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1BD77A37" w:rsidR="00AA5070" w:rsidRPr="008B1C02" w:rsidRDefault="00AA5070">
      <w:pPr>
        <w:pStyle w:val="PL"/>
      </w:pPr>
      <w:r w:rsidRPr="008B1C02">
        <w:t xml:space="preserve">  version: 1.</w:t>
      </w:r>
      <w:r w:rsidR="00E01459">
        <w:t>4</w:t>
      </w:r>
      <w:r w:rsidRPr="008B1C02">
        <w:t>.</w:t>
      </w:r>
      <w:r w:rsidR="00C83180">
        <w:t>0</w:t>
      </w:r>
      <w:r w:rsidR="00E01459">
        <w:t>-alpha.</w:t>
      </w:r>
      <w:r w:rsidR="00CD62FB">
        <w:t>2</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05DD4FE1" w:rsidR="00AA5070" w:rsidRPr="008B1C02" w:rsidRDefault="008153D5">
      <w:pPr>
        <w:pStyle w:val="PL"/>
      </w:pPr>
      <w:r w:rsidRPr="008B1C02">
        <w:t xml:space="preserve">    </w:t>
      </w:r>
      <w:r w:rsidR="00AA5070" w:rsidRPr="008B1C02">
        <w:t>3GPP TS 29.522 V1</w:t>
      </w:r>
      <w:r w:rsidR="00E01459">
        <w:t>9</w:t>
      </w:r>
      <w:r w:rsidR="00AA5070" w:rsidRPr="008B1C02">
        <w:t>.</w:t>
      </w:r>
      <w:r w:rsidR="00CD62FB">
        <w:t>2</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'{$request.body#/notifUri}':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lastRenderedPageBreak/>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lastRenderedPageBreak/>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lastRenderedPageBreak/>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E0248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oneOf:</w:t>
      </w:r>
    </w:p>
    <w:p w14:paraId="73E577D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[dnaiChgType]</w:t>
      </w:r>
    </w:p>
    <w:p w14:paraId="4532C95F"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w:t>
      </w:r>
      <w:r>
        <w:rPr>
          <w:rFonts w:ascii="Courier New" w:hAnsi="Courier New"/>
          <w:sz w:val="16"/>
        </w:rPr>
        <w:t>traffRouteReqOutcome</w:t>
      </w:r>
      <w:r w:rsidRPr="004C7DF3">
        <w:rPr>
          <w:rFonts w:ascii="Courier New" w:hAnsi="Courier New"/>
          <w:sz w:val="16"/>
        </w:rPr>
        <w: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lastRenderedPageBreak/>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lastRenderedPageBreak/>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lastRenderedPageBreak/>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lastRenderedPageBreak/>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453CD4DF" w:rsidR="00AA5070" w:rsidRPr="008B1C02" w:rsidRDefault="00AA5070">
      <w:pPr>
        <w:pStyle w:val="PL"/>
      </w:pPr>
      <w:r w:rsidRPr="008B1C02">
        <w:t xml:space="preserve">  version: 1.</w:t>
      </w:r>
      <w:r w:rsidR="00852A9F">
        <w:t>3</w:t>
      </w:r>
      <w:r w:rsidRPr="008B1C02">
        <w:t>.</w:t>
      </w:r>
      <w:r w:rsidR="00852A9F">
        <w:t>0-alpha.</w:t>
      </w:r>
      <w:r w:rsidR="00CD62FB">
        <w:t>2</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58FCB327"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CD62FB">
        <w:t>2</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lastRenderedPageBreak/>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lastRenderedPageBreak/>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lastRenderedPageBreak/>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lastRenderedPageBreak/>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lastRenderedPageBreak/>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lastRenderedPageBreak/>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lastRenderedPageBreak/>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lastRenderedPageBreak/>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lastRenderedPageBreak/>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lastRenderedPageBreak/>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lastRenderedPageBreak/>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lastRenderedPageBreak/>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lastRenderedPageBreak/>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lastRenderedPageBreak/>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lastRenderedPageBreak/>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lastRenderedPageBreak/>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lastRenderedPageBreak/>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E3C6681"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12CA02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lastRenderedPageBreak/>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lastRenderedPageBreak/>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lastRenderedPageBreak/>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lastRenderedPageBreak/>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lastRenderedPageBreak/>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lastRenderedPageBreak/>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맑은 고딕"/>
        </w:rPr>
      </w:pPr>
      <w:r w:rsidRPr="008B1C02">
        <w:t xml:space="preserve">            </w:t>
      </w:r>
      <w:r w:rsidR="00AA5070" w:rsidRPr="008B1C02">
        <w:t xml:space="preserve">Contains </w:t>
      </w:r>
      <w:r w:rsidR="00AA5070" w:rsidRPr="008B1C02">
        <w:rPr>
          <w:rFonts w:eastAsia="맑은 고딕"/>
        </w:rPr>
        <w:t>the list of 5G VN Group members, each member is identified by GPSI.</w:t>
      </w:r>
    </w:p>
    <w:p w14:paraId="22950D6D" w14:textId="77777777" w:rsidR="00AA5070" w:rsidRPr="008B1C02" w:rsidRDefault="00C76B49">
      <w:pPr>
        <w:pStyle w:val="PL"/>
      </w:pPr>
      <w:r w:rsidRPr="008B1C02">
        <w:rPr>
          <w:rFonts w:eastAsia="맑은 고딕"/>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lastRenderedPageBreak/>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맑은 고딕"/>
        </w:rPr>
      </w:pPr>
      <w:r w:rsidRPr="008B1C02">
        <w:t xml:space="preserve">            </w:t>
      </w:r>
      <w:r w:rsidR="00AA5070" w:rsidRPr="008B1C02">
        <w:t xml:space="preserve">Contains </w:t>
      </w:r>
      <w:r w:rsidR="00AA5070" w:rsidRPr="008B1C02">
        <w:rPr>
          <w:rFonts w:eastAsia="맑은 고딕"/>
        </w:rPr>
        <w:t>the list of 5G VN Group members, each member is identified by GPSI.</w:t>
      </w:r>
    </w:p>
    <w:p w14:paraId="31F30BD1" w14:textId="77777777" w:rsidR="00AA5070" w:rsidRPr="008B1C02" w:rsidRDefault="00C76B49">
      <w:pPr>
        <w:pStyle w:val="PL"/>
      </w:pPr>
      <w:r w:rsidRPr="008B1C02">
        <w:rPr>
          <w:rFonts w:eastAsia="맑은 고딕"/>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lastRenderedPageBreak/>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lastRenderedPageBreak/>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맑은 고딕"/>
        </w:rPr>
      </w:pPr>
      <w:r w:rsidRPr="008B1C02">
        <w:t xml:space="preserve">        </w:t>
      </w:r>
      <w:r w:rsidRPr="008B1C02">
        <w:rPr>
          <w:rFonts w:eastAsia="맑은 고딕"/>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lastRenderedPageBreak/>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lastRenderedPageBreak/>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lastRenderedPageBreak/>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lastRenderedPageBreak/>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lastRenderedPageBreak/>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lastRenderedPageBreak/>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lastRenderedPageBreak/>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lastRenderedPageBreak/>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lastRenderedPageBreak/>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lastRenderedPageBreak/>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lastRenderedPageBreak/>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lastRenderedPageBreak/>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lastRenderedPageBreak/>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lastRenderedPageBreak/>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lastRenderedPageBreak/>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171CE95" w:rsidR="00AA5070" w:rsidRPr="008B1C02" w:rsidRDefault="00AA5070">
      <w:pPr>
        <w:pStyle w:val="PL"/>
      </w:pPr>
      <w:r w:rsidRPr="008B1C02">
        <w:t xml:space="preserve">  version: 1.</w:t>
      </w:r>
      <w:r w:rsidR="00852A9F">
        <w:t>3</w:t>
      </w:r>
      <w:r w:rsidRPr="008B1C02">
        <w:t>.</w:t>
      </w:r>
      <w:r w:rsidR="00852A9F">
        <w:t>0-alpha.</w:t>
      </w:r>
      <w:r w:rsidR="00CD62FB">
        <w:t>2</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307562C7"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CD62FB">
        <w:t>2</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lastRenderedPageBreak/>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lastRenderedPageBreak/>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lastRenderedPageBreak/>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lastRenderedPageBreak/>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lastRenderedPageBreak/>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lastRenderedPageBreak/>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lastRenderedPageBreak/>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lastRenderedPageBreak/>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lastRenderedPageBreak/>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lastRenderedPageBreak/>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lastRenderedPageBreak/>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lastRenderedPageBreak/>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lastRenderedPageBreak/>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lastRenderedPageBreak/>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lastRenderedPageBreak/>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lastRenderedPageBreak/>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lastRenderedPageBreak/>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lastRenderedPageBreak/>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lastRenderedPageBreak/>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lastRenderedPageBreak/>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lastRenderedPageBreak/>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lastRenderedPageBreak/>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lastRenderedPageBreak/>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3D706872"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AA56B4">
        <w:rPr>
          <w:lang w:val="en-US"/>
        </w:rPr>
        <w:t>3</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36498381"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AA56B4">
        <w:t>2</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lastRenderedPageBreak/>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lastRenderedPageBreak/>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lastRenderedPageBreak/>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lastRenderedPageBreak/>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lastRenderedPageBreak/>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lastRenderedPageBreak/>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lastRenderedPageBreak/>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lastRenderedPageBreak/>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lastRenderedPageBreak/>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맑은 고딕"/>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lastRenderedPageBreak/>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맑은 고딕"/>
        </w:rPr>
        <w:t>gmCapable</w:t>
      </w:r>
      <w:r w:rsidR="005B3C22" w:rsidRPr="008B1C02">
        <w:rPr>
          <w:rFonts w:eastAsia="맑은 고딕"/>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맑은 고딕"/>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맑은 고딕"/>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맑은 고딕"/>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맑은 고딕"/>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맑은 고딕"/>
        </w:rPr>
      </w:pPr>
      <w:r w:rsidRPr="008B1C02">
        <w:t xml:space="preserve">            </w:t>
      </w:r>
      <w:r w:rsidR="00AA5070" w:rsidRPr="008B1C02">
        <w:rPr>
          <w:rFonts w:eastAsia="맑은 고딕"/>
        </w:rPr>
        <w:t>Indicates that the AF requests 5GS to act as a grandmaster for PTP</w:t>
      </w:r>
    </w:p>
    <w:p w14:paraId="2860CDCC" w14:textId="77777777" w:rsidR="00AA5070" w:rsidRPr="008B1C02" w:rsidRDefault="001F4323">
      <w:pPr>
        <w:pStyle w:val="PL"/>
      </w:pPr>
      <w:r w:rsidRPr="008B1C02">
        <w:rPr>
          <w:rFonts w:eastAsia="맑은 고딕"/>
        </w:rPr>
        <w:t xml:space="preserve">           </w:t>
      </w:r>
      <w:r w:rsidR="00AA5070" w:rsidRPr="008B1C02">
        <w:rPr>
          <w:rFonts w:eastAsia="맑은 고딕"/>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맑은 고딕"/>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맑은 고딕"/>
        </w:rPr>
      </w:pPr>
      <w:r w:rsidRPr="008B1C02">
        <w:t xml:space="preserve">        </w:t>
      </w:r>
      <w:r>
        <w:rPr>
          <w:rFonts w:cs="Arial"/>
          <w:szCs w:val="18"/>
          <w:lang w:eastAsia="ja-JP"/>
        </w:rPr>
        <w:t>c</w:t>
      </w:r>
      <w:r w:rsidRPr="00B84771">
        <w:rPr>
          <w:rFonts w:cs="Arial"/>
          <w:szCs w:val="18"/>
          <w:lang w:eastAsia="ja-JP"/>
        </w:rPr>
        <w:t>overageArea</w:t>
      </w:r>
      <w:r w:rsidRPr="008B1C02">
        <w:rPr>
          <w:rFonts w:eastAsia="맑은 고딕"/>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맑은 고딕"/>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lastRenderedPageBreak/>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맑은 고딕"/>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lastRenderedPageBreak/>
        <w:t xml:space="preserve">          description: &gt;</w:t>
      </w:r>
    </w:p>
    <w:p w14:paraId="58ED39F8" w14:textId="77777777" w:rsidR="00A32684" w:rsidRDefault="00A32684" w:rsidP="00A32684">
      <w:pPr>
        <w:pStyle w:val="PL"/>
      </w:pPr>
      <w:r w:rsidRPr="008B1C02">
        <w:t xml:space="preserve">            </w:t>
      </w:r>
      <w:r w:rsidRPr="008B1C02">
        <w:rPr>
          <w:rFonts w:eastAsia="맑은 고딕"/>
          <w:lang w:eastAsia="ko-KR"/>
        </w:rPr>
        <w:t>I</w:t>
      </w:r>
      <w:r w:rsidRPr="008B1C02">
        <w:rPr>
          <w:rFonts w:eastAsia="맑은 고딕" w:hint="eastAsia"/>
          <w:lang w:eastAsia="ko-KR"/>
        </w:rPr>
        <w:t xml:space="preserve">dentifies </w:t>
      </w:r>
      <w:r w:rsidRPr="008B1C02">
        <w:rPr>
          <w:rFonts w:eastAsia="맑은 고딕"/>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맑은 고딕"/>
          <w:lang w:eastAsia="ko-KR"/>
        </w:rPr>
        <w:t>I</w:t>
      </w:r>
      <w:r w:rsidRPr="008B1C02">
        <w:rPr>
          <w:rFonts w:eastAsia="맑은 고딕" w:hint="eastAsia"/>
          <w:lang w:eastAsia="ko-KR"/>
        </w:rPr>
        <w:t xml:space="preserve">dentifies </w:t>
      </w:r>
      <w:r w:rsidRPr="008B1C02">
        <w:rPr>
          <w:rFonts w:eastAsia="맑은 고딕"/>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맑은 고딕"/>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맑은 고딕"/>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맑은 고딕"/>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맑은 고딕"/>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맑은 고딕"/>
        </w:rPr>
        <w:t>false</w:t>
      </w:r>
      <w:r w:rsidRPr="008B1C02">
        <w:t>", the value of "</w:t>
      </w:r>
      <w:r w:rsidRPr="008B1C02">
        <w:rPr>
          <w:rFonts w:eastAsia="맑은 고딕"/>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맑은 고딕"/>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맑은 고딕"/>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lastRenderedPageBreak/>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맑은 고딕"/>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맑은 고딕"/>
        </w:rPr>
        <w:t xml:space="preserve">Indicates Ethernet as </w:t>
      </w:r>
      <w:r w:rsidR="005B3C22" w:rsidRPr="008B1C02">
        <w:t xml:space="preserve">defined in IEEE Std 1588 [45] Annex E </w:t>
      </w:r>
      <w:r w:rsidR="005B3C22" w:rsidRPr="008B1C02">
        <w:rPr>
          <w:rFonts w:eastAsia="맑은 고딕"/>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맑은 고딕"/>
        </w:rPr>
        <w:t xml:space="preserve">Indicates IPv4 as </w:t>
      </w:r>
      <w:r w:rsidR="005B3C22" w:rsidRPr="008B1C02">
        <w:t>defined in IEEE Std 1588 [45] Annex C</w:t>
      </w:r>
      <w:r w:rsidR="005B3C22" w:rsidRPr="008B1C02">
        <w:rPr>
          <w:rFonts w:eastAsia="맑은 고딕"/>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맑은 고딕"/>
        </w:rPr>
        <w:t xml:space="preserve">Indicates IPv6 as </w:t>
      </w:r>
      <w:r w:rsidR="005B3C22" w:rsidRPr="008B1C02">
        <w:t>defined in IEEE Std 1588 [45] Annex D</w:t>
      </w:r>
      <w:r w:rsidR="005B3C22" w:rsidRPr="008B1C02">
        <w:rPr>
          <w:rFonts w:eastAsia="맑은 고딕"/>
        </w:rPr>
        <w:t xml:space="preserve"> is supported</w:t>
      </w:r>
      <w:r w:rsidRPr="008B1C02">
        <w:rPr>
          <w:rFonts w:eastAsia="맑은 고딕"/>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맑은 고딕"/>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맑은 고딕"/>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맑은 고딕"/>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맑은 고딕"/>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lastRenderedPageBreak/>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맑은 고딕"/>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맑은 고딕"/>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맑은 고딕"/>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맑은 고딕"/>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맑은 고딕"/>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맑은 고딕"/>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맑은 고딕"/>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맑은 고딕"/>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맑은 고딕"/>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맑은 고딕"/>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맑은 고딕"/>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맑은 고딕"/>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맑은 고딕"/>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맑은 고딕"/>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422113" w:rsidRDefault="00AF0A6D" w:rsidP="00AF0A6D">
      <w:pPr>
        <w:pStyle w:val="PL"/>
        <w:rPr>
          <w:lang w:val="fr-FR"/>
        </w:rPr>
      </w:pPr>
      <w:r w:rsidRPr="00BD6F46">
        <w:t xml:space="preserve">          </w:t>
      </w:r>
      <w:r w:rsidRPr="00422113">
        <w:rPr>
          <w:lang w:val="fr-FR"/>
        </w:rPr>
        <w:t>- ACCEPTABLE</w:t>
      </w:r>
    </w:p>
    <w:p w14:paraId="59C9E6FC" w14:textId="77777777" w:rsidR="00AF0A6D" w:rsidRPr="00422113" w:rsidRDefault="00AF0A6D" w:rsidP="00AF0A6D">
      <w:pPr>
        <w:pStyle w:val="PL"/>
        <w:rPr>
          <w:lang w:val="fr-FR" w:eastAsia="zh-CN"/>
        </w:rPr>
      </w:pPr>
      <w:r w:rsidRPr="00422113">
        <w:rPr>
          <w:lang w:val="fr-FR"/>
        </w:rPr>
        <w:t xml:space="preserve">          - NON_ACCEPTABLE</w:t>
      </w:r>
    </w:p>
    <w:p w14:paraId="31AF264B" w14:textId="77777777" w:rsidR="00AF0A6D" w:rsidRPr="00422113" w:rsidRDefault="00AF0A6D" w:rsidP="00AF0A6D">
      <w:pPr>
        <w:pStyle w:val="PL"/>
        <w:rPr>
          <w:lang w:val="fr-FR"/>
        </w:rPr>
      </w:pPr>
      <w:r w:rsidRPr="00422113">
        <w:rPr>
          <w:lang w:val="fr-FR"/>
        </w:rPr>
        <w:t xml:space="preserve">      - type: string</w:t>
      </w:r>
    </w:p>
    <w:p w14:paraId="275CCF6F" w14:textId="77777777" w:rsidR="00125E00" w:rsidRPr="00422113" w:rsidRDefault="00125E00" w:rsidP="00125E00">
      <w:pPr>
        <w:pStyle w:val="PL"/>
        <w:rPr>
          <w:lang w:val="fr-FR"/>
        </w:rPr>
      </w:pPr>
      <w:r w:rsidRPr="00422113">
        <w:rPr>
          <w:lang w:val="fr-FR"/>
        </w:rPr>
        <w:t xml:space="preserve">        description: &gt;</w:t>
      </w:r>
    </w:p>
    <w:p w14:paraId="2E8E940A" w14:textId="77777777" w:rsidR="00DB56E1" w:rsidRPr="008B1C02" w:rsidRDefault="00DB56E1" w:rsidP="00DB56E1">
      <w:pPr>
        <w:pStyle w:val="PL"/>
      </w:pPr>
      <w:r w:rsidRPr="00422113">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lastRenderedPageBreak/>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맑은 고딕"/>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lastRenderedPageBreak/>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lastRenderedPageBreak/>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lastRenderedPageBreak/>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lastRenderedPageBreak/>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맑은 고딕"/>
        </w:rPr>
      </w:pPr>
      <w:r w:rsidRPr="008B1C02">
        <w:t xml:space="preserve">        </w:t>
      </w:r>
      <w:r w:rsidRPr="008B1C02">
        <w:rPr>
          <w:rFonts w:eastAsia="맑은 고딕"/>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D45C3">
        <w:rPr>
          <w:rFonts w:ascii="Courier New" w:hAnsi="Courier New"/>
          <w:sz w:val="16"/>
        </w:rPr>
        <w:t xml:space="preserve">        </w:t>
      </w:r>
      <w:r>
        <w:rPr>
          <w:rFonts w:ascii="Courier New" w:eastAsia="맑은 고딕" w:hAnsi="Courier New"/>
          <w:sz w:val="16"/>
        </w:rPr>
        <w:t>plmnId</w:t>
      </w:r>
      <w:r w:rsidRPr="00ED45C3">
        <w:rPr>
          <w:rFonts w:ascii="Courier New" w:eastAsia="맑은 고딕"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4989616D"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0-alpha.1</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20D0EFFC"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CD62FB">
        <w:t>2</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lastRenderedPageBreak/>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lastRenderedPageBreak/>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lastRenderedPageBreak/>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lastRenderedPageBreak/>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7DDFE455" w14:textId="77777777" w:rsidR="009045F7" w:rsidRDefault="009045F7" w:rsidP="009045F7">
      <w:pPr>
        <w:pStyle w:val="PL"/>
      </w:pPr>
      <w:r>
        <w:t xml:space="preserve">        sliceSelReq:</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7777777" w:rsidR="009045F7" w:rsidRPr="008B1C02" w:rsidRDefault="009045F7" w:rsidP="009045F7">
      <w:pPr>
        <w:pStyle w:val="PL"/>
        <w:rPr>
          <w:rFonts w:cs="Courier New"/>
          <w:szCs w:val="16"/>
        </w:rPr>
      </w:pPr>
      <w:r w:rsidRPr="008B1C02">
        <w:rPr>
          <w:rFonts w:cs="Courier New"/>
          <w:szCs w:val="16"/>
        </w:rPr>
        <w:t xml:space="preserve">        - required: [</w:t>
      </w:r>
      <w:r>
        <w:t>sliceSelReq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lastRenderedPageBreak/>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B0FC6D8" w14:textId="77777777" w:rsidR="009045F7" w:rsidRPr="00D27E6F" w:rsidRDefault="009045F7" w:rsidP="009045F7">
      <w:pPr>
        <w:pStyle w:val="PL"/>
        <w:rPr>
          <w:rFonts w:cs="Courier New"/>
          <w:szCs w:val="16"/>
        </w:rPr>
      </w:pPr>
      <w:r w:rsidRPr="00D27E6F">
        <w:rPr>
          <w:rFonts w:cs="Courier New"/>
          <w:szCs w:val="16"/>
        </w:rPr>
        <w:t xml:space="preserve">        sliceSelReq:</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28DE0A3C" w14:textId="77777777" w:rsidR="009045F7" w:rsidRDefault="009045F7" w:rsidP="009045F7">
      <w:pPr>
        <w:pStyle w:val="PL"/>
        <w:rPr>
          <w:rFonts w:cs="Courier New"/>
          <w:szCs w:val="16"/>
        </w:rPr>
      </w:pPr>
    </w:p>
    <w:p w14:paraId="693B5D63" w14:textId="77777777"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257A84A5" w14:textId="77777777" w:rsidR="009045F7" w:rsidRPr="00D27E6F" w:rsidRDefault="009045F7" w:rsidP="009045F7">
      <w:pPr>
        <w:pStyle w:val="PL"/>
        <w:rPr>
          <w:rFonts w:cs="Courier New"/>
          <w:szCs w:val="16"/>
        </w:rPr>
      </w:pPr>
      <w:r w:rsidRPr="00D27E6F">
        <w:rPr>
          <w:rFonts w:cs="Courier New"/>
          <w:szCs w:val="16"/>
        </w:rPr>
        <w:t xml:space="preserve">      description: </w:t>
      </w:r>
      <w:r>
        <w:rPr>
          <w:rFonts w:cs="Courier New"/>
          <w:szCs w:val="16"/>
        </w:rPr>
        <w:t>Represents</w:t>
      </w:r>
      <w:r w:rsidRPr="00D27E6F">
        <w:rPr>
          <w:rFonts w:cs="Courier New"/>
          <w:szCs w:val="16"/>
        </w:rPr>
        <w:t xml:space="preserve"> the AF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09CE0366" w:rsidR="001503E5" w:rsidRPr="008B1C02" w:rsidRDefault="001503E5" w:rsidP="001503E5">
      <w:pPr>
        <w:pStyle w:val="PL"/>
      </w:pPr>
      <w:r w:rsidRPr="008B1C02">
        <w:t xml:space="preserve">  version: 1.</w:t>
      </w:r>
      <w:r w:rsidR="00CD62FB">
        <w:t>2</w:t>
      </w:r>
      <w:r w:rsidRPr="008B1C02">
        <w:t>.</w:t>
      </w:r>
      <w:r w:rsidR="00582B20">
        <w:t>0</w:t>
      </w:r>
      <w:r w:rsidR="00CD62FB">
        <w:t>-alpha.1</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243DB37C" w:rsidR="001503E5" w:rsidRPr="008B1C02" w:rsidRDefault="001503E5" w:rsidP="001503E5">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BB4D799"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r w:rsidR="00CD62FB">
        <w:rPr>
          <w:rFonts w:eastAsia="DengXian"/>
        </w:rPr>
        <w:t>2</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lastRenderedPageBreak/>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lastRenderedPageBreak/>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lastRenderedPageBreak/>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lastRenderedPageBreak/>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lastRenderedPageBreak/>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6A7CE9DE" w14:textId="77777777" w:rsidR="008705F7" w:rsidRPr="008B1C02" w:rsidRDefault="001503E5" w:rsidP="008705F7">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p w14:paraId="5524DEC3" w14:textId="77777777"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sliceReplReqs</w:t>
      </w:r>
      <w:r w:rsidRPr="008B1C02">
        <w:rPr>
          <w:rFonts w:cs="Courier New"/>
          <w:szCs w:val="16"/>
        </w:rPr>
        <w:t>:</w:t>
      </w:r>
    </w:p>
    <w:p w14:paraId="55807EC2" w14:textId="19CC662E"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5178B88C" w:rsidR="001503E5" w:rsidRPr="008B1C02" w:rsidRDefault="008705F7" w:rsidP="008705F7">
      <w:pPr>
        <w:pStyle w:val="PL"/>
      </w:pPr>
      <w:r w:rsidRPr="008B1C02">
        <w:t xml:space="preserve">        - required: [</w:t>
      </w:r>
      <w:r>
        <w:rPr>
          <w:rFonts w:cs="Courier New"/>
          <w:szCs w:val="16"/>
        </w:rPr>
        <w:t>sliceReplReq</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lastRenderedPageBreak/>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4C0EE5F4" w14:textId="45795DCD"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sliceReplReqs</w:t>
      </w:r>
      <w:r w:rsidRPr="008B1C02">
        <w:rPr>
          <w:rFonts w:cs="Courier New"/>
          <w:szCs w:val="16"/>
        </w:rPr>
        <w:t>:</w:t>
      </w:r>
    </w:p>
    <w:p w14:paraId="7298A3F2" w14:textId="4F67B8A6" w:rsidR="00F23646" w:rsidRPr="000A0A5F" w:rsidRDefault="00F23646" w:rsidP="00F23646">
      <w:pPr>
        <w:pStyle w:val="PL"/>
      </w:pPr>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7DC1281" w14:textId="77777777"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00BED016" w14:textId="77777777" w:rsidR="00F23646" w:rsidRPr="008B1C02" w:rsidRDefault="00F23646" w:rsidP="00F23646">
      <w:pPr>
        <w:pStyle w:val="PL"/>
      </w:pPr>
      <w:r w:rsidRPr="008B1C02">
        <w:t xml:space="preserve">          $ref: 'TS29534_Npcf_AMPolicyAuthorization.yaml#/components/schemas/</w:t>
      </w:r>
      <w:r>
        <w:rPr>
          <w:rFonts w:cs="Courier New"/>
          <w:szCs w:val="16"/>
        </w:rPr>
        <w:t>SliceReplOutcome</w:t>
      </w:r>
      <w:r w:rsidRPr="008B1C02">
        <w:t>'</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5114F281" w14:textId="77777777" w:rsidR="00F23646" w:rsidRPr="008B1C02" w:rsidRDefault="001503E5" w:rsidP="00F23646">
      <w:pPr>
        <w:pStyle w:val="PL"/>
      </w:pPr>
      <w:r w:rsidRPr="008B1C02">
        <w:t xml:space="preserve">            - SERVICE_AREA_COVRG_OUTCOME</w:t>
      </w:r>
    </w:p>
    <w:p w14:paraId="0291C7CC" w14:textId="2BA81C9A" w:rsidR="001503E5" w:rsidRPr="008B1C02" w:rsidRDefault="00F23646" w:rsidP="00F23646">
      <w:pPr>
        <w:pStyle w:val="PL"/>
      </w:pPr>
      <w:r w:rsidRPr="008B1C02">
        <w:t xml:space="preserve">            - </w:t>
      </w:r>
      <w:r>
        <w:t>SLICE_REPLACE_OUTCOME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lastRenderedPageBreak/>
        <w:t xml:space="preserve">            This string provides forward-compatibility with future extensions to the enumeration but</w:t>
      </w:r>
    </w:p>
    <w:p w14:paraId="55731E05" w14:textId="14316C47" w:rsidR="00F23646" w:rsidRDefault="00063623" w:rsidP="00F23646">
      <w:pPr>
        <w:pStyle w:val="PL"/>
      </w:pPr>
      <w:r w:rsidRPr="008B1C02">
        <w:t xml:space="preserve">            is not used to encode content defined in the present version of this API.</w:t>
      </w:r>
    </w:p>
    <w:p w14:paraId="3C538D71" w14:textId="77777777" w:rsidR="00F23646" w:rsidRDefault="00F23646" w:rsidP="00F23646">
      <w:pPr>
        <w:pStyle w:val="PL"/>
      </w:pPr>
      <w:r>
        <w:t xml:space="preserve">      description: |</w:t>
      </w:r>
    </w:p>
    <w:p w14:paraId="6C6609E8" w14:textId="77777777" w:rsidR="00F23646" w:rsidRDefault="00F23646" w:rsidP="00F23646">
      <w:pPr>
        <w:pStyle w:val="PL"/>
      </w:pPr>
      <w:r>
        <w:t xml:space="preserve">        Represents the NEF notification event to the NF service consumer.  </w:t>
      </w:r>
    </w:p>
    <w:p w14:paraId="2196EBAA" w14:textId="77777777" w:rsidR="00F23646" w:rsidRDefault="00F23646" w:rsidP="00F23646">
      <w:pPr>
        <w:pStyle w:val="PL"/>
      </w:pPr>
      <w:r>
        <w:t xml:space="preserve">        Possible values are:</w:t>
      </w:r>
    </w:p>
    <w:p w14:paraId="35DB9F44" w14:textId="77777777" w:rsidR="00F23646" w:rsidRDefault="00F23646" w:rsidP="00F23646">
      <w:pPr>
        <w:pStyle w:val="PL"/>
      </w:pPr>
      <w:r>
        <w:t xml:space="preserve">        - SERVICE_AREA_COVRG_OUTCOME: Indicates the Service Area Coverage outcome.</w:t>
      </w:r>
    </w:p>
    <w:p w14:paraId="4579CA9F" w14:textId="77777777" w:rsidR="00F23646" w:rsidRPr="007717B2" w:rsidRDefault="00F23646" w:rsidP="00F23646">
      <w:pPr>
        <w:pStyle w:val="PL"/>
      </w:pPr>
      <w:r>
        <w:t xml:space="preserve">        </w:t>
      </w:r>
      <w:r w:rsidRPr="007717B2">
        <w:t xml:space="preserve">- </w:t>
      </w:r>
      <w:r>
        <w:t>SLICE_REPLACE_OUTCOME</w:t>
      </w:r>
      <w:r w:rsidRPr="007717B2">
        <w:t xml:space="preserve">: </w:t>
      </w:r>
      <w:r>
        <w:t>Indicates the AF requested Network Slice replacement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lastRenderedPageBreak/>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lastRenderedPageBreak/>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lastRenderedPageBreak/>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41AD82D8" w:rsidR="0094086C" w:rsidRPr="008B1C02" w:rsidRDefault="0094086C" w:rsidP="0094086C">
      <w:pPr>
        <w:pStyle w:val="PL"/>
      </w:pPr>
      <w:r w:rsidRPr="008B1C02">
        <w:t xml:space="preserve">  version: 1.</w:t>
      </w:r>
      <w:r w:rsidR="00AA56B4">
        <w:t>3</w:t>
      </w:r>
      <w:r w:rsidRPr="008B1C02">
        <w:t>.</w:t>
      </w:r>
      <w:r w:rsidR="007F48A9">
        <w:t>0</w:t>
      </w:r>
      <w:r w:rsidR="00AA56B4">
        <w:t>-alpha.1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1669476A"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AA56B4">
        <w:t>2</w:t>
      </w:r>
      <w:r w:rsidR="0094086C" w:rsidRPr="008B1C02">
        <w:t>.0; 5G System; Network Exposure Function Northbound APIs.</w:t>
      </w:r>
    </w:p>
    <w:p w14:paraId="3814C669" w14:textId="77777777" w:rsidR="0094086C" w:rsidRPr="008B1C02" w:rsidRDefault="0094086C" w:rsidP="0094086C">
      <w:pPr>
        <w:pStyle w:val="PL"/>
      </w:pPr>
      <w:r w:rsidRPr="008B1C02">
        <w:lastRenderedPageBreak/>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lastRenderedPageBreak/>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lastRenderedPageBreak/>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lastRenderedPageBreak/>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lastRenderedPageBreak/>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lastRenderedPageBreak/>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lastRenderedPageBreak/>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lastRenderedPageBreak/>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lastRenderedPageBreak/>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lastRenderedPageBreak/>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맑은 고딕"/>
        </w:rPr>
      </w:pPr>
      <w:r w:rsidRPr="008B1C02">
        <w:t xml:space="preserve">            </w:t>
      </w:r>
      <w:r w:rsidRPr="008B1C02">
        <w:rPr>
          <w:rFonts w:eastAsia="맑은 고딕"/>
        </w:rPr>
        <w:t xml:space="preserve">Represents the list of the GPSI(s) of the member UE(s) constituting the </w:t>
      </w:r>
      <w:r w:rsidRPr="008B1C02">
        <w:rPr>
          <w:rFonts w:cs="Arial"/>
          <w:szCs w:val="18"/>
        </w:rPr>
        <w:t xml:space="preserve">multicast </w:t>
      </w:r>
      <w:r w:rsidRPr="008B1C02">
        <w:rPr>
          <w:rFonts w:eastAsia="맑은 고딕"/>
        </w:rPr>
        <w:t>MBS</w:t>
      </w:r>
    </w:p>
    <w:p w14:paraId="4901C681" w14:textId="77777777" w:rsidR="00D656FB" w:rsidRPr="008B1C02" w:rsidRDefault="00267F1E" w:rsidP="00D656FB">
      <w:pPr>
        <w:pStyle w:val="PL"/>
        <w:rPr>
          <w:rFonts w:eastAsia="맑은 고딕"/>
        </w:rPr>
      </w:pPr>
      <w:r w:rsidRPr="008B1C02">
        <w:rPr>
          <w:rFonts w:eastAsia="맑은 고딕"/>
        </w:rPr>
        <w:t xml:space="preserve">           </w:t>
      </w:r>
      <w:r w:rsidR="00D656FB" w:rsidRPr="008B1C02">
        <w:rPr>
          <w:rFonts w:eastAsia="맑은 고딕"/>
        </w:rPr>
        <w:t xml:space="preserve"> group</w:t>
      </w:r>
      <w:r w:rsidR="00D656FB" w:rsidRPr="008B1C02">
        <w:rPr>
          <w:rFonts w:cs="Arial"/>
          <w:szCs w:val="18"/>
        </w:rPr>
        <w:t xml:space="preserve">. </w:t>
      </w:r>
      <w:r w:rsidR="00D656FB" w:rsidRPr="008B1C02">
        <w:rPr>
          <w:rFonts w:eastAsia="맑은 고딕"/>
        </w:rPr>
        <w:t>Any</w:t>
      </w:r>
    </w:p>
    <w:p w14:paraId="64292205" w14:textId="77777777" w:rsidR="00D656FB" w:rsidRPr="008B1C02" w:rsidRDefault="00D656FB" w:rsidP="00D656FB">
      <w:pPr>
        <w:pStyle w:val="PL"/>
        <w:rPr>
          <w:rFonts w:cs="Arial"/>
          <w:szCs w:val="18"/>
        </w:rPr>
      </w:pPr>
      <w:r w:rsidRPr="008B1C02">
        <w:rPr>
          <w:rFonts w:eastAsia="맑은 고딕"/>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lastRenderedPageBreak/>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5FE55C90"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r w:rsidR="00CD62FB">
        <w:rPr>
          <w:lang w:val="en-US"/>
        </w:rPr>
        <w:t>2</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6B11FD67"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CD62FB">
        <w:t>2</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lastRenderedPageBreak/>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lastRenderedPageBreak/>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lastRenderedPageBreak/>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lastRenderedPageBreak/>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272"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272"/>
    </w:p>
    <w:p w14:paraId="5C22E4FF" w14:textId="77777777" w:rsidR="00CC6A96" w:rsidRDefault="00CC6A96" w:rsidP="00CC6A96">
      <w:pPr>
        <w:pStyle w:val="PL"/>
      </w:pPr>
      <w:r>
        <w:lastRenderedPageBreak/>
        <w:t xml:space="preserve">        </w:t>
      </w:r>
      <w:bookmarkStart w:id="273"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273"/>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4" w:name="_Toc114212762"/>
      <w:bookmarkStart w:id="275" w:name="_Toc122117151"/>
      <w:bookmarkStart w:id="276" w:name="_Toc114212763"/>
      <w:bookmarkStart w:id="277"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lastRenderedPageBreak/>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lastRenderedPageBreak/>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lastRenderedPageBreak/>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lastRenderedPageBreak/>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lastRenderedPageBreak/>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lastRenderedPageBreak/>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맑은 고딕"/>
        </w:rPr>
      </w:pPr>
      <w:r w:rsidRPr="008B1C02">
        <w:t xml:space="preserve">        </w:t>
      </w:r>
      <w:r>
        <w:rPr>
          <w:rFonts w:cs="Arial"/>
          <w:szCs w:val="18"/>
          <w:lang w:eastAsia="ja-JP"/>
        </w:rPr>
        <w:t>c</w:t>
      </w:r>
      <w:r w:rsidRPr="00B84771">
        <w:rPr>
          <w:rFonts w:cs="Arial"/>
          <w:szCs w:val="18"/>
          <w:lang w:eastAsia="ja-JP"/>
        </w:rPr>
        <w:t>overageArea</w:t>
      </w:r>
      <w:r w:rsidRPr="008B1C02">
        <w:rPr>
          <w:rFonts w:eastAsia="맑은 고딕"/>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lastRenderedPageBreak/>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맑은 고딕"/>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lastRenderedPageBreak/>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lastRenderedPageBreak/>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lastRenderedPageBreak/>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lastRenderedPageBreak/>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lastRenderedPageBreak/>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lastRenderedPageBreak/>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lastRenderedPageBreak/>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lastRenderedPageBreak/>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lastRenderedPageBreak/>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498EDA0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45F5E53B" w:rsidR="00A3753A" w:rsidRPr="008B1C02" w:rsidRDefault="00A3753A" w:rsidP="00A3753A">
      <w:pPr>
        <w:pStyle w:val="PL"/>
      </w:pPr>
      <w:r w:rsidRPr="008B1C02">
        <w:t xml:space="preserve">  description: 3GPP TS 29.522 V1</w:t>
      </w:r>
      <w:r w:rsidR="00CD62FB">
        <w:t>9</w:t>
      </w:r>
      <w:r w:rsidRPr="008B1C02">
        <w:t>.</w:t>
      </w:r>
      <w:r w:rsidR="00CD62FB">
        <w:t>2</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lastRenderedPageBreak/>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lastRenderedPageBreak/>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lastRenderedPageBreak/>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lastRenderedPageBreak/>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lastRenderedPageBreak/>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lastRenderedPageBreak/>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lastRenderedPageBreak/>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lastRenderedPageBreak/>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lastRenderedPageBreak/>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lastRenderedPageBreak/>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lastRenderedPageBreak/>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lastRenderedPageBreak/>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lastRenderedPageBreak/>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0567DA69" w:rsidR="00352149" w:rsidRPr="008B1C02" w:rsidRDefault="00352149" w:rsidP="00352149">
      <w:pPr>
        <w:pStyle w:val="PL"/>
      </w:pPr>
      <w:r w:rsidRPr="008B1C02">
        <w:t xml:space="preserve">  version: 1.</w:t>
      </w:r>
      <w:r w:rsidR="006F1816">
        <w:t>2</w:t>
      </w:r>
      <w:r w:rsidRPr="008B1C02">
        <w:t>.</w:t>
      </w:r>
      <w:r w:rsidR="007F48A9">
        <w:t>0</w:t>
      </w:r>
      <w:r w:rsidR="006F1816">
        <w:t>-alpha.1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076071AE" w:rsidR="00352149" w:rsidRPr="008B1C02" w:rsidRDefault="00352149" w:rsidP="00352149">
      <w:pPr>
        <w:pStyle w:val="PL"/>
      </w:pPr>
      <w:r w:rsidRPr="008B1C02">
        <w:t xml:space="preserve">    3GPP TS 29.522 V1</w:t>
      </w:r>
      <w:r w:rsidR="006F1816">
        <w:t>9</w:t>
      </w:r>
      <w:r w:rsidRPr="008B1C02">
        <w:t>.</w:t>
      </w:r>
      <w:r w:rsidR="006F1816">
        <w:t>2</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lastRenderedPageBreak/>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lastRenderedPageBreak/>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lastRenderedPageBreak/>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lastRenderedPageBreak/>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lastRenderedPageBreak/>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lastRenderedPageBreak/>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lastRenderedPageBreak/>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lastRenderedPageBreak/>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lastRenderedPageBreak/>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lastRenderedPageBreak/>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A54305" w:rsidRDefault="00C81D33" w:rsidP="00C81D33">
      <w:pPr>
        <w:pStyle w:val="PL"/>
        <w:rPr>
          <w:lang w:val="fr-FR"/>
        </w:rPr>
      </w:pPr>
      <w:r w:rsidRPr="008B1C02">
        <w:t xml:space="preserve">            </w:t>
      </w:r>
      <w:r w:rsidRPr="00A54305">
        <w:rPr>
          <w:lang w:val="fr-FR"/>
        </w:rPr>
        <w:t>Subscription resource.</w:t>
      </w:r>
    </w:p>
    <w:p w14:paraId="3B29E98C" w14:textId="77777777" w:rsidR="00C81D33" w:rsidRPr="00A54305" w:rsidRDefault="00C81D33" w:rsidP="00C81D33">
      <w:pPr>
        <w:pStyle w:val="PL"/>
        <w:rPr>
          <w:lang w:val="fr-FR"/>
        </w:rPr>
      </w:pPr>
      <w:r w:rsidRPr="00A54305">
        <w:rPr>
          <w:lang w:val="fr-FR"/>
        </w:rPr>
        <w:t xml:space="preserve">          content:</w:t>
      </w:r>
    </w:p>
    <w:p w14:paraId="51F1773A" w14:textId="77777777" w:rsidR="00C81D33" w:rsidRPr="00A54305" w:rsidRDefault="00C81D33" w:rsidP="00C81D33">
      <w:pPr>
        <w:pStyle w:val="PL"/>
        <w:rPr>
          <w:lang w:val="fr-FR"/>
        </w:rPr>
      </w:pPr>
      <w:r w:rsidRPr="00A54305">
        <w:rPr>
          <w:lang w:val="fr-FR"/>
        </w:rPr>
        <w:t xml:space="preserve">            application/json:</w:t>
      </w:r>
    </w:p>
    <w:p w14:paraId="3777BDF8" w14:textId="77777777" w:rsidR="00C81D33" w:rsidRPr="008B1C02" w:rsidRDefault="00C81D33" w:rsidP="00C81D33">
      <w:pPr>
        <w:pStyle w:val="PL"/>
      </w:pPr>
      <w:r w:rsidRPr="00A54305">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lastRenderedPageBreak/>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lastRenderedPageBreak/>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085666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2186E1C1" w:rsidR="006C12D4" w:rsidRDefault="006C12D4" w:rsidP="006C12D4">
      <w:pPr>
        <w:pStyle w:val="PL"/>
      </w:pPr>
      <w:r>
        <w:t xml:space="preserve">    3GPP TS 29.522 V1</w:t>
      </w:r>
      <w:r w:rsidR="00CB0352">
        <w:t>9</w:t>
      </w:r>
      <w:r>
        <w:t>.</w:t>
      </w:r>
      <w:r w:rsidR="00CB0352">
        <w:t>2</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lastRenderedPageBreak/>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lastRenderedPageBreak/>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lastRenderedPageBreak/>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lastRenderedPageBreak/>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lastRenderedPageBreak/>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lastRenderedPageBreak/>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lastRenderedPageBreak/>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lastRenderedPageBreak/>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lastRenderedPageBreak/>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lastRenderedPageBreak/>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lastRenderedPageBreak/>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lastRenderedPageBreak/>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lastRenderedPageBreak/>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lastRenderedPageBreak/>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lastRenderedPageBreak/>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lastRenderedPageBreak/>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lastRenderedPageBreak/>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lastRenderedPageBreak/>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lastRenderedPageBreak/>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lastRenderedPageBreak/>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lastRenderedPageBreak/>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lastRenderedPageBreak/>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맑은 고딕" w:hint="eastAsia"/>
          <w:lang w:eastAsia="ko-KR"/>
        </w:rPr>
        <w:t xml:space="preserve"> </w:t>
      </w:r>
      <w:r>
        <w:rPr>
          <w:rFonts w:eastAsia="맑은 고딕"/>
          <w:lang w:eastAsia="ko-KR"/>
        </w:rPr>
        <w:t xml:space="preserve">           $ref: </w:t>
      </w:r>
      <w:r w:rsidRPr="00072CBA">
        <w:rPr>
          <w:rFonts w:eastAsia="맑은 고딕"/>
          <w:lang w:eastAsia="ko-KR"/>
        </w:rPr>
        <w:t>'#/components/schemas/</w:t>
      </w:r>
      <w:r>
        <w:rPr>
          <w:rFonts w:eastAsia="맑은 고딕"/>
          <w:lang w:eastAsia="ko-KR"/>
        </w:rPr>
        <w:t>CandiUe</w:t>
      </w:r>
      <w:r w:rsidR="008833BA">
        <w:t>List</w:t>
      </w:r>
      <w:r>
        <w:rPr>
          <w:rFonts w:eastAsia="맑은 고딕"/>
          <w:lang w:eastAsia="ko-KR"/>
        </w:rPr>
        <w:t>Info</w:t>
      </w:r>
      <w:r w:rsidRPr="00072CBA">
        <w:rPr>
          <w:rFonts w:eastAsia="맑은 고딕"/>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lastRenderedPageBreak/>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CandiUe</w:t>
      </w:r>
      <w:r w:rsidR="00B41BE9">
        <w:t>List</w:t>
      </w:r>
      <w:r>
        <w:rPr>
          <w:rFonts w:eastAsia="맑은 고딕"/>
          <w:lang w:eastAsia="ko-KR"/>
        </w:rPr>
        <w:t>Info:</w:t>
      </w:r>
    </w:p>
    <w:p w14:paraId="233D5C11" w14:textId="77777777" w:rsidR="00C75F14" w:rsidRDefault="00C75F14" w:rsidP="00C75F14">
      <w:pPr>
        <w:pStyle w:val="PL"/>
      </w:pPr>
      <w:r>
        <w:rPr>
          <w:rFonts w:eastAsia="맑은 고딕" w:hint="eastAsia"/>
          <w:lang w:eastAsia="ko-KR"/>
        </w:rPr>
        <w:t xml:space="preserve"> </w:t>
      </w:r>
      <w:r>
        <w:rPr>
          <w:rFonts w:eastAsia="맑은 고딕"/>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type: object</w:t>
      </w:r>
    </w:p>
    <w:p w14:paraId="50B2855D"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properties:</w:t>
      </w:r>
    </w:p>
    <w:p w14:paraId="6BB31CCB" w14:textId="77777777" w:rsidR="00C75F14"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type: array</w:t>
      </w:r>
    </w:p>
    <w:p w14:paraId="1B769368"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items:</w:t>
      </w:r>
    </w:p>
    <w:p w14:paraId="2F01B67A" w14:textId="77777777" w:rsidR="00B41BE9" w:rsidRDefault="00B41BE9" w:rsidP="00B41BE9">
      <w:pPr>
        <w:pStyle w:val="PL"/>
      </w:pPr>
      <w:r>
        <w:t xml:space="preserve">            $ref: '#/components/schemas/</w:t>
      </w:r>
      <w:r>
        <w:rPr>
          <w:rFonts w:eastAsia="맑은 고딕"/>
          <w:lang w:eastAsia="ko-KR"/>
        </w:rPr>
        <w:t>CandUeInfo</w:t>
      </w:r>
      <w:r>
        <w:t>'</w:t>
      </w:r>
    </w:p>
    <w:p w14:paraId="6FC23AE9" w14:textId="77777777" w:rsidR="00C75F14" w:rsidRPr="00F0732D"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minItems: 1</w:t>
      </w:r>
    </w:p>
    <w:p w14:paraId="095AFF9F" w14:textId="77777777" w:rsidR="00C75F14"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w:t>
      </w:r>
      <w:r>
        <w:rPr>
          <w:lang w:eastAsia="zh-CN"/>
        </w:rPr>
        <w:t>remdTimeWin:</w:t>
      </w:r>
    </w:p>
    <w:p w14:paraId="030D3DB9" w14:textId="77777777" w:rsidR="00C75F14" w:rsidRDefault="00C75F14" w:rsidP="00C75F14">
      <w:pPr>
        <w:pStyle w:val="PL"/>
      </w:pPr>
      <w:r>
        <w:rPr>
          <w:rFonts w:eastAsia="맑은 고딕" w:hint="eastAsia"/>
          <w:lang w:eastAsia="ko-KR"/>
        </w:rPr>
        <w:t xml:space="preserve"> </w:t>
      </w:r>
      <w:r>
        <w:rPr>
          <w:rFonts w:eastAsia="맑은 고딕"/>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맑은 고딕"/>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맑은 고딕"/>
          <w:lang w:eastAsia="ko-KR"/>
        </w:rPr>
        <w:t>CandUeInfo</w:t>
      </w:r>
      <w:r w:rsidRPr="008B1C02">
        <w:rPr>
          <w:rFonts w:eastAsia="DengXian"/>
        </w:rPr>
        <w:t>:</w:t>
      </w:r>
    </w:p>
    <w:p w14:paraId="5453CB96" w14:textId="77777777" w:rsidR="00B41BE9" w:rsidRDefault="00B41BE9" w:rsidP="00B41BE9">
      <w:pPr>
        <w:pStyle w:val="PL"/>
      </w:pPr>
      <w:r>
        <w:rPr>
          <w:rFonts w:eastAsia="맑은 고딕" w:hint="eastAsia"/>
          <w:lang w:eastAsia="ko-KR"/>
        </w:rPr>
        <w:t xml:space="preserve"> </w:t>
      </w:r>
      <w:r>
        <w:rPr>
          <w:rFonts w:eastAsia="맑은 고딕"/>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맑은 고딕" w:hint="eastAsia"/>
          <w:lang w:eastAsia="ko-KR"/>
        </w:rPr>
        <w:t xml:space="preserve"> </w:t>
      </w:r>
      <w:r>
        <w:rPr>
          <w:rFonts w:eastAsia="맑은 고딕"/>
          <w:lang w:eastAsia="ko-KR"/>
        </w:rPr>
        <w:t xml:space="preserve">       cand</w:t>
      </w:r>
      <w:r>
        <w:rPr>
          <w:lang w:eastAsia="zh-CN"/>
        </w:rPr>
        <w:t>UeId:</w:t>
      </w:r>
    </w:p>
    <w:p w14:paraId="151D477D" w14:textId="77777777" w:rsidR="00B41BE9" w:rsidRDefault="00B41BE9" w:rsidP="00B41BE9">
      <w:pPr>
        <w:pStyle w:val="PL"/>
      </w:pPr>
      <w:r>
        <w:rPr>
          <w:rFonts w:eastAsia="맑은 고딕" w:hint="eastAsia"/>
          <w:lang w:eastAsia="ko-KR"/>
        </w:rPr>
        <w:t xml:space="preserve"> </w:t>
      </w:r>
      <w:r>
        <w:rPr>
          <w:rFonts w:eastAsia="맑은 고딕"/>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맑은 고딕" w:hint="eastAsia"/>
          <w:lang w:eastAsia="ko-KR"/>
        </w:rPr>
        <w:t xml:space="preserve"> </w:t>
      </w:r>
      <w:r>
        <w:rPr>
          <w:rFonts w:eastAsia="맑은 고딕"/>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맑은 고딕"/>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lastRenderedPageBreak/>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lastRenderedPageBreak/>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lastRenderedPageBreak/>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lastRenderedPageBreak/>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lastRenderedPageBreak/>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lastRenderedPageBreak/>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lastRenderedPageBreak/>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lastRenderedPageBreak/>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lastRenderedPageBreak/>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lastRenderedPageBreak/>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lastRenderedPageBreak/>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맑은 고딕"/>
        </w:rPr>
      </w:pPr>
      <w:r w:rsidRPr="008B1C02">
        <w:t xml:space="preserve">            </w:t>
      </w:r>
      <w:r>
        <w:rPr>
          <w:rFonts w:eastAsia="맑은 고딕"/>
        </w:rPr>
        <w:t>Contains</w:t>
      </w:r>
      <w:r w:rsidRPr="003059F4">
        <w:rPr>
          <w:rFonts w:eastAsia="맑은 고딕"/>
        </w:rPr>
        <w:t xml:space="preserve"> the </w:t>
      </w:r>
      <w:r>
        <w:rPr>
          <w:rFonts w:eastAsia="맑은 고딕"/>
        </w:rPr>
        <w:t>Network Slice Usage Control information to be provisioned.</w:t>
      </w:r>
    </w:p>
    <w:p w14:paraId="293EC4DA" w14:textId="77777777" w:rsidR="00300C08" w:rsidRDefault="00945616" w:rsidP="00300C08">
      <w:pPr>
        <w:pStyle w:val="PL"/>
      </w:pPr>
      <w:r>
        <w:t xml:space="preserve">            The key of the map shall be the </w:t>
      </w:r>
      <w:r>
        <w:rPr>
          <w:rFonts w:eastAsia="맑은 고딕"/>
        </w:rPr>
        <w:t xml:space="preserve">AF dedicated </w:t>
      </w:r>
      <w:r w:rsidRPr="003059F4">
        <w:rPr>
          <w:rFonts w:eastAsia="맑은 고딕"/>
        </w:rPr>
        <w:t>S-NSSAI</w:t>
      </w:r>
      <w:r>
        <w:rPr>
          <w:rFonts w:eastAsia="맑은 고딕"/>
        </w:rPr>
        <w:t xml:space="preserve"> </w:t>
      </w:r>
      <w:r w:rsidR="00300C08">
        <w:rPr>
          <w:rFonts w:eastAsia="맑은 고딕"/>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맑은 고딕"/>
        </w:rPr>
      </w:pPr>
      <w:r>
        <w:t xml:space="preserve">            structure)</w:t>
      </w:r>
      <w:r>
        <w:rPr>
          <w:rFonts w:eastAsia="맑은 고딕"/>
        </w:rPr>
        <w:t xml:space="preserve"> </w:t>
      </w:r>
      <w:r w:rsidR="00945616">
        <w:rPr>
          <w:rFonts w:eastAsia="맑은 고딕"/>
        </w:rPr>
        <w:t>to which the Network Slice Usage</w:t>
      </w:r>
      <w:r>
        <w:rPr>
          <w:rFonts w:eastAsia="맑은 고딕"/>
        </w:rPr>
        <w:t xml:space="preserve"> </w:t>
      </w:r>
      <w:r w:rsidR="00945616">
        <w:rPr>
          <w:rFonts w:eastAsia="맑은 고딕"/>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lastRenderedPageBreak/>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맑은 고딕"/>
        </w:rPr>
      </w:pPr>
      <w:r w:rsidRPr="008B1C02">
        <w:t xml:space="preserve">            </w:t>
      </w:r>
      <w:r>
        <w:rPr>
          <w:rFonts w:eastAsia="맑은 고딕"/>
        </w:rPr>
        <w:t>Contains</w:t>
      </w:r>
      <w:r w:rsidRPr="003059F4">
        <w:rPr>
          <w:rFonts w:eastAsia="맑은 고딕"/>
        </w:rPr>
        <w:t xml:space="preserve"> the </w:t>
      </w:r>
      <w:r>
        <w:rPr>
          <w:rFonts w:eastAsia="맑은 고딕"/>
        </w:rPr>
        <w:t>Network Slice Usage Control information to be provisioned.</w:t>
      </w:r>
    </w:p>
    <w:p w14:paraId="1DA4EC5C" w14:textId="77777777" w:rsidR="00724A45" w:rsidRDefault="00724A45" w:rsidP="00724A45">
      <w:pPr>
        <w:pStyle w:val="PL"/>
      </w:pPr>
      <w:r>
        <w:t xml:space="preserve">            The key of the map shall be the </w:t>
      </w:r>
      <w:r>
        <w:rPr>
          <w:rFonts w:eastAsia="맑은 고딕"/>
        </w:rPr>
        <w:t xml:space="preserve">AF dedicated </w:t>
      </w:r>
      <w:r w:rsidRPr="003059F4">
        <w:rPr>
          <w:rFonts w:eastAsia="맑은 고딕"/>
        </w:rPr>
        <w:t>S-NSSAI</w:t>
      </w:r>
      <w:r>
        <w:rPr>
          <w:rFonts w:eastAsia="맑은 고딕"/>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맑은 고딕"/>
        </w:rPr>
      </w:pPr>
      <w:r>
        <w:t xml:space="preserve">            structure)</w:t>
      </w:r>
      <w:r>
        <w:rPr>
          <w:rFonts w:eastAsia="맑은 고딕"/>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4E8F62CF"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r w:rsidR="00CD62FB">
        <w:rPr>
          <w:lang w:val="en-US"/>
        </w:rPr>
        <w:t>2</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1E257A9B" w:rsidR="00FB28D6" w:rsidRPr="008B1C02" w:rsidRDefault="00FB28D6" w:rsidP="00FB28D6">
      <w:pPr>
        <w:pStyle w:val="PL"/>
      </w:pPr>
      <w:r w:rsidRPr="008B1C02">
        <w:t xml:space="preserve">  description: 3GPP TS 29.522 V1</w:t>
      </w:r>
      <w:r w:rsidR="00A05156">
        <w:t>9</w:t>
      </w:r>
      <w:r w:rsidRPr="008B1C02">
        <w:t>.</w:t>
      </w:r>
      <w:r w:rsidR="00CD62FB">
        <w:t>2</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lastRenderedPageBreak/>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lastRenderedPageBreak/>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lastRenderedPageBreak/>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lastRenderedPageBreak/>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lastRenderedPageBreak/>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77777777" w:rsidR="005C1AF5" w:rsidRPr="00AD057A" w:rsidRDefault="005C1AF5" w:rsidP="005C1AF5">
      <w:pPr>
        <w:pStyle w:val="PL"/>
      </w:pPr>
      <w:r w:rsidRPr="00AD057A">
        <w:t xml:space="preserve">        notif</w:t>
      </w:r>
      <w:r>
        <w:t>CorrId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77777777" w:rsidR="005C1AF5" w:rsidRDefault="005C1AF5" w:rsidP="005C1AF5">
      <w:pPr>
        <w:pStyle w:val="PL"/>
      </w:pPr>
      <w:r>
        <w:t xml:space="preserve">        - </w:t>
      </w:r>
      <w:r w:rsidRPr="005F4994">
        <w:t>notifCorrId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lastRenderedPageBreak/>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lastRenderedPageBreak/>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lastRenderedPageBreak/>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lastRenderedPageBreak/>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A4462">
        <w:rPr>
          <w:rFonts w:ascii="Courier New" w:hAnsi="Courier New"/>
          <w:sz w:val="16"/>
        </w:rPr>
        <w:t xml:space="preserve">        </w:t>
      </w:r>
      <w:r w:rsidRPr="00EA4462">
        <w:rPr>
          <w:rFonts w:ascii="Courier New" w:eastAsia="맑은 고딕"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맑은 고딕"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lastRenderedPageBreak/>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A4462">
        <w:rPr>
          <w:rFonts w:ascii="Courier New" w:hAnsi="Courier New"/>
          <w:sz w:val="16"/>
        </w:rPr>
        <w:t xml:space="preserve">        </w:t>
      </w:r>
      <w:r w:rsidRPr="00EA4462">
        <w:rPr>
          <w:rFonts w:ascii="Courier New" w:eastAsia="맑은 고딕"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맑은 고딕"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lastRenderedPageBreak/>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lastRenderedPageBreak/>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lastRenderedPageBreak/>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lastRenderedPageBreak/>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lastRenderedPageBreak/>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14A9FA7"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230584EF"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lastRenderedPageBreak/>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lastRenderedPageBreak/>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lastRenderedPageBreak/>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lastRenderedPageBreak/>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lastRenderedPageBreak/>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340"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맑은 고딕" w:hint="eastAsia"/>
          <w:lang w:val="en-US" w:eastAsia="ko-KR"/>
        </w:rPr>
        <w:t>o</w:t>
      </w:r>
      <w:r w:rsidRPr="00E0587D">
        <w:rPr>
          <w:rFonts w:eastAsia="DengXian"/>
          <w:lang w:val="en-US"/>
        </w:rPr>
        <w:t>pen</w:t>
      </w:r>
      <w:r>
        <w:rPr>
          <w:rFonts w:eastAsia="맑은 고딕"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08E7EB3E"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-flight-assistance</w:t>
      </w:r>
    </w:p>
    <w:p w14:paraId="6BECA011" w14:textId="4438623F"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sidR="00CD62FB">
        <w:rPr>
          <w:rFonts w:eastAsia="DengXian"/>
          <w:lang w:val="en-US"/>
        </w:rPr>
        <w:t>2</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맑은 고딕"/>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6FBE1F86"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sidR="00CD62FB">
        <w:rPr>
          <w:rFonts w:eastAsia="맑은 고딕"/>
          <w:lang w:val="en-US" w:eastAsia="ko-KR"/>
        </w:rPr>
        <w:t>2</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77777777"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lastRenderedPageBreak/>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lastRenderedPageBreak/>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lastRenderedPageBreak/>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77777777" w:rsidR="00FF6EF4" w:rsidRDefault="00FF6EF4" w:rsidP="00FF6EF4">
      <w:pPr>
        <w:pStyle w:val="PL"/>
      </w:pPr>
      <w:r>
        <w:t xml:space="preserve">          $ref: 'TS29571_CommonData.yaml#/components/responses/307'</w:t>
      </w:r>
    </w:p>
    <w:p w14:paraId="48F2CE7B" w14:textId="77777777" w:rsidR="00FF6EF4" w:rsidRDefault="00FF6EF4" w:rsidP="00FF6EF4">
      <w:pPr>
        <w:pStyle w:val="PL"/>
      </w:pPr>
      <w:r>
        <w:t xml:space="preserve">        '308':</w:t>
      </w:r>
    </w:p>
    <w:p w14:paraId="25E8123C" w14:textId="77777777" w:rsidR="00FF6EF4" w:rsidRDefault="00FF6EF4" w:rsidP="00FF6EF4">
      <w:pPr>
        <w:pStyle w:val="PL"/>
      </w:pPr>
      <w:r>
        <w:t xml:space="preserve">          $ref: 'TS29571_CommonData.yaml#/components/responses/308'</w:t>
      </w:r>
    </w:p>
    <w:p w14:paraId="5310618F" w14:textId="77777777" w:rsidR="00FF6EF4" w:rsidRDefault="00FF6EF4" w:rsidP="00FF6EF4">
      <w:pPr>
        <w:pStyle w:val="PL"/>
      </w:pPr>
      <w:r>
        <w:t xml:space="preserve">        '400':</w:t>
      </w:r>
    </w:p>
    <w:p w14:paraId="367B9C04" w14:textId="77777777" w:rsidR="00FF6EF4" w:rsidRDefault="00FF6EF4" w:rsidP="00FF6EF4">
      <w:pPr>
        <w:pStyle w:val="PL"/>
      </w:pPr>
      <w:r>
        <w:t xml:space="preserve">          $ref: 'TS29571_CommonData.yaml#/components/responses/400'</w:t>
      </w:r>
    </w:p>
    <w:p w14:paraId="3F1D22F7" w14:textId="77777777" w:rsidR="00FF6EF4" w:rsidRDefault="00FF6EF4" w:rsidP="00FF6EF4">
      <w:pPr>
        <w:pStyle w:val="PL"/>
      </w:pPr>
      <w:r>
        <w:t xml:space="preserve">        '401':</w:t>
      </w:r>
    </w:p>
    <w:p w14:paraId="5BD32B94" w14:textId="77777777" w:rsidR="00FF6EF4" w:rsidRDefault="00FF6EF4" w:rsidP="00FF6EF4">
      <w:pPr>
        <w:pStyle w:val="PL"/>
      </w:pPr>
      <w:r>
        <w:t xml:space="preserve">          $ref: 'TS29571_CommonData.yaml#/components/responses/401'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77777777" w:rsidR="00FF6EF4" w:rsidRDefault="00FF6EF4" w:rsidP="00FF6EF4">
      <w:pPr>
        <w:pStyle w:val="PL"/>
        <w:rPr>
          <w:rFonts w:eastAsia="DengXian"/>
        </w:rPr>
      </w:pPr>
      <w:r>
        <w:rPr>
          <w:rFonts w:eastAsia="DengXian"/>
        </w:rPr>
        <w:t xml:space="preserve">          $ref: 'TS29571_CommonData.yaml#/components/responses/403'</w:t>
      </w:r>
    </w:p>
    <w:p w14:paraId="3A5B4102" w14:textId="77777777" w:rsidR="00FF6EF4" w:rsidRDefault="00FF6EF4" w:rsidP="00FF6EF4">
      <w:pPr>
        <w:pStyle w:val="PL"/>
      </w:pPr>
      <w:r>
        <w:t xml:space="preserve">        '404':</w:t>
      </w:r>
    </w:p>
    <w:p w14:paraId="59D9CFDA" w14:textId="77777777" w:rsidR="00FF6EF4" w:rsidRDefault="00FF6EF4" w:rsidP="00FF6EF4">
      <w:pPr>
        <w:pStyle w:val="PL"/>
      </w:pPr>
      <w:r>
        <w:t xml:space="preserve">          $ref: 'TS29571_CommonData.yaml#/components/responses/404'</w:t>
      </w:r>
    </w:p>
    <w:p w14:paraId="1407CE24" w14:textId="77777777" w:rsidR="00FF6EF4" w:rsidRDefault="00FF6EF4" w:rsidP="00FF6EF4">
      <w:pPr>
        <w:pStyle w:val="PL"/>
      </w:pPr>
      <w:r>
        <w:t xml:space="preserve">        '411':</w:t>
      </w:r>
    </w:p>
    <w:p w14:paraId="0A7BFCCB" w14:textId="77777777" w:rsidR="00FF6EF4" w:rsidRDefault="00FF6EF4" w:rsidP="00FF6EF4">
      <w:pPr>
        <w:pStyle w:val="PL"/>
      </w:pPr>
      <w:r>
        <w:t xml:space="preserve">          $ref: 'TS29571_CommonData.yaml#/components/responses/411'</w:t>
      </w:r>
    </w:p>
    <w:p w14:paraId="519DB6AF" w14:textId="77777777" w:rsidR="00FF6EF4" w:rsidRDefault="00FF6EF4" w:rsidP="00FF6EF4">
      <w:pPr>
        <w:pStyle w:val="PL"/>
      </w:pPr>
      <w:r>
        <w:t xml:space="preserve">        '413':</w:t>
      </w:r>
    </w:p>
    <w:p w14:paraId="2A764798" w14:textId="77777777" w:rsidR="00FF6EF4" w:rsidRDefault="00FF6EF4" w:rsidP="00FF6EF4">
      <w:pPr>
        <w:pStyle w:val="PL"/>
      </w:pPr>
      <w:r>
        <w:t xml:space="preserve">          $ref: 'TS29571_CommonData.yaml#/components/responses/413'</w:t>
      </w:r>
    </w:p>
    <w:p w14:paraId="16A55AE7" w14:textId="77777777" w:rsidR="00FF6EF4" w:rsidRDefault="00FF6EF4" w:rsidP="00FF6EF4">
      <w:pPr>
        <w:pStyle w:val="PL"/>
      </w:pPr>
      <w:r>
        <w:t xml:space="preserve">        '415':</w:t>
      </w:r>
    </w:p>
    <w:p w14:paraId="609D0ABC" w14:textId="77777777" w:rsidR="00FF6EF4" w:rsidRDefault="00FF6EF4" w:rsidP="00FF6EF4">
      <w:pPr>
        <w:pStyle w:val="PL"/>
      </w:pPr>
      <w:r>
        <w:t xml:space="preserve">          $ref: 'TS29571_CommonData.yaml#/components/responses/415'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77777777" w:rsidR="00FF6EF4" w:rsidRDefault="00FF6EF4" w:rsidP="00FF6EF4">
      <w:pPr>
        <w:pStyle w:val="PL"/>
        <w:rPr>
          <w:rFonts w:eastAsia="DengXian"/>
        </w:rPr>
      </w:pPr>
      <w:r>
        <w:rPr>
          <w:rFonts w:eastAsia="DengXian"/>
        </w:rPr>
        <w:t xml:space="preserve">          $ref: 'TS29571_CommonData.yaml#/components/responses/429'</w:t>
      </w:r>
    </w:p>
    <w:p w14:paraId="2F5AE872" w14:textId="77777777" w:rsidR="00FF6EF4" w:rsidRDefault="00FF6EF4" w:rsidP="00FF6EF4">
      <w:pPr>
        <w:pStyle w:val="PL"/>
      </w:pPr>
      <w:r>
        <w:t xml:space="preserve">        '500':</w:t>
      </w:r>
    </w:p>
    <w:p w14:paraId="4D942951" w14:textId="77777777" w:rsidR="00FF6EF4" w:rsidRDefault="00FF6EF4" w:rsidP="00FF6EF4">
      <w:pPr>
        <w:pStyle w:val="PL"/>
      </w:pPr>
      <w:r>
        <w:t xml:space="preserve">          $ref: 'TS29571_CommonData.yaml#/components/responses/500'</w:t>
      </w:r>
    </w:p>
    <w:p w14:paraId="4801E257" w14:textId="77777777" w:rsidR="00FF6EF4" w:rsidRDefault="00FF6EF4" w:rsidP="00FF6EF4">
      <w:pPr>
        <w:pStyle w:val="PL"/>
      </w:pPr>
      <w:r>
        <w:t xml:space="preserve">        '501':</w:t>
      </w:r>
    </w:p>
    <w:p w14:paraId="0B54FC40" w14:textId="77777777" w:rsidR="00FF6EF4" w:rsidRDefault="00FF6EF4" w:rsidP="00FF6EF4">
      <w:pPr>
        <w:pStyle w:val="PL"/>
      </w:pPr>
      <w:r>
        <w:t xml:space="preserve">          $ref: 'TS29571_CommonData.yaml#/components/responses/501'</w:t>
      </w:r>
    </w:p>
    <w:p w14:paraId="565DD227" w14:textId="77777777" w:rsidR="00FF6EF4" w:rsidRDefault="00FF6EF4" w:rsidP="00FF6EF4">
      <w:pPr>
        <w:pStyle w:val="PL"/>
      </w:pPr>
      <w:r>
        <w:t xml:space="preserve">        '502':</w:t>
      </w:r>
    </w:p>
    <w:p w14:paraId="68541721" w14:textId="77777777" w:rsidR="00FF6EF4" w:rsidRDefault="00FF6EF4" w:rsidP="00FF6EF4">
      <w:pPr>
        <w:pStyle w:val="PL"/>
      </w:pPr>
      <w:r>
        <w:t xml:space="preserve">          $ref: 'TS29571_CommonData.yaml#/components/responses/502'</w:t>
      </w:r>
    </w:p>
    <w:p w14:paraId="7D083B94" w14:textId="77777777" w:rsidR="00FF6EF4" w:rsidRDefault="00FF6EF4" w:rsidP="00FF6EF4">
      <w:pPr>
        <w:pStyle w:val="PL"/>
      </w:pPr>
      <w:r>
        <w:t xml:space="preserve">        '503':</w:t>
      </w:r>
    </w:p>
    <w:p w14:paraId="3FE2A0DD" w14:textId="77777777" w:rsidR="00FF6EF4" w:rsidRDefault="00FF6EF4" w:rsidP="00FF6EF4">
      <w:pPr>
        <w:pStyle w:val="PL"/>
      </w:pPr>
      <w:r>
        <w:t xml:space="preserve">          $ref: 'TS29571_CommonData.yaml#/components/responses/503'</w:t>
      </w:r>
    </w:p>
    <w:p w14:paraId="7442211D" w14:textId="77777777" w:rsidR="00FF6EF4" w:rsidRDefault="00FF6EF4" w:rsidP="00FF6EF4">
      <w:pPr>
        <w:pStyle w:val="PL"/>
      </w:pPr>
      <w:r>
        <w:t xml:space="preserve">        default:</w:t>
      </w:r>
    </w:p>
    <w:p w14:paraId="27FD45C8" w14:textId="77777777" w:rsidR="00FF6EF4" w:rsidRDefault="00FF6EF4" w:rsidP="00FF6EF4">
      <w:pPr>
        <w:pStyle w:val="PL"/>
      </w:pPr>
      <w:r>
        <w:t xml:space="preserve">          $ref: 'TS29571_CommonData.yaml#/components/responses/default'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63680DBE" w14:textId="77777777" w:rsidR="006244E8" w:rsidRPr="008B1C02" w:rsidRDefault="006244E8" w:rsidP="006244E8">
      <w:pPr>
        <w:pStyle w:val="PL"/>
      </w:pPr>
      <w:r w:rsidRPr="008B1C02">
        <w:t xml:space="preserve">        description: &gt;</w:t>
      </w:r>
    </w:p>
    <w:p w14:paraId="29E42D5B" w14:textId="77777777" w:rsidR="006244E8" w:rsidRDefault="006244E8" w:rsidP="006244E8">
      <w:pPr>
        <w:pStyle w:val="PL"/>
      </w:pPr>
      <w:r w:rsidRPr="008B1C02">
        <w:lastRenderedPageBreak/>
        <w:t xml:space="preserve">          Contains the parameters to request the modification of the Individual </w:t>
      </w:r>
      <w:r>
        <w:t>UAV Flight</w:t>
      </w:r>
    </w:p>
    <w:p w14:paraId="31ACD526" w14:textId="77777777" w:rsidR="006244E8" w:rsidRPr="008B1C02" w:rsidRDefault="006244E8" w:rsidP="006244E8">
      <w:pPr>
        <w:pStyle w:val="PL"/>
      </w:pPr>
      <w:r>
        <w:t xml:space="preserve">          Assistance Configuration</w:t>
      </w:r>
      <w:r w:rsidRPr="008B1C02">
        <w:t xml:space="preserve"> resource.</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77777777" w:rsidR="006244E8" w:rsidRDefault="006244E8" w:rsidP="006244E8">
      <w:pPr>
        <w:pStyle w:val="PL"/>
      </w:pPr>
      <w:r>
        <w:t xml:space="preserve">          $ref: 'TS29571_CommonData.yaml#/components/responses/307'</w:t>
      </w:r>
    </w:p>
    <w:p w14:paraId="4CBE2385" w14:textId="77777777" w:rsidR="006244E8" w:rsidRDefault="006244E8" w:rsidP="006244E8">
      <w:pPr>
        <w:pStyle w:val="PL"/>
      </w:pPr>
      <w:r>
        <w:t xml:space="preserve">        '308':</w:t>
      </w:r>
    </w:p>
    <w:p w14:paraId="35657DBC" w14:textId="77777777" w:rsidR="006244E8" w:rsidRDefault="006244E8" w:rsidP="006244E8">
      <w:pPr>
        <w:pStyle w:val="PL"/>
      </w:pPr>
      <w:r>
        <w:t xml:space="preserve">          $ref: 'TS29571_CommonData.yaml#/components/responses/308'</w:t>
      </w:r>
    </w:p>
    <w:p w14:paraId="119555AA" w14:textId="77777777" w:rsidR="006244E8" w:rsidRDefault="006244E8" w:rsidP="006244E8">
      <w:pPr>
        <w:pStyle w:val="PL"/>
      </w:pPr>
      <w:r>
        <w:t xml:space="preserve">        '400':</w:t>
      </w:r>
    </w:p>
    <w:p w14:paraId="29040F5C" w14:textId="77777777" w:rsidR="006244E8" w:rsidRDefault="006244E8" w:rsidP="006244E8">
      <w:pPr>
        <w:pStyle w:val="PL"/>
      </w:pPr>
      <w:r>
        <w:t xml:space="preserve">          $ref: 'TS29571_CommonData.yaml#/components/responses/400'</w:t>
      </w:r>
    </w:p>
    <w:p w14:paraId="1BCE0388" w14:textId="77777777" w:rsidR="006244E8" w:rsidRDefault="006244E8" w:rsidP="006244E8">
      <w:pPr>
        <w:pStyle w:val="PL"/>
      </w:pPr>
      <w:r>
        <w:t xml:space="preserve">        '401':</w:t>
      </w:r>
    </w:p>
    <w:p w14:paraId="496A3A58" w14:textId="77777777" w:rsidR="006244E8" w:rsidRDefault="006244E8" w:rsidP="006244E8">
      <w:pPr>
        <w:pStyle w:val="PL"/>
      </w:pPr>
      <w:r>
        <w:t xml:space="preserve">          $ref: 'TS29571_CommonData.yaml#/components/responses/401'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77777777" w:rsidR="006244E8" w:rsidRDefault="006244E8" w:rsidP="006244E8">
      <w:pPr>
        <w:pStyle w:val="PL"/>
        <w:rPr>
          <w:rFonts w:eastAsia="DengXian"/>
        </w:rPr>
      </w:pPr>
      <w:r>
        <w:rPr>
          <w:rFonts w:eastAsia="DengXian"/>
        </w:rPr>
        <w:t xml:space="preserve">          $ref: 'TS29571_CommonData.yaml#/components/responses/403'</w:t>
      </w:r>
    </w:p>
    <w:p w14:paraId="77571E25" w14:textId="77777777" w:rsidR="006244E8" w:rsidRDefault="006244E8" w:rsidP="006244E8">
      <w:pPr>
        <w:pStyle w:val="PL"/>
      </w:pPr>
      <w:r>
        <w:t xml:space="preserve">        '404':</w:t>
      </w:r>
    </w:p>
    <w:p w14:paraId="642C6E6B" w14:textId="77777777" w:rsidR="006244E8" w:rsidRDefault="006244E8" w:rsidP="006244E8">
      <w:pPr>
        <w:pStyle w:val="PL"/>
        <w:rPr>
          <w:rFonts w:eastAsia="DengXian"/>
        </w:rPr>
      </w:pPr>
      <w:r>
        <w:rPr>
          <w:rFonts w:eastAsia="DengXian"/>
        </w:rPr>
        <w:t xml:space="preserve">          $ref: 'TS29571_CommonData.yaml#/components/responses/404'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77777777" w:rsidR="006244E8" w:rsidRDefault="006244E8" w:rsidP="006244E8">
      <w:pPr>
        <w:pStyle w:val="PL"/>
        <w:rPr>
          <w:rFonts w:eastAsia="DengXian"/>
        </w:rPr>
      </w:pPr>
      <w:r>
        <w:rPr>
          <w:rFonts w:eastAsia="DengXian"/>
        </w:rPr>
        <w:t xml:space="preserve">          $ref: 'TS29571_CommonData.yaml#/components/responses/429'</w:t>
      </w:r>
    </w:p>
    <w:p w14:paraId="5D01E31A" w14:textId="77777777" w:rsidR="006244E8" w:rsidRDefault="006244E8" w:rsidP="006244E8">
      <w:pPr>
        <w:pStyle w:val="PL"/>
      </w:pPr>
      <w:r>
        <w:t xml:space="preserve">        '500':</w:t>
      </w:r>
    </w:p>
    <w:p w14:paraId="2C724C8A" w14:textId="77777777" w:rsidR="006244E8" w:rsidRDefault="006244E8" w:rsidP="006244E8">
      <w:pPr>
        <w:pStyle w:val="PL"/>
      </w:pPr>
      <w:r>
        <w:t xml:space="preserve">          $ref: 'TS29571_CommonData.yaml#/components/responses/500'</w:t>
      </w:r>
    </w:p>
    <w:p w14:paraId="37EF19C8" w14:textId="77777777" w:rsidR="006244E8" w:rsidRDefault="006244E8" w:rsidP="006244E8">
      <w:pPr>
        <w:pStyle w:val="PL"/>
      </w:pPr>
      <w:r>
        <w:t xml:space="preserve">        '501':</w:t>
      </w:r>
    </w:p>
    <w:p w14:paraId="6ABCEAB7" w14:textId="77777777" w:rsidR="006244E8" w:rsidRDefault="006244E8" w:rsidP="006244E8">
      <w:pPr>
        <w:pStyle w:val="PL"/>
      </w:pPr>
      <w:r>
        <w:t xml:space="preserve">          $ref: 'TS29571_CommonData.yaml#/components/responses/501'</w:t>
      </w:r>
    </w:p>
    <w:p w14:paraId="6C855F3F" w14:textId="77777777" w:rsidR="006244E8" w:rsidRDefault="006244E8" w:rsidP="006244E8">
      <w:pPr>
        <w:pStyle w:val="PL"/>
      </w:pPr>
      <w:r>
        <w:t xml:space="preserve">        '502':</w:t>
      </w:r>
    </w:p>
    <w:p w14:paraId="53A3DBE3" w14:textId="77777777" w:rsidR="006244E8" w:rsidRDefault="006244E8" w:rsidP="006244E8">
      <w:pPr>
        <w:pStyle w:val="PL"/>
      </w:pPr>
      <w:r>
        <w:t xml:space="preserve">          $ref: 'TS29571_CommonData.yaml#/components/responses/502'</w:t>
      </w:r>
    </w:p>
    <w:p w14:paraId="503771CD" w14:textId="77777777" w:rsidR="006244E8" w:rsidRDefault="006244E8" w:rsidP="006244E8">
      <w:pPr>
        <w:pStyle w:val="PL"/>
      </w:pPr>
      <w:r>
        <w:t xml:space="preserve">        '503':</w:t>
      </w:r>
    </w:p>
    <w:p w14:paraId="7A15933F" w14:textId="77777777" w:rsidR="006244E8" w:rsidRDefault="006244E8" w:rsidP="006244E8">
      <w:pPr>
        <w:pStyle w:val="PL"/>
      </w:pPr>
      <w:r>
        <w:lastRenderedPageBreak/>
        <w:t xml:space="preserve">          $ref: 'TS29571_CommonData.yaml#/components/responses/503'</w:t>
      </w:r>
    </w:p>
    <w:p w14:paraId="28BEC68F" w14:textId="77777777" w:rsidR="006244E8" w:rsidRDefault="006244E8" w:rsidP="006244E8">
      <w:pPr>
        <w:pStyle w:val="PL"/>
      </w:pPr>
      <w:r>
        <w:t xml:space="preserve">        default:</w:t>
      </w:r>
    </w:p>
    <w:p w14:paraId="39D41A5D" w14:textId="77777777" w:rsidR="006244E8" w:rsidRDefault="006244E8" w:rsidP="006244E8">
      <w:pPr>
        <w:pStyle w:val="PL"/>
      </w:pPr>
      <w:r>
        <w:t xml:space="preserve">          $ref: 'TS29571_CommonData.yaml#/components/responses/default'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77777777" w:rsidR="003121FA" w:rsidRDefault="003121FA" w:rsidP="003121FA">
      <w:pPr>
        <w:pStyle w:val="PL"/>
        <w:rPr>
          <w:rFonts w:eastAsia="DengXian"/>
          <w:lang w:val="en-US"/>
        </w:rPr>
      </w:pPr>
      <w:r w:rsidRPr="00E0587D">
        <w:rPr>
          <w:rFonts w:eastAsia="DengXian"/>
          <w:lang w:val="en-US"/>
        </w:rPr>
        <w:t xml:space="preserve">        </w:t>
      </w:r>
      <w:r>
        <w:rPr>
          <w:lang w:eastAsia="zh-CN"/>
        </w:rPr>
        <w:t>altReports</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6695CFDF" w14:textId="77777777" w:rsidR="003121FA" w:rsidRPr="002D308B" w:rsidRDefault="003121FA" w:rsidP="003121FA">
      <w:pPr>
        <w:pStyle w:val="PL"/>
      </w:pPr>
      <w:r w:rsidRPr="008B1C02">
        <w:t xml:space="preserve">          description: </w:t>
      </w:r>
      <w:r>
        <w:rPr>
          <w:rFonts w:cs="Arial"/>
          <w:szCs w:val="18"/>
          <w:lang w:eastAsia="zh-CN"/>
        </w:rPr>
        <w:t>Indicates the UAV altitude report</w:t>
      </w:r>
      <w:r w:rsidRPr="008B1C02">
        <w:rPr>
          <w:rFonts w:cs="Arial"/>
          <w:szCs w:val="18"/>
          <w:lang w:eastAsia="zh-CN"/>
        </w:rPr>
        <w: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77777777" w:rsidR="00FF6EF4" w:rsidRPr="00E0587D" w:rsidRDefault="00FF6EF4" w:rsidP="00FF6EF4">
      <w:pPr>
        <w:pStyle w:val="PL"/>
        <w:rPr>
          <w:rFonts w:eastAsia="DengXian"/>
          <w:lang w:val="en-US"/>
        </w:rPr>
      </w:pPr>
      <w:r w:rsidRPr="00E0587D">
        <w:rPr>
          <w:rFonts w:eastAsia="DengXian"/>
          <w:lang w:val="en-US"/>
        </w:rPr>
        <w:lastRenderedPageBreak/>
        <w:t xml:space="preserve">      description: </w:t>
      </w:r>
      <w:r>
        <w:rPr>
          <w:rFonts w:cs="Arial"/>
          <w:szCs w:val="18"/>
          <w:lang w:eastAsia="zh-CN"/>
        </w:rPr>
        <w:t>Notify the UAV status.</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79C71C80" w14:textId="77777777" w:rsidR="003121FA" w:rsidRPr="00E0587D" w:rsidRDefault="003121FA" w:rsidP="003121FA">
      <w:pPr>
        <w:pStyle w:val="PL"/>
        <w:rPr>
          <w:rFonts w:eastAsia="DengXian"/>
          <w:lang w:val="en-US"/>
        </w:rPr>
      </w:pPr>
      <w:r w:rsidRPr="00E0587D">
        <w:rPr>
          <w:rFonts w:eastAsia="DengXian"/>
          <w:lang w:val="en-US"/>
        </w:rPr>
        <w:t xml:space="preserve">        </w:t>
      </w:r>
      <w:r>
        <w:rPr>
          <w:lang w:eastAsia="zh-CN"/>
        </w:rPr>
        <w:t>altReportReqs</w:t>
      </w:r>
      <w:r w:rsidRPr="00E0587D">
        <w:rPr>
          <w:rFonts w:eastAsia="DengXian"/>
          <w:lang w:val="en-US"/>
        </w:rPr>
        <w:t>:</w:t>
      </w:r>
    </w:p>
    <w:p w14:paraId="669D41F9" w14:textId="6DF0559F" w:rsidR="003121FA" w:rsidRPr="00531221" w:rsidRDefault="003121FA" w:rsidP="003121FA">
      <w:pPr>
        <w:pStyle w:val="PL"/>
      </w:pPr>
      <w:r>
        <w:t xml:space="preserve">          $ref: '#/components/schemas/AltReportReqs'</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16FE0B0" w14:textId="77777777"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3C0B6554" w14:textId="4D42B03A"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USS changeover is completed</w:t>
      </w:r>
    </w:p>
    <w:p w14:paraId="1C3B137F"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1F7B6F8B" w14:textId="77777777" w:rsidR="003121FA" w:rsidRDefault="003121FA" w:rsidP="003121FA">
      <w:pPr>
        <w:pStyle w:val="PL"/>
      </w:pPr>
    </w:p>
    <w:p w14:paraId="5D72DCEB" w14:textId="77777777" w:rsidR="003121FA" w:rsidRPr="00E0587D" w:rsidRDefault="003121FA" w:rsidP="003121FA">
      <w:pPr>
        <w:pStyle w:val="PL"/>
        <w:rPr>
          <w:rFonts w:eastAsia="DengXian"/>
          <w:lang w:val="en-US"/>
        </w:rPr>
      </w:pPr>
      <w:r w:rsidRPr="00E0587D">
        <w:rPr>
          <w:rFonts w:eastAsia="DengXian"/>
          <w:lang w:val="en-US"/>
        </w:rPr>
        <w:t xml:space="preserve">    </w:t>
      </w:r>
      <w:r>
        <w:t>AltReportReqs</w:t>
      </w:r>
      <w:r w:rsidRPr="00E0587D">
        <w:rPr>
          <w:rFonts w:eastAsia="DengXian"/>
          <w:lang w:val="en-US"/>
        </w:rPr>
        <w:t>:</w:t>
      </w:r>
    </w:p>
    <w:p w14:paraId="1A9210C5"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77777777" w:rsidR="003121FA" w:rsidRDefault="003121FA" w:rsidP="003121FA">
      <w:pPr>
        <w:pStyle w:val="PL"/>
      </w:pPr>
      <w:r w:rsidRPr="00E0587D">
        <w:rPr>
          <w:rFonts w:eastAsia="DengXian"/>
          <w:lang w:val="en-US"/>
        </w:rPr>
        <w:t xml:space="preserve">        </w:t>
      </w:r>
      <w:r>
        <w:rPr>
          <w:lang w:eastAsia="zh-CN"/>
        </w:rPr>
        <w:t>altThreshold</w:t>
      </w:r>
      <w:r w:rsidRPr="00E0587D">
        <w:rPr>
          <w:rFonts w:eastAsia="DengXian"/>
          <w:lang w:val="en-US"/>
        </w:rPr>
        <w:t>:</w:t>
      </w:r>
    </w:p>
    <w:p w14:paraId="222614D6" w14:textId="77777777" w:rsidR="003121FA" w:rsidRPr="008B1C02" w:rsidRDefault="003121FA" w:rsidP="003121FA">
      <w:pPr>
        <w:pStyle w:val="PL"/>
      </w:pPr>
      <w:r>
        <w:t xml:space="preserve">          $ref: '#/components/schemas/AltRange'</w:t>
      </w:r>
    </w:p>
    <w:p w14:paraId="29FA125D" w14:textId="77777777" w:rsidR="003121FA" w:rsidRPr="008B1C02" w:rsidRDefault="003121FA" w:rsidP="003121FA">
      <w:pPr>
        <w:pStyle w:val="PL"/>
      </w:pPr>
      <w:r w:rsidRPr="008B1C02">
        <w:t xml:space="preserve">        </w:t>
      </w:r>
      <w:r>
        <w:t>altReportPeriod</w:t>
      </w:r>
      <w:r w:rsidRPr="008B1C02">
        <w:t>:</w:t>
      </w:r>
    </w:p>
    <w:p w14:paraId="799F36BC" w14:textId="77777777" w:rsidR="003121FA" w:rsidRDefault="003121FA" w:rsidP="003121FA">
      <w:pPr>
        <w:pStyle w:val="PL"/>
        <w:rPr>
          <w:rFonts w:eastAsia="DengXian"/>
          <w:lang w:val="en-US"/>
        </w:rPr>
      </w:pPr>
      <w:r w:rsidRPr="008B1C02">
        <w:t xml:space="preserve">          $ref: 'TS29571_CommonData.yaml#/components/schemas/DurationSec'</w:t>
      </w:r>
    </w:p>
    <w:p w14:paraId="6C03D4A6" w14:textId="77777777" w:rsidR="003121FA" w:rsidRDefault="003121FA" w:rsidP="003121FA">
      <w:pPr>
        <w:pStyle w:val="PL"/>
      </w:pPr>
      <w:r w:rsidRPr="00E0587D">
        <w:rPr>
          <w:rFonts w:eastAsia="DengXian"/>
          <w:lang w:val="en-US"/>
        </w:rPr>
        <w:t xml:space="preserve">        </w:t>
      </w:r>
      <w:r>
        <w:rPr>
          <w:lang w:eastAsia="zh-CN"/>
        </w:rPr>
        <w:t>altReportEvent</w:t>
      </w:r>
      <w:r w:rsidRPr="00E0587D">
        <w:rPr>
          <w:rFonts w:eastAsia="DengXian"/>
          <w:lang w:val="en-US"/>
        </w:rPr>
        <w:t>:</w:t>
      </w:r>
    </w:p>
    <w:p w14:paraId="6A01E0C2" w14:textId="77777777" w:rsidR="003121FA" w:rsidRPr="008B1C02" w:rsidRDefault="003121FA" w:rsidP="003121FA">
      <w:pPr>
        <w:pStyle w:val="PL"/>
      </w:pPr>
      <w:r>
        <w:t xml:space="preserve">          $ref: '#/components/schemas/AltReportEvent'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356A94A1" w14:textId="77777777" w:rsidR="003121FA" w:rsidRDefault="003121FA" w:rsidP="003121FA">
      <w:pPr>
        <w:pStyle w:val="PL"/>
      </w:pPr>
    </w:p>
    <w:p w14:paraId="54D4C3F2" w14:textId="77777777" w:rsidR="003121FA" w:rsidRPr="00E0587D" w:rsidRDefault="003121FA" w:rsidP="003121FA">
      <w:pPr>
        <w:pStyle w:val="PL"/>
        <w:rPr>
          <w:rFonts w:eastAsia="DengXian"/>
          <w:lang w:val="en-US"/>
        </w:rPr>
      </w:pPr>
      <w:r w:rsidRPr="00E0587D">
        <w:rPr>
          <w:rFonts w:eastAsia="DengXian"/>
          <w:lang w:val="en-US"/>
        </w:rPr>
        <w:t xml:space="preserve">    </w:t>
      </w:r>
      <w:r>
        <w:t>AltRange</w:t>
      </w:r>
      <w:r w:rsidRPr="00E0587D">
        <w:rPr>
          <w:rFonts w:eastAsia="DengXian"/>
          <w:lang w:val="en-US"/>
        </w:rPr>
        <w:t>:</w:t>
      </w:r>
    </w:p>
    <w:p w14:paraId="016E047E"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AE0FEC9" w14:textId="77777777" w:rsidR="003121FA" w:rsidRPr="000A0A5F" w:rsidRDefault="003121FA" w:rsidP="003121FA">
      <w:pPr>
        <w:pStyle w:val="PL"/>
      </w:pPr>
      <w:r w:rsidRPr="000A0A5F">
        <w:t xml:space="preserve">          $ref: '</w:t>
      </w:r>
      <w:r w:rsidRPr="000A0A5F">
        <w:rPr>
          <w:rFonts w:cs="Courier New"/>
          <w:szCs w:val="16"/>
        </w:rPr>
        <w:t>TS29571_CommonData.yaml</w:t>
      </w:r>
      <w:r w:rsidRPr="000A0A5F">
        <w:t>#/components/schemas/Uinteger'</w:t>
      </w:r>
    </w:p>
    <w:p w14:paraId="749B26F4" w14:textId="77777777" w:rsidR="003121FA" w:rsidRPr="000A0A5F" w:rsidRDefault="003121FA" w:rsidP="003121FA">
      <w:pPr>
        <w:pStyle w:val="PL"/>
      </w:pPr>
      <w:r w:rsidRPr="00AB023E">
        <w:t xml:space="preserve">        </w:t>
      </w:r>
      <w:r>
        <w:t>upperBound</w:t>
      </w:r>
      <w:r w:rsidRPr="00AB023E">
        <w:t>:</w:t>
      </w:r>
    </w:p>
    <w:p w14:paraId="26EB9657" w14:textId="77777777" w:rsidR="003121FA" w:rsidRDefault="003121FA" w:rsidP="003121FA">
      <w:pPr>
        <w:pStyle w:val="PL"/>
      </w:pPr>
      <w:r w:rsidRPr="000A0A5F">
        <w:t xml:space="preserve">          $ref: '</w:t>
      </w:r>
      <w:r w:rsidRPr="000A0A5F">
        <w:rPr>
          <w:rFonts w:cs="Courier New"/>
          <w:szCs w:val="16"/>
        </w:rPr>
        <w:t>TS29571_CommonData.yaml</w:t>
      </w:r>
      <w:r w:rsidRPr="000A0A5F">
        <w:t>#/components/schemas/Uinteger'</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lastRenderedPageBreak/>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4A101B" w14:textId="77777777" w:rsidR="00FF6EF4" w:rsidRPr="002B5F6E" w:rsidRDefault="00FF6EF4" w:rsidP="00FF6EF4">
      <w:pPr>
        <w:pStyle w:val="PL"/>
        <w:rPr>
          <w:rFonts w:cs="Arial"/>
          <w:szCs w:val="18"/>
          <w:lang w:eastAsia="zh-CN"/>
        </w:rPr>
      </w:pPr>
      <w:r w:rsidRPr="002B5F6E">
        <w:rPr>
          <w:rFonts w:cs="Arial"/>
          <w:szCs w:val="18"/>
          <w:lang w:eastAsia="zh-CN"/>
        </w:rPr>
        <w:t xml:space="preserve">          - PRE_FLIGHT_PLANNING</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510E8994" w14:textId="52DA38F8" w:rsidR="00FF6EF4" w:rsidRDefault="00FF6EF4" w:rsidP="00FF6EF4">
      <w:pPr>
        <w:pStyle w:val="PL"/>
        <w:rPr>
          <w:rFonts w:cs="Arial"/>
          <w:szCs w:val="18"/>
          <w:lang w:eastAsia="zh-CN"/>
        </w:rPr>
      </w:pPr>
      <w:r w:rsidRPr="002B5F6E">
        <w:rPr>
          <w:rFonts w:cs="Arial"/>
          <w:szCs w:val="18"/>
          <w:lang w:eastAsia="zh-CN"/>
        </w:rPr>
        <w:t xml:space="preserve">          - PRE_FLIGHT_PLANNING: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 xml:space="preserve">the request is </w:t>
      </w:r>
      <w:r w:rsidRPr="002B5F6E">
        <w:rPr>
          <w:rFonts w:cs="Arial"/>
          <w:szCs w:val="18"/>
          <w:lang w:eastAsia="zh-CN"/>
        </w:rPr>
        <w:t>USS changeover.</w:t>
      </w:r>
    </w:p>
    <w:p w14:paraId="35C0D72C" w14:textId="59B24F0A" w:rsidR="00FF6EF4" w:rsidRDefault="00FF6EF4" w:rsidP="00FF6EF4">
      <w:pPr>
        <w:pStyle w:val="PL"/>
        <w:rPr>
          <w:rFonts w:cs="Arial"/>
          <w:szCs w:val="18"/>
          <w:lang w:eastAsia="zh-CN"/>
        </w:rPr>
      </w:pPr>
      <w:r>
        <w:rPr>
          <w:rFonts w:cs="Arial"/>
          <w:szCs w:val="18"/>
          <w:lang w:eastAsia="zh-CN"/>
        </w:rPr>
        <w:t xml:space="preserve">          - IN_FLIGHT_MONITORING:Indicates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77777777" w:rsidR="003121FA" w:rsidRPr="00E0587D" w:rsidRDefault="003121FA" w:rsidP="003121FA">
      <w:pPr>
        <w:pStyle w:val="PL"/>
        <w:rPr>
          <w:rFonts w:eastAsia="DengXian"/>
          <w:lang w:val="en-US"/>
        </w:rPr>
      </w:pPr>
      <w:r w:rsidRPr="00E0587D">
        <w:rPr>
          <w:rFonts w:eastAsia="DengXian"/>
          <w:lang w:val="en-US"/>
        </w:rPr>
        <w:t xml:space="preserve">    </w:t>
      </w:r>
      <w:r>
        <w:t>AltReportEvent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31213C9A" w14:textId="77777777" w:rsidR="003121FA" w:rsidRPr="00A54305" w:rsidRDefault="003121FA" w:rsidP="003121FA">
      <w:pPr>
        <w:pStyle w:val="PL"/>
        <w:rPr>
          <w:rFonts w:eastAsia="DengXian"/>
          <w:lang w:val="fr-FR"/>
        </w:rPr>
      </w:pPr>
      <w:r w:rsidRPr="00A54305">
        <w:rPr>
          <w:rFonts w:eastAsia="DengXian"/>
          <w:lang w:val="fr-FR"/>
        </w:rPr>
        <w:t xml:space="preserve">        - type: string</w:t>
      </w:r>
    </w:p>
    <w:p w14:paraId="631EB13E" w14:textId="77777777" w:rsidR="003121FA" w:rsidRPr="00A54305" w:rsidRDefault="003121FA" w:rsidP="003121FA">
      <w:pPr>
        <w:pStyle w:val="PL"/>
        <w:rPr>
          <w:lang w:val="en-US"/>
        </w:rPr>
      </w:pPr>
      <w:r w:rsidRPr="00A54305">
        <w:rPr>
          <w:lang w:val="fr-FR"/>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77777777" w:rsidR="003121FA" w:rsidRDefault="003121FA" w:rsidP="003121FA">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Altitude reporting events.</w:t>
      </w:r>
      <w:r>
        <w:rPr>
          <w:rFonts w:eastAsia="DengXian" w:cs="Arial"/>
          <w:szCs w:val="18"/>
        </w:rPr>
        <w:t xml:space="preserve">  </w:t>
      </w:r>
    </w:p>
    <w:p w14:paraId="4351C4C1" w14:textId="77777777" w:rsidR="003121FA" w:rsidRDefault="003121FA" w:rsidP="003121FA">
      <w:pPr>
        <w:pStyle w:val="PL"/>
      </w:pPr>
      <w:r>
        <w:t xml:space="preserve">        Possible values are:</w:t>
      </w:r>
    </w:p>
    <w:p w14:paraId="32F5EB44" w14:textId="77777777" w:rsidR="003121FA" w:rsidRPr="00FA469A" w:rsidRDefault="003121FA" w:rsidP="003121FA">
      <w:pPr>
        <w:pStyle w:val="PL"/>
        <w:rPr>
          <w:rFonts w:cs="Arial"/>
          <w:szCs w:val="18"/>
          <w:lang w:eastAsia="zh-CN"/>
        </w:rPr>
      </w:pPr>
      <w:r>
        <w:t xml:space="preserve">        - TA_CHANGE</w:t>
      </w:r>
      <w:r w:rsidRPr="00FA469A">
        <w:rPr>
          <w:rFonts w:cs="Arial"/>
          <w:szCs w:val="18"/>
          <w:lang w:eastAsia="zh-CN"/>
        </w:rPr>
        <w:t xml:space="preserve">: </w:t>
      </w:r>
      <w:r>
        <w:rPr>
          <w:rFonts w:cs="Arial"/>
          <w:szCs w:val="18"/>
          <w:lang w:eastAsia="zh-CN"/>
        </w:rPr>
        <w:t>Indicates the change of UAV’s serving TA.</w:t>
      </w:r>
    </w:p>
    <w:p w14:paraId="1F4F70AA" w14:textId="77777777" w:rsidR="003121FA" w:rsidRDefault="003121FA" w:rsidP="003121FA">
      <w:pPr>
        <w:pStyle w:val="PL"/>
        <w:rPr>
          <w:rFonts w:cs="Arial"/>
          <w:szCs w:val="18"/>
          <w:lang w:eastAsia="zh-CN"/>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Pr>
          <w:rFonts w:cs="Arial"/>
          <w:szCs w:val="18"/>
          <w:lang w:eastAsia="zh-CN"/>
        </w:rPr>
        <w:t>Indicates the change of UAV’s serving RAN node.</w:t>
      </w:r>
    </w:p>
    <w:p w14:paraId="420B75BF" w14:textId="77777777" w:rsidR="00FF6EF4" w:rsidRDefault="00FF6EF4" w:rsidP="00FF6EF4">
      <w:pPr>
        <w:pStyle w:val="PL"/>
        <w:rPr>
          <w:rFonts w:cs="Arial"/>
          <w:szCs w:val="18"/>
          <w:lang w:eastAsia="zh-CN"/>
        </w:rPr>
      </w:pPr>
    </w:p>
    <w:bookmarkEnd w:id="340"/>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88F0A73" w:rsidR="00474B38" w:rsidRPr="00683719" w:rsidRDefault="00474B38" w:rsidP="00474B38">
      <w:pPr>
        <w:pStyle w:val="PL"/>
        <w:rPr>
          <w:lang w:val="en-US"/>
        </w:rPr>
      </w:pPr>
      <w:r w:rsidRPr="00683719">
        <w:rPr>
          <w:lang w:val="en-US"/>
        </w:rPr>
        <w:t xml:space="preserve">  version: 1.0.0</w:t>
      </w:r>
      <w:r w:rsidR="00CA4062" w:rsidRPr="00683719">
        <w:rPr>
          <w:lang w:val="en-US"/>
        </w:rPr>
        <w:t>-alpha.</w:t>
      </w:r>
      <w:r w:rsidR="00CD62FB">
        <w:rPr>
          <w:lang w:val="en-US"/>
        </w:rPr>
        <w:t>2</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7D658C7C" w:rsidR="00474B38" w:rsidRPr="008B1C02" w:rsidRDefault="00474B38" w:rsidP="00474B38">
      <w:pPr>
        <w:pStyle w:val="PL"/>
      </w:pPr>
      <w:r w:rsidRPr="008B1C02">
        <w:t xml:space="preserve">    3GPP TS 29.522 V1</w:t>
      </w:r>
      <w:r>
        <w:t>9</w:t>
      </w:r>
      <w:r w:rsidRPr="008B1C02">
        <w:t>.</w:t>
      </w:r>
      <w:r w:rsidR="00CD62FB">
        <w:t>2</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lastRenderedPageBreak/>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lastRenderedPageBreak/>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lastRenderedPageBreak/>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lastRenderedPageBreak/>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1B18E872" w:rsidR="00A647FC" w:rsidRPr="008B1C02" w:rsidRDefault="00A647FC" w:rsidP="00A647FC">
      <w:pPr>
        <w:pStyle w:val="Heading1"/>
      </w:pPr>
      <w:r w:rsidRPr="00FB28D6">
        <w:t>A.3</w:t>
      </w:r>
      <w:r>
        <w:t>9</w:t>
      </w:r>
      <w:r w:rsidRPr="008B1C02">
        <w:tab/>
      </w:r>
      <w:r>
        <w:t>RetrieveInfoUAVFlight</w:t>
      </w:r>
      <w:r w:rsidRPr="008B1C02">
        <w:t xml:space="preserve"> API</w:t>
      </w:r>
    </w:p>
    <w:p w14:paraId="3EB5F49B" w14:textId="77777777" w:rsidR="00A647FC" w:rsidRPr="008B1C02" w:rsidRDefault="00A647FC" w:rsidP="00A647FC">
      <w:pPr>
        <w:pStyle w:val="PL"/>
      </w:pPr>
      <w:r w:rsidRPr="008B1C02">
        <w:t>openapi: 3.0.0</w:t>
      </w:r>
    </w:p>
    <w:p w14:paraId="6575B78C" w14:textId="77777777" w:rsidR="00A647FC" w:rsidRPr="008B1C02" w:rsidRDefault="00A647FC" w:rsidP="00A647FC">
      <w:pPr>
        <w:pStyle w:val="PL"/>
      </w:pPr>
    </w:p>
    <w:p w14:paraId="700F5C82" w14:textId="77777777" w:rsidR="00A647FC" w:rsidRPr="008B1C02" w:rsidRDefault="00A647FC" w:rsidP="00A647FC">
      <w:pPr>
        <w:pStyle w:val="PL"/>
      </w:pPr>
      <w:r w:rsidRPr="008B1C02">
        <w:t>info:</w:t>
      </w:r>
    </w:p>
    <w:p w14:paraId="185CE196" w14:textId="77777777" w:rsidR="00A647FC" w:rsidRPr="008B1C02" w:rsidRDefault="00A647FC" w:rsidP="00A647FC">
      <w:pPr>
        <w:pStyle w:val="PL"/>
      </w:pPr>
      <w:r w:rsidRPr="008B1C02">
        <w:t xml:space="preserve">  title: 3gpp</w:t>
      </w:r>
      <w:r w:rsidRPr="005C5CCD">
        <w:t>-retrieve-uav-flight</w:t>
      </w:r>
    </w:p>
    <w:p w14:paraId="3E4702CC" w14:textId="6681CCBF" w:rsidR="00A647FC" w:rsidRPr="008B1C02" w:rsidRDefault="00A647FC" w:rsidP="00A647FC">
      <w:pPr>
        <w:pStyle w:val="PL"/>
      </w:pPr>
      <w:r w:rsidRPr="008B1C02">
        <w:t xml:space="preserve">  version: </w:t>
      </w:r>
      <w:r w:rsidRPr="008B1C02">
        <w:rPr>
          <w:lang w:val="en-US"/>
        </w:rPr>
        <w:t>1.</w:t>
      </w:r>
      <w:r>
        <w:rPr>
          <w:lang w:val="en-US"/>
        </w:rPr>
        <w:t>0</w:t>
      </w:r>
      <w:r w:rsidRPr="008B1C02">
        <w:rPr>
          <w:lang w:val="en-US"/>
        </w:rPr>
        <w:t>.</w:t>
      </w:r>
      <w:r>
        <w:rPr>
          <w:lang w:val="en-US"/>
        </w:rPr>
        <w:t>0-alpha.</w:t>
      </w:r>
      <w:r w:rsidR="00DB61A9">
        <w:rPr>
          <w:lang w:val="en-US"/>
        </w:rPr>
        <w:t>2</w:t>
      </w:r>
    </w:p>
    <w:p w14:paraId="454314A4" w14:textId="77777777" w:rsidR="00A647FC" w:rsidRPr="008B1C02" w:rsidRDefault="00A647FC" w:rsidP="00A647FC">
      <w:pPr>
        <w:pStyle w:val="PL"/>
      </w:pPr>
      <w:r w:rsidRPr="008B1C02">
        <w:t xml:space="preserve">  description: |</w:t>
      </w:r>
    </w:p>
    <w:p w14:paraId="397BAAD3" w14:textId="77777777" w:rsidR="00A647FC" w:rsidRPr="008B1C02" w:rsidRDefault="00A647FC" w:rsidP="00A647FC">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585532EC" w14:textId="4810CE00" w:rsidR="00A647FC" w:rsidRPr="008B1C02" w:rsidRDefault="00A647FC" w:rsidP="00A647FC">
      <w:pPr>
        <w:pStyle w:val="PL"/>
      </w:pPr>
      <w:r w:rsidRPr="008B1C02">
        <w:t xml:space="preserve">    © </w:t>
      </w:r>
      <w:r w:rsidR="00DB61A9" w:rsidRPr="008B1C02">
        <w:t>20</w:t>
      </w:r>
      <w:r w:rsidR="00DB61A9" w:rsidRPr="008B1C02">
        <w:rPr>
          <w:rFonts w:hint="eastAsia"/>
          <w:lang w:eastAsia="zh-CN"/>
        </w:rPr>
        <w:t>2</w:t>
      </w:r>
      <w:r w:rsidR="00DB61A9">
        <w:rPr>
          <w:lang w:eastAsia="zh-CN"/>
        </w:rPr>
        <w:t>5</w:t>
      </w:r>
      <w:r w:rsidRPr="008B1C02">
        <w:t xml:space="preserve">, 3GPP Organizational Partners (ARIB, ATIS, CCSA, ETSI, TSDSI, TTA, TTC).  </w:t>
      </w:r>
    </w:p>
    <w:p w14:paraId="578F7282" w14:textId="77777777" w:rsidR="00A647FC" w:rsidRPr="008B1C02" w:rsidRDefault="00A647FC" w:rsidP="00A647FC">
      <w:pPr>
        <w:pStyle w:val="PL"/>
      </w:pPr>
      <w:r w:rsidRPr="008B1C02">
        <w:t xml:space="preserve">    All rights reserved.</w:t>
      </w:r>
    </w:p>
    <w:p w14:paraId="3528B8D9" w14:textId="77777777" w:rsidR="00A647FC" w:rsidRPr="008B1C02" w:rsidRDefault="00A647FC" w:rsidP="00A647FC">
      <w:pPr>
        <w:pStyle w:val="PL"/>
      </w:pPr>
    </w:p>
    <w:p w14:paraId="76482B94" w14:textId="77777777" w:rsidR="00A647FC" w:rsidRPr="008B1C02" w:rsidRDefault="00A647FC" w:rsidP="00A647FC">
      <w:pPr>
        <w:pStyle w:val="PL"/>
      </w:pPr>
      <w:r w:rsidRPr="008B1C02">
        <w:t>externalDocs:</w:t>
      </w:r>
    </w:p>
    <w:p w14:paraId="49BCC94C" w14:textId="47BBBC47" w:rsidR="00A647FC" w:rsidRPr="008B1C02" w:rsidRDefault="00A647FC" w:rsidP="00A647FC">
      <w:pPr>
        <w:pStyle w:val="PL"/>
      </w:pPr>
      <w:r w:rsidRPr="008B1C02">
        <w:t xml:space="preserve">  description: 3GPP TS 29.522 V1</w:t>
      </w:r>
      <w:r w:rsidR="00A94487">
        <w:t>9</w:t>
      </w:r>
      <w:r w:rsidRPr="008B1C02">
        <w:t>.</w:t>
      </w:r>
      <w:r w:rsidR="00DB61A9">
        <w:t>2</w:t>
      </w:r>
      <w:r w:rsidRPr="008B1C02">
        <w:t>.0; 5G System; Network Exposure Function Northbound APIs.</w:t>
      </w:r>
    </w:p>
    <w:p w14:paraId="6A833E40" w14:textId="77777777" w:rsidR="00A647FC" w:rsidRPr="008B1C02" w:rsidRDefault="00A647FC" w:rsidP="00A647FC">
      <w:pPr>
        <w:pStyle w:val="PL"/>
      </w:pPr>
      <w:r w:rsidRPr="008B1C02">
        <w:t xml:space="preserve">  url: 'https://www.3gpp.org/ftp/Specs/archive/29_series/29.522/'</w:t>
      </w:r>
    </w:p>
    <w:p w14:paraId="47F80EB1" w14:textId="77777777" w:rsidR="00A647FC" w:rsidRPr="008B1C02" w:rsidRDefault="00A647FC" w:rsidP="00A647FC">
      <w:pPr>
        <w:pStyle w:val="PL"/>
      </w:pPr>
      <w:r w:rsidRPr="008B1C02">
        <w:t>security:</w:t>
      </w:r>
    </w:p>
    <w:p w14:paraId="1258764B" w14:textId="77777777" w:rsidR="00A647FC" w:rsidRPr="008B1C02" w:rsidRDefault="00A647FC" w:rsidP="00A647FC">
      <w:pPr>
        <w:pStyle w:val="PL"/>
        <w:rPr>
          <w:lang w:val="en-US"/>
        </w:rPr>
      </w:pPr>
      <w:r w:rsidRPr="008B1C02">
        <w:rPr>
          <w:lang w:val="en-US"/>
        </w:rPr>
        <w:t xml:space="preserve">  - {}</w:t>
      </w:r>
    </w:p>
    <w:p w14:paraId="66BED47D" w14:textId="77777777" w:rsidR="00A647FC" w:rsidRPr="008B1C02" w:rsidRDefault="00A647FC" w:rsidP="00A647FC">
      <w:pPr>
        <w:pStyle w:val="PL"/>
      </w:pPr>
      <w:r w:rsidRPr="008B1C02">
        <w:t xml:space="preserve">  - oAuth2ClientCredentials: []</w:t>
      </w:r>
    </w:p>
    <w:p w14:paraId="41EAB6EC" w14:textId="77777777" w:rsidR="00A647FC" w:rsidRPr="008B1C02" w:rsidRDefault="00A647FC" w:rsidP="00A647FC">
      <w:pPr>
        <w:pStyle w:val="PL"/>
      </w:pPr>
    </w:p>
    <w:p w14:paraId="64784AB5" w14:textId="77777777" w:rsidR="00A647FC" w:rsidRPr="008B1C02" w:rsidRDefault="00A647FC" w:rsidP="00A647FC">
      <w:pPr>
        <w:pStyle w:val="PL"/>
      </w:pPr>
      <w:r w:rsidRPr="008B1C02">
        <w:t>servers:</w:t>
      </w:r>
    </w:p>
    <w:p w14:paraId="75D6ECD3" w14:textId="77777777" w:rsidR="00A647FC" w:rsidRPr="008B1C02" w:rsidRDefault="00A647FC" w:rsidP="00A647FC">
      <w:pPr>
        <w:pStyle w:val="PL"/>
      </w:pPr>
      <w:r w:rsidRPr="008B1C02">
        <w:t xml:space="preserve">  - url: '{apiRoot}/3gpp-</w:t>
      </w:r>
      <w:r>
        <w:rPr>
          <w:lang w:eastAsia="zh-CN"/>
        </w:rPr>
        <w:t>retrieve-uav-flight</w:t>
      </w:r>
      <w:r w:rsidRPr="008B1C02">
        <w:t>/v1'</w:t>
      </w:r>
    </w:p>
    <w:p w14:paraId="51484A25" w14:textId="77777777" w:rsidR="00A647FC" w:rsidRPr="008B1C02" w:rsidRDefault="00A647FC" w:rsidP="00A647FC">
      <w:pPr>
        <w:pStyle w:val="PL"/>
      </w:pPr>
      <w:r w:rsidRPr="008B1C02">
        <w:t xml:space="preserve">    variables:</w:t>
      </w:r>
    </w:p>
    <w:p w14:paraId="5D515212" w14:textId="77777777" w:rsidR="00A647FC" w:rsidRPr="008B1C02" w:rsidRDefault="00A647FC" w:rsidP="00A647FC">
      <w:pPr>
        <w:pStyle w:val="PL"/>
      </w:pPr>
      <w:r w:rsidRPr="008B1C02">
        <w:t xml:space="preserve">      apiRoot:</w:t>
      </w:r>
    </w:p>
    <w:p w14:paraId="13C65435" w14:textId="77777777" w:rsidR="00A647FC" w:rsidRPr="008B1C02" w:rsidRDefault="00A647FC" w:rsidP="00A647FC">
      <w:pPr>
        <w:pStyle w:val="PL"/>
      </w:pPr>
      <w:r w:rsidRPr="008B1C02">
        <w:t xml:space="preserve">        default: https://example.com</w:t>
      </w:r>
    </w:p>
    <w:p w14:paraId="3A993CA9" w14:textId="77777777" w:rsidR="00A647FC" w:rsidRPr="008B1C02" w:rsidRDefault="00A647FC" w:rsidP="00A647FC">
      <w:pPr>
        <w:pStyle w:val="PL"/>
      </w:pPr>
      <w:r w:rsidRPr="008B1C02">
        <w:t xml:space="preserve">        description: apiRoot as defined in subclause 5.2.4 of 3GPP TS 29.122.</w:t>
      </w:r>
    </w:p>
    <w:p w14:paraId="23B8FD35" w14:textId="77777777" w:rsidR="00A647FC" w:rsidRPr="008B1C02" w:rsidRDefault="00A647FC" w:rsidP="00A647FC">
      <w:pPr>
        <w:pStyle w:val="PL"/>
      </w:pPr>
    </w:p>
    <w:p w14:paraId="0AD69D9E" w14:textId="77777777" w:rsidR="00A647FC" w:rsidRPr="008B1C02" w:rsidRDefault="00A647FC" w:rsidP="00A647FC">
      <w:pPr>
        <w:pStyle w:val="PL"/>
      </w:pPr>
      <w:r w:rsidRPr="008B1C02">
        <w:t>paths:</w:t>
      </w:r>
    </w:p>
    <w:p w14:paraId="66697530" w14:textId="77777777" w:rsidR="00A647FC" w:rsidRPr="008B1C02" w:rsidRDefault="00A647FC" w:rsidP="00A647FC">
      <w:pPr>
        <w:pStyle w:val="PL"/>
      </w:pPr>
      <w:r w:rsidRPr="008B1C02">
        <w:t xml:space="preserve">  </w:t>
      </w:r>
      <w:r>
        <w:t>/{afId}</w:t>
      </w:r>
      <w:r w:rsidRPr="008B1C02">
        <w:t>/retrieve:</w:t>
      </w:r>
    </w:p>
    <w:p w14:paraId="76C19484" w14:textId="77777777" w:rsidR="00A647FC" w:rsidRDefault="00A647FC" w:rsidP="00A647FC">
      <w:pPr>
        <w:pStyle w:val="PL"/>
      </w:pPr>
      <w:r>
        <w:t xml:space="preserve">    parameters:</w:t>
      </w:r>
    </w:p>
    <w:p w14:paraId="7B6B833C" w14:textId="77777777" w:rsidR="00A647FC" w:rsidRDefault="00A647FC" w:rsidP="00A647FC">
      <w:pPr>
        <w:pStyle w:val="PL"/>
      </w:pPr>
      <w:r>
        <w:t xml:space="preserve">      - name: afId</w:t>
      </w:r>
    </w:p>
    <w:p w14:paraId="66969B97" w14:textId="77777777" w:rsidR="00A647FC" w:rsidRDefault="00A647FC" w:rsidP="00A647FC">
      <w:pPr>
        <w:pStyle w:val="PL"/>
      </w:pPr>
      <w:r>
        <w:t xml:space="preserve">        in: path</w:t>
      </w:r>
    </w:p>
    <w:p w14:paraId="3ADBE75E" w14:textId="77777777" w:rsidR="00A647FC" w:rsidRDefault="00A647FC" w:rsidP="00A647FC">
      <w:pPr>
        <w:pStyle w:val="PL"/>
      </w:pPr>
      <w:r>
        <w:t xml:space="preserve">        description: Represents the identifier of the AF.</w:t>
      </w:r>
    </w:p>
    <w:p w14:paraId="2147D020" w14:textId="77777777" w:rsidR="00A647FC" w:rsidRDefault="00A647FC" w:rsidP="00A647FC">
      <w:pPr>
        <w:pStyle w:val="PL"/>
      </w:pPr>
      <w:r>
        <w:t xml:space="preserve">        required: true</w:t>
      </w:r>
    </w:p>
    <w:p w14:paraId="5B082055" w14:textId="77777777" w:rsidR="00A647FC" w:rsidRDefault="00A647FC" w:rsidP="00A647FC">
      <w:pPr>
        <w:pStyle w:val="PL"/>
      </w:pPr>
      <w:r>
        <w:t xml:space="preserve">        schema:</w:t>
      </w:r>
    </w:p>
    <w:p w14:paraId="61CD4C5F" w14:textId="77777777" w:rsidR="00A647FC" w:rsidRDefault="00A647FC" w:rsidP="00A647FC">
      <w:pPr>
        <w:pStyle w:val="PL"/>
      </w:pPr>
      <w:r>
        <w:t xml:space="preserve">          type: string</w:t>
      </w:r>
    </w:p>
    <w:p w14:paraId="1E6460AE" w14:textId="77777777" w:rsidR="00325436" w:rsidRDefault="00325436" w:rsidP="00A647FC">
      <w:pPr>
        <w:pStyle w:val="PL"/>
      </w:pPr>
    </w:p>
    <w:p w14:paraId="1BF7BD25" w14:textId="39AF8A96" w:rsidR="00A647FC" w:rsidRPr="008B1C02" w:rsidRDefault="00A647FC" w:rsidP="00A647FC">
      <w:pPr>
        <w:pStyle w:val="PL"/>
      </w:pPr>
      <w:r w:rsidRPr="008B1C02">
        <w:t xml:space="preserve">    post:</w:t>
      </w:r>
    </w:p>
    <w:p w14:paraId="0A1FE5BF" w14:textId="77777777" w:rsidR="00A647FC" w:rsidRPr="008B1C02" w:rsidRDefault="00A647FC" w:rsidP="00A647FC">
      <w:pPr>
        <w:pStyle w:val="PL"/>
      </w:pPr>
      <w:r w:rsidRPr="008B1C02">
        <w:t xml:space="preserve">      summary: </w:t>
      </w:r>
      <w:r>
        <w:t>Request to r</w:t>
      </w:r>
      <w:r w:rsidRPr="008B1C02">
        <w:t xml:space="preserve">etrieve </w:t>
      </w:r>
      <w:r>
        <w:t>UAV flight information</w:t>
      </w:r>
      <w:r w:rsidRPr="008B1C02">
        <w:t>.</w:t>
      </w:r>
    </w:p>
    <w:p w14:paraId="04BD97CC" w14:textId="77777777" w:rsidR="00A647FC" w:rsidRPr="008B1C02" w:rsidRDefault="00A647FC" w:rsidP="00A647FC">
      <w:pPr>
        <w:pStyle w:val="PL"/>
        <w:rPr>
          <w:rFonts w:cs="Courier New"/>
          <w:szCs w:val="16"/>
        </w:rPr>
      </w:pPr>
      <w:r w:rsidRPr="008B1C02">
        <w:rPr>
          <w:rFonts w:cs="Courier New"/>
          <w:szCs w:val="16"/>
        </w:rPr>
        <w:t xml:space="preserve">      operationId: Retrieve</w:t>
      </w:r>
      <w:r>
        <w:rPr>
          <w:rFonts w:cs="Courier New"/>
          <w:szCs w:val="16"/>
        </w:rPr>
        <w:t>UAVFlightInfo</w:t>
      </w:r>
    </w:p>
    <w:p w14:paraId="357E68A9" w14:textId="77777777" w:rsidR="00325436" w:rsidRDefault="00325436" w:rsidP="00325436">
      <w:pPr>
        <w:pStyle w:val="PL"/>
        <w:rPr>
          <w:rFonts w:cs="Courier New"/>
          <w:szCs w:val="16"/>
        </w:rPr>
      </w:pPr>
      <w:r>
        <w:rPr>
          <w:rFonts w:cs="Courier New"/>
          <w:szCs w:val="16"/>
        </w:rPr>
        <w:t xml:space="preserve">      tags:</w:t>
      </w:r>
    </w:p>
    <w:p w14:paraId="4D81FB74" w14:textId="77777777" w:rsidR="00325436" w:rsidRDefault="00325436" w:rsidP="00325436">
      <w:pPr>
        <w:pStyle w:val="PL"/>
        <w:rPr>
          <w:rFonts w:cs="Courier New"/>
          <w:szCs w:val="16"/>
        </w:rPr>
      </w:pPr>
      <w:r>
        <w:rPr>
          <w:rFonts w:cs="Courier New"/>
          <w:szCs w:val="16"/>
        </w:rPr>
        <w:t xml:space="preserve">        - </w:t>
      </w:r>
      <w:r>
        <w:t>Retrieve</w:t>
      </w:r>
    </w:p>
    <w:p w14:paraId="7875248E" w14:textId="77777777" w:rsidR="00A647FC" w:rsidRPr="008B1C02" w:rsidRDefault="00A647FC" w:rsidP="00A647FC">
      <w:pPr>
        <w:pStyle w:val="PL"/>
      </w:pPr>
      <w:r w:rsidRPr="008B1C02">
        <w:t xml:space="preserve">      requestBody:</w:t>
      </w:r>
    </w:p>
    <w:p w14:paraId="4108454F" w14:textId="77777777" w:rsidR="00A647FC" w:rsidRPr="008B1C02" w:rsidRDefault="00A647FC" w:rsidP="00A647FC">
      <w:pPr>
        <w:pStyle w:val="PL"/>
      </w:pPr>
      <w:r w:rsidRPr="008B1C02">
        <w:t xml:space="preserve">        required: true</w:t>
      </w:r>
    </w:p>
    <w:p w14:paraId="7557CCED" w14:textId="77777777" w:rsidR="00A647FC" w:rsidRPr="008B1C02" w:rsidRDefault="00A647FC" w:rsidP="00A647FC">
      <w:pPr>
        <w:pStyle w:val="PL"/>
      </w:pPr>
      <w:r w:rsidRPr="008B1C02">
        <w:t xml:space="preserve">        content:</w:t>
      </w:r>
    </w:p>
    <w:p w14:paraId="445D8926" w14:textId="77777777" w:rsidR="00A647FC" w:rsidRPr="008B1C02" w:rsidRDefault="00A647FC" w:rsidP="00A647FC">
      <w:pPr>
        <w:pStyle w:val="PL"/>
      </w:pPr>
      <w:r w:rsidRPr="008B1C02">
        <w:t xml:space="preserve">          application/json:</w:t>
      </w:r>
    </w:p>
    <w:p w14:paraId="536343C1" w14:textId="77777777" w:rsidR="00A647FC" w:rsidRPr="008B1C02" w:rsidRDefault="00A647FC" w:rsidP="00A647FC">
      <w:pPr>
        <w:pStyle w:val="PL"/>
      </w:pPr>
      <w:r w:rsidRPr="008B1C02">
        <w:t xml:space="preserve">            schema:</w:t>
      </w:r>
    </w:p>
    <w:p w14:paraId="222B31DC" w14:textId="77777777" w:rsidR="00A647FC" w:rsidRPr="008B1C02" w:rsidRDefault="00A647FC" w:rsidP="00A647FC">
      <w:pPr>
        <w:pStyle w:val="PL"/>
      </w:pPr>
      <w:r w:rsidRPr="008B1C02">
        <w:t xml:space="preserve">              $ref: '#/components/schemas/</w:t>
      </w:r>
      <w:r>
        <w:t>RetrieveUAVFlight</w:t>
      </w:r>
      <w:r w:rsidRPr="008B1C02">
        <w:t>Req'</w:t>
      </w:r>
    </w:p>
    <w:p w14:paraId="6E248A3A" w14:textId="77777777" w:rsidR="00A647FC" w:rsidRPr="008B1C02" w:rsidRDefault="00A647FC" w:rsidP="00A647FC">
      <w:pPr>
        <w:pStyle w:val="PL"/>
      </w:pPr>
      <w:r w:rsidRPr="008B1C02">
        <w:t xml:space="preserve">      responses:</w:t>
      </w:r>
    </w:p>
    <w:p w14:paraId="0AD7D3F3" w14:textId="77777777" w:rsidR="00A647FC" w:rsidRPr="008B1C02" w:rsidRDefault="00A647FC" w:rsidP="00A647FC">
      <w:pPr>
        <w:pStyle w:val="PL"/>
      </w:pPr>
      <w:r w:rsidRPr="008B1C02">
        <w:lastRenderedPageBreak/>
        <w:t xml:space="preserve">        '200':</w:t>
      </w:r>
    </w:p>
    <w:p w14:paraId="14EAD4F1" w14:textId="77777777" w:rsidR="00A647FC" w:rsidRPr="002B079C" w:rsidRDefault="00A647FC" w:rsidP="00A647FC">
      <w:pPr>
        <w:pStyle w:val="PL"/>
        <w:rPr>
          <w:lang w:val="en-US"/>
        </w:rPr>
      </w:pPr>
      <w:r w:rsidRPr="008B1C02">
        <w:t xml:space="preserve">          description: </w:t>
      </w:r>
      <w:r>
        <w:rPr>
          <w:lang w:val="en-US"/>
        </w:rPr>
        <w:t>&gt;</w:t>
      </w:r>
    </w:p>
    <w:p w14:paraId="0FF7D5DB" w14:textId="0832C750" w:rsidR="00A647FC" w:rsidRDefault="00A647FC" w:rsidP="00A647FC">
      <w:pPr>
        <w:pStyle w:val="PL"/>
      </w:pPr>
      <w:r>
        <w:t xml:space="preserve">            OK. </w:t>
      </w:r>
      <w:r w:rsidRPr="008B1C02">
        <w:t xml:space="preserve">The </w:t>
      </w:r>
      <w:r>
        <w:t>UAV Flight information</w:t>
      </w:r>
      <w:r w:rsidRPr="008B1C02">
        <w:t xml:space="preserve"> </w:t>
      </w:r>
      <w:r w:rsidR="00325436">
        <w:t xml:space="preserve">retrieval </w:t>
      </w:r>
      <w:r>
        <w:t xml:space="preserve">request is </w:t>
      </w:r>
      <w:r w:rsidRPr="008B1C02">
        <w:t>successfully</w:t>
      </w:r>
      <w:r>
        <w:t xml:space="preserve"> processed, and the</w:t>
      </w:r>
    </w:p>
    <w:p w14:paraId="31D3DDCB" w14:textId="1F150189" w:rsidR="00A647FC" w:rsidRPr="008B1C02" w:rsidRDefault="00A647FC" w:rsidP="00A647FC">
      <w:pPr>
        <w:pStyle w:val="PL"/>
      </w:pPr>
      <w:r>
        <w:t xml:space="preserve">            </w:t>
      </w:r>
      <w:r w:rsidR="00325436">
        <w:t>the requested UAV Flight information</w:t>
      </w:r>
      <w:r>
        <w:t xml:space="preserve"> is returned in the response body</w:t>
      </w:r>
      <w:r w:rsidRPr="008B1C02">
        <w:t>.</w:t>
      </w:r>
    </w:p>
    <w:p w14:paraId="27F0872B" w14:textId="77777777" w:rsidR="00A647FC" w:rsidRPr="008B1C02" w:rsidRDefault="00A647FC" w:rsidP="00A647FC">
      <w:pPr>
        <w:pStyle w:val="PL"/>
      </w:pPr>
      <w:r w:rsidRPr="008B1C02">
        <w:t xml:space="preserve">          content:</w:t>
      </w:r>
    </w:p>
    <w:p w14:paraId="517E4EF7" w14:textId="77777777" w:rsidR="00A647FC" w:rsidRPr="008B1C02" w:rsidRDefault="00A647FC" w:rsidP="00A647FC">
      <w:pPr>
        <w:pStyle w:val="PL"/>
      </w:pPr>
      <w:r w:rsidRPr="008B1C02">
        <w:t xml:space="preserve">            application/json:</w:t>
      </w:r>
    </w:p>
    <w:p w14:paraId="75A84B78" w14:textId="77777777" w:rsidR="00A647FC" w:rsidRPr="008B1C02" w:rsidRDefault="00A647FC" w:rsidP="00A647FC">
      <w:pPr>
        <w:pStyle w:val="PL"/>
      </w:pPr>
      <w:r w:rsidRPr="008B1C02">
        <w:t xml:space="preserve">              schema:</w:t>
      </w:r>
    </w:p>
    <w:p w14:paraId="54643074" w14:textId="77777777" w:rsidR="00A647FC" w:rsidRPr="008B1C02" w:rsidRDefault="00A647FC" w:rsidP="00A647FC">
      <w:pPr>
        <w:pStyle w:val="PL"/>
      </w:pPr>
      <w:r w:rsidRPr="008B1C02">
        <w:t xml:space="preserve">                $ref: '#/components/schemas/</w:t>
      </w:r>
      <w:r>
        <w:t>RetrievedUAVFlightInfo</w:t>
      </w:r>
      <w:r w:rsidRPr="008B1C02">
        <w:t>'</w:t>
      </w:r>
    </w:p>
    <w:p w14:paraId="22A3C7B5" w14:textId="77777777" w:rsidR="00A647FC" w:rsidRPr="008B1C02" w:rsidRDefault="00A647FC" w:rsidP="00A647FC">
      <w:pPr>
        <w:pStyle w:val="PL"/>
      </w:pPr>
      <w:r w:rsidRPr="008B1C02">
        <w:t xml:space="preserve">        '307':</w:t>
      </w:r>
    </w:p>
    <w:p w14:paraId="00311E02" w14:textId="77777777" w:rsidR="00A647FC" w:rsidRPr="008B1C02" w:rsidRDefault="00A647FC" w:rsidP="00A647FC">
      <w:pPr>
        <w:pStyle w:val="PL"/>
      </w:pPr>
      <w:r w:rsidRPr="008B1C02">
        <w:t xml:space="preserve">          $ref: 'TS29122_CommonData.yaml#/components/responses/307'</w:t>
      </w:r>
    </w:p>
    <w:p w14:paraId="7758EF7E" w14:textId="77777777" w:rsidR="00A647FC" w:rsidRPr="008B1C02" w:rsidRDefault="00A647FC" w:rsidP="00A647FC">
      <w:pPr>
        <w:pStyle w:val="PL"/>
      </w:pPr>
      <w:r w:rsidRPr="008B1C02">
        <w:t xml:space="preserve">        '308':</w:t>
      </w:r>
    </w:p>
    <w:p w14:paraId="29E89A87" w14:textId="77777777" w:rsidR="00A647FC" w:rsidRPr="008B1C02" w:rsidRDefault="00A647FC" w:rsidP="00A647FC">
      <w:pPr>
        <w:pStyle w:val="PL"/>
      </w:pPr>
      <w:r w:rsidRPr="008B1C02">
        <w:t xml:space="preserve">          $ref: 'TS29122_CommonData.yaml#/components/responses/308'</w:t>
      </w:r>
    </w:p>
    <w:p w14:paraId="5B7D0887" w14:textId="77777777" w:rsidR="00A647FC" w:rsidRPr="008B1C02" w:rsidRDefault="00A647FC" w:rsidP="00A647FC">
      <w:pPr>
        <w:pStyle w:val="PL"/>
      </w:pPr>
      <w:r w:rsidRPr="008B1C02">
        <w:t xml:space="preserve">        '400':</w:t>
      </w:r>
    </w:p>
    <w:p w14:paraId="66BD1AED" w14:textId="77777777" w:rsidR="00A647FC" w:rsidRPr="008B1C02" w:rsidRDefault="00A647FC" w:rsidP="00A647FC">
      <w:pPr>
        <w:pStyle w:val="PL"/>
      </w:pPr>
      <w:r w:rsidRPr="008B1C02">
        <w:t xml:space="preserve">          $ref: 'TS29122_CommonData.yaml#/components/responses/400'</w:t>
      </w:r>
    </w:p>
    <w:p w14:paraId="7FBEE7E9" w14:textId="77777777" w:rsidR="00A647FC" w:rsidRPr="008B1C02" w:rsidRDefault="00A647FC" w:rsidP="00A647FC">
      <w:pPr>
        <w:pStyle w:val="PL"/>
      </w:pPr>
      <w:r w:rsidRPr="008B1C02">
        <w:t xml:space="preserve">        '401':</w:t>
      </w:r>
    </w:p>
    <w:p w14:paraId="59D3D279" w14:textId="77777777" w:rsidR="00A647FC" w:rsidRPr="008B1C02" w:rsidRDefault="00A647FC" w:rsidP="00A647FC">
      <w:pPr>
        <w:pStyle w:val="PL"/>
      </w:pPr>
      <w:r w:rsidRPr="008B1C02">
        <w:t xml:space="preserve">          $ref: 'TS29122_CommonData.yaml#/components/responses/401'</w:t>
      </w:r>
    </w:p>
    <w:p w14:paraId="2E3E5D7A" w14:textId="77777777" w:rsidR="00A647FC" w:rsidRPr="008B1C02" w:rsidRDefault="00A647FC" w:rsidP="00A647FC">
      <w:pPr>
        <w:pStyle w:val="PL"/>
      </w:pPr>
      <w:r w:rsidRPr="008B1C02">
        <w:t xml:space="preserve">        '403':</w:t>
      </w:r>
    </w:p>
    <w:p w14:paraId="2994CBEA" w14:textId="77777777" w:rsidR="00A647FC" w:rsidRPr="008B1C02" w:rsidRDefault="00A647FC" w:rsidP="00A647FC">
      <w:pPr>
        <w:pStyle w:val="PL"/>
      </w:pPr>
      <w:r w:rsidRPr="008B1C02">
        <w:t xml:space="preserve">          $ref: 'TS29122_CommonData.yaml#/components/responses/403'</w:t>
      </w:r>
    </w:p>
    <w:p w14:paraId="4C5FAB7F" w14:textId="77777777" w:rsidR="00A647FC" w:rsidRPr="008B1C02" w:rsidRDefault="00A647FC" w:rsidP="00A647FC">
      <w:pPr>
        <w:pStyle w:val="PL"/>
      </w:pPr>
      <w:r w:rsidRPr="008B1C02">
        <w:t xml:space="preserve">        '404':</w:t>
      </w:r>
    </w:p>
    <w:p w14:paraId="0D42F8AA" w14:textId="77777777" w:rsidR="00A647FC" w:rsidRPr="008B1C02" w:rsidRDefault="00A647FC" w:rsidP="00A647FC">
      <w:pPr>
        <w:pStyle w:val="PL"/>
      </w:pPr>
      <w:r w:rsidRPr="008B1C02">
        <w:t xml:space="preserve">          $ref: 'TS29122_CommonData.yaml#/components/responses/404'</w:t>
      </w:r>
    </w:p>
    <w:p w14:paraId="5D4A36D9" w14:textId="77777777" w:rsidR="00A647FC" w:rsidRPr="008B1C02" w:rsidRDefault="00A647FC" w:rsidP="00A647FC">
      <w:pPr>
        <w:pStyle w:val="PL"/>
      </w:pPr>
      <w:r w:rsidRPr="008B1C02">
        <w:t xml:space="preserve">        '411':</w:t>
      </w:r>
    </w:p>
    <w:p w14:paraId="0326F94E" w14:textId="77777777" w:rsidR="00A647FC" w:rsidRPr="008B1C02" w:rsidRDefault="00A647FC" w:rsidP="00A647FC">
      <w:pPr>
        <w:pStyle w:val="PL"/>
      </w:pPr>
      <w:r w:rsidRPr="008B1C02">
        <w:t xml:space="preserve">          $ref: 'TS29122_CommonData.yaml#/components/responses/411'</w:t>
      </w:r>
    </w:p>
    <w:p w14:paraId="0936C9FB" w14:textId="77777777" w:rsidR="00A647FC" w:rsidRPr="008B1C02" w:rsidRDefault="00A647FC" w:rsidP="00A647FC">
      <w:pPr>
        <w:pStyle w:val="PL"/>
      </w:pPr>
      <w:r w:rsidRPr="008B1C02">
        <w:t xml:space="preserve">        '413':</w:t>
      </w:r>
    </w:p>
    <w:p w14:paraId="15EF4ED9" w14:textId="77777777" w:rsidR="00A647FC" w:rsidRPr="008B1C02" w:rsidRDefault="00A647FC" w:rsidP="00A647FC">
      <w:pPr>
        <w:pStyle w:val="PL"/>
      </w:pPr>
      <w:r w:rsidRPr="008B1C02">
        <w:t xml:space="preserve">          $ref: 'TS29122_CommonData.yaml#/components/responses/413'</w:t>
      </w:r>
    </w:p>
    <w:p w14:paraId="18B088D5" w14:textId="77777777" w:rsidR="00A647FC" w:rsidRPr="008B1C02" w:rsidRDefault="00A647FC" w:rsidP="00A647FC">
      <w:pPr>
        <w:pStyle w:val="PL"/>
      </w:pPr>
      <w:r w:rsidRPr="008B1C02">
        <w:t xml:space="preserve">        '415':</w:t>
      </w:r>
    </w:p>
    <w:p w14:paraId="477E0BD6" w14:textId="77777777" w:rsidR="00A647FC" w:rsidRPr="008B1C02" w:rsidRDefault="00A647FC" w:rsidP="00A647FC">
      <w:pPr>
        <w:pStyle w:val="PL"/>
      </w:pPr>
      <w:r w:rsidRPr="008B1C02">
        <w:t xml:space="preserve">          $ref: 'TS29122_CommonData.yaml#/components/responses/415'</w:t>
      </w:r>
    </w:p>
    <w:p w14:paraId="4998F8A1" w14:textId="77777777" w:rsidR="00A647FC" w:rsidRPr="008B1C02" w:rsidRDefault="00A647FC" w:rsidP="00A647FC">
      <w:pPr>
        <w:pStyle w:val="PL"/>
      </w:pPr>
      <w:r w:rsidRPr="008B1C02">
        <w:t xml:space="preserve">        '429':</w:t>
      </w:r>
    </w:p>
    <w:p w14:paraId="0C871F98" w14:textId="77777777" w:rsidR="00A647FC" w:rsidRPr="008B1C02" w:rsidRDefault="00A647FC" w:rsidP="00A647FC">
      <w:pPr>
        <w:pStyle w:val="PL"/>
      </w:pPr>
      <w:r w:rsidRPr="008B1C02">
        <w:t xml:space="preserve">          $ref: 'TS29122_CommonData.yaml#/components/responses/429'</w:t>
      </w:r>
    </w:p>
    <w:p w14:paraId="36D3BB4C" w14:textId="77777777" w:rsidR="00A647FC" w:rsidRPr="008B1C02" w:rsidRDefault="00A647FC" w:rsidP="00A647FC">
      <w:pPr>
        <w:pStyle w:val="PL"/>
      </w:pPr>
      <w:r w:rsidRPr="008B1C02">
        <w:t xml:space="preserve">        '500':</w:t>
      </w:r>
    </w:p>
    <w:p w14:paraId="73C52B79" w14:textId="77777777" w:rsidR="00A647FC" w:rsidRPr="008B1C02" w:rsidRDefault="00A647FC" w:rsidP="00A647FC">
      <w:pPr>
        <w:pStyle w:val="PL"/>
      </w:pPr>
      <w:r w:rsidRPr="008B1C02">
        <w:t xml:space="preserve">          $ref: 'TS29122_CommonData.yaml#/components/responses/500'</w:t>
      </w:r>
    </w:p>
    <w:p w14:paraId="6E21AB21" w14:textId="77777777" w:rsidR="00A647FC" w:rsidRPr="008B1C02" w:rsidRDefault="00A647FC" w:rsidP="00A647FC">
      <w:pPr>
        <w:pStyle w:val="PL"/>
      </w:pPr>
      <w:r w:rsidRPr="008B1C02">
        <w:t xml:space="preserve">        '503':</w:t>
      </w:r>
    </w:p>
    <w:p w14:paraId="1CAEF9AA" w14:textId="77777777" w:rsidR="00A647FC" w:rsidRPr="008B1C02" w:rsidRDefault="00A647FC" w:rsidP="00A647FC">
      <w:pPr>
        <w:pStyle w:val="PL"/>
      </w:pPr>
      <w:r w:rsidRPr="008B1C02">
        <w:t xml:space="preserve">          $ref: 'TS29122_CommonData.yaml#/components/responses/503'</w:t>
      </w:r>
    </w:p>
    <w:p w14:paraId="7FACBF27" w14:textId="77777777" w:rsidR="00A647FC" w:rsidRPr="008B1C02" w:rsidRDefault="00A647FC" w:rsidP="00A647FC">
      <w:pPr>
        <w:pStyle w:val="PL"/>
      </w:pPr>
      <w:r w:rsidRPr="008B1C02">
        <w:t xml:space="preserve">        default:</w:t>
      </w:r>
    </w:p>
    <w:p w14:paraId="212E378D" w14:textId="77777777" w:rsidR="00A647FC" w:rsidRPr="008B1C02" w:rsidRDefault="00A647FC" w:rsidP="00A647FC">
      <w:pPr>
        <w:pStyle w:val="PL"/>
      </w:pPr>
      <w:r w:rsidRPr="008B1C02">
        <w:t xml:space="preserve">          $ref: 'TS29122_CommonData.yaml#/components/responses/default'</w:t>
      </w:r>
    </w:p>
    <w:p w14:paraId="0515E3C8" w14:textId="77777777" w:rsidR="00A647FC" w:rsidRPr="008B1C02" w:rsidRDefault="00A647FC" w:rsidP="00A647FC">
      <w:pPr>
        <w:pStyle w:val="PL"/>
      </w:pPr>
    </w:p>
    <w:p w14:paraId="33D0350A" w14:textId="77777777" w:rsidR="00A647FC" w:rsidRPr="008B1C02" w:rsidRDefault="00A647FC" w:rsidP="00A647FC">
      <w:pPr>
        <w:pStyle w:val="PL"/>
      </w:pPr>
      <w:r w:rsidRPr="008B1C02">
        <w:t>components:</w:t>
      </w:r>
    </w:p>
    <w:p w14:paraId="558FA21D" w14:textId="77777777" w:rsidR="00A647FC" w:rsidRPr="008B1C02" w:rsidRDefault="00A647FC" w:rsidP="00A647FC">
      <w:pPr>
        <w:pStyle w:val="PL"/>
      </w:pPr>
      <w:r w:rsidRPr="008B1C02">
        <w:t xml:space="preserve">  securitySchemes:</w:t>
      </w:r>
    </w:p>
    <w:p w14:paraId="024B1871" w14:textId="77777777" w:rsidR="00A647FC" w:rsidRPr="008B1C02" w:rsidRDefault="00A647FC" w:rsidP="00A647FC">
      <w:pPr>
        <w:pStyle w:val="PL"/>
      </w:pPr>
      <w:r w:rsidRPr="008B1C02">
        <w:t xml:space="preserve">    oAuth2ClientCredentials:</w:t>
      </w:r>
    </w:p>
    <w:p w14:paraId="15F55BBA" w14:textId="77777777" w:rsidR="00A647FC" w:rsidRPr="008B1C02" w:rsidRDefault="00A647FC" w:rsidP="00A647FC">
      <w:pPr>
        <w:pStyle w:val="PL"/>
      </w:pPr>
      <w:r w:rsidRPr="008B1C02">
        <w:t xml:space="preserve">      type: oauth2</w:t>
      </w:r>
    </w:p>
    <w:p w14:paraId="00CCBCA7" w14:textId="77777777" w:rsidR="00A647FC" w:rsidRPr="008B1C02" w:rsidRDefault="00A647FC" w:rsidP="00A647FC">
      <w:pPr>
        <w:pStyle w:val="PL"/>
      </w:pPr>
      <w:r w:rsidRPr="008B1C02">
        <w:t xml:space="preserve">      flows:</w:t>
      </w:r>
    </w:p>
    <w:p w14:paraId="496E0120" w14:textId="77777777" w:rsidR="00A647FC" w:rsidRPr="008B1C02" w:rsidRDefault="00A647FC" w:rsidP="00A647FC">
      <w:pPr>
        <w:pStyle w:val="PL"/>
      </w:pPr>
      <w:r w:rsidRPr="008B1C02">
        <w:t xml:space="preserve">        clientCredentials:</w:t>
      </w:r>
    </w:p>
    <w:p w14:paraId="1C2DF3C8" w14:textId="77777777" w:rsidR="00A647FC" w:rsidRPr="008B1C02" w:rsidRDefault="00A647FC" w:rsidP="00A647FC">
      <w:pPr>
        <w:pStyle w:val="PL"/>
      </w:pPr>
      <w:r w:rsidRPr="008B1C02">
        <w:t xml:space="preserve">          tokenUrl: '{tokenUrl}'</w:t>
      </w:r>
    </w:p>
    <w:p w14:paraId="29EE05B7" w14:textId="77777777" w:rsidR="00A647FC" w:rsidRPr="008B1C02" w:rsidRDefault="00A647FC" w:rsidP="00A647FC">
      <w:pPr>
        <w:pStyle w:val="PL"/>
      </w:pPr>
      <w:r w:rsidRPr="008B1C02">
        <w:t xml:space="preserve">          scopes: {}</w:t>
      </w:r>
    </w:p>
    <w:p w14:paraId="2B5E10F4" w14:textId="77777777" w:rsidR="00A647FC" w:rsidRDefault="00A647FC" w:rsidP="00A647FC">
      <w:pPr>
        <w:pStyle w:val="PL"/>
      </w:pPr>
    </w:p>
    <w:p w14:paraId="52BD2174" w14:textId="77777777" w:rsidR="00A647FC" w:rsidRPr="008B1C02" w:rsidRDefault="00A647FC" w:rsidP="00A647FC">
      <w:pPr>
        <w:pStyle w:val="PL"/>
      </w:pPr>
      <w:r w:rsidRPr="008B1C02">
        <w:t xml:space="preserve">  schemas: </w:t>
      </w:r>
    </w:p>
    <w:p w14:paraId="3CB93D8D" w14:textId="77777777" w:rsidR="00A647FC" w:rsidRPr="008B1C02" w:rsidRDefault="00A647FC" w:rsidP="00A647FC">
      <w:pPr>
        <w:pStyle w:val="PL"/>
      </w:pPr>
      <w:r w:rsidRPr="008B1C02">
        <w:t xml:space="preserve">    </w:t>
      </w:r>
      <w:r>
        <w:t>RetrieveUAVFlight</w:t>
      </w:r>
      <w:r w:rsidRPr="008B1C02">
        <w:t>Req:</w:t>
      </w:r>
    </w:p>
    <w:p w14:paraId="297B1EF8" w14:textId="03E8A476" w:rsidR="00A647FC" w:rsidRPr="008B1C02" w:rsidRDefault="00A647FC" w:rsidP="00A647FC">
      <w:pPr>
        <w:pStyle w:val="PL"/>
      </w:pPr>
      <w:r w:rsidRPr="008B1C02">
        <w:t xml:space="preserve">      description: Represents the parameters to request </w:t>
      </w:r>
      <w:r>
        <w:t>UAV Flight information</w:t>
      </w:r>
      <w:r w:rsidRPr="008B1C02">
        <w:t>.</w:t>
      </w:r>
    </w:p>
    <w:p w14:paraId="735FD447" w14:textId="77777777" w:rsidR="00A647FC" w:rsidRPr="008B1C02" w:rsidRDefault="00A647FC" w:rsidP="00A647FC">
      <w:pPr>
        <w:pStyle w:val="PL"/>
      </w:pPr>
      <w:r w:rsidRPr="008B1C02">
        <w:t xml:space="preserve">      type: object</w:t>
      </w:r>
    </w:p>
    <w:p w14:paraId="3E5F8CDF" w14:textId="77777777" w:rsidR="00A647FC" w:rsidRPr="008B1C02" w:rsidRDefault="00A647FC" w:rsidP="00A647FC">
      <w:pPr>
        <w:pStyle w:val="PL"/>
      </w:pPr>
      <w:r w:rsidRPr="008B1C02">
        <w:t xml:space="preserve">      properties:</w:t>
      </w:r>
    </w:p>
    <w:p w14:paraId="78D4BC11" w14:textId="77777777" w:rsidR="00A647FC" w:rsidRPr="008B1C02" w:rsidRDefault="00A647FC" w:rsidP="00A647FC">
      <w:pPr>
        <w:pStyle w:val="PL"/>
      </w:pPr>
      <w:r w:rsidRPr="008B1C02">
        <w:t xml:space="preserve">        </w:t>
      </w:r>
      <w:r>
        <w:t>gpsi</w:t>
      </w:r>
      <w:r w:rsidRPr="008B1C02">
        <w:t>:</w:t>
      </w:r>
    </w:p>
    <w:p w14:paraId="143FD383" w14:textId="77777777" w:rsidR="00A647FC" w:rsidRPr="008B1C02" w:rsidRDefault="00A647FC" w:rsidP="00A647FC">
      <w:pPr>
        <w:pStyle w:val="PL"/>
      </w:pPr>
      <w:r w:rsidRPr="008B1C02">
        <w:t xml:space="preserve">          $ref: 'TS29571_CommonData.yaml#/components/schemas/</w:t>
      </w:r>
      <w:r>
        <w:t>Gpsi</w:t>
      </w:r>
      <w:r w:rsidRPr="008B1C02">
        <w:t>'</w:t>
      </w:r>
    </w:p>
    <w:p w14:paraId="6FA1FB77" w14:textId="77777777" w:rsidR="00A647FC" w:rsidRDefault="00A647FC" w:rsidP="00A647FC">
      <w:pPr>
        <w:pStyle w:val="PL"/>
      </w:pPr>
      <w:r>
        <w:t xml:space="preserve">        retrievePurpose:</w:t>
      </w:r>
    </w:p>
    <w:p w14:paraId="3438EAE2" w14:textId="77777777" w:rsidR="00A647FC" w:rsidRDefault="00A647FC" w:rsidP="00A647FC">
      <w:pPr>
        <w:pStyle w:val="PL"/>
      </w:pPr>
      <w:r>
        <w:t xml:space="preserve">          $ref: '#/components/schemas/RetrievePurpose'</w:t>
      </w:r>
    </w:p>
    <w:p w14:paraId="0697B440" w14:textId="77777777" w:rsidR="00A647FC" w:rsidRDefault="00A647FC" w:rsidP="00A647FC">
      <w:pPr>
        <w:pStyle w:val="PL"/>
      </w:pPr>
      <w:r>
        <w:t xml:space="preserve">        targetUssList:</w:t>
      </w:r>
    </w:p>
    <w:p w14:paraId="04EAAE0E" w14:textId="77777777" w:rsidR="00A647FC" w:rsidRDefault="00A647FC" w:rsidP="00A647FC">
      <w:pPr>
        <w:pStyle w:val="PL"/>
      </w:pPr>
      <w:r>
        <w:t xml:space="preserve">          type: array</w:t>
      </w:r>
    </w:p>
    <w:p w14:paraId="3A240868" w14:textId="77777777" w:rsidR="00A647FC" w:rsidRDefault="00A647FC" w:rsidP="00A647FC">
      <w:pPr>
        <w:pStyle w:val="PL"/>
      </w:pPr>
      <w:r>
        <w:t xml:space="preserve">          items:</w:t>
      </w:r>
    </w:p>
    <w:p w14:paraId="136355E6" w14:textId="77777777" w:rsidR="00A647FC" w:rsidRDefault="00A647FC" w:rsidP="00A647FC">
      <w:pPr>
        <w:pStyle w:val="PL"/>
      </w:pPr>
      <w:r>
        <w:t xml:space="preserve">            type: string</w:t>
      </w:r>
    </w:p>
    <w:p w14:paraId="64E32368" w14:textId="77777777" w:rsidR="00A647FC" w:rsidRDefault="00A647FC" w:rsidP="00A647FC">
      <w:pPr>
        <w:pStyle w:val="PL"/>
      </w:pPr>
      <w:r>
        <w:t xml:space="preserve">          minItems: 1</w:t>
      </w:r>
    </w:p>
    <w:p w14:paraId="7F9C7717" w14:textId="77777777" w:rsidR="00A647FC" w:rsidRDefault="00A647FC" w:rsidP="00A647FC">
      <w:pPr>
        <w:pStyle w:val="PL"/>
      </w:pPr>
      <w:r>
        <w:t xml:space="preserve">        canFltPathInfos:</w:t>
      </w:r>
    </w:p>
    <w:p w14:paraId="3091B43A" w14:textId="77777777" w:rsidR="00A647FC" w:rsidRDefault="00A647FC" w:rsidP="00A647FC">
      <w:pPr>
        <w:pStyle w:val="PL"/>
      </w:pPr>
      <w:r>
        <w:t xml:space="preserve">          type: array</w:t>
      </w:r>
    </w:p>
    <w:p w14:paraId="60BBED1C" w14:textId="77777777" w:rsidR="00A647FC" w:rsidRDefault="00A647FC" w:rsidP="00A647FC">
      <w:pPr>
        <w:pStyle w:val="PL"/>
      </w:pPr>
      <w:r>
        <w:t xml:space="preserve">          items:</w:t>
      </w:r>
    </w:p>
    <w:p w14:paraId="2484356C" w14:textId="77777777" w:rsidR="00A647FC" w:rsidRDefault="00A647FC" w:rsidP="00A647FC">
      <w:pPr>
        <w:pStyle w:val="PL"/>
      </w:pPr>
      <w:r>
        <w:t xml:space="preserve">            $ref: '#/components/schemas/</w:t>
      </w:r>
      <w:r w:rsidRPr="00066C24">
        <w:t>CandidateFlightPathInfo</w:t>
      </w:r>
      <w:r>
        <w:t>'</w:t>
      </w:r>
    </w:p>
    <w:p w14:paraId="7F023970" w14:textId="77777777" w:rsidR="00A647FC" w:rsidRDefault="00A647FC" w:rsidP="00A647FC">
      <w:pPr>
        <w:pStyle w:val="PL"/>
      </w:pPr>
      <w:r w:rsidRPr="00066C24">
        <w:t xml:space="preserve">          minItems: 1</w:t>
      </w:r>
    </w:p>
    <w:p w14:paraId="3092F8F5" w14:textId="77777777" w:rsidR="00A647FC" w:rsidRDefault="00A647FC" w:rsidP="00A647FC">
      <w:pPr>
        <w:pStyle w:val="PL"/>
      </w:pPr>
      <w:r>
        <w:t xml:space="preserve">        </w:t>
      </w:r>
      <w:r>
        <w:rPr>
          <w:lang w:eastAsia="zh-CN"/>
        </w:rPr>
        <w:t>suppFeat</w:t>
      </w:r>
      <w:r>
        <w:t>:</w:t>
      </w:r>
    </w:p>
    <w:p w14:paraId="1165A94C" w14:textId="77777777" w:rsidR="00A647FC" w:rsidRDefault="00A647FC" w:rsidP="00A647FC">
      <w:pPr>
        <w:pStyle w:val="PL"/>
      </w:pPr>
      <w:r>
        <w:t xml:space="preserve">          $ref: 'TS29571_CommonData.yaml#/components/schemas/</w:t>
      </w:r>
      <w:r>
        <w:rPr>
          <w:lang w:eastAsia="zh-CN"/>
        </w:rPr>
        <w:t>SupportedFeatures</w:t>
      </w:r>
      <w:r>
        <w:t>'</w:t>
      </w:r>
    </w:p>
    <w:p w14:paraId="041C775E" w14:textId="77777777" w:rsidR="00A647FC" w:rsidRPr="008B1C02" w:rsidRDefault="00A647FC" w:rsidP="00A647FC">
      <w:pPr>
        <w:pStyle w:val="PL"/>
      </w:pPr>
      <w:r w:rsidRPr="008B1C02">
        <w:t xml:space="preserve">      required:</w:t>
      </w:r>
    </w:p>
    <w:p w14:paraId="76E42908" w14:textId="77777777" w:rsidR="00A647FC" w:rsidRDefault="00A647FC" w:rsidP="00A647FC">
      <w:pPr>
        <w:pStyle w:val="PL"/>
      </w:pPr>
      <w:r>
        <w:t xml:space="preserve">        - gpsi</w:t>
      </w:r>
    </w:p>
    <w:p w14:paraId="2A071B42" w14:textId="77777777" w:rsidR="00A647FC" w:rsidRDefault="00A647FC" w:rsidP="00A647FC">
      <w:pPr>
        <w:pStyle w:val="PL"/>
      </w:pPr>
      <w:r>
        <w:t xml:space="preserve">        - retrievePurpose</w:t>
      </w:r>
    </w:p>
    <w:p w14:paraId="6DAD767C" w14:textId="77777777" w:rsidR="00A647FC" w:rsidRDefault="00A647FC" w:rsidP="00A647FC">
      <w:pPr>
        <w:pStyle w:val="PL"/>
      </w:pPr>
    </w:p>
    <w:p w14:paraId="32A76623" w14:textId="77777777" w:rsidR="00A647FC" w:rsidRDefault="00A647FC" w:rsidP="00A647FC">
      <w:pPr>
        <w:pStyle w:val="PL"/>
      </w:pPr>
      <w:r>
        <w:t xml:space="preserve">    CandidateFlightPathInfo:</w:t>
      </w:r>
    </w:p>
    <w:p w14:paraId="5B06268D" w14:textId="46FE4514" w:rsidR="00A647FC" w:rsidRDefault="00A647FC" w:rsidP="00A647FC">
      <w:pPr>
        <w:pStyle w:val="PL"/>
      </w:pPr>
      <w:r>
        <w:t xml:space="preserve">      description: Represents the candidate </w:t>
      </w:r>
      <w:r w:rsidR="00325436">
        <w:t>f</w:t>
      </w:r>
      <w:r>
        <w:t xml:space="preserve">light </w:t>
      </w:r>
      <w:r w:rsidR="00325436">
        <w:t>p</w:t>
      </w:r>
      <w:r>
        <w:t>ath information.</w:t>
      </w:r>
    </w:p>
    <w:p w14:paraId="1601E743" w14:textId="77777777" w:rsidR="00A647FC" w:rsidRDefault="00A647FC" w:rsidP="00A647FC">
      <w:pPr>
        <w:pStyle w:val="PL"/>
      </w:pPr>
      <w:r>
        <w:t xml:space="preserve">      type: object</w:t>
      </w:r>
    </w:p>
    <w:p w14:paraId="6211A85D" w14:textId="77777777" w:rsidR="00A647FC" w:rsidRDefault="00A647FC" w:rsidP="00A647FC">
      <w:pPr>
        <w:pStyle w:val="PL"/>
      </w:pPr>
      <w:r>
        <w:t xml:space="preserve">      properties:</w:t>
      </w:r>
    </w:p>
    <w:p w14:paraId="68E1EE77" w14:textId="77777777" w:rsidR="00A647FC" w:rsidRDefault="00A647FC" w:rsidP="00A647FC">
      <w:pPr>
        <w:pStyle w:val="PL"/>
      </w:pPr>
      <w:r>
        <w:t xml:space="preserve">        canFlightPath:</w:t>
      </w:r>
    </w:p>
    <w:p w14:paraId="3E862C1D" w14:textId="23ACF56C" w:rsidR="00A647FC" w:rsidRDefault="00A647FC" w:rsidP="00A647FC">
      <w:pPr>
        <w:pStyle w:val="PL"/>
      </w:pPr>
      <w:r>
        <w:t xml:space="preserve">          $ref: 'TS29522_UAVFlightAssistance.yaml#/components/schemas/FlightPath'</w:t>
      </w:r>
    </w:p>
    <w:p w14:paraId="76CED3BA" w14:textId="77777777" w:rsidR="00A647FC" w:rsidRPr="008B1C02" w:rsidRDefault="00A647FC" w:rsidP="00A647FC">
      <w:pPr>
        <w:pStyle w:val="PL"/>
      </w:pPr>
    </w:p>
    <w:p w14:paraId="779D7802" w14:textId="77777777" w:rsidR="00A647FC" w:rsidRPr="008B1C02" w:rsidRDefault="00A647FC" w:rsidP="00A647FC">
      <w:pPr>
        <w:pStyle w:val="PL"/>
      </w:pPr>
      <w:r w:rsidRPr="008B1C02">
        <w:t xml:space="preserve">    </w:t>
      </w:r>
      <w:r>
        <w:t>RetrievedUAVFlight</w:t>
      </w:r>
      <w:r w:rsidRPr="008B1C02">
        <w:t>Info:</w:t>
      </w:r>
    </w:p>
    <w:p w14:paraId="6F11E53A" w14:textId="146F5476" w:rsidR="00A647FC" w:rsidRPr="008B1C02" w:rsidRDefault="00A647FC" w:rsidP="00A647FC">
      <w:pPr>
        <w:pStyle w:val="PL"/>
      </w:pPr>
      <w:r w:rsidRPr="008B1C02">
        <w:t xml:space="preserve">      description: Represents </w:t>
      </w:r>
      <w:r>
        <w:t>the UAV Flight information</w:t>
      </w:r>
      <w:r w:rsidRPr="008B1C02">
        <w:t>.</w:t>
      </w:r>
    </w:p>
    <w:p w14:paraId="1C93CFB1" w14:textId="77777777" w:rsidR="00A647FC" w:rsidRPr="008B1C02" w:rsidRDefault="00A647FC" w:rsidP="00A647FC">
      <w:pPr>
        <w:pStyle w:val="PL"/>
      </w:pPr>
      <w:r w:rsidRPr="008B1C02">
        <w:lastRenderedPageBreak/>
        <w:t xml:space="preserve">      type: object</w:t>
      </w:r>
    </w:p>
    <w:p w14:paraId="6D93893F" w14:textId="77777777" w:rsidR="00A647FC" w:rsidRPr="008B1C02" w:rsidRDefault="00A647FC" w:rsidP="00A647FC">
      <w:pPr>
        <w:pStyle w:val="PL"/>
      </w:pPr>
      <w:r w:rsidRPr="008B1C02">
        <w:t xml:space="preserve">      properties:</w:t>
      </w:r>
    </w:p>
    <w:p w14:paraId="50052ED2" w14:textId="77777777" w:rsidR="00A647FC" w:rsidRPr="008B1C02" w:rsidRDefault="00A647FC" w:rsidP="00A647FC">
      <w:pPr>
        <w:pStyle w:val="PL"/>
      </w:pPr>
      <w:r w:rsidRPr="008B1C02">
        <w:t xml:space="preserve">        </w:t>
      </w:r>
      <w:r>
        <w:rPr>
          <w:lang w:eastAsia="zh-CN"/>
        </w:rPr>
        <w:t>retrievedResults</w:t>
      </w:r>
      <w:r w:rsidRPr="008B1C02">
        <w:t>:</w:t>
      </w:r>
    </w:p>
    <w:p w14:paraId="71E20EB8" w14:textId="77777777" w:rsidR="00A647FC" w:rsidRPr="008B1C02" w:rsidRDefault="00A647FC" w:rsidP="00A647FC">
      <w:pPr>
        <w:pStyle w:val="PL"/>
      </w:pPr>
      <w:r w:rsidRPr="008B1C02">
        <w:t xml:space="preserve">          type: array</w:t>
      </w:r>
    </w:p>
    <w:p w14:paraId="085BA048" w14:textId="77777777" w:rsidR="00A647FC" w:rsidRPr="008B1C02" w:rsidRDefault="00A647FC" w:rsidP="00A647FC">
      <w:pPr>
        <w:pStyle w:val="PL"/>
      </w:pPr>
      <w:r w:rsidRPr="008B1C02">
        <w:t xml:space="preserve">          items:</w:t>
      </w:r>
    </w:p>
    <w:p w14:paraId="3E20B250" w14:textId="77777777" w:rsidR="00A647FC" w:rsidRPr="008B1C02" w:rsidRDefault="00A647FC" w:rsidP="00A647FC">
      <w:pPr>
        <w:pStyle w:val="PL"/>
      </w:pPr>
      <w:r w:rsidRPr="008B1C02">
        <w:t xml:space="preserve">            $ref: '</w:t>
      </w:r>
      <w:r w:rsidRPr="008B1C02">
        <w:rPr>
          <w:rFonts w:cs="Courier New"/>
          <w:szCs w:val="16"/>
        </w:rPr>
        <w:t>TS295</w:t>
      </w:r>
      <w:r>
        <w:rPr>
          <w:rFonts w:cs="Courier New"/>
          <w:szCs w:val="16"/>
        </w:rPr>
        <w:t>22</w:t>
      </w:r>
      <w:r w:rsidRPr="008B1C02">
        <w:rPr>
          <w:rFonts w:cs="Courier New"/>
          <w:szCs w:val="16"/>
        </w:rPr>
        <w:t>_</w:t>
      </w:r>
      <w:r>
        <w:rPr>
          <w:rFonts w:cs="Courier New"/>
          <w:szCs w:val="16"/>
        </w:rPr>
        <w:t>UAVFlightAssistance</w:t>
      </w:r>
      <w:r w:rsidRPr="008B1C02">
        <w:rPr>
          <w:rFonts w:cs="Courier New"/>
          <w:szCs w:val="16"/>
        </w:rPr>
        <w:t>.yaml</w:t>
      </w:r>
      <w:r w:rsidRPr="008B1C02">
        <w:t>#/components/schemas/</w:t>
      </w:r>
      <w:r>
        <w:t>UAVFlightAssistNotif</w:t>
      </w:r>
      <w:r w:rsidRPr="008B1C02">
        <w:t>'</w:t>
      </w:r>
    </w:p>
    <w:p w14:paraId="07657DD5" w14:textId="77777777" w:rsidR="00A647FC" w:rsidRPr="008B1C02" w:rsidRDefault="00A647FC" w:rsidP="00A647FC">
      <w:pPr>
        <w:pStyle w:val="PL"/>
      </w:pPr>
      <w:r w:rsidRPr="008B1C02">
        <w:t xml:space="preserve">          minItems: 1</w:t>
      </w:r>
    </w:p>
    <w:p w14:paraId="0B143EBC" w14:textId="77777777" w:rsidR="00325436" w:rsidRDefault="00325436" w:rsidP="00325436">
      <w:pPr>
        <w:pStyle w:val="PL"/>
      </w:pPr>
      <w:r>
        <w:t xml:space="preserve">        </w:t>
      </w:r>
      <w:r>
        <w:rPr>
          <w:lang w:eastAsia="zh-CN"/>
        </w:rPr>
        <w:t>suppFeat</w:t>
      </w:r>
      <w:r>
        <w:t>:</w:t>
      </w:r>
    </w:p>
    <w:p w14:paraId="22B774E9" w14:textId="77777777" w:rsidR="00325436" w:rsidRDefault="00325436" w:rsidP="00325436">
      <w:pPr>
        <w:pStyle w:val="PL"/>
      </w:pPr>
      <w:r>
        <w:t xml:space="preserve">          $ref: 'TS29571_CommonData.yaml#/components/schemas/</w:t>
      </w:r>
      <w:r>
        <w:rPr>
          <w:lang w:eastAsia="zh-CN"/>
        </w:rPr>
        <w:t>SupportedFeatures</w:t>
      </w:r>
      <w:r>
        <w:t>'</w:t>
      </w:r>
    </w:p>
    <w:p w14:paraId="5B9914E4" w14:textId="77777777" w:rsidR="00A647FC" w:rsidRPr="008B1C02" w:rsidRDefault="00A647FC" w:rsidP="00A647FC">
      <w:pPr>
        <w:pStyle w:val="PL"/>
      </w:pPr>
      <w:r w:rsidRPr="008B1C02">
        <w:t xml:space="preserve">      required:</w:t>
      </w:r>
    </w:p>
    <w:p w14:paraId="1AC357BB" w14:textId="77777777" w:rsidR="00A647FC" w:rsidRDefault="00A647FC" w:rsidP="00A647FC">
      <w:pPr>
        <w:pStyle w:val="PL"/>
        <w:rPr>
          <w:lang w:eastAsia="zh-CN"/>
        </w:rPr>
      </w:pPr>
      <w:r w:rsidRPr="008B1C02">
        <w:t xml:space="preserve">        - </w:t>
      </w:r>
      <w:r>
        <w:rPr>
          <w:lang w:eastAsia="zh-CN"/>
        </w:rPr>
        <w:t>retrievedResults</w:t>
      </w:r>
    </w:p>
    <w:p w14:paraId="53095FCC" w14:textId="77777777" w:rsidR="00A647FC" w:rsidRDefault="00A647FC" w:rsidP="00A647FC">
      <w:pPr>
        <w:pStyle w:val="PL"/>
      </w:pPr>
    </w:p>
    <w:p w14:paraId="29ACFE29" w14:textId="77777777" w:rsidR="00A647FC" w:rsidRDefault="00A647FC" w:rsidP="00A647FC">
      <w:pPr>
        <w:pStyle w:val="PL"/>
      </w:pPr>
    </w:p>
    <w:p w14:paraId="6C9F37B2" w14:textId="77777777" w:rsidR="00A647FC" w:rsidRDefault="00A647FC" w:rsidP="00A647FC">
      <w:pPr>
        <w:pStyle w:val="PL"/>
      </w:pPr>
      <w:r>
        <w:t>#</w:t>
      </w:r>
    </w:p>
    <w:p w14:paraId="33288879" w14:textId="77777777" w:rsidR="00A647FC" w:rsidRDefault="00A647FC" w:rsidP="00A647FC">
      <w:pPr>
        <w:pStyle w:val="PL"/>
      </w:pPr>
      <w:r>
        <w:t># SIMPLE DATA TYPES</w:t>
      </w:r>
    </w:p>
    <w:p w14:paraId="35085782" w14:textId="77777777" w:rsidR="00A647FC" w:rsidRDefault="00A647FC" w:rsidP="00A647FC">
      <w:pPr>
        <w:pStyle w:val="PL"/>
      </w:pPr>
      <w:r>
        <w:t>#</w:t>
      </w:r>
    </w:p>
    <w:p w14:paraId="1C11EFFE" w14:textId="77777777" w:rsidR="00A647FC" w:rsidRDefault="00A647FC" w:rsidP="00A647FC">
      <w:pPr>
        <w:pStyle w:val="PL"/>
      </w:pPr>
    </w:p>
    <w:p w14:paraId="7730ADF9" w14:textId="77777777" w:rsidR="00A647FC" w:rsidRDefault="00A647FC" w:rsidP="00A647FC">
      <w:pPr>
        <w:pStyle w:val="PL"/>
      </w:pPr>
      <w:r>
        <w:t>#</w:t>
      </w:r>
    </w:p>
    <w:p w14:paraId="218F2D55" w14:textId="77777777" w:rsidR="00A647FC" w:rsidRDefault="00A647FC" w:rsidP="00A647FC">
      <w:pPr>
        <w:pStyle w:val="PL"/>
      </w:pPr>
      <w:r>
        <w:t># ENUMERATIONS</w:t>
      </w:r>
    </w:p>
    <w:p w14:paraId="0CCAE3BC" w14:textId="77777777" w:rsidR="00A647FC" w:rsidRDefault="00A647FC" w:rsidP="00A647FC">
      <w:pPr>
        <w:pStyle w:val="PL"/>
      </w:pPr>
      <w:r>
        <w:t>#</w:t>
      </w:r>
    </w:p>
    <w:p w14:paraId="5E8F4C35" w14:textId="77777777" w:rsidR="00A647FC" w:rsidRDefault="00A647FC" w:rsidP="00A647FC">
      <w:pPr>
        <w:pStyle w:val="PL"/>
      </w:pPr>
    </w:p>
    <w:p w14:paraId="3A6B6DD6" w14:textId="77777777" w:rsidR="00A647FC" w:rsidRDefault="00A647FC" w:rsidP="00A647FC">
      <w:pPr>
        <w:pStyle w:val="PL"/>
      </w:pPr>
      <w:r>
        <w:t xml:space="preserve">    RetrievePurpose:</w:t>
      </w:r>
    </w:p>
    <w:p w14:paraId="466189C0" w14:textId="77777777" w:rsidR="00A647FC" w:rsidRDefault="00A647FC" w:rsidP="00A647FC">
      <w:pPr>
        <w:pStyle w:val="PL"/>
      </w:pPr>
      <w:r>
        <w:t xml:space="preserve">      anyOf:</w:t>
      </w:r>
    </w:p>
    <w:p w14:paraId="26EE70E1" w14:textId="77777777" w:rsidR="00A647FC" w:rsidRDefault="00A647FC" w:rsidP="00A647FC">
      <w:pPr>
        <w:pStyle w:val="PL"/>
      </w:pPr>
      <w:r>
        <w:t xml:space="preserve">      - type: string</w:t>
      </w:r>
    </w:p>
    <w:p w14:paraId="246D3152" w14:textId="77777777" w:rsidR="00A647FC" w:rsidRDefault="00A647FC" w:rsidP="00A647FC">
      <w:pPr>
        <w:pStyle w:val="PL"/>
      </w:pPr>
      <w:r>
        <w:t xml:space="preserve">        enum:</w:t>
      </w:r>
    </w:p>
    <w:p w14:paraId="0C09D881" w14:textId="77777777" w:rsidR="00A647FC" w:rsidRDefault="00A647FC" w:rsidP="00A647FC">
      <w:pPr>
        <w:pStyle w:val="PL"/>
      </w:pPr>
      <w:r>
        <w:t xml:space="preserve">          - USS_CHANGEOVER</w:t>
      </w:r>
    </w:p>
    <w:p w14:paraId="70C38BCD" w14:textId="77777777" w:rsidR="00A647FC" w:rsidRDefault="00A647FC" w:rsidP="00A647FC">
      <w:pPr>
        <w:pStyle w:val="PL"/>
      </w:pPr>
      <w:r>
        <w:t xml:space="preserve">          - PRE_FLIGHT_PLANNING</w:t>
      </w:r>
    </w:p>
    <w:p w14:paraId="18D7277E" w14:textId="77777777" w:rsidR="00A647FC" w:rsidRDefault="00A647FC" w:rsidP="00A647FC">
      <w:pPr>
        <w:pStyle w:val="PL"/>
      </w:pPr>
      <w:r>
        <w:t xml:space="preserve">      - type: string</w:t>
      </w:r>
    </w:p>
    <w:p w14:paraId="1112D588" w14:textId="77777777" w:rsidR="00A647FC" w:rsidRDefault="00A647FC" w:rsidP="00A647FC">
      <w:pPr>
        <w:pStyle w:val="PL"/>
      </w:pPr>
      <w:r>
        <w:t xml:space="preserve">        description: &gt;</w:t>
      </w:r>
    </w:p>
    <w:p w14:paraId="1A968432" w14:textId="77777777" w:rsidR="00A647FC" w:rsidRDefault="00A647FC" w:rsidP="00A647FC">
      <w:pPr>
        <w:pStyle w:val="PL"/>
      </w:pPr>
      <w:r>
        <w:t xml:space="preserve">          This string provides forward-compatibility with future extensions to the enumeration and</w:t>
      </w:r>
    </w:p>
    <w:p w14:paraId="1B5A3813" w14:textId="77777777" w:rsidR="00A647FC" w:rsidRDefault="00A647FC" w:rsidP="00A647FC">
      <w:pPr>
        <w:pStyle w:val="PL"/>
      </w:pPr>
      <w:r>
        <w:t xml:space="preserve">          is not used to encode content defined in the present version of this API.</w:t>
      </w:r>
    </w:p>
    <w:p w14:paraId="6F25F66F" w14:textId="77777777" w:rsidR="00A647FC" w:rsidRDefault="00A647FC" w:rsidP="00A647FC">
      <w:pPr>
        <w:pStyle w:val="PL"/>
      </w:pPr>
      <w:r>
        <w:t xml:space="preserve">      description: |</w:t>
      </w:r>
    </w:p>
    <w:p w14:paraId="1E6BEFBF" w14:textId="0E07FAE0" w:rsidR="00A647FC" w:rsidRDefault="00A647FC" w:rsidP="00A647FC">
      <w:pPr>
        <w:pStyle w:val="PL"/>
      </w:pPr>
      <w:r>
        <w:t xml:space="preserve">        Represents </w:t>
      </w:r>
      <w:r w:rsidR="00E566EF">
        <w:t>the purpose of the retrieved UAV flight information</w:t>
      </w:r>
      <w:r>
        <w:t xml:space="preserve">.  </w:t>
      </w:r>
    </w:p>
    <w:p w14:paraId="2DD929C3" w14:textId="77777777" w:rsidR="00A647FC" w:rsidRDefault="00A647FC" w:rsidP="00A647FC">
      <w:pPr>
        <w:pStyle w:val="PL"/>
      </w:pPr>
      <w:r>
        <w:t xml:space="preserve">        Possible values are:</w:t>
      </w:r>
    </w:p>
    <w:p w14:paraId="24F8B518" w14:textId="2C277F7A" w:rsidR="00E566EF" w:rsidRDefault="00A647FC" w:rsidP="00E566EF">
      <w:pPr>
        <w:pStyle w:val="PL"/>
      </w:pPr>
      <w:r>
        <w:t xml:space="preserve">          - USS_CHANGEOVER: </w:t>
      </w:r>
      <w:r w:rsidRPr="00AE2D90">
        <w:t xml:space="preserve">Indicates </w:t>
      </w:r>
      <w:r w:rsidR="00E566EF">
        <w:t xml:space="preserve">that </w:t>
      </w:r>
      <w:r w:rsidRPr="00AE2D90">
        <w:t xml:space="preserve">the purpose of retrieved </w:t>
      </w:r>
      <w:r w:rsidR="00E566EF">
        <w:t xml:space="preserve">UAV Flight </w:t>
      </w:r>
      <w:r w:rsidRPr="00AE2D90">
        <w:t>information is</w:t>
      </w:r>
      <w:r>
        <w:t xml:space="preserve"> </w:t>
      </w:r>
      <w:r w:rsidR="00E566EF" w:rsidRPr="00AE2D90">
        <w:t>USS</w:t>
      </w:r>
    </w:p>
    <w:p w14:paraId="7F23DA3B" w14:textId="4A1CB602" w:rsidR="00A647FC" w:rsidRDefault="00E566EF" w:rsidP="00E566EF">
      <w:pPr>
        <w:pStyle w:val="PL"/>
      </w:pPr>
      <w:r>
        <w:t xml:space="preserve">           </w:t>
      </w:r>
      <w:r w:rsidRPr="00AE2D90">
        <w:t xml:space="preserve"> changeover</w:t>
      </w:r>
      <w:r w:rsidR="00A647FC">
        <w:t>.</w:t>
      </w:r>
    </w:p>
    <w:p w14:paraId="3E91C88D" w14:textId="77777777" w:rsidR="00E566EF" w:rsidRDefault="00A647FC" w:rsidP="00E566EF">
      <w:pPr>
        <w:pStyle w:val="PL"/>
      </w:pPr>
      <w:r>
        <w:t xml:space="preserve">          - PRE_FLIGHT_PLANNING: </w:t>
      </w:r>
      <w:r w:rsidRPr="00AE2D90">
        <w:t xml:space="preserve">Indicates </w:t>
      </w:r>
      <w:r w:rsidR="00E566EF">
        <w:t xml:space="preserve">that </w:t>
      </w:r>
      <w:r w:rsidRPr="00AE2D90">
        <w:t xml:space="preserve">the purpose of retrieved </w:t>
      </w:r>
      <w:r w:rsidR="00E566EF">
        <w:t xml:space="preserve">UAV Flight </w:t>
      </w:r>
      <w:r w:rsidRPr="00AE2D90">
        <w:t xml:space="preserve">information </w:t>
      </w:r>
      <w:r w:rsidR="00E566EF">
        <w:t>is</w:t>
      </w:r>
    </w:p>
    <w:p w14:paraId="1D77F2B6" w14:textId="4A7F52E0" w:rsidR="00A647FC" w:rsidRDefault="00E566EF" w:rsidP="00E566EF">
      <w:pPr>
        <w:pStyle w:val="PL"/>
      </w:pPr>
      <w:r>
        <w:t xml:space="preserve">            </w:t>
      </w:r>
      <w:r w:rsidRPr="00AE2D90">
        <w:t>pre-flight planning</w:t>
      </w:r>
      <w:r w:rsidR="00A647FC" w:rsidRPr="00AE2D90">
        <w:t>.</w:t>
      </w:r>
    </w:p>
    <w:p w14:paraId="1DA6EB8A" w14:textId="77777777" w:rsidR="00A647FC" w:rsidRDefault="00A647FC" w:rsidP="00A647FC">
      <w:pPr>
        <w:pStyle w:val="PL"/>
      </w:pPr>
    </w:p>
    <w:p w14:paraId="4ADCB34A" w14:textId="317AAFE1" w:rsidR="0085122F" w:rsidRDefault="0085122F" w:rsidP="0085122F">
      <w:pPr>
        <w:pStyle w:val="Heading1"/>
      </w:pPr>
      <w:bookmarkStart w:id="341" w:name="_Toc160489003"/>
      <w:r>
        <w:t>A.40</w:t>
      </w:r>
      <w:r>
        <w:tab/>
        <w:t>ImsSessionManagement API</w:t>
      </w:r>
      <w:bookmarkEnd w:id="341"/>
    </w:p>
    <w:p w14:paraId="0FD6EC43" w14:textId="77777777" w:rsidR="0085122F" w:rsidRDefault="0085122F" w:rsidP="0085122F">
      <w:pPr>
        <w:pStyle w:val="EditorsNote"/>
        <w:rPr>
          <w:noProof/>
          <w:lang w:eastAsia="zh-CN"/>
        </w:rPr>
      </w:pPr>
      <w:r>
        <w:rPr>
          <w:noProof/>
          <w:lang w:eastAsia="zh-CN"/>
        </w:rPr>
        <w:t>Editor’s Note:</w:t>
      </w:r>
      <w:r>
        <w:rPr>
          <w:noProof/>
          <w:lang w:eastAsia="zh-CN"/>
        </w:rPr>
        <w:tab/>
        <w:t>The OpenAPI of ImsSessionManagement is FFS.</w:t>
      </w: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119B47A6" w:rsidR="005F3356" w:rsidRPr="008748AA" w:rsidRDefault="005F3356" w:rsidP="005F3356">
      <w:pPr>
        <w:pStyle w:val="PL"/>
      </w:pPr>
      <w:r w:rsidRPr="008748AA">
        <w:t xml:space="preserve">  version: 1.0.0</w:t>
      </w:r>
      <w:r>
        <w:t>-alpha.</w:t>
      </w:r>
      <w:r w:rsidR="00DB61A9">
        <w:t>2</w:t>
      </w:r>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7DADB128" w:rsidR="005F3356" w:rsidRPr="008748AA" w:rsidRDefault="005F3356" w:rsidP="005F3356">
      <w:pPr>
        <w:pStyle w:val="PL"/>
      </w:pPr>
      <w:r w:rsidRPr="008748AA">
        <w:t xml:space="preserve">    3GPP TS 29.522 V19.</w:t>
      </w:r>
      <w:r w:rsidR="00DB61A9">
        <w:t>2</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lastRenderedPageBreak/>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77777777" w:rsidR="005F3356" w:rsidRPr="008748AA" w:rsidRDefault="005F3356" w:rsidP="005F3356">
      <w:pPr>
        <w:pStyle w:val="PL"/>
      </w:pPr>
      <w:r w:rsidRPr="008748AA">
        <w:t xml:space="preserve">        description: Represents the identifier of the AF</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lastRenderedPageBreak/>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047BDFCE" w:rsidR="005F3356" w:rsidRPr="008748AA" w:rsidRDefault="005F3356" w:rsidP="005F3356">
      <w:pPr>
        <w:pStyle w:val="PL"/>
      </w:pPr>
      <w:r w:rsidRPr="008748AA">
        <w:t xml:space="preserve">                    No Content. The </w:t>
      </w:r>
      <w:r w:rsidR="00B75083" w:rsidRPr="00854C44">
        <w:rPr>
          <w:rFonts w:eastAsia="MS Mincho"/>
          <w:noProof/>
        </w:rPr>
        <w:t xml:space="preserve">IMS EE </w:t>
      </w:r>
      <w:r w:rsidRPr="008748AA">
        <w:t>notification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lastRenderedPageBreak/>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lastRenderedPageBreak/>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77777777"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'#/components/schemas/IMSEESubscPatch'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lastRenderedPageBreak/>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A9B94B" w:rsidR="005F3356" w:rsidRPr="008748AA" w:rsidRDefault="005F3356" w:rsidP="005F3356">
      <w:pPr>
        <w:pStyle w:val="PL"/>
      </w:pPr>
      <w:r w:rsidRPr="008748AA">
        <w:t xml:space="preserve">      description: Represents a</w:t>
      </w:r>
      <w:r>
        <w:t>n</w:t>
      </w:r>
      <w:r w:rsidRPr="008748AA">
        <w:t xml:space="preserve"> IMS E</w:t>
      </w:r>
      <w:r>
        <w:t xml:space="preserve"> </w:t>
      </w:r>
      <w:r w:rsidRPr="008748AA">
        <w:t>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3EF9985E" w14:textId="77777777" w:rsidR="005F3356" w:rsidRDefault="005F3356" w:rsidP="005F3356">
      <w:pPr>
        <w:pStyle w:val="PL"/>
      </w:pPr>
    </w:p>
    <w:p w14:paraId="2429E04E"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IMSEESubscPatch:</w:t>
      </w:r>
    </w:p>
    <w:p w14:paraId="758EDAB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EE</w:t>
      </w:r>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lastRenderedPageBreak/>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0FF249E7" w:rsidR="005F3356" w:rsidRPr="00AB023E" w:rsidRDefault="005F3356" w:rsidP="005F3356">
      <w:pPr>
        <w:pStyle w:val="PL"/>
      </w:pPr>
      <w:r w:rsidRPr="00AB023E">
        <w:t xml:space="preserve">        - </w:t>
      </w:r>
      <w:r w:rsidR="0094380E" w:rsidRPr="00EF3901">
        <w:rPr>
          <w:rFonts w:eastAsia="MS Mincho"/>
          <w:noProof/>
        </w:rPr>
        <w:t>subscriptionId</w:t>
      </w:r>
    </w:p>
    <w:p w14:paraId="7F0C7EE4" w14:textId="5D09C9E1" w:rsidR="005F3356" w:rsidRPr="008748AA" w:rsidRDefault="005F3356" w:rsidP="005F3356">
      <w:pPr>
        <w:pStyle w:val="PL"/>
      </w:pPr>
      <w:r w:rsidRPr="008748AA">
        <w:t xml:space="preserve">      </w:t>
      </w:r>
      <w:r>
        <w:t xml:space="preserve">  - </w:t>
      </w:r>
      <w:r w:rsidR="0094380E" w:rsidRPr="00EF3901">
        <w:rPr>
          <w:rFonts w:eastAsia="MS Mincho"/>
          <w:noProof/>
        </w:rPr>
        <w:t>reports</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77777777" w:rsidR="00B64F0E" w:rsidRDefault="00B64F0E" w:rsidP="00B64F0E">
      <w:pPr>
        <w:pStyle w:val="PL"/>
      </w:pPr>
      <w:r>
        <w:t xml:space="preserve">      description: </w:t>
      </w:r>
      <w:r w:rsidRPr="00387CBF">
        <w:t>Represnets the IMS Event Requirement.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339253B3" w14:textId="77777777" w:rsidR="00B64F0E" w:rsidRDefault="00B64F0E" w:rsidP="00B64F0E">
      <w:pPr>
        <w:pStyle w:val="PL"/>
      </w:pPr>
      <w:r>
        <w:t xml:space="preserve">        stndImsEvent:</w:t>
      </w:r>
    </w:p>
    <w:p w14:paraId="4AEE43FD" w14:textId="77777777" w:rsidR="00B64F0E" w:rsidRDefault="00B64F0E" w:rsidP="00B64F0E">
      <w:pPr>
        <w:pStyle w:val="PL"/>
      </w:pPr>
      <w:r>
        <w:t xml:space="preserve">          $ref: 'TS29571</w:t>
      </w:r>
      <w:r w:rsidRPr="00387CBF">
        <w:t>_CommonData.</w:t>
      </w:r>
      <w:r>
        <w:t>yaml#/components/schemas/ImsEvent'</w:t>
      </w:r>
    </w:p>
    <w:p w14:paraId="31B31EDF" w14:textId="77777777" w:rsidR="00B64F0E" w:rsidRDefault="00B64F0E" w:rsidP="00B64F0E">
      <w:pPr>
        <w:pStyle w:val="PL"/>
      </w:pPr>
      <w:r>
        <w:t xml:space="preserve">        nonStndImsEvent:</w:t>
      </w:r>
    </w:p>
    <w:p w14:paraId="3FB4224F" w14:textId="77777777" w:rsidR="00B64F0E" w:rsidRDefault="00B64F0E" w:rsidP="00B64F0E">
      <w:pPr>
        <w:pStyle w:val="PL"/>
      </w:pPr>
      <w:r w:rsidRPr="00AF1831">
        <w:t xml:space="preserve">          description: Indicates the requested </w:t>
      </w:r>
      <w:r>
        <w:t>non-</w:t>
      </w:r>
      <w:r w:rsidRPr="00AF1831">
        <w:t xml:space="preserve">standardized IMS </w:t>
      </w:r>
      <w:r>
        <w:t>e</w:t>
      </w:r>
      <w:r w:rsidRPr="00AF1831">
        <w:t>vent.</w:t>
      </w:r>
    </w:p>
    <w:p w14:paraId="7C950D9B" w14:textId="77777777" w:rsidR="00B64F0E" w:rsidRDefault="00B64F0E" w:rsidP="00B64F0E">
      <w:pPr>
        <w:pStyle w:val="PL"/>
      </w:pPr>
      <w:r>
        <w:t xml:space="preserve">          type: string</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64D38005" w14:textId="77777777" w:rsidR="00B64F0E" w:rsidRDefault="00B64F0E" w:rsidP="00B64F0E">
      <w:pPr>
        <w:pStyle w:val="PL"/>
      </w:pPr>
      <w:r>
        <w:t xml:space="preserve">      oneOf:</w:t>
      </w:r>
    </w:p>
    <w:p w14:paraId="20E31DA1" w14:textId="77777777" w:rsidR="00B64F0E" w:rsidRDefault="00B64F0E" w:rsidP="00B64F0E">
      <w:pPr>
        <w:pStyle w:val="PL"/>
      </w:pPr>
      <w:r>
        <w:t xml:space="preserve">        - required: [stndImsEvent]</w:t>
      </w:r>
    </w:p>
    <w:p w14:paraId="43F46CD9" w14:textId="77777777" w:rsidR="00B64F0E" w:rsidRDefault="00B64F0E" w:rsidP="00B64F0E">
      <w:pPr>
        <w:pStyle w:val="PL"/>
      </w:pPr>
      <w:r>
        <w:t xml:space="preserve">        - required: [nonStndImsEvent]</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77777777" w:rsidR="00B64F0E" w:rsidRDefault="00B64F0E" w:rsidP="00B64F0E">
      <w:pPr>
        <w:pStyle w:val="PL"/>
      </w:pPr>
      <w:r>
        <w:t xml:space="preserve">        stndImsEvent:</w:t>
      </w:r>
    </w:p>
    <w:p w14:paraId="602F6F15" w14:textId="77777777" w:rsidR="00B64F0E" w:rsidRDefault="00B64F0E" w:rsidP="00B64F0E">
      <w:pPr>
        <w:pStyle w:val="PL"/>
      </w:pPr>
      <w:r>
        <w:t xml:space="preserve">          $ref: 'TS29571_CommonData.yaml#/components/schemas/ImsEvent'</w:t>
      </w:r>
    </w:p>
    <w:p w14:paraId="2C9784A5" w14:textId="77777777" w:rsidR="00B64F0E" w:rsidRDefault="00B64F0E" w:rsidP="00B64F0E">
      <w:pPr>
        <w:pStyle w:val="PL"/>
      </w:pPr>
      <w:r>
        <w:t xml:space="preserve">        nonStndImsEvent:</w:t>
      </w:r>
    </w:p>
    <w:p w14:paraId="4BC87559" w14:textId="77777777" w:rsidR="00B64F0E" w:rsidRDefault="00B64F0E" w:rsidP="00B64F0E">
      <w:pPr>
        <w:pStyle w:val="PL"/>
      </w:pPr>
      <w:r>
        <w:t xml:space="preserve">          type: string</w:t>
      </w:r>
    </w:p>
    <w:p w14:paraId="644AB524" w14:textId="77777777" w:rsidR="00B64F0E" w:rsidRDefault="00B64F0E" w:rsidP="00B64F0E">
      <w:pPr>
        <w:pStyle w:val="PL"/>
      </w:pPr>
      <w:r w:rsidRPr="00AF1831">
        <w:t xml:space="preserve">          description: Indicates the </w:t>
      </w:r>
      <w:r>
        <w:t>non-</w:t>
      </w:r>
      <w:r w:rsidRPr="00AF1831">
        <w:t>standardized IMS event within the requested scope.</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7CF2438E" w14:textId="77777777" w:rsidR="005F3356" w:rsidRPr="008748AA" w:rsidRDefault="005F3356" w:rsidP="005F3356">
      <w:pPr>
        <w:pStyle w:val="PL"/>
      </w:pPr>
      <w:r w:rsidRPr="008748AA">
        <w:t xml:space="preserve">          type: string</w:t>
      </w:r>
    </w:p>
    <w:p w14:paraId="7516921F" w14:textId="77777777" w:rsidR="005F3356" w:rsidRPr="0049256F" w:rsidRDefault="005F3356" w:rsidP="005F3356">
      <w:pPr>
        <w:pStyle w:val="PL"/>
      </w:pPr>
      <w:r w:rsidRPr="0049256F">
        <w:t xml:space="preserve">      required:</w:t>
      </w:r>
    </w:p>
    <w:p w14:paraId="7DF0B30F" w14:textId="3FEABC93" w:rsidR="005F3356" w:rsidRDefault="005F3356" w:rsidP="005F3356">
      <w:pPr>
        <w:pStyle w:val="PL"/>
      </w:pPr>
      <w:r w:rsidRPr="0049256F">
        <w:t xml:space="preserve">        - time</w:t>
      </w:r>
      <w:r w:rsidR="00DA710D">
        <w:t>S</w:t>
      </w:r>
      <w:r w:rsidRPr="0049256F">
        <w:t>tamp</w:t>
      </w:r>
    </w:p>
    <w:p w14:paraId="5242B351" w14:textId="77777777" w:rsidR="00B64F0E" w:rsidRDefault="00B64F0E" w:rsidP="00B64F0E">
      <w:pPr>
        <w:pStyle w:val="PL"/>
      </w:pPr>
      <w:r>
        <w:t xml:space="preserve">      oneOf:</w:t>
      </w:r>
    </w:p>
    <w:p w14:paraId="63E617F8" w14:textId="77777777" w:rsidR="00B64F0E" w:rsidRDefault="00B64F0E" w:rsidP="00B64F0E">
      <w:pPr>
        <w:pStyle w:val="PL"/>
      </w:pPr>
      <w:r>
        <w:t xml:space="preserve">        - required: [stndImsEvent]</w:t>
      </w:r>
    </w:p>
    <w:p w14:paraId="0D32745E" w14:textId="77777777" w:rsidR="00B64F0E" w:rsidRDefault="00B64F0E" w:rsidP="00B64F0E">
      <w:pPr>
        <w:pStyle w:val="PL"/>
      </w:pPr>
      <w:r>
        <w:t xml:space="preserve">        - required: [nonStndImsEvent]</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251A3DA0" w14:textId="77777777" w:rsidR="00B64F0E" w:rsidRDefault="00B64F0E" w:rsidP="00B64F0E">
      <w:pPr>
        <w:pStyle w:val="PL"/>
      </w:pPr>
      <w:r>
        <w:t xml:space="preserve">          - SUBSCRIBER_SPECIFIC: </w:t>
      </w:r>
      <w:r w:rsidRPr="00FE4086">
        <w:t>Indicates the IMS Event is Subscriber Specific</w:t>
      </w:r>
      <w:r>
        <w:t xml:space="preserve"> for data channel.</w:t>
      </w:r>
    </w:p>
    <w:p w14:paraId="7ABAE3C9" w14:textId="77777777" w:rsidR="00B64F0E" w:rsidRDefault="00B64F0E" w:rsidP="00B64F0E">
      <w:pPr>
        <w:pStyle w:val="PL"/>
      </w:pPr>
      <w:r>
        <w:t xml:space="preserve">          - </w:t>
      </w:r>
      <w:r w:rsidRPr="00FE4086">
        <w:t>NON_SUBSCRIBER_SPECIFIC</w:t>
      </w:r>
      <w:r>
        <w:t xml:space="preserve">: </w:t>
      </w:r>
      <w:r w:rsidRPr="00FE4086">
        <w:t>Indicates the IMS Event is Subscriber Specific</w:t>
      </w:r>
      <w:r>
        <w:t xml:space="preserve"> for data</w:t>
      </w:r>
    </w:p>
    <w:p w14:paraId="6EC18CDA" w14:textId="77777777" w:rsidR="00B64F0E" w:rsidRDefault="00B64F0E" w:rsidP="00B64F0E">
      <w:pPr>
        <w:pStyle w:val="PL"/>
      </w:pP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77777777" w:rsidR="009835FE" w:rsidRPr="00683719" w:rsidRDefault="009835FE" w:rsidP="009835FE">
      <w:pPr>
        <w:pStyle w:val="PL"/>
        <w:rPr>
          <w:lang w:val="en-US"/>
        </w:rPr>
      </w:pPr>
      <w:r w:rsidRPr="00683719">
        <w:rPr>
          <w:lang w:val="en-US"/>
        </w:rPr>
        <w:lastRenderedPageBreak/>
        <w:t xml:space="preserve">  version: 1.0.0-alpha.1</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77777777" w:rsidR="009835FE" w:rsidRPr="008B1C02" w:rsidRDefault="009835FE" w:rsidP="009835FE">
      <w:pPr>
        <w:pStyle w:val="PL"/>
      </w:pPr>
      <w:r w:rsidRPr="008B1C02">
        <w:t xml:space="preserve">    3GPP TS 29.522 V1</w:t>
      </w:r>
      <w:r>
        <w:t>9</w:t>
      </w:r>
      <w:r w:rsidRPr="008B1C02">
        <w:t>.</w:t>
      </w:r>
      <w:r>
        <w:t>2</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lastRenderedPageBreak/>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lastRenderedPageBreak/>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1E004E30" w14:textId="77777777" w:rsidR="009835FE" w:rsidRDefault="009835FE" w:rsidP="009835FE">
      <w:pPr>
        <w:pStyle w:val="PL"/>
      </w:pPr>
    </w:p>
    <w:p w14:paraId="0CC456A4" w14:textId="77777777" w:rsidR="009835FE" w:rsidRDefault="009835FE" w:rsidP="009835FE">
      <w:pPr>
        <w:pStyle w:val="PL"/>
      </w:pPr>
      <w:r>
        <w:t xml:space="preserve">    patch:</w:t>
      </w:r>
    </w:p>
    <w:p w14:paraId="633C84D4" w14:textId="77777777" w:rsidR="009835FE" w:rsidRDefault="009835FE" w:rsidP="009835FE">
      <w:pPr>
        <w:pStyle w:val="PL"/>
      </w:pPr>
      <w:r>
        <w:t xml:space="preserve">      summary: Modify an existing Individual IMS Parameters Provisioning resource.</w:t>
      </w:r>
    </w:p>
    <w:p w14:paraId="23C09C26" w14:textId="77777777" w:rsidR="009835FE" w:rsidRDefault="009835FE" w:rsidP="009835FE">
      <w:pPr>
        <w:pStyle w:val="PL"/>
      </w:pPr>
      <w:r>
        <w:t xml:space="preserve">      operationId: ModifyIndImsParamProvisioning</w:t>
      </w:r>
    </w:p>
    <w:p w14:paraId="2F331D32" w14:textId="77777777" w:rsidR="009835FE" w:rsidRDefault="009835FE" w:rsidP="009835FE">
      <w:pPr>
        <w:pStyle w:val="PL"/>
      </w:pPr>
      <w:r>
        <w:t xml:space="preserve">      tags:</w:t>
      </w:r>
    </w:p>
    <w:p w14:paraId="56F3D444" w14:textId="77777777" w:rsidR="009835FE" w:rsidRDefault="009835FE" w:rsidP="009835FE">
      <w:pPr>
        <w:pStyle w:val="PL"/>
      </w:pPr>
      <w:r>
        <w:t xml:space="preserve">        - Individual IMS Parameters Provisioning (Document)</w:t>
      </w:r>
    </w:p>
    <w:p w14:paraId="63230B05" w14:textId="77777777" w:rsidR="009835FE" w:rsidRDefault="009835FE" w:rsidP="009835FE">
      <w:pPr>
        <w:pStyle w:val="PL"/>
      </w:pPr>
      <w:r>
        <w:t xml:space="preserve">      requestBody:</w:t>
      </w:r>
    </w:p>
    <w:p w14:paraId="526AA23F" w14:textId="77777777" w:rsidR="009835FE" w:rsidRDefault="009835FE" w:rsidP="009835FE">
      <w:pPr>
        <w:pStyle w:val="PL"/>
      </w:pPr>
      <w:r>
        <w:t xml:space="preserve">        required: true</w:t>
      </w:r>
    </w:p>
    <w:p w14:paraId="5FDF2626" w14:textId="77777777" w:rsidR="009835FE" w:rsidRDefault="009835FE" w:rsidP="009835FE">
      <w:pPr>
        <w:pStyle w:val="PL"/>
      </w:pPr>
      <w:r>
        <w:t xml:space="preserve">        content:</w:t>
      </w:r>
    </w:p>
    <w:p w14:paraId="0EC762CA" w14:textId="77777777" w:rsidR="009835FE" w:rsidRDefault="009835FE" w:rsidP="009835FE">
      <w:pPr>
        <w:pStyle w:val="PL"/>
      </w:pPr>
      <w:r>
        <w:t xml:space="preserve">          application/merge-patch+json:</w:t>
      </w:r>
    </w:p>
    <w:p w14:paraId="122590D7" w14:textId="77777777" w:rsidR="009835FE" w:rsidRDefault="009835FE" w:rsidP="009835FE">
      <w:pPr>
        <w:pStyle w:val="PL"/>
      </w:pPr>
      <w:r>
        <w:t xml:space="preserve">            schema:</w:t>
      </w:r>
    </w:p>
    <w:p w14:paraId="46323716" w14:textId="77777777" w:rsidR="009835FE" w:rsidRDefault="009835FE" w:rsidP="009835FE">
      <w:pPr>
        <w:pStyle w:val="PL"/>
      </w:pPr>
      <w:r>
        <w:t xml:space="preserve">              $ref: '#/components/schemas/</w:t>
      </w:r>
      <w:r>
        <w:rPr>
          <w:lang w:val="en-US"/>
        </w:rPr>
        <w:t>ImsPpData</w:t>
      </w:r>
      <w:r>
        <w:t>Patch</w:t>
      </w:r>
      <w:r>
        <w:rPr>
          <w:lang w:val="en-US"/>
        </w:rPr>
        <w:t>'</w:t>
      </w:r>
    </w:p>
    <w:p w14:paraId="0F781C90" w14:textId="77777777" w:rsidR="009835FE" w:rsidRDefault="009835FE" w:rsidP="009835FE">
      <w:pPr>
        <w:pStyle w:val="PL"/>
      </w:pPr>
      <w:r>
        <w:t xml:space="preserve">      responses:</w:t>
      </w:r>
    </w:p>
    <w:p w14:paraId="0DEC846D" w14:textId="77777777" w:rsidR="009835FE" w:rsidRDefault="009835FE" w:rsidP="009835FE">
      <w:pPr>
        <w:pStyle w:val="PL"/>
      </w:pPr>
      <w:r>
        <w:t xml:space="preserve">        '200':</w:t>
      </w:r>
    </w:p>
    <w:p w14:paraId="45A10158" w14:textId="77777777" w:rsidR="009835FE" w:rsidRDefault="009835FE" w:rsidP="009835FE">
      <w:pPr>
        <w:pStyle w:val="PL"/>
      </w:pPr>
      <w:r>
        <w:t xml:space="preserve">          description: &gt;</w:t>
      </w:r>
    </w:p>
    <w:p w14:paraId="4CBD6C34" w14:textId="77777777" w:rsidR="009835FE" w:rsidRDefault="009835FE" w:rsidP="009835FE">
      <w:pPr>
        <w:pStyle w:val="PL"/>
      </w:pPr>
      <w:r>
        <w:t xml:space="preserve">            OK. The Individual IMS Parameters Provisioning resource is successfully</w:t>
      </w:r>
    </w:p>
    <w:p w14:paraId="19ECDB90" w14:textId="77777777" w:rsidR="009835FE" w:rsidRDefault="009835FE" w:rsidP="009835FE">
      <w:pPr>
        <w:pStyle w:val="PL"/>
      </w:pPr>
      <w:r>
        <w:t xml:space="preserve">            modified and a representation of the updated resource is returned in the response body.</w:t>
      </w:r>
    </w:p>
    <w:p w14:paraId="2EAFE088" w14:textId="77777777" w:rsidR="009835FE" w:rsidRDefault="009835FE" w:rsidP="009835FE">
      <w:pPr>
        <w:pStyle w:val="PL"/>
      </w:pPr>
      <w:r>
        <w:t xml:space="preserve">          content:</w:t>
      </w:r>
    </w:p>
    <w:p w14:paraId="2C45843E" w14:textId="77777777" w:rsidR="009835FE" w:rsidRDefault="009835FE" w:rsidP="009835FE">
      <w:pPr>
        <w:pStyle w:val="PL"/>
      </w:pPr>
      <w:r>
        <w:t xml:space="preserve">            application/json:</w:t>
      </w:r>
    </w:p>
    <w:p w14:paraId="01EF1944" w14:textId="77777777" w:rsidR="009835FE" w:rsidRDefault="009835FE" w:rsidP="009835FE">
      <w:pPr>
        <w:pStyle w:val="PL"/>
      </w:pPr>
      <w:r>
        <w:t xml:space="preserve">              schema:</w:t>
      </w:r>
    </w:p>
    <w:p w14:paraId="4CA8F7E8" w14:textId="77777777" w:rsidR="009835FE" w:rsidRDefault="009835FE" w:rsidP="009835FE">
      <w:pPr>
        <w:pStyle w:val="PL"/>
      </w:pPr>
      <w:r>
        <w:lastRenderedPageBreak/>
        <w:t xml:space="preserve">                $ref: '#/components/schemas/</w:t>
      </w:r>
      <w:r>
        <w:rPr>
          <w:lang w:val="en-US"/>
        </w:rPr>
        <w:t>ImsPpData'</w:t>
      </w:r>
    </w:p>
    <w:p w14:paraId="093B4D96" w14:textId="77777777" w:rsidR="009835FE" w:rsidRDefault="009835FE" w:rsidP="009835FE">
      <w:pPr>
        <w:pStyle w:val="PL"/>
      </w:pPr>
      <w:r>
        <w:t xml:space="preserve">        '204':</w:t>
      </w:r>
    </w:p>
    <w:p w14:paraId="431C36DA" w14:textId="77777777" w:rsidR="009835FE" w:rsidRDefault="009835FE" w:rsidP="009835FE">
      <w:pPr>
        <w:pStyle w:val="PL"/>
      </w:pPr>
      <w:r>
        <w:t xml:space="preserve">          description: &gt;</w:t>
      </w:r>
    </w:p>
    <w:p w14:paraId="2C712E5A" w14:textId="77777777" w:rsidR="009835FE" w:rsidRDefault="009835FE" w:rsidP="009835FE">
      <w:pPr>
        <w:pStyle w:val="PL"/>
      </w:pPr>
      <w:r>
        <w:t xml:space="preserve">            No Content. The Individual IMS Parameters Provisioning resource</w:t>
      </w:r>
      <w:r w:rsidRPr="00861A30">
        <w:t xml:space="preserve"> </w:t>
      </w:r>
      <w:r>
        <w:t>is</w:t>
      </w:r>
    </w:p>
    <w:p w14:paraId="0D0BEE6B" w14:textId="77777777" w:rsidR="009835FE" w:rsidRDefault="009835FE" w:rsidP="009835FE">
      <w:pPr>
        <w:pStyle w:val="PL"/>
      </w:pPr>
      <w:r>
        <w:t xml:space="preserve">            successfully modified and no content is returned in the response body.</w:t>
      </w:r>
    </w:p>
    <w:p w14:paraId="1DC6296F" w14:textId="77777777" w:rsidR="009835FE" w:rsidRDefault="009835FE" w:rsidP="009835FE">
      <w:pPr>
        <w:pStyle w:val="PL"/>
      </w:pPr>
      <w:r>
        <w:t xml:space="preserve">        '307':</w:t>
      </w:r>
    </w:p>
    <w:p w14:paraId="56304165" w14:textId="77777777" w:rsidR="009835FE" w:rsidRDefault="009835FE" w:rsidP="009835FE">
      <w:pPr>
        <w:pStyle w:val="PL"/>
      </w:pPr>
      <w:r>
        <w:t xml:space="preserve">          $ref: 'TS29122_CommonData.yaml#/components/responses/307'</w:t>
      </w:r>
    </w:p>
    <w:p w14:paraId="144990C4" w14:textId="77777777" w:rsidR="009835FE" w:rsidRDefault="009835FE" w:rsidP="009835FE">
      <w:pPr>
        <w:pStyle w:val="PL"/>
      </w:pPr>
      <w:r>
        <w:t xml:space="preserve">        '308':</w:t>
      </w:r>
    </w:p>
    <w:p w14:paraId="65437735" w14:textId="77777777" w:rsidR="009835FE" w:rsidRDefault="009835FE" w:rsidP="009835FE">
      <w:pPr>
        <w:pStyle w:val="PL"/>
      </w:pPr>
      <w:r>
        <w:t xml:space="preserve">          $ref: 'TS29122_CommonData.yaml#/components/responses/308'</w:t>
      </w:r>
    </w:p>
    <w:p w14:paraId="68411B72" w14:textId="77777777" w:rsidR="009835FE" w:rsidRDefault="009835FE" w:rsidP="009835FE">
      <w:pPr>
        <w:pStyle w:val="PL"/>
      </w:pPr>
      <w:r>
        <w:t xml:space="preserve">        '400':</w:t>
      </w:r>
    </w:p>
    <w:p w14:paraId="24C6D389" w14:textId="77777777" w:rsidR="009835FE" w:rsidRDefault="009835FE" w:rsidP="009835FE">
      <w:pPr>
        <w:pStyle w:val="PL"/>
      </w:pPr>
      <w:r>
        <w:t xml:space="preserve">          $ref: 'TS29122_CommonData.yaml#/components/responses/400'</w:t>
      </w:r>
    </w:p>
    <w:p w14:paraId="7AADF08E" w14:textId="77777777" w:rsidR="009835FE" w:rsidRDefault="009835FE" w:rsidP="009835FE">
      <w:pPr>
        <w:pStyle w:val="PL"/>
      </w:pPr>
      <w:r>
        <w:t xml:space="preserve">        '401':</w:t>
      </w:r>
    </w:p>
    <w:p w14:paraId="7DF263DB" w14:textId="77777777" w:rsidR="009835FE" w:rsidRDefault="009835FE" w:rsidP="009835FE">
      <w:pPr>
        <w:pStyle w:val="PL"/>
      </w:pPr>
      <w:r>
        <w:t xml:space="preserve">          $ref: 'TS29122_CommonData.yaml#/components/responses/401'</w:t>
      </w:r>
    </w:p>
    <w:p w14:paraId="56EDB487" w14:textId="77777777" w:rsidR="009835FE" w:rsidRDefault="009835FE" w:rsidP="009835FE">
      <w:pPr>
        <w:pStyle w:val="PL"/>
      </w:pPr>
      <w:r>
        <w:t xml:space="preserve">        '403':</w:t>
      </w:r>
    </w:p>
    <w:p w14:paraId="78339580" w14:textId="77777777" w:rsidR="009835FE" w:rsidRDefault="009835FE" w:rsidP="009835FE">
      <w:pPr>
        <w:pStyle w:val="PL"/>
      </w:pPr>
      <w:r>
        <w:t xml:space="preserve">          $ref: 'TS29122_CommonData.yaml#/components/responses/403'</w:t>
      </w:r>
    </w:p>
    <w:p w14:paraId="6DFB565E" w14:textId="77777777" w:rsidR="009835FE" w:rsidRDefault="009835FE" w:rsidP="009835FE">
      <w:pPr>
        <w:pStyle w:val="PL"/>
      </w:pPr>
      <w:r>
        <w:t xml:space="preserve">        '404':</w:t>
      </w:r>
    </w:p>
    <w:p w14:paraId="5E2D528D" w14:textId="77777777" w:rsidR="009835FE" w:rsidRDefault="009835FE" w:rsidP="009835FE">
      <w:pPr>
        <w:pStyle w:val="PL"/>
      </w:pPr>
      <w:r>
        <w:t xml:space="preserve">          $ref: 'TS29122_CommonData.yaml#/components/responses/404'</w:t>
      </w:r>
    </w:p>
    <w:p w14:paraId="0BC4D58D" w14:textId="77777777" w:rsidR="009835FE" w:rsidRDefault="009835FE" w:rsidP="009835FE">
      <w:pPr>
        <w:pStyle w:val="PL"/>
      </w:pPr>
      <w:r>
        <w:t xml:space="preserve">        '411':</w:t>
      </w:r>
    </w:p>
    <w:p w14:paraId="19412C09" w14:textId="77777777" w:rsidR="009835FE" w:rsidRDefault="009835FE" w:rsidP="009835FE">
      <w:pPr>
        <w:pStyle w:val="PL"/>
      </w:pPr>
      <w:r>
        <w:t xml:space="preserve">          $ref: 'TS29122_CommonData.yaml#/components/responses/411'</w:t>
      </w:r>
    </w:p>
    <w:p w14:paraId="74431661" w14:textId="77777777" w:rsidR="009835FE" w:rsidRDefault="009835FE" w:rsidP="009835FE">
      <w:pPr>
        <w:pStyle w:val="PL"/>
      </w:pPr>
      <w:r>
        <w:t xml:space="preserve">        '413':</w:t>
      </w:r>
    </w:p>
    <w:p w14:paraId="4CBE8185" w14:textId="77777777" w:rsidR="009835FE" w:rsidRDefault="009835FE" w:rsidP="009835FE">
      <w:pPr>
        <w:pStyle w:val="PL"/>
      </w:pPr>
      <w:r>
        <w:t xml:space="preserve">          $ref: 'TS29122_CommonData.yaml#/components/responses/413'</w:t>
      </w:r>
    </w:p>
    <w:p w14:paraId="437BB5F1" w14:textId="77777777" w:rsidR="009835FE" w:rsidRDefault="009835FE" w:rsidP="009835FE">
      <w:pPr>
        <w:pStyle w:val="PL"/>
      </w:pPr>
      <w:r>
        <w:t xml:space="preserve">        '415':</w:t>
      </w:r>
    </w:p>
    <w:p w14:paraId="7BFFA43B" w14:textId="77777777" w:rsidR="009835FE" w:rsidRDefault="009835FE" w:rsidP="009835FE">
      <w:pPr>
        <w:pStyle w:val="PL"/>
      </w:pPr>
      <w:r>
        <w:t xml:space="preserve">          $ref: 'TS29122_CommonData.yaml#/components/responses/415'</w:t>
      </w:r>
    </w:p>
    <w:p w14:paraId="194C68CB" w14:textId="77777777" w:rsidR="009835FE" w:rsidRDefault="009835FE" w:rsidP="009835FE">
      <w:pPr>
        <w:pStyle w:val="PL"/>
      </w:pPr>
      <w:r>
        <w:t xml:space="preserve">        '429':</w:t>
      </w:r>
    </w:p>
    <w:p w14:paraId="235CE2E1" w14:textId="77777777" w:rsidR="009835FE" w:rsidRDefault="009835FE" w:rsidP="009835FE">
      <w:pPr>
        <w:pStyle w:val="PL"/>
      </w:pPr>
      <w:r>
        <w:t xml:space="preserve">          $ref: 'TS29122_CommonData.yaml#/components/responses/429'</w:t>
      </w:r>
    </w:p>
    <w:p w14:paraId="3D788EE1" w14:textId="77777777" w:rsidR="009835FE" w:rsidRDefault="009835FE" w:rsidP="009835FE">
      <w:pPr>
        <w:pStyle w:val="PL"/>
      </w:pPr>
      <w:r>
        <w:t xml:space="preserve">        '500':</w:t>
      </w:r>
    </w:p>
    <w:p w14:paraId="550E2FF8" w14:textId="77777777" w:rsidR="009835FE" w:rsidRDefault="009835FE" w:rsidP="009835FE">
      <w:pPr>
        <w:pStyle w:val="PL"/>
      </w:pPr>
      <w:r>
        <w:t xml:space="preserve">          $ref: 'TS29122_CommonData.yaml#/components/responses/500'</w:t>
      </w:r>
    </w:p>
    <w:p w14:paraId="1C531BF5" w14:textId="77777777" w:rsidR="009835FE" w:rsidRDefault="009835FE" w:rsidP="009835FE">
      <w:pPr>
        <w:pStyle w:val="PL"/>
      </w:pPr>
      <w:r>
        <w:t xml:space="preserve">        '503':</w:t>
      </w:r>
    </w:p>
    <w:p w14:paraId="3B6437D5" w14:textId="77777777" w:rsidR="009835FE" w:rsidRDefault="009835FE" w:rsidP="009835FE">
      <w:pPr>
        <w:pStyle w:val="PL"/>
      </w:pPr>
      <w:r>
        <w:t xml:space="preserve">          $ref: 'TS29122_CommonData.yaml#/components/responses/503'</w:t>
      </w:r>
    </w:p>
    <w:p w14:paraId="0EBEB834" w14:textId="77777777" w:rsidR="009835FE" w:rsidRDefault="009835FE" w:rsidP="009835FE">
      <w:pPr>
        <w:pStyle w:val="PL"/>
      </w:pPr>
      <w:r>
        <w:t xml:space="preserve">        default:</w:t>
      </w:r>
    </w:p>
    <w:p w14:paraId="45AD63DA" w14:textId="77777777" w:rsidR="009835FE" w:rsidRDefault="009835FE" w:rsidP="009835FE">
      <w:pPr>
        <w:pStyle w:val="PL"/>
      </w:pPr>
      <w:r>
        <w:t xml:space="preserve">          $ref: 'TS29122_CommonData.yaml#/components/responses/default'</w:t>
      </w:r>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lastRenderedPageBreak/>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2AEF0551" w14:textId="77777777" w:rsidR="009835FE" w:rsidRDefault="009835FE" w:rsidP="009835FE">
      <w:pPr>
        <w:pStyle w:val="PL"/>
      </w:pPr>
    </w:p>
    <w:p w14:paraId="2EABAF19" w14:textId="77777777" w:rsidR="009835FE" w:rsidRDefault="009835FE" w:rsidP="009835FE">
      <w:pPr>
        <w:pStyle w:val="PL"/>
      </w:pPr>
      <w:r>
        <w:t xml:space="preserve">    </w:t>
      </w:r>
      <w:r>
        <w:rPr>
          <w:lang w:val="en-US"/>
        </w:rPr>
        <w:t>ImsPpData</w:t>
      </w:r>
      <w:r>
        <w:t>Patch:</w:t>
      </w:r>
    </w:p>
    <w:p w14:paraId="0B690E2E" w14:textId="77777777" w:rsidR="009835FE" w:rsidRDefault="009835FE" w:rsidP="009835FE">
      <w:pPr>
        <w:pStyle w:val="PL"/>
      </w:pPr>
      <w:r>
        <w:t xml:space="preserve">      description: &gt;</w:t>
      </w:r>
    </w:p>
    <w:p w14:paraId="5851A1BF" w14:textId="77777777" w:rsidR="009835FE" w:rsidRDefault="009835FE" w:rsidP="009835FE">
      <w:pPr>
        <w:pStyle w:val="PL"/>
        <w:rPr>
          <w:rFonts w:cs="Arial"/>
          <w:szCs w:val="18"/>
          <w:lang w:eastAsia="zh-CN"/>
        </w:rPr>
      </w:pPr>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4EB70E94" w14:textId="77777777" w:rsidR="009835FE" w:rsidRDefault="009835FE" w:rsidP="009835FE">
      <w:pPr>
        <w:pStyle w:val="PL"/>
      </w:pPr>
      <w:r>
        <w:rPr>
          <w:rFonts w:cs="Arial"/>
          <w:szCs w:val="18"/>
          <w:lang w:eastAsia="zh-CN"/>
        </w:rPr>
        <w:t xml:space="preserve">        data</w:t>
      </w:r>
      <w:r>
        <w:t>.</w:t>
      </w:r>
    </w:p>
    <w:p w14:paraId="5FB716B6" w14:textId="77777777" w:rsidR="009835FE" w:rsidRDefault="009835FE" w:rsidP="009835FE">
      <w:pPr>
        <w:pStyle w:val="PL"/>
      </w:pPr>
      <w:r>
        <w:t xml:space="preserve">      type: object</w:t>
      </w:r>
    </w:p>
    <w:p w14:paraId="0DEF20E2" w14:textId="77777777" w:rsidR="009835FE" w:rsidRDefault="009835FE" w:rsidP="009835FE">
      <w:pPr>
        <w:pStyle w:val="PL"/>
      </w:pPr>
      <w:r>
        <w:t xml:space="preserve">      properties:</w:t>
      </w:r>
    </w:p>
    <w:p w14:paraId="29CD2CA2" w14:textId="77777777" w:rsidR="009835FE" w:rsidRPr="008B1C02" w:rsidRDefault="009835FE" w:rsidP="009835FE">
      <w:pPr>
        <w:pStyle w:val="PL"/>
      </w:pPr>
      <w:r>
        <w:t xml:space="preserve">        imsData:</w:t>
      </w:r>
    </w:p>
    <w:p w14:paraId="3F3614F9"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77777777" w:rsidR="009835FE" w:rsidRDefault="009835FE" w:rsidP="009835FE">
      <w:pPr>
        <w:pStyle w:val="PL"/>
      </w:pPr>
      <w:r>
        <w:t xml:space="preserve">          $ref: '</w:t>
      </w:r>
      <w:r w:rsidRPr="00535965">
        <w:t>TS295</w:t>
      </w:r>
      <w:r>
        <w:t>62</w:t>
      </w:r>
      <w:r w:rsidRPr="00535965">
        <w:t>_</w:t>
      </w:r>
      <w:r>
        <w:t>Nhss_imsSDM</w:t>
      </w:r>
      <w:r w:rsidRPr="00535965">
        <w:t>.yaml</w:t>
      </w:r>
      <w:r>
        <w:t>#/components/schemas/PublicIdentity'</w:t>
      </w:r>
    </w:p>
    <w:p w14:paraId="7276724E" w14:textId="77777777" w:rsidR="009835FE" w:rsidRPr="008B1C02" w:rsidRDefault="009835FE" w:rsidP="009835FE">
      <w:pPr>
        <w:pStyle w:val="PL"/>
      </w:pPr>
      <w:r>
        <w:t xml:space="preserve">        rcdServerAddr:</w:t>
      </w:r>
    </w:p>
    <w:p w14:paraId="450BFDEA" w14:textId="77777777" w:rsidR="009835FE" w:rsidRPr="008B1C02" w:rsidRDefault="009835FE" w:rsidP="009835FE">
      <w:pPr>
        <w:pStyle w:val="PL"/>
      </w:pPr>
      <w:r w:rsidRPr="008B1C02">
        <w:t xml:space="preserve">          $ref: '</w:t>
      </w:r>
      <w:r>
        <w:rPr>
          <w:rFonts w:cs="Courier New"/>
          <w:szCs w:val="16"/>
        </w:rPr>
        <w:t>TS29571_CommonData.yaml#</w:t>
      </w:r>
      <w:r w:rsidRPr="008B1C02">
        <w:t>/components/schemas/</w:t>
      </w:r>
      <w:r>
        <w:t>ServerAddressingInfo</w:t>
      </w:r>
      <w:r w:rsidRPr="008B1C02">
        <w:t>'</w:t>
      </w:r>
    </w:p>
    <w:p w14:paraId="7818E347" w14:textId="77777777" w:rsidR="009835FE" w:rsidRDefault="009835FE" w:rsidP="009835FE">
      <w:pPr>
        <w:pStyle w:val="PL"/>
      </w:pPr>
      <w:r>
        <w:t xml:space="preserve">        rcdUrl:</w:t>
      </w:r>
    </w:p>
    <w:p w14:paraId="6DD422DC" w14:textId="77777777" w:rsidR="009835FE" w:rsidRDefault="009835FE" w:rsidP="009835FE">
      <w:pPr>
        <w:pStyle w:val="PL"/>
      </w:pPr>
      <w:r>
        <w:t xml:space="preserve">          $ref: 'TS29122_CommonData.yaml#/components/schemas/Link'</w:t>
      </w:r>
    </w:p>
    <w:p w14:paraId="7E4A4CBA" w14:textId="77777777" w:rsidR="009835FE" w:rsidRDefault="009835FE" w:rsidP="009835FE">
      <w:pPr>
        <w:pStyle w:val="PL"/>
      </w:pPr>
      <w:r>
        <w:t xml:space="preserve">        rcdInfo:</w:t>
      </w:r>
    </w:p>
    <w:p w14:paraId="036E70B0" w14:textId="77777777" w:rsidR="009835FE" w:rsidRDefault="009835FE" w:rsidP="009835FE">
      <w:pPr>
        <w:pStyle w:val="PL"/>
      </w:pPr>
      <w:r>
        <w:t xml:space="preserve">          type: string</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0A62625A"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oneOf:</w:t>
      </w:r>
    </w:p>
    <w:p w14:paraId="7B63D2EF"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rcdServerAddr</w:t>
      </w:r>
      <w:r w:rsidRPr="009F6B98">
        <w:rPr>
          <w:rFonts w:ascii="Courier New" w:hAnsi="Courier New"/>
          <w:sz w:val="16"/>
        </w:rPr>
        <w:t>]</w:t>
      </w:r>
    </w:p>
    <w:p w14:paraId="3FA01C87"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rcdUrl</w:t>
      </w:r>
      <w:r w:rsidRPr="009F6B98">
        <w:rPr>
          <w:rFonts w:ascii="Courier New" w:hAnsi="Courier New"/>
          <w:sz w:val="16"/>
        </w:rPr>
        <w:t>]</w:t>
      </w:r>
    </w:p>
    <w:p w14:paraId="7C732AB3" w14:textId="77777777" w:rsidR="009835FE" w:rsidRDefault="009835FE" w:rsidP="009835FE">
      <w:pPr>
        <w:pStyle w:val="PL"/>
      </w:pPr>
      <w:r w:rsidRPr="009F6B98">
        <w:t xml:space="preserve">          - required: [rcd</w:t>
      </w:r>
      <w:r>
        <w:t>Info</w:t>
      </w:r>
      <w:r w:rsidRPr="009F6B98">
        <w:t>]</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commentRangeStart w:id="342"/>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2"/>
      <w:bookmarkEnd w:id="333"/>
      <w:commentRangeEnd w:id="342"/>
      <w:r w:rsidR="00B41338">
        <w:rPr>
          <w:rStyle w:val="CommentReference"/>
          <w:rFonts w:ascii="Times New Roman" w:hAnsi="Times New Roman"/>
        </w:rPr>
        <w:commentReference w:id="342"/>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lastRenderedPageBreak/>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bl>
    <w:p w14:paraId="3B177A23" w14:textId="77777777" w:rsidR="00C82647" w:rsidRDefault="00C82647"/>
    <w:sectPr w:rsidR="00C82647" w:rsidSect="000A589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757"/>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2" w:author="Rapporteur [AEM, Huawei]" w:date="2025-02-27T17:20:00Z" w:initials="AEM">
    <w:p w14:paraId="00201E26" w14:textId="6F6F714C" w:rsidR="00422113" w:rsidRDefault="00422113">
      <w:pPr>
        <w:pStyle w:val="CommentText"/>
      </w:pPr>
      <w:r>
        <w:rPr>
          <w:rStyle w:val="CommentReference"/>
        </w:rPr>
        <w:annotationRef/>
      </w:r>
      <w:r>
        <w:t>Will be updated in the Stable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201E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201E26" w16cid:durableId="2B6B1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8A3C1" w14:textId="77777777" w:rsidR="003C5745" w:rsidRDefault="003C5745">
      <w:r>
        <w:separator/>
      </w:r>
    </w:p>
  </w:endnote>
  <w:endnote w:type="continuationSeparator" w:id="0">
    <w:p w14:paraId="33F7624D" w14:textId="77777777" w:rsidR="003C5745" w:rsidRDefault="003C5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5B6F0" w14:textId="77777777" w:rsidR="000A5891" w:rsidRDefault="000A58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6E6B8FD3" w:rsidR="00422113" w:rsidRDefault="000A589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0DB7B" w14:textId="77777777" w:rsidR="000A5891" w:rsidRDefault="000A5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9CDC5" w14:textId="77777777" w:rsidR="003C5745" w:rsidRDefault="003C5745">
      <w:r>
        <w:separator/>
      </w:r>
    </w:p>
  </w:footnote>
  <w:footnote w:type="continuationSeparator" w:id="0">
    <w:p w14:paraId="6542BF44" w14:textId="77777777" w:rsidR="003C5745" w:rsidRDefault="003C5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415E5" w14:textId="77777777" w:rsidR="000A5891" w:rsidRDefault="000A58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592FB41B" w:rsidR="00422113" w:rsidRDefault="000A5891"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5E0E9DCC" w14:textId="77777777" w:rsidR="00422113" w:rsidRDefault="00422113"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7F7F15DE" w:rsidR="00422113" w:rsidRDefault="000A5891"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422113" w:rsidRPr="000A08C0" w:rsidRDefault="00422113" w:rsidP="000A0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4700A" w14:textId="77777777" w:rsidR="000A5891" w:rsidRDefault="000A58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031758593">
    <w:abstractNumId w:val="19"/>
  </w:num>
  <w:num w:numId="2" w16cid:durableId="2035423809">
    <w:abstractNumId w:val="8"/>
  </w:num>
  <w:num w:numId="3" w16cid:durableId="2120441818">
    <w:abstractNumId w:val="36"/>
  </w:num>
  <w:num w:numId="4" w16cid:durableId="1482502361">
    <w:abstractNumId w:val="2"/>
  </w:num>
  <w:num w:numId="5" w16cid:durableId="1246963950">
    <w:abstractNumId w:val="1"/>
  </w:num>
  <w:num w:numId="6" w16cid:durableId="917593109">
    <w:abstractNumId w:val="0"/>
  </w:num>
  <w:num w:numId="7" w16cid:durableId="3661757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17878184">
    <w:abstractNumId w:val="33"/>
  </w:num>
  <w:num w:numId="9" w16cid:durableId="1052656284">
    <w:abstractNumId w:val="49"/>
  </w:num>
  <w:num w:numId="10" w16cid:durableId="35127724">
    <w:abstractNumId w:val="32"/>
  </w:num>
  <w:num w:numId="11" w16cid:durableId="1051736301">
    <w:abstractNumId w:val="30"/>
  </w:num>
  <w:num w:numId="12" w16cid:durableId="85079621">
    <w:abstractNumId w:val="45"/>
  </w:num>
  <w:num w:numId="13" w16cid:durableId="1879125977">
    <w:abstractNumId w:val="9"/>
  </w:num>
  <w:num w:numId="14" w16cid:durableId="501355025">
    <w:abstractNumId w:val="7"/>
  </w:num>
  <w:num w:numId="15" w16cid:durableId="1518612850">
    <w:abstractNumId w:val="6"/>
  </w:num>
  <w:num w:numId="16" w16cid:durableId="353003543">
    <w:abstractNumId w:val="5"/>
  </w:num>
  <w:num w:numId="17" w16cid:durableId="1283998806">
    <w:abstractNumId w:val="4"/>
  </w:num>
  <w:num w:numId="18" w16cid:durableId="496843771">
    <w:abstractNumId w:val="3"/>
  </w:num>
  <w:num w:numId="19" w16cid:durableId="1868909680">
    <w:abstractNumId w:val="44"/>
  </w:num>
  <w:num w:numId="20" w16cid:durableId="900990937">
    <w:abstractNumId w:val="25"/>
  </w:num>
  <w:num w:numId="21" w16cid:durableId="171378232">
    <w:abstractNumId w:val="26"/>
  </w:num>
  <w:num w:numId="22" w16cid:durableId="288559226">
    <w:abstractNumId w:val="16"/>
  </w:num>
  <w:num w:numId="23" w16cid:durableId="1582835130">
    <w:abstractNumId w:val="12"/>
  </w:num>
  <w:num w:numId="24" w16cid:durableId="701396742">
    <w:abstractNumId w:val="22"/>
  </w:num>
  <w:num w:numId="25" w16cid:durableId="251428227">
    <w:abstractNumId w:val="48"/>
  </w:num>
  <w:num w:numId="26" w16cid:durableId="438573662">
    <w:abstractNumId w:val="11"/>
  </w:num>
  <w:num w:numId="27" w16cid:durableId="1446924932">
    <w:abstractNumId w:val="17"/>
  </w:num>
  <w:num w:numId="28" w16cid:durableId="611282486">
    <w:abstractNumId w:val="41"/>
  </w:num>
  <w:num w:numId="29" w16cid:durableId="531263912">
    <w:abstractNumId w:val="38"/>
  </w:num>
  <w:num w:numId="30" w16cid:durableId="647592194">
    <w:abstractNumId w:val="43"/>
  </w:num>
  <w:num w:numId="31" w16cid:durableId="260841807">
    <w:abstractNumId w:val="35"/>
  </w:num>
  <w:num w:numId="32" w16cid:durableId="634482906">
    <w:abstractNumId w:val="27"/>
  </w:num>
  <w:num w:numId="33" w16cid:durableId="68890273">
    <w:abstractNumId w:val="23"/>
  </w:num>
  <w:num w:numId="34" w16cid:durableId="824929742">
    <w:abstractNumId w:val="37"/>
  </w:num>
  <w:num w:numId="35" w16cid:durableId="1603956079">
    <w:abstractNumId w:val="39"/>
  </w:num>
  <w:num w:numId="36" w16cid:durableId="907039870">
    <w:abstractNumId w:val="31"/>
  </w:num>
  <w:num w:numId="37" w16cid:durableId="1751924872">
    <w:abstractNumId w:val="46"/>
  </w:num>
  <w:num w:numId="38" w16cid:durableId="91243375">
    <w:abstractNumId w:val="14"/>
  </w:num>
  <w:num w:numId="39" w16cid:durableId="1671060587">
    <w:abstractNumId w:val="21"/>
  </w:num>
  <w:num w:numId="40" w16cid:durableId="290668482">
    <w:abstractNumId w:val="15"/>
  </w:num>
  <w:num w:numId="41" w16cid:durableId="659967373">
    <w:abstractNumId w:val="42"/>
  </w:num>
  <w:num w:numId="42" w16cid:durableId="1332216482">
    <w:abstractNumId w:val="28"/>
  </w:num>
  <w:num w:numId="43" w16cid:durableId="1185557835">
    <w:abstractNumId w:val="20"/>
  </w:num>
  <w:num w:numId="44" w16cid:durableId="2109033393">
    <w:abstractNumId w:val="24"/>
  </w:num>
  <w:num w:numId="45" w16cid:durableId="308360429">
    <w:abstractNumId w:val="47"/>
  </w:num>
  <w:num w:numId="46" w16cid:durableId="1398438966">
    <w:abstractNumId w:val="13"/>
  </w:num>
  <w:num w:numId="47" w16cid:durableId="413623551">
    <w:abstractNumId w:val="34"/>
  </w:num>
  <w:num w:numId="48" w16cid:durableId="1250044378">
    <w:abstractNumId w:val="40"/>
  </w:num>
  <w:num w:numId="49" w16cid:durableId="2079084535">
    <w:abstractNumId w:val="18"/>
  </w:num>
  <w:num w:numId="50" w16cid:durableId="2043751389">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37CAA"/>
    <w:rsid w:val="00040A72"/>
    <w:rsid w:val="0004382B"/>
    <w:rsid w:val="0004459B"/>
    <w:rsid w:val="000459AA"/>
    <w:rsid w:val="000459D8"/>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0D91"/>
    <w:rsid w:val="000A1B87"/>
    <w:rsid w:val="000A514D"/>
    <w:rsid w:val="000A5891"/>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5A90"/>
    <w:rsid w:val="000E6DF3"/>
    <w:rsid w:val="000F17DA"/>
    <w:rsid w:val="000F1DEB"/>
    <w:rsid w:val="000F4694"/>
    <w:rsid w:val="000F67FE"/>
    <w:rsid w:val="000F6B84"/>
    <w:rsid w:val="0010222E"/>
    <w:rsid w:val="0010345C"/>
    <w:rsid w:val="00105B0A"/>
    <w:rsid w:val="00106706"/>
    <w:rsid w:val="00107E2E"/>
    <w:rsid w:val="00110862"/>
    <w:rsid w:val="001126FA"/>
    <w:rsid w:val="001133A2"/>
    <w:rsid w:val="00115CAE"/>
    <w:rsid w:val="00116443"/>
    <w:rsid w:val="001202BA"/>
    <w:rsid w:val="001203C2"/>
    <w:rsid w:val="001215DD"/>
    <w:rsid w:val="00124BC9"/>
    <w:rsid w:val="00124D90"/>
    <w:rsid w:val="00125E00"/>
    <w:rsid w:val="00130B28"/>
    <w:rsid w:val="00133826"/>
    <w:rsid w:val="00133D62"/>
    <w:rsid w:val="00133F2D"/>
    <w:rsid w:val="001362FF"/>
    <w:rsid w:val="00136357"/>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771"/>
    <w:rsid w:val="001A2A04"/>
    <w:rsid w:val="001A39DA"/>
    <w:rsid w:val="001A6868"/>
    <w:rsid w:val="001B2E23"/>
    <w:rsid w:val="001B5816"/>
    <w:rsid w:val="001C51B9"/>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E84"/>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36"/>
    <w:rsid w:val="00297EE1"/>
    <w:rsid w:val="002A0398"/>
    <w:rsid w:val="002A0CB4"/>
    <w:rsid w:val="002A2266"/>
    <w:rsid w:val="002A3CF8"/>
    <w:rsid w:val="002A6671"/>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C42"/>
    <w:rsid w:val="002F3A58"/>
    <w:rsid w:val="002F52DF"/>
    <w:rsid w:val="002F77E1"/>
    <w:rsid w:val="002F7942"/>
    <w:rsid w:val="00300C08"/>
    <w:rsid w:val="003048E3"/>
    <w:rsid w:val="00306FE0"/>
    <w:rsid w:val="003108C0"/>
    <w:rsid w:val="00311558"/>
    <w:rsid w:val="003121FA"/>
    <w:rsid w:val="00312BA4"/>
    <w:rsid w:val="00313458"/>
    <w:rsid w:val="00313A3C"/>
    <w:rsid w:val="00315C23"/>
    <w:rsid w:val="003162A7"/>
    <w:rsid w:val="00316A4C"/>
    <w:rsid w:val="00316F26"/>
    <w:rsid w:val="0031702A"/>
    <w:rsid w:val="00325039"/>
    <w:rsid w:val="00325436"/>
    <w:rsid w:val="00326D9B"/>
    <w:rsid w:val="00330399"/>
    <w:rsid w:val="00330EB4"/>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C3E05"/>
    <w:rsid w:val="003C574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58E0"/>
    <w:rsid w:val="004B748C"/>
    <w:rsid w:val="004C0065"/>
    <w:rsid w:val="004C0EED"/>
    <w:rsid w:val="004C2A54"/>
    <w:rsid w:val="004C368A"/>
    <w:rsid w:val="004C70FD"/>
    <w:rsid w:val="004D1D78"/>
    <w:rsid w:val="004D297C"/>
    <w:rsid w:val="004D372E"/>
    <w:rsid w:val="004D3A1D"/>
    <w:rsid w:val="004D405A"/>
    <w:rsid w:val="004D47C2"/>
    <w:rsid w:val="004D5EBC"/>
    <w:rsid w:val="004D5F95"/>
    <w:rsid w:val="004E053B"/>
    <w:rsid w:val="004E0C0E"/>
    <w:rsid w:val="004E0C8D"/>
    <w:rsid w:val="004E2CB2"/>
    <w:rsid w:val="004E371E"/>
    <w:rsid w:val="004E5F70"/>
    <w:rsid w:val="004F16D7"/>
    <w:rsid w:val="004F3305"/>
    <w:rsid w:val="004F3F62"/>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B1352"/>
    <w:rsid w:val="005B1C24"/>
    <w:rsid w:val="005B33BE"/>
    <w:rsid w:val="005B3C22"/>
    <w:rsid w:val="005B5E0A"/>
    <w:rsid w:val="005C03DB"/>
    <w:rsid w:val="005C0AF8"/>
    <w:rsid w:val="005C14B6"/>
    <w:rsid w:val="005C1AF5"/>
    <w:rsid w:val="005C21E8"/>
    <w:rsid w:val="005C2A5D"/>
    <w:rsid w:val="005C4245"/>
    <w:rsid w:val="005C4E1C"/>
    <w:rsid w:val="005C693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356"/>
    <w:rsid w:val="005F4D81"/>
    <w:rsid w:val="005F6E7B"/>
    <w:rsid w:val="005F7D35"/>
    <w:rsid w:val="00600801"/>
    <w:rsid w:val="006020FA"/>
    <w:rsid w:val="006032F2"/>
    <w:rsid w:val="00605847"/>
    <w:rsid w:val="00610334"/>
    <w:rsid w:val="00611C54"/>
    <w:rsid w:val="00612058"/>
    <w:rsid w:val="00613D8E"/>
    <w:rsid w:val="00614AB2"/>
    <w:rsid w:val="006159CC"/>
    <w:rsid w:val="00616984"/>
    <w:rsid w:val="00617095"/>
    <w:rsid w:val="006222EF"/>
    <w:rsid w:val="006244E8"/>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D6461"/>
    <w:rsid w:val="006E3F8A"/>
    <w:rsid w:val="006E43DA"/>
    <w:rsid w:val="006E64EF"/>
    <w:rsid w:val="006F02F8"/>
    <w:rsid w:val="006F0F48"/>
    <w:rsid w:val="006F1276"/>
    <w:rsid w:val="006F1816"/>
    <w:rsid w:val="006F3D4C"/>
    <w:rsid w:val="006F3EAB"/>
    <w:rsid w:val="006F4BB7"/>
    <w:rsid w:val="006F53CD"/>
    <w:rsid w:val="006F57E5"/>
    <w:rsid w:val="00700C3E"/>
    <w:rsid w:val="00700CC0"/>
    <w:rsid w:val="007015E7"/>
    <w:rsid w:val="0070596C"/>
    <w:rsid w:val="00707CBB"/>
    <w:rsid w:val="007134F0"/>
    <w:rsid w:val="00714079"/>
    <w:rsid w:val="007149F6"/>
    <w:rsid w:val="0072034D"/>
    <w:rsid w:val="007209F4"/>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53F0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3B21"/>
    <w:rsid w:val="00845B6D"/>
    <w:rsid w:val="00847B86"/>
    <w:rsid w:val="0085122F"/>
    <w:rsid w:val="008520C2"/>
    <w:rsid w:val="00852A9F"/>
    <w:rsid w:val="00853893"/>
    <w:rsid w:val="00853E69"/>
    <w:rsid w:val="00854613"/>
    <w:rsid w:val="00856882"/>
    <w:rsid w:val="00860C30"/>
    <w:rsid w:val="00861574"/>
    <w:rsid w:val="0086386D"/>
    <w:rsid w:val="00864E61"/>
    <w:rsid w:val="00867757"/>
    <w:rsid w:val="008705F7"/>
    <w:rsid w:val="00873623"/>
    <w:rsid w:val="008742D5"/>
    <w:rsid w:val="0087431C"/>
    <w:rsid w:val="008760E5"/>
    <w:rsid w:val="00880470"/>
    <w:rsid w:val="00881362"/>
    <w:rsid w:val="00882BB2"/>
    <w:rsid w:val="008833BA"/>
    <w:rsid w:val="00885300"/>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E67"/>
    <w:rsid w:val="00922F3B"/>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5FE"/>
    <w:rsid w:val="00983A33"/>
    <w:rsid w:val="00984521"/>
    <w:rsid w:val="00985B3E"/>
    <w:rsid w:val="00985DCB"/>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73E4"/>
    <w:rsid w:val="009C156A"/>
    <w:rsid w:val="009C3DA8"/>
    <w:rsid w:val="009C3DC4"/>
    <w:rsid w:val="009C401A"/>
    <w:rsid w:val="009C6698"/>
    <w:rsid w:val="009C6998"/>
    <w:rsid w:val="009C7269"/>
    <w:rsid w:val="009D0FDF"/>
    <w:rsid w:val="009D18F1"/>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4168"/>
    <w:rsid w:val="00A94407"/>
    <w:rsid w:val="00A94487"/>
    <w:rsid w:val="00A95347"/>
    <w:rsid w:val="00AA319F"/>
    <w:rsid w:val="00AA5070"/>
    <w:rsid w:val="00AA56B4"/>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084E"/>
    <w:rsid w:val="00AD53A2"/>
    <w:rsid w:val="00AD66DD"/>
    <w:rsid w:val="00AE10A7"/>
    <w:rsid w:val="00AE13E4"/>
    <w:rsid w:val="00AE421E"/>
    <w:rsid w:val="00AE42D8"/>
    <w:rsid w:val="00AE61A1"/>
    <w:rsid w:val="00AF0785"/>
    <w:rsid w:val="00AF0A6D"/>
    <w:rsid w:val="00AF1A35"/>
    <w:rsid w:val="00AF262E"/>
    <w:rsid w:val="00AF2D62"/>
    <w:rsid w:val="00AF2F35"/>
    <w:rsid w:val="00AF380E"/>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701D1"/>
    <w:rsid w:val="00B70DC9"/>
    <w:rsid w:val="00B70F08"/>
    <w:rsid w:val="00B74A27"/>
    <w:rsid w:val="00B75083"/>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9C1"/>
    <w:rsid w:val="00BD59E2"/>
    <w:rsid w:val="00BD62C8"/>
    <w:rsid w:val="00BD7A5F"/>
    <w:rsid w:val="00BE0CF1"/>
    <w:rsid w:val="00BE1507"/>
    <w:rsid w:val="00BE2535"/>
    <w:rsid w:val="00BE3EE5"/>
    <w:rsid w:val="00BE7CFC"/>
    <w:rsid w:val="00BF065C"/>
    <w:rsid w:val="00BF099E"/>
    <w:rsid w:val="00BF22EB"/>
    <w:rsid w:val="00BF7636"/>
    <w:rsid w:val="00C00CAF"/>
    <w:rsid w:val="00C02198"/>
    <w:rsid w:val="00C04C06"/>
    <w:rsid w:val="00C05F61"/>
    <w:rsid w:val="00C11185"/>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0A02"/>
    <w:rsid w:val="00C529F6"/>
    <w:rsid w:val="00C55C25"/>
    <w:rsid w:val="00C5625D"/>
    <w:rsid w:val="00C56B5F"/>
    <w:rsid w:val="00C610BB"/>
    <w:rsid w:val="00C64CD3"/>
    <w:rsid w:val="00C64E95"/>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0AA9"/>
    <w:rsid w:val="00CA0C96"/>
    <w:rsid w:val="00CA1035"/>
    <w:rsid w:val="00CA3F3E"/>
    <w:rsid w:val="00CA4062"/>
    <w:rsid w:val="00CA5337"/>
    <w:rsid w:val="00CA7592"/>
    <w:rsid w:val="00CB0352"/>
    <w:rsid w:val="00CB082D"/>
    <w:rsid w:val="00CB0BE8"/>
    <w:rsid w:val="00CB109C"/>
    <w:rsid w:val="00CB18C9"/>
    <w:rsid w:val="00CB2229"/>
    <w:rsid w:val="00CB5C48"/>
    <w:rsid w:val="00CB6352"/>
    <w:rsid w:val="00CB7E99"/>
    <w:rsid w:val="00CC0DD2"/>
    <w:rsid w:val="00CC2838"/>
    <w:rsid w:val="00CC6A96"/>
    <w:rsid w:val="00CD0D9F"/>
    <w:rsid w:val="00CD1055"/>
    <w:rsid w:val="00CD339F"/>
    <w:rsid w:val="00CD4D97"/>
    <w:rsid w:val="00CD552A"/>
    <w:rsid w:val="00CD62FB"/>
    <w:rsid w:val="00CD6BCB"/>
    <w:rsid w:val="00CE1240"/>
    <w:rsid w:val="00CE1C4C"/>
    <w:rsid w:val="00CE7259"/>
    <w:rsid w:val="00CF0701"/>
    <w:rsid w:val="00CF08E4"/>
    <w:rsid w:val="00CF414D"/>
    <w:rsid w:val="00CF73AF"/>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0E93"/>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43AD"/>
    <w:rsid w:val="00DC4A7C"/>
    <w:rsid w:val="00DC609C"/>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4A8"/>
    <w:rsid w:val="00E40538"/>
    <w:rsid w:val="00E41818"/>
    <w:rsid w:val="00E437B3"/>
    <w:rsid w:val="00E43AE2"/>
    <w:rsid w:val="00E43B71"/>
    <w:rsid w:val="00E43CC3"/>
    <w:rsid w:val="00E441BC"/>
    <w:rsid w:val="00E518BE"/>
    <w:rsid w:val="00E52050"/>
    <w:rsid w:val="00E53F7B"/>
    <w:rsid w:val="00E55B2C"/>
    <w:rsid w:val="00E566EF"/>
    <w:rsid w:val="00E57882"/>
    <w:rsid w:val="00E57C5F"/>
    <w:rsid w:val="00E606C9"/>
    <w:rsid w:val="00E610FC"/>
    <w:rsid w:val="00E61A37"/>
    <w:rsid w:val="00E61AC0"/>
    <w:rsid w:val="00E6427E"/>
    <w:rsid w:val="00E65084"/>
    <w:rsid w:val="00E656D2"/>
    <w:rsid w:val="00E67CF9"/>
    <w:rsid w:val="00E716FB"/>
    <w:rsid w:val="00E72A8B"/>
    <w:rsid w:val="00E72BF3"/>
    <w:rsid w:val="00E73A39"/>
    <w:rsid w:val="00E7411D"/>
    <w:rsid w:val="00E74345"/>
    <w:rsid w:val="00E77EAB"/>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B35"/>
    <w:rsid w:val="00EF0C5F"/>
    <w:rsid w:val="00EF202F"/>
    <w:rsid w:val="00EF42B2"/>
    <w:rsid w:val="00EF6B2E"/>
    <w:rsid w:val="00F00576"/>
    <w:rsid w:val="00F00D5C"/>
    <w:rsid w:val="00F02FAE"/>
    <w:rsid w:val="00F04347"/>
    <w:rsid w:val="00F05B75"/>
    <w:rsid w:val="00F0727D"/>
    <w:rsid w:val="00F10C5B"/>
    <w:rsid w:val="00F13C53"/>
    <w:rsid w:val="00F152A2"/>
    <w:rsid w:val="00F15D7D"/>
    <w:rsid w:val="00F178DA"/>
    <w:rsid w:val="00F2137E"/>
    <w:rsid w:val="00F21E9D"/>
    <w:rsid w:val="00F22621"/>
    <w:rsid w:val="00F23646"/>
    <w:rsid w:val="00F236B5"/>
    <w:rsid w:val="00F23D9A"/>
    <w:rsid w:val="00F24C43"/>
    <w:rsid w:val="00F25000"/>
    <w:rsid w:val="00F255E5"/>
    <w:rsid w:val="00F27368"/>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0AB"/>
    <w:rsid w:val="00F57258"/>
    <w:rsid w:val="00F60170"/>
    <w:rsid w:val="00F62A16"/>
    <w:rsid w:val="00F635B6"/>
    <w:rsid w:val="00F7182A"/>
    <w:rsid w:val="00F71845"/>
    <w:rsid w:val="00F72169"/>
    <w:rsid w:val="00F7390D"/>
    <w:rsid w:val="00F761F0"/>
    <w:rsid w:val="00F76FE4"/>
    <w:rsid w:val="00F805E9"/>
    <w:rsid w:val="00F81923"/>
    <w:rsid w:val="00F82672"/>
    <w:rsid w:val="00F83481"/>
    <w:rsid w:val="00F85A73"/>
    <w:rsid w:val="00F85F60"/>
    <w:rsid w:val="00F871ED"/>
    <w:rsid w:val="00F8730D"/>
    <w:rsid w:val="00F900AA"/>
    <w:rsid w:val="00F93992"/>
    <w:rsid w:val="00F972CC"/>
    <w:rsid w:val="00FA092B"/>
    <w:rsid w:val="00FA1AB1"/>
    <w:rsid w:val="00FA3CED"/>
    <w:rsid w:val="00FA5133"/>
    <w:rsid w:val="00FA5898"/>
    <w:rsid w:val="00FA6C43"/>
    <w:rsid w:val="00FB07E4"/>
    <w:rsid w:val="00FB2297"/>
    <w:rsid w:val="00FB27EC"/>
    <w:rsid w:val="00FB28D6"/>
    <w:rsid w:val="00FB62B2"/>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1FD2D-8256-45F8-8A25-AF661620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275</Pages>
  <Words>122568</Words>
  <Characters>698642</Characters>
  <Application>Microsoft Office Word</Application>
  <DocSecurity>0</DocSecurity>
  <Lines>5822</Lines>
  <Paragraphs>1639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819571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MCC</cp:lastModifiedBy>
  <cp:revision>4</cp:revision>
  <cp:lastPrinted>2014-03-14T12:41:00Z</cp:lastPrinted>
  <dcterms:created xsi:type="dcterms:W3CDTF">2025-03-13T22:13:00Z</dcterms:created>
  <dcterms:modified xsi:type="dcterms:W3CDTF">2025-03-14T07:52:00Z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