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760D65D6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8F668D">
        <w:rPr>
          <w:noProof w:val="0"/>
        </w:rPr>
        <w:t>2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15pt;height:59.95pt" o:ole="">
            <v:imagedata r:id="rId9" o:title=""/>
          </v:shape>
          <o:OLEObject Type="Embed" ProgID="Word.Picture.8" ShapeID="_x0000_i1025" DrawAspect="Content" ObjectID="_1803476971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52263006" w14:textId="77777777" w:rsidR="001576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1576A3" w:rsidRPr="00EC2F53">
        <w:rPr>
          <w:noProof/>
          <w:lang w:val="en-US"/>
        </w:rPr>
        <w:t>Foreword</w:t>
      </w:r>
      <w:r w:rsidR="001576A3">
        <w:rPr>
          <w:noProof/>
        </w:rPr>
        <w:tab/>
        <w:t>39</w:t>
      </w:r>
    </w:p>
    <w:p w14:paraId="1E0D305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40</w:t>
      </w:r>
    </w:p>
    <w:p w14:paraId="7B0380F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40</w:t>
      </w:r>
    </w:p>
    <w:p w14:paraId="5077995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43</w:t>
      </w:r>
    </w:p>
    <w:p w14:paraId="1743549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43</w:t>
      </w:r>
    </w:p>
    <w:p w14:paraId="0D10C32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43</w:t>
      </w:r>
    </w:p>
    <w:p w14:paraId="571A8B2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44</w:t>
      </w:r>
    </w:p>
    <w:p w14:paraId="305919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</w:t>
      </w:r>
    </w:p>
    <w:p w14:paraId="653633E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47</w:t>
      </w:r>
    </w:p>
    <w:p w14:paraId="6B7109A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48</w:t>
      </w:r>
    </w:p>
    <w:p w14:paraId="6A8CB1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48</w:t>
      </w:r>
    </w:p>
    <w:p w14:paraId="3275CC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48</w:t>
      </w:r>
    </w:p>
    <w:p w14:paraId="6C42DE0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48</w:t>
      </w:r>
    </w:p>
    <w:p w14:paraId="5C4BEAF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</w:t>
      </w:r>
    </w:p>
    <w:p w14:paraId="6782B3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48</w:t>
      </w:r>
    </w:p>
    <w:p w14:paraId="1C3D07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C4A1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728688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2E1FC6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141993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344966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EFCEC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48137D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62</w:t>
      </w:r>
    </w:p>
    <w:p w14:paraId="2EB82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69CEA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3869A8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487592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187FC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38F9AF5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65</w:t>
      </w:r>
    </w:p>
    <w:p w14:paraId="5DC894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72ECD1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023256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66</w:t>
      </w:r>
    </w:p>
    <w:p w14:paraId="603B4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5DF6948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67</w:t>
      </w:r>
    </w:p>
    <w:p w14:paraId="57ABDA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68</w:t>
      </w:r>
    </w:p>
    <w:p w14:paraId="76DEBF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72</w:t>
      </w:r>
    </w:p>
    <w:p w14:paraId="5A5FBD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73</w:t>
      </w:r>
    </w:p>
    <w:p w14:paraId="260726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6E85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5A0D33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EC2F53">
        <w:rPr>
          <w:noProof/>
          <w:lang w:val="en-US" w:eastAsia="zh-CN"/>
        </w:rPr>
        <w:t>ound-</w:t>
      </w:r>
      <w:r>
        <w:rPr>
          <w:noProof/>
        </w:rPr>
        <w:t>T</w:t>
      </w:r>
      <w:r w:rsidRPr="00EC2F53">
        <w:rPr>
          <w:noProof/>
          <w:lang w:val="en-US" w:eastAsia="zh-CN"/>
        </w:rPr>
        <w:t>rip latency requirements</w:t>
      </w:r>
      <w:r>
        <w:rPr>
          <w:noProof/>
        </w:rPr>
        <w:tab/>
        <w:t>75</w:t>
      </w:r>
    </w:p>
    <w:p w14:paraId="476B29C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752F4E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EC2F53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76</w:t>
      </w:r>
    </w:p>
    <w:p w14:paraId="32F3AF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76</w:t>
      </w:r>
    </w:p>
    <w:p w14:paraId="499E57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76</w:t>
      </w:r>
    </w:p>
    <w:p w14:paraId="5A9712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0B6DD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77</w:t>
      </w:r>
    </w:p>
    <w:p w14:paraId="32499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77</w:t>
      </w:r>
    </w:p>
    <w:p w14:paraId="4CE6F3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Rate Limitation information reporting</w:t>
      </w:r>
      <w:r>
        <w:rPr>
          <w:noProof/>
        </w:rPr>
        <w:tab/>
        <w:t>77</w:t>
      </w:r>
    </w:p>
    <w:p w14:paraId="530BD4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77</w:t>
      </w:r>
    </w:p>
    <w:p w14:paraId="07DD38D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78</w:t>
      </w:r>
    </w:p>
    <w:p w14:paraId="4CDB3F6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78</w:t>
      </w:r>
    </w:p>
    <w:p w14:paraId="121CAA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79</w:t>
      </w:r>
    </w:p>
    <w:p w14:paraId="70B7D8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57F4EF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79</w:t>
      </w:r>
    </w:p>
    <w:p w14:paraId="6A81FD9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80</w:t>
      </w:r>
    </w:p>
    <w:p w14:paraId="17EB3A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80</w:t>
      </w:r>
    </w:p>
    <w:p w14:paraId="362AE2D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80</w:t>
      </w:r>
    </w:p>
    <w:p w14:paraId="264C4E6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80</w:t>
      </w:r>
    </w:p>
    <w:p w14:paraId="5867D3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82</w:t>
      </w:r>
    </w:p>
    <w:p w14:paraId="221699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83</w:t>
      </w:r>
    </w:p>
    <w:p w14:paraId="57FFBF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83</w:t>
      </w:r>
    </w:p>
    <w:p w14:paraId="096BDF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83</w:t>
      </w:r>
    </w:p>
    <w:p w14:paraId="0A5C89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83</w:t>
      </w:r>
    </w:p>
    <w:p w14:paraId="1B1B6A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84</w:t>
      </w:r>
    </w:p>
    <w:p w14:paraId="05C410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84</w:t>
      </w:r>
    </w:p>
    <w:p w14:paraId="4DBF3F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84</w:t>
      </w:r>
    </w:p>
    <w:p w14:paraId="3CF1A00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85</w:t>
      </w:r>
    </w:p>
    <w:p w14:paraId="1C95EF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85</w:t>
      </w:r>
    </w:p>
    <w:p w14:paraId="3F227C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87</w:t>
      </w:r>
    </w:p>
    <w:p w14:paraId="29023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90</w:t>
      </w:r>
    </w:p>
    <w:p w14:paraId="550573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91</w:t>
      </w:r>
    </w:p>
    <w:p w14:paraId="4D2E3B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01BB79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91</w:t>
      </w:r>
    </w:p>
    <w:p w14:paraId="1021E9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91</w:t>
      </w:r>
    </w:p>
    <w:p w14:paraId="7FFE6A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5E5286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91</w:t>
      </w:r>
    </w:p>
    <w:p w14:paraId="1F0DC0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92</w:t>
      </w:r>
    </w:p>
    <w:p w14:paraId="6DA883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92</w:t>
      </w:r>
    </w:p>
    <w:p w14:paraId="74C8D7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58033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92</w:t>
      </w:r>
    </w:p>
    <w:p w14:paraId="0E6702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94</w:t>
      </w:r>
    </w:p>
    <w:p w14:paraId="20DC5D7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95</w:t>
      </w:r>
    </w:p>
    <w:p w14:paraId="40FB42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96</w:t>
      </w:r>
    </w:p>
    <w:p w14:paraId="0222BF8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97</w:t>
      </w:r>
    </w:p>
    <w:p w14:paraId="0A1B46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536246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97</w:t>
      </w:r>
    </w:p>
    <w:p w14:paraId="7C3BC5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98</w:t>
      </w:r>
    </w:p>
    <w:p w14:paraId="1C090D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98</w:t>
      </w:r>
    </w:p>
    <w:p w14:paraId="22601D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98</w:t>
      </w:r>
    </w:p>
    <w:p w14:paraId="5C61C9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99</w:t>
      </w:r>
    </w:p>
    <w:p w14:paraId="2E8D7DD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99</w:t>
      </w:r>
    </w:p>
    <w:p w14:paraId="05227A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99</w:t>
      </w:r>
    </w:p>
    <w:p w14:paraId="16C34E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DA5A7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99</w:t>
      </w:r>
    </w:p>
    <w:p w14:paraId="372855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2176AB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60ADF8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100</w:t>
      </w:r>
    </w:p>
    <w:p w14:paraId="0D32F8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101</w:t>
      </w:r>
    </w:p>
    <w:p w14:paraId="777D01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1C127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101</w:t>
      </w:r>
    </w:p>
    <w:p w14:paraId="3A0286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102</w:t>
      </w:r>
    </w:p>
    <w:p w14:paraId="0DF31D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102</w:t>
      </w:r>
    </w:p>
    <w:p w14:paraId="42CA7F5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102</w:t>
      </w:r>
    </w:p>
    <w:p w14:paraId="6D82EAF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103</w:t>
      </w:r>
    </w:p>
    <w:p w14:paraId="527D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41C6F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103</w:t>
      </w:r>
    </w:p>
    <w:p w14:paraId="0A0E1C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6D44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103</w:t>
      </w:r>
    </w:p>
    <w:p w14:paraId="2CF341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104</w:t>
      </w:r>
    </w:p>
    <w:p w14:paraId="0B2B9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104</w:t>
      </w:r>
    </w:p>
    <w:p w14:paraId="2283CD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105</w:t>
      </w:r>
    </w:p>
    <w:p w14:paraId="3571F5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6FD43C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105</w:t>
      </w:r>
    </w:p>
    <w:p w14:paraId="3C2CC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107</w:t>
      </w:r>
    </w:p>
    <w:p w14:paraId="1C947D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108</w:t>
      </w:r>
    </w:p>
    <w:p w14:paraId="079211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108</w:t>
      </w:r>
    </w:p>
    <w:p w14:paraId="09A49E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109</w:t>
      </w:r>
    </w:p>
    <w:p w14:paraId="0B6537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109</w:t>
      </w:r>
    </w:p>
    <w:p w14:paraId="4521A7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110</w:t>
      </w:r>
    </w:p>
    <w:p w14:paraId="372A4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6BAFAB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110</w:t>
      </w:r>
    </w:p>
    <w:p w14:paraId="4D4B76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111</w:t>
      </w:r>
    </w:p>
    <w:p w14:paraId="631D2B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112</w:t>
      </w:r>
    </w:p>
    <w:p w14:paraId="71260D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5BE379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112</w:t>
      </w:r>
    </w:p>
    <w:p w14:paraId="40B606E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112</w:t>
      </w:r>
    </w:p>
    <w:p w14:paraId="223421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112</w:t>
      </w:r>
    </w:p>
    <w:p w14:paraId="44EEDF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113</w:t>
      </w:r>
    </w:p>
    <w:p w14:paraId="1B1001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113</w:t>
      </w:r>
    </w:p>
    <w:p w14:paraId="5025A6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F7AF7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113</w:t>
      </w:r>
    </w:p>
    <w:p w14:paraId="3B77DA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114</w:t>
      </w:r>
    </w:p>
    <w:p w14:paraId="7FFF96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114</w:t>
      </w:r>
    </w:p>
    <w:p w14:paraId="0B4C82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115</w:t>
      </w:r>
    </w:p>
    <w:p w14:paraId="1137EC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115</w:t>
      </w:r>
    </w:p>
    <w:p w14:paraId="296A7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115</w:t>
      </w:r>
    </w:p>
    <w:p w14:paraId="73602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116</w:t>
      </w:r>
    </w:p>
    <w:p w14:paraId="4B486A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116</w:t>
      </w:r>
    </w:p>
    <w:p w14:paraId="3434D3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117</w:t>
      </w:r>
    </w:p>
    <w:p w14:paraId="69903D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5D8BE4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117</w:t>
      </w:r>
    </w:p>
    <w:p w14:paraId="5ACAB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117</w:t>
      </w:r>
    </w:p>
    <w:p w14:paraId="2E8FA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118</w:t>
      </w:r>
    </w:p>
    <w:p w14:paraId="57D6D4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118</w:t>
      </w:r>
    </w:p>
    <w:p w14:paraId="67996D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118</w:t>
      </w:r>
    </w:p>
    <w:p w14:paraId="041411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10F7ED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119</w:t>
      </w:r>
    </w:p>
    <w:p w14:paraId="1264C9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119</w:t>
      </w:r>
    </w:p>
    <w:p w14:paraId="3F86B5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119</w:t>
      </w:r>
    </w:p>
    <w:p w14:paraId="2DE6A2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3F398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119</w:t>
      </w:r>
    </w:p>
    <w:p w14:paraId="3328AE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120</w:t>
      </w:r>
    </w:p>
    <w:p w14:paraId="3AC7D7B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121</w:t>
      </w:r>
    </w:p>
    <w:p w14:paraId="1FAAE2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B913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121</w:t>
      </w:r>
    </w:p>
    <w:p w14:paraId="4C3463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122</w:t>
      </w:r>
    </w:p>
    <w:p w14:paraId="10DD2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123</w:t>
      </w:r>
    </w:p>
    <w:p w14:paraId="0FBA85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124</w:t>
      </w:r>
    </w:p>
    <w:p w14:paraId="01B11B4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125</w:t>
      </w:r>
    </w:p>
    <w:p w14:paraId="027083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317F35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125</w:t>
      </w:r>
    </w:p>
    <w:p w14:paraId="7829427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125</w:t>
      </w:r>
    </w:p>
    <w:p w14:paraId="61E87A7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126</w:t>
      </w:r>
    </w:p>
    <w:p w14:paraId="2EB01F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126</w:t>
      </w:r>
    </w:p>
    <w:p w14:paraId="35C472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126</w:t>
      </w:r>
    </w:p>
    <w:p w14:paraId="4C5C13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036399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126</w:t>
      </w:r>
    </w:p>
    <w:p w14:paraId="1EF6DC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127</w:t>
      </w:r>
    </w:p>
    <w:p w14:paraId="7F85A08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127</w:t>
      </w:r>
    </w:p>
    <w:p w14:paraId="446C12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127</w:t>
      </w:r>
    </w:p>
    <w:p w14:paraId="01058F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128</w:t>
      </w:r>
    </w:p>
    <w:p w14:paraId="4D62B2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5E6E80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128</w:t>
      </w:r>
    </w:p>
    <w:p w14:paraId="503A18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129</w:t>
      </w:r>
    </w:p>
    <w:p w14:paraId="5FC6C7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129</w:t>
      </w:r>
    </w:p>
    <w:p w14:paraId="67CE9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129</w:t>
      </w:r>
    </w:p>
    <w:p w14:paraId="7B88D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130</w:t>
      </w:r>
    </w:p>
    <w:p w14:paraId="4CD2645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3E603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130</w:t>
      </w:r>
    </w:p>
    <w:p w14:paraId="0C0264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131</w:t>
      </w:r>
    </w:p>
    <w:p w14:paraId="52DCF9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025F1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132</w:t>
      </w:r>
    </w:p>
    <w:p w14:paraId="15DF9D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132</w:t>
      </w:r>
    </w:p>
    <w:p w14:paraId="3EA5C7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78E026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132</w:t>
      </w:r>
    </w:p>
    <w:p w14:paraId="4A29DD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133</w:t>
      </w:r>
    </w:p>
    <w:p w14:paraId="4326DB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133</w:t>
      </w:r>
    </w:p>
    <w:p w14:paraId="44C62B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134</w:t>
      </w:r>
    </w:p>
    <w:p w14:paraId="0190FA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134</w:t>
      </w:r>
    </w:p>
    <w:p w14:paraId="31EC5E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5403E7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134</w:t>
      </w:r>
    </w:p>
    <w:p w14:paraId="34C586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135</w:t>
      </w:r>
    </w:p>
    <w:p w14:paraId="18C032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135</w:t>
      </w:r>
    </w:p>
    <w:p w14:paraId="20515EA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135</w:t>
      </w:r>
    </w:p>
    <w:p w14:paraId="6CAA28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6EE25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136</w:t>
      </w:r>
    </w:p>
    <w:p w14:paraId="092B795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63DACD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137</w:t>
      </w:r>
    </w:p>
    <w:p w14:paraId="5C1351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C2D8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138</w:t>
      </w:r>
    </w:p>
    <w:p w14:paraId="28E1B8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139</w:t>
      </w:r>
    </w:p>
    <w:p w14:paraId="767C94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139</w:t>
      </w:r>
    </w:p>
    <w:p w14:paraId="24498E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139</w:t>
      </w:r>
    </w:p>
    <w:p w14:paraId="34F7DF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140</w:t>
      </w:r>
    </w:p>
    <w:p w14:paraId="2439D4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59AB8E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2582BF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23F04F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5534F26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141</w:t>
      </w:r>
    </w:p>
    <w:p w14:paraId="6B4361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141</w:t>
      </w:r>
    </w:p>
    <w:p w14:paraId="12F8E70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141</w:t>
      </w:r>
    </w:p>
    <w:p w14:paraId="71C384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142</w:t>
      </w:r>
    </w:p>
    <w:p w14:paraId="74ADF3B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142</w:t>
      </w:r>
    </w:p>
    <w:p w14:paraId="506C6D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142</w:t>
      </w:r>
    </w:p>
    <w:p w14:paraId="6ABD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143</w:t>
      </w:r>
    </w:p>
    <w:p w14:paraId="7BDC2C8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48A617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143</w:t>
      </w:r>
    </w:p>
    <w:p w14:paraId="26E37A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143</w:t>
      </w:r>
    </w:p>
    <w:p w14:paraId="7FDCBC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143</w:t>
      </w:r>
    </w:p>
    <w:p w14:paraId="5245F0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144</w:t>
      </w:r>
    </w:p>
    <w:p w14:paraId="6033E12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144</w:t>
      </w:r>
    </w:p>
    <w:p w14:paraId="415293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17EF98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144</w:t>
      </w:r>
    </w:p>
    <w:p w14:paraId="5DBF9AB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145</w:t>
      </w:r>
    </w:p>
    <w:p w14:paraId="1A9EBE0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56ED468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148</w:t>
      </w:r>
    </w:p>
    <w:p w14:paraId="67B741B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148</w:t>
      </w:r>
    </w:p>
    <w:p w14:paraId="7C601A4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149</w:t>
      </w:r>
    </w:p>
    <w:p w14:paraId="0DDD4D7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7DF0C9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150</w:t>
      </w:r>
    </w:p>
    <w:p w14:paraId="19760C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150</w:t>
      </w:r>
    </w:p>
    <w:p w14:paraId="60B921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150</w:t>
      </w:r>
    </w:p>
    <w:p w14:paraId="394D79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150</w:t>
      </w:r>
    </w:p>
    <w:p w14:paraId="6C49A7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150</w:t>
      </w:r>
    </w:p>
    <w:p w14:paraId="60BEB3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151</w:t>
      </w:r>
    </w:p>
    <w:p w14:paraId="0F02F65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7FB036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151</w:t>
      </w:r>
    </w:p>
    <w:p w14:paraId="2637F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152</w:t>
      </w:r>
    </w:p>
    <w:p w14:paraId="4B02CC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152</w:t>
      </w:r>
    </w:p>
    <w:p w14:paraId="456711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E1591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152</w:t>
      </w:r>
    </w:p>
    <w:p w14:paraId="3C6DF1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153</w:t>
      </w:r>
    </w:p>
    <w:p w14:paraId="60D7FE5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59454D2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153</w:t>
      </w:r>
    </w:p>
    <w:p w14:paraId="52AEEE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154</w:t>
      </w:r>
    </w:p>
    <w:p w14:paraId="1BFC8F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154</w:t>
      </w:r>
    </w:p>
    <w:p w14:paraId="430F8B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155</w:t>
      </w:r>
    </w:p>
    <w:p w14:paraId="46694D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156</w:t>
      </w:r>
    </w:p>
    <w:p w14:paraId="50D9B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156</w:t>
      </w:r>
    </w:p>
    <w:p w14:paraId="4B24BE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B9BF6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157</w:t>
      </w:r>
    </w:p>
    <w:p w14:paraId="093C32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157</w:t>
      </w:r>
    </w:p>
    <w:p w14:paraId="657140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157</w:t>
      </w:r>
    </w:p>
    <w:p w14:paraId="44B558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157</w:t>
      </w:r>
    </w:p>
    <w:p w14:paraId="7C11EB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158</w:t>
      </w:r>
    </w:p>
    <w:p w14:paraId="567785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158</w:t>
      </w:r>
    </w:p>
    <w:p w14:paraId="425B61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158</w:t>
      </w:r>
    </w:p>
    <w:p w14:paraId="46B91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159</w:t>
      </w:r>
    </w:p>
    <w:p w14:paraId="44C52D2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159</w:t>
      </w:r>
    </w:p>
    <w:p w14:paraId="5B623E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159</w:t>
      </w:r>
    </w:p>
    <w:p w14:paraId="62FE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159</w:t>
      </w:r>
    </w:p>
    <w:p w14:paraId="4AD702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159</w:t>
      </w:r>
    </w:p>
    <w:p w14:paraId="35899D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7B6D61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2E32A4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7E7E5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465546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162</w:t>
      </w:r>
    </w:p>
    <w:p w14:paraId="5088AE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268B5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162</w:t>
      </w:r>
    </w:p>
    <w:p w14:paraId="4A82B5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169</w:t>
      </w:r>
    </w:p>
    <w:p w14:paraId="136F89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174</w:t>
      </w:r>
    </w:p>
    <w:p w14:paraId="390930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177</w:t>
      </w:r>
    </w:p>
    <w:p w14:paraId="30913F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177</w:t>
      </w:r>
    </w:p>
    <w:p w14:paraId="4F39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</w:t>
      </w:r>
      <w:r>
        <w:rPr>
          <w:noProof/>
        </w:rPr>
        <w:tab/>
        <w:t>177</w:t>
      </w:r>
    </w:p>
    <w:p w14:paraId="78F3C5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TrafficDataSetRm</w:t>
      </w:r>
      <w:r>
        <w:rPr>
          <w:noProof/>
        </w:rPr>
        <w:tab/>
        <w:t>178</w:t>
      </w:r>
    </w:p>
    <w:p w14:paraId="3ADC7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178</w:t>
      </w:r>
    </w:p>
    <w:p w14:paraId="377481D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178</w:t>
      </w:r>
    </w:p>
    <w:p w14:paraId="0BA4CD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4C77DE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178</w:t>
      </w:r>
    </w:p>
    <w:p w14:paraId="2DA59A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178</w:t>
      </w:r>
    </w:p>
    <w:p w14:paraId="4530F7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179</w:t>
      </w:r>
    </w:p>
    <w:p w14:paraId="02A13B5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7E6D531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180</w:t>
      </w:r>
    </w:p>
    <w:p w14:paraId="431969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180</w:t>
      </w:r>
    </w:p>
    <w:p w14:paraId="40FDD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181</w:t>
      </w:r>
    </w:p>
    <w:p w14:paraId="663D8C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181</w:t>
      </w:r>
    </w:p>
    <w:p w14:paraId="6255C8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181</w:t>
      </w:r>
    </w:p>
    <w:p w14:paraId="0FFBCD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181</w:t>
      </w:r>
    </w:p>
    <w:p w14:paraId="4A14C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181</w:t>
      </w:r>
    </w:p>
    <w:p w14:paraId="19C894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181</w:t>
      </w:r>
    </w:p>
    <w:p w14:paraId="3EE2CE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181</w:t>
      </w:r>
    </w:p>
    <w:p w14:paraId="1E203E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5608E6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182</w:t>
      </w:r>
    </w:p>
    <w:p w14:paraId="2E7B8D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182</w:t>
      </w:r>
    </w:p>
    <w:p w14:paraId="54DD30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182</w:t>
      </w:r>
    </w:p>
    <w:p w14:paraId="44A660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183</w:t>
      </w:r>
    </w:p>
    <w:p w14:paraId="3DBF86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183</w:t>
      </w:r>
    </w:p>
    <w:p w14:paraId="77A8E2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15B4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183</w:t>
      </w:r>
    </w:p>
    <w:p w14:paraId="4CC6D4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183</w:t>
      </w:r>
    </w:p>
    <w:p w14:paraId="02DAA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1A27A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183</w:t>
      </w:r>
    </w:p>
    <w:p w14:paraId="7F2B64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183</w:t>
      </w:r>
    </w:p>
    <w:p w14:paraId="3ECD9C3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184</w:t>
      </w:r>
    </w:p>
    <w:p w14:paraId="70EDE7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184</w:t>
      </w:r>
    </w:p>
    <w:p w14:paraId="71E39C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184</w:t>
      </w:r>
    </w:p>
    <w:p w14:paraId="43FDE7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184</w:t>
      </w:r>
    </w:p>
    <w:p w14:paraId="7EB70B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184</w:t>
      </w:r>
    </w:p>
    <w:p w14:paraId="4F355B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4D012B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184</w:t>
      </w:r>
    </w:p>
    <w:p w14:paraId="40F0C0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184</w:t>
      </w:r>
    </w:p>
    <w:p w14:paraId="6F27065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185</w:t>
      </w:r>
    </w:p>
    <w:p w14:paraId="472C00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185</w:t>
      </w:r>
    </w:p>
    <w:p w14:paraId="7E2357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185</w:t>
      </w:r>
    </w:p>
    <w:p w14:paraId="2CD326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185</w:t>
      </w:r>
    </w:p>
    <w:p w14:paraId="3B6FFA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186</w:t>
      </w:r>
    </w:p>
    <w:p w14:paraId="51E663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0E8C27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186</w:t>
      </w:r>
    </w:p>
    <w:p w14:paraId="31D7A9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186</w:t>
      </w:r>
    </w:p>
    <w:p w14:paraId="39A047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186</w:t>
      </w:r>
    </w:p>
    <w:p w14:paraId="54F5A3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186</w:t>
      </w:r>
    </w:p>
    <w:p w14:paraId="6E8A63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187</w:t>
      </w:r>
    </w:p>
    <w:p w14:paraId="4E1D27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188</w:t>
      </w:r>
    </w:p>
    <w:p w14:paraId="4F6FF8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159B9F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188</w:t>
      </w:r>
    </w:p>
    <w:p w14:paraId="0E403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188</w:t>
      </w:r>
    </w:p>
    <w:p w14:paraId="500953D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10E273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188</w:t>
      </w:r>
    </w:p>
    <w:p w14:paraId="5A7D08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189</w:t>
      </w:r>
    </w:p>
    <w:p w14:paraId="09B0372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190</w:t>
      </w:r>
    </w:p>
    <w:p w14:paraId="4841074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01C1BB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191</w:t>
      </w:r>
    </w:p>
    <w:p w14:paraId="00454B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192</w:t>
      </w:r>
    </w:p>
    <w:p w14:paraId="7D75B0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192</w:t>
      </w:r>
    </w:p>
    <w:p w14:paraId="271331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2670C7F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FB34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2AF868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193</w:t>
      </w:r>
    </w:p>
    <w:p w14:paraId="16D36F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193</w:t>
      </w:r>
    </w:p>
    <w:p w14:paraId="487A16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193</w:t>
      </w:r>
    </w:p>
    <w:p w14:paraId="0EBF89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194</w:t>
      </w:r>
    </w:p>
    <w:p w14:paraId="650A8D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194</w:t>
      </w:r>
    </w:p>
    <w:p w14:paraId="60D203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73D31A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04BF685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199</w:t>
      </w:r>
    </w:p>
    <w:p w14:paraId="3E1221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58937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200</w:t>
      </w:r>
    </w:p>
    <w:p w14:paraId="2BEB9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201</w:t>
      </w:r>
    </w:p>
    <w:p w14:paraId="07BFE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202</w:t>
      </w:r>
    </w:p>
    <w:p w14:paraId="693DD0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206</w:t>
      </w:r>
    </w:p>
    <w:p w14:paraId="036E76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207</w:t>
      </w:r>
    </w:p>
    <w:p w14:paraId="3FB44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213</w:t>
      </w:r>
    </w:p>
    <w:p w14:paraId="0276D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</w:t>
      </w:r>
    </w:p>
    <w:p w14:paraId="23EB83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214</w:t>
      </w:r>
    </w:p>
    <w:p w14:paraId="1D30D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215</w:t>
      </w:r>
    </w:p>
    <w:p w14:paraId="76DBC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</w:t>
      </w:r>
    </w:p>
    <w:p w14:paraId="68EBAC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215</w:t>
      </w:r>
    </w:p>
    <w:p w14:paraId="343574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216</w:t>
      </w:r>
    </w:p>
    <w:p w14:paraId="01C608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221</w:t>
      </w:r>
    </w:p>
    <w:p w14:paraId="25340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224</w:t>
      </w:r>
    </w:p>
    <w:p w14:paraId="582992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225</w:t>
      </w:r>
    </w:p>
    <w:p w14:paraId="4DDE14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225</w:t>
      </w:r>
    </w:p>
    <w:p w14:paraId="5BCDD0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226</w:t>
      </w:r>
    </w:p>
    <w:p w14:paraId="01B185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227</w:t>
      </w:r>
    </w:p>
    <w:p w14:paraId="124F5F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227</w:t>
      </w:r>
    </w:p>
    <w:p w14:paraId="0A125B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228</w:t>
      </w:r>
    </w:p>
    <w:p w14:paraId="7D57B5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228</w:t>
      </w:r>
    </w:p>
    <w:p w14:paraId="28E6C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7B536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228</w:t>
      </w:r>
    </w:p>
    <w:p w14:paraId="3DF514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228</w:t>
      </w:r>
    </w:p>
    <w:p w14:paraId="7E2972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229</w:t>
      </w:r>
    </w:p>
    <w:p w14:paraId="170CED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230</w:t>
      </w:r>
    </w:p>
    <w:p w14:paraId="65F97AF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234</w:t>
      </w:r>
    </w:p>
    <w:p w14:paraId="2EEF529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234</w:t>
      </w:r>
    </w:p>
    <w:p w14:paraId="2E3F29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234</w:t>
      </w:r>
    </w:p>
    <w:p w14:paraId="4820DB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234</w:t>
      </w:r>
    </w:p>
    <w:p w14:paraId="2F8F882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235</w:t>
      </w:r>
    </w:p>
    <w:p w14:paraId="3066C4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235</w:t>
      </w:r>
    </w:p>
    <w:p w14:paraId="718244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2D89D5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1BD5957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236</w:t>
      </w:r>
    </w:p>
    <w:p w14:paraId="6BD412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1E34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236</w:t>
      </w:r>
    </w:p>
    <w:p w14:paraId="4640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3D526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1C4C6B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3AB3FB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25C49A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238</w:t>
      </w:r>
    </w:p>
    <w:p w14:paraId="027AEA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238</w:t>
      </w:r>
    </w:p>
    <w:p w14:paraId="407A5D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238</w:t>
      </w:r>
    </w:p>
    <w:p w14:paraId="316BF5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5C87D7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478326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0D65699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069122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240</w:t>
      </w:r>
    </w:p>
    <w:p w14:paraId="08E61F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F548E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242</w:t>
      </w:r>
    </w:p>
    <w:p w14:paraId="69F46C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242</w:t>
      </w:r>
    </w:p>
    <w:p w14:paraId="60E42F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CFC97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243</w:t>
      </w:r>
    </w:p>
    <w:p w14:paraId="7140A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243</w:t>
      </w:r>
    </w:p>
    <w:p w14:paraId="579739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243</w:t>
      </w:r>
    </w:p>
    <w:p w14:paraId="5F785D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243</w:t>
      </w:r>
    </w:p>
    <w:p w14:paraId="27991A7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243</w:t>
      </w:r>
    </w:p>
    <w:p w14:paraId="37994D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F4D73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244</w:t>
      </w:r>
    </w:p>
    <w:p w14:paraId="296328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C1A4A3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244</w:t>
      </w:r>
    </w:p>
    <w:p w14:paraId="779DA3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245</w:t>
      </w:r>
    </w:p>
    <w:p w14:paraId="758514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D78BF5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246</w:t>
      </w:r>
    </w:p>
    <w:p w14:paraId="6C5261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246</w:t>
      </w:r>
    </w:p>
    <w:p w14:paraId="2F856B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249</w:t>
      </w:r>
    </w:p>
    <w:p w14:paraId="2C8238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250</w:t>
      </w:r>
    </w:p>
    <w:p w14:paraId="1AC9EA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250</w:t>
      </w:r>
    </w:p>
    <w:p w14:paraId="4F42EF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251</w:t>
      </w:r>
    </w:p>
    <w:p w14:paraId="55F77A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123380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251</w:t>
      </w:r>
    </w:p>
    <w:p w14:paraId="5CD8AD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252</w:t>
      </w:r>
    </w:p>
    <w:p w14:paraId="7F8875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252</w:t>
      </w:r>
    </w:p>
    <w:p w14:paraId="310D2B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252</w:t>
      </w:r>
    </w:p>
    <w:p w14:paraId="613CD0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252</w:t>
      </w:r>
    </w:p>
    <w:p w14:paraId="7514E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253</w:t>
      </w:r>
    </w:p>
    <w:p w14:paraId="3E47D5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253</w:t>
      </w:r>
    </w:p>
    <w:p w14:paraId="64C5C4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253</w:t>
      </w:r>
    </w:p>
    <w:p w14:paraId="121A7A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253</w:t>
      </w:r>
    </w:p>
    <w:p w14:paraId="1CC75A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254</w:t>
      </w:r>
    </w:p>
    <w:p w14:paraId="26DFD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748527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254</w:t>
      </w:r>
    </w:p>
    <w:p w14:paraId="33584C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254</w:t>
      </w:r>
    </w:p>
    <w:p w14:paraId="5D7C330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254</w:t>
      </w:r>
    </w:p>
    <w:p w14:paraId="00BD79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255</w:t>
      </w:r>
    </w:p>
    <w:p w14:paraId="7FD960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144EB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255</w:t>
      </w:r>
    </w:p>
    <w:p w14:paraId="5C0654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255</w:t>
      </w:r>
    </w:p>
    <w:p w14:paraId="79F1477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255</w:t>
      </w:r>
    </w:p>
    <w:p w14:paraId="38509D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07C9DE7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255</w:t>
      </w:r>
    </w:p>
    <w:p w14:paraId="666714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255</w:t>
      </w:r>
    </w:p>
    <w:p w14:paraId="1B99AD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256</w:t>
      </w:r>
    </w:p>
    <w:p w14:paraId="71AE2B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41BC42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256</w:t>
      </w:r>
    </w:p>
    <w:p w14:paraId="6E5130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257</w:t>
      </w:r>
    </w:p>
    <w:p w14:paraId="3BC80B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04670D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257</w:t>
      </w:r>
    </w:p>
    <w:p w14:paraId="006C71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258</w:t>
      </w:r>
    </w:p>
    <w:p w14:paraId="5B4779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258</w:t>
      </w:r>
    </w:p>
    <w:p w14:paraId="601776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7F241C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258</w:t>
      </w:r>
    </w:p>
    <w:p w14:paraId="275FC7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258</w:t>
      </w:r>
    </w:p>
    <w:p w14:paraId="206A56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2A91F8A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3CFCFF4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259</w:t>
      </w:r>
    </w:p>
    <w:p w14:paraId="50D9194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260</w:t>
      </w:r>
    </w:p>
    <w:p w14:paraId="33AADF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261</w:t>
      </w:r>
    </w:p>
    <w:p w14:paraId="3D3DD8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261</w:t>
      </w:r>
    </w:p>
    <w:p w14:paraId="08A336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261</w:t>
      </w:r>
    </w:p>
    <w:p w14:paraId="785D0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23467A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262</w:t>
      </w:r>
    </w:p>
    <w:p w14:paraId="61E3793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262</w:t>
      </w:r>
    </w:p>
    <w:p w14:paraId="6EAE67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3D328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262</w:t>
      </w:r>
    </w:p>
    <w:p w14:paraId="46D238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262</w:t>
      </w:r>
    </w:p>
    <w:p w14:paraId="09E111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263</w:t>
      </w:r>
    </w:p>
    <w:p w14:paraId="1A79D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4F47E6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263</w:t>
      </w:r>
    </w:p>
    <w:p w14:paraId="1473BBC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263</w:t>
      </w:r>
    </w:p>
    <w:p w14:paraId="36F8011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263</w:t>
      </w:r>
    </w:p>
    <w:p w14:paraId="634F69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263</w:t>
      </w:r>
    </w:p>
    <w:p w14:paraId="787C69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263</w:t>
      </w:r>
    </w:p>
    <w:p w14:paraId="57F237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263</w:t>
      </w:r>
    </w:p>
    <w:p w14:paraId="023DA0B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264</w:t>
      </w:r>
    </w:p>
    <w:p w14:paraId="114C1F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304EC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264</w:t>
      </w:r>
    </w:p>
    <w:p w14:paraId="59C220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264</w:t>
      </w:r>
    </w:p>
    <w:p w14:paraId="076F07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265</w:t>
      </w:r>
    </w:p>
    <w:p w14:paraId="497896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23851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265</w:t>
      </w:r>
    </w:p>
    <w:p w14:paraId="359D29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265</w:t>
      </w:r>
    </w:p>
    <w:p w14:paraId="69452BD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1DB071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4EE39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266</w:t>
      </w:r>
    </w:p>
    <w:p w14:paraId="1233B4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267</w:t>
      </w:r>
    </w:p>
    <w:p w14:paraId="64A208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72230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35A699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267</w:t>
      </w:r>
    </w:p>
    <w:p w14:paraId="534E7BE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4F44E1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267</w:t>
      </w:r>
    </w:p>
    <w:p w14:paraId="2B64CE4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268</w:t>
      </w:r>
    </w:p>
    <w:p w14:paraId="55495D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269</w:t>
      </w:r>
    </w:p>
    <w:p w14:paraId="7AA007D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6859AD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271</w:t>
      </w:r>
    </w:p>
    <w:p w14:paraId="536D847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271</w:t>
      </w:r>
    </w:p>
    <w:p w14:paraId="2B80824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271</w:t>
      </w:r>
    </w:p>
    <w:p w14:paraId="7C12D9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A4018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271</w:t>
      </w:r>
    </w:p>
    <w:p w14:paraId="07F0C6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271</w:t>
      </w:r>
    </w:p>
    <w:p w14:paraId="3B0EDE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48296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272</w:t>
      </w:r>
    </w:p>
    <w:p w14:paraId="60E10B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272</w:t>
      </w:r>
    </w:p>
    <w:p w14:paraId="3470AE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273</w:t>
      </w:r>
    </w:p>
    <w:p w14:paraId="61D071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273</w:t>
      </w:r>
    </w:p>
    <w:p w14:paraId="14AC53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210C0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273</w:t>
      </w:r>
    </w:p>
    <w:p w14:paraId="47BC4C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273</w:t>
      </w:r>
    </w:p>
    <w:p w14:paraId="1DBD24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273</w:t>
      </w:r>
    </w:p>
    <w:p w14:paraId="7C3C5C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273</w:t>
      </w:r>
    </w:p>
    <w:p w14:paraId="32BC0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737C5A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04AA22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0DE9E0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274</w:t>
      </w:r>
    </w:p>
    <w:p w14:paraId="6051F3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42EDF4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274</w:t>
      </w:r>
    </w:p>
    <w:p w14:paraId="3DD473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274</w:t>
      </w:r>
    </w:p>
    <w:p w14:paraId="1A571D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275</w:t>
      </w:r>
    </w:p>
    <w:p w14:paraId="1B0E90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18C24B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275</w:t>
      </w:r>
    </w:p>
    <w:p w14:paraId="70D1F8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275</w:t>
      </w:r>
    </w:p>
    <w:p w14:paraId="4237AF9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6D5884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275</w:t>
      </w:r>
    </w:p>
    <w:p w14:paraId="77CFEA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276</w:t>
      </w:r>
    </w:p>
    <w:p w14:paraId="7E7743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277</w:t>
      </w:r>
    </w:p>
    <w:p w14:paraId="405350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73B09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277</w:t>
      </w:r>
    </w:p>
    <w:p w14:paraId="0EF23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277</w:t>
      </w:r>
    </w:p>
    <w:p w14:paraId="7CED5B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38DC2A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277</w:t>
      </w:r>
    </w:p>
    <w:p w14:paraId="716674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278</w:t>
      </w:r>
    </w:p>
    <w:p w14:paraId="029110A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279</w:t>
      </w:r>
    </w:p>
    <w:p w14:paraId="12386D6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9C8B0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281</w:t>
      </w:r>
    </w:p>
    <w:p w14:paraId="43329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281</w:t>
      </w:r>
    </w:p>
    <w:p w14:paraId="06AE00C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5C5FE8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666CD7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281</w:t>
      </w:r>
    </w:p>
    <w:p w14:paraId="7891A0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05D3C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288F9A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282</w:t>
      </w:r>
    </w:p>
    <w:p w14:paraId="283349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283</w:t>
      </w:r>
    </w:p>
    <w:p w14:paraId="52958E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283</w:t>
      </w:r>
    </w:p>
    <w:p w14:paraId="4E87C6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49C496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283</w:t>
      </w:r>
    </w:p>
    <w:p w14:paraId="15D3EF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283</w:t>
      </w:r>
    </w:p>
    <w:p w14:paraId="7EA4D1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1415CA7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303E8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680130D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284</w:t>
      </w:r>
    </w:p>
    <w:p w14:paraId="10BAE68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284</w:t>
      </w:r>
    </w:p>
    <w:p w14:paraId="6D2B3EC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2F155C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284</w:t>
      </w:r>
    </w:p>
    <w:p w14:paraId="619010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284</w:t>
      </w:r>
    </w:p>
    <w:p w14:paraId="6EE3CF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285</w:t>
      </w:r>
    </w:p>
    <w:p w14:paraId="34A957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FA0E8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285</w:t>
      </w:r>
    </w:p>
    <w:p w14:paraId="3B1048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285</w:t>
      </w:r>
    </w:p>
    <w:p w14:paraId="7ACCA1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1764F6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285</w:t>
      </w:r>
    </w:p>
    <w:p w14:paraId="1745BAC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91C0D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287</w:t>
      </w:r>
    </w:p>
    <w:p w14:paraId="7448A9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22A19E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287</w:t>
      </w:r>
    </w:p>
    <w:p w14:paraId="2D4E24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287</w:t>
      </w:r>
    </w:p>
    <w:p w14:paraId="29CCE9F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537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33DA5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288</w:t>
      </w:r>
    </w:p>
    <w:p w14:paraId="5F058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289</w:t>
      </w:r>
    </w:p>
    <w:p w14:paraId="71F6E99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286C2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291</w:t>
      </w:r>
    </w:p>
    <w:p w14:paraId="57C678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741806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291</w:t>
      </w:r>
    </w:p>
    <w:p w14:paraId="58B60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291</w:t>
      </w:r>
    </w:p>
    <w:p w14:paraId="595EA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291</w:t>
      </w:r>
    </w:p>
    <w:p w14:paraId="1EB8FB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292</w:t>
      </w:r>
    </w:p>
    <w:p w14:paraId="39A2F7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292</w:t>
      </w:r>
    </w:p>
    <w:p w14:paraId="3C025A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293</w:t>
      </w:r>
    </w:p>
    <w:p w14:paraId="414EA65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293</w:t>
      </w:r>
    </w:p>
    <w:p w14:paraId="014F5E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293</w:t>
      </w:r>
    </w:p>
    <w:p w14:paraId="5CEFBF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74A0FA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297</w:t>
      </w:r>
    </w:p>
    <w:p w14:paraId="5EC803E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3A4ACD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62CD8C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298</w:t>
      </w:r>
    </w:p>
    <w:p w14:paraId="02A6F8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302</w:t>
      </w:r>
    </w:p>
    <w:p w14:paraId="5AA800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304</w:t>
      </w:r>
    </w:p>
    <w:p w14:paraId="7A28F4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305</w:t>
      </w:r>
    </w:p>
    <w:p w14:paraId="103942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305</w:t>
      </w:r>
    </w:p>
    <w:p w14:paraId="7FBE93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306</w:t>
      </w:r>
    </w:p>
    <w:p w14:paraId="4D3DB8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307</w:t>
      </w:r>
    </w:p>
    <w:p w14:paraId="53E471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309</w:t>
      </w:r>
    </w:p>
    <w:p w14:paraId="7DF3F1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127683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679585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309</w:t>
      </w:r>
    </w:p>
    <w:p w14:paraId="6E31CD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309</w:t>
      </w:r>
    </w:p>
    <w:p w14:paraId="079E54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60189A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310</w:t>
      </w:r>
    </w:p>
    <w:p w14:paraId="2AFB8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313</w:t>
      </w:r>
    </w:p>
    <w:p w14:paraId="0E3F792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314</w:t>
      </w:r>
    </w:p>
    <w:p w14:paraId="341845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314</w:t>
      </w:r>
    </w:p>
    <w:p w14:paraId="223417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314</w:t>
      </w:r>
    </w:p>
    <w:p w14:paraId="437AD1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315</w:t>
      </w:r>
    </w:p>
    <w:p w14:paraId="59D64B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318</w:t>
      </w:r>
    </w:p>
    <w:p w14:paraId="0D2A75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30EA52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318</w:t>
      </w:r>
    </w:p>
    <w:p w14:paraId="2876FE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318</w:t>
      </w:r>
    </w:p>
    <w:p w14:paraId="780B7CC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318</w:t>
      </w:r>
    </w:p>
    <w:p w14:paraId="6BBECE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120B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318</w:t>
      </w:r>
    </w:p>
    <w:p w14:paraId="70ACBA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318</w:t>
      </w:r>
    </w:p>
    <w:p w14:paraId="2D8491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319</w:t>
      </w:r>
    </w:p>
    <w:p w14:paraId="51C1F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8D01F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319</w:t>
      </w:r>
    </w:p>
    <w:p w14:paraId="034C3D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320</w:t>
      </w:r>
    </w:p>
    <w:p w14:paraId="1ED4FB5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BBBE1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320</w:t>
      </w:r>
    </w:p>
    <w:p w14:paraId="21D4221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321</w:t>
      </w:r>
    </w:p>
    <w:p w14:paraId="622D9C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321</w:t>
      </w:r>
    </w:p>
    <w:p w14:paraId="0ACAB5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1D9D81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3E75C4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46EF34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61C04C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322</w:t>
      </w:r>
    </w:p>
    <w:p w14:paraId="29395E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322</w:t>
      </w:r>
    </w:p>
    <w:p w14:paraId="18DA2B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323</w:t>
      </w:r>
    </w:p>
    <w:p w14:paraId="04B58E5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324</w:t>
      </w:r>
    </w:p>
    <w:p w14:paraId="44229B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7EB001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325</w:t>
      </w:r>
    </w:p>
    <w:p w14:paraId="413671D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325</w:t>
      </w:r>
    </w:p>
    <w:p w14:paraId="60BA96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325</w:t>
      </w:r>
    </w:p>
    <w:p w14:paraId="71392CA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397353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8682A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6F3FDE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326</w:t>
      </w:r>
    </w:p>
    <w:p w14:paraId="0048E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327</w:t>
      </w:r>
    </w:p>
    <w:p w14:paraId="07DBF54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1C5DE1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89F62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58BB5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0BAD7A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327</w:t>
      </w:r>
    </w:p>
    <w:p w14:paraId="192E60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327</w:t>
      </w:r>
    </w:p>
    <w:p w14:paraId="2347CD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327</w:t>
      </w:r>
    </w:p>
    <w:p w14:paraId="14988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327</w:t>
      </w:r>
    </w:p>
    <w:p w14:paraId="3B96DE5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EC2F53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328</w:t>
      </w:r>
    </w:p>
    <w:p w14:paraId="25DD3B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33F78C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328</w:t>
      </w:r>
    </w:p>
    <w:p w14:paraId="250A6D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328</w:t>
      </w:r>
    </w:p>
    <w:p w14:paraId="1C1B5C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328</w:t>
      </w:r>
    </w:p>
    <w:p w14:paraId="60BC4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20FE5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328</w:t>
      </w:r>
    </w:p>
    <w:p w14:paraId="26DA83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329</w:t>
      </w:r>
    </w:p>
    <w:p w14:paraId="27EE93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329</w:t>
      </w:r>
    </w:p>
    <w:p w14:paraId="068C34C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329</w:t>
      </w:r>
    </w:p>
    <w:p w14:paraId="4BD0EA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329</w:t>
      </w:r>
    </w:p>
    <w:p w14:paraId="28D0F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329</w:t>
      </w:r>
    </w:p>
    <w:p w14:paraId="73A7C0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330</w:t>
      </w:r>
    </w:p>
    <w:p w14:paraId="0596CD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05499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330</w:t>
      </w:r>
    </w:p>
    <w:p w14:paraId="7487F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330</w:t>
      </w:r>
    </w:p>
    <w:p w14:paraId="1E9B10E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3DE35F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6C180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331</w:t>
      </w:r>
    </w:p>
    <w:p w14:paraId="58785DC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331</w:t>
      </w:r>
    </w:p>
    <w:p w14:paraId="1CB31C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1E5CE9F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6D8918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3F724A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1E9EE33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331</w:t>
      </w:r>
    </w:p>
    <w:p w14:paraId="50805D3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67861B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332</w:t>
      </w:r>
    </w:p>
    <w:p w14:paraId="1EE04A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332</w:t>
      </w:r>
    </w:p>
    <w:p w14:paraId="1D9834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332</w:t>
      </w:r>
    </w:p>
    <w:p w14:paraId="731C23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332</w:t>
      </w:r>
    </w:p>
    <w:p w14:paraId="19936C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332</w:t>
      </w:r>
    </w:p>
    <w:p w14:paraId="47BC8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332</w:t>
      </w:r>
    </w:p>
    <w:p w14:paraId="262E85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333</w:t>
      </w:r>
    </w:p>
    <w:p w14:paraId="61CA35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256F932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333</w:t>
      </w:r>
    </w:p>
    <w:p w14:paraId="446DE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333</w:t>
      </w:r>
    </w:p>
    <w:p w14:paraId="47740D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334</w:t>
      </w:r>
    </w:p>
    <w:p w14:paraId="4A3DC7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334</w:t>
      </w:r>
    </w:p>
    <w:p w14:paraId="3F08D97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335</w:t>
      </w:r>
    </w:p>
    <w:p w14:paraId="518C85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6FC7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335</w:t>
      </w:r>
    </w:p>
    <w:p w14:paraId="6F0A44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335</w:t>
      </w:r>
    </w:p>
    <w:p w14:paraId="77F939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F2E1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336</w:t>
      </w:r>
    </w:p>
    <w:p w14:paraId="15B3C5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336</w:t>
      </w:r>
    </w:p>
    <w:p w14:paraId="2CAAD5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336</w:t>
      </w:r>
    </w:p>
    <w:p w14:paraId="30C59C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2811B6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A9F1B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54DC06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337</w:t>
      </w:r>
    </w:p>
    <w:p w14:paraId="17F50F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337</w:t>
      </w:r>
    </w:p>
    <w:p w14:paraId="2F734D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75806D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338</w:t>
      </w:r>
    </w:p>
    <w:p w14:paraId="5AF419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338</w:t>
      </w:r>
    </w:p>
    <w:p w14:paraId="61901C2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338</w:t>
      </w:r>
    </w:p>
    <w:p w14:paraId="7094F6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338</w:t>
      </w:r>
    </w:p>
    <w:p w14:paraId="1DB63AA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338</w:t>
      </w:r>
    </w:p>
    <w:p w14:paraId="72F3F1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338</w:t>
      </w:r>
    </w:p>
    <w:p w14:paraId="137933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339</w:t>
      </w:r>
    </w:p>
    <w:p w14:paraId="2BA682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DE5AF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340</w:t>
      </w:r>
    </w:p>
    <w:p w14:paraId="5F979F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340</w:t>
      </w:r>
    </w:p>
    <w:p w14:paraId="56D672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7BF8C48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340</w:t>
      </w:r>
    </w:p>
    <w:p w14:paraId="119896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341</w:t>
      </w:r>
    </w:p>
    <w:p w14:paraId="25C472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342</w:t>
      </w:r>
    </w:p>
    <w:p w14:paraId="7C6CD5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6410C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3896BB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0995697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43FB75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20C98C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343</w:t>
      </w:r>
    </w:p>
    <w:p w14:paraId="6F0F45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344</w:t>
      </w:r>
    </w:p>
    <w:p w14:paraId="37EB7F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345</w:t>
      </w:r>
    </w:p>
    <w:p w14:paraId="6075C6F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215E3F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37A6C4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346</w:t>
      </w:r>
    </w:p>
    <w:p w14:paraId="13C19B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577D9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346</w:t>
      </w:r>
    </w:p>
    <w:p w14:paraId="61D6D6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347</w:t>
      </w:r>
    </w:p>
    <w:p w14:paraId="09DD999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348</w:t>
      </w:r>
    </w:p>
    <w:p w14:paraId="155A27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EB967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348</w:t>
      </w:r>
    </w:p>
    <w:p w14:paraId="69C6E4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348</w:t>
      </w:r>
    </w:p>
    <w:p w14:paraId="0E31CB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275B793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348</w:t>
      </w:r>
    </w:p>
    <w:p w14:paraId="7B459F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349</w:t>
      </w:r>
    </w:p>
    <w:p w14:paraId="3907A2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350</w:t>
      </w:r>
    </w:p>
    <w:p w14:paraId="74F293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351</w:t>
      </w:r>
    </w:p>
    <w:p w14:paraId="1904C41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351</w:t>
      </w:r>
    </w:p>
    <w:p w14:paraId="66E2AC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0F8BD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352</w:t>
      </w:r>
    </w:p>
    <w:p w14:paraId="018D5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352</w:t>
      </w:r>
    </w:p>
    <w:p w14:paraId="26F5CF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352</w:t>
      </w:r>
    </w:p>
    <w:p w14:paraId="3F18EE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352</w:t>
      </w:r>
    </w:p>
    <w:p w14:paraId="3A6F4B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352</w:t>
      </w:r>
    </w:p>
    <w:p w14:paraId="5AABB46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353</w:t>
      </w:r>
    </w:p>
    <w:p w14:paraId="0835EB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353</w:t>
      </w:r>
    </w:p>
    <w:p w14:paraId="178EE9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353</w:t>
      </w:r>
    </w:p>
    <w:p w14:paraId="60ABC7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353</w:t>
      </w:r>
    </w:p>
    <w:p w14:paraId="3917CA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353</w:t>
      </w:r>
    </w:p>
    <w:p w14:paraId="60BDB9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353</w:t>
      </w:r>
    </w:p>
    <w:p w14:paraId="698602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550923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354</w:t>
      </w:r>
    </w:p>
    <w:p w14:paraId="5A987F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275F0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355</w:t>
      </w:r>
    </w:p>
    <w:p w14:paraId="03E5EF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356</w:t>
      </w:r>
    </w:p>
    <w:p w14:paraId="27238E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A30B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357</w:t>
      </w:r>
    </w:p>
    <w:p w14:paraId="5A6ADF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359</w:t>
      </w:r>
    </w:p>
    <w:p w14:paraId="510CF7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360</w:t>
      </w:r>
    </w:p>
    <w:p w14:paraId="79739D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360</w:t>
      </w:r>
    </w:p>
    <w:p w14:paraId="635D6A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360</w:t>
      </w:r>
    </w:p>
    <w:p w14:paraId="11CF2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362</w:t>
      </w:r>
    </w:p>
    <w:p w14:paraId="52E843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362</w:t>
      </w:r>
    </w:p>
    <w:p w14:paraId="33710A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362</w:t>
      </w:r>
    </w:p>
    <w:p w14:paraId="12B4EA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362</w:t>
      </w:r>
    </w:p>
    <w:p w14:paraId="41894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363</w:t>
      </w:r>
    </w:p>
    <w:p w14:paraId="4971D6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363</w:t>
      </w:r>
    </w:p>
    <w:p w14:paraId="2F3FAA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3873FF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52BC9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0BE11C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6006D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364</w:t>
      </w:r>
    </w:p>
    <w:p w14:paraId="696A80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365</w:t>
      </w:r>
    </w:p>
    <w:p w14:paraId="35E16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367</w:t>
      </w:r>
    </w:p>
    <w:p w14:paraId="24101B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9008E2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45599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368</w:t>
      </w:r>
    </w:p>
    <w:p w14:paraId="1876DE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368</w:t>
      </w:r>
    </w:p>
    <w:p w14:paraId="23374A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1B20DA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368</w:t>
      </w:r>
    </w:p>
    <w:p w14:paraId="56758F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7715F7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맑은 고딕"/>
          <w:noProof/>
        </w:rPr>
        <w:t>Protocol</w:t>
      </w:r>
      <w:r>
        <w:rPr>
          <w:noProof/>
        </w:rPr>
        <w:tab/>
        <w:t>368</w:t>
      </w:r>
    </w:p>
    <w:p w14:paraId="20C1FC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맑은 고딕"/>
          <w:noProof/>
        </w:rPr>
        <w:t>GmCapable</w:t>
      </w:r>
      <w:r>
        <w:rPr>
          <w:noProof/>
        </w:rPr>
        <w:tab/>
        <w:t>368</w:t>
      </w:r>
    </w:p>
    <w:p w14:paraId="4CEF1E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369</w:t>
      </w:r>
    </w:p>
    <w:p w14:paraId="0C6342D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369</w:t>
      </w:r>
    </w:p>
    <w:p w14:paraId="5708C3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369</w:t>
      </w:r>
    </w:p>
    <w:p w14:paraId="06361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맑은 고딕"/>
          <w:noProof/>
        </w:rPr>
        <w:t>AcceptanceCriteriaResultIndication</w:t>
      </w:r>
      <w:r>
        <w:rPr>
          <w:noProof/>
        </w:rPr>
        <w:tab/>
        <w:t>369</w:t>
      </w:r>
    </w:p>
    <w:p w14:paraId="644D5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370</w:t>
      </w:r>
    </w:p>
    <w:p w14:paraId="0646D7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370</w:t>
      </w:r>
    </w:p>
    <w:p w14:paraId="66BE35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370</w:t>
      </w:r>
    </w:p>
    <w:p w14:paraId="2A2401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370</w:t>
      </w:r>
    </w:p>
    <w:p w14:paraId="424ECC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370</w:t>
      </w:r>
    </w:p>
    <w:p w14:paraId="640F10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30EC1D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370</w:t>
      </w:r>
    </w:p>
    <w:p w14:paraId="6D258CB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371</w:t>
      </w:r>
    </w:p>
    <w:p w14:paraId="5493541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371</w:t>
      </w:r>
    </w:p>
    <w:p w14:paraId="330ED9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371</w:t>
      </w:r>
    </w:p>
    <w:p w14:paraId="5BB896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371</w:t>
      </w:r>
    </w:p>
    <w:p w14:paraId="536033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371</w:t>
      </w:r>
    </w:p>
    <w:p w14:paraId="2C946A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372</w:t>
      </w:r>
    </w:p>
    <w:p w14:paraId="54C18BC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201B9C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372</w:t>
      </w:r>
    </w:p>
    <w:p w14:paraId="5E401F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372</w:t>
      </w:r>
    </w:p>
    <w:p w14:paraId="5D14E34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56090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372</w:t>
      </w:r>
    </w:p>
    <w:p w14:paraId="648830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373</w:t>
      </w:r>
    </w:p>
    <w:p w14:paraId="57A7EF1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374</w:t>
      </w:r>
    </w:p>
    <w:p w14:paraId="608BF7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74AAB6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543AF8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7565CC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5D7148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374</w:t>
      </w:r>
    </w:p>
    <w:p w14:paraId="5E02A68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375</w:t>
      </w:r>
    </w:p>
    <w:p w14:paraId="26BB82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0298B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377</w:t>
      </w:r>
    </w:p>
    <w:p w14:paraId="3706A9A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377</w:t>
      </w:r>
    </w:p>
    <w:p w14:paraId="15A680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377</w:t>
      </w:r>
    </w:p>
    <w:p w14:paraId="2FA048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377</w:t>
      </w:r>
    </w:p>
    <w:p w14:paraId="331489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377</w:t>
      </w:r>
    </w:p>
    <w:p w14:paraId="35EECE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378</w:t>
      </w:r>
    </w:p>
    <w:p w14:paraId="257CA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BA3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378</w:t>
      </w:r>
    </w:p>
    <w:p w14:paraId="37CA18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5F1344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13A85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3D2EF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4DE1B4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6E867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CDF6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22875C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3E020AC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379</w:t>
      </w:r>
    </w:p>
    <w:p w14:paraId="6F658B7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A3BC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57CBE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6DA8FCD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381</w:t>
      </w:r>
    </w:p>
    <w:p w14:paraId="06F908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1AB667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381</w:t>
      </w:r>
    </w:p>
    <w:p w14:paraId="62AEC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381</w:t>
      </w:r>
    </w:p>
    <w:p w14:paraId="67456A5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381</w:t>
      </w:r>
    </w:p>
    <w:p w14:paraId="6D0D31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381</w:t>
      </w:r>
    </w:p>
    <w:p w14:paraId="2E42D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382</w:t>
      </w:r>
    </w:p>
    <w:p w14:paraId="545632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9DEEB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382</w:t>
      </w:r>
    </w:p>
    <w:p w14:paraId="47F972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382</w:t>
      </w:r>
    </w:p>
    <w:p w14:paraId="479D5B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B9BD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382</w:t>
      </w:r>
    </w:p>
    <w:p w14:paraId="42ACE2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383</w:t>
      </w:r>
    </w:p>
    <w:p w14:paraId="7D79D2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385</w:t>
      </w:r>
    </w:p>
    <w:p w14:paraId="45863F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386</w:t>
      </w:r>
    </w:p>
    <w:p w14:paraId="4A3AF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3C006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386</w:t>
      </w:r>
    </w:p>
    <w:p w14:paraId="08C5AE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386</w:t>
      </w:r>
    </w:p>
    <w:p w14:paraId="22C123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386</w:t>
      </w:r>
    </w:p>
    <w:p w14:paraId="668A1C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386</w:t>
      </w:r>
    </w:p>
    <w:p w14:paraId="5B74F37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388</w:t>
      </w:r>
    </w:p>
    <w:p w14:paraId="30AD95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388</w:t>
      </w:r>
    </w:p>
    <w:p w14:paraId="0E480F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389</w:t>
      </w:r>
    </w:p>
    <w:p w14:paraId="7D7E6E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664290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389</w:t>
      </w:r>
    </w:p>
    <w:p w14:paraId="7B8704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389</w:t>
      </w:r>
    </w:p>
    <w:p w14:paraId="05B25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389</w:t>
      </w:r>
    </w:p>
    <w:p w14:paraId="26E32C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389</w:t>
      </w:r>
    </w:p>
    <w:p w14:paraId="741FE7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389</w:t>
      </w:r>
    </w:p>
    <w:p w14:paraId="070384C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390</w:t>
      </w:r>
    </w:p>
    <w:p w14:paraId="2D08F3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4B77F3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3CE31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391</w:t>
      </w:r>
    </w:p>
    <w:p w14:paraId="2844B9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392</w:t>
      </w:r>
    </w:p>
    <w:p w14:paraId="6F8D15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26C89D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392</w:t>
      </w:r>
    </w:p>
    <w:p w14:paraId="68F168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393</w:t>
      </w:r>
    </w:p>
    <w:p w14:paraId="102FD9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393</w:t>
      </w:r>
    </w:p>
    <w:p w14:paraId="16AC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393</w:t>
      </w:r>
    </w:p>
    <w:p w14:paraId="7D6306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394</w:t>
      </w:r>
    </w:p>
    <w:p w14:paraId="5B0BE2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202A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AA6B0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394</w:t>
      </w:r>
    </w:p>
    <w:p w14:paraId="17D8A2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394</w:t>
      </w:r>
    </w:p>
    <w:p w14:paraId="6CDC0B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0A4FC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647329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106FF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395</w:t>
      </w:r>
    </w:p>
    <w:p w14:paraId="747DD68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395</w:t>
      </w:r>
    </w:p>
    <w:p w14:paraId="1A9B44B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395</w:t>
      </w:r>
    </w:p>
    <w:p w14:paraId="51A90F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395</w:t>
      </w:r>
    </w:p>
    <w:p w14:paraId="5DBB0F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6C4D6D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71611C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396</w:t>
      </w:r>
    </w:p>
    <w:p w14:paraId="35940D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BD4E1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0D03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4E8E01D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38E866F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6C33E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4B47E2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398</w:t>
      </w:r>
    </w:p>
    <w:p w14:paraId="1FC10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F356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74435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570B1A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600114D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248A89F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71DC02E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206926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7CF2EA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402</w:t>
      </w:r>
    </w:p>
    <w:p w14:paraId="0E2A5D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0A46AA9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40A87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402</w:t>
      </w:r>
    </w:p>
    <w:p w14:paraId="3300A2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3A76D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402</w:t>
      </w:r>
    </w:p>
    <w:p w14:paraId="7D054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403</w:t>
      </w:r>
    </w:p>
    <w:p w14:paraId="4D9B17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404</w:t>
      </w:r>
    </w:p>
    <w:p w14:paraId="51D42D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53D220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3F2446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404</w:t>
      </w:r>
    </w:p>
    <w:p w14:paraId="6DB723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5D6CD4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405</w:t>
      </w:r>
    </w:p>
    <w:p w14:paraId="3C8D5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408</w:t>
      </w:r>
    </w:p>
    <w:p w14:paraId="14D80F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410</w:t>
      </w:r>
    </w:p>
    <w:p w14:paraId="3FD4618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410</w:t>
      </w:r>
    </w:p>
    <w:p w14:paraId="51AF24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410</w:t>
      </w:r>
    </w:p>
    <w:p w14:paraId="471291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2E6498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410</w:t>
      </w:r>
    </w:p>
    <w:p w14:paraId="642F6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410</w:t>
      </w:r>
    </w:p>
    <w:p w14:paraId="0AB241B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411</w:t>
      </w:r>
    </w:p>
    <w:p w14:paraId="738FDF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411</w:t>
      </w:r>
    </w:p>
    <w:p w14:paraId="717B19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1A8210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411</w:t>
      </w:r>
    </w:p>
    <w:p w14:paraId="0AB03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411</w:t>
      </w:r>
    </w:p>
    <w:p w14:paraId="2466D71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MBSTMGI API</w:t>
      </w:r>
      <w:r>
        <w:rPr>
          <w:noProof/>
        </w:rPr>
        <w:tab/>
        <w:t>411</w:t>
      </w:r>
    </w:p>
    <w:p w14:paraId="18571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5F83D2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412</w:t>
      </w:r>
    </w:p>
    <w:p w14:paraId="5F225E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412</w:t>
      </w:r>
    </w:p>
    <w:p w14:paraId="448900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412</w:t>
      </w:r>
    </w:p>
    <w:p w14:paraId="56ED94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412</w:t>
      </w:r>
    </w:p>
    <w:p w14:paraId="7379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412</w:t>
      </w:r>
    </w:p>
    <w:p w14:paraId="21079E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3C56A0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413</w:t>
      </w:r>
    </w:p>
    <w:p w14:paraId="624BEE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413</w:t>
      </w:r>
    </w:p>
    <w:p w14:paraId="161B1C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2923F8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414</w:t>
      </w:r>
    </w:p>
    <w:p w14:paraId="640658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287F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415</w:t>
      </w:r>
    </w:p>
    <w:p w14:paraId="1559C6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415</w:t>
      </w:r>
    </w:p>
    <w:p w14:paraId="300FB5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415</w:t>
      </w:r>
    </w:p>
    <w:p w14:paraId="65BFE0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415</w:t>
      </w:r>
    </w:p>
    <w:p w14:paraId="0D0648D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415</w:t>
      </w:r>
    </w:p>
    <w:p w14:paraId="4524A3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416</w:t>
      </w:r>
    </w:p>
    <w:p w14:paraId="29A68E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416</w:t>
      </w:r>
    </w:p>
    <w:p w14:paraId="75A2F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7A5F6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417</w:t>
      </w:r>
    </w:p>
    <w:p w14:paraId="04F15D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3A91C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418</w:t>
      </w:r>
    </w:p>
    <w:p w14:paraId="06376E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419</w:t>
      </w:r>
    </w:p>
    <w:p w14:paraId="17A338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419</w:t>
      </w:r>
    </w:p>
    <w:p w14:paraId="6BCB65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419</w:t>
      </w:r>
    </w:p>
    <w:p w14:paraId="751193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420</w:t>
      </w:r>
    </w:p>
    <w:p w14:paraId="3E66D3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420</w:t>
      </w:r>
    </w:p>
    <w:p w14:paraId="09C270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03649D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420</w:t>
      </w:r>
    </w:p>
    <w:p w14:paraId="45EF8E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421</w:t>
      </w:r>
    </w:p>
    <w:p w14:paraId="123726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</w:rPr>
        <w:t>Type: ProblemDetailsTmgiAlloc</w:t>
      </w:r>
      <w:r>
        <w:rPr>
          <w:noProof/>
        </w:rPr>
        <w:tab/>
        <w:t>421</w:t>
      </w:r>
    </w:p>
    <w:p w14:paraId="68D31D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421</w:t>
      </w:r>
    </w:p>
    <w:p w14:paraId="061BC38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421</w:t>
      </w:r>
    </w:p>
    <w:p w14:paraId="7227B91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8F5E0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421</w:t>
      </w:r>
    </w:p>
    <w:p w14:paraId="0BA82E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421</w:t>
      </w:r>
    </w:p>
    <w:p w14:paraId="4E1DC8F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MBSSession API</w:t>
      </w:r>
      <w:r>
        <w:rPr>
          <w:noProof/>
        </w:rPr>
        <w:tab/>
        <w:t>422</w:t>
      </w:r>
    </w:p>
    <w:p w14:paraId="67B3776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422</w:t>
      </w:r>
    </w:p>
    <w:p w14:paraId="6AF8BC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422</w:t>
      </w:r>
    </w:p>
    <w:p w14:paraId="635709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422</w:t>
      </w:r>
    </w:p>
    <w:p w14:paraId="1D07B1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424</w:t>
      </w:r>
    </w:p>
    <w:p w14:paraId="4B231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1C626F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424</w:t>
      </w:r>
    </w:p>
    <w:p w14:paraId="0769D6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425</w:t>
      </w:r>
    </w:p>
    <w:p w14:paraId="024F85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3FD14D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5B95471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MBS Session</w:t>
      </w:r>
      <w:r>
        <w:rPr>
          <w:noProof/>
        </w:rPr>
        <w:tab/>
        <w:t>425</w:t>
      </w:r>
    </w:p>
    <w:p w14:paraId="08D60A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66006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CF12A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426</w:t>
      </w:r>
    </w:p>
    <w:p w14:paraId="4AE552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426</w:t>
      </w:r>
    </w:p>
    <w:p w14:paraId="5A8DDB0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427</w:t>
      </w:r>
    </w:p>
    <w:p w14:paraId="0F18066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7BAE1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428</w:t>
      </w:r>
    </w:p>
    <w:p w14:paraId="477578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00A61A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7F48A0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203788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D7485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429</w:t>
      </w:r>
    </w:p>
    <w:p w14:paraId="4A3935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0FBDF9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</w:t>
      </w:r>
      <w:r w:rsidRPr="00EC2F53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430</w:t>
      </w:r>
    </w:p>
    <w:p w14:paraId="061A78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409BF2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39A4C4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01055EF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430</w:t>
      </w:r>
    </w:p>
    <w:p w14:paraId="4619D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681E3F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432</w:t>
      </w:r>
    </w:p>
    <w:p w14:paraId="6B75C7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432</w:t>
      </w:r>
    </w:p>
    <w:p w14:paraId="207BB1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4459B0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432</w:t>
      </w:r>
    </w:p>
    <w:p w14:paraId="3FE336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433</w:t>
      </w:r>
    </w:p>
    <w:p w14:paraId="0ABCFD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433</w:t>
      </w:r>
    </w:p>
    <w:p w14:paraId="0F5129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434</w:t>
      </w:r>
    </w:p>
    <w:p w14:paraId="37A209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434</w:t>
      </w:r>
    </w:p>
    <w:p w14:paraId="5E4CE1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434</w:t>
      </w:r>
    </w:p>
    <w:p w14:paraId="467909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434</w:t>
      </w:r>
    </w:p>
    <w:p w14:paraId="2C6695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435</w:t>
      </w:r>
    </w:p>
    <w:p w14:paraId="768A06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435</w:t>
      </w:r>
    </w:p>
    <w:p w14:paraId="281D2E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435</w:t>
      </w:r>
    </w:p>
    <w:p w14:paraId="027D241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436</w:t>
      </w:r>
    </w:p>
    <w:p w14:paraId="15DF09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437</w:t>
      </w:r>
    </w:p>
    <w:p w14:paraId="286F2C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438</w:t>
      </w:r>
    </w:p>
    <w:p w14:paraId="4BFFD4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439</w:t>
      </w:r>
    </w:p>
    <w:p w14:paraId="308B1E1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439</w:t>
      </w:r>
    </w:p>
    <w:p w14:paraId="640F0B0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439</w:t>
      </w:r>
    </w:p>
    <w:p w14:paraId="302743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439</w:t>
      </w:r>
    </w:p>
    <w:p w14:paraId="6D57EF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439</w:t>
      </w:r>
    </w:p>
    <w:p w14:paraId="6193F1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439</w:t>
      </w:r>
    </w:p>
    <w:p w14:paraId="03A015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439</w:t>
      </w:r>
    </w:p>
    <w:p w14:paraId="2F674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440</w:t>
      </w:r>
    </w:p>
    <w:p w14:paraId="2719A1E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440</w:t>
      </w:r>
    </w:p>
    <w:p w14:paraId="1D65316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440</w:t>
      </w:r>
    </w:p>
    <w:p w14:paraId="4E23FF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560E94B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441</w:t>
      </w:r>
    </w:p>
    <w:p w14:paraId="086D07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59C2C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442</w:t>
      </w:r>
    </w:p>
    <w:p w14:paraId="209673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442</w:t>
      </w:r>
    </w:p>
    <w:p w14:paraId="46E9CC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442</w:t>
      </w:r>
    </w:p>
    <w:p w14:paraId="124996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442</w:t>
      </w:r>
    </w:p>
    <w:p w14:paraId="2C1094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443</w:t>
      </w:r>
    </w:p>
    <w:p w14:paraId="132C34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443</w:t>
      </w:r>
    </w:p>
    <w:p w14:paraId="21D41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444</w:t>
      </w:r>
    </w:p>
    <w:p w14:paraId="6104B3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444</w:t>
      </w:r>
    </w:p>
    <w:p w14:paraId="0C562C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444</w:t>
      </w:r>
    </w:p>
    <w:p w14:paraId="60FBD3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444</w:t>
      </w:r>
    </w:p>
    <w:p w14:paraId="37E2C8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</w:t>
      </w:r>
    </w:p>
    <w:p w14:paraId="12435E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445</w:t>
      </w:r>
    </w:p>
    <w:p w14:paraId="3D8D40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6F03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445</w:t>
      </w:r>
    </w:p>
    <w:p w14:paraId="6D4A28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51121D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3F135F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654086E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446</w:t>
      </w:r>
    </w:p>
    <w:p w14:paraId="77842F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446</w:t>
      </w:r>
    </w:p>
    <w:p w14:paraId="251F04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31F631F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4CE842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447</w:t>
      </w:r>
    </w:p>
    <w:p w14:paraId="05558E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3E375B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6CBBE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0063F45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447</w:t>
      </w:r>
    </w:p>
    <w:p w14:paraId="15A0E5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588989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F7E02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449</w:t>
      </w:r>
    </w:p>
    <w:p w14:paraId="102D29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F94BE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8672D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943F9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449</w:t>
      </w:r>
    </w:p>
    <w:p w14:paraId="2FBB8D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492EDEB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450</w:t>
      </w:r>
    </w:p>
    <w:p w14:paraId="26227C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140A58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BF8AA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3DB5DA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453</w:t>
      </w:r>
    </w:p>
    <w:p w14:paraId="04835A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453</w:t>
      </w:r>
    </w:p>
    <w:p w14:paraId="3E343E7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54C29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453</w:t>
      </w:r>
    </w:p>
    <w:p w14:paraId="05D8536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57052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C93A0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454</w:t>
      </w:r>
    </w:p>
    <w:p w14:paraId="46781F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454</w:t>
      </w:r>
    </w:p>
    <w:p w14:paraId="09613B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72260E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455</w:t>
      </w:r>
    </w:p>
    <w:p w14:paraId="391454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455</w:t>
      </w:r>
    </w:p>
    <w:p w14:paraId="5BFE73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456</w:t>
      </w:r>
    </w:p>
    <w:p w14:paraId="4BA4FA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456</w:t>
      </w:r>
    </w:p>
    <w:p w14:paraId="132E36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6EDD01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F8B43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457</w:t>
      </w:r>
    </w:p>
    <w:p w14:paraId="0CAF2D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457</w:t>
      </w:r>
    </w:p>
    <w:p w14:paraId="378158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457</w:t>
      </w:r>
    </w:p>
    <w:p w14:paraId="782B29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2AF4C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457</w:t>
      </w:r>
    </w:p>
    <w:p w14:paraId="0B8A3E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457</w:t>
      </w:r>
    </w:p>
    <w:p w14:paraId="51905C5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458</w:t>
      </w:r>
    </w:p>
    <w:p w14:paraId="2A3300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458</w:t>
      </w:r>
    </w:p>
    <w:p w14:paraId="019A62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458</w:t>
      </w:r>
    </w:p>
    <w:p w14:paraId="1AD1771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458</w:t>
      </w:r>
    </w:p>
    <w:p w14:paraId="70D162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459</w:t>
      </w:r>
    </w:p>
    <w:p w14:paraId="2BB4FF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9C8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459</w:t>
      </w:r>
    </w:p>
    <w:p w14:paraId="0D1714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459</w:t>
      </w:r>
    </w:p>
    <w:p w14:paraId="498CED1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459</w:t>
      </w:r>
    </w:p>
    <w:p w14:paraId="3E6FD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459</w:t>
      </w:r>
    </w:p>
    <w:p w14:paraId="629D21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460</w:t>
      </w:r>
    </w:p>
    <w:p w14:paraId="411CDA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0AEA63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CE817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461</w:t>
      </w:r>
    </w:p>
    <w:p w14:paraId="4EC99302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461</w:t>
      </w:r>
    </w:p>
    <w:p w14:paraId="26199788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461</w:t>
      </w:r>
    </w:p>
    <w:p w14:paraId="3ED7142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462</w:t>
      </w:r>
    </w:p>
    <w:p w14:paraId="5C2CC4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3C6EF2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07561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0DA942C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1747F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D5D60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623B8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20D2C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51443C2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465</w:t>
      </w:r>
    </w:p>
    <w:p w14:paraId="41C37B8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465</w:t>
      </w:r>
    </w:p>
    <w:p w14:paraId="0365E2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465</w:t>
      </w:r>
    </w:p>
    <w:p w14:paraId="76B1EB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465</w:t>
      </w:r>
    </w:p>
    <w:p w14:paraId="22AA66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465</w:t>
      </w:r>
    </w:p>
    <w:p w14:paraId="7E1B8D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465</w:t>
      </w:r>
    </w:p>
    <w:p w14:paraId="020E29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465</w:t>
      </w:r>
    </w:p>
    <w:p w14:paraId="745635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</w:t>
      </w:r>
    </w:p>
    <w:p w14:paraId="2A4F19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77F6A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2E2FE9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7F2BF5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54830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429D49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468</w:t>
      </w:r>
    </w:p>
    <w:p w14:paraId="2720FD0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468</w:t>
      </w:r>
    </w:p>
    <w:p w14:paraId="37985E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469</w:t>
      </w:r>
    </w:p>
    <w:p w14:paraId="6B6DFD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469</w:t>
      </w:r>
    </w:p>
    <w:p w14:paraId="7599C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469</w:t>
      </w:r>
    </w:p>
    <w:p w14:paraId="274D3B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469</w:t>
      </w:r>
    </w:p>
    <w:p w14:paraId="58FEC6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469</w:t>
      </w:r>
    </w:p>
    <w:p w14:paraId="410F63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067449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3644C1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06B27D3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470</w:t>
      </w:r>
    </w:p>
    <w:p w14:paraId="08795E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332FDE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4E84B9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54C26E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471</w:t>
      </w:r>
    </w:p>
    <w:p w14:paraId="4211AC0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B0136C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389F268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C9669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472</w:t>
      </w:r>
    </w:p>
    <w:p w14:paraId="415861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A16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A03E6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2A26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472</w:t>
      </w:r>
    </w:p>
    <w:p w14:paraId="5BC65C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473</w:t>
      </w:r>
    </w:p>
    <w:p w14:paraId="63CBE5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203E71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169825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473</w:t>
      </w:r>
    </w:p>
    <w:p w14:paraId="65D973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473</w:t>
      </w:r>
    </w:p>
    <w:p w14:paraId="6227FD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474</w:t>
      </w:r>
    </w:p>
    <w:p w14:paraId="332D47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476</w:t>
      </w:r>
    </w:p>
    <w:p w14:paraId="6B2242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477</w:t>
      </w:r>
    </w:p>
    <w:p w14:paraId="1C50E1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65F09D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5ADDA8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478</w:t>
      </w:r>
    </w:p>
    <w:p w14:paraId="0484C9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7520BDE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478</w:t>
      </w:r>
    </w:p>
    <w:p w14:paraId="04220E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478</w:t>
      </w:r>
    </w:p>
    <w:p w14:paraId="299DA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1F8D19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478</w:t>
      </w:r>
    </w:p>
    <w:p w14:paraId="0310A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478</w:t>
      </w:r>
    </w:p>
    <w:p w14:paraId="312182B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479</w:t>
      </w:r>
    </w:p>
    <w:p w14:paraId="6DA0DE6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4F821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479</w:t>
      </w:r>
    </w:p>
    <w:p w14:paraId="4BADD6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479</w:t>
      </w:r>
    </w:p>
    <w:p w14:paraId="670328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481</w:t>
      </w:r>
    </w:p>
    <w:p w14:paraId="7F294F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6ED1D1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482</w:t>
      </w:r>
    </w:p>
    <w:p w14:paraId="026E06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482</w:t>
      </w:r>
    </w:p>
    <w:p w14:paraId="51EADB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482</w:t>
      </w:r>
    </w:p>
    <w:p w14:paraId="39FAED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483</w:t>
      </w:r>
    </w:p>
    <w:p w14:paraId="6A6D43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7CD605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483</w:t>
      </w:r>
    </w:p>
    <w:p w14:paraId="39912E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483</w:t>
      </w:r>
    </w:p>
    <w:p w14:paraId="11B82D4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483</w:t>
      </w:r>
    </w:p>
    <w:p w14:paraId="61AD46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484</w:t>
      </w:r>
    </w:p>
    <w:p w14:paraId="4F7DEEF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2D4514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485</w:t>
      </w:r>
    </w:p>
    <w:p w14:paraId="4E212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68EB9B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1AA91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77A4B55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04CE2D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488</w:t>
      </w:r>
    </w:p>
    <w:p w14:paraId="74B10E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478FD4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73D39E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18755C3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488</w:t>
      </w:r>
    </w:p>
    <w:p w14:paraId="696056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489</w:t>
      </w:r>
    </w:p>
    <w:p w14:paraId="2FEF74C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05FE2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498F19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492</w:t>
      </w:r>
    </w:p>
    <w:p w14:paraId="11D97A3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5F332EF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499D3A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2FE1F3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37A2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13559C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673C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3216D4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494</w:t>
      </w:r>
    </w:p>
    <w:p w14:paraId="30D4DA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494</w:t>
      </w:r>
    </w:p>
    <w:p w14:paraId="70C8379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C092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162A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0228EE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495</w:t>
      </w:r>
    </w:p>
    <w:p w14:paraId="774B0D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540F9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78BB25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3E999F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2689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A079D0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497</w:t>
      </w:r>
    </w:p>
    <w:p w14:paraId="611FD4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497</w:t>
      </w:r>
    </w:p>
    <w:p w14:paraId="1D35C2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497</w:t>
      </w:r>
    </w:p>
    <w:p w14:paraId="32626D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051090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498</w:t>
      </w:r>
    </w:p>
    <w:p w14:paraId="678D5B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34EC05D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5DA952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43C0EFA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BB73CA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1F9DA7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502</w:t>
      </w:r>
    </w:p>
    <w:p w14:paraId="7E256B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503</w:t>
      </w:r>
    </w:p>
    <w:p w14:paraId="7CA7A0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45B9B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00B7A2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1FF37E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504</w:t>
      </w:r>
    </w:p>
    <w:p w14:paraId="5B3F30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504</w:t>
      </w:r>
    </w:p>
    <w:p w14:paraId="223A15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504</w:t>
      </w:r>
    </w:p>
    <w:p w14:paraId="295D72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505</w:t>
      </w:r>
    </w:p>
    <w:p w14:paraId="00FC63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505</w:t>
      </w:r>
    </w:p>
    <w:p w14:paraId="6D9111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505</w:t>
      </w:r>
    </w:p>
    <w:p w14:paraId="71695A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71BD4A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05D756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31126B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507</w:t>
      </w:r>
    </w:p>
    <w:p w14:paraId="2AC1FE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6F559A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508</w:t>
      </w:r>
    </w:p>
    <w:p w14:paraId="4205DF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508</w:t>
      </w:r>
    </w:p>
    <w:p w14:paraId="76625F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509</w:t>
      </w:r>
    </w:p>
    <w:p w14:paraId="36EE6E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509</w:t>
      </w:r>
    </w:p>
    <w:p w14:paraId="74087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510</w:t>
      </w:r>
    </w:p>
    <w:p w14:paraId="04758B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510</w:t>
      </w:r>
    </w:p>
    <w:p w14:paraId="2C82FB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510</w:t>
      </w:r>
    </w:p>
    <w:p w14:paraId="37F12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511</w:t>
      </w:r>
    </w:p>
    <w:p w14:paraId="3A7C61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511</w:t>
      </w:r>
    </w:p>
    <w:p w14:paraId="50BA004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512</w:t>
      </w:r>
    </w:p>
    <w:p w14:paraId="0AA8A2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264FC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512</w:t>
      </w:r>
    </w:p>
    <w:p w14:paraId="772BA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512</w:t>
      </w:r>
    </w:p>
    <w:p w14:paraId="6153EE1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512</w:t>
      </w:r>
    </w:p>
    <w:p w14:paraId="6BE0DC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C7C56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512</w:t>
      </w:r>
    </w:p>
    <w:p w14:paraId="38FF8F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512</w:t>
      </w:r>
    </w:p>
    <w:p w14:paraId="3F28E9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513</w:t>
      </w:r>
    </w:p>
    <w:p w14:paraId="1F8118B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MBSUserService API</w:t>
      </w:r>
      <w:r>
        <w:rPr>
          <w:noProof/>
        </w:rPr>
        <w:tab/>
        <w:t>513</w:t>
      </w:r>
    </w:p>
    <w:p w14:paraId="369D4C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4B8774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513</w:t>
      </w:r>
    </w:p>
    <w:p w14:paraId="26916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513</w:t>
      </w:r>
    </w:p>
    <w:p w14:paraId="328D31A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Services</w:t>
      </w:r>
      <w:r>
        <w:rPr>
          <w:noProof/>
        </w:rPr>
        <w:tab/>
        <w:t>514</w:t>
      </w:r>
    </w:p>
    <w:p w14:paraId="6DB5E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7569E8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7AFACF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514</w:t>
      </w:r>
    </w:p>
    <w:p w14:paraId="02F6F3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514</w:t>
      </w:r>
    </w:p>
    <w:p w14:paraId="56F04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515</w:t>
      </w:r>
    </w:p>
    <w:p w14:paraId="5AB9CF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516</w:t>
      </w:r>
    </w:p>
    <w:p w14:paraId="255D5B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516</w:t>
      </w:r>
    </w:p>
    <w:p w14:paraId="098645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516</w:t>
      </w:r>
    </w:p>
    <w:p w14:paraId="7F23C1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19CE61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516</w:t>
      </w:r>
    </w:p>
    <w:p w14:paraId="1D7528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516</w:t>
      </w:r>
    </w:p>
    <w:p w14:paraId="32A22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517</w:t>
      </w:r>
    </w:p>
    <w:p w14:paraId="10C51E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518</w:t>
      </w:r>
    </w:p>
    <w:p w14:paraId="753A50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593784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41F349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520</w:t>
      </w:r>
    </w:p>
    <w:p w14:paraId="2D4805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520</w:t>
      </w:r>
    </w:p>
    <w:p w14:paraId="3EF943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520</w:t>
      </w:r>
    </w:p>
    <w:p w14:paraId="7B945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520</w:t>
      </w:r>
    </w:p>
    <w:p w14:paraId="05CE7E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521</w:t>
      </w:r>
    </w:p>
    <w:p w14:paraId="5DC839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54B56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521</w:t>
      </w:r>
    </w:p>
    <w:p w14:paraId="163BAB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0A1E30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521</w:t>
      </w:r>
    </w:p>
    <w:p w14:paraId="43346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521</w:t>
      </w:r>
    </w:p>
    <w:p w14:paraId="4D71F27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522</w:t>
      </w:r>
    </w:p>
    <w:p w14:paraId="276F3F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71EDB35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522</w:t>
      </w:r>
    </w:p>
    <w:p w14:paraId="4706F8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522</w:t>
      </w:r>
    </w:p>
    <w:p w14:paraId="7171D754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MBSUserDataIngestSession API</w:t>
      </w:r>
      <w:r>
        <w:rPr>
          <w:noProof/>
        </w:rPr>
        <w:tab/>
        <w:t>522</w:t>
      </w:r>
    </w:p>
    <w:p w14:paraId="375E94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4270C4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522</w:t>
      </w:r>
    </w:p>
    <w:p w14:paraId="7B1F331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522</w:t>
      </w:r>
    </w:p>
    <w:p w14:paraId="76F7F4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Sessions</w:t>
      </w:r>
      <w:r>
        <w:rPr>
          <w:noProof/>
        </w:rPr>
        <w:tab/>
        <w:t>524</w:t>
      </w:r>
    </w:p>
    <w:p w14:paraId="217B7C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196C4B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524</w:t>
      </w:r>
    </w:p>
    <w:p w14:paraId="6AA7B0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524</w:t>
      </w:r>
    </w:p>
    <w:p w14:paraId="3E2E26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524</w:t>
      </w:r>
    </w:p>
    <w:p w14:paraId="0B8DF5C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525</w:t>
      </w:r>
    </w:p>
    <w:p w14:paraId="601A27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6679E8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526</w:t>
      </w:r>
    </w:p>
    <w:p w14:paraId="6DEB24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70F624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526</w:t>
      </w:r>
    </w:p>
    <w:p w14:paraId="2DEC87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526</w:t>
      </w:r>
    </w:p>
    <w:p w14:paraId="661845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526</w:t>
      </w:r>
    </w:p>
    <w:p w14:paraId="4C34B19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527</w:t>
      </w:r>
    </w:p>
    <w:p w14:paraId="1C8DE83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528</w:t>
      </w:r>
    </w:p>
    <w:p w14:paraId="0B1251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530</w:t>
      </w:r>
    </w:p>
    <w:p w14:paraId="58C246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530</w:t>
      </w:r>
    </w:p>
    <w:p w14:paraId="300B2A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531</w:t>
      </w:r>
    </w:p>
    <w:p w14:paraId="375A13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159DFA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893EB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DC4A5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C131FA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14B12C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6C150D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533</w:t>
      </w:r>
    </w:p>
    <w:p w14:paraId="7EB421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5F8071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DA1AE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1EA7E2E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29B8ED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368C32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3B69FD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6C36FD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14B323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3776D49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64C7020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1A641A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538</w:t>
      </w:r>
    </w:p>
    <w:p w14:paraId="22308A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3B4FF8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05FE21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01661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45B7D6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38A89E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7CA41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53CDB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6AB1FC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F3D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1A1E71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CFE01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5798F5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2205DD9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541</w:t>
      </w:r>
    </w:p>
    <w:p w14:paraId="561394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541</w:t>
      </w:r>
    </w:p>
    <w:p w14:paraId="4832AD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5B2501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35A4F2F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MSEventExposure API</w:t>
      </w:r>
      <w:r>
        <w:rPr>
          <w:noProof/>
        </w:rPr>
        <w:tab/>
        <w:t>542</w:t>
      </w:r>
    </w:p>
    <w:p w14:paraId="140A83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7251FA2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543</w:t>
      </w:r>
    </w:p>
    <w:p w14:paraId="4DF5F2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543</w:t>
      </w:r>
    </w:p>
    <w:p w14:paraId="6F760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Media Streaming Event Exposure Subscriptions</w:t>
      </w:r>
      <w:r>
        <w:rPr>
          <w:noProof/>
        </w:rPr>
        <w:tab/>
        <w:t>543</w:t>
      </w:r>
    </w:p>
    <w:p w14:paraId="1ED7BF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5ED41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09E837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CB553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434344B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6B053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579D3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545</w:t>
      </w:r>
    </w:p>
    <w:p w14:paraId="1DC00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AE760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495E1C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3A6567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5F4DB19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42A3E6A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24D51A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1E53FA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16CC1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281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F9E88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549</w:t>
      </w:r>
    </w:p>
    <w:p w14:paraId="6FE5F8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549</w:t>
      </w:r>
    </w:p>
    <w:p w14:paraId="646F94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549</w:t>
      </w:r>
    </w:p>
    <w:p w14:paraId="27A089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54BC6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549</w:t>
      </w:r>
    </w:p>
    <w:p w14:paraId="5B679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550</w:t>
      </w:r>
    </w:p>
    <w:p w14:paraId="30917B9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550</w:t>
      </w:r>
    </w:p>
    <w:p w14:paraId="584058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3780D9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551</w:t>
      </w:r>
    </w:p>
    <w:p w14:paraId="652022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CD28E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54AF6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7A719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107E2A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531EC4A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551</w:t>
      </w:r>
    </w:p>
    <w:p w14:paraId="5E6B15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4D210F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85697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7D03F49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552</w:t>
      </w:r>
    </w:p>
    <w:p w14:paraId="1BCA73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40B48C4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552</w:t>
      </w:r>
    </w:p>
    <w:p w14:paraId="69778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552</w:t>
      </w:r>
    </w:p>
    <w:p w14:paraId="2A0F7F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553</w:t>
      </w:r>
    </w:p>
    <w:p w14:paraId="2F896F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698F5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750489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554</w:t>
      </w:r>
    </w:p>
    <w:p w14:paraId="4A0DE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554</w:t>
      </w:r>
    </w:p>
    <w:p w14:paraId="115B1D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6F9847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3FFC90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555</w:t>
      </w:r>
    </w:p>
    <w:p w14:paraId="57333C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3A2F3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7D653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FE833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A17F42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557</w:t>
      </w:r>
    </w:p>
    <w:p w14:paraId="03FE23E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558</w:t>
      </w:r>
    </w:p>
    <w:p w14:paraId="47B353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458695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559</w:t>
      </w:r>
    </w:p>
    <w:p w14:paraId="571BB5C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559</w:t>
      </w:r>
    </w:p>
    <w:p w14:paraId="5D1922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559</w:t>
      </w:r>
    </w:p>
    <w:p w14:paraId="285BE3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559</w:t>
      </w:r>
    </w:p>
    <w:p w14:paraId="68276C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559</w:t>
      </w:r>
    </w:p>
    <w:p w14:paraId="4B8A745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559</w:t>
      </w:r>
    </w:p>
    <w:p w14:paraId="199D5E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560</w:t>
      </w:r>
    </w:p>
    <w:p w14:paraId="4549F5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41507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470538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561</w:t>
      </w:r>
    </w:p>
    <w:p w14:paraId="2E518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6E43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0912C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562</w:t>
      </w:r>
    </w:p>
    <w:p w14:paraId="305D75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0C7F08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563</w:t>
      </w:r>
    </w:p>
    <w:p w14:paraId="006AB5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563</w:t>
      </w:r>
    </w:p>
    <w:p w14:paraId="18B5ED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563</w:t>
      </w:r>
    </w:p>
    <w:p w14:paraId="166F77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4D4E4C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4FCFF7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564</w:t>
      </w:r>
    </w:p>
    <w:p w14:paraId="78613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564</w:t>
      </w:r>
    </w:p>
    <w:p w14:paraId="43C290F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1A4088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564</w:t>
      </w:r>
    </w:p>
    <w:p w14:paraId="38BCEE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32871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564</w:t>
      </w:r>
    </w:p>
    <w:p w14:paraId="01A9E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564</w:t>
      </w:r>
    </w:p>
    <w:p w14:paraId="6DCAE41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564</w:t>
      </w:r>
    </w:p>
    <w:p w14:paraId="1B9E1F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1C35E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5A3553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566</w:t>
      </w:r>
    </w:p>
    <w:p w14:paraId="4AC84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FCD946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0CC283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566</w:t>
      </w:r>
    </w:p>
    <w:p w14:paraId="1D4E5BA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566</w:t>
      </w:r>
    </w:p>
    <w:p w14:paraId="621EC7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566</w:t>
      </w:r>
    </w:p>
    <w:p w14:paraId="51E684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567</w:t>
      </w:r>
    </w:p>
    <w:p w14:paraId="136EC3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1B59B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568</w:t>
      </w:r>
    </w:p>
    <w:p w14:paraId="5CD61B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CEEE6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141AFA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69FE9CB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7D03A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3A52EF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569</w:t>
      </w:r>
    </w:p>
    <w:p w14:paraId="1AC100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794CAE4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571</w:t>
      </w:r>
    </w:p>
    <w:p w14:paraId="0DC7C1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4343EE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571</w:t>
      </w:r>
    </w:p>
    <w:p w14:paraId="202AF5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571</w:t>
      </w:r>
    </w:p>
    <w:p w14:paraId="2B226A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571</w:t>
      </w:r>
    </w:p>
    <w:p w14:paraId="625C2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571</w:t>
      </w:r>
    </w:p>
    <w:p w14:paraId="05A679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571</w:t>
      </w:r>
    </w:p>
    <w:p w14:paraId="5E8B24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572</w:t>
      </w:r>
    </w:p>
    <w:p w14:paraId="1AF6C29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0792D2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269C77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5BA040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DD011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574</w:t>
      </w:r>
    </w:p>
    <w:p w14:paraId="2236B7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575</w:t>
      </w:r>
    </w:p>
    <w:p w14:paraId="281D775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0D77F7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4E4FB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624575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1DC469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575</w:t>
      </w:r>
    </w:p>
    <w:p w14:paraId="130B5B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575</w:t>
      </w:r>
    </w:p>
    <w:p w14:paraId="35B0A6A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576</w:t>
      </w:r>
    </w:p>
    <w:p w14:paraId="54F690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0A3A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D64D6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107C8CC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576</w:t>
      </w:r>
    </w:p>
    <w:p w14:paraId="1530755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7F138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576</w:t>
      </w:r>
    </w:p>
    <w:p w14:paraId="2BF8BC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576</w:t>
      </w:r>
    </w:p>
    <w:p w14:paraId="00649C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577</w:t>
      </w:r>
    </w:p>
    <w:p w14:paraId="2EE2E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10866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577</w:t>
      </w:r>
    </w:p>
    <w:p w14:paraId="4A4B2B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578</w:t>
      </w:r>
    </w:p>
    <w:p w14:paraId="40E26F1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9CC5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F0BB1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3E9955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579</w:t>
      </w:r>
    </w:p>
    <w:p w14:paraId="1B835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579</w:t>
      </w:r>
    </w:p>
    <w:p w14:paraId="17D975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C6AB6B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4EFDD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3106B8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69E612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3A5F43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581</w:t>
      </w:r>
    </w:p>
    <w:p w14:paraId="73ACC7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4664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0AE4F5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583</w:t>
      </w:r>
    </w:p>
    <w:p w14:paraId="0C9D14B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583</w:t>
      </w:r>
    </w:p>
    <w:p w14:paraId="012F56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583</w:t>
      </w:r>
    </w:p>
    <w:p w14:paraId="101C90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584</w:t>
      </w:r>
    </w:p>
    <w:p w14:paraId="32DF4E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3BC7AA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5D724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59A79B5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0DFEB7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7FC965B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6C4F4E2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9753A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585</w:t>
      </w:r>
    </w:p>
    <w:p w14:paraId="615429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4B900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586</w:t>
      </w:r>
    </w:p>
    <w:p w14:paraId="78465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588</w:t>
      </w:r>
    </w:p>
    <w:p w14:paraId="3CB328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588</w:t>
      </w:r>
    </w:p>
    <w:p w14:paraId="4031EC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652D5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2D8C2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10B0F8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03B4E2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2E31F25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589</w:t>
      </w:r>
    </w:p>
    <w:p w14:paraId="4D2B4B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10C85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28753C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34AB251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589</w:t>
      </w:r>
    </w:p>
    <w:p w14:paraId="24BAFD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34A1099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590</w:t>
      </w:r>
    </w:p>
    <w:p w14:paraId="20FABD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590</w:t>
      </w:r>
    </w:p>
    <w:p w14:paraId="4E356B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591</w:t>
      </w:r>
    </w:p>
    <w:p w14:paraId="727B63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2B297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877A7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592</w:t>
      </w:r>
    </w:p>
    <w:p w14:paraId="4152CA1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020D5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592</w:t>
      </w:r>
    </w:p>
    <w:p w14:paraId="26B667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3EB306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593</w:t>
      </w:r>
    </w:p>
    <w:p w14:paraId="7518A2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4D1E8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2675FB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594</w:t>
      </w:r>
    </w:p>
    <w:p w14:paraId="1732CC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12DAA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69E4BA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06CC129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5DF1CC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2041F3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1D1BD6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5001B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6D77A2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1A744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909EA0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C636E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603</w:t>
      </w:r>
    </w:p>
    <w:p w14:paraId="0D91FB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605</w:t>
      </w:r>
    </w:p>
    <w:p w14:paraId="34715F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606</w:t>
      </w:r>
    </w:p>
    <w:p w14:paraId="7C747B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606</w:t>
      </w:r>
    </w:p>
    <w:p w14:paraId="1BB219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607</w:t>
      </w:r>
    </w:p>
    <w:p w14:paraId="1A7F2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607</w:t>
      </w:r>
    </w:p>
    <w:p w14:paraId="1B10D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608</w:t>
      </w:r>
    </w:p>
    <w:p w14:paraId="6FE5265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608</w:t>
      </w:r>
    </w:p>
    <w:p w14:paraId="44FD3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608</w:t>
      </w:r>
    </w:p>
    <w:p w14:paraId="405AF7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609</w:t>
      </w:r>
    </w:p>
    <w:p w14:paraId="7CD4DC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609</w:t>
      </w:r>
    </w:p>
    <w:p w14:paraId="0D1B60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610</w:t>
      </w:r>
    </w:p>
    <w:p w14:paraId="6E5ABE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610</w:t>
      </w:r>
    </w:p>
    <w:p w14:paraId="2A3CA3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611</w:t>
      </w:r>
    </w:p>
    <w:p w14:paraId="735733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612</w:t>
      </w:r>
    </w:p>
    <w:p w14:paraId="7368C6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612</w:t>
      </w:r>
    </w:p>
    <w:p w14:paraId="158107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204E7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612</w:t>
      </w:r>
    </w:p>
    <w:p w14:paraId="6125D2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613</w:t>
      </w:r>
    </w:p>
    <w:p w14:paraId="031630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613</w:t>
      </w:r>
    </w:p>
    <w:p w14:paraId="0554AF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613</w:t>
      </w:r>
    </w:p>
    <w:p w14:paraId="1CD75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613</w:t>
      </w:r>
    </w:p>
    <w:p w14:paraId="0B9B192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581F96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613</w:t>
      </w:r>
    </w:p>
    <w:p w14:paraId="4ED647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613</w:t>
      </w:r>
    </w:p>
    <w:p w14:paraId="0D7A3B0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614</w:t>
      </w:r>
    </w:p>
    <w:p w14:paraId="25373E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614</w:t>
      </w:r>
    </w:p>
    <w:p w14:paraId="53584A5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614</w:t>
      </w:r>
    </w:p>
    <w:p w14:paraId="7D29B6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614</w:t>
      </w:r>
    </w:p>
    <w:p w14:paraId="445357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615</w:t>
      </w:r>
    </w:p>
    <w:p w14:paraId="4C56A5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316B3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615</w:t>
      </w:r>
    </w:p>
    <w:p w14:paraId="08F02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615</w:t>
      </w:r>
    </w:p>
    <w:p w14:paraId="7F70A6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615</w:t>
      </w:r>
    </w:p>
    <w:p w14:paraId="1FB7907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616</w:t>
      </w:r>
    </w:p>
    <w:p w14:paraId="602E200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617</w:t>
      </w:r>
    </w:p>
    <w:p w14:paraId="648FEE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617</w:t>
      </w:r>
    </w:p>
    <w:p w14:paraId="00B61B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655920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2733F4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618</w:t>
      </w:r>
    </w:p>
    <w:p w14:paraId="0F415AF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618</w:t>
      </w:r>
    </w:p>
    <w:p w14:paraId="594BA12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619</w:t>
      </w:r>
    </w:p>
    <w:p w14:paraId="457327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620</w:t>
      </w:r>
    </w:p>
    <w:p w14:paraId="6DB844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621</w:t>
      </w:r>
    </w:p>
    <w:p w14:paraId="5134B91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6EADF6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622</w:t>
      </w:r>
    </w:p>
    <w:p w14:paraId="22DD62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622</w:t>
      </w:r>
    </w:p>
    <w:p w14:paraId="22077BD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622</w:t>
      </w:r>
    </w:p>
    <w:p w14:paraId="1426CF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622</w:t>
      </w:r>
    </w:p>
    <w:p w14:paraId="2FE9DC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623</w:t>
      </w:r>
    </w:p>
    <w:p w14:paraId="39CBB6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5711E7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623</w:t>
      </w:r>
    </w:p>
    <w:p w14:paraId="64D9E1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623</w:t>
      </w:r>
    </w:p>
    <w:p w14:paraId="15B638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624</w:t>
      </w:r>
    </w:p>
    <w:p w14:paraId="0A95DD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624</w:t>
      </w:r>
    </w:p>
    <w:p w14:paraId="325AB3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624</w:t>
      </w:r>
    </w:p>
    <w:p w14:paraId="5CA7C0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624</w:t>
      </w:r>
    </w:p>
    <w:p w14:paraId="2A7DC9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36AD8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3AEAF7E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625</w:t>
      </w:r>
    </w:p>
    <w:p w14:paraId="633616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625</w:t>
      </w:r>
    </w:p>
    <w:p w14:paraId="2CFD25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625</w:t>
      </w:r>
    </w:p>
    <w:p w14:paraId="069A03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625</w:t>
      </w:r>
    </w:p>
    <w:p w14:paraId="5D7FA0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625</w:t>
      </w:r>
    </w:p>
    <w:p w14:paraId="044819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625</w:t>
      </w:r>
    </w:p>
    <w:p w14:paraId="5D199FA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625</w:t>
      </w:r>
    </w:p>
    <w:p w14:paraId="3B0EB1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3DCE4A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626</w:t>
      </w:r>
    </w:p>
    <w:p w14:paraId="2E1DB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626</w:t>
      </w:r>
    </w:p>
    <w:p w14:paraId="45E27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627</w:t>
      </w:r>
    </w:p>
    <w:p w14:paraId="1B9378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3713D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2A497D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627</w:t>
      </w:r>
    </w:p>
    <w:p w14:paraId="606A133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627</w:t>
      </w:r>
    </w:p>
    <w:p w14:paraId="607088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628</w:t>
      </w:r>
    </w:p>
    <w:p w14:paraId="582482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0BBEDB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629</w:t>
      </w:r>
    </w:p>
    <w:p w14:paraId="33F189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542FE9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4D1E24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187B65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51000AA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631</w:t>
      </w:r>
    </w:p>
    <w:p w14:paraId="09A69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632</w:t>
      </w:r>
    </w:p>
    <w:p w14:paraId="576B84A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633</w:t>
      </w:r>
    </w:p>
    <w:p w14:paraId="52CC71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08209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634</w:t>
      </w:r>
    </w:p>
    <w:p w14:paraId="66174FD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634</w:t>
      </w:r>
    </w:p>
    <w:p w14:paraId="275DD5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634</w:t>
      </w:r>
    </w:p>
    <w:p w14:paraId="55D366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634</w:t>
      </w:r>
    </w:p>
    <w:p w14:paraId="2A1F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635</w:t>
      </w:r>
    </w:p>
    <w:p w14:paraId="23A0D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6D2FB6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635</w:t>
      </w:r>
    </w:p>
    <w:p w14:paraId="5A8AB8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635</w:t>
      </w:r>
    </w:p>
    <w:p w14:paraId="16C3F66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635</w:t>
      </w:r>
    </w:p>
    <w:p w14:paraId="76CFEC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21BAC2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635</w:t>
      </w:r>
    </w:p>
    <w:p w14:paraId="14C60F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636</w:t>
      </w:r>
    </w:p>
    <w:p w14:paraId="0D5D27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636</w:t>
      </w:r>
    </w:p>
    <w:p w14:paraId="49B0DE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636</w:t>
      </w:r>
    </w:p>
    <w:p w14:paraId="214313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636</w:t>
      </w:r>
    </w:p>
    <w:p w14:paraId="254394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636</w:t>
      </w:r>
    </w:p>
    <w:p w14:paraId="2CA9412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636</w:t>
      </w:r>
    </w:p>
    <w:p w14:paraId="7434264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0FADD18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637</w:t>
      </w:r>
    </w:p>
    <w:p w14:paraId="1A4C10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637</w:t>
      </w:r>
    </w:p>
    <w:p w14:paraId="732473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637</w:t>
      </w:r>
    </w:p>
    <w:p w14:paraId="586CF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6D53C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637</w:t>
      </w:r>
    </w:p>
    <w:p w14:paraId="1D8B8A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638</w:t>
      </w:r>
    </w:p>
    <w:p w14:paraId="0D494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506045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638</w:t>
      </w:r>
    </w:p>
    <w:p w14:paraId="18624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639</w:t>
      </w:r>
    </w:p>
    <w:p w14:paraId="0E86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640</w:t>
      </w:r>
    </w:p>
    <w:p w14:paraId="65ECB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640</w:t>
      </w:r>
    </w:p>
    <w:p w14:paraId="462968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3DA0E6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60CAA9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9C3CD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7B95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D87D0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641</w:t>
      </w:r>
    </w:p>
    <w:p w14:paraId="4E5965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56911DC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643</w:t>
      </w:r>
    </w:p>
    <w:p w14:paraId="182F77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643</w:t>
      </w:r>
    </w:p>
    <w:p w14:paraId="701911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643</w:t>
      </w:r>
    </w:p>
    <w:p w14:paraId="0CC3F0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643</w:t>
      </w:r>
    </w:p>
    <w:p w14:paraId="53F3C5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643</w:t>
      </w:r>
    </w:p>
    <w:p w14:paraId="49E41E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644</w:t>
      </w:r>
    </w:p>
    <w:p w14:paraId="4F7C32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644</w:t>
      </w:r>
    </w:p>
    <w:p w14:paraId="6AB2928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645</w:t>
      </w:r>
    </w:p>
    <w:p w14:paraId="5FAD70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645</w:t>
      </w:r>
    </w:p>
    <w:p w14:paraId="1BBC4F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645</w:t>
      </w:r>
    </w:p>
    <w:p w14:paraId="223AA9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645</w:t>
      </w:r>
    </w:p>
    <w:p w14:paraId="3F93774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175399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646</w:t>
      </w:r>
    </w:p>
    <w:p w14:paraId="7D27A6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646</w:t>
      </w:r>
    </w:p>
    <w:p w14:paraId="753863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646</w:t>
      </w:r>
    </w:p>
    <w:p w14:paraId="0F60D1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058C1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647</w:t>
      </w:r>
    </w:p>
    <w:p w14:paraId="381460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647</w:t>
      </w:r>
    </w:p>
    <w:p w14:paraId="00B529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648</w:t>
      </w:r>
    </w:p>
    <w:p w14:paraId="40FDC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649</w:t>
      </w:r>
    </w:p>
    <w:p w14:paraId="626AA9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EC2F53">
        <w:rPr>
          <w:noProof/>
          <w:color w:val="000000"/>
        </w:rPr>
        <w:t>UeAddrNotif</w:t>
      </w:r>
      <w:r>
        <w:rPr>
          <w:noProof/>
        </w:rPr>
        <w:tab/>
        <w:t>649</w:t>
      </w:r>
    </w:p>
    <w:p w14:paraId="30F542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649</w:t>
      </w:r>
    </w:p>
    <w:p w14:paraId="4C09FD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649</w:t>
      </w:r>
    </w:p>
    <w:p w14:paraId="3661DB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632EC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649</w:t>
      </w:r>
    </w:p>
    <w:p w14:paraId="13F10B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650</w:t>
      </w:r>
    </w:p>
    <w:p w14:paraId="214F19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650</w:t>
      </w:r>
    </w:p>
    <w:p w14:paraId="72A08DB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650</w:t>
      </w:r>
    </w:p>
    <w:p w14:paraId="1468F8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1A0D47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650</w:t>
      </w:r>
    </w:p>
    <w:p w14:paraId="0A7DD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650</w:t>
      </w:r>
    </w:p>
    <w:p w14:paraId="18F75EC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650</w:t>
      </w:r>
    </w:p>
    <w:p w14:paraId="64FCB77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650</w:t>
      </w:r>
    </w:p>
    <w:p w14:paraId="4E1808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651</w:t>
      </w:r>
    </w:p>
    <w:p w14:paraId="0AFDC6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651</w:t>
      </w:r>
    </w:p>
    <w:p w14:paraId="44C3E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652</w:t>
      </w:r>
    </w:p>
    <w:p w14:paraId="29E5B6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6CA8771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15EDC6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652</w:t>
      </w:r>
    </w:p>
    <w:p w14:paraId="5DDF8D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652</w:t>
      </w:r>
    </w:p>
    <w:p w14:paraId="64560EB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652</w:t>
      </w:r>
    </w:p>
    <w:p w14:paraId="547EDE4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653</w:t>
      </w:r>
    </w:p>
    <w:p w14:paraId="2222A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654</w:t>
      </w:r>
    </w:p>
    <w:p w14:paraId="2586D72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654</w:t>
      </w:r>
    </w:p>
    <w:p w14:paraId="40F924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0ECA0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00E90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078928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33E1E57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7C2D378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656</w:t>
      </w:r>
    </w:p>
    <w:p w14:paraId="6DB8DD3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657</w:t>
      </w:r>
    </w:p>
    <w:p w14:paraId="680BB0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37AE0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3C0AC38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659</w:t>
      </w:r>
    </w:p>
    <w:p w14:paraId="03FB5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659</w:t>
      </w:r>
    </w:p>
    <w:p w14:paraId="5B5C9A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660</w:t>
      </w:r>
    </w:p>
    <w:p w14:paraId="0A9535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192F83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4EDC09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A56D2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1FDE71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33C45F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FA277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662</w:t>
      </w:r>
    </w:p>
    <w:p w14:paraId="66D4EA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1438F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662</w:t>
      </w:r>
    </w:p>
    <w:p w14:paraId="67F1AC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663</w:t>
      </w:r>
    </w:p>
    <w:p w14:paraId="3D830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663</w:t>
      </w:r>
    </w:p>
    <w:p w14:paraId="65DF13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663</w:t>
      </w:r>
    </w:p>
    <w:p w14:paraId="39F646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37EB33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552B29F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664</w:t>
      </w:r>
    </w:p>
    <w:p w14:paraId="73F62E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664</w:t>
      </w:r>
    </w:p>
    <w:p w14:paraId="465E92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664</w:t>
      </w:r>
    </w:p>
    <w:p w14:paraId="352B5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664</w:t>
      </w:r>
    </w:p>
    <w:p w14:paraId="5A4BCC1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664</w:t>
      </w:r>
    </w:p>
    <w:p w14:paraId="28E1EB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664</w:t>
      </w:r>
    </w:p>
    <w:p w14:paraId="7E1EB4B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664</w:t>
      </w:r>
    </w:p>
    <w:p w14:paraId="7B089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664</w:t>
      </w:r>
    </w:p>
    <w:p w14:paraId="14A778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665</w:t>
      </w:r>
    </w:p>
    <w:p w14:paraId="77CEA9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665</w:t>
      </w:r>
    </w:p>
    <w:p w14:paraId="4E465C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666</w:t>
      </w:r>
    </w:p>
    <w:p w14:paraId="7C619E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480874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666</w:t>
      </w:r>
    </w:p>
    <w:p w14:paraId="0758DB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666</w:t>
      </w:r>
    </w:p>
    <w:p w14:paraId="76E13A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666</w:t>
      </w:r>
    </w:p>
    <w:p w14:paraId="399644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667</w:t>
      </w:r>
    </w:p>
    <w:p w14:paraId="54E1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668</w:t>
      </w:r>
    </w:p>
    <w:p w14:paraId="684E97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668</w:t>
      </w:r>
    </w:p>
    <w:p w14:paraId="2A109A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668</w:t>
      </w:r>
    </w:p>
    <w:p w14:paraId="5A0EAA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668</w:t>
      </w:r>
    </w:p>
    <w:p w14:paraId="7FB55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669</w:t>
      </w:r>
    </w:p>
    <w:p w14:paraId="6B5AE34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18CF34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670</w:t>
      </w:r>
    </w:p>
    <w:p w14:paraId="600F95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671</w:t>
      </w:r>
    </w:p>
    <w:p w14:paraId="50D9D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672</w:t>
      </w:r>
    </w:p>
    <w:p w14:paraId="5035DD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673</w:t>
      </w:r>
    </w:p>
    <w:p w14:paraId="3D75C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673</w:t>
      </w:r>
    </w:p>
    <w:p w14:paraId="69B5A76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673</w:t>
      </w:r>
    </w:p>
    <w:p w14:paraId="78E461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673</w:t>
      </w:r>
    </w:p>
    <w:p w14:paraId="6C803C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673</w:t>
      </w:r>
    </w:p>
    <w:p w14:paraId="0EAF8D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674</w:t>
      </w:r>
    </w:p>
    <w:p w14:paraId="7FCA88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7E9FF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674</w:t>
      </w:r>
    </w:p>
    <w:p w14:paraId="070398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674</w:t>
      </w:r>
    </w:p>
    <w:p w14:paraId="3005CB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674</w:t>
      </w:r>
    </w:p>
    <w:p w14:paraId="696135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674</w:t>
      </w:r>
    </w:p>
    <w:p w14:paraId="515DC0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49C8F9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675</w:t>
      </w:r>
    </w:p>
    <w:p w14:paraId="553DF6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675</w:t>
      </w:r>
    </w:p>
    <w:p w14:paraId="4529CB0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675</w:t>
      </w:r>
    </w:p>
    <w:p w14:paraId="6F5FCDD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675</w:t>
      </w:r>
    </w:p>
    <w:p w14:paraId="4969D28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675</w:t>
      </w:r>
    </w:p>
    <w:p w14:paraId="7BBE8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675</w:t>
      </w:r>
    </w:p>
    <w:p w14:paraId="569798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675</w:t>
      </w:r>
    </w:p>
    <w:p w14:paraId="10CB22D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675</w:t>
      </w:r>
    </w:p>
    <w:p w14:paraId="5C05457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675</w:t>
      </w:r>
    </w:p>
    <w:p w14:paraId="51469D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676</w:t>
      </w:r>
    </w:p>
    <w:p w14:paraId="1D07C07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676</w:t>
      </w:r>
    </w:p>
    <w:p w14:paraId="4D6FE3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677</w:t>
      </w:r>
    </w:p>
    <w:p w14:paraId="58890D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1CD651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64FF33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2D5EA20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677</w:t>
      </w:r>
    </w:p>
    <w:p w14:paraId="227AB6B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678</w:t>
      </w:r>
    </w:p>
    <w:p w14:paraId="58C071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679</w:t>
      </w:r>
    </w:p>
    <w:p w14:paraId="69E097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679</w:t>
      </w:r>
    </w:p>
    <w:p w14:paraId="68312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402646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175C50C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680</w:t>
      </w:r>
    </w:p>
    <w:p w14:paraId="4B949DE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680</w:t>
      </w:r>
    </w:p>
    <w:p w14:paraId="1F7A10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681</w:t>
      </w:r>
    </w:p>
    <w:p w14:paraId="28D2A6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682</w:t>
      </w:r>
    </w:p>
    <w:p w14:paraId="343C6B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683</w:t>
      </w:r>
    </w:p>
    <w:p w14:paraId="0CE95F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684</w:t>
      </w:r>
    </w:p>
    <w:p w14:paraId="6FF78D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684</w:t>
      </w:r>
    </w:p>
    <w:p w14:paraId="06FF98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684</w:t>
      </w:r>
    </w:p>
    <w:p w14:paraId="169B53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684</w:t>
      </w:r>
    </w:p>
    <w:p w14:paraId="5FE522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7465C9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685</w:t>
      </w:r>
    </w:p>
    <w:p w14:paraId="7FEEEA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BAE69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685</w:t>
      </w:r>
    </w:p>
    <w:p w14:paraId="3D22C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685</w:t>
      </w:r>
    </w:p>
    <w:p w14:paraId="79AE13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685</w:t>
      </w:r>
    </w:p>
    <w:p w14:paraId="263445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686</w:t>
      </w:r>
    </w:p>
    <w:p w14:paraId="3E52B8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068625D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686</w:t>
      </w:r>
    </w:p>
    <w:p w14:paraId="63669A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686</w:t>
      </w:r>
    </w:p>
    <w:p w14:paraId="7246A6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686</w:t>
      </w:r>
    </w:p>
    <w:p w14:paraId="1B76BC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686</w:t>
      </w:r>
    </w:p>
    <w:p w14:paraId="3523DA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686</w:t>
      </w:r>
    </w:p>
    <w:p w14:paraId="3B814C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686</w:t>
      </w:r>
    </w:p>
    <w:p w14:paraId="6A69E7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7BDDF2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686</w:t>
      </w:r>
    </w:p>
    <w:p w14:paraId="0CBBE4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687</w:t>
      </w:r>
    </w:p>
    <w:p w14:paraId="1F3339B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687</w:t>
      </w:r>
    </w:p>
    <w:p w14:paraId="0B39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4A62AA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687</w:t>
      </w:r>
    </w:p>
    <w:p w14:paraId="46412C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687</w:t>
      </w:r>
    </w:p>
    <w:p w14:paraId="4D5843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688</w:t>
      </w:r>
    </w:p>
    <w:p w14:paraId="4E25F4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1230F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689</w:t>
      </w:r>
    </w:p>
    <w:p w14:paraId="590A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689</w:t>
      </w:r>
    </w:p>
    <w:p w14:paraId="141112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689</w:t>
      </w:r>
    </w:p>
    <w:p w14:paraId="6DFA51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690</w:t>
      </w:r>
    </w:p>
    <w:p w14:paraId="371956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691</w:t>
      </w:r>
    </w:p>
    <w:p w14:paraId="62102A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691</w:t>
      </w:r>
    </w:p>
    <w:p w14:paraId="213C482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20A7A7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691</w:t>
      </w:r>
    </w:p>
    <w:p w14:paraId="5AC82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691</w:t>
      </w:r>
    </w:p>
    <w:p w14:paraId="4AC7C6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691</w:t>
      </w:r>
    </w:p>
    <w:p w14:paraId="6D066F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692</w:t>
      </w:r>
    </w:p>
    <w:p w14:paraId="2AF0DF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694</w:t>
      </w:r>
    </w:p>
    <w:p w14:paraId="75C145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695</w:t>
      </w:r>
    </w:p>
    <w:p w14:paraId="12A5D9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FA7AC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696</w:t>
      </w:r>
    </w:p>
    <w:p w14:paraId="5E88E7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4528CC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494737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697</w:t>
      </w:r>
    </w:p>
    <w:p w14:paraId="4C1BFE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697</w:t>
      </w:r>
    </w:p>
    <w:p w14:paraId="69062A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698</w:t>
      </w:r>
    </w:p>
    <w:p w14:paraId="2C96B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2D74A9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699</w:t>
      </w:r>
    </w:p>
    <w:p w14:paraId="6F9D5B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699</w:t>
      </w:r>
    </w:p>
    <w:p w14:paraId="02CD77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699</w:t>
      </w:r>
    </w:p>
    <w:p w14:paraId="1F7CB5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700</w:t>
      </w:r>
    </w:p>
    <w:p w14:paraId="0E5742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700</w:t>
      </w:r>
    </w:p>
    <w:p w14:paraId="44A8C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700</w:t>
      </w:r>
    </w:p>
    <w:p w14:paraId="1A4015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AltReportReqs</w:t>
      </w:r>
      <w:r>
        <w:rPr>
          <w:noProof/>
        </w:rPr>
        <w:tab/>
        <w:t>701</w:t>
      </w:r>
    </w:p>
    <w:p w14:paraId="27781B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701</w:t>
      </w:r>
    </w:p>
    <w:p w14:paraId="45CEC4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AltRange</w:t>
      </w:r>
      <w:r>
        <w:rPr>
          <w:noProof/>
        </w:rPr>
        <w:tab/>
        <w:t>701</w:t>
      </w:r>
    </w:p>
    <w:p w14:paraId="285D5A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205385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F29DA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43ABA7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701</w:t>
      </w:r>
    </w:p>
    <w:p w14:paraId="2B51919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702</w:t>
      </w:r>
    </w:p>
    <w:p w14:paraId="734BC6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AltReportEvent</w:t>
      </w:r>
      <w:r>
        <w:rPr>
          <w:noProof/>
        </w:rPr>
        <w:tab/>
        <w:t>702</w:t>
      </w:r>
    </w:p>
    <w:p w14:paraId="3D0117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6DF662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702</w:t>
      </w:r>
    </w:p>
    <w:p w14:paraId="202ABE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22E951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6BF1D2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703</w:t>
      </w:r>
    </w:p>
    <w:p w14:paraId="373751FB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CagInfoParamProvision API</w:t>
      </w:r>
      <w:r>
        <w:rPr>
          <w:noProof/>
        </w:rPr>
        <w:tab/>
        <w:t>703</w:t>
      </w:r>
    </w:p>
    <w:p w14:paraId="6050D4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703</w:t>
      </w:r>
    </w:p>
    <w:p w14:paraId="17F866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703</w:t>
      </w:r>
    </w:p>
    <w:p w14:paraId="2F80CE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7B6FD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704</w:t>
      </w:r>
    </w:p>
    <w:p w14:paraId="0C6F93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2F7D9F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016C6C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3799FFA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704</w:t>
      </w:r>
    </w:p>
    <w:p w14:paraId="29F0A2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705</w:t>
      </w:r>
    </w:p>
    <w:p w14:paraId="0F85948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129EF32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706</w:t>
      </w:r>
    </w:p>
    <w:p w14:paraId="76E2F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706</w:t>
      </w:r>
    </w:p>
    <w:p w14:paraId="7BC27B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F0A7A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0006CB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FC5B0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708</w:t>
      </w:r>
    </w:p>
    <w:p w14:paraId="7E2116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709</w:t>
      </w:r>
    </w:p>
    <w:p w14:paraId="56714E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710</w:t>
      </w:r>
    </w:p>
    <w:p w14:paraId="53E93D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35E683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675BE7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4BCC2B8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712</w:t>
      </w:r>
    </w:p>
    <w:p w14:paraId="72ADDB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</w:t>
      </w:r>
    </w:p>
    <w:p w14:paraId="12BEAC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712</w:t>
      </w:r>
    </w:p>
    <w:p w14:paraId="37F767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295104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712</w:t>
      </w:r>
    </w:p>
    <w:p w14:paraId="2420EC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713</w:t>
      </w:r>
    </w:p>
    <w:p w14:paraId="1E2B40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713</w:t>
      </w:r>
    </w:p>
    <w:p w14:paraId="7C4B29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713</w:t>
      </w:r>
    </w:p>
    <w:p w14:paraId="6A7EB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19F81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713</w:t>
      </w:r>
    </w:p>
    <w:p w14:paraId="5D8B84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713</w:t>
      </w:r>
    </w:p>
    <w:p w14:paraId="4C6FBA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713</w:t>
      </w:r>
    </w:p>
    <w:p w14:paraId="754510D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713</w:t>
      </w:r>
    </w:p>
    <w:p w14:paraId="75A38A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714</w:t>
      </w:r>
    </w:p>
    <w:p w14:paraId="1E0DE9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714</w:t>
      </w:r>
    </w:p>
    <w:p w14:paraId="16B805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714</w:t>
      </w:r>
    </w:p>
    <w:p w14:paraId="2CA853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714</w:t>
      </w:r>
    </w:p>
    <w:p w14:paraId="50879BD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714</w:t>
      </w:r>
    </w:p>
    <w:p w14:paraId="7D72CA8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37D01F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714</w:t>
      </w:r>
    </w:p>
    <w:p w14:paraId="465024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714</w:t>
      </w:r>
    </w:p>
    <w:p w14:paraId="0BA47D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714</w:t>
      </w:r>
    </w:p>
    <w:p w14:paraId="407E9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715</w:t>
      </w:r>
    </w:p>
    <w:p w14:paraId="540FFC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715</w:t>
      </w:r>
    </w:p>
    <w:p w14:paraId="045390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715</w:t>
      </w:r>
    </w:p>
    <w:p w14:paraId="14E9D2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716</w:t>
      </w:r>
    </w:p>
    <w:p w14:paraId="69497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716</w:t>
      </w:r>
    </w:p>
    <w:p w14:paraId="423D71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716</w:t>
      </w:r>
    </w:p>
    <w:p w14:paraId="4A3C8B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717</w:t>
      </w:r>
    </w:p>
    <w:p w14:paraId="0FC248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2B70FE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717</w:t>
      </w:r>
    </w:p>
    <w:p w14:paraId="28DE71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717</w:t>
      </w:r>
    </w:p>
    <w:p w14:paraId="78AC48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718</w:t>
      </w:r>
    </w:p>
    <w:p w14:paraId="046DAC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718</w:t>
      </w:r>
    </w:p>
    <w:p w14:paraId="7E7900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03128E1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718</w:t>
      </w:r>
    </w:p>
    <w:p w14:paraId="79E12A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718</w:t>
      </w:r>
    </w:p>
    <w:p w14:paraId="4E1BA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718</w:t>
      </w:r>
    </w:p>
    <w:p w14:paraId="15F443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718</w:t>
      </w:r>
    </w:p>
    <w:p w14:paraId="56D79CC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719</w:t>
      </w:r>
    </w:p>
    <w:p w14:paraId="28A54B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6851B1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719</w:t>
      </w:r>
    </w:p>
    <w:p w14:paraId="211461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719</w:t>
      </w:r>
    </w:p>
    <w:p w14:paraId="25EAAD8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719</w:t>
      </w:r>
    </w:p>
    <w:p w14:paraId="3710C5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719</w:t>
      </w:r>
    </w:p>
    <w:p w14:paraId="1987D3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720</w:t>
      </w:r>
    </w:p>
    <w:p w14:paraId="0AD519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720</w:t>
      </w:r>
    </w:p>
    <w:p w14:paraId="2C52F9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IMS Sessions</w:t>
      </w:r>
      <w:r>
        <w:rPr>
          <w:noProof/>
        </w:rPr>
        <w:tab/>
        <w:t>720</w:t>
      </w:r>
    </w:p>
    <w:p w14:paraId="0645B6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720</w:t>
      </w:r>
    </w:p>
    <w:p w14:paraId="3B72E5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720</w:t>
      </w:r>
    </w:p>
    <w:p w14:paraId="41D7A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721</w:t>
      </w:r>
    </w:p>
    <w:p w14:paraId="083F852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721</w:t>
      </w:r>
    </w:p>
    <w:p w14:paraId="07E4E0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721</w:t>
      </w:r>
    </w:p>
    <w:p w14:paraId="728537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722</w:t>
      </w:r>
    </w:p>
    <w:p w14:paraId="7BA0183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IMS Session</w:t>
      </w:r>
      <w:r>
        <w:rPr>
          <w:noProof/>
        </w:rPr>
        <w:tab/>
        <w:t>722</w:t>
      </w:r>
    </w:p>
    <w:p w14:paraId="47CEF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722</w:t>
      </w:r>
    </w:p>
    <w:p w14:paraId="692A48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723</w:t>
      </w:r>
    </w:p>
    <w:p w14:paraId="161A0F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723</w:t>
      </w:r>
    </w:p>
    <w:p w14:paraId="00C07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723</w:t>
      </w:r>
    </w:p>
    <w:p w14:paraId="727FEA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724</w:t>
      </w:r>
    </w:p>
    <w:p w14:paraId="3060E55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725</w:t>
      </w:r>
    </w:p>
    <w:p w14:paraId="104B18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726</w:t>
      </w:r>
    </w:p>
    <w:p w14:paraId="2BFD23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727</w:t>
      </w:r>
    </w:p>
    <w:p w14:paraId="2954EE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727</w:t>
      </w:r>
    </w:p>
    <w:p w14:paraId="3A453D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727</w:t>
      </w:r>
    </w:p>
    <w:p w14:paraId="0D48FA6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729</w:t>
      </w:r>
    </w:p>
    <w:p w14:paraId="43BC3D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729</w:t>
      </w:r>
    </w:p>
    <w:p w14:paraId="2788B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730</w:t>
      </w:r>
    </w:p>
    <w:p w14:paraId="41D5DC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447714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2765BA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04C25B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2F4DE79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730</w:t>
      </w:r>
    </w:p>
    <w:p w14:paraId="5ABA91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425F64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731</w:t>
      </w:r>
    </w:p>
    <w:p w14:paraId="6098B8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731</w:t>
      </w:r>
    </w:p>
    <w:p w14:paraId="5DDFFD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732</w:t>
      </w:r>
    </w:p>
    <w:p w14:paraId="7513E5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74668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324F0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3B25F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732</w:t>
      </w:r>
    </w:p>
    <w:p w14:paraId="3AFA5F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733</w:t>
      </w:r>
    </w:p>
    <w:p w14:paraId="323DA7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0258C5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734</w:t>
      </w:r>
    </w:p>
    <w:p w14:paraId="229B5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3CE590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4DEE0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3F9876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570976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21135C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 w:rsidRPr="00EC2F53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7EDAD6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2C6C32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4DEA7F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381AA3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738</w:t>
      </w:r>
    </w:p>
    <w:p w14:paraId="70F0A9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740</w:t>
      </w:r>
    </w:p>
    <w:p w14:paraId="5B986B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</w:t>
      </w:r>
    </w:p>
    <w:p w14:paraId="015B9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740</w:t>
      </w:r>
    </w:p>
    <w:p w14:paraId="3152F6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56D990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741</w:t>
      </w:r>
    </w:p>
    <w:p w14:paraId="737F5B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741</w:t>
      </w:r>
    </w:p>
    <w:p w14:paraId="77D5C1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742</w:t>
      </w:r>
    </w:p>
    <w:p w14:paraId="5E5C89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742</w:t>
      </w:r>
    </w:p>
    <w:p w14:paraId="1F00F7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742</w:t>
      </w:r>
    </w:p>
    <w:p w14:paraId="033156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16C264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742</w:t>
      </w:r>
    </w:p>
    <w:p w14:paraId="3AA17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742</w:t>
      </w:r>
    </w:p>
    <w:p w14:paraId="608606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743</w:t>
      </w:r>
    </w:p>
    <w:p w14:paraId="10B7DB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743</w:t>
      </w:r>
    </w:p>
    <w:p w14:paraId="7860EF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743</w:t>
      </w:r>
    </w:p>
    <w:p w14:paraId="39C434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743</w:t>
      </w:r>
    </w:p>
    <w:p w14:paraId="372FBFD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743</w:t>
      </w:r>
    </w:p>
    <w:p w14:paraId="3DDE8C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743</w:t>
      </w:r>
    </w:p>
    <w:p w14:paraId="1DC46AA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743</w:t>
      </w:r>
    </w:p>
    <w:p w14:paraId="133B59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743</w:t>
      </w:r>
    </w:p>
    <w:p w14:paraId="66F60F8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744</w:t>
      </w:r>
    </w:p>
    <w:p w14:paraId="08BF53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744</w:t>
      </w:r>
    </w:p>
    <w:p w14:paraId="2EE07C2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745</w:t>
      </w:r>
    </w:p>
    <w:p w14:paraId="7508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6079C8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745</w:t>
      </w:r>
    </w:p>
    <w:p w14:paraId="3B15E5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745</w:t>
      </w:r>
    </w:p>
    <w:p w14:paraId="52172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C4539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746</w:t>
      </w:r>
    </w:p>
    <w:p w14:paraId="66CC9B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527D46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747</w:t>
      </w:r>
    </w:p>
    <w:p w14:paraId="2B137D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747</w:t>
      </w:r>
    </w:p>
    <w:p w14:paraId="25CCDC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747</w:t>
      </w:r>
    </w:p>
    <w:p w14:paraId="3F2DAD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748</w:t>
      </w:r>
    </w:p>
    <w:p w14:paraId="5654B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748</w:t>
      </w:r>
    </w:p>
    <w:p w14:paraId="0AC1BB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749</w:t>
      </w:r>
    </w:p>
    <w:p w14:paraId="45458B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750</w:t>
      </w:r>
    </w:p>
    <w:p w14:paraId="180F626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751</w:t>
      </w:r>
    </w:p>
    <w:p w14:paraId="213EC3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752</w:t>
      </w:r>
    </w:p>
    <w:p w14:paraId="7FDE637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752</w:t>
      </w:r>
    </w:p>
    <w:p w14:paraId="119B54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752</w:t>
      </w:r>
    </w:p>
    <w:p w14:paraId="0EF465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752</w:t>
      </w:r>
    </w:p>
    <w:p w14:paraId="50F990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</w:t>
      </w:r>
    </w:p>
    <w:p w14:paraId="113C6A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753</w:t>
      </w:r>
    </w:p>
    <w:p w14:paraId="55D4E8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63E49F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753</w:t>
      </w:r>
    </w:p>
    <w:p w14:paraId="54D30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753</w:t>
      </w:r>
    </w:p>
    <w:p w14:paraId="3F2292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753</w:t>
      </w:r>
    </w:p>
    <w:p w14:paraId="2C5A69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754</w:t>
      </w:r>
    </w:p>
    <w:p w14:paraId="2383A9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CFD9A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754</w:t>
      </w:r>
    </w:p>
    <w:p w14:paraId="782E75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754</w:t>
      </w:r>
    </w:p>
    <w:p w14:paraId="296480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754</w:t>
      </w:r>
    </w:p>
    <w:p w14:paraId="0FB1F3D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754</w:t>
      </w:r>
    </w:p>
    <w:p w14:paraId="38E525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</w:t>
      </w:r>
    </w:p>
    <w:p w14:paraId="49EACB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754</w:t>
      </w:r>
    </w:p>
    <w:p w14:paraId="4F9C57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754</w:t>
      </w:r>
    </w:p>
    <w:p w14:paraId="3BE2E2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0A27347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755</w:t>
      </w:r>
    </w:p>
    <w:p w14:paraId="1D14D22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</w:t>
      </w:r>
    </w:p>
    <w:p w14:paraId="42CF3E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239697F2" w14:textId="17199F73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757</w:t>
      </w:r>
    </w:p>
    <w:p w14:paraId="634FF5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</w:t>
      </w:r>
    </w:p>
    <w:p w14:paraId="0D90FB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757</w:t>
      </w:r>
    </w:p>
    <w:p w14:paraId="0DFD63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769</w:t>
      </w:r>
    </w:p>
    <w:p w14:paraId="4CEE070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771</w:t>
      </w:r>
    </w:p>
    <w:p w14:paraId="62918D2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788</w:t>
      </w:r>
    </w:p>
    <w:p w14:paraId="04E0448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798</w:t>
      </w:r>
    </w:p>
    <w:p w14:paraId="2AB15CC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801</w:t>
      </w:r>
    </w:p>
    <w:p w14:paraId="7140726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807</w:t>
      </w:r>
    </w:p>
    <w:p w14:paraId="507140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812</w:t>
      </w:r>
    </w:p>
    <w:p w14:paraId="23B4A39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826</w:t>
      </w:r>
    </w:p>
    <w:p w14:paraId="63F4037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831</w:t>
      </w:r>
    </w:p>
    <w:p w14:paraId="2336980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833</w:t>
      </w:r>
    </w:p>
    <w:p w14:paraId="0072C7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835</w:t>
      </w:r>
    </w:p>
    <w:p w14:paraId="4E695CA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850</w:t>
      </w:r>
    </w:p>
    <w:p w14:paraId="3B14021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854</w:t>
      </w:r>
    </w:p>
    <w:p w14:paraId="09A194C9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861</w:t>
      </w:r>
    </w:p>
    <w:p w14:paraId="16D5A7B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868</w:t>
      </w:r>
    </w:p>
    <w:p w14:paraId="1D907A1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871</w:t>
      </w:r>
    </w:p>
    <w:p w14:paraId="4AA79C7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882</w:t>
      </w:r>
    </w:p>
    <w:p w14:paraId="1B2972B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888</w:t>
      </w:r>
    </w:p>
    <w:p w14:paraId="2022C44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894</w:t>
      </w:r>
    </w:p>
    <w:p w14:paraId="70CFA90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898</w:t>
      </w:r>
    </w:p>
    <w:p w14:paraId="69958E2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903</w:t>
      </w:r>
    </w:p>
    <w:p w14:paraId="297C133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911</w:t>
      </w:r>
    </w:p>
    <w:p w14:paraId="17F9E7A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916</w:t>
      </w:r>
    </w:p>
    <w:p w14:paraId="693957E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925</w:t>
      </w:r>
    </w:p>
    <w:p w14:paraId="57EED98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929</w:t>
      </w:r>
    </w:p>
    <w:p w14:paraId="011C770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934</w:t>
      </w:r>
    </w:p>
    <w:p w14:paraId="3C0FE120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939</w:t>
      </w:r>
    </w:p>
    <w:p w14:paraId="483C5354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944</w:t>
      </w:r>
    </w:p>
    <w:p w14:paraId="4D55A67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955</w:t>
      </w:r>
    </w:p>
    <w:p w14:paraId="69E0F59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960</w:t>
      </w:r>
    </w:p>
    <w:p w14:paraId="763B203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965</w:t>
      </w:r>
    </w:p>
    <w:p w14:paraId="5550915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970</w:t>
      </w:r>
    </w:p>
    <w:p w14:paraId="0EE46D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976</w:t>
      </w:r>
    </w:p>
    <w:p w14:paraId="6C5073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981</w:t>
      </w:r>
    </w:p>
    <w:p w14:paraId="655C331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986</w:t>
      </w:r>
    </w:p>
    <w:p w14:paraId="1D21BFD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993</w:t>
      </w:r>
    </w:p>
    <w:p w14:paraId="32C89E6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998</w:t>
      </w:r>
    </w:p>
    <w:p w14:paraId="55728B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1000</w:t>
      </w:r>
    </w:p>
    <w:p w14:paraId="266BCBE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1000</w:t>
      </w:r>
    </w:p>
    <w:p w14:paraId="107A9FC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1006</w:t>
      </w:r>
    </w:p>
    <w:p w14:paraId="4B518CD5" w14:textId="178EFB28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1012</w:t>
      </w:r>
    </w:p>
    <w:p w14:paraId="3F67E25A" w14:textId="1294AFE8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D27F09">
        <w:fldChar w:fldCharType="begin"/>
      </w:r>
      <w:r w:rsidR="00D27F09">
        <w:instrText xml:space="preserve"> RD  29522-j</w:instrText>
      </w:r>
      <w:r w:rsidR="00CF6A83">
        <w:instrText>2</w:instrText>
      </w:r>
      <w:r w:rsidR="00D27F09">
        <w:instrText xml:space="preserve">0_1_Main-Body_s00_s07.docx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CF6A83">
        <w:instrText>2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A2249" w14:textId="77777777" w:rsidR="00016393" w:rsidRDefault="00016393">
      <w:r>
        <w:separator/>
      </w:r>
    </w:p>
  </w:endnote>
  <w:endnote w:type="continuationSeparator" w:id="0">
    <w:p w14:paraId="6D774573" w14:textId="77777777" w:rsidR="00016393" w:rsidRDefault="0001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1B34" w14:textId="77777777" w:rsidR="001576A3" w:rsidRDefault="001576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CC80C" w14:textId="77777777" w:rsidR="001576A3" w:rsidRDefault="001576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58F5" w14:textId="77777777" w:rsidR="001576A3" w:rsidRDefault="001576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2BE9C" w14:textId="77777777" w:rsidR="00016393" w:rsidRDefault="00016393">
      <w:r>
        <w:separator/>
      </w:r>
    </w:p>
  </w:footnote>
  <w:footnote w:type="continuationSeparator" w:id="0">
    <w:p w14:paraId="5748FFEF" w14:textId="77777777" w:rsidR="00016393" w:rsidRDefault="00016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AF73" w14:textId="77777777" w:rsidR="001576A3" w:rsidRDefault="001576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10593" w14:textId="77777777" w:rsidR="001576A3" w:rsidRDefault="001576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1B773" w14:textId="77777777" w:rsidR="001576A3" w:rsidRDefault="001576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47A3C" w14:textId="77777777" w:rsidR="001576A3" w:rsidRPr="003F6DCB" w:rsidRDefault="001576A3" w:rsidP="001576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01771DA" w14:textId="0EED3DA9" w:rsidR="001576A3" w:rsidRDefault="001576A3" w:rsidP="001576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46A191" w14:textId="7FF95B1E" w:rsidR="001576A3" w:rsidRDefault="001576A3" w:rsidP="001576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V19.2.0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8285136">
    <w:abstractNumId w:val="4"/>
  </w:num>
  <w:num w:numId="2" w16cid:durableId="773549389">
    <w:abstractNumId w:val="3"/>
  </w:num>
  <w:num w:numId="3" w16cid:durableId="1522233588">
    <w:abstractNumId w:val="2"/>
  </w:num>
  <w:num w:numId="4" w16cid:durableId="967707784">
    <w:abstractNumId w:val="1"/>
  </w:num>
  <w:num w:numId="5" w16cid:durableId="129174186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56005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78484-827E-414A-9FF2-77B2D9E5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38</Pages>
  <Words>11001</Words>
  <Characters>62707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73561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2025-02-27T13:22:00Z</dcterms:created>
  <dcterms:modified xsi:type="dcterms:W3CDTF">2025-03-14T07:53:00Z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