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540268B0"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35442C">
              <w:t>19.</w:t>
            </w:r>
            <w:r w:rsidR="002858CE">
              <w:rPr>
                <w:rFonts w:hint="eastAsia"/>
                <w:lang w:eastAsia="zh-CN"/>
              </w:rPr>
              <w:t>1</w:t>
            </w:r>
            <w:r w:rsidR="0035442C">
              <w:t>.0</w:t>
            </w:r>
            <w:r w:rsidRPr="004D3578">
              <w:t xml:space="preserve"> </w:t>
            </w:r>
            <w:r w:rsidRPr="004D3578">
              <w:rPr>
                <w:sz w:val="32"/>
              </w:rPr>
              <w:t>(</w:t>
            </w:r>
            <w:r w:rsidR="0035442C">
              <w:rPr>
                <w:sz w:val="32"/>
              </w:rPr>
              <w:t>202</w:t>
            </w:r>
            <w:r w:rsidR="002858CE">
              <w:rPr>
                <w:rFonts w:hint="eastAsia"/>
                <w:sz w:val="32"/>
                <w:lang w:eastAsia="zh-CN"/>
              </w:rPr>
              <w:t>5</w:t>
            </w:r>
            <w:r w:rsidR="0035442C">
              <w:rPr>
                <w:sz w:val="32"/>
              </w:rPr>
              <w:t>-</w:t>
            </w:r>
            <w:r w:rsidR="002858CE">
              <w:rPr>
                <w:rFonts w:hint="eastAsia"/>
                <w:sz w:val="32"/>
                <w:lang w:eastAsia="zh-CN"/>
              </w:rPr>
              <w:t>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241AF99E"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C53D32">
              <w:rPr>
                <w:rStyle w:val="ZGSM"/>
              </w:rPr>
              <w:t>9</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65pt" o:ole="">
                  <v:imagedata r:id="rId9" o:title=""/>
                </v:shape>
                <o:OLEObject Type="Embed" ProgID="Word.Picture.8" ShapeID="_x0000_i1025" DrawAspect="Content" ObjectID="_1804003529"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279B1F03" w:rsidR="00E16509" w:rsidRPr="00C367E9" w:rsidRDefault="00E16509" w:rsidP="00133525">
            <w:pPr>
              <w:pStyle w:val="FP"/>
              <w:jc w:val="center"/>
              <w:rPr>
                <w:noProof/>
                <w:sz w:val="18"/>
              </w:rPr>
            </w:pPr>
            <w:r w:rsidRPr="00C367E9">
              <w:rPr>
                <w:noProof/>
                <w:sz w:val="18"/>
              </w:rPr>
              <w:t xml:space="preserve">© </w:t>
            </w:r>
            <w:r w:rsidR="00144AC6" w:rsidRPr="00C367E9">
              <w:rPr>
                <w:noProof/>
                <w:sz w:val="18"/>
              </w:rPr>
              <w:t>20</w:t>
            </w:r>
            <w:r w:rsidR="00144AC6">
              <w:rPr>
                <w:noProof/>
                <w:sz w:val="18"/>
              </w:rPr>
              <w:t>25</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3EF5168F" w14:textId="225437D1" w:rsidR="00A15C1C" w:rsidRDefault="004D3578">
      <w:pPr>
        <w:pStyle w:val="TOC1"/>
        <w:rPr>
          <w:rFonts w:asciiTheme="minorHAnsi" w:hAnsiTheme="minorHAnsi" w:cstheme="minorBidi"/>
          <w:noProof/>
          <w:kern w:val="2"/>
          <w:sz w:val="24"/>
          <w:szCs w:val="24"/>
          <w:lang w:eastAsia="en-GB"/>
          <w14:ligatures w14:val="standardContextual"/>
        </w:rPr>
      </w:pPr>
      <w:r w:rsidRPr="00C367E9">
        <w:fldChar w:fldCharType="begin" w:fldLock="1"/>
      </w:r>
      <w:r w:rsidRPr="00C367E9">
        <w:instrText xml:space="preserve"> TOC \o "1-9" </w:instrText>
      </w:r>
      <w:r w:rsidRPr="00C367E9">
        <w:fldChar w:fldCharType="separate"/>
      </w:r>
      <w:r w:rsidR="00A15C1C">
        <w:rPr>
          <w:noProof/>
        </w:rPr>
        <w:t>Foreword</w:t>
      </w:r>
      <w:r w:rsidR="00A15C1C">
        <w:rPr>
          <w:noProof/>
        </w:rPr>
        <w:tab/>
      </w:r>
      <w:r w:rsidR="00A15C1C">
        <w:rPr>
          <w:noProof/>
        </w:rPr>
        <w:fldChar w:fldCharType="begin" w:fldLock="1"/>
      </w:r>
      <w:r w:rsidR="00A15C1C">
        <w:rPr>
          <w:noProof/>
        </w:rPr>
        <w:instrText xml:space="preserve"> PAGEREF _Toc193390726 \h </w:instrText>
      </w:r>
      <w:r w:rsidR="00A15C1C">
        <w:rPr>
          <w:noProof/>
        </w:rPr>
      </w:r>
      <w:r w:rsidR="00A15C1C">
        <w:rPr>
          <w:noProof/>
        </w:rPr>
        <w:fldChar w:fldCharType="separate"/>
      </w:r>
      <w:r w:rsidR="00A15C1C">
        <w:rPr>
          <w:noProof/>
        </w:rPr>
        <w:t>9</w:t>
      </w:r>
      <w:r w:rsidR="00A15C1C">
        <w:rPr>
          <w:noProof/>
        </w:rPr>
        <w:fldChar w:fldCharType="end"/>
      </w:r>
    </w:p>
    <w:p w14:paraId="5B6F317B" w14:textId="5C016409" w:rsidR="00A15C1C" w:rsidRDefault="00A15C1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_Toc193390727 \h </w:instrText>
      </w:r>
      <w:r>
        <w:rPr>
          <w:noProof/>
        </w:rPr>
      </w:r>
      <w:r>
        <w:rPr>
          <w:noProof/>
        </w:rPr>
        <w:fldChar w:fldCharType="separate"/>
      </w:r>
      <w:r>
        <w:rPr>
          <w:noProof/>
        </w:rPr>
        <w:t>10</w:t>
      </w:r>
      <w:r>
        <w:rPr>
          <w:noProof/>
        </w:rPr>
        <w:fldChar w:fldCharType="end"/>
      </w:r>
    </w:p>
    <w:p w14:paraId="53CA2B1A" w14:textId="70470937" w:rsidR="00A15C1C" w:rsidRDefault="00A15C1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_Toc193390728 \h </w:instrText>
      </w:r>
      <w:r>
        <w:rPr>
          <w:noProof/>
        </w:rPr>
      </w:r>
      <w:r>
        <w:rPr>
          <w:noProof/>
        </w:rPr>
        <w:fldChar w:fldCharType="separate"/>
      </w:r>
      <w:r>
        <w:rPr>
          <w:noProof/>
        </w:rPr>
        <w:t>11</w:t>
      </w:r>
      <w:r>
        <w:rPr>
          <w:noProof/>
        </w:rPr>
        <w:fldChar w:fldCharType="end"/>
      </w:r>
    </w:p>
    <w:p w14:paraId="0DE4621C" w14:textId="65E4AB74" w:rsidR="00A15C1C" w:rsidRDefault="00A15C1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_Toc193390729 \h </w:instrText>
      </w:r>
      <w:r>
        <w:rPr>
          <w:noProof/>
        </w:rPr>
      </w:r>
      <w:r>
        <w:rPr>
          <w:noProof/>
        </w:rPr>
        <w:fldChar w:fldCharType="separate"/>
      </w:r>
      <w:r>
        <w:rPr>
          <w:noProof/>
        </w:rPr>
        <w:t>12</w:t>
      </w:r>
      <w:r>
        <w:rPr>
          <w:noProof/>
        </w:rPr>
        <w:fldChar w:fldCharType="end"/>
      </w:r>
    </w:p>
    <w:p w14:paraId="0D948199" w14:textId="02078884" w:rsidR="00A15C1C" w:rsidRDefault="00A15C1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_Toc193390730 \h </w:instrText>
      </w:r>
      <w:r>
        <w:rPr>
          <w:noProof/>
        </w:rPr>
      </w:r>
      <w:r>
        <w:rPr>
          <w:noProof/>
        </w:rPr>
        <w:fldChar w:fldCharType="separate"/>
      </w:r>
      <w:r>
        <w:rPr>
          <w:noProof/>
        </w:rPr>
        <w:t>12</w:t>
      </w:r>
      <w:r>
        <w:rPr>
          <w:noProof/>
        </w:rPr>
        <w:fldChar w:fldCharType="end"/>
      </w:r>
    </w:p>
    <w:p w14:paraId="153C919E" w14:textId="0A3A6203" w:rsidR="00A15C1C" w:rsidRDefault="00A15C1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_Toc193390731 \h </w:instrText>
      </w:r>
      <w:r>
        <w:rPr>
          <w:noProof/>
        </w:rPr>
      </w:r>
      <w:r>
        <w:rPr>
          <w:noProof/>
        </w:rPr>
        <w:fldChar w:fldCharType="separate"/>
      </w:r>
      <w:r>
        <w:rPr>
          <w:noProof/>
        </w:rPr>
        <w:t>13</w:t>
      </w:r>
      <w:r>
        <w:rPr>
          <w:noProof/>
        </w:rPr>
        <w:fldChar w:fldCharType="end"/>
      </w:r>
    </w:p>
    <w:p w14:paraId="4FAB155E" w14:textId="7DAEEB3E" w:rsidR="00A15C1C" w:rsidRDefault="00A15C1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_Toc193390732 \h </w:instrText>
      </w:r>
      <w:r>
        <w:rPr>
          <w:noProof/>
        </w:rPr>
      </w:r>
      <w:r>
        <w:rPr>
          <w:noProof/>
        </w:rPr>
        <w:fldChar w:fldCharType="separate"/>
      </w:r>
      <w:r>
        <w:rPr>
          <w:noProof/>
        </w:rPr>
        <w:t>14</w:t>
      </w:r>
      <w:r>
        <w:rPr>
          <w:noProof/>
        </w:rPr>
        <w:fldChar w:fldCharType="end"/>
      </w:r>
    </w:p>
    <w:p w14:paraId="715F8F1D" w14:textId="2BECA1B2" w:rsidR="00A15C1C" w:rsidRDefault="00A15C1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_Toc193390733 \h </w:instrText>
      </w:r>
      <w:r>
        <w:rPr>
          <w:noProof/>
        </w:rPr>
      </w:r>
      <w:r>
        <w:rPr>
          <w:noProof/>
        </w:rPr>
        <w:fldChar w:fldCharType="separate"/>
      </w:r>
      <w:r>
        <w:rPr>
          <w:noProof/>
        </w:rPr>
        <w:t>14</w:t>
      </w:r>
      <w:r>
        <w:rPr>
          <w:noProof/>
        </w:rPr>
        <w:fldChar w:fldCharType="end"/>
      </w:r>
    </w:p>
    <w:p w14:paraId="7A022ED0" w14:textId="33A93D60" w:rsidR="00A15C1C" w:rsidRDefault="00A15C1C">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Common configuration</w:t>
      </w:r>
      <w:r>
        <w:rPr>
          <w:noProof/>
        </w:rPr>
        <w:tab/>
      </w:r>
      <w:r>
        <w:rPr>
          <w:noProof/>
        </w:rPr>
        <w:fldChar w:fldCharType="begin" w:fldLock="1"/>
      </w:r>
      <w:r>
        <w:rPr>
          <w:noProof/>
        </w:rPr>
        <w:instrText xml:space="preserve"> PAGEREF _Toc193390734 \h </w:instrText>
      </w:r>
      <w:r>
        <w:rPr>
          <w:noProof/>
        </w:rPr>
      </w:r>
      <w:r>
        <w:rPr>
          <w:noProof/>
        </w:rPr>
        <w:fldChar w:fldCharType="separate"/>
      </w:r>
      <w:r>
        <w:rPr>
          <w:noProof/>
        </w:rPr>
        <w:t>14</w:t>
      </w:r>
      <w:r>
        <w:rPr>
          <w:noProof/>
        </w:rPr>
        <w:fldChar w:fldCharType="end"/>
      </w:r>
    </w:p>
    <w:p w14:paraId="40CAD554" w14:textId="3BF6AFAE" w:rsidR="00A15C1C" w:rsidRDefault="00A15C1C">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MCPTT configuration</w:t>
      </w:r>
      <w:r>
        <w:rPr>
          <w:noProof/>
        </w:rPr>
        <w:tab/>
      </w:r>
      <w:r>
        <w:rPr>
          <w:noProof/>
        </w:rPr>
        <w:fldChar w:fldCharType="begin" w:fldLock="1"/>
      </w:r>
      <w:r>
        <w:rPr>
          <w:noProof/>
        </w:rPr>
        <w:instrText xml:space="preserve"> PAGEREF _Toc193390735 \h </w:instrText>
      </w:r>
      <w:r>
        <w:rPr>
          <w:noProof/>
        </w:rPr>
      </w:r>
      <w:r>
        <w:rPr>
          <w:noProof/>
        </w:rPr>
        <w:fldChar w:fldCharType="separate"/>
      </w:r>
      <w:r>
        <w:rPr>
          <w:noProof/>
        </w:rPr>
        <w:t>14</w:t>
      </w:r>
      <w:r>
        <w:rPr>
          <w:noProof/>
        </w:rPr>
        <w:fldChar w:fldCharType="end"/>
      </w:r>
    </w:p>
    <w:p w14:paraId="4066C36B" w14:textId="15B7E21B" w:rsidR="00A15C1C" w:rsidRDefault="00A15C1C">
      <w:pPr>
        <w:pStyle w:val="TOC3"/>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_Toc193390736 \h </w:instrText>
      </w:r>
      <w:r>
        <w:rPr>
          <w:noProof/>
        </w:rPr>
      </w:r>
      <w:r>
        <w:rPr>
          <w:noProof/>
        </w:rPr>
        <w:fldChar w:fldCharType="separate"/>
      </w:r>
      <w:r>
        <w:rPr>
          <w:noProof/>
        </w:rPr>
        <w:t>14</w:t>
      </w:r>
      <w:r>
        <w:rPr>
          <w:noProof/>
        </w:rPr>
        <w:fldChar w:fldCharType="end"/>
      </w:r>
    </w:p>
    <w:p w14:paraId="4163B9C9" w14:textId="0C69AC5B" w:rsidR="00A15C1C" w:rsidRDefault="00A15C1C">
      <w:pPr>
        <w:pStyle w:val="TOC3"/>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_Toc193390737 \h </w:instrText>
      </w:r>
      <w:r>
        <w:rPr>
          <w:noProof/>
        </w:rPr>
      </w:r>
      <w:r>
        <w:rPr>
          <w:noProof/>
        </w:rPr>
        <w:fldChar w:fldCharType="separate"/>
      </w:r>
      <w:r>
        <w:rPr>
          <w:noProof/>
        </w:rPr>
        <w:t>15</w:t>
      </w:r>
      <w:r>
        <w:rPr>
          <w:noProof/>
        </w:rPr>
        <w:fldChar w:fldCharType="end"/>
      </w:r>
    </w:p>
    <w:p w14:paraId="29DB2CA9" w14:textId="15AA3294" w:rsidR="00A15C1C" w:rsidRDefault="00A15C1C">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MCS UE configuration</w:t>
      </w:r>
      <w:r>
        <w:rPr>
          <w:noProof/>
        </w:rPr>
        <w:tab/>
      </w:r>
      <w:r>
        <w:rPr>
          <w:noProof/>
        </w:rPr>
        <w:fldChar w:fldCharType="begin" w:fldLock="1"/>
      </w:r>
      <w:r>
        <w:rPr>
          <w:noProof/>
        </w:rPr>
        <w:instrText xml:space="preserve"> PAGEREF _Toc193390738 \h </w:instrText>
      </w:r>
      <w:r>
        <w:rPr>
          <w:noProof/>
        </w:rPr>
      </w:r>
      <w:r>
        <w:rPr>
          <w:noProof/>
        </w:rPr>
        <w:fldChar w:fldCharType="separate"/>
      </w:r>
      <w:r>
        <w:rPr>
          <w:noProof/>
        </w:rPr>
        <w:t>15</w:t>
      </w:r>
      <w:r>
        <w:rPr>
          <w:noProof/>
        </w:rPr>
        <w:fldChar w:fldCharType="end"/>
      </w:r>
    </w:p>
    <w:p w14:paraId="584D24A9" w14:textId="6C35E306" w:rsidR="00A15C1C" w:rsidRDefault="00A15C1C">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_Toc193390739 \h </w:instrText>
      </w:r>
      <w:r>
        <w:rPr>
          <w:noProof/>
        </w:rPr>
      </w:r>
      <w:r>
        <w:rPr>
          <w:noProof/>
        </w:rPr>
        <w:fldChar w:fldCharType="separate"/>
      </w:r>
      <w:r>
        <w:rPr>
          <w:noProof/>
        </w:rPr>
        <w:t>15</w:t>
      </w:r>
      <w:r>
        <w:rPr>
          <w:noProof/>
        </w:rPr>
        <w:fldChar w:fldCharType="end"/>
      </w:r>
    </w:p>
    <w:p w14:paraId="22845C5C" w14:textId="7931C1DB" w:rsidR="00A15C1C" w:rsidRDefault="00A15C1C">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Online configuration</w:t>
      </w:r>
      <w:r>
        <w:rPr>
          <w:noProof/>
        </w:rPr>
        <w:tab/>
      </w:r>
      <w:r>
        <w:rPr>
          <w:noProof/>
        </w:rPr>
        <w:fldChar w:fldCharType="begin" w:fldLock="1"/>
      </w:r>
      <w:r>
        <w:rPr>
          <w:noProof/>
        </w:rPr>
        <w:instrText xml:space="preserve"> PAGEREF _Toc193390740 \h </w:instrText>
      </w:r>
      <w:r>
        <w:rPr>
          <w:noProof/>
        </w:rPr>
      </w:r>
      <w:r>
        <w:rPr>
          <w:noProof/>
        </w:rPr>
        <w:fldChar w:fldCharType="separate"/>
      </w:r>
      <w:r>
        <w:rPr>
          <w:noProof/>
        </w:rPr>
        <w:t>16</w:t>
      </w:r>
      <w:r>
        <w:rPr>
          <w:noProof/>
        </w:rPr>
        <w:fldChar w:fldCharType="end"/>
      </w:r>
    </w:p>
    <w:p w14:paraId="4AD7FDA7" w14:textId="162B2C52" w:rsidR="00A15C1C" w:rsidRDefault="00A15C1C">
      <w:pPr>
        <w:pStyle w:val="TOC4"/>
        <w:rPr>
          <w:rFonts w:asciiTheme="minorHAnsi" w:hAnsiTheme="minorHAnsi" w:cstheme="minorBidi"/>
          <w:noProof/>
          <w:kern w:val="2"/>
          <w:sz w:val="24"/>
          <w:szCs w:val="24"/>
          <w:lang w:eastAsia="en-GB"/>
          <w14:ligatures w14:val="standardContextual"/>
        </w:rPr>
      </w:pPr>
      <w:r>
        <w:rPr>
          <w:noProof/>
        </w:rPr>
        <w:t>4.2.2.1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_Toc193390741 \h </w:instrText>
      </w:r>
      <w:r>
        <w:rPr>
          <w:noProof/>
        </w:rPr>
      </w:r>
      <w:r>
        <w:rPr>
          <w:noProof/>
        </w:rPr>
        <w:fldChar w:fldCharType="separate"/>
      </w:r>
      <w:r>
        <w:rPr>
          <w:noProof/>
        </w:rPr>
        <w:t>16</w:t>
      </w:r>
      <w:r>
        <w:rPr>
          <w:noProof/>
        </w:rPr>
        <w:fldChar w:fldCharType="end"/>
      </w:r>
    </w:p>
    <w:p w14:paraId="5B2ACD67" w14:textId="2CAFF995" w:rsidR="00A15C1C" w:rsidRDefault="00A15C1C">
      <w:pPr>
        <w:pStyle w:val="TOC5"/>
        <w:rPr>
          <w:rFonts w:asciiTheme="minorHAnsi" w:hAnsiTheme="minorHAnsi" w:cstheme="minorBidi"/>
          <w:noProof/>
          <w:kern w:val="2"/>
          <w:sz w:val="24"/>
          <w:szCs w:val="24"/>
          <w:lang w:eastAsia="en-GB"/>
          <w14:ligatures w14:val="standardContextual"/>
        </w:rPr>
      </w:pPr>
      <w:r>
        <w:rPr>
          <w:noProof/>
        </w:rPr>
        <w:t>4.2.2.1.1</w:t>
      </w:r>
      <w:r>
        <w:rPr>
          <w:rFonts w:asciiTheme="minorHAnsi" w:hAnsiTheme="minorHAnsi" w:cstheme="minorBidi"/>
          <w:noProof/>
          <w:kern w:val="2"/>
          <w:sz w:val="24"/>
          <w:szCs w:val="24"/>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_Toc193390742 \h </w:instrText>
      </w:r>
      <w:r>
        <w:rPr>
          <w:noProof/>
        </w:rPr>
      </w:r>
      <w:r>
        <w:rPr>
          <w:noProof/>
        </w:rPr>
        <w:fldChar w:fldCharType="separate"/>
      </w:r>
      <w:r>
        <w:rPr>
          <w:noProof/>
        </w:rPr>
        <w:t>16</w:t>
      </w:r>
      <w:r>
        <w:rPr>
          <w:noProof/>
        </w:rPr>
        <w:fldChar w:fldCharType="end"/>
      </w:r>
    </w:p>
    <w:p w14:paraId="1416CB2D" w14:textId="0471402C" w:rsidR="00A15C1C" w:rsidRDefault="00A15C1C">
      <w:pPr>
        <w:pStyle w:val="TOC5"/>
        <w:rPr>
          <w:rFonts w:asciiTheme="minorHAnsi" w:hAnsiTheme="minorHAnsi" w:cstheme="minorBidi"/>
          <w:noProof/>
          <w:kern w:val="2"/>
          <w:sz w:val="24"/>
          <w:szCs w:val="24"/>
          <w:lang w:eastAsia="en-GB"/>
          <w14:ligatures w14:val="standardContextual"/>
        </w:rPr>
      </w:pPr>
      <w:r>
        <w:rPr>
          <w:noProof/>
        </w:rPr>
        <w:t>4.2.2.1.2</w:t>
      </w:r>
      <w:r>
        <w:rPr>
          <w:rFonts w:asciiTheme="minorHAnsi" w:hAnsiTheme="minorHAnsi" w:cstheme="minorBidi"/>
          <w:noProof/>
          <w:kern w:val="2"/>
          <w:sz w:val="24"/>
          <w:szCs w:val="24"/>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_Toc193390743 \h </w:instrText>
      </w:r>
      <w:r>
        <w:rPr>
          <w:noProof/>
        </w:rPr>
      </w:r>
      <w:r>
        <w:rPr>
          <w:noProof/>
        </w:rPr>
        <w:fldChar w:fldCharType="separate"/>
      </w:r>
      <w:r>
        <w:rPr>
          <w:noProof/>
        </w:rPr>
        <w:t>17</w:t>
      </w:r>
      <w:r>
        <w:rPr>
          <w:noProof/>
        </w:rPr>
        <w:fldChar w:fldCharType="end"/>
      </w:r>
    </w:p>
    <w:p w14:paraId="497D4042" w14:textId="14BD4FC6" w:rsidR="00A15C1C" w:rsidRDefault="00A15C1C">
      <w:pPr>
        <w:pStyle w:val="TOC6"/>
        <w:rPr>
          <w:rFonts w:asciiTheme="minorHAnsi" w:hAnsiTheme="minorHAnsi" w:cstheme="minorBidi"/>
          <w:noProof/>
          <w:kern w:val="2"/>
          <w:sz w:val="24"/>
          <w:szCs w:val="24"/>
          <w:lang w:eastAsia="en-GB"/>
          <w14:ligatures w14:val="standardContextual"/>
        </w:rPr>
      </w:pPr>
      <w:r>
        <w:rPr>
          <w:noProof/>
        </w:rPr>
        <w:t>4.2.2.1.2.1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_Toc193390744 \h </w:instrText>
      </w:r>
      <w:r>
        <w:rPr>
          <w:noProof/>
        </w:rPr>
      </w:r>
      <w:r>
        <w:rPr>
          <w:noProof/>
        </w:rPr>
        <w:fldChar w:fldCharType="separate"/>
      </w:r>
      <w:r>
        <w:rPr>
          <w:noProof/>
        </w:rPr>
        <w:t>17</w:t>
      </w:r>
      <w:r>
        <w:rPr>
          <w:noProof/>
        </w:rPr>
        <w:fldChar w:fldCharType="end"/>
      </w:r>
    </w:p>
    <w:p w14:paraId="651705AE" w14:textId="79BA2DBC" w:rsidR="00A15C1C" w:rsidRDefault="00A15C1C">
      <w:pPr>
        <w:pStyle w:val="TOC6"/>
        <w:rPr>
          <w:rFonts w:asciiTheme="minorHAnsi" w:hAnsiTheme="minorHAnsi" w:cstheme="minorBidi"/>
          <w:noProof/>
          <w:kern w:val="2"/>
          <w:sz w:val="24"/>
          <w:szCs w:val="24"/>
          <w:lang w:eastAsia="en-GB"/>
          <w14:ligatures w14:val="standardContextual"/>
        </w:rPr>
      </w:pPr>
      <w:r>
        <w:rPr>
          <w:noProof/>
        </w:rPr>
        <w:t>4.2.2.1.2.2</w:t>
      </w:r>
      <w:r>
        <w:rPr>
          <w:rFonts w:asciiTheme="minorHAnsi" w:hAnsiTheme="minorHAnsi" w:cstheme="minorBidi"/>
          <w:noProof/>
          <w:kern w:val="2"/>
          <w:sz w:val="24"/>
          <w:szCs w:val="24"/>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_Toc193390745 \h </w:instrText>
      </w:r>
      <w:r>
        <w:rPr>
          <w:noProof/>
        </w:rPr>
      </w:r>
      <w:r>
        <w:rPr>
          <w:noProof/>
        </w:rPr>
        <w:fldChar w:fldCharType="separate"/>
      </w:r>
      <w:r>
        <w:rPr>
          <w:noProof/>
        </w:rPr>
        <w:t>18</w:t>
      </w:r>
      <w:r>
        <w:rPr>
          <w:noProof/>
        </w:rPr>
        <w:fldChar w:fldCharType="end"/>
      </w:r>
    </w:p>
    <w:p w14:paraId="3F41DF05" w14:textId="5AC2D349" w:rsidR="00A15C1C" w:rsidRDefault="00A15C1C">
      <w:pPr>
        <w:pStyle w:val="TOC7"/>
        <w:rPr>
          <w:rFonts w:asciiTheme="minorHAnsi" w:hAnsiTheme="minorHAnsi" w:cstheme="minorBidi"/>
          <w:noProof/>
          <w:kern w:val="2"/>
          <w:sz w:val="24"/>
          <w:szCs w:val="24"/>
          <w:lang w:eastAsia="en-GB"/>
          <w14:ligatures w14:val="standardContextual"/>
        </w:rPr>
      </w:pPr>
      <w:r>
        <w:rPr>
          <w:noProof/>
        </w:rPr>
        <w:t>4.2.2.1.2.2.1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_Toc193390746 \h </w:instrText>
      </w:r>
      <w:r>
        <w:rPr>
          <w:noProof/>
        </w:rPr>
      </w:r>
      <w:r>
        <w:rPr>
          <w:noProof/>
        </w:rPr>
        <w:fldChar w:fldCharType="separate"/>
      </w:r>
      <w:r>
        <w:rPr>
          <w:noProof/>
        </w:rPr>
        <w:t>18</w:t>
      </w:r>
      <w:r>
        <w:rPr>
          <w:noProof/>
        </w:rPr>
        <w:fldChar w:fldCharType="end"/>
      </w:r>
    </w:p>
    <w:p w14:paraId="5D15917D" w14:textId="601245D2" w:rsidR="00A15C1C" w:rsidRDefault="00A15C1C">
      <w:pPr>
        <w:pStyle w:val="TOC7"/>
        <w:rPr>
          <w:rFonts w:asciiTheme="minorHAnsi" w:hAnsiTheme="minorHAnsi" w:cstheme="minorBidi"/>
          <w:noProof/>
          <w:kern w:val="2"/>
          <w:sz w:val="24"/>
          <w:szCs w:val="24"/>
          <w:lang w:eastAsia="en-GB"/>
          <w14:ligatures w14:val="standardContextual"/>
        </w:rPr>
      </w:pPr>
      <w:r>
        <w:rPr>
          <w:noProof/>
        </w:rPr>
        <w:t>4.2.2.1.2.2.2</w:t>
      </w:r>
      <w:r>
        <w:rPr>
          <w:rFonts w:asciiTheme="minorHAnsi" w:hAnsiTheme="minorHAnsi" w:cstheme="minorBidi"/>
          <w:noProof/>
          <w:kern w:val="2"/>
          <w:sz w:val="24"/>
          <w:szCs w:val="24"/>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_Toc193390747 \h </w:instrText>
      </w:r>
      <w:r>
        <w:rPr>
          <w:noProof/>
        </w:rPr>
      </w:r>
      <w:r>
        <w:rPr>
          <w:noProof/>
        </w:rPr>
        <w:fldChar w:fldCharType="separate"/>
      </w:r>
      <w:r>
        <w:rPr>
          <w:noProof/>
        </w:rPr>
        <w:t>19</w:t>
      </w:r>
      <w:r>
        <w:rPr>
          <w:noProof/>
        </w:rPr>
        <w:fldChar w:fldCharType="end"/>
      </w:r>
    </w:p>
    <w:p w14:paraId="1F7B5DFA" w14:textId="6072C2F3" w:rsidR="00A15C1C" w:rsidRDefault="00A15C1C">
      <w:pPr>
        <w:pStyle w:val="TOC7"/>
        <w:rPr>
          <w:rFonts w:asciiTheme="minorHAnsi" w:hAnsiTheme="minorHAnsi" w:cstheme="minorBidi"/>
          <w:noProof/>
          <w:kern w:val="2"/>
          <w:sz w:val="24"/>
          <w:szCs w:val="24"/>
          <w:lang w:eastAsia="en-GB"/>
          <w14:ligatures w14:val="standardContextual"/>
        </w:rPr>
      </w:pPr>
      <w:r>
        <w:rPr>
          <w:noProof/>
        </w:rPr>
        <w:t>4.2.2.1.2.2.3</w:t>
      </w:r>
      <w:r>
        <w:rPr>
          <w:rFonts w:asciiTheme="minorHAnsi" w:hAnsiTheme="minorHAnsi" w:cstheme="minorBidi"/>
          <w:noProof/>
          <w:kern w:val="2"/>
          <w:sz w:val="24"/>
          <w:szCs w:val="24"/>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_Toc193390748 \h </w:instrText>
      </w:r>
      <w:r>
        <w:rPr>
          <w:noProof/>
        </w:rPr>
      </w:r>
      <w:r>
        <w:rPr>
          <w:noProof/>
        </w:rPr>
        <w:fldChar w:fldCharType="separate"/>
      </w:r>
      <w:r>
        <w:rPr>
          <w:noProof/>
        </w:rPr>
        <w:t>19</w:t>
      </w:r>
      <w:r>
        <w:rPr>
          <w:noProof/>
        </w:rPr>
        <w:fldChar w:fldCharType="end"/>
      </w:r>
    </w:p>
    <w:p w14:paraId="5AD0F312" w14:textId="5E687F51" w:rsidR="00A15C1C" w:rsidRDefault="00A15C1C">
      <w:pPr>
        <w:pStyle w:val="TOC6"/>
        <w:rPr>
          <w:rFonts w:asciiTheme="minorHAnsi" w:hAnsiTheme="minorHAnsi" w:cstheme="minorBidi"/>
          <w:noProof/>
          <w:kern w:val="2"/>
          <w:sz w:val="24"/>
          <w:szCs w:val="24"/>
          <w:lang w:eastAsia="en-GB"/>
          <w14:ligatures w14:val="standardContextual"/>
        </w:rPr>
      </w:pPr>
      <w:r w:rsidRPr="00B6502F">
        <w:rPr>
          <w:noProof/>
          <w:lang w:val="fr-FR"/>
        </w:rPr>
        <w:t>4.2.2.1.2.3</w:t>
      </w:r>
      <w:r>
        <w:rPr>
          <w:rFonts w:asciiTheme="minorHAnsi" w:hAnsiTheme="minorHAnsi" w:cstheme="minorBidi"/>
          <w:noProof/>
          <w:kern w:val="2"/>
          <w:sz w:val="24"/>
          <w:szCs w:val="24"/>
          <w:lang w:eastAsia="en-GB"/>
          <w14:ligatures w14:val="standardContextual"/>
        </w:rPr>
        <w:tab/>
      </w:r>
      <w:r w:rsidRPr="00B6502F">
        <w:rPr>
          <w:noProof/>
          <w:lang w:val="fr-FR" w:eastAsia="zh-CN"/>
        </w:rPr>
        <w:t>MCS user profile configuration document</w:t>
      </w:r>
      <w:r w:rsidRPr="00B6502F">
        <w:rPr>
          <w:noProof/>
          <w:lang w:val="fr-FR"/>
        </w:rPr>
        <w:t xml:space="preserve"> selection</w:t>
      </w:r>
      <w:r>
        <w:rPr>
          <w:noProof/>
        </w:rPr>
        <w:tab/>
      </w:r>
      <w:r>
        <w:rPr>
          <w:noProof/>
        </w:rPr>
        <w:fldChar w:fldCharType="begin" w:fldLock="1"/>
      </w:r>
      <w:r>
        <w:rPr>
          <w:noProof/>
        </w:rPr>
        <w:instrText xml:space="preserve"> PAGEREF _Toc193390749 \h </w:instrText>
      </w:r>
      <w:r>
        <w:rPr>
          <w:noProof/>
        </w:rPr>
      </w:r>
      <w:r>
        <w:rPr>
          <w:noProof/>
        </w:rPr>
        <w:fldChar w:fldCharType="separate"/>
      </w:r>
      <w:r>
        <w:rPr>
          <w:noProof/>
        </w:rPr>
        <w:t>19</w:t>
      </w:r>
      <w:r>
        <w:rPr>
          <w:noProof/>
        </w:rPr>
        <w:fldChar w:fldCharType="end"/>
      </w:r>
    </w:p>
    <w:p w14:paraId="1D09DCAC" w14:textId="6D210FCF" w:rsidR="00A15C1C" w:rsidRDefault="00A15C1C">
      <w:pPr>
        <w:pStyle w:val="TOC4"/>
        <w:rPr>
          <w:rFonts w:asciiTheme="minorHAnsi" w:hAnsiTheme="minorHAnsi" w:cstheme="minorBidi"/>
          <w:noProof/>
          <w:kern w:val="2"/>
          <w:sz w:val="24"/>
          <w:szCs w:val="24"/>
          <w:lang w:eastAsia="en-GB"/>
          <w14:ligatures w14:val="standardContextual"/>
        </w:rPr>
      </w:pPr>
      <w:r>
        <w:rPr>
          <w:noProof/>
        </w:rPr>
        <w:t>4.2.2.2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_Toc193390750 \h </w:instrText>
      </w:r>
      <w:r>
        <w:rPr>
          <w:noProof/>
        </w:rPr>
      </w:r>
      <w:r>
        <w:rPr>
          <w:noProof/>
        </w:rPr>
        <w:fldChar w:fldCharType="separate"/>
      </w:r>
      <w:r>
        <w:rPr>
          <w:noProof/>
        </w:rPr>
        <w:t>19</w:t>
      </w:r>
      <w:r>
        <w:rPr>
          <w:noProof/>
        </w:rPr>
        <w:fldChar w:fldCharType="end"/>
      </w:r>
    </w:p>
    <w:p w14:paraId="1E6371E0" w14:textId="39BEA079" w:rsidR="00A15C1C" w:rsidRDefault="00A15C1C">
      <w:pPr>
        <w:pStyle w:val="TOC4"/>
        <w:rPr>
          <w:rFonts w:asciiTheme="minorHAnsi" w:hAnsiTheme="minorHAnsi" w:cstheme="minorBidi"/>
          <w:noProof/>
          <w:kern w:val="2"/>
          <w:sz w:val="24"/>
          <w:szCs w:val="24"/>
          <w:lang w:eastAsia="en-GB"/>
          <w14:ligatures w14:val="standardContextual"/>
        </w:rPr>
      </w:pPr>
      <w:r>
        <w:rPr>
          <w:noProof/>
        </w:rPr>
        <w:t>4.2.2.3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_Toc193390751 \h </w:instrText>
      </w:r>
      <w:r>
        <w:rPr>
          <w:noProof/>
        </w:rPr>
      </w:r>
      <w:r>
        <w:rPr>
          <w:noProof/>
        </w:rPr>
        <w:fldChar w:fldCharType="separate"/>
      </w:r>
      <w:r>
        <w:rPr>
          <w:noProof/>
        </w:rPr>
        <w:t>19</w:t>
      </w:r>
      <w:r>
        <w:rPr>
          <w:noProof/>
        </w:rPr>
        <w:fldChar w:fldCharType="end"/>
      </w:r>
    </w:p>
    <w:p w14:paraId="68146B79" w14:textId="16BB1EF5" w:rsidR="00A15C1C" w:rsidRDefault="00A15C1C">
      <w:pPr>
        <w:pStyle w:val="TOC4"/>
        <w:rPr>
          <w:rFonts w:asciiTheme="minorHAnsi" w:hAnsiTheme="minorHAnsi" w:cstheme="minorBidi"/>
          <w:noProof/>
          <w:kern w:val="2"/>
          <w:sz w:val="24"/>
          <w:szCs w:val="24"/>
          <w:lang w:eastAsia="en-GB"/>
          <w14:ligatures w14:val="standardContextual"/>
        </w:rPr>
      </w:pPr>
      <w:r>
        <w:rPr>
          <w:noProof/>
        </w:rPr>
        <w:t>4.2.2.4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_Toc193390752 \h </w:instrText>
      </w:r>
      <w:r>
        <w:rPr>
          <w:noProof/>
        </w:rPr>
      </w:r>
      <w:r>
        <w:rPr>
          <w:noProof/>
        </w:rPr>
        <w:fldChar w:fldCharType="separate"/>
      </w:r>
      <w:r>
        <w:rPr>
          <w:noProof/>
        </w:rPr>
        <w:t>20</w:t>
      </w:r>
      <w:r>
        <w:rPr>
          <w:noProof/>
        </w:rPr>
        <w:fldChar w:fldCharType="end"/>
      </w:r>
    </w:p>
    <w:p w14:paraId="726BFDA3" w14:textId="25F25A14" w:rsidR="00A15C1C" w:rsidRDefault="00A15C1C">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Offline configuration</w:t>
      </w:r>
      <w:r>
        <w:rPr>
          <w:noProof/>
        </w:rPr>
        <w:tab/>
      </w:r>
      <w:r>
        <w:rPr>
          <w:noProof/>
        </w:rPr>
        <w:fldChar w:fldCharType="begin" w:fldLock="1"/>
      </w:r>
      <w:r>
        <w:rPr>
          <w:noProof/>
        </w:rPr>
        <w:instrText xml:space="preserve"> PAGEREF _Toc193390753 \h </w:instrText>
      </w:r>
      <w:r>
        <w:rPr>
          <w:noProof/>
        </w:rPr>
      </w:r>
      <w:r>
        <w:rPr>
          <w:noProof/>
        </w:rPr>
        <w:fldChar w:fldCharType="separate"/>
      </w:r>
      <w:r>
        <w:rPr>
          <w:noProof/>
        </w:rPr>
        <w:t>20</w:t>
      </w:r>
      <w:r>
        <w:rPr>
          <w:noProof/>
        </w:rPr>
        <w:fldChar w:fldCharType="end"/>
      </w:r>
    </w:p>
    <w:p w14:paraId="33EE39A5" w14:textId="0D0D7CCE" w:rsidR="00A15C1C" w:rsidRDefault="00A15C1C">
      <w:pPr>
        <w:pStyle w:val="TOC4"/>
        <w:rPr>
          <w:rFonts w:asciiTheme="minorHAnsi" w:hAnsiTheme="minorHAnsi" w:cstheme="minorBidi"/>
          <w:noProof/>
          <w:kern w:val="2"/>
          <w:sz w:val="24"/>
          <w:szCs w:val="24"/>
          <w:lang w:eastAsia="en-GB"/>
          <w14:ligatures w14:val="standardContextual"/>
        </w:rPr>
      </w:pPr>
      <w:r>
        <w:rPr>
          <w:noProof/>
        </w:rPr>
        <w:t>4.2.3.1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_Toc193390754 \h </w:instrText>
      </w:r>
      <w:r>
        <w:rPr>
          <w:noProof/>
        </w:rPr>
      </w:r>
      <w:r>
        <w:rPr>
          <w:noProof/>
        </w:rPr>
        <w:fldChar w:fldCharType="separate"/>
      </w:r>
      <w:r>
        <w:rPr>
          <w:noProof/>
        </w:rPr>
        <w:t>20</w:t>
      </w:r>
      <w:r>
        <w:rPr>
          <w:noProof/>
        </w:rPr>
        <w:fldChar w:fldCharType="end"/>
      </w:r>
    </w:p>
    <w:p w14:paraId="55264A47" w14:textId="230CF09B" w:rsidR="00A15C1C" w:rsidRDefault="00A15C1C">
      <w:pPr>
        <w:pStyle w:val="TOC4"/>
        <w:rPr>
          <w:rFonts w:asciiTheme="minorHAnsi" w:hAnsiTheme="minorHAnsi" w:cstheme="minorBidi"/>
          <w:noProof/>
          <w:kern w:val="2"/>
          <w:sz w:val="24"/>
          <w:szCs w:val="24"/>
          <w:lang w:eastAsia="en-GB"/>
          <w14:ligatures w14:val="standardContextual"/>
        </w:rPr>
      </w:pPr>
      <w:r>
        <w:rPr>
          <w:noProof/>
        </w:rPr>
        <w:t>4.2.3.2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_Toc193390755 \h </w:instrText>
      </w:r>
      <w:r>
        <w:rPr>
          <w:noProof/>
        </w:rPr>
      </w:r>
      <w:r>
        <w:rPr>
          <w:noProof/>
        </w:rPr>
        <w:fldChar w:fldCharType="separate"/>
      </w:r>
      <w:r>
        <w:rPr>
          <w:noProof/>
        </w:rPr>
        <w:t>20</w:t>
      </w:r>
      <w:r>
        <w:rPr>
          <w:noProof/>
        </w:rPr>
        <w:fldChar w:fldCharType="end"/>
      </w:r>
    </w:p>
    <w:p w14:paraId="38FC6FBE" w14:textId="27D7CA2F" w:rsidR="00A15C1C" w:rsidRDefault="00A15C1C">
      <w:pPr>
        <w:pStyle w:val="TOC4"/>
        <w:rPr>
          <w:rFonts w:asciiTheme="minorHAnsi" w:hAnsiTheme="minorHAnsi" w:cstheme="minorBidi"/>
          <w:noProof/>
          <w:kern w:val="2"/>
          <w:sz w:val="24"/>
          <w:szCs w:val="24"/>
          <w:lang w:eastAsia="en-GB"/>
          <w14:ligatures w14:val="standardContextual"/>
        </w:rPr>
      </w:pPr>
      <w:r>
        <w:rPr>
          <w:noProof/>
        </w:rPr>
        <w:t>4.2.3.3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_Toc193390756 \h </w:instrText>
      </w:r>
      <w:r>
        <w:rPr>
          <w:noProof/>
        </w:rPr>
      </w:r>
      <w:r>
        <w:rPr>
          <w:noProof/>
        </w:rPr>
        <w:fldChar w:fldCharType="separate"/>
      </w:r>
      <w:r>
        <w:rPr>
          <w:noProof/>
        </w:rPr>
        <w:t>20</w:t>
      </w:r>
      <w:r>
        <w:rPr>
          <w:noProof/>
        </w:rPr>
        <w:fldChar w:fldCharType="end"/>
      </w:r>
    </w:p>
    <w:p w14:paraId="47579FB8" w14:textId="5B719AF5" w:rsidR="00A15C1C" w:rsidRDefault="00A15C1C">
      <w:pPr>
        <w:pStyle w:val="TOC4"/>
        <w:rPr>
          <w:rFonts w:asciiTheme="minorHAnsi" w:hAnsiTheme="minorHAnsi" w:cstheme="minorBidi"/>
          <w:noProof/>
          <w:kern w:val="2"/>
          <w:sz w:val="24"/>
          <w:szCs w:val="24"/>
          <w:lang w:eastAsia="en-GB"/>
          <w14:ligatures w14:val="standardContextual"/>
        </w:rPr>
      </w:pPr>
      <w:r>
        <w:rPr>
          <w:noProof/>
        </w:rPr>
        <w:t>4.2.3.4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_Toc193390757 \h </w:instrText>
      </w:r>
      <w:r>
        <w:rPr>
          <w:noProof/>
        </w:rPr>
      </w:r>
      <w:r>
        <w:rPr>
          <w:noProof/>
        </w:rPr>
        <w:fldChar w:fldCharType="separate"/>
      </w:r>
      <w:r>
        <w:rPr>
          <w:noProof/>
        </w:rPr>
        <w:t>20</w:t>
      </w:r>
      <w:r>
        <w:rPr>
          <w:noProof/>
        </w:rPr>
        <w:fldChar w:fldCharType="end"/>
      </w:r>
    </w:p>
    <w:p w14:paraId="07972B91" w14:textId="4CC2A34E" w:rsidR="00A15C1C" w:rsidRDefault="00A15C1C">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fldLock="1"/>
      </w:r>
      <w:r>
        <w:rPr>
          <w:noProof/>
        </w:rPr>
        <w:instrText xml:space="preserve"> PAGEREF _Toc193390758 \h </w:instrText>
      </w:r>
      <w:r>
        <w:rPr>
          <w:noProof/>
        </w:rPr>
      </w:r>
      <w:r>
        <w:rPr>
          <w:noProof/>
        </w:rPr>
        <w:fldChar w:fldCharType="separate"/>
      </w:r>
      <w:r>
        <w:rPr>
          <w:noProof/>
        </w:rPr>
        <w:t>21</w:t>
      </w:r>
      <w:r>
        <w:rPr>
          <w:noProof/>
        </w:rPr>
        <w:fldChar w:fldCharType="end"/>
      </w:r>
    </w:p>
    <w:p w14:paraId="4D6F055C" w14:textId="6F0B0716" w:rsidR="00A15C1C" w:rsidRDefault="00A15C1C">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_Toc193390759 \h </w:instrText>
      </w:r>
      <w:r>
        <w:rPr>
          <w:noProof/>
        </w:rPr>
      </w:r>
      <w:r>
        <w:rPr>
          <w:noProof/>
        </w:rPr>
        <w:fldChar w:fldCharType="separate"/>
      </w:r>
      <w:r>
        <w:rPr>
          <w:noProof/>
        </w:rPr>
        <w:t>21</w:t>
      </w:r>
      <w:r>
        <w:rPr>
          <w:noProof/>
        </w:rPr>
        <w:fldChar w:fldCharType="end"/>
      </w:r>
    </w:p>
    <w:p w14:paraId="372D704A" w14:textId="45A5A876" w:rsidR="00A15C1C" w:rsidRDefault="00A15C1C">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MCPTT Server</w:t>
      </w:r>
      <w:r>
        <w:rPr>
          <w:noProof/>
        </w:rPr>
        <w:tab/>
      </w:r>
      <w:r>
        <w:rPr>
          <w:noProof/>
        </w:rPr>
        <w:fldChar w:fldCharType="begin" w:fldLock="1"/>
      </w:r>
      <w:r>
        <w:rPr>
          <w:noProof/>
        </w:rPr>
        <w:instrText xml:space="preserve"> PAGEREF _Toc193390760 \h </w:instrText>
      </w:r>
      <w:r>
        <w:rPr>
          <w:noProof/>
        </w:rPr>
      </w:r>
      <w:r>
        <w:rPr>
          <w:noProof/>
        </w:rPr>
        <w:fldChar w:fldCharType="separate"/>
      </w:r>
      <w:r>
        <w:rPr>
          <w:noProof/>
        </w:rPr>
        <w:t>21</w:t>
      </w:r>
      <w:r>
        <w:rPr>
          <w:noProof/>
        </w:rPr>
        <w:fldChar w:fldCharType="end"/>
      </w:r>
    </w:p>
    <w:p w14:paraId="6539A6DD" w14:textId="1084D797" w:rsidR="00A15C1C" w:rsidRDefault="00A15C1C">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MCVideo Server</w:t>
      </w:r>
      <w:r>
        <w:rPr>
          <w:noProof/>
        </w:rPr>
        <w:tab/>
      </w:r>
      <w:r>
        <w:rPr>
          <w:noProof/>
        </w:rPr>
        <w:fldChar w:fldCharType="begin" w:fldLock="1"/>
      </w:r>
      <w:r>
        <w:rPr>
          <w:noProof/>
        </w:rPr>
        <w:instrText xml:space="preserve"> PAGEREF _Toc193390761 \h </w:instrText>
      </w:r>
      <w:r>
        <w:rPr>
          <w:noProof/>
        </w:rPr>
      </w:r>
      <w:r>
        <w:rPr>
          <w:noProof/>
        </w:rPr>
        <w:fldChar w:fldCharType="separate"/>
      </w:r>
      <w:r>
        <w:rPr>
          <w:noProof/>
        </w:rPr>
        <w:t>21</w:t>
      </w:r>
      <w:r>
        <w:rPr>
          <w:noProof/>
        </w:rPr>
        <w:fldChar w:fldCharType="end"/>
      </w:r>
    </w:p>
    <w:p w14:paraId="6FC36046" w14:textId="5EA40C89" w:rsidR="00A15C1C" w:rsidRDefault="00A15C1C">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_Toc193390762 \h </w:instrText>
      </w:r>
      <w:r>
        <w:rPr>
          <w:noProof/>
        </w:rPr>
      </w:r>
      <w:r>
        <w:rPr>
          <w:noProof/>
        </w:rPr>
        <w:fldChar w:fldCharType="separate"/>
      </w:r>
      <w:r>
        <w:rPr>
          <w:noProof/>
        </w:rPr>
        <w:t>21</w:t>
      </w:r>
      <w:r>
        <w:rPr>
          <w:noProof/>
        </w:rPr>
        <w:fldChar w:fldCharType="end"/>
      </w:r>
    </w:p>
    <w:p w14:paraId="35513E2A" w14:textId="0D9623EF" w:rsidR="00A15C1C" w:rsidRDefault="00A15C1C">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_Toc193390763 \h </w:instrText>
      </w:r>
      <w:r>
        <w:rPr>
          <w:noProof/>
        </w:rPr>
      </w:r>
      <w:r>
        <w:rPr>
          <w:noProof/>
        </w:rPr>
        <w:fldChar w:fldCharType="separate"/>
      </w:r>
      <w:r>
        <w:rPr>
          <w:noProof/>
        </w:rPr>
        <w:t>21</w:t>
      </w:r>
      <w:r>
        <w:rPr>
          <w:noProof/>
        </w:rPr>
        <w:fldChar w:fldCharType="end"/>
      </w:r>
    </w:p>
    <w:p w14:paraId="08CA97EB" w14:textId="3E9B021A" w:rsidR="00A15C1C" w:rsidRDefault="00A15C1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_Toc193390764 \h </w:instrText>
      </w:r>
      <w:r>
        <w:rPr>
          <w:noProof/>
        </w:rPr>
      </w:r>
      <w:r>
        <w:rPr>
          <w:noProof/>
        </w:rPr>
        <w:fldChar w:fldCharType="separate"/>
      </w:r>
      <w:r>
        <w:rPr>
          <w:noProof/>
        </w:rPr>
        <w:t>22</w:t>
      </w:r>
      <w:r>
        <w:rPr>
          <w:noProof/>
        </w:rPr>
        <w:fldChar w:fldCharType="end"/>
      </w:r>
    </w:p>
    <w:p w14:paraId="5F32D0DC" w14:textId="5B3406F8" w:rsidR="00A15C1C" w:rsidRDefault="00A15C1C">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_Toc193390765 \h </w:instrText>
      </w:r>
      <w:r>
        <w:rPr>
          <w:noProof/>
        </w:rPr>
      </w:r>
      <w:r>
        <w:rPr>
          <w:noProof/>
        </w:rPr>
        <w:fldChar w:fldCharType="separate"/>
      </w:r>
      <w:r>
        <w:rPr>
          <w:noProof/>
        </w:rPr>
        <w:t>22</w:t>
      </w:r>
      <w:r>
        <w:rPr>
          <w:noProof/>
        </w:rPr>
        <w:fldChar w:fldCharType="end"/>
      </w:r>
    </w:p>
    <w:p w14:paraId="3B83747E" w14:textId="58661DAF" w:rsidR="00A15C1C" w:rsidRDefault="00A15C1C">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_Toc193390766 \h </w:instrText>
      </w:r>
      <w:r>
        <w:rPr>
          <w:noProof/>
        </w:rPr>
      </w:r>
      <w:r>
        <w:rPr>
          <w:noProof/>
        </w:rPr>
        <w:fldChar w:fldCharType="separate"/>
      </w:r>
      <w:r>
        <w:rPr>
          <w:noProof/>
        </w:rPr>
        <w:t>22</w:t>
      </w:r>
      <w:r>
        <w:rPr>
          <w:noProof/>
        </w:rPr>
        <w:fldChar w:fldCharType="end"/>
      </w:r>
    </w:p>
    <w:p w14:paraId="3D18E72E" w14:textId="299C4227" w:rsidR="00A15C1C" w:rsidRDefault="00A15C1C">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fldLock="1"/>
      </w:r>
      <w:r>
        <w:rPr>
          <w:noProof/>
        </w:rPr>
        <w:instrText xml:space="preserve"> PAGEREF _Toc193390767 \h </w:instrText>
      </w:r>
      <w:r>
        <w:rPr>
          <w:noProof/>
        </w:rPr>
      </w:r>
      <w:r>
        <w:rPr>
          <w:noProof/>
        </w:rPr>
        <w:fldChar w:fldCharType="separate"/>
      </w:r>
      <w:r>
        <w:rPr>
          <w:noProof/>
        </w:rPr>
        <w:t>23</w:t>
      </w:r>
      <w:r>
        <w:rPr>
          <w:noProof/>
        </w:rPr>
        <w:fldChar w:fldCharType="end"/>
      </w:r>
    </w:p>
    <w:p w14:paraId="7F69AEA4" w14:textId="35B963A0" w:rsidR="00A15C1C" w:rsidRDefault="00A15C1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_Toc193390768 \h </w:instrText>
      </w:r>
      <w:r>
        <w:rPr>
          <w:noProof/>
        </w:rPr>
      </w:r>
      <w:r>
        <w:rPr>
          <w:noProof/>
        </w:rPr>
        <w:fldChar w:fldCharType="separate"/>
      </w:r>
      <w:r>
        <w:rPr>
          <w:noProof/>
        </w:rPr>
        <w:t>23</w:t>
      </w:r>
      <w:r>
        <w:rPr>
          <w:noProof/>
        </w:rPr>
        <w:fldChar w:fldCharType="end"/>
      </w:r>
    </w:p>
    <w:p w14:paraId="145DCF1A" w14:textId="7139AC94" w:rsidR="00A15C1C" w:rsidRDefault="00A15C1C">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_Toc193390769 \h </w:instrText>
      </w:r>
      <w:r>
        <w:rPr>
          <w:noProof/>
        </w:rPr>
      </w:r>
      <w:r>
        <w:rPr>
          <w:noProof/>
        </w:rPr>
        <w:fldChar w:fldCharType="separate"/>
      </w:r>
      <w:r>
        <w:rPr>
          <w:noProof/>
        </w:rPr>
        <w:t>23</w:t>
      </w:r>
      <w:r>
        <w:rPr>
          <w:noProof/>
        </w:rPr>
        <w:fldChar w:fldCharType="end"/>
      </w:r>
    </w:p>
    <w:p w14:paraId="6DDEE64B" w14:textId="65AA5730" w:rsidR="00A15C1C" w:rsidRDefault="00A15C1C">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_Toc193390770 \h </w:instrText>
      </w:r>
      <w:r>
        <w:rPr>
          <w:noProof/>
        </w:rPr>
      </w:r>
      <w:r>
        <w:rPr>
          <w:noProof/>
        </w:rPr>
        <w:fldChar w:fldCharType="separate"/>
      </w:r>
      <w:r>
        <w:rPr>
          <w:noProof/>
        </w:rPr>
        <w:t>24</w:t>
      </w:r>
      <w:r>
        <w:rPr>
          <w:noProof/>
        </w:rPr>
        <w:fldChar w:fldCharType="end"/>
      </w:r>
    </w:p>
    <w:p w14:paraId="1B35C0E3" w14:textId="5114C6B2" w:rsidR="00A15C1C" w:rsidRDefault="00A15C1C">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_Toc193390771 \h </w:instrText>
      </w:r>
      <w:r>
        <w:rPr>
          <w:noProof/>
        </w:rPr>
      </w:r>
      <w:r>
        <w:rPr>
          <w:noProof/>
        </w:rPr>
        <w:fldChar w:fldCharType="separate"/>
      </w:r>
      <w:r>
        <w:rPr>
          <w:noProof/>
        </w:rPr>
        <w:t>24</w:t>
      </w:r>
      <w:r>
        <w:rPr>
          <w:noProof/>
        </w:rPr>
        <w:fldChar w:fldCharType="end"/>
      </w:r>
    </w:p>
    <w:p w14:paraId="78357ED5" w14:textId="7C427D51" w:rsidR="00A15C1C" w:rsidRDefault="00A15C1C">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_Toc193390772 \h </w:instrText>
      </w:r>
      <w:r>
        <w:rPr>
          <w:noProof/>
        </w:rPr>
      </w:r>
      <w:r>
        <w:rPr>
          <w:noProof/>
        </w:rPr>
        <w:fldChar w:fldCharType="separate"/>
      </w:r>
      <w:r>
        <w:rPr>
          <w:noProof/>
        </w:rPr>
        <w:t>24</w:t>
      </w:r>
      <w:r>
        <w:rPr>
          <w:noProof/>
        </w:rPr>
        <w:fldChar w:fldCharType="end"/>
      </w:r>
    </w:p>
    <w:p w14:paraId="374F9E53" w14:textId="5248D1C0" w:rsidR="00A15C1C" w:rsidRDefault="00A15C1C">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_Toc193390773 \h </w:instrText>
      </w:r>
      <w:r>
        <w:rPr>
          <w:noProof/>
        </w:rPr>
      </w:r>
      <w:r>
        <w:rPr>
          <w:noProof/>
        </w:rPr>
        <w:fldChar w:fldCharType="separate"/>
      </w:r>
      <w:r>
        <w:rPr>
          <w:noProof/>
        </w:rPr>
        <w:t>24</w:t>
      </w:r>
      <w:r>
        <w:rPr>
          <w:noProof/>
        </w:rPr>
        <w:fldChar w:fldCharType="end"/>
      </w:r>
    </w:p>
    <w:p w14:paraId="0479B431" w14:textId="49DB5A18" w:rsidR="00A15C1C" w:rsidRDefault="00A15C1C">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_Toc193390774 \h </w:instrText>
      </w:r>
      <w:r>
        <w:rPr>
          <w:noProof/>
        </w:rPr>
      </w:r>
      <w:r>
        <w:rPr>
          <w:noProof/>
        </w:rPr>
        <w:fldChar w:fldCharType="separate"/>
      </w:r>
      <w:r>
        <w:rPr>
          <w:noProof/>
        </w:rPr>
        <w:t>24</w:t>
      </w:r>
      <w:r>
        <w:rPr>
          <w:noProof/>
        </w:rPr>
        <w:fldChar w:fldCharType="end"/>
      </w:r>
    </w:p>
    <w:p w14:paraId="4C026DB4" w14:textId="34390770" w:rsidR="00A15C1C" w:rsidRDefault="00A15C1C">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_Toc193390775 \h </w:instrText>
      </w:r>
      <w:r>
        <w:rPr>
          <w:noProof/>
        </w:rPr>
      </w:r>
      <w:r>
        <w:rPr>
          <w:noProof/>
        </w:rPr>
        <w:fldChar w:fldCharType="separate"/>
      </w:r>
      <w:r>
        <w:rPr>
          <w:noProof/>
        </w:rPr>
        <w:t>24</w:t>
      </w:r>
      <w:r>
        <w:rPr>
          <w:noProof/>
        </w:rPr>
        <w:fldChar w:fldCharType="end"/>
      </w:r>
    </w:p>
    <w:p w14:paraId="14376B2F" w14:textId="7BC8DAFC" w:rsidR="00A15C1C" w:rsidRDefault="00A15C1C">
      <w:pPr>
        <w:pStyle w:val="TOC4"/>
        <w:rPr>
          <w:rFonts w:asciiTheme="minorHAnsi" w:hAnsiTheme="minorHAnsi" w:cstheme="minorBidi"/>
          <w:noProof/>
          <w:kern w:val="2"/>
          <w:sz w:val="24"/>
          <w:szCs w:val="24"/>
          <w:lang w:eastAsia="en-GB"/>
          <w14:ligatures w14:val="standardContextual"/>
        </w:rPr>
      </w:pPr>
      <w:r>
        <w:rPr>
          <w:noProof/>
        </w:rPr>
        <w:t>6.2.4.2</w:t>
      </w:r>
      <w:r>
        <w:rPr>
          <w:rFonts w:asciiTheme="minorHAnsi" w:hAnsiTheme="minorHAnsi" w:cstheme="minorBidi"/>
          <w:noProof/>
          <w:kern w:val="2"/>
          <w:sz w:val="24"/>
          <w:szCs w:val="24"/>
          <w:lang w:eastAsia="en-GB"/>
          <w14:ligatures w14:val="standardContextual"/>
        </w:rPr>
        <w:tab/>
      </w:r>
      <w:r>
        <w:rPr>
          <w:noProof/>
        </w:rPr>
        <w:t>SIP failure case</w:t>
      </w:r>
      <w:r>
        <w:rPr>
          <w:noProof/>
        </w:rPr>
        <w:tab/>
      </w:r>
      <w:r>
        <w:rPr>
          <w:noProof/>
        </w:rPr>
        <w:fldChar w:fldCharType="begin" w:fldLock="1"/>
      </w:r>
      <w:r>
        <w:rPr>
          <w:noProof/>
        </w:rPr>
        <w:instrText xml:space="preserve"> PAGEREF _Toc193390776 \h </w:instrText>
      </w:r>
      <w:r>
        <w:rPr>
          <w:noProof/>
        </w:rPr>
      </w:r>
      <w:r>
        <w:rPr>
          <w:noProof/>
        </w:rPr>
        <w:fldChar w:fldCharType="separate"/>
      </w:r>
      <w:r>
        <w:rPr>
          <w:noProof/>
        </w:rPr>
        <w:t>24</w:t>
      </w:r>
      <w:r>
        <w:rPr>
          <w:noProof/>
        </w:rPr>
        <w:fldChar w:fldCharType="end"/>
      </w:r>
    </w:p>
    <w:p w14:paraId="2D17A6EB" w14:textId="02AA2834" w:rsidR="00A15C1C" w:rsidRDefault="00A15C1C">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_Toc193390777 \h </w:instrText>
      </w:r>
      <w:r>
        <w:rPr>
          <w:noProof/>
        </w:rPr>
      </w:r>
      <w:r>
        <w:rPr>
          <w:noProof/>
        </w:rPr>
        <w:fldChar w:fldCharType="separate"/>
      </w:r>
      <w:r>
        <w:rPr>
          <w:noProof/>
        </w:rPr>
        <w:t>24</w:t>
      </w:r>
      <w:r>
        <w:rPr>
          <w:noProof/>
        </w:rPr>
        <w:fldChar w:fldCharType="end"/>
      </w:r>
    </w:p>
    <w:p w14:paraId="7F6B4BBA" w14:textId="3CFA3A88" w:rsidR="00A15C1C" w:rsidRDefault="00A15C1C">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_Toc193390778 \h </w:instrText>
      </w:r>
      <w:r>
        <w:rPr>
          <w:noProof/>
        </w:rPr>
      </w:r>
      <w:r>
        <w:rPr>
          <w:noProof/>
        </w:rPr>
        <w:fldChar w:fldCharType="separate"/>
      </w:r>
      <w:r>
        <w:rPr>
          <w:noProof/>
        </w:rPr>
        <w:t>24</w:t>
      </w:r>
      <w:r>
        <w:rPr>
          <w:noProof/>
        </w:rPr>
        <w:fldChar w:fldCharType="end"/>
      </w:r>
    </w:p>
    <w:p w14:paraId="52450DEA" w14:textId="5666B8BC" w:rsidR="00A15C1C" w:rsidRDefault="00A15C1C">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_Toc193390779 \h </w:instrText>
      </w:r>
      <w:r>
        <w:rPr>
          <w:noProof/>
        </w:rPr>
      </w:r>
      <w:r>
        <w:rPr>
          <w:noProof/>
        </w:rPr>
        <w:fldChar w:fldCharType="separate"/>
      </w:r>
      <w:r>
        <w:rPr>
          <w:noProof/>
        </w:rPr>
        <w:t>24</w:t>
      </w:r>
      <w:r>
        <w:rPr>
          <w:noProof/>
        </w:rPr>
        <w:fldChar w:fldCharType="end"/>
      </w:r>
    </w:p>
    <w:p w14:paraId="3E33A0DA" w14:textId="6CF71456" w:rsidR="00A15C1C" w:rsidRDefault="00A15C1C">
      <w:pPr>
        <w:pStyle w:val="TOC4"/>
        <w:rPr>
          <w:rFonts w:asciiTheme="minorHAnsi" w:hAnsiTheme="minorHAnsi" w:cstheme="minorBidi"/>
          <w:noProof/>
          <w:kern w:val="2"/>
          <w:sz w:val="24"/>
          <w:szCs w:val="24"/>
          <w:lang w:eastAsia="en-GB"/>
          <w14:ligatures w14:val="standardContextual"/>
        </w:rPr>
      </w:pPr>
      <w:r>
        <w:rPr>
          <w:noProof/>
        </w:rPr>
        <w:lastRenderedPageBreak/>
        <w:t>6.3.1.2</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_Toc193390780 \h </w:instrText>
      </w:r>
      <w:r>
        <w:rPr>
          <w:noProof/>
        </w:rPr>
      </w:r>
      <w:r>
        <w:rPr>
          <w:noProof/>
        </w:rPr>
        <w:fldChar w:fldCharType="separate"/>
      </w:r>
      <w:r>
        <w:rPr>
          <w:noProof/>
        </w:rPr>
        <w:t>25</w:t>
      </w:r>
      <w:r>
        <w:rPr>
          <w:noProof/>
        </w:rPr>
        <w:fldChar w:fldCharType="end"/>
      </w:r>
    </w:p>
    <w:p w14:paraId="5DAE92AD" w14:textId="2394D51F" w:rsidR="00A15C1C" w:rsidRDefault="00A15C1C">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_Toc193390781 \h </w:instrText>
      </w:r>
      <w:r>
        <w:rPr>
          <w:noProof/>
        </w:rPr>
      </w:r>
      <w:r>
        <w:rPr>
          <w:noProof/>
        </w:rPr>
        <w:fldChar w:fldCharType="separate"/>
      </w:r>
      <w:r>
        <w:rPr>
          <w:noProof/>
        </w:rPr>
        <w:t>25</w:t>
      </w:r>
      <w:r>
        <w:rPr>
          <w:noProof/>
        </w:rPr>
        <w:fldChar w:fldCharType="end"/>
      </w:r>
    </w:p>
    <w:p w14:paraId="0D3DDBA1" w14:textId="3FF4C3A0" w:rsidR="00A15C1C" w:rsidRDefault="00A15C1C">
      <w:pPr>
        <w:pStyle w:val="TOC4"/>
        <w:rPr>
          <w:rFonts w:asciiTheme="minorHAnsi" w:hAnsiTheme="minorHAnsi" w:cstheme="minorBidi"/>
          <w:noProof/>
          <w:kern w:val="2"/>
          <w:sz w:val="24"/>
          <w:szCs w:val="24"/>
          <w:lang w:eastAsia="en-GB"/>
          <w14:ligatures w14:val="standardContextual"/>
        </w:rPr>
      </w:pPr>
      <w:r>
        <w:rPr>
          <w:noProof/>
        </w:rPr>
        <w:t>6.3.2.1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_Toc193390782 \h </w:instrText>
      </w:r>
      <w:r>
        <w:rPr>
          <w:noProof/>
        </w:rPr>
      </w:r>
      <w:r>
        <w:rPr>
          <w:noProof/>
        </w:rPr>
        <w:fldChar w:fldCharType="separate"/>
      </w:r>
      <w:r>
        <w:rPr>
          <w:noProof/>
        </w:rPr>
        <w:t>25</w:t>
      </w:r>
      <w:r>
        <w:rPr>
          <w:noProof/>
        </w:rPr>
        <w:fldChar w:fldCharType="end"/>
      </w:r>
    </w:p>
    <w:p w14:paraId="191F6EBB" w14:textId="38DDE87A" w:rsidR="00A15C1C" w:rsidRDefault="00A15C1C">
      <w:pPr>
        <w:pStyle w:val="TOC4"/>
        <w:rPr>
          <w:rFonts w:asciiTheme="minorHAnsi" w:hAnsiTheme="minorHAnsi" w:cstheme="minorBidi"/>
          <w:noProof/>
          <w:kern w:val="2"/>
          <w:sz w:val="24"/>
          <w:szCs w:val="24"/>
          <w:lang w:eastAsia="en-GB"/>
          <w14:ligatures w14:val="standardContextual"/>
        </w:rPr>
      </w:pPr>
      <w:r>
        <w:rPr>
          <w:noProof/>
        </w:rPr>
        <w:t>6.3.2.2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_Toc193390783 \h </w:instrText>
      </w:r>
      <w:r>
        <w:rPr>
          <w:noProof/>
        </w:rPr>
      </w:r>
      <w:r>
        <w:rPr>
          <w:noProof/>
        </w:rPr>
        <w:fldChar w:fldCharType="separate"/>
      </w:r>
      <w:r>
        <w:rPr>
          <w:noProof/>
        </w:rPr>
        <w:t>25</w:t>
      </w:r>
      <w:r>
        <w:rPr>
          <w:noProof/>
        </w:rPr>
        <w:fldChar w:fldCharType="end"/>
      </w:r>
    </w:p>
    <w:p w14:paraId="65E7BB19" w14:textId="7EF8AE60" w:rsidR="00A15C1C" w:rsidRDefault="00A15C1C">
      <w:pPr>
        <w:pStyle w:val="TOC4"/>
        <w:rPr>
          <w:rFonts w:asciiTheme="minorHAnsi" w:hAnsiTheme="minorHAnsi" w:cstheme="minorBidi"/>
          <w:noProof/>
          <w:kern w:val="2"/>
          <w:sz w:val="24"/>
          <w:szCs w:val="24"/>
          <w:lang w:eastAsia="en-GB"/>
          <w14:ligatures w14:val="standardContextual"/>
        </w:rPr>
      </w:pPr>
      <w:r>
        <w:rPr>
          <w:noProof/>
        </w:rPr>
        <w:t>6.3.2.3</w:t>
      </w:r>
      <w:r>
        <w:rPr>
          <w:rFonts w:asciiTheme="minorHAnsi" w:hAnsiTheme="minorHAnsi" w:cstheme="minorBidi"/>
          <w:noProof/>
          <w:kern w:val="2"/>
          <w:sz w:val="24"/>
          <w:szCs w:val="24"/>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_Toc193390784 \h </w:instrText>
      </w:r>
      <w:r>
        <w:rPr>
          <w:noProof/>
        </w:rPr>
      </w:r>
      <w:r>
        <w:rPr>
          <w:noProof/>
        </w:rPr>
        <w:fldChar w:fldCharType="separate"/>
      </w:r>
      <w:r>
        <w:rPr>
          <w:noProof/>
        </w:rPr>
        <w:t>25</w:t>
      </w:r>
      <w:r>
        <w:rPr>
          <w:noProof/>
        </w:rPr>
        <w:fldChar w:fldCharType="end"/>
      </w:r>
    </w:p>
    <w:p w14:paraId="06018CA5" w14:textId="0E13F01A" w:rsidR="00A15C1C" w:rsidRDefault="00A15C1C">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_Toc193390785 \h </w:instrText>
      </w:r>
      <w:r>
        <w:rPr>
          <w:noProof/>
        </w:rPr>
      </w:r>
      <w:r>
        <w:rPr>
          <w:noProof/>
        </w:rPr>
        <w:fldChar w:fldCharType="separate"/>
      </w:r>
      <w:r>
        <w:rPr>
          <w:noProof/>
        </w:rPr>
        <w:t>25</w:t>
      </w:r>
      <w:r>
        <w:rPr>
          <w:noProof/>
        </w:rPr>
        <w:fldChar w:fldCharType="end"/>
      </w:r>
    </w:p>
    <w:p w14:paraId="047D5243" w14:textId="09ABCDB3" w:rsidR="00A15C1C" w:rsidRDefault="00A15C1C">
      <w:pPr>
        <w:pStyle w:val="TOC4"/>
        <w:rPr>
          <w:rFonts w:asciiTheme="minorHAnsi" w:hAnsiTheme="minorHAnsi" w:cstheme="minorBidi"/>
          <w:noProof/>
          <w:kern w:val="2"/>
          <w:sz w:val="24"/>
          <w:szCs w:val="24"/>
          <w:lang w:eastAsia="en-GB"/>
          <w14:ligatures w14:val="standardContextual"/>
        </w:rPr>
      </w:pPr>
      <w:r>
        <w:rPr>
          <w:noProof/>
        </w:rPr>
        <w:t>6.3.3.1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_Toc193390786 \h </w:instrText>
      </w:r>
      <w:r>
        <w:rPr>
          <w:noProof/>
        </w:rPr>
      </w:r>
      <w:r>
        <w:rPr>
          <w:noProof/>
        </w:rPr>
        <w:fldChar w:fldCharType="separate"/>
      </w:r>
      <w:r>
        <w:rPr>
          <w:noProof/>
        </w:rPr>
        <w:t>25</w:t>
      </w:r>
      <w:r>
        <w:rPr>
          <w:noProof/>
        </w:rPr>
        <w:fldChar w:fldCharType="end"/>
      </w:r>
    </w:p>
    <w:p w14:paraId="56C99048" w14:textId="12A82AC7" w:rsidR="00A15C1C" w:rsidRDefault="00A15C1C">
      <w:pPr>
        <w:pStyle w:val="TOC4"/>
        <w:rPr>
          <w:rFonts w:asciiTheme="minorHAnsi" w:hAnsiTheme="minorHAnsi" w:cstheme="minorBidi"/>
          <w:noProof/>
          <w:kern w:val="2"/>
          <w:sz w:val="24"/>
          <w:szCs w:val="24"/>
          <w:lang w:eastAsia="en-GB"/>
          <w14:ligatures w14:val="standardContextual"/>
        </w:rPr>
      </w:pPr>
      <w:r>
        <w:rPr>
          <w:noProof/>
        </w:rPr>
        <w:t>6.3.3.2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_Toc193390787 \h </w:instrText>
      </w:r>
      <w:r>
        <w:rPr>
          <w:noProof/>
        </w:rPr>
      </w:r>
      <w:r>
        <w:rPr>
          <w:noProof/>
        </w:rPr>
        <w:fldChar w:fldCharType="separate"/>
      </w:r>
      <w:r>
        <w:rPr>
          <w:noProof/>
        </w:rPr>
        <w:t>25</w:t>
      </w:r>
      <w:r>
        <w:rPr>
          <w:noProof/>
        </w:rPr>
        <w:fldChar w:fldCharType="end"/>
      </w:r>
    </w:p>
    <w:p w14:paraId="0DB0FFFD" w14:textId="3542C98E" w:rsidR="00A15C1C" w:rsidRDefault="00A15C1C">
      <w:pPr>
        <w:pStyle w:val="TOC5"/>
        <w:rPr>
          <w:rFonts w:asciiTheme="minorHAnsi" w:hAnsiTheme="minorHAnsi" w:cstheme="minorBidi"/>
          <w:noProof/>
          <w:kern w:val="2"/>
          <w:sz w:val="24"/>
          <w:szCs w:val="24"/>
          <w:lang w:eastAsia="en-GB"/>
          <w14:ligatures w14:val="standardContextual"/>
        </w:rPr>
      </w:pPr>
      <w:r>
        <w:rPr>
          <w:noProof/>
        </w:rPr>
        <w:t>6.3.3.2.1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_Toc193390788 \h </w:instrText>
      </w:r>
      <w:r>
        <w:rPr>
          <w:noProof/>
        </w:rPr>
      </w:r>
      <w:r>
        <w:rPr>
          <w:noProof/>
        </w:rPr>
        <w:fldChar w:fldCharType="separate"/>
      </w:r>
      <w:r>
        <w:rPr>
          <w:noProof/>
        </w:rPr>
        <w:t>25</w:t>
      </w:r>
      <w:r>
        <w:rPr>
          <w:noProof/>
        </w:rPr>
        <w:fldChar w:fldCharType="end"/>
      </w:r>
    </w:p>
    <w:p w14:paraId="5A593A9D" w14:textId="16D0704D" w:rsidR="00A15C1C" w:rsidRDefault="00A15C1C">
      <w:pPr>
        <w:pStyle w:val="TOC5"/>
        <w:rPr>
          <w:rFonts w:asciiTheme="minorHAnsi" w:hAnsiTheme="minorHAnsi" w:cstheme="minorBidi"/>
          <w:noProof/>
          <w:kern w:val="2"/>
          <w:sz w:val="24"/>
          <w:szCs w:val="24"/>
          <w:lang w:eastAsia="en-GB"/>
          <w14:ligatures w14:val="standardContextual"/>
        </w:rPr>
      </w:pPr>
      <w:r>
        <w:rPr>
          <w:noProof/>
        </w:rPr>
        <w:t>6.3.3.2.2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_Toc193390789 \h </w:instrText>
      </w:r>
      <w:r>
        <w:rPr>
          <w:noProof/>
        </w:rPr>
      </w:r>
      <w:r>
        <w:rPr>
          <w:noProof/>
        </w:rPr>
        <w:fldChar w:fldCharType="separate"/>
      </w:r>
      <w:r>
        <w:rPr>
          <w:noProof/>
        </w:rPr>
        <w:t>25</w:t>
      </w:r>
      <w:r>
        <w:rPr>
          <w:noProof/>
        </w:rPr>
        <w:fldChar w:fldCharType="end"/>
      </w:r>
    </w:p>
    <w:p w14:paraId="2C2A9199" w14:textId="7B09C858" w:rsidR="00A15C1C" w:rsidRDefault="00A15C1C">
      <w:pPr>
        <w:pStyle w:val="TOC5"/>
        <w:rPr>
          <w:rFonts w:asciiTheme="minorHAnsi" w:hAnsiTheme="minorHAnsi" w:cstheme="minorBidi"/>
          <w:noProof/>
          <w:kern w:val="2"/>
          <w:sz w:val="24"/>
          <w:szCs w:val="24"/>
          <w:lang w:eastAsia="en-GB"/>
          <w14:ligatures w14:val="standardContextual"/>
        </w:rPr>
      </w:pPr>
      <w:r>
        <w:rPr>
          <w:noProof/>
        </w:rPr>
        <w:t>6.3.3.2.3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_Toc193390790 \h </w:instrText>
      </w:r>
      <w:r>
        <w:rPr>
          <w:noProof/>
        </w:rPr>
      </w:r>
      <w:r>
        <w:rPr>
          <w:noProof/>
        </w:rPr>
        <w:fldChar w:fldCharType="separate"/>
      </w:r>
      <w:r>
        <w:rPr>
          <w:noProof/>
        </w:rPr>
        <w:t>25</w:t>
      </w:r>
      <w:r>
        <w:rPr>
          <w:noProof/>
        </w:rPr>
        <w:fldChar w:fldCharType="end"/>
      </w:r>
    </w:p>
    <w:p w14:paraId="78205805" w14:textId="2F22701B" w:rsidR="00A15C1C" w:rsidRDefault="00A15C1C">
      <w:pPr>
        <w:pStyle w:val="TOC4"/>
        <w:rPr>
          <w:rFonts w:asciiTheme="minorHAnsi" w:hAnsiTheme="minorHAnsi" w:cstheme="minorBidi"/>
          <w:noProof/>
          <w:kern w:val="2"/>
          <w:sz w:val="24"/>
          <w:szCs w:val="24"/>
          <w:lang w:eastAsia="en-GB"/>
          <w14:ligatures w14:val="standardContextual"/>
        </w:rPr>
      </w:pPr>
      <w:r>
        <w:rPr>
          <w:noProof/>
        </w:rPr>
        <w:t>6.3.3.3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_Toc193390791 \h </w:instrText>
      </w:r>
      <w:r>
        <w:rPr>
          <w:noProof/>
        </w:rPr>
      </w:r>
      <w:r>
        <w:rPr>
          <w:noProof/>
        </w:rPr>
        <w:fldChar w:fldCharType="separate"/>
      </w:r>
      <w:r>
        <w:rPr>
          <w:noProof/>
        </w:rPr>
        <w:t>25</w:t>
      </w:r>
      <w:r>
        <w:rPr>
          <w:noProof/>
        </w:rPr>
        <w:fldChar w:fldCharType="end"/>
      </w:r>
    </w:p>
    <w:p w14:paraId="0BDDB5ED" w14:textId="0D64BD3A" w:rsidR="00A15C1C" w:rsidRDefault="00A15C1C">
      <w:pPr>
        <w:pStyle w:val="TOC3"/>
        <w:rPr>
          <w:rFonts w:asciiTheme="minorHAnsi" w:hAnsiTheme="minorHAnsi" w:cstheme="minorBidi"/>
          <w:noProof/>
          <w:kern w:val="2"/>
          <w:sz w:val="24"/>
          <w:szCs w:val="24"/>
          <w:lang w:eastAsia="en-GB"/>
          <w14:ligatures w14:val="standardContextual"/>
        </w:rPr>
      </w:pPr>
      <w:r>
        <w:rPr>
          <w:noProof/>
        </w:rPr>
        <w:t>6.3.4</w:t>
      </w:r>
      <w:r>
        <w:rPr>
          <w:rFonts w:asciiTheme="minorHAnsi" w:hAnsiTheme="minorHAnsi" w:cstheme="minorBidi"/>
          <w:noProof/>
          <w:kern w:val="2"/>
          <w:sz w:val="24"/>
          <w:szCs w:val="24"/>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_Toc193390792 \h </w:instrText>
      </w:r>
      <w:r>
        <w:rPr>
          <w:noProof/>
        </w:rPr>
      </w:r>
      <w:r>
        <w:rPr>
          <w:noProof/>
        </w:rPr>
        <w:fldChar w:fldCharType="separate"/>
      </w:r>
      <w:r>
        <w:rPr>
          <w:noProof/>
        </w:rPr>
        <w:t>26</w:t>
      </w:r>
      <w:r>
        <w:rPr>
          <w:noProof/>
        </w:rPr>
        <w:fldChar w:fldCharType="end"/>
      </w:r>
    </w:p>
    <w:p w14:paraId="5398ED2F" w14:textId="29596FF5" w:rsidR="00A15C1C" w:rsidRDefault="00A15C1C">
      <w:pPr>
        <w:pStyle w:val="TOC4"/>
        <w:rPr>
          <w:rFonts w:asciiTheme="minorHAnsi" w:hAnsiTheme="minorHAnsi" w:cstheme="minorBidi"/>
          <w:noProof/>
          <w:kern w:val="2"/>
          <w:sz w:val="24"/>
          <w:szCs w:val="24"/>
          <w:lang w:eastAsia="en-GB"/>
          <w14:ligatures w14:val="standardContextual"/>
        </w:rPr>
      </w:pPr>
      <w:r>
        <w:rPr>
          <w:noProof/>
        </w:rPr>
        <w:t>6.3.4.1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_Toc193390793 \h </w:instrText>
      </w:r>
      <w:r>
        <w:rPr>
          <w:noProof/>
        </w:rPr>
      </w:r>
      <w:r>
        <w:rPr>
          <w:noProof/>
        </w:rPr>
        <w:fldChar w:fldCharType="separate"/>
      </w:r>
      <w:r>
        <w:rPr>
          <w:noProof/>
        </w:rPr>
        <w:t>26</w:t>
      </w:r>
      <w:r>
        <w:rPr>
          <w:noProof/>
        </w:rPr>
        <w:fldChar w:fldCharType="end"/>
      </w:r>
    </w:p>
    <w:p w14:paraId="2CD004BC" w14:textId="4F6AD811" w:rsidR="00A15C1C" w:rsidRDefault="00A15C1C">
      <w:pPr>
        <w:pStyle w:val="TOC4"/>
        <w:rPr>
          <w:rFonts w:asciiTheme="minorHAnsi" w:hAnsiTheme="minorHAnsi" w:cstheme="minorBidi"/>
          <w:noProof/>
          <w:kern w:val="2"/>
          <w:sz w:val="24"/>
          <w:szCs w:val="24"/>
          <w:lang w:eastAsia="en-GB"/>
          <w14:ligatures w14:val="standardContextual"/>
        </w:rPr>
      </w:pPr>
      <w:r>
        <w:rPr>
          <w:noProof/>
        </w:rPr>
        <w:t>6.3.4.2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_Toc193390794 \h </w:instrText>
      </w:r>
      <w:r>
        <w:rPr>
          <w:noProof/>
        </w:rPr>
      </w:r>
      <w:r>
        <w:rPr>
          <w:noProof/>
        </w:rPr>
        <w:fldChar w:fldCharType="separate"/>
      </w:r>
      <w:r>
        <w:rPr>
          <w:noProof/>
        </w:rPr>
        <w:t>26</w:t>
      </w:r>
      <w:r>
        <w:rPr>
          <w:noProof/>
        </w:rPr>
        <w:fldChar w:fldCharType="end"/>
      </w:r>
    </w:p>
    <w:p w14:paraId="43525FE9" w14:textId="7878B605" w:rsidR="00A15C1C" w:rsidRDefault="00A15C1C">
      <w:pPr>
        <w:pStyle w:val="TOC4"/>
        <w:rPr>
          <w:rFonts w:asciiTheme="minorHAnsi" w:hAnsiTheme="minorHAnsi" w:cstheme="minorBidi"/>
          <w:noProof/>
          <w:kern w:val="2"/>
          <w:sz w:val="24"/>
          <w:szCs w:val="24"/>
          <w:lang w:eastAsia="en-GB"/>
          <w14:ligatures w14:val="standardContextual"/>
        </w:rPr>
      </w:pPr>
      <w:r>
        <w:rPr>
          <w:noProof/>
        </w:rPr>
        <w:t>6.3.4.3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_Toc193390795 \h </w:instrText>
      </w:r>
      <w:r>
        <w:rPr>
          <w:noProof/>
        </w:rPr>
      </w:r>
      <w:r>
        <w:rPr>
          <w:noProof/>
        </w:rPr>
        <w:fldChar w:fldCharType="separate"/>
      </w:r>
      <w:r>
        <w:rPr>
          <w:noProof/>
        </w:rPr>
        <w:t>26</w:t>
      </w:r>
      <w:r>
        <w:rPr>
          <w:noProof/>
        </w:rPr>
        <w:fldChar w:fldCharType="end"/>
      </w:r>
    </w:p>
    <w:p w14:paraId="4A364FA7" w14:textId="437256C2" w:rsidR="00A15C1C" w:rsidRDefault="00A15C1C">
      <w:pPr>
        <w:pStyle w:val="TOC3"/>
        <w:rPr>
          <w:rFonts w:asciiTheme="minorHAnsi" w:hAnsiTheme="minorHAnsi" w:cstheme="minorBidi"/>
          <w:noProof/>
          <w:kern w:val="2"/>
          <w:sz w:val="24"/>
          <w:szCs w:val="24"/>
          <w:lang w:eastAsia="en-GB"/>
          <w14:ligatures w14:val="standardContextual"/>
        </w:rPr>
      </w:pPr>
      <w:r>
        <w:rPr>
          <w:noProof/>
        </w:rPr>
        <w:t>6.3.5</w:t>
      </w:r>
      <w:r>
        <w:rPr>
          <w:rFonts w:asciiTheme="minorHAnsi" w:hAnsiTheme="minorHAnsi" w:cstheme="minorBidi"/>
          <w:noProof/>
          <w:kern w:val="2"/>
          <w:sz w:val="24"/>
          <w:szCs w:val="24"/>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_Toc193390796 \h </w:instrText>
      </w:r>
      <w:r>
        <w:rPr>
          <w:noProof/>
        </w:rPr>
      </w:r>
      <w:r>
        <w:rPr>
          <w:noProof/>
        </w:rPr>
        <w:fldChar w:fldCharType="separate"/>
      </w:r>
      <w:r>
        <w:rPr>
          <w:noProof/>
        </w:rPr>
        <w:t>26</w:t>
      </w:r>
      <w:r>
        <w:rPr>
          <w:noProof/>
        </w:rPr>
        <w:fldChar w:fldCharType="end"/>
      </w:r>
    </w:p>
    <w:p w14:paraId="209A83A0" w14:textId="1D0F64F8" w:rsidR="00A15C1C" w:rsidRDefault="00A15C1C">
      <w:pPr>
        <w:pStyle w:val="TOC4"/>
        <w:rPr>
          <w:rFonts w:asciiTheme="minorHAnsi" w:hAnsiTheme="minorHAnsi" w:cstheme="minorBidi"/>
          <w:noProof/>
          <w:kern w:val="2"/>
          <w:sz w:val="24"/>
          <w:szCs w:val="24"/>
          <w:lang w:eastAsia="en-GB"/>
          <w14:ligatures w14:val="standardContextual"/>
        </w:rPr>
      </w:pPr>
      <w:r>
        <w:rPr>
          <w:noProof/>
        </w:rPr>
        <w:t>6.3.5.1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_Toc193390797 \h </w:instrText>
      </w:r>
      <w:r>
        <w:rPr>
          <w:noProof/>
        </w:rPr>
      </w:r>
      <w:r>
        <w:rPr>
          <w:noProof/>
        </w:rPr>
        <w:fldChar w:fldCharType="separate"/>
      </w:r>
      <w:r>
        <w:rPr>
          <w:noProof/>
        </w:rPr>
        <w:t>26</w:t>
      </w:r>
      <w:r>
        <w:rPr>
          <w:noProof/>
        </w:rPr>
        <w:fldChar w:fldCharType="end"/>
      </w:r>
    </w:p>
    <w:p w14:paraId="62B84F50" w14:textId="66E5CD09" w:rsidR="00A15C1C" w:rsidRDefault="00A15C1C">
      <w:pPr>
        <w:pStyle w:val="TOC4"/>
        <w:rPr>
          <w:rFonts w:asciiTheme="minorHAnsi" w:hAnsiTheme="minorHAnsi" w:cstheme="minorBidi"/>
          <w:noProof/>
          <w:kern w:val="2"/>
          <w:sz w:val="24"/>
          <w:szCs w:val="24"/>
          <w:lang w:eastAsia="en-GB"/>
          <w14:ligatures w14:val="standardContextual"/>
        </w:rPr>
      </w:pPr>
      <w:r>
        <w:rPr>
          <w:noProof/>
        </w:rPr>
        <w:t>6.3.5.2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_Toc193390798 \h </w:instrText>
      </w:r>
      <w:r>
        <w:rPr>
          <w:noProof/>
        </w:rPr>
      </w:r>
      <w:r>
        <w:rPr>
          <w:noProof/>
        </w:rPr>
        <w:fldChar w:fldCharType="separate"/>
      </w:r>
      <w:r>
        <w:rPr>
          <w:noProof/>
        </w:rPr>
        <w:t>26</w:t>
      </w:r>
      <w:r>
        <w:rPr>
          <w:noProof/>
        </w:rPr>
        <w:fldChar w:fldCharType="end"/>
      </w:r>
    </w:p>
    <w:p w14:paraId="53C7A71F" w14:textId="271669EB" w:rsidR="00A15C1C" w:rsidRDefault="00A15C1C">
      <w:pPr>
        <w:pStyle w:val="TOC4"/>
        <w:rPr>
          <w:rFonts w:asciiTheme="minorHAnsi" w:hAnsiTheme="minorHAnsi" w:cstheme="minorBidi"/>
          <w:noProof/>
          <w:kern w:val="2"/>
          <w:sz w:val="24"/>
          <w:szCs w:val="24"/>
          <w:lang w:eastAsia="en-GB"/>
          <w14:ligatures w14:val="standardContextual"/>
        </w:rPr>
      </w:pPr>
      <w:r>
        <w:rPr>
          <w:noProof/>
        </w:rPr>
        <w:t>6.3.5.3</w:t>
      </w:r>
      <w:r>
        <w:rPr>
          <w:rFonts w:asciiTheme="minorHAnsi" w:hAnsiTheme="minorHAnsi" w:cstheme="minorBidi"/>
          <w:noProof/>
          <w:kern w:val="2"/>
          <w:sz w:val="24"/>
          <w:szCs w:val="24"/>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_Toc193390799 \h </w:instrText>
      </w:r>
      <w:r>
        <w:rPr>
          <w:noProof/>
        </w:rPr>
      </w:r>
      <w:r>
        <w:rPr>
          <w:noProof/>
        </w:rPr>
        <w:fldChar w:fldCharType="separate"/>
      </w:r>
      <w:r>
        <w:rPr>
          <w:noProof/>
        </w:rPr>
        <w:t>26</w:t>
      </w:r>
      <w:r>
        <w:rPr>
          <w:noProof/>
        </w:rPr>
        <w:fldChar w:fldCharType="end"/>
      </w:r>
    </w:p>
    <w:p w14:paraId="2D634227" w14:textId="7D1ED172" w:rsidR="00A15C1C" w:rsidRDefault="00A15C1C">
      <w:pPr>
        <w:pStyle w:val="TOC3"/>
        <w:rPr>
          <w:rFonts w:asciiTheme="minorHAnsi" w:hAnsiTheme="minorHAnsi" w:cstheme="minorBidi"/>
          <w:noProof/>
          <w:kern w:val="2"/>
          <w:sz w:val="24"/>
          <w:szCs w:val="24"/>
          <w:lang w:eastAsia="en-GB"/>
          <w14:ligatures w14:val="standardContextual"/>
        </w:rPr>
      </w:pPr>
      <w:r>
        <w:rPr>
          <w:noProof/>
        </w:rPr>
        <w:t>6.3.6</w:t>
      </w:r>
      <w:r>
        <w:rPr>
          <w:rFonts w:asciiTheme="minorHAnsi" w:hAnsiTheme="minorHAnsi" w:cstheme="minorBidi"/>
          <w:noProof/>
          <w:kern w:val="2"/>
          <w:sz w:val="24"/>
          <w:szCs w:val="24"/>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_Toc193390800 \h </w:instrText>
      </w:r>
      <w:r>
        <w:rPr>
          <w:noProof/>
        </w:rPr>
      </w:r>
      <w:r>
        <w:rPr>
          <w:noProof/>
        </w:rPr>
        <w:fldChar w:fldCharType="separate"/>
      </w:r>
      <w:r>
        <w:rPr>
          <w:noProof/>
        </w:rPr>
        <w:t>26</w:t>
      </w:r>
      <w:r>
        <w:rPr>
          <w:noProof/>
        </w:rPr>
        <w:fldChar w:fldCharType="end"/>
      </w:r>
    </w:p>
    <w:p w14:paraId="53EDAF9A" w14:textId="4373AAD2" w:rsidR="00A15C1C" w:rsidRDefault="00A15C1C">
      <w:pPr>
        <w:pStyle w:val="TOC4"/>
        <w:rPr>
          <w:rFonts w:asciiTheme="minorHAnsi" w:hAnsiTheme="minorHAnsi" w:cstheme="minorBidi"/>
          <w:noProof/>
          <w:kern w:val="2"/>
          <w:sz w:val="24"/>
          <w:szCs w:val="24"/>
          <w:lang w:eastAsia="en-GB"/>
          <w14:ligatures w14:val="standardContextual"/>
        </w:rPr>
      </w:pPr>
      <w:r>
        <w:rPr>
          <w:noProof/>
        </w:rPr>
        <w:t>6.3.6.1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_Toc193390801 \h </w:instrText>
      </w:r>
      <w:r>
        <w:rPr>
          <w:noProof/>
        </w:rPr>
      </w:r>
      <w:r>
        <w:rPr>
          <w:noProof/>
        </w:rPr>
        <w:fldChar w:fldCharType="separate"/>
      </w:r>
      <w:r>
        <w:rPr>
          <w:noProof/>
        </w:rPr>
        <w:t>26</w:t>
      </w:r>
      <w:r>
        <w:rPr>
          <w:noProof/>
        </w:rPr>
        <w:fldChar w:fldCharType="end"/>
      </w:r>
    </w:p>
    <w:p w14:paraId="60769430" w14:textId="7EB2AC2E" w:rsidR="00A15C1C" w:rsidRDefault="00A15C1C">
      <w:pPr>
        <w:pStyle w:val="TOC4"/>
        <w:rPr>
          <w:rFonts w:asciiTheme="minorHAnsi" w:hAnsiTheme="minorHAnsi" w:cstheme="minorBidi"/>
          <w:noProof/>
          <w:kern w:val="2"/>
          <w:sz w:val="24"/>
          <w:szCs w:val="24"/>
          <w:lang w:eastAsia="en-GB"/>
          <w14:ligatures w14:val="standardContextual"/>
        </w:rPr>
      </w:pPr>
      <w:r>
        <w:rPr>
          <w:noProof/>
        </w:rPr>
        <w:t>6.3.6.2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_Toc193390802 \h </w:instrText>
      </w:r>
      <w:r>
        <w:rPr>
          <w:noProof/>
        </w:rPr>
      </w:r>
      <w:r>
        <w:rPr>
          <w:noProof/>
        </w:rPr>
        <w:fldChar w:fldCharType="separate"/>
      </w:r>
      <w:r>
        <w:rPr>
          <w:noProof/>
        </w:rPr>
        <w:t>26</w:t>
      </w:r>
      <w:r>
        <w:rPr>
          <w:noProof/>
        </w:rPr>
        <w:fldChar w:fldCharType="end"/>
      </w:r>
    </w:p>
    <w:p w14:paraId="401FEF32" w14:textId="3BA85F55" w:rsidR="00A15C1C" w:rsidRDefault="00A15C1C">
      <w:pPr>
        <w:pStyle w:val="TOC5"/>
        <w:rPr>
          <w:rFonts w:asciiTheme="minorHAnsi" w:hAnsiTheme="minorHAnsi" w:cstheme="minorBidi"/>
          <w:noProof/>
          <w:kern w:val="2"/>
          <w:sz w:val="24"/>
          <w:szCs w:val="24"/>
          <w:lang w:eastAsia="en-GB"/>
          <w14:ligatures w14:val="standardContextual"/>
        </w:rPr>
      </w:pPr>
      <w:r>
        <w:rPr>
          <w:noProof/>
        </w:rPr>
        <w:t>6.3.6.2.1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_Toc193390803 \h </w:instrText>
      </w:r>
      <w:r>
        <w:rPr>
          <w:noProof/>
        </w:rPr>
      </w:r>
      <w:r>
        <w:rPr>
          <w:noProof/>
        </w:rPr>
        <w:fldChar w:fldCharType="separate"/>
      </w:r>
      <w:r>
        <w:rPr>
          <w:noProof/>
        </w:rPr>
        <w:t>26</w:t>
      </w:r>
      <w:r>
        <w:rPr>
          <w:noProof/>
        </w:rPr>
        <w:fldChar w:fldCharType="end"/>
      </w:r>
    </w:p>
    <w:p w14:paraId="24283160" w14:textId="27EC4E3E" w:rsidR="00A15C1C" w:rsidRDefault="00A15C1C">
      <w:pPr>
        <w:pStyle w:val="TOC5"/>
        <w:rPr>
          <w:rFonts w:asciiTheme="minorHAnsi" w:hAnsiTheme="minorHAnsi" w:cstheme="minorBidi"/>
          <w:noProof/>
          <w:kern w:val="2"/>
          <w:sz w:val="24"/>
          <w:szCs w:val="24"/>
          <w:lang w:eastAsia="en-GB"/>
          <w14:ligatures w14:val="standardContextual"/>
        </w:rPr>
      </w:pPr>
      <w:r>
        <w:rPr>
          <w:noProof/>
        </w:rPr>
        <w:t>6.3.6.2.2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_Toc193390804 \h </w:instrText>
      </w:r>
      <w:r>
        <w:rPr>
          <w:noProof/>
        </w:rPr>
      </w:r>
      <w:r>
        <w:rPr>
          <w:noProof/>
        </w:rPr>
        <w:fldChar w:fldCharType="separate"/>
      </w:r>
      <w:r>
        <w:rPr>
          <w:noProof/>
        </w:rPr>
        <w:t>27</w:t>
      </w:r>
      <w:r>
        <w:rPr>
          <w:noProof/>
        </w:rPr>
        <w:fldChar w:fldCharType="end"/>
      </w:r>
    </w:p>
    <w:p w14:paraId="34FAEC0B" w14:textId="6AB95360" w:rsidR="00A15C1C" w:rsidRDefault="00A15C1C">
      <w:pPr>
        <w:pStyle w:val="TOC4"/>
        <w:rPr>
          <w:rFonts w:asciiTheme="minorHAnsi" w:hAnsiTheme="minorHAnsi" w:cstheme="minorBidi"/>
          <w:noProof/>
          <w:kern w:val="2"/>
          <w:sz w:val="24"/>
          <w:szCs w:val="24"/>
          <w:lang w:eastAsia="en-GB"/>
          <w14:ligatures w14:val="standardContextual"/>
        </w:rPr>
      </w:pPr>
      <w:r>
        <w:rPr>
          <w:noProof/>
        </w:rPr>
        <w:t>6.3.6.3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_Toc193390805 \h </w:instrText>
      </w:r>
      <w:r>
        <w:rPr>
          <w:noProof/>
        </w:rPr>
      </w:r>
      <w:r>
        <w:rPr>
          <w:noProof/>
        </w:rPr>
        <w:fldChar w:fldCharType="separate"/>
      </w:r>
      <w:r>
        <w:rPr>
          <w:noProof/>
        </w:rPr>
        <w:t>27</w:t>
      </w:r>
      <w:r>
        <w:rPr>
          <w:noProof/>
        </w:rPr>
        <w:fldChar w:fldCharType="end"/>
      </w:r>
    </w:p>
    <w:p w14:paraId="193E365E" w14:textId="5AD8D1F0" w:rsidR="00A15C1C" w:rsidRDefault="00A15C1C">
      <w:pPr>
        <w:pStyle w:val="TOC3"/>
        <w:rPr>
          <w:rFonts w:asciiTheme="minorHAnsi" w:hAnsiTheme="minorHAnsi" w:cstheme="minorBidi"/>
          <w:noProof/>
          <w:kern w:val="2"/>
          <w:sz w:val="24"/>
          <w:szCs w:val="24"/>
          <w:lang w:eastAsia="en-GB"/>
          <w14:ligatures w14:val="standardContextual"/>
        </w:rPr>
      </w:pPr>
      <w:r>
        <w:rPr>
          <w:noProof/>
        </w:rPr>
        <w:t>6.3.7</w:t>
      </w:r>
      <w:r>
        <w:rPr>
          <w:rFonts w:asciiTheme="minorHAnsi" w:hAnsiTheme="minorHAnsi" w:cstheme="minorBidi"/>
          <w:noProof/>
          <w:kern w:val="2"/>
          <w:sz w:val="24"/>
          <w:szCs w:val="24"/>
          <w:lang w:eastAsia="en-GB"/>
          <w14:ligatures w14:val="standardContextual"/>
        </w:rPr>
        <w:tab/>
      </w:r>
      <w:r>
        <w:rPr>
          <w:noProof/>
        </w:rPr>
        <w:t>Configuration management document element deletion procedure</w:t>
      </w:r>
      <w:r>
        <w:rPr>
          <w:noProof/>
        </w:rPr>
        <w:tab/>
      </w:r>
      <w:r>
        <w:rPr>
          <w:noProof/>
        </w:rPr>
        <w:fldChar w:fldCharType="begin" w:fldLock="1"/>
      </w:r>
      <w:r>
        <w:rPr>
          <w:noProof/>
        </w:rPr>
        <w:instrText xml:space="preserve"> PAGEREF _Toc193390806 \h </w:instrText>
      </w:r>
      <w:r>
        <w:rPr>
          <w:noProof/>
        </w:rPr>
      </w:r>
      <w:r>
        <w:rPr>
          <w:noProof/>
        </w:rPr>
        <w:fldChar w:fldCharType="separate"/>
      </w:r>
      <w:r>
        <w:rPr>
          <w:noProof/>
        </w:rPr>
        <w:t>27</w:t>
      </w:r>
      <w:r>
        <w:rPr>
          <w:noProof/>
        </w:rPr>
        <w:fldChar w:fldCharType="end"/>
      </w:r>
    </w:p>
    <w:p w14:paraId="02B87BDC" w14:textId="4CCC6333" w:rsidR="00A15C1C" w:rsidRDefault="00A15C1C">
      <w:pPr>
        <w:pStyle w:val="TOC4"/>
        <w:rPr>
          <w:rFonts w:asciiTheme="minorHAnsi" w:hAnsiTheme="minorHAnsi" w:cstheme="minorBidi"/>
          <w:noProof/>
          <w:kern w:val="2"/>
          <w:sz w:val="24"/>
          <w:szCs w:val="24"/>
          <w:lang w:eastAsia="en-GB"/>
          <w14:ligatures w14:val="standardContextual"/>
        </w:rPr>
      </w:pPr>
      <w:r>
        <w:rPr>
          <w:noProof/>
        </w:rPr>
        <w:t>6.3.7.1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_Toc193390807 \h </w:instrText>
      </w:r>
      <w:r>
        <w:rPr>
          <w:noProof/>
        </w:rPr>
      </w:r>
      <w:r>
        <w:rPr>
          <w:noProof/>
        </w:rPr>
        <w:fldChar w:fldCharType="separate"/>
      </w:r>
      <w:r>
        <w:rPr>
          <w:noProof/>
        </w:rPr>
        <w:t>27</w:t>
      </w:r>
      <w:r>
        <w:rPr>
          <w:noProof/>
        </w:rPr>
        <w:fldChar w:fldCharType="end"/>
      </w:r>
    </w:p>
    <w:p w14:paraId="7A7453E0" w14:textId="27F353C9" w:rsidR="00A15C1C" w:rsidRDefault="00A15C1C">
      <w:pPr>
        <w:pStyle w:val="TOC4"/>
        <w:rPr>
          <w:rFonts w:asciiTheme="minorHAnsi" w:hAnsiTheme="minorHAnsi" w:cstheme="minorBidi"/>
          <w:noProof/>
          <w:kern w:val="2"/>
          <w:sz w:val="24"/>
          <w:szCs w:val="24"/>
          <w:lang w:eastAsia="en-GB"/>
          <w14:ligatures w14:val="standardContextual"/>
        </w:rPr>
      </w:pPr>
      <w:r>
        <w:rPr>
          <w:noProof/>
        </w:rPr>
        <w:t>6.3.7.2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_Toc193390808 \h </w:instrText>
      </w:r>
      <w:r>
        <w:rPr>
          <w:noProof/>
        </w:rPr>
      </w:r>
      <w:r>
        <w:rPr>
          <w:noProof/>
        </w:rPr>
        <w:fldChar w:fldCharType="separate"/>
      </w:r>
      <w:r>
        <w:rPr>
          <w:noProof/>
        </w:rPr>
        <w:t>27</w:t>
      </w:r>
      <w:r>
        <w:rPr>
          <w:noProof/>
        </w:rPr>
        <w:fldChar w:fldCharType="end"/>
      </w:r>
    </w:p>
    <w:p w14:paraId="5BC2B7FB" w14:textId="6940AA06" w:rsidR="00A15C1C" w:rsidRDefault="00A15C1C">
      <w:pPr>
        <w:pStyle w:val="TOC5"/>
        <w:rPr>
          <w:rFonts w:asciiTheme="minorHAnsi" w:hAnsiTheme="minorHAnsi" w:cstheme="minorBidi"/>
          <w:noProof/>
          <w:kern w:val="2"/>
          <w:sz w:val="24"/>
          <w:szCs w:val="24"/>
          <w:lang w:eastAsia="en-GB"/>
          <w14:ligatures w14:val="standardContextual"/>
        </w:rPr>
      </w:pPr>
      <w:r>
        <w:rPr>
          <w:noProof/>
        </w:rPr>
        <w:t>6.3.7.2.1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_Toc193390809 \h </w:instrText>
      </w:r>
      <w:r>
        <w:rPr>
          <w:noProof/>
        </w:rPr>
      </w:r>
      <w:r>
        <w:rPr>
          <w:noProof/>
        </w:rPr>
        <w:fldChar w:fldCharType="separate"/>
      </w:r>
      <w:r>
        <w:rPr>
          <w:noProof/>
        </w:rPr>
        <w:t>27</w:t>
      </w:r>
      <w:r>
        <w:rPr>
          <w:noProof/>
        </w:rPr>
        <w:fldChar w:fldCharType="end"/>
      </w:r>
    </w:p>
    <w:p w14:paraId="5818EF79" w14:textId="6D4E2A04" w:rsidR="00A15C1C" w:rsidRDefault="00A15C1C">
      <w:pPr>
        <w:pStyle w:val="TOC5"/>
        <w:rPr>
          <w:rFonts w:asciiTheme="minorHAnsi" w:hAnsiTheme="minorHAnsi" w:cstheme="minorBidi"/>
          <w:noProof/>
          <w:kern w:val="2"/>
          <w:sz w:val="24"/>
          <w:szCs w:val="24"/>
          <w:lang w:eastAsia="en-GB"/>
          <w14:ligatures w14:val="standardContextual"/>
        </w:rPr>
      </w:pPr>
      <w:r>
        <w:rPr>
          <w:noProof/>
        </w:rPr>
        <w:t>6.3.7.2.2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_Toc193390810 \h </w:instrText>
      </w:r>
      <w:r>
        <w:rPr>
          <w:noProof/>
        </w:rPr>
      </w:r>
      <w:r>
        <w:rPr>
          <w:noProof/>
        </w:rPr>
        <w:fldChar w:fldCharType="separate"/>
      </w:r>
      <w:r>
        <w:rPr>
          <w:noProof/>
        </w:rPr>
        <w:t>27</w:t>
      </w:r>
      <w:r>
        <w:rPr>
          <w:noProof/>
        </w:rPr>
        <w:fldChar w:fldCharType="end"/>
      </w:r>
    </w:p>
    <w:p w14:paraId="4FA7E63F" w14:textId="56123C70" w:rsidR="00A15C1C" w:rsidRDefault="00A15C1C">
      <w:pPr>
        <w:pStyle w:val="TOC4"/>
        <w:rPr>
          <w:rFonts w:asciiTheme="minorHAnsi" w:hAnsiTheme="minorHAnsi" w:cstheme="minorBidi"/>
          <w:noProof/>
          <w:kern w:val="2"/>
          <w:sz w:val="24"/>
          <w:szCs w:val="24"/>
          <w:lang w:eastAsia="en-GB"/>
          <w14:ligatures w14:val="standardContextual"/>
        </w:rPr>
      </w:pPr>
      <w:r>
        <w:rPr>
          <w:noProof/>
        </w:rPr>
        <w:t>6.3.7.3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_Toc193390811 \h </w:instrText>
      </w:r>
      <w:r>
        <w:rPr>
          <w:noProof/>
        </w:rPr>
      </w:r>
      <w:r>
        <w:rPr>
          <w:noProof/>
        </w:rPr>
        <w:fldChar w:fldCharType="separate"/>
      </w:r>
      <w:r>
        <w:rPr>
          <w:noProof/>
        </w:rPr>
        <w:t>27</w:t>
      </w:r>
      <w:r>
        <w:rPr>
          <w:noProof/>
        </w:rPr>
        <w:fldChar w:fldCharType="end"/>
      </w:r>
    </w:p>
    <w:p w14:paraId="7738F14D" w14:textId="1EE32776" w:rsidR="00A15C1C" w:rsidRDefault="00A15C1C">
      <w:pPr>
        <w:pStyle w:val="TOC3"/>
        <w:rPr>
          <w:rFonts w:asciiTheme="minorHAnsi" w:hAnsiTheme="minorHAnsi" w:cstheme="minorBidi"/>
          <w:noProof/>
          <w:kern w:val="2"/>
          <w:sz w:val="24"/>
          <w:szCs w:val="24"/>
          <w:lang w:eastAsia="en-GB"/>
          <w14:ligatures w14:val="standardContextual"/>
        </w:rPr>
      </w:pPr>
      <w:r>
        <w:rPr>
          <w:noProof/>
        </w:rPr>
        <w:t>6.3.8</w:t>
      </w:r>
      <w:r>
        <w:rPr>
          <w:rFonts w:asciiTheme="minorHAnsi" w:hAnsiTheme="minorHAnsi" w:cstheme="minorBidi"/>
          <w:noProof/>
          <w:kern w:val="2"/>
          <w:sz w:val="24"/>
          <w:szCs w:val="24"/>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_Toc193390812 \h </w:instrText>
      </w:r>
      <w:r>
        <w:rPr>
          <w:noProof/>
        </w:rPr>
      </w:r>
      <w:r>
        <w:rPr>
          <w:noProof/>
        </w:rPr>
        <w:fldChar w:fldCharType="separate"/>
      </w:r>
      <w:r>
        <w:rPr>
          <w:noProof/>
        </w:rPr>
        <w:t>27</w:t>
      </w:r>
      <w:r>
        <w:rPr>
          <w:noProof/>
        </w:rPr>
        <w:fldChar w:fldCharType="end"/>
      </w:r>
    </w:p>
    <w:p w14:paraId="5E8DFED2" w14:textId="6418B7E7" w:rsidR="00A15C1C" w:rsidRDefault="00A15C1C">
      <w:pPr>
        <w:pStyle w:val="TOC4"/>
        <w:rPr>
          <w:rFonts w:asciiTheme="minorHAnsi" w:hAnsiTheme="minorHAnsi" w:cstheme="minorBidi"/>
          <w:noProof/>
          <w:kern w:val="2"/>
          <w:sz w:val="24"/>
          <w:szCs w:val="24"/>
          <w:lang w:eastAsia="en-GB"/>
          <w14:ligatures w14:val="standardContextual"/>
        </w:rPr>
      </w:pPr>
      <w:r>
        <w:rPr>
          <w:noProof/>
        </w:rPr>
        <w:t>6.3.8.1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_Toc193390813 \h </w:instrText>
      </w:r>
      <w:r>
        <w:rPr>
          <w:noProof/>
        </w:rPr>
      </w:r>
      <w:r>
        <w:rPr>
          <w:noProof/>
        </w:rPr>
        <w:fldChar w:fldCharType="separate"/>
      </w:r>
      <w:r>
        <w:rPr>
          <w:noProof/>
        </w:rPr>
        <w:t>27</w:t>
      </w:r>
      <w:r>
        <w:rPr>
          <w:noProof/>
        </w:rPr>
        <w:fldChar w:fldCharType="end"/>
      </w:r>
    </w:p>
    <w:p w14:paraId="0875B534" w14:textId="2ECF08C2" w:rsidR="00A15C1C" w:rsidRDefault="00A15C1C">
      <w:pPr>
        <w:pStyle w:val="TOC4"/>
        <w:rPr>
          <w:rFonts w:asciiTheme="minorHAnsi" w:hAnsiTheme="minorHAnsi" w:cstheme="minorBidi"/>
          <w:noProof/>
          <w:kern w:val="2"/>
          <w:sz w:val="24"/>
          <w:szCs w:val="24"/>
          <w:lang w:eastAsia="en-GB"/>
          <w14:ligatures w14:val="standardContextual"/>
        </w:rPr>
      </w:pPr>
      <w:r>
        <w:rPr>
          <w:noProof/>
        </w:rPr>
        <w:t>6.3.8.2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_Toc193390814 \h </w:instrText>
      </w:r>
      <w:r>
        <w:rPr>
          <w:noProof/>
        </w:rPr>
      </w:r>
      <w:r>
        <w:rPr>
          <w:noProof/>
        </w:rPr>
        <w:fldChar w:fldCharType="separate"/>
      </w:r>
      <w:r>
        <w:rPr>
          <w:noProof/>
        </w:rPr>
        <w:t>27</w:t>
      </w:r>
      <w:r>
        <w:rPr>
          <w:noProof/>
        </w:rPr>
        <w:fldChar w:fldCharType="end"/>
      </w:r>
    </w:p>
    <w:p w14:paraId="26B5497C" w14:textId="1BCF363C" w:rsidR="00A15C1C" w:rsidRDefault="00A15C1C">
      <w:pPr>
        <w:pStyle w:val="TOC5"/>
        <w:rPr>
          <w:rFonts w:asciiTheme="minorHAnsi" w:hAnsiTheme="minorHAnsi" w:cstheme="minorBidi"/>
          <w:noProof/>
          <w:kern w:val="2"/>
          <w:sz w:val="24"/>
          <w:szCs w:val="24"/>
          <w:lang w:eastAsia="en-GB"/>
          <w14:ligatures w14:val="standardContextual"/>
        </w:rPr>
      </w:pPr>
      <w:r>
        <w:rPr>
          <w:noProof/>
        </w:rPr>
        <w:t>6.3.8.2.1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_Toc193390815 \h </w:instrText>
      </w:r>
      <w:r>
        <w:rPr>
          <w:noProof/>
        </w:rPr>
      </w:r>
      <w:r>
        <w:rPr>
          <w:noProof/>
        </w:rPr>
        <w:fldChar w:fldCharType="separate"/>
      </w:r>
      <w:r>
        <w:rPr>
          <w:noProof/>
        </w:rPr>
        <w:t>27</w:t>
      </w:r>
      <w:r>
        <w:rPr>
          <w:noProof/>
        </w:rPr>
        <w:fldChar w:fldCharType="end"/>
      </w:r>
    </w:p>
    <w:p w14:paraId="13D0D95D" w14:textId="3F8FB7A0" w:rsidR="00A15C1C" w:rsidRDefault="00A15C1C">
      <w:pPr>
        <w:pStyle w:val="TOC5"/>
        <w:rPr>
          <w:rFonts w:asciiTheme="minorHAnsi" w:hAnsiTheme="minorHAnsi" w:cstheme="minorBidi"/>
          <w:noProof/>
          <w:kern w:val="2"/>
          <w:sz w:val="24"/>
          <w:szCs w:val="24"/>
          <w:lang w:eastAsia="en-GB"/>
          <w14:ligatures w14:val="standardContextual"/>
        </w:rPr>
      </w:pPr>
      <w:r>
        <w:rPr>
          <w:noProof/>
        </w:rPr>
        <w:t>6.3.8.2.2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_Toc193390816 \h </w:instrText>
      </w:r>
      <w:r>
        <w:rPr>
          <w:noProof/>
        </w:rPr>
      </w:r>
      <w:r>
        <w:rPr>
          <w:noProof/>
        </w:rPr>
        <w:fldChar w:fldCharType="separate"/>
      </w:r>
      <w:r>
        <w:rPr>
          <w:noProof/>
        </w:rPr>
        <w:t>28</w:t>
      </w:r>
      <w:r>
        <w:rPr>
          <w:noProof/>
        </w:rPr>
        <w:fldChar w:fldCharType="end"/>
      </w:r>
    </w:p>
    <w:p w14:paraId="4E2F8AEB" w14:textId="20CF74A9" w:rsidR="00A15C1C" w:rsidRDefault="00A15C1C">
      <w:pPr>
        <w:pStyle w:val="TOC5"/>
        <w:rPr>
          <w:rFonts w:asciiTheme="minorHAnsi" w:hAnsiTheme="minorHAnsi" w:cstheme="minorBidi"/>
          <w:noProof/>
          <w:kern w:val="2"/>
          <w:sz w:val="24"/>
          <w:szCs w:val="24"/>
          <w:lang w:eastAsia="en-GB"/>
          <w14:ligatures w14:val="standardContextual"/>
        </w:rPr>
      </w:pPr>
      <w:r>
        <w:rPr>
          <w:noProof/>
        </w:rPr>
        <w:t>6.3.8.2.3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_Toc193390817 \h </w:instrText>
      </w:r>
      <w:r>
        <w:rPr>
          <w:noProof/>
        </w:rPr>
      </w:r>
      <w:r>
        <w:rPr>
          <w:noProof/>
        </w:rPr>
        <w:fldChar w:fldCharType="separate"/>
      </w:r>
      <w:r>
        <w:rPr>
          <w:noProof/>
        </w:rPr>
        <w:t>28</w:t>
      </w:r>
      <w:r>
        <w:rPr>
          <w:noProof/>
        </w:rPr>
        <w:fldChar w:fldCharType="end"/>
      </w:r>
    </w:p>
    <w:p w14:paraId="10F133D0" w14:textId="443BD43A" w:rsidR="00A15C1C" w:rsidRDefault="00A15C1C">
      <w:pPr>
        <w:pStyle w:val="TOC4"/>
        <w:rPr>
          <w:rFonts w:asciiTheme="minorHAnsi" w:hAnsiTheme="minorHAnsi" w:cstheme="minorBidi"/>
          <w:noProof/>
          <w:kern w:val="2"/>
          <w:sz w:val="24"/>
          <w:szCs w:val="24"/>
          <w:lang w:eastAsia="en-GB"/>
          <w14:ligatures w14:val="standardContextual"/>
        </w:rPr>
      </w:pPr>
      <w:r>
        <w:rPr>
          <w:noProof/>
        </w:rPr>
        <w:t>6.3.8.3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_Toc193390818 \h </w:instrText>
      </w:r>
      <w:r>
        <w:rPr>
          <w:noProof/>
        </w:rPr>
      </w:r>
      <w:r>
        <w:rPr>
          <w:noProof/>
        </w:rPr>
        <w:fldChar w:fldCharType="separate"/>
      </w:r>
      <w:r>
        <w:rPr>
          <w:noProof/>
        </w:rPr>
        <w:t>28</w:t>
      </w:r>
      <w:r>
        <w:rPr>
          <w:noProof/>
        </w:rPr>
        <w:fldChar w:fldCharType="end"/>
      </w:r>
    </w:p>
    <w:p w14:paraId="105D6F42" w14:textId="43E83A05" w:rsidR="00A15C1C" w:rsidRDefault="00A15C1C">
      <w:pPr>
        <w:pStyle w:val="TOC3"/>
        <w:rPr>
          <w:rFonts w:asciiTheme="minorHAnsi" w:hAnsiTheme="minorHAnsi" w:cstheme="minorBidi"/>
          <w:noProof/>
          <w:kern w:val="2"/>
          <w:sz w:val="24"/>
          <w:szCs w:val="24"/>
          <w:lang w:eastAsia="en-GB"/>
          <w14:ligatures w14:val="standardContextual"/>
        </w:rPr>
      </w:pPr>
      <w:r>
        <w:rPr>
          <w:noProof/>
        </w:rPr>
        <w:t>6.3.9</w:t>
      </w:r>
      <w:r>
        <w:rPr>
          <w:rFonts w:asciiTheme="minorHAnsi" w:hAnsiTheme="minorHAnsi" w:cstheme="minorBidi"/>
          <w:noProof/>
          <w:kern w:val="2"/>
          <w:sz w:val="24"/>
          <w:szCs w:val="24"/>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_Toc193390819 \h </w:instrText>
      </w:r>
      <w:r>
        <w:rPr>
          <w:noProof/>
        </w:rPr>
      </w:r>
      <w:r>
        <w:rPr>
          <w:noProof/>
        </w:rPr>
        <w:fldChar w:fldCharType="separate"/>
      </w:r>
      <w:r>
        <w:rPr>
          <w:noProof/>
        </w:rPr>
        <w:t>28</w:t>
      </w:r>
      <w:r>
        <w:rPr>
          <w:noProof/>
        </w:rPr>
        <w:fldChar w:fldCharType="end"/>
      </w:r>
    </w:p>
    <w:p w14:paraId="6B81EF65" w14:textId="23617EBE" w:rsidR="00A15C1C" w:rsidRDefault="00A15C1C">
      <w:pPr>
        <w:pStyle w:val="TOC4"/>
        <w:rPr>
          <w:rFonts w:asciiTheme="minorHAnsi" w:hAnsiTheme="minorHAnsi" w:cstheme="minorBidi"/>
          <w:noProof/>
          <w:kern w:val="2"/>
          <w:sz w:val="24"/>
          <w:szCs w:val="24"/>
          <w:lang w:eastAsia="en-GB"/>
          <w14:ligatures w14:val="standardContextual"/>
        </w:rPr>
      </w:pPr>
      <w:r>
        <w:rPr>
          <w:noProof/>
        </w:rPr>
        <w:t>6.3.9.1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_Toc193390820 \h </w:instrText>
      </w:r>
      <w:r>
        <w:rPr>
          <w:noProof/>
        </w:rPr>
      </w:r>
      <w:r>
        <w:rPr>
          <w:noProof/>
        </w:rPr>
        <w:fldChar w:fldCharType="separate"/>
      </w:r>
      <w:r>
        <w:rPr>
          <w:noProof/>
        </w:rPr>
        <w:t>28</w:t>
      </w:r>
      <w:r>
        <w:rPr>
          <w:noProof/>
        </w:rPr>
        <w:fldChar w:fldCharType="end"/>
      </w:r>
    </w:p>
    <w:p w14:paraId="72C9ED46" w14:textId="7B2BC738" w:rsidR="00A15C1C" w:rsidRDefault="00A15C1C">
      <w:pPr>
        <w:pStyle w:val="TOC4"/>
        <w:rPr>
          <w:rFonts w:asciiTheme="minorHAnsi" w:hAnsiTheme="minorHAnsi" w:cstheme="minorBidi"/>
          <w:noProof/>
          <w:kern w:val="2"/>
          <w:sz w:val="24"/>
          <w:szCs w:val="24"/>
          <w:lang w:eastAsia="en-GB"/>
          <w14:ligatures w14:val="standardContextual"/>
        </w:rPr>
      </w:pPr>
      <w:r>
        <w:rPr>
          <w:noProof/>
        </w:rPr>
        <w:t>6.3.9.2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_Toc193390821 \h </w:instrText>
      </w:r>
      <w:r>
        <w:rPr>
          <w:noProof/>
        </w:rPr>
      </w:r>
      <w:r>
        <w:rPr>
          <w:noProof/>
        </w:rPr>
        <w:fldChar w:fldCharType="separate"/>
      </w:r>
      <w:r>
        <w:rPr>
          <w:noProof/>
        </w:rPr>
        <w:t>28</w:t>
      </w:r>
      <w:r>
        <w:rPr>
          <w:noProof/>
        </w:rPr>
        <w:fldChar w:fldCharType="end"/>
      </w:r>
    </w:p>
    <w:p w14:paraId="47A092BC" w14:textId="0A4A9A98" w:rsidR="00A15C1C" w:rsidRDefault="00A15C1C">
      <w:pPr>
        <w:pStyle w:val="TOC5"/>
        <w:rPr>
          <w:rFonts w:asciiTheme="minorHAnsi" w:hAnsiTheme="minorHAnsi" w:cstheme="minorBidi"/>
          <w:noProof/>
          <w:kern w:val="2"/>
          <w:sz w:val="24"/>
          <w:szCs w:val="24"/>
          <w:lang w:eastAsia="en-GB"/>
          <w14:ligatures w14:val="standardContextual"/>
        </w:rPr>
      </w:pPr>
      <w:r>
        <w:rPr>
          <w:noProof/>
        </w:rPr>
        <w:t>6.3.9.2.1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_Toc193390822 \h </w:instrText>
      </w:r>
      <w:r>
        <w:rPr>
          <w:noProof/>
        </w:rPr>
      </w:r>
      <w:r>
        <w:rPr>
          <w:noProof/>
        </w:rPr>
        <w:fldChar w:fldCharType="separate"/>
      </w:r>
      <w:r>
        <w:rPr>
          <w:noProof/>
        </w:rPr>
        <w:t>28</w:t>
      </w:r>
      <w:r>
        <w:rPr>
          <w:noProof/>
        </w:rPr>
        <w:fldChar w:fldCharType="end"/>
      </w:r>
    </w:p>
    <w:p w14:paraId="762A1D52" w14:textId="684B7AD9" w:rsidR="00A15C1C" w:rsidRDefault="00A15C1C">
      <w:pPr>
        <w:pStyle w:val="TOC5"/>
        <w:rPr>
          <w:rFonts w:asciiTheme="minorHAnsi" w:hAnsiTheme="minorHAnsi" w:cstheme="minorBidi"/>
          <w:noProof/>
          <w:kern w:val="2"/>
          <w:sz w:val="24"/>
          <w:szCs w:val="24"/>
          <w:lang w:eastAsia="en-GB"/>
          <w14:ligatures w14:val="standardContextual"/>
        </w:rPr>
      </w:pPr>
      <w:r>
        <w:rPr>
          <w:noProof/>
        </w:rPr>
        <w:t>6.3.9.2.2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_Toc193390823 \h </w:instrText>
      </w:r>
      <w:r>
        <w:rPr>
          <w:noProof/>
        </w:rPr>
      </w:r>
      <w:r>
        <w:rPr>
          <w:noProof/>
        </w:rPr>
        <w:fldChar w:fldCharType="separate"/>
      </w:r>
      <w:r>
        <w:rPr>
          <w:noProof/>
        </w:rPr>
        <w:t>28</w:t>
      </w:r>
      <w:r>
        <w:rPr>
          <w:noProof/>
        </w:rPr>
        <w:fldChar w:fldCharType="end"/>
      </w:r>
    </w:p>
    <w:p w14:paraId="48B3C9A0" w14:textId="31E7C7FB" w:rsidR="00A15C1C" w:rsidRDefault="00A15C1C">
      <w:pPr>
        <w:pStyle w:val="TOC4"/>
        <w:rPr>
          <w:rFonts w:asciiTheme="minorHAnsi" w:hAnsiTheme="minorHAnsi" w:cstheme="minorBidi"/>
          <w:noProof/>
          <w:kern w:val="2"/>
          <w:sz w:val="24"/>
          <w:szCs w:val="24"/>
          <w:lang w:eastAsia="en-GB"/>
          <w14:ligatures w14:val="standardContextual"/>
        </w:rPr>
      </w:pPr>
      <w:r>
        <w:rPr>
          <w:noProof/>
        </w:rPr>
        <w:t>6.3.9.3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_Toc193390824 \h </w:instrText>
      </w:r>
      <w:r>
        <w:rPr>
          <w:noProof/>
        </w:rPr>
      </w:r>
      <w:r>
        <w:rPr>
          <w:noProof/>
        </w:rPr>
        <w:fldChar w:fldCharType="separate"/>
      </w:r>
      <w:r>
        <w:rPr>
          <w:noProof/>
        </w:rPr>
        <w:t>28</w:t>
      </w:r>
      <w:r>
        <w:rPr>
          <w:noProof/>
        </w:rPr>
        <w:fldChar w:fldCharType="end"/>
      </w:r>
    </w:p>
    <w:p w14:paraId="344ADC43" w14:textId="63E684C6" w:rsidR="00A15C1C" w:rsidRDefault="00A15C1C">
      <w:pPr>
        <w:pStyle w:val="TOC3"/>
        <w:rPr>
          <w:rFonts w:asciiTheme="minorHAnsi" w:hAnsiTheme="minorHAnsi" w:cstheme="minorBidi"/>
          <w:noProof/>
          <w:kern w:val="2"/>
          <w:sz w:val="24"/>
          <w:szCs w:val="24"/>
          <w:lang w:eastAsia="en-GB"/>
          <w14:ligatures w14:val="standardContextual"/>
        </w:rPr>
      </w:pPr>
      <w:r w:rsidRPr="00B6502F">
        <w:rPr>
          <w:noProof/>
          <w:lang w:val="fr-FR"/>
        </w:rPr>
        <w:t>6.3.10</w:t>
      </w:r>
      <w:r>
        <w:rPr>
          <w:rFonts w:asciiTheme="minorHAnsi" w:hAnsiTheme="minorHAnsi" w:cstheme="minorBidi"/>
          <w:noProof/>
          <w:kern w:val="2"/>
          <w:sz w:val="24"/>
          <w:szCs w:val="24"/>
          <w:lang w:eastAsia="en-GB"/>
          <w14:ligatures w14:val="standardContextual"/>
        </w:rPr>
        <w:tab/>
      </w:r>
      <w:r w:rsidRPr="00B6502F">
        <w:rPr>
          <w:noProof/>
          <w:lang w:val="fr-FR"/>
        </w:rPr>
        <w:t>Configuration management document attribute deletion procedure</w:t>
      </w:r>
      <w:r>
        <w:rPr>
          <w:noProof/>
        </w:rPr>
        <w:tab/>
      </w:r>
      <w:r>
        <w:rPr>
          <w:noProof/>
        </w:rPr>
        <w:fldChar w:fldCharType="begin" w:fldLock="1"/>
      </w:r>
      <w:r>
        <w:rPr>
          <w:noProof/>
        </w:rPr>
        <w:instrText xml:space="preserve"> PAGEREF _Toc193390825 \h </w:instrText>
      </w:r>
      <w:r>
        <w:rPr>
          <w:noProof/>
        </w:rPr>
      </w:r>
      <w:r>
        <w:rPr>
          <w:noProof/>
        </w:rPr>
        <w:fldChar w:fldCharType="separate"/>
      </w:r>
      <w:r>
        <w:rPr>
          <w:noProof/>
        </w:rPr>
        <w:t>28</w:t>
      </w:r>
      <w:r>
        <w:rPr>
          <w:noProof/>
        </w:rPr>
        <w:fldChar w:fldCharType="end"/>
      </w:r>
    </w:p>
    <w:p w14:paraId="36F0C7B6" w14:textId="0C767C72" w:rsidR="00A15C1C" w:rsidRDefault="00A15C1C">
      <w:pPr>
        <w:pStyle w:val="TOC4"/>
        <w:rPr>
          <w:rFonts w:asciiTheme="minorHAnsi" w:hAnsiTheme="minorHAnsi" w:cstheme="minorBidi"/>
          <w:noProof/>
          <w:kern w:val="2"/>
          <w:sz w:val="24"/>
          <w:szCs w:val="24"/>
          <w:lang w:eastAsia="en-GB"/>
          <w14:ligatures w14:val="standardContextual"/>
        </w:rPr>
      </w:pPr>
      <w:r>
        <w:rPr>
          <w:noProof/>
        </w:rPr>
        <w:t>6.3.10.1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_Toc193390826 \h </w:instrText>
      </w:r>
      <w:r>
        <w:rPr>
          <w:noProof/>
        </w:rPr>
      </w:r>
      <w:r>
        <w:rPr>
          <w:noProof/>
        </w:rPr>
        <w:fldChar w:fldCharType="separate"/>
      </w:r>
      <w:r>
        <w:rPr>
          <w:noProof/>
        </w:rPr>
        <w:t>28</w:t>
      </w:r>
      <w:r>
        <w:rPr>
          <w:noProof/>
        </w:rPr>
        <w:fldChar w:fldCharType="end"/>
      </w:r>
    </w:p>
    <w:p w14:paraId="4E2A74FF" w14:textId="3196594E" w:rsidR="00A15C1C" w:rsidRDefault="00A15C1C">
      <w:pPr>
        <w:pStyle w:val="TOC4"/>
        <w:rPr>
          <w:rFonts w:asciiTheme="minorHAnsi" w:hAnsiTheme="minorHAnsi" w:cstheme="minorBidi"/>
          <w:noProof/>
          <w:kern w:val="2"/>
          <w:sz w:val="24"/>
          <w:szCs w:val="24"/>
          <w:lang w:eastAsia="en-GB"/>
          <w14:ligatures w14:val="standardContextual"/>
        </w:rPr>
      </w:pPr>
      <w:r>
        <w:rPr>
          <w:noProof/>
        </w:rPr>
        <w:t>6.3.10.2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_Toc193390827 \h </w:instrText>
      </w:r>
      <w:r>
        <w:rPr>
          <w:noProof/>
        </w:rPr>
      </w:r>
      <w:r>
        <w:rPr>
          <w:noProof/>
        </w:rPr>
        <w:fldChar w:fldCharType="separate"/>
      </w:r>
      <w:r>
        <w:rPr>
          <w:noProof/>
        </w:rPr>
        <w:t>29</w:t>
      </w:r>
      <w:r>
        <w:rPr>
          <w:noProof/>
        </w:rPr>
        <w:fldChar w:fldCharType="end"/>
      </w:r>
    </w:p>
    <w:p w14:paraId="4DD73958" w14:textId="42A8EA41" w:rsidR="00A15C1C" w:rsidRDefault="00A15C1C">
      <w:pPr>
        <w:pStyle w:val="TOC5"/>
        <w:rPr>
          <w:rFonts w:asciiTheme="minorHAnsi" w:hAnsiTheme="minorHAnsi" w:cstheme="minorBidi"/>
          <w:noProof/>
          <w:kern w:val="2"/>
          <w:sz w:val="24"/>
          <w:szCs w:val="24"/>
          <w:lang w:eastAsia="en-GB"/>
          <w14:ligatures w14:val="standardContextual"/>
        </w:rPr>
      </w:pPr>
      <w:r>
        <w:rPr>
          <w:noProof/>
        </w:rPr>
        <w:t>6.3.10.2.1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_Toc193390828 \h </w:instrText>
      </w:r>
      <w:r>
        <w:rPr>
          <w:noProof/>
        </w:rPr>
      </w:r>
      <w:r>
        <w:rPr>
          <w:noProof/>
        </w:rPr>
        <w:fldChar w:fldCharType="separate"/>
      </w:r>
      <w:r>
        <w:rPr>
          <w:noProof/>
        </w:rPr>
        <w:t>29</w:t>
      </w:r>
      <w:r>
        <w:rPr>
          <w:noProof/>
        </w:rPr>
        <w:fldChar w:fldCharType="end"/>
      </w:r>
    </w:p>
    <w:p w14:paraId="54BFD596" w14:textId="0501F1A7" w:rsidR="00A15C1C" w:rsidRDefault="00A15C1C">
      <w:pPr>
        <w:pStyle w:val="TOC5"/>
        <w:rPr>
          <w:rFonts w:asciiTheme="minorHAnsi" w:hAnsiTheme="minorHAnsi" w:cstheme="minorBidi"/>
          <w:noProof/>
          <w:kern w:val="2"/>
          <w:sz w:val="24"/>
          <w:szCs w:val="24"/>
          <w:lang w:eastAsia="en-GB"/>
          <w14:ligatures w14:val="standardContextual"/>
        </w:rPr>
      </w:pPr>
      <w:r>
        <w:rPr>
          <w:noProof/>
        </w:rPr>
        <w:t>6.3.10.2.2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_Toc193390829 \h </w:instrText>
      </w:r>
      <w:r>
        <w:rPr>
          <w:noProof/>
        </w:rPr>
      </w:r>
      <w:r>
        <w:rPr>
          <w:noProof/>
        </w:rPr>
        <w:fldChar w:fldCharType="separate"/>
      </w:r>
      <w:r>
        <w:rPr>
          <w:noProof/>
        </w:rPr>
        <w:t>29</w:t>
      </w:r>
      <w:r>
        <w:rPr>
          <w:noProof/>
        </w:rPr>
        <w:fldChar w:fldCharType="end"/>
      </w:r>
    </w:p>
    <w:p w14:paraId="5E71B58E" w14:textId="4034582D" w:rsidR="00A15C1C" w:rsidRDefault="00A15C1C">
      <w:pPr>
        <w:pStyle w:val="TOC4"/>
        <w:rPr>
          <w:rFonts w:asciiTheme="minorHAnsi" w:hAnsiTheme="minorHAnsi" w:cstheme="minorBidi"/>
          <w:noProof/>
          <w:kern w:val="2"/>
          <w:sz w:val="24"/>
          <w:szCs w:val="24"/>
          <w:lang w:eastAsia="en-GB"/>
          <w14:ligatures w14:val="standardContextual"/>
        </w:rPr>
      </w:pPr>
      <w:r>
        <w:rPr>
          <w:noProof/>
        </w:rPr>
        <w:t>6.3.10.3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_Toc193390830 \h </w:instrText>
      </w:r>
      <w:r>
        <w:rPr>
          <w:noProof/>
        </w:rPr>
      </w:r>
      <w:r>
        <w:rPr>
          <w:noProof/>
        </w:rPr>
        <w:fldChar w:fldCharType="separate"/>
      </w:r>
      <w:r>
        <w:rPr>
          <w:noProof/>
        </w:rPr>
        <w:t>29</w:t>
      </w:r>
      <w:r>
        <w:rPr>
          <w:noProof/>
        </w:rPr>
        <w:fldChar w:fldCharType="end"/>
      </w:r>
    </w:p>
    <w:p w14:paraId="4B4EEF2A" w14:textId="6A872CC2" w:rsidR="00A15C1C" w:rsidRDefault="00A15C1C">
      <w:pPr>
        <w:pStyle w:val="TOC3"/>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_Toc193390831 \h </w:instrText>
      </w:r>
      <w:r>
        <w:rPr>
          <w:noProof/>
        </w:rPr>
      </w:r>
      <w:r>
        <w:rPr>
          <w:noProof/>
        </w:rPr>
        <w:fldChar w:fldCharType="separate"/>
      </w:r>
      <w:r>
        <w:rPr>
          <w:noProof/>
        </w:rPr>
        <w:t>29</w:t>
      </w:r>
      <w:r>
        <w:rPr>
          <w:noProof/>
        </w:rPr>
        <w:fldChar w:fldCharType="end"/>
      </w:r>
    </w:p>
    <w:p w14:paraId="2E39EB49" w14:textId="418A1776" w:rsidR="00A15C1C" w:rsidRDefault="00A15C1C">
      <w:pPr>
        <w:pStyle w:val="TOC4"/>
        <w:rPr>
          <w:rFonts w:asciiTheme="minorHAnsi" w:hAnsiTheme="minorHAnsi" w:cstheme="minorBidi"/>
          <w:noProof/>
          <w:kern w:val="2"/>
          <w:sz w:val="24"/>
          <w:szCs w:val="24"/>
          <w:lang w:eastAsia="en-GB"/>
          <w14:ligatures w14:val="standardContextual"/>
        </w:rPr>
      </w:pPr>
      <w:r>
        <w:rPr>
          <w:noProof/>
        </w:rPr>
        <w:t>6.3.11.1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_Toc193390832 \h </w:instrText>
      </w:r>
      <w:r>
        <w:rPr>
          <w:noProof/>
        </w:rPr>
      </w:r>
      <w:r>
        <w:rPr>
          <w:noProof/>
        </w:rPr>
        <w:fldChar w:fldCharType="separate"/>
      </w:r>
      <w:r>
        <w:rPr>
          <w:noProof/>
        </w:rPr>
        <w:t>29</w:t>
      </w:r>
      <w:r>
        <w:rPr>
          <w:noProof/>
        </w:rPr>
        <w:fldChar w:fldCharType="end"/>
      </w:r>
    </w:p>
    <w:p w14:paraId="7F041EDD" w14:textId="375409AB" w:rsidR="00A15C1C" w:rsidRDefault="00A15C1C">
      <w:pPr>
        <w:pStyle w:val="TOC4"/>
        <w:rPr>
          <w:rFonts w:asciiTheme="minorHAnsi" w:hAnsiTheme="minorHAnsi" w:cstheme="minorBidi"/>
          <w:noProof/>
          <w:kern w:val="2"/>
          <w:sz w:val="24"/>
          <w:szCs w:val="24"/>
          <w:lang w:eastAsia="en-GB"/>
          <w14:ligatures w14:val="standardContextual"/>
        </w:rPr>
      </w:pPr>
      <w:r>
        <w:rPr>
          <w:noProof/>
        </w:rPr>
        <w:t>6.3.11.2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_Toc193390833 \h </w:instrText>
      </w:r>
      <w:r>
        <w:rPr>
          <w:noProof/>
        </w:rPr>
      </w:r>
      <w:r>
        <w:rPr>
          <w:noProof/>
        </w:rPr>
        <w:fldChar w:fldCharType="separate"/>
      </w:r>
      <w:r>
        <w:rPr>
          <w:noProof/>
        </w:rPr>
        <w:t>29</w:t>
      </w:r>
      <w:r>
        <w:rPr>
          <w:noProof/>
        </w:rPr>
        <w:fldChar w:fldCharType="end"/>
      </w:r>
    </w:p>
    <w:p w14:paraId="5C211233" w14:textId="4FBFEA66" w:rsidR="00A15C1C" w:rsidRDefault="00A15C1C">
      <w:pPr>
        <w:pStyle w:val="TOC5"/>
        <w:rPr>
          <w:rFonts w:asciiTheme="minorHAnsi" w:hAnsiTheme="minorHAnsi" w:cstheme="minorBidi"/>
          <w:noProof/>
          <w:kern w:val="2"/>
          <w:sz w:val="24"/>
          <w:szCs w:val="24"/>
          <w:lang w:eastAsia="en-GB"/>
          <w14:ligatures w14:val="standardContextual"/>
        </w:rPr>
      </w:pPr>
      <w:r>
        <w:rPr>
          <w:noProof/>
        </w:rPr>
        <w:t>6.3.11.2.1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_Toc193390834 \h </w:instrText>
      </w:r>
      <w:r>
        <w:rPr>
          <w:noProof/>
        </w:rPr>
      </w:r>
      <w:r>
        <w:rPr>
          <w:noProof/>
        </w:rPr>
        <w:fldChar w:fldCharType="separate"/>
      </w:r>
      <w:r>
        <w:rPr>
          <w:noProof/>
        </w:rPr>
        <w:t>29</w:t>
      </w:r>
      <w:r>
        <w:rPr>
          <w:noProof/>
        </w:rPr>
        <w:fldChar w:fldCharType="end"/>
      </w:r>
    </w:p>
    <w:p w14:paraId="7BC40990" w14:textId="340EAA96" w:rsidR="00A15C1C" w:rsidRDefault="00A15C1C">
      <w:pPr>
        <w:pStyle w:val="TOC5"/>
        <w:rPr>
          <w:rFonts w:asciiTheme="minorHAnsi" w:hAnsiTheme="minorHAnsi" w:cstheme="minorBidi"/>
          <w:noProof/>
          <w:kern w:val="2"/>
          <w:sz w:val="24"/>
          <w:szCs w:val="24"/>
          <w:lang w:eastAsia="en-GB"/>
          <w14:ligatures w14:val="standardContextual"/>
        </w:rPr>
      </w:pPr>
      <w:r>
        <w:rPr>
          <w:noProof/>
        </w:rPr>
        <w:t>6.3.11.2.2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_Toc193390835 \h </w:instrText>
      </w:r>
      <w:r>
        <w:rPr>
          <w:noProof/>
        </w:rPr>
      </w:r>
      <w:r>
        <w:rPr>
          <w:noProof/>
        </w:rPr>
        <w:fldChar w:fldCharType="separate"/>
      </w:r>
      <w:r>
        <w:rPr>
          <w:noProof/>
        </w:rPr>
        <w:t>29</w:t>
      </w:r>
      <w:r>
        <w:rPr>
          <w:noProof/>
        </w:rPr>
        <w:fldChar w:fldCharType="end"/>
      </w:r>
    </w:p>
    <w:p w14:paraId="2AAFCDC1" w14:textId="4DAC5A19" w:rsidR="00A15C1C" w:rsidRDefault="00A15C1C">
      <w:pPr>
        <w:pStyle w:val="TOC5"/>
        <w:rPr>
          <w:rFonts w:asciiTheme="minorHAnsi" w:hAnsiTheme="minorHAnsi" w:cstheme="minorBidi"/>
          <w:noProof/>
          <w:kern w:val="2"/>
          <w:sz w:val="24"/>
          <w:szCs w:val="24"/>
          <w:lang w:eastAsia="en-GB"/>
          <w14:ligatures w14:val="standardContextual"/>
        </w:rPr>
      </w:pPr>
      <w:r>
        <w:rPr>
          <w:noProof/>
        </w:rPr>
        <w:t>6.3.11.2.3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_Toc193390836 \h </w:instrText>
      </w:r>
      <w:r>
        <w:rPr>
          <w:noProof/>
        </w:rPr>
      </w:r>
      <w:r>
        <w:rPr>
          <w:noProof/>
        </w:rPr>
        <w:fldChar w:fldCharType="separate"/>
      </w:r>
      <w:r>
        <w:rPr>
          <w:noProof/>
        </w:rPr>
        <w:t>29</w:t>
      </w:r>
      <w:r>
        <w:rPr>
          <w:noProof/>
        </w:rPr>
        <w:fldChar w:fldCharType="end"/>
      </w:r>
    </w:p>
    <w:p w14:paraId="35752314" w14:textId="2884108C" w:rsidR="00A15C1C" w:rsidRDefault="00A15C1C">
      <w:pPr>
        <w:pStyle w:val="TOC4"/>
        <w:rPr>
          <w:rFonts w:asciiTheme="minorHAnsi" w:hAnsiTheme="minorHAnsi" w:cstheme="minorBidi"/>
          <w:noProof/>
          <w:kern w:val="2"/>
          <w:sz w:val="24"/>
          <w:szCs w:val="24"/>
          <w:lang w:eastAsia="en-GB"/>
          <w14:ligatures w14:val="standardContextual"/>
        </w:rPr>
      </w:pPr>
      <w:r>
        <w:rPr>
          <w:noProof/>
        </w:rPr>
        <w:t>6.3.11.3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_Toc193390837 \h </w:instrText>
      </w:r>
      <w:r>
        <w:rPr>
          <w:noProof/>
        </w:rPr>
      </w:r>
      <w:r>
        <w:rPr>
          <w:noProof/>
        </w:rPr>
        <w:fldChar w:fldCharType="separate"/>
      </w:r>
      <w:r>
        <w:rPr>
          <w:noProof/>
        </w:rPr>
        <w:t>29</w:t>
      </w:r>
      <w:r>
        <w:rPr>
          <w:noProof/>
        </w:rPr>
        <w:fldChar w:fldCharType="end"/>
      </w:r>
    </w:p>
    <w:p w14:paraId="69CF986B" w14:textId="09692D4F" w:rsidR="00A15C1C" w:rsidRDefault="00A15C1C">
      <w:pPr>
        <w:pStyle w:val="TOC3"/>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_Toc193390838 \h </w:instrText>
      </w:r>
      <w:r>
        <w:rPr>
          <w:noProof/>
        </w:rPr>
      </w:r>
      <w:r>
        <w:rPr>
          <w:noProof/>
        </w:rPr>
        <w:fldChar w:fldCharType="separate"/>
      </w:r>
      <w:r>
        <w:rPr>
          <w:noProof/>
        </w:rPr>
        <w:t>30</w:t>
      </w:r>
      <w:r>
        <w:rPr>
          <w:noProof/>
        </w:rPr>
        <w:fldChar w:fldCharType="end"/>
      </w:r>
    </w:p>
    <w:p w14:paraId="5C173F20" w14:textId="07EE6B24" w:rsidR="00A15C1C" w:rsidRDefault="00A15C1C">
      <w:pPr>
        <w:pStyle w:val="TOC4"/>
        <w:rPr>
          <w:rFonts w:asciiTheme="minorHAnsi" w:hAnsiTheme="minorHAnsi" w:cstheme="minorBidi"/>
          <w:noProof/>
          <w:kern w:val="2"/>
          <w:sz w:val="24"/>
          <w:szCs w:val="24"/>
          <w:lang w:eastAsia="en-GB"/>
          <w14:ligatures w14:val="standardContextual"/>
        </w:rPr>
      </w:pPr>
      <w:r>
        <w:rPr>
          <w:noProof/>
        </w:rPr>
        <w:t>6.3.12.1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_Toc193390839 \h </w:instrText>
      </w:r>
      <w:r>
        <w:rPr>
          <w:noProof/>
        </w:rPr>
      </w:r>
      <w:r>
        <w:rPr>
          <w:noProof/>
        </w:rPr>
        <w:fldChar w:fldCharType="separate"/>
      </w:r>
      <w:r>
        <w:rPr>
          <w:noProof/>
        </w:rPr>
        <w:t>30</w:t>
      </w:r>
      <w:r>
        <w:rPr>
          <w:noProof/>
        </w:rPr>
        <w:fldChar w:fldCharType="end"/>
      </w:r>
    </w:p>
    <w:p w14:paraId="02DD8AF1" w14:textId="3D4176ED" w:rsidR="00A15C1C" w:rsidRDefault="00A15C1C">
      <w:pPr>
        <w:pStyle w:val="TOC4"/>
        <w:rPr>
          <w:rFonts w:asciiTheme="minorHAnsi" w:hAnsiTheme="minorHAnsi" w:cstheme="minorBidi"/>
          <w:noProof/>
          <w:kern w:val="2"/>
          <w:sz w:val="24"/>
          <w:szCs w:val="24"/>
          <w:lang w:eastAsia="en-GB"/>
          <w14:ligatures w14:val="standardContextual"/>
        </w:rPr>
      </w:pPr>
      <w:r>
        <w:rPr>
          <w:noProof/>
        </w:rPr>
        <w:t>6.3.12.2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_Toc193390840 \h </w:instrText>
      </w:r>
      <w:r>
        <w:rPr>
          <w:noProof/>
        </w:rPr>
      </w:r>
      <w:r>
        <w:rPr>
          <w:noProof/>
        </w:rPr>
        <w:fldChar w:fldCharType="separate"/>
      </w:r>
      <w:r>
        <w:rPr>
          <w:noProof/>
        </w:rPr>
        <w:t>30</w:t>
      </w:r>
      <w:r>
        <w:rPr>
          <w:noProof/>
        </w:rPr>
        <w:fldChar w:fldCharType="end"/>
      </w:r>
    </w:p>
    <w:p w14:paraId="0827EAA3" w14:textId="78590310" w:rsidR="00A15C1C" w:rsidRDefault="00A15C1C">
      <w:pPr>
        <w:pStyle w:val="TOC5"/>
        <w:rPr>
          <w:rFonts w:asciiTheme="minorHAnsi" w:hAnsiTheme="minorHAnsi" w:cstheme="minorBidi"/>
          <w:noProof/>
          <w:kern w:val="2"/>
          <w:sz w:val="24"/>
          <w:szCs w:val="24"/>
          <w:lang w:eastAsia="en-GB"/>
          <w14:ligatures w14:val="standardContextual"/>
        </w:rPr>
      </w:pPr>
      <w:r>
        <w:rPr>
          <w:noProof/>
        </w:rPr>
        <w:t>6.3.12.2.1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_Toc193390841 \h </w:instrText>
      </w:r>
      <w:r>
        <w:rPr>
          <w:noProof/>
        </w:rPr>
      </w:r>
      <w:r>
        <w:rPr>
          <w:noProof/>
        </w:rPr>
        <w:fldChar w:fldCharType="separate"/>
      </w:r>
      <w:r>
        <w:rPr>
          <w:noProof/>
        </w:rPr>
        <w:t>30</w:t>
      </w:r>
      <w:r>
        <w:rPr>
          <w:noProof/>
        </w:rPr>
        <w:fldChar w:fldCharType="end"/>
      </w:r>
    </w:p>
    <w:p w14:paraId="7E6133B3" w14:textId="6F77D5AB" w:rsidR="00A15C1C" w:rsidRDefault="00A15C1C">
      <w:pPr>
        <w:pStyle w:val="TOC5"/>
        <w:rPr>
          <w:rFonts w:asciiTheme="minorHAnsi" w:hAnsiTheme="minorHAnsi" w:cstheme="minorBidi"/>
          <w:noProof/>
          <w:kern w:val="2"/>
          <w:sz w:val="24"/>
          <w:szCs w:val="24"/>
          <w:lang w:eastAsia="en-GB"/>
          <w14:ligatures w14:val="standardContextual"/>
        </w:rPr>
      </w:pPr>
      <w:r>
        <w:rPr>
          <w:noProof/>
        </w:rPr>
        <w:lastRenderedPageBreak/>
        <w:t>6.3.12.2.2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_Toc193390842 \h </w:instrText>
      </w:r>
      <w:r>
        <w:rPr>
          <w:noProof/>
        </w:rPr>
      </w:r>
      <w:r>
        <w:rPr>
          <w:noProof/>
        </w:rPr>
        <w:fldChar w:fldCharType="separate"/>
      </w:r>
      <w:r>
        <w:rPr>
          <w:noProof/>
        </w:rPr>
        <w:t>30</w:t>
      </w:r>
      <w:r>
        <w:rPr>
          <w:noProof/>
        </w:rPr>
        <w:fldChar w:fldCharType="end"/>
      </w:r>
    </w:p>
    <w:p w14:paraId="72094B9B" w14:textId="676298C5" w:rsidR="00A15C1C" w:rsidRDefault="00A15C1C">
      <w:pPr>
        <w:pStyle w:val="TOC5"/>
        <w:rPr>
          <w:rFonts w:asciiTheme="minorHAnsi" w:hAnsiTheme="minorHAnsi" w:cstheme="minorBidi"/>
          <w:noProof/>
          <w:kern w:val="2"/>
          <w:sz w:val="24"/>
          <w:szCs w:val="24"/>
          <w:lang w:eastAsia="en-GB"/>
          <w14:ligatures w14:val="standardContextual"/>
        </w:rPr>
      </w:pPr>
      <w:r>
        <w:rPr>
          <w:noProof/>
        </w:rPr>
        <w:t>6.3.12.2.3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_Toc193390843 \h </w:instrText>
      </w:r>
      <w:r>
        <w:rPr>
          <w:noProof/>
        </w:rPr>
      </w:r>
      <w:r>
        <w:rPr>
          <w:noProof/>
        </w:rPr>
        <w:fldChar w:fldCharType="separate"/>
      </w:r>
      <w:r>
        <w:rPr>
          <w:noProof/>
        </w:rPr>
        <w:t>30</w:t>
      </w:r>
      <w:r>
        <w:rPr>
          <w:noProof/>
        </w:rPr>
        <w:fldChar w:fldCharType="end"/>
      </w:r>
    </w:p>
    <w:p w14:paraId="69A67876" w14:textId="7C1386E3" w:rsidR="00A15C1C" w:rsidRDefault="00A15C1C">
      <w:pPr>
        <w:pStyle w:val="TOC4"/>
        <w:rPr>
          <w:rFonts w:asciiTheme="minorHAnsi" w:hAnsiTheme="minorHAnsi" w:cstheme="minorBidi"/>
          <w:noProof/>
          <w:kern w:val="2"/>
          <w:sz w:val="24"/>
          <w:szCs w:val="24"/>
          <w:lang w:eastAsia="en-GB"/>
          <w14:ligatures w14:val="standardContextual"/>
        </w:rPr>
      </w:pPr>
      <w:r>
        <w:rPr>
          <w:noProof/>
        </w:rPr>
        <w:t>6.3.12.3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_Toc193390844 \h </w:instrText>
      </w:r>
      <w:r>
        <w:rPr>
          <w:noProof/>
        </w:rPr>
      </w:r>
      <w:r>
        <w:rPr>
          <w:noProof/>
        </w:rPr>
        <w:fldChar w:fldCharType="separate"/>
      </w:r>
      <w:r>
        <w:rPr>
          <w:noProof/>
        </w:rPr>
        <w:t>30</w:t>
      </w:r>
      <w:r>
        <w:rPr>
          <w:noProof/>
        </w:rPr>
        <w:fldChar w:fldCharType="end"/>
      </w:r>
    </w:p>
    <w:p w14:paraId="32682A26" w14:textId="5A472D8A" w:rsidR="00A15C1C" w:rsidRDefault="00A15C1C">
      <w:pPr>
        <w:pStyle w:val="TOC3"/>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_Toc193390845 \h </w:instrText>
      </w:r>
      <w:r>
        <w:rPr>
          <w:noProof/>
        </w:rPr>
      </w:r>
      <w:r>
        <w:rPr>
          <w:noProof/>
        </w:rPr>
        <w:fldChar w:fldCharType="separate"/>
      </w:r>
      <w:r>
        <w:rPr>
          <w:noProof/>
        </w:rPr>
        <w:t>30</w:t>
      </w:r>
      <w:r>
        <w:rPr>
          <w:noProof/>
        </w:rPr>
        <w:fldChar w:fldCharType="end"/>
      </w:r>
    </w:p>
    <w:p w14:paraId="6125C121" w14:textId="3F8480B9" w:rsidR="00A15C1C" w:rsidRDefault="00A15C1C">
      <w:pPr>
        <w:pStyle w:val="TOC4"/>
        <w:rPr>
          <w:rFonts w:asciiTheme="minorHAnsi" w:hAnsiTheme="minorHAnsi" w:cstheme="minorBidi"/>
          <w:noProof/>
          <w:kern w:val="2"/>
          <w:sz w:val="24"/>
          <w:szCs w:val="24"/>
          <w:lang w:eastAsia="en-GB"/>
          <w14:ligatures w14:val="standardContextual"/>
        </w:rPr>
      </w:pPr>
      <w:r>
        <w:rPr>
          <w:noProof/>
        </w:rPr>
        <w:t>6.3.13.1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_Toc193390846 \h </w:instrText>
      </w:r>
      <w:r>
        <w:rPr>
          <w:noProof/>
        </w:rPr>
      </w:r>
      <w:r>
        <w:rPr>
          <w:noProof/>
        </w:rPr>
        <w:fldChar w:fldCharType="separate"/>
      </w:r>
      <w:r>
        <w:rPr>
          <w:noProof/>
        </w:rPr>
        <w:t>30</w:t>
      </w:r>
      <w:r>
        <w:rPr>
          <w:noProof/>
        </w:rPr>
        <w:fldChar w:fldCharType="end"/>
      </w:r>
    </w:p>
    <w:p w14:paraId="006EFA37" w14:textId="66AF12DA" w:rsidR="00A15C1C" w:rsidRDefault="00A15C1C">
      <w:pPr>
        <w:pStyle w:val="TOC4"/>
        <w:rPr>
          <w:rFonts w:asciiTheme="minorHAnsi" w:hAnsiTheme="minorHAnsi" w:cstheme="minorBidi"/>
          <w:noProof/>
          <w:kern w:val="2"/>
          <w:sz w:val="24"/>
          <w:szCs w:val="24"/>
          <w:lang w:eastAsia="en-GB"/>
          <w14:ligatures w14:val="standardContextual"/>
        </w:rPr>
      </w:pPr>
      <w:r>
        <w:rPr>
          <w:noProof/>
        </w:rPr>
        <w:t>6.3.13.2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_Toc193390847 \h </w:instrText>
      </w:r>
      <w:r>
        <w:rPr>
          <w:noProof/>
        </w:rPr>
      </w:r>
      <w:r>
        <w:rPr>
          <w:noProof/>
        </w:rPr>
        <w:fldChar w:fldCharType="separate"/>
      </w:r>
      <w:r>
        <w:rPr>
          <w:noProof/>
        </w:rPr>
        <w:t>30</w:t>
      </w:r>
      <w:r>
        <w:rPr>
          <w:noProof/>
        </w:rPr>
        <w:fldChar w:fldCharType="end"/>
      </w:r>
    </w:p>
    <w:p w14:paraId="3C81C0AF" w14:textId="1678FEB8" w:rsidR="00A15C1C" w:rsidRDefault="00A15C1C">
      <w:pPr>
        <w:pStyle w:val="TOC5"/>
        <w:rPr>
          <w:rFonts w:asciiTheme="minorHAnsi" w:hAnsiTheme="minorHAnsi" w:cstheme="minorBidi"/>
          <w:noProof/>
          <w:kern w:val="2"/>
          <w:sz w:val="24"/>
          <w:szCs w:val="24"/>
          <w:lang w:eastAsia="en-GB"/>
          <w14:ligatures w14:val="standardContextual"/>
        </w:rPr>
      </w:pPr>
      <w:r>
        <w:rPr>
          <w:noProof/>
        </w:rPr>
        <w:t>6.3.13.2.1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_Toc193390848 \h </w:instrText>
      </w:r>
      <w:r>
        <w:rPr>
          <w:noProof/>
        </w:rPr>
      </w:r>
      <w:r>
        <w:rPr>
          <w:noProof/>
        </w:rPr>
        <w:fldChar w:fldCharType="separate"/>
      </w:r>
      <w:r>
        <w:rPr>
          <w:noProof/>
        </w:rPr>
        <w:t>30</w:t>
      </w:r>
      <w:r>
        <w:rPr>
          <w:noProof/>
        </w:rPr>
        <w:fldChar w:fldCharType="end"/>
      </w:r>
    </w:p>
    <w:p w14:paraId="58C9D5F6" w14:textId="3480900B" w:rsidR="00A15C1C" w:rsidRDefault="00A15C1C">
      <w:pPr>
        <w:pStyle w:val="TOC5"/>
        <w:rPr>
          <w:rFonts w:asciiTheme="minorHAnsi" w:hAnsiTheme="minorHAnsi" w:cstheme="minorBidi"/>
          <w:noProof/>
          <w:kern w:val="2"/>
          <w:sz w:val="24"/>
          <w:szCs w:val="24"/>
          <w:lang w:eastAsia="en-GB"/>
          <w14:ligatures w14:val="standardContextual"/>
        </w:rPr>
      </w:pPr>
      <w:r>
        <w:rPr>
          <w:noProof/>
        </w:rPr>
        <w:t>6.3.13.2.2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_Toc193390849 \h </w:instrText>
      </w:r>
      <w:r>
        <w:rPr>
          <w:noProof/>
        </w:rPr>
      </w:r>
      <w:r>
        <w:rPr>
          <w:noProof/>
        </w:rPr>
        <w:fldChar w:fldCharType="separate"/>
      </w:r>
      <w:r>
        <w:rPr>
          <w:noProof/>
        </w:rPr>
        <w:t>30</w:t>
      </w:r>
      <w:r>
        <w:rPr>
          <w:noProof/>
        </w:rPr>
        <w:fldChar w:fldCharType="end"/>
      </w:r>
    </w:p>
    <w:p w14:paraId="5222223F" w14:textId="41D9BEA2" w:rsidR="00A15C1C" w:rsidRDefault="00A15C1C">
      <w:pPr>
        <w:pStyle w:val="TOC5"/>
        <w:rPr>
          <w:rFonts w:asciiTheme="minorHAnsi" w:hAnsiTheme="minorHAnsi" w:cstheme="minorBidi"/>
          <w:noProof/>
          <w:kern w:val="2"/>
          <w:sz w:val="24"/>
          <w:szCs w:val="24"/>
          <w:lang w:eastAsia="en-GB"/>
          <w14:ligatures w14:val="standardContextual"/>
        </w:rPr>
      </w:pPr>
      <w:r>
        <w:rPr>
          <w:noProof/>
        </w:rPr>
        <w:t>6.3.13.2.3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_Toc193390850 \h </w:instrText>
      </w:r>
      <w:r>
        <w:rPr>
          <w:noProof/>
        </w:rPr>
      </w:r>
      <w:r>
        <w:rPr>
          <w:noProof/>
        </w:rPr>
        <w:fldChar w:fldCharType="separate"/>
      </w:r>
      <w:r>
        <w:rPr>
          <w:noProof/>
        </w:rPr>
        <w:t>32</w:t>
      </w:r>
      <w:r>
        <w:rPr>
          <w:noProof/>
        </w:rPr>
        <w:fldChar w:fldCharType="end"/>
      </w:r>
    </w:p>
    <w:p w14:paraId="0288A99A" w14:textId="2873B58F" w:rsidR="00A15C1C" w:rsidRDefault="00A15C1C">
      <w:pPr>
        <w:pStyle w:val="TOC4"/>
        <w:rPr>
          <w:rFonts w:asciiTheme="minorHAnsi" w:hAnsiTheme="minorHAnsi" w:cstheme="minorBidi"/>
          <w:noProof/>
          <w:kern w:val="2"/>
          <w:sz w:val="24"/>
          <w:szCs w:val="24"/>
          <w:lang w:eastAsia="en-GB"/>
          <w14:ligatures w14:val="standardContextual"/>
        </w:rPr>
      </w:pPr>
      <w:r>
        <w:rPr>
          <w:noProof/>
        </w:rPr>
        <w:t>6.3.13.3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_Toc193390851 \h </w:instrText>
      </w:r>
      <w:r>
        <w:rPr>
          <w:noProof/>
        </w:rPr>
      </w:r>
      <w:r>
        <w:rPr>
          <w:noProof/>
        </w:rPr>
        <w:fldChar w:fldCharType="separate"/>
      </w:r>
      <w:r>
        <w:rPr>
          <w:noProof/>
        </w:rPr>
        <w:t>32</w:t>
      </w:r>
      <w:r>
        <w:rPr>
          <w:noProof/>
        </w:rPr>
        <w:fldChar w:fldCharType="end"/>
      </w:r>
    </w:p>
    <w:p w14:paraId="4FDF1CD6" w14:textId="37C46DF1" w:rsidR="00A15C1C" w:rsidRDefault="00A15C1C">
      <w:pPr>
        <w:pStyle w:val="TOC5"/>
        <w:rPr>
          <w:rFonts w:asciiTheme="minorHAnsi" w:hAnsiTheme="minorHAnsi" w:cstheme="minorBidi"/>
          <w:noProof/>
          <w:kern w:val="2"/>
          <w:sz w:val="24"/>
          <w:szCs w:val="24"/>
          <w:lang w:eastAsia="en-GB"/>
          <w14:ligatures w14:val="standardContextual"/>
        </w:rPr>
      </w:pPr>
      <w:r>
        <w:rPr>
          <w:noProof/>
        </w:rPr>
        <w:t>6.3.13.3.1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_Toc193390852 \h </w:instrText>
      </w:r>
      <w:r>
        <w:rPr>
          <w:noProof/>
        </w:rPr>
      </w:r>
      <w:r>
        <w:rPr>
          <w:noProof/>
        </w:rPr>
        <w:fldChar w:fldCharType="separate"/>
      </w:r>
      <w:r>
        <w:rPr>
          <w:noProof/>
        </w:rPr>
        <w:t>32</w:t>
      </w:r>
      <w:r>
        <w:rPr>
          <w:noProof/>
        </w:rPr>
        <w:fldChar w:fldCharType="end"/>
      </w:r>
    </w:p>
    <w:p w14:paraId="3D6217CF" w14:textId="7FEFA4AD" w:rsidR="00A15C1C" w:rsidRDefault="00A15C1C">
      <w:pPr>
        <w:pStyle w:val="TOC5"/>
        <w:rPr>
          <w:rFonts w:asciiTheme="minorHAnsi" w:hAnsiTheme="minorHAnsi" w:cstheme="minorBidi"/>
          <w:noProof/>
          <w:kern w:val="2"/>
          <w:sz w:val="24"/>
          <w:szCs w:val="24"/>
          <w:lang w:eastAsia="en-GB"/>
          <w14:ligatures w14:val="standardContextual"/>
        </w:rPr>
      </w:pPr>
      <w:r>
        <w:rPr>
          <w:noProof/>
        </w:rPr>
        <w:t>6.3.13.3.2</w:t>
      </w:r>
      <w:r>
        <w:rPr>
          <w:rFonts w:asciiTheme="minorHAnsi" w:hAnsiTheme="minorHAnsi" w:cstheme="minorBidi"/>
          <w:noProof/>
          <w:kern w:val="2"/>
          <w:sz w:val="24"/>
          <w:szCs w:val="24"/>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_Toc193390853 \h </w:instrText>
      </w:r>
      <w:r>
        <w:rPr>
          <w:noProof/>
        </w:rPr>
      </w:r>
      <w:r>
        <w:rPr>
          <w:noProof/>
        </w:rPr>
        <w:fldChar w:fldCharType="separate"/>
      </w:r>
      <w:r>
        <w:rPr>
          <w:noProof/>
        </w:rPr>
        <w:t>32</w:t>
      </w:r>
      <w:r>
        <w:rPr>
          <w:noProof/>
        </w:rPr>
        <w:fldChar w:fldCharType="end"/>
      </w:r>
    </w:p>
    <w:p w14:paraId="7738376A" w14:textId="78024661" w:rsidR="00A15C1C" w:rsidRDefault="00A15C1C">
      <w:pPr>
        <w:pStyle w:val="TOC6"/>
        <w:rPr>
          <w:rFonts w:asciiTheme="minorHAnsi" w:hAnsiTheme="minorHAnsi" w:cstheme="minorBidi"/>
          <w:noProof/>
          <w:kern w:val="2"/>
          <w:sz w:val="24"/>
          <w:szCs w:val="24"/>
          <w:lang w:eastAsia="en-GB"/>
          <w14:ligatures w14:val="standardContextual"/>
        </w:rPr>
      </w:pPr>
      <w:r>
        <w:rPr>
          <w:noProof/>
        </w:rPr>
        <w:t>6.3.13.3.2.1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_Toc193390854 \h </w:instrText>
      </w:r>
      <w:r>
        <w:rPr>
          <w:noProof/>
        </w:rPr>
      </w:r>
      <w:r>
        <w:rPr>
          <w:noProof/>
        </w:rPr>
        <w:fldChar w:fldCharType="separate"/>
      </w:r>
      <w:r>
        <w:rPr>
          <w:noProof/>
        </w:rPr>
        <w:t>32</w:t>
      </w:r>
      <w:r>
        <w:rPr>
          <w:noProof/>
        </w:rPr>
        <w:fldChar w:fldCharType="end"/>
      </w:r>
    </w:p>
    <w:p w14:paraId="42B2C7D5" w14:textId="5EDD4B66" w:rsidR="00A15C1C" w:rsidRDefault="00A15C1C">
      <w:pPr>
        <w:pStyle w:val="TOC6"/>
        <w:rPr>
          <w:rFonts w:asciiTheme="minorHAnsi" w:hAnsiTheme="minorHAnsi" w:cstheme="minorBidi"/>
          <w:noProof/>
          <w:kern w:val="2"/>
          <w:sz w:val="24"/>
          <w:szCs w:val="24"/>
          <w:lang w:eastAsia="en-GB"/>
          <w14:ligatures w14:val="standardContextual"/>
        </w:rPr>
      </w:pPr>
      <w:r>
        <w:rPr>
          <w:noProof/>
        </w:rPr>
        <w:t>6.3.13.3.2.2</w:t>
      </w:r>
      <w:r>
        <w:rPr>
          <w:rFonts w:asciiTheme="minorHAnsi" w:hAnsiTheme="minorHAnsi" w:cstheme="minorBidi"/>
          <w:noProof/>
          <w:kern w:val="2"/>
          <w:sz w:val="24"/>
          <w:szCs w:val="24"/>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_Toc193390855 \h </w:instrText>
      </w:r>
      <w:r>
        <w:rPr>
          <w:noProof/>
        </w:rPr>
      </w:r>
      <w:r>
        <w:rPr>
          <w:noProof/>
        </w:rPr>
        <w:fldChar w:fldCharType="separate"/>
      </w:r>
      <w:r>
        <w:rPr>
          <w:noProof/>
        </w:rPr>
        <w:t>32</w:t>
      </w:r>
      <w:r>
        <w:rPr>
          <w:noProof/>
        </w:rPr>
        <w:fldChar w:fldCharType="end"/>
      </w:r>
    </w:p>
    <w:p w14:paraId="5FA906A0" w14:textId="5ECDFF54" w:rsidR="00A15C1C" w:rsidRDefault="00A15C1C">
      <w:pPr>
        <w:pStyle w:val="TOC6"/>
        <w:rPr>
          <w:rFonts w:asciiTheme="minorHAnsi" w:hAnsiTheme="minorHAnsi" w:cstheme="minorBidi"/>
          <w:noProof/>
          <w:kern w:val="2"/>
          <w:sz w:val="24"/>
          <w:szCs w:val="24"/>
          <w:lang w:eastAsia="en-GB"/>
          <w14:ligatures w14:val="standardContextual"/>
        </w:rPr>
      </w:pPr>
      <w:r>
        <w:rPr>
          <w:noProof/>
        </w:rPr>
        <w:t>6.3.13.3.2.3</w:t>
      </w:r>
      <w:r>
        <w:rPr>
          <w:rFonts w:asciiTheme="minorHAnsi" w:hAnsiTheme="minorHAnsi" w:cstheme="minorBidi"/>
          <w:noProof/>
          <w:kern w:val="2"/>
          <w:sz w:val="24"/>
          <w:szCs w:val="24"/>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_Toc193390856 \h </w:instrText>
      </w:r>
      <w:r>
        <w:rPr>
          <w:noProof/>
        </w:rPr>
      </w:r>
      <w:r>
        <w:rPr>
          <w:noProof/>
        </w:rPr>
        <w:fldChar w:fldCharType="separate"/>
      </w:r>
      <w:r>
        <w:rPr>
          <w:noProof/>
        </w:rPr>
        <w:t>33</w:t>
      </w:r>
      <w:r>
        <w:rPr>
          <w:noProof/>
        </w:rPr>
        <w:fldChar w:fldCharType="end"/>
      </w:r>
    </w:p>
    <w:p w14:paraId="72701691" w14:textId="401B9A76" w:rsidR="00A15C1C" w:rsidRDefault="00A15C1C">
      <w:pPr>
        <w:pStyle w:val="TOC6"/>
        <w:rPr>
          <w:rFonts w:asciiTheme="minorHAnsi" w:hAnsiTheme="minorHAnsi" w:cstheme="minorBidi"/>
          <w:noProof/>
          <w:kern w:val="2"/>
          <w:sz w:val="24"/>
          <w:szCs w:val="24"/>
          <w:lang w:eastAsia="en-GB"/>
          <w14:ligatures w14:val="standardContextual"/>
        </w:rPr>
      </w:pPr>
      <w:r>
        <w:rPr>
          <w:noProof/>
        </w:rPr>
        <w:t>6.3.13.3.2.4</w:t>
      </w:r>
      <w:r>
        <w:rPr>
          <w:rFonts w:asciiTheme="minorHAnsi" w:hAnsiTheme="minorHAnsi" w:cstheme="minorBidi"/>
          <w:noProof/>
          <w:kern w:val="2"/>
          <w:sz w:val="24"/>
          <w:szCs w:val="24"/>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_Toc193390857 \h </w:instrText>
      </w:r>
      <w:r>
        <w:rPr>
          <w:noProof/>
        </w:rPr>
      </w:r>
      <w:r>
        <w:rPr>
          <w:noProof/>
        </w:rPr>
        <w:fldChar w:fldCharType="separate"/>
      </w:r>
      <w:r>
        <w:rPr>
          <w:noProof/>
        </w:rPr>
        <w:t>34</w:t>
      </w:r>
      <w:r>
        <w:rPr>
          <w:noProof/>
        </w:rPr>
        <w:fldChar w:fldCharType="end"/>
      </w:r>
    </w:p>
    <w:p w14:paraId="511EAED6" w14:textId="7A996DA3" w:rsidR="00A15C1C" w:rsidRDefault="00A15C1C">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Common configuration management documents</w:t>
      </w:r>
      <w:r>
        <w:rPr>
          <w:noProof/>
        </w:rPr>
        <w:tab/>
      </w:r>
      <w:r>
        <w:rPr>
          <w:noProof/>
        </w:rPr>
        <w:fldChar w:fldCharType="begin" w:fldLock="1"/>
      </w:r>
      <w:r>
        <w:rPr>
          <w:noProof/>
        </w:rPr>
        <w:instrText xml:space="preserve"> PAGEREF _Toc193390858 \h </w:instrText>
      </w:r>
      <w:r>
        <w:rPr>
          <w:noProof/>
        </w:rPr>
      </w:r>
      <w:r>
        <w:rPr>
          <w:noProof/>
        </w:rPr>
        <w:fldChar w:fldCharType="separate"/>
      </w:r>
      <w:r>
        <w:rPr>
          <w:noProof/>
        </w:rPr>
        <w:t>35</w:t>
      </w:r>
      <w:r>
        <w:rPr>
          <w:noProof/>
        </w:rPr>
        <w:fldChar w:fldCharType="end"/>
      </w:r>
    </w:p>
    <w:p w14:paraId="212632D1" w14:textId="0DD0365D" w:rsidR="00A15C1C" w:rsidRDefault="00A15C1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_Toc193390859 \h </w:instrText>
      </w:r>
      <w:r>
        <w:rPr>
          <w:noProof/>
        </w:rPr>
      </w:r>
      <w:r>
        <w:rPr>
          <w:noProof/>
        </w:rPr>
        <w:fldChar w:fldCharType="separate"/>
      </w:r>
      <w:r>
        <w:rPr>
          <w:noProof/>
        </w:rPr>
        <w:t>35</w:t>
      </w:r>
      <w:r>
        <w:rPr>
          <w:noProof/>
        </w:rPr>
        <w:fldChar w:fldCharType="end"/>
      </w:r>
    </w:p>
    <w:p w14:paraId="5178450E" w14:textId="318F9FAA" w:rsidR="00A15C1C" w:rsidRDefault="00A15C1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MCS UE initial configuration document</w:t>
      </w:r>
      <w:r>
        <w:rPr>
          <w:noProof/>
        </w:rPr>
        <w:tab/>
      </w:r>
      <w:r>
        <w:rPr>
          <w:noProof/>
        </w:rPr>
        <w:fldChar w:fldCharType="begin" w:fldLock="1"/>
      </w:r>
      <w:r>
        <w:rPr>
          <w:noProof/>
        </w:rPr>
        <w:instrText xml:space="preserve"> PAGEREF _Toc193390860 \h </w:instrText>
      </w:r>
      <w:r>
        <w:rPr>
          <w:noProof/>
        </w:rPr>
      </w:r>
      <w:r>
        <w:rPr>
          <w:noProof/>
        </w:rPr>
        <w:fldChar w:fldCharType="separate"/>
      </w:r>
      <w:r>
        <w:rPr>
          <w:noProof/>
        </w:rPr>
        <w:t>35</w:t>
      </w:r>
      <w:r>
        <w:rPr>
          <w:noProof/>
        </w:rPr>
        <w:fldChar w:fldCharType="end"/>
      </w:r>
    </w:p>
    <w:p w14:paraId="0DFE0EB8" w14:textId="5EE7A1F4" w:rsidR="00A15C1C" w:rsidRDefault="00A15C1C">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_Toc193390861 \h </w:instrText>
      </w:r>
      <w:r>
        <w:rPr>
          <w:noProof/>
        </w:rPr>
      </w:r>
      <w:r>
        <w:rPr>
          <w:noProof/>
        </w:rPr>
        <w:fldChar w:fldCharType="separate"/>
      </w:r>
      <w:r>
        <w:rPr>
          <w:noProof/>
        </w:rPr>
        <w:t>35</w:t>
      </w:r>
      <w:r>
        <w:rPr>
          <w:noProof/>
        </w:rPr>
        <w:fldChar w:fldCharType="end"/>
      </w:r>
    </w:p>
    <w:p w14:paraId="66875A25" w14:textId="3BC32F36" w:rsidR="00A15C1C" w:rsidRDefault="00A15C1C">
      <w:pPr>
        <w:pStyle w:val="TOC4"/>
        <w:rPr>
          <w:rFonts w:asciiTheme="minorHAnsi" w:hAnsiTheme="minorHAnsi" w:cstheme="minorBidi"/>
          <w:noProof/>
          <w:kern w:val="2"/>
          <w:sz w:val="24"/>
          <w:szCs w:val="24"/>
          <w:lang w:eastAsia="en-GB"/>
          <w14:ligatures w14:val="standardContextual"/>
        </w:rPr>
      </w:pPr>
      <w:r w:rsidRPr="00B6502F">
        <w:rPr>
          <w:noProof/>
          <w:lang w:val="en-US"/>
        </w:rPr>
        <w:t>7.2.1.0</w:t>
      </w:r>
      <w:r>
        <w:rPr>
          <w:rFonts w:asciiTheme="minorHAnsi" w:hAnsiTheme="minorHAnsi" w:cstheme="minorBidi"/>
          <w:noProof/>
          <w:kern w:val="2"/>
          <w:sz w:val="24"/>
          <w:szCs w:val="24"/>
          <w:lang w:eastAsia="en-GB"/>
          <w14:ligatures w14:val="standardContextual"/>
        </w:rPr>
        <w:tab/>
      </w:r>
      <w:r w:rsidRPr="00B6502F">
        <w:rPr>
          <w:noProof/>
          <w:lang w:val="en-US"/>
        </w:rPr>
        <w:t>Applicability</w:t>
      </w:r>
      <w:r>
        <w:rPr>
          <w:noProof/>
        </w:rPr>
        <w:tab/>
      </w:r>
      <w:r>
        <w:rPr>
          <w:noProof/>
        </w:rPr>
        <w:fldChar w:fldCharType="begin" w:fldLock="1"/>
      </w:r>
      <w:r>
        <w:rPr>
          <w:noProof/>
        </w:rPr>
        <w:instrText xml:space="preserve"> PAGEREF _Toc193390862 \h </w:instrText>
      </w:r>
      <w:r>
        <w:rPr>
          <w:noProof/>
        </w:rPr>
      </w:r>
      <w:r>
        <w:rPr>
          <w:noProof/>
        </w:rPr>
        <w:fldChar w:fldCharType="separate"/>
      </w:r>
      <w:r>
        <w:rPr>
          <w:noProof/>
        </w:rPr>
        <w:t>35</w:t>
      </w:r>
      <w:r>
        <w:rPr>
          <w:noProof/>
        </w:rPr>
        <w:fldChar w:fldCharType="end"/>
      </w:r>
    </w:p>
    <w:p w14:paraId="719A2B35" w14:textId="6F8074C2" w:rsidR="00A15C1C" w:rsidRDefault="00A15C1C">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_Toc193390863 \h </w:instrText>
      </w:r>
      <w:r>
        <w:rPr>
          <w:noProof/>
        </w:rPr>
      </w:r>
      <w:r>
        <w:rPr>
          <w:noProof/>
        </w:rPr>
        <w:fldChar w:fldCharType="separate"/>
      </w:r>
      <w:r>
        <w:rPr>
          <w:noProof/>
        </w:rPr>
        <w:t>35</w:t>
      </w:r>
      <w:r>
        <w:rPr>
          <w:noProof/>
        </w:rPr>
        <w:fldChar w:fldCharType="end"/>
      </w:r>
    </w:p>
    <w:p w14:paraId="4278946D" w14:textId="455B4757" w:rsidR="00A15C1C" w:rsidRDefault="00A15C1C">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_Toc193390864 \h </w:instrText>
      </w:r>
      <w:r>
        <w:rPr>
          <w:noProof/>
        </w:rPr>
      </w:r>
      <w:r>
        <w:rPr>
          <w:noProof/>
        </w:rPr>
        <w:fldChar w:fldCharType="separate"/>
      </w:r>
      <w:r>
        <w:rPr>
          <w:noProof/>
        </w:rPr>
        <w:t>36</w:t>
      </w:r>
      <w:r>
        <w:rPr>
          <w:noProof/>
        </w:rPr>
        <w:fldChar w:fldCharType="end"/>
      </w:r>
    </w:p>
    <w:p w14:paraId="26E30353" w14:textId="13F1C7ED" w:rsidR="00A15C1C" w:rsidRDefault="00A15C1C">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_Toc193390865 \h </w:instrText>
      </w:r>
      <w:r>
        <w:rPr>
          <w:noProof/>
        </w:rPr>
      </w:r>
      <w:r>
        <w:rPr>
          <w:noProof/>
        </w:rPr>
        <w:fldChar w:fldCharType="separate"/>
      </w:r>
      <w:r>
        <w:rPr>
          <w:noProof/>
        </w:rPr>
        <w:t>36</w:t>
      </w:r>
      <w:r>
        <w:rPr>
          <w:noProof/>
        </w:rPr>
        <w:fldChar w:fldCharType="end"/>
      </w:r>
    </w:p>
    <w:p w14:paraId="6E0345F1" w14:textId="441C6BE7" w:rsidR="00A15C1C" w:rsidRDefault="00A15C1C">
      <w:pPr>
        <w:pStyle w:val="TOC4"/>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_Toc193390866 \h </w:instrText>
      </w:r>
      <w:r>
        <w:rPr>
          <w:noProof/>
        </w:rPr>
      </w:r>
      <w:r>
        <w:rPr>
          <w:noProof/>
        </w:rPr>
        <w:fldChar w:fldCharType="separate"/>
      </w:r>
      <w:r>
        <w:rPr>
          <w:noProof/>
        </w:rPr>
        <w:t>40</w:t>
      </w:r>
      <w:r>
        <w:rPr>
          <w:noProof/>
        </w:rPr>
        <w:fldChar w:fldCharType="end"/>
      </w:r>
    </w:p>
    <w:p w14:paraId="0E9F10A3" w14:textId="1667E532" w:rsidR="00A15C1C" w:rsidRDefault="00A15C1C">
      <w:pPr>
        <w:pStyle w:val="TOC4"/>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_Toc193390867 \h </w:instrText>
      </w:r>
      <w:r>
        <w:rPr>
          <w:noProof/>
        </w:rPr>
      </w:r>
      <w:r>
        <w:rPr>
          <w:noProof/>
        </w:rPr>
        <w:fldChar w:fldCharType="separate"/>
      </w:r>
      <w:r>
        <w:rPr>
          <w:noProof/>
        </w:rPr>
        <w:t>40</w:t>
      </w:r>
      <w:r>
        <w:rPr>
          <w:noProof/>
        </w:rPr>
        <w:fldChar w:fldCharType="end"/>
      </w:r>
    </w:p>
    <w:p w14:paraId="074DE7DA" w14:textId="60D2BE9B" w:rsidR="00A15C1C" w:rsidRDefault="00A15C1C">
      <w:pPr>
        <w:pStyle w:val="TOC4"/>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_Toc193390868 \h </w:instrText>
      </w:r>
      <w:r>
        <w:rPr>
          <w:noProof/>
        </w:rPr>
      </w:r>
      <w:r>
        <w:rPr>
          <w:noProof/>
        </w:rPr>
        <w:fldChar w:fldCharType="separate"/>
      </w:r>
      <w:r>
        <w:rPr>
          <w:noProof/>
        </w:rPr>
        <w:t>45</w:t>
      </w:r>
      <w:r>
        <w:rPr>
          <w:noProof/>
        </w:rPr>
        <w:fldChar w:fldCharType="end"/>
      </w:r>
    </w:p>
    <w:p w14:paraId="52C4573B" w14:textId="2ECB046F" w:rsidR="00A15C1C" w:rsidRDefault="00A15C1C">
      <w:pPr>
        <w:pStyle w:val="TOC4"/>
        <w:rPr>
          <w:rFonts w:asciiTheme="minorHAnsi" w:hAnsiTheme="minorHAnsi" w:cstheme="minorBidi"/>
          <w:noProof/>
          <w:kern w:val="2"/>
          <w:sz w:val="24"/>
          <w:szCs w:val="24"/>
          <w:lang w:eastAsia="en-GB"/>
          <w14:ligatures w14:val="standardContextual"/>
        </w:rPr>
      </w:pPr>
      <w:r>
        <w:rPr>
          <w:noProof/>
        </w:rPr>
        <w:t>7.2.2.5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_Toc193390869 \h </w:instrText>
      </w:r>
      <w:r>
        <w:rPr>
          <w:noProof/>
        </w:rPr>
      </w:r>
      <w:r>
        <w:rPr>
          <w:noProof/>
        </w:rPr>
        <w:fldChar w:fldCharType="separate"/>
      </w:r>
      <w:r>
        <w:rPr>
          <w:noProof/>
        </w:rPr>
        <w:t>45</w:t>
      </w:r>
      <w:r>
        <w:rPr>
          <w:noProof/>
        </w:rPr>
        <w:fldChar w:fldCharType="end"/>
      </w:r>
    </w:p>
    <w:p w14:paraId="515365BF" w14:textId="4EE3A364" w:rsidR="00A15C1C" w:rsidRDefault="00A15C1C">
      <w:pPr>
        <w:pStyle w:val="TOC4"/>
        <w:rPr>
          <w:rFonts w:asciiTheme="minorHAnsi" w:hAnsiTheme="minorHAnsi" w:cstheme="minorBidi"/>
          <w:noProof/>
          <w:kern w:val="2"/>
          <w:sz w:val="24"/>
          <w:szCs w:val="24"/>
          <w:lang w:eastAsia="en-GB"/>
          <w14:ligatures w14:val="standardContextual"/>
        </w:rPr>
      </w:pPr>
      <w:r>
        <w:rPr>
          <w:noProof/>
        </w:rPr>
        <w:t>7.2.2.6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_Toc193390870 \h </w:instrText>
      </w:r>
      <w:r>
        <w:rPr>
          <w:noProof/>
        </w:rPr>
      </w:r>
      <w:r>
        <w:rPr>
          <w:noProof/>
        </w:rPr>
        <w:fldChar w:fldCharType="separate"/>
      </w:r>
      <w:r>
        <w:rPr>
          <w:noProof/>
        </w:rPr>
        <w:t>45</w:t>
      </w:r>
      <w:r>
        <w:rPr>
          <w:noProof/>
        </w:rPr>
        <w:fldChar w:fldCharType="end"/>
      </w:r>
    </w:p>
    <w:p w14:paraId="07733F22" w14:textId="0FC4A752" w:rsidR="00A15C1C" w:rsidRDefault="00A15C1C">
      <w:pPr>
        <w:pStyle w:val="TOC4"/>
        <w:rPr>
          <w:rFonts w:asciiTheme="minorHAnsi" w:hAnsiTheme="minorHAnsi" w:cstheme="minorBidi"/>
          <w:noProof/>
          <w:kern w:val="2"/>
          <w:sz w:val="24"/>
          <w:szCs w:val="24"/>
          <w:lang w:eastAsia="en-GB"/>
          <w14:ligatures w14:val="standardContextual"/>
        </w:rPr>
      </w:pPr>
      <w:r>
        <w:rPr>
          <w:noProof/>
        </w:rPr>
        <w:t>7.2.2.7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_Toc193390871 \h </w:instrText>
      </w:r>
      <w:r>
        <w:rPr>
          <w:noProof/>
        </w:rPr>
      </w:r>
      <w:r>
        <w:rPr>
          <w:noProof/>
        </w:rPr>
        <w:fldChar w:fldCharType="separate"/>
      </w:r>
      <w:r>
        <w:rPr>
          <w:noProof/>
        </w:rPr>
        <w:t>49</w:t>
      </w:r>
      <w:r>
        <w:rPr>
          <w:noProof/>
        </w:rPr>
        <w:fldChar w:fldCharType="end"/>
      </w:r>
    </w:p>
    <w:p w14:paraId="6B49C0A8" w14:textId="6CF768AA" w:rsidR="00A15C1C" w:rsidRDefault="00A15C1C">
      <w:pPr>
        <w:pStyle w:val="TOC4"/>
        <w:rPr>
          <w:rFonts w:asciiTheme="minorHAnsi" w:hAnsiTheme="minorHAnsi" w:cstheme="minorBidi"/>
          <w:noProof/>
          <w:kern w:val="2"/>
          <w:sz w:val="24"/>
          <w:szCs w:val="24"/>
          <w:lang w:eastAsia="en-GB"/>
          <w14:ligatures w14:val="standardContextual"/>
        </w:rPr>
      </w:pPr>
      <w:r>
        <w:rPr>
          <w:noProof/>
        </w:rPr>
        <w:t>7.2.2.8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_Toc193390872 \h </w:instrText>
      </w:r>
      <w:r>
        <w:rPr>
          <w:noProof/>
        </w:rPr>
      </w:r>
      <w:r>
        <w:rPr>
          <w:noProof/>
        </w:rPr>
        <w:fldChar w:fldCharType="separate"/>
      </w:r>
      <w:r>
        <w:rPr>
          <w:noProof/>
        </w:rPr>
        <w:t>54</w:t>
      </w:r>
      <w:r>
        <w:rPr>
          <w:noProof/>
        </w:rPr>
        <w:fldChar w:fldCharType="end"/>
      </w:r>
    </w:p>
    <w:p w14:paraId="0770EDE9" w14:textId="060D13CB" w:rsidR="00A15C1C" w:rsidRDefault="00A15C1C">
      <w:pPr>
        <w:pStyle w:val="TOC4"/>
        <w:rPr>
          <w:rFonts w:asciiTheme="minorHAnsi" w:hAnsiTheme="minorHAnsi" w:cstheme="minorBidi"/>
          <w:noProof/>
          <w:kern w:val="2"/>
          <w:sz w:val="24"/>
          <w:szCs w:val="24"/>
          <w:lang w:eastAsia="en-GB"/>
          <w14:ligatures w14:val="standardContextual"/>
        </w:rPr>
      </w:pPr>
      <w:r>
        <w:rPr>
          <w:noProof/>
        </w:rPr>
        <w:t>7.2.2.9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_Toc193390873 \h </w:instrText>
      </w:r>
      <w:r>
        <w:rPr>
          <w:noProof/>
        </w:rPr>
      </w:r>
      <w:r>
        <w:rPr>
          <w:noProof/>
        </w:rPr>
        <w:fldChar w:fldCharType="separate"/>
      </w:r>
      <w:r>
        <w:rPr>
          <w:noProof/>
        </w:rPr>
        <w:t>54</w:t>
      </w:r>
      <w:r>
        <w:rPr>
          <w:noProof/>
        </w:rPr>
        <w:fldChar w:fldCharType="end"/>
      </w:r>
    </w:p>
    <w:p w14:paraId="1263C74F" w14:textId="41C53A22" w:rsidR="00A15C1C" w:rsidRDefault="00A15C1C">
      <w:pPr>
        <w:pStyle w:val="TOC4"/>
        <w:rPr>
          <w:rFonts w:asciiTheme="minorHAnsi" w:hAnsiTheme="minorHAnsi" w:cstheme="minorBidi"/>
          <w:noProof/>
          <w:kern w:val="2"/>
          <w:sz w:val="24"/>
          <w:szCs w:val="24"/>
          <w:lang w:eastAsia="en-GB"/>
          <w14:ligatures w14:val="standardContextual"/>
        </w:rPr>
      </w:pPr>
      <w:r>
        <w:rPr>
          <w:noProof/>
        </w:rPr>
        <w:t>7.2.2.10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_Toc193390874 \h </w:instrText>
      </w:r>
      <w:r>
        <w:rPr>
          <w:noProof/>
        </w:rPr>
      </w:r>
      <w:r>
        <w:rPr>
          <w:noProof/>
        </w:rPr>
        <w:fldChar w:fldCharType="separate"/>
      </w:r>
      <w:r>
        <w:rPr>
          <w:noProof/>
        </w:rPr>
        <w:t>55</w:t>
      </w:r>
      <w:r>
        <w:rPr>
          <w:noProof/>
        </w:rPr>
        <w:fldChar w:fldCharType="end"/>
      </w:r>
    </w:p>
    <w:p w14:paraId="18E1D600" w14:textId="0B4A14B0" w:rsidR="00A15C1C" w:rsidRDefault="00A15C1C">
      <w:pPr>
        <w:pStyle w:val="TOC4"/>
        <w:rPr>
          <w:rFonts w:asciiTheme="minorHAnsi" w:hAnsiTheme="minorHAnsi" w:cstheme="minorBidi"/>
          <w:noProof/>
          <w:kern w:val="2"/>
          <w:sz w:val="24"/>
          <w:szCs w:val="24"/>
          <w:lang w:eastAsia="en-GB"/>
          <w14:ligatures w14:val="standardContextual"/>
        </w:rPr>
      </w:pPr>
      <w:r>
        <w:rPr>
          <w:noProof/>
        </w:rPr>
        <w:t>7.2.2.11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_Toc193390875 \h </w:instrText>
      </w:r>
      <w:r>
        <w:rPr>
          <w:noProof/>
        </w:rPr>
      </w:r>
      <w:r>
        <w:rPr>
          <w:noProof/>
        </w:rPr>
        <w:fldChar w:fldCharType="separate"/>
      </w:r>
      <w:r>
        <w:rPr>
          <w:noProof/>
        </w:rPr>
        <w:t>55</w:t>
      </w:r>
      <w:r>
        <w:rPr>
          <w:noProof/>
        </w:rPr>
        <w:fldChar w:fldCharType="end"/>
      </w:r>
    </w:p>
    <w:p w14:paraId="2ADB8F99" w14:textId="5C3935C5" w:rsidR="00A15C1C" w:rsidRDefault="00A15C1C">
      <w:pPr>
        <w:pStyle w:val="TOC4"/>
        <w:rPr>
          <w:rFonts w:asciiTheme="minorHAnsi" w:hAnsiTheme="minorHAnsi" w:cstheme="minorBidi"/>
          <w:noProof/>
          <w:kern w:val="2"/>
          <w:sz w:val="24"/>
          <w:szCs w:val="24"/>
          <w:lang w:eastAsia="en-GB"/>
          <w14:ligatures w14:val="standardContextual"/>
        </w:rPr>
      </w:pPr>
      <w:r>
        <w:rPr>
          <w:noProof/>
        </w:rPr>
        <w:t>7.2.2.12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_Toc193390876 \h </w:instrText>
      </w:r>
      <w:r>
        <w:rPr>
          <w:noProof/>
        </w:rPr>
      </w:r>
      <w:r>
        <w:rPr>
          <w:noProof/>
        </w:rPr>
        <w:fldChar w:fldCharType="separate"/>
      </w:r>
      <w:r>
        <w:rPr>
          <w:noProof/>
        </w:rPr>
        <w:t>55</w:t>
      </w:r>
      <w:r>
        <w:rPr>
          <w:noProof/>
        </w:rPr>
        <w:fldChar w:fldCharType="end"/>
      </w:r>
    </w:p>
    <w:p w14:paraId="4420B301" w14:textId="3CF4C8D8"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fr-FR"/>
        </w:rPr>
        <w:t>7.3</w:t>
      </w:r>
      <w:r>
        <w:rPr>
          <w:rFonts w:asciiTheme="minorHAnsi" w:hAnsiTheme="minorHAnsi" w:cstheme="minorBidi"/>
          <w:noProof/>
          <w:kern w:val="2"/>
          <w:sz w:val="24"/>
          <w:szCs w:val="24"/>
          <w:lang w:eastAsia="en-GB"/>
          <w14:ligatures w14:val="standardContextual"/>
        </w:rPr>
        <w:tab/>
      </w:r>
      <w:r w:rsidRPr="00B6502F">
        <w:rPr>
          <w:noProof/>
          <w:lang w:val="fr-FR"/>
        </w:rPr>
        <w:t>Void</w:t>
      </w:r>
      <w:r>
        <w:rPr>
          <w:noProof/>
        </w:rPr>
        <w:tab/>
      </w:r>
      <w:r>
        <w:rPr>
          <w:noProof/>
        </w:rPr>
        <w:fldChar w:fldCharType="begin" w:fldLock="1"/>
      </w:r>
      <w:r>
        <w:rPr>
          <w:noProof/>
        </w:rPr>
        <w:instrText xml:space="preserve"> PAGEREF _Toc193390877 \h </w:instrText>
      </w:r>
      <w:r>
        <w:rPr>
          <w:noProof/>
        </w:rPr>
      </w:r>
      <w:r>
        <w:rPr>
          <w:noProof/>
        </w:rPr>
        <w:fldChar w:fldCharType="separate"/>
      </w:r>
      <w:r>
        <w:rPr>
          <w:noProof/>
        </w:rPr>
        <w:t>55</w:t>
      </w:r>
      <w:r>
        <w:rPr>
          <w:noProof/>
        </w:rPr>
        <w:fldChar w:fldCharType="end"/>
      </w:r>
    </w:p>
    <w:p w14:paraId="357FFFB6" w14:textId="0B08D651" w:rsidR="00A15C1C" w:rsidRDefault="00A15C1C">
      <w:pPr>
        <w:pStyle w:val="TOC1"/>
        <w:rPr>
          <w:rFonts w:asciiTheme="minorHAnsi" w:hAnsiTheme="minorHAnsi" w:cstheme="minorBidi"/>
          <w:noProof/>
          <w:kern w:val="2"/>
          <w:sz w:val="24"/>
          <w:szCs w:val="24"/>
          <w:lang w:eastAsia="en-GB"/>
          <w14:ligatures w14:val="standardContextual"/>
        </w:rPr>
      </w:pPr>
      <w:r w:rsidRPr="00B6502F">
        <w:rPr>
          <w:noProof/>
          <w:lang w:val="fr-FR"/>
        </w:rPr>
        <w:t>8</w:t>
      </w:r>
      <w:r>
        <w:rPr>
          <w:rFonts w:asciiTheme="minorHAnsi" w:hAnsiTheme="minorHAnsi" w:cstheme="minorBidi"/>
          <w:noProof/>
          <w:kern w:val="2"/>
          <w:sz w:val="24"/>
          <w:szCs w:val="24"/>
          <w:lang w:eastAsia="en-GB"/>
          <w14:ligatures w14:val="standardContextual"/>
        </w:rPr>
        <w:tab/>
      </w:r>
      <w:r w:rsidRPr="00B6502F">
        <w:rPr>
          <w:noProof/>
          <w:lang w:val="fr-FR"/>
        </w:rPr>
        <w:t>MCPTT configuration management documents</w:t>
      </w:r>
      <w:r>
        <w:rPr>
          <w:noProof/>
        </w:rPr>
        <w:tab/>
      </w:r>
      <w:r>
        <w:rPr>
          <w:noProof/>
        </w:rPr>
        <w:fldChar w:fldCharType="begin" w:fldLock="1"/>
      </w:r>
      <w:r>
        <w:rPr>
          <w:noProof/>
        </w:rPr>
        <w:instrText xml:space="preserve"> PAGEREF _Toc193390878 \h </w:instrText>
      </w:r>
      <w:r>
        <w:rPr>
          <w:noProof/>
        </w:rPr>
      </w:r>
      <w:r>
        <w:rPr>
          <w:noProof/>
        </w:rPr>
        <w:fldChar w:fldCharType="separate"/>
      </w:r>
      <w:r>
        <w:rPr>
          <w:noProof/>
        </w:rPr>
        <w:t>55</w:t>
      </w:r>
      <w:r>
        <w:rPr>
          <w:noProof/>
        </w:rPr>
        <w:fldChar w:fldCharType="end"/>
      </w:r>
    </w:p>
    <w:p w14:paraId="0A81B480" w14:textId="374AC044"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fr-FR"/>
        </w:rPr>
        <w:t>8.1</w:t>
      </w:r>
      <w:r>
        <w:rPr>
          <w:rFonts w:asciiTheme="minorHAnsi" w:hAnsiTheme="minorHAnsi" w:cstheme="minorBidi"/>
          <w:noProof/>
          <w:kern w:val="2"/>
          <w:sz w:val="24"/>
          <w:szCs w:val="24"/>
          <w:lang w:eastAsia="en-GB"/>
          <w14:ligatures w14:val="standardContextual"/>
        </w:rPr>
        <w:tab/>
      </w:r>
      <w:r w:rsidRPr="00B6502F">
        <w:rPr>
          <w:noProof/>
          <w:lang w:val="fr-FR"/>
        </w:rPr>
        <w:t>Introduction</w:t>
      </w:r>
      <w:r>
        <w:rPr>
          <w:noProof/>
        </w:rPr>
        <w:tab/>
      </w:r>
      <w:r>
        <w:rPr>
          <w:noProof/>
        </w:rPr>
        <w:fldChar w:fldCharType="begin" w:fldLock="1"/>
      </w:r>
      <w:r>
        <w:rPr>
          <w:noProof/>
        </w:rPr>
        <w:instrText xml:space="preserve"> PAGEREF _Toc193390879 \h </w:instrText>
      </w:r>
      <w:r>
        <w:rPr>
          <w:noProof/>
        </w:rPr>
      </w:r>
      <w:r>
        <w:rPr>
          <w:noProof/>
        </w:rPr>
        <w:fldChar w:fldCharType="separate"/>
      </w:r>
      <w:r>
        <w:rPr>
          <w:noProof/>
        </w:rPr>
        <w:t>55</w:t>
      </w:r>
      <w:r>
        <w:rPr>
          <w:noProof/>
        </w:rPr>
        <w:fldChar w:fldCharType="end"/>
      </w:r>
    </w:p>
    <w:p w14:paraId="2CF63BA3" w14:textId="5776F1E1"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fr-FR"/>
        </w:rPr>
        <w:t>8.2</w:t>
      </w:r>
      <w:r>
        <w:rPr>
          <w:rFonts w:asciiTheme="minorHAnsi" w:hAnsiTheme="minorHAnsi" w:cstheme="minorBidi"/>
          <w:noProof/>
          <w:kern w:val="2"/>
          <w:sz w:val="24"/>
          <w:szCs w:val="24"/>
          <w:lang w:eastAsia="en-GB"/>
          <w14:ligatures w14:val="standardContextual"/>
        </w:rPr>
        <w:tab/>
      </w:r>
      <w:r w:rsidRPr="00B6502F">
        <w:rPr>
          <w:noProof/>
          <w:lang w:val="fr-FR"/>
        </w:rPr>
        <w:t>MCPTT UE configuration document</w:t>
      </w:r>
      <w:r>
        <w:rPr>
          <w:noProof/>
        </w:rPr>
        <w:tab/>
      </w:r>
      <w:r>
        <w:rPr>
          <w:noProof/>
        </w:rPr>
        <w:fldChar w:fldCharType="begin" w:fldLock="1"/>
      </w:r>
      <w:r>
        <w:rPr>
          <w:noProof/>
        </w:rPr>
        <w:instrText xml:space="preserve"> PAGEREF _Toc193390880 \h </w:instrText>
      </w:r>
      <w:r>
        <w:rPr>
          <w:noProof/>
        </w:rPr>
      </w:r>
      <w:r>
        <w:rPr>
          <w:noProof/>
        </w:rPr>
        <w:fldChar w:fldCharType="separate"/>
      </w:r>
      <w:r>
        <w:rPr>
          <w:noProof/>
        </w:rPr>
        <w:t>55</w:t>
      </w:r>
      <w:r>
        <w:rPr>
          <w:noProof/>
        </w:rPr>
        <w:fldChar w:fldCharType="end"/>
      </w:r>
    </w:p>
    <w:p w14:paraId="7D5AAB56" w14:textId="3EE2006A" w:rsidR="00A15C1C" w:rsidRDefault="00A15C1C">
      <w:pPr>
        <w:pStyle w:val="TOC3"/>
        <w:rPr>
          <w:rFonts w:asciiTheme="minorHAnsi" w:hAnsiTheme="minorHAnsi" w:cstheme="minorBidi"/>
          <w:noProof/>
          <w:kern w:val="2"/>
          <w:sz w:val="24"/>
          <w:szCs w:val="24"/>
          <w:lang w:eastAsia="en-GB"/>
          <w14:ligatures w14:val="standardContextual"/>
        </w:rPr>
      </w:pPr>
      <w:r>
        <w:rPr>
          <w:noProof/>
        </w:rPr>
        <w:t>8.2.1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_Toc193390881 \h </w:instrText>
      </w:r>
      <w:r>
        <w:rPr>
          <w:noProof/>
        </w:rPr>
      </w:r>
      <w:r>
        <w:rPr>
          <w:noProof/>
        </w:rPr>
        <w:fldChar w:fldCharType="separate"/>
      </w:r>
      <w:r>
        <w:rPr>
          <w:noProof/>
        </w:rPr>
        <w:t>55</w:t>
      </w:r>
      <w:r>
        <w:rPr>
          <w:noProof/>
        </w:rPr>
        <w:fldChar w:fldCharType="end"/>
      </w:r>
    </w:p>
    <w:p w14:paraId="1A6BFB41" w14:textId="17E65957" w:rsidR="00A15C1C" w:rsidRDefault="00A15C1C">
      <w:pPr>
        <w:pStyle w:val="TOC3"/>
        <w:rPr>
          <w:rFonts w:asciiTheme="minorHAnsi" w:hAnsiTheme="minorHAnsi" w:cstheme="minorBidi"/>
          <w:noProof/>
          <w:kern w:val="2"/>
          <w:sz w:val="24"/>
          <w:szCs w:val="24"/>
          <w:lang w:eastAsia="en-GB"/>
          <w14:ligatures w14:val="standardContextual"/>
        </w:rPr>
      </w:pPr>
      <w:r>
        <w:rPr>
          <w:noProof/>
        </w:rPr>
        <w:t>8.2.1A</w:t>
      </w:r>
      <w:r>
        <w:rPr>
          <w:rFonts w:asciiTheme="minorHAnsi" w:hAnsiTheme="minorHAnsi" w:cstheme="minorBidi"/>
          <w:noProof/>
          <w:kern w:val="2"/>
          <w:sz w:val="24"/>
          <w:szCs w:val="24"/>
          <w:lang w:eastAsia="en-GB"/>
          <w14:ligatures w14:val="standardContextual"/>
        </w:rPr>
        <w:tab/>
      </w:r>
      <w:r>
        <w:rPr>
          <w:noProof/>
        </w:rPr>
        <w:t>MCPTT client access to MCPTT UE configuration documents</w:t>
      </w:r>
      <w:r>
        <w:rPr>
          <w:noProof/>
        </w:rPr>
        <w:tab/>
      </w:r>
      <w:r>
        <w:rPr>
          <w:noProof/>
        </w:rPr>
        <w:fldChar w:fldCharType="begin" w:fldLock="1"/>
      </w:r>
      <w:r>
        <w:rPr>
          <w:noProof/>
        </w:rPr>
        <w:instrText xml:space="preserve"> PAGEREF _Toc193390882 \h </w:instrText>
      </w:r>
      <w:r>
        <w:rPr>
          <w:noProof/>
        </w:rPr>
      </w:r>
      <w:r>
        <w:rPr>
          <w:noProof/>
        </w:rPr>
        <w:fldChar w:fldCharType="separate"/>
      </w:r>
      <w:r>
        <w:rPr>
          <w:noProof/>
        </w:rPr>
        <w:t>56</w:t>
      </w:r>
      <w:r>
        <w:rPr>
          <w:noProof/>
        </w:rPr>
        <w:fldChar w:fldCharType="end"/>
      </w:r>
    </w:p>
    <w:p w14:paraId="3B92AD94" w14:textId="33A4F155" w:rsidR="00A15C1C" w:rsidRDefault="00A15C1C">
      <w:pPr>
        <w:pStyle w:val="TOC3"/>
        <w:rPr>
          <w:rFonts w:asciiTheme="minorHAnsi" w:hAnsiTheme="minorHAnsi" w:cstheme="minorBidi"/>
          <w:noProof/>
          <w:kern w:val="2"/>
          <w:sz w:val="24"/>
          <w:szCs w:val="24"/>
          <w:lang w:eastAsia="en-GB"/>
          <w14:ligatures w14:val="standardContextual"/>
        </w:rPr>
      </w:pPr>
      <w:r>
        <w:rPr>
          <w:noProof/>
        </w:rPr>
        <w:t>8.2.2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_Toc193390883 \h </w:instrText>
      </w:r>
      <w:r>
        <w:rPr>
          <w:noProof/>
        </w:rPr>
      </w:r>
      <w:r>
        <w:rPr>
          <w:noProof/>
        </w:rPr>
        <w:fldChar w:fldCharType="separate"/>
      </w:r>
      <w:r>
        <w:rPr>
          <w:noProof/>
        </w:rPr>
        <w:t>56</w:t>
      </w:r>
      <w:r>
        <w:rPr>
          <w:noProof/>
        </w:rPr>
        <w:fldChar w:fldCharType="end"/>
      </w:r>
    </w:p>
    <w:p w14:paraId="0519CCC1" w14:textId="6DDA9F50" w:rsidR="00A15C1C" w:rsidRDefault="00A15C1C">
      <w:pPr>
        <w:pStyle w:val="TOC4"/>
        <w:rPr>
          <w:rFonts w:asciiTheme="minorHAnsi" w:hAnsiTheme="minorHAnsi" w:cstheme="minorBidi"/>
          <w:noProof/>
          <w:kern w:val="2"/>
          <w:sz w:val="24"/>
          <w:szCs w:val="24"/>
          <w:lang w:eastAsia="en-GB"/>
          <w14:ligatures w14:val="standardContextual"/>
        </w:rPr>
      </w:pPr>
      <w:r>
        <w:rPr>
          <w:noProof/>
        </w:rPr>
        <w:t>8.2.2.1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_Toc193390884 \h </w:instrText>
      </w:r>
      <w:r>
        <w:rPr>
          <w:noProof/>
        </w:rPr>
      </w:r>
      <w:r>
        <w:rPr>
          <w:noProof/>
        </w:rPr>
        <w:fldChar w:fldCharType="separate"/>
      </w:r>
      <w:r>
        <w:rPr>
          <w:noProof/>
        </w:rPr>
        <w:t>56</w:t>
      </w:r>
      <w:r>
        <w:rPr>
          <w:noProof/>
        </w:rPr>
        <w:fldChar w:fldCharType="end"/>
      </w:r>
    </w:p>
    <w:p w14:paraId="49D0AE40" w14:textId="1162AF2E" w:rsidR="00A15C1C" w:rsidRDefault="00A15C1C">
      <w:pPr>
        <w:pStyle w:val="TOC4"/>
        <w:rPr>
          <w:rFonts w:asciiTheme="minorHAnsi" w:hAnsiTheme="minorHAnsi" w:cstheme="minorBidi"/>
          <w:noProof/>
          <w:kern w:val="2"/>
          <w:sz w:val="24"/>
          <w:szCs w:val="24"/>
          <w:lang w:eastAsia="en-GB"/>
          <w14:ligatures w14:val="standardContextual"/>
        </w:rPr>
      </w:pPr>
      <w:r>
        <w:rPr>
          <w:noProof/>
        </w:rPr>
        <w:t>8.2.2.2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_Toc193390885 \h </w:instrText>
      </w:r>
      <w:r>
        <w:rPr>
          <w:noProof/>
        </w:rPr>
      </w:r>
      <w:r>
        <w:rPr>
          <w:noProof/>
        </w:rPr>
        <w:fldChar w:fldCharType="separate"/>
      </w:r>
      <w:r>
        <w:rPr>
          <w:noProof/>
        </w:rPr>
        <w:t>57</w:t>
      </w:r>
      <w:r>
        <w:rPr>
          <w:noProof/>
        </w:rPr>
        <w:fldChar w:fldCharType="end"/>
      </w:r>
    </w:p>
    <w:p w14:paraId="65B9B88C" w14:textId="62D867D2" w:rsidR="00A15C1C" w:rsidRDefault="00A15C1C">
      <w:pPr>
        <w:pStyle w:val="TOC4"/>
        <w:rPr>
          <w:rFonts w:asciiTheme="minorHAnsi" w:hAnsiTheme="minorHAnsi" w:cstheme="minorBidi"/>
          <w:noProof/>
          <w:kern w:val="2"/>
          <w:sz w:val="24"/>
          <w:szCs w:val="24"/>
          <w:lang w:eastAsia="en-GB"/>
          <w14:ligatures w14:val="standardContextual"/>
        </w:rPr>
      </w:pPr>
      <w:r>
        <w:rPr>
          <w:noProof/>
        </w:rPr>
        <w:t>8.2.2.3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_Toc193390886 \h </w:instrText>
      </w:r>
      <w:r>
        <w:rPr>
          <w:noProof/>
        </w:rPr>
      </w:r>
      <w:r>
        <w:rPr>
          <w:noProof/>
        </w:rPr>
        <w:fldChar w:fldCharType="separate"/>
      </w:r>
      <w:r>
        <w:rPr>
          <w:noProof/>
        </w:rPr>
        <w:t>57</w:t>
      </w:r>
      <w:r>
        <w:rPr>
          <w:noProof/>
        </w:rPr>
        <w:fldChar w:fldCharType="end"/>
      </w:r>
    </w:p>
    <w:p w14:paraId="20E9B0E6" w14:textId="19A3B0E3" w:rsidR="00A15C1C" w:rsidRDefault="00A15C1C">
      <w:pPr>
        <w:pStyle w:val="TOC4"/>
        <w:rPr>
          <w:rFonts w:asciiTheme="minorHAnsi" w:hAnsiTheme="minorHAnsi" w:cstheme="minorBidi"/>
          <w:noProof/>
          <w:kern w:val="2"/>
          <w:sz w:val="24"/>
          <w:szCs w:val="24"/>
          <w:lang w:eastAsia="en-GB"/>
          <w14:ligatures w14:val="standardContextual"/>
        </w:rPr>
      </w:pPr>
      <w:r>
        <w:rPr>
          <w:noProof/>
        </w:rPr>
        <w:t>8.2.2.4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_Toc193390887 \h </w:instrText>
      </w:r>
      <w:r>
        <w:rPr>
          <w:noProof/>
        </w:rPr>
      </w:r>
      <w:r>
        <w:rPr>
          <w:noProof/>
        </w:rPr>
        <w:fldChar w:fldCharType="separate"/>
      </w:r>
      <w:r>
        <w:rPr>
          <w:noProof/>
        </w:rPr>
        <w:t>59</w:t>
      </w:r>
      <w:r>
        <w:rPr>
          <w:noProof/>
        </w:rPr>
        <w:fldChar w:fldCharType="end"/>
      </w:r>
    </w:p>
    <w:p w14:paraId="40341975" w14:textId="3BA7D987" w:rsidR="00A15C1C" w:rsidRDefault="00A15C1C">
      <w:pPr>
        <w:pStyle w:val="TOC4"/>
        <w:rPr>
          <w:rFonts w:asciiTheme="minorHAnsi" w:hAnsiTheme="minorHAnsi" w:cstheme="minorBidi"/>
          <w:noProof/>
          <w:kern w:val="2"/>
          <w:sz w:val="24"/>
          <w:szCs w:val="24"/>
          <w:lang w:eastAsia="en-GB"/>
          <w14:ligatures w14:val="standardContextual"/>
        </w:rPr>
      </w:pPr>
      <w:r>
        <w:rPr>
          <w:noProof/>
        </w:rPr>
        <w:t>8.2.2.5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_Toc193390888 \h </w:instrText>
      </w:r>
      <w:r>
        <w:rPr>
          <w:noProof/>
        </w:rPr>
      </w:r>
      <w:r>
        <w:rPr>
          <w:noProof/>
        </w:rPr>
        <w:fldChar w:fldCharType="separate"/>
      </w:r>
      <w:r>
        <w:rPr>
          <w:noProof/>
        </w:rPr>
        <w:t>59</w:t>
      </w:r>
      <w:r>
        <w:rPr>
          <w:noProof/>
        </w:rPr>
        <w:fldChar w:fldCharType="end"/>
      </w:r>
    </w:p>
    <w:p w14:paraId="29C1764C" w14:textId="368CED62" w:rsidR="00A15C1C" w:rsidRDefault="00A15C1C">
      <w:pPr>
        <w:pStyle w:val="TOC4"/>
        <w:rPr>
          <w:rFonts w:asciiTheme="minorHAnsi" w:hAnsiTheme="minorHAnsi" w:cstheme="minorBidi"/>
          <w:noProof/>
          <w:kern w:val="2"/>
          <w:sz w:val="24"/>
          <w:szCs w:val="24"/>
          <w:lang w:eastAsia="en-GB"/>
          <w14:ligatures w14:val="standardContextual"/>
        </w:rPr>
      </w:pPr>
      <w:r>
        <w:rPr>
          <w:noProof/>
        </w:rPr>
        <w:t>8.2.2.6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_Toc193390889 \h </w:instrText>
      </w:r>
      <w:r>
        <w:rPr>
          <w:noProof/>
        </w:rPr>
      </w:r>
      <w:r>
        <w:rPr>
          <w:noProof/>
        </w:rPr>
        <w:fldChar w:fldCharType="separate"/>
      </w:r>
      <w:r>
        <w:rPr>
          <w:noProof/>
        </w:rPr>
        <w:t>60</w:t>
      </w:r>
      <w:r>
        <w:rPr>
          <w:noProof/>
        </w:rPr>
        <w:fldChar w:fldCharType="end"/>
      </w:r>
    </w:p>
    <w:p w14:paraId="7DE3FE73" w14:textId="7903DBDC" w:rsidR="00A15C1C" w:rsidRDefault="00A15C1C">
      <w:pPr>
        <w:pStyle w:val="TOC4"/>
        <w:rPr>
          <w:rFonts w:asciiTheme="minorHAnsi" w:hAnsiTheme="minorHAnsi" w:cstheme="minorBidi"/>
          <w:noProof/>
          <w:kern w:val="2"/>
          <w:sz w:val="24"/>
          <w:szCs w:val="24"/>
          <w:lang w:eastAsia="en-GB"/>
          <w14:ligatures w14:val="standardContextual"/>
        </w:rPr>
      </w:pPr>
      <w:r>
        <w:rPr>
          <w:noProof/>
        </w:rPr>
        <w:t>8.2.2.7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_Toc193390890 \h </w:instrText>
      </w:r>
      <w:r>
        <w:rPr>
          <w:noProof/>
        </w:rPr>
      </w:r>
      <w:r>
        <w:rPr>
          <w:noProof/>
        </w:rPr>
        <w:fldChar w:fldCharType="separate"/>
      </w:r>
      <w:r>
        <w:rPr>
          <w:noProof/>
        </w:rPr>
        <w:t>61</w:t>
      </w:r>
      <w:r>
        <w:rPr>
          <w:noProof/>
        </w:rPr>
        <w:fldChar w:fldCharType="end"/>
      </w:r>
    </w:p>
    <w:p w14:paraId="2EA56E80" w14:textId="51E9BC26" w:rsidR="00A15C1C" w:rsidRDefault="00A15C1C">
      <w:pPr>
        <w:pStyle w:val="TOC4"/>
        <w:rPr>
          <w:rFonts w:asciiTheme="minorHAnsi" w:hAnsiTheme="minorHAnsi" w:cstheme="minorBidi"/>
          <w:noProof/>
          <w:kern w:val="2"/>
          <w:sz w:val="24"/>
          <w:szCs w:val="24"/>
          <w:lang w:eastAsia="en-GB"/>
          <w14:ligatures w14:val="standardContextual"/>
        </w:rPr>
      </w:pPr>
      <w:r>
        <w:rPr>
          <w:noProof/>
        </w:rPr>
        <w:t>8.2.2.8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_Toc193390891 \h </w:instrText>
      </w:r>
      <w:r>
        <w:rPr>
          <w:noProof/>
        </w:rPr>
      </w:r>
      <w:r>
        <w:rPr>
          <w:noProof/>
        </w:rPr>
        <w:fldChar w:fldCharType="separate"/>
      </w:r>
      <w:r>
        <w:rPr>
          <w:noProof/>
        </w:rPr>
        <w:t>62</w:t>
      </w:r>
      <w:r>
        <w:rPr>
          <w:noProof/>
        </w:rPr>
        <w:fldChar w:fldCharType="end"/>
      </w:r>
    </w:p>
    <w:p w14:paraId="1B8CED8F" w14:textId="53D78DCE" w:rsidR="00A15C1C" w:rsidRDefault="00A15C1C">
      <w:pPr>
        <w:pStyle w:val="TOC4"/>
        <w:rPr>
          <w:rFonts w:asciiTheme="minorHAnsi" w:hAnsiTheme="minorHAnsi" w:cstheme="minorBidi"/>
          <w:noProof/>
          <w:kern w:val="2"/>
          <w:sz w:val="24"/>
          <w:szCs w:val="24"/>
          <w:lang w:eastAsia="en-GB"/>
          <w14:ligatures w14:val="standardContextual"/>
        </w:rPr>
      </w:pPr>
      <w:r>
        <w:rPr>
          <w:noProof/>
        </w:rPr>
        <w:t>8.2.2.9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_Toc193390892 \h </w:instrText>
      </w:r>
      <w:r>
        <w:rPr>
          <w:noProof/>
        </w:rPr>
      </w:r>
      <w:r>
        <w:rPr>
          <w:noProof/>
        </w:rPr>
        <w:fldChar w:fldCharType="separate"/>
      </w:r>
      <w:r>
        <w:rPr>
          <w:noProof/>
        </w:rPr>
        <w:t>62</w:t>
      </w:r>
      <w:r>
        <w:rPr>
          <w:noProof/>
        </w:rPr>
        <w:fldChar w:fldCharType="end"/>
      </w:r>
    </w:p>
    <w:p w14:paraId="08823E40" w14:textId="6C857E89" w:rsidR="00A15C1C" w:rsidRDefault="00A15C1C">
      <w:pPr>
        <w:pStyle w:val="TOC4"/>
        <w:rPr>
          <w:rFonts w:asciiTheme="minorHAnsi" w:hAnsiTheme="minorHAnsi" w:cstheme="minorBidi"/>
          <w:noProof/>
          <w:kern w:val="2"/>
          <w:sz w:val="24"/>
          <w:szCs w:val="24"/>
          <w:lang w:eastAsia="en-GB"/>
          <w14:ligatures w14:val="standardContextual"/>
        </w:rPr>
      </w:pPr>
      <w:r>
        <w:rPr>
          <w:noProof/>
        </w:rPr>
        <w:t>8.2.2.10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_Toc193390893 \h </w:instrText>
      </w:r>
      <w:r>
        <w:rPr>
          <w:noProof/>
        </w:rPr>
      </w:r>
      <w:r>
        <w:rPr>
          <w:noProof/>
        </w:rPr>
        <w:fldChar w:fldCharType="separate"/>
      </w:r>
      <w:r>
        <w:rPr>
          <w:noProof/>
        </w:rPr>
        <w:t>62</w:t>
      </w:r>
      <w:r>
        <w:rPr>
          <w:noProof/>
        </w:rPr>
        <w:fldChar w:fldCharType="end"/>
      </w:r>
    </w:p>
    <w:p w14:paraId="079AD2AD" w14:textId="73D0EC55" w:rsidR="00A15C1C" w:rsidRDefault="00A15C1C">
      <w:pPr>
        <w:pStyle w:val="TOC4"/>
        <w:rPr>
          <w:rFonts w:asciiTheme="minorHAnsi" w:hAnsiTheme="minorHAnsi" w:cstheme="minorBidi"/>
          <w:noProof/>
          <w:kern w:val="2"/>
          <w:sz w:val="24"/>
          <w:szCs w:val="24"/>
          <w:lang w:eastAsia="en-GB"/>
          <w14:ligatures w14:val="standardContextual"/>
        </w:rPr>
      </w:pPr>
      <w:r>
        <w:rPr>
          <w:noProof/>
        </w:rPr>
        <w:t>8.2.2.11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_Toc193390894 \h </w:instrText>
      </w:r>
      <w:r>
        <w:rPr>
          <w:noProof/>
        </w:rPr>
      </w:r>
      <w:r>
        <w:rPr>
          <w:noProof/>
        </w:rPr>
        <w:fldChar w:fldCharType="separate"/>
      </w:r>
      <w:r>
        <w:rPr>
          <w:noProof/>
        </w:rPr>
        <w:t>63</w:t>
      </w:r>
      <w:r>
        <w:rPr>
          <w:noProof/>
        </w:rPr>
        <w:fldChar w:fldCharType="end"/>
      </w:r>
    </w:p>
    <w:p w14:paraId="5990FDE1" w14:textId="2ADBECAA" w:rsidR="00A15C1C" w:rsidRDefault="00A15C1C">
      <w:pPr>
        <w:pStyle w:val="TOC4"/>
        <w:rPr>
          <w:rFonts w:asciiTheme="minorHAnsi" w:hAnsiTheme="minorHAnsi" w:cstheme="minorBidi"/>
          <w:noProof/>
          <w:kern w:val="2"/>
          <w:sz w:val="24"/>
          <w:szCs w:val="24"/>
          <w:lang w:eastAsia="en-GB"/>
          <w14:ligatures w14:val="standardContextual"/>
        </w:rPr>
      </w:pPr>
      <w:r>
        <w:rPr>
          <w:noProof/>
        </w:rPr>
        <w:t>8.2.2.12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_Toc193390895 \h </w:instrText>
      </w:r>
      <w:r>
        <w:rPr>
          <w:noProof/>
        </w:rPr>
      </w:r>
      <w:r>
        <w:rPr>
          <w:noProof/>
        </w:rPr>
        <w:fldChar w:fldCharType="separate"/>
      </w:r>
      <w:r>
        <w:rPr>
          <w:noProof/>
        </w:rPr>
        <w:t>63</w:t>
      </w:r>
      <w:r>
        <w:rPr>
          <w:noProof/>
        </w:rPr>
        <w:fldChar w:fldCharType="end"/>
      </w:r>
    </w:p>
    <w:p w14:paraId="2A688212" w14:textId="77CE1726" w:rsidR="00A15C1C" w:rsidRDefault="00A15C1C">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MCPTT user profile configuration document</w:t>
      </w:r>
      <w:r>
        <w:rPr>
          <w:noProof/>
        </w:rPr>
        <w:tab/>
      </w:r>
      <w:r>
        <w:rPr>
          <w:noProof/>
        </w:rPr>
        <w:fldChar w:fldCharType="begin" w:fldLock="1"/>
      </w:r>
      <w:r>
        <w:rPr>
          <w:noProof/>
        </w:rPr>
        <w:instrText xml:space="preserve"> PAGEREF _Toc193390896 \h </w:instrText>
      </w:r>
      <w:r>
        <w:rPr>
          <w:noProof/>
        </w:rPr>
      </w:r>
      <w:r>
        <w:rPr>
          <w:noProof/>
        </w:rPr>
        <w:fldChar w:fldCharType="separate"/>
      </w:r>
      <w:r>
        <w:rPr>
          <w:noProof/>
        </w:rPr>
        <w:t>63</w:t>
      </w:r>
      <w:r>
        <w:rPr>
          <w:noProof/>
        </w:rPr>
        <w:fldChar w:fldCharType="end"/>
      </w:r>
    </w:p>
    <w:p w14:paraId="0652C482" w14:textId="592A1EEC" w:rsidR="00A15C1C" w:rsidRDefault="00A15C1C">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_Toc193390897 \h </w:instrText>
      </w:r>
      <w:r>
        <w:rPr>
          <w:noProof/>
        </w:rPr>
      </w:r>
      <w:r>
        <w:rPr>
          <w:noProof/>
        </w:rPr>
        <w:fldChar w:fldCharType="separate"/>
      </w:r>
      <w:r>
        <w:rPr>
          <w:noProof/>
        </w:rPr>
        <w:t>63</w:t>
      </w:r>
      <w:r>
        <w:rPr>
          <w:noProof/>
        </w:rPr>
        <w:fldChar w:fldCharType="end"/>
      </w:r>
    </w:p>
    <w:p w14:paraId="30496C25" w14:textId="556657F2" w:rsidR="00A15C1C" w:rsidRDefault="00A15C1C">
      <w:pPr>
        <w:pStyle w:val="TOC3"/>
        <w:rPr>
          <w:rFonts w:asciiTheme="minorHAnsi" w:hAnsiTheme="minorHAnsi" w:cstheme="minorBidi"/>
          <w:noProof/>
          <w:kern w:val="2"/>
          <w:sz w:val="24"/>
          <w:szCs w:val="24"/>
          <w:lang w:eastAsia="en-GB"/>
          <w14:ligatures w14:val="standardContextual"/>
        </w:rPr>
      </w:pPr>
      <w:r>
        <w:rPr>
          <w:noProof/>
        </w:rPr>
        <w:t>8.3.1A</w:t>
      </w:r>
      <w:r>
        <w:rPr>
          <w:rFonts w:asciiTheme="minorHAnsi" w:hAnsiTheme="minorHAnsi" w:cstheme="minorBidi"/>
          <w:noProof/>
          <w:kern w:val="2"/>
          <w:sz w:val="24"/>
          <w:szCs w:val="24"/>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_Toc193390898 \h </w:instrText>
      </w:r>
      <w:r>
        <w:rPr>
          <w:noProof/>
        </w:rPr>
      </w:r>
      <w:r>
        <w:rPr>
          <w:noProof/>
        </w:rPr>
        <w:fldChar w:fldCharType="separate"/>
      </w:r>
      <w:r>
        <w:rPr>
          <w:noProof/>
        </w:rPr>
        <w:t>63</w:t>
      </w:r>
      <w:r>
        <w:rPr>
          <w:noProof/>
        </w:rPr>
        <w:fldChar w:fldCharType="end"/>
      </w:r>
    </w:p>
    <w:p w14:paraId="0BC694C5" w14:textId="423FFEA5" w:rsidR="00A15C1C" w:rsidRDefault="00A15C1C">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_Toc193390899 \h </w:instrText>
      </w:r>
      <w:r>
        <w:rPr>
          <w:noProof/>
        </w:rPr>
      </w:r>
      <w:r>
        <w:rPr>
          <w:noProof/>
        </w:rPr>
        <w:fldChar w:fldCharType="separate"/>
      </w:r>
      <w:r>
        <w:rPr>
          <w:noProof/>
        </w:rPr>
        <w:t>63</w:t>
      </w:r>
      <w:r>
        <w:rPr>
          <w:noProof/>
        </w:rPr>
        <w:fldChar w:fldCharType="end"/>
      </w:r>
    </w:p>
    <w:p w14:paraId="5C460E6D" w14:textId="01569008" w:rsidR="00A15C1C" w:rsidRDefault="00A15C1C">
      <w:pPr>
        <w:pStyle w:val="TOC4"/>
        <w:rPr>
          <w:rFonts w:asciiTheme="minorHAnsi" w:hAnsiTheme="minorHAnsi" w:cstheme="minorBidi"/>
          <w:noProof/>
          <w:kern w:val="2"/>
          <w:sz w:val="24"/>
          <w:szCs w:val="24"/>
          <w:lang w:eastAsia="en-GB"/>
          <w14:ligatures w14:val="standardContextual"/>
        </w:rPr>
      </w:pPr>
      <w:r>
        <w:rPr>
          <w:noProof/>
        </w:rPr>
        <w:t>8.3.2.1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_Toc193390900 \h </w:instrText>
      </w:r>
      <w:r>
        <w:rPr>
          <w:noProof/>
        </w:rPr>
      </w:r>
      <w:r>
        <w:rPr>
          <w:noProof/>
        </w:rPr>
        <w:fldChar w:fldCharType="separate"/>
      </w:r>
      <w:r>
        <w:rPr>
          <w:noProof/>
        </w:rPr>
        <w:t>63</w:t>
      </w:r>
      <w:r>
        <w:rPr>
          <w:noProof/>
        </w:rPr>
        <w:fldChar w:fldCharType="end"/>
      </w:r>
    </w:p>
    <w:p w14:paraId="06A442AB" w14:textId="4E4D2200" w:rsidR="00A15C1C" w:rsidRDefault="00A15C1C">
      <w:pPr>
        <w:pStyle w:val="TOC4"/>
        <w:rPr>
          <w:rFonts w:asciiTheme="minorHAnsi" w:hAnsiTheme="minorHAnsi" w:cstheme="minorBidi"/>
          <w:noProof/>
          <w:kern w:val="2"/>
          <w:sz w:val="24"/>
          <w:szCs w:val="24"/>
          <w:lang w:eastAsia="en-GB"/>
          <w14:ligatures w14:val="standardContextual"/>
        </w:rPr>
      </w:pPr>
      <w:r>
        <w:rPr>
          <w:noProof/>
        </w:rPr>
        <w:t>8.3.2.2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_Toc193390901 \h </w:instrText>
      </w:r>
      <w:r>
        <w:rPr>
          <w:noProof/>
        </w:rPr>
      </w:r>
      <w:r>
        <w:rPr>
          <w:noProof/>
        </w:rPr>
        <w:fldChar w:fldCharType="separate"/>
      </w:r>
      <w:r>
        <w:rPr>
          <w:noProof/>
        </w:rPr>
        <w:t>69</w:t>
      </w:r>
      <w:r>
        <w:rPr>
          <w:noProof/>
        </w:rPr>
        <w:fldChar w:fldCharType="end"/>
      </w:r>
    </w:p>
    <w:p w14:paraId="669E5024" w14:textId="239D52E6" w:rsidR="00A15C1C" w:rsidRDefault="00A15C1C">
      <w:pPr>
        <w:pStyle w:val="TOC4"/>
        <w:rPr>
          <w:rFonts w:asciiTheme="minorHAnsi" w:hAnsiTheme="minorHAnsi" w:cstheme="minorBidi"/>
          <w:noProof/>
          <w:kern w:val="2"/>
          <w:sz w:val="24"/>
          <w:szCs w:val="24"/>
          <w:lang w:eastAsia="en-GB"/>
          <w14:ligatures w14:val="standardContextual"/>
        </w:rPr>
      </w:pPr>
      <w:r>
        <w:rPr>
          <w:noProof/>
        </w:rPr>
        <w:lastRenderedPageBreak/>
        <w:t>8.3.2.3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_Toc193390902 \h </w:instrText>
      </w:r>
      <w:r>
        <w:rPr>
          <w:noProof/>
        </w:rPr>
      </w:r>
      <w:r>
        <w:rPr>
          <w:noProof/>
        </w:rPr>
        <w:fldChar w:fldCharType="separate"/>
      </w:r>
      <w:r>
        <w:rPr>
          <w:noProof/>
        </w:rPr>
        <w:t>69</w:t>
      </w:r>
      <w:r>
        <w:rPr>
          <w:noProof/>
        </w:rPr>
        <w:fldChar w:fldCharType="end"/>
      </w:r>
    </w:p>
    <w:p w14:paraId="627573DB" w14:textId="79334A21" w:rsidR="00A15C1C" w:rsidRDefault="00A15C1C">
      <w:pPr>
        <w:pStyle w:val="TOC4"/>
        <w:rPr>
          <w:rFonts w:asciiTheme="minorHAnsi" w:hAnsiTheme="minorHAnsi" w:cstheme="minorBidi"/>
          <w:noProof/>
          <w:kern w:val="2"/>
          <w:sz w:val="24"/>
          <w:szCs w:val="24"/>
          <w:lang w:eastAsia="en-GB"/>
          <w14:ligatures w14:val="standardContextual"/>
        </w:rPr>
      </w:pPr>
      <w:r>
        <w:rPr>
          <w:noProof/>
        </w:rPr>
        <w:t>8.3.2.4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_Toc193390903 \h </w:instrText>
      </w:r>
      <w:r>
        <w:rPr>
          <w:noProof/>
        </w:rPr>
      </w:r>
      <w:r>
        <w:rPr>
          <w:noProof/>
        </w:rPr>
        <w:fldChar w:fldCharType="separate"/>
      </w:r>
      <w:r>
        <w:rPr>
          <w:noProof/>
        </w:rPr>
        <w:t>75</w:t>
      </w:r>
      <w:r>
        <w:rPr>
          <w:noProof/>
        </w:rPr>
        <w:fldChar w:fldCharType="end"/>
      </w:r>
    </w:p>
    <w:p w14:paraId="4EEA7F49" w14:textId="2925A0E3" w:rsidR="00A15C1C" w:rsidRDefault="00A15C1C">
      <w:pPr>
        <w:pStyle w:val="TOC4"/>
        <w:rPr>
          <w:rFonts w:asciiTheme="minorHAnsi" w:hAnsiTheme="minorHAnsi" w:cstheme="minorBidi"/>
          <w:noProof/>
          <w:kern w:val="2"/>
          <w:sz w:val="24"/>
          <w:szCs w:val="24"/>
          <w:lang w:eastAsia="en-GB"/>
          <w14:ligatures w14:val="standardContextual"/>
        </w:rPr>
      </w:pPr>
      <w:r>
        <w:rPr>
          <w:noProof/>
        </w:rPr>
        <w:t>8.3.2.5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_Toc193390904 \h </w:instrText>
      </w:r>
      <w:r>
        <w:rPr>
          <w:noProof/>
        </w:rPr>
      </w:r>
      <w:r>
        <w:rPr>
          <w:noProof/>
        </w:rPr>
        <w:fldChar w:fldCharType="separate"/>
      </w:r>
      <w:r>
        <w:rPr>
          <w:noProof/>
        </w:rPr>
        <w:t>75</w:t>
      </w:r>
      <w:r>
        <w:rPr>
          <w:noProof/>
        </w:rPr>
        <w:fldChar w:fldCharType="end"/>
      </w:r>
    </w:p>
    <w:p w14:paraId="1521EE7C" w14:textId="46EBF114" w:rsidR="00A15C1C" w:rsidRDefault="00A15C1C">
      <w:pPr>
        <w:pStyle w:val="TOC4"/>
        <w:rPr>
          <w:rFonts w:asciiTheme="minorHAnsi" w:hAnsiTheme="minorHAnsi" w:cstheme="minorBidi"/>
          <w:noProof/>
          <w:kern w:val="2"/>
          <w:sz w:val="24"/>
          <w:szCs w:val="24"/>
          <w:lang w:eastAsia="en-GB"/>
          <w14:ligatures w14:val="standardContextual"/>
        </w:rPr>
      </w:pPr>
      <w:r>
        <w:rPr>
          <w:noProof/>
        </w:rPr>
        <w:t>8.3.2.6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_Toc193390905 \h </w:instrText>
      </w:r>
      <w:r>
        <w:rPr>
          <w:noProof/>
        </w:rPr>
      </w:r>
      <w:r>
        <w:rPr>
          <w:noProof/>
        </w:rPr>
        <w:fldChar w:fldCharType="separate"/>
      </w:r>
      <w:r>
        <w:rPr>
          <w:noProof/>
        </w:rPr>
        <w:t>75</w:t>
      </w:r>
      <w:r>
        <w:rPr>
          <w:noProof/>
        </w:rPr>
        <w:fldChar w:fldCharType="end"/>
      </w:r>
    </w:p>
    <w:p w14:paraId="51C6D227" w14:textId="2CCEC8DD" w:rsidR="00A15C1C" w:rsidRDefault="00A15C1C">
      <w:pPr>
        <w:pStyle w:val="TOC4"/>
        <w:rPr>
          <w:rFonts w:asciiTheme="minorHAnsi" w:hAnsiTheme="minorHAnsi" w:cstheme="minorBidi"/>
          <w:noProof/>
          <w:kern w:val="2"/>
          <w:sz w:val="24"/>
          <w:szCs w:val="24"/>
          <w:lang w:eastAsia="en-GB"/>
          <w14:ligatures w14:val="standardContextual"/>
        </w:rPr>
      </w:pPr>
      <w:r>
        <w:rPr>
          <w:noProof/>
        </w:rPr>
        <w:t>8.3.2.7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_Toc193390906 \h </w:instrText>
      </w:r>
      <w:r>
        <w:rPr>
          <w:noProof/>
        </w:rPr>
      </w:r>
      <w:r>
        <w:rPr>
          <w:noProof/>
        </w:rPr>
        <w:fldChar w:fldCharType="separate"/>
      </w:r>
      <w:r>
        <w:rPr>
          <w:noProof/>
        </w:rPr>
        <w:t>76</w:t>
      </w:r>
      <w:r>
        <w:rPr>
          <w:noProof/>
        </w:rPr>
        <w:fldChar w:fldCharType="end"/>
      </w:r>
    </w:p>
    <w:p w14:paraId="53790A78" w14:textId="1F5F01F0" w:rsidR="00A15C1C" w:rsidRDefault="00A15C1C">
      <w:pPr>
        <w:pStyle w:val="TOC4"/>
        <w:rPr>
          <w:rFonts w:asciiTheme="minorHAnsi" w:hAnsiTheme="minorHAnsi" w:cstheme="minorBidi"/>
          <w:noProof/>
          <w:kern w:val="2"/>
          <w:sz w:val="24"/>
          <w:szCs w:val="24"/>
          <w:lang w:eastAsia="en-GB"/>
          <w14:ligatures w14:val="standardContextual"/>
        </w:rPr>
      </w:pPr>
      <w:r>
        <w:rPr>
          <w:noProof/>
        </w:rPr>
        <w:t>8.3.2.8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_Toc193390907 \h </w:instrText>
      </w:r>
      <w:r>
        <w:rPr>
          <w:noProof/>
        </w:rPr>
      </w:r>
      <w:r>
        <w:rPr>
          <w:noProof/>
        </w:rPr>
        <w:fldChar w:fldCharType="separate"/>
      </w:r>
      <w:r>
        <w:rPr>
          <w:noProof/>
        </w:rPr>
        <w:t>97</w:t>
      </w:r>
      <w:r>
        <w:rPr>
          <w:noProof/>
        </w:rPr>
        <w:fldChar w:fldCharType="end"/>
      </w:r>
    </w:p>
    <w:p w14:paraId="65937170" w14:textId="2B324A00" w:rsidR="00A15C1C" w:rsidRDefault="00A15C1C">
      <w:pPr>
        <w:pStyle w:val="TOC4"/>
        <w:rPr>
          <w:rFonts w:asciiTheme="minorHAnsi" w:hAnsiTheme="minorHAnsi" w:cstheme="minorBidi"/>
          <w:noProof/>
          <w:kern w:val="2"/>
          <w:sz w:val="24"/>
          <w:szCs w:val="24"/>
          <w:lang w:eastAsia="en-GB"/>
          <w14:ligatures w14:val="standardContextual"/>
        </w:rPr>
      </w:pPr>
      <w:r>
        <w:rPr>
          <w:noProof/>
        </w:rPr>
        <w:t>8.3.2.9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_Toc193390908 \h </w:instrText>
      </w:r>
      <w:r>
        <w:rPr>
          <w:noProof/>
        </w:rPr>
      </w:r>
      <w:r>
        <w:rPr>
          <w:noProof/>
        </w:rPr>
        <w:fldChar w:fldCharType="separate"/>
      </w:r>
      <w:r>
        <w:rPr>
          <w:noProof/>
        </w:rPr>
        <w:t>97</w:t>
      </w:r>
      <w:r>
        <w:rPr>
          <w:noProof/>
        </w:rPr>
        <w:fldChar w:fldCharType="end"/>
      </w:r>
    </w:p>
    <w:p w14:paraId="6473B957" w14:textId="451627D4" w:rsidR="00A15C1C" w:rsidRDefault="00A15C1C">
      <w:pPr>
        <w:pStyle w:val="TOC4"/>
        <w:rPr>
          <w:rFonts w:asciiTheme="minorHAnsi" w:hAnsiTheme="minorHAnsi" w:cstheme="minorBidi"/>
          <w:noProof/>
          <w:kern w:val="2"/>
          <w:sz w:val="24"/>
          <w:szCs w:val="24"/>
          <w:lang w:eastAsia="en-GB"/>
          <w14:ligatures w14:val="standardContextual"/>
        </w:rPr>
      </w:pPr>
      <w:r>
        <w:rPr>
          <w:noProof/>
        </w:rPr>
        <w:t>8.3.2.10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_Toc193390909 \h </w:instrText>
      </w:r>
      <w:r>
        <w:rPr>
          <w:noProof/>
        </w:rPr>
      </w:r>
      <w:r>
        <w:rPr>
          <w:noProof/>
        </w:rPr>
        <w:fldChar w:fldCharType="separate"/>
      </w:r>
      <w:r>
        <w:rPr>
          <w:noProof/>
        </w:rPr>
        <w:t>97</w:t>
      </w:r>
      <w:r>
        <w:rPr>
          <w:noProof/>
        </w:rPr>
        <w:fldChar w:fldCharType="end"/>
      </w:r>
    </w:p>
    <w:p w14:paraId="469A2EC6" w14:textId="5FF5E8A1" w:rsidR="00A15C1C" w:rsidRDefault="00A15C1C">
      <w:pPr>
        <w:pStyle w:val="TOC4"/>
        <w:rPr>
          <w:rFonts w:asciiTheme="minorHAnsi" w:hAnsiTheme="minorHAnsi" w:cstheme="minorBidi"/>
          <w:noProof/>
          <w:kern w:val="2"/>
          <w:sz w:val="24"/>
          <w:szCs w:val="24"/>
          <w:lang w:eastAsia="en-GB"/>
          <w14:ligatures w14:val="standardContextual"/>
        </w:rPr>
      </w:pPr>
      <w:r>
        <w:rPr>
          <w:noProof/>
        </w:rPr>
        <w:t>8.3.2.11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_Toc193390910 \h </w:instrText>
      </w:r>
      <w:r>
        <w:rPr>
          <w:noProof/>
        </w:rPr>
      </w:r>
      <w:r>
        <w:rPr>
          <w:noProof/>
        </w:rPr>
        <w:fldChar w:fldCharType="separate"/>
      </w:r>
      <w:r>
        <w:rPr>
          <w:noProof/>
        </w:rPr>
        <w:t>97</w:t>
      </w:r>
      <w:r>
        <w:rPr>
          <w:noProof/>
        </w:rPr>
        <w:fldChar w:fldCharType="end"/>
      </w:r>
    </w:p>
    <w:p w14:paraId="2401388C" w14:textId="37C6B65B" w:rsidR="00A15C1C" w:rsidRDefault="00A15C1C">
      <w:pPr>
        <w:pStyle w:val="TOC4"/>
        <w:rPr>
          <w:rFonts w:asciiTheme="minorHAnsi" w:hAnsiTheme="minorHAnsi" w:cstheme="minorBidi"/>
          <w:noProof/>
          <w:kern w:val="2"/>
          <w:sz w:val="24"/>
          <w:szCs w:val="24"/>
          <w:lang w:eastAsia="en-GB"/>
          <w14:ligatures w14:val="standardContextual"/>
        </w:rPr>
      </w:pPr>
      <w:r>
        <w:rPr>
          <w:noProof/>
        </w:rPr>
        <w:t>8.3.2.12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_Toc193390911 \h </w:instrText>
      </w:r>
      <w:r>
        <w:rPr>
          <w:noProof/>
        </w:rPr>
      </w:r>
      <w:r>
        <w:rPr>
          <w:noProof/>
        </w:rPr>
        <w:fldChar w:fldCharType="separate"/>
      </w:r>
      <w:r>
        <w:rPr>
          <w:noProof/>
        </w:rPr>
        <w:t>97</w:t>
      </w:r>
      <w:r>
        <w:rPr>
          <w:noProof/>
        </w:rPr>
        <w:fldChar w:fldCharType="end"/>
      </w:r>
    </w:p>
    <w:p w14:paraId="5DE32BCC" w14:textId="2E9B1566"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en-US"/>
        </w:rPr>
        <w:t>8.4</w:t>
      </w:r>
      <w:r>
        <w:rPr>
          <w:rFonts w:asciiTheme="minorHAnsi" w:hAnsiTheme="minorHAnsi" w:cstheme="minorBidi"/>
          <w:noProof/>
          <w:kern w:val="2"/>
          <w:sz w:val="24"/>
          <w:szCs w:val="24"/>
          <w:lang w:eastAsia="en-GB"/>
          <w14:ligatures w14:val="standardContextual"/>
        </w:rPr>
        <w:tab/>
      </w:r>
      <w:r w:rsidRPr="00B6502F">
        <w:rPr>
          <w:noProof/>
          <w:lang w:val="en-US"/>
        </w:rPr>
        <w:t>MCPTT service configuration document</w:t>
      </w:r>
      <w:r>
        <w:rPr>
          <w:noProof/>
        </w:rPr>
        <w:tab/>
      </w:r>
      <w:r>
        <w:rPr>
          <w:noProof/>
        </w:rPr>
        <w:fldChar w:fldCharType="begin" w:fldLock="1"/>
      </w:r>
      <w:r>
        <w:rPr>
          <w:noProof/>
        </w:rPr>
        <w:instrText xml:space="preserve"> PAGEREF _Toc193390912 \h </w:instrText>
      </w:r>
      <w:r>
        <w:rPr>
          <w:noProof/>
        </w:rPr>
      </w:r>
      <w:r>
        <w:rPr>
          <w:noProof/>
        </w:rPr>
        <w:fldChar w:fldCharType="separate"/>
      </w:r>
      <w:r>
        <w:rPr>
          <w:noProof/>
        </w:rPr>
        <w:t>97</w:t>
      </w:r>
      <w:r>
        <w:rPr>
          <w:noProof/>
        </w:rPr>
        <w:fldChar w:fldCharType="end"/>
      </w:r>
    </w:p>
    <w:p w14:paraId="6F142240" w14:textId="78D4DB4D" w:rsidR="00A15C1C" w:rsidRDefault="00A15C1C">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_Toc193390913 \h </w:instrText>
      </w:r>
      <w:r>
        <w:rPr>
          <w:noProof/>
        </w:rPr>
      </w:r>
      <w:r>
        <w:rPr>
          <w:noProof/>
        </w:rPr>
        <w:fldChar w:fldCharType="separate"/>
      </w:r>
      <w:r>
        <w:rPr>
          <w:noProof/>
        </w:rPr>
        <w:t>97</w:t>
      </w:r>
      <w:r>
        <w:rPr>
          <w:noProof/>
        </w:rPr>
        <w:fldChar w:fldCharType="end"/>
      </w:r>
    </w:p>
    <w:p w14:paraId="7272D5BA" w14:textId="3614CE39" w:rsidR="00A15C1C" w:rsidRDefault="00A15C1C">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_Toc193390914 \h </w:instrText>
      </w:r>
      <w:r>
        <w:rPr>
          <w:noProof/>
        </w:rPr>
      </w:r>
      <w:r>
        <w:rPr>
          <w:noProof/>
        </w:rPr>
        <w:fldChar w:fldCharType="separate"/>
      </w:r>
      <w:r>
        <w:rPr>
          <w:noProof/>
        </w:rPr>
        <w:t>97</w:t>
      </w:r>
      <w:r>
        <w:rPr>
          <w:noProof/>
        </w:rPr>
        <w:fldChar w:fldCharType="end"/>
      </w:r>
    </w:p>
    <w:p w14:paraId="3A7E30BD" w14:textId="370C508B" w:rsidR="00A15C1C" w:rsidRDefault="00A15C1C">
      <w:pPr>
        <w:pStyle w:val="TOC4"/>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_Toc193390915 \h </w:instrText>
      </w:r>
      <w:r>
        <w:rPr>
          <w:noProof/>
        </w:rPr>
      </w:r>
      <w:r>
        <w:rPr>
          <w:noProof/>
        </w:rPr>
        <w:fldChar w:fldCharType="separate"/>
      </w:r>
      <w:r>
        <w:rPr>
          <w:noProof/>
        </w:rPr>
        <w:t>97</w:t>
      </w:r>
      <w:r>
        <w:rPr>
          <w:noProof/>
        </w:rPr>
        <w:fldChar w:fldCharType="end"/>
      </w:r>
    </w:p>
    <w:p w14:paraId="1620995B" w14:textId="050B562A" w:rsidR="00A15C1C" w:rsidRDefault="00A15C1C">
      <w:pPr>
        <w:pStyle w:val="TOC4"/>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_Toc193390916 \h </w:instrText>
      </w:r>
      <w:r>
        <w:rPr>
          <w:noProof/>
        </w:rPr>
      </w:r>
      <w:r>
        <w:rPr>
          <w:noProof/>
        </w:rPr>
        <w:fldChar w:fldCharType="separate"/>
      </w:r>
      <w:r>
        <w:rPr>
          <w:noProof/>
        </w:rPr>
        <w:t>100</w:t>
      </w:r>
      <w:r>
        <w:rPr>
          <w:noProof/>
        </w:rPr>
        <w:fldChar w:fldCharType="end"/>
      </w:r>
    </w:p>
    <w:p w14:paraId="7BA7F19A" w14:textId="45CB2DAD" w:rsidR="00A15C1C" w:rsidRDefault="00A15C1C">
      <w:pPr>
        <w:pStyle w:val="TOC4"/>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_Toc193390917 \h </w:instrText>
      </w:r>
      <w:r>
        <w:rPr>
          <w:noProof/>
        </w:rPr>
      </w:r>
      <w:r>
        <w:rPr>
          <w:noProof/>
        </w:rPr>
        <w:fldChar w:fldCharType="separate"/>
      </w:r>
      <w:r>
        <w:rPr>
          <w:noProof/>
        </w:rPr>
        <w:t>100</w:t>
      </w:r>
      <w:r>
        <w:rPr>
          <w:noProof/>
        </w:rPr>
        <w:fldChar w:fldCharType="end"/>
      </w:r>
    </w:p>
    <w:p w14:paraId="74EC8DF7" w14:textId="477C32F6" w:rsidR="00A15C1C" w:rsidRDefault="00A15C1C">
      <w:pPr>
        <w:pStyle w:val="TOC4"/>
        <w:rPr>
          <w:rFonts w:asciiTheme="minorHAnsi" w:hAnsiTheme="minorHAnsi" w:cstheme="minorBidi"/>
          <w:noProof/>
          <w:kern w:val="2"/>
          <w:sz w:val="24"/>
          <w:szCs w:val="24"/>
          <w:lang w:eastAsia="en-GB"/>
          <w14:ligatures w14:val="standardContextual"/>
        </w:rPr>
      </w:pPr>
      <w:r>
        <w:rPr>
          <w:noProof/>
        </w:rPr>
        <w:t>8.4.2.4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_Toc193390918 \h </w:instrText>
      </w:r>
      <w:r>
        <w:rPr>
          <w:noProof/>
        </w:rPr>
      </w:r>
      <w:r>
        <w:rPr>
          <w:noProof/>
        </w:rPr>
        <w:fldChar w:fldCharType="separate"/>
      </w:r>
      <w:r>
        <w:rPr>
          <w:noProof/>
        </w:rPr>
        <w:t>105</w:t>
      </w:r>
      <w:r>
        <w:rPr>
          <w:noProof/>
        </w:rPr>
        <w:fldChar w:fldCharType="end"/>
      </w:r>
    </w:p>
    <w:p w14:paraId="320F21A9" w14:textId="114AFBE4" w:rsidR="00A15C1C" w:rsidRDefault="00A15C1C">
      <w:pPr>
        <w:pStyle w:val="TOC4"/>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_Toc193390919 \h </w:instrText>
      </w:r>
      <w:r>
        <w:rPr>
          <w:noProof/>
        </w:rPr>
      </w:r>
      <w:r>
        <w:rPr>
          <w:noProof/>
        </w:rPr>
        <w:fldChar w:fldCharType="separate"/>
      </w:r>
      <w:r>
        <w:rPr>
          <w:noProof/>
        </w:rPr>
        <w:t>105</w:t>
      </w:r>
      <w:r>
        <w:rPr>
          <w:noProof/>
        </w:rPr>
        <w:fldChar w:fldCharType="end"/>
      </w:r>
    </w:p>
    <w:p w14:paraId="098B1DA6" w14:textId="1EA96D87" w:rsidR="00A15C1C" w:rsidRDefault="00A15C1C">
      <w:pPr>
        <w:pStyle w:val="TOC4"/>
        <w:rPr>
          <w:rFonts w:asciiTheme="minorHAnsi" w:hAnsiTheme="minorHAnsi" w:cstheme="minorBidi"/>
          <w:noProof/>
          <w:kern w:val="2"/>
          <w:sz w:val="24"/>
          <w:szCs w:val="24"/>
          <w:lang w:eastAsia="en-GB"/>
          <w14:ligatures w14:val="standardContextual"/>
        </w:rPr>
      </w:pPr>
      <w:r>
        <w:rPr>
          <w:noProof/>
        </w:rPr>
        <w:t>8.4.2.6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_Toc193390920 \h </w:instrText>
      </w:r>
      <w:r>
        <w:rPr>
          <w:noProof/>
        </w:rPr>
      </w:r>
      <w:r>
        <w:rPr>
          <w:noProof/>
        </w:rPr>
        <w:fldChar w:fldCharType="separate"/>
      </w:r>
      <w:r>
        <w:rPr>
          <w:noProof/>
        </w:rPr>
        <w:t>105</w:t>
      </w:r>
      <w:r>
        <w:rPr>
          <w:noProof/>
        </w:rPr>
        <w:fldChar w:fldCharType="end"/>
      </w:r>
    </w:p>
    <w:p w14:paraId="38FD2732" w14:textId="579F424C" w:rsidR="00A15C1C" w:rsidRDefault="00A15C1C">
      <w:pPr>
        <w:pStyle w:val="TOC4"/>
        <w:rPr>
          <w:rFonts w:asciiTheme="minorHAnsi" w:hAnsiTheme="minorHAnsi" w:cstheme="minorBidi"/>
          <w:noProof/>
          <w:kern w:val="2"/>
          <w:sz w:val="24"/>
          <w:szCs w:val="24"/>
          <w:lang w:eastAsia="en-GB"/>
          <w14:ligatures w14:val="standardContextual"/>
        </w:rPr>
      </w:pPr>
      <w:r>
        <w:rPr>
          <w:noProof/>
        </w:rPr>
        <w:t>8.4.2.7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_Toc193390921 \h </w:instrText>
      </w:r>
      <w:r>
        <w:rPr>
          <w:noProof/>
        </w:rPr>
      </w:r>
      <w:r>
        <w:rPr>
          <w:noProof/>
        </w:rPr>
        <w:fldChar w:fldCharType="separate"/>
      </w:r>
      <w:r>
        <w:rPr>
          <w:noProof/>
        </w:rPr>
        <w:t>108</w:t>
      </w:r>
      <w:r>
        <w:rPr>
          <w:noProof/>
        </w:rPr>
        <w:fldChar w:fldCharType="end"/>
      </w:r>
    </w:p>
    <w:p w14:paraId="62D5845A" w14:textId="6350190C" w:rsidR="00A15C1C" w:rsidRDefault="00A15C1C">
      <w:pPr>
        <w:pStyle w:val="TOC4"/>
        <w:rPr>
          <w:rFonts w:asciiTheme="minorHAnsi" w:hAnsiTheme="minorHAnsi" w:cstheme="minorBidi"/>
          <w:noProof/>
          <w:kern w:val="2"/>
          <w:sz w:val="24"/>
          <w:szCs w:val="24"/>
          <w:lang w:eastAsia="en-GB"/>
          <w14:ligatures w14:val="standardContextual"/>
        </w:rPr>
      </w:pPr>
      <w:r>
        <w:rPr>
          <w:noProof/>
        </w:rPr>
        <w:t>8.4.2.8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_Toc193390922 \h </w:instrText>
      </w:r>
      <w:r>
        <w:rPr>
          <w:noProof/>
        </w:rPr>
      </w:r>
      <w:r>
        <w:rPr>
          <w:noProof/>
        </w:rPr>
        <w:fldChar w:fldCharType="separate"/>
      </w:r>
      <w:r>
        <w:rPr>
          <w:noProof/>
        </w:rPr>
        <w:t>112</w:t>
      </w:r>
      <w:r>
        <w:rPr>
          <w:noProof/>
        </w:rPr>
        <w:fldChar w:fldCharType="end"/>
      </w:r>
    </w:p>
    <w:p w14:paraId="34434CB5" w14:textId="7EC4D540" w:rsidR="00A15C1C" w:rsidRDefault="00A15C1C">
      <w:pPr>
        <w:pStyle w:val="TOC4"/>
        <w:rPr>
          <w:rFonts w:asciiTheme="minorHAnsi" w:hAnsiTheme="minorHAnsi" w:cstheme="minorBidi"/>
          <w:noProof/>
          <w:kern w:val="2"/>
          <w:sz w:val="24"/>
          <w:szCs w:val="24"/>
          <w:lang w:eastAsia="en-GB"/>
          <w14:ligatures w14:val="standardContextual"/>
        </w:rPr>
      </w:pPr>
      <w:r>
        <w:rPr>
          <w:noProof/>
        </w:rPr>
        <w:t>8.4.2.9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_Toc193390923 \h </w:instrText>
      </w:r>
      <w:r>
        <w:rPr>
          <w:noProof/>
        </w:rPr>
      </w:r>
      <w:r>
        <w:rPr>
          <w:noProof/>
        </w:rPr>
        <w:fldChar w:fldCharType="separate"/>
      </w:r>
      <w:r>
        <w:rPr>
          <w:noProof/>
        </w:rPr>
        <w:t>112</w:t>
      </w:r>
      <w:r>
        <w:rPr>
          <w:noProof/>
        </w:rPr>
        <w:fldChar w:fldCharType="end"/>
      </w:r>
    </w:p>
    <w:p w14:paraId="14E297B2" w14:textId="66D8B66B" w:rsidR="00A15C1C" w:rsidRDefault="00A15C1C">
      <w:pPr>
        <w:pStyle w:val="TOC4"/>
        <w:rPr>
          <w:rFonts w:asciiTheme="minorHAnsi" w:hAnsiTheme="minorHAnsi" w:cstheme="minorBidi"/>
          <w:noProof/>
          <w:kern w:val="2"/>
          <w:sz w:val="24"/>
          <w:szCs w:val="24"/>
          <w:lang w:eastAsia="en-GB"/>
          <w14:ligatures w14:val="standardContextual"/>
        </w:rPr>
      </w:pPr>
      <w:r>
        <w:rPr>
          <w:noProof/>
        </w:rPr>
        <w:t>8.4.2.10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_Toc193390924 \h </w:instrText>
      </w:r>
      <w:r>
        <w:rPr>
          <w:noProof/>
        </w:rPr>
      </w:r>
      <w:r>
        <w:rPr>
          <w:noProof/>
        </w:rPr>
        <w:fldChar w:fldCharType="separate"/>
      </w:r>
      <w:r>
        <w:rPr>
          <w:noProof/>
        </w:rPr>
        <w:t>112</w:t>
      </w:r>
      <w:r>
        <w:rPr>
          <w:noProof/>
        </w:rPr>
        <w:fldChar w:fldCharType="end"/>
      </w:r>
    </w:p>
    <w:p w14:paraId="53E23645" w14:textId="3D9B79B8" w:rsidR="00A15C1C" w:rsidRDefault="00A15C1C">
      <w:pPr>
        <w:pStyle w:val="TOC4"/>
        <w:rPr>
          <w:rFonts w:asciiTheme="minorHAnsi" w:hAnsiTheme="minorHAnsi" w:cstheme="minorBidi"/>
          <w:noProof/>
          <w:kern w:val="2"/>
          <w:sz w:val="24"/>
          <w:szCs w:val="24"/>
          <w:lang w:eastAsia="en-GB"/>
          <w14:ligatures w14:val="standardContextual"/>
        </w:rPr>
      </w:pPr>
      <w:r>
        <w:rPr>
          <w:noProof/>
        </w:rPr>
        <w:t>8.4.2.11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_Toc193390925 \h </w:instrText>
      </w:r>
      <w:r>
        <w:rPr>
          <w:noProof/>
        </w:rPr>
      </w:r>
      <w:r>
        <w:rPr>
          <w:noProof/>
        </w:rPr>
        <w:fldChar w:fldCharType="separate"/>
      </w:r>
      <w:r>
        <w:rPr>
          <w:noProof/>
        </w:rPr>
        <w:t>112</w:t>
      </w:r>
      <w:r>
        <w:rPr>
          <w:noProof/>
        </w:rPr>
        <w:fldChar w:fldCharType="end"/>
      </w:r>
    </w:p>
    <w:p w14:paraId="2848CE28" w14:textId="6036C4EA" w:rsidR="00A15C1C" w:rsidRDefault="00A15C1C">
      <w:pPr>
        <w:pStyle w:val="TOC4"/>
        <w:rPr>
          <w:rFonts w:asciiTheme="minorHAnsi" w:hAnsiTheme="minorHAnsi" w:cstheme="minorBidi"/>
          <w:noProof/>
          <w:kern w:val="2"/>
          <w:sz w:val="24"/>
          <w:szCs w:val="24"/>
          <w:lang w:eastAsia="en-GB"/>
          <w14:ligatures w14:val="standardContextual"/>
        </w:rPr>
      </w:pPr>
      <w:r>
        <w:rPr>
          <w:noProof/>
        </w:rPr>
        <w:t>8.4.2.12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_Toc193390926 \h </w:instrText>
      </w:r>
      <w:r>
        <w:rPr>
          <w:noProof/>
        </w:rPr>
      </w:r>
      <w:r>
        <w:rPr>
          <w:noProof/>
        </w:rPr>
        <w:fldChar w:fldCharType="separate"/>
      </w:r>
      <w:r>
        <w:rPr>
          <w:noProof/>
        </w:rPr>
        <w:t>112</w:t>
      </w:r>
      <w:r>
        <w:rPr>
          <w:noProof/>
        </w:rPr>
        <w:fldChar w:fldCharType="end"/>
      </w:r>
    </w:p>
    <w:p w14:paraId="0C19AD40" w14:textId="5B7B4268" w:rsidR="00A15C1C" w:rsidRDefault="00A15C1C">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MCVideo configuration management documents</w:t>
      </w:r>
      <w:r>
        <w:rPr>
          <w:noProof/>
        </w:rPr>
        <w:tab/>
      </w:r>
      <w:r>
        <w:rPr>
          <w:noProof/>
        </w:rPr>
        <w:fldChar w:fldCharType="begin" w:fldLock="1"/>
      </w:r>
      <w:r>
        <w:rPr>
          <w:noProof/>
        </w:rPr>
        <w:instrText xml:space="preserve"> PAGEREF _Toc193390927 \h </w:instrText>
      </w:r>
      <w:r>
        <w:rPr>
          <w:noProof/>
        </w:rPr>
      </w:r>
      <w:r>
        <w:rPr>
          <w:noProof/>
        </w:rPr>
        <w:fldChar w:fldCharType="separate"/>
      </w:r>
      <w:r>
        <w:rPr>
          <w:noProof/>
        </w:rPr>
        <w:t>113</w:t>
      </w:r>
      <w:r>
        <w:rPr>
          <w:noProof/>
        </w:rPr>
        <w:fldChar w:fldCharType="end"/>
      </w:r>
    </w:p>
    <w:p w14:paraId="5018261F" w14:textId="6B18F174" w:rsidR="00A15C1C" w:rsidRDefault="00A15C1C">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_Toc193390928 \h </w:instrText>
      </w:r>
      <w:r>
        <w:rPr>
          <w:noProof/>
        </w:rPr>
      </w:r>
      <w:r>
        <w:rPr>
          <w:noProof/>
        </w:rPr>
        <w:fldChar w:fldCharType="separate"/>
      </w:r>
      <w:r>
        <w:rPr>
          <w:noProof/>
        </w:rPr>
        <w:t>113</w:t>
      </w:r>
      <w:r>
        <w:rPr>
          <w:noProof/>
        </w:rPr>
        <w:fldChar w:fldCharType="end"/>
      </w:r>
    </w:p>
    <w:p w14:paraId="497B641A" w14:textId="2F1C0674"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fr-FR"/>
        </w:rPr>
        <w:t>9.2</w:t>
      </w:r>
      <w:r>
        <w:rPr>
          <w:rFonts w:asciiTheme="minorHAnsi" w:hAnsiTheme="minorHAnsi" w:cstheme="minorBidi"/>
          <w:noProof/>
          <w:kern w:val="2"/>
          <w:sz w:val="24"/>
          <w:szCs w:val="24"/>
          <w:lang w:eastAsia="en-GB"/>
          <w14:ligatures w14:val="standardContextual"/>
        </w:rPr>
        <w:tab/>
      </w:r>
      <w:r w:rsidRPr="00B6502F">
        <w:rPr>
          <w:noProof/>
          <w:lang w:val="fr-FR"/>
        </w:rPr>
        <w:t>MCVideo UE configuration document</w:t>
      </w:r>
      <w:r>
        <w:rPr>
          <w:noProof/>
        </w:rPr>
        <w:tab/>
      </w:r>
      <w:r>
        <w:rPr>
          <w:noProof/>
        </w:rPr>
        <w:fldChar w:fldCharType="begin" w:fldLock="1"/>
      </w:r>
      <w:r>
        <w:rPr>
          <w:noProof/>
        </w:rPr>
        <w:instrText xml:space="preserve"> PAGEREF _Toc193390929 \h </w:instrText>
      </w:r>
      <w:r>
        <w:rPr>
          <w:noProof/>
        </w:rPr>
      </w:r>
      <w:r>
        <w:rPr>
          <w:noProof/>
        </w:rPr>
        <w:fldChar w:fldCharType="separate"/>
      </w:r>
      <w:r>
        <w:rPr>
          <w:noProof/>
        </w:rPr>
        <w:t>113</w:t>
      </w:r>
      <w:r>
        <w:rPr>
          <w:noProof/>
        </w:rPr>
        <w:fldChar w:fldCharType="end"/>
      </w:r>
    </w:p>
    <w:p w14:paraId="1DBC286B" w14:textId="23FC1907" w:rsidR="00A15C1C" w:rsidRDefault="00A15C1C">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_Toc193390930 \h </w:instrText>
      </w:r>
      <w:r>
        <w:rPr>
          <w:noProof/>
        </w:rPr>
      </w:r>
      <w:r>
        <w:rPr>
          <w:noProof/>
        </w:rPr>
        <w:fldChar w:fldCharType="separate"/>
      </w:r>
      <w:r>
        <w:rPr>
          <w:noProof/>
        </w:rPr>
        <w:t>113</w:t>
      </w:r>
      <w:r>
        <w:rPr>
          <w:noProof/>
        </w:rPr>
        <w:fldChar w:fldCharType="end"/>
      </w:r>
    </w:p>
    <w:p w14:paraId="566744B8" w14:textId="3B396D3D" w:rsidR="00A15C1C" w:rsidRDefault="00A15C1C">
      <w:pPr>
        <w:pStyle w:val="TOC3"/>
        <w:rPr>
          <w:rFonts w:asciiTheme="minorHAnsi" w:hAnsiTheme="minorHAnsi" w:cstheme="minorBidi"/>
          <w:noProof/>
          <w:kern w:val="2"/>
          <w:sz w:val="24"/>
          <w:szCs w:val="24"/>
          <w:lang w:eastAsia="en-GB"/>
          <w14:ligatures w14:val="standardContextual"/>
        </w:rPr>
      </w:pPr>
      <w:r>
        <w:rPr>
          <w:noProof/>
        </w:rPr>
        <w:t>9.2.1A</w:t>
      </w:r>
      <w:r>
        <w:rPr>
          <w:rFonts w:asciiTheme="minorHAnsi" w:hAnsiTheme="minorHAnsi" w:cstheme="minorBidi"/>
          <w:noProof/>
          <w:kern w:val="2"/>
          <w:sz w:val="24"/>
          <w:szCs w:val="24"/>
          <w:lang w:eastAsia="en-GB"/>
          <w14:ligatures w14:val="standardContextual"/>
        </w:rPr>
        <w:tab/>
      </w:r>
      <w:r>
        <w:rPr>
          <w:noProof/>
        </w:rPr>
        <w:t>MCVideo client access to MCVideo UE configuration documents</w:t>
      </w:r>
      <w:r>
        <w:rPr>
          <w:noProof/>
        </w:rPr>
        <w:tab/>
      </w:r>
      <w:r>
        <w:rPr>
          <w:noProof/>
        </w:rPr>
        <w:fldChar w:fldCharType="begin" w:fldLock="1"/>
      </w:r>
      <w:r>
        <w:rPr>
          <w:noProof/>
        </w:rPr>
        <w:instrText xml:space="preserve"> PAGEREF _Toc193390931 \h </w:instrText>
      </w:r>
      <w:r>
        <w:rPr>
          <w:noProof/>
        </w:rPr>
      </w:r>
      <w:r>
        <w:rPr>
          <w:noProof/>
        </w:rPr>
        <w:fldChar w:fldCharType="separate"/>
      </w:r>
      <w:r>
        <w:rPr>
          <w:noProof/>
        </w:rPr>
        <w:t>113</w:t>
      </w:r>
      <w:r>
        <w:rPr>
          <w:noProof/>
        </w:rPr>
        <w:fldChar w:fldCharType="end"/>
      </w:r>
    </w:p>
    <w:p w14:paraId="52C43B5B" w14:textId="253286F0" w:rsidR="00A15C1C" w:rsidRDefault="00A15C1C">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_Toc193390932 \h </w:instrText>
      </w:r>
      <w:r>
        <w:rPr>
          <w:noProof/>
        </w:rPr>
      </w:r>
      <w:r>
        <w:rPr>
          <w:noProof/>
        </w:rPr>
        <w:fldChar w:fldCharType="separate"/>
      </w:r>
      <w:r>
        <w:rPr>
          <w:noProof/>
        </w:rPr>
        <w:t>114</w:t>
      </w:r>
      <w:r>
        <w:rPr>
          <w:noProof/>
        </w:rPr>
        <w:fldChar w:fldCharType="end"/>
      </w:r>
    </w:p>
    <w:p w14:paraId="4D25FD35" w14:textId="5082D884" w:rsidR="00A15C1C" w:rsidRDefault="00A15C1C">
      <w:pPr>
        <w:pStyle w:val="TOC4"/>
        <w:rPr>
          <w:rFonts w:asciiTheme="minorHAnsi" w:hAnsiTheme="minorHAnsi" w:cstheme="minorBidi"/>
          <w:noProof/>
          <w:kern w:val="2"/>
          <w:sz w:val="24"/>
          <w:szCs w:val="24"/>
          <w:lang w:eastAsia="en-GB"/>
          <w14:ligatures w14:val="standardContextual"/>
        </w:rPr>
      </w:pPr>
      <w:r>
        <w:rPr>
          <w:noProof/>
        </w:rPr>
        <w:t>9.2.2.1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_Toc193390933 \h </w:instrText>
      </w:r>
      <w:r>
        <w:rPr>
          <w:noProof/>
        </w:rPr>
      </w:r>
      <w:r>
        <w:rPr>
          <w:noProof/>
        </w:rPr>
        <w:fldChar w:fldCharType="separate"/>
      </w:r>
      <w:r>
        <w:rPr>
          <w:noProof/>
        </w:rPr>
        <w:t>114</w:t>
      </w:r>
      <w:r>
        <w:rPr>
          <w:noProof/>
        </w:rPr>
        <w:fldChar w:fldCharType="end"/>
      </w:r>
    </w:p>
    <w:p w14:paraId="456FAA5A" w14:textId="642EDBFD" w:rsidR="00A15C1C" w:rsidRDefault="00A15C1C">
      <w:pPr>
        <w:pStyle w:val="TOC4"/>
        <w:rPr>
          <w:rFonts w:asciiTheme="minorHAnsi" w:hAnsiTheme="minorHAnsi" w:cstheme="minorBidi"/>
          <w:noProof/>
          <w:kern w:val="2"/>
          <w:sz w:val="24"/>
          <w:szCs w:val="24"/>
          <w:lang w:eastAsia="en-GB"/>
          <w14:ligatures w14:val="standardContextual"/>
        </w:rPr>
      </w:pPr>
      <w:r>
        <w:rPr>
          <w:noProof/>
        </w:rPr>
        <w:t>9.2.2.2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_Toc193390934 \h </w:instrText>
      </w:r>
      <w:r>
        <w:rPr>
          <w:noProof/>
        </w:rPr>
      </w:r>
      <w:r>
        <w:rPr>
          <w:noProof/>
        </w:rPr>
        <w:fldChar w:fldCharType="separate"/>
      </w:r>
      <w:r>
        <w:rPr>
          <w:noProof/>
        </w:rPr>
        <w:t>115</w:t>
      </w:r>
      <w:r>
        <w:rPr>
          <w:noProof/>
        </w:rPr>
        <w:fldChar w:fldCharType="end"/>
      </w:r>
    </w:p>
    <w:p w14:paraId="67E71F33" w14:textId="2D16A76B" w:rsidR="00A15C1C" w:rsidRDefault="00A15C1C">
      <w:pPr>
        <w:pStyle w:val="TOC4"/>
        <w:rPr>
          <w:rFonts w:asciiTheme="minorHAnsi" w:hAnsiTheme="minorHAnsi" w:cstheme="minorBidi"/>
          <w:noProof/>
          <w:kern w:val="2"/>
          <w:sz w:val="24"/>
          <w:szCs w:val="24"/>
          <w:lang w:eastAsia="en-GB"/>
          <w14:ligatures w14:val="standardContextual"/>
        </w:rPr>
      </w:pPr>
      <w:r>
        <w:rPr>
          <w:noProof/>
        </w:rPr>
        <w:t>9.2.2.3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_Toc193390935 \h </w:instrText>
      </w:r>
      <w:r>
        <w:rPr>
          <w:noProof/>
        </w:rPr>
      </w:r>
      <w:r>
        <w:rPr>
          <w:noProof/>
        </w:rPr>
        <w:fldChar w:fldCharType="separate"/>
      </w:r>
      <w:r>
        <w:rPr>
          <w:noProof/>
        </w:rPr>
        <w:t>115</w:t>
      </w:r>
      <w:r>
        <w:rPr>
          <w:noProof/>
        </w:rPr>
        <w:fldChar w:fldCharType="end"/>
      </w:r>
    </w:p>
    <w:p w14:paraId="28A4E5EF" w14:textId="3117017E" w:rsidR="00A15C1C" w:rsidRDefault="00A15C1C">
      <w:pPr>
        <w:pStyle w:val="TOC4"/>
        <w:rPr>
          <w:rFonts w:asciiTheme="minorHAnsi" w:hAnsiTheme="minorHAnsi" w:cstheme="minorBidi"/>
          <w:noProof/>
          <w:kern w:val="2"/>
          <w:sz w:val="24"/>
          <w:szCs w:val="24"/>
          <w:lang w:eastAsia="en-GB"/>
          <w14:ligatures w14:val="standardContextual"/>
        </w:rPr>
      </w:pPr>
      <w:r>
        <w:rPr>
          <w:noProof/>
        </w:rPr>
        <w:t>9.2.2.4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_Toc193390936 \h </w:instrText>
      </w:r>
      <w:r>
        <w:rPr>
          <w:noProof/>
        </w:rPr>
      </w:r>
      <w:r>
        <w:rPr>
          <w:noProof/>
        </w:rPr>
        <w:fldChar w:fldCharType="separate"/>
      </w:r>
      <w:r>
        <w:rPr>
          <w:noProof/>
        </w:rPr>
        <w:t>117</w:t>
      </w:r>
      <w:r>
        <w:rPr>
          <w:noProof/>
        </w:rPr>
        <w:fldChar w:fldCharType="end"/>
      </w:r>
    </w:p>
    <w:p w14:paraId="5915C5B5" w14:textId="61D0E9C3" w:rsidR="00A15C1C" w:rsidRDefault="00A15C1C">
      <w:pPr>
        <w:pStyle w:val="TOC4"/>
        <w:rPr>
          <w:rFonts w:asciiTheme="minorHAnsi" w:hAnsiTheme="minorHAnsi" w:cstheme="minorBidi"/>
          <w:noProof/>
          <w:kern w:val="2"/>
          <w:sz w:val="24"/>
          <w:szCs w:val="24"/>
          <w:lang w:eastAsia="en-GB"/>
          <w14:ligatures w14:val="standardContextual"/>
        </w:rPr>
      </w:pPr>
      <w:r>
        <w:rPr>
          <w:noProof/>
        </w:rPr>
        <w:t>9.2.2.5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_Toc193390937 \h </w:instrText>
      </w:r>
      <w:r>
        <w:rPr>
          <w:noProof/>
        </w:rPr>
      </w:r>
      <w:r>
        <w:rPr>
          <w:noProof/>
        </w:rPr>
        <w:fldChar w:fldCharType="separate"/>
      </w:r>
      <w:r>
        <w:rPr>
          <w:noProof/>
        </w:rPr>
        <w:t>117</w:t>
      </w:r>
      <w:r>
        <w:rPr>
          <w:noProof/>
        </w:rPr>
        <w:fldChar w:fldCharType="end"/>
      </w:r>
    </w:p>
    <w:p w14:paraId="334EA053" w14:textId="1BD7BA77" w:rsidR="00A15C1C" w:rsidRDefault="00A15C1C">
      <w:pPr>
        <w:pStyle w:val="TOC4"/>
        <w:rPr>
          <w:rFonts w:asciiTheme="minorHAnsi" w:hAnsiTheme="minorHAnsi" w:cstheme="minorBidi"/>
          <w:noProof/>
          <w:kern w:val="2"/>
          <w:sz w:val="24"/>
          <w:szCs w:val="24"/>
          <w:lang w:eastAsia="en-GB"/>
          <w14:ligatures w14:val="standardContextual"/>
        </w:rPr>
      </w:pPr>
      <w:r>
        <w:rPr>
          <w:noProof/>
        </w:rPr>
        <w:t>9.2.2.6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_Toc193390938 \h </w:instrText>
      </w:r>
      <w:r>
        <w:rPr>
          <w:noProof/>
        </w:rPr>
      </w:r>
      <w:r>
        <w:rPr>
          <w:noProof/>
        </w:rPr>
        <w:fldChar w:fldCharType="separate"/>
      </w:r>
      <w:r>
        <w:rPr>
          <w:noProof/>
        </w:rPr>
        <w:t>117</w:t>
      </w:r>
      <w:r>
        <w:rPr>
          <w:noProof/>
        </w:rPr>
        <w:fldChar w:fldCharType="end"/>
      </w:r>
    </w:p>
    <w:p w14:paraId="6A695562" w14:textId="3CF288CD" w:rsidR="00A15C1C" w:rsidRDefault="00A15C1C">
      <w:pPr>
        <w:pStyle w:val="TOC4"/>
        <w:rPr>
          <w:rFonts w:asciiTheme="minorHAnsi" w:hAnsiTheme="minorHAnsi" w:cstheme="minorBidi"/>
          <w:noProof/>
          <w:kern w:val="2"/>
          <w:sz w:val="24"/>
          <w:szCs w:val="24"/>
          <w:lang w:eastAsia="en-GB"/>
          <w14:ligatures w14:val="standardContextual"/>
        </w:rPr>
      </w:pPr>
      <w:r>
        <w:rPr>
          <w:noProof/>
        </w:rPr>
        <w:t>9.2.2.7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_Toc193390939 \h </w:instrText>
      </w:r>
      <w:r>
        <w:rPr>
          <w:noProof/>
        </w:rPr>
      </w:r>
      <w:r>
        <w:rPr>
          <w:noProof/>
        </w:rPr>
        <w:fldChar w:fldCharType="separate"/>
      </w:r>
      <w:r>
        <w:rPr>
          <w:noProof/>
        </w:rPr>
        <w:t>119</w:t>
      </w:r>
      <w:r>
        <w:rPr>
          <w:noProof/>
        </w:rPr>
        <w:fldChar w:fldCharType="end"/>
      </w:r>
    </w:p>
    <w:p w14:paraId="65FD8A82" w14:textId="1C05D69E" w:rsidR="00A15C1C" w:rsidRDefault="00A15C1C">
      <w:pPr>
        <w:pStyle w:val="TOC4"/>
        <w:rPr>
          <w:rFonts w:asciiTheme="minorHAnsi" w:hAnsiTheme="minorHAnsi" w:cstheme="minorBidi"/>
          <w:noProof/>
          <w:kern w:val="2"/>
          <w:sz w:val="24"/>
          <w:szCs w:val="24"/>
          <w:lang w:eastAsia="en-GB"/>
          <w14:ligatures w14:val="standardContextual"/>
        </w:rPr>
      </w:pPr>
      <w:r>
        <w:rPr>
          <w:noProof/>
        </w:rPr>
        <w:t>9.2.2.8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_Toc193390940 \h </w:instrText>
      </w:r>
      <w:r>
        <w:rPr>
          <w:noProof/>
        </w:rPr>
      </w:r>
      <w:r>
        <w:rPr>
          <w:noProof/>
        </w:rPr>
        <w:fldChar w:fldCharType="separate"/>
      </w:r>
      <w:r>
        <w:rPr>
          <w:noProof/>
        </w:rPr>
        <w:t>120</w:t>
      </w:r>
      <w:r>
        <w:rPr>
          <w:noProof/>
        </w:rPr>
        <w:fldChar w:fldCharType="end"/>
      </w:r>
    </w:p>
    <w:p w14:paraId="4AB78B5F" w14:textId="75A0DA65" w:rsidR="00A15C1C" w:rsidRDefault="00A15C1C">
      <w:pPr>
        <w:pStyle w:val="TOC4"/>
        <w:rPr>
          <w:rFonts w:asciiTheme="minorHAnsi" w:hAnsiTheme="minorHAnsi" w:cstheme="minorBidi"/>
          <w:noProof/>
          <w:kern w:val="2"/>
          <w:sz w:val="24"/>
          <w:szCs w:val="24"/>
          <w:lang w:eastAsia="en-GB"/>
          <w14:ligatures w14:val="standardContextual"/>
        </w:rPr>
      </w:pPr>
      <w:r>
        <w:rPr>
          <w:noProof/>
        </w:rPr>
        <w:t>9.2.2.9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_Toc193390941 \h </w:instrText>
      </w:r>
      <w:r>
        <w:rPr>
          <w:noProof/>
        </w:rPr>
      </w:r>
      <w:r>
        <w:rPr>
          <w:noProof/>
        </w:rPr>
        <w:fldChar w:fldCharType="separate"/>
      </w:r>
      <w:r>
        <w:rPr>
          <w:noProof/>
        </w:rPr>
        <w:t>120</w:t>
      </w:r>
      <w:r>
        <w:rPr>
          <w:noProof/>
        </w:rPr>
        <w:fldChar w:fldCharType="end"/>
      </w:r>
    </w:p>
    <w:p w14:paraId="7E6A95CC" w14:textId="3E27E6B4" w:rsidR="00A15C1C" w:rsidRDefault="00A15C1C">
      <w:pPr>
        <w:pStyle w:val="TOC4"/>
        <w:rPr>
          <w:rFonts w:asciiTheme="minorHAnsi" w:hAnsiTheme="minorHAnsi" w:cstheme="minorBidi"/>
          <w:noProof/>
          <w:kern w:val="2"/>
          <w:sz w:val="24"/>
          <w:szCs w:val="24"/>
          <w:lang w:eastAsia="en-GB"/>
          <w14:ligatures w14:val="standardContextual"/>
        </w:rPr>
      </w:pPr>
      <w:r>
        <w:rPr>
          <w:noProof/>
        </w:rPr>
        <w:t>9.2.2.10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_Toc193390942 \h </w:instrText>
      </w:r>
      <w:r>
        <w:rPr>
          <w:noProof/>
        </w:rPr>
      </w:r>
      <w:r>
        <w:rPr>
          <w:noProof/>
        </w:rPr>
        <w:fldChar w:fldCharType="separate"/>
      </w:r>
      <w:r>
        <w:rPr>
          <w:noProof/>
        </w:rPr>
        <w:t>120</w:t>
      </w:r>
      <w:r>
        <w:rPr>
          <w:noProof/>
        </w:rPr>
        <w:fldChar w:fldCharType="end"/>
      </w:r>
    </w:p>
    <w:p w14:paraId="5A01AE97" w14:textId="4D875BF2" w:rsidR="00A15C1C" w:rsidRDefault="00A15C1C">
      <w:pPr>
        <w:pStyle w:val="TOC4"/>
        <w:rPr>
          <w:rFonts w:asciiTheme="minorHAnsi" w:hAnsiTheme="minorHAnsi" w:cstheme="minorBidi"/>
          <w:noProof/>
          <w:kern w:val="2"/>
          <w:sz w:val="24"/>
          <w:szCs w:val="24"/>
          <w:lang w:eastAsia="en-GB"/>
          <w14:ligatures w14:val="standardContextual"/>
        </w:rPr>
      </w:pPr>
      <w:r>
        <w:rPr>
          <w:noProof/>
        </w:rPr>
        <w:t>9.2.2.11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_Toc193390943 \h </w:instrText>
      </w:r>
      <w:r>
        <w:rPr>
          <w:noProof/>
        </w:rPr>
      </w:r>
      <w:r>
        <w:rPr>
          <w:noProof/>
        </w:rPr>
        <w:fldChar w:fldCharType="separate"/>
      </w:r>
      <w:r>
        <w:rPr>
          <w:noProof/>
        </w:rPr>
        <w:t>120</w:t>
      </w:r>
      <w:r>
        <w:rPr>
          <w:noProof/>
        </w:rPr>
        <w:fldChar w:fldCharType="end"/>
      </w:r>
    </w:p>
    <w:p w14:paraId="0D93BDE3" w14:textId="2844641D" w:rsidR="00A15C1C" w:rsidRDefault="00A15C1C">
      <w:pPr>
        <w:pStyle w:val="TOC4"/>
        <w:rPr>
          <w:rFonts w:asciiTheme="minorHAnsi" w:hAnsiTheme="minorHAnsi" w:cstheme="minorBidi"/>
          <w:noProof/>
          <w:kern w:val="2"/>
          <w:sz w:val="24"/>
          <w:szCs w:val="24"/>
          <w:lang w:eastAsia="en-GB"/>
          <w14:ligatures w14:val="standardContextual"/>
        </w:rPr>
      </w:pPr>
      <w:r>
        <w:rPr>
          <w:noProof/>
        </w:rPr>
        <w:t>9.2.2.12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_Toc193390944 \h </w:instrText>
      </w:r>
      <w:r>
        <w:rPr>
          <w:noProof/>
        </w:rPr>
      </w:r>
      <w:r>
        <w:rPr>
          <w:noProof/>
        </w:rPr>
        <w:fldChar w:fldCharType="separate"/>
      </w:r>
      <w:r>
        <w:rPr>
          <w:noProof/>
        </w:rPr>
        <w:t>120</w:t>
      </w:r>
      <w:r>
        <w:rPr>
          <w:noProof/>
        </w:rPr>
        <w:fldChar w:fldCharType="end"/>
      </w:r>
    </w:p>
    <w:p w14:paraId="77E85792" w14:textId="5C63B67C" w:rsidR="00A15C1C" w:rsidRDefault="00A15C1C">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MCVideo user profile configuration document</w:t>
      </w:r>
      <w:r>
        <w:rPr>
          <w:noProof/>
        </w:rPr>
        <w:tab/>
      </w:r>
      <w:r>
        <w:rPr>
          <w:noProof/>
        </w:rPr>
        <w:fldChar w:fldCharType="begin" w:fldLock="1"/>
      </w:r>
      <w:r>
        <w:rPr>
          <w:noProof/>
        </w:rPr>
        <w:instrText xml:space="preserve"> PAGEREF _Toc193390945 \h </w:instrText>
      </w:r>
      <w:r>
        <w:rPr>
          <w:noProof/>
        </w:rPr>
      </w:r>
      <w:r>
        <w:rPr>
          <w:noProof/>
        </w:rPr>
        <w:fldChar w:fldCharType="separate"/>
      </w:r>
      <w:r>
        <w:rPr>
          <w:noProof/>
        </w:rPr>
        <w:t>121</w:t>
      </w:r>
      <w:r>
        <w:rPr>
          <w:noProof/>
        </w:rPr>
        <w:fldChar w:fldCharType="end"/>
      </w:r>
    </w:p>
    <w:p w14:paraId="27747F64" w14:textId="0B73AE63" w:rsidR="00A15C1C" w:rsidRDefault="00A15C1C">
      <w:pPr>
        <w:pStyle w:val="TOC3"/>
        <w:rPr>
          <w:rFonts w:asciiTheme="minorHAnsi" w:hAnsiTheme="minorHAnsi" w:cstheme="minorBidi"/>
          <w:noProof/>
          <w:kern w:val="2"/>
          <w:sz w:val="24"/>
          <w:szCs w:val="24"/>
          <w:lang w:eastAsia="en-GB"/>
          <w14:ligatures w14:val="standardContextual"/>
        </w:rPr>
      </w:pPr>
      <w:r>
        <w:rPr>
          <w:noProof/>
        </w:rPr>
        <w:t>9.3.1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_Toc193390946 \h </w:instrText>
      </w:r>
      <w:r>
        <w:rPr>
          <w:noProof/>
        </w:rPr>
      </w:r>
      <w:r>
        <w:rPr>
          <w:noProof/>
        </w:rPr>
        <w:fldChar w:fldCharType="separate"/>
      </w:r>
      <w:r>
        <w:rPr>
          <w:noProof/>
        </w:rPr>
        <w:t>121</w:t>
      </w:r>
      <w:r>
        <w:rPr>
          <w:noProof/>
        </w:rPr>
        <w:fldChar w:fldCharType="end"/>
      </w:r>
    </w:p>
    <w:p w14:paraId="3B47E2D7" w14:textId="2843417A" w:rsidR="00A15C1C" w:rsidRDefault="00A15C1C">
      <w:pPr>
        <w:pStyle w:val="TOC3"/>
        <w:rPr>
          <w:rFonts w:asciiTheme="minorHAnsi" w:hAnsiTheme="minorHAnsi" w:cstheme="minorBidi"/>
          <w:noProof/>
          <w:kern w:val="2"/>
          <w:sz w:val="24"/>
          <w:szCs w:val="24"/>
          <w:lang w:eastAsia="en-GB"/>
          <w14:ligatures w14:val="standardContextual"/>
        </w:rPr>
      </w:pPr>
      <w:r>
        <w:rPr>
          <w:noProof/>
        </w:rPr>
        <w:t>9.3.1A</w:t>
      </w:r>
      <w:r>
        <w:rPr>
          <w:rFonts w:asciiTheme="minorHAnsi" w:hAnsiTheme="minorHAnsi" w:cstheme="minorBidi"/>
          <w:noProof/>
          <w:kern w:val="2"/>
          <w:sz w:val="24"/>
          <w:szCs w:val="24"/>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_Toc193390947 \h </w:instrText>
      </w:r>
      <w:r>
        <w:rPr>
          <w:noProof/>
        </w:rPr>
      </w:r>
      <w:r>
        <w:rPr>
          <w:noProof/>
        </w:rPr>
        <w:fldChar w:fldCharType="separate"/>
      </w:r>
      <w:r>
        <w:rPr>
          <w:noProof/>
        </w:rPr>
        <w:t>121</w:t>
      </w:r>
      <w:r>
        <w:rPr>
          <w:noProof/>
        </w:rPr>
        <w:fldChar w:fldCharType="end"/>
      </w:r>
    </w:p>
    <w:p w14:paraId="4FD61ED5" w14:textId="38A68AD4" w:rsidR="00A15C1C" w:rsidRDefault="00A15C1C">
      <w:pPr>
        <w:pStyle w:val="TOC3"/>
        <w:rPr>
          <w:rFonts w:asciiTheme="minorHAnsi" w:hAnsiTheme="minorHAnsi" w:cstheme="minorBidi"/>
          <w:noProof/>
          <w:kern w:val="2"/>
          <w:sz w:val="24"/>
          <w:szCs w:val="24"/>
          <w:lang w:eastAsia="en-GB"/>
          <w14:ligatures w14:val="standardContextual"/>
        </w:rPr>
      </w:pPr>
      <w:r>
        <w:rPr>
          <w:noProof/>
        </w:rPr>
        <w:t>9.3.2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_Toc193390948 \h </w:instrText>
      </w:r>
      <w:r>
        <w:rPr>
          <w:noProof/>
        </w:rPr>
      </w:r>
      <w:r>
        <w:rPr>
          <w:noProof/>
        </w:rPr>
        <w:fldChar w:fldCharType="separate"/>
      </w:r>
      <w:r>
        <w:rPr>
          <w:noProof/>
        </w:rPr>
        <w:t>121</w:t>
      </w:r>
      <w:r>
        <w:rPr>
          <w:noProof/>
        </w:rPr>
        <w:fldChar w:fldCharType="end"/>
      </w:r>
    </w:p>
    <w:p w14:paraId="6469AB37" w14:textId="3B277B9B" w:rsidR="00A15C1C" w:rsidRDefault="00A15C1C">
      <w:pPr>
        <w:pStyle w:val="TOC4"/>
        <w:rPr>
          <w:rFonts w:asciiTheme="minorHAnsi" w:hAnsiTheme="minorHAnsi" w:cstheme="minorBidi"/>
          <w:noProof/>
          <w:kern w:val="2"/>
          <w:sz w:val="24"/>
          <w:szCs w:val="24"/>
          <w:lang w:eastAsia="en-GB"/>
          <w14:ligatures w14:val="standardContextual"/>
        </w:rPr>
      </w:pPr>
      <w:r>
        <w:rPr>
          <w:noProof/>
        </w:rPr>
        <w:t>9.3.2.1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_Toc193390949 \h </w:instrText>
      </w:r>
      <w:r>
        <w:rPr>
          <w:noProof/>
        </w:rPr>
      </w:r>
      <w:r>
        <w:rPr>
          <w:noProof/>
        </w:rPr>
        <w:fldChar w:fldCharType="separate"/>
      </w:r>
      <w:r>
        <w:rPr>
          <w:noProof/>
        </w:rPr>
        <w:t>121</w:t>
      </w:r>
      <w:r>
        <w:rPr>
          <w:noProof/>
        </w:rPr>
        <w:fldChar w:fldCharType="end"/>
      </w:r>
    </w:p>
    <w:p w14:paraId="44DA5504" w14:textId="67A4439A" w:rsidR="00A15C1C" w:rsidRDefault="00A15C1C">
      <w:pPr>
        <w:pStyle w:val="TOC4"/>
        <w:rPr>
          <w:rFonts w:asciiTheme="minorHAnsi" w:hAnsiTheme="minorHAnsi" w:cstheme="minorBidi"/>
          <w:noProof/>
          <w:kern w:val="2"/>
          <w:sz w:val="24"/>
          <w:szCs w:val="24"/>
          <w:lang w:eastAsia="en-GB"/>
          <w14:ligatures w14:val="standardContextual"/>
        </w:rPr>
      </w:pPr>
      <w:r>
        <w:rPr>
          <w:noProof/>
        </w:rPr>
        <w:t>9.3.2.2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_Toc193390950 \h </w:instrText>
      </w:r>
      <w:r>
        <w:rPr>
          <w:noProof/>
        </w:rPr>
      </w:r>
      <w:r>
        <w:rPr>
          <w:noProof/>
        </w:rPr>
        <w:fldChar w:fldCharType="separate"/>
      </w:r>
      <w:r>
        <w:rPr>
          <w:noProof/>
        </w:rPr>
        <w:t>126</w:t>
      </w:r>
      <w:r>
        <w:rPr>
          <w:noProof/>
        </w:rPr>
        <w:fldChar w:fldCharType="end"/>
      </w:r>
    </w:p>
    <w:p w14:paraId="06FC53D9" w14:textId="63408510" w:rsidR="00A15C1C" w:rsidRDefault="00A15C1C">
      <w:pPr>
        <w:pStyle w:val="TOC4"/>
        <w:rPr>
          <w:rFonts w:asciiTheme="minorHAnsi" w:hAnsiTheme="minorHAnsi" w:cstheme="minorBidi"/>
          <w:noProof/>
          <w:kern w:val="2"/>
          <w:sz w:val="24"/>
          <w:szCs w:val="24"/>
          <w:lang w:eastAsia="en-GB"/>
          <w14:ligatures w14:val="standardContextual"/>
        </w:rPr>
      </w:pPr>
      <w:r>
        <w:rPr>
          <w:noProof/>
        </w:rPr>
        <w:t>9.3.2.3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_Toc193390951 \h </w:instrText>
      </w:r>
      <w:r>
        <w:rPr>
          <w:noProof/>
        </w:rPr>
      </w:r>
      <w:r>
        <w:rPr>
          <w:noProof/>
        </w:rPr>
        <w:fldChar w:fldCharType="separate"/>
      </w:r>
      <w:r>
        <w:rPr>
          <w:noProof/>
        </w:rPr>
        <w:t>126</w:t>
      </w:r>
      <w:r>
        <w:rPr>
          <w:noProof/>
        </w:rPr>
        <w:fldChar w:fldCharType="end"/>
      </w:r>
    </w:p>
    <w:p w14:paraId="192953B2" w14:textId="2A28CCBF" w:rsidR="00A15C1C" w:rsidRDefault="00A15C1C">
      <w:pPr>
        <w:pStyle w:val="TOC4"/>
        <w:rPr>
          <w:rFonts w:asciiTheme="minorHAnsi" w:hAnsiTheme="minorHAnsi" w:cstheme="minorBidi"/>
          <w:noProof/>
          <w:kern w:val="2"/>
          <w:sz w:val="24"/>
          <w:szCs w:val="24"/>
          <w:lang w:eastAsia="en-GB"/>
          <w14:ligatures w14:val="standardContextual"/>
        </w:rPr>
      </w:pPr>
      <w:r>
        <w:rPr>
          <w:noProof/>
        </w:rPr>
        <w:t>9.3.2.4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_Toc193390952 \h </w:instrText>
      </w:r>
      <w:r>
        <w:rPr>
          <w:noProof/>
        </w:rPr>
      </w:r>
      <w:r>
        <w:rPr>
          <w:noProof/>
        </w:rPr>
        <w:fldChar w:fldCharType="separate"/>
      </w:r>
      <w:r>
        <w:rPr>
          <w:noProof/>
        </w:rPr>
        <w:t>133</w:t>
      </w:r>
      <w:r>
        <w:rPr>
          <w:noProof/>
        </w:rPr>
        <w:fldChar w:fldCharType="end"/>
      </w:r>
    </w:p>
    <w:p w14:paraId="617C9F6A" w14:textId="65F9BEFF" w:rsidR="00A15C1C" w:rsidRDefault="00A15C1C">
      <w:pPr>
        <w:pStyle w:val="TOC4"/>
        <w:rPr>
          <w:rFonts w:asciiTheme="minorHAnsi" w:hAnsiTheme="minorHAnsi" w:cstheme="minorBidi"/>
          <w:noProof/>
          <w:kern w:val="2"/>
          <w:sz w:val="24"/>
          <w:szCs w:val="24"/>
          <w:lang w:eastAsia="en-GB"/>
          <w14:ligatures w14:val="standardContextual"/>
        </w:rPr>
      </w:pPr>
      <w:r>
        <w:rPr>
          <w:noProof/>
        </w:rPr>
        <w:t>9.3.2.5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_Toc193390953 \h </w:instrText>
      </w:r>
      <w:r>
        <w:rPr>
          <w:noProof/>
        </w:rPr>
      </w:r>
      <w:r>
        <w:rPr>
          <w:noProof/>
        </w:rPr>
        <w:fldChar w:fldCharType="separate"/>
      </w:r>
      <w:r>
        <w:rPr>
          <w:noProof/>
        </w:rPr>
        <w:t>133</w:t>
      </w:r>
      <w:r>
        <w:rPr>
          <w:noProof/>
        </w:rPr>
        <w:fldChar w:fldCharType="end"/>
      </w:r>
    </w:p>
    <w:p w14:paraId="04FC97DA" w14:textId="29768B98" w:rsidR="00A15C1C" w:rsidRDefault="00A15C1C">
      <w:pPr>
        <w:pStyle w:val="TOC4"/>
        <w:rPr>
          <w:rFonts w:asciiTheme="minorHAnsi" w:hAnsiTheme="minorHAnsi" w:cstheme="minorBidi"/>
          <w:noProof/>
          <w:kern w:val="2"/>
          <w:sz w:val="24"/>
          <w:szCs w:val="24"/>
          <w:lang w:eastAsia="en-GB"/>
          <w14:ligatures w14:val="standardContextual"/>
        </w:rPr>
      </w:pPr>
      <w:r>
        <w:rPr>
          <w:noProof/>
        </w:rPr>
        <w:t>9.3.2.6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_Toc193390954 \h </w:instrText>
      </w:r>
      <w:r>
        <w:rPr>
          <w:noProof/>
        </w:rPr>
      </w:r>
      <w:r>
        <w:rPr>
          <w:noProof/>
        </w:rPr>
        <w:fldChar w:fldCharType="separate"/>
      </w:r>
      <w:r>
        <w:rPr>
          <w:noProof/>
        </w:rPr>
        <w:t>133</w:t>
      </w:r>
      <w:r>
        <w:rPr>
          <w:noProof/>
        </w:rPr>
        <w:fldChar w:fldCharType="end"/>
      </w:r>
    </w:p>
    <w:p w14:paraId="695A40B6" w14:textId="7AB48135" w:rsidR="00A15C1C" w:rsidRDefault="00A15C1C">
      <w:pPr>
        <w:pStyle w:val="TOC4"/>
        <w:rPr>
          <w:rFonts w:asciiTheme="minorHAnsi" w:hAnsiTheme="minorHAnsi" w:cstheme="minorBidi"/>
          <w:noProof/>
          <w:kern w:val="2"/>
          <w:sz w:val="24"/>
          <w:szCs w:val="24"/>
          <w:lang w:eastAsia="en-GB"/>
          <w14:ligatures w14:val="standardContextual"/>
        </w:rPr>
      </w:pPr>
      <w:r>
        <w:rPr>
          <w:noProof/>
        </w:rPr>
        <w:t>9.3.2.7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_Toc193390955 \h </w:instrText>
      </w:r>
      <w:r>
        <w:rPr>
          <w:noProof/>
        </w:rPr>
      </w:r>
      <w:r>
        <w:rPr>
          <w:noProof/>
        </w:rPr>
        <w:fldChar w:fldCharType="separate"/>
      </w:r>
      <w:r>
        <w:rPr>
          <w:noProof/>
        </w:rPr>
        <w:t>134</w:t>
      </w:r>
      <w:r>
        <w:rPr>
          <w:noProof/>
        </w:rPr>
        <w:fldChar w:fldCharType="end"/>
      </w:r>
    </w:p>
    <w:p w14:paraId="46718100" w14:textId="71CC3E91" w:rsidR="00A15C1C" w:rsidRDefault="00A15C1C">
      <w:pPr>
        <w:pStyle w:val="TOC4"/>
        <w:rPr>
          <w:rFonts w:asciiTheme="minorHAnsi" w:hAnsiTheme="minorHAnsi" w:cstheme="minorBidi"/>
          <w:noProof/>
          <w:kern w:val="2"/>
          <w:sz w:val="24"/>
          <w:szCs w:val="24"/>
          <w:lang w:eastAsia="en-GB"/>
          <w14:ligatures w14:val="standardContextual"/>
        </w:rPr>
      </w:pPr>
      <w:r>
        <w:rPr>
          <w:noProof/>
        </w:rPr>
        <w:t>9.3.2.8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_Toc193390956 \h </w:instrText>
      </w:r>
      <w:r>
        <w:rPr>
          <w:noProof/>
        </w:rPr>
      </w:r>
      <w:r>
        <w:rPr>
          <w:noProof/>
        </w:rPr>
        <w:fldChar w:fldCharType="separate"/>
      </w:r>
      <w:r>
        <w:rPr>
          <w:noProof/>
        </w:rPr>
        <w:t>150</w:t>
      </w:r>
      <w:r>
        <w:rPr>
          <w:noProof/>
        </w:rPr>
        <w:fldChar w:fldCharType="end"/>
      </w:r>
    </w:p>
    <w:p w14:paraId="0B6EB2A6" w14:textId="6F4B56DE" w:rsidR="00A15C1C" w:rsidRDefault="00A15C1C">
      <w:pPr>
        <w:pStyle w:val="TOC4"/>
        <w:rPr>
          <w:rFonts w:asciiTheme="minorHAnsi" w:hAnsiTheme="minorHAnsi" w:cstheme="minorBidi"/>
          <w:noProof/>
          <w:kern w:val="2"/>
          <w:sz w:val="24"/>
          <w:szCs w:val="24"/>
          <w:lang w:eastAsia="en-GB"/>
          <w14:ligatures w14:val="standardContextual"/>
        </w:rPr>
      </w:pPr>
      <w:r>
        <w:rPr>
          <w:noProof/>
        </w:rPr>
        <w:t>9.3.2.9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_Toc193390957 \h </w:instrText>
      </w:r>
      <w:r>
        <w:rPr>
          <w:noProof/>
        </w:rPr>
      </w:r>
      <w:r>
        <w:rPr>
          <w:noProof/>
        </w:rPr>
        <w:fldChar w:fldCharType="separate"/>
      </w:r>
      <w:r>
        <w:rPr>
          <w:noProof/>
        </w:rPr>
        <w:t>150</w:t>
      </w:r>
      <w:r>
        <w:rPr>
          <w:noProof/>
        </w:rPr>
        <w:fldChar w:fldCharType="end"/>
      </w:r>
    </w:p>
    <w:p w14:paraId="30C82F05" w14:textId="7DCF61B8" w:rsidR="00A15C1C" w:rsidRDefault="00A15C1C">
      <w:pPr>
        <w:pStyle w:val="TOC4"/>
        <w:rPr>
          <w:rFonts w:asciiTheme="minorHAnsi" w:hAnsiTheme="minorHAnsi" w:cstheme="minorBidi"/>
          <w:noProof/>
          <w:kern w:val="2"/>
          <w:sz w:val="24"/>
          <w:szCs w:val="24"/>
          <w:lang w:eastAsia="en-GB"/>
          <w14:ligatures w14:val="standardContextual"/>
        </w:rPr>
      </w:pPr>
      <w:r>
        <w:rPr>
          <w:noProof/>
        </w:rPr>
        <w:t>9.3.2.10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_Toc193390958 \h </w:instrText>
      </w:r>
      <w:r>
        <w:rPr>
          <w:noProof/>
        </w:rPr>
      </w:r>
      <w:r>
        <w:rPr>
          <w:noProof/>
        </w:rPr>
        <w:fldChar w:fldCharType="separate"/>
      </w:r>
      <w:r>
        <w:rPr>
          <w:noProof/>
        </w:rPr>
        <w:t>151</w:t>
      </w:r>
      <w:r>
        <w:rPr>
          <w:noProof/>
        </w:rPr>
        <w:fldChar w:fldCharType="end"/>
      </w:r>
    </w:p>
    <w:p w14:paraId="0AC0ACCF" w14:textId="18CA2232" w:rsidR="00A15C1C" w:rsidRDefault="00A15C1C">
      <w:pPr>
        <w:pStyle w:val="TOC4"/>
        <w:rPr>
          <w:rFonts w:asciiTheme="minorHAnsi" w:hAnsiTheme="minorHAnsi" w:cstheme="minorBidi"/>
          <w:noProof/>
          <w:kern w:val="2"/>
          <w:sz w:val="24"/>
          <w:szCs w:val="24"/>
          <w:lang w:eastAsia="en-GB"/>
          <w14:ligatures w14:val="standardContextual"/>
        </w:rPr>
      </w:pPr>
      <w:r>
        <w:rPr>
          <w:noProof/>
        </w:rPr>
        <w:t>9.3.2.11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_Toc193390959 \h </w:instrText>
      </w:r>
      <w:r>
        <w:rPr>
          <w:noProof/>
        </w:rPr>
      </w:r>
      <w:r>
        <w:rPr>
          <w:noProof/>
        </w:rPr>
        <w:fldChar w:fldCharType="separate"/>
      </w:r>
      <w:r>
        <w:rPr>
          <w:noProof/>
        </w:rPr>
        <w:t>151</w:t>
      </w:r>
      <w:r>
        <w:rPr>
          <w:noProof/>
        </w:rPr>
        <w:fldChar w:fldCharType="end"/>
      </w:r>
    </w:p>
    <w:p w14:paraId="1CB23A72" w14:textId="63D177C6" w:rsidR="00A15C1C" w:rsidRDefault="00A15C1C">
      <w:pPr>
        <w:pStyle w:val="TOC4"/>
        <w:rPr>
          <w:rFonts w:asciiTheme="minorHAnsi" w:hAnsiTheme="minorHAnsi" w:cstheme="minorBidi"/>
          <w:noProof/>
          <w:kern w:val="2"/>
          <w:sz w:val="24"/>
          <w:szCs w:val="24"/>
          <w:lang w:eastAsia="en-GB"/>
          <w14:ligatures w14:val="standardContextual"/>
        </w:rPr>
      </w:pPr>
      <w:r>
        <w:rPr>
          <w:noProof/>
        </w:rPr>
        <w:t>9.3.2.12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_Toc193390960 \h </w:instrText>
      </w:r>
      <w:r>
        <w:rPr>
          <w:noProof/>
        </w:rPr>
      </w:r>
      <w:r>
        <w:rPr>
          <w:noProof/>
        </w:rPr>
        <w:fldChar w:fldCharType="separate"/>
      </w:r>
      <w:r>
        <w:rPr>
          <w:noProof/>
        </w:rPr>
        <w:t>151</w:t>
      </w:r>
      <w:r>
        <w:rPr>
          <w:noProof/>
        </w:rPr>
        <w:fldChar w:fldCharType="end"/>
      </w:r>
    </w:p>
    <w:p w14:paraId="7C78F88F" w14:textId="1FCCAB36"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en-US"/>
        </w:rPr>
        <w:t>9.4</w:t>
      </w:r>
      <w:r>
        <w:rPr>
          <w:rFonts w:asciiTheme="minorHAnsi" w:hAnsiTheme="minorHAnsi" w:cstheme="minorBidi"/>
          <w:noProof/>
          <w:kern w:val="2"/>
          <w:sz w:val="24"/>
          <w:szCs w:val="24"/>
          <w:lang w:eastAsia="en-GB"/>
          <w14:ligatures w14:val="standardContextual"/>
        </w:rPr>
        <w:tab/>
      </w:r>
      <w:r w:rsidRPr="00B6502F">
        <w:rPr>
          <w:noProof/>
          <w:lang w:val="en-US"/>
        </w:rPr>
        <w:t>MCVideo service configuration document</w:t>
      </w:r>
      <w:r>
        <w:rPr>
          <w:noProof/>
        </w:rPr>
        <w:tab/>
      </w:r>
      <w:r>
        <w:rPr>
          <w:noProof/>
        </w:rPr>
        <w:fldChar w:fldCharType="begin" w:fldLock="1"/>
      </w:r>
      <w:r>
        <w:rPr>
          <w:noProof/>
        </w:rPr>
        <w:instrText xml:space="preserve"> PAGEREF _Toc193390961 \h </w:instrText>
      </w:r>
      <w:r>
        <w:rPr>
          <w:noProof/>
        </w:rPr>
      </w:r>
      <w:r>
        <w:rPr>
          <w:noProof/>
        </w:rPr>
        <w:fldChar w:fldCharType="separate"/>
      </w:r>
      <w:r>
        <w:rPr>
          <w:noProof/>
        </w:rPr>
        <w:t>151</w:t>
      </w:r>
      <w:r>
        <w:rPr>
          <w:noProof/>
        </w:rPr>
        <w:fldChar w:fldCharType="end"/>
      </w:r>
    </w:p>
    <w:p w14:paraId="47E47B49" w14:textId="55A04165" w:rsidR="00A15C1C" w:rsidRDefault="00A15C1C">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_Toc193390962 \h </w:instrText>
      </w:r>
      <w:r>
        <w:rPr>
          <w:noProof/>
        </w:rPr>
      </w:r>
      <w:r>
        <w:rPr>
          <w:noProof/>
        </w:rPr>
        <w:fldChar w:fldCharType="separate"/>
      </w:r>
      <w:r>
        <w:rPr>
          <w:noProof/>
        </w:rPr>
        <w:t>151</w:t>
      </w:r>
      <w:r>
        <w:rPr>
          <w:noProof/>
        </w:rPr>
        <w:fldChar w:fldCharType="end"/>
      </w:r>
    </w:p>
    <w:p w14:paraId="235A8ABE" w14:textId="20528A1F" w:rsidR="00A15C1C" w:rsidRDefault="00A15C1C">
      <w:pPr>
        <w:pStyle w:val="TOC3"/>
        <w:rPr>
          <w:rFonts w:asciiTheme="minorHAnsi" w:hAnsiTheme="minorHAnsi" w:cstheme="minorBidi"/>
          <w:noProof/>
          <w:kern w:val="2"/>
          <w:sz w:val="24"/>
          <w:szCs w:val="24"/>
          <w:lang w:eastAsia="en-GB"/>
          <w14:ligatures w14:val="standardContextual"/>
        </w:rPr>
      </w:pPr>
      <w:r>
        <w:rPr>
          <w:noProof/>
        </w:rPr>
        <w:lastRenderedPageBreak/>
        <w:t>9.4.2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_Toc193390963 \h </w:instrText>
      </w:r>
      <w:r>
        <w:rPr>
          <w:noProof/>
        </w:rPr>
      </w:r>
      <w:r>
        <w:rPr>
          <w:noProof/>
        </w:rPr>
        <w:fldChar w:fldCharType="separate"/>
      </w:r>
      <w:r>
        <w:rPr>
          <w:noProof/>
        </w:rPr>
        <w:t>151</w:t>
      </w:r>
      <w:r>
        <w:rPr>
          <w:noProof/>
        </w:rPr>
        <w:fldChar w:fldCharType="end"/>
      </w:r>
    </w:p>
    <w:p w14:paraId="63897217" w14:textId="286C7571" w:rsidR="00A15C1C" w:rsidRDefault="00A15C1C">
      <w:pPr>
        <w:pStyle w:val="TOC4"/>
        <w:rPr>
          <w:rFonts w:asciiTheme="minorHAnsi" w:hAnsiTheme="minorHAnsi" w:cstheme="minorBidi"/>
          <w:noProof/>
          <w:kern w:val="2"/>
          <w:sz w:val="24"/>
          <w:szCs w:val="24"/>
          <w:lang w:eastAsia="en-GB"/>
          <w14:ligatures w14:val="standardContextual"/>
        </w:rPr>
      </w:pPr>
      <w:r>
        <w:rPr>
          <w:noProof/>
        </w:rPr>
        <w:t>9.4.2.1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_Toc193390964 \h </w:instrText>
      </w:r>
      <w:r>
        <w:rPr>
          <w:noProof/>
        </w:rPr>
      </w:r>
      <w:r>
        <w:rPr>
          <w:noProof/>
        </w:rPr>
        <w:fldChar w:fldCharType="separate"/>
      </w:r>
      <w:r>
        <w:rPr>
          <w:noProof/>
        </w:rPr>
        <w:t>151</w:t>
      </w:r>
      <w:r>
        <w:rPr>
          <w:noProof/>
        </w:rPr>
        <w:fldChar w:fldCharType="end"/>
      </w:r>
    </w:p>
    <w:p w14:paraId="2AEAB8BE" w14:textId="2DA5CDB1" w:rsidR="00A15C1C" w:rsidRDefault="00A15C1C">
      <w:pPr>
        <w:pStyle w:val="TOC4"/>
        <w:rPr>
          <w:rFonts w:asciiTheme="minorHAnsi" w:hAnsiTheme="minorHAnsi" w:cstheme="minorBidi"/>
          <w:noProof/>
          <w:kern w:val="2"/>
          <w:sz w:val="24"/>
          <w:szCs w:val="24"/>
          <w:lang w:eastAsia="en-GB"/>
          <w14:ligatures w14:val="standardContextual"/>
        </w:rPr>
      </w:pPr>
      <w:r>
        <w:rPr>
          <w:noProof/>
        </w:rPr>
        <w:t>9.4.2.2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_Toc193390965 \h </w:instrText>
      </w:r>
      <w:r>
        <w:rPr>
          <w:noProof/>
        </w:rPr>
      </w:r>
      <w:r>
        <w:rPr>
          <w:noProof/>
        </w:rPr>
        <w:fldChar w:fldCharType="separate"/>
      </w:r>
      <w:r>
        <w:rPr>
          <w:noProof/>
        </w:rPr>
        <w:t>153</w:t>
      </w:r>
      <w:r>
        <w:rPr>
          <w:noProof/>
        </w:rPr>
        <w:fldChar w:fldCharType="end"/>
      </w:r>
    </w:p>
    <w:p w14:paraId="09BE2971" w14:textId="3785CF0B" w:rsidR="00A15C1C" w:rsidRDefault="00A15C1C">
      <w:pPr>
        <w:pStyle w:val="TOC4"/>
        <w:rPr>
          <w:rFonts w:asciiTheme="minorHAnsi" w:hAnsiTheme="minorHAnsi" w:cstheme="minorBidi"/>
          <w:noProof/>
          <w:kern w:val="2"/>
          <w:sz w:val="24"/>
          <w:szCs w:val="24"/>
          <w:lang w:eastAsia="en-GB"/>
          <w14:ligatures w14:val="standardContextual"/>
        </w:rPr>
      </w:pPr>
      <w:r>
        <w:rPr>
          <w:noProof/>
        </w:rPr>
        <w:t>9.4.2.3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_Toc193390966 \h </w:instrText>
      </w:r>
      <w:r>
        <w:rPr>
          <w:noProof/>
        </w:rPr>
      </w:r>
      <w:r>
        <w:rPr>
          <w:noProof/>
        </w:rPr>
        <w:fldChar w:fldCharType="separate"/>
      </w:r>
      <w:r>
        <w:rPr>
          <w:noProof/>
        </w:rPr>
        <w:t>153</w:t>
      </w:r>
      <w:r>
        <w:rPr>
          <w:noProof/>
        </w:rPr>
        <w:fldChar w:fldCharType="end"/>
      </w:r>
    </w:p>
    <w:p w14:paraId="5F48946A" w14:textId="38F30CAC" w:rsidR="00A15C1C" w:rsidRDefault="00A15C1C">
      <w:pPr>
        <w:pStyle w:val="TOC4"/>
        <w:rPr>
          <w:rFonts w:asciiTheme="minorHAnsi" w:hAnsiTheme="minorHAnsi" w:cstheme="minorBidi"/>
          <w:noProof/>
          <w:kern w:val="2"/>
          <w:sz w:val="24"/>
          <w:szCs w:val="24"/>
          <w:lang w:eastAsia="en-GB"/>
          <w14:ligatures w14:val="standardContextual"/>
        </w:rPr>
      </w:pPr>
      <w:r>
        <w:rPr>
          <w:noProof/>
        </w:rPr>
        <w:t>9.4.2.4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_Toc193390967 \h </w:instrText>
      </w:r>
      <w:r>
        <w:rPr>
          <w:noProof/>
        </w:rPr>
      </w:r>
      <w:r>
        <w:rPr>
          <w:noProof/>
        </w:rPr>
        <w:fldChar w:fldCharType="separate"/>
      </w:r>
      <w:r>
        <w:rPr>
          <w:noProof/>
        </w:rPr>
        <w:t>156</w:t>
      </w:r>
      <w:r>
        <w:rPr>
          <w:noProof/>
        </w:rPr>
        <w:fldChar w:fldCharType="end"/>
      </w:r>
    </w:p>
    <w:p w14:paraId="7E728178" w14:textId="062E0E35" w:rsidR="00A15C1C" w:rsidRDefault="00A15C1C">
      <w:pPr>
        <w:pStyle w:val="TOC4"/>
        <w:rPr>
          <w:rFonts w:asciiTheme="minorHAnsi" w:hAnsiTheme="minorHAnsi" w:cstheme="minorBidi"/>
          <w:noProof/>
          <w:kern w:val="2"/>
          <w:sz w:val="24"/>
          <w:szCs w:val="24"/>
          <w:lang w:eastAsia="en-GB"/>
          <w14:ligatures w14:val="standardContextual"/>
        </w:rPr>
      </w:pPr>
      <w:r>
        <w:rPr>
          <w:noProof/>
        </w:rPr>
        <w:t>9.4.2.5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_Toc193390968 \h </w:instrText>
      </w:r>
      <w:r>
        <w:rPr>
          <w:noProof/>
        </w:rPr>
      </w:r>
      <w:r>
        <w:rPr>
          <w:noProof/>
        </w:rPr>
        <w:fldChar w:fldCharType="separate"/>
      </w:r>
      <w:r>
        <w:rPr>
          <w:noProof/>
        </w:rPr>
        <w:t>156</w:t>
      </w:r>
      <w:r>
        <w:rPr>
          <w:noProof/>
        </w:rPr>
        <w:fldChar w:fldCharType="end"/>
      </w:r>
    </w:p>
    <w:p w14:paraId="09DDC611" w14:textId="14E90583" w:rsidR="00A15C1C" w:rsidRDefault="00A15C1C">
      <w:pPr>
        <w:pStyle w:val="TOC4"/>
        <w:rPr>
          <w:rFonts w:asciiTheme="minorHAnsi" w:hAnsiTheme="minorHAnsi" w:cstheme="minorBidi"/>
          <w:noProof/>
          <w:kern w:val="2"/>
          <w:sz w:val="24"/>
          <w:szCs w:val="24"/>
          <w:lang w:eastAsia="en-GB"/>
          <w14:ligatures w14:val="standardContextual"/>
        </w:rPr>
      </w:pPr>
      <w:r>
        <w:rPr>
          <w:noProof/>
        </w:rPr>
        <w:t>9.4.2.6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_Toc193390969 \h </w:instrText>
      </w:r>
      <w:r>
        <w:rPr>
          <w:noProof/>
        </w:rPr>
      </w:r>
      <w:r>
        <w:rPr>
          <w:noProof/>
        </w:rPr>
        <w:fldChar w:fldCharType="separate"/>
      </w:r>
      <w:r>
        <w:rPr>
          <w:noProof/>
        </w:rPr>
        <w:t>156</w:t>
      </w:r>
      <w:r>
        <w:rPr>
          <w:noProof/>
        </w:rPr>
        <w:fldChar w:fldCharType="end"/>
      </w:r>
    </w:p>
    <w:p w14:paraId="1C043C31" w14:textId="64D7A83E" w:rsidR="00A15C1C" w:rsidRDefault="00A15C1C">
      <w:pPr>
        <w:pStyle w:val="TOC4"/>
        <w:rPr>
          <w:rFonts w:asciiTheme="minorHAnsi" w:hAnsiTheme="minorHAnsi" w:cstheme="minorBidi"/>
          <w:noProof/>
          <w:kern w:val="2"/>
          <w:sz w:val="24"/>
          <w:szCs w:val="24"/>
          <w:lang w:eastAsia="en-GB"/>
          <w14:ligatures w14:val="standardContextual"/>
        </w:rPr>
      </w:pPr>
      <w:r>
        <w:rPr>
          <w:noProof/>
        </w:rPr>
        <w:t>9.4.2.7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_Toc193390970 \h </w:instrText>
      </w:r>
      <w:r>
        <w:rPr>
          <w:noProof/>
        </w:rPr>
      </w:r>
      <w:r>
        <w:rPr>
          <w:noProof/>
        </w:rPr>
        <w:fldChar w:fldCharType="separate"/>
      </w:r>
      <w:r>
        <w:rPr>
          <w:noProof/>
        </w:rPr>
        <w:t>159</w:t>
      </w:r>
      <w:r>
        <w:rPr>
          <w:noProof/>
        </w:rPr>
        <w:fldChar w:fldCharType="end"/>
      </w:r>
    </w:p>
    <w:p w14:paraId="6985D840" w14:textId="6E6950B4" w:rsidR="00A15C1C" w:rsidRDefault="00A15C1C">
      <w:pPr>
        <w:pStyle w:val="TOC4"/>
        <w:rPr>
          <w:rFonts w:asciiTheme="minorHAnsi" w:hAnsiTheme="minorHAnsi" w:cstheme="minorBidi"/>
          <w:noProof/>
          <w:kern w:val="2"/>
          <w:sz w:val="24"/>
          <w:szCs w:val="24"/>
          <w:lang w:eastAsia="en-GB"/>
          <w14:ligatures w14:val="standardContextual"/>
        </w:rPr>
      </w:pPr>
      <w:r>
        <w:rPr>
          <w:noProof/>
        </w:rPr>
        <w:t>9.4.2.8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_Toc193390971 \h </w:instrText>
      </w:r>
      <w:r>
        <w:rPr>
          <w:noProof/>
        </w:rPr>
      </w:r>
      <w:r>
        <w:rPr>
          <w:noProof/>
        </w:rPr>
        <w:fldChar w:fldCharType="separate"/>
      </w:r>
      <w:r>
        <w:rPr>
          <w:noProof/>
        </w:rPr>
        <w:t>161</w:t>
      </w:r>
      <w:r>
        <w:rPr>
          <w:noProof/>
        </w:rPr>
        <w:fldChar w:fldCharType="end"/>
      </w:r>
    </w:p>
    <w:p w14:paraId="4EC5EEC8" w14:textId="779BD6FD" w:rsidR="00A15C1C" w:rsidRDefault="00A15C1C">
      <w:pPr>
        <w:pStyle w:val="TOC4"/>
        <w:rPr>
          <w:rFonts w:asciiTheme="minorHAnsi" w:hAnsiTheme="minorHAnsi" w:cstheme="minorBidi"/>
          <w:noProof/>
          <w:kern w:val="2"/>
          <w:sz w:val="24"/>
          <w:szCs w:val="24"/>
          <w:lang w:eastAsia="en-GB"/>
          <w14:ligatures w14:val="standardContextual"/>
        </w:rPr>
      </w:pPr>
      <w:r>
        <w:rPr>
          <w:noProof/>
        </w:rPr>
        <w:t>9.4.2.9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_Toc193390972 \h </w:instrText>
      </w:r>
      <w:r>
        <w:rPr>
          <w:noProof/>
        </w:rPr>
      </w:r>
      <w:r>
        <w:rPr>
          <w:noProof/>
        </w:rPr>
        <w:fldChar w:fldCharType="separate"/>
      </w:r>
      <w:r>
        <w:rPr>
          <w:noProof/>
        </w:rPr>
        <w:t>161</w:t>
      </w:r>
      <w:r>
        <w:rPr>
          <w:noProof/>
        </w:rPr>
        <w:fldChar w:fldCharType="end"/>
      </w:r>
    </w:p>
    <w:p w14:paraId="1A665F33" w14:textId="44541104" w:rsidR="00A15C1C" w:rsidRDefault="00A15C1C">
      <w:pPr>
        <w:pStyle w:val="TOC4"/>
        <w:rPr>
          <w:rFonts w:asciiTheme="minorHAnsi" w:hAnsiTheme="minorHAnsi" w:cstheme="minorBidi"/>
          <w:noProof/>
          <w:kern w:val="2"/>
          <w:sz w:val="24"/>
          <w:szCs w:val="24"/>
          <w:lang w:eastAsia="en-GB"/>
          <w14:ligatures w14:val="standardContextual"/>
        </w:rPr>
      </w:pPr>
      <w:r>
        <w:rPr>
          <w:noProof/>
        </w:rPr>
        <w:t>9.4.2.10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_Toc193390973 \h </w:instrText>
      </w:r>
      <w:r>
        <w:rPr>
          <w:noProof/>
        </w:rPr>
      </w:r>
      <w:r>
        <w:rPr>
          <w:noProof/>
        </w:rPr>
        <w:fldChar w:fldCharType="separate"/>
      </w:r>
      <w:r>
        <w:rPr>
          <w:noProof/>
        </w:rPr>
        <w:t>161</w:t>
      </w:r>
      <w:r>
        <w:rPr>
          <w:noProof/>
        </w:rPr>
        <w:fldChar w:fldCharType="end"/>
      </w:r>
    </w:p>
    <w:p w14:paraId="645EFA9F" w14:textId="79A31839" w:rsidR="00A15C1C" w:rsidRDefault="00A15C1C">
      <w:pPr>
        <w:pStyle w:val="TOC4"/>
        <w:rPr>
          <w:rFonts w:asciiTheme="minorHAnsi" w:hAnsiTheme="minorHAnsi" w:cstheme="minorBidi"/>
          <w:noProof/>
          <w:kern w:val="2"/>
          <w:sz w:val="24"/>
          <w:szCs w:val="24"/>
          <w:lang w:eastAsia="en-GB"/>
          <w14:ligatures w14:val="standardContextual"/>
        </w:rPr>
      </w:pPr>
      <w:r>
        <w:rPr>
          <w:noProof/>
        </w:rPr>
        <w:t>9.4.2.11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_Toc193390974 \h </w:instrText>
      </w:r>
      <w:r>
        <w:rPr>
          <w:noProof/>
        </w:rPr>
      </w:r>
      <w:r>
        <w:rPr>
          <w:noProof/>
        </w:rPr>
        <w:fldChar w:fldCharType="separate"/>
      </w:r>
      <w:r>
        <w:rPr>
          <w:noProof/>
        </w:rPr>
        <w:t>161</w:t>
      </w:r>
      <w:r>
        <w:rPr>
          <w:noProof/>
        </w:rPr>
        <w:fldChar w:fldCharType="end"/>
      </w:r>
    </w:p>
    <w:p w14:paraId="2AC19076" w14:textId="5C871CDB" w:rsidR="00A15C1C" w:rsidRDefault="00A15C1C">
      <w:pPr>
        <w:pStyle w:val="TOC4"/>
        <w:rPr>
          <w:rFonts w:asciiTheme="minorHAnsi" w:hAnsiTheme="minorHAnsi" w:cstheme="minorBidi"/>
          <w:noProof/>
          <w:kern w:val="2"/>
          <w:sz w:val="24"/>
          <w:szCs w:val="24"/>
          <w:lang w:eastAsia="en-GB"/>
          <w14:ligatures w14:val="standardContextual"/>
        </w:rPr>
      </w:pPr>
      <w:r>
        <w:rPr>
          <w:noProof/>
        </w:rPr>
        <w:t>9.4.2.12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_Toc193390975 \h </w:instrText>
      </w:r>
      <w:r>
        <w:rPr>
          <w:noProof/>
        </w:rPr>
      </w:r>
      <w:r>
        <w:rPr>
          <w:noProof/>
        </w:rPr>
        <w:fldChar w:fldCharType="separate"/>
      </w:r>
      <w:r>
        <w:rPr>
          <w:noProof/>
        </w:rPr>
        <w:t>161</w:t>
      </w:r>
      <w:r>
        <w:rPr>
          <w:noProof/>
        </w:rPr>
        <w:fldChar w:fldCharType="end"/>
      </w:r>
    </w:p>
    <w:p w14:paraId="5ECFCB84" w14:textId="58775B9A" w:rsidR="00A15C1C" w:rsidRDefault="00A15C1C">
      <w:pPr>
        <w:pStyle w:val="TOC1"/>
        <w:rPr>
          <w:rFonts w:asciiTheme="minorHAnsi" w:hAnsiTheme="minorHAnsi" w:cstheme="minorBidi"/>
          <w:noProof/>
          <w:kern w:val="2"/>
          <w:sz w:val="24"/>
          <w:szCs w:val="24"/>
          <w:lang w:eastAsia="en-GB"/>
          <w14:ligatures w14:val="standardContextual"/>
        </w:rPr>
      </w:pPr>
      <w:r w:rsidRPr="00B6502F">
        <w:rPr>
          <w:noProof/>
          <w:lang w:val="en-US"/>
        </w:rPr>
        <w:t>10</w:t>
      </w:r>
      <w:r>
        <w:rPr>
          <w:rFonts w:asciiTheme="minorHAnsi" w:hAnsiTheme="minorHAnsi" w:cstheme="minorBidi"/>
          <w:noProof/>
          <w:kern w:val="2"/>
          <w:sz w:val="24"/>
          <w:szCs w:val="24"/>
          <w:lang w:eastAsia="en-GB"/>
          <w14:ligatures w14:val="standardContextual"/>
        </w:rPr>
        <w:tab/>
      </w:r>
      <w:r w:rsidRPr="00B6502F">
        <w:rPr>
          <w:noProof/>
          <w:lang w:val="en-US"/>
        </w:rPr>
        <w:t>MCData configuration management documents</w:t>
      </w:r>
      <w:r>
        <w:rPr>
          <w:noProof/>
        </w:rPr>
        <w:tab/>
      </w:r>
      <w:r>
        <w:rPr>
          <w:noProof/>
        </w:rPr>
        <w:fldChar w:fldCharType="begin" w:fldLock="1"/>
      </w:r>
      <w:r>
        <w:rPr>
          <w:noProof/>
        </w:rPr>
        <w:instrText xml:space="preserve"> PAGEREF _Toc193390976 \h </w:instrText>
      </w:r>
      <w:r>
        <w:rPr>
          <w:noProof/>
        </w:rPr>
      </w:r>
      <w:r>
        <w:rPr>
          <w:noProof/>
        </w:rPr>
        <w:fldChar w:fldCharType="separate"/>
      </w:r>
      <w:r>
        <w:rPr>
          <w:noProof/>
        </w:rPr>
        <w:t>162</w:t>
      </w:r>
      <w:r>
        <w:rPr>
          <w:noProof/>
        </w:rPr>
        <w:fldChar w:fldCharType="end"/>
      </w:r>
    </w:p>
    <w:p w14:paraId="64BF802F" w14:textId="3B2716D7" w:rsidR="00A15C1C" w:rsidRDefault="00A15C1C">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_Toc193390977 \h </w:instrText>
      </w:r>
      <w:r>
        <w:rPr>
          <w:noProof/>
        </w:rPr>
      </w:r>
      <w:r>
        <w:rPr>
          <w:noProof/>
        </w:rPr>
        <w:fldChar w:fldCharType="separate"/>
      </w:r>
      <w:r>
        <w:rPr>
          <w:noProof/>
        </w:rPr>
        <w:t>162</w:t>
      </w:r>
      <w:r>
        <w:rPr>
          <w:noProof/>
        </w:rPr>
        <w:fldChar w:fldCharType="end"/>
      </w:r>
    </w:p>
    <w:p w14:paraId="21A5873C" w14:textId="7699360D"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fr-FR"/>
        </w:rPr>
        <w:t>10.2</w:t>
      </w:r>
      <w:r>
        <w:rPr>
          <w:rFonts w:asciiTheme="minorHAnsi" w:hAnsiTheme="minorHAnsi" w:cstheme="minorBidi"/>
          <w:noProof/>
          <w:kern w:val="2"/>
          <w:sz w:val="24"/>
          <w:szCs w:val="24"/>
          <w:lang w:eastAsia="en-GB"/>
          <w14:ligatures w14:val="standardContextual"/>
        </w:rPr>
        <w:tab/>
      </w:r>
      <w:r w:rsidRPr="00B6502F">
        <w:rPr>
          <w:noProof/>
          <w:lang w:val="fr-FR"/>
        </w:rPr>
        <w:t>MCData UE configuration document</w:t>
      </w:r>
      <w:r>
        <w:rPr>
          <w:noProof/>
        </w:rPr>
        <w:tab/>
      </w:r>
      <w:r>
        <w:rPr>
          <w:noProof/>
        </w:rPr>
        <w:fldChar w:fldCharType="begin" w:fldLock="1"/>
      </w:r>
      <w:r>
        <w:rPr>
          <w:noProof/>
        </w:rPr>
        <w:instrText xml:space="preserve"> PAGEREF _Toc193390978 \h </w:instrText>
      </w:r>
      <w:r>
        <w:rPr>
          <w:noProof/>
        </w:rPr>
      </w:r>
      <w:r>
        <w:rPr>
          <w:noProof/>
        </w:rPr>
        <w:fldChar w:fldCharType="separate"/>
      </w:r>
      <w:r>
        <w:rPr>
          <w:noProof/>
        </w:rPr>
        <w:t>162</w:t>
      </w:r>
      <w:r>
        <w:rPr>
          <w:noProof/>
        </w:rPr>
        <w:fldChar w:fldCharType="end"/>
      </w:r>
    </w:p>
    <w:p w14:paraId="6641BB72" w14:textId="206E75B8" w:rsidR="00A15C1C" w:rsidRDefault="00A15C1C">
      <w:pPr>
        <w:pStyle w:val="TOC3"/>
        <w:rPr>
          <w:rFonts w:asciiTheme="minorHAnsi" w:hAnsiTheme="minorHAnsi" w:cstheme="minorBidi"/>
          <w:noProof/>
          <w:kern w:val="2"/>
          <w:sz w:val="24"/>
          <w:szCs w:val="24"/>
          <w:lang w:eastAsia="en-GB"/>
          <w14:ligatures w14:val="standardContextual"/>
        </w:rPr>
      </w:pPr>
      <w:r>
        <w:rPr>
          <w:noProof/>
        </w:rPr>
        <w:t>10.2.1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_Toc193390979 \h </w:instrText>
      </w:r>
      <w:r>
        <w:rPr>
          <w:noProof/>
        </w:rPr>
      </w:r>
      <w:r>
        <w:rPr>
          <w:noProof/>
        </w:rPr>
        <w:fldChar w:fldCharType="separate"/>
      </w:r>
      <w:r>
        <w:rPr>
          <w:noProof/>
        </w:rPr>
        <w:t>162</w:t>
      </w:r>
      <w:r>
        <w:rPr>
          <w:noProof/>
        </w:rPr>
        <w:fldChar w:fldCharType="end"/>
      </w:r>
    </w:p>
    <w:p w14:paraId="02C0FC87" w14:textId="7F6F8E1D" w:rsidR="00A15C1C" w:rsidRDefault="00A15C1C">
      <w:pPr>
        <w:pStyle w:val="TOC3"/>
        <w:rPr>
          <w:rFonts w:asciiTheme="minorHAnsi" w:hAnsiTheme="minorHAnsi" w:cstheme="minorBidi"/>
          <w:noProof/>
          <w:kern w:val="2"/>
          <w:sz w:val="24"/>
          <w:szCs w:val="24"/>
          <w:lang w:eastAsia="en-GB"/>
          <w14:ligatures w14:val="standardContextual"/>
        </w:rPr>
      </w:pPr>
      <w:r>
        <w:rPr>
          <w:noProof/>
        </w:rPr>
        <w:t>10.2.1A</w:t>
      </w:r>
      <w:r>
        <w:rPr>
          <w:rFonts w:asciiTheme="minorHAnsi" w:hAnsiTheme="minorHAnsi" w:cstheme="minorBidi"/>
          <w:noProof/>
          <w:kern w:val="2"/>
          <w:sz w:val="24"/>
          <w:szCs w:val="24"/>
          <w:lang w:eastAsia="en-GB"/>
          <w14:ligatures w14:val="standardContextual"/>
        </w:rPr>
        <w:tab/>
      </w:r>
      <w:r>
        <w:rPr>
          <w:noProof/>
        </w:rPr>
        <w:t>MCData client access to MCData UE configuration documents</w:t>
      </w:r>
      <w:r>
        <w:rPr>
          <w:noProof/>
        </w:rPr>
        <w:tab/>
      </w:r>
      <w:r>
        <w:rPr>
          <w:noProof/>
        </w:rPr>
        <w:fldChar w:fldCharType="begin" w:fldLock="1"/>
      </w:r>
      <w:r>
        <w:rPr>
          <w:noProof/>
        </w:rPr>
        <w:instrText xml:space="preserve"> PAGEREF _Toc193390980 \h </w:instrText>
      </w:r>
      <w:r>
        <w:rPr>
          <w:noProof/>
        </w:rPr>
      </w:r>
      <w:r>
        <w:rPr>
          <w:noProof/>
        </w:rPr>
        <w:fldChar w:fldCharType="separate"/>
      </w:r>
      <w:r>
        <w:rPr>
          <w:noProof/>
        </w:rPr>
        <w:t>162</w:t>
      </w:r>
      <w:r>
        <w:rPr>
          <w:noProof/>
        </w:rPr>
        <w:fldChar w:fldCharType="end"/>
      </w:r>
    </w:p>
    <w:p w14:paraId="40A4810A" w14:textId="17172275" w:rsidR="00A15C1C" w:rsidRDefault="00A15C1C">
      <w:pPr>
        <w:pStyle w:val="TOC3"/>
        <w:rPr>
          <w:rFonts w:asciiTheme="minorHAnsi" w:hAnsiTheme="minorHAnsi" w:cstheme="minorBidi"/>
          <w:noProof/>
          <w:kern w:val="2"/>
          <w:sz w:val="24"/>
          <w:szCs w:val="24"/>
          <w:lang w:eastAsia="en-GB"/>
          <w14:ligatures w14:val="standardContextual"/>
        </w:rPr>
      </w:pPr>
      <w:r>
        <w:rPr>
          <w:noProof/>
        </w:rPr>
        <w:t>10.2.2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_Toc193390981 \h </w:instrText>
      </w:r>
      <w:r>
        <w:rPr>
          <w:noProof/>
        </w:rPr>
      </w:r>
      <w:r>
        <w:rPr>
          <w:noProof/>
        </w:rPr>
        <w:fldChar w:fldCharType="separate"/>
      </w:r>
      <w:r>
        <w:rPr>
          <w:noProof/>
        </w:rPr>
        <w:t>163</w:t>
      </w:r>
      <w:r>
        <w:rPr>
          <w:noProof/>
        </w:rPr>
        <w:fldChar w:fldCharType="end"/>
      </w:r>
    </w:p>
    <w:p w14:paraId="01F726BE" w14:textId="7C5F3413" w:rsidR="00A15C1C" w:rsidRDefault="00A15C1C">
      <w:pPr>
        <w:pStyle w:val="TOC4"/>
        <w:rPr>
          <w:rFonts w:asciiTheme="minorHAnsi" w:hAnsiTheme="minorHAnsi" w:cstheme="minorBidi"/>
          <w:noProof/>
          <w:kern w:val="2"/>
          <w:sz w:val="24"/>
          <w:szCs w:val="24"/>
          <w:lang w:eastAsia="en-GB"/>
          <w14:ligatures w14:val="standardContextual"/>
        </w:rPr>
      </w:pPr>
      <w:r>
        <w:rPr>
          <w:noProof/>
        </w:rPr>
        <w:t>10.2.2.1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_Toc193390982 \h </w:instrText>
      </w:r>
      <w:r>
        <w:rPr>
          <w:noProof/>
        </w:rPr>
      </w:r>
      <w:r>
        <w:rPr>
          <w:noProof/>
        </w:rPr>
        <w:fldChar w:fldCharType="separate"/>
      </w:r>
      <w:r>
        <w:rPr>
          <w:noProof/>
        </w:rPr>
        <w:t>163</w:t>
      </w:r>
      <w:r>
        <w:rPr>
          <w:noProof/>
        </w:rPr>
        <w:fldChar w:fldCharType="end"/>
      </w:r>
    </w:p>
    <w:p w14:paraId="019603CB" w14:textId="55A9AF2A" w:rsidR="00A15C1C" w:rsidRDefault="00A15C1C">
      <w:pPr>
        <w:pStyle w:val="TOC4"/>
        <w:rPr>
          <w:rFonts w:asciiTheme="minorHAnsi" w:hAnsiTheme="minorHAnsi" w:cstheme="minorBidi"/>
          <w:noProof/>
          <w:kern w:val="2"/>
          <w:sz w:val="24"/>
          <w:szCs w:val="24"/>
          <w:lang w:eastAsia="en-GB"/>
          <w14:ligatures w14:val="standardContextual"/>
        </w:rPr>
      </w:pPr>
      <w:r>
        <w:rPr>
          <w:noProof/>
        </w:rPr>
        <w:t>10.2.2.2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_Toc193390983 \h </w:instrText>
      </w:r>
      <w:r>
        <w:rPr>
          <w:noProof/>
        </w:rPr>
      </w:r>
      <w:r>
        <w:rPr>
          <w:noProof/>
        </w:rPr>
        <w:fldChar w:fldCharType="separate"/>
      </w:r>
      <w:r>
        <w:rPr>
          <w:noProof/>
        </w:rPr>
        <w:t>164</w:t>
      </w:r>
      <w:r>
        <w:rPr>
          <w:noProof/>
        </w:rPr>
        <w:fldChar w:fldCharType="end"/>
      </w:r>
    </w:p>
    <w:p w14:paraId="731C4223" w14:textId="0C42855D" w:rsidR="00A15C1C" w:rsidRDefault="00A15C1C">
      <w:pPr>
        <w:pStyle w:val="TOC4"/>
        <w:rPr>
          <w:rFonts w:asciiTheme="minorHAnsi" w:hAnsiTheme="minorHAnsi" w:cstheme="minorBidi"/>
          <w:noProof/>
          <w:kern w:val="2"/>
          <w:sz w:val="24"/>
          <w:szCs w:val="24"/>
          <w:lang w:eastAsia="en-GB"/>
          <w14:ligatures w14:val="standardContextual"/>
        </w:rPr>
      </w:pPr>
      <w:r>
        <w:rPr>
          <w:noProof/>
        </w:rPr>
        <w:t>10.2.2.3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_Toc193390984 \h </w:instrText>
      </w:r>
      <w:r>
        <w:rPr>
          <w:noProof/>
        </w:rPr>
      </w:r>
      <w:r>
        <w:rPr>
          <w:noProof/>
        </w:rPr>
        <w:fldChar w:fldCharType="separate"/>
      </w:r>
      <w:r>
        <w:rPr>
          <w:noProof/>
        </w:rPr>
        <w:t>164</w:t>
      </w:r>
      <w:r>
        <w:rPr>
          <w:noProof/>
        </w:rPr>
        <w:fldChar w:fldCharType="end"/>
      </w:r>
    </w:p>
    <w:p w14:paraId="1E221CD1" w14:textId="65494EE3" w:rsidR="00A15C1C" w:rsidRDefault="00A15C1C">
      <w:pPr>
        <w:pStyle w:val="TOC4"/>
        <w:rPr>
          <w:rFonts w:asciiTheme="minorHAnsi" w:hAnsiTheme="minorHAnsi" w:cstheme="minorBidi"/>
          <w:noProof/>
          <w:kern w:val="2"/>
          <w:sz w:val="24"/>
          <w:szCs w:val="24"/>
          <w:lang w:eastAsia="en-GB"/>
          <w14:ligatures w14:val="standardContextual"/>
        </w:rPr>
      </w:pPr>
      <w:r>
        <w:rPr>
          <w:noProof/>
        </w:rPr>
        <w:t>10.2.2.4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_Toc193390985 \h </w:instrText>
      </w:r>
      <w:r>
        <w:rPr>
          <w:noProof/>
        </w:rPr>
      </w:r>
      <w:r>
        <w:rPr>
          <w:noProof/>
        </w:rPr>
        <w:fldChar w:fldCharType="separate"/>
      </w:r>
      <w:r>
        <w:rPr>
          <w:noProof/>
        </w:rPr>
        <w:t>167</w:t>
      </w:r>
      <w:r>
        <w:rPr>
          <w:noProof/>
        </w:rPr>
        <w:fldChar w:fldCharType="end"/>
      </w:r>
    </w:p>
    <w:p w14:paraId="1DB83826" w14:textId="4A4301FD" w:rsidR="00A15C1C" w:rsidRDefault="00A15C1C">
      <w:pPr>
        <w:pStyle w:val="TOC4"/>
        <w:rPr>
          <w:rFonts w:asciiTheme="minorHAnsi" w:hAnsiTheme="minorHAnsi" w:cstheme="minorBidi"/>
          <w:noProof/>
          <w:kern w:val="2"/>
          <w:sz w:val="24"/>
          <w:szCs w:val="24"/>
          <w:lang w:eastAsia="en-GB"/>
          <w14:ligatures w14:val="standardContextual"/>
        </w:rPr>
      </w:pPr>
      <w:r>
        <w:rPr>
          <w:noProof/>
        </w:rPr>
        <w:t>10.2.2.5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_Toc193390986 \h </w:instrText>
      </w:r>
      <w:r>
        <w:rPr>
          <w:noProof/>
        </w:rPr>
      </w:r>
      <w:r>
        <w:rPr>
          <w:noProof/>
        </w:rPr>
        <w:fldChar w:fldCharType="separate"/>
      </w:r>
      <w:r>
        <w:rPr>
          <w:noProof/>
        </w:rPr>
        <w:t>167</w:t>
      </w:r>
      <w:r>
        <w:rPr>
          <w:noProof/>
        </w:rPr>
        <w:fldChar w:fldCharType="end"/>
      </w:r>
    </w:p>
    <w:p w14:paraId="3F4EC273" w14:textId="1E2793E2" w:rsidR="00A15C1C" w:rsidRDefault="00A15C1C">
      <w:pPr>
        <w:pStyle w:val="TOC4"/>
        <w:rPr>
          <w:rFonts w:asciiTheme="minorHAnsi" w:hAnsiTheme="minorHAnsi" w:cstheme="minorBidi"/>
          <w:noProof/>
          <w:kern w:val="2"/>
          <w:sz w:val="24"/>
          <w:szCs w:val="24"/>
          <w:lang w:eastAsia="en-GB"/>
          <w14:ligatures w14:val="standardContextual"/>
        </w:rPr>
      </w:pPr>
      <w:r>
        <w:rPr>
          <w:noProof/>
        </w:rPr>
        <w:t>10.2.2.6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_Toc193390987 \h </w:instrText>
      </w:r>
      <w:r>
        <w:rPr>
          <w:noProof/>
        </w:rPr>
      </w:r>
      <w:r>
        <w:rPr>
          <w:noProof/>
        </w:rPr>
        <w:fldChar w:fldCharType="separate"/>
      </w:r>
      <w:r>
        <w:rPr>
          <w:noProof/>
        </w:rPr>
        <w:t>168</w:t>
      </w:r>
      <w:r>
        <w:rPr>
          <w:noProof/>
        </w:rPr>
        <w:fldChar w:fldCharType="end"/>
      </w:r>
    </w:p>
    <w:p w14:paraId="4B869BE7" w14:textId="0F7CE95C" w:rsidR="00A15C1C" w:rsidRDefault="00A15C1C">
      <w:pPr>
        <w:pStyle w:val="TOC4"/>
        <w:rPr>
          <w:rFonts w:asciiTheme="minorHAnsi" w:hAnsiTheme="minorHAnsi" w:cstheme="minorBidi"/>
          <w:noProof/>
          <w:kern w:val="2"/>
          <w:sz w:val="24"/>
          <w:szCs w:val="24"/>
          <w:lang w:eastAsia="en-GB"/>
          <w14:ligatures w14:val="standardContextual"/>
        </w:rPr>
      </w:pPr>
      <w:r>
        <w:rPr>
          <w:noProof/>
        </w:rPr>
        <w:t>10.2.2.7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_Toc193390988 \h </w:instrText>
      </w:r>
      <w:r>
        <w:rPr>
          <w:noProof/>
        </w:rPr>
      </w:r>
      <w:r>
        <w:rPr>
          <w:noProof/>
        </w:rPr>
        <w:fldChar w:fldCharType="separate"/>
      </w:r>
      <w:r>
        <w:rPr>
          <w:noProof/>
        </w:rPr>
        <w:t>169</w:t>
      </w:r>
      <w:r>
        <w:rPr>
          <w:noProof/>
        </w:rPr>
        <w:fldChar w:fldCharType="end"/>
      </w:r>
    </w:p>
    <w:p w14:paraId="0617DCDD" w14:textId="28055A28" w:rsidR="00A15C1C" w:rsidRDefault="00A15C1C">
      <w:pPr>
        <w:pStyle w:val="TOC4"/>
        <w:rPr>
          <w:rFonts w:asciiTheme="minorHAnsi" w:hAnsiTheme="minorHAnsi" w:cstheme="minorBidi"/>
          <w:noProof/>
          <w:kern w:val="2"/>
          <w:sz w:val="24"/>
          <w:szCs w:val="24"/>
          <w:lang w:eastAsia="en-GB"/>
          <w14:ligatures w14:val="standardContextual"/>
        </w:rPr>
      </w:pPr>
      <w:r>
        <w:rPr>
          <w:noProof/>
        </w:rPr>
        <w:t>10.2.2.8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_Toc193390989 \h </w:instrText>
      </w:r>
      <w:r>
        <w:rPr>
          <w:noProof/>
        </w:rPr>
      </w:r>
      <w:r>
        <w:rPr>
          <w:noProof/>
        </w:rPr>
        <w:fldChar w:fldCharType="separate"/>
      </w:r>
      <w:r>
        <w:rPr>
          <w:noProof/>
        </w:rPr>
        <w:t>171</w:t>
      </w:r>
      <w:r>
        <w:rPr>
          <w:noProof/>
        </w:rPr>
        <w:fldChar w:fldCharType="end"/>
      </w:r>
    </w:p>
    <w:p w14:paraId="5C80CBFF" w14:textId="71EE8FEC" w:rsidR="00A15C1C" w:rsidRDefault="00A15C1C">
      <w:pPr>
        <w:pStyle w:val="TOC4"/>
        <w:rPr>
          <w:rFonts w:asciiTheme="minorHAnsi" w:hAnsiTheme="minorHAnsi" w:cstheme="minorBidi"/>
          <w:noProof/>
          <w:kern w:val="2"/>
          <w:sz w:val="24"/>
          <w:szCs w:val="24"/>
          <w:lang w:eastAsia="en-GB"/>
          <w14:ligatures w14:val="standardContextual"/>
        </w:rPr>
      </w:pPr>
      <w:r>
        <w:rPr>
          <w:noProof/>
        </w:rPr>
        <w:t>10.2.2.9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_Toc193390990 \h </w:instrText>
      </w:r>
      <w:r>
        <w:rPr>
          <w:noProof/>
        </w:rPr>
      </w:r>
      <w:r>
        <w:rPr>
          <w:noProof/>
        </w:rPr>
        <w:fldChar w:fldCharType="separate"/>
      </w:r>
      <w:r>
        <w:rPr>
          <w:noProof/>
        </w:rPr>
        <w:t>171</w:t>
      </w:r>
      <w:r>
        <w:rPr>
          <w:noProof/>
        </w:rPr>
        <w:fldChar w:fldCharType="end"/>
      </w:r>
    </w:p>
    <w:p w14:paraId="541EDAF0" w14:textId="03BA54C7" w:rsidR="00A15C1C" w:rsidRDefault="00A15C1C">
      <w:pPr>
        <w:pStyle w:val="TOC4"/>
        <w:rPr>
          <w:rFonts w:asciiTheme="minorHAnsi" w:hAnsiTheme="minorHAnsi" w:cstheme="minorBidi"/>
          <w:noProof/>
          <w:kern w:val="2"/>
          <w:sz w:val="24"/>
          <w:szCs w:val="24"/>
          <w:lang w:eastAsia="en-GB"/>
          <w14:ligatures w14:val="standardContextual"/>
        </w:rPr>
      </w:pPr>
      <w:r>
        <w:rPr>
          <w:noProof/>
        </w:rPr>
        <w:t>10.2.2.10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_Toc193390991 \h </w:instrText>
      </w:r>
      <w:r>
        <w:rPr>
          <w:noProof/>
        </w:rPr>
      </w:r>
      <w:r>
        <w:rPr>
          <w:noProof/>
        </w:rPr>
        <w:fldChar w:fldCharType="separate"/>
      </w:r>
      <w:r>
        <w:rPr>
          <w:noProof/>
        </w:rPr>
        <w:t>171</w:t>
      </w:r>
      <w:r>
        <w:rPr>
          <w:noProof/>
        </w:rPr>
        <w:fldChar w:fldCharType="end"/>
      </w:r>
    </w:p>
    <w:p w14:paraId="3EC21935" w14:textId="122CA736" w:rsidR="00A15C1C" w:rsidRDefault="00A15C1C">
      <w:pPr>
        <w:pStyle w:val="TOC4"/>
        <w:rPr>
          <w:rFonts w:asciiTheme="minorHAnsi" w:hAnsiTheme="minorHAnsi" w:cstheme="minorBidi"/>
          <w:noProof/>
          <w:kern w:val="2"/>
          <w:sz w:val="24"/>
          <w:szCs w:val="24"/>
          <w:lang w:eastAsia="en-GB"/>
          <w14:ligatures w14:val="standardContextual"/>
        </w:rPr>
      </w:pPr>
      <w:r>
        <w:rPr>
          <w:noProof/>
        </w:rPr>
        <w:t>10.2.2.11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_Toc193390992 \h </w:instrText>
      </w:r>
      <w:r>
        <w:rPr>
          <w:noProof/>
        </w:rPr>
      </w:r>
      <w:r>
        <w:rPr>
          <w:noProof/>
        </w:rPr>
        <w:fldChar w:fldCharType="separate"/>
      </w:r>
      <w:r>
        <w:rPr>
          <w:noProof/>
        </w:rPr>
        <w:t>171</w:t>
      </w:r>
      <w:r>
        <w:rPr>
          <w:noProof/>
        </w:rPr>
        <w:fldChar w:fldCharType="end"/>
      </w:r>
    </w:p>
    <w:p w14:paraId="374DCEEF" w14:textId="69C03ED8" w:rsidR="00A15C1C" w:rsidRDefault="00A15C1C">
      <w:pPr>
        <w:pStyle w:val="TOC4"/>
        <w:rPr>
          <w:rFonts w:asciiTheme="minorHAnsi" w:hAnsiTheme="minorHAnsi" w:cstheme="minorBidi"/>
          <w:noProof/>
          <w:kern w:val="2"/>
          <w:sz w:val="24"/>
          <w:szCs w:val="24"/>
          <w:lang w:eastAsia="en-GB"/>
          <w14:ligatures w14:val="standardContextual"/>
        </w:rPr>
      </w:pPr>
      <w:r>
        <w:rPr>
          <w:noProof/>
        </w:rPr>
        <w:t>10.2.2.12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_Toc193390993 \h </w:instrText>
      </w:r>
      <w:r>
        <w:rPr>
          <w:noProof/>
        </w:rPr>
      </w:r>
      <w:r>
        <w:rPr>
          <w:noProof/>
        </w:rPr>
        <w:fldChar w:fldCharType="separate"/>
      </w:r>
      <w:r>
        <w:rPr>
          <w:noProof/>
        </w:rPr>
        <w:t>171</w:t>
      </w:r>
      <w:r>
        <w:rPr>
          <w:noProof/>
        </w:rPr>
        <w:fldChar w:fldCharType="end"/>
      </w:r>
    </w:p>
    <w:p w14:paraId="3F088802" w14:textId="1E717480" w:rsidR="00A15C1C" w:rsidRDefault="00A15C1C">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MCData user profile configuration document</w:t>
      </w:r>
      <w:r>
        <w:rPr>
          <w:noProof/>
        </w:rPr>
        <w:tab/>
      </w:r>
      <w:r>
        <w:rPr>
          <w:noProof/>
        </w:rPr>
        <w:fldChar w:fldCharType="begin" w:fldLock="1"/>
      </w:r>
      <w:r>
        <w:rPr>
          <w:noProof/>
        </w:rPr>
        <w:instrText xml:space="preserve"> PAGEREF _Toc193390994 \h </w:instrText>
      </w:r>
      <w:r>
        <w:rPr>
          <w:noProof/>
        </w:rPr>
      </w:r>
      <w:r>
        <w:rPr>
          <w:noProof/>
        </w:rPr>
        <w:fldChar w:fldCharType="separate"/>
      </w:r>
      <w:r>
        <w:rPr>
          <w:noProof/>
        </w:rPr>
        <w:t>172</w:t>
      </w:r>
      <w:r>
        <w:rPr>
          <w:noProof/>
        </w:rPr>
        <w:fldChar w:fldCharType="end"/>
      </w:r>
    </w:p>
    <w:p w14:paraId="45567EC1" w14:textId="22AF31CF" w:rsidR="00A15C1C" w:rsidRDefault="00A15C1C">
      <w:pPr>
        <w:pStyle w:val="TOC3"/>
        <w:rPr>
          <w:rFonts w:asciiTheme="minorHAnsi" w:hAnsiTheme="minorHAnsi" w:cstheme="minorBidi"/>
          <w:noProof/>
          <w:kern w:val="2"/>
          <w:sz w:val="24"/>
          <w:szCs w:val="24"/>
          <w:lang w:eastAsia="en-GB"/>
          <w14:ligatures w14:val="standardContextual"/>
        </w:rPr>
      </w:pPr>
      <w:r>
        <w:rPr>
          <w:noProof/>
        </w:rPr>
        <w:t>10.3.1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_Toc193390995 \h </w:instrText>
      </w:r>
      <w:r>
        <w:rPr>
          <w:noProof/>
        </w:rPr>
      </w:r>
      <w:r>
        <w:rPr>
          <w:noProof/>
        </w:rPr>
        <w:fldChar w:fldCharType="separate"/>
      </w:r>
      <w:r>
        <w:rPr>
          <w:noProof/>
        </w:rPr>
        <w:t>172</w:t>
      </w:r>
      <w:r>
        <w:rPr>
          <w:noProof/>
        </w:rPr>
        <w:fldChar w:fldCharType="end"/>
      </w:r>
    </w:p>
    <w:p w14:paraId="22499DA3" w14:textId="0F1502D6" w:rsidR="00A15C1C" w:rsidRDefault="00A15C1C">
      <w:pPr>
        <w:pStyle w:val="TOC3"/>
        <w:rPr>
          <w:rFonts w:asciiTheme="minorHAnsi" w:hAnsiTheme="minorHAnsi" w:cstheme="minorBidi"/>
          <w:noProof/>
          <w:kern w:val="2"/>
          <w:sz w:val="24"/>
          <w:szCs w:val="24"/>
          <w:lang w:eastAsia="en-GB"/>
          <w14:ligatures w14:val="standardContextual"/>
        </w:rPr>
      </w:pPr>
      <w:r>
        <w:rPr>
          <w:noProof/>
        </w:rPr>
        <w:t>10.3.1A</w:t>
      </w:r>
      <w:r>
        <w:rPr>
          <w:rFonts w:asciiTheme="minorHAnsi" w:hAnsiTheme="minorHAnsi" w:cstheme="minorBidi"/>
          <w:noProof/>
          <w:kern w:val="2"/>
          <w:sz w:val="24"/>
          <w:szCs w:val="24"/>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_Toc193390996 \h </w:instrText>
      </w:r>
      <w:r>
        <w:rPr>
          <w:noProof/>
        </w:rPr>
      </w:r>
      <w:r>
        <w:rPr>
          <w:noProof/>
        </w:rPr>
        <w:fldChar w:fldCharType="separate"/>
      </w:r>
      <w:r>
        <w:rPr>
          <w:noProof/>
        </w:rPr>
        <w:t>172</w:t>
      </w:r>
      <w:r>
        <w:rPr>
          <w:noProof/>
        </w:rPr>
        <w:fldChar w:fldCharType="end"/>
      </w:r>
    </w:p>
    <w:p w14:paraId="7D3142CA" w14:textId="1FB9936E" w:rsidR="00A15C1C" w:rsidRDefault="00A15C1C">
      <w:pPr>
        <w:pStyle w:val="TOC3"/>
        <w:rPr>
          <w:rFonts w:asciiTheme="minorHAnsi" w:hAnsiTheme="minorHAnsi" w:cstheme="minorBidi"/>
          <w:noProof/>
          <w:kern w:val="2"/>
          <w:sz w:val="24"/>
          <w:szCs w:val="24"/>
          <w:lang w:eastAsia="en-GB"/>
          <w14:ligatures w14:val="standardContextual"/>
        </w:rPr>
      </w:pPr>
      <w:r>
        <w:rPr>
          <w:noProof/>
        </w:rPr>
        <w:t>10.3.2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_Toc193390997 \h </w:instrText>
      </w:r>
      <w:r>
        <w:rPr>
          <w:noProof/>
        </w:rPr>
      </w:r>
      <w:r>
        <w:rPr>
          <w:noProof/>
        </w:rPr>
        <w:fldChar w:fldCharType="separate"/>
      </w:r>
      <w:r>
        <w:rPr>
          <w:noProof/>
        </w:rPr>
        <w:t>172</w:t>
      </w:r>
      <w:r>
        <w:rPr>
          <w:noProof/>
        </w:rPr>
        <w:fldChar w:fldCharType="end"/>
      </w:r>
    </w:p>
    <w:p w14:paraId="65DC31A5" w14:textId="15D14374" w:rsidR="00A15C1C" w:rsidRDefault="00A15C1C">
      <w:pPr>
        <w:pStyle w:val="TOC4"/>
        <w:rPr>
          <w:rFonts w:asciiTheme="minorHAnsi" w:hAnsiTheme="minorHAnsi" w:cstheme="minorBidi"/>
          <w:noProof/>
          <w:kern w:val="2"/>
          <w:sz w:val="24"/>
          <w:szCs w:val="24"/>
          <w:lang w:eastAsia="en-GB"/>
          <w14:ligatures w14:val="standardContextual"/>
        </w:rPr>
      </w:pPr>
      <w:r>
        <w:rPr>
          <w:noProof/>
        </w:rPr>
        <w:t>10.3.2.1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_Toc193390998 \h </w:instrText>
      </w:r>
      <w:r>
        <w:rPr>
          <w:noProof/>
        </w:rPr>
      </w:r>
      <w:r>
        <w:rPr>
          <w:noProof/>
        </w:rPr>
        <w:fldChar w:fldCharType="separate"/>
      </w:r>
      <w:r>
        <w:rPr>
          <w:noProof/>
        </w:rPr>
        <w:t>172</w:t>
      </w:r>
      <w:r>
        <w:rPr>
          <w:noProof/>
        </w:rPr>
        <w:fldChar w:fldCharType="end"/>
      </w:r>
    </w:p>
    <w:p w14:paraId="4B69874B" w14:textId="23B49103" w:rsidR="00A15C1C" w:rsidRDefault="00A15C1C">
      <w:pPr>
        <w:pStyle w:val="TOC4"/>
        <w:rPr>
          <w:rFonts w:asciiTheme="minorHAnsi" w:hAnsiTheme="minorHAnsi" w:cstheme="minorBidi"/>
          <w:noProof/>
          <w:kern w:val="2"/>
          <w:sz w:val="24"/>
          <w:szCs w:val="24"/>
          <w:lang w:eastAsia="en-GB"/>
          <w14:ligatures w14:val="standardContextual"/>
        </w:rPr>
      </w:pPr>
      <w:r>
        <w:rPr>
          <w:noProof/>
        </w:rPr>
        <w:t>10.3.2.2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_Toc193390999 \h </w:instrText>
      </w:r>
      <w:r>
        <w:rPr>
          <w:noProof/>
        </w:rPr>
      </w:r>
      <w:r>
        <w:rPr>
          <w:noProof/>
        </w:rPr>
        <w:fldChar w:fldCharType="separate"/>
      </w:r>
      <w:r>
        <w:rPr>
          <w:noProof/>
        </w:rPr>
        <w:t>177</w:t>
      </w:r>
      <w:r>
        <w:rPr>
          <w:noProof/>
        </w:rPr>
        <w:fldChar w:fldCharType="end"/>
      </w:r>
    </w:p>
    <w:p w14:paraId="2A7827DB" w14:textId="29E40815" w:rsidR="00A15C1C" w:rsidRDefault="00A15C1C">
      <w:pPr>
        <w:pStyle w:val="TOC4"/>
        <w:rPr>
          <w:rFonts w:asciiTheme="minorHAnsi" w:hAnsiTheme="minorHAnsi" w:cstheme="minorBidi"/>
          <w:noProof/>
          <w:kern w:val="2"/>
          <w:sz w:val="24"/>
          <w:szCs w:val="24"/>
          <w:lang w:eastAsia="en-GB"/>
          <w14:ligatures w14:val="standardContextual"/>
        </w:rPr>
      </w:pPr>
      <w:r>
        <w:rPr>
          <w:noProof/>
        </w:rPr>
        <w:t>10.3.2.3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_Toc193391000 \h </w:instrText>
      </w:r>
      <w:r>
        <w:rPr>
          <w:noProof/>
        </w:rPr>
      </w:r>
      <w:r>
        <w:rPr>
          <w:noProof/>
        </w:rPr>
        <w:fldChar w:fldCharType="separate"/>
      </w:r>
      <w:r>
        <w:rPr>
          <w:noProof/>
        </w:rPr>
        <w:t>177</w:t>
      </w:r>
      <w:r>
        <w:rPr>
          <w:noProof/>
        </w:rPr>
        <w:fldChar w:fldCharType="end"/>
      </w:r>
    </w:p>
    <w:p w14:paraId="5E9DCDB4" w14:textId="59EBA5A5" w:rsidR="00A15C1C" w:rsidRDefault="00A15C1C">
      <w:pPr>
        <w:pStyle w:val="TOC4"/>
        <w:rPr>
          <w:rFonts w:asciiTheme="minorHAnsi" w:hAnsiTheme="minorHAnsi" w:cstheme="minorBidi"/>
          <w:noProof/>
          <w:kern w:val="2"/>
          <w:sz w:val="24"/>
          <w:szCs w:val="24"/>
          <w:lang w:eastAsia="en-GB"/>
          <w14:ligatures w14:val="standardContextual"/>
        </w:rPr>
      </w:pPr>
      <w:r>
        <w:rPr>
          <w:noProof/>
        </w:rPr>
        <w:t>10.3.2.4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_Toc193391001 \h </w:instrText>
      </w:r>
      <w:r>
        <w:rPr>
          <w:noProof/>
        </w:rPr>
      </w:r>
      <w:r>
        <w:rPr>
          <w:noProof/>
        </w:rPr>
        <w:fldChar w:fldCharType="separate"/>
      </w:r>
      <w:r>
        <w:rPr>
          <w:noProof/>
        </w:rPr>
        <w:t>184</w:t>
      </w:r>
      <w:r>
        <w:rPr>
          <w:noProof/>
        </w:rPr>
        <w:fldChar w:fldCharType="end"/>
      </w:r>
    </w:p>
    <w:p w14:paraId="66E967BA" w14:textId="0AE4FAFA" w:rsidR="00A15C1C" w:rsidRDefault="00A15C1C">
      <w:pPr>
        <w:pStyle w:val="TOC4"/>
        <w:rPr>
          <w:rFonts w:asciiTheme="minorHAnsi" w:hAnsiTheme="minorHAnsi" w:cstheme="minorBidi"/>
          <w:noProof/>
          <w:kern w:val="2"/>
          <w:sz w:val="24"/>
          <w:szCs w:val="24"/>
          <w:lang w:eastAsia="en-GB"/>
          <w14:ligatures w14:val="standardContextual"/>
        </w:rPr>
      </w:pPr>
      <w:r>
        <w:rPr>
          <w:noProof/>
        </w:rPr>
        <w:t>10.3.2.5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_Toc193391002 \h </w:instrText>
      </w:r>
      <w:r>
        <w:rPr>
          <w:noProof/>
        </w:rPr>
      </w:r>
      <w:r>
        <w:rPr>
          <w:noProof/>
        </w:rPr>
        <w:fldChar w:fldCharType="separate"/>
      </w:r>
      <w:r>
        <w:rPr>
          <w:noProof/>
        </w:rPr>
        <w:t>184</w:t>
      </w:r>
      <w:r>
        <w:rPr>
          <w:noProof/>
        </w:rPr>
        <w:fldChar w:fldCharType="end"/>
      </w:r>
    </w:p>
    <w:p w14:paraId="233D35A5" w14:textId="73E7A81E" w:rsidR="00A15C1C" w:rsidRDefault="00A15C1C">
      <w:pPr>
        <w:pStyle w:val="TOC4"/>
        <w:rPr>
          <w:rFonts w:asciiTheme="minorHAnsi" w:hAnsiTheme="minorHAnsi" w:cstheme="minorBidi"/>
          <w:noProof/>
          <w:kern w:val="2"/>
          <w:sz w:val="24"/>
          <w:szCs w:val="24"/>
          <w:lang w:eastAsia="en-GB"/>
          <w14:ligatures w14:val="standardContextual"/>
        </w:rPr>
      </w:pPr>
      <w:r>
        <w:rPr>
          <w:noProof/>
        </w:rPr>
        <w:t>10.3.2.6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_Toc193391003 \h </w:instrText>
      </w:r>
      <w:r>
        <w:rPr>
          <w:noProof/>
        </w:rPr>
      </w:r>
      <w:r>
        <w:rPr>
          <w:noProof/>
        </w:rPr>
        <w:fldChar w:fldCharType="separate"/>
      </w:r>
      <w:r>
        <w:rPr>
          <w:noProof/>
        </w:rPr>
        <w:t>184</w:t>
      </w:r>
      <w:r>
        <w:rPr>
          <w:noProof/>
        </w:rPr>
        <w:fldChar w:fldCharType="end"/>
      </w:r>
    </w:p>
    <w:p w14:paraId="7E3FC411" w14:textId="7EA4E301" w:rsidR="00A15C1C" w:rsidRDefault="00A15C1C">
      <w:pPr>
        <w:pStyle w:val="TOC4"/>
        <w:rPr>
          <w:rFonts w:asciiTheme="minorHAnsi" w:hAnsiTheme="minorHAnsi" w:cstheme="minorBidi"/>
          <w:noProof/>
          <w:kern w:val="2"/>
          <w:sz w:val="24"/>
          <w:szCs w:val="24"/>
          <w:lang w:eastAsia="en-GB"/>
          <w14:ligatures w14:val="standardContextual"/>
        </w:rPr>
      </w:pPr>
      <w:r>
        <w:rPr>
          <w:noProof/>
        </w:rPr>
        <w:t>10.3.2.7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_Toc193391004 \h </w:instrText>
      </w:r>
      <w:r>
        <w:rPr>
          <w:noProof/>
        </w:rPr>
      </w:r>
      <w:r>
        <w:rPr>
          <w:noProof/>
        </w:rPr>
        <w:fldChar w:fldCharType="separate"/>
      </w:r>
      <w:r>
        <w:rPr>
          <w:noProof/>
        </w:rPr>
        <w:t>185</w:t>
      </w:r>
      <w:r>
        <w:rPr>
          <w:noProof/>
        </w:rPr>
        <w:fldChar w:fldCharType="end"/>
      </w:r>
    </w:p>
    <w:p w14:paraId="6F51CB2A" w14:textId="75137FC5" w:rsidR="00A15C1C" w:rsidRDefault="00A15C1C">
      <w:pPr>
        <w:pStyle w:val="TOC4"/>
        <w:rPr>
          <w:rFonts w:asciiTheme="minorHAnsi" w:hAnsiTheme="minorHAnsi" w:cstheme="minorBidi"/>
          <w:noProof/>
          <w:kern w:val="2"/>
          <w:sz w:val="24"/>
          <w:szCs w:val="24"/>
          <w:lang w:eastAsia="en-GB"/>
          <w14:ligatures w14:val="standardContextual"/>
        </w:rPr>
      </w:pPr>
      <w:r>
        <w:rPr>
          <w:noProof/>
        </w:rPr>
        <w:t>10.3.2.8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_Toc193391005 \h </w:instrText>
      </w:r>
      <w:r>
        <w:rPr>
          <w:noProof/>
        </w:rPr>
      </w:r>
      <w:r>
        <w:rPr>
          <w:noProof/>
        </w:rPr>
        <w:fldChar w:fldCharType="separate"/>
      </w:r>
      <w:r>
        <w:rPr>
          <w:noProof/>
        </w:rPr>
        <w:t>201</w:t>
      </w:r>
      <w:r>
        <w:rPr>
          <w:noProof/>
        </w:rPr>
        <w:fldChar w:fldCharType="end"/>
      </w:r>
    </w:p>
    <w:p w14:paraId="2FEC085D" w14:textId="6FE79F51" w:rsidR="00A15C1C" w:rsidRDefault="00A15C1C">
      <w:pPr>
        <w:pStyle w:val="TOC4"/>
        <w:rPr>
          <w:rFonts w:asciiTheme="minorHAnsi" w:hAnsiTheme="minorHAnsi" w:cstheme="minorBidi"/>
          <w:noProof/>
          <w:kern w:val="2"/>
          <w:sz w:val="24"/>
          <w:szCs w:val="24"/>
          <w:lang w:eastAsia="en-GB"/>
          <w14:ligatures w14:val="standardContextual"/>
        </w:rPr>
      </w:pPr>
      <w:r>
        <w:rPr>
          <w:noProof/>
        </w:rPr>
        <w:t>10.3.2.9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_Toc193391006 \h </w:instrText>
      </w:r>
      <w:r>
        <w:rPr>
          <w:noProof/>
        </w:rPr>
      </w:r>
      <w:r>
        <w:rPr>
          <w:noProof/>
        </w:rPr>
        <w:fldChar w:fldCharType="separate"/>
      </w:r>
      <w:r>
        <w:rPr>
          <w:noProof/>
        </w:rPr>
        <w:t>201</w:t>
      </w:r>
      <w:r>
        <w:rPr>
          <w:noProof/>
        </w:rPr>
        <w:fldChar w:fldCharType="end"/>
      </w:r>
    </w:p>
    <w:p w14:paraId="0D09A63D" w14:textId="64534BA3" w:rsidR="00A15C1C" w:rsidRDefault="00A15C1C">
      <w:pPr>
        <w:pStyle w:val="TOC4"/>
        <w:rPr>
          <w:rFonts w:asciiTheme="minorHAnsi" w:hAnsiTheme="minorHAnsi" w:cstheme="minorBidi"/>
          <w:noProof/>
          <w:kern w:val="2"/>
          <w:sz w:val="24"/>
          <w:szCs w:val="24"/>
          <w:lang w:eastAsia="en-GB"/>
          <w14:ligatures w14:val="standardContextual"/>
        </w:rPr>
      </w:pPr>
      <w:r>
        <w:rPr>
          <w:noProof/>
        </w:rPr>
        <w:t>10.3.2.10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_Toc193391007 \h </w:instrText>
      </w:r>
      <w:r>
        <w:rPr>
          <w:noProof/>
        </w:rPr>
      </w:r>
      <w:r>
        <w:rPr>
          <w:noProof/>
        </w:rPr>
        <w:fldChar w:fldCharType="separate"/>
      </w:r>
      <w:r>
        <w:rPr>
          <w:noProof/>
        </w:rPr>
        <w:t>202</w:t>
      </w:r>
      <w:r>
        <w:rPr>
          <w:noProof/>
        </w:rPr>
        <w:fldChar w:fldCharType="end"/>
      </w:r>
    </w:p>
    <w:p w14:paraId="463B2C74" w14:textId="1C7CD259" w:rsidR="00A15C1C" w:rsidRDefault="00A15C1C">
      <w:pPr>
        <w:pStyle w:val="TOC4"/>
        <w:rPr>
          <w:rFonts w:asciiTheme="minorHAnsi" w:hAnsiTheme="minorHAnsi" w:cstheme="minorBidi"/>
          <w:noProof/>
          <w:kern w:val="2"/>
          <w:sz w:val="24"/>
          <w:szCs w:val="24"/>
          <w:lang w:eastAsia="en-GB"/>
          <w14:ligatures w14:val="standardContextual"/>
        </w:rPr>
      </w:pPr>
      <w:r>
        <w:rPr>
          <w:noProof/>
        </w:rPr>
        <w:t>10.3.2.11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_Toc193391008 \h </w:instrText>
      </w:r>
      <w:r>
        <w:rPr>
          <w:noProof/>
        </w:rPr>
      </w:r>
      <w:r>
        <w:rPr>
          <w:noProof/>
        </w:rPr>
        <w:fldChar w:fldCharType="separate"/>
      </w:r>
      <w:r>
        <w:rPr>
          <w:noProof/>
        </w:rPr>
        <w:t>202</w:t>
      </w:r>
      <w:r>
        <w:rPr>
          <w:noProof/>
        </w:rPr>
        <w:fldChar w:fldCharType="end"/>
      </w:r>
    </w:p>
    <w:p w14:paraId="6725441E" w14:textId="047DE8C9" w:rsidR="00A15C1C" w:rsidRDefault="00A15C1C">
      <w:pPr>
        <w:pStyle w:val="TOC4"/>
        <w:rPr>
          <w:rFonts w:asciiTheme="minorHAnsi" w:hAnsiTheme="minorHAnsi" w:cstheme="minorBidi"/>
          <w:noProof/>
          <w:kern w:val="2"/>
          <w:sz w:val="24"/>
          <w:szCs w:val="24"/>
          <w:lang w:eastAsia="en-GB"/>
          <w14:ligatures w14:val="standardContextual"/>
        </w:rPr>
      </w:pPr>
      <w:r>
        <w:rPr>
          <w:noProof/>
        </w:rPr>
        <w:t>10.3.2.12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_Toc193391009 \h </w:instrText>
      </w:r>
      <w:r>
        <w:rPr>
          <w:noProof/>
        </w:rPr>
      </w:r>
      <w:r>
        <w:rPr>
          <w:noProof/>
        </w:rPr>
        <w:fldChar w:fldCharType="separate"/>
      </w:r>
      <w:r>
        <w:rPr>
          <w:noProof/>
        </w:rPr>
        <w:t>202</w:t>
      </w:r>
      <w:r>
        <w:rPr>
          <w:noProof/>
        </w:rPr>
        <w:fldChar w:fldCharType="end"/>
      </w:r>
    </w:p>
    <w:p w14:paraId="1BB314E8" w14:textId="79C890EB" w:rsidR="00A15C1C" w:rsidRDefault="00A15C1C">
      <w:pPr>
        <w:pStyle w:val="TOC2"/>
        <w:rPr>
          <w:rFonts w:asciiTheme="minorHAnsi" w:hAnsiTheme="minorHAnsi" w:cstheme="minorBidi"/>
          <w:noProof/>
          <w:kern w:val="2"/>
          <w:sz w:val="24"/>
          <w:szCs w:val="24"/>
          <w:lang w:eastAsia="en-GB"/>
          <w14:ligatures w14:val="standardContextual"/>
        </w:rPr>
      </w:pPr>
      <w:r w:rsidRPr="00B6502F">
        <w:rPr>
          <w:noProof/>
          <w:lang w:val="en-US"/>
        </w:rPr>
        <w:t>10.4</w:t>
      </w:r>
      <w:r>
        <w:rPr>
          <w:rFonts w:asciiTheme="minorHAnsi" w:hAnsiTheme="minorHAnsi" w:cstheme="minorBidi"/>
          <w:noProof/>
          <w:kern w:val="2"/>
          <w:sz w:val="24"/>
          <w:szCs w:val="24"/>
          <w:lang w:eastAsia="en-GB"/>
          <w14:ligatures w14:val="standardContextual"/>
        </w:rPr>
        <w:tab/>
      </w:r>
      <w:r w:rsidRPr="00B6502F">
        <w:rPr>
          <w:noProof/>
          <w:lang w:val="en-US"/>
        </w:rPr>
        <w:t>MCData service configuration document</w:t>
      </w:r>
      <w:r>
        <w:rPr>
          <w:noProof/>
        </w:rPr>
        <w:tab/>
      </w:r>
      <w:r>
        <w:rPr>
          <w:noProof/>
        </w:rPr>
        <w:fldChar w:fldCharType="begin" w:fldLock="1"/>
      </w:r>
      <w:r>
        <w:rPr>
          <w:noProof/>
        </w:rPr>
        <w:instrText xml:space="preserve"> PAGEREF _Toc193391010 \h </w:instrText>
      </w:r>
      <w:r>
        <w:rPr>
          <w:noProof/>
        </w:rPr>
      </w:r>
      <w:r>
        <w:rPr>
          <w:noProof/>
        </w:rPr>
        <w:fldChar w:fldCharType="separate"/>
      </w:r>
      <w:r>
        <w:rPr>
          <w:noProof/>
        </w:rPr>
        <w:t>202</w:t>
      </w:r>
      <w:r>
        <w:rPr>
          <w:noProof/>
        </w:rPr>
        <w:fldChar w:fldCharType="end"/>
      </w:r>
    </w:p>
    <w:p w14:paraId="4035D23C" w14:textId="3BBF7123" w:rsidR="00A15C1C" w:rsidRDefault="00A15C1C">
      <w:pPr>
        <w:pStyle w:val="TOC3"/>
        <w:rPr>
          <w:rFonts w:asciiTheme="minorHAnsi" w:hAnsiTheme="minorHAnsi" w:cstheme="minorBidi"/>
          <w:noProof/>
          <w:kern w:val="2"/>
          <w:sz w:val="24"/>
          <w:szCs w:val="24"/>
          <w:lang w:eastAsia="en-GB"/>
          <w14:ligatures w14:val="standardContextual"/>
        </w:rPr>
      </w:pPr>
      <w:r>
        <w:rPr>
          <w:noProof/>
        </w:rPr>
        <w:t>10.4.1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_Toc193391011 \h </w:instrText>
      </w:r>
      <w:r>
        <w:rPr>
          <w:noProof/>
        </w:rPr>
      </w:r>
      <w:r>
        <w:rPr>
          <w:noProof/>
        </w:rPr>
        <w:fldChar w:fldCharType="separate"/>
      </w:r>
      <w:r>
        <w:rPr>
          <w:noProof/>
        </w:rPr>
        <w:t>202</w:t>
      </w:r>
      <w:r>
        <w:rPr>
          <w:noProof/>
        </w:rPr>
        <w:fldChar w:fldCharType="end"/>
      </w:r>
    </w:p>
    <w:p w14:paraId="6BCF2C59" w14:textId="2C78A9E4" w:rsidR="00A15C1C" w:rsidRDefault="00A15C1C">
      <w:pPr>
        <w:pStyle w:val="TOC3"/>
        <w:rPr>
          <w:rFonts w:asciiTheme="minorHAnsi" w:hAnsiTheme="minorHAnsi" w:cstheme="minorBidi"/>
          <w:noProof/>
          <w:kern w:val="2"/>
          <w:sz w:val="24"/>
          <w:szCs w:val="24"/>
          <w:lang w:eastAsia="en-GB"/>
          <w14:ligatures w14:val="standardContextual"/>
        </w:rPr>
      </w:pPr>
      <w:r>
        <w:rPr>
          <w:noProof/>
        </w:rPr>
        <w:t>10.4.2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_Toc193391012 \h </w:instrText>
      </w:r>
      <w:r>
        <w:rPr>
          <w:noProof/>
        </w:rPr>
      </w:r>
      <w:r>
        <w:rPr>
          <w:noProof/>
        </w:rPr>
        <w:fldChar w:fldCharType="separate"/>
      </w:r>
      <w:r>
        <w:rPr>
          <w:noProof/>
        </w:rPr>
        <w:t>202</w:t>
      </w:r>
      <w:r>
        <w:rPr>
          <w:noProof/>
        </w:rPr>
        <w:fldChar w:fldCharType="end"/>
      </w:r>
    </w:p>
    <w:p w14:paraId="05E54966" w14:textId="49E12ABD" w:rsidR="00A15C1C" w:rsidRDefault="00A15C1C">
      <w:pPr>
        <w:pStyle w:val="TOC4"/>
        <w:rPr>
          <w:rFonts w:asciiTheme="minorHAnsi" w:hAnsiTheme="minorHAnsi" w:cstheme="minorBidi"/>
          <w:noProof/>
          <w:kern w:val="2"/>
          <w:sz w:val="24"/>
          <w:szCs w:val="24"/>
          <w:lang w:eastAsia="en-GB"/>
          <w14:ligatures w14:val="standardContextual"/>
        </w:rPr>
      </w:pPr>
      <w:r>
        <w:rPr>
          <w:noProof/>
        </w:rPr>
        <w:t>10.4.2.1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_Toc193391013 \h </w:instrText>
      </w:r>
      <w:r>
        <w:rPr>
          <w:noProof/>
        </w:rPr>
      </w:r>
      <w:r>
        <w:rPr>
          <w:noProof/>
        </w:rPr>
        <w:fldChar w:fldCharType="separate"/>
      </w:r>
      <w:r>
        <w:rPr>
          <w:noProof/>
        </w:rPr>
        <w:t>202</w:t>
      </w:r>
      <w:r>
        <w:rPr>
          <w:noProof/>
        </w:rPr>
        <w:fldChar w:fldCharType="end"/>
      </w:r>
    </w:p>
    <w:p w14:paraId="483D734B" w14:textId="4C534860" w:rsidR="00A15C1C" w:rsidRDefault="00A15C1C">
      <w:pPr>
        <w:pStyle w:val="TOC4"/>
        <w:rPr>
          <w:rFonts w:asciiTheme="minorHAnsi" w:hAnsiTheme="minorHAnsi" w:cstheme="minorBidi"/>
          <w:noProof/>
          <w:kern w:val="2"/>
          <w:sz w:val="24"/>
          <w:szCs w:val="24"/>
          <w:lang w:eastAsia="en-GB"/>
          <w14:ligatures w14:val="standardContextual"/>
        </w:rPr>
      </w:pPr>
      <w:r>
        <w:rPr>
          <w:noProof/>
        </w:rPr>
        <w:t>10.4.2.2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_Toc193391014 \h </w:instrText>
      </w:r>
      <w:r>
        <w:rPr>
          <w:noProof/>
        </w:rPr>
      </w:r>
      <w:r>
        <w:rPr>
          <w:noProof/>
        </w:rPr>
        <w:fldChar w:fldCharType="separate"/>
      </w:r>
      <w:r>
        <w:rPr>
          <w:noProof/>
        </w:rPr>
        <w:t>204</w:t>
      </w:r>
      <w:r>
        <w:rPr>
          <w:noProof/>
        </w:rPr>
        <w:fldChar w:fldCharType="end"/>
      </w:r>
    </w:p>
    <w:p w14:paraId="787CE8A6" w14:textId="12D5FB85" w:rsidR="00A15C1C" w:rsidRDefault="00A15C1C">
      <w:pPr>
        <w:pStyle w:val="TOC4"/>
        <w:rPr>
          <w:rFonts w:asciiTheme="minorHAnsi" w:hAnsiTheme="minorHAnsi" w:cstheme="minorBidi"/>
          <w:noProof/>
          <w:kern w:val="2"/>
          <w:sz w:val="24"/>
          <w:szCs w:val="24"/>
          <w:lang w:eastAsia="en-GB"/>
          <w14:ligatures w14:val="standardContextual"/>
        </w:rPr>
      </w:pPr>
      <w:r>
        <w:rPr>
          <w:noProof/>
        </w:rPr>
        <w:t>10.4.2.3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_Toc193391015 \h </w:instrText>
      </w:r>
      <w:r>
        <w:rPr>
          <w:noProof/>
        </w:rPr>
      </w:r>
      <w:r>
        <w:rPr>
          <w:noProof/>
        </w:rPr>
        <w:fldChar w:fldCharType="separate"/>
      </w:r>
      <w:r>
        <w:rPr>
          <w:noProof/>
        </w:rPr>
        <w:t>204</w:t>
      </w:r>
      <w:r>
        <w:rPr>
          <w:noProof/>
        </w:rPr>
        <w:fldChar w:fldCharType="end"/>
      </w:r>
    </w:p>
    <w:p w14:paraId="6AF6116D" w14:textId="6216B5FC" w:rsidR="00A15C1C" w:rsidRDefault="00A15C1C">
      <w:pPr>
        <w:pStyle w:val="TOC4"/>
        <w:rPr>
          <w:rFonts w:asciiTheme="minorHAnsi" w:hAnsiTheme="minorHAnsi" w:cstheme="minorBidi"/>
          <w:noProof/>
          <w:kern w:val="2"/>
          <w:sz w:val="24"/>
          <w:szCs w:val="24"/>
          <w:lang w:eastAsia="en-GB"/>
          <w14:ligatures w14:val="standardContextual"/>
        </w:rPr>
      </w:pPr>
      <w:r>
        <w:rPr>
          <w:noProof/>
        </w:rPr>
        <w:t>10.4.2.4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_Toc193391016 \h </w:instrText>
      </w:r>
      <w:r>
        <w:rPr>
          <w:noProof/>
        </w:rPr>
      </w:r>
      <w:r>
        <w:rPr>
          <w:noProof/>
        </w:rPr>
        <w:fldChar w:fldCharType="separate"/>
      </w:r>
      <w:r>
        <w:rPr>
          <w:noProof/>
        </w:rPr>
        <w:t>207</w:t>
      </w:r>
      <w:r>
        <w:rPr>
          <w:noProof/>
        </w:rPr>
        <w:fldChar w:fldCharType="end"/>
      </w:r>
    </w:p>
    <w:p w14:paraId="7D077CCD" w14:textId="3D4FA028" w:rsidR="00A15C1C" w:rsidRDefault="00A15C1C">
      <w:pPr>
        <w:pStyle w:val="TOC4"/>
        <w:rPr>
          <w:rFonts w:asciiTheme="minorHAnsi" w:hAnsiTheme="minorHAnsi" w:cstheme="minorBidi"/>
          <w:noProof/>
          <w:kern w:val="2"/>
          <w:sz w:val="24"/>
          <w:szCs w:val="24"/>
          <w:lang w:eastAsia="en-GB"/>
          <w14:ligatures w14:val="standardContextual"/>
        </w:rPr>
      </w:pPr>
      <w:r>
        <w:rPr>
          <w:noProof/>
        </w:rPr>
        <w:t>10.4.2.5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_Toc193391017 \h </w:instrText>
      </w:r>
      <w:r>
        <w:rPr>
          <w:noProof/>
        </w:rPr>
      </w:r>
      <w:r>
        <w:rPr>
          <w:noProof/>
        </w:rPr>
        <w:fldChar w:fldCharType="separate"/>
      </w:r>
      <w:r>
        <w:rPr>
          <w:noProof/>
        </w:rPr>
        <w:t>207</w:t>
      </w:r>
      <w:r>
        <w:rPr>
          <w:noProof/>
        </w:rPr>
        <w:fldChar w:fldCharType="end"/>
      </w:r>
    </w:p>
    <w:p w14:paraId="234BCE91" w14:textId="2C803027" w:rsidR="00A15C1C" w:rsidRDefault="00A15C1C">
      <w:pPr>
        <w:pStyle w:val="TOC4"/>
        <w:rPr>
          <w:rFonts w:asciiTheme="minorHAnsi" w:hAnsiTheme="minorHAnsi" w:cstheme="minorBidi"/>
          <w:noProof/>
          <w:kern w:val="2"/>
          <w:sz w:val="24"/>
          <w:szCs w:val="24"/>
          <w:lang w:eastAsia="en-GB"/>
          <w14:ligatures w14:val="standardContextual"/>
        </w:rPr>
      </w:pPr>
      <w:r>
        <w:rPr>
          <w:noProof/>
        </w:rPr>
        <w:t>10.4.2.6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_Toc193391018 \h </w:instrText>
      </w:r>
      <w:r>
        <w:rPr>
          <w:noProof/>
        </w:rPr>
      </w:r>
      <w:r>
        <w:rPr>
          <w:noProof/>
        </w:rPr>
        <w:fldChar w:fldCharType="separate"/>
      </w:r>
      <w:r>
        <w:rPr>
          <w:noProof/>
        </w:rPr>
        <w:t>208</w:t>
      </w:r>
      <w:r>
        <w:rPr>
          <w:noProof/>
        </w:rPr>
        <w:fldChar w:fldCharType="end"/>
      </w:r>
    </w:p>
    <w:p w14:paraId="2E406186" w14:textId="0E4711D3" w:rsidR="00A15C1C" w:rsidRDefault="00A15C1C">
      <w:pPr>
        <w:pStyle w:val="TOC4"/>
        <w:rPr>
          <w:rFonts w:asciiTheme="minorHAnsi" w:hAnsiTheme="minorHAnsi" w:cstheme="minorBidi"/>
          <w:noProof/>
          <w:kern w:val="2"/>
          <w:sz w:val="24"/>
          <w:szCs w:val="24"/>
          <w:lang w:eastAsia="en-GB"/>
          <w14:ligatures w14:val="standardContextual"/>
        </w:rPr>
      </w:pPr>
      <w:r>
        <w:rPr>
          <w:noProof/>
        </w:rPr>
        <w:t>10.4.2.7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_Toc193391019 \h </w:instrText>
      </w:r>
      <w:r>
        <w:rPr>
          <w:noProof/>
        </w:rPr>
      </w:r>
      <w:r>
        <w:rPr>
          <w:noProof/>
        </w:rPr>
        <w:fldChar w:fldCharType="separate"/>
      </w:r>
      <w:r>
        <w:rPr>
          <w:noProof/>
        </w:rPr>
        <w:t>210</w:t>
      </w:r>
      <w:r>
        <w:rPr>
          <w:noProof/>
        </w:rPr>
        <w:fldChar w:fldCharType="end"/>
      </w:r>
    </w:p>
    <w:p w14:paraId="76EA2B24" w14:textId="397E72AF" w:rsidR="00A15C1C" w:rsidRDefault="00A15C1C">
      <w:pPr>
        <w:pStyle w:val="TOC4"/>
        <w:rPr>
          <w:rFonts w:asciiTheme="minorHAnsi" w:hAnsiTheme="minorHAnsi" w:cstheme="minorBidi"/>
          <w:noProof/>
          <w:kern w:val="2"/>
          <w:sz w:val="24"/>
          <w:szCs w:val="24"/>
          <w:lang w:eastAsia="en-GB"/>
          <w14:ligatures w14:val="standardContextual"/>
        </w:rPr>
      </w:pPr>
      <w:r>
        <w:rPr>
          <w:noProof/>
        </w:rPr>
        <w:t>10.4.2.8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_Toc193391020 \h </w:instrText>
      </w:r>
      <w:r>
        <w:rPr>
          <w:noProof/>
        </w:rPr>
      </w:r>
      <w:r>
        <w:rPr>
          <w:noProof/>
        </w:rPr>
        <w:fldChar w:fldCharType="separate"/>
      </w:r>
      <w:r>
        <w:rPr>
          <w:noProof/>
        </w:rPr>
        <w:t>212</w:t>
      </w:r>
      <w:r>
        <w:rPr>
          <w:noProof/>
        </w:rPr>
        <w:fldChar w:fldCharType="end"/>
      </w:r>
    </w:p>
    <w:p w14:paraId="1085FFA3" w14:textId="442F5195" w:rsidR="00A15C1C" w:rsidRDefault="00A15C1C">
      <w:pPr>
        <w:pStyle w:val="TOC4"/>
        <w:rPr>
          <w:rFonts w:asciiTheme="minorHAnsi" w:hAnsiTheme="minorHAnsi" w:cstheme="minorBidi"/>
          <w:noProof/>
          <w:kern w:val="2"/>
          <w:sz w:val="24"/>
          <w:szCs w:val="24"/>
          <w:lang w:eastAsia="en-GB"/>
          <w14:ligatures w14:val="standardContextual"/>
        </w:rPr>
      </w:pPr>
      <w:r>
        <w:rPr>
          <w:noProof/>
        </w:rPr>
        <w:t>10.4.2.9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_Toc193391021 \h </w:instrText>
      </w:r>
      <w:r>
        <w:rPr>
          <w:noProof/>
        </w:rPr>
      </w:r>
      <w:r>
        <w:rPr>
          <w:noProof/>
        </w:rPr>
        <w:fldChar w:fldCharType="separate"/>
      </w:r>
      <w:r>
        <w:rPr>
          <w:noProof/>
        </w:rPr>
        <w:t>212</w:t>
      </w:r>
      <w:r>
        <w:rPr>
          <w:noProof/>
        </w:rPr>
        <w:fldChar w:fldCharType="end"/>
      </w:r>
    </w:p>
    <w:p w14:paraId="7FACD7EB" w14:textId="4A6F30F9" w:rsidR="00A15C1C" w:rsidRDefault="00A15C1C">
      <w:pPr>
        <w:pStyle w:val="TOC4"/>
        <w:rPr>
          <w:rFonts w:asciiTheme="minorHAnsi" w:hAnsiTheme="minorHAnsi" w:cstheme="minorBidi"/>
          <w:noProof/>
          <w:kern w:val="2"/>
          <w:sz w:val="24"/>
          <w:szCs w:val="24"/>
          <w:lang w:eastAsia="en-GB"/>
          <w14:ligatures w14:val="standardContextual"/>
        </w:rPr>
      </w:pPr>
      <w:r>
        <w:rPr>
          <w:noProof/>
        </w:rPr>
        <w:t>10.4.2.10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_Toc193391022 \h </w:instrText>
      </w:r>
      <w:r>
        <w:rPr>
          <w:noProof/>
        </w:rPr>
      </w:r>
      <w:r>
        <w:rPr>
          <w:noProof/>
        </w:rPr>
        <w:fldChar w:fldCharType="separate"/>
      </w:r>
      <w:r>
        <w:rPr>
          <w:noProof/>
        </w:rPr>
        <w:t>212</w:t>
      </w:r>
      <w:r>
        <w:rPr>
          <w:noProof/>
        </w:rPr>
        <w:fldChar w:fldCharType="end"/>
      </w:r>
    </w:p>
    <w:p w14:paraId="24E44C0E" w14:textId="35664661" w:rsidR="00A15C1C" w:rsidRDefault="00A15C1C">
      <w:pPr>
        <w:pStyle w:val="TOC4"/>
        <w:rPr>
          <w:rFonts w:asciiTheme="minorHAnsi" w:hAnsiTheme="minorHAnsi" w:cstheme="minorBidi"/>
          <w:noProof/>
          <w:kern w:val="2"/>
          <w:sz w:val="24"/>
          <w:szCs w:val="24"/>
          <w:lang w:eastAsia="en-GB"/>
          <w14:ligatures w14:val="standardContextual"/>
        </w:rPr>
      </w:pPr>
      <w:r>
        <w:rPr>
          <w:noProof/>
        </w:rPr>
        <w:t>10.4.2.11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_Toc193391023 \h </w:instrText>
      </w:r>
      <w:r>
        <w:rPr>
          <w:noProof/>
        </w:rPr>
      </w:r>
      <w:r>
        <w:rPr>
          <w:noProof/>
        </w:rPr>
        <w:fldChar w:fldCharType="separate"/>
      </w:r>
      <w:r>
        <w:rPr>
          <w:noProof/>
        </w:rPr>
        <w:t>213</w:t>
      </w:r>
      <w:r>
        <w:rPr>
          <w:noProof/>
        </w:rPr>
        <w:fldChar w:fldCharType="end"/>
      </w:r>
    </w:p>
    <w:p w14:paraId="65468E53" w14:textId="4686EBAA" w:rsidR="00A15C1C" w:rsidRDefault="00A15C1C">
      <w:pPr>
        <w:pStyle w:val="TOC4"/>
        <w:rPr>
          <w:rFonts w:asciiTheme="minorHAnsi" w:hAnsiTheme="minorHAnsi" w:cstheme="minorBidi"/>
          <w:noProof/>
          <w:kern w:val="2"/>
          <w:sz w:val="24"/>
          <w:szCs w:val="24"/>
          <w:lang w:eastAsia="en-GB"/>
          <w14:ligatures w14:val="standardContextual"/>
        </w:rPr>
      </w:pPr>
      <w:r>
        <w:rPr>
          <w:noProof/>
        </w:rPr>
        <w:lastRenderedPageBreak/>
        <w:t>10.4.2.12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_Toc193391024 \h </w:instrText>
      </w:r>
      <w:r>
        <w:rPr>
          <w:noProof/>
        </w:rPr>
      </w:r>
      <w:r>
        <w:rPr>
          <w:noProof/>
        </w:rPr>
        <w:fldChar w:fldCharType="separate"/>
      </w:r>
      <w:r>
        <w:rPr>
          <w:noProof/>
        </w:rPr>
        <w:t>213</w:t>
      </w:r>
      <w:r>
        <w:rPr>
          <w:noProof/>
        </w:rPr>
        <w:fldChar w:fldCharType="end"/>
      </w:r>
    </w:p>
    <w:p w14:paraId="5ECEECCD" w14:textId="683B3ED1" w:rsidR="00A15C1C" w:rsidRDefault="00A15C1C">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_Toc193391025 \h </w:instrText>
      </w:r>
      <w:r>
        <w:rPr>
          <w:noProof/>
        </w:rPr>
      </w:r>
      <w:r>
        <w:rPr>
          <w:noProof/>
        </w:rPr>
        <w:fldChar w:fldCharType="separate"/>
      </w:r>
      <w:r>
        <w:rPr>
          <w:noProof/>
        </w:rPr>
        <w:t>214</w:t>
      </w:r>
      <w:r>
        <w:rPr>
          <w:noProof/>
        </w:rPr>
        <w:fldChar w:fldCharType="end"/>
      </w:r>
    </w:p>
    <w:p w14:paraId="435F6ED5" w14:textId="0903CED8" w:rsidR="00A15C1C" w:rsidRDefault="00A15C1C">
      <w:pPr>
        <w:pStyle w:val="TOC2"/>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_Toc193391026 \h </w:instrText>
      </w:r>
      <w:r>
        <w:rPr>
          <w:noProof/>
        </w:rPr>
      </w:r>
      <w:r>
        <w:rPr>
          <w:noProof/>
        </w:rPr>
        <w:fldChar w:fldCharType="separate"/>
      </w:r>
      <w:r>
        <w:rPr>
          <w:noProof/>
        </w:rPr>
        <w:t>214</w:t>
      </w:r>
      <w:r>
        <w:rPr>
          <w:noProof/>
        </w:rPr>
        <w:fldChar w:fldCharType="end"/>
      </w:r>
    </w:p>
    <w:p w14:paraId="3F2BAC9B" w14:textId="681D9D3A" w:rsidR="00A15C1C" w:rsidRDefault="00A15C1C">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_Toc193391027 \h </w:instrText>
      </w:r>
      <w:r>
        <w:rPr>
          <w:noProof/>
        </w:rPr>
      </w:r>
      <w:r>
        <w:rPr>
          <w:noProof/>
        </w:rPr>
        <w:fldChar w:fldCharType="separate"/>
      </w:r>
      <w:r>
        <w:rPr>
          <w:noProof/>
        </w:rPr>
        <w:t>214</w:t>
      </w:r>
      <w:r>
        <w:rPr>
          <w:noProof/>
        </w:rPr>
        <w:fldChar w:fldCharType="end"/>
      </w:r>
    </w:p>
    <w:p w14:paraId="09899E3D" w14:textId="0AE8B4EF" w:rsidR="00A15C1C" w:rsidRDefault="00A15C1C">
      <w:pPr>
        <w:pStyle w:val="TOC3"/>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_Toc193391028 \h </w:instrText>
      </w:r>
      <w:r>
        <w:rPr>
          <w:noProof/>
        </w:rPr>
      </w:r>
      <w:r>
        <w:rPr>
          <w:noProof/>
        </w:rPr>
        <w:fldChar w:fldCharType="separate"/>
      </w:r>
      <w:r>
        <w:rPr>
          <w:noProof/>
        </w:rPr>
        <w:t>214</w:t>
      </w:r>
      <w:r>
        <w:rPr>
          <w:noProof/>
        </w:rPr>
        <w:fldChar w:fldCharType="end"/>
      </w:r>
    </w:p>
    <w:p w14:paraId="7F883B29" w14:textId="256EEAD8" w:rsidR="00A15C1C" w:rsidRDefault="00A15C1C">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_Toc193391029 \h </w:instrText>
      </w:r>
      <w:r>
        <w:rPr>
          <w:noProof/>
        </w:rPr>
      </w:r>
      <w:r>
        <w:rPr>
          <w:noProof/>
        </w:rPr>
        <w:fldChar w:fldCharType="separate"/>
      </w:r>
      <w:r>
        <w:rPr>
          <w:noProof/>
        </w:rPr>
        <w:t>219</w:t>
      </w:r>
      <w:r>
        <w:rPr>
          <w:noProof/>
        </w:rPr>
        <w:fldChar w:fldCharType="end"/>
      </w:r>
    </w:p>
    <w:p w14:paraId="28528C28" w14:textId="3DC9D558" w:rsidR="00A15C1C" w:rsidRDefault="00A15C1C">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_Toc193391030 \h </w:instrText>
      </w:r>
      <w:r>
        <w:rPr>
          <w:noProof/>
        </w:rPr>
      </w:r>
      <w:r>
        <w:rPr>
          <w:noProof/>
        </w:rPr>
        <w:fldChar w:fldCharType="separate"/>
      </w:r>
      <w:r>
        <w:rPr>
          <w:noProof/>
        </w:rPr>
        <w:t>232</w:t>
      </w:r>
      <w:r>
        <w:rPr>
          <w:noProof/>
        </w:rPr>
        <w:fldChar w:fldCharType="end"/>
      </w:r>
    </w:p>
    <w:p w14:paraId="01D7A28B" w14:textId="5FAA894F" w:rsidR="00A15C1C" w:rsidRDefault="00A15C1C">
      <w:pPr>
        <w:pStyle w:val="TOC8"/>
        <w:rPr>
          <w:rFonts w:asciiTheme="minorHAnsi" w:hAnsiTheme="minorHAnsi" w:cstheme="minorBidi"/>
          <w:b w:val="0"/>
          <w:noProof/>
          <w:kern w:val="2"/>
          <w:sz w:val="24"/>
          <w:szCs w:val="24"/>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_Toc193391031 \h </w:instrText>
      </w:r>
      <w:r>
        <w:rPr>
          <w:noProof/>
        </w:rPr>
      </w:r>
      <w:r>
        <w:rPr>
          <w:noProof/>
        </w:rPr>
        <w:fldChar w:fldCharType="separate"/>
      </w:r>
      <w:r>
        <w:rPr>
          <w:noProof/>
        </w:rPr>
        <w:t>239</w:t>
      </w:r>
      <w:r>
        <w:rPr>
          <w:noProof/>
        </w:rPr>
        <w:fldChar w:fldCharType="end"/>
      </w:r>
    </w:p>
    <w:p w14:paraId="488350F7" w14:textId="5CEBA528" w:rsidR="00A15C1C" w:rsidRDefault="00A15C1C">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_Toc193391032 \h </w:instrText>
      </w:r>
      <w:r>
        <w:rPr>
          <w:noProof/>
        </w:rPr>
      </w:r>
      <w:r>
        <w:rPr>
          <w:noProof/>
        </w:rPr>
        <w:fldChar w:fldCharType="separate"/>
      </w:r>
      <w:r>
        <w:rPr>
          <w:noProof/>
        </w:rPr>
        <w:t>239</w:t>
      </w:r>
      <w:r>
        <w:rPr>
          <w:noProof/>
        </w:rPr>
        <w:fldChar w:fldCharType="end"/>
      </w:r>
    </w:p>
    <w:p w14:paraId="70C5DC7C" w14:textId="2BA9C6C8"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_Toc193391033 \h </w:instrText>
      </w:r>
      <w:r>
        <w:rPr>
          <w:noProof/>
        </w:rPr>
      </w:r>
      <w:r>
        <w:rPr>
          <w:noProof/>
        </w:rPr>
        <w:fldChar w:fldCharType="separate"/>
      </w:r>
      <w:r>
        <w:rPr>
          <w:noProof/>
        </w:rPr>
        <w:t>239</w:t>
      </w:r>
      <w:r>
        <w:rPr>
          <w:noProof/>
        </w:rPr>
        <w:fldChar w:fldCharType="end"/>
      </w:r>
    </w:p>
    <w:p w14:paraId="71A88033" w14:textId="04AF771B"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B.1.2</w:t>
      </w:r>
      <w:r>
        <w:rPr>
          <w:rFonts w:asciiTheme="minorHAnsi" w:hAnsiTheme="minorHAnsi" w:cstheme="minorBidi"/>
          <w:noProof/>
          <w:kern w:val="2"/>
          <w:sz w:val="24"/>
          <w:szCs w:val="24"/>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_Toc193391034 \h </w:instrText>
      </w:r>
      <w:r>
        <w:rPr>
          <w:noProof/>
        </w:rPr>
      </w:r>
      <w:r>
        <w:rPr>
          <w:noProof/>
        </w:rPr>
        <w:fldChar w:fldCharType="separate"/>
      </w:r>
      <w:r>
        <w:rPr>
          <w:noProof/>
        </w:rPr>
        <w:t>240</w:t>
      </w:r>
      <w:r>
        <w:rPr>
          <w:noProof/>
        </w:rPr>
        <w:fldChar w:fldCharType="end"/>
      </w:r>
    </w:p>
    <w:p w14:paraId="684B07CE" w14:textId="3F9BB1B8"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B.1.3</w:t>
      </w:r>
      <w:r>
        <w:rPr>
          <w:rFonts w:asciiTheme="minorHAnsi" w:hAnsiTheme="minorHAnsi" w:cstheme="minorBidi"/>
          <w:noProof/>
          <w:kern w:val="2"/>
          <w:sz w:val="24"/>
          <w:szCs w:val="24"/>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_Toc193391035 \h </w:instrText>
      </w:r>
      <w:r>
        <w:rPr>
          <w:noProof/>
        </w:rPr>
      </w:r>
      <w:r>
        <w:rPr>
          <w:noProof/>
        </w:rPr>
        <w:fldChar w:fldCharType="separate"/>
      </w:r>
      <w:r>
        <w:rPr>
          <w:noProof/>
        </w:rPr>
        <w:t>242</w:t>
      </w:r>
      <w:r>
        <w:rPr>
          <w:noProof/>
        </w:rPr>
        <w:fldChar w:fldCharType="end"/>
      </w:r>
    </w:p>
    <w:p w14:paraId="21775D9A" w14:textId="7CE54DC6"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B.1.4</w:t>
      </w:r>
      <w:r>
        <w:rPr>
          <w:rFonts w:asciiTheme="minorHAnsi" w:hAnsiTheme="minorHAnsi" w:cstheme="minorBidi"/>
          <w:noProof/>
          <w:kern w:val="2"/>
          <w:sz w:val="24"/>
          <w:szCs w:val="24"/>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_Toc193391036 \h </w:instrText>
      </w:r>
      <w:r>
        <w:rPr>
          <w:noProof/>
        </w:rPr>
      </w:r>
      <w:r>
        <w:rPr>
          <w:noProof/>
        </w:rPr>
        <w:fldChar w:fldCharType="separate"/>
      </w:r>
      <w:r>
        <w:rPr>
          <w:noProof/>
        </w:rPr>
        <w:t>243</w:t>
      </w:r>
      <w:r>
        <w:rPr>
          <w:noProof/>
        </w:rPr>
        <w:fldChar w:fldCharType="end"/>
      </w:r>
    </w:p>
    <w:p w14:paraId="7B4EA8C5" w14:textId="1DC70303"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_Toc193391037 \h </w:instrText>
      </w:r>
      <w:r>
        <w:rPr>
          <w:noProof/>
        </w:rPr>
      </w:r>
      <w:r>
        <w:rPr>
          <w:noProof/>
        </w:rPr>
        <w:fldChar w:fldCharType="separate"/>
      </w:r>
      <w:r>
        <w:rPr>
          <w:noProof/>
        </w:rPr>
        <w:t>245</w:t>
      </w:r>
      <w:r>
        <w:rPr>
          <w:noProof/>
        </w:rPr>
        <w:fldChar w:fldCharType="end"/>
      </w:r>
    </w:p>
    <w:p w14:paraId="13AD86E1" w14:textId="678279F3"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_Toc193391038 \h </w:instrText>
      </w:r>
      <w:r>
        <w:rPr>
          <w:noProof/>
        </w:rPr>
      </w:r>
      <w:r>
        <w:rPr>
          <w:noProof/>
        </w:rPr>
        <w:fldChar w:fldCharType="separate"/>
      </w:r>
      <w:r>
        <w:rPr>
          <w:noProof/>
        </w:rPr>
        <w:t>246</w:t>
      </w:r>
      <w:r>
        <w:rPr>
          <w:noProof/>
        </w:rPr>
        <w:fldChar w:fldCharType="end"/>
      </w:r>
    </w:p>
    <w:p w14:paraId="031C1C37" w14:textId="1F95F662"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B.1.7</w:t>
      </w:r>
      <w:r>
        <w:rPr>
          <w:rFonts w:asciiTheme="minorHAnsi" w:hAnsiTheme="minorHAnsi" w:cstheme="minorBidi"/>
          <w:noProof/>
          <w:kern w:val="2"/>
          <w:sz w:val="24"/>
          <w:szCs w:val="24"/>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_Toc193391039 \h </w:instrText>
      </w:r>
      <w:r>
        <w:rPr>
          <w:noProof/>
        </w:rPr>
      </w:r>
      <w:r>
        <w:rPr>
          <w:noProof/>
        </w:rPr>
        <w:fldChar w:fldCharType="separate"/>
      </w:r>
      <w:r>
        <w:rPr>
          <w:noProof/>
        </w:rPr>
        <w:t>248</w:t>
      </w:r>
      <w:r>
        <w:rPr>
          <w:noProof/>
        </w:rPr>
        <w:fldChar w:fldCharType="end"/>
      </w:r>
    </w:p>
    <w:p w14:paraId="68731F7A" w14:textId="22038B3C"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B.1.8</w:t>
      </w:r>
      <w:r>
        <w:rPr>
          <w:rFonts w:asciiTheme="minorHAnsi" w:hAnsiTheme="minorHAnsi" w:cstheme="minorBidi"/>
          <w:noProof/>
          <w:kern w:val="2"/>
          <w:sz w:val="24"/>
          <w:szCs w:val="24"/>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_Toc193391040 \h </w:instrText>
      </w:r>
      <w:r>
        <w:rPr>
          <w:noProof/>
        </w:rPr>
      </w:r>
      <w:r>
        <w:rPr>
          <w:noProof/>
        </w:rPr>
        <w:fldChar w:fldCharType="separate"/>
      </w:r>
      <w:r>
        <w:rPr>
          <w:noProof/>
        </w:rPr>
        <w:t>250</w:t>
      </w:r>
      <w:r>
        <w:rPr>
          <w:noProof/>
        </w:rPr>
        <w:fldChar w:fldCharType="end"/>
      </w:r>
    </w:p>
    <w:p w14:paraId="238B7FB0" w14:textId="14FCD500"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B.1.9</w:t>
      </w:r>
      <w:r>
        <w:rPr>
          <w:rFonts w:asciiTheme="minorHAnsi" w:hAnsiTheme="minorHAnsi" w:cstheme="minorBidi"/>
          <w:noProof/>
          <w:kern w:val="2"/>
          <w:sz w:val="24"/>
          <w:szCs w:val="24"/>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_Toc193391041 \h </w:instrText>
      </w:r>
      <w:r>
        <w:rPr>
          <w:noProof/>
        </w:rPr>
      </w:r>
      <w:r>
        <w:rPr>
          <w:noProof/>
        </w:rPr>
        <w:fldChar w:fldCharType="separate"/>
      </w:r>
      <w:r>
        <w:rPr>
          <w:noProof/>
        </w:rPr>
        <w:t>251</w:t>
      </w:r>
      <w:r>
        <w:rPr>
          <w:noProof/>
        </w:rPr>
        <w:fldChar w:fldCharType="end"/>
      </w:r>
    </w:p>
    <w:p w14:paraId="39AE50CA" w14:textId="1A014D67"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B.1.10</w:t>
      </w:r>
      <w:r>
        <w:rPr>
          <w:rFonts w:asciiTheme="minorHAnsi" w:hAnsiTheme="minorHAnsi" w:cstheme="minorBidi"/>
          <w:noProof/>
          <w:kern w:val="2"/>
          <w:sz w:val="24"/>
          <w:szCs w:val="24"/>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_Toc193391042 \h </w:instrText>
      </w:r>
      <w:r>
        <w:rPr>
          <w:noProof/>
        </w:rPr>
      </w:r>
      <w:r>
        <w:rPr>
          <w:noProof/>
        </w:rPr>
        <w:fldChar w:fldCharType="separate"/>
      </w:r>
      <w:r>
        <w:rPr>
          <w:noProof/>
        </w:rPr>
        <w:t>253</w:t>
      </w:r>
      <w:r>
        <w:rPr>
          <w:noProof/>
        </w:rPr>
        <w:fldChar w:fldCharType="end"/>
      </w:r>
    </w:p>
    <w:p w14:paraId="6F5E24A8" w14:textId="76BD6D4F" w:rsidR="00A15C1C" w:rsidRDefault="00A15C1C">
      <w:pPr>
        <w:pStyle w:val="TOC2"/>
        <w:rPr>
          <w:rFonts w:asciiTheme="minorHAnsi" w:hAnsiTheme="minorHAnsi" w:cstheme="minorBidi"/>
          <w:noProof/>
          <w:kern w:val="2"/>
          <w:sz w:val="24"/>
          <w:szCs w:val="24"/>
          <w:lang w:eastAsia="en-GB"/>
          <w14:ligatures w14:val="standardContextual"/>
        </w:rPr>
      </w:pPr>
      <w:r>
        <w:rPr>
          <w:noProof/>
          <w:lang w:eastAsia="zh-CN"/>
        </w:rPr>
        <w:t>B.1.11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_Toc193391043 \h </w:instrText>
      </w:r>
      <w:r>
        <w:rPr>
          <w:noProof/>
        </w:rPr>
      </w:r>
      <w:r>
        <w:rPr>
          <w:noProof/>
        </w:rPr>
        <w:fldChar w:fldCharType="separate"/>
      </w:r>
      <w:r>
        <w:rPr>
          <w:noProof/>
        </w:rPr>
        <w:t>254</w:t>
      </w:r>
      <w:r>
        <w:rPr>
          <w:noProof/>
        </w:rPr>
        <w:fldChar w:fldCharType="end"/>
      </w:r>
    </w:p>
    <w:p w14:paraId="09B1219E" w14:textId="5D7CA4AB" w:rsidR="00A15C1C" w:rsidRDefault="00A15C1C">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_Toc193391044 \h </w:instrText>
      </w:r>
      <w:r>
        <w:rPr>
          <w:noProof/>
        </w:rPr>
      </w:r>
      <w:r>
        <w:rPr>
          <w:noProof/>
        </w:rPr>
        <w:fldChar w:fldCharType="separate"/>
      </w:r>
      <w:r>
        <w:rPr>
          <w:noProof/>
        </w:rPr>
        <w:t>254</w:t>
      </w:r>
      <w:r>
        <w:rPr>
          <w:noProof/>
        </w:rPr>
        <w:fldChar w:fldCharType="end"/>
      </w:r>
    </w:p>
    <w:p w14:paraId="6B63631E" w14:textId="2DCFC8F0" w:rsidR="00A15C1C" w:rsidRDefault="00A15C1C">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_Toc193391045 \h </w:instrText>
      </w:r>
      <w:r>
        <w:rPr>
          <w:noProof/>
        </w:rPr>
      </w:r>
      <w:r>
        <w:rPr>
          <w:noProof/>
        </w:rPr>
        <w:fldChar w:fldCharType="separate"/>
      </w:r>
      <w:r>
        <w:rPr>
          <w:noProof/>
        </w:rPr>
        <w:t>254</w:t>
      </w:r>
      <w:r>
        <w:rPr>
          <w:noProof/>
        </w:rPr>
        <w:fldChar w:fldCharType="end"/>
      </w:r>
    </w:p>
    <w:p w14:paraId="5EDE62FE" w14:textId="427C7763" w:rsidR="00A15C1C" w:rsidRDefault="00A15C1C">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_Toc193391046 \h </w:instrText>
      </w:r>
      <w:r>
        <w:rPr>
          <w:noProof/>
        </w:rPr>
      </w:r>
      <w:r>
        <w:rPr>
          <w:noProof/>
        </w:rPr>
        <w:fldChar w:fldCharType="separate"/>
      </w:r>
      <w:r>
        <w:rPr>
          <w:noProof/>
        </w:rPr>
        <w:t>254</w:t>
      </w:r>
      <w:r>
        <w:rPr>
          <w:noProof/>
        </w:rPr>
        <w:fldChar w:fldCharType="end"/>
      </w:r>
    </w:p>
    <w:p w14:paraId="14889619" w14:textId="7C337EA4" w:rsidR="00A15C1C" w:rsidRDefault="00A15C1C">
      <w:pPr>
        <w:pStyle w:val="TOC1"/>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_Toc193391047 \h </w:instrText>
      </w:r>
      <w:r>
        <w:rPr>
          <w:noProof/>
        </w:rPr>
      </w:r>
      <w:r>
        <w:rPr>
          <w:noProof/>
        </w:rPr>
        <w:fldChar w:fldCharType="separate"/>
      </w:r>
      <w:r>
        <w:rPr>
          <w:noProof/>
        </w:rPr>
        <w:t>255</w:t>
      </w:r>
      <w:r>
        <w:rPr>
          <w:noProof/>
        </w:rPr>
        <w:fldChar w:fldCharType="end"/>
      </w:r>
    </w:p>
    <w:p w14:paraId="56F2FF2B" w14:textId="5B4D27C4" w:rsidR="00A15C1C" w:rsidRDefault="00A15C1C">
      <w:pPr>
        <w:pStyle w:val="TOC1"/>
        <w:rPr>
          <w:rFonts w:asciiTheme="minorHAnsi" w:hAnsiTheme="minorHAnsi" w:cstheme="minorBidi"/>
          <w:noProof/>
          <w:kern w:val="2"/>
          <w:sz w:val="24"/>
          <w:szCs w:val="24"/>
          <w:lang w:eastAsia="en-GB"/>
          <w14:ligatures w14:val="standardContextual"/>
        </w:rPr>
      </w:pPr>
      <w:r>
        <w:rPr>
          <w:noProof/>
        </w:rPr>
        <w:t>C.4</w:t>
      </w:r>
      <w:r>
        <w:rPr>
          <w:rFonts w:asciiTheme="minorHAnsi" w:hAnsiTheme="minorHAnsi" w:cstheme="minorBidi"/>
          <w:noProof/>
          <w:kern w:val="2"/>
          <w:sz w:val="24"/>
          <w:szCs w:val="24"/>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_Toc193391048 \h </w:instrText>
      </w:r>
      <w:r>
        <w:rPr>
          <w:noProof/>
        </w:rPr>
      </w:r>
      <w:r>
        <w:rPr>
          <w:noProof/>
        </w:rPr>
        <w:fldChar w:fldCharType="separate"/>
      </w:r>
      <w:r>
        <w:rPr>
          <w:noProof/>
        </w:rPr>
        <w:t>255</w:t>
      </w:r>
      <w:r>
        <w:rPr>
          <w:noProof/>
        </w:rPr>
        <w:fldChar w:fldCharType="end"/>
      </w:r>
    </w:p>
    <w:p w14:paraId="4333F667" w14:textId="78F29C7D" w:rsidR="00A15C1C" w:rsidRDefault="00A15C1C">
      <w:pPr>
        <w:pStyle w:val="TOC3"/>
        <w:rPr>
          <w:rFonts w:asciiTheme="minorHAnsi" w:hAnsiTheme="minorHAnsi" w:cstheme="minorBidi"/>
          <w:noProof/>
          <w:kern w:val="2"/>
          <w:sz w:val="24"/>
          <w:szCs w:val="24"/>
          <w:lang w:eastAsia="en-GB"/>
          <w14:ligatures w14:val="standardContextual"/>
        </w:rPr>
      </w:pPr>
      <w:r>
        <w:rPr>
          <w:noProof/>
        </w:rPr>
        <w:t>C.4</w:t>
      </w:r>
      <w:r>
        <w:rPr>
          <w:noProof/>
          <w:lang w:eastAsia="ko-KR"/>
        </w:rPr>
        <w:t>.</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_Toc193391049 \h </w:instrText>
      </w:r>
      <w:r>
        <w:rPr>
          <w:noProof/>
        </w:rPr>
      </w:r>
      <w:r>
        <w:rPr>
          <w:noProof/>
        </w:rPr>
        <w:fldChar w:fldCharType="separate"/>
      </w:r>
      <w:r>
        <w:rPr>
          <w:noProof/>
        </w:rPr>
        <w:t>255</w:t>
      </w:r>
      <w:r>
        <w:rPr>
          <w:noProof/>
        </w:rPr>
        <w:fldChar w:fldCharType="end"/>
      </w:r>
    </w:p>
    <w:p w14:paraId="3B80A8D5" w14:textId="7765361D" w:rsidR="00A15C1C" w:rsidRDefault="00A15C1C">
      <w:pPr>
        <w:pStyle w:val="TOC3"/>
        <w:rPr>
          <w:rFonts w:asciiTheme="minorHAnsi" w:hAnsiTheme="minorHAnsi" w:cstheme="minorBidi"/>
          <w:noProof/>
          <w:kern w:val="2"/>
          <w:sz w:val="24"/>
          <w:szCs w:val="24"/>
          <w:lang w:eastAsia="en-GB"/>
          <w14:ligatures w14:val="standardContextual"/>
        </w:rPr>
      </w:pPr>
      <w:r>
        <w:rPr>
          <w:noProof/>
          <w:lang w:eastAsia="ko-KR"/>
        </w:rPr>
        <w:t>C</w:t>
      </w:r>
      <w:r>
        <w:rPr>
          <w:noProof/>
        </w:rPr>
        <w:t>.4</w:t>
      </w:r>
      <w:r>
        <w:rPr>
          <w:noProof/>
          <w:lang w:eastAsia="ko-KR"/>
        </w:rPr>
        <w:t>.2</w:t>
      </w:r>
      <w:r>
        <w:rPr>
          <w:rFonts w:asciiTheme="minorHAnsi" w:hAnsiTheme="minorHAnsi" w:cstheme="minorBidi"/>
          <w:noProof/>
          <w:kern w:val="2"/>
          <w:sz w:val="24"/>
          <w:szCs w:val="24"/>
          <w:lang w:eastAsia="en-GB"/>
          <w14:ligatures w14:val="standardContextual"/>
        </w:rPr>
        <w:tab/>
      </w:r>
      <w:r>
        <w:rPr>
          <w:noProof/>
        </w:rPr>
        <w:t>MC Service over 5G ProSe</w:t>
      </w:r>
      <w:r>
        <w:rPr>
          <w:noProof/>
        </w:rPr>
        <w:tab/>
      </w:r>
      <w:r>
        <w:rPr>
          <w:noProof/>
        </w:rPr>
        <w:fldChar w:fldCharType="begin" w:fldLock="1"/>
      </w:r>
      <w:r>
        <w:rPr>
          <w:noProof/>
        </w:rPr>
        <w:instrText xml:space="preserve"> PAGEREF _Toc193391050 \h </w:instrText>
      </w:r>
      <w:r>
        <w:rPr>
          <w:noProof/>
        </w:rPr>
      </w:r>
      <w:r>
        <w:rPr>
          <w:noProof/>
        </w:rPr>
        <w:fldChar w:fldCharType="separate"/>
      </w:r>
      <w:r>
        <w:rPr>
          <w:noProof/>
        </w:rPr>
        <w:t>255</w:t>
      </w:r>
      <w:r>
        <w:rPr>
          <w:noProof/>
        </w:rPr>
        <w:fldChar w:fldCharType="end"/>
      </w:r>
    </w:p>
    <w:p w14:paraId="51D9BDEF" w14:textId="76490594" w:rsidR="00A15C1C" w:rsidRDefault="00A15C1C">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_Toc193391051 \h </w:instrText>
      </w:r>
      <w:r>
        <w:rPr>
          <w:noProof/>
        </w:rPr>
      </w:r>
      <w:r>
        <w:rPr>
          <w:noProof/>
        </w:rPr>
        <w:fldChar w:fldCharType="separate"/>
      </w:r>
      <w:r>
        <w:rPr>
          <w:noProof/>
        </w:rPr>
        <w:t>256</w:t>
      </w:r>
      <w:r>
        <w:rPr>
          <w:noProof/>
        </w:rPr>
        <w:fldChar w:fldCharType="end"/>
      </w:r>
    </w:p>
    <w:p w14:paraId="0AD57282" w14:textId="29584966"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8" w:name="_CRForeword"/>
      <w:bookmarkEnd w:id="8"/>
      <w:r w:rsidRPr="00C367E9">
        <w:br w:type="page"/>
      </w:r>
      <w:bookmarkStart w:id="9" w:name="foreword"/>
      <w:bookmarkStart w:id="10" w:name="_Toc193390726"/>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CR1"/>
      <w:bookmarkStart w:id="14" w:name="_Toc20212207"/>
      <w:bookmarkStart w:id="15" w:name="_Toc27731562"/>
      <w:bookmarkStart w:id="16" w:name="_Toc36127340"/>
      <w:bookmarkStart w:id="17" w:name="_Toc45214446"/>
      <w:bookmarkStart w:id="18" w:name="_Toc51937585"/>
      <w:bookmarkStart w:id="19" w:name="_Toc51937894"/>
      <w:bookmarkStart w:id="20" w:name="_Toc92291081"/>
      <w:bookmarkStart w:id="21" w:name="_Toc193390727"/>
      <w:bookmarkEnd w:id="12"/>
      <w:bookmarkEnd w:id="13"/>
      <w:r w:rsidRPr="004D3578">
        <w:t>1</w:t>
      </w:r>
      <w:r w:rsidRPr="004D3578">
        <w:tab/>
        <w:t>Scope</w:t>
      </w:r>
      <w:bookmarkEnd w:id="14"/>
      <w:bookmarkEnd w:id="15"/>
      <w:bookmarkEnd w:id="16"/>
      <w:bookmarkEnd w:id="17"/>
      <w:bookmarkEnd w:id="18"/>
      <w:bookmarkEnd w:id="19"/>
      <w:bookmarkEnd w:id="20"/>
      <w:bookmarkEnd w:id="21"/>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2" w:name="_CR2"/>
      <w:bookmarkStart w:id="23" w:name="_Toc20212208"/>
      <w:bookmarkStart w:id="24" w:name="_Toc27731563"/>
      <w:bookmarkStart w:id="25" w:name="_Toc36127341"/>
      <w:bookmarkStart w:id="26" w:name="_Toc45214447"/>
      <w:bookmarkStart w:id="27" w:name="_Toc51937586"/>
      <w:bookmarkStart w:id="28" w:name="_Toc51937895"/>
      <w:bookmarkStart w:id="29" w:name="_Toc92291082"/>
      <w:bookmarkStart w:id="30" w:name="_Toc193390728"/>
      <w:bookmarkEnd w:id="22"/>
      <w:r w:rsidRPr="0052096B">
        <w:lastRenderedPageBreak/>
        <w:t>2</w:t>
      </w:r>
      <w:r w:rsidRPr="0052096B">
        <w:tab/>
        <w:t>References</w:t>
      </w:r>
      <w:bookmarkEnd w:id="23"/>
      <w:bookmarkEnd w:id="24"/>
      <w:bookmarkEnd w:id="25"/>
      <w:bookmarkEnd w:id="26"/>
      <w:bookmarkEnd w:id="27"/>
      <w:bookmarkEnd w:id="28"/>
      <w:bookmarkEnd w:id="29"/>
      <w:bookmarkEnd w:id="30"/>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1" w:name="ref21905"/>
      <w:r w:rsidRPr="002F55BD">
        <w:t>[1]</w:t>
      </w:r>
      <w:bookmarkEnd w:id="31"/>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2"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33DC08BD" w14:textId="77777777" w:rsidR="00C367E9" w:rsidRPr="004D3578" w:rsidRDefault="00C367E9" w:rsidP="00C367E9">
      <w:pPr>
        <w:pStyle w:val="Heading1"/>
      </w:pPr>
      <w:bookmarkStart w:id="33" w:name="_CR3"/>
      <w:bookmarkStart w:id="34" w:name="_Toc27731564"/>
      <w:bookmarkStart w:id="35" w:name="_Toc36127342"/>
      <w:bookmarkStart w:id="36" w:name="_Toc45214448"/>
      <w:bookmarkStart w:id="37" w:name="_Toc51937587"/>
      <w:bookmarkStart w:id="38" w:name="_Toc51937896"/>
      <w:bookmarkStart w:id="39" w:name="_Toc92291083"/>
      <w:bookmarkStart w:id="40" w:name="_Toc193390729"/>
      <w:bookmarkEnd w:id="33"/>
      <w:r w:rsidRPr="004D3578">
        <w:t>3</w:t>
      </w:r>
      <w:r w:rsidRPr="004D3578">
        <w:tab/>
        <w:t>Definitions and abbreviations</w:t>
      </w:r>
      <w:bookmarkEnd w:id="32"/>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CR3_1"/>
      <w:bookmarkStart w:id="42" w:name="_Toc20212210"/>
      <w:bookmarkStart w:id="43" w:name="_Toc27731565"/>
      <w:bookmarkStart w:id="44" w:name="_Toc36127343"/>
      <w:bookmarkStart w:id="45" w:name="_Toc45214449"/>
      <w:bookmarkStart w:id="46" w:name="_Toc51937588"/>
      <w:bookmarkStart w:id="47" w:name="_Toc51937897"/>
      <w:bookmarkStart w:id="48" w:name="_Toc92291084"/>
      <w:bookmarkStart w:id="49" w:name="_Toc193390730"/>
      <w:bookmarkEnd w:id="41"/>
      <w:r w:rsidRPr="004D3578">
        <w:t>3.1</w:t>
      </w:r>
      <w:r w:rsidRPr="004D3578">
        <w:tab/>
        <w:t>Definitions</w:t>
      </w:r>
      <w:bookmarkEnd w:id="42"/>
      <w:bookmarkEnd w:id="43"/>
      <w:bookmarkEnd w:id="44"/>
      <w:bookmarkEnd w:id="45"/>
      <w:bookmarkEnd w:id="46"/>
      <w:bookmarkEnd w:id="47"/>
      <w:bookmarkEnd w:id="48"/>
      <w:bookmarkEnd w:id="49"/>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lastRenderedPageBreak/>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0" w:name="_CR3_2"/>
      <w:bookmarkStart w:id="51" w:name="_Toc20212211"/>
      <w:bookmarkStart w:id="52" w:name="_Toc27731566"/>
      <w:bookmarkStart w:id="53" w:name="_Toc36127344"/>
      <w:bookmarkStart w:id="54" w:name="_Toc45214450"/>
      <w:bookmarkStart w:id="55" w:name="_Toc51937589"/>
      <w:bookmarkStart w:id="56" w:name="_Toc51937898"/>
      <w:bookmarkStart w:id="57" w:name="_Toc92291085"/>
      <w:bookmarkStart w:id="58" w:name="_Toc193390731"/>
      <w:bookmarkEnd w:id="50"/>
      <w:r w:rsidRPr="004D3578">
        <w:t>3.2</w:t>
      </w:r>
      <w:r w:rsidRPr="004D3578">
        <w:tab/>
        <w:t>Abbreviations</w:t>
      </w:r>
      <w:bookmarkEnd w:id="51"/>
      <w:bookmarkEnd w:id="52"/>
      <w:bookmarkEnd w:id="53"/>
      <w:bookmarkEnd w:id="54"/>
      <w:bookmarkEnd w:id="55"/>
      <w:bookmarkEnd w:id="56"/>
      <w:bookmarkEnd w:id="57"/>
      <w:bookmarkEnd w:id="58"/>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9" w:name="_CR4"/>
      <w:bookmarkStart w:id="60" w:name="_Toc20212212"/>
      <w:bookmarkStart w:id="61" w:name="_Toc27731567"/>
      <w:bookmarkStart w:id="62" w:name="_Toc36127345"/>
      <w:bookmarkStart w:id="63" w:name="_Toc45214451"/>
      <w:bookmarkStart w:id="64" w:name="_Toc51937590"/>
      <w:bookmarkStart w:id="65" w:name="_Toc51937899"/>
      <w:bookmarkStart w:id="66" w:name="_Toc92291086"/>
      <w:bookmarkStart w:id="67" w:name="_Toc193390732"/>
      <w:bookmarkEnd w:id="59"/>
      <w:r w:rsidRPr="004D3578">
        <w:lastRenderedPageBreak/>
        <w:t>4</w:t>
      </w:r>
      <w:r w:rsidRPr="004D3578">
        <w:tab/>
      </w:r>
      <w:r>
        <w:t>General</w:t>
      </w:r>
      <w:bookmarkEnd w:id="60"/>
      <w:bookmarkEnd w:id="61"/>
      <w:bookmarkEnd w:id="62"/>
      <w:bookmarkEnd w:id="63"/>
      <w:bookmarkEnd w:id="64"/>
      <w:bookmarkEnd w:id="65"/>
      <w:bookmarkEnd w:id="66"/>
      <w:bookmarkEnd w:id="67"/>
    </w:p>
    <w:p w14:paraId="1C036EE7" w14:textId="77777777" w:rsidR="00C367E9" w:rsidRDefault="00C367E9" w:rsidP="00C367E9">
      <w:pPr>
        <w:pStyle w:val="Heading2"/>
      </w:pPr>
      <w:bookmarkStart w:id="68" w:name="_CR4_1"/>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193390733"/>
      <w:bookmarkEnd w:id="68"/>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Default="00C367E9" w:rsidP="00C367E9">
      <w:pPr>
        <w:pStyle w:val="Heading3"/>
      </w:pPr>
      <w:bookmarkStart w:id="77" w:name="_CR4_1_1"/>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193390734"/>
      <w:bookmarkEnd w:id="77"/>
      <w:r>
        <w:t>4.1.1</w:t>
      </w:r>
      <w:r>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CR4_1_2"/>
      <w:bookmarkStart w:id="87" w:name="_Toc20212215"/>
      <w:bookmarkStart w:id="88" w:name="_Toc27731570"/>
      <w:bookmarkStart w:id="89" w:name="_Toc36127348"/>
      <w:bookmarkStart w:id="90" w:name="_Toc45214454"/>
      <w:bookmarkStart w:id="91" w:name="_Toc51937593"/>
      <w:bookmarkStart w:id="92" w:name="_Toc51937902"/>
      <w:bookmarkStart w:id="93" w:name="_Toc92291089"/>
      <w:bookmarkStart w:id="94" w:name="_Toc193390735"/>
      <w:bookmarkEnd w:id="86"/>
      <w:r>
        <w:t>4.1.2</w:t>
      </w:r>
      <w:r>
        <w:tab/>
        <w:t>MCPTT configuration</w:t>
      </w:r>
      <w:bookmarkEnd w:id="87"/>
      <w:bookmarkEnd w:id="88"/>
      <w:bookmarkEnd w:id="89"/>
      <w:bookmarkEnd w:id="90"/>
      <w:bookmarkEnd w:id="91"/>
      <w:bookmarkEnd w:id="92"/>
      <w:bookmarkEnd w:id="93"/>
      <w:bookmarkEnd w:id="9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5" w:name="_CR4_1_3"/>
      <w:bookmarkStart w:id="96" w:name="_Toc20212216"/>
      <w:bookmarkStart w:id="97" w:name="_Toc27731571"/>
      <w:bookmarkStart w:id="98" w:name="_Toc36127349"/>
      <w:bookmarkStart w:id="99" w:name="_Toc45214455"/>
      <w:bookmarkStart w:id="100" w:name="_Toc51937594"/>
      <w:bookmarkStart w:id="101" w:name="_Toc51937903"/>
      <w:bookmarkStart w:id="102" w:name="_Toc92291090"/>
      <w:bookmarkStart w:id="103" w:name="_Toc193390736"/>
      <w:bookmarkEnd w:id="95"/>
      <w:r>
        <w:t>4.1.3</w:t>
      </w:r>
      <w:r>
        <w:tab/>
        <w:t>MCVideo configuration</w:t>
      </w:r>
      <w:bookmarkEnd w:id="96"/>
      <w:bookmarkEnd w:id="97"/>
      <w:bookmarkEnd w:id="98"/>
      <w:bookmarkEnd w:id="99"/>
      <w:bookmarkEnd w:id="100"/>
      <w:bookmarkEnd w:id="101"/>
      <w:bookmarkEnd w:id="102"/>
      <w:bookmarkEnd w:id="10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4" w:name="_CR4_1_4"/>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193390737"/>
      <w:bookmarkEnd w:id="104"/>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CR4_2"/>
      <w:bookmarkStart w:id="114" w:name="_Toc20212218"/>
      <w:bookmarkStart w:id="115" w:name="_Toc27731573"/>
      <w:bookmarkStart w:id="116" w:name="_Toc36127351"/>
      <w:bookmarkStart w:id="117" w:name="_Toc45214457"/>
      <w:bookmarkStart w:id="118" w:name="_Toc51937596"/>
      <w:bookmarkStart w:id="119" w:name="_Toc51937905"/>
      <w:bookmarkStart w:id="120" w:name="_Toc92291092"/>
      <w:bookmarkStart w:id="121" w:name="_Toc193390738"/>
      <w:bookmarkEnd w:id="113"/>
      <w:r>
        <w:t>4.2</w:t>
      </w:r>
      <w:r>
        <w:tab/>
        <w:t>MCS UE configuration</w:t>
      </w:r>
      <w:bookmarkEnd w:id="114"/>
      <w:bookmarkEnd w:id="115"/>
      <w:bookmarkEnd w:id="116"/>
      <w:bookmarkEnd w:id="117"/>
      <w:bookmarkEnd w:id="118"/>
      <w:bookmarkEnd w:id="119"/>
      <w:bookmarkEnd w:id="120"/>
      <w:bookmarkEnd w:id="121"/>
    </w:p>
    <w:p w14:paraId="134EDC55" w14:textId="77777777" w:rsidR="00C367E9" w:rsidRDefault="00C367E9" w:rsidP="00C367E9">
      <w:pPr>
        <w:pStyle w:val="Heading3"/>
      </w:pPr>
      <w:bookmarkStart w:id="122" w:name="_CR4_2_1"/>
      <w:bookmarkStart w:id="123" w:name="_Toc20212219"/>
      <w:bookmarkStart w:id="124" w:name="_Toc27731574"/>
      <w:bookmarkStart w:id="125" w:name="_Toc36127352"/>
      <w:bookmarkStart w:id="126" w:name="_Toc45214458"/>
      <w:bookmarkStart w:id="127" w:name="_Toc51937597"/>
      <w:bookmarkStart w:id="128" w:name="_Toc51937906"/>
      <w:bookmarkStart w:id="129" w:name="_Toc92291093"/>
      <w:bookmarkStart w:id="130" w:name="_Toc193390739"/>
      <w:bookmarkEnd w:id="122"/>
      <w:r>
        <w:t>4.2.1</w:t>
      </w:r>
      <w:r>
        <w:tab/>
        <w:t>General</w:t>
      </w:r>
      <w:bookmarkEnd w:id="123"/>
      <w:bookmarkEnd w:id="124"/>
      <w:bookmarkEnd w:id="125"/>
      <w:bookmarkEnd w:id="126"/>
      <w:bookmarkEnd w:id="127"/>
      <w:bookmarkEnd w:id="128"/>
      <w:bookmarkEnd w:id="129"/>
      <w:bookmarkEnd w:id="13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1" w:name="_CR4_2_2"/>
      <w:bookmarkStart w:id="132" w:name="_Toc20212220"/>
      <w:bookmarkStart w:id="133" w:name="_Toc27731575"/>
      <w:bookmarkStart w:id="134" w:name="_Toc36127353"/>
      <w:bookmarkStart w:id="135" w:name="_Toc45214459"/>
      <w:bookmarkStart w:id="136" w:name="_Toc51937598"/>
      <w:bookmarkStart w:id="137" w:name="_Toc51937907"/>
      <w:bookmarkStart w:id="138" w:name="_Toc92291094"/>
      <w:bookmarkStart w:id="139" w:name="_Toc193390740"/>
      <w:bookmarkEnd w:id="131"/>
      <w:r>
        <w:t>4.2.2</w:t>
      </w:r>
      <w:r>
        <w:tab/>
        <w:t>Online configuration</w:t>
      </w:r>
      <w:bookmarkEnd w:id="132"/>
      <w:bookmarkEnd w:id="133"/>
      <w:bookmarkEnd w:id="134"/>
      <w:bookmarkEnd w:id="135"/>
      <w:bookmarkEnd w:id="136"/>
      <w:bookmarkEnd w:id="137"/>
      <w:bookmarkEnd w:id="138"/>
      <w:bookmarkEnd w:id="139"/>
    </w:p>
    <w:p w14:paraId="7D817025" w14:textId="09C9180D" w:rsidR="00C367E9" w:rsidRDefault="00C367E9" w:rsidP="00C367E9">
      <w:pPr>
        <w:pStyle w:val="Heading4"/>
      </w:pPr>
      <w:bookmarkStart w:id="140" w:name="_CR4_2_2_1"/>
      <w:bookmarkStart w:id="141" w:name="_Toc20212221"/>
      <w:bookmarkStart w:id="142" w:name="_Toc27731576"/>
      <w:bookmarkStart w:id="143" w:name="_Toc36127354"/>
      <w:bookmarkStart w:id="144" w:name="_Toc45214460"/>
      <w:bookmarkStart w:id="145" w:name="_Toc51937599"/>
      <w:bookmarkStart w:id="146" w:name="_Toc51937908"/>
      <w:bookmarkStart w:id="147" w:name="_Toc92291095"/>
      <w:bookmarkStart w:id="148" w:name="_Toc193390741"/>
      <w:bookmarkEnd w:id="140"/>
      <w:r>
        <w:t>4.2.2.1</w:t>
      </w:r>
      <w:r>
        <w:tab/>
        <w:t>General</w:t>
      </w:r>
      <w:bookmarkEnd w:id="141"/>
      <w:bookmarkEnd w:id="142"/>
      <w:bookmarkEnd w:id="143"/>
      <w:bookmarkEnd w:id="144"/>
      <w:bookmarkEnd w:id="145"/>
      <w:bookmarkEnd w:id="146"/>
      <w:bookmarkEnd w:id="147"/>
      <w:bookmarkEnd w:id="148"/>
    </w:p>
    <w:p w14:paraId="02AC73DC" w14:textId="1DB92988" w:rsidR="00B55213" w:rsidRPr="00B55213" w:rsidRDefault="00B55213" w:rsidP="00501082">
      <w:pPr>
        <w:pStyle w:val="Heading5"/>
      </w:pPr>
      <w:bookmarkStart w:id="149" w:name="_CR4_2_2_1_1"/>
      <w:bookmarkStart w:id="150" w:name="_Toc193390742"/>
      <w:bookmarkEnd w:id="149"/>
      <w:r>
        <w:t>4.2.2.1.1</w:t>
      </w:r>
      <w:r>
        <w:tab/>
      </w:r>
      <w:r w:rsidRPr="00C90C94">
        <w:t>MC</w:t>
      </w:r>
      <w:r>
        <w:t xml:space="preserve">S UE configuration </w:t>
      </w:r>
      <w:r w:rsidRPr="00C90C94">
        <w:t>on primary MC system</w:t>
      </w:r>
      <w:bookmarkEnd w:id="15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45pt;height:271.25pt" o:ole="">
            <v:imagedata r:id="rId12" o:title=""/>
          </v:shape>
          <o:OLEObject Type="Embed" ProgID="Visio.Drawing.11" ShapeID="_x0000_i1026" DrawAspect="Content" ObjectID="_1804003530" r:id="rId13"/>
        </w:object>
      </w:r>
    </w:p>
    <w:p w14:paraId="0C828AC0" w14:textId="77777777" w:rsidR="00B55213" w:rsidRDefault="00B55213" w:rsidP="00B55213">
      <w:pPr>
        <w:pStyle w:val="TF"/>
      </w:pPr>
      <w:bookmarkStart w:id="151" w:name="_CRFigure4_2_2_1_11MCSUEonlineconfigura"/>
      <w:r w:rsidRPr="003B0F41">
        <w:t>Figure</w:t>
      </w:r>
      <w:r>
        <w:t> </w:t>
      </w:r>
      <w:bookmarkEnd w:id="151"/>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2" w:name="_CR4_2_2_1_2"/>
      <w:bookmarkStart w:id="153" w:name="_Toc193390743"/>
      <w:bookmarkEnd w:id="152"/>
      <w:r>
        <w:t>4.2.2.1.2</w:t>
      </w:r>
      <w:r>
        <w:tab/>
      </w:r>
      <w:r w:rsidRPr="00C90C94">
        <w:t>MC</w:t>
      </w:r>
      <w:r>
        <w:t xml:space="preserve">S UE configuration </w:t>
      </w:r>
      <w:r>
        <w:rPr>
          <w:lang w:eastAsia="zh-CN"/>
        </w:rPr>
        <w:t>for migration to a partner MC system</w:t>
      </w:r>
      <w:bookmarkEnd w:id="153"/>
    </w:p>
    <w:p w14:paraId="11C4B926" w14:textId="77777777" w:rsidR="00B55213" w:rsidRPr="00F84593" w:rsidRDefault="00B55213" w:rsidP="00B55213">
      <w:pPr>
        <w:pStyle w:val="Heading6"/>
      </w:pPr>
      <w:bookmarkStart w:id="154" w:name="_CR4_2_2_1_2_1"/>
      <w:bookmarkStart w:id="155" w:name="_Toc193390744"/>
      <w:bookmarkEnd w:id="154"/>
      <w:r>
        <w:t>4.2.2.1.2.1</w:t>
      </w:r>
      <w:r>
        <w:tab/>
        <w:t>General</w:t>
      </w:r>
      <w:bookmarkEnd w:id="155"/>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55pt;height:380.65pt" o:ole="">
            <v:imagedata r:id="rId14" o:title=""/>
          </v:shape>
          <o:OLEObject Type="Embed" ProgID="Visio.Drawing.15" ShapeID="_x0000_i1027" DrawAspect="Content" ObjectID="_1804003531" r:id="rId15"/>
        </w:object>
      </w:r>
    </w:p>
    <w:p w14:paraId="1506E8CF" w14:textId="77777777" w:rsidR="00B55213" w:rsidRDefault="00B55213" w:rsidP="00B55213">
      <w:pPr>
        <w:pStyle w:val="TF"/>
      </w:pPr>
      <w:bookmarkStart w:id="156" w:name="_CRFigure4_2_2_1_21MCSUEonlineconfigura"/>
      <w:r w:rsidRPr="00090B6B">
        <w:t>Figure</w:t>
      </w:r>
      <w:r>
        <w:t> </w:t>
      </w:r>
      <w:bookmarkEnd w:id="156"/>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lang w:eastAsia="ko-KR"/>
        </w:rPr>
      </w:pPr>
      <w:r w:rsidRPr="00C01819">
        <w:rPr>
          <w:rFonts w:hint="eastAsia"/>
          <w:lang w:eastAsia="ko-KR"/>
        </w:rPr>
        <w:t>-</w:t>
      </w:r>
      <w:r w:rsidRPr="00C01819">
        <w:rPr>
          <w:lang w:eastAsia="ko-KR"/>
        </w:rPr>
        <w:tab/>
      </w:r>
      <w:r w:rsidRPr="00C01819">
        <w:rPr>
          <w:rFonts w:hint="eastAsia"/>
          <w:lang w:eastAsia="ko-KR"/>
        </w:rPr>
        <w:t xml:space="preserve">the access token obtained </w:t>
      </w:r>
      <w:r w:rsidRPr="00C01819">
        <w:rPr>
          <w:lang w:eastAsia="ko-KR"/>
        </w:rPr>
        <w:t>during the MCS user authentication to the selected partner MC system</w:t>
      </w:r>
      <w:r w:rsidRPr="00C01819">
        <w:rPr>
          <w:rFonts w:hint="eastAsia"/>
          <w:lang w:eastAsia="ko-KR"/>
        </w:rPr>
        <w:t>; or</w:t>
      </w:r>
    </w:p>
    <w:p w14:paraId="3FB2F62F" w14:textId="2F6E4EF3" w:rsidR="00C01819" w:rsidRDefault="00C01819" w:rsidP="00C01819">
      <w:pPr>
        <w:pStyle w:val="B1"/>
      </w:pPr>
      <w:r w:rsidRPr="00C01819">
        <w:rPr>
          <w:rFonts w:hint="eastAsia"/>
          <w:lang w:eastAsia="ko-KR"/>
        </w:rPr>
        <w:t>-</w:t>
      </w:r>
      <w:r w:rsidRPr="00C01819">
        <w:rPr>
          <w:lang w:eastAsia="ko-KR"/>
        </w:rPr>
        <w:tab/>
      </w:r>
      <w:r w:rsidRPr="00C01819">
        <w:rPr>
          <w:rFonts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7" w:name="_CR4_2_2_1_2_2"/>
      <w:bookmarkStart w:id="158" w:name="_Toc193390745"/>
      <w:bookmarkEnd w:id="157"/>
      <w:r>
        <w:t>4.2.2.1.2.2</w:t>
      </w:r>
      <w:r>
        <w:tab/>
        <w:t>Partner MC system selection</w:t>
      </w:r>
      <w:bookmarkEnd w:id="158"/>
    </w:p>
    <w:p w14:paraId="2657DE51" w14:textId="77777777" w:rsidR="00B55213" w:rsidRDefault="00B55213" w:rsidP="00B55213">
      <w:pPr>
        <w:pStyle w:val="Heading7"/>
      </w:pPr>
      <w:bookmarkStart w:id="159" w:name="_CR4_2_2_1_2_2_1"/>
      <w:bookmarkStart w:id="160" w:name="_Toc193390746"/>
      <w:bookmarkEnd w:id="159"/>
      <w:r>
        <w:t>4.2.2.1.2.2.1</w:t>
      </w:r>
      <w:r>
        <w:tab/>
        <w:t>General</w:t>
      </w:r>
      <w:bookmarkEnd w:id="160"/>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 xml:space="preserve">An MCS UE shall provide the user with a means to switch between automatic partner MC system selection and manual partner MC system selection. If there has been no input from the user or the user has switched from manual partner MC </w:t>
      </w:r>
      <w:r>
        <w:lastRenderedPageBreak/>
        <w:t>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1" w:name="_CR4_2_2_1_2_2_2"/>
      <w:bookmarkStart w:id="162" w:name="_Toc193390747"/>
      <w:bookmarkEnd w:id="161"/>
      <w:r>
        <w:t>4.2.2.1.2.2.2</w:t>
      </w:r>
      <w:r>
        <w:tab/>
        <w:t>Automatic partner MC system selection</w:t>
      </w:r>
      <w:bookmarkEnd w:id="162"/>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3" w:name="_CR4_2_2_1_2_2_3"/>
      <w:bookmarkStart w:id="164" w:name="_Toc193390748"/>
      <w:bookmarkEnd w:id="163"/>
      <w:r>
        <w:t>4.2.2.1.2.2.3</w:t>
      </w:r>
      <w:r>
        <w:tab/>
        <w:t>Manual partner MC system selection</w:t>
      </w:r>
      <w:bookmarkEnd w:id="164"/>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5" w:name="_CR4_2_2_1_2_3"/>
      <w:bookmarkStart w:id="166" w:name="_Toc193390749"/>
      <w:bookmarkEnd w:id="165"/>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6"/>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7" w:name="_CR4_2_2_2"/>
      <w:bookmarkStart w:id="168" w:name="_Toc20212222"/>
      <w:bookmarkStart w:id="169" w:name="_Toc27731577"/>
      <w:bookmarkStart w:id="170" w:name="_Toc36127355"/>
      <w:bookmarkStart w:id="171" w:name="_Toc45214461"/>
      <w:bookmarkStart w:id="172" w:name="_Toc51937600"/>
      <w:bookmarkStart w:id="173" w:name="_Toc51937909"/>
      <w:bookmarkStart w:id="174" w:name="_Toc92291096"/>
      <w:bookmarkStart w:id="175" w:name="_Toc193390750"/>
      <w:bookmarkEnd w:id="167"/>
      <w:r>
        <w:t>4.2.2.2</w:t>
      </w:r>
      <w:r>
        <w:tab/>
        <w:t>MCPTT</w:t>
      </w:r>
      <w:bookmarkEnd w:id="168"/>
      <w:bookmarkEnd w:id="169"/>
      <w:bookmarkEnd w:id="170"/>
      <w:bookmarkEnd w:id="171"/>
      <w:bookmarkEnd w:id="172"/>
      <w:bookmarkEnd w:id="173"/>
      <w:bookmarkEnd w:id="174"/>
      <w:bookmarkEnd w:id="175"/>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6" w:name="_CR4_2_2_3"/>
      <w:bookmarkStart w:id="177" w:name="_Toc20212223"/>
      <w:bookmarkStart w:id="178" w:name="_Toc27731578"/>
      <w:bookmarkStart w:id="179" w:name="_Toc36127356"/>
      <w:bookmarkStart w:id="180" w:name="_Toc45214462"/>
      <w:bookmarkStart w:id="181" w:name="_Toc51937601"/>
      <w:bookmarkStart w:id="182" w:name="_Toc51937910"/>
      <w:bookmarkStart w:id="183" w:name="_Toc92291097"/>
      <w:bookmarkStart w:id="184" w:name="_Toc193390751"/>
      <w:bookmarkEnd w:id="176"/>
      <w:r>
        <w:t>4.2.2.3</w:t>
      </w:r>
      <w:r>
        <w:tab/>
        <w:t>MCVideo configuration</w:t>
      </w:r>
      <w:bookmarkEnd w:id="177"/>
      <w:bookmarkEnd w:id="178"/>
      <w:bookmarkEnd w:id="179"/>
      <w:bookmarkEnd w:id="180"/>
      <w:bookmarkEnd w:id="181"/>
      <w:bookmarkEnd w:id="182"/>
      <w:bookmarkEnd w:id="183"/>
      <w:bookmarkEnd w:id="184"/>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lastRenderedPageBreak/>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5" w:name="_CR4_2_2_4"/>
      <w:bookmarkStart w:id="186" w:name="_Toc20212224"/>
      <w:bookmarkStart w:id="187" w:name="_Toc27731579"/>
      <w:bookmarkStart w:id="188" w:name="_Toc36127357"/>
      <w:bookmarkStart w:id="189" w:name="_Toc45214463"/>
      <w:bookmarkStart w:id="190" w:name="_Toc51937602"/>
      <w:bookmarkStart w:id="191" w:name="_Toc51937911"/>
      <w:bookmarkStart w:id="192" w:name="_Toc92291098"/>
      <w:bookmarkStart w:id="193" w:name="_Toc193390752"/>
      <w:bookmarkEnd w:id="185"/>
      <w:r>
        <w:t>4.2.2.4</w:t>
      </w:r>
      <w:r>
        <w:tab/>
        <w:t>MCData configuration</w:t>
      </w:r>
      <w:bookmarkEnd w:id="186"/>
      <w:bookmarkEnd w:id="187"/>
      <w:bookmarkEnd w:id="188"/>
      <w:bookmarkEnd w:id="189"/>
      <w:bookmarkEnd w:id="190"/>
      <w:bookmarkEnd w:id="191"/>
      <w:bookmarkEnd w:id="192"/>
      <w:bookmarkEnd w:id="193"/>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4" w:name="_CR4_2_3"/>
      <w:bookmarkStart w:id="195" w:name="_Toc20212225"/>
      <w:bookmarkStart w:id="196" w:name="_Toc27731580"/>
      <w:bookmarkStart w:id="197" w:name="_Toc36127358"/>
      <w:bookmarkStart w:id="198" w:name="_Toc45214464"/>
      <w:bookmarkStart w:id="199" w:name="_Toc51937603"/>
      <w:bookmarkStart w:id="200" w:name="_Toc51937912"/>
      <w:bookmarkStart w:id="201" w:name="_Toc92291099"/>
      <w:bookmarkStart w:id="202" w:name="_Toc193390753"/>
      <w:bookmarkEnd w:id="194"/>
      <w:r>
        <w:t>4.2.3</w:t>
      </w:r>
      <w:r>
        <w:tab/>
        <w:t>Offline configuration</w:t>
      </w:r>
      <w:bookmarkEnd w:id="195"/>
      <w:bookmarkEnd w:id="196"/>
      <w:bookmarkEnd w:id="197"/>
      <w:bookmarkEnd w:id="198"/>
      <w:bookmarkEnd w:id="199"/>
      <w:bookmarkEnd w:id="200"/>
      <w:bookmarkEnd w:id="201"/>
      <w:bookmarkEnd w:id="202"/>
    </w:p>
    <w:p w14:paraId="75466653" w14:textId="77777777" w:rsidR="00C367E9" w:rsidRDefault="00C367E9" w:rsidP="00C367E9">
      <w:pPr>
        <w:pStyle w:val="Heading4"/>
      </w:pPr>
      <w:bookmarkStart w:id="203" w:name="_CR4_2_3_1"/>
      <w:bookmarkStart w:id="204" w:name="_Toc20212226"/>
      <w:bookmarkStart w:id="205" w:name="_Toc27731581"/>
      <w:bookmarkStart w:id="206" w:name="_Toc36127359"/>
      <w:bookmarkStart w:id="207" w:name="_Toc45214465"/>
      <w:bookmarkStart w:id="208" w:name="_Toc51937604"/>
      <w:bookmarkStart w:id="209" w:name="_Toc51937913"/>
      <w:bookmarkStart w:id="210" w:name="_Toc92291100"/>
      <w:bookmarkStart w:id="211" w:name="_Toc193390754"/>
      <w:bookmarkEnd w:id="203"/>
      <w:r>
        <w:t>4.2.3.1</w:t>
      </w:r>
      <w:r>
        <w:tab/>
        <w:t>General</w:t>
      </w:r>
      <w:bookmarkEnd w:id="204"/>
      <w:bookmarkEnd w:id="205"/>
      <w:bookmarkEnd w:id="206"/>
      <w:bookmarkEnd w:id="207"/>
      <w:bookmarkEnd w:id="208"/>
      <w:bookmarkEnd w:id="209"/>
      <w:bookmarkEnd w:id="210"/>
      <w:bookmarkEnd w:id="211"/>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2" w:name="_CR4_2_3_2"/>
      <w:bookmarkStart w:id="213" w:name="_Toc20212227"/>
      <w:bookmarkStart w:id="214" w:name="_Toc27731582"/>
      <w:bookmarkStart w:id="215" w:name="_Toc36127360"/>
      <w:bookmarkStart w:id="216" w:name="_Toc45214466"/>
      <w:bookmarkStart w:id="217" w:name="_Toc51937605"/>
      <w:bookmarkStart w:id="218" w:name="_Toc51937914"/>
      <w:bookmarkStart w:id="219" w:name="_Toc92291101"/>
      <w:bookmarkStart w:id="220" w:name="_Toc193390755"/>
      <w:bookmarkEnd w:id="212"/>
      <w:r>
        <w:t>4.2.3.2</w:t>
      </w:r>
      <w:r>
        <w:tab/>
        <w:t>MCPTT</w:t>
      </w:r>
      <w:bookmarkEnd w:id="213"/>
      <w:bookmarkEnd w:id="214"/>
      <w:bookmarkEnd w:id="215"/>
      <w:bookmarkEnd w:id="216"/>
      <w:bookmarkEnd w:id="217"/>
      <w:bookmarkEnd w:id="218"/>
      <w:bookmarkEnd w:id="219"/>
      <w:bookmarkEnd w:id="22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1" w:name="_CR4_2_3_3"/>
      <w:bookmarkStart w:id="222" w:name="_Toc20212228"/>
      <w:bookmarkStart w:id="223" w:name="_Toc27731583"/>
      <w:bookmarkStart w:id="224" w:name="_Toc36127361"/>
      <w:bookmarkStart w:id="225" w:name="_Toc45214467"/>
      <w:bookmarkStart w:id="226" w:name="_Toc51937606"/>
      <w:bookmarkStart w:id="227" w:name="_Toc51937915"/>
      <w:bookmarkStart w:id="228" w:name="_Toc92291102"/>
      <w:bookmarkStart w:id="229" w:name="_Toc193390756"/>
      <w:bookmarkEnd w:id="221"/>
      <w:r>
        <w:t>4.2.3.3</w:t>
      </w:r>
      <w:r>
        <w:tab/>
        <w:t>MCVideo configuration</w:t>
      </w:r>
      <w:bookmarkEnd w:id="222"/>
      <w:bookmarkEnd w:id="223"/>
      <w:bookmarkEnd w:id="224"/>
      <w:bookmarkEnd w:id="225"/>
      <w:bookmarkEnd w:id="226"/>
      <w:bookmarkEnd w:id="227"/>
      <w:bookmarkEnd w:id="228"/>
      <w:bookmarkEnd w:id="229"/>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0" w:name="_CR4_2_3_4"/>
      <w:bookmarkStart w:id="231" w:name="_Toc20212229"/>
      <w:bookmarkStart w:id="232" w:name="_Toc27731584"/>
      <w:bookmarkStart w:id="233" w:name="_Toc36127362"/>
      <w:bookmarkStart w:id="234" w:name="_Toc45214468"/>
      <w:bookmarkStart w:id="235" w:name="_Toc51937607"/>
      <w:bookmarkStart w:id="236" w:name="_Toc51937916"/>
      <w:bookmarkStart w:id="237" w:name="_Toc92291103"/>
      <w:bookmarkStart w:id="238" w:name="_Toc193390757"/>
      <w:bookmarkEnd w:id="230"/>
      <w:r>
        <w:t>4.2.3.4</w:t>
      </w:r>
      <w:r>
        <w:tab/>
        <w:t>MCData configuration</w:t>
      </w:r>
      <w:bookmarkEnd w:id="231"/>
      <w:bookmarkEnd w:id="232"/>
      <w:bookmarkEnd w:id="233"/>
      <w:bookmarkEnd w:id="234"/>
      <w:bookmarkEnd w:id="235"/>
      <w:bookmarkEnd w:id="236"/>
      <w:bookmarkEnd w:id="237"/>
      <w:bookmarkEnd w:id="238"/>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lastRenderedPageBreak/>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39" w:name="_CR4_3"/>
      <w:bookmarkStart w:id="240" w:name="_Toc20212230"/>
      <w:bookmarkStart w:id="241" w:name="_Toc27731585"/>
      <w:bookmarkStart w:id="242" w:name="_Toc36127363"/>
      <w:bookmarkStart w:id="243" w:name="_Toc45214469"/>
      <w:bookmarkStart w:id="244" w:name="_Toc51937608"/>
      <w:bookmarkStart w:id="245" w:name="_Toc51937917"/>
      <w:bookmarkStart w:id="246" w:name="_Toc92291104"/>
      <w:bookmarkStart w:id="247" w:name="_Toc193390758"/>
      <w:bookmarkEnd w:id="239"/>
      <w:r>
        <w:t>4.3</w:t>
      </w:r>
      <w:r>
        <w:tab/>
        <w:t>MCS server</w:t>
      </w:r>
      <w:bookmarkEnd w:id="240"/>
      <w:bookmarkEnd w:id="241"/>
      <w:bookmarkEnd w:id="242"/>
      <w:bookmarkEnd w:id="243"/>
      <w:bookmarkEnd w:id="244"/>
      <w:bookmarkEnd w:id="245"/>
      <w:bookmarkEnd w:id="246"/>
      <w:bookmarkEnd w:id="247"/>
    </w:p>
    <w:p w14:paraId="1312D1DB" w14:textId="77777777" w:rsidR="00C367E9" w:rsidRDefault="00C367E9" w:rsidP="00C367E9">
      <w:pPr>
        <w:pStyle w:val="Heading3"/>
      </w:pPr>
      <w:bookmarkStart w:id="248" w:name="_CR4_3_1"/>
      <w:bookmarkStart w:id="249" w:name="_Toc20212231"/>
      <w:bookmarkStart w:id="250" w:name="_Toc27731586"/>
      <w:bookmarkStart w:id="251" w:name="_Toc36127364"/>
      <w:bookmarkStart w:id="252" w:name="_Toc45214470"/>
      <w:bookmarkStart w:id="253" w:name="_Toc51937609"/>
      <w:bookmarkStart w:id="254" w:name="_Toc51937918"/>
      <w:bookmarkStart w:id="255" w:name="_Toc92291105"/>
      <w:bookmarkStart w:id="256" w:name="_Toc193390759"/>
      <w:bookmarkEnd w:id="248"/>
      <w:r>
        <w:t>4.3.1</w:t>
      </w:r>
      <w:r>
        <w:tab/>
        <w:t>General</w:t>
      </w:r>
      <w:bookmarkEnd w:id="249"/>
      <w:bookmarkEnd w:id="250"/>
      <w:bookmarkEnd w:id="251"/>
      <w:bookmarkEnd w:id="252"/>
      <w:bookmarkEnd w:id="253"/>
      <w:bookmarkEnd w:id="254"/>
      <w:bookmarkEnd w:id="255"/>
      <w:bookmarkEnd w:id="256"/>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7" w:name="_CR4_3_2"/>
      <w:bookmarkStart w:id="258" w:name="_Toc20212232"/>
      <w:bookmarkStart w:id="259" w:name="_Toc27731587"/>
      <w:bookmarkStart w:id="260" w:name="_Toc36127365"/>
      <w:bookmarkStart w:id="261" w:name="_Toc45214471"/>
      <w:bookmarkStart w:id="262" w:name="_Toc51937610"/>
      <w:bookmarkStart w:id="263" w:name="_Toc51937919"/>
      <w:bookmarkStart w:id="264" w:name="_Toc92291106"/>
      <w:bookmarkStart w:id="265" w:name="_Toc193390760"/>
      <w:bookmarkEnd w:id="257"/>
      <w:r>
        <w:t>4.3.2</w:t>
      </w:r>
      <w:r>
        <w:tab/>
        <w:t>MCPTT Server</w:t>
      </w:r>
      <w:bookmarkEnd w:id="258"/>
      <w:bookmarkEnd w:id="259"/>
      <w:bookmarkEnd w:id="260"/>
      <w:bookmarkEnd w:id="261"/>
      <w:bookmarkEnd w:id="262"/>
      <w:bookmarkEnd w:id="263"/>
      <w:bookmarkEnd w:id="264"/>
      <w:bookmarkEnd w:id="265"/>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6" w:name="_CR4_3_3"/>
      <w:bookmarkStart w:id="267" w:name="_Toc20212233"/>
      <w:bookmarkStart w:id="268" w:name="_Toc27731588"/>
      <w:bookmarkStart w:id="269" w:name="_Toc36127366"/>
      <w:bookmarkStart w:id="270" w:name="_Toc45214472"/>
      <w:bookmarkStart w:id="271" w:name="_Toc51937611"/>
      <w:bookmarkStart w:id="272" w:name="_Toc51937920"/>
      <w:bookmarkStart w:id="273" w:name="_Toc92291107"/>
      <w:bookmarkStart w:id="274" w:name="_Toc193390761"/>
      <w:bookmarkEnd w:id="266"/>
      <w:r>
        <w:t>4.3.3</w:t>
      </w:r>
      <w:r>
        <w:tab/>
        <w:t>MCVideo Server</w:t>
      </w:r>
      <w:bookmarkEnd w:id="267"/>
      <w:bookmarkEnd w:id="268"/>
      <w:bookmarkEnd w:id="269"/>
      <w:bookmarkEnd w:id="270"/>
      <w:bookmarkEnd w:id="271"/>
      <w:bookmarkEnd w:id="272"/>
      <w:bookmarkEnd w:id="273"/>
      <w:bookmarkEnd w:id="274"/>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75" w:name="_CR4_3_4"/>
      <w:bookmarkStart w:id="276" w:name="_Toc20212234"/>
      <w:bookmarkStart w:id="277" w:name="_Toc27731589"/>
      <w:bookmarkStart w:id="278" w:name="_Toc36127367"/>
      <w:bookmarkStart w:id="279" w:name="_Toc45214473"/>
      <w:bookmarkStart w:id="280" w:name="_Toc51937612"/>
      <w:bookmarkStart w:id="281" w:name="_Toc51937921"/>
      <w:bookmarkStart w:id="282" w:name="_Toc92291108"/>
      <w:bookmarkStart w:id="283" w:name="_Toc193390762"/>
      <w:bookmarkEnd w:id="275"/>
      <w:r>
        <w:t>4.3.4</w:t>
      </w:r>
      <w:r>
        <w:tab/>
        <w:t>MCData Server</w:t>
      </w:r>
      <w:bookmarkEnd w:id="276"/>
      <w:bookmarkEnd w:id="277"/>
      <w:bookmarkEnd w:id="278"/>
      <w:bookmarkEnd w:id="279"/>
      <w:bookmarkEnd w:id="280"/>
      <w:bookmarkEnd w:id="281"/>
      <w:bookmarkEnd w:id="282"/>
      <w:bookmarkEnd w:id="283"/>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4" w:name="_CR4_4"/>
      <w:bookmarkStart w:id="285" w:name="_Toc20212235"/>
      <w:bookmarkStart w:id="286" w:name="_Toc27731590"/>
      <w:bookmarkStart w:id="287" w:name="_Toc36127368"/>
      <w:bookmarkStart w:id="288" w:name="_Toc45214474"/>
      <w:bookmarkStart w:id="289" w:name="_Toc51937613"/>
      <w:bookmarkStart w:id="290" w:name="_Toc51937922"/>
      <w:bookmarkStart w:id="291" w:name="_Toc92291109"/>
      <w:bookmarkStart w:id="292" w:name="_Toc193390763"/>
      <w:bookmarkEnd w:id="284"/>
      <w:r>
        <w:t>4.4</w:t>
      </w:r>
      <w:r>
        <w:tab/>
        <w:t>Configuration management server</w:t>
      </w:r>
      <w:bookmarkEnd w:id="285"/>
      <w:bookmarkEnd w:id="286"/>
      <w:bookmarkEnd w:id="287"/>
      <w:bookmarkEnd w:id="288"/>
      <w:bookmarkEnd w:id="289"/>
      <w:bookmarkEnd w:id="290"/>
      <w:bookmarkEnd w:id="291"/>
      <w:bookmarkEnd w:id="292"/>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3" w:name="_CR5"/>
      <w:bookmarkStart w:id="294" w:name="_Toc20212236"/>
      <w:bookmarkStart w:id="295" w:name="_Toc27731591"/>
      <w:bookmarkStart w:id="296" w:name="_Toc36127369"/>
      <w:bookmarkStart w:id="297" w:name="_Toc45214475"/>
      <w:bookmarkStart w:id="298" w:name="_Toc51937614"/>
      <w:bookmarkStart w:id="299" w:name="_Toc51937923"/>
      <w:bookmarkStart w:id="300" w:name="_Toc92291110"/>
      <w:bookmarkStart w:id="301" w:name="_Toc193390764"/>
      <w:bookmarkEnd w:id="293"/>
      <w:r>
        <w:t>5</w:t>
      </w:r>
      <w:r>
        <w:tab/>
        <w:t>Functional entities</w:t>
      </w:r>
      <w:bookmarkEnd w:id="294"/>
      <w:bookmarkEnd w:id="295"/>
      <w:bookmarkEnd w:id="296"/>
      <w:bookmarkEnd w:id="297"/>
      <w:bookmarkEnd w:id="298"/>
      <w:bookmarkEnd w:id="299"/>
      <w:bookmarkEnd w:id="300"/>
      <w:bookmarkEnd w:id="301"/>
    </w:p>
    <w:p w14:paraId="5AF539FA" w14:textId="77777777" w:rsidR="00C367E9" w:rsidRDefault="00C367E9" w:rsidP="00C367E9">
      <w:pPr>
        <w:pStyle w:val="Heading2"/>
      </w:pPr>
      <w:bookmarkStart w:id="302" w:name="_CR5_1"/>
      <w:bookmarkStart w:id="303" w:name="_Toc20212237"/>
      <w:bookmarkStart w:id="304" w:name="_Toc27731592"/>
      <w:bookmarkStart w:id="305" w:name="_Toc36127370"/>
      <w:bookmarkStart w:id="306" w:name="_Toc45214476"/>
      <w:bookmarkStart w:id="307" w:name="_Toc51937615"/>
      <w:bookmarkStart w:id="308" w:name="_Toc51937924"/>
      <w:bookmarkStart w:id="309" w:name="_Toc92291111"/>
      <w:bookmarkStart w:id="310" w:name="_Toc193390765"/>
      <w:bookmarkEnd w:id="302"/>
      <w:r>
        <w:t>5.1</w:t>
      </w:r>
      <w:r>
        <w:tab/>
        <w:t>Configuration management client (CMC)</w:t>
      </w:r>
      <w:bookmarkEnd w:id="303"/>
      <w:bookmarkEnd w:id="304"/>
      <w:bookmarkEnd w:id="305"/>
      <w:bookmarkEnd w:id="306"/>
      <w:bookmarkEnd w:id="307"/>
      <w:bookmarkEnd w:id="308"/>
      <w:bookmarkEnd w:id="309"/>
      <w:bookmarkEnd w:id="31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1" w:name="_CR5_2"/>
      <w:bookmarkStart w:id="312" w:name="_Toc20212238"/>
      <w:bookmarkStart w:id="313" w:name="_Toc27731593"/>
      <w:bookmarkStart w:id="314" w:name="_Toc36127371"/>
      <w:bookmarkStart w:id="315" w:name="_Toc45214477"/>
      <w:bookmarkStart w:id="316" w:name="_Toc51937616"/>
      <w:bookmarkStart w:id="317" w:name="_Toc51937925"/>
      <w:bookmarkStart w:id="318" w:name="_Toc92291112"/>
      <w:bookmarkStart w:id="319" w:name="_Toc193390766"/>
      <w:bookmarkEnd w:id="311"/>
      <w:r>
        <w:t>5.2</w:t>
      </w:r>
      <w:r>
        <w:tab/>
        <w:t>Configuration management server (CMS)</w:t>
      </w:r>
      <w:bookmarkEnd w:id="312"/>
      <w:bookmarkEnd w:id="313"/>
      <w:bookmarkEnd w:id="314"/>
      <w:bookmarkEnd w:id="315"/>
      <w:bookmarkEnd w:id="316"/>
      <w:bookmarkEnd w:id="317"/>
      <w:bookmarkEnd w:id="318"/>
      <w:bookmarkEnd w:id="319"/>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0" w:name="_CR5_3"/>
      <w:bookmarkStart w:id="321" w:name="_Toc20212239"/>
      <w:bookmarkStart w:id="322" w:name="_Toc27731594"/>
      <w:bookmarkStart w:id="323" w:name="_Toc36127372"/>
      <w:bookmarkStart w:id="324" w:name="_Toc45214478"/>
      <w:bookmarkStart w:id="325" w:name="_Toc51937617"/>
      <w:bookmarkStart w:id="326" w:name="_Toc51937926"/>
      <w:bookmarkStart w:id="327" w:name="_Toc92291113"/>
      <w:bookmarkStart w:id="328" w:name="_Toc193390767"/>
      <w:bookmarkEnd w:id="320"/>
      <w:r>
        <w:t>5.3</w:t>
      </w:r>
      <w:r>
        <w:tab/>
      </w:r>
      <w:r w:rsidRPr="00283362">
        <w:t xml:space="preserve">MCS </w:t>
      </w:r>
      <w:r>
        <w:t>server</w:t>
      </w:r>
      <w:bookmarkEnd w:id="321"/>
      <w:bookmarkEnd w:id="322"/>
      <w:bookmarkEnd w:id="323"/>
      <w:bookmarkEnd w:id="324"/>
      <w:bookmarkEnd w:id="325"/>
      <w:bookmarkEnd w:id="326"/>
      <w:bookmarkEnd w:id="327"/>
      <w:bookmarkEnd w:id="328"/>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29" w:name="_CR6"/>
      <w:bookmarkStart w:id="330" w:name="_Toc20212240"/>
      <w:bookmarkStart w:id="331" w:name="_Toc27731595"/>
      <w:bookmarkStart w:id="332" w:name="_Toc36127373"/>
      <w:bookmarkStart w:id="333" w:name="_Toc45214479"/>
      <w:bookmarkStart w:id="334" w:name="_Toc51937618"/>
      <w:bookmarkStart w:id="335" w:name="_Toc51937927"/>
      <w:bookmarkStart w:id="336" w:name="_Toc92291114"/>
      <w:bookmarkStart w:id="337" w:name="_Toc193390768"/>
      <w:bookmarkEnd w:id="329"/>
      <w:r>
        <w:t>6</w:t>
      </w:r>
      <w:r>
        <w:tab/>
        <w:t>Procedures</w:t>
      </w:r>
      <w:bookmarkEnd w:id="330"/>
      <w:bookmarkEnd w:id="331"/>
      <w:bookmarkEnd w:id="332"/>
      <w:bookmarkEnd w:id="333"/>
      <w:bookmarkEnd w:id="334"/>
      <w:bookmarkEnd w:id="335"/>
      <w:bookmarkEnd w:id="336"/>
      <w:bookmarkEnd w:id="337"/>
    </w:p>
    <w:p w14:paraId="3D102700" w14:textId="77777777" w:rsidR="00C367E9" w:rsidRDefault="00C367E9" w:rsidP="00C367E9">
      <w:pPr>
        <w:pStyle w:val="Heading2"/>
      </w:pPr>
      <w:bookmarkStart w:id="338" w:name="_CR6_1"/>
      <w:bookmarkStart w:id="339" w:name="_Toc20212241"/>
      <w:bookmarkStart w:id="340" w:name="_Toc27731596"/>
      <w:bookmarkStart w:id="341" w:name="_Toc36127374"/>
      <w:bookmarkStart w:id="342" w:name="_Toc45214480"/>
      <w:bookmarkStart w:id="343" w:name="_Toc51937619"/>
      <w:bookmarkStart w:id="344" w:name="_Toc51937928"/>
      <w:bookmarkStart w:id="345" w:name="_Toc92291115"/>
      <w:bookmarkStart w:id="346" w:name="_Toc193390769"/>
      <w:bookmarkEnd w:id="338"/>
      <w:r>
        <w:t>6.1</w:t>
      </w:r>
      <w:r>
        <w:tab/>
        <w:t>Introduction</w:t>
      </w:r>
      <w:bookmarkEnd w:id="339"/>
      <w:bookmarkEnd w:id="340"/>
      <w:bookmarkEnd w:id="341"/>
      <w:bookmarkEnd w:id="342"/>
      <w:bookmarkEnd w:id="343"/>
      <w:bookmarkEnd w:id="344"/>
      <w:bookmarkEnd w:id="345"/>
      <w:bookmarkEnd w:id="346"/>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7" w:name="_CR6_2"/>
      <w:bookmarkStart w:id="348" w:name="_Toc20212242"/>
      <w:bookmarkStart w:id="349" w:name="_Toc27731597"/>
      <w:bookmarkStart w:id="350" w:name="_Toc36127375"/>
      <w:bookmarkStart w:id="351" w:name="_Toc45214481"/>
      <w:bookmarkStart w:id="352" w:name="_Toc51937620"/>
      <w:bookmarkStart w:id="353" w:name="_Toc51937929"/>
      <w:bookmarkStart w:id="354" w:name="_Toc92291116"/>
      <w:bookmarkStart w:id="355" w:name="_Toc193390770"/>
      <w:bookmarkEnd w:id="347"/>
      <w:r>
        <w:t>6.2</w:t>
      </w:r>
      <w:r>
        <w:tab/>
        <w:t>Common procedures</w:t>
      </w:r>
      <w:bookmarkEnd w:id="348"/>
      <w:bookmarkEnd w:id="349"/>
      <w:bookmarkEnd w:id="350"/>
      <w:bookmarkEnd w:id="351"/>
      <w:bookmarkEnd w:id="352"/>
      <w:bookmarkEnd w:id="353"/>
      <w:bookmarkEnd w:id="354"/>
      <w:bookmarkEnd w:id="355"/>
    </w:p>
    <w:p w14:paraId="11669865" w14:textId="77777777" w:rsidR="00C367E9" w:rsidRDefault="00C367E9" w:rsidP="00C367E9">
      <w:pPr>
        <w:pStyle w:val="Heading3"/>
      </w:pPr>
      <w:bookmarkStart w:id="356" w:name="_CR6_2_1"/>
      <w:bookmarkStart w:id="357" w:name="_Toc20212243"/>
      <w:bookmarkStart w:id="358" w:name="_Toc27731598"/>
      <w:bookmarkStart w:id="359" w:name="_Toc36127376"/>
      <w:bookmarkStart w:id="360" w:name="_Toc45214482"/>
      <w:bookmarkStart w:id="361" w:name="_Toc51937621"/>
      <w:bookmarkStart w:id="362" w:name="_Toc51937930"/>
      <w:bookmarkStart w:id="363" w:name="_Toc92291117"/>
      <w:bookmarkStart w:id="364" w:name="_Toc193390771"/>
      <w:bookmarkEnd w:id="356"/>
      <w:r>
        <w:t>6.2.1</w:t>
      </w:r>
      <w:r>
        <w:tab/>
        <w:t>General</w:t>
      </w:r>
      <w:bookmarkEnd w:id="357"/>
      <w:bookmarkEnd w:id="358"/>
      <w:bookmarkEnd w:id="359"/>
      <w:bookmarkEnd w:id="360"/>
      <w:bookmarkEnd w:id="361"/>
      <w:bookmarkEnd w:id="362"/>
      <w:bookmarkEnd w:id="363"/>
      <w:bookmarkEnd w:id="364"/>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5" w:name="_CR6_2_2"/>
      <w:bookmarkStart w:id="366" w:name="_Toc20212244"/>
      <w:bookmarkStart w:id="367" w:name="_Toc27731599"/>
      <w:bookmarkStart w:id="368" w:name="_Toc36127377"/>
      <w:bookmarkStart w:id="369" w:name="_Toc45214483"/>
      <w:bookmarkStart w:id="370" w:name="_Toc51937622"/>
      <w:bookmarkStart w:id="371" w:name="_Toc51937931"/>
      <w:bookmarkStart w:id="372" w:name="_Toc92291118"/>
      <w:bookmarkStart w:id="373" w:name="_Toc193390772"/>
      <w:bookmarkEnd w:id="365"/>
      <w:r>
        <w:t>6.2.2</w:t>
      </w:r>
      <w:r>
        <w:tab/>
        <w:t>Client procedures</w:t>
      </w:r>
      <w:bookmarkEnd w:id="366"/>
      <w:bookmarkEnd w:id="367"/>
      <w:bookmarkEnd w:id="368"/>
      <w:bookmarkEnd w:id="369"/>
      <w:bookmarkEnd w:id="370"/>
      <w:bookmarkEnd w:id="371"/>
      <w:bookmarkEnd w:id="372"/>
      <w:bookmarkEnd w:id="373"/>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4" w:name="_CR6_2_3"/>
      <w:bookmarkStart w:id="375" w:name="_Toc20212245"/>
      <w:bookmarkStart w:id="376" w:name="_Toc27731600"/>
      <w:bookmarkStart w:id="377" w:name="_Toc36127378"/>
      <w:bookmarkStart w:id="378" w:name="_Toc45214484"/>
      <w:bookmarkStart w:id="379" w:name="_Toc51937623"/>
      <w:bookmarkStart w:id="380" w:name="_Toc51937932"/>
      <w:bookmarkStart w:id="381" w:name="_Toc92291119"/>
      <w:bookmarkStart w:id="382" w:name="_Toc193390773"/>
      <w:bookmarkEnd w:id="374"/>
      <w:r>
        <w:t>6.2.3</w:t>
      </w:r>
      <w:r>
        <w:tab/>
        <w:t>MCS server procedures</w:t>
      </w:r>
      <w:bookmarkEnd w:id="375"/>
      <w:bookmarkEnd w:id="376"/>
      <w:bookmarkEnd w:id="377"/>
      <w:bookmarkEnd w:id="378"/>
      <w:bookmarkEnd w:id="379"/>
      <w:bookmarkEnd w:id="380"/>
      <w:bookmarkEnd w:id="381"/>
      <w:bookmarkEnd w:id="382"/>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3" w:name="_CR6_2_4"/>
      <w:bookmarkStart w:id="384" w:name="_Toc20212246"/>
      <w:bookmarkStart w:id="385" w:name="_Toc27731601"/>
      <w:bookmarkStart w:id="386" w:name="_Toc36127379"/>
      <w:bookmarkStart w:id="387" w:name="_Toc45214485"/>
      <w:bookmarkStart w:id="388" w:name="_Toc51937624"/>
      <w:bookmarkStart w:id="389" w:name="_Toc51937933"/>
      <w:bookmarkStart w:id="390" w:name="_Toc92291120"/>
      <w:bookmarkStart w:id="391" w:name="_Toc193390774"/>
      <w:bookmarkEnd w:id="383"/>
      <w:r>
        <w:t>6.2.4</w:t>
      </w:r>
      <w:r>
        <w:tab/>
        <w:t>Configuration management server procedures</w:t>
      </w:r>
      <w:bookmarkEnd w:id="384"/>
      <w:bookmarkEnd w:id="385"/>
      <w:bookmarkEnd w:id="386"/>
      <w:bookmarkEnd w:id="387"/>
      <w:bookmarkEnd w:id="388"/>
      <w:bookmarkEnd w:id="389"/>
      <w:bookmarkEnd w:id="390"/>
      <w:bookmarkEnd w:id="391"/>
    </w:p>
    <w:p w14:paraId="0A283ABB" w14:textId="77777777" w:rsidR="00C367E9" w:rsidRPr="006A63F0" w:rsidRDefault="00C367E9" w:rsidP="00C367E9">
      <w:pPr>
        <w:pStyle w:val="Heading4"/>
      </w:pPr>
      <w:bookmarkStart w:id="392" w:name="_CR6_2_4_1"/>
      <w:bookmarkStart w:id="393" w:name="_Toc20212247"/>
      <w:bookmarkStart w:id="394" w:name="_Toc27731602"/>
      <w:bookmarkStart w:id="395" w:name="_Toc36127380"/>
      <w:bookmarkStart w:id="396" w:name="_Toc45214486"/>
      <w:bookmarkStart w:id="397" w:name="_Toc51937625"/>
      <w:bookmarkStart w:id="398" w:name="_Toc51937934"/>
      <w:bookmarkStart w:id="399" w:name="_Toc92291121"/>
      <w:bookmarkStart w:id="400" w:name="_Toc193390775"/>
      <w:bookmarkEnd w:id="392"/>
      <w:r>
        <w:t>6.2.4.1</w:t>
      </w:r>
      <w:r>
        <w:tab/>
        <w:t>General</w:t>
      </w:r>
      <w:bookmarkEnd w:id="393"/>
      <w:bookmarkEnd w:id="394"/>
      <w:bookmarkEnd w:id="395"/>
      <w:bookmarkEnd w:id="396"/>
      <w:bookmarkEnd w:id="397"/>
      <w:bookmarkEnd w:id="398"/>
      <w:bookmarkEnd w:id="399"/>
      <w:bookmarkEnd w:id="40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1" w:name="_CR6_2_4_2"/>
      <w:bookmarkStart w:id="402" w:name="_Toc20212248"/>
      <w:bookmarkStart w:id="403" w:name="_Toc27731603"/>
      <w:bookmarkStart w:id="404" w:name="_Toc36127381"/>
      <w:bookmarkStart w:id="405" w:name="_Toc45214487"/>
      <w:bookmarkStart w:id="406" w:name="_Toc51937626"/>
      <w:bookmarkStart w:id="407" w:name="_Toc51937935"/>
      <w:bookmarkStart w:id="408" w:name="_Toc92291122"/>
      <w:bookmarkStart w:id="409" w:name="_Toc193390776"/>
      <w:bookmarkEnd w:id="401"/>
      <w:r>
        <w:t>6.2.4.2</w:t>
      </w:r>
      <w:r>
        <w:tab/>
        <w:t>SIP failure case</w:t>
      </w:r>
      <w:bookmarkEnd w:id="402"/>
      <w:bookmarkEnd w:id="403"/>
      <w:bookmarkEnd w:id="404"/>
      <w:bookmarkEnd w:id="405"/>
      <w:bookmarkEnd w:id="406"/>
      <w:bookmarkEnd w:id="407"/>
      <w:bookmarkEnd w:id="408"/>
      <w:bookmarkEnd w:id="409"/>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0" w:name="_CR6_3"/>
      <w:bookmarkStart w:id="411" w:name="_Toc20212249"/>
      <w:bookmarkStart w:id="412" w:name="_Toc27731604"/>
      <w:bookmarkStart w:id="413" w:name="_Toc36127382"/>
      <w:bookmarkStart w:id="414" w:name="_Toc45214488"/>
      <w:bookmarkStart w:id="415" w:name="_Toc51937627"/>
      <w:bookmarkStart w:id="416" w:name="_Toc51937936"/>
      <w:bookmarkStart w:id="417" w:name="_Toc92291123"/>
      <w:bookmarkStart w:id="418" w:name="_Toc193390777"/>
      <w:bookmarkEnd w:id="410"/>
      <w:r>
        <w:t>6.3</w:t>
      </w:r>
      <w:r>
        <w:tab/>
        <w:t>Configuration management procedures</w:t>
      </w:r>
      <w:bookmarkEnd w:id="411"/>
      <w:bookmarkEnd w:id="412"/>
      <w:bookmarkEnd w:id="413"/>
      <w:bookmarkEnd w:id="414"/>
      <w:bookmarkEnd w:id="415"/>
      <w:bookmarkEnd w:id="416"/>
      <w:bookmarkEnd w:id="417"/>
      <w:bookmarkEnd w:id="418"/>
    </w:p>
    <w:p w14:paraId="37C72401" w14:textId="77777777" w:rsidR="00C367E9" w:rsidRDefault="00C367E9" w:rsidP="00C367E9">
      <w:pPr>
        <w:pStyle w:val="Heading3"/>
      </w:pPr>
      <w:bookmarkStart w:id="419" w:name="_CR6_3_1"/>
      <w:bookmarkStart w:id="420" w:name="_Toc20212250"/>
      <w:bookmarkStart w:id="421" w:name="_Toc27731605"/>
      <w:bookmarkStart w:id="422" w:name="_Toc36127383"/>
      <w:bookmarkStart w:id="423" w:name="_Toc45214489"/>
      <w:bookmarkStart w:id="424" w:name="_Toc51937628"/>
      <w:bookmarkStart w:id="425" w:name="_Toc51937937"/>
      <w:bookmarkStart w:id="426" w:name="_Toc92291124"/>
      <w:bookmarkStart w:id="427" w:name="_Toc193390778"/>
      <w:bookmarkEnd w:id="419"/>
      <w:r>
        <w:t>6.3.1</w:t>
      </w:r>
      <w:r>
        <w:tab/>
        <w:t>General</w:t>
      </w:r>
      <w:bookmarkEnd w:id="420"/>
      <w:bookmarkEnd w:id="421"/>
      <w:bookmarkEnd w:id="422"/>
      <w:bookmarkEnd w:id="423"/>
      <w:bookmarkEnd w:id="424"/>
      <w:bookmarkEnd w:id="425"/>
      <w:bookmarkEnd w:id="426"/>
      <w:bookmarkEnd w:id="427"/>
    </w:p>
    <w:p w14:paraId="6DBD073D" w14:textId="77777777" w:rsidR="00C367E9" w:rsidRPr="00D4586B" w:rsidRDefault="00C367E9" w:rsidP="00C367E9">
      <w:pPr>
        <w:pStyle w:val="Heading4"/>
      </w:pPr>
      <w:bookmarkStart w:id="428" w:name="_CR6_3_1_1"/>
      <w:bookmarkStart w:id="429" w:name="_Toc20212251"/>
      <w:bookmarkStart w:id="430" w:name="_Toc27731606"/>
      <w:bookmarkStart w:id="431" w:name="_Toc36127384"/>
      <w:bookmarkStart w:id="432" w:name="_Toc45214490"/>
      <w:bookmarkStart w:id="433" w:name="_Toc51937629"/>
      <w:bookmarkStart w:id="434" w:name="_Toc51937938"/>
      <w:bookmarkStart w:id="435" w:name="_Toc92291125"/>
      <w:bookmarkStart w:id="436" w:name="_Toc193390779"/>
      <w:bookmarkEnd w:id="428"/>
      <w:r w:rsidRPr="00D4586B">
        <w:t>6.</w:t>
      </w:r>
      <w:r>
        <w:t>3</w:t>
      </w:r>
      <w:r w:rsidRPr="00D4586B">
        <w:t>.</w:t>
      </w:r>
      <w:r>
        <w:t>1.1</w:t>
      </w:r>
      <w:r w:rsidRPr="00D4586B">
        <w:tab/>
        <w:t>Client procedures</w:t>
      </w:r>
      <w:bookmarkEnd w:id="429"/>
      <w:bookmarkEnd w:id="430"/>
      <w:bookmarkEnd w:id="431"/>
      <w:bookmarkEnd w:id="432"/>
      <w:bookmarkEnd w:id="433"/>
      <w:bookmarkEnd w:id="434"/>
      <w:bookmarkEnd w:id="435"/>
      <w:bookmarkEnd w:id="436"/>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7" w:name="_CR6_3_1_2"/>
      <w:bookmarkStart w:id="438" w:name="_Toc20212252"/>
      <w:bookmarkStart w:id="439" w:name="_Toc27731607"/>
      <w:bookmarkStart w:id="440" w:name="_Toc36127385"/>
      <w:bookmarkStart w:id="441" w:name="_Toc45214491"/>
      <w:bookmarkStart w:id="442" w:name="_Toc51937630"/>
      <w:bookmarkStart w:id="443" w:name="_Toc51937939"/>
      <w:bookmarkStart w:id="444" w:name="_Toc92291126"/>
      <w:bookmarkStart w:id="445" w:name="_Toc193390780"/>
      <w:bookmarkEnd w:id="437"/>
      <w:r w:rsidRPr="00D4586B">
        <w:lastRenderedPageBreak/>
        <w:t>6.</w:t>
      </w:r>
      <w:r>
        <w:t>3</w:t>
      </w:r>
      <w:r w:rsidRPr="00D4586B">
        <w:t>.</w:t>
      </w:r>
      <w:r>
        <w:t>1.2</w:t>
      </w:r>
      <w:r w:rsidRPr="00D4586B">
        <w:tab/>
        <w:t>Configuration management server procedures</w:t>
      </w:r>
      <w:bookmarkEnd w:id="438"/>
      <w:bookmarkEnd w:id="439"/>
      <w:bookmarkEnd w:id="440"/>
      <w:bookmarkEnd w:id="441"/>
      <w:bookmarkEnd w:id="442"/>
      <w:bookmarkEnd w:id="443"/>
      <w:bookmarkEnd w:id="444"/>
      <w:bookmarkEnd w:id="445"/>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6" w:name="_CR6_3_2"/>
      <w:bookmarkStart w:id="447" w:name="_Toc20212253"/>
      <w:bookmarkStart w:id="448" w:name="_Toc27731608"/>
      <w:bookmarkStart w:id="449" w:name="_Toc36127386"/>
      <w:bookmarkStart w:id="450" w:name="_Toc45214492"/>
      <w:bookmarkStart w:id="451" w:name="_Toc51937631"/>
      <w:bookmarkStart w:id="452" w:name="_Toc51937940"/>
      <w:bookmarkStart w:id="453" w:name="_Toc92291127"/>
      <w:bookmarkStart w:id="454" w:name="_Toc193390781"/>
      <w:bookmarkEnd w:id="446"/>
      <w:r>
        <w:t>6.3.2</w:t>
      </w:r>
      <w:r>
        <w:tab/>
        <w:t>Configuration management document creation procedure</w:t>
      </w:r>
      <w:bookmarkEnd w:id="447"/>
      <w:bookmarkEnd w:id="448"/>
      <w:bookmarkEnd w:id="449"/>
      <w:bookmarkEnd w:id="450"/>
      <w:bookmarkEnd w:id="451"/>
      <w:bookmarkEnd w:id="452"/>
      <w:bookmarkEnd w:id="453"/>
      <w:bookmarkEnd w:id="454"/>
    </w:p>
    <w:p w14:paraId="55C6F288" w14:textId="77777777" w:rsidR="00C367E9" w:rsidRDefault="00C367E9" w:rsidP="00C367E9">
      <w:pPr>
        <w:pStyle w:val="Heading4"/>
      </w:pPr>
      <w:bookmarkStart w:id="455" w:name="_CR6_3_2_1"/>
      <w:bookmarkStart w:id="456" w:name="_Toc20212254"/>
      <w:bookmarkStart w:id="457" w:name="_Toc27731609"/>
      <w:bookmarkStart w:id="458" w:name="_Toc36127387"/>
      <w:bookmarkStart w:id="459" w:name="_Toc45214493"/>
      <w:bookmarkStart w:id="460" w:name="_Toc51937632"/>
      <w:bookmarkStart w:id="461" w:name="_Toc51937941"/>
      <w:bookmarkStart w:id="462" w:name="_Toc92291128"/>
      <w:bookmarkStart w:id="463" w:name="_Toc193390782"/>
      <w:bookmarkEnd w:id="455"/>
      <w:r>
        <w:t>6.3.2.1</w:t>
      </w:r>
      <w:r>
        <w:tab/>
        <w:t>General</w:t>
      </w:r>
      <w:bookmarkEnd w:id="456"/>
      <w:bookmarkEnd w:id="457"/>
      <w:bookmarkEnd w:id="458"/>
      <w:bookmarkEnd w:id="459"/>
      <w:bookmarkEnd w:id="460"/>
      <w:bookmarkEnd w:id="461"/>
      <w:bookmarkEnd w:id="462"/>
      <w:bookmarkEnd w:id="463"/>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4" w:name="_CR6_3_2_2"/>
      <w:bookmarkStart w:id="465" w:name="_Toc20212255"/>
      <w:bookmarkStart w:id="466" w:name="_Toc27731610"/>
      <w:bookmarkStart w:id="467" w:name="_Toc36127388"/>
      <w:bookmarkStart w:id="468" w:name="_Toc45214494"/>
      <w:bookmarkStart w:id="469" w:name="_Toc51937633"/>
      <w:bookmarkStart w:id="470" w:name="_Toc51937942"/>
      <w:bookmarkStart w:id="471" w:name="_Toc92291129"/>
      <w:bookmarkStart w:id="472" w:name="_Toc193390783"/>
      <w:bookmarkEnd w:id="464"/>
      <w:r>
        <w:t>6.3.2.2</w:t>
      </w:r>
      <w:r>
        <w:tab/>
        <w:t>Configuration management client (CMC) procedures</w:t>
      </w:r>
      <w:bookmarkEnd w:id="465"/>
      <w:bookmarkEnd w:id="466"/>
      <w:bookmarkEnd w:id="467"/>
      <w:bookmarkEnd w:id="468"/>
      <w:bookmarkEnd w:id="469"/>
      <w:bookmarkEnd w:id="470"/>
      <w:bookmarkEnd w:id="471"/>
      <w:bookmarkEnd w:id="472"/>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3" w:name="_CR6_3_2_3"/>
      <w:bookmarkStart w:id="474" w:name="_Toc20212256"/>
      <w:bookmarkStart w:id="475" w:name="_Toc27731611"/>
      <w:bookmarkStart w:id="476" w:name="_Toc36127389"/>
      <w:bookmarkStart w:id="477" w:name="_Toc45214495"/>
      <w:bookmarkStart w:id="478" w:name="_Toc51937634"/>
      <w:bookmarkStart w:id="479" w:name="_Toc51937943"/>
      <w:bookmarkStart w:id="480" w:name="_Toc92291130"/>
      <w:bookmarkStart w:id="481" w:name="_Toc193390784"/>
      <w:bookmarkEnd w:id="473"/>
      <w:r>
        <w:t>6.3.2.3</w:t>
      </w:r>
      <w:r>
        <w:tab/>
        <w:t>Configuration management server (CMS) procedures</w:t>
      </w:r>
      <w:bookmarkEnd w:id="474"/>
      <w:bookmarkEnd w:id="475"/>
      <w:bookmarkEnd w:id="476"/>
      <w:bookmarkEnd w:id="477"/>
      <w:bookmarkEnd w:id="478"/>
      <w:bookmarkEnd w:id="479"/>
      <w:bookmarkEnd w:id="480"/>
      <w:bookmarkEnd w:id="48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2" w:name="_CR6_3_3"/>
      <w:bookmarkStart w:id="483" w:name="_Toc20212257"/>
      <w:bookmarkStart w:id="484" w:name="_Toc27731612"/>
      <w:bookmarkStart w:id="485" w:name="_Toc36127390"/>
      <w:bookmarkStart w:id="486" w:name="_Toc45214496"/>
      <w:bookmarkStart w:id="487" w:name="_Toc51937635"/>
      <w:bookmarkStart w:id="488" w:name="_Toc51937944"/>
      <w:bookmarkStart w:id="489" w:name="_Toc92291131"/>
      <w:bookmarkStart w:id="490" w:name="_Toc193390785"/>
      <w:bookmarkEnd w:id="482"/>
      <w:r>
        <w:t>6.3.3</w:t>
      </w:r>
      <w:r>
        <w:tab/>
        <w:t>Configuration management document retrieval procedure</w:t>
      </w:r>
      <w:bookmarkEnd w:id="483"/>
      <w:bookmarkEnd w:id="484"/>
      <w:bookmarkEnd w:id="485"/>
      <w:bookmarkEnd w:id="486"/>
      <w:bookmarkEnd w:id="487"/>
      <w:bookmarkEnd w:id="488"/>
      <w:bookmarkEnd w:id="489"/>
      <w:bookmarkEnd w:id="490"/>
    </w:p>
    <w:p w14:paraId="64AF8E5E" w14:textId="77777777" w:rsidR="00C367E9" w:rsidRDefault="00C367E9" w:rsidP="00C367E9">
      <w:pPr>
        <w:pStyle w:val="Heading4"/>
      </w:pPr>
      <w:bookmarkStart w:id="491" w:name="_CR6_3_3_1"/>
      <w:bookmarkStart w:id="492" w:name="_Toc20212258"/>
      <w:bookmarkStart w:id="493" w:name="_Toc27731613"/>
      <w:bookmarkStart w:id="494" w:name="_Toc36127391"/>
      <w:bookmarkStart w:id="495" w:name="_Toc45214497"/>
      <w:bookmarkStart w:id="496" w:name="_Toc51937636"/>
      <w:bookmarkStart w:id="497" w:name="_Toc51937945"/>
      <w:bookmarkStart w:id="498" w:name="_Toc92291132"/>
      <w:bookmarkStart w:id="499" w:name="_Toc193390786"/>
      <w:bookmarkEnd w:id="491"/>
      <w:r>
        <w:t>6.3.3.1</w:t>
      </w:r>
      <w:r>
        <w:tab/>
        <w:t>General</w:t>
      </w:r>
      <w:bookmarkEnd w:id="492"/>
      <w:bookmarkEnd w:id="493"/>
      <w:bookmarkEnd w:id="494"/>
      <w:bookmarkEnd w:id="495"/>
      <w:bookmarkEnd w:id="496"/>
      <w:bookmarkEnd w:id="497"/>
      <w:bookmarkEnd w:id="498"/>
      <w:bookmarkEnd w:id="499"/>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0" w:name="_CR6_3_3_2"/>
      <w:bookmarkStart w:id="501" w:name="_Toc20212259"/>
      <w:bookmarkStart w:id="502" w:name="_Toc27731614"/>
      <w:bookmarkStart w:id="503" w:name="_Toc36127392"/>
      <w:bookmarkStart w:id="504" w:name="_Toc45214498"/>
      <w:bookmarkStart w:id="505" w:name="_Toc51937637"/>
      <w:bookmarkStart w:id="506" w:name="_Toc51937946"/>
      <w:bookmarkStart w:id="507" w:name="_Toc92291133"/>
      <w:bookmarkStart w:id="508" w:name="_Toc193390787"/>
      <w:bookmarkEnd w:id="500"/>
      <w:r>
        <w:t>6.3.3.2</w:t>
      </w:r>
      <w:r>
        <w:tab/>
        <w:t>Client procedures</w:t>
      </w:r>
      <w:bookmarkEnd w:id="501"/>
      <w:bookmarkEnd w:id="502"/>
      <w:bookmarkEnd w:id="503"/>
      <w:bookmarkEnd w:id="504"/>
      <w:bookmarkEnd w:id="505"/>
      <w:bookmarkEnd w:id="506"/>
      <w:bookmarkEnd w:id="507"/>
      <w:bookmarkEnd w:id="508"/>
    </w:p>
    <w:p w14:paraId="1A1F8153" w14:textId="77777777" w:rsidR="00C367E9" w:rsidRDefault="00C367E9" w:rsidP="00C367E9">
      <w:pPr>
        <w:pStyle w:val="Heading5"/>
      </w:pPr>
      <w:bookmarkStart w:id="509" w:name="_CR6_3_3_2_1"/>
      <w:bookmarkStart w:id="510" w:name="_Toc20212260"/>
      <w:bookmarkStart w:id="511" w:name="_Toc27731615"/>
      <w:bookmarkStart w:id="512" w:name="_Toc36127393"/>
      <w:bookmarkStart w:id="513" w:name="_Toc45214499"/>
      <w:bookmarkStart w:id="514" w:name="_Toc51937638"/>
      <w:bookmarkStart w:id="515" w:name="_Toc51937947"/>
      <w:bookmarkStart w:id="516" w:name="_Toc92291134"/>
      <w:bookmarkStart w:id="517" w:name="_Toc193390788"/>
      <w:bookmarkEnd w:id="509"/>
      <w:r>
        <w:t>6.3.3.2.1</w:t>
      </w:r>
      <w:r>
        <w:tab/>
        <w:t>General client (GC) procedures</w:t>
      </w:r>
      <w:bookmarkEnd w:id="510"/>
      <w:bookmarkEnd w:id="511"/>
      <w:bookmarkEnd w:id="512"/>
      <w:bookmarkEnd w:id="513"/>
      <w:bookmarkEnd w:id="514"/>
      <w:bookmarkEnd w:id="515"/>
      <w:bookmarkEnd w:id="516"/>
      <w:bookmarkEnd w:id="517"/>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8" w:name="_CR6_3_3_2_2"/>
      <w:bookmarkStart w:id="519" w:name="_Toc20212261"/>
      <w:bookmarkStart w:id="520" w:name="_Toc27731616"/>
      <w:bookmarkStart w:id="521" w:name="_Toc36127394"/>
      <w:bookmarkStart w:id="522" w:name="_Toc45214500"/>
      <w:bookmarkStart w:id="523" w:name="_Toc51937639"/>
      <w:bookmarkStart w:id="524" w:name="_Toc51937948"/>
      <w:bookmarkStart w:id="525" w:name="_Toc92291135"/>
      <w:bookmarkStart w:id="526" w:name="_Toc193390789"/>
      <w:bookmarkEnd w:id="518"/>
      <w:r>
        <w:t>6.3.3.2.2</w:t>
      </w:r>
      <w:r>
        <w:tab/>
        <w:t>Configuration management client (CMC) procedures</w:t>
      </w:r>
      <w:bookmarkEnd w:id="519"/>
      <w:bookmarkEnd w:id="520"/>
      <w:bookmarkEnd w:id="521"/>
      <w:bookmarkEnd w:id="522"/>
      <w:bookmarkEnd w:id="523"/>
      <w:bookmarkEnd w:id="524"/>
      <w:bookmarkEnd w:id="525"/>
      <w:bookmarkEnd w:id="526"/>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7" w:name="_CR6_3_3_2_3"/>
      <w:bookmarkStart w:id="528" w:name="_Toc20212262"/>
      <w:bookmarkStart w:id="529" w:name="_Toc27731617"/>
      <w:bookmarkStart w:id="530" w:name="_Toc36127395"/>
      <w:bookmarkStart w:id="531" w:name="_Toc45214501"/>
      <w:bookmarkStart w:id="532" w:name="_Toc51937640"/>
      <w:bookmarkStart w:id="533" w:name="_Toc51937949"/>
      <w:bookmarkStart w:id="534" w:name="_Toc92291136"/>
      <w:bookmarkStart w:id="535" w:name="_Toc193390790"/>
      <w:bookmarkEnd w:id="527"/>
      <w:r>
        <w:t>6.3.3.2.3</w:t>
      </w:r>
      <w:r>
        <w:tab/>
        <w:t>MCS server procedures</w:t>
      </w:r>
      <w:bookmarkEnd w:id="528"/>
      <w:bookmarkEnd w:id="529"/>
      <w:bookmarkEnd w:id="530"/>
      <w:bookmarkEnd w:id="531"/>
      <w:bookmarkEnd w:id="532"/>
      <w:bookmarkEnd w:id="533"/>
      <w:bookmarkEnd w:id="534"/>
      <w:bookmarkEnd w:id="535"/>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6" w:name="_CR6_3_3_3"/>
      <w:bookmarkStart w:id="537" w:name="_Toc20212263"/>
      <w:bookmarkStart w:id="538" w:name="_Toc27731618"/>
      <w:bookmarkStart w:id="539" w:name="_Toc36127396"/>
      <w:bookmarkStart w:id="540" w:name="_Toc45214502"/>
      <w:bookmarkStart w:id="541" w:name="_Toc51937641"/>
      <w:bookmarkStart w:id="542" w:name="_Toc51937950"/>
      <w:bookmarkStart w:id="543" w:name="_Toc92291137"/>
      <w:bookmarkStart w:id="544" w:name="_Toc193390791"/>
      <w:bookmarkEnd w:id="536"/>
      <w:r>
        <w:t>6.3.3.3</w:t>
      </w:r>
      <w:r>
        <w:tab/>
        <w:t>Configuration management server procedures</w:t>
      </w:r>
      <w:bookmarkEnd w:id="537"/>
      <w:bookmarkEnd w:id="538"/>
      <w:bookmarkEnd w:id="539"/>
      <w:bookmarkEnd w:id="540"/>
      <w:bookmarkEnd w:id="541"/>
      <w:bookmarkEnd w:id="542"/>
      <w:bookmarkEnd w:id="543"/>
      <w:bookmarkEnd w:id="544"/>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5" w:name="_CR6_3_4"/>
      <w:bookmarkStart w:id="546" w:name="_Toc20212264"/>
      <w:bookmarkStart w:id="547" w:name="_Toc27731619"/>
      <w:bookmarkStart w:id="548" w:name="_Toc36127397"/>
      <w:bookmarkStart w:id="549" w:name="_Toc45214503"/>
      <w:bookmarkStart w:id="550" w:name="_Toc51937642"/>
      <w:bookmarkStart w:id="551" w:name="_Toc51937951"/>
      <w:bookmarkStart w:id="552" w:name="_Toc92291138"/>
      <w:bookmarkStart w:id="553" w:name="_Toc193390792"/>
      <w:bookmarkEnd w:id="545"/>
      <w:r w:rsidRPr="00B66593">
        <w:lastRenderedPageBreak/>
        <w:t>6.3.4</w:t>
      </w:r>
      <w:r w:rsidRPr="00B66593">
        <w:tab/>
        <w:t>Configuration management document update procedure</w:t>
      </w:r>
      <w:bookmarkEnd w:id="546"/>
      <w:bookmarkEnd w:id="547"/>
      <w:bookmarkEnd w:id="548"/>
      <w:bookmarkEnd w:id="549"/>
      <w:bookmarkEnd w:id="550"/>
      <w:bookmarkEnd w:id="551"/>
      <w:bookmarkEnd w:id="552"/>
      <w:bookmarkEnd w:id="553"/>
    </w:p>
    <w:p w14:paraId="70256352" w14:textId="77777777" w:rsidR="00C367E9" w:rsidRDefault="00C367E9" w:rsidP="00C367E9">
      <w:pPr>
        <w:pStyle w:val="Heading4"/>
      </w:pPr>
      <w:bookmarkStart w:id="554" w:name="_CR6_3_4_1"/>
      <w:bookmarkStart w:id="555" w:name="_Toc20212265"/>
      <w:bookmarkStart w:id="556" w:name="_Toc27731620"/>
      <w:bookmarkStart w:id="557" w:name="_Toc36127398"/>
      <w:bookmarkStart w:id="558" w:name="_Toc45214504"/>
      <w:bookmarkStart w:id="559" w:name="_Toc51937643"/>
      <w:bookmarkStart w:id="560" w:name="_Toc51937952"/>
      <w:bookmarkStart w:id="561" w:name="_Toc92291139"/>
      <w:bookmarkStart w:id="562" w:name="_Toc193390793"/>
      <w:bookmarkEnd w:id="554"/>
      <w:r>
        <w:t>6.3.4.1</w:t>
      </w:r>
      <w:r>
        <w:tab/>
        <w:t>General</w:t>
      </w:r>
      <w:bookmarkEnd w:id="555"/>
      <w:bookmarkEnd w:id="556"/>
      <w:bookmarkEnd w:id="557"/>
      <w:bookmarkEnd w:id="558"/>
      <w:bookmarkEnd w:id="559"/>
      <w:bookmarkEnd w:id="560"/>
      <w:bookmarkEnd w:id="561"/>
      <w:bookmarkEnd w:id="562"/>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3" w:name="_CR6_3_4_2"/>
      <w:bookmarkStart w:id="564" w:name="_Toc20212266"/>
      <w:bookmarkStart w:id="565" w:name="_Toc27731621"/>
      <w:bookmarkStart w:id="566" w:name="_Toc36127399"/>
      <w:bookmarkStart w:id="567" w:name="_Toc45214505"/>
      <w:bookmarkStart w:id="568" w:name="_Toc51937644"/>
      <w:bookmarkStart w:id="569" w:name="_Toc51937953"/>
      <w:bookmarkStart w:id="570" w:name="_Toc92291140"/>
      <w:bookmarkStart w:id="571" w:name="_Toc193390794"/>
      <w:bookmarkEnd w:id="563"/>
      <w:r>
        <w:t>6.3.4.2</w:t>
      </w:r>
      <w:r>
        <w:tab/>
        <w:t>Configuration management client procedures</w:t>
      </w:r>
      <w:bookmarkEnd w:id="564"/>
      <w:bookmarkEnd w:id="565"/>
      <w:bookmarkEnd w:id="566"/>
      <w:bookmarkEnd w:id="567"/>
      <w:bookmarkEnd w:id="568"/>
      <w:bookmarkEnd w:id="569"/>
      <w:bookmarkEnd w:id="570"/>
      <w:bookmarkEnd w:id="57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2" w:name="_CR6_3_4_3"/>
      <w:bookmarkStart w:id="573" w:name="_Toc20212267"/>
      <w:bookmarkStart w:id="574" w:name="_Toc27731622"/>
      <w:bookmarkStart w:id="575" w:name="_Toc36127400"/>
      <w:bookmarkStart w:id="576" w:name="_Toc45214506"/>
      <w:bookmarkStart w:id="577" w:name="_Toc51937645"/>
      <w:bookmarkStart w:id="578" w:name="_Toc51937954"/>
      <w:bookmarkStart w:id="579" w:name="_Toc92291141"/>
      <w:bookmarkStart w:id="580" w:name="_Toc193390795"/>
      <w:bookmarkEnd w:id="572"/>
      <w:r>
        <w:t>6.3.4.3</w:t>
      </w:r>
      <w:r>
        <w:tab/>
        <w:t>Configuration management server procedures</w:t>
      </w:r>
      <w:bookmarkEnd w:id="573"/>
      <w:bookmarkEnd w:id="574"/>
      <w:bookmarkEnd w:id="575"/>
      <w:bookmarkEnd w:id="576"/>
      <w:bookmarkEnd w:id="577"/>
      <w:bookmarkEnd w:id="578"/>
      <w:bookmarkEnd w:id="579"/>
      <w:bookmarkEnd w:id="58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1" w:name="_CR6_3_5"/>
      <w:bookmarkStart w:id="582" w:name="_Toc20212268"/>
      <w:bookmarkStart w:id="583" w:name="_Toc27731623"/>
      <w:bookmarkStart w:id="584" w:name="_Toc36127401"/>
      <w:bookmarkStart w:id="585" w:name="_Toc45214507"/>
      <w:bookmarkStart w:id="586" w:name="_Toc51937646"/>
      <w:bookmarkStart w:id="587" w:name="_Toc51937955"/>
      <w:bookmarkStart w:id="588" w:name="_Toc92291142"/>
      <w:bookmarkStart w:id="589" w:name="_Toc193390796"/>
      <w:bookmarkEnd w:id="581"/>
      <w:r>
        <w:t>6.3.5</w:t>
      </w:r>
      <w:r>
        <w:tab/>
        <w:t>Configuration management document deletion procedure</w:t>
      </w:r>
      <w:bookmarkEnd w:id="582"/>
      <w:bookmarkEnd w:id="583"/>
      <w:bookmarkEnd w:id="584"/>
      <w:bookmarkEnd w:id="585"/>
      <w:bookmarkEnd w:id="586"/>
      <w:bookmarkEnd w:id="587"/>
      <w:bookmarkEnd w:id="588"/>
      <w:bookmarkEnd w:id="589"/>
    </w:p>
    <w:p w14:paraId="1D79CF3D" w14:textId="77777777" w:rsidR="00C367E9" w:rsidRDefault="00C367E9" w:rsidP="00C367E9">
      <w:pPr>
        <w:pStyle w:val="Heading4"/>
      </w:pPr>
      <w:bookmarkStart w:id="590" w:name="_CR6_3_5_1"/>
      <w:bookmarkStart w:id="591" w:name="_Toc20212269"/>
      <w:bookmarkStart w:id="592" w:name="_Toc27731624"/>
      <w:bookmarkStart w:id="593" w:name="_Toc36127402"/>
      <w:bookmarkStart w:id="594" w:name="_Toc45214508"/>
      <w:bookmarkStart w:id="595" w:name="_Toc51937647"/>
      <w:bookmarkStart w:id="596" w:name="_Toc51937956"/>
      <w:bookmarkStart w:id="597" w:name="_Toc92291143"/>
      <w:bookmarkStart w:id="598" w:name="_Toc193390797"/>
      <w:bookmarkEnd w:id="590"/>
      <w:r>
        <w:t>6.3.5.1</w:t>
      </w:r>
      <w:r>
        <w:tab/>
        <w:t>General</w:t>
      </w:r>
      <w:bookmarkEnd w:id="591"/>
      <w:bookmarkEnd w:id="592"/>
      <w:bookmarkEnd w:id="593"/>
      <w:bookmarkEnd w:id="594"/>
      <w:bookmarkEnd w:id="595"/>
      <w:bookmarkEnd w:id="596"/>
      <w:bookmarkEnd w:id="597"/>
      <w:bookmarkEnd w:id="598"/>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99" w:name="_CR6_3_5_2"/>
      <w:bookmarkStart w:id="600" w:name="_Toc20212270"/>
      <w:bookmarkStart w:id="601" w:name="_Toc27731625"/>
      <w:bookmarkStart w:id="602" w:name="_Toc36127403"/>
      <w:bookmarkStart w:id="603" w:name="_Toc45214509"/>
      <w:bookmarkStart w:id="604" w:name="_Toc51937648"/>
      <w:bookmarkStart w:id="605" w:name="_Toc51937957"/>
      <w:bookmarkStart w:id="606" w:name="_Toc92291144"/>
      <w:bookmarkStart w:id="607" w:name="_Toc193390798"/>
      <w:bookmarkEnd w:id="599"/>
      <w:r>
        <w:t>6.3.5.2</w:t>
      </w:r>
      <w:r>
        <w:tab/>
        <w:t>Configuration management Client (CMC) procedures</w:t>
      </w:r>
      <w:bookmarkEnd w:id="600"/>
      <w:bookmarkEnd w:id="601"/>
      <w:bookmarkEnd w:id="602"/>
      <w:bookmarkEnd w:id="603"/>
      <w:bookmarkEnd w:id="604"/>
      <w:bookmarkEnd w:id="605"/>
      <w:bookmarkEnd w:id="606"/>
      <w:bookmarkEnd w:id="607"/>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8" w:name="_CR6_3_5_3"/>
      <w:bookmarkStart w:id="609" w:name="_Toc20212271"/>
      <w:bookmarkStart w:id="610" w:name="_Toc27731626"/>
      <w:bookmarkStart w:id="611" w:name="_Toc36127404"/>
      <w:bookmarkStart w:id="612" w:name="_Toc45214510"/>
      <w:bookmarkStart w:id="613" w:name="_Toc51937649"/>
      <w:bookmarkStart w:id="614" w:name="_Toc51937958"/>
      <w:bookmarkStart w:id="615" w:name="_Toc92291145"/>
      <w:bookmarkStart w:id="616" w:name="_Toc193390799"/>
      <w:bookmarkEnd w:id="608"/>
      <w:r>
        <w:t>6.3.5.3</w:t>
      </w:r>
      <w:r>
        <w:tab/>
        <w:t>Configuration management server (CMS) procedures</w:t>
      </w:r>
      <w:bookmarkEnd w:id="609"/>
      <w:bookmarkEnd w:id="610"/>
      <w:bookmarkEnd w:id="611"/>
      <w:bookmarkEnd w:id="612"/>
      <w:bookmarkEnd w:id="613"/>
      <w:bookmarkEnd w:id="614"/>
      <w:bookmarkEnd w:id="615"/>
      <w:bookmarkEnd w:id="616"/>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7" w:name="_CR6_3_6"/>
      <w:bookmarkStart w:id="618" w:name="_Toc20212272"/>
      <w:bookmarkStart w:id="619" w:name="_Toc27731627"/>
      <w:bookmarkStart w:id="620" w:name="_Toc36127405"/>
      <w:bookmarkStart w:id="621" w:name="_Toc45214511"/>
      <w:bookmarkStart w:id="622" w:name="_Toc51937650"/>
      <w:bookmarkStart w:id="623" w:name="_Toc51937959"/>
      <w:bookmarkStart w:id="624" w:name="_Toc92291146"/>
      <w:bookmarkStart w:id="625" w:name="_Toc193390800"/>
      <w:bookmarkEnd w:id="617"/>
      <w:r>
        <w:t>6.3.6</w:t>
      </w:r>
      <w:r>
        <w:tab/>
        <w:t>Configuration management document element creation or replacement procedure</w:t>
      </w:r>
      <w:bookmarkEnd w:id="618"/>
      <w:bookmarkEnd w:id="619"/>
      <w:bookmarkEnd w:id="620"/>
      <w:bookmarkEnd w:id="621"/>
      <w:bookmarkEnd w:id="622"/>
      <w:bookmarkEnd w:id="623"/>
      <w:bookmarkEnd w:id="624"/>
      <w:bookmarkEnd w:id="625"/>
    </w:p>
    <w:p w14:paraId="549738DF" w14:textId="77777777" w:rsidR="00C367E9" w:rsidRDefault="00C367E9" w:rsidP="00C367E9">
      <w:pPr>
        <w:pStyle w:val="Heading4"/>
      </w:pPr>
      <w:bookmarkStart w:id="626" w:name="_CR6_3_6_1"/>
      <w:bookmarkStart w:id="627" w:name="_Toc20212273"/>
      <w:bookmarkStart w:id="628" w:name="_Toc27731628"/>
      <w:bookmarkStart w:id="629" w:name="_Toc36127406"/>
      <w:bookmarkStart w:id="630" w:name="_Toc45214512"/>
      <w:bookmarkStart w:id="631" w:name="_Toc51937651"/>
      <w:bookmarkStart w:id="632" w:name="_Toc51937960"/>
      <w:bookmarkStart w:id="633" w:name="_Toc92291147"/>
      <w:bookmarkStart w:id="634" w:name="_Toc193390801"/>
      <w:bookmarkEnd w:id="626"/>
      <w:r>
        <w:t>6.3.6.1</w:t>
      </w:r>
      <w:r>
        <w:tab/>
        <w:t>General</w:t>
      </w:r>
      <w:bookmarkEnd w:id="627"/>
      <w:bookmarkEnd w:id="628"/>
      <w:bookmarkEnd w:id="629"/>
      <w:bookmarkEnd w:id="630"/>
      <w:bookmarkEnd w:id="631"/>
      <w:bookmarkEnd w:id="632"/>
      <w:bookmarkEnd w:id="633"/>
      <w:bookmarkEnd w:id="634"/>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5" w:name="_CR6_3_6_2"/>
      <w:bookmarkStart w:id="636" w:name="_Toc20212274"/>
      <w:bookmarkStart w:id="637" w:name="_Toc27731629"/>
      <w:bookmarkStart w:id="638" w:name="_Toc36127407"/>
      <w:bookmarkStart w:id="639" w:name="_Toc45214513"/>
      <w:bookmarkStart w:id="640" w:name="_Toc51937652"/>
      <w:bookmarkStart w:id="641" w:name="_Toc51937961"/>
      <w:bookmarkStart w:id="642" w:name="_Toc92291148"/>
      <w:bookmarkStart w:id="643" w:name="_Toc193390802"/>
      <w:bookmarkEnd w:id="635"/>
      <w:r>
        <w:t>6.3.6.2</w:t>
      </w:r>
      <w:r>
        <w:tab/>
        <w:t>Client procedures</w:t>
      </w:r>
      <w:bookmarkEnd w:id="636"/>
      <w:bookmarkEnd w:id="637"/>
      <w:bookmarkEnd w:id="638"/>
      <w:bookmarkEnd w:id="639"/>
      <w:bookmarkEnd w:id="640"/>
      <w:bookmarkEnd w:id="641"/>
      <w:bookmarkEnd w:id="642"/>
      <w:bookmarkEnd w:id="643"/>
    </w:p>
    <w:p w14:paraId="5965D6E2" w14:textId="77777777" w:rsidR="00C367E9" w:rsidRDefault="00C367E9" w:rsidP="00C367E9">
      <w:pPr>
        <w:pStyle w:val="Heading5"/>
      </w:pPr>
      <w:bookmarkStart w:id="644" w:name="_CR6_3_6_2_1"/>
      <w:bookmarkStart w:id="645" w:name="_Toc20212275"/>
      <w:bookmarkStart w:id="646" w:name="_Toc27731630"/>
      <w:bookmarkStart w:id="647" w:name="_Toc36127408"/>
      <w:bookmarkStart w:id="648" w:name="_Toc45214514"/>
      <w:bookmarkStart w:id="649" w:name="_Toc51937653"/>
      <w:bookmarkStart w:id="650" w:name="_Toc51937962"/>
      <w:bookmarkStart w:id="651" w:name="_Toc92291149"/>
      <w:bookmarkStart w:id="652" w:name="_Toc193390803"/>
      <w:bookmarkEnd w:id="644"/>
      <w:r>
        <w:t>6.3.6.2.1</w:t>
      </w:r>
      <w:r>
        <w:tab/>
        <w:t>General client procedures</w:t>
      </w:r>
      <w:bookmarkEnd w:id="645"/>
      <w:bookmarkEnd w:id="646"/>
      <w:bookmarkEnd w:id="647"/>
      <w:bookmarkEnd w:id="648"/>
      <w:bookmarkEnd w:id="649"/>
      <w:bookmarkEnd w:id="650"/>
      <w:bookmarkEnd w:id="651"/>
      <w:bookmarkEnd w:id="652"/>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3" w:name="_CR6_3_6_2_2"/>
      <w:bookmarkStart w:id="654" w:name="_Toc20212276"/>
      <w:bookmarkStart w:id="655" w:name="_Toc27731631"/>
      <w:bookmarkStart w:id="656" w:name="_Toc36127409"/>
      <w:bookmarkStart w:id="657" w:name="_Toc45214515"/>
      <w:bookmarkStart w:id="658" w:name="_Toc51937654"/>
      <w:bookmarkStart w:id="659" w:name="_Toc51937963"/>
      <w:bookmarkStart w:id="660" w:name="_Toc92291150"/>
      <w:bookmarkStart w:id="661" w:name="_Toc193390804"/>
      <w:bookmarkEnd w:id="653"/>
      <w:r>
        <w:lastRenderedPageBreak/>
        <w:t>6.3.6.2.2</w:t>
      </w:r>
      <w:r>
        <w:tab/>
        <w:t>Configuration management client procedures</w:t>
      </w:r>
      <w:bookmarkEnd w:id="654"/>
      <w:bookmarkEnd w:id="655"/>
      <w:bookmarkEnd w:id="656"/>
      <w:bookmarkEnd w:id="657"/>
      <w:bookmarkEnd w:id="658"/>
      <w:bookmarkEnd w:id="659"/>
      <w:bookmarkEnd w:id="660"/>
      <w:bookmarkEnd w:id="66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2" w:name="_CR6_3_6_3"/>
      <w:bookmarkStart w:id="663" w:name="_Toc20212277"/>
      <w:bookmarkStart w:id="664" w:name="_Toc27731632"/>
      <w:bookmarkStart w:id="665" w:name="_Toc36127410"/>
      <w:bookmarkStart w:id="666" w:name="_Toc45214516"/>
      <w:bookmarkStart w:id="667" w:name="_Toc51937655"/>
      <w:bookmarkStart w:id="668" w:name="_Toc51937964"/>
      <w:bookmarkStart w:id="669" w:name="_Toc92291151"/>
      <w:bookmarkStart w:id="670" w:name="_Toc193390805"/>
      <w:bookmarkEnd w:id="662"/>
      <w:r>
        <w:t>6.3.6.3</w:t>
      </w:r>
      <w:r>
        <w:tab/>
        <w:t>Configuration management server procedures</w:t>
      </w:r>
      <w:bookmarkEnd w:id="663"/>
      <w:bookmarkEnd w:id="664"/>
      <w:bookmarkEnd w:id="665"/>
      <w:bookmarkEnd w:id="666"/>
      <w:bookmarkEnd w:id="667"/>
      <w:bookmarkEnd w:id="668"/>
      <w:bookmarkEnd w:id="669"/>
      <w:bookmarkEnd w:id="67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71" w:name="_CR6_3_7"/>
      <w:bookmarkStart w:id="672" w:name="_Toc20212278"/>
      <w:bookmarkStart w:id="673" w:name="_Toc27731633"/>
      <w:bookmarkStart w:id="674" w:name="_Toc36127411"/>
      <w:bookmarkStart w:id="675" w:name="_Toc45214517"/>
      <w:bookmarkStart w:id="676" w:name="_Toc51937656"/>
      <w:bookmarkStart w:id="677" w:name="_Toc51937965"/>
      <w:bookmarkStart w:id="678" w:name="_Toc92291152"/>
      <w:bookmarkStart w:id="679" w:name="_Toc193390806"/>
      <w:bookmarkEnd w:id="671"/>
      <w:r>
        <w:t>6.3.7</w:t>
      </w:r>
      <w:r>
        <w:tab/>
        <w:t>Configuration management document element deletion procedure</w:t>
      </w:r>
      <w:bookmarkEnd w:id="672"/>
      <w:bookmarkEnd w:id="673"/>
      <w:bookmarkEnd w:id="674"/>
      <w:bookmarkEnd w:id="675"/>
      <w:bookmarkEnd w:id="676"/>
      <w:bookmarkEnd w:id="677"/>
      <w:bookmarkEnd w:id="678"/>
      <w:bookmarkEnd w:id="679"/>
    </w:p>
    <w:p w14:paraId="5536D39D" w14:textId="77777777" w:rsidR="00C367E9" w:rsidRDefault="00C367E9" w:rsidP="00C367E9">
      <w:pPr>
        <w:pStyle w:val="Heading4"/>
      </w:pPr>
      <w:bookmarkStart w:id="680" w:name="_CR6_3_7_1"/>
      <w:bookmarkStart w:id="681" w:name="_Toc20212279"/>
      <w:bookmarkStart w:id="682" w:name="_Toc27731634"/>
      <w:bookmarkStart w:id="683" w:name="_Toc36127412"/>
      <w:bookmarkStart w:id="684" w:name="_Toc45214518"/>
      <w:bookmarkStart w:id="685" w:name="_Toc51937657"/>
      <w:bookmarkStart w:id="686" w:name="_Toc51937966"/>
      <w:bookmarkStart w:id="687" w:name="_Toc92291153"/>
      <w:bookmarkStart w:id="688" w:name="_Toc193390807"/>
      <w:bookmarkEnd w:id="680"/>
      <w:r>
        <w:t>6.3.7.1</w:t>
      </w:r>
      <w:r>
        <w:tab/>
        <w:t>General</w:t>
      </w:r>
      <w:bookmarkEnd w:id="681"/>
      <w:bookmarkEnd w:id="682"/>
      <w:bookmarkEnd w:id="683"/>
      <w:bookmarkEnd w:id="684"/>
      <w:bookmarkEnd w:id="685"/>
      <w:bookmarkEnd w:id="686"/>
      <w:bookmarkEnd w:id="687"/>
      <w:bookmarkEnd w:id="688"/>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89" w:name="_CR6_3_7_2"/>
      <w:bookmarkStart w:id="690" w:name="_Toc20212280"/>
      <w:bookmarkStart w:id="691" w:name="_Toc27731635"/>
      <w:bookmarkStart w:id="692" w:name="_Toc36127413"/>
      <w:bookmarkStart w:id="693" w:name="_Toc45214519"/>
      <w:bookmarkStart w:id="694" w:name="_Toc51937658"/>
      <w:bookmarkStart w:id="695" w:name="_Toc51937967"/>
      <w:bookmarkStart w:id="696" w:name="_Toc92291154"/>
      <w:bookmarkStart w:id="697" w:name="_Toc193390808"/>
      <w:bookmarkEnd w:id="689"/>
      <w:r>
        <w:t>6.3.7.2</w:t>
      </w:r>
      <w:r>
        <w:tab/>
        <w:t>Client procedures</w:t>
      </w:r>
      <w:bookmarkEnd w:id="690"/>
      <w:bookmarkEnd w:id="691"/>
      <w:bookmarkEnd w:id="692"/>
      <w:bookmarkEnd w:id="693"/>
      <w:bookmarkEnd w:id="694"/>
      <w:bookmarkEnd w:id="695"/>
      <w:bookmarkEnd w:id="696"/>
      <w:bookmarkEnd w:id="697"/>
    </w:p>
    <w:p w14:paraId="54F3901F" w14:textId="77777777" w:rsidR="00C367E9" w:rsidRDefault="00C367E9" w:rsidP="00C367E9">
      <w:pPr>
        <w:pStyle w:val="Heading5"/>
      </w:pPr>
      <w:bookmarkStart w:id="698" w:name="_CR6_3_7_2_1"/>
      <w:bookmarkStart w:id="699" w:name="_Toc20212281"/>
      <w:bookmarkStart w:id="700" w:name="_Toc27731636"/>
      <w:bookmarkStart w:id="701" w:name="_Toc36127414"/>
      <w:bookmarkStart w:id="702" w:name="_Toc45214520"/>
      <w:bookmarkStart w:id="703" w:name="_Toc51937659"/>
      <w:bookmarkStart w:id="704" w:name="_Toc51937968"/>
      <w:bookmarkStart w:id="705" w:name="_Toc92291155"/>
      <w:bookmarkStart w:id="706" w:name="_Toc193390809"/>
      <w:bookmarkEnd w:id="698"/>
      <w:r>
        <w:t>6.3.7.2.1</w:t>
      </w:r>
      <w:r>
        <w:tab/>
        <w:t>General client procedures</w:t>
      </w:r>
      <w:bookmarkEnd w:id="699"/>
      <w:bookmarkEnd w:id="700"/>
      <w:bookmarkEnd w:id="701"/>
      <w:bookmarkEnd w:id="702"/>
      <w:bookmarkEnd w:id="703"/>
      <w:bookmarkEnd w:id="704"/>
      <w:bookmarkEnd w:id="705"/>
      <w:bookmarkEnd w:id="706"/>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7" w:name="_CR6_3_7_2_2"/>
      <w:bookmarkStart w:id="708" w:name="_Toc20212282"/>
      <w:bookmarkStart w:id="709" w:name="_Toc27731637"/>
      <w:bookmarkStart w:id="710" w:name="_Toc36127415"/>
      <w:bookmarkStart w:id="711" w:name="_Toc45214521"/>
      <w:bookmarkStart w:id="712" w:name="_Toc51937660"/>
      <w:bookmarkStart w:id="713" w:name="_Toc51937969"/>
      <w:bookmarkStart w:id="714" w:name="_Toc92291156"/>
      <w:bookmarkStart w:id="715" w:name="_Toc193390810"/>
      <w:bookmarkEnd w:id="707"/>
      <w:r>
        <w:t>6.3.7.2.2</w:t>
      </w:r>
      <w:r>
        <w:tab/>
        <w:t>Configuration management client procedures</w:t>
      </w:r>
      <w:bookmarkEnd w:id="708"/>
      <w:bookmarkEnd w:id="709"/>
      <w:bookmarkEnd w:id="710"/>
      <w:bookmarkEnd w:id="711"/>
      <w:bookmarkEnd w:id="712"/>
      <w:bookmarkEnd w:id="713"/>
      <w:bookmarkEnd w:id="714"/>
      <w:bookmarkEnd w:id="715"/>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6" w:name="_CR6_3_7_3"/>
      <w:bookmarkStart w:id="717" w:name="_Toc20212283"/>
      <w:bookmarkStart w:id="718" w:name="_Toc27731638"/>
      <w:bookmarkStart w:id="719" w:name="_Toc36127416"/>
      <w:bookmarkStart w:id="720" w:name="_Toc45214522"/>
      <w:bookmarkStart w:id="721" w:name="_Toc51937661"/>
      <w:bookmarkStart w:id="722" w:name="_Toc51937970"/>
      <w:bookmarkStart w:id="723" w:name="_Toc92291157"/>
      <w:bookmarkStart w:id="724" w:name="_Toc193390811"/>
      <w:bookmarkEnd w:id="716"/>
      <w:r>
        <w:t>6.3.7.3</w:t>
      </w:r>
      <w:r>
        <w:tab/>
        <w:t>Configuration management server procedures</w:t>
      </w:r>
      <w:bookmarkEnd w:id="717"/>
      <w:bookmarkEnd w:id="718"/>
      <w:bookmarkEnd w:id="719"/>
      <w:bookmarkEnd w:id="720"/>
      <w:bookmarkEnd w:id="721"/>
      <w:bookmarkEnd w:id="722"/>
      <w:bookmarkEnd w:id="723"/>
      <w:bookmarkEnd w:id="724"/>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5" w:name="_CR6_3_8"/>
      <w:bookmarkStart w:id="726" w:name="_Toc20212284"/>
      <w:bookmarkStart w:id="727" w:name="_Toc27731639"/>
      <w:bookmarkStart w:id="728" w:name="_Toc36127417"/>
      <w:bookmarkStart w:id="729" w:name="_Toc45214523"/>
      <w:bookmarkStart w:id="730" w:name="_Toc51937662"/>
      <w:bookmarkStart w:id="731" w:name="_Toc51937971"/>
      <w:bookmarkStart w:id="732" w:name="_Toc92291158"/>
      <w:bookmarkStart w:id="733" w:name="_Toc193390812"/>
      <w:bookmarkEnd w:id="725"/>
      <w:r>
        <w:t>6.3.8</w:t>
      </w:r>
      <w:r>
        <w:tab/>
        <w:t>Configuration management document element fetching procedure</w:t>
      </w:r>
      <w:bookmarkEnd w:id="726"/>
      <w:bookmarkEnd w:id="727"/>
      <w:bookmarkEnd w:id="728"/>
      <w:bookmarkEnd w:id="729"/>
      <w:bookmarkEnd w:id="730"/>
      <w:bookmarkEnd w:id="731"/>
      <w:bookmarkEnd w:id="732"/>
      <w:bookmarkEnd w:id="733"/>
    </w:p>
    <w:p w14:paraId="6C0CDA70" w14:textId="77777777" w:rsidR="00C367E9" w:rsidRDefault="00C367E9" w:rsidP="00C367E9">
      <w:pPr>
        <w:pStyle w:val="Heading4"/>
      </w:pPr>
      <w:bookmarkStart w:id="734" w:name="_CR6_3_8_1"/>
      <w:bookmarkStart w:id="735" w:name="_Toc20212285"/>
      <w:bookmarkStart w:id="736" w:name="_Toc27731640"/>
      <w:bookmarkStart w:id="737" w:name="_Toc36127418"/>
      <w:bookmarkStart w:id="738" w:name="_Toc45214524"/>
      <w:bookmarkStart w:id="739" w:name="_Toc51937663"/>
      <w:bookmarkStart w:id="740" w:name="_Toc51937972"/>
      <w:bookmarkStart w:id="741" w:name="_Toc92291159"/>
      <w:bookmarkStart w:id="742" w:name="_Toc193390813"/>
      <w:bookmarkEnd w:id="734"/>
      <w:r>
        <w:t>6.3.8.1</w:t>
      </w:r>
      <w:r>
        <w:tab/>
        <w:t>General</w:t>
      </w:r>
      <w:bookmarkEnd w:id="735"/>
      <w:bookmarkEnd w:id="736"/>
      <w:bookmarkEnd w:id="737"/>
      <w:bookmarkEnd w:id="738"/>
      <w:bookmarkEnd w:id="739"/>
      <w:bookmarkEnd w:id="740"/>
      <w:bookmarkEnd w:id="741"/>
      <w:bookmarkEnd w:id="742"/>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3" w:name="_CR6_3_8_2"/>
      <w:bookmarkStart w:id="744" w:name="_Toc20212286"/>
      <w:bookmarkStart w:id="745" w:name="_Toc27731641"/>
      <w:bookmarkStart w:id="746" w:name="_Toc36127419"/>
      <w:bookmarkStart w:id="747" w:name="_Toc45214525"/>
      <w:bookmarkStart w:id="748" w:name="_Toc51937664"/>
      <w:bookmarkStart w:id="749" w:name="_Toc51937973"/>
      <w:bookmarkStart w:id="750" w:name="_Toc92291160"/>
      <w:bookmarkStart w:id="751" w:name="_Toc193390814"/>
      <w:bookmarkEnd w:id="743"/>
      <w:r>
        <w:t>6.3.8.2</w:t>
      </w:r>
      <w:r>
        <w:tab/>
        <w:t>Client procedures</w:t>
      </w:r>
      <w:bookmarkEnd w:id="744"/>
      <w:bookmarkEnd w:id="745"/>
      <w:bookmarkEnd w:id="746"/>
      <w:bookmarkEnd w:id="747"/>
      <w:bookmarkEnd w:id="748"/>
      <w:bookmarkEnd w:id="749"/>
      <w:bookmarkEnd w:id="750"/>
      <w:bookmarkEnd w:id="751"/>
    </w:p>
    <w:p w14:paraId="5A4DAB30" w14:textId="77777777" w:rsidR="00C367E9" w:rsidRDefault="00C367E9" w:rsidP="00C367E9">
      <w:pPr>
        <w:pStyle w:val="Heading5"/>
      </w:pPr>
      <w:bookmarkStart w:id="752" w:name="_CR6_3_8_2_1"/>
      <w:bookmarkStart w:id="753" w:name="_Toc20212287"/>
      <w:bookmarkStart w:id="754" w:name="_Toc27731642"/>
      <w:bookmarkStart w:id="755" w:name="_Toc36127420"/>
      <w:bookmarkStart w:id="756" w:name="_Toc45214526"/>
      <w:bookmarkStart w:id="757" w:name="_Toc51937665"/>
      <w:bookmarkStart w:id="758" w:name="_Toc51937974"/>
      <w:bookmarkStart w:id="759" w:name="_Toc92291161"/>
      <w:bookmarkStart w:id="760" w:name="_Toc193390815"/>
      <w:bookmarkEnd w:id="752"/>
      <w:r>
        <w:t>6.3.8.2.1</w:t>
      </w:r>
      <w:r>
        <w:tab/>
        <w:t>General client procedures</w:t>
      </w:r>
      <w:bookmarkEnd w:id="753"/>
      <w:bookmarkEnd w:id="754"/>
      <w:bookmarkEnd w:id="755"/>
      <w:bookmarkEnd w:id="756"/>
      <w:bookmarkEnd w:id="757"/>
      <w:bookmarkEnd w:id="758"/>
      <w:bookmarkEnd w:id="759"/>
      <w:bookmarkEnd w:id="7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1" w:name="_CR6_3_8_2_2"/>
      <w:bookmarkStart w:id="762" w:name="_Toc20212288"/>
      <w:bookmarkStart w:id="763" w:name="_Toc27731643"/>
      <w:bookmarkStart w:id="764" w:name="_Toc36127421"/>
      <w:bookmarkStart w:id="765" w:name="_Toc45214527"/>
      <w:bookmarkStart w:id="766" w:name="_Toc51937666"/>
      <w:bookmarkStart w:id="767" w:name="_Toc51937975"/>
      <w:bookmarkStart w:id="768" w:name="_Toc92291162"/>
      <w:bookmarkStart w:id="769" w:name="_Toc193390816"/>
      <w:bookmarkEnd w:id="761"/>
      <w:r>
        <w:lastRenderedPageBreak/>
        <w:t>6.3.8.2.2</w:t>
      </w:r>
      <w:r>
        <w:tab/>
        <w:t>Configuration management client procedures</w:t>
      </w:r>
      <w:bookmarkEnd w:id="762"/>
      <w:bookmarkEnd w:id="763"/>
      <w:bookmarkEnd w:id="764"/>
      <w:bookmarkEnd w:id="765"/>
      <w:bookmarkEnd w:id="766"/>
      <w:bookmarkEnd w:id="767"/>
      <w:bookmarkEnd w:id="768"/>
      <w:bookmarkEnd w:id="769"/>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0" w:name="_CR6_3_8_2_3"/>
      <w:bookmarkStart w:id="771" w:name="_Toc20212289"/>
      <w:bookmarkStart w:id="772" w:name="_Toc27731644"/>
      <w:bookmarkStart w:id="773" w:name="_Toc36127422"/>
      <w:bookmarkStart w:id="774" w:name="_Toc45214528"/>
      <w:bookmarkStart w:id="775" w:name="_Toc51937667"/>
      <w:bookmarkStart w:id="776" w:name="_Toc51937976"/>
      <w:bookmarkStart w:id="777" w:name="_Toc92291163"/>
      <w:bookmarkStart w:id="778" w:name="_Toc193390817"/>
      <w:bookmarkEnd w:id="770"/>
      <w:r>
        <w:t>6.3.8.2.3</w:t>
      </w:r>
      <w:r>
        <w:tab/>
        <w:t>MCS server procedures</w:t>
      </w:r>
      <w:bookmarkEnd w:id="771"/>
      <w:bookmarkEnd w:id="772"/>
      <w:bookmarkEnd w:id="773"/>
      <w:bookmarkEnd w:id="774"/>
      <w:bookmarkEnd w:id="775"/>
      <w:bookmarkEnd w:id="776"/>
      <w:bookmarkEnd w:id="777"/>
      <w:bookmarkEnd w:id="778"/>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9" w:name="_CR6_3_8_3"/>
      <w:bookmarkStart w:id="780" w:name="_Toc20212290"/>
      <w:bookmarkStart w:id="781" w:name="_Toc27731645"/>
      <w:bookmarkStart w:id="782" w:name="_Toc36127423"/>
      <w:bookmarkStart w:id="783" w:name="_Toc45214529"/>
      <w:bookmarkStart w:id="784" w:name="_Toc51937668"/>
      <w:bookmarkStart w:id="785" w:name="_Toc51937977"/>
      <w:bookmarkStart w:id="786" w:name="_Toc92291164"/>
      <w:bookmarkStart w:id="787" w:name="_Toc193390818"/>
      <w:bookmarkEnd w:id="779"/>
      <w:r>
        <w:t>6.3.8.3</w:t>
      </w:r>
      <w:r>
        <w:tab/>
        <w:t>Configuration management server procedures</w:t>
      </w:r>
      <w:bookmarkEnd w:id="780"/>
      <w:bookmarkEnd w:id="781"/>
      <w:bookmarkEnd w:id="782"/>
      <w:bookmarkEnd w:id="783"/>
      <w:bookmarkEnd w:id="784"/>
      <w:bookmarkEnd w:id="785"/>
      <w:bookmarkEnd w:id="786"/>
      <w:bookmarkEnd w:id="787"/>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8" w:name="_CR6_3_9"/>
      <w:bookmarkStart w:id="789" w:name="_Toc20212291"/>
      <w:bookmarkStart w:id="790" w:name="_Toc27731646"/>
      <w:bookmarkStart w:id="791" w:name="_Toc36127424"/>
      <w:bookmarkStart w:id="792" w:name="_Toc45214530"/>
      <w:bookmarkStart w:id="793" w:name="_Toc51937669"/>
      <w:bookmarkStart w:id="794" w:name="_Toc51937978"/>
      <w:bookmarkStart w:id="795" w:name="_Toc92291165"/>
      <w:bookmarkStart w:id="796" w:name="_Toc193390819"/>
      <w:bookmarkEnd w:id="788"/>
      <w:r>
        <w:t>6.3.9</w:t>
      </w:r>
      <w:r>
        <w:tab/>
        <w:t>Configuration management document attribute creation or replacement procedure</w:t>
      </w:r>
      <w:bookmarkEnd w:id="789"/>
      <w:bookmarkEnd w:id="790"/>
      <w:bookmarkEnd w:id="791"/>
      <w:bookmarkEnd w:id="792"/>
      <w:bookmarkEnd w:id="793"/>
      <w:bookmarkEnd w:id="794"/>
      <w:bookmarkEnd w:id="795"/>
      <w:bookmarkEnd w:id="796"/>
    </w:p>
    <w:p w14:paraId="23282955" w14:textId="77777777" w:rsidR="00C367E9" w:rsidRDefault="00C367E9" w:rsidP="00C367E9">
      <w:pPr>
        <w:pStyle w:val="Heading4"/>
      </w:pPr>
      <w:bookmarkStart w:id="797" w:name="_CR6_3_9_1"/>
      <w:bookmarkStart w:id="798" w:name="_Toc20212292"/>
      <w:bookmarkStart w:id="799" w:name="_Toc27731647"/>
      <w:bookmarkStart w:id="800" w:name="_Toc36127425"/>
      <w:bookmarkStart w:id="801" w:name="_Toc45214531"/>
      <w:bookmarkStart w:id="802" w:name="_Toc51937670"/>
      <w:bookmarkStart w:id="803" w:name="_Toc51937979"/>
      <w:bookmarkStart w:id="804" w:name="_Toc92291166"/>
      <w:bookmarkStart w:id="805" w:name="_Toc193390820"/>
      <w:bookmarkEnd w:id="797"/>
      <w:r>
        <w:t>6.3.9.1</w:t>
      </w:r>
      <w:r>
        <w:tab/>
        <w:t>General</w:t>
      </w:r>
      <w:bookmarkEnd w:id="798"/>
      <w:bookmarkEnd w:id="799"/>
      <w:bookmarkEnd w:id="800"/>
      <w:bookmarkEnd w:id="801"/>
      <w:bookmarkEnd w:id="802"/>
      <w:bookmarkEnd w:id="803"/>
      <w:bookmarkEnd w:id="804"/>
      <w:bookmarkEnd w:id="805"/>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6" w:name="_CR6_3_9_2"/>
      <w:bookmarkStart w:id="807" w:name="_Toc20212293"/>
      <w:bookmarkStart w:id="808" w:name="_Toc27731648"/>
      <w:bookmarkStart w:id="809" w:name="_Toc36127426"/>
      <w:bookmarkStart w:id="810" w:name="_Toc45214532"/>
      <w:bookmarkStart w:id="811" w:name="_Toc51937671"/>
      <w:bookmarkStart w:id="812" w:name="_Toc51937980"/>
      <w:bookmarkStart w:id="813" w:name="_Toc92291167"/>
      <w:bookmarkStart w:id="814" w:name="_Toc193390821"/>
      <w:bookmarkEnd w:id="806"/>
      <w:r>
        <w:t>6.3.9.2</w:t>
      </w:r>
      <w:r>
        <w:tab/>
        <w:t>Client procedures</w:t>
      </w:r>
      <w:bookmarkEnd w:id="807"/>
      <w:bookmarkEnd w:id="808"/>
      <w:bookmarkEnd w:id="809"/>
      <w:bookmarkEnd w:id="810"/>
      <w:bookmarkEnd w:id="811"/>
      <w:bookmarkEnd w:id="812"/>
      <w:bookmarkEnd w:id="813"/>
      <w:bookmarkEnd w:id="814"/>
    </w:p>
    <w:p w14:paraId="5A76C052" w14:textId="77777777" w:rsidR="00C367E9" w:rsidRDefault="00C367E9" w:rsidP="00C367E9">
      <w:pPr>
        <w:pStyle w:val="Heading5"/>
      </w:pPr>
      <w:bookmarkStart w:id="815" w:name="_CR6_3_9_2_1"/>
      <w:bookmarkStart w:id="816" w:name="_Toc20212294"/>
      <w:bookmarkStart w:id="817" w:name="_Toc27731649"/>
      <w:bookmarkStart w:id="818" w:name="_Toc36127427"/>
      <w:bookmarkStart w:id="819" w:name="_Toc45214533"/>
      <w:bookmarkStart w:id="820" w:name="_Toc51937672"/>
      <w:bookmarkStart w:id="821" w:name="_Toc51937981"/>
      <w:bookmarkStart w:id="822" w:name="_Toc92291168"/>
      <w:bookmarkStart w:id="823" w:name="_Toc193390822"/>
      <w:bookmarkEnd w:id="815"/>
      <w:r>
        <w:t>6.3.9.2.1</w:t>
      </w:r>
      <w:r>
        <w:tab/>
        <w:t>General client procedures</w:t>
      </w:r>
      <w:bookmarkEnd w:id="816"/>
      <w:bookmarkEnd w:id="817"/>
      <w:bookmarkEnd w:id="818"/>
      <w:bookmarkEnd w:id="819"/>
      <w:bookmarkEnd w:id="820"/>
      <w:bookmarkEnd w:id="821"/>
      <w:bookmarkEnd w:id="822"/>
      <w:bookmarkEnd w:id="823"/>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4" w:name="_CR6_3_9_2_2"/>
      <w:bookmarkStart w:id="825" w:name="_Toc20212295"/>
      <w:bookmarkStart w:id="826" w:name="_Toc27731650"/>
      <w:bookmarkStart w:id="827" w:name="_Toc36127428"/>
      <w:bookmarkStart w:id="828" w:name="_Toc45214534"/>
      <w:bookmarkStart w:id="829" w:name="_Toc51937673"/>
      <w:bookmarkStart w:id="830" w:name="_Toc51937982"/>
      <w:bookmarkStart w:id="831" w:name="_Toc92291169"/>
      <w:bookmarkStart w:id="832" w:name="_Toc193390823"/>
      <w:bookmarkEnd w:id="824"/>
      <w:r>
        <w:t>6.3.9.2.2</w:t>
      </w:r>
      <w:r>
        <w:tab/>
        <w:t>Configuration management client procedures</w:t>
      </w:r>
      <w:bookmarkEnd w:id="825"/>
      <w:bookmarkEnd w:id="826"/>
      <w:bookmarkEnd w:id="827"/>
      <w:bookmarkEnd w:id="828"/>
      <w:bookmarkEnd w:id="829"/>
      <w:bookmarkEnd w:id="830"/>
      <w:bookmarkEnd w:id="831"/>
      <w:bookmarkEnd w:id="832"/>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3" w:name="_CR6_3_9_3"/>
      <w:bookmarkStart w:id="834" w:name="_Toc20212296"/>
      <w:bookmarkStart w:id="835" w:name="_Toc27731651"/>
      <w:bookmarkStart w:id="836" w:name="_Toc36127429"/>
      <w:bookmarkStart w:id="837" w:name="_Toc45214535"/>
      <w:bookmarkStart w:id="838" w:name="_Toc51937674"/>
      <w:bookmarkStart w:id="839" w:name="_Toc51937983"/>
      <w:bookmarkStart w:id="840" w:name="_Toc92291170"/>
      <w:bookmarkStart w:id="841" w:name="_Toc193390824"/>
      <w:bookmarkEnd w:id="833"/>
      <w:r>
        <w:t>6.3.9.3</w:t>
      </w:r>
      <w:r>
        <w:tab/>
        <w:t>Configuration management server procedures</w:t>
      </w:r>
      <w:bookmarkEnd w:id="834"/>
      <w:bookmarkEnd w:id="835"/>
      <w:bookmarkEnd w:id="836"/>
      <w:bookmarkEnd w:id="837"/>
      <w:bookmarkEnd w:id="838"/>
      <w:bookmarkEnd w:id="839"/>
      <w:bookmarkEnd w:id="840"/>
      <w:bookmarkEnd w:id="8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2" w:name="_CR6_3_10"/>
      <w:bookmarkStart w:id="843" w:name="_Toc20212297"/>
      <w:bookmarkStart w:id="844" w:name="_Toc27731652"/>
      <w:bookmarkStart w:id="845" w:name="_Toc36127430"/>
      <w:bookmarkStart w:id="846" w:name="_Toc45214536"/>
      <w:bookmarkStart w:id="847" w:name="_Toc51937675"/>
      <w:bookmarkStart w:id="848" w:name="_Toc51937984"/>
      <w:bookmarkStart w:id="849" w:name="_Toc92291171"/>
      <w:bookmarkStart w:id="850" w:name="_Toc193390825"/>
      <w:bookmarkEnd w:id="842"/>
      <w:r w:rsidRPr="00C11986">
        <w:rPr>
          <w:lang w:val="fr-FR"/>
        </w:rPr>
        <w:t>6.3.10</w:t>
      </w:r>
      <w:r w:rsidRPr="00C11986">
        <w:rPr>
          <w:lang w:val="fr-FR"/>
        </w:rPr>
        <w:tab/>
        <w:t>Configuration management document attribute deletion procedure</w:t>
      </w:r>
      <w:bookmarkEnd w:id="843"/>
      <w:bookmarkEnd w:id="844"/>
      <w:bookmarkEnd w:id="845"/>
      <w:bookmarkEnd w:id="846"/>
      <w:bookmarkEnd w:id="847"/>
      <w:bookmarkEnd w:id="848"/>
      <w:bookmarkEnd w:id="849"/>
      <w:bookmarkEnd w:id="850"/>
    </w:p>
    <w:p w14:paraId="30137400" w14:textId="77777777" w:rsidR="00C367E9" w:rsidRDefault="00C367E9" w:rsidP="00C367E9">
      <w:pPr>
        <w:pStyle w:val="Heading4"/>
      </w:pPr>
      <w:bookmarkStart w:id="851" w:name="_CR6_3_10_1"/>
      <w:bookmarkStart w:id="852" w:name="_Toc20212298"/>
      <w:bookmarkStart w:id="853" w:name="_Toc27731653"/>
      <w:bookmarkStart w:id="854" w:name="_Toc36127431"/>
      <w:bookmarkStart w:id="855" w:name="_Toc45214537"/>
      <w:bookmarkStart w:id="856" w:name="_Toc51937676"/>
      <w:bookmarkStart w:id="857" w:name="_Toc51937985"/>
      <w:bookmarkStart w:id="858" w:name="_Toc92291172"/>
      <w:bookmarkStart w:id="859" w:name="_Toc193390826"/>
      <w:bookmarkEnd w:id="851"/>
      <w:r>
        <w:t>6.3.10.1</w:t>
      </w:r>
      <w:r>
        <w:tab/>
        <w:t>General</w:t>
      </w:r>
      <w:bookmarkEnd w:id="852"/>
      <w:bookmarkEnd w:id="853"/>
      <w:bookmarkEnd w:id="854"/>
      <w:bookmarkEnd w:id="855"/>
      <w:bookmarkEnd w:id="856"/>
      <w:bookmarkEnd w:id="857"/>
      <w:bookmarkEnd w:id="858"/>
      <w:bookmarkEnd w:id="859"/>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0" w:name="_CR6_3_10_2"/>
      <w:bookmarkStart w:id="861" w:name="_Toc20212299"/>
      <w:bookmarkStart w:id="862" w:name="_Toc27731654"/>
      <w:bookmarkStart w:id="863" w:name="_Toc36127432"/>
      <w:bookmarkStart w:id="864" w:name="_Toc45214538"/>
      <w:bookmarkStart w:id="865" w:name="_Toc51937677"/>
      <w:bookmarkStart w:id="866" w:name="_Toc51937986"/>
      <w:bookmarkStart w:id="867" w:name="_Toc92291173"/>
      <w:bookmarkStart w:id="868" w:name="_Toc193390827"/>
      <w:bookmarkEnd w:id="860"/>
      <w:r>
        <w:lastRenderedPageBreak/>
        <w:t>6.3.10.2</w:t>
      </w:r>
      <w:r>
        <w:tab/>
        <w:t>Client procedures</w:t>
      </w:r>
      <w:bookmarkEnd w:id="861"/>
      <w:bookmarkEnd w:id="862"/>
      <w:bookmarkEnd w:id="863"/>
      <w:bookmarkEnd w:id="864"/>
      <w:bookmarkEnd w:id="865"/>
      <w:bookmarkEnd w:id="866"/>
      <w:bookmarkEnd w:id="867"/>
      <w:bookmarkEnd w:id="868"/>
    </w:p>
    <w:p w14:paraId="0D167AFF" w14:textId="77777777" w:rsidR="00C367E9" w:rsidRDefault="00C367E9" w:rsidP="00C367E9">
      <w:pPr>
        <w:pStyle w:val="Heading5"/>
      </w:pPr>
      <w:bookmarkStart w:id="869" w:name="_CR6_3_10_2_1"/>
      <w:bookmarkStart w:id="870" w:name="_Toc20212300"/>
      <w:bookmarkStart w:id="871" w:name="_Toc27731655"/>
      <w:bookmarkStart w:id="872" w:name="_Toc36127433"/>
      <w:bookmarkStart w:id="873" w:name="_Toc45214539"/>
      <w:bookmarkStart w:id="874" w:name="_Toc51937678"/>
      <w:bookmarkStart w:id="875" w:name="_Toc51937987"/>
      <w:bookmarkStart w:id="876" w:name="_Toc92291174"/>
      <w:bookmarkStart w:id="877" w:name="_Toc193390828"/>
      <w:bookmarkEnd w:id="869"/>
      <w:r>
        <w:t>6.3.10.2.1</w:t>
      </w:r>
      <w:r>
        <w:tab/>
        <w:t>General client procedures</w:t>
      </w:r>
      <w:bookmarkEnd w:id="870"/>
      <w:bookmarkEnd w:id="871"/>
      <w:bookmarkEnd w:id="872"/>
      <w:bookmarkEnd w:id="873"/>
      <w:bookmarkEnd w:id="874"/>
      <w:bookmarkEnd w:id="875"/>
      <w:bookmarkEnd w:id="876"/>
      <w:bookmarkEnd w:id="877"/>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8" w:name="_CR6_3_10_2_2"/>
      <w:bookmarkStart w:id="879" w:name="_Toc20212301"/>
      <w:bookmarkStart w:id="880" w:name="_Toc27731656"/>
      <w:bookmarkStart w:id="881" w:name="_Toc36127434"/>
      <w:bookmarkStart w:id="882" w:name="_Toc45214540"/>
      <w:bookmarkStart w:id="883" w:name="_Toc51937679"/>
      <w:bookmarkStart w:id="884" w:name="_Toc51937988"/>
      <w:bookmarkStart w:id="885" w:name="_Toc92291175"/>
      <w:bookmarkStart w:id="886" w:name="_Toc193390829"/>
      <w:bookmarkEnd w:id="878"/>
      <w:r>
        <w:t>6.3.10.2.2</w:t>
      </w:r>
      <w:r>
        <w:tab/>
        <w:t>Configuration management client procedures</w:t>
      </w:r>
      <w:bookmarkEnd w:id="879"/>
      <w:bookmarkEnd w:id="880"/>
      <w:bookmarkEnd w:id="881"/>
      <w:bookmarkEnd w:id="882"/>
      <w:bookmarkEnd w:id="883"/>
      <w:bookmarkEnd w:id="884"/>
      <w:bookmarkEnd w:id="885"/>
      <w:bookmarkEnd w:id="886"/>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7" w:name="_CR6_3_10_3"/>
      <w:bookmarkStart w:id="888" w:name="_Toc20212302"/>
      <w:bookmarkStart w:id="889" w:name="_Toc27731657"/>
      <w:bookmarkStart w:id="890" w:name="_Toc36127435"/>
      <w:bookmarkStart w:id="891" w:name="_Toc45214541"/>
      <w:bookmarkStart w:id="892" w:name="_Toc51937680"/>
      <w:bookmarkStart w:id="893" w:name="_Toc51937989"/>
      <w:bookmarkStart w:id="894" w:name="_Toc92291176"/>
      <w:bookmarkStart w:id="895" w:name="_Toc193390830"/>
      <w:bookmarkEnd w:id="887"/>
      <w:r>
        <w:t>6.3.10.3</w:t>
      </w:r>
      <w:r>
        <w:tab/>
        <w:t>Configuration management server procedures</w:t>
      </w:r>
      <w:bookmarkEnd w:id="888"/>
      <w:bookmarkEnd w:id="889"/>
      <w:bookmarkEnd w:id="890"/>
      <w:bookmarkEnd w:id="891"/>
      <w:bookmarkEnd w:id="892"/>
      <w:bookmarkEnd w:id="893"/>
      <w:bookmarkEnd w:id="894"/>
      <w:bookmarkEnd w:id="895"/>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6" w:name="_CR6_3_11"/>
      <w:bookmarkStart w:id="897" w:name="_Toc20212303"/>
      <w:bookmarkStart w:id="898" w:name="_Toc27731658"/>
      <w:bookmarkStart w:id="899" w:name="_Toc36127436"/>
      <w:bookmarkStart w:id="900" w:name="_Toc45214542"/>
      <w:bookmarkStart w:id="901" w:name="_Toc51937681"/>
      <w:bookmarkStart w:id="902" w:name="_Toc51937990"/>
      <w:bookmarkStart w:id="903" w:name="_Toc92291177"/>
      <w:bookmarkStart w:id="904" w:name="_Toc193390831"/>
      <w:bookmarkEnd w:id="896"/>
      <w:r>
        <w:t>6.3.11</w:t>
      </w:r>
      <w:r>
        <w:tab/>
        <w:t>Configuration management document attribute fetching procedure</w:t>
      </w:r>
      <w:bookmarkEnd w:id="897"/>
      <w:bookmarkEnd w:id="898"/>
      <w:bookmarkEnd w:id="899"/>
      <w:bookmarkEnd w:id="900"/>
      <w:bookmarkEnd w:id="901"/>
      <w:bookmarkEnd w:id="902"/>
      <w:bookmarkEnd w:id="903"/>
      <w:bookmarkEnd w:id="904"/>
    </w:p>
    <w:p w14:paraId="74C34343" w14:textId="77777777" w:rsidR="00C367E9" w:rsidRDefault="00C367E9" w:rsidP="00C367E9">
      <w:pPr>
        <w:pStyle w:val="Heading4"/>
      </w:pPr>
      <w:bookmarkStart w:id="905" w:name="_CR6_3_11_1"/>
      <w:bookmarkStart w:id="906" w:name="_Toc20212304"/>
      <w:bookmarkStart w:id="907" w:name="_Toc27731659"/>
      <w:bookmarkStart w:id="908" w:name="_Toc36127437"/>
      <w:bookmarkStart w:id="909" w:name="_Toc45214543"/>
      <w:bookmarkStart w:id="910" w:name="_Toc51937682"/>
      <w:bookmarkStart w:id="911" w:name="_Toc51937991"/>
      <w:bookmarkStart w:id="912" w:name="_Toc92291178"/>
      <w:bookmarkStart w:id="913" w:name="_Toc193390832"/>
      <w:bookmarkEnd w:id="905"/>
      <w:r>
        <w:t>6.3.11.1</w:t>
      </w:r>
      <w:r>
        <w:tab/>
        <w:t>General</w:t>
      </w:r>
      <w:bookmarkEnd w:id="906"/>
      <w:bookmarkEnd w:id="907"/>
      <w:bookmarkEnd w:id="908"/>
      <w:bookmarkEnd w:id="909"/>
      <w:bookmarkEnd w:id="910"/>
      <w:bookmarkEnd w:id="911"/>
      <w:bookmarkEnd w:id="912"/>
      <w:bookmarkEnd w:id="913"/>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4" w:name="_CR6_3_11_2"/>
      <w:bookmarkStart w:id="915" w:name="_Toc20212305"/>
      <w:bookmarkStart w:id="916" w:name="_Toc27731660"/>
      <w:bookmarkStart w:id="917" w:name="_Toc36127438"/>
      <w:bookmarkStart w:id="918" w:name="_Toc45214544"/>
      <w:bookmarkStart w:id="919" w:name="_Toc51937683"/>
      <w:bookmarkStart w:id="920" w:name="_Toc51937992"/>
      <w:bookmarkStart w:id="921" w:name="_Toc92291179"/>
      <w:bookmarkStart w:id="922" w:name="_Toc193390833"/>
      <w:bookmarkEnd w:id="914"/>
      <w:r>
        <w:t>6.3.11.2</w:t>
      </w:r>
      <w:r>
        <w:tab/>
        <w:t>Client procedures</w:t>
      </w:r>
      <w:bookmarkEnd w:id="915"/>
      <w:bookmarkEnd w:id="916"/>
      <w:bookmarkEnd w:id="917"/>
      <w:bookmarkEnd w:id="918"/>
      <w:bookmarkEnd w:id="919"/>
      <w:bookmarkEnd w:id="920"/>
      <w:bookmarkEnd w:id="921"/>
      <w:bookmarkEnd w:id="922"/>
    </w:p>
    <w:p w14:paraId="45C5C281" w14:textId="77777777" w:rsidR="00C367E9" w:rsidRDefault="00C367E9" w:rsidP="00C367E9">
      <w:pPr>
        <w:pStyle w:val="Heading5"/>
      </w:pPr>
      <w:bookmarkStart w:id="923" w:name="_CR6_3_11_2_1"/>
      <w:bookmarkStart w:id="924" w:name="_Toc20212306"/>
      <w:bookmarkStart w:id="925" w:name="_Toc27731661"/>
      <w:bookmarkStart w:id="926" w:name="_Toc36127439"/>
      <w:bookmarkStart w:id="927" w:name="_Toc45214545"/>
      <w:bookmarkStart w:id="928" w:name="_Toc51937684"/>
      <w:bookmarkStart w:id="929" w:name="_Toc51937993"/>
      <w:bookmarkStart w:id="930" w:name="_Toc92291180"/>
      <w:bookmarkStart w:id="931" w:name="_Toc193390834"/>
      <w:bookmarkEnd w:id="923"/>
      <w:r>
        <w:t>6.3.11.2.1</w:t>
      </w:r>
      <w:r>
        <w:tab/>
        <w:t>General client procedures</w:t>
      </w:r>
      <w:bookmarkEnd w:id="924"/>
      <w:bookmarkEnd w:id="925"/>
      <w:bookmarkEnd w:id="926"/>
      <w:bookmarkEnd w:id="927"/>
      <w:bookmarkEnd w:id="928"/>
      <w:bookmarkEnd w:id="929"/>
      <w:bookmarkEnd w:id="930"/>
      <w:bookmarkEnd w:id="93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2" w:name="_CR6_3_11_2_2"/>
      <w:bookmarkStart w:id="933" w:name="_Toc20212307"/>
      <w:bookmarkStart w:id="934" w:name="_Toc27731662"/>
      <w:bookmarkStart w:id="935" w:name="_Toc36127440"/>
      <w:bookmarkStart w:id="936" w:name="_Toc45214546"/>
      <w:bookmarkStart w:id="937" w:name="_Toc51937685"/>
      <w:bookmarkStart w:id="938" w:name="_Toc51937994"/>
      <w:bookmarkStart w:id="939" w:name="_Toc92291181"/>
      <w:bookmarkStart w:id="940" w:name="_Toc193390835"/>
      <w:bookmarkEnd w:id="932"/>
      <w:r>
        <w:t>6.3.11.2.2</w:t>
      </w:r>
      <w:r>
        <w:tab/>
        <w:t>Configuration management client procedures</w:t>
      </w:r>
      <w:bookmarkEnd w:id="933"/>
      <w:bookmarkEnd w:id="934"/>
      <w:bookmarkEnd w:id="935"/>
      <w:bookmarkEnd w:id="936"/>
      <w:bookmarkEnd w:id="937"/>
      <w:bookmarkEnd w:id="938"/>
      <w:bookmarkEnd w:id="939"/>
      <w:bookmarkEnd w:id="94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1" w:name="_CR6_3_11_2_3"/>
      <w:bookmarkStart w:id="942" w:name="_Toc20212308"/>
      <w:bookmarkStart w:id="943" w:name="_Toc27731663"/>
      <w:bookmarkStart w:id="944" w:name="_Toc36127441"/>
      <w:bookmarkStart w:id="945" w:name="_Toc45214547"/>
      <w:bookmarkStart w:id="946" w:name="_Toc51937686"/>
      <w:bookmarkStart w:id="947" w:name="_Toc51937995"/>
      <w:bookmarkStart w:id="948" w:name="_Toc92291182"/>
      <w:bookmarkStart w:id="949" w:name="_Toc193390836"/>
      <w:bookmarkEnd w:id="941"/>
      <w:r>
        <w:t>6.3.11.2.3</w:t>
      </w:r>
      <w:r>
        <w:tab/>
        <w:t>MCS server procedures</w:t>
      </w:r>
      <w:bookmarkEnd w:id="942"/>
      <w:bookmarkEnd w:id="943"/>
      <w:bookmarkEnd w:id="944"/>
      <w:bookmarkEnd w:id="945"/>
      <w:bookmarkEnd w:id="946"/>
      <w:bookmarkEnd w:id="947"/>
      <w:bookmarkEnd w:id="948"/>
      <w:bookmarkEnd w:id="949"/>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0" w:name="_CR6_3_11_3"/>
      <w:bookmarkStart w:id="951" w:name="_Toc20212309"/>
      <w:bookmarkStart w:id="952" w:name="_Toc27731664"/>
      <w:bookmarkStart w:id="953" w:name="_Toc36127442"/>
      <w:bookmarkStart w:id="954" w:name="_Toc45214548"/>
      <w:bookmarkStart w:id="955" w:name="_Toc51937687"/>
      <w:bookmarkStart w:id="956" w:name="_Toc51937996"/>
      <w:bookmarkStart w:id="957" w:name="_Toc92291183"/>
      <w:bookmarkStart w:id="958" w:name="_Toc193390837"/>
      <w:bookmarkEnd w:id="950"/>
      <w:r>
        <w:t>6.3.11.3</w:t>
      </w:r>
      <w:r>
        <w:tab/>
        <w:t>Configuration management server procedures</w:t>
      </w:r>
      <w:bookmarkEnd w:id="951"/>
      <w:bookmarkEnd w:id="952"/>
      <w:bookmarkEnd w:id="953"/>
      <w:bookmarkEnd w:id="954"/>
      <w:bookmarkEnd w:id="955"/>
      <w:bookmarkEnd w:id="956"/>
      <w:bookmarkEnd w:id="957"/>
      <w:bookmarkEnd w:id="958"/>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59" w:name="_CR6_3_12"/>
      <w:bookmarkStart w:id="960" w:name="_Toc20212310"/>
      <w:bookmarkStart w:id="961" w:name="_Toc27731665"/>
      <w:bookmarkStart w:id="962" w:name="_Toc36127443"/>
      <w:bookmarkStart w:id="963" w:name="_Toc45214549"/>
      <w:bookmarkStart w:id="964" w:name="_Toc51937688"/>
      <w:bookmarkStart w:id="965" w:name="_Toc51937997"/>
      <w:bookmarkStart w:id="966" w:name="_Toc92291184"/>
      <w:bookmarkStart w:id="967" w:name="_Toc193390838"/>
      <w:bookmarkEnd w:id="959"/>
      <w:r>
        <w:lastRenderedPageBreak/>
        <w:t>6.3.12</w:t>
      </w:r>
      <w:r>
        <w:tab/>
        <w:t>Configuration management document namespace binding fetching procedure</w:t>
      </w:r>
      <w:bookmarkEnd w:id="960"/>
      <w:bookmarkEnd w:id="961"/>
      <w:bookmarkEnd w:id="962"/>
      <w:bookmarkEnd w:id="963"/>
      <w:bookmarkEnd w:id="964"/>
      <w:bookmarkEnd w:id="965"/>
      <w:bookmarkEnd w:id="966"/>
      <w:bookmarkEnd w:id="967"/>
    </w:p>
    <w:p w14:paraId="27D90987" w14:textId="77777777" w:rsidR="00C367E9" w:rsidRDefault="00C367E9" w:rsidP="00C367E9">
      <w:pPr>
        <w:pStyle w:val="Heading4"/>
      </w:pPr>
      <w:bookmarkStart w:id="968" w:name="_CR6_3_12_1"/>
      <w:bookmarkStart w:id="969" w:name="_Toc20212311"/>
      <w:bookmarkStart w:id="970" w:name="_Toc27731666"/>
      <w:bookmarkStart w:id="971" w:name="_Toc36127444"/>
      <w:bookmarkStart w:id="972" w:name="_Toc45214550"/>
      <w:bookmarkStart w:id="973" w:name="_Toc51937689"/>
      <w:bookmarkStart w:id="974" w:name="_Toc51937998"/>
      <w:bookmarkStart w:id="975" w:name="_Toc92291185"/>
      <w:bookmarkStart w:id="976" w:name="_Toc193390839"/>
      <w:bookmarkEnd w:id="968"/>
      <w:r>
        <w:t>6.3.12.1</w:t>
      </w:r>
      <w:r>
        <w:tab/>
        <w:t>General</w:t>
      </w:r>
      <w:bookmarkEnd w:id="969"/>
      <w:bookmarkEnd w:id="970"/>
      <w:bookmarkEnd w:id="971"/>
      <w:bookmarkEnd w:id="972"/>
      <w:bookmarkEnd w:id="973"/>
      <w:bookmarkEnd w:id="974"/>
      <w:bookmarkEnd w:id="975"/>
      <w:bookmarkEnd w:id="976"/>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7" w:name="_CR6_3_12_2"/>
      <w:bookmarkStart w:id="978" w:name="_Toc20212312"/>
      <w:bookmarkStart w:id="979" w:name="_Toc27731667"/>
      <w:bookmarkStart w:id="980" w:name="_Toc36127445"/>
      <w:bookmarkStart w:id="981" w:name="_Toc45214551"/>
      <w:bookmarkStart w:id="982" w:name="_Toc51937690"/>
      <w:bookmarkStart w:id="983" w:name="_Toc51937999"/>
      <w:bookmarkStart w:id="984" w:name="_Toc92291186"/>
      <w:bookmarkStart w:id="985" w:name="_Toc193390840"/>
      <w:bookmarkEnd w:id="977"/>
      <w:r>
        <w:t>6.3.12.2</w:t>
      </w:r>
      <w:r>
        <w:tab/>
        <w:t>Client procedures</w:t>
      </w:r>
      <w:bookmarkEnd w:id="978"/>
      <w:bookmarkEnd w:id="979"/>
      <w:bookmarkEnd w:id="980"/>
      <w:bookmarkEnd w:id="981"/>
      <w:bookmarkEnd w:id="982"/>
      <w:bookmarkEnd w:id="983"/>
      <w:bookmarkEnd w:id="984"/>
      <w:bookmarkEnd w:id="985"/>
    </w:p>
    <w:p w14:paraId="36434762" w14:textId="77777777" w:rsidR="00C367E9" w:rsidRDefault="00C367E9" w:rsidP="00C367E9">
      <w:pPr>
        <w:pStyle w:val="Heading5"/>
      </w:pPr>
      <w:bookmarkStart w:id="986" w:name="_CR6_3_12_2_1"/>
      <w:bookmarkStart w:id="987" w:name="_Toc20212313"/>
      <w:bookmarkStart w:id="988" w:name="_Toc27731668"/>
      <w:bookmarkStart w:id="989" w:name="_Toc36127446"/>
      <w:bookmarkStart w:id="990" w:name="_Toc45214552"/>
      <w:bookmarkStart w:id="991" w:name="_Toc51937691"/>
      <w:bookmarkStart w:id="992" w:name="_Toc51938000"/>
      <w:bookmarkStart w:id="993" w:name="_Toc92291187"/>
      <w:bookmarkStart w:id="994" w:name="_Toc193390841"/>
      <w:bookmarkEnd w:id="986"/>
      <w:r>
        <w:t>6.3.12.2.1</w:t>
      </w:r>
      <w:r>
        <w:tab/>
        <w:t>General client procedures</w:t>
      </w:r>
      <w:bookmarkEnd w:id="987"/>
      <w:bookmarkEnd w:id="988"/>
      <w:bookmarkEnd w:id="989"/>
      <w:bookmarkEnd w:id="990"/>
      <w:bookmarkEnd w:id="991"/>
      <w:bookmarkEnd w:id="992"/>
      <w:bookmarkEnd w:id="993"/>
      <w:bookmarkEnd w:id="994"/>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5" w:name="_CR6_3_12_2_2"/>
      <w:bookmarkStart w:id="996" w:name="_Toc20212314"/>
      <w:bookmarkStart w:id="997" w:name="_Toc27731669"/>
      <w:bookmarkStart w:id="998" w:name="_Toc36127447"/>
      <w:bookmarkStart w:id="999" w:name="_Toc45214553"/>
      <w:bookmarkStart w:id="1000" w:name="_Toc51937692"/>
      <w:bookmarkStart w:id="1001" w:name="_Toc51938001"/>
      <w:bookmarkStart w:id="1002" w:name="_Toc92291188"/>
      <w:bookmarkStart w:id="1003" w:name="_Toc193390842"/>
      <w:bookmarkEnd w:id="995"/>
      <w:r>
        <w:t>6.3.12.2.2</w:t>
      </w:r>
      <w:r>
        <w:tab/>
        <w:t>Configuration management client procedures</w:t>
      </w:r>
      <w:bookmarkEnd w:id="996"/>
      <w:bookmarkEnd w:id="997"/>
      <w:bookmarkEnd w:id="998"/>
      <w:bookmarkEnd w:id="999"/>
      <w:bookmarkEnd w:id="1000"/>
      <w:bookmarkEnd w:id="1001"/>
      <w:bookmarkEnd w:id="1002"/>
      <w:bookmarkEnd w:id="1003"/>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4" w:name="_CR6_3_12_2_3"/>
      <w:bookmarkStart w:id="1005" w:name="_Toc20212315"/>
      <w:bookmarkStart w:id="1006" w:name="_Toc27731670"/>
      <w:bookmarkStart w:id="1007" w:name="_Toc36127448"/>
      <w:bookmarkStart w:id="1008" w:name="_Toc45214554"/>
      <w:bookmarkStart w:id="1009" w:name="_Toc51937693"/>
      <w:bookmarkStart w:id="1010" w:name="_Toc51938002"/>
      <w:bookmarkStart w:id="1011" w:name="_Toc92291189"/>
      <w:bookmarkStart w:id="1012" w:name="_Toc193390843"/>
      <w:bookmarkEnd w:id="1004"/>
      <w:r>
        <w:t>6.3.12.2.3</w:t>
      </w:r>
      <w:r>
        <w:tab/>
        <w:t>MCS server procedures</w:t>
      </w:r>
      <w:bookmarkEnd w:id="1005"/>
      <w:bookmarkEnd w:id="1006"/>
      <w:bookmarkEnd w:id="1007"/>
      <w:bookmarkEnd w:id="1008"/>
      <w:bookmarkEnd w:id="1009"/>
      <w:bookmarkEnd w:id="1010"/>
      <w:bookmarkEnd w:id="1011"/>
      <w:bookmarkEnd w:id="1012"/>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3" w:name="_CR6_3_12_3"/>
      <w:bookmarkStart w:id="1014" w:name="_Toc20212316"/>
      <w:bookmarkStart w:id="1015" w:name="_Toc27731671"/>
      <w:bookmarkStart w:id="1016" w:name="_Toc36127449"/>
      <w:bookmarkStart w:id="1017" w:name="_Toc45214555"/>
      <w:bookmarkStart w:id="1018" w:name="_Toc51937694"/>
      <w:bookmarkStart w:id="1019" w:name="_Toc51938003"/>
      <w:bookmarkStart w:id="1020" w:name="_Toc92291190"/>
      <w:bookmarkStart w:id="1021" w:name="_Toc193390844"/>
      <w:bookmarkEnd w:id="1013"/>
      <w:r>
        <w:t>6.3.12.3</w:t>
      </w:r>
      <w:r>
        <w:tab/>
        <w:t>Configuration management server procedures</w:t>
      </w:r>
      <w:bookmarkEnd w:id="1014"/>
      <w:bookmarkEnd w:id="1015"/>
      <w:bookmarkEnd w:id="1016"/>
      <w:bookmarkEnd w:id="1017"/>
      <w:bookmarkEnd w:id="1018"/>
      <w:bookmarkEnd w:id="1019"/>
      <w:bookmarkEnd w:id="1020"/>
      <w:bookmarkEnd w:id="102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2" w:name="_CR6_3_13"/>
      <w:bookmarkStart w:id="1023" w:name="_Toc20212317"/>
      <w:bookmarkStart w:id="1024" w:name="_Toc27731672"/>
      <w:bookmarkStart w:id="1025" w:name="_Toc36127450"/>
      <w:bookmarkStart w:id="1026" w:name="_Toc45214556"/>
      <w:bookmarkStart w:id="1027" w:name="_Toc51937695"/>
      <w:bookmarkStart w:id="1028" w:name="_Toc51938004"/>
      <w:bookmarkStart w:id="1029" w:name="_Toc92291191"/>
      <w:bookmarkStart w:id="1030" w:name="_Toc193390845"/>
      <w:bookmarkEnd w:id="1022"/>
      <w:r>
        <w:t>6.3.13</w:t>
      </w:r>
      <w:r>
        <w:tab/>
        <w:t>Configuration management subscription and notification procedure</w:t>
      </w:r>
      <w:bookmarkEnd w:id="1023"/>
      <w:bookmarkEnd w:id="1024"/>
      <w:bookmarkEnd w:id="1025"/>
      <w:bookmarkEnd w:id="1026"/>
      <w:bookmarkEnd w:id="1027"/>
      <w:bookmarkEnd w:id="1028"/>
      <w:bookmarkEnd w:id="1029"/>
      <w:bookmarkEnd w:id="1030"/>
    </w:p>
    <w:p w14:paraId="4F58B428" w14:textId="77777777" w:rsidR="00C367E9" w:rsidRDefault="00C367E9" w:rsidP="00C367E9">
      <w:pPr>
        <w:pStyle w:val="Heading4"/>
      </w:pPr>
      <w:bookmarkStart w:id="1031" w:name="_CR6_3_13_1"/>
      <w:bookmarkStart w:id="1032" w:name="_Toc20212318"/>
      <w:bookmarkStart w:id="1033" w:name="_Toc27731673"/>
      <w:bookmarkStart w:id="1034" w:name="_Toc36127451"/>
      <w:bookmarkStart w:id="1035" w:name="_Toc45214557"/>
      <w:bookmarkStart w:id="1036" w:name="_Toc51937696"/>
      <w:bookmarkStart w:id="1037" w:name="_Toc51938005"/>
      <w:bookmarkStart w:id="1038" w:name="_Toc92291192"/>
      <w:bookmarkStart w:id="1039" w:name="_Toc193390846"/>
      <w:bookmarkEnd w:id="1031"/>
      <w:r>
        <w:t>6.3.13.1</w:t>
      </w:r>
      <w:r>
        <w:tab/>
        <w:t>General</w:t>
      </w:r>
      <w:bookmarkEnd w:id="1032"/>
      <w:bookmarkEnd w:id="1033"/>
      <w:bookmarkEnd w:id="1034"/>
      <w:bookmarkEnd w:id="1035"/>
      <w:bookmarkEnd w:id="1036"/>
      <w:bookmarkEnd w:id="1037"/>
      <w:bookmarkEnd w:id="1038"/>
      <w:bookmarkEnd w:id="1039"/>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0" w:name="_CR6_3_13_2"/>
      <w:bookmarkStart w:id="1041" w:name="_Toc20212319"/>
      <w:bookmarkStart w:id="1042" w:name="_Toc27731674"/>
      <w:bookmarkStart w:id="1043" w:name="_Toc36127452"/>
      <w:bookmarkStart w:id="1044" w:name="_Toc45214558"/>
      <w:bookmarkStart w:id="1045" w:name="_Toc51937697"/>
      <w:bookmarkStart w:id="1046" w:name="_Toc51938006"/>
      <w:bookmarkStart w:id="1047" w:name="_Toc92291193"/>
      <w:bookmarkStart w:id="1048" w:name="_Toc193390847"/>
      <w:bookmarkEnd w:id="1040"/>
      <w:r>
        <w:t>6.3.13.2</w:t>
      </w:r>
      <w:r>
        <w:tab/>
        <w:t>Client procedures</w:t>
      </w:r>
      <w:bookmarkEnd w:id="1041"/>
      <w:bookmarkEnd w:id="1042"/>
      <w:bookmarkEnd w:id="1043"/>
      <w:bookmarkEnd w:id="1044"/>
      <w:bookmarkEnd w:id="1045"/>
      <w:bookmarkEnd w:id="1046"/>
      <w:bookmarkEnd w:id="1047"/>
      <w:bookmarkEnd w:id="1048"/>
    </w:p>
    <w:p w14:paraId="06AD19FB" w14:textId="77777777" w:rsidR="00C367E9" w:rsidRPr="00986001" w:rsidRDefault="00C367E9" w:rsidP="00C367E9">
      <w:pPr>
        <w:pStyle w:val="Heading5"/>
      </w:pPr>
      <w:bookmarkStart w:id="1049" w:name="_CR6_3_13_2_1"/>
      <w:bookmarkStart w:id="1050" w:name="_Toc20212320"/>
      <w:bookmarkStart w:id="1051" w:name="_Toc27731675"/>
      <w:bookmarkStart w:id="1052" w:name="_Toc36127453"/>
      <w:bookmarkStart w:id="1053" w:name="_Toc45214559"/>
      <w:bookmarkStart w:id="1054" w:name="_Toc51937698"/>
      <w:bookmarkStart w:id="1055" w:name="_Toc51938007"/>
      <w:bookmarkStart w:id="1056" w:name="_Toc92291194"/>
      <w:bookmarkStart w:id="1057" w:name="_Toc193390848"/>
      <w:bookmarkEnd w:id="1049"/>
      <w:r w:rsidRPr="00986001">
        <w:t>6.3.</w:t>
      </w:r>
      <w:r>
        <w:t>13</w:t>
      </w:r>
      <w:r w:rsidRPr="00986001">
        <w:t>.2.1</w:t>
      </w:r>
      <w:r w:rsidRPr="00986001">
        <w:tab/>
        <w:t xml:space="preserve">General client </w:t>
      </w:r>
      <w:r>
        <w:t xml:space="preserve">(GC) </w:t>
      </w:r>
      <w:r w:rsidRPr="00986001">
        <w:t>procedures</w:t>
      </w:r>
      <w:bookmarkEnd w:id="1050"/>
      <w:bookmarkEnd w:id="1051"/>
      <w:bookmarkEnd w:id="1052"/>
      <w:bookmarkEnd w:id="1053"/>
      <w:bookmarkEnd w:id="1054"/>
      <w:bookmarkEnd w:id="1055"/>
      <w:bookmarkEnd w:id="1056"/>
      <w:bookmarkEnd w:id="1057"/>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8" w:name="_CR6_3_13_2_2"/>
      <w:bookmarkStart w:id="1059" w:name="_Toc20212321"/>
      <w:bookmarkStart w:id="1060" w:name="_Toc27731676"/>
      <w:bookmarkStart w:id="1061" w:name="_Toc36127454"/>
      <w:bookmarkStart w:id="1062" w:name="_Toc45214560"/>
      <w:bookmarkStart w:id="1063" w:name="_Toc51937699"/>
      <w:bookmarkStart w:id="1064" w:name="_Toc51938008"/>
      <w:bookmarkStart w:id="1065" w:name="_Toc92291195"/>
      <w:bookmarkStart w:id="1066" w:name="_Toc193390849"/>
      <w:bookmarkEnd w:id="1058"/>
      <w:r w:rsidRPr="00986001">
        <w:t>6.3.</w:t>
      </w:r>
      <w:r>
        <w:t>13</w:t>
      </w:r>
      <w:r w:rsidRPr="00986001">
        <w:t>.2.2</w:t>
      </w:r>
      <w:r w:rsidRPr="00986001">
        <w:tab/>
      </w:r>
      <w:r>
        <w:t>Configuration</w:t>
      </w:r>
      <w:r w:rsidRPr="00986001">
        <w:t xml:space="preserve"> management client procedures</w:t>
      </w:r>
      <w:bookmarkEnd w:id="1059"/>
      <w:bookmarkEnd w:id="1060"/>
      <w:bookmarkEnd w:id="1061"/>
      <w:bookmarkEnd w:id="1062"/>
      <w:bookmarkEnd w:id="1063"/>
      <w:bookmarkEnd w:id="1064"/>
      <w:bookmarkEnd w:id="1065"/>
      <w:bookmarkEnd w:id="1066"/>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7" w:name="_CR6_3_13_2_3"/>
      <w:bookmarkStart w:id="1068" w:name="_Toc20212322"/>
      <w:bookmarkStart w:id="1069" w:name="_Toc27731677"/>
      <w:bookmarkStart w:id="1070" w:name="_Toc36127455"/>
      <w:bookmarkStart w:id="1071" w:name="_Toc45214561"/>
      <w:bookmarkStart w:id="1072" w:name="_Toc51937700"/>
      <w:bookmarkStart w:id="1073" w:name="_Toc51938009"/>
      <w:bookmarkStart w:id="1074" w:name="_Toc92291196"/>
      <w:bookmarkStart w:id="1075" w:name="_Toc193390850"/>
      <w:bookmarkEnd w:id="1067"/>
      <w:r w:rsidRPr="00986001">
        <w:t>6.3.</w:t>
      </w:r>
      <w:r>
        <w:t>13</w:t>
      </w:r>
      <w:r w:rsidRPr="00986001">
        <w:t>.2.3</w:t>
      </w:r>
      <w:r w:rsidRPr="00986001">
        <w:tab/>
      </w:r>
      <w:r>
        <w:t>MCS</w:t>
      </w:r>
      <w:r w:rsidRPr="00986001">
        <w:t xml:space="preserve"> server procedures</w:t>
      </w:r>
      <w:bookmarkEnd w:id="1068"/>
      <w:bookmarkEnd w:id="1069"/>
      <w:bookmarkEnd w:id="1070"/>
      <w:bookmarkEnd w:id="1071"/>
      <w:bookmarkEnd w:id="1072"/>
      <w:bookmarkEnd w:id="1073"/>
      <w:bookmarkEnd w:id="1074"/>
      <w:bookmarkEnd w:id="1075"/>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6" w:name="_CR6_3_13_3"/>
      <w:bookmarkStart w:id="1077" w:name="_Toc20212323"/>
      <w:bookmarkStart w:id="1078" w:name="_Toc27731678"/>
      <w:bookmarkStart w:id="1079" w:name="_Toc36127456"/>
      <w:bookmarkStart w:id="1080" w:name="_Toc45214562"/>
      <w:bookmarkStart w:id="1081" w:name="_Toc51937701"/>
      <w:bookmarkStart w:id="1082" w:name="_Toc51938010"/>
      <w:bookmarkStart w:id="1083" w:name="_Toc92291197"/>
      <w:bookmarkStart w:id="1084" w:name="_Toc193390851"/>
      <w:bookmarkEnd w:id="1076"/>
      <w:r w:rsidRPr="00986001">
        <w:t>6.3.</w:t>
      </w:r>
      <w:r>
        <w:t>13</w:t>
      </w:r>
      <w:r w:rsidRPr="00986001">
        <w:t>.3</w:t>
      </w:r>
      <w:r w:rsidRPr="00986001">
        <w:tab/>
      </w:r>
      <w:r>
        <w:t>Configuration</w:t>
      </w:r>
      <w:r w:rsidRPr="00986001">
        <w:t xml:space="preserve"> management server procedures</w:t>
      </w:r>
      <w:bookmarkEnd w:id="1077"/>
      <w:bookmarkEnd w:id="1078"/>
      <w:bookmarkEnd w:id="1079"/>
      <w:bookmarkEnd w:id="1080"/>
      <w:bookmarkEnd w:id="1081"/>
      <w:bookmarkEnd w:id="1082"/>
      <w:bookmarkEnd w:id="1083"/>
      <w:bookmarkEnd w:id="1084"/>
    </w:p>
    <w:p w14:paraId="19AA3CD5" w14:textId="77777777" w:rsidR="00C367E9" w:rsidRDefault="00C367E9" w:rsidP="00C367E9">
      <w:pPr>
        <w:pStyle w:val="Heading5"/>
      </w:pPr>
      <w:bookmarkStart w:id="1085" w:name="_CR6_3_13_3_1"/>
      <w:bookmarkStart w:id="1086" w:name="_Toc20212324"/>
      <w:bookmarkStart w:id="1087" w:name="_Toc27731679"/>
      <w:bookmarkStart w:id="1088" w:name="_Toc36127457"/>
      <w:bookmarkStart w:id="1089" w:name="_Toc45214563"/>
      <w:bookmarkStart w:id="1090" w:name="_Toc51937702"/>
      <w:bookmarkStart w:id="1091" w:name="_Toc51938011"/>
      <w:bookmarkStart w:id="1092" w:name="_Toc92291198"/>
      <w:bookmarkStart w:id="1093" w:name="_Toc193390852"/>
      <w:bookmarkEnd w:id="1085"/>
      <w:r>
        <w:t>6.3.13.3.1</w:t>
      </w:r>
      <w:r>
        <w:tab/>
        <w:t>General</w:t>
      </w:r>
      <w:bookmarkEnd w:id="1086"/>
      <w:bookmarkEnd w:id="1087"/>
      <w:bookmarkEnd w:id="1088"/>
      <w:bookmarkEnd w:id="1089"/>
      <w:bookmarkEnd w:id="1090"/>
      <w:bookmarkEnd w:id="1091"/>
      <w:bookmarkEnd w:id="1092"/>
      <w:bookmarkEnd w:id="1093"/>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4" w:name="_CR6_3_13_3_2"/>
      <w:bookmarkStart w:id="1095" w:name="_Toc20212325"/>
      <w:bookmarkStart w:id="1096" w:name="_Toc27731680"/>
      <w:bookmarkStart w:id="1097" w:name="_Toc36127458"/>
      <w:bookmarkStart w:id="1098" w:name="_Toc45214564"/>
      <w:bookmarkStart w:id="1099" w:name="_Toc51937703"/>
      <w:bookmarkStart w:id="1100" w:name="_Toc51938012"/>
      <w:bookmarkStart w:id="1101" w:name="_Toc92291199"/>
      <w:bookmarkStart w:id="1102" w:name="_Toc193390853"/>
      <w:bookmarkEnd w:id="1094"/>
      <w:r>
        <w:t>6.3.13.3.2</w:t>
      </w:r>
      <w:r>
        <w:tab/>
        <w:t>Procedures for CMS</w:t>
      </w:r>
      <w:r w:rsidRPr="0073469F">
        <w:t xml:space="preserve"> </w:t>
      </w:r>
      <w:r>
        <w:t>performing the subscription function</w:t>
      </w:r>
      <w:bookmarkEnd w:id="1095"/>
      <w:bookmarkEnd w:id="1096"/>
      <w:bookmarkEnd w:id="1097"/>
      <w:bookmarkEnd w:id="1098"/>
      <w:bookmarkEnd w:id="1099"/>
      <w:bookmarkEnd w:id="1100"/>
      <w:bookmarkEnd w:id="1101"/>
      <w:bookmarkEnd w:id="1102"/>
    </w:p>
    <w:p w14:paraId="373DA573" w14:textId="77777777" w:rsidR="00C367E9" w:rsidRPr="006A63F0" w:rsidRDefault="00C367E9" w:rsidP="00C367E9">
      <w:pPr>
        <w:pStyle w:val="Heading6"/>
      </w:pPr>
      <w:bookmarkStart w:id="1103" w:name="_CR6_3_13_3_2_1"/>
      <w:bookmarkStart w:id="1104" w:name="_Toc20212326"/>
      <w:bookmarkStart w:id="1105" w:name="_Toc27731681"/>
      <w:bookmarkStart w:id="1106" w:name="_Toc36127459"/>
      <w:bookmarkStart w:id="1107" w:name="_Toc45214565"/>
      <w:bookmarkStart w:id="1108" w:name="_Toc51937704"/>
      <w:bookmarkStart w:id="1109" w:name="_Toc51938013"/>
      <w:bookmarkStart w:id="1110" w:name="_Toc92291200"/>
      <w:bookmarkStart w:id="1111" w:name="_Toc193390854"/>
      <w:bookmarkEnd w:id="1103"/>
      <w:r>
        <w:t>6.3.13.3.2.1</w:t>
      </w:r>
      <w:r>
        <w:tab/>
        <w:t>General</w:t>
      </w:r>
      <w:bookmarkEnd w:id="1104"/>
      <w:bookmarkEnd w:id="1105"/>
      <w:bookmarkEnd w:id="1106"/>
      <w:bookmarkEnd w:id="1107"/>
      <w:bookmarkEnd w:id="1108"/>
      <w:bookmarkEnd w:id="1109"/>
      <w:bookmarkEnd w:id="1110"/>
      <w:bookmarkEnd w:id="111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2" w:name="_CR6_3_13_3_2_2"/>
      <w:bookmarkStart w:id="1113" w:name="_Toc20212327"/>
      <w:bookmarkStart w:id="1114" w:name="_Toc27731682"/>
      <w:bookmarkStart w:id="1115" w:name="_Toc36127460"/>
      <w:bookmarkStart w:id="1116" w:name="_Toc45214566"/>
      <w:bookmarkStart w:id="1117" w:name="_Toc51937705"/>
      <w:bookmarkStart w:id="1118" w:name="_Toc51938014"/>
      <w:bookmarkStart w:id="1119" w:name="_Toc92291201"/>
      <w:bookmarkStart w:id="1120" w:name="_Toc193390855"/>
      <w:bookmarkEnd w:id="1112"/>
      <w:r>
        <w:t>6.3.13.3.2.2</w:t>
      </w:r>
      <w:r>
        <w:tab/>
        <w:t>CMC originated subscription proxy procedure</w:t>
      </w:r>
      <w:bookmarkEnd w:id="1113"/>
      <w:bookmarkEnd w:id="1114"/>
      <w:bookmarkEnd w:id="1115"/>
      <w:bookmarkEnd w:id="1116"/>
      <w:bookmarkEnd w:id="1117"/>
      <w:bookmarkEnd w:id="1118"/>
      <w:bookmarkEnd w:id="1119"/>
      <w:bookmarkEnd w:id="112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1" w:name="_CR6_3_13_3_2_3"/>
      <w:bookmarkStart w:id="1122" w:name="_Toc20212328"/>
      <w:bookmarkStart w:id="1123" w:name="_Toc27731683"/>
      <w:bookmarkStart w:id="1124" w:name="_Toc36127461"/>
      <w:bookmarkStart w:id="1125" w:name="_Toc45214567"/>
      <w:bookmarkStart w:id="1126" w:name="_Toc51937706"/>
      <w:bookmarkStart w:id="1127" w:name="_Toc51938015"/>
      <w:bookmarkStart w:id="1128" w:name="_Toc92291202"/>
      <w:bookmarkStart w:id="1129" w:name="_Toc193390856"/>
      <w:bookmarkEnd w:id="1121"/>
      <w:r>
        <w:t>6.3.13.3.2.3</w:t>
      </w:r>
      <w:r>
        <w:tab/>
        <w:t>CMC originated subscription procedure</w:t>
      </w:r>
      <w:bookmarkEnd w:id="1122"/>
      <w:bookmarkEnd w:id="1123"/>
      <w:bookmarkEnd w:id="1124"/>
      <w:bookmarkEnd w:id="1125"/>
      <w:bookmarkEnd w:id="1126"/>
      <w:bookmarkEnd w:id="1127"/>
      <w:bookmarkEnd w:id="1128"/>
      <w:bookmarkEnd w:id="1129"/>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0" w:name="_CR6_3_13_3_2_4"/>
      <w:bookmarkStart w:id="1131" w:name="_Toc20212329"/>
      <w:bookmarkStart w:id="1132" w:name="_Toc27731684"/>
      <w:bookmarkStart w:id="1133" w:name="_Toc36127462"/>
      <w:bookmarkStart w:id="1134" w:name="_Toc45214568"/>
      <w:bookmarkStart w:id="1135" w:name="_Toc51937707"/>
      <w:bookmarkStart w:id="1136" w:name="_Toc51938016"/>
      <w:bookmarkStart w:id="1137" w:name="_Toc92291203"/>
      <w:bookmarkStart w:id="1138" w:name="_Toc193390857"/>
      <w:bookmarkEnd w:id="1130"/>
      <w:r>
        <w:t>6.3.13.3.2.4</w:t>
      </w:r>
      <w:r>
        <w:tab/>
        <w:t>MCS server originated subscription procedure</w:t>
      </w:r>
      <w:bookmarkEnd w:id="1131"/>
      <w:bookmarkEnd w:id="1132"/>
      <w:bookmarkEnd w:id="1133"/>
      <w:bookmarkEnd w:id="1134"/>
      <w:bookmarkEnd w:id="1135"/>
      <w:bookmarkEnd w:id="1136"/>
      <w:bookmarkEnd w:id="1137"/>
      <w:bookmarkEnd w:id="113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39" w:name="_CR7"/>
      <w:bookmarkStart w:id="1140" w:name="_Toc20212330"/>
      <w:bookmarkStart w:id="1141" w:name="_Toc27731685"/>
      <w:bookmarkStart w:id="1142" w:name="_Toc36127463"/>
      <w:bookmarkStart w:id="1143" w:name="_Toc45214569"/>
      <w:bookmarkStart w:id="1144" w:name="_Toc51937708"/>
      <w:bookmarkStart w:id="1145" w:name="_Toc51938017"/>
      <w:bookmarkStart w:id="1146" w:name="_Toc92291204"/>
      <w:bookmarkStart w:id="1147" w:name="historyclause"/>
      <w:bookmarkStart w:id="1148" w:name="_Toc193390858"/>
      <w:bookmarkEnd w:id="1139"/>
      <w:r w:rsidRPr="00986001">
        <w:lastRenderedPageBreak/>
        <w:t>7</w:t>
      </w:r>
      <w:r w:rsidRPr="00986001">
        <w:tab/>
      </w:r>
      <w:r>
        <w:t>Common configuration management documents</w:t>
      </w:r>
      <w:bookmarkEnd w:id="1140"/>
      <w:bookmarkEnd w:id="1141"/>
      <w:bookmarkEnd w:id="1142"/>
      <w:bookmarkEnd w:id="1143"/>
      <w:bookmarkEnd w:id="1144"/>
      <w:bookmarkEnd w:id="1145"/>
      <w:bookmarkEnd w:id="1146"/>
      <w:bookmarkEnd w:id="1148"/>
    </w:p>
    <w:p w14:paraId="28C453F4" w14:textId="77777777" w:rsidR="00C367E9" w:rsidRPr="00986001" w:rsidRDefault="00C367E9" w:rsidP="00C367E9">
      <w:pPr>
        <w:pStyle w:val="Heading2"/>
      </w:pPr>
      <w:bookmarkStart w:id="1149" w:name="_CR7_1"/>
      <w:bookmarkStart w:id="1150" w:name="_Toc20212331"/>
      <w:bookmarkStart w:id="1151" w:name="_Toc27731686"/>
      <w:bookmarkStart w:id="1152" w:name="_Toc36127464"/>
      <w:bookmarkStart w:id="1153" w:name="_Toc45214570"/>
      <w:bookmarkStart w:id="1154" w:name="_Toc51937709"/>
      <w:bookmarkStart w:id="1155" w:name="_Toc51938018"/>
      <w:bookmarkStart w:id="1156" w:name="_Toc92291205"/>
      <w:bookmarkStart w:id="1157" w:name="_Toc193390859"/>
      <w:bookmarkEnd w:id="1149"/>
      <w:r w:rsidRPr="00986001">
        <w:t>7.1</w:t>
      </w:r>
      <w:r w:rsidRPr="00986001">
        <w:tab/>
        <w:t>Introduction</w:t>
      </w:r>
      <w:bookmarkEnd w:id="1150"/>
      <w:bookmarkEnd w:id="1151"/>
      <w:bookmarkEnd w:id="1152"/>
      <w:bookmarkEnd w:id="1153"/>
      <w:bookmarkEnd w:id="1154"/>
      <w:bookmarkEnd w:id="1155"/>
      <w:bookmarkEnd w:id="1156"/>
      <w:bookmarkEnd w:id="115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8" w:name="_CR7_2"/>
      <w:bookmarkStart w:id="1159" w:name="_Toc20212332"/>
      <w:bookmarkStart w:id="1160" w:name="_Toc27731687"/>
      <w:bookmarkStart w:id="1161" w:name="_Toc36127465"/>
      <w:bookmarkStart w:id="1162" w:name="_Toc45214571"/>
      <w:bookmarkStart w:id="1163" w:name="_Toc51937710"/>
      <w:bookmarkStart w:id="1164" w:name="_Toc51938019"/>
      <w:bookmarkStart w:id="1165" w:name="_Toc92291206"/>
      <w:bookmarkStart w:id="1166" w:name="_Toc193390860"/>
      <w:bookmarkEnd w:id="1158"/>
      <w:r w:rsidRPr="004F22A2">
        <w:t>7.2</w:t>
      </w:r>
      <w:r w:rsidRPr="004F22A2">
        <w:tab/>
        <w:t>MCS UE initial configuration document</w:t>
      </w:r>
      <w:bookmarkEnd w:id="1159"/>
      <w:bookmarkEnd w:id="1160"/>
      <w:bookmarkEnd w:id="1161"/>
      <w:bookmarkEnd w:id="1162"/>
      <w:bookmarkEnd w:id="1163"/>
      <w:bookmarkEnd w:id="1164"/>
      <w:bookmarkEnd w:id="1165"/>
      <w:bookmarkEnd w:id="1166"/>
    </w:p>
    <w:p w14:paraId="3597BFF7" w14:textId="77777777" w:rsidR="00C367E9" w:rsidRPr="00986001" w:rsidRDefault="00C367E9" w:rsidP="00C367E9">
      <w:pPr>
        <w:pStyle w:val="Heading3"/>
      </w:pPr>
      <w:bookmarkStart w:id="1167" w:name="_CR7_2_1"/>
      <w:bookmarkStart w:id="1168" w:name="_Toc20212333"/>
      <w:bookmarkStart w:id="1169" w:name="_Toc27731688"/>
      <w:bookmarkStart w:id="1170" w:name="_Toc36127466"/>
      <w:bookmarkStart w:id="1171" w:name="_Toc45214572"/>
      <w:bookmarkStart w:id="1172" w:name="_Toc51937711"/>
      <w:bookmarkStart w:id="1173" w:name="_Toc51938020"/>
      <w:bookmarkStart w:id="1174" w:name="_Toc92291207"/>
      <w:bookmarkStart w:id="1175" w:name="_Toc193390861"/>
      <w:bookmarkEnd w:id="1167"/>
      <w:r>
        <w:t>7.2.1</w:t>
      </w:r>
      <w:r>
        <w:tab/>
        <w:t>General</w:t>
      </w:r>
      <w:bookmarkEnd w:id="1168"/>
      <w:bookmarkEnd w:id="1169"/>
      <w:bookmarkEnd w:id="1170"/>
      <w:bookmarkEnd w:id="1171"/>
      <w:bookmarkEnd w:id="1172"/>
      <w:bookmarkEnd w:id="1173"/>
      <w:bookmarkEnd w:id="1174"/>
      <w:bookmarkEnd w:id="1175"/>
    </w:p>
    <w:p w14:paraId="19AC3ED0" w14:textId="77777777" w:rsidR="00C367E9" w:rsidRDefault="00C367E9" w:rsidP="00C367E9">
      <w:pPr>
        <w:pStyle w:val="Heading4"/>
        <w:rPr>
          <w:lang w:val="en-US"/>
        </w:rPr>
      </w:pPr>
      <w:bookmarkStart w:id="1176" w:name="_CR7_2_1_0"/>
      <w:bookmarkStart w:id="1177" w:name="_Toc20212334"/>
      <w:bookmarkStart w:id="1178" w:name="_Toc27731689"/>
      <w:bookmarkStart w:id="1179" w:name="_Toc36127467"/>
      <w:bookmarkStart w:id="1180" w:name="_Toc45214573"/>
      <w:bookmarkStart w:id="1181" w:name="_Toc51937712"/>
      <w:bookmarkStart w:id="1182" w:name="_Toc51938021"/>
      <w:bookmarkStart w:id="1183" w:name="_Toc92291208"/>
      <w:bookmarkStart w:id="1184" w:name="_Toc193390862"/>
      <w:bookmarkEnd w:id="1176"/>
      <w:r>
        <w:rPr>
          <w:lang w:val="en-US"/>
        </w:rPr>
        <w:t>7.2.1.0</w:t>
      </w:r>
      <w:r>
        <w:rPr>
          <w:lang w:val="en-US"/>
        </w:rPr>
        <w:tab/>
        <w:t>Applicability</w:t>
      </w:r>
      <w:bookmarkEnd w:id="1177"/>
      <w:bookmarkEnd w:id="1178"/>
      <w:bookmarkEnd w:id="1179"/>
      <w:bookmarkEnd w:id="1180"/>
      <w:bookmarkEnd w:id="1181"/>
      <w:bookmarkEnd w:id="1182"/>
      <w:bookmarkEnd w:id="1183"/>
      <w:bookmarkEnd w:id="1184"/>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5" w:name="_CR7_2_1_1"/>
      <w:bookmarkStart w:id="1186" w:name="_Toc20212335"/>
      <w:bookmarkStart w:id="1187" w:name="_Toc27731690"/>
      <w:bookmarkStart w:id="1188" w:name="_Toc36127468"/>
      <w:bookmarkStart w:id="1189" w:name="_Toc45214574"/>
      <w:bookmarkStart w:id="1190" w:name="_Toc51937713"/>
      <w:bookmarkStart w:id="1191" w:name="_Toc51938022"/>
      <w:bookmarkStart w:id="1192" w:name="_Toc92291209"/>
      <w:bookmarkStart w:id="1193" w:name="_Hlk531249666"/>
      <w:bookmarkStart w:id="1194" w:name="_Toc193390863"/>
      <w:bookmarkEnd w:id="1185"/>
      <w:r>
        <w:t>7.2.1.1</w:t>
      </w:r>
      <w:r>
        <w:tab/>
        <w:t>MCS client access to UE initial configuration documents</w:t>
      </w:r>
      <w:bookmarkEnd w:id="1186"/>
      <w:bookmarkEnd w:id="1187"/>
      <w:bookmarkEnd w:id="1188"/>
      <w:bookmarkEnd w:id="1189"/>
      <w:bookmarkEnd w:id="1190"/>
      <w:bookmarkEnd w:id="1191"/>
      <w:bookmarkEnd w:id="1192"/>
      <w:bookmarkEnd w:id="1194"/>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5" w:name="_Hlk530147785"/>
      <w:r>
        <w:t xml:space="preserve">In this case, the term "user" in the XCAP sense </w:t>
      </w:r>
      <w:r>
        <w:rPr>
          <w:lang w:eastAsia="en-GB"/>
        </w:rPr>
        <w:t>refers to the UE-id.</w:t>
      </w:r>
      <w:bookmarkEnd w:id="1195"/>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3"/>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6" w:name="_CR7_2_2"/>
      <w:bookmarkStart w:id="1197" w:name="_Toc20212336"/>
      <w:bookmarkStart w:id="1198" w:name="_Toc27731691"/>
      <w:bookmarkStart w:id="1199" w:name="_Toc36127469"/>
      <w:bookmarkStart w:id="1200" w:name="_Toc45214575"/>
      <w:bookmarkStart w:id="1201" w:name="_Toc51937714"/>
      <w:bookmarkStart w:id="1202" w:name="_Toc51938023"/>
      <w:bookmarkStart w:id="1203" w:name="_Toc92291210"/>
      <w:bookmarkStart w:id="1204" w:name="_Toc193390864"/>
      <w:bookmarkEnd w:id="1196"/>
      <w:r>
        <w:lastRenderedPageBreak/>
        <w:t>7.2.2</w:t>
      </w:r>
      <w:r>
        <w:tab/>
        <w:t>C</w:t>
      </w:r>
      <w:r w:rsidRPr="00986001">
        <w:t>oding</w:t>
      </w:r>
      <w:bookmarkEnd w:id="1197"/>
      <w:bookmarkEnd w:id="1198"/>
      <w:bookmarkEnd w:id="1199"/>
      <w:bookmarkEnd w:id="1200"/>
      <w:bookmarkEnd w:id="1201"/>
      <w:bookmarkEnd w:id="1202"/>
      <w:bookmarkEnd w:id="1203"/>
      <w:bookmarkEnd w:id="1204"/>
    </w:p>
    <w:p w14:paraId="669F1492" w14:textId="77777777" w:rsidR="00C367E9" w:rsidRPr="0019247C" w:rsidRDefault="00C367E9" w:rsidP="00C367E9">
      <w:pPr>
        <w:pStyle w:val="Heading4"/>
      </w:pPr>
      <w:bookmarkStart w:id="1205" w:name="_CR7_2_2_1"/>
      <w:bookmarkStart w:id="1206" w:name="_Toc20212337"/>
      <w:bookmarkStart w:id="1207" w:name="_Toc27731692"/>
      <w:bookmarkStart w:id="1208" w:name="_Toc36127470"/>
      <w:bookmarkStart w:id="1209" w:name="_Toc45214576"/>
      <w:bookmarkStart w:id="1210" w:name="_Toc51937715"/>
      <w:bookmarkStart w:id="1211" w:name="_Toc51938024"/>
      <w:bookmarkStart w:id="1212" w:name="_Toc92291211"/>
      <w:bookmarkStart w:id="1213" w:name="_Toc193390865"/>
      <w:bookmarkEnd w:id="1205"/>
      <w:r>
        <w:t>7.2.2.1</w:t>
      </w:r>
      <w:r>
        <w:tab/>
        <w:t>Structure</w:t>
      </w:r>
      <w:bookmarkEnd w:id="1206"/>
      <w:bookmarkEnd w:id="1207"/>
      <w:bookmarkEnd w:id="1208"/>
      <w:bookmarkEnd w:id="1209"/>
      <w:bookmarkEnd w:id="1210"/>
      <w:bookmarkEnd w:id="1211"/>
      <w:bookmarkEnd w:id="1212"/>
      <w:bookmarkEnd w:id="121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lastRenderedPageBreak/>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lastRenderedPageBreak/>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lastRenderedPageBreak/>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4" w:name="_Toc20212338"/>
      <w:bookmarkStart w:id="1215" w:name="_Toc27731693"/>
      <w:bookmarkStart w:id="1216" w:name="_Toc36127471"/>
      <w:bookmarkStart w:id="1217" w:name="_Toc45214577"/>
      <w:bookmarkStart w:id="1218" w:name="_Toc51937716"/>
      <w:bookmarkStart w:id="1219" w:name="_Toc51938025"/>
      <w:bookmarkStart w:id="122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lastRenderedPageBreak/>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21" w:name="_CR7_2_2_2"/>
      <w:bookmarkStart w:id="1222" w:name="_Toc193390866"/>
      <w:bookmarkEnd w:id="1221"/>
      <w:r w:rsidRPr="000B2651">
        <w:t>7.</w:t>
      </w:r>
      <w:r>
        <w:t>2</w:t>
      </w:r>
      <w:r w:rsidRPr="000B2651">
        <w:t>.2.2</w:t>
      </w:r>
      <w:r w:rsidRPr="000B2651">
        <w:tab/>
        <w:t>Application Unique ID</w:t>
      </w:r>
      <w:bookmarkEnd w:id="1214"/>
      <w:bookmarkEnd w:id="1215"/>
      <w:bookmarkEnd w:id="1216"/>
      <w:bookmarkEnd w:id="1217"/>
      <w:bookmarkEnd w:id="1218"/>
      <w:bookmarkEnd w:id="1219"/>
      <w:bookmarkEnd w:id="1220"/>
      <w:bookmarkEnd w:id="1222"/>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3" w:name="_CR7_2_2_3"/>
      <w:bookmarkStart w:id="1224" w:name="_Toc20212339"/>
      <w:bookmarkStart w:id="1225" w:name="_Toc27731694"/>
      <w:bookmarkStart w:id="1226" w:name="_Toc36127472"/>
      <w:bookmarkStart w:id="1227" w:name="_Toc45214578"/>
      <w:bookmarkStart w:id="1228" w:name="_Toc51937717"/>
      <w:bookmarkStart w:id="1229" w:name="_Toc51938026"/>
      <w:bookmarkStart w:id="1230" w:name="_Toc92291213"/>
      <w:bookmarkStart w:id="1231" w:name="_Toc193390867"/>
      <w:bookmarkEnd w:id="1223"/>
      <w:r w:rsidRPr="00F70427">
        <w:t>7.</w:t>
      </w:r>
      <w:r>
        <w:t>2</w:t>
      </w:r>
      <w:r w:rsidRPr="00F70427">
        <w:t>.2.3</w:t>
      </w:r>
      <w:r w:rsidRPr="00F70427">
        <w:tab/>
        <w:t>XML Schema</w:t>
      </w:r>
      <w:bookmarkEnd w:id="1224"/>
      <w:bookmarkEnd w:id="1225"/>
      <w:bookmarkEnd w:id="1226"/>
      <w:bookmarkEnd w:id="1227"/>
      <w:bookmarkEnd w:id="1228"/>
      <w:bookmarkEnd w:id="1229"/>
      <w:bookmarkEnd w:id="1230"/>
      <w:bookmarkEnd w:id="1231"/>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lastRenderedPageBreak/>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lastRenderedPageBreak/>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lastRenderedPageBreak/>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2" w:name="_CR7_2_2_4"/>
      <w:bookmarkStart w:id="1233" w:name="_Toc20212340"/>
      <w:bookmarkStart w:id="1234" w:name="_Toc27731695"/>
      <w:bookmarkStart w:id="1235" w:name="_Toc36127473"/>
      <w:bookmarkStart w:id="1236" w:name="_Toc45214579"/>
      <w:bookmarkStart w:id="1237" w:name="_Toc51937718"/>
      <w:bookmarkStart w:id="1238" w:name="_Toc51938027"/>
      <w:bookmarkStart w:id="1239" w:name="_Toc92291214"/>
      <w:bookmarkStart w:id="1240" w:name="_Toc193390868"/>
      <w:bookmarkEnd w:id="1232"/>
      <w:r w:rsidRPr="000B2651">
        <w:lastRenderedPageBreak/>
        <w:t>7.</w:t>
      </w:r>
      <w:r>
        <w:t>2</w:t>
      </w:r>
      <w:r w:rsidRPr="000B2651">
        <w:t>.2.4</w:t>
      </w:r>
      <w:r w:rsidRPr="000B2651">
        <w:tab/>
        <w:t xml:space="preserve">Default </w:t>
      </w:r>
      <w:r>
        <w:t xml:space="preserve">Document </w:t>
      </w:r>
      <w:r w:rsidRPr="000B2651">
        <w:t>Namespace</w:t>
      </w:r>
      <w:bookmarkEnd w:id="1233"/>
      <w:bookmarkEnd w:id="1234"/>
      <w:bookmarkEnd w:id="1235"/>
      <w:bookmarkEnd w:id="1236"/>
      <w:bookmarkEnd w:id="1237"/>
      <w:bookmarkEnd w:id="1238"/>
      <w:bookmarkEnd w:id="1239"/>
      <w:bookmarkEnd w:id="1240"/>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41" w:name="_CR7_2_2_5"/>
      <w:bookmarkStart w:id="1242" w:name="_Toc20212341"/>
      <w:bookmarkStart w:id="1243" w:name="_Toc27731696"/>
      <w:bookmarkStart w:id="1244" w:name="_Toc36127474"/>
      <w:bookmarkStart w:id="1245" w:name="_Toc45214580"/>
      <w:bookmarkStart w:id="1246" w:name="_Toc51937719"/>
      <w:bookmarkStart w:id="1247" w:name="_Toc51938028"/>
      <w:bookmarkStart w:id="1248" w:name="_Toc92291215"/>
      <w:bookmarkStart w:id="1249" w:name="_Toc193390869"/>
      <w:bookmarkEnd w:id="1241"/>
      <w:r w:rsidRPr="000B2651">
        <w:t>7.</w:t>
      </w:r>
      <w:r>
        <w:t>2</w:t>
      </w:r>
      <w:r w:rsidRPr="000B2651">
        <w:t>.2.5</w:t>
      </w:r>
      <w:r w:rsidRPr="000B2651">
        <w:tab/>
        <w:t>MIME type</w:t>
      </w:r>
      <w:bookmarkEnd w:id="1242"/>
      <w:bookmarkEnd w:id="1243"/>
      <w:bookmarkEnd w:id="1244"/>
      <w:bookmarkEnd w:id="1245"/>
      <w:bookmarkEnd w:id="1246"/>
      <w:bookmarkEnd w:id="1247"/>
      <w:bookmarkEnd w:id="1248"/>
      <w:bookmarkEnd w:id="1249"/>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0" w:name="_CR7_2_2_6"/>
      <w:bookmarkStart w:id="1251" w:name="_Toc20212342"/>
      <w:bookmarkStart w:id="1252" w:name="_Toc27731697"/>
      <w:bookmarkStart w:id="1253" w:name="_Toc36127475"/>
      <w:bookmarkStart w:id="1254" w:name="_Toc45214581"/>
      <w:bookmarkStart w:id="1255" w:name="_Toc51937720"/>
      <w:bookmarkStart w:id="1256" w:name="_Toc51938029"/>
      <w:bookmarkStart w:id="1257" w:name="_Toc92291216"/>
      <w:bookmarkStart w:id="1258" w:name="_Toc193390870"/>
      <w:bookmarkEnd w:id="1250"/>
      <w:r w:rsidRPr="000B2651">
        <w:t>7.</w:t>
      </w:r>
      <w:r>
        <w:t>2</w:t>
      </w:r>
      <w:r w:rsidRPr="000B2651">
        <w:t>.2.6</w:t>
      </w:r>
      <w:r w:rsidRPr="000B2651">
        <w:tab/>
        <w:t>Validation Constraints</w:t>
      </w:r>
      <w:bookmarkEnd w:id="1251"/>
      <w:bookmarkEnd w:id="1252"/>
      <w:bookmarkEnd w:id="1253"/>
      <w:bookmarkEnd w:id="1254"/>
      <w:bookmarkEnd w:id="1255"/>
      <w:bookmarkEnd w:id="1256"/>
      <w:bookmarkEnd w:id="1257"/>
      <w:bookmarkEnd w:id="1258"/>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lastRenderedPageBreak/>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lastRenderedPageBreak/>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59" w:name="_CR7_2_2_7"/>
      <w:bookmarkStart w:id="1260" w:name="_Toc20212343"/>
      <w:bookmarkStart w:id="1261" w:name="_Toc27731698"/>
      <w:bookmarkStart w:id="1262" w:name="_Toc36127476"/>
      <w:bookmarkStart w:id="1263" w:name="_Toc45214582"/>
      <w:bookmarkStart w:id="1264" w:name="_Toc51937721"/>
      <w:bookmarkStart w:id="1265" w:name="_Toc51938030"/>
      <w:bookmarkStart w:id="1266" w:name="_Toc92291217"/>
      <w:bookmarkStart w:id="1267" w:name="_Toc193390871"/>
      <w:bookmarkEnd w:id="1259"/>
      <w:r w:rsidRPr="00FD64D5">
        <w:t>7.</w:t>
      </w:r>
      <w:r>
        <w:t>2</w:t>
      </w:r>
      <w:r w:rsidRPr="00FD64D5">
        <w:t>.2.7</w:t>
      </w:r>
      <w:r w:rsidRPr="00FD64D5">
        <w:tab/>
        <w:t>Data Semantics</w:t>
      </w:r>
      <w:bookmarkEnd w:id="1260"/>
      <w:bookmarkEnd w:id="1261"/>
      <w:bookmarkEnd w:id="1262"/>
      <w:bookmarkEnd w:id="1263"/>
      <w:bookmarkEnd w:id="1264"/>
      <w:bookmarkEnd w:id="1265"/>
      <w:bookmarkEnd w:id="1266"/>
      <w:bookmarkEnd w:id="1267"/>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lastRenderedPageBreak/>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8"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8"/>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lastRenderedPageBreak/>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lastRenderedPageBreak/>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44547379" w14:textId="70A6A0E2" w:rsidR="00BB6BD0" w:rsidRPr="00C13C61" w:rsidRDefault="00BB6BD0" w:rsidP="00BB6BD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 xml:space="preserve">whether </w:t>
      </w:r>
      <w:r>
        <w:rPr>
          <w:lang w:eastAsia="ko-KR"/>
        </w:rPr>
        <w:t>confidentiality</w:t>
      </w:r>
      <w:r w:rsidDel="00A31A8B">
        <w:rPr>
          <w:lang w:eastAsia="ko-KR"/>
        </w:rPr>
        <w:t xml:space="preserve"> </w:t>
      </w:r>
      <w:r>
        <w:rPr>
          <w:lang w:eastAsia="ko-KR"/>
        </w:rPr>
        <w:t>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lastRenderedPageBreak/>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lastRenderedPageBreak/>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CF2BA9" w:rsidRDefault="001A02BF" w:rsidP="001A02BF">
      <w:pPr>
        <w:pStyle w:val="B2"/>
        <w:ind w:left="0" w:firstLine="0"/>
      </w:pPr>
      <w:r>
        <w:t xml:space="preserve">The &lt;anyExt&gt; element may contain the &lt;mcServiceUELabel&gt; element that contains an MC service UE label that may be presented to the end user to distinguish different MC UEs and corresponds to the </w:t>
      </w:r>
      <w:r w:rsidRPr="00CF2BA9">
        <w:t>"</w:t>
      </w:r>
      <w:r>
        <w:t>mcServiceUELabel</w:t>
      </w:r>
      <w:r w:rsidRPr="00CF2BA9">
        <w:t xml:space="preserve">" element of </w:t>
      </w:r>
      <w:r>
        <w:t>clause</w:t>
      </w:r>
      <w:r w:rsidRPr="00CF2BA9">
        <w:t> </w:t>
      </w:r>
      <w:r>
        <w:t>8.2.84</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69" w:name="_CR7_2_2_8"/>
      <w:bookmarkStart w:id="1270" w:name="_Toc20212344"/>
      <w:bookmarkStart w:id="1271" w:name="_Toc27731699"/>
      <w:bookmarkStart w:id="1272" w:name="_Toc36127477"/>
      <w:bookmarkStart w:id="1273" w:name="_Toc45214583"/>
      <w:bookmarkStart w:id="1274" w:name="_Toc51937722"/>
      <w:bookmarkStart w:id="1275" w:name="_Toc51938031"/>
      <w:bookmarkStart w:id="1276" w:name="_Toc92291218"/>
      <w:bookmarkStart w:id="1277" w:name="_Toc193390872"/>
      <w:bookmarkEnd w:id="1269"/>
      <w:r w:rsidRPr="00794952">
        <w:t>7.</w:t>
      </w:r>
      <w:r>
        <w:t>2</w:t>
      </w:r>
      <w:r w:rsidRPr="00794952">
        <w:t>.2.8</w:t>
      </w:r>
      <w:r w:rsidRPr="00794952">
        <w:tab/>
        <w:t>Naming Conventions</w:t>
      </w:r>
      <w:bookmarkEnd w:id="1270"/>
      <w:bookmarkEnd w:id="1271"/>
      <w:bookmarkEnd w:id="1272"/>
      <w:bookmarkEnd w:id="1273"/>
      <w:bookmarkEnd w:id="1274"/>
      <w:bookmarkEnd w:id="1275"/>
      <w:bookmarkEnd w:id="1276"/>
      <w:bookmarkEnd w:id="1277"/>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8" w:name="_CR7_2_2_9"/>
      <w:bookmarkStart w:id="1279" w:name="_Toc20212345"/>
      <w:bookmarkStart w:id="1280" w:name="_Toc27731700"/>
      <w:bookmarkStart w:id="1281" w:name="_Toc36127478"/>
      <w:bookmarkStart w:id="1282" w:name="_Toc45214584"/>
      <w:bookmarkStart w:id="1283" w:name="_Toc51937723"/>
      <w:bookmarkStart w:id="1284" w:name="_Toc51938032"/>
      <w:bookmarkStart w:id="1285" w:name="_Toc92291219"/>
      <w:bookmarkStart w:id="1286" w:name="_Toc193390873"/>
      <w:bookmarkEnd w:id="1278"/>
      <w:r w:rsidRPr="00794952">
        <w:t>7.</w:t>
      </w:r>
      <w:r>
        <w:t>2</w:t>
      </w:r>
      <w:r w:rsidRPr="00794952">
        <w:t>.2.9</w:t>
      </w:r>
      <w:r w:rsidRPr="00794952">
        <w:tab/>
        <w:t>Global documents</w:t>
      </w:r>
      <w:bookmarkEnd w:id="1279"/>
      <w:bookmarkEnd w:id="1280"/>
      <w:bookmarkEnd w:id="1281"/>
      <w:bookmarkEnd w:id="1282"/>
      <w:bookmarkEnd w:id="1283"/>
      <w:bookmarkEnd w:id="1284"/>
      <w:bookmarkEnd w:id="1285"/>
      <w:bookmarkEnd w:id="1286"/>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7" w:name="_CR7_2_2_10"/>
      <w:bookmarkStart w:id="1288" w:name="_Toc20212346"/>
      <w:bookmarkStart w:id="1289" w:name="_Toc27731701"/>
      <w:bookmarkStart w:id="1290" w:name="_Toc36127479"/>
      <w:bookmarkStart w:id="1291" w:name="_Toc45214585"/>
      <w:bookmarkStart w:id="1292" w:name="_Toc51937724"/>
      <w:bookmarkStart w:id="1293" w:name="_Toc51938033"/>
      <w:bookmarkStart w:id="1294" w:name="_Toc92291220"/>
      <w:bookmarkStart w:id="1295" w:name="_Toc193390874"/>
      <w:bookmarkEnd w:id="1287"/>
      <w:r w:rsidRPr="00794952">
        <w:lastRenderedPageBreak/>
        <w:t>7.</w:t>
      </w:r>
      <w:r>
        <w:t>2</w:t>
      </w:r>
      <w:r w:rsidRPr="00794952">
        <w:t>.2.10</w:t>
      </w:r>
      <w:r w:rsidRPr="00794952">
        <w:tab/>
        <w:t>Resource interdependencies</w:t>
      </w:r>
      <w:bookmarkEnd w:id="1288"/>
      <w:bookmarkEnd w:id="1289"/>
      <w:bookmarkEnd w:id="1290"/>
      <w:bookmarkEnd w:id="1291"/>
      <w:bookmarkEnd w:id="1292"/>
      <w:bookmarkEnd w:id="1293"/>
      <w:bookmarkEnd w:id="1294"/>
      <w:bookmarkEnd w:id="129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6" w:name="_CR7_2_2_11"/>
      <w:bookmarkStart w:id="1297" w:name="_Toc20212347"/>
      <w:bookmarkStart w:id="1298" w:name="_Toc27731702"/>
      <w:bookmarkStart w:id="1299" w:name="_Toc36127480"/>
      <w:bookmarkStart w:id="1300" w:name="_Toc45214586"/>
      <w:bookmarkStart w:id="1301" w:name="_Toc51937725"/>
      <w:bookmarkStart w:id="1302" w:name="_Toc51938034"/>
      <w:bookmarkStart w:id="1303" w:name="_Toc92291221"/>
      <w:bookmarkStart w:id="1304" w:name="_Toc193390875"/>
      <w:bookmarkEnd w:id="1296"/>
      <w:r w:rsidRPr="00794952">
        <w:t>7.</w:t>
      </w:r>
      <w:r>
        <w:t>2</w:t>
      </w:r>
      <w:r w:rsidRPr="00794952">
        <w:t>.2.11</w:t>
      </w:r>
      <w:r w:rsidRPr="00794952">
        <w:tab/>
        <w:t>Authorization Policies</w:t>
      </w:r>
      <w:bookmarkEnd w:id="1297"/>
      <w:bookmarkEnd w:id="1298"/>
      <w:bookmarkEnd w:id="1299"/>
      <w:bookmarkEnd w:id="1300"/>
      <w:bookmarkEnd w:id="1301"/>
      <w:bookmarkEnd w:id="1302"/>
      <w:bookmarkEnd w:id="1303"/>
      <w:bookmarkEnd w:id="130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5" w:name="_CR7_2_2_12"/>
      <w:bookmarkStart w:id="1306" w:name="_Toc20212348"/>
      <w:bookmarkStart w:id="1307" w:name="_Toc27731703"/>
      <w:bookmarkStart w:id="1308" w:name="_Toc36127481"/>
      <w:bookmarkStart w:id="1309" w:name="_Toc45214587"/>
      <w:bookmarkStart w:id="1310" w:name="_Toc51937726"/>
      <w:bookmarkStart w:id="1311" w:name="_Toc51938035"/>
      <w:bookmarkStart w:id="1312" w:name="_Toc92291222"/>
      <w:bookmarkStart w:id="1313" w:name="_Toc193390876"/>
      <w:bookmarkEnd w:id="1305"/>
      <w:r w:rsidRPr="00794952">
        <w:t>7.</w:t>
      </w:r>
      <w:r>
        <w:t>2</w:t>
      </w:r>
      <w:r w:rsidRPr="00794952">
        <w:t>.2.12</w:t>
      </w:r>
      <w:r w:rsidRPr="00794952">
        <w:tab/>
        <w:t>Subscription to Changes</w:t>
      </w:r>
      <w:bookmarkEnd w:id="1306"/>
      <w:bookmarkEnd w:id="1307"/>
      <w:bookmarkEnd w:id="1308"/>
      <w:bookmarkEnd w:id="1309"/>
      <w:bookmarkEnd w:id="1310"/>
      <w:bookmarkEnd w:id="1311"/>
      <w:bookmarkEnd w:id="1312"/>
      <w:bookmarkEnd w:id="1313"/>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8B19FA" w:rsidRDefault="00EC0D3E" w:rsidP="00EC0D3E">
      <w:pPr>
        <w:pStyle w:val="Heading2"/>
        <w:rPr>
          <w:lang w:val="fr-FR"/>
        </w:rPr>
      </w:pPr>
      <w:bookmarkStart w:id="1314" w:name="_CR7_3"/>
      <w:bookmarkStart w:id="1315" w:name="_Toc193390877"/>
      <w:bookmarkEnd w:id="1314"/>
      <w:r w:rsidRPr="008B19FA">
        <w:rPr>
          <w:lang w:val="fr-FR"/>
        </w:rPr>
        <w:t>7.3</w:t>
      </w:r>
      <w:r w:rsidRPr="008B19FA">
        <w:rPr>
          <w:lang w:val="fr-FR"/>
        </w:rPr>
        <w:tab/>
      </w:r>
      <w:r w:rsidR="0053693B">
        <w:rPr>
          <w:lang w:val="fr-FR"/>
        </w:rPr>
        <w:t>Void</w:t>
      </w:r>
      <w:bookmarkEnd w:id="1315"/>
    </w:p>
    <w:p w14:paraId="583D03E0" w14:textId="77777777" w:rsidR="00C367E9" w:rsidRPr="00BA497B" w:rsidRDefault="00C367E9" w:rsidP="00C367E9">
      <w:pPr>
        <w:pStyle w:val="Heading1"/>
        <w:rPr>
          <w:lang w:val="fr-FR"/>
        </w:rPr>
      </w:pPr>
      <w:bookmarkStart w:id="1316" w:name="_CR7_3_1"/>
      <w:bookmarkStart w:id="1317" w:name="_CR7_3_1_1"/>
      <w:bookmarkStart w:id="1318" w:name="_CR7_3_1_2"/>
      <w:bookmarkStart w:id="1319" w:name="_CR7_3_2"/>
      <w:bookmarkStart w:id="1320" w:name="_CR7_3_2_1"/>
      <w:bookmarkStart w:id="1321" w:name="_CR7_3_2_2"/>
      <w:bookmarkStart w:id="1322" w:name="_CR7_3_2_3"/>
      <w:bookmarkStart w:id="1323" w:name="_CR7_3_2_4"/>
      <w:bookmarkStart w:id="1324" w:name="_CR7_3_2_5"/>
      <w:bookmarkStart w:id="1325" w:name="_CR7_3_2_6"/>
      <w:bookmarkStart w:id="1326" w:name="_CR7_3_2_7"/>
      <w:bookmarkStart w:id="1327" w:name="_CR7_3_2_8"/>
      <w:bookmarkStart w:id="1328" w:name="_CR7_3_2_9"/>
      <w:bookmarkStart w:id="1329" w:name="_CR7_3_2_10"/>
      <w:bookmarkStart w:id="1330" w:name="_CR7_3_2_11"/>
      <w:bookmarkStart w:id="1331" w:name="_CR7_3_2_12"/>
      <w:bookmarkStart w:id="1332" w:name="_CR8"/>
      <w:bookmarkStart w:id="1333" w:name="_Toc20212349"/>
      <w:bookmarkStart w:id="1334" w:name="_Toc27731704"/>
      <w:bookmarkStart w:id="1335" w:name="_Toc36127482"/>
      <w:bookmarkStart w:id="1336" w:name="_Toc45214588"/>
      <w:bookmarkStart w:id="1337" w:name="_Toc51937727"/>
      <w:bookmarkStart w:id="1338" w:name="_Toc51938036"/>
      <w:bookmarkStart w:id="1339" w:name="_Toc92291223"/>
      <w:bookmarkStart w:id="1340" w:name="_Toc193390878"/>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r w:rsidRPr="00BA497B">
        <w:rPr>
          <w:lang w:val="fr-FR"/>
        </w:rPr>
        <w:t>8</w:t>
      </w:r>
      <w:r w:rsidRPr="00BA497B">
        <w:rPr>
          <w:lang w:val="fr-FR"/>
        </w:rPr>
        <w:tab/>
        <w:t>MCPTT configuration management documents</w:t>
      </w:r>
      <w:bookmarkEnd w:id="1333"/>
      <w:bookmarkEnd w:id="1334"/>
      <w:bookmarkEnd w:id="1335"/>
      <w:bookmarkEnd w:id="1336"/>
      <w:bookmarkEnd w:id="1337"/>
      <w:bookmarkEnd w:id="1338"/>
      <w:bookmarkEnd w:id="1339"/>
      <w:bookmarkEnd w:id="1340"/>
    </w:p>
    <w:p w14:paraId="37CA9AF1" w14:textId="77777777" w:rsidR="00C367E9" w:rsidRPr="00BA497B" w:rsidRDefault="00C367E9" w:rsidP="00C367E9">
      <w:pPr>
        <w:pStyle w:val="Heading2"/>
        <w:rPr>
          <w:lang w:val="fr-FR"/>
        </w:rPr>
      </w:pPr>
      <w:bookmarkStart w:id="1341" w:name="_CR8_1"/>
      <w:bookmarkStart w:id="1342" w:name="_Toc20212350"/>
      <w:bookmarkStart w:id="1343" w:name="_Toc27731705"/>
      <w:bookmarkStart w:id="1344" w:name="_Toc36127483"/>
      <w:bookmarkStart w:id="1345" w:name="_Toc45214589"/>
      <w:bookmarkStart w:id="1346" w:name="_Toc51937728"/>
      <w:bookmarkStart w:id="1347" w:name="_Toc51938037"/>
      <w:bookmarkStart w:id="1348" w:name="_Toc92291224"/>
      <w:bookmarkStart w:id="1349" w:name="_Toc193390879"/>
      <w:bookmarkEnd w:id="1341"/>
      <w:r w:rsidRPr="00BA497B">
        <w:rPr>
          <w:lang w:val="fr-FR"/>
        </w:rPr>
        <w:t>8.1</w:t>
      </w:r>
      <w:r w:rsidRPr="00BA497B">
        <w:rPr>
          <w:lang w:val="fr-FR"/>
        </w:rPr>
        <w:tab/>
        <w:t>Introduction</w:t>
      </w:r>
      <w:bookmarkEnd w:id="1342"/>
      <w:bookmarkEnd w:id="1343"/>
      <w:bookmarkEnd w:id="1344"/>
      <w:bookmarkEnd w:id="1345"/>
      <w:bookmarkEnd w:id="1346"/>
      <w:bookmarkEnd w:id="1347"/>
      <w:bookmarkEnd w:id="1348"/>
      <w:bookmarkEnd w:id="1349"/>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50" w:name="_CR8_2"/>
      <w:bookmarkStart w:id="1351" w:name="_Toc20212351"/>
      <w:bookmarkStart w:id="1352" w:name="_Toc27731706"/>
      <w:bookmarkStart w:id="1353" w:name="_Toc36127484"/>
      <w:bookmarkStart w:id="1354" w:name="_Toc45214590"/>
      <w:bookmarkStart w:id="1355" w:name="_Toc51937729"/>
      <w:bookmarkStart w:id="1356" w:name="_Toc51938038"/>
      <w:bookmarkStart w:id="1357" w:name="_Toc92291225"/>
      <w:bookmarkStart w:id="1358" w:name="_Toc193390880"/>
      <w:bookmarkEnd w:id="1350"/>
      <w:r w:rsidRPr="00D241C1">
        <w:rPr>
          <w:lang w:val="fr-FR"/>
        </w:rPr>
        <w:t>8</w:t>
      </w:r>
      <w:r w:rsidRPr="00564582">
        <w:rPr>
          <w:lang w:val="fr-FR"/>
        </w:rPr>
        <w:t>.</w:t>
      </w:r>
      <w:r w:rsidRPr="00D241C1">
        <w:rPr>
          <w:lang w:val="fr-FR"/>
        </w:rPr>
        <w:t>2</w:t>
      </w:r>
      <w:r w:rsidRPr="00564582">
        <w:rPr>
          <w:lang w:val="fr-FR"/>
        </w:rPr>
        <w:tab/>
        <w:t>MCPTT UE configuration document</w:t>
      </w:r>
      <w:bookmarkEnd w:id="1351"/>
      <w:bookmarkEnd w:id="1352"/>
      <w:bookmarkEnd w:id="1353"/>
      <w:bookmarkEnd w:id="1354"/>
      <w:bookmarkEnd w:id="1355"/>
      <w:bookmarkEnd w:id="1356"/>
      <w:bookmarkEnd w:id="1357"/>
      <w:bookmarkEnd w:id="1358"/>
    </w:p>
    <w:p w14:paraId="4F0572CA" w14:textId="77777777" w:rsidR="00C367E9" w:rsidRPr="00986001" w:rsidRDefault="00C367E9" w:rsidP="00C367E9">
      <w:pPr>
        <w:pStyle w:val="Heading3"/>
      </w:pPr>
      <w:bookmarkStart w:id="1359" w:name="_CR8_2_1"/>
      <w:bookmarkStart w:id="1360" w:name="_Toc20212352"/>
      <w:bookmarkStart w:id="1361" w:name="_Toc27731707"/>
      <w:bookmarkStart w:id="1362" w:name="_Toc36127485"/>
      <w:bookmarkStart w:id="1363" w:name="_Toc45214591"/>
      <w:bookmarkStart w:id="1364" w:name="_Toc51937730"/>
      <w:bookmarkStart w:id="1365" w:name="_Toc51938039"/>
      <w:bookmarkStart w:id="1366" w:name="_Toc92291226"/>
      <w:bookmarkStart w:id="1367" w:name="_Toc193390881"/>
      <w:bookmarkEnd w:id="1359"/>
      <w:r>
        <w:t>8.2.1</w:t>
      </w:r>
      <w:r>
        <w:tab/>
        <w:t>General</w:t>
      </w:r>
      <w:bookmarkEnd w:id="1360"/>
      <w:bookmarkEnd w:id="1361"/>
      <w:bookmarkEnd w:id="1362"/>
      <w:bookmarkEnd w:id="1363"/>
      <w:bookmarkEnd w:id="1364"/>
      <w:bookmarkEnd w:id="1365"/>
      <w:bookmarkEnd w:id="1366"/>
      <w:bookmarkEnd w:id="1367"/>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 xml:space="preserve">The master MCPTT UE configuration document is stored in the users tree of that MCPTT system administrator. The master MCPTT UE configuration document does not directly apply </w:t>
      </w:r>
      <w:r w:rsidRPr="008137DD">
        <w:lastRenderedPageBreak/>
        <w:t>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368" w:name="_CR8_2_1A"/>
      <w:bookmarkStart w:id="1369" w:name="_Toc20212353"/>
      <w:bookmarkStart w:id="1370" w:name="_Toc27731708"/>
      <w:bookmarkStart w:id="1371" w:name="_Toc36127486"/>
      <w:bookmarkStart w:id="1372" w:name="_Toc45214592"/>
      <w:bookmarkStart w:id="1373" w:name="_Toc51937731"/>
      <w:bookmarkStart w:id="1374" w:name="_Toc51938040"/>
      <w:bookmarkStart w:id="1375" w:name="_Toc92291227"/>
      <w:bookmarkStart w:id="1376" w:name="MCCQCTEMPBM_00000047"/>
      <w:bookmarkStart w:id="1377" w:name="_Toc193390882"/>
      <w:bookmarkEnd w:id="1368"/>
      <w:r>
        <w:t>8.2.1A</w:t>
      </w:r>
      <w:r>
        <w:tab/>
        <w:t>MCPTT client access to MCPTT UE configuration documents</w:t>
      </w:r>
      <w:bookmarkEnd w:id="1369"/>
      <w:bookmarkEnd w:id="1370"/>
      <w:bookmarkEnd w:id="1371"/>
      <w:bookmarkEnd w:id="1372"/>
      <w:bookmarkEnd w:id="1373"/>
      <w:bookmarkEnd w:id="1374"/>
      <w:bookmarkEnd w:id="1375"/>
      <w:bookmarkEnd w:id="1377"/>
    </w:p>
    <w:bookmarkEnd w:id="1376"/>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78" w:name="_CR8_2_2"/>
      <w:bookmarkStart w:id="1379" w:name="_Toc20212354"/>
      <w:bookmarkStart w:id="1380" w:name="_Toc27731709"/>
      <w:bookmarkStart w:id="1381" w:name="_Toc36127487"/>
      <w:bookmarkStart w:id="1382" w:name="_Toc45214593"/>
      <w:bookmarkStart w:id="1383" w:name="_Toc51937732"/>
      <w:bookmarkStart w:id="1384" w:name="_Toc51938041"/>
      <w:bookmarkStart w:id="1385" w:name="_Toc92291228"/>
      <w:bookmarkStart w:id="1386" w:name="_Toc193390883"/>
      <w:bookmarkEnd w:id="1378"/>
      <w:r>
        <w:t>8.2.2</w:t>
      </w:r>
      <w:r>
        <w:tab/>
        <w:t>C</w:t>
      </w:r>
      <w:r w:rsidRPr="00986001">
        <w:t>oding</w:t>
      </w:r>
      <w:bookmarkEnd w:id="1379"/>
      <w:bookmarkEnd w:id="1380"/>
      <w:bookmarkEnd w:id="1381"/>
      <w:bookmarkEnd w:id="1382"/>
      <w:bookmarkEnd w:id="1383"/>
      <w:bookmarkEnd w:id="1384"/>
      <w:bookmarkEnd w:id="1385"/>
      <w:bookmarkEnd w:id="1386"/>
    </w:p>
    <w:p w14:paraId="2E67E931" w14:textId="77777777" w:rsidR="00C367E9" w:rsidRPr="0019247C" w:rsidRDefault="00C367E9" w:rsidP="00C367E9">
      <w:pPr>
        <w:pStyle w:val="Heading4"/>
      </w:pPr>
      <w:bookmarkStart w:id="1387" w:name="_CR8_2_2_1"/>
      <w:bookmarkStart w:id="1388" w:name="_Toc20212355"/>
      <w:bookmarkStart w:id="1389" w:name="_Toc27731710"/>
      <w:bookmarkStart w:id="1390" w:name="_Toc36127488"/>
      <w:bookmarkStart w:id="1391" w:name="_Toc45214594"/>
      <w:bookmarkStart w:id="1392" w:name="_Toc51937733"/>
      <w:bookmarkStart w:id="1393" w:name="_Toc51938042"/>
      <w:bookmarkStart w:id="1394" w:name="_Toc92291229"/>
      <w:bookmarkStart w:id="1395" w:name="_Toc193390884"/>
      <w:bookmarkEnd w:id="1387"/>
      <w:r>
        <w:t>8.2.2.1</w:t>
      </w:r>
      <w:r>
        <w:tab/>
        <w:t>Structure</w:t>
      </w:r>
      <w:bookmarkEnd w:id="1388"/>
      <w:bookmarkEnd w:id="1389"/>
      <w:bookmarkEnd w:id="1390"/>
      <w:bookmarkEnd w:id="1391"/>
      <w:bookmarkEnd w:id="1392"/>
      <w:bookmarkEnd w:id="1393"/>
      <w:bookmarkEnd w:id="1394"/>
      <w:bookmarkEnd w:id="1395"/>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lastRenderedPageBreak/>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&lt;Relayed-MCPTT-Group&gt; elements</w:t>
      </w:r>
      <w:r w:rsidRPr="00BB6BD0">
        <w:rPr>
          <w:lang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396" w:name="_CR8_2_2_2"/>
      <w:bookmarkStart w:id="1397" w:name="_Toc20212356"/>
      <w:bookmarkStart w:id="1398" w:name="_Toc27731711"/>
      <w:bookmarkStart w:id="1399" w:name="_Toc36127489"/>
      <w:bookmarkStart w:id="1400" w:name="_Toc45214595"/>
      <w:bookmarkStart w:id="1401" w:name="_Toc51937734"/>
      <w:bookmarkStart w:id="1402" w:name="_Toc51938043"/>
      <w:bookmarkStart w:id="1403" w:name="_Toc92291230"/>
      <w:bookmarkStart w:id="1404" w:name="_Toc193390885"/>
      <w:bookmarkEnd w:id="1396"/>
      <w:r>
        <w:t>8</w:t>
      </w:r>
      <w:r w:rsidRPr="000B2651">
        <w:t>.</w:t>
      </w:r>
      <w:r>
        <w:t>2</w:t>
      </w:r>
      <w:r w:rsidRPr="000B2651">
        <w:t>.2.2</w:t>
      </w:r>
      <w:r w:rsidRPr="000B2651">
        <w:tab/>
        <w:t>Application Unique ID</w:t>
      </w:r>
      <w:bookmarkEnd w:id="1397"/>
      <w:bookmarkEnd w:id="1398"/>
      <w:bookmarkEnd w:id="1399"/>
      <w:bookmarkEnd w:id="1400"/>
      <w:bookmarkEnd w:id="1401"/>
      <w:bookmarkEnd w:id="1402"/>
      <w:bookmarkEnd w:id="1403"/>
      <w:bookmarkEnd w:id="1404"/>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05" w:name="_CR8_2_2_3"/>
      <w:bookmarkStart w:id="1406" w:name="_Toc20212357"/>
      <w:bookmarkStart w:id="1407" w:name="_Toc27731712"/>
      <w:bookmarkStart w:id="1408" w:name="_Toc36127490"/>
      <w:bookmarkStart w:id="1409" w:name="_Toc45214596"/>
      <w:bookmarkStart w:id="1410" w:name="_Toc51937735"/>
      <w:bookmarkStart w:id="1411" w:name="_Toc51938044"/>
      <w:bookmarkStart w:id="1412" w:name="_Toc92291231"/>
      <w:bookmarkStart w:id="1413" w:name="_Toc193390886"/>
      <w:bookmarkEnd w:id="1405"/>
      <w:r>
        <w:t>8</w:t>
      </w:r>
      <w:r w:rsidRPr="00F70427">
        <w:t>.</w:t>
      </w:r>
      <w:r>
        <w:t>2</w:t>
      </w:r>
      <w:r w:rsidRPr="00F70427">
        <w:t>.2.3</w:t>
      </w:r>
      <w:r w:rsidRPr="00F70427">
        <w:tab/>
        <w:t>XML Schema</w:t>
      </w:r>
      <w:bookmarkEnd w:id="1406"/>
      <w:bookmarkEnd w:id="1407"/>
      <w:bookmarkEnd w:id="1408"/>
      <w:bookmarkEnd w:id="1409"/>
      <w:bookmarkEnd w:id="1410"/>
      <w:bookmarkEnd w:id="1411"/>
      <w:bookmarkEnd w:id="1412"/>
      <w:bookmarkEnd w:id="1413"/>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lastRenderedPageBreak/>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BB6BD0" w:rsidRDefault="00C367E9" w:rsidP="00C367E9">
      <w:pPr>
        <w:pStyle w:val="PL"/>
      </w:pPr>
      <w:r w:rsidRPr="00A65589">
        <w:rPr>
          <w:lang w:val="fr-FR"/>
        </w:rPr>
        <w:t xml:space="preserve">    </w:t>
      </w:r>
      <w:r w:rsidRPr="00BB6BD0">
        <w:t>&lt;xs:choice minOccurs="0" maxOccurs="unbounded"&gt;</w:t>
      </w:r>
    </w:p>
    <w:p w14:paraId="53B244A3" w14:textId="77777777" w:rsidR="00C367E9" w:rsidRPr="00114B70" w:rsidRDefault="00C367E9" w:rsidP="00C367E9">
      <w:pPr>
        <w:pStyle w:val="PL"/>
      </w:pPr>
      <w:r w:rsidRPr="00BB6BD0">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lastRenderedPageBreak/>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414" w:name="_CR8_2_2_4"/>
      <w:bookmarkStart w:id="1415" w:name="_Toc20212358"/>
      <w:bookmarkStart w:id="1416" w:name="_Toc27731713"/>
      <w:bookmarkStart w:id="1417" w:name="_Toc36127491"/>
      <w:bookmarkStart w:id="1418" w:name="_Toc45214597"/>
      <w:bookmarkStart w:id="1419" w:name="_Toc51937736"/>
      <w:bookmarkStart w:id="1420" w:name="_Toc51938045"/>
      <w:bookmarkStart w:id="1421" w:name="_Toc92291232"/>
      <w:bookmarkStart w:id="1422" w:name="_Toc193390887"/>
      <w:bookmarkEnd w:id="1414"/>
      <w:r>
        <w:t>8</w:t>
      </w:r>
      <w:r w:rsidRPr="000B2651">
        <w:t>.</w:t>
      </w:r>
      <w:r>
        <w:t>2</w:t>
      </w:r>
      <w:r w:rsidRPr="000B2651">
        <w:t>.2.4</w:t>
      </w:r>
      <w:r w:rsidRPr="000B2651">
        <w:tab/>
        <w:t xml:space="preserve">Default </w:t>
      </w:r>
      <w:r>
        <w:t xml:space="preserve">Document </w:t>
      </w:r>
      <w:r w:rsidRPr="000B2651">
        <w:t>Namespace</w:t>
      </w:r>
      <w:bookmarkEnd w:id="1415"/>
      <w:bookmarkEnd w:id="1416"/>
      <w:bookmarkEnd w:id="1417"/>
      <w:bookmarkEnd w:id="1418"/>
      <w:bookmarkEnd w:id="1419"/>
      <w:bookmarkEnd w:id="1420"/>
      <w:bookmarkEnd w:id="1421"/>
      <w:bookmarkEnd w:id="1422"/>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23" w:name="_CR8_2_2_5"/>
      <w:bookmarkStart w:id="1424" w:name="_Toc20212359"/>
      <w:bookmarkStart w:id="1425" w:name="_Toc27731714"/>
      <w:bookmarkStart w:id="1426" w:name="_Toc36127492"/>
      <w:bookmarkStart w:id="1427" w:name="_Toc45214598"/>
      <w:bookmarkStart w:id="1428" w:name="_Toc51937737"/>
      <w:bookmarkStart w:id="1429" w:name="_Toc51938046"/>
      <w:bookmarkStart w:id="1430" w:name="_Toc92291233"/>
      <w:bookmarkStart w:id="1431" w:name="_Toc193390888"/>
      <w:bookmarkEnd w:id="1423"/>
      <w:r>
        <w:t>8</w:t>
      </w:r>
      <w:r w:rsidRPr="000B2651">
        <w:t>.</w:t>
      </w:r>
      <w:r>
        <w:t>2</w:t>
      </w:r>
      <w:r w:rsidRPr="000B2651">
        <w:t>.2.5</w:t>
      </w:r>
      <w:r w:rsidRPr="000B2651">
        <w:tab/>
        <w:t>MIME type</w:t>
      </w:r>
      <w:bookmarkEnd w:id="1424"/>
      <w:bookmarkEnd w:id="1425"/>
      <w:bookmarkEnd w:id="1426"/>
      <w:bookmarkEnd w:id="1427"/>
      <w:bookmarkEnd w:id="1428"/>
      <w:bookmarkEnd w:id="1429"/>
      <w:bookmarkEnd w:id="1430"/>
      <w:bookmarkEnd w:id="143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32" w:name="_CR8_2_2_6"/>
      <w:bookmarkStart w:id="1433" w:name="_Toc20212360"/>
      <w:bookmarkStart w:id="1434" w:name="_Toc27731715"/>
      <w:bookmarkStart w:id="1435" w:name="_Toc36127493"/>
      <w:bookmarkStart w:id="1436" w:name="_Toc45214599"/>
      <w:bookmarkStart w:id="1437" w:name="_Toc51937738"/>
      <w:bookmarkStart w:id="1438" w:name="_Toc51938047"/>
      <w:bookmarkStart w:id="1439" w:name="_Toc92291234"/>
      <w:bookmarkStart w:id="1440" w:name="_Toc193390889"/>
      <w:bookmarkEnd w:id="1432"/>
      <w:r>
        <w:lastRenderedPageBreak/>
        <w:t>8</w:t>
      </w:r>
      <w:r w:rsidRPr="000B2651">
        <w:t>.</w:t>
      </w:r>
      <w:r>
        <w:t>2</w:t>
      </w:r>
      <w:r w:rsidRPr="000B2651">
        <w:t>.2.6</w:t>
      </w:r>
      <w:r w:rsidRPr="000B2651">
        <w:tab/>
        <w:t>Validation Constraints</w:t>
      </w:r>
      <w:bookmarkEnd w:id="1433"/>
      <w:bookmarkEnd w:id="1434"/>
      <w:bookmarkEnd w:id="1435"/>
      <w:bookmarkEnd w:id="1436"/>
      <w:bookmarkEnd w:id="1437"/>
      <w:bookmarkEnd w:id="1438"/>
      <w:bookmarkEnd w:id="1439"/>
      <w:bookmarkEnd w:id="1440"/>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lastRenderedPageBreak/>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41" w:name="_CR8_2_2_7"/>
      <w:bookmarkStart w:id="1442" w:name="_Toc20212361"/>
      <w:bookmarkStart w:id="1443" w:name="_Toc27731716"/>
      <w:bookmarkStart w:id="1444" w:name="_Toc36127494"/>
      <w:bookmarkStart w:id="1445" w:name="_Toc45214600"/>
      <w:bookmarkStart w:id="1446" w:name="_Toc51937739"/>
      <w:bookmarkStart w:id="1447" w:name="_Toc51938048"/>
      <w:bookmarkStart w:id="1448" w:name="_Toc92291235"/>
      <w:bookmarkStart w:id="1449" w:name="_Toc193390890"/>
      <w:bookmarkEnd w:id="1441"/>
      <w:r>
        <w:t>8</w:t>
      </w:r>
      <w:r w:rsidRPr="00FD64D5">
        <w:t>.</w:t>
      </w:r>
      <w:r>
        <w:t>2</w:t>
      </w:r>
      <w:r w:rsidRPr="00FD64D5">
        <w:t>.2.7</w:t>
      </w:r>
      <w:r w:rsidRPr="00FD64D5">
        <w:tab/>
        <w:t>Data Semantics</w:t>
      </w:r>
      <w:bookmarkEnd w:id="1442"/>
      <w:bookmarkEnd w:id="1443"/>
      <w:bookmarkEnd w:id="1444"/>
      <w:bookmarkEnd w:id="1445"/>
      <w:bookmarkEnd w:id="1446"/>
      <w:bookmarkEnd w:id="1447"/>
      <w:bookmarkEnd w:id="1448"/>
      <w:bookmarkEnd w:id="1449"/>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lastRenderedPageBreak/>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50" w:name="_CR8_2_2_8"/>
      <w:bookmarkStart w:id="1451" w:name="_Toc20212362"/>
      <w:bookmarkStart w:id="1452" w:name="_Toc27731717"/>
      <w:bookmarkStart w:id="1453" w:name="_Toc36127495"/>
      <w:bookmarkStart w:id="1454" w:name="_Toc45214601"/>
      <w:bookmarkStart w:id="1455" w:name="_Toc51937740"/>
      <w:bookmarkStart w:id="1456" w:name="_Toc51938049"/>
      <w:bookmarkStart w:id="1457" w:name="_Toc92291236"/>
      <w:bookmarkStart w:id="1458" w:name="_Toc193390891"/>
      <w:bookmarkEnd w:id="1450"/>
      <w:r>
        <w:t>8</w:t>
      </w:r>
      <w:r w:rsidRPr="00794952">
        <w:t>.</w:t>
      </w:r>
      <w:r>
        <w:t>2</w:t>
      </w:r>
      <w:r w:rsidRPr="00794952">
        <w:t>.2.8</w:t>
      </w:r>
      <w:r w:rsidRPr="00794952">
        <w:tab/>
        <w:t>Naming Conventions</w:t>
      </w:r>
      <w:bookmarkEnd w:id="1451"/>
      <w:bookmarkEnd w:id="1452"/>
      <w:bookmarkEnd w:id="1453"/>
      <w:bookmarkEnd w:id="1454"/>
      <w:bookmarkEnd w:id="1455"/>
      <w:bookmarkEnd w:id="1456"/>
      <w:bookmarkEnd w:id="1457"/>
      <w:bookmarkEnd w:id="1458"/>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59" w:name="_CR8_2_2_9"/>
      <w:bookmarkStart w:id="1460" w:name="_Toc20212363"/>
      <w:bookmarkStart w:id="1461" w:name="_Toc27731718"/>
      <w:bookmarkStart w:id="1462" w:name="_Toc36127496"/>
      <w:bookmarkStart w:id="1463" w:name="_Toc45214602"/>
      <w:bookmarkStart w:id="1464" w:name="_Toc51937741"/>
      <w:bookmarkStart w:id="1465" w:name="_Toc51938050"/>
      <w:bookmarkStart w:id="1466" w:name="_Toc92291237"/>
      <w:bookmarkStart w:id="1467" w:name="_Toc193390892"/>
      <w:bookmarkEnd w:id="1459"/>
      <w:r>
        <w:t>8</w:t>
      </w:r>
      <w:r w:rsidRPr="00794952">
        <w:t>.</w:t>
      </w:r>
      <w:r>
        <w:t>2</w:t>
      </w:r>
      <w:r w:rsidRPr="00794952">
        <w:t>.2.9</w:t>
      </w:r>
      <w:r w:rsidRPr="00794952">
        <w:tab/>
        <w:t>Global documents</w:t>
      </w:r>
      <w:bookmarkEnd w:id="1460"/>
      <w:bookmarkEnd w:id="1461"/>
      <w:bookmarkEnd w:id="1462"/>
      <w:bookmarkEnd w:id="1463"/>
      <w:bookmarkEnd w:id="1464"/>
      <w:bookmarkEnd w:id="1465"/>
      <w:bookmarkEnd w:id="1466"/>
      <w:bookmarkEnd w:id="1467"/>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468" w:name="_CR8_2_2_10"/>
      <w:bookmarkStart w:id="1469" w:name="_Toc20212364"/>
      <w:bookmarkStart w:id="1470" w:name="_Toc27731719"/>
      <w:bookmarkStart w:id="1471" w:name="_Toc36127497"/>
      <w:bookmarkStart w:id="1472" w:name="_Toc45214603"/>
      <w:bookmarkStart w:id="1473" w:name="_Toc51937742"/>
      <w:bookmarkStart w:id="1474" w:name="_Toc51938051"/>
      <w:bookmarkStart w:id="1475" w:name="_Toc92291238"/>
      <w:bookmarkStart w:id="1476" w:name="_Toc193390893"/>
      <w:bookmarkEnd w:id="1468"/>
      <w:r>
        <w:t>8</w:t>
      </w:r>
      <w:r w:rsidRPr="00794952">
        <w:t>.</w:t>
      </w:r>
      <w:r>
        <w:t>2</w:t>
      </w:r>
      <w:r w:rsidRPr="00794952">
        <w:t>.2.10</w:t>
      </w:r>
      <w:r w:rsidRPr="00794952">
        <w:tab/>
        <w:t>Resource interdependencies</w:t>
      </w:r>
      <w:bookmarkEnd w:id="1469"/>
      <w:bookmarkEnd w:id="1470"/>
      <w:bookmarkEnd w:id="1471"/>
      <w:bookmarkEnd w:id="1472"/>
      <w:bookmarkEnd w:id="1473"/>
      <w:bookmarkEnd w:id="1474"/>
      <w:bookmarkEnd w:id="1475"/>
      <w:bookmarkEnd w:id="1476"/>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477" w:name="_CR8_2_2_11"/>
      <w:bookmarkStart w:id="1478" w:name="_Toc20212365"/>
      <w:bookmarkStart w:id="1479" w:name="_Toc27731720"/>
      <w:bookmarkStart w:id="1480" w:name="_Toc36127498"/>
      <w:bookmarkStart w:id="1481" w:name="_Toc45214604"/>
      <w:bookmarkStart w:id="1482" w:name="_Toc51937743"/>
      <w:bookmarkStart w:id="1483" w:name="_Toc51938052"/>
      <w:bookmarkStart w:id="1484" w:name="_Toc92291239"/>
      <w:bookmarkStart w:id="1485" w:name="_Toc193390894"/>
      <w:bookmarkEnd w:id="1477"/>
      <w:r>
        <w:lastRenderedPageBreak/>
        <w:t>8</w:t>
      </w:r>
      <w:r w:rsidRPr="00794952">
        <w:t>.</w:t>
      </w:r>
      <w:r>
        <w:t>2</w:t>
      </w:r>
      <w:r w:rsidRPr="00794952">
        <w:t>.2.11</w:t>
      </w:r>
      <w:r w:rsidRPr="00794952">
        <w:tab/>
        <w:t>Authorization Policies</w:t>
      </w:r>
      <w:bookmarkEnd w:id="1478"/>
      <w:bookmarkEnd w:id="1479"/>
      <w:bookmarkEnd w:id="1480"/>
      <w:bookmarkEnd w:id="1481"/>
      <w:bookmarkEnd w:id="1482"/>
      <w:bookmarkEnd w:id="1483"/>
      <w:bookmarkEnd w:id="1484"/>
      <w:bookmarkEnd w:id="1485"/>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486" w:name="_CR8_2_2_12"/>
      <w:bookmarkStart w:id="1487" w:name="_Toc20212366"/>
      <w:bookmarkStart w:id="1488" w:name="_Toc27731721"/>
      <w:bookmarkStart w:id="1489" w:name="_Toc36127499"/>
      <w:bookmarkStart w:id="1490" w:name="_Toc45214605"/>
      <w:bookmarkStart w:id="1491" w:name="_Toc51937744"/>
      <w:bookmarkStart w:id="1492" w:name="_Toc51938053"/>
      <w:bookmarkStart w:id="1493" w:name="_Toc92291240"/>
      <w:bookmarkStart w:id="1494" w:name="_Toc193390895"/>
      <w:bookmarkEnd w:id="1486"/>
      <w:r>
        <w:t>8</w:t>
      </w:r>
      <w:r w:rsidRPr="00794952">
        <w:t>.</w:t>
      </w:r>
      <w:r>
        <w:t>2</w:t>
      </w:r>
      <w:r w:rsidRPr="00794952">
        <w:t>.2.12</w:t>
      </w:r>
      <w:r w:rsidRPr="00794952">
        <w:tab/>
        <w:t>Subscription to Changes</w:t>
      </w:r>
      <w:bookmarkEnd w:id="1487"/>
      <w:bookmarkEnd w:id="1488"/>
      <w:bookmarkEnd w:id="1489"/>
      <w:bookmarkEnd w:id="1490"/>
      <w:bookmarkEnd w:id="1491"/>
      <w:bookmarkEnd w:id="1492"/>
      <w:bookmarkEnd w:id="1493"/>
      <w:bookmarkEnd w:id="1494"/>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495" w:name="_CR8_3"/>
      <w:bookmarkStart w:id="1496" w:name="_Toc20212367"/>
      <w:bookmarkStart w:id="1497" w:name="_Toc27731722"/>
      <w:bookmarkStart w:id="1498" w:name="_Toc36127500"/>
      <w:bookmarkStart w:id="1499" w:name="_Toc45214606"/>
      <w:bookmarkStart w:id="1500" w:name="_Toc51937745"/>
      <w:bookmarkStart w:id="1501" w:name="_Toc51938054"/>
      <w:bookmarkStart w:id="1502" w:name="_Toc92291241"/>
      <w:bookmarkStart w:id="1503" w:name="_Toc193390896"/>
      <w:bookmarkEnd w:id="1495"/>
      <w:r w:rsidRPr="00D241C1">
        <w:t>8.3</w:t>
      </w:r>
      <w:r w:rsidRPr="00D241C1">
        <w:tab/>
        <w:t>MCPTT user profile configuration document</w:t>
      </w:r>
      <w:bookmarkEnd w:id="1496"/>
      <w:bookmarkEnd w:id="1497"/>
      <w:bookmarkEnd w:id="1498"/>
      <w:bookmarkEnd w:id="1499"/>
      <w:bookmarkEnd w:id="1500"/>
      <w:bookmarkEnd w:id="1501"/>
      <w:bookmarkEnd w:id="1502"/>
      <w:bookmarkEnd w:id="1503"/>
    </w:p>
    <w:p w14:paraId="021DA04D" w14:textId="77777777" w:rsidR="00C367E9" w:rsidRPr="00986001" w:rsidRDefault="00C367E9" w:rsidP="00C367E9">
      <w:pPr>
        <w:pStyle w:val="Heading3"/>
      </w:pPr>
      <w:bookmarkStart w:id="1504" w:name="_CR8_3_1"/>
      <w:bookmarkStart w:id="1505" w:name="_Toc20212368"/>
      <w:bookmarkStart w:id="1506" w:name="_Toc27731723"/>
      <w:bookmarkStart w:id="1507" w:name="_Toc36127501"/>
      <w:bookmarkStart w:id="1508" w:name="_Toc45214607"/>
      <w:bookmarkStart w:id="1509" w:name="_Toc51937746"/>
      <w:bookmarkStart w:id="1510" w:name="_Toc51938055"/>
      <w:bookmarkStart w:id="1511" w:name="_Toc92291242"/>
      <w:bookmarkStart w:id="1512" w:name="_Toc193390897"/>
      <w:bookmarkEnd w:id="1504"/>
      <w:r>
        <w:t>8.3.1</w:t>
      </w:r>
      <w:r>
        <w:tab/>
        <w:t>General</w:t>
      </w:r>
      <w:bookmarkEnd w:id="1505"/>
      <w:bookmarkEnd w:id="1506"/>
      <w:bookmarkEnd w:id="1507"/>
      <w:bookmarkEnd w:id="1508"/>
      <w:bookmarkEnd w:id="1509"/>
      <w:bookmarkEnd w:id="1510"/>
      <w:bookmarkEnd w:id="1511"/>
      <w:bookmarkEnd w:id="1512"/>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13" w:name="_CR8_3_1A"/>
      <w:bookmarkStart w:id="1514" w:name="_Toc20212369"/>
      <w:bookmarkStart w:id="1515" w:name="_Toc27731724"/>
      <w:bookmarkStart w:id="1516" w:name="_Toc36127502"/>
      <w:bookmarkStart w:id="1517" w:name="_Toc45214608"/>
      <w:bookmarkStart w:id="1518" w:name="_Toc51937747"/>
      <w:bookmarkStart w:id="1519" w:name="_Toc51938056"/>
      <w:bookmarkStart w:id="1520" w:name="_Toc92291243"/>
      <w:bookmarkStart w:id="1521" w:name="MCCQCTEMPBM_00000048"/>
      <w:bookmarkStart w:id="1522" w:name="_Toc193390898"/>
      <w:bookmarkEnd w:id="1513"/>
      <w:r>
        <w:t>8.3.1A</w:t>
      </w:r>
      <w:r>
        <w:tab/>
        <w:t>MCPTT client access to MCPTT user profile documents</w:t>
      </w:r>
      <w:bookmarkEnd w:id="1514"/>
      <w:bookmarkEnd w:id="1515"/>
      <w:bookmarkEnd w:id="1516"/>
      <w:bookmarkEnd w:id="1517"/>
      <w:bookmarkEnd w:id="1518"/>
      <w:bookmarkEnd w:id="1519"/>
      <w:bookmarkEnd w:id="1520"/>
      <w:bookmarkEnd w:id="1522"/>
    </w:p>
    <w:bookmarkEnd w:id="1521"/>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23" w:name="_CR8_3_2"/>
      <w:bookmarkStart w:id="1524" w:name="_Toc20212370"/>
      <w:bookmarkStart w:id="1525" w:name="_Toc27731725"/>
      <w:bookmarkStart w:id="1526" w:name="_Toc36127503"/>
      <w:bookmarkStart w:id="1527" w:name="_Toc45214609"/>
      <w:bookmarkStart w:id="1528" w:name="_Toc51937748"/>
      <w:bookmarkStart w:id="1529" w:name="_Toc51938057"/>
      <w:bookmarkStart w:id="1530" w:name="_Toc92291244"/>
      <w:bookmarkStart w:id="1531" w:name="_Toc193390899"/>
      <w:bookmarkEnd w:id="1523"/>
      <w:r>
        <w:t>8.3.2</w:t>
      </w:r>
      <w:r>
        <w:tab/>
        <w:t>C</w:t>
      </w:r>
      <w:r w:rsidRPr="00986001">
        <w:t>oding</w:t>
      </w:r>
      <w:bookmarkEnd w:id="1524"/>
      <w:bookmarkEnd w:id="1525"/>
      <w:bookmarkEnd w:id="1526"/>
      <w:bookmarkEnd w:id="1527"/>
      <w:bookmarkEnd w:id="1528"/>
      <w:bookmarkEnd w:id="1529"/>
      <w:bookmarkEnd w:id="1530"/>
      <w:bookmarkEnd w:id="1531"/>
    </w:p>
    <w:p w14:paraId="37EF0E4B" w14:textId="77777777" w:rsidR="00C367E9" w:rsidRPr="0045024E" w:rsidRDefault="00C367E9" w:rsidP="00C367E9">
      <w:pPr>
        <w:pStyle w:val="Heading4"/>
      </w:pPr>
      <w:bookmarkStart w:id="1532" w:name="_CR8_3_2_1"/>
      <w:bookmarkStart w:id="1533" w:name="_Toc20212371"/>
      <w:bookmarkStart w:id="1534" w:name="_Toc27731726"/>
      <w:bookmarkStart w:id="1535" w:name="_Toc36127504"/>
      <w:bookmarkStart w:id="1536" w:name="_Toc45214610"/>
      <w:bookmarkStart w:id="1537" w:name="_Toc51937749"/>
      <w:bookmarkStart w:id="1538" w:name="_Toc51938058"/>
      <w:bookmarkStart w:id="1539" w:name="_Toc92291245"/>
      <w:bookmarkStart w:id="1540" w:name="_Toc193390900"/>
      <w:bookmarkEnd w:id="1532"/>
      <w:r>
        <w:t>8</w:t>
      </w:r>
      <w:r w:rsidRPr="0045024E">
        <w:t>.</w:t>
      </w:r>
      <w:r>
        <w:t>3</w:t>
      </w:r>
      <w:r w:rsidRPr="0045024E">
        <w:t>.2.1</w:t>
      </w:r>
      <w:r>
        <w:tab/>
      </w:r>
      <w:r w:rsidRPr="0045024E">
        <w:t>Structure</w:t>
      </w:r>
      <w:bookmarkEnd w:id="1533"/>
      <w:bookmarkEnd w:id="1534"/>
      <w:bookmarkEnd w:id="1535"/>
      <w:bookmarkEnd w:id="1536"/>
      <w:bookmarkEnd w:id="1537"/>
      <w:bookmarkEnd w:id="1538"/>
      <w:bookmarkEnd w:id="1539"/>
      <w:bookmarkEnd w:id="1540"/>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lastRenderedPageBreak/>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lastRenderedPageBreak/>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lastRenderedPageBreak/>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lastRenderedPageBreak/>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41"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41"/>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42" w:name="_Hlk56677315"/>
      <w:r>
        <w:t xml:space="preserve">and </w:t>
      </w:r>
      <w:r w:rsidRPr="00F55217">
        <w:t xml:space="preserve">may include an &lt;anyExt&gt; element </w:t>
      </w:r>
      <w:r>
        <w:t>with</w:t>
      </w:r>
      <w:bookmarkEnd w:id="1542"/>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lastRenderedPageBreak/>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43" w:name="_Hlk55559946"/>
      <w:r>
        <w:t xml:space="preserve">and </w:t>
      </w:r>
      <w:r w:rsidRPr="00F55217">
        <w:t xml:space="preserve">may include an &lt;anyExt&gt; element </w:t>
      </w:r>
      <w:r>
        <w:t xml:space="preserve">with </w:t>
      </w:r>
      <w:bookmarkEnd w:id="1543"/>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44" w:name="_Hlk97309823"/>
      <w:r>
        <w:t>iii)</w:t>
      </w:r>
      <w:r>
        <w:tab/>
        <w:t>one &lt;GroupKMSURI&gt; element; and</w:t>
      </w:r>
    </w:p>
    <w:bookmarkEnd w:id="1544"/>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lastRenderedPageBreak/>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45" w:name="_CR8_3_2_2"/>
      <w:bookmarkStart w:id="1546" w:name="_Toc20212372"/>
      <w:bookmarkStart w:id="1547" w:name="_Toc27731727"/>
      <w:bookmarkStart w:id="1548" w:name="_Toc36127505"/>
      <w:bookmarkStart w:id="1549" w:name="_Toc45214611"/>
      <w:bookmarkStart w:id="1550" w:name="_Toc51937750"/>
      <w:bookmarkStart w:id="1551" w:name="_Toc51938059"/>
      <w:bookmarkStart w:id="1552" w:name="_Toc92291246"/>
      <w:bookmarkStart w:id="1553" w:name="_Toc193390901"/>
      <w:bookmarkEnd w:id="1545"/>
      <w:r>
        <w:t>8</w:t>
      </w:r>
      <w:r w:rsidRPr="0045024E">
        <w:t>.</w:t>
      </w:r>
      <w:r>
        <w:t>3</w:t>
      </w:r>
      <w:r w:rsidRPr="0045024E">
        <w:t>.2.2</w:t>
      </w:r>
      <w:r w:rsidRPr="0045024E">
        <w:tab/>
        <w:t>Application Unique ID</w:t>
      </w:r>
      <w:bookmarkEnd w:id="1546"/>
      <w:bookmarkEnd w:id="1547"/>
      <w:bookmarkEnd w:id="1548"/>
      <w:bookmarkEnd w:id="1549"/>
      <w:bookmarkEnd w:id="1550"/>
      <w:bookmarkEnd w:id="1551"/>
      <w:bookmarkEnd w:id="1552"/>
      <w:bookmarkEnd w:id="1553"/>
    </w:p>
    <w:p w14:paraId="5A539192" w14:textId="77777777" w:rsidR="00C367E9" w:rsidRPr="0045024E" w:rsidRDefault="00C367E9" w:rsidP="00C367E9">
      <w:bookmarkStart w:id="1554" w:name="5.1.3_XML_Schema"/>
      <w:bookmarkStart w:id="1555" w:name="5.1.4_Default_Namespace"/>
      <w:bookmarkStart w:id="1556" w:name="5.1.5_MIME_Type"/>
      <w:bookmarkStart w:id="1557" w:name="5.1.6_Validation_Constraints"/>
      <w:bookmarkStart w:id="1558" w:name="5.1.7_Data_Semantics"/>
      <w:bookmarkStart w:id="1559" w:name="5.1.8_Naming_Conventions"/>
      <w:bookmarkStart w:id="1560" w:name="5.1.9_Global_Documents"/>
      <w:bookmarkStart w:id="1561" w:name="bookmark5"/>
      <w:bookmarkStart w:id="1562" w:name="bookmark4"/>
      <w:bookmarkStart w:id="1563" w:name="bookmark3"/>
      <w:bookmarkStart w:id="1564" w:name="bookmark2"/>
      <w:bookmarkStart w:id="1565" w:name="5.1.2_Application_Unique_ID"/>
      <w:bookmarkEnd w:id="1554"/>
      <w:bookmarkEnd w:id="1555"/>
      <w:bookmarkEnd w:id="1556"/>
      <w:bookmarkEnd w:id="1557"/>
      <w:bookmarkEnd w:id="1558"/>
      <w:bookmarkEnd w:id="1559"/>
      <w:bookmarkEnd w:id="1560"/>
      <w:bookmarkEnd w:id="1561"/>
      <w:bookmarkEnd w:id="1562"/>
      <w:bookmarkEnd w:id="1563"/>
      <w:bookmarkEnd w:id="1564"/>
      <w:bookmarkEnd w:id="1565"/>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66" w:name="_CR8_3_2_3"/>
      <w:bookmarkStart w:id="1567" w:name="_Toc20212373"/>
      <w:bookmarkStart w:id="1568" w:name="_Toc27731728"/>
      <w:bookmarkStart w:id="1569" w:name="_Toc36127506"/>
      <w:bookmarkStart w:id="1570" w:name="_Toc45214612"/>
      <w:bookmarkStart w:id="1571" w:name="_Toc51937751"/>
      <w:bookmarkStart w:id="1572" w:name="_Toc51938060"/>
      <w:bookmarkStart w:id="1573" w:name="_Toc92291247"/>
      <w:bookmarkStart w:id="1574" w:name="_Toc193390902"/>
      <w:bookmarkEnd w:id="1566"/>
      <w:r>
        <w:t>8</w:t>
      </w:r>
      <w:r w:rsidRPr="0045024E">
        <w:t>.</w:t>
      </w:r>
      <w:r>
        <w:t>3</w:t>
      </w:r>
      <w:r w:rsidRPr="0045024E">
        <w:t>.2.3</w:t>
      </w:r>
      <w:r w:rsidRPr="0045024E">
        <w:tab/>
        <w:t>XML Schema</w:t>
      </w:r>
      <w:bookmarkEnd w:id="1567"/>
      <w:bookmarkEnd w:id="1568"/>
      <w:bookmarkEnd w:id="1569"/>
      <w:bookmarkEnd w:id="1570"/>
      <w:bookmarkEnd w:id="1571"/>
      <w:bookmarkEnd w:id="1572"/>
      <w:bookmarkEnd w:id="1573"/>
      <w:bookmarkEnd w:id="1574"/>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5" w:name="_Toc20212374"/>
      <w:bookmarkStart w:id="1576" w:name="_Toc27731729"/>
      <w:bookmarkStart w:id="1577" w:name="_Toc36127507"/>
      <w:bookmarkStart w:id="1578" w:name="_Toc45214613"/>
      <w:bookmarkStart w:id="1579" w:name="_Toc51937752"/>
      <w:bookmarkStart w:id="1580" w:name="_Toc51938061"/>
    </w:p>
    <w:p w14:paraId="5FAF1E9C" w14:textId="77777777" w:rsidR="00C367E9" w:rsidRPr="00BB6BD0" w:rsidRDefault="00C367E9" w:rsidP="00C367E9">
      <w:pPr>
        <w:pStyle w:val="PL"/>
        <w:rPr>
          <w:lang w:val="nl-NL"/>
        </w:rPr>
      </w:pPr>
      <w:r w:rsidRPr="00BB6BD0">
        <w:rPr>
          <w:lang w:val="nl-NL"/>
        </w:rPr>
        <w:t>&lt;?xml version="1.0" encoding="UTF-8"?&gt;</w:t>
      </w:r>
    </w:p>
    <w:p w14:paraId="5C362049" w14:textId="77777777" w:rsidR="00C367E9" w:rsidRPr="00BB6BD0" w:rsidRDefault="00C367E9" w:rsidP="00C367E9">
      <w:pPr>
        <w:pStyle w:val="PL"/>
        <w:rPr>
          <w:lang w:val="nl-NL"/>
        </w:rPr>
      </w:pPr>
      <w:r w:rsidRPr="00BB6BD0">
        <w:rPr>
          <w:lang w:val="nl-NL"/>
        </w:rPr>
        <w:t xml:space="preserve">&lt;xs:schema </w:t>
      </w:r>
    </w:p>
    <w:p w14:paraId="238173A7" w14:textId="77777777" w:rsidR="00C367E9" w:rsidRDefault="00C367E9" w:rsidP="00C367E9">
      <w:pPr>
        <w:pStyle w:val="PL"/>
      </w:pPr>
      <w:r w:rsidRPr="00BB6BD0">
        <w:rPr>
          <w:lang w:val="nl-NL"/>
        </w:rPr>
        <w:t xml:space="preserve">  </w:t>
      </w:r>
      <w:r>
        <w:t>xmlns:mcpttup="urn:3gpp:mcptt:user-profile:1.0"</w:t>
      </w:r>
    </w:p>
    <w:p w14:paraId="383E8D0F" w14:textId="149E8985" w:rsidR="00C367E9" w:rsidRDefault="00C367E9" w:rsidP="00C367E9">
      <w:pPr>
        <w:pStyle w:val="PL"/>
      </w:pPr>
      <w:r>
        <w:t xml:space="preserve">  xmlns:xs=</w:t>
      </w:r>
      <w:r w:rsidR="001477AC">
        <w:t>"</w:t>
      </w:r>
      <w:hyperlink r:id="rId16" w:history="1">
        <w:r w:rsidR="001477AC" w:rsidRPr="00FB296D">
          <w:rPr>
            <w:rStyle w:val="Hyperlink"/>
          </w:rPr>
          <w:t>http://www.w3.org/2001/XMLSchema</w:t>
        </w:r>
      </w:hyperlink>
      <w:r w:rsidR="001477AC">
        <w:t>"</w:t>
      </w:r>
    </w:p>
    <w:p w14:paraId="30850847" w14:textId="27E737B0" w:rsidR="00BD5218" w:rsidRDefault="00BD5218" w:rsidP="00C367E9">
      <w:pPr>
        <w:pStyle w:val="PL"/>
      </w:pPr>
      <w:r>
        <w:t xml:space="preserve">  </w:t>
      </w:r>
      <w:bookmarkStart w:id="1581" w:name="_Hlk128558506"/>
      <w:r>
        <w:t>xmlns:mcpttiup</w:t>
      </w:r>
      <w:r w:rsidRPr="00C13C61">
        <w:t>="urn:3gpp:mcptt:mcpttUEinitConfig:1.0"</w:t>
      </w:r>
      <w:bookmarkEnd w:id="1581"/>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bookmarkStart w:id="1582" w:name="_Hlk128562383"/>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582"/>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lastRenderedPageBreak/>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Pr="00BB6BD0" w:rsidRDefault="00C367E9" w:rsidP="00C367E9">
      <w:pPr>
        <w:pStyle w:val="PL"/>
        <w:rPr>
          <w:lang w:val="fr-FR"/>
        </w:rPr>
      </w:pPr>
      <w:r w:rsidRPr="009A54B8">
        <w:rPr>
          <w:lang w:val="fr-FR"/>
        </w:rPr>
        <w:t xml:space="preserve">  </w:t>
      </w:r>
      <w:r w:rsidRPr="00BB6BD0">
        <w:rPr>
          <w:lang w:val="fr-FR"/>
        </w:rPr>
        <w:t>&lt;xs:complexType name="ListEntryType"&gt;</w:t>
      </w:r>
    </w:p>
    <w:p w14:paraId="472E1F7E" w14:textId="77777777" w:rsidR="00C367E9" w:rsidRPr="00BB6BD0" w:rsidRDefault="00C367E9" w:rsidP="00C367E9">
      <w:pPr>
        <w:pStyle w:val="PL"/>
        <w:rPr>
          <w:lang w:val="fr-FR"/>
        </w:rPr>
      </w:pPr>
      <w:r w:rsidRPr="00BB6BD0">
        <w:rPr>
          <w:lang w:val="fr-FR"/>
        </w:rPr>
        <w:t xml:space="preserve">    &lt;xs:choice minOccurs="0" maxOccurs="unbounded"&gt;</w:t>
      </w:r>
    </w:p>
    <w:p w14:paraId="4F7B09B4" w14:textId="77777777" w:rsidR="00C367E9" w:rsidRPr="00BB6BD0" w:rsidRDefault="00C367E9" w:rsidP="00C367E9">
      <w:pPr>
        <w:pStyle w:val="PL"/>
        <w:rPr>
          <w:lang w:val="fr-FR"/>
        </w:rPr>
      </w:pPr>
      <w:r w:rsidRPr="00BB6BD0">
        <w:rPr>
          <w:lang w:val="fr-FR"/>
        </w:rPr>
        <w:t xml:space="preserve">      &lt;xs:element name="entry" type="mcpttup:EntryType"/&gt;</w:t>
      </w:r>
    </w:p>
    <w:p w14:paraId="3E300B91" w14:textId="77777777" w:rsidR="00C367E9" w:rsidRPr="00BB6BD0" w:rsidRDefault="00C367E9" w:rsidP="00C367E9">
      <w:pPr>
        <w:pStyle w:val="PL"/>
        <w:rPr>
          <w:lang w:val="fr-FR"/>
        </w:rPr>
      </w:pPr>
      <w:r w:rsidRPr="00BB6BD0">
        <w:rPr>
          <w:lang w:val="fr-FR"/>
        </w:rPr>
        <w:t xml:space="preserve">      &lt;xs:element name="anyExt" type="mcpttup:anyExtType" minOccurs="0"/&gt;</w:t>
      </w:r>
    </w:p>
    <w:p w14:paraId="543896F6" w14:textId="77777777" w:rsidR="00C367E9" w:rsidRDefault="00C367E9" w:rsidP="00C367E9">
      <w:pPr>
        <w:pStyle w:val="PL"/>
      </w:pPr>
      <w:r w:rsidRPr="00BB6BD0">
        <w:rPr>
          <w:lang w:val="fr-FR"/>
        </w:rPr>
        <w:t xml:space="preserve">      </w:t>
      </w:r>
      <w:r>
        <w:t>&lt;xs:any namespace="##other" processContents="lax" minOccurs="0" maxOccurs="unbounded"/&gt;</w:t>
      </w:r>
    </w:p>
    <w:p w14:paraId="1A043AAE" w14:textId="77777777" w:rsidR="00C367E9" w:rsidRPr="00BB6BD0" w:rsidRDefault="00C367E9" w:rsidP="00C367E9">
      <w:pPr>
        <w:pStyle w:val="PL"/>
      </w:pPr>
      <w:r>
        <w:t xml:space="preserve">    </w:t>
      </w:r>
      <w:r w:rsidRPr="00BB6BD0">
        <w:t>&lt;/xs:choice&gt;</w:t>
      </w:r>
    </w:p>
    <w:p w14:paraId="2F4BDA7C" w14:textId="77777777" w:rsidR="00C367E9" w:rsidRPr="00BB6BD0" w:rsidRDefault="00C367E9" w:rsidP="00C367E9">
      <w:pPr>
        <w:pStyle w:val="PL"/>
      </w:pPr>
      <w:r w:rsidRPr="00BB6BD0">
        <w:t xml:space="preserve">    &lt;xs:attribute ref="xml:lang"/&gt;</w:t>
      </w:r>
    </w:p>
    <w:p w14:paraId="0C09A682" w14:textId="77777777" w:rsidR="00C367E9" w:rsidRPr="00BB6BD0" w:rsidRDefault="00C367E9" w:rsidP="00C367E9">
      <w:pPr>
        <w:pStyle w:val="PL"/>
      </w:pPr>
      <w:r w:rsidRPr="00BB6BD0">
        <w:t xml:space="preserve">    &lt;xs:attributeGroup ref="mcpttup:IndexType"/&gt;</w:t>
      </w:r>
    </w:p>
    <w:p w14:paraId="69458C6F" w14:textId="77777777" w:rsidR="00C367E9" w:rsidRPr="00BB6BD0" w:rsidRDefault="00C367E9" w:rsidP="00C367E9">
      <w:pPr>
        <w:pStyle w:val="PL"/>
      </w:pPr>
      <w:r w:rsidRPr="00BB6BD0">
        <w:t xml:space="preserve">    &lt;xs:anyAttribute namespace="##any" processContents="lax"/&gt;</w:t>
      </w:r>
    </w:p>
    <w:p w14:paraId="2C297BE8" w14:textId="77777777" w:rsidR="00C367E9" w:rsidRPr="00BB6BD0" w:rsidRDefault="00C367E9" w:rsidP="00C367E9">
      <w:pPr>
        <w:pStyle w:val="PL"/>
      </w:pPr>
      <w:r w:rsidRPr="00BB6BD0">
        <w:t xml:space="preserve">  &lt;/xs:complexType&gt;</w:t>
      </w:r>
    </w:p>
    <w:p w14:paraId="4E83373E" w14:textId="77777777" w:rsidR="00C367E9" w:rsidRPr="00BB6BD0" w:rsidRDefault="00C367E9" w:rsidP="00C367E9">
      <w:pPr>
        <w:pStyle w:val="PL"/>
      </w:pPr>
    </w:p>
    <w:p w14:paraId="1AEB15B3" w14:textId="77777777" w:rsidR="00C367E9" w:rsidRPr="00BB6BD0" w:rsidRDefault="00C367E9" w:rsidP="00C367E9">
      <w:pPr>
        <w:pStyle w:val="PL"/>
      </w:pPr>
      <w:r w:rsidRPr="00BB6BD0">
        <w:t xml:space="preserve">  &lt;xs:complexType name="EntryType"&gt;</w:t>
      </w:r>
    </w:p>
    <w:p w14:paraId="47AC3524" w14:textId="77777777" w:rsidR="00C367E9" w:rsidRPr="00BB6BD0" w:rsidRDefault="00C367E9" w:rsidP="00C367E9">
      <w:pPr>
        <w:pStyle w:val="PL"/>
      </w:pPr>
      <w:r w:rsidRPr="00BB6BD0">
        <w:t xml:space="preserve">    &lt;xs:sequence&gt;</w:t>
      </w:r>
    </w:p>
    <w:p w14:paraId="347F7A00" w14:textId="77777777" w:rsidR="00C367E9" w:rsidRPr="00BB6BD0" w:rsidRDefault="00C367E9" w:rsidP="00C367E9">
      <w:pPr>
        <w:pStyle w:val="PL"/>
      </w:pPr>
      <w:r w:rsidRPr="00BB6BD0">
        <w:t xml:space="preserve">      &lt;xs:element name="uri-entry" type="xs:anyURI"/&gt;</w:t>
      </w:r>
    </w:p>
    <w:p w14:paraId="19781643" w14:textId="77777777" w:rsidR="00C367E9" w:rsidRDefault="00C367E9" w:rsidP="00C367E9">
      <w:pPr>
        <w:pStyle w:val="PL"/>
      </w:pPr>
      <w:r w:rsidRPr="00BB6BD0">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lastRenderedPageBreak/>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lastRenderedPageBreak/>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BB6BD0" w:rsidRDefault="00C367E9" w:rsidP="00C367E9">
      <w:pPr>
        <w:pStyle w:val="PL"/>
      </w:pPr>
      <w:r>
        <w:t xml:space="preserve">      </w:t>
      </w:r>
      <w:r w:rsidRPr="00BB6BD0">
        <w:t>&lt;/xs:extension&gt;</w:t>
      </w:r>
    </w:p>
    <w:p w14:paraId="60C0460E" w14:textId="77777777" w:rsidR="00C367E9" w:rsidRPr="00BB6BD0" w:rsidRDefault="00C367E9" w:rsidP="00C367E9">
      <w:pPr>
        <w:pStyle w:val="PL"/>
      </w:pPr>
      <w:r w:rsidRPr="00BB6BD0">
        <w:t xml:space="preserve">    &lt;/xs:simpleContent&gt;</w:t>
      </w:r>
    </w:p>
    <w:p w14:paraId="4B4C67F8" w14:textId="77777777" w:rsidR="00C367E9" w:rsidRPr="00BB6BD0" w:rsidRDefault="00C367E9" w:rsidP="00C367E9">
      <w:pPr>
        <w:pStyle w:val="PL"/>
      </w:pPr>
      <w:r w:rsidRPr="00BB6BD0">
        <w:t xml:space="preserve">  &lt;/xs:complexType&gt;</w:t>
      </w:r>
    </w:p>
    <w:p w14:paraId="4D3D699D" w14:textId="77777777" w:rsidR="00C367E9" w:rsidRPr="00BB6BD0" w:rsidRDefault="00C367E9" w:rsidP="00C367E9">
      <w:pPr>
        <w:pStyle w:val="PL"/>
      </w:pPr>
    </w:p>
    <w:p w14:paraId="480981AE" w14:textId="77777777" w:rsidR="00C367E9" w:rsidRDefault="00C367E9" w:rsidP="00C367E9">
      <w:pPr>
        <w:pStyle w:val="PL"/>
      </w:pPr>
      <w:r w:rsidRPr="00BB6BD0">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lastRenderedPageBreak/>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lastRenderedPageBreak/>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lastRenderedPageBreak/>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583" w:name="_Hlk97309900"/>
      <w:r>
        <w:rPr>
          <w:rFonts w:eastAsia="Courier New"/>
        </w:rPr>
        <w:t xml:space="preserve">      </w:t>
      </w:r>
      <w:r>
        <w:t>&lt;xs:element name="GroupKMSURI" type="mcpttup:EntryType"/&gt;</w:t>
      </w:r>
    </w:p>
    <w:bookmarkEnd w:id="1583"/>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584" w:name="_CR8_3_2_4"/>
      <w:bookmarkStart w:id="1585" w:name="_Toc92291248"/>
      <w:bookmarkStart w:id="1586" w:name="_Toc193390903"/>
      <w:bookmarkEnd w:id="1584"/>
      <w:r>
        <w:t>8</w:t>
      </w:r>
      <w:r w:rsidRPr="0045024E">
        <w:t>.</w:t>
      </w:r>
      <w:r>
        <w:t>3</w:t>
      </w:r>
      <w:r w:rsidRPr="0045024E">
        <w:t>.2.4</w:t>
      </w:r>
      <w:r w:rsidRPr="0045024E">
        <w:tab/>
        <w:t xml:space="preserve">Default </w:t>
      </w:r>
      <w:r>
        <w:t xml:space="preserve">Document </w:t>
      </w:r>
      <w:r w:rsidRPr="0045024E">
        <w:t>Namespace</w:t>
      </w:r>
      <w:bookmarkEnd w:id="1575"/>
      <w:bookmarkEnd w:id="1576"/>
      <w:bookmarkEnd w:id="1577"/>
      <w:bookmarkEnd w:id="1578"/>
      <w:bookmarkEnd w:id="1579"/>
      <w:bookmarkEnd w:id="1580"/>
      <w:bookmarkEnd w:id="1585"/>
      <w:bookmarkEnd w:id="1586"/>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587" w:name="_CR8_3_2_5"/>
      <w:bookmarkStart w:id="1588" w:name="_Toc20212375"/>
      <w:bookmarkStart w:id="1589" w:name="_Toc27731730"/>
      <w:bookmarkStart w:id="1590" w:name="_Toc36127508"/>
      <w:bookmarkStart w:id="1591" w:name="_Toc45214614"/>
      <w:bookmarkStart w:id="1592" w:name="_Toc51937753"/>
      <w:bookmarkStart w:id="1593" w:name="_Toc51938062"/>
      <w:bookmarkStart w:id="1594" w:name="_Toc92291249"/>
      <w:bookmarkStart w:id="1595" w:name="_Toc193390904"/>
      <w:bookmarkEnd w:id="1587"/>
      <w:r>
        <w:t>8</w:t>
      </w:r>
      <w:r w:rsidRPr="0045024E">
        <w:t>.</w:t>
      </w:r>
      <w:r>
        <w:t>3</w:t>
      </w:r>
      <w:r w:rsidRPr="0045024E">
        <w:t>.2.5</w:t>
      </w:r>
      <w:r w:rsidRPr="0045024E">
        <w:tab/>
        <w:t>MIME type</w:t>
      </w:r>
      <w:bookmarkEnd w:id="1588"/>
      <w:bookmarkEnd w:id="1589"/>
      <w:bookmarkEnd w:id="1590"/>
      <w:bookmarkEnd w:id="1591"/>
      <w:bookmarkEnd w:id="1592"/>
      <w:bookmarkEnd w:id="1593"/>
      <w:bookmarkEnd w:id="1594"/>
      <w:bookmarkEnd w:id="1595"/>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596" w:name="_CR8_3_2_6"/>
      <w:bookmarkStart w:id="1597" w:name="_Toc20212376"/>
      <w:bookmarkStart w:id="1598" w:name="_Toc27731731"/>
      <w:bookmarkStart w:id="1599" w:name="_Toc36127509"/>
      <w:bookmarkStart w:id="1600" w:name="_Toc45214615"/>
      <w:bookmarkStart w:id="1601" w:name="_Toc51937754"/>
      <w:bookmarkStart w:id="1602" w:name="_Toc51938063"/>
      <w:bookmarkStart w:id="1603" w:name="_Toc92291250"/>
      <w:bookmarkStart w:id="1604" w:name="_Toc193390905"/>
      <w:bookmarkEnd w:id="1596"/>
      <w:r>
        <w:t>8</w:t>
      </w:r>
      <w:r w:rsidRPr="0045024E">
        <w:t>.</w:t>
      </w:r>
      <w:r>
        <w:t>3</w:t>
      </w:r>
      <w:r w:rsidRPr="0045024E">
        <w:t>.2.6</w:t>
      </w:r>
      <w:r w:rsidRPr="0045024E">
        <w:tab/>
        <w:t>Validation Constraints</w:t>
      </w:r>
      <w:bookmarkEnd w:id="1597"/>
      <w:bookmarkEnd w:id="1598"/>
      <w:bookmarkEnd w:id="1599"/>
      <w:bookmarkEnd w:id="1600"/>
      <w:bookmarkEnd w:id="1601"/>
      <w:bookmarkEnd w:id="1602"/>
      <w:bookmarkEnd w:id="1603"/>
      <w:bookmarkEnd w:id="1604"/>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 xml:space="preserve">409 </w:t>
      </w:r>
      <w:r w:rsidRPr="0045024E">
        <w:lastRenderedPageBreak/>
        <w:t>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05" w:name="_Hlk96515437"/>
      <w:r>
        <w:t xml:space="preserve">of the &lt;MCPTTGroupInfo&gt; element </w:t>
      </w:r>
      <w:bookmarkEnd w:id="1605"/>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06" w:name="_CR8_3_2_7"/>
      <w:bookmarkStart w:id="1607" w:name="_Toc20212377"/>
      <w:bookmarkStart w:id="1608" w:name="_Toc27731732"/>
      <w:bookmarkStart w:id="1609" w:name="_Toc36127510"/>
      <w:bookmarkStart w:id="1610" w:name="_Toc45214616"/>
      <w:bookmarkStart w:id="1611" w:name="_Toc51937755"/>
      <w:bookmarkStart w:id="1612" w:name="_Toc51938064"/>
      <w:bookmarkStart w:id="1613" w:name="_Toc92291251"/>
      <w:bookmarkStart w:id="1614" w:name="_Toc193390906"/>
      <w:bookmarkEnd w:id="1606"/>
      <w:r>
        <w:t>8</w:t>
      </w:r>
      <w:r w:rsidRPr="0045024E">
        <w:t>.</w:t>
      </w:r>
      <w:r>
        <w:t>3</w:t>
      </w:r>
      <w:r w:rsidRPr="0045024E">
        <w:t>.2.7</w:t>
      </w:r>
      <w:r w:rsidRPr="0045024E">
        <w:tab/>
        <w:t>Data Semantics</w:t>
      </w:r>
      <w:bookmarkEnd w:id="1607"/>
      <w:bookmarkEnd w:id="1608"/>
      <w:bookmarkEnd w:id="1609"/>
      <w:bookmarkEnd w:id="1610"/>
      <w:bookmarkEnd w:id="1611"/>
      <w:bookmarkEnd w:id="1612"/>
      <w:bookmarkEnd w:id="1613"/>
      <w:bookmarkEnd w:id="161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15" w:name="_Hlk97309965"/>
      <w:r>
        <w:t>-</w:t>
      </w:r>
      <w:r>
        <w:tab/>
        <w:t xml:space="preserve">the &lt;GMS-Serv-Id&gt; element of the &lt;GroupServerInfo&gt; element of the &lt;anyExt&gt; element of the &lt;entry&gt; element of the &lt;MCPTTGroupInfo&gt; </w:t>
      </w:r>
      <w:bookmarkStart w:id="1616" w:name="_Hlk96585869"/>
      <w:r>
        <w:t xml:space="preserve">element </w:t>
      </w:r>
      <w:bookmarkStart w:id="1617" w:name="_Hlk97210410"/>
      <w:bookmarkEnd w:id="1616"/>
      <w:r>
        <w:t xml:space="preserve">of the &lt;OnNetwork&gt; element </w:t>
      </w:r>
      <w:bookmarkEnd w:id="161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18" w:name="_Hlk103861352"/>
      <w:r w:rsidR="0029761B">
        <w:t>8</w:t>
      </w:r>
      <w:bookmarkEnd w:id="1618"/>
      <w:r w:rsidR="0029761B">
        <w:t xml:space="preserve"> </w:t>
      </w:r>
      <w:r>
        <w:t xml:space="preserve">in 3GPP TS 24.483 [4]; </w:t>
      </w:r>
    </w:p>
    <w:p w14:paraId="54E9D0C9" w14:textId="1345A871" w:rsidR="00C806D7" w:rsidRDefault="00C806D7" w:rsidP="00C806D7">
      <w:pPr>
        <w:pStyle w:val="B1"/>
      </w:pPr>
      <w:bookmarkStart w:id="1619" w:name="_Hlk97310008"/>
      <w:bookmarkEnd w:id="1615"/>
      <w:r>
        <w:t>-</w:t>
      </w:r>
      <w:r>
        <w:tab/>
        <w:t xml:space="preserve">the &lt;IDMS-token-endpoint&gt; element of the &lt;GroupServerInfo&gt; element of the &lt;anyExt&gt; element of the &lt;entry&gt; element of the &lt;MCPTTGroupInfo&gt; element </w:t>
      </w:r>
      <w:bookmarkStart w:id="1620" w:name="_Hlk97281034"/>
      <w:r>
        <w:t xml:space="preserve">of the &lt;OnNetwork&gt; element </w:t>
      </w:r>
      <w:bookmarkEnd w:id="1620"/>
      <w:r>
        <w:t>contains the URI used to contact the identity management server token endpoint for the MCPTT group ID in the &lt;uri-entry&gt; element of the &lt;entry&gt; element of the &lt;MCPTTGroupInfo&gt; element and corresponds to the "IDMSToken</w:t>
      </w:r>
      <w:bookmarkStart w:id="1621" w:name="_Hlk103860690"/>
      <w:r w:rsidR="0029761B">
        <w:t>EndPoint</w:t>
      </w:r>
      <w:bookmarkEnd w:id="1621"/>
      <w:r>
        <w:t xml:space="preserve">" element of </w:t>
      </w:r>
      <w:r w:rsidR="00056BBA">
        <w:t>clause</w:t>
      </w:r>
      <w:r>
        <w:t> 5.2.</w:t>
      </w:r>
      <w:r w:rsidR="0029761B">
        <w:t>48B</w:t>
      </w:r>
      <w:bookmarkStart w:id="1622" w:name="_Hlk103861412"/>
      <w:r w:rsidR="0029761B">
        <w:t>9</w:t>
      </w:r>
      <w:bookmarkEnd w:id="162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23" w:name="_Hlk102651771"/>
      <w:r w:rsidR="0029761B">
        <w:t>Group</w:t>
      </w:r>
      <w:bookmarkEnd w:id="1623"/>
      <w:r>
        <w:t xml:space="preserve">KMSURI" element of </w:t>
      </w:r>
      <w:r w:rsidR="00056BBA">
        <w:t>clause</w:t>
      </w:r>
      <w:r>
        <w:t> 5.2.</w:t>
      </w:r>
      <w:r w:rsidR="0029761B">
        <w:t>48B1</w:t>
      </w:r>
      <w:bookmarkStart w:id="1624" w:name="_Hlk103861436"/>
      <w:r w:rsidR="0029761B">
        <w:t>0</w:t>
      </w:r>
      <w:bookmarkEnd w:id="1624"/>
      <w:r>
        <w:t xml:space="preserve"> in 3GPP TS 24.483 [4]. If the entry element is empty, the kms present in the MCS initial configuration document is used;</w:t>
      </w:r>
    </w:p>
    <w:bookmarkEnd w:id="161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25" w:name="_Hlk97310039"/>
      <w:r>
        <w:t>-</w:t>
      </w:r>
      <w:r>
        <w:tab/>
        <w:t xml:space="preserve">the &lt;GMS-Serv-Id&gt; element of the &lt;GroupServerInfo&gt; element of the &lt;anyExt&gt; element of the &lt;entry&gt; element of the &lt;MCPTTGroupInfo&gt; element </w:t>
      </w:r>
      <w:bookmarkStart w:id="1626" w:name="_Hlk97210558"/>
      <w:r>
        <w:t xml:space="preserve">of the &lt;OffNetwork&gt; element </w:t>
      </w:r>
      <w:bookmarkEnd w:id="162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27" w:name="_Hlk103861485"/>
      <w:r w:rsidR="00B6152C">
        <w:t>C</w:t>
      </w:r>
      <w:bookmarkEnd w:id="1627"/>
      <w:r w:rsidR="00B6152C">
        <w:t xml:space="preserve"> </w:t>
      </w:r>
      <w:r>
        <w:t xml:space="preserve">in 3GPP TS 24.483 [4]; </w:t>
      </w:r>
    </w:p>
    <w:p w14:paraId="61E4E399" w14:textId="26A809B0" w:rsidR="00C806D7" w:rsidRDefault="00C806D7" w:rsidP="00C806D7">
      <w:pPr>
        <w:pStyle w:val="B1"/>
      </w:pPr>
      <w:bookmarkStart w:id="1628" w:name="_Hlk97310167"/>
      <w:bookmarkEnd w:id="162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29" w:name="_Hlk103861531"/>
      <w:r w:rsidR="00B6152C">
        <w:t>D</w:t>
      </w:r>
      <w:bookmarkEnd w:id="162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30" w:name="_Hlk97310189"/>
      <w:bookmarkEnd w:id="162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31" w:name="_Hlk102651847"/>
      <w:r w:rsidR="00F8418C">
        <w:t>Group</w:t>
      </w:r>
      <w:bookmarkEnd w:id="1631"/>
      <w:r>
        <w:t>KMSURI" element of clause 5.2.</w:t>
      </w:r>
      <w:r w:rsidR="00F8418C">
        <w:t>53</w:t>
      </w:r>
      <w:bookmarkStart w:id="1632" w:name="_Hlk103861552"/>
      <w:r w:rsidR="00F8418C">
        <w:t>E</w:t>
      </w:r>
      <w:bookmarkEnd w:id="1632"/>
      <w:r>
        <w:t xml:space="preserve"> in 3GPP TS 24.483 [4]. If the entry element is empty, the kms present in the MCS initial configuration document is used;</w:t>
      </w:r>
      <w:bookmarkEnd w:id="163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33" w:name="_Hlk71122444"/>
      <w:r>
        <w:t>call-forwarding-target</w:t>
      </w:r>
      <w:bookmarkEnd w:id="163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lastRenderedPageBreak/>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34" w:name="_Hlk97210665"/>
      <w:r>
        <w:t xml:space="preserve">the &lt;entry&gt; element of </w:t>
      </w:r>
      <w:bookmarkEnd w:id="163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w:t>
      </w:r>
      <w:r>
        <w:lastRenderedPageBreak/>
        <w:t xml:space="preserve">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35" w:name="_Hlk507537788"/>
    </w:p>
    <w:bookmarkEnd w:id="1635"/>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36" w:name="_Hlk102652578"/>
      <w:r w:rsidR="00F8418C">
        <w:t>Relative</w:t>
      </w:r>
      <w:bookmarkEnd w:id="1636"/>
      <w:r>
        <w:t>PresentationPriority" element of clause 5.2.</w:t>
      </w:r>
      <w:bookmarkStart w:id="1637" w:name="_Hlk102651925"/>
      <w:r w:rsidR="00F8418C">
        <w:t>53B</w:t>
      </w:r>
      <w:bookmarkEnd w:id="163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lastRenderedPageBreak/>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w:t>
      </w:r>
      <w:r w:rsidRPr="00795027">
        <w:rPr>
          <w:lang w:val="x-none"/>
        </w:rPr>
        <w:lastRenderedPageBreak/>
        <w:t>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38" w:name="_Hlk90731671"/>
      <w:r>
        <w:t>T</w:t>
      </w:r>
      <w:r w:rsidRPr="000F24E8">
        <w:t>he &lt;</w:t>
      </w:r>
      <w:r>
        <w:t>user-</w:t>
      </w:r>
      <w:r w:rsidRPr="000F24E8">
        <w:t xml:space="preserve">max-simultaneous-authorizations&gt; element of the &lt;anyExt&gt; element </w:t>
      </w:r>
      <w:bookmarkEnd w:id="163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39" w:name="_CRTable8_3_2_71"/>
      <w:r w:rsidRPr="00441BFF">
        <w:t>Table </w:t>
      </w:r>
      <w:bookmarkEnd w:id="1639"/>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40" w:name="_CRTable8_3_2_72"/>
      <w:r w:rsidRPr="00441BFF">
        <w:t>Table </w:t>
      </w:r>
      <w:bookmarkEnd w:id="1640"/>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41" w:name="_CRTable8_3_2_73"/>
      <w:r w:rsidRPr="00441BFF">
        <w:t>Table </w:t>
      </w:r>
      <w:bookmarkEnd w:id="1641"/>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42" w:name="_CRTable8_3_2_74"/>
      <w:r w:rsidRPr="00441BFF">
        <w:t>Table </w:t>
      </w:r>
      <w:bookmarkEnd w:id="1642"/>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43" w:name="_CRTable8_3_2_75"/>
      <w:r w:rsidRPr="00441BFF">
        <w:t>Table </w:t>
      </w:r>
      <w:bookmarkEnd w:id="1643"/>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44" w:name="_CRTable8_3_2_76"/>
      <w:r w:rsidRPr="00441BFF">
        <w:t>Table </w:t>
      </w:r>
      <w:bookmarkEnd w:id="1644"/>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45" w:name="_CRTable8_3_2_77"/>
      <w:r w:rsidRPr="0079391E">
        <w:t>Table </w:t>
      </w:r>
      <w:bookmarkEnd w:id="1645"/>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46" w:name="_CRTable8_3_2_78"/>
      <w:r w:rsidRPr="0079391E">
        <w:t>Table </w:t>
      </w:r>
      <w:bookmarkEnd w:id="1646"/>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47" w:name="_CRTable8_3_2_79"/>
      <w:r w:rsidRPr="0079391E">
        <w:t>Table </w:t>
      </w:r>
      <w:bookmarkEnd w:id="1647"/>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48" w:name="_CRTable8_3_2_710"/>
      <w:r w:rsidRPr="0079391E">
        <w:t>Table </w:t>
      </w:r>
      <w:bookmarkEnd w:id="1648"/>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49" w:name="_CRTable8_3_2_711"/>
      <w:r w:rsidRPr="0079391E">
        <w:t>Table </w:t>
      </w:r>
      <w:bookmarkEnd w:id="1649"/>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50" w:name="_CRTable8_3_2_712"/>
      <w:r w:rsidRPr="00847E44">
        <w:t>Table </w:t>
      </w:r>
      <w:bookmarkEnd w:id="1650"/>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51" w:name="_CRTable8_3_2_713"/>
      <w:r w:rsidRPr="0079391E">
        <w:t>Table </w:t>
      </w:r>
      <w:bookmarkEnd w:id="1651"/>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52" w:name="_CRTable8_3_2_714"/>
      <w:r w:rsidRPr="0079391E">
        <w:t>Table </w:t>
      </w:r>
      <w:bookmarkEnd w:id="1652"/>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53" w:name="_CRTable8_3_2_715"/>
      <w:r w:rsidRPr="0079391E">
        <w:t>Table </w:t>
      </w:r>
      <w:bookmarkEnd w:id="1653"/>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54" w:name="_CRTable8_3_2_716"/>
      <w:r w:rsidRPr="0079391E">
        <w:t>Table </w:t>
      </w:r>
      <w:bookmarkEnd w:id="1654"/>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lastRenderedPageBreak/>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55" w:name="_CRTable8_3_2_717"/>
      <w:r w:rsidRPr="0079391E">
        <w:t>Table </w:t>
      </w:r>
      <w:bookmarkEnd w:id="1655"/>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56" w:name="_CRTable8_3_2_718"/>
      <w:r w:rsidRPr="0079391E">
        <w:t>Table </w:t>
      </w:r>
      <w:bookmarkEnd w:id="1656"/>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57" w:name="_CRTable8_3_2_719"/>
      <w:r w:rsidRPr="0079391E">
        <w:t>Table </w:t>
      </w:r>
      <w:bookmarkEnd w:id="1657"/>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58" w:name="_CRTable8_3_2_720"/>
      <w:r w:rsidRPr="0079391E">
        <w:t>Table </w:t>
      </w:r>
      <w:bookmarkEnd w:id="1658"/>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59" w:name="_CRTable8_3_2_721"/>
      <w:r w:rsidRPr="0079391E">
        <w:t>Table </w:t>
      </w:r>
      <w:bookmarkEnd w:id="1659"/>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lastRenderedPageBreak/>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60" w:name="_CRTable8_3_2_722"/>
      <w:r w:rsidRPr="0079391E">
        <w:t>Table </w:t>
      </w:r>
      <w:bookmarkEnd w:id="1660"/>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61" w:name="_CRTable8_3_2_723"/>
      <w:r w:rsidRPr="0079391E">
        <w:t>Table </w:t>
      </w:r>
      <w:bookmarkEnd w:id="1661"/>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62" w:name="_CRTable8_3_2_724"/>
      <w:r w:rsidRPr="00E31D28">
        <w:t>Table </w:t>
      </w:r>
      <w:bookmarkEnd w:id="1662"/>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663" w:name="_CRTable8_3_2_725"/>
      <w:r w:rsidRPr="00E31D28">
        <w:t>Table </w:t>
      </w:r>
      <w:bookmarkEnd w:id="1663"/>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664" w:name="_CRTable8_3_2_726"/>
      <w:r w:rsidRPr="00E31D28">
        <w:t>Table </w:t>
      </w:r>
      <w:bookmarkEnd w:id="1664"/>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65" w:name="_CRTable8_3_2_727"/>
      <w:r w:rsidRPr="00847E44">
        <w:lastRenderedPageBreak/>
        <w:t>Table </w:t>
      </w:r>
      <w:bookmarkEnd w:id="1665"/>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66" w:name="_CRTable8_3_2_728"/>
      <w:r w:rsidRPr="00847E44">
        <w:t>Table </w:t>
      </w:r>
      <w:bookmarkEnd w:id="1666"/>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67" w:name="_CRTable8_3_2_729"/>
      <w:r w:rsidRPr="00847E44">
        <w:t>Table </w:t>
      </w:r>
      <w:bookmarkEnd w:id="1667"/>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68" w:name="_CRTable8_3_2_730"/>
      <w:r w:rsidRPr="00847E44">
        <w:t>Table </w:t>
      </w:r>
      <w:bookmarkEnd w:id="1668"/>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69" w:name="_CRTable8_3_2_731"/>
      <w:r w:rsidRPr="00847E44">
        <w:t>Table </w:t>
      </w:r>
      <w:bookmarkEnd w:id="1669"/>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70" w:name="_CRTable8_3_2_732"/>
      <w:r w:rsidRPr="00847E44">
        <w:lastRenderedPageBreak/>
        <w:t>Table </w:t>
      </w:r>
      <w:bookmarkEnd w:id="1670"/>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71" w:name="_CRTable8_3_2_733"/>
      <w:r w:rsidRPr="00847E44">
        <w:t>Table </w:t>
      </w:r>
      <w:bookmarkEnd w:id="1671"/>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72" w:name="_CRTable8_3_2_734"/>
      <w:r w:rsidRPr="00847E44">
        <w:t>Table </w:t>
      </w:r>
      <w:bookmarkEnd w:id="1672"/>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673" w:name="_CRTable8_3_2_735"/>
      <w:r w:rsidRPr="00847E44">
        <w:t>Table </w:t>
      </w:r>
      <w:bookmarkEnd w:id="1673"/>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74" w:name="_CRTable8_3_2_736"/>
      <w:r w:rsidRPr="00E31D28">
        <w:t>Table </w:t>
      </w:r>
      <w:bookmarkEnd w:id="1674"/>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75" w:name="_CRTable8_3_2_737"/>
      <w:r w:rsidRPr="00E31D28">
        <w:t>Table </w:t>
      </w:r>
      <w:bookmarkEnd w:id="1675"/>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76" w:name="_CRTable8_3_2_738"/>
      <w:r w:rsidRPr="00E31D28">
        <w:lastRenderedPageBreak/>
        <w:t>Table </w:t>
      </w:r>
      <w:bookmarkEnd w:id="1676"/>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77" w:name="_CRTable8_3_2_739"/>
      <w:r w:rsidRPr="00E31D28">
        <w:t>Table </w:t>
      </w:r>
      <w:bookmarkEnd w:id="1677"/>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78" w:name="_CRTable8_3_2_740"/>
      <w:r w:rsidRPr="00E31D28">
        <w:t>Table </w:t>
      </w:r>
      <w:bookmarkEnd w:id="1678"/>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79" w:name="_CRTable8_3_2_741"/>
      <w:r w:rsidRPr="00E31D28">
        <w:t>Table </w:t>
      </w:r>
      <w:bookmarkEnd w:id="1679"/>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80" w:name="_CRTable8_3_2_742"/>
      <w:r w:rsidRPr="00E31D28">
        <w:t>Table </w:t>
      </w:r>
      <w:bookmarkEnd w:id="1680"/>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81" w:name="_CRTable8_3_2_743"/>
      <w:r w:rsidRPr="00E31D28">
        <w:t>Table </w:t>
      </w:r>
      <w:bookmarkEnd w:id="1681"/>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82" w:name="_CRTable8_3_2_744"/>
      <w:r w:rsidRPr="00E31D28">
        <w:t>Table </w:t>
      </w:r>
      <w:bookmarkEnd w:id="1682"/>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683" w:name="_CRTable8_3_2_745"/>
      <w:r w:rsidRPr="00E31D28">
        <w:t>Table </w:t>
      </w:r>
      <w:bookmarkEnd w:id="1683"/>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684" w:name="_CRTable8_3_2_746"/>
      <w:r w:rsidRPr="00E31D28">
        <w:t>Table </w:t>
      </w:r>
      <w:bookmarkEnd w:id="1684"/>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685" w:name="_CRTable8_3_2_747"/>
      <w:r w:rsidRPr="00E31D28">
        <w:t>Table </w:t>
      </w:r>
      <w:bookmarkEnd w:id="1685"/>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686"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687" w:name="_CRTable8_3_2_748"/>
      <w:r w:rsidRPr="00847E44">
        <w:t>Table </w:t>
      </w:r>
      <w:bookmarkEnd w:id="1687"/>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686"/>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688" w:name="_CRTable8_3_2_749"/>
      <w:r w:rsidRPr="00847E44">
        <w:t>Table </w:t>
      </w:r>
      <w:bookmarkEnd w:id="1688"/>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89" w:name="_Toc20212378"/>
      <w:bookmarkStart w:id="1690" w:name="_Toc27731733"/>
      <w:bookmarkStart w:id="1691" w:name="_Toc36127511"/>
      <w:bookmarkStart w:id="1692" w:name="_Toc45214617"/>
      <w:bookmarkStart w:id="1693" w:name="_Toc51937756"/>
      <w:bookmarkStart w:id="1694" w:name="_Toc51938065"/>
      <w:r w:rsidRPr="0045024E">
        <w:t>The &lt;</w:t>
      </w:r>
      <w:bookmarkStart w:id="1695" w:name="_Hlk57708855"/>
      <w:r w:rsidRPr="0045024E">
        <w:t>allow-</w:t>
      </w:r>
      <w:r>
        <w:t>call-transfer</w:t>
      </w:r>
      <w:bookmarkEnd w:id="1695"/>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696" w:name="_CRTable8_3_2_750"/>
      <w:r w:rsidRPr="0079391E">
        <w:t>Table </w:t>
      </w:r>
      <w:bookmarkEnd w:id="1696"/>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697" w:name="_Hlk57708871"/>
      <w:r>
        <w:rPr>
          <w:lang w:eastAsia="ko-KR"/>
        </w:rPr>
        <w:t>allow-call-transfer-to-any</w:t>
      </w:r>
      <w:bookmarkEnd w:id="169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698" w:name="_CRTable8_3_2_751"/>
      <w:r w:rsidRPr="00847E44">
        <w:t>Table </w:t>
      </w:r>
      <w:bookmarkEnd w:id="1698"/>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69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699"/>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00" w:name="_CRTable8_3_2_752"/>
      <w:r>
        <w:lastRenderedPageBreak/>
        <w:t>Table </w:t>
      </w:r>
      <w:bookmarkEnd w:id="1700"/>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01" w:name="_Hlk68681582"/>
      <w:r>
        <w:t>call-forwarding-on</w:t>
      </w:r>
      <w:bookmarkEnd w:id="1701"/>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02" w:name="_CRTable8_3_2_753"/>
      <w:r>
        <w:t>Table </w:t>
      </w:r>
      <w:bookmarkEnd w:id="1702"/>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03" w:name="_CRTable8_3_2_754"/>
      <w:r>
        <w:t>Table </w:t>
      </w:r>
      <w:bookmarkEnd w:id="1703"/>
      <w:r>
        <w:rPr>
          <w:lang w:eastAsia="ko-KR"/>
        </w:rPr>
        <w:t>8.3.2.7-</w:t>
      </w:r>
      <w:r>
        <w:t xml:space="preserve">54: </w:t>
      </w:r>
      <w:r>
        <w:rPr>
          <w:lang w:eastAsia="ko-KR"/>
        </w:rPr>
        <w:t>Values of &lt;forward-</w:t>
      </w:r>
      <w:bookmarkStart w:id="1704" w:name="_Hlk72756955"/>
      <w:r>
        <w:rPr>
          <w:lang w:eastAsia="ko-KR"/>
        </w:rPr>
        <w:t>to-functional-alias</w:t>
      </w:r>
      <w:bookmarkEnd w:id="170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05" w:name="_CRTable8_3_2_755"/>
      <w:r>
        <w:t>Table </w:t>
      </w:r>
      <w:bookmarkEnd w:id="1705"/>
      <w:r>
        <w:rPr>
          <w:lang w:eastAsia="ko-KR"/>
        </w:rPr>
        <w:t>8.3.2.7-55</w:t>
      </w:r>
      <w:r>
        <w:t xml:space="preserve">: </w:t>
      </w:r>
      <w:r>
        <w:rPr>
          <w:lang w:eastAsia="ko-KR"/>
        </w:rPr>
        <w:t>Values of &lt;allow-call-</w:t>
      </w:r>
      <w:bookmarkStart w:id="1706" w:name="_Hlk72757041"/>
      <w:r>
        <w:rPr>
          <w:lang w:eastAsia="ko-KR"/>
        </w:rPr>
        <w:t>forward-manual-input</w:t>
      </w:r>
      <w:bookmarkEnd w:id="170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07" w:name="_CRTable8_3_2_756"/>
      <w:r>
        <w:t>Table </w:t>
      </w:r>
      <w:bookmarkEnd w:id="1707"/>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08" w:name="_CRTable8_3_2_757"/>
      <w:r w:rsidRPr="0079391E">
        <w:lastRenderedPageBreak/>
        <w:t>Table </w:t>
      </w:r>
      <w:bookmarkEnd w:id="1708"/>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09" w:name="_CRTable8_3_2_758"/>
      <w:r w:rsidRPr="0079391E">
        <w:t>Table </w:t>
      </w:r>
      <w:bookmarkEnd w:id="1709"/>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10" w:name="_CRTable8_3_2_759"/>
      <w:r w:rsidRPr="0079391E">
        <w:t>Table </w:t>
      </w:r>
      <w:bookmarkEnd w:id="1710"/>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11" w:name="_CRTable8_3_2_760"/>
      <w:r w:rsidRPr="0079391E">
        <w:t>Table </w:t>
      </w:r>
      <w:bookmarkEnd w:id="1711"/>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12" w:name="_CRTable8_3_2_761"/>
      <w:r w:rsidRPr="0079391E">
        <w:t>Table </w:t>
      </w:r>
      <w:bookmarkEnd w:id="1712"/>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13" w:name="_CRTable8_3_2_762"/>
      <w:r w:rsidRPr="0079391E">
        <w:lastRenderedPageBreak/>
        <w:t>Table </w:t>
      </w:r>
      <w:bookmarkEnd w:id="1713"/>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14" w:name="_CRTable8_3_2_763"/>
      <w:r w:rsidRPr="0079391E">
        <w:t>Table </w:t>
      </w:r>
      <w:bookmarkEnd w:id="1714"/>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15" w:name="_CRTable8_3_2_764"/>
      <w:r w:rsidRPr="0079391E">
        <w:t>Table </w:t>
      </w:r>
      <w:bookmarkEnd w:id="1715"/>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16" w:name="_CRTable8_3_2_765"/>
      <w:r w:rsidRPr="0079391E">
        <w:t>Table </w:t>
      </w:r>
      <w:bookmarkEnd w:id="1716"/>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717" w:name="_CR8_3_2_8"/>
      <w:bookmarkStart w:id="1718" w:name="_Toc92291252"/>
      <w:bookmarkStart w:id="1719" w:name="_Toc193390907"/>
      <w:bookmarkEnd w:id="1717"/>
      <w:r>
        <w:lastRenderedPageBreak/>
        <w:t>8</w:t>
      </w:r>
      <w:r w:rsidRPr="0045024E">
        <w:t>.</w:t>
      </w:r>
      <w:r>
        <w:t>3</w:t>
      </w:r>
      <w:r w:rsidRPr="0045024E">
        <w:t>.2.8</w:t>
      </w:r>
      <w:r w:rsidRPr="0045024E">
        <w:tab/>
        <w:t>Naming Conventions</w:t>
      </w:r>
      <w:bookmarkEnd w:id="1689"/>
      <w:bookmarkEnd w:id="1690"/>
      <w:bookmarkEnd w:id="1691"/>
      <w:bookmarkEnd w:id="1692"/>
      <w:bookmarkEnd w:id="1693"/>
      <w:bookmarkEnd w:id="1694"/>
      <w:bookmarkEnd w:id="1718"/>
      <w:bookmarkEnd w:id="1719"/>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20" w:name="_CR8_3_2_9"/>
      <w:bookmarkStart w:id="1721" w:name="_Toc20212379"/>
      <w:bookmarkStart w:id="1722" w:name="_Toc27731734"/>
      <w:bookmarkStart w:id="1723" w:name="_Toc36127512"/>
      <w:bookmarkStart w:id="1724" w:name="_Toc45214618"/>
      <w:bookmarkStart w:id="1725" w:name="_Toc51937757"/>
      <w:bookmarkStart w:id="1726" w:name="_Toc51938066"/>
      <w:bookmarkStart w:id="1727" w:name="_Toc92291253"/>
      <w:bookmarkStart w:id="1728" w:name="_Toc193390908"/>
      <w:bookmarkEnd w:id="1720"/>
      <w:r>
        <w:t>8</w:t>
      </w:r>
      <w:r w:rsidRPr="0045024E">
        <w:t>.</w:t>
      </w:r>
      <w:r>
        <w:t>3</w:t>
      </w:r>
      <w:r w:rsidRPr="0045024E">
        <w:t>.2.9</w:t>
      </w:r>
      <w:r w:rsidRPr="0045024E">
        <w:tab/>
        <w:t>Global documents</w:t>
      </w:r>
      <w:bookmarkEnd w:id="1721"/>
      <w:bookmarkEnd w:id="1722"/>
      <w:bookmarkEnd w:id="1723"/>
      <w:bookmarkEnd w:id="1724"/>
      <w:bookmarkEnd w:id="1725"/>
      <w:bookmarkEnd w:id="1726"/>
      <w:bookmarkEnd w:id="1727"/>
      <w:bookmarkEnd w:id="1728"/>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29" w:name="_CR8_3_2_10"/>
      <w:bookmarkStart w:id="1730" w:name="_Toc20212380"/>
      <w:bookmarkStart w:id="1731" w:name="_Toc27731735"/>
      <w:bookmarkStart w:id="1732" w:name="_Toc36127513"/>
      <w:bookmarkStart w:id="1733" w:name="_Toc45214619"/>
      <w:bookmarkStart w:id="1734" w:name="_Toc51937758"/>
      <w:bookmarkStart w:id="1735" w:name="_Toc51938067"/>
      <w:bookmarkStart w:id="1736" w:name="_Toc92291254"/>
      <w:bookmarkStart w:id="1737" w:name="_Toc193390909"/>
      <w:bookmarkEnd w:id="1729"/>
      <w:r>
        <w:t>8</w:t>
      </w:r>
      <w:r w:rsidRPr="0045024E">
        <w:t>.</w:t>
      </w:r>
      <w:r>
        <w:t>3</w:t>
      </w:r>
      <w:r w:rsidRPr="0045024E">
        <w:t>.2.10</w:t>
      </w:r>
      <w:r w:rsidRPr="0045024E">
        <w:tab/>
        <w:t>Resource interdependencies</w:t>
      </w:r>
      <w:bookmarkEnd w:id="1730"/>
      <w:bookmarkEnd w:id="1731"/>
      <w:bookmarkEnd w:id="1732"/>
      <w:bookmarkEnd w:id="1733"/>
      <w:bookmarkEnd w:id="1734"/>
      <w:bookmarkEnd w:id="1735"/>
      <w:bookmarkEnd w:id="1736"/>
      <w:bookmarkEnd w:id="1737"/>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38" w:name="_CR8_3_2_11"/>
      <w:bookmarkStart w:id="1739" w:name="_Toc20212381"/>
      <w:bookmarkStart w:id="1740" w:name="_Toc27731736"/>
      <w:bookmarkStart w:id="1741" w:name="_Toc36127514"/>
      <w:bookmarkStart w:id="1742" w:name="_Toc45214620"/>
      <w:bookmarkStart w:id="1743" w:name="_Toc51937759"/>
      <w:bookmarkStart w:id="1744" w:name="_Toc51938068"/>
      <w:bookmarkStart w:id="1745" w:name="_Toc92291255"/>
      <w:bookmarkStart w:id="1746" w:name="_Toc193390910"/>
      <w:bookmarkEnd w:id="1738"/>
      <w:r>
        <w:t>8</w:t>
      </w:r>
      <w:r w:rsidRPr="0045024E">
        <w:t>.</w:t>
      </w:r>
      <w:r>
        <w:t>3</w:t>
      </w:r>
      <w:r w:rsidRPr="0045024E">
        <w:t>.2.11</w:t>
      </w:r>
      <w:r w:rsidRPr="0045024E">
        <w:tab/>
      </w:r>
      <w:r>
        <w:t>Access Permissions</w:t>
      </w:r>
      <w:r w:rsidRPr="0045024E">
        <w:t xml:space="preserve"> Policies</w:t>
      </w:r>
      <w:bookmarkEnd w:id="1739"/>
      <w:bookmarkEnd w:id="1740"/>
      <w:bookmarkEnd w:id="1741"/>
      <w:bookmarkEnd w:id="1742"/>
      <w:bookmarkEnd w:id="1743"/>
      <w:bookmarkEnd w:id="1744"/>
      <w:bookmarkEnd w:id="1745"/>
      <w:bookmarkEnd w:id="1746"/>
    </w:p>
    <w:p w14:paraId="3232067F" w14:textId="77777777" w:rsidR="00C367E9" w:rsidRPr="0045024E" w:rsidRDefault="00C367E9" w:rsidP="00C367E9">
      <w:bookmarkStart w:id="1747" w:name="5.1.12_Subscription_to_Changes"/>
      <w:bookmarkStart w:id="1748" w:name="5.1.13_Search_Capabilities"/>
      <w:bookmarkStart w:id="1749" w:name="5.1.10_Resource_Interdependencies"/>
      <w:bookmarkStart w:id="1750" w:name="5.1.11_Authorization_Policies"/>
      <w:bookmarkEnd w:id="1747"/>
      <w:bookmarkEnd w:id="1748"/>
      <w:bookmarkEnd w:id="1749"/>
      <w:bookmarkEnd w:id="1750"/>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51" w:name="_CR8_3_2_12"/>
      <w:bookmarkStart w:id="1752" w:name="_Toc20212382"/>
      <w:bookmarkStart w:id="1753" w:name="_Toc27731737"/>
      <w:bookmarkStart w:id="1754" w:name="_Toc36127515"/>
      <w:bookmarkStart w:id="1755" w:name="_Toc45214621"/>
      <w:bookmarkStart w:id="1756" w:name="_Toc51937760"/>
      <w:bookmarkStart w:id="1757" w:name="_Toc51938069"/>
      <w:bookmarkStart w:id="1758" w:name="_Toc92291256"/>
      <w:bookmarkStart w:id="1759" w:name="_Toc193390911"/>
      <w:bookmarkEnd w:id="1751"/>
      <w:r>
        <w:t>8</w:t>
      </w:r>
      <w:r w:rsidRPr="0045024E">
        <w:t>.</w:t>
      </w:r>
      <w:r>
        <w:t>3</w:t>
      </w:r>
      <w:r w:rsidRPr="0045024E">
        <w:t>.2.12</w:t>
      </w:r>
      <w:r w:rsidRPr="0045024E">
        <w:tab/>
        <w:t>Subscription to Changes</w:t>
      </w:r>
      <w:bookmarkEnd w:id="1752"/>
      <w:bookmarkEnd w:id="1753"/>
      <w:bookmarkEnd w:id="1754"/>
      <w:bookmarkEnd w:id="1755"/>
      <w:bookmarkEnd w:id="1756"/>
      <w:bookmarkEnd w:id="1757"/>
      <w:bookmarkEnd w:id="1758"/>
      <w:bookmarkEnd w:id="175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760" w:name="_CR8_4"/>
      <w:bookmarkStart w:id="1761" w:name="_Toc20212383"/>
      <w:bookmarkStart w:id="1762" w:name="_Toc27731738"/>
      <w:bookmarkStart w:id="1763" w:name="_Toc36127516"/>
      <w:bookmarkStart w:id="1764" w:name="_Toc45214622"/>
      <w:bookmarkStart w:id="1765" w:name="_Toc51937761"/>
      <w:bookmarkStart w:id="1766" w:name="_Toc51938070"/>
      <w:bookmarkStart w:id="1767" w:name="_Toc92291257"/>
      <w:bookmarkStart w:id="1768" w:name="_Toc193390912"/>
      <w:bookmarkEnd w:id="1760"/>
      <w:r>
        <w:rPr>
          <w:lang w:val="en-US"/>
        </w:rPr>
        <w:t>8</w:t>
      </w:r>
      <w:r w:rsidRPr="00A65589">
        <w:rPr>
          <w:lang w:val="en-US"/>
        </w:rPr>
        <w:t>.</w:t>
      </w:r>
      <w:r>
        <w:rPr>
          <w:lang w:val="en-US"/>
        </w:rPr>
        <w:t>4</w:t>
      </w:r>
      <w:r w:rsidRPr="00A65589">
        <w:rPr>
          <w:lang w:val="en-US"/>
        </w:rPr>
        <w:tab/>
        <w:t>MCPTT service configuration document</w:t>
      </w:r>
      <w:bookmarkEnd w:id="1761"/>
      <w:bookmarkEnd w:id="1762"/>
      <w:bookmarkEnd w:id="1763"/>
      <w:bookmarkEnd w:id="1764"/>
      <w:bookmarkEnd w:id="1765"/>
      <w:bookmarkEnd w:id="1766"/>
      <w:bookmarkEnd w:id="1767"/>
      <w:bookmarkEnd w:id="1768"/>
    </w:p>
    <w:p w14:paraId="64247897" w14:textId="77777777" w:rsidR="00C367E9" w:rsidRPr="00986001" w:rsidRDefault="00C367E9" w:rsidP="00C367E9">
      <w:pPr>
        <w:pStyle w:val="Heading3"/>
      </w:pPr>
      <w:bookmarkStart w:id="1769" w:name="_CR8_4_1"/>
      <w:bookmarkStart w:id="1770" w:name="_Toc20212384"/>
      <w:bookmarkStart w:id="1771" w:name="_Toc27731739"/>
      <w:bookmarkStart w:id="1772" w:name="_Toc36127517"/>
      <w:bookmarkStart w:id="1773" w:name="_Toc45214623"/>
      <w:bookmarkStart w:id="1774" w:name="_Toc51937762"/>
      <w:bookmarkStart w:id="1775" w:name="_Toc51938071"/>
      <w:bookmarkStart w:id="1776" w:name="_Toc92291258"/>
      <w:bookmarkStart w:id="1777" w:name="_Toc193390913"/>
      <w:bookmarkEnd w:id="1769"/>
      <w:r>
        <w:t>8.4.1</w:t>
      </w:r>
      <w:r>
        <w:tab/>
        <w:t>General</w:t>
      </w:r>
      <w:bookmarkEnd w:id="1770"/>
      <w:bookmarkEnd w:id="1771"/>
      <w:bookmarkEnd w:id="1772"/>
      <w:bookmarkEnd w:id="1773"/>
      <w:bookmarkEnd w:id="1774"/>
      <w:bookmarkEnd w:id="1775"/>
      <w:bookmarkEnd w:id="1776"/>
      <w:bookmarkEnd w:id="1777"/>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78" w:name="_CR8_4_2"/>
      <w:bookmarkStart w:id="1779" w:name="_Toc20212385"/>
      <w:bookmarkStart w:id="1780" w:name="_Toc27731740"/>
      <w:bookmarkStart w:id="1781" w:name="_Toc36127518"/>
      <w:bookmarkStart w:id="1782" w:name="_Toc45214624"/>
      <w:bookmarkStart w:id="1783" w:name="_Toc51937763"/>
      <w:bookmarkStart w:id="1784" w:name="_Toc51938072"/>
      <w:bookmarkStart w:id="1785" w:name="_Toc92291259"/>
      <w:bookmarkStart w:id="1786" w:name="_Toc193390914"/>
      <w:bookmarkEnd w:id="1778"/>
      <w:r>
        <w:t>8.4.2</w:t>
      </w:r>
      <w:r>
        <w:tab/>
        <w:t>C</w:t>
      </w:r>
      <w:r w:rsidRPr="00986001">
        <w:t>oding</w:t>
      </w:r>
      <w:bookmarkEnd w:id="1779"/>
      <w:bookmarkEnd w:id="1780"/>
      <w:bookmarkEnd w:id="1781"/>
      <w:bookmarkEnd w:id="1782"/>
      <w:bookmarkEnd w:id="1783"/>
      <w:bookmarkEnd w:id="1784"/>
      <w:bookmarkEnd w:id="1785"/>
      <w:bookmarkEnd w:id="1786"/>
    </w:p>
    <w:p w14:paraId="627F452B" w14:textId="77777777" w:rsidR="00C367E9" w:rsidRPr="0019247C" w:rsidRDefault="00C367E9" w:rsidP="00C367E9">
      <w:pPr>
        <w:pStyle w:val="Heading4"/>
      </w:pPr>
      <w:bookmarkStart w:id="1787" w:name="_CR8_4_2_1"/>
      <w:bookmarkStart w:id="1788" w:name="_Toc20212386"/>
      <w:bookmarkStart w:id="1789" w:name="_Toc27731741"/>
      <w:bookmarkStart w:id="1790" w:name="_Toc36127519"/>
      <w:bookmarkStart w:id="1791" w:name="_Toc45214625"/>
      <w:bookmarkStart w:id="1792" w:name="_Toc51937764"/>
      <w:bookmarkStart w:id="1793" w:name="_Toc51938073"/>
      <w:bookmarkStart w:id="1794" w:name="_Toc92291260"/>
      <w:bookmarkStart w:id="1795" w:name="_Toc193390915"/>
      <w:bookmarkEnd w:id="1787"/>
      <w:r>
        <w:t>8.4.2.1</w:t>
      </w:r>
      <w:r>
        <w:tab/>
        <w:t>Structure</w:t>
      </w:r>
      <w:bookmarkEnd w:id="1788"/>
      <w:bookmarkEnd w:id="1789"/>
      <w:bookmarkEnd w:id="1790"/>
      <w:bookmarkEnd w:id="1791"/>
      <w:bookmarkEnd w:id="1792"/>
      <w:bookmarkEnd w:id="1793"/>
      <w:bookmarkEnd w:id="1794"/>
      <w:bookmarkEnd w:id="1795"/>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lastRenderedPageBreak/>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w:t>
      </w:r>
      <w:bookmarkStart w:id="1796" w:name="_Hlk71104914"/>
      <w:r>
        <w:rPr>
          <w:lang w:val="en-US"/>
        </w:rPr>
        <w:t>max-simultaneous-authorizations</w:t>
      </w:r>
      <w:bookmarkEnd w:id="1796"/>
      <w:r>
        <w:rPr>
          <w:lang w:val="en-US"/>
        </w:rPr>
        <w:t>&gt;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lastRenderedPageBreak/>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463E3DBD" w:rsidR="00C367E9" w:rsidRDefault="008E1242" w:rsidP="00E177B7">
      <w:pPr>
        <w:pStyle w:val="B3"/>
        <w:rPr>
          <w:lang w:val="en-US"/>
        </w:rPr>
      </w:pPr>
      <w:r>
        <w:rPr>
          <w:lang w:val="en-US"/>
        </w:rPr>
        <w:t>iv)</w:t>
      </w:r>
      <w:r>
        <w:rPr>
          <w:lang w:val="en-US"/>
        </w:rPr>
        <w:tab/>
        <w:t>a &lt;max-duration-of-call&gt; element</w:t>
      </w:r>
      <w:r w:rsidR="00BA497B">
        <w:rPr>
          <w:lang w:val="en-US"/>
        </w:rPr>
        <w: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797" w:name="_CR8_4_2_2"/>
      <w:bookmarkStart w:id="1798" w:name="_Toc20212387"/>
      <w:bookmarkStart w:id="1799" w:name="_Toc27731742"/>
      <w:bookmarkStart w:id="1800" w:name="_Toc36127520"/>
      <w:bookmarkStart w:id="1801" w:name="_Toc45214626"/>
      <w:bookmarkStart w:id="1802" w:name="_Toc51937765"/>
      <w:bookmarkStart w:id="1803" w:name="_Toc51938074"/>
      <w:bookmarkStart w:id="1804" w:name="_Toc92291261"/>
      <w:bookmarkStart w:id="1805" w:name="_Toc193390916"/>
      <w:bookmarkEnd w:id="1797"/>
      <w:r>
        <w:t>8.4.2.2</w:t>
      </w:r>
      <w:r w:rsidRPr="00016A64">
        <w:tab/>
      </w:r>
      <w:r>
        <w:t>Application Unique ID</w:t>
      </w:r>
      <w:bookmarkEnd w:id="1798"/>
      <w:bookmarkEnd w:id="1799"/>
      <w:bookmarkEnd w:id="1800"/>
      <w:bookmarkEnd w:id="1801"/>
      <w:bookmarkEnd w:id="1802"/>
      <w:bookmarkEnd w:id="1803"/>
      <w:bookmarkEnd w:id="1804"/>
      <w:bookmarkEnd w:id="1805"/>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06" w:name="_CR8_4_2_3"/>
      <w:bookmarkStart w:id="1807" w:name="_Toc20212388"/>
      <w:bookmarkStart w:id="1808" w:name="_Toc27731743"/>
      <w:bookmarkStart w:id="1809" w:name="_Toc36127521"/>
      <w:bookmarkStart w:id="1810" w:name="_Toc45214627"/>
      <w:bookmarkStart w:id="1811" w:name="_Toc51937766"/>
      <w:bookmarkStart w:id="1812" w:name="_Toc51938075"/>
      <w:bookmarkStart w:id="1813" w:name="_Toc92291262"/>
      <w:bookmarkStart w:id="1814" w:name="_Toc193390917"/>
      <w:bookmarkEnd w:id="1806"/>
      <w:r>
        <w:t>8.4</w:t>
      </w:r>
      <w:r w:rsidRPr="00345011">
        <w:t>.2.</w:t>
      </w:r>
      <w:r>
        <w:t>3</w:t>
      </w:r>
      <w:r w:rsidRPr="00345011">
        <w:tab/>
      </w:r>
      <w:r>
        <w:t>XML Schema</w:t>
      </w:r>
      <w:bookmarkEnd w:id="1807"/>
      <w:bookmarkEnd w:id="1808"/>
      <w:bookmarkEnd w:id="1809"/>
      <w:bookmarkEnd w:id="1810"/>
      <w:bookmarkEnd w:id="1811"/>
      <w:bookmarkEnd w:id="1812"/>
      <w:bookmarkEnd w:id="1813"/>
      <w:bookmarkEnd w:id="1814"/>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lastRenderedPageBreak/>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lastRenderedPageBreak/>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lastRenderedPageBreak/>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lastRenderedPageBreak/>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BB6BD0" w:rsidRDefault="00C367E9" w:rsidP="00C367E9">
      <w:pPr>
        <w:pStyle w:val="PL"/>
        <w:rPr>
          <w:lang w:val="en-US"/>
        </w:rPr>
      </w:pPr>
      <w:r w:rsidRPr="00C10C41">
        <w:rPr>
          <w:lang w:val="en-US"/>
        </w:rPr>
        <w:t xml:space="preserve">    </w:t>
      </w:r>
      <w:r w:rsidRPr="00BB6BD0">
        <w:rPr>
          <w:lang w:val="en-US"/>
        </w:rPr>
        <w:t>&lt;/xs:choice&gt;</w:t>
      </w:r>
    </w:p>
    <w:p w14:paraId="4A1F6B02" w14:textId="77777777" w:rsidR="00C367E9" w:rsidRPr="00BB6BD0" w:rsidRDefault="00C367E9" w:rsidP="00C367E9">
      <w:pPr>
        <w:pStyle w:val="PL"/>
        <w:rPr>
          <w:lang w:val="en-US"/>
        </w:rPr>
      </w:pPr>
      <w:r w:rsidRPr="00BB6BD0">
        <w:rPr>
          <w:lang w:val="en-US"/>
        </w:rPr>
        <w:t xml:space="preserve">    &lt;xs:attribute ref="xml:lang"/&gt;</w:t>
      </w:r>
    </w:p>
    <w:p w14:paraId="3258F741" w14:textId="77777777" w:rsidR="00C367E9" w:rsidRPr="00BB6BD0" w:rsidRDefault="00C367E9" w:rsidP="00C367E9">
      <w:pPr>
        <w:pStyle w:val="PL"/>
        <w:rPr>
          <w:lang w:val="en-US"/>
        </w:rPr>
      </w:pPr>
      <w:r w:rsidRPr="00BB6BD0">
        <w:rPr>
          <w:lang w:val="en-US"/>
        </w:rPr>
        <w:t xml:space="preserve">    &lt;xs:attributeGroup ref="mcpttsc:IndexType"/&gt;</w:t>
      </w:r>
    </w:p>
    <w:p w14:paraId="1A12560D" w14:textId="77777777" w:rsidR="00C367E9" w:rsidRPr="00BB6BD0" w:rsidRDefault="00C367E9" w:rsidP="00C367E9">
      <w:pPr>
        <w:pStyle w:val="PL"/>
        <w:rPr>
          <w:lang w:val="en-US"/>
        </w:rPr>
      </w:pPr>
      <w:r w:rsidRPr="00BB6BD0">
        <w:rPr>
          <w:lang w:val="en-US"/>
        </w:rPr>
        <w:t xml:space="preserve">    &lt;xs:anyAttribute namespace="##any" processContents="lax"/&gt;</w:t>
      </w:r>
    </w:p>
    <w:p w14:paraId="4C7BF79B" w14:textId="77777777" w:rsidR="00C367E9" w:rsidRPr="00BB6BD0" w:rsidRDefault="00C367E9" w:rsidP="00C367E9">
      <w:pPr>
        <w:pStyle w:val="PL"/>
        <w:rPr>
          <w:lang w:val="en-US"/>
        </w:rPr>
      </w:pPr>
      <w:r w:rsidRPr="00BB6BD0">
        <w:rPr>
          <w:lang w:val="en-US"/>
        </w:rPr>
        <w:t xml:space="preserve">  &lt;/xs:complexType&gt;</w:t>
      </w:r>
    </w:p>
    <w:p w14:paraId="4AD6C8B4" w14:textId="77777777" w:rsidR="00C367E9" w:rsidRPr="00BB6BD0" w:rsidRDefault="00C367E9" w:rsidP="00C367E9">
      <w:pPr>
        <w:pStyle w:val="PL"/>
        <w:rPr>
          <w:lang w:val="en-US"/>
        </w:rPr>
      </w:pPr>
    </w:p>
    <w:p w14:paraId="2CDE819A" w14:textId="77777777" w:rsidR="00C367E9" w:rsidRPr="00BB6BD0" w:rsidRDefault="00C367E9" w:rsidP="00C367E9">
      <w:pPr>
        <w:pStyle w:val="PL"/>
      </w:pPr>
      <w:r w:rsidRPr="00BB6BD0">
        <w:rPr>
          <w:lang w:val="en-US"/>
        </w:rPr>
        <w:t xml:space="preserve">  </w:t>
      </w:r>
      <w:r w:rsidRPr="00BB6BD0">
        <w:t>&lt;xs:complexType name="EntryType"&gt;</w:t>
      </w:r>
    </w:p>
    <w:p w14:paraId="6F1EAD1C" w14:textId="77777777" w:rsidR="00C367E9" w:rsidRPr="00BB6BD0" w:rsidRDefault="00C367E9" w:rsidP="00C367E9">
      <w:pPr>
        <w:pStyle w:val="PL"/>
      </w:pPr>
      <w:r w:rsidRPr="00BB6BD0">
        <w:t xml:space="preserve">    &lt;xs:sequence&gt;</w:t>
      </w:r>
    </w:p>
    <w:p w14:paraId="06E405E9" w14:textId="77777777" w:rsidR="00C367E9" w:rsidRPr="00BB6BD0" w:rsidRDefault="00C367E9" w:rsidP="00C367E9">
      <w:pPr>
        <w:pStyle w:val="PL"/>
      </w:pPr>
      <w:r w:rsidRPr="00BB6BD0">
        <w:t xml:space="preserve">      &lt;xs:element name="uri-entry" type="xs:anyURI"/&gt;</w:t>
      </w:r>
    </w:p>
    <w:p w14:paraId="74C35D22" w14:textId="77777777" w:rsidR="00C367E9" w:rsidRPr="00C10C41" w:rsidRDefault="00C367E9" w:rsidP="00C367E9">
      <w:pPr>
        <w:pStyle w:val="PL"/>
        <w:rPr>
          <w:lang w:val="en-US"/>
        </w:rPr>
      </w:pPr>
      <w:r w:rsidRPr="00BB6BD0">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BB6BD0" w:rsidRDefault="00C367E9" w:rsidP="00C367E9">
      <w:pPr>
        <w:pStyle w:val="PL"/>
        <w:rPr>
          <w:lang w:val="fr-FR"/>
        </w:rPr>
      </w:pPr>
      <w:r w:rsidRPr="00964F35">
        <w:rPr>
          <w:lang w:val="fr-FR"/>
        </w:rPr>
        <w:t xml:space="preserve">        </w:t>
      </w:r>
      <w:r w:rsidRPr="00BB6BD0">
        <w:rPr>
          <w:lang w:val="fr-FR"/>
        </w:rPr>
        <w:t>&lt;xs:anyAttribute namespace="##any" processContents="lax"/&gt;</w:t>
      </w:r>
    </w:p>
    <w:p w14:paraId="2D095471" w14:textId="77777777" w:rsidR="00C367E9" w:rsidRPr="00964F35" w:rsidRDefault="00C367E9" w:rsidP="00C367E9">
      <w:pPr>
        <w:pStyle w:val="PL"/>
        <w:rPr>
          <w:lang w:val="fr-FR"/>
        </w:rPr>
      </w:pPr>
      <w:r w:rsidRPr="00BB6BD0">
        <w:rPr>
          <w:lang w:val="fr-FR"/>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BB6BD0" w:rsidRDefault="00C367E9" w:rsidP="00C367E9">
      <w:pPr>
        <w:pStyle w:val="PL"/>
        <w:rPr>
          <w:lang w:val="fr-FR"/>
        </w:rPr>
      </w:pPr>
      <w:r w:rsidRPr="00964F35">
        <w:rPr>
          <w:lang w:val="fr-FR"/>
        </w:rPr>
        <w:t xml:space="preserve">  </w:t>
      </w:r>
      <w:r w:rsidRPr="00BB6BD0">
        <w:rPr>
          <w:lang w:val="fr-FR"/>
        </w:rPr>
        <w:t>&lt;xs:complexType name="anyExtType"&gt;</w:t>
      </w:r>
    </w:p>
    <w:p w14:paraId="795DB36E" w14:textId="77777777" w:rsidR="00C367E9" w:rsidRPr="00BB6BD0" w:rsidRDefault="00C367E9" w:rsidP="00C367E9">
      <w:pPr>
        <w:pStyle w:val="PL"/>
        <w:rPr>
          <w:lang w:val="fr-FR"/>
        </w:rPr>
      </w:pPr>
      <w:r w:rsidRPr="00BB6BD0">
        <w:rPr>
          <w:lang w:val="fr-FR"/>
        </w:rPr>
        <w:t xml:space="preserve">    &lt;xs:sequence&gt;</w:t>
      </w:r>
    </w:p>
    <w:p w14:paraId="1AB98C02" w14:textId="77777777" w:rsidR="00C367E9" w:rsidRPr="00BB6BD0" w:rsidRDefault="00C367E9" w:rsidP="00C367E9">
      <w:pPr>
        <w:pStyle w:val="PL"/>
        <w:rPr>
          <w:lang w:val="fr-FR"/>
        </w:rPr>
      </w:pPr>
      <w:r w:rsidRPr="00BB6BD0">
        <w:rPr>
          <w:lang w:val="fr-FR"/>
        </w:rPr>
        <w:t xml:space="preserve">      &lt;xs:any namespace="##any" processContents="lax" minOccurs="0" maxOccurs="unbounded"/&gt;</w:t>
      </w:r>
    </w:p>
    <w:p w14:paraId="5B3CE4BE" w14:textId="77777777" w:rsidR="00C367E9" w:rsidRPr="0073469F" w:rsidRDefault="00C367E9" w:rsidP="00C367E9">
      <w:pPr>
        <w:pStyle w:val="PL"/>
      </w:pPr>
      <w:r w:rsidRPr="00BB6BD0">
        <w:rPr>
          <w:lang w:val="fr-FR"/>
        </w:rPr>
        <w:t xml:space="preserve">    </w:t>
      </w:r>
      <w:r w:rsidRPr="0073469F">
        <w:t>&lt;/xs:sequence&gt;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815" w:name="_CR8_4_2_4"/>
      <w:bookmarkStart w:id="1816" w:name="_Toc20212389"/>
      <w:bookmarkStart w:id="1817" w:name="_Toc27731744"/>
      <w:bookmarkStart w:id="1818" w:name="_Toc36127522"/>
      <w:bookmarkStart w:id="1819" w:name="_Toc45214628"/>
      <w:bookmarkStart w:id="1820" w:name="_Toc51937767"/>
      <w:bookmarkStart w:id="1821" w:name="_Toc51938076"/>
      <w:bookmarkStart w:id="1822" w:name="_Toc92291263"/>
      <w:bookmarkStart w:id="1823" w:name="_Toc193390918"/>
      <w:bookmarkEnd w:id="1815"/>
      <w:r>
        <w:t>8.4.2.4</w:t>
      </w:r>
      <w:r>
        <w:tab/>
        <w:t>Default Document Namespace</w:t>
      </w:r>
      <w:bookmarkEnd w:id="1816"/>
      <w:bookmarkEnd w:id="1817"/>
      <w:bookmarkEnd w:id="1818"/>
      <w:bookmarkEnd w:id="1819"/>
      <w:bookmarkEnd w:id="1820"/>
      <w:bookmarkEnd w:id="1821"/>
      <w:bookmarkEnd w:id="1822"/>
      <w:bookmarkEnd w:id="1823"/>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24" w:name="_CR8_4_2_5"/>
      <w:bookmarkStart w:id="1825" w:name="_Toc20212390"/>
      <w:bookmarkStart w:id="1826" w:name="_Toc27731745"/>
      <w:bookmarkStart w:id="1827" w:name="_Toc36127523"/>
      <w:bookmarkStart w:id="1828" w:name="_Toc45214629"/>
      <w:bookmarkStart w:id="1829" w:name="_Toc51937768"/>
      <w:bookmarkStart w:id="1830" w:name="_Toc51938077"/>
      <w:bookmarkStart w:id="1831" w:name="_Toc92291264"/>
      <w:bookmarkStart w:id="1832" w:name="_Toc193390919"/>
      <w:bookmarkEnd w:id="1824"/>
      <w:r>
        <w:t>8.4.2.5</w:t>
      </w:r>
      <w:r>
        <w:tab/>
        <w:t>MIME type</w:t>
      </w:r>
      <w:bookmarkEnd w:id="1825"/>
      <w:bookmarkEnd w:id="1826"/>
      <w:bookmarkEnd w:id="1827"/>
      <w:bookmarkEnd w:id="1828"/>
      <w:bookmarkEnd w:id="1829"/>
      <w:bookmarkEnd w:id="1830"/>
      <w:bookmarkEnd w:id="1831"/>
      <w:bookmarkEnd w:id="1832"/>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33" w:name="_CR8_4_2_6"/>
      <w:bookmarkStart w:id="1834" w:name="_Toc20212391"/>
      <w:bookmarkStart w:id="1835" w:name="_Toc27731746"/>
      <w:bookmarkStart w:id="1836" w:name="_Toc36127524"/>
      <w:bookmarkStart w:id="1837" w:name="_Toc45214630"/>
      <w:bookmarkStart w:id="1838" w:name="_Toc51937769"/>
      <w:bookmarkStart w:id="1839" w:name="_Toc51938078"/>
      <w:bookmarkStart w:id="1840" w:name="_Toc92291265"/>
      <w:bookmarkStart w:id="1841" w:name="_Toc193390920"/>
      <w:bookmarkEnd w:id="1833"/>
      <w:r>
        <w:t>8.4.2.6</w:t>
      </w:r>
      <w:r>
        <w:tab/>
        <w:t>Validation Constraints</w:t>
      </w:r>
      <w:bookmarkEnd w:id="1834"/>
      <w:bookmarkEnd w:id="1835"/>
      <w:bookmarkEnd w:id="1836"/>
      <w:bookmarkEnd w:id="1837"/>
      <w:bookmarkEnd w:id="1838"/>
      <w:bookmarkEnd w:id="1839"/>
      <w:bookmarkEnd w:id="1840"/>
      <w:bookmarkEnd w:id="1841"/>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lastRenderedPageBreak/>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42" w:name="_CR8_4_2_7"/>
      <w:bookmarkStart w:id="1843" w:name="_Toc20212392"/>
      <w:bookmarkStart w:id="1844" w:name="_Toc27731747"/>
      <w:bookmarkStart w:id="1845" w:name="_Toc36127525"/>
      <w:bookmarkStart w:id="1846" w:name="_Toc45214631"/>
      <w:bookmarkStart w:id="1847" w:name="_Toc51937770"/>
      <w:bookmarkStart w:id="1848" w:name="_Toc51938079"/>
      <w:bookmarkStart w:id="1849" w:name="_Toc92291266"/>
      <w:bookmarkStart w:id="1850" w:name="_Toc193390921"/>
      <w:bookmarkEnd w:id="1842"/>
      <w:r>
        <w:t>8.4.2.7</w:t>
      </w:r>
      <w:r w:rsidRPr="00345011">
        <w:tab/>
        <w:t>Data Semantics</w:t>
      </w:r>
      <w:bookmarkEnd w:id="1843"/>
      <w:bookmarkEnd w:id="1844"/>
      <w:bookmarkEnd w:id="1845"/>
      <w:bookmarkEnd w:id="1846"/>
      <w:bookmarkEnd w:id="1847"/>
      <w:bookmarkEnd w:id="1848"/>
      <w:bookmarkEnd w:id="1849"/>
      <w:bookmarkEnd w:id="185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lastRenderedPageBreak/>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851" w:name="_Hlk139148129"/>
      <w:r>
        <w:t>28)</w:t>
      </w:r>
      <w:r>
        <w:tab/>
        <w:t>the &lt;C17-unmap-group-to-bearer&gt; element of the &lt;fc-timers-counters&gt; element contains the maximum times the Unmap Group To Bearer message shall be retransmitted;</w:t>
      </w:r>
    </w:p>
    <w:bookmarkEnd w:id="1851"/>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lastRenderedPageBreak/>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852"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852"/>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lastRenderedPageBreak/>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lastRenderedPageBreak/>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53" w:name="_CR8_4_2_8"/>
      <w:bookmarkStart w:id="1854" w:name="_Toc20212393"/>
      <w:bookmarkStart w:id="1855" w:name="_Toc27731748"/>
      <w:bookmarkStart w:id="1856" w:name="_Toc36127526"/>
      <w:bookmarkStart w:id="1857" w:name="_Toc45214632"/>
      <w:bookmarkStart w:id="1858" w:name="_Toc51937771"/>
      <w:bookmarkStart w:id="1859" w:name="_Toc51938080"/>
      <w:bookmarkStart w:id="1860" w:name="_Toc92291267"/>
      <w:bookmarkStart w:id="1861" w:name="_Toc193390922"/>
      <w:bookmarkEnd w:id="1853"/>
      <w:r>
        <w:t>8.4.2.8</w:t>
      </w:r>
      <w:r>
        <w:tab/>
        <w:t>Naming Conventions</w:t>
      </w:r>
      <w:bookmarkEnd w:id="1854"/>
      <w:bookmarkEnd w:id="1855"/>
      <w:bookmarkEnd w:id="1856"/>
      <w:bookmarkEnd w:id="1857"/>
      <w:bookmarkEnd w:id="1858"/>
      <w:bookmarkEnd w:id="1859"/>
      <w:bookmarkEnd w:id="1860"/>
      <w:bookmarkEnd w:id="1861"/>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62" w:name="_CR8_4_2_9"/>
      <w:bookmarkStart w:id="1863" w:name="_Toc20212394"/>
      <w:bookmarkStart w:id="1864" w:name="_Toc27731749"/>
      <w:bookmarkStart w:id="1865" w:name="_Toc36127527"/>
      <w:bookmarkStart w:id="1866" w:name="_Toc45214633"/>
      <w:bookmarkStart w:id="1867" w:name="_Toc51937772"/>
      <w:bookmarkStart w:id="1868" w:name="_Toc51938081"/>
      <w:bookmarkStart w:id="1869" w:name="_Toc92291268"/>
      <w:bookmarkStart w:id="1870" w:name="_Toc193390923"/>
      <w:bookmarkEnd w:id="1862"/>
      <w:r>
        <w:t>8.4.2.9</w:t>
      </w:r>
      <w:r>
        <w:tab/>
        <w:t>Global documents</w:t>
      </w:r>
      <w:bookmarkEnd w:id="1863"/>
      <w:bookmarkEnd w:id="1864"/>
      <w:bookmarkEnd w:id="1865"/>
      <w:bookmarkEnd w:id="1866"/>
      <w:bookmarkEnd w:id="1867"/>
      <w:bookmarkEnd w:id="1868"/>
      <w:bookmarkEnd w:id="1869"/>
      <w:bookmarkEnd w:id="1870"/>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71" w:name="_CR8_4_2_10"/>
      <w:bookmarkStart w:id="1872" w:name="_Toc20212395"/>
      <w:bookmarkStart w:id="1873" w:name="_Toc27731750"/>
      <w:bookmarkStart w:id="1874" w:name="_Toc36127528"/>
      <w:bookmarkStart w:id="1875" w:name="_Toc45214634"/>
      <w:bookmarkStart w:id="1876" w:name="_Toc51937773"/>
      <w:bookmarkStart w:id="1877" w:name="_Toc51938082"/>
      <w:bookmarkStart w:id="1878" w:name="_Toc92291269"/>
      <w:bookmarkStart w:id="1879" w:name="_Toc193390924"/>
      <w:bookmarkEnd w:id="1871"/>
      <w:r>
        <w:t>8.4.2.10</w:t>
      </w:r>
      <w:r>
        <w:tab/>
        <w:t>Resource interdependencies</w:t>
      </w:r>
      <w:bookmarkEnd w:id="1872"/>
      <w:bookmarkEnd w:id="1873"/>
      <w:bookmarkEnd w:id="1874"/>
      <w:bookmarkEnd w:id="1875"/>
      <w:bookmarkEnd w:id="1876"/>
      <w:bookmarkEnd w:id="1877"/>
      <w:bookmarkEnd w:id="1878"/>
      <w:bookmarkEnd w:id="1879"/>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80" w:name="_CR8_4_2_11"/>
      <w:bookmarkStart w:id="1881" w:name="_Toc20212396"/>
      <w:bookmarkStart w:id="1882" w:name="_Toc27731751"/>
      <w:bookmarkStart w:id="1883" w:name="_Toc36127529"/>
      <w:bookmarkStart w:id="1884" w:name="_Toc45214635"/>
      <w:bookmarkStart w:id="1885" w:name="_Toc51937774"/>
      <w:bookmarkStart w:id="1886" w:name="_Toc51938083"/>
      <w:bookmarkStart w:id="1887" w:name="_Toc92291270"/>
      <w:bookmarkStart w:id="1888" w:name="_Toc193390925"/>
      <w:bookmarkEnd w:id="1880"/>
      <w:r>
        <w:t>8.4.2.11</w:t>
      </w:r>
      <w:r>
        <w:tab/>
        <w:t>Authorization Policies</w:t>
      </w:r>
      <w:bookmarkEnd w:id="1881"/>
      <w:bookmarkEnd w:id="1882"/>
      <w:bookmarkEnd w:id="1883"/>
      <w:bookmarkEnd w:id="1884"/>
      <w:bookmarkEnd w:id="1885"/>
      <w:bookmarkEnd w:id="1886"/>
      <w:bookmarkEnd w:id="1887"/>
      <w:bookmarkEnd w:id="1888"/>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889" w:name="_CR8_4_2_12"/>
      <w:bookmarkStart w:id="1890" w:name="_Toc20212397"/>
      <w:bookmarkStart w:id="1891" w:name="_Toc27731752"/>
      <w:bookmarkStart w:id="1892" w:name="_Toc36127530"/>
      <w:bookmarkStart w:id="1893" w:name="_Toc45214636"/>
      <w:bookmarkStart w:id="1894" w:name="_Toc51937775"/>
      <w:bookmarkStart w:id="1895" w:name="_Toc51938084"/>
      <w:bookmarkStart w:id="1896" w:name="_Toc92291271"/>
      <w:bookmarkStart w:id="1897" w:name="_Toc193390926"/>
      <w:bookmarkEnd w:id="1889"/>
      <w:r>
        <w:t>8.4.2.12</w:t>
      </w:r>
      <w:r>
        <w:tab/>
        <w:t>Subscription to Changes</w:t>
      </w:r>
      <w:bookmarkEnd w:id="1890"/>
      <w:bookmarkEnd w:id="1891"/>
      <w:bookmarkEnd w:id="1892"/>
      <w:bookmarkEnd w:id="1893"/>
      <w:bookmarkEnd w:id="1894"/>
      <w:bookmarkEnd w:id="1895"/>
      <w:bookmarkEnd w:id="1896"/>
      <w:bookmarkEnd w:id="1897"/>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898" w:name="_CR9"/>
      <w:bookmarkStart w:id="1899" w:name="_Toc20212398"/>
      <w:bookmarkStart w:id="1900" w:name="_Toc27731753"/>
      <w:bookmarkStart w:id="1901" w:name="_Toc36127531"/>
      <w:bookmarkStart w:id="1902" w:name="_Toc45214637"/>
      <w:bookmarkStart w:id="1903" w:name="_Toc51937776"/>
      <w:bookmarkStart w:id="1904" w:name="_Toc51938085"/>
      <w:bookmarkStart w:id="1905" w:name="_Toc92291272"/>
      <w:bookmarkStart w:id="1906" w:name="_Toc193390927"/>
      <w:bookmarkEnd w:id="1898"/>
      <w:r>
        <w:lastRenderedPageBreak/>
        <w:t>9</w:t>
      </w:r>
      <w:r w:rsidRPr="00986001">
        <w:tab/>
      </w:r>
      <w:r>
        <w:t>MCVideo configuration management documents</w:t>
      </w:r>
      <w:bookmarkEnd w:id="1899"/>
      <w:bookmarkEnd w:id="1900"/>
      <w:bookmarkEnd w:id="1901"/>
      <w:bookmarkEnd w:id="1902"/>
      <w:bookmarkEnd w:id="1903"/>
      <w:bookmarkEnd w:id="1904"/>
      <w:bookmarkEnd w:id="1905"/>
      <w:bookmarkEnd w:id="1906"/>
    </w:p>
    <w:p w14:paraId="72150635" w14:textId="77777777" w:rsidR="00C367E9" w:rsidRPr="00986001" w:rsidRDefault="00C367E9" w:rsidP="00C367E9">
      <w:pPr>
        <w:pStyle w:val="Heading2"/>
      </w:pPr>
      <w:bookmarkStart w:id="1907" w:name="_CR9_1"/>
      <w:bookmarkStart w:id="1908" w:name="_Toc20212399"/>
      <w:bookmarkStart w:id="1909" w:name="_Toc27731754"/>
      <w:bookmarkStart w:id="1910" w:name="_Toc36127532"/>
      <w:bookmarkStart w:id="1911" w:name="_Toc45214638"/>
      <w:bookmarkStart w:id="1912" w:name="_Toc51937777"/>
      <w:bookmarkStart w:id="1913" w:name="_Toc51938086"/>
      <w:bookmarkStart w:id="1914" w:name="_Toc92291273"/>
      <w:bookmarkStart w:id="1915" w:name="_Toc193390928"/>
      <w:bookmarkEnd w:id="1907"/>
      <w:r>
        <w:t>9</w:t>
      </w:r>
      <w:r w:rsidRPr="00986001">
        <w:t>.1</w:t>
      </w:r>
      <w:r w:rsidRPr="00986001">
        <w:tab/>
        <w:t>Introduction</w:t>
      </w:r>
      <w:bookmarkEnd w:id="1908"/>
      <w:bookmarkEnd w:id="1909"/>
      <w:bookmarkEnd w:id="1910"/>
      <w:bookmarkEnd w:id="1911"/>
      <w:bookmarkEnd w:id="1912"/>
      <w:bookmarkEnd w:id="1913"/>
      <w:bookmarkEnd w:id="1914"/>
      <w:bookmarkEnd w:id="1915"/>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16" w:name="_CR9_2"/>
      <w:bookmarkStart w:id="1917" w:name="_Toc20212400"/>
      <w:bookmarkStart w:id="1918" w:name="_Toc27731755"/>
      <w:bookmarkStart w:id="1919" w:name="_Toc36127533"/>
      <w:bookmarkStart w:id="1920" w:name="_Toc45214639"/>
      <w:bookmarkStart w:id="1921" w:name="_Toc51937778"/>
      <w:bookmarkStart w:id="1922" w:name="_Toc51938087"/>
      <w:bookmarkStart w:id="1923" w:name="_Toc92291274"/>
      <w:bookmarkStart w:id="1924" w:name="_Toc193390929"/>
      <w:bookmarkEnd w:id="191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17"/>
      <w:bookmarkEnd w:id="1918"/>
      <w:bookmarkEnd w:id="1919"/>
      <w:bookmarkEnd w:id="1920"/>
      <w:bookmarkEnd w:id="1921"/>
      <w:bookmarkEnd w:id="1922"/>
      <w:bookmarkEnd w:id="1923"/>
      <w:bookmarkEnd w:id="1924"/>
    </w:p>
    <w:p w14:paraId="4D1C2324" w14:textId="77777777" w:rsidR="00C367E9" w:rsidRDefault="00C367E9" w:rsidP="00C367E9">
      <w:pPr>
        <w:pStyle w:val="Heading3"/>
      </w:pPr>
      <w:bookmarkStart w:id="1925" w:name="_CR9_2_1"/>
      <w:bookmarkStart w:id="1926" w:name="_Toc20212401"/>
      <w:bookmarkStart w:id="1927" w:name="_Toc27731756"/>
      <w:bookmarkStart w:id="1928" w:name="_Toc36127534"/>
      <w:bookmarkStart w:id="1929" w:name="_Toc45214640"/>
      <w:bookmarkStart w:id="1930" w:name="_Toc51937779"/>
      <w:bookmarkStart w:id="1931" w:name="_Toc51938088"/>
      <w:bookmarkStart w:id="1932" w:name="_Toc92291275"/>
      <w:bookmarkStart w:id="1933" w:name="_Toc193390930"/>
      <w:bookmarkEnd w:id="1925"/>
      <w:r>
        <w:t>9.2.1</w:t>
      </w:r>
      <w:r>
        <w:tab/>
        <w:t>General</w:t>
      </w:r>
      <w:bookmarkEnd w:id="1926"/>
      <w:bookmarkEnd w:id="1927"/>
      <w:bookmarkEnd w:id="1928"/>
      <w:bookmarkEnd w:id="1929"/>
      <w:bookmarkEnd w:id="1930"/>
      <w:bookmarkEnd w:id="1931"/>
      <w:bookmarkEnd w:id="1932"/>
      <w:bookmarkEnd w:id="19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34" w:name="_CR9_2_1A"/>
      <w:bookmarkStart w:id="1935" w:name="_Toc20212402"/>
      <w:bookmarkStart w:id="1936" w:name="_Toc27731757"/>
      <w:bookmarkStart w:id="1937" w:name="_Toc36127535"/>
      <w:bookmarkStart w:id="1938" w:name="_Toc45214641"/>
      <w:bookmarkStart w:id="1939" w:name="_Toc51937780"/>
      <w:bookmarkStart w:id="1940" w:name="_Toc51938089"/>
      <w:bookmarkStart w:id="1941" w:name="_Toc92291276"/>
      <w:bookmarkStart w:id="1942" w:name="MCCQCTEMPBM_00000049"/>
      <w:bookmarkStart w:id="1943" w:name="_Toc193390931"/>
      <w:bookmarkEnd w:id="1934"/>
      <w:r>
        <w:t>9.2.1A</w:t>
      </w:r>
      <w:r>
        <w:tab/>
        <w:t>MCVideo client access to MCVideo UE configuration documents</w:t>
      </w:r>
      <w:bookmarkEnd w:id="1935"/>
      <w:bookmarkEnd w:id="1936"/>
      <w:bookmarkEnd w:id="1937"/>
      <w:bookmarkEnd w:id="1938"/>
      <w:bookmarkEnd w:id="1939"/>
      <w:bookmarkEnd w:id="1940"/>
      <w:bookmarkEnd w:id="1941"/>
      <w:bookmarkEnd w:id="1943"/>
    </w:p>
    <w:bookmarkEnd w:id="194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944" w:name="_CR9_2_2"/>
      <w:bookmarkStart w:id="1945" w:name="_Toc20212403"/>
      <w:bookmarkStart w:id="1946" w:name="_Toc27731758"/>
      <w:bookmarkStart w:id="1947" w:name="_Toc36127536"/>
      <w:bookmarkStart w:id="1948" w:name="_Toc45214642"/>
      <w:bookmarkStart w:id="1949" w:name="_Toc51937781"/>
      <w:bookmarkStart w:id="1950" w:name="_Toc51938090"/>
      <w:bookmarkStart w:id="1951" w:name="_Toc92291277"/>
      <w:bookmarkStart w:id="1952" w:name="_Toc193390932"/>
      <w:bookmarkEnd w:id="1944"/>
      <w:r>
        <w:t>9.2.2</w:t>
      </w:r>
      <w:r>
        <w:tab/>
        <w:t>C</w:t>
      </w:r>
      <w:r w:rsidRPr="00986001">
        <w:t>oding</w:t>
      </w:r>
      <w:bookmarkEnd w:id="1945"/>
      <w:bookmarkEnd w:id="1946"/>
      <w:bookmarkEnd w:id="1947"/>
      <w:bookmarkEnd w:id="1948"/>
      <w:bookmarkEnd w:id="1949"/>
      <w:bookmarkEnd w:id="1950"/>
      <w:bookmarkEnd w:id="1951"/>
      <w:bookmarkEnd w:id="1952"/>
    </w:p>
    <w:p w14:paraId="072C1A4B" w14:textId="77777777" w:rsidR="00C367E9" w:rsidRPr="0019247C" w:rsidRDefault="00C367E9" w:rsidP="00C367E9">
      <w:pPr>
        <w:pStyle w:val="Heading4"/>
      </w:pPr>
      <w:bookmarkStart w:id="1953" w:name="_CR9_2_2_1"/>
      <w:bookmarkStart w:id="1954" w:name="_Toc20212404"/>
      <w:bookmarkStart w:id="1955" w:name="_Toc27731759"/>
      <w:bookmarkStart w:id="1956" w:name="_Toc36127537"/>
      <w:bookmarkStart w:id="1957" w:name="_Toc45214643"/>
      <w:bookmarkStart w:id="1958" w:name="_Toc51937782"/>
      <w:bookmarkStart w:id="1959" w:name="_Toc51938091"/>
      <w:bookmarkStart w:id="1960" w:name="_Toc92291278"/>
      <w:bookmarkStart w:id="1961" w:name="_Toc193390933"/>
      <w:bookmarkEnd w:id="1953"/>
      <w:r>
        <w:t>9.2.2.1</w:t>
      </w:r>
      <w:r>
        <w:tab/>
        <w:t>Structure</w:t>
      </w:r>
      <w:bookmarkEnd w:id="1954"/>
      <w:bookmarkEnd w:id="1955"/>
      <w:bookmarkEnd w:id="1956"/>
      <w:bookmarkEnd w:id="1957"/>
      <w:bookmarkEnd w:id="1958"/>
      <w:bookmarkEnd w:id="1959"/>
      <w:bookmarkEnd w:id="1960"/>
      <w:bookmarkEnd w:id="1961"/>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w:t>
      </w:r>
      <w:r>
        <w:rPr>
          <w:lang w:val="en-US"/>
        </w:rPr>
        <w:t>MCVideo</w:t>
      </w:r>
      <w:r w:rsidRPr="00923D6A">
        <w:rPr>
          <w:lang w:val="en-US"/>
        </w:rPr>
        <w:t>-Group&gt; elements</w:t>
      </w:r>
      <w:r w:rsidRPr="00BB6BD0">
        <w:rPr>
          <w:lang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62" w:name="_CR9_2_2_2"/>
      <w:bookmarkStart w:id="1963" w:name="_Toc20212405"/>
      <w:bookmarkStart w:id="1964" w:name="_Toc27731760"/>
      <w:bookmarkStart w:id="1965" w:name="_Toc36127538"/>
      <w:bookmarkStart w:id="1966" w:name="_Toc45214644"/>
      <w:bookmarkStart w:id="1967" w:name="_Toc51937783"/>
      <w:bookmarkStart w:id="1968" w:name="_Toc51938092"/>
      <w:bookmarkStart w:id="1969" w:name="_Toc92291279"/>
      <w:bookmarkStart w:id="1970" w:name="_Toc193390934"/>
      <w:bookmarkEnd w:id="1962"/>
      <w:r>
        <w:t>9</w:t>
      </w:r>
      <w:r w:rsidRPr="000B2651">
        <w:t>.</w:t>
      </w:r>
      <w:r>
        <w:t>2</w:t>
      </w:r>
      <w:r w:rsidRPr="000B2651">
        <w:t>.2.2</w:t>
      </w:r>
      <w:r w:rsidRPr="000B2651">
        <w:tab/>
        <w:t>Application Unique ID</w:t>
      </w:r>
      <w:bookmarkEnd w:id="1963"/>
      <w:bookmarkEnd w:id="1964"/>
      <w:bookmarkEnd w:id="1965"/>
      <w:bookmarkEnd w:id="1966"/>
      <w:bookmarkEnd w:id="1967"/>
      <w:bookmarkEnd w:id="1968"/>
      <w:bookmarkEnd w:id="1969"/>
      <w:bookmarkEnd w:id="1970"/>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71" w:name="_CR9_2_2_3"/>
      <w:bookmarkStart w:id="1972" w:name="_Toc20212406"/>
      <w:bookmarkStart w:id="1973" w:name="_Toc27731761"/>
      <w:bookmarkStart w:id="1974" w:name="_Toc36127539"/>
      <w:bookmarkStart w:id="1975" w:name="_Toc45214645"/>
      <w:bookmarkStart w:id="1976" w:name="_Toc51937784"/>
      <w:bookmarkStart w:id="1977" w:name="_Toc51938093"/>
      <w:bookmarkStart w:id="1978" w:name="_Toc92291280"/>
      <w:bookmarkStart w:id="1979" w:name="_Toc193390935"/>
      <w:bookmarkEnd w:id="1971"/>
      <w:r>
        <w:t>9</w:t>
      </w:r>
      <w:r w:rsidRPr="00F70427">
        <w:t>.</w:t>
      </w:r>
      <w:r>
        <w:t>2</w:t>
      </w:r>
      <w:r w:rsidRPr="00F70427">
        <w:t>.2.3</w:t>
      </w:r>
      <w:r w:rsidRPr="00F70427">
        <w:tab/>
        <w:t>XML Schema</w:t>
      </w:r>
      <w:bookmarkEnd w:id="1972"/>
      <w:bookmarkEnd w:id="1973"/>
      <w:bookmarkEnd w:id="1974"/>
      <w:bookmarkEnd w:id="1975"/>
      <w:bookmarkEnd w:id="1976"/>
      <w:bookmarkEnd w:id="1977"/>
      <w:bookmarkEnd w:id="1978"/>
      <w:bookmarkEnd w:id="1979"/>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BB6BD0" w:rsidRDefault="00C367E9" w:rsidP="00C367E9">
      <w:pPr>
        <w:pStyle w:val="PL"/>
      </w:pPr>
      <w:r w:rsidRPr="00BD52FC">
        <w:rPr>
          <w:lang w:val="en-US"/>
        </w:rPr>
        <w:t xml:space="preserve">    </w:t>
      </w:r>
      <w:r w:rsidRPr="00BB6BD0">
        <w:t>&lt;/xs:extension&gt;</w:t>
      </w:r>
    </w:p>
    <w:p w14:paraId="1F52EBEA" w14:textId="77777777" w:rsidR="00C367E9" w:rsidRPr="00BB6BD0" w:rsidRDefault="00C367E9" w:rsidP="00C367E9">
      <w:pPr>
        <w:pStyle w:val="PL"/>
      </w:pPr>
      <w:r w:rsidRPr="00BB6BD0">
        <w:t xml:space="preserve">    &lt;/xs:simpleContent&gt;</w:t>
      </w:r>
    </w:p>
    <w:p w14:paraId="4B312CA0" w14:textId="77777777" w:rsidR="00C367E9" w:rsidRPr="00BB6BD0" w:rsidRDefault="00C367E9" w:rsidP="00C367E9">
      <w:pPr>
        <w:pStyle w:val="PL"/>
      </w:pPr>
      <w:r w:rsidRPr="00BB6BD0">
        <w:t xml:space="preserve">  &lt;/xs:complexType&gt;</w:t>
      </w:r>
    </w:p>
    <w:p w14:paraId="3889CDF1" w14:textId="77777777" w:rsidR="00C367E9" w:rsidRPr="00BB6BD0" w:rsidRDefault="00C367E9" w:rsidP="00C367E9">
      <w:pPr>
        <w:pStyle w:val="PL"/>
      </w:pPr>
    </w:p>
    <w:p w14:paraId="19AE6BE6" w14:textId="77777777" w:rsidR="00C367E9" w:rsidRPr="00163DC2" w:rsidRDefault="00C367E9" w:rsidP="00C367E9">
      <w:pPr>
        <w:pStyle w:val="PL"/>
      </w:pPr>
      <w:r w:rsidRPr="00BB6BD0">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BB6BD0" w:rsidRDefault="00C367E9" w:rsidP="00C367E9">
      <w:pPr>
        <w:pStyle w:val="PL"/>
      </w:pPr>
      <w:r w:rsidRPr="00BD52FC">
        <w:rPr>
          <w:lang w:val="en-US"/>
        </w:rPr>
        <w:t xml:space="preserve">      </w:t>
      </w:r>
      <w:r w:rsidRPr="00BB6BD0">
        <w:t>&lt;/xs:extension&gt;</w:t>
      </w:r>
    </w:p>
    <w:p w14:paraId="54BB036C" w14:textId="77777777" w:rsidR="00C367E9" w:rsidRPr="00BB6BD0" w:rsidRDefault="00C367E9" w:rsidP="00C367E9">
      <w:pPr>
        <w:pStyle w:val="PL"/>
      </w:pPr>
      <w:r w:rsidRPr="00BB6BD0">
        <w:t xml:space="preserve">    &lt;/xs:simpleContent&gt;</w:t>
      </w:r>
    </w:p>
    <w:p w14:paraId="257F331B" w14:textId="77777777" w:rsidR="00C367E9" w:rsidRPr="00BB6BD0" w:rsidRDefault="00C367E9" w:rsidP="00C367E9">
      <w:pPr>
        <w:pStyle w:val="PL"/>
      </w:pPr>
      <w:r w:rsidRPr="00BB6BD0">
        <w:t xml:space="preserve">  &lt;/xs:complexType&gt;</w:t>
      </w:r>
    </w:p>
    <w:p w14:paraId="1BD869BA" w14:textId="77777777" w:rsidR="00C367E9" w:rsidRPr="00BB6BD0" w:rsidRDefault="00C367E9" w:rsidP="00C367E9">
      <w:pPr>
        <w:pStyle w:val="PL"/>
      </w:pPr>
    </w:p>
    <w:p w14:paraId="585CD305" w14:textId="77777777" w:rsidR="00C367E9" w:rsidRPr="00163DC2" w:rsidRDefault="00C367E9" w:rsidP="00C367E9">
      <w:pPr>
        <w:pStyle w:val="PL"/>
      </w:pPr>
      <w:r w:rsidRPr="00BB6BD0">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980" w:name="_CR9_2_2_4"/>
      <w:bookmarkStart w:id="1981" w:name="_Toc20212407"/>
      <w:bookmarkStart w:id="1982" w:name="_Toc27731762"/>
      <w:bookmarkStart w:id="1983" w:name="_Toc36127540"/>
      <w:bookmarkStart w:id="1984" w:name="_Toc45214646"/>
      <w:bookmarkStart w:id="1985" w:name="_Toc51937785"/>
      <w:bookmarkStart w:id="1986" w:name="_Toc51938094"/>
      <w:bookmarkStart w:id="1987" w:name="_Toc92291281"/>
      <w:bookmarkStart w:id="1988" w:name="_Toc193390936"/>
      <w:bookmarkEnd w:id="1980"/>
      <w:r>
        <w:t>9</w:t>
      </w:r>
      <w:r w:rsidRPr="000B2651">
        <w:t>.</w:t>
      </w:r>
      <w:r>
        <w:t>2</w:t>
      </w:r>
      <w:r w:rsidRPr="000B2651">
        <w:t>.2.4</w:t>
      </w:r>
      <w:r w:rsidRPr="000B2651">
        <w:tab/>
        <w:t xml:space="preserve">Default </w:t>
      </w:r>
      <w:r>
        <w:t xml:space="preserve">Document </w:t>
      </w:r>
      <w:r w:rsidRPr="000B2651">
        <w:t>Namespace</w:t>
      </w:r>
      <w:bookmarkEnd w:id="1981"/>
      <w:bookmarkEnd w:id="1982"/>
      <w:bookmarkEnd w:id="1983"/>
      <w:bookmarkEnd w:id="1984"/>
      <w:bookmarkEnd w:id="1985"/>
      <w:bookmarkEnd w:id="1986"/>
      <w:bookmarkEnd w:id="1987"/>
      <w:bookmarkEnd w:id="1988"/>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989" w:name="_CR9_2_2_5"/>
      <w:bookmarkStart w:id="1990" w:name="_Toc20212408"/>
      <w:bookmarkStart w:id="1991" w:name="_Toc27731763"/>
      <w:bookmarkStart w:id="1992" w:name="_Toc36127541"/>
      <w:bookmarkStart w:id="1993" w:name="_Toc45214647"/>
      <w:bookmarkStart w:id="1994" w:name="_Toc51937786"/>
      <w:bookmarkStart w:id="1995" w:name="_Toc51938095"/>
      <w:bookmarkStart w:id="1996" w:name="_Toc92291282"/>
      <w:bookmarkStart w:id="1997" w:name="_Toc193390937"/>
      <w:bookmarkEnd w:id="1989"/>
      <w:r>
        <w:t>9</w:t>
      </w:r>
      <w:r w:rsidRPr="000B2651">
        <w:t>.</w:t>
      </w:r>
      <w:r>
        <w:t>2</w:t>
      </w:r>
      <w:r w:rsidRPr="000B2651">
        <w:t>.2.5</w:t>
      </w:r>
      <w:r w:rsidRPr="000B2651">
        <w:tab/>
        <w:t>MIME type</w:t>
      </w:r>
      <w:bookmarkEnd w:id="1990"/>
      <w:bookmarkEnd w:id="1991"/>
      <w:bookmarkEnd w:id="1992"/>
      <w:bookmarkEnd w:id="1993"/>
      <w:bookmarkEnd w:id="1994"/>
      <w:bookmarkEnd w:id="1995"/>
      <w:bookmarkEnd w:id="1996"/>
      <w:bookmarkEnd w:id="1997"/>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998" w:name="_CR9_2_2_6"/>
      <w:bookmarkStart w:id="1999" w:name="_Toc20212409"/>
      <w:bookmarkStart w:id="2000" w:name="_Toc27731764"/>
      <w:bookmarkStart w:id="2001" w:name="_Toc36127542"/>
      <w:bookmarkStart w:id="2002" w:name="_Toc45214648"/>
      <w:bookmarkStart w:id="2003" w:name="_Toc51937787"/>
      <w:bookmarkStart w:id="2004" w:name="_Toc51938096"/>
      <w:bookmarkStart w:id="2005" w:name="_Toc92291283"/>
      <w:bookmarkStart w:id="2006" w:name="_Toc193390938"/>
      <w:bookmarkEnd w:id="1998"/>
      <w:r>
        <w:t>9</w:t>
      </w:r>
      <w:r w:rsidRPr="000B2651">
        <w:t>.</w:t>
      </w:r>
      <w:r>
        <w:t>2</w:t>
      </w:r>
      <w:r w:rsidRPr="000B2651">
        <w:t>.2.6</w:t>
      </w:r>
      <w:r w:rsidRPr="000B2651">
        <w:tab/>
        <w:t>Validation Constraints</w:t>
      </w:r>
      <w:bookmarkEnd w:id="1999"/>
      <w:bookmarkEnd w:id="2000"/>
      <w:bookmarkEnd w:id="2001"/>
      <w:bookmarkEnd w:id="2002"/>
      <w:bookmarkEnd w:id="2003"/>
      <w:bookmarkEnd w:id="2004"/>
      <w:bookmarkEnd w:id="2005"/>
      <w:bookmarkEnd w:id="2006"/>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07" w:name="_CR9_2_2_7"/>
      <w:bookmarkStart w:id="2008" w:name="_Toc20212410"/>
      <w:bookmarkStart w:id="2009" w:name="_Toc27731765"/>
      <w:bookmarkStart w:id="2010" w:name="_Toc36127543"/>
      <w:bookmarkStart w:id="2011" w:name="_Toc45214649"/>
      <w:bookmarkStart w:id="2012" w:name="_Toc51937788"/>
      <w:bookmarkStart w:id="2013" w:name="_Toc51938097"/>
      <w:bookmarkStart w:id="2014" w:name="_Toc92291284"/>
      <w:bookmarkStart w:id="2015" w:name="_Toc193390939"/>
      <w:bookmarkEnd w:id="2007"/>
      <w:r>
        <w:lastRenderedPageBreak/>
        <w:t>9</w:t>
      </w:r>
      <w:r w:rsidRPr="005B303F">
        <w:t>.2.2.7</w:t>
      </w:r>
      <w:r w:rsidRPr="005B303F">
        <w:tab/>
        <w:t>Data Semantics</w:t>
      </w:r>
      <w:bookmarkEnd w:id="2008"/>
      <w:bookmarkEnd w:id="2009"/>
      <w:bookmarkEnd w:id="2010"/>
      <w:bookmarkEnd w:id="2011"/>
      <w:bookmarkEnd w:id="2012"/>
      <w:bookmarkEnd w:id="2013"/>
      <w:bookmarkEnd w:id="2014"/>
      <w:bookmarkEnd w:id="2015"/>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16" w:name="_CR9_2_2_8"/>
      <w:bookmarkStart w:id="2017" w:name="_Toc20212411"/>
      <w:bookmarkStart w:id="2018" w:name="_Toc27731766"/>
      <w:bookmarkStart w:id="2019" w:name="_Toc36127544"/>
      <w:bookmarkStart w:id="2020" w:name="_Toc45214650"/>
      <w:bookmarkStart w:id="2021" w:name="_Toc51937789"/>
      <w:bookmarkStart w:id="2022" w:name="_Toc51938098"/>
      <w:bookmarkStart w:id="2023" w:name="_Toc92291285"/>
      <w:bookmarkStart w:id="2024" w:name="_Toc193390940"/>
      <w:bookmarkEnd w:id="2016"/>
      <w:r>
        <w:t>9</w:t>
      </w:r>
      <w:r w:rsidRPr="00794952">
        <w:t>.</w:t>
      </w:r>
      <w:r>
        <w:t>2</w:t>
      </w:r>
      <w:r w:rsidRPr="00794952">
        <w:t>.2.8</w:t>
      </w:r>
      <w:r w:rsidRPr="00794952">
        <w:tab/>
        <w:t>Naming Conventions</w:t>
      </w:r>
      <w:bookmarkEnd w:id="2017"/>
      <w:bookmarkEnd w:id="2018"/>
      <w:bookmarkEnd w:id="2019"/>
      <w:bookmarkEnd w:id="2020"/>
      <w:bookmarkEnd w:id="2021"/>
      <w:bookmarkEnd w:id="2022"/>
      <w:bookmarkEnd w:id="2023"/>
      <w:bookmarkEnd w:id="202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25" w:name="_CR9_2_2_9"/>
      <w:bookmarkStart w:id="2026" w:name="_Toc20212412"/>
      <w:bookmarkStart w:id="2027" w:name="_Toc27731767"/>
      <w:bookmarkStart w:id="2028" w:name="_Toc36127545"/>
      <w:bookmarkStart w:id="2029" w:name="_Toc45214651"/>
      <w:bookmarkStart w:id="2030" w:name="_Toc51937790"/>
      <w:bookmarkStart w:id="2031" w:name="_Toc51938099"/>
      <w:bookmarkStart w:id="2032" w:name="_Toc92291286"/>
      <w:bookmarkStart w:id="2033" w:name="_Toc193390941"/>
      <w:bookmarkEnd w:id="2025"/>
      <w:r>
        <w:t>9</w:t>
      </w:r>
      <w:r w:rsidRPr="00794952">
        <w:t>.</w:t>
      </w:r>
      <w:r>
        <w:t>2</w:t>
      </w:r>
      <w:r w:rsidRPr="00794952">
        <w:t>.2.9</w:t>
      </w:r>
      <w:r w:rsidRPr="00794952">
        <w:tab/>
        <w:t>Global documents</w:t>
      </w:r>
      <w:bookmarkEnd w:id="2026"/>
      <w:bookmarkEnd w:id="2027"/>
      <w:bookmarkEnd w:id="2028"/>
      <w:bookmarkEnd w:id="2029"/>
      <w:bookmarkEnd w:id="2030"/>
      <w:bookmarkEnd w:id="2031"/>
      <w:bookmarkEnd w:id="2032"/>
      <w:bookmarkEnd w:id="2033"/>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34" w:name="_CR9_2_2_10"/>
      <w:bookmarkStart w:id="2035" w:name="_Toc20212413"/>
      <w:bookmarkStart w:id="2036" w:name="_Toc27731768"/>
      <w:bookmarkStart w:id="2037" w:name="_Toc36127546"/>
      <w:bookmarkStart w:id="2038" w:name="_Toc45214652"/>
      <w:bookmarkStart w:id="2039" w:name="_Toc51937791"/>
      <w:bookmarkStart w:id="2040" w:name="_Toc51938100"/>
      <w:bookmarkStart w:id="2041" w:name="_Toc92291287"/>
      <w:bookmarkStart w:id="2042" w:name="_Toc193390942"/>
      <w:bookmarkEnd w:id="2034"/>
      <w:r>
        <w:t>9</w:t>
      </w:r>
      <w:r w:rsidRPr="00794952">
        <w:t>.</w:t>
      </w:r>
      <w:r>
        <w:t>2</w:t>
      </w:r>
      <w:r w:rsidRPr="00794952">
        <w:t>.2.10</w:t>
      </w:r>
      <w:r w:rsidRPr="00794952">
        <w:tab/>
        <w:t>Resource interdependencies</w:t>
      </w:r>
      <w:bookmarkEnd w:id="2035"/>
      <w:bookmarkEnd w:id="2036"/>
      <w:bookmarkEnd w:id="2037"/>
      <w:bookmarkEnd w:id="2038"/>
      <w:bookmarkEnd w:id="2039"/>
      <w:bookmarkEnd w:id="2040"/>
      <w:bookmarkEnd w:id="2041"/>
      <w:bookmarkEnd w:id="2042"/>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43" w:name="_CR9_2_2_11"/>
      <w:bookmarkStart w:id="2044" w:name="_Toc20212414"/>
      <w:bookmarkStart w:id="2045" w:name="_Toc27731769"/>
      <w:bookmarkStart w:id="2046" w:name="_Toc36127547"/>
      <w:bookmarkStart w:id="2047" w:name="_Toc45214653"/>
      <w:bookmarkStart w:id="2048" w:name="_Toc51937792"/>
      <w:bookmarkStart w:id="2049" w:name="_Toc51938101"/>
      <w:bookmarkStart w:id="2050" w:name="_Toc92291288"/>
      <w:bookmarkStart w:id="2051" w:name="_Toc193390943"/>
      <w:bookmarkEnd w:id="2043"/>
      <w:r>
        <w:t>9</w:t>
      </w:r>
      <w:r w:rsidRPr="00794952">
        <w:t>.</w:t>
      </w:r>
      <w:r>
        <w:t>2</w:t>
      </w:r>
      <w:r w:rsidRPr="00794952">
        <w:t>.2.11</w:t>
      </w:r>
      <w:r w:rsidRPr="00794952">
        <w:tab/>
        <w:t>Authorization Policies</w:t>
      </w:r>
      <w:bookmarkEnd w:id="2044"/>
      <w:bookmarkEnd w:id="2045"/>
      <w:bookmarkEnd w:id="2046"/>
      <w:bookmarkEnd w:id="2047"/>
      <w:bookmarkEnd w:id="2048"/>
      <w:bookmarkEnd w:id="2049"/>
      <w:bookmarkEnd w:id="2050"/>
      <w:bookmarkEnd w:id="2051"/>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52" w:name="_CR9_2_2_12"/>
      <w:bookmarkStart w:id="2053" w:name="_Toc20212415"/>
      <w:bookmarkStart w:id="2054" w:name="_Toc27731770"/>
      <w:bookmarkStart w:id="2055" w:name="_Toc36127548"/>
      <w:bookmarkStart w:id="2056" w:name="_Toc45214654"/>
      <w:bookmarkStart w:id="2057" w:name="_Toc51937793"/>
      <w:bookmarkStart w:id="2058" w:name="_Toc51938102"/>
      <w:bookmarkStart w:id="2059" w:name="_Toc92291289"/>
      <w:bookmarkStart w:id="2060" w:name="_Toc193390944"/>
      <w:bookmarkEnd w:id="2052"/>
      <w:r>
        <w:t>9</w:t>
      </w:r>
      <w:r w:rsidRPr="00794952">
        <w:t>.</w:t>
      </w:r>
      <w:r>
        <w:t>2</w:t>
      </w:r>
      <w:r w:rsidRPr="00794952">
        <w:t>.2.12</w:t>
      </w:r>
      <w:r w:rsidRPr="00794952">
        <w:tab/>
        <w:t>Subscription to Changes</w:t>
      </w:r>
      <w:bookmarkEnd w:id="2053"/>
      <w:bookmarkEnd w:id="2054"/>
      <w:bookmarkEnd w:id="2055"/>
      <w:bookmarkEnd w:id="2056"/>
      <w:bookmarkEnd w:id="2057"/>
      <w:bookmarkEnd w:id="2058"/>
      <w:bookmarkEnd w:id="2059"/>
      <w:bookmarkEnd w:id="2060"/>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61" w:name="_CR9_3"/>
      <w:bookmarkStart w:id="2062" w:name="_Toc20212416"/>
      <w:bookmarkStart w:id="2063" w:name="_Toc27731771"/>
      <w:bookmarkStart w:id="2064" w:name="_Toc36127549"/>
      <w:bookmarkStart w:id="2065" w:name="_Toc45214655"/>
      <w:bookmarkStart w:id="2066" w:name="_Toc51937794"/>
      <w:bookmarkStart w:id="2067" w:name="_Toc51938103"/>
      <w:bookmarkStart w:id="2068" w:name="_Toc92291290"/>
      <w:bookmarkStart w:id="2069" w:name="_Toc193390945"/>
      <w:bookmarkEnd w:id="2061"/>
      <w:r w:rsidRPr="00123146">
        <w:lastRenderedPageBreak/>
        <w:t>9.3</w:t>
      </w:r>
      <w:r w:rsidRPr="00123146">
        <w:tab/>
        <w:t>MCVideo user profile configuration document</w:t>
      </w:r>
      <w:bookmarkEnd w:id="2062"/>
      <w:bookmarkEnd w:id="2063"/>
      <w:bookmarkEnd w:id="2064"/>
      <w:bookmarkEnd w:id="2065"/>
      <w:bookmarkEnd w:id="2066"/>
      <w:bookmarkEnd w:id="2067"/>
      <w:bookmarkEnd w:id="2068"/>
      <w:bookmarkEnd w:id="2069"/>
    </w:p>
    <w:p w14:paraId="5942F22E" w14:textId="77777777" w:rsidR="00C367E9" w:rsidRPr="00986001" w:rsidRDefault="00C367E9" w:rsidP="00C367E9">
      <w:pPr>
        <w:pStyle w:val="Heading3"/>
      </w:pPr>
      <w:bookmarkStart w:id="2070" w:name="_CR9_3_1"/>
      <w:bookmarkStart w:id="2071" w:name="_Toc20212417"/>
      <w:bookmarkStart w:id="2072" w:name="_Toc27731772"/>
      <w:bookmarkStart w:id="2073" w:name="_Toc36127550"/>
      <w:bookmarkStart w:id="2074" w:name="_Toc45214656"/>
      <w:bookmarkStart w:id="2075" w:name="_Toc51937795"/>
      <w:bookmarkStart w:id="2076" w:name="_Toc51938104"/>
      <w:bookmarkStart w:id="2077" w:name="_Toc92291291"/>
      <w:bookmarkStart w:id="2078" w:name="_Toc193390946"/>
      <w:bookmarkEnd w:id="2070"/>
      <w:r>
        <w:t>9.3.1</w:t>
      </w:r>
      <w:r>
        <w:tab/>
        <w:t>General</w:t>
      </w:r>
      <w:bookmarkEnd w:id="2071"/>
      <w:bookmarkEnd w:id="2072"/>
      <w:bookmarkEnd w:id="2073"/>
      <w:bookmarkEnd w:id="2074"/>
      <w:bookmarkEnd w:id="2075"/>
      <w:bookmarkEnd w:id="2076"/>
      <w:bookmarkEnd w:id="2077"/>
      <w:bookmarkEnd w:id="2078"/>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79" w:name="_CR9_3_1A"/>
      <w:bookmarkStart w:id="2080" w:name="_Toc20212418"/>
      <w:bookmarkStart w:id="2081" w:name="_Toc27731773"/>
      <w:bookmarkStart w:id="2082" w:name="_Toc36127551"/>
      <w:bookmarkStart w:id="2083" w:name="_Toc45214657"/>
      <w:bookmarkStart w:id="2084" w:name="_Toc51937796"/>
      <w:bookmarkStart w:id="2085" w:name="_Toc51938105"/>
      <w:bookmarkStart w:id="2086" w:name="_Toc92291292"/>
      <w:bookmarkStart w:id="2087" w:name="MCCQCTEMPBM_00000050"/>
      <w:bookmarkStart w:id="2088" w:name="_Toc193390947"/>
      <w:bookmarkEnd w:id="2079"/>
      <w:r>
        <w:t>9.3.1A</w:t>
      </w:r>
      <w:r>
        <w:tab/>
        <w:t>MCVideo client access to MCVideo user profile documents</w:t>
      </w:r>
      <w:bookmarkEnd w:id="2080"/>
      <w:bookmarkEnd w:id="2081"/>
      <w:bookmarkEnd w:id="2082"/>
      <w:bookmarkEnd w:id="2083"/>
      <w:bookmarkEnd w:id="2084"/>
      <w:bookmarkEnd w:id="2085"/>
      <w:bookmarkEnd w:id="2086"/>
      <w:bookmarkEnd w:id="2088"/>
    </w:p>
    <w:bookmarkEnd w:id="2087"/>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089" w:name="_CR9_3_2"/>
      <w:bookmarkStart w:id="2090" w:name="_Toc20212419"/>
      <w:bookmarkStart w:id="2091" w:name="_Toc27731774"/>
      <w:bookmarkStart w:id="2092" w:name="_Toc36127552"/>
      <w:bookmarkStart w:id="2093" w:name="_Toc45214658"/>
      <w:bookmarkStart w:id="2094" w:name="_Toc51937797"/>
      <w:bookmarkStart w:id="2095" w:name="_Toc51938106"/>
      <w:bookmarkStart w:id="2096" w:name="_Toc92291293"/>
      <w:bookmarkStart w:id="2097" w:name="_Toc193390948"/>
      <w:bookmarkEnd w:id="2089"/>
      <w:r>
        <w:t>9.3.2</w:t>
      </w:r>
      <w:r>
        <w:tab/>
        <w:t>C</w:t>
      </w:r>
      <w:r w:rsidRPr="00986001">
        <w:t>oding</w:t>
      </w:r>
      <w:bookmarkEnd w:id="2090"/>
      <w:bookmarkEnd w:id="2091"/>
      <w:bookmarkEnd w:id="2092"/>
      <w:bookmarkEnd w:id="2093"/>
      <w:bookmarkEnd w:id="2094"/>
      <w:bookmarkEnd w:id="2095"/>
      <w:bookmarkEnd w:id="2096"/>
      <w:bookmarkEnd w:id="2097"/>
    </w:p>
    <w:p w14:paraId="32BA9D4C" w14:textId="77777777" w:rsidR="00C367E9" w:rsidRPr="0045024E" w:rsidRDefault="00C367E9" w:rsidP="00C367E9">
      <w:pPr>
        <w:pStyle w:val="Heading4"/>
      </w:pPr>
      <w:bookmarkStart w:id="2098" w:name="_CR9_3_2_1"/>
      <w:bookmarkStart w:id="2099" w:name="_Toc20212420"/>
      <w:bookmarkStart w:id="2100" w:name="_Toc27731775"/>
      <w:bookmarkStart w:id="2101" w:name="_Toc36127553"/>
      <w:bookmarkStart w:id="2102" w:name="_Toc45214659"/>
      <w:bookmarkStart w:id="2103" w:name="_Toc51937798"/>
      <w:bookmarkStart w:id="2104" w:name="_Toc51938107"/>
      <w:bookmarkStart w:id="2105" w:name="_Toc92291294"/>
      <w:bookmarkStart w:id="2106" w:name="_Toc193390949"/>
      <w:bookmarkEnd w:id="2098"/>
      <w:r>
        <w:t>9.3</w:t>
      </w:r>
      <w:r w:rsidRPr="0045024E">
        <w:t>.2.1</w:t>
      </w:r>
      <w:r>
        <w:tab/>
      </w:r>
      <w:r w:rsidRPr="0045024E">
        <w:t>Structure</w:t>
      </w:r>
      <w:bookmarkEnd w:id="2099"/>
      <w:bookmarkEnd w:id="2100"/>
      <w:bookmarkEnd w:id="2101"/>
      <w:bookmarkEnd w:id="2102"/>
      <w:bookmarkEnd w:id="2103"/>
      <w:bookmarkEnd w:id="2104"/>
      <w:bookmarkEnd w:id="2105"/>
      <w:bookmarkEnd w:id="2106"/>
    </w:p>
    <w:p w14:paraId="449E9FFF" w14:textId="77777777" w:rsidR="00C806D7" w:rsidRDefault="00C806D7" w:rsidP="00C806D7">
      <w:bookmarkStart w:id="2107" w:name="_Toc20212421"/>
      <w:bookmarkStart w:id="2108" w:name="_Toc27731776"/>
      <w:bookmarkStart w:id="2109" w:name="_Toc36127554"/>
      <w:bookmarkStart w:id="2110" w:name="_Toc45214660"/>
      <w:bookmarkStart w:id="2111" w:name="_Toc51937799"/>
      <w:bookmarkStart w:id="2112" w:name="_Toc51938108"/>
      <w:bookmarkStart w:id="2113"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114" w:name="_Hlk71209494"/>
      <w:r>
        <w:t>h)</w:t>
      </w:r>
      <w:r>
        <w:tab/>
        <w:t>may include an &lt;anyExt&gt; element;</w:t>
      </w:r>
      <w:bookmarkEnd w:id="2114"/>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15" w:name="_Hlk97310219"/>
      <w:r>
        <w:t>i)</w:t>
      </w:r>
      <w:r>
        <w:tab/>
        <w:t>an &lt;MCVideo-Group-ID&gt; element;</w:t>
      </w:r>
    </w:p>
    <w:p w14:paraId="22346A97" w14:textId="0E5754BD" w:rsidR="00C806D7" w:rsidRDefault="00C806D7" w:rsidP="00C806D7">
      <w:pPr>
        <w:pStyle w:val="B3"/>
      </w:pPr>
      <w:bookmarkStart w:id="2116" w:name="_Hlk96587528"/>
      <w:r>
        <w:t>ii)</w:t>
      </w:r>
      <w:r>
        <w:tab/>
        <w:t>an &lt;GMS-Serv-Id&gt; element;</w:t>
      </w:r>
    </w:p>
    <w:p w14:paraId="4FE9DC8D" w14:textId="2AD25966" w:rsidR="00C806D7" w:rsidRDefault="00C806D7" w:rsidP="00C806D7">
      <w:pPr>
        <w:pStyle w:val="B3"/>
      </w:pPr>
      <w:r>
        <w:t>iii)</w:t>
      </w:r>
      <w:r>
        <w:tab/>
        <w:t>an &lt;IdMS-Token-Endpoint&gt; element;</w:t>
      </w:r>
    </w:p>
    <w:bookmarkEnd w:id="2116"/>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17" w:name="_Hlk96543204"/>
      <w:r>
        <w:t>v)</w:t>
      </w:r>
      <w:r>
        <w:tab/>
        <w:t>a &lt;GroupKMSURI&gt; element;</w:t>
      </w:r>
    </w:p>
    <w:bookmarkEnd w:id="2115"/>
    <w:bookmarkEnd w:id="2117"/>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18" w:name="_Hlk71209962"/>
      <w:r>
        <w:t>h)</w:t>
      </w:r>
      <w:r>
        <w:tab/>
        <w:t>may include an &lt;anyExt&gt; element which may contain:</w:t>
      </w:r>
      <w:bookmarkEnd w:id="2118"/>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19" w:name="_Hlk97308259"/>
      <w:r>
        <w:t>i)</w:t>
      </w:r>
      <w:r>
        <w:tab/>
        <w:t>one &lt;MCVideo-Group-ID&gt; element;</w:t>
      </w:r>
    </w:p>
    <w:p w14:paraId="4AA3F215" w14:textId="1E6188EB" w:rsidR="00C806D7" w:rsidRDefault="00C806D7" w:rsidP="00C806D7">
      <w:pPr>
        <w:pStyle w:val="B3"/>
      </w:pPr>
      <w:bookmarkStart w:id="2120"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21" w:name="_Hlk71210097"/>
      <w:r>
        <w:t>v)</w:t>
      </w:r>
      <w:r>
        <w:tab/>
        <w:t>one &lt;GroupKMSURI&gt; element;</w:t>
      </w:r>
    </w:p>
    <w:bookmarkEnd w:id="2119"/>
    <w:bookmarkEnd w:id="2120"/>
    <w:bookmarkEnd w:id="2121"/>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lastRenderedPageBreak/>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lastRenderedPageBreak/>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22" w:name="_Hlk71210495"/>
      <w:r>
        <w:t>5)</w:t>
      </w:r>
      <w:r>
        <w:tab/>
        <w:t>may include an &lt;anyExt&gt; element which may contain:</w:t>
      </w:r>
      <w:bookmarkEnd w:id="2122"/>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lastRenderedPageBreak/>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23" w:name="_CR9_3_2_2"/>
      <w:bookmarkStart w:id="2124" w:name="_Toc193390950"/>
      <w:bookmarkEnd w:id="2123"/>
      <w:r>
        <w:t>9.3</w:t>
      </w:r>
      <w:r w:rsidRPr="0045024E">
        <w:t>.2.2</w:t>
      </w:r>
      <w:r w:rsidRPr="0045024E">
        <w:tab/>
        <w:t>Application Unique ID</w:t>
      </w:r>
      <w:bookmarkEnd w:id="2107"/>
      <w:bookmarkEnd w:id="2108"/>
      <w:bookmarkEnd w:id="2109"/>
      <w:bookmarkEnd w:id="2110"/>
      <w:bookmarkEnd w:id="2111"/>
      <w:bookmarkEnd w:id="2112"/>
      <w:bookmarkEnd w:id="2113"/>
      <w:bookmarkEnd w:id="212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25" w:name="_CR9_3_2_3"/>
      <w:bookmarkStart w:id="2126" w:name="_Toc20212422"/>
      <w:bookmarkStart w:id="2127" w:name="_Toc27731777"/>
      <w:bookmarkStart w:id="2128" w:name="_Toc36127555"/>
      <w:bookmarkStart w:id="2129" w:name="_Toc45214661"/>
      <w:bookmarkStart w:id="2130" w:name="_Toc51937800"/>
      <w:bookmarkStart w:id="2131" w:name="_Toc51938109"/>
      <w:bookmarkStart w:id="2132" w:name="_Toc92291296"/>
      <w:bookmarkStart w:id="2133" w:name="_Toc193390951"/>
      <w:bookmarkEnd w:id="2125"/>
      <w:r>
        <w:t>9.3</w:t>
      </w:r>
      <w:r w:rsidRPr="0045024E">
        <w:t>.2.3</w:t>
      </w:r>
      <w:r w:rsidRPr="0045024E">
        <w:tab/>
        <w:t>XML Schema</w:t>
      </w:r>
      <w:bookmarkEnd w:id="2126"/>
      <w:bookmarkEnd w:id="2127"/>
      <w:bookmarkEnd w:id="2128"/>
      <w:bookmarkEnd w:id="2129"/>
      <w:bookmarkEnd w:id="2130"/>
      <w:bookmarkEnd w:id="2131"/>
      <w:bookmarkEnd w:id="2132"/>
      <w:bookmarkEnd w:id="2133"/>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Pr="004532E0" w:rsidRDefault="00C367E9" w:rsidP="00C367E9">
      <w:pPr>
        <w:pStyle w:val="PL"/>
        <w:rPr>
          <w:lang w:val="nl-NL"/>
        </w:rPr>
      </w:pPr>
      <w:r w:rsidRPr="004532E0">
        <w:rPr>
          <w:lang w:val="nl-NL"/>
        </w:rPr>
        <w:t>&lt;?xml version="1.0" encoding="UTF-8"?&gt;</w:t>
      </w:r>
    </w:p>
    <w:p w14:paraId="79FAF4BE" w14:textId="77777777" w:rsidR="00C367E9" w:rsidRPr="004532E0" w:rsidRDefault="00C367E9" w:rsidP="00C367E9">
      <w:pPr>
        <w:pStyle w:val="PL"/>
        <w:rPr>
          <w:lang w:val="nl-NL"/>
        </w:rPr>
      </w:pPr>
      <w:r w:rsidRPr="004532E0">
        <w:rPr>
          <w:lang w:val="nl-NL"/>
        </w:rPr>
        <w:t>&lt;xs:schema</w:t>
      </w:r>
    </w:p>
    <w:p w14:paraId="2B8C1A74" w14:textId="77777777" w:rsidR="00C367E9" w:rsidRDefault="00C367E9" w:rsidP="00C367E9">
      <w:pPr>
        <w:pStyle w:val="PL"/>
      </w:pPr>
      <w:r w:rsidRPr="004532E0">
        <w:rPr>
          <w:lang w:val="nl-NL"/>
        </w:rPr>
        <w:t xml:space="preserve">  </w:t>
      </w:r>
      <w:r>
        <w:t>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4A10736A" w:rsidR="009B1152" w:rsidRPr="00C13C61" w:rsidRDefault="009B1152" w:rsidP="009B1152">
      <w:pPr>
        <w:pStyle w:val="PL"/>
      </w:pPr>
      <w:r>
        <w:t xml:space="preserve">  </w:t>
      </w:r>
      <w:r w:rsidRPr="00C13C61">
        <w:t>&lt;xs:import namespace="</w:t>
      </w:r>
      <w:r w:rsidRPr="000B2651">
        <w:t>urn:3gpp:</w:t>
      </w:r>
      <w:r w:rsidR="002C711F">
        <w:t>mcptt</w:t>
      </w:r>
      <w:r w:rsidRPr="000B2651">
        <w:t>:mcpttUE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lastRenderedPageBreak/>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34"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lastRenderedPageBreak/>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34"/>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lastRenderedPageBreak/>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35"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35"/>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4532E0" w:rsidRDefault="00C367E9" w:rsidP="00C367E9">
      <w:pPr>
        <w:pStyle w:val="PL"/>
      </w:pPr>
      <w:r>
        <w:t xml:space="preserve">    </w:t>
      </w:r>
      <w:r w:rsidRPr="004532E0">
        <w:t>&lt;/xs:choice&gt;</w:t>
      </w:r>
    </w:p>
    <w:p w14:paraId="03351744" w14:textId="77777777" w:rsidR="00C367E9" w:rsidRPr="004532E0" w:rsidRDefault="00C367E9" w:rsidP="00C367E9">
      <w:pPr>
        <w:pStyle w:val="PL"/>
      </w:pPr>
      <w:r w:rsidRPr="004532E0">
        <w:t xml:space="preserve">    &lt;xs:attribute ref="xml:lang"/&gt;</w:t>
      </w:r>
    </w:p>
    <w:p w14:paraId="26CA4F5E" w14:textId="77777777" w:rsidR="00C367E9" w:rsidRDefault="00C367E9" w:rsidP="00C367E9">
      <w:pPr>
        <w:pStyle w:val="PL"/>
      </w:pPr>
      <w:r w:rsidRPr="004532E0">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lastRenderedPageBreak/>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Pr="004532E0" w:rsidRDefault="00C367E9" w:rsidP="00C367E9">
      <w:pPr>
        <w:pStyle w:val="PL"/>
        <w:rPr>
          <w:lang w:val="fr-FR"/>
        </w:rPr>
      </w:pPr>
      <w:r w:rsidRPr="00123146">
        <w:rPr>
          <w:lang w:val="fr-FR"/>
        </w:rPr>
        <w:t xml:space="preserve">        </w:t>
      </w:r>
      <w:r w:rsidRPr="004532E0">
        <w:rPr>
          <w:lang w:val="fr-FR"/>
        </w:rPr>
        <w:t>&lt;xs:anyAttribute namespace="##any" processContents="lax"/&gt;</w:t>
      </w:r>
    </w:p>
    <w:p w14:paraId="349857D3" w14:textId="77777777" w:rsidR="00C367E9" w:rsidRPr="009A54B8" w:rsidRDefault="00C367E9" w:rsidP="00C367E9">
      <w:pPr>
        <w:pStyle w:val="PL"/>
        <w:rPr>
          <w:lang w:val="fr-FR"/>
        </w:rPr>
      </w:pPr>
      <w:r w:rsidRPr="004532E0">
        <w:rPr>
          <w:lang w:val="fr-FR"/>
        </w:rP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4532E0" w:rsidRDefault="00C367E9" w:rsidP="00C367E9">
      <w:pPr>
        <w:pStyle w:val="PL"/>
      </w:pPr>
      <w:r w:rsidRPr="00753816">
        <w:rPr>
          <w:lang w:val="fr-FR"/>
        </w:rPr>
        <w:t xml:space="preserve">  </w:t>
      </w:r>
      <w:r>
        <w:rPr>
          <w:lang w:val="fr-FR"/>
        </w:rPr>
        <w:t xml:space="preserve">    </w:t>
      </w:r>
      <w:r w:rsidRPr="004532E0">
        <w:t>&lt;xs:enumeration value="Normal"/&gt;</w:t>
      </w:r>
    </w:p>
    <w:p w14:paraId="76771A34" w14:textId="77777777" w:rsidR="00C367E9" w:rsidRPr="004532E0" w:rsidRDefault="00C367E9" w:rsidP="00C367E9">
      <w:pPr>
        <w:pStyle w:val="PL"/>
      </w:pPr>
      <w:r w:rsidRPr="004532E0">
        <w:t xml:space="preserve">      &lt;xs:enumeration value="Encrypted"/&gt;</w:t>
      </w:r>
    </w:p>
    <w:p w14:paraId="5235446F" w14:textId="77777777" w:rsidR="00C367E9" w:rsidRPr="004532E0" w:rsidRDefault="00C367E9" w:rsidP="00C367E9">
      <w:pPr>
        <w:pStyle w:val="PL"/>
      </w:pPr>
      <w:r w:rsidRPr="004532E0">
        <w:t xml:space="preserve">    &lt;/xs:restriction&gt;</w:t>
      </w:r>
    </w:p>
    <w:p w14:paraId="608F46CA" w14:textId="77777777" w:rsidR="00C367E9" w:rsidRPr="004532E0" w:rsidRDefault="00C367E9" w:rsidP="00C367E9">
      <w:pPr>
        <w:pStyle w:val="PL"/>
      </w:pPr>
      <w:r w:rsidRPr="004532E0">
        <w:t xml:space="preserve">  &lt;/xs:simpleType&gt;</w:t>
      </w:r>
    </w:p>
    <w:p w14:paraId="739BA5DF" w14:textId="77777777" w:rsidR="00C367E9" w:rsidRPr="004532E0" w:rsidRDefault="00C367E9" w:rsidP="00C367E9">
      <w:pPr>
        <w:pStyle w:val="PL"/>
      </w:pPr>
      <w:r w:rsidRPr="004532E0">
        <w:t xml:space="preserve">  </w:t>
      </w:r>
    </w:p>
    <w:p w14:paraId="35374AD5" w14:textId="77777777" w:rsidR="00C367E9" w:rsidRPr="00933502" w:rsidRDefault="00C367E9" w:rsidP="00C367E9">
      <w:pPr>
        <w:pStyle w:val="PL"/>
      </w:pPr>
      <w:r w:rsidRPr="004532E0">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lastRenderedPageBreak/>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lastRenderedPageBreak/>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36"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36"/>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37"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37"/>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38" w:name="_Hlk71186721"/>
      <w:r>
        <w:t>&lt;xs:element name="allow-regroup" type="xs:boolean"/&gt;</w:t>
      </w:r>
    </w:p>
    <w:bookmarkEnd w:id="2138"/>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lastRenderedPageBreak/>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573A4711" w:rsidR="009B1152" w:rsidRDefault="002C711F" w:rsidP="009B115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139" w:name="_CR9_3_2_4"/>
      <w:bookmarkStart w:id="2140" w:name="_Toc20212423"/>
      <w:bookmarkStart w:id="2141" w:name="_Toc27731778"/>
      <w:bookmarkStart w:id="2142" w:name="_Toc36127556"/>
      <w:bookmarkStart w:id="2143" w:name="_Toc45214662"/>
      <w:bookmarkStart w:id="2144" w:name="_Toc51937801"/>
      <w:bookmarkStart w:id="2145" w:name="_Toc51938110"/>
      <w:bookmarkStart w:id="2146" w:name="_Toc92291297"/>
      <w:bookmarkStart w:id="2147" w:name="_Toc193390952"/>
      <w:bookmarkEnd w:id="2139"/>
      <w:r>
        <w:t>9.3</w:t>
      </w:r>
      <w:r w:rsidRPr="0045024E">
        <w:t>.2.4</w:t>
      </w:r>
      <w:r w:rsidRPr="0045024E">
        <w:tab/>
        <w:t xml:space="preserve">Default </w:t>
      </w:r>
      <w:r>
        <w:t xml:space="preserve">Document </w:t>
      </w:r>
      <w:r w:rsidRPr="0045024E">
        <w:t>Namespace</w:t>
      </w:r>
      <w:bookmarkEnd w:id="2140"/>
      <w:bookmarkEnd w:id="2141"/>
      <w:bookmarkEnd w:id="2142"/>
      <w:bookmarkEnd w:id="2143"/>
      <w:bookmarkEnd w:id="2144"/>
      <w:bookmarkEnd w:id="2145"/>
      <w:bookmarkEnd w:id="2146"/>
      <w:bookmarkEnd w:id="2147"/>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48" w:name="_CR9_3_2_5"/>
      <w:bookmarkStart w:id="2149" w:name="_Toc20212424"/>
      <w:bookmarkStart w:id="2150" w:name="_Toc27731779"/>
      <w:bookmarkStart w:id="2151" w:name="_Toc36127557"/>
      <w:bookmarkStart w:id="2152" w:name="_Toc45214663"/>
      <w:bookmarkStart w:id="2153" w:name="_Toc51937802"/>
      <w:bookmarkStart w:id="2154" w:name="_Toc51938111"/>
      <w:bookmarkStart w:id="2155" w:name="_Toc92291298"/>
      <w:bookmarkStart w:id="2156" w:name="_Toc193390953"/>
      <w:bookmarkEnd w:id="2148"/>
      <w:r>
        <w:t>9.3</w:t>
      </w:r>
      <w:r w:rsidRPr="0045024E">
        <w:t>.2.5</w:t>
      </w:r>
      <w:r w:rsidRPr="0045024E">
        <w:tab/>
        <w:t>MIME type</w:t>
      </w:r>
      <w:bookmarkEnd w:id="2149"/>
      <w:bookmarkEnd w:id="2150"/>
      <w:bookmarkEnd w:id="2151"/>
      <w:bookmarkEnd w:id="2152"/>
      <w:bookmarkEnd w:id="2153"/>
      <w:bookmarkEnd w:id="2154"/>
      <w:bookmarkEnd w:id="2155"/>
      <w:bookmarkEnd w:id="2156"/>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57" w:name="_CR9_3_2_6"/>
      <w:bookmarkStart w:id="2158" w:name="_Toc20212425"/>
      <w:bookmarkStart w:id="2159" w:name="_Toc27731780"/>
      <w:bookmarkStart w:id="2160" w:name="_Toc36127558"/>
      <w:bookmarkStart w:id="2161" w:name="_Toc45214664"/>
      <w:bookmarkStart w:id="2162" w:name="_Toc51937803"/>
      <w:bookmarkStart w:id="2163" w:name="_Toc51938112"/>
      <w:bookmarkStart w:id="2164" w:name="_Toc92291299"/>
      <w:bookmarkStart w:id="2165" w:name="_Toc193390954"/>
      <w:bookmarkEnd w:id="2157"/>
      <w:r>
        <w:t>9.3</w:t>
      </w:r>
      <w:r w:rsidRPr="0045024E">
        <w:t>.2.6</w:t>
      </w:r>
      <w:r w:rsidRPr="0045024E">
        <w:tab/>
        <w:t>Validation Constraints</w:t>
      </w:r>
      <w:bookmarkEnd w:id="2158"/>
      <w:bookmarkEnd w:id="2159"/>
      <w:bookmarkEnd w:id="2160"/>
      <w:bookmarkEnd w:id="2161"/>
      <w:bookmarkEnd w:id="2162"/>
      <w:bookmarkEnd w:id="2163"/>
      <w:bookmarkEnd w:id="2164"/>
      <w:bookmarkEnd w:id="2165"/>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166"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166"/>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4532E0">
        <w:rPr>
          <w:rFonts w:eastAsia="SimSun"/>
          <w:lang w:eastAsia="zh-CN"/>
        </w:rPr>
        <w:lastRenderedPageBreak/>
        <w:t xml:space="preserve">The value of </w:t>
      </w:r>
      <w:r w:rsidRPr="004532E0">
        <w:rPr>
          <w:rFonts w:hint="eastAsia"/>
          <w:lang w:eastAsia="ko-KR"/>
        </w:rPr>
        <w:t xml:space="preserve">the </w:t>
      </w:r>
      <w:r w:rsidRPr="004532E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1629ECD" w14:textId="36200CC2" w:rsidR="004532E0" w:rsidRDefault="004532E0" w:rsidP="004532E0">
      <w:bookmarkStart w:id="2167" w:name="_CR9_3_2_7"/>
      <w:bookmarkStart w:id="2168" w:name="_Toc20212426"/>
      <w:bookmarkStart w:id="2169" w:name="_Toc27731781"/>
      <w:bookmarkStart w:id="2170" w:name="_Toc36127559"/>
      <w:bookmarkStart w:id="2171" w:name="_Toc45214665"/>
      <w:bookmarkStart w:id="2172" w:name="_Toc51937804"/>
      <w:bookmarkStart w:id="2173" w:name="_Toc51938113"/>
      <w:bookmarkStart w:id="2174" w:name="_Toc92291300"/>
      <w:bookmarkEnd w:id="2167"/>
    </w:p>
    <w:p w14:paraId="3B3F214B" w14:textId="77777777" w:rsidR="00C367E9" w:rsidRPr="0045024E" w:rsidRDefault="00C367E9" w:rsidP="00C367E9">
      <w:pPr>
        <w:pStyle w:val="Heading4"/>
      </w:pPr>
      <w:bookmarkStart w:id="2175" w:name="_Toc193390955"/>
      <w:r>
        <w:t>9.3</w:t>
      </w:r>
      <w:r w:rsidRPr="0045024E">
        <w:t>.2.7</w:t>
      </w:r>
      <w:r w:rsidRPr="0045024E">
        <w:tab/>
        <w:t>Data Semantics</w:t>
      </w:r>
      <w:bookmarkEnd w:id="2168"/>
      <w:bookmarkEnd w:id="2169"/>
      <w:bookmarkEnd w:id="2170"/>
      <w:bookmarkEnd w:id="2171"/>
      <w:bookmarkEnd w:id="2172"/>
      <w:bookmarkEnd w:id="2173"/>
      <w:bookmarkEnd w:id="2174"/>
      <w:bookmarkEnd w:id="2175"/>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176" w:name="_Hlk96586627"/>
      <w:r>
        <w:t>-</w:t>
      </w:r>
      <w:r>
        <w:tab/>
      </w:r>
      <w:bookmarkStart w:id="2177" w:name="_Hlk96587831"/>
      <w:r>
        <w:t>the &lt;GroupKMSURI&gt; element of the &lt;MCVideoGroupInfo&gt; element of the &lt;OnNetwork&gt; element contains the URI</w:t>
      </w:r>
      <w:bookmarkEnd w:id="2177"/>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w:t>
      </w:r>
      <w:r>
        <w:lastRenderedPageBreak/>
        <w:t>3GPP TS 24.483 [4]. If the entry element is empty, the KMS URI present in the MCS initial configuration document is used;</w:t>
      </w:r>
    </w:p>
    <w:p w14:paraId="5A03936D" w14:textId="35297047" w:rsidR="00540491" w:rsidRDefault="00540491" w:rsidP="00540491">
      <w:pPr>
        <w:pStyle w:val="B1"/>
      </w:pPr>
      <w:bookmarkStart w:id="2178" w:name="_Hlk96587939"/>
      <w:r>
        <w:t>-</w:t>
      </w:r>
      <w:r>
        <w:tab/>
        <w:t xml:space="preserve">the &lt;GroupKMSURI&gt; element </w:t>
      </w:r>
      <w:bookmarkStart w:id="2179" w:name="_Hlk96584622"/>
      <w:r>
        <w:t xml:space="preserve">of the &lt;MCVideoGroupInfo&gt; element </w:t>
      </w:r>
      <w:bookmarkEnd w:id="2179"/>
      <w:r>
        <w:t>of the &lt;OffNetwork&gt;</w:t>
      </w:r>
      <w:bookmarkEnd w:id="2178"/>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176"/>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180"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180"/>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 xml:space="preserve">if it has activated and is using the parent functional </w:t>
      </w:r>
      <w:r>
        <w:lastRenderedPageBreak/>
        <w:t>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lastRenderedPageBreak/>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181" w:name="_Hlk480224509"/>
      <w:r>
        <w:t>MaxAffiliationsN</w:t>
      </w:r>
      <w:bookmarkEnd w:id="2181"/>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lastRenderedPageBreak/>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lastRenderedPageBreak/>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lastRenderedPageBreak/>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182" w:name="_Hlk90731984"/>
      <w:r>
        <w:t xml:space="preserve">The &lt;user-max-simultaneous-authorizations&gt; element of the &lt;anyExt&gt; element </w:t>
      </w:r>
      <w:bookmarkEnd w:id="2182"/>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183" w:name="_CRTable9_3_2_71"/>
      <w:r>
        <w:t>Table </w:t>
      </w:r>
      <w:bookmarkEnd w:id="2183"/>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184" w:name="_CRTable9_3_2_72"/>
      <w:r>
        <w:t>Table </w:t>
      </w:r>
      <w:bookmarkEnd w:id="2184"/>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185" w:name="_CRTable9_3_2_73"/>
      <w:r>
        <w:t>Table </w:t>
      </w:r>
      <w:bookmarkEnd w:id="2185"/>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186" w:name="_CRTable9_3_2_74"/>
      <w:r>
        <w:t>Table </w:t>
      </w:r>
      <w:bookmarkEnd w:id="2186"/>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187" w:name="_CRTable9_3_2_75"/>
      <w:r>
        <w:lastRenderedPageBreak/>
        <w:t>Table </w:t>
      </w:r>
      <w:bookmarkEnd w:id="2187"/>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188" w:name="_CRTableTable9_3_2_76"/>
      <w:r>
        <w:t>Table </w:t>
      </w:r>
      <w:bookmarkEnd w:id="2188"/>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189" w:name="_CRTable9_3_2_77"/>
      <w:r>
        <w:t>Table </w:t>
      </w:r>
      <w:bookmarkEnd w:id="2189"/>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190" w:name="_CRTable9_3_2_78"/>
      <w:r>
        <w:t>Table </w:t>
      </w:r>
      <w:bookmarkEnd w:id="2190"/>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191" w:name="_CRTable9_3_2_79"/>
      <w:r>
        <w:t>Table </w:t>
      </w:r>
      <w:bookmarkEnd w:id="2191"/>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192" w:name="_CRTable9_3_2_710"/>
      <w:r>
        <w:lastRenderedPageBreak/>
        <w:t>Table </w:t>
      </w:r>
      <w:bookmarkEnd w:id="2192"/>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193" w:name="_CRTable9_3_2_711"/>
      <w:r>
        <w:t>Table </w:t>
      </w:r>
      <w:bookmarkEnd w:id="2193"/>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194" w:name="_CRTable9_3_2_712"/>
      <w:r>
        <w:t>Table </w:t>
      </w:r>
      <w:bookmarkEnd w:id="2194"/>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195" w:name="_CRTable9_3_2_713"/>
      <w:r>
        <w:t>Table </w:t>
      </w:r>
      <w:bookmarkEnd w:id="2195"/>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196" w:name="_CRTable9_3_2_714"/>
      <w:r>
        <w:t>Table </w:t>
      </w:r>
      <w:bookmarkEnd w:id="2196"/>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197" w:name="_CRTable9_3_2_715"/>
      <w:r>
        <w:lastRenderedPageBreak/>
        <w:t>Table </w:t>
      </w:r>
      <w:bookmarkEnd w:id="2197"/>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198" w:name="_CRTable9_3_2_716"/>
      <w:r>
        <w:t>Table </w:t>
      </w:r>
      <w:bookmarkEnd w:id="2198"/>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199" w:name="_CRTable9_3_2_717"/>
      <w:r>
        <w:t>Table </w:t>
      </w:r>
      <w:bookmarkEnd w:id="2199"/>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00" w:name="_CRTable9_3_2_718"/>
      <w:r>
        <w:t>Table </w:t>
      </w:r>
      <w:bookmarkEnd w:id="2200"/>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01" w:name="_CRTable9_3_2_719"/>
      <w:r>
        <w:t>Table </w:t>
      </w:r>
      <w:bookmarkEnd w:id="2201"/>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02" w:name="_CRTable9_3_2_720"/>
      <w:r>
        <w:lastRenderedPageBreak/>
        <w:t>Table </w:t>
      </w:r>
      <w:bookmarkEnd w:id="2202"/>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03" w:name="_CRTable9_3_2_721"/>
      <w:r>
        <w:t>Table </w:t>
      </w:r>
      <w:bookmarkEnd w:id="2203"/>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04" w:name="_CRTable9_3_2_722"/>
      <w:r>
        <w:t>Table </w:t>
      </w:r>
      <w:bookmarkEnd w:id="2204"/>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05" w:name="_CRTable9_3_2_723"/>
      <w:r>
        <w:t>Table </w:t>
      </w:r>
      <w:bookmarkEnd w:id="2205"/>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06" w:name="_CRTable9_3_2_724"/>
      <w:r>
        <w:t>Table </w:t>
      </w:r>
      <w:bookmarkEnd w:id="2206"/>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07" w:name="_CRTable9_3_2_725"/>
      <w:r>
        <w:lastRenderedPageBreak/>
        <w:t>Table </w:t>
      </w:r>
      <w:bookmarkEnd w:id="2207"/>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08" w:name="_CRTable9_3_2_726"/>
      <w:r>
        <w:t>Table </w:t>
      </w:r>
      <w:bookmarkEnd w:id="2208"/>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09" w:name="_CRTable9_3_2_727"/>
      <w:r>
        <w:t>Table </w:t>
      </w:r>
      <w:bookmarkEnd w:id="2209"/>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10" w:name="_CRTable9_3_2_728"/>
      <w:r>
        <w:t>Table </w:t>
      </w:r>
      <w:bookmarkEnd w:id="2210"/>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11" w:name="_CRTable9_3_2_729"/>
      <w:r>
        <w:t>Table </w:t>
      </w:r>
      <w:bookmarkEnd w:id="2211"/>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12" w:name="_CRTable9_3_2_730"/>
      <w:r>
        <w:lastRenderedPageBreak/>
        <w:t>Table </w:t>
      </w:r>
      <w:bookmarkEnd w:id="2212"/>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13" w:name="_CRTable9_3_2_731"/>
      <w:r>
        <w:t>Table </w:t>
      </w:r>
      <w:bookmarkEnd w:id="2213"/>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14" w:name="_CRTable9_3_2_732"/>
      <w:r>
        <w:t>Table </w:t>
      </w:r>
      <w:bookmarkEnd w:id="2214"/>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15" w:name="_CRTable9_3_2_733"/>
      <w:r w:rsidRPr="00E31D28">
        <w:t>Table </w:t>
      </w:r>
      <w:bookmarkEnd w:id="2215"/>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16" w:name="_CRTable9_3_2_734"/>
      <w:r w:rsidRPr="00E31D28">
        <w:t>Table </w:t>
      </w:r>
      <w:bookmarkEnd w:id="2216"/>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17" w:name="_CRTable9_3_2_735"/>
      <w:r w:rsidRPr="00E31D28">
        <w:lastRenderedPageBreak/>
        <w:t>Table </w:t>
      </w:r>
      <w:bookmarkEnd w:id="2217"/>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18" w:name="_CRTable9_3_2_736"/>
      <w:r w:rsidRPr="00E31D28">
        <w:t>Table </w:t>
      </w:r>
      <w:bookmarkEnd w:id="2218"/>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19" w:name="_CRTable9_3_2_737"/>
      <w:r>
        <w:t>Table </w:t>
      </w:r>
      <w:bookmarkEnd w:id="2219"/>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20" w:name="_CRTable9_3_2_738"/>
      <w:r w:rsidRPr="0079391E">
        <w:t>Table </w:t>
      </w:r>
      <w:bookmarkEnd w:id="2220"/>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21" w:name="_CRTable9_3_2_739"/>
      <w:r w:rsidRPr="0079391E">
        <w:lastRenderedPageBreak/>
        <w:t>Table </w:t>
      </w:r>
      <w:bookmarkEnd w:id="2221"/>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22" w:name="_CRTable9_3_2_740"/>
      <w:r w:rsidRPr="0079391E">
        <w:t>Table </w:t>
      </w:r>
      <w:bookmarkEnd w:id="2222"/>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23" w:name="_CRTable9_3_2_741"/>
      <w:r w:rsidRPr="0079391E">
        <w:t>Table </w:t>
      </w:r>
      <w:bookmarkEnd w:id="2223"/>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24" w:name="_CRTable9_3_2_742"/>
      <w:r w:rsidRPr="0079391E">
        <w:t>Table </w:t>
      </w:r>
      <w:bookmarkEnd w:id="2224"/>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25" w:name="_CRTable9_3_2_743"/>
      <w:r w:rsidRPr="0079391E">
        <w:t>Table </w:t>
      </w:r>
      <w:bookmarkEnd w:id="2225"/>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lastRenderedPageBreak/>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26" w:name="_CRTable9_3_2_744"/>
      <w:r w:rsidRPr="0079391E">
        <w:t>Table </w:t>
      </w:r>
      <w:bookmarkEnd w:id="2226"/>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27" w:name="_CRTable9_3_2_745"/>
      <w:r w:rsidRPr="0079391E">
        <w:t>Table </w:t>
      </w:r>
      <w:bookmarkEnd w:id="2227"/>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28" w:name="_CRTable9_3_2_746"/>
      <w:r w:rsidRPr="0079391E">
        <w:t>Table </w:t>
      </w:r>
      <w:bookmarkEnd w:id="2228"/>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29" w:name="_CR9_3_2_8"/>
      <w:bookmarkStart w:id="2230" w:name="_Toc20212427"/>
      <w:bookmarkStart w:id="2231" w:name="_Toc27731782"/>
      <w:bookmarkStart w:id="2232" w:name="_Toc36127560"/>
      <w:bookmarkStart w:id="2233" w:name="_Toc45214666"/>
      <w:bookmarkStart w:id="2234" w:name="_Toc51937805"/>
      <w:bookmarkStart w:id="2235" w:name="_Toc51938114"/>
      <w:bookmarkStart w:id="2236" w:name="_Toc92291301"/>
      <w:bookmarkStart w:id="2237" w:name="_Toc193390956"/>
      <w:bookmarkEnd w:id="2229"/>
      <w:r>
        <w:t>9.3</w:t>
      </w:r>
      <w:r w:rsidRPr="0045024E">
        <w:t>.2.8</w:t>
      </w:r>
      <w:r w:rsidRPr="0045024E">
        <w:tab/>
        <w:t>Naming Conventions</w:t>
      </w:r>
      <w:bookmarkEnd w:id="2230"/>
      <w:bookmarkEnd w:id="2231"/>
      <w:bookmarkEnd w:id="2232"/>
      <w:bookmarkEnd w:id="2233"/>
      <w:bookmarkEnd w:id="2234"/>
      <w:bookmarkEnd w:id="2235"/>
      <w:bookmarkEnd w:id="2236"/>
      <w:bookmarkEnd w:id="2237"/>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38" w:name="_CR9_3_2_9"/>
      <w:bookmarkStart w:id="2239" w:name="_Toc20212428"/>
      <w:bookmarkStart w:id="2240" w:name="_Toc27731783"/>
      <w:bookmarkStart w:id="2241" w:name="_Toc36127561"/>
      <w:bookmarkStart w:id="2242" w:name="_Toc45214667"/>
      <w:bookmarkStart w:id="2243" w:name="_Toc51937806"/>
      <w:bookmarkStart w:id="2244" w:name="_Toc51938115"/>
      <w:bookmarkStart w:id="2245" w:name="_Toc92291302"/>
      <w:bookmarkStart w:id="2246" w:name="_Toc193390957"/>
      <w:bookmarkEnd w:id="2238"/>
      <w:r>
        <w:t>9.3</w:t>
      </w:r>
      <w:r w:rsidRPr="0045024E">
        <w:t>.2.9</w:t>
      </w:r>
      <w:r w:rsidRPr="0045024E">
        <w:tab/>
        <w:t>Global documents</w:t>
      </w:r>
      <w:bookmarkEnd w:id="2239"/>
      <w:bookmarkEnd w:id="2240"/>
      <w:bookmarkEnd w:id="2241"/>
      <w:bookmarkEnd w:id="2242"/>
      <w:bookmarkEnd w:id="2243"/>
      <w:bookmarkEnd w:id="2244"/>
      <w:bookmarkEnd w:id="2245"/>
      <w:bookmarkEnd w:id="2246"/>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47" w:name="_CR9_3_2_10"/>
      <w:bookmarkStart w:id="2248" w:name="_Toc20212429"/>
      <w:bookmarkStart w:id="2249" w:name="_Toc27731784"/>
      <w:bookmarkStart w:id="2250" w:name="_Toc36127562"/>
      <w:bookmarkStart w:id="2251" w:name="_Toc45214668"/>
      <w:bookmarkStart w:id="2252" w:name="_Toc51937807"/>
      <w:bookmarkStart w:id="2253" w:name="_Toc51938116"/>
      <w:bookmarkStart w:id="2254" w:name="_Toc92291303"/>
      <w:bookmarkStart w:id="2255" w:name="_Toc193390958"/>
      <w:bookmarkEnd w:id="2247"/>
      <w:r>
        <w:lastRenderedPageBreak/>
        <w:t>9.3</w:t>
      </w:r>
      <w:r w:rsidRPr="0045024E">
        <w:t>.2.10</w:t>
      </w:r>
      <w:r w:rsidRPr="0045024E">
        <w:tab/>
        <w:t>Resource interdependencies</w:t>
      </w:r>
      <w:bookmarkEnd w:id="2248"/>
      <w:bookmarkEnd w:id="2249"/>
      <w:bookmarkEnd w:id="2250"/>
      <w:bookmarkEnd w:id="2251"/>
      <w:bookmarkEnd w:id="2252"/>
      <w:bookmarkEnd w:id="2253"/>
      <w:bookmarkEnd w:id="2254"/>
      <w:bookmarkEnd w:id="2255"/>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56" w:name="_CR9_3_2_11"/>
      <w:bookmarkStart w:id="2257" w:name="_Toc20212430"/>
      <w:bookmarkStart w:id="2258" w:name="_Toc27731785"/>
      <w:bookmarkStart w:id="2259" w:name="_Toc36127563"/>
      <w:bookmarkStart w:id="2260" w:name="_Toc45214669"/>
      <w:bookmarkStart w:id="2261" w:name="_Toc51937808"/>
      <w:bookmarkStart w:id="2262" w:name="_Toc51938117"/>
      <w:bookmarkStart w:id="2263" w:name="_Toc92291304"/>
      <w:bookmarkStart w:id="2264" w:name="_Toc193390959"/>
      <w:bookmarkEnd w:id="2256"/>
      <w:r>
        <w:t>9.3</w:t>
      </w:r>
      <w:r w:rsidRPr="0045024E">
        <w:t>.2.11</w:t>
      </w:r>
      <w:r w:rsidRPr="0045024E">
        <w:tab/>
      </w:r>
      <w:r>
        <w:t>Access Permissions</w:t>
      </w:r>
      <w:r w:rsidRPr="0045024E">
        <w:t xml:space="preserve"> Policies</w:t>
      </w:r>
      <w:bookmarkEnd w:id="2257"/>
      <w:bookmarkEnd w:id="2258"/>
      <w:bookmarkEnd w:id="2259"/>
      <w:bookmarkEnd w:id="2260"/>
      <w:bookmarkEnd w:id="2261"/>
      <w:bookmarkEnd w:id="2262"/>
      <w:bookmarkEnd w:id="2263"/>
      <w:bookmarkEnd w:id="2264"/>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65" w:name="_CR9_3_2_12"/>
      <w:bookmarkStart w:id="2266" w:name="_Toc20212431"/>
      <w:bookmarkStart w:id="2267" w:name="_Toc27731786"/>
      <w:bookmarkStart w:id="2268" w:name="_Toc36127564"/>
      <w:bookmarkStart w:id="2269" w:name="_Toc45214670"/>
      <w:bookmarkStart w:id="2270" w:name="_Toc51937809"/>
      <w:bookmarkStart w:id="2271" w:name="_Toc51938118"/>
      <w:bookmarkStart w:id="2272" w:name="_Toc92291305"/>
      <w:bookmarkStart w:id="2273" w:name="_Toc193390960"/>
      <w:bookmarkEnd w:id="2265"/>
      <w:r>
        <w:t>9.3</w:t>
      </w:r>
      <w:r w:rsidRPr="0045024E">
        <w:t>.2.12</w:t>
      </w:r>
      <w:r w:rsidRPr="0045024E">
        <w:tab/>
        <w:t>Subscription to Changes</w:t>
      </w:r>
      <w:bookmarkEnd w:id="2266"/>
      <w:bookmarkEnd w:id="2267"/>
      <w:bookmarkEnd w:id="2268"/>
      <w:bookmarkEnd w:id="2269"/>
      <w:bookmarkEnd w:id="2270"/>
      <w:bookmarkEnd w:id="2271"/>
      <w:bookmarkEnd w:id="2272"/>
      <w:bookmarkEnd w:id="2273"/>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274" w:name="_CR9_4"/>
      <w:bookmarkStart w:id="2275" w:name="_Toc20212432"/>
      <w:bookmarkStart w:id="2276" w:name="_Toc27731787"/>
      <w:bookmarkStart w:id="2277" w:name="_Toc36127565"/>
      <w:bookmarkStart w:id="2278" w:name="_Toc45214671"/>
      <w:bookmarkStart w:id="2279" w:name="_Toc51937810"/>
      <w:bookmarkStart w:id="2280" w:name="_Toc51938119"/>
      <w:bookmarkStart w:id="2281" w:name="_Toc92291306"/>
      <w:bookmarkStart w:id="2282" w:name="_Toc193390961"/>
      <w:bookmarkEnd w:id="2274"/>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75"/>
      <w:bookmarkEnd w:id="2276"/>
      <w:bookmarkEnd w:id="2277"/>
      <w:bookmarkEnd w:id="2278"/>
      <w:bookmarkEnd w:id="2279"/>
      <w:bookmarkEnd w:id="2280"/>
      <w:bookmarkEnd w:id="2281"/>
      <w:bookmarkEnd w:id="2282"/>
    </w:p>
    <w:p w14:paraId="48E0D09C" w14:textId="77777777" w:rsidR="00C367E9" w:rsidRPr="00986001" w:rsidRDefault="00C367E9" w:rsidP="00C367E9">
      <w:pPr>
        <w:pStyle w:val="Heading3"/>
      </w:pPr>
      <w:bookmarkStart w:id="2283" w:name="_CR9_4_1"/>
      <w:bookmarkStart w:id="2284" w:name="_Toc20212433"/>
      <w:bookmarkStart w:id="2285" w:name="_Toc27731788"/>
      <w:bookmarkStart w:id="2286" w:name="_Toc36127566"/>
      <w:bookmarkStart w:id="2287" w:name="_Toc45214672"/>
      <w:bookmarkStart w:id="2288" w:name="_Toc51937811"/>
      <w:bookmarkStart w:id="2289" w:name="_Toc51938120"/>
      <w:bookmarkStart w:id="2290" w:name="_Toc92291307"/>
      <w:bookmarkStart w:id="2291" w:name="_Toc193390962"/>
      <w:bookmarkEnd w:id="2283"/>
      <w:r>
        <w:t>9.4.1</w:t>
      </w:r>
      <w:r>
        <w:tab/>
        <w:t>General</w:t>
      </w:r>
      <w:bookmarkEnd w:id="2284"/>
      <w:bookmarkEnd w:id="2285"/>
      <w:bookmarkEnd w:id="2286"/>
      <w:bookmarkEnd w:id="2287"/>
      <w:bookmarkEnd w:id="2288"/>
      <w:bookmarkEnd w:id="2289"/>
      <w:bookmarkEnd w:id="2290"/>
      <w:bookmarkEnd w:id="2291"/>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292" w:name="_CR9_4_2"/>
      <w:bookmarkStart w:id="2293" w:name="_Toc20212434"/>
      <w:bookmarkStart w:id="2294" w:name="_Toc27731789"/>
      <w:bookmarkStart w:id="2295" w:name="_Toc36127567"/>
      <w:bookmarkStart w:id="2296" w:name="_Toc45214673"/>
      <w:bookmarkStart w:id="2297" w:name="_Toc51937812"/>
      <w:bookmarkStart w:id="2298" w:name="_Toc51938121"/>
      <w:bookmarkStart w:id="2299" w:name="_Toc92291308"/>
      <w:bookmarkStart w:id="2300" w:name="_Toc193390963"/>
      <w:bookmarkEnd w:id="2292"/>
      <w:r>
        <w:t>9.4.2</w:t>
      </w:r>
      <w:r>
        <w:tab/>
        <w:t>C</w:t>
      </w:r>
      <w:r w:rsidRPr="00986001">
        <w:t>oding</w:t>
      </w:r>
      <w:bookmarkEnd w:id="2293"/>
      <w:bookmarkEnd w:id="2294"/>
      <w:bookmarkEnd w:id="2295"/>
      <w:bookmarkEnd w:id="2296"/>
      <w:bookmarkEnd w:id="2297"/>
      <w:bookmarkEnd w:id="2298"/>
      <w:bookmarkEnd w:id="2299"/>
      <w:bookmarkEnd w:id="2300"/>
    </w:p>
    <w:p w14:paraId="0CAAEB41" w14:textId="77777777" w:rsidR="00C367E9" w:rsidRPr="0019247C" w:rsidRDefault="00C367E9" w:rsidP="00C367E9">
      <w:pPr>
        <w:pStyle w:val="Heading4"/>
      </w:pPr>
      <w:bookmarkStart w:id="2301" w:name="_CR9_4_2_1"/>
      <w:bookmarkStart w:id="2302" w:name="_Toc20212435"/>
      <w:bookmarkStart w:id="2303" w:name="_Toc27731790"/>
      <w:bookmarkStart w:id="2304" w:name="_Toc36127568"/>
      <w:bookmarkStart w:id="2305" w:name="_Toc45214674"/>
      <w:bookmarkStart w:id="2306" w:name="_Toc51937813"/>
      <w:bookmarkStart w:id="2307" w:name="_Toc51938122"/>
      <w:bookmarkStart w:id="2308" w:name="_Toc92291309"/>
      <w:bookmarkStart w:id="2309" w:name="_Toc193390964"/>
      <w:bookmarkEnd w:id="2301"/>
      <w:r>
        <w:t>9.4.2.1</w:t>
      </w:r>
      <w:r>
        <w:tab/>
        <w:t>Structure</w:t>
      </w:r>
      <w:bookmarkEnd w:id="2302"/>
      <w:bookmarkEnd w:id="2303"/>
      <w:bookmarkEnd w:id="2304"/>
      <w:bookmarkEnd w:id="2305"/>
      <w:bookmarkEnd w:id="2306"/>
      <w:bookmarkEnd w:id="2307"/>
      <w:bookmarkEnd w:id="2308"/>
      <w:bookmarkEnd w:id="230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lastRenderedPageBreak/>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lastRenderedPageBreak/>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10" w:name="_CR9_4_2_2"/>
      <w:bookmarkStart w:id="2311" w:name="_Toc20212436"/>
      <w:bookmarkStart w:id="2312" w:name="_Toc27731791"/>
      <w:bookmarkStart w:id="2313" w:name="_Toc36127569"/>
      <w:bookmarkStart w:id="2314" w:name="_Toc45214675"/>
      <w:bookmarkStart w:id="2315" w:name="_Toc51937814"/>
      <w:bookmarkStart w:id="2316" w:name="_Toc51938123"/>
      <w:bookmarkStart w:id="2317" w:name="_Toc92291310"/>
      <w:bookmarkStart w:id="2318" w:name="_Toc193390965"/>
      <w:bookmarkEnd w:id="2310"/>
      <w:r>
        <w:t>9.4.2.2</w:t>
      </w:r>
      <w:r w:rsidRPr="00016A64">
        <w:tab/>
      </w:r>
      <w:r>
        <w:t>Application Unique ID</w:t>
      </w:r>
      <w:bookmarkEnd w:id="2311"/>
      <w:bookmarkEnd w:id="2312"/>
      <w:bookmarkEnd w:id="2313"/>
      <w:bookmarkEnd w:id="2314"/>
      <w:bookmarkEnd w:id="2315"/>
      <w:bookmarkEnd w:id="2316"/>
      <w:bookmarkEnd w:id="2317"/>
      <w:bookmarkEnd w:id="2318"/>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19" w:name="_CR9_4_2_3"/>
      <w:bookmarkStart w:id="2320" w:name="_Toc20212437"/>
      <w:bookmarkStart w:id="2321" w:name="_Toc27731792"/>
      <w:bookmarkStart w:id="2322" w:name="_Toc36127570"/>
      <w:bookmarkStart w:id="2323" w:name="_Toc45214676"/>
      <w:bookmarkStart w:id="2324" w:name="_Toc51937815"/>
      <w:bookmarkStart w:id="2325" w:name="_Toc51938124"/>
      <w:bookmarkStart w:id="2326" w:name="_Toc92291311"/>
      <w:bookmarkStart w:id="2327" w:name="_Toc193390966"/>
      <w:bookmarkEnd w:id="2319"/>
      <w:r>
        <w:t>9.4</w:t>
      </w:r>
      <w:r w:rsidRPr="00345011">
        <w:t>.2.</w:t>
      </w:r>
      <w:r>
        <w:t>3</w:t>
      </w:r>
      <w:r w:rsidRPr="00345011">
        <w:tab/>
      </w:r>
      <w:r>
        <w:t>XML Schema</w:t>
      </w:r>
      <w:bookmarkEnd w:id="2320"/>
      <w:bookmarkEnd w:id="2321"/>
      <w:bookmarkEnd w:id="2322"/>
      <w:bookmarkEnd w:id="2323"/>
      <w:bookmarkEnd w:id="2324"/>
      <w:bookmarkEnd w:id="2325"/>
      <w:bookmarkEnd w:id="2326"/>
      <w:bookmarkEnd w:id="2327"/>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lastRenderedPageBreak/>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1C53CDA" w:rsidR="00C04F0B" w:rsidRDefault="00C04F0B" w:rsidP="00C04F0B">
      <w:pPr>
        <w:pStyle w:val="PL"/>
      </w:pPr>
      <w:r>
        <w:t xml:space="preserve">  &lt;xs:element name="adhoc-group-call" type="mcvideosc:adhoc-group-callType"/&gt;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lastRenderedPageBreak/>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lastRenderedPageBreak/>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328" w:name="_CR9_4_2_4"/>
      <w:bookmarkStart w:id="2329" w:name="_Toc20212438"/>
      <w:bookmarkStart w:id="2330" w:name="_Toc27731793"/>
      <w:bookmarkStart w:id="2331" w:name="_Toc36127571"/>
      <w:bookmarkStart w:id="2332" w:name="_Toc45214677"/>
      <w:bookmarkStart w:id="2333" w:name="_Toc51937816"/>
      <w:bookmarkStart w:id="2334" w:name="_Toc51938125"/>
      <w:bookmarkStart w:id="2335" w:name="_Toc92291312"/>
      <w:bookmarkStart w:id="2336" w:name="_Toc193390967"/>
      <w:bookmarkEnd w:id="2328"/>
      <w:r>
        <w:t>9.4.2.4</w:t>
      </w:r>
      <w:r>
        <w:tab/>
        <w:t>Default Document Namespace</w:t>
      </w:r>
      <w:bookmarkEnd w:id="2329"/>
      <w:bookmarkEnd w:id="2330"/>
      <w:bookmarkEnd w:id="2331"/>
      <w:bookmarkEnd w:id="2332"/>
      <w:bookmarkEnd w:id="2333"/>
      <w:bookmarkEnd w:id="2334"/>
      <w:bookmarkEnd w:id="2335"/>
      <w:bookmarkEnd w:id="2336"/>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37" w:name="_CR9_4_2_5"/>
      <w:bookmarkStart w:id="2338" w:name="_Toc20212439"/>
      <w:bookmarkStart w:id="2339" w:name="_Toc27731794"/>
      <w:bookmarkStart w:id="2340" w:name="_Toc36127572"/>
      <w:bookmarkStart w:id="2341" w:name="_Toc45214678"/>
      <w:bookmarkStart w:id="2342" w:name="_Toc51937817"/>
      <w:bookmarkStart w:id="2343" w:name="_Toc51938126"/>
      <w:bookmarkStart w:id="2344" w:name="_Toc92291313"/>
      <w:bookmarkStart w:id="2345" w:name="_Toc193390968"/>
      <w:bookmarkEnd w:id="2337"/>
      <w:r>
        <w:t>9.4.2.5</w:t>
      </w:r>
      <w:r>
        <w:tab/>
        <w:t>MIME type</w:t>
      </w:r>
      <w:bookmarkEnd w:id="2338"/>
      <w:bookmarkEnd w:id="2339"/>
      <w:bookmarkEnd w:id="2340"/>
      <w:bookmarkEnd w:id="2341"/>
      <w:bookmarkEnd w:id="2342"/>
      <w:bookmarkEnd w:id="2343"/>
      <w:bookmarkEnd w:id="2344"/>
      <w:bookmarkEnd w:id="2345"/>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46" w:name="_CR9_4_2_6"/>
      <w:bookmarkStart w:id="2347" w:name="_Toc20212440"/>
      <w:bookmarkStart w:id="2348" w:name="_Toc27731795"/>
      <w:bookmarkStart w:id="2349" w:name="_Toc36127573"/>
      <w:bookmarkStart w:id="2350" w:name="_Toc45214679"/>
      <w:bookmarkStart w:id="2351" w:name="_Toc51937818"/>
      <w:bookmarkStart w:id="2352" w:name="_Toc51938127"/>
      <w:bookmarkStart w:id="2353" w:name="_Toc92291314"/>
      <w:bookmarkStart w:id="2354" w:name="_Toc193390969"/>
      <w:bookmarkEnd w:id="2346"/>
      <w:r>
        <w:t>9.4.2.6</w:t>
      </w:r>
      <w:r>
        <w:tab/>
        <w:t>Validation Constraints</w:t>
      </w:r>
      <w:bookmarkEnd w:id="2347"/>
      <w:bookmarkEnd w:id="2348"/>
      <w:bookmarkEnd w:id="2349"/>
      <w:bookmarkEnd w:id="2350"/>
      <w:bookmarkEnd w:id="2351"/>
      <w:bookmarkEnd w:id="2352"/>
      <w:bookmarkEnd w:id="2353"/>
      <w:bookmarkEnd w:id="2354"/>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lastRenderedPageBreak/>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lastRenderedPageBreak/>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55" w:name="_CR9_4_2_7"/>
      <w:bookmarkStart w:id="2356" w:name="_Toc20212441"/>
      <w:bookmarkStart w:id="2357" w:name="_Toc27731796"/>
      <w:bookmarkStart w:id="2358" w:name="_Toc36127574"/>
      <w:bookmarkStart w:id="2359" w:name="_Toc45214680"/>
      <w:bookmarkStart w:id="2360" w:name="_Toc51937819"/>
      <w:bookmarkStart w:id="2361" w:name="_Toc51938128"/>
      <w:bookmarkStart w:id="2362" w:name="_Toc92291315"/>
      <w:bookmarkStart w:id="2363" w:name="_Toc193390970"/>
      <w:bookmarkEnd w:id="2355"/>
      <w:r>
        <w:t>9.4.2.7</w:t>
      </w:r>
      <w:r w:rsidRPr="00345011">
        <w:tab/>
        <w:t>Data Semantics</w:t>
      </w:r>
      <w:bookmarkEnd w:id="2356"/>
      <w:bookmarkEnd w:id="2357"/>
      <w:bookmarkEnd w:id="2358"/>
      <w:bookmarkEnd w:id="2359"/>
      <w:bookmarkEnd w:id="2360"/>
      <w:bookmarkEnd w:id="2361"/>
      <w:bookmarkEnd w:id="2362"/>
      <w:bookmarkEnd w:id="2363"/>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lastRenderedPageBreak/>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lastRenderedPageBreak/>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64" w:name="_CR9_4_2_8"/>
      <w:bookmarkStart w:id="2365" w:name="_Toc20212442"/>
      <w:bookmarkStart w:id="2366" w:name="_Toc27731797"/>
      <w:bookmarkStart w:id="2367" w:name="_Toc36127575"/>
      <w:bookmarkStart w:id="2368" w:name="_Toc45214681"/>
      <w:bookmarkStart w:id="2369" w:name="_Toc51937820"/>
      <w:bookmarkStart w:id="2370" w:name="_Toc51938129"/>
      <w:bookmarkStart w:id="2371" w:name="_Toc92291316"/>
      <w:bookmarkStart w:id="2372" w:name="_Toc193390971"/>
      <w:bookmarkEnd w:id="2364"/>
      <w:r>
        <w:t>9.4.2.8</w:t>
      </w:r>
      <w:r>
        <w:tab/>
        <w:t>Naming Conventions</w:t>
      </w:r>
      <w:bookmarkEnd w:id="2365"/>
      <w:bookmarkEnd w:id="2366"/>
      <w:bookmarkEnd w:id="2367"/>
      <w:bookmarkEnd w:id="2368"/>
      <w:bookmarkEnd w:id="2369"/>
      <w:bookmarkEnd w:id="2370"/>
      <w:bookmarkEnd w:id="2371"/>
      <w:bookmarkEnd w:id="2372"/>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73" w:name="_CR9_4_2_9"/>
      <w:bookmarkStart w:id="2374" w:name="_Toc20212443"/>
      <w:bookmarkStart w:id="2375" w:name="_Toc27731798"/>
      <w:bookmarkStart w:id="2376" w:name="_Toc36127576"/>
      <w:bookmarkStart w:id="2377" w:name="_Toc45214682"/>
      <w:bookmarkStart w:id="2378" w:name="_Toc51937821"/>
      <w:bookmarkStart w:id="2379" w:name="_Toc51938130"/>
      <w:bookmarkStart w:id="2380" w:name="_Toc92291317"/>
      <w:bookmarkStart w:id="2381" w:name="_Toc193390972"/>
      <w:bookmarkEnd w:id="2373"/>
      <w:r>
        <w:t>9.4.2.9</w:t>
      </w:r>
      <w:r>
        <w:tab/>
        <w:t>Global documents</w:t>
      </w:r>
      <w:bookmarkEnd w:id="2374"/>
      <w:bookmarkEnd w:id="2375"/>
      <w:bookmarkEnd w:id="2376"/>
      <w:bookmarkEnd w:id="2377"/>
      <w:bookmarkEnd w:id="2378"/>
      <w:bookmarkEnd w:id="2379"/>
      <w:bookmarkEnd w:id="2380"/>
      <w:bookmarkEnd w:id="2381"/>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82" w:name="_CR9_4_2_10"/>
      <w:bookmarkStart w:id="2383" w:name="_Toc20212444"/>
      <w:bookmarkStart w:id="2384" w:name="_Toc27731799"/>
      <w:bookmarkStart w:id="2385" w:name="_Toc36127577"/>
      <w:bookmarkStart w:id="2386" w:name="_Toc45214683"/>
      <w:bookmarkStart w:id="2387" w:name="_Toc51937822"/>
      <w:bookmarkStart w:id="2388" w:name="_Toc51938131"/>
      <w:bookmarkStart w:id="2389" w:name="_Toc92291318"/>
      <w:bookmarkStart w:id="2390" w:name="_Toc193390973"/>
      <w:bookmarkEnd w:id="2382"/>
      <w:r>
        <w:t>9.4.2.10</w:t>
      </w:r>
      <w:r>
        <w:tab/>
        <w:t>Resource interdependencies</w:t>
      </w:r>
      <w:bookmarkEnd w:id="2383"/>
      <w:bookmarkEnd w:id="2384"/>
      <w:bookmarkEnd w:id="2385"/>
      <w:bookmarkEnd w:id="2386"/>
      <w:bookmarkEnd w:id="2387"/>
      <w:bookmarkEnd w:id="2388"/>
      <w:bookmarkEnd w:id="2389"/>
      <w:bookmarkEnd w:id="2390"/>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391" w:name="_CR9_4_2_11"/>
      <w:bookmarkStart w:id="2392" w:name="_Toc20212445"/>
      <w:bookmarkStart w:id="2393" w:name="_Toc27731800"/>
      <w:bookmarkStart w:id="2394" w:name="_Toc36127578"/>
      <w:bookmarkStart w:id="2395" w:name="_Toc45214684"/>
      <w:bookmarkStart w:id="2396" w:name="_Toc51937823"/>
      <w:bookmarkStart w:id="2397" w:name="_Toc51938132"/>
      <w:bookmarkStart w:id="2398" w:name="_Toc92291319"/>
      <w:bookmarkStart w:id="2399" w:name="_Toc193390974"/>
      <w:bookmarkEnd w:id="2391"/>
      <w:r>
        <w:t>9.4.2.11</w:t>
      </w:r>
      <w:r>
        <w:tab/>
        <w:t>Authorization Policies</w:t>
      </w:r>
      <w:bookmarkEnd w:id="2392"/>
      <w:bookmarkEnd w:id="2393"/>
      <w:bookmarkEnd w:id="2394"/>
      <w:bookmarkEnd w:id="2395"/>
      <w:bookmarkEnd w:id="2396"/>
      <w:bookmarkEnd w:id="2397"/>
      <w:bookmarkEnd w:id="2398"/>
      <w:bookmarkEnd w:id="239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00" w:name="_CR9_4_2_12"/>
      <w:bookmarkStart w:id="2401" w:name="_Toc20212446"/>
      <w:bookmarkStart w:id="2402" w:name="_Toc27731801"/>
      <w:bookmarkStart w:id="2403" w:name="_Toc36127579"/>
      <w:bookmarkStart w:id="2404" w:name="_Toc45214685"/>
      <w:bookmarkStart w:id="2405" w:name="_Toc51937824"/>
      <w:bookmarkStart w:id="2406" w:name="_Toc51938133"/>
      <w:bookmarkStart w:id="2407" w:name="_Toc92291320"/>
      <w:bookmarkStart w:id="2408" w:name="_Toc193390975"/>
      <w:bookmarkEnd w:id="2400"/>
      <w:r>
        <w:t>9.4.2.12</w:t>
      </w:r>
      <w:r>
        <w:tab/>
        <w:t>Subscription to Changes</w:t>
      </w:r>
      <w:bookmarkEnd w:id="2401"/>
      <w:bookmarkEnd w:id="2402"/>
      <w:bookmarkEnd w:id="2403"/>
      <w:bookmarkEnd w:id="2404"/>
      <w:bookmarkEnd w:id="2405"/>
      <w:bookmarkEnd w:id="2406"/>
      <w:bookmarkEnd w:id="2407"/>
      <w:bookmarkEnd w:id="2408"/>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09" w:name="_CR10"/>
      <w:bookmarkStart w:id="2410" w:name="_Toc20212447"/>
      <w:bookmarkStart w:id="2411" w:name="_Toc27731802"/>
      <w:bookmarkStart w:id="2412" w:name="_Toc36127580"/>
      <w:bookmarkStart w:id="2413" w:name="_Toc45214686"/>
      <w:bookmarkStart w:id="2414" w:name="_Toc51937825"/>
      <w:bookmarkStart w:id="2415" w:name="_Toc51938134"/>
      <w:bookmarkStart w:id="2416" w:name="_Toc92291321"/>
      <w:bookmarkStart w:id="2417" w:name="_Toc193390976"/>
      <w:bookmarkEnd w:id="2409"/>
      <w:r w:rsidRPr="00073326">
        <w:rPr>
          <w:lang w:val="en-US"/>
        </w:rPr>
        <w:lastRenderedPageBreak/>
        <w:t>10</w:t>
      </w:r>
      <w:r w:rsidRPr="00073326">
        <w:rPr>
          <w:lang w:val="en-US"/>
        </w:rPr>
        <w:tab/>
        <w:t>MCData configuration management documents</w:t>
      </w:r>
      <w:bookmarkEnd w:id="2410"/>
      <w:bookmarkEnd w:id="2411"/>
      <w:bookmarkEnd w:id="2412"/>
      <w:bookmarkEnd w:id="2413"/>
      <w:bookmarkEnd w:id="2414"/>
      <w:bookmarkEnd w:id="2415"/>
      <w:bookmarkEnd w:id="2416"/>
      <w:bookmarkEnd w:id="2417"/>
    </w:p>
    <w:p w14:paraId="7C0C1781" w14:textId="77777777" w:rsidR="00C367E9" w:rsidRPr="00986001" w:rsidRDefault="00C367E9" w:rsidP="00C367E9">
      <w:pPr>
        <w:pStyle w:val="Heading2"/>
      </w:pPr>
      <w:bookmarkStart w:id="2418" w:name="_CR10_1"/>
      <w:bookmarkStart w:id="2419" w:name="_Toc20212448"/>
      <w:bookmarkStart w:id="2420" w:name="_Toc27731803"/>
      <w:bookmarkStart w:id="2421" w:name="_Toc36127581"/>
      <w:bookmarkStart w:id="2422" w:name="_Toc45214687"/>
      <w:bookmarkStart w:id="2423" w:name="_Toc51937826"/>
      <w:bookmarkStart w:id="2424" w:name="_Toc51938135"/>
      <w:bookmarkStart w:id="2425" w:name="_Toc92291322"/>
      <w:bookmarkStart w:id="2426" w:name="_Toc193390977"/>
      <w:bookmarkEnd w:id="2418"/>
      <w:r>
        <w:t>10</w:t>
      </w:r>
      <w:r w:rsidRPr="00986001">
        <w:t>.1</w:t>
      </w:r>
      <w:r w:rsidRPr="00986001">
        <w:tab/>
        <w:t>Introduction</w:t>
      </w:r>
      <w:bookmarkEnd w:id="2419"/>
      <w:bookmarkEnd w:id="2420"/>
      <w:bookmarkEnd w:id="2421"/>
      <w:bookmarkEnd w:id="2422"/>
      <w:bookmarkEnd w:id="2423"/>
      <w:bookmarkEnd w:id="2424"/>
      <w:bookmarkEnd w:id="2425"/>
      <w:bookmarkEnd w:id="2426"/>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27" w:name="_CR10_2"/>
      <w:bookmarkStart w:id="2428" w:name="_Toc20212449"/>
      <w:bookmarkStart w:id="2429" w:name="_Toc27731804"/>
      <w:bookmarkStart w:id="2430" w:name="_Toc36127582"/>
      <w:bookmarkStart w:id="2431" w:name="_Toc45214688"/>
      <w:bookmarkStart w:id="2432" w:name="_Toc51937827"/>
      <w:bookmarkStart w:id="2433" w:name="_Toc51938136"/>
      <w:bookmarkStart w:id="2434" w:name="_Toc92291323"/>
      <w:bookmarkStart w:id="2435" w:name="_Toc193390978"/>
      <w:bookmarkEnd w:id="2427"/>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28"/>
      <w:bookmarkEnd w:id="2429"/>
      <w:bookmarkEnd w:id="2430"/>
      <w:bookmarkEnd w:id="2431"/>
      <w:bookmarkEnd w:id="2432"/>
      <w:bookmarkEnd w:id="2433"/>
      <w:bookmarkEnd w:id="2434"/>
      <w:bookmarkEnd w:id="2435"/>
    </w:p>
    <w:p w14:paraId="3978A0CD" w14:textId="77777777" w:rsidR="00C367E9" w:rsidRPr="00986001" w:rsidRDefault="00C367E9" w:rsidP="00C367E9">
      <w:pPr>
        <w:pStyle w:val="Heading3"/>
      </w:pPr>
      <w:bookmarkStart w:id="2436" w:name="_CR10_2_1"/>
      <w:bookmarkStart w:id="2437" w:name="_Toc20212450"/>
      <w:bookmarkStart w:id="2438" w:name="_Toc27731805"/>
      <w:bookmarkStart w:id="2439" w:name="_Toc36127583"/>
      <w:bookmarkStart w:id="2440" w:name="_Toc45214689"/>
      <w:bookmarkStart w:id="2441" w:name="_Toc51937828"/>
      <w:bookmarkStart w:id="2442" w:name="_Toc51938137"/>
      <w:bookmarkStart w:id="2443" w:name="_Toc92291324"/>
      <w:bookmarkStart w:id="2444" w:name="_Toc193390979"/>
      <w:bookmarkEnd w:id="2436"/>
      <w:r>
        <w:t>10.2.1</w:t>
      </w:r>
      <w:r>
        <w:tab/>
        <w:t>General</w:t>
      </w:r>
      <w:bookmarkEnd w:id="2437"/>
      <w:bookmarkEnd w:id="2438"/>
      <w:bookmarkEnd w:id="2439"/>
      <w:bookmarkEnd w:id="2440"/>
      <w:bookmarkEnd w:id="2441"/>
      <w:bookmarkEnd w:id="2442"/>
      <w:bookmarkEnd w:id="2443"/>
      <w:bookmarkEnd w:id="2444"/>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45" w:name="_CR10_2_1A"/>
      <w:bookmarkStart w:id="2446" w:name="_Toc20212451"/>
      <w:bookmarkStart w:id="2447" w:name="_Toc27731806"/>
      <w:bookmarkStart w:id="2448" w:name="_Toc36127584"/>
      <w:bookmarkStart w:id="2449" w:name="_Toc45214690"/>
      <w:bookmarkStart w:id="2450" w:name="_Toc51937829"/>
      <w:bookmarkStart w:id="2451" w:name="_Toc51938138"/>
      <w:bookmarkStart w:id="2452" w:name="_Toc92291325"/>
      <w:bookmarkStart w:id="2453" w:name="MCCQCTEMPBM_00000051"/>
      <w:bookmarkStart w:id="2454" w:name="_Toc193390980"/>
      <w:bookmarkEnd w:id="2445"/>
      <w:r>
        <w:t>10.2.1A</w:t>
      </w:r>
      <w:r>
        <w:tab/>
        <w:t>MCData client access to MCData UE configuration documents</w:t>
      </w:r>
      <w:bookmarkEnd w:id="2446"/>
      <w:bookmarkEnd w:id="2447"/>
      <w:bookmarkEnd w:id="2448"/>
      <w:bookmarkEnd w:id="2449"/>
      <w:bookmarkEnd w:id="2450"/>
      <w:bookmarkEnd w:id="2451"/>
      <w:bookmarkEnd w:id="2452"/>
      <w:bookmarkEnd w:id="2454"/>
    </w:p>
    <w:bookmarkEnd w:id="2453"/>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55" w:name="_CR10_2_2"/>
      <w:bookmarkStart w:id="2456" w:name="_Toc20212452"/>
      <w:bookmarkStart w:id="2457" w:name="_Toc27731807"/>
      <w:bookmarkStart w:id="2458" w:name="_Toc36127585"/>
      <w:bookmarkStart w:id="2459" w:name="_Toc45214691"/>
      <w:bookmarkStart w:id="2460" w:name="_Toc51937830"/>
      <w:bookmarkStart w:id="2461" w:name="_Toc51938139"/>
      <w:bookmarkStart w:id="2462" w:name="_Toc92291326"/>
      <w:bookmarkStart w:id="2463" w:name="_Toc193390981"/>
      <w:bookmarkEnd w:id="2455"/>
      <w:r>
        <w:lastRenderedPageBreak/>
        <w:t>10.2.2</w:t>
      </w:r>
      <w:r>
        <w:tab/>
        <w:t>C</w:t>
      </w:r>
      <w:r w:rsidRPr="00986001">
        <w:t>oding</w:t>
      </w:r>
      <w:bookmarkEnd w:id="2456"/>
      <w:bookmarkEnd w:id="2457"/>
      <w:bookmarkEnd w:id="2458"/>
      <w:bookmarkEnd w:id="2459"/>
      <w:bookmarkEnd w:id="2460"/>
      <w:bookmarkEnd w:id="2461"/>
      <w:bookmarkEnd w:id="2462"/>
      <w:bookmarkEnd w:id="2463"/>
    </w:p>
    <w:p w14:paraId="4F8DE04A" w14:textId="77777777" w:rsidR="00C367E9" w:rsidRPr="0019247C" w:rsidRDefault="00C367E9" w:rsidP="00C367E9">
      <w:pPr>
        <w:pStyle w:val="Heading4"/>
      </w:pPr>
      <w:bookmarkStart w:id="2464" w:name="_CR10_2_2_1"/>
      <w:bookmarkStart w:id="2465" w:name="_Toc20212453"/>
      <w:bookmarkStart w:id="2466" w:name="_Toc27731808"/>
      <w:bookmarkStart w:id="2467" w:name="_Toc36127586"/>
      <w:bookmarkStart w:id="2468" w:name="_Toc45214692"/>
      <w:bookmarkStart w:id="2469" w:name="_Toc51937831"/>
      <w:bookmarkStart w:id="2470" w:name="_Toc51938140"/>
      <w:bookmarkStart w:id="2471" w:name="_Toc92291327"/>
      <w:bookmarkStart w:id="2472" w:name="_Toc193390982"/>
      <w:bookmarkEnd w:id="2464"/>
      <w:r>
        <w:t>10.2.2.1</w:t>
      </w:r>
      <w:r>
        <w:tab/>
        <w:t>Structure</w:t>
      </w:r>
      <w:bookmarkEnd w:id="2465"/>
      <w:bookmarkEnd w:id="2466"/>
      <w:bookmarkEnd w:id="2467"/>
      <w:bookmarkEnd w:id="2468"/>
      <w:bookmarkEnd w:id="2469"/>
      <w:bookmarkEnd w:id="2470"/>
      <w:bookmarkEnd w:id="2471"/>
      <w:bookmarkEnd w:id="2472"/>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lastRenderedPageBreak/>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73" w:name="_CR10_2_2_2"/>
      <w:bookmarkStart w:id="2474" w:name="_Toc20212454"/>
      <w:bookmarkStart w:id="2475" w:name="_Toc27731809"/>
      <w:bookmarkStart w:id="2476" w:name="_Toc36127587"/>
      <w:bookmarkStart w:id="2477" w:name="_Toc45214693"/>
      <w:bookmarkStart w:id="2478" w:name="_Toc51937832"/>
      <w:bookmarkStart w:id="2479" w:name="_Toc51938141"/>
      <w:bookmarkStart w:id="2480" w:name="_Toc92291328"/>
      <w:bookmarkStart w:id="2481" w:name="_Toc193390983"/>
      <w:bookmarkEnd w:id="2473"/>
      <w:r>
        <w:t>10</w:t>
      </w:r>
      <w:r w:rsidRPr="000B2651">
        <w:t>.</w:t>
      </w:r>
      <w:r>
        <w:t>2</w:t>
      </w:r>
      <w:r w:rsidRPr="000B2651">
        <w:t>.2.2</w:t>
      </w:r>
      <w:r w:rsidRPr="000B2651">
        <w:tab/>
        <w:t>Application Unique ID</w:t>
      </w:r>
      <w:bookmarkEnd w:id="2474"/>
      <w:bookmarkEnd w:id="2475"/>
      <w:bookmarkEnd w:id="2476"/>
      <w:bookmarkEnd w:id="2477"/>
      <w:bookmarkEnd w:id="2478"/>
      <w:bookmarkEnd w:id="2479"/>
      <w:bookmarkEnd w:id="2480"/>
      <w:bookmarkEnd w:id="2481"/>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82" w:name="_CR10_2_2_3"/>
      <w:bookmarkStart w:id="2483" w:name="_Toc20212455"/>
      <w:bookmarkStart w:id="2484" w:name="_Toc27731810"/>
      <w:bookmarkStart w:id="2485" w:name="_Toc36127588"/>
      <w:bookmarkStart w:id="2486" w:name="_Toc45214694"/>
      <w:bookmarkStart w:id="2487" w:name="_Toc51937833"/>
      <w:bookmarkStart w:id="2488" w:name="_Toc51938142"/>
      <w:bookmarkStart w:id="2489" w:name="_Toc92291329"/>
      <w:bookmarkStart w:id="2490" w:name="_Toc193390984"/>
      <w:bookmarkEnd w:id="2482"/>
      <w:r>
        <w:t>10</w:t>
      </w:r>
      <w:r w:rsidRPr="00F70427">
        <w:t>.</w:t>
      </w:r>
      <w:r>
        <w:t>2</w:t>
      </w:r>
      <w:r w:rsidRPr="00F70427">
        <w:t>.2.3</w:t>
      </w:r>
      <w:r w:rsidRPr="00F70427">
        <w:tab/>
        <w:t>XML Schema</w:t>
      </w:r>
      <w:bookmarkEnd w:id="2483"/>
      <w:bookmarkEnd w:id="2484"/>
      <w:bookmarkEnd w:id="2485"/>
      <w:bookmarkEnd w:id="2486"/>
      <w:bookmarkEnd w:id="2487"/>
      <w:bookmarkEnd w:id="2488"/>
      <w:bookmarkEnd w:id="2489"/>
      <w:bookmarkEnd w:id="24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lastRenderedPageBreak/>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lastRenderedPageBreak/>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lastRenderedPageBreak/>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491" w:name="_CR10_2_2_4"/>
      <w:bookmarkStart w:id="2492" w:name="_Toc20212456"/>
      <w:bookmarkStart w:id="2493" w:name="_Toc27731811"/>
      <w:bookmarkStart w:id="2494" w:name="_Toc36127589"/>
      <w:bookmarkStart w:id="2495" w:name="_Toc45214695"/>
      <w:bookmarkStart w:id="2496" w:name="_Toc51937834"/>
      <w:bookmarkStart w:id="2497" w:name="_Toc51938143"/>
      <w:bookmarkStart w:id="2498" w:name="_Toc92291330"/>
      <w:bookmarkStart w:id="2499" w:name="_Toc193390985"/>
      <w:bookmarkEnd w:id="2491"/>
      <w:r>
        <w:t>10</w:t>
      </w:r>
      <w:r w:rsidRPr="000B2651">
        <w:t>.</w:t>
      </w:r>
      <w:r>
        <w:t>2</w:t>
      </w:r>
      <w:r w:rsidRPr="000B2651">
        <w:t>.2.4</w:t>
      </w:r>
      <w:r w:rsidRPr="000B2651">
        <w:tab/>
        <w:t xml:space="preserve">Default </w:t>
      </w:r>
      <w:r>
        <w:t xml:space="preserve">Document </w:t>
      </w:r>
      <w:r w:rsidRPr="000B2651">
        <w:t>Namespace</w:t>
      </w:r>
      <w:bookmarkEnd w:id="2492"/>
      <w:bookmarkEnd w:id="2493"/>
      <w:bookmarkEnd w:id="2494"/>
      <w:bookmarkEnd w:id="2495"/>
      <w:bookmarkEnd w:id="2496"/>
      <w:bookmarkEnd w:id="2497"/>
      <w:bookmarkEnd w:id="2498"/>
      <w:bookmarkEnd w:id="2499"/>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00" w:name="_CR10_2_2_5"/>
      <w:bookmarkStart w:id="2501" w:name="_Toc20212457"/>
      <w:bookmarkStart w:id="2502" w:name="_Toc27731812"/>
      <w:bookmarkStart w:id="2503" w:name="_Toc36127590"/>
      <w:bookmarkStart w:id="2504" w:name="_Toc45214696"/>
      <w:bookmarkStart w:id="2505" w:name="_Toc51937835"/>
      <w:bookmarkStart w:id="2506" w:name="_Toc51938144"/>
      <w:bookmarkStart w:id="2507" w:name="_Toc92291331"/>
      <w:bookmarkStart w:id="2508" w:name="_Toc193390986"/>
      <w:bookmarkEnd w:id="2500"/>
      <w:r>
        <w:t>10</w:t>
      </w:r>
      <w:r w:rsidRPr="000B2651">
        <w:t>.</w:t>
      </w:r>
      <w:r>
        <w:t>2</w:t>
      </w:r>
      <w:r w:rsidRPr="000B2651">
        <w:t>.2.5</w:t>
      </w:r>
      <w:r w:rsidRPr="000B2651">
        <w:tab/>
        <w:t>MIME type</w:t>
      </w:r>
      <w:bookmarkEnd w:id="2501"/>
      <w:bookmarkEnd w:id="2502"/>
      <w:bookmarkEnd w:id="2503"/>
      <w:bookmarkEnd w:id="2504"/>
      <w:bookmarkEnd w:id="2505"/>
      <w:bookmarkEnd w:id="2506"/>
      <w:bookmarkEnd w:id="2507"/>
      <w:bookmarkEnd w:id="2508"/>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09" w:name="_CR10_2_2_6"/>
      <w:bookmarkStart w:id="2510" w:name="_Toc20212458"/>
      <w:bookmarkStart w:id="2511" w:name="_Toc27731813"/>
      <w:bookmarkStart w:id="2512" w:name="_Toc36127591"/>
      <w:bookmarkStart w:id="2513" w:name="_Toc45214697"/>
      <w:bookmarkStart w:id="2514" w:name="_Toc51937836"/>
      <w:bookmarkStart w:id="2515" w:name="_Toc51938145"/>
      <w:bookmarkStart w:id="2516" w:name="_Toc92291332"/>
      <w:bookmarkStart w:id="2517" w:name="_Toc193390987"/>
      <w:bookmarkEnd w:id="2509"/>
      <w:r>
        <w:lastRenderedPageBreak/>
        <w:t>10</w:t>
      </w:r>
      <w:r w:rsidRPr="000B2651">
        <w:t>.</w:t>
      </w:r>
      <w:r>
        <w:t>2</w:t>
      </w:r>
      <w:r w:rsidRPr="000B2651">
        <w:t>.2.6</w:t>
      </w:r>
      <w:r w:rsidRPr="000B2651">
        <w:tab/>
        <w:t>Validation Constraints</w:t>
      </w:r>
      <w:bookmarkEnd w:id="2510"/>
      <w:bookmarkEnd w:id="2511"/>
      <w:bookmarkEnd w:id="2512"/>
      <w:bookmarkEnd w:id="2513"/>
      <w:bookmarkEnd w:id="2514"/>
      <w:bookmarkEnd w:id="2515"/>
      <w:bookmarkEnd w:id="2516"/>
      <w:bookmarkEnd w:id="2517"/>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w:t>
      </w:r>
      <w:r>
        <w:lastRenderedPageBreak/>
        <w:t>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18" w:name="_CR10_2_2_7"/>
      <w:bookmarkStart w:id="2519" w:name="_Toc20212459"/>
      <w:bookmarkStart w:id="2520" w:name="_Toc27731814"/>
      <w:bookmarkStart w:id="2521" w:name="_Toc36127592"/>
      <w:bookmarkStart w:id="2522" w:name="_Toc45214698"/>
      <w:bookmarkStart w:id="2523" w:name="_Toc51937837"/>
      <w:bookmarkStart w:id="2524" w:name="_Toc51938146"/>
      <w:bookmarkStart w:id="2525" w:name="_Toc92291333"/>
      <w:bookmarkStart w:id="2526" w:name="_Toc193390988"/>
      <w:bookmarkEnd w:id="2518"/>
      <w:r w:rsidRPr="005B303F">
        <w:t>10.2.2.7</w:t>
      </w:r>
      <w:r w:rsidRPr="005B303F">
        <w:tab/>
        <w:t>Data Semantics</w:t>
      </w:r>
      <w:bookmarkEnd w:id="2519"/>
      <w:bookmarkEnd w:id="2520"/>
      <w:bookmarkEnd w:id="2521"/>
      <w:bookmarkEnd w:id="2522"/>
      <w:bookmarkEnd w:id="2523"/>
      <w:bookmarkEnd w:id="2524"/>
      <w:bookmarkEnd w:id="2525"/>
      <w:bookmarkEnd w:id="2526"/>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lastRenderedPageBreak/>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w:t>
      </w:r>
      <w:r w:rsidRPr="005B303F">
        <w:rPr>
          <w:lang w:val="en-US"/>
        </w:rPr>
        <w:lastRenderedPageBreak/>
        <w:t xml:space="preserve">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27" w:name="_CR10_2_2_8"/>
      <w:bookmarkStart w:id="2528" w:name="_Toc20212460"/>
      <w:bookmarkStart w:id="2529" w:name="_Toc27731815"/>
      <w:bookmarkStart w:id="2530" w:name="_Toc36127593"/>
      <w:bookmarkStart w:id="2531" w:name="_Toc45214699"/>
      <w:bookmarkStart w:id="2532" w:name="_Toc51937838"/>
      <w:bookmarkStart w:id="2533" w:name="_Toc51938147"/>
      <w:bookmarkStart w:id="2534" w:name="_Toc92291334"/>
      <w:bookmarkStart w:id="2535" w:name="_Toc193390989"/>
      <w:bookmarkEnd w:id="2527"/>
      <w:r>
        <w:t>10</w:t>
      </w:r>
      <w:r w:rsidRPr="00794952">
        <w:t>.</w:t>
      </w:r>
      <w:r>
        <w:t>2</w:t>
      </w:r>
      <w:r w:rsidRPr="00794952">
        <w:t>.2.8</w:t>
      </w:r>
      <w:r w:rsidRPr="00794952">
        <w:tab/>
        <w:t>Naming Conventions</w:t>
      </w:r>
      <w:bookmarkEnd w:id="2528"/>
      <w:bookmarkEnd w:id="2529"/>
      <w:bookmarkEnd w:id="2530"/>
      <w:bookmarkEnd w:id="2531"/>
      <w:bookmarkEnd w:id="2532"/>
      <w:bookmarkEnd w:id="2533"/>
      <w:bookmarkEnd w:id="2534"/>
      <w:bookmarkEnd w:id="2535"/>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36" w:name="_CR10_2_2_9"/>
      <w:bookmarkStart w:id="2537" w:name="_Toc20212461"/>
      <w:bookmarkStart w:id="2538" w:name="_Toc27731816"/>
      <w:bookmarkStart w:id="2539" w:name="_Toc36127594"/>
      <w:bookmarkStart w:id="2540" w:name="_Toc45214700"/>
      <w:bookmarkStart w:id="2541" w:name="_Toc51937839"/>
      <w:bookmarkStart w:id="2542" w:name="_Toc51938148"/>
      <w:bookmarkStart w:id="2543" w:name="_Toc92291335"/>
      <w:bookmarkStart w:id="2544" w:name="_Toc193390990"/>
      <w:bookmarkEnd w:id="2536"/>
      <w:r>
        <w:t>10</w:t>
      </w:r>
      <w:r w:rsidRPr="00794952">
        <w:t>.</w:t>
      </w:r>
      <w:r>
        <w:t>2</w:t>
      </w:r>
      <w:r w:rsidRPr="00794952">
        <w:t>.2.9</w:t>
      </w:r>
      <w:r w:rsidRPr="00794952">
        <w:tab/>
        <w:t>Global documents</w:t>
      </w:r>
      <w:bookmarkEnd w:id="2537"/>
      <w:bookmarkEnd w:id="2538"/>
      <w:bookmarkEnd w:id="2539"/>
      <w:bookmarkEnd w:id="2540"/>
      <w:bookmarkEnd w:id="2541"/>
      <w:bookmarkEnd w:id="2542"/>
      <w:bookmarkEnd w:id="2543"/>
      <w:bookmarkEnd w:id="2544"/>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45" w:name="_CR10_2_2_10"/>
      <w:bookmarkStart w:id="2546" w:name="_Toc20212462"/>
      <w:bookmarkStart w:id="2547" w:name="_Toc27731817"/>
      <w:bookmarkStart w:id="2548" w:name="_Toc36127595"/>
      <w:bookmarkStart w:id="2549" w:name="_Toc45214701"/>
      <w:bookmarkStart w:id="2550" w:name="_Toc51937840"/>
      <w:bookmarkStart w:id="2551" w:name="_Toc51938149"/>
      <w:bookmarkStart w:id="2552" w:name="_Toc92291336"/>
      <w:bookmarkStart w:id="2553" w:name="_Toc193390991"/>
      <w:bookmarkEnd w:id="2545"/>
      <w:r>
        <w:t>10</w:t>
      </w:r>
      <w:r w:rsidRPr="00794952">
        <w:t>.</w:t>
      </w:r>
      <w:r>
        <w:t>2</w:t>
      </w:r>
      <w:r w:rsidRPr="00794952">
        <w:t>.2.10</w:t>
      </w:r>
      <w:r w:rsidRPr="00794952">
        <w:tab/>
        <w:t>Resource interdependencies</w:t>
      </w:r>
      <w:bookmarkEnd w:id="2546"/>
      <w:bookmarkEnd w:id="2547"/>
      <w:bookmarkEnd w:id="2548"/>
      <w:bookmarkEnd w:id="2549"/>
      <w:bookmarkEnd w:id="2550"/>
      <w:bookmarkEnd w:id="2551"/>
      <w:bookmarkEnd w:id="2552"/>
      <w:bookmarkEnd w:id="2553"/>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54" w:name="_CR10_2_2_11"/>
      <w:bookmarkStart w:id="2555" w:name="_Toc20212463"/>
      <w:bookmarkStart w:id="2556" w:name="_Toc27731818"/>
      <w:bookmarkStart w:id="2557" w:name="_Toc36127596"/>
      <w:bookmarkStart w:id="2558" w:name="_Toc45214702"/>
      <w:bookmarkStart w:id="2559" w:name="_Toc51937841"/>
      <w:bookmarkStart w:id="2560" w:name="_Toc51938150"/>
      <w:bookmarkStart w:id="2561" w:name="_Toc92291337"/>
      <w:bookmarkStart w:id="2562" w:name="_Toc193390992"/>
      <w:bookmarkEnd w:id="2554"/>
      <w:r>
        <w:t>10</w:t>
      </w:r>
      <w:r w:rsidRPr="00794952">
        <w:t>.</w:t>
      </w:r>
      <w:r>
        <w:t>2</w:t>
      </w:r>
      <w:r w:rsidRPr="00794952">
        <w:t>.2.11</w:t>
      </w:r>
      <w:r w:rsidRPr="00794952">
        <w:tab/>
        <w:t>Authorization Policies</w:t>
      </w:r>
      <w:bookmarkEnd w:id="2555"/>
      <w:bookmarkEnd w:id="2556"/>
      <w:bookmarkEnd w:id="2557"/>
      <w:bookmarkEnd w:id="2558"/>
      <w:bookmarkEnd w:id="2559"/>
      <w:bookmarkEnd w:id="2560"/>
      <w:bookmarkEnd w:id="2561"/>
      <w:bookmarkEnd w:id="2562"/>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63" w:name="_CR10_2_2_12"/>
      <w:bookmarkStart w:id="2564" w:name="_Toc20212464"/>
      <w:bookmarkStart w:id="2565" w:name="_Toc27731819"/>
      <w:bookmarkStart w:id="2566" w:name="_Toc36127597"/>
      <w:bookmarkStart w:id="2567" w:name="_Toc45214703"/>
      <w:bookmarkStart w:id="2568" w:name="_Toc51937842"/>
      <w:bookmarkStart w:id="2569" w:name="_Toc51938151"/>
      <w:bookmarkStart w:id="2570" w:name="_Toc92291338"/>
      <w:bookmarkStart w:id="2571" w:name="_Toc193390993"/>
      <w:bookmarkEnd w:id="2563"/>
      <w:r>
        <w:t>10</w:t>
      </w:r>
      <w:r w:rsidRPr="00794952">
        <w:t>.</w:t>
      </w:r>
      <w:r>
        <w:t>2</w:t>
      </w:r>
      <w:r w:rsidRPr="00794952">
        <w:t>.2.12</w:t>
      </w:r>
      <w:r w:rsidRPr="00794952">
        <w:tab/>
        <w:t>Subscription to Changes</w:t>
      </w:r>
      <w:bookmarkEnd w:id="2564"/>
      <w:bookmarkEnd w:id="2565"/>
      <w:bookmarkEnd w:id="2566"/>
      <w:bookmarkEnd w:id="2567"/>
      <w:bookmarkEnd w:id="2568"/>
      <w:bookmarkEnd w:id="2569"/>
      <w:bookmarkEnd w:id="2570"/>
      <w:bookmarkEnd w:id="2571"/>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72" w:name="_CR10_3"/>
      <w:bookmarkStart w:id="2573" w:name="_Toc20212465"/>
      <w:bookmarkStart w:id="2574" w:name="_Toc27731820"/>
      <w:bookmarkStart w:id="2575" w:name="_Toc36127598"/>
      <w:bookmarkStart w:id="2576" w:name="_Toc45214704"/>
      <w:bookmarkStart w:id="2577" w:name="_Toc51937843"/>
      <w:bookmarkStart w:id="2578" w:name="_Toc51938152"/>
      <w:bookmarkStart w:id="2579" w:name="_Toc92291339"/>
      <w:bookmarkStart w:id="2580" w:name="_Toc193390994"/>
      <w:bookmarkEnd w:id="2572"/>
      <w:r w:rsidRPr="00073326">
        <w:lastRenderedPageBreak/>
        <w:t>10.3</w:t>
      </w:r>
      <w:r w:rsidRPr="00073326">
        <w:tab/>
        <w:t>MCData user profile configuration document</w:t>
      </w:r>
      <w:bookmarkEnd w:id="2573"/>
      <w:bookmarkEnd w:id="2574"/>
      <w:bookmarkEnd w:id="2575"/>
      <w:bookmarkEnd w:id="2576"/>
      <w:bookmarkEnd w:id="2577"/>
      <w:bookmarkEnd w:id="2578"/>
      <w:bookmarkEnd w:id="2579"/>
      <w:bookmarkEnd w:id="2580"/>
    </w:p>
    <w:p w14:paraId="7AA8C4BA" w14:textId="77777777" w:rsidR="00C367E9" w:rsidRPr="00986001" w:rsidRDefault="00C367E9" w:rsidP="00C367E9">
      <w:pPr>
        <w:pStyle w:val="Heading3"/>
      </w:pPr>
      <w:bookmarkStart w:id="2581" w:name="_CR10_3_1"/>
      <w:bookmarkStart w:id="2582" w:name="_Toc20212466"/>
      <w:bookmarkStart w:id="2583" w:name="_Toc27731821"/>
      <w:bookmarkStart w:id="2584" w:name="_Toc36127599"/>
      <w:bookmarkStart w:id="2585" w:name="_Toc45214705"/>
      <w:bookmarkStart w:id="2586" w:name="_Toc51937844"/>
      <w:bookmarkStart w:id="2587" w:name="_Toc51938153"/>
      <w:bookmarkStart w:id="2588" w:name="_Toc92291340"/>
      <w:bookmarkStart w:id="2589" w:name="_Toc193390995"/>
      <w:bookmarkEnd w:id="2581"/>
      <w:r>
        <w:t>10.3.1</w:t>
      </w:r>
      <w:r>
        <w:tab/>
        <w:t>General</w:t>
      </w:r>
      <w:bookmarkEnd w:id="2582"/>
      <w:bookmarkEnd w:id="2583"/>
      <w:bookmarkEnd w:id="2584"/>
      <w:bookmarkEnd w:id="2585"/>
      <w:bookmarkEnd w:id="2586"/>
      <w:bookmarkEnd w:id="2587"/>
      <w:bookmarkEnd w:id="2588"/>
      <w:bookmarkEnd w:id="2589"/>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590" w:name="_CR10_3_1A"/>
      <w:bookmarkStart w:id="2591" w:name="_Toc20212467"/>
      <w:bookmarkStart w:id="2592" w:name="_Toc27731822"/>
      <w:bookmarkStart w:id="2593" w:name="_Toc36127600"/>
      <w:bookmarkStart w:id="2594" w:name="_Toc45214706"/>
      <w:bookmarkStart w:id="2595" w:name="_Toc51937845"/>
      <w:bookmarkStart w:id="2596" w:name="_Toc51938154"/>
      <w:bookmarkStart w:id="2597" w:name="_Toc92291341"/>
      <w:bookmarkStart w:id="2598" w:name="MCCQCTEMPBM_00000052"/>
      <w:bookmarkStart w:id="2599" w:name="_Toc193390996"/>
      <w:bookmarkEnd w:id="2590"/>
      <w:r>
        <w:t>10.3.1A</w:t>
      </w:r>
      <w:r>
        <w:tab/>
        <w:t>MCData client access to MCData user profile documents</w:t>
      </w:r>
      <w:bookmarkEnd w:id="2591"/>
      <w:bookmarkEnd w:id="2592"/>
      <w:bookmarkEnd w:id="2593"/>
      <w:bookmarkEnd w:id="2594"/>
      <w:bookmarkEnd w:id="2595"/>
      <w:bookmarkEnd w:id="2596"/>
      <w:bookmarkEnd w:id="2597"/>
      <w:bookmarkEnd w:id="2599"/>
    </w:p>
    <w:bookmarkEnd w:id="2598"/>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00" w:name="_CR10_3_2"/>
      <w:bookmarkStart w:id="2601" w:name="_Toc20212468"/>
      <w:bookmarkStart w:id="2602" w:name="_Toc27731823"/>
      <w:bookmarkStart w:id="2603" w:name="_Toc36127601"/>
      <w:bookmarkStart w:id="2604" w:name="_Toc45214707"/>
      <w:bookmarkStart w:id="2605" w:name="_Toc51937846"/>
      <w:bookmarkStart w:id="2606" w:name="_Toc51938155"/>
      <w:bookmarkStart w:id="2607" w:name="_Toc92291342"/>
      <w:bookmarkStart w:id="2608" w:name="_Toc193390997"/>
      <w:bookmarkEnd w:id="2600"/>
      <w:r>
        <w:t>10.3.2</w:t>
      </w:r>
      <w:r>
        <w:tab/>
        <w:t>C</w:t>
      </w:r>
      <w:r w:rsidRPr="00986001">
        <w:t>oding</w:t>
      </w:r>
      <w:bookmarkEnd w:id="2601"/>
      <w:bookmarkEnd w:id="2602"/>
      <w:bookmarkEnd w:id="2603"/>
      <w:bookmarkEnd w:id="2604"/>
      <w:bookmarkEnd w:id="2605"/>
      <w:bookmarkEnd w:id="2606"/>
      <w:bookmarkEnd w:id="2607"/>
      <w:bookmarkEnd w:id="2608"/>
    </w:p>
    <w:p w14:paraId="69B655C7" w14:textId="77777777" w:rsidR="00C367E9" w:rsidRPr="0045024E" w:rsidRDefault="00C367E9" w:rsidP="00C367E9">
      <w:pPr>
        <w:pStyle w:val="Heading4"/>
      </w:pPr>
      <w:bookmarkStart w:id="2609" w:name="_CR10_3_2_1"/>
      <w:bookmarkStart w:id="2610" w:name="_Toc20212469"/>
      <w:bookmarkStart w:id="2611" w:name="_Toc27731824"/>
      <w:bookmarkStart w:id="2612" w:name="_Toc36127602"/>
      <w:bookmarkStart w:id="2613" w:name="_Toc45214708"/>
      <w:bookmarkStart w:id="2614" w:name="_Toc51937847"/>
      <w:bookmarkStart w:id="2615" w:name="_Toc51938156"/>
      <w:bookmarkStart w:id="2616" w:name="_Toc92291343"/>
      <w:bookmarkStart w:id="2617" w:name="_Toc193390998"/>
      <w:bookmarkEnd w:id="2609"/>
      <w:r>
        <w:t>10.3</w:t>
      </w:r>
      <w:r w:rsidRPr="0045024E">
        <w:t>.2.1</w:t>
      </w:r>
      <w:r>
        <w:tab/>
      </w:r>
      <w:r w:rsidRPr="0045024E">
        <w:t>Structure</w:t>
      </w:r>
      <w:bookmarkEnd w:id="2610"/>
      <w:bookmarkEnd w:id="2611"/>
      <w:bookmarkEnd w:id="2612"/>
      <w:bookmarkEnd w:id="2613"/>
      <w:bookmarkEnd w:id="2614"/>
      <w:bookmarkEnd w:id="2615"/>
      <w:bookmarkEnd w:id="2616"/>
      <w:bookmarkEnd w:id="2617"/>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lastRenderedPageBreak/>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lastRenderedPageBreak/>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18"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18"/>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lastRenderedPageBreak/>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lastRenderedPageBreak/>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lastRenderedPageBreak/>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19" w:name="_CR10_3_2_2"/>
      <w:bookmarkStart w:id="2620" w:name="_Toc20212470"/>
      <w:bookmarkStart w:id="2621" w:name="_Toc27731825"/>
      <w:bookmarkStart w:id="2622" w:name="_Toc36127603"/>
      <w:bookmarkStart w:id="2623" w:name="_Toc45214709"/>
      <w:bookmarkStart w:id="2624" w:name="_Toc51937848"/>
      <w:bookmarkStart w:id="2625" w:name="_Toc51938157"/>
      <w:bookmarkStart w:id="2626" w:name="_Toc92291344"/>
      <w:bookmarkStart w:id="2627" w:name="_Toc193390999"/>
      <w:bookmarkEnd w:id="2619"/>
      <w:r>
        <w:t>10.3</w:t>
      </w:r>
      <w:r w:rsidRPr="0045024E">
        <w:t>.2.2</w:t>
      </w:r>
      <w:r w:rsidRPr="0045024E">
        <w:tab/>
        <w:t>Application Unique ID</w:t>
      </w:r>
      <w:bookmarkEnd w:id="2620"/>
      <w:bookmarkEnd w:id="2621"/>
      <w:bookmarkEnd w:id="2622"/>
      <w:bookmarkEnd w:id="2623"/>
      <w:bookmarkEnd w:id="2624"/>
      <w:bookmarkEnd w:id="2625"/>
      <w:bookmarkEnd w:id="2626"/>
      <w:bookmarkEnd w:id="2627"/>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28" w:name="_CR10_3_2_3"/>
      <w:bookmarkStart w:id="2629" w:name="_Toc20212471"/>
      <w:bookmarkStart w:id="2630" w:name="_Toc27731826"/>
      <w:bookmarkStart w:id="2631" w:name="_Toc36127604"/>
      <w:bookmarkStart w:id="2632" w:name="_Toc45214710"/>
      <w:bookmarkStart w:id="2633" w:name="_Toc51937849"/>
      <w:bookmarkStart w:id="2634" w:name="_Toc51938158"/>
      <w:bookmarkStart w:id="2635" w:name="_Toc92291345"/>
      <w:bookmarkStart w:id="2636" w:name="_Toc193391000"/>
      <w:bookmarkEnd w:id="2628"/>
      <w:r>
        <w:t>10.3</w:t>
      </w:r>
      <w:r w:rsidRPr="0045024E">
        <w:t>.2.3</w:t>
      </w:r>
      <w:r w:rsidRPr="0045024E">
        <w:tab/>
        <w:t>XML Schema</w:t>
      </w:r>
      <w:bookmarkEnd w:id="2629"/>
      <w:bookmarkEnd w:id="2630"/>
      <w:bookmarkEnd w:id="2631"/>
      <w:bookmarkEnd w:id="2632"/>
      <w:bookmarkEnd w:id="2633"/>
      <w:bookmarkEnd w:id="2634"/>
      <w:bookmarkEnd w:id="2635"/>
      <w:bookmarkEnd w:id="2636"/>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lastRenderedPageBreak/>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lastRenderedPageBreak/>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lastRenderedPageBreak/>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lastRenderedPageBreak/>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lastRenderedPageBreak/>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lastRenderedPageBreak/>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637" w:name="_CR10_3_2_4"/>
      <w:bookmarkStart w:id="2638" w:name="_Toc20212472"/>
      <w:bookmarkStart w:id="2639" w:name="_Toc27731827"/>
      <w:bookmarkStart w:id="2640" w:name="_Toc36127605"/>
      <w:bookmarkStart w:id="2641" w:name="_Toc45214711"/>
      <w:bookmarkStart w:id="2642" w:name="_Toc51937850"/>
      <w:bookmarkStart w:id="2643" w:name="_Toc51938159"/>
      <w:bookmarkStart w:id="2644" w:name="_Toc92291346"/>
      <w:bookmarkStart w:id="2645" w:name="_Toc193391001"/>
      <w:bookmarkEnd w:id="2637"/>
      <w:r>
        <w:t>10.3</w:t>
      </w:r>
      <w:r w:rsidRPr="0045024E">
        <w:t>.2.4</w:t>
      </w:r>
      <w:r w:rsidRPr="0045024E">
        <w:tab/>
        <w:t xml:space="preserve">Default </w:t>
      </w:r>
      <w:r>
        <w:t xml:space="preserve">Document </w:t>
      </w:r>
      <w:r w:rsidRPr="0045024E">
        <w:t>Namespace</w:t>
      </w:r>
      <w:bookmarkEnd w:id="2638"/>
      <w:bookmarkEnd w:id="2639"/>
      <w:bookmarkEnd w:id="2640"/>
      <w:bookmarkEnd w:id="2641"/>
      <w:bookmarkEnd w:id="2642"/>
      <w:bookmarkEnd w:id="2643"/>
      <w:bookmarkEnd w:id="2644"/>
      <w:bookmarkEnd w:id="2645"/>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46" w:name="_CR10_3_2_5"/>
      <w:bookmarkStart w:id="2647" w:name="_Toc20212473"/>
      <w:bookmarkStart w:id="2648" w:name="_Toc27731828"/>
      <w:bookmarkStart w:id="2649" w:name="_Toc36127606"/>
      <w:bookmarkStart w:id="2650" w:name="_Toc45214712"/>
      <w:bookmarkStart w:id="2651" w:name="_Toc51937851"/>
      <w:bookmarkStart w:id="2652" w:name="_Toc51938160"/>
      <w:bookmarkStart w:id="2653" w:name="_Toc92291347"/>
      <w:bookmarkStart w:id="2654" w:name="_Toc193391002"/>
      <w:bookmarkEnd w:id="2646"/>
      <w:r>
        <w:t>10.3</w:t>
      </w:r>
      <w:r w:rsidRPr="0045024E">
        <w:t>.2.5</w:t>
      </w:r>
      <w:r w:rsidRPr="0045024E">
        <w:tab/>
        <w:t>MIME type</w:t>
      </w:r>
      <w:bookmarkEnd w:id="2647"/>
      <w:bookmarkEnd w:id="2648"/>
      <w:bookmarkEnd w:id="2649"/>
      <w:bookmarkEnd w:id="2650"/>
      <w:bookmarkEnd w:id="2651"/>
      <w:bookmarkEnd w:id="2652"/>
      <w:bookmarkEnd w:id="2653"/>
      <w:bookmarkEnd w:id="2654"/>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55" w:name="_CR10_3_2_6"/>
      <w:bookmarkStart w:id="2656" w:name="_Toc20212474"/>
      <w:bookmarkStart w:id="2657" w:name="_Toc27731829"/>
      <w:bookmarkStart w:id="2658" w:name="_Toc36127607"/>
      <w:bookmarkStart w:id="2659" w:name="_Toc45214713"/>
      <w:bookmarkStart w:id="2660" w:name="_Toc51937852"/>
      <w:bookmarkStart w:id="2661" w:name="_Toc51938161"/>
      <w:bookmarkStart w:id="2662" w:name="_Toc92291348"/>
      <w:bookmarkStart w:id="2663" w:name="_Toc193391003"/>
      <w:bookmarkEnd w:id="2655"/>
      <w:r>
        <w:t>10.3</w:t>
      </w:r>
      <w:r w:rsidRPr="0045024E">
        <w:t>.2.6</w:t>
      </w:r>
      <w:r w:rsidRPr="0045024E">
        <w:tab/>
        <w:t>Validation Constraints</w:t>
      </w:r>
      <w:bookmarkEnd w:id="2656"/>
      <w:bookmarkEnd w:id="2657"/>
      <w:bookmarkEnd w:id="2658"/>
      <w:bookmarkEnd w:id="2659"/>
      <w:bookmarkEnd w:id="2660"/>
      <w:bookmarkEnd w:id="2661"/>
      <w:bookmarkEnd w:id="2662"/>
      <w:bookmarkEnd w:id="2663"/>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lastRenderedPageBreak/>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64" w:name="_CR10_3_2_7"/>
      <w:bookmarkStart w:id="2665" w:name="_Toc20212475"/>
      <w:bookmarkStart w:id="2666" w:name="_Toc27731830"/>
      <w:bookmarkStart w:id="2667" w:name="_Toc36127608"/>
      <w:bookmarkStart w:id="2668" w:name="_Toc45214714"/>
      <w:bookmarkStart w:id="2669" w:name="_Toc51937853"/>
      <w:bookmarkStart w:id="2670" w:name="_Toc51938162"/>
      <w:bookmarkStart w:id="2671" w:name="_Toc92291349"/>
      <w:bookmarkStart w:id="2672" w:name="_Toc193391004"/>
      <w:bookmarkEnd w:id="2664"/>
      <w:r>
        <w:t>10.3</w:t>
      </w:r>
      <w:r w:rsidRPr="0045024E">
        <w:t>.2.7</w:t>
      </w:r>
      <w:r w:rsidRPr="0045024E">
        <w:tab/>
        <w:t>Data Semantics</w:t>
      </w:r>
      <w:bookmarkEnd w:id="2665"/>
      <w:bookmarkEnd w:id="2666"/>
      <w:bookmarkEnd w:id="2667"/>
      <w:bookmarkEnd w:id="2668"/>
      <w:bookmarkEnd w:id="2669"/>
      <w:bookmarkEnd w:id="2670"/>
      <w:bookmarkEnd w:id="2671"/>
      <w:bookmarkEnd w:id="267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lastRenderedPageBreak/>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67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67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lastRenderedPageBreak/>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lastRenderedPageBreak/>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 xml:space="preserve">Type". Presence of the &lt;Pre-selected-indication&gt; element indicates that this particular MCData user profile is designated to be the pre-selected MCData user profile as </w:t>
      </w:r>
      <w:r w:rsidRPr="00910E31">
        <w:lastRenderedPageBreak/>
        <w:t>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lastRenderedPageBreak/>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lastRenderedPageBreak/>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lastRenderedPageBreak/>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lastRenderedPageBreak/>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674" w:name="_Hlk40207646"/>
      <w:r>
        <w:rPr>
          <w:rFonts w:eastAsia="Malgun Gothic"/>
        </w:rPr>
        <w:t>MessageStoreHostname</w:t>
      </w:r>
      <w:bookmarkEnd w:id="267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75" w:name="_CRTable10_3_2_71"/>
      <w:r w:rsidRPr="00441BFF">
        <w:t>Table </w:t>
      </w:r>
      <w:bookmarkEnd w:id="2675"/>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76" w:name="_CRTable10_3_2_72"/>
      <w:r w:rsidRPr="00E31D28">
        <w:t>Table </w:t>
      </w:r>
      <w:bookmarkEnd w:id="2676"/>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77" w:name="_CRTable10_3_2_73"/>
      <w:r w:rsidRPr="00E31D28">
        <w:lastRenderedPageBreak/>
        <w:t>Table </w:t>
      </w:r>
      <w:bookmarkEnd w:id="2677"/>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78" w:name="_CRTable10_3_2_74"/>
      <w:r w:rsidRPr="00E31D28">
        <w:t>Table </w:t>
      </w:r>
      <w:bookmarkEnd w:id="2678"/>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79" w:name="_CRTable10_3_2_75"/>
      <w:r w:rsidRPr="00E31D28">
        <w:t>Table </w:t>
      </w:r>
      <w:bookmarkEnd w:id="2679"/>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680" w:name="_CRTable10_3_2_76"/>
      <w:r w:rsidRPr="00E31D28">
        <w:t>Table </w:t>
      </w:r>
      <w:bookmarkEnd w:id="2680"/>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681" w:name="_CRTable10_3_2_77"/>
      <w:r w:rsidRPr="00E31D28">
        <w:t>Table </w:t>
      </w:r>
      <w:bookmarkEnd w:id="2681"/>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82" w:name="_CRTable10_3_2_78"/>
      <w:r w:rsidRPr="00847E44">
        <w:lastRenderedPageBreak/>
        <w:t>Table </w:t>
      </w:r>
      <w:bookmarkEnd w:id="2682"/>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683" w:name="_CRTable10_3_2_79"/>
      <w:r w:rsidRPr="00441BFF">
        <w:t>Table </w:t>
      </w:r>
      <w:bookmarkEnd w:id="2683"/>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684" w:name="_CRTable10_3_2_710"/>
      <w:r w:rsidRPr="00441BFF">
        <w:t>Table </w:t>
      </w:r>
      <w:bookmarkEnd w:id="2684"/>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685" w:name="_CRTable10_3_2_711"/>
      <w:r w:rsidRPr="0079391E">
        <w:t>Table </w:t>
      </w:r>
      <w:bookmarkEnd w:id="2685"/>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686" w:name="_CRTable10_3_2_712"/>
      <w:r w:rsidRPr="0079391E">
        <w:t>Table </w:t>
      </w:r>
      <w:bookmarkEnd w:id="2686"/>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687" w:name="_CRTable10_3_2_713"/>
      <w:r w:rsidRPr="0079391E">
        <w:lastRenderedPageBreak/>
        <w:t>Table </w:t>
      </w:r>
      <w:bookmarkEnd w:id="2687"/>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688" w:name="_CRTable10_3_2_714"/>
      <w:r w:rsidRPr="00441BFF">
        <w:t>Table </w:t>
      </w:r>
      <w:bookmarkEnd w:id="2688"/>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689" w:name="_CRTable10_3_2_715"/>
      <w:r w:rsidRPr="00441BFF">
        <w:t>Table </w:t>
      </w:r>
      <w:bookmarkEnd w:id="2689"/>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690" w:name="_CRTable10_3_2_716"/>
      <w:r w:rsidRPr="0079391E">
        <w:t>Table </w:t>
      </w:r>
      <w:bookmarkEnd w:id="2690"/>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691" w:name="_CRTable10_3_2_717"/>
      <w:r w:rsidRPr="0079391E">
        <w:t>Table </w:t>
      </w:r>
      <w:bookmarkEnd w:id="2691"/>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692" w:name="_Toc20212476"/>
      <w:bookmarkStart w:id="2693" w:name="_Toc27731831"/>
      <w:bookmarkStart w:id="2694"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695" w:name="_CRTable10_3_2_718"/>
      <w:r w:rsidRPr="00E31D28">
        <w:lastRenderedPageBreak/>
        <w:t>Table </w:t>
      </w:r>
      <w:bookmarkEnd w:id="2695"/>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696" w:name="_CRTable10_3_2_719"/>
      <w:r w:rsidRPr="00E31D28">
        <w:t>Table </w:t>
      </w:r>
      <w:bookmarkEnd w:id="2696"/>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697" w:name="_Hlk42201249"/>
      <w:r>
        <w:t>allow-one-to-one-communication-from-any-user</w:t>
      </w:r>
      <w:bookmarkEnd w:id="2697"/>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698" w:name="_CRTable10_3_2_720"/>
      <w:r w:rsidRPr="00847E44">
        <w:t>Table </w:t>
      </w:r>
      <w:bookmarkEnd w:id="2698"/>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699" w:name="_CRTable10_3_2_721"/>
      <w:r>
        <w:t>Table </w:t>
      </w:r>
      <w:bookmarkEnd w:id="2699"/>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00" w:name="_CRTable10_3_2_722"/>
      <w:r>
        <w:t>Table </w:t>
      </w:r>
      <w:bookmarkEnd w:id="2700"/>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01" w:name="_CRTable10_3_2_723"/>
      <w:r>
        <w:t>Table </w:t>
      </w:r>
      <w:bookmarkEnd w:id="2701"/>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02" w:name="_CRTable10_3_2_724"/>
      <w:r>
        <w:t>Table </w:t>
      </w:r>
      <w:bookmarkEnd w:id="2702"/>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03" w:name="_CRTable10_3_2_725"/>
      <w:r>
        <w:t>Table </w:t>
      </w:r>
      <w:bookmarkEnd w:id="2703"/>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lastRenderedPageBreak/>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r w:rsidRPr="0079391E">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r w:rsidRPr="0079391E">
        <w:lastRenderedPageBreak/>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04" w:name="_CR10_3_2_8"/>
      <w:bookmarkStart w:id="2705" w:name="_Toc45214715"/>
      <w:bookmarkStart w:id="2706" w:name="_Toc51937854"/>
      <w:bookmarkStart w:id="2707" w:name="_Toc51938163"/>
      <w:bookmarkStart w:id="2708" w:name="_Toc92291350"/>
      <w:bookmarkStart w:id="2709" w:name="_Toc193391005"/>
      <w:bookmarkEnd w:id="2704"/>
      <w:r>
        <w:t>10.3</w:t>
      </w:r>
      <w:r w:rsidRPr="0045024E">
        <w:t>.2.8</w:t>
      </w:r>
      <w:r w:rsidRPr="0045024E">
        <w:tab/>
        <w:t>Naming Conventions</w:t>
      </w:r>
      <w:bookmarkEnd w:id="2692"/>
      <w:bookmarkEnd w:id="2693"/>
      <w:bookmarkEnd w:id="2694"/>
      <w:bookmarkEnd w:id="2705"/>
      <w:bookmarkEnd w:id="2706"/>
      <w:bookmarkEnd w:id="2707"/>
      <w:bookmarkEnd w:id="2708"/>
      <w:bookmarkEnd w:id="2709"/>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10" w:name="_CR10_3_2_9"/>
      <w:bookmarkStart w:id="2711" w:name="_Toc20212477"/>
      <w:bookmarkStart w:id="2712" w:name="_Toc27731832"/>
      <w:bookmarkStart w:id="2713" w:name="_Toc36127610"/>
      <w:bookmarkStart w:id="2714" w:name="_Toc45214716"/>
      <w:bookmarkStart w:id="2715" w:name="_Toc51937855"/>
      <w:bookmarkStart w:id="2716" w:name="_Toc51938164"/>
      <w:bookmarkStart w:id="2717" w:name="_Toc92291351"/>
      <w:bookmarkStart w:id="2718" w:name="_Toc193391006"/>
      <w:bookmarkEnd w:id="2710"/>
      <w:r>
        <w:t>10.3</w:t>
      </w:r>
      <w:r w:rsidRPr="0045024E">
        <w:t>.2.9</w:t>
      </w:r>
      <w:r w:rsidRPr="0045024E">
        <w:tab/>
        <w:t>Global documents</w:t>
      </w:r>
      <w:bookmarkEnd w:id="2711"/>
      <w:bookmarkEnd w:id="2712"/>
      <w:bookmarkEnd w:id="2713"/>
      <w:bookmarkEnd w:id="2714"/>
      <w:bookmarkEnd w:id="2715"/>
      <w:bookmarkEnd w:id="2716"/>
      <w:bookmarkEnd w:id="2717"/>
      <w:bookmarkEnd w:id="2718"/>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19" w:name="_CR10_3_2_10"/>
      <w:bookmarkStart w:id="2720" w:name="_Toc20212478"/>
      <w:bookmarkStart w:id="2721" w:name="_Toc27731833"/>
      <w:bookmarkStart w:id="2722" w:name="_Toc36127611"/>
      <w:bookmarkStart w:id="2723" w:name="_Toc45214717"/>
      <w:bookmarkStart w:id="2724" w:name="_Toc51937856"/>
      <w:bookmarkStart w:id="2725" w:name="_Toc51938165"/>
      <w:bookmarkStart w:id="2726" w:name="_Toc92291352"/>
      <w:bookmarkStart w:id="2727" w:name="_Toc193391007"/>
      <w:bookmarkEnd w:id="2719"/>
      <w:r>
        <w:lastRenderedPageBreak/>
        <w:t>10.3</w:t>
      </w:r>
      <w:r w:rsidRPr="0045024E">
        <w:t>.2.10</w:t>
      </w:r>
      <w:r w:rsidRPr="0045024E">
        <w:tab/>
        <w:t>Resource interdependencies</w:t>
      </w:r>
      <w:bookmarkEnd w:id="2720"/>
      <w:bookmarkEnd w:id="2721"/>
      <w:bookmarkEnd w:id="2722"/>
      <w:bookmarkEnd w:id="2723"/>
      <w:bookmarkEnd w:id="2724"/>
      <w:bookmarkEnd w:id="2725"/>
      <w:bookmarkEnd w:id="2726"/>
      <w:bookmarkEnd w:id="2727"/>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28" w:name="_CR10_3_2_11"/>
      <w:bookmarkStart w:id="2729" w:name="_Toc20212479"/>
      <w:bookmarkStart w:id="2730" w:name="_Toc27731834"/>
      <w:bookmarkStart w:id="2731" w:name="_Toc36127612"/>
      <w:bookmarkStart w:id="2732" w:name="_Toc45214718"/>
      <w:bookmarkStart w:id="2733" w:name="_Toc51937857"/>
      <w:bookmarkStart w:id="2734" w:name="_Toc51938166"/>
      <w:bookmarkStart w:id="2735" w:name="_Toc92291353"/>
      <w:bookmarkStart w:id="2736" w:name="_Toc193391008"/>
      <w:bookmarkEnd w:id="2728"/>
      <w:r>
        <w:t>10.3</w:t>
      </w:r>
      <w:r w:rsidRPr="0045024E">
        <w:t>.2.11</w:t>
      </w:r>
      <w:r w:rsidRPr="0045024E">
        <w:tab/>
      </w:r>
      <w:r>
        <w:t>Access Permissions</w:t>
      </w:r>
      <w:r w:rsidRPr="0045024E">
        <w:t xml:space="preserve"> Policies</w:t>
      </w:r>
      <w:bookmarkEnd w:id="2729"/>
      <w:bookmarkEnd w:id="2730"/>
      <w:bookmarkEnd w:id="2731"/>
      <w:bookmarkEnd w:id="2732"/>
      <w:bookmarkEnd w:id="2733"/>
      <w:bookmarkEnd w:id="2734"/>
      <w:bookmarkEnd w:id="2735"/>
      <w:bookmarkEnd w:id="2736"/>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37" w:name="_CR10_3_2_12"/>
      <w:bookmarkStart w:id="2738" w:name="_Toc20212480"/>
      <w:bookmarkStart w:id="2739" w:name="_Toc27731835"/>
      <w:bookmarkStart w:id="2740" w:name="_Toc36127613"/>
      <w:bookmarkStart w:id="2741" w:name="_Toc45214719"/>
      <w:bookmarkStart w:id="2742" w:name="_Toc51937858"/>
      <w:bookmarkStart w:id="2743" w:name="_Toc51938167"/>
      <w:bookmarkStart w:id="2744" w:name="_Toc92291354"/>
      <w:bookmarkStart w:id="2745" w:name="_Toc193391009"/>
      <w:bookmarkEnd w:id="2737"/>
      <w:r>
        <w:t>10.3</w:t>
      </w:r>
      <w:r w:rsidRPr="0045024E">
        <w:t>.2.12</w:t>
      </w:r>
      <w:r w:rsidRPr="0045024E">
        <w:tab/>
        <w:t>Subscription to Changes</w:t>
      </w:r>
      <w:bookmarkEnd w:id="2738"/>
      <w:bookmarkEnd w:id="2739"/>
      <w:bookmarkEnd w:id="2740"/>
      <w:bookmarkEnd w:id="2741"/>
      <w:bookmarkEnd w:id="2742"/>
      <w:bookmarkEnd w:id="2743"/>
      <w:bookmarkEnd w:id="2744"/>
      <w:bookmarkEnd w:id="274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746" w:name="_CR10_4"/>
      <w:bookmarkStart w:id="2747" w:name="_Toc20212481"/>
      <w:bookmarkStart w:id="2748" w:name="_Toc27731836"/>
      <w:bookmarkStart w:id="2749" w:name="_Toc36127614"/>
      <w:bookmarkStart w:id="2750" w:name="_Toc45214720"/>
      <w:bookmarkStart w:id="2751" w:name="_Toc51937859"/>
      <w:bookmarkStart w:id="2752" w:name="_Toc51938168"/>
      <w:bookmarkStart w:id="2753" w:name="_Toc92291355"/>
      <w:bookmarkStart w:id="2754" w:name="_Toc193391010"/>
      <w:bookmarkEnd w:id="2746"/>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47"/>
      <w:bookmarkEnd w:id="2748"/>
      <w:bookmarkEnd w:id="2749"/>
      <w:bookmarkEnd w:id="2750"/>
      <w:bookmarkEnd w:id="2751"/>
      <w:bookmarkEnd w:id="2752"/>
      <w:bookmarkEnd w:id="2753"/>
      <w:bookmarkEnd w:id="2754"/>
    </w:p>
    <w:p w14:paraId="2D09A615" w14:textId="77777777" w:rsidR="00C367E9" w:rsidRPr="00986001" w:rsidRDefault="00C367E9" w:rsidP="00C367E9">
      <w:pPr>
        <w:pStyle w:val="Heading3"/>
      </w:pPr>
      <w:bookmarkStart w:id="2755" w:name="_CR10_4_1"/>
      <w:bookmarkStart w:id="2756" w:name="_Toc20212482"/>
      <w:bookmarkStart w:id="2757" w:name="_Toc27731837"/>
      <w:bookmarkStart w:id="2758" w:name="_Toc36127615"/>
      <w:bookmarkStart w:id="2759" w:name="_Toc45214721"/>
      <w:bookmarkStart w:id="2760" w:name="_Toc51937860"/>
      <w:bookmarkStart w:id="2761" w:name="_Toc51938169"/>
      <w:bookmarkStart w:id="2762" w:name="_Toc92291356"/>
      <w:bookmarkStart w:id="2763" w:name="_Toc193391011"/>
      <w:bookmarkEnd w:id="2755"/>
      <w:r>
        <w:t>10.4.1</w:t>
      </w:r>
      <w:r>
        <w:tab/>
        <w:t>General</w:t>
      </w:r>
      <w:bookmarkEnd w:id="2756"/>
      <w:bookmarkEnd w:id="2757"/>
      <w:bookmarkEnd w:id="2758"/>
      <w:bookmarkEnd w:id="2759"/>
      <w:bookmarkEnd w:id="2760"/>
      <w:bookmarkEnd w:id="2761"/>
      <w:bookmarkEnd w:id="2762"/>
      <w:bookmarkEnd w:id="2763"/>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64" w:name="_CR10_4_2"/>
      <w:bookmarkStart w:id="2765" w:name="_Toc20212483"/>
      <w:bookmarkStart w:id="2766" w:name="_Toc27731838"/>
      <w:bookmarkStart w:id="2767" w:name="_Toc36127616"/>
      <w:bookmarkStart w:id="2768" w:name="_Toc45214722"/>
      <w:bookmarkStart w:id="2769" w:name="_Toc51937861"/>
      <w:bookmarkStart w:id="2770" w:name="_Toc51938170"/>
      <w:bookmarkStart w:id="2771" w:name="_Toc92291357"/>
      <w:bookmarkStart w:id="2772" w:name="_Toc193391012"/>
      <w:bookmarkEnd w:id="2764"/>
      <w:r>
        <w:t>10.4.2</w:t>
      </w:r>
      <w:r>
        <w:tab/>
        <w:t>C</w:t>
      </w:r>
      <w:r w:rsidRPr="00986001">
        <w:t>oding</w:t>
      </w:r>
      <w:bookmarkEnd w:id="2765"/>
      <w:bookmarkEnd w:id="2766"/>
      <w:bookmarkEnd w:id="2767"/>
      <w:bookmarkEnd w:id="2768"/>
      <w:bookmarkEnd w:id="2769"/>
      <w:bookmarkEnd w:id="2770"/>
      <w:bookmarkEnd w:id="2771"/>
      <w:bookmarkEnd w:id="2772"/>
    </w:p>
    <w:p w14:paraId="036910A1" w14:textId="77777777" w:rsidR="00C367E9" w:rsidRPr="0019247C" w:rsidRDefault="00C367E9" w:rsidP="00C367E9">
      <w:pPr>
        <w:pStyle w:val="Heading4"/>
      </w:pPr>
      <w:bookmarkStart w:id="2773" w:name="_CR10_4_2_1"/>
      <w:bookmarkStart w:id="2774" w:name="_Toc20212484"/>
      <w:bookmarkStart w:id="2775" w:name="_Toc27731839"/>
      <w:bookmarkStart w:id="2776" w:name="_Toc36127617"/>
      <w:bookmarkStart w:id="2777" w:name="_Toc45214723"/>
      <w:bookmarkStart w:id="2778" w:name="_Toc51937862"/>
      <w:bookmarkStart w:id="2779" w:name="_Toc51938171"/>
      <w:bookmarkStart w:id="2780" w:name="_Toc92291358"/>
      <w:bookmarkStart w:id="2781" w:name="_Toc193391013"/>
      <w:bookmarkEnd w:id="2773"/>
      <w:r>
        <w:t>10.4.2.1</w:t>
      </w:r>
      <w:r>
        <w:tab/>
        <w:t>Structure</w:t>
      </w:r>
      <w:bookmarkEnd w:id="2774"/>
      <w:bookmarkEnd w:id="2775"/>
      <w:bookmarkEnd w:id="2776"/>
      <w:bookmarkEnd w:id="2777"/>
      <w:bookmarkEnd w:id="2778"/>
      <w:bookmarkEnd w:id="2779"/>
      <w:bookmarkEnd w:id="2780"/>
      <w:bookmarkEnd w:id="2781"/>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82" w:name="_Toc20212485"/>
      <w:bookmarkStart w:id="2783" w:name="_Toc27731840"/>
      <w:bookmarkStart w:id="2784" w:name="_Toc36127618"/>
      <w:bookmarkStart w:id="2785" w:name="_Toc45214724"/>
      <w:bookmarkStart w:id="2786" w:name="_Toc51937863"/>
      <w:bookmarkStart w:id="2787" w:name="_Toc51938172"/>
      <w:bookmarkStart w:id="2788"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789" w:name="_CR10_4_2_2"/>
      <w:bookmarkStart w:id="2790" w:name="_Toc193391014"/>
      <w:bookmarkEnd w:id="2789"/>
      <w:r>
        <w:t>10.4.2.2</w:t>
      </w:r>
      <w:r w:rsidRPr="00016A64">
        <w:tab/>
      </w:r>
      <w:r>
        <w:t>Application Unique ID</w:t>
      </w:r>
      <w:bookmarkEnd w:id="2782"/>
      <w:bookmarkEnd w:id="2783"/>
      <w:bookmarkEnd w:id="2784"/>
      <w:bookmarkEnd w:id="2785"/>
      <w:bookmarkEnd w:id="2786"/>
      <w:bookmarkEnd w:id="2787"/>
      <w:bookmarkEnd w:id="2788"/>
      <w:bookmarkEnd w:id="2790"/>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791" w:name="_CR10_4_2_3"/>
      <w:bookmarkStart w:id="2792" w:name="_Toc20212486"/>
      <w:bookmarkStart w:id="2793" w:name="_Toc27731841"/>
      <w:bookmarkStart w:id="2794" w:name="_Toc36127619"/>
      <w:bookmarkStart w:id="2795" w:name="_Toc45214725"/>
      <w:bookmarkStart w:id="2796" w:name="_Toc51937864"/>
      <w:bookmarkStart w:id="2797" w:name="_Toc51938173"/>
      <w:bookmarkStart w:id="2798" w:name="_Toc92291360"/>
      <w:bookmarkStart w:id="2799" w:name="_Toc193391015"/>
      <w:bookmarkEnd w:id="2791"/>
      <w:r>
        <w:t>10.4</w:t>
      </w:r>
      <w:r w:rsidRPr="00345011">
        <w:t>.2.</w:t>
      </w:r>
      <w:r>
        <w:t>3</w:t>
      </w:r>
      <w:r w:rsidRPr="00345011">
        <w:tab/>
      </w:r>
      <w:r>
        <w:t>XML Schema</w:t>
      </w:r>
      <w:bookmarkEnd w:id="2792"/>
      <w:bookmarkEnd w:id="2793"/>
      <w:bookmarkEnd w:id="2794"/>
      <w:bookmarkEnd w:id="2795"/>
      <w:bookmarkEnd w:id="2796"/>
      <w:bookmarkEnd w:id="2797"/>
      <w:bookmarkEnd w:id="2798"/>
      <w:bookmarkEnd w:id="2799"/>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00"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00"/>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lastRenderedPageBreak/>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lastRenderedPageBreak/>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lastRenderedPageBreak/>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01330AC6" w:rsidR="00330267" w:rsidRDefault="00330267" w:rsidP="00330267">
      <w:pPr>
        <w:pStyle w:val="PL"/>
      </w:pPr>
      <w:r>
        <w:t xml:space="preserve">  &lt;xs:element name="adhoc-group-data-comn" type="mcdatasc:adhoc-group-comnType"/&gt;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801" w:name="_CR10_4_2_4"/>
      <w:bookmarkStart w:id="2802" w:name="_Toc20212487"/>
      <w:bookmarkStart w:id="2803" w:name="_Toc27731842"/>
      <w:bookmarkStart w:id="2804" w:name="_Toc36127620"/>
      <w:bookmarkStart w:id="2805" w:name="_Toc45214726"/>
      <w:bookmarkStart w:id="2806" w:name="_Toc51937865"/>
      <w:bookmarkStart w:id="2807" w:name="_Toc51938174"/>
      <w:bookmarkStart w:id="2808" w:name="_Toc92291361"/>
      <w:bookmarkStart w:id="2809" w:name="_Toc193391016"/>
      <w:bookmarkEnd w:id="2801"/>
      <w:r>
        <w:t>10.4.2.4</w:t>
      </w:r>
      <w:r>
        <w:tab/>
        <w:t>Default Document Namespace</w:t>
      </w:r>
      <w:bookmarkEnd w:id="2802"/>
      <w:bookmarkEnd w:id="2803"/>
      <w:bookmarkEnd w:id="2804"/>
      <w:bookmarkEnd w:id="2805"/>
      <w:bookmarkEnd w:id="2806"/>
      <w:bookmarkEnd w:id="2807"/>
      <w:bookmarkEnd w:id="2808"/>
      <w:bookmarkEnd w:id="2809"/>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10" w:name="_CR10_4_2_5"/>
      <w:bookmarkStart w:id="2811" w:name="_Toc20212488"/>
      <w:bookmarkStart w:id="2812" w:name="_Toc27731843"/>
      <w:bookmarkStart w:id="2813" w:name="_Toc36127621"/>
      <w:bookmarkStart w:id="2814" w:name="_Toc45214727"/>
      <w:bookmarkStart w:id="2815" w:name="_Toc51937866"/>
      <w:bookmarkStart w:id="2816" w:name="_Toc51938175"/>
      <w:bookmarkStart w:id="2817" w:name="_Toc92291362"/>
      <w:bookmarkStart w:id="2818" w:name="_Toc193391017"/>
      <w:bookmarkEnd w:id="2810"/>
      <w:r>
        <w:t>10.4.2.5</w:t>
      </w:r>
      <w:r>
        <w:tab/>
        <w:t>MIME type</w:t>
      </w:r>
      <w:bookmarkEnd w:id="2811"/>
      <w:bookmarkEnd w:id="2812"/>
      <w:bookmarkEnd w:id="2813"/>
      <w:bookmarkEnd w:id="2814"/>
      <w:bookmarkEnd w:id="2815"/>
      <w:bookmarkEnd w:id="2816"/>
      <w:bookmarkEnd w:id="2817"/>
      <w:bookmarkEnd w:id="2818"/>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19" w:name="_CR10_4_2_6"/>
      <w:bookmarkStart w:id="2820" w:name="_Toc20212489"/>
      <w:bookmarkStart w:id="2821" w:name="_Toc27731844"/>
      <w:bookmarkStart w:id="2822" w:name="_Toc36127622"/>
      <w:bookmarkStart w:id="2823" w:name="_Toc45214728"/>
      <w:bookmarkStart w:id="2824" w:name="_Toc51937867"/>
      <w:bookmarkStart w:id="2825" w:name="_Toc51938176"/>
      <w:bookmarkStart w:id="2826" w:name="_Toc92291363"/>
      <w:bookmarkStart w:id="2827" w:name="_Toc193391018"/>
      <w:bookmarkEnd w:id="2819"/>
      <w:r>
        <w:lastRenderedPageBreak/>
        <w:t>10.4.2.6</w:t>
      </w:r>
      <w:r>
        <w:tab/>
        <w:t>Validation Constraints</w:t>
      </w:r>
      <w:bookmarkEnd w:id="2820"/>
      <w:bookmarkEnd w:id="2821"/>
      <w:bookmarkEnd w:id="2822"/>
      <w:bookmarkEnd w:id="2823"/>
      <w:bookmarkEnd w:id="2824"/>
      <w:bookmarkEnd w:id="2825"/>
      <w:bookmarkEnd w:id="2826"/>
      <w:bookmarkEnd w:id="282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lastRenderedPageBreak/>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28" w:name="_CR10_4_2_7"/>
      <w:bookmarkStart w:id="2829" w:name="_Toc20212490"/>
      <w:bookmarkStart w:id="2830" w:name="_Toc27731845"/>
      <w:bookmarkStart w:id="2831" w:name="_Toc36127623"/>
      <w:bookmarkStart w:id="2832" w:name="_Toc45214729"/>
      <w:bookmarkStart w:id="2833" w:name="_Toc51937868"/>
      <w:bookmarkStart w:id="2834" w:name="_Toc51938177"/>
      <w:bookmarkStart w:id="2835" w:name="_Toc92291364"/>
      <w:bookmarkStart w:id="2836" w:name="_Toc193391019"/>
      <w:bookmarkEnd w:id="2828"/>
      <w:r>
        <w:t>10.4.2.7</w:t>
      </w:r>
      <w:r w:rsidRPr="00345011">
        <w:tab/>
        <w:t>Data Semantics</w:t>
      </w:r>
      <w:bookmarkEnd w:id="2829"/>
      <w:bookmarkEnd w:id="2830"/>
      <w:bookmarkEnd w:id="2831"/>
      <w:bookmarkEnd w:id="2832"/>
      <w:bookmarkEnd w:id="2833"/>
      <w:bookmarkEnd w:id="2834"/>
      <w:bookmarkEnd w:id="2835"/>
      <w:bookmarkEnd w:id="283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lastRenderedPageBreak/>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37" w:name="_CR10_4_2_8"/>
      <w:bookmarkStart w:id="2838" w:name="_Toc20212491"/>
      <w:bookmarkStart w:id="2839" w:name="_Toc27731846"/>
      <w:bookmarkStart w:id="2840" w:name="_Toc36127624"/>
      <w:bookmarkStart w:id="2841" w:name="_Toc45214730"/>
      <w:bookmarkStart w:id="2842" w:name="_Toc51937869"/>
      <w:bookmarkStart w:id="2843" w:name="_Toc51938178"/>
      <w:bookmarkStart w:id="2844" w:name="_Toc92291365"/>
      <w:bookmarkStart w:id="2845" w:name="_Toc193391020"/>
      <w:bookmarkEnd w:id="2837"/>
      <w:r>
        <w:t>10.4.2.8</w:t>
      </w:r>
      <w:r>
        <w:tab/>
        <w:t>Naming Conventions</w:t>
      </w:r>
      <w:bookmarkEnd w:id="2838"/>
      <w:bookmarkEnd w:id="2839"/>
      <w:bookmarkEnd w:id="2840"/>
      <w:bookmarkEnd w:id="2841"/>
      <w:bookmarkEnd w:id="2842"/>
      <w:bookmarkEnd w:id="2843"/>
      <w:bookmarkEnd w:id="2844"/>
      <w:bookmarkEnd w:id="2845"/>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46" w:name="_CR10_4_2_9"/>
      <w:bookmarkStart w:id="2847" w:name="_Toc20212492"/>
      <w:bookmarkStart w:id="2848" w:name="_Toc27731847"/>
      <w:bookmarkStart w:id="2849" w:name="_Toc36127625"/>
      <w:bookmarkStart w:id="2850" w:name="_Toc45214731"/>
      <w:bookmarkStart w:id="2851" w:name="_Toc51937870"/>
      <w:bookmarkStart w:id="2852" w:name="_Toc51938179"/>
      <w:bookmarkStart w:id="2853" w:name="_Toc92291366"/>
      <w:bookmarkStart w:id="2854" w:name="_Toc193391021"/>
      <w:bookmarkEnd w:id="2846"/>
      <w:r>
        <w:t>10.4.2.9</w:t>
      </w:r>
      <w:r>
        <w:tab/>
        <w:t>Global documents</w:t>
      </w:r>
      <w:bookmarkEnd w:id="2847"/>
      <w:bookmarkEnd w:id="2848"/>
      <w:bookmarkEnd w:id="2849"/>
      <w:bookmarkEnd w:id="2850"/>
      <w:bookmarkEnd w:id="2851"/>
      <w:bookmarkEnd w:id="2852"/>
      <w:bookmarkEnd w:id="2853"/>
      <w:bookmarkEnd w:id="2854"/>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55" w:name="_CR10_4_2_10"/>
      <w:bookmarkStart w:id="2856" w:name="_Toc20212493"/>
      <w:bookmarkStart w:id="2857" w:name="_Toc27731848"/>
      <w:bookmarkStart w:id="2858" w:name="_Toc36127626"/>
      <w:bookmarkStart w:id="2859" w:name="_Toc45214732"/>
      <w:bookmarkStart w:id="2860" w:name="_Toc51937871"/>
      <w:bookmarkStart w:id="2861" w:name="_Toc51938180"/>
      <w:bookmarkStart w:id="2862" w:name="_Toc92291367"/>
      <w:bookmarkStart w:id="2863" w:name="_Toc193391022"/>
      <w:bookmarkEnd w:id="2855"/>
      <w:r>
        <w:t>10.4.2.10</w:t>
      </w:r>
      <w:r>
        <w:tab/>
        <w:t>Resource interdependencies</w:t>
      </w:r>
      <w:bookmarkEnd w:id="2856"/>
      <w:bookmarkEnd w:id="2857"/>
      <w:bookmarkEnd w:id="2858"/>
      <w:bookmarkEnd w:id="2859"/>
      <w:bookmarkEnd w:id="2860"/>
      <w:bookmarkEnd w:id="2861"/>
      <w:bookmarkEnd w:id="2862"/>
      <w:bookmarkEnd w:id="2863"/>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64" w:name="_CR10_4_2_11"/>
      <w:bookmarkStart w:id="2865" w:name="_Toc20212494"/>
      <w:bookmarkStart w:id="2866" w:name="_Toc27731849"/>
      <w:bookmarkStart w:id="2867" w:name="_Toc36127627"/>
      <w:bookmarkStart w:id="2868" w:name="_Toc45214733"/>
      <w:bookmarkStart w:id="2869" w:name="_Toc51937872"/>
      <w:bookmarkStart w:id="2870" w:name="_Toc51938181"/>
      <w:bookmarkStart w:id="2871" w:name="_Toc92291368"/>
      <w:bookmarkStart w:id="2872" w:name="_Toc193391023"/>
      <w:bookmarkEnd w:id="2864"/>
      <w:r>
        <w:lastRenderedPageBreak/>
        <w:t>10.4.2.11</w:t>
      </w:r>
      <w:r>
        <w:tab/>
        <w:t>Authorization Policies</w:t>
      </w:r>
      <w:bookmarkEnd w:id="2865"/>
      <w:bookmarkEnd w:id="2866"/>
      <w:bookmarkEnd w:id="2867"/>
      <w:bookmarkEnd w:id="2868"/>
      <w:bookmarkEnd w:id="2869"/>
      <w:bookmarkEnd w:id="2870"/>
      <w:bookmarkEnd w:id="2871"/>
      <w:bookmarkEnd w:id="2872"/>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73" w:name="_CR10_4_2_12"/>
      <w:bookmarkStart w:id="2874" w:name="_Toc20212495"/>
      <w:bookmarkStart w:id="2875" w:name="_Toc27731850"/>
      <w:bookmarkStart w:id="2876" w:name="_Toc36127628"/>
      <w:bookmarkStart w:id="2877" w:name="_Toc45214734"/>
      <w:bookmarkStart w:id="2878" w:name="_Toc51937873"/>
      <w:bookmarkStart w:id="2879" w:name="_Toc51938182"/>
      <w:bookmarkStart w:id="2880" w:name="_Toc92291369"/>
      <w:bookmarkStart w:id="2881" w:name="_Toc193391024"/>
      <w:bookmarkEnd w:id="2873"/>
      <w:r>
        <w:t>10.4.2.12</w:t>
      </w:r>
      <w:r>
        <w:tab/>
        <w:t>Subscription to Changes</w:t>
      </w:r>
      <w:bookmarkEnd w:id="2874"/>
      <w:bookmarkEnd w:id="2875"/>
      <w:bookmarkEnd w:id="2876"/>
      <w:bookmarkEnd w:id="2877"/>
      <w:bookmarkEnd w:id="2878"/>
      <w:bookmarkEnd w:id="2879"/>
      <w:bookmarkEnd w:id="2880"/>
      <w:bookmarkEnd w:id="2881"/>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882" w:name="_CRAnnexAinformative"/>
      <w:bookmarkEnd w:id="2882"/>
      <w:r w:rsidRPr="00986001">
        <w:br w:type="page"/>
      </w:r>
      <w:bookmarkStart w:id="2883" w:name="_Toc20212496"/>
      <w:bookmarkStart w:id="2884" w:name="_Toc27731851"/>
      <w:bookmarkStart w:id="2885" w:name="_Toc36127629"/>
      <w:bookmarkStart w:id="2886" w:name="_Toc45214735"/>
      <w:bookmarkStart w:id="2887" w:name="_Toc51937874"/>
      <w:bookmarkStart w:id="2888" w:name="_Toc51938183"/>
      <w:bookmarkStart w:id="2889" w:name="_Toc92291370"/>
      <w:bookmarkStart w:id="2890" w:name="_Toc193391025"/>
      <w:r w:rsidRPr="00986001">
        <w:lastRenderedPageBreak/>
        <w:t>Annex A (informative):</w:t>
      </w:r>
      <w:r w:rsidRPr="00986001">
        <w:br/>
        <w:t>Signalling flows</w:t>
      </w:r>
      <w:bookmarkEnd w:id="2883"/>
      <w:bookmarkEnd w:id="2884"/>
      <w:bookmarkEnd w:id="2885"/>
      <w:bookmarkEnd w:id="2886"/>
      <w:bookmarkEnd w:id="2887"/>
      <w:bookmarkEnd w:id="2888"/>
      <w:bookmarkEnd w:id="2889"/>
      <w:bookmarkEnd w:id="2890"/>
    </w:p>
    <w:p w14:paraId="4F6D59CD" w14:textId="77777777" w:rsidR="00C367E9" w:rsidRDefault="00C367E9" w:rsidP="00056BBA">
      <w:pPr>
        <w:pStyle w:val="Heading2"/>
      </w:pPr>
      <w:bookmarkStart w:id="2891" w:name="_CRA_1"/>
      <w:bookmarkStart w:id="2892" w:name="_Toc20212497"/>
      <w:bookmarkStart w:id="2893" w:name="_Toc27731852"/>
      <w:bookmarkStart w:id="2894" w:name="_Toc36127630"/>
      <w:bookmarkStart w:id="2895" w:name="_Toc45214736"/>
      <w:bookmarkStart w:id="2896" w:name="_Toc51937875"/>
      <w:bookmarkStart w:id="2897" w:name="_Toc51938184"/>
      <w:bookmarkStart w:id="2898" w:name="_Toc92291371"/>
      <w:bookmarkStart w:id="2899" w:name="MCCQCTEMPBM_00000053"/>
      <w:bookmarkStart w:id="2900" w:name="_Toc193391026"/>
      <w:bookmarkEnd w:id="1147"/>
      <w:bookmarkEnd w:id="2891"/>
      <w:r>
        <w:t>A.1</w:t>
      </w:r>
      <w:r>
        <w:tab/>
        <w:t>Scope of signalling flows</w:t>
      </w:r>
      <w:bookmarkEnd w:id="2892"/>
      <w:bookmarkEnd w:id="2893"/>
      <w:bookmarkEnd w:id="2894"/>
      <w:bookmarkEnd w:id="2895"/>
      <w:bookmarkEnd w:id="2896"/>
      <w:bookmarkEnd w:id="2897"/>
      <w:bookmarkEnd w:id="2898"/>
      <w:bookmarkEnd w:id="2900"/>
    </w:p>
    <w:bookmarkEnd w:id="2899"/>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01" w:name="_CRA_2"/>
      <w:bookmarkStart w:id="2902" w:name="_Toc20212498"/>
      <w:bookmarkStart w:id="2903" w:name="_Toc27731853"/>
      <w:bookmarkStart w:id="2904" w:name="_Toc36127631"/>
      <w:bookmarkStart w:id="2905" w:name="_Toc45214737"/>
      <w:bookmarkStart w:id="2906" w:name="_Toc51937876"/>
      <w:bookmarkStart w:id="2907" w:name="_Toc51938185"/>
      <w:bookmarkStart w:id="2908" w:name="_Toc92291372"/>
      <w:bookmarkStart w:id="2909" w:name="_Toc193391027"/>
      <w:bookmarkEnd w:id="2901"/>
      <w:r>
        <w:t>A.2</w:t>
      </w:r>
      <w:r>
        <w:tab/>
        <w:t>Signalling flows for MCPTT user profile configuration document creation</w:t>
      </w:r>
      <w:bookmarkEnd w:id="2902"/>
      <w:bookmarkEnd w:id="2903"/>
      <w:bookmarkEnd w:id="2904"/>
      <w:bookmarkEnd w:id="2905"/>
      <w:bookmarkEnd w:id="2906"/>
      <w:bookmarkEnd w:id="2907"/>
      <w:bookmarkEnd w:id="2908"/>
      <w:bookmarkEnd w:id="2909"/>
    </w:p>
    <w:p w14:paraId="3CB270D4" w14:textId="77777777" w:rsidR="00C367E9" w:rsidRDefault="00C367E9" w:rsidP="00056BBA">
      <w:pPr>
        <w:pStyle w:val="Heading3"/>
      </w:pPr>
      <w:bookmarkStart w:id="2910" w:name="_CRA_2_1"/>
      <w:bookmarkStart w:id="2911" w:name="_Toc20212499"/>
      <w:bookmarkStart w:id="2912" w:name="_Toc27731854"/>
      <w:bookmarkStart w:id="2913" w:name="_Toc36127632"/>
      <w:bookmarkStart w:id="2914" w:name="_Toc45214738"/>
      <w:bookmarkStart w:id="2915" w:name="_Toc51937877"/>
      <w:bookmarkStart w:id="2916" w:name="_Toc51938186"/>
      <w:bookmarkStart w:id="2917" w:name="_Toc92291373"/>
      <w:bookmarkStart w:id="2918" w:name="_Toc193391028"/>
      <w:bookmarkEnd w:id="2910"/>
      <w:r>
        <w:t>A.2.1</w:t>
      </w:r>
      <w:r>
        <w:tab/>
        <w:t>CMC creating a MCPTT user profile configuration document on behalf of MCPTT user</w:t>
      </w:r>
      <w:bookmarkEnd w:id="2911"/>
      <w:bookmarkEnd w:id="2912"/>
      <w:bookmarkEnd w:id="2913"/>
      <w:bookmarkEnd w:id="2914"/>
      <w:bookmarkEnd w:id="2915"/>
      <w:bookmarkEnd w:id="2916"/>
      <w:bookmarkEnd w:id="2917"/>
      <w:bookmarkEnd w:id="2918"/>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19" w:name="_MON_1530414541"/>
    <w:bookmarkEnd w:id="2919"/>
    <w:p w14:paraId="2BBF71BD" w14:textId="77777777" w:rsidR="00C367E9" w:rsidRDefault="00C367E9" w:rsidP="00C367E9">
      <w:pPr>
        <w:pStyle w:val="TH"/>
      </w:pPr>
      <w:r>
        <w:object w:dxaOrig="5415" w:dyaOrig="3150" w14:anchorId="21D91F45">
          <v:shape id="_x0000_i1028" type="#_x0000_t75" style="width:273.4pt;height:158.6pt" o:ole="">
            <v:imagedata r:id="rId34" o:title=""/>
          </v:shape>
          <o:OLEObject Type="Embed" ProgID="Visio.Drawing.11" ShapeID="_x0000_i1028" DrawAspect="Content" ObjectID="_1804003532" r:id="rId35"/>
        </w:object>
      </w:r>
    </w:p>
    <w:p w14:paraId="6A7B1E39" w14:textId="77777777" w:rsidR="00C367E9" w:rsidRDefault="00C367E9" w:rsidP="00C367E9">
      <w:pPr>
        <w:pStyle w:val="TF"/>
      </w:pPr>
      <w:bookmarkStart w:id="2920" w:name="_CRFigureA_2_11"/>
      <w:r>
        <w:t>Figure </w:t>
      </w:r>
      <w:bookmarkEnd w:id="2920"/>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21" w:name="_CRTableA_2_11"/>
      <w:r>
        <w:t>Table </w:t>
      </w:r>
      <w:bookmarkEnd w:id="2921"/>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22" w:name="_CRA_2_2"/>
      <w:bookmarkStart w:id="2923" w:name="_Toc20212500"/>
      <w:bookmarkStart w:id="2924" w:name="_Toc27731855"/>
      <w:bookmarkStart w:id="2925" w:name="_Toc36127633"/>
      <w:bookmarkStart w:id="2926" w:name="_Toc45214739"/>
      <w:bookmarkStart w:id="2927" w:name="_Toc51937878"/>
      <w:bookmarkStart w:id="2928" w:name="_Toc51938187"/>
      <w:bookmarkStart w:id="2929" w:name="_Toc92291374"/>
      <w:bookmarkStart w:id="2930" w:name="_Toc193391029"/>
      <w:bookmarkEnd w:id="2922"/>
      <w:r>
        <w:t>A.2.2</w:t>
      </w:r>
      <w:r>
        <w:tab/>
        <w:t>CMC subscribing to and obtaining MCPTT configuration documents</w:t>
      </w:r>
      <w:bookmarkEnd w:id="2923"/>
      <w:bookmarkEnd w:id="2924"/>
      <w:bookmarkEnd w:id="2925"/>
      <w:bookmarkEnd w:id="2926"/>
      <w:bookmarkEnd w:id="2927"/>
      <w:bookmarkEnd w:id="2928"/>
      <w:bookmarkEnd w:id="2929"/>
      <w:bookmarkEnd w:id="2930"/>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6pt;height:346.8pt" o:ole="">
            <v:imagedata r:id="rId49" o:title=""/>
          </v:shape>
          <o:OLEObject Type="Embed" ProgID="Visio.Drawing.11" ShapeID="_x0000_i1029" DrawAspect="Content" ObjectID="_1804003533" r:id="rId50"/>
        </w:object>
      </w:r>
    </w:p>
    <w:p w14:paraId="4E0F2E40" w14:textId="77777777" w:rsidR="00C367E9" w:rsidRPr="005D03CA" w:rsidRDefault="00C367E9" w:rsidP="00C367E9">
      <w:pPr>
        <w:pStyle w:val="TF"/>
      </w:pPr>
      <w:bookmarkStart w:id="2931" w:name="_CRFigureA_2_21"/>
      <w:r w:rsidRPr="005D03CA">
        <w:t>Figure </w:t>
      </w:r>
      <w:bookmarkEnd w:id="2931"/>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32" w:name="_CRTableA_2_21"/>
      <w:r w:rsidRPr="006161E3">
        <w:t>Table </w:t>
      </w:r>
      <w:bookmarkEnd w:id="2932"/>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933" w:name="MCCQCTEMPBM_00000035"/>
      <w:r w:rsidRPr="00F2211A">
        <w:rPr>
          <w:rFonts w:cs="Courier New"/>
          <w:szCs w:val="16"/>
          <w:lang w:val="en-US"/>
        </w:rPr>
        <w:t>urn:3gpp:ns:mcpttInfo:1.0</w:t>
      </w:r>
      <w:bookmarkEnd w:id="2933"/>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4" w:name="MCCQCTEMPBM_00000036"/>
      <w:r w:rsidRPr="00F2211A">
        <w:rPr>
          <w:rFonts w:cs="Courier New"/>
          <w:szCs w:val="16"/>
          <w:lang w:val="en-US"/>
        </w:rPr>
        <w:t>mcptt-Params&gt;</w:t>
      </w:r>
      <w:bookmarkEnd w:id="2934"/>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5" w:name="MCCQCTEMPBM_00000037"/>
      <w:r w:rsidRPr="00F2211A">
        <w:rPr>
          <w:rFonts w:cs="Courier New"/>
          <w:szCs w:val="16"/>
          <w:lang w:val="en-US"/>
        </w:rPr>
        <w:t xml:space="preserve">mcptt-access-token&gt; </w:t>
      </w:r>
      <w:bookmarkEnd w:id="2935"/>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936"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936"/>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937" w:name="MCCQCTEMPBM_00000039"/>
      <w:r w:rsidRPr="00061C8A">
        <w:rPr>
          <w:rFonts w:cs="Courier New"/>
          <w:szCs w:val="16"/>
          <w:lang w:val="en-US"/>
        </w:rPr>
        <w:t>mcptt-Params</w:t>
      </w:r>
      <w:bookmarkEnd w:id="2937"/>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38" w:name="_CRTableA_2_22SIPSUBSCRIBErequestSIPcor"/>
      <w:r w:rsidRPr="006161E3">
        <w:t>Table </w:t>
      </w:r>
      <w:bookmarkEnd w:id="2938"/>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39"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39"/>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0"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0"/>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41" w:name="_CRTableA_2_24"/>
      <w:r w:rsidRPr="006161E3">
        <w:lastRenderedPageBreak/>
        <w:t>Table </w:t>
      </w:r>
      <w:bookmarkEnd w:id="2941"/>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42"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42"/>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2943" w:name="_CRTableA_2_25"/>
      <w:r w:rsidRPr="006161E3">
        <w:t>Table </w:t>
      </w:r>
      <w:bookmarkEnd w:id="2943"/>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44"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44"/>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5"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5"/>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946" w:name="MCCQCTEMPBM_00000045"/>
    </w:p>
    <w:bookmarkEnd w:id="2946"/>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47" w:name="_CRTableA_2_28"/>
      <w:r w:rsidRPr="006161E3">
        <w:t>Table </w:t>
      </w:r>
      <w:bookmarkEnd w:id="2947"/>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48" w:name="_CRTableA_2_29"/>
      <w:r w:rsidRPr="006161E3">
        <w:t>Table </w:t>
      </w:r>
      <w:bookmarkEnd w:id="2948"/>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49" w:name="_CRTableA_2_210"/>
      <w:r w:rsidRPr="006161E3">
        <w:t>Table </w:t>
      </w:r>
      <w:bookmarkEnd w:id="2949"/>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50"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50"/>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51" w:name="_CRTableA_2_211"/>
      <w:r w:rsidRPr="004F68BB">
        <w:t>Table </w:t>
      </w:r>
      <w:bookmarkEnd w:id="2951"/>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52" w:name="_CRTableA_2_212"/>
      <w:r w:rsidRPr="008059A8">
        <w:t>Table </w:t>
      </w:r>
      <w:bookmarkEnd w:id="2952"/>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53" w:name="_CRTableA_2_213"/>
      <w:r w:rsidRPr="003C7F94">
        <w:t>Table </w:t>
      </w:r>
      <w:bookmarkEnd w:id="2953"/>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54" w:name="_CRTableA_2_214"/>
      <w:r w:rsidRPr="00D622CF">
        <w:t>Table </w:t>
      </w:r>
      <w:bookmarkEnd w:id="2954"/>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55" w:name="_CRTableA_2_215"/>
      <w:r w:rsidRPr="00D622CF">
        <w:t>Table </w:t>
      </w:r>
      <w:bookmarkEnd w:id="2955"/>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56" w:name="_CRTableA_2_216"/>
      <w:r w:rsidRPr="00D622CF">
        <w:t>Table </w:t>
      </w:r>
      <w:bookmarkEnd w:id="2956"/>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lastRenderedPageBreak/>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957" w:name="_CRA_2_3"/>
      <w:bookmarkStart w:id="2958" w:name="_Toc20212501"/>
      <w:bookmarkStart w:id="2959" w:name="_Toc27731856"/>
      <w:bookmarkStart w:id="2960" w:name="_Toc36127634"/>
      <w:bookmarkStart w:id="2961" w:name="_Toc45214740"/>
      <w:bookmarkStart w:id="2962" w:name="_Toc51937879"/>
      <w:bookmarkStart w:id="2963" w:name="_Toc51938188"/>
      <w:bookmarkStart w:id="2964" w:name="_Toc92291375"/>
      <w:bookmarkStart w:id="2965" w:name="_Toc193391030"/>
      <w:bookmarkEnd w:id="2957"/>
      <w:r>
        <w:t>A.2.3</w:t>
      </w:r>
      <w:r>
        <w:tab/>
        <w:t>MCPTT server subscribing to and obtaining MCPTT service configuration document</w:t>
      </w:r>
      <w:bookmarkEnd w:id="2958"/>
      <w:bookmarkEnd w:id="2959"/>
      <w:bookmarkEnd w:id="2960"/>
      <w:bookmarkEnd w:id="2961"/>
      <w:bookmarkEnd w:id="2962"/>
      <w:bookmarkEnd w:id="2963"/>
      <w:bookmarkEnd w:id="2964"/>
      <w:bookmarkEnd w:id="2965"/>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6pt;height:346.8pt" o:ole="">
            <v:imagedata r:id="rId60" o:title=""/>
          </v:shape>
          <o:OLEObject Type="Embed" ProgID="Visio.Drawing.11" ShapeID="_x0000_i1030" DrawAspect="Content" ObjectID="_1804003534" r:id="rId61"/>
        </w:object>
      </w:r>
    </w:p>
    <w:p w14:paraId="5610C65A" w14:textId="77777777" w:rsidR="00C367E9" w:rsidRPr="005D03CA" w:rsidRDefault="00C367E9" w:rsidP="00C367E9">
      <w:pPr>
        <w:pStyle w:val="TF"/>
      </w:pPr>
      <w:bookmarkStart w:id="2966" w:name="_CRFigureA_2_31"/>
      <w:r w:rsidRPr="005D03CA">
        <w:t>Figure </w:t>
      </w:r>
      <w:bookmarkEnd w:id="2966"/>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67" w:name="_CRTableA_2_31"/>
      <w:r w:rsidRPr="006161E3">
        <w:t>Table </w:t>
      </w:r>
      <w:bookmarkEnd w:id="2967"/>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68" w:name="_CRTableA_2_32SIPSUBSCRIBErequestSIPcor"/>
      <w:r w:rsidRPr="005A3725">
        <w:t>Table </w:t>
      </w:r>
      <w:bookmarkEnd w:id="2968"/>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69" w:name="_CRTableA_2_34"/>
      <w:r w:rsidRPr="006161E3">
        <w:t>Table </w:t>
      </w:r>
      <w:bookmarkEnd w:id="2969"/>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2970" w:name="_CRTableA_2_35"/>
      <w:r w:rsidRPr="006161E3">
        <w:t>Table </w:t>
      </w:r>
      <w:bookmarkEnd w:id="2970"/>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71" w:name="_CRTableA_2_37SIPNOTIFYrequestCMStoSIPc"/>
      <w:r w:rsidRPr="006161E3">
        <w:lastRenderedPageBreak/>
        <w:t>Table </w:t>
      </w:r>
      <w:bookmarkEnd w:id="2971"/>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72" w:name="_CRTableA_2_38"/>
      <w:r w:rsidRPr="006161E3">
        <w:t>Table </w:t>
      </w:r>
      <w:bookmarkEnd w:id="2972"/>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73" w:name="_CRTableA_2_39"/>
      <w:r w:rsidRPr="006161E3">
        <w:t>Table </w:t>
      </w:r>
      <w:bookmarkEnd w:id="2973"/>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74" w:name="_CRTableA_2_310"/>
      <w:r w:rsidRPr="006161E3">
        <w:lastRenderedPageBreak/>
        <w:t>Table </w:t>
      </w:r>
      <w:bookmarkEnd w:id="2974"/>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75" w:name="_CRTableA_2_311"/>
      <w:r w:rsidRPr="00D622CF">
        <w:t>Table </w:t>
      </w:r>
      <w:bookmarkEnd w:id="2975"/>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76" w:name="_CRTableA_2_312"/>
      <w:r w:rsidRPr="00D622CF">
        <w:t>Table </w:t>
      </w:r>
      <w:bookmarkEnd w:id="2976"/>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5F92D0C" w:rsidR="00C367E9" w:rsidRDefault="009559B8"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6619A47"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1968962F" w14:textId="77777777" w:rsidR="009559B8" w:rsidRPr="006B2810" w:rsidRDefault="009559B8" w:rsidP="009559B8">
      <w:pPr>
        <w:pStyle w:val="PL"/>
        <w:pBdr>
          <w:top w:val="single" w:sz="4" w:space="1" w:color="auto"/>
          <w:left w:val="single" w:sz="4" w:space="4" w:color="auto"/>
          <w:bottom w:val="single" w:sz="4" w:space="1" w:color="auto"/>
          <w:right w:val="single" w:sz="4" w:space="4" w:color="auto"/>
        </w:pBdr>
        <w:ind w:left="568"/>
      </w:pPr>
      <w:r>
        <w:t xml:space="preserve">          </w:t>
      </w:r>
      <w:r w:rsidRPr="006B2810">
        <w:t>&lt;T25-mbs-conversation&gt;PT30S&lt;/T25-mbs-conversation&gt;</w:t>
      </w:r>
    </w:p>
    <w:p w14:paraId="5C565905"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rsidRPr="006B2810">
        <w:t xml:space="preserve">          </w:t>
      </w:r>
      <w:r>
        <w:t>&lt;T26-map-group-to-session-stream&gt;PT0.5S&lt;/T26-map-group-to-session-stream&gt;</w:t>
      </w:r>
    </w:p>
    <w:p w14:paraId="77A20DBF"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&lt;T27-unmap-group-from-session-stream&gt;PT0.2S&lt;/T27-unmap-group-from-session-stream&gt;</w:t>
      </w:r>
    </w:p>
    <w:p w14:paraId="1EF65F09"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&lt;C27-unmap-group-from-session-stream&gt;3&lt;/C27-unmap-group-from-session-stream&gt;</w:t>
      </w:r>
    </w:p>
    <w:p w14:paraId="6CA89F7A"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4B1F7BDB" w14:textId="1BFB08E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&lt;/anyExt&gt;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2977" w:name="_CRAnnexBinformative"/>
      <w:bookmarkEnd w:id="2977"/>
      <w:r>
        <w:br w:type="page"/>
      </w:r>
      <w:bookmarkStart w:id="2978" w:name="_Toc20212502"/>
      <w:bookmarkStart w:id="2979" w:name="_Toc27731857"/>
      <w:bookmarkStart w:id="2980" w:name="_Toc36127635"/>
      <w:bookmarkStart w:id="2981" w:name="_Toc45214741"/>
      <w:bookmarkStart w:id="2982" w:name="_Toc51937880"/>
      <w:bookmarkStart w:id="2983" w:name="_Toc51938189"/>
      <w:bookmarkStart w:id="2984" w:name="_Toc92291376"/>
      <w:bookmarkStart w:id="2985" w:name="_Toc193391031"/>
      <w:r>
        <w:rPr>
          <w:lang w:eastAsia="zh-CN"/>
        </w:rPr>
        <w:lastRenderedPageBreak/>
        <w:t>Annex B (informative):</w:t>
      </w:r>
      <w:r>
        <w:rPr>
          <w:lang w:eastAsia="zh-CN"/>
        </w:rPr>
        <w:br/>
      </w:r>
      <w:r w:rsidRPr="0073469F">
        <w:t>IANA registration template</w:t>
      </w:r>
      <w:r>
        <w:t>s</w:t>
      </w:r>
      <w:bookmarkEnd w:id="2978"/>
      <w:bookmarkEnd w:id="2979"/>
      <w:bookmarkEnd w:id="2980"/>
      <w:bookmarkEnd w:id="2981"/>
      <w:bookmarkEnd w:id="2982"/>
      <w:bookmarkEnd w:id="2983"/>
      <w:bookmarkEnd w:id="2984"/>
      <w:bookmarkEnd w:id="2985"/>
    </w:p>
    <w:p w14:paraId="5BD9E34F" w14:textId="77777777" w:rsidR="00C367E9" w:rsidRPr="0073469F" w:rsidRDefault="00C367E9" w:rsidP="00C367E9">
      <w:pPr>
        <w:pStyle w:val="Heading1"/>
      </w:pPr>
      <w:bookmarkStart w:id="2986" w:name="_CRB_1"/>
      <w:bookmarkStart w:id="2987" w:name="_Toc20212503"/>
      <w:bookmarkStart w:id="2988" w:name="_Toc27731858"/>
      <w:bookmarkStart w:id="2989" w:name="_Toc36127636"/>
      <w:bookmarkStart w:id="2990" w:name="_Toc45214742"/>
      <w:bookmarkStart w:id="2991" w:name="_Toc51937881"/>
      <w:bookmarkStart w:id="2992" w:name="_Toc51938190"/>
      <w:bookmarkStart w:id="2993" w:name="_Toc92291377"/>
      <w:bookmarkStart w:id="2994" w:name="_Toc193391032"/>
      <w:bookmarkEnd w:id="2986"/>
      <w:r>
        <w:rPr>
          <w:lang w:eastAsia="zh-CN"/>
        </w:rPr>
        <w:t>B.1</w:t>
      </w:r>
      <w:r w:rsidRPr="0073469F">
        <w:tab/>
        <w:t>IANA registration template</w:t>
      </w:r>
      <w:r>
        <w:t>s for MIME types</w:t>
      </w:r>
      <w:bookmarkEnd w:id="2987"/>
      <w:bookmarkEnd w:id="2988"/>
      <w:bookmarkEnd w:id="2989"/>
      <w:bookmarkEnd w:id="2990"/>
      <w:bookmarkEnd w:id="2991"/>
      <w:bookmarkEnd w:id="2992"/>
      <w:bookmarkEnd w:id="2993"/>
      <w:bookmarkEnd w:id="2994"/>
    </w:p>
    <w:p w14:paraId="50F23FF7" w14:textId="77777777" w:rsidR="00C367E9" w:rsidRPr="0073469F" w:rsidRDefault="00C367E9" w:rsidP="00C367E9">
      <w:pPr>
        <w:pStyle w:val="Heading2"/>
      </w:pPr>
      <w:bookmarkStart w:id="2995" w:name="_CRB_1_1"/>
      <w:bookmarkStart w:id="2996" w:name="_Toc20212504"/>
      <w:bookmarkStart w:id="2997" w:name="_Toc27731859"/>
      <w:bookmarkStart w:id="2998" w:name="_Toc36127637"/>
      <w:bookmarkStart w:id="2999" w:name="_Toc45214743"/>
      <w:bookmarkStart w:id="3000" w:name="_Toc51937882"/>
      <w:bookmarkStart w:id="3001" w:name="_Toc51938191"/>
      <w:bookmarkStart w:id="3002" w:name="_Toc92291378"/>
      <w:bookmarkStart w:id="3003" w:name="_Toc193391033"/>
      <w:bookmarkEnd w:id="2995"/>
      <w:r>
        <w:rPr>
          <w:lang w:eastAsia="zh-CN"/>
        </w:rPr>
        <w:t>B.1.1</w:t>
      </w:r>
      <w:r w:rsidRPr="0073469F">
        <w:tab/>
      </w:r>
      <w:r w:rsidRPr="004555A9">
        <w:t>application/vn</w:t>
      </w:r>
      <w:r>
        <w:t xml:space="preserve">d.3gpp.mcptt-ue-init-config+xml </w:t>
      </w:r>
      <w:r w:rsidRPr="0073469F">
        <w:t>IANA registration template</w:t>
      </w:r>
      <w:bookmarkEnd w:id="2996"/>
      <w:bookmarkEnd w:id="2997"/>
      <w:bookmarkEnd w:id="2998"/>
      <w:bookmarkEnd w:id="2999"/>
      <w:bookmarkEnd w:id="3000"/>
      <w:bookmarkEnd w:id="3001"/>
      <w:bookmarkEnd w:id="3002"/>
      <w:bookmarkEnd w:id="3003"/>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04" w:name="MCCQCTEMPBM_00000033"/>
      <w:bookmarkStart w:id="3005" w:name="MCCQCTEMPBM_00000034"/>
      <w:r w:rsidRPr="0073469F">
        <w:t xml:space="preserve"> section </w:t>
      </w:r>
      <w:bookmarkEnd w:id="3004"/>
      <w:bookmarkEnd w:id="3005"/>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06" w:name="_CRB_1_2"/>
      <w:bookmarkStart w:id="3007" w:name="_Toc20212505"/>
      <w:bookmarkStart w:id="3008" w:name="_Toc27731860"/>
      <w:bookmarkStart w:id="3009" w:name="_Toc36127638"/>
      <w:bookmarkStart w:id="3010" w:name="_Toc45214744"/>
      <w:bookmarkStart w:id="3011" w:name="_Toc51937883"/>
      <w:bookmarkStart w:id="3012" w:name="_Toc51938192"/>
      <w:bookmarkStart w:id="3013" w:name="_Toc92291379"/>
      <w:bookmarkStart w:id="3014" w:name="_Toc193391034"/>
      <w:bookmarkEnd w:id="3006"/>
      <w:r>
        <w:rPr>
          <w:lang w:eastAsia="zh-CN"/>
        </w:rPr>
        <w:t>B.1.2</w:t>
      </w:r>
      <w:r w:rsidRPr="0073469F">
        <w:tab/>
      </w:r>
      <w:r w:rsidRPr="004555A9">
        <w:t>application/vnd.3gpp.mcptt-ue-config+xml</w:t>
      </w:r>
      <w:r>
        <w:t xml:space="preserve"> </w:t>
      </w:r>
      <w:r w:rsidRPr="0073469F">
        <w:t>IANA registration template</w:t>
      </w:r>
      <w:bookmarkEnd w:id="3007"/>
      <w:bookmarkEnd w:id="3008"/>
      <w:bookmarkEnd w:id="3009"/>
      <w:bookmarkEnd w:id="3010"/>
      <w:bookmarkEnd w:id="3011"/>
      <w:bookmarkEnd w:id="3012"/>
      <w:bookmarkEnd w:id="3013"/>
      <w:bookmarkEnd w:id="3014"/>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15" w:name="_CRB_1_3"/>
      <w:bookmarkStart w:id="3016" w:name="_Toc20212506"/>
      <w:bookmarkStart w:id="3017" w:name="_Toc27731861"/>
      <w:bookmarkStart w:id="3018" w:name="_Toc36127639"/>
      <w:bookmarkStart w:id="3019" w:name="_Toc45214745"/>
      <w:bookmarkStart w:id="3020" w:name="_Toc51937884"/>
      <w:bookmarkStart w:id="3021" w:name="_Toc51938193"/>
      <w:bookmarkStart w:id="3022" w:name="_Toc92291380"/>
      <w:bookmarkStart w:id="3023" w:name="_Toc193391035"/>
      <w:bookmarkEnd w:id="3015"/>
      <w:r>
        <w:rPr>
          <w:lang w:eastAsia="zh-CN"/>
        </w:rPr>
        <w:t>B.1.3</w:t>
      </w:r>
      <w:r w:rsidRPr="0073469F">
        <w:tab/>
      </w:r>
      <w:r w:rsidRPr="004555A9">
        <w:t>application/vnd.3gpp.mcptt</w:t>
      </w:r>
      <w:r>
        <w:t>-</w:t>
      </w:r>
      <w:r w:rsidRPr="004555A9">
        <w:t>user-profile+xml</w:t>
      </w:r>
      <w:r>
        <w:t xml:space="preserve"> </w:t>
      </w:r>
      <w:r w:rsidRPr="0073469F">
        <w:t>IANA registration template</w:t>
      </w:r>
      <w:bookmarkEnd w:id="3016"/>
      <w:bookmarkEnd w:id="3017"/>
      <w:bookmarkEnd w:id="3018"/>
      <w:bookmarkEnd w:id="3019"/>
      <w:bookmarkEnd w:id="3020"/>
      <w:bookmarkEnd w:id="3021"/>
      <w:bookmarkEnd w:id="3022"/>
      <w:bookmarkEnd w:id="3023"/>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24" w:name="_CRB_1_4"/>
      <w:bookmarkStart w:id="3025" w:name="_Toc20212507"/>
      <w:bookmarkStart w:id="3026" w:name="_Toc27731862"/>
      <w:bookmarkStart w:id="3027" w:name="_Toc36127640"/>
      <w:bookmarkStart w:id="3028" w:name="_Toc45214746"/>
      <w:bookmarkStart w:id="3029" w:name="_Toc51937885"/>
      <w:bookmarkStart w:id="3030" w:name="_Toc51938194"/>
      <w:bookmarkStart w:id="3031" w:name="_Toc92291381"/>
      <w:bookmarkStart w:id="3032" w:name="_Toc193391036"/>
      <w:bookmarkEnd w:id="3024"/>
      <w:r>
        <w:rPr>
          <w:lang w:eastAsia="zh-CN"/>
        </w:rPr>
        <w:t>B.1.4</w:t>
      </w:r>
      <w:r w:rsidRPr="0073469F">
        <w:tab/>
      </w:r>
      <w:r w:rsidRPr="004555A9">
        <w:t>application/vnd.3gpp.mcptt-service-config+xml</w:t>
      </w:r>
      <w:r>
        <w:t xml:space="preserve"> </w:t>
      </w:r>
      <w:r w:rsidRPr="0073469F">
        <w:t>IANA registration template</w:t>
      </w:r>
      <w:bookmarkEnd w:id="3025"/>
      <w:bookmarkEnd w:id="3026"/>
      <w:bookmarkEnd w:id="3027"/>
      <w:bookmarkEnd w:id="3028"/>
      <w:bookmarkEnd w:id="3029"/>
      <w:bookmarkEnd w:id="3030"/>
      <w:bookmarkEnd w:id="3031"/>
      <w:bookmarkEnd w:id="3032"/>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33" w:name="_CRB_1_5"/>
      <w:bookmarkStart w:id="3034" w:name="_Toc20212508"/>
      <w:bookmarkStart w:id="3035" w:name="_Toc27731863"/>
      <w:bookmarkStart w:id="3036" w:name="_Toc36127641"/>
      <w:bookmarkStart w:id="3037" w:name="_Toc45214747"/>
      <w:bookmarkStart w:id="3038" w:name="_Toc51937886"/>
      <w:bookmarkStart w:id="3039" w:name="_Toc51938195"/>
      <w:bookmarkStart w:id="3040" w:name="_Toc92291382"/>
      <w:bookmarkStart w:id="3041" w:name="_Toc193391037"/>
      <w:bookmarkEnd w:id="303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34"/>
      <w:bookmarkEnd w:id="3035"/>
      <w:bookmarkEnd w:id="3036"/>
      <w:bookmarkEnd w:id="3037"/>
      <w:bookmarkEnd w:id="3038"/>
      <w:bookmarkEnd w:id="3039"/>
      <w:bookmarkEnd w:id="3040"/>
      <w:bookmarkEnd w:id="3041"/>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42" w:name="_CRB_1_6"/>
      <w:bookmarkStart w:id="3043" w:name="_Toc20212509"/>
      <w:bookmarkStart w:id="3044" w:name="_Toc27731864"/>
      <w:bookmarkStart w:id="3045" w:name="_Toc36127642"/>
      <w:bookmarkStart w:id="3046" w:name="_Toc45214748"/>
      <w:bookmarkStart w:id="3047" w:name="_Toc51937887"/>
      <w:bookmarkStart w:id="3048" w:name="_Toc51938196"/>
      <w:bookmarkStart w:id="3049" w:name="_Toc92291383"/>
      <w:bookmarkStart w:id="3050" w:name="_Toc193391038"/>
      <w:bookmarkEnd w:id="304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43"/>
      <w:bookmarkEnd w:id="3044"/>
      <w:bookmarkEnd w:id="3045"/>
      <w:bookmarkEnd w:id="3046"/>
      <w:bookmarkEnd w:id="3047"/>
      <w:bookmarkEnd w:id="3048"/>
      <w:bookmarkEnd w:id="3049"/>
      <w:bookmarkEnd w:id="3050"/>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51" w:name="_CRB_1_7"/>
      <w:bookmarkStart w:id="3052" w:name="_Toc20212510"/>
      <w:bookmarkStart w:id="3053" w:name="_Toc27731865"/>
      <w:bookmarkStart w:id="3054" w:name="_Toc36127643"/>
      <w:bookmarkStart w:id="3055" w:name="_Toc45214749"/>
      <w:bookmarkStart w:id="3056" w:name="_Toc51937888"/>
      <w:bookmarkStart w:id="3057" w:name="_Toc51938197"/>
      <w:bookmarkStart w:id="3058" w:name="_Toc92291384"/>
      <w:bookmarkStart w:id="3059" w:name="_Toc193391039"/>
      <w:bookmarkEnd w:id="3051"/>
      <w:r>
        <w:rPr>
          <w:lang w:eastAsia="zh-CN"/>
        </w:rPr>
        <w:t>B.1.7</w:t>
      </w:r>
      <w:r w:rsidRPr="0073469F">
        <w:tab/>
      </w:r>
      <w:r w:rsidRPr="004555A9">
        <w:t>application/vnd.3gpp.mc</w:t>
      </w:r>
      <w:r>
        <w:t>video-</w:t>
      </w:r>
      <w:r w:rsidRPr="004555A9">
        <w:t>ue-config+xml</w:t>
      </w:r>
      <w:r>
        <w:t xml:space="preserve"> </w:t>
      </w:r>
      <w:r w:rsidRPr="0073469F">
        <w:t>IANA registration template</w:t>
      </w:r>
      <w:bookmarkEnd w:id="3052"/>
      <w:bookmarkEnd w:id="3053"/>
      <w:bookmarkEnd w:id="3054"/>
      <w:bookmarkEnd w:id="3055"/>
      <w:bookmarkEnd w:id="3056"/>
      <w:bookmarkEnd w:id="3057"/>
      <w:bookmarkEnd w:id="3058"/>
      <w:bookmarkEnd w:id="3059"/>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60" w:name="_CRB_1_8"/>
      <w:bookmarkStart w:id="3061" w:name="_Toc20212511"/>
      <w:bookmarkStart w:id="3062" w:name="_Toc27731866"/>
      <w:bookmarkStart w:id="3063" w:name="_Toc36127644"/>
      <w:bookmarkStart w:id="3064" w:name="_Toc45214750"/>
      <w:bookmarkStart w:id="3065" w:name="_Toc51937889"/>
      <w:bookmarkStart w:id="3066" w:name="_Toc51938198"/>
      <w:bookmarkStart w:id="3067" w:name="_Toc92291385"/>
      <w:bookmarkStart w:id="3068" w:name="_Toc193391040"/>
      <w:bookmarkEnd w:id="3060"/>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61"/>
      <w:bookmarkEnd w:id="3062"/>
      <w:bookmarkEnd w:id="3063"/>
      <w:bookmarkEnd w:id="3064"/>
      <w:bookmarkEnd w:id="3065"/>
      <w:bookmarkEnd w:id="3066"/>
      <w:bookmarkEnd w:id="3067"/>
      <w:bookmarkEnd w:id="3068"/>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69" w:name="_CRB_1_9"/>
      <w:bookmarkStart w:id="3070" w:name="_Toc20212512"/>
      <w:bookmarkStart w:id="3071" w:name="_Toc27731867"/>
      <w:bookmarkStart w:id="3072" w:name="_Toc36127645"/>
      <w:bookmarkStart w:id="3073" w:name="_Toc45214751"/>
      <w:bookmarkStart w:id="3074" w:name="_Toc51937890"/>
      <w:bookmarkStart w:id="3075" w:name="_Toc51938199"/>
      <w:bookmarkStart w:id="3076" w:name="_Toc92291386"/>
      <w:bookmarkStart w:id="3077" w:name="_Toc193391041"/>
      <w:bookmarkEnd w:id="3069"/>
      <w:r>
        <w:rPr>
          <w:lang w:eastAsia="zh-CN"/>
        </w:rPr>
        <w:t>B.1.9</w:t>
      </w:r>
      <w:r w:rsidRPr="0073469F">
        <w:tab/>
      </w:r>
      <w:r w:rsidRPr="004555A9">
        <w:t>application/vnd.3gpp.mc</w:t>
      </w:r>
      <w:r>
        <w:t>data-</w:t>
      </w:r>
      <w:r w:rsidRPr="004555A9">
        <w:t>ue-config+xml</w:t>
      </w:r>
      <w:r>
        <w:t xml:space="preserve"> </w:t>
      </w:r>
      <w:r w:rsidRPr="0073469F">
        <w:t>IANA registration template</w:t>
      </w:r>
      <w:bookmarkEnd w:id="3070"/>
      <w:bookmarkEnd w:id="3071"/>
      <w:bookmarkEnd w:id="3072"/>
      <w:bookmarkEnd w:id="3073"/>
      <w:bookmarkEnd w:id="3074"/>
      <w:bookmarkEnd w:id="3075"/>
      <w:bookmarkEnd w:id="3076"/>
      <w:bookmarkEnd w:id="3077"/>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78" w:name="_CRB_1_10"/>
      <w:bookmarkStart w:id="3079" w:name="_Toc20212513"/>
      <w:bookmarkStart w:id="3080" w:name="_Toc27731868"/>
      <w:bookmarkStart w:id="3081" w:name="_Toc36127646"/>
      <w:bookmarkStart w:id="3082" w:name="_Toc45214752"/>
      <w:bookmarkStart w:id="3083" w:name="_Toc51937891"/>
      <w:bookmarkStart w:id="3084" w:name="_Toc51938200"/>
      <w:bookmarkStart w:id="3085" w:name="_Toc92291387"/>
      <w:bookmarkStart w:id="3086" w:name="_Toc193391042"/>
      <w:bookmarkEnd w:id="307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79"/>
      <w:bookmarkEnd w:id="3080"/>
      <w:bookmarkEnd w:id="3081"/>
      <w:bookmarkEnd w:id="3082"/>
      <w:bookmarkEnd w:id="3083"/>
      <w:bookmarkEnd w:id="3084"/>
      <w:bookmarkEnd w:id="3085"/>
      <w:bookmarkEnd w:id="3086"/>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087" w:name="_CRB_1_11"/>
      <w:bookmarkStart w:id="3088" w:name="_Toc193391043"/>
      <w:bookmarkEnd w:id="3087"/>
      <w:r>
        <w:rPr>
          <w:lang w:eastAsia="zh-CN"/>
        </w:rPr>
        <w:t>B.1.11</w:t>
      </w:r>
      <w:r w:rsidRPr="0073469F">
        <w:tab/>
      </w:r>
      <w:r w:rsidR="0053693B">
        <w:t>Void</w:t>
      </w:r>
      <w:bookmarkEnd w:id="3088"/>
    </w:p>
    <w:p w14:paraId="188CF065" w14:textId="77777777" w:rsidR="00C367E9" w:rsidRPr="009F4AC2" w:rsidRDefault="00C367E9" w:rsidP="00C367E9">
      <w:pPr>
        <w:pStyle w:val="Heading8"/>
      </w:pPr>
      <w:bookmarkStart w:id="3089" w:name="_CRAnnexCnormative"/>
      <w:bookmarkStart w:id="3090" w:name="_Toc92291388"/>
      <w:bookmarkStart w:id="3091" w:name="_Toc193391044"/>
      <w:bookmarkEnd w:id="3089"/>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090"/>
      <w:bookmarkEnd w:id="3091"/>
      <w:r w:rsidRPr="009F4AC2">
        <w:t xml:space="preserve"> </w:t>
      </w:r>
    </w:p>
    <w:p w14:paraId="71EF22C9" w14:textId="77777777" w:rsidR="00C367E9" w:rsidRDefault="00C367E9" w:rsidP="00C367E9">
      <w:pPr>
        <w:pStyle w:val="Heading1"/>
      </w:pPr>
      <w:bookmarkStart w:id="3092" w:name="_CRC_1"/>
      <w:bookmarkStart w:id="3093" w:name="_Toc20156543"/>
      <w:bookmarkStart w:id="3094" w:name="_Toc27501739"/>
      <w:bookmarkStart w:id="3095" w:name="_Toc36049870"/>
      <w:bookmarkStart w:id="3096" w:name="_Toc45210640"/>
      <w:bookmarkStart w:id="3097" w:name="_Toc51861467"/>
      <w:bookmarkStart w:id="3098" w:name="_Toc83392998"/>
      <w:bookmarkStart w:id="3099" w:name="_Toc92291389"/>
      <w:bookmarkStart w:id="3100" w:name="_Toc193391045"/>
      <w:bookmarkEnd w:id="3092"/>
      <w:r>
        <w:t>C.1</w:t>
      </w:r>
      <w:r>
        <w:tab/>
        <w:t>General</w:t>
      </w:r>
      <w:bookmarkEnd w:id="3093"/>
      <w:bookmarkEnd w:id="3094"/>
      <w:bookmarkEnd w:id="3095"/>
      <w:bookmarkEnd w:id="3096"/>
      <w:bookmarkEnd w:id="3097"/>
      <w:bookmarkEnd w:id="3098"/>
      <w:bookmarkEnd w:id="3099"/>
      <w:bookmarkEnd w:id="3100"/>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01" w:name="_CRC_2"/>
      <w:bookmarkStart w:id="3102" w:name="_Toc92291390"/>
      <w:bookmarkStart w:id="3103" w:name="_Toc193391046"/>
      <w:bookmarkEnd w:id="3101"/>
      <w:r>
        <w:t>C.2</w:t>
      </w:r>
      <w:r>
        <w:tab/>
        <w:t>Aspects not applicable to 5GS</w:t>
      </w:r>
      <w:bookmarkEnd w:id="3102"/>
      <w:bookmarkEnd w:id="3103"/>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04" w:name="_CRC_3"/>
      <w:bookmarkStart w:id="3105" w:name="_Toc92291391"/>
      <w:bookmarkStart w:id="3106" w:name="_Toc193391047"/>
      <w:bookmarkEnd w:id="3104"/>
      <w:r>
        <w:lastRenderedPageBreak/>
        <w:t>C.3</w:t>
      </w:r>
      <w:r>
        <w:tab/>
        <w:t>5GS specific aspects not applicable to EPS</w:t>
      </w:r>
      <w:bookmarkEnd w:id="3105"/>
      <w:bookmarkEnd w:id="3106"/>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07" w:name="_CRC_4"/>
      <w:bookmarkStart w:id="3108" w:name="_Toc92291392"/>
      <w:bookmarkStart w:id="3109" w:name="_Toc193391048"/>
      <w:bookmarkEnd w:id="3107"/>
      <w:r>
        <w:t>C.4</w:t>
      </w:r>
      <w:r>
        <w:tab/>
        <w:t>Mapping of EPS-specific terms to 5GS</w:t>
      </w:r>
      <w:bookmarkEnd w:id="3108"/>
      <w:bookmarkEnd w:id="3109"/>
    </w:p>
    <w:p w14:paraId="5718FECF" w14:textId="00CFD852" w:rsidR="005C248F" w:rsidRPr="005C248F" w:rsidRDefault="005C248F" w:rsidP="005C248F">
      <w:pPr>
        <w:pStyle w:val="Heading3"/>
        <w:rPr>
          <w:noProof/>
        </w:rPr>
      </w:pPr>
      <w:bookmarkStart w:id="3110" w:name="_Toc106440069"/>
      <w:bookmarkStart w:id="3111" w:name="_Toc51938626"/>
      <w:bookmarkStart w:id="3112" w:name="_Toc51937432"/>
      <w:bookmarkStart w:id="3113" w:name="_Toc45273703"/>
      <w:bookmarkStart w:id="3114" w:name="_Toc36036148"/>
      <w:bookmarkStart w:id="3115" w:name="_Toc27555948"/>
      <w:bookmarkStart w:id="3116" w:name="_Toc27555084"/>
      <w:bookmarkStart w:id="3117" w:name="_Toc27554217"/>
      <w:bookmarkStart w:id="3118" w:name="_Toc27553351"/>
      <w:bookmarkStart w:id="3119" w:name="_Toc27509221"/>
      <w:bookmarkStart w:id="3120" w:name="_Toc27508356"/>
      <w:bookmarkStart w:id="3121" w:name="_Toc27507490"/>
      <w:bookmarkStart w:id="3122" w:name="_Toc20157943"/>
      <w:bookmarkStart w:id="3123" w:name="_Toc193391049"/>
      <w:r>
        <w:rPr>
          <w:noProof/>
        </w:rPr>
        <w:t>C.4</w:t>
      </w:r>
      <w:r>
        <w:rPr>
          <w:noProof/>
          <w:lang w:eastAsia="ko-KR"/>
        </w:rPr>
        <w:t>.</w:t>
      </w:r>
      <w:r>
        <w:rPr>
          <w:noProof/>
        </w:rPr>
        <w:t>1</w:t>
      </w:r>
      <w:r>
        <w:rPr>
          <w:noProof/>
        </w:rPr>
        <w:tab/>
        <w:t>General</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24" w:name="_Toc193391050"/>
      <w:r>
        <w:rPr>
          <w:noProof/>
          <w:lang w:eastAsia="ko-KR"/>
        </w:rPr>
        <w:t>C</w:t>
      </w:r>
      <w:r>
        <w:rPr>
          <w:noProof/>
        </w:rPr>
        <w:t>.4</w:t>
      </w:r>
      <w:r>
        <w:rPr>
          <w:noProof/>
          <w:lang w:eastAsia="ko-KR"/>
        </w:rPr>
        <w:t>.2</w:t>
      </w:r>
      <w:r>
        <w:rPr>
          <w:noProof/>
        </w:rPr>
        <w:tab/>
        <w:t>MC Service over 5G ProSe</w:t>
      </w:r>
      <w:bookmarkEnd w:id="3124"/>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25" w:name="_CRAnnexDinformative"/>
      <w:bookmarkEnd w:id="3125"/>
      <w:r>
        <w:br w:type="page"/>
      </w:r>
      <w:bookmarkStart w:id="3126" w:name="_Toc20212514"/>
      <w:bookmarkStart w:id="3127" w:name="_Toc27731869"/>
      <w:bookmarkStart w:id="3128" w:name="_Toc36127647"/>
      <w:bookmarkStart w:id="3129" w:name="_Toc45214753"/>
      <w:bookmarkStart w:id="3130" w:name="_Toc51937892"/>
      <w:bookmarkStart w:id="3131" w:name="_Toc51938201"/>
      <w:bookmarkStart w:id="3132" w:name="_Toc92291393"/>
      <w:bookmarkStart w:id="3133" w:name="_Toc193391051"/>
      <w:r w:rsidRPr="00986001">
        <w:lastRenderedPageBreak/>
        <w:t xml:space="preserve">Annex </w:t>
      </w:r>
      <w:r>
        <w:t>D</w:t>
      </w:r>
      <w:r w:rsidRPr="00986001">
        <w:t xml:space="preserve"> (informative):</w:t>
      </w:r>
      <w:r w:rsidRPr="00986001">
        <w:br/>
        <w:t>Change history</w:t>
      </w:r>
      <w:bookmarkEnd w:id="3126"/>
      <w:bookmarkEnd w:id="3127"/>
      <w:bookmarkEnd w:id="3128"/>
      <w:bookmarkEnd w:id="3129"/>
      <w:bookmarkEnd w:id="3130"/>
      <w:bookmarkEnd w:id="3131"/>
      <w:bookmarkEnd w:id="3132"/>
      <w:bookmarkEnd w:id="3133"/>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144AC6" w:rsidRDefault="005B046F" w:rsidP="00144AC6">
            <w:pPr>
              <w:pStyle w:val="TAL"/>
              <w:rPr>
                <w:sz w:val="16"/>
                <w:szCs w:val="16"/>
              </w:rPr>
            </w:pPr>
            <w:r w:rsidRPr="00144AC6">
              <w:rPr>
                <w:sz w:val="16"/>
                <w:szCs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144AC6" w:rsidRDefault="00090E5F" w:rsidP="00144AC6">
            <w:pPr>
              <w:pStyle w:val="TAL"/>
              <w:rPr>
                <w:sz w:val="16"/>
                <w:szCs w:val="16"/>
              </w:rPr>
            </w:pPr>
            <w:r w:rsidRPr="00144AC6">
              <w:rPr>
                <w:sz w:val="16"/>
                <w:szCs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144AC6" w:rsidRDefault="005D07BC" w:rsidP="00144AC6">
            <w:pPr>
              <w:pStyle w:val="TAL"/>
              <w:rPr>
                <w:sz w:val="16"/>
                <w:szCs w:val="16"/>
              </w:rPr>
            </w:pPr>
            <w:r w:rsidRPr="00144AC6">
              <w:rPr>
                <w:sz w:val="16"/>
                <w:szCs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144AC6" w:rsidRDefault="00CF5241" w:rsidP="00144AC6">
            <w:pPr>
              <w:pStyle w:val="TAL"/>
              <w:rPr>
                <w:sz w:val="16"/>
                <w:szCs w:val="16"/>
              </w:rPr>
            </w:pPr>
            <w:r w:rsidRPr="00144AC6">
              <w:rPr>
                <w:sz w:val="16"/>
                <w:szCs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144AC6" w:rsidRDefault="003F66AA" w:rsidP="00144AC6">
            <w:pPr>
              <w:pStyle w:val="TAL"/>
              <w:rPr>
                <w:sz w:val="16"/>
                <w:szCs w:val="16"/>
              </w:rPr>
            </w:pPr>
            <w:r w:rsidRPr="00144AC6">
              <w:rPr>
                <w:sz w:val="16"/>
                <w:szCs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144AC6" w:rsidRDefault="007B6ABA" w:rsidP="00144AC6">
            <w:pPr>
              <w:pStyle w:val="TAL"/>
              <w:rPr>
                <w:sz w:val="16"/>
                <w:szCs w:val="16"/>
              </w:rPr>
            </w:pPr>
            <w:r w:rsidRPr="00144AC6">
              <w:rPr>
                <w:sz w:val="16"/>
                <w:szCs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144AC6" w:rsidRDefault="00EF4A36" w:rsidP="00144AC6">
            <w:pPr>
              <w:pStyle w:val="TAL"/>
              <w:rPr>
                <w:sz w:val="16"/>
                <w:szCs w:val="16"/>
              </w:rPr>
            </w:pPr>
            <w:r w:rsidRPr="00144AC6">
              <w:rPr>
                <w:sz w:val="16"/>
                <w:szCs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144AC6" w:rsidRDefault="00427B2E" w:rsidP="00144AC6">
            <w:pPr>
              <w:pStyle w:val="TAL"/>
              <w:rPr>
                <w:sz w:val="16"/>
                <w:szCs w:val="16"/>
              </w:rPr>
            </w:pPr>
            <w:r w:rsidRPr="00144AC6">
              <w:rPr>
                <w:sz w:val="16"/>
                <w:szCs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144AC6" w:rsidRDefault="00D46FDD" w:rsidP="00144AC6">
            <w:pPr>
              <w:pStyle w:val="TAL"/>
              <w:rPr>
                <w:sz w:val="16"/>
                <w:szCs w:val="16"/>
              </w:rPr>
            </w:pPr>
            <w:r w:rsidRPr="00144AC6">
              <w:rPr>
                <w:sz w:val="16"/>
                <w:szCs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144AC6" w:rsidRDefault="008F7EC4" w:rsidP="00144AC6">
            <w:pPr>
              <w:pStyle w:val="TAL"/>
              <w:rPr>
                <w:sz w:val="16"/>
                <w:szCs w:val="16"/>
              </w:rPr>
            </w:pPr>
            <w:r w:rsidRPr="00144AC6">
              <w:rPr>
                <w:sz w:val="16"/>
                <w:szCs w:val="16"/>
              </w:rPr>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144AC6" w:rsidRDefault="008F7EC4" w:rsidP="00144AC6">
            <w:pPr>
              <w:pStyle w:val="TAL"/>
              <w:rPr>
                <w:sz w:val="16"/>
                <w:szCs w:val="16"/>
              </w:rPr>
            </w:pPr>
            <w:r w:rsidRPr="00144AC6">
              <w:rPr>
                <w:sz w:val="16"/>
                <w:szCs w:val="16"/>
              </w:rPr>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000000"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144AC6" w:rsidRDefault="00290204" w:rsidP="00144AC6">
            <w:pPr>
              <w:pStyle w:val="TAL"/>
              <w:rPr>
                <w:sz w:val="16"/>
                <w:szCs w:val="16"/>
              </w:rPr>
            </w:pPr>
            <w:r w:rsidRPr="00144AC6">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000000"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144AC6" w:rsidRDefault="0065213A" w:rsidP="00144AC6">
            <w:pPr>
              <w:pStyle w:val="TAL"/>
              <w:rPr>
                <w:sz w:val="16"/>
                <w:szCs w:val="16"/>
              </w:rPr>
            </w:pPr>
            <w:r w:rsidRPr="00144AC6">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000000"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144AC6" w:rsidRDefault="002328A8" w:rsidP="00144AC6">
            <w:pPr>
              <w:pStyle w:val="TAL"/>
              <w:rPr>
                <w:sz w:val="16"/>
                <w:szCs w:val="16"/>
              </w:rPr>
            </w:pPr>
            <w:r w:rsidRPr="00144AC6">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000000"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144AC6" w:rsidRDefault="00B55213" w:rsidP="00144AC6">
            <w:pPr>
              <w:pStyle w:val="TAL"/>
              <w:rPr>
                <w:sz w:val="16"/>
                <w:szCs w:val="16"/>
              </w:rPr>
            </w:pPr>
            <w:r w:rsidRPr="00144AC6">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44AC6" w:rsidRDefault="00B36DD8" w:rsidP="00144AC6">
            <w:pPr>
              <w:pStyle w:val="TAL"/>
              <w:rPr>
                <w:sz w:val="16"/>
                <w:szCs w:val="16"/>
              </w:rPr>
            </w:pPr>
            <w:r w:rsidRPr="00144AC6">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44AC6" w:rsidRDefault="009B1152" w:rsidP="00144AC6">
            <w:pPr>
              <w:pStyle w:val="TAL"/>
              <w:rPr>
                <w:sz w:val="16"/>
                <w:szCs w:val="16"/>
              </w:rPr>
            </w:pPr>
            <w:r w:rsidRPr="00144AC6">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44AC6" w:rsidRDefault="009B1152" w:rsidP="00144AC6">
            <w:pPr>
              <w:pStyle w:val="TAL"/>
              <w:rPr>
                <w:sz w:val="16"/>
                <w:szCs w:val="16"/>
              </w:rPr>
            </w:pPr>
            <w:r w:rsidRPr="00144AC6">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44AC6" w:rsidRDefault="00956AF9" w:rsidP="00144AC6">
            <w:pPr>
              <w:pStyle w:val="TAL"/>
              <w:rPr>
                <w:sz w:val="16"/>
                <w:szCs w:val="16"/>
              </w:rPr>
            </w:pPr>
            <w:r w:rsidRPr="00144AC6">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44AC6" w:rsidRDefault="00B6025C" w:rsidP="00144AC6">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44AC6" w:rsidRDefault="00B6025C" w:rsidP="00144AC6">
            <w:pPr>
              <w:pStyle w:val="TAL"/>
              <w:rPr>
                <w:sz w:val="16"/>
                <w:szCs w:val="16"/>
              </w:rPr>
            </w:pPr>
            <w:r w:rsidRPr="00144AC6">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144AC6" w:rsidRDefault="00FD53E8" w:rsidP="00144AC6">
            <w:pPr>
              <w:pStyle w:val="TAL"/>
              <w:rPr>
                <w:sz w:val="16"/>
                <w:szCs w:val="16"/>
              </w:rPr>
            </w:pPr>
            <w:r w:rsidRPr="00144AC6">
              <w:rPr>
                <w:sz w:val="16"/>
                <w:szCs w:val="16"/>
              </w:rPr>
              <w:t>0255</w:t>
            </w:r>
          </w:p>
        </w:tc>
        <w:tc>
          <w:tcPr>
            <w:tcW w:w="425" w:type="dxa"/>
            <w:shd w:val="solid" w:color="FFFFFF" w:fill="auto"/>
          </w:tcPr>
          <w:p w14:paraId="4AD6FA78" w14:textId="2E2D0FBB" w:rsidR="00FD53E8" w:rsidRPr="00144AC6" w:rsidRDefault="00FD53E8" w:rsidP="00144AC6">
            <w:pPr>
              <w:pStyle w:val="TAR"/>
              <w:rPr>
                <w:sz w:val="16"/>
                <w:szCs w:val="16"/>
              </w:rPr>
            </w:pPr>
            <w:r w:rsidRPr="00144AC6">
              <w:rPr>
                <w:sz w:val="16"/>
                <w:szCs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144AC6" w:rsidRDefault="00FD53E8" w:rsidP="00144AC6">
            <w:pPr>
              <w:pStyle w:val="TAL"/>
              <w:rPr>
                <w:sz w:val="16"/>
                <w:szCs w:val="16"/>
              </w:rPr>
            </w:pPr>
            <w:r w:rsidRPr="00144AC6">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144AC6" w:rsidRDefault="00EC0D3E" w:rsidP="00144AC6">
            <w:pPr>
              <w:pStyle w:val="TAL"/>
              <w:rPr>
                <w:sz w:val="16"/>
                <w:szCs w:val="16"/>
              </w:rPr>
            </w:pPr>
            <w:r w:rsidRPr="00144AC6">
              <w:rPr>
                <w:sz w:val="16"/>
                <w:szCs w:val="16"/>
              </w:rPr>
              <w:t>0254</w:t>
            </w:r>
          </w:p>
        </w:tc>
        <w:tc>
          <w:tcPr>
            <w:tcW w:w="425" w:type="dxa"/>
            <w:shd w:val="solid" w:color="FFFFFF" w:fill="auto"/>
          </w:tcPr>
          <w:p w14:paraId="43364EE5" w14:textId="2DE86F83" w:rsidR="00EC0D3E" w:rsidRPr="00144AC6" w:rsidRDefault="00EC0D3E" w:rsidP="00144AC6">
            <w:pPr>
              <w:pStyle w:val="TAR"/>
              <w:rPr>
                <w:sz w:val="16"/>
                <w:szCs w:val="16"/>
              </w:rPr>
            </w:pPr>
            <w:r w:rsidRPr="00144AC6">
              <w:rPr>
                <w:sz w:val="16"/>
                <w:szCs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144AC6" w:rsidRDefault="00EC0D3E" w:rsidP="00144AC6">
            <w:pPr>
              <w:pStyle w:val="TAL"/>
              <w:rPr>
                <w:sz w:val="16"/>
                <w:szCs w:val="16"/>
              </w:rPr>
            </w:pPr>
            <w:r w:rsidRPr="00144AC6">
              <w:rPr>
                <w:sz w:val="16"/>
                <w:szCs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144AC6" w:rsidRDefault="00257C58" w:rsidP="00144AC6">
            <w:pPr>
              <w:pStyle w:val="TAL"/>
              <w:rPr>
                <w:sz w:val="16"/>
                <w:szCs w:val="16"/>
              </w:rPr>
            </w:pPr>
            <w:r w:rsidRPr="00144AC6">
              <w:rPr>
                <w:sz w:val="16"/>
                <w:szCs w:val="16"/>
              </w:rPr>
              <w:t>0256</w:t>
            </w:r>
          </w:p>
        </w:tc>
        <w:tc>
          <w:tcPr>
            <w:tcW w:w="425" w:type="dxa"/>
            <w:shd w:val="solid" w:color="FFFFFF" w:fill="auto"/>
          </w:tcPr>
          <w:p w14:paraId="53FAF5FA" w14:textId="21F155C1" w:rsidR="00257C58" w:rsidRPr="00144AC6" w:rsidRDefault="00257C58" w:rsidP="00144AC6">
            <w:pPr>
              <w:pStyle w:val="TAR"/>
              <w:rPr>
                <w:sz w:val="16"/>
                <w:szCs w:val="16"/>
              </w:rPr>
            </w:pPr>
            <w:r w:rsidRPr="00144AC6">
              <w:rPr>
                <w:sz w:val="16"/>
                <w:szCs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144AC6" w:rsidRDefault="00257C58" w:rsidP="00144AC6">
            <w:pPr>
              <w:pStyle w:val="TAL"/>
              <w:rPr>
                <w:sz w:val="16"/>
                <w:szCs w:val="16"/>
              </w:rPr>
            </w:pPr>
            <w:r w:rsidRPr="00144AC6">
              <w:rPr>
                <w:sz w:val="16"/>
                <w:szCs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lastRenderedPageBreak/>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144AC6" w:rsidRDefault="00FE757E" w:rsidP="00144AC6">
            <w:pPr>
              <w:pStyle w:val="TAL"/>
              <w:rPr>
                <w:sz w:val="16"/>
                <w:szCs w:val="16"/>
              </w:rPr>
            </w:pPr>
            <w:r w:rsidRPr="00144AC6">
              <w:rPr>
                <w:sz w:val="16"/>
                <w:szCs w:val="16"/>
              </w:rPr>
              <w:t>0257</w:t>
            </w:r>
          </w:p>
        </w:tc>
        <w:tc>
          <w:tcPr>
            <w:tcW w:w="425" w:type="dxa"/>
            <w:shd w:val="solid" w:color="FFFFFF" w:fill="auto"/>
          </w:tcPr>
          <w:p w14:paraId="3453D53B" w14:textId="4DF7A0C1" w:rsidR="00FE757E" w:rsidRPr="00144AC6" w:rsidRDefault="00FE757E" w:rsidP="00144AC6">
            <w:pPr>
              <w:pStyle w:val="TAR"/>
              <w:rPr>
                <w:sz w:val="16"/>
                <w:szCs w:val="16"/>
              </w:rPr>
            </w:pPr>
            <w:r w:rsidRPr="00144AC6">
              <w:rPr>
                <w:sz w:val="16"/>
                <w:szCs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144AC6" w:rsidRDefault="00FE757E" w:rsidP="00144AC6">
            <w:pPr>
              <w:pStyle w:val="TAL"/>
              <w:rPr>
                <w:sz w:val="16"/>
                <w:szCs w:val="16"/>
              </w:rPr>
            </w:pPr>
            <w:r w:rsidRPr="00144AC6">
              <w:rPr>
                <w:sz w:val="16"/>
                <w:szCs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144AC6" w:rsidRDefault="007021DF" w:rsidP="00144AC6">
            <w:pPr>
              <w:pStyle w:val="TAL"/>
              <w:rPr>
                <w:sz w:val="16"/>
                <w:szCs w:val="16"/>
              </w:rPr>
            </w:pPr>
            <w:r w:rsidRPr="00144AC6">
              <w:rPr>
                <w:sz w:val="16"/>
                <w:szCs w:val="16"/>
              </w:rPr>
              <w:t>0263</w:t>
            </w:r>
          </w:p>
        </w:tc>
        <w:tc>
          <w:tcPr>
            <w:tcW w:w="425" w:type="dxa"/>
            <w:shd w:val="solid" w:color="FFFFFF" w:fill="auto"/>
          </w:tcPr>
          <w:p w14:paraId="782CA284" w14:textId="48684F49" w:rsidR="00243444" w:rsidRPr="00144AC6" w:rsidRDefault="007021DF" w:rsidP="00144AC6">
            <w:pPr>
              <w:pStyle w:val="TAR"/>
              <w:rPr>
                <w:sz w:val="16"/>
                <w:szCs w:val="16"/>
              </w:rPr>
            </w:pPr>
            <w:r w:rsidRPr="00144AC6">
              <w:rPr>
                <w:sz w:val="16"/>
                <w:szCs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144AC6" w:rsidRDefault="007021DF" w:rsidP="00144AC6">
            <w:pPr>
              <w:pStyle w:val="TAL"/>
              <w:rPr>
                <w:sz w:val="16"/>
                <w:szCs w:val="16"/>
              </w:rPr>
            </w:pPr>
            <w:r w:rsidRPr="00144AC6">
              <w:rPr>
                <w:sz w:val="16"/>
                <w:szCs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144AC6" w:rsidRDefault="00D8505C" w:rsidP="00144AC6">
            <w:pPr>
              <w:pStyle w:val="TAL"/>
              <w:rPr>
                <w:sz w:val="16"/>
                <w:szCs w:val="16"/>
              </w:rPr>
            </w:pPr>
            <w:r w:rsidRPr="00144AC6">
              <w:rPr>
                <w:sz w:val="16"/>
                <w:szCs w:val="16"/>
              </w:rPr>
              <w:t>0264</w:t>
            </w:r>
          </w:p>
        </w:tc>
        <w:tc>
          <w:tcPr>
            <w:tcW w:w="425" w:type="dxa"/>
            <w:shd w:val="solid" w:color="FFFFFF" w:fill="auto"/>
          </w:tcPr>
          <w:p w14:paraId="3DB8B102" w14:textId="3CFC4DE8" w:rsidR="00304210" w:rsidRPr="00144AC6" w:rsidRDefault="00D8505C" w:rsidP="00144AC6">
            <w:pPr>
              <w:pStyle w:val="TAR"/>
              <w:rPr>
                <w:sz w:val="16"/>
                <w:szCs w:val="16"/>
              </w:rPr>
            </w:pPr>
            <w:r w:rsidRPr="00144AC6">
              <w:rPr>
                <w:sz w:val="16"/>
                <w:szCs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144AC6" w:rsidRDefault="00D8505C" w:rsidP="00144AC6">
            <w:pPr>
              <w:pStyle w:val="TAL"/>
              <w:rPr>
                <w:sz w:val="16"/>
                <w:szCs w:val="16"/>
              </w:rPr>
            </w:pPr>
            <w:r w:rsidRPr="00144AC6">
              <w:rPr>
                <w:sz w:val="16"/>
                <w:szCs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144AC6" w:rsidRDefault="003A6C35" w:rsidP="00144AC6">
            <w:pPr>
              <w:pStyle w:val="TAL"/>
              <w:rPr>
                <w:sz w:val="16"/>
                <w:szCs w:val="16"/>
              </w:rPr>
            </w:pPr>
            <w:r w:rsidRPr="00144AC6">
              <w:rPr>
                <w:sz w:val="16"/>
                <w:szCs w:val="16"/>
              </w:rPr>
              <w:t>0265</w:t>
            </w:r>
          </w:p>
        </w:tc>
        <w:tc>
          <w:tcPr>
            <w:tcW w:w="425" w:type="dxa"/>
            <w:shd w:val="solid" w:color="FFFFFF" w:fill="auto"/>
          </w:tcPr>
          <w:p w14:paraId="0C151596" w14:textId="4E8CEA78" w:rsidR="009B0969" w:rsidRPr="00144AC6" w:rsidRDefault="003A6C35" w:rsidP="00144AC6">
            <w:pPr>
              <w:pStyle w:val="TAR"/>
              <w:rPr>
                <w:sz w:val="16"/>
                <w:szCs w:val="16"/>
              </w:rPr>
            </w:pPr>
            <w:r w:rsidRPr="00144AC6">
              <w:rPr>
                <w:sz w:val="16"/>
                <w:szCs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144AC6" w:rsidRDefault="003A6C35" w:rsidP="00144AC6">
            <w:pPr>
              <w:pStyle w:val="TAL"/>
              <w:rPr>
                <w:sz w:val="16"/>
                <w:szCs w:val="16"/>
              </w:rPr>
            </w:pPr>
            <w:r w:rsidRPr="00144AC6">
              <w:rPr>
                <w:sz w:val="16"/>
                <w:szCs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144AC6" w:rsidRDefault="009966D6" w:rsidP="00144AC6">
            <w:pPr>
              <w:pStyle w:val="TAL"/>
              <w:rPr>
                <w:sz w:val="16"/>
                <w:szCs w:val="16"/>
              </w:rPr>
            </w:pPr>
            <w:r w:rsidRPr="00144AC6">
              <w:rPr>
                <w:sz w:val="16"/>
                <w:szCs w:val="16"/>
              </w:rPr>
              <w:t>0259</w:t>
            </w:r>
          </w:p>
        </w:tc>
        <w:tc>
          <w:tcPr>
            <w:tcW w:w="425" w:type="dxa"/>
            <w:shd w:val="solid" w:color="FFFFFF" w:fill="auto"/>
          </w:tcPr>
          <w:p w14:paraId="7BFBAF0B" w14:textId="19C26C69" w:rsidR="0035539A" w:rsidRPr="00144AC6" w:rsidRDefault="009966D6" w:rsidP="00144AC6">
            <w:pPr>
              <w:pStyle w:val="TAR"/>
              <w:rPr>
                <w:sz w:val="16"/>
                <w:szCs w:val="16"/>
              </w:rPr>
            </w:pPr>
            <w:r w:rsidRPr="00144AC6">
              <w:rPr>
                <w:sz w:val="16"/>
                <w:szCs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144AC6" w:rsidRDefault="009966D6" w:rsidP="00144AC6">
            <w:pPr>
              <w:pStyle w:val="TAL"/>
              <w:rPr>
                <w:sz w:val="16"/>
                <w:szCs w:val="16"/>
              </w:rPr>
            </w:pPr>
            <w:r w:rsidRPr="00144AC6">
              <w:rPr>
                <w:sz w:val="16"/>
                <w:szCs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144AC6" w:rsidRDefault="00521553" w:rsidP="00144AC6">
            <w:pPr>
              <w:pStyle w:val="TAL"/>
              <w:rPr>
                <w:sz w:val="16"/>
                <w:szCs w:val="16"/>
              </w:rPr>
            </w:pPr>
            <w:r w:rsidRPr="00144AC6">
              <w:rPr>
                <w:sz w:val="16"/>
                <w:szCs w:val="16"/>
              </w:rPr>
              <w:t>0266</w:t>
            </w:r>
          </w:p>
        </w:tc>
        <w:tc>
          <w:tcPr>
            <w:tcW w:w="425" w:type="dxa"/>
            <w:shd w:val="solid" w:color="FFFFFF" w:fill="auto"/>
          </w:tcPr>
          <w:p w14:paraId="5CC940AE" w14:textId="44A8E002" w:rsidR="00791867" w:rsidRPr="00144AC6" w:rsidRDefault="00521553" w:rsidP="00144AC6">
            <w:pPr>
              <w:pStyle w:val="TAR"/>
              <w:rPr>
                <w:sz w:val="16"/>
                <w:szCs w:val="16"/>
              </w:rPr>
            </w:pPr>
            <w:r w:rsidRPr="00144AC6">
              <w:rPr>
                <w:sz w:val="16"/>
                <w:szCs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144AC6" w:rsidRDefault="00521553" w:rsidP="00144AC6">
            <w:pPr>
              <w:pStyle w:val="TAL"/>
              <w:rPr>
                <w:sz w:val="16"/>
                <w:szCs w:val="16"/>
              </w:rPr>
            </w:pPr>
            <w:r w:rsidRPr="00144AC6">
              <w:rPr>
                <w:sz w:val="16"/>
                <w:szCs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144AC6" w:rsidRDefault="00DA5C65" w:rsidP="00144AC6">
            <w:pPr>
              <w:pStyle w:val="TAL"/>
              <w:rPr>
                <w:sz w:val="16"/>
                <w:szCs w:val="16"/>
              </w:rPr>
            </w:pPr>
            <w:r w:rsidRPr="00144AC6">
              <w:rPr>
                <w:sz w:val="16"/>
                <w:szCs w:val="16"/>
              </w:rPr>
              <w:t>0262</w:t>
            </w:r>
          </w:p>
        </w:tc>
        <w:tc>
          <w:tcPr>
            <w:tcW w:w="425" w:type="dxa"/>
            <w:shd w:val="solid" w:color="FFFFFF" w:fill="auto"/>
          </w:tcPr>
          <w:p w14:paraId="303E5B6F" w14:textId="45A36D45" w:rsidR="005538D1" w:rsidRPr="00144AC6" w:rsidRDefault="00DA5C65" w:rsidP="00144AC6">
            <w:pPr>
              <w:pStyle w:val="TAR"/>
              <w:rPr>
                <w:sz w:val="16"/>
                <w:szCs w:val="16"/>
              </w:rPr>
            </w:pPr>
            <w:r w:rsidRPr="00144AC6">
              <w:rPr>
                <w:sz w:val="16"/>
                <w:szCs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144AC6" w:rsidRDefault="00DA5C65" w:rsidP="00144AC6">
            <w:pPr>
              <w:pStyle w:val="TAL"/>
              <w:rPr>
                <w:sz w:val="16"/>
                <w:szCs w:val="16"/>
              </w:rPr>
            </w:pPr>
            <w:r w:rsidRPr="00144AC6">
              <w:rPr>
                <w:sz w:val="16"/>
                <w:szCs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144AC6" w:rsidRDefault="00251BDC" w:rsidP="00144AC6">
            <w:pPr>
              <w:pStyle w:val="TAL"/>
              <w:rPr>
                <w:sz w:val="16"/>
                <w:szCs w:val="16"/>
              </w:rPr>
            </w:pPr>
            <w:r w:rsidRPr="00144AC6">
              <w:rPr>
                <w:sz w:val="16"/>
                <w:szCs w:val="16"/>
              </w:rPr>
              <w:t>0267</w:t>
            </w:r>
          </w:p>
        </w:tc>
        <w:tc>
          <w:tcPr>
            <w:tcW w:w="425" w:type="dxa"/>
            <w:shd w:val="solid" w:color="FFFFFF" w:fill="auto"/>
          </w:tcPr>
          <w:p w14:paraId="66418750" w14:textId="3B76B966" w:rsidR="00E70E1D" w:rsidRPr="00144AC6" w:rsidRDefault="00251BDC" w:rsidP="00144AC6">
            <w:pPr>
              <w:pStyle w:val="TAR"/>
              <w:rPr>
                <w:sz w:val="16"/>
                <w:szCs w:val="16"/>
              </w:rPr>
            </w:pPr>
            <w:r w:rsidRPr="00144AC6">
              <w:rPr>
                <w:sz w:val="16"/>
                <w:szCs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144AC6" w:rsidRDefault="00251BDC" w:rsidP="00144AC6">
            <w:pPr>
              <w:pStyle w:val="TAL"/>
              <w:rPr>
                <w:sz w:val="16"/>
                <w:szCs w:val="16"/>
              </w:rPr>
            </w:pPr>
            <w:r w:rsidRPr="00144AC6">
              <w:rPr>
                <w:sz w:val="16"/>
                <w:szCs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144AC6" w:rsidRDefault="000D5DED" w:rsidP="00144AC6">
            <w:pPr>
              <w:pStyle w:val="TAL"/>
              <w:rPr>
                <w:sz w:val="16"/>
                <w:szCs w:val="16"/>
              </w:rPr>
            </w:pPr>
            <w:r w:rsidRPr="00144AC6">
              <w:rPr>
                <w:sz w:val="16"/>
                <w:szCs w:val="16"/>
              </w:rPr>
              <w:t>0268</w:t>
            </w:r>
          </w:p>
        </w:tc>
        <w:tc>
          <w:tcPr>
            <w:tcW w:w="425" w:type="dxa"/>
            <w:shd w:val="solid" w:color="FFFFFF" w:fill="auto"/>
          </w:tcPr>
          <w:p w14:paraId="7AAC038B" w14:textId="78EF126F" w:rsidR="00C71930" w:rsidRPr="00144AC6" w:rsidRDefault="000D5DED" w:rsidP="00144AC6">
            <w:pPr>
              <w:pStyle w:val="TAR"/>
              <w:rPr>
                <w:sz w:val="16"/>
                <w:szCs w:val="16"/>
              </w:rPr>
            </w:pPr>
            <w:r w:rsidRPr="00144AC6">
              <w:rPr>
                <w:sz w:val="16"/>
                <w:szCs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144AC6" w:rsidRDefault="000D5DED" w:rsidP="00144AC6">
            <w:pPr>
              <w:pStyle w:val="TAL"/>
              <w:rPr>
                <w:sz w:val="16"/>
                <w:szCs w:val="16"/>
              </w:rPr>
            </w:pPr>
            <w:r w:rsidRPr="00144AC6">
              <w:rPr>
                <w:sz w:val="16"/>
                <w:szCs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144AC6" w:rsidRDefault="008A5D6D" w:rsidP="00144AC6">
            <w:pPr>
              <w:pStyle w:val="TAL"/>
              <w:rPr>
                <w:sz w:val="16"/>
                <w:szCs w:val="16"/>
              </w:rPr>
            </w:pPr>
            <w:r w:rsidRPr="00144AC6">
              <w:rPr>
                <w:sz w:val="16"/>
                <w:szCs w:val="16"/>
              </w:rPr>
              <w:t>0270</w:t>
            </w:r>
          </w:p>
        </w:tc>
        <w:tc>
          <w:tcPr>
            <w:tcW w:w="425" w:type="dxa"/>
            <w:shd w:val="solid" w:color="FFFFFF" w:fill="auto"/>
          </w:tcPr>
          <w:p w14:paraId="0B71BA03" w14:textId="48A66690" w:rsidR="00CA20B6" w:rsidRPr="00144AC6" w:rsidRDefault="008A5D6D" w:rsidP="00144AC6">
            <w:pPr>
              <w:pStyle w:val="TAR"/>
              <w:rPr>
                <w:sz w:val="16"/>
                <w:szCs w:val="16"/>
              </w:rPr>
            </w:pPr>
            <w:r w:rsidRPr="00144AC6">
              <w:rPr>
                <w:sz w:val="16"/>
                <w:szCs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144AC6" w:rsidRDefault="008A5D6D" w:rsidP="00144AC6">
            <w:pPr>
              <w:pStyle w:val="TAL"/>
              <w:rPr>
                <w:sz w:val="16"/>
                <w:szCs w:val="16"/>
              </w:rPr>
            </w:pPr>
            <w:r w:rsidRPr="00144AC6">
              <w:rPr>
                <w:sz w:val="16"/>
                <w:szCs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144AC6" w:rsidRDefault="007D1884" w:rsidP="00144AC6">
            <w:pPr>
              <w:pStyle w:val="TAL"/>
              <w:rPr>
                <w:sz w:val="16"/>
                <w:szCs w:val="16"/>
              </w:rPr>
            </w:pPr>
            <w:r w:rsidRPr="00144AC6">
              <w:rPr>
                <w:sz w:val="16"/>
                <w:szCs w:val="16"/>
              </w:rPr>
              <w:t>0271</w:t>
            </w:r>
          </w:p>
        </w:tc>
        <w:tc>
          <w:tcPr>
            <w:tcW w:w="425" w:type="dxa"/>
            <w:shd w:val="solid" w:color="FFFFFF" w:fill="auto"/>
          </w:tcPr>
          <w:p w14:paraId="73A656FB" w14:textId="5CCDB347" w:rsidR="005C7D60" w:rsidRPr="00144AC6" w:rsidRDefault="007D1884" w:rsidP="00144AC6">
            <w:pPr>
              <w:pStyle w:val="TAR"/>
              <w:rPr>
                <w:sz w:val="16"/>
                <w:szCs w:val="16"/>
              </w:rPr>
            </w:pPr>
            <w:r w:rsidRPr="00144AC6">
              <w:rPr>
                <w:sz w:val="16"/>
                <w:szCs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144AC6" w:rsidRDefault="007D1884" w:rsidP="00144AC6">
            <w:pPr>
              <w:pStyle w:val="TAL"/>
              <w:rPr>
                <w:sz w:val="16"/>
                <w:szCs w:val="16"/>
              </w:rPr>
            </w:pPr>
            <w:r w:rsidRPr="00144AC6">
              <w:rPr>
                <w:sz w:val="16"/>
                <w:szCs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0D60D0" w:rsidRDefault="000D60D0" w:rsidP="000D60D0">
            <w:pPr>
              <w:spacing w:after="0"/>
              <w:jc w:val="center"/>
              <w:rPr>
                <w:rFonts w:ascii="Arial" w:hAnsi="Arial" w:cs="Arial"/>
                <w:sz w:val="16"/>
                <w:szCs w:val="16"/>
                <w:lang w:eastAsia="en-GB"/>
              </w:rPr>
            </w:pPr>
            <w:r>
              <w:rPr>
                <w:rFonts w:ascii="Arial" w:hAnsi="Arial" w:cs="Arial"/>
                <w:sz w:val="16"/>
                <w:szCs w:val="16"/>
              </w:rPr>
              <w:t>CP-240113</w:t>
            </w:r>
          </w:p>
        </w:tc>
        <w:tc>
          <w:tcPr>
            <w:tcW w:w="500" w:type="dxa"/>
            <w:shd w:val="solid" w:color="FFFFFF" w:fill="auto"/>
          </w:tcPr>
          <w:p w14:paraId="358700C4" w14:textId="49FD80E4" w:rsidR="000D60D0" w:rsidRPr="00144AC6" w:rsidRDefault="000D60D0" w:rsidP="00144AC6">
            <w:pPr>
              <w:pStyle w:val="TAL"/>
              <w:rPr>
                <w:sz w:val="16"/>
                <w:szCs w:val="16"/>
              </w:rPr>
            </w:pPr>
            <w:r w:rsidRPr="00144AC6">
              <w:rPr>
                <w:sz w:val="16"/>
                <w:szCs w:val="16"/>
              </w:rPr>
              <w:t>0273</w:t>
            </w:r>
          </w:p>
        </w:tc>
        <w:tc>
          <w:tcPr>
            <w:tcW w:w="425" w:type="dxa"/>
            <w:shd w:val="solid" w:color="FFFFFF" w:fill="auto"/>
          </w:tcPr>
          <w:p w14:paraId="17353839" w14:textId="1D469262" w:rsidR="000D60D0" w:rsidRPr="00144AC6" w:rsidRDefault="000D60D0" w:rsidP="00144AC6">
            <w:pPr>
              <w:pStyle w:val="TAR"/>
              <w:rPr>
                <w:sz w:val="16"/>
                <w:szCs w:val="16"/>
              </w:rPr>
            </w:pPr>
            <w:r w:rsidRPr="00144AC6">
              <w:rPr>
                <w:sz w:val="16"/>
                <w:szCs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144AC6" w:rsidRDefault="000D60D0" w:rsidP="00144AC6">
            <w:pPr>
              <w:pStyle w:val="TAL"/>
              <w:rPr>
                <w:sz w:val="16"/>
                <w:szCs w:val="16"/>
              </w:rPr>
            </w:pPr>
            <w:r w:rsidRPr="00144AC6">
              <w:rPr>
                <w:sz w:val="16"/>
                <w:szCs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Default="00174DF2" w:rsidP="000D60D0">
            <w:pPr>
              <w:spacing w:after="0"/>
              <w:jc w:val="center"/>
              <w:rPr>
                <w:rFonts w:ascii="Arial" w:hAnsi="Arial" w:cs="Arial"/>
                <w:sz w:val="16"/>
                <w:szCs w:val="16"/>
                <w:lang w:eastAsia="en-GB"/>
              </w:rPr>
            </w:pPr>
            <w:r>
              <w:rPr>
                <w:rFonts w:ascii="Arial" w:hAnsi="Arial" w:cs="Arial"/>
                <w:sz w:val="16"/>
                <w:szCs w:val="16"/>
              </w:rPr>
              <w:t>CP-240103</w:t>
            </w:r>
          </w:p>
        </w:tc>
        <w:tc>
          <w:tcPr>
            <w:tcW w:w="500" w:type="dxa"/>
            <w:shd w:val="solid" w:color="FFFFFF" w:fill="auto"/>
          </w:tcPr>
          <w:p w14:paraId="1DBD6ED2" w14:textId="48804D34" w:rsidR="00174DF2" w:rsidRPr="00144AC6" w:rsidRDefault="00174DF2" w:rsidP="00144AC6">
            <w:pPr>
              <w:pStyle w:val="TAL"/>
              <w:rPr>
                <w:sz w:val="16"/>
                <w:szCs w:val="16"/>
              </w:rPr>
            </w:pPr>
            <w:r w:rsidRPr="00144AC6">
              <w:rPr>
                <w:sz w:val="16"/>
                <w:szCs w:val="16"/>
              </w:rPr>
              <w:t>0272</w:t>
            </w:r>
          </w:p>
        </w:tc>
        <w:tc>
          <w:tcPr>
            <w:tcW w:w="425" w:type="dxa"/>
            <w:shd w:val="solid" w:color="FFFFFF" w:fill="auto"/>
          </w:tcPr>
          <w:p w14:paraId="075122E4" w14:textId="5E4670B9" w:rsidR="00174DF2" w:rsidRPr="00144AC6" w:rsidRDefault="00174DF2" w:rsidP="00144AC6">
            <w:pPr>
              <w:pStyle w:val="TAR"/>
              <w:rPr>
                <w:sz w:val="16"/>
                <w:szCs w:val="16"/>
              </w:rPr>
            </w:pPr>
            <w:r w:rsidRPr="00144AC6">
              <w:rPr>
                <w:sz w:val="16"/>
                <w:szCs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Pr="00144AC6" w:rsidRDefault="00174DF2" w:rsidP="00144AC6">
            <w:pPr>
              <w:pStyle w:val="TAL"/>
              <w:rPr>
                <w:sz w:val="16"/>
                <w:szCs w:val="16"/>
              </w:rPr>
            </w:pPr>
            <w:r w:rsidRPr="00144AC6">
              <w:rPr>
                <w:sz w:val="16"/>
                <w:szCs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Default="0088176D" w:rsidP="000D60D0">
            <w:pPr>
              <w:spacing w:after="0"/>
              <w:jc w:val="center"/>
              <w:rPr>
                <w:rFonts w:ascii="Arial" w:hAnsi="Arial" w:cs="Arial"/>
                <w:sz w:val="16"/>
                <w:szCs w:val="16"/>
                <w:lang w:eastAsia="en-GB"/>
              </w:rPr>
            </w:pPr>
            <w:r>
              <w:rPr>
                <w:rFonts w:ascii="Arial" w:hAnsi="Arial" w:cs="Arial"/>
                <w:sz w:val="16"/>
                <w:szCs w:val="16"/>
              </w:rPr>
              <w:t>CP-241182</w:t>
            </w:r>
          </w:p>
        </w:tc>
        <w:tc>
          <w:tcPr>
            <w:tcW w:w="500" w:type="dxa"/>
            <w:shd w:val="solid" w:color="FFFFFF" w:fill="auto"/>
          </w:tcPr>
          <w:p w14:paraId="39B0B178" w14:textId="1B31CD34" w:rsidR="0088176D" w:rsidRPr="00144AC6" w:rsidRDefault="0088176D" w:rsidP="00144AC6">
            <w:pPr>
              <w:pStyle w:val="TAL"/>
              <w:rPr>
                <w:sz w:val="16"/>
                <w:szCs w:val="16"/>
              </w:rPr>
            </w:pPr>
            <w:r w:rsidRPr="00144AC6">
              <w:rPr>
                <w:sz w:val="16"/>
                <w:szCs w:val="16"/>
              </w:rPr>
              <w:t>0274</w:t>
            </w:r>
          </w:p>
        </w:tc>
        <w:tc>
          <w:tcPr>
            <w:tcW w:w="425" w:type="dxa"/>
            <w:shd w:val="solid" w:color="FFFFFF" w:fill="auto"/>
          </w:tcPr>
          <w:p w14:paraId="4A951612" w14:textId="6099F797" w:rsidR="0088176D" w:rsidRPr="00144AC6" w:rsidRDefault="0088176D" w:rsidP="00144AC6">
            <w:pPr>
              <w:pStyle w:val="TAR"/>
              <w:rPr>
                <w:sz w:val="16"/>
                <w:szCs w:val="16"/>
              </w:rPr>
            </w:pPr>
            <w:r w:rsidRPr="00144AC6">
              <w:rPr>
                <w:sz w:val="16"/>
                <w:szCs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Pr="00144AC6" w:rsidRDefault="0088176D" w:rsidP="00144AC6">
            <w:pPr>
              <w:pStyle w:val="TAL"/>
              <w:rPr>
                <w:sz w:val="16"/>
                <w:szCs w:val="16"/>
              </w:rPr>
            </w:pPr>
            <w:r w:rsidRPr="00144AC6">
              <w:rPr>
                <w:sz w:val="16"/>
                <w:szCs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Default="00865D1B"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04CDE98B" w14:textId="10580FEA" w:rsidR="00865D1B" w:rsidRPr="00144AC6" w:rsidRDefault="00865D1B" w:rsidP="00144AC6">
            <w:pPr>
              <w:pStyle w:val="TAL"/>
              <w:rPr>
                <w:sz w:val="16"/>
                <w:szCs w:val="16"/>
              </w:rPr>
            </w:pPr>
            <w:r w:rsidRPr="00144AC6">
              <w:rPr>
                <w:sz w:val="16"/>
                <w:szCs w:val="16"/>
              </w:rPr>
              <w:t>0276</w:t>
            </w:r>
          </w:p>
        </w:tc>
        <w:tc>
          <w:tcPr>
            <w:tcW w:w="425" w:type="dxa"/>
            <w:shd w:val="solid" w:color="FFFFFF" w:fill="auto"/>
          </w:tcPr>
          <w:p w14:paraId="6A8535A9" w14:textId="1D674593" w:rsidR="00865D1B" w:rsidRPr="00144AC6" w:rsidRDefault="00865D1B" w:rsidP="00144AC6">
            <w:pPr>
              <w:pStyle w:val="TAR"/>
              <w:rPr>
                <w:sz w:val="16"/>
                <w:szCs w:val="16"/>
              </w:rPr>
            </w:pPr>
            <w:r w:rsidRPr="00144AC6">
              <w:rPr>
                <w:sz w:val="16"/>
                <w:szCs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Pr="00144AC6" w:rsidRDefault="00865D1B" w:rsidP="00144AC6">
            <w:pPr>
              <w:pStyle w:val="TAL"/>
              <w:rPr>
                <w:sz w:val="16"/>
                <w:szCs w:val="16"/>
              </w:rPr>
            </w:pPr>
            <w:r w:rsidRPr="00144AC6">
              <w:rPr>
                <w:sz w:val="16"/>
                <w:szCs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Default="004D6814" w:rsidP="000D60D0">
            <w:pPr>
              <w:spacing w:after="0"/>
              <w:jc w:val="center"/>
              <w:rPr>
                <w:rFonts w:ascii="Arial" w:hAnsi="Arial" w:cs="Arial"/>
                <w:sz w:val="16"/>
                <w:szCs w:val="16"/>
                <w:lang w:eastAsia="en-GB"/>
              </w:rPr>
            </w:pPr>
            <w:r>
              <w:rPr>
                <w:rFonts w:ascii="Arial" w:hAnsi="Arial" w:cs="Arial"/>
                <w:sz w:val="16"/>
                <w:szCs w:val="16"/>
              </w:rPr>
              <w:t>CP-241183</w:t>
            </w:r>
          </w:p>
        </w:tc>
        <w:tc>
          <w:tcPr>
            <w:tcW w:w="500" w:type="dxa"/>
            <w:shd w:val="solid" w:color="FFFFFF" w:fill="auto"/>
          </w:tcPr>
          <w:p w14:paraId="0CA33306" w14:textId="0A3AB806" w:rsidR="004D6814" w:rsidRPr="00144AC6" w:rsidRDefault="004D6814" w:rsidP="00144AC6">
            <w:pPr>
              <w:pStyle w:val="TAL"/>
              <w:rPr>
                <w:sz w:val="16"/>
                <w:szCs w:val="16"/>
              </w:rPr>
            </w:pPr>
            <w:r w:rsidRPr="00144AC6">
              <w:rPr>
                <w:sz w:val="16"/>
                <w:szCs w:val="16"/>
              </w:rPr>
              <w:t>0277</w:t>
            </w:r>
          </w:p>
        </w:tc>
        <w:tc>
          <w:tcPr>
            <w:tcW w:w="425" w:type="dxa"/>
            <w:shd w:val="solid" w:color="FFFFFF" w:fill="auto"/>
          </w:tcPr>
          <w:p w14:paraId="6BE93269" w14:textId="09B26FB6" w:rsidR="004D6814" w:rsidRPr="00144AC6" w:rsidRDefault="004D6814" w:rsidP="00144AC6">
            <w:pPr>
              <w:pStyle w:val="TAR"/>
              <w:rPr>
                <w:sz w:val="16"/>
                <w:szCs w:val="16"/>
              </w:rPr>
            </w:pPr>
            <w:r w:rsidRPr="00144AC6">
              <w:rPr>
                <w:sz w:val="16"/>
                <w:szCs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Pr="00144AC6" w:rsidRDefault="004D6814" w:rsidP="00144AC6">
            <w:pPr>
              <w:pStyle w:val="TAL"/>
              <w:rPr>
                <w:sz w:val="16"/>
                <w:szCs w:val="16"/>
              </w:rPr>
            </w:pPr>
            <w:r w:rsidRPr="00144AC6">
              <w:rPr>
                <w:sz w:val="16"/>
                <w:szCs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Default="002A71CA"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5707A516" w14:textId="421D4093" w:rsidR="002A71CA" w:rsidRPr="00144AC6" w:rsidRDefault="002A71CA" w:rsidP="00144AC6">
            <w:pPr>
              <w:pStyle w:val="TAL"/>
              <w:rPr>
                <w:sz w:val="16"/>
                <w:szCs w:val="16"/>
              </w:rPr>
            </w:pPr>
            <w:r w:rsidRPr="00144AC6">
              <w:rPr>
                <w:sz w:val="16"/>
                <w:szCs w:val="16"/>
              </w:rPr>
              <w:t>0275</w:t>
            </w:r>
          </w:p>
        </w:tc>
        <w:tc>
          <w:tcPr>
            <w:tcW w:w="425" w:type="dxa"/>
            <w:shd w:val="solid" w:color="FFFFFF" w:fill="auto"/>
          </w:tcPr>
          <w:p w14:paraId="5B552EA8" w14:textId="77432F66" w:rsidR="002A71CA" w:rsidRPr="00144AC6" w:rsidRDefault="002A71CA" w:rsidP="00144AC6">
            <w:pPr>
              <w:pStyle w:val="TAR"/>
              <w:rPr>
                <w:sz w:val="16"/>
                <w:szCs w:val="16"/>
              </w:rPr>
            </w:pPr>
            <w:r w:rsidRPr="00144AC6">
              <w:rPr>
                <w:sz w:val="16"/>
                <w:szCs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Pr="00144AC6" w:rsidRDefault="002A71CA" w:rsidP="00144AC6">
            <w:pPr>
              <w:pStyle w:val="TAL"/>
              <w:rPr>
                <w:sz w:val="16"/>
                <w:szCs w:val="16"/>
              </w:rPr>
            </w:pPr>
            <w:r w:rsidRPr="00144AC6">
              <w:rPr>
                <w:sz w:val="16"/>
                <w:szCs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Default="00BA497B" w:rsidP="00BA497B">
            <w:pPr>
              <w:spacing w:after="0"/>
              <w:jc w:val="center"/>
              <w:rPr>
                <w:rFonts w:ascii="Arial" w:hAnsi="Arial" w:cs="Arial"/>
                <w:sz w:val="16"/>
                <w:szCs w:val="16"/>
                <w:lang w:eastAsia="en-GB"/>
              </w:rPr>
            </w:pPr>
            <w:r>
              <w:rPr>
                <w:rFonts w:ascii="Arial" w:hAnsi="Arial" w:cs="Arial"/>
                <w:sz w:val="16"/>
                <w:szCs w:val="16"/>
              </w:rPr>
              <w:t>CP-242187</w:t>
            </w:r>
          </w:p>
        </w:tc>
        <w:tc>
          <w:tcPr>
            <w:tcW w:w="500" w:type="dxa"/>
            <w:shd w:val="solid" w:color="FFFFFF" w:fill="auto"/>
          </w:tcPr>
          <w:p w14:paraId="3B0FD9D1" w14:textId="2839C433" w:rsidR="00BA497B" w:rsidRPr="00144AC6" w:rsidRDefault="00BA497B" w:rsidP="00144AC6">
            <w:pPr>
              <w:pStyle w:val="TAL"/>
              <w:rPr>
                <w:sz w:val="16"/>
                <w:szCs w:val="16"/>
              </w:rPr>
            </w:pPr>
            <w:r w:rsidRPr="00144AC6">
              <w:rPr>
                <w:sz w:val="16"/>
                <w:szCs w:val="16"/>
              </w:rPr>
              <w:t>0278</w:t>
            </w:r>
          </w:p>
        </w:tc>
        <w:tc>
          <w:tcPr>
            <w:tcW w:w="425" w:type="dxa"/>
            <w:shd w:val="solid" w:color="FFFFFF" w:fill="auto"/>
          </w:tcPr>
          <w:p w14:paraId="6A23F659" w14:textId="4B289166" w:rsidR="00BA497B" w:rsidRPr="00144AC6" w:rsidRDefault="00BA497B" w:rsidP="00144AC6">
            <w:pPr>
              <w:pStyle w:val="TAR"/>
              <w:rPr>
                <w:sz w:val="16"/>
                <w:szCs w:val="16"/>
              </w:rPr>
            </w:pPr>
            <w:r w:rsidRPr="00144AC6">
              <w:rPr>
                <w:sz w:val="16"/>
                <w:szCs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Pr="00144AC6" w:rsidRDefault="00BA497B" w:rsidP="00144AC6">
            <w:pPr>
              <w:pStyle w:val="TAL"/>
              <w:rPr>
                <w:sz w:val="16"/>
                <w:szCs w:val="16"/>
              </w:rPr>
            </w:pPr>
            <w:r w:rsidRPr="00144AC6">
              <w:rPr>
                <w:sz w:val="16"/>
                <w:szCs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Default="00C00044" w:rsidP="00C00044">
            <w:pPr>
              <w:spacing w:after="0"/>
              <w:jc w:val="center"/>
              <w:rPr>
                <w:rFonts w:ascii="Arial" w:hAnsi="Arial" w:cs="Arial"/>
                <w:sz w:val="16"/>
                <w:szCs w:val="16"/>
                <w:lang w:eastAsia="en-GB"/>
              </w:rPr>
            </w:pPr>
            <w:r>
              <w:rPr>
                <w:rFonts w:ascii="Arial" w:hAnsi="Arial" w:cs="Arial"/>
                <w:sz w:val="16"/>
                <w:szCs w:val="16"/>
              </w:rPr>
              <w:t>CP-242188</w:t>
            </w:r>
          </w:p>
        </w:tc>
        <w:tc>
          <w:tcPr>
            <w:tcW w:w="500" w:type="dxa"/>
            <w:shd w:val="solid" w:color="FFFFFF" w:fill="auto"/>
          </w:tcPr>
          <w:p w14:paraId="490B7E79" w14:textId="291E8268" w:rsidR="00C00044" w:rsidRPr="00144AC6" w:rsidRDefault="00C00044" w:rsidP="00144AC6">
            <w:pPr>
              <w:pStyle w:val="TAL"/>
              <w:rPr>
                <w:sz w:val="16"/>
                <w:szCs w:val="16"/>
              </w:rPr>
            </w:pPr>
            <w:r w:rsidRPr="00144AC6">
              <w:rPr>
                <w:sz w:val="16"/>
                <w:szCs w:val="16"/>
              </w:rPr>
              <w:t>0279</w:t>
            </w:r>
          </w:p>
        </w:tc>
        <w:tc>
          <w:tcPr>
            <w:tcW w:w="425" w:type="dxa"/>
            <w:shd w:val="solid" w:color="FFFFFF" w:fill="auto"/>
          </w:tcPr>
          <w:p w14:paraId="58FFD3ED" w14:textId="127D952B" w:rsidR="00C00044" w:rsidRPr="00144AC6" w:rsidRDefault="00C00044" w:rsidP="00144AC6">
            <w:pPr>
              <w:pStyle w:val="TAR"/>
              <w:rPr>
                <w:sz w:val="16"/>
                <w:szCs w:val="16"/>
              </w:rPr>
            </w:pPr>
            <w:r w:rsidRPr="00144AC6">
              <w:rPr>
                <w:sz w:val="16"/>
                <w:szCs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Pr="00144AC6" w:rsidRDefault="00C00044" w:rsidP="00144AC6">
            <w:pPr>
              <w:pStyle w:val="TAL"/>
              <w:rPr>
                <w:sz w:val="16"/>
                <w:szCs w:val="16"/>
              </w:rPr>
            </w:pPr>
            <w:r w:rsidRPr="00144AC6">
              <w:rPr>
                <w:sz w:val="16"/>
                <w:szCs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047897B7" w:rsidR="0035442C" w:rsidRPr="00144AC6" w:rsidRDefault="0035442C" w:rsidP="0035442C">
            <w:pPr>
              <w:spacing w:after="0"/>
              <w:jc w:val="center"/>
              <w:rPr>
                <w:rFonts w:ascii="Arial" w:hAnsi="Arial" w:cs="Arial"/>
                <w:color w:val="0000FF"/>
                <w:sz w:val="16"/>
                <w:szCs w:val="16"/>
                <w:u w:val="single"/>
                <w:lang w:eastAsia="en-GB"/>
              </w:rPr>
            </w:pPr>
            <w:r w:rsidRPr="00144AC6">
              <w:rPr>
                <w:rFonts w:ascii="Arial" w:hAnsi="Arial" w:cs="Arial"/>
                <w:sz w:val="16"/>
                <w:szCs w:val="16"/>
              </w:rPr>
              <w:t>CP-243214</w:t>
            </w:r>
          </w:p>
        </w:tc>
        <w:tc>
          <w:tcPr>
            <w:tcW w:w="500" w:type="dxa"/>
            <w:shd w:val="solid" w:color="FFFFFF" w:fill="auto"/>
          </w:tcPr>
          <w:p w14:paraId="1C4C6207" w14:textId="76D5636E" w:rsidR="0035442C" w:rsidRPr="00144AC6" w:rsidRDefault="0035442C" w:rsidP="00144AC6">
            <w:pPr>
              <w:pStyle w:val="TAL"/>
              <w:rPr>
                <w:sz w:val="16"/>
                <w:szCs w:val="16"/>
              </w:rPr>
            </w:pPr>
            <w:r w:rsidRPr="00144AC6">
              <w:rPr>
                <w:sz w:val="16"/>
                <w:szCs w:val="16"/>
              </w:rPr>
              <w:t>0280</w:t>
            </w:r>
          </w:p>
        </w:tc>
        <w:tc>
          <w:tcPr>
            <w:tcW w:w="425" w:type="dxa"/>
            <w:shd w:val="solid" w:color="FFFFFF" w:fill="auto"/>
          </w:tcPr>
          <w:p w14:paraId="39595F44" w14:textId="73546F6A" w:rsidR="0035442C" w:rsidRPr="00144AC6" w:rsidRDefault="0035442C" w:rsidP="00144AC6">
            <w:pPr>
              <w:pStyle w:val="TAR"/>
              <w:rPr>
                <w:sz w:val="16"/>
                <w:szCs w:val="16"/>
              </w:rPr>
            </w:pPr>
            <w:r w:rsidRPr="00144AC6">
              <w:rPr>
                <w:sz w:val="16"/>
                <w:szCs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Pr="00144AC6" w:rsidRDefault="0035442C" w:rsidP="00144AC6">
            <w:pPr>
              <w:pStyle w:val="TAL"/>
              <w:rPr>
                <w:sz w:val="16"/>
                <w:szCs w:val="16"/>
              </w:rPr>
            </w:pPr>
            <w:r w:rsidRPr="00144AC6">
              <w:rPr>
                <w:sz w:val="16"/>
                <w:szCs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r w:rsidR="003415C6" w:rsidRPr="003415C6" w14:paraId="186EAC3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2C787775" w14:textId="77777777" w:rsidR="003415C6" w:rsidRPr="003415C6" w:rsidRDefault="003415C6" w:rsidP="003415C6">
            <w:pPr>
              <w:pStyle w:val="TAC"/>
              <w:rPr>
                <w:sz w:val="16"/>
              </w:rPr>
            </w:pPr>
            <w:r w:rsidRPr="003415C6">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9D7F" w14:textId="77777777" w:rsidR="003415C6" w:rsidRPr="003415C6" w:rsidRDefault="003415C6" w:rsidP="003415C6">
            <w:pPr>
              <w:pStyle w:val="TAC"/>
              <w:rPr>
                <w:sz w:val="16"/>
              </w:rPr>
            </w:pPr>
            <w:r w:rsidRPr="003415C6">
              <w:rPr>
                <w:sz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CA62" w14:textId="77777777" w:rsidR="003415C6" w:rsidRPr="003415C6" w:rsidRDefault="003415C6" w:rsidP="003415C6">
            <w:pPr>
              <w:spacing w:after="0"/>
              <w:jc w:val="center"/>
              <w:rPr>
                <w:rFonts w:ascii="Arial" w:hAnsi="Arial" w:cs="Arial"/>
                <w:sz w:val="16"/>
                <w:szCs w:val="16"/>
              </w:rPr>
            </w:pPr>
            <w:r w:rsidRPr="003415C6">
              <w:rPr>
                <w:rFonts w:ascii="Arial" w:hAnsi="Arial" w:cs="Arial"/>
                <w:sz w:val="16"/>
                <w:szCs w:val="16"/>
              </w:rPr>
              <w:t>CP-250167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3D1E2C0" w14:textId="77777777" w:rsidR="003415C6" w:rsidRPr="003415C6" w:rsidRDefault="003415C6" w:rsidP="003415C6">
            <w:pPr>
              <w:pStyle w:val="TAL"/>
              <w:rPr>
                <w:sz w:val="16"/>
                <w:szCs w:val="16"/>
              </w:rPr>
            </w:pPr>
            <w:r w:rsidRPr="003415C6">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AEB9" w14:textId="6940D008" w:rsidR="003415C6" w:rsidRPr="003415C6" w:rsidRDefault="003415C6" w:rsidP="003415C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DA48" w14:textId="77777777" w:rsidR="003415C6" w:rsidRPr="003415C6" w:rsidRDefault="003415C6" w:rsidP="003415C6">
            <w:pPr>
              <w:pStyle w:val="TAC"/>
              <w:rPr>
                <w:sz w:val="16"/>
              </w:rPr>
            </w:pPr>
            <w:r w:rsidRPr="003415C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5C55D" w14:textId="77777777" w:rsidR="003415C6" w:rsidRPr="003415C6" w:rsidRDefault="003415C6" w:rsidP="003415C6">
            <w:pPr>
              <w:pStyle w:val="TAL"/>
              <w:rPr>
                <w:sz w:val="16"/>
                <w:szCs w:val="16"/>
              </w:rPr>
            </w:pPr>
            <w:r w:rsidRPr="003415C6">
              <w:rPr>
                <w:sz w:val="16"/>
                <w:szCs w:val="16"/>
              </w:rPr>
              <w:t>CMS Editorial and cleanup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4606" w14:textId="2C902B55" w:rsidR="003415C6" w:rsidRPr="003415C6" w:rsidRDefault="003415C6" w:rsidP="003415C6">
            <w:pPr>
              <w:pStyle w:val="TAC"/>
              <w:rPr>
                <w:sz w:val="16"/>
              </w:rPr>
            </w:pPr>
            <w:r>
              <w:rPr>
                <w:sz w:val="16"/>
              </w:rPr>
              <w:t>19.1.0</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37E9" w14:textId="77777777" w:rsidR="00A472AC" w:rsidRDefault="00A472AC">
      <w:r>
        <w:separator/>
      </w:r>
    </w:p>
  </w:endnote>
  <w:endnote w:type="continuationSeparator" w:id="0">
    <w:p w14:paraId="08848B88" w14:textId="77777777" w:rsidR="00A472AC" w:rsidRDefault="00A4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CE25B" w14:textId="77777777" w:rsidR="00A472AC" w:rsidRDefault="00A472AC">
      <w:r>
        <w:separator/>
      </w:r>
    </w:p>
  </w:footnote>
  <w:footnote w:type="continuationSeparator" w:id="0">
    <w:p w14:paraId="5DF07FE9" w14:textId="77777777" w:rsidR="00A472AC" w:rsidRDefault="00A4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340CAD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C1C">
      <w:rPr>
        <w:rFonts w:ascii="Arial" w:hAnsi="Arial" w:cs="Arial"/>
        <w:b/>
        <w:noProof/>
        <w:sz w:val="18"/>
        <w:szCs w:val="18"/>
      </w:rPr>
      <w:t>3GPP TS 24.484 V19.1.0 (2025-03)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6D207D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C1C">
      <w:rPr>
        <w:rFonts w:ascii="Arial" w:hAnsi="Arial" w:cs="Arial"/>
        <w:b/>
        <w:noProof/>
        <w:sz w:val="18"/>
        <w:szCs w:val="18"/>
      </w:rPr>
      <w:t>Release 19</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5230"/>
    <w:rsid w:val="001258EC"/>
    <w:rsid w:val="0013051D"/>
    <w:rsid w:val="00132B00"/>
    <w:rsid w:val="00133525"/>
    <w:rsid w:val="0013613F"/>
    <w:rsid w:val="00144AC6"/>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1F63E2"/>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47D21"/>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58CE"/>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15C6"/>
    <w:rsid w:val="003461F4"/>
    <w:rsid w:val="0035442C"/>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657C"/>
    <w:rsid w:val="00427B2E"/>
    <w:rsid w:val="004345EC"/>
    <w:rsid w:val="00436048"/>
    <w:rsid w:val="00440C5F"/>
    <w:rsid w:val="00443CE4"/>
    <w:rsid w:val="00444C26"/>
    <w:rsid w:val="00450337"/>
    <w:rsid w:val="00450E7D"/>
    <w:rsid w:val="00451122"/>
    <w:rsid w:val="0045267A"/>
    <w:rsid w:val="004532E0"/>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A7EC9"/>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D64B3"/>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C93"/>
    <w:rsid w:val="00874314"/>
    <w:rsid w:val="008768CA"/>
    <w:rsid w:val="0088176D"/>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59B8"/>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1D95"/>
    <w:rsid w:val="00A03C12"/>
    <w:rsid w:val="00A06D6B"/>
    <w:rsid w:val="00A100B4"/>
    <w:rsid w:val="00A10F02"/>
    <w:rsid w:val="00A15C1C"/>
    <w:rsid w:val="00A164B4"/>
    <w:rsid w:val="00A16826"/>
    <w:rsid w:val="00A16DED"/>
    <w:rsid w:val="00A256CF"/>
    <w:rsid w:val="00A26956"/>
    <w:rsid w:val="00A27486"/>
    <w:rsid w:val="00A31076"/>
    <w:rsid w:val="00A31BA7"/>
    <w:rsid w:val="00A32D67"/>
    <w:rsid w:val="00A33682"/>
    <w:rsid w:val="00A3444D"/>
    <w:rsid w:val="00A44382"/>
    <w:rsid w:val="00A472AC"/>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92D99"/>
    <w:rsid w:val="00AA4CC8"/>
    <w:rsid w:val="00AA5E3D"/>
    <w:rsid w:val="00AA7893"/>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B07E6"/>
    <w:rsid w:val="00BB5BFC"/>
    <w:rsid w:val="00BB6B59"/>
    <w:rsid w:val="00BB6BD0"/>
    <w:rsid w:val="00BC0F7D"/>
    <w:rsid w:val="00BC3554"/>
    <w:rsid w:val="00BC4554"/>
    <w:rsid w:val="00BC59EE"/>
    <w:rsid w:val="00BC5D7D"/>
    <w:rsid w:val="00BC695E"/>
    <w:rsid w:val="00BD0D44"/>
    <w:rsid w:val="00BD4F54"/>
    <w:rsid w:val="00BD5218"/>
    <w:rsid w:val="00BD602E"/>
    <w:rsid w:val="00BD7D31"/>
    <w:rsid w:val="00BD7EF7"/>
    <w:rsid w:val="00BE310D"/>
    <w:rsid w:val="00BE3255"/>
    <w:rsid w:val="00BE4F6D"/>
    <w:rsid w:val="00BF128E"/>
    <w:rsid w:val="00BF4F01"/>
    <w:rsid w:val="00BF55AE"/>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344"/>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0F0C"/>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24029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122603</Words>
  <Characters>698841</Characters>
  <Application>Microsoft Office Word</Application>
  <DocSecurity>0</DocSecurity>
  <Lines>5823</Lines>
  <Paragraphs>1639</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819805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KK_MCC</cp:lastModifiedBy>
  <cp:revision>12</cp:revision>
  <cp:lastPrinted>2019-02-25T14:05:00Z</cp:lastPrinted>
  <dcterms:created xsi:type="dcterms:W3CDTF">2025-01-08T17:05:00Z</dcterms:created>
  <dcterms:modified xsi:type="dcterms:W3CDTF">2025-03-20T18:19:00Z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