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2418C8FF"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rsidR="00DB694C">
              <w:t>19.</w:t>
            </w:r>
            <w:r w:rsidR="00087E77">
              <w:t>2</w:t>
            </w:r>
            <w:r w:rsidR="00DB694C">
              <w:t>.0</w:t>
            </w:r>
            <w:r w:rsidRPr="0073469F">
              <w:t xml:space="preserve"> </w:t>
            </w:r>
            <w:r w:rsidRPr="0073469F">
              <w:rPr>
                <w:sz w:val="32"/>
              </w:rPr>
              <w:t>(</w:t>
            </w:r>
            <w:r w:rsidR="00087E77">
              <w:rPr>
                <w:sz w:val="32"/>
              </w:rPr>
              <w:t>2025</w:t>
            </w:r>
            <w:r w:rsidR="00DB694C">
              <w:rPr>
                <w:sz w:val="32"/>
              </w:rPr>
              <w:t>-</w:t>
            </w:r>
            <w:r w:rsidR="00087E77">
              <w:rPr>
                <w:sz w:val="32"/>
              </w:rPr>
              <w:t>03</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350933CA" w:rsidR="000E07C0" w:rsidRPr="00AF7216" w:rsidRDefault="000E07C0" w:rsidP="005B2D04">
            <w:pPr>
              <w:pStyle w:val="ZT"/>
              <w:framePr w:wrap="auto" w:hAnchor="text" w:yAlign="inline"/>
              <w:rPr>
                <w:i/>
                <w:sz w:val="28"/>
              </w:rPr>
            </w:pPr>
            <w:r w:rsidRPr="0073469F">
              <w:t>(</w:t>
            </w:r>
            <w:r w:rsidRPr="0073469F">
              <w:rPr>
                <w:rStyle w:val="ZGSM"/>
              </w:rPr>
              <w:t>Release 1</w:t>
            </w:r>
            <w:r w:rsidR="007D147A">
              <w:rPr>
                <w:rStyle w:val="ZGSM"/>
              </w:rPr>
              <w:t>9</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000000"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5pt;height:61.65pt;visibility:visible;mso-wrap-style:square">
                  <v:imagedata r:id="rId11" o:title=""/>
                </v:shape>
              </w:pict>
            </w:r>
          </w:p>
        </w:tc>
        <w:tc>
          <w:tcPr>
            <w:tcW w:w="5540" w:type="dxa"/>
            <w:shd w:val="clear" w:color="auto" w:fill="auto"/>
          </w:tcPr>
          <w:p w14:paraId="1DCD3FF5" w14:textId="35E24CD1" w:rsidR="00AE139F" w:rsidRPr="00AF7216" w:rsidRDefault="00000000" w:rsidP="00AE139F">
            <w:pPr>
              <w:jc w:val="right"/>
            </w:pPr>
            <w:r>
              <w:pict w14:anchorId="59052827">
                <v:shape id="_x0000_i1026" type="#_x0000_t75" style="width:127.25pt;height:75.2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66DC2F08" w:rsidR="000E07C0" w:rsidRPr="00AF7216" w:rsidRDefault="000E07C0" w:rsidP="005B2D04">
            <w:pPr>
              <w:pStyle w:val="FP"/>
              <w:jc w:val="center"/>
              <w:rPr>
                <w:noProof/>
                <w:sz w:val="18"/>
              </w:rPr>
            </w:pPr>
            <w:r w:rsidRPr="00AF7216">
              <w:rPr>
                <w:noProof/>
                <w:sz w:val="18"/>
              </w:rPr>
              <w:t xml:space="preserve">© </w:t>
            </w:r>
            <w:r w:rsidR="00537A17">
              <w:rPr>
                <w:noProof/>
                <w:sz w:val="18"/>
              </w:rPr>
              <w:t>2025</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5432D55A" w14:textId="11D76966" w:rsidR="00024178" w:rsidRDefault="00D1598A">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024178">
        <w:rPr>
          <w:noProof/>
        </w:rPr>
        <w:t>Foreword</w:t>
      </w:r>
      <w:r w:rsidR="00024178">
        <w:rPr>
          <w:noProof/>
        </w:rPr>
        <w:tab/>
      </w:r>
      <w:r w:rsidR="00024178">
        <w:rPr>
          <w:noProof/>
        </w:rPr>
        <w:fldChar w:fldCharType="begin" w:fldLock="1"/>
      </w:r>
      <w:r w:rsidR="00024178">
        <w:rPr>
          <w:noProof/>
        </w:rPr>
        <w:instrText xml:space="preserve"> PAGEREF _Toc193390373 \h </w:instrText>
      </w:r>
      <w:r w:rsidR="00024178">
        <w:rPr>
          <w:noProof/>
        </w:rPr>
      </w:r>
      <w:r w:rsidR="00024178">
        <w:rPr>
          <w:noProof/>
        </w:rPr>
        <w:fldChar w:fldCharType="separate"/>
      </w:r>
      <w:r w:rsidR="00024178">
        <w:rPr>
          <w:noProof/>
        </w:rPr>
        <w:t>29</w:t>
      </w:r>
      <w:r w:rsidR="00024178">
        <w:rPr>
          <w:noProof/>
        </w:rPr>
        <w:fldChar w:fldCharType="end"/>
      </w:r>
    </w:p>
    <w:p w14:paraId="3D2FB6C9" w14:textId="00197E31"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_Toc193390374 \h </w:instrText>
      </w:r>
      <w:r>
        <w:rPr>
          <w:noProof/>
        </w:rPr>
      </w:r>
      <w:r>
        <w:rPr>
          <w:noProof/>
        </w:rPr>
        <w:fldChar w:fldCharType="separate"/>
      </w:r>
      <w:r>
        <w:rPr>
          <w:noProof/>
        </w:rPr>
        <w:t>30</w:t>
      </w:r>
      <w:r>
        <w:rPr>
          <w:noProof/>
        </w:rPr>
        <w:fldChar w:fldCharType="end"/>
      </w:r>
    </w:p>
    <w:p w14:paraId="6A8415BB" w14:textId="7930AEE5"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_Toc193390375 \h </w:instrText>
      </w:r>
      <w:r>
        <w:rPr>
          <w:noProof/>
        </w:rPr>
      </w:r>
      <w:r>
        <w:rPr>
          <w:noProof/>
        </w:rPr>
        <w:fldChar w:fldCharType="separate"/>
      </w:r>
      <w:r>
        <w:rPr>
          <w:noProof/>
        </w:rPr>
        <w:t>30</w:t>
      </w:r>
      <w:r>
        <w:rPr>
          <w:noProof/>
        </w:rPr>
        <w:fldChar w:fldCharType="end"/>
      </w:r>
    </w:p>
    <w:p w14:paraId="6842A988" w14:textId="0CB0F201"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_Toc193390376 \h </w:instrText>
      </w:r>
      <w:r>
        <w:rPr>
          <w:noProof/>
        </w:rPr>
      </w:r>
      <w:r>
        <w:rPr>
          <w:noProof/>
        </w:rPr>
        <w:fldChar w:fldCharType="separate"/>
      </w:r>
      <w:r>
        <w:rPr>
          <w:noProof/>
        </w:rPr>
        <w:t>34</w:t>
      </w:r>
      <w:r>
        <w:rPr>
          <w:noProof/>
        </w:rPr>
        <w:fldChar w:fldCharType="end"/>
      </w:r>
    </w:p>
    <w:p w14:paraId="606EB73F" w14:textId="22BC53C9"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_Toc193390377 \h </w:instrText>
      </w:r>
      <w:r>
        <w:rPr>
          <w:noProof/>
        </w:rPr>
      </w:r>
      <w:r>
        <w:rPr>
          <w:noProof/>
        </w:rPr>
        <w:fldChar w:fldCharType="separate"/>
      </w:r>
      <w:r>
        <w:rPr>
          <w:noProof/>
        </w:rPr>
        <w:t>34</w:t>
      </w:r>
      <w:r>
        <w:rPr>
          <w:noProof/>
        </w:rPr>
        <w:fldChar w:fldCharType="end"/>
      </w:r>
    </w:p>
    <w:p w14:paraId="1278DADC" w14:textId="35B1F42B"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_Toc193390378 \h </w:instrText>
      </w:r>
      <w:r>
        <w:rPr>
          <w:noProof/>
        </w:rPr>
      </w:r>
      <w:r>
        <w:rPr>
          <w:noProof/>
        </w:rPr>
        <w:fldChar w:fldCharType="separate"/>
      </w:r>
      <w:r>
        <w:rPr>
          <w:noProof/>
        </w:rPr>
        <w:t>37</w:t>
      </w:r>
      <w:r>
        <w:rPr>
          <w:noProof/>
        </w:rPr>
        <w:fldChar w:fldCharType="end"/>
      </w:r>
    </w:p>
    <w:p w14:paraId="4170DDC6" w14:textId="014048ED"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_Toc193390379 \h </w:instrText>
      </w:r>
      <w:r>
        <w:rPr>
          <w:noProof/>
        </w:rPr>
      </w:r>
      <w:r>
        <w:rPr>
          <w:noProof/>
        </w:rPr>
        <w:fldChar w:fldCharType="separate"/>
      </w:r>
      <w:r>
        <w:rPr>
          <w:noProof/>
        </w:rPr>
        <w:t>38</w:t>
      </w:r>
      <w:r>
        <w:rPr>
          <w:noProof/>
        </w:rPr>
        <w:fldChar w:fldCharType="end"/>
      </w:r>
    </w:p>
    <w:p w14:paraId="21F8C315" w14:textId="325C9D0D"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MCPTT overview</w:t>
      </w:r>
      <w:r>
        <w:rPr>
          <w:noProof/>
        </w:rPr>
        <w:tab/>
      </w:r>
      <w:r>
        <w:rPr>
          <w:noProof/>
        </w:rPr>
        <w:fldChar w:fldCharType="begin" w:fldLock="1"/>
      </w:r>
      <w:r>
        <w:rPr>
          <w:noProof/>
        </w:rPr>
        <w:instrText xml:space="preserve"> PAGEREF _Toc193390380 \h </w:instrText>
      </w:r>
      <w:r>
        <w:rPr>
          <w:noProof/>
        </w:rPr>
      </w:r>
      <w:r>
        <w:rPr>
          <w:noProof/>
        </w:rPr>
        <w:fldChar w:fldCharType="separate"/>
      </w:r>
      <w:r>
        <w:rPr>
          <w:noProof/>
        </w:rPr>
        <w:t>38</w:t>
      </w:r>
      <w:r>
        <w:rPr>
          <w:noProof/>
        </w:rPr>
        <w:fldChar w:fldCharType="end"/>
      </w:r>
    </w:p>
    <w:p w14:paraId="5F60C169" w14:textId="7B58E6E2"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_Toc193390381 \h </w:instrText>
      </w:r>
      <w:r>
        <w:rPr>
          <w:noProof/>
        </w:rPr>
      </w:r>
      <w:r>
        <w:rPr>
          <w:noProof/>
        </w:rPr>
        <w:fldChar w:fldCharType="separate"/>
      </w:r>
      <w:r>
        <w:rPr>
          <w:noProof/>
        </w:rPr>
        <w:t>39</w:t>
      </w:r>
      <w:r>
        <w:rPr>
          <w:noProof/>
        </w:rPr>
        <w:fldChar w:fldCharType="end"/>
      </w:r>
    </w:p>
    <w:p w14:paraId="1DE8CF9C" w14:textId="616D82B3"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MCPTT speech</w:t>
      </w:r>
      <w:r>
        <w:rPr>
          <w:noProof/>
        </w:rPr>
        <w:tab/>
      </w:r>
      <w:r>
        <w:rPr>
          <w:noProof/>
        </w:rPr>
        <w:fldChar w:fldCharType="begin" w:fldLock="1"/>
      </w:r>
      <w:r>
        <w:rPr>
          <w:noProof/>
        </w:rPr>
        <w:instrText xml:space="preserve"> PAGEREF _Toc193390382 \h </w:instrText>
      </w:r>
      <w:r>
        <w:rPr>
          <w:noProof/>
        </w:rPr>
      </w:r>
      <w:r>
        <w:rPr>
          <w:noProof/>
        </w:rPr>
        <w:fldChar w:fldCharType="separate"/>
      </w:r>
      <w:r>
        <w:rPr>
          <w:noProof/>
        </w:rPr>
        <w:t>39</w:t>
      </w:r>
      <w:r>
        <w:rPr>
          <w:noProof/>
        </w:rPr>
        <w:fldChar w:fldCharType="end"/>
      </w:r>
    </w:p>
    <w:p w14:paraId="07714DD2" w14:textId="6E0EBBC0"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Warning Header Field</w:t>
      </w:r>
      <w:r>
        <w:rPr>
          <w:noProof/>
        </w:rPr>
        <w:tab/>
      </w:r>
      <w:r>
        <w:rPr>
          <w:noProof/>
        </w:rPr>
        <w:fldChar w:fldCharType="begin" w:fldLock="1"/>
      </w:r>
      <w:r>
        <w:rPr>
          <w:noProof/>
        </w:rPr>
        <w:instrText xml:space="preserve"> PAGEREF _Toc193390383 \h </w:instrText>
      </w:r>
      <w:r>
        <w:rPr>
          <w:noProof/>
        </w:rPr>
      </w:r>
      <w:r>
        <w:rPr>
          <w:noProof/>
        </w:rPr>
        <w:fldChar w:fldCharType="separate"/>
      </w:r>
      <w:r>
        <w:rPr>
          <w:noProof/>
        </w:rPr>
        <w:t>39</w:t>
      </w:r>
      <w:r>
        <w:rPr>
          <w:noProof/>
        </w:rPr>
        <w:fldChar w:fldCharType="end"/>
      </w:r>
    </w:p>
    <w:p w14:paraId="20C322F8" w14:textId="29AC663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4.4.1</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General</w:t>
      </w:r>
      <w:r>
        <w:rPr>
          <w:noProof/>
        </w:rPr>
        <w:tab/>
      </w:r>
      <w:r>
        <w:rPr>
          <w:noProof/>
        </w:rPr>
        <w:fldChar w:fldCharType="begin" w:fldLock="1"/>
      </w:r>
      <w:r>
        <w:rPr>
          <w:noProof/>
        </w:rPr>
        <w:instrText xml:space="preserve"> PAGEREF _Toc193390384 \h </w:instrText>
      </w:r>
      <w:r>
        <w:rPr>
          <w:noProof/>
        </w:rPr>
      </w:r>
      <w:r>
        <w:rPr>
          <w:noProof/>
        </w:rPr>
        <w:fldChar w:fldCharType="separate"/>
      </w:r>
      <w:r>
        <w:rPr>
          <w:noProof/>
        </w:rPr>
        <w:t>39</w:t>
      </w:r>
      <w:r>
        <w:rPr>
          <w:noProof/>
        </w:rPr>
        <w:fldChar w:fldCharType="end"/>
      </w:r>
    </w:p>
    <w:p w14:paraId="792147FA" w14:textId="56CFF05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_Toc193390385 \h </w:instrText>
      </w:r>
      <w:r>
        <w:rPr>
          <w:noProof/>
        </w:rPr>
      </w:r>
      <w:r>
        <w:rPr>
          <w:noProof/>
        </w:rPr>
        <w:fldChar w:fldCharType="separate"/>
      </w:r>
      <w:r>
        <w:rPr>
          <w:noProof/>
        </w:rPr>
        <w:t>39</w:t>
      </w:r>
      <w:r>
        <w:rPr>
          <w:noProof/>
        </w:rPr>
        <w:fldChar w:fldCharType="end"/>
      </w:r>
    </w:p>
    <w:p w14:paraId="0CD33164" w14:textId="346C3C0C"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MCPTT session identity</w:t>
      </w:r>
      <w:r>
        <w:rPr>
          <w:noProof/>
        </w:rPr>
        <w:tab/>
      </w:r>
      <w:r>
        <w:rPr>
          <w:noProof/>
        </w:rPr>
        <w:fldChar w:fldCharType="begin" w:fldLock="1"/>
      </w:r>
      <w:r>
        <w:rPr>
          <w:noProof/>
        </w:rPr>
        <w:instrText xml:space="preserve"> PAGEREF _Toc193390386 \h </w:instrText>
      </w:r>
      <w:r>
        <w:rPr>
          <w:noProof/>
        </w:rPr>
      </w:r>
      <w:r>
        <w:rPr>
          <w:noProof/>
        </w:rPr>
        <w:fldChar w:fldCharType="separate"/>
      </w:r>
      <w:r>
        <w:rPr>
          <w:noProof/>
        </w:rPr>
        <w:t>45</w:t>
      </w:r>
      <w:r>
        <w:rPr>
          <w:noProof/>
        </w:rPr>
        <w:fldChar w:fldCharType="end"/>
      </w:r>
    </w:p>
    <w:p w14:paraId="1D1A8EA4" w14:textId="300C511F"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MCPTT priority calls and alerts</w:t>
      </w:r>
      <w:r>
        <w:rPr>
          <w:noProof/>
        </w:rPr>
        <w:tab/>
      </w:r>
      <w:r>
        <w:rPr>
          <w:noProof/>
        </w:rPr>
        <w:fldChar w:fldCharType="begin" w:fldLock="1"/>
      </w:r>
      <w:r>
        <w:rPr>
          <w:noProof/>
        </w:rPr>
        <w:instrText xml:space="preserve"> PAGEREF _Toc193390387 \h </w:instrText>
      </w:r>
      <w:r>
        <w:rPr>
          <w:noProof/>
        </w:rPr>
      </w:r>
      <w:r>
        <w:rPr>
          <w:noProof/>
        </w:rPr>
        <w:fldChar w:fldCharType="separate"/>
      </w:r>
      <w:r>
        <w:rPr>
          <w:noProof/>
        </w:rPr>
        <w:t>46</w:t>
      </w:r>
      <w:r>
        <w:rPr>
          <w:noProof/>
        </w:rPr>
        <w:fldChar w:fldCharType="end"/>
      </w:r>
    </w:p>
    <w:p w14:paraId="1EDEDDBB" w14:textId="111D160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4.6.1</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MCPTT emergency group calls</w:t>
      </w:r>
      <w:r>
        <w:rPr>
          <w:noProof/>
        </w:rPr>
        <w:tab/>
      </w:r>
      <w:r>
        <w:rPr>
          <w:noProof/>
        </w:rPr>
        <w:fldChar w:fldCharType="begin" w:fldLock="1"/>
      </w:r>
      <w:r>
        <w:rPr>
          <w:noProof/>
        </w:rPr>
        <w:instrText xml:space="preserve"> PAGEREF _Toc193390388 \h </w:instrText>
      </w:r>
      <w:r>
        <w:rPr>
          <w:noProof/>
        </w:rPr>
      </w:r>
      <w:r>
        <w:rPr>
          <w:noProof/>
        </w:rPr>
        <w:fldChar w:fldCharType="separate"/>
      </w:r>
      <w:r>
        <w:rPr>
          <w:noProof/>
        </w:rPr>
        <w:t>46</w:t>
      </w:r>
      <w:r>
        <w:rPr>
          <w:noProof/>
        </w:rPr>
        <w:fldChar w:fldCharType="end"/>
      </w:r>
    </w:p>
    <w:p w14:paraId="66ED1297" w14:textId="387F448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4.6.2</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MCPTT emergency private calls</w:t>
      </w:r>
      <w:r>
        <w:rPr>
          <w:noProof/>
        </w:rPr>
        <w:tab/>
      </w:r>
      <w:r>
        <w:rPr>
          <w:noProof/>
        </w:rPr>
        <w:fldChar w:fldCharType="begin" w:fldLock="1"/>
      </w:r>
      <w:r>
        <w:rPr>
          <w:noProof/>
        </w:rPr>
        <w:instrText xml:space="preserve"> PAGEREF _Toc193390389 \h </w:instrText>
      </w:r>
      <w:r>
        <w:rPr>
          <w:noProof/>
        </w:rPr>
      </w:r>
      <w:r>
        <w:rPr>
          <w:noProof/>
        </w:rPr>
        <w:fldChar w:fldCharType="separate"/>
      </w:r>
      <w:r>
        <w:rPr>
          <w:noProof/>
        </w:rPr>
        <w:t>47</w:t>
      </w:r>
      <w:r>
        <w:rPr>
          <w:noProof/>
        </w:rPr>
        <w:fldChar w:fldCharType="end"/>
      </w:r>
    </w:p>
    <w:p w14:paraId="2FEF2BE2" w14:textId="42F47AD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4.6.3</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MCPTT emergency alerts</w:t>
      </w:r>
      <w:r>
        <w:rPr>
          <w:noProof/>
        </w:rPr>
        <w:tab/>
      </w:r>
      <w:r>
        <w:rPr>
          <w:noProof/>
        </w:rPr>
        <w:fldChar w:fldCharType="begin" w:fldLock="1"/>
      </w:r>
      <w:r>
        <w:rPr>
          <w:noProof/>
        </w:rPr>
        <w:instrText xml:space="preserve"> PAGEREF _Toc193390390 \h </w:instrText>
      </w:r>
      <w:r>
        <w:rPr>
          <w:noProof/>
        </w:rPr>
      </w:r>
      <w:r>
        <w:rPr>
          <w:noProof/>
        </w:rPr>
        <w:fldChar w:fldCharType="separate"/>
      </w:r>
      <w:r>
        <w:rPr>
          <w:noProof/>
        </w:rPr>
        <w:t>48</w:t>
      </w:r>
      <w:r>
        <w:rPr>
          <w:noProof/>
        </w:rPr>
        <w:fldChar w:fldCharType="end"/>
      </w:r>
    </w:p>
    <w:p w14:paraId="05734EB4" w14:textId="16859903"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4.6.4</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MCPTT imminent peril group call</w:t>
      </w:r>
      <w:r>
        <w:rPr>
          <w:noProof/>
        </w:rPr>
        <w:tab/>
      </w:r>
      <w:r>
        <w:rPr>
          <w:noProof/>
        </w:rPr>
        <w:fldChar w:fldCharType="begin" w:fldLock="1"/>
      </w:r>
      <w:r>
        <w:rPr>
          <w:noProof/>
        </w:rPr>
        <w:instrText xml:space="preserve"> PAGEREF _Toc193390391 \h </w:instrText>
      </w:r>
      <w:r>
        <w:rPr>
          <w:noProof/>
        </w:rPr>
      </w:r>
      <w:r>
        <w:rPr>
          <w:noProof/>
        </w:rPr>
        <w:fldChar w:fldCharType="separate"/>
      </w:r>
      <w:r>
        <w:rPr>
          <w:noProof/>
        </w:rPr>
        <w:t>49</w:t>
      </w:r>
      <w:r>
        <w:rPr>
          <w:noProof/>
        </w:rPr>
        <w:fldChar w:fldCharType="end"/>
      </w:r>
    </w:p>
    <w:p w14:paraId="339EFB73" w14:textId="2B9FCF9C"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Communication security</w:t>
      </w:r>
      <w:r>
        <w:rPr>
          <w:noProof/>
        </w:rPr>
        <w:tab/>
      </w:r>
      <w:r>
        <w:rPr>
          <w:noProof/>
        </w:rPr>
        <w:fldChar w:fldCharType="begin" w:fldLock="1"/>
      </w:r>
      <w:r>
        <w:rPr>
          <w:noProof/>
        </w:rPr>
        <w:instrText xml:space="preserve"> PAGEREF _Toc193390392 \h </w:instrText>
      </w:r>
      <w:r>
        <w:rPr>
          <w:noProof/>
        </w:rPr>
      </w:r>
      <w:r>
        <w:rPr>
          <w:noProof/>
        </w:rPr>
        <w:fldChar w:fldCharType="separate"/>
      </w:r>
      <w:r>
        <w:rPr>
          <w:noProof/>
        </w:rPr>
        <w:t>50</w:t>
      </w:r>
      <w:r>
        <w:rPr>
          <w:noProof/>
        </w:rPr>
        <w:fldChar w:fldCharType="end"/>
      </w:r>
    </w:p>
    <w:p w14:paraId="75213D1F" w14:textId="039A9F2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fldLock="1"/>
      </w:r>
      <w:r>
        <w:rPr>
          <w:noProof/>
        </w:rPr>
        <w:instrText xml:space="preserve"> PAGEREF _Toc193390393 \h </w:instrText>
      </w:r>
      <w:r>
        <w:rPr>
          <w:noProof/>
        </w:rPr>
      </w:r>
      <w:r>
        <w:rPr>
          <w:noProof/>
        </w:rPr>
        <w:fldChar w:fldCharType="separate"/>
      </w:r>
      <w:r>
        <w:rPr>
          <w:noProof/>
        </w:rPr>
        <w:t>50</w:t>
      </w:r>
      <w:r>
        <w:rPr>
          <w:noProof/>
        </w:rPr>
        <w:fldChar w:fldCharType="end"/>
      </w:r>
    </w:p>
    <w:p w14:paraId="1732C001" w14:textId="277A855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fldLock="1"/>
      </w:r>
      <w:r>
        <w:rPr>
          <w:noProof/>
        </w:rPr>
        <w:instrText xml:space="preserve"> PAGEREF _Toc193390394 \h </w:instrText>
      </w:r>
      <w:r>
        <w:rPr>
          <w:noProof/>
        </w:rPr>
      </w:r>
      <w:r>
        <w:rPr>
          <w:noProof/>
        </w:rPr>
        <w:fldChar w:fldCharType="separate"/>
      </w:r>
      <w:r>
        <w:rPr>
          <w:noProof/>
        </w:rPr>
        <w:t>51</w:t>
      </w:r>
      <w:r>
        <w:rPr>
          <w:noProof/>
        </w:rPr>
        <w:fldChar w:fldCharType="end"/>
      </w:r>
    </w:p>
    <w:p w14:paraId="10FCB604" w14:textId="19EADF53"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_Toc193390395 \h </w:instrText>
      </w:r>
      <w:r>
        <w:rPr>
          <w:noProof/>
        </w:rPr>
      </w:r>
      <w:r>
        <w:rPr>
          <w:noProof/>
        </w:rPr>
        <w:fldChar w:fldCharType="separate"/>
      </w:r>
      <w:r>
        <w:rPr>
          <w:noProof/>
        </w:rPr>
        <w:t>53</w:t>
      </w:r>
      <w:r>
        <w:rPr>
          <w:noProof/>
        </w:rPr>
        <w:fldChar w:fldCharType="end"/>
      </w:r>
    </w:p>
    <w:p w14:paraId="49DF6E27" w14:textId="565F079C"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fldLock="1"/>
      </w:r>
      <w:r>
        <w:rPr>
          <w:noProof/>
        </w:rPr>
        <w:instrText xml:space="preserve"> PAGEREF _Toc193390396 \h </w:instrText>
      </w:r>
      <w:r>
        <w:rPr>
          <w:noProof/>
        </w:rPr>
      </w:r>
      <w:r>
        <w:rPr>
          <w:noProof/>
        </w:rPr>
        <w:fldChar w:fldCharType="separate"/>
      </w:r>
      <w:r>
        <w:rPr>
          <w:noProof/>
        </w:rPr>
        <w:t>56</w:t>
      </w:r>
      <w:r>
        <w:rPr>
          <w:noProof/>
        </w:rPr>
        <w:fldChar w:fldCharType="end"/>
      </w:r>
    </w:p>
    <w:p w14:paraId="1B919893" w14:textId="47967153"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MCPTT client ID</w:t>
      </w:r>
      <w:r>
        <w:rPr>
          <w:noProof/>
        </w:rPr>
        <w:tab/>
      </w:r>
      <w:r>
        <w:rPr>
          <w:noProof/>
        </w:rPr>
        <w:fldChar w:fldCharType="begin" w:fldLock="1"/>
      </w:r>
      <w:r>
        <w:rPr>
          <w:noProof/>
        </w:rPr>
        <w:instrText xml:space="preserve"> PAGEREF _Toc193390397 \h </w:instrText>
      </w:r>
      <w:r>
        <w:rPr>
          <w:noProof/>
        </w:rPr>
      </w:r>
      <w:r>
        <w:rPr>
          <w:noProof/>
        </w:rPr>
        <w:fldChar w:fldCharType="separate"/>
      </w:r>
      <w:r>
        <w:rPr>
          <w:noProof/>
        </w:rPr>
        <w:t>57</w:t>
      </w:r>
      <w:r>
        <w:rPr>
          <w:noProof/>
        </w:rPr>
        <w:fldChar w:fldCharType="end"/>
      </w:r>
    </w:p>
    <w:p w14:paraId="3B97010A" w14:textId="21A9C34D"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Off-network MCPTT</w:t>
      </w:r>
      <w:r>
        <w:rPr>
          <w:noProof/>
        </w:rPr>
        <w:tab/>
      </w:r>
      <w:r>
        <w:rPr>
          <w:noProof/>
        </w:rPr>
        <w:fldChar w:fldCharType="begin" w:fldLock="1"/>
      </w:r>
      <w:r>
        <w:rPr>
          <w:noProof/>
        </w:rPr>
        <w:instrText xml:space="preserve"> PAGEREF _Toc193390398 \h </w:instrText>
      </w:r>
      <w:r>
        <w:rPr>
          <w:noProof/>
        </w:rPr>
      </w:r>
      <w:r>
        <w:rPr>
          <w:noProof/>
        </w:rPr>
        <w:fldChar w:fldCharType="separate"/>
      </w:r>
      <w:r>
        <w:rPr>
          <w:noProof/>
        </w:rPr>
        <w:t>57</w:t>
      </w:r>
      <w:r>
        <w:rPr>
          <w:noProof/>
        </w:rPr>
        <w:fldChar w:fldCharType="end"/>
      </w:r>
    </w:p>
    <w:p w14:paraId="2B0FBAF8" w14:textId="06939392"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Broadcast Group Calls</w:t>
      </w:r>
      <w:r>
        <w:rPr>
          <w:noProof/>
        </w:rPr>
        <w:tab/>
      </w:r>
      <w:r>
        <w:rPr>
          <w:noProof/>
        </w:rPr>
        <w:fldChar w:fldCharType="begin" w:fldLock="1"/>
      </w:r>
      <w:r>
        <w:rPr>
          <w:noProof/>
        </w:rPr>
        <w:instrText xml:space="preserve"> PAGEREF _Toc193390399 \h </w:instrText>
      </w:r>
      <w:r>
        <w:rPr>
          <w:noProof/>
        </w:rPr>
      </w:r>
      <w:r>
        <w:rPr>
          <w:noProof/>
        </w:rPr>
        <w:fldChar w:fldCharType="separate"/>
      </w:r>
      <w:r>
        <w:rPr>
          <w:noProof/>
        </w:rPr>
        <w:t>57</w:t>
      </w:r>
      <w:r>
        <w:rPr>
          <w:noProof/>
        </w:rPr>
        <w:fldChar w:fldCharType="end"/>
      </w:r>
    </w:p>
    <w:p w14:paraId="158489DF" w14:textId="5FFC256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MCPTT Resource Management</w:t>
      </w:r>
      <w:r>
        <w:rPr>
          <w:noProof/>
        </w:rPr>
        <w:tab/>
      </w:r>
      <w:r>
        <w:rPr>
          <w:noProof/>
        </w:rPr>
        <w:fldChar w:fldCharType="begin" w:fldLock="1"/>
      </w:r>
      <w:r>
        <w:rPr>
          <w:noProof/>
        </w:rPr>
        <w:instrText xml:space="preserve"> PAGEREF _Toc193390400 \h </w:instrText>
      </w:r>
      <w:r>
        <w:rPr>
          <w:noProof/>
        </w:rPr>
      </w:r>
      <w:r>
        <w:rPr>
          <w:noProof/>
        </w:rPr>
        <w:fldChar w:fldCharType="separate"/>
      </w:r>
      <w:r>
        <w:rPr>
          <w:noProof/>
        </w:rPr>
        <w:t>57</w:t>
      </w:r>
      <w:r>
        <w:rPr>
          <w:noProof/>
        </w:rPr>
        <w:fldChar w:fldCharType="end"/>
      </w:r>
    </w:p>
    <w:p w14:paraId="18A9F852" w14:textId="7C6FA142"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_Toc193390401 \h </w:instrText>
      </w:r>
      <w:r>
        <w:rPr>
          <w:noProof/>
        </w:rPr>
      </w:r>
      <w:r>
        <w:rPr>
          <w:noProof/>
        </w:rPr>
        <w:fldChar w:fldCharType="separate"/>
      </w:r>
      <w:r>
        <w:rPr>
          <w:noProof/>
        </w:rPr>
        <w:t>58</w:t>
      </w:r>
      <w:r>
        <w:rPr>
          <w:noProof/>
        </w:rPr>
        <w:fldChar w:fldCharType="end"/>
      </w:r>
    </w:p>
    <w:p w14:paraId="4BA82021" w14:textId="0CBEB93B"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_Toc193390402 \h </w:instrText>
      </w:r>
      <w:r>
        <w:rPr>
          <w:noProof/>
        </w:rPr>
      </w:r>
      <w:r>
        <w:rPr>
          <w:noProof/>
        </w:rPr>
        <w:fldChar w:fldCharType="separate"/>
      </w:r>
      <w:r>
        <w:rPr>
          <w:noProof/>
        </w:rPr>
        <w:t>58</w:t>
      </w:r>
      <w:r>
        <w:rPr>
          <w:noProof/>
        </w:rPr>
        <w:fldChar w:fldCharType="end"/>
      </w:r>
    </w:p>
    <w:p w14:paraId="0BE570A0" w14:textId="6F0DE9AA"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fldLock="1"/>
      </w:r>
      <w:r>
        <w:rPr>
          <w:noProof/>
        </w:rPr>
        <w:instrText xml:space="preserve"> PAGEREF _Toc193390403 \h </w:instrText>
      </w:r>
      <w:r>
        <w:rPr>
          <w:noProof/>
        </w:rPr>
      </w:r>
      <w:r>
        <w:rPr>
          <w:noProof/>
        </w:rPr>
        <w:fldChar w:fldCharType="separate"/>
      </w:r>
      <w:r>
        <w:rPr>
          <w:noProof/>
        </w:rPr>
        <w:t>58</w:t>
      </w:r>
      <w:r>
        <w:rPr>
          <w:noProof/>
        </w:rPr>
        <w:fldChar w:fldCharType="end"/>
      </w:r>
    </w:p>
    <w:p w14:paraId="7C1E6D68" w14:textId="083767F2"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MCPTT server</w:t>
      </w:r>
      <w:r>
        <w:rPr>
          <w:noProof/>
        </w:rPr>
        <w:tab/>
      </w:r>
      <w:r>
        <w:rPr>
          <w:noProof/>
        </w:rPr>
        <w:fldChar w:fldCharType="begin" w:fldLock="1"/>
      </w:r>
      <w:r>
        <w:rPr>
          <w:noProof/>
        </w:rPr>
        <w:instrText xml:space="preserve"> PAGEREF _Toc193390404 \h </w:instrText>
      </w:r>
      <w:r>
        <w:rPr>
          <w:noProof/>
        </w:rPr>
      </w:r>
      <w:r>
        <w:rPr>
          <w:noProof/>
        </w:rPr>
        <w:fldChar w:fldCharType="separate"/>
      </w:r>
      <w:r>
        <w:rPr>
          <w:noProof/>
        </w:rPr>
        <w:t>59</w:t>
      </w:r>
      <w:r>
        <w:rPr>
          <w:noProof/>
        </w:rPr>
        <w:fldChar w:fldCharType="end"/>
      </w:r>
    </w:p>
    <w:p w14:paraId="36583355" w14:textId="4795FE75"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_Toc193390405 \h </w:instrText>
      </w:r>
      <w:r>
        <w:rPr>
          <w:noProof/>
        </w:rPr>
      </w:r>
      <w:r>
        <w:rPr>
          <w:noProof/>
        </w:rPr>
        <w:fldChar w:fldCharType="separate"/>
      </w:r>
      <w:r>
        <w:rPr>
          <w:noProof/>
        </w:rPr>
        <w:t>59</w:t>
      </w:r>
      <w:r>
        <w:rPr>
          <w:noProof/>
        </w:rPr>
        <w:fldChar w:fldCharType="end"/>
      </w:r>
    </w:p>
    <w:p w14:paraId="70B603CA" w14:textId="13A8081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_Toc193390406 \h </w:instrText>
      </w:r>
      <w:r>
        <w:rPr>
          <w:noProof/>
        </w:rPr>
      </w:r>
      <w:r>
        <w:rPr>
          <w:noProof/>
        </w:rPr>
        <w:fldChar w:fldCharType="separate"/>
      </w:r>
      <w:r>
        <w:rPr>
          <w:noProof/>
        </w:rPr>
        <w:t>60</w:t>
      </w:r>
      <w:r>
        <w:rPr>
          <w:noProof/>
        </w:rPr>
        <w:fldChar w:fldCharType="end"/>
      </w:r>
    </w:p>
    <w:p w14:paraId="11BC5A44" w14:textId="583C0C0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Failure case</w:t>
      </w:r>
      <w:r>
        <w:rPr>
          <w:noProof/>
        </w:rPr>
        <w:tab/>
      </w:r>
      <w:r>
        <w:rPr>
          <w:noProof/>
        </w:rPr>
        <w:fldChar w:fldCharType="begin" w:fldLock="1"/>
      </w:r>
      <w:r>
        <w:rPr>
          <w:noProof/>
        </w:rPr>
        <w:instrText xml:space="preserve"> PAGEREF _Toc193390407 \h </w:instrText>
      </w:r>
      <w:r>
        <w:rPr>
          <w:noProof/>
        </w:rPr>
      </w:r>
      <w:r>
        <w:rPr>
          <w:noProof/>
        </w:rPr>
        <w:fldChar w:fldCharType="separate"/>
      </w:r>
      <w:r>
        <w:rPr>
          <w:noProof/>
        </w:rPr>
        <w:t>62</w:t>
      </w:r>
      <w:r>
        <w:rPr>
          <w:noProof/>
        </w:rPr>
        <w:fldChar w:fldCharType="end"/>
      </w:r>
    </w:p>
    <w:p w14:paraId="01DF9C2D" w14:textId="1888E155"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_Toc193390408 \h </w:instrText>
      </w:r>
      <w:r>
        <w:rPr>
          <w:noProof/>
        </w:rPr>
      </w:r>
      <w:r>
        <w:rPr>
          <w:noProof/>
        </w:rPr>
        <w:fldChar w:fldCharType="separate"/>
      </w:r>
      <w:r>
        <w:rPr>
          <w:noProof/>
        </w:rPr>
        <w:t>62</w:t>
      </w:r>
      <w:r>
        <w:rPr>
          <w:noProof/>
        </w:rPr>
        <w:fldChar w:fldCharType="end"/>
      </w:r>
    </w:p>
    <w:p w14:paraId="7A772A09" w14:textId="2DC15F4C"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_Toc193390409 \h </w:instrText>
      </w:r>
      <w:r>
        <w:rPr>
          <w:noProof/>
        </w:rPr>
      </w:r>
      <w:r>
        <w:rPr>
          <w:noProof/>
        </w:rPr>
        <w:fldChar w:fldCharType="separate"/>
      </w:r>
      <w:r>
        <w:rPr>
          <w:noProof/>
        </w:rPr>
        <w:t>62</w:t>
      </w:r>
      <w:r>
        <w:rPr>
          <w:noProof/>
        </w:rPr>
        <w:fldChar w:fldCharType="end"/>
      </w:r>
    </w:p>
    <w:p w14:paraId="4894843F" w14:textId="0D1A35FE"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_Toc193390410 \h </w:instrText>
      </w:r>
      <w:r>
        <w:rPr>
          <w:noProof/>
        </w:rPr>
      </w:r>
      <w:r>
        <w:rPr>
          <w:noProof/>
        </w:rPr>
        <w:fldChar w:fldCharType="separate"/>
      </w:r>
      <w:r>
        <w:rPr>
          <w:noProof/>
        </w:rPr>
        <w:t>63</w:t>
      </w:r>
      <w:r>
        <w:rPr>
          <w:noProof/>
        </w:rPr>
        <w:fldChar w:fldCharType="end"/>
      </w:r>
    </w:p>
    <w:p w14:paraId="04A241BA" w14:textId="5F9840AA"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A61B56">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MCPTT gateway server</w:t>
      </w:r>
      <w:r>
        <w:rPr>
          <w:noProof/>
        </w:rPr>
        <w:tab/>
      </w:r>
      <w:r>
        <w:rPr>
          <w:noProof/>
        </w:rPr>
        <w:fldChar w:fldCharType="begin" w:fldLock="1"/>
      </w:r>
      <w:r>
        <w:rPr>
          <w:noProof/>
        </w:rPr>
        <w:instrText xml:space="preserve"> PAGEREF _Toc193390411 \h </w:instrText>
      </w:r>
      <w:r>
        <w:rPr>
          <w:noProof/>
        </w:rPr>
      </w:r>
      <w:r>
        <w:rPr>
          <w:noProof/>
        </w:rPr>
        <w:fldChar w:fldCharType="separate"/>
      </w:r>
      <w:r>
        <w:rPr>
          <w:noProof/>
        </w:rPr>
        <w:t>63</w:t>
      </w:r>
      <w:r>
        <w:rPr>
          <w:noProof/>
        </w:rPr>
        <w:fldChar w:fldCharType="end"/>
      </w:r>
    </w:p>
    <w:p w14:paraId="5FC03211" w14:textId="2AE2F55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A61B56">
        <w:rPr>
          <w:noProof/>
          <w:lang w:val="hr-H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_Toc193390412 \h </w:instrText>
      </w:r>
      <w:r>
        <w:rPr>
          <w:noProof/>
        </w:rPr>
      </w:r>
      <w:r>
        <w:rPr>
          <w:noProof/>
        </w:rPr>
        <w:fldChar w:fldCharType="separate"/>
      </w:r>
      <w:r>
        <w:rPr>
          <w:noProof/>
        </w:rPr>
        <w:t>63</w:t>
      </w:r>
      <w:r>
        <w:rPr>
          <w:noProof/>
        </w:rPr>
        <w:fldChar w:fldCharType="end"/>
      </w:r>
    </w:p>
    <w:p w14:paraId="6B4DAA89" w14:textId="1217B80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A61B56">
        <w:rPr>
          <w:noProof/>
          <w:lang w:val="hr-HR"/>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_Toc193390413 \h </w:instrText>
      </w:r>
      <w:r>
        <w:rPr>
          <w:noProof/>
        </w:rPr>
      </w:r>
      <w:r>
        <w:rPr>
          <w:noProof/>
        </w:rPr>
        <w:fldChar w:fldCharType="separate"/>
      </w:r>
      <w:r>
        <w:rPr>
          <w:noProof/>
        </w:rPr>
        <w:t>63</w:t>
      </w:r>
      <w:r>
        <w:rPr>
          <w:noProof/>
        </w:rPr>
        <w:fldChar w:fldCharType="end"/>
      </w:r>
    </w:p>
    <w:p w14:paraId="1D944D59" w14:textId="5C76EE5D"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A61B56">
        <w:rPr>
          <w:noProof/>
          <w:lang w:val="hr-HR"/>
        </w:rPr>
        <w:t>6</w:t>
      </w:r>
      <w:r>
        <w:rPr>
          <w:rFonts w:asciiTheme="minorHAnsi" w:eastAsiaTheme="minorEastAsia" w:hAnsiTheme="minorHAnsi" w:cstheme="minorBidi"/>
          <w:noProof/>
          <w:kern w:val="2"/>
          <w:sz w:val="24"/>
          <w:szCs w:val="24"/>
          <w:lang w:eastAsia="en-GB"/>
          <w14:ligatures w14:val="standardContextual"/>
        </w:rPr>
        <w:tab/>
      </w:r>
      <w:r>
        <w:rPr>
          <w:noProof/>
        </w:rPr>
        <w:t>MCPTT gateway UE</w:t>
      </w:r>
      <w:r>
        <w:rPr>
          <w:noProof/>
        </w:rPr>
        <w:tab/>
      </w:r>
      <w:r>
        <w:rPr>
          <w:noProof/>
        </w:rPr>
        <w:fldChar w:fldCharType="begin" w:fldLock="1"/>
      </w:r>
      <w:r>
        <w:rPr>
          <w:noProof/>
        </w:rPr>
        <w:instrText xml:space="preserve"> PAGEREF _Toc193390414 \h </w:instrText>
      </w:r>
      <w:r>
        <w:rPr>
          <w:noProof/>
        </w:rPr>
      </w:r>
      <w:r>
        <w:rPr>
          <w:noProof/>
        </w:rPr>
        <w:fldChar w:fldCharType="separate"/>
      </w:r>
      <w:r>
        <w:rPr>
          <w:noProof/>
        </w:rPr>
        <w:t>64</w:t>
      </w:r>
      <w:r>
        <w:rPr>
          <w:noProof/>
        </w:rPr>
        <w:fldChar w:fldCharType="end"/>
      </w:r>
    </w:p>
    <w:p w14:paraId="5D68014F" w14:textId="52D82BE6"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A61B56">
        <w:rPr>
          <w:noProof/>
          <w:lang w:val="hr-HR"/>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_Toc193390415 \h </w:instrText>
      </w:r>
      <w:r>
        <w:rPr>
          <w:noProof/>
        </w:rPr>
      </w:r>
      <w:r>
        <w:rPr>
          <w:noProof/>
        </w:rPr>
        <w:fldChar w:fldCharType="separate"/>
      </w:r>
      <w:r>
        <w:rPr>
          <w:noProof/>
        </w:rPr>
        <w:t>64</w:t>
      </w:r>
      <w:r>
        <w:rPr>
          <w:noProof/>
        </w:rPr>
        <w:fldChar w:fldCharType="end"/>
      </w:r>
    </w:p>
    <w:p w14:paraId="7A071374" w14:textId="5668E41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_Toc193390416 \h </w:instrText>
      </w:r>
      <w:r>
        <w:rPr>
          <w:noProof/>
        </w:rPr>
      </w:r>
      <w:r>
        <w:rPr>
          <w:noProof/>
        </w:rPr>
        <w:fldChar w:fldCharType="separate"/>
      </w:r>
      <w:r>
        <w:rPr>
          <w:noProof/>
        </w:rPr>
        <w:t>64</w:t>
      </w:r>
      <w:r>
        <w:rPr>
          <w:noProof/>
        </w:rPr>
        <w:fldChar w:fldCharType="end"/>
      </w:r>
    </w:p>
    <w:p w14:paraId="7C824E96" w14:textId="0AE433A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A61B56">
        <w:rPr>
          <w:noProof/>
          <w:lang w:val="hr-HR"/>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for MCPTT gateway UE</w:t>
      </w:r>
      <w:r>
        <w:rPr>
          <w:noProof/>
        </w:rPr>
        <w:tab/>
      </w:r>
      <w:r>
        <w:rPr>
          <w:noProof/>
        </w:rPr>
        <w:fldChar w:fldCharType="begin" w:fldLock="1"/>
      </w:r>
      <w:r>
        <w:rPr>
          <w:noProof/>
        </w:rPr>
        <w:instrText xml:space="preserve"> PAGEREF _Toc193390417 \h </w:instrText>
      </w:r>
      <w:r>
        <w:rPr>
          <w:noProof/>
        </w:rPr>
      </w:r>
      <w:r>
        <w:rPr>
          <w:noProof/>
        </w:rPr>
        <w:fldChar w:fldCharType="separate"/>
      </w:r>
      <w:r>
        <w:rPr>
          <w:noProof/>
        </w:rPr>
        <w:t>65</w:t>
      </w:r>
      <w:r>
        <w:rPr>
          <w:noProof/>
        </w:rPr>
        <w:fldChar w:fldCharType="end"/>
      </w:r>
    </w:p>
    <w:p w14:paraId="2E0DBDAA" w14:textId="3132F251"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_Toc193390418 \h </w:instrText>
      </w:r>
      <w:r>
        <w:rPr>
          <w:noProof/>
        </w:rPr>
      </w:r>
      <w:r>
        <w:rPr>
          <w:noProof/>
        </w:rPr>
        <w:fldChar w:fldCharType="separate"/>
      </w:r>
      <w:r>
        <w:rPr>
          <w:noProof/>
        </w:rPr>
        <w:t>66</w:t>
      </w:r>
      <w:r>
        <w:rPr>
          <w:noProof/>
        </w:rPr>
        <w:fldChar w:fldCharType="end"/>
      </w:r>
    </w:p>
    <w:p w14:paraId="6031EF42" w14:textId="5738C9A3"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_Toc193390419 \h </w:instrText>
      </w:r>
      <w:r>
        <w:rPr>
          <w:noProof/>
        </w:rPr>
      </w:r>
      <w:r>
        <w:rPr>
          <w:noProof/>
        </w:rPr>
        <w:fldChar w:fldCharType="separate"/>
      </w:r>
      <w:r>
        <w:rPr>
          <w:noProof/>
        </w:rPr>
        <w:t>66</w:t>
      </w:r>
      <w:r>
        <w:rPr>
          <w:noProof/>
        </w:rPr>
        <w:fldChar w:fldCharType="end"/>
      </w:r>
    </w:p>
    <w:p w14:paraId="76B4A245" w14:textId="4099F497"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_Toc193390420 \h </w:instrText>
      </w:r>
      <w:r>
        <w:rPr>
          <w:noProof/>
        </w:rPr>
      </w:r>
      <w:r>
        <w:rPr>
          <w:noProof/>
        </w:rPr>
        <w:fldChar w:fldCharType="separate"/>
      </w:r>
      <w:r>
        <w:rPr>
          <w:noProof/>
        </w:rPr>
        <w:t>66</w:t>
      </w:r>
      <w:r>
        <w:rPr>
          <w:noProof/>
        </w:rPr>
        <w:fldChar w:fldCharType="end"/>
      </w:r>
    </w:p>
    <w:p w14:paraId="0AC23578" w14:textId="7C89F14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_Toc193390421 \h </w:instrText>
      </w:r>
      <w:r>
        <w:rPr>
          <w:noProof/>
        </w:rPr>
      </w:r>
      <w:r>
        <w:rPr>
          <w:noProof/>
        </w:rPr>
        <w:fldChar w:fldCharType="separate"/>
      </w:r>
      <w:r>
        <w:rPr>
          <w:noProof/>
        </w:rPr>
        <w:t>66</w:t>
      </w:r>
      <w:r>
        <w:rPr>
          <w:noProof/>
        </w:rPr>
        <w:fldChar w:fldCharType="end"/>
      </w:r>
    </w:p>
    <w:p w14:paraId="5789EE92" w14:textId="18028D7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6.2.0.1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_Toc193390422 \h </w:instrText>
      </w:r>
      <w:r>
        <w:rPr>
          <w:noProof/>
        </w:rPr>
      </w:r>
      <w:r>
        <w:rPr>
          <w:noProof/>
        </w:rPr>
        <w:fldChar w:fldCharType="separate"/>
      </w:r>
      <w:r>
        <w:rPr>
          <w:noProof/>
        </w:rPr>
        <w:t>66</w:t>
      </w:r>
      <w:r>
        <w:rPr>
          <w:noProof/>
        </w:rPr>
        <w:fldChar w:fldCharType="end"/>
      </w:r>
    </w:p>
    <w:p w14:paraId="619236CC" w14:textId="44866BA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_Toc193390423 \h </w:instrText>
      </w:r>
      <w:r>
        <w:rPr>
          <w:noProof/>
        </w:rPr>
      </w:r>
      <w:r>
        <w:rPr>
          <w:noProof/>
        </w:rPr>
        <w:fldChar w:fldCharType="separate"/>
      </w:r>
      <w:r>
        <w:rPr>
          <w:noProof/>
        </w:rPr>
        <w:t>68</w:t>
      </w:r>
      <w:r>
        <w:rPr>
          <w:noProof/>
        </w:rPr>
        <w:fldChar w:fldCharType="end"/>
      </w:r>
    </w:p>
    <w:p w14:paraId="414D0F32" w14:textId="2C7CF7A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6.2.2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SDP answer generation</w:t>
      </w:r>
      <w:r>
        <w:rPr>
          <w:noProof/>
        </w:rPr>
        <w:tab/>
      </w:r>
      <w:r>
        <w:rPr>
          <w:noProof/>
        </w:rPr>
        <w:fldChar w:fldCharType="begin" w:fldLock="1"/>
      </w:r>
      <w:r>
        <w:rPr>
          <w:noProof/>
        </w:rPr>
        <w:instrText xml:space="preserve"> PAGEREF _Toc193390424 \h </w:instrText>
      </w:r>
      <w:r>
        <w:rPr>
          <w:noProof/>
        </w:rPr>
      </w:r>
      <w:r>
        <w:rPr>
          <w:noProof/>
        </w:rPr>
        <w:fldChar w:fldCharType="separate"/>
      </w:r>
      <w:r>
        <w:rPr>
          <w:noProof/>
        </w:rPr>
        <w:t>69</w:t>
      </w:r>
      <w:r>
        <w:rPr>
          <w:noProof/>
        </w:rPr>
        <w:fldChar w:fldCharType="end"/>
      </w:r>
    </w:p>
    <w:p w14:paraId="444CB7E5" w14:textId="05C416A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fr-FR"/>
        </w:rPr>
        <w:t>6.2.3</w:t>
      </w:r>
      <w:r>
        <w:rPr>
          <w:rFonts w:asciiTheme="minorHAnsi" w:eastAsiaTheme="minorEastAsia" w:hAnsiTheme="minorHAnsi" w:cstheme="minorBidi"/>
          <w:noProof/>
          <w:kern w:val="2"/>
          <w:sz w:val="24"/>
          <w:szCs w:val="24"/>
          <w:lang w:eastAsia="en-GB"/>
          <w14:ligatures w14:val="standardContextual"/>
        </w:rPr>
        <w:tab/>
      </w:r>
      <w:r w:rsidRPr="00A61B56">
        <w:rPr>
          <w:noProof/>
          <w:lang w:val="fr-FR"/>
        </w:rPr>
        <w:t>Commencement modes</w:t>
      </w:r>
      <w:r>
        <w:rPr>
          <w:noProof/>
        </w:rPr>
        <w:tab/>
      </w:r>
      <w:r>
        <w:rPr>
          <w:noProof/>
        </w:rPr>
        <w:fldChar w:fldCharType="begin" w:fldLock="1"/>
      </w:r>
      <w:r>
        <w:rPr>
          <w:noProof/>
        </w:rPr>
        <w:instrText xml:space="preserve"> PAGEREF _Toc193390425 \h </w:instrText>
      </w:r>
      <w:r>
        <w:rPr>
          <w:noProof/>
        </w:rPr>
      </w:r>
      <w:r>
        <w:rPr>
          <w:noProof/>
        </w:rPr>
        <w:fldChar w:fldCharType="separate"/>
      </w:r>
      <w:r>
        <w:rPr>
          <w:noProof/>
        </w:rPr>
        <w:t>70</w:t>
      </w:r>
      <w:r>
        <w:rPr>
          <w:noProof/>
        </w:rPr>
        <w:fldChar w:fldCharType="end"/>
      </w:r>
    </w:p>
    <w:p w14:paraId="4E37B803" w14:textId="6766C78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noProof/>
          <w:lang w:val="fr-FR"/>
        </w:rPr>
        <w:t>6.2.3.1</w:t>
      </w:r>
      <w:r>
        <w:rPr>
          <w:rFonts w:asciiTheme="minorHAnsi" w:eastAsiaTheme="minorEastAsia" w:hAnsiTheme="minorHAnsi" w:cstheme="minorBidi"/>
          <w:noProof/>
          <w:kern w:val="2"/>
          <w:sz w:val="24"/>
          <w:szCs w:val="24"/>
          <w:lang w:eastAsia="en-GB"/>
          <w14:ligatures w14:val="standardContextual"/>
        </w:rPr>
        <w:tab/>
      </w:r>
      <w:r w:rsidRPr="00A61B56">
        <w:rPr>
          <w:noProof/>
          <w:lang w:val="fr-FR"/>
        </w:rPr>
        <w:t>Automatic</w:t>
      </w:r>
      <w:r w:rsidRPr="00A61B56">
        <w:rPr>
          <w:noProof/>
          <w:lang w:val="fr-FR" w:eastAsia="ko-KR"/>
        </w:rPr>
        <w:t xml:space="preserve"> commencement mode</w:t>
      </w:r>
      <w:r>
        <w:rPr>
          <w:noProof/>
        </w:rPr>
        <w:tab/>
      </w:r>
      <w:r>
        <w:rPr>
          <w:noProof/>
        </w:rPr>
        <w:fldChar w:fldCharType="begin" w:fldLock="1"/>
      </w:r>
      <w:r>
        <w:rPr>
          <w:noProof/>
        </w:rPr>
        <w:instrText xml:space="preserve"> PAGEREF _Toc193390426 \h </w:instrText>
      </w:r>
      <w:r>
        <w:rPr>
          <w:noProof/>
        </w:rPr>
      </w:r>
      <w:r>
        <w:rPr>
          <w:noProof/>
        </w:rPr>
        <w:fldChar w:fldCharType="separate"/>
      </w:r>
      <w:r>
        <w:rPr>
          <w:noProof/>
        </w:rPr>
        <w:t>70</w:t>
      </w:r>
      <w:r>
        <w:rPr>
          <w:noProof/>
        </w:rPr>
        <w:fldChar w:fldCharType="end"/>
      </w:r>
    </w:p>
    <w:p w14:paraId="4A9B338A" w14:textId="3699492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val="fr-FR" w:eastAsia="ko-KR"/>
        </w:rPr>
        <w:lastRenderedPageBreak/>
        <w:t>6.2.3.1.1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_Toc193390427 \h </w:instrText>
      </w:r>
      <w:r>
        <w:rPr>
          <w:noProof/>
        </w:rPr>
      </w:r>
      <w:r>
        <w:rPr>
          <w:noProof/>
        </w:rPr>
        <w:fldChar w:fldCharType="separate"/>
      </w:r>
      <w:r>
        <w:rPr>
          <w:noProof/>
        </w:rPr>
        <w:t>70</w:t>
      </w:r>
      <w:r>
        <w:rPr>
          <w:noProof/>
        </w:rPr>
        <w:fldChar w:fldCharType="end"/>
      </w:r>
    </w:p>
    <w:p w14:paraId="3F1516EA" w14:textId="4337D27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eastAsia="ko-KR"/>
        </w:rPr>
        <w:t>6.2.3.1.2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eastAsia="ko-KR"/>
        </w:rPr>
        <w:t>Automatic commencement mode for group calls</w:t>
      </w:r>
      <w:r>
        <w:rPr>
          <w:noProof/>
        </w:rPr>
        <w:tab/>
      </w:r>
      <w:r>
        <w:rPr>
          <w:noProof/>
        </w:rPr>
        <w:fldChar w:fldCharType="begin" w:fldLock="1"/>
      </w:r>
      <w:r>
        <w:rPr>
          <w:noProof/>
        </w:rPr>
        <w:instrText xml:space="preserve"> PAGEREF _Toc193390428 \h </w:instrText>
      </w:r>
      <w:r>
        <w:rPr>
          <w:noProof/>
        </w:rPr>
      </w:r>
      <w:r>
        <w:rPr>
          <w:noProof/>
        </w:rPr>
        <w:fldChar w:fldCharType="separate"/>
      </w:r>
      <w:r>
        <w:rPr>
          <w:noProof/>
        </w:rPr>
        <w:t>71</w:t>
      </w:r>
      <w:r>
        <w:rPr>
          <w:noProof/>
        </w:rPr>
        <w:fldChar w:fldCharType="end"/>
      </w:r>
    </w:p>
    <w:p w14:paraId="271CEA6C" w14:textId="7EC5C82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_Toc193390429 \h </w:instrText>
      </w:r>
      <w:r>
        <w:rPr>
          <w:noProof/>
        </w:rPr>
      </w:r>
      <w:r>
        <w:rPr>
          <w:noProof/>
        </w:rPr>
        <w:fldChar w:fldCharType="separate"/>
      </w:r>
      <w:r>
        <w:rPr>
          <w:noProof/>
        </w:rPr>
        <w:t>71</w:t>
      </w:r>
      <w:r>
        <w:rPr>
          <w:noProof/>
        </w:rPr>
        <w:fldChar w:fldCharType="end"/>
      </w:r>
    </w:p>
    <w:p w14:paraId="1B59FBCA" w14:textId="0916184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eastAsia="ko-KR"/>
        </w:rPr>
        <w:t>6.2.3.2.1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eastAsia="ko-KR"/>
        </w:rPr>
        <w:t>Manual commencement mode for private calls</w:t>
      </w:r>
      <w:r>
        <w:rPr>
          <w:noProof/>
        </w:rPr>
        <w:tab/>
      </w:r>
      <w:r>
        <w:rPr>
          <w:noProof/>
        </w:rPr>
        <w:fldChar w:fldCharType="begin" w:fldLock="1"/>
      </w:r>
      <w:r>
        <w:rPr>
          <w:noProof/>
        </w:rPr>
        <w:instrText xml:space="preserve"> PAGEREF _Toc193390430 \h </w:instrText>
      </w:r>
      <w:r>
        <w:rPr>
          <w:noProof/>
        </w:rPr>
      </w:r>
      <w:r>
        <w:rPr>
          <w:noProof/>
        </w:rPr>
        <w:fldChar w:fldCharType="separate"/>
      </w:r>
      <w:r>
        <w:rPr>
          <w:noProof/>
        </w:rPr>
        <w:t>71</w:t>
      </w:r>
      <w:r>
        <w:rPr>
          <w:noProof/>
        </w:rPr>
        <w:fldChar w:fldCharType="end"/>
      </w:r>
    </w:p>
    <w:p w14:paraId="661D43F4" w14:textId="539CDB5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eastAsia="ko-KR"/>
        </w:rPr>
        <w:t>6.2.3.2.2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eastAsia="ko-KR"/>
        </w:rPr>
        <w:t>Manual commencement mode for group calls</w:t>
      </w:r>
      <w:r>
        <w:rPr>
          <w:noProof/>
        </w:rPr>
        <w:tab/>
      </w:r>
      <w:r>
        <w:rPr>
          <w:noProof/>
        </w:rPr>
        <w:fldChar w:fldCharType="begin" w:fldLock="1"/>
      </w:r>
      <w:r>
        <w:rPr>
          <w:noProof/>
        </w:rPr>
        <w:instrText xml:space="preserve"> PAGEREF _Toc193390431 \h </w:instrText>
      </w:r>
      <w:r>
        <w:rPr>
          <w:noProof/>
        </w:rPr>
      </w:r>
      <w:r>
        <w:rPr>
          <w:noProof/>
        </w:rPr>
        <w:fldChar w:fldCharType="separate"/>
      </w:r>
      <w:r>
        <w:rPr>
          <w:noProof/>
        </w:rPr>
        <w:t>71</w:t>
      </w:r>
      <w:r>
        <w:rPr>
          <w:noProof/>
        </w:rPr>
        <w:fldChar w:fldCharType="end"/>
      </w:r>
    </w:p>
    <w:p w14:paraId="0BC4E41A" w14:textId="1D4BC74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_Toc193390432 \h </w:instrText>
      </w:r>
      <w:r>
        <w:rPr>
          <w:noProof/>
        </w:rPr>
      </w:r>
      <w:r>
        <w:rPr>
          <w:noProof/>
        </w:rPr>
        <w:fldChar w:fldCharType="separate"/>
      </w:r>
      <w:r>
        <w:rPr>
          <w:noProof/>
        </w:rPr>
        <w:t>72</w:t>
      </w:r>
      <w:r>
        <w:rPr>
          <w:noProof/>
        </w:rPr>
        <w:fldChar w:fldCharType="end"/>
      </w:r>
    </w:p>
    <w:p w14:paraId="1B6F619C" w14:textId="7347921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_Toc193390433 \h </w:instrText>
      </w:r>
      <w:r>
        <w:rPr>
          <w:noProof/>
        </w:rPr>
      </w:r>
      <w:r>
        <w:rPr>
          <w:noProof/>
        </w:rPr>
        <w:fldChar w:fldCharType="separate"/>
      </w:r>
      <w:r>
        <w:rPr>
          <w:noProof/>
        </w:rPr>
        <w:t>72</w:t>
      </w:r>
      <w:r>
        <w:rPr>
          <w:noProof/>
        </w:rPr>
        <w:fldChar w:fldCharType="end"/>
      </w:r>
    </w:p>
    <w:p w14:paraId="1B005EF0" w14:textId="6634F20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_Toc193390434 \h </w:instrText>
      </w:r>
      <w:r>
        <w:rPr>
          <w:noProof/>
        </w:rPr>
      </w:r>
      <w:r>
        <w:rPr>
          <w:noProof/>
        </w:rPr>
        <w:fldChar w:fldCharType="separate"/>
      </w:r>
      <w:r>
        <w:rPr>
          <w:noProof/>
        </w:rPr>
        <w:t>72</w:t>
      </w:r>
      <w:r>
        <w:rPr>
          <w:noProof/>
        </w:rPr>
        <w:fldChar w:fldCharType="end"/>
      </w:r>
    </w:p>
    <w:p w14:paraId="7846D8AD" w14:textId="6E4794A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_Toc193390435 \h </w:instrText>
      </w:r>
      <w:r>
        <w:rPr>
          <w:noProof/>
        </w:rPr>
      </w:r>
      <w:r>
        <w:rPr>
          <w:noProof/>
        </w:rPr>
        <w:fldChar w:fldCharType="separate"/>
      </w:r>
      <w:r>
        <w:rPr>
          <w:noProof/>
        </w:rPr>
        <w:t>73</w:t>
      </w:r>
      <w:r>
        <w:rPr>
          <w:noProof/>
        </w:rPr>
        <w:fldChar w:fldCharType="end"/>
      </w:r>
    </w:p>
    <w:p w14:paraId="50F36D97" w14:textId="3F9D801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_Toc193390436 \h </w:instrText>
      </w:r>
      <w:r>
        <w:rPr>
          <w:noProof/>
        </w:rPr>
      </w:r>
      <w:r>
        <w:rPr>
          <w:noProof/>
        </w:rPr>
        <w:fldChar w:fldCharType="separate"/>
      </w:r>
      <w:r>
        <w:rPr>
          <w:noProof/>
        </w:rPr>
        <w:t>73</w:t>
      </w:r>
      <w:r>
        <w:rPr>
          <w:noProof/>
        </w:rPr>
        <w:fldChar w:fldCharType="end"/>
      </w:r>
    </w:p>
    <w:p w14:paraId="25C026BA" w14:textId="4B08E2B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_Toc193390437 \h </w:instrText>
      </w:r>
      <w:r>
        <w:rPr>
          <w:noProof/>
        </w:rPr>
      </w:r>
      <w:r>
        <w:rPr>
          <w:noProof/>
        </w:rPr>
        <w:fldChar w:fldCharType="separate"/>
      </w:r>
      <w:r>
        <w:rPr>
          <w:noProof/>
        </w:rPr>
        <w:t>73</w:t>
      </w:r>
      <w:r>
        <w:rPr>
          <w:noProof/>
        </w:rPr>
        <w:fldChar w:fldCharType="end"/>
      </w:r>
    </w:p>
    <w:p w14:paraId="579A847C" w14:textId="6C4AEC2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_Toc193390438 \h </w:instrText>
      </w:r>
      <w:r>
        <w:rPr>
          <w:noProof/>
        </w:rPr>
      </w:r>
      <w:r>
        <w:rPr>
          <w:noProof/>
        </w:rPr>
        <w:fldChar w:fldCharType="separate"/>
      </w:r>
      <w:r>
        <w:rPr>
          <w:noProof/>
        </w:rPr>
        <w:t>73</w:t>
      </w:r>
      <w:r>
        <w:rPr>
          <w:noProof/>
        </w:rPr>
        <w:fldChar w:fldCharType="end"/>
      </w:r>
    </w:p>
    <w:p w14:paraId="5DD97DDC" w14:textId="37B52A3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6.2.7</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_Toc193390439 \h </w:instrText>
      </w:r>
      <w:r>
        <w:rPr>
          <w:noProof/>
        </w:rPr>
      </w:r>
      <w:r>
        <w:rPr>
          <w:noProof/>
        </w:rPr>
        <w:fldChar w:fldCharType="separate"/>
      </w:r>
      <w:r>
        <w:rPr>
          <w:noProof/>
        </w:rPr>
        <w:t>74</w:t>
      </w:r>
      <w:r>
        <w:rPr>
          <w:noProof/>
        </w:rPr>
        <w:fldChar w:fldCharType="end"/>
      </w:r>
    </w:p>
    <w:p w14:paraId="7BBE4193" w14:textId="1378031C"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_Toc193390440 \h </w:instrText>
      </w:r>
      <w:r>
        <w:rPr>
          <w:noProof/>
        </w:rPr>
      </w:r>
      <w:r>
        <w:rPr>
          <w:noProof/>
        </w:rPr>
        <w:fldChar w:fldCharType="separate"/>
      </w:r>
      <w:r>
        <w:rPr>
          <w:noProof/>
        </w:rPr>
        <w:t>74</w:t>
      </w:r>
      <w:r>
        <w:rPr>
          <w:noProof/>
        </w:rPr>
        <w:fldChar w:fldCharType="end"/>
      </w:r>
    </w:p>
    <w:p w14:paraId="4CE6B0BE" w14:textId="640613F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_Toc193390441 \h </w:instrText>
      </w:r>
      <w:r>
        <w:rPr>
          <w:noProof/>
        </w:rPr>
      </w:r>
      <w:r>
        <w:rPr>
          <w:noProof/>
        </w:rPr>
        <w:fldChar w:fldCharType="separate"/>
      </w:r>
      <w:r>
        <w:rPr>
          <w:noProof/>
        </w:rPr>
        <w:t>74</w:t>
      </w:r>
      <w:r>
        <w:rPr>
          <w:noProof/>
        </w:rPr>
        <w:fldChar w:fldCharType="end"/>
      </w:r>
    </w:p>
    <w:p w14:paraId="49174B1B" w14:textId="65F57DA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_Toc193390442 \h </w:instrText>
      </w:r>
      <w:r>
        <w:rPr>
          <w:noProof/>
        </w:rPr>
      </w:r>
      <w:r>
        <w:rPr>
          <w:noProof/>
        </w:rPr>
        <w:fldChar w:fldCharType="separate"/>
      </w:r>
      <w:r>
        <w:rPr>
          <w:noProof/>
        </w:rPr>
        <w:t>74</w:t>
      </w:r>
      <w:r>
        <w:rPr>
          <w:noProof/>
        </w:rPr>
        <w:fldChar w:fldCharType="end"/>
      </w:r>
    </w:p>
    <w:p w14:paraId="1DA91BBC" w14:textId="02D169A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_Toc193390443 \h </w:instrText>
      </w:r>
      <w:r>
        <w:rPr>
          <w:noProof/>
        </w:rPr>
      </w:r>
      <w:r>
        <w:rPr>
          <w:noProof/>
        </w:rPr>
        <w:fldChar w:fldCharType="separate"/>
      </w:r>
      <w:r>
        <w:rPr>
          <w:noProof/>
        </w:rPr>
        <w:t>74</w:t>
      </w:r>
      <w:r>
        <w:rPr>
          <w:noProof/>
        </w:rPr>
        <w:fldChar w:fldCharType="end"/>
      </w:r>
    </w:p>
    <w:p w14:paraId="7B99B55D" w14:textId="2C52864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_Toc193390444 \h </w:instrText>
      </w:r>
      <w:r>
        <w:rPr>
          <w:noProof/>
        </w:rPr>
      </w:r>
      <w:r>
        <w:rPr>
          <w:noProof/>
        </w:rPr>
        <w:fldChar w:fldCharType="separate"/>
      </w:r>
      <w:r>
        <w:rPr>
          <w:noProof/>
        </w:rPr>
        <w:t>75</w:t>
      </w:r>
      <w:r>
        <w:rPr>
          <w:noProof/>
        </w:rPr>
        <w:fldChar w:fldCharType="end"/>
      </w:r>
    </w:p>
    <w:p w14:paraId="52CFA838" w14:textId="1DDE699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_Toc193390445 \h </w:instrText>
      </w:r>
      <w:r>
        <w:rPr>
          <w:noProof/>
        </w:rPr>
      </w:r>
      <w:r>
        <w:rPr>
          <w:noProof/>
        </w:rPr>
        <w:fldChar w:fldCharType="separate"/>
      </w:r>
      <w:r>
        <w:rPr>
          <w:noProof/>
        </w:rPr>
        <w:t>75</w:t>
      </w:r>
      <w:r>
        <w:rPr>
          <w:noProof/>
        </w:rPr>
        <w:fldChar w:fldCharType="end"/>
      </w:r>
    </w:p>
    <w:p w14:paraId="03755ADE" w14:textId="5D93866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_Toc193390446 \h </w:instrText>
      </w:r>
      <w:r>
        <w:rPr>
          <w:noProof/>
        </w:rPr>
      </w:r>
      <w:r>
        <w:rPr>
          <w:noProof/>
        </w:rPr>
        <w:fldChar w:fldCharType="separate"/>
      </w:r>
      <w:r>
        <w:rPr>
          <w:noProof/>
        </w:rPr>
        <w:t>76</w:t>
      </w:r>
      <w:r>
        <w:rPr>
          <w:noProof/>
        </w:rPr>
        <w:fldChar w:fldCharType="end"/>
      </w:r>
    </w:p>
    <w:p w14:paraId="482BA70D" w14:textId="64B1336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_Toc193390447 \h </w:instrText>
      </w:r>
      <w:r>
        <w:rPr>
          <w:noProof/>
        </w:rPr>
      </w:r>
      <w:r>
        <w:rPr>
          <w:noProof/>
        </w:rPr>
        <w:fldChar w:fldCharType="separate"/>
      </w:r>
      <w:r>
        <w:rPr>
          <w:noProof/>
        </w:rPr>
        <w:t>77</w:t>
      </w:r>
      <w:r>
        <w:rPr>
          <w:noProof/>
        </w:rPr>
        <w:fldChar w:fldCharType="end"/>
      </w:r>
    </w:p>
    <w:p w14:paraId="4DB48499" w14:textId="32F34FA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_Toc193390448 \h </w:instrText>
      </w:r>
      <w:r>
        <w:rPr>
          <w:noProof/>
        </w:rPr>
      </w:r>
      <w:r>
        <w:rPr>
          <w:noProof/>
        </w:rPr>
        <w:fldChar w:fldCharType="separate"/>
      </w:r>
      <w:r>
        <w:rPr>
          <w:noProof/>
        </w:rPr>
        <w:t>77</w:t>
      </w:r>
      <w:r>
        <w:rPr>
          <w:noProof/>
        </w:rPr>
        <w:fldChar w:fldCharType="end"/>
      </w:r>
    </w:p>
    <w:p w14:paraId="214FCA7C" w14:textId="1543AC2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_Toc193390449 \h </w:instrText>
      </w:r>
      <w:r>
        <w:rPr>
          <w:noProof/>
        </w:rPr>
      </w:r>
      <w:r>
        <w:rPr>
          <w:noProof/>
        </w:rPr>
        <w:fldChar w:fldCharType="separate"/>
      </w:r>
      <w:r>
        <w:rPr>
          <w:noProof/>
        </w:rPr>
        <w:t>78</w:t>
      </w:r>
      <w:r>
        <w:rPr>
          <w:noProof/>
        </w:rPr>
        <w:fldChar w:fldCharType="end"/>
      </w:r>
    </w:p>
    <w:p w14:paraId="0D17B5EA" w14:textId="6F36260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_Toc193390450 \h </w:instrText>
      </w:r>
      <w:r>
        <w:rPr>
          <w:noProof/>
        </w:rPr>
      </w:r>
      <w:r>
        <w:rPr>
          <w:noProof/>
        </w:rPr>
        <w:fldChar w:fldCharType="separate"/>
      </w:r>
      <w:r>
        <w:rPr>
          <w:noProof/>
        </w:rPr>
        <w:t>78</w:t>
      </w:r>
      <w:r>
        <w:rPr>
          <w:noProof/>
        </w:rPr>
        <w:fldChar w:fldCharType="end"/>
      </w:r>
    </w:p>
    <w:p w14:paraId="61AA94B1" w14:textId="5228003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_Toc193390451 \h </w:instrText>
      </w:r>
      <w:r>
        <w:rPr>
          <w:noProof/>
        </w:rPr>
      </w:r>
      <w:r>
        <w:rPr>
          <w:noProof/>
        </w:rPr>
        <w:fldChar w:fldCharType="separate"/>
      </w:r>
      <w:r>
        <w:rPr>
          <w:noProof/>
        </w:rPr>
        <w:t>78</w:t>
      </w:r>
      <w:r>
        <w:rPr>
          <w:noProof/>
        </w:rPr>
        <w:fldChar w:fldCharType="end"/>
      </w:r>
    </w:p>
    <w:p w14:paraId="68173D77" w14:textId="4E873FD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_Toc193390452 \h </w:instrText>
      </w:r>
      <w:r>
        <w:rPr>
          <w:noProof/>
        </w:rPr>
      </w:r>
      <w:r>
        <w:rPr>
          <w:noProof/>
        </w:rPr>
        <w:fldChar w:fldCharType="separate"/>
      </w:r>
      <w:r>
        <w:rPr>
          <w:noProof/>
        </w:rPr>
        <w:t>79</w:t>
      </w:r>
      <w:r>
        <w:rPr>
          <w:noProof/>
        </w:rPr>
        <w:fldChar w:fldCharType="end"/>
      </w:r>
    </w:p>
    <w:p w14:paraId="5E9DDF09" w14:textId="21ECF7E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_Toc193390453 \h </w:instrText>
      </w:r>
      <w:r>
        <w:rPr>
          <w:noProof/>
        </w:rPr>
      </w:r>
      <w:r>
        <w:rPr>
          <w:noProof/>
        </w:rPr>
        <w:fldChar w:fldCharType="separate"/>
      </w:r>
      <w:r>
        <w:rPr>
          <w:noProof/>
        </w:rPr>
        <w:t>79</w:t>
      </w:r>
      <w:r>
        <w:rPr>
          <w:noProof/>
        </w:rPr>
        <w:fldChar w:fldCharType="end"/>
      </w:r>
    </w:p>
    <w:p w14:paraId="6982502E" w14:textId="2A1246F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_Toc193390454 \h </w:instrText>
      </w:r>
      <w:r>
        <w:rPr>
          <w:noProof/>
        </w:rPr>
      </w:r>
      <w:r>
        <w:rPr>
          <w:noProof/>
        </w:rPr>
        <w:fldChar w:fldCharType="separate"/>
      </w:r>
      <w:r>
        <w:rPr>
          <w:noProof/>
        </w:rPr>
        <w:t>79</w:t>
      </w:r>
      <w:r>
        <w:rPr>
          <w:noProof/>
        </w:rPr>
        <w:fldChar w:fldCharType="end"/>
      </w:r>
    </w:p>
    <w:p w14:paraId="474AF4D7" w14:textId="2BB1038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_Toc193390455 \h </w:instrText>
      </w:r>
      <w:r>
        <w:rPr>
          <w:noProof/>
        </w:rPr>
      </w:r>
      <w:r>
        <w:rPr>
          <w:noProof/>
        </w:rPr>
        <w:fldChar w:fldCharType="separate"/>
      </w:r>
      <w:r>
        <w:rPr>
          <w:noProof/>
        </w:rPr>
        <w:t>80</w:t>
      </w:r>
      <w:r>
        <w:rPr>
          <w:noProof/>
        </w:rPr>
        <w:fldChar w:fldCharType="end"/>
      </w:r>
    </w:p>
    <w:p w14:paraId="219FA6D0" w14:textId="250133E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_Toc193390456 \h </w:instrText>
      </w:r>
      <w:r>
        <w:rPr>
          <w:noProof/>
        </w:rPr>
      </w:r>
      <w:r>
        <w:rPr>
          <w:noProof/>
        </w:rPr>
        <w:fldChar w:fldCharType="separate"/>
      </w:r>
      <w:r>
        <w:rPr>
          <w:noProof/>
        </w:rPr>
        <w:t>81</w:t>
      </w:r>
      <w:r>
        <w:rPr>
          <w:noProof/>
        </w:rPr>
        <w:fldChar w:fldCharType="end"/>
      </w:r>
    </w:p>
    <w:p w14:paraId="04CF30B7" w14:textId="366A035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_Toc193390457 \h </w:instrText>
      </w:r>
      <w:r>
        <w:rPr>
          <w:noProof/>
        </w:rPr>
      </w:r>
      <w:r>
        <w:rPr>
          <w:noProof/>
        </w:rPr>
        <w:fldChar w:fldCharType="separate"/>
      </w:r>
      <w:r>
        <w:rPr>
          <w:noProof/>
        </w:rPr>
        <w:t>81</w:t>
      </w:r>
      <w:r>
        <w:rPr>
          <w:noProof/>
        </w:rPr>
        <w:fldChar w:fldCharType="end"/>
      </w:r>
    </w:p>
    <w:p w14:paraId="1B8C83F8" w14:textId="274C03C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_Toc193390458 \h </w:instrText>
      </w:r>
      <w:r>
        <w:rPr>
          <w:noProof/>
        </w:rPr>
      </w:r>
      <w:r>
        <w:rPr>
          <w:noProof/>
        </w:rPr>
        <w:fldChar w:fldCharType="separate"/>
      </w:r>
      <w:r>
        <w:rPr>
          <w:noProof/>
        </w:rPr>
        <w:t>82</w:t>
      </w:r>
      <w:r>
        <w:rPr>
          <w:noProof/>
        </w:rPr>
        <w:fldChar w:fldCharType="end"/>
      </w:r>
    </w:p>
    <w:p w14:paraId="78AF905D" w14:textId="33FCE65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_Toc193390459 \h </w:instrText>
      </w:r>
      <w:r>
        <w:rPr>
          <w:noProof/>
        </w:rPr>
      </w:r>
      <w:r>
        <w:rPr>
          <w:noProof/>
        </w:rPr>
        <w:fldChar w:fldCharType="separate"/>
      </w:r>
      <w:r>
        <w:rPr>
          <w:noProof/>
        </w:rPr>
        <w:t>83</w:t>
      </w:r>
      <w:r>
        <w:rPr>
          <w:noProof/>
        </w:rPr>
        <w:fldChar w:fldCharType="end"/>
      </w:r>
    </w:p>
    <w:p w14:paraId="024246BC" w14:textId="615154B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_Toc193390460 \h </w:instrText>
      </w:r>
      <w:r>
        <w:rPr>
          <w:noProof/>
        </w:rPr>
      </w:r>
      <w:r>
        <w:rPr>
          <w:noProof/>
        </w:rPr>
        <w:fldChar w:fldCharType="separate"/>
      </w:r>
      <w:r>
        <w:rPr>
          <w:noProof/>
        </w:rPr>
        <w:t>83</w:t>
      </w:r>
      <w:r>
        <w:rPr>
          <w:noProof/>
        </w:rPr>
        <w:fldChar w:fldCharType="end"/>
      </w:r>
    </w:p>
    <w:p w14:paraId="43A05305" w14:textId="63120EC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6.2.8.1.19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adhoc group emergency alert</w:t>
      </w:r>
      <w:r>
        <w:rPr>
          <w:noProof/>
        </w:rPr>
        <w:tab/>
      </w:r>
      <w:r>
        <w:rPr>
          <w:noProof/>
        </w:rPr>
        <w:fldChar w:fldCharType="begin" w:fldLock="1"/>
      </w:r>
      <w:r>
        <w:rPr>
          <w:noProof/>
        </w:rPr>
        <w:instrText xml:space="preserve"> PAGEREF _Toc193390461 \h </w:instrText>
      </w:r>
      <w:r>
        <w:rPr>
          <w:noProof/>
        </w:rPr>
      </w:r>
      <w:r>
        <w:rPr>
          <w:noProof/>
        </w:rPr>
        <w:fldChar w:fldCharType="separate"/>
      </w:r>
      <w:r>
        <w:rPr>
          <w:noProof/>
        </w:rPr>
        <w:t>83</w:t>
      </w:r>
      <w:r>
        <w:rPr>
          <w:noProof/>
        </w:rPr>
        <w:fldChar w:fldCharType="end"/>
      </w:r>
    </w:p>
    <w:p w14:paraId="789DAD8C" w14:textId="64FEE18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6.2.8.1.20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the in-progress emergency state of an MCPTT adhoc group</w:t>
      </w:r>
      <w:r>
        <w:rPr>
          <w:noProof/>
        </w:rPr>
        <w:tab/>
      </w:r>
      <w:r>
        <w:rPr>
          <w:noProof/>
        </w:rPr>
        <w:fldChar w:fldCharType="begin" w:fldLock="1"/>
      </w:r>
      <w:r>
        <w:rPr>
          <w:noProof/>
        </w:rPr>
        <w:instrText xml:space="preserve"> PAGEREF _Toc193390462 \h </w:instrText>
      </w:r>
      <w:r>
        <w:rPr>
          <w:noProof/>
        </w:rPr>
      </w:r>
      <w:r>
        <w:rPr>
          <w:noProof/>
        </w:rPr>
        <w:fldChar w:fldCharType="separate"/>
      </w:r>
      <w:r>
        <w:rPr>
          <w:noProof/>
        </w:rPr>
        <w:t>84</w:t>
      </w:r>
      <w:r>
        <w:rPr>
          <w:noProof/>
        </w:rPr>
        <w:fldChar w:fldCharType="end"/>
      </w:r>
    </w:p>
    <w:p w14:paraId="5417D6AF" w14:textId="745C924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6.2.8.1.21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MCPTT emergency adhoc group calls</w:t>
      </w:r>
      <w:r>
        <w:rPr>
          <w:noProof/>
        </w:rPr>
        <w:tab/>
      </w:r>
      <w:r>
        <w:rPr>
          <w:noProof/>
        </w:rPr>
        <w:fldChar w:fldCharType="begin" w:fldLock="1"/>
      </w:r>
      <w:r>
        <w:rPr>
          <w:noProof/>
        </w:rPr>
        <w:instrText xml:space="preserve"> PAGEREF _Toc193390463 \h </w:instrText>
      </w:r>
      <w:r>
        <w:rPr>
          <w:noProof/>
        </w:rPr>
      </w:r>
      <w:r>
        <w:rPr>
          <w:noProof/>
        </w:rPr>
        <w:fldChar w:fldCharType="separate"/>
      </w:r>
      <w:r>
        <w:rPr>
          <w:noProof/>
        </w:rPr>
        <w:t>84</w:t>
      </w:r>
      <w:r>
        <w:rPr>
          <w:noProof/>
        </w:rPr>
        <w:fldChar w:fldCharType="end"/>
      </w:r>
    </w:p>
    <w:p w14:paraId="3193D71C" w14:textId="3A93049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6.2.8.1.22</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adhoc group call</w:t>
      </w:r>
      <w:r>
        <w:rPr>
          <w:noProof/>
        </w:rPr>
        <w:tab/>
      </w:r>
      <w:r>
        <w:rPr>
          <w:noProof/>
        </w:rPr>
        <w:fldChar w:fldCharType="begin" w:fldLock="1"/>
      </w:r>
      <w:r>
        <w:rPr>
          <w:noProof/>
        </w:rPr>
        <w:instrText xml:space="preserve"> PAGEREF _Toc193390464 \h </w:instrText>
      </w:r>
      <w:r>
        <w:rPr>
          <w:noProof/>
        </w:rPr>
      </w:r>
      <w:r>
        <w:rPr>
          <w:noProof/>
        </w:rPr>
        <w:fldChar w:fldCharType="separate"/>
      </w:r>
      <w:r>
        <w:rPr>
          <w:noProof/>
        </w:rPr>
        <w:t>84</w:t>
      </w:r>
      <w:r>
        <w:rPr>
          <w:noProof/>
        </w:rPr>
        <w:fldChar w:fldCharType="end"/>
      </w:r>
    </w:p>
    <w:p w14:paraId="0FB0175B" w14:textId="30F3D81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6.2.8.1.23</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adhoc group call</w:t>
      </w:r>
      <w:r>
        <w:rPr>
          <w:noProof/>
        </w:rPr>
        <w:tab/>
      </w:r>
      <w:r>
        <w:rPr>
          <w:noProof/>
        </w:rPr>
        <w:fldChar w:fldCharType="begin" w:fldLock="1"/>
      </w:r>
      <w:r>
        <w:rPr>
          <w:noProof/>
        </w:rPr>
        <w:instrText xml:space="preserve"> PAGEREF _Toc193390465 \h </w:instrText>
      </w:r>
      <w:r>
        <w:rPr>
          <w:noProof/>
        </w:rPr>
      </w:r>
      <w:r>
        <w:rPr>
          <w:noProof/>
        </w:rPr>
        <w:fldChar w:fldCharType="separate"/>
      </w:r>
      <w:r>
        <w:rPr>
          <w:noProof/>
        </w:rPr>
        <w:t>85</w:t>
      </w:r>
      <w:r>
        <w:rPr>
          <w:noProof/>
        </w:rPr>
        <w:fldChar w:fldCharType="end"/>
      </w:r>
    </w:p>
    <w:p w14:paraId="717CAACA" w14:textId="1C6C132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_Toc193390466 \h </w:instrText>
      </w:r>
      <w:r>
        <w:rPr>
          <w:noProof/>
        </w:rPr>
      </w:r>
      <w:r>
        <w:rPr>
          <w:noProof/>
        </w:rPr>
        <w:fldChar w:fldCharType="separate"/>
      </w:r>
      <w:r>
        <w:rPr>
          <w:noProof/>
        </w:rPr>
        <w:t>85</w:t>
      </w:r>
      <w:r>
        <w:rPr>
          <w:noProof/>
        </w:rPr>
        <w:fldChar w:fldCharType="end"/>
      </w:r>
    </w:p>
    <w:p w14:paraId="56B0F214" w14:textId="43AF590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6.2.8.1.25</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MCPTT imminent peril adhoc group calls</w:t>
      </w:r>
      <w:r>
        <w:rPr>
          <w:noProof/>
        </w:rPr>
        <w:tab/>
      </w:r>
      <w:r>
        <w:rPr>
          <w:noProof/>
        </w:rPr>
        <w:fldChar w:fldCharType="begin" w:fldLock="1"/>
      </w:r>
      <w:r>
        <w:rPr>
          <w:noProof/>
        </w:rPr>
        <w:instrText xml:space="preserve"> PAGEREF _Toc193390467 \h </w:instrText>
      </w:r>
      <w:r>
        <w:rPr>
          <w:noProof/>
        </w:rPr>
      </w:r>
      <w:r>
        <w:rPr>
          <w:noProof/>
        </w:rPr>
        <w:fldChar w:fldCharType="separate"/>
      </w:r>
      <w:r>
        <w:rPr>
          <w:noProof/>
        </w:rPr>
        <w:t>85</w:t>
      </w:r>
      <w:r>
        <w:rPr>
          <w:noProof/>
        </w:rPr>
        <w:fldChar w:fldCharType="end"/>
      </w:r>
    </w:p>
    <w:p w14:paraId="5D43DC47" w14:textId="2D470F3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6.2.8.1.26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_Toc193390468 \h </w:instrText>
      </w:r>
      <w:r>
        <w:rPr>
          <w:noProof/>
        </w:rPr>
      </w:r>
      <w:r>
        <w:rPr>
          <w:noProof/>
        </w:rPr>
        <w:fldChar w:fldCharType="separate"/>
      </w:r>
      <w:r>
        <w:rPr>
          <w:noProof/>
        </w:rPr>
        <w:t>86</w:t>
      </w:r>
      <w:r>
        <w:rPr>
          <w:noProof/>
        </w:rPr>
        <w:fldChar w:fldCharType="end"/>
      </w:r>
    </w:p>
    <w:p w14:paraId="0F668908" w14:textId="3BC99AC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6.2.8.1.27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_Toc193390469 \h </w:instrText>
      </w:r>
      <w:r>
        <w:rPr>
          <w:noProof/>
        </w:rPr>
      </w:r>
      <w:r>
        <w:rPr>
          <w:noProof/>
        </w:rPr>
        <w:fldChar w:fldCharType="separate"/>
      </w:r>
      <w:r>
        <w:rPr>
          <w:noProof/>
        </w:rPr>
        <w:t>86</w:t>
      </w:r>
      <w:r>
        <w:rPr>
          <w:noProof/>
        </w:rPr>
        <w:fldChar w:fldCharType="end"/>
      </w:r>
    </w:p>
    <w:p w14:paraId="6BA3A755" w14:textId="459E63C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6.2.8.1.28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_Toc193390470 \h </w:instrText>
      </w:r>
      <w:r>
        <w:rPr>
          <w:noProof/>
        </w:rPr>
      </w:r>
      <w:r>
        <w:rPr>
          <w:noProof/>
        </w:rPr>
        <w:fldChar w:fldCharType="separate"/>
      </w:r>
      <w:r>
        <w:rPr>
          <w:noProof/>
        </w:rPr>
        <w:t>87</w:t>
      </w:r>
      <w:r>
        <w:rPr>
          <w:noProof/>
        </w:rPr>
        <w:fldChar w:fldCharType="end"/>
      </w:r>
    </w:p>
    <w:p w14:paraId="00576743" w14:textId="00EB3CD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Request for an originating broadcast group call</w:t>
      </w:r>
      <w:r>
        <w:rPr>
          <w:noProof/>
        </w:rPr>
        <w:tab/>
      </w:r>
      <w:r>
        <w:rPr>
          <w:noProof/>
        </w:rPr>
        <w:fldChar w:fldCharType="begin" w:fldLock="1"/>
      </w:r>
      <w:r>
        <w:rPr>
          <w:noProof/>
        </w:rPr>
        <w:instrText xml:space="preserve"> PAGEREF _Toc193390471 \h </w:instrText>
      </w:r>
      <w:r>
        <w:rPr>
          <w:noProof/>
        </w:rPr>
      </w:r>
      <w:r>
        <w:rPr>
          <w:noProof/>
        </w:rPr>
        <w:fldChar w:fldCharType="separate"/>
      </w:r>
      <w:r>
        <w:rPr>
          <w:noProof/>
        </w:rPr>
        <w:t>87</w:t>
      </w:r>
      <w:r>
        <w:rPr>
          <w:noProof/>
        </w:rPr>
        <w:fldChar w:fldCharType="end"/>
      </w:r>
    </w:p>
    <w:p w14:paraId="342120B9" w14:textId="6BD3419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_Toc193390472 \h </w:instrText>
      </w:r>
      <w:r>
        <w:rPr>
          <w:noProof/>
        </w:rPr>
      </w:r>
      <w:r>
        <w:rPr>
          <w:noProof/>
        </w:rPr>
        <w:fldChar w:fldCharType="separate"/>
      </w:r>
      <w:r>
        <w:rPr>
          <w:noProof/>
        </w:rPr>
        <w:t>87</w:t>
      </w:r>
      <w:r>
        <w:rPr>
          <w:noProof/>
        </w:rPr>
        <w:fldChar w:fldCharType="end"/>
      </w:r>
    </w:p>
    <w:p w14:paraId="75F13990" w14:textId="46694FF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_Toc193390473 \h </w:instrText>
      </w:r>
      <w:r>
        <w:rPr>
          <w:noProof/>
        </w:rPr>
      </w:r>
      <w:r>
        <w:rPr>
          <w:noProof/>
        </w:rPr>
        <w:fldChar w:fldCharType="separate"/>
      </w:r>
      <w:r>
        <w:rPr>
          <w:noProof/>
        </w:rPr>
        <w:t>87</w:t>
      </w:r>
      <w:r>
        <w:rPr>
          <w:noProof/>
        </w:rPr>
        <w:fldChar w:fldCharType="end"/>
      </w:r>
    </w:p>
    <w:p w14:paraId="423A482B" w14:textId="326CACC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private call</w:t>
      </w:r>
      <w:r>
        <w:rPr>
          <w:noProof/>
        </w:rPr>
        <w:tab/>
      </w:r>
      <w:r>
        <w:rPr>
          <w:noProof/>
        </w:rPr>
        <w:fldChar w:fldCharType="begin" w:fldLock="1"/>
      </w:r>
      <w:r>
        <w:rPr>
          <w:noProof/>
        </w:rPr>
        <w:instrText xml:space="preserve"> PAGEREF _Toc193390474 \h </w:instrText>
      </w:r>
      <w:r>
        <w:rPr>
          <w:noProof/>
        </w:rPr>
      </w:r>
      <w:r>
        <w:rPr>
          <w:noProof/>
        </w:rPr>
        <w:fldChar w:fldCharType="separate"/>
      </w:r>
      <w:r>
        <w:rPr>
          <w:noProof/>
        </w:rPr>
        <w:t>87</w:t>
      </w:r>
      <w:r>
        <w:rPr>
          <w:noProof/>
        </w:rPr>
        <w:fldChar w:fldCharType="end"/>
      </w:r>
    </w:p>
    <w:p w14:paraId="50EF6107" w14:textId="45F26EA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emergency private call</w:t>
      </w:r>
      <w:r>
        <w:rPr>
          <w:noProof/>
        </w:rPr>
        <w:tab/>
      </w:r>
      <w:r>
        <w:rPr>
          <w:noProof/>
        </w:rPr>
        <w:fldChar w:fldCharType="begin" w:fldLock="1"/>
      </w:r>
      <w:r>
        <w:rPr>
          <w:noProof/>
        </w:rPr>
        <w:instrText xml:space="preserve"> PAGEREF _Toc193390475 \h </w:instrText>
      </w:r>
      <w:r>
        <w:rPr>
          <w:noProof/>
        </w:rPr>
      </w:r>
      <w:r>
        <w:rPr>
          <w:noProof/>
        </w:rPr>
        <w:fldChar w:fldCharType="separate"/>
      </w:r>
      <w:r>
        <w:rPr>
          <w:noProof/>
        </w:rPr>
        <w:t>88</w:t>
      </w:r>
      <w:r>
        <w:rPr>
          <w:noProof/>
        </w:rPr>
        <w:fldChar w:fldCharType="end"/>
      </w:r>
    </w:p>
    <w:p w14:paraId="0A6A275B" w14:textId="4611467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A61B56">
        <w:rPr>
          <w:noProof/>
          <w:lang w:val="en-US"/>
        </w:rPr>
        <w:t>3</w:t>
      </w:r>
      <w:r>
        <w:rPr>
          <w:noProof/>
        </w:rPr>
        <w:t>.</w:t>
      </w:r>
      <w:r w:rsidRPr="00A61B56">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emergency alert</w:t>
      </w:r>
      <w:r w:rsidRPr="00A61B56">
        <w:rPr>
          <w:noProof/>
          <w:lang w:val="en-US"/>
        </w:rPr>
        <w:t xml:space="preserve"> to a MCPTT user</w:t>
      </w:r>
      <w:r>
        <w:rPr>
          <w:noProof/>
        </w:rPr>
        <w:tab/>
      </w:r>
      <w:r>
        <w:rPr>
          <w:noProof/>
        </w:rPr>
        <w:fldChar w:fldCharType="begin" w:fldLock="1"/>
      </w:r>
      <w:r>
        <w:rPr>
          <w:noProof/>
        </w:rPr>
        <w:instrText xml:space="preserve"> PAGEREF _Toc193390476 \h </w:instrText>
      </w:r>
      <w:r>
        <w:rPr>
          <w:noProof/>
        </w:rPr>
      </w:r>
      <w:r>
        <w:rPr>
          <w:noProof/>
        </w:rPr>
        <w:fldChar w:fldCharType="separate"/>
      </w:r>
      <w:r>
        <w:rPr>
          <w:noProof/>
        </w:rPr>
        <w:t>88</w:t>
      </w:r>
      <w:r>
        <w:rPr>
          <w:noProof/>
        </w:rPr>
        <w:fldChar w:fldCharType="end"/>
      </w:r>
    </w:p>
    <w:p w14:paraId="2574916C" w14:textId="7123B05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_Toc193390477 \h </w:instrText>
      </w:r>
      <w:r>
        <w:rPr>
          <w:noProof/>
        </w:rPr>
      </w:r>
      <w:r>
        <w:rPr>
          <w:noProof/>
        </w:rPr>
        <w:fldChar w:fldCharType="separate"/>
      </w:r>
      <w:r>
        <w:rPr>
          <w:noProof/>
        </w:rPr>
        <w:t>88</w:t>
      </w:r>
      <w:r>
        <w:rPr>
          <w:noProof/>
        </w:rPr>
        <w:fldChar w:fldCharType="end"/>
      </w:r>
    </w:p>
    <w:p w14:paraId="03FB9B07" w14:textId="574A965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_Toc193390478 \h </w:instrText>
      </w:r>
      <w:r>
        <w:rPr>
          <w:noProof/>
        </w:rPr>
      </w:r>
      <w:r>
        <w:rPr>
          <w:noProof/>
        </w:rPr>
        <w:fldChar w:fldCharType="separate"/>
      </w:r>
      <w:r>
        <w:rPr>
          <w:noProof/>
        </w:rPr>
        <w:t>89</w:t>
      </w:r>
      <w:r>
        <w:rPr>
          <w:noProof/>
        </w:rPr>
        <w:fldChar w:fldCharType="end"/>
      </w:r>
    </w:p>
    <w:p w14:paraId="66771742" w14:textId="18E5DD0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_Toc193390479 \h </w:instrText>
      </w:r>
      <w:r>
        <w:rPr>
          <w:noProof/>
        </w:rPr>
      </w:r>
      <w:r>
        <w:rPr>
          <w:noProof/>
        </w:rPr>
        <w:fldChar w:fldCharType="separate"/>
      </w:r>
      <w:r>
        <w:rPr>
          <w:noProof/>
        </w:rPr>
        <w:t>89</w:t>
      </w:r>
      <w:r>
        <w:rPr>
          <w:noProof/>
        </w:rPr>
        <w:fldChar w:fldCharType="end"/>
      </w:r>
    </w:p>
    <w:p w14:paraId="01C43644" w14:textId="0A65A75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_Toc193390480 \h </w:instrText>
      </w:r>
      <w:r>
        <w:rPr>
          <w:noProof/>
        </w:rPr>
      </w:r>
      <w:r>
        <w:rPr>
          <w:noProof/>
        </w:rPr>
        <w:fldChar w:fldCharType="separate"/>
      </w:r>
      <w:r>
        <w:rPr>
          <w:noProof/>
        </w:rPr>
        <w:t>89</w:t>
      </w:r>
      <w:r>
        <w:rPr>
          <w:noProof/>
        </w:rPr>
        <w:fldChar w:fldCharType="end"/>
      </w:r>
    </w:p>
    <w:p w14:paraId="5F6288C5" w14:textId="225032C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_Toc193390481 \h </w:instrText>
      </w:r>
      <w:r>
        <w:rPr>
          <w:noProof/>
        </w:rPr>
      </w:r>
      <w:r>
        <w:rPr>
          <w:noProof/>
        </w:rPr>
        <w:fldChar w:fldCharType="separate"/>
      </w:r>
      <w:r>
        <w:rPr>
          <w:noProof/>
        </w:rPr>
        <w:t>90</w:t>
      </w:r>
      <w:r>
        <w:rPr>
          <w:noProof/>
        </w:rPr>
        <w:fldChar w:fldCharType="end"/>
      </w:r>
    </w:p>
    <w:p w14:paraId="6225E501" w14:textId="2E6F381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_Toc193390482 \h </w:instrText>
      </w:r>
      <w:r>
        <w:rPr>
          <w:noProof/>
        </w:rPr>
      </w:r>
      <w:r>
        <w:rPr>
          <w:noProof/>
        </w:rPr>
        <w:fldChar w:fldCharType="separate"/>
      </w:r>
      <w:r>
        <w:rPr>
          <w:noProof/>
        </w:rPr>
        <w:t>91</w:t>
      </w:r>
      <w:r>
        <w:rPr>
          <w:noProof/>
        </w:rPr>
        <w:fldChar w:fldCharType="end"/>
      </w:r>
    </w:p>
    <w:p w14:paraId="62CF365F" w14:textId="04F5BEB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_Toc193390483 \h </w:instrText>
      </w:r>
      <w:r>
        <w:rPr>
          <w:noProof/>
        </w:rPr>
      </w:r>
      <w:r>
        <w:rPr>
          <w:noProof/>
        </w:rPr>
        <w:fldChar w:fldCharType="separate"/>
      </w:r>
      <w:r>
        <w:rPr>
          <w:noProof/>
        </w:rPr>
        <w:t>91</w:t>
      </w:r>
      <w:r>
        <w:rPr>
          <w:noProof/>
        </w:rPr>
        <w:fldChar w:fldCharType="end"/>
      </w:r>
    </w:p>
    <w:p w14:paraId="4265C0A4" w14:textId="75E33CD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_Toc193390484 \h </w:instrText>
      </w:r>
      <w:r>
        <w:rPr>
          <w:noProof/>
        </w:rPr>
      </w:r>
      <w:r>
        <w:rPr>
          <w:noProof/>
        </w:rPr>
        <w:fldChar w:fldCharType="separate"/>
      </w:r>
      <w:r>
        <w:rPr>
          <w:noProof/>
        </w:rPr>
        <w:t>92</w:t>
      </w:r>
      <w:r>
        <w:rPr>
          <w:noProof/>
        </w:rPr>
        <w:fldChar w:fldCharType="end"/>
      </w:r>
    </w:p>
    <w:p w14:paraId="549C1D28" w14:textId="5040551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_Toc193390485 \h </w:instrText>
      </w:r>
      <w:r>
        <w:rPr>
          <w:noProof/>
        </w:rPr>
      </w:r>
      <w:r>
        <w:rPr>
          <w:noProof/>
        </w:rPr>
        <w:fldChar w:fldCharType="separate"/>
      </w:r>
      <w:r>
        <w:rPr>
          <w:noProof/>
        </w:rPr>
        <w:t>92</w:t>
      </w:r>
      <w:r>
        <w:rPr>
          <w:noProof/>
        </w:rPr>
        <w:fldChar w:fldCharType="end"/>
      </w:r>
    </w:p>
    <w:p w14:paraId="04176F9C" w14:textId="68A74E8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_Toc193390486 \h </w:instrText>
      </w:r>
      <w:r>
        <w:rPr>
          <w:noProof/>
        </w:rPr>
      </w:r>
      <w:r>
        <w:rPr>
          <w:noProof/>
        </w:rPr>
        <w:fldChar w:fldCharType="separate"/>
      </w:r>
      <w:r>
        <w:rPr>
          <w:noProof/>
        </w:rPr>
        <w:t>92</w:t>
      </w:r>
      <w:r>
        <w:rPr>
          <w:noProof/>
        </w:rPr>
        <w:fldChar w:fldCharType="end"/>
      </w:r>
    </w:p>
    <w:p w14:paraId="1221729D" w14:textId="7C65572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6.2.10</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Support for multiplexing</w:t>
      </w:r>
      <w:r>
        <w:rPr>
          <w:noProof/>
        </w:rPr>
        <w:tab/>
      </w:r>
      <w:r>
        <w:rPr>
          <w:noProof/>
        </w:rPr>
        <w:fldChar w:fldCharType="begin" w:fldLock="1"/>
      </w:r>
      <w:r>
        <w:rPr>
          <w:noProof/>
        </w:rPr>
        <w:instrText xml:space="preserve"> PAGEREF _Toc193390487 \h </w:instrText>
      </w:r>
      <w:r>
        <w:rPr>
          <w:noProof/>
        </w:rPr>
      </w:r>
      <w:r>
        <w:rPr>
          <w:noProof/>
        </w:rPr>
        <w:fldChar w:fldCharType="separate"/>
      </w:r>
      <w:r>
        <w:rPr>
          <w:noProof/>
        </w:rPr>
        <w:t>93</w:t>
      </w:r>
      <w:r>
        <w:rPr>
          <w:noProof/>
        </w:rPr>
        <w:fldChar w:fldCharType="end"/>
      </w:r>
    </w:p>
    <w:p w14:paraId="2836BAB1" w14:textId="54EC891A"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_Toc193390488 \h </w:instrText>
      </w:r>
      <w:r>
        <w:rPr>
          <w:noProof/>
        </w:rPr>
      </w:r>
      <w:r>
        <w:rPr>
          <w:noProof/>
        </w:rPr>
        <w:fldChar w:fldCharType="separate"/>
      </w:r>
      <w:r>
        <w:rPr>
          <w:noProof/>
        </w:rPr>
        <w:t>94</w:t>
      </w:r>
      <w:r>
        <w:rPr>
          <w:noProof/>
        </w:rPr>
        <w:fldChar w:fldCharType="end"/>
      </w:r>
    </w:p>
    <w:p w14:paraId="56A4E0FB" w14:textId="0C3604C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_Toc193390489 \h </w:instrText>
      </w:r>
      <w:r>
        <w:rPr>
          <w:noProof/>
        </w:rPr>
      </w:r>
      <w:r>
        <w:rPr>
          <w:noProof/>
        </w:rPr>
        <w:fldChar w:fldCharType="separate"/>
      </w:r>
      <w:r>
        <w:rPr>
          <w:noProof/>
        </w:rPr>
        <w:t>94</w:t>
      </w:r>
      <w:r>
        <w:rPr>
          <w:noProof/>
        </w:rPr>
        <w:fldChar w:fldCharType="end"/>
      </w:r>
    </w:p>
    <w:p w14:paraId="0E57DE5E" w14:textId="491C0A1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6.3.1</w:t>
      </w:r>
      <w:r w:rsidRPr="00A61B56">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_Toc193390490 \h </w:instrText>
      </w:r>
      <w:r>
        <w:rPr>
          <w:noProof/>
        </w:rPr>
      </w:r>
      <w:r>
        <w:rPr>
          <w:noProof/>
        </w:rPr>
        <w:fldChar w:fldCharType="separate"/>
      </w:r>
      <w:r>
        <w:rPr>
          <w:noProof/>
        </w:rPr>
        <w:t>94</w:t>
      </w:r>
      <w:r>
        <w:rPr>
          <w:noProof/>
        </w:rPr>
        <w:fldChar w:fldCharType="end"/>
      </w:r>
    </w:p>
    <w:p w14:paraId="5BFA862D" w14:textId="7397824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_Toc193390491 \h </w:instrText>
      </w:r>
      <w:r>
        <w:rPr>
          <w:noProof/>
        </w:rPr>
      </w:r>
      <w:r>
        <w:rPr>
          <w:noProof/>
        </w:rPr>
        <w:fldChar w:fldCharType="separate"/>
      </w:r>
      <w:r>
        <w:rPr>
          <w:noProof/>
        </w:rPr>
        <w:t>94</w:t>
      </w:r>
      <w:r>
        <w:rPr>
          <w:noProof/>
        </w:rPr>
        <w:fldChar w:fldCharType="end"/>
      </w:r>
    </w:p>
    <w:p w14:paraId="34FA57DF" w14:textId="2C0E2F3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_Toc193390492 \h </w:instrText>
      </w:r>
      <w:r>
        <w:rPr>
          <w:noProof/>
        </w:rPr>
      </w:r>
      <w:r>
        <w:rPr>
          <w:noProof/>
        </w:rPr>
        <w:fldChar w:fldCharType="separate"/>
      </w:r>
      <w:r>
        <w:rPr>
          <w:noProof/>
        </w:rPr>
        <w:t>95</w:t>
      </w:r>
      <w:r>
        <w:rPr>
          <w:noProof/>
        </w:rPr>
        <w:fldChar w:fldCharType="end"/>
      </w:r>
    </w:p>
    <w:p w14:paraId="0309D298" w14:textId="20998B6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_Toc193390493 \h </w:instrText>
      </w:r>
      <w:r>
        <w:rPr>
          <w:noProof/>
        </w:rPr>
      </w:r>
      <w:r>
        <w:rPr>
          <w:noProof/>
        </w:rPr>
        <w:fldChar w:fldCharType="separate"/>
      </w:r>
      <w:r>
        <w:rPr>
          <w:noProof/>
        </w:rPr>
        <w:t>101</w:t>
      </w:r>
      <w:r>
        <w:rPr>
          <w:noProof/>
        </w:rPr>
        <w:fldChar w:fldCharType="end"/>
      </w:r>
    </w:p>
    <w:p w14:paraId="2AE0B6C2" w14:textId="334DE9B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_Toc193390494 \h </w:instrText>
      </w:r>
      <w:r>
        <w:rPr>
          <w:noProof/>
        </w:rPr>
      </w:r>
      <w:r>
        <w:rPr>
          <w:noProof/>
        </w:rPr>
        <w:fldChar w:fldCharType="separate"/>
      </w:r>
      <w:r>
        <w:rPr>
          <w:noProof/>
        </w:rPr>
        <w:t>102</w:t>
      </w:r>
      <w:r>
        <w:rPr>
          <w:noProof/>
        </w:rPr>
        <w:fldChar w:fldCharType="end"/>
      </w:r>
    </w:p>
    <w:p w14:paraId="09D00A66" w14:textId="4E8337C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A61B56">
        <w:rPr>
          <w:rFonts w:eastAsia="Malgun Gothic"/>
          <w:noProof/>
        </w:rPr>
        <w:t>3.2.1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Requests initiated by the served MCPTT user</w:t>
      </w:r>
      <w:r>
        <w:rPr>
          <w:noProof/>
        </w:rPr>
        <w:tab/>
      </w:r>
      <w:r>
        <w:rPr>
          <w:noProof/>
        </w:rPr>
        <w:fldChar w:fldCharType="begin" w:fldLock="1"/>
      </w:r>
      <w:r>
        <w:rPr>
          <w:noProof/>
        </w:rPr>
        <w:instrText xml:space="preserve"> PAGEREF _Toc193390495 \h </w:instrText>
      </w:r>
      <w:r>
        <w:rPr>
          <w:noProof/>
        </w:rPr>
      </w:r>
      <w:r>
        <w:rPr>
          <w:noProof/>
        </w:rPr>
        <w:fldChar w:fldCharType="separate"/>
      </w:r>
      <w:r>
        <w:rPr>
          <w:noProof/>
        </w:rPr>
        <w:t>102</w:t>
      </w:r>
      <w:r>
        <w:rPr>
          <w:noProof/>
        </w:rPr>
        <w:fldChar w:fldCharType="end"/>
      </w:r>
    </w:p>
    <w:p w14:paraId="0D2B8DFA" w14:textId="18D72F3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_Toc193390496 \h </w:instrText>
      </w:r>
      <w:r>
        <w:rPr>
          <w:noProof/>
        </w:rPr>
      </w:r>
      <w:r>
        <w:rPr>
          <w:noProof/>
        </w:rPr>
        <w:fldChar w:fldCharType="separate"/>
      </w:r>
      <w:r>
        <w:rPr>
          <w:noProof/>
        </w:rPr>
        <w:t>102</w:t>
      </w:r>
      <w:r>
        <w:rPr>
          <w:noProof/>
        </w:rPr>
        <w:fldChar w:fldCharType="end"/>
      </w:r>
    </w:p>
    <w:p w14:paraId="5AF255A8" w14:textId="7636DA9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6.3.2.1.1.1</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On-demand session</w:t>
      </w:r>
      <w:r>
        <w:rPr>
          <w:noProof/>
        </w:rPr>
        <w:tab/>
      </w:r>
      <w:r>
        <w:rPr>
          <w:noProof/>
        </w:rPr>
        <w:fldChar w:fldCharType="begin" w:fldLock="1"/>
      </w:r>
      <w:r>
        <w:rPr>
          <w:noProof/>
        </w:rPr>
        <w:instrText xml:space="preserve"> PAGEREF _Toc193390497 \h </w:instrText>
      </w:r>
      <w:r>
        <w:rPr>
          <w:noProof/>
        </w:rPr>
      </w:r>
      <w:r>
        <w:rPr>
          <w:noProof/>
        </w:rPr>
        <w:fldChar w:fldCharType="separate"/>
      </w:r>
      <w:r>
        <w:rPr>
          <w:noProof/>
        </w:rPr>
        <w:t>102</w:t>
      </w:r>
      <w:r>
        <w:rPr>
          <w:noProof/>
        </w:rPr>
        <w:fldChar w:fldCharType="end"/>
      </w:r>
    </w:p>
    <w:p w14:paraId="1DCD03D2" w14:textId="2E45414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6.3.2.1.1.2</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Pre-established session</w:t>
      </w:r>
      <w:r>
        <w:rPr>
          <w:noProof/>
        </w:rPr>
        <w:tab/>
      </w:r>
      <w:r>
        <w:rPr>
          <w:noProof/>
        </w:rPr>
        <w:fldChar w:fldCharType="begin" w:fldLock="1"/>
      </w:r>
      <w:r>
        <w:rPr>
          <w:noProof/>
        </w:rPr>
        <w:instrText xml:space="preserve"> PAGEREF _Toc193390498 \h </w:instrText>
      </w:r>
      <w:r>
        <w:rPr>
          <w:noProof/>
        </w:rPr>
      </w:r>
      <w:r>
        <w:rPr>
          <w:noProof/>
        </w:rPr>
        <w:fldChar w:fldCharType="separate"/>
      </w:r>
      <w:r>
        <w:rPr>
          <w:noProof/>
        </w:rPr>
        <w:t>102</w:t>
      </w:r>
      <w:r>
        <w:rPr>
          <w:noProof/>
        </w:rPr>
        <w:fldChar w:fldCharType="end"/>
      </w:r>
    </w:p>
    <w:p w14:paraId="5D185772" w14:textId="24FB995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_Toc193390499 \h </w:instrText>
      </w:r>
      <w:r>
        <w:rPr>
          <w:noProof/>
        </w:rPr>
      </w:r>
      <w:r>
        <w:rPr>
          <w:noProof/>
        </w:rPr>
        <w:fldChar w:fldCharType="separate"/>
      </w:r>
      <w:r>
        <w:rPr>
          <w:noProof/>
        </w:rPr>
        <w:t>103</w:t>
      </w:r>
      <w:r>
        <w:rPr>
          <w:noProof/>
        </w:rPr>
        <w:fldChar w:fldCharType="end"/>
      </w:r>
    </w:p>
    <w:p w14:paraId="09DF872F" w14:textId="7E3331C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6.3.2.1.2.1</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On-demand session</w:t>
      </w:r>
      <w:r>
        <w:rPr>
          <w:noProof/>
        </w:rPr>
        <w:tab/>
      </w:r>
      <w:r>
        <w:rPr>
          <w:noProof/>
        </w:rPr>
        <w:fldChar w:fldCharType="begin" w:fldLock="1"/>
      </w:r>
      <w:r>
        <w:rPr>
          <w:noProof/>
        </w:rPr>
        <w:instrText xml:space="preserve"> PAGEREF _Toc193390500 \h </w:instrText>
      </w:r>
      <w:r>
        <w:rPr>
          <w:noProof/>
        </w:rPr>
      </w:r>
      <w:r>
        <w:rPr>
          <w:noProof/>
        </w:rPr>
        <w:fldChar w:fldCharType="separate"/>
      </w:r>
      <w:r>
        <w:rPr>
          <w:noProof/>
        </w:rPr>
        <w:t>103</w:t>
      </w:r>
      <w:r>
        <w:rPr>
          <w:noProof/>
        </w:rPr>
        <w:fldChar w:fldCharType="end"/>
      </w:r>
    </w:p>
    <w:p w14:paraId="5F51D696" w14:textId="2A1F0C5E"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6.3.2.1.2.2</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P</w:t>
      </w:r>
      <w:r>
        <w:rPr>
          <w:noProof/>
        </w:rPr>
        <w:t>re-established session establishment</w:t>
      </w:r>
      <w:r>
        <w:rPr>
          <w:noProof/>
        </w:rPr>
        <w:tab/>
      </w:r>
      <w:r>
        <w:rPr>
          <w:noProof/>
        </w:rPr>
        <w:fldChar w:fldCharType="begin" w:fldLock="1"/>
      </w:r>
      <w:r>
        <w:rPr>
          <w:noProof/>
        </w:rPr>
        <w:instrText xml:space="preserve"> PAGEREF _Toc193390501 \h </w:instrText>
      </w:r>
      <w:r>
        <w:rPr>
          <w:noProof/>
        </w:rPr>
      </w:r>
      <w:r>
        <w:rPr>
          <w:noProof/>
        </w:rPr>
        <w:fldChar w:fldCharType="separate"/>
      </w:r>
      <w:r>
        <w:rPr>
          <w:noProof/>
        </w:rPr>
        <w:t>103</w:t>
      </w:r>
      <w:r>
        <w:rPr>
          <w:noProof/>
        </w:rPr>
        <w:fldChar w:fldCharType="end"/>
      </w:r>
    </w:p>
    <w:p w14:paraId="61A22164" w14:textId="68AFDF0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6.3.2.1.3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Sending an INVITE request on receipt of an INVITE request</w:t>
      </w:r>
      <w:r>
        <w:rPr>
          <w:noProof/>
        </w:rPr>
        <w:tab/>
      </w:r>
      <w:r>
        <w:rPr>
          <w:noProof/>
        </w:rPr>
        <w:fldChar w:fldCharType="begin" w:fldLock="1"/>
      </w:r>
      <w:r>
        <w:rPr>
          <w:noProof/>
        </w:rPr>
        <w:instrText xml:space="preserve"> PAGEREF _Toc193390502 \h </w:instrText>
      </w:r>
      <w:r>
        <w:rPr>
          <w:noProof/>
        </w:rPr>
      </w:r>
      <w:r>
        <w:rPr>
          <w:noProof/>
        </w:rPr>
        <w:fldChar w:fldCharType="separate"/>
      </w:r>
      <w:r>
        <w:rPr>
          <w:noProof/>
        </w:rPr>
        <w:t>104</w:t>
      </w:r>
      <w:r>
        <w:rPr>
          <w:noProof/>
        </w:rPr>
        <w:fldChar w:fldCharType="end"/>
      </w:r>
    </w:p>
    <w:p w14:paraId="23E7DE8F" w14:textId="383CD52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6.3.2.1.4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Sending an INVITE request on receipt of a REFER request</w:t>
      </w:r>
      <w:r>
        <w:rPr>
          <w:noProof/>
        </w:rPr>
        <w:tab/>
      </w:r>
      <w:r>
        <w:rPr>
          <w:noProof/>
        </w:rPr>
        <w:fldChar w:fldCharType="begin" w:fldLock="1"/>
      </w:r>
      <w:r>
        <w:rPr>
          <w:noProof/>
        </w:rPr>
        <w:instrText xml:space="preserve"> PAGEREF _Toc193390503 \h </w:instrText>
      </w:r>
      <w:r>
        <w:rPr>
          <w:noProof/>
        </w:rPr>
      </w:r>
      <w:r>
        <w:rPr>
          <w:noProof/>
        </w:rPr>
        <w:fldChar w:fldCharType="separate"/>
      </w:r>
      <w:r>
        <w:rPr>
          <w:noProof/>
        </w:rPr>
        <w:t>104</w:t>
      </w:r>
      <w:r>
        <w:rPr>
          <w:noProof/>
        </w:rPr>
        <w:fldChar w:fldCharType="end"/>
      </w:r>
    </w:p>
    <w:p w14:paraId="1151D6A3" w14:textId="623480C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6.3.2.1.5</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Response to an INVITE request</w:t>
      </w:r>
      <w:r>
        <w:rPr>
          <w:noProof/>
        </w:rPr>
        <w:tab/>
      </w:r>
      <w:r>
        <w:rPr>
          <w:noProof/>
        </w:rPr>
        <w:fldChar w:fldCharType="begin" w:fldLock="1"/>
      </w:r>
      <w:r>
        <w:rPr>
          <w:noProof/>
        </w:rPr>
        <w:instrText xml:space="preserve"> PAGEREF _Toc193390504 \h </w:instrText>
      </w:r>
      <w:r>
        <w:rPr>
          <w:noProof/>
        </w:rPr>
      </w:r>
      <w:r>
        <w:rPr>
          <w:noProof/>
        </w:rPr>
        <w:fldChar w:fldCharType="separate"/>
      </w:r>
      <w:r>
        <w:rPr>
          <w:noProof/>
        </w:rPr>
        <w:t>106</w:t>
      </w:r>
      <w:r>
        <w:rPr>
          <w:noProof/>
        </w:rPr>
        <w:fldChar w:fldCharType="end"/>
      </w:r>
    </w:p>
    <w:p w14:paraId="0BA3F805" w14:textId="43224A8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6.3.2.1.5.1</w:t>
      </w:r>
      <w:r>
        <w:rPr>
          <w:rFonts w:asciiTheme="minorHAnsi" w:eastAsiaTheme="minorEastAsia"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fldLock="1"/>
      </w:r>
      <w:r>
        <w:rPr>
          <w:noProof/>
        </w:rPr>
        <w:instrText xml:space="preserve"> PAGEREF _Toc193390505 \h </w:instrText>
      </w:r>
      <w:r>
        <w:rPr>
          <w:noProof/>
        </w:rPr>
      </w:r>
      <w:r>
        <w:rPr>
          <w:noProof/>
        </w:rPr>
        <w:fldChar w:fldCharType="separate"/>
      </w:r>
      <w:r>
        <w:rPr>
          <w:noProof/>
        </w:rPr>
        <w:t>106</w:t>
      </w:r>
      <w:r>
        <w:rPr>
          <w:noProof/>
        </w:rPr>
        <w:fldChar w:fldCharType="end"/>
      </w:r>
    </w:p>
    <w:p w14:paraId="2C6E9243" w14:textId="5E560A9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6.3.2.1.5.2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_Toc193390506 \h </w:instrText>
      </w:r>
      <w:r>
        <w:rPr>
          <w:noProof/>
        </w:rPr>
      </w:r>
      <w:r>
        <w:rPr>
          <w:noProof/>
        </w:rPr>
        <w:fldChar w:fldCharType="separate"/>
      </w:r>
      <w:r>
        <w:rPr>
          <w:noProof/>
        </w:rPr>
        <w:t>106</w:t>
      </w:r>
      <w:r>
        <w:rPr>
          <w:noProof/>
        </w:rPr>
        <w:fldChar w:fldCharType="end"/>
      </w:r>
    </w:p>
    <w:p w14:paraId="28EDE1E4" w14:textId="73A2F68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_Toc193390507 \h </w:instrText>
      </w:r>
      <w:r>
        <w:rPr>
          <w:noProof/>
        </w:rPr>
      </w:r>
      <w:r>
        <w:rPr>
          <w:noProof/>
        </w:rPr>
        <w:fldChar w:fldCharType="separate"/>
      </w:r>
      <w:r>
        <w:rPr>
          <w:noProof/>
        </w:rPr>
        <w:t>107</w:t>
      </w:r>
      <w:r>
        <w:rPr>
          <w:noProof/>
        </w:rPr>
        <w:fldChar w:fldCharType="end"/>
      </w:r>
    </w:p>
    <w:p w14:paraId="48FFC198" w14:textId="0819EC8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6.3.2.1.7</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_Toc193390508 \h </w:instrText>
      </w:r>
      <w:r>
        <w:rPr>
          <w:noProof/>
        </w:rPr>
      </w:r>
      <w:r>
        <w:rPr>
          <w:noProof/>
        </w:rPr>
        <w:fldChar w:fldCharType="separate"/>
      </w:r>
      <w:r>
        <w:rPr>
          <w:noProof/>
        </w:rPr>
        <w:t>107</w:t>
      </w:r>
      <w:r>
        <w:rPr>
          <w:noProof/>
        </w:rPr>
        <w:fldChar w:fldCharType="end"/>
      </w:r>
    </w:p>
    <w:p w14:paraId="16B2AEED" w14:textId="2940D76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6.3.2.1.8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_Toc193390509 \h </w:instrText>
      </w:r>
      <w:r>
        <w:rPr>
          <w:noProof/>
        </w:rPr>
      </w:r>
      <w:r>
        <w:rPr>
          <w:noProof/>
        </w:rPr>
        <w:fldChar w:fldCharType="separate"/>
      </w:r>
      <w:r>
        <w:rPr>
          <w:noProof/>
        </w:rPr>
        <w:t>108</w:t>
      </w:r>
      <w:r>
        <w:rPr>
          <w:noProof/>
        </w:rPr>
        <w:fldChar w:fldCharType="end"/>
      </w:r>
    </w:p>
    <w:p w14:paraId="5FED713E" w14:textId="3542A4B5"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_Toc193390510 \h </w:instrText>
      </w:r>
      <w:r>
        <w:rPr>
          <w:noProof/>
        </w:rPr>
      </w:r>
      <w:r>
        <w:rPr>
          <w:noProof/>
        </w:rPr>
        <w:fldChar w:fldCharType="separate"/>
      </w:r>
      <w:r>
        <w:rPr>
          <w:noProof/>
        </w:rPr>
        <w:t>108</w:t>
      </w:r>
      <w:r>
        <w:rPr>
          <w:noProof/>
        </w:rPr>
        <w:fldChar w:fldCharType="end"/>
      </w:r>
    </w:p>
    <w:p w14:paraId="331E4BBD" w14:textId="0E9259F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6.3.2.1.8.1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_Toc193390511 \h </w:instrText>
      </w:r>
      <w:r>
        <w:rPr>
          <w:noProof/>
        </w:rPr>
      </w:r>
      <w:r>
        <w:rPr>
          <w:noProof/>
        </w:rPr>
        <w:fldChar w:fldCharType="separate"/>
      </w:r>
      <w:r>
        <w:rPr>
          <w:noProof/>
        </w:rPr>
        <w:t>108</w:t>
      </w:r>
      <w:r>
        <w:rPr>
          <w:noProof/>
        </w:rPr>
        <w:fldChar w:fldCharType="end"/>
      </w:r>
    </w:p>
    <w:p w14:paraId="2C4C60F0" w14:textId="22B781E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_Toc193390512 \h </w:instrText>
      </w:r>
      <w:r>
        <w:rPr>
          <w:noProof/>
        </w:rPr>
      </w:r>
      <w:r>
        <w:rPr>
          <w:noProof/>
        </w:rPr>
        <w:fldChar w:fldCharType="separate"/>
      </w:r>
      <w:r>
        <w:rPr>
          <w:noProof/>
        </w:rPr>
        <w:t>109</w:t>
      </w:r>
      <w:r>
        <w:rPr>
          <w:noProof/>
        </w:rPr>
        <w:fldChar w:fldCharType="end"/>
      </w:r>
    </w:p>
    <w:p w14:paraId="092F9169" w14:textId="646BFF1A"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6.3.2.1.8.3</w:t>
      </w:r>
      <w:r>
        <w:rPr>
          <w:rFonts w:asciiTheme="minorHAnsi" w:eastAsiaTheme="minorEastAsia"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_Toc193390513 \h </w:instrText>
      </w:r>
      <w:r>
        <w:rPr>
          <w:noProof/>
        </w:rPr>
      </w:r>
      <w:r>
        <w:rPr>
          <w:noProof/>
        </w:rPr>
        <w:fldChar w:fldCharType="separate"/>
      </w:r>
      <w:r>
        <w:rPr>
          <w:noProof/>
        </w:rPr>
        <w:t>109</w:t>
      </w:r>
      <w:r>
        <w:rPr>
          <w:noProof/>
        </w:rPr>
        <w:fldChar w:fldCharType="end"/>
      </w:r>
    </w:p>
    <w:p w14:paraId="00EA21CB" w14:textId="5EA0BA3E"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_Toc193390514 \h </w:instrText>
      </w:r>
      <w:r>
        <w:rPr>
          <w:noProof/>
        </w:rPr>
      </w:r>
      <w:r>
        <w:rPr>
          <w:noProof/>
        </w:rPr>
        <w:fldChar w:fldCharType="separate"/>
      </w:r>
      <w:r>
        <w:rPr>
          <w:noProof/>
        </w:rPr>
        <w:t>110</w:t>
      </w:r>
      <w:r>
        <w:rPr>
          <w:noProof/>
        </w:rPr>
        <w:fldChar w:fldCharType="end"/>
      </w:r>
    </w:p>
    <w:p w14:paraId="311F2883" w14:textId="239B111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6.3.2.1.8.5</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_Toc193390515 \h </w:instrText>
      </w:r>
      <w:r>
        <w:rPr>
          <w:noProof/>
        </w:rPr>
      </w:r>
      <w:r>
        <w:rPr>
          <w:noProof/>
        </w:rPr>
        <w:fldChar w:fldCharType="separate"/>
      </w:r>
      <w:r>
        <w:rPr>
          <w:noProof/>
        </w:rPr>
        <w:t>110</w:t>
      </w:r>
      <w:r>
        <w:rPr>
          <w:noProof/>
        </w:rPr>
        <w:fldChar w:fldCharType="end"/>
      </w:r>
    </w:p>
    <w:p w14:paraId="1361F32C" w14:textId="7802B8E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6.3.2.1.8.6</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_Toc193390516 \h </w:instrText>
      </w:r>
      <w:r>
        <w:rPr>
          <w:noProof/>
        </w:rPr>
      </w:r>
      <w:r>
        <w:rPr>
          <w:noProof/>
        </w:rPr>
        <w:fldChar w:fldCharType="separate"/>
      </w:r>
      <w:r>
        <w:rPr>
          <w:noProof/>
        </w:rPr>
        <w:t>111</w:t>
      </w:r>
      <w:r>
        <w:rPr>
          <w:noProof/>
        </w:rPr>
        <w:fldChar w:fldCharType="end"/>
      </w:r>
    </w:p>
    <w:p w14:paraId="2FBAAC33" w14:textId="2BC66BB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_Toc193390517 \h </w:instrText>
      </w:r>
      <w:r>
        <w:rPr>
          <w:noProof/>
        </w:rPr>
      </w:r>
      <w:r>
        <w:rPr>
          <w:noProof/>
        </w:rPr>
        <w:fldChar w:fldCharType="separate"/>
      </w:r>
      <w:r>
        <w:rPr>
          <w:noProof/>
        </w:rPr>
        <w:t>112</w:t>
      </w:r>
      <w:r>
        <w:rPr>
          <w:noProof/>
        </w:rPr>
        <w:fldChar w:fldCharType="end"/>
      </w:r>
    </w:p>
    <w:p w14:paraId="276CEE1E" w14:textId="22D5681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6.3.2.1.8.8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_Toc193390518 \h </w:instrText>
      </w:r>
      <w:r>
        <w:rPr>
          <w:noProof/>
        </w:rPr>
      </w:r>
      <w:r>
        <w:rPr>
          <w:noProof/>
        </w:rPr>
        <w:fldChar w:fldCharType="separate"/>
      </w:r>
      <w:r>
        <w:rPr>
          <w:noProof/>
        </w:rPr>
        <w:t>112</w:t>
      </w:r>
      <w:r>
        <w:rPr>
          <w:noProof/>
        </w:rPr>
        <w:fldChar w:fldCharType="end"/>
      </w:r>
    </w:p>
    <w:p w14:paraId="18F7BEF8" w14:textId="25547E2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6.3.2.1.8.9</w:t>
      </w:r>
      <w:r>
        <w:rPr>
          <w:rFonts w:asciiTheme="minorHAnsi" w:eastAsiaTheme="minorEastAsia" w:hAnsiTheme="minorHAnsi" w:cstheme="minorBidi"/>
          <w:noProof/>
          <w:kern w:val="2"/>
          <w:sz w:val="24"/>
          <w:szCs w:val="24"/>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_Toc193390519 \h </w:instrText>
      </w:r>
      <w:r>
        <w:rPr>
          <w:noProof/>
        </w:rPr>
      </w:r>
      <w:r>
        <w:rPr>
          <w:noProof/>
        </w:rPr>
        <w:fldChar w:fldCharType="separate"/>
      </w:r>
      <w:r>
        <w:rPr>
          <w:noProof/>
        </w:rPr>
        <w:t>112</w:t>
      </w:r>
      <w:r>
        <w:rPr>
          <w:noProof/>
        </w:rPr>
        <w:fldChar w:fldCharType="end"/>
      </w:r>
    </w:p>
    <w:p w14:paraId="7365E58D" w14:textId="22D647E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_Toc193390520 \h </w:instrText>
      </w:r>
      <w:r>
        <w:rPr>
          <w:noProof/>
        </w:rPr>
      </w:r>
      <w:r>
        <w:rPr>
          <w:noProof/>
        </w:rPr>
        <w:fldChar w:fldCharType="separate"/>
      </w:r>
      <w:r>
        <w:rPr>
          <w:noProof/>
        </w:rPr>
        <w:t>112</w:t>
      </w:r>
      <w:r>
        <w:rPr>
          <w:noProof/>
        </w:rPr>
        <w:fldChar w:fldCharType="end"/>
      </w:r>
    </w:p>
    <w:p w14:paraId="27245649" w14:textId="0E9E70B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6.3.2.1.9</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_Toc193390521 \h </w:instrText>
      </w:r>
      <w:r>
        <w:rPr>
          <w:noProof/>
        </w:rPr>
      </w:r>
      <w:r>
        <w:rPr>
          <w:noProof/>
        </w:rPr>
        <w:fldChar w:fldCharType="separate"/>
      </w:r>
      <w:r>
        <w:rPr>
          <w:noProof/>
        </w:rPr>
        <w:t>113</w:t>
      </w:r>
      <w:r>
        <w:rPr>
          <w:noProof/>
        </w:rPr>
        <w:fldChar w:fldCharType="end"/>
      </w:r>
    </w:p>
    <w:p w14:paraId="380EFAB9" w14:textId="650AE01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6.3.2.1.10</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_Toc193390522 \h </w:instrText>
      </w:r>
      <w:r>
        <w:rPr>
          <w:noProof/>
        </w:rPr>
      </w:r>
      <w:r>
        <w:rPr>
          <w:noProof/>
        </w:rPr>
        <w:fldChar w:fldCharType="separate"/>
      </w:r>
      <w:r>
        <w:rPr>
          <w:noProof/>
        </w:rPr>
        <w:t>113</w:t>
      </w:r>
      <w:r>
        <w:rPr>
          <w:noProof/>
        </w:rPr>
        <w:fldChar w:fldCharType="end"/>
      </w:r>
    </w:p>
    <w:p w14:paraId="31B55AA2" w14:textId="55B932C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A61B56">
        <w:rPr>
          <w:rFonts w:eastAsia="Malgun Gothic"/>
          <w:noProof/>
        </w:rPr>
        <w:t>3.2.2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Requests terminated to the served MCPTT user</w:t>
      </w:r>
      <w:r>
        <w:rPr>
          <w:noProof/>
        </w:rPr>
        <w:tab/>
      </w:r>
      <w:r>
        <w:rPr>
          <w:noProof/>
        </w:rPr>
        <w:fldChar w:fldCharType="begin" w:fldLock="1"/>
      </w:r>
      <w:r>
        <w:rPr>
          <w:noProof/>
        </w:rPr>
        <w:instrText xml:space="preserve"> PAGEREF _Toc193390523 \h </w:instrText>
      </w:r>
      <w:r>
        <w:rPr>
          <w:noProof/>
        </w:rPr>
      </w:r>
      <w:r>
        <w:rPr>
          <w:noProof/>
        </w:rPr>
        <w:fldChar w:fldCharType="separate"/>
      </w:r>
      <w:r>
        <w:rPr>
          <w:noProof/>
        </w:rPr>
        <w:t>114</w:t>
      </w:r>
      <w:r>
        <w:rPr>
          <w:noProof/>
        </w:rPr>
        <w:fldChar w:fldCharType="end"/>
      </w:r>
    </w:p>
    <w:p w14:paraId="1562C103" w14:textId="6A8D1DD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6.3.2.2.1</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SDP offer generation</w:t>
      </w:r>
      <w:r>
        <w:rPr>
          <w:noProof/>
        </w:rPr>
        <w:tab/>
      </w:r>
      <w:r>
        <w:rPr>
          <w:noProof/>
        </w:rPr>
        <w:fldChar w:fldCharType="begin" w:fldLock="1"/>
      </w:r>
      <w:r>
        <w:rPr>
          <w:noProof/>
        </w:rPr>
        <w:instrText xml:space="preserve"> PAGEREF _Toc193390524 \h </w:instrText>
      </w:r>
      <w:r>
        <w:rPr>
          <w:noProof/>
        </w:rPr>
      </w:r>
      <w:r>
        <w:rPr>
          <w:noProof/>
        </w:rPr>
        <w:fldChar w:fldCharType="separate"/>
      </w:r>
      <w:r>
        <w:rPr>
          <w:noProof/>
        </w:rPr>
        <w:t>114</w:t>
      </w:r>
      <w:r>
        <w:rPr>
          <w:noProof/>
        </w:rPr>
        <w:fldChar w:fldCharType="end"/>
      </w:r>
    </w:p>
    <w:p w14:paraId="0893407F" w14:textId="4CEFA8A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6.3.2.2.2</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SDP answer generation</w:t>
      </w:r>
      <w:r>
        <w:rPr>
          <w:noProof/>
        </w:rPr>
        <w:tab/>
      </w:r>
      <w:r>
        <w:rPr>
          <w:noProof/>
        </w:rPr>
        <w:fldChar w:fldCharType="begin" w:fldLock="1"/>
      </w:r>
      <w:r>
        <w:rPr>
          <w:noProof/>
        </w:rPr>
        <w:instrText xml:space="preserve"> PAGEREF _Toc193390525 \h </w:instrText>
      </w:r>
      <w:r>
        <w:rPr>
          <w:noProof/>
        </w:rPr>
      </w:r>
      <w:r>
        <w:rPr>
          <w:noProof/>
        </w:rPr>
        <w:fldChar w:fldCharType="separate"/>
      </w:r>
      <w:r>
        <w:rPr>
          <w:noProof/>
        </w:rPr>
        <w:t>114</w:t>
      </w:r>
      <w:r>
        <w:rPr>
          <w:noProof/>
        </w:rPr>
        <w:fldChar w:fldCharType="end"/>
      </w:r>
    </w:p>
    <w:p w14:paraId="141E08A7" w14:textId="3022402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6.3.2.2.2.1</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On-demand session</w:t>
      </w:r>
      <w:r>
        <w:rPr>
          <w:noProof/>
        </w:rPr>
        <w:tab/>
      </w:r>
      <w:r>
        <w:rPr>
          <w:noProof/>
        </w:rPr>
        <w:fldChar w:fldCharType="begin" w:fldLock="1"/>
      </w:r>
      <w:r>
        <w:rPr>
          <w:noProof/>
        </w:rPr>
        <w:instrText xml:space="preserve"> PAGEREF _Toc193390526 \h </w:instrText>
      </w:r>
      <w:r>
        <w:rPr>
          <w:noProof/>
        </w:rPr>
      </w:r>
      <w:r>
        <w:rPr>
          <w:noProof/>
        </w:rPr>
        <w:fldChar w:fldCharType="separate"/>
      </w:r>
      <w:r>
        <w:rPr>
          <w:noProof/>
        </w:rPr>
        <w:t>114</w:t>
      </w:r>
      <w:r>
        <w:rPr>
          <w:noProof/>
        </w:rPr>
        <w:fldChar w:fldCharType="end"/>
      </w:r>
    </w:p>
    <w:p w14:paraId="5F3EB134" w14:textId="69B43D9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6.3.2.2.2.2</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Pre-established session</w:t>
      </w:r>
      <w:r>
        <w:rPr>
          <w:noProof/>
        </w:rPr>
        <w:tab/>
      </w:r>
      <w:r>
        <w:rPr>
          <w:noProof/>
        </w:rPr>
        <w:fldChar w:fldCharType="begin" w:fldLock="1"/>
      </w:r>
      <w:r>
        <w:rPr>
          <w:noProof/>
        </w:rPr>
        <w:instrText xml:space="preserve"> PAGEREF _Toc193390527 \h </w:instrText>
      </w:r>
      <w:r>
        <w:rPr>
          <w:noProof/>
        </w:rPr>
      </w:r>
      <w:r>
        <w:rPr>
          <w:noProof/>
        </w:rPr>
        <w:fldChar w:fldCharType="separate"/>
      </w:r>
      <w:r>
        <w:rPr>
          <w:noProof/>
        </w:rPr>
        <w:t>114</w:t>
      </w:r>
      <w:r>
        <w:rPr>
          <w:noProof/>
        </w:rPr>
        <w:fldChar w:fldCharType="end"/>
      </w:r>
    </w:p>
    <w:p w14:paraId="0320FD1F" w14:textId="188D782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6.3.2.2.3</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SIP INVITE request towards the terminating MCPTT client</w:t>
      </w:r>
      <w:r>
        <w:rPr>
          <w:noProof/>
        </w:rPr>
        <w:tab/>
      </w:r>
      <w:r>
        <w:rPr>
          <w:noProof/>
        </w:rPr>
        <w:fldChar w:fldCharType="begin" w:fldLock="1"/>
      </w:r>
      <w:r>
        <w:rPr>
          <w:noProof/>
        </w:rPr>
        <w:instrText xml:space="preserve"> PAGEREF _Toc193390528 \h </w:instrText>
      </w:r>
      <w:r>
        <w:rPr>
          <w:noProof/>
        </w:rPr>
      </w:r>
      <w:r>
        <w:rPr>
          <w:noProof/>
        </w:rPr>
        <w:fldChar w:fldCharType="separate"/>
      </w:r>
      <w:r>
        <w:rPr>
          <w:noProof/>
        </w:rPr>
        <w:t>115</w:t>
      </w:r>
      <w:r>
        <w:rPr>
          <w:noProof/>
        </w:rPr>
        <w:fldChar w:fldCharType="end"/>
      </w:r>
    </w:p>
    <w:p w14:paraId="239B50F3" w14:textId="1236A25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6.3.2.2.4</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Response to a SIP INVITE request</w:t>
      </w:r>
      <w:r>
        <w:rPr>
          <w:noProof/>
        </w:rPr>
        <w:tab/>
      </w:r>
      <w:r>
        <w:rPr>
          <w:noProof/>
        </w:rPr>
        <w:fldChar w:fldCharType="begin" w:fldLock="1"/>
      </w:r>
      <w:r>
        <w:rPr>
          <w:noProof/>
        </w:rPr>
        <w:instrText xml:space="preserve"> PAGEREF _Toc193390529 \h </w:instrText>
      </w:r>
      <w:r>
        <w:rPr>
          <w:noProof/>
        </w:rPr>
      </w:r>
      <w:r>
        <w:rPr>
          <w:noProof/>
        </w:rPr>
        <w:fldChar w:fldCharType="separate"/>
      </w:r>
      <w:r>
        <w:rPr>
          <w:noProof/>
        </w:rPr>
        <w:t>116</w:t>
      </w:r>
      <w:r>
        <w:rPr>
          <w:noProof/>
        </w:rPr>
        <w:fldChar w:fldCharType="end"/>
      </w:r>
    </w:p>
    <w:p w14:paraId="187D4715" w14:textId="510B194A"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6.3.2.2.4.1</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Provisional response</w:t>
      </w:r>
      <w:r>
        <w:rPr>
          <w:noProof/>
        </w:rPr>
        <w:tab/>
      </w:r>
      <w:r>
        <w:rPr>
          <w:noProof/>
        </w:rPr>
        <w:fldChar w:fldCharType="begin" w:fldLock="1"/>
      </w:r>
      <w:r>
        <w:rPr>
          <w:noProof/>
        </w:rPr>
        <w:instrText xml:space="preserve"> PAGEREF _Toc193390530 \h </w:instrText>
      </w:r>
      <w:r>
        <w:rPr>
          <w:noProof/>
        </w:rPr>
      </w:r>
      <w:r>
        <w:rPr>
          <w:noProof/>
        </w:rPr>
        <w:fldChar w:fldCharType="separate"/>
      </w:r>
      <w:r>
        <w:rPr>
          <w:noProof/>
        </w:rPr>
        <w:t>116</w:t>
      </w:r>
      <w:r>
        <w:rPr>
          <w:noProof/>
        </w:rPr>
        <w:fldChar w:fldCharType="end"/>
      </w:r>
    </w:p>
    <w:p w14:paraId="191CC214" w14:textId="1FFFF76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6.3.2.2.4.2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_Toc193390531 \h </w:instrText>
      </w:r>
      <w:r>
        <w:rPr>
          <w:noProof/>
        </w:rPr>
      </w:r>
      <w:r>
        <w:rPr>
          <w:noProof/>
        </w:rPr>
        <w:fldChar w:fldCharType="separate"/>
      </w:r>
      <w:r>
        <w:rPr>
          <w:noProof/>
        </w:rPr>
        <w:t>116</w:t>
      </w:r>
      <w:r>
        <w:rPr>
          <w:noProof/>
        </w:rPr>
        <w:fldChar w:fldCharType="end"/>
      </w:r>
    </w:p>
    <w:p w14:paraId="7F4E3DBF" w14:textId="77FA79B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6.3.2.2.5</w:t>
      </w:r>
      <w:r>
        <w:rPr>
          <w:rFonts w:asciiTheme="minorHAnsi" w:eastAsiaTheme="minorEastAsia"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_Toc193390532 \h </w:instrText>
      </w:r>
      <w:r>
        <w:rPr>
          <w:noProof/>
        </w:rPr>
      </w:r>
      <w:r>
        <w:rPr>
          <w:noProof/>
        </w:rPr>
        <w:fldChar w:fldCharType="separate"/>
      </w:r>
      <w:r>
        <w:rPr>
          <w:noProof/>
        </w:rPr>
        <w:t>116</w:t>
      </w:r>
      <w:r>
        <w:rPr>
          <w:noProof/>
        </w:rPr>
        <w:fldChar w:fldCharType="end"/>
      </w:r>
    </w:p>
    <w:p w14:paraId="77A3C956" w14:textId="1EF1B64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_Toc193390533 \h </w:instrText>
      </w:r>
      <w:r>
        <w:rPr>
          <w:noProof/>
        </w:rPr>
      </w:r>
      <w:r>
        <w:rPr>
          <w:noProof/>
        </w:rPr>
        <w:fldChar w:fldCharType="separate"/>
      </w:r>
      <w:r>
        <w:rPr>
          <w:noProof/>
        </w:rPr>
        <w:t>116</w:t>
      </w:r>
      <w:r>
        <w:rPr>
          <w:noProof/>
        </w:rPr>
        <w:fldChar w:fldCharType="end"/>
      </w:r>
    </w:p>
    <w:p w14:paraId="616FD94F" w14:textId="7780E8E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6.3.2.2.5.2</w:t>
      </w:r>
      <w:r>
        <w:rPr>
          <w:rFonts w:asciiTheme="minorHAnsi" w:eastAsiaTheme="minorEastAsia"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_Toc193390534 \h </w:instrText>
      </w:r>
      <w:r>
        <w:rPr>
          <w:noProof/>
        </w:rPr>
      </w:r>
      <w:r>
        <w:rPr>
          <w:noProof/>
        </w:rPr>
        <w:fldChar w:fldCharType="separate"/>
      </w:r>
      <w:r>
        <w:rPr>
          <w:noProof/>
        </w:rPr>
        <w:t>117</w:t>
      </w:r>
      <w:r>
        <w:rPr>
          <w:noProof/>
        </w:rPr>
        <w:fldChar w:fldCharType="end"/>
      </w:r>
    </w:p>
    <w:p w14:paraId="1AF0894A" w14:textId="28869FD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6.3.2.2.5.3</w:t>
      </w:r>
      <w:r>
        <w:rPr>
          <w:rFonts w:asciiTheme="minorHAnsi" w:eastAsiaTheme="minorEastAsia" w:hAnsiTheme="minorHAnsi" w:cstheme="minorBidi"/>
          <w:noProof/>
          <w:kern w:val="2"/>
          <w:sz w:val="24"/>
          <w:szCs w:val="24"/>
          <w:lang w:eastAsia="en-GB"/>
          <w14:ligatures w14:val="standardContextual"/>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_Toc193390535 \h </w:instrText>
      </w:r>
      <w:r>
        <w:rPr>
          <w:noProof/>
        </w:rPr>
      </w:r>
      <w:r>
        <w:rPr>
          <w:noProof/>
        </w:rPr>
        <w:fldChar w:fldCharType="separate"/>
      </w:r>
      <w:r>
        <w:rPr>
          <w:noProof/>
        </w:rPr>
        <w:t>118</w:t>
      </w:r>
      <w:r>
        <w:rPr>
          <w:noProof/>
        </w:rPr>
        <w:fldChar w:fldCharType="end"/>
      </w:r>
    </w:p>
    <w:p w14:paraId="18CF8A57" w14:textId="3A26746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6.3.2.2.6</w:t>
      </w:r>
      <w:r>
        <w:rPr>
          <w:rFonts w:asciiTheme="minorHAnsi" w:eastAsiaTheme="minorEastAsia"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_Toc193390536 \h </w:instrText>
      </w:r>
      <w:r>
        <w:rPr>
          <w:noProof/>
        </w:rPr>
      </w:r>
      <w:r>
        <w:rPr>
          <w:noProof/>
        </w:rPr>
        <w:fldChar w:fldCharType="separate"/>
      </w:r>
      <w:r>
        <w:rPr>
          <w:noProof/>
        </w:rPr>
        <w:t>119</w:t>
      </w:r>
      <w:r>
        <w:rPr>
          <w:noProof/>
        </w:rPr>
        <w:fldChar w:fldCharType="end"/>
      </w:r>
    </w:p>
    <w:p w14:paraId="6CFAF6C2" w14:textId="10C303EC"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_Toc193390537 \h </w:instrText>
      </w:r>
      <w:r>
        <w:rPr>
          <w:noProof/>
        </w:rPr>
      </w:r>
      <w:r>
        <w:rPr>
          <w:noProof/>
        </w:rPr>
        <w:fldChar w:fldCharType="separate"/>
      </w:r>
      <w:r>
        <w:rPr>
          <w:noProof/>
        </w:rPr>
        <w:t>119</w:t>
      </w:r>
      <w:r>
        <w:rPr>
          <w:noProof/>
        </w:rPr>
        <w:fldChar w:fldCharType="end"/>
      </w:r>
    </w:p>
    <w:p w14:paraId="72D9516E" w14:textId="0E32CD8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6.3.2.2.6.2</w:t>
      </w:r>
      <w:r>
        <w:rPr>
          <w:rFonts w:asciiTheme="minorHAnsi" w:eastAsiaTheme="minorEastAsia"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_Toc193390538 \h </w:instrText>
      </w:r>
      <w:r>
        <w:rPr>
          <w:noProof/>
        </w:rPr>
      </w:r>
      <w:r>
        <w:rPr>
          <w:noProof/>
        </w:rPr>
        <w:fldChar w:fldCharType="separate"/>
      </w:r>
      <w:r>
        <w:rPr>
          <w:noProof/>
        </w:rPr>
        <w:t>120</w:t>
      </w:r>
      <w:r>
        <w:rPr>
          <w:noProof/>
        </w:rPr>
        <w:fldChar w:fldCharType="end"/>
      </w:r>
    </w:p>
    <w:p w14:paraId="1615EAF7" w14:textId="6AC8ED7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6.3.2.2.6.3</w:t>
      </w:r>
      <w:r>
        <w:rPr>
          <w:rFonts w:asciiTheme="minorHAnsi" w:eastAsiaTheme="minorEastAsia" w:hAnsiTheme="minorHAnsi" w:cstheme="minorBidi"/>
          <w:noProof/>
          <w:kern w:val="2"/>
          <w:sz w:val="24"/>
          <w:szCs w:val="24"/>
          <w:lang w:eastAsia="en-GB"/>
          <w14:ligatures w14:val="standardContextual"/>
        </w:rPr>
        <w:tab/>
      </w:r>
      <w:r>
        <w:rPr>
          <w:noProof/>
        </w:rPr>
        <w:t>Manual commencement for Pre-established session</w:t>
      </w:r>
      <w:r>
        <w:rPr>
          <w:noProof/>
        </w:rPr>
        <w:tab/>
      </w:r>
      <w:r>
        <w:rPr>
          <w:noProof/>
        </w:rPr>
        <w:fldChar w:fldCharType="begin" w:fldLock="1"/>
      </w:r>
      <w:r>
        <w:rPr>
          <w:noProof/>
        </w:rPr>
        <w:instrText xml:space="preserve"> PAGEREF _Toc193390539 \h </w:instrText>
      </w:r>
      <w:r>
        <w:rPr>
          <w:noProof/>
        </w:rPr>
      </w:r>
      <w:r>
        <w:rPr>
          <w:noProof/>
        </w:rPr>
        <w:fldChar w:fldCharType="separate"/>
      </w:r>
      <w:r>
        <w:rPr>
          <w:noProof/>
        </w:rPr>
        <w:t>121</w:t>
      </w:r>
      <w:r>
        <w:rPr>
          <w:noProof/>
        </w:rPr>
        <w:fldChar w:fldCharType="end"/>
      </w:r>
    </w:p>
    <w:p w14:paraId="61E3BEE6" w14:textId="7EAA083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6.3.2.2.7</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Void</w:t>
      </w:r>
      <w:r>
        <w:rPr>
          <w:noProof/>
        </w:rPr>
        <w:tab/>
      </w:r>
      <w:r>
        <w:rPr>
          <w:noProof/>
        </w:rPr>
        <w:fldChar w:fldCharType="begin" w:fldLock="1"/>
      </w:r>
      <w:r>
        <w:rPr>
          <w:noProof/>
        </w:rPr>
        <w:instrText xml:space="preserve"> PAGEREF _Toc193390540 \h </w:instrText>
      </w:r>
      <w:r>
        <w:rPr>
          <w:noProof/>
        </w:rPr>
      </w:r>
      <w:r>
        <w:rPr>
          <w:noProof/>
        </w:rPr>
        <w:fldChar w:fldCharType="separate"/>
      </w:r>
      <w:r>
        <w:rPr>
          <w:noProof/>
        </w:rPr>
        <w:t>122</w:t>
      </w:r>
      <w:r>
        <w:rPr>
          <w:noProof/>
        </w:rPr>
        <w:fldChar w:fldCharType="end"/>
      </w:r>
    </w:p>
    <w:p w14:paraId="791F6E18" w14:textId="037849A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6.3.2.2.8</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_Toc193390541 \h </w:instrText>
      </w:r>
      <w:r>
        <w:rPr>
          <w:noProof/>
        </w:rPr>
      </w:r>
      <w:r>
        <w:rPr>
          <w:noProof/>
        </w:rPr>
        <w:fldChar w:fldCharType="separate"/>
      </w:r>
      <w:r>
        <w:rPr>
          <w:noProof/>
        </w:rPr>
        <w:t>122</w:t>
      </w:r>
      <w:r>
        <w:rPr>
          <w:noProof/>
        </w:rPr>
        <w:fldChar w:fldCharType="end"/>
      </w:r>
    </w:p>
    <w:p w14:paraId="45CF882D" w14:textId="15E7D3F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6.3.2.2.8.1</w:t>
      </w:r>
      <w:r>
        <w:rPr>
          <w:rFonts w:asciiTheme="minorHAnsi" w:eastAsiaTheme="minorEastAsia" w:hAnsiTheme="minorHAnsi" w:cstheme="minorBidi"/>
          <w:noProof/>
          <w:kern w:val="2"/>
          <w:sz w:val="24"/>
          <w:szCs w:val="24"/>
          <w:lang w:eastAsia="en-GB"/>
          <w14:ligatures w14:val="standardContextual"/>
        </w:rPr>
        <w:tab/>
      </w:r>
      <w:r>
        <w:rPr>
          <w:noProof/>
        </w:rPr>
        <w:t>On-demand</w:t>
      </w:r>
      <w:r>
        <w:rPr>
          <w:noProof/>
        </w:rPr>
        <w:tab/>
      </w:r>
      <w:r>
        <w:rPr>
          <w:noProof/>
        </w:rPr>
        <w:fldChar w:fldCharType="begin" w:fldLock="1"/>
      </w:r>
      <w:r>
        <w:rPr>
          <w:noProof/>
        </w:rPr>
        <w:instrText xml:space="preserve"> PAGEREF _Toc193390542 \h </w:instrText>
      </w:r>
      <w:r>
        <w:rPr>
          <w:noProof/>
        </w:rPr>
      </w:r>
      <w:r>
        <w:rPr>
          <w:noProof/>
        </w:rPr>
        <w:fldChar w:fldCharType="separate"/>
      </w:r>
      <w:r>
        <w:rPr>
          <w:noProof/>
        </w:rPr>
        <w:t>122</w:t>
      </w:r>
      <w:r>
        <w:rPr>
          <w:noProof/>
        </w:rPr>
        <w:fldChar w:fldCharType="end"/>
      </w:r>
    </w:p>
    <w:p w14:paraId="45A8111F" w14:textId="02D8631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6.3.2.2.8.2</w:t>
      </w:r>
      <w:r>
        <w:rPr>
          <w:rFonts w:asciiTheme="minorHAnsi" w:eastAsiaTheme="minorEastAsia" w:hAnsiTheme="minorHAnsi" w:cstheme="minorBidi"/>
          <w:noProof/>
          <w:kern w:val="2"/>
          <w:sz w:val="24"/>
          <w:szCs w:val="24"/>
          <w:lang w:eastAsia="en-GB"/>
          <w14:ligatures w14:val="standardContextual"/>
        </w:rPr>
        <w:tab/>
      </w:r>
      <w:r>
        <w:rPr>
          <w:noProof/>
          <w:lang w:eastAsia="ko-KR"/>
        </w:rPr>
        <w:t>Using pre-established session</w:t>
      </w:r>
      <w:r>
        <w:rPr>
          <w:noProof/>
        </w:rPr>
        <w:tab/>
      </w:r>
      <w:r>
        <w:rPr>
          <w:noProof/>
        </w:rPr>
        <w:fldChar w:fldCharType="begin" w:fldLock="1"/>
      </w:r>
      <w:r>
        <w:rPr>
          <w:noProof/>
        </w:rPr>
        <w:instrText xml:space="preserve"> PAGEREF _Toc193390543 \h </w:instrText>
      </w:r>
      <w:r>
        <w:rPr>
          <w:noProof/>
        </w:rPr>
      </w:r>
      <w:r>
        <w:rPr>
          <w:noProof/>
        </w:rPr>
        <w:fldChar w:fldCharType="separate"/>
      </w:r>
      <w:r>
        <w:rPr>
          <w:noProof/>
        </w:rPr>
        <w:t>123</w:t>
      </w:r>
      <w:r>
        <w:rPr>
          <w:noProof/>
        </w:rPr>
        <w:fldChar w:fldCharType="end"/>
      </w:r>
    </w:p>
    <w:p w14:paraId="5BA5A5E1" w14:textId="4C45EA0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6.3.2.2.9</w:t>
      </w:r>
      <w:r>
        <w:rPr>
          <w:rFonts w:asciiTheme="minorHAnsi" w:eastAsiaTheme="minorEastAsia"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_Toc193390544 \h </w:instrText>
      </w:r>
      <w:r>
        <w:rPr>
          <w:noProof/>
        </w:rPr>
      </w:r>
      <w:r>
        <w:rPr>
          <w:noProof/>
        </w:rPr>
        <w:fldChar w:fldCharType="separate"/>
      </w:r>
      <w:r>
        <w:rPr>
          <w:noProof/>
        </w:rPr>
        <w:t>123</w:t>
      </w:r>
      <w:r>
        <w:rPr>
          <w:noProof/>
        </w:rPr>
        <w:fldChar w:fldCharType="end"/>
      </w:r>
    </w:p>
    <w:p w14:paraId="7CD99DD9" w14:textId="79B5F29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_Toc193390545 \h </w:instrText>
      </w:r>
      <w:r>
        <w:rPr>
          <w:noProof/>
        </w:rPr>
      </w:r>
      <w:r>
        <w:rPr>
          <w:noProof/>
        </w:rPr>
        <w:fldChar w:fldCharType="separate"/>
      </w:r>
      <w:r>
        <w:rPr>
          <w:noProof/>
        </w:rPr>
        <w:t>123</w:t>
      </w:r>
      <w:r>
        <w:rPr>
          <w:noProof/>
        </w:rPr>
        <w:fldChar w:fldCharType="end"/>
      </w:r>
    </w:p>
    <w:p w14:paraId="43898A5D" w14:textId="0304B3B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6.3.2.2.11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_Toc193390546 \h </w:instrText>
      </w:r>
      <w:r>
        <w:rPr>
          <w:noProof/>
        </w:rPr>
      </w:r>
      <w:r>
        <w:rPr>
          <w:noProof/>
        </w:rPr>
        <w:fldChar w:fldCharType="separate"/>
      </w:r>
      <w:r>
        <w:rPr>
          <w:noProof/>
        </w:rPr>
        <w:t>124</w:t>
      </w:r>
      <w:r>
        <w:rPr>
          <w:noProof/>
        </w:rPr>
        <w:fldChar w:fldCharType="end"/>
      </w:r>
    </w:p>
    <w:p w14:paraId="0E8DE76E" w14:textId="2192D85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noProof/>
          <w:lang w:val="en-US" w:eastAsia="ko-KR"/>
        </w:rPr>
        <w:t>6.3.2.3</w:t>
      </w:r>
      <w:r>
        <w:rPr>
          <w:rFonts w:asciiTheme="minorHAnsi" w:eastAsiaTheme="minorEastAsia" w:hAnsiTheme="minorHAnsi" w:cstheme="minorBidi"/>
          <w:noProof/>
          <w:kern w:val="2"/>
          <w:sz w:val="24"/>
          <w:szCs w:val="24"/>
          <w:lang w:eastAsia="en-GB"/>
          <w14:ligatures w14:val="standardContextual"/>
        </w:rPr>
        <w:tab/>
      </w:r>
      <w:r w:rsidRPr="00A61B56">
        <w:rPr>
          <w:noProof/>
          <w:lang w:val="en-US" w:eastAsia="ko-KR"/>
        </w:rPr>
        <w:t>Void</w:t>
      </w:r>
      <w:r>
        <w:rPr>
          <w:noProof/>
        </w:rPr>
        <w:tab/>
      </w:r>
      <w:r>
        <w:rPr>
          <w:noProof/>
        </w:rPr>
        <w:fldChar w:fldCharType="begin" w:fldLock="1"/>
      </w:r>
      <w:r>
        <w:rPr>
          <w:noProof/>
        </w:rPr>
        <w:instrText xml:space="preserve"> PAGEREF _Toc193390547 \h </w:instrText>
      </w:r>
      <w:r>
        <w:rPr>
          <w:noProof/>
        </w:rPr>
      </w:r>
      <w:r>
        <w:rPr>
          <w:noProof/>
        </w:rPr>
        <w:fldChar w:fldCharType="separate"/>
      </w:r>
      <w:r>
        <w:rPr>
          <w:noProof/>
        </w:rPr>
        <w:t>124</w:t>
      </w:r>
      <w:r>
        <w:rPr>
          <w:noProof/>
        </w:rPr>
        <w:fldChar w:fldCharType="end"/>
      </w:r>
    </w:p>
    <w:p w14:paraId="74F43209" w14:textId="011043C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_Toc193390548 \h </w:instrText>
      </w:r>
      <w:r>
        <w:rPr>
          <w:noProof/>
        </w:rPr>
      </w:r>
      <w:r>
        <w:rPr>
          <w:noProof/>
        </w:rPr>
        <w:fldChar w:fldCharType="separate"/>
      </w:r>
      <w:r>
        <w:rPr>
          <w:noProof/>
        </w:rPr>
        <w:t>124</w:t>
      </w:r>
      <w:r>
        <w:rPr>
          <w:noProof/>
        </w:rPr>
        <w:fldChar w:fldCharType="end"/>
      </w:r>
    </w:p>
    <w:p w14:paraId="5730839F" w14:textId="3866246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A61B56">
        <w:rPr>
          <w:noProof/>
          <w:lang w:val="en-US" w:eastAsia="ko-KR"/>
        </w:rPr>
        <w:t>entry into</w:t>
      </w:r>
      <w:r>
        <w:rPr>
          <w:noProof/>
          <w:lang w:eastAsia="ko-KR"/>
        </w:rPr>
        <w:t xml:space="preserve"> or exit from an emergency </w:t>
      </w:r>
      <w:r w:rsidRPr="00A61B56">
        <w:rPr>
          <w:noProof/>
          <w:lang w:val="en-US" w:eastAsia="ko-KR"/>
        </w:rPr>
        <w:t>alert area</w:t>
      </w:r>
      <w:r>
        <w:rPr>
          <w:noProof/>
        </w:rPr>
        <w:tab/>
      </w:r>
      <w:r>
        <w:rPr>
          <w:noProof/>
        </w:rPr>
        <w:fldChar w:fldCharType="begin" w:fldLock="1"/>
      </w:r>
      <w:r>
        <w:rPr>
          <w:noProof/>
        </w:rPr>
        <w:instrText xml:space="preserve"> PAGEREF _Toc193390549 \h </w:instrText>
      </w:r>
      <w:r>
        <w:rPr>
          <w:noProof/>
        </w:rPr>
      </w:r>
      <w:r>
        <w:rPr>
          <w:noProof/>
        </w:rPr>
        <w:fldChar w:fldCharType="separate"/>
      </w:r>
      <w:r>
        <w:rPr>
          <w:noProof/>
        </w:rPr>
        <w:t>124</w:t>
      </w:r>
      <w:r>
        <w:rPr>
          <w:noProof/>
        </w:rPr>
        <w:fldChar w:fldCharType="end"/>
      </w:r>
    </w:p>
    <w:p w14:paraId="7B364A71" w14:textId="1E887E3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A61B56">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_Toc193390550 \h </w:instrText>
      </w:r>
      <w:r>
        <w:rPr>
          <w:noProof/>
        </w:rPr>
      </w:r>
      <w:r>
        <w:rPr>
          <w:noProof/>
        </w:rPr>
        <w:fldChar w:fldCharType="separate"/>
      </w:r>
      <w:r>
        <w:rPr>
          <w:noProof/>
        </w:rPr>
        <w:t>125</w:t>
      </w:r>
      <w:r>
        <w:rPr>
          <w:noProof/>
        </w:rPr>
        <w:fldChar w:fldCharType="end"/>
      </w:r>
    </w:p>
    <w:p w14:paraId="6CD2CF87" w14:textId="7F4C53E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6.3.2.</w:t>
      </w:r>
      <w:r w:rsidRPr="00A61B56">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_Toc193390551 \h </w:instrText>
      </w:r>
      <w:r>
        <w:rPr>
          <w:noProof/>
        </w:rPr>
      </w:r>
      <w:r>
        <w:rPr>
          <w:noProof/>
        </w:rPr>
        <w:fldChar w:fldCharType="separate"/>
      </w:r>
      <w:r>
        <w:rPr>
          <w:noProof/>
        </w:rPr>
        <w:t>126</w:t>
      </w:r>
      <w:r>
        <w:rPr>
          <w:noProof/>
        </w:rPr>
        <w:fldChar w:fldCharType="end"/>
      </w:r>
    </w:p>
    <w:p w14:paraId="6E705F42" w14:textId="6B62C7F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6.3.2.</w:t>
      </w:r>
      <w:r w:rsidRPr="00A61B56">
        <w:rPr>
          <w:noProof/>
          <w:lang w:val="hr-HR"/>
        </w:rPr>
        <w:t>6</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_Toc193390552 \h </w:instrText>
      </w:r>
      <w:r>
        <w:rPr>
          <w:noProof/>
        </w:rPr>
      </w:r>
      <w:r>
        <w:rPr>
          <w:noProof/>
        </w:rPr>
        <w:fldChar w:fldCharType="separate"/>
      </w:r>
      <w:r>
        <w:rPr>
          <w:noProof/>
        </w:rPr>
        <w:t>127</w:t>
      </w:r>
      <w:r>
        <w:rPr>
          <w:noProof/>
        </w:rPr>
        <w:fldChar w:fldCharType="end"/>
      </w:r>
    </w:p>
    <w:p w14:paraId="6803527F" w14:textId="3402637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_Toc193390553 \h </w:instrText>
      </w:r>
      <w:r>
        <w:rPr>
          <w:noProof/>
        </w:rPr>
      </w:r>
      <w:r>
        <w:rPr>
          <w:noProof/>
        </w:rPr>
        <w:fldChar w:fldCharType="separate"/>
      </w:r>
      <w:r>
        <w:rPr>
          <w:noProof/>
        </w:rPr>
        <w:t>128</w:t>
      </w:r>
      <w:r>
        <w:rPr>
          <w:noProof/>
        </w:rPr>
        <w:fldChar w:fldCharType="end"/>
      </w:r>
    </w:p>
    <w:p w14:paraId="6280C526" w14:textId="39E4893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_Toc193390554 \h </w:instrText>
      </w:r>
      <w:r>
        <w:rPr>
          <w:noProof/>
        </w:rPr>
      </w:r>
      <w:r>
        <w:rPr>
          <w:noProof/>
        </w:rPr>
        <w:fldChar w:fldCharType="separate"/>
      </w:r>
      <w:r>
        <w:rPr>
          <w:noProof/>
        </w:rPr>
        <w:t>128</w:t>
      </w:r>
      <w:r>
        <w:rPr>
          <w:noProof/>
        </w:rPr>
        <w:fldChar w:fldCharType="end"/>
      </w:r>
    </w:p>
    <w:p w14:paraId="01183C0B" w14:textId="7E68790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_Toc193390555 \h </w:instrText>
      </w:r>
      <w:r>
        <w:rPr>
          <w:noProof/>
        </w:rPr>
      </w:r>
      <w:r>
        <w:rPr>
          <w:noProof/>
        </w:rPr>
        <w:fldChar w:fldCharType="separate"/>
      </w:r>
      <w:r>
        <w:rPr>
          <w:noProof/>
        </w:rPr>
        <w:t>128</w:t>
      </w:r>
      <w:r>
        <w:rPr>
          <w:noProof/>
        </w:rPr>
        <w:fldChar w:fldCharType="end"/>
      </w:r>
    </w:p>
    <w:p w14:paraId="19C4216E" w14:textId="48E67BA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_Toc193390556 \h </w:instrText>
      </w:r>
      <w:r>
        <w:rPr>
          <w:noProof/>
        </w:rPr>
      </w:r>
      <w:r>
        <w:rPr>
          <w:noProof/>
        </w:rPr>
        <w:fldChar w:fldCharType="separate"/>
      </w:r>
      <w:r>
        <w:rPr>
          <w:noProof/>
        </w:rPr>
        <w:t>128</w:t>
      </w:r>
      <w:r>
        <w:rPr>
          <w:noProof/>
        </w:rPr>
        <w:fldChar w:fldCharType="end"/>
      </w:r>
    </w:p>
    <w:p w14:paraId="14432B9E" w14:textId="7E7FF04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_Toc193390557 \h </w:instrText>
      </w:r>
      <w:r>
        <w:rPr>
          <w:noProof/>
        </w:rPr>
      </w:r>
      <w:r>
        <w:rPr>
          <w:noProof/>
        </w:rPr>
        <w:fldChar w:fldCharType="separate"/>
      </w:r>
      <w:r>
        <w:rPr>
          <w:noProof/>
        </w:rPr>
        <w:t>129</w:t>
      </w:r>
      <w:r>
        <w:rPr>
          <w:noProof/>
        </w:rPr>
        <w:fldChar w:fldCharType="end"/>
      </w:r>
    </w:p>
    <w:p w14:paraId="6FED0348" w14:textId="047DA31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6.3.3.1.3.1</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_Toc193390558 \h </w:instrText>
      </w:r>
      <w:r>
        <w:rPr>
          <w:noProof/>
        </w:rPr>
      </w:r>
      <w:r>
        <w:rPr>
          <w:noProof/>
        </w:rPr>
        <w:fldChar w:fldCharType="separate"/>
      </w:r>
      <w:r>
        <w:rPr>
          <w:noProof/>
        </w:rPr>
        <w:t>129</w:t>
      </w:r>
      <w:r>
        <w:rPr>
          <w:noProof/>
        </w:rPr>
        <w:fldChar w:fldCharType="end"/>
      </w:r>
    </w:p>
    <w:p w14:paraId="72A3D029" w14:textId="1C584DC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6.3.3.1.4</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_Toc193390559 \h </w:instrText>
      </w:r>
      <w:r>
        <w:rPr>
          <w:noProof/>
        </w:rPr>
      </w:r>
      <w:r>
        <w:rPr>
          <w:noProof/>
        </w:rPr>
        <w:fldChar w:fldCharType="separate"/>
      </w:r>
      <w:r>
        <w:rPr>
          <w:noProof/>
        </w:rPr>
        <w:t>129</w:t>
      </w:r>
      <w:r>
        <w:rPr>
          <w:noProof/>
        </w:rPr>
        <w:fldChar w:fldCharType="end"/>
      </w:r>
    </w:p>
    <w:p w14:paraId="1175A5D1" w14:textId="25CCB17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_Toc193390560 \h </w:instrText>
      </w:r>
      <w:r>
        <w:rPr>
          <w:noProof/>
        </w:rPr>
      </w:r>
      <w:r>
        <w:rPr>
          <w:noProof/>
        </w:rPr>
        <w:fldChar w:fldCharType="separate"/>
      </w:r>
      <w:r>
        <w:rPr>
          <w:noProof/>
        </w:rPr>
        <w:t>129</w:t>
      </w:r>
      <w:r>
        <w:rPr>
          <w:noProof/>
        </w:rPr>
        <w:fldChar w:fldCharType="end"/>
      </w:r>
    </w:p>
    <w:p w14:paraId="6966EC36" w14:textId="3BEA868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_Toc193390561 \h </w:instrText>
      </w:r>
      <w:r>
        <w:rPr>
          <w:noProof/>
        </w:rPr>
      </w:r>
      <w:r>
        <w:rPr>
          <w:noProof/>
        </w:rPr>
        <w:fldChar w:fldCharType="separate"/>
      </w:r>
      <w:r>
        <w:rPr>
          <w:noProof/>
        </w:rPr>
        <w:t>130</w:t>
      </w:r>
      <w:r>
        <w:rPr>
          <w:noProof/>
        </w:rPr>
        <w:fldChar w:fldCharType="end"/>
      </w:r>
    </w:p>
    <w:p w14:paraId="2C80B0AE" w14:textId="48E8A1B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eastAsia="ko-KR"/>
        </w:rPr>
        <w:t>6.3.3.1.7</w:t>
      </w:r>
      <w:r>
        <w:rPr>
          <w:rFonts w:asciiTheme="minorHAnsi" w:eastAsiaTheme="minorEastAsia" w:hAnsiTheme="minorHAnsi" w:cstheme="minorBidi"/>
          <w:noProof/>
          <w:kern w:val="2"/>
          <w:sz w:val="24"/>
          <w:szCs w:val="24"/>
          <w:lang w:eastAsia="en-GB"/>
          <w14:ligatures w14:val="standardContextual"/>
        </w:rPr>
        <w:tab/>
      </w:r>
      <w:r w:rsidRPr="00A61B56">
        <w:rPr>
          <w:noProof/>
          <w:lang w:val="en-US" w:eastAsia="ko-KR"/>
        </w:rPr>
        <w:t>Sending a SIP INVITE request for MCPTT emergency group call</w:t>
      </w:r>
      <w:r>
        <w:rPr>
          <w:noProof/>
        </w:rPr>
        <w:tab/>
      </w:r>
      <w:r>
        <w:rPr>
          <w:noProof/>
        </w:rPr>
        <w:fldChar w:fldCharType="begin" w:fldLock="1"/>
      </w:r>
      <w:r>
        <w:rPr>
          <w:noProof/>
        </w:rPr>
        <w:instrText xml:space="preserve"> PAGEREF _Toc193390562 \h </w:instrText>
      </w:r>
      <w:r>
        <w:rPr>
          <w:noProof/>
        </w:rPr>
      </w:r>
      <w:r>
        <w:rPr>
          <w:noProof/>
        </w:rPr>
        <w:fldChar w:fldCharType="separate"/>
      </w:r>
      <w:r>
        <w:rPr>
          <w:noProof/>
        </w:rPr>
        <w:t>131</w:t>
      </w:r>
      <w:r>
        <w:rPr>
          <w:noProof/>
        </w:rPr>
        <w:fldChar w:fldCharType="end"/>
      </w:r>
    </w:p>
    <w:p w14:paraId="6006CD9D" w14:textId="78E001B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eastAsia="ko-KR"/>
        </w:rPr>
        <w:t>6.3.3.1.8</w:t>
      </w:r>
      <w:r>
        <w:rPr>
          <w:rFonts w:asciiTheme="minorHAnsi" w:eastAsiaTheme="minorEastAsia" w:hAnsiTheme="minorHAnsi" w:cstheme="minorBidi"/>
          <w:noProof/>
          <w:kern w:val="2"/>
          <w:sz w:val="24"/>
          <w:szCs w:val="24"/>
          <w:lang w:eastAsia="en-GB"/>
          <w14:ligatures w14:val="standardContextual"/>
        </w:rPr>
        <w:tab/>
      </w:r>
      <w:r w:rsidRPr="00A61B56">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_Toc193390563 \h </w:instrText>
      </w:r>
      <w:r>
        <w:rPr>
          <w:noProof/>
        </w:rPr>
      </w:r>
      <w:r>
        <w:rPr>
          <w:noProof/>
        </w:rPr>
        <w:fldChar w:fldCharType="separate"/>
      </w:r>
      <w:r>
        <w:rPr>
          <w:noProof/>
        </w:rPr>
        <w:t>132</w:t>
      </w:r>
      <w:r>
        <w:rPr>
          <w:noProof/>
        </w:rPr>
        <w:fldChar w:fldCharType="end"/>
      </w:r>
    </w:p>
    <w:p w14:paraId="000AE80A" w14:textId="61A881D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eastAsia="ko-KR"/>
        </w:rPr>
        <w:t>6.3.3.1.9</w:t>
      </w:r>
      <w:r>
        <w:rPr>
          <w:rFonts w:asciiTheme="minorHAnsi" w:eastAsiaTheme="minorEastAsia" w:hAnsiTheme="minorHAnsi" w:cstheme="minorBidi"/>
          <w:noProof/>
          <w:kern w:val="2"/>
          <w:sz w:val="24"/>
          <w:szCs w:val="24"/>
          <w:lang w:eastAsia="en-GB"/>
          <w14:ligatures w14:val="standardContextual"/>
        </w:rPr>
        <w:tab/>
      </w:r>
      <w:r w:rsidRPr="00A61B56">
        <w:rPr>
          <w:noProof/>
          <w:lang w:val="en-US" w:eastAsia="ko-KR"/>
        </w:rPr>
        <w:t>Generating a SIP re-INVITE request</w:t>
      </w:r>
      <w:r>
        <w:rPr>
          <w:noProof/>
        </w:rPr>
        <w:tab/>
      </w:r>
      <w:r>
        <w:rPr>
          <w:noProof/>
        </w:rPr>
        <w:fldChar w:fldCharType="begin" w:fldLock="1"/>
      </w:r>
      <w:r>
        <w:rPr>
          <w:noProof/>
        </w:rPr>
        <w:instrText xml:space="preserve"> PAGEREF _Toc193390564 \h </w:instrText>
      </w:r>
      <w:r>
        <w:rPr>
          <w:noProof/>
        </w:rPr>
      </w:r>
      <w:r>
        <w:rPr>
          <w:noProof/>
        </w:rPr>
        <w:fldChar w:fldCharType="separate"/>
      </w:r>
      <w:r>
        <w:rPr>
          <w:noProof/>
        </w:rPr>
        <w:t>133</w:t>
      </w:r>
      <w:r>
        <w:rPr>
          <w:noProof/>
        </w:rPr>
        <w:fldChar w:fldCharType="end"/>
      </w:r>
    </w:p>
    <w:p w14:paraId="3D747F9B" w14:textId="2D0A8BE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eastAsia="ko-KR"/>
        </w:rPr>
        <w:t>6.3.3.1.10</w:t>
      </w:r>
      <w:r>
        <w:rPr>
          <w:rFonts w:asciiTheme="minorHAnsi" w:eastAsiaTheme="minorEastAsia" w:hAnsiTheme="minorHAnsi" w:cstheme="minorBidi"/>
          <w:noProof/>
          <w:kern w:val="2"/>
          <w:sz w:val="24"/>
          <w:szCs w:val="24"/>
          <w:lang w:eastAsia="en-GB"/>
          <w14:ligatures w14:val="standardContextual"/>
        </w:rPr>
        <w:tab/>
      </w:r>
      <w:r w:rsidRPr="00A61B56">
        <w:rPr>
          <w:noProof/>
          <w:lang w:val="en-US" w:eastAsia="ko-KR"/>
        </w:rPr>
        <w:t>Generating a SIP re-INVITE request to cancel an in-progress emergency</w:t>
      </w:r>
      <w:r>
        <w:rPr>
          <w:noProof/>
        </w:rPr>
        <w:tab/>
      </w:r>
      <w:r>
        <w:rPr>
          <w:noProof/>
        </w:rPr>
        <w:fldChar w:fldCharType="begin" w:fldLock="1"/>
      </w:r>
      <w:r>
        <w:rPr>
          <w:noProof/>
        </w:rPr>
        <w:instrText xml:space="preserve"> PAGEREF _Toc193390565 \h </w:instrText>
      </w:r>
      <w:r>
        <w:rPr>
          <w:noProof/>
        </w:rPr>
      </w:r>
      <w:r>
        <w:rPr>
          <w:noProof/>
        </w:rPr>
        <w:fldChar w:fldCharType="separate"/>
      </w:r>
      <w:r>
        <w:rPr>
          <w:noProof/>
        </w:rPr>
        <w:t>133</w:t>
      </w:r>
      <w:r>
        <w:rPr>
          <w:noProof/>
        </w:rPr>
        <w:fldChar w:fldCharType="end"/>
      </w:r>
    </w:p>
    <w:p w14:paraId="39502B16" w14:textId="6345AFE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6.3.3.1.11</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_Toc193390566 \h </w:instrText>
      </w:r>
      <w:r>
        <w:rPr>
          <w:noProof/>
        </w:rPr>
      </w:r>
      <w:r>
        <w:rPr>
          <w:noProof/>
        </w:rPr>
        <w:fldChar w:fldCharType="separate"/>
      </w:r>
      <w:r>
        <w:rPr>
          <w:noProof/>
        </w:rPr>
        <w:t>133</w:t>
      </w:r>
      <w:r>
        <w:rPr>
          <w:noProof/>
        </w:rPr>
        <w:fldChar w:fldCharType="end"/>
      </w:r>
    </w:p>
    <w:p w14:paraId="5391C0EF" w14:textId="125A8AB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eastAsia="ko-KR"/>
        </w:rPr>
        <w:t>6.3.3.1.12</w:t>
      </w:r>
      <w:r>
        <w:rPr>
          <w:rFonts w:asciiTheme="minorHAnsi" w:eastAsiaTheme="minorEastAsia" w:hAnsiTheme="minorHAnsi" w:cstheme="minorBidi"/>
          <w:noProof/>
          <w:kern w:val="2"/>
          <w:sz w:val="24"/>
          <w:szCs w:val="24"/>
          <w:lang w:eastAsia="en-GB"/>
          <w14:ligatures w14:val="standardContextual"/>
        </w:rPr>
        <w:tab/>
      </w:r>
      <w:r w:rsidRPr="00A61B56">
        <w:rPr>
          <w:noProof/>
          <w:lang w:val="en-US" w:eastAsia="ko-KR"/>
        </w:rPr>
        <w:t>Populate mcptt-info and location-info MIME bodies for emergency alert</w:t>
      </w:r>
      <w:r>
        <w:rPr>
          <w:noProof/>
        </w:rPr>
        <w:tab/>
      </w:r>
      <w:r>
        <w:rPr>
          <w:noProof/>
        </w:rPr>
        <w:fldChar w:fldCharType="begin" w:fldLock="1"/>
      </w:r>
      <w:r>
        <w:rPr>
          <w:noProof/>
        </w:rPr>
        <w:instrText xml:space="preserve"> PAGEREF _Toc193390567 \h </w:instrText>
      </w:r>
      <w:r>
        <w:rPr>
          <w:noProof/>
        </w:rPr>
      </w:r>
      <w:r>
        <w:rPr>
          <w:noProof/>
        </w:rPr>
        <w:fldChar w:fldCharType="separate"/>
      </w:r>
      <w:r>
        <w:rPr>
          <w:noProof/>
        </w:rPr>
        <w:t>134</w:t>
      </w:r>
      <w:r>
        <w:rPr>
          <w:noProof/>
        </w:rPr>
        <w:fldChar w:fldCharType="end"/>
      </w:r>
    </w:p>
    <w:p w14:paraId="19A377C7" w14:textId="050B30C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6.3.3.1.13</w:t>
      </w:r>
      <w:r>
        <w:rPr>
          <w:rFonts w:asciiTheme="minorHAnsi" w:eastAsiaTheme="minorEastAsia"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_Toc193390568 \h </w:instrText>
      </w:r>
      <w:r>
        <w:rPr>
          <w:noProof/>
        </w:rPr>
      </w:r>
      <w:r>
        <w:rPr>
          <w:noProof/>
        </w:rPr>
        <w:fldChar w:fldCharType="separate"/>
      </w:r>
      <w:r>
        <w:rPr>
          <w:noProof/>
        </w:rPr>
        <w:t>134</w:t>
      </w:r>
      <w:r>
        <w:rPr>
          <w:noProof/>
        </w:rPr>
        <w:fldChar w:fldCharType="end"/>
      </w:r>
    </w:p>
    <w:p w14:paraId="2F36D6CD" w14:textId="7A29705E"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6.3.3.1.13.1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alert</w:t>
      </w:r>
      <w:r>
        <w:rPr>
          <w:noProof/>
        </w:rPr>
        <w:tab/>
      </w:r>
      <w:r>
        <w:rPr>
          <w:noProof/>
        </w:rPr>
        <w:fldChar w:fldCharType="begin" w:fldLock="1"/>
      </w:r>
      <w:r>
        <w:rPr>
          <w:noProof/>
        </w:rPr>
        <w:instrText xml:space="preserve"> PAGEREF _Toc193390569 \h </w:instrText>
      </w:r>
      <w:r>
        <w:rPr>
          <w:noProof/>
        </w:rPr>
      </w:r>
      <w:r>
        <w:rPr>
          <w:noProof/>
        </w:rPr>
        <w:fldChar w:fldCharType="separate"/>
      </w:r>
      <w:r>
        <w:rPr>
          <w:noProof/>
        </w:rPr>
        <w:t>134</w:t>
      </w:r>
      <w:r>
        <w:rPr>
          <w:noProof/>
        </w:rPr>
        <w:fldChar w:fldCharType="end"/>
      </w:r>
    </w:p>
    <w:p w14:paraId="65DB3137" w14:textId="7B6034F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6.3.3.1.13.2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_Toc193390570 \h </w:instrText>
      </w:r>
      <w:r>
        <w:rPr>
          <w:noProof/>
        </w:rPr>
      </w:r>
      <w:r>
        <w:rPr>
          <w:noProof/>
        </w:rPr>
        <w:fldChar w:fldCharType="separate"/>
      </w:r>
      <w:r>
        <w:rPr>
          <w:noProof/>
        </w:rPr>
        <w:t>135</w:t>
      </w:r>
      <w:r>
        <w:rPr>
          <w:noProof/>
        </w:rPr>
        <w:fldChar w:fldCharType="end"/>
      </w:r>
    </w:p>
    <w:p w14:paraId="24FBF468" w14:textId="096FE53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6.3.3.1.13.3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emergency alert</w:t>
      </w:r>
      <w:r>
        <w:rPr>
          <w:noProof/>
        </w:rPr>
        <w:tab/>
      </w:r>
      <w:r>
        <w:rPr>
          <w:noProof/>
        </w:rPr>
        <w:fldChar w:fldCharType="begin" w:fldLock="1"/>
      </w:r>
      <w:r>
        <w:rPr>
          <w:noProof/>
        </w:rPr>
        <w:instrText xml:space="preserve"> PAGEREF _Toc193390571 \h </w:instrText>
      </w:r>
      <w:r>
        <w:rPr>
          <w:noProof/>
        </w:rPr>
      </w:r>
      <w:r>
        <w:rPr>
          <w:noProof/>
        </w:rPr>
        <w:fldChar w:fldCharType="separate"/>
      </w:r>
      <w:r>
        <w:rPr>
          <w:noProof/>
        </w:rPr>
        <w:t>136</w:t>
      </w:r>
      <w:r>
        <w:rPr>
          <w:noProof/>
        </w:rPr>
        <w:fldChar w:fldCharType="end"/>
      </w:r>
    </w:p>
    <w:p w14:paraId="70DC030F" w14:textId="728C74A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6.3.3.1.13.4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emergency call</w:t>
      </w:r>
      <w:r>
        <w:rPr>
          <w:noProof/>
        </w:rPr>
        <w:tab/>
      </w:r>
      <w:r>
        <w:rPr>
          <w:noProof/>
        </w:rPr>
        <w:fldChar w:fldCharType="begin" w:fldLock="1"/>
      </w:r>
      <w:r>
        <w:rPr>
          <w:noProof/>
        </w:rPr>
        <w:instrText xml:space="preserve"> PAGEREF _Toc193390572 \h </w:instrText>
      </w:r>
      <w:r>
        <w:rPr>
          <w:noProof/>
        </w:rPr>
      </w:r>
      <w:r>
        <w:rPr>
          <w:noProof/>
        </w:rPr>
        <w:fldChar w:fldCharType="separate"/>
      </w:r>
      <w:r>
        <w:rPr>
          <w:noProof/>
        </w:rPr>
        <w:t>137</w:t>
      </w:r>
      <w:r>
        <w:rPr>
          <w:noProof/>
        </w:rPr>
        <w:fldChar w:fldCharType="end"/>
      </w:r>
    </w:p>
    <w:p w14:paraId="436E4904" w14:textId="6A31C9E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6.3.3.1.13.5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imminent peril call</w:t>
      </w:r>
      <w:r>
        <w:rPr>
          <w:noProof/>
        </w:rPr>
        <w:tab/>
      </w:r>
      <w:r>
        <w:rPr>
          <w:noProof/>
        </w:rPr>
        <w:fldChar w:fldCharType="begin" w:fldLock="1"/>
      </w:r>
      <w:r>
        <w:rPr>
          <w:noProof/>
        </w:rPr>
        <w:instrText xml:space="preserve"> PAGEREF _Toc193390573 \h </w:instrText>
      </w:r>
      <w:r>
        <w:rPr>
          <w:noProof/>
        </w:rPr>
      </w:r>
      <w:r>
        <w:rPr>
          <w:noProof/>
        </w:rPr>
        <w:fldChar w:fldCharType="separate"/>
      </w:r>
      <w:r>
        <w:rPr>
          <w:noProof/>
        </w:rPr>
        <w:t>137</w:t>
      </w:r>
      <w:r>
        <w:rPr>
          <w:noProof/>
        </w:rPr>
        <w:fldChar w:fldCharType="end"/>
      </w:r>
    </w:p>
    <w:p w14:paraId="78F3EDF3" w14:textId="2724AC6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6.3.3.1.13.6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imminent peril call</w:t>
      </w:r>
      <w:r>
        <w:rPr>
          <w:noProof/>
        </w:rPr>
        <w:tab/>
      </w:r>
      <w:r>
        <w:rPr>
          <w:noProof/>
        </w:rPr>
        <w:fldChar w:fldCharType="begin" w:fldLock="1"/>
      </w:r>
      <w:r>
        <w:rPr>
          <w:noProof/>
        </w:rPr>
        <w:instrText xml:space="preserve"> PAGEREF _Toc193390574 \h </w:instrText>
      </w:r>
      <w:r>
        <w:rPr>
          <w:noProof/>
        </w:rPr>
      </w:r>
      <w:r>
        <w:rPr>
          <w:noProof/>
        </w:rPr>
        <w:fldChar w:fldCharType="separate"/>
      </w:r>
      <w:r>
        <w:rPr>
          <w:noProof/>
        </w:rPr>
        <w:t>137</w:t>
      </w:r>
      <w:r>
        <w:rPr>
          <w:noProof/>
        </w:rPr>
        <w:fldChar w:fldCharType="end"/>
      </w:r>
    </w:p>
    <w:p w14:paraId="40FC78C4" w14:textId="44A0D7E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6.3.3.1.13.7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_Toc193390575 \h </w:instrText>
      </w:r>
      <w:r>
        <w:rPr>
          <w:noProof/>
        </w:rPr>
      </w:r>
      <w:r>
        <w:rPr>
          <w:noProof/>
        </w:rPr>
        <w:fldChar w:fldCharType="separate"/>
      </w:r>
      <w:r>
        <w:rPr>
          <w:noProof/>
        </w:rPr>
        <w:t>138</w:t>
      </w:r>
      <w:r>
        <w:rPr>
          <w:noProof/>
        </w:rPr>
        <w:fldChar w:fldCharType="end"/>
      </w:r>
    </w:p>
    <w:p w14:paraId="30B1C9DA" w14:textId="3CFF0D6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6.3.3.1.13.8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adhoc group emergency alert</w:t>
      </w:r>
      <w:r>
        <w:rPr>
          <w:noProof/>
        </w:rPr>
        <w:tab/>
      </w:r>
      <w:r>
        <w:rPr>
          <w:noProof/>
        </w:rPr>
        <w:fldChar w:fldCharType="begin" w:fldLock="1"/>
      </w:r>
      <w:r>
        <w:rPr>
          <w:noProof/>
        </w:rPr>
        <w:instrText xml:space="preserve"> PAGEREF _Toc193390576 \h </w:instrText>
      </w:r>
      <w:r>
        <w:rPr>
          <w:noProof/>
        </w:rPr>
      </w:r>
      <w:r>
        <w:rPr>
          <w:noProof/>
        </w:rPr>
        <w:fldChar w:fldCharType="separate"/>
      </w:r>
      <w:r>
        <w:rPr>
          <w:noProof/>
        </w:rPr>
        <w:t>138</w:t>
      </w:r>
      <w:r>
        <w:rPr>
          <w:noProof/>
        </w:rPr>
        <w:fldChar w:fldCharType="end"/>
      </w:r>
    </w:p>
    <w:p w14:paraId="2F997116" w14:textId="15026EE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6.3.3.1.13.9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adhoc group emergency alert</w:t>
      </w:r>
      <w:r>
        <w:rPr>
          <w:noProof/>
        </w:rPr>
        <w:tab/>
      </w:r>
      <w:r>
        <w:rPr>
          <w:noProof/>
        </w:rPr>
        <w:fldChar w:fldCharType="begin" w:fldLock="1"/>
      </w:r>
      <w:r>
        <w:rPr>
          <w:noProof/>
        </w:rPr>
        <w:instrText xml:space="preserve"> PAGEREF _Toc193390577 \h </w:instrText>
      </w:r>
      <w:r>
        <w:rPr>
          <w:noProof/>
        </w:rPr>
      </w:r>
      <w:r>
        <w:rPr>
          <w:noProof/>
        </w:rPr>
        <w:fldChar w:fldCharType="separate"/>
      </w:r>
      <w:r>
        <w:rPr>
          <w:noProof/>
        </w:rPr>
        <w:t>138</w:t>
      </w:r>
      <w:r>
        <w:rPr>
          <w:noProof/>
        </w:rPr>
        <w:fldChar w:fldCharType="end"/>
      </w:r>
    </w:p>
    <w:p w14:paraId="2C941802" w14:textId="6282C42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6.3.3.1.13.10</w:t>
      </w:r>
      <w:r>
        <w:rPr>
          <w:rFonts w:asciiTheme="minorHAnsi" w:eastAsiaTheme="minorEastAsia" w:hAnsiTheme="minorHAnsi" w:cstheme="minorBidi"/>
          <w:noProof/>
          <w:kern w:val="2"/>
          <w:sz w:val="24"/>
          <w:szCs w:val="24"/>
          <w:lang w:eastAsia="en-GB"/>
          <w14:ligatures w14:val="standardContextual"/>
        </w:rPr>
        <w:tab/>
      </w:r>
      <w:r>
        <w:rPr>
          <w:noProof/>
        </w:rPr>
        <w:t>Determining MCPTT users that are authorized for receiving MCPTT adhoc group emergency alert participant information</w:t>
      </w:r>
      <w:r>
        <w:rPr>
          <w:noProof/>
        </w:rPr>
        <w:tab/>
      </w:r>
      <w:r>
        <w:rPr>
          <w:noProof/>
        </w:rPr>
        <w:fldChar w:fldCharType="begin" w:fldLock="1"/>
      </w:r>
      <w:r>
        <w:rPr>
          <w:noProof/>
        </w:rPr>
        <w:instrText xml:space="preserve"> PAGEREF _Toc193390578 \h </w:instrText>
      </w:r>
      <w:r>
        <w:rPr>
          <w:noProof/>
        </w:rPr>
      </w:r>
      <w:r>
        <w:rPr>
          <w:noProof/>
        </w:rPr>
        <w:fldChar w:fldCharType="separate"/>
      </w:r>
      <w:r>
        <w:rPr>
          <w:noProof/>
        </w:rPr>
        <w:t>138</w:t>
      </w:r>
      <w:r>
        <w:rPr>
          <w:noProof/>
        </w:rPr>
        <w:fldChar w:fldCharType="end"/>
      </w:r>
    </w:p>
    <w:p w14:paraId="4869D559" w14:textId="19C3E9E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6.3.3.1.13.11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adhoc group call</w:t>
      </w:r>
      <w:r>
        <w:rPr>
          <w:noProof/>
        </w:rPr>
        <w:tab/>
      </w:r>
      <w:r>
        <w:rPr>
          <w:noProof/>
        </w:rPr>
        <w:fldChar w:fldCharType="begin" w:fldLock="1"/>
      </w:r>
      <w:r>
        <w:rPr>
          <w:noProof/>
        </w:rPr>
        <w:instrText xml:space="preserve"> PAGEREF _Toc193390579 \h </w:instrText>
      </w:r>
      <w:r>
        <w:rPr>
          <w:noProof/>
        </w:rPr>
      </w:r>
      <w:r>
        <w:rPr>
          <w:noProof/>
        </w:rPr>
        <w:fldChar w:fldCharType="separate"/>
      </w:r>
      <w:r>
        <w:rPr>
          <w:noProof/>
        </w:rPr>
        <w:t>139</w:t>
      </w:r>
      <w:r>
        <w:rPr>
          <w:noProof/>
        </w:rPr>
        <w:fldChar w:fldCharType="end"/>
      </w:r>
    </w:p>
    <w:p w14:paraId="1F2AA242" w14:textId="5F5CAF3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6.3.3.1.13.12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imminent peril adhoc group call</w:t>
      </w:r>
      <w:r>
        <w:rPr>
          <w:noProof/>
        </w:rPr>
        <w:tab/>
      </w:r>
      <w:r>
        <w:rPr>
          <w:noProof/>
        </w:rPr>
        <w:fldChar w:fldCharType="begin" w:fldLock="1"/>
      </w:r>
      <w:r>
        <w:rPr>
          <w:noProof/>
        </w:rPr>
        <w:instrText xml:space="preserve"> PAGEREF _Toc193390580 \h </w:instrText>
      </w:r>
      <w:r>
        <w:rPr>
          <w:noProof/>
        </w:rPr>
      </w:r>
      <w:r>
        <w:rPr>
          <w:noProof/>
        </w:rPr>
        <w:fldChar w:fldCharType="separate"/>
      </w:r>
      <w:r>
        <w:rPr>
          <w:noProof/>
        </w:rPr>
        <w:t>139</w:t>
      </w:r>
      <w:r>
        <w:rPr>
          <w:noProof/>
        </w:rPr>
        <w:fldChar w:fldCharType="end"/>
      </w:r>
    </w:p>
    <w:p w14:paraId="419F792C" w14:textId="5FE3D50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6.3.3.1.13.13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_Toc193390581 \h </w:instrText>
      </w:r>
      <w:r>
        <w:rPr>
          <w:noProof/>
        </w:rPr>
      </w:r>
      <w:r>
        <w:rPr>
          <w:noProof/>
        </w:rPr>
        <w:fldChar w:fldCharType="separate"/>
      </w:r>
      <w:r>
        <w:rPr>
          <w:noProof/>
        </w:rPr>
        <w:t>139</w:t>
      </w:r>
      <w:r>
        <w:rPr>
          <w:noProof/>
        </w:rPr>
        <w:fldChar w:fldCharType="end"/>
      </w:r>
    </w:p>
    <w:p w14:paraId="1DF8537F" w14:textId="0494108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_Toc193390582 \h </w:instrText>
      </w:r>
      <w:r>
        <w:rPr>
          <w:noProof/>
        </w:rPr>
      </w:r>
      <w:r>
        <w:rPr>
          <w:noProof/>
        </w:rPr>
        <w:fldChar w:fldCharType="separate"/>
      </w:r>
      <w:r>
        <w:rPr>
          <w:noProof/>
        </w:rPr>
        <w:t>139</w:t>
      </w:r>
      <w:r>
        <w:rPr>
          <w:noProof/>
        </w:rPr>
        <w:fldChar w:fldCharType="end"/>
      </w:r>
    </w:p>
    <w:p w14:paraId="5AA7DFB0" w14:textId="0EEC076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6.3.3.1.15</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_Toc193390583 \h </w:instrText>
      </w:r>
      <w:r>
        <w:rPr>
          <w:noProof/>
        </w:rPr>
      </w:r>
      <w:r>
        <w:rPr>
          <w:noProof/>
        </w:rPr>
        <w:fldChar w:fldCharType="separate"/>
      </w:r>
      <w:r>
        <w:rPr>
          <w:noProof/>
        </w:rPr>
        <w:t>139</w:t>
      </w:r>
      <w:r>
        <w:rPr>
          <w:noProof/>
        </w:rPr>
        <w:fldChar w:fldCharType="end"/>
      </w:r>
    </w:p>
    <w:p w14:paraId="753D57BF" w14:textId="1ED5D41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6.3.3.1.16</w:t>
      </w:r>
      <w:r>
        <w:rPr>
          <w:rFonts w:asciiTheme="minorHAnsi" w:eastAsiaTheme="minorEastAsia" w:hAnsiTheme="minorHAnsi" w:cstheme="minorBidi"/>
          <w:noProof/>
          <w:kern w:val="2"/>
          <w:sz w:val="24"/>
          <w:szCs w:val="24"/>
          <w:lang w:eastAsia="en-GB"/>
          <w14:ligatures w14:val="standardContextual"/>
        </w:rPr>
        <w:tab/>
      </w:r>
      <w:r>
        <w:rPr>
          <w:noProof/>
        </w:rPr>
        <w:t xml:space="preserve">Handling the expiry of timer TNG2 </w:t>
      </w:r>
      <w:r w:rsidRPr="00A61B56">
        <w:rPr>
          <w:noProof/>
          <w:lang w:val="en-US"/>
        </w:rPr>
        <w:t>(in-progress emergency group call timer)</w:t>
      </w:r>
      <w:r>
        <w:rPr>
          <w:noProof/>
        </w:rPr>
        <w:tab/>
      </w:r>
      <w:r>
        <w:rPr>
          <w:noProof/>
        </w:rPr>
        <w:fldChar w:fldCharType="begin" w:fldLock="1"/>
      </w:r>
      <w:r>
        <w:rPr>
          <w:noProof/>
        </w:rPr>
        <w:instrText xml:space="preserve"> PAGEREF _Toc193390584 \h </w:instrText>
      </w:r>
      <w:r>
        <w:rPr>
          <w:noProof/>
        </w:rPr>
      </w:r>
      <w:r>
        <w:rPr>
          <w:noProof/>
        </w:rPr>
        <w:fldChar w:fldCharType="separate"/>
      </w:r>
      <w:r>
        <w:rPr>
          <w:noProof/>
        </w:rPr>
        <w:t>140</w:t>
      </w:r>
      <w:r>
        <w:rPr>
          <w:noProof/>
        </w:rPr>
        <w:fldChar w:fldCharType="end"/>
      </w:r>
    </w:p>
    <w:p w14:paraId="4D5C4168" w14:textId="7A18443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6.3.3.1.17</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_Toc193390585 \h </w:instrText>
      </w:r>
      <w:r>
        <w:rPr>
          <w:noProof/>
        </w:rPr>
      </w:r>
      <w:r>
        <w:rPr>
          <w:noProof/>
        </w:rPr>
        <w:fldChar w:fldCharType="separate"/>
      </w:r>
      <w:r>
        <w:rPr>
          <w:noProof/>
        </w:rPr>
        <w:t>140</w:t>
      </w:r>
      <w:r>
        <w:rPr>
          <w:noProof/>
        </w:rPr>
        <w:fldChar w:fldCharType="end"/>
      </w:r>
    </w:p>
    <w:p w14:paraId="674618E8" w14:textId="2407C7F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6.3.3.1.18</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_Toc193390586 \h </w:instrText>
      </w:r>
      <w:r>
        <w:rPr>
          <w:noProof/>
        </w:rPr>
      </w:r>
      <w:r>
        <w:rPr>
          <w:noProof/>
        </w:rPr>
        <w:fldChar w:fldCharType="separate"/>
      </w:r>
      <w:r>
        <w:rPr>
          <w:noProof/>
        </w:rPr>
        <w:t>141</w:t>
      </w:r>
      <w:r>
        <w:rPr>
          <w:noProof/>
        </w:rPr>
        <w:fldChar w:fldCharType="end"/>
      </w:r>
    </w:p>
    <w:p w14:paraId="07366C3A" w14:textId="7C7BD6D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_Toc193390587 \h </w:instrText>
      </w:r>
      <w:r>
        <w:rPr>
          <w:noProof/>
        </w:rPr>
      </w:r>
      <w:r>
        <w:rPr>
          <w:noProof/>
        </w:rPr>
        <w:fldChar w:fldCharType="separate"/>
      </w:r>
      <w:r>
        <w:rPr>
          <w:noProof/>
        </w:rPr>
        <w:t>141</w:t>
      </w:r>
      <w:r>
        <w:rPr>
          <w:noProof/>
        </w:rPr>
        <w:fldChar w:fldCharType="end"/>
      </w:r>
    </w:p>
    <w:p w14:paraId="4DE2AEC8" w14:textId="4AC7F38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_Toc193390588 \h </w:instrText>
      </w:r>
      <w:r>
        <w:rPr>
          <w:noProof/>
        </w:rPr>
      </w:r>
      <w:r>
        <w:rPr>
          <w:noProof/>
        </w:rPr>
        <w:fldChar w:fldCharType="separate"/>
      </w:r>
      <w:r>
        <w:rPr>
          <w:noProof/>
        </w:rPr>
        <w:t>142</w:t>
      </w:r>
      <w:r>
        <w:rPr>
          <w:noProof/>
        </w:rPr>
        <w:fldChar w:fldCharType="end"/>
      </w:r>
    </w:p>
    <w:p w14:paraId="0C5813F6" w14:textId="4B6EB59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_Toc193390589 \h </w:instrText>
      </w:r>
      <w:r>
        <w:rPr>
          <w:noProof/>
        </w:rPr>
      </w:r>
      <w:r>
        <w:rPr>
          <w:noProof/>
        </w:rPr>
        <w:fldChar w:fldCharType="separate"/>
      </w:r>
      <w:r>
        <w:rPr>
          <w:noProof/>
        </w:rPr>
        <w:t>143</w:t>
      </w:r>
      <w:r>
        <w:rPr>
          <w:noProof/>
        </w:rPr>
        <w:fldChar w:fldCharType="end"/>
      </w:r>
    </w:p>
    <w:p w14:paraId="2A028E06" w14:textId="0FBB2D5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6.3.3.1.22</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_Toc193390590 \h </w:instrText>
      </w:r>
      <w:r>
        <w:rPr>
          <w:noProof/>
        </w:rPr>
      </w:r>
      <w:r>
        <w:rPr>
          <w:noProof/>
        </w:rPr>
        <w:fldChar w:fldCharType="separate"/>
      </w:r>
      <w:r>
        <w:rPr>
          <w:noProof/>
        </w:rPr>
        <w:t>143</w:t>
      </w:r>
      <w:r>
        <w:rPr>
          <w:noProof/>
        </w:rPr>
        <w:fldChar w:fldCharType="end"/>
      </w:r>
    </w:p>
    <w:p w14:paraId="3F0F44DC" w14:textId="5F427C3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eastAsia="ko-KR"/>
        </w:rPr>
        <w:t>6.3.3.1.23</w:t>
      </w:r>
      <w:r>
        <w:rPr>
          <w:rFonts w:asciiTheme="minorHAnsi" w:eastAsiaTheme="minorEastAsia" w:hAnsiTheme="minorHAnsi" w:cstheme="minorBidi"/>
          <w:noProof/>
          <w:kern w:val="2"/>
          <w:sz w:val="24"/>
          <w:szCs w:val="24"/>
          <w:lang w:eastAsia="en-GB"/>
          <w14:ligatures w14:val="standardContextual"/>
        </w:rPr>
        <w:tab/>
      </w:r>
      <w:r w:rsidRPr="00A61B56">
        <w:rPr>
          <w:noProof/>
          <w:lang w:val="en-US" w:eastAsia="ko-KR"/>
        </w:rPr>
        <w:t>Populate mcptt-info MIME bodies for adhoc group emergency alert</w:t>
      </w:r>
      <w:r>
        <w:rPr>
          <w:noProof/>
        </w:rPr>
        <w:tab/>
      </w:r>
      <w:r>
        <w:rPr>
          <w:noProof/>
        </w:rPr>
        <w:fldChar w:fldCharType="begin" w:fldLock="1"/>
      </w:r>
      <w:r>
        <w:rPr>
          <w:noProof/>
        </w:rPr>
        <w:instrText xml:space="preserve"> PAGEREF _Toc193390591 \h </w:instrText>
      </w:r>
      <w:r>
        <w:rPr>
          <w:noProof/>
        </w:rPr>
      </w:r>
      <w:r>
        <w:rPr>
          <w:noProof/>
        </w:rPr>
        <w:fldChar w:fldCharType="separate"/>
      </w:r>
      <w:r>
        <w:rPr>
          <w:noProof/>
        </w:rPr>
        <w:t>143</w:t>
      </w:r>
      <w:r>
        <w:rPr>
          <w:noProof/>
        </w:rPr>
        <w:fldChar w:fldCharType="end"/>
      </w:r>
    </w:p>
    <w:p w14:paraId="47D18D1B" w14:textId="4E5720D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containing the participant lists of an MCPTT adhoc group emergency alert</w:t>
      </w:r>
      <w:r>
        <w:rPr>
          <w:noProof/>
        </w:rPr>
        <w:tab/>
      </w:r>
      <w:r>
        <w:rPr>
          <w:noProof/>
        </w:rPr>
        <w:fldChar w:fldCharType="begin" w:fldLock="1"/>
      </w:r>
      <w:r>
        <w:rPr>
          <w:noProof/>
        </w:rPr>
        <w:instrText xml:space="preserve"> PAGEREF _Toc193390592 \h </w:instrText>
      </w:r>
      <w:r>
        <w:rPr>
          <w:noProof/>
        </w:rPr>
      </w:r>
      <w:r>
        <w:rPr>
          <w:noProof/>
        </w:rPr>
        <w:fldChar w:fldCharType="separate"/>
      </w:r>
      <w:r>
        <w:rPr>
          <w:noProof/>
        </w:rPr>
        <w:t>143</w:t>
      </w:r>
      <w:r>
        <w:rPr>
          <w:noProof/>
        </w:rPr>
        <w:fldChar w:fldCharType="end"/>
      </w:r>
    </w:p>
    <w:p w14:paraId="4D1F0ED6" w14:textId="3106FA9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6.3.3.1.25</w:t>
      </w:r>
      <w:r>
        <w:rPr>
          <w:rFonts w:asciiTheme="minorHAnsi" w:eastAsiaTheme="minorEastAsia" w:hAnsiTheme="minorHAnsi" w:cstheme="minorBidi"/>
          <w:noProof/>
          <w:kern w:val="2"/>
          <w:sz w:val="24"/>
          <w:szCs w:val="24"/>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_Toc193390593 \h </w:instrText>
      </w:r>
      <w:r>
        <w:rPr>
          <w:noProof/>
        </w:rPr>
      </w:r>
      <w:r>
        <w:rPr>
          <w:noProof/>
        </w:rPr>
        <w:fldChar w:fldCharType="separate"/>
      </w:r>
      <w:r>
        <w:rPr>
          <w:noProof/>
        </w:rPr>
        <w:t>144</w:t>
      </w:r>
      <w:r>
        <w:rPr>
          <w:noProof/>
        </w:rPr>
        <w:fldChar w:fldCharType="end"/>
      </w:r>
    </w:p>
    <w:p w14:paraId="3B891344" w14:textId="7FA658D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_Toc193390594 \h </w:instrText>
      </w:r>
      <w:r>
        <w:rPr>
          <w:noProof/>
        </w:rPr>
      </w:r>
      <w:r>
        <w:rPr>
          <w:noProof/>
        </w:rPr>
        <w:fldChar w:fldCharType="separate"/>
      </w:r>
      <w:r>
        <w:rPr>
          <w:noProof/>
        </w:rPr>
        <w:t>144</w:t>
      </w:r>
      <w:r>
        <w:rPr>
          <w:noProof/>
        </w:rPr>
        <w:fldChar w:fldCharType="end"/>
      </w:r>
    </w:p>
    <w:p w14:paraId="14B4E448" w14:textId="5528828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_Toc193390595 \h </w:instrText>
      </w:r>
      <w:r>
        <w:rPr>
          <w:noProof/>
        </w:rPr>
      </w:r>
      <w:r>
        <w:rPr>
          <w:noProof/>
        </w:rPr>
        <w:fldChar w:fldCharType="separate"/>
      </w:r>
      <w:r>
        <w:rPr>
          <w:noProof/>
        </w:rPr>
        <w:t>144</w:t>
      </w:r>
      <w:r>
        <w:rPr>
          <w:noProof/>
        </w:rPr>
        <w:fldChar w:fldCharType="end"/>
      </w:r>
    </w:p>
    <w:p w14:paraId="7AA66A0E" w14:textId="71A960F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_Toc193390596 \h </w:instrText>
      </w:r>
      <w:r>
        <w:rPr>
          <w:noProof/>
        </w:rPr>
      </w:r>
      <w:r>
        <w:rPr>
          <w:noProof/>
        </w:rPr>
        <w:fldChar w:fldCharType="separate"/>
      </w:r>
      <w:r>
        <w:rPr>
          <w:noProof/>
        </w:rPr>
        <w:t>145</w:t>
      </w:r>
      <w:r>
        <w:rPr>
          <w:noProof/>
        </w:rPr>
        <w:fldChar w:fldCharType="end"/>
      </w:r>
    </w:p>
    <w:p w14:paraId="5D3F9B5D" w14:textId="784EDD7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_Toc193390597 \h </w:instrText>
      </w:r>
      <w:r>
        <w:rPr>
          <w:noProof/>
        </w:rPr>
      </w:r>
      <w:r>
        <w:rPr>
          <w:noProof/>
        </w:rPr>
        <w:fldChar w:fldCharType="separate"/>
      </w:r>
      <w:r>
        <w:rPr>
          <w:noProof/>
        </w:rPr>
        <w:t>145</w:t>
      </w:r>
      <w:r>
        <w:rPr>
          <w:noProof/>
        </w:rPr>
        <w:fldChar w:fldCharType="end"/>
      </w:r>
    </w:p>
    <w:p w14:paraId="6C38176C" w14:textId="70B6F43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_Toc193390598 \h </w:instrText>
      </w:r>
      <w:r>
        <w:rPr>
          <w:noProof/>
        </w:rPr>
      </w:r>
      <w:r>
        <w:rPr>
          <w:noProof/>
        </w:rPr>
        <w:fldChar w:fldCharType="separate"/>
      </w:r>
      <w:r>
        <w:rPr>
          <w:noProof/>
        </w:rPr>
        <w:t>145</w:t>
      </w:r>
      <w:r>
        <w:rPr>
          <w:noProof/>
        </w:rPr>
        <w:fldChar w:fldCharType="end"/>
      </w:r>
    </w:p>
    <w:p w14:paraId="3EE785DE" w14:textId="66C0F71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6.3.3.2.3.2</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_Toc193390599 \h </w:instrText>
      </w:r>
      <w:r>
        <w:rPr>
          <w:noProof/>
        </w:rPr>
      </w:r>
      <w:r>
        <w:rPr>
          <w:noProof/>
        </w:rPr>
        <w:fldChar w:fldCharType="separate"/>
      </w:r>
      <w:r>
        <w:rPr>
          <w:noProof/>
        </w:rPr>
        <w:t>145</w:t>
      </w:r>
      <w:r>
        <w:rPr>
          <w:noProof/>
        </w:rPr>
        <w:fldChar w:fldCharType="end"/>
      </w:r>
    </w:p>
    <w:p w14:paraId="53076466" w14:textId="7C28B99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_Toc193390600 \h </w:instrText>
      </w:r>
      <w:r>
        <w:rPr>
          <w:noProof/>
        </w:rPr>
      </w:r>
      <w:r>
        <w:rPr>
          <w:noProof/>
        </w:rPr>
        <w:fldChar w:fldCharType="separate"/>
      </w:r>
      <w:r>
        <w:rPr>
          <w:noProof/>
        </w:rPr>
        <w:t>146</w:t>
      </w:r>
      <w:r>
        <w:rPr>
          <w:noProof/>
        </w:rPr>
        <w:fldChar w:fldCharType="end"/>
      </w:r>
    </w:p>
    <w:p w14:paraId="5DA37339" w14:textId="42B172F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_Toc193390601 \h </w:instrText>
      </w:r>
      <w:r>
        <w:rPr>
          <w:noProof/>
        </w:rPr>
      </w:r>
      <w:r>
        <w:rPr>
          <w:noProof/>
        </w:rPr>
        <w:fldChar w:fldCharType="separate"/>
      </w:r>
      <w:r>
        <w:rPr>
          <w:noProof/>
        </w:rPr>
        <w:t>146</w:t>
      </w:r>
      <w:r>
        <w:rPr>
          <w:noProof/>
        </w:rPr>
        <w:fldChar w:fldCharType="end"/>
      </w:r>
    </w:p>
    <w:p w14:paraId="62882733" w14:textId="149CC36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_Toc193390602 \h </w:instrText>
      </w:r>
      <w:r>
        <w:rPr>
          <w:noProof/>
        </w:rPr>
      </w:r>
      <w:r>
        <w:rPr>
          <w:noProof/>
        </w:rPr>
        <w:fldChar w:fldCharType="separate"/>
      </w:r>
      <w:r>
        <w:rPr>
          <w:noProof/>
        </w:rPr>
        <w:t>149</w:t>
      </w:r>
      <w:r>
        <w:rPr>
          <w:noProof/>
        </w:rPr>
        <w:fldChar w:fldCharType="end"/>
      </w:r>
    </w:p>
    <w:p w14:paraId="1C54B309" w14:textId="240BFCE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_Toc193390603 \h </w:instrText>
      </w:r>
      <w:r>
        <w:rPr>
          <w:noProof/>
        </w:rPr>
      </w:r>
      <w:r>
        <w:rPr>
          <w:noProof/>
        </w:rPr>
        <w:fldChar w:fldCharType="separate"/>
      </w:r>
      <w:r>
        <w:rPr>
          <w:noProof/>
        </w:rPr>
        <w:t>150</w:t>
      </w:r>
      <w:r>
        <w:rPr>
          <w:noProof/>
        </w:rPr>
        <w:fldChar w:fldCharType="end"/>
      </w:r>
    </w:p>
    <w:p w14:paraId="78651C22" w14:textId="166CFFE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_Toc193390604 \h </w:instrText>
      </w:r>
      <w:r>
        <w:rPr>
          <w:noProof/>
        </w:rPr>
      </w:r>
      <w:r>
        <w:rPr>
          <w:noProof/>
        </w:rPr>
        <w:fldChar w:fldCharType="separate"/>
      </w:r>
      <w:r>
        <w:rPr>
          <w:noProof/>
        </w:rPr>
        <w:t>150</w:t>
      </w:r>
      <w:r>
        <w:rPr>
          <w:noProof/>
        </w:rPr>
        <w:fldChar w:fldCharType="end"/>
      </w:r>
    </w:p>
    <w:p w14:paraId="59F54993" w14:textId="00053F4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6.3.3.5.2</w:t>
      </w:r>
      <w:r>
        <w:rPr>
          <w:rFonts w:asciiTheme="minorHAnsi" w:eastAsiaTheme="minorEastAsia"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_Toc193390605 \h </w:instrText>
      </w:r>
      <w:r>
        <w:rPr>
          <w:noProof/>
        </w:rPr>
      </w:r>
      <w:r>
        <w:rPr>
          <w:noProof/>
        </w:rPr>
        <w:fldChar w:fldCharType="separate"/>
      </w:r>
      <w:r>
        <w:rPr>
          <w:noProof/>
        </w:rPr>
        <w:t>150</w:t>
      </w:r>
      <w:r>
        <w:rPr>
          <w:noProof/>
        </w:rPr>
        <w:fldChar w:fldCharType="end"/>
      </w:r>
    </w:p>
    <w:p w14:paraId="321464BE" w14:textId="4FC00D5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_Toc193390606 \h </w:instrText>
      </w:r>
      <w:r>
        <w:rPr>
          <w:noProof/>
        </w:rPr>
      </w:r>
      <w:r>
        <w:rPr>
          <w:noProof/>
        </w:rPr>
        <w:fldChar w:fldCharType="separate"/>
      </w:r>
      <w:r>
        <w:rPr>
          <w:noProof/>
        </w:rPr>
        <w:t>151</w:t>
      </w:r>
      <w:r>
        <w:rPr>
          <w:noProof/>
        </w:rPr>
        <w:fldChar w:fldCharType="end"/>
      </w:r>
    </w:p>
    <w:p w14:paraId="5369ACC8" w14:textId="5FF9203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_Toc193390607 \h </w:instrText>
      </w:r>
      <w:r>
        <w:rPr>
          <w:noProof/>
        </w:rPr>
      </w:r>
      <w:r>
        <w:rPr>
          <w:noProof/>
        </w:rPr>
        <w:fldChar w:fldCharType="separate"/>
      </w:r>
      <w:r>
        <w:rPr>
          <w:noProof/>
        </w:rPr>
        <w:t>151</w:t>
      </w:r>
      <w:r>
        <w:rPr>
          <w:noProof/>
        </w:rPr>
        <w:fldChar w:fldCharType="end"/>
      </w:r>
    </w:p>
    <w:p w14:paraId="181653BE" w14:textId="5EF5C85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_Toc193390608 \h </w:instrText>
      </w:r>
      <w:r>
        <w:rPr>
          <w:noProof/>
        </w:rPr>
      </w:r>
      <w:r>
        <w:rPr>
          <w:noProof/>
        </w:rPr>
        <w:fldChar w:fldCharType="separate"/>
      </w:r>
      <w:r>
        <w:rPr>
          <w:noProof/>
        </w:rPr>
        <w:t>151</w:t>
      </w:r>
      <w:r>
        <w:rPr>
          <w:noProof/>
        </w:rPr>
        <w:fldChar w:fldCharType="end"/>
      </w:r>
    </w:p>
    <w:p w14:paraId="2B9766C2" w14:textId="637E711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_Toc193390609 \h </w:instrText>
      </w:r>
      <w:r>
        <w:rPr>
          <w:noProof/>
        </w:rPr>
      </w:r>
      <w:r>
        <w:rPr>
          <w:noProof/>
        </w:rPr>
        <w:fldChar w:fldCharType="separate"/>
      </w:r>
      <w:r>
        <w:rPr>
          <w:noProof/>
        </w:rPr>
        <w:t>151</w:t>
      </w:r>
      <w:r>
        <w:rPr>
          <w:noProof/>
        </w:rPr>
        <w:fldChar w:fldCharType="end"/>
      </w:r>
    </w:p>
    <w:p w14:paraId="6A4DE5EF" w14:textId="02A90ED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_Toc193390610 \h </w:instrText>
      </w:r>
      <w:r>
        <w:rPr>
          <w:noProof/>
        </w:rPr>
      </w:r>
      <w:r>
        <w:rPr>
          <w:noProof/>
        </w:rPr>
        <w:fldChar w:fldCharType="separate"/>
      </w:r>
      <w:r>
        <w:rPr>
          <w:noProof/>
        </w:rPr>
        <w:t>151</w:t>
      </w:r>
      <w:r>
        <w:rPr>
          <w:noProof/>
        </w:rPr>
        <w:fldChar w:fldCharType="end"/>
      </w:r>
    </w:p>
    <w:p w14:paraId="497AEA46" w14:textId="6FE0F3F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_Toc193390611 \h </w:instrText>
      </w:r>
      <w:r>
        <w:rPr>
          <w:noProof/>
        </w:rPr>
      </w:r>
      <w:r>
        <w:rPr>
          <w:noProof/>
        </w:rPr>
        <w:fldChar w:fldCharType="separate"/>
      </w:r>
      <w:r>
        <w:rPr>
          <w:noProof/>
        </w:rPr>
        <w:t>152</w:t>
      </w:r>
      <w:r>
        <w:rPr>
          <w:noProof/>
        </w:rPr>
        <w:fldChar w:fldCharType="end"/>
      </w:r>
    </w:p>
    <w:p w14:paraId="0B7A6137" w14:textId="08E8513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_Toc193390612 \h </w:instrText>
      </w:r>
      <w:r>
        <w:rPr>
          <w:noProof/>
        </w:rPr>
      </w:r>
      <w:r>
        <w:rPr>
          <w:noProof/>
        </w:rPr>
        <w:fldChar w:fldCharType="separate"/>
      </w:r>
      <w:r>
        <w:rPr>
          <w:noProof/>
        </w:rPr>
        <w:t>153</w:t>
      </w:r>
      <w:r>
        <w:rPr>
          <w:noProof/>
        </w:rPr>
        <w:fldChar w:fldCharType="end"/>
      </w:r>
    </w:p>
    <w:p w14:paraId="70F03007" w14:textId="576D4CA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_Toc193390613 \h </w:instrText>
      </w:r>
      <w:r>
        <w:rPr>
          <w:noProof/>
        </w:rPr>
      </w:r>
      <w:r>
        <w:rPr>
          <w:noProof/>
        </w:rPr>
        <w:fldChar w:fldCharType="separate"/>
      </w:r>
      <w:r>
        <w:rPr>
          <w:noProof/>
        </w:rPr>
        <w:t>154</w:t>
      </w:r>
      <w:r>
        <w:rPr>
          <w:noProof/>
        </w:rPr>
        <w:fldChar w:fldCharType="end"/>
      </w:r>
    </w:p>
    <w:p w14:paraId="496F6D76" w14:textId="4A30243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_Toc193390614 \h </w:instrText>
      </w:r>
      <w:r>
        <w:rPr>
          <w:noProof/>
        </w:rPr>
      </w:r>
      <w:r>
        <w:rPr>
          <w:noProof/>
        </w:rPr>
        <w:fldChar w:fldCharType="separate"/>
      </w:r>
      <w:r>
        <w:rPr>
          <w:noProof/>
        </w:rPr>
        <w:t>154</w:t>
      </w:r>
      <w:r>
        <w:rPr>
          <w:noProof/>
        </w:rPr>
        <w:fldChar w:fldCharType="end"/>
      </w:r>
    </w:p>
    <w:p w14:paraId="52C71784" w14:textId="3C3DA19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_Toc193390615 \h </w:instrText>
      </w:r>
      <w:r>
        <w:rPr>
          <w:noProof/>
        </w:rPr>
      </w:r>
      <w:r>
        <w:rPr>
          <w:noProof/>
        </w:rPr>
        <w:fldChar w:fldCharType="separate"/>
      </w:r>
      <w:r>
        <w:rPr>
          <w:noProof/>
        </w:rPr>
        <w:t>154</w:t>
      </w:r>
      <w:r>
        <w:rPr>
          <w:noProof/>
        </w:rPr>
        <w:fldChar w:fldCharType="end"/>
      </w:r>
    </w:p>
    <w:p w14:paraId="3ADE0004" w14:textId="27E19A9C"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_Toc193390616 \h </w:instrText>
      </w:r>
      <w:r>
        <w:rPr>
          <w:noProof/>
        </w:rPr>
      </w:r>
      <w:r>
        <w:rPr>
          <w:noProof/>
        </w:rPr>
        <w:fldChar w:fldCharType="separate"/>
      </w:r>
      <w:r>
        <w:rPr>
          <w:noProof/>
        </w:rPr>
        <w:t>154</w:t>
      </w:r>
      <w:r>
        <w:rPr>
          <w:noProof/>
        </w:rPr>
        <w:fldChar w:fldCharType="end"/>
      </w:r>
    </w:p>
    <w:p w14:paraId="71B363DB" w14:textId="2EACB6C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_Toc193390617 \h </w:instrText>
      </w:r>
      <w:r>
        <w:rPr>
          <w:noProof/>
        </w:rPr>
      </w:r>
      <w:r>
        <w:rPr>
          <w:noProof/>
        </w:rPr>
        <w:fldChar w:fldCharType="separate"/>
      </w:r>
      <w:r>
        <w:rPr>
          <w:noProof/>
        </w:rPr>
        <w:t>155</w:t>
      </w:r>
      <w:r>
        <w:rPr>
          <w:noProof/>
        </w:rPr>
        <w:fldChar w:fldCharType="end"/>
      </w:r>
    </w:p>
    <w:p w14:paraId="0A0AB090" w14:textId="391F9E9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A61B56">
        <w:rPr>
          <w:noProof/>
          <w:lang w:val="en-US"/>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_Toc193390618 \h </w:instrText>
      </w:r>
      <w:r>
        <w:rPr>
          <w:noProof/>
        </w:rPr>
      </w:r>
      <w:r>
        <w:rPr>
          <w:noProof/>
        </w:rPr>
        <w:fldChar w:fldCharType="separate"/>
      </w:r>
      <w:r>
        <w:rPr>
          <w:noProof/>
        </w:rPr>
        <w:t>155</w:t>
      </w:r>
      <w:r>
        <w:rPr>
          <w:noProof/>
        </w:rPr>
        <w:fldChar w:fldCharType="end"/>
      </w:r>
    </w:p>
    <w:p w14:paraId="57243C48" w14:textId="586A8D0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_Toc193390619 \h </w:instrText>
      </w:r>
      <w:r>
        <w:rPr>
          <w:noProof/>
        </w:rPr>
      </w:r>
      <w:r>
        <w:rPr>
          <w:noProof/>
        </w:rPr>
        <w:fldChar w:fldCharType="separate"/>
      </w:r>
      <w:r>
        <w:rPr>
          <w:noProof/>
        </w:rPr>
        <w:t>156</w:t>
      </w:r>
      <w:r>
        <w:rPr>
          <w:noProof/>
        </w:rPr>
        <w:fldChar w:fldCharType="end"/>
      </w:r>
    </w:p>
    <w:p w14:paraId="24298A4C" w14:textId="24515A63"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_Toc193390620 \h </w:instrText>
      </w:r>
      <w:r>
        <w:rPr>
          <w:noProof/>
        </w:rPr>
      </w:r>
      <w:r>
        <w:rPr>
          <w:noProof/>
        </w:rPr>
        <w:fldChar w:fldCharType="separate"/>
      </w:r>
      <w:r>
        <w:rPr>
          <w:noProof/>
        </w:rPr>
        <w:t>156</w:t>
      </w:r>
      <w:r>
        <w:rPr>
          <w:noProof/>
        </w:rPr>
        <w:fldChar w:fldCharType="end"/>
      </w:r>
    </w:p>
    <w:p w14:paraId="68AB4DEA" w14:textId="0EFEB5D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_Toc193390621 \h </w:instrText>
      </w:r>
      <w:r>
        <w:rPr>
          <w:noProof/>
        </w:rPr>
      </w:r>
      <w:r>
        <w:rPr>
          <w:noProof/>
        </w:rPr>
        <w:fldChar w:fldCharType="separate"/>
      </w:r>
      <w:r>
        <w:rPr>
          <w:noProof/>
        </w:rPr>
        <w:t>156</w:t>
      </w:r>
      <w:r>
        <w:rPr>
          <w:noProof/>
        </w:rPr>
        <w:fldChar w:fldCharType="end"/>
      </w:r>
    </w:p>
    <w:p w14:paraId="0ED8EEB7" w14:textId="071F5AD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_Toc193390622 \h </w:instrText>
      </w:r>
      <w:r>
        <w:rPr>
          <w:noProof/>
        </w:rPr>
      </w:r>
      <w:r>
        <w:rPr>
          <w:noProof/>
        </w:rPr>
        <w:fldChar w:fldCharType="separate"/>
      </w:r>
      <w:r>
        <w:rPr>
          <w:noProof/>
        </w:rPr>
        <w:t>156</w:t>
      </w:r>
      <w:r>
        <w:rPr>
          <w:noProof/>
        </w:rPr>
        <w:fldChar w:fldCharType="end"/>
      </w:r>
    </w:p>
    <w:p w14:paraId="334A9AC1" w14:textId="40F17F2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_Toc193390623 \h </w:instrText>
      </w:r>
      <w:r>
        <w:rPr>
          <w:noProof/>
        </w:rPr>
      </w:r>
      <w:r>
        <w:rPr>
          <w:noProof/>
        </w:rPr>
        <w:fldChar w:fldCharType="separate"/>
      </w:r>
      <w:r>
        <w:rPr>
          <w:noProof/>
        </w:rPr>
        <w:t>158</w:t>
      </w:r>
      <w:r>
        <w:rPr>
          <w:noProof/>
        </w:rPr>
        <w:fldChar w:fldCharType="end"/>
      </w:r>
    </w:p>
    <w:p w14:paraId="501FA166" w14:textId="6E56EC4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_Toc193390624 \h </w:instrText>
      </w:r>
      <w:r>
        <w:rPr>
          <w:noProof/>
        </w:rPr>
      </w:r>
      <w:r>
        <w:rPr>
          <w:noProof/>
        </w:rPr>
        <w:fldChar w:fldCharType="separate"/>
      </w:r>
      <w:r>
        <w:rPr>
          <w:noProof/>
        </w:rPr>
        <w:t>158</w:t>
      </w:r>
      <w:r>
        <w:rPr>
          <w:noProof/>
        </w:rPr>
        <w:fldChar w:fldCharType="end"/>
      </w:r>
    </w:p>
    <w:p w14:paraId="687FA43D" w14:textId="47AB244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_Toc193390625 \h </w:instrText>
      </w:r>
      <w:r>
        <w:rPr>
          <w:noProof/>
        </w:rPr>
      </w:r>
      <w:r>
        <w:rPr>
          <w:noProof/>
        </w:rPr>
        <w:fldChar w:fldCharType="separate"/>
      </w:r>
      <w:r>
        <w:rPr>
          <w:noProof/>
        </w:rPr>
        <w:t>160</w:t>
      </w:r>
      <w:r>
        <w:rPr>
          <w:noProof/>
        </w:rPr>
        <w:fldChar w:fldCharType="end"/>
      </w:r>
    </w:p>
    <w:p w14:paraId="03CC9E5E" w14:textId="55F20533"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_Toc193390626 \h </w:instrText>
      </w:r>
      <w:r>
        <w:rPr>
          <w:noProof/>
        </w:rPr>
      </w:r>
      <w:r>
        <w:rPr>
          <w:noProof/>
        </w:rPr>
        <w:fldChar w:fldCharType="separate"/>
      </w:r>
      <w:r>
        <w:rPr>
          <w:noProof/>
        </w:rPr>
        <w:t>160</w:t>
      </w:r>
      <w:r>
        <w:rPr>
          <w:noProof/>
        </w:rPr>
        <w:fldChar w:fldCharType="end"/>
      </w:r>
    </w:p>
    <w:p w14:paraId="5BE42655" w14:textId="5DF7FCA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_Toc193390627 \h </w:instrText>
      </w:r>
      <w:r>
        <w:rPr>
          <w:noProof/>
        </w:rPr>
      </w:r>
      <w:r>
        <w:rPr>
          <w:noProof/>
        </w:rPr>
        <w:fldChar w:fldCharType="separate"/>
      </w:r>
      <w:r>
        <w:rPr>
          <w:noProof/>
        </w:rPr>
        <w:t>161</w:t>
      </w:r>
      <w:r>
        <w:rPr>
          <w:noProof/>
        </w:rPr>
        <w:fldChar w:fldCharType="end"/>
      </w:r>
    </w:p>
    <w:p w14:paraId="5A9F6ED5" w14:textId="2332509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6.3.7.1</w:t>
      </w:r>
      <w:r>
        <w:rPr>
          <w:rFonts w:asciiTheme="minorHAnsi" w:eastAsiaTheme="minorEastAsia"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_Toc193390628 \h </w:instrText>
      </w:r>
      <w:r>
        <w:rPr>
          <w:noProof/>
        </w:rPr>
      </w:r>
      <w:r>
        <w:rPr>
          <w:noProof/>
        </w:rPr>
        <w:fldChar w:fldCharType="separate"/>
      </w:r>
      <w:r>
        <w:rPr>
          <w:noProof/>
        </w:rPr>
        <w:t>161</w:t>
      </w:r>
      <w:r>
        <w:rPr>
          <w:noProof/>
        </w:rPr>
        <w:fldChar w:fldCharType="end"/>
      </w:r>
    </w:p>
    <w:p w14:paraId="316BC70F" w14:textId="7D798E3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_Toc193390629 \h </w:instrText>
      </w:r>
      <w:r>
        <w:rPr>
          <w:noProof/>
        </w:rPr>
      </w:r>
      <w:r>
        <w:rPr>
          <w:noProof/>
        </w:rPr>
        <w:fldChar w:fldCharType="separate"/>
      </w:r>
      <w:r>
        <w:rPr>
          <w:noProof/>
        </w:rPr>
        <w:t>161</w:t>
      </w:r>
      <w:r>
        <w:rPr>
          <w:noProof/>
        </w:rPr>
        <w:fldChar w:fldCharType="end"/>
      </w:r>
    </w:p>
    <w:p w14:paraId="0EC05096" w14:textId="4B7C437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6.3.8.1</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_Toc193390630 \h </w:instrText>
      </w:r>
      <w:r>
        <w:rPr>
          <w:noProof/>
        </w:rPr>
      </w:r>
      <w:r>
        <w:rPr>
          <w:noProof/>
        </w:rPr>
        <w:fldChar w:fldCharType="separate"/>
      </w:r>
      <w:r>
        <w:rPr>
          <w:noProof/>
        </w:rPr>
        <w:t>161</w:t>
      </w:r>
      <w:r>
        <w:rPr>
          <w:noProof/>
        </w:rPr>
        <w:fldChar w:fldCharType="end"/>
      </w:r>
    </w:p>
    <w:p w14:paraId="02E03E92" w14:textId="00407F5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6.3.8.2</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_Toc193390631 \h </w:instrText>
      </w:r>
      <w:r>
        <w:rPr>
          <w:noProof/>
        </w:rPr>
      </w:r>
      <w:r>
        <w:rPr>
          <w:noProof/>
        </w:rPr>
        <w:fldChar w:fldCharType="separate"/>
      </w:r>
      <w:r>
        <w:rPr>
          <w:noProof/>
        </w:rPr>
        <w:t>161</w:t>
      </w:r>
      <w:r>
        <w:rPr>
          <w:noProof/>
        </w:rPr>
        <w:fldChar w:fldCharType="end"/>
      </w:r>
    </w:p>
    <w:p w14:paraId="6FCD23BA" w14:textId="69A14E26"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6.4</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Implicit floor request</w:t>
      </w:r>
      <w:r>
        <w:rPr>
          <w:noProof/>
        </w:rPr>
        <w:tab/>
      </w:r>
      <w:r>
        <w:rPr>
          <w:noProof/>
        </w:rPr>
        <w:fldChar w:fldCharType="begin" w:fldLock="1"/>
      </w:r>
      <w:r>
        <w:rPr>
          <w:noProof/>
        </w:rPr>
        <w:instrText xml:space="preserve"> PAGEREF _Toc193390632 \h </w:instrText>
      </w:r>
      <w:r>
        <w:rPr>
          <w:noProof/>
        </w:rPr>
      </w:r>
      <w:r>
        <w:rPr>
          <w:noProof/>
        </w:rPr>
        <w:fldChar w:fldCharType="separate"/>
      </w:r>
      <w:r>
        <w:rPr>
          <w:noProof/>
        </w:rPr>
        <w:t>161</w:t>
      </w:r>
      <w:r>
        <w:rPr>
          <w:noProof/>
        </w:rPr>
        <w:fldChar w:fldCharType="end"/>
      </w:r>
    </w:p>
    <w:p w14:paraId="2BE09BB9" w14:textId="74F609A4"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Handling of MIME bodies in a SIP message</w:t>
      </w:r>
      <w:r>
        <w:rPr>
          <w:noProof/>
        </w:rPr>
        <w:tab/>
      </w:r>
      <w:r>
        <w:rPr>
          <w:noProof/>
        </w:rPr>
        <w:fldChar w:fldCharType="begin" w:fldLock="1"/>
      </w:r>
      <w:r>
        <w:rPr>
          <w:noProof/>
        </w:rPr>
        <w:instrText xml:space="preserve"> PAGEREF _Toc193390633 \h </w:instrText>
      </w:r>
      <w:r>
        <w:rPr>
          <w:noProof/>
        </w:rPr>
      </w:r>
      <w:r>
        <w:rPr>
          <w:noProof/>
        </w:rPr>
        <w:fldChar w:fldCharType="separate"/>
      </w:r>
      <w:r>
        <w:rPr>
          <w:noProof/>
        </w:rPr>
        <w:t>163</w:t>
      </w:r>
      <w:r>
        <w:rPr>
          <w:noProof/>
        </w:rPr>
        <w:fldChar w:fldCharType="end"/>
      </w:r>
    </w:p>
    <w:p w14:paraId="62C2CA11" w14:textId="2D084220"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_Toc193390634 \h </w:instrText>
      </w:r>
      <w:r>
        <w:rPr>
          <w:noProof/>
        </w:rPr>
      </w:r>
      <w:r>
        <w:rPr>
          <w:noProof/>
        </w:rPr>
        <w:fldChar w:fldCharType="separate"/>
      </w:r>
      <w:r>
        <w:rPr>
          <w:noProof/>
        </w:rPr>
        <w:t>163</w:t>
      </w:r>
      <w:r>
        <w:rPr>
          <w:noProof/>
        </w:rPr>
        <w:fldChar w:fldCharType="end"/>
      </w:r>
    </w:p>
    <w:p w14:paraId="65CEE16A" w14:textId="13B309B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_Toc193390635 \h </w:instrText>
      </w:r>
      <w:r>
        <w:rPr>
          <w:noProof/>
        </w:rPr>
      </w:r>
      <w:r>
        <w:rPr>
          <w:noProof/>
        </w:rPr>
        <w:fldChar w:fldCharType="separate"/>
      </w:r>
      <w:r>
        <w:rPr>
          <w:noProof/>
        </w:rPr>
        <w:t>163</w:t>
      </w:r>
      <w:r>
        <w:rPr>
          <w:noProof/>
        </w:rPr>
        <w:fldChar w:fldCharType="end"/>
      </w:r>
    </w:p>
    <w:p w14:paraId="4CAA8748" w14:textId="232B803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_Toc193390636 \h </w:instrText>
      </w:r>
      <w:r>
        <w:rPr>
          <w:noProof/>
        </w:rPr>
      </w:r>
      <w:r>
        <w:rPr>
          <w:noProof/>
        </w:rPr>
        <w:fldChar w:fldCharType="separate"/>
      </w:r>
      <w:r>
        <w:rPr>
          <w:noProof/>
        </w:rPr>
        <w:t>163</w:t>
      </w:r>
      <w:r>
        <w:rPr>
          <w:noProof/>
        </w:rPr>
        <w:fldChar w:fldCharType="end"/>
      </w:r>
    </w:p>
    <w:p w14:paraId="4514C4F3" w14:textId="522243A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_Toc193390637 \h </w:instrText>
      </w:r>
      <w:r>
        <w:rPr>
          <w:noProof/>
        </w:rPr>
      </w:r>
      <w:r>
        <w:rPr>
          <w:noProof/>
        </w:rPr>
        <w:fldChar w:fldCharType="separate"/>
      </w:r>
      <w:r>
        <w:rPr>
          <w:noProof/>
        </w:rPr>
        <w:t>163</w:t>
      </w:r>
      <w:r>
        <w:rPr>
          <w:noProof/>
        </w:rPr>
        <w:fldChar w:fldCharType="end"/>
      </w:r>
    </w:p>
    <w:p w14:paraId="48D4786A" w14:textId="40B0734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_Toc193390638 \h </w:instrText>
      </w:r>
      <w:r>
        <w:rPr>
          <w:noProof/>
        </w:rPr>
      </w:r>
      <w:r>
        <w:rPr>
          <w:noProof/>
        </w:rPr>
        <w:fldChar w:fldCharType="separate"/>
      </w:r>
      <w:r>
        <w:rPr>
          <w:noProof/>
        </w:rPr>
        <w:t>164</w:t>
      </w:r>
      <w:r>
        <w:rPr>
          <w:noProof/>
        </w:rPr>
        <w:fldChar w:fldCharType="end"/>
      </w:r>
    </w:p>
    <w:p w14:paraId="1A1C680E" w14:textId="6F8BD99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_Toc193390639 \h </w:instrText>
      </w:r>
      <w:r>
        <w:rPr>
          <w:noProof/>
        </w:rPr>
      </w:r>
      <w:r>
        <w:rPr>
          <w:noProof/>
        </w:rPr>
        <w:fldChar w:fldCharType="separate"/>
      </w:r>
      <w:r>
        <w:rPr>
          <w:noProof/>
        </w:rPr>
        <w:t>164</w:t>
      </w:r>
      <w:r>
        <w:rPr>
          <w:noProof/>
        </w:rPr>
        <w:fldChar w:fldCharType="end"/>
      </w:r>
    </w:p>
    <w:p w14:paraId="4ED0A9FE" w14:textId="4642125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_Toc193390640 \h </w:instrText>
      </w:r>
      <w:r>
        <w:rPr>
          <w:noProof/>
        </w:rPr>
      </w:r>
      <w:r>
        <w:rPr>
          <w:noProof/>
        </w:rPr>
        <w:fldChar w:fldCharType="separate"/>
      </w:r>
      <w:r>
        <w:rPr>
          <w:noProof/>
        </w:rPr>
        <w:t>164</w:t>
      </w:r>
      <w:r>
        <w:rPr>
          <w:noProof/>
        </w:rPr>
        <w:fldChar w:fldCharType="end"/>
      </w:r>
    </w:p>
    <w:p w14:paraId="36164500" w14:textId="69FB5D0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_Toc193390641 \h </w:instrText>
      </w:r>
      <w:r>
        <w:rPr>
          <w:noProof/>
        </w:rPr>
      </w:r>
      <w:r>
        <w:rPr>
          <w:noProof/>
        </w:rPr>
        <w:fldChar w:fldCharType="separate"/>
      </w:r>
      <w:r>
        <w:rPr>
          <w:noProof/>
        </w:rPr>
        <w:t>164</w:t>
      </w:r>
      <w:r>
        <w:rPr>
          <w:noProof/>
        </w:rPr>
        <w:fldChar w:fldCharType="end"/>
      </w:r>
    </w:p>
    <w:p w14:paraId="0F61CEAB" w14:textId="049EEBB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_Toc193390642 \h </w:instrText>
      </w:r>
      <w:r>
        <w:rPr>
          <w:noProof/>
        </w:rPr>
      </w:r>
      <w:r>
        <w:rPr>
          <w:noProof/>
        </w:rPr>
        <w:fldChar w:fldCharType="separate"/>
      </w:r>
      <w:r>
        <w:rPr>
          <w:noProof/>
        </w:rPr>
        <w:t>164</w:t>
      </w:r>
      <w:r>
        <w:rPr>
          <w:noProof/>
        </w:rPr>
        <w:fldChar w:fldCharType="end"/>
      </w:r>
    </w:p>
    <w:p w14:paraId="36423C68" w14:textId="613C23B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_Toc193390643 \h </w:instrText>
      </w:r>
      <w:r>
        <w:rPr>
          <w:noProof/>
        </w:rPr>
      </w:r>
      <w:r>
        <w:rPr>
          <w:noProof/>
        </w:rPr>
        <w:fldChar w:fldCharType="separate"/>
      </w:r>
      <w:r>
        <w:rPr>
          <w:noProof/>
        </w:rPr>
        <w:t>165</w:t>
      </w:r>
      <w:r>
        <w:rPr>
          <w:noProof/>
        </w:rPr>
        <w:fldChar w:fldCharType="end"/>
      </w:r>
    </w:p>
    <w:p w14:paraId="261423CC" w14:textId="7D50D43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fldLock="1"/>
      </w:r>
      <w:r>
        <w:rPr>
          <w:noProof/>
        </w:rPr>
        <w:instrText xml:space="preserve"> PAGEREF _Toc193390644 \h </w:instrText>
      </w:r>
      <w:r>
        <w:rPr>
          <w:noProof/>
        </w:rPr>
      </w:r>
      <w:r>
        <w:rPr>
          <w:noProof/>
        </w:rPr>
        <w:fldChar w:fldCharType="separate"/>
      </w:r>
      <w:r>
        <w:rPr>
          <w:noProof/>
        </w:rPr>
        <w:t>165</w:t>
      </w:r>
      <w:r>
        <w:rPr>
          <w:noProof/>
        </w:rPr>
        <w:fldChar w:fldCharType="end"/>
      </w:r>
    </w:p>
    <w:p w14:paraId="6DADFD8F" w14:textId="76BE211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MCPTT server</w:t>
      </w:r>
      <w:r>
        <w:rPr>
          <w:noProof/>
        </w:rPr>
        <w:tab/>
      </w:r>
      <w:r>
        <w:rPr>
          <w:noProof/>
        </w:rPr>
        <w:fldChar w:fldCharType="begin" w:fldLock="1"/>
      </w:r>
      <w:r>
        <w:rPr>
          <w:noProof/>
        </w:rPr>
        <w:instrText xml:space="preserve"> PAGEREF _Toc193390645 \h </w:instrText>
      </w:r>
      <w:r>
        <w:rPr>
          <w:noProof/>
        </w:rPr>
      </w:r>
      <w:r>
        <w:rPr>
          <w:noProof/>
        </w:rPr>
        <w:fldChar w:fldCharType="separate"/>
      </w:r>
      <w:r>
        <w:rPr>
          <w:noProof/>
        </w:rPr>
        <w:t>165</w:t>
      </w:r>
      <w:r>
        <w:rPr>
          <w:noProof/>
        </w:rPr>
        <w:fldChar w:fldCharType="end"/>
      </w:r>
    </w:p>
    <w:p w14:paraId="46E5367C" w14:textId="4D4FAA3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6.6.2.3.3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_Toc193390646 \h </w:instrText>
      </w:r>
      <w:r>
        <w:rPr>
          <w:noProof/>
        </w:rPr>
      </w:r>
      <w:r>
        <w:rPr>
          <w:noProof/>
        </w:rPr>
        <w:fldChar w:fldCharType="separate"/>
      </w:r>
      <w:r>
        <w:rPr>
          <w:noProof/>
        </w:rPr>
        <w:t>166</w:t>
      </w:r>
      <w:r>
        <w:rPr>
          <w:noProof/>
        </w:rPr>
        <w:fldChar w:fldCharType="end"/>
      </w:r>
    </w:p>
    <w:p w14:paraId="6267FD4D" w14:textId="31261FC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6.6.2.3.4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_Toc193390647 \h </w:instrText>
      </w:r>
      <w:r>
        <w:rPr>
          <w:noProof/>
        </w:rPr>
      </w:r>
      <w:r>
        <w:rPr>
          <w:noProof/>
        </w:rPr>
        <w:fldChar w:fldCharType="separate"/>
      </w:r>
      <w:r>
        <w:rPr>
          <w:noProof/>
        </w:rPr>
        <w:t>166</w:t>
      </w:r>
      <w:r>
        <w:rPr>
          <w:noProof/>
        </w:rPr>
        <w:fldChar w:fldCharType="end"/>
      </w:r>
    </w:p>
    <w:p w14:paraId="4A6D4D09" w14:textId="040065D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_Toc193390648 \h </w:instrText>
      </w:r>
      <w:r>
        <w:rPr>
          <w:noProof/>
        </w:rPr>
      </w:r>
      <w:r>
        <w:rPr>
          <w:noProof/>
        </w:rPr>
        <w:fldChar w:fldCharType="separate"/>
      </w:r>
      <w:r>
        <w:rPr>
          <w:noProof/>
        </w:rPr>
        <w:t>166</w:t>
      </w:r>
      <w:r>
        <w:rPr>
          <w:noProof/>
        </w:rPr>
        <w:fldChar w:fldCharType="end"/>
      </w:r>
    </w:p>
    <w:p w14:paraId="5E3138D8" w14:textId="30D5951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_Toc193390649 \h </w:instrText>
      </w:r>
      <w:r>
        <w:rPr>
          <w:noProof/>
        </w:rPr>
      </w:r>
      <w:r>
        <w:rPr>
          <w:noProof/>
        </w:rPr>
        <w:fldChar w:fldCharType="separate"/>
      </w:r>
      <w:r>
        <w:rPr>
          <w:noProof/>
        </w:rPr>
        <w:t>166</w:t>
      </w:r>
      <w:r>
        <w:rPr>
          <w:noProof/>
        </w:rPr>
        <w:fldChar w:fldCharType="end"/>
      </w:r>
    </w:p>
    <w:p w14:paraId="215EA9DC" w14:textId="6C04B46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6.6.2.4.2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_Toc193390650 \h </w:instrText>
      </w:r>
      <w:r>
        <w:rPr>
          <w:noProof/>
        </w:rPr>
      </w:r>
      <w:r>
        <w:rPr>
          <w:noProof/>
        </w:rPr>
        <w:fldChar w:fldCharType="separate"/>
      </w:r>
      <w:r>
        <w:rPr>
          <w:noProof/>
        </w:rPr>
        <w:t>166</w:t>
      </w:r>
      <w:r>
        <w:rPr>
          <w:noProof/>
        </w:rPr>
        <w:fldChar w:fldCharType="end"/>
      </w:r>
    </w:p>
    <w:p w14:paraId="47A72C45" w14:textId="0EE9D0C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6.6.2.4.3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_Toc193390651 \h </w:instrText>
      </w:r>
      <w:r>
        <w:rPr>
          <w:noProof/>
        </w:rPr>
      </w:r>
      <w:r>
        <w:rPr>
          <w:noProof/>
        </w:rPr>
        <w:fldChar w:fldCharType="separate"/>
      </w:r>
      <w:r>
        <w:rPr>
          <w:noProof/>
        </w:rPr>
        <w:t>167</w:t>
      </w:r>
      <w:r>
        <w:rPr>
          <w:noProof/>
        </w:rPr>
        <w:fldChar w:fldCharType="end"/>
      </w:r>
    </w:p>
    <w:p w14:paraId="735A3A9D" w14:textId="6B1336D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_Toc193390652 \h </w:instrText>
      </w:r>
      <w:r>
        <w:rPr>
          <w:noProof/>
        </w:rPr>
      </w:r>
      <w:r>
        <w:rPr>
          <w:noProof/>
        </w:rPr>
        <w:fldChar w:fldCharType="separate"/>
      </w:r>
      <w:r>
        <w:rPr>
          <w:noProof/>
        </w:rPr>
        <w:t>167</w:t>
      </w:r>
      <w:r>
        <w:rPr>
          <w:noProof/>
        </w:rPr>
        <w:fldChar w:fldCharType="end"/>
      </w:r>
    </w:p>
    <w:p w14:paraId="67879A49" w14:textId="1168159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_Toc193390653 \h </w:instrText>
      </w:r>
      <w:r>
        <w:rPr>
          <w:noProof/>
        </w:rPr>
      </w:r>
      <w:r>
        <w:rPr>
          <w:noProof/>
        </w:rPr>
        <w:fldChar w:fldCharType="separate"/>
      </w:r>
      <w:r>
        <w:rPr>
          <w:noProof/>
        </w:rPr>
        <w:t>168</w:t>
      </w:r>
      <w:r>
        <w:rPr>
          <w:noProof/>
        </w:rPr>
        <w:fldChar w:fldCharType="end"/>
      </w:r>
    </w:p>
    <w:p w14:paraId="5836C918" w14:textId="17A471C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_Toc193390654 \h </w:instrText>
      </w:r>
      <w:r>
        <w:rPr>
          <w:noProof/>
        </w:rPr>
      </w:r>
      <w:r>
        <w:rPr>
          <w:noProof/>
        </w:rPr>
        <w:fldChar w:fldCharType="separate"/>
      </w:r>
      <w:r>
        <w:rPr>
          <w:noProof/>
        </w:rPr>
        <w:t>168</w:t>
      </w:r>
      <w:r>
        <w:rPr>
          <w:noProof/>
        </w:rPr>
        <w:fldChar w:fldCharType="end"/>
      </w:r>
    </w:p>
    <w:p w14:paraId="48CD911C" w14:textId="35CDD3E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_Toc193390655 \h </w:instrText>
      </w:r>
      <w:r>
        <w:rPr>
          <w:noProof/>
        </w:rPr>
      </w:r>
      <w:r>
        <w:rPr>
          <w:noProof/>
        </w:rPr>
        <w:fldChar w:fldCharType="separate"/>
      </w:r>
      <w:r>
        <w:rPr>
          <w:noProof/>
        </w:rPr>
        <w:t>170</w:t>
      </w:r>
      <w:r>
        <w:rPr>
          <w:noProof/>
        </w:rPr>
        <w:fldChar w:fldCharType="end"/>
      </w:r>
    </w:p>
    <w:p w14:paraId="1144AE86" w14:textId="02FBFEB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_Toc193390656 \h </w:instrText>
      </w:r>
      <w:r>
        <w:rPr>
          <w:noProof/>
        </w:rPr>
      </w:r>
      <w:r>
        <w:rPr>
          <w:noProof/>
        </w:rPr>
        <w:fldChar w:fldCharType="separate"/>
      </w:r>
      <w:r>
        <w:rPr>
          <w:noProof/>
        </w:rPr>
        <w:t>171</w:t>
      </w:r>
      <w:r>
        <w:rPr>
          <w:noProof/>
        </w:rPr>
        <w:fldChar w:fldCharType="end"/>
      </w:r>
    </w:p>
    <w:p w14:paraId="12E80BDF" w14:textId="59C3CCB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fldLock="1"/>
      </w:r>
      <w:r>
        <w:rPr>
          <w:noProof/>
        </w:rPr>
        <w:instrText xml:space="preserve"> PAGEREF _Toc193390657 \h </w:instrText>
      </w:r>
      <w:r>
        <w:rPr>
          <w:noProof/>
        </w:rPr>
      </w:r>
      <w:r>
        <w:rPr>
          <w:noProof/>
        </w:rPr>
        <w:fldChar w:fldCharType="separate"/>
      </w:r>
      <w:r>
        <w:rPr>
          <w:noProof/>
        </w:rPr>
        <w:t>171</w:t>
      </w:r>
      <w:r>
        <w:rPr>
          <w:noProof/>
        </w:rPr>
        <w:fldChar w:fldCharType="end"/>
      </w:r>
    </w:p>
    <w:p w14:paraId="6B1C1E89" w14:textId="7EA9FC2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MCPTT server</w:t>
      </w:r>
      <w:r>
        <w:rPr>
          <w:noProof/>
        </w:rPr>
        <w:tab/>
      </w:r>
      <w:r>
        <w:rPr>
          <w:noProof/>
        </w:rPr>
        <w:fldChar w:fldCharType="begin" w:fldLock="1"/>
      </w:r>
      <w:r>
        <w:rPr>
          <w:noProof/>
        </w:rPr>
        <w:instrText xml:space="preserve"> PAGEREF _Toc193390658 \h </w:instrText>
      </w:r>
      <w:r>
        <w:rPr>
          <w:noProof/>
        </w:rPr>
      </w:r>
      <w:r>
        <w:rPr>
          <w:noProof/>
        </w:rPr>
        <w:fldChar w:fldCharType="separate"/>
      </w:r>
      <w:r>
        <w:rPr>
          <w:noProof/>
        </w:rPr>
        <w:t>171</w:t>
      </w:r>
      <w:r>
        <w:rPr>
          <w:noProof/>
        </w:rPr>
        <w:fldChar w:fldCharType="end"/>
      </w:r>
    </w:p>
    <w:p w14:paraId="30CC5446" w14:textId="2DD5AF5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_Toc193390659 \h </w:instrText>
      </w:r>
      <w:r>
        <w:rPr>
          <w:noProof/>
        </w:rPr>
      </w:r>
      <w:r>
        <w:rPr>
          <w:noProof/>
        </w:rPr>
        <w:fldChar w:fldCharType="separate"/>
      </w:r>
      <w:r>
        <w:rPr>
          <w:noProof/>
        </w:rPr>
        <w:t>171</w:t>
      </w:r>
      <w:r>
        <w:rPr>
          <w:noProof/>
        </w:rPr>
        <w:fldChar w:fldCharType="end"/>
      </w:r>
    </w:p>
    <w:p w14:paraId="29C9C77D" w14:textId="1C401F3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_Toc193390660 \h </w:instrText>
      </w:r>
      <w:r>
        <w:rPr>
          <w:noProof/>
        </w:rPr>
      </w:r>
      <w:r>
        <w:rPr>
          <w:noProof/>
        </w:rPr>
        <w:fldChar w:fldCharType="separate"/>
      </w:r>
      <w:r>
        <w:rPr>
          <w:noProof/>
        </w:rPr>
        <w:t>172</w:t>
      </w:r>
      <w:r>
        <w:rPr>
          <w:noProof/>
        </w:rPr>
        <w:fldChar w:fldCharType="end"/>
      </w:r>
    </w:p>
    <w:p w14:paraId="3CF6D9E1" w14:textId="101E2CE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_Toc193390661 \h </w:instrText>
      </w:r>
      <w:r>
        <w:rPr>
          <w:noProof/>
        </w:rPr>
      </w:r>
      <w:r>
        <w:rPr>
          <w:noProof/>
        </w:rPr>
        <w:fldChar w:fldCharType="separate"/>
      </w:r>
      <w:r>
        <w:rPr>
          <w:noProof/>
        </w:rPr>
        <w:t>172</w:t>
      </w:r>
      <w:r>
        <w:rPr>
          <w:noProof/>
        </w:rPr>
        <w:fldChar w:fldCharType="end"/>
      </w:r>
    </w:p>
    <w:p w14:paraId="651173EA" w14:textId="3353692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_Toc193390662 \h </w:instrText>
      </w:r>
      <w:r>
        <w:rPr>
          <w:noProof/>
        </w:rPr>
      </w:r>
      <w:r>
        <w:rPr>
          <w:noProof/>
        </w:rPr>
        <w:fldChar w:fldCharType="separate"/>
      </w:r>
      <w:r>
        <w:rPr>
          <w:noProof/>
        </w:rPr>
        <w:t>172</w:t>
      </w:r>
      <w:r>
        <w:rPr>
          <w:noProof/>
        </w:rPr>
        <w:fldChar w:fldCharType="end"/>
      </w:r>
    </w:p>
    <w:p w14:paraId="6998B66A" w14:textId="46F52C27"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Priority sharing</w:t>
      </w:r>
      <w:r>
        <w:rPr>
          <w:noProof/>
        </w:rPr>
        <w:tab/>
      </w:r>
      <w:r>
        <w:rPr>
          <w:noProof/>
        </w:rPr>
        <w:fldChar w:fldCharType="begin" w:fldLock="1"/>
      </w:r>
      <w:r>
        <w:rPr>
          <w:noProof/>
        </w:rPr>
        <w:instrText xml:space="preserve"> PAGEREF _Toc193390663 \h </w:instrText>
      </w:r>
      <w:r>
        <w:rPr>
          <w:noProof/>
        </w:rPr>
      </w:r>
      <w:r>
        <w:rPr>
          <w:noProof/>
        </w:rPr>
        <w:fldChar w:fldCharType="separate"/>
      </w:r>
      <w:r>
        <w:rPr>
          <w:noProof/>
        </w:rPr>
        <w:t>172</w:t>
      </w:r>
      <w:r>
        <w:rPr>
          <w:noProof/>
        </w:rPr>
        <w:fldChar w:fldCharType="end"/>
      </w:r>
    </w:p>
    <w:p w14:paraId="229AFB9E" w14:textId="55E328C2"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Procedures at the MCPTT gateway</w:t>
      </w:r>
      <w:r>
        <w:rPr>
          <w:noProof/>
        </w:rPr>
        <w:tab/>
      </w:r>
      <w:r>
        <w:rPr>
          <w:noProof/>
        </w:rPr>
        <w:fldChar w:fldCharType="begin" w:fldLock="1"/>
      </w:r>
      <w:r>
        <w:rPr>
          <w:noProof/>
        </w:rPr>
        <w:instrText xml:space="preserve"> PAGEREF _Toc193390664 \h </w:instrText>
      </w:r>
      <w:r>
        <w:rPr>
          <w:noProof/>
        </w:rPr>
      </w:r>
      <w:r>
        <w:rPr>
          <w:noProof/>
        </w:rPr>
        <w:fldChar w:fldCharType="separate"/>
      </w:r>
      <w:r>
        <w:rPr>
          <w:noProof/>
        </w:rPr>
        <w:t>172</w:t>
      </w:r>
      <w:r>
        <w:rPr>
          <w:noProof/>
        </w:rPr>
        <w:fldChar w:fldCharType="end"/>
      </w:r>
    </w:p>
    <w:p w14:paraId="2EB3A096" w14:textId="5A371BF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6.8.1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General</w:t>
      </w:r>
      <w:r>
        <w:rPr>
          <w:noProof/>
        </w:rPr>
        <w:tab/>
      </w:r>
      <w:r>
        <w:rPr>
          <w:noProof/>
        </w:rPr>
        <w:fldChar w:fldCharType="begin" w:fldLock="1"/>
      </w:r>
      <w:r>
        <w:rPr>
          <w:noProof/>
        </w:rPr>
        <w:instrText xml:space="preserve"> PAGEREF _Toc193390665 \h </w:instrText>
      </w:r>
      <w:r>
        <w:rPr>
          <w:noProof/>
        </w:rPr>
      </w:r>
      <w:r>
        <w:rPr>
          <w:noProof/>
        </w:rPr>
        <w:fldChar w:fldCharType="separate"/>
      </w:r>
      <w:r>
        <w:rPr>
          <w:noProof/>
        </w:rPr>
        <w:t>172</w:t>
      </w:r>
      <w:r>
        <w:rPr>
          <w:noProof/>
        </w:rPr>
        <w:fldChar w:fldCharType="end"/>
      </w:r>
    </w:p>
    <w:p w14:paraId="3C245935" w14:textId="6A65912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6.8.2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MCPTT gateway server acting as an exit point from an MCPTT system</w:t>
      </w:r>
      <w:r>
        <w:rPr>
          <w:noProof/>
        </w:rPr>
        <w:tab/>
      </w:r>
      <w:r>
        <w:rPr>
          <w:noProof/>
        </w:rPr>
        <w:fldChar w:fldCharType="begin" w:fldLock="1"/>
      </w:r>
      <w:r>
        <w:rPr>
          <w:noProof/>
        </w:rPr>
        <w:instrText xml:space="preserve"> PAGEREF _Toc193390666 \h </w:instrText>
      </w:r>
      <w:r>
        <w:rPr>
          <w:noProof/>
        </w:rPr>
      </w:r>
      <w:r>
        <w:rPr>
          <w:noProof/>
        </w:rPr>
        <w:fldChar w:fldCharType="separate"/>
      </w:r>
      <w:r>
        <w:rPr>
          <w:noProof/>
        </w:rPr>
        <w:t>173</w:t>
      </w:r>
      <w:r>
        <w:rPr>
          <w:noProof/>
        </w:rPr>
        <w:fldChar w:fldCharType="end"/>
      </w:r>
    </w:p>
    <w:p w14:paraId="597F215E" w14:textId="5FBA8423"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6.8.3</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MCPTT gateway server acting as an entry point in an MCPTT system</w:t>
      </w:r>
      <w:r>
        <w:rPr>
          <w:noProof/>
        </w:rPr>
        <w:tab/>
      </w:r>
      <w:r>
        <w:rPr>
          <w:noProof/>
        </w:rPr>
        <w:fldChar w:fldCharType="begin" w:fldLock="1"/>
      </w:r>
      <w:r>
        <w:rPr>
          <w:noProof/>
        </w:rPr>
        <w:instrText xml:space="preserve"> PAGEREF _Toc193390667 \h </w:instrText>
      </w:r>
      <w:r>
        <w:rPr>
          <w:noProof/>
        </w:rPr>
      </w:r>
      <w:r>
        <w:rPr>
          <w:noProof/>
        </w:rPr>
        <w:fldChar w:fldCharType="separate"/>
      </w:r>
      <w:r>
        <w:rPr>
          <w:noProof/>
        </w:rPr>
        <w:t>173</w:t>
      </w:r>
      <w:r>
        <w:rPr>
          <w:noProof/>
        </w:rPr>
        <w:fldChar w:fldCharType="end"/>
      </w:r>
    </w:p>
    <w:p w14:paraId="7D2FE830" w14:textId="1016306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6.8.4</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Local policies enforcement</w:t>
      </w:r>
      <w:r>
        <w:rPr>
          <w:noProof/>
        </w:rPr>
        <w:tab/>
      </w:r>
      <w:r>
        <w:rPr>
          <w:noProof/>
        </w:rPr>
        <w:fldChar w:fldCharType="begin" w:fldLock="1"/>
      </w:r>
      <w:r>
        <w:rPr>
          <w:noProof/>
        </w:rPr>
        <w:instrText xml:space="preserve"> PAGEREF _Toc193390668 \h </w:instrText>
      </w:r>
      <w:r>
        <w:rPr>
          <w:noProof/>
        </w:rPr>
      </w:r>
      <w:r>
        <w:rPr>
          <w:noProof/>
        </w:rPr>
        <w:fldChar w:fldCharType="separate"/>
      </w:r>
      <w:r>
        <w:rPr>
          <w:noProof/>
        </w:rPr>
        <w:t>174</w:t>
      </w:r>
      <w:r>
        <w:rPr>
          <w:noProof/>
        </w:rPr>
        <w:fldChar w:fldCharType="end"/>
      </w:r>
    </w:p>
    <w:p w14:paraId="31EB7FDC" w14:textId="0F87BA62"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_Toc193390669 \h </w:instrText>
      </w:r>
      <w:r>
        <w:rPr>
          <w:noProof/>
        </w:rPr>
      </w:r>
      <w:r>
        <w:rPr>
          <w:noProof/>
        </w:rPr>
        <w:fldChar w:fldCharType="separate"/>
      </w:r>
      <w:r>
        <w:rPr>
          <w:noProof/>
        </w:rPr>
        <w:t>174</w:t>
      </w:r>
      <w:r>
        <w:rPr>
          <w:noProof/>
        </w:rPr>
        <w:fldChar w:fldCharType="end"/>
      </w:r>
    </w:p>
    <w:p w14:paraId="3294EFAB" w14:textId="13CDA2C3"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_Toc193390670 \h </w:instrText>
      </w:r>
      <w:r>
        <w:rPr>
          <w:noProof/>
        </w:rPr>
      </w:r>
      <w:r>
        <w:rPr>
          <w:noProof/>
        </w:rPr>
        <w:fldChar w:fldCharType="separate"/>
      </w:r>
      <w:r>
        <w:rPr>
          <w:noProof/>
        </w:rPr>
        <w:t>174</w:t>
      </w:r>
      <w:r>
        <w:rPr>
          <w:noProof/>
        </w:rPr>
        <w:fldChar w:fldCharType="end"/>
      </w:r>
    </w:p>
    <w:p w14:paraId="16BB374F" w14:textId="1E1FDC49"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_Toc193390671 \h </w:instrText>
      </w:r>
      <w:r>
        <w:rPr>
          <w:noProof/>
        </w:rPr>
      </w:r>
      <w:r>
        <w:rPr>
          <w:noProof/>
        </w:rPr>
        <w:fldChar w:fldCharType="separate"/>
      </w:r>
      <w:r>
        <w:rPr>
          <w:noProof/>
        </w:rPr>
        <w:t>174</w:t>
      </w:r>
      <w:r>
        <w:rPr>
          <w:noProof/>
        </w:rPr>
        <w:fldChar w:fldCharType="end"/>
      </w:r>
    </w:p>
    <w:p w14:paraId="2745906B" w14:textId="262CF40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_Toc193390672 \h </w:instrText>
      </w:r>
      <w:r>
        <w:rPr>
          <w:noProof/>
        </w:rPr>
      </w:r>
      <w:r>
        <w:rPr>
          <w:noProof/>
        </w:rPr>
        <w:fldChar w:fldCharType="separate"/>
      </w:r>
      <w:r>
        <w:rPr>
          <w:noProof/>
        </w:rPr>
        <w:t>174</w:t>
      </w:r>
      <w:r>
        <w:rPr>
          <w:noProof/>
        </w:rPr>
        <w:fldChar w:fldCharType="end"/>
      </w:r>
    </w:p>
    <w:p w14:paraId="32C20D9F" w14:textId="2BFC992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_Toc193390673 \h </w:instrText>
      </w:r>
      <w:r>
        <w:rPr>
          <w:noProof/>
        </w:rPr>
      </w:r>
      <w:r>
        <w:rPr>
          <w:noProof/>
        </w:rPr>
        <w:fldChar w:fldCharType="separate"/>
      </w:r>
      <w:r>
        <w:rPr>
          <w:noProof/>
        </w:rPr>
        <w:t>176</w:t>
      </w:r>
      <w:r>
        <w:rPr>
          <w:noProof/>
        </w:rPr>
        <w:fldChar w:fldCharType="end"/>
      </w:r>
    </w:p>
    <w:p w14:paraId="599161CE" w14:textId="05315BE6"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_Toc193390674 \h </w:instrText>
      </w:r>
      <w:r>
        <w:rPr>
          <w:noProof/>
        </w:rPr>
      </w:r>
      <w:r>
        <w:rPr>
          <w:noProof/>
        </w:rPr>
        <w:fldChar w:fldCharType="separate"/>
      </w:r>
      <w:r>
        <w:rPr>
          <w:noProof/>
        </w:rPr>
        <w:t>176</w:t>
      </w:r>
      <w:r>
        <w:rPr>
          <w:noProof/>
        </w:rPr>
        <w:fldChar w:fldCharType="end"/>
      </w:r>
    </w:p>
    <w:p w14:paraId="3961FBE5" w14:textId="7D1E5FE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_Toc193390675 \h </w:instrText>
      </w:r>
      <w:r>
        <w:rPr>
          <w:noProof/>
        </w:rPr>
      </w:r>
      <w:r>
        <w:rPr>
          <w:noProof/>
        </w:rPr>
        <w:fldChar w:fldCharType="separate"/>
      </w:r>
      <w:r>
        <w:rPr>
          <w:noProof/>
        </w:rPr>
        <w:t>176</w:t>
      </w:r>
      <w:r>
        <w:rPr>
          <w:noProof/>
        </w:rPr>
        <w:fldChar w:fldCharType="end"/>
      </w:r>
    </w:p>
    <w:p w14:paraId="7F0954C8" w14:textId="04F5996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_Toc193390676 \h </w:instrText>
      </w:r>
      <w:r>
        <w:rPr>
          <w:noProof/>
        </w:rPr>
      </w:r>
      <w:r>
        <w:rPr>
          <w:noProof/>
        </w:rPr>
        <w:fldChar w:fldCharType="separate"/>
      </w:r>
      <w:r>
        <w:rPr>
          <w:noProof/>
        </w:rPr>
        <w:t>177</w:t>
      </w:r>
      <w:r>
        <w:rPr>
          <w:noProof/>
        </w:rPr>
        <w:fldChar w:fldCharType="end"/>
      </w:r>
    </w:p>
    <w:p w14:paraId="24067FA2" w14:textId="34115A0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w:t>
      </w:r>
      <w:r w:rsidRPr="00A61B56">
        <w:rPr>
          <w:noProof/>
          <w:lang w:val="en-US"/>
        </w:rPr>
        <w:t>PTT</w:t>
      </w:r>
      <w:r>
        <w:rPr>
          <w:noProof/>
        </w:rPr>
        <w:t xml:space="preserve"> service settings</w:t>
      </w:r>
      <w:r>
        <w:rPr>
          <w:noProof/>
        </w:rPr>
        <w:tab/>
      </w:r>
      <w:r>
        <w:rPr>
          <w:noProof/>
        </w:rPr>
        <w:fldChar w:fldCharType="begin" w:fldLock="1"/>
      </w:r>
      <w:r>
        <w:rPr>
          <w:noProof/>
        </w:rPr>
        <w:instrText xml:space="preserve"> PAGEREF _Toc193390677 \h </w:instrText>
      </w:r>
      <w:r>
        <w:rPr>
          <w:noProof/>
        </w:rPr>
      </w:r>
      <w:r>
        <w:rPr>
          <w:noProof/>
        </w:rPr>
        <w:fldChar w:fldCharType="separate"/>
      </w:r>
      <w:r>
        <w:rPr>
          <w:noProof/>
        </w:rPr>
        <w:t>178</w:t>
      </w:r>
      <w:r>
        <w:rPr>
          <w:noProof/>
        </w:rPr>
        <w:fldChar w:fldCharType="end"/>
      </w:r>
    </w:p>
    <w:p w14:paraId="285B30CF" w14:textId="2A67DE4C"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_Toc193390678 \h </w:instrText>
      </w:r>
      <w:r>
        <w:rPr>
          <w:noProof/>
        </w:rPr>
      </w:r>
      <w:r>
        <w:rPr>
          <w:noProof/>
        </w:rPr>
        <w:fldChar w:fldCharType="separate"/>
      </w:r>
      <w:r>
        <w:rPr>
          <w:noProof/>
        </w:rPr>
        <w:t>179</w:t>
      </w:r>
      <w:r>
        <w:rPr>
          <w:noProof/>
        </w:rPr>
        <w:fldChar w:fldCharType="end"/>
      </w:r>
    </w:p>
    <w:p w14:paraId="4D6C4F90" w14:textId="57EDD85F"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_Toc193390679 \h </w:instrText>
      </w:r>
      <w:r>
        <w:rPr>
          <w:noProof/>
        </w:rPr>
      </w:r>
      <w:r>
        <w:rPr>
          <w:noProof/>
        </w:rPr>
        <w:fldChar w:fldCharType="separate"/>
      </w:r>
      <w:r>
        <w:rPr>
          <w:noProof/>
        </w:rPr>
        <w:t>180</w:t>
      </w:r>
      <w:r>
        <w:rPr>
          <w:noProof/>
        </w:rPr>
        <w:fldChar w:fldCharType="end"/>
      </w:r>
    </w:p>
    <w:p w14:paraId="4F352366" w14:textId="04FBD29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_Toc193390680 \h </w:instrText>
      </w:r>
      <w:r>
        <w:rPr>
          <w:noProof/>
        </w:rPr>
      </w:r>
      <w:r>
        <w:rPr>
          <w:noProof/>
        </w:rPr>
        <w:fldChar w:fldCharType="separate"/>
      </w:r>
      <w:r>
        <w:rPr>
          <w:noProof/>
        </w:rPr>
        <w:t>180</w:t>
      </w:r>
      <w:r>
        <w:rPr>
          <w:noProof/>
        </w:rPr>
        <w:fldChar w:fldCharType="end"/>
      </w:r>
    </w:p>
    <w:p w14:paraId="449BE2F6" w14:textId="7BCBCCD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_Toc193390681 \h </w:instrText>
      </w:r>
      <w:r>
        <w:rPr>
          <w:noProof/>
        </w:rPr>
      </w:r>
      <w:r>
        <w:rPr>
          <w:noProof/>
        </w:rPr>
        <w:fldChar w:fldCharType="separate"/>
      </w:r>
      <w:r>
        <w:rPr>
          <w:noProof/>
        </w:rPr>
        <w:t>180</w:t>
      </w:r>
      <w:r>
        <w:rPr>
          <w:noProof/>
        </w:rPr>
        <w:fldChar w:fldCharType="end"/>
      </w:r>
    </w:p>
    <w:p w14:paraId="2B5EC837" w14:textId="5E4E43C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_Toc193390682 \h </w:instrText>
      </w:r>
      <w:r>
        <w:rPr>
          <w:noProof/>
        </w:rPr>
      </w:r>
      <w:r>
        <w:rPr>
          <w:noProof/>
        </w:rPr>
        <w:fldChar w:fldCharType="separate"/>
      </w:r>
      <w:r>
        <w:rPr>
          <w:noProof/>
        </w:rPr>
        <w:t>182</w:t>
      </w:r>
      <w:r>
        <w:rPr>
          <w:noProof/>
        </w:rPr>
        <w:fldChar w:fldCharType="end"/>
      </w:r>
    </w:p>
    <w:p w14:paraId="6E33BF71" w14:textId="4DD81925"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_Toc193390683 \h </w:instrText>
      </w:r>
      <w:r>
        <w:rPr>
          <w:noProof/>
        </w:rPr>
      </w:r>
      <w:r>
        <w:rPr>
          <w:noProof/>
        </w:rPr>
        <w:fldChar w:fldCharType="separate"/>
      </w:r>
      <w:r>
        <w:rPr>
          <w:noProof/>
        </w:rPr>
        <w:t>183</w:t>
      </w:r>
      <w:r>
        <w:rPr>
          <w:noProof/>
        </w:rPr>
        <w:fldChar w:fldCharType="end"/>
      </w:r>
    </w:p>
    <w:p w14:paraId="52444D9B" w14:textId="5B3FF07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A61B56">
        <w:rPr>
          <w:noProof/>
          <w:lang w:val="en-US"/>
        </w:rPr>
        <w:t>I</w:t>
      </w:r>
      <w:r>
        <w:rPr>
          <w:noProof/>
        </w:rPr>
        <w:t xml:space="preserve">SH request for </w:t>
      </w:r>
      <w:r w:rsidRPr="00A61B56">
        <w:rPr>
          <w:noProof/>
          <w:lang w:val="en-US"/>
        </w:rPr>
        <w:t>MCPTT service</w:t>
      </w:r>
      <w:r>
        <w:rPr>
          <w:noProof/>
        </w:rPr>
        <w:t xml:space="preserve"> settings only</w:t>
      </w:r>
      <w:r>
        <w:rPr>
          <w:noProof/>
        </w:rPr>
        <w:tab/>
      </w:r>
      <w:r>
        <w:rPr>
          <w:noProof/>
        </w:rPr>
        <w:fldChar w:fldCharType="begin" w:fldLock="1"/>
      </w:r>
      <w:r>
        <w:rPr>
          <w:noProof/>
        </w:rPr>
        <w:instrText xml:space="preserve"> PAGEREF _Toc193390684 \h </w:instrText>
      </w:r>
      <w:r>
        <w:rPr>
          <w:noProof/>
        </w:rPr>
      </w:r>
      <w:r>
        <w:rPr>
          <w:noProof/>
        </w:rPr>
        <w:fldChar w:fldCharType="separate"/>
      </w:r>
      <w:r>
        <w:rPr>
          <w:noProof/>
        </w:rPr>
        <w:t>185</w:t>
      </w:r>
      <w:r>
        <w:rPr>
          <w:noProof/>
        </w:rPr>
        <w:fldChar w:fldCharType="end"/>
      </w:r>
    </w:p>
    <w:p w14:paraId="21622161" w14:textId="533ADD9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_Toc193390685 \h </w:instrText>
      </w:r>
      <w:r>
        <w:rPr>
          <w:noProof/>
        </w:rPr>
      </w:r>
      <w:r>
        <w:rPr>
          <w:noProof/>
        </w:rPr>
        <w:fldChar w:fldCharType="separate"/>
      </w:r>
      <w:r>
        <w:rPr>
          <w:noProof/>
        </w:rPr>
        <w:t>186</w:t>
      </w:r>
      <w:r>
        <w:rPr>
          <w:noProof/>
        </w:rPr>
        <w:fldChar w:fldCharType="end"/>
      </w:r>
    </w:p>
    <w:p w14:paraId="4CA7598F" w14:textId="1165AA9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A61B56">
        <w:rPr>
          <w:noProof/>
          <w:lang w:val="en-US"/>
        </w:rPr>
        <w:t>6</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_Toc193390686 \h </w:instrText>
      </w:r>
      <w:r>
        <w:rPr>
          <w:noProof/>
        </w:rPr>
      </w:r>
      <w:r>
        <w:rPr>
          <w:noProof/>
        </w:rPr>
        <w:fldChar w:fldCharType="separate"/>
      </w:r>
      <w:r>
        <w:rPr>
          <w:noProof/>
        </w:rPr>
        <w:t>186</w:t>
      </w:r>
      <w:r>
        <w:rPr>
          <w:noProof/>
        </w:rPr>
        <w:fldChar w:fldCharType="end"/>
      </w:r>
    </w:p>
    <w:p w14:paraId="4B239C30" w14:textId="5A35D9B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A61B56">
        <w:rPr>
          <w:noProof/>
          <w:lang w:val="en-US"/>
        </w:rPr>
        <w:t>MCPTT service</w:t>
      </w:r>
      <w:r>
        <w:rPr>
          <w:noProof/>
        </w:rPr>
        <w:t xml:space="preserve"> settings</w:t>
      </w:r>
      <w:r>
        <w:rPr>
          <w:noProof/>
        </w:rPr>
        <w:tab/>
      </w:r>
      <w:r>
        <w:rPr>
          <w:noProof/>
        </w:rPr>
        <w:fldChar w:fldCharType="begin" w:fldLock="1"/>
      </w:r>
      <w:r>
        <w:rPr>
          <w:noProof/>
        </w:rPr>
        <w:instrText xml:space="preserve"> PAGEREF _Toc193390687 \h </w:instrText>
      </w:r>
      <w:r>
        <w:rPr>
          <w:noProof/>
        </w:rPr>
      </w:r>
      <w:r>
        <w:rPr>
          <w:noProof/>
        </w:rPr>
        <w:fldChar w:fldCharType="separate"/>
      </w:r>
      <w:r>
        <w:rPr>
          <w:noProof/>
        </w:rPr>
        <w:t>186</w:t>
      </w:r>
      <w:r>
        <w:rPr>
          <w:noProof/>
        </w:rPr>
        <w:fldChar w:fldCharType="end"/>
      </w:r>
    </w:p>
    <w:p w14:paraId="302BC417" w14:textId="191E4C2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A61B56">
        <w:rPr>
          <w:noProof/>
          <w:lang w:val="en-US"/>
        </w:rPr>
        <w:t>MCPTT service</w:t>
      </w:r>
      <w:r>
        <w:rPr>
          <w:noProof/>
        </w:rPr>
        <w:t xml:space="preserve"> settings</w:t>
      </w:r>
      <w:r>
        <w:rPr>
          <w:noProof/>
        </w:rPr>
        <w:tab/>
      </w:r>
      <w:r>
        <w:rPr>
          <w:noProof/>
        </w:rPr>
        <w:fldChar w:fldCharType="begin" w:fldLock="1"/>
      </w:r>
      <w:r>
        <w:rPr>
          <w:noProof/>
        </w:rPr>
        <w:instrText xml:space="preserve"> PAGEREF _Toc193390688 \h </w:instrText>
      </w:r>
      <w:r>
        <w:rPr>
          <w:noProof/>
        </w:rPr>
      </w:r>
      <w:r>
        <w:rPr>
          <w:noProof/>
        </w:rPr>
        <w:fldChar w:fldCharType="separate"/>
      </w:r>
      <w:r>
        <w:rPr>
          <w:noProof/>
        </w:rPr>
        <w:t>187</w:t>
      </w:r>
      <w:r>
        <w:rPr>
          <w:noProof/>
        </w:rPr>
        <w:fldChar w:fldCharType="end"/>
      </w:r>
    </w:p>
    <w:p w14:paraId="1A0E7A5A" w14:textId="4BA54BA6"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_Toc193390689 \h </w:instrText>
      </w:r>
      <w:r>
        <w:rPr>
          <w:noProof/>
        </w:rPr>
      </w:r>
      <w:r>
        <w:rPr>
          <w:noProof/>
        </w:rPr>
        <w:fldChar w:fldCharType="separate"/>
      </w:r>
      <w:r>
        <w:rPr>
          <w:noProof/>
        </w:rPr>
        <w:t>187</w:t>
      </w:r>
      <w:r>
        <w:rPr>
          <w:noProof/>
        </w:rPr>
        <w:fldChar w:fldCharType="end"/>
      </w:r>
    </w:p>
    <w:p w14:paraId="387899ED" w14:textId="521BB86D"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noProof/>
          <w:lang w:val="en-US"/>
        </w:rPr>
        <w:t>7.4</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Coding</w:t>
      </w:r>
      <w:r>
        <w:rPr>
          <w:noProof/>
        </w:rPr>
        <w:tab/>
      </w:r>
      <w:r>
        <w:rPr>
          <w:noProof/>
        </w:rPr>
        <w:fldChar w:fldCharType="begin" w:fldLock="1"/>
      </w:r>
      <w:r>
        <w:rPr>
          <w:noProof/>
        </w:rPr>
        <w:instrText xml:space="preserve"> PAGEREF _Toc193390690 \h </w:instrText>
      </w:r>
      <w:r>
        <w:rPr>
          <w:noProof/>
        </w:rPr>
      </w:r>
      <w:r>
        <w:rPr>
          <w:noProof/>
        </w:rPr>
        <w:fldChar w:fldCharType="separate"/>
      </w:r>
      <w:r>
        <w:rPr>
          <w:noProof/>
        </w:rPr>
        <w:t>187</w:t>
      </w:r>
      <w:r>
        <w:rPr>
          <w:noProof/>
        </w:rPr>
        <w:fldChar w:fldCharType="end"/>
      </w:r>
    </w:p>
    <w:p w14:paraId="05B5DAAA" w14:textId="40458F2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_Toc193390691 \h </w:instrText>
      </w:r>
      <w:r>
        <w:rPr>
          <w:noProof/>
        </w:rPr>
      </w:r>
      <w:r>
        <w:rPr>
          <w:noProof/>
        </w:rPr>
        <w:fldChar w:fldCharType="separate"/>
      </w:r>
      <w:r>
        <w:rPr>
          <w:noProof/>
        </w:rPr>
        <w:t>187</w:t>
      </w:r>
      <w:r>
        <w:rPr>
          <w:noProof/>
        </w:rPr>
        <w:fldChar w:fldCharType="end"/>
      </w:r>
    </w:p>
    <w:p w14:paraId="2C925CC3" w14:textId="6B19904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_Toc193390692 \h </w:instrText>
      </w:r>
      <w:r>
        <w:rPr>
          <w:noProof/>
        </w:rPr>
      </w:r>
      <w:r>
        <w:rPr>
          <w:noProof/>
        </w:rPr>
        <w:fldChar w:fldCharType="separate"/>
      </w:r>
      <w:r>
        <w:rPr>
          <w:noProof/>
        </w:rPr>
        <w:t>187</w:t>
      </w:r>
      <w:r>
        <w:rPr>
          <w:noProof/>
        </w:rPr>
        <w:fldChar w:fldCharType="end"/>
      </w:r>
    </w:p>
    <w:p w14:paraId="05FD76BE" w14:textId="28F6BB5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noProof/>
          <w:lang w:val="en-US"/>
        </w:rPr>
        <w:t>7.4.1.2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A61B56">
        <w:rPr>
          <w:rFonts w:eastAsia="SimSun"/>
          <w:noProof/>
        </w:rPr>
        <w:t>application/poc-settings+xml MIME type</w:t>
      </w:r>
      <w:r>
        <w:rPr>
          <w:noProof/>
        </w:rPr>
        <w:tab/>
      </w:r>
      <w:r>
        <w:rPr>
          <w:noProof/>
        </w:rPr>
        <w:fldChar w:fldCharType="begin" w:fldLock="1"/>
      </w:r>
      <w:r>
        <w:rPr>
          <w:noProof/>
        </w:rPr>
        <w:instrText xml:space="preserve"> PAGEREF _Toc193390693 \h </w:instrText>
      </w:r>
      <w:r>
        <w:rPr>
          <w:noProof/>
        </w:rPr>
      </w:r>
      <w:r>
        <w:rPr>
          <w:noProof/>
        </w:rPr>
        <w:fldChar w:fldCharType="separate"/>
      </w:r>
      <w:r>
        <w:rPr>
          <w:noProof/>
        </w:rPr>
        <w:t>188</w:t>
      </w:r>
      <w:r>
        <w:rPr>
          <w:noProof/>
        </w:rPr>
        <w:fldChar w:fldCharType="end"/>
      </w:r>
    </w:p>
    <w:p w14:paraId="67C0F897" w14:textId="72EDFAD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rPr>
        <w:t>7.4.1</w:t>
      </w:r>
      <w:r>
        <w:rPr>
          <w:noProof/>
        </w:rPr>
        <w:t>.</w:t>
      </w:r>
      <w:r w:rsidRPr="00A61B56">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_Toc193390694 \h </w:instrText>
      </w:r>
      <w:r>
        <w:rPr>
          <w:noProof/>
        </w:rPr>
      </w:r>
      <w:r>
        <w:rPr>
          <w:noProof/>
        </w:rPr>
        <w:fldChar w:fldCharType="separate"/>
      </w:r>
      <w:r>
        <w:rPr>
          <w:noProof/>
        </w:rPr>
        <w:t>188</w:t>
      </w:r>
      <w:r>
        <w:rPr>
          <w:noProof/>
        </w:rPr>
        <w:fldChar w:fldCharType="end"/>
      </w:r>
    </w:p>
    <w:p w14:paraId="710DA114" w14:textId="392C545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rPr>
        <w:t>7.4.1.2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_Toc193390695 \h </w:instrText>
      </w:r>
      <w:r>
        <w:rPr>
          <w:noProof/>
        </w:rPr>
      </w:r>
      <w:r>
        <w:rPr>
          <w:noProof/>
        </w:rPr>
        <w:fldChar w:fldCharType="separate"/>
      </w:r>
      <w:r>
        <w:rPr>
          <w:noProof/>
        </w:rPr>
        <w:t>188</w:t>
      </w:r>
      <w:r>
        <w:rPr>
          <w:noProof/>
        </w:rPr>
        <w:fldChar w:fldCharType="end"/>
      </w:r>
    </w:p>
    <w:p w14:paraId="32E96F82" w14:textId="535B40E7"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7A</w:t>
      </w:r>
      <w:r>
        <w:rPr>
          <w:rFonts w:asciiTheme="minorHAnsi" w:eastAsiaTheme="minorEastAsia"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fldLock="1"/>
      </w:r>
      <w:r>
        <w:rPr>
          <w:noProof/>
        </w:rPr>
        <w:instrText xml:space="preserve"> PAGEREF _Toc193390696 \h </w:instrText>
      </w:r>
      <w:r>
        <w:rPr>
          <w:noProof/>
        </w:rPr>
      </w:r>
      <w:r>
        <w:rPr>
          <w:noProof/>
        </w:rPr>
        <w:fldChar w:fldCharType="separate"/>
      </w:r>
      <w:r>
        <w:rPr>
          <w:noProof/>
        </w:rPr>
        <w:t>189</w:t>
      </w:r>
      <w:r>
        <w:rPr>
          <w:noProof/>
        </w:rPr>
        <w:fldChar w:fldCharType="end"/>
      </w:r>
    </w:p>
    <w:p w14:paraId="40678FCA" w14:textId="6290E0E1"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_Toc193390697 \h </w:instrText>
      </w:r>
      <w:r>
        <w:rPr>
          <w:noProof/>
        </w:rPr>
      </w:r>
      <w:r>
        <w:rPr>
          <w:noProof/>
        </w:rPr>
        <w:fldChar w:fldCharType="separate"/>
      </w:r>
      <w:r>
        <w:rPr>
          <w:noProof/>
        </w:rPr>
        <w:t>189</w:t>
      </w:r>
      <w:r>
        <w:rPr>
          <w:noProof/>
        </w:rPr>
        <w:fldChar w:fldCharType="end"/>
      </w:r>
    </w:p>
    <w:p w14:paraId="60040FBF" w14:textId="5BB3F5FB"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7A.2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_Toc193390698 \h </w:instrText>
      </w:r>
      <w:r>
        <w:rPr>
          <w:noProof/>
        </w:rPr>
      </w:r>
      <w:r>
        <w:rPr>
          <w:noProof/>
        </w:rPr>
        <w:fldChar w:fldCharType="separate"/>
      </w:r>
      <w:r>
        <w:rPr>
          <w:noProof/>
        </w:rPr>
        <w:t>189</w:t>
      </w:r>
      <w:r>
        <w:rPr>
          <w:noProof/>
        </w:rPr>
        <w:fldChar w:fldCharType="end"/>
      </w:r>
    </w:p>
    <w:p w14:paraId="16DD0AA6" w14:textId="4791E986"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7A.2.1</w:t>
      </w:r>
      <w:r>
        <w:rPr>
          <w:rFonts w:asciiTheme="minorHAnsi" w:eastAsiaTheme="minorEastAsia"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_Toc193390699 \h </w:instrText>
      </w:r>
      <w:r>
        <w:rPr>
          <w:noProof/>
        </w:rPr>
      </w:r>
      <w:r>
        <w:rPr>
          <w:noProof/>
        </w:rPr>
        <w:fldChar w:fldCharType="separate"/>
      </w:r>
      <w:r>
        <w:rPr>
          <w:noProof/>
        </w:rPr>
        <w:t>189</w:t>
      </w:r>
      <w:r>
        <w:rPr>
          <w:noProof/>
        </w:rPr>
        <w:fldChar w:fldCharType="end"/>
      </w:r>
    </w:p>
    <w:p w14:paraId="38EE4A3D" w14:textId="742ECDD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7A.2.2</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_Toc193390700 \h </w:instrText>
      </w:r>
      <w:r>
        <w:rPr>
          <w:noProof/>
        </w:rPr>
      </w:r>
      <w:r>
        <w:rPr>
          <w:noProof/>
        </w:rPr>
        <w:fldChar w:fldCharType="separate"/>
      </w:r>
      <w:r>
        <w:rPr>
          <w:noProof/>
        </w:rPr>
        <w:t>190</w:t>
      </w:r>
      <w:r>
        <w:rPr>
          <w:noProof/>
        </w:rPr>
        <w:fldChar w:fldCharType="end"/>
      </w:r>
    </w:p>
    <w:p w14:paraId="28A2C806" w14:textId="79DF10B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7A.2.3</w:t>
      </w:r>
      <w:r>
        <w:rPr>
          <w:rFonts w:asciiTheme="minorHAnsi" w:eastAsiaTheme="minorEastAsia"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_Toc193390701 \h </w:instrText>
      </w:r>
      <w:r>
        <w:rPr>
          <w:noProof/>
        </w:rPr>
      </w:r>
      <w:r>
        <w:rPr>
          <w:noProof/>
        </w:rPr>
        <w:fldChar w:fldCharType="separate"/>
      </w:r>
      <w:r>
        <w:rPr>
          <w:noProof/>
        </w:rPr>
        <w:t>190</w:t>
      </w:r>
      <w:r>
        <w:rPr>
          <w:noProof/>
        </w:rPr>
        <w:fldChar w:fldCharType="end"/>
      </w:r>
    </w:p>
    <w:p w14:paraId="07E05B0F" w14:textId="1E2BB4CE"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7A.3</w:t>
      </w:r>
      <w:r>
        <w:rPr>
          <w:rFonts w:asciiTheme="minorHAnsi" w:eastAsiaTheme="minorEastAsia" w:hAnsiTheme="minorHAnsi" w:cstheme="minorBidi"/>
          <w:noProof/>
          <w:kern w:val="2"/>
          <w:sz w:val="24"/>
          <w:szCs w:val="24"/>
          <w:lang w:eastAsia="en-GB"/>
          <w14:ligatures w14:val="standardContextual"/>
        </w:rPr>
        <w:tab/>
      </w:r>
      <w:r>
        <w:rPr>
          <w:noProof/>
        </w:rPr>
        <w:t>Partner MCPTT server procedures</w:t>
      </w:r>
      <w:r>
        <w:rPr>
          <w:noProof/>
        </w:rPr>
        <w:tab/>
      </w:r>
      <w:r>
        <w:rPr>
          <w:noProof/>
        </w:rPr>
        <w:fldChar w:fldCharType="begin" w:fldLock="1"/>
      </w:r>
      <w:r>
        <w:rPr>
          <w:noProof/>
        </w:rPr>
        <w:instrText xml:space="preserve"> PAGEREF _Toc193390702 \h </w:instrText>
      </w:r>
      <w:r>
        <w:rPr>
          <w:noProof/>
        </w:rPr>
      </w:r>
      <w:r>
        <w:rPr>
          <w:noProof/>
        </w:rPr>
        <w:fldChar w:fldCharType="separate"/>
      </w:r>
      <w:r>
        <w:rPr>
          <w:noProof/>
        </w:rPr>
        <w:t>191</w:t>
      </w:r>
      <w:r>
        <w:rPr>
          <w:noProof/>
        </w:rPr>
        <w:fldChar w:fldCharType="end"/>
      </w:r>
    </w:p>
    <w:p w14:paraId="45120FDD" w14:textId="6B5FAA4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_Toc193390703 \h </w:instrText>
      </w:r>
      <w:r>
        <w:rPr>
          <w:noProof/>
        </w:rPr>
      </w:r>
      <w:r>
        <w:rPr>
          <w:noProof/>
        </w:rPr>
        <w:fldChar w:fldCharType="separate"/>
      </w:r>
      <w:r>
        <w:rPr>
          <w:noProof/>
        </w:rPr>
        <w:t>191</w:t>
      </w:r>
      <w:r>
        <w:rPr>
          <w:noProof/>
        </w:rPr>
        <w:fldChar w:fldCharType="end"/>
      </w:r>
    </w:p>
    <w:p w14:paraId="60F75AB7" w14:textId="1CD3131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7A.3.2</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_Toc193390704 \h </w:instrText>
      </w:r>
      <w:r>
        <w:rPr>
          <w:noProof/>
        </w:rPr>
      </w:r>
      <w:r>
        <w:rPr>
          <w:noProof/>
        </w:rPr>
        <w:fldChar w:fldCharType="separate"/>
      </w:r>
      <w:r>
        <w:rPr>
          <w:noProof/>
        </w:rPr>
        <w:t>191</w:t>
      </w:r>
      <w:r>
        <w:rPr>
          <w:noProof/>
        </w:rPr>
        <w:fldChar w:fldCharType="end"/>
      </w:r>
    </w:p>
    <w:p w14:paraId="0C5FF89F" w14:textId="45258A3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7A.3.3</w:t>
      </w:r>
      <w:r>
        <w:rPr>
          <w:rFonts w:asciiTheme="minorHAnsi" w:eastAsiaTheme="minorEastAsia"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_Toc193390705 \h </w:instrText>
      </w:r>
      <w:r>
        <w:rPr>
          <w:noProof/>
        </w:rPr>
      </w:r>
      <w:r>
        <w:rPr>
          <w:noProof/>
        </w:rPr>
        <w:fldChar w:fldCharType="separate"/>
      </w:r>
      <w:r>
        <w:rPr>
          <w:noProof/>
        </w:rPr>
        <w:t>192</w:t>
      </w:r>
      <w:r>
        <w:rPr>
          <w:noProof/>
        </w:rPr>
        <w:fldChar w:fldCharType="end"/>
      </w:r>
    </w:p>
    <w:p w14:paraId="58D1B2F1" w14:textId="428E9C8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7A.3.4</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_Toc193390706 \h </w:instrText>
      </w:r>
      <w:r>
        <w:rPr>
          <w:noProof/>
        </w:rPr>
      </w:r>
      <w:r>
        <w:rPr>
          <w:noProof/>
        </w:rPr>
        <w:fldChar w:fldCharType="separate"/>
      </w:r>
      <w:r>
        <w:rPr>
          <w:noProof/>
        </w:rPr>
        <w:t>192</w:t>
      </w:r>
      <w:r>
        <w:rPr>
          <w:noProof/>
        </w:rPr>
        <w:fldChar w:fldCharType="end"/>
      </w:r>
    </w:p>
    <w:p w14:paraId="7FCAB6D1" w14:textId="666D524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7A.3.5</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_Toc193390707 \h </w:instrText>
      </w:r>
      <w:r>
        <w:rPr>
          <w:noProof/>
        </w:rPr>
      </w:r>
      <w:r>
        <w:rPr>
          <w:noProof/>
        </w:rPr>
        <w:fldChar w:fldCharType="separate"/>
      </w:r>
      <w:r>
        <w:rPr>
          <w:noProof/>
        </w:rPr>
        <w:t>193</w:t>
      </w:r>
      <w:r>
        <w:rPr>
          <w:noProof/>
        </w:rPr>
        <w:fldChar w:fldCharType="end"/>
      </w:r>
    </w:p>
    <w:p w14:paraId="1ED46604" w14:textId="1E8E6166"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Sending SIP MESSAGE for MCPTT service authorization notification</w:t>
      </w:r>
      <w:r>
        <w:rPr>
          <w:noProof/>
        </w:rPr>
        <w:tab/>
      </w:r>
      <w:r>
        <w:rPr>
          <w:noProof/>
        </w:rPr>
        <w:fldChar w:fldCharType="begin" w:fldLock="1"/>
      </w:r>
      <w:r>
        <w:rPr>
          <w:noProof/>
        </w:rPr>
        <w:instrText xml:space="preserve"> PAGEREF _Toc193390708 \h </w:instrText>
      </w:r>
      <w:r>
        <w:rPr>
          <w:noProof/>
        </w:rPr>
      </w:r>
      <w:r>
        <w:rPr>
          <w:noProof/>
        </w:rPr>
        <w:fldChar w:fldCharType="separate"/>
      </w:r>
      <w:r>
        <w:rPr>
          <w:noProof/>
        </w:rPr>
        <w:t>193</w:t>
      </w:r>
      <w:r>
        <w:rPr>
          <w:noProof/>
        </w:rPr>
        <w:fldChar w:fldCharType="end"/>
      </w:r>
    </w:p>
    <w:p w14:paraId="555A651E" w14:textId="682C791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7A.3.7</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_Toc193390709 \h </w:instrText>
      </w:r>
      <w:r>
        <w:rPr>
          <w:noProof/>
        </w:rPr>
      </w:r>
      <w:r>
        <w:rPr>
          <w:noProof/>
        </w:rPr>
        <w:fldChar w:fldCharType="separate"/>
      </w:r>
      <w:r>
        <w:rPr>
          <w:noProof/>
        </w:rPr>
        <w:t>194</w:t>
      </w:r>
      <w:r>
        <w:rPr>
          <w:noProof/>
        </w:rPr>
        <w:fldChar w:fldCharType="end"/>
      </w:r>
    </w:p>
    <w:p w14:paraId="07E61C8C" w14:textId="1E470C4A"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7A.4</w:t>
      </w:r>
      <w:r>
        <w:rPr>
          <w:rFonts w:asciiTheme="minorHAnsi" w:eastAsiaTheme="minorEastAsia" w:hAnsiTheme="minorHAnsi" w:cstheme="minorBidi"/>
          <w:noProof/>
          <w:kern w:val="2"/>
          <w:sz w:val="24"/>
          <w:szCs w:val="24"/>
          <w:lang w:eastAsia="en-GB"/>
          <w14:ligatures w14:val="standardContextual"/>
        </w:rPr>
        <w:tab/>
      </w:r>
      <w:r>
        <w:rPr>
          <w:noProof/>
        </w:rPr>
        <w:t>Partner MCPTT gateway server procedures</w:t>
      </w:r>
      <w:r>
        <w:rPr>
          <w:noProof/>
        </w:rPr>
        <w:tab/>
      </w:r>
      <w:r>
        <w:rPr>
          <w:noProof/>
        </w:rPr>
        <w:fldChar w:fldCharType="begin" w:fldLock="1"/>
      </w:r>
      <w:r>
        <w:rPr>
          <w:noProof/>
        </w:rPr>
        <w:instrText xml:space="preserve"> PAGEREF _Toc193390710 \h </w:instrText>
      </w:r>
      <w:r>
        <w:rPr>
          <w:noProof/>
        </w:rPr>
      </w:r>
      <w:r>
        <w:rPr>
          <w:noProof/>
        </w:rPr>
        <w:fldChar w:fldCharType="separate"/>
      </w:r>
      <w:r>
        <w:rPr>
          <w:noProof/>
        </w:rPr>
        <w:t>194</w:t>
      </w:r>
      <w:r>
        <w:rPr>
          <w:noProof/>
        </w:rPr>
        <w:fldChar w:fldCharType="end"/>
      </w:r>
    </w:p>
    <w:p w14:paraId="21E1E8E0" w14:textId="59A91BC3"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7A.4.1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MCPTT server</w:t>
      </w:r>
      <w:r>
        <w:rPr>
          <w:noProof/>
        </w:rPr>
        <w:tab/>
      </w:r>
      <w:r>
        <w:rPr>
          <w:noProof/>
        </w:rPr>
        <w:fldChar w:fldCharType="begin" w:fldLock="1"/>
      </w:r>
      <w:r>
        <w:rPr>
          <w:noProof/>
        </w:rPr>
        <w:instrText xml:space="preserve"> PAGEREF _Toc193390711 \h </w:instrText>
      </w:r>
      <w:r>
        <w:rPr>
          <w:noProof/>
        </w:rPr>
      </w:r>
      <w:r>
        <w:rPr>
          <w:noProof/>
        </w:rPr>
        <w:fldChar w:fldCharType="separate"/>
      </w:r>
      <w:r>
        <w:rPr>
          <w:noProof/>
        </w:rPr>
        <w:t>194</w:t>
      </w:r>
      <w:r>
        <w:rPr>
          <w:noProof/>
        </w:rPr>
        <w:fldChar w:fldCharType="end"/>
      </w:r>
    </w:p>
    <w:p w14:paraId="72AF8DD2" w14:textId="09D076B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7A.4.2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MCPTT gateway server</w:t>
      </w:r>
      <w:r>
        <w:rPr>
          <w:noProof/>
        </w:rPr>
        <w:tab/>
      </w:r>
      <w:r>
        <w:rPr>
          <w:noProof/>
        </w:rPr>
        <w:fldChar w:fldCharType="begin" w:fldLock="1"/>
      </w:r>
      <w:r>
        <w:rPr>
          <w:noProof/>
        </w:rPr>
        <w:instrText xml:space="preserve"> PAGEREF _Toc193390712 \h </w:instrText>
      </w:r>
      <w:r>
        <w:rPr>
          <w:noProof/>
        </w:rPr>
      </w:r>
      <w:r>
        <w:rPr>
          <w:noProof/>
        </w:rPr>
        <w:fldChar w:fldCharType="separate"/>
      </w:r>
      <w:r>
        <w:rPr>
          <w:noProof/>
        </w:rPr>
        <w:t>194</w:t>
      </w:r>
      <w:r>
        <w:rPr>
          <w:noProof/>
        </w:rPr>
        <w:fldChar w:fldCharType="end"/>
      </w:r>
    </w:p>
    <w:p w14:paraId="53E0B72F" w14:textId="725E217E"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7A.5</w:t>
      </w:r>
      <w:r>
        <w:rPr>
          <w:rFonts w:asciiTheme="minorHAnsi" w:eastAsiaTheme="minorEastAsia" w:hAnsiTheme="minorHAnsi" w:cstheme="minorBidi"/>
          <w:noProof/>
          <w:kern w:val="2"/>
          <w:sz w:val="24"/>
          <w:szCs w:val="24"/>
          <w:lang w:eastAsia="en-GB"/>
          <w14:ligatures w14:val="standardContextual"/>
        </w:rPr>
        <w:tab/>
      </w:r>
      <w:r>
        <w:rPr>
          <w:noProof/>
        </w:rPr>
        <w:t>Primary MCPTT gateway server procedures</w:t>
      </w:r>
      <w:r>
        <w:rPr>
          <w:noProof/>
        </w:rPr>
        <w:tab/>
      </w:r>
      <w:r>
        <w:rPr>
          <w:noProof/>
        </w:rPr>
        <w:fldChar w:fldCharType="begin" w:fldLock="1"/>
      </w:r>
      <w:r>
        <w:rPr>
          <w:noProof/>
        </w:rPr>
        <w:instrText xml:space="preserve"> PAGEREF _Toc193390713 \h </w:instrText>
      </w:r>
      <w:r>
        <w:rPr>
          <w:noProof/>
        </w:rPr>
      </w:r>
      <w:r>
        <w:rPr>
          <w:noProof/>
        </w:rPr>
        <w:fldChar w:fldCharType="separate"/>
      </w:r>
      <w:r>
        <w:rPr>
          <w:noProof/>
        </w:rPr>
        <w:t>194</w:t>
      </w:r>
      <w:r>
        <w:rPr>
          <w:noProof/>
        </w:rPr>
        <w:fldChar w:fldCharType="end"/>
      </w:r>
    </w:p>
    <w:p w14:paraId="6EE076B0" w14:textId="4B050AB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7A.5.1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MCPTT gateway</w:t>
      </w:r>
      <w:r>
        <w:rPr>
          <w:noProof/>
        </w:rPr>
        <w:tab/>
      </w:r>
      <w:r>
        <w:rPr>
          <w:noProof/>
        </w:rPr>
        <w:fldChar w:fldCharType="begin" w:fldLock="1"/>
      </w:r>
      <w:r>
        <w:rPr>
          <w:noProof/>
        </w:rPr>
        <w:instrText xml:space="preserve"> PAGEREF _Toc193390714 \h </w:instrText>
      </w:r>
      <w:r>
        <w:rPr>
          <w:noProof/>
        </w:rPr>
      </w:r>
      <w:r>
        <w:rPr>
          <w:noProof/>
        </w:rPr>
        <w:fldChar w:fldCharType="separate"/>
      </w:r>
      <w:r>
        <w:rPr>
          <w:noProof/>
        </w:rPr>
        <w:t>194</w:t>
      </w:r>
      <w:r>
        <w:rPr>
          <w:noProof/>
        </w:rPr>
        <w:fldChar w:fldCharType="end"/>
      </w:r>
    </w:p>
    <w:p w14:paraId="34363E5E" w14:textId="07831A4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7A.5.2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MCPTT server</w:t>
      </w:r>
      <w:r>
        <w:rPr>
          <w:noProof/>
        </w:rPr>
        <w:tab/>
      </w:r>
      <w:r>
        <w:rPr>
          <w:noProof/>
        </w:rPr>
        <w:fldChar w:fldCharType="begin" w:fldLock="1"/>
      </w:r>
      <w:r>
        <w:rPr>
          <w:noProof/>
        </w:rPr>
        <w:instrText xml:space="preserve"> PAGEREF _Toc193390715 \h </w:instrText>
      </w:r>
      <w:r>
        <w:rPr>
          <w:noProof/>
        </w:rPr>
      </w:r>
      <w:r>
        <w:rPr>
          <w:noProof/>
        </w:rPr>
        <w:fldChar w:fldCharType="separate"/>
      </w:r>
      <w:r>
        <w:rPr>
          <w:noProof/>
        </w:rPr>
        <w:t>194</w:t>
      </w:r>
      <w:r>
        <w:rPr>
          <w:noProof/>
        </w:rPr>
        <w:fldChar w:fldCharType="end"/>
      </w:r>
    </w:p>
    <w:p w14:paraId="20035C84" w14:textId="742C0E15"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7A.6</w:t>
      </w:r>
      <w:r>
        <w:rPr>
          <w:rFonts w:asciiTheme="minorHAnsi" w:eastAsiaTheme="minorEastAsia" w:hAnsiTheme="minorHAnsi" w:cstheme="minorBidi"/>
          <w:noProof/>
          <w:kern w:val="2"/>
          <w:sz w:val="24"/>
          <w:szCs w:val="24"/>
          <w:lang w:eastAsia="en-GB"/>
          <w14:ligatures w14:val="standardContextual"/>
        </w:rPr>
        <w:tab/>
      </w:r>
      <w:r>
        <w:rPr>
          <w:noProof/>
        </w:rPr>
        <w:t>Primary MCPTT server procedures</w:t>
      </w:r>
      <w:r>
        <w:rPr>
          <w:noProof/>
        </w:rPr>
        <w:tab/>
      </w:r>
      <w:r>
        <w:rPr>
          <w:noProof/>
        </w:rPr>
        <w:fldChar w:fldCharType="begin" w:fldLock="1"/>
      </w:r>
      <w:r>
        <w:rPr>
          <w:noProof/>
        </w:rPr>
        <w:instrText xml:space="preserve"> PAGEREF _Toc193390716 \h </w:instrText>
      </w:r>
      <w:r>
        <w:rPr>
          <w:noProof/>
        </w:rPr>
      </w:r>
      <w:r>
        <w:rPr>
          <w:noProof/>
        </w:rPr>
        <w:fldChar w:fldCharType="separate"/>
      </w:r>
      <w:r>
        <w:rPr>
          <w:noProof/>
        </w:rPr>
        <w:t>194</w:t>
      </w:r>
      <w:r>
        <w:rPr>
          <w:noProof/>
        </w:rPr>
        <w:fldChar w:fldCharType="end"/>
      </w:r>
    </w:p>
    <w:p w14:paraId="3C00E88E" w14:textId="63A690C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7A.6.1</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_Toc193390717 \h </w:instrText>
      </w:r>
      <w:r>
        <w:rPr>
          <w:noProof/>
        </w:rPr>
      </w:r>
      <w:r>
        <w:rPr>
          <w:noProof/>
        </w:rPr>
        <w:fldChar w:fldCharType="separate"/>
      </w:r>
      <w:r>
        <w:rPr>
          <w:noProof/>
        </w:rPr>
        <w:t>194</w:t>
      </w:r>
      <w:r>
        <w:rPr>
          <w:noProof/>
        </w:rPr>
        <w:fldChar w:fldCharType="end"/>
      </w:r>
    </w:p>
    <w:p w14:paraId="09E656B2" w14:textId="2D0D00D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7A.6.2</w:t>
      </w:r>
      <w:r>
        <w:rPr>
          <w:rFonts w:asciiTheme="minorHAnsi" w:eastAsiaTheme="minorEastAsia" w:hAnsiTheme="minorHAnsi" w:cstheme="minorBidi"/>
          <w:noProof/>
          <w:kern w:val="2"/>
          <w:sz w:val="24"/>
          <w:szCs w:val="24"/>
          <w:lang w:eastAsia="en-GB"/>
          <w14:ligatures w14:val="standardContextual"/>
        </w:rPr>
        <w:tab/>
      </w:r>
      <w:r>
        <w:rPr>
          <w:noProof/>
        </w:rPr>
        <w:t>Receiving SIP MESSAGE for MCPTT service authorization notification</w:t>
      </w:r>
      <w:r>
        <w:rPr>
          <w:noProof/>
        </w:rPr>
        <w:tab/>
      </w:r>
      <w:r>
        <w:rPr>
          <w:noProof/>
        </w:rPr>
        <w:fldChar w:fldCharType="begin" w:fldLock="1"/>
      </w:r>
      <w:r>
        <w:rPr>
          <w:noProof/>
        </w:rPr>
        <w:instrText xml:space="preserve"> PAGEREF _Toc193390718 \h </w:instrText>
      </w:r>
      <w:r>
        <w:rPr>
          <w:noProof/>
        </w:rPr>
      </w:r>
      <w:r>
        <w:rPr>
          <w:noProof/>
        </w:rPr>
        <w:fldChar w:fldCharType="separate"/>
      </w:r>
      <w:r>
        <w:rPr>
          <w:noProof/>
        </w:rPr>
        <w:t>195</w:t>
      </w:r>
      <w:r>
        <w:rPr>
          <w:noProof/>
        </w:rPr>
        <w:fldChar w:fldCharType="end"/>
      </w:r>
    </w:p>
    <w:p w14:paraId="6498AC99" w14:textId="3551366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7A.6.2</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_Toc193390719 \h </w:instrText>
      </w:r>
      <w:r>
        <w:rPr>
          <w:noProof/>
        </w:rPr>
      </w:r>
      <w:r>
        <w:rPr>
          <w:noProof/>
        </w:rPr>
        <w:fldChar w:fldCharType="separate"/>
      </w:r>
      <w:r>
        <w:rPr>
          <w:noProof/>
        </w:rPr>
        <w:t>195</w:t>
      </w:r>
      <w:r>
        <w:rPr>
          <w:noProof/>
        </w:rPr>
        <w:fldChar w:fldCharType="end"/>
      </w:r>
    </w:p>
    <w:p w14:paraId="502263CA" w14:textId="79955F31"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fldLock="1"/>
      </w:r>
      <w:r>
        <w:rPr>
          <w:noProof/>
        </w:rPr>
        <w:instrText xml:space="preserve"> PAGEREF _Toc193390720 \h </w:instrText>
      </w:r>
      <w:r>
        <w:rPr>
          <w:noProof/>
        </w:rPr>
      </w:r>
      <w:r>
        <w:rPr>
          <w:noProof/>
        </w:rPr>
        <w:fldChar w:fldCharType="separate"/>
      </w:r>
      <w:r>
        <w:rPr>
          <w:noProof/>
        </w:rPr>
        <w:t>196</w:t>
      </w:r>
      <w:r>
        <w:rPr>
          <w:noProof/>
        </w:rPr>
        <w:fldChar w:fldCharType="end"/>
      </w:r>
    </w:p>
    <w:p w14:paraId="525B2009" w14:textId="71533BD3"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_Toc193390721 \h </w:instrText>
      </w:r>
      <w:r>
        <w:rPr>
          <w:noProof/>
        </w:rPr>
      </w:r>
      <w:r>
        <w:rPr>
          <w:noProof/>
        </w:rPr>
        <w:fldChar w:fldCharType="separate"/>
      </w:r>
      <w:r>
        <w:rPr>
          <w:noProof/>
        </w:rPr>
        <w:t>196</w:t>
      </w:r>
      <w:r>
        <w:rPr>
          <w:noProof/>
        </w:rPr>
        <w:fldChar w:fldCharType="end"/>
      </w:r>
    </w:p>
    <w:p w14:paraId="0CE8E971" w14:textId="358886B7"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8.1A</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_Toc193390722 \h </w:instrText>
      </w:r>
      <w:r>
        <w:rPr>
          <w:noProof/>
        </w:rPr>
      </w:r>
      <w:r>
        <w:rPr>
          <w:noProof/>
        </w:rPr>
        <w:fldChar w:fldCharType="separate"/>
      </w:r>
      <w:r>
        <w:rPr>
          <w:noProof/>
        </w:rPr>
        <w:t>196</w:t>
      </w:r>
      <w:r>
        <w:rPr>
          <w:noProof/>
        </w:rPr>
        <w:fldChar w:fldCharType="end"/>
      </w:r>
    </w:p>
    <w:p w14:paraId="5E50444E" w14:textId="7EA4DFA7"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Session establishment</w:t>
      </w:r>
      <w:r>
        <w:rPr>
          <w:noProof/>
        </w:rPr>
        <w:tab/>
      </w:r>
      <w:r>
        <w:rPr>
          <w:noProof/>
        </w:rPr>
        <w:fldChar w:fldCharType="begin" w:fldLock="1"/>
      </w:r>
      <w:r>
        <w:rPr>
          <w:noProof/>
        </w:rPr>
        <w:instrText xml:space="preserve"> PAGEREF _Toc193390723 \h </w:instrText>
      </w:r>
      <w:r>
        <w:rPr>
          <w:noProof/>
        </w:rPr>
      </w:r>
      <w:r>
        <w:rPr>
          <w:noProof/>
        </w:rPr>
        <w:fldChar w:fldCharType="separate"/>
      </w:r>
      <w:r>
        <w:rPr>
          <w:noProof/>
        </w:rPr>
        <w:t>197</w:t>
      </w:r>
      <w:r>
        <w:rPr>
          <w:noProof/>
        </w:rPr>
        <w:fldChar w:fldCharType="end"/>
      </w:r>
    </w:p>
    <w:p w14:paraId="48593D47" w14:textId="0C54E8B3"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_Toc193390724 \h </w:instrText>
      </w:r>
      <w:r>
        <w:rPr>
          <w:noProof/>
        </w:rPr>
      </w:r>
      <w:r>
        <w:rPr>
          <w:noProof/>
        </w:rPr>
        <w:fldChar w:fldCharType="separate"/>
      </w:r>
      <w:r>
        <w:rPr>
          <w:noProof/>
        </w:rPr>
        <w:t>197</w:t>
      </w:r>
      <w:r>
        <w:rPr>
          <w:noProof/>
        </w:rPr>
        <w:fldChar w:fldCharType="end"/>
      </w:r>
    </w:p>
    <w:p w14:paraId="22909793" w14:textId="1A42A51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_Toc193390725 \h </w:instrText>
      </w:r>
      <w:r>
        <w:rPr>
          <w:noProof/>
        </w:rPr>
      </w:r>
      <w:r>
        <w:rPr>
          <w:noProof/>
        </w:rPr>
        <w:fldChar w:fldCharType="separate"/>
      </w:r>
      <w:r>
        <w:rPr>
          <w:noProof/>
        </w:rPr>
        <w:t>197</w:t>
      </w:r>
      <w:r>
        <w:rPr>
          <w:noProof/>
        </w:rPr>
        <w:fldChar w:fldCharType="end"/>
      </w:r>
    </w:p>
    <w:p w14:paraId="2013A085" w14:textId="747F4D75"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modification</w:t>
      </w:r>
      <w:r>
        <w:rPr>
          <w:noProof/>
        </w:rPr>
        <w:tab/>
      </w:r>
      <w:r>
        <w:rPr>
          <w:noProof/>
        </w:rPr>
        <w:fldChar w:fldCharType="begin" w:fldLock="1"/>
      </w:r>
      <w:r>
        <w:rPr>
          <w:noProof/>
        </w:rPr>
        <w:instrText xml:space="preserve"> PAGEREF _Toc193390726 \h </w:instrText>
      </w:r>
      <w:r>
        <w:rPr>
          <w:noProof/>
        </w:rPr>
      </w:r>
      <w:r>
        <w:rPr>
          <w:noProof/>
        </w:rPr>
        <w:fldChar w:fldCharType="separate"/>
      </w:r>
      <w:r>
        <w:rPr>
          <w:noProof/>
        </w:rPr>
        <w:t>199</w:t>
      </w:r>
      <w:r>
        <w:rPr>
          <w:noProof/>
        </w:rPr>
        <w:fldChar w:fldCharType="end"/>
      </w:r>
    </w:p>
    <w:p w14:paraId="2C01D80C" w14:textId="5268FC3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_Toc193390727 \h </w:instrText>
      </w:r>
      <w:r>
        <w:rPr>
          <w:noProof/>
        </w:rPr>
      </w:r>
      <w:r>
        <w:rPr>
          <w:noProof/>
        </w:rPr>
        <w:fldChar w:fldCharType="separate"/>
      </w:r>
      <w:r>
        <w:rPr>
          <w:noProof/>
        </w:rPr>
        <w:t>199</w:t>
      </w:r>
      <w:r>
        <w:rPr>
          <w:noProof/>
        </w:rPr>
        <w:fldChar w:fldCharType="end"/>
      </w:r>
    </w:p>
    <w:p w14:paraId="5DCA1402" w14:textId="4BDCB69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fldLock="1"/>
      </w:r>
      <w:r>
        <w:rPr>
          <w:noProof/>
        </w:rPr>
        <w:instrText xml:space="preserve"> PAGEREF _Toc193390728 \h </w:instrText>
      </w:r>
      <w:r>
        <w:rPr>
          <w:noProof/>
        </w:rPr>
      </w:r>
      <w:r>
        <w:rPr>
          <w:noProof/>
        </w:rPr>
        <w:fldChar w:fldCharType="separate"/>
      </w:r>
      <w:r>
        <w:rPr>
          <w:noProof/>
        </w:rPr>
        <w:t>199</w:t>
      </w:r>
      <w:r>
        <w:rPr>
          <w:noProof/>
        </w:rPr>
        <w:fldChar w:fldCharType="end"/>
      </w:r>
    </w:p>
    <w:p w14:paraId="2C6E6DCA" w14:textId="40D1950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P</w:t>
      </w:r>
      <w:r>
        <w:rPr>
          <w:noProof/>
        </w:rPr>
        <w:t>articipating MCPTT function initiated</w:t>
      </w:r>
      <w:r>
        <w:rPr>
          <w:noProof/>
        </w:rPr>
        <w:tab/>
      </w:r>
      <w:r>
        <w:rPr>
          <w:noProof/>
        </w:rPr>
        <w:fldChar w:fldCharType="begin" w:fldLock="1"/>
      </w:r>
      <w:r>
        <w:rPr>
          <w:noProof/>
        </w:rPr>
        <w:instrText xml:space="preserve"> PAGEREF _Toc193390729 \h </w:instrText>
      </w:r>
      <w:r>
        <w:rPr>
          <w:noProof/>
        </w:rPr>
      </w:r>
      <w:r>
        <w:rPr>
          <w:noProof/>
        </w:rPr>
        <w:fldChar w:fldCharType="separate"/>
      </w:r>
      <w:r>
        <w:rPr>
          <w:noProof/>
        </w:rPr>
        <w:t>199</w:t>
      </w:r>
      <w:r>
        <w:rPr>
          <w:noProof/>
        </w:rPr>
        <w:fldChar w:fldCharType="end"/>
      </w:r>
    </w:p>
    <w:p w14:paraId="2376A8CA" w14:textId="3A2F008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_Toc193390730 \h </w:instrText>
      </w:r>
      <w:r>
        <w:rPr>
          <w:noProof/>
        </w:rPr>
      </w:r>
      <w:r>
        <w:rPr>
          <w:noProof/>
        </w:rPr>
        <w:fldChar w:fldCharType="separate"/>
      </w:r>
      <w:r>
        <w:rPr>
          <w:noProof/>
        </w:rPr>
        <w:t>199</w:t>
      </w:r>
      <w:r>
        <w:rPr>
          <w:noProof/>
        </w:rPr>
        <w:fldChar w:fldCharType="end"/>
      </w:r>
    </w:p>
    <w:p w14:paraId="1A360F06" w14:textId="2BBCEB5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8.3.</w:t>
      </w:r>
      <w:r w:rsidRPr="00A61B56">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fldLock="1"/>
      </w:r>
      <w:r>
        <w:rPr>
          <w:noProof/>
        </w:rPr>
        <w:instrText xml:space="preserve"> PAGEREF _Toc193390731 \h </w:instrText>
      </w:r>
      <w:r>
        <w:rPr>
          <w:noProof/>
        </w:rPr>
      </w:r>
      <w:r>
        <w:rPr>
          <w:noProof/>
        </w:rPr>
        <w:fldChar w:fldCharType="separate"/>
      </w:r>
      <w:r>
        <w:rPr>
          <w:noProof/>
        </w:rPr>
        <w:t>199</w:t>
      </w:r>
      <w:r>
        <w:rPr>
          <w:noProof/>
        </w:rPr>
        <w:fldChar w:fldCharType="end"/>
      </w:r>
    </w:p>
    <w:p w14:paraId="26EB1127" w14:textId="14A3B93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8.3.</w:t>
      </w:r>
      <w:r w:rsidRPr="00A61B56">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P</w:t>
      </w:r>
      <w:r>
        <w:rPr>
          <w:noProof/>
        </w:rPr>
        <w:t>articipating MCPTT function initiated</w:t>
      </w:r>
      <w:r>
        <w:rPr>
          <w:noProof/>
        </w:rPr>
        <w:tab/>
      </w:r>
      <w:r>
        <w:rPr>
          <w:noProof/>
        </w:rPr>
        <w:fldChar w:fldCharType="begin" w:fldLock="1"/>
      </w:r>
      <w:r>
        <w:rPr>
          <w:noProof/>
        </w:rPr>
        <w:instrText xml:space="preserve"> PAGEREF _Toc193390732 \h </w:instrText>
      </w:r>
      <w:r>
        <w:rPr>
          <w:noProof/>
        </w:rPr>
      </w:r>
      <w:r>
        <w:rPr>
          <w:noProof/>
        </w:rPr>
        <w:fldChar w:fldCharType="separate"/>
      </w:r>
      <w:r>
        <w:rPr>
          <w:noProof/>
        </w:rPr>
        <w:t>200</w:t>
      </w:r>
      <w:r>
        <w:rPr>
          <w:noProof/>
        </w:rPr>
        <w:fldChar w:fldCharType="end"/>
      </w:r>
    </w:p>
    <w:p w14:paraId="22FDD2F2" w14:textId="49337440"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Session release</w:t>
      </w:r>
      <w:r>
        <w:rPr>
          <w:noProof/>
        </w:rPr>
        <w:tab/>
      </w:r>
      <w:r>
        <w:rPr>
          <w:noProof/>
        </w:rPr>
        <w:fldChar w:fldCharType="begin" w:fldLock="1"/>
      </w:r>
      <w:r>
        <w:rPr>
          <w:noProof/>
        </w:rPr>
        <w:instrText xml:space="preserve"> PAGEREF _Toc193390733 \h </w:instrText>
      </w:r>
      <w:r>
        <w:rPr>
          <w:noProof/>
        </w:rPr>
      </w:r>
      <w:r>
        <w:rPr>
          <w:noProof/>
        </w:rPr>
        <w:fldChar w:fldCharType="separate"/>
      </w:r>
      <w:r>
        <w:rPr>
          <w:noProof/>
        </w:rPr>
        <w:t>200</w:t>
      </w:r>
      <w:r>
        <w:rPr>
          <w:noProof/>
        </w:rPr>
        <w:fldChar w:fldCharType="end"/>
      </w:r>
    </w:p>
    <w:p w14:paraId="7E925637" w14:textId="694CC90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_Toc193390734 \h </w:instrText>
      </w:r>
      <w:r>
        <w:rPr>
          <w:noProof/>
        </w:rPr>
      </w:r>
      <w:r>
        <w:rPr>
          <w:noProof/>
        </w:rPr>
        <w:fldChar w:fldCharType="separate"/>
      </w:r>
      <w:r>
        <w:rPr>
          <w:noProof/>
        </w:rPr>
        <w:t>200</w:t>
      </w:r>
      <w:r>
        <w:rPr>
          <w:noProof/>
        </w:rPr>
        <w:fldChar w:fldCharType="end"/>
      </w:r>
    </w:p>
    <w:p w14:paraId="4F02870C" w14:textId="465F740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A61B56">
        <w:rPr>
          <w:noProof/>
          <w:lang w:val="en-US"/>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fldLock="1"/>
      </w:r>
      <w:r>
        <w:rPr>
          <w:noProof/>
        </w:rPr>
        <w:instrText xml:space="preserve"> PAGEREF _Toc193390735 \h </w:instrText>
      </w:r>
      <w:r>
        <w:rPr>
          <w:noProof/>
        </w:rPr>
      </w:r>
      <w:r>
        <w:rPr>
          <w:noProof/>
        </w:rPr>
        <w:fldChar w:fldCharType="separate"/>
      </w:r>
      <w:r>
        <w:rPr>
          <w:noProof/>
        </w:rPr>
        <w:t>200</w:t>
      </w:r>
      <w:r>
        <w:rPr>
          <w:noProof/>
        </w:rPr>
        <w:fldChar w:fldCharType="end"/>
      </w:r>
    </w:p>
    <w:p w14:paraId="2F03B5FF" w14:textId="4A39FB9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A61B56">
        <w:rPr>
          <w:noProof/>
          <w:lang w:val="en-US"/>
        </w:rPr>
        <w:t>4</w:t>
      </w:r>
      <w:r>
        <w:rPr>
          <w:noProof/>
        </w:rPr>
        <w:t>.1.2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P</w:t>
      </w:r>
      <w:r>
        <w:rPr>
          <w:noProof/>
        </w:rPr>
        <w:t>articipating MCPTT function initiated</w:t>
      </w:r>
      <w:r>
        <w:rPr>
          <w:noProof/>
        </w:rPr>
        <w:tab/>
      </w:r>
      <w:r>
        <w:rPr>
          <w:noProof/>
        </w:rPr>
        <w:fldChar w:fldCharType="begin" w:fldLock="1"/>
      </w:r>
      <w:r>
        <w:rPr>
          <w:noProof/>
        </w:rPr>
        <w:instrText xml:space="preserve"> PAGEREF _Toc193390736 \h </w:instrText>
      </w:r>
      <w:r>
        <w:rPr>
          <w:noProof/>
        </w:rPr>
      </w:r>
      <w:r>
        <w:rPr>
          <w:noProof/>
        </w:rPr>
        <w:fldChar w:fldCharType="separate"/>
      </w:r>
      <w:r>
        <w:rPr>
          <w:noProof/>
        </w:rPr>
        <w:t>200</w:t>
      </w:r>
      <w:r>
        <w:rPr>
          <w:noProof/>
        </w:rPr>
        <w:fldChar w:fldCharType="end"/>
      </w:r>
    </w:p>
    <w:p w14:paraId="3C69BAEC" w14:textId="6CEE330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_Toc193390737 \h </w:instrText>
      </w:r>
      <w:r>
        <w:rPr>
          <w:noProof/>
        </w:rPr>
      </w:r>
      <w:r>
        <w:rPr>
          <w:noProof/>
        </w:rPr>
        <w:fldChar w:fldCharType="separate"/>
      </w:r>
      <w:r>
        <w:rPr>
          <w:noProof/>
        </w:rPr>
        <w:t>201</w:t>
      </w:r>
      <w:r>
        <w:rPr>
          <w:noProof/>
        </w:rPr>
        <w:fldChar w:fldCharType="end"/>
      </w:r>
    </w:p>
    <w:p w14:paraId="3F34CDEB" w14:textId="4B95406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A61B56">
        <w:rPr>
          <w:noProof/>
          <w:lang w:val="en-US"/>
        </w:rPr>
        <w:t>4</w:t>
      </w:r>
      <w:r>
        <w:rPr>
          <w:noProof/>
        </w:rPr>
        <w:t>.</w:t>
      </w:r>
      <w:r w:rsidRPr="00A61B56">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fldLock="1"/>
      </w:r>
      <w:r>
        <w:rPr>
          <w:noProof/>
        </w:rPr>
        <w:instrText xml:space="preserve"> PAGEREF _Toc193390738 \h </w:instrText>
      </w:r>
      <w:r>
        <w:rPr>
          <w:noProof/>
        </w:rPr>
      </w:r>
      <w:r>
        <w:rPr>
          <w:noProof/>
        </w:rPr>
        <w:fldChar w:fldCharType="separate"/>
      </w:r>
      <w:r>
        <w:rPr>
          <w:noProof/>
        </w:rPr>
        <w:t>201</w:t>
      </w:r>
      <w:r>
        <w:rPr>
          <w:noProof/>
        </w:rPr>
        <w:fldChar w:fldCharType="end"/>
      </w:r>
    </w:p>
    <w:p w14:paraId="67CC9692" w14:textId="03D3CFE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A61B56">
        <w:rPr>
          <w:noProof/>
          <w:lang w:val="en-US"/>
        </w:rPr>
        <w:t>4</w:t>
      </w:r>
      <w:r>
        <w:rPr>
          <w:noProof/>
        </w:rPr>
        <w:t>.</w:t>
      </w:r>
      <w:r w:rsidRPr="00A61B56">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P</w:t>
      </w:r>
      <w:r>
        <w:rPr>
          <w:noProof/>
        </w:rPr>
        <w:t>articipating MCPTT function initiated</w:t>
      </w:r>
      <w:r>
        <w:rPr>
          <w:noProof/>
        </w:rPr>
        <w:tab/>
      </w:r>
      <w:r>
        <w:rPr>
          <w:noProof/>
        </w:rPr>
        <w:fldChar w:fldCharType="begin" w:fldLock="1"/>
      </w:r>
      <w:r>
        <w:rPr>
          <w:noProof/>
        </w:rPr>
        <w:instrText xml:space="preserve"> PAGEREF _Toc193390739 \h </w:instrText>
      </w:r>
      <w:r>
        <w:rPr>
          <w:noProof/>
        </w:rPr>
      </w:r>
      <w:r>
        <w:rPr>
          <w:noProof/>
        </w:rPr>
        <w:fldChar w:fldCharType="separate"/>
      </w:r>
      <w:r>
        <w:rPr>
          <w:noProof/>
        </w:rPr>
        <w:t>201</w:t>
      </w:r>
      <w:r>
        <w:rPr>
          <w:noProof/>
        </w:rPr>
        <w:fldChar w:fldCharType="end"/>
      </w:r>
    </w:p>
    <w:p w14:paraId="2EB955F4" w14:textId="4B8BA9C1"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_Toc193390740 \h </w:instrText>
      </w:r>
      <w:r>
        <w:rPr>
          <w:noProof/>
        </w:rPr>
      </w:r>
      <w:r>
        <w:rPr>
          <w:noProof/>
        </w:rPr>
        <w:fldChar w:fldCharType="separate"/>
      </w:r>
      <w:r>
        <w:rPr>
          <w:noProof/>
        </w:rPr>
        <w:t>202</w:t>
      </w:r>
      <w:r>
        <w:rPr>
          <w:noProof/>
        </w:rPr>
        <w:fldChar w:fldCharType="end"/>
      </w:r>
    </w:p>
    <w:p w14:paraId="17232F3C" w14:textId="5E4F17D0"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_Toc193390741 \h </w:instrText>
      </w:r>
      <w:r>
        <w:rPr>
          <w:noProof/>
        </w:rPr>
      </w:r>
      <w:r>
        <w:rPr>
          <w:noProof/>
        </w:rPr>
        <w:fldChar w:fldCharType="separate"/>
      </w:r>
      <w:r>
        <w:rPr>
          <w:noProof/>
        </w:rPr>
        <w:t>202</w:t>
      </w:r>
      <w:r>
        <w:rPr>
          <w:noProof/>
        </w:rPr>
        <w:fldChar w:fldCharType="end"/>
      </w:r>
    </w:p>
    <w:p w14:paraId="3BD7D01D" w14:textId="2EC18E81"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_Toc193390742 \h </w:instrText>
      </w:r>
      <w:r>
        <w:rPr>
          <w:noProof/>
        </w:rPr>
      </w:r>
      <w:r>
        <w:rPr>
          <w:noProof/>
        </w:rPr>
        <w:fldChar w:fldCharType="separate"/>
      </w:r>
      <w:r>
        <w:rPr>
          <w:noProof/>
        </w:rPr>
        <w:t>202</w:t>
      </w:r>
      <w:r>
        <w:rPr>
          <w:noProof/>
        </w:rPr>
        <w:fldChar w:fldCharType="end"/>
      </w:r>
    </w:p>
    <w:p w14:paraId="6157AEAB" w14:textId="775E91E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_Toc193390743 \h </w:instrText>
      </w:r>
      <w:r>
        <w:rPr>
          <w:noProof/>
        </w:rPr>
      </w:r>
      <w:r>
        <w:rPr>
          <w:noProof/>
        </w:rPr>
        <w:fldChar w:fldCharType="separate"/>
      </w:r>
      <w:r>
        <w:rPr>
          <w:noProof/>
        </w:rPr>
        <w:t>202</w:t>
      </w:r>
      <w:r>
        <w:rPr>
          <w:noProof/>
        </w:rPr>
        <w:fldChar w:fldCharType="end"/>
      </w:r>
    </w:p>
    <w:p w14:paraId="7BD4B08E" w14:textId="19789C8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_Toc193390744 \h </w:instrText>
      </w:r>
      <w:r>
        <w:rPr>
          <w:noProof/>
        </w:rPr>
      </w:r>
      <w:r>
        <w:rPr>
          <w:noProof/>
        </w:rPr>
        <w:fldChar w:fldCharType="separate"/>
      </w:r>
      <w:r>
        <w:rPr>
          <w:noProof/>
        </w:rPr>
        <w:t>202</w:t>
      </w:r>
      <w:r>
        <w:rPr>
          <w:noProof/>
        </w:rPr>
        <w:fldChar w:fldCharType="end"/>
      </w:r>
    </w:p>
    <w:p w14:paraId="29864102" w14:textId="4CC7072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_Toc193390745 \h </w:instrText>
      </w:r>
      <w:r>
        <w:rPr>
          <w:noProof/>
        </w:rPr>
      </w:r>
      <w:r>
        <w:rPr>
          <w:noProof/>
        </w:rPr>
        <w:fldChar w:fldCharType="separate"/>
      </w:r>
      <w:r>
        <w:rPr>
          <w:noProof/>
        </w:rPr>
        <w:t>203</w:t>
      </w:r>
      <w:r>
        <w:rPr>
          <w:noProof/>
        </w:rPr>
        <w:fldChar w:fldCharType="end"/>
      </w:r>
    </w:p>
    <w:p w14:paraId="1E78A24D" w14:textId="3400323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_Toc193390746 \h </w:instrText>
      </w:r>
      <w:r>
        <w:rPr>
          <w:noProof/>
        </w:rPr>
      </w:r>
      <w:r>
        <w:rPr>
          <w:noProof/>
        </w:rPr>
        <w:fldChar w:fldCharType="separate"/>
      </w:r>
      <w:r>
        <w:rPr>
          <w:noProof/>
        </w:rPr>
        <w:t>204</w:t>
      </w:r>
      <w:r>
        <w:rPr>
          <w:noProof/>
        </w:rPr>
        <w:fldChar w:fldCharType="end"/>
      </w:r>
    </w:p>
    <w:p w14:paraId="14F71CC5" w14:textId="4D9996E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A61B56">
        <w:rPr>
          <w:noProof/>
          <w:lang w:val="en-US"/>
        </w:rPr>
        <w:t>sending a</w:t>
      </w:r>
      <w:r>
        <w:rPr>
          <w:noProof/>
        </w:rPr>
        <w:t>ffiliation status</w:t>
      </w:r>
      <w:r w:rsidRPr="00A61B56">
        <w:rPr>
          <w:noProof/>
          <w:lang w:val="en-US"/>
        </w:rPr>
        <w:t xml:space="preserve"> change request in negotiated mode to target MCPTT user</w:t>
      </w:r>
      <w:r>
        <w:rPr>
          <w:noProof/>
        </w:rPr>
        <w:tab/>
      </w:r>
      <w:r>
        <w:rPr>
          <w:noProof/>
        </w:rPr>
        <w:fldChar w:fldCharType="begin" w:fldLock="1"/>
      </w:r>
      <w:r>
        <w:rPr>
          <w:noProof/>
        </w:rPr>
        <w:instrText xml:space="preserve"> PAGEREF _Toc193390747 \h </w:instrText>
      </w:r>
      <w:r>
        <w:rPr>
          <w:noProof/>
        </w:rPr>
      </w:r>
      <w:r>
        <w:rPr>
          <w:noProof/>
        </w:rPr>
        <w:fldChar w:fldCharType="separate"/>
      </w:r>
      <w:r>
        <w:rPr>
          <w:noProof/>
        </w:rPr>
        <w:t>205</w:t>
      </w:r>
      <w:r>
        <w:rPr>
          <w:noProof/>
        </w:rPr>
        <w:fldChar w:fldCharType="end"/>
      </w:r>
    </w:p>
    <w:p w14:paraId="67177F44" w14:textId="22ADC55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A61B56">
        <w:rPr>
          <w:noProof/>
          <w:lang w:val="en-US"/>
        </w:rPr>
        <w:t>receiving a</w:t>
      </w:r>
      <w:r>
        <w:rPr>
          <w:noProof/>
        </w:rPr>
        <w:t>ffiliation status</w:t>
      </w:r>
      <w:r w:rsidRPr="00A61B56">
        <w:rPr>
          <w:noProof/>
          <w:lang w:val="en-US"/>
        </w:rPr>
        <w:t xml:space="preserve"> change request in negotiated mode from authorized MCPTT user</w:t>
      </w:r>
      <w:r>
        <w:rPr>
          <w:noProof/>
        </w:rPr>
        <w:tab/>
      </w:r>
      <w:r>
        <w:rPr>
          <w:noProof/>
        </w:rPr>
        <w:fldChar w:fldCharType="begin" w:fldLock="1"/>
      </w:r>
      <w:r>
        <w:rPr>
          <w:noProof/>
        </w:rPr>
        <w:instrText xml:space="preserve"> PAGEREF _Toc193390748 \h </w:instrText>
      </w:r>
      <w:r>
        <w:rPr>
          <w:noProof/>
        </w:rPr>
      </w:r>
      <w:r>
        <w:rPr>
          <w:noProof/>
        </w:rPr>
        <w:fldChar w:fldCharType="separate"/>
      </w:r>
      <w:r>
        <w:rPr>
          <w:noProof/>
        </w:rPr>
        <w:t>205</w:t>
      </w:r>
      <w:r>
        <w:rPr>
          <w:noProof/>
        </w:rPr>
        <w:fldChar w:fldCharType="end"/>
      </w:r>
    </w:p>
    <w:p w14:paraId="0B7A3B68" w14:textId="1AD54D0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_Toc193390749 \h </w:instrText>
      </w:r>
      <w:r>
        <w:rPr>
          <w:noProof/>
        </w:rPr>
      </w:r>
      <w:r>
        <w:rPr>
          <w:noProof/>
        </w:rPr>
        <w:fldChar w:fldCharType="separate"/>
      </w:r>
      <w:r>
        <w:rPr>
          <w:noProof/>
        </w:rPr>
        <w:t>206</w:t>
      </w:r>
      <w:r>
        <w:rPr>
          <w:noProof/>
        </w:rPr>
        <w:fldChar w:fldCharType="end"/>
      </w:r>
    </w:p>
    <w:p w14:paraId="6B45C73E" w14:textId="69E300A0"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_Toc193390750 \h </w:instrText>
      </w:r>
      <w:r>
        <w:rPr>
          <w:noProof/>
        </w:rPr>
      </w:r>
      <w:r>
        <w:rPr>
          <w:noProof/>
        </w:rPr>
        <w:fldChar w:fldCharType="separate"/>
      </w:r>
      <w:r>
        <w:rPr>
          <w:noProof/>
        </w:rPr>
        <w:t>207</w:t>
      </w:r>
      <w:r>
        <w:rPr>
          <w:noProof/>
        </w:rPr>
        <w:fldChar w:fldCharType="end"/>
      </w:r>
    </w:p>
    <w:p w14:paraId="6EF973C8" w14:textId="7646342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_Toc193390751 \h </w:instrText>
      </w:r>
      <w:r>
        <w:rPr>
          <w:noProof/>
        </w:rPr>
      </w:r>
      <w:r>
        <w:rPr>
          <w:noProof/>
        </w:rPr>
        <w:fldChar w:fldCharType="separate"/>
      </w:r>
      <w:r>
        <w:rPr>
          <w:noProof/>
        </w:rPr>
        <w:t>207</w:t>
      </w:r>
      <w:r>
        <w:rPr>
          <w:noProof/>
        </w:rPr>
        <w:fldChar w:fldCharType="end"/>
      </w:r>
    </w:p>
    <w:p w14:paraId="72DBACF9" w14:textId="4EC3CDF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9.2.1.7.2</w:t>
      </w:r>
      <w:r>
        <w:rPr>
          <w:rFonts w:asciiTheme="minorHAnsi" w:eastAsiaTheme="minorEastAsia"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_Toc193390752 \h </w:instrText>
      </w:r>
      <w:r>
        <w:rPr>
          <w:noProof/>
        </w:rPr>
      </w:r>
      <w:r>
        <w:rPr>
          <w:noProof/>
        </w:rPr>
        <w:fldChar w:fldCharType="separate"/>
      </w:r>
      <w:r>
        <w:rPr>
          <w:noProof/>
        </w:rPr>
        <w:t>207</w:t>
      </w:r>
      <w:r>
        <w:rPr>
          <w:noProof/>
        </w:rPr>
        <w:fldChar w:fldCharType="end"/>
      </w:r>
    </w:p>
    <w:p w14:paraId="7087CD42" w14:textId="130CB7C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9.2.1.7.3</w:t>
      </w:r>
      <w:r>
        <w:rPr>
          <w:rFonts w:asciiTheme="minorHAnsi" w:eastAsiaTheme="minorEastAsia"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_Toc193390753 \h </w:instrText>
      </w:r>
      <w:r>
        <w:rPr>
          <w:noProof/>
        </w:rPr>
      </w:r>
      <w:r>
        <w:rPr>
          <w:noProof/>
        </w:rPr>
        <w:fldChar w:fldCharType="separate"/>
      </w:r>
      <w:r>
        <w:rPr>
          <w:noProof/>
        </w:rPr>
        <w:t>207</w:t>
      </w:r>
      <w:r>
        <w:rPr>
          <w:noProof/>
        </w:rPr>
        <w:fldChar w:fldCharType="end"/>
      </w:r>
    </w:p>
    <w:p w14:paraId="24DA401C" w14:textId="7646453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MCPTT server procedures</w:t>
      </w:r>
      <w:r>
        <w:rPr>
          <w:noProof/>
        </w:rPr>
        <w:tab/>
      </w:r>
      <w:r>
        <w:rPr>
          <w:noProof/>
        </w:rPr>
        <w:fldChar w:fldCharType="begin" w:fldLock="1"/>
      </w:r>
      <w:r>
        <w:rPr>
          <w:noProof/>
        </w:rPr>
        <w:instrText xml:space="preserve"> PAGEREF _Toc193390754 \h </w:instrText>
      </w:r>
      <w:r>
        <w:rPr>
          <w:noProof/>
        </w:rPr>
      </w:r>
      <w:r>
        <w:rPr>
          <w:noProof/>
        </w:rPr>
        <w:fldChar w:fldCharType="separate"/>
      </w:r>
      <w:r>
        <w:rPr>
          <w:noProof/>
        </w:rPr>
        <w:t>207</w:t>
      </w:r>
      <w:r>
        <w:rPr>
          <w:noProof/>
        </w:rPr>
        <w:fldChar w:fldCharType="end"/>
      </w:r>
    </w:p>
    <w:p w14:paraId="63DA31A2" w14:textId="0701168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_Toc193390755 \h </w:instrText>
      </w:r>
      <w:r>
        <w:rPr>
          <w:noProof/>
        </w:rPr>
      </w:r>
      <w:r>
        <w:rPr>
          <w:noProof/>
        </w:rPr>
        <w:fldChar w:fldCharType="separate"/>
      </w:r>
      <w:r>
        <w:rPr>
          <w:noProof/>
        </w:rPr>
        <w:t>207</w:t>
      </w:r>
      <w:r>
        <w:rPr>
          <w:noProof/>
        </w:rPr>
        <w:fldChar w:fldCharType="end"/>
      </w:r>
    </w:p>
    <w:p w14:paraId="44AF0E49" w14:textId="78C65C0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_Toc193390756 \h </w:instrText>
      </w:r>
      <w:r>
        <w:rPr>
          <w:noProof/>
        </w:rPr>
      </w:r>
      <w:r>
        <w:rPr>
          <w:noProof/>
        </w:rPr>
        <w:fldChar w:fldCharType="separate"/>
      </w:r>
      <w:r>
        <w:rPr>
          <w:noProof/>
        </w:rPr>
        <w:t>207</w:t>
      </w:r>
      <w:r>
        <w:rPr>
          <w:noProof/>
        </w:rPr>
        <w:fldChar w:fldCharType="end"/>
      </w:r>
    </w:p>
    <w:p w14:paraId="0AC3D8B8" w14:textId="6080798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_Toc193390757 \h </w:instrText>
      </w:r>
      <w:r>
        <w:rPr>
          <w:noProof/>
        </w:rPr>
      </w:r>
      <w:r>
        <w:rPr>
          <w:noProof/>
        </w:rPr>
        <w:fldChar w:fldCharType="separate"/>
      </w:r>
      <w:r>
        <w:rPr>
          <w:noProof/>
        </w:rPr>
        <w:t>207</w:t>
      </w:r>
      <w:r>
        <w:rPr>
          <w:noProof/>
        </w:rPr>
        <w:fldChar w:fldCharType="end"/>
      </w:r>
    </w:p>
    <w:p w14:paraId="165DC84A" w14:textId="4AB57E3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_Toc193390758 \h </w:instrText>
      </w:r>
      <w:r>
        <w:rPr>
          <w:noProof/>
        </w:rPr>
      </w:r>
      <w:r>
        <w:rPr>
          <w:noProof/>
        </w:rPr>
        <w:fldChar w:fldCharType="separate"/>
      </w:r>
      <w:r>
        <w:rPr>
          <w:noProof/>
        </w:rPr>
        <w:t>208</w:t>
      </w:r>
      <w:r>
        <w:rPr>
          <w:noProof/>
        </w:rPr>
        <w:fldChar w:fldCharType="end"/>
      </w:r>
    </w:p>
    <w:p w14:paraId="26D97043" w14:textId="7EF1C47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_Toc193390759 \h </w:instrText>
      </w:r>
      <w:r>
        <w:rPr>
          <w:noProof/>
        </w:rPr>
      </w:r>
      <w:r>
        <w:rPr>
          <w:noProof/>
        </w:rPr>
        <w:fldChar w:fldCharType="separate"/>
      </w:r>
      <w:r>
        <w:rPr>
          <w:noProof/>
        </w:rPr>
        <w:t>208</w:t>
      </w:r>
      <w:r>
        <w:rPr>
          <w:noProof/>
        </w:rPr>
        <w:fldChar w:fldCharType="end"/>
      </w:r>
    </w:p>
    <w:p w14:paraId="7EB488B6" w14:textId="47BB2CC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_Toc193390760 \h </w:instrText>
      </w:r>
      <w:r>
        <w:rPr>
          <w:noProof/>
        </w:rPr>
      </w:r>
      <w:r>
        <w:rPr>
          <w:noProof/>
        </w:rPr>
        <w:fldChar w:fldCharType="separate"/>
      </w:r>
      <w:r>
        <w:rPr>
          <w:noProof/>
        </w:rPr>
        <w:t>211</w:t>
      </w:r>
      <w:r>
        <w:rPr>
          <w:noProof/>
        </w:rPr>
        <w:fldChar w:fldCharType="end"/>
      </w:r>
    </w:p>
    <w:p w14:paraId="6EEDAE2B" w14:textId="72C3045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_Toc193390761 \h </w:instrText>
      </w:r>
      <w:r>
        <w:rPr>
          <w:noProof/>
        </w:rPr>
      </w:r>
      <w:r>
        <w:rPr>
          <w:noProof/>
        </w:rPr>
        <w:fldChar w:fldCharType="separate"/>
      </w:r>
      <w:r>
        <w:rPr>
          <w:noProof/>
        </w:rPr>
        <w:t>212</w:t>
      </w:r>
      <w:r>
        <w:rPr>
          <w:noProof/>
        </w:rPr>
        <w:fldChar w:fldCharType="end"/>
      </w:r>
    </w:p>
    <w:p w14:paraId="2F3F91CC" w14:textId="63AB200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A61B56">
        <w:rPr>
          <w:noProof/>
          <w:lang w:val="en-US"/>
        </w:rPr>
        <w:t>6</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Sending</w:t>
      </w:r>
      <w:r>
        <w:rPr>
          <w:noProof/>
        </w:rPr>
        <w:t xml:space="preserve"> </w:t>
      </w:r>
      <w:r w:rsidRPr="00A61B56">
        <w:rPr>
          <w:noProof/>
          <w:lang w:val="en-US"/>
        </w:rPr>
        <w:t>a</w:t>
      </w:r>
      <w:r>
        <w:rPr>
          <w:noProof/>
        </w:rPr>
        <w:t xml:space="preserve">ffiliation </w:t>
      </w:r>
      <w:r w:rsidRPr="00A61B56">
        <w:rPr>
          <w:noProof/>
          <w:lang w:val="en-US"/>
        </w:rPr>
        <w:t>status change towards MCPTT server owning MCPTT group procedure</w:t>
      </w:r>
      <w:r>
        <w:rPr>
          <w:noProof/>
        </w:rPr>
        <w:tab/>
      </w:r>
      <w:r>
        <w:rPr>
          <w:noProof/>
        </w:rPr>
        <w:fldChar w:fldCharType="begin" w:fldLock="1"/>
      </w:r>
      <w:r>
        <w:rPr>
          <w:noProof/>
        </w:rPr>
        <w:instrText xml:space="preserve"> PAGEREF _Toc193390762 \h </w:instrText>
      </w:r>
      <w:r>
        <w:rPr>
          <w:noProof/>
        </w:rPr>
      </w:r>
      <w:r>
        <w:rPr>
          <w:noProof/>
        </w:rPr>
        <w:fldChar w:fldCharType="separate"/>
      </w:r>
      <w:r>
        <w:rPr>
          <w:noProof/>
        </w:rPr>
        <w:t>212</w:t>
      </w:r>
      <w:r>
        <w:rPr>
          <w:noProof/>
        </w:rPr>
        <w:fldChar w:fldCharType="end"/>
      </w:r>
    </w:p>
    <w:p w14:paraId="34C9016C" w14:textId="2E36391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A61B56">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A61B56">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_Toc193390763 \h </w:instrText>
      </w:r>
      <w:r>
        <w:rPr>
          <w:noProof/>
        </w:rPr>
      </w:r>
      <w:r>
        <w:rPr>
          <w:noProof/>
        </w:rPr>
        <w:fldChar w:fldCharType="separate"/>
      </w:r>
      <w:r>
        <w:rPr>
          <w:noProof/>
        </w:rPr>
        <w:t>214</w:t>
      </w:r>
      <w:r>
        <w:rPr>
          <w:noProof/>
        </w:rPr>
        <w:fldChar w:fldCharType="end"/>
      </w:r>
    </w:p>
    <w:p w14:paraId="1E485C8F" w14:textId="2281187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A61B56">
        <w:rPr>
          <w:noProof/>
          <w:lang w:val="en-US"/>
        </w:rPr>
        <w:t>authorizing</w:t>
      </w:r>
      <w:r>
        <w:rPr>
          <w:noProof/>
        </w:rPr>
        <w:t xml:space="preserve"> affiliation status change request in negotiated mode </w:t>
      </w:r>
      <w:r w:rsidRPr="00A61B56">
        <w:rPr>
          <w:noProof/>
          <w:lang w:val="en-US"/>
        </w:rPr>
        <w:t xml:space="preserve">sent to served </w:t>
      </w:r>
      <w:r>
        <w:rPr>
          <w:noProof/>
        </w:rPr>
        <w:t>MCPTT user</w:t>
      </w:r>
      <w:r>
        <w:rPr>
          <w:noProof/>
        </w:rPr>
        <w:tab/>
      </w:r>
      <w:r>
        <w:rPr>
          <w:noProof/>
        </w:rPr>
        <w:fldChar w:fldCharType="begin" w:fldLock="1"/>
      </w:r>
      <w:r>
        <w:rPr>
          <w:noProof/>
        </w:rPr>
        <w:instrText xml:space="preserve"> PAGEREF _Toc193390764 \h </w:instrText>
      </w:r>
      <w:r>
        <w:rPr>
          <w:noProof/>
        </w:rPr>
      </w:r>
      <w:r>
        <w:rPr>
          <w:noProof/>
        </w:rPr>
        <w:fldChar w:fldCharType="separate"/>
      </w:r>
      <w:r>
        <w:rPr>
          <w:noProof/>
        </w:rPr>
        <w:t>217</w:t>
      </w:r>
      <w:r>
        <w:rPr>
          <w:noProof/>
        </w:rPr>
        <w:fldChar w:fldCharType="end"/>
      </w:r>
    </w:p>
    <w:p w14:paraId="5913A8FF" w14:textId="021C54F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9.2.2.2.9</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 xml:space="preserve">Forwarding </w:t>
      </w:r>
      <w:r>
        <w:rPr>
          <w:noProof/>
        </w:rPr>
        <w:t xml:space="preserve">affiliation status change </w:t>
      </w:r>
      <w:r w:rsidRPr="00A61B56">
        <w:rPr>
          <w:noProof/>
          <w:lang w:val="en-US"/>
        </w:rPr>
        <w:t xml:space="preserve">towards another </w:t>
      </w:r>
      <w:r>
        <w:rPr>
          <w:noProof/>
        </w:rPr>
        <w:t>MCPTT user</w:t>
      </w:r>
      <w:r w:rsidRPr="00A61B56">
        <w:rPr>
          <w:noProof/>
          <w:lang w:val="en-US"/>
        </w:rPr>
        <w:t xml:space="preserve"> procedure</w:t>
      </w:r>
      <w:r>
        <w:rPr>
          <w:noProof/>
        </w:rPr>
        <w:tab/>
      </w:r>
      <w:r>
        <w:rPr>
          <w:noProof/>
        </w:rPr>
        <w:fldChar w:fldCharType="begin" w:fldLock="1"/>
      </w:r>
      <w:r>
        <w:rPr>
          <w:noProof/>
        </w:rPr>
        <w:instrText xml:space="preserve"> PAGEREF _Toc193390765 \h </w:instrText>
      </w:r>
      <w:r>
        <w:rPr>
          <w:noProof/>
        </w:rPr>
      </w:r>
      <w:r>
        <w:rPr>
          <w:noProof/>
        </w:rPr>
        <w:fldChar w:fldCharType="separate"/>
      </w:r>
      <w:r>
        <w:rPr>
          <w:noProof/>
        </w:rPr>
        <w:t>217</w:t>
      </w:r>
      <w:r>
        <w:rPr>
          <w:noProof/>
        </w:rPr>
        <w:fldChar w:fldCharType="end"/>
      </w:r>
    </w:p>
    <w:p w14:paraId="624730AD" w14:textId="488A38A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9.2.2.2.10</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 xml:space="preserve">Forwarding </w:t>
      </w:r>
      <w:r>
        <w:rPr>
          <w:noProof/>
        </w:rPr>
        <w:t xml:space="preserve">subscription to affiliation status </w:t>
      </w:r>
      <w:r w:rsidRPr="00A61B56">
        <w:rPr>
          <w:noProof/>
          <w:lang w:val="en-US"/>
        </w:rPr>
        <w:t xml:space="preserve">towards another </w:t>
      </w:r>
      <w:r>
        <w:rPr>
          <w:noProof/>
        </w:rPr>
        <w:t>MCPTT user</w:t>
      </w:r>
      <w:r w:rsidRPr="00A61B56">
        <w:rPr>
          <w:noProof/>
          <w:lang w:val="en-US"/>
        </w:rPr>
        <w:t xml:space="preserve"> procedure</w:t>
      </w:r>
      <w:r>
        <w:rPr>
          <w:noProof/>
        </w:rPr>
        <w:tab/>
      </w:r>
      <w:r>
        <w:rPr>
          <w:noProof/>
        </w:rPr>
        <w:fldChar w:fldCharType="begin" w:fldLock="1"/>
      </w:r>
      <w:r>
        <w:rPr>
          <w:noProof/>
        </w:rPr>
        <w:instrText xml:space="preserve"> PAGEREF _Toc193390766 \h </w:instrText>
      </w:r>
      <w:r>
        <w:rPr>
          <w:noProof/>
        </w:rPr>
      </w:r>
      <w:r>
        <w:rPr>
          <w:noProof/>
        </w:rPr>
        <w:fldChar w:fldCharType="separate"/>
      </w:r>
      <w:r>
        <w:rPr>
          <w:noProof/>
        </w:rPr>
        <w:t>218</w:t>
      </w:r>
      <w:r>
        <w:rPr>
          <w:noProof/>
        </w:rPr>
        <w:fldChar w:fldCharType="end"/>
      </w:r>
    </w:p>
    <w:p w14:paraId="60234838" w14:textId="4759879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_Toc193390767 \h </w:instrText>
      </w:r>
      <w:r>
        <w:rPr>
          <w:noProof/>
        </w:rPr>
      </w:r>
      <w:r>
        <w:rPr>
          <w:noProof/>
        </w:rPr>
        <w:fldChar w:fldCharType="separate"/>
      </w:r>
      <w:r>
        <w:rPr>
          <w:noProof/>
        </w:rPr>
        <w:t>219</w:t>
      </w:r>
      <w:r>
        <w:rPr>
          <w:noProof/>
        </w:rPr>
        <w:fldChar w:fldCharType="end"/>
      </w:r>
    </w:p>
    <w:p w14:paraId="44967159" w14:textId="51A0A05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_Toc193390768 \h </w:instrText>
      </w:r>
      <w:r>
        <w:rPr>
          <w:noProof/>
        </w:rPr>
      </w:r>
      <w:r>
        <w:rPr>
          <w:noProof/>
        </w:rPr>
        <w:fldChar w:fldCharType="separate"/>
      </w:r>
      <w:r>
        <w:rPr>
          <w:noProof/>
        </w:rPr>
        <w:t>220</w:t>
      </w:r>
      <w:r>
        <w:rPr>
          <w:noProof/>
        </w:rPr>
        <w:fldChar w:fldCharType="end"/>
      </w:r>
    </w:p>
    <w:p w14:paraId="5A87377A" w14:textId="5F2BD9C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9.2.2.2.13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_Toc193390769 \h </w:instrText>
      </w:r>
      <w:r>
        <w:rPr>
          <w:noProof/>
        </w:rPr>
      </w:r>
      <w:r>
        <w:rPr>
          <w:noProof/>
        </w:rPr>
        <w:fldChar w:fldCharType="separate"/>
      </w:r>
      <w:r>
        <w:rPr>
          <w:noProof/>
        </w:rPr>
        <w:t>221</w:t>
      </w:r>
      <w:r>
        <w:rPr>
          <w:noProof/>
        </w:rPr>
        <w:fldChar w:fldCharType="end"/>
      </w:r>
    </w:p>
    <w:p w14:paraId="10681C7D" w14:textId="3D3B4D8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_Toc193390770 \h </w:instrText>
      </w:r>
      <w:r>
        <w:rPr>
          <w:noProof/>
        </w:rPr>
      </w:r>
      <w:r>
        <w:rPr>
          <w:noProof/>
        </w:rPr>
        <w:fldChar w:fldCharType="separate"/>
      </w:r>
      <w:r>
        <w:rPr>
          <w:noProof/>
        </w:rPr>
        <w:t>221</w:t>
      </w:r>
      <w:r>
        <w:rPr>
          <w:noProof/>
        </w:rPr>
        <w:fldChar w:fldCharType="end"/>
      </w:r>
    </w:p>
    <w:p w14:paraId="0519A0BC" w14:textId="2A1056F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9.2.2.2.15</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_Toc193390771 \h </w:instrText>
      </w:r>
      <w:r>
        <w:rPr>
          <w:noProof/>
        </w:rPr>
      </w:r>
      <w:r>
        <w:rPr>
          <w:noProof/>
        </w:rPr>
        <w:fldChar w:fldCharType="separate"/>
      </w:r>
      <w:r>
        <w:rPr>
          <w:noProof/>
        </w:rPr>
        <w:t>222</w:t>
      </w:r>
      <w:r>
        <w:rPr>
          <w:noProof/>
        </w:rPr>
        <w:fldChar w:fldCharType="end"/>
      </w:r>
    </w:p>
    <w:p w14:paraId="4337FE0D" w14:textId="6A0006B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9.2.2.2.16</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 xml:space="preserve">Forwarding </w:t>
      </w:r>
      <w:r>
        <w:rPr>
          <w:noProof/>
        </w:rPr>
        <w:t xml:space="preserve">subscription to group dynamic data </w:t>
      </w:r>
      <w:r w:rsidRPr="00A61B56">
        <w:rPr>
          <w:noProof/>
          <w:lang w:val="en-US"/>
        </w:rPr>
        <w:t>towards the controlling MCPTT server procedure</w:t>
      </w:r>
      <w:r>
        <w:rPr>
          <w:noProof/>
        </w:rPr>
        <w:tab/>
      </w:r>
      <w:r>
        <w:rPr>
          <w:noProof/>
        </w:rPr>
        <w:fldChar w:fldCharType="begin" w:fldLock="1"/>
      </w:r>
      <w:r>
        <w:rPr>
          <w:noProof/>
        </w:rPr>
        <w:instrText xml:space="preserve"> PAGEREF _Toc193390772 \h </w:instrText>
      </w:r>
      <w:r>
        <w:rPr>
          <w:noProof/>
        </w:rPr>
      </w:r>
      <w:r>
        <w:rPr>
          <w:noProof/>
        </w:rPr>
        <w:fldChar w:fldCharType="separate"/>
      </w:r>
      <w:r>
        <w:rPr>
          <w:noProof/>
        </w:rPr>
        <w:t>223</w:t>
      </w:r>
      <w:r>
        <w:rPr>
          <w:noProof/>
        </w:rPr>
        <w:fldChar w:fldCharType="end"/>
      </w:r>
    </w:p>
    <w:p w14:paraId="561A0393" w14:textId="3773841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_Toc193390773 \h </w:instrText>
      </w:r>
      <w:r>
        <w:rPr>
          <w:noProof/>
        </w:rPr>
      </w:r>
      <w:r>
        <w:rPr>
          <w:noProof/>
        </w:rPr>
        <w:fldChar w:fldCharType="separate"/>
      </w:r>
      <w:r>
        <w:rPr>
          <w:noProof/>
        </w:rPr>
        <w:t>225</w:t>
      </w:r>
      <w:r>
        <w:rPr>
          <w:noProof/>
        </w:rPr>
        <w:fldChar w:fldCharType="end"/>
      </w:r>
    </w:p>
    <w:p w14:paraId="3F0809DA" w14:textId="770494B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A61B56">
        <w:rPr>
          <w:noProof/>
          <w:lang w:val="en-US"/>
        </w:rPr>
        <w:t>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General</w:t>
      </w:r>
      <w:r>
        <w:rPr>
          <w:noProof/>
        </w:rPr>
        <w:tab/>
      </w:r>
      <w:r>
        <w:rPr>
          <w:noProof/>
        </w:rPr>
        <w:fldChar w:fldCharType="begin" w:fldLock="1"/>
      </w:r>
      <w:r>
        <w:rPr>
          <w:noProof/>
        </w:rPr>
        <w:instrText xml:space="preserve"> PAGEREF _Toc193390774 \h </w:instrText>
      </w:r>
      <w:r>
        <w:rPr>
          <w:noProof/>
        </w:rPr>
      </w:r>
      <w:r>
        <w:rPr>
          <w:noProof/>
        </w:rPr>
        <w:fldChar w:fldCharType="separate"/>
      </w:r>
      <w:r>
        <w:rPr>
          <w:noProof/>
        </w:rPr>
        <w:t>225</w:t>
      </w:r>
      <w:r>
        <w:rPr>
          <w:noProof/>
        </w:rPr>
        <w:fldChar w:fldCharType="end"/>
      </w:r>
    </w:p>
    <w:p w14:paraId="326EB5CE" w14:textId="1B747CB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A61B56">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_Toc193390775 \h </w:instrText>
      </w:r>
      <w:r>
        <w:rPr>
          <w:noProof/>
        </w:rPr>
      </w:r>
      <w:r>
        <w:rPr>
          <w:noProof/>
        </w:rPr>
        <w:fldChar w:fldCharType="separate"/>
      </w:r>
      <w:r>
        <w:rPr>
          <w:noProof/>
        </w:rPr>
        <w:t>225</w:t>
      </w:r>
      <w:r>
        <w:rPr>
          <w:noProof/>
        </w:rPr>
        <w:fldChar w:fldCharType="end"/>
      </w:r>
    </w:p>
    <w:p w14:paraId="5C416FDC" w14:textId="5B5A46B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_Toc193390776 \h </w:instrText>
      </w:r>
      <w:r>
        <w:rPr>
          <w:noProof/>
        </w:rPr>
      </w:r>
      <w:r>
        <w:rPr>
          <w:noProof/>
        </w:rPr>
        <w:fldChar w:fldCharType="separate"/>
      </w:r>
      <w:r>
        <w:rPr>
          <w:noProof/>
        </w:rPr>
        <w:t>225</w:t>
      </w:r>
      <w:r>
        <w:rPr>
          <w:noProof/>
        </w:rPr>
        <w:fldChar w:fldCharType="end"/>
      </w:r>
    </w:p>
    <w:p w14:paraId="556D2476" w14:textId="51E2295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A61B56">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_Toc193390777 \h </w:instrText>
      </w:r>
      <w:r>
        <w:rPr>
          <w:noProof/>
        </w:rPr>
      </w:r>
      <w:r>
        <w:rPr>
          <w:noProof/>
        </w:rPr>
        <w:fldChar w:fldCharType="separate"/>
      </w:r>
      <w:r>
        <w:rPr>
          <w:noProof/>
        </w:rPr>
        <w:t>227</w:t>
      </w:r>
      <w:r>
        <w:rPr>
          <w:noProof/>
        </w:rPr>
        <w:fldChar w:fldCharType="end"/>
      </w:r>
    </w:p>
    <w:p w14:paraId="571C9F07" w14:textId="7BAFE97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A61B56">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_Toc193390778 \h </w:instrText>
      </w:r>
      <w:r>
        <w:rPr>
          <w:noProof/>
        </w:rPr>
      </w:r>
      <w:r>
        <w:rPr>
          <w:noProof/>
        </w:rPr>
        <w:fldChar w:fldCharType="separate"/>
      </w:r>
      <w:r>
        <w:rPr>
          <w:noProof/>
        </w:rPr>
        <w:t>228</w:t>
      </w:r>
      <w:r>
        <w:rPr>
          <w:noProof/>
        </w:rPr>
        <w:fldChar w:fldCharType="end"/>
      </w:r>
    </w:p>
    <w:p w14:paraId="000DB96C" w14:textId="03C0C7D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A61B56">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_Toc193390779 \h </w:instrText>
      </w:r>
      <w:r>
        <w:rPr>
          <w:noProof/>
        </w:rPr>
      </w:r>
      <w:r>
        <w:rPr>
          <w:noProof/>
        </w:rPr>
        <w:fldChar w:fldCharType="separate"/>
      </w:r>
      <w:r>
        <w:rPr>
          <w:noProof/>
        </w:rPr>
        <w:t>229</w:t>
      </w:r>
      <w:r>
        <w:rPr>
          <w:noProof/>
        </w:rPr>
        <w:fldChar w:fldCharType="end"/>
      </w:r>
    </w:p>
    <w:p w14:paraId="298F0A99" w14:textId="7CE23A8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A61B56">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_Toc193390780 \h </w:instrText>
      </w:r>
      <w:r>
        <w:rPr>
          <w:noProof/>
        </w:rPr>
      </w:r>
      <w:r>
        <w:rPr>
          <w:noProof/>
        </w:rPr>
        <w:fldChar w:fldCharType="separate"/>
      </w:r>
      <w:r>
        <w:rPr>
          <w:noProof/>
        </w:rPr>
        <w:t>229</w:t>
      </w:r>
      <w:r>
        <w:rPr>
          <w:noProof/>
        </w:rPr>
        <w:fldChar w:fldCharType="end"/>
      </w:r>
    </w:p>
    <w:p w14:paraId="6F96696B" w14:textId="722E99A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9.2.2.3.8</w:t>
      </w:r>
      <w:r>
        <w:rPr>
          <w:rFonts w:asciiTheme="minorHAnsi" w:eastAsiaTheme="minorEastAsia"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_Toc193390781 \h </w:instrText>
      </w:r>
      <w:r>
        <w:rPr>
          <w:noProof/>
        </w:rPr>
      </w:r>
      <w:r>
        <w:rPr>
          <w:noProof/>
        </w:rPr>
        <w:fldChar w:fldCharType="separate"/>
      </w:r>
      <w:r>
        <w:rPr>
          <w:noProof/>
        </w:rPr>
        <w:t>229</w:t>
      </w:r>
      <w:r>
        <w:rPr>
          <w:noProof/>
        </w:rPr>
        <w:fldChar w:fldCharType="end"/>
      </w:r>
    </w:p>
    <w:p w14:paraId="7857338A" w14:textId="6C999DC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A61B56">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_Toc193390782 \h </w:instrText>
      </w:r>
      <w:r>
        <w:rPr>
          <w:noProof/>
        </w:rPr>
      </w:r>
      <w:r>
        <w:rPr>
          <w:noProof/>
        </w:rPr>
        <w:fldChar w:fldCharType="separate"/>
      </w:r>
      <w:r>
        <w:rPr>
          <w:noProof/>
        </w:rPr>
        <w:t>230</w:t>
      </w:r>
      <w:r>
        <w:rPr>
          <w:noProof/>
        </w:rPr>
        <w:fldChar w:fldCharType="end"/>
      </w:r>
    </w:p>
    <w:p w14:paraId="44613722" w14:textId="2C5C1E5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9.2.2.3.10</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_Toc193390783 \h </w:instrText>
      </w:r>
      <w:r>
        <w:rPr>
          <w:noProof/>
        </w:rPr>
      </w:r>
      <w:r>
        <w:rPr>
          <w:noProof/>
        </w:rPr>
        <w:fldChar w:fldCharType="separate"/>
      </w:r>
      <w:r>
        <w:rPr>
          <w:noProof/>
        </w:rPr>
        <w:t>231</w:t>
      </w:r>
      <w:r>
        <w:rPr>
          <w:noProof/>
        </w:rPr>
        <w:fldChar w:fldCharType="end"/>
      </w:r>
    </w:p>
    <w:p w14:paraId="608CF2E2" w14:textId="48803B4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9.2.2.3.11</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_Toc193390784 \h </w:instrText>
      </w:r>
      <w:r>
        <w:rPr>
          <w:noProof/>
        </w:rPr>
      </w:r>
      <w:r>
        <w:rPr>
          <w:noProof/>
        </w:rPr>
        <w:fldChar w:fldCharType="separate"/>
      </w:r>
      <w:r>
        <w:rPr>
          <w:noProof/>
        </w:rPr>
        <w:t>231</w:t>
      </w:r>
      <w:r>
        <w:rPr>
          <w:noProof/>
        </w:rPr>
        <w:fldChar w:fldCharType="end"/>
      </w:r>
    </w:p>
    <w:p w14:paraId="1A4EB8A5" w14:textId="3989EE17"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_Toc193390785 \h </w:instrText>
      </w:r>
      <w:r>
        <w:rPr>
          <w:noProof/>
        </w:rPr>
      </w:r>
      <w:r>
        <w:rPr>
          <w:noProof/>
        </w:rPr>
        <w:fldChar w:fldCharType="separate"/>
      </w:r>
      <w:r>
        <w:rPr>
          <w:noProof/>
        </w:rPr>
        <w:t>231</w:t>
      </w:r>
      <w:r>
        <w:rPr>
          <w:noProof/>
        </w:rPr>
        <w:fldChar w:fldCharType="end"/>
      </w:r>
    </w:p>
    <w:p w14:paraId="590E6509" w14:textId="70CC064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9.3.</w:t>
      </w:r>
      <w:r w:rsidRPr="00A61B56">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A61B56">
        <w:rPr>
          <w:rFonts w:eastAsia="SimSun"/>
          <w:noProof/>
        </w:rPr>
        <w:t>application/pidf+xml MIME type</w:t>
      </w:r>
      <w:r>
        <w:rPr>
          <w:noProof/>
        </w:rPr>
        <w:tab/>
      </w:r>
      <w:r>
        <w:rPr>
          <w:noProof/>
        </w:rPr>
        <w:fldChar w:fldCharType="begin" w:fldLock="1"/>
      </w:r>
      <w:r>
        <w:rPr>
          <w:noProof/>
        </w:rPr>
        <w:instrText xml:space="preserve"> PAGEREF _Toc193390786 \h </w:instrText>
      </w:r>
      <w:r>
        <w:rPr>
          <w:noProof/>
        </w:rPr>
      </w:r>
      <w:r>
        <w:rPr>
          <w:noProof/>
        </w:rPr>
        <w:fldChar w:fldCharType="separate"/>
      </w:r>
      <w:r>
        <w:rPr>
          <w:noProof/>
        </w:rPr>
        <w:t>231</w:t>
      </w:r>
      <w:r>
        <w:rPr>
          <w:noProof/>
        </w:rPr>
        <w:fldChar w:fldCharType="end"/>
      </w:r>
    </w:p>
    <w:p w14:paraId="1846F4F8" w14:textId="7A5B8C0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_Toc193390787 \h </w:instrText>
      </w:r>
      <w:r>
        <w:rPr>
          <w:noProof/>
        </w:rPr>
      </w:r>
      <w:r>
        <w:rPr>
          <w:noProof/>
        </w:rPr>
        <w:fldChar w:fldCharType="separate"/>
      </w:r>
      <w:r>
        <w:rPr>
          <w:noProof/>
        </w:rPr>
        <w:t>231</w:t>
      </w:r>
      <w:r>
        <w:rPr>
          <w:noProof/>
        </w:rPr>
        <w:fldChar w:fldCharType="end"/>
      </w:r>
    </w:p>
    <w:p w14:paraId="75309ABE" w14:textId="204CA82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_Toc193390788 \h </w:instrText>
      </w:r>
      <w:r>
        <w:rPr>
          <w:noProof/>
        </w:rPr>
      </w:r>
      <w:r>
        <w:rPr>
          <w:noProof/>
        </w:rPr>
        <w:fldChar w:fldCharType="separate"/>
      </w:r>
      <w:r>
        <w:rPr>
          <w:noProof/>
        </w:rPr>
        <w:t>232</w:t>
      </w:r>
      <w:r>
        <w:rPr>
          <w:noProof/>
        </w:rPr>
        <w:fldChar w:fldCharType="end"/>
      </w:r>
    </w:p>
    <w:p w14:paraId="64AD6441" w14:textId="633C90B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A61B56">
        <w:rPr>
          <w:rFonts w:eastAsia="SimSun"/>
          <w:noProof/>
        </w:rPr>
        <w:t>application/simple-filter+xml MIME type</w:t>
      </w:r>
      <w:r>
        <w:rPr>
          <w:noProof/>
        </w:rPr>
        <w:tab/>
      </w:r>
      <w:r>
        <w:rPr>
          <w:noProof/>
        </w:rPr>
        <w:fldChar w:fldCharType="begin" w:fldLock="1"/>
      </w:r>
      <w:r>
        <w:rPr>
          <w:noProof/>
        </w:rPr>
        <w:instrText xml:space="preserve"> PAGEREF _Toc193390789 \h </w:instrText>
      </w:r>
      <w:r>
        <w:rPr>
          <w:noProof/>
        </w:rPr>
      </w:r>
      <w:r>
        <w:rPr>
          <w:noProof/>
        </w:rPr>
        <w:fldChar w:fldCharType="separate"/>
      </w:r>
      <w:r>
        <w:rPr>
          <w:noProof/>
        </w:rPr>
        <w:t>234</w:t>
      </w:r>
      <w:r>
        <w:rPr>
          <w:noProof/>
        </w:rPr>
        <w:fldChar w:fldCharType="end"/>
      </w:r>
    </w:p>
    <w:p w14:paraId="6AEC0DEB" w14:textId="4446902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_Toc193390790 \h </w:instrText>
      </w:r>
      <w:r>
        <w:rPr>
          <w:noProof/>
        </w:rPr>
      </w:r>
      <w:r>
        <w:rPr>
          <w:noProof/>
        </w:rPr>
        <w:fldChar w:fldCharType="separate"/>
      </w:r>
      <w:r>
        <w:rPr>
          <w:noProof/>
        </w:rPr>
        <w:t>234</w:t>
      </w:r>
      <w:r>
        <w:rPr>
          <w:noProof/>
        </w:rPr>
        <w:fldChar w:fldCharType="end"/>
      </w:r>
    </w:p>
    <w:p w14:paraId="7CDED752" w14:textId="1BD3737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_Toc193390791 \h </w:instrText>
      </w:r>
      <w:r>
        <w:rPr>
          <w:noProof/>
        </w:rPr>
      </w:r>
      <w:r>
        <w:rPr>
          <w:noProof/>
        </w:rPr>
        <w:fldChar w:fldCharType="separate"/>
      </w:r>
      <w:r>
        <w:rPr>
          <w:noProof/>
        </w:rPr>
        <w:t>234</w:t>
      </w:r>
      <w:r>
        <w:rPr>
          <w:noProof/>
        </w:rPr>
        <w:fldChar w:fldCharType="end"/>
      </w:r>
    </w:p>
    <w:p w14:paraId="0BF754CF" w14:textId="0B4B835B"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val="en-US"/>
        </w:rPr>
        <w:t>9A</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val="en-US"/>
        </w:rPr>
        <w:t>Functional Alias</w:t>
      </w:r>
      <w:r>
        <w:rPr>
          <w:noProof/>
        </w:rPr>
        <w:tab/>
      </w:r>
      <w:r>
        <w:rPr>
          <w:noProof/>
        </w:rPr>
        <w:fldChar w:fldCharType="begin" w:fldLock="1"/>
      </w:r>
      <w:r>
        <w:rPr>
          <w:noProof/>
        </w:rPr>
        <w:instrText xml:space="preserve"> PAGEREF _Toc193390792 \h </w:instrText>
      </w:r>
      <w:r>
        <w:rPr>
          <w:noProof/>
        </w:rPr>
      </w:r>
      <w:r>
        <w:rPr>
          <w:noProof/>
        </w:rPr>
        <w:fldChar w:fldCharType="separate"/>
      </w:r>
      <w:r>
        <w:rPr>
          <w:noProof/>
        </w:rPr>
        <w:t>237</w:t>
      </w:r>
      <w:r>
        <w:rPr>
          <w:noProof/>
        </w:rPr>
        <w:fldChar w:fldCharType="end"/>
      </w:r>
    </w:p>
    <w:p w14:paraId="2A7D51F5" w14:textId="0FEF8FA9"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_Toc193390793 \h </w:instrText>
      </w:r>
      <w:r>
        <w:rPr>
          <w:noProof/>
        </w:rPr>
      </w:r>
      <w:r>
        <w:rPr>
          <w:noProof/>
        </w:rPr>
        <w:fldChar w:fldCharType="separate"/>
      </w:r>
      <w:r>
        <w:rPr>
          <w:noProof/>
        </w:rPr>
        <w:t>237</w:t>
      </w:r>
      <w:r>
        <w:rPr>
          <w:noProof/>
        </w:rPr>
        <w:fldChar w:fldCharType="end"/>
      </w:r>
    </w:p>
    <w:p w14:paraId="24BDE5CB" w14:textId="38C33BF6"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Procedures</w:t>
      </w:r>
      <w:r>
        <w:rPr>
          <w:noProof/>
        </w:rPr>
        <w:tab/>
      </w:r>
      <w:r>
        <w:rPr>
          <w:noProof/>
        </w:rPr>
        <w:fldChar w:fldCharType="begin" w:fldLock="1"/>
      </w:r>
      <w:r>
        <w:rPr>
          <w:noProof/>
        </w:rPr>
        <w:instrText xml:space="preserve"> PAGEREF _Toc193390794 \h </w:instrText>
      </w:r>
      <w:r>
        <w:rPr>
          <w:noProof/>
        </w:rPr>
      </w:r>
      <w:r>
        <w:rPr>
          <w:noProof/>
        </w:rPr>
        <w:fldChar w:fldCharType="separate"/>
      </w:r>
      <w:r>
        <w:rPr>
          <w:noProof/>
        </w:rPr>
        <w:t>237</w:t>
      </w:r>
      <w:r>
        <w:rPr>
          <w:noProof/>
        </w:rPr>
        <w:fldChar w:fldCharType="end"/>
      </w:r>
    </w:p>
    <w:p w14:paraId="242562A8" w14:textId="17A653E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MCPTT client procedures</w:t>
      </w:r>
      <w:r>
        <w:rPr>
          <w:noProof/>
        </w:rPr>
        <w:tab/>
      </w:r>
      <w:r>
        <w:rPr>
          <w:noProof/>
        </w:rPr>
        <w:fldChar w:fldCharType="begin" w:fldLock="1"/>
      </w:r>
      <w:r>
        <w:rPr>
          <w:noProof/>
        </w:rPr>
        <w:instrText xml:space="preserve"> PAGEREF _Toc193390795 \h </w:instrText>
      </w:r>
      <w:r>
        <w:rPr>
          <w:noProof/>
        </w:rPr>
      </w:r>
      <w:r>
        <w:rPr>
          <w:noProof/>
        </w:rPr>
        <w:fldChar w:fldCharType="separate"/>
      </w:r>
      <w:r>
        <w:rPr>
          <w:noProof/>
        </w:rPr>
        <w:t>237</w:t>
      </w:r>
      <w:r>
        <w:rPr>
          <w:noProof/>
        </w:rPr>
        <w:fldChar w:fldCharType="end"/>
      </w:r>
    </w:p>
    <w:p w14:paraId="49468C91" w14:textId="2F22DFF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9A.2.1.1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_Toc193390796 \h </w:instrText>
      </w:r>
      <w:r>
        <w:rPr>
          <w:noProof/>
        </w:rPr>
      </w:r>
      <w:r>
        <w:rPr>
          <w:noProof/>
        </w:rPr>
        <w:fldChar w:fldCharType="separate"/>
      </w:r>
      <w:r>
        <w:rPr>
          <w:noProof/>
        </w:rPr>
        <w:t>237</w:t>
      </w:r>
      <w:r>
        <w:rPr>
          <w:noProof/>
        </w:rPr>
        <w:fldChar w:fldCharType="end"/>
      </w:r>
    </w:p>
    <w:p w14:paraId="328B5FBB" w14:textId="26A6231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9A.2.1.2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Functional alias status change procedure</w:t>
      </w:r>
      <w:r>
        <w:rPr>
          <w:noProof/>
        </w:rPr>
        <w:tab/>
      </w:r>
      <w:r>
        <w:rPr>
          <w:noProof/>
        </w:rPr>
        <w:fldChar w:fldCharType="begin" w:fldLock="1"/>
      </w:r>
      <w:r>
        <w:rPr>
          <w:noProof/>
        </w:rPr>
        <w:instrText xml:space="preserve"> PAGEREF _Toc193390797 \h </w:instrText>
      </w:r>
      <w:r>
        <w:rPr>
          <w:noProof/>
        </w:rPr>
      </w:r>
      <w:r>
        <w:rPr>
          <w:noProof/>
        </w:rPr>
        <w:fldChar w:fldCharType="separate"/>
      </w:r>
      <w:r>
        <w:rPr>
          <w:noProof/>
        </w:rPr>
        <w:t>237</w:t>
      </w:r>
      <w:r>
        <w:rPr>
          <w:noProof/>
        </w:rPr>
        <w:fldChar w:fldCharType="end"/>
      </w:r>
    </w:p>
    <w:p w14:paraId="27E46699" w14:textId="6BBCB37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9A.2.1.3</w:t>
      </w:r>
      <w:r>
        <w:rPr>
          <w:rFonts w:asciiTheme="minorHAnsi" w:eastAsiaTheme="minorEastAsia"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_Toc193390798 \h </w:instrText>
      </w:r>
      <w:r>
        <w:rPr>
          <w:noProof/>
        </w:rPr>
      </w:r>
      <w:r>
        <w:rPr>
          <w:noProof/>
        </w:rPr>
        <w:fldChar w:fldCharType="separate"/>
      </w:r>
      <w:r>
        <w:rPr>
          <w:noProof/>
        </w:rPr>
        <w:t>238</w:t>
      </w:r>
      <w:r>
        <w:rPr>
          <w:noProof/>
        </w:rPr>
        <w:fldChar w:fldCharType="end"/>
      </w:r>
    </w:p>
    <w:p w14:paraId="0040B103" w14:textId="6FB433A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9A.2.1.4</w:t>
      </w:r>
      <w:r>
        <w:rPr>
          <w:rFonts w:asciiTheme="minorHAnsi" w:eastAsiaTheme="minorEastAsia"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_Toc193390799 \h </w:instrText>
      </w:r>
      <w:r>
        <w:rPr>
          <w:noProof/>
        </w:rPr>
      </w:r>
      <w:r>
        <w:rPr>
          <w:noProof/>
        </w:rPr>
        <w:fldChar w:fldCharType="separate"/>
      </w:r>
      <w:r>
        <w:rPr>
          <w:noProof/>
        </w:rPr>
        <w:t>240</w:t>
      </w:r>
      <w:r>
        <w:rPr>
          <w:noProof/>
        </w:rPr>
        <w:fldChar w:fldCharType="end"/>
      </w:r>
    </w:p>
    <w:p w14:paraId="4CD360C2" w14:textId="1C258A9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MCPTT server procedures</w:t>
      </w:r>
      <w:r>
        <w:rPr>
          <w:noProof/>
        </w:rPr>
        <w:tab/>
      </w:r>
      <w:r>
        <w:rPr>
          <w:noProof/>
        </w:rPr>
        <w:fldChar w:fldCharType="begin" w:fldLock="1"/>
      </w:r>
      <w:r>
        <w:rPr>
          <w:noProof/>
        </w:rPr>
        <w:instrText xml:space="preserve"> PAGEREF _Toc193390800 \h </w:instrText>
      </w:r>
      <w:r>
        <w:rPr>
          <w:noProof/>
        </w:rPr>
      </w:r>
      <w:r>
        <w:rPr>
          <w:noProof/>
        </w:rPr>
        <w:fldChar w:fldCharType="separate"/>
      </w:r>
      <w:r>
        <w:rPr>
          <w:noProof/>
        </w:rPr>
        <w:t>240</w:t>
      </w:r>
      <w:r>
        <w:rPr>
          <w:noProof/>
        </w:rPr>
        <w:fldChar w:fldCharType="end"/>
      </w:r>
    </w:p>
    <w:p w14:paraId="6433D3CF" w14:textId="18C99A2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9A.2.2.1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_Toc193390801 \h </w:instrText>
      </w:r>
      <w:r>
        <w:rPr>
          <w:noProof/>
        </w:rPr>
      </w:r>
      <w:r>
        <w:rPr>
          <w:noProof/>
        </w:rPr>
        <w:fldChar w:fldCharType="separate"/>
      </w:r>
      <w:r>
        <w:rPr>
          <w:noProof/>
        </w:rPr>
        <w:t>240</w:t>
      </w:r>
      <w:r>
        <w:rPr>
          <w:noProof/>
        </w:rPr>
        <w:fldChar w:fldCharType="end"/>
      </w:r>
    </w:p>
    <w:p w14:paraId="3351928D" w14:textId="26E5B15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9A.2.2.2</w:t>
      </w:r>
      <w:r>
        <w:rPr>
          <w:rFonts w:asciiTheme="minorHAnsi" w:eastAsiaTheme="minorEastAsia" w:hAnsiTheme="minorHAnsi" w:cstheme="minorBidi"/>
          <w:noProof/>
          <w:kern w:val="2"/>
          <w:sz w:val="24"/>
          <w:szCs w:val="24"/>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_Toc193390802 \h </w:instrText>
      </w:r>
      <w:r>
        <w:rPr>
          <w:noProof/>
        </w:rPr>
      </w:r>
      <w:r>
        <w:rPr>
          <w:noProof/>
        </w:rPr>
        <w:fldChar w:fldCharType="separate"/>
      </w:r>
      <w:r>
        <w:rPr>
          <w:noProof/>
        </w:rPr>
        <w:t>240</w:t>
      </w:r>
      <w:r>
        <w:rPr>
          <w:noProof/>
        </w:rPr>
        <w:fldChar w:fldCharType="end"/>
      </w:r>
    </w:p>
    <w:p w14:paraId="5B7009B5" w14:textId="4ABB343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9A.2.2.2.1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_Toc193390803 \h </w:instrText>
      </w:r>
      <w:r>
        <w:rPr>
          <w:noProof/>
        </w:rPr>
      </w:r>
      <w:r>
        <w:rPr>
          <w:noProof/>
        </w:rPr>
        <w:fldChar w:fldCharType="separate"/>
      </w:r>
      <w:r>
        <w:rPr>
          <w:noProof/>
        </w:rPr>
        <w:t>240</w:t>
      </w:r>
      <w:r>
        <w:rPr>
          <w:noProof/>
        </w:rPr>
        <w:fldChar w:fldCharType="end"/>
      </w:r>
    </w:p>
    <w:p w14:paraId="74314077" w14:textId="271EAD9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9A.2.2.2.2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_Toc193390804 \h </w:instrText>
      </w:r>
      <w:r>
        <w:rPr>
          <w:noProof/>
        </w:rPr>
      </w:r>
      <w:r>
        <w:rPr>
          <w:noProof/>
        </w:rPr>
        <w:fldChar w:fldCharType="separate"/>
      </w:r>
      <w:r>
        <w:rPr>
          <w:noProof/>
        </w:rPr>
        <w:t>240</w:t>
      </w:r>
      <w:r>
        <w:rPr>
          <w:noProof/>
        </w:rPr>
        <w:fldChar w:fldCharType="end"/>
      </w:r>
    </w:p>
    <w:p w14:paraId="2082FBA9" w14:textId="221CC21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9A.2.2.2.3</w:t>
      </w:r>
      <w:r>
        <w:rPr>
          <w:rFonts w:asciiTheme="minorHAnsi" w:eastAsiaTheme="minorEastAsia" w:hAnsiTheme="minorHAnsi" w:cstheme="minorBidi"/>
          <w:noProof/>
          <w:kern w:val="2"/>
          <w:sz w:val="24"/>
          <w:szCs w:val="24"/>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_Toc193390805 \h </w:instrText>
      </w:r>
      <w:r>
        <w:rPr>
          <w:noProof/>
        </w:rPr>
      </w:r>
      <w:r>
        <w:rPr>
          <w:noProof/>
        </w:rPr>
        <w:fldChar w:fldCharType="separate"/>
      </w:r>
      <w:r>
        <w:rPr>
          <w:noProof/>
        </w:rPr>
        <w:t>241</w:t>
      </w:r>
      <w:r>
        <w:rPr>
          <w:noProof/>
        </w:rPr>
        <w:fldChar w:fldCharType="end"/>
      </w:r>
    </w:p>
    <w:p w14:paraId="5BFD418F" w14:textId="261C55C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9A.2.2.2.4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_Toc193390806 \h </w:instrText>
      </w:r>
      <w:r>
        <w:rPr>
          <w:noProof/>
        </w:rPr>
      </w:r>
      <w:r>
        <w:rPr>
          <w:noProof/>
        </w:rPr>
        <w:fldChar w:fldCharType="separate"/>
      </w:r>
      <w:r>
        <w:rPr>
          <w:noProof/>
        </w:rPr>
        <w:t>243</w:t>
      </w:r>
      <w:r>
        <w:rPr>
          <w:noProof/>
        </w:rPr>
        <w:fldChar w:fldCharType="end"/>
      </w:r>
    </w:p>
    <w:p w14:paraId="1DC8E983" w14:textId="5B3839D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9A.2.2.2.5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_Toc193390807 \h </w:instrText>
      </w:r>
      <w:r>
        <w:rPr>
          <w:noProof/>
        </w:rPr>
      </w:r>
      <w:r>
        <w:rPr>
          <w:noProof/>
        </w:rPr>
        <w:fldChar w:fldCharType="separate"/>
      </w:r>
      <w:r>
        <w:rPr>
          <w:noProof/>
        </w:rPr>
        <w:t>244</w:t>
      </w:r>
      <w:r>
        <w:rPr>
          <w:noProof/>
        </w:rPr>
        <w:fldChar w:fldCharType="end"/>
      </w:r>
    </w:p>
    <w:p w14:paraId="3FB302E8" w14:textId="530A56A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9A.2.2.2.6</w:t>
      </w:r>
      <w:r>
        <w:rPr>
          <w:rFonts w:asciiTheme="minorHAnsi" w:eastAsiaTheme="minorEastAsia" w:hAnsiTheme="minorHAnsi" w:cstheme="minorBidi"/>
          <w:noProof/>
          <w:kern w:val="2"/>
          <w:sz w:val="24"/>
          <w:szCs w:val="24"/>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_Toc193390808 \h </w:instrText>
      </w:r>
      <w:r>
        <w:rPr>
          <w:noProof/>
        </w:rPr>
      </w:r>
      <w:r>
        <w:rPr>
          <w:noProof/>
        </w:rPr>
        <w:fldChar w:fldCharType="separate"/>
      </w:r>
      <w:r>
        <w:rPr>
          <w:noProof/>
        </w:rPr>
        <w:t>244</w:t>
      </w:r>
      <w:r>
        <w:rPr>
          <w:noProof/>
        </w:rPr>
        <w:fldChar w:fldCharType="end"/>
      </w:r>
    </w:p>
    <w:p w14:paraId="51836096" w14:textId="19F9518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rPr>
        <w:t>9A</w:t>
      </w:r>
      <w:r>
        <w:rPr>
          <w:noProof/>
        </w:rPr>
        <w:t>.2.2.2.</w:t>
      </w:r>
      <w:r w:rsidRPr="00A61B56">
        <w:rPr>
          <w:noProof/>
          <w:lang w:val="en-US"/>
        </w:rPr>
        <w:t>7</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Functional alias</w:t>
      </w:r>
      <w:r>
        <w:rPr>
          <w:noProof/>
        </w:rPr>
        <w:t xml:space="preserve"> status determination </w:t>
      </w:r>
      <w:r w:rsidRPr="00A61B56">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_Toc193390809 \h </w:instrText>
      </w:r>
      <w:r>
        <w:rPr>
          <w:noProof/>
        </w:rPr>
      </w:r>
      <w:r>
        <w:rPr>
          <w:noProof/>
        </w:rPr>
        <w:fldChar w:fldCharType="separate"/>
      </w:r>
      <w:r>
        <w:rPr>
          <w:noProof/>
        </w:rPr>
        <w:t>246</w:t>
      </w:r>
      <w:r>
        <w:rPr>
          <w:noProof/>
        </w:rPr>
        <w:fldChar w:fldCharType="end"/>
      </w:r>
    </w:p>
    <w:p w14:paraId="381D4052" w14:textId="6709ECB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rPr>
        <w:t>9A</w:t>
      </w:r>
      <w:r>
        <w:rPr>
          <w:noProof/>
        </w:rPr>
        <w:t>.2.2.2.</w:t>
      </w:r>
      <w:r w:rsidRPr="00A61B56">
        <w:rPr>
          <w:noProof/>
          <w:lang w:val="en-US"/>
        </w:rPr>
        <w:t>8</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Functional alias</w:t>
      </w:r>
      <w:r>
        <w:rPr>
          <w:noProof/>
        </w:rPr>
        <w:t xml:space="preserve"> resolution </w:t>
      </w:r>
      <w:r w:rsidRPr="00A61B56">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_Toc193390810 \h </w:instrText>
      </w:r>
      <w:r>
        <w:rPr>
          <w:noProof/>
        </w:rPr>
      </w:r>
      <w:r>
        <w:rPr>
          <w:noProof/>
        </w:rPr>
        <w:fldChar w:fldCharType="separate"/>
      </w:r>
      <w:r>
        <w:rPr>
          <w:noProof/>
        </w:rPr>
        <w:t>248</w:t>
      </w:r>
      <w:r>
        <w:rPr>
          <w:noProof/>
        </w:rPr>
        <w:fldChar w:fldCharType="end"/>
      </w:r>
    </w:p>
    <w:p w14:paraId="55395DDC" w14:textId="39979D2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9A.2.2.2.9</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 xml:space="preserve">Forwarding subscription to functional alias status towards another </w:t>
      </w:r>
      <w:r>
        <w:rPr>
          <w:noProof/>
        </w:rPr>
        <w:t>MCPTT server</w:t>
      </w:r>
      <w:r w:rsidRPr="00A61B56">
        <w:rPr>
          <w:noProof/>
          <w:lang w:val="en-US"/>
        </w:rPr>
        <w:t xml:space="preserve"> procedure</w:t>
      </w:r>
      <w:r>
        <w:rPr>
          <w:noProof/>
        </w:rPr>
        <w:tab/>
      </w:r>
      <w:r>
        <w:rPr>
          <w:noProof/>
        </w:rPr>
        <w:fldChar w:fldCharType="begin" w:fldLock="1"/>
      </w:r>
      <w:r>
        <w:rPr>
          <w:noProof/>
        </w:rPr>
        <w:instrText xml:space="preserve"> PAGEREF _Toc193390811 \h </w:instrText>
      </w:r>
      <w:r>
        <w:rPr>
          <w:noProof/>
        </w:rPr>
      </w:r>
      <w:r>
        <w:rPr>
          <w:noProof/>
        </w:rPr>
        <w:fldChar w:fldCharType="separate"/>
      </w:r>
      <w:r>
        <w:rPr>
          <w:noProof/>
        </w:rPr>
        <w:t>249</w:t>
      </w:r>
      <w:r>
        <w:rPr>
          <w:noProof/>
        </w:rPr>
        <w:fldChar w:fldCharType="end"/>
      </w:r>
    </w:p>
    <w:p w14:paraId="14D2931F" w14:textId="4628F5F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9A.2.2.2.10</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 xml:space="preserve">Forwarding subscription to functional alias status towards </w:t>
      </w:r>
      <w:r>
        <w:rPr>
          <w:noProof/>
        </w:rPr>
        <w:t>MCPTT server</w:t>
      </w:r>
      <w:r w:rsidRPr="00A61B56">
        <w:rPr>
          <w:noProof/>
          <w:lang w:val="en-US"/>
        </w:rPr>
        <w:t xml:space="preserve"> owning the functional alias procedure</w:t>
      </w:r>
      <w:r>
        <w:rPr>
          <w:noProof/>
        </w:rPr>
        <w:tab/>
      </w:r>
      <w:r>
        <w:rPr>
          <w:noProof/>
        </w:rPr>
        <w:fldChar w:fldCharType="begin" w:fldLock="1"/>
      </w:r>
      <w:r>
        <w:rPr>
          <w:noProof/>
        </w:rPr>
        <w:instrText xml:space="preserve"> PAGEREF _Toc193390812 \h </w:instrText>
      </w:r>
      <w:r>
        <w:rPr>
          <w:noProof/>
        </w:rPr>
      </w:r>
      <w:r>
        <w:rPr>
          <w:noProof/>
        </w:rPr>
        <w:fldChar w:fldCharType="separate"/>
      </w:r>
      <w:r>
        <w:rPr>
          <w:noProof/>
        </w:rPr>
        <w:t>250</w:t>
      </w:r>
      <w:r>
        <w:rPr>
          <w:noProof/>
        </w:rPr>
        <w:fldChar w:fldCharType="end"/>
      </w:r>
    </w:p>
    <w:p w14:paraId="6D62C9B3" w14:textId="6CD8B72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9A.2.2.3</w:t>
      </w:r>
      <w:r>
        <w:rPr>
          <w:rFonts w:asciiTheme="minorHAnsi" w:eastAsiaTheme="minorEastAsia" w:hAnsiTheme="minorHAnsi" w:cstheme="minorBidi"/>
          <w:noProof/>
          <w:kern w:val="2"/>
          <w:sz w:val="24"/>
          <w:szCs w:val="24"/>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_Toc193390813 \h </w:instrText>
      </w:r>
      <w:r>
        <w:rPr>
          <w:noProof/>
        </w:rPr>
      </w:r>
      <w:r>
        <w:rPr>
          <w:noProof/>
        </w:rPr>
        <w:fldChar w:fldCharType="separate"/>
      </w:r>
      <w:r>
        <w:rPr>
          <w:noProof/>
        </w:rPr>
        <w:t>251</w:t>
      </w:r>
      <w:r>
        <w:rPr>
          <w:noProof/>
        </w:rPr>
        <w:fldChar w:fldCharType="end"/>
      </w:r>
    </w:p>
    <w:p w14:paraId="01E0D623" w14:textId="13C175E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rPr>
        <w:t>9A</w:t>
      </w:r>
      <w:r>
        <w:rPr>
          <w:noProof/>
        </w:rPr>
        <w:t>.2.2.3.</w:t>
      </w:r>
      <w:r w:rsidRPr="00A61B56">
        <w:rPr>
          <w:noProof/>
          <w:lang w:val="en-US"/>
        </w:rPr>
        <w:t>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General</w:t>
      </w:r>
      <w:r>
        <w:rPr>
          <w:noProof/>
        </w:rPr>
        <w:tab/>
      </w:r>
      <w:r>
        <w:rPr>
          <w:noProof/>
        </w:rPr>
        <w:fldChar w:fldCharType="begin" w:fldLock="1"/>
      </w:r>
      <w:r>
        <w:rPr>
          <w:noProof/>
        </w:rPr>
        <w:instrText xml:space="preserve"> PAGEREF _Toc193390814 \h </w:instrText>
      </w:r>
      <w:r>
        <w:rPr>
          <w:noProof/>
        </w:rPr>
      </w:r>
      <w:r>
        <w:rPr>
          <w:noProof/>
        </w:rPr>
        <w:fldChar w:fldCharType="separate"/>
      </w:r>
      <w:r>
        <w:rPr>
          <w:noProof/>
        </w:rPr>
        <w:t>251</w:t>
      </w:r>
      <w:r>
        <w:rPr>
          <w:noProof/>
        </w:rPr>
        <w:fldChar w:fldCharType="end"/>
      </w:r>
    </w:p>
    <w:p w14:paraId="2983A4CE" w14:textId="26C51D5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rPr>
        <w:t>9A</w:t>
      </w:r>
      <w:r>
        <w:rPr>
          <w:noProof/>
        </w:rPr>
        <w:t>.2.2.3.</w:t>
      </w:r>
      <w:r w:rsidRPr="00A61B56">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_Toc193390815 \h </w:instrText>
      </w:r>
      <w:r>
        <w:rPr>
          <w:noProof/>
        </w:rPr>
      </w:r>
      <w:r>
        <w:rPr>
          <w:noProof/>
        </w:rPr>
        <w:fldChar w:fldCharType="separate"/>
      </w:r>
      <w:r>
        <w:rPr>
          <w:noProof/>
        </w:rPr>
        <w:t>252</w:t>
      </w:r>
      <w:r>
        <w:rPr>
          <w:noProof/>
        </w:rPr>
        <w:fldChar w:fldCharType="end"/>
      </w:r>
    </w:p>
    <w:p w14:paraId="3A562D22" w14:textId="3AA735A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rPr>
        <w:t>9A</w:t>
      </w: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 xml:space="preserve">Receiving </w:t>
      </w:r>
      <w:r w:rsidRPr="00A61B56">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_Toc193390816 \h </w:instrText>
      </w:r>
      <w:r>
        <w:rPr>
          <w:noProof/>
        </w:rPr>
      </w:r>
      <w:r>
        <w:rPr>
          <w:noProof/>
        </w:rPr>
        <w:fldChar w:fldCharType="separate"/>
      </w:r>
      <w:r>
        <w:rPr>
          <w:noProof/>
        </w:rPr>
        <w:t>252</w:t>
      </w:r>
      <w:r>
        <w:rPr>
          <w:noProof/>
        </w:rPr>
        <w:fldChar w:fldCharType="end"/>
      </w:r>
    </w:p>
    <w:p w14:paraId="170E47F9" w14:textId="5E17280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rPr>
        <w:t>9</w:t>
      </w:r>
      <w:r>
        <w:rPr>
          <w:noProof/>
        </w:rPr>
        <w:t>A.2.2.3.</w:t>
      </w:r>
      <w:r w:rsidRPr="00A61B56">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_Toc193390817 \h </w:instrText>
      </w:r>
      <w:r>
        <w:rPr>
          <w:noProof/>
        </w:rPr>
      </w:r>
      <w:r>
        <w:rPr>
          <w:noProof/>
        </w:rPr>
        <w:fldChar w:fldCharType="separate"/>
      </w:r>
      <w:r>
        <w:rPr>
          <w:noProof/>
        </w:rPr>
        <w:t>254</w:t>
      </w:r>
      <w:r>
        <w:rPr>
          <w:noProof/>
        </w:rPr>
        <w:fldChar w:fldCharType="end"/>
      </w:r>
    </w:p>
    <w:p w14:paraId="19EBCE09" w14:textId="4681680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rPr>
        <w:t>9A</w:t>
      </w:r>
      <w:r>
        <w:rPr>
          <w:noProof/>
        </w:rPr>
        <w:t>.2.2.3.</w:t>
      </w:r>
      <w:r w:rsidRPr="00A61B56">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_Toc193390818 \h </w:instrText>
      </w:r>
      <w:r>
        <w:rPr>
          <w:noProof/>
        </w:rPr>
      </w:r>
      <w:r>
        <w:rPr>
          <w:noProof/>
        </w:rPr>
        <w:fldChar w:fldCharType="separate"/>
      </w:r>
      <w:r>
        <w:rPr>
          <w:noProof/>
        </w:rPr>
        <w:t>254</w:t>
      </w:r>
      <w:r>
        <w:rPr>
          <w:noProof/>
        </w:rPr>
        <w:fldChar w:fldCharType="end"/>
      </w:r>
    </w:p>
    <w:p w14:paraId="064BFA0D" w14:textId="352AA75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rPr>
        <w:t>9A.2.2.3.6</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Functional alias status automatic deactivation procedure</w:t>
      </w:r>
      <w:r>
        <w:rPr>
          <w:noProof/>
        </w:rPr>
        <w:tab/>
      </w:r>
      <w:r>
        <w:rPr>
          <w:noProof/>
        </w:rPr>
        <w:fldChar w:fldCharType="begin" w:fldLock="1"/>
      </w:r>
      <w:r>
        <w:rPr>
          <w:noProof/>
        </w:rPr>
        <w:instrText xml:space="preserve"> PAGEREF _Toc193390819 \h </w:instrText>
      </w:r>
      <w:r>
        <w:rPr>
          <w:noProof/>
        </w:rPr>
      </w:r>
      <w:r>
        <w:rPr>
          <w:noProof/>
        </w:rPr>
        <w:fldChar w:fldCharType="separate"/>
      </w:r>
      <w:r>
        <w:rPr>
          <w:noProof/>
        </w:rPr>
        <w:t>255</w:t>
      </w:r>
      <w:r>
        <w:rPr>
          <w:noProof/>
        </w:rPr>
        <w:fldChar w:fldCharType="end"/>
      </w:r>
    </w:p>
    <w:p w14:paraId="2BC482D7" w14:textId="2C477D8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rPr>
        <w:t>9A.2.2.3.7</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_Toc193390820 \h </w:instrText>
      </w:r>
      <w:r>
        <w:rPr>
          <w:noProof/>
        </w:rPr>
      </w:r>
      <w:r>
        <w:rPr>
          <w:noProof/>
        </w:rPr>
        <w:fldChar w:fldCharType="separate"/>
      </w:r>
      <w:r>
        <w:rPr>
          <w:noProof/>
        </w:rPr>
        <w:t>255</w:t>
      </w:r>
      <w:r>
        <w:rPr>
          <w:noProof/>
        </w:rPr>
        <w:fldChar w:fldCharType="end"/>
      </w:r>
    </w:p>
    <w:p w14:paraId="2CDC3BD6" w14:textId="2B07B62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noProof/>
          <w:lang w:val="en-US"/>
        </w:rPr>
        <w:t>9A.2.2.3.8</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_Toc193390821 \h </w:instrText>
      </w:r>
      <w:r>
        <w:rPr>
          <w:noProof/>
        </w:rPr>
      </w:r>
      <w:r>
        <w:rPr>
          <w:noProof/>
        </w:rPr>
        <w:fldChar w:fldCharType="separate"/>
      </w:r>
      <w:r>
        <w:rPr>
          <w:noProof/>
        </w:rPr>
        <w:t>256</w:t>
      </w:r>
      <w:r>
        <w:rPr>
          <w:noProof/>
        </w:rPr>
        <w:fldChar w:fldCharType="end"/>
      </w:r>
    </w:p>
    <w:p w14:paraId="17F05065" w14:textId="74AEAF7E"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9A.3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_Toc193390822 \h </w:instrText>
      </w:r>
      <w:r>
        <w:rPr>
          <w:noProof/>
        </w:rPr>
      </w:r>
      <w:r>
        <w:rPr>
          <w:noProof/>
        </w:rPr>
        <w:fldChar w:fldCharType="separate"/>
      </w:r>
      <w:r>
        <w:rPr>
          <w:noProof/>
        </w:rPr>
        <w:t>256</w:t>
      </w:r>
      <w:r>
        <w:rPr>
          <w:noProof/>
        </w:rPr>
        <w:fldChar w:fldCharType="end"/>
      </w:r>
    </w:p>
    <w:p w14:paraId="7948E963" w14:textId="1EE6652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9A</w:t>
      </w:r>
      <w:r>
        <w:rPr>
          <w:noProof/>
        </w:rPr>
        <w:t>.3.</w:t>
      </w:r>
      <w:r w:rsidRPr="00A61B56">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A61B56">
        <w:rPr>
          <w:rFonts w:eastAsia="SimSun"/>
          <w:noProof/>
        </w:rPr>
        <w:t>application/pidf+xml MIME type</w:t>
      </w:r>
      <w:r>
        <w:rPr>
          <w:noProof/>
        </w:rPr>
        <w:tab/>
      </w:r>
      <w:r>
        <w:rPr>
          <w:noProof/>
        </w:rPr>
        <w:fldChar w:fldCharType="begin" w:fldLock="1"/>
      </w:r>
      <w:r>
        <w:rPr>
          <w:noProof/>
        </w:rPr>
        <w:instrText xml:space="preserve"> PAGEREF _Toc193390823 \h </w:instrText>
      </w:r>
      <w:r>
        <w:rPr>
          <w:noProof/>
        </w:rPr>
      </w:r>
      <w:r>
        <w:rPr>
          <w:noProof/>
        </w:rPr>
        <w:fldChar w:fldCharType="separate"/>
      </w:r>
      <w:r>
        <w:rPr>
          <w:noProof/>
        </w:rPr>
        <w:t>256</w:t>
      </w:r>
      <w:r>
        <w:rPr>
          <w:noProof/>
        </w:rPr>
        <w:fldChar w:fldCharType="end"/>
      </w:r>
    </w:p>
    <w:p w14:paraId="7D2E6BBB" w14:textId="6ED9CC4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noProof/>
          <w:lang w:val="en-US"/>
        </w:rPr>
        <w:t>9A</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_Toc193390824 \h </w:instrText>
      </w:r>
      <w:r>
        <w:rPr>
          <w:noProof/>
        </w:rPr>
      </w:r>
      <w:r>
        <w:rPr>
          <w:noProof/>
        </w:rPr>
        <w:fldChar w:fldCharType="separate"/>
      </w:r>
      <w:r>
        <w:rPr>
          <w:noProof/>
        </w:rPr>
        <w:t>256</w:t>
      </w:r>
      <w:r>
        <w:rPr>
          <w:noProof/>
        </w:rPr>
        <w:fldChar w:fldCharType="end"/>
      </w:r>
    </w:p>
    <w:p w14:paraId="78E7CD01" w14:textId="4FA9EEB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noProof/>
          <w:lang w:val="en-US"/>
        </w:rPr>
        <w:t>9A</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_Toc193390825 \h </w:instrText>
      </w:r>
      <w:r>
        <w:rPr>
          <w:noProof/>
        </w:rPr>
      </w:r>
      <w:r>
        <w:rPr>
          <w:noProof/>
        </w:rPr>
        <w:fldChar w:fldCharType="separate"/>
      </w:r>
      <w:r>
        <w:rPr>
          <w:noProof/>
        </w:rPr>
        <w:t>257</w:t>
      </w:r>
      <w:r>
        <w:rPr>
          <w:noProof/>
        </w:rPr>
        <w:fldChar w:fldCharType="end"/>
      </w:r>
    </w:p>
    <w:p w14:paraId="6FB0AB1A" w14:textId="4C1C8CD3"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9A.3.2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A61B56">
        <w:rPr>
          <w:rFonts w:eastAsia="SimSun"/>
          <w:noProof/>
        </w:rPr>
        <w:t>application/simple-filter+xml MIME type</w:t>
      </w:r>
      <w:r>
        <w:rPr>
          <w:noProof/>
        </w:rPr>
        <w:tab/>
      </w:r>
      <w:r>
        <w:rPr>
          <w:noProof/>
        </w:rPr>
        <w:fldChar w:fldCharType="begin" w:fldLock="1"/>
      </w:r>
      <w:r>
        <w:rPr>
          <w:noProof/>
        </w:rPr>
        <w:instrText xml:space="preserve"> PAGEREF _Toc193390826 \h </w:instrText>
      </w:r>
      <w:r>
        <w:rPr>
          <w:noProof/>
        </w:rPr>
      </w:r>
      <w:r>
        <w:rPr>
          <w:noProof/>
        </w:rPr>
        <w:fldChar w:fldCharType="separate"/>
      </w:r>
      <w:r>
        <w:rPr>
          <w:noProof/>
        </w:rPr>
        <w:t>258</w:t>
      </w:r>
      <w:r>
        <w:rPr>
          <w:noProof/>
        </w:rPr>
        <w:fldChar w:fldCharType="end"/>
      </w:r>
    </w:p>
    <w:p w14:paraId="67A0FB81" w14:textId="06B804A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w:t>
      </w:r>
      <w:r w:rsidRPr="00A61B56">
        <w:rPr>
          <w:noProof/>
          <w:lang w:val="de-DE"/>
        </w:rPr>
        <w:t>A</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_Toc193390827 \h </w:instrText>
      </w:r>
      <w:r>
        <w:rPr>
          <w:noProof/>
        </w:rPr>
      </w:r>
      <w:r>
        <w:rPr>
          <w:noProof/>
        </w:rPr>
        <w:fldChar w:fldCharType="separate"/>
      </w:r>
      <w:r>
        <w:rPr>
          <w:noProof/>
        </w:rPr>
        <w:t>258</w:t>
      </w:r>
      <w:r>
        <w:rPr>
          <w:noProof/>
        </w:rPr>
        <w:fldChar w:fldCharType="end"/>
      </w:r>
    </w:p>
    <w:p w14:paraId="25DD75D5" w14:textId="76B2318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A61B56">
        <w:rPr>
          <w:noProof/>
          <w:lang w:val="de-DE"/>
        </w:rPr>
        <w:t>A</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_Toc193390828 \h </w:instrText>
      </w:r>
      <w:r>
        <w:rPr>
          <w:noProof/>
        </w:rPr>
      </w:r>
      <w:r>
        <w:rPr>
          <w:noProof/>
        </w:rPr>
        <w:fldChar w:fldCharType="separate"/>
      </w:r>
      <w:r>
        <w:rPr>
          <w:noProof/>
        </w:rPr>
        <w:t>258</w:t>
      </w:r>
      <w:r>
        <w:rPr>
          <w:noProof/>
        </w:rPr>
        <w:fldChar w:fldCharType="end"/>
      </w:r>
    </w:p>
    <w:p w14:paraId="3BFE2A6C" w14:textId="22188F1C"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Functional alias to group binding for the MCPTT user procedures</w:t>
      </w:r>
      <w:r>
        <w:rPr>
          <w:noProof/>
        </w:rPr>
        <w:tab/>
      </w:r>
      <w:r>
        <w:rPr>
          <w:noProof/>
        </w:rPr>
        <w:fldChar w:fldCharType="begin" w:fldLock="1"/>
      </w:r>
      <w:r>
        <w:rPr>
          <w:noProof/>
        </w:rPr>
        <w:instrText xml:space="preserve"> PAGEREF _Toc193390829 \h </w:instrText>
      </w:r>
      <w:r>
        <w:rPr>
          <w:noProof/>
        </w:rPr>
      </w:r>
      <w:r>
        <w:rPr>
          <w:noProof/>
        </w:rPr>
        <w:fldChar w:fldCharType="separate"/>
      </w:r>
      <w:r>
        <w:rPr>
          <w:noProof/>
        </w:rPr>
        <w:t>260</w:t>
      </w:r>
      <w:r>
        <w:rPr>
          <w:noProof/>
        </w:rPr>
        <w:fldChar w:fldCharType="end"/>
      </w:r>
    </w:p>
    <w:p w14:paraId="20AE33FF" w14:textId="4F8D2E2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_Toc193390830 \h </w:instrText>
      </w:r>
      <w:r>
        <w:rPr>
          <w:noProof/>
        </w:rPr>
      </w:r>
      <w:r>
        <w:rPr>
          <w:noProof/>
        </w:rPr>
        <w:fldChar w:fldCharType="separate"/>
      </w:r>
      <w:r>
        <w:rPr>
          <w:noProof/>
        </w:rPr>
        <w:t>260</w:t>
      </w:r>
      <w:r>
        <w:rPr>
          <w:noProof/>
        </w:rPr>
        <w:fldChar w:fldCharType="end"/>
      </w:r>
    </w:p>
    <w:p w14:paraId="560D9168" w14:textId="5A91E87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9A.4.2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On-network functional alias to group binding</w:t>
      </w:r>
      <w:r>
        <w:rPr>
          <w:noProof/>
        </w:rPr>
        <w:tab/>
      </w:r>
      <w:r>
        <w:rPr>
          <w:noProof/>
        </w:rPr>
        <w:fldChar w:fldCharType="begin" w:fldLock="1"/>
      </w:r>
      <w:r>
        <w:rPr>
          <w:noProof/>
        </w:rPr>
        <w:instrText xml:space="preserve"> PAGEREF _Toc193390831 \h </w:instrText>
      </w:r>
      <w:r>
        <w:rPr>
          <w:noProof/>
        </w:rPr>
      </w:r>
      <w:r>
        <w:rPr>
          <w:noProof/>
        </w:rPr>
        <w:fldChar w:fldCharType="separate"/>
      </w:r>
      <w:r>
        <w:rPr>
          <w:noProof/>
        </w:rPr>
        <w:t>260</w:t>
      </w:r>
      <w:r>
        <w:rPr>
          <w:noProof/>
        </w:rPr>
        <w:fldChar w:fldCharType="end"/>
      </w:r>
    </w:p>
    <w:p w14:paraId="61901F77" w14:textId="587B95D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9A.4.2.1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Client procedures</w:t>
      </w:r>
      <w:r>
        <w:rPr>
          <w:noProof/>
        </w:rPr>
        <w:tab/>
      </w:r>
      <w:r>
        <w:rPr>
          <w:noProof/>
        </w:rPr>
        <w:fldChar w:fldCharType="begin" w:fldLock="1"/>
      </w:r>
      <w:r>
        <w:rPr>
          <w:noProof/>
        </w:rPr>
        <w:instrText xml:space="preserve"> PAGEREF _Toc193390832 \h </w:instrText>
      </w:r>
      <w:r>
        <w:rPr>
          <w:noProof/>
        </w:rPr>
      </w:r>
      <w:r>
        <w:rPr>
          <w:noProof/>
        </w:rPr>
        <w:fldChar w:fldCharType="separate"/>
      </w:r>
      <w:r>
        <w:rPr>
          <w:noProof/>
        </w:rPr>
        <w:t>260</w:t>
      </w:r>
      <w:r>
        <w:rPr>
          <w:noProof/>
        </w:rPr>
        <w:fldChar w:fldCharType="end"/>
      </w:r>
    </w:p>
    <w:p w14:paraId="71140C84" w14:textId="1C0B9AB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9A.4.2.1.1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_Toc193390833 \h </w:instrText>
      </w:r>
      <w:r>
        <w:rPr>
          <w:noProof/>
        </w:rPr>
      </w:r>
      <w:r>
        <w:rPr>
          <w:noProof/>
        </w:rPr>
        <w:fldChar w:fldCharType="separate"/>
      </w:r>
      <w:r>
        <w:rPr>
          <w:noProof/>
        </w:rPr>
        <w:t>260</w:t>
      </w:r>
      <w:r>
        <w:rPr>
          <w:noProof/>
        </w:rPr>
        <w:fldChar w:fldCharType="end"/>
      </w:r>
    </w:p>
    <w:p w14:paraId="29312090" w14:textId="63B8FD0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9A.4.2.1.2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Functional alias to group binding</w:t>
      </w:r>
      <w:r>
        <w:rPr>
          <w:noProof/>
        </w:rPr>
        <w:tab/>
      </w:r>
      <w:r>
        <w:rPr>
          <w:noProof/>
        </w:rPr>
        <w:fldChar w:fldCharType="begin" w:fldLock="1"/>
      </w:r>
      <w:r>
        <w:rPr>
          <w:noProof/>
        </w:rPr>
        <w:instrText xml:space="preserve"> PAGEREF _Toc193390834 \h </w:instrText>
      </w:r>
      <w:r>
        <w:rPr>
          <w:noProof/>
        </w:rPr>
      </w:r>
      <w:r>
        <w:rPr>
          <w:noProof/>
        </w:rPr>
        <w:fldChar w:fldCharType="separate"/>
      </w:r>
      <w:r>
        <w:rPr>
          <w:noProof/>
        </w:rPr>
        <w:t>260</w:t>
      </w:r>
      <w:r>
        <w:rPr>
          <w:noProof/>
        </w:rPr>
        <w:fldChar w:fldCharType="end"/>
      </w:r>
    </w:p>
    <w:p w14:paraId="5CBAEA7C" w14:textId="77C9FB3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9A.4.2.1.3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Functional alias to group unbinding</w:t>
      </w:r>
      <w:r>
        <w:rPr>
          <w:noProof/>
        </w:rPr>
        <w:tab/>
      </w:r>
      <w:r>
        <w:rPr>
          <w:noProof/>
        </w:rPr>
        <w:fldChar w:fldCharType="begin" w:fldLock="1"/>
      </w:r>
      <w:r>
        <w:rPr>
          <w:noProof/>
        </w:rPr>
        <w:instrText xml:space="preserve"> PAGEREF _Toc193390835 \h </w:instrText>
      </w:r>
      <w:r>
        <w:rPr>
          <w:noProof/>
        </w:rPr>
      </w:r>
      <w:r>
        <w:rPr>
          <w:noProof/>
        </w:rPr>
        <w:fldChar w:fldCharType="separate"/>
      </w:r>
      <w:r>
        <w:rPr>
          <w:noProof/>
        </w:rPr>
        <w:t>261</w:t>
      </w:r>
      <w:r>
        <w:rPr>
          <w:noProof/>
        </w:rPr>
        <w:fldChar w:fldCharType="end"/>
      </w:r>
    </w:p>
    <w:p w14:paraId="09C27D67" w14:textId="174F6DD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9A.4.2.2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Participating MCPTT function procedures</w:t>
      </w:r>
      <w:r>
        <w:rPr>
          <w:noProof/>
        </w:rPr>
        <w:tab/>
      </w:r>
      <w:r>
        <w:rPr>
          <w:noProof/>
        </w:rPr>
        <w:fldChar w:fldCharType="begin" w:fldLock="1"/>
      </w:r>
      <w:r>
        <w:rPr>
          <w:noProof/>
        </w:rPr>
        <w:instrText xml:space="preserve"> PAGEREF _Toc193390836 \h </w:instrText>
      </w:r>
      <w:r>
        <w:rPr>
          <w:noProof/>
        </w:rPr>
      </w:r>
      <w:r>
        <w:rPr>
          <w:noProof/>
        </w:rPr>
        <w:fldChar w:fldCharType="separate"/>
      </w:r>
      <w:r>
        <w:rPr>
          <w:noProof/>
        </w:rPr>
        <w:t>262</w:t>
      </w:r>
      <w:r>
        <w:rPr>
          <w:noProof/>
        </w:rPr>
        <w:fldChar w:fldCharType="end"/>
      </w:r>
    </w:p>
    <w:p w14:paraId="0551908B" w14:textId="57CFB6D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9A.4.2.2.1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_Toc193390837 \h </w:instrText>
      </w:r>
      <w:r>
        <w:rPr>
          <w:noProof/>
        </w:rPr>
      </w:r>
      <w:r>
        <w:rPr>
          <w:noProof/>
        </w:rPr>
        <w:fldChar w:fldCharType="separate"/>
      </w:r>
      <w:r>
        <w:rPr>
          <w:noProof/>
        </w:rPr>
        <w:t>262</w:t>
      </w:r>
      <w:r>
        <w:rPr>
          <w:noProof/>
        </w:rPr>
        <w:fldChar w:fldCharType="end"/>
      </w:r>
    </w:p>
    <w:p w14:paraId="2522D9D9" w14:textId="0ACDE8B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9A.4.2.2.2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_Toc193390838 \h </w:instrText>
      </w:r>
      <w:r>
        <w:rPr>
          <w:noProof/>
        </w:rPr>
      </w:r>
      <w:r>
        <w:rPr>
          <w:noProof/>
        </w:rPr>
        <w:fldChar w:fldCharType="separate"/>
      </w:r>
      <w:r>
        <w:rPr>
          <w:noProof/>
        </w:rPr>
        <w:t>262</w:t>
      </w:r>
      <w:r>
        <w:rPr>
          <w:noProof/>
        </w:rPr>
        <w:fldChar w:fldCharType="end"/>
      </w:r>
    </w:p>
    <w:p w14:paraId="450C19E5" w14:textId="798C79A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9A.4.2.3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Controlling MCPTT function procedures</w:t>
      </w:r>
      <w:r>
        <w:rPr>
          <w:noProof/>
        </w:rPr>
        <w:tab/>
      </w:r>
      <w:r>
        <w:rPr>
          <w:noProof/>
        </w:rPr>
        <w:fldChar w:fldCharType="begin" w:fldLock="1"/>
      </w:r>
      <w:r>
        <w:rPr>
          <w:noProof/>
        </w:rPr>
        <w:instrText xml:space="preserve"> PAGEREF _Toc193390839 \h </w:instrText>
      </w:r>
      <w:r>
        <w:rPr>
          <w:noProof/>
        </w:rPr>
      </w:r>
      <w:r>
        <w:rPr>
          <w:noProof/>
        </w:rPr>
        <w:fldChar w:fldCharType="separate"/>
      </w:r>
      <w:r>
        <w:rPr>
          <w:noProof/>
        </w:rPr>
        <w:t>263</w:t>
      </w:r>
      <w:r>
        <w:rPr>
          <w:noProof/>
        </w:rPr>
        <w:fldChar w:fldCharType="end"/>
      </w:r>
    </w:p>
    <w:p w14:paraId="7C4A4BA4" w14:textId="64A15A1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9A.4.2.3.1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_Toc193390840 \h </w:instrText>
      </w:r>
      <w:r>
        <w:rPr>
          <w:noProof/>
        </w:rPr>
      </w:r>
      <w:r>
        <w:rPr>
          <w:noProof/>
        </w:rPr>
        <w:fldChar w:fldCharType="separate"/>
      </w:r>
      <w:r>
        <w:rPr>
          <w:noProof/>
        </w:rPr>
        <w:t>263</w:t>
      </w:r>
      <w:r>
        <w:rPr>
          <w:noProof/>
        </w:rPr>
        <w:fldChar w:fldCharType="end"/>
      </w:r>
    </w:p>
    <w:p w14:paraId="4944D088" w14:textId="5FC4090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9A.4.2.3.2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_Toc193390841 \h </w:instrText>
      </w:r>
      <w:r>
        <w:rPr>
          <w:noProof/>
        </w:rPr>
      </w:r>
      <w:r>
        <w:rPr>
          <w:noProof/>
        </w:rPr>
        <w:fldChar w:fldCharType="separate"/>
      </w:r>
      <w:r>
        <w:rPr>
          <w:noProof/>
        </w:rPr>
        <w:t>264</w:t>
      </w:r>
      <w:r>
        <w:rPr>
          <w:noProof/>
        </w:rPr>
        <w:fldChar w:fldCharType="end"/>
      </w:r>
    </w:p>
    <w:p w14:paraId="7000D848" w14:textId="03C521C9"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Group call</w:t>
      </w:r>
      <w:r>
        <w:rPr>
          <w:noProof/>
        </w:rPr>
        <w:tab/>
      </w:r>
      <w:r>
        <w:rPr>
          <w:noProof/>
        </w:rPr>
        <w:fldChar w:fldCharType="begin" w:fldLock="1"/>
      </w:r>
      <w:r>
        <w:rPr>
          <w:noProof/>
        </w:rPr>
        <w:instrText xml:space="preserve"> PAGEREF _Toc193390842 \h </w:instrText>
      </w:r>
      <w:r>
        <w:rPr>
          <w:noProof/>
        </w:rPr>
      </w:r>
      <w:r>
        <w:rPr>
          <w:noProof/>
        </w:rPr>
        <w:fldChar w:fldCharType="separate"/>
      </w:r>
      <w:r>
        <w:rPr>
          <w:noProof/>
        </w:rPr>
        <w:t>264</w:t>
      </w:r>
      <w:r>
        <w:rPr>
          <w:noProof/>
        </w:rPr>
        <w:fldChar w:fldCharType="end"/>
      </w:r>
    </w:p>
    <w:p w14:paraId="6B762B0E" w14:textId="3334F3A9"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10.0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_Toc193390843 \h </w:instrText>
      </w:r>
      <w:r>
        <w:rPr>
          <w:noProof/>
        </w:rPr>
      </w:r>
      <w:r>
        <w:rPr>
          <w:noProof/>
        </w:rPr>
        <w:fldChar w:fldCharType="separate"/>
      </w:r>
      <w:r>
        <w:rPr>
          <w:noProof/>
        </w:rPr>
        <w:t>264</w:t>
      </w:r>
      <w:r>
        <w:rPr>
          <w:noProof/>
        </w:rPr>
        <w:fldChar w:fldCharType="end"/>
      </w:r>
    </w:p>
    <w:p w14:paraId="2F5E9D51" w14:textId="263C001A"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On-network group call</w:t>
      </w:r>
      <w:r>
        <w:rPr>
          <w:noProof/>
        </w:rPr>
        <w:tab/>
      </w:r>
      <w:r>
        <w:rPr>
          <w:noProof/>
        </w:rPr>
        <w:fldChar w:fldCharType="begin" w:fldLock="1"/>
      </w:r>
      <w:r>
        <w:rPr>
          <w:noProof/>
        </w:rPr>
        <w:instrText xml:space="preserve"> PAGEREF _Toc193390844 \h </w:instrText>
      </w:r>
      <w:r>
        <w:rPr>
          <w:noProof/>
        </w:rPr>
      </w:r>
      <w:r>
        <w:rPr>
          <w:noProof/>
        </w:rPr>
        <w:fldChar w:fldCharType="separate"/>
      </w:r>
      <w:r>
        <w:rPr>
          <w:noProof/>
        </w:rPr>
        <w:t>265</w:t>
      </w:r>
      <w:r>
        <w:rPr>
          <w:noProof/>
        </w:rPr>
        <w:fldChar w:fldCharType="end"/>
      </w:r>
    </w:p>
    <w:p w14:paraId="5BC5EF2F" w14:textId="3ECF89C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Prearranged group call</w:t>
      </w:r>
      <w:r>
        <w:rPr>
          <w:noProof/>
        </w:rPr>
        <w:tab/>
      </w:r>
      <w:r>
        <w:rPr>
          <w:noProof/>
        </w:rPr>
        <w:fldChar w:fldCharType="begin" w:fldLock="1"/>
      </w:r>
      <w:r>
        <w:rPr>
          <w:noProof/>
        </w:rPr>
        <w:instrText xml:space="preserve"> PAGEREF _Toc193390845 \h </w:instrText>
      </w:r>
      <w:r>
        <w:rPr>
          <w:noProof/>
        </w:rPr>
      </w:r>
      <w:r>
        <w:rPr>
          <w:noProof/>
        </w:rPr>
        <w:fldChar w:fldCharType="separate"/>
      </w:r>
      <w:r>
        <w:rPr>
          <w:noProof/>
        </w:rPr>
        <w:t>265</w:t>
      </w:r>
      <w:r>
        <w:rPr>
          <w:noProof/>
        </w:rPr>
        <w:fldChar w:fldCharType="end"/>
      </w:r>
    </w:p>
    <w:p w14:paraId="5375D835" w14:textId="5471535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10.1.1.1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_Toc193390846 \h </w:instrText>
      </w:r>
      <w:r>
        <w:rPr>
          <w:noProof/>
        </w:rPr>
      </w:r>
      <w:r>
        <w:rPr>
          <w:noProof/>
        </w:rPr>
        <w:fldChar w:fldCharType="separate"/>
      </w:r>
      <w:r>
        <w:rPr>
          <w:noProof/>
        </w:rPr>
        <w:t>265</w:t>
      </w:r>
      <w:r>
        <w:rPr>
          <w:noProof/>
        </w:rPr>
        <w:fldChar w:fldCharType="end"/>
      </w:r>
    </w:p>
    <w:p w14:paraId="6AF445F0" w14:textId="4B6A4B8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10.1.1.2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MCPTT client procedures</w:t>
      </w:r>
      <w:r>
        <w:rPr>
          <w:noProof/>
        </w:rPr>
        <w:tab/>
      </w:r>
      <w:r>
        <w:rPr>
          <w:noProof/>
        </w:rPr>
        <w:fldChar w:fldCharType="begin" w:fldLock="1"/>
      </w:r>
      <w:r>
        <w:rPr>
          <w:noProof/>
        </w:rPr>
        <w:instrText xml:space="preserve"> PAGEREF _Toc193390847 \h </w:instrText>
      </w:r>
      <w:r>
        <w:rPr>
          <w:noProof/>
        </w:rPr>
      </w:r>
      <w:r>
        <w:rPr>
          <w:noProof/>
        </w:rPr>
        <w:fldChar w:fldCharType="separate"/>
      </w:r>
      <w:r>
        <w:rPr>
          <w:noProof/>
        </w:rPr>
        <w:t>265</w:t>
      </w:r>
      <w:r>
        <w:rPr>
          <w:noProof/>
        </w:rPr>
        <w:fldChar w:fldCharType="end"/>
      </w:r>
    </w:p>
    <w:p w14:paraId="382BFC7A" w14:textId="52A4A3A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10.1.1.2.1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On-demand prearranged group call</w:t>
      </w:r>
      <w:r>
        <w:rPr>
          <w:noProof/>
        </w:rPr>
        <w:tab/>
      </w:r>
      <w:r>
        <w:rPr>
          <w:noProof/>
        </w:rPr>
        <w:fldChar w:fldCharType="begin" w:fldLock="1"/>
      </w:r>
      <w:r>
        <w:rPr>
          <w:noProof/>
        </w:rPr>
        <w:instrText xml:space="preserve"> PAGEREF _Toc193390848 \h </w:instrText>
      </w:r>
      <w:r>
        <w:rPr>
          <w:noProof/>
        </w:rPr>
      </w:r>
      <w:r>
        <w:rPr>
          <w:noProof/>
        </w:rPr>
        <w:fldChar w:fldCharType="separate"/>
      </w:r>
      <w:r>
        <w:rPr>
          <w:noProof/>
        </w:rPr>
        <w:t>265</w:t>
      </w:r>
      <w:r>
        <w:rPr>
          <w:noProof/>
        </w:rPr>
        <w:fldChar w:fldCharType="end"/>
      </w:r>
    </w:p>
    <w:p w14:paraId="0A81AA91" w14:textId="4FD8781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10.1.1.2.1.1</w:t>
      </w:r>
      <w:r>
        <w:rPr>
          <w:rFonts w:asciiTheme="minorHAnsi" w:eastAsiaTheme="minorEastAsia"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_Toc193390849 \h </w:instrText>
      </w:r>
      <w:r>
        <w:rPr>
          <w:noProof/>
        </w:rPr>
      </w:r>
      <w:r>
        <w:rPr>
          <w:noProof/>
        </w:rPr>
        <w:fldChar w:fldCharType="separate"/>
      </w:r>
      <w:r>
        <w:rPr>
          <w:noProof/>
        </w:rPr>
        <w:t>265</w:t>
      </w:r>
      <w:r>
        <w:rPr>
          <w:noProof/>
        </w:rPr>
        <w:fldChar w:fldCharType="end"/>
      </w:r>
    </w:p>
    <w:p w14:paraId="2B7932C7" w14:textId="4AA1B46E"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10.1.1.2.1.2</w:t>
      </w:r>
      <w:r>
        <w:rPr>
          <w:rFonts w:asciiTheme="minorHAnsi" w:eastAsiaTheme="minorEastAsia"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_Toc193390850 \h </w:instrText>
      </w:r>
      <w:r>
        <w:rPr>
          <w:noProof/>
        </w:rPr>
      </w:r>
      <w:r>
        <w:rPr>
          <w:noProof/>
        </w:rPr>
        <w:fldChar w:fldCharType="separate"/>
      </w:r>
      <w:r>
        <w:rPr>
          <w:noProof/>
        </w:rPr>
        <w:t>267</w:t>
      </w:r>
      <w:r>
        <w:rPr>
          <w:noProof/>
        </w:rPr>
        <w:fldChar w:fldCharType="end"/>
      </w:r>
    </w:p>
    <w:p w14:paraId="639DB550" w14:textId="59000FEE"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10.1.1.2.1.3</w:t>
      </w:r>
      <w:r>
        <w:rPr>
          <w:rFonts w:asciiTheme="minorHAnsi" w:eastAsiaTheme="minorEastAsia" w:hAnsiTheme="minorHAnsi" w:cstheme="minorBidi"/>
          <w:noProof/>
          <w:kern w:val="2"/>
          <w:sz w:val="24"/>
          <w:szCs w:val="24"/>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_Toc193390851 \h </w:instrText>
      </w:r>
      <w:r>
        <w:rPr>
          <w:noProof/>
        </w:rPr>
      </w:r>
      <w:r>
        <w:rPr>
          <w:noProof/>
        </w:rPr>
        <w:fldChar w:fldCharType="separate"/>
      </w:r>
      <w:r>
        <w:rPr>
          <w:noProof/>
        </w:rPr>
        <w:t>269</w:t>
      </w:r>
      <w:r>
        <w:rPr>
          <w:noProof/>
        </w:rPr>
        <w:fldChar w:fldCharType="end"/>
      </w:r>
    </w:p>
    <w:p w14:paraId="3441A0AB" w14:textId="099B14D7"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10.1.1.2.1.4</w:t>
      </w:r>
      <w:r>
        <w:rPr>
          <w:rFonts w:asciiTheme="minorHAnsi" w:eastAsiaTheme="minorEastAsia" w:hAnsiTheme="minorHAnsi" w:cstheme="minorBidi"/>
          <w:noProof/>
          <w:kern w:val="2"/>
          <w:sz w:val="24"/>
          <w:szCs w:val="24"/>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_Toc193390852 \h </w:instrText>
      </w:r>
      <w:r>
        <w:rPr>
          <w:noProof/>
        </w:rPr>
      </w:r>
      <w:r>
        <w:rPr>
          <w:noProof/>
        </w:rPr>
        <w:fldChar w:fldCharType="separate"/>
      </w:r>
      <w:r>
        <w:rPr>
          <w:noProof/>
        </w:rPr>
        <w:t>270</w:t>
      </w:r>
      <w:r>
        <w:rPr>
          <w:noProof/>
        </w:rPr>
        <w:fldChar w:fldCharType="end"/>
      </w:r>
    </w:p>
    <w:p w14:paraId="54BD9B75" w14:textId="685445C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10.1.1.2.1.5</w:t>
      </w:r>
      <w:r>
        <w:rPr>
          <w:rFonts w:asciiTheme="minorHAnsi" w:eastAsiaTheme="minorEastAsia" w:hAnsiTheme="minorHAnsi" w:cstheme="minorBidi"/>
          <w:noProof/>
          <w:kern w:val="2"/>
          <w:sz w:val="24"/>
          <w:szCs w:val="24"/>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_Toc193390853 \h </w:instrText>
      </w:r>
      <w:r>
        <w:rPr>
          <w:noProof/>
        </w:rPr>
      </w:r>
      <w:r>
        <w:rPr>
          <w:noProof/>
        </w:rPr>
        <w:fldChar w:fldCharType="separate"/>
      </w:r>
      <w:r>
        <w:rPr>
          <w:noProof/>
        </w:rPr>
        <w:t>271</w:t>
      </w:r>
      <w:r>
        <w:rPr>
          <w:noProof/>
        </w:rPr>
        <w:fldChar w:fldCharType="end"/>
      </w:r>
    </w:p>
    <w:p w14:paraId="0901C175" w14:textId="472624E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10.1.1.2.1.6</w:t>
      </w:r>
      <w:r>
        <w:rPr>
          <w:rFonts w:asciiTheme="minorHAnsi" w:eastAsiaTheme="minorEastAsia" w:hAnsiTheme="minorHAnsi" w:cstheme="minorBidi"/>
          <w:noProof/>
          <w:kern w:val="2"/>
          <w:sz w:val="24"/>
          <w:szCs w:val="24"/>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_Toc193390854 \h </w:instrText>
      </w:r>
      <w:r>
        <w:rPr>
          <w:noProof/>
        </w:rPr>
      </w:r>
      <w:r>
        <w:rPr>
          <w:noProof/>
        </w:rPr>
        <w:fldChar w:fldCharType="separate"/>
      </w:r>
      <w:r>
        <w:rPr>
          <w:noProof/>
        </w:rPr>
        <w:t>272</w:t>
      </w:r>
      <w:r>
        <w:rPr>
          <w:noProof/>
        </w:rPr>
        <w:fldChar w:fldCharType="end"/>
      </w:r>
    </w:p>
    <w:p w14:paraId="236752D6" w14:textId="4546350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10.1.1.2.2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Prearranged group call using pre-established session</w:t>
      </w:r>
      <w:r>
        <w:rPr>
          <w:noProof/>
        </w:rPr>
        <w:tab/>
      </w:r>
      <w:r>
        <w:rPr>
          <w:noProof/>
        </w:rPr>
        <w:fldChar w:fldCharType="begin" w:fldLock="1"/>
      </w:r>
      <w:r>
        <w:rPr>
          <w:noProof/>
        </w:rPr>
        <w:instrText xml:space="preserve"> PAGEREF _Toc193390855 \h </w:instrText>
      </w:r>
      <w:r>
        <w:rPr>
          <w:noProof/>
        </w:rPr>
      </w:r>
      <w:r>
        <w:rPr>
          <w:noProof/>
        </w:rPr>
        <w:fldChar w:fldCharType="separate"/>
      </w:r>
      <w:r>
        <w:rPr>
          <w:noProof/>
        </w:rPr>
        <w:t>274</w:t>
      </w:r>
      <w:r>
        <w:rPr>
          <w:noProof/>
        </w:rPr>
        <w:fldChar w:fldCharType="end"/>
      </w:r>
    </w:p>
    <w:p w14:paraId="4DE1B176" w14:textId="7317ACD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10.1.1.2.2.1</w:t>
      </w:r>
      <w:r>
        <w:rPr>
          <w:rFonts w:asciiTheme="minorHAnsi" w:eastAsiaTheme="minorEastAsia"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_Toc193390856 \h </w:instrText>
      </w:r>
      <w:r>
        <w:rPr>
          <w:noProof/>
        </w:rPr>
      </w:r>
      <w:r>
        <w:rPr>
          <w:noProof/>
        </w:rPr>
        <w:fldChar w:fldCharType="separate"/>
      </w:r>
      <w:r>
        <w:rPr>
          <w:noProof/>
        </w:rPr>
        <w:t>274</w:t>
      </w:r>
      <w:r>
        <w:rPr>
          <w:noProof/>
        </w:rPr>
        <w:fldChar w:fldCharType="end"/>
      </w:r>
    </w:p>
    <w:p w14:paraId="6661CDE9" w14:textId="1072E62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10.1.1.2.2.2</w:t>
      </w:r>
      <w:r>
        <w:rPr>
          <w:rFonts w:asciiTheme="minorHAnsi" w:eastAsiaTheme="minorEastAsia"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_Toc193390857 \h </w:instrText>
      </w:r>
      <w:r>
        <w:rPr>
          <w:noProof/>
        </w:rPr>
      </w:r>
      <w:r>
        <w:rPr>
          <w:noProof/>
        </w:rPr>
        <w:fldChar w:fldCharType="separate"/>
      </w:r>
      <w:r>
        <w:rPr>
          <w:noProof/>
        </w:rPr>
        <w:t>275</w:t>
      </w:r>
      <w:r>
        <w:rPr>
          <w:noProof/>
        </w:rPr>
        <w:fldChar w:fldCharType="end"/>
      </w:r>
    </w:p>
    <w:p w14:paraId="51255FE0" w14:textId="5E6160D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10.1.1.2.3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End group call</w:t>
      </w:r>
      <w:r>
        <w:rPr>
          <w:noProof/>
        </w:rPr>
        <w:tab/>
      </w:r>
      <w:r>
        <w:rPr>
          <w:noProof/>
        </w:rPr>
        <w:fldChar w:fldCharType="begin" w:fldLock="1"/>
      </w:r>
      <w:r>
        <w:rPr>
          <w:noProof/>
        </w:rPr>
        <w:instrText xml:space="preserve"> PAGEREF _Toc193390858 \h </w:instrText>
      </w:r>
      <w:r>
        <w:rPr>
          <w:noProof/>
        </w:rPr>
      </w:r>
      <w:r>
        <w:rPr>
          <w:noProof/>
        </w:rPr>
        <w:fldChar w:fldCharType="separate"/>
      </w:r>
      <w:r>
        <w:rPr>
          <w:noProof/>
        </w:rPr>
        <w:t>275</w:t>
      </w:r>
      <w:r>
        <w:rPr>
          <w:noProof/>
        </w:rPr>
        <w:fldChar w:fldCharType="end"/>
      </w:r>
    </w:p>
    <w:p w14:paraId="21DBF45C" w14:textId="08380317"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10.1.1.2.3.1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_Toc193390859 \h </w:instrText>
      </w:r>
      <w:r>
        <w:rPr>
          <w:noProof/>
        </w:rPr>
      </w:r>
      <w:r>
        <w:rPr>
          <w:noProof/>
        </w:rPr>
        <w:fldChar w:fldCharType="separate"/>
      </w:r>
      <w:r>
        <w:rPr>
          <w:noProof/>
        </w:rPr>
        <w:t>275</w:t>
      </w:r>
      <w:r>
        <w:rPr>
          <w:noProof/>
        </w:rPr>
        <w:fldChar w:fldCharType="end"/>
      </w:r>
    </w:p>
    <w:p w14:paraId="0E3A3B0D" w14:textId="4722E74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10.1.1.2.3.2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_Toc193390860 \h </w:instrText>
      </w:r>
      <w:r>
        <w:rPr>
          <w:noProof/>
        </w:rPr>
      </w:r>
      <w:r>
        <w:rPr>
          <w:noProof/>
        </w:rPr>
        <w:fldChar w:fldCharType="separate"/>
      </w:r>
      <w:r>
        <w:rPr>
          <w:noProof/>
        </w:rPr>
        <w:t>275</w:t>
      </w:r>
      <w:r>
        <w:rPr>
          <w:noProof/>
        </w:rPr>
        <w:fldChar w:fldCharType="end"/>
      </w:r>
    </w:p>
    <w:p w14:paraId="6AF81C17" w14:textId="7F764FB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10.1.1.2.3.3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_Toc193390861 \h </w:instrText>
      </w:r>
      <w:r>
        <w:rPr>
          <w:noProof/>
        </w:rPr>
      </w:r>
      <w:r>
        <w:rPr>
          <w:noProof/>
        </w:rPr>
        <w:fldChar w:fldCharType="separate"/>
      </w:r>
      <w:r>
        <w:rPr>
          <w:noProof/>
        </w:rPr>
        <w:t>275</w:t>
      </w:r>
      <w:r>
        <w:rPr>
          <w:noProof/>
        </w:rPr>
        <w:fldChar w:fldCharType="end"/>
      </w:r>
    </w:p>
    <w:p w14:paraId="4B5A8B4D" w14:textId="5F129BE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10.1.1.2.4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Rejoin procedure</w:t>
      </w:r>
      <w:r>
        <w:rPr>
          <w:noProof/>
        </w:rPr>
        <w:tab/>
      </w:r>
      <w:r>
        <w:rPr>
          <w:noProof/>
        </w:rPr>
        <w:fldChar w:fldCharType="begin" w:fldLock="1"/>
      </w:r>
      <w:r>
        <w:rPr>
          <w:noProof/>
        </w:rPr>
        <w:instrText xml:space="preserve"> PAGEREF _Toc193390862 \h </w:instrText>
      </w:r>
      <w:r>
        <w:rPr>
          <w:noProof/>
        </w:rPr>
      </w:r>
      <w:r>
        <w:rPr>
          <w:noProof/>
        </w:rPr>
        <w:fldChar w:fldCharType="separate"/>
      </w:r>
      <w:r>
        <w:rPr>
          <w:noProof/>
        </w:rPr>
        <w:t>275</w:t>
      </w:r>
      <w:r>
        <w:rPr>
          <w:noProof/>
        </w:rPr>
        <w:fldChar w:fldCharType="end"/>
      </w:r>
    </w:p>
    <w:p w14:paraId="6B9EE701" w14:textId="103C0A0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2.4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_Toc193390863 \h </w:instrText>
      </w:r>
      <w:r>
        <w:rPr>
          <w:noProof/>
        </w:rPr>
      </w:r>
      <w:r>
        <w:rPr>
          <w:noProof/>
        </w:rPr>
        <w:fldChar w:fldCharType="separate"/>
      </w:r>
      <w:r>
        <w:rPr>
          <w:noProof/>
        </w:rPr>
        <w:t>275</w:t>
      </w:r>
      <w:r>
        <w:rPr>
          <w:noProof/>
        </w:rPr>
        <w:fldChar w:fldCharType="end"/>
      </w:r>
    </w:p>
    <w:p w14:paraId="4A110FFE" w14:textId="40EDDF7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10.1.1.2.4.2</w:t>
      </w:r>
      <w:r>
        <w:rPr>
          <w:rFonts w:asciiTheme="minorHAnsi" w:eastAsiaTheme="minorEastAsia" w:hAnsiTheme="minorHAnsi" w:cstheme="minorBidi"/>
          <w:noProof/>
          <w:kern w:val="2"/>
          <w:sz w:val="24"/>
          <w:szCs w:val="24"/>
          <w:lang w:eastAsia="en-GB"/>
          <w14:ligatures w14:val="standardContextual"/>
        </w:rPr>
        <w:tab/>
      </w:r>
      <w:r>
        <w:rPr>
          <w:noProof/>
          <w:lang w:eastAsia="ko-KR"/>
        </w:rPr>
        <w:t>Pre-established session</w:t>
      </w:r>
      <w:r>
        <w:rPr>
          <w:noProof/>
        </w:rPr>
        <w:tab/>
      </w:r>
      <w:r>
        <w:rPr>
          <w:noProof/>
        </w:rPr>
        <w:fldChar w:fldCharType="begin" w:fldLock="1"/>
      </w:r>
      <w:r>
        <w:rPr>
          <w:noProof/>
        </w:rPr>
        <w:instrText xml:space="preserve"> PAGEREF _Toc193390864 \h </w:instrText>
      </w:r>
      <w:r>
        <w:rPr>
          <w:noProof/>
        </w:rPr>
      </w:r>
      <w:r>
        <w:rPr>
          <w:noProof/>
        </w:rPr>
        <w:fldChar w:fldCharType="separate"/>
      </w:r>
      <w:r>
        <w:rPr>
          <w:noProof/>
        </w:rPr>
        <w:t>275</w:t>
      </w:r>
      <w:r>
        <w:rPr>
          <w:noProof/>
        </w:rPr>
        <w:fldChar w:fldCharType="end"/>
      </w:r>
    </w:p>
    <w:p w14:paraId="0B9F5C38" w14:textId="147093B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10.1.1.3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Participating MCPTT function procedures</w:t>
      </w:r>
      <w:r>
        <w:rPr>
          <w:noProof/>
        </w:rPr>
        <w:tab/>
      </w:r>
      <w:r>
        <w:rPr>
          <w:noProof/>
        </w:rPr>
        <w:fldChar w:fldCharType="begin" w:fldLock="1"/>
      </w:r>
      <w:r>
        <w:rPr>
          <w:noProof/>
        </w:rPr>
        <w:instrText xml:space="preserve"> PAGEREF _Toc193390865 \h </w:instrText>
      </w:r>
      <w:r>
        <w:rPr>
          <w:noProof/>
        </w:rPr>
      </w:r>
      <w:r>
        <w:rPr>
          <w:noProof/>
        </w:rPr>
        <w:fldChar w:fldCharType="separate"/>
      </w:r>
      <w:r>
        <w:rPr>
          <w:noProof/>
        </w:rPr>
        <w:t>276</w:t>
      </w:r>
      <w:r>
        <w:rPr>
          <w:noProof/>
        </w:rPr>
        <w:fldChar w:fldCharType="end"/>
      </w:r>
    </w:p>
    <w:p w14:paraId="7BA174C1" w14:textId="774FB03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10.1.1.3.1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Originating procedures</w:t>
      </w:r>
      <w:r>
        <w:rPr>
          <w:noProof/>
        </w:rPr>
        <w:tab/>
      </w:r>
      <w:r>
        <w:rPr>
          <w:noProof/>
        </w:rPr>
        <w:fldChar w:fldCharType="begin" w:fldLock="1"/>
      </w:r>
      <w:r>
        <w:rPr>
          <w:noProof/>
        </w:rPr>
        <w:instrText xml:space="preserve"> PAGEREF _Toc193390866 \h </w:instrText>
      </w:r>
      <w:r>
        <w:rPr>
          <w:noProof/>
        </w:rPr>
      </w:r>
      <w:r>
        <w:rPr>
          <w:noProof/>
        </w:rPr>
        <w:fldChar w:fldCharType="separate"/>
      </w:r>
      <w:r>
        <w:rPr>
          <w:noProof/>
        </w:rPr>
        <w:t>276</w:t>
      </w:r>
      <w:r>
        <w:rPr>
          <w:noProof/>
        </w:rPr>
        <w:fldChar w:fldCharType="end"/>
      </w:r>
    </w:p>
    <w:p w14:paraId="7C091AF4" w14:textId="12B909E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10.1.1.3.1.1</w:t>
      </w:r>
      <w:r>
        <w:rPr>
          <w:rFonts w:asciiTheme="minorHAnsi" w:eastAsiaTheme="minorEastAsia"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_Toc193390867 \h </w:instrText>
      </w:r>
      <w:r>
        <w:rPr>
          <w:noProof/>
        </w:rPr>
      </w:r>
      <w:r>
        <w:rPr>
          <w:noProof/>
        </w:rPr>
        <w:fldChar w:fldCharType="separate"/>
      </w:r>
      <w:r>
        <w:rPr>
          <w:noProof/>
        </w:rPr>
        <w:t>276</w:t>
      </w:r>
      <w:r>
        <w:rPr>
          <w:noProof/>
        </w:rPr>
        <w:fldChar w:fldCharType="end"/>
      </w:r>
    </w:p>
    <w:p w14:paraId="045BF2D0" w14:textId="667AEDC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10.1.1.3.1.2</w:t>
      </w:r>
      <w:r>
        <w:rPr>
          <w:rFonts w:asciiTheme="minorHAnsi" w:eastAsiaTheme="minorEastAsia" w:hAnsiTheme="minorHAnsi" w:cstheme="minorBidi"/>
          <w:noProof/>
          <w:kern w:val="2"/>
          <w:sz w:val="24"/>
          <w:szCs w:val="24"/>
          <w:lang w:eastAsia="en-GB"/>
          <w14:ligatures w14:val="standardContextual"/>
        </w:rPr>
        <w:tab/>
      </w:r>
      <w:r>
        <w:rPr>
          <w:noProof/>
        </w:rPr>
        <w:t>Prearranged group call using pre-established session</w:t>
      </w:r>
      <w:r>
        <w:rPr>
          <w:noProof/>
        </w:rPr>
        <w:tab/>
      </w:r>
      <w:r>
        <w:rPr>
          <w:noProof/>
        </w:rPr>
        <w:fldChar w:fldCharType="begin" w:fldLock="1"/>
      </w:r>
      <w:r>
        <w:rPr>
          <w:noProof/>
        </w:rPr>
        <w:instrText xml:space="preserve"> PAGEREF _Toc193390868 \h </w:instrText>
      </w:r>
      <w:r>
        <w:rPr>
          <w:noProof/>
        </w:rPr>
      </w:r>
      <w:r>
        <w:rPr>
          <w:noProof/>
        </w:rPr>
        <w:fldChar w:fldCharType="separate"/>
      </w:r>
      <w:r>
        <w:rPr>
          <w:noProof/>
        </w:rPr>
        <w:t>279</w:t>
      </w:r>
      <w:r>
        <w:rPr>
          <w:noProof/>
        </w:rPr>
        <w:fldChar w:fldCharType="end"/>
      </w:r>
    </w:p>
    <w:p w14:paraId="567EC5E4" w14:textId="1F3590F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10.1.1.3.1.3</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_Toc193390869 \h </w:instrText>
      </w:r>
      <w:r>
        <w:rPr>
          <w:noProof/>
        </w:rPr>
      </w:r>
      <w:r>
        <w:rPr>
          <w:noProof/>
        </w:rPr>
        <w:fldChar w:fldCharType="separate"/>
      </w:r>
      <w:r>
        <w:rPr>
          <w:noProof/>
        </w:rPr>
        <w:t>283</w:t>
      </w:r>
      <w:r>
        <w:rPr>
          <w:noProof/>
        </w:rPr>
        <w:fldChar w:fldCharType="end"/>
      </w:r>
    </w:p>
    <w:p w14:paraId="587A9BBC" w14:textId="70076E9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10.1.1.3.2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Terminating Procedures</w:t>
      </w:r>
      <w:r>
        <w:rPr>
          <w:noProof/>
        </w:rPr>
        <w:tab/>
      </w:r>
      <w:r>
        <w:rPr>
          <w:noProof/>
        </w:rPr>
        <w:fldChar w:fldCharType="begin" w:fldLock="1"/>
      </w:r>
      <w:r>
        <w:rPr>
          <w:noProof/>
        </w:rPr>
        <w:instrText xml:space="preserve"> PAGEREF _Toc193390870 \h </w:instrText>
      </w:r>
      <w:r>
        <w:rPr>
          <w:noProof/>
        </w:rPr>
      </w:r>
      <w:r>
        <w:rPr>
          <w:noProof/>
        </w:rPr>
        <w:fldChar w:fldCharType="separate"/>
      </w:r>
      <w:r>
        <w:rPr>
          <w:noProof/>
        </w:rPr>
        <w:t>284</w:t>
      </w:r>
      <w:r>
        <w:rPr>
          <w:noProof/>
        </w:rPr>
        <w:fldChar w:fldCharType="end"/>
      </w:r>
    </w:p>
    <w:p w14:paraId="72B56851" w14:textId="0B0B7EE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10.1.1.3.3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_Toc193390871 \h </w:instrText>
      </w:r>
      <w:r>
        <w:rPr>
          <w:noProof/>
        </w:rPr>
      </w:r>
      <w:r>
        <w:rPr>
          <w:noProof/>
        </w:rPr>
        <w:fldChar w:fldCharType="separate"/>
      </w:r>
      <w:r>
        <w:rPr>
          <w:noProof/>
        </w:rPr>
        <w:t>285</w:t>
      </w:r>
      <w:r>
        <w:rPr>
          <w:noProof/>
        </w:rPr>
        <w:fldChar w:fldCharType="end"/>
      </w:r>
    </w:p>
    <w:p w14:paraId="346FD048" w14:textId="71A81C3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10.1.1.3.3.1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_Toc193390872 \h </w:instrText>
      </w:r>
      <w:r>
        <w:rPr>
          <w:noProof/>
        </w:rPr>
      </w:r>
      <w:r>
        <w:rPr>
          <w:noProof/>
        </w:rPr>
        <w:fldChar w:fldCharType="separate"/>
      </w:r>
      <w:r>
        <w:rPr>
          <w:noProof/>
        </w:rPr>
        <w:t>285</w:t>
      </w:r>
      <w:r>
        <w:rPr>
          <w:noProof/>
        </w:rPr>
        <w:fldChar w:fldCharType="end"/>
      </w:r>
    </w:p>
    <w:p w14:paraId="40962084" w14:textId="6E23895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10.1.1.3.3.2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_Toc193390873 \h </w:instrText>
      </w:r>
      <w:r>
        <w:rPr>
          <w:noProof/>
        </w:rPr>
      </w:r>
      <w:r>
        <w:rPr>
          <w:noProof/>
        </w:rPr>
        <w:fldChar w:fldCharType="separate"/>
      </w:r>
      <w:r>
        <w:rPr>
          <w:noProof/>
        </w:rPr>
        <w:t>286</w:t>
      </w:r>
      <w:r>
        <w:rPr>
          <w:noProof/>
        </w:rPr>
        <w:fldChar w:fldCharType="end"/>
      </w:r>
    </w:p>
    <w:p w14:paraId="5A6A30EF" w14:textId="0861614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10.1.1.3.4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_Toc193390874 \h </w:instrText>
      </w:r>
      <w:r>
        <w:rPr>
          <w:noProof/>
        </w:rPr>
      </w:r>
      <w:r>
        <w:rPr>
          <w:noProof/>
        </w:rPr>
        <w:fldChar w:fldCharType="separate"/>
      </w:r>
      <w:r>
        <w:rPr>
          <w:noProof/>
        </w:rPr>
        <w:t>286</w:t>
      </w:r>
      <w:r>
        <w:rPr>
          <w:noProof/>
        </w:rPr>
        <w:fldChar w:fldCharType="end"/>
      </w:r>
    </w:p>
    <w:p w14:paraId="36E41784" w14:textId="23CD8FD5"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10.1.1.3.4.1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group call on-demand</w:t>
      </w:r>
      <w:r>
        <w:rPr>
          <w:noProof/>
        </w:rPr>
        <w:tab/>
      </w:r>
      <w:r>
        <w:rPr>
          <w:noProof/>
        </w:rPr>
        <w:fldChar w:fldCharType="begin" w:fldLock="1"/>
      </w:r>
      <w:r>
        <w:rPr>
          <w:noProof/>
        </w:rPr>
        <w:instrText xml:space="preserve"> PAGEREF _Toc193390875 \h </w:instrText>
      </w:r>
      <w:r>
        <w:rPr>
          <w:noProof/>
        </w:rPr>
      </w:r>
      <w:r>
        <w:rPr>
          <w:noProof/>
        </w:rPr>
        <w:fldChar w:fldCharType="separate"/>
      </w:r>
      <w:r>
        <w:rPr>
          <w:noProof/>
        </w:rPr>
        <w:t>286</w:t>
      </w:r>
      <w:r>
        <w:rPr>
          <w:noProof/>
        </w:rPr>
        <w:fldChar w:fldCharType="end"/>
      </w:r>
    </w:p>
    <w:p w14:paraId="676702DC" w14:textId="0359F2D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10.1.1.3.4.2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_Toc193390876 \h </w:instrText>
      </w:r>
      <w:r>
        <w:rPr>
          <w:noProof/>
        </w:rPr>
      </w:r>
      <w:r>
        <w:rPr>
          <w:noProof/>
        </w:rPr>
        <w:fldChar w:fldCharType="separate"/>
      </w:r>
      <w:r>
        <w:rPr>
          <w:noProof/>
        </w:rPr>
        <w:t>286</w:t>
      </w:r>
      <w:r>
        <w:rPr>
          <w:noProof/>
        </w:rPr>
        <w:fldChar w:fldCharType="end"/>
      </w:r>
    </w:p>
    <w:p w14:paraId="75E59EF1" w14:textId="5199E4E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10.1.1.3.5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_Toc193390877 \h </w:instrText>
      </w:r>
      <w:r>
        <w:rPr>
          <w:noProof/>
        </w:rPr>
      </w:r>
      <w:r>
        <w:rPr>
          <w:noProof/>
        </w:rPr>
        <w:fldChar w:fldCharType="separate"/>
      </w:r>
      <w:r>
        <w:rPr>
          <w:noProof/>
        </w:rPr>
        <w:t>286</w:t>
      </w:r>
      <w:r>
        <w:rPr>
          <w:noProof/>
        </w:rPr>
        <w:fldChar w:fldCharType="end"/>
      </w:r>
    </w:p>
    <w:p w14:paraId="050F6868" w14:textId="4A0ACE65"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10.1.1.3.</w:t>
      </w:r>
      <w:r>
        <w:rPr>
          <w:noProof/>
          <w:lang w:eastAsia="ko-K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_Toc193390878 \h </w:instrText>
      </w:r>
      <w:r>
        <w:rPr>
          <w:noProof/>
        </w:rPr>
      </w:r>
      <w:r>
        <w:rPr>
          <w:noProof/>
        </w:rPr>
        <w:fldChar w:fldCharType="separate"/>
      </w:r>
      <w:r>
        <w:rPr>
          <w:noProof/>
        </w:rPr>
        <w:t>286</w:t>
      </w:r>
      <w:r>
        <w:rPr>
          <w:noProof/>
        </w:rPr>
        <w:fldChar w:fldCharType="end"/>
      </w:r>
    </w:p>
    <w:p w14:paraId="3B252424" w14:textId="0478E92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_Toc193390879 \h </w:instrText>
      </w:r>
      <w:r>
        <w:rPr>
          <w:noProof/>
        </w:rPr>
      </w:r>
      <w:r>
        <w:rPr>
          <w:noProof/>
        </w:rPr>
        <w:fldChar w:fldCharType="separate"/>
      </w:r>
      <w:r>
        <w:rPr>
          <w:noProof/>
        </w:rPr>
        <w:t>286</w:t>
      </w:r>
      <w:r>
        <w:rPr>
          <w:noProof/>
        </w:rPr>
        <w:fldChar w:fldCharType="end"/>
      </w:r>
    </w:p>
    <w:p w14:paraId="1AE84210" w14:textId="0057B1D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10.1.1.3.6</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_Toc193390880 \h </w:instrText>
      </w:r>
      <w:r>
        <w:rPr>
          <w:noProof/>
        </w:rPr>
      </w:r>
      <w:r>
        <w:rPr>
          <w:noProof/>
        </w:rPr>
        <w:fldChar w:fldCharType="separate"/>
      </w:r>
      <w:r>
        <w:rPr>
          <w:noProof/>
        </w:rPr>
        <w:t>286</w:t>
      </w:r>
      <w:r>
        <w:rPr>
          <w:noProof/>
        </w:rPr>
        <w:fldChar w:fldCharType="end"/>
      </w:r>
    </w:p>
    <w:p w14:paraId="5B3B1024" w14:textId="60454FF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_Toc193390881 \h </w:instrText>
      </w:r>
      <w:r>
        <w:rPr>
          <w:noProof/>
        </w:rPr>
      </w:r>
      <w:r>
        <w:rPr>
          <w:noProof/>
        </w:rPr>
        <w:fldChar w:fldCharType="separate"/>
      </w:r>
      <w:r>
        <w:rPr>
          <w:noProof/>
        </w:rPr>
        <w:t>287</w:t>
      </w:r>
      <w:r>
        <w:rPr>
          <w:noProof/>
        </w:rPr>
        <w:fldChar w:fldCharType="end"/>
      </w:r>
    </w:p>
    <w:p w14:paraId="03E714FE" w14:textId="39A50CC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10.1.1.4.1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_Toc193390882 \h </w:instrText>
      </w:r>
      <w:r>
        <w:rPr>
          <w:noProof/>
        </w:rPr>
      </w:r>
      <w:r>
        <w:rPr>
          <w:noProof/>
        </w:rPr>
        <w:fldChar w:fldCharType="separate"/>
      </w:r>
      <w:r>
        <w:rPr>
          <w:noProof/>
        </w:rPr>
        <w:t>287</w:t>
      </w:r>
      <w:r>
        <w:rPr>
          <w:noProof/>
        </w:rPr>
        <w:fldChar w:fldCharType="end"/>
      </w:r>
    </w:p>
    <w:p w14:paraId="531CF491" w14:textId="183E853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10.1.1.4.1.1</w:t>
      </w:r>
      <w:r>
        <w:rPr>
          <w:rFonts w:asciiTheme="minorHAnsi" w:eastAsiaTheme="minorEastAsia" w:hAnsiTheme="minorHAnsi" w:cstheme="minorBidi"/>
          <w:noProof/>
          <w:kern w:val="2"/>
          <w:sz w:val="24"/>
          <w:szCs w:val="24"/>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_Toc193390883 \h </w:instrText>
      </w:r>
      <w:r>
        <w:rPr>
          <w:noProof/>
        </w:rPr>
      </w:r>
      <w:r>
        <w:rPr>
          <w:noProof/>
        </w:rPr>
        <w:fldChar w:fldCharType="separate"/>
      </w:r>
      <w:r>
        <w:rPr>
          <w:noProof/>
        </w:rPr>
        <w:t>287</w:t>
      </w:r>
      <w:r>
        <w:rPr>
          <w:noProof/>
        </w:rPr>
        <w:fldChar w:fldCharType="end"/>
      </w:r>
    </w:p>
    <w:p w14:paraId="18DF4388" w14:textId="6F28684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10.1.1.4.1.2</w:t>
      </w:r>
      <w:r>
        <w:rPr>
          <w:rFonts w:asciiTheme="minorHAnsi" w:eastAsiaTheme="minorEastAsia" w:hAnsiTheme="minorHAnsi" w:cstheme="minorBidi"/>
          <w:noProof/>
          <w:kern w:val="2"/>
          <w:sz w:val="24"/>
          <w:szCs w:val="24"/>
          <w:lang w:eastAsia="en-GB"/>
          <w14:ligatures w14:val="standardContextual"/>
        </w:rPr>
        <w:tab/>
      </w:r>
      <w:r>
        <w:rPr>
          <w:noProof/>
        </w:rPr>
        <w:t>INVITE targeted to the non-controlling MCPTT function of an MCPTT group</w:t>
      </w:r>
      <w:r>
        <w:rPr>
          <w:noProof/>
        </w:rPr>
        <w:tab/>
      </w:r>
      <w:r>
        <w:rPr>
          <w:noProof/>
        </w:rPr>
        <w:fldChar w:fldCharType="begin" w:fldLock="1"/>
      </w:r>
      <w:r>
        <w:rPr>
          <w:noProof/>
        </w:rPr>
        <w:instrText xml:space="preserve"> PAGEREF _Toc193390884 \h </w:instrText>
      </w:r>
      <w:r>
        <w:rPr>
          <w:noProof/>
        </w:rPr>
      </w:r>
      <w:r>
        <w:rPr>
          <w:noProof/>
        </w:rPr>
        <w:fldChar w:fldCharType="separate"/>
      </w:r>
      <w:r>
        <w:rPr>
          <w:noProof/>
        </w:rPr>
        <w:t>289</w:t>
      </w:r>
      <w:r>
        <w:rPr>
          <w:noProof/>
        </w:rPr>
        <w:fldChar w:fldCharType="end"/>
      </w:r>
    </w:p>
    <w:p w14:paraId="482E7E9D" w14:textId="70AB64A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10.1.1.4.2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_Toc193390885 \h </w:instrText>
      </w:r>
      <w:r>
        <w:rPr>
          <w:noProof/>
        </w:rPr>
      </w:r>
      <w:r>
        <w:rPr>
          <w:noProof/>
        </w:rPr>
        <w:fldChar w:fldCharType="separate"/>
      </w:r>
      <w:r>
        <w:rPr>
          <w:noProof/>
        </w:rPr>
        <w:t>290</w:t>
      </w:r>
      <w:r>
        <w:rPr>
          <w:noProof/>
        </w:rPr>
        <w:fldChar w:fldCharType="end"/>
      </w:r>
    </w:p>
    <w:p w14:paraId="3ABC2E71" w14:textId="42FA338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10.1.1.</w:t>
      </w:r>
      <w:r>
        <w:rPr>
          <w:noProof/>
          <w:lang w:eastAsia="ko-KR"/>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_Toc193390886 \h </w:instrText>
      </w:r>
      <w:r>
        <w:rPr>
          <w:noProof/>
        </w:rPr>
      </w:r>
      <w:r>
        <w:rPr>
          <w:noProof/>
        </w:rPr>
        <w:fldChar w:fldCharType="separate"/>
      </w:r>
      <w:r>
        <w:rPr>
          <w:noProof/>
        </w:rPr>
        <w:t>299</w:t>
      </w:r>
      <w:r>
        <w:rPr>
          <w:noProof/>
        </w:rPr>
        <w:fldChar w:fldCharType="end"/>
      </w:r>
    </w:p>
    <w:p w14:paraId="604E83FC" w14:textId="63F7E45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10.1.1.4.4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_Toc193390887 \h </w:instrText>
      </w:r>
      <w:r>
        <w:rPr>
          <w:noProof/>
        </w:rPr>
      </w:r>
      <w:r>
        <w:rPr>
          <w:noProof/>
        </w:rPr>
        <w:fldChar w:fldCharType="separate"/>
      </w:r>
      <w:r>
        <w:rPr>
          <w:noProof/>
        </w:rPr>
        <w:t>299</w:t>
      </w:r>
      <w:r>
        <w:rPr>
          <w:noProof/>
        </w:rPr>
        <w:fldChar w:fldCharType="end"/>
      </w:r>
    </w:p>
    <w:p w14:paraId="3F2A39B5" w14:textId="327C17E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_Toc193390888 \h </w:instrText>
      </w:r>
      <w:r>
        <w:rPr>
          <w:noProof/>
        </w:rPr>
      </w:r>
      <w:r>
        <w:rPr>
          <w:noProof/>
        </w:rPr>
        <w:fldChar w:fldCharType="separate"/>
      </w:r>
      <w:r>
        <w:rPr>
          <w:noProof/>
        </w:rPr>
        <w:t>299</w:t>
      </w:r>
      <w:r>
        <w:rPr>
          <w:noProof/>
        </w:rPr>
        <w:fldChar w:fldCharType="end"/>
      </w:r>
    </w:p>
    <w:p w14:paraId="51F4A274" w14:textId="47D1F68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10.1.1.4.4.2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_Toc193390889 \h </w:instrText>
      </w:r>
      <w:r>
        <w:rPr>
          <w:noProof/>
        </w:rPr>
      </w:r>
      <w:r>
        <w:rPr>
          <w:noProof/>
        </w:rPr>
        <w:fldChar w:fldCharType="separate"/>
      </w:r>
      <w:r>
        <w:rPr>
          <w:noProof/>
        </w:rPr>
        <w:t>299</w:t>
      </w:r>
      <w:r>
        <w:rPr>
          <w:noProof/>
        </w:rPr>
        <w:fldChar w:fldCharType="end"/>
      </w:r>
    </w:p>
    <w:p w14:paraId="310923D8" w14:textId="2BFE406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10.1.1.4.4.3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_Toc193390890 \h </w:instrText>
      </w:r>
      <w:r>
        <w:rPr>
          <w:noProof/>
        </w:rPr>
      </w:r>
      <w:r>
        <w:rPr>
          <w:noProof/>
        </w:rPr>
        <w:fldChar w:fldCharType="separate"/>
      </w:r>
      <w:r>
        <w:rPr>
          <w:noProof/>
        </w:rPr>
        <w:t>299</w:t>
      </w:r>
      <w:r>
        <w:rPr>
          <w:noProof/>
        </w:rPr>
        <w:fldChar w:fldCharType="end"/>
      </w:r>
    </w:p>
    <w:p w14:paraId="46B0D7EE" w14:textId="4DFB85C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_Toc193390891 \h </w:instrText>
      </w:r>
      <w:r>
        <w:rPr>
          <w:noProof/>
        </w:rPr>
      </w:r>
      <w:r>
        <w:rPr>
          <w:noProof/>
        </w:rPr>
        <w:fldChar w:fldCharType="separate"/>
      </w:r>
      <w:r>
        <w:rPr>
          <w:noProof/>
        </w:rPr>
        <w:t>300</w:t>
      </w:r>
      <w:r>
        <w:rPr>
          <w:noProof/>
        </w:rPr>
        <w:fldChar w:fldCharType="end"/>
      </w:r>
    </w:p>
    <w:p w14:paraId="0958A3B9" w14:textId="3EC6A3AA"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_Toc193390892 \h </w:instrText>
      </w:r>
      <w:r>
        <w:rPr>
          <w:noProof/>
        </w:rPr>
      </w:r>
      <w:r>
        <w:rPr>
          <w:noProof/>
        </w:rPr>
        <w:fldChar w:fldCharType="separate"/>
      </w:r>
      <w:r>
        <w:rPr>
          <w:noProof/>
        </w:rPr>
        <w:t>300</w:t>
      </w:r>
      <w:r>
        <w:rPr>
          <w:noProof/>
        </w:rPr>
        <w:fldChar w:fldCharType="end"/>
      </w:r>
    </w:p>
    <w:p w14:paraId="288DB704" w14:textId="341A28E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_Toc193390893 \h </w:instrText>
      </w:r>
      <w:r>
        <w:rPr>
          <w:noProof/>
        </w:rPr>
      </w:r>
      <w:r>
        <w:rPr>
          <w:noProof/>
        </w:rPr>
        <w:fldChar w:fldCharType="separate"/>
      </w:r>
      <w:r>
        <w:rPr>
          <w:noProof/>
        </w:rPr>
        <w:t>301</w:t>
      </w:r>
      <w:r>
        <w:rPr>
          <w:noProof/>
        </w:rPr>
        <w:fldChar w:fldCharType="end"/>
      </w:r>
    </w:p>
    <w:p w14:paraId="5FB2E0E1" w14:textId="1A28119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10.1.1.4.7</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_Toc193390894 \h </w:instrText>
      </w:r>
      <w:r>
        <w:rPr>
          <w:noProof/>
        </w:rPr>
      </w:r>
      <w:r>
        <w:rPr>
          <w:noProof/>
        </w:rPr>
        <w:fldChar w:fldCharType="separate"/>
      </w:r>
      <w:r>
        <w:rPr>
          <w:noProof/>
        </w:rPr>
        <w:t>301</w:t>
      </w:r>
      <w:r>
        <w:rPr>
          <w:noProof/>
        </w:rPr>
        <w:fldChar w:fldCharType="end"/>
      </w:r>
    </w:p>
    <w:p w14:paraId="6C69FC11" w14:textId="25AE45A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10.1.1.4.8</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_Toc193390895 \h </w:instrText>
      </w:r>
      <w:r>
        <w:rPr>
          <w:noProof/>
        </w:rPr>
      </w:r>
      <w:r>
        <w:rPr>
          <w:noProof/>
        </w:rPr>
        <w:fldChar w:fldCharType="separate"/>
      </w:r>
      <w:r>
        <w:rPr>
          <w:noProof/>
        </w:rPr>
        <w:t>305</w:t>
      </w:r>
      <w:r>
        <w:rPr>
          <w:noProof/>
        </w:rPr>
        <w:fldChar w:fldCharType="end"/>
      </w:r>
    </w:p>
    <w:p w14:paraId="38F7FA55" w14:textId="074034B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_Toc193390896 \h </w:instrText>
      </w:r>
      <w:r>
        <w:rPr>
          <w:noProof/>
        </w:rPr>
      </w:r>
      <w:r>
        <w:rPr>
          <w:noProof/>
        </w:rPr>
        <w:fldChar w:fldCharType="separate"/>
      </w:r>
      <w:r>
        <w:rPr>
          <w:noProof/>
        </w:rPr>
        <w:t>307</w:t>
      </w:r>
      <w:r>
        <w:rPr>
          <w:noProof/>
        </w:rPr>
        <w:fldChar w:fldCharType="end"/>
      </w:r>
    </w:p>
    <w:p w14:paraId="1C4B66EC" w14:textId="4846967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_Toc193390897 \h </w:instrText>
      </w:r>
      <w:r>
        <w:rPr>
          <w:noProof/>
        </w:rPr>
      </w:r>
      <w:r>
        <w:rPr>
          <w:noProof/>
        </w:rPr>
        <w:fldChar w:fldCharType="separate"/>
      </w:r>
      <w:r>
        <w:rPr>
          <w:noProof/>
        </w:rPr>
        <w:t>307</w:t>
      </w:r>
      <w:r>
        <w:rPr>
          <w:noProof/>
        </w:rPr>
        <w:fldChar w:fldCharType="end"/>
      </w:r>
    </w:p>
    <w:p w14:paraId="13B82F9F" w14:textId="0B6CAFC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_Toc193390898 \h </w:instrText>
      </w:r>
      <w:r>
        <w:rPr>
          <w:noProof/>
        </w:rPr>
      </w:r>
      <w:r>
        <w:rPr>
          <w:noProof/>
        </w:rPr>
        <w:fldChar w:fldCharType="separate"/>
      </w:r>
      <w:r>
        <w:rPr>
          <w:noProof/>
        </w:rPr>
        <w:t>307</w:t>
      </w:r>
      <w:r>
        <w:rPr>
          <w:noProof/>
        </w:rPr>
        <w:fldChar w:fldCharType="end"/>
      </w:r>
    </w:p>
    <w:p w14:paraId="1C07AFF8" w14:textId="0D51A93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_Toc193390899 \h </w:instrText>
      </w:r>
      <w:r>
        <w:rPr>
          <w:noProof/>
        </w:rPr>
      </w:r>
      <w:r>
        <w:rPr>
          <w:noProof/>
        </w:rPr>
        <w:fldChar w:fldCharType="separate"/>
      </w:r>
      <w:r>
        <w:rPr>
          <w:noProof/>
        </w:rPr>
        <w:t>307</w:t>
      </w:r>
      <w:r>
        <w:rPr>
          <w:noProof/>
        </w:rPr>
        <w:fldChar w:fldCharType="end"/>
      </w:r>
    </w:p>
    <w:p w14:paraId="6DF68253" w14:textId="62B046D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10.1.1.5.2.2</w:t>
      </w:r>
      <w:r>
        <w:rPr>
          <w:rFonts w:asciiTheme="minorHAnsi" w:eastAsiaTheme="minorEastAsia"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_Toc193390900 \h </w:instrText>
      </w:r>
      <w:r>
        <w:rPr>
          <w:noProof/>
        </w:rPr>
      </w:r>
      <w:r>
        <w:rPr>
          <w:noProof/>
        </w:rPr>
        <w:fldChar w:fldCharType="separate"/>
      </w:r>
      <w:r>
        <w:rPr>
          <w:noProof/>
        </w:rPr>
        <w:t>308</w:t>
      </w:r>
      <w:r>
        <w:rPr>
          <w:noProof/>
        </w:rPr>
        <w:fldChar w:fldCharType="end"/>
      </w:r>
    </w:p>
    <w:p w14:paraId="24F2A410" w14:textId="3A7AB20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10.1.1.5.2.3</w:t>
      </w:r>
      <w:r>
        <w:rPr>
          <w:rFonts w:asciiTheme="minorHAnsi" w:eastAsiaTheme="minorEastAsia" w:hAnsiTheme="minorHAnsi" w:cstheme="minorBidi"/>
          <w:noProof/>
          <w:kern w:val="2"/>
          <w:sz w:val="24"/>
          <w:szCs w:val="24"/>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_Toc193390901 \h </w:instrText>
      </w:r>
      <w:r>
        <w:rPr>
          <w:noProof/>
        </w:rPr>
      </w:r>
      <w:r>
        <w:rPr>
          <w:noProof/>
        </w:rPr>
        <w:fldChar w:fldCharType="separate"/>
      </w:r>
      <w:r>
        <w:rPr>
          <w:noProof/>
        </w:rPr>
        <w:t>310</w:t>
      </w:r>
      <w:r>
        <w:rPr>
          <w:noProof/>
        </w:rPr>
        <w:fldChar w:fldCharType="end"/>
      </w:r>
    </w:p>
    <w:p w14:paraId="0B8CC1AC" w14:textId="466C9CF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10.1.1.5.2.4</w:t>
      </w:r>
      <w:r>
        <w:rPr>
          <w:rFonts w:asciiTheme="minorHAnsi" w:eastAsiaTheme="minorEastAsia" w:hAnsiTheme="minorHAnsi" w:cstheme="minorBidi"/>
          <w:noProof/>
          <w:kern w:val="2"/>
          <w:sz w:val="24"/>
          <w:szCs w:val="24"/>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_Toc193390902 \h </w:instrText>
      </w:r>
      <w:r>
        <w:rPr>
          <w:noProof/>
        </w:rPr>
      </w:r>
      <w:r>
        <w:rPr>
          <w:noProof/>
        </w:rPr>
        <w:fldChar w:fldCharType="separate"/>
      </w:r>
      <w:r>
        <w:rPr>
          <w:noProof/>
        </w:rPr>
        <w:t>311</w:t>
      </w:r>
      <w:r>
        <w:rPr>
          <w:noProof/>
        </w:rPr>
        <w:fldChar w:fldCharType="end"/>
      </w:r>
    </w:p>
    <w:p w14:paraId="31EE9E61" w14:textId="617EF32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val="en-US"/>
        </w:rPr>
        <w:t>10.1.1.5.3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val="en-US"/>
        </w:rPr>
        <w:t>Rejoin procedures</w:t>
      </w:r>
      <w:r>
        <w:rPr>
          <w:noProof/>
        </w:rPr>
        <w:tab/>
      </w:r>
      <w:r>
        <w:rPr>
          <w:noProof/>
        </w:rPr>
        <w:fldChar w:fldCharType="begin" w:fldLock="1"/>
      </w:r>
      <w:r>
        <w:rPr>
          <w:noProof/>
        </w:rPr>
        <w:instrText xml:space="preserve"> PAGEREF _Toc193390903 \h </w:instrText>
      </w:r>
      <w:r>
        <w:rPr>
          <w:noProof/>
        </w:rPr>
      </w:r>
      <w:r>
        <w:rPr>
          <w:noProof/>
        </w:rPr>
        <w:fldChar w:fldCharType="separate"/>
      </w:r>
      <w:r>
        <w:rPr>
          <w:noProof/>
        </w:rPr>
        <w:t>311</w:t>
      </w:r>
      <w:r>
        <w:rPr>
          <w:noProof/>
        </w:rPr>
        <w:fldChar w:fldCharType="end"/>
      </w:r>
    </w:p>
    <w:p w14:paraId="2A3EC03D" w14:textId="78CEE8C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sidRPr="00A61B56">
        <w:rPr>
          <w:noProof/>
          <w:lang w:val="en-US"/>
        </w:rPr>
        <w:t>10.1.1.5.3.1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Terminating procedures</w:t>
      </w:r>
      <w:r>
        <w:rPr>
          <w:noProof/>
        </w:rPr>
        <w:tab/>
      </w:r>
      <w:r>
        <w:rPr>
          <w:noProof/>
        </w:rPr>
        <w:fldChar w:fldCharType="begin" w:fldLock="1"/>
      </w:r>
      <w:r>
        <w:rPr>
          <w:noProof/>
        </w:rPr>
        <w:instrText xml:space="preserve"> PAGEREF _Toc193390904 \h </w:instrText>
      </w:r>
      <w:r>
        <w:rPr>
          <w:noProof/>
        </w:rPr>
      </w:r>
      <w:r>
        <w:rPr>
          <w:noProof/>
        </w:rPr>
        <w:fldChar w:fldCharType="separate"/>
      </w:r>
      <w:r>
        <w:rPr>
          <w:noProof/>
        </w:rPr>
        <w:t>311</w:t>
      </w:r>
      <w:r>
        <w:rPr>
          <w:noProof/>
        </w:rPr>
        <w:fldChar w:fldCharType="end"/>
      </w:r>
    </w:p>
    <w:p w14:paraId="4461A533" w14:textId="2A442D1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sidRPr="00A61B56">
        <w:rPr>
          <w:noProof/>
          <w:lang w:val="en-US"/>
        </w:rPr>
        <w:t>10.1.1.5.3.2</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non-controlling MCPTT function</w:t>
      </w:r>
      <w:r>
        <w:rPr>
          <w:noProof/>
        </w:rPr>
        <w:tab/>
      </w:r>
      <w:r>
        <w:rPr>
          <w:noProof/>
        </w:rPr>
        <w:fldChar w:fldCharType="begin" w:fldLock="1"/>
      </w:r>
      <w:r>
        <w:rPr>
          <w:noProof/>
        </w:rPr>
        <w:instrText xml:space="preserve"> PAGEREF _Toc193390905 \h </w:instrText>
      </w:r>
      <w:r>
        <w:rPr>
          <w:noProof/>
        </w:rPr>
      </w:r>
      <w:r>
        <w:rPr>
          <w:noProof/>
        </w:rPr>
        <w:fldChar w:fldCharType="separate"/>
      </w:r>
      <w:r>
        <w:rPr>
          <w:noProof/>
        </w:rPr>
        <w:t>311</w:t>
      </w:r>
      <w:r>
        <w:rPr>
          <w:noProof/>
        </w:rPr>
        <w:fldChar w:fldCharType="end"/>
      </w:r>
    </w:p>
    <w:p w14:paraId="710B627A" w14:textId="0449EC7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val="en-US"/>
        </w:rPr>
        <w:t>10.1.1.5.4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val="en-US"/>
        </w:rPr>
        <w:t>void</w:t>
      </w:r>
      <w:r>
        <w:rPr>
          <w:noProof/>
        </w:rPr>
        <w:tab/>
      </w:r>
      <w:r>
        <w:rPr>
          <w:noProof/>
        </w:rPr>
        <w:fldChar w:fldCharType="begin" w:fldLock="1"/>
      </w:r>
      <w:r>
        <w:rPr>
          <w:noProof/>
        </w:rPr>
        <w:instrText xml:space="preserve"> PAGEREF _Toc193390906 \h </w:instrText>
      </w:r>
      <w:r>
        <w:rPr>
          <w:noProof/>
        </w:rPr>
      </w:r>
      <w:r>
        <w:rPr>
          <w:noProof/>
        </w:rPr>
        <w:fldChar w:fldCharType="separate"/>
      </w:r>
      <w:r>
        <w:rPr>
          <w:noProof/>
        </w:rPr>
        <w:t>312</w:t>
      </w:r>
      <w:r>
        <w:rPr>
          <w:noProof/>
        </w:rPr>
        <w:fldChar w:fldCharType="end"/>
      </w:r>
    </w:p>
    <w:p w14:paraId="5CCDD110" w14:textId="66A0538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val="en-US"/>
        </w:rPr>
        <w:t>10.1.1.5.5</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val="en-US"/>
        </w:rPr>
        <w:t>Initiating a temporary group session</w:t>
      </w:r>
      <w:r>
        <w:rPr>
          <w:noProof/>
        </w:rPr>
        <w:tab/>
      </w:r>
      <w:r>
        <w:rPr>
          <w:noProof/>
        </w:rPr>
        <w:fldChar w:fldCharType="begin" w:fldLock="1"/>
      </w:r>
      <w:r>
        <w:rPr>
          <w:noProof/>
        </w:rPr>
        <w:instrText xml:space="preserve"> PAGEREF _Toc193390907 \h </w:instrText>
      </w:r>
      <w:r>
        <w:rPr>
          <w:noProof/>
        </w:rPr>
      </w:r>
      <w:r>
        <w:rPr>
          <w:noProof/>
        </w:rPr>
        <w:fldChar w:fldCharType="separate"/>
      </w:r>
      <w:r>
        <w:rPr>
          <w:noProof/>
        </w:rPr>
        <w:t>312</w:t>
      </w:r>
      <w:r>
        <w:rPr>
          <w:noProof/>
        </w:rPr>
        <w:fldChar w:fldCharType="end"/>
      </w:r>
    </w:p>
    <w:p w14:paraId="5EDA3EA2" w14:textId="6C9469D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Chat group (restricted) call</w:t>
      </w:r>
      <w:r>
        <w:rPr>
          <w:noProof/>
        </w:rPr>
        <w:tab/>
      </w:r>
      <w:r>
        <w:rPr>
          <w:noProof/>
        </w:rPr>
        <w:fldChar w:fldCharType="begin" w:fldLock="1"/>
      </w:r>
      <w:r>
        <w:rPr>
          <w:noProof/>
        </w:rPr>
        <w:instrText xml:space="preserve"> PAGEREF _Toc193390908 \h </w:instrText>
      </w:r>
      <w:r>
        <w:rPr>
          <w:noProof/>
        </w:rPr>
      </w:r>
      <w:r>
        <w:rPr>
          <w:noProof/>
        </w:rPr>
        <w:fldChar w:fldCharType="separate"/>
      </w:r>
      <w:r>
        <w:rPr>
          <w:noProof/>
        </w:rPr>
        <w:t>314</w:t>
      </w:r>
      <w:r>
        <w:rPr>
          <w:noProof/>
        </w:rPr>
        <w:fldChar w:fldCharType="end"/>
      </w:r>
    </w:p>
    <w:p w14:paraId="75A1B54C" w14:textId="2B1F4EE0"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_Toc193390909 \h </w:instrText>
      </w:r>
      <w:r>
        <w:rPr>
          <w:noProof/>
        </w:rPr>
      </w:r>
      <w:r>
        <w:rPr>
          <w:noProof/>
        </w:rPr>
        <w:fldChar w:fldCharType="separate"/>
      </w:r>
      <w:r>
        <w:rPr>
          <w:noProof/>
        </w:rPr>
        <w:t>314</w:t>
      </w:r>
      <w:r>
        <w:rPr>
          <w:noProof/>
        </w:rPr>
        <w:fldChar w:fldCharType="end"/>
      </w:r>
    </w:p>
    <w:p w14:paraId="57B52CC1" w14:textId="3B90243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MCPTT client procedures</w:t>
      </w:r>
      <w:r>
        <w:rPr>
          <w:noProof/>
        </w:rPr>
        <w:tab/>
      </w:r>
      <w:r>
        <w:rPr>
          <w:noProof/>
        </w:rPr>
        <w:fldChar w:fldCharType="begin" w:fldLock="1"/>
      </w:r>
      <w:r>
        <w:rPr>
          <w:noProof/>
        </w:rPr>
        <w:instrText xml:space="preserve"> PAGEREF _Toc193390910 \h </w:instrText>
      </w:r>
      <w:r>
        <w:rPr>
          <w:noProof/>
        </w:rPr>
      </w:r>
      <w:r>
        <w:rPr>
          <w:noProof/>
        </w:rPr>
        <w:fldChar w:fldCharType="separate"/>
      </w:r>
      <w:r>
        <w:rPr>
          <w:noProof/>
        </w:rPr>
        <w:t>314</w:t>
      </w:r>
      <w:r>
        <w:rPr>
          <w:noProof/>
        </w:rPr>
        <w:fldChar w:fldCharType="end"/>
      </w:r>
    </w:p>
    <w:p w14:paraId="5C82C399" w14:textId="60B44A7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_Toc193390911 \h </w:instrText>
      </w:r>
      <w:r>
        <w:rPr>
          <w:noProof/>
        </w:rPr>
      </w:r>
      <w:r>
        <w:rPr>
          <w:noProof/>
        </w:rPr>
        <w:fldChar w:fldCharType="separate"/>
      </w:r>
      <w:r>
        <w:rPr>
          <w:noProof/>
        </w:rPr>
        <w:t>314</w:t>
      </w:r>
      <w:r>
        <w:rPr>
          <w:noProof/>
        </w:rPr>
        <w:fldChar w:fldCharType="end"/>
      </w:r>
    </w:p>
    <w:p w14:paraId="1F96BC78" w14:textId="00A093DA"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10.1.2.2.1.2</w:t>
      </w:r>
      <w:r>
        <w:rPr>
          <w:rFonts w:asciiTheme="minorHAnsi" w:eastAsiaTheme="minorEastAsia" w:hAnsiTheme="minorHAnsi" w:cstheme="minorBidi"/>
          <w:noProof/>
          <w:kern w:val="2"/>
          <w:sz w:val="24"/>
          <w:szCs w:val="24"/>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_Toc193390912 \h </w:instrText>
      </w:r>
      <w:r>
        <w:rPr>
          <w:noProof/>
        </w:rPr>
      </w:r>
      <w:r>
        <w:rPr>
          <w:noProof/>
        </w:rPr>
        <w:fldChar w:fldCharType="separate"/>
      </w:r>
      <w:r>
        <w:rPr>
          <w:noProof/>
        </w:rPr>
        <w:t>316</w:t>
      </w:r>
      <w:r>
        <w:rPr>
          <w:noProof/>
        </w:rPr>
        <w:fldChar w:fldCharType="end"/>
      </w:r>
    </w:p>
    <w:p w14:paraId="74C9130B" w14:textId="60927F2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10.1.2.2.1.3</w:t>
      </w:r>
      <w:r>
        <w:rPr>
          <w:rFonts w:asciiTheme="minorHAnsi" w:eastAsiaTheme="minorEastAsia" w:hAnsiTheme="minorHAnsi" w:cstheme="minorBidi"/>
          <w:noProof/>
          <w:kern w:val="2"/>
          <w:sz w:val="24"/>
          <w:szCs w:val="24"/>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_Toc193390913 \h </w:instrText>
      </w:r>
      <w:r>
        <w:rPr>
          <w:noProof/>
        </w:rPr>
      </w:r>
      <w:r>
        <w:rPr>
          <w:noProof/>
        </w:rPr>
        <w:fldChar w:fldCharType="separate"/>
      </w:r>
      <w:r>
        <w:rPr>
          <w:noProof/>
        </w:rPr>
        <w:t>317</w:t>
      </w:r>
      <w:r>
        <w:rPr>
          <w:noProof/>
        </w:rPr>
        <w:fldChar w:fldCharType="end"/>
      </w:r>
    </w:p>
    <w:p w14:paraId="60EC89D3" w14:textId="6F3094C5"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10.1.2.2.1.4</w:t>
      </w:r>
      <w:r>
        <w:rPr>
          <w:rFonts w:asciiTheme="minorHAnsi" w:eastAsiaTheme="minorEastAsia" w:hAnsiTheme="minorHAnsi" w:cstheme="minorBidi"/>
          <w:noProof/>
          <w:kern w:val="2"/>
          <w:sz w:val="24"/>
          <w:szCs w:val="24"/>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_Toc193390914 \h </w:instrText>
      </w:r>
      <w:r>
        <w:rPr>
          <w:noProof/>
        </w:rPr>
      </w:r>
      <w:r>
        <w:rPr>
          <w:noProof/>
        </w:rPr>
        <w:fldChar w:fldCharType="separate"/>
      </w:r>
      <w:r>
        <w:rPr>
          <w:noProof/>
        </w:rPr>
        <w:t>318</w:t>
      </w:r>
      <w:r>
        <w:rPr>
          <w:noProof/>
        </w:rPr>
        <w:fldChar w:fldCharType="end"/>
      </w:r>
    </w:p>
    <w:p w14:paraId="6D70552B" w14:textId="187121DC"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10.1.2.2.1.5</w:t>
      </w:r>
      <w:r>
        <w:rPr>
          <w:rFonts w:asciiTheme="minorHAnsi" w:eastAsiaTheme="minorEastAsia" w:hAnsiTheme="minorHAnsi" w:cstheme="minorBidi"/>
          <w:noProof/>
          <w:kern w:val="2"/>
          <w:sz w:val="24"/>
          <w:szCs w:val="24"/>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_Toc193390915 \h </w:instrText>
      </w:r>
      <w:r>
        <w:rPr>
          <w:noProof/>
        </w:rPr>
      </w:r>
      <w:r>
        <w:rPr>
          <w:noProof/>
        </w:rPr>
        <w:fldChar w:fldCharType="separate"/>
      </w:r>
      <w:r>
        <w:rPr>
          <w:noProof/>
        </w:rPr>
        <w:t>319</w:t>
      </w:r>
      <w:r>
        <w:rPr>
          <w:noProof/>
        </w:rPr>
        <w:fldChar w:fldCharType="end"/>
      </w:r>
    </w:p>
    <w:p w14:paraId="09803395" w14:textId="4BE2B82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10.1.2.2.1.6</w:t>
      </w:r>
      <w:r>
        <w:rPr>
          <w:rFonts w:asciiTheme="minorHAnsi" w:eastAsiaTheme="minorEastAsia" w:hAnsiTheme="minorHAnsi" w:cstheme="minorBidi"/>
          <w:noProof/>
          <w:kern w:val="2"/>
          <w:sz w:val="24"/>
          <w:szCs w:val="24"/>
          <w:lang w:eastAsia="en-GB"/>
          <w14:ligatures w14:val="standardContextual"/>
        </w:rPr>
        <w:tab/>
      </w:r>
      <w:r>
        <w:rPr>
          <w:noProof/>
        </w:rPr>
        <w:t>MCPTT client receives a SIP INVITE request for an MCPTT group call</w:t>
      </w:r>
      <w:r>
        <w:rPr>
          <w:noProof/>
        </w:rPr>
        <w:tab/>
      </w:r>
      <w:r>
        <w:rPr>
          <w:noProof/>
        </w:rPr>
        <w:fldChar w:fldCharType="begin" w:fldLock="1"/>
      </w:r>
      <w:r>
        <w:rPr>
          <w:noProof/>
        </w:rPr>
        <w:instrText xml:space="preserve"> PAGEREF _Toc193390916 \h </w:instrText>
      </w:r>
      <w:r>
        <w:rPr>
          <w:noProof/>
        </w:rPr>
      </w:r>
      <w:r>
        <w:rPr>
          <w:noProof/>
        </w:rPr>
        <w:fldChar w:fldCharType="separate"/>
      </w:r>
      <w:r>
        <w:rPr>
          <w:noProof/>
        </w:rPr>
        <w:t>321</w:t>
      </w:r>
      <w:r>
        <w:rPr>
          <w:noProof/>
        </w:rPr>
        <w:fldChar w:fldCharType="end"/>
      </w:r>
    </w:p>
    <w:p w14:paraId="16479068" w14:textId="2958770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_Toc193390917 \h </w:instrText>
      </w:r>
      <w:r>
        <w:rPr>
          <w:noProof/>
        </w:rPr>
      </w:r>
      <w:r>
        <w:rPr>
          <w:noProof/>
        </w:rPr>
        <w:fldChar w:fldCharType="separate"/>
      </w:r>
      <w:r>
        <w:rPr>
          <w:noProof/>
        </w:rPr>
        <w:t>322</w:t>
      </w:r>
      <w:r>
        <w:rPr>
          <w:noProof/>
        </w:rPr>
        <w:fldChar w:fldCharType="end"/>
      </w:r>
    </w:p>
    <w:p w14:paraId="527B9EE0" w14:textId="1B01DF9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10.1.2.2.2.1</w:t>
      </w:r>
      <w:r>
        <w:rPr>
          <w:rFonts w:asciiTheme="minorHAnsi" w:eastAsiaTheme="minorEastAsia" w:hAnsiTheme="minorHAnsi" w:cstheme="minorBidi"/>
          <w:noProof/>
          <w:kern w:val="2"/>
          <w:sz w:val="24"/>
          <w:szCs w:val="24"/>
          <w:lang w:eastAsia="en-GB"/>
          <w14:ligatures w14:val="standardContextual"/>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_Toc193390918 \h </w:instrText>
      </w:r>
      <w:r>
        <w:rPr>
          <w:noProof/>
        </w:rPr>
      </w:r>
      <w:r>
        <w:rPr>
          <w:noProof/>
        </w:rPr>
        <w:fldChar w:fldCharType="separate"/>
      </w:r>
      <w:r>
        <w:rPr>
          <w:noProof/>
        </w:rPr>
        <w:t>322</w:t>
      </w:r>
      <w:r>
        <w:rPr>
          <w:noProof/>
        </w:rPr>
        <w:fldChar w:fldCharType="end"/>
      </w:r>
    </w:p>
    <w:p w14:paraId="6B8AE0F2" w14:textId="55E66F9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_Toc193390919 \h </w:instrText>
      </w:r>
      <w:r>
        <w:rPr>
          <w:noProof/>
        </w:rPr>
      </w:r>
      <w:r>
        <w:rPr>
          <w:noProof/>
        </w:rPr>
        <w:fldChar w:fldCharType="separate"/>
      </w:r>
      <w:r>
        <w:rPr>
          <w:noProof/>
        </w:rPr>
        <w:t>325</w:t>
      </w:r>
      <w:r>
        <w:rPr>
          <w:noProof/>
        </w:rPr>
        <w:fldChar w:fldCharType="end"/>
      </w:r>
    </w:p>
    <w:p w14:paraId="49E4A17E" w14:textId="48277AD7"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10.1.2.2.3.1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_Toc193390920 \h </w:instrText>
      </w:r>
      <w:r>
        <w:rPr>
          <w:noProof/>
        </w:rPr>
      </w:r>
      <w:r>
        <w:rPr>
          <w:noProof/>
        </w:rPr>
        <w:fldChar w:fldCharType="separate"/>
      </w:r>
      <w:r>
        <w:rPr>
          <w:noProof/>
        </w:rPr>
        <w:t>325</w:t>
      </w:r>
      <w:r>
        <w:rPr>
          <w:noProof/>
        </w:rPr>
        <w:fldChar w:fldCharType="end"/>
      </w:r>
    </w:p>
    <w:p w14:paraId="63144918" w14:textId="73FF657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10.1.2.2.3.2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_Toc193390921 \h </w:instrText>
      </w:r>
      <w:r>
        <w:rPr>
          <w:noProof/>
        </w:rPr>
      </w:r>
      <w:r>
        <w:rPr>
          <w:noProof/>
        </w:rPr>
        <w:fldChar w:fldCharType="separate"/>
      </w:r>
      <w:r>
        <w:rPr>
          <w:noProof/>
        </w:rPr>
        <w:t>325</w:t>
      </w:r>
      <w:r>
        <w:rPr>
          <w:noProof/>
        </w:rPr>
        <w:fldChar w:fldCharType="end"/>
      </w:r>
    </w:p>
    <w:p w14:paraId="1C451442" w14:textId="217B156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10.1.2.2.3.3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_Toc193390922 \h </w:instrText>
      </w:r>
      <w:r>
        <w:rPr>
          <w:noProof/>
        </w:rPr>
      </w:r>
      <w:r>
        <w:rPr>
          <w:noProof/>
        </w:rPr>
        <w:fldChar w:fldCharType="separate"/>
      </w:r>
      <w:r>
        <w:rPr>
          <w:noProof/>
        </w:rPr>
        <w:t>325</w:t>
      </w:r>
      <w:r>
        <w:rPr>
          <w:noProof/>
        </w:rPr>
        <w:fldChar w:fldCharType="end"/>
      </w:r>
    </w:p>
    <w:p w14:paraId="2126E917" w14:textId="03679AF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10.1.2.3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Participating MCPTT function procedures</w:t>
      </w:r>
      <w:r>
        <w:rPr>
          <w:noProof/>
        </w:rPr>
        <w:tab/>
      </w:r>
      <w:r>
        <w:rPr>
          <w:noProof/>
        </w:rPr>
        <w:fldChar w:fldCharType="begin" w:fldLock="1"/>
      </w:r>
      <w:r>
        <w:rPr>
          <w:noProof/>
        </w:rPr>
        <w:instrText xml:space="preserve"> PAGEREF _Toc193390923 \h </w:instrText>
      </w:r>
      <w:r>
        <w:rPr>
          <w:noProof/>
        </w:rPr>
      </w:r>
      <w:r>
        <w:rPr>
          <w:noProof/>
        </w:rPr>
        <w:fldChar w:fldCharType="separate"/>
      </w:r>
      <w:r>
        <w:rPr>
          <w:noProof/>
        </w:rPr>
        <w:t>325</w:t>
      </w:r>
      <w:r>
        <w:rPr>
          <w:noProof/>
        </w:rPr>
        <w:fldChar w:fldCharType="end"/>
      </w:r>
    </w:p>
    <w:p w14:paraId="6CC8EB46" w14:textId="4D5AA7E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10.1.2.3.1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_Toc193390924 \h </w:instrText>
      </w:r>
      <w:r>
        <w:rPr>
          <w:noProof/>
        </w:rPr>
      </w:r>
      <w:r>
        <w:rPr>
          <w:noProof/>
        </w:rPr>
        <w:fldChar w:fldCharType="separate"/>
      </w:r>
      <w:r>
        <w:rPr>
          <w:noProof/>
        </w:rPr>
        <w:t>325</w:t>
      </w:r>
      <w:r>
        <w:rPr>
          <w:noProof/>
        </w:rPr>
        <w:fldChar w:fldCharType="end"/>
      </w:r>
    </w:p>
    <w:p w14:paraId="72F6C70D" w14:textId="51DCE8A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10.1.2.3.1.1</w:t>
      </w:r>
      <w:r>
        <w:rPr>
          <w:rFonts w:asciiTheme="minorHAnsi" w:eastAsiaTheme="minorEastAsia" w:hAnsiTheme="minorHAnsi" w:cstheme="minorBidi"/>
          <w:noProof/>
          <w:kern w:val="2"/>
          <w:sz w:val="24"/>
          <w:szCs w:val="24"/>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_Toc193390925 \h </w:instrText>
      </w:r>
      <w:r>
        <w:rPr>
          <w:noProof/>
        </w:rPr>
      </w:r>
      <w:r>
        <w:rPr>
          <w:noProof/>
        </w:rPr>
        <w:fldChar w:fldCharType="separate"/>
      </w:r>
      <w:r>
        <w:rPr>
          <w:noProof/>
        </w:rPr>
        <w:t>325</w:t>
      </w:r>
      <w:r>
        <w:rPr>
          <w:noProof/>
        </w:rPr>
        <w:fldChar w:fldCharType="end"/>
      </w:r>
    </w:p>
    <w:p w14:paraId="003F29D9" w14:textId="5B1FAE15"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10.1.2.3.1.2</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_Toc193390926 \h </w:instrText>
      </w:r>
      <w:r>
        <w:rPr>
          <w:noProof/>
        </w:rPr>
      </w:r>
      <w:r>
        <w:rPr>
          <w:noProof/>
        </w:rPr>
        <w:fldChar w:fldCharType="separate"/>
      </w:r>
      <w:r>
        <w:rPr>
          <w:noProof/>
        </w:rPr>
        <w:t>329</w:t>
      </w:r>
      <w:r>
        <w:rPr>
          <w:noProof/>
        </w:rPr>
        <w:fldChar w:fldCharType="end"/>
      </w:r>
    </w:p>
    <w:p w14:paraId="12352182" w14:textId="63F4D33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10.1.2.3.1.3</w:t>
      </w:r>
      <w:r>
        <w:rPr>
          <w:rFonts w:asciiTheme="minorHAnsi" w:eastAsiaTheme="minorEastAsia" w:hAnsiTheme="minorHAnsi" w:cstheme="minorBidi"/>
          <w:noProof/>
          <w:kern w:val="2"/>
          <w:sz w:val="24"/>
          <w:szCs w:val="24"/>
          <w:lang w:eastAsia="en-GB"/>
          <w14:ligatures w14:val="standardContextual"/>
        </w:rPr>
        <w:tab/>
      </w:r>
      <w:r>
        <w:rPr>
          <w:noProof/>
        </w:rPr>
        <w:t>Reception of a SIP INVITE request for terminating MCPTT client</w:t>
      </w:r>
      <w:r>
        <w:rPr>
          <w:noProof/>
        </w:rPr>
        <w:tab/>
      </w:r>
      <w:r>
        <w:rPr>
          <w:noProof/>
        </w:rPr>
        <w:fldChar w:fldCharType="begin" w:fldLock="1"/>
      </w:r>
      <w:r>
        <w:rPr>
          <w:noProof/>
        </w:rPr>
        <w:instrText xml:space="preserve"> PAGEREF _Toc193390927 \h </w:instrText>
      </w:r>
      <w:r>
        <w:rPr>
          <w:noProof/>
        </w:rPr>
      </w:r>
      <w:r>
        <w:rPr>
          <w:noProof/>
        </w:rPr>
        <w:fldChar w:fldCharType="separate"/>
      </w:r>
      <w:r>
        <w:rPr>
          <w:noProof/>
        </w:rPr>
        <w:t>330</w:t>
      </w:r>
      <w:r>
        <w:rPr>
          <w:noProof/>
        </w:rPr>
        <w:fldChar w:fldCharType="end"/>
      </w:r>
    </w:p>
    <w:p w14:paraId="1B532A22" w14:textId="1535541C"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10.1.2.3.1.4</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MCPTT client</w:t>
      </w:r>
      <w:r>
        <w:rPr>
          <w:noProof/>
        </w:rPr>
        <w:tab/>
      </w:r>
      <w:r>
        <w:rPr>
          <w:noProof/>
        </w:rPr>
        <w:fldChar w:fldCharType="begin" w:fldLock="1"/>
      </w:r>
      <w:r>
        <w:rPr>
          <w:noProof/>
        </w:rPr>
        <w:instrText xml:space="preserve"> PAGEREF _Toc193390928 \h </w:instrText>
      </w:r>
      <w:r>
        <w:rPr>
          <w:noProof/>
        </w:rPr>
      </w:r>
      <w:r>
        <w:rPr>
          <w:noProof/>
        </w:rPr>
        <w:fldChar w:fldCharType="separate"/>
      </w:r>
      <w:r>
        <w:rPr>
          <w:noProof/>
        </w:rPr>
        <w:t>331</w:t>
      </w:r>
      <w:r>
        <w:rPr>
          <w:noProof/>
        </w:rPr>
        <w:fldChar w:fldCharType="end"/>
      </w:r>
    </w:p>
    <w:p w14:paraId="60841B25" w14:textId="2ADF5D4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10.1.2.3.2</w:t>
      </w:r>
      <w:r>
        <w:rPr>
          <w:rFonts w:asciiTheme="minorHAnsi" w:eastAsiaTheme="minorEastAsia" w:hAnsiTheme="minorHAnsi" w:cstheme="minorBidi"/>
          <w:noProof/>
          <w:kern w:val="2"/>
          <w:sz w:val="24"/>
          <w:szCs w:val="24"/>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_Toc193390929 \h </w:instrText>
      </w:r>
      <w:r>
        <w:rPr>
          <w:noProof/>
        </w:rPr>
      </w:r>
      <w:r>
        <w:rPr>
          <w:noProof/>
        </w:rPr>
        <w:fldChar w:fldCharType="separate"/>
      </w:r>
      <w:r>
        <w:rPr>
          <w:noProof/>
        </w:rPr>
        <w:t>331</w:t>
      </w:r>
      <w:r>
        <w:rPr>
          <w:noProof/>
        </w:rPr>
        <w:fldChar w:fldCharType="end"/>
      </w:r>
    </w:p>
    <w:p w14:paraId="471240B8" w14:textId="1703425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10.1.2.3.2.1</w:t>
      </w:r>
      <w:r>
        <w:rPr>
          <w:rFonts w:asciiTheme="minorHAnsi" w:eastAsiaTheme="minorEastAsia" w:hAnsiTheme="minorHAnsi" w:cstheme="minorBidi"/>
          <w:noProof/>
          <w:kern w:val="2"/>
          <w:sz w:val="24"/>
          <w:szCs w:val="24"/>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_Toc193390930 \h </w:instrText>
      </w:r>
      <w:r>
        <w:rPr>
          <w:noProof/>
        </w:rPr>
      </w:r>
      <w:r>
        <w:rPr>
          <w:noProof/>
        </w:rPr>
        <w:fldChar w:fldCharType="separate"/>
      </w:r>
      <w:r>
        <w:rPr>
          <w:noProof/>
        </w:rPr>
        <w:t>331</w:t>
      </w:r>
      <w:r>
        <w:rPr>
          <w:noProof/>
        </w:rPr>
        <w:fldChar w:fldCharType="end"/>
      </w:r>
    </w:p>
    <w:p w14:paraId="2249AA5D" w14:textId="79CBEFB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10.1.2.3.2.2</w:t>
      </w:r>
      <w:r>
        <w:rPr>
          <w:rFonts w:asciiTheme="minorHAnsi" w:eastAsiaTheme="minorEastAsia" w:hAnsiTheme="minorHAnsi" w:cstheme="minorBidi"/>
          <w:noProof/>
          <w:kern w:val="2"/>
          <w:sz w:val="24"/>
          <w:szCs w:val="24"/>
          <w:lang w:eastAsia="en-GB"/>
          <w14:ligatures w14:val="standardContextual"/>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_Toc193390931 \h </w:instrText>
      </w:r>
      <w:r>
        <w:rPr>
          <w:noProof/>
        </w:rPr>
      </w:r>
      <w:r>
        <w:rPr>
          <w:noProof/>
        </w:rPr>
        <w:fldChar w:fldCharType="separate"/>
      </w:r>
      <w:r>
        <w:rPr>
          <w:noProof/>
        </w:rPr>
        <w:t>336</w:t>
      </w:r>
      <w:r>
        <w:rPr>
          <w:noProof/>
        </w:rPr>
        <w:fldChar w:fldCharType="end"/>
      </w:r>
    </w:p>
    <w:p w14:paraId="7F196B40" w14:textId="6616366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10.1.2.3.3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_Toc193390932 \h </w:instrText>
      </w:r>
      <w:r>
        <w:rPr>
          <w:noProof/>
        </w:rPr>
      </w:r>
      <w:r>
        <w:rPr>
          <w:noProof/>
        </w:rPr>
        <w:fldChar w:fldCharType="separate"/>
      </w:r>
      <w:r>
        <w:rPr>
          <w:noProof/>
        </w:rPr>
        <w:t>336</w:t>
      </w:r>
      <w:r>
        <w:rPr>
          <w:noProof/>
        </w:rPr>
        <w:fldChar w:fldCharType="end"/>
      </w:r>
    </w:p>
    <w:p w14:paraId="0D3482AB" w14:textId="59121C9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10.1.2.3.3.1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ending on-demand chat session</w:t>
      </w:r>
      <w:r>
        <w:rPr>
          <w:noProof/>
        </w:rPr>
        <w:tab/>
      </w:r>
      <w:r>
        <w:rPr>
          <w:noProof/>
        </w:rPr>
        <w:fldChar w:fldCharType="begin" w:fldLock="1"/>
      </w:r>
      <w:r>
        <w:rPr>
          <w:noProof/>
        </w:rPr>
        <w:instrText xml:space="preserve"> PAGEREF _Toc193390933 \h </w:instrText>
      </w:r>
      <w:r>
        <w:rPr>
          <w:noProof/>
        </w:rPr>
      </w:r>
      <w:r>
        <w:rPr>
          <w:noProof/>
        </w:rPr>
        <w:fldChar w:fldCharType="separate"/>
      </w:r>
      <w:r>
        <w:rPr>
          <w:noProof/>
        </w:rPr>
        <w:t>336</w:t>
      </w:r>
      <w:r>
        <w:rPr>
          <w:noProof/>
        </w:rPr>
        <w:fldChar w:fldCharType="end"/>
      </w:r>
    </w:p>
    <w:p w14:paraId="32859CE2" w14:textId="51186165"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10.1.2.3.3.2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_Toc193390934 \h </w:instrText>
      </w:r>
      <w:r>
        <w:rPr>
          <w:noProof/>
        </w:rPr>
      </w:r>
      <w:r>
        <w:rPr>
          <w:noProof/>
        </w:rPr>
        <w:fldChar w:fldCharType="separate"/>
      </w:r>
      <w:r>
        <w:rPr>
          <w:noProof/>
        </w:rPr>
        <w:t>337</w:t>
      </w:r>
      <w:r>
        <w:rPr>
          <w:noProof/>
        </w:rPr>
        <w:fldChar w:fldCharType="end"/>
      </w:r>
    </w:p>
    <w:p w14:paraId="4AE05DDF" w14:textId="63F937E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10.1.2.3.4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_Toc193390935 \h </w:instrText>
      </w:r>
      <w:r>
        <w:rPr>
          <w:noProof/>
        </w:rPr>
      </w:r>
      <w:r>
        <w:rPr>
          <w:noProof/>
        </w:rPr>
        <w:fldChar w:fldCharType="separate"/>
      </w:r>
      <w:r>
        <w:rPr>
          <w:noProof/>
        </w:rPr>
        <w:t>337</w:t>
      </w:r>
      <w:r>
        <w:rPr>
          <w:noProof/>
        </w:rPr>
        <w:fldChar w:fldCharType="end"/>
      </w:r>
    </w:p>
    <w:p w14:paraId="1C7E10B3" w14:textId="6F4F008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10.1.2.3.4.1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chat session</w:t>
      </w:r>
      <w:r>
        <w:rPr>
          <w:noProof/>
        </w:rPr>
        <w:tab/>
      </w:r>
      <w:r>
        <w:rPr>
          <w:noProof/>
        </w:rPr>
        <w:fldChar w:fldCharType="begin" w:fldLock="1"/>
      </w:r>
      <w:r>
        <w:rPr>
          <w:noProof/>
        </w:rPr>
        <w:instrText xml:space="preserve"> PAGEREF _Toc193390936 \h </w:instrText>
      </w:r>
      <w:r>
        <w:rPr>
          <w:noProof/>
        </w:rPr>
      </w:r>
      <w:r>
        <w:rPr>
          <w:noProof/>
        </w:rPr>
        <w:fldChar w:fldCharType="separate"/>
      </w:r>
      <w:r>
        <w:rPr>
          <w:noProof/>
        </w:rPr>
        <w:t>337</w:t>
      </w:r>
      <w:r>
        <w:rPr>
          <w:noProof/>
        </w:rPr>
        <w:fldChar w:fldCharType="end"/>
      </w:r>
    </w:p>
    <w:p w14:paraId="2B5370F4" w14:textId="78D892B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10.1.2.3.4.2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_Toc193390937 \h </w:instrText>
      </w:r>
      <w:r>
        <w:rPr>
          <w:noProof/>
        </w:rPr>
      </w:r>
      <w:r>
        <w:rPr>
          <w:noProof/>
        </w:rPr>
        <w:fldChar w:fldCharType="separate"/>
      </w:r>
      <w:r>
        <w:rPr>
          <w:noProof/>
        </w:rPr>
        <w:t>337</w:t>
      </w:r>
      <w:r>
        <w:rPr>
          <w:noProof/>
        </w:rPr>
        <w:fldChar w:fldCharType="end"/>
      </w:r>
    </w:p>
    <w:p w14:paraId="3B2116E2" w14:textId="0A5447F0"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10.1.2.4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Controlling MCPTT function procedures</w:t>
      </w:r>
      <w:r>
        <w:rPr>
          <w:noProof/>
        </w:rPr>
        <w:tab/>
      </w:r>
      <w:r>
        <w:rPr>
          <w:noProof/>
        </w:rPr>
        <w:fldChar w:fldCharType="begin" w:fldLock="1"/>
      </w:r>
      <w:r>
        <w:rPr>
          <w:noProof/>
        </w:rPr>
        <w:instrText xml:space="preserve"> PAGEREF _Toc193390938 \h </w:instrText>
      </w:r>
      <w:r>
        <w:rPr>
          <w:noProof/>
        </w:rPr>
      </w:r>
      <w:r>
        <w:rPr>
          <w:noProof/>
        </w:rPr>
        <w:fldChar w:fldCharType="separate"/>
      </w:r>
      <w:r>
        <w:rPr>
          <w:noProof/>
        </w:rPr>
        <w:t>337</w:t>
      </w:r>
      <w:r>
        <w:rPr>
          <w:noProof/>
        </w:rPr>
        <w:fldChar w:fldCharType="end"/>
      </w:r>
    </w:p>
    <w:p w14:paraId="7F77B88F" w14:textId="1D08E81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10.1.2.4.1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_Toc193390939 \h </w:instrText>
      </w:r>
      <w:r>
        <w:rPr>
          <w:noProof/>
        </w:rPr>
      </w:r>
      <w:r>
        <w:rPr>
          <w:noProof/>
        </w:rPr>
        <w:fldChar w:fldCharType="separate"/>
      </w:r>
      <w:r>
        <w:rPr>
          <w:noProof/>
        </w:rPr>
        <w:t>337</w:t>
      </w:r>
      <w:r>
        <w:rPr>
          <w:noProof/>
        </w:rPr>
        <w:fldChar w:fldCharType="end"/>
      </w:r>
    </w:p>
    <w:p w14:paraId="2EF04BB3" w14:textId="19C95AD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10.1.2.4.1.1</w:t>
      </w:r>
      <w:r>
        <w:rPr>
          <w:rFonts w:asciiTheme="minorHAnsi" w:eastAsiaTheme="minorEastAsia" w:hAnsiTheme="minorHAnsi" w:cstheme="minorBidi"/>
          <w:noProof/>
          <w:kern w:val="2"/>
          <w:sz w:val="24"/>
          <w:szCs w:val="24"/>
          <w:lang w:eastAsia="en-GB"/>
          <w14:ligatures w14:val="standardContextual"/>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_Toc193390940 \h </w:instrText>
      </w:r>
      <w:r>
        <w:rPr>
          <w:noProof/>
        </w:rPr>
      </w:r>
      <w:r>
        <w:rPr>
          <w:noProof/>
        </w:rPr>
        <w:fldChar w:fldCharType="separate"/>
      </w:r>
      <w:r>
        <w:rPr>
          <w:noProof/>
        </w:rPr>
        <w:t>337</w:t>
      </w:r>
      <w:r>
        <w:rPr>
          <w:noProof/>
        </w:rPr>
        <w:fldChar w:fldCharType="end"/>
      </w:r>
    </w:p>
    <w:p w14:paraId="5394CE58" w14:textId="4FE1D79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a)</w:t>
      </w:r>
      <w:r>
        <w:rPr>
          <w:rFonts w:asciiTheme="minorHAnsi" w:eastAsiaTheme="minorEastAsia" w:hAnsiTheme="minorHAnsi" w:cstheme="minorBidi"/>
          <w:noProof/>
          <w:kern w:val="2"/>
          <w:sz w:val="24"/>
          <w:szCs w:val="24"/>
          <w:lang w:eastAsia="en-GB"/>
          <w14:ligatures w14:val="standardContextual"/>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_Toc193390941 \h </w:instrText>
      </w:r>
      <w:r>
        <w:rPr>
          <w:noProof/>
        </w:rPr>
      </w:r>
      <w:r>
        <w:rPr>
          <w:noProof/>
        </w:rPr>
        <w:fldChar w:fldCharType="separate"/>
      </w:r>
      <w:r>
        <w:rPr>
          <w:noProof/>
        </w:rPr>
        <w:t>342</w:t>
      </w:r>
      <w:r>
        <w:rPr>
          <w:noProof/>
        </w:rPr>
        <w:fldChar w:fldCharType="end"/>
      </w:r>
    </w:p>
    <w:p w14:paraId="0EBCE847" w14:textId="258C81C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10.1.2.4.1.2</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_Toc193390942 \h </w:instrText>
      </w:r>
      <w:r>
        <w:rPr>
          <w:noProof/>
        </w:rPr>
      </w:r>
      <w:r>
        <w:rPr>
          <w:noProof/>
        </w:rPr>
        <w:fldChar w:fldCharType="separate"/>
      </w:r>
      <w:r>
        <w:rPr>
          <w:noProof/>
        </w:rPr>
        <w:t>343</w:t>
      </w:r>
      <w:r>
        <w:rPr>
          <w:noProof/>
        </w:rPr>
        <w:fldChar w:fldCharType="end"/>
      </w:r>
    </w:p>
    <w:p w14:paraId="0027AB43" w14:textId="196417E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10.1.2.4.1.3</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_Toc193390943 \h </w:instrText>
      </w:r>
      <w:r>
        <w:rPr>
          <w:noProof/>
        </w:rPr>
      </w:r>
      <w:r>
        <w:rPr>
          <w:noProof/>
        </w:rPr>
        <w:fldChar w:fldCharType="separate"/>
      </w:r>
      <w:r>
        <w:rPr>
          <w:noProof/>
        </w:rPr>
        <w:t>347</w:t>
      </w:r>
      <w:r>
        <w:rPr>
          <w:noProof/>
        </w:rPr>
        <w:fldChar w:fldCharType="end"/>
      </w:r>
    </w:p>
    <w:p w14:paraId="0CE1D70D" w14:textId="74FAF72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10.1.2.</w:t>
      </w:r>
      <w:r>
        <w:rPr>
          <w:noProof/>
          <w:lang w:eastAsia="ko-KR"/>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_Toc193390944 \h </w:instrText>
      </w:r>
      <w:r>
        <w:rPr>
          <w:noProof/>
        </w:rPr>
      </w:r>
      <w:r>
        <w:rPr>
          <w:noProof/>
        </w:rPr>
        <w:fldChar w:fldCharType="separate"/>
      </w:r>
      <w:r>
        <w:rPr>
          <w:noProof/>
        </w:rPr>
        <w:t>349</w:t>
      </w:r>
      <w:r>
        <w:rPr>
          <w:noProof/>
        </w:rPr>
        <w:fldChar w:fldCharType="end"/>
      </w:r>
    </w:p>
    <w:p w14:paraId="4F03B98E" w14:textId="6A4770A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10.1.2.4.3</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_Toc193390945 \h </w:instrText>
      </w:r>
      <w:r>
        <w:rPr>
          <w:noProof/>
        </w:rPr>
      </w:r>
      <w:r>
        <w:rPr>
          <w:noProof/>
        </w:rPr>
        <w:fldChar w:fldCharType="separate"/>
      </w:r>
      <w:r>
        <w:rPr>
          <w:noProof/>
        </w:rPr>
        <w:t>349</w:t>
      </w:r>
      <w:r>
        <w:rPr>
          <w:noProof/>
        </w:rPr>
        <w:fldChar w:fldCharType="end"/>
      </w:r>
    </w:p>
    <w:p w14:paraId="5CF26EC4" w14:textId="4845EF9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_Toc193390946 \h </w:instrText>
      </w:r>
      <w:r>
        <w:rPr>
          <w:noProof/>
        </w:rPr>
      </w:r>
      <w:r>
        <w:rPr>
          <w:noProof/>
        </w:rPr>
        <w:fldChar w:fldCharType="separate"/>
      </w:r>
      <w:r>
        <w:rPr>
          <w:noProof/>
        </w:rPr>
        <w:t>349</w:t>
      </w:r>
      <w:r>
        <w:rPr>
          <w:noProof/>
        </w:rPr>
        <w:fldChar w:fldCharType="end"/>
      </w:r>
    </w:p>
    <w:p w14:paraId="5B903F3A" w14:textId="1B31B06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10.1.2.4.3.2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_Toc193390947 \h </w:instrText>
      </w:r>
      <w:r>
        <w:rPr>
          <w:noProof/>
        </w:rPr>
      </w:r>
      <w:r>
        <w:rPr>
          <w:noProof/>
        </w:rPr>
        <w:fldChar w:fldCharType="separate"/>
      </w:r>
      <w:r>
        <w:rPr>
          <w:noProof/>
        </w:rPr>
        <w:t>349</w:t>
      </w:r>
      <w:r>
        <w:rPr>
          <w:noProof/>
        </w:rPr>
        <w:fldChar w:fldCharType="end"/>
      </w:r>
    </w:p>
    <w:p w14:paraId="47D66EBC" w14:textId="2DDC45D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10.1.2.4.3.3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_Toc193390948 \h </w:instrText>
      </w:r>
      <w:r>
        <w:rPr>
          <w:noProof/>
        </w:rPr>
      </w:r>
      <w:r>
        <w:rPr>
          <w:noProof/>
        </w:rPr>
        <w:fldChar w:fldCharType="separate"/>
      </w:r>
      <w:r>
        <w:rPr>
          <w:noProof/>
        </w:rPr>
        <w:t>349</w:t>
      </w:r>
      <w:r>
        <w:rPr>
          <w:noProof/>
        </w:rPr>
        <w:fldChar w:fldCharType="end"/>
      </w:r>
    </w:p>
    <w:p w14:paraId="0862F3E6" w14:textId="150CD50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_Toc193390949 \h </w:instrText>
      </w:r>
      <w:r>
        <w:rPr>
          <w:noProof/>
        </w:rPr>
      </w:r>
      <w:r>
        <w:rPr>
          <w:noProof/>
        </w:rPr>
        <w:fldChar w:fldCharType="separate"/>
      </w:r>
      <w:r>
        <w:rPr>
          <w:noProof/>
        </w:rPr>
        <w:t>349</w:t>
      </w:r>
      <w:r>
        <w:rPr>
          <w:noProof/>
        </w:rPr>
        <w:fldChar w:fldCharType="end"/>
      </w:r>
    </w:p>
    <w:p w14:paraId="57336A9D" w14:textId="77C8C4B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10.1.2.5.1</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_Toc193390950 \h </w:instrText>
      </w:r>
      <w:r>
        <w:rPr>
          <w:noProof/>
        </w:rPr>
      </w:r>
      <w:r>
        <w:rPr>
          <w:noProof/>
        </w:rPr>
        <w:fldChar w:fldCharType="separate"/>
      </w:r>
      <w:r>
        <w:rPr>
          <w:noProof/>
        </w:rPr>
        <w:t>349</w:t>
      </w:r>
      <w:r>
        <w:rPr>
          <w:noProof/>
        </w:rPr>
        <w:fldChar w:fldCharType="end"/>
      </w:r>
    </w:p>
    <w:p w14:paraId="6A8DDB61" w14:textId="562F753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_Toc193390951 \h </w:instrText>
      </w:r>
      <w:r>
        <w:rPr>
          <w:noProof/>
        </w:rPr>
      </w:r>
      <w:r>
        <w:rPr>
          <w:noProof/>
        </w:rPr>
        <w:fldChar w:fldCharType="separate"/>
      </w:r>
      <w:r>
        <w:rPr>
          <w:noProof/>
        </w:rPr>
        <w:t>349</w:t>
      </w:r>
      <w:r>
        <w:rPr>
          <w:noProof/>
        </w:rPr>
        <w:fldChar w:fldCharType="end"/>
      </w:r>
    </w:p>
    <w:p w14:paraId="5F2609FA" w14:textId="19FD9A3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10.1.2.5.1.2</w:t>
      </w:r>
      <w:r>
        <w:rPr>
          <w:rFonts w:asciiTheme="minorHAnsi" w:eastAsiaTheme="minorEastAsia"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_Toc193390952 \h </w:instrText>
      </w:r>
      <w:r>
        <w:rPr>
          <w:noProof/>
        </w:rPr>
      </w:r>
      <w:r>
        <w:rPr>
          <w:noProof/>
        </w:rPr>
        <w:fldChar w:fldCharType="separate"/>
      </w:r>
      <w:r>
        <w:rPr>
          <w:noProof/>
        </w:rPr>
        <w:t>350</w:t>
      </w:r>
      <w:r>
        <w:rPr>
          <w:noProof/>
        </w:rPr>
        <w:fldChar w:fldCharType="end"/>
      </w:r>
    </w:p>
    <w:p w14:paraId="5159B1AF" w14:textId="73A781E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10.1.2.5.1.3</w:t>
      </w:r>
      <w:r>
        <w:rPr>
          <w:rFonts w:asciiTheme="minorHAnsi" w:eastAsiaTheme="minorEastAsia"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_Toc193390953 \h </w:instrText>
      </w:r>
      <w:r>
        <w:rPr>
          <w:noProof/>
        </w:rPr>
      </w:r>
      <w:r>
        <w:rPr>
          <w:noProof/>
        </w:rPr>
        <w:fldChar w:fldCharType="separate"/>
      </w:r>
      <w:r>
        <w:rPr>
          <w:noProof/>
        </w:rPr>
        <w:t>350</w:t>
      </w:r>
      <w:r>
        <w:rPr>
          <w:noProof/>
        </w:rPr>
        <w:fldChar w:fldCharType="end"/>
      </w:r>
    </w:p>
    <w:p w14:paraId="790255B2" w14:textId="1A99D777"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10.1.2.5.1.4</w:t>
      </w:r>
      <w:r>
        <w:rPr>
          <w:rFonts w:asciiTheme="minorHAnsi" w:eastAsiaTheme="minorEastAsia"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_Toc193390954 \h </w:instrText>
      </w:r>
      <w:r>
        <w:rPr>
          <w:noProof/>
        </w:rPr>
      </w:r>
      <w:r>
        <w:rPr>
          <w:noProof/>
        </w:rPr>
        <w:fldChar w:fldCharType="separate"/>
      </w:r>
      <w:r>
        <w:rPr>
          <w:noProof/>
        </w:rPr>
        <w:t>351</w:t>
      </w:r>
      <w:r>
        <w:rPr>
          <w:noProof/>
        </w:rPr>
        <w:fldChar w:fldCharType="end"/>
      </w:r>
    </w:p>
    <w:p w14:paraId="699E86AC" w14:textId="24FDEFE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10.1.2.5.1.5</w:t>
      </w:r>
      <w:r>
        <w:rPr>
          <w:rFonts w:asciiTheme="minorHAnsi" w:eastAsiaTheme="minorEastAsia" w:hAnsiTheme="minorHAnsi" w:cstheme="minorBidi"/>
          <w:noProof/>
          <w:kern w:val="2"/>
          <w:sz w:val="24"/>
          <w:szCs w:val="24"/>
          <w:lang w:eastAsia="en-GB"/>
          <w14:ligatures w14:val="standardContextual"/>
        </w:rPr>
        <w:tab/>
      </w:r>
      <w:r>
        <w:rPr>
          <w:noProof/>
        </w:rPr>
        <w:t>MCPTT client joining the temporary group chat session</w:t>
      </w:r>
      <w:r>
        <w:rPr>
          <w:noProof/>
        </w:rPr>
        <w:tab/>
      </w:r>
      <w:r>
        <w:rPr>
          <w:noProof/>
        </w:rPr>
        <w:fldChar w:fldCharType="begin" w:fldLock="1"/>
      </w:r>
      <w:r>
        <w:rPr>
          <w:noProof/>
        </w:rPr>
        <w:instrText xml:space="preserve"> PAGEREF _Toc193390955 \h </w:instrText>
      </w:r>
      <w:r>
        <w:rPr>
          <w:noProof/>
        </w:rPr>
      </w:r>
      <w:r>
        <w:rPr>
          <w:noProof/>
        </w:rPr>
        <w:fldChar w:fldCharType="separate"/>
      </w:r>
      <w:r>
        <w:rPr>
          <w:noProof/>
        </w:rPr>
        <w:t>352</w:t>
      </w:r>
      <w:r>
        <w:rPr>
          <w:noProof/>
        </w:rPr>
        <w:fldChar w:fldCharType="end"/>
      </w:r>
    </w:p>
    <w:p w14:paraId="01A15BD1" w14:textId="6F2C08DA"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w:t>
      </w:r>
      <w:r w:rsidRPr="00A61B56">
        <w:rPr>
          <w:noProof/>
          <w:lang w:val="en-US"/>
        </w:rPr>
        <w:t>5</w:t>
      </w:r>
      <w:r>
        <w:rPr>
          <w:noProof/>
        </w:rPr>
        <w:t>.1.</w:t>
      </w:r>
      <w:r w:rsidRPr="00A61B56">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sidRPr="00A61B56">
        <w:rPr>
          <w:noProof/>
          <w:lang w:val="en-US"/>
        </w:rPr>
        <w:t xml:space="preserve"> from an MCPTT client</w:t>
      </w:r>
      <w:r>
        <w:rPr>
          <w:noProof/>
        </w:rPr>
        <w:tab/>
      </w:r>
      <w:r>
        <w:rPr>
          <w:noProof/>
        </w:rPr>
        <w:fldChar w:fldCharType="begin" w:fldLock="1"/>
      </w:r>
      <w:r>
        <w:rPr>
          <w:noProof/>
        </w:rPr>
        <w:instrText xml:space="preserve"> PAGEREF _Toc193390956 \h </w:instrText>
      </w:r>
      <w:r>
        <w:rPr>
          <w:noProof/>
        </w:rPr>
      </w:r>
      <w:r>
        <w:rPr>
          <w:noProof/>
        </w:rPr>
        <w:fldChar w:fldCharType="separate"/>
      </w:r>
      <w:r>
        <w:rPr>
          <w:noProof/>
        </w:rPr>
        <w:t>352</w:t>
      </w:r>
      <w:r>
        <w:rPr>
          <w:noProof/>
        </w:rPr>
        <w:fldChar w:fldCharType="end"/>
      </w:r>
    </w:p>
    <w:p w14:paraId="264C008C" w14:textId="3498087C"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_Toc193390957 \h </w:instrText>
      </w:r>
      <w:r>
        <w:rPr>
          <w:noProof/>
        </w:rPr>
      </w:r>
      <w:r>
        <w:rPr>
          <w:noProof/>
        </w:rPr>
        <w:fldChar w:fldCharType="separate"/>
      </w:r>
      <w:r>
        <w:rPr>
          <w:noProof/>
        </w:rPr>
        <w:t>352</w:t>
      </w:r>
      <w:r>
        <w:rPr>
          <w:noProof/>
        </w:rPr>
        <w:fldChar w:fldCharType="end"/>
      </w:r>
    </w:p>
    <w:p w14:paraId="4CBDC75D" w14:textId="60BD2457"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10.1.2.</w:t>
      </w:r>
      <w:r w:rsidRPr="00A61B56">
        <w:rPr>
          <w:noProof/>
          <w:lang w:val="en-US"/>
        </w:rPr>
        <w:t>5</w:t>
      </w:r>
      <w:r>
        <w:rPr>
          <w:noProof/>
        </w:rPr>
        <w:t>.1.</w:t>
      </w:r>
      <w:r w:rsidRPr="00A61B56">
        <w:rPr>
          <w:noProof/>
          <w:lang w:val="en-US"/>
        </w:rPr>
        <w:t>8</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Initiating a temporary group session</w:t>
      </w:r>
      <w:r>
        <w:rPr>
          <w:noProof/>
        </w:rPr>
        <w:tab/>
      </w:r>
      <w:r>
        <w:rPr>
          <w:noProof/>
        </w:rPr>
        <w:fldChar w:fldCharType="begin" w:fldLock="1"/>
      </w:r>
      <w:r>
        <w:rPr>
          <w:noProof/>
        </w:rPr>
        <w:instrText xml:space="preserve"> PAGEREF _Toc193390958 \h </w:instrText>
      </w:r>
      <w:r>
        <w:rPr>
          <w:noProof/>
        </w:rPr>
      </w:r>
      <w:r>
        <w:rPr>
          <w:noProof/>
        </w:rPr>
        <w:fldChar w:fldCharType="separate"/>
      </w:r>
      <w:r>
        <w:rPr>
          <w:noProof/>
        </w:rPr>
        <w:t>352</w:t>
      </w:r>
      <w:r>
        <w:rPr>
          <w:noProof/>
        </w:rPr>
        <w:fldChar w:fldCharType="end"/>
      </w:r>
    </w:p>
    <w:p w14:paraId="27960B39" w14:textId="4E86EB96"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SimSun"/>
          <w:noProof/>
          <w:lang w:val="en-US"/>
        </w:rPr>
        <w:t>10.1.3</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lang w:val="en-US"/>
        </w:rPr>
        <w:t>Subscription to the conference event package</w:t>
      </w:r>
      <w:r>
        <w:rPr>
          <w:noProof/>
        </w:rPr>
        <w:tab/>
      </w:r>
      <w:r>
        <w:rPr>
          <w:noProof/>
        </w:rPr>
        <w:fldChar w:fldCharType="begin" w:fldLock="1"/>
      </w:r>
      <w:r>
        <w:rPr>
          <w:noProof/>
        </w:rPr>
        <w:instrText xml:space="preserve"> PAGEREF _Toc193390959 \h </w:instrText>
      </w:r>
      <w:r>
        <w:rPr>
          <w:noProof/>
        </w:rPr>
      </w:r>
      <w:r>
        <w:rPr>
          <w:noProof/>
        </w:rPr>
        <w:fldChar w:fldCharType="separate"/>
      </w:r>
      <w:r>
        <w:rPr>
          <w:noProof/>
        </w:rPr>
        <w:t>353</w:t>
      </w:r>
      <w:r>
        <w:rPr>
          <w:noProof/>
        </w:rPr>
        <w:fldChar w:fldCharType="end"/>
      </w:r>
    </w:p>
    <w:p w14:paraId="42394FFD" w14:textId="51BB9B9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SimSun"/>
          <w:noProof/>
          <w:lang w:val="en-US"/>
        </w:rPr>
        <w:t>10.1.3.1</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lang w:val="en-US"/>
        </w:rPr>
        <w:t>General</w:t>
      </w:r>
      <w:r>
        <w:rPr>
          <w:noProof/>
        </w:rPr>
        <w:tab/>
      </w:r>
      <w:r>
        <w:rPr>
          <w:noProof/>
        </w:rPr>
        <w:fldChar w:fldCharType="begin" w:fldLock="1"/>
      </w:r>
      <w:r>
        <w:rPr>
          <w:noProof/>
        </w:rPr>
        <w:instrText xml:space="preserve"> PAGEREF _Toc193390960 \h </w:instrText>
      </w:r>
      <w:r>
        <w:rPr>
          <w:noProof/>
        </w:rPr>
      </w:r>
      <w:r>
        <w:rPr>
          <w:noProof/>
        </w:rPr>
        <w:fldChar w:fldCharType="separate"/>
      </w:r>
      <w:r>
        <w:rPr>
          <w:noProof/>
        </w:rPr>
        <w:t>353</w:t>
      </w:r>
      <w:r>
        <w:rPr>
          <w:noProof/>
        </w:rPr>
        <w:fldChar w:fldCharType="end"/>
      </w:r>
    </w:p>
    <w:p w14:paraId="2BBE8549" w14:textId="52D3266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SimSun"/>
          <w:noProof/>
          <w:lang w:val="en-US"/>
        </w:rPr>
        <w:t>10.1.3.2</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lang w:val="en-US"/>
        </w:rPr>
        <w:t>MCPTT client</w:t>
      </w:r>
      <w:r>
        <w:rPr>
          <w:noProof/>
        </w:rPr>
        <w:tab/>
      </w:r>
      <w:r>
        <w:rPr>
          <w:noProof/>
        </w:rPr>
        <w:fldChar w:fldCharType="begin" w:fldLock="1"/>
      </w:r>
      <w:r>
        <w:rPr>
          <w:noProof/>
        </w:rPr>
        <w:instrText xml:space="preserve"> PAGEREF _Toc193390961 \h </w:instrText>
      </w:r>
      <w:r>
        <w:rPr>
          <w:noProof/>
        </w:rPr>
      </w:r>
      <w:r>
        <w:rPr>
          <w:noProof/>
        </w:rPr>
        <w:fldChar w:fldCharType="separate"/>
      </w:r>
      <w:r>
        <w:rPr>
          <w:noProof/>
        </w:rPr>
        <w:t>354</w:t>
      </w:r>
      <w:r>
        <w:rPr>
          <w:noProof/>
        </w:rPr>
        <w:fldChar w:fldCharType="end"/>
      </w:r>
    </w:p>
    <w:p w14:paraId="470C1C55" w14:textId="2F4B02A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10.1.3.3</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Participating MCPTT function</w:t>
      </w:r>
      <w:r>
        <w:rPr>
          <w:noProof/>
        </w:rPr>
        <w:tab/>
      </w:r>
      <w:r>
        <w:rPr>
          <w:noProof/>
        </w:rPr>
        <w:fldChar w:fldCharType="begin" w:fldLock="1"/>
      </w:r>
      <w:r>
        <w:rPr>
          <w:noProof/>
        </w:rPr>
        <w:instrText xml:space="preserve"> PAGEREF _Toc193390962 \h </w:instrText>
      </w:r>
      <w:r>
        <w:rPr>
          <w:noProof/>
        </w:rPr>
      </w:r>
      <w:r>
        <w:rPr>
          <w:noProof/>
        </w:rPr>
        <w:fldChar w:fldCharType="separate"/>
      </w:r>
      <w:r>
        <w:rPr>
          <w:noProof/>
        </w:rPr>
        <w:t>355</w:t>
      </w:r>
      <w:r>
        <w:rPr>
          <w:noProof/>
        </w:rPr>
        <w:fldChar w:fldCharType="end"/>
      </w:r>
    </w:p>
    <w:p w14:paraId="36A7C86A" w14:textId="6C6B986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SimSun"/>
          <w:noProof/>
          <w:lang w:val="en-US"/>
        </w:rPr>
        <w:t>10.1.3.4</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Controlling</w:t>
      </w:r>
      <w:r w:rsidRPr="00A61B56">
        <w:rPr>
          <w:rFonts w:eastAsia="SimSun"/>
          <w:noProof/>
          <w:lang w:val="en-US"/>
        </w:rPr>
        <w:t xml:space="preserve"> MCPTT function</w:t>
      </w:r>
      <w:r>
        <w:rPr>
          <w:noProof/>
        </w:rPr>
        <w:tab/>
      </w:r>
      <w:r>
        <w:rPr>
          <w:noProof/>
        </w:rPr>
        <w:fldChar w:fldCharType="begin" w:fldLock="1"/>
      </w:r>
      <w:r>
        <w:rPr>
          <w:noProof/>
        </w:rPr>
        <w:instrText xml:space="preserve"> PAGEREF _Toc193390963 \h </w:instrText>
      </w:r>
      <w:r>
        <w:rPr>
          <w:noProof/>
        </w:rPr>
      </w:r>
      <w:r>
        <w:rPr>
          <w:noProof/>
        </w:rPr>
        <w:fldChar w:fldCharType="separate"/>
      </w:r>
      <w:r>
        <w:rPr>
          <w:noProof/>
        </w:rPr>
        <w:t>356</w:t>
      </w:r>
      <w:r>
        <w:rPr>
          <w:noProof/>
        </w:rPr>
        <w:fldChar w:fldCharType="end"/>
      </w:r>
    </w:p>
    <w:p w14:paraId="5DC054AF" w14:textId="0FBB063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10.1.3.4.</w:t>
      </w:r>
      <w:r w:rsidRPr="00A61B56">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Receiving a subscription to the conference event package</w:t>
      </w:r>
      <w:r>
        <w:rPr>
          <w:noProof/>
        </w:rPr>
        <w:tab/>
      </w:r>
      <w:r>
        <w:rPr>
          <w:noProof/>
        </w:rPr>
        <w:fldChar w:fldCharType="begin" w:fldLock="1"/>
      </w:r>
      <w:r>
        <w:rPr>
          <w:noProof/>
        </w:rPr>
        <w:instrText xml:space="preserve"> PAGEREF _Toc193390964 \h </w:instrText>
      </w:r>
      <w:r>
        <w:rPr>
          <w:noProof/>
        </w:rPr>
      </w:r>
      <w:r>
        <w:rPr>
          <w:noProof/>
        </w:rPr>
        <w:fldChar w:fldCharType="separate"/>
      </w:r>
      <w:r>
        <w:rPr>
          <w:noProof/>
        </w:rPr>
        <w:t>356</w:t>
      </w:r>
      <w:r>
        <w:rPr>
          <w:noProof/>
        </w:rPr>
        <w:fldChar w:fldCharType="end"/>
      </w:r>
    </w:p>
    <w:p w14:paraId="367DB709" w14:textId="634910B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10.1.3.4.</w:t>
      </w:r>
      <w:r w:rsidRPr="00A61B56">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Sending notifications to the conference event package</w:t>
      </w:r>
      <w:r>
        <w:rPr>
          <w:noProof/>
        </w:rPr>
        <w:tab/>
      </w:r>
      <w:r>
        <w:rPr>
          <w:noProof/>
        </w:rPr>
        <w:fldChar w:fldCharType="begin" w:fldLock="1"/>
      </w:r>
      <w:r>
        <w:rPr>
          <w:noProof/>
        </w:rPr>
        <w:instrText xml:space="preserve"> PAGEREF _Toc193390965 \h </w:instrText>
      </w:r>
      <w:r>
        <w:rPr>
          <w:noProof/>
        </w:rPr>
      </w:r>
      <w:r>
        <w:rPr>
          <w:noProof/>
        </w:rPr>
        <w:fldChar w:fldCharType="separate"/>
      </w:r>
      <w:r>
        <w:rPr>
          <w:noProof/>
        </w:rPr>
        <w:t>356</w:t>
      </w:r>
      <w:r>
        <w:rPr>
          <w:noProof/>
        </w:rPr>
        <w:fldChar w:fldCharType="end"/>
      </w:r>
    </w:p>
    <w:p w14:paraId="0FE3989B" w14:textId="08993F9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10.1.3.4.3</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Sending subscriptions to the conference event package</w:t>
      </w:r>
      <w:r>
        <w:rPr>
          <w:noProof/>
        </w:rPr>
        <w:tab/>
      </w:r>
      <w:r>
        <w:rPr>
          <w:noProof/>
        </w:rPr>
        <w:fldChar w:fldCharType="begin" w:fldLock="1"/>
      </w:r>
      <w:r>
        <w:rPr>
          <w:noProof/>
        </w:rPr>
        <w:instrText xml:space="preserve"> PAGEREF _Toc193390966 \h </w:instrText>
      </w:r>
      <w:r>
        <w:rPr>
          <w:noProof/>
        </w:rPr>
      </w:r>
      <w:r>
        <w:rPr>
          <w:noProof/>
        </w:rPr>
        <w:fldChar w:fldCharType="separate"/>
      </w:r>
      <w:r>
        <w:rPr>
          <w:noProof/>
        </w:rPr>
        <w:t>357</w:t>
      </w:r>
      <w:r>
        <w:rPr>
          <w:noProof/>
        </w:rPr>
        <w:fldChar w:fldCharType="end"/>
      </w:r>
    </w:p>
    <w:p w14:paraId="29623EF6" w14:textId="30E62DF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10.1.3.4.4</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_Toc193390967 \h </w:instrText>
      </w:r>
      <w:r>
        <w:rPr>
          <w:noProof/>
        </w:rPr>
      </w:r>
      <w:r>
        <w:rPr>
          <w:noProof/>
        </w:rPr>
        <w:fldChar w:fldCharType="separate"/>
      </w:r>
      <w:r>
        <w:rPr>
          <w:noProof/>
        </w:rPr>
        <w:t>358</w:t>
      </w:r>
      <w:r>
        <w:rPr>
          <w:noProof/>
        </w:rPr>
        <w:fldChar w:fldCharType="end"/>
      </w:r>
    </w:p>
    <w:p w14:paraId="3916363D" w14:textId="3791D92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SimSun"/>
          <w:noProof/>
          <w:lang w:val="en-US"/>
        </w:rPr>
        <w:t>10.1.3.5</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lang w:val="en-US"/>
        </w:rPr>
        <w:t>Non-controlling MCPTT function</w:t>
      </w:r>
      <w:r>
        <w:rPr>
          <w:noProof/>
        </w:rPr>
        <w:tab/>
      </w:r>
      <w:r>
        <w:rPr>
          <w:noProof/>
        </w:rPr>
        <w:fldChar w:fldCharType="begin" w:fldLock="1"/>
      </w:r>
      <w:r>
        <w:rPr>
          <w:noProof/>
        </w:rPr>
        <w:instrText xml:space="preserve"> PAGEREF _Toc193390968 \h </w:instrText>
      </w:r>
      <w:r>
        <w:rPr>
          <w:noProof/>
        </w:rPr>
      </w:r>
      <w:r>
        <w:rPr>
          <w:noProof/>
        </w:rPr>
        <w:fldChar w:fldCharType="separate"/>
      </w:r>
      <w:r>
        <w:rPr>
          <w:noProof/>
        </w:rPr>
        <w:t>358</w:t>
      </w:r>
      <w:r>
        <w:rPr>
          <w:noProof/>
        </w:rPr>
        <w:fldChar w:fldCharType="end"/>
      </w:r>
    </w:p>
    <w:p w14:paraId="242B97F4" w14:textId="388DB39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10.1.3.</w:t>
      </w:r>
      <w:r w:rsidRPr="00A61B56">
        <w:rPr>
          <w:rFonts w:eastAsia="SimSun"/>
          <w:noProof/>
          <w:lang w:val="en-US"/>
        </w:rPr>
        <w:t>5</w:t>
      </w:r>
      <w:r w:rsidRPr="00A61B56">
        <w:rPr>
          <w:rFonts w:eastAsia="SimSun"/>
          <w:noProof/>
        </w:rPr>
        <w:t>.</w:t>
      </w:r>
      <w:r w:rsidRPr="00A61B56">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Receiving subscriptions to the conference event package</w:t>
      </w:r>
      <w:r>
        <w:rPr>
          <w:noProof/>
        </w:rPr>
        <w:tab/>
      </w:r>
      <w:r>
        <w:rPr>
          <w:noProof/>
        </w:rPr>
        <w:fldChar w:fldCharType="begin" w:fldLock="1"/>
      </w:r>
      <w:r>
        <w:rPr>
          <w:noProof/>
        </w:rPr>
        <w:instrText xml:space="preserve"> PAGEREF _Toc193390969 \h </w:instrText>
      </w:r>
      <w:r>
        <w:rPr>
          <w:noProof/>
        </w:rPr>
      </w:r>
      <w:r>
        <w:rPr>
          <w:noProof/>
        </w:rPr>
        <w:fldChar w:fldCharType="separate"/>
      </w:r>
      <w:r>
        <w:rPr>
          <w:noProof/>
        </w:rPr>
        <w:t>358</w:t>
      </w:r>
      <w:r>
        <w:rPr>
          <w:noProof/>
        </w:rPr>
        <w:fldChar w:fldCharType="end"/>
      </w:r>
    </w:p>
    <w:p w14:paraId="377144A8" w14:textId="31D7ABB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10.1.3.</w:t>
      </w:r>
      <w:r w:rsidRPr="00A61B56">
        <w:rPr>
          <w:rFonts w:eastAsia="SimSun"/>
          <w:noProof/>
          <w:lang w:val="en-US"/>
        </w:rPr>
        <w:t>5</w:t>
      </w:r>
      <w:r w:rsidRPr="00A61B56">
        <w:rPr>
          <w:rFonts w:eastAsia="SimSun"/>
          <w:noProof/>
        </w:rPr>
        <w:t>.</w:t>
      </w:r>
      <w:r w:rsidRPr="00A61B56">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Sending notifications to the conference event package</w:t>
      </w:r>
      <w:r>
        <w:rPr>
          <w:noProof/>
        </w:rPr>
        <w:tab/>
      </w:r>
      <w:r>
        <w:rPr>
          <w:noProof/>
        </w:rPr>
        <w:fldChar w:fldCharType="begin" w:fldLock="1"/>
      </w:r>
      <w:r>
        <w:rPr>
          <w:noProof/>
        </w:rPr>
        <w:instrText xml:space="preserve"> PAGEREF _Toc193390970 \h </w:instrText>
      </w:r>
      <w:r>
        <w:rPr>
          <w:noProof/>
        </w:rPr>
      </w:r>
      <w:r>
        <w:rPr>
          <w:noProof/>
        </w:rPr>
        <w:fldChar w:fldCharType="separate"/>
      </w:r>
      <w:r>
        <w:rPr>
          <w:noProof/>
        </w:rPr>
        <w:t>359</w:t>
      </w:r>
      <w:r>
        <w:rPr>
          <w:noProof/>
        </w:rPr>
        <w:fldChar w:fldCharType="end"/>
      </w:r>
    </w:p>
    <w:p w14:paraId="0F63B2C8" w14:textId="6ED6002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10.1.3.5.</w:t>
      </w:r>
      <w:r w:rsidRPr="00A61B56">
        <w:rPr>
          <w:rFonts w:eastAsia="SimSun"/>
          <w:noProof/>
          <w:lang w:val="en-US"/>
        </w:rPr>
        <w:t>3</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lang w:val="en-US"/>
        </w:rPr>
        <w:t>Sending</w:t>
      </w:r>
      <w:r w:rsidRPr="00A61B56">
        <w:rPr>
          <w:rFonts w:eastAsia="SimSun"/>
          <w:noProof/>
        </w:rPr>
        <w:t xml:space="preserve"> a subscription to the conference event package</w:t>
      </w:r>
      <w:r>
        <w:rPr>
          <w:noProof/>
        </w:rPr>
        <w:tab/>
      </w:r>
      <w:r>
        <w:rPr>
          <w:noProof/>
        </w:rPr>
        <w:fldChar w:fldCharType="begin" w:fldLock="1"/>
      </w:r>
      <w:r>
        <w:rPr>
          <w:noProof/>
        </w:rPr>
        <w:instrText xml:space="preserve"> PAGEREF _Toc193390971 \h </w:instrText>
      </w:r>
      <w:r>
        <w:rPr>
          <w:noProof/>
        </w:rPr>
      </w:r>
      <w:r>
        <w:rPr>
          <w:noProof/>
        </w:rPr>
        <w:fldChar w:fldCharType="separate"/>
      </w:r>
      <w:r>
        <w:rPr>
          <w:noProof/>
        </w:rPr>
        <w:t>359</w:t>
      </w:r>
      <w:r>
        <w:rPr>
          <w:noProof/>
        </w:rPr>
        <w:fldChar w:fldCharType="end"/>
      </w:r>
    </w:p>
    <w:p w14:paraId="7ECE5CA6" w14:textId="1E8F90B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10.1.3.5.4</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_Toc193390972 \h </w:instrText>
      </w:r>
      <w:r>
        <w:rPr>
          <w:noProof/>
        </w:rPr>
      </w:r>
      <w:r>
        <w:rPr>
          <w:noProof/>
        </w:rPr>
        <w:fldChar w:fldCharType="separate"/>
      </w:r>
      <w:r>
        <w:rPr>
          <w:noProof/>
        </w:rPr>
        <w:t>360</w:t>
      </w:r>
      <w:r>
        <w:rPr>
          <w:noProof/>
        </w:rPr>
        <w:fldChar w:fldCharType="end"/>
      </w:r>
    </w:p>
    <w:p w14:paraId="4DC53CC6" w14:textId="287D504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_Toc193390973 \h </w:instrText>
      </w:r>
      <w:r>
        <w:rPr>
          <w:noProof/>
        </w:rPr>
      </w:r>
      <w:r>
        <w:rPr>
          <w:noProof/>
        </w:rPr>
        <w:fldChar w:fldCharType="separate"/>
      </w:r>
      <w:r>
        <w:rPr>
          <w:noProof/>
        </w:rPr>
        <w:t>360</w:t>
      </w:r>
      <w:r>
        <w:rPr>
          <w:noProof/>
        </w:rPr>
        <w:fldChar w:fldCharType="end"/>
      </w:r>
    </w:p>
    <w:p w14:paraId="22B94422" w14:textId="3D42550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application/conference-info+xml </w:t>
      </w:r>
      <w:r w:rsidRPr="00A61B56">
        <w:rPr>
          <w:rFonts w:eastAsia="SimSun"/>
          <w:noProof/>
        </w:rPr>
        <w:t>MIME type</w:t>
      </w:r>
      <w:r>
        <w:rPr>
          <w:noProof/>
        </w:rPr>
        <w:tab/>
      </w:r>
      <w:r>
        <w:rPr>
          <w:noProof/>
        </w:rPr>
        <w:fldChar w:fldCharType="begin" w:fldLock="1"/>
      </w:r>
      <w:r>
        <w:rPr>
          <w:noProof/>
        </w:rPr>
        <w:instrText xml:space="preserve"> PAGEREF _Toc193390974 \h </w:instrText>
      </w:r>
      <w:r>
        <w:rPr>
          <w:noProof/>
        </w:rPr>
      </w:r>
      <w:r>
        <w:rPr>
          <w:noProof/>
        </w:rPr>
        <w:fldChar w:fldCharType="separate"/>
      </w:r>
      <w:r>
        <w:rPr>
          <w:noProof/>
        </w:rPr>
        <w:t>360</w:t>
      </w:r>
      <w:r>
        <w:rPr>
          <w:noProof/>
        </w:rPr>
        <w:fldChar w:fldCharType="end"/>
      </w:r>
    </w:p>
    <w:p w14:paraId="38779BC7" w14:textId="13D4437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10.1.3.6.1.1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_Toc193390975 \h </w:instrText>
      </w:r>
      <w:r>
        <w:rPr>
          <w:noProof/>
        </w:rPr>
      </w:r>
      <w:r>
        <w:rPr>
          <w:noProof/>
        </w:rPr>
        <w:fldChar w:fldCharType="separate"/>
      </w:r>
      <w:r>
        <w:rPr>
          <w:noProof/>
        </w:rPr>
        <w:t>360</w:t>
      </w:r>
      <w:r>
        <w:rPr>
          <w:noProof/>
        </w:rPr>
        <w:fldChar w:fldCharType="end"/>
      </w:r>
    </w:p>
    <w:p w14:paraId="5F9FE973" w14:textId="5EBEA85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10.1.3.6.1.2</w:t>
      </w:r>
      <w:r>
        <w:rPr>
          <w:rFonts w:asciiTheme="minorHAnsi" w:eastAsiaTheme="minorEastAsia" w:hAnsiTheme="minorHAnsi" w:cstheme="minorBidi"/>
          <w:noProof/>
          <w:kern w:val="2"/>
          <w:sz w:val="24"/>
          <w:szCs w:val="24"/>
          <w:lang w:eastAsia="en-GB"/>
          <w14:ligatures w14:val="standardContextual"/>
        </w:rPr>
        <w:tab/>
      </w:r>
      <w:r>
        <w:rPr>
          <w:noProof/>
        </w:rPr>
        <w:t>Schema</w:t>
      </w:r>
      <w:r>
        <w:rPr>
          <w:noProof/>
        </w:rPr>
        <w:tab/>
      </w:r>
      <w:r>
        <w:rPr>
          <w:noProof/>
        </w:rPr>
        <w:fldChar w:fldCharType="begin" w:fldLock="1"/>
      </w:r>
      <w:r>
        <w:rPr>
          <w:noProof/>
        </w:rPr>
        <w:instrText xml:space="preserve"> PAGEREF _Toc193390976 \h </w:instrText>
      </w:r>
      <w:r>
        <w:rPr>
          <w:noProof/>
        </w:rPr>
      </w:r>
      <w:r>
        <w:rPr>
          <w:noProof/>
        </w:rPr>
        <w:fldChar w:fldCharType="separate"/>
      </w:r>
      <w:r>
        <w:rPr>
          <w:noProof/>
        </w:rPr>
        <w:t>360</w:t>
      </w:r>
      <w:r>
        <w:rPr>
          <w:noProof/>
        </w:rPr>
        <w:fldChar w:fldCharType="end"/>
      </w:r>
    </w:p>
    <w:p w14:paraId="14CBB78C" w14:textId="1860F1C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_Toc193390977 \h </w:instrText>
      </w:r>
      <w:r>
        <w:rPr>
          <w:noProof/>
        </w:rPr>
      </w:r>
      <w:r>
        <w:rPr>
          <w:noProof/>
        </w:rPr>
        <w:fldChar w:fldCharType="separate"/>
      </w:r>
      <w:r>
        <w:rPr>
          <w:noProof/>
        </w:rPr>
        <w:t>361</w:t>
      </w:r>
      <w:r>
        <w:rPr>
          <w:noProof/>
        </w:rPr>
        <w:fldChar w:fldCharType="end"/>
      </w:r>
    </w:p>
    <w:p w14:paraId="664D365F" w14:textId="66BF7E6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_Toc193390978 \h </w:instrText>
      </w:r>
      <w:r>
        <w:rPr>
          <w:noProof/>
        </w:rPr>
      </w:r>
      <w:r>
        <w:rPr>
          <w:noProof/>
        </w:rPr>
        <w:fldChar w:fldCharType="separate"/>
      </w:r>
      <w:r>
        <w:rPr>
          <w:noProof/>
        </w:rPr>
        <w:t>361</w:t>
      </w:r>
      <w:r>
        <w:rPr>
          <w:noProof/>
        </w:rPr>
        <w:fldChar w:fldCharType="end"/>
      </w:r>
    </w:p>
    <w:p w14:paraId="3B2BC369" w14:textId="7531287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_Toc193390979 \h </w:instrText>
      </w:r>
      <w:r>
        <w:rPr>
          <w:noProof/>
        </w:rPr>
      </w:r>
      <w:r>
        <w:rPr>
          <w:noProof/>
        </w:rPr>
        <w:fldChar w:fldCharType="separate"/>
      </w:r>
      <w:r>
        <w:rPr>
          <w:noProof/>
        </w:rPr>
        <w:t>361</w:t>
      </w:r>
      <w:r>
        <w:rPr>
          <w:noProof/>
        </w:rPr>
        <w:fldChar w:fldCharType="end"/>
      </w:r>
    </w:p>
    <w:p w14:paraId="18F47860" w14:textId="3821901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_Toc193390980 \h </w:instrText>
      </w:r>
      <w:r>
        <w:rPr>
          <w:noProof/>
        </w:rPr>
      </w:r>
      <w:r>
        <w:rPr>
          <w:noProof/>
        </w:rPr>
        <w:fldChar w:fldCharType="separate"/>
      </w:r>
      <w:r>
        <w:rPr>
          <w:noProof/>
        </w:rPr>
        <w:t>361</w:t>
      </w:r>
      <w:r>
        <w:rPr>
          <w:noProof/>
        </w:rPr>
        <w:fldChar w:fldCharType="end"/>
      </w:r>
    </w:p>
    <w:p w14:paraId="75BABD8F" w14:textId="53D4A9B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_Toc193390981 \h </w:instrText>
      </w:r>
      <w:r>
        <w:rPr>
          <w:noProof/>
        </w:rPr>
      </w:r>
      <w:r>
        <w:rPr>
          <w:noProof/>
        </w:rPr>
        <w:fldChar w:fldCharType="separate"/>
      </w:r>
      <w:r>
        <w:rPr>
          <w:noProof/>
        </w:rPr>
        <w:t>362</w:t>
      </w:r>
      <w:r>
        <w:rPr>
          <w:noProof/>
        </w:rPr>
        <w:fldChar w:fldCharType="end"/>
      </w:r>
    </w:p>
    <w:p w14:paraId="18070A1E" w14:textId="2105D2F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Participating MCPTT function procedures</w:t>
      </w:r>
      <w:r>
        <w:rPr>
          <w:noProof/>
        </w:rPr>
        <w:tab/>
      </w:r>
      <w:r>
        <w:rPr>
          <w:noProof/>
        </w:rPr>
        <w:fldChar w:fldCharType="begin" w:fldLock="1"/>
      </w:r>
      <w:r>
        <w:rPr>
          <w:noProof/>
        </w:rPr>
        <w:instrText xml:space="preserve"> PAGEREF _Toc193390982 \h </w:instrText>
      </w:r>
      <w:r>
        <w:rPr>
          <w:noProof/>
        </w:rPr>
      </w:r>
      <w:r>
        <w:rPr>
          <w:noProof/>
        </w:rPr>
        <w:fldChar w:fldCharType="separate"/>
      </w:r>
      <w:r>
        <w:rPr>
          <w:noProof/>
        </w:rPr>
        <w:t>363</w:t>
      </w:r>
      <w:r>
        <w:rPr>
          <w:noProof/>
        </w:rPr>
        <w:fldChar w:fldCharType="end"/>
      </w:r>
    </w:p>
    <w:p w14:paraId="611BDB6A" w14:textId="380A5F0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_Toc193390983 \h </w:instrText>
      </w:r>
      <w:r>
        <w:rPr>
          <w:noProof/>
        </w:rPr>
      </w:r>
      <w:r>
        <w:rPr>
          <w:noProof/>
        </w:rPr>
        <w:fldChar w:fldCharType="separate"/>
      </w:r>
      <w:r>
        <w:rPr>
          <w:noProof/>
        </w:rPr>
        <w:t>363</w:t>
      </w:r>
      <w:r>
        <w:rPr>
          <w:noProof/>
        </w:rPr>
        <w:fldChar w:fldCharType="end"/>
      </w:r>
    </w:p>
    <w:p w14:paraId="04BD6C65" w14:textId="1D578EF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_Toc193390984 \h </w:instrText>
      </w:r>
      <w:r>
        <w:rPr>
          <w:noProof/>
        </w:rPr>
      </w:r>
      <w:r>
        <w:rPr>
          <w:noProof/>
        </w:rPr>
        <w:fldChar w:fldCharType="separate"/>
      </w:r>
      <w:r>
        <w:rPr>
          <w:noProof/>
        </w:rPr>
        <w:t>365</w:t>
      </w:r>
      <w:r>
        <w:rPr>
          <w:noProof/>
        </w:rPr>
        <w:fldChar w:fldCharType="end"/>
      </w:r>
    </w:p>
    <w:p w14:paraId="71F40DF8" w14:textId="7B84B56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_Toc193390985 \h </w:instrText>
      </w:r>
      <w:r>
        <w:rPr>
          <w:noProof/>
        </w:rPr>
      </w:r>
      <w:r>
        <w:rPr>
          <w:noProof/>
        </w:rPr>
        <w:fldChar w:fldCharType="separate"/>
      </w:r>
      <w:r>
        <w:rPr>
          <w:noProof/>
        </w:rPr>
        <w:t>365</w:t>
      </w:r>
      <w:r>
        <w:rPr>
          <w:noProof/>
        </w:rPr>
        <w:fldChar w:fldCharType="end"/>
      </w:r>
    </w:p>
    <w:p w14:paraId="3AC8D489" w14:textId="599F7E5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_Toc193390986 \h </w:instrText>
      </w:r>
      <w:r>
        <w:rPr>
          <w:noProof/>
        </w:rPr>
      </w:r>
      <w:r>
        <w:rPr>
          <w:noProof/>
        </w:rPr>
        <w:fldChar w:fldCharType="separate"/>
      </w:r>
      <w:r>
        <w:rPr>
          <w:noProof/>
        </w:rPr>
        <w:t>367</w:t>
      </w:r>
      <w:r>
        <w:rPr>
          <w:noProof/>
        </w:rPr>
        <w:fldChar w:fldCharType="end"/>
      </w:r>
    </w:p>
    <w:p w14:paraId="458E65E9" w14:textId="6BF524E0"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_Toc193390987 \h </w:instrText>
      </w:r>
      <w:r>
        <w:rPr>
          <w:noProof/>
        </w:rPr>
      </w:r>
      <w:r>
        <w:rPr>
          <w:noProof/>
        </w:rPr>
        <w:fldChar w:fldCharType="separate"/>
      </w:r>
      <w:r>
        <w:rPr>
          <w:noProof/>
        </w:rPr>
        <w:t>367</w:t>
      </w:r>
      <w:r>
        <w:rPr>
          <w:noProof/>
        </w:rPr>
        <w:fldChar w:fldCharType="end"/>
      </w:r>
    </w:p>
    <w:p w14:paraId="02E862D5" w14:textId="46F16DC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_Toc193390988 \h </w:instrText>
      </w:r>
      <w:r>
        <w:rPr>
          <w:noProof/>
        </w:rPr>
      </w:r>
      <w:r>
        <w:rPr>
          <w:noProof/>
        </w:rPr>
        <w:fldChar w:fldCharType="separate"/>
      </w:r>
      <w:r>
        <w:rPr>
          <w:noProof/>
        </w:rPr>
        <w:t>367</w:t>
      </w:r>
      <w:r>
        <w:rPr>
          <w:noProof/>
        </w:rPr>
        <w:fldChar w:fldCharType="end"/>
      </w:r>
    </w:p>
    <w:p w14:paraId="282427EC" w14:textId="3EADE95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_Toc193390989 \h </w:instrText>
      </w:r>
      <w:r>
        <w:rPr>
          <w:noProof/>
        </w:rPr>
      </w:r>
      <w:r>
        <w:rPr>
          <w:noProof/>
        </w:rPr>
        <w:fldChar w:fldCharType="separate"/>
      </w:r>
      <w:r>
        <w:rPr>
          <w:noProof/>
        </w:rPr>
        <w:t>367</w:t>
      </w:r>
      <w:r>
        <w:rPr>
          <w:noProof/>
        </w:rPr>
        <w:fldChar w:fldCharType="end"/>
      </w:r>
    </w:p>
    <w:p w14:paraId="0E1C5877" w14:textId="2FAB38C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_Toc193390990 \h </w:instrText>
      </w:r>
      <w:r>
        <w:rPr>
          <w:noProof/>
        </w:rPr>
      </w:r>
      <w:r>
        <w:rPr>
          <w:noProof/>
        </w:rPr>
        <w:fldChar w:fldCharType="separate"/>
      </w:r>
      <w:r>
        <w:rPr>
          <w:noProof/>
        </w:rPr>
        <w:t>368</w:t>
      </w:r>
      <w:r>
        <w:rPr>
          <w:noProof/>
        </w:rPr>
        <w:fldChar w:fldCharType="end"/>
      </w:r>
    </w:p>
    <w:p w14:paraId="707A7B89" w14:textId="4EF8E29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Participating MCPTT function procedures</w:t>
      </w:r>
      <w:r>
        <w:rPr>
          <w:noProof/>
        </w:rPr>
        <w:tab/>
      </w:r>
      <w:r>
        <w:rPr>
          <w:noProof/>
        </w:rPr>
        <w:fldChar w:fldCharType="begin" w:fldLock="1"/>
      </w:r>
      <w:r>
        <w:rPr>
          <w:noProof/>
        </w:rPr>
        <w:instrText xml:space="preserve"> PAGEREF _Toc193390991 \h </w:instrText>
      </w:r>
      <w:r>
        <w:rPr>
          <w:noProof/>
        </w:rPr>
      </w:r>
      <w:r>
        <w:rPr>
          <w:noProof/>
        </w:rPr>
        <w:fldChar w:fldCharType="separate"/>
      </w:r>
      <w:r>
        <w:rPr>
          <w:noProof/>
        </w:rPr>
        <w:t>370</w:t>
      </w:r>
      <w:r>
        <w:rPr>
          <w:noProof/>
        </w:rPr>
        <w:fldChar w:fldCharType="end"/>
      </w:r>
    </w:p>
    <w:p w14:paraId="25E21A5A" w14:textId="5E57E20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_Toc193390992 \h </w:instrText>
      </w:r>
      <w:r>
        <w:rPr>
          <w:noProof/>
        </w:rPr>
      </w:r>
      <w:r>
        <w:rPr>
          <w:noProof/>
        </w:rPr>
        <w:fldChar w:fldCharType="separate"/>
      </w:r>
      <w:r>
        <w:rPr>
          <w:noProof/>
        </w:rPr>
        <w:t>370</w:t>
      </w:r>
      <w:r>
        <w:rPr>
          <w:noProof/>
        </w:rPr>
        <w:fldChar w:fldCharType="end"/>
      </w:r>
    </w:p>
    <w:p w14:paraId="6E19B19B" w14:textId="15D7E88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_Toc193390993 \h </w:instrText>
      </w:r>
      <w:r>
        <w:rPr>
          <w:noProof/>
        </w:rPr>
      </w:r>
      <w:r>
        <w:rPr>
          <w:noProof/>
        </w:rPr>
        <w:fldChar w:fldCharType="separate"/>
      </w:r>
      <w:r>
        <w:rPr>
          <w:noProof/>
        </w:rPr>
        <w:t>371</w:t>
      </w:r>
      <w:r>
        <w:rPr>
          <w:noProof/>
        </w:rPr>
        <w:fldChar w:fldCharType="end"/>
      </w:r>
    </w:p>
    <w:p w14:paraId="6ABF6903" w14:textId="3A07F4A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10.1.5.4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_Toc193390994 \h </w:instrText>
      </w:r>
      <w:r>
        <w:rPr>
          <w:noProof/>
        </w:rPr>
      </w:r>
      <w:r>
        <w:rPr>
          <w:noProof/>
        </w:rPr>
        <w:fldChar w:fldCharType="separate"/>
      </w:r>
      <w:r>
        <w:rPr>
          <w:noProof/>
        </w:rPr>
        <w:t>372</w:t>
      </w:r>
      <w:r>
        <w:rPr>
          <w:noProof/>
        </w:rPr>
        <w:fldChar w:fldCharType="end"/>
      </w:r>
    </w:p>
    <w:p w14:paraId="4C2C92E6" w14:textId="0D590E5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10.1.6</w:t>
      </w:r>
      <w:r>
        <w:rPr>
          <w:rFonts w:asciiTheme="minorHAnsi" w:eastAsiaTheme="minorEastAsia" w:hAnsiTheme="minorHAnsi" w:cstheme="minorBidi"/>
          <w:noProof/>
          <w:kern w:val="2"/>
          <w:sz w:val="24"/>
          <w:szCs w:val="24"/>
          <w:lang w:eastAsia="en-GB"/>
          <w14:ligatures w14:val="standardContextual"/>
        </w:rPr>
        <w:tab/>
      </w:r>
      <w:r>
        <w:rPr>
          <w:noProof/>
        </w:rPr>
        <w:t>Change of in-progress imminent peril state of the MCPTT group</w:t>
      </w:r>
      <w:r>
        <w:rPr>
          <w:noProof/>
        </w:rPr>
        <w:tab/>
      </w:r>
      <w:r>
        <w:rPr>
          <w:noProof/>
        </w:rPr>
        <w:fldChar w:fldCharType="begin" w:fldLock="1"/>
      </w:r>
      <w:r>
        <w:rPr>
          <w:noProof/>
        </w:rPr>
        <w:instrText xml:space="preserve"> PAGEREF _Toc193390995 \h </w:instrText>
      </w:r>
      <w:r>
        <w:rPr>
          <w:noProof/>
        </w:rPr>
      </w:r>
      <w:r>
        <w:rPr>
          <w:noProof/>
        </w:rPr>
        <w:fldChar w:fldCharType="separate"/>
      </w:r>
      <w:r>
        <w:rPr>
          <w:noProof/>
        </w:rPr>
        <w:t>374</w:t>
      </w:r>
      <w:r>
        <w:rPr>
          <w:noProof/>
        </w:rPr>
        <w:fldChar w:fldCharType="end"/>
      </w:r>
    </w:p>
    <w:p w14:paraId="650C503A" w14:textId="3250FF4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_Toc193390996 \h </w:instrText>
      </w:r>
      <w:r>
        <w:rPr>
          <w:noProof/>
        </w:rPr>
      </w:r>
      <w:r>
        <w:rPr>
          <w:noProof/>
        </w:rPr>
        <w:fldChar w:fldCharType="separate"/>
      </w:r>
      <w:r>
        <w:rPr>
          <w:noProof/>
        </w:rPr>
        <w:t>374</w:t>
      </w:r>
      <w:r>
        <w:rPr>
          <w:noProof/>
        </w:rPr>
        <w:fldChar w:fldCharType="end"/>
      </w:r>
    </w:p>
    <w:p w14:paraId="246EB6A3" w14:textId="088B864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_Toc193390997 \h </w:instrText>
      </w:r>
      <w:r>
        <w:rPr>
          <w:noProof/>
        </w:rPr>
      </w:r>
      <w:r>
        <w:rPr>
          <w:noProof/>
        </w:rPr>
        <w:fldChar w:fldCharType="separate"/>
      </w:r>
      <w:r>
        <w:rPr>
          <w:noProof/>
        </w:rPr>
        <w:t>374</w:t>
      </w:r>
      <w:r>
        <w:rPr>
          <w:noProof/>
        </w:rPr>
        <w:fldChar w:fldCharType="end"/>
      </w:r>
    </w:p>
    <w:p w14:paraId="46613E77" w14:textId="7CEF64B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MCPTT group in-progress imminent peril state cancel initiation</w:t>
      </w:r>
      <w:r>
        <w:rPr>
          <w:noProof/>
        </w:rPr>
        <w:tab/>
      </w:r>
      <w:r>
        <w:rPr>
          <w:noProof/>
        </w:rPr>
        <w:fldChar w:fldCharType="begin" w:fldLock="1"/>
      </w:r>
      <w:r>
        <w:rPr>
          <w:noProof/>
        </w:rPr>
        <w:instrText xml:space="preserve"> PAGEREF _Toc193390998 \h </w:instrText>
      </w:r>
      <w:r>
        <w:rPr>
          <w:noProof/>
        </w:rPr>
      </w:r>
      <w:r>
        <w:rPr>
          <w:noProof/>
        </w:rPr>
        <w:fldChar w:fldCharType="separate"/>
      </w:r>
      <w:r>
        <w:rPr>
          <w:noProof/>
        </w:rPr>
        <w:t>374</w:t>
      </w:r>
      <w:r>
        <w:rPr>
          <w:noProof/>
        </w:rPr>
        <w:fldChar w:fldCharType="end"/>
      </w:r>
    </w:p>
    <w:p w14:paraId="1BA63E5D" w14:textId="5D00D52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Reception of MCPTT group in-progress imminent peril state cancel notification</w:t>
      </w:r>
      <w:r>
        <w:rPr>
          <w:noProof/>
        </w:rPr>
        <w:tab/>
      </w:r>
      <w:r>
        <w:rPr>
          <w:noProof/>
        </w:rPr>
        <w:fldChar w:fldCharType="begin" w:fldLock="1"/>
      </w:r>
      <w:r>
        <w:rPr>
          <w:noProof/>
        </w:rPr>
        <w:instrText xml:space="preserve"> PAGEREF _Toc193390999 \h </w:instrText>
      </w:r>
      <w:r>
        <w:rPr>
          <w:noProof/>
        </w:rPr>
      </w:r>
      <w:r>
        <w:rPr>
          <w:noProof/>
        </w:rPr>
        <w:fldChar w:fldCharType="separate"/>
      </w:r>
      <w:r>
        <w:rPr>
          <w:noProof/>
        </w:rPr>
        <w:t>375</w:t>
      </w:r>
      <w:r>
        <w:rPr>
          <w:noProof/>
        </w:rPr>
        <w:fldChar w:fldCharType="end"/>
      </w:r>
    </w:p>
    <w:p w14:paraId="53B3352C" w14:textId="0AA7F1C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10.1.6.3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_Toc193391000 \h </w:instrText>
      </w:r>
      <w:r>
        <w:rPr>
          <w:noProof/>
        </w:rPr>
      </w:r>
      <w:r>
        <w:rPr>
          <w:noProof/>
        </w:rPr>
        <w:fldChar w:fldCharType="separate"/>
      </w:r>
      <w:r>
        <w:rPr>
          <w:noProof/>
        </w:rPr>
        <w:t>375</w:t>
      </w:r>
      <w:r>
        <w:rPr>
          <w:noProof/>
        </w:rPr>
        <w:fldChar w:fldCharType="end"/>
      </w:r>
    </w:p>
    <w:p w14:paraId="1D0BCC74" w14:textId="5B7E356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_Toc193391001 \h </w:instrText>
      </w:r>
      <w:r>
        <w:rPr>
          <w:noProof/>
        </w:rPr>
      </w:r>
      <w:r>
        <w:rPr>
          <w:noProof/>
        </w:rPr>
        <w:fldChar w:fldCharType="separate"/>
      </w:r>
      <w:r>
        <w:rPr>
          <w:noProof/>
        </w:rPr>
        <w:t>375</w:t>
      </w:r>
      <w:r>
        <w:rPr>
          <w:noProof/>
        </w:rPr>
        <w:fldChar w:fldCharType="end"/>
      </w:r>
    </w:p>
    <w:p w14:paraId="68AF2E18" w14:textId="719AAEB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a)</w:t>
      </w:r>
      <w:r>
        <w:rPr>
          <w:rFonts w:asciiTheme="minorHAnsi" w:eastAsiaTheme="minorEastAsia" w:hAnsiTheme="minorHAnsi" w:cstheme="minorBidi"/>
          <w:noProof/>
          <w:kern w:val="2"/>
          <w:sz w:val="24"/>
          <w:szCs w:val="24"/>
          <w:lang w:eastAsia="en-GB"/>
          <w14:ligatures w14:val="standardContextual"/>
        </w:rPr>
        <w:tab/>
      </w:r>
      <w:r>
        <w:rPr>
          <w:noProof/>
        </w:rPr>
        <w:t>10.1.6.3.1.1 Reception of MCPTT group in-progress imminent peril state cancel initiation</w:t>
      </w:r>
      <w:r>
        <w:rPr>
          <w:noProof/>
        </w:rPr>
        <w:tab/>
      </w:r>
      <w:r>
        <w:rPr>
          <w:noProof/>
        </w:rPr>
        <w:fldChar w:fldCharType="begin" w:fldLock="1"/>
      </w:r>
      <w:r>
        <w:rPr>
          <w:noProof/>
        </w:rPr>
        <w:instrText xml:space="preserve"> PAGEREF _Toc193391002 \h </w:instrText>
      </w:r>
      <w:r>
        <w:rPr>
          <w:noProof/>
        </w:rPr>
      </w:r>
      <w:r>
        <w:rPr>
          <w:noProof/>
        </w:rPr>
        <w:fldChar w:fldCharType="separate"/>
      </w:r>
      <w:r>
        <w:rPr>
          <w:noProof/>
        </w:rPr>
        <w:t>375</w:t>
      </w:r>
      <w:r>
        <w:rPr>
          <w:noProof/>
        </w:rPr>
        <w:fldChar w:fldCharType="end"/>
      </w:r>
    </w:p>
    <w:p w14:paraId="23883227" w14:textId="6E18EF7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_Toc193391003 \h </w:instrText>
      </w:r>
      <w:r>
        <w:rPr>
          <w:noProof/>
        </w:rPr>
      </w:r>
      <w:r>
        <w:rPr>
          <w:noProof/>
        </w:rPr>
        <w:fldChar w:fldCharType="separate"/>
      </w:r>
      <w:r>
        <w:rPr>
          <w:noProof/>
        </w:rPr>
        <w:t>376</w:t>
      </w:r>
      <w:r>
        <w:rPr>
          <w:noProof/>
        </w:rPr>
        <w:fldChar w:fldCharType="end"/>
      </w:r>
    </w:p>
    <w:p w14:paraId="3AF8B711" w14:textId="2438B7D7"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b)</w:t>
      </w:r>
      <w:r>
        <w:rPr>
          <w:rFonts w:asciiTheme="minorHAnsi" w:eastAsiaTheme="minorEastAsia" w:hAnsiTheme="minorHAnsi" w:cstheme="minorBidi"/>
          <w:noProof/>
          <w:kern w:val="2"/>
          <w:sz w:val="24"/>
          <w:szCs w:val="24"/>
          <w:lang w:eastAsia="en-GB"/>
          <w14:ligatures w14:val="standardContextual"/>
        </w:rPr>
        <w:tab/>
      </w:r>
      <w:r>
        <w:rPr>
          <w:noProof/>
        </w:rPr>
        <w:t>10.1.6.3.2.1 Reception of MCPTT group in-progress imminent peril state cancel notification</w:t>
      </w:r>
      <w:r>
        <w:rPr>
          <w:noProof/>
        </w:rPr>
        <w:tab/>
      </w:r>
      <w:r>
        <w:rPr>
          <w:noProof/>
        </w:rPr>
        <w:fldChar w:fldCharType="begin" w:fldLock="1"/>
      </w:r>
      <w:r>
        <w:rPr>
          <w:noProof/>
        </w:rPr>
        <w:instrText xml:space="preserve"> PAGEREF _Toc193391004 \h </w:instrText>
      </w:r>
      <w:r>
        <w:rPr>
          <w:noProof/>
        </w:rPr>
      </w:r>
      <w:r>
        <w:rPr>
          <w:noProof/>
        </w:rPr>
        <w:fldChar w:fldCharType="separate"/>
      </w:r>
      <w:r>
        <w:rPr>
          <w:noProof/>
        </w:rPr>
        <w:t>376</w:t>
      </w:r>
      <w:r>
        <w:rPr>
          <w:noProof/>
        </w:rPr>
        <w:fldChar w:fldCharType="end"/>
      </w:r>
    </w:p>
    <w:p w14:paraId="7293EA27" w14:textId="6BBA739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10.1.6.4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_Toc193391005 \h </w:instrText>
      </w:r>
      <w:r>
        <w:rPr>
          <w:noProof/>
        </w:rPr>
      </w:r>
      <w:r>
        <w:rPr>
          <w:noProof/>
        </w:rPr>
        <w:fldChar w:fldCharType="separate"/>
      </w:r>
      <w:r>
        <w:rPr>
          <w:noProof/>
        </w:rPr>
        <w:t>377</w:t>
      </w:r>
      <w:r>
        <w:rPr>
          <w:noProof/>
        </w:rPr>
        <w:fldChar w:fldCharType="end"/>
      </w:r>
    </w:p>
    <w:p w14:paraId="2F8AD859" w14:textId="45D9EE0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10.1.6.4.1</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_Toc193391006 \h </w:instrText>
      </w:r>
      <w:r>
        <w:rPr>
          <w:noProof/>
        </w:rPr>
      </w:r>
      <w:r>
        <w:rPr>
          <w:noProof/>
        </w:rPr>
        <w:fldChar w:fldCharType="separate"/>
      </w:r>
      <w:r>
        <w:rPr>
          <w:noProof/>
        </w:rPr>
        <w:t>377</w:t>
      </w:r>
      <w:r>
        <w:rPr>
          <w:noProof/>
        </w:rPr>
        <w:fldChar w:fldCharType="end"/>
      </w:r>
    </w:p>
    <w:p w14:paraId="7C9AA3AC" w14:textId="32E03EA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c)</w:t>
      </w:r>
      <w:r>
        <w:rPr>
          <w:rFonts w:asciiTheme="minorHAnsi" w:eastAsiaTheme="minorEastAsia" w:hAnsiTheme="minorHAnsi" w:cstheme="minorBidi"/>
          <w:noProof/>
          <w:kern w:val="2"/>
          <w:sz w:val="24"/>
          <w:szCs w:val="24"/>
          <w:lang w:eastAsia="en-GB"/>
          <w14:ligatures w14:val="standardContextual"/>
        </w:rPr>
        <w:tab/>
      </w:r>
      <w:r>
        <w:rPr>
          <w:noProof/>
        </w:rPr>
        <w:t>10.1.6.4.1.1 Reception of MCPTT group in-progress imminent peril state cancel initiation</w:t>
      </w:r>
      <w:r>
        <w:rPr>
          <w:noProof/>
        </w:rPr>
        <w:tab/>
      </w:r>
      <w:r>
        <w:rPr>
          <w:noProof/>
        </w:rPr>
        <w:fldChar w:fldCharType="begin" w:fldLock="1"/>
      </w:r>
      <w:r>
        <w:rPr>
          <w:noProof/>
        </w:rPr>
        <w:instrText xml:space="preserve"> PAGEREF _Toc193391007 \h </w:instrText>
      </w:r>
      <w:r>
        <w:rPr>
          <w:noProof/>
        </w:rPr>
      </w:r>
      <w:r>
        <w:rPr>
          <w:noProof/>
        </w:rPr>
        <w:fldChar w:fldCharType="separate"/>
      </w:r>
      <w:r>
        <w:rPr>
          <w:noProof/>
        </w:rPr>
        <w:t>377</w:t>
      </w:r>
      <w:r>
        <w:rPr>
          <w:noProof/>
        </w:rPr>
        <w:fldChar w:fldCharType="end"/>
      </w:r>
    </w:p>
    <w:p w14:paraId="5385F96A" w14:textId="7D6D68E3"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10.2</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Off-network group call</w:t>
      </w:r>
      <w:r>
        <w:rPr>
          <w:noProof/>
        </w:rPr>
        <w:tab/>
      </w:r>
      <w:r>
        <w:rPr>
          <w:noProof/>
        </w:rPr>
        <w:fldChar w:fldCharType="begin" w:fldLock="1"/>
      </w:r>
      <w:r>
        <w:rPr>
          <w:noProof/>
        </w:rPr>
        <w:instrText xml:space="preserve"> PAGEREF _Toc193391008 \h </w:instrText>
      </w:r>
      <w:r>
        <w:rPr>
          <w:noProof/>
        </w:rPr>
      </w:r>
      <w:r>
        <w:rPr>
          <w:noProof/>
        </w:rPr>
        <w:fldChar w:fldCharType="separate"/>
      </w:r>
      <w:r>
        <w:rPr>
          <w:noProof/>
        </w:rPr>
        <w:t>378</w:t>
      </w:r>
      <w:r>
        <w:rPr>
          <w:noProof/>
        </w:rPr>
        <w:fldChar w:fldCharType="end"/>
      </w:r>
    </w:p>
    <w:p w14:paraId="55BE4221" w14:textId="5B6A983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_Toc193391009 \h </w:instrText>
      </w:r>
      <w:r>
        <w:rPr>
          <w:noProof/>
        </w:rPr>
      </w:r>
      <w:r>
        <w:rPr>
          <w:noProof/>
        </w:rPr>
        <w:fldChar w:fldCharType="separate"/>
      </w:r>
      <w:r>
        <w:rPr>
          <w:noProof/>
        </w:rPr>
        <w:t>378</w:t>
      </w:r>
      <w:r>
        <w:rPr>
          <w:noProof/>
        </w:rPr>
        <w:fldChar w:fldCharType="end"/>
      </w:r>
    </w:p>
    <w:p w14:paraId="7EFBD808" w14:textId="156CE0D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_Toc193391010 \h </w:instrText>
      </w:r>
      <w:r>
        <w:rPr>
          <w:noProof/>
        </w:rPr>
      </w:r>
      <w:r>
        <w:rPr>
          <w:noProof/>
        </w:rPr>
        <w:fldChar w:fldCharType="separate"/>
      </w:r>
      <w:r>
        <w:rPr>
          <w:noProof/>
        </w:rPr>
        <w:t>378</w:t>
      </w:r>
      <w:r>
        <w:rPr>
          <w:noProof/>
        </w:rPr>
        <w:fldChar w:fldCharType="end"/>
      </w:r>
    </w:p>
    <w:p w14:paraId="1E9BA843" w14:textId="0D55291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10.2.1.1.1</w:t>
      </w:r>
      <w:r>
        <w:rPr>
          <w:rFonts w:asciiTheme="minorHAnsi" w:eastAsiaTheme="minorEastAsia" w:hAnsiTheme="minorHAnsi" w:cstheme="minorBidi"/>
          <w:noProof/>
          <w:kern w:val="2"/>
          <w:sz w:val="24"/>
          <w:szCs w:val="24"/>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_Toc193391011 \h </w:instrText>
      </w:r>
      <w:r>
        <w:rPr>
          <w:noProof/>
        </w:rPr>
      </w:r>
      <w:r>
        <w:rPr>
          <w:noProof/>
        </w:rPr>
        <w:fldChar w:fldCharType="separate"/>
      </w:r>
      <w:r>
        <w:rPr>
          <w:noProof/>
        </w:rPr>
        <w:t>378</w:t>
      </w:r>
      <w:r>
        <w:rPr>
          <w:noProof/>
        </w:rPr>
        <w:fldChar w:fldCharType="end"/>
      </w:r>
    </w:p>
    <w:p w14:paraId="5492E7D5" w14:textId="0B6B39B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_Toc193391012 \h </w:instrText>
      </w:r>
      <w:r>
        <w:rPr>
          <w:noProof/>
        </w:rPr>
      </w:r>
      <w:r>
        <w:rPr>
          <w:noProof/>
        </w:rPr>
        <w:fldChar w:fldCharType="separate"/>
      </w:r>
      <w:r>
        <w:rPr>
          <w:noProof/>
        </w:rPr>
        <w:t>378</w:t>
      </w:r>
      <w:r>
        <w:rPr>
          <w:noProof/>
        </w:rPr>
        <w:fldChar w:fldCharType="end"/>
      </w:r>
    </w:p>
    <w:p w14:paraId="22D4B9E3" w14:textId="348072F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_Toc193391013 \h </w:instrText>
      </w:r>
      <w:r>
        <w:rPr>
          <w:noProof/>
        </w:rPr>
      </w:r>
      <w:r>
        <w:rPr>
          <w:noProof/>
        </w:rPr>
        <w:fldChar w:fldCharType="separate"/>
      </w:r>
      <w:r>
        <w:rPr>
          <w:noProof/>
        </w:rPr>
        <w:t>379</w:t>
      </w:r>
      <w:r>
        <w:rPr>
          <w:noProof/>
        </w:rPr>
        <w:fldChar w:fldCharType="end"/>
      </w:r>
    </w:p>
    <w:p w14:paraId="55EBF555" w14:textId="0DB32EA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_Toc193391014 \h </w:instrText>
      </w:r>
      <w:r>
        <w:rPr>
          <w:noProof/>
        </w:rPr>
      </w:r>
      <w:r>
        <w:rPr>
          <w:noProof/>
        </w:rPr>
        <w:fldChar w:fldCharType="separate"/>
      </w:r>
      <w:r>
        <w:rPr>
          <w:noProof/>
        </w:rPr>
        <w:t>379</w:t>
      </w:r>
      <w:r>
        <w:rPr>
          <w:noProof/>
        </w:rPr>
        <w:fldChar w:fldCharType="end"/>
      </w:r>
    </w:p>
    <w:p w14:paraId="582F9CBD" w14:textId="783A8C2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10.2.2.2</w:t>
      </w:r>
      <w:r>
        <w:rPr>
          <w:rFonts w:asciiTheme="minorHAnsi" w:eastAsiaTheme="minorEastAsia" w:hAnsiTheme="minorHAnsi" w:cstheme="minorBidi"/>
          <w:noProof/>
          <w:kern w:val="2"/>
          <w:sz w:val="24"/>
          <w:szCs w:val="24"/>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_Toc193391015 \h </w:instrText>
      </w:r>
      <w:r>
        <w:rPr>
          <w:noProof/>
        </w:rPr>
      </w:r>
      <w:r>
        <w:rPr>
          <w:noProof/>
        </w:rPr>
        <w:fldChar w:fldCharType="separate"/>
      </w:r>
      <w:r>
        <w:rPr>
          <w:noProof/>
        </w:rPr>
        <w:t>379</w:t>
      </w:r>
      <w:r>
        <w:rPr>
          <w:noProof/>
        </w:rPr>
        <w:fldChar w:fldCharType="end"/>
      </w:r>
    </w:p>
    <w:p w14:paraId="359CD6DA" w14:textId="70AEC000"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10.2.2.3</w:t>
      </w:r>
      <w:r>
        <w:rPr>
          <w:rFonts w:asciiTheme="minorHAnsi" w:eastAsiaTheme="minorEastAsia" w:hAnsiTheme="minorHAnsi" w:cstheme="minorBidi"/>
          <w:noProof/>
          <w:kern w:val="2"/>
          <w:sz w:val="24"/>
          <w:szCs w:val="24"/>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_Toc193391016 \h </w:instrText>
      </w:r>
      <w:r>
        <w:rPr>
          <w:noProof/>
        </w:rPr>
      </w:r>
      <w:r>
        <w:rPr>
          <w:noProof/>
        </w:rPr>
        <w:fldChar w:fldCharType="separate"/>
      </w:r>
      <w:r>
        <w:rPr>
          <w:noProof/>
        </w:rPr>
        <w:t>380</w:t>
      </w:r>
      <w:r>
        <w:rPr>
          <w:noProof/>
        </w:rPr>
        <w:fldChar w:fldCharType="end"/>
      </w:r>
    </w:p>
    <w:p w14:paraId="5CEB3B04" w14:textId="68D2C4A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10.2.2.3.1</w:t>
      </w:r>
      <w:r>
        <w:rPr>
          <w:rFonts w:asciiTheme="minorHAnsi" w:eastAsiaTheme="minorEastAsia" w:hAnsiTheme="minorHAnsi" w:cstheme="minorBidi"/>
          <w:noProof/>
          <w:kern w:val="2"/>
          <w:sz w:val="24"/>
          <w:szCs w:val="24"/>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_Toc193391017 \h </w:instrText>
      </w:r>
      <w:r>
        <w:rPr>
          <w:noProof/>
        </w:rPr>
      </w:r>
      <w:r>
        <w:rPr>
          <w:noProof/>
        </w:rPr>
        <w:fldChar w:fldCharType="separate"/>
      </w:r>
      <w:r>
        <w:rPr>
          <w:noProof/>
        </w:rPr>
        <w:t>380</w:t>
      </w:r>
      <w:r>
        <w:rPr>
          <w:noProof/>
        </w:rPr>
        <w:fldChar w:fldCharType="end"/>
      </w:r>
    </w:p>
    <w:p w14:paraId="4743EFC7" w14:textId="4C8823C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10.2.2.3.2</w:t>
      </w:r>
      <w:r>
        <w:rPr>
          <w:rFonts w:asciiTheme="minorHAnsi" w:eastAsiaTheme="minorEastAsia" w:hAnsiTheme="minorHAnsi" w:cstheme="minorBidi"/>
          <w:noProof/>
          <w:kern w:val="2"/>
          <w:sz w:val="24"/>
          <w:szCs w:val="24"/>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_Toc193391018 \h </w:instrText>
      </w:r>
      <w:r>
        <w:rPr>
          <w:noProof/>
        </w:rPr>
      </w:r>
      <w:r>
        <w:rPr>
          <w:noProof/>
        </w:rPr>
        <w:fldChar w:fldCharType="separate"/>
      </w:r>
      <w:r>
        <w:rPr>
          <w:noProof/>
        </w:rPr>
        <w:t>381</w:t>
      </w:r>
      <w:r>
        <w:rPr>
          <w:noProof/>
        </w:rPr>
        <w:fldChar w:fldCharType="end"/>
      </w:r>
    </w:p>
    <w:p w14:paraId="145291A4" w14:textId="156D34D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10.2.2.3.3</w:t>
      </w:r>
      <w:r>
        <w:rPr>
          <w:rFonts w:asciiTheme="minorHAnsi" w:eastAsiaTheme="minorEastAsia" w:hAnsiTheme="minorHAnsi" w:cstheme="minorBidi"/>
          <w:noProof/>
          <w:kern w:val="2"/>
          <w:sz w:val="24"/>
          <w:szCs w:val="24"/>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_Toc193391019 \h </w:instrText>
      </w:r>
      <w:r>
        <w:rPr>
          <w:noProof/>
        </w:rPr>
      </w:r>
      <w:r>
        <w:rPr>
          <w:noProof/>
        </w:rPr>
        <w:fldChar w:fldCharType="separate"/>
      </w:r>
      <w:r>
        <w:rPr>
          <w:noProof/>
        </w:rPr>
        <w:t>381</w:t>
      </w:r>
      <w:r>
        <w:rPr>
          <w:noProof/>
        </w:rPr>
        <w:fldChar w:fldCharType="end"/>
      </w:r>
    </w:p>
    <w:p w14:paraId="3EAA0D15" w14:textId="5A0B057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10.2.2.3.4</w:t>
      </w:r>
      <w:r>
        <w:rPr>
          <w:rFonts w:asciiTheme="minorHAnsi" w:eastAsiaTheme="minorEastAsia" w:hAnsiTheme="minorHAnsi" w:cstheme="minorBidi"/>
          <w:noProof/>
          <w:kern w:val="2"/>
          <w:sz w:val="24"/>
          <w:szCs w:val="24"/>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_Toc193391020 \h </w:instrText>
      </w:r>
      <w:r>
        <w:rPr>
          <w:noProof/>
        </w:rPr>
      </w:r>
      <w:r>
        <w:rPr>
          <w:noProof/>
        </w:rPr>
        <w:fldChar w:fldCharType="separate"/>
      </w:r>
      <w:r>
        <w:rPr>
          <w:noProof/>
        </w:rPr>
        <w:t>381</w:t>
      </w:r>
      <w:r>
        <w:rPr>
          <w:noProof/>
        </w:rPr>
        <w:fldChar w:fldCharType="end"/>
      </w:r>
    </w:p>
    <w:p w14:paraId="1CC4A391" w14:textId="6821A25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_Toc193391021 \h </w:instrText>
      </w:r>
      <w:r>
        <w:rPr>
          <w:noProof/>
        </w:rPr>
      </w:r>
      <w:r>
        <w:rPr>
          <w:noProof/>
        </w:rPr>
        <w:fldChar w:fldCharType="separate"/>
      </w:r>
      <w:r>
        <w:rPr>
          <w:noProof/>
        </w:rPr>
        <w:t>381</w:t>
      </w:r>
      <w:r>
        <w:rPr>
          <w:noProof/>
        </w:rPr>
        <w:fldChar w:fldCharType="end"/>
      </w:r>
    </w:p>
    <w:p w14:paraId="3EC3A959" w14:textId="4D5E529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_Toc193391022 \h </w:instrText>
      </w:r>
      <w:r>
        <w:rPr>
          <w:noProof/>
        </w:rPr>
      </w:r>
      <w:r>
        <w:rPr>
          <w:noProof/>
        </w:rPr>
        <w:fldChar w:fldCharType="separate"/>
      </w:r>
      <w:r>
        <w:rPr>
          <w:noProof/>
        </w:rPr>
        <w:t>381</w:t>
      </w:r>
      <w:r>
        <w:rPr>
          <w:noProof/>
        </w:rPr>
        <w:fldChar w:fldCharType="end"/>
      </w:r>
    </w:p>
    <w:p w14:paraId="73449398" w14:textId="293E0C0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10.2.2.3.7</w:t>
      </w:r>
      <w:r>
        <w:rPr>
          <w:rFonts w:asciiTheme="minorHAnsi" w:eastAsiaTheme="minorEastAsia" w:hAnsiTheme="minorHAnsi" w:cstheme="minorBidi"/>
          <w:noProof/>
          <w:kern w:val="2"/>
          <w:sz w:val="24"/>
          <w:szCs w:val="24"/>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_Toc193391023 \h </w:instrText>
      </w:r>
      <w:r>
        <w:rPr>
          <w:noProof/>
        </w:rPr>
      </w:r>
      <w:r>
        <w:rPr>
          <w:noProof/>
        </w:rPr>
        <w:fldChar w:fldCharType="separate"/>
      </w:r>
      <w:r>
        <w:rPr>
          <w:noProof/>
        </w:rPr>
        <w:t>381</w:t>
      </w:r>
      <w:r>
        <w:rPr>
          <w:noProof/>
        </w:rPr>
        <w:fldChar w:fldCharType="end"/>
      </w:r>
    </w:p>
    <w:p w14:paraId="28DF2D60" w14:textId="32503C0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10.2.2.4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Procedures</w:t>
      </w:r>
      <w:r>
        <w:rPr>
          <w:noProof/>
        </w:rPr>
        <w:tab/>
      </w:r>
      <w:r>
        <w:rPr>
          <w:noProof/>
        </w:rPr>
        <w:fldChar w:fldCharType="begin" w:fldLock="1"/>
      </w:r>
      <w:r>
        <w:rPr>
          <w:noProof/>
        </w:rPr>
        <w:instrText xml:space="preserve"> PAGEREF _Toc193391024 \h </w:instrText>
      </w:r>
      <w:r>
        <w:rPr>
          <w:noProof/>
        </w:rPr>
      </w:r>
      <w:r>
        <w:rPr>
          <w:noProof/>
        </w:rPr>
        <w:fldChar w:fldCharType="separate"/>
      </w:r>
      <w:r>
        <w:rPr>
          <w:noProof/>
        </w:rPr>
        <w:t>381</w:t>
      </w:r>
      <w:r>
        <w:rPr>
          <w:noProof/>
        </w:rPr>
        <w:fldChar w:fldCharType="end"/>
      </w:r>
    </w:p>
    <w:p w14:paraId="14DC78CB" w14:textId="11959F8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_Toc193391025 \h </w:instrText>
      </w:r>
      <w:r>
        <w:rPr>
          <w:noProof/>
        </w:rPr>
      </w:r>
      <w:r>
        <w:rPr>
          <w:noProof/>
        </w:rPr>
        <w:fldChar w:fldCharType="separate"/>
      </w:r>
      <w:r>
        <w:rPr>
          <w:noProof/>
        </w:rPr>
        <w:t>381</w:t>
      </w:r>
      <w:r>
        <w:rPr>
          <w:noProof/>
        </w:rPr>
        <w:fldChar w:fldCharType="end"/>
      </w:r>
    </w:p>
    <w:p w14:paraId="6912D112" w14:textId="778FF27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10.2.2.4.1.1</w:t>
      </w:r>
      <w:r>
        <w:rPr>
          <w:rFonts w:asciiTheme="minorHAnsi" w:eastAsiaTheme="minorEastAsia" w:hAnsiTheme="minorHAnsi" w:cstheme="minorBidi"/>
          <w:noProof/>
          <w:kern w:val="2"/>
          <w:sz w:val="24"/>
          <w:szCs w:val="24"/>
          <w:lang w:eastAsia="en-GB"/>
          <w14:ligatures w14:val="standardContextual"/>
        </w:rPr>
        <w:tab/>
      </w:r>
      <w:r>
        <w:rPr>
          <w:noProof/>
        </w:rPr>
        <w:t>Call announcement timer calculation</w:t>
      </w:r>
      <w:r>
        <w:rPr>
          <w:noProof/>
        </w:rPr>
        <w:tab/>
      </w:r>
      <w:r>
        <w:rPr>
          <w:noProof/>
        </w:rPr>
        <w:fldChar w:fldCharType="begin" w:fldLock="1"/>
      </w:r>
      <w:r>
        <w:rPr>
          <w:noProof/>
        </w:rPr>
        <w:instrText xml:space="preserve"> PAGEREF _Toc193391026 \h </w:instrText>
      </w:r>
      <w:r>
        <w:rPr>
          <w:noProof/>
        </w:rPr>
      </w:r>
      <w:r>
        <w:rPr>
          <w:noProof/>
        </w:rPr>
        <w:fldChar w:fldCharType="separate"/>
      </w:r>
      <w:r>
        <w:rPr>
          <w:noProof/>
        </w:rPr>
        <w:t>381</w:t>
      </w:r>
      <w:r>
        <w:rPr>
          <w:noProof/>
        </w:rPr>
        <w:fldChar w:fldCharType="end"/>
      </w:r>
    </w:p>
    <w:p w14:paraId="11EB8AC4" w14:textId="06CAF8F0" w:rsidR="00024178" w:rsidRDefault="00024178">
      <w:pPr>
        <w:pStyle w:val="TOC7"/>
        <w:rPr>
          <w:rFonts w:asciiTheme="minorHAnsi" w:eastAsiaTheme="minorEastAsia" w:hAnsiTheme="minorHAnsi" w:cstheme="minorBidi"/>
          <w:noProof/>
          <w:kern w:val="2"/>
          <w:sz w:val="24"/>
          <w:szCs w:val="24"/>
          <w:lang w:eastAsia="en-GB"/>
          <w14:ligatures w14:val="standardContextual"/>
        </w:rPr>
      </w:pPr>
      <w:r>
        <w:rPr>
          <w:noProof/>
        </w:rPr>
        <w:t>10.2.2.4.1.1.1</w:t>
      </w:r>
      <w:r>
        <w:rPr>
          <w:rFonts w:asciiTheme="minorHAnsi" w:eastAsiaTheme="minorEastAsia" w:hAnsiTheme="minorHAnsi" w:cstheme="minorBidi"/>
          <w:noProof/>
          <w:kern w:val="2"/>
          <w:sz w:val="24"/>
          <w:szCs w:val="24"/>
          <w:lang w:eastAsia="en-GB"/>
          <w14:ligatures w14:val="standardContextual"/>
        </w:rPr>
        <w:tab/>
      </w:r>
      <w:r>
        <w:rPr>
          <w:noProof/>
        </w:rPr>
        <w:t>Periodic call announcement timer calculation</w:t>
      </w:r>
      <w:r>
        <w:rPr>
          <w:noProof/>
        </w:rPr>
        <w:tab/>
      </w:r>
      <w:r>
        <w:rPr>
          <w:noProof/>
        </w:rPr>
        <w:fldChar w:fldCharType="begin" w:fldLock="1"/>
      </w:r>
      <w:r>
        <w:rPr>
          <w:noProof/>
        </w:rPr>
        <w:instrText xml:space="preserve"> PAGEREF _Toc193391027 \h </w:instrText>
      </w:r>
      <w:r>
        <w:rPr>
          <w:noProof/>
        </w:rPr>
      </w:r>
      <w:r>
        <w:rPr>
          <w:noProof/>
        </w:rPr>
        <w:fldChar w:fldCharType="separate"/>
      </w:r>
      <w:r>
        <w:rPr>
          <w:noProof/>
        </w:rPr>
        <w:t>381</w:t>
      </w:r>
      <w:r>
        <w:rPr>
          <w:noProof/>
        </w:rPr>
        <w:fldChar w:fldCharType="end"/>
      </w:r>
    </w:p>
    <w:p w14:paraId="143731E9" w14:textId="6B3E78F2" w:rsidR="00024178" w:rsidRDefault="00024178">
      <w:pPr>
        <w:pStyle w:val="TOC7"/>
        <w:rPr>
          <w:rFonts w:asciiTheme="minorHAnsi" w:eastAsiaTheme="minorEastAsia" w:hAnsiTheme="minorHAnsi" w:cstheme="minorBidi"/>
          <w:noProof/>
          <w:kern w:val="2"/>
          <w:sz w:val="24"/>
          <w:szCs w:val="24"/>
          <w:lang w:eastAsia="en-GB"/>
          <w14:ligatures w14:val="standardContextual"/>
        </w:rPr>
      </w:pPr>
      <w:r>
        <w:rPr>
          <w:noProof/>
        </w:rPr>
        <w:t>10.2.2.4.1.1.2</w:t>
      </w:r>
      <w:r>
        <w:rPr>
          <w:rFonts w:asciiTheme="minorHAnsi" w:eastAsiaTheme="minorEastAsia" w:hAnsiTheme="minorHAnsi" w:cstheme="minorBidi"/>
          <w:noProof/>
          <w:kern w:val="2"/>
          <w:sz w:val="24"/>
          <w:szCs w:val="24"/>
          <w:lang w:eastAsia="en-GB"/>
          <w14:ligatures w14:val="standardContextual"/>
        </w:rPr>
        <w:tab/>
      </w:r>
      <w:r>
        <w:rPr>
          <w:noProof/>
        </w:rPr>
        <w:t>Call announcement timer calculation after CALL PROBE</w:t>
      </w:r>
      <w:r>
        <w:rPr>
          <w:noProof/>
        </w:rPr>
        <w:tab/>
      </w:r>
      <w:r>
        <w:rPr>
          <w:noProof/>
        </w:rPr>
        <w:fldChar w:fldCharType="begin" w:fldLock="1"/>
      </w:r>
      <w:r>
        <w:rPr>
          <w:noProof/>
        </w:rPr>
        <w:instrText xml:space="preserve"> PAGEREF _Toc193391028 \h </w:instrText>
      </w:r>
      <w:r>
        <w:rPr>
          <w:noProof/>
        </w:rPr>
      </w:r>
      <w:r>
        <w:rPr>
          <w:noProof/>
        </w:rPr>
        <w:fldChar w:fldCharType="separate"/>
      </w:r>
      <w:r>
        <w:rPr>
          <w:noProof/>
        </w:rPr>
        <w:t>381</w:t>
      </w:r>
      <w:r>
        <w:rPr>
          <w:noProof/>
        </w:rPr>
        <w:fldChar w:fldCharType="end"/>
      </w:r>
    </w:p>
    <w:p w14:paraId="24826DAB" w14:textId="1C40C81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10.2.2.4.1.2</w:t>
      </w:r>
      <w:r>
        <w:rPr>
          <w:rFonts w:asciiTheme="minorHAnsi" w:eastAsiaTheme="minorEastAsia" w:hAnsiTheme="minorHAnsi" w:cstheme="minorBidi"/>
          <w:noProof/>
          <w:kern w:val="2"/>
          <w:sz w:val="24"/>
          <w:szCs w:val="24"/>
          <w:lang w:eastAsia="en-GB"/>
          <w14:ligatures w14:val="standardContextual"/>
        </w:rPr>
        <w:tab/>
      </w:r>
      <w:r>
        <w:rPr>
          <w:noProof/>
        </w:rPr>
        <w:t>Max duration timer calculation</w:t>
      </w:r>
      <w:r>
        <w:rPr>
          <w:noProof/>
        </w:rPr>
        <w:tab/>
      </w:r>
      <w:r>
        <w:rPr>
          <w:noProof/>
        </w:rPr>
        <w:fldChar w:fldCharType="begin" w:fldLock="1"/>
      </w:r>
      <w:r>
        <w:rPr>
          <w:noProof/>
        </w:rPr>
        <w:instrText xml:space="preserve"> PAGEREF _Toc193391029 \h </w:instrText>
      </w:r>
      <w:r>
        <w:rPr>
          <w:noProof/>
        </w:rPr>
      </w:r>
      <w:r>
        <w:rPr>
          <w:noProof/>
        </w:rPr>
        <w:fldChar w:fldCharType="separate"/>
      </w:r>
      <w:r>
        <w:rPr>
          <w:noProof/>
        </w:rPr>
        <w:t>381</w:t>
      </w:r>
      <w:r>
        <w:rPr>
          <w:noProof/>
        </w:rPr>
        <w:fldChar w:fldCharType="end"/>
      </w:r>
    </w:p>
    <w:p w14:paraId="3AB6118A" w14:textId="7D56EE3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lang w:eastAsia="zh-CN"/>
        </w:rPr>
        <w:t>10.2.2.4.2</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lang w:eastAsia="zh-CN"/>
        </w:rPr>
        <w:t>Call Probe</w:t>
      </w:r>
      <w:r>
        <w:rPr>
          <w:noProof/>
        </w:rPr>
        <w:tab/>
      </w:r>
      <w:r>
        <w:rPr>
          <w:noProof/>
        </w:rPr>
        <w:fldChar w:fldCharType="begin" w:fldLock="1"/>
      </w:r>
      <w:r>
        <w:rPr>
          <w:noProof/>
        </w:rPr>
        <w:instrText xml:space="preserve"> PAGEREF _Toc193391030 \h </w:instrText>
      </w:r>
      <w:r>
        <w:rPr>
          <w:noProof/>
        </w:rPr>
      </w:r>
      <w:r>
        <w:rPr>
          <w:noProof/>
        </w:rPr>
        <w:fldChar w:fldCharType="separate"/>
      </w:r>
      <w:r>
        <w:rPr>
          <w:noProof/>
        </w:rPr>
        <w:t>382</w:t>
      </w:r>
      <w:r>
        <w:rPr>
          <w:noProof/>
        </w:rPr>
        <w:fldChar w:fldCharType="end"/>
      </w:r>
    </w:p>
    <w:p w14:paraId="75CB9B7E" w14:textId="5C2017A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10.2.2.4.2.1</w:t>
      </w:r>
      <w:r>
        <w:rPr>
          <w:rFonts w:asciiTheme="minorHAnsi" w:eastAsiaTheme="minorEastAsia" w:hAnsiTheme="minorHAnsi" w:cstheme="minorBidi"/>
          <w:noProof/>
          <w:kern w:val="2"/>
          <w:sz w:val="24"/>
          <w:szCs w:val="24"/>
          <w:lang w:eastAsia="en-GB"/>
          <w14:ligatures w14:val="standardContextual"/>
        </w:rPr>
        <w:tab/>
      </w:r>
      <w:r>
        <w:rPr>
          <w:noProof/>
          <w:lang w:eastAsia="zh-CN"/>
        </w:rPr>
        <w:t>Call probe initiation</w:t>
      </w:r>
      <w:r>
        <w:rPr>
          <w:noProof/>
        </w:rPr>
        <w:tab/>
      </w:r>
      <w:r>
        <w:rPr>
          <w:noProof/>
        </w:rPr>
        <w:fldChar w:fldCharType="begin" w:fldLock="1"/>
      </w:r>
      <w:r>
        <w:rPr>
          <w:noProof/>
        </w:rPr>
        <w:instrText xml:space="preserve"> PAGEREF _Toc193391031 \h </w:instrText>
      </w:r>
      <w:r>
        <w:rPr>
          <w:noProof/>
        </w:rPr>
      </w:r>
      <w:r>
        <w:rPr>
          <w:noProof/>
        </w:rPr>
        <w:fldChar w:fldCharType="separate"/>
      </w:r>
      <w:r>
        <w:rPr>
          <w:noProof/>
        </w:rPr>
        <w:t>382</w:t>
      </w:r>
      <w:r>
        <w:rPr>
          <w:noProof/>
        </w:rPr>
        <w:fldChar w:fldCharType="end"/>
      </w:r>
    </w:p>
    <w:p w14:paraId="1F19321A" w14:textId="38F80E8E"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10.2.2.4.2.2</w:t>
      </w:r>
      <w:r>
        <w:rPr>
          <w:rFonts w:asciiTheme="minorHAnsi" w:eastAsiaTheme="minorEastAsia" w:hAnsiTheme="minorHAnsi" w:cstheme="minorBidi"/>
          <w:noProof/>
          <w:kern w:val="2"/>
          <w:sz w:val="24"/>
          <w:szCs w:val="24"/>
          <w:lang w:eastAsia="en-GB"/>
          <w14:ligatures w14:val="standardContextual"/>
        </w:rPr>
        <w:tab/>
      </w:r>
      <w:r>
        <w:rPr>
          <w:noProof/>
          <w:lang w:eastAsia="zh-CN"/>
        </w:rPr>
        <w:t>Call probe retransmission</w:t>
      </w:r>
      <w:r>
        <w:rPr>
          <w:noProof/>
        </w:rPr>
        <w:tab/>
      </w:r>
      <w:r>
        <w:rPr>
          <w:noProof/>
        </w:rPr>
        <w:fldChar w:fldCharType="begin" w:fldLock="1"/>
      </w:r>
      <w:r>
        <w:rPr>
          <w:noProof/>
        </w:rPr>
        <w:instrText xml:space="preserve"> PAGEREF _Toc193391032 \h </w:instrText>
      </w:r>
      <w:r>
        <w:rPr>
          <w:noProof/>
        </w:rPr>
      </w:r>
      <w:r>
        <w:rPr>
          <w:noProof/>
        </w:rPr>
        <w:fldChar w:fldCharType="separate"/>
      </w:r>
      <w:r>
        <w:rPr>
          <w:noProof/>
        </w:rPr>
        <w:t>382</w:t>
      </w:r>
      <w:r>
        <w:rPr>
          <w:noProof/>
        </w:rPr>
        <w:fldChar w:fldCharType="end"/>
      </w:r>
    </w:p>
    <w:p w14:paraId="24A3D6B4" w14:textId="458AD61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10.2.2.4.2.3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_Toc193391033 \h </w:instrText>
      </w:r>
      <w:r>
        <w:rPr>
          <w:noProof/>
        </w:rPr>
      </w:r>
      <w:r>
        <w:rPr>
          <w:noProof/>
        </w:rPr>
        <w:fldChar w:fldCharType="separate"/>
      </w:r>
      <w:r>
        <w:rPr>
          <w:noProof/>
        </w:rPr>
        <w:t>382</w:t>
      </w:r>
      <w:r>
        <w:rPr>
          <w:noProof/>
        </w:rPr>
        <w:fldChar w:fldCharType="end"/>
      </w:r>
    </w:p>
    <w:p w14:paraId="3C708744" w14:textId="3123252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10.2.2.4.3</w:t>
      </w:r>
      <w:r>
        <w:rPr>
          <w:rFonts w:asciiTheme="minorHAnsi" w:eastAsiaTheme="minorEastAsia" w:hAnsiTheme="minorHAnsi" w:cstheme="minorBidi"/>
          <w:noProof/>
          <w:kern w:val="2"/>
          <w:sz w:val="24"/>
          <w:szCs w:val="24"/>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_Toc193391034 \h </w:instrText>
      </w:r>
      <w:r>
        <w:rPr>
          <w:noProof/>
        </w:rPr>
      </w:r>
      <w:r>
        <w:rPr>
          <w:noProof/>
        </w:rPr>
        <w:fldChar w:fldCharType="separate"/>
      </w:r>
      <w:r>
        <w:rPr>
          <w:noProof/>
        </w:rPr>
        <w:t>383</w:t>
      </w:r>
      <w:r>
        <w:rPr>
          <w:noProof/>
        </w:rPr>
        <w:fldChar w:fldCharType="end"/>
      </w:r>
    </w:p>
    <w:p w14:paraId="4402074E" w14:textId="6343665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10.2.2.4.3.1</w:t>
      </w:r>
      <w:r>
        <w:rPr>
          <w:rFonts w:asciiTheme="minorHAnsi" w:eastAsiaTheme="minorEastAsia" w:hAnsiTheme="minorHAnsi" w:cstheme="minorBidi"/>
          <w:noProof/>
          <w:kern w:val="2"/>
          <w:sz w:val="24"/>
          <w:szCs w:val="24"/>
          <w:lang w:eastAsia="en-GB"/>
          <w14:ligatures w14:val="standardContextual"/>
        </w:rPr>
        <w:tab/>
      </w:r>
      <w:r>
        <w:rPr>
          <w:noProof/>
          <w:lang w:eastAsia="zh-CN"/>
        </w:rPr>
        <w:t>Not receiving any response to GROUP CALL PROBE message</w:t>
      </w:r>
      <w:r>
        <w:rPr>
          <w:noProof/>
        </w:rPr>
        <w:tab/>
      </w:r>
      <w:r>
        <w:rPr>
          <w:noProof/>
        </w:rPr>
        <w:fldChar w:fldCharType="begin" w:fldLock="1"/>
      </w:r>
      <w:r>
        <w:rPr>
          <w:noProof/>
        </w:rPr>
        <w:instrText xml:space="preserve"> PAGEREF _Toc193391035 \h </w:instrText>
      </w:r>
      <w:r>
        <w:rPr>
          <w:noProof/>
        </w:rPr>
      </w:r>
      <w:r>
        <w:rPr>
          <w:noProof/>
        </w:rPr>
        <w:fldChar w:fldCharType="separate"/>
      </w:r>
      <w:r>
        <w:rPr>
          <w:noProof/>
        </w:rPr>
        <w:t>383</w:t>
      </w:r>
      <w:r>
        <w:rPr>
          <w:noProof/>
        </w:rPr>
        <w:fldChar w:fldCharType="end"/>
      </w:r>
    </w:p>
    <w:p w14:paraId="1CDF1FBE" w14:textId="5CF6116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10.2.2.4.3.2</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a GROUP CALL ANNOUNCEMENT message</w:t>
      </w:r>
      <w:r>
        <w:rPr>
          <w:noProof/>
        </w:rPr>
        <w:tab/>
      </w:r>
      <w:r>
        <w:rPr>
          <w:noProof/>
        </w:rPr>
        <w:fldChar w:fldCharType="begin" w:fldLock="1"/>
      </w:r>
      <w:r>
        <w:rPr>
          <w:noProof/>
        </w:rPr>
        <w:instrText xml:space="preserve"> PAGEREF _Toc193391036 \h </w:instrText>
      </w:r>
      <w:r>
        <w:rPr>
          <w:noProof/>
        </w:rPr>
      </w:r>
      <w:r>
        <w:rPr>
          <w:noProof/>
        </w:rPr>
        <w:fldChar w:fldCharType="separate"/>
      </w:r>
      <w:r>
        <w:rPr>
          <w:noProof/>
        </w:rPr>
        <w:t>383</w:t>
      </w:r>
      <w:r>
        <w:rPr>
          <w:noProof/>
        </w:rPr>
        <w:fldChar w:fldCharType="end"/>
      </w:r>
    </w:p>
    <w:p w14:paraId="36D17EC9" w14:textId="3FD203A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_Toc193391037 \h </w:instrText>
      </w:r>
      <w:r>
        <w:rPr>
          <w:noProof/>
        </w:rPr>
      </w:r>
      <w:r>
        <w:rPr>
          <w:noProof/>
        </w:rPr>
        <w:fldChar w:fldCharType="separate"/>
      </w:r>
      <w:r>
        <w:rPr>
          <w:noProof/>
        </w:rPr>
        <w:t>384</w:t>
      </w:r>
      <w:r>
        <w:rPr>
          <w:noProof/>
        </w:rPr>
        <w:fldChar w:fldCharType="end"/>
      </w:r>
    </w:p>
    <w:p w14:paraId="1DF9B8CB" w14:textId="26AE398A"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10.2.2.4.3.4</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_Toc193391038 \h </w:instrText>
      </w:r>
      <w:r>
        <w:rPr>
          <w:noProof/>
        </w:rPr>
      </w:r>
      <w:r>
        <w:rPr>
          <w:noProof/>
        </w:rPr>
        <w:fldChar w:fldCharType="separate"/>
      </w:r>
      <w:r>
        <w:rPr>
          <w:noProof/>
        </w:rPr>
        <w:t>385</w:t>
      </w:r>
      <w:r>
        <w:rPr>
          <w:noProof/>
        </w:rPr>
        <w:fldChar w:fldCharType="end"/>
      </w:r>
    </w:p>
    <w:p w14:paraId="1032FA13" w14:textId="0D41416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10.2.2.4.3.5</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_Toc193391039 \h </w:instrText>
      </w:r>
      <w:r>
        <w:rPr>
          <w:noProof/>
        </w:rPr>
      </w:r>
      <w:r>
        <w:rPr>
          <w:noProof/>
        </w:rPr>
        <w:fldChar w:fldCharType="separate"/>
      </w:r>
      <w:r>
        <w:rPr>
          <w:noProof/>
        </w:rPr>
        <w:t>385</w:t>
      </w:r>
      <w:r>
        <w:rPr>
          <w:noProof/>
        </w:rPr>
        <w:fldChar w:fldCharType="end"/>
      </w:r>
    </w:p>
    <w:p w14:paraId="0EB05278" w14:textId="2019AD6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10.2.2.4.3.6</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ACCEPT message</w:t>
      </w:r>
      <w:r>
        <w:rPr>
          <w:noProof/>
        </w:rPr>
        <w:tab/>
      </w:r>
      <w:r>
        <w:rPr>
          <w:noProof/>
        </w:rPr>
        <w:fldChar w:fldCharType="begin" w:fldLock="1"/>
      </w:r>
      <w:r>
        <w:rPr>
          <w:noProof/>
        </w:rPr>
        <w:instrText xml:space="preserve"> PAGEREF _Toc193391040 \h </w:instrText>
      </w:r>
      <w:r>
        <w:rPr>
          <w:noProof/>
        </w:rPr>
      </w:r>
      <w:r>
        <w:rPr>
          <w:noProof/>
        </w:rPr>
        <w:fldChar w:fldCharType="separate"/>
      </w:r>
      <w:r>
        <w:rPr>
          <w:noProof/>
        </w:rPr>
        <w:t>386</w:t>
      </w:r>
      <w:r>
        <w:rPr>
          <w:noProof/>
        </w:rPr>
        <w:fldChar w:fldCharType="end"/>
      </w:r>
    </w:p>
    <w:p w14:paraId="1D58757A" w14:textId="05BC77E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10.2.2.4.3.7</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rejects the terminating call</w:t>
      </w:r>
      <w:r>
        <w:rPr>
          <w:noProof/>
        </w:rPr>
        <w:tab/>
      </w:r>
      <w:r>
        <w:rPr>
          <w:noProof/>
        </w:rPr>
        <w:fldChar w:fldCharType="begin" w:fldLock="1"/>
      </w:r>
      <w:r>
        <w:rPr>
          <w:noProof/>
        </w:rPr>
        <w:instrText xml:space="preserve"> PAGEREF _Toc193391041 \h </w:instrText>
      </w:r>
      <w:r>
        <w:rPr>
          <w:noProof/>
        </w:rPr>
      </w:r>
      <w:r>
        <w:rPr>
          <w:noProof/>
        </w:rPr>
        <w:fldChar w:fldCharType="separate"/>
      </w:r>
      <w:r>
        <w:rPr>
          <w:noProof/>
        </w:rPr>
        <w:t>386</w:t>
      </w:r>
      <w:r>
        <w:rPr>
          <w:noProof/>
        </w:rPr>
        <w:fldChar w:fldCharType="end"/>
      </w:r>
    </w:p>
    <w:p w14:paraId="659F7F6B" w14:textId="0E63742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10.2.2.4.3.8</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_Toc193391042 \h </w:instrText>
      </w:r>
      <w:r>
        <w:rPr>
          <w:noProof/>
        </w:rPr>
      </w:r>
      <w:r>
        <w:rPr>
          <w:noProof/>
        </w:rPr>
        <w:fldChar w:fldCharType="separate"/>
      </w:r>
      <w:r>
        <w:rPr>
          <w:noProof/>
        </w:rPr>
        <w:t>386</w:t>
      </w:r>
      <w:r>
        <w:rPr>
          <w:noProof/>
        </w:rPr>
        <w:fldChar w:fldCharType="end"/>
      </w:r>
    </w:p>
    <w:p w14:paraId="32E80B42" w14:textId="0227A76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10.2.2.4.4</w:t>
      </w:r>
      <w:r>
        <w:rPr>
          <w:rFonts w:asciiTheme="minorHAnsi" w:eastAsiaTheme="minorEastAsia" w:hAnsiTheme="minorHAnsi" w:cstheme="minorBidi"/>
          <w:noProof/>
          <w:kern w:val="2"/>
          <w:sz w:val="24"/>
          <w:szCs w:val="24"/>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_Toc193391043 \h </w:instrText>
      </w:r>
      <w:r>
        <w:rPr>
          <w:noProof/>
        </w:rPr>
      </w:r>
      <w:r>
        <w:rPr>
          <w:noProof/>
        </w:rPr>
        <w:fldChar w:fldCharType="separate"/>
      </w:r>
      <w:r>
        <w:rPr>
          <w:noProof/>
        </w:rPr>
        <w:t>386</w:t>
      </w:r>
      <w:r>
        <w:rPr>
          <w:noProof/>
        </w:rPr>
        <w:fldChar w:fldCharType="end"/>
      </w:r>
    </w:p>
    <w:p w14:paraId="0B049F39" w14:textId="7B37BDA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10.2.2.4.4.1</w:t>
      </w:r>
      <w:r>
        <w:rPr>
          <w:rFonts w:asciiTheme="minorHAnsi" w:eastAsiaTheme="minorEastAsia" w:hAnsiTheme="minorHAnsi" w:cstheme="minorBidi"/>
          <w:noProof/>
          <w:kern w:val="2"/>
          <w:sz w:val="24"/>
          <w:szCs w:val="24"/>
          <w:lang w:eastAsia="en-GB"/>
          <w14:ligatures w14:val="standardContextual"/>
        </w:rPr>
        <w:tab/>
      </w:r>
      <w:r>
        <w:rPr>
          <w:noProof/>
          <w:lang w:eastAsia="zh-CN"/>
        </w:rPr>
        <w:t>Sending periodic call announcement</w:t>
      </w:r>
      <w:r>
        <w:rPr>
          <w:noProof/>
        </w:rPr>
        <w:tab/>
      </w:r>
      <w:r>
        <w:rPr>
          <w:noProof/>
        </w:rPr>
        <w:fldChar w:fldCharType="begin" w:fldLock="1"/>
      </w:r>
      <w:r>
        <w:rPr>
          <w:noProof/>
        </w:rPr>
        <w:instrText xml:space="preserve"> PAGEREF _Toc193391044 \h </w:instrText>
      </w:r>
      <w:r>
        <w:rPr>
          <w:noProof/>
        </w:rPr>
      </w:r>
      <w:r>
        <w:rPr>
          <w:noProof/>
        </w:rPr>
        <w:fldChar w:fldCharType="separate"/>
      </w:r>
      <w:r>
        <w:rPr>
          <w:noProof/>
        </w:rPr>
        <w:t>386</w:t>
      </w:r>
      <w:r>
        <w:rPr>
          <w:noProof/>
        </w:rPr>
        <w:fldChar w:fldCharType="end"/>
      </w:r>
    </w:p>
    <w:p w14:paraId="4B5D02AE" w14:textId="53BCCC07"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10.2.2.4.4.2</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periodic call announcement</w:t>
      </w:r>
      <w:r>
        <w:rPr>
          <w:noProof/>
        </w:rPr>
        <w:tab/>
      </w:r>
      <w:r>
        <w:rPr>
          <w:noProof/>
        </w:rPr>
        <w:fldChar w:fldCharType="begin" w:fldLock="1"/>
      </w:r>
      <w:r>
        <w:rPr>
          <w:noProof/>
        </w:rPr>
        <w:instrText xml:space="preserve"> PAGEREF _Toc193391045 \h </w:instrText>
      </w:r>
      <w:r>
        <w:rPr>
          <w:noProof/>
        </w:rPr>
      </w:r>
      <w:r>
        <w:rPr>
          <w:noProof/>
        </w:rPr>
        <w:fldChar w:fldCharType="separate"/>
      </w:r>
      <w:r>
        <w:rPr>
          <w:noProof/>
        </w:rPr>
        <w:t>387</w:t>
      </w:r>
      <w:r>
        <w:rPr>
          <w:noProof/>
        </w:rPr>
        <w:fldChar w:fldCharType="end"/>
      </w:r>
    </w:p>
    <w:p w14:paraId="4A3CB729" w14:textId="5BB9A08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lang w:eastAsia="zh-CN"/>
        </w:rPr>
        <w:t>10.2.2.4.5</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lang w:eastAsia="zh-CN"/>
        </w:rPr>
        <w:t>Call release</w:t>
      </w:r>
      <w:r>
        <w:rPr>
          <w:noProof/>
        </w:rPr>
        <w:tab/>
      </w:r>
      <w:r>
        <w:rPr>
          <w:noProof/>
        </w:rPr>
        <w:fldChar w:fldCharType="begin" w:fldLock="1"/>
      </w:r>
      <w:r>
        <w:rPr>
          <w:noProof/>
        </w:rPr>
        <w:instrText xml:space="preserve"> PAGEREF _Toc193391046 \h </w:instrText>
      </w:r>
      <w:r>
        <w:rPr>
          <w:noProof/>
        </w:rPr>
      </w:r>
      <w:r>
        <w:rPr>
          <w:noProof/>
        </w:rPr>
        <w:fldChar w:fldCharType="separate"/>
      </w:r>
      <w:r>
        <w:rPr>
          <w:noProof/>
        </w:rPr>
        <w:t>387</w:t>
      </w:r>
      <w:r>
        <w:rPr>
          <w:noProof/>
        </w:rPr>
        <w:fldChar w:fldCharType="end"/>
      </w:r>
    </w:p>
    <w:p w14:paraId="164B7398" w14:textId="71442CB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_Toc193391047 \h </w:instrText>
      </w:r>
      <w:r>
        <w:rPr>
          <w:noProof/>
        </w:rPr>
      </w:r>
      <w:r>
        <w:rPr>
          <w:noProof/>
        </w:rPr>
        <w:fldChar w:fldCharType="separate"/>
      </w:r>
      <w:r>
        <w:rPr>
          <w:noProof/>
        </w:rPr>
        <w:t>387</w:t>
      </w:r>
      <w:r>
        <w:rPr>
          <w:noProof/>
        </w:rPr>
        <w:fldChar w:fldCharType="end"/>
      </w:r>
    </w:p>
    <w:p w14:paraId="679E3D92" w14:textId="671F95D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_Toc193391048 \h </w:instrText>
      </w:r>
      <w:r>
        <w:rPr>
          <w:noProof/>
        </w:rPr>
      </w:r>
      <w:r>
        <w:rPr>
          <w:noProof/>
        </w:rPr>
        <w:fldChar w:fldCharType="separate"/>
      </w:r>
      <w:r>
        <w:rPr>
          <w:noProof/>
        </w:rPr>
        <w:t>387</w:t>
      </w:r>
      <w:r>
        <w:rPr>
          <w:noProof/>
        </w:rPr>
        <w:fldChar w:fldCharType="end"/>
      </w:r>
    </w:p>
    <w:p w14:paraId="3CAD0273" w14:textId="160CE17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10.2.2.4.5.3</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_Toc193391049 \h </w:instrText>
      </w:r>
      <w:r>
        <w:rPr>
          <w:noProof/>
        </w:rPr>
      </w:r>
      <w:r>
        <w:rPr>
          <w:noProof/>
        </w:rPr>
        <w:fldChar w:fldCharType="separate"/>
      </w:r>
      <w:r>
        <w:rPr>
          <w:noProof/>
        </w:rPr>
        <w:t>388</w:t>
      </w:r>
      <w:r>
        <w:rPr>
          <w:noProof/>
        </w:rPr>
        <w:fldChar w:fldCharType="end"/>
      </w:r>
    </w:p>
    <w:p w14:paraId="5443CBA5" w14:textId="0579FD3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_Toc193391050 \h </w:instrText>
      </w:r>
      <w:r>
        <w:rPr>
          <w:noProof/>
        </w:rPr>
      </w:r>
      <w:r>
        <w:rPr>
          <w:noProof/>
        </w:rPr>
        <w:fldChar w:fldCharType="separate"/>
      </w:r>
      <w:r>
        <w:rPr>
          <w:noProof/>
        </w:rPr>
        <w:t>388</w:t>
      </w:r>
      <w:r>
        <w:rPr>
          <w:noProof/>
        </w:rPr>
        <w:fldChar w:fldCharType="end"/>
      </w:r>
    </w:p>
    <w:p w14:paraId="47E858ED" w14:textId="7163DE6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10.2.2.4.5.5</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leaves the call when GROUP CALL PROBE was sent</w:t>
      </w:r>
      <w:r>
        <w:rPr>
          <w:noProof/>
        </w:rPr>
        <w:tab/>
      </w:r>
      <w:r>
        <w:rPr>
          <w:noProof/>
        </w:rPr>
        <w:fldChar w:fldCharType="begin" w:fldLock="1"/>
      </w:r>
      <w:r>
        <w:rPr>
          <w:noProof/>
        </w:rPr>
        <w:instrText xml:space="preserve"> PAGEREF _Toc193391051 \h </w:instrText>
      </w:r>
      <w:r>
        <w:rPr>
          <w:noProof/>
        </w:rPr>
      </w:r>
      <w:r>
        <w:rPr>
          <w:noProof/>
        </w:rPr>
        <w:fldChar w:fldCharType="separate"/>
      </w:r>
      <w:r>
        <w:rPr>
          <w:noProof/>
        </w:rPr>
        <w:t>388</w:t>
      </w:r>
      <w:r>
        <w:rPr>
          <w:noProof/>
        </w:rPr>
        <w:fldChar w:fldCharType="end"/>
      </w:r>
    </w:p>
    <w:p w14:paraId="37A849B9" w14:textId="5B152E3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10.2.2.4.5.6</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initiates originating call for released call</w:t>
      </w:r>
      <w:r>
        <w:rPr>
          <w:noProof/>
        </w:rPr>
        <w:tab/>
      </w:r>
      <w:r>
        <w:rPr>
          <w:noProof/>
        </w:rPr>
        <w:fldChar w:fldCharType="begin" w:fldLock="1"/>
      </w:r>
      <w:r>
        <w:rPr>
          <w:noProof/>
        </w:rPr>
        <w:instrText xml:space="preserve"> PAGEREF _Toc193391052 \h </w:instrText>
      </w:r>
      <w:r>
        <w:rPr>
          <w:noProof/>
        </w:rPr>
      </w:r>
      <w:r>
        <w:rPr>
          <w:noProof/>
        </w:rPr>
        <w:fldChar w:fldCharType="separate"/>
      </w:r>
      <w:r>
        <w:rPr>
          <w:noProof/>
        </w:rPr>
        <w:t>388</w:t>
      </w:r>
      <w:r>
        <w:rPr>
          <w:noProof/>
        </w:rPr>
        <w:fldChar w:fldCharType="end"/>
      </w:r>
    </w:p>
    <w:p w14:paraId="4E211EF0" w14:textId="6E308A7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_Toc193391053 \h </w:instrText>
      </w:r>
      <w:r>
        <w:rPr>
          <w:noProof/>
        </w:rPr>
      </w:r>
      <w:r>
        <w:rPr>
          <w:noProof/>
        </w:rPr>
        <w:fldChar w:fldCharType="separate"/>
      </w:r>
      <w:r>
        <w:rPr>
          <w:noProof/>
        </w:rPr>
        <w:t>389</w:t>
      </w:r>
      <w:r>
        <w:rPr>
          <w:noProof/>
        </w:rPr>
        <w:fldChar w:fldCharType="end"/>
      </w:r>
    </w:p>
    <w:p w14:paraId="67ACCA22" w14:textId="456E384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_Toc193391054 \h </w:instrText>
      </w:r>
      <w:r>
        <w:rPr>
          <w:noProof/>
        </w:rPr>
      </w:r>
      <w:r>
        <w:rPr>
          <w:noProof/>
        </w:rPr>
        <w:fldChar w:fldCharType="separate"/>
      </w:r>
      <w:r>
        <w:rPr>
          <w:noProof/>
        </w:rPr>
        <w:t>389</w:t>
      </w:r>
      <w:r>
        <w:rPr>
          <w:noProof/>
        </w:rPr>
        <w:fldChar w:fldCharType="end"/>
      </w:r>
    </w:p>
    <w:p w14:paraId="6AD3583C" w14:textId="6281133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10.2.2.4.5.9</w:t>
      </w:r>
      <w:r>
        <w:rPr>
          <w:rFonts w:asciiTheme="minorHAnsi" w:eastAsiaTheme="minorEastAsia"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_Toc193391055 \h </w:instrText>
      </w:r>
      <w:r>
        <w:rPr>
          <w:noProof/>
        </w:rPr>
      </w:r>
      <w:r>
        <w:rPr>
          <w:noProof/>
        </w:rPr>
        <w:fldChar w:fldCharType="separate"/>
      </w:r>
      <w:r>
        <w:rPr>
          <w:noProof/>
        </w:rPr>
        <w:t>389</w:t>
      </w:r>
      <w:r>
        <w:rPr>
          <w:noProof/>
        </w:rPr>
        <w:fldChar w:fldCharType="end"/>
      </w:r>
    </w:p>
    <w:p w14:paraId="48ECE67D" w14:textId="54EFD4D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SimSun"/>
          <w:noProof/>
          <w:lang w:eastAsia="zh-CN"/>
        </w:rPr>
        <w:t>10.2.2.4.6</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lang w:eastAsia="zh-CN"/>
        </w:rPr>
        <w:t>Merge of calls</w:t>
      </w:r>
      <w:r>
        <w:rPr>
          <w:noProof/>
        </w:rPr>
        <w:tab/>
      </w:r>
      <w:r>
        <w:rPr>
          <w:noProof/>
        </w:rPr>
        <w:fldChar w:fldCharType="begin" w:fldLock="1"/>
      </w:r>
      <w:r>
        <w:rPr>
          <w:noProof/>
        </w:rPr>
        <w:instrText xml:space="preserve"> PAGEREF _Toc193391056 \h </w:instrText>
      </w:r>
      <w:r>
        <w:rPr>
          <w:noProof/>
        </w:rPr>
      </w:r>
      <w:r>
        <w:rPr>
          <w:noProof/>
        </w:rPr>
        <w:fldChar w:fldCharType="separate"/>
      </w:r>
      <w:r>
        <w:rPr>
          <w:noProof/>
        </w:rPr>
        <w:t>390</w:t>
      </w:r>
      <w:r>
        <w:rPr>
          <w:noProof/>
        </w:rPr>
        <w:fldChar w:fldCharType="end"/>
      </w:r>
    </w:p>
    <w:p w14:paraId="43532A71" w14:textId="380FA47A"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10.2.2.4.6.1</w:t>
      </w:r>
      <w:r>
        <w:rPr>
          <w:rFonts w:asciiTheme="minorHAnsi" w:eastAsiaTheme="minorEastAsia" w:hAnsiTheme="minorHAnsi" w:cstheme="minorBidi"/>
          <w:noProof/>
          <w:kern w:val="2"/>
          <w:sz w:val="24"/>
          <w:szCs w:val="24"/>
          <w:lang w:eastAsia="en-GB"/>
          <w14:ligatures w14:val="standardContextual"/>
        </w:rPr>
        <w:tab/>
      </w:r>
      <w:r>
        <w:rPr>
          <w:noProof/>
          <w:lang w:eastAsia="zh-CN"/>
        </w:rPr>
        <w:t>Merge of two calls</w:t>
      </w:r>
      <w:r>
        <w:rPr>
          <w:noProof/>
        </w:rPr>
        <w:tab/>
      </w:r>
      <w:r>
        <w:rPr>
          <w:noProof/>
        </w:rPr>
        <w:fldChar w:fldCharType="begin" w:fldLock="1"/>
      </w:r>
      <w:r>
        <w:rPr>
          <w:noProof/>
        </w:rPr>
        <w:instrText xml:space="preserve"> PAGEREF _Toc193391057 \h </w:instrText>
      </w:r>
      <w:r>
        <w:rPr>
          <w:noProof/>
        </w:rPr>
      </w:r>
      <w:r>
        <w:rPr>
          <w:noProof/>
        </w:rPr>
        <w:fldChar w:fldCharType="separate"/>
      </w:r>
      <w:r>
        <w:rPr>
          <w:noProof/>
        </w:rPr>
        <w:t>390</w:t>
      </w:r>
      <w:r>
        <w:rPr>
          <w:noProof/>
        </w:rPr>
        <w:fldChar w:fldCharType="end"/>
      </w:r>
    </w:p>
    <w:p w14:paraId="68901381" w14:textId="67AEF78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_Toc193391058 \h </w:instrText>
      </w:r>
      <w:r>
        <w:rPr>
          <w:noProof/>
        </w:rPr>
      </w:r>
      <w:r>
        <w:rPr>
          <w:noProof/>
        </w:rPr>
        <w:fldChar w:fldCharType="separate"/>
      </w:r>
      <w:r>
        <w:rPr>
          <w:noProof/>
        </w:rPr>
        <w:t>391</w:t>
      </w:r>
      <w:r>
        <w:rPr>
          <w:noProof/>
        </w:rPr>
        <w:fldChar w:fldCharType="end"/>
      </w:r>
    </w:p>
    <w:p w14:paraId="7A492FA0" w14:textId="6D54634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_Toc193391059 \h </w:instrText>
      </w:r>
      <w:r>
        <w:rPr>
          <w:noProof/>
        </w:rPr>
      </w:r>
      <w:r>
        <w:rPr>
          <w:noProof/>
        </w:rPr>
        <w:fldChar w:fldCharType="separate"/>
      </w:r>
      <w:r>
        <w:rPr>
          <w:noProof/>
        </w:rPr>
        <w:t>391</w:t>
      </w:r>
      <w:r>
        <w:rPr>
          <w:noProof/>
        </w:rPr>
        <w:fldChar w:fldCharType="end"/>
      </w:r>
    </w:p>
    <w:p w14:paraId="64B4FF50" w14:textId="29E008E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_Toc193391060 \h </w:instrText>
      </w:r>
      <w:r>
        <w:rPr>
          <w:noProof/>
        </w:rPr>
      </w:r>
      <w:r>
        <w:rPr>
          <w:noProof/>
        </w:rPr>
        <w:fldChar w:fldCharType="separate"/>
      </w:r>
      <w:r>
        <w:rPr>
          <w:noProof/>
        </w:rPr>
        <w:t>391</w:t>
      </w:r>
      <w:r>
        <w:rPr>
          <w:noProof/>
        </w:rPr>
        <w:fldChar w:fldCharType="end"/>
      </w:r>
    </w:p>
    <w:p w14:paraId="0EB39960" w14:textId="5DD79BD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_Toc193391061 \h </w:instrText>
      </w:r>
      <w:r>
        <w:rPr>
          <w:noProof/>
        </w:rPr>
      </w:r>
      <w:r>
        <w:rPr>
          <w:noProof/>
        </w:rPr>
        <w:fldChar w:fldCharType="separate"/>
      </w:r>
      <w:r>
        <w:rPr>
          <w:noProof/>
        </w:rPr>
        <w:t>391</w:t>
      </w:r>
      <w:r>
        <w:rPr>
          <w:noProof/>
        </w:rPr>
        <w:fldChar w:fldCharType="end"/>
      </w:r>
    </w:p>
    <w:p w14:paraId="1B0FAE47" w14:textId="1B354C7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10.2.3.3</w:t>
      </w:r>
      <w:r>
        <w:rPr>
          <w:rFonts w:asciiTheme="minorHAnsi" w:eastAsiaTheme="minorEastAsia" w:hAnsiTheme="minorHAnsi" w:cstheme="minorBidi"/>
          <w:noProof/>
          <w:kern w:val="2"/>
          <w:sz w:val="24"/>
          <w:szCs w:val="24"/>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_Toc193391062 \h </w:instrText>
      </w:r>
      <w:r>
        <w:rPr>
          <w:noProof/>
        </w:rPr>
      </w:r>
      <w:r>
        <w:rPr>
          <w:noProof/>
        </w:rPr>
        <w:fldChar w:fldCharType="separate"/>
      </w:r>
      <w:r>
        <w:rPr>
          <w:noProof/>
        </w:rPr>
        <w:t>392</w:t>
      </w:r>
      <w:r>
        <w:rPr>
          <w:noProof/>
        </w:rPr>
        <w:fldChar w:fldCharType="end"/>
      </w:r>
    </w:p>
    <w:p w14:paraId="439D8853" w14:textId="6B5A78B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10.2.3.3.1</w:t>
      </w:r>
      <w:r>
        <w:rPr>
          <w:rFonts w:asciiTheme="minorHAnsi" w:eastAsiaTheme="minorEastAsia" w:hAnsiTheme="minorHAnsi" w:cstheme="minorBidi"/>
          <w:noProof/>
          <w:kern w:val="2"/>
          <w:sz w:val="24"/>
          <w:szCs w:val="24"/>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_Toc193391063 \h </w:instrText>
      </w:r>
      <w:r>
        <w:rPr>
          <w:noProof/>
        </w:rPr>
      </w:r>
      <w:r>
        <w:rPr>
          <w:noProof/>
        </w:rPr>
        <w:fldChar w:fldCharType="separate"/>
      </w:r>
      <w:r>
        <w:rPr>
          <w:noProof/>
        </w:rPr>
        <w:t>392</w:t>
      </w:r>
      <w:r>
        <w:rPr>
          <w:noProof/>
        </w:rPr>
        <w:fldChar w:fldCharType="end"/>
      </w:r>
    </w:p>
    <w:p w14:paraId="0D83AA47" w14:textId="56415D6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10.2.3.3.2</w:t>
      </w:r>
      <w:r>
        <w:rPr>
          <w:rFonts w:asciiTheme="minorHAnsi" w:eastAsiaTheme="minorEastAsia" w:hAnsiTheme="minorHAnsi" w:cstheme="minorBidi"/>
          <w:noProof/>
          <w:kern w:val="2"/>
          <w:sz w:val="24"/>
          <w:szCs w:val="24"/>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_Toc193391064 \h </w:instrText>
      </w:r>
      <w:r>
        <w:rPr>
          <w:noProof/>
        </w:rPr>
      </w:r>
      <w:r>
        <w:rPr>
          <w:noProof/>
        </w:rPr>
        <w:fldChar w:fldCharType="separate"/>
      </w:r>
      <w:r>
        <w:rPr>
          <w:noProof/>
        </w:rPr>
        <w:t>393</w:t>
      </w:r>
      <w:r>
        <w:rPr>
          <w:noProof/>
        </w:rPr>
        <w:fldChar w:fldCharType="end"/>
      </w:r>
    </w:p>
    <w:p w14:paraId="0F281C45" w14:textId="7916893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10.2.3.3.3</w:t>
      </w:r>
      <w:r>
        <w:rPr>
          <w:rFonts w:asciiTheme="minorHAnsi" w:eastAsiaTheme="minorEastAsia" w:hAnsiTheme="minorHAnsi" w:cstheme="minorBidi"/>
          <w:noProof/>
          <w:kern w:val="2"/>
          <w:sz w:val="24"/>
          <w:szCs w:val="24"/>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_Toc193391065 \h </w:instrText>
      </w:r>
      <w:r>
        <w:rPr>
          <w:noProof/>
        </w:rPr>
      </w:r>
      <w:r>
        <w:rPr>
          <w:noProof/>
        </w:rPr>
        <w:fldChar w:fldCharType="separate"/>
      </w:r>
      <w:r>
        <w:rPr>
          <w:noProof/>
        </w:rPr>
        <w:t>393</w:t>
      </w:r>
      <w:r>
        <w:rPr>
          <w:noProof/>
        </w:rPr>
        <w:fldChar w:fldCharType="end"/>
      </w:r>
    </w:p>
    <w:p w14:paraId="10D13892" w14:textId="69D4909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10.2.3.3.4</w:t>
      </w:r>
      <w:r>
        <w:rPr>
          <w:rFonts w:asciiTheme="minorHAnsi" w:eastAsiaTheme="minorEastAsia" w:hAnsiTheme="minorHAnsi" w:cstheme="minorBidi"/>
          <w:noProof/>
          <w:kern w:val="2"/>
          <w:sz w:val="24"/>
          <w:szCs w:val="24"/>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_Toc193391066 \h </w:instrText>
      </w:r>
      <w:r>
        <w:rPr>
          <w:noProof/>
        </w:rPr>
      </w:r>
      <w:r>
        <w:rPr>
          <w:noProof/>
        </w:rPr>
        <w:fldChar w:fldCharType="separate"/>
      </w:r>
      <w:r>
        <w:rPr>
          <w:noProof/>
        </w:rPr>
        <w:t>393</w:t>
      </w:r>
      <w:r>
        <w:rPr>
          <w:noProof/>
        </w:rPr>
        <w:fldChar w:fldCharType="end"/>
      </w:r>
    </w:p>
    <w:p w14:paraId="4573E0AD" w14:textId="3258ED8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_Toc193391067 \h </w:instrText>
      </w:r>
      <w:r>
        <w:rPr>
          <w:noProof/>
        </w:rPr>
      </w:r>
      <w:r>
        <w:rPr>
          <w:noProof/>
        </w:rPr>
        <w:fldChar w:fldCharType="separate"/>
      </w:r>
      <w:r>
        <w:rPr>
          <w:noProof/>
        </w:rPr>
        <w:t>393</w:t>
      </w:r>
      <w:r>
        <w:rPr>
          <w:noProof/>
        </w:rPr>
        <w:fldChar w:fldCharType="end"/>
      </w:r>
    </w:p>
    <w:p w14:paraId="097F2A10" w14:textId="23D3FC5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_Toc193391068 \h </w:instrText>
      </w:r>
      <w:r>
        <w:rPr>
          <w:noProof/>
        </w:rPr>
      </w:r>
      <w:r>
        <w:rPr>
          <w:noProof/>
        </w:rPr>
        <w:fldChar w:fldCharType="separate"/>
      </w:r>
      <w:r>
        <w:rPr>
          <w:noProof/>
        </w:rPr>
        <w:t>393</w:t>
      </w:r>
      <w:r>
        <w:rPr>
          <w:noProof/>
        </w:rPr>
        <w:fldChar w:fldCharType="end"/>
      </w:r>
    </w:p>
    <w:p w14:paraId="6E7D59CA" w14:textId="4B2A1D7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10.2.3.4.1.1</w:t>
      </w:r>
      <w:r>
        <w:rPr>
          <w:rFonts w:asciiTheme="minorHAnsi" w:eastAsiaTheme="minorEastAsia" w:hAnsiTheme="minorHAnsi" w:cstheme="minorBidi"/>
          <w:noProof/>
          <w:kern w:val="2"/>
          <w:sz w:val="24"/>
          <w:szCs w:val="24"/>
          <w:lang w:eastAsia="en-GB"/>
          <w14:ligatures w14:val="standardContextual"/>
        </w:rPr>
        <w:tab/>
      </w:r>
      <w:r>
        <w:rPr>
          <w:noProof/>
        </w:rPr>
        <w:t>Implicit downgrade (emergency) timer calculation</w:t>
      </w:r>
      <w:r>
        <w:rPr>
          <w:noProof/>
        </w:rPr>
        <w:tab/>
      </w:r>
      <w:r>
        <w:rPr>
          <w:noProof/>
        </w:rPr>
        <w:fldChar w:fldCharType="begin" w:fldLock="1"/>
      </w:r>
      <w:r>
        <w:rPr>
          <w:noProof/>
        </w:rPr>
        <w:instrText xml:space="preserve"> PAGEREF _Toc193391069 \h </w:instrText>
      </w:r>
      <w:r>
        <w:rPr>
          <w:noProof/>
        </w:rPr>
      </w:r>
      <w:r>
        <w:rPr>
          <w:noProof/>
        </w:rPr>
        <w:fldChar w:fldCharType="separate"/>
      </w:r>
      <w:r>
        <w:rPr>
          <w:noProof/>
        </w:rPr>
        <w:t>393</w:t>
      </w:r>
      <w:r>
        <w:rPr>
          <w:noProof/>
        </w:rPr>
        <w:fldChar w:fldCharType="end"/>
      </w:r>
    </w:p>
    <w:p w14:paraId="59EA7A24" w14:textId="41F1FD4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10.2.3.4.1.2</w:t>
      </w:r>
      <w:r>
        <w:rPr>
          <w:rFonts w:asciiTheme="minorHAnsi" w:eastAsiaTheme="minorEastAsia" w:hAnsiTheme="minorHAnsi" w:cstheme="minorBidi"/>
          <w:noProof/>
          <w:kern w:val="2"/>
          <w:sz w:val="24"/>
          <w:szCs w:val="24"/>
          <w:lang w:eastAsia="en-GB"/>
          <w14:ligatures w14:val="standardContextual"/>
        </w:rPr>
        <w:tab/>
      </w:r>
      <w:r>
        <w:rPr>
          <w:noProof/>
        </w:rPr>
        <w:t>Implicit downgrade (imminent peril) timer calculation</w:t>
      </w:r>
      <w:r>
        <w:rPr>
          <w:noProof/>
        </w:rPr>
        <w:tab/>
      </w:r>
      <w:r>
        <w:rPr>
          <w:noProof/>
        </w:rPr>
        <w:fldChar w:fldCharType="begin" w:fldLock="1"/>
      </w:r>
      <w:r>
        <w:rPr>
          <w:noProof/>
        </w:rPr>
        <w:instrText xml:space="preserve"> PAGEREF _Toc193391070 \h </w:instrText>
      </w:r>
      <w:r>
        <w:rPr>
          <w:noProof/>
        </w:rPr>
      </w:r>
      <w:r>
        <w:rPr>
          <w:noProof/>
        </w:rPr>
        <w:fldChar w:fldCharType="separate"/>
      </w:r>
      <w:r>
        <w:rPr>
          <w:noProof/>
        </w:rPr>
        <w:t>393</w:t>
      </w:r>
      <w:r>
        <w:rPr>
          <w:noProof/>
        </w:rPr>
        <w:fldChar w:fldCharType="end"/>
      </w:r>
    </w:p>
    <w:p w14:paraId="135C9651" w14:textId="61A5B7B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10.2.3.4.2</w:t>
      </w:r>
      <w:r>
        <w:rPr>
          <w:rFonts w:asciiTheme="minorHAnsi" w:eastAsiaTheme="minorEastAsia" w:hAnsiTheme="minorHAnsi" w:cstheme="minorBidi"/>
          <w:noProof/>
          <w:kern w:val="2"/>
          <w:sz w:val="24"/>
          <w:szCs w:val="24"/>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_Toc193391071 \h </w:instrText>
      </w:r>
      <w:r>
        <w:rPr>
          <w:noProof/>
        </w:rPr>
      </w:r>
      <w:r>
        <w:rPr>
          <w:noProof/>
        </w:rPr>
        <w:fldChar w:fldCharType="separate"/>
      </w:r>
      <w:r>
        <w:rPr>
          <w:noProof/>
        </w:rPr>
        <w:t>393</w:t>
      </w:r>
      <w:r>
        <w:rPr>
          <w:noProof/>
        </w:rPr>
        <w:fldChar w:fldCharType="end"/>
      </w:r>
    </w:p>
    <w:p w14:paraId="61FF4FBB" w14:textId="64F6644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10.2.3.4.3</w:t>
      </w:r>
      <w:r>
        <w:rPr>
          <w:rFonts w:asciiTheme="minorHAnsi" w:eastAsiaTheme="minorEastAsia" w:hAnsiTheme="minorHAnsi" w:cstheme="minorBidi"/>
          <w:noProof/>
          <w:kern w:val="2"/>
          <w:sz w:val="24"/>
          <w:szCs w:val="24"/>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_Toc193391072 \h </w:instrText>
      </w:r>
      <w:r>
        <w:rPr>
          <w:noProof/>
        </w:rPr>
      </w:r>
      <w:r>
        <w:rPr>
          <w:noProof/>
        </w:rPr>
        <w:fldChar w:fldCharType="separate"/>
      </w:r>
      <w:r>
        <w:rPr>
          <w:noProof/>
        </w:rPr>
        <w:t>394</w:t>
      </w:r>
      <w:r>
        <w:rPr>
          <w:noProof/>
        </w:rPr>
        <w:fldChar w:fldCharType="end"/>
      </w:r>
    </w:p>
    <w:p w14:paraId="1AA29C84" w14:textId="46452E9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10.2.3.4.4</w:t>
      </w:r>
      <w:r>
        <w:rPr>
          <w:rFonts w:asciiTheme="minorHAnsi" w:eastAsiaTheme="minorEastAsia" w:hAnsiTheme="minorHAnsi" w:cstheme="minorBidi"/>
          <w:noProof/>
          <w:kern w:val="2"/>
          <w:sz w:val="24"/>
          <w:szCs w:val="24"/>
          <w:lang w:eastAsia="en-GB"/>
          <w14:ligatures w14:val="standardContextual"/>
        </w:rPr>
        <w:tab/>
      </w:r>
      <w:r>
        <w:rPr>
          <w:noProof/>
        </w:rPr>
        <w:t>Received GROUP CALL ANNOUNCEMENT</w:t>
      </w:r>
      <w:r w:rsidRPr="00A61B56">
        <w:rPr>
          <w:rFonts w:eastAsia="Malgun Gothic"/>
          <w:noProof/>
        </w:rPr>
        <w:t xml:space="preserve"> with MCPTT user acknowledgement required</w:t>
      </w:r>
      <w:r>
        <w:rPr>
          <w:noProof/>
        </w:rPr>
        <w:tab/>
      </w:r>
      <w:r>
        <w:rPr>
          <w:noProof/>
        </w:rPr>
        <w:fldChar w:fldCharType="begin" w:fldLock="1"/>
      </w:r>
      <w:r>
        <w:rPr>
          <w:noProof/>
        </w:rPr>
        <w:instrText xml:space="preserve"> PAGEREF _Toc193391073 \h </w:instrText>
      </w:r>
      <w:r>
        <w:rPr>
          <w:noProof/>
        </w:rPr>
      </w:r>
      <w:r>
        <w:rPr>
          <w:noProof/>
        </w:rPr>
        <w:fldChar w:fldCharType="separate"/>
      </w:r>
      <w:r>
        <w:rPr>
          <w:noProof/>
        </w:rPr>
        <w:t>395</w:t>
      </w:r>
      <w:r>
        <w:rPr>
          <w:noProof/>
        </w:rPr>
        <w:fldChar w:fldCharType="end"/>
      </w:r>
    </w:p>
    <w:p w14:paraId="6B5B36C9" w14:textId="5FCA5B1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10.2.3.4.5</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_Toc193391074 \h </w:instrText>
      </w:r>
      <w:r>
        <w:rPr>
          <w:noProof/>
        </w:rPr>
      </w:r>
      <w:r>
        <w:rPr>
          <w:noProof/>
        </w:rPr>
        <w:fldChar w:fldCharType="separate"/>
      </w:r>
      <w:r>
        <w:rPr>
          <w:noProof/>
        </w:rPr>
        <w:t>395</w:t>
      </w:r>
      <w:r>
        <w:rPr>
          <w:noProof/>
        </w:rPr>
        <w:fldChar w:fldCharType="end"/>
      </w:r>
    </w:p>
    <w:p w14:paraId="2551BE1F" w14:textId="03E6F68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10.2.3.4.6</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started</w:t>
      </w:r>
      <w:r>
        <w:rPr>
          <w:noProof/>
        </w:rPr>
        <w:tab/>
      </w:r>
      <w:r>
        <w:rPr>
          <w:noProof/>
        </w:rPr>
        <w:fldChar w:fldCharType="begin" w:fldLock="1"/>
      </w:r>
      <w:r>
        <w:rPr>
          <w:noProof/>
        </w:rPr>
        <w:instrText xml:space="preserve"> PAGEREF _Toc193391075 \h </w:instrText>
      </w:r>
      <w:r>
        <w:rPr>
          <w:noProof/>
        </w:rPr>
      </w:r>
      <w:r>
        <w:rPr>
          <w:noProof/>
        </w:rPr>
        <w:fldChar w:fldCharType="separate"/>
      </w:r>
      <w:r>
        <w:rPr>
          <w:noProof/>
        </w:rPr>
        <w:t>396</w:t>
      </w:r>
      <w:r>
        <w:rPr>
          <w:noProof/>
        </w:rPr>
        <w:fldChar w:fldCharType="end"/>
      </w:r>
    </w:p>
    <w:p w14:paraId="4BF783E7" w14:textId="5808CF4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10.2.3.4.7</w:t>
      </w:r>
      <w:r>
        <w:rPr>
          <w:rFonts w:asciiTheme="minorHAnsi" w:eastAsiaTheme="minorEastAsia" w:hAnsiTheme="minorHAnsi" w:cstheme="minorBidi"/>
          <w:noProof/>
          <w:kern w:val="2"/>
          <w:sz w:val="24"/>
          <w:szCs w:val="24"/>
          <w:lang w:eastAsia="en-GB"/>
          <w14:ligatures w14:val="standardContextual"/>
        </w:rPr>
        <w:tab/>
      </w:r>
      <w:r>
        <w:rPr>
          <w:noProof/>
        </w:rPr>
        <w:t>Upgrade call</w:t>
      </w:r>
      <w:r>
        <w:rPr>
          <w:noProof/>
        </w:rPr>
        <w:tab/>
      </w:r>
      <w:r>
        <w:rPr>
          <w:noProof/>
        </w:rPr>
        <w:fldChar w:fldCharType="begin" w:fldLock="1"/>
      </w:r>
      <w:r>
        <w:rPr>
          <w:noProof/>
        </w:rPr>
        <w:instrText xml:space="preserve"> PAGEREF _Toc193391076 \h </w:instrText>
      </w:r>
      <w:r>
        <w:rPr>
          <w:noProof/>
        </w:rPr>
      </w:r>
      <w:r>
        <w:rPr>
          <w:noProof/>
        </w:rPr>
        <w:fldChar w:fldCharType="separate"/>
      </w:r>
      <w:r>
        <w:rPr>
          <w:noProof/>
        </w:rPr>
        <w:t>397</w:t>
      </w:r>
      <w:r>
        <w:rPr>
          <w:noProof/>
        </w:rPr>
        <w:fldChar w:fldCharType="end"/>
      </w:r>
    </w:p>
    <w:p w14:paraId="718C0A2F" w14:textId="08A9BA3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10.2.3.4.7.1</w:t>
      </w:r>
      <w:r>
        <w:rPr>
          <w:rFonts w:asciiTheme="minorHAnsi" w:eastAsiaTheme="minorEastAsia" w:hAnsiTheme="minorHAnsi" w:cstheme="minorBidi"/>
          <w:noProof/>
          <w:kern w:val="2"/>
          <w:sz w:val="24"/>
          <w:szCs w:val="24"/>
          <w:lang w:eastAsia="en-GB"/>
          <w14:ligatures w14:val="standardContextual"/>
        </w:rPr>
        <w:tab/>
      </w:r>
      <w:r>
        <w:rPr>
          <w:noProof/>
        </w:rPr>
        <w:t>Originating user upgrading the call</w:t>
      </w:r>
      <w:r>
        <w:rPr>
          <w:noProof/>
        </w:rPr>
        <w:tab/>
      </w:r>
      <w:r>
        <w:rPr>
          <w:noProof/>
        </w:rPr>
        <w:fldChar w:fldCharType="begin" w:fldLock="1"/>
      </w:r>
      <w:r>
        <w:rPr>
          <w:noProof/>
        </w:rPr>
        <w:instrText xml:space="preserve"> PAGEREF _Toc193391077 \h </w:instrText>
      </w:r>
      <w:r>
        <w:rPr>
          <w:noProof/>
        </w:rPr>
      </w:r>
      <w:r>
        <w:rPr>
          <w:noProof/>
        </w:rPr>
        <w:fldChar w:fldCharType="separate"/>
      </w:r>
      <w:r>
        <w:rPr>
          <w:noProof/>
        </w:rPr>
        <w:t>397</w:t>
      </w:r>
      <w:r>
        <w:rPr>
          <w:noProof/>
        </w:rPr>
        <w:fldChar w:fldCharType="end"/>
      </w:r>
    </w:p>
    <w:p w14:paraId="246FA20A" w14:textId="316B46AC"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10.2.3.4.7.2</w:t>
      </w:r>
      <w:r>
        <w:rPr>
          <w:rFonts w:asciiTheme="minorHAnsi" w:eastAsiaTheme="minorEastAsia" w:hAnsiTheme="minorHAnsi" w:cstheme="minorBidi"/>
          <w:noProof/>
          <w:kern w:val="2"/>
          <w:sz w:val="24"/>
          <w:szCs w:val="24"/>
          <w:lang w:eastAsia="en-GB"/>
          <w14:ligatures w14:val="standardContextual"/>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_Toc193391078 \h </w:instrText>
      </w:r>
      <w:r>
        <w:rPr>
          <w:noProof/>
        </w:rPr>
      </w:r>
      <w:r>
        <w:rPr>
          <w:noProof/>
        </w:rPr>
        <w:fldChar w:fldCharType="separate"/>
      </w:r>
      <w:r>
        <w:rPr>
          <w:noProof/>
        </w:rPr>
        <w:t>398</w:t>
      </w:r>
      <w:r>
        <w:rPr>
          <w:noProof/>
        </w:rPr>
        <w:fldChar w:fldCharType="end"/>
      </w:r>
    </w:p>
    <w:p w14:paraId="69A821F0" w14:textId="472426F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10.2.3.4.8</w:t>
      </w:r>
      <w:r>
        <w:rPr>
          <w:rFonts w:asciiTheme="minorHAnsi" w:eastAsiaTheme="minorEastAsia" w:hAnsiTheme="minorHAnsi" w:cstheme="minorBidi"/>
          <w:noProof/>
          <w:kern w:val="2"/>
          <w:sz w:val="24"/>
          <w:szCs w:val="24"/>
          <w:lang w:eastAsia="en-GB"/>
          <w14:ligatures w14:val="standardContextual"/>
        </w:rPr>
        <w:tab/>
      </w:r>
      <w:r>
        <w:rPr>
          <w:noProof/>
        </w:rPr>
        <w:t>Downgrade call</w:t>
      </w:r>
      <w:r>
        <w:rPr>
          <w:noProof/>
        </w:rPr>
        <w:tab/>
      </w:r>
      <w:r>
        <w:rPr>
          <w:noProof/>
        </w:rPr>
        <w:fldChar w:fldCharType="begin" w:fldLock="1"/>
      </w:r>
      <w:r>
        <w:rPr>
          <w:noProof/>
        </w:rPr>
        <w:instrText xml:space="preserve"> PAGEREF _Toc193391079 \h </w:instrText>
      </w:r>
      <w:r>
        <w:rPr>
          <w:noProof/>
        </w:rPr>
      </w:r>
      <w:r>
        <w:rPr>
          <w:noProof/>
        </w:rPr>
        <w:fldChar w:fldCharType="separate"/>
      </w:r>
      <w:r>
        <w:rPr>
          <w:noProof/>
        </w:rPr>
        <w:t>400</w:t>
      </w:r>
      <w:r>
        <w:rPr>
          <w:noProof/>
        </w:rPr>
        <w:fldChar w:fldCharType="end"/>
      </w:r>
    </w:p>
    <w:p w14:paraId="722AD8E3" w14:textId="11DE229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10.2.3.4.8.1</w:t>
      </w:r>
      <w:r>
        <w:rPr>
          <w:rFonts w:asciiTheme="minorHAnsi" w:eastAsiaTheme="minorEastAsia" w:hAnsiTheme="minorHAnsi" w:cstheme="minorBidi"/>
          <w:noProof/>
          <w:kern w:val="2"/>
          <w:sz w:val="24"/>
          <w:szCs w:val="24"/>
          <w:lang w:eastAsia="en-GB"/>
          <w14:ligatures w14:val="standardContextual"/>
        </w:rPr>
        <w:tab/>
      </w:r>
      <w:r>
        <w:rPr>
          <w:noProof/>
        </w:rPr>
        <w:t>Originating user downgrading emergency group call</w:t>
      </w:r>
      <w:r>
        <w:rPr>
          <w:noProof/>
        </w:rPr>
        <w:tab/>
      </w:r>
      <w:r>
        <w:rPr>
          <w:noProof/>
        </w:rPr>
        <w:fldChar w:fldCharType="begin" w:fldLock="1"/>
      </w:r>
      <w:r>
        <w:rPr>
          <w:noProof/>
        </w:rPr>
        <w:instrText xml:space="preserve"> PAGEREF _Toc193391080 \h </w:instrText>
      </w:r>
      <w:r>
        <w:rPr>
          <w:noProof/>
        </w:rPr>
      </w:r>
      <w:r>
        <w:rPr>
          <w:noProof/>
        </w:rPr>
        <w:fldChar w:fldCharType="separate"/>
      </w:r>
      <w:r>
        <w:rPr>
          <w:noProof/>
        </w:rPr>
        <w:t>400</w:t>
      </w:r>
      <w:r>
        <w:rPr>
          <w:noProof/>
        </w:rPr>
        <w:fldChar w:fldCharType="end"/>
      </w:r>
    </w:p>
    <w:p w14:paraId="70CF8176" w14:textId="376B7FF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10.2.3.4.8.2</w:t>
      </w:r>
      <w:r>
        <w:rPr>
          <w:rFonts w:asciiTheme="minorHAnsi" w:eastAsiaTheme="minorEastAsia" w:hAnsiTheme="minorHAnsi" w:cstheme="minorBidi"/>
          <w:noProof/>
          <w:kern w:val="2"/>
          <w:sz w:val="24"/>
          <w:szCs w:val="24"/>
          <w:lang w:eastAsia="en-GB"/>
          <w14:ligatures w14:val="standardContextual"/>
        </w:rPr>
        <w:tab/>
      </w:r>
      <w:r>
        <w:rPr>
          <w:noProof/>
        </w:rPr>
        <w:t>Retransmitting GROUP CALL EMERGENCY END</w:t>
      </w:r>
      <w:r>
        <w:rPr>
          <w:noProof/>
        </w:rPr>
        <w:tab/>
      </w:r>
      <w:r>
        <w:rPr>
          <w:noProof/>
        </w:rPr>
        <w:fldChar w:fldCharType="begin" w:fldLock="1"/>
      </w:r>
      <w:r>
        <w:rPr>
          <w:noProof/>
        </w:rPr>
        <w:instrText xml:space="preserve"> PAGEREF _Toc193391081 \h </w:instrText>
      </w:r>
      <w:r>
        <w:rPr>
          <w:noProof/>
        </w:rPr>
      </w:r>
      <w:r>
        <w:rPr>
          <w:noProof/>
        </w:rPr>
        <w:fldChar w:fldCharType="separate"/>
      </w:r>
      <w:r>
        <w:rPr>
          <w:noProof/>
        </w:rPr>
        <w:t>400</w:t>
      </w:r>
      <w:r>
        <w:rPr>
          <w:noProof/>
        </w:rPr>
        <w:fldChar w:fldCharType="end"/>
      </w:r>
    </w:p>
    <w:p w14:paraId="63A67597" w14:textId="05E0B33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10.2.3.4.8.3</w:t>
      </w:r>
      <w:r>
        <w:rPr>
          <w:rFonts w:asciiTheme="minorHAnsi" w:eastAsiaTheme="minorEastAsia" w:hAnsiTheme="minorHAnsi" w:cstheme="minorBidi"/>
          <w:noProof/>
          <w:kern w:val="2"/>
          <w:sz w:val="24"/>
          <w:szCs w:val="24"/>
          <w:lang w:eastAsia="en-GB"/>
          <w14:ligatures w14:val="standardContextual"/>
        </w:rPr>
        <w:tab/>
      </w:r>
      <w:r>
        <w:rPr>
          <w:noProof/>
        </w:rPr>
        <w:t>Terminating user downgrading emergency group call</w:t>
      </w:r>
      <w:r>
        <w:rPr>
          <w:noProof/>
        </w:rPr>
        <w:tab/>
      </w:r>
      <w:r>
        <w:rPr>
          <w:noProof/>
        </w:rPr>
        <w:fldChar w:fldCharType="begin" w:fldLock="1"/>
      </w:r>
      <w:r>
        <w:rPr>
          <w:noProof/>
        </w:rPr>
        <w:instrText xml:space="preserve"> PAGEREF _Toc193391082 \h </w:instrText>
      </w:r>
      <w:r>
        <w:rPr>
          <w:noProof/>
        </w:rPr>
      </w:r>
      <w:r>
        <w:rPr>
          <w:noProof/>
        </w:rPr>
        <w:fldChar w:fldCharType="separate"/>
      </w:r>
      <w:r>
        <w:rPr>
          <w:noProof/>
        </w:rPr>
        <w:t>401</w:t>
      </w:r>
      <w:r>
        <w:rPr>
          <w:noProof/>
        </w:rPr>
        <w:fldChar w:fldCharType="end"/>
      </w:r>
    </w:p>
    <w:p w14:paraId="03FA0716" w14:textId="1C24350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10.2.3.4.8.4</w:t>
      </w:r>
      <w:r>
        <w:rPr>
          <w:rFonts w:asciiTheme="minorHAnsi" w:eastAsiaTheme="minorEastAsia" w:hAnsiTheme="minorHAnsi" w:cstheme="minorBidi"/>
          <w:noProof/>
          <w:kern w:val="2"/>
          <w:sz w:val="24"/>
          <w:szCs w:val="24"/>
          <w:lang w:eastAsia="en-GB"/>
          <w14:ligatures w14:val="standardContextual"/>
        </w:rPr>
        <w:tab/>
      </w:r>
      <w:r>
        <w:rPr>
          <w:noProof/>
        </w:rPr>
        <w:t>Originating user downgrading imminent peril group call</w:t>
      </w:r>
      <w:r>
        <w:rPr>
          <w:noProof/>
        </w:rPr>
        <w:tab/>
      </w:r>
      <w:r>
        <w:rPr>
          <w:noProof/>
        </w:rPr>
        <w:fldChar w:fldCharType="begin" w:fldLock="1"/>
      </w:r>
      <w:r>
        <w:rPr>
          <w:noProof/>
        </w:rPr>
        <w:instrText xml:space="preserve"> PAGEREF _Toc193391083 \h </w:instrText>
      </w:r>
      <w:r>
        <w:rPr>
          <w:noProof/>
        </w:rPr>
      </w:r>
      <w:r>
        <w:rPr>
          <w:noProof/>
        </w:rPr>
        <w:fldChar w:fldCharType="separate"/>
      </w:r>
      <w:r>
        <w:rPr>
          <w:noProof/>
        </w:rPr>
        <w:t>401</w:t>
      </w:r>
      <w:r>
        <w:rPr>
          <w:noProof/>
        </w:rPr>
        <w:fldChar w:fldCharType="end"/>
      </w:r>
    </w:p>
    <w:p w14:paraId="29EE99AE" w14:textId="48C9665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10.2.3.4.8.5</w:t>
      </w:r>
      <w:r>
        <w:rPr>
          <w:rFonts w:asciiTheme="minorHAnsi" w:eastAsiaTheme="minorEastAsia" w:hAnsiTheme="minorHAnsi" w:cstheme="minorBidi"/>
          <w:noProof/>
          <w:kern w:val="2"/>
          <w:sz w:val="24"/>
          <w:szCs w:val="24"/>
          <w:lang w:eastAsia="en-GB"/>
          <w14:ligatures w14:val="standardContextual"/>
        </w:rPr>
        <w:tab/>
      </w:r>
      <w:r>
        <w:rPr>
          <w:noProof/>
        </w:rPr>
        <w:t>Retransmitting GROUP CALL IMMINENT PERIL END</w:t>
      </w:r>
      <w:r>
        <w:rPr>
          <w:noProof/>
        </w:rPr>
        <w:tab/>
      </w:r>
      <w:r>
        <w:rPr>
          <w:noProof/>
        </w:rPr>
        <w:fldChar w:fldCharType="begin" w:fldLock="1"/>
      </w:r>
      <w:r>
        <w:rPr>
          <w:noProof/>
        </w:rPr>
        <w:instrText xml:space="preserve"> PAGEREF _Toc193391084 \h </w:instrText>
      </w:r>
      <w:r>
        <w:rPr>
          <w:noProof/>
        </w:rPr>
      </w:r>
      <w:r>
        <w:rPr>
          <w:noProof/>
        </w:rPr>
        <w:fldChar w:fldCharType="separate"/>
      </w:r>
      <w:r>
        <w:rPr>
          <w:noProof/>
        </w:rPr>
        <w:t>402</w:t>
      </w:r>
      <w:r>
        <w:rPr>
          <w:noProof/>
        </w:rPr>
        <w:fldChar w:fldCharType="end"/>
      </w:r>
    </w:p>
    <w:p w14:paraId="418A7503" w14:textId="48EA461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10.2.3.4.8.6</w:t>
      </w:r>
      <w:r>
        <w:rPr>
          <w:rFonts w:asciiTheme="minorHAnsi" w:eastAsiaTheme="minorEastAsia" w:hAnsiTheme="minorHAnsi" w:cstheme="minorBidi"/>
          <w:noProof/>
          <w:kern w:val="2"/>
          <w:sz w:val="24"/>
          <w:szCs w:val="24"/>
          <w:lang w:eastAsia="en-GB"/>
          <w14:ligatures w14:val="standardContextual"/>
        </w:rPr>
        <w:tab/>
      </w:r>
      <w:r>
        <w:rPr>
          <w:noProof/>
        </w:rPr>
        <w:t>Terminating user downgrading imminent peril group call</w:t>
      </w:r>
      <w:r>
        <w:rPr>
          <w:noProof/>
        </w:rPr>
        <w:tab/>
      </w:r>
      <w:r>
        <w:rPr>
          <w:noProof/>
        </w:rPr>
        <w:fldChar w:fldCharType="begin" w:fldLock="1"/>
      </w:r>
      <w:r>
        <w:rPr>
          <w:noProof/>
        </w:rPr>
        <w:instrText xml:space="preserve"> PAGEREF _Toc193391085 \h </w:instrText>
      </w:r>
      <w:r>
        <w:rPr>
          <w:noProof/>
        </w:rPr>
      </w:r>
      <w:r>
        <w:rPr>
          <w:noProof/>
        </w:rPr>
        <w:fldChar w:fldCharType="separate"/>
      </w:r>
      <w:r>
        <w:rPr>
          <w:noProof/>
        </w:rPr>
        <w:t>402</w:t>
      </w:r>
      <w:r>
        <w:rPr>
          <w:noProof/>
        </w:rPr>
        <w:fldChar w:fldCharType="end"/>
      </w:r>
    </w:p>
    <w:p w14:paraId="77B7D4E5" w14:textId="126851A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w:t>
      </w:r>
      <w:r w:rsidRPr="00A61B56">
        <w:rPr>
          <w:noProof/>
          <w:lang w:val="en-US"/>
        </w:rPr>
        <w:t>3</w:t>
      </w:r>
      <w:r>
        <w:rPr>
          <w:noProof/>
        </w:rPr>
        <w:t>.4.8.7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_Toc193391086 \h </w:instrText>
      </w:r>
      <w:r>
        <w:rPr>
          <w:noProof/>
        </w:rPr>
      </w:r>
      <w:r>
        <w:rPr>
          <w:noProof/>
        </w:rPr>
        <w:fldChar w:fldCharType="separate"/>
      </w:r>
      <w:r>
        <w:rPr>
          <w:noProof/>
        </w:rPr>
        <w:t>403</w:t>
      </w:r>
      <w:r>
        <w:rPr>
          <w:noProof/>
        </w:rPr>
        <w:fldChar w:fldCharType="end"/>
      </w:r>
    </w:p>
    <w:p w14:paraId="626F491B" w14:textId="14D28CCC"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w:t>
      </w:r>
      <w:r w:rsidRPr="00A61B56">
        <w:rPr>
          <w:noProof/>
          <w:lang w:val="en-US"/>
        </w:rPr>
        <w:t>3</w:t>
      </w:r>
      <w:r>
        <w:rPr>
          <w:noProof/>
        </w:rPr>
        <w:t>.4.8.8</w:t>
      </w:r>
      <w:r>
        <w:rPr>
          <w:rFonts w:asciiTheme="minorHAnsi" w:eastAsiaTheme="minorEastAsia" w:hAnsiTheme="minorHAnsi" w:cstheme="minorBidi"/>
          <w:noProof/>
          <w:kern w:val="2"/>
          <w:sz w:val="24"/>
          <w:szCs w:val="24"/>
          <w:lang w:eastAsia="en-GB"/>
          <w14:ligatures w14:val="standardContextual"/>
        </w:rPr>
        <w:tab/>
      </w:r>
      <w:r>
        <w:rPr>
          <w:noProof/>
        </w:rPr>
        <w:t>Implicit emergency priority end</w:t>
      </w:r>
      <w:r>
        <w:rPr>
          <w:noProof/>
        </w:rPr>
        <w:tab/>
      </w:r>
      <w:r>
        <w:rPr>
          <w:noProof/>
        </w:rPr>
        <w:fldChar w:fldCharType="begin" w:fldLock="1"/>
      </w:r>
      <w:r>
        <w:rPr>
          <w:noProof/>
        </w:rPr>
        <w:instrText xml:space="preserve"> PAGEREF _Toc193391087 \h </w:instrText>
      </w:r>
      <w:r>
        <w:rPr>
          <w:noProof/>
        </w:rPr>
      </w:r>
      <w:r>
        <w:rPr>
          <w:noProof/>
        </w:rPr>
        <w:fldChar w:fldCharType="separate"/>
      </w:r>
      <w:r>
        <w:rPr>
          <w:noProof/>
        </w:rPr>
        <w:t>403</w:t>
      </w:r>
      <w:r>
        <w:rPr>
          <w:noProof/>
        </w:rPr>
        <w:fldChar w:fldCharType="end"/>
      </w:r>
    </w:p>
    <w:p w14:paraId="62546AA5" w14:textId="762BDBA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w:t>
      </w:r>
      <w:r w:rsidRPr="00A61B56">
        <w:rPr>
          <w:noProof/>
          <w:lang w:val="en-US"/>
        </w:rPr>
        <w:t>3</w:t>
      </w:r>
      <w:r>
        <w:rPr>
          <w:noProof/>
        </w:rPr>
        <w:t>.4.8.9</w:t>
      </w:r>
      <w:r>
        <w:rPr>
          <w:rFonts w:asciiTheme="minorHAnsi" w:eastAsiaTheme="minorEastAsia" w:hAnsiTheme="minorHAnsi" w:cstheme="minorBidi"/>
          <w:noProof/>
          <w:kern w:val="2"/>
          <w:sz w:val="24"/>
          <w:szCs w:val="24"/>
          <w:lang w:eastAsia="en-GB"/>
          <w14:ligatures w14:val="standardContextual"/>
        </w:rPr>
        <w:tab/>
      </w:r>
      <w:r>
        <w:rPr>
          <w:noProof/>
        </w:rPr>
        <w:t>Implicit imminent peril priority end</w:t>
      </w:r>
      <w:r>
        <w:rPr>
          <w:noProof/>
        </w:rPr>
        <w:tab/>
      </w:r>
      <w:r>
        <w:rPr>
          <w:noProof/>
        </w:rPr>
        <w:fldChar w:fldCharType="begin" w:fldLock="1"/>
      </w:r>
      <w:r>
        <w:rPr>
          <w:noProof/>
        </w:rPr>
        <w:instrText xml:space="preserve"> PAGEREF _Toc193391088 \h </w:instrText>
      </w:r>
      <w:r>
        <w:rPr>
          <w:noProof/>
        </w:rPr>
      </w:r>
      <w:r>
        <w:rPr>
          <w:noProof/>
        </w:rPr>
        <w:fldChar w:fldCharType="separate"/>
      </w:r>
      <w:r>
        <w:rPr>
          <w:noProof/>
        </w:rPr>
        <w:t>403</w:t>
      </w:r>
      <w:r>
        <w:rPr>
          <w:noProof/>
        </w:rPr>
        <w:fldChar w:fldCharType="end"/>
      </w:r>
    </w:p>
    <w:p w14:paraId="5B8C33FA" w14:textId="6425D86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10.2.</w:t>
      </w:r>
      <w:r w:rsidRPr="00A61B56">
        <w:rPr>
          <w:rFonts w:eastAsia="Malgun Gothic"/>
          <w:noProof/>
          <w:lang w:val="en-US"/>
        </w:rPr>
        <w:t>3</w:t>
      </w:r>
      <w:r w:rsidRPr="00A61B56">
        <w:rPr>
          <w:rFonts w:eastAsia="Malgun Gothic"/>
          <w:noProof/>
        </w:rPr>
        <w:t>.4.</w:t>
      </w:r>
      <w:r w:rsidRPr="00A61B56">
        <w:rPr>
          <w:rFonts w:eastAsia="Malgun Gothic"/>
          <w:noProof/>
          <w:lang w:val="en-US"/>
        </w:rPr>
        <w:t>9</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Merge of two calls</w:t>
      </w:r>
      <w:r>
        <w:rPr>
          <w:noProof/>
        </w:rPr>
        <w:tab/>
      </w:r>
      <w:r>
        <w:rPr>
          <w:noProof/>
        </w:rPr>
        <w:fldChar w:fldCharType="begin" w:fldLock="1"/>
      </w:r>
      <w:r>
        <w:rPr>
          <w:noProof/>
        </w:rPr>
        <w:instrText xml:space="preserve"> PAGEREF _Toc193391089 \h </w:instrText>
      </w:r>
      <w:r>
        <w:rPr>
          <w:noProof/>
        </w:rPr>
      </w:r>
      <w:r>
        <w:rPr>
          <w:noProof/>
        </w:rPr>
        <w:fldChar w:fldCharType="separate"/>
      </w:r>
      <w:r>
        <w:rPr>
          <w:noProof/>
        </w:rPr>
        <w:t>403</w:t>
      </w:r>
      <w:r>
        <w:rPr>
          <w:noProof/>
        </w:rPr>
        <w:fldChar w:fldCharType="end"/>
      </w:r>
    </w:p>
    <w:p w14:paraId="2CB2D736" w14:textId="7EB5E56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10.2.3.4.10</w:t>
      </w:r>
      <w:r>
        <w:rPr>
          <w:rFonts w:asciiTheme="minorHAnsi" w:eastAsiaTheme="minorEastAsia" w:hAnsiTheme="minorHAnsi" w:cstheme="minorBidi"/>
          <w:noProof/>
          <w:kern w:val="2"/>
          <w:sz w:val="24"/>
          <w:szCs w:val="24"/>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_Toc193391090 \h </w:instrText>
      </w:r>
      <w:r>
        <w:rPr>
          <w:noProof/>
        </w:rPr>
      </w:r>
      <w:r>
        <w:rPr>
          <w:noProof/>
        </w:rPr>
        <w:fldChar w:fldCharType="separate"/>
      </w:r>
      <w:r>
        <w:rPr>
          <w:noProof/>
        </w:rPr>
        <w:t>404</w:t>
      </w:r>
      <w:r>
        <w:rPr>
          <w:noProof/>
        </w:rPr>
        <w:fldChar w:fldCharType="end"/>
      </w:r>
    </w:p>
    <w:p w14:paraId="63F700D7" w14:textId="1DF8A80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10.2.</w:t>
      </w:r>
      <w:r w:rsidRPr="00A61B56">
        <w:rPr>
          <w:rFonts w:eastAsia="Malgun Gothic"/>
          <w:noProof/>
          <w:lang w:val="en-US"/>
        </w:rPr>
        <w:t>3</w:t>
      </w:r>
      <w:r w:rsidRPr="00A61B56">
        <w:rPr>
          <w:rFonts w:eastAsia="Malgun Gothic"/>
          <w:noProof/>
        </w:rPr>
        <w:t>.4.</w:t>
      </w:r>
      <w:r w:rsidRPr="00A61B56">
        <w:rPr>
          <w:rFonts w:eastAsia="Malgun Gothic"/>
          <w:noProof/>
          <w:lang w:val="en-US"/>
        </w:rPr>
        <w:t>11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release or reject before call establishment</w:t>
      </w:r>
      <w:r>
        <w:rPr>
          <w:noProof/>
        </w:rPr>
        <w:tab/>
      </w:r>
      <w:r>
        <w:rPr>
          <w:noProof/>
        </w:rPr>
        <w:fldChar w:fldCharType="begin" w:fldLock="1"/>
      </w:r>
      <w:r>
        <w:rPr>
          <w:noProof/>
        </w:rPr>
        <w:instrText xml:space="preserve"> PAGEREF _Toc193391091 \h </w:instrText>
      </w:r>
      <w:r>
        <w:rPr>
          <w:noProof/>
        </w:rPr>
      </w:r>
      <w:r>
        <w:rPr>
          <w:noProof/>
        </w:rPr>
        <w:fldChar w:fldCharType="separate"/>
      </w:r>
      <w:r>
        <w:rPr>
          <w:noProof/>
        </w:rPr>
        <w:t>404</w:t>
      </w:r>
      <w:r>
        <w:rPr>
          <w:noProof/>
        </w:rPr>
        <w:fldChar w:fldCharType="end"/>
      </w:r>
    </w:p>
    <w:p w14:paraId="15E82A39" w14:textId="74AF0EA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10.2.3.4.12</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_Toc193391092 \h </w:instrText>
      </w:r>
      <w:r>
        <w:rPr>
          <w:noProof/>
        </w:rPr>
      </w:r>
      <w:r>
        <w:rPr>
          <w:noProof/>
        </w:rPr>
        <w:fldChar w:fldCharType="separate"/>
      </w:r>
      <w:r>
        <w:rPr>
          <w:noProof/>
        </w:rPr>
        <w:t>405</w:t>
      </w:r>
      <w:r>
        <w:rPr>
          <w:noProof/>
        </w:rPr>
        <w:fldChar w:fldCharType="end"/>
      </w:r>
    </w:p>
    <w:p w14:paraId="06A898B0" w14:textId="0235FD6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10.2.3.4.12.1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_Toc193391093 \h </w:instrText>
      </w:r>
      <w:r>
        <w:rPr>
          <w:noProof/>
        </w:rPr>
      </w:r>
      <w:r>
        <w:rPr>
          <w:noProof/>
        </w:rPr>
        <w:fldChar w:fldCharType="separate"/>
      </w:r>
      <w:r>
        <w:rPr>
          <w:noProof/>
        </w:rPr>
        <w:t>405</w:t>
      </w:r>
      <w:r>
        <w:rPr>
          <w:noProof/>
        </w:rPr>
        <w:fldChar w:fldCharType="end"/>
      </w:r>
    </w:p>
    <w:p w14:paraId="0CF65276" w14:textId="31CA2D1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10.2.3.4.12.2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_Toc193391094 \h </w:instrText>
      </w:r>
      <w:r>
        <w:rPr>
          <w:noProof/>
        </w:rPr>
      </w:r>
      <w:r>
        <w:rPr>
          <w:noProof/>
        </w:rPr>
        <w:fldChar w:fldCharType="separate"/>
      </w:r>
      <w:r>
        <w:rPr>
          <w:noProof/>
        </w:rPr>
        <w:t>405</w:t>
      </w:r>
      <w:r>
        <w:rPr>
          <w:noProof/>
        </w:rPr>
        <w:fldChar w:fldCharType="end"/>
      </w:r>
    </w:p>
    <w:p w14:paraId="60C62705" w14:textId="2729704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10.2.3.4.12.3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_Toc193391095 \h </w:instrText>
      </w:r>
      <w:r>
        <w:rPr>
          <w:noProof/>
        </w:rPr>
      </w:r>
      <w:r>
        <w:rPr>
          <w:noProof/>
        </w:rPr>
        <w:fldChar w:fldCharType="separate"/>
      </w:r>
      <w:r>
        <w:rPr>
          <w:noProof/>
        </w:rPr>
        <w:t>405</w:t>
      </w:r>
      <w:r>
        <w:rPr>
          <w:noProof/>
        </w:rPr>
        <w:fldChar w:fldCharType="end"/>
      </w:r>
    </w:p>
    <w:p w14:paraId="2CD3E6D3" w14:textId="4656EFF5"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_Toc193391096 \h </w:instrText>
      </w:r>
      <w:r>
        <w:rPr>
          <w:noProof/>
        </w:rPr>
      </w:r>
      <w:r>
        <w:rPr>
          <w:noProof/>
        </w:rPr>
        <w:fldChar w:fldCharType="separate"/>
      </w:r>
      <w:r>
        <w:rPr>
          <w:noProof/>
        </w:rPr>
        <w:t>405</w:t>
      </w:r>
      <w:r>
        <w:rPr>
          <w:noProof/>
        </w:rPr>
        <w:fldChar w:fldCharType="end"/>
      </w:r>
    </w:p>
    <w:p w14:paraId="584AF7BB" w14:textId="03AD7D4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_Toc193391097 \h </w:instrText>
      </w:r>
      <w:r>
        <w:rPr>
          <w:noProof/>
        </w:rPr>
      </w:r>
      <w:r>
        <w:rPr>
          <w:noProof/>
        </w:rPr>
        <w:fldChar w:fldCharType="separate"/>
      </w:r>
      <w:r>
        <w:rPr>
          <w:noProof/>
        </w:rPr>
        <w:t>405</w:t>
      </w:r>
      <w:r>
        <w:rPr>
          <w:noProof/>
        </w:rPr>
        <w:fldChar w:fldCharType="end"/>
      </w:r>
    </w:p>
    <w:p w14:paraId="4F0E9AEC" w14:textId="69EF29E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10.3.2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Basic call control</w:t>
      </w:r>
      <w:r>
        <w:rPr>
          <w:noProof/>
        </w:rPr>
        <w:tab/>
      </w:r>
      <w:r>
        <w:rPr>
          <w:noProof/>
        </w:rPr>
        <w:fldChar w:fldCharType="begin" w:fldLock="1"/>
      </w:r>
      <w:r>
        <w:rPr>
          <w:noProof/>
        </w:rPr>
        <w:instrText xml:space="preserve"> PAGEREF _Toc193391098 \h </w:instrText>
      </w:r>
      <w:r>
        <w:rPr>
          <w:noProof/>
        </w:rPr>
      </w:r>
      <w:r>
        <w:rPr>
          <w:noProof/>
        </w:rPr>
        <w:fldChar w:fldCharType="separate"/>
      </w:r>
      <w:r>
        <w:rPr>
          <w:noProof/>
        </w:rPr>
        <w:t>405</w:t>
      </w:r>
      <w:r>
        <w:rPr>
          <w:noProof/>
        </w:rPr>
        <w:fldChar w:fldCharType="end"/>
      </w:r>
    </w:p>
    <w:p w14:paraId="7E5A2F57" w14:textId="4DA43BF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10.3.2.1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_Toc193391099 \h </w:instrText>
      </w:r>
      <w:r>
        <w:rPr>
          <w:noProof/>
        </w:rPr>
      </w:r>
      <w:r>
        <w:rPr>
          <w:noProof/>
        </w:rPr>
        <w:fldChar w:fldCharType="separate"/>
      </w:r>
      <w:r>
        <w:rPr>
          <w:noProof/>
        </w:rPr>
        <w:t>405</w:t>
      </w:r>
      <w:r>
        <w:rPr>
          <w:noProof/>
        </w:rPr>
        <w:fldChar w:fldCharType="end"/>
      </w:r>
    </w:p>
    <w:p w14:paraId="64D7141D" w14:textId="5C45B3C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10.3.2.2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Broadcast group call control state machine</w:t>
      </w:r>
      <w:r>
        <w:rPr>
          <w:noProof/>
        </w:rPr>
        <w:tab/>
      </w:r>
      <w:r>
        <w:rPr>
          <w:noProof/>
        </w:rPr>
        <w:fldChar w:fldCharType="begin" w:fldLock="1"/>
      </w:r>
      <w:r>
        <w:rPr>
          <w:noProof/>
        </w:rPr>
        <w:instrText xml:space="preserve"> PAGEREF _Toc193391100 \h </w:instrText>
      </w:r>
      <w:r>
        <w:rPr>
          <w:noProof/>
        </w:rPr>
      </w:r>
      <w:r>
        <w:rPr>
          <w:noProof/>
        </w:rPr>
        <w:fldChar w:fldCharType="separate"/>
      </w:r>
      <w:r>
        <w:rPr>
          <w:noProof/>
        </w:rPr>
        <w:t>405</w:t>
      </w:r>
      <w:r>
        <w:rPr>
          <w:noProof/>
        </w:rPr>
        <w:fldChar w:fldCharType="end"/>
      </w:r>
    </w:p>
    <w:p w14:paraId="2A2B91F3" w14:textId="0CC0BE4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10.3.2.3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Broadcast group call Control states</w:t>
      </w:r>
      <w:r>
        <w:rPr>
          <w:noProof/>
        </w:rPr>
        <w:tab/>
      </w:r>
      <w:r>
        <w:rPr>
          <w:noProof/>
        </w:rPr>
        <w:fldChar w:fldCharType="begin" w:fldLock="1"/>
      </w:r>
      <w:r>
        <w:rPr>
          <w:noProof/>
        </w:rPr>
        <w:instrText xml:space="preserve"> PAGEREF _Toc193391101 \h </w:instrText>
      </w:r>
      <w:r>
        <w:rPr>
          <w:noProof/>
        </w:rPr>
      </w:r>
      <w:r>
        <w:rPr>
          <w:noProof/>
        </w:rPr>
        <w:fldChar w:fldCharType="separate"/>
      </w:r>
      <w:r>
        <w:rPr>
          <w:noProof/>
        </w:rPr>
        <w:t>406</w:t>
      </w:r>
      <w:r>
        <w:rPr>
          <w:noProof/>
        </w:rPr>
        <w:fldChar w:fldCharType="end"/>
      </w:r>
    </w:p>
    <w:p w14:paraId="648AE2F4" w14:textId="5E5E647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10.3.2.3.1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B1: start-stop</w:t>
      </w:r>
      <w:r>
        <w:rPr>
          <w:noProof/>
        </w:rPr>
        <w:tab/>
      </w:r>
      <w:r>
        <w:rPr>
          <w:noProof/>
        </w:rPr>
        <w:fldChar w:fldCharType="begin" w:fldLock="1"/>
      </w:r>
      <w:r>
        <w:rPr>
          <w:noProof/>
        </w:rPr>
        <w:instrText xml:space="preserve"> PAGEREF _Toc193391102 \h </w:instrText>
      </w:r>
      <w:r>
        <w:rPr>
          <w:noProof/>
        </w:rPr>
      </w:r>
      <w:r>
        <w:rPr>
          <w:noProof/>
        </w:rPr>
        <w:fldChar w:fldCharType="separate"/>
      </w:r>
      <w:r>
        <w:rPr>
          <w:noProof/>
        </w:rPr>
        <w:t>406</w:t>
      </w:r>
      <w:r>
        <w:rPr>
          <w:noProof/>
        </w:rPr>
        <w:fldChar w:fldCharType="end"/>
      </w:r>
    </w:p>
    <w:p w14:paraId="3F319603" w14:textId="0F431FE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10.3.2.3.2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B2: in-progress broadcast group call</w:t>
      </w:r>
      <w:r>
        <w:rPr>
          <w:noProof/>
        </w:rPr>
        <w:tab/>
      </w:r>
      <w:r>
        <w:rPr>
          <w:noProof/>
        </w:rPr>
        <w:fldChar w:fldCharType="begin" w:fldLock="1"/>
      </w:r>
      <w:r>
        <w:rPr>
          <w:noProof/>
        </w:rPr>
        <w:instrText xml:space="preserve"> PAGEREF _Toc193391103 \h </w:instrText>
      </w:r>
      <w:r>
        <w:rPr>
          <w:noProof/>
        </w:rPr>
      </w:r>
      <w:r>
        <w:rPr>
          <w:noProof/>
        </w:rPr>
        <w:fldChar w:fldCharType="separate"/>
      </w:r>
      <w:r>
        <w:rPr>
          <w:noProof/>
        </w:rPr>
        <w:t>406</w:t>
      </w:r>
      <w:r>
        <w:rPr>
          <w:noProof/>
        </w:rPr>
        <w:fldChar w:fldCharType="end"/>
      </w:r>
    </w:p>
    <w:p w14:paraId="6C54D617" w14:textId="3BF1C44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10.3.2.3.3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B3: pending user action</w:t>
      </w:r>
      <w:r>
        <w:rPr>
          <w:noProof/>
        </w:rPr>
        <w:tab/>
      </w:r>
      <w:r>
        <w:rPr>
          <w:noProof/>
        </w:rPr>
        <w:fldChar w:fldCharType="begin" w:fldLock="1"/>
      </w:r>
      <w:r>
        <w:rPr>
          <w:noProof/>
        </w:rPr>
        <w:instrText xml:space="preserve"> PAGEREF _Toc193391104 \h </w:instrText>
      </w:r>
      <w:r>
        <w:rPr>
          <w:noProof/>
        </w:rPr>
      </w:r>
      <w:r>
        <w:rPr>
          <w:noProof/>
        </w:rPr>
        <w:fldChar w:fldCharType="separate"/>
      </w:r>
      <w:r>
        <w:rPr>
          <w:noProof/>
        </w:rPr>
        <w:t>406</w:t>
      </w:r>
      <w:r>
        <w:rPr>
          <w:noProof/>
        </w:rPr>
        <w:fldChar w:fldCharType="end"/>
      </w:r>
    </w:p>
    <w:p w14:paraId="0DA62ADE" w14:textId="6F9880C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eastAsia="zh-CN"/>
        </w:rPr>
        <w:t>10.3.2.3.4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eastAsia="zh-CN"/>
        </w:rPr>
        <w:t>B4: i</w:t>
      </w:r>
      <w:r w:rsidRPr="00A61B56">
        <w:rPr>
          <w:rFonts w:eastAsia="Malgun Gothic"/>
          <w:noProof/>
          <w:lang w:eastAsia="ko-KR"/>
        </w:rPr>
        <w:t>gnoring same call ID</w:t>
      </w:r>
      <w:r>
        <w:rPr>
          <w:noProof/>
        </w:rPr>
        <w:tab/>
      </w:r>
      <w:r>
        <w:rPr>
          <w:noProof/>
        </w:rPr>
        <w:fldChar w:fldCharType="begin" w:fldLock="1"/>
      </w:r>
      <w:r>
        <w:rPr>
          <w:noProof/>
        </w:rPr>
        <w:instrText xml:space="preserve"> PAGEREF _Toc193391105 \h </w:instrText>
      </w:r>
      <w:r>
        <w:rPr>
          <w:noProof/>
        </w:rPr>
      </w:r>
      <w:r>
        <w:rPr>
          <w:noProof/>
        </w:rPr>
        <w:fldChar w:fldCharType="separate"/>
      </w:r>
      <w:r>
        <w:rPr>
          <w:noProof/>
        </w:rPr>
        <w:t>406</w:t>
      </w:r>
      <w:r>
        <w:rPr>
          <w:noProof/>
        </w:rPr>
        <w:fldChar w:fldCharType="end"/>
      </w:r>
    </w:p>
    <w:p w14:paraId="3AC73987" w14:textId="6BE8B0E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10.3.2.4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Procedures</w:t>
      </w:r>
      <w:r>
        <w:rPr>
          <w:noProof/>
        </w:rPr>
        <w:tab/>
      </w:r>
      <w:r>
        <w:rPr>
          <w:noProof/>
        </w:rPr>
        <w:fldChar w:fldCharType="begin" w:fldLock="1"/>
      </w:r>
      <w:r>
        <w:rPr>
          <w:noProof/>
        </w:rPr>
        <w:instrText xml:space="preserve"> PAGEREF _Toc193391106 \h </w:instrText>
      </w:r>
      <w:r>
        <w:rPr>
          <w:noProof/>
        </w:rPr>
      </w:r>
      <w:r>
        <w:rPr>
          <w:noProof/>
        </w:rPr>
        <w:fldChar w:fldCharType="separate"/>
      </w:r>
      <w:r>
        <w:rPr>
          <w:noProof/>
        </w:rPr>
        <w:t>407</w:t>
      </w:r>
      <w:r>
        <w:rPr>
          <w:noProof/>
        </w:rPr>
        <w:fldChar w:fldCharType="end"/>
      </w:r>
    </w:p>
    <w:p w14:paraId="07F6B056" w14:textId="51F11AE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eastAsia="zh-CN"/>
        </w:rPr>
        <w:t>10.3.2.4.1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eastAsia="zh-CN"/>
        </w:rPr>
        <w:t>User initiating a broadcast group call</w:t>
      </w:r>
      <w:r>
        <w:rPr>
          <w:noProof/>
        </w:rPr>
        <w:tab/>
      </w:r>
      <w:r>
        <w:rPr>
          <w:noProof/>
        </w:rPr>
        <w:fldChar w:fldCharType="begin" w:fldLock="1"/>
      </w:r>
      <w:r>
        <w:rPr>
          <w:noProof/>
        </w:rPr>
        <w:instrText xml:space="preserve"> PAGEREF _Toc193391107 \h </w:instrText>
      </w:r>
      <w:r>
        <w:rPr>
          <w:noProof/>
        </w:rPr>
      </w:r>
      <w:r>
        <w:rPr>
          <w:noProof/>
        </w:rPr>
        <w:fldChar w:fldCharType="separate"/>
      </w:r>
      <w:r>
        <w:rPr>
          <w:noProof/>
        </w:rPr>
        <w:t>407</w:t>
      </w:r>
      <w:r>
        <w:rPr>
          <w:noProof/>
        </w:rPr>
        <w:fldChar w:fldCharType="end"/>
      </w:r>
    </w:p>
    <w:p w14:paraId="1DD780E0" w14:textId="4AFFD9F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eastAsia="zh-CN"/>
        </w:rPr>
        <w:t>10.3.2.4.2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_Toc193391108 \h </w:instrText>
      </w:r>
      <w:r>
        <w:rPr>
          <w:noProof/>
        </w:rPr>
      </w:r>
      <w:r>
        <w:rPr>
          <w:noProof/>
        </w:rPr>
        <w:fldChar w:fldCharType="separate"/>
      </w:r>
      <w:r>
        <w:rPr>
          <w:noProof/>
        </w:rPr>
        <w:t>407</w:t>
      </w:r>
      <w:r>
        <w:rPr>
          <w:noProof/>
        </w:rPr>
        <w:fldChar w:fldCharType="end"/>
      </w:r>
    </w:p>
    <w:p w14:paraId="6F77DC9A" w14:textId="73C0364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_Toc193391109 \h </w:instrText>
      </w:r>
      <w:r>
        <w:rPr>
          <w:noProof/>
        </w:rPr>
      </w:r>
      <w:r>
        <w:rPr>
          <w:noProof/>
        </w:rPr>
        <w:fldChar w:fldCharType="separate"/>
      </w:r>
      <w:r>
        <w:rPr>
          <w:noProof/>
        </w:rPr>
        <w:t>408</w:t>
      </w:r>
      <w:r>
        <w:rPr>
          <w:noProof/>
        </w:rPr>
        <w:fldChar w:fldCharType="end"/>
      </w:r>
    </w:p>
    <w:p w14:paraId="6456E7DE" w14:textId="630829E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10.3.2.4.4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MCPTT user rejects the terminating call</w:t>
      </w:r>
      <w:r>
        <w:rPr>
          <w:noProof/>
        </w:rPr>
        <w:tab/>
      </w:r>
      <w:r>
        <w:rPr>
          <w:noProof/>
        </w:rPr>
        <w:fldChar w:fldCharType="begin" w:fldLock="1"/>
      </w:r>
      <w:r>
        <w:rPr>
          <w:noProof/>
        </w:rPr>
        <w:instrText xml:space="preserve"> PAGEREF _Toc193391110 \h </w:instrText>
      </w:r>
      <w:r>
        <w:rPr>
          <w:noProof/>
        </w:rPr>
      </w:r>
      <w:r>
        <w:rPr>
          <w:noProof/>
        </w:rPr>
        <w:fldChar w:fldCharType="separate"/>
      </w:r>
      <w:r>
        <w:rPr>
          <w:noProof/>
        </w:rPr>
        <w:t>408</w:t>
      </w:r>
      <w:r>
        <w:rPr>
          <w:noProof/>
        </w:rPr>
        <w:fldChar w:fldCharType="end"/>
      </w:r>
    </w:p>
    <w:p w14:paraId="750A2D73" w14:textId="3B8F020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_Toc193391111 \h </w:instrText>
      </w:r>
      <w:r>
        <w:rPr>
          <w:noProof/>
        </w:rPr>
      </w:r>
      <w:r>
        <w:rPr>
          <w:noProof/>
        </w:rPr>
        <w:fldChar w:fldCharType="separate"/>
      </w:r>
      <w:r>
        <w:rPr>
          <w:noProof/>
        </w:rPr>
        <w:t>408</w:t>
      </w:r>
      <w:r>
        <w:rPr>
          <w:noProof/>
        </w:rPr>
        <w:fldChar w:fldCharType="end"/>
      </w:r>
    </w:p>
    <w:p w14:paraId="227E9402" w14:textId="4A53511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_Toc193391112 \h </w:instrText>
      </w:r>
      <w:r>
        <w:rPr>
          <w:noProof/>
        </w:rPr>
      </w:r>
      <w:r>
        <w:rPr>
          <w:noProof/>
        </w:rPr>
        <w:fldChar w:fldCharType="separate"/>
      </w:r>
      <w:r>
        <w:rPr>
          <w:noProof/>
        </w:rPr>
        <w:t>408</w:t>
      </w:r>
      <w:r>
        <w:rPr>
          <w:noProof/>
        </w:rPr>
        <w:fldChar w:fldCharType="end"/>
      </w:r>
    </w:p>
    <w:p w14:paraId="6D00D4AF" w14:textId="4F463CB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10.3.2.4.7</w:t>
      </w:r>
      <w:r>
        <w:rPr>
          <w:rFonts w:asciiTheme="minorHAnsi" w:eastAsiaTheme="minorEastAsia" w:hAnsiTheme="minorHAnsi" w:cstheme="minorBidi"/>
          <w:noProof/>
          <w:kern w:val="2"/>
          <w:sz w:val="24"/>
          <w:szCs w:val="24"/>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_Toc193391113 \h </w:instrText>
      </w:r>
      <w:r>
        <w:rPr>
          <w:noProof/>
        </w:rPr>
      </w:r>
      <w:r>
        <w:rPr>
          <w:noProof/>
        </w:rPr>
        <w:fldChar w:fldCharType="separate"/>
      </w:r>
      <w:r>
        <w:rPr>
          <w:noProof/>
        </w:rPr>
        <w:t>409</w:t>
      </w:r>
      <w:r>
        <w:rPr>
          <w:noProof/>
        </w:rPr>
        <w:fldChar w:fldCharType="end"/>
      </w:r>
    </w:p>
    <w:p w14:paraId="53EC341C" w14:textId="5672774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10.3.2.4.8</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_Toc193391114 \h </w:instrText>
      </w:r>
      <w:r>
        <w:rPr>
          <w:noProof/>
        </w:rPr>
      </w:r>
      <w:r>
        <w:rPr>
          <w:noProof/>
        </w:rPr>
        <w:fldChar w:fldCharType="separate"/>
      </w:r>
      <w:r>
        <w:rPr>
          <w:noProof/>
        </w:rPr>
        <w:t>409</w:t>
      </w:r>
      <w:r>
        <w:rPr>
          <w:noProof/>
        </w:rPr>
        <w:fldChar w:fldCharType="end"/>
      </w:r>
    </w:p>
    <w:p w14:paraId="2797FDCD" w14:textId="03FA023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10.3.2.4.9</w:t>
      </w:r>
      <w:r>
        <w:rPr>
          <w:rFonts w:asciiTheme="minorHAnsi" w:eastAsiaTheme="minorEastAsia" w:hAnsiTheme="minorHAnsi" w:cstheme="minorBidi"/>
          <w:noProof/>
          <w:kern w:val="2"/>
          <w:sz w:val="24"/>
          <w:szCs w:val="24"/>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_Toc193391115 \h </w:instrText>
      </w:r>
      <w:r>
        <w:rPr>
          <w:noProof/>
        </w:rPr>
      </w:r>
      <w:r>
        <w:rPr>
          <w:noProof/>
        </w:rPr>
        <w:fldChar w:fldCharType="separate"/>
      </w:r>
      <w:r>
        <w:rPr>
          <w:noProof/>
        </w:rPr>
        <w:t>409</w:t>
      </w:r>
      <w:r>
        <w:rPr>
          <w:noProof/>
        </w:rPr>
        <w:fldChar w:fldCharType="end"/>
      </w:r>
    </w:p>
    <w:p w14:paraId="0CF05CF8" w14:textId="5534155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10.3.2.4.10</w:t>
      </w:r>
      <w:r>
        <w:rPr>
          <w:rFonts w:asciiTheme="minorHAnsi" w:eastAsiaTheme="minorEastAsia" w:hAnsiTheme="minorHAnsi" w:cstheme="minorBidi"/>
          <w:noProof/>
          <w:kern w:val="2"/>
          <w:sz w:val="24"/>
          <w:szCs w:val="24"/>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_Toc193391116 \h </w:instrText>
      </w:r>
      <w:r>
        <w:rPr>
          <w:noProof/>
        </w:rPr>
      </w:r>
      <w:r>
        <w:rPr>
          <w:noProof/>
        </w:rPr>
        <w:fldChar w:fldCharType="separate"/>
      </w:r>
      <w:r>
        <w:rPr>
          <w:noProof/>
        </w:rPr>
        <w:t>410</w:t>
      </w:r>
      <w:r>
        <w:rPr>
          <w:noProof/>
        </w:rPr>
        <w:fldChar w:fldCharType="end"/>
      </w:r>
    </w:p>
    <w:p w14:paraId="7C2B521C" w14:textId="47809D5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w:t>
      </w:r>
      <w:r w:rsidRPr="00A61B56">
        <w:rPr>
          <w:noProof/>
          <w:lang w:val="en-US" w:eastAsia="zh-CN"/>
        </w:rPr>
        <w:t>2.4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_Toc193391117 \h </w:instrText>
      </w:r>
      <w:r>
        <w:rPr>
          <w:noProof/>
        </w:rPr>
      </w:r>
      <w:r>
        <w:rPr>
          <w:noProof/>
        </w:rPr>
        <w:fldChar w:fldCharType="separate"/>
      </w:r>
      <w:r>
        <w:rPr>
          <w:noProof/>
        </w:rPr>
        <w:t>410</w:t>
      </w:r>
      <w:r>
        <w:rPr>
          <w:noProof/>
        </w:rPr>
        <w:fldChar w:fldCharType="end"/>
      </w:r>
    </w:p>
    <w:p w14:paraId="24F9E8F8" w14:textId="0D82645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10.3.2.4.12</w:t>
      </w:r>
      <w:r>
        <w:rPr>
          <w:rFonts w:asciiTheme="minorHAnsi" w:eastAsiaTheme="minorEastAsia" w:hAnsiTheme="minorHAnsi" w:cstheme="minorBidi"/>
          <w:noProof/>
          <w:kern w:val="2"/>
          <w:sz w:val="24"/>
          <w:szCs w:val="24"/>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_Toc193391118 \h </w:instrText>
      </w:r>
      <w:r>
        <w:rPr>
          <w:noProof/>
        </w:rPr>
      </w:r>
      <w:r>
        <w:rPr>
          <w:noProof/>
        </w:rPr>
        <w:fldChar w:fldCharType="separate"/>
      </w:r>
      <w:r>
        <w:rPr>
          <w:noProof/>
        </w:rPr>
        <w:t>410</w:t>
      </w:r>
      <w:r>
        <w:rPr>
          <w:noProof/>
        </w:rPr>
        <w:fldChar w:fldCharType="end"/>
      </w:r>
    </w:p>
    <w:p w14:paraId="226B420B" w14:textId="0365823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_Toc193391119 \h </w:instrText>
      </w:r>
      <w:r>
        <w:rPr>
          <w:noProof/>
        </w:rPr>
      </w:r>
      <w:r>
        <w:rPr>
          <w:noProof/>
        </w:rPr>
        <w:fldChar w:fldCharType="separate"/>
      </w:r>
      <w:r>
        <w:rPr>
          <w:noProof/>
        </w:rPr>
        <w:t>410</w:t>
      </w:r>
      <w:r>
        <w:rPr>
          <w:noProof/>
        </w:rPr>
        <w:fldChar w:fldCharType="end"/>
      </w:r>
    </w:p>
    <w:p w14:paraId="07D17292" w14:textId="658D5D3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10.3.2.4.14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_Toc193391120 \h </w:instrText>
      </w:r>
      <w:r>
        <w:rPr>
          <w:noProof/>
        </w:rPr>
      </w:r>
      <w:r>
        <w:rPr>
          <w:noProof/>
        </w:rPr>
        <w:fldChar w:fldCharType="separate"/>
      </w:r>
      <w:r>
        <w:rPr>
          <w:noProof/>
        </w:rPr>
        <w:t>411</w:t>
      </w:r>
      <w:r>
        <w:rPr>
          <w:noProof/>
        </w:rPr>
        <w:fldChar w:fldCharType="end"/>
      </w:r>
    </w:p>
    <w:p w14:paraId="092504F6" w14:textId="2C37A1C5"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10.3.2.4.14.1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_Toc193391121 \h </w:instrText>
      </w:r>
      <w:r>
        <w:rPr>
          <w:noProof/>
        </w:rPr>
      </w:r>
      <w:r>
        <w:rPr>
          <w:noProof/>
        </w:rPr>
        <w:fldChar w:fldCharType="separate"/>
      </w:r>
      <w:r>
        <w:rPr>
          <w:noProof/>
        </w:rPr>
        <w:t>411</w:t>
      </w:r>
      <w:r>
        <w:rPr>
          <w:noProof/>
        </w:rPr>
        <w:fldChar w:fldCharType="end"/>
      </w:r>
    </w:p>
    <w:p w14:paraId="6C3C1480" w14:textId="0A02A9A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10.3.2.4.14.2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_Toc193391122 \h </w:instrText>
      </w:r>
      <w:r>
        <w:rPr>
          <w:noProof/>
        </w:rPr>
      </w:r>
      <w:r>
        <w:rPr>
          <w:noProof/>
        </w:rPr>
        <w:fldChar w:fldCharType="separate"/>
      </w:r>
      <w:r>
        <w:rPr>
          <w:noProof/>
        </w:rPr>
        <w:t>411</w:t>
      </w:r>
      <w:r>
        <w:rPr>
          <w:noProof/>
        </w:rPr>
        <w:fldChar w:fldCharType="end"/>
      </w:r>
    </w:p>
    <w:p w14:paraId="57EB691C" w14:textId="4B67D7EA"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10.3.2.4.14.3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_Toc193391123 \h </w:instrText>
      </w:r>
      <w:r>
        <w:rPr>
          <w:noProof/>
        </w:rPr>
      </w:r>
      <w:r>
        <w:rPr>
          <w:noProof/>
        </w:rPr>
        <w:fldChar w:fldCharType="separate"/>
      </w:r>
      <w:r>
        <w:rPr>
          <w:noProof/>
        </w:rPr>
        <w:t>411</w:t>
      </w:r>
      <w:r>
        <w:rPr>
          <w:noProof/>
        </w:rPr>
        <w:fldChar w:fldCharType="end"/>
      </w:r>
    </w:p>
    <w:p w14:paraId="7D2C45B0" w14:textId="5DA22610"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Private call</w:t>
      </w:r>
      <w:r>
        <w:rPr>
          <w:noProof/>
        </w:rPr>
        <w:tab/>
      </w:r>
      <w:r>
        <w:rPr>
          <w:noProof/>
        </w:rPr>
        <w:fldChar w:fldCharType="begin" w:fldLock="1"/>
      </w:r>
      <w:r>
        <w:rPr>
          <w:noProof/>
        </w:rPr>
        <w:instrText xml:space="preserve"> PAGEREF _Toc193391124 \h </w:instrText>
      </w:r>
      <w:r>
        <w:rPr>
          <w:noProof/>
        </w:rPr>
      </w:r>
      <w:r>
        <w:rPr>
          <w:noProof/>
        </w:rPr>
        <w:fldChar w:fldCharType="separate"/>
      </w:r>
      <w:r>
        <w:rPr>
          <w:noProof/>
        </w:rPr>
        <w:t>411</w:t>
      </w:r>
      <w:r>
        <w:rPr>
          <w:noProof/>
        </w:rPr>
        <w:fldChar w:fldCharType="end"/>
      </w:r>
    </w:p>
    <w:p w14:paraId="267A6E12" w14:textId="6EEE3B03"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_Toc193391125 \h </w:instrText>
      </w:r>
      <w:r>
        <w:rPr>
          <w:noProof/>
        </w:rPr>
      </w:r>
      <w:r>
        <w:rPr>
          <w:noProof/>
        </w:rPr>
        <w:fldChar w:fldCharType="separate"/>
      </w:r>
      <w:r>
        <w:rPr>
          <w:noProof/>
        </w:rPr>
        <w:t>411</w:t>
      </w:r>
      <w:r>
        <w:rPr>
          <w:noProof/>
        </w:rPr>
        <w:fldChar w:fldCharType="end"/>
      </w:r>
    </w:p>
    <w:p w14:paraId="41DD6934" w14:textId="282CEAAA"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On-network private call and first-to-answer call</w:t>
      </w:r>
      <w:r>
        <w:rPr>
          <w:noProof/>
        </w:rPr>
        <w:tab/>
      </w:r>
      <w:r>
        <w:rPr>
          <w:noProof/>
        </w:rPr>
        <w:fldChar w:fldCharType="begin" w:fldLock="1"/>
      </w:r>
      <w:r>
        <w:rPr>
          <w:noProof/>
        </w:rPr>
        <w:instrText xml:space="preserve"> PAGEREF _Toc193391126 \h </w:instrText>
      </w:r>
      <w:r>
        <w:rPr>
          <w:noProof/>
        </w:rPr>
      </w:r>
      <w:r>
        <w:rPr>
          <w:noProof/>
        </w:rPr>
        <w:fldChar w:fldCharType="separate"/>
      </w:r>
      <w:r>
        <w:rPr>
          <w:noProof/>
        </w:rPr>
        <w:t>411</w:t>
      </w:r>
      <w:r>
        <w:rPr>
          <w:noProof/>
        </w:rPr>
        <w:fldChar w:fldCharType="end"/>
      </w:r>
    </w:p>
    <w:p w14:paraId="6619C05D" w14:textId="5B7A141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11.1.1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_Toc193391127 \h </w:instrText>
      </w:r>
      <w:r>
        <w:rPr>
          <w:noProof/>
        </w:rPr>
      </w:r>
      <w:r>
        <w:rPr>
          <w:noProof/>
        </w:rPr>
        <w:fldChar w:fldCharType="separate"/>
      </w:r>
      <w:r>
        <w:rPr>
          <w:noProof/>
        </w:rPr>
        <w:t>411</w:t>
      </w:r>
      <w:r>
        <w:rPr>
          <w:noProof/>
        </w:rPr>
        <w:fldChar w:fldCharType="end"/>
      </w:r>
    </w:p>
    <w:p w14:paraId="04F58CC6" w14:textId="4B139CC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11.1.1.1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_Toc193391128 \h </w:instrText>
      </w:r>
      <w:r>
        <w:rPr>
          <w:noProof/>
        </w:rPr>
      </w:r>
      <w:r>
        <w:rPr>
          <w:noProof/>
        </w:rPr>
        <w:fldChar w:fldCharType="separate"/>
      </w:r>
      <w:r>
        <w:rPr>
          <w:noProof/>
        </w:rPr>
        <w:t>411</w:t>
      </w:r>
      <w:r>
        <w:rPr>
          <w:noProof/>
        </w:rPr>
        <w:fldChar w:fldCharType="end"/>
      </w:r>
    </w:p>
    <w:p w14:paraId="5B264B5D" w14:textId="10DEA6B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11.1.1.2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MCPTT client procedures</w:t>
      </w:r>
      <w:r>
        <w:rPr>
          <w:noProof/>
        </w:rPr>
        <w:tab/>
      </w:r>
      <w:r>
        <w:rPr>
          <w:noProof/>
        </w:rPr>
        <w:fldChar w:fldCharType="begin" w:fldLock="1"/>
      </w:r>
      <w:r>
        <w:rPr>
          <w:noProof/>
        </w:rPr>
        <w:instrText xml:space="preserve"> PAGEREF _Toc193391129 \h </w:instrText>
      </w:r>
      <w:r>
        <w:rPr>
          <w:noProof/>
        </w:rPr>
      </w:r>
      <w:r>
        <w:rPr>
          <w:noProof/>
        </w:rPr>
        <w:fldChar w:fldCharType="separate"/>
      </w:r>
      <w:r>
        <w:rPr>
          <w:noProof/>
        </w:rPr>
        <w:t>412</w:t>
      </w:r>
      <w:r>
        <w:rPr>
          <w:noProof/>
        </w:rPr>
        <w:fldChar w:fldCharType="end"/>
      </w:r>
    </w:p>
    <w:p w14:paraId="67261AE8" w14:textId="0A30081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11.1.1.2.1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_Toc193391130 \h </w:instrText>
      </w:r>
      <w:r>
        <w:rPr>
          <w:noProof/>
        </w:rPr>
      </w:r>
      <w:r>
        <w:rPr>
          <w:noProof/>
        </w:rPr>
        <w:fldChar w:fldCharType="separate"/>
      </w:r>
      <w:r>
        <w:rPr>
          <w:noProof/>
        </w:rPr>
        <w:t>412</w:t>
      </w:r>
      <w:r>
        <w:rPr>
          <w:noProof/>
        </w:rPr>
        <w:fldChar w:fldCharType="end"/>
      </w:r>
    </w:p>
    <w:p w14:paraId="3BE3143E" w14:textId="2D2A7D9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_Toc193391131 \h </w:instrText>
      </w:r>
      <w:r>
        <w:rPr>
          <w:noProof/>
        </w:rPr>
      </w:r>
      <w:r>
        <w:rPr>
          <w:noProof/>
        </w:rPr>
        <w:fldChar w:fldCharType="separate"/>
      </w:r>
      <w:r>
        <w:rPr>
          <w:noProof/>
        </w:rPr>
        <w:t>412</w:t>
      </w:r>
      <w:r>
        <w:rPr>
          <w:noProof/>
        </w:rPr>
        <w:fldChar w:fldCharType="end"/>
      </w:r>
    </w:p>
    <w:p w14:paraId="118C5FD3" w14:textId="2023B18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_Toc193391132 \h </w:instrText>
      </w:r>
      <w:r>
        <w:rPr>
          <w:noProof/>
        </w:rPr>
      </w:r>
      <w:r>
        <w:rPr>
          <w:noProof/>
        </w:rPr>
        <w:fldChar w:fldCharType="separate"/>
      </w:r>
      <w:r>
        <w:rPr>
          <w:noProof/>
        </w:rPr>
        <w:t>419</w:t>
      </w:r>
      <w:r>
        <w:rPr>
          <w:noProof/>
        </w:rPr>
        <w:fldChar w:fldCharType="end"/>
      </w:r>
    </w:p>
    <w:p w14:paraId="5144D833" w14:textId="2B19E01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_Toc193391133 \h </w:instrText>
      </w:r>
      <w:r>
        <w:rPr>
          <w:noProof/>
        </w:rPr>
      </w:r>
      <w:r>
        <w:rPr>
          <w:noProof/>
        </w:rPr>
        <w:fldChar w:fldCharType="separate"/>
      </w:r>
      <w:r>
        <w:rPr>
          <w:noProof/>
        </w:rPr>
        <w:t>422</w:t>
      </w:r>
      <w:r>
        <w:rPr>
          <w:noProof/>
        </w:rPr>
        <w:fldChar w:fldCharType="end"/>
      </w:r>
    </w:p>
    <w:p w14:paraId="5926FF5B" w14:textId="38162975"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11.1.1.2.1.4</w:t>
      </w:r>
      <w:r>
        <w:rPr>
          <w:rFonts w:asciiTheme="minorHAnsi" w:eastAsiaTheme="minorEastAsia" w:hAnsiTheme="minorHAnsi" w:cstheme="minorBidi"/>
          <w:noProof/>
          <w:kern w:val="2"/>
          <w:sz w:val="24"/>
          <w:szCs w:val="24"/>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_Toc193391134 \h </w:instrText>
      </w:r>
      <w:r>
        <w:rPr>
          <w:noProof/>
        </w:rPr>
      </w:r>
      <w:r>
        <w:rPr>
          <w:noProof/>
        </w:rPr>
        <w:fldChar w:fldCharType="separate"/>
      </w:r>
      <w:r>
        <w:rPr>
          <w:noProof/>
        </w:rPr>
        <w:t>423</w:t>
      </w:r>
      <w:r>
        <w:rPr>
          <w:noProof/>
        </w:rPr>
        <w:fldChar w:fldCharType="end"/>
      </w:r>
    </w:p>
    <w:p w14:paraId="481F364D" w14:textId="356CD00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11.1.1.2.1.5</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MCPTT emergency private call</w:t>
      </w:r>
      <w:r>
        <w:rPr>
          <w:noProof/>
        </w:rPr>
        <w:tab/>
      </w:r>
      <w:r>
        <w:rPr>
          <w:noProof/>
        </w:rPr>
        <w:fldChar w:fldCharType="begin" w:fldLock="1"/>
      </w:r>
      <w:r>
        <w:rPr>
          <w:noProof/>
        </w:rPr>
        <w:instrText xml:space="preserve"> PAGEREF _Toc193391135 \h </w:instrText>
      </w:r>
      <w:r>
        <w:rPr>
          <w:noProof/>
        </w:rPr>
      </w:r>
      <w:r>
        <w:rPr>
          <w:noProof/>
        </w:rPr>
        <w:fldChar w:fldCharType="separate"/>
      </w:r>
      <w:r>
        <w:rPr>
          <w:noProof/>
        </w:rPr>
        <w:t>424</w:t>
      </w:r>
      <w:r>
        <w:rPr>
          <w:noProof/>
        </w:rPr>
        <w:fldChar w:fldCharType="end"/>
      </w:r>
    </w:p>
    <w:p w14:paraId="7073058E" w14:textId="7D85C7E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11.1.1.2.2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_Toc193391136 \h </w:instrText>
      </w:r>
      <w:r>
        <w:rPr>
          <w:noProof/>
        </w:rPr>
      </w:r>
      <w:r>
        <w:rPr>
          <w:noProof/>
        </w:rPr>
        <w:fldChar w:fldCharType="separate"/>
      </w:r>
      <w:r>
        <w:rPr>
          <w:noProof/>
        </w:rPr>
        <w:t>425</w:t>
      </w:r>
      <w:r>
        <w:rPr>
          <w:noProof/>
        </w:rPr>
        <w:fldChar w:fldCharType="end"/>
      </w:r>
    </w:p>
    <w:p w14:paraId="07A913C6" w14:textId="3AC9531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_Toc193391137 \h </w:instrText>
      </w:r>
      <w:r>
        <w:rPr>
          <w:noProof/>
        </w:rPr>
      </w:r>
      <w:r>
        <w:rPr>
          <w:noProof/>
        </w:rPr>
        <w:fldChar w:fldCharType="separate"/>
      </w:r>
      <w:r>
        <w:rPr>
          <w:noProof/>
        </w:rPr>
        <w:t>425</w:t>
      </w:r>
      <w:r>
        <w:rPr>
          <w:noProof/>
        </w:rPr>
        <w:fldChar w:fldCharType="end"/>
      </w:r>
    </w:p>
    <w:p w14:paraId="7C6837B7" w14:textId="5EBD2D6A"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_Toc193391138 \h </w:instrText>
      </w:r>
      <w:r>
        <w:rPr>
          <w:noProof/>
        </w:rPr>
      </w:r>
      <w:r>
        <w:rPr>
          <w:noProof/>
        </w:rPr>
        <w:fldChar w:fldCharType="separate"/>
      </w:r>
      <w:r>
        <w:rPr>
          <w:noProof/>
        </w:rPr>
        <w:t>432</w:t>
      </w:r>
      <w:r>
        <w:rPr>
          <w:noProof/>
        </w:rPr>
        <w:fldChar w:fldCharType="end"/>
      </w:r>
    </w:p>
    <w:p w14:paraId="452E6ECD" w14:textId="06B4A7A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11.1.1.3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Participating MCPTT function procedures</w:t>
      </w:r>
      <w:r>
        <w:rPr>
          <w:noProof/>
        </w:rPr>
        <w:tab/>
      </w:r>
      <w:r>
        <w:rPr>
          <w:noProof/>
        </w:rPr>
        <w:fldChar w:fldCharType="begin" w:fldLock="1"/>
      </w:r>
      <w:r>
        <w:rPr>
          <w:noProof/>
        </w:rPr>
        <w:instrText xml:space="preserve"> PAGEREF _Toc193391139 \h </w:instrText>
      </w:r>
      <w:r>
        <w:rPr>
          <w:noProof/>
        </w:rPr>
      </w:r>
      <w:r>
        <w:rPr>
          <w:noProof/>
        </w:rPr>
        <w:fldChar w:fldCharType="separate"/>
      </w:r>
      <w:r>
        <w:rPr>
          <w:noProof/>
        </w:rPr>
        <w:t>432</w:t>
      </w:r>
      <w:r>
        <w:rPr>
          <w:noProof/>
        </w:rPr>
        <w:fldChar w:fldCharType="end"/>
      </w:r>
    </w:p>
    <w:p w14:paraId="215D8A1D" w14:textId="74BE712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11.1.1.3.1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_Toc193391140 \h </w:instrText>
      </w:r>
      <w:r>
        <w:rPr>
          <w:noProof/>
        </w:rPr>
      </w:r>
      <w:r>
        <w:rPr>
          <w:noProof/>
        </w:rPr>
        <w:fldChar w:fldCharType="separate"/>
      </w:r>
      <w:r>
        <w:rPr>
          <w:noProof/>
        </w:rPr>
        <w:t>432</w:t>
      </w:r>
      <w:r>
        <w:rPr>
          <w:noProof/>
        </w:rPr>
        <w:fldChar w:fldCharType="end"/>
      </w:r>
    </w:p>
    <w:p w14:paraId="1C8833A2" w14:textId="2B9EE10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_Toc193391141 \h </w:instrText>
      </w:r>
      <w:r>
        <w:rPr>
          <w:noProof/>
        </w:rPr>
      </w:r>
      <w:r>
        <w:rPr>
          <w:noProof/>
        </w:rPr>
        <w:fldChar w:fldCharType="separate"/>
      </w:r>
      <w:r>
        <w:rPr>
          <w:noProof/>
        </w:rPr>
        <w:t>432</w:t>
      </w:r>
      <w:r>
        <w:rPr>
          <w:noProof/>
        </w:rPr>
        <w:fldChar w:fldCharType="end"/>
      </w:r>
    </w:p>
    <w:p w14:paraId="30319110" w14:textId="3D30E9A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11.1.1.3.1.2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_Toc193391142 \h </w:instrText>
      </w:r>
      <w:r>
        <w:rPr>
          <w:noProof/>
        </w:rPr>
      </w:r>
      <w:r>
        <w:rPr>
          <w:noProof/>
        </w:rPr>
        <w:fldChar w:fldCharType="separate"/>
      </w:r>
      <w:r>
        <w:rPr>
          <w:noProof/>
        </w:rPr>
        <w:t>438</w:t>
      </w:r>
      <w:r>
        <w:rPr>
          <w:noProof/>
        </w:rPr>
        <w:fldChar w:fldCharType="end"/>
      </w:r>
    </w:p>
    <w:p w14:paraId="7896EA07" w14:textId="0ECAFB9A"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_Toc193391143 \h </w:instrText>
      </w:r>
      <w:r>
        <w:rPr>
          <w:noProof/>
        </w:rPr>
      </w:r>
      <w:r>
        <w:rPr>
          <w:noProof/>
        </w:rPr>
        <w:fldChar w:fldCharType="separate"/>
      </w:r>
      <w:r>
        <w:rPr>
          <w:noProof/>
        </w:rPr>
        <w:t>444</w:t>
      </w:r>
      <w:r>
        <w:rPr>
          <w:noProof/>
        </w:rPr>
        <w:fldChar w:fldCharType="end"/>
      </w:r>
    </w:p>
    <w:p w14:paraId="509CF8DE" w14:textId="0A2576D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_Toc193391144 \h </w:instrText>
      </w:r>
      <w:r>
        <w:rPr>
          <w:noProof/>
        </w:rPr>
      </w:r>
      <w:r>
        <w:rPr>
          <w:noProof/>
        </w:rPr>
        <w:fldChar w:fldCharType="separate"/>
      </w:r>
      <w:r>
        <w:rPr>
          <w:noProof/>
        </w:rPr>
        <w:t>445</w:t>
      </w:r>
      <w:r>
        <w:rPr>
          <w:noProof/>
        </w:rPr>
        <w:fldChar w:fldCharType="end"/>
      </w:r>
    </w:p>
    <w:p w14:paraId="31042CE6" w14:textId="0D9DA69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11.1.1.3.3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_Toc193391145 \h </w:instrText>
      </w:r>
      <w:r>
        <w:rPr>
          <w:noProof/>
        </w:rPr>
      </w:r>
      <w:r>
        <w:rPr>
          <w:noProof/>
        </w:rPr>
        <w:fldChar w:fldCharType="separate"/>
      </w:r>
      <w:r>
        <w:rPr>
          <w:noProof/>
        </w:rPr>
        <w:t>448</w:t>
      </w:r>
      <w:r>
        <w:rPr>
          <w:noProof/>
        </w:rPr>
        <w:fldChar w:fldCharType="end"/>
      </w:r>
    </w:p>
    <w:p w14:paraId="083B3BA4" w14:textId="07611B5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11.1.1.4</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_Toc193391146 \h </w:instrText>
      </w:r>
      <w:r>
        <w:rPr>
          <w:noProof/>
        </w:rPr>
      </w:r>
      <w:r>
        <w:rPr>
          <w:noProof/>
        </w:rPr>
        <w:fldChar w:fldCharType="separate"/>
      </w:r>
      <w:r>
        <w:rPr>
          <w:noProof/>
        </w:rPr>
        <w:t>449</w:t>
      </w:r>
      <w:r>
        <w:rPr>
          <w:noProof/>
        </w:rPr>
        <w:fldChar w:fldCharType="end"/>
      </w:r>
    </w:p>
    <w:p w14:paraId="636BAC03" w14:textId="3C65C03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_Toc193391147 \h </w:instrText>
      </w:r>
      <w:r>
        <w:rPr>
          <w:noProof/>
        </w:rPr>
      </w:r>
      <w:r>
        <w:rPr>
          <w:noProof/>
        </w:rPr>
        <w:fldChar w:fldCharType="separate"/>
      </w:r>
      <w:r>
        <w:rPr>
          <w:noProof/>
        </w:rPr>
        <w:t>449</w:t>
      </w:r>
      <w:r>
        <w:rPr>
          <w:noProof/>
        </w:rPr>
        <w:fldChar w:fldCharType="end"/>
      </w:r>
    </w:p>
    <w:p w14:paraId="34B2DA17" w14:textId="12B70A6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_Toc193391148 \h </w:instrText>
      </w:r>
      <w:r>
        <w:rPr>
          <w:noProof/>
        </w:rPr>
      </w:r>
      <w:r>
        <w:rPr>
          <w:noProof/>
        </w:rPr>
        <w:fldChar w:fldCharType="separate"/>
      </w:r>
      <w:r>
        <w:rPr>
          <w:noProof/>
        </w:rPr>
        <w:t>451</w:t>
      </w:r>
      <w:r>
        <w:rPr>
          <w:noProof/>
        </w:rPr>
        <w:fldChar w:fldCharType="end"/>
      </w:r>
    </w:p>
    <w:p w14:paraId="4C656684" w14:textId="7F9C60C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_Toc193391149 \h </w:instrText>
      </w:r>
      <w:r>
        <w:rPr>
          <w:noProof/>
        </w:rPr>
      </w:r>
      <w:r>
        <w:rPr>
          <w:noProof/>
        </w:rPr>
        <w:fldChar w:fldCharType="separate"/>
      </w:r>
      <w:r>
        <w:rPr>
          <w:noProof/>
        </w:rPr>
        <w:t>455</w:t>
      </w:r>
      <w:r>
        <w:rPr>
          <w:noProof/>
        </w:rPr>
        <w:fldChar w:fldCharType="end"/>
      </w:r>
    </w:p>
    <w:p w14:paraId="691ABEB3" w14:textId="0785974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_Toc193391150 \h </w:instrText>
      </w:r>
      <w:r>
        <w:rPr>
          <w:noProof/>
        </w:rPr>
      </w:r>
      <w:r>
        <w:rPr>
          <w:noProof/>
        </w:rPr>
        <w:fldChar w:fldCharType="separate"/>
      </w:r>
      <w:r>
        <w:rPr>
          <w:noProof/>
        </w:rPr>
        <w:t>456</w:t>
      </w:r>
      <w:r>
        <w:rPr>
          <w:noProof/>
        </w:rPr>
        <w:fldChar w:fldCharType="end"/>
      </w:r>
    </w:p>
    <w:p w14:paraId="4212D6AF" w14:textId="6D505A0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_Toc193391151 \h </w:instrText>
      </w:r>
      <w:r>
        <w:rPr>
          <w:noProof/>
        </w:rPr>
      </w:r>
      <w:r>
        <w:rPr>
          <w:noProof/>
        </w:rPr>
        <w:fldChar w:fldCharType="separate"/>
      </w:r>
      <w:r>
        <w:rPr>
          <w:noProof/>
        </w:rPr>
        <w:t>458</w:t>
      </w:r>
      <w:r>
        <w:rPr>
          <w:noProof/>
        </w:rPr>
        <w:fldChar w:fldCharType="end"/>
      </w:r>
    </w:p>
    <w:p w14:paraId="67C2C280" w14:textId="27E9926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_Toc193391152 \h </w:instrText>
      </w:r>
      <w:r>
        <w:rPr>
          <w:noProof/>
        </w:rPr>
      </w:r>
      <w:r>
        <w:rPr>
          <w:noProof/>
        </w:rPr>
        <w:fldChar w:fldCharType="separate"/>
      </w:r>
      <w:r>
        <w:rPr>
          <w:noProof/>
        </w:rPr>
        <w:t>458</w:t>
      </w:r>
      <w:r>
        <w:rPr>
          <w:noProof/>
        </w:rPr>
        <w:fldChar w:fldCharType="end"/>
      </w:r>
    </w:p>
    <w:p w14:paraId="35AC9AEB" w14:textId="784CD28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11.1.2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_Toc193391153 \h </w:instrText>
      </w:r>
      <w:r>
        <w:rPr>
          <w:noProof/>
        </w:rPr>
      </w:r>
      <w:r>
        <w:rPr>
          <w:noProof/>
        </w:rPr>
        <w:fldChar w:fldCharType="separate"/>
      </w:r>
      <w:r>
        <w:rPr>
          <w:noProof/>
        </w:rPr>
        <w:t>459</w:t>
      </w:r>
      <w:r>
        <w:rPr>
          <w:noProof/>
        </w:rPr>
        <w:fldChar w:fldCharType="end"/>
      </w:r>
    </w:p>
    <w:p w14:paraId="39BFEADC" w14:textId="204AC20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11.1.2.1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_Toc193391154 \h </w:instrText>
      </w:r>
      <w:r>
        <w:rPr>
          <w:noProof/>
        </w:rPr>
      </w:r>
      <w:r>
        <w:rPr>
          <w:noProof/>
        </w:rPr>
        <w:fldChar w:fldCharType="separate"/>
      </w:r>
      <w:r>
        <w:rPr>
          <w:noProof/>
        </w:rPr>
        <w:t>459</w:t>
      </w:r>
      <w:r>
        <w:rPr>
          <w:noProof/>
        </w:rPr>
        <w:fldChar w:fldCharType="end"/>
      </w:r>
    </w:p>
    <w:p w14:paraId="12A1CA53" w14:textId="3B65BDB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11.1.2.2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MCPTT client procedures</w:t>
      </w:r>
      <w:r>
        <w:rPr>
          <w:noProof/>
        </w:rPr>
        <w:tab/>
      </w:r>
      <w:r>
        <w:rPr>
          <w:noProof/>
        </w:rPr>
        <w:fldChar w:fldCharType="begin" w:fldLock="1"/>
      </w:r>
      <w:r>
        <w:rPr>
          <w:noProof/>
        </w:rPr>
        <w:instrText xml:space="preserve"> PAGEREF _Toc193391155 \h </w:instrText>
      </w:r>
      <w:r>
        <w:rPr>
          <w:noProof/>
        </w:rPr>
      </w:r>
      <w:r>
        <w:rPr>
          <w:noProof/>
        </w:rPr>
        <w:fldChar w:fldCharType="separate"/>
      </w:r>
      <w:r>
        <w:rPr>
          <w:noProof/>
        </w:rPr>
        <w:t>459</w:t>
      </w:r>
      <w:r>
        <w:rPr>
          <w:noProof/>
        </w:rPr>
        <w:fldChar w:fldCharType="end"/>
      </w:r>
    </w:p>
    <w:p w14:paraId="63DB81CE" w14:textId="12AD69B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11.1.2.3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Participating MCPTT function procedures</w:t>
      </w:r>
      <w:r>
        <w:rPr>
          <w:noProof/>
        </w:rPr>
        <w:tab/>
      </w:r>
      <w:r>
        <w:rPr>
          <w:noProof/>
        </w:rPr>
        <w:fldChar w:fldCharType="begin" w:fldLock="1"/>
      </w:r>
      <w:r>
        <w:rPr>
          <w:noProof/>
        </w:rPr>
        <w:instrText xml:space="preserve"> PAGEREF _Toc193391156 \h </w:instrText>
      </w:r>
      <w:r>
        <w:rPr>
          <w:noProof/>
        </w:rPr>
      </w:r>
      <w:r>
        <w:rPr>
          <w:noProof/>
        </w:rPr>
        <w:fldChar w:fldCharType="separate"/>
      </w:r>
      <w:r>
        <w:rPr>
          <w:noProof/>
        </w:rPr>
        <w:t>460</w:t>
      </w:r>
      <w:r>
        <w:rPr>
          <w:noProof/>
        </w:rPr>
        <w:fldChar w:fldCharType="end"/>
      </w:r>
    </w:p>
    <w:p w14:paraId="770FA9C1" w14:textId="4A14CE1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_Toc193391157 \h </w:instrText>
      </w:r>
      <w:r>
        <w:rPr>
          <w:noProof/>
        </w:rPr>
      </w:r>
      <w:r>
        <w:rPr>
          <w:noProof/>
        </w:rPr>
        <w:fldChar w:fldCharType="separate"/>
      </w:r>
      <w:r>
        <w:rPr>
          <w:noProof/>
        </w:rPr>
        <w:t>460</w:t>
      </w:r>
      <w:r>
        <w:rPr>
          <w:noProof/>
        </w:rPr>
        <w:fldChar w:fldCharType="end"/>
      </w:r>
    </w:p>
    <w:p w14:paraId="2EF03CDD" w14:textId="57190DD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11.1.2.3.2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_Toc193391158 \h </w:instrText>
      </w:r>
      <w:r>
        <w:rPr>
          <w:noProof/>
        </w:rPr>
      </w:r>
      <w:r>
        <w:rPr>
          <w:noProof/>
        </w:rPr>
        <w:fldChar w:fldCharType="separate"/>
      </w:r>
      <w:r>
        <w:rPr>
          <w:noProof/>
        </w:rPr>
        <w:t>460</w:t>
      </w:r>
      <w:r>
        <w:rPr>
          <w:noProof/>
        </w:rPr>
        <w:fldChar w:fldCharType="end"/>
      </w:r>
    </w:p>
    <w:p w14:paraId="515BA58D" w14:textId="460D5E4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11.1.2.4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_Toc193391159 \h </w:instrText>
      </w:r>
      <w:r>
        <w:rPr>
          <w:noProof/>
        </w:rPr>
      </w:r>
      <w:r>
        <w:rPr>
          <w:noProof/>
        </w:rPr>
        <w:fldChar w:fldCharType="separate"/>
      </w:r>
      <w:r>
        <w:rPr>
          <w:noProof/>
        </w:rPr>
        <w:t>460</w:t>
      </w:r>
      <w:r>
        <w:rPr>
          <w:noProof/>
        </w:rPr>
        <w:fldChar w:fldCharType="end"/>
      </w:r>
    </w:p>
    <w:p w14:paraId="43EB0610" w14:textId="709B698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11.1.2.4.1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_Toc193391160 \h </w:instrText>
      </w:r>
      <w:r>
        <w:rPr>
          <w:noProof/>
        </w:rPr>
      </w:r>
      <w:r>
        <w:rPr>
          <w:noProof/>
        </w:rPr>
        <w:fldChar w:fldCharType="separate"/>
      </w:r>
      <w:r>
        <w:rPr>
          <w:noProof/>
        </w:rPr>
        <w:t>460</w:t>
      </w:r>
      <w:r>
        <w:rPr>
          <w:noProof/>
        </w:rPr>
        <w:fldChar w:fldCharType="end"/>
      </w:r>
    </w:p>
    <w:p w14:paraId="2A54669C" w14:textId="69707D7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11.1.2.4.2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_Toc193391161 \h </w:instrText>
      </w:r>
      <w:r>
        <w:rPr>
          <w:noProof/>
        </w:rPr>
      </w:r>
      <w:r>
        <w:rPr>
          <w:noProof/>
        </w:rPr>
        <w:fldChar w:fldCharType="separate"/>
      </w:r>
      <w:r>
        <w:rPr>
          <w:noProof/>
        </w:rPr>
        <w:t>460</w:t>
      </w:r>
      <w:r>
        <w:rPr>
          <w:noProof/>
        </w:rPr>
        <w:fldChar w:fldCharType="end"/>
      </w:r>
    </w:p>
    <w:p w14:paraId="02F13D80" w14:textId="5F0D865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_Toc193391162 \h </w:instrText>
      </w:r>
      <w:r>
        <w:rPr>
          <w:noProof/>
        </w:rPr>
      </w:r>
      <w:r>
        <w:rPr>
          <w:noProof/>
        </w:rPr>
        <w:fldChar w:fldCharType="separate"/>
      </w:r>
      <w:r>
        <w:rPr>
          <w:noProof/>
        </w:rPr>
        <w:t>460</w:t>
      </w:r>
      <w:r>
        <w:rPr>
          <w:noProof/>
        </w:rPr>
        <w:fldChar w:fldCharType="end"/>
      </w:r>
    </w:p>
    <w:p w14:paraId="7BD10E45" w14:textId="3F34921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_Toc193391163 \h </w:instrText>
      </w:r>
      <w:r>
        <w:rPr>
          <w:noProof/>
        </w:rPr>
      </w:r>
      <w:r>
        <w:rPr>
          <w:noProof/>
        </w:rPr>
        <w:fldChar w:fldCharType="separate"/>
      </w:r>
      <w:r>
        <w:rPr>
          <w:noProof/>
        </w:rPr>
        <w:t>460</w:t>
      </w:r>
      <w:r>
        <w:rPr>
          <w:noProof/>
        </w:rPr>
        <w:fldChar w:fldCharType="end"/>
      </w:r>
    </w:p>
    <w:p w14:paraId="1E1D64CE" w14:textId="520CCAE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_Toc193391164 \h </w:instrText>
      </w:r>
      <w:r>
        <w:rPr>
          <w:noProof/>
        </w:rPr>
      </w:r>
      <w:r>
        <w:rPr>
          <w:noProof/>
        </w:rPr>
        <w:fldChar w:fldCharType="separate"/>
      </w:r>
      <w:r>
        <w:rPr>
          <w:noProof/>
        </w:rPr>
        <w:t>460</w:t>
      </w:r>
      <w:r>
        <w:rPr>
          <w:noProof/>
        </w:rPr>
        <w:fldChar w:fldCharType="end"/>
      </w:r>
    </w:p>
    <w:p w14:paraId="68B1076E" w14:textId="03F4FC2E"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_Toc193391165 \h </w:instrText>
      </w:r>
      <w:r>
        <w:rPr>
          <w:noProof/>
        </w:rPr>
      </w:r>
      <w:r>
        <w:rPr>
          <w:noProof/>
        </w:rPr>
        <w:fldChar w:fldCharType="separate"/>
      </w:r>
      <w:r>
        <w:rPr>
          <w:noProof/>
        </w:rPr>
        <w:t>460</w:t>
      </w:r>
      <w:r>
        <w:rPr>
          <w:noProof/>
        </w:rPr>
        <w:fldChar w:fldCharType="end"/>
      </w:r>
    </w:p>
    <w:p w14:paraId="6A76E392" w14:textId="63D4D1A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_Toc193391166 \h </w:instrText>
      </w:r>
      <w:r>
        <w:rPr>
          <w:noProof/>
        </w:rPr>
      </w:r>
      <w:r>
        <w:rPr>
          <w:noProof/>
        </w:rPr>
        <w:fldChar w:fldCharType="separate"/>
      </w:r>
      <w:r>
        <w:rPr>
          <w:noProof/>
        </w:rPr>
        <w:t>460</w:t>
      </w:r>
      <w:r>
        <w:rPr>
          <w:noProof/>
        </w:rPr>
        <w:fldChar w:fldCharType="end"/>
      </w:r>
    </w:p>
    <w:p w14:paraId="6E05455B" w14:textId="2B7EE4B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11.1.3.1.2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_Toc193391167 \h </w:instrText>
      </w:r>
      <w:r>
        <w:rPr>
          <w:noProof/>
        </w:rPr>
      </w:r>
      <w:r>
        <w:rPr>
          <w:noProof/>
        </w:rPr>
        <w:fldChar w:fldCharType="separate"/>
      </w:r>
      <w:r>
        <w:rPr>
          <w:noProof/>
        </w:rPr>
        <w:t>460</w:t>
      </w:r>
      <w:r>
        <w:rPr>
          <w:noProof/>
        </w:rPr>
        <w:fldChar w:fldCharType="end"/>
      </w:r>
    </w:p>
    <w:p w14:paraId="5B42B4C9" w14:textId="5802B8F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_Toc193391168 \h </w:instrText>
      </w:r>
      <w:r>
        <w:rPr>
          <w:noProof/>
        </w:rPr>
      </w:r>
      <w:r>
        <w:rPr>
          <w:noProof/>
        </w:rPr>
        <w:fldChar w:fldCharType="separate"/>
      </w:r>
      <w:r>
        <w:rPr>
          <w:noProof/>
        </w:rPr>
        <w:t>460</w:t>
      </w:r>
      <w:r>
        <w:rPr>
          <w:noProof/>
        </w:rPr>
        <w:fldChar w:fldCharType="end"/>
      </w:r>
    </w:p>
    <w:p w14:paraId="291E5F42" w14:textId="588397E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_Toc193391169 \h </w:instrText>
      </w:r>
      <w:r>
        <w:rPr>
          <w:noProof/>
        </w:rPr>
      </w:r>
      <w:r>
        <w:rPr>
          <w:noProof/>
        </w:rPr>
        <w:fldChar w:fldCharType="separate"/>
      </w:r>
      <w:r>
        <w:rPr>
          <w:noProof/>
        </w:rPr>
        <w:t>461</w:t>
      </w:r>
      <w:r>
        <w:rPr>
          <w:noProof/>
        </w:rPr>
        <w:fldChar w:fldCharType="end"/>
      </w:r>
    </w:p>
    <w:p w14:paraId="0D393175" w14:textId="7679526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_Toc193391170 \h </w:instrText>
      </w:r>
      <w:r>
        <w:rPr>
          <w:noProof/>
        </w:rPr>
      </w:r>
      <w:r>
        <w:rPr>
          <w:noProof/>
        </w:rPr>
        <w:fldChar w:fldCharType="separate"/>
      </w:r>
      <w:r>
        <w:rPr>
          <w:noProof/>
        </w:rPr>
        <w:t>461</w:t>
      </w:r>
      <w:r>
        <w:rPr>
          <w:noProof/>
        </w:rPr>
        <w:fldChar w:fldCharType="end"/>
      </w:r>
    </w:p>
    <w:p w14:paraId="662B1E1B" w14:textId="741EF66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11.1.3.2.1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_Toc193391171 \h </w:instrText>
      </w:r>
      <w:r>
        <w:rPr>
          <w:noProof/>
        </w:rPr>
      </w:r>
      <w:r>
        <w:rPr>
          <w:noProof/>
        </w:rPr>
        <w:fldChar w:fldCharType="separate"/>
      </w:r>
      <w:r>
        <w:rPr>
          <w:noProof/>
        </w:rPr>
        <w:t>461</w:t>
      </w:r>
      <w:r>
        <w:rPr>
          <w:noProof/>
        </w:rPr>
        <w:fldChar w:fldCharType="end"/>
      </w:r>
    </w:p>
    <w:p w14:paraId="1F2EF263" w14:textId="5F8D344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11.1.3.2.1.1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_Toc193391172 \h </w:instrText>
      </w:r>
      <w:r>
        <w:rPr>
          <w:noProof/>
        </w:rPr>
      </w:r>
      <w:r>
        <w:rPr>
          <w:noProof/>
        </w:rPr>
        <w:fldChar w:fldCharType="separate"/>
      </w:r>
      <w:r>
        <w:rPr>
          <w:noProof/>
        </w:rPr>
        <w:t>461</w:t>
      </w:r>
      <w:r>
        <w:rPr>
          <w:noProof/>
        </w:rPr>
        <w:fldChar w:fldCharType="end"/>
      </w:r>
    </w:p>
    <w:p w14:paraId="67158E1D" w14:textId="45EEE82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11.1.3.2.1.2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_Toc193391173 \h </w:instrText>
      </w:r>
      <w:r>
        <w:rPr>
          <w:noProof/>
        </w:rPr>
      </w:r>
      <w:r>
        <w:rPr>
          <w:noProof/>
        </w:rPr>
        <w:fldChar w:fldCharType="separate"/>
      </w:r>
      <w:r>
        <w:rPr>
          <w:noProof/>
        </w:rPr>
        <w:t>461</w:t>
      </w:r>
      <w:r>
        <w:rPr>
          <w:noProof/>
        </w:rPr>
        <w:fldChar w:fldCharType="end"/>
      </w:r>
    </w:p>
    <w:p w14:paraId="40F9D9AF" w14:textId="7B3B8AB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_Toc193391174 \h </w:instrText>
      </w:r>
      <w:r>
        <w:rPr>
          <w:noProof/>
        </w:rPr>
      </w:r>
      <w:r>
        <w:rPr>
          <w:noProof/>
        </w:rPr>
        <w:fldChar w:fldCharType="separate"/>
      </w:r>
      <w:r>
        <w:rPr>
          <w:noProof/>
        </w:rPr>
        <w:t>461</w:t>
      </w:r>
      <w:r>
        <w:rPr>
          <w:noProof/>
        </w:rPr>
        <w:fldChar w:fldCharType="end"/>
      </w:r>
    </w:p>
    <w:p w14:paraId="4C20DEAC" w14:textId="59BF42C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_Toc193391175 \h </w:instrText>
      </w:r>
      <w:r>
        <w:rPr>
          <w:noProof/>
        </w:rPr>
      </w:r>
      <w:r>
        <w:rPr>
          <w:noProof/>
        </w:rPr>
        <w:fldChar w:fldCharType="separate"/>
      </w:r>
      <w:r>
        <w:rPr>
          <w:noProof/>
        </w:rPr>
        <w:t>461</w:t>
      </w:r>
      <w:r>
        <w:rPr>
          <w:noProof/>
        </w:rPr>
        <w:fldChar w:fldCharType="end"/>
      </w:r>
    </w:p>
    <w:p w14:paraId="240B4CFE" w14:textId="3F080317"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_Toc193391176 \h </w:instrText>
      </w:r>
      <w:r>
        <w:rPr>
          <w:noProof/>
        </w:rPr>
      </w:r>
      <w:r>
        <w:rPr>
          <w:noProof/>
        </w:rPr>
        <w:fldChar w:fldCharType="separate"/>
      </w:r>
      <w:r>
        <w:rPr>
          <w:noProof/>
        </w:rPr>
        <w:t>461</w:t>
      </w:r>
      <w:r>
        <w:rPr>
          <w:noProof/>
        </w:rPr>
        <w:fldChar w:fldCharType="end"/>
      </w:r>
    </w:p>
    <w:p w14:paraId="60958450" w14:textId="2883AE0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11.1.3.3</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_Toc193391177 \h </w:instrText>
      </w:r>
      <w:r>
        <w:rPr>
          <w:noProof/>
        </w:rPr>
      </w:r>
      <w:r>
        <w:rPr>
          <w:noProof/>
        </w:rPr>
        <w:fldChar w:fldCharType="separate"/>
      </w:r>
      <w:r>
        <w:rPr>
          <w:noProof/>
        </w:rPr>
        <w:t>461</w:t>
      </w:r>
      <w:r>
        <w:rPr>
          <w:noProof/>
        </w:rPr>
        <w:fldChar w:fldCharType="end"/>
      </w:r>
    </w:p>
    <w:p w14:paraId="6301DB4F" w14:textId="137C6FA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11.1.3.3.1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_Toc193391178 \h </w:instrText>
      </w:r>
      <w:r>
        <w:rPr>
          <w:noProof/>
        </w:rPr>
      </w:r>
      <w:r>
        <w:rPr>
          <w:noProof/>
        </w:rPr>
        <w:fldChar w:fldCharType="separate"/>
      </w:r>
      <w:r>
        <w:rPr>
          <w:noProof/>
        </w:rPr>
        <w:t>461</w:t>
      </w:r>
      <w:r>
        <w:rPr>
          <w:noProof/>
        </w:rPr>
        <w:fldChar w:fldCharType="end"/>
      </w:r>
    </w:p>
    <w:p w14:paraId="59475544" w14:textId="4A044B6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_Toc193391179 \h </w:instrText>
      </w:r>
      <w:r>
        <w:rPr>
          <w:noProof/>
        </w:rPr>
      </w:r>
      <w:r>
        <w:rPr>
          <w:noProof/>
        </w:rPr>
        <w:fldChar w:fldCharType="separate"/>
      </w:r>
      <w:r>
        <w:rPr>
          <w:noProof/>
        </w:rPr>
        <w:t>461</w:t>
      </w:r>
      <w:r>
        <w:rPr>
          <w:noProof/>
        </w:rPr>
        <w:fldChar w:fldCharType="end"/>
      </w:r>
    </w:p>
    <w:p w14:paraId="209EFD4D" w14:textId="5E01F2C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_Toc193391180 \h </w:instrText>
      </w:r>
      <w:r>
        <w:rPr>
          <w:noProof/>
        </w:rPr>
      </w:r>
      <w:r>
        <w:rPr>
          <w:noProof/>
        </w:rPr>
        <w:fldChar w:fldCharType="separate"/>
      </w:r>
      <w:r>
        <w:rPr>
          <w:noProof/>
        </w:rPr>
        <w:t>461</w:t>
      </w:r>
      <w:r>
        <w:rPr>
          <w:noProof/>
        </w:rPr>
        <w:fldChar w:fldCharType="end"/>
      </w:r>
    </w:p>
    <w:p w14:paraId="0E684685" w14:textId="42B272B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11.1.4.2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_Toc193391181 \h </w:instrText>
      </w:r>
      <w:r>
        <w:rPr>
          <w:noProof/>
        </w:rPr>
      </w:r>
      <w:r>
        <w:rPr>
          <w:noProof/>
        </w:rPr>
        <w:fldChar w:fldCharType="separate"/>
      </w:r>
      <w:r>
        <w:rPr>
          <w:noProof/>
        </w:rPr>
        <w:t>462</w:t>
      </w:r>
      <w:r>
        <w:rPr>
          <w:noProof/>
        </w:rPr>
        <w:fldChar w:fldCharType="end"/>
      </w:r>
    </w:p>
    <w:p w14:paraId="51662419" w14:textId="52FCB8D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11.1.4.3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_Toc193391182 \h </w:instrText>
      </w:r>
      <w:r>
        <w:rPr>
          <w:noProof/>
        </w:rPr>
      </w:r>
      <w:r>
        <w:rPr>
          <w:noProof/>
        </w:rPr>
        <w:fldChar w:fldCharType="separate"/>
      </w:r>
      <w:r>
        <w:rPr>
          <w:noProof/>
        </w:rPr>
        <w:t>462</w:t>
      </w:r>
      <w:r>
        <w:rPr>
          <w:noProof/>
        </w:rPr>
        <w:fldChar w:fldCharType="end"/>
      </w:r>
    </w:p>
    <w:p w14:paraId="5683AD5F" w14:textId="25C2836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11.1.4.3.1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_Toc193391183 \h </w:instrText>
      </w:r>
      <w:r>
        <w:rPr>
          <w:noProof/>
        </w:rPr>
      </w:r>
      <w:r>
        <w:rPr>
          <w:noProof/>
        </w:rPr>
        <w:fldChar w:fldCharType="separate"/>
      </w:r>
      <w:r>
        <w:rPr>
          <w:noProof/>
        </w:rPr>
        <w:t>462</w:t>
      </w:r>
      <w:r>
        <w:rPr>
          <w:noProof/>
        </w:rPr>
        <w:fldChar w:fldCharType="end"/>
      </w:r>
    </w:p>
    <w:p w14:paraId="149EEAA2" w14:textId="28C4E8F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11.1.4.3.2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_Toc193391184 \h </w:instrText>
      </w:r>
      <w:r>
        <w:rPr>
          <w:noProof/>
        </w:rPr>
      </w:r>
      <w:r>
        <w:rPr>
          <w:noProof/>
        </w:rPr>
        <w:fldChar w:fldCharType="separate"/>
      </w:r>
      <w:r>
        <w:rPr>
          <w:noProof/>
        </w:rPr>
        <w:t>462</w:t>
      </w:r>
      <w:r>
        <w:rPr>
          <w:noProof/>
        </w:rPr>
        <w:fldChar w:fldCharType="end"/>
      </w:r>
    </w:p>
    <w:p w14:paraId="2F9C0984" w14:textId="45F4B82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11.1.4.3.2.1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_Toc193391185 \h </w:instrText>
      </w:r>
      <w:r>
        <w:rPr>
          <w:noProof/>
        </w:rPr>
      </w:r>
      <w:r>
        <w:rPr>
          <w:noProof/>
        </w:rPr>
        <w:fldChar w:fldCharType="separate"/>
      </w:r>
      <w:r>
        <w:rPr>
          <w:noProof/>
        </w:rPr>
        <w:t>462</w:t>
      </w:r>
      <w:r>
        <w:rPr>
          <w:noProof/>
        </w:rPr>
        <w:fldChar w:fldCharType="end"/>
      </w:r>
    </w:p>
    <w:p w14:paraId="1025DD6E" w14:textId="21A205C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11.1.4.3.2.2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_Toc193391186 \h </w:instrText>
      </w:r>
      <w:r>
        <w:rPr>
          <w:noProof/>
        </w:rPr>
      </w:r>
      <w:r>
        <w:rPr>
          <w:noProof/>
        </w:rPr>
        <w:fldChar w:fldCharType="separate"/>
      </w:r>
      <w:r>
        <w:rPr>
          <w:noProof/>
        </w:rPr>
        <w:t>462</w:t>
      </w:r>
      <w:r>
        <w:rPr>
          <w:noProof/>
        </w:rPr>
        <w:fldChar w:fldCharType="end"/>
      </w:r>
    </w:p>
    <w:p w14:paraId="17AC7B96" w14:textId="7CF371C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11.1.4.4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_Toc193391187 \h </w:instrText>
      </w:r>
      <w:r>
        <w:rPr>
          <w:noProof/>
        </w:rPr>
      </w:r>
      <w:r>
        <w:rPr>
          <w:noProof/>
        </w:rPr>
        <w:fldChar w:fldCharType="separate"/>
      </w:r>
      <w:r>
        <w:rPr>
          <w:noProof/>
        </w:rPr>
        <w:t>462</w:t>
      </w:r>
      <w:r>
        <w:rPr>
          <w:noProof/>
        </w:rPr>
        <w:fldChar w:fldCharType="end"/>
      </w:r>
    </w:p>
    <w:p w14:paraId="4F0DECED" w14:textId="104B351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11.1.5</w:t>
      </w:r>
      <w:r>
        <w:rPr>
          <w:rFonts w:asciiTheme="minorHAnsi" w:eastAsiaTheme="minorEastAsia" w:hAnsiTheme="minorHAnsi" w:cstheme="minorBidi"/>
          <w:noProof/>
          <w:kern w:val="2"/>
          <w:sz w:val="24"/>
          <w:szCs w:val="24"/>
          <w:lang w:eastAsia="en-GB"/>
          <w14:ligatures w14:val="standardContextual"/>
        </w:rPr>
        <w:tab/>
      </w:r>
      <w:r>
        <w:rPr>
          <w:noProof/>
        </w:rPr>
        <w:t>Private call call-back</w:t>
      </w:r>
      <w:r>
        <w:rPr>
          <w:noProof/>
        </w:rPr>
        <w:tab/>
      </w:r>
      <w:r>
        <w:rPr>
          <w:noProof/>
        </w:rPr>
        <w:fldChar w:fldCharType="begin" w:fldLock="1"/>
      </w:r>
      <w:r>
        <w:rPr>
          <w:noProof/>
        </w:rPr>
        <w:instrText xml:space="preserve"> PAGEREF _Toc193391188 \h </w:instrText>
      </w:r>
      <w:r>
        <w:rPr>
          <w:noProof/>
        </w:rPr>
      </w:r>
      <w:r>
        <w:rPr>
          <w:noProof/>
        </w:rPr>
        <w:fldChar w:fldCharType="separate"/>
      </w:r>
      <w:r>
        <w:rPr>
          <w:noProof/>
        </w:rPr>
        <w:t>462</w:t>
      </w:r>
      <w:r>
        <w:rPr>
          <w:noProof/>
        </w:rPr>
        <w:fldChar w:fldCharType="end"/>
      </w:r>
    </w:p>
    <w:p w14:paraId="64472C38" w14:textId="5E33EAE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_Toc193391189 \h </w:instrText>
      </w:r>
      <w:r>
        <w:rPr>
          <w:noProof/>
        </w:rPr>
      </w:r>
      <w:r>
        <w:rPr>
          <w:noProof/>
        </w:rPr>
        <w:fldChar w:fldCharType="separate"/>
      </w:r>
      <w:r>
        <w:rPr>
          <w:noProof/>
        </w:rPr>
        <w:t>462</w:t>
      </w:r>
      <w:r>
        <w:rPr>
          <w:noProof/>
        </w:rPr>
        <w:fldChar w:fldCharType="end"/>
      </w:r>
    </w:p>
    <w:p w14:paraId="19783E4E" w14:textId="27E2125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11.1.5.2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_Toc193391190 \h </w:instrText>
      </w:r>
      <w:r>
        <w:rPr>
          <w:noProof/>
        </w:rPr>
      </w:r>
      <w:r>
        <w:rPr>
          <w:noProof/>
        </w:rPr>
        <w:fldChar w:fldCharType="separate"/>
      </w:r>
      <w:r>
        <w:rPr>
          <w:noProof/>
        </w:rPr>
        <w:t>463</w:t>
      </w:r>
      <w:r>
        <w:rPr>
          <w:noProof/>
        </w:rPr>
        <w:fldChar w:fldCharType="end"/>
      </w:r>
    </w:p>
    <w:p w14:paraId="34FB07A2" w14:textId="18C37B3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11.1.5.2.1</w:t>
      </w:r>
      <w:r>
        <w:rPr>
          <w:rFonts w:asciiTheme="minorHAnsi" w:eastAsiaTheme="minorEastAsia" w:hAnsiTheme="minorHAnsi" w:cstheme="minorBidi"/>
          <w:noProof/>
          <w:kern w:val="2"/>
          <w:sz w:val="24"/>
          <w:szCs w:val="24"/>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_Toc193391191 \h </w:instrText>
      </w:r>
      <w:r>
        <w:rPr>
          <w:noProof/>
        </w:rPr>
      </w:r>
      <w:r>
        <w:rPr>
          <w:noProof/>
        </w:rPr>
        <w:fldChar w:fldCharType="separate"/>
      </w:r>
      <w:r>
        <w:rPr>
          <w:noProof/>
        </w:rPr>
        <w:t>463</w:t>
      </w:r>
      <w:r>
        <w:rPr>
          <w:noProof/>
        </w:rPr>
        <w:fldChar w:fldCharType="end"/>
      </w:r>
    </w:p>
    <w:p w14:paraId="1D60AEC4" w14:textId="1DDA43C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11.1.5.2.2</w:t>
      </w:r>
      <w:r>
        <w:rPr>
          <w:rFonts w:asciiTheme="minorHAnsi" w:eastAsiaTheme="minorEastAsia" w:hAnsiTheme="minorHAnsi" w:cstheme="minorBidi"/>
          <w:noProof/>
          <w:kern w:val="2"/>
          <w:sz w:val="24"/>
          <w:szCs w:val="24"/>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_Toc193391192 \h </w:instrText>
      </w:r>
      <w:r>
        <w:rPr>
          <w:noProof/>
        </w:rPr>
      </w:r>
      <w:r>
        <w:rPr>
          <w:noProof/>
        </w:rPr>
        <w:fldChar w:fldCharType="separate"/>
      </w:r>
      <w:r>
        <w:rPr>
          <w:noProof/>
        </w:rPr>
        <w:t>464</w:t>
      </w:r>
      <w:r>
        <w:rPr>
          <w:noProof/>
        </w:rPr>
        <w:fldChar w:fldCharType="end"/>
      </w:r>
    </w:p>
    <w:p w14:paraId="211D51AC" w14:textId="4F2F30F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11.1.5.2.3</w:t>
      </w:r>
      <w:r>
        <w:rPr>
          <w:rFonts w:asciiTheme="minorHAnsi" w:eastAsiaTheme="minorEastAsia" w:hAnsiTheme="minorHAnsi" w:cstheme="minorBidi"/>
          <w:noProof/>
          <w:kern w:val="2"/>
          <w:sz w:val="24"/>
          <w:szCs w:val="24"/>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_Toc193391193 \h </w:instrText>
      </w:r>
      <w:r>
        <w:rPr>
          <w:noProof/>
        </w:rPr>
      </w:r>
      <w:r>
        <w:rPr>
          <w:noProof/>
        </w:rPr>
        <w:fldChar w:fldCharType="separate"/>
      </w:r>
      <w:r>
        <w:rPr>
          <w:noProof/>
        </w:rPr>
        <w:t>465</w:t>
      </w:r>
      <w:r>
        <w:rPr>
          <w:noProof/>
        </w:rPr>
        <w:fldChar w:fldCharType="end"/>
      </w:r>
    </w:p>
    <w:p w14:paraId="7CD2FD5C" w14:textId="27467FD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11.1.5.3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_Toc193391194 \h </w:instrText>
      </w:r>
      <w:r>
        <w:rPr>
          <w:noProof/>
        </w:rPr>
      </w:r>
      <w:r>
        <w:rPr>
          <w:noProof/>
        </w:rPr>
        <w:fldChar w:fldCharType="separate"/>
      </w:r>
      <w:r>
        <w:rPr>
          <w:noProof/>
        </w:rPr>
        <w:t>465</w:t>
      </w:r>
      <w:r>
        <w:rPr>
          <w:noProof/>
        </w:rPr>
        <w:fldChar w:fldCharType="end"/>
      </w:r>
    </w:p>
    <w:p w14:paraId="454EB65F" w14:textId="6DE28AC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11.1.5.3.1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_Toc193391195 \h </w:instrText>
      </w:r>
      <w:r>
        <w:rPr>
          <w:noProof/>
        </w:rPr>
      </w:r>
      <w:r>
        <w:rPr>
          <w:noProof/>
        </w:rPr>
        <w:fldChar w:fldCharType="separate"/>
      </w:r>
      <w:r>
        <w:rPr>
          <w:noProof/>
        </w:rPr>
        <w:t>465</w:t>
      </w:r>
      <w:r>
        <w:rPr>
          <w:noProof/>
        </w:rPr>
        <w:fldChar w:fldCharType="end"/>
      </w:r>
    </w:p>
    <w:p w14:paraId="77B72F67" w14:textId="41ADC38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11.1.5.3.2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_Toc193391196 \h </w:instrText>
      </w:r>
      <w:r>
        <w:rPr>
          <w:noProof/>
        </w:rPr>
      </w:r>
      <w:r>
        <w:rPr>
          <w:noProof/>
        </w:rPr>
        <w:fldChar w:fldCharType="separate"/>
      </w:r>
      <w:r>
        <w:rPr>
          <w:noProof/>
        </w:rPr>
        <w:t>467</w:t>
      </w:r>
      <w:r>
        <w:rPr>
          <w:noProof/>
        </w:rPr>
        <w:fldChar w:fldCharType="end"/>
      </w:r>
    </w:p>
    <w:p w14:paraId="49A27AE7" w14:textId="11B342C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11.1.5.4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_Toc193391197 \h </w:instrText>
      </w:r>
      <w:r>
        <w:rPr>
          <w:noProof/>
        </w:rPr>
      </w:r>
      <w:r>
        <w:rPr>
          <w:noProof/>
        </w:rPr>
        <w:fldChar w:fldCharType="separate"/>
      </w:r>
      <w:r>
        <w:rPr>
          <w:noProof/>
        </w:rPr>
        <w:t>467</w:t>
      </w:r>
      <w:r>
        <w:rPr>
          <w:noProof/>
        </w:rPr>
        <w:fldChar w:fldCharType="end"/>
      </w:r>
    </w:p>
    <w:p w14:paraId="7951CCC0" w14:textId="52B257B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11.1.6</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Ambient listening call</w:t>
      </w:r>
      <w:r>
        <w:rPr>
          <w:noProof/>
        </w:rPr>
        <w:tab/>
      </w:r>
      <w:r>
        <w:rPr>
          <w:noProof/>
        </w:rPr>
        <w:fldChar w:fldCharType="begin" w:fldLock="1"/>
      </w:r>
      <w:r>
        <w:rPr>
          <w:noProof/>
        </w:rPr>
        <w:instrText xml:space="preserve"> PAGEREF _Toc193391198 \h </w:instrText>
      </w:r>
      <w:r>
        <w:rPr>
          <w:noProof/>
        </w:rPr>
      </w:r>
      <w:r>
        <w:rPr>
          <w:noProof/>
        </w:rPr>
        <w:fldChar w:fldCharType="separate"/>
      </w:r>
      <w:r>
        <w:rPr>
          <w:noProof/>
        </w:rPr>
        <w:t>468</w:t>
      </w:r>
      <w:r>
        <w:rPr>
          <w:noProof/>
        </w:rPr>
        <w:fldChar w:fldCharType="end"/>
      </w:r>
    </w:p>
    <w:p w14:paraId="5228E3F9" w14:textId="27C85BC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11.1.6.1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_Toc193391199 \h </w:instrText>
      </w:r>
      <w:r>
        <w:rPr>
          <w:noProof/>
        </w:rPr>
      </w:r>
      <w:r>
        <w:rPr>
          <w:noProof/>
        </w:rPr>
        <w:fldChar w:fldCharType="separate"/>
      </w:r>
      <w:r>
        <w:rPr>
          <w:noProof/>
        </w:rPr>
        <w:t>468</w:t>
      </w:r>
      <w:r>
        <w:rPr>
          <w:noProof/>
        </w:rPr>
        <w:fldChar w:fldCharType="end"/>
      </w:r>
    </w:p>
    <w:p w14:paraId="05BEBBF9" w14:textId="490699E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11.1.6.2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MCPTT client procedures</w:t>
      </w:r>
      <w:r>
        <w:rPr>
          <w:noProof/>
        </w:rPr>
        <w:tab/>
      </w:r>
      <w:r>
        <w:rPr>
          <w:noProof/>
        </w:rPr>
        <w:fldChar w:fldCharType="begin" w:fldLock="1"/>
      </w:r>
      <w:r>
        <w:rPr>
          <w:noProof/>
        </w:rPr>
        <w:instrText xml:space="preserve"> PAGEREF _Toc193391200 \h </w:instrText>
      </w:r>
      <w:r>
        <w:rPr>
          <w:noProof/>
        </w:rPr>
      </w:r>
      <w:r>
        <w:rPr>
          <w:noProof/>
        </w:rPr>
        <w:fldChar w:fldCharType="separate"/>
      </w:r>
      <w:r>
        <w:rPr>
          <w:noProof/>
        </w:rPr>
        <w:t>469</w:t>
      </w:r>
      <w:r>
        <w:rPr>
          <w:noProof/>
        </w:rPr>
        <w:fldChar w:fldCharType="end"/>
      </w:r>
    </w:p>
    <w:p w14:paraId="013E043F" w14:textId="1BC6403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11.1.6.2.0</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_Toc193391201 \h </w:instrText>
      </w:r>
      <w:r>
        <w:rPr>
          <w:noProof/>
        </w:rPr>
      </w:r>
      <w:r>
        <w:rPr>
          <w:noProof/>
        </w:rPr>
        <w:fldChar w:fldCharType="separate"/>
      </w:r>
      <w:r>
        <w:rPr>
          <w:noProof/>
        </w:rPr>
        <w:t>469</w:t>
      </w:r>
      <w:r>
        <w:rPr>
          <w:noProof/>
        </w:rPr>
        <w:fldChar w:fldCharType="end"/>
      </w:r>
    </w:p>
    <w:p w14:paraId="43358E9F" w14:textId="1884CF5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11.1.6.2.1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_Toc193391202 \h </w:instrText>
      </w:r>
      <w:r>
        <w:rPr>
          <w:noProof/>
        </w:rPr>
      </w:r>
      <w:r>
        <w:rPr>
          <w:noProof/>
        </w:rPr>
        <w:fldChar w:fldCharType="separate"/>
      </w:r>
      <w:r>
        <w:rPr>
          <w:noProof/>
        </w:rPr>
        <w:t>469</w:t>
      </w:r>
      <w:r>
        <w:rPr>
          <w:noProof/>
        </w:rPr>
        <w:fldChar w:fldCharType="end"/>
      </w:r>
    </w:p>
    <w:p w14:paraId="78AD4A44" w14:textId="1160408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_Toc193391203 \h </w:instrText>
      </w:r>
      <w:r>
        <w:rPr>
          <w:noProof/>
        </w:rPr>
      </w:r>
      <w:r>
        <w:rPr>
          <w:noProof/>
        </w:rPr>
        <w:fldChar w:fldCharType="separate"/>
      </w:r>
      <w:r>
        <w:rPr>
          <w:noProof/>
        </w:rPr>
        <w:t>469</w:t>
      </w:r>
      <w:r>
        <w:rPr>
          <w:noProof/>
        </w:rPr>
        <w:fldChar w:fldCharType="end"/>
      </w:r>
    </w:p>
    <w:p w14:paraId="2B071C93" w14:textId="0AB6ED65"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_Toc193391204 \h </w:instrText>
      </w:r>
      <w:r>
        <w:rPr>
          <w:noProof/>
        </w:rPr>
      </w:r>
      <w:r>
        <w:rPr>
          <w:noProof/>
        </w:rPr>
        <w:fldChar w:fldCharType="separate"/>
      </w:r>
      <w:r>
        <w:rPr>
          <w:noProof/>
        </w:rPr>
        <w:t>471</w:t>
      </w:r>
      <w:r>
        <w:rPr>
          <w:noProof/>
        </w:rPr>
        <w:fldChar w:fldCharType="end"/>
      </w:r>
    </w:p>
    <w:p w14:paraId="4ADFEF45" w14:textId="22B97655"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_Toc193391205 \h </w:instrText>
      </w:r>
      <w:r>
        <w:rPr>
          <w:noProof/>
        </w:rPr>
      </w:r>
      <w:r>
        <w:rPr>
          <w:noProof/>
        </w:rPr>
        <w:fldChar w:fldCharType="separate"/>
      </w:r>
      <w:r>
        <w:rPr>
          <w:noProof/>
        </w:rPr>
        <w:t>472</w:t>
      </w:r>
      <w:r>
        <w:rPr>
          <w:noProof/>
        </w:rPr>
        <w:fldChar w:fldCharType="end"/>
      </w:r>
    </w:p>
    <w:p w14:paraId="0BEB08EE" w14:textId="628D44BA"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11.1.6.2.1.4</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_Toc193391206 \h </w:instrText>
      </w:r>
      <w:r>
        <w:rPr>
          <w:noProof/>
        </w:rPr>
      </w:r>
      <w:r>
        <w:rPr>
          <w:noProof/>
        </w:rPr>
        <w:fldChar w:fldCharType="separate"/>
      </w:r>
      <w:r>
        <w:rPr>
          <w:noProof/>
        </w:rPr>
        <w:t>473</w:t>
      </w:r>
      <w:r>
        <w:rPr>
          <w:noProof/>
        </w:rPr>
        <w:fldChar w:fldCharType="end"/>
      </w:r>
    </w:p>
    <w:p w14:paraId="52C2444A" w14:textId="2ED1690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11.1.6.2.2</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_Toc193391207 \h </w:instrText>
      </w:r>
      <w:r>
        <w:rPr>
          <w:noProof/>
        </w:rPr>
      </w:r>
      <w:r>
        <w:rPr>
          <w:noProof/>
        </w:rPr>
        <w:fldChar w:fldCharType="separate"/>
      </w:r>
      <w:r>
        <w:rPr>
          <w:noProof/>
        </w:rPr>
        <w:t>473</w:t>
      </w:r>
      <w:r>
        <w:rPr>
          <w:noProof/>
        </w:rPr>
        <w:fldChar w:fldCharType="end"/>
      </w:r>
    </w:p>
    <w:p w14:paraId="01C29CB5" w14:textId="4044A1FE"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_Toc193391208 \h </w:instrText>
      </w:r>
      <w:r>
        <w:rPr>
          <w:noProof/>
        </w:rPr>
      </w:r>
      <w:r>
        <w:rPr>
          <w:noProof/>
        </w:rPr>
        <w:fldChar w:fldCharType="separate"/>
      </w:r>
      <w:r>
        <w:rPr>
          <w:noProof/>
        </w:rPr>
        <w:t>473</w:t>
      </w:r>
      <w:r>
        <w:rPr>
          <w:noProof/>
        </w:rPr>
        <w:fldChar w:fldCharType="end"/>
      </w:r>
    </w:p>
    <w:p w14:paraId="22028CB8" w14:textId="7AEDA6F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_Toc193391209 \h </w:instrText>
      </w:r>
      <w:r>
        <w:rPr>
          <w:noProof/>
        </w:rPr>
      </w:r>
      <w:r>
        <w:rPr>
          <w:noProof/>
        </w:rPr>
        <w:fldChar w:fldCharType="separate"/>
      </w:r>
      <w:r>
        <w:rPr>
          <w:noProof/>
        </w:rPr>
        <w:t>476</w:t>
      </w:r>
      <w:r>
        <w:rPr>
          <w:noProof/>
        </w:rPr>
        <w:fldChar w:fldCharType="end"/>
      </w:r>
    </w:p>
    <w:p w14:paraId="56DD34D4" w14:textId="3F15C84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_Toc193391210 \h </w:instrText>
      </w:r>
      <w:r>
        <w:rPr>
          <w:noProof/>
        </w:rPr>
      </w:r>
      <w:r>
        <w:rPr>
          <w:noProof/>
        </w:rPr>
        <w:fldChar w:fldCharType="separate"/>
      </w:r>
      <w:r>
        <w:rPr>
          <w:noProof/>
        </w:rPr>
        <w:t>476</w:t>
      </w:r>
      <w:r>
        <w:rPr>
          <w:noProof/>
        </w:rPr>
        <w:fldChar w:fldCharType="end"/>
      </w:r>
    </w:p>
    <w:p w14:paraId="7F408C84" w14:textId="0EA0F0F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_Toc193391211 \h </w:instrText>
      </w:r>
      <w:r>
        <w:rPr>
          <w:noProof/>
        </w:rPr>
      </w:r>
      <w:r>
        <w:rPr>
          <w:noProof/>
        </w:rPr>
        <w:fldChar w:fldCharType="separate"/>
      </w:r>
      <w:r>
        <w:rPr>
          <w:noProof/>
        </w:rPr>
        <w:t>476</w:t>
      </w:r>
      <w:r>
        <w:rPr>
          <w:noProof/>
        </w:rPr>
        <w:fldChar w:fldCharType="end"/>
      </w:r>
    </w:p>
    <w:p w14:paraId="6A5BAC8C" w14:textId="7DD957CE"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11.1.6.2.2.5</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_Toc193391212 \h </w:instrText>
      </w:r>
      <w:r>
        <w:rPr>
          <w:noProof/>
        </w:rPr>
      </w:r>
      <w:r>
        <w:rPr>
          <w:noProof/>
        </w:rPr>
        <w:fldChar w:fldCharType="separate"/>
      </w:r>
      <w:r>
        <w:rPr>
          <w:noProof/>
        </w:rPr>
        <w:t>476</w:t>
      </w:r>
      <w:r>
        <w:rPr>
          <w:noProof/>
        </w:rPr>
        <w:fldChar w:fldCharType="end"/>
      </w:r>
    </w:p>
    <w:p w14:paraId="59F755CB" w14:textId="157FBAE0"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11.1.6.3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Participating MCPTT function procedures</w:t>
      </w:r>
      <w:r>
        <w:rPr>
          <w:noProof/>
        </w:rPr>
        <w:tab/>
      </w:r>
      <w:r>
        <w:rPr>
          <w:noProof/>
        </w:rPr>
        <w:fldChar w:fldCharType="begin" w:fldLock="1"/>
      </w:r>
      <w:r>
        <w:rPr>
          <w:noProof/>
        </w:rPr>
        <w:instrText xml:space="preserve"> PAGEREF _Toc193391213 \h </w:instrText>
      </w:r>
      <w:r>
        <w:rPr>
          <w:noProof/>
        </w:rPr>
      </w:r>
      <w:r>
        <w:rPr>
          <w:noProof/>
        </w:rPr>
        <w:fldChar w:fldCharType="separate"/>
      </w:r>
      <w:r>
        <w:rPr>
          <w:noProof/>
        </w:rPr>
        <w:t>477</w:t>
      </w:r>
      <w:r>
        <w:rPr>
          <w:noProof/>
        </w:rPr>
        <w:fldChar w:fldCharType="end"/>
      </w:r>
    </w:p>
    <w:p w14:paraId="00A32BE9" w14:textId="75662DB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11.1.6.3.1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_Toc193391214 \h </w:instrText>
      </w:r>
      <w:r>
        <w:rPr>
          <w:noProof/>
        </w:rPr>
      </w:r>
      <w:r>
        <w:rPr>
          <w:noProof/>
        </w:rPr>
        <w:fldChar w:fldCharType="separate"/>
      </w:r>
      <w:r>
        <w:rPr>
          <w:noProof/>
        </w:rPr>
        <w:t>477</w:t>
      </w:r>
      <w:r>
        <w:rPr>
          <w:noProof/>
        </w:rPr>
        <w:fldChar w:fldCharType="end"/>
      </w:r>
    </w:p>
    <w:p w14:paraId="0ED830FC" w14:textId="11B7DD38"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_Toc193391215 \h </w:instrText>
      </w:r>
      <w:r>
        <w:rPr>
          <w:noProof/>
        </w:rPr>
      </w:r>
      <w:r>
        <w:rPr>
          <w:noProof/>
        </w:rPr>
        <w:fldChar w:fldCharType="separate"/>
      </w:r>
      <w:r>
        <w:rPr>
          <w:noProof/>
        </w:rPr>
        <w:t>477</w:t>
      </w:r>
      <w:r>
        <w:rPr>
          <w:noProof/>
        </w:rPr>
        <w:fldChar w:fldCharType="end"/>
      </w:r>
    </w:p>
    <w:p w14:paraId="16DBF4E3" w14:textId="4F6DE2B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_Toc193391216 \h </w:instrText>
      </w:r>
      <w:r>
        <w:rPr>
          <w:noProof/>
        </w:rPr>
      </w:r>
      <w:r>
        <w:rPr>
          <w:noProof/>
        </w:rPr>
        <w:fldChar w:fldCharType="separate"/>
      </w:r>
      <w:r>
        <w:rPr>
          <w:noProof/>
        </w:rPr>
        <w:t>479</w:t>
      </w:r>
      <w:r>
        <w:rPr>
          <w:noProof/>
        </w:rPr>
        <w:fldChar w:fldCharType="end"/>
      </w:r>
    </w:p>
    <w:p w14:paraId="0F4E766E" w14:textId="5409754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_Toc193391217 \h </w:instrText>
      </w:r>
      <w:r>
        <w:rPr>
          <w:noProof/>
        </w:rPr>
      </w:r>
      <w:r>
        <w:rPr>
          <w:noProof/>
        </w:rPr>
        <w:fldChar w:fldCharType="separate"/>
      </w:r>
      <w:r>
        <w:rPr>
          <w:noProof/>
        </w:rPr>
        <w:t>479</w:t>
      </w:r>
      <w:r>
        <w:rPr>
          <w:noProof/>
        </w:rPr>
        <w:fldChar w:fldCharType="end"/>
      </w:r>
    </w:p>
    <w:p w14:paraId="50222081" w14:textId="2E24C45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11.1.6.3.1.4</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_Toc193391218 \h </w:instrText>
      </w:r>
      <w:r>
        <w:rPr>
          <w:noProof/>
        </w:rPr>
      </w:r>
      <w:r>
        <w:rPr>
          <w:noProof/>
        </w:rPr>
        <w:fldChar w:fldCharType="separate"/>
      </w:r>
      <w:r>
        <w:rPr>
          <w:noProof/>
        </w:rPr>
        <w:t>479</w:t>
      </w:r>
      <w:r>
        <w:rPr>
          <w:noProof/>
        </w:rPr>
        <w:fldChar w:fldCharType="end"/>
      </w:r>
    </w:p>
    <w:p w14:paraId="4845E272" w14:textId="270B2BD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_Toc193391219 \h </w:instrText>
      </w:r>
      <w:r>
        <w:rPr>
          <w:noProof/>
        </w:rPr>
      </w:r>
      <w:r>
        <w:rPr>
          <w:noProof/>
        </w:rPr>
        <w:fldChar w:fldCharType="separate"/>
      </w:r>
      <w:r>
        <w:rPr>
          <w:noProof/>
        </w:rPr>
        <w:t>482</w:t>
      </w:r>
      <w:r>
        <w:rPr>
          <w:noProof/>
        </w:rPr>
        <w:fldChar w:fldCharType="end"/>
      </w:r>
    </w:p>
    <w:p w14:paraId="3C0D0F06" w14:textId="23819EEA"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11.1.6.3.2.1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 for ambient listening call</w:t>
      </w:r>
      <w:r>
        <w:rPr>
          <w:noProof/>
        </w:rPr>
        <w:tab/>
      </w:r>
      <w:r>
        <w:rPr>
          <w:noProof/>
        </w:rPr>
        <w:fldChar w:fldCharType="begin" w:fldLock="1"/>
      </w:r>
      <w:r>
        <w:rPr>
          <w:noProof/>
        </w:rPr>
        <w:instrText xml:space="preserve"> PAGEREF _Toc193391220 \h </w:instrText>
      </w:r>
      <w:r>
        <w:rPr>
          <w:noProof/>
        </w:rPr>
      </w:r>
      <w:r>
        <w:rPr>
          <w:noProof/>
        </w:rPr>
        <w:fldChar w:fldCharType="separate"/>
      </w:r>
      <w:r>
        <w:rPr>
          <w:noProof/>
        </w:rPr>
        <w:t>482</w:t>
      </w:r>
      <w:r>
        <w:rPr>
          <w:noProof/>
        </w:rPr>
        <w:fldChar w:fldCharType="end"/>
      </w:r>
    </w:p>
    <w:p w14:paraId="5C062A53" w14:textId="4693F0A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_Toc193391221 \h </w:instrText>
      </w:r>
      <w:r>
        <w:rPr>
          <w:noProof/>
        </w:rPr>
      </w:r>
      <w:r>
        <w:rPr>
          <w:noProof/>
        </w:rPr>
        <w:fldChar w:fldCharType="separate"/>
      </w:r>
      <w:r>
        <w:rPr>
          <w:noProof/>
        </w:rPr>
        <w:t>483</w:t>
      </w:r>
      <w:r>
        <w:rPr>
          <w:noProof/>
        </w:rPr>
        <w:fldChar w:fldCharType="end"/>
      </w:r>
    </w:p>
    <w:p w14:paraId="7392A77D" w14:textId="71C355C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11.1.6.3.2.3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_Toc193391222 \h </w:instrText>
      </w:r>
      <w:r>
        <w:rPr>
          <w:noProof/>
        </w:rPr>
      </w:r>
      <w:r>
        <w:rPr>
          <w:noProof/>
        </w:rPr>
        <w:fldChar w:fldCharType="separate"/>
      </w:r>
      <w:r>
        <w:rPr>
          <w:noProof/>
        </w:rPr>
        <w:t>483</w:t>
      </w:r>
      <w:r>
        <w:rPr>
          <w:noProof/>
        </w:rPr>
        <w:fldChar w:fldCharType="end"/>
      </w:r>
    </w:p>
    <w:p w14:paraId="5C30517B" w14:textId="6D6C2DE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11.1.6.4</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_Toc193391223 \h </w:instrText>
      </w:r>
      <w:r>
        <w:rPr>
          <w:noProof/>
        </w:rPr>
      </w:r>
      <w:r>
        <w:rPr>
          <w:noProof/>
        </w:rPr>
        <w:fldChar w:fldCharType="separate"/>
      </w:r>
      <w:r>
        <w:rPr>
          <w:noProof/>
        </w:rPr>
        <w:t>483</w:t>
      </w:r>
      <w:r>
        <w:rPr>
          <w:noProof/>
        </w:rPr>
        <w:fldChar w:fldCharType="end"/>
      </w:r>
    </w:p>
    <w:p w14:paraId="44B2CB40" w14:textId="0697DF4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_Toc193391224 \h </w:instrText>
      </w:r>
      <w:r>
        <w:rPr>
          <w:noProof/>
        </w:rPr>
      </w:r>
      <w:r>
        <w:rPr>
          <w:noProof/>
        </w:rPr>
        <w:fldChar w:fldCharType="separate"/>
      </w:r>
      <w:r>
        <w:rPr>
          <w:noProof/>
        </w:rPr>
        <w:t>483</w:t>
      </w:r>
      <w:r>
        <w:rPr>
          <w:noProof/>
        </w:rPr>
        <w:fldChar w:fldCharType="end"/>
      </w:r>
    </w:p>
    <w:p w14:paraId="1A2C41DA" w14:textId="64A075E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_Toc193391225 \h </w:instrText>
      </w:r>
      <w:r>
        <w:rPr>
          <w:noProof/>
        </w:rPr>
      </w:r>
      <w:r>
        <w:rPr>
          <w:noProof/>
        </w:rPr>
        <w:fldChar w:fldCharType="separate"/>
      </w:r>
      <w:r>
        <w:rPr>
          <w:noProof/>
        </w:rPr>
        <w:t>484</w:t>
      </w:r>
      <w:r>
        <w:rPr>
          <w:noProof/>
        </w:rPr>
        <w:fldChar w:fldCharType="end"/>
      </w:r>
    </w:p>
    <w:p w14:paraId="2EE6F561" w14:textId="78840BB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11.1.6.4.3</w:t>
      </w:r>
      <w:r>
        <w:rPr>
          <w:rFonts w:asciiTheme="minorHAnsi" w:eastAsiaTheme="minorEastAsia"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_Toc193391226 \h </w:instrText>
      </w:r>
      <w:r>
        <w:rPr>
          <w:noProof/>
        </w:rPr>
      </w:r>
      <w:r>
        <w:rPr>
          <w:noProof/>
        </w:rPr>
        <w:fldChar w:fldCharType="separate"/>
      </w:r>
      <w:r>
        <w:rPr>
          <w:noProof/>
        </w:rPr>
        <w:t>486</w:t>
      </w:r>
      <w:r>
        <w:rPr>
          <w:noProof/>
        </w:rPr>
        <w:fldChar w:fldCharType="end"/>
      </w:r>
    </w:p>
    <w:p w14:paraId="6D605204" w14:textId="2C2F45A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_Toc193391227 \h </w:instrText>
      </w:r>
      <w:r>
        <w:rPr>
          <w:noProof/>
        </w:rPr>
      </w:r>
      <w:r>
        <w:rPr>
          <w:noProof/>
        </w:rPr>
        <w:fldChar w:fldCharType="separate"/>
      </w:r>
      <w:r>
        <w:rPr>
          <w:noProof/>
        </w:rPr>
        <w:t>487</w:t>
      </w:r>
      <w:r>
        <w:rPr>
          <w:noProof/>
        </w:rPr>
        <w:fldChar w:fldCharType="end"/>
      </w:r>
    </w:p>
    <w:p w14:paraId="2337641B" w14:textId="4DA848A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11.1.7</w:t>
      </w:r>
      <w:r>
        <w:rPr>
          <w:rFonts w:asciiTheme="minorHAnsi" w:eastAsiaTheme="minorEastAsia" w:hAnsiTheme="minorHAnsi" w:cstheme="minorBidi"/>
          <w:noProof/>
          <w:kern w:val="2"/>
          <w:sz w:val="24"/>
          <w:szCs w:val="24"/>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_Toc193391228 \h </w:instrText>
      </w:r>
      <w:r>
        <w:rPr>
          <w:noProof/>
        </w:rPr>
      </w:r>
      <w:r>
        <w:rPr>
          <w:noProof/>
        </w:rPr>
        <w:fldChar w:fldCharType="separate"/>
      </w:r>
      <w:r>
        <w:rPr>
          <w:noProof/>
        </w:rPr>
        <w:t>488</w:t>
      </w:r>
      <w:r>
        <w:rPr>
          <w:noProof/>
        </w:rPr>
        <w:fldChar w:fldCharType="end"/>
      </w:r>
    </w:p>
    <w:p w14:paraId="1F083501" w14:textId="160F3E3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_Toc193391229 \h </w:instrText>
      </w:r>
      <w:r>
        <w:rPr>
          <w:noProof/>
        </w:rPr>
      </w:r>
      <w:r>
        <w:rPr>
          <w:noProof/>
        </w:rPr>
        <w:fldChar w:fldCharType="separate"/>
      </w:r>
      <w:r>
        <w:rPr>
          <w:noProof/>
        </w:rPr>
        <w:t>488</w:t>
      </w:r>
      <w:r>
        <w:rPr>
          <w:noProof/>
        </w:rPr>
        <w:fldChar w:fldCharType="end"/>
      </w:r>
    </w:p>
    <w:p w14:paraId="18E62EFF" w14:textId="75ADA9E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11.1.7.2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_Toc193391230 \h </w:instrText>
      </w:r>
      <w:r>
        <w:rPr>
          <w:noProof/>
        </w:rPr>
      </w:r>
      <w:r>
        <w:rPr>
          <w:noProof/>
        </w:rPr>
        <w:fldChar w:fldCharType="separate"/>
      </w:r>
      <w:r>
        <w:rPr>
          <w:noProof/>
        </w:rPr>
        <w:t>488</w:t>
      </w:r>
      <w:r>
        <w:rPr>
          <w:noProof/>
        </w:rPr>
        <w:fldChar w:fldCharType="end"/>
      </w:r>
    </w:p>
    <w:p w14:paraId="51A5B8FD" w14:textId="7AE563F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11.1.7.2.1</w:t>
      </w:r>
      <w:r>
        <w:rPr>
          <w:rFonts w:asciiTheme="minorHAnsi" w:eastAsiaTheme="minorEastAsia" w:hAnsiTheme="minorHAnsi" w:cstheme="minorBidi"/>
          <w:noProof/>
          <w:kern w:val="2"/>
          <w:sz w:val="24"/>
          <w:szCs w:val="24"/>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_Toc193391231 \h </w:instrText>
      </w:r>
      <w:r>
        <w:rPr>
          <w:noProof/>
        </w:rPr>
      </w:r>
      <w:r>
        <w:rPr>
          <w:noProof/>
        </w:rPr>
        <w:fldChar w:fldCharType="separate"/>
      </w:r>
      <w:r>
        <w:rPr>
          <w:noProof/>
        </w:rPr>
        <w:t>488</w:t>
      </w:r>
      <w:r>
        <w:rPr>
          <w:noProof/>
        </w:rPr>
        <w:fldChar w:fldCharType="end"/>
      </w:r>
    </w:p>
    <w:p w14:paraId="5DB69F45" w14:textId="137B5D6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11.1.7.2.2</w:t>
      </w:r>
      <w:r>
        <w:rPr>
          <w:rFonts w:asciiTheme="minorHAnsi" w:eastAsiaTheme="minorEastAsia" w:hAnsiTheme="minorHAnsi" w:cstheme="minorBidi"/>
          <w:noProof/>
          <w:kern w:val="2"/>
          <w:sz w:val="24"/>
          <w:szCs w:val="24"/>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_Toc193391232 \h </w:instrText>
      </w:r>
      <w:r>
        <w:rPr>
          <w:noProof/>
        </w:rPr>
      </w:r>
      <w:r>
        <w:rPr>
          <w:noProof/>
        </w:rPr>
        <w:fldChar w:fldCharType="separate"/>
      </w:r>
      <w:r>
        <w:rPr>
          <w:noProof/>
        </w:rPr>
        <w:t>490</w:t>
      </w:r>
      <w:r>
        <w:rPr>
          <w:noProof/>
        </w:rPr>
        <w:fldChar w:fldCharType="end"/>
      </w:r>
    </w:p>
    <w:p w14:paraId="42090058" w14:textId="36C3CE9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11.1.7.3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_Toc193391233 \h </w:instrText>
      </w:r>
      <w:r>
        <w:rPr>
          <w:noProof/>
        </w:rPr>
      </w:r>
      <w:r>
        <w:rPr>
          <w:noProof/>
        </w:rPr>
        <w:fldChar w:fldCharType="separate"/>
      </w:r>
      <w:r>
        <w:rPr>
          <w:noProof/>
        </w:rPr>
        <w:t>492</w:t>
      </w:r>
      <w:r>
        <w:rPr>
          <w:noProof/>
        </w:rPr>
        <w:fldChar w:fldCharType="end"/>
      </w:r>
    </w:p>
    <w:p w14:paraId="6E5F077C" w14:textId="6FD287A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11.1.7.3.1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_Toc193391234 \h </w:instrText>
      </w:r>
      <w:r>
        <w:rPr>
          <w:noProof/>
        </w:rPr>
      </w:r>
      <w:r>
        <w:rPr>
          <w:noProof/>
        </w:rPr>
        <w:fldChar w:fldCharType="separate"/>
      </w:r>
      <w:r>
        <w:rPr>
          <w:noProof/>
        </w:rPr>
        <w:t>492</w:t>
      </w:r>
      <w:r>
        <w:rPr>
          <w:noProof/>
        </w:rPr>
        <w:fldChar w:fldCharType="end"/>
      </w:r>
    </w:p>
    <w:p w14:paraId="4EAEFFE1" w14:textId="3839345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11.1.7.3.2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_Toc193391235 \h </w:instrText>
      </w:r>
      <w:r>
        <w:rPr>
          <w:noProof/>
        </w:rPr>
      </w:r>
      <w:r>
        <w:rPr>
          <w:noProof/>
        </w:rPr>
        <w:fldChar w:fldCharType="separate"/>
      </w:r>
      <w:r>
        <w:rPr>
          <w:noProof/>
        </w:rPr>
        <w:t>493</w:t>
      </w:r>
      <w:r>
        <w:rPr>
          <w:noProof/>
        </w:rPr>
        <w:fldChar w:fldCharType="end"/>
      </w:r>
    </w:p>
    <w:p w14:paraId="2A9B40DE" w14:textId="2651F28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11.1.7.4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_Toc193391236 \h </w:instrText>
      </w:r>
      <w:r>
        <w:rPr>
          <w:noProof/>
        </w:rPr>
      </w:r>
      <w:r>
        <w:rPr>
          <w:noProof/>
        </w:rPr>
        <w:fldChar w:fldCharType="separate"/>
      </w:r>
      <w:r>
        <w:rPr>
          <w:noProof/>
        </w:rPr>
        <w:t>494</w:t>
      </w:r>
      <w:r>
        <w:rPr>
          <w:noProof/>
        </w:rPr>
        <w:fldChar w:fldCharType="end"/>
      </w:r>
    </w:p>
    <w:p w14:paraId="21144E3B" w14:textId="437B9B1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11.1.8</w:t>
      </w:r>
      <w:r>
        <w:rPr>
          <w:rFonts w:asciiTheme="minorHAnsi" w:eastAsiaTheme="minorEastAsia" w:hAnsiTheme="minorHAnsi" w:cstheme="minorBidi"/>
          <w:noProof/>
          <w:kern w:val="2"/>
          <w:sz w:val="24"/>
          <w:szCs w:val="24"/>
          <w:lang w:eastAsia="en-GB"/>
          <w14:ligatures w14:val="standardContextual"/>
        </w:rPr>
        <w:tab/>
      </w:r>
      <w:r>
        <w:rPr>
          <w:noProof/>
        </w:rPr>
        <w:t>Private call transfer</w:t>
      </w:r>
      <w:r>
        <w:rPr>
          <w:noProof/>
        </w:rPr>
        <w:tab/>
      </w:r>
      <w:r>
        <w:rPr>
          <w:noProof/>
        </w:rPr>
        <w:fldChar w:fldCharType="begin" w:fldLock="1"/>
      </w:r>
      <w:r>
        <w:rPr>
          <w:noProof/>
        </w:rPr>
        <w:instrText xml:space="preserve"> PAGEREF _Toc193391237 \h </w:instrText>
      </w:r>
      <w:r>
        <w:rPr>
          <w:noProof/>
        </w:rPr>
      </w:r>
      <w:r>
        <w:rPr>
          <w:noProof/>
        </w:rPr>
        <w:fldChar w:fldCharType="separate"/>
      </w:r>
      <w:r>
        <w:rPr>
          <w:noProof/>
        </w:rPr>
        <w:t>495</w:t>
      </w:r>
      <w:r>
        <w:rPr>
          <w:noProof/>
        </w:rPr>
        <w:fldChar w:fldCharType="end"/>
      </w:r>
    </w:p>
    <w:p w14:paraId="2309EF26" w14:textId="5D71F43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_Toc193391238 \h </w:instrText>
      </w:r>
      <w:r>
        <w:rPr>
          <w:noProof/>
        </w:rPr>
      </w:r>
      <w:r>
        <w:rPr>
          <w:noProof/>
        </w:rPr>
        <w:fldChar w:fldCharType="separate"/>
      </w:r>
      <w:r>
        <w:rPr>
          <w:noProof/>
        </w:rPr>
        <w:t>495</w:t>
      </w:r>
      <w:r>
        <w:rPr>
          <w:noProof/>
        </w:rPr>
        <w:fldChar w:fldCharType="end"/>
      </w:r>
    </w:p>
    <w:p w14:paraId="4F2843BE" w14:textId="3F0E51C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11.1.8.2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_Toc193391239 \h </w:instrText>
      </w:r>
      <w:r>
        <w:rPr>
          <w:noProof/>
        </w:rPr>
      </w:r>
      <w:r>
        <w:rPr>
          <w:noProof/>
        </w:rPr>
        <w:fldChar w:fldCharType="separate"/>
      </w:r>
      <w:r>
        <w:rPr>
          <w:noProof/>
        </w:rPr>
        <w:t>495</w:t>
      </w:r>
      <w:r>
        <w:rPr>
          <w:noProof/>
        </w:rPr>
        <w:fldChar w:fldCharType="end"/>
      </w:r>
    </w:p>
    <w:p w14:paraId="56BBC00A" w14:textId="38B26C7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11.1.8.2.1</w:t>
      </w:r>
      <w:r>
        <w:rPr>
          <w:rFonts w:asciiTheme="minorHAnsi" w:eastAsiaTheme="minorEastAsia" w:hAnsiTheme="minorHAnsi" w:cstheme="minorBidi"/>
          <w:noProof/>
          <w:kern w:val="2"/>
          <w:sz w:val="24"/>
          <w:szCs w:val="24"/>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_Toc193391240 \h </w:instrText>
      </w:r>
      <w:r>
        <w:rPr>
          <w:noProof/>
        </w:rPr>
      </w:r>
      <w:r>
        <w:rPr>
          <w:noProof/>
        </w:rPr>
        <w:fldChar w:fldCharType="separate"/>
      </w:r>
      <w:r>
        <w:rPr>
          <w:noProof/>
        </w:rPr>
        <w:t>495</w:t>
      </w:r>
      <w:r>
        <w:rPr>
          <w:noProof/>
        </w:rPr>
        <w:fldChar w:fldCharType="end"/>
      </w:r>
    </w:p>
    <w:p w14:paraId="7BC32EAC" w14:textId="28E7F3E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11.1.8.2.2</w:t>
      </w:r>
      <w:r>
        <w:rPr>
          <w:rFonts w:asciiTheme="minorHAnsi" w:eastAsiaTheme="minorEastAsia" w:hAnsiTheme="minorHAnsi" w:cstheme="minorBidi"/>
          <w:noProof/>
          <w:kern w:val="2"/>
          <w:sz w:val="24"/>
          <w:szCs w:val="24"/>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_Toc193391241 \h </w:instrText>
      </w:r>
      <w:r>
        <w:rPr>
          <w:noProof/>
        </w:rPr>
      </w:r>
      <w:r>
        <w:rPr>
          <w:noProof/>
        </w:rPr>
        <w:fldChar w:fldCharType="separate"/>
      </w:r>
      <w:r>
        <w:rPr>
          <w:noProof/>
        </w:rPr>
        <w:t>497</w:t>
      </w:r>
      <w:r>
        <w:rPr>
          <w:noProof/>
        </w:rPr>
        <w:fldChar w:fldCharType="end"/>
      </w:r>
    </w:p>
    <w:p w14:paraId="09E28409" w14:textId="6750C3D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11.1.8.2.3</w:t>
      </w:r>
      <w:r>
        <w:rPr>
          <w:rFonts w:asciiTheme="minorHAnsi" w:eastAsiaTheme="minorEastAsia" w:hAnsiTheme="minorHAnsi" w:cstheme="minorBidi"/>
          <w:noProof/>
          <w:kern w:val="2"/>
          <w:sz w:val="24"/>
          <w:szCs w:val="24"/>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_Toc193391242 \h </w:instrText>
      </w:r>
      <w:r>
        <w:rPr>
          <w:noProof/>
        </w:rPr>
      </w:r>
      <w:r>
        <w:rPr>
          <w:noProof/>
        </w:rPr>
        <w:fldChar w:fldCharType="separate"/>
      </w:r>
      <w:r>
        <w:rPr>
          <w:noProof/>
        </w:rPr>
        <w:t>498</w:t>
      </w:r>
      <w:r>
        <w:rPr>
          <w:noProof/>
        </w:rPr>
        <w:fldChar w:fldCharType="end"/>
      </w:r>
    </w:p>
    <w:p w14:paraId="51EFF102" w14:textId="4DE7490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11.1.8.3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_Toc193391243 \h </w:instrText>
      </w:r>
      <w:r>
        <w:rPr>
          <w:noProof/>
        </w:rPr>
      </w:r>
      <w:r>
        <w:rPr>
          <w:noProof/>
        </w:rPr>
        <w:fldChar w:fldCharType="separate"/>
      </w:r>
      <w:r>
        <w:rPr>
          <w:noProof/>
        </w:rPr>
        <w:t>499</w:t>
      </w:r>
      <w:r>
        <w:rPr>
          <w:noProof/>
        </w:rPr>
        <w:fldChar w:fldCharType="end"/>
      </w:r>
    </w:p>
    <w:p w14:paraId="7CFDCC37" w14:textId="6F274EA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11.1.8.3.1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_Toc193391244 \h </w:instrText>
      </w:r>
      <w:r>
        <w:rPr>
          <w:noProof/>
        </w:rPr>
      </w:r>
      <w:r>
        <w:rPr>
          <w:noProof/>
        </w:rPr>
        <w:fldChar w:fldCharType="separate"/>
      </w:r>
      <w:r>
        <w:rPr>
          <w:noProof/>
        </w:rPr>
        <w:t>499</w:t>
      </w:r>
      <w:r>
        <w:rPr>
          <w:noProof/>
        </w:rPr>
        <w:fldChar w:fldCharType="end"/>
      </w:r>
    </w:p>
    <w:p w14:paraId="2F9048CD" w14:textId="5DFF046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11.1.8.3.2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_Toc193391245 \h </w:instrText>
      </w:r>
      <w:r>
        <w:rPr>
          <w:noProof/>
        </w:rPr>
      </w:r>
      <w:r>
        <w:rPr>
          <w:noProof/>
        </w:rPr>
        <w:fldChar w:fldCharType="separate"/>
      </w:r>
      <w:r>
        <w:rPr>
          <w:noProof/>
        </w:rPr>
        <w:t>500</w:t>
      </w:r>
      <w:r>
        <w:rPr>
          <w:noProof/>
        </w:rPr>
        <w:fldChar w:fldCharType="end"/>
      </w:r>
    </w:p>
    <w:p w14:paraId="4D45ACD3" w14:textId="11D2EAD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11.1.8.4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_Toc193391246 \h </w:instrText>
      </w:r>
      <w:r>
        <w:rPr>
          <w:noProof/>
        </w:rPr>
      </w:r>
      <w:r>
        <w:rPr>
          <w:noProof/>
        </w:rPr>
        <w:fldChar w:fldCharType="separate"/>
      </w:r>
      <w:r>
        <w:rPr>
          <w:noProof/>
        </w:rPr>
        <w:t>501</w:t>
      </w:r>
      <w:r>
        <w:rPr>
          <w:noProof/>
        </w:rPr>
        <w:fldChar w:fldCharType="end"/>
      </w:r>
    </w:p>
    <w:p w14:paraId="0503F804" w14:textId="6952D26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11.1.</w:t>
      </w:r>
      <w:r w:rsidRPr="00A61B56">
        <w:rPr>
          <w:noProof/>
          <w:lang w:val="hr-HR"/>
        </w:rPr>
        <w:t>9</w:t>
      </w:r>
      <w:r>
        <w:rPr>
          <w:rFonts w:asciiTheme="minorHAnsi" w:eastAsiaTheme="minorEastAsia" w:hAnsiTheme="minorHAnsi" w:cstheme="minorBidi"/>
          <w:noProof/>
          <w:kern w:val="2"/>
          <w:sz w:val="24"/>
          <w:szCs w:val="24"/>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_Toc193391247 \h </w:instrText>
      </w:r>
      <w:r>
        <w:rPr>
          <w:noProof/>
        </w:rPr>
      </w:r>
      <w:r>
        <w:rPr>
          <w:noProof/>
        </w:rPr>
        <w:fldChar w:fldCharType="separate"/>
      </w:r>
      <w:r>
        <w:rPr>
          <w:noProof/>
        </w:rPr>
        <w:t>503</w:t>
      </w:r>
      <w:r>
        <w:rPr>
          <w:noProof/>
        </w:rPr>
        <w:fldChar w:fldCharType="end"/>
      </w:r>
    </w:p>
    <w:p w14:paraId="044E715F" w14:textId="0F95FCC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A61B56">
        <w:rPr>
          <w:noProof/>
          <w:lang w:val="hr-HR"/>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_Toc193391248 \h </w:instrText>
      </w:r>
      <w:r>
        <w:rPr>
          <w:noProof/>
        </w:rPr>
      </w:r>
      <w:r>
        <w:rPr>
          <w:noProof/>
        </w:rPr>
        <w:fldChar w:fldCharType="separate"/>
      </w:r>
      <w:r>
        <w:rPr>
          <w:noProof/>
        </w:rPr>
        <w:t>503</w:t>
      </w:r>
      <w:r>
        <w:rPr>
          <w:noProof/>
        </w:rPr>
        <w:fldChar w:fldCharType="end"/>
      </w:r>
    </w:p>
    <w:p w14:paraId="505FFAAA" w14:textId="3E8427D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A61B56">
        <w:rPr>
          <w:noProof/>
          <w:lang w:val="hr-HR"/>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_Toc193391249 \h </w:instrText>
      </w:r>
      <w:r>
        <w:rPr>
          <w:noProof/>
        </w:rPr>
      </w:r>
      <w:r>
        <w:rPr>
          <w:noProof/>
        </w:rPr>
        <w:fldChar w:fldCharType="separate"/>
      </w:r>
      <w:r>
        <w:rPr>
          <w:noProof/>
        </w:rPr>
        <w:t>503</w:t>
      </w:r>
      <w:r>
        <w:rPr>
          <w:noProof/>
        </w:rPr>
        <w:fldChar w:fldCharType="end"/>
      </w:r>
    </w:p>
    <w:p w14:paraId="0D202B98" w14:textId="5B3F535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A61B56">
        <w:rPr>
          <w:noProof/>
          <w:lang w:val="hr-HR"/>
        </w:rPr>
        <w:t>9</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_Toc193391250 \h </w:instrText>
      </w:r>
      <w:r>
        <w:rPr>
          <w:noProof/>
        </w:rPr>
      </w:r>
      <w:r>
        <w:rPr>
          <w:noProof/>
        </w:rPr>
        <w:fldChar w:fldCharType="separate"/>
      </w:r>
      <w:r>
        <w:rPr>
          <w:noProof/>
        </w:rPr>
        <w:t>503</w:t>
      </w:r>
      <w:r>
        <w:rPr>
          <w:noProof/>
        </w:rPr>
        <w:fldChar w:fldCharType="end"/>
      </w:r>
    </w:p>
    <w:p w14:paraId="263525E9" w14:textId="363BF0A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A61B56">
        <w:rPr>
          <w:noProof/>
          <w:lang w:val="hr-HR"/>
        </w:rPr>
        <w:t>9</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_Toc193391251 \h </w:instrText>
      </w:r>
      <w:r>
        <w:rPr>
          <w:noProof/>
        </w:rPr>
      </w:r>
      <w:r>
        <w:rPr>
          <w:noProof/>
        </w:rPr>
        <w:fldChar w:fldCharType="separate"/>
      </w:r>
      <w:r>
        <w:rPr>
          <w:noProof/>
        </w:rPr>
        <w:t>504</w:t>
      </w:r>
      <w:r>
        <w:rPr>
          <w:noProof/>
        </w:rPr>
        <w:fldChar w:fldCharType="end"/>
      </w:r>
    </w:p>
    <w:p w14:paraId="5FFC1E41" w14:textId="3B7E77C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A61B56">
        <w:rPr>
          <w:noProof/>
          <w:lang w:val="hr-HR"/>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_Toc193391252 \h </w:instrText>
      </w:r>
      <w:r>
        <w:rPr>
          <w:noProof/>
        </w:rPr>
      </w:r>
      <w:r>
        <w:rPr>
          <w:noProof/>
        </w:rPr>
        <w:fldChar w:fldCharType="separate"/>
      </w:r>
      <w:r>
        <w:rPr>
          <w:noProof/>
        </w:rPr>
        <w:t>505</w:t>
      </w:r>
      <w:r>
        <w:rPr>
          <w:noProof/>
        </w:rPr>
        <w:fldChar w:fldCharType="end"/>
      </w:r>
    </w:p>
    <w:p w14:paraId="66218FCF" w14:textId="5EC68154"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A61B56">
        <w:rPr>
          <w:noProof/>
          <w:lang w:val="hr-HR"/>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_Toc193391253 \h </w:instrText>
      </w:r>
      <w:r>
        <w:rPr>
          <w:noProof/>
        </w:rPr>
      </w:r>
      <w:r>
        <w:rPr>
          <w:noProof/>
        </w:rPr>
        <w:fldChar w:fldCharType="separate"/>
      </w:r>
      <w:r>
        <w:rPr>
          <w:noProof/>
        </w:rPr>
        <w:t>505</w:t>
      </w:r>
      <w:r>
        <w:rPr>
          <w:noProof/>
        </w:rPr>
        <w:fldChar w:fldCharType="end"/>
      </w:r>
    </w:p>
    <w:p w14:paraId="3096DD21" w14:textId="1F269EA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A61B56">
        <w:rPr>
          <w:noProof/>
          <w:lang w:val="hr-HR"/>
        </w:rPr>
        <w:t>9</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_Toc193391254 \h </w:instrText>
      </w:r>
      <w:r>
        <w:rPr>
          <w:noProof/>
        </w:rPr>
      </w:r>
      <w:r>
        <w:rPr>
          <w:noProof/>
        </w:rPr>
        <w:fldChar w:fldCharType="separate"/>
      </w:r>
      <w:r>
        <w:rPr>
          <w:noProof/>
        </w:rPr>
        <w:t>507</w:t>
      </w:r>
      <w:r>
        <w:rPr>
          <w:noProof/>
        </w:rPr>
        <w:fldChar w:fldCharType="end"/>
      </w:r>
    </w:p>
    <w:p w14:paraId="26AE082B" w14:textId="0848B04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A61B56">
        <w:rPr>
          <w:noProof/>
          <w:lang w:val="hr-HR"/>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_Toc193391255 \h </w:instrText>
      </w:r>
      <w:r>
        <w:rPr>
          <w:noProof/>
        </w:rPr>
      </w:r>
      <w:r>
        <w:rPr>
          <w:noProof/>
        </w:rPr>
        <w:fldChar w:fldCharType="separate"/>
      </w:r>
      <w:r>
        <w:rPr>
          <w:noProof/>
        </w:rPr>
        <w:t>508</w:t>
      </w:r>
      <w:r>
        <w:rPr>
          <w:noProof/>
        </w:rPr>
        <w:fldChar w:fldCharType="end"/>
      </w:r>
    </w:p>
    <w:p w14:paraId="7D7C108A" w14:textId="4B6B394E"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Off-network private call</w:t>
      </w:r>
      <w:r>
        <w:rPr>
          <w:noProof/>
        </w:rPr>
        <w:tab/>
      </w:r>
      <w:r>
        <w:rPr>
          <w:noProof/>
        </w:rPr>
        <w:fldChar w:fldCharType="begin" w:fldLock="1"/>
      </w:r>
      <w:r>
        <w:rPr>
          <w:noProof/>
        </w:rPr>
        <w:instrText xml:space="preserve"> PAGEREF _Toc193391256 \h </w:instrText>
      </w:r>
      <w:r>
        <w:rPr>
          <w:noProof/>
        </w:rPr>
      </w:r>
      <w:r>
        <w:rPr>
          <w:noProof/>
        </w:rPr>
        <w:fldChar w:fldCharType="separate"/>
      </w:r>
      <w:r>
        <w:rPr>
          <w:noProof/>
        </w:rPr>
        <w:t>510</w:t>
      </w:r>
      <w:r>
        <w:rPr>
          <w:noProof/>
        </w:rPr>
        <w:fldChar w:fldCharType="end"/>
      </w:r>
    </w:p>
    <w:p w14:paraId="1B9383CF" w14:textId="20D979D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_Toc193391257 \h </w:instrText>
      </w:r>
      <w:r>
        <w:rPr>
          <w:noProof/>
        </w:rPr>
      </w:r>
      <w:r>
        <w:rPr>
          <w:noProof/>
        </w:rPr>
        <w:fldChar w:fldCharType="separate"/>
      </w:r>
      <w:r>
        <w:rPr>
          <w:noProof/>
        </w:rPr>
        <w:t>510</w:t>
      </w:r>
      <w:r>
        <w:rPr>
          <w:noProof/>
        </w:rPr>
        <w:fldChar w:fldCharType="end"/>
      </w:r>
    </w:p>
    <w:p w14:paraId="0534517A" w14:textId="581A281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_Toc193391258 \h </w:instrText>
      </w:r>
      <w:r>
        <w:rPr>
          <w:noProof/>
        </w:rPr>
      </w:r>
      <w:r>
        <w:rPr>
          <w:noProof/>
        </w:rPr>
        <w:fldChar w:fldCharType="separate"/>
      </w:r>
      <w:r>
        <w:rPr>
          <w:noProof/>
        </w:rPr>
        <w:t>510</w:t>
      </w:r>
      <w:r>
        <w:rPr>
          <w:noProof/>
        </w:rPr>
        <w:fldChar w:fldCharType="end"/>
      </w:r>
    </w:p>
    <w:p w14:paraId="43266E6A" w14:textId="4A73FEB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_Toc193391259 \h </w:instrText>
      </w:r>
      <w:r>
        <w:rPr>
          <w:noProof/>
        </w:rPr>
      </w:r>
      <w:r>
        <w:rPr>
          <w:noProof/>
        </w:rPr>
        <w:fldChar w:fldCharType="separate"/>
      </w:r>
      <w:r>
        <w:rPr>
          <w:noProof/>
        </w:rPr>
        <w:t>510</w:t>
      </w:r>
      <w:r>
        <w:rPr>
          <w:noProof/>
        </w:rPr>
        <w:fldChar w:fldCharType="end"/>
      </w:r>
    </w:p>
    <w:p w14:paraId="3466C215" w14:textId="33A04D0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_Toc193391260 \h </w:instrText>
      </w:r>
      <w:r>
        <w:rPr>
          <w:noProof/>
        </w:rPr>
      </w:r>
      <w:r>
        <w:rPr>
          <w:noProof/>
        </w:rPr>
        <w:fldChar w:fldCharType="separate"/>
      </w:r>
      <w:r>
        <w:rPr>
          <w:noProof/>
        </w:rPr>
        <w:t>510</w:t>
      </w:r>
      <w:r>
        <w:rPr>
          <w:noProof/>
        </w:rPr>
        <w:fldChar w:fldCharType="end"/>
      </w:r>
    </w:p>
    <w:p w14:paraId="653076D8" w14:textId="6ACBD62C"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_Toc193391261 \h </w:instrText>
      </w:r>
      <w:r>
        <w:rPr>
          <w:noProof/>
        </w:rPr>
      </w:r>
      <w:r>
        <w:rPr>
          <w:noProof/>
        </w:rPr>
        <w:fldChar w:fldCharType="separate"/>
      </w:r>
      <w:r>
        <w:rPr>
          <w:noProof/>
        </w:rPr>
        <w:t>511</w:t>
      </w:r>
      <w:r>
        <w:rPr>
          <w:noProof/>
        </w:rPr>
        <w:fldChar w:fldCharType="end"/>
      </w:r>
    </w:p>
    <w:p w14:paraId="0F4C26CC" w14:textId="489FAC1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_Toc193391262 \h </w:instrText>
      </w:r>
      <w:r>
        <w:rPr>
          <w:noProof/>
        </w:rPr>
      </w:r>
      <w:r>
        <w:rPr>
          <w:noProof/>
        </w:rPr>
        <w:fldChar w:fldCharType="separate"/>
      </w:r>
      <w:r>
        <w:rPr>
          <w:noProof/>
        </w:rPr>
        <w:t>511</w:t>
      </w:r>
      <w:r>
        <w:rPr>
          <w:noProof/>
        </w:rPr>
        <w:fldChar w:fldCharType="end"/>
      </w:r>
    </w:p>
    <w:p w14:paraId="777909EB" w14:textId="11EA429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_Toc193391263 \h </w:instrText>
      </w:r>
      <w:r>
        <w:rPr>
          <w:noProof/>
        </w:rPr>
      </w:r>
      <w:r>
        <w:rPr>
          <w:noProof/>
        </w:rPr>
        <w:fldChar w:fldCharType="separate"/>
      </w:r>
      <w:r>
        <w:rPr>
          <w:noProof/>
        </w:rPr>
        <w:t>511</w:t>
      </w:r>
      <w:r>
        <w:rPr>
          <w:noProof/>
        </w:rPr>
        <w:fldChar w:fldCharType="end"/>
      </w:r>
    </w:p>
    <w:p w14:paraId="797E63D8" w14:textId="3BC1CA1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_Toc193391264 \h </w:instrText>
      </w:r>
      <w:r>
        <w:rPr>
          <w:noProof/>
        </w:rPr>
      </w:r>
      <w:r>
        <w:rPr>
          <w:noProof/>
        </w:rPr>
        <w:fldChar w:fldCharType="separate"/>
      </w:r>
      <w:r>
        <w:rPr>
          <w:noProof/>
        </w:rPr>
        <w:t>511</w:t>
      </w:r>
      <w:r>
        <w:rPr>
          <w:noProof/>
        </w:rPr>
        <w:fldChar w:fldCharType="end"/>
      </w:r>
    </w:p>
    <w:p w14:paraId="00C94FD5" w14:textId="4A3E227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_Toc193391265 \h </w:instrText>
      </w:r>
      <w:r>
        <w:rPr>
          <w:noProof/>
        </w:rPr>
      </w:r>
      <w:r>
        <w:rPr>
          <w:noProof/>
        </w:rPr>
        <w:fldChar w:fldCharType="separate"/>
      </w:r>
      <w:r>
        <w:rPr>
          <w:noProof/>
        </w:rPr>
        <w:t>511</w:t>
      </w:r>
      <w:r>
        <w:rPr>
          <w:noProof/>
        </w:rPr>
        <w:fldChar w:fldCharType="end"/>
      </w:r>
    </w:p>
    <w:p w14:paraId="46084352" w14:textId="1A87B0C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_Toc193391266 \h </w:instrText>
      </w:r>
      <w:r>
        <w:rPr>
          <w:noProof/>
        </w:rPr>
      </w:r>
      <w:r>
        <w:rPr>
          <w:noProof/>
        </w:rPr>
        <w:fldChar w:fldCharType="separate"/>
      </w:r>
      <w:r>
        <w:rPr>
          <w:noProof/>
        </w:rPr>
        <w:t>511</w:t>
      </w:r>
      <w:r>
        <w:rPr>
          <w:noProof/>
        </w:rPr>
        <w:fldChar w:fldCharType="end"/>
      </w:r>
    </w:p>
    <w:p w14:paraId="460B6952" w14:textId="02603DD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_Toc193391267 \h </w:instrText>
      </w:r>
      <w:r>
        <w:rPr>
          <w:noProof/>
        </w:rPr>
      </w:r>
      <w:r>
        <w:rPr>
          <w:noProof/>
        </w:rPr>
        <w:fldChar w:fldCharType="separate"/>
      </w:r>
      <w:r>
        <w:rPr>
          <w:noProof/>
        </w:rPr>
        <w:t>512</w:t>
      </w:r>
      <w:r>
        <w:rPr>
          <w:noProof/>
        </w:rPr>
        <w:fldChar w:fldCharType="end"/>
      </w:r>
    </w:p>
    <w:p w14:paraId="3ED44D80" w14:textId="2A3B126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_Toc193391268 \h </w:instrText>
      </w:r>
      <w:r>
        <w:rPr>
          <w:noProof/>
        </w:rPr>
      </w:r>
      <w:r>
        <w:rPr>
          <w:noProof/>
        </w:rPr>
        <w:fldChar w:fldCharType="separate"/>
      </w:r>
      <w:r>
        <w:rPr>
          <w:noProof/>
        </w:rPr>
        <w:t>512</w:t>
      </w:r>
      <w:r>
        <w:rPr>
          <w:noProof/>
        </w:rPr>
        <w:fldChar w:fldCharType="end"/>
      </w:r>
    </w:p>
    <w:p w14:paraId="71ADF1C0" w14:textId="55096A72"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_Toc193391269 \h </w:instrText>
      </w:r>
      <w:r>
        <w:rPr>
          <w:noProof/>
        </w:rPr>
      </w:r>
      <w:r>
        <w:rPr>
          <w:noProof/>
        </w:rPr>
        <w:fldChar w:fldCharType="separate"/>
      </w:r>
      <w:r>
        <w:rPr>
          <w:noProof/>
        </w:rPr>
        <w:t>512</w:t>
      </w:r>
      <w:r>
        <w:rPr>
          <w:noProof/>
        </w:rPr>
        <w:fldChar w:fldCharType="end"/>
      </w:r>
    </w:p>
    <w:p w14:paraId="3920532E" w14:textId="2D68D0B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_Toc193391270 \h </w:instrText>
      </w:r>
      <w:r>
        <w:rPr>
          <w:noProof/>
        </w:rPr>
      </w:r>
      <w:r>
        <w:rPr>
          <w:noProof/>
        </w:rPr>
        <w:fldChar w:fldCharType="separate"/>
      </w:r>
      <w:r>
        <w:rPr>
          <w:noProof/>
        </w:rPr>
        <w:t>512</w:t>
      </w:r>
      <w:r>
        <w:rPr>
          <w:noProof/>
        </w:rPr>
        <w:fldChar w:fldCharType="end"/>
      </w:r>
    </w:p>
    <w:p w14:paraId="2823CC13" w14:textId="103B55F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11.2.2.4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Procedures</w:t>
      </w:r>
      <w:r>
        <w:rPr>
          <w:noProof/>
        </w:rPr>
        <w:tab/>
      </w:r>
      <w:r>
        <w:rPr>
          <w:noProof/>
        </w:rPr>
        <w:fldChar w:fldCharType="begin" w:fldLock="1"/>
      </w:r>
      <w:r>
        <w:rPr>
          <w:noProof/>
        </w:rPr>
        <w:instrText xml:space="preserve"> PAGEREF _Toc193391271 \h </w:instrText>
      </w:r>
      <w:r>
        <w:rPr>
          <w:noProof/>
        </w:rPr>
      </w:r>
      <w:r>
        <w:rPr>
          <w:noProof/>
        </w:rPr>
        <w:fldChar w:fldCharType="separate"/>
      </w:r>
      <w:r>
        <w:rPr>
          <w:noProof/>
        </w:rPr>
        <w:t>512</w:t>
      </w:r>
      <w:r>
        <w:rPr>
          <w:noProof/>
        </w:rPr>
        <w:fldChar w:fldCharType="end"/>
      </w:r>
    </w:p>
    <w:p w14:paraId="0058CFDF" w14:textId="0E5F2ED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_Toc193391272 \h </w:instrText>
      </w:r>
      <w:r>
        <w:rPr>
          <w:noProof/>
        </w:rPr>
      </w:r>
      <w:r>
        <w:rPr>
          <w:noProof/>
        </w:rPr>
        <w:fldChar w:fldCharType="separate"/>
      </w:r>
      <w:r>
        <w:rPr>
          <w:noProof/>
        </w:rPr>
        <w:t>512</w:t>
      </w:r>
      <w:r>
        <w:rPr>
          <w:noProof/>
        </w:rPr>
        <w:fldChar w:fldCharType="end"/>
      </w:r>
    </w:p>
    <w:p w14:paraId="6A2B3EC1" w14:textId="08A72CF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_Toc193391273 \h </w:instrText>
      </w:r>
      <w:r>
        <w:rPr>
          <w:noProof/>
        </w:rPr>
      </w:r>
      <w:r>
        <w:rPr>
          <w:noProof/>
        </w:rPr>
        <w:fldChar w:fldCharType="separate"/>
      </w:r>
      <w:r>
        <w:rPr>
          <w:noProof/>
        </w:rPr>
        <w:t>512</w:t>
      </w:r>
      <w:r>
        <w:rPr>
          <w:noProof/>
        </w:rPr>
        <w:fldChar w:fldCharType="end"/>
      </w:r>
    </w:p>
    <w:p w14:paraId="18135A6B" w14:textId="2C2942E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_Toc193391274 \h </w:instrText>
      </w:r>
      <w:r>
        <w:rPr>
          <w:noProof/>
        </w:rPr>
      </w:r>
      <w:r>
        <w:rPr>
          <w:noProof/>
        </w:rPr>
        <w:fldChar w:fldCharType="separate"/>
      </w:r>
      <w:r>
        <w:rPr>
          <w:noProof/>
        </w:rPr>
        <w:t>512</w:t>
      </w:r>
      <w:r>
        <w:rPr>
          <w:noProof/>
        </w:rPr>
        <w:fldChar w:fldCharType="end"/>
      </w:r>
    </w:p>
    <w:p w14:paraId="398076BD" w14:textId="48EBED6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_Toc193391275 \h </w:instrText>
      </w:r>
      <w:r>
        <w:rPr>
          <w:noProof/>
        </w:rPr>
      </w:r>
      <w:r>
        <w:rPr>
          <w:noProof/>
        </w:rPr>
        <w:fldChar w:fldCharType="separate"/>
      </w:r>
      <w:r>
        <w:rPr>
          <w:noProof/>
        </w:rPr>
        <w:t>513</w:t>
      </w:r>
      <w:r>
        <w:rPr>
          <w:noProof/>
        </w:rPr>
        <w:fldChar w:fldCharType="end"/>
      </w:r>
    </w:p>
    <w:p w14:paraId="10580F86" w14:textId="0B5E90F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_Toc193391276 \h </w:instrText>
      </w:r>
      <w:r>
        <w:rPr>
          <w:noProof/>
        </w:rPr>
      </w:r>
      <w:r>
        <w:rPr>
          <w:noProof/>
        </w:rPr>
        <w:fldChar w:fldCharType="separate"/>
      </w:r>
      <w:r>
        <w:rPr>
          <w:noProof/>
        </w:rPr>
        <w:t>514</w:t>
      </w:r>
      <w:r>
        <w:rPr>
          <w:noProof/>
        </w:rPr>
        <w:fldChar w:fldCharType="end"/>
      </w:r>
    </w:p>
    <w:p w14:paraId="1D583982" w14:textId="3292EEA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_Toc193391277 \h </w:instrText>
      </w:r>
      <w:r>
        <w:rPr>
          <w:noProof/>
        </w:rPr>
      </w:r>
      <w:r>
        <w:rPr>
          <w:noProof/>
        </w:rPr>
        <w:fldChar w:fldCharType="separate"/>
      </w:r>
      <w:r>
        <w:rPr>
          <w:noProof/>
        </w:rPr>
        <w:t>514</w:t>
      </w:r>
      <w:r>
        <w:rPr>
          <w:noProof/>
        </w:rPr>
        <w:fldChar w:fldCharType="end"/>
      </w:r>
    </w:p>
    <w:p w14:paraId="5CA3020C" w14:textId="4F1BBF35"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_Toc193391278 \h </w:instrText>
      </w:r>
      <w:r>
        <w:rPr>
          <w:noProof/>
        </w:rPr>
      </w:r>
      <w:r>
        <w:rPr>
          <w:noProof/>
        </w:rPr>
        <w:fldChar w:fldCharType="separate"/>
      </w:r>
      <w:r>
        <w:rPr>
          <w:noProof/>
        </w:rPr>
        <w:t>514</w:t>
      </w:r>
      <w:r>
        <w:rPr>
          <w:noProof/>
        </w:rPr>
        <w:fldChar w:fldCharType="end"/>
      </w:r>
    </w:p>
    <w:p w14:paraId="74926DAF" w14:textId="21C25E9E"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11.2.2.4.2.6</w:t>
      </w:r>
      <w:r>
        <w:rPr>
          <w:rFonts w:asciiTheme="minorHAnsi" w:eastAsiaTheme="minorEastAsia"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_Toc193391279 \h </w:instrText>
      </w:r>
      <w:r>
        <w:rPr>
          <w:noProof/>
        </w:rPr>
      </w:r>
      <w:r>
        <w:rPr>
          <w:noProof/>
        </w:rPr>
        <w:fldChar w:fldCharType="separate"/>
      </w:r>
      <w:r>
        <w:rPr>
          <w:noProof/>
        </w:rPr>
        <w:t>514</w:t>
      </w:r>
      <w:r>
        <w:rPr>
          <w:noProof/>
        </w:rPr>
        <w:fldChar w:fldCharType="end"/>
      </w:r>
    </w:p>
    <w:p w14:paraId="3086BEEC" w14:textId="3D9AF91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_Toc193391280 \h </w:instrText>
      </w:r>
      <w:r>
        <w:rPr>
          <w:noProof/>
        </w:rPr>
      </w:r>
      <w:r>
        <w:rPr>
          <w:noProof/>
        </w:rPr>
        <w:fldChar w:fldCharType="separate"/>
      </w:r>
      <w:r>
        <w:rPr>
          <w:noProof/>
        </w:rPr>
        <w:t>514</w:t>
      </w:r>
      <w:r>
        <w:rPr>
          <w:noProof/>
        </w:rPr>
        <w:fldChar w:fldCharType="end"/>
      </w:r>
    </w:p>
    <w:p w14:paraId="3C573063" w14:textId="705B2A5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_Toc193391281 \h </w:instrText>
      </w:r>
      <w:r>
        <w:rPr>
          <w:noProof/>
        </w:rPr>
      </w:r>
      <w:r>
        <w:rPr>
          <w:noProof/>
        </w:rPr>
        <w:fldChar w:fldCharType="separate"/>
      </w:r>
      <w:r>
        <w:rPr>
          <w:noProof/>
        </w:rPr>
        <w:t>515</w:t>
      </w:r>
      <w:r>
        <w:rPr>
          <w:noProof/>
        </w:rPr>
        <w:fldChar w:fldCharType="end"/>
      </w:r>
    </w:p>
    <w:p w14:paraId="77E818D5" w14:textId="7F538AF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_Toc193391282 \h </w:instrText>
      </w:r>
      <w:r>
        <w:rPr>
          <w:noProof/>
        </w:rPr>
      </w:r>
      <w:r>
        <w:rPr>
          <w:noProof/>
        </w:rPr>
        <w:fldChar w:fldCharType="separate"/>
      </w:r>
      <w:r>
        <w:rPr>
          <w:noProof/>
        </w:rPr>
        <w:t>515</w:t>
      </w:r>
      <w:r>
        <w:rPr>
          <w:noProof/>
        </w:rPr>
        <w:fldChar w:fldCharType="end"/>
      </w:r>
    </w:p>
    <w:p w14:paraId="1E0D9F8A" w14:textId="38DE4D9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11.2.2.4.3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Private call setup in automatic commencement mode</w:t>
      </w:r>
      <w:r>
        <w:rPr>
          <w:noProof/>
        </w:rPr>
        <w:tab/>
      </w:r>
      <w:r>
        <w:rPr>
          <w:noProof/>
        </w:rPr>
        <w:fldChar w:fldCharType="begin" w:fldLock="1"/>
      </w:r>
      <w:r>
        <w:rPr>
          <w:noProof/>
        </w:rPr>
        <w:instrText xml:space="preserve"> PAGEREF _Toc193391283 \h </w:instrText>
      </w:r>
      <w:r>
        <w:rPr>
          <w:noProof/>
        </w:rPr>
      </w:r>
      <w:r>
        <w:rPr>
          <w:noProof/>
        </w:rPr>
        <w:fldChar w:fldCharType="separate"/>
      </w:r>
      <w:r>
        <w:rPr>
          <w:noProof/>
        </w:rPr>
        <w:t>515</w:t>
      </w:r>
      <w:r>
        <w:rPr>
          <w:noProof/>
        </w:rPr>
        <w:fldChar w:fldCharType="end"/>
      </w:r>
    </w:p>
    <w:p w14:paraId="0BAE23DD" w14:textId="50995BB5"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_Toc193391284 \h </w:instrText>
      </w:r>
      <w:r>
        <w:rPr>
          <w:noProof/>
        </w:rPr>
      </w:r>
      <w:r>
        <w:rPr>
          <w:noProof/>
        </w:rPr>
        <w:fldChar w:fldCharType="separate"/>
      </w:r>
      <w:r>
        <w:rPr>
          <w:noProof/>
        </w:rPr>
        <w:t>515</w:t>
      </w:r>
      <w:r>
        <w:rPr>
          <w:noProof/>
        </w:rPr>
        <w:fldChar w:fldCharType="end"/>
      </w:r>
    </w:p>
    <w:p w14:paraId="32A287A3" w14:textId="36E37F8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11.2.2.4.3.2</w:t>
      </w:r>
      <w:r>
        <w:rPr>
          <w:rFonts w:asciiTheme="minorHAnsi" w:eastAsiaTheme="minorEastAsia"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_Toc193391285 \h </w:instrText>
      </w:r>
      <w:r>
        <w:rPr>
          <w:noProof/>
        </w:rPr>
      </w:r>
      <w:r>
        <w:rPr>
          <w:noProof/>
        </w:rPr>
        <w:fldChar w:fldCharType="separate"/>
      </w:r>
      <w:r>
        <w:rPr>
          <w:noProof/>
        </w:rPr>
        <w:t>516</w:t>
      </w:r>
      <w:r>
        <w:rPr>
          <w:noProof/>
        </w:rPr>
        <w:fldChar w:fldCharType="end"/>
      </w:r>
    </w:p>
    <w:p w14:paraId="203A5474" w14:textId="2839DAD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_Toc193391286 \h </w:instrText>
      </w:r>
      <w:r>
        <w:rPr>
          <w:noProof/>
        </w:rPr>
      </w:r>
      <w:r>
        <w:rPr>
          <w:noProof/>
        </w:rPr>
        <w:fldChar w:fldCharType="separate"/>
      </w:r>
      <w:r>
        <w:rPr>
          <w:noProof/>
        </w:rPr>
        <w:t>518</w:t>
      </w:r>
      <w:r>
        <w:rPr>
          <w:noProof/>
        </w:rPr>
        <w:fldChar w:fldCharType="end"/>
      </w:r>
    </w:p>
    <w:p w14:paraId="78C6B09E" w14:textId="06A08C9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11.2.2.4.3.4</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_Toc193391287 \h </w:instrText>
      </w:r>
      <w:r>
        <w:rPr>
          <w:noProof/>
        </w:rPr>
      </w:r>
      <w:r>
        <w:rPr>
          <w:noProof/>
        </w:rPr>
        <w:fldChar w:fldCharType="separate"/>
      </w:r>
      <w:r>
        <w:rPr>
          <w:noProof/>
        </w:rPr>
        <w:t>518</w:t>
      </w:r>
      <w:r>
        <w:rPr>
          <w:noProof/>
        </w:rPr>
        <w:fldChar w:fldCharType="end"/>
      </w:r>
    </w:p>
    <w:p w14:paraId="79728C5D" w14:textId="498BB21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11.2.2.4.3.5</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_Toc193391288 \h </w:instrText>
      </w:r>
      <w:r>
        <w:rPr>
          <w:noProof/>
        </w:rPr>
      </w:r>
      <w:r>
        <w:rPr>
          <w:noProof/>
        </w:rPr>
        <w:fldChar w:fldCharType="separate"/>
      </w:r>
      <w:r>
        <w:rPr>
          <w:noProof/>
        </w:rPr>
        <w:t>518</w:t>
      </w:r>
      <w:r>
        <w:rPr>
          <w:noProof/>
        </w:rPr>
        <w:fldChar w:fldCharType="end"/>
      </w:r>
    </w:p>
    <w:p w14:paraId="3A7FCC70" w14:textId="55676F4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11.2.2.4.4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Private call setup in manual commencement mode</w:t>
      </w:r>
      <w:r>
        <w:rPr>
          <w:noProof/>
        </w:rPr>
        <w:tab/>
      </w:r>
      <w:r>
        <w:rPr>
          <w:noProof/>
        </w:rPr>
        <w:fldChar w:fldCharType="begin" w:fldLock="1"/>
      </w:r>
      <w:r>
        <w:rPr>
          <w:noProof/>
        </w:rPr>
        <w:instrText xml:space="preserve"> PAGEREF _Toc193391289 \h </w:instrText>
      </w:r>
      <w:r>
        <w:rPr>
          <w:noProof/>
        </w:rPr>
      </w:r>
      <w:r>
        <w:rPr>
          <w:noProof/>
        </w:rPr>
        <w:fldChar w:fldCharType="separate"/>
      </w:r>
      <w:r>
        <w:rPr>
          <w:noProof/>
        </w:rPr>
        <w:t>518</w:t>
      </w:r>
      <w:r>
        <w:rPr>
          <w:noProof/>
        </w:rPr>
        <w:fldChar w:fldCharType="end"/>
      </w:r>
    </w:p>
    <w:p w14:paraId="53D2B9E1" w14:textId="3988483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_Toc193391290 \h </w:instrText>
      </w:r>
      <w:r>
        <w:rPr>
          <w:noProof/>
        </w:rPr>
      </w:r>
      <w:r>
        <w:rPr>
          <w:noProof/>
        </w:rPr>
        <w:fldChar w:fldCharType="separate"/>
      </w:r>
      <w:r>
        <w:rPr>
          <w:noProof/>
        </w:rPr>
        <w:t>518</w:t>
      </w:r>
      <w:r>
        <w:rPr>
          <w:noProof/>
        </w:rPr>
        <w:fldChar w:fldCharType="end"/>
      </w:r>
    </w:p>
    <w:p w14:paraId="5631DABB" w14:textId="5732372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_Toc193391291 \h </w:instrText>
      </w:r>
      <w:r>
        <w:rPr>
          <w:noProof/>
        </w:rPr>
      </w:r>
      <w:r>
        <w:rPr>
          <w:noProof/>
        </w:rPr>
        <w:fldChar w:fldCharType="separate"/>
      </w:r>
      <w:r>
        <w:rPr>
          <w:noProof/>
        </w:rPr>
        <w:t>519</w:t>
      </w:r>
      <w:r>
        <w:rPr>
          <w:noProof/>
        </w:rPr>
        <w:fldChar w:fldCharType="end"/>
      </w:r>
    </w:p>
    <w:p w14:paraId="51A12AA6" w14:textId="7C22CF2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_Toc193391292 \h </w:instrText>
      </w:r>
      <w:r>
        <w:rPr>
          <w:noProof/>
        </w:rPr>
      </w:r>
      <w:r>
        <w:rPr>
          <w:noProof/>
        </w:rPr>
        <w:fldChar w:fldCharType="separate"/>
      </w:r>
      <w:r>
        <w:rPr>
          <w:noProof/>
        </w:rPr>
        <w:t>519</w:t>
      </w:r>
      <w:r>
        <w:rPr>
          <w:noProof/>
        </w:rPr>
        <w:fldChar w:fldCharType="end"/>
      </w:r>
    </w:p>
    <w:p w14:paraId="2EEDFFAB" w14:textId="55E088F7"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11.2.2.4.4.4</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_Toc193391293 \h </w:instrText>
      </w:r>
      <w:r>
        <w:rPr>
          <w:noProof/>
        </w:rPr>
      </w:r>
      <w:r>
        <w:rPr>
          <w:noProof/>
        </w:rPr>
        <w:fldChar w:fldCharType="separate"/>
      </w:r>
      <w:r>
        <w:rPr>
          <w:noProof/>
        </w:rPr>
        <w:t>521</w:t>
      </w:r>
      <w:r>
        <w:rPr>
          <w:noProof/>
        </w:rPr>
        <w:fldChar w:fldCharType="end"/>
      </w:r>
    </w:p>
    <w:p w14:paraId="7B760308" w14:textId="1708663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11.2.2.4.4.5</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_Toc193391294 \h </w:instrText>
      </w:r>
      <w:r>
        <w:rPr>
          <w:noProof/>
        </w:rPr>
      </w:r>
      <w:r>
        <w:rPr>
          <w:noProof/>
        </w:rPr>
        <w:fldChar w:fldCharType="separate"/>
      </w:r>
      <w:r>
        <w:rPr>
          <w:noProof/>
        </w:rPr>
        <w:t>521</w:t>
      </w:r>
      <w:r>
        <w:rPr>
          <w:noProof/>
        </w:rPr>
        <w:fldChar w:fldCharType="end"/>
      </w:r>
    </w:p>
    <w:p w14:paraId="795F47C8" w14:textId="4C42720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11.2.2.4.4.6</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_Toc193391295 \h </w:instrText>
      </w:r>
      <w:r>
        <w:rPr>
          <w:noProof/>
        </w:rPr>
      </w:r>
      <w:r>
        <w:rPr>
          <w:noProof/>
        </w:rPr>
        <w:fldChar w:fldCharType="separate"/>
      </w:r>
      <w:r>
        <w:rPr>
          <w:noProof/>
        </w:rPr>
        <w:t>521</w:t>
      </w:r>
      <w:r>
        <w:rPr>
          <w:noProof/>
        </w:rPr>
        <w:fldChar w:fldCharType="end"/>
      </w:r>
    </w:p>
    <w:p w14:paraId="5751C9DA" w14:textId="2412EDE2"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_Toc193391296 \h </w:instrText>
      </w:r>
      <w:r>
        <w:rPr>
          <w:noProof/>
        </w:rPr>
      </w:r>
      <w:r>
        <w:rPr>
          <w:noProof/>
        </w:rPr>
        <w:fldChar w:fldCharType="separate"/>
      </w:r>
      <w:r>
        <w:rPr>
          <w:noProof/>
        </w:rPr>
        <w:t>522</w:t>
      </w:r>
      <w:r>
        <w:rPr>
          <w:noProof/>
        </w:rPr>
        <w:fldChar w:fldCharType="end"/>
      </w:r>
    </w:p>
    <w:p w14:paraId="77B99652" w14:textId="5EBFBB9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_Toc193391297 \h </w:instrText>
      </w:r>
      <w:r>
        <w:rPr>
          <w:noProof/>
        </w:rPr>
      </w:r>
      <w:r>
        <w:rPr>
          <w:noProof/>
        </w:rPr>
        <w:fldChar w:fldCharType="separate"/>
      </w:r>
      <w:r>
        <w:rPr>
          <w:noProof/>
        </w:rPr>
        <w:t>522</w:t>
      </w:r>
      <w:r>
        <w:rPr>
          <w:noProof/>
        </w:rPr>
        <w:fldChar w:fldCharType="end"/>
      </w:r>
    </w:p>
    <w:p w14:paraId="25C8B7BC" w14:textId="63234D0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11.2.2.4.5</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Private call release</w:t>
      </w:r>
      <w:r>
        <w:rPr>
          <w:noProof/>
        </w:rPr>
        <w:tab/>
      </w:r>
      <w:r>
        <w:rPr>
          <w:noProof/>
        </w:rPr>
        <w:fldChar w:fldCharType="begin" w:fldLock="1"/>
      </w:r>
      <w:r>
        <w:rPr>
          <w:noProof/>
        </w:rPr>
        <w:instrText xml:space="preserve"> PAGEREF _Toc193391298 \h </w:instrText>
      </w:r>
      <w:r>
        <w:rPr>
          <w:noProof/>
        </w:rPr>
      </w:r>
      <w:r>
        <w:rPr>
          <w:noProof/>
        </w:rPr>
        <w:fldChar w:fldCharType="separate"/>
      </w:r>
      <w:r>
        <w:rPr>
          <w:noProof/>
        </w:rPr>
        <w:t>522</w:t>
      </w:r>
      <w:r>
        <w:rPr>
          <w:noProof/>
        </w:rPr>
        <w:fldChar w:fldCharType="end"/>
      </w:r>
    </w:p>
    <w:p w14:paraId="203D6929" w14:textId="70BDA45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_Toc193391299 \h </w:instrText>
      </w:r>
      <w:r>
        <w:rPr>
          <w:noProof/>
        </w:rPr>
      </w:r>
      <w:r>
        <w:rPr>
          <w:noProof/>
        </w:rPr>
        <w:fldChar w:fldCharType="separate"/>
      </w:r>
      <w:r>
        <w:rPr>
          <w:noProof/>
        </w:rPr>
        <w:t>522</w:t>
      </w:r>
      <w:r>
        <w:rPr>
          <w:noProof/>
        </w:rPr>
        <w:fldChar w:fldCharType="end"/>
      </w:r>
    </w:p>
    <w:p w14:paraId="6EF816C5" w14:textId="0F9FF987"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_Toc193391300 \h </w:instrText>
      </w:r>
      <w:r>
        <w:rPr>
          <w:noProof/>
        </w:rPr>
      </w:r>
      <w:r>
        <w:rPr>
          <w:noProof/>
        </w:rPr>
        <w:fldChar w:fldCharType="separate"/>
      </w:r>
      <w:r>
        <w:rPr>
          <w:noProof/>
        </w:rPr>
        <w:t>523</w:t>
      </w:r>
      <w:r>
        <w:rPr>
          <w:noProof/>
        </w:rPr>
        <w:fldChar w:fldCharType="end"/>
      </w:r>
    </w:p>
    <w:p w14:paraId="3E8E6B58" w14:textId="5184202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_Toc193391301 \h </w:instrText>
      </w:r>
      <w:r>
        <w:rPr>
          <w:noProof/>
        </w:rPr>
      </w:r>
      <w:r>
        <w:rPr>
          <w:noProof/>
        </w:rPr>
        <w:fldChar w:fldCharType="separate"/>
      </w:r>
      <w:r>
        <w:rPr>
          <w:noProof/>
        </w:rPr>
        <w:t>523</w:t>
      </w:r>
      <w:r>
        <w:rPr>
          <w:noProof/>
        </w:rPr>
        <w:fldChar w:fldCharType="end"/>
      </w:r>
    </w:p>
    <w:p w14:paraId="78B8D878" w14:textId="7F3B617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_Toc193391302 \h </w:instrText>
      </w:r>
      <w:r>
        <w:rPr>
          <w:noProof/>
        </w:rPr>
      </w:r>
      <w:r>
        <w:rPr>
          <w:noProof/>
        </w:rPr>
        <w:fldChar w:fldCharType="separate"/>
      </w:r>
      <w:r>
        <w:rPr>
          <w:noProof/>
        </w:rPr>
        <w:t>523</w:t>
      </w:r>
      <w:r>
        <w:rPr>
          <w:noProof/>
        </w:rPr>
        <w:fldChar w:fldCharType="end"/>
      </w:r>
    </w:p>
    <w:p w14:paraId="66557B10" w14:textId="2D297F3C"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_Toc193391303 \h </w:instrText>
      </w:r>
      <w:r>
        <w:rPr>
          <w:noProof/>
        </w:rPr>
      </w:r>
      <w:r>
        <w:rPr>
          <w:noProof/>
        </w:rPr>
        <w:fldChar w:fldCharType="separate"/>
      </w:r>
      <w:r>
        <w:rPr>
          <w:noProof/>
        </w:rPr>
        <w:t>524</w:t>
      </w:r>
      <w:r>
        <w:rPr>
          <w:noProof/>
        </w:rPr>
        <w:fldChar w:fldCharType="end"/>
      </w:r>
    </w:p>
    <w:p w14:paraId="785EFE3C" w14:textId="018DE82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_Toc193391304 \h </w:instrText>
      </w:r>
      <w:r>
        <w:rPr>
          <w:noProof/>
        </w:rPr>
      </w:r>
      <w:r>
        <w:rPr>
          <w:noProof/>
        </w:rPr>
        <w:fldChar w:fldCharType="separate"/>
      </w:r>
      <w:r>
        <w:rPr>
          <w:noProof/>
        </w:rPr>
        <w:t>524</w:t>
      </w:r>
      <w:r>
        <w:rPr>
          <w:noProof/>
        </w:rPr>
        <w:fldChar w:fldCharType="end"/>
      </w:r>
    </w:p>
    <w:p w14:paraId="6F4C3370" w14:textId="0E28441F"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11.2.2.4.5</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_Toc193391305 \h </w:instrText>
      </w:r>
      <w:r>
        <w:rPr>
          <w:noProof/>
        </w:rPr>
      </w:r>
      <w:r>
        <w:rPr>
          <w:noProof/>
        </w:rPr>
        <w:fldChar w:fldCharType="separate"/>
      </w:r>
      <w:r>
        <w:rPr>
          <w:noProof/>
        </w:rPr>
        <w:t>524</w:t>
      </w:r>
      <w:r>
        <w:rPr>
          <w:noProof/>
        </w:rPr>
        <w:fldChar w:fldCharType="end"/>
      </w:r>
    </w:p>
    <w:p w14:paraId="595E4267" w14:textId="28A8AEB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_Toc193391306 \h </w:instrText>
      </w:r>
      <w:r>
        <w:rPr>
          <w:noProof/>
        </w:rPr>
      </w:r>
      <w:r>
        <w:rPr>
          <w:noProof/>
        </w:rPr>
        <w:fldChar w:fldCharType="separate"/>
      </w:r>
      <w:r>
        <w:rPr>
          <w:noProof/>
        </w:rPr>
        <w:t>524</w:t>
      </w:r>
      <w:r>
        <w:rPr>
          <w:noProof/>
        </w:rPr>
        <w:fldChar w:fldCharType="end"/>
      </w:r>
    </w:p>
    <w:p w14:paraId="102646DB" w14:textId="34A92080"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_Toc193391307 \h </w:instrText>
      </w:r>
      <w:r>
        <w:rPr>
          <w:noProof/>
        </w:rPr>
      </w:r>
      <w:r>
        <w:rPr>
          <w:noProof/>
        </w:rPr>
        <w:fldChar w:fldCharType="separate"/>
      </w:r>
      <w:r>
        <w:rPr>
          <w:noProof/>
        </w:rPr>
        <w:t>524</w:t>
      </w:r>
      <w:r>
        <w:rPr>
          <w:noProof/>
        </w:rPr>
        <w:fldChar w:fldCharType="end"/>
      </w:r>
    </w:p>
    <w:p w14:paraId="27790671" w14:textId="7428493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11.2.2.4.6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_Toc193391308 \h </w:instrText>
      </w:r>
      <w:r>
        <w:rPr>
          <w:noProof/>
        </w:rPr>
      </w:r>
      <w:r>
        <w:rPr>
          <w:noProof/>
        </w:rPr>
        <w:fldChar w:fldCharType="separate"/>
      </w:r>
      <w:r>
        <w:rPr>
          <w:noProof/>
        </w:rPr>
        <w:t>525</w:t>
      </w:r>
      <w:r>
        <w:rPr>
          <w:noProof/>
        </w:rPr>
        <w:fldChar w:fldCharType="end"/>
      </w:r>
    </w:p>
    <w:p w14:paraId="68F8F072" w14:textId="7A3143D1"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11.2.2.4.6.1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_Toc193391309 \h </w:instrText>
      </w:r>
      <w:r>
        <w:rPr>
          <w:noProof/>
        </w:rPr>
      </w:r>
      <w:r>
        <w:rPr>
          <w:noProof/>
        </w:rPr>
        <w:fldChar w:fldCharType="separate"/>
      </w:r>
      <w:r>
        <w:rPr>
          <w:noProof/>
        </w:rPr>
        <w:t>525</w:t>
      </w:r>
      <w:r>
        <w:rPr>
          <w:noProof/>
        </w:rPr>
        <w:fldChar w:fldCharType="end"/>
      </w:r>
    </w:p>
    <w:p w14:paraId="312D25A0" w14:textId="5EB12055"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11.2.2.4.6.2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_Toc193391310 \h </w:instrText>
      </w:r>
      <w:r>
        <w:rPr>
          <w:noProof/>
        </w:rPr>
      </w:r>
      <w:r>
        <w:rPr>
          <w:noProof/>
        </w:rPr>
        <w:fldChar w:fldCharType="separate"/>
      </w:r>
      <w:r>
        <w:rPr>
          <w:noProof/>
        </w:rPr>
        <w:t>525</w:t>
      </w:r>
      <w:r>
        <w:rPr>
          <w:noProof/>
        </w:rPr>
        <w:fldChar w:fldCharType="end"/>
      </w:r>
    </w:p>
    <w:p w14:paraId="2C09274B" w14:textId="281B90C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11.2.2.4.6.3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_Toc193391311 \h </w:instrText>
      </w:r>
      <w:r>
        <w:rPr>
          <w:noProof/>
        </w:rPr>
      </w:r>
      <w:r>
        <w:rPr>
          <w:noProof/>
        </w:rPr>
        <w:fldChar w:fldCharType="separate"/>
      </w:r>
      <w:r>
        <w:rPr>
          <w:noProof/>
        </w:rPr>
        <w:t>525</w:t>
      </w:r>
      <w:r>
        <w:rPr>
          <w:noProof/>
        </w:rPr>
        <w:fldChar w:fldCharType="end"/>
      </w:r>
    </w:p>
    <w:p w14:paraId="76353C9D" w14:textId="2B43137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_Toc193391312 \h </w:instrText>
      </w:r>
      <w:r>
        <w:rPr>
          <w:noProof/>
        </w:rPr>
      </w:r>
      <w:r>
        <w:rPr>
          <w:noProof/>
        </w:rPr>
        <w:fldChar w:fldCharType="separate"/>
      </w:r>
      <w:r>
        <w:rPr>
          <w:noProof/>
        </w:rPr>
        <w:t>525</w:t>
      </w:r>
      <w:r>
        <w:rPr>
          <w:noProof/>
        </w:rPr>
        <w:fldChar w:fldCharType="end"/>
      </w:r>
    </w:p>
    <w:p w14:paraId="7363411A" w14:textId="1058D40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_Toc193391313 \h </w:instrText>
      </w:r>
      <w:r>
        <w:rPr>
          <w:noProof/>
        </w:rPr>
      </w:r>
      <w:r>
        <w:rPr>
          <w:noProof/>
        </w:rPr>
        <w:fldChar w:fldCharType="separate"/>
      </w:r>
      <w:r>
        <w:rPr>
          <w:noProof/>
        </w:rPr>
        <w:t>525</w:t>
      </w:r>
      <w:r>
        <w:rPr>
          <w:noProof/>
        </w:rPr>
        <w:fldChar w:fldCharType="end"/>
      </w:r>
    </w:p>
    <w:p w14:paraId="41C57C34" w14:textId="7E04B51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_Toc193391314 \h </w:instrText>
      </w:r>
      <w:r>
        <w:rPr>
          <w:noProof/>
        </w:rPr>
      </w:r>
      <w:r>
        <w:rPr>
          <w:noProof/>
        </w:rPr>
        <w:fldChar w:fldCharType="separate"/>
      </w:r>
      <w:r>
        <w:rPr>
          <w:noProof/>
        </w:rPr>
        <w:t>525</w:t>
      </w:r>
      <w:r>
        <w:rPr>
          <w:noProof/>
        </w:rPr>
        <w:fldChar w:fldCharType="end"/>
      </w:r>
    </w:p>
    <w:p w14:paraId="503AB72C" w14:textId="410532A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_Toc193391315 \h </w:instrText>
      </w:r>
      <w:r>
        <w:rPr>
          <w:noProof/>
        </w:rPr>
      </w:r>
      <w:r>
        <w:rPr>
          <w:noProof/>
        </w:rPr>
        <w:fldChar w:fldCharType="separate"/>
      </w:r>
      <w:r>
        <w:rPr>
          <w:noProof/>
        </w:rPr>
        <w:t>526</w:t>
      </w:r>
      <w:r>
        <w:rPr>
          <w:noProof/>
        </w:rPr>
        <w:fldChar w:fldCharType="end"/>
      </w:r>
    </w:p>
    <w:p w14:paraId="7791FC7B" w14:textId="7BC3780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_Toc193391316 \h </w:instrText>
      </w:r>
      <w:r>
        <w:rPr>
          <w:noProof/>
        </w:rPr>
      </w:r>
      <w:r>
        <w:rPr>
          <w:noProof/>
        </w:rPr>
        <w:fldChar w:fldCharType="separate"/>
      </w:r>
      <w:r>
        <w:rPr>
          <w:noProof/>
        </w:rPr>
        <w:t>526</w:t>
      </w:r>
      <w:r>
        <w:rPr>
          <w:noProof/>
        </w:rPr>
        <w:fldChar w:fldCharType="end"/>
      </w:r>
    </w:p>
    <w:p w14:paraId="368FF14C" w14:textId="0254F0D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_Toc193391317 \h </w:instrText>
      </w:r>
      <w:r>
        <w:rPr>
          <w:noProof/>
        </w:rPr>
      </w:r>
      <w:r>
        <w:rPr>
          <w:noProof/>
        </w:rPr>
        <w:fldChar w:fldCharType="separate"/>
      </w:r>
      <w:r>
        <w:rPr>
          <w:noProof/>
        </w:rPr>
        <w:t>526</w:t>
      </w:r>
      <w:r>
        <w:rPr>
          <w:noProof/>
        </w:rPr>
        <w:fldChar w:fldCharType="end"/>
      </w:r>
    </w:p>
    <w:p w14:paraId="4B28B8C4" w14:textId="69F1801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_Toc193391318 \h </w:instrText>
      </w:r>
      <w:r>
        <w:rPr>
          <w:noProof/>
        </w:rPr>
      </w:r>
      <w:r>
        <w:rPr>
          <w:noProof/>
        </w:rPr>
        <w:fldChar w:fldCharType="separate"/>
      </w:r>
      <w:r>
        <w:rPr>
          <w:noProof/>
        </w:rPr>
        <w:t>526</w:t>
      </w:r>
      <w:r>
        <w:rPr>
          <w:noProof/>
        </w:rPr>
        <w:fldChar w:fldCharType="end"/>
      </w:r>
    </w:p>
    <w:p w14:paraId="74450DF8" w14:textId="12BB18D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_Toc193391319 \h </w:instrText>
      </w:r>
      <w:r>
        <w:rPr>
          <w:noProof/>
        </w:rPr>
      </w:r>
      <w:r>
        <w:rPr>
          <w:noProof/>
        </w:rPr>
        <w:fldChar w:fldCharType="separate"/>
      </w:r>
      <w:r>
        <w:rPr>
          <w:noProof/>
        </w:rPr>
        <w:t>526</w:t>
      </w:r>
      <w:r>
        <w:rPr>
          <w:noProof/>
        </w:rPr>
        <w:fldChar w:fldCharType="end"/>
      </w:r>
    </w:p>
    <w:p w14:paraId="1835C9F9" w14:textId="0EBA526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_Toc193391320 \h </w:instrText>
      </w:r>
      <w:r>
        <w:rPr>
          <w:noProof/>
        </w:rPr>
      </w:r>
      <w:r>
        <w:rPr>
          <w:noProof/>
        </w:rPr>
        <w:fldChar w:fldCharType="separate"/>
      </w:r>
      <w:r>
        <w:rPr>
          <w:noProof/>
        </w:rPr>
        <w:t>526</w:t>
      </w:r>
      <w:r>
        <w:rPr>
          <w:noProof/>
        </w:rPr>
        <w:fldChar w:fldCharType="end"/>
      </w:r>
    </w:p>
    <w:p w14:paraId="62921811" w14:textId="2D85A03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11.2.3.4.2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Outgoing call initiated</w:t>
      </w:r>
      <w:r>
        <w:rPr>
          <w:noProof/>
        </w:rPr>
        <w:tab/>
      </w:r>
      <w:r>
        <w:rPr>
          <w:noProof/>
        </w:rPr>
        <w:fldChar w:fldCharType="begin" w:fldLock="1"/>
      </w:r>
      <w:r>
        <w:rPr>
          <w:noProof/>
        </w:rPr>
        <w:instrText xml:space="preserve"> PAGEREF _Toc193391321 \h </w:instrText>
      </w:r>
      <w:r>
        <w:rPr>
          <w:noProof/>
        </w:rPr>
      </w:r>
      <w:r>
        <w:rPr>
          <w:noProof/>
        </w:rPr>
        <w:fldChar w:fldCharType="separate"/>
      </w:r>
      <w:r>
        <w:rPr>
          <w:noProof/>
        </w:rPr>
        <w:t>526</w:t>
      </w:r>
      <w:r>
        <w:rPr>
          <w:noProof/>
        </w:rPr>
        <w:fldChar w:fldCharType="end"/>
      </w:r>
    </w:p>
    <w:p w14:paraId="19B23060" w14:textId="3C9AA9A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11.2.3.4.3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Received incoming call</w:t>
      </w:r>
      <w:r>
        <w:rPr>
          <w:noProof/>
        </w:rPr>
        <w:tab/>
      </w:r>
      <w:r>
        <w:rPr>
          <w:noProof/>
        </w:rPr>
        <w:fldChar w:fldCharType="begin" w:fldLock="1"/>
      </w:r>
      <w:r>
        <w:rPr>
          <w:noProof/>
        </w:rPr>
        <w:instrText xml:space="preserve"> PAGEREF _Toc193391322 \h </w:instrText>
      </w:r>
      <w:r>
        <w:rPr>
          <w:noProof/>
        </w:rPr>
      </w:r>
      <w:r>
        <w:rPr>
          <w:noProof/>
        </w:rPr>
        <w:fldChar w:fldCharType="separate"/>
      </w:r>
      <w:r>
        <w:rPr>
          <w:noProof/>
        </w:rPr>
        <w:t>527</w:t>
      </w:r>
      <w:r>
        <w:rPr>
          <w:noProof/>
        </w:rPr>
        <w:fldChar w:fldCharType="end"/>
      </w:r>
    </w:p>
    <w:p w14:paraId="63F69170" w14:textId="01E58F7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11.2.3.4.4</w:t>
      </w:r>
      <w:r>
        <w:rPr>
          <w:rFonts w:asciiTheme="minorHAnsi" w:eastAsiaTheme="minorEastAsia" w:hAnsiTheme="minorHAnsi" w:cstheme="minorBidi"/>
          <w:noProof/>
          <w:kern w:val="2"/>
          <w:sz w:val="24"/>
          <w:szCs w:val="24"/>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_Toc193391323 \h </w:instrText>
      </w:r>
      <w:r>
        <w:rPr>
          <w:noProof/>
        </w:rPr>
      </w:r>
      <w:r>
        <w:rPr>
          <w:noProof/>
        </w:rPr>
        <w:fldChar w:fldCharType="separate"/>
      </w:r>
      <w:r>
        <w:rPr>
          <w:noProof/>
        </w:rPr>
        <w:t>527</w:t>
      </w:r>
      <w:r>
        <w:rPr>
          <w:noProof/>
        </w:rPr>
        <w:fldChar w:fldCharType="end"/>
      </w:r>
    </w:p>
    <w:p w14:paraId="0536693B" w14:textId="0064543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11.2.3.4.5</w:t>
      </w:r>
      <w:r>
        <w:rPr>
          <w:rFonts w:asciiTheme="minorHAnsi" w:eastAsiaTheme="minorEastAsia" w:hAnsiTheme="minorHAnsi" w:cstheme="minorBidi"/>
          <w:noProof/>
          <w:kern w:val="2"/>
          <w:sz w:val="24"/>
          <w:szCs w:val="24"/>
          <w:lang w:eastAsia="en-GB"/>
          <w14:ligatures w14:val="standardContextual"/>
        </w:rPr>
        <w:tab/>
      </w:r>
      <w:r>
        <w:rPr>
          <w:noProof/>
        </w:rPr>
        <w:t>Upgrade call</w:t>
      </w:r>
      <w:r>
        <w:rPr>
          <w:noProof/>
        </w:rPr>
        <w:tab/>
      </w:r>
      <w:r>
        <w:rPr>
          <w:noProof/>
        </w:rPr>
        <w:fldChar w:fldCharType="begin" w:fldLock="1"/>
      </w:r>
      <w:r>
        <w:rPr>
          <w:noProof/>
        </w:rPr>
        <w:instrText xml:space="preserve"> PAGEREF _Toc193391324 \h </w:instrText>
      </w:r>
      <w:r>
        <w:rPr>
          <w:noProof/>
        </w:rPr>
      </w:r>
      <w:r>
        <w:rPr>
          <w:noProof/>
        </w:rPr>
        <w:fldChar w:fldCharType="separate"/>
      </w:r>
      <w:r>
        <w:rPr>
          <w:noProof/>
        </w:rPr>
        <w:t>528</w:t>
      </w:r>
      <w:r>
        <w:rPr>
          <w:noProof/>
        </w:rPr>
        <w:fldChar w:fldCharType="end"/>
      </w:r>
    </w:p>
    <w:p w14:paraId="136FB35C" w14:textId="03A8F34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User upgrades private call to emergency private call</w:t>
      </w:r>
      <w:r>
        <w:rPr>
          <w:noProof/>
        </w:rPr>
        <w:tab/>
      </w:r>
      <w:r>
        <w:rPr>
          <w:noProof/>
        </w:rPr>
        <w:fldChar w:fldCharType="begin" w:fldLock="1"/>
      </w:r>
      <w:r>
        <w:rPr>
          <w:noProof/>
        </w:rPr>
        <w:instrText xml:space="preserve"> PAGEREF _Toc193391325 \h </w:instrText>
      </w:r>
      <w:r>
        <w:rPr>
          <w:noProof/>
        </w:rPr>
      </w:r>
      <w:r>
        <w:rPr>
          <w:noProof/>
        </w:rPr>
        <w:fldChar w:fldCharType="separate"/>
      </w:r>
      <w:r>
        <w:rPr>
          <w:noProof/>
        </w:rPr>
        <w:t>528</w:t>
      </w:r>
      <w:r>
        <w:rPr>
          <w:noProof/>
        </w:rPr>
        <w:fldChar w:fldCharType="end"/>
      </w:r>
    </w:p>
    <w:p w14:paraId="3F40895E" w14:textId="2EFFB266"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Emergency private call setup request retransmission</w:t>
      </w:r>
      <w:r>
        <w:rPr>
          <w:noProof/>
        </w:rPr>
        <w:tab/>
      </w:r>
      <w:r>
        <w:rPr>
          <w:noProof/>
        </w:rPr>
        <w:fldChar w:fldCharType="begin" w:fldLock="1"/>
      </w:r>
      <w:r>
        <w:rPr>
          <w:noProof/>
        </w:rPr>
        <w:instrText xml:space="preserve"> PAGEREF _Toc193391326 \h </w:instrText>
      </w:r>
      <w:r>
        <w:rPr>
          <w:noProof/>
        </w:rPr>
      </w:r>
      <w:r>
        <w:rPr>
          <w:noProof/>
        </w:rPr>
        <w:fldChar w:fldCharType="separate"/>
      </w:r>
      <w:r>
        <w:rPr>
          <w:noProof/>
        </w:rPr>
        <w:t>528</w:t>
      </w:r>
      <w:r>
        <w:rPr>
          <w:noProof/>
        </w:rPr>
        <w:fldChar w:fldCharType="end"/>
      </w:r>
    </w:p>
    <w:p w14:paraId="29E2B6CA" w14:textId="2988A9F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Emergency private call setup request accepted</w:t>
      </w:r>
      <w:r>
        <w:rPr>
          <w:noProof/>
        </w:rPr>
        <w:tab/>
      </w:r>
      <w:r>
        <w:rPr>
          <w:noProof/>
        </w:rPr>
        <w:fldChar w:fldCharType="begin" w:fldLock="1"/>
      </w:r>
      <w:r>
        <w:rPr>
          <w:noProof/>
        </w:rPr>
        <w:instrText xml:space="preserve"> PAGEREF _Toc193391327 \h </w:instrText>
      </w:r>
      <w:r>
        <w:rPr>
          <w:noProof/>
        </w:rPr>
      </w:r>
      <w:r>
        <w:rPr>
          <w:noProof/>
        </w:rPr>
        <w:fldChar w:fldCharType="separate"/>
      </w:r>
      <w:r>
        <w:rPr>
          <w:noProof/>
        </w:rPr>
        <w:t>529</w:t>
      </w:r>
      <w:r>
        <w:rPr>
          <w:noProof/>
        </w:rPr>
        <w:fldChar w:fldCharType="end"/>
      </w:r>
    </w:p>
    <w:p w14:paraId="798B1C7A" w14:textId="0598CBDC"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Emergency private call setup request rejected</w:t>
      </w:r>
      <w:r>
        <w:rPr>
          <w:noProof/>
        </w:rPr>
        <w:tab/>
      </w:r>
      <w:r>
        <w:rPr>
          <w:noProof/>
        </w:rPr>
        <w:fldChar w:fldCharType="begin" w:fldLock="1"/>
      </w:r>
      <w:r>
        <w:rPr>
          <w:noProof/>
        </w:rPr>
        <w:instrText xml:space="preserve"> PAGEREF _Toc193391328 \h </w:instrText>
      </w:r>
      <w:r>
        <w:rPr>
          <w:noProof/>
        </w:rPr>
      </w:r>
      <w:r>
        <w:rPr>
          <w:noProof/>
        </w:rPr>
        <w:fldChar w:fldCharType="separate"/>
      </w:r>
      <w:r>
        <w:rPr>
          <w:noProof/>
        </w:rPr>
        <w:t>529</w:t>
      </w:r>
      <w:r>
        <w:rPr>
          <w:noProof/>
        </w:rPr>
        <w:fldChar w:fldCharType="end"/>
      </w:r>
    </w:p>
    <w:p w14:paraId="68D05DE4" w14:textId="6211E187"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_Toc193391329 \h </w:instrText>
      </w:r>
      <w:r>
        <w:rPr>
          <w:noProof/>
        </w:rPr>
      </w:r>
      <w:r>
        <w:rPr>
          <w:noProof/>
        </w:rPr>
        <w:fldChar w:fldCharType="separate"/>
      </w:r>
      <w:r>
        <w:rPr>
          <w:noProof/>
        </w:rPr>
        <w:t>529</w:t>
      </w:r>
      <w:r>
        <w:rPr>
          <w:noProof/>
        </w:rPr>
        <w:fldChar w:fldCharType="end"/>
      </w:r>
    </w:p>
    <w:p w14:paraId="1CAEF17C" w14:textId="64A0DB2B"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_Toc193391330 \h </w:instrText>
      </w:r>
      <w:r>
        <w:rPr>
          <w:noProof/>
        </w:rPr>
      </w:r>
      <w:r>
        <w:rPr>
          <w:noProof/>
        </w:rPr>
        <w:fldChar w:fldCharType="separate"/>
      </w:r>
      <w:r>
        <w:rPr>
          <w:noProof/>
        </w:rPr>
        <w:t>530</w:t>
      </w:r>
      <w:r>
        <w:rPr>
          <w:noProof/>
        </w:rPr>
        <w:fldChar w:fldCharType="end"/>
      </w:r>
    </w:p>
    <w:p w14:paraId="7E72ECF9" w14:textId="3A13079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11.2.3.4.6</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eastAsia="ko-KR"/>
        </w:rPr>
        <w:t>Down</w:t>
      </w:r>
      <w:r w:rsidRPr="00A61B56">
        <w:rPr>
          <w:rFonts w:eastAsia="Malgun Gothic"/>
          <w:noProof/>
        </w:rPr>
        <w:t>grade call</w:t>
      </w:r>
      <w:r>
        <w:rPr>
          <w:noProof/>
        </w:rPr>
        <w:tab/>
      </w:r>
      <w:r>
        <w:rPr>
          <w:noProof/>
        </w:rPr>
        <w:fldChar w:fldCharType="begin" w:fldLock="1"/>
      </w:r>
      <w:r>
        <w:rPr>
          <w:noProof/>
        </w:rPr>
        <w:instrText xml:space="preserve"> PAGEREF _Toc193391331 \h </w:instrText>
      </w:r>
      <w:r>
        <w:rPr>
          <w:noProof/>
        </w:rPr>
      </w:r>
      <w:r>
        <w:rPr>
          <w:noProof/>
        </w:rPr>
        <w:fldChar w:fldCharType="separate"/>
      </w:r>
      <w:r>
        <w:rPr>
          <w:noProof/>
        </w:rPr>
        <w:t>531</w:t>
      </w:r>
      <w:r>
        <w:rPr>
          <w:noProof/>
        </w:rPr>
        <w:fldChar w:fldCharType="end"/>
      </w:r>
    </w:p>
    <w:p w14:paraId="19F9FEE0" w14:textId="764622CA"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User cancels the emergency private call</w:t>
      </w:r>
      <w:r>
        <w:rPr>
          <w:noProof/>
        </w:rPr>
        <w:tab/>
      </w:r>
      <w:r>
        <w:rPr>
          <w:noProof/>
        </w:rPr>
        <w:fldChar w:fldCharType="begin" w:fldLock="1"/>
      </w:r>
      <w:r>
        <w:rPr>
          <w:noProof/>
        </w:rPr>
        <w:instrText xml:space="preserve"> PAGEREF _Toc193391332 \h </w:instrText>
      </w:r>
      <w:r>
        <w:rPr>
          <w:noProof/>
        </w:rPr>
      </w:r>
      <w:r>
        <w:rPr>
          <w:noProof/>
        </w:rPr>
        <w:fldChar w:fldCharType="separate"/>
      </w:r>
      <w:r>
        <w:rPr>
          <w:noProof/>
        </w:rPr>
        <w:t>531</w:t>
      </w:r>
      <w:r>
        <w:rPr>
          <w:noProof/>
        </w:rPr>
        <w:fldChar w:fldCharType="end"/>
      </w:r>
    </w:p>
    <w:p w14:paraId="26B398F0" w14:textId="7460F233"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Emergency private call cancel retransmission</w:t>
      </w:r>
      <w:r>
        <w:rPr>
          <w:noProof/>
        </w:rPr>
        <w:tab/>
      </w:r>
      <w:r>
        <w:rPr>
          <w:noProof/>
        </w:rPr>
        <w:fldChar w:fldCharType="begin" w:fldLock="1"/>
      </w:r>
      <w:r>
        <w:rPr>
          <w:noProof/>
        </w:rPr>
        <w:instrText xml:space="preserve"> PAGEREF _Toc193391333 \h </w:instrText>
      </w:r>
      <w:r>
        <w:rPr>
          <w:noProof/>
        </w:rPr>
      </w:r>
      <w:r>
        <w:rPr>
          <w:noProof/>
        </w:rPr>
        <w:fldChar w:fldCharType="separate"/>
      </w:r>
      <w:r>
        <w:rPr>
          <w:noProof/>
        </w:rPr>
        <w:t>531</w:t>
      </w:r>
      <w:r>
        <w:rPr>
          <w:noProof/>
        </w:rPr>
        <w:fldChar w:fldCharType="end"/>
      </w:r>
    </w:p>
    <w:p w14:paraId="52FF068E" w14:textId="11AB84EC"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Emergency private call cancel accepted</w:t>
      </w:r>
      <w:r>
        <w:rPr>
          <w:noProof/>
        </w:rPr>
        <w:tab/>
      </w:r>
      <w:r>
        <w:rPr>
          <w:noProof/>
        </w:rPr>
        <w:fldChar w:fldCharType="begin" w:fldLock="1"/>
      </w:r>
      <w:r>
        <w:rPr>
          <w:noProof/>
        </w:rPr>
        <w:instrText xml:space="preserve"> PAGEREF _Toc193391334 \h </w:instrText>
      </w:r>
      <w:r>
        <w:rPr>
          <w:noProof/>
        </w:rPr>
      </w:r>
      <w:r>
        <w:rPr>
          <w:noProof/>
        </w:rPr>
        <w:fldChar w:fldCharType="separate"/>
      </w:r>
      <w:r>
        <w:rPr>
          <w:noProof/>
        </w:rPr>
        <w:t>532</w:t>
      </w:r>
      <w:r>
        <w:rPr>
          <w:noProof/>
        </w:rPr>
        <w:fldChar w:fldCharType="end"/>
      </w:r>
    </w:p>
    <w:p w14:paraId="1CAB477C" w14:textId="2A1C2BD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_Toc193391335 \h </w:instrText>
      </w:r>
      <w:r>
        <w:rPr>
          <w:noProof/>
        </w:rPr>
      </w:r>
      <w:r>
        <w:rPr>
          <w:noProof/>
        </w:rPr>
        <w:fldChar w:fldCharType="separate"/>
      </w:r>
      <w:r>
        <w:rPr>
          <w:noProof/>
        </w:rPr>
        <w:t>532</w:t>
      </w:r>
      <w:r>
        <w:rPr>
          <w:noProof/>
        </w:rPr>
        <w:fldChar w:fldCharType="end"/>
      </w:r>
    </w:p>
    <w:p w14:paraId="71E227FA" w14:textId="4FF04149"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_Toc193391336 \h </w:instrText>
      </w:r>
      <w:r>
        <w:rPr>
          <w:noProof/>
        </w:rPr>
      </w:r>
      <w:r>
        <w:rPr>
          <w:noProof/>
        </w:rPr>
        <w:fldChar w:fldCharType="separate"/>
      </w:r>
      <w:r>
        <w:rPr>
          <w:noProof/>
        </w:rPr>
        <w:t>532</w:t>
      </w:r>
      <w:r>
        <w:rPr>
          <w:noProof/>
        </w:rPr>
        <w:fldChar w:fldCharType="end"/>
      </w:r>
    </w:p>
    <w:p w14:paraId="0C248A0D" w14:textId="0EEBF88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11.2.3.4.6A</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Implicit downgrade</w:t>
      </w:r>
      <w:r>
        <w:rPr>
          <w:noProof/>
        </w:rPr>
        <w:tab/>
      </w:r>
      <w:r>
        <w:rPr>
          <w:noProof/>
        </w:rPr>
        <w:fldChar w:fldCharType="begin" w:fldLock="1"/>
      </w:r>
      <w:r>
        <w:rPr>
          <w:noProof/>
        </w:rPr>
        <w:instrText xml:space="preserve"> PAGEREF _Toc193391337 \h </w:instrText>
      </w:r>
      <w:r>
        <w:rPr>
          <w:noProof/>
        </w:rPr>
      </w:r>
      <w:r>
        <w:rPr>
          <w:noProof/>
        </w:rPr>
        <w:fldChar w:fldCharType="separate"/>
      </w:r>
      <w:r>
        <w:rPr>
          <w:noProof/>
        </w:rPr>
        <w:t>532</w:t>
      </w:r>
      <w:r>
        <w:rPr>
          <w:noProof/>
        </w:rPr>
        <w:fldChar w:fldCharType="end"/>
      </w:r>
    </w:p>
    <w:p w14:paraId="70D0BB4F" w14:textId="7833298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11.2.3.4.7</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Release</w:t>
      </w:r>
      <w:r>
        <w:rPr>
          <w:noProof/>
        </w:rPr>
        <w:tab/>
      </w:r>
      <w:r>
        <w:rPr>
          <w:noProof/>
        </w:rPr>
        <w:fldChar w:fldCharType="begin" w:fldLock="1"/>
      </w:r>
      <w:r>
        <w:rPr>
          <w:noProof/>
        </w:rPr>
        <w:instrText xml:space="preserve"> PAGEREF _Toc193391338 \h </w:instrText>
      </w:r>
      <w:r>
        <w:rPr>
          <w:noProof/>
        </w:rPr>
      </w:r>
      <w:r>
        <w:rPr>
          <w:noProof/>
        </w:rPr>
        <w:fldChar w:fldCharType="separate"/>
      </w:r>
      <w:r>
        <w:rPr>
          <w:noProof/>
        </w:rPr>
        <w:t>533</w:t>
      </w:r>
      <w:r>
        <w:rPr>
          <w:noProof/>
        </w:rPr>
        <w:fldChar w:fldCharType="end"/>
      </w:r>
    </w:p>
    <w:p w14:paraId="12AEB472" w14:textId="3DBE81BF"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11.2.3.4.7A</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_Toc193391339 \h </w:instrText>
      </w:r>
      <w:r>
        <w:rPr>
          <w:noProof/>
        </w:rPr>
      </w:r>
      <w:r>
        <w:rPr>
          <w:noProof/>
        </w:rPr>
        <w:fldChar w:fldCharType="separate"/>
      </w:r>
      <w:r>
        <w:rPr>
          <w:noProof/>
        </w:rPr>
        <w:t>533</w:t>
      </w:r>
      <w:r>
        <w:rPr>
          <w:noProof/>
        </w:rPr>
        <w:fldChar w:fldCharType="end"/>
      </w:r>
    </w:p>
    <w:p w14:paraId="534D3EDF" w14:textId="2567EF9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Pr>
          <w:noProof/>
        </w:rPr>
        <w:t>11.2.3.4.8</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_Toc193391340 \h </w:instrText>
      </w:r>
      <w:r>
        <w:rPr>
          <w:noProof/>
        </w:rPr>
      </w:r>
      <w:r>
        <w:rPr>
          <w:noProof/>
        </w:rPr>
        <w:fldChar w:fldCharType="separate"/>
      </w:r>
      <w:r>
        <w:rPr>
          <w:noProof/>
        </w:rPr>
        <w:t>533</w:t>
      </w:r>
      <w:r>
        <w:rPr>
          <w:noProof/>
        </w:rPr>
        <w:fldChar w:fldCharType="end"/>
      </w:r>
    </w:p>
    <w:p w14:paraId="5571D976" w14:textId="4F04AE1C"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11.2.3.4.8.1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_Toc193391341 \h </w:instrText>
      </w:r>
      <w:r>
        <w:rPr>
          <w:noProof/>
        </w:rPr>
      </w:r>
      <w:r>
        <w:rPr>
          <w:noProof/>
        </w:rPr>
        <w:fldChar w:fldCharType="separate"/>
      </w:r>
      <w:r>
        <w:rPr>
          <w:noProof/>
        </w:rPr>
        <w:t>533</w:t>
      </w:r>
      <w:r>
        <w:rPr>
          <w:noProof/>
        </w:rPr>
        <w:fldChar w:fldCharType="end"/>
      </w:r>
    </w:p>
    <w:p w14:paraId="0BB065A7" w14:textId="0D662634"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11.2.3.4.8.2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_Toc193391342 \h </w:instrText>
      </w:r>
      <w:r>
        <w:rPr>
          <w:noProof/>
        </w:rPr>
      </w:r>
      <w:r>
        <w:rPr>
          <w:noProof/>
        </w:rPr>
        <w:fldChar w:fldCharType="separate"/>
      </w:r>
      <w:r>
        <w:rPr>
          <w:noProof/>
        </w:rPr>
        <w:t>533</w:t>
      </w:r>
      <w:r>
        <w:rPr>
          <w:noProof/>
        </w:rPr>
        <w:fldChar w:fldCharType="end"/>
      </w:r>
    </w:p>
    <w:p w14:paraId="09386CB9" w14:textId="19B9DAB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11.2.3.4.8.3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_Toc193391343 \h </w:instrText>
      </w:r>
      <w:r>
        <w:rPr>
          <w:noProof/>
        </w:rPr>
      </w:r>
      <w:r>
        <w:rPr>
          <w:noProof/>
        </w:rPr>
        <w:fldChar w:fldCharType="separate"/>
      </w:r>
      <w:r>
        <w:rPr>
          <w:noProof/>
        </w:rPr>
        <w:t>533</w:t>
      </w:r>
      <w:r>
        <w:rPr>
          <w:noProof/>
        </w:rPr>
        <w:fldChar w:fldCharType="end"/>
      </w:r>
    </w:p>
    <w:p w14:paraId="54AF9965" w14:textId="451FA4A3"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Emergency alert</w:t>
      </w:r>
      <w:r>
        <w:rPr>
          <w:noProof/>
        </w:rPr>
        <w:tab/>
      </w:r>
      <w:r>
        <w:rPr>
          <w:noProof/>
        </w:rPr>
        <w:fldChar w:fldCharType="begin" w:fldLock="1"/>
      </w:r>
      <w:r>
        <w:rPr>
          <w:noProof/>
        </w:rPr>
        <w:instrText xml:space="preserve"> PAGEREF _Toc193391344 \h </w:instrText>
      </w:r>
      <w:r>
        <w:rPr>
          <w:noProof/>
        </w:rPr>
      </w:r>
      <w:r>
        <w:rPr>
          <w:noProof/>
        </w:rPr>
        <w:fldChar w:fldCharType="separate"/>
      </w:r>
      <w:r>
        <w:rPr>
          <w:noProof/>
        </w:rPr>
        <w:t>534</w:t>
      </w:r>
      <w:r>
        <w:rPr>
          <w:noProof/>
        </w:rPr>
        <w:fldChar w:fldCharType="end"/>
      </w:r>
    </w:p>
    <w:p w14:paraId="6F9CADA0" w14:textId="23498625"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12.0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_Toc193391345 \h </w:instrText>
      </w:r>
      <w:r>
        <w:rPr>
          <w:noProof/>
        </w:rPr>
      </w:r>
      <w:r>
        <w:rPr>
          <w:noProof/>
        </w:rPr>
        <w:fldChar w:fldCharType="separate"/>
      </w:r>
      <w:r>
        <w:rPr>
          <w:noProof/>
        </w:rPr>
        <w:t>534</w:t>
      </w:r>
      <w:r>
        <w:rPr>
          <w:noProof/>
        </w:rPr>
        <w:fldChar w:fldCharType="end"/>
      </w:r>
    </w:p>
    <w:p w14:paraId="68BDCF94" w14:textId="211127A4"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On-network emergency alert</w:t>
      </w:r>
      <w:r>
        <w:rPr>
          <w:noProof/>
        </w:rPr>
        <w:tab/>
      </w:r>
      <w:r>
        <w:rPr>
          <w:noProof/>
        </w:rPr>
        <w:fldChar w:fldCharType="begin" w:fldLock="1"/>
      </w:r>
      <w:r>
        <w:rPr>
          <w:noProof/>
        </w:rPr>
        <w:instrText xml:space="preserve"> PAGEREF _Toc193391346 \h </w:instrText>
      </w:r>
      <w:r>
        <w:rPr>
          <w:noProof/>
        </w:rPr>
      </w:r>
      <w:r>
        <w:rPr>
          <w:noProof/>
        </w:rPr>
        <w:fldChar w:fldCharType="separate"/>
      </w:r>
      <w:r>
        <w:rPr>
          <w:noProof/>
        </w:rPr>
        <w:t>534</w:t>
      </w:r>
      <w:r>
        <w:rPr>
          <w:noProof/>
        </w:rPr>
        <w:fldChar w:fldCharType="end"/>
      </w:r>
    </w:p>
    <w:p w14:paraId="54D155BA" w14:textId="2F31C71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Client procedures</w:t>
      </w:r>
      <w:r>
        <w:rPr>
          <w:noProof/>
        </w:rPr>
        <w:tab/>
      </w:r>
      <w:r>
        <w:rPr>
          <w:noProof/>
        </w:rPr>
        <w:fldChar w:fldCharType="begin" w:fldLock="1"/>
      </w:r>
      <w:r>
        <w:rPr>
          <w:noProof/>
        </w:rPr>
        <w:instrText xml:space="preserve"> PAGEREF _Toc193391347 \h </w:instrText>
      </w:r>
      <w:r>
        <w:rPr>
          <w:noProof/>
        </w:rPr>
      </w:r>
      <w:r>
        <w:rPr>
          <w:noProof/>
        </w:rPr>
        <w:fldChar w:fldCharType="separate"/>
      </w:r>
      <w:r>
        <w:rPr>
          <w:noProof/>
        </w:rPr>
        <w:t>534</w:t>
      </w:r>
      <w:r>
        <w:rPr>
          <w:noProof/>
        </w:rPr>
        <w:fldChar w:fldCharType="end"/>
      </w:r>
    </w:p>
    <w:p w14:paraId="7DD2AF29" w14:textId="6FCBDC0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12.1.1.1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Emergency alert origination</w:t>
      </w:r>
      <w:r>
        <w:rPr>
          <w:noProof/>
        </w:rPr>
        <w:tab/>
      </w:r>
      <w:r>
        <w:rPr>
          <w:noProof/>
        </w:rPr>
        <w:fldChar w:fldCharType="begin" w:fldLock="1"/>
      </w:r>
      <w:r>
        <w:rPr>
          <w:noProof/>
        </w:rPr>
        <w:instrText xml:space="preserve"> PAGEREF _Toc193391348 \h </w:instrText>
      </w:r>
      <w:r>
        <w:rPr>
          <w:noProof/>
        </w:rPr>
      </w:r>
      <w:r>
        <w:rPr>
          <w:noProof/>
        </w:rPr>
        <w:fldChar w:fldCharType="separate"/>
      </w:r>
      <w:r>
        <w:rPr>
          <w:noProof/>
        </w:rPr>
        <w:t>534</w:t>
      </w:r>
      <w:r>
        <w:rPr>
          <w:noProof/>
        </w:rPr>
        <w:fldChar w:fldCharType="end"/>
      </w:r>
    </w:p>
    <w:p w14:paraId="1696BBFF" w14:textId="6CC3FB8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12.1.1.2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Emergency alert cancellation</w:t>
      </w:r>
      <w:r>
        <w:rPr>
          <w:noProof/>
        </w:rPr>
        <w:tab/>
      </w:r>
      <w:r>
        <w:rPr>
          <w:noProof/>
        </w:rPr>
        <w:fldChar w:fldCharType="begin" w:fldLock="1"/>
      </w:r>
      <w:r>
        <w:rPr>
          <w:noProof/>
        </w:rPr>
        <w:instrText xml:space="preserve"> PAGEREF _Toc193391349 \h </w:instrText>
      </w:r>
      <w:r>
        <w:rPr>
          <w:noProof/>
        </w:rPr>
      </w:r>
      <w:r>
        <w:rPr>
          <w:noProof/>
        </w:rPr>
        <w:fldChar w:fldCharType="separate"/>
      </w:r>
      <w:r>
        <w:rPr>
          <w:noProof/>
        </w:rPr>
        <w:t>535</w:t>
      </w:r>
      <w:r>
        <w:rPr>
          <w:noProof/>
        </w:rPr>
        <w:fldChar w:fldCharType="end"/>
      </w:r>
    </w:p>
    <w:p w14:paraId="2FB6E21B" w14:textId="694F4AC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12.1.1.3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_Toc193391350 \h </w:instrText>
      </w:r>
      <w:r>
        <w:rPr>
          <w:noProof/>
        </w:rPr>
      </w:r>
      <w:r>
        <w:rPr>
          <w:noProof/>
        </w:rPr>
        <w:fldChar w:fldCharType="separate"/>
      </w:r>
      <w:r>
        <w:rPr>
          <w:noProof/>
        </w:rPr>
        <w:t>537</w:t>
      </w:r>
      <w:r>
        <w:rPr>
          <w:noProof/>
        </w:rPr>
        <w:fldChar w:fldCharType="end"/>
      </w:r>
    </w:p>
    <w:p w14:paraId="160CEFB1" w14:textId="6043419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12.1.1.4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_Toc193391351 \h </w:instrText>
      </w:r>
      <w:r>
        <w:rPr>
          <w:noProof/>
        </w:rPr>
      </w:r>
      <w:r>
        <w:rPr>
          <w:noProof/>
        </w:rPr>
        <w:fldChar w:fldCharType="separate"/>
      </w:r>
      <w:r>
        <w:rPr>
          <w:noProof/>
        </w:rPr>
        <w:t>539</w:t>
      </w:r>
      <w:r>
        <w:rPr>
          <w:noProof/>
        </w:rPr>
        <w:fldChar w:fldCharType="end"/>
      </w:r>
    </w:p>
    <w:p w14:paraId="09541087" w14:textId="0A5E566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12.1.1.5</w:t>
      </w:r>
      <w:r>
        <w:rPr>
          <w:rFonts w:asciiTheme="minorHAnsi" w:eastAsiaTheme="minorEastAsia" w:hAnsiTheme="minorHAnsi" w:cstheme="minorBidi"/>
          <w:noProof/>
          <w:kern w:val="2"/>
          <w:sz w:val="24"/>
          <w:szCs w:val="24"/>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_Toc193391352 \h </w:instrText>
      </w:r>
      <w:r>
        <w:rPr>
          <w:noProof/>
        </w:rPr>
      </w:r>
      <w:r>
        <w:rPr>
          <w:noProof/>
        </w:rPr>
        <w:fldChar w:fldCharType="separate"/>
      </w:r>
      <w:r>
        <w:rPr>
          <w:noProof/>
        </w:rPr>
        <w:t>539</w:t>
      </w:r>
      <w:r>
        <w:rPr>
          <w:noProof/>
        </w:rPr>
        <w:fldChar w:fldCharType="end"/>
      </w:r>
    </w:p>
    <w:p w14:paraId="790AB97F" w14:textId="428BACA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12.1.1.6</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 xml:space="preserve">MCPTT client receives notification of entry into or exit from </w:t>
      </w:r>
      <w:r>
        <w:rPr>
          <w:noProof/>
          <w:lang w:eastAsia="ko-KR"/>
        </w:rPr>
        <w:t xml:space="preserve">an emergency </w:t>
      </w:r>
      <w:r w:rsidRPr="00A61B56">
        <w:rPr>
          <w:noProof/>
          <w:lang w:val="en-US" w:eastAsia="ko-KR"/>
        </w:rPr>
        <w:t>alert area</w:t>
      </w:r>
      <w:r>
        <w:rPr>
          <w:noProof/>
        </w:rPr>
        <w:tab/>
      </w:r>
      <w:r>
        <w:rPr>
          <w:noProof/>
        </w:rPr>
        <w:fldChar w:fldCharType="begin" w:fldLock="1"/>
      </w:r>
      <w:r>
        <w:rPr>
          <w:noProof/>
        </w:rPr>
        <w:instrText xml:space="preserve"> PAGEREF _Toc193391353 \h </w:instrText>
      </w:r>
      <w:r>
        <w:rPr>
          <w:noProof/>
        </w:rPr>
      </w:r>
      <w:r>
        <w:rPr>
          <w:noProof/>
        </w:rPr>
        <w:fldChar w:fldCharType="separate"/>
      </w:r>
      <w:r>
        <w:rPr>
          <w:noProof/>
        </w:rPr>
        <w:t>541</w:t>
      </w:r>
      <w:r>
        <w:rPr>
          <w:noProof/>
        </w:rPr>
        <w:fldChar w:fldCharType="end"/>
      </w:r>
    </w:p>
    <w:p w14:paraId="2B7B2EA8" w14:textId="716422A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12.1.2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_Toc193391354 \h </w:instrText>
      </w:r>
      <w:r>
        <w:rPr>
          <w:noProof/>
        </w:rPr>
      </w:r>
      <w:r>
        <w:rPr>
          <w:noProof/>
        </w:rPr>
        <w:fldChar w:fldCharType="separate"/>
      </w:r>
      <w:r>
        <w:rPr>
          <w:noProof/>
        </w:rPr>
        <w:t>541</w:t>
      </w:r>
      <w:r>
        <w:rPr>
          <w:noProof/>
        </w:rPr>
        <w:fldChar w:fldCharType="end"/>
      </w:r>
    </w:p>
    <w:p w14:paraId="2FB99DB4" w14:textId="0306D200"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_Toc193391355 \h </w:instrText>
      </w:r>
      <w:r>
        <w:rPr>
          <w:noProof/>
        </w:rPr>
      </w:r>
      <w:r>
        <w:rPr>
          <w:noProof/>
        </w:rPr>
        <w:fldChar w:fldCharType="separate"/>
      </w:r>
      <w:r>
        <w:rPr>
          <w:noProof/>
        </w:rPr>
        <w:t>541</w:t>
      </w:r>
      <w:r>
        <w:rPr>
          <w:noProof/>
        </w:rPr>
        <w:fldChar w:fldCharType="end"/>
      </w:r>
    </w:p>
    <w:p w14:paraId="7EE3BE7B" w14:textId="63BA956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_Toc193391356 \h </w:instrText>
      </w:r>
      <w:r>
        <w:rPr>
          <w:noProof/>
        </w:rPr>
      </w:r>
      <w:r>
        <w:rPr>
          <w:noProof/>
        </w:rPr>
        <w:fldChar w:fldCharType="separate"/>
      </w:r>
      <w:r>
        <w:rPr>
          <w:noProof/>
        </w:rPr>
        <w:t>543</w:t>
      </w:r>
      <w:r>
        <w:rPr>
          <w:noProof/>
        </w:rPr>
        <w:fldChar w:fldCharType="end"/>
      </w:r>
    </w:p>
    <w:p w14:paraId="020F6874" w14:textId="2AD2F0B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_Toc193391357 \h </w:instrText>
      </w:r>
      <w:r>
        <w:rPr>
          <w:noProof/>
        </w:rPr>
      </w:r>
      <w:r>
        <w:rPr>
          <w:noProof/>
        </w:rPr>
        <w:fldChar w:fldCharType="separate"/>
      </w:r>
      <w:r>
        <w:rPr>
          <w:noProof/>
        </w:rPr>
        <w:t>543</w:t>
      </w:r>
      <w:r>
        <w:rPr>
          <w:noProof/>
        </w:rPr>
        <w:fldChar w:fldCharType="end"/>
      </w:r>
    </w:p>
    <w:p w14:paraId="2426CFAF" w14:textId="7A790DC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12.1.3</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_Toc193391358 \h </w:instrText>
      </w:r>
      <w:r>
        <w:rPr>
          <w:noProof/>
        </w:rPr>
      </w:r>
      <w:r>
        <w:rPr>
          <w:noProof/>
        </w:rPr>
        <w:fldChar w:fldCharType="separate"/>
      </w:r>
      <w:r>
        <w:rPr>
          <w:noProof/>
        </w:rPr>
        <w:t>544</w:t>
      </w:r>
      <w:r>
        <w:rPr>
          <w:noProof/>
        </w:rPr>
        <w:fldChar w:fldCharType="end"/>
      </w:r>
    </w:p>
    <w:p w14:paraId="7FFA2020" w14:textId="32B35BD0"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_Toc193391359 \h </w:instrText>
      </w:r>
      <w:r>
        <w:rPr>
          <w:noProof/>
        </w:rPr>
      </w:r>
      <w:r>
        <w:rPr>
          <w:noProof/>
        </w:rPr>
        <w:fldChar w:fldCharType="separate"/>
      </w:r>
      <w:r>
        <w:rPr>
          <w:noProof/>
        </w:rPr>
        <w:t>544</w:t>
      </w:r>
      <w:r>
        <w:rPr>
          <w:noProof/>
        </w:rPr>
        <w:fldChar w:fldCharType="end"/>
      </w:r>
    </w:p>
    <w:p w14:paraId="39AF5B45" w14:textId="5FF7A3C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_Toc193391360 \h </w:instrText>
      </w:r>
      <w:r>
        <w:rPr>
          <w:noProof/>
        </w:rPr>
      </w:r>
      <w:r>
        <w:rPr>
          <w:noProof/>
        </w:rPr>
        <w:fldChar w:fldCharType="separate"/>
      </w:r>
      <w:r>
        <w:rPr>
          <w:noProof/>
        </w:rPr>
        <w:t>546</w:t>
      </w:r>
      <w:r>
        <w:rPr>
          <w:noProof/>
        </w:rPr>
        <w:fldChar w:fldCharType="end"/>
      </w:r>
    </w:p>
    <w:p w14:paraId="174D326C" w14:textId="6B0902A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12.1.3.3</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_Toc193391361 \h </w:instrText>
      </w:r>
      <w:r>
        <w:rPr>
          <w:noProof/>
        </w:rPr>
      </w:r>
      <w:r>
        <w:rPr>
          <w:noProof/>
        </w:rPr>
        <w:fldChar w:fldCharType="separate"/>
      </w:r>
      <w:r>
        <w:rPr>
          <w:noProof/>
        </w:rPr>
        <w:t>548</w:t>
      </w:r>
      <w:r>
        <w:rPr>
          <w:noProof/>
        </w:rPr>
        <w:fldChar w:fldCharType="end"/>
      </w:r>
    </w:p>
    <w:p w14:paraId="0794103C" w14:textId="5C923040"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Late emergency alert initiated by controlling MCPTT function</w:t>
      </w:r>
      <w:r>
        <w:rPr>
          <w:noProof/>
        </w:rPr>
        <w:tab/>
      </w:r>
      <w:r>
        <w:rPr>
          <w:noProof/>
        </w:rPr>
        <w:fldChar w:fldCharType="begin" w:fldLock="1"/>
      </w:r>
      <w:r>
        <w:rPr>
          <w:noProof/>
        </w:rPr>
        <w:instrText xml:space="preserve"> PAGEREF _Toc193391362 \h </w:instrText>
      </w:r>
      <w:r>
        <w:rPr>
          <w:noProof/>
        </w:rPr>
      </w:r>
      <w:r>
        <w:rPr>
          <w:noProof/>
        </w:rPr>
        <w:fldChar w:fldCharType="separate"/>
      </w:r>
      <w:r>
        <w:rPr>
          <w:noProof/>
        </w:rPr>
        <w:t>550</w:t>
      </w:r>
      <w:r>
        <w:rPr>
          <w:noProof/>
        </w:rPr>
        <w:fldChar w:fldCharType="end"/>
      </w:r>
    </w:p>
    <w:p w14:paraId="563F8DB6" w14:textId="1B4F0D67"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12.1A</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On-network MCPTT adhoc group emergency alert</w:t>
      </w:r>
      <w:r>
        <w:rPr>
          <w:noProof/>
        </w:rPr>
        <w:tab/>
      </w:r>
      <w:r>
        <w:rPr>
          <w:noProof/>
        </w:rPr>
        <w:fldChar w:fldCharType="begin" w:fldLock="1"/>
      </w:r>
      <w:r>
        <w:rPr>
          <w:noProof/>
        </w:rPr>
        <w:instrText xml:space="preserve"> PAGEREF _Toc193391363 \h </w:instrText>
      </w:r>
      <w:r>
        <w:rPr>
          <w:noProof/>
        </w:rPr>
      </w:r>
      <w:r>
        <w:rPr>
          <w:noProof/>
        </w:rPr>
        <w:fldChar w:fldCharType="separate"/>
      </w:r>
      <w:r>
        <w:rPr>
          <w:noProof/>
        </w:rPr>
        <w:t>551</w:t>
      </w:r>
      <w:r>
        <w:rPr>
          <w:noProof/>
        </w:rPr>
        <w:fldChar w:fldCharType="end"/>
      </w:r>
    </w:p>
    <w:p w14:paraId="5F2C56A2" w14:textId="57AFE3F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12.1A.1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Client procedures</w:t>
      </w:r>
      <w:r>
        <w:rPr>
          <w:noProof/>
        </w:rPr>
        <w:tab/>
      </w:r>
      <w:r>
        <w:rPr>
          <w:noProof/>
        </w:rPr>
        <w:fldChar w:fldCharType="begin" w:fldLock="1"/>
      </w:r>
      <w:r>
        <w:rPr>
          <w:noProof/>
        </w:rPr>
        <w:instrText xml:space="preserve"> PAGEREF _Toc193391364 \h </w:instrText>
      </w:r>
      <w:r>
        <w:rPr>
          <w:noProof/>
        </w:rPr>
      </w:r>
      <w:r>
        <w:rPr>
          <w:noProof/>
        </w:rPr>
        <w:fldChar w:fldCharType="separate"/>
      </w:r>
      <w:r>
        <w:rPr>
          <w:noProof/>
        </w:rPr>
        <w:t>551</w:t>
      </w:r>
      <w:r>
        <w:rPr>
          <w:noProof/>
        </w:rPr>
        <w:fldChar w:fldCharType="end"/>
      </w:r>
    </w:p>
    <w:p w14:paraId="430464AF" w14:textId="65884D0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12.1A.1.1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 hoc group emergency alert origination</w:t>
      </w:r>
      <w:r>
        <w:rPr>
          <w:noProof/>
        </w:rPr>
        <w:tab/>
      </w:r>
      <w:r>
        <w:rPr>
          <w:noProof/>
        </w:rPr>
        <w:fldChar w:fldCharType="begin" w:fldLock="1"/>
      </w:r>
      <w:r>
        <w:rPr>
          <w:noProof/>
        </w:rPr>
        <w:instrText xml:space="preserve"> PAGEREF _Toc193391365 \h </w:instrText>
      </w:r>
      <w:r>
        <w:rPr>
          <w:noProof/>
        </w:rPr>
      </w:r>
      <w:r>
        <w:rPr>
          <w:noProof/>
        </w:rPr>
        <w:fldChar w:fldCharType="separate"/>
      </w:r>
      <w:r>
        <w:rPr>
          <w:noProof/>
        </w:rPr>
        <w:t>551</w:t>
      </w:r>
      <w:r>
        <w:rPr>
          <w:noProof/>
        </w:rPr>
        <w:fldChar w:fldCharType="end"/>
      </w:r>
    </w:p>
    <w:p w14:paraId="1A9773A1" w14:textId="4C0F931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12.1A.1.2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 hoc group emergency alert cancellation</w:t>
      </w:r>
      <w:r>
        <w:rPr>
          <w:noProof/>
        </w:rPr>
        <w:tab/>
      </w:r>
      <w:r>
        <w:rPr>
          <w:noProof/>
        </w:rPr>
        <w:fldChar w:fldCharType="begin" w:fldLock="1"/>
      </w:r>
      <w:r>
        <w:rPr>
          <w:noProof/>
        </w:rPr>
        <w:instrText xml:space="preserve"> PAGEREF _Toc193391366 \h </w:instrText>
      </w:r>
      <w:r>
        <w:rPr>
          <w:noProof/>
        </w:rPr>
      </w:r>
      <w:r>
        <w:rPr>
          <w:noProof/>
        </w:rPr>
        <w:fldChar w:fldCharType="separate"/>
      </w:r>
      <w:r>
        <w:rPr>
          <w:noProof/>
        </w:rPr>
        <w:t>552</w:t>
      </w:r>
      <w:r>
        <w:rPr>
          <w:noProof/>
        </w:rPr>
        <w:fldChar w:fldCharType="end"/>
      </w:r>
    </w:p>
    <w:p w14:paraId="3F3BAA1A" w14:textId="506B80B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12.1A.1.3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MCPTT client receives an MCPTT adhoc group emergency alert notification</w:t>
      </w:r>
      <w:r>
        <w:rPr>
          <w:noProof/>
        </w:rPr>
        <w:tab/>
      </w:r>
      <w:r>
        <w:rPr>
          <w:noProof/>
        </w:rPr>
        <w:fldChar w:fldCharType="begin" w:fldLock="1"/>
      </w:r>
      <w:r>
        <w:rPr>
          <w:noProof/>
        </w:rPr>
        <w:instrText xml:space="preserve"> PAGEREF _Toc193391367 \h </w:instrText>
      </w:r>
      <w:r>
        <w:rPr>
          <w:noProof/>
        </w:rPr>
      </w:r>
      <w:r>
        <w:rPr>
          <w:noProof/>
        </w:rPr>
        <w:fldChar w:fldCharType="separate"/>
      </w:r>
      <w:r>
        <w:rPr>
          <w:noProof/>
        </w:rPr>
        <w:t>554</w:t>
      </w:r>
      <w:r>
        <w:rPr>
          <w:noProof/>
        </w:rPr>
        <w:fldChar w:fldCharType="end"/>
      </w:r>
    </w:p>
    <w:p w14:paraId="6EF96D47" w14:textId="2FD77D5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12.1A.1.4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Void</w:t>
      </w:r>
      <w:r>
        <w:rPr>
          <w:noProof/>
        </w:rPr>
        <w:tab/>
      </w:r>
      <w:r>
        <w:rPr>
          <w:noProof/>
        </w:rPr>
        <w:fldChar w:fldCharType="begin" w:fldLock="1"/>
      </w:r>
      <w:r>
        <w:rPr>
          <w:noProof/>
        </w:rPr>
        <w:instrText xml:space="preserve"> PAGEREF _Toc193391368 \h </w:instrText>
      </w:r>
      <w:r>
        <w:rPr>
          <w:noProof/>
        </w:rPr>
      </w:r>
      <w:r>
        <w:rPr>
          <w:noProof/>
        </w:rPr>
        <w:fldChar w:fldCharType="separate"/>
      </w:r>
      <w:r>
        <w:rPr>
          <w:noProof/>
        </w:rPr>
        <w:t>555</w:t>
      </w:r>
      <w:r>
        <w:rPr>
          <w:noProof/>
        </w:rPr>
        <w:fldChar w:fldCharType="end"/>
      </w:r>
    </w:p>
    <w:p w14:paraId="71E221B8" w14:textId="4EBDC80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12.1A.2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_Toc193391369 \h </w:instrText>
      </w:r>
      <w:r>
        <w:rPr>
          <w:noProof/>
        </w:rPr>
      </w:r>
      <w:r>
        <w:rPr>
          <w:noProof/>
        </w:rPr>
        <w:fldChar w:fldCharType="separate"/>
      </w:r>
      <w:r>
        <w:rPr>
          <w:noProof/>
        </w:rPr>
        <w:t>555</w:t>
      </w:r>
      <w:r>
        <w:rPr>
          <w:noProof/>
        </w:rPr>
        <w:fldChar w:fldCharType="end"/>
      </w:r>
    </w:p>
    <w:p w14:paraId="0B348376" w14:textId="677C271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12.1A.2.1</w:t>
      </w:r>
      <w:r>
        <w:rPr>
          <w:rFonts w:asciiTheme="minorHAnsi" w:eastAsiaTheme="minorEastAsia" w:hAnsiTheme="minorHAnsi" w:cstheme="minorBidi"/>
          <w:noProof/>
          <w:kern w:val="2"/>
          <w:sz w:val="24"/>
          <w:szCs w:val="24"/>
          <w:lang w:eastAsia="en-GB"/>
          <w14:ligatures w14:val="standardContextual"/>
        </w:rPr>
        <w:tab/>
      </w:r>
      <w:r>
        <w:rPr>
          <w:noProof/>
        </w:rPr>
        <w:t xml:space="preserve">Receipt of a SIP MESSAGE request for </w:t>
      </w:r>
      <w:r>
        <w:rPr>
          <w:noProof/>
          <w:lang w:eastAsia="ko-KR"/>
        </w:rPr>
        <w:t xml:space="preserve">adhoc group </w:t>
      </w:r>
      <w:r>
        <w:rPr>
          <w:noProof/>
        </w:rPr>
        <w:t>emergency notification from the served MCPTT client</w:t>
      </w:r>
      <w:r>
        <w:rPr>
          <w:noProof/>
        </w:rPr>
        <w:tab/>
      </w:r>
      <w:r>
        <w:rPr>
          <w:noProof/>
        </w:rPr>
        <w:fldChar w:fldCharType="begin" w:fldLock="1"/>
      </w:r>
      <w:r>
        <w:rPr>
          <w:noProof/>
        </w:rPr>
        <w:instrText xml:space="preserve"> PAGEREF _Toc193391370 \h </w:instrText>
      </w:r>
      <w:r>
        <w:rPr>
          <w:noProof/>
        </w:rPr>
      </w:r>
      <w:r>
        <w:rPr>
          <w:noProof/>
        </w:rPr>
        <w:fldChar w:fldCharType="separate"/>
      </w:r>
      <w:r>
        <w:rPr>
          <w:noProof/>
        </w:rPr>
        <w:t>555</w:t>
      </w:r>
      <w:r>
        <w:rPr>
          <w:noProof/>
        </w:rPr>
        <w:fldChar w:fldCharType="end"/>
      </w:r>
    </w:p>
    <w:p w14:paraId="78A403D4" w14:textId="75E6324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12.1A.2.2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for terminating MCPTT client</w:t>
      </w:r>
      <w:r>
        <w:rPr>
          <w:noProof/>
        </w:rPr>
        <w:tab/>
      </w:r>
      <w:r>
        <w:rPr>
          <w:noProof/>
        </w:rPr>
        <w:fldChar w:fldCharType="begin" w:fldLock="1"/>
      </w:r>
      <w:r>
        <w:rPr>
          <w:noProof/>
        </w:rPr>
        <w:instrText xml:space="preserve"> PAGEREF _Toc193391371 \h </w:instrText>
      </w:r>
      <w:r>
        <w:rPr>
          <w:noProof/>
        </w:rPr>
      </w:r>
      <w:r>
        <w:rPr>
          <w:noProof/>
        </w:rPr>
        <w:fldChar w:fldCharType="separate"/>
      </w:r>
      <w:r>
        <w:rPr>
          <w:noProof/>
        </w:rPr>
        <w:t>556</w:t>
      </w:r>
      <w:r>
        <w:rPr>
          <w:noProof/>
        </w:rPr>
        <w:fldChar w:fldCharType="end"/>
      </w:r>
    </w:p>
    <w:p w14:paraId="4733E489" w14:textId="79C9799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12.1A.2.3</w:t>
      </w:r>
      <w:r>
        <w:rPr>
          <w:rFonts w:asciiTheme="minorHAnsi" w:eastAsiaTheme="minorEastAsia" w:hAnsiTheme="minorHAnsi" w:cstheme="minorBidi"/>
          <w:noProof/>
          <w:kern w:val="2"/>
          <w:sz w:val="24"/>
          <w:szCs w:val="24"/>
          <w:lang w:eastAsia="en-GB"/>
          <w14:ligatures w14:val="standardContextual"/>
        </w:rPr>
        <w:tab/>
      </w:r>
      <w:r>
        <w:rPr>
          <w:noProof/>
        </w:rPr>
        <w:t xml:space="preserve">Receipt of a SIP MESSAGE request indicating successful delivery of </w:t>
      </w:r>
      <w:r>
        <w:rPr>
          <w:noProof/>
          <w:lang w:eastAsia="ko-KR"/>
        </w:rPr>
        <w:t xml:space="preserve">adhoc group </w:t>
      </w:r>
      <w:r>
        <w:rPr>
          <w:noProof/>
        </w:rPr>
        <w:t>emergency notification of originating MCPTT client</w:t>
      </w:r>
      <w:r>
        <w:rPr>
          <w:noProof/>
        </w:rPr>
        <w:tab/>
      </w:r>
      <w:r>
        <w:rPr>
          <w:noProof/>
        </w:rPr>
        <w:fldChar w:fldCharType="begin" w:fldLock="1"/>
      </w:r>
      <w:r>
        <w:rPr>
          <w:noProof/>
        </w:rPr>
        <w:instrText xml:space="preserve"> PAGEREF _Toc193391372 \h </w:instrText>
      </w:r>
      <w:r>
        <w:rPr>
          <w:noProof/>
        </w:rPr>
      </w:r>
      <w:r>
        <w:rPr>
          <w:noProof/>
        </w:rPr>
        <w:fldChar w:fldCharType="separate"/>
      </w:r>
      <w:r>
        <w:rPr>
          <w:noProof/>
        </w:rPr>
        <w:t>556</w:t>
      </w:r>
      <w:r>
        <w:rPr>
          <w:noProof/>
        </w:rPr>
        <w:fldChar w:fldCharType="end"/>
      </w:r>
    </w:p>
    <w:p w14:paraId="2CD333D0" w14:textId="3900AB7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12.1A.2.4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emergency alert participants determination procedure</w:t>
      </w:r>
      <w:r>
        <w:rPr>
          <w:noProof/>
        </w:rPr>
        <w:tab/>
      </w:r>
      <w:r>
        <w:rPr>
          <w:noProof/>
        </w:rPr>
        <w:fldChar w:fldCharType="begin" w:fldLock="1"/>
      </w:r>
      <w:r>
        <w:rPr>
          <w:noProof/>
        </w:rPr>
        <w:instrText xml:space="preserve"> PAGEREF _Toc193391373 \h </w:instrText>
      </w:r>
      <w:r>
        <w:rPr>
          <w:noProof/>
        </w:rPr>
      </w:r>
      <w:r>
        <w:rPr>
          <w:noProof/>
        </w:rPr>
        <w:fldChar w:fldCharType="separate"/>
      </w:r>
      <w:r>
        <w:rPr>
          <w:noProof/>
        </w:rPr>
        <w:t>557</w:t>
      </w:r>
      <w:r>
        <w:rPr>
          <w:noProof/>
        </w:rPr>
        <w:fldChar w:fldCharType="end"/>
      </w:r>
    </w:p>
    <w:p w14:paraId="3D777673" w14:textId="26E0FF5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12.1A.2.5</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emergency alert participants determination stop procedure</w:t>
      </w:r>
      <w:r>
        <w:rPr>
          <w:noProof/>
        </w:rPr>
        <w:tab/>
      </w:r>
      <w:r>
        <w:rPr>
          <w:noProof/>
        </w:rPr>
        <w:fldChar w:fldCharType="begin" w:fldLock="1"/>
      </w:r>
      <w:r>
        <w:rPr>
          <w:noProof/>
        </w:rPr>
        <w:instrText xml:space="preserve"> PAGEREF _Toc193391374 \h </w:instrText>
      </w:r>
      <w:r>
        <w:rPr>
          <w:noProof/>
        </w:rPr>
      </w:r>
      <w:r>
        <w:rPr>
          <w:noProof/>
        </w:rPr>
        <w:fldChar w:fldCharType="separate"/>
      </w:r>
      <w:r>
        <w:rPr>
          <w:noProof/>
        </w:rPr>
        <w:t>557</w:t>
      </w:r>
      <w:r>
        <w:rPr>
          <w:noProof/>
        </w:rPr>
        <w:fldChar w:fldCharType="end"/>
      </w:r>
    </w:p>
    <w:p w14:paraId="2B07E2FC" w14:textId="491F780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12.1A.2.6</w:t>
      </w:r>
      <w:r>
        <w:rPr>
          <w:rFonts w:asciiTheme="minorHAnsi" w:eastAsiaTheme="minorEastAsia" w:hAnsiTheme="minorHAnsi" w:cstheme="minorBidi"/>
          <w:noProof/>
          <w:kern w:val="2"/>
          <w:sz w:val="24"/>
          <w:szCs w:val="24"/>
          <w:lang w:eastAsia="en-GB"/>
          <w14:ligatures w14:val="standardContextual"/>
        </w:rPr>
        <w:tab/>
      </w:r>
      <w:r>
        <w:rPr>
          <w:noProof/>
        </w:rPr>
        <w:t xml:space="preserve">Adhoc group emergency alert </w:t>
      </w:r>
      <w:r w:rsidRPr="00A61B56">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_Toc193391375 \h </w:instrText>
      </w:r>
      <w:r>
        <w:rPr>
          <w:noProof/>
        </w:rPr>
      </w:r>
      <w:r>
        <w:rPr>
          <w:noProof/>
        </w:rPr>
        <w:fldChar w:fldCharType="separate"/>
      </w:r>
      <w:r>
        <w:rPr>
          <w:noProof/>
        </w:rPr>
        <w:t>557</w:t>
      </w:r>
      <w:r>
        <w:rPr>
          <w:noProof/>
        </w:rPr>
        <w:fldChar w:fldCharType="end"/>
      </w:r>
    </w:p>
    <w:p w14:paraId="689BA2C7" w14:textId="298855B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12.1A.3</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_Toc193391376 \h </w:instrText>
      </w:r>
      <w:r>
        <w:rPr>
          <w:noProof/>
        </w:rPr>
      </w:r>
      <w:r>
        <w:rPr>
          <w:noProof/>
        </w:rPr>
        <w:fldChar w:fldCharType="separate"/>
      </w:r>
      <w:r>
        <w:rPr>
          <w:noProof/>
        </w:rPr>
        <w:t>557</w:t>
      </w:r>
      <w:r>
        <w:rPr>
          <w:noProof/>
        </w:rPr>
        <w:fldChar w:fldCharType="end"/>
      </w:r>
    </w:p>
    <w:p w14:paraId="35C0A634" w14:textId="21A2D4D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12.1A.3.1</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_Toc193391377 \h </w:instrText>
      </w:r>
      <w:r>
        <w:rPr>
          <w:noProof/>
        </w:rPr>
      </w:r>
      <w:r>
        <w:rPr>
          <w:noProof/>
        </w:rPr>
        <w:fldChar w:fldCharType="separate"/>
      </w:r>
      <w:r>
        <w:rPr>
          <w:noProof/>
        </w:rPr>
        <w:t>557</w:t>
      </w:r>
      <w:r>
        <w:rPr>
          <w:noProof/>
        </w:rPr>
        <w:fldChar w:fldCharType="end"/>
      </w:r>
    </w:p>
    <w:p w14:paraId="3AB4E0AC" w14:textId="2090E3B0"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12.1A.3.2</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_Toc193391378 \h </w:instrText>
      </w:r>
      <w:r>
        <w:rPr>
          <w:noProof/>
        </w:rPr>
      </w:r>
      <w:r>
        <w:rPr>
          <w:noProof/>
        </w:rPr>
        <w:fldChar w:fldCharType="separate"/>
      </w:r>
      <w:r>
        <w:rPr>
          <w:noProof/>
        </w:rPr>
        <w:t>559</w:t>
      </w:r>
      <w:r>
        <w:rPr>
          <w:noProof/>
        </w:rPr>
        <w:fldChar w:fldCharType="end"/>
      </w:r>
    </w:p>
    <w:p w14:paraId="481C00C6" w14:textId="4CE0A04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12.1A.3.3</w:t>
      </w:r>
      <w:r>
        <w:rPr>
          <w:rFonts w:asciiTheme="minorHAnsi" w:eastAsiaTheme="minorEastAsia"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_Toc193391379 \h </w:instrText>
      </w:r>
      <w:r>
        <w:rPr>
          <w:noProof/>
        </w:rPr>
      </w:r>
      <w:r>
        <w:rPr>
          <w:noProof/>
        </w:rPr>
        <w:fldChar w:fldCharType="separate"/>
      </w:r>
      <w:r>
        <w:rPr>
          <w:noProof/>
        </w:rPr>
        <w:t>560</w:t>
      </w:r>
      <w:r>
        <w:rPr>
          <w:noProof/>
        </w:rPr>
        <w:fldChar w:fldCharType="end"/>
      </w:r>
    </w:p>
    <w:p w14:paraId="7556810C" w14:textId="48224A1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12.1A.3.4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emergency alert participants determination procedures</w:t>
      </w:r>
      <w:r>
        <w:rPr>
          <w:noProof/>
        </w:rPr>
        <w:tab/>
      </w:r>
      <w:r>
        <w:rPr>
          <w:noProof/>
        </w:rPr>
        <w:fldChar w:fldCharType="begin" w:fldLock="1"/>
      </w:r>
      <w:r>
        <w:rPr>
          <w:noProof/>
        </w:rPr>
        <w:instrText xml:space="preserve"> PAGEREF _Toc193391380 \h </w:instrText>
      </w:r>
      <w:r>
        <w:rPr>
          <w:noProof/>
        </w:rPr>
      </w:r>
      <w:r>
        <w:rPr>
          <w:noProof/>
        </w:rPr>
        <w:fldChar w:fldCharType="separate"/>
      </w:r>
      <w:r>
        <w:rPr>
          <w:noProof/>
        </w:rPr>
        <w:t>561</w:t>
      </w:r>
      <w:r>
        <w:rPr>
          <w:noProof/>
        </w:rPr>
        <w:fldChar w:fldCharType="end"/>
      </w:r>
    </w:p>
    <w:p w14:paraId="12A19064" w14:textId="2A8FF31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12.1A.3.5</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emergency alert participants determination stop procedures</w:t>
      </w:r>
      <w:r>
        <w:rPr>
          <w:noProof/>
        </w:rPr>
        <w:tab/>
      </w:r>
      <w:r>
        <w:rPr>
          <w:noProof/>
        </w:rPr>
        <w:fldChar w:fldCharType="begin" w:fldLock="1"/>
      </w:r>
      <w:r>
        <w:rPr>
          <w:noProof/>
        </w:rPr>
        <w:instrText xml:space="preserve"> PAGEREF _Toc193391381 \h </w:instrText>
      </w:r>
      <w:r>
        <w:rPr>
          <w:noProof/>
        </w:rPr>
      </w:r>
      <w:r>
        <w:rPr>
          <w:noProof/>
        </w:rPr>
        <w:fldChar w:fldCharType="separate"/>
      </w:r>
      <w:r>
        <w:rPr>
          <w:noProof/>
        </w:rPr>
        <w:t>561</w:t>
      </w:r>
      <w:r>
        <w:rPr>
          <w:noProof/>
        </w:rPr>
        <w:fldChar w:fldCharType="end"/>
      </w:r>
    </w:p>
    <w:p w14:paraId="5B2CF683" w14:textId="1213163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12.1A.3.6</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Handling of a</w:t>
      </w:r>
      <w:r>
        <w:rPr>
          <w:noProof/>
        </w:rPr>
        <w:t xml:space="preserve">dhoc group emergency alert </w:t>
      </w:r>
      <w:r w:rsidRPr="00A61B56">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_Toc193391382 \h </w:instrText>
      </w:r>
      <w:r>
        <w:rPr>
          <w:noProof/>
        </w:rPr>
      </w:r>
      <w:r>
        <w:rPr>
          <w:noProof/>
        </w:rPr>
        <w:fldChar w:fldCharType="separate"/>
      </w:r>
      <w:r>
        <w:rPr>
          <w:noProof/>
        </w:rPr>
        <w:t>561</w:t>
      </w:r>
      <w:r>
        <w:rPr>
          <w:noProof/>
        </w:rPr>
        <w:fldChar w:fldCharType="end"/>
      </w:r>
    </w:p>
    <w:p w14:paraId="66F9E38B" w14:textId="17FDE483"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_Toc193391383 \h </w:instrText>
      </w:r>
      <w:r>
        <w:rPr>
          <w:noProof/>
        </w:rPr>
      </w:r>
      <w:r>
        <w:rPr>
          <w:noProof/>
        </w:rPr>
        <w:fldChar w:fldCharType="separate"/>
      </w:r>
      <w:r>
        <w:rPr>
          <w:noProof/>
        </w:rPr>
        <w:t>561</w:t>
      </w:r>
      <w:r>
        <w:rPr>
          <w:noProof/>
        </w:rPr>
        <w:fldChar w:fldCharType="end"/>
      </w:r>
    </w:p>
    <w:p w14:paraId="1B9B312D" w14:textId="0F6874B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_Toc193391384 \h </w:instrText>
      </w:r>
      <w:r>
        <w:rPr>
          <w:noProof/>
        </w:rPr>
      </w:r>
      <w:r>
        <w:rPr>
          <w:noProof/>
        </w:rPr>
        <w:fldChar w:fldCharType="separate"/>
      </w:r>
      <w:r>
        <w:rPr>
          <w:noProof/>
        </w:rPr>
        <w:t>561</w:t>
      </w:r>
      <w:r>
        <w:rPr>
          <w:noProof/>
        </w:rPr>
        <w:fldChar w:fldCharType="end"/>
      </w:r>
    </w:p>
    <w:p w14:paraId="2BBA517B" w14:textId="1E82BED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Basic state machine</w:t>
      </w:r>
      <w:r>
        <w:rPr>
          <w:noProof/>
        </w:rPr>
        <w:tab/>
      </w:r>
      <w:r>
        <w:rPr>
          <w:noProof/>
        </w:rPr>
        <w:fldChar w:fldCharType="begin" w:fldLock="1"/>
      </w:r>
      <w:r>
        <w:rPr>
          <w:noProof/>
        </w:rPr>
        <w:instrText xml:space="preserve"> PAGEREF _Toc193391385 \h </w:instrText>
      </w:r>
      <w:r>
        <w:rPr>
          <w:noProof/>
        </w:rPr>
      </w:r>
      <w:r>
        <w:rPr>
          <w:noProof/>
        </w:rPr>
        <w:fldChar w:fldCharType="separate"/>
      </w:r>
      <w:r>
        <w:rPr>
          <w:noProof/>
        </w:rPr>
        <w:t>561</w:t>
      </w:r>
      <w:r>
        <w:rPr>
          <w:noProof/>
        </w:rPr>
        <w:fldChar w:fldCharType="end"/>
      </w:r>
    </w:p>
    <w:p w14:paraId="25D4B620" w14:textId="1D8C532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12.2.2.1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_Toc193391386 \h </w:instrText>
      </w:r>
      <w:r>
        <w:rPr>
          <w:noProof/>
        </w:rPr>
      </w:r>
      <w:r>
        <w:rPr>
          <w:noProof/>
        </w:rPr>
        <w:fldChar w:fldCharType="separate"/>
      </w:r>
      <w:r>
        <w:rPr>
          <w:noProof/>
        </w:rPr>
        <w:t>561</w:t>
      </w:r>
      <w:r>
        <w:rPr>
          <w:noProof/>
        </w:rPr>
        <w:fldChar w:fldCharType="end"/>
      </w:r>
    </w:p>
    <w:p w14:paraId="6C5BA651" w14:textId="7E4A0C1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eastAsia="zh-CN"/>
        </w:rPr>
        <w:t>12.2.2.2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Emergency</w:t>
      </w:r>
      <w:r w:rsidRPr="00A61B56">
        <w:rPr>
          <w:rFonts w:eastAsia="Malgun Gothic"/>
          <w:noProof/>
          <w:lang w:eastAsia="zh-CN"/>
        </w:rPr>
        <w:t xml:space="preserve"> alert state machine</w:t>
      </w:r>
      <w:r>
        <w:rPr>
          <w:noProof/>
        </w:rPr>
        <w:tab/>
      </w:r>
      <w:r>
        <w:rPr>
          <w:noProof/>
        </w:rPr>
        <w:fldChar w:fldCharType="begin" w:fldLock="1"/>
      </w:r>
      <w:r>
        <w:rPr>
          <w:noProof/>
        </w:rPr>
        <w:instrText xml:space="preserve"> PAGEREF _Toc193391387 \h </w:instrText>
      </w:r>
      <w:r>
        <w:rPr>
          <w:noProof/>
        </w:rPr>
      </w:r>
      <w:r>
        <w:rPr>
          <w:noProof/>
        </w:rPr>
        <w:fldChar w:fldCharType="separate"/>
      </w:r>
      <w:r>
        <w:rPr>
          <w:noProof/>
        </w:rPr>
        <w:t>561</w:t>
      </w:r>
      <w:r>
        <w:rPr>
          <w:noProof/>
        </w:rPr>
        <w:fldChar w:fldCharType="end"/>
      </w:r>
    </w:p>
    <w:p w14:paraId="13085037" w14:textId="1A72AEC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eastAsia="zh-CN"/>
        </w:rPr>
        <w:t>12.2.2.3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Emergency alert</w:t>
      </w:r>
      <w:r w:rsidRPr="00A61B56">
        <w:rPr>
          <w:rFonts w:eastAsia="Malgun Gothic"/>
          <w:noProof/>
          <w:lang w:eastAsia="zh-CN"/>
        </w:rPr>
        <w:t xml:space="preserve"> states</w:t>
      </w:r>
      <w:r>
        <w:rPr>
          <w:noProof/>
        </w:rPr>
        <w:tab/>
      </w:r>
      <w:r>
        <w:rPr>
          <w:noProof/>
        </w:rPr>
        <w:fldChar w:fldCharType="begin" w:fldLock="1"/>
      </w:r>
      <w:r>
        <w:rPr>
          <w:noProof/>
        </w:rPr>
        <w:instrText xml:space="preserve"> PAGEREF _Toc193391388 \h </w:instrText>
      </w:r>
      <w:r>
        <w:rPr>
          <w:noProof/>
        </w:rPr>
      </w:r>
      <w:r>
        <w:rPr>
          <w:noProof/>
        </w:rPr>
        <w:fldChar w:fldCharType="separate"/>
      </w:r>
      <w:r>
        <w:rPr>
          <w:noProof/>
        </w:rPr>
        <w:t>562</w:t>
      </w:r>
      <w:r>
        <w:rPr>
          <w:noProof/>
        </w:rPr>
        <w:fldChar w:fldCharType="end"/>
      </w:r>
    </w:p>
    <w:p w14:paraId="40F9F8EA" w14:textId="364EA24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12.2.2.3.1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E1: Not in emergency state</w:t>
      </w:r>
      <w:r>
        <w:rPr>
          <w:noProof/>
        </w:rPr>
        <w:tab/>
      </w:r>
      <w:r>
        <w:rPr>
          <w:noProof/>
        </w:rPr>
        <w:fldChar w:fldCharType="begin" w:fldLock="1"/>
      </w:r>
      <w:r>
        <w:rPr>
          <w:noProof/>
        </w:rPr>
        <w:instrText xml:space="preserve"> PAGEREF _Toc193391389 \h </w:instrText>
      </w:r>
      <w:r>
        <w:rPr>
          <w:noProof/>
        </w:rPr>
      </w:r>
      <w:r>
        <w:rPr>
          <w:noProof/>
        </w:rPr>
        <w:fldChar w:fldCharType="separate"/>
      </w:r>
      <w:r>
        <w:rPr>
          <w:noProof/>
        </w:rPr>
        <w:t>562</w:t>
      </w:r>
      <w:r>
        <w:rPr>
          <w:noProof/>
        </w:rPr>
        <w:fldChar w:fldCharType="end"/>
      </w:r>
    </w:p>
    <w:p w14:paraId="50CF05EB" w14:textId="2E423969"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eastAsia="zh-CN"/>
        </w:rPr>
        <w:t>12.2.2.3.2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eastAsia="zh-CN"/>
        </w:rPr>
        <w:t>E2: Emergency state</w:t>
      </w:r>
      <w:r>
        <w:rPr>
          <w:noProof/>
        </w:rPr>
        <w:tab/>
      </w:r>
      <w:r>
        <w:rPr>
          <w:noProof/>
        </w:rPr>
        <w:fldChar w:fldCharType="begin" w:fldLock="1"/>
      </w:r>
      <w:r>
        <w:rPr>
          <w:noProof/>
        </w:rPr>
        <w:instrText xml:space="preserve"> PAGEREF _Toc193391390 \h </w:instrText>
      </w:r>
      <w:r>
        <w:rPr>
          <w:noProof/>
        </w:rPr>
      </w:r>
      <w:r>
        <w:rPr>
          <w:noProof/>
        </w:rPr>
        <w:fldChar w:fldCharType="separate"/>
      </w:r>
      <w:r>
        <w:rPr>
          <w:noProof/>
        </w:rPr>
        <w:t>562</w:t>
      </w:r>
      <w:r>
        <w:rPr>
          <w:noProof/>
        </w:rPr>
        <w:fldChar w:fldCharType="end"/>
      </w:r>
    </w:p>
    <w:p w14:paraId="3122EB34" w14:textId="6349767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_Toc193391391 \h </w:instrText>
      </w:r>
      <w:r>
        <w:rPr>
          <w:noProof/>
        </w:rPr>
      </w:r>
      <w:r>
        <w:rPr>
          <w:noProof/>
        </w:rPr>
        <w:fldChar w:fldCharType="separate"/>
      </w:r>
      <w:r>
        <w:rPr>
          <w:noProof/>
        </w:rPr>
        <w:t>562</w:t>
      </w:r>
      <w:r>
        <w:rPr>
          <w:noProof/>
        </w:rPr>
        <w:fldChar w:fldCharType="end"/>
      </w:r>
    </w:p>
    <w:p w14:paraId="23A5F3C6" w14:textId="6F97835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12.2.3.1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_Toc193391392 \h </w:instrText>
      </w:r>
      <w:r>
        <w:rPr>
          <w:noProof/>
        </w:rPr>
      </w:r>
      <w:r>
        <w:rPr>
          <w:noProof/>
        </w:rPr>
        <w:fldChar w:fldCharType="separate"/>
      </w:r>
      <w:r>
        <w:rPr>
          <w:noProof/>
        </w:rPr>
        <w:t>562</w:t>
      </w:r>
      <w:r>
        <w:rPr>
          <w:noProof/>
        </w:rPr>
        <w:fldChar w:fldCharType="end"/>
      </w:r>
    </w:p>
    <w:p w14:paraId="3085AA27" w14:textId="3AF8649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12.2.3.2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Emergency alert retransmission</w:t>
      </w:r>
      <w:r>
        <w:rPr>
          <w:noProof/>
        </w:rPr>
        <w:tab/>
      </w:r>
      <w:r>
        <w:rPr>
          <w:noProof/>
        </w:rPr>
        <w:fldChar w:fldCharType="begin" w:fldLock="1"/>
      </w:r>
      <w:r>
        <w:rPr>
          <w:noProof/>
        </w:rPr>
        <w:instrText xml:space="preserve"> PAGEREF _Toc193391393 \h </w:instrText>
      </w:r>
      <w:r>
        <w:rPr>
          <w:noProof/>
        </w:rPr>
      </w:r>
      <w:r>
        <w:rPr>
          <w:noProof/>
        </w:rPr>
        <w:fldChar w:fldCharType="separate"/>
      </w:r>
      <w:r>
        <w:rPr>
          <w:noProof/>
        </w:rPr>
        <w:t>563</w:t>
      </w:r>
      <w:r>
        <w:rPr>
          <w:noProof/>
        </w:rPr>
        <w:fldChar w:fldCharType="end"/>
      </w:r>
    </w:p>
    <w:p w14:paraId="12DD6EFD" w14:textId="2B0A8E2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12.2.3.3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_Toc193391394 \h </w:instrText>
      </w:r>
      <w:r>
        <w:rPr>
          <w:noProof/>
        </w:rPr>
      </w:r>
      <w:r>
        <w:rPr>
          <w:noProof/>
        </w:rPr>
        <w:fldChar w:fldCharType="separate"/>
      </w:r>
      <w:r>
        <w:rPr>
          <w:noProof/>
        </w:rPr>
        <w:t>563</w:t>
      </w:r>
      <w:r>
        <w:rPr>
          <w:noProof/>
        </w:rPr>
        <w:fldChar w:fldCharType="end"/>
      </w:r>
    </w:p>
    <w:p w14:paraId="53F7AB10" w14:textId="45D54FC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12.2.3.4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Terminating user receiving retransmitted emergency alert</w:t>
      </w:r>
      <w:r>
        <w:rPr>
          <w:noProof/>
        </w:rPr>
        <w:tab/>
      </w:r>
      <w:r>
        <w:rPr>
          <w:noProof/>
        </w:rPr>
        <w:fldChar w:fldCharType="begin" w:fldLock="1"/>
      </w:r>
      <w:r>
        <w:rPr>
          <w:noProof/>
        </w:rPr>
        <w:instrText xml:space="preserve"> PAGEREF _Toc193391395 \h </w:instrText>
      </w:r>
      <w:r>
        <w:rPr>
          <w:noProof/>
        </w:rPr>
      </w:r>
      <w:r>
        <w:rPr>
          <w:noProof/>
        </w:rPr>
        <w:fldChar w:fldCharType="separate"/>
      </w:r>
      <w:r>
        <w:rPr>
          <w:noProof/>
        </w:rPr>
        <w:t>563</w:t>
      </w:r>
      <w:r>
        <w:rPr>
          <w:noProof/>
        </w:rPr>
        <w:fldChar w:fldCharType="end"/>
      </w:r>
    </w:p>
    <w:p w14:paraId="5F6A65C5" w14:textId="61B26FB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12.2.3.5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_Toc193391396 \h </w:instrText>
      </w:r>
      <w:r>
        <w:rPr>
          <w:noProof/>
        </w:rPr>
      </w:r>
      <w:r>
        <w:rPr>
          <w:noProof/>
        </w:rPr>
        <w:fldChar w:fldCharType="separate"/>
      </w:r>
      <w:r>
        <w:rPr>
          <w:noProof/>
        </w:rPr>
        <w:t>564</w:t>
      </w:r>
      <w:r>
        <w:rPr>
          <w:noProof/>
        </w:rPr>
        <w:fldChar w:fldCharType="end"/>
      </w:r>
    </w:p>
    <w:p w14:paraId="0FCF120F" w14:textId="381EE6D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12.2.3.6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_Toc193391397 \h </w:instrText>
      </w:r>
      <w:r>
        <w:rPr>
          <w:noProof/>
        </w:rPr>
      </w:r>
      <w:r>
        <w:rPr>
          <w:noProof/>
        </w:rPr>
        <w:fldChar w:fldCharType="separate"/>
      </w:r>
      <w:r>
        <w:rPr>
          <w:noProof/>
        </w:rPr>
        <w:t>564</w:t>
      </w:r>
      <w:r>
        <w:rPr>
          <w:noProof/>
        </w:rPr>
        <w:fldChar w:fldCharType="end"/>
      </w:r>
    </w:p>
    <w:p w14:paraId="15F4749C" w14:textId="5CB20FA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12.2.3.7</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Implicit emergency alert cancel</w:t>
      </w:r>
      <w:r>
        <w:rPr>
          <w:noProof/>
        </w:rPr>
        <w:tab/>
      </w:r>
      <w:r>
        <w:rPr>
          <w:noProof/>
        </w:rPr>
        <w:fldChar w:fldCharType="begin" w:fldLock="1"/>
      </w:r>
      <w:r>
        <w:rPr>
          <w:noProof/>
        </w:rPr>
        <w:instrText xml:space="preserve"> PAGEREF _Toc193391398 \h </w:instrText>
      </w:r>
      <w:r>
        <w:rPr>
          <w:noProof/>
        </w:rPr>
      </w:r>
      <w:r>
        <w:rPr>
          <w:noProof/>
        </w:rPr>
        <w:fldChar w:fldCharType="separate"/>
      </w:r>
      <w:r>
        <w:rPr>
          <w:noProof/>
        </w:rPr>
        <w:t>564</w:t>
      </w:r>
      <w:r>
        <w:rPr>
          <w:noProof/>
        </w:rPr>
        <w:fldChar w:fldCharType="end"/>
      </w:r>
    </w:p>
    <w:p w14:paraId="5E2A5020" w14:textId="1783263F"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_Toc193391399 \h </w:instrText>
      </w:r>
      <w:r>
        <w:rPr>
          <w:noProof/>
        </w:rPr>
      </w:r>
      <w:r>
        <w:rPr>
          <w:noProof/>
        </w:rPr>
        <w:fldChar w:fldCharType="separate"/>
      </w:r>
      <w:r>
        <w:rPr>
          <w:noProof/>
        </w:rPr>
        <w:t>565</w:t>
      </w:r>
      <w:r>
        <w:rPr>
          <w:noProof/>
        </w:rPr>
        <w:fldChar w:fldCharType="end"/>
      </w:r>
    </w:p>
    <w:p w14:paraId="1850B218" w14:textId="069CAAB8"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_Toc193391400 \h </w:instrText>
      </w:r>
      <w:r>
        <w:rPr>
          <w:noProof/>
        </w:rPr>
      </w:r>
      <w:r>
        <w:rPr>
          <w:noProof/>
        </w:rPr>
        <w:fldChar w:fldCharType="separate"/>
      </w:r>
      <w:r>
        <w:rPr>
          <w:noProof/>
        </w:rPr>
        <w:t>565</w:t>
      </w:r>
      <w:r>
        <w:rPr>
          <w:noProof/>
        </w:rPr>
        <w:fldChar w:fldCharType="end"/>
      </w:r>
    </w:p>
    <w:p w14:paraId="6ACD0DB8" w14:textId="2EB4C348"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_Toc193391401 \h </w:instrText>
      </w:r>
      <w:r>
        <w:rPr>
          <w:noProof/>
        </w:rPr>
      </w:r>
      <w:r>
        <w:rPr>
          <w:noProof/>
        </w:rPr>
        <w:fldChar w:fldCharType="separate"/>
      </w:r>
      <w:r>
        <w:rPr>
          <w:noProof/>
        </w:rPr>
        <w:t>565</w:t>
      </w:r>
      <w:r>
        <w:rPr>
          <w:noProof/>
        </w:rPr>
        <w:fldChar w:fldCharType="end"/>
      </w:r>
    </w:p>
    <w:p w14:paraId="5794453A" w14:textId="4CBC691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_Toc193391402 \h </w:instrText>
      </w:r>
      <w:r>
        <w:rPr>
          <w:noProof/>
        </w:rPr>
      </w:r>
      <w:r>
        <w:rPr>
          <w:noProof/>
        </w:rPr>
        <w:fldChar w:fldCharType="separate"/>
      </w:r>
      <w:r>
        <w:rPr>
          <w:noProof/>
        </w:rPr>
        <w:t>565</w:t>
      </w:r>
      <w:r>
        <w:rPr>
          <w:noProof/>
        </w:rPr>
        <w:fldChar w:fldCharType="end"/>
      </w:r>
    </w:p>
    <w:p w14:paraId="6E30A5CC" w14:textId="0C959D7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_Toc193391403 \h </w:instrText>
      </w:r>
      <w:r>
        <w:rPr>
          <w:noProof/>
        </w:rPr>
      </w:r>
      <w:r>
        <w:rPr>
          <w:noProof/>
        </w:rPr>
        <w:fldChar w:fldCharType="separate"/>
      </w:r>
      <w:r>
        <w:rPr>
          <w:noProof/>
        </w:rPr>
        <w:t>565</w:t>
      </w:r>
      <w:r>
        <w:rPr>
          <w:noProof/>
        </w:rPr>
        <w:fldChar w:fldCharType="end"/>
      </w:r>
    </w:p>
    <w:p w14:paraId="5B557A3E" w14:textId="0622662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13.2.2A</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requested by authorized MCPTT client</w:t>
      </w:r>
      <w:r>
        <w:rPr>
          <w:noProof/>
        </w:rPr>
        <w:tab/>
      </w:r>
      <w:r>
        <w:rPr>
          <w:noProof/>
        </w:rPr>
        <w:fldChar w:fldCharType="begin" w:fldLock="1"/>
      </w:r>
      <w:r>
        <w:rPr>
          <w:noProof/>
        </w:rPr>
        <w:instrText xml:space="preserve"> PAGEREF _Toc193391404 \h </w:instrText>
      </w:r>
      <w:r>
        <w:rPr>
          <w:noProof/>
        </w:rPr>
      </w:r>
      <w:r>
        <w:rPr>
          <w:noProof/>
        </w:rPr>
        <w:fldChar w:fldCharType="separate"/>
      </w:r>
      <w:r>
        <w:rPr>
          <w:noProof/>
        </w:rPr>
        <w:t>566</w:t>
      </w:r>
      <w:r>
        <w:rPr>
          <w:noProof/>
        </w:rPr>
        <w:fldChar w:fldCharType="end"/>
      </w:r>
    </w:p>
    <w:p w14:paraId="793F9588" w14:textId="15CB922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13.2.2B</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 from another MCPTT server</w:t>
      </w:r>
      <w:r>
        <w:rPr>
          <w:noProof/>
        </w:rPr>
        <w:tab/>
      </w:r>
      <w:r>
        <w:rPr>
          <w:noProof/>
        </w:rPr>
        <w:fldChar w:fldCharType="begin" w:fldLock="1"/>
      </w:r>
      <w:r>
        <w:rPr>
          <w:noProof/>
        </w:rPr>
        <w:instrText xml:space="preserve"> PAGEREF _Toc193391405 \h </w:instrText>
      </w:r>
      <w:r>
        <w:rPr>
          <w:noProof/>
        </w:rPr>
      </w:r>
      <w:r>
        <w:rPr>
          <w:noProof/>
        </w:rPr>
        <w:fldChar w:fldCharType="separate"/>
      </w:r>
      <w:r>
        <w:rPr>
          <w:noProof/>
        </w:rPr>
        <w:t>567</w:t>
      </w:r>
      <w:r>
        <w:rPr>
          <w:noProof/>
        </w:rPr>
        <w:fldChar w:fldCharType="end"/>
      </w:r>
    </w:p>
    <w:p w14:paraId="175869A9" w14:textId="35E8CF63"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_Toc193391406 \h </w:instrText>
      </w:r>
      <w:r>
        <w:rPr>
          <w:noProof/>
        </w:rPr>
      </w:r>
      <w:r>
        <w:rPr>
          <w:noProof/>
        </w:rPr>
        <w:fldChar w:fldCharType="separate"/>
      </w:r>
      <w:r>
        <w:rPr>
          <w:noProof/>
        </w:rPr>
        <w:t>567</w:t>
      </w:r>
      <w:r>
        <w:rPr>
          <w:noProof/>
        </w:rPr>
        <w:fldChar w:fldCharType="end"/>
      </w:r>
    </w:p>
    <w:p w14:paraId="35DA378F" w14:textId="1BCD882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_Toc193391407 \h </w:instrText>
      </w:r>
      <w:r>
        <w:rPr>
          <w:noProof/>
        </w:rPr>
      </w:r>
      <w:r>
        <w:rPr>
          <w:noProof/>
        </w:rPr>
        <w:fldChar w:fldCharType="separate"/>
      </w:r>
      <w:r>
        <w:rPr>
          <w:noProof/>
        </w:rPr>
        <w:t>567</w:t>
      </w:r>
      <w:r>
        <w:rPr>
          <w:noProof/>
        </w:rPr>
        <w:fldChar w:fldCharType="end"/>
      </w:r>
    </w:p>
    <w:p w14:paraId="0F924783" w14:textId="163DE54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_Toc193391408 \h </w:instrText>
      </w:r>
      <w:r>
        <w:rPr>
          <w:noProof/>
        </w:rPr>
      </w:r>
      <w:r>
        <w:rPr>
          <w:noProof/>
        </w:rPr>
        <w:fldChar w:fldCharType="separate"/>
      </w:r>
      <w:r>
        <w:rPr>
          <w:noProof/>
        </w:rPr>
        <w:t>568</w:t>
      </w:r>
      <w:r>
        <w:rPr>
          <w:noProof/>
        </w:rPr>
        <w:fldChar w:fldCharType="end"/>
      </w:r>
    </w:p>
    <w:p w14:paraId="79CE28E7" w14:textId="70181CC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another MCPTT server</w:t>
      </w:r>
      <w:r>
        <w:rPr>
          <w:noProof/>
        </w:rPr>
        <w:tab/>
      </w:r>
      <w:r>
        <w:rPr>
          <w:noProof/>
        </w:rPr>
        <w:fldChar w:fldCharType="begin" w:fldLock="1"/>
      </w:r>
      <w:r>
        <w:rPr>
          <w:noProof/>
        </w:rPr>
        <w:instrText xml:space="preserve"> PAGEREF _Toc193391409 \h </w:instrText>
      </w:r>
      <w:r>
        <w:rPr>
          <w:noProof/>
        </w:rPr>
      </w:r>
      <w:r>
        <w:rPr>
          <w:noProof/>
        </w:rPr>
        <w:fldChar w:fldCharType="separate"/>
      </w:r>
      <w:r>
        <w:rPr>
          <w:noProof/>
        </w:rPr>
        <w:t>570</w:t>
      </w:r>
      <w:r>
        <w:rPr>
          <w:noProof/>
        </w:rPr>
        <w:fldChar w:fldCharType="end"/>
      </w:r>
    </w:p>
    <w:p w14:paraId="75042E96" w14:textId="52AA104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13.2.4</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Location information report</w:t>
      </w:r>
      <w:r>
        <w:rPr>
          <w:noProof/>
        </w:rPr>
        <w:tab/>
      </w:r>
      <w:r>
        <w:rPr>
          <w:noProof/>
        </w:rPr>
        <w:fldChar w:fldCharType="begin" w:fldLock="1"/>
      </w:r>
      <w:r>
        <w:rPr>
          <w:noProof/>
        </w:rPr>
        <w:instrText xml:space="preserve"> PAGEREF _Toc193391410 \h </w:instrText>
      </w:r>
      <w:r>
        <w:rPr>
          <w:noProof/>
        </w:rPr>
      </w:r>
      <w:r>
        <w:rPr>
          <w:noProof/>
        </w:rPr>
        <w:fldChar w:fldCharType="separate"/>
      </w:r>
      <w:r>
        <w:rPr>
          <w:noProof/>
        </w:rPr>
        <w:t>571</w:t>
      </w:r>
      <w:r>
        <w:rPr>
          <w:noProof/>
        </w:rPr>
        <w:fldChar w:fldCharType="end"/>
      </w:r>
    </w:p>
    <w:p w14:paraId="3C7C1652" w14:textId="4D0C387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 MCPTT client</w:t>
      </w:r>
      <w:r>
        <w:rPr>
          <w:noProof/>
        </w:rPr>
        <w:tab/>
      </w:r>
      <w:r>
        <w:rPr>
          <w:noProof/>
        </w:rPr>
        <w:fldChar w:fldCharType="begin" w:fldLock="1"/>
      </w:r>
      <w:r>
        <w:rPr>
          <w:noProof/>
        </w:rPr>
        <w:instrText xml:space="preserve"> PAGEREF _Toc193391411 \h </w:instrText>
      </w:r>
      <w:r>
        <w:rPr>
          <w:noProof/>
        </w:rPr>
      </w:r>
      <w:r>
        <w:rPr>
          <w:noProof/>
        </w:rPr>
        <w:fldChar w:fldCharType="separate"/>
      </w:r>
      <w:r>
        <w:rPr>
          <w:noProof/>
        </w:rPr>
        <w:t>571</w:t>
      </w:r>
      <w:r>
        <w:rPr>
          <w:noProof/>
        </w:rPr>
        <w:fldChar w:fldCharType="end"/>
      </w:r>
    </w:p>
    <w:p w14:paraId="7F711BEE" w14:textId="1EE79B5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another MCPTT server</w:t>
      </w:r>
      <w:r>
        <w:rPr>
          <w:noProof/>
        </w:rPr>
        <w:tab/>
      </w:r>
      <w:r>
        <w:rPr>
          <w:noProof/>
        </w:rPr>
        <w:fldChar w:fldCharType="begin" w:fldLock="1"/>
      </w:r>
      <w:r>
        <w:rPr>
          <w:noProof/>
        </w:rPr>
        <w:instrText xml:space="preserve"> PAGEREF _Toc193391412 \h </w:instrText>
      </w:r>
      <w:r>
        <w:rPr>
          <w:noProof/>
        </w:rPr>
      </w:r>
      <w:r>
        <w:rPr>
          <w:noProof/>
        </w:rPr>
        <w:fldChar w:fldCharType="separate"/>
      </w:r>
      <w:r>
        <w:rPr>
          <w:noProof/>
        </w:rPr>
        <w:t>571</w:t>
      </w:r>
      <w:r>
        <w:rPr>
          <w:noProof/>
        </w:rPr>
        <w:fldChar w:fldCharType="end"/>
      </w:r>
    </w:p>
    <w:p w14:paraId="314978FD" w14:textId="6F4EE19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_Toc193391413 \h </w:instrText>
      </w:r>
      <w:r>
        <w:rPr>
          <w:noProof/>
        </w:rPr>
      </w:r>
      <w:r>
        <w:rPr>
          <w:noProof/>
        </w:rPr>
        <w:fldChar w:fldCharType="separate"/>
      </w:r>
      <w:r>
        <w:rPr>
          <w:noProof/>
        </w:rPr>
        <w:t>571</w:t>
      </w:r>
      <w:r>
        <w:rPr>
          <w:noProof/>
        </w:rPr>
        <w:fldChar w:fldCharType="end"/>
      </w:r>
    </w:p>
    <w:p w14:paraId="6AB361BE" w14:textId="37C07865"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_Toc193391414 \h </w:instrText>
      </w:r>
      <w:r>
        <w:rPr>
          <w:noProof/>
        </w:rPr>
      </w:r>
      <w:r>
        <w:rPr>
          <w:noProof/>
        </w:rPr>
        <w:fldChar w:fldCharType="separate"/>
      </w:r>
      <w:r>
        <w:rPr>
          <w:noProof/>
        </w:rPr>
        <w:t>572</w:t>
      </w:r>
      <w:r>
        <w:rPr>
          <w:noProof/>
        </w:rPr>
        <w:fldChar w:fldCharType="end"/>
      </w:r>
    </w:p>
    <w:p w14:paraId="7EB99C13" w14:textId="53B8D99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13.3.1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_Toc193391415 \h </w:instrText>
      </w:r>
      <w:r>
        <w:rPr>
          <w:noProof/>
        </w:rPr>
      </w:r>
      <w:r>
        <w:rPr>
          <w:noProof/>
        </w:rPr>
        <w:fldChar w:fldCharType="separate"/>
      </w:r>
      <w:r>
        <w:rPr>
          <w:noProof/>
        </w:rPr>
        <w:t>572</w:t>
      </w:r>
      <w:r>
        <w:rPr>
          <w:noProof/>
        </w:rPr>
        <w:fldChar w:fldCharType="end"/>
      </w:r>
    </w:p>
    <w:p w14:paraId="31A56DE1" w14:textId="0D7CA9B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13.3.2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Location reporting configuration</w:t>
      </w:r>
      <w:r>
        <w:rPr>
          <w:noProof/>
        </w:rPr>
        <w:tab/>
      </w:r>
      <w:r>
        <w:rPr>
          <w:noProof/>
        </w:rPr>
        <w:fldChar w:fldCharType="begin" w:fldLock="1"/>
      </w:r>
      <w:r>
        <w:rPr>
          <w:noProof/>
        </w:rPr>
        <w:instrText xml:space="preserve"> PAGEREF _Toc193391416 \h </w:instrText>
      </w:r>
      <w:r>
        <w:rPr>
          <w:noProof/>
        </w:rPr>
      </w:r>
      <w:r>
        <w:rPr>
          <w:noProof/>
        </w:rPr>
        <w:fldChar w:fldCharType="separate"/>
      </w:r>
      <w:r>
        <w:rPr>
          <w:noProof/>
        </w:rPr>
        <w:t>572</w:t>
      </w:r>
      <w:r>
        <w:rPr>
          <w:noProof/>
        </w:rPr>
        <w:fldChar w:fldCharType="end"/>
      </w:r>
    </w:p>
    <w:p w14:paraId="327516A6" w14:textId="55AED7B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13.3.2.1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MCPTT client receiving location reporting configuration</w:t>
      </w:r>
      <w:r>
        <w:rPr>
          <w:noProof/>
        </w:rPr>
        <w:tab/>
      </w:r>
      <w:r>
        <w:rPr>
          <w:noProof/>
        </w:rPr>
        <w:fldChar w:fldCharType="begin" w:fldLock="1"/>
      </w:r>
      <w:r>
        <w:rPr>
          <w:noProof/>
        </w:rPr>
        <w:instrText xml:space="preserve"> PAGEREF _Toc193391417 \h </w:instrText>
      </w:r>
      <w:r>
        <w:rPr>
          <w:noProof/>
        </w:rPr>
      </w:r>
      <w:r>
        <w:rPr>
          <w:noProof/>
        </w:rPr>
        <w:fldChar w:fldCharType="separate"/>
      </w:r>
      <w:r>
        <w:rPr>
          <w:noProof/>
        </w:rPr>
        <w:t>572</w:t>
      </w:r>
      <w:r>
        <w:rPr>
          <w:noProof/>
        </w:rPr>
        <w:fldChar w:fldCharType="end"/>
      </w:r>
    </w:p>
    <w:p w14:paraId="50F2A3D6" w14:textId="7AC01D9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13.3.2.2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Authorized MCPTT client sending location reporting configuration</w:t>
      </w:r>
      <w:r>
        <w:rPr>
          <w:noProof/>
        </w:rPr>
        <w:tab/>
      </w:r>
      <w:r>
        <w:rPr>
          <w:noProof/>
        </w:rPr>
        <w:fldChar w:fldCharType="begin" w:fldLock="1"/>
      </w:r>
      <w:r>
        <w:rPr>
          <w:noProof/>
        </w:rPr>
        <w:instrText xml:space="preserve"> PAGEREF _Toc193391418 \h </w:instrText>
      </w:r>
      <w:r>
        <w:rPr>
          <w:noProof/>
        </w:rPr>
      </w:r>
      <w:r>
        <w:rPr>
          <w:noProof/>
        </w:rPr>
        <w:fldChar w:fldCharType="separate"/>
      </w:r>
      <w:r>
        <w:rPr>
          <w:noProof/>
        </w:rPr>
        <w:t>573</w:t>
      </w:r>
      <w:r>
        <w:rPr>
          <w:noProof/>
        </w:rPr>
        <w:fldChar w:fldCharType="end"/>
      </w:r>
    </w:p>
    <w:p w14:paraId="0784382A" w14:textId="755D6B7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13.3.3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_Toc193391419 \h </w:instrText>
      </w:r>
      <w:r>
        <w:rPr>
          <w:noProof/>
        </w:rPr>
      </w:r>
      <w:r>
        <w:rPr>
          <w:noProof/>
        </w:rPr>
        <w:fldChar w:fldCharType="separate"/>
      </w:r>
      <w:r>
        <w:rPr>
          <w:noProof/>
        </w:rPr>
        <w:t>573</w:t>
      </w:r>
      <w:r>
        <w:rPr>
          <w:noProof/>
        </w:rPr>
        <w:fldChar w:fldCharType="end"/>
      </w:r>
    </w:p>
    <w:p w14:paraId="766B5A8D" w14:textId="2109DB8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13.3.3.1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_Toc193391420 \h </w:instrText>
      </w:r>
      <w:r>
        <w:rPr>
          <w:noProof/>
        </w:rPr>
      </w:r>
      <w:r>
        <w:rPr>
          <w:noProof/>
        </w:rPr>
        <w:fldChar w:fldCharType="separate"/>
      </w:r>
      <w:r>
        <w:rPr>
          <w:noProof/>
        </w:rPr>
        <w:t>573</w:t>
      </w:r>
      <w:r>
        <w:rPr>
          <w:noProof/>
        </w:rPr>
        <w:fldChar w:fldCharType="end"/>
      </w:r>
    </w:p>
    <w:p w14:paraId="0F7DD560" w14:textId="16F580C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13.3.3.2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_Toc193391421 \h </w:instrText>
      </w:r>
      <w:r>
        <w:rPr>
          <w:noProof/>
        </w:rPr>
      </w:r>
      <w:r>
        <w:rPr>
          <w:noProof/>
        </w:rPr>
        <w:fldChar w:fldCharType="separate"/>
      </w:r>
      <w:r>
        <w:rPr>
          <w:noProof/>
        </w:rPr>
        <w:t>573</w:t>
      </w:r>
      <w:r>
        <w:rPr>
          <w:noProof/>
        </w:rPr>
        <w:fldChar w:fldCharType="end"/>
      </w:r>
    </w:p>
    <w:p w14:paraId="696F8AFB" w14:textId="40DF15C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13.3.4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_Toc193391422 \h </w:instrText>
      </w:r>
      <w:r>
        <w:rPr>
          <w:noProof/>
        </w:rPr>
      </w:r>
      <w:r>
        <w:rPr>
          <w:noProof/>
        </w:rPr>
        <w:fldChar w:fldCharType="separate"/>
      </w:r>
      <w:r>
        <w:rPr>
          <w:noProof/>
        </w:rPr>
        <w:t>574</w:t>
      </w:r>
      <w:r>
        <w:rPr>
          <w:noProof/>
        </w:rPr>
        <w:fldChar w:fldCharType="end"/>
      </w:r>
    </w:p>
    <w:p w14:paraId="7733A77B" w14:textId="563D1A5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13.3.4.1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_Toc193391423 \h </w:instrText>
      </w:r>
      <w:r>
        <w:rPr>
          <w:noProof/>
        </w:rPr>
      </w:r>
      <w:r>
        <w:rPr>
          <w:noProof/>
        </w:rPr>
        <w:fldChar w:fldCharType="separate"/>
      </w:r>
      <w:r>
        <w:rPr>
          <w:noProof/>
        </w:rPr>
        <w:t>574</w:t>
      </w:r>
      <w:r>
        <w:rPr>
          <w:noProof/>
        </w:rPr>
        <w:fldChar w:fldCharType="end"/>
      </w:r>
    </w:p>
    <w:p w14:paraId="13AD13E5" w14:textId="3BA72F8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13.3.4.2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_Toc193391424 \h </w:instrText>
      </w:r>
      <w:r>
        <w:rPr>
          <w:noProof/>
        </w:rPr>
      </w:r>
      <w:r>
        <w:rPr>
          <w:noProof/>
        </w:rPr>
        <w:fldChar w:fldCharType="separate"/>
      </w:r>
      <w:r>
        <w:rPr>
          <w:noProof/>
        </w:rPr>
        <w:t>574</w:t>
      </w:r>
      <w:r>
        <w:rPr>
          <w:noProof/>
        </w:rPr>
        <w:fldChar w:fldCharType="end"/>
      </w:r>
    </w:p>
    <w:p w14:paraId="71E0F58E" w14:textId="4B023A2D"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14</w:t>
      </w:r>
      <w:r>
        <w:rPr>
          <w:rFonts w:asciiTheme="minorHAnsi" w:eastAsiaTheme="minorEastAsia" w:hAnsiTheme="minorHAnsi" w:cstheme="minorBidi"/>
          <w:noProof/>
          <w:kern w:val="2"/>
          <w:sz w:val="24"/>
          <w:szCs w:val="24"/>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_Toc193391425 \h </w:instrText>
      </w:r>
      <w:r>
        <w:rPr>
          <w:noProof/>
        </w:rPr>
      </w:r>
      <w:r>
        <w:rPr>
          <w:noProof/>
        </w:rPr>
        <w:fldChar w:fldCharType="separate"/>
      </w:r>
      <w:r>
        <w:rPr>
          <w:noProof/>
        </w:rPr>
        <w:t>575</w:t>
      </w:r>
      <w:r>
        <w:rPr>
          <w:noProof/>
        </w:rPr>
        <w:fldChar w:fldCharType="end"/>
      </w:r>
    </w:p>
    <w:p w14:paraId="5E393FB8" w14:textId="74687632"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_Toc193391426 \h </w:instrText>
      </w:r>
      <w:r>
        <w:rPr>
          <w:noProof/>
        </w:rPr>
      </w:r>
      <w:r>
        <w:rPr>
          <w:noProof/>
        </w:rPr>
        <w:fldChar w:fldCharType="separate"/>
      </w:r>
      <w:r>
        <w:rPr>
          <w:noProof/>
        </w:rPr>
        <w:t>575</w:t>
      </w:r>
      <w:r>
        <w:rPr>
          <w:noProof/>
        </w:rPr>
        <w:fldChar w:fldCharType="end"/>
      </w:r>
    </w:p>
    <w:p w14:paraId="554E6EDA" w14:textId="461E43B1"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_Toc193391427 \h </w:instrText>
      </w:r>
      <w:r>
        <w:rPr>
          <w:noProof/>
        </w:rPr>
      </w:r>
      <w:r>
        <w:rPr>
          <w:noProof/>
        </w:rPr>
        <w:fldChar w:fldCharType="separate"/>
      </w:r>
      <w:r>
        <w:rPr>
          <w:noProof/>
        </w:rPr>
        <w:t>575</w:t>
      </w:r>
      <w:r>
        <w:rPr>
          <w:noProof/>
        </w:rPr>
        <w:fldChar w:fldCharType="end"/>
      </w:r>
    </w:p>
    <w:p w14:paraId="3CFF8872" w14:textId="11B8C6E5"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_Toc193391428 \h </w:instrText>
      </w:r>
      <w:r>
        <w:rPr>
          <w:noProof/>
        </w:rPr>
      </w:r>
      <w:r>
        <w:rPr>
          <w:noProof/>
        </w:rPr>
        <w:fldChar w:fldCharType="separate"/>
      </w:r>
      <w:r>
        <w:rPr>
          <w:noProof/>
        </w:rPr>
        <w:t>575</w:t>
      </w:r>
      <w:r>
        <w:rPr>
          <w:noProof/>
        </w:rPr>
        <w:fldChar w:fldCharType="end"/>
      </w:r>
    </w:p>
    <w:p w14:paraId="322262CB" w14:textId="39737CE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_Toc193391429 \h </w:instrText>
      </w:r>
      <w:r>
        <w:rPr>
          <w:noProof/>
        </w:rPr>
      </w:r>
      <w:r>
        <w:rPr>
          <w:noProof/>
        </w:rPr>
        <w:fldChar w:fldCharType="separate"/>
      </w:r>
      <w:r>
        <w:rPr>
          <w:noProof/>
        </w:rPr>
        <w:t>576</w:t>
      </w:r>
      <w:r>
        <w:rPr>
          <w:noProof/>
        </w:rPr>
        <w:fldChar w:fldCharType="end"/>
      </w:r>
    </w:p>
    <w:p w14:paraId="6C34D65E" w14:textId="6DB6B890"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_Toc193391430 \h </w:instrText>
      </w:r>
      <w:r>
        <w:rPr>
          <w:noProof/>
        </w:rPr>
      </w:r>
      <w:r>
        <w:rPr>
          <w:noProof/>
        </w:rPr>
        <w:fldChar w:fldCharType="separate"/>
      </w:r>
      <w:r>
        <w:rPr>
          <w:noProof/>
        </w:rPr>
        <w:t>576</w:t>
      </w:r>
      <w:r>
        <w:rPr>
          <w:noProof/>
        </w:rPr>
        <w:fldChar w:fldCharType="end"/>
      </w:r>
    </w:p>
    <w:p w14:paraId="4210BF12" w14:textId="77B896C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_Toc193391431 \h </w:instrText>
      </w:r>
      <w:r>
        <w:rPr>
          <w:noProof/>
        </w:rPr>
      </w:r>
      <w:r>
        <w:rPr>
          <w:noProof/>
        </w:rPr>
        <w:fldChar w:fldCharType="separate"/>
      </w:r>
      <w:r>
        <w:rPr>
          <w:noProof/>
        </w:rPr>
        <w:t>576</w:t>
      </w:r>
      <w:r>
        <w:rPr>
          <w:noProof/>
        </w:rPr>
        <w:fldChar w:fldCharType="end"/>
      </w:r>
    </w:p>
    <w:p w14:paraId="177EF72C" w14:textId="6726AAD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_Toc193391432 \h </w:instrText>
      </w:r>
      <w:r>
        <w:rPr>
          <w:noProof/>
        </w:rPr>
      </w:r>
      <w:r>
        <w:rPr>
          <w:noProof/>
        </w:rPr>
        <w:fldChar w:fldCharType="separate"/>
      </w:r>
      <w:r>
        <w:rPr>
          <w:noProof/>
        </w:rPr>
        <w:t>578</w:t>
      </w:r>
      <w:r>
        <w:rPr>
          <w:noProof/>
        </w:rPr>
        <w:fldChar w:fldCharType="end"/>
      </w:r>
    </w:p>
    <w:p w14:paraId="7CDD2075" w14:textId="29A5EE6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14.2.2.4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_Toc193391433 \h </w:instrText>
      </w:r>
      <w:r>
        <w:rPr>
          <w:noProof/>
        </w:rPr>
      </w:r>
      <w:r>
        <w:rPr>
          <w:noProof/>
        </w:rPr>
        <w:fldChar w:fldCharType="separate"/>
      </w:r>
      <w:r>
        <w:rPr>
          <w:noProof/>
        </w:rPr>
        <w:t>579</w:t>
      </w:r>
      <w:r>
        <w:rPr>
          <w:noProof/>
        </w:rPr>
        <w:fldChar w:fldCharType="end"/>
      </w:r>
    </w:p>
    <w:p w14:paraId="4A3321AA" w14:textId="372B6932"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_Toc193391434 \h </w:instrText>
      </w:r>
      <w:r>
        <w:rPr>
          <w:noProof/>
        </w:rPr>
      </w:r>
      <w:r>
        <w:rPr>
          <w:noProof/>
        </w:rPr>
        <w:fldChar w:fldCharType="separate"/>
      </w:r>
      <w:r>
        <w:rPr>
          <w:noProof/>
        </w:rPr>
        <w:t>579</w:t>
      </w:r>
      <w:r>
        <w:rPr>
          <w:noProof/>
        </w:rPr>
        <w:fldChar w:fldCharType="end"/>
      </w:r>
    </w:p>
    <w:p w14:paraId="269F45A9" w14:textId="705D28B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_Toc193391435 \h </w:instrText>
      </w:r>
      <w:r>
        <w:rPr>
          <w:noProof/>
        </w:rPr>
      </w:r>
      <w:r>
        <w:rPr>
          <w:noProof/>
        </w:rPr>
        <w:fldChar w:fldCharType="separate"/>
      </w:r>
      <w:r>
        <w:rPr>
          <w:noProof/>
        </w:rPr>
        <w:t>580</w:t>
      </w:r>
      <w:r>
        <w:rPr>
          <w:noProof/>
        </w:rPr>
        <w:fldChar w:fldCharType="end"/>
      </w:r>
    </w:p>
    <w:p w14:paraId="47402223" w14:textId="7AC7258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_Toc193391436 \h </w:instrText>
      </w:r>
      <w:r>
        <w:rPr>
          <w:noProof/>
        </w:rPr>
      </w:r>
      <w:r>
        <w:rPr>
          <w:noProof/>
        </w:rPr>
        <w:fldChar w:fldCharType="separate"/>
      </w:r>
      <w:r>
        <w:rPr>
          <w:noProof/>
        </w:rPr>
        <w:t>581</w:t>
      </w:r>
      <w:r>
        <w:rPr>
          <w:noProof/>
        </w:rPr>
        <w:fldChar w:fldCharType="end"/>
      </w:r>
    </w:p>
    <w:p w14:paraId="026A65F8" w14:textId="430C89F3"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_Toc193391437 \h </w:instrText>
      </w:r>
      <w:r>
        <w:rPr>
          <w:noProof/>
        </w:rPr>
      </w:r>
      <w:r>
        <w:rPr>
          <w:noProof/>
        </w:rPr>
        <w:fldChar w:fldCharType="separate"/>
      </w:r>
      <w:r>
        <w:rPr>
          <w:noProof/>
        </w:rPr>
        <w:t>582</w:t>
      </w:r>
      <w:r>
        <w:rPr>
          <w:noProof/>
        </w:rPr>
        <w:fldChar w:fldCharType="end"/>
      </w:r>
    </w:p>
    <w:p w14:paraId="46D698FC" w14:textId="255F79A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_Toc193391438 \h </w:instrText>
      </w:r>
      <w:r>
        <w:rPr>
          <w:noProof/>
        </w:rPr>
      </w:r>
      <w:r>
        <w:rPr>
          <w:noProof/>
        </w:rPr>
        <w:fldChar w:fldCharType="separate"/>
      </w:r>
      <w:r>
        <w:rPr>
          <w:noProof/>
        </w:rPr>
        <w:t>582</w:t>
      </w:r>
      <w:r>
        <w:rPr>
          <w:noProof/>
        </w:rPr>
        <w:fldChar w:fldCharType="end"/>
      </w:r>
    </w:p>
    <w:p w14:paraId="31B7D6BD" w14:textId="3777859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_Toc193391439 \h </w:instrText>
      </w:r>
      <w:r>
        <w:rPr>
          <w:noProof/>
        </w:rPr>
      </w:r>
      <w:r>
        <w:rPr>
          <w:noProof/>
        </w:rPr>
        <w:fldChar w:fldCharType="separate"/>
      </w:r>
      <w:r>
        <w:rPr>
          <w:noProof/>
        </w:rPr>
        <w:t>582</w:t>
      </w:r>
      <w:r>
        <w:rPr>
          <w:noProof/>
        </w:rPr>
        <w:fldChar w:fldCharType="end"/>
      </w:r>
    </w:p>
    <w:p w14:paraId="74B5DD4F" w14:textId="796EEB8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_Toc193391440 \h </w:instrText>
      </w:r>
      <w:r>
        <w:rPr>
          <w:noProof/>
        </w:rPr>
      </w:r>
      <w:r>
        <w:rPr>
          <w:noProof/>
        </w:rPr>
        <w:fldChar w:fldCharType="separate"/>
      </w:r>
      <w:r>
        <w:rPr>
          <w:noProof/>
        </w:rPr>
        <w:t>583</w:t>
      </w:r>
      <w:r>
        <w:rPr>
          <w:noProof/>
        </w:rPr>
        <w:fldChar w:fldCharType="end"/>
      </w:r>
    </w:p>
    <w:p w14:paraId="7FF818EE" w14:textId="4367AB90"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_Toc193391441 \h </w:instrText>
      </w:r>
      <w:r>
        <w:rPr>
          <w:noProof/>
        </w:rPr>
      </w:r>
      <w:r>
        <w:rPr>
          <w:noProof/>
        </w:rPr>
        <w:fldChar w:fldCharType="separate"/>
      </w:r>
      <w:r>
        <w:rPr>
          <w:noProof/>
        </w:rPr>
        <w:t>583</w:t>
      </w:r>
      <w:r>
        <w:rPr>
          <w:noProof/>
        </w:rPr>
        <w:fldChar w:fldCharType="end"/>
      </w:r>
    </w:p>
    <w:p w14:paraId="6BE15EC4" w14:textId="568DA6D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_Toc193391442 \h </w:instrText>
      </w:r>
      <w:r>
        <w:rPr>
          <w:noProof/>
        </w:rPr>
      </w:r>
      <w:r>
        <w:rPr>
          <w:noProof/>
        </w:rPr>
        <w:fldChar w:fldCharType="separate"/>
      </w:r>
      <w:r>
        <w:rPr>
          <w:noProof/>
        </w:rPr>
        <w:t>584</w:t>
      </w:r>
      <w:r>
        <w:rPr>
          <w:noProof/>
        </w:rPr>
        <w:fldChar w:fldCharType="end"/>
      </w:r>
    </w:p>
    <w:p w14:paraId="3FFD6C3B" w14:textId="6417D78C"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_Toc193391443 \h </w:instrText>
      </w:r>
      <w:r>
        <w:rPr>
          <w:noProof/>
        </w:rPr>
      </w:r>
      <w:r>
        <w:rPr>
          <w:noProof/>
        </w:rPr>
        <w:fldChar w:fldCharType="separate"/>
      </w:r>
      <w:r>
        <w:rPr>
          <w:noProof/>
        </w:rPr>
        <w:t>586</w:t>
      </w:r>
      <w:r>
        <w:rPr>
          <w:noProof/>
        </w:rPr>
        <w:fldChar w:fldCharType="end"/>
      </w:r>
    </w:p>
    <w:p w14:paraId="782DE3FA" w14:textId="3285D4BE"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14A</w:t>
      </w:r>
      <w:r>
        <w:rPr>
          <w:rFonts w:asciiTheme="minorHAnsi" w:eastAsiaTheme="minorEastAsia" w:hAnsiTheme="minorHAnsi" w:cstheme="minorBidi"/>
          <w:noProof/>
          <w:kern w:val="2"/>
          <w:sz w:val="24"/>
          <w:szCs w:val="24"/>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_Toc193391444 \h </w:instrText>
      </w:r>
      <w:r>
        <w:rPr>
          <w:noProof/>
        </w:rPr>
      </w:r>
      <w:r>
        <w:rPr>
          <w:noProof/>
        </w:rPr>
        <w:fldChar w:fldCharType="separate"/>
      </w:r>
      <w:r>
        <w:rPr>
          <w:noProof/>
        </w:rPr>
        <w:t>587</w:t>
      </w:r>
      <w:r>
        <w:rPr>
          <w:noProof/>
        </w:rPr>
        <w:fldChar w:fldCharType="end"/>
      </w:r>
    </w:p>
    <w:p w14:paraId="138FF824" w14:textId="70781352"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_Toc193391445 \h </w:instrText>
      </w:r>
      <w:r>
        <w:rPr>
          <w:noProof/>
        </w:rPr>
      </w:r>
      <w:r>
        <w:rPr>
          <w:noProof/>
        </w:rPr>
        <w:fldChar w:fldCharType="separate"/>
      </w:r>
      <w:r>
        <w:rPr>
          <w:noProof/>
        </w:rPr>
        <w:t>587</w:t>
      </w:r>
      <w:r>
        <w:rPr>
          <w:noProof/>
        </w:rPr>
        <w:fldChar w:fldCharType="end"/>
      </w:r>
    </w:p>
    <w:p w14:paraId="152F3C8C" w14:textId="387CCEF2"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14A.2</w:t>
      </w:r>
      <w:r>
        <w:rPr>
          <w:rFonts w:asciiTheme="minorHAnsi" w:eastAsiaTheme="minorEastAsia" w:hAnsiTheme="minorHAnsi" w:cstheme="minorBidi"/>
          <w:noProof/>
          <w:kern w:val="2"/>
          <w:sz w:val="24"/>
          <w:szCs w:val="24"/>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_Toc193391446 \h </w:instrText>
      </w:r>
      <w:r>
        <w:rPr>
          <w:noProof/>
        </w:rPr>
      </w:r>
      <w:r>
        <w:rPr>
          <w:noProof/>
        </w:rPr>
        <w:fldChar w:fldCharType="separate"/>
      </w:r>
      <w:r>
        <w:rPr>
          <w:noProof/>
        </w:rPr>
        <w:t>588</w:t>
      </w:r>
      <w:r>
        <w:rPr>
          <w:noProof/>
        </w:rPr>
        <w:fldChar w:fldCharType="end"/>
      </w:r>
    </w:p>
    <w:p w14:paraId="50327491" w14:textId="147CA69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14A.2.1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_Toc193391447 \h </w:instrText>
      </w:r>
      <w:r>
        <w:rPr>
          <w:noProof/>
        </w:rPr>
      </w:r>
      <w:r>
        <w:rPr>
          <w:noProof/>
        </w:rPr>
        <w:fldChar w:fldCharType="separate"/>
      </w:r>
      <w:r>
        <w:rPr>
          <w:noProof/>
        </w:rPr>
        <w:t>588</w:t>
      </w:r>
      <w:r>
        <w:rPr>
          <w:noProof/>
        </w:rPr>
        <w:fldChar w:fldCharType="end"/>
      </w:r>
    </w:p>
    <w:p w14:paraId="3AAEB0DF" w14:textId="29A64A2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14A.2.2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_Toc193391448 \h </w:instrText>
      </w:r>
      <w:r>
        <w:rPr>
          <w:noProof/>
        </w:rPr>
      </w:r>
      <w:r>
        <w:rPr>
          <w:noProof/>
        </w:rPr>
        <w:fldChar w:fldCharType="separate"/>
      </w:r>
      <w:r>
        <w:rPr>
          <w:noProof/>
        </w:rPr>
        <w:t>589</w:t>
      </w:r>
      <w:r>
        <w:rPr>
          <w:noProof/>
        </w:rPr>
        <w:fldChar w:fldCharType="end"/>
      </w:r>
    </w:p>
    <w:p w14:paraId="5AC43ED1" w14:textId="1271F598"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14A.3</w:t>
      </w:r>
      <w:r>
        <w:rPr>
          <w:rFonts w:asciiTheme="minorHAnsi" w:eastAsiaTheme="minorEastAsia" w:hAnsiTheme="minorHAnsi" w:cstheme="minorBidi"/>
          <w:noProof/>
          <w:kern w:val="2"/>
          <w:sz w:val="24"/>
          <w:szCs w:val="24"/>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_Toc193391449 \h </w:instrText>
      </w:r>
      <w:r>
        <w:rPr>
          <w:noProof/>
        </w:rPr>
      </w:r>
      <w:r>
        <w:rPr>
          <w:noProof/>
        </w:rPr>
        <w:fldChar w:fldCharType="separate"/>
      </w:r>
      <w:r>
        <w:rPr>
          <w:noProof/>
        </w:rPr>
        <w:t>589</w:t>
      </w:r>
      <w:r>
        <w:rPr>
          <w:noProof/>
        </w:rPr>
        <w:fldChar w:fldCharType="end"/>
      </w:r>
    </w:p>
    <w:p w14:paraId="35AAAFAB" w14:textId="1E209DC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14A.3.1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_Toc193391450 \h </w:instrText>
      </w:r>
      <w:r>
        <w:rPr>
          <w:noProof/>
        </w:rPr>
      </w:r>
      <w:r>
        <w:rPr>
          <w:noProof/>
        </w:rPr>
        <w:fldChar w:fldCharType="separate"/>
      </w:r>
      <w:r>
        <w:rPr>
          <w:noProof/>
        </w:rPr>
        <w:t>589</w:t>
      </w:r>
      <w:r>
        <w:rPr>
          <w:noProof/>
        </w:rPr>
        <w:fldChar w:fldCharType="end"/>
      </w:r>
    </w:p>
    <w:p w14:paraId="7022017E" w14:textId="0255E28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14A.3.2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_Toc193391451 \h </w:instrText>
      </w:r>
      <w:r>
        <w:rPr>
          <w:noProof/>
        </w:rPr>
      </w:r>
      <w:r>
        <w:rPr>
          <w:noProof/>
        </w:rPr>
        <w:fldChar w:fldCharType="separate"/>
      </w:r>
      <w:r>
        <w:rPr>
          <w:noProof/>
        </w:rPr>
        <w:t>589</w:t>
      </w:r>
      <w:r>
        <w:rPr>
          <w:noProof/>
        </w:rPr>
        <w:fldChar w:fldCharType="end"/>
      </w:r>
    </w:p>
    <w:p w14:paraId="63A03ED3" w14:textId="3D205B2D"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14B</w:t>
      </w:r>
      <w:r>
        <w:rPr>
          <w:rFonts w:asciiTheme="minorHAnsi" w:eastAsiaTheme="minorEastAsia" w:hAnsiTheme="minorHAnsi" w:cstheme="minorBidi"/>
          <w:noProof/>
          <w:kern w:val="2"/>
          <w:sz w:val="24"/>
          <w:szCs w:val="24"/>
          <w:lang w:eastAsia="en-GB"/>
          <w14:ligatures w14:val="standardContextual"/>
        </w:rPr>
        <w:tab/>
      </w:r>
      <w:r>
        <w:rPr>
          <w:noProof/>
        </w:rPr>
        <w:t>5G MBS transmission usage procedure</w:t>
      </w:r>
      <w:r>
        <w:rPr>
          <w:noProof/>
        </w:rPr>
        <w:tab/>
      </w:r>
      <w:r>
        <w:rPr>
          <w:noProof/>
        </w:rPr>
        <w:fldChar w:fldCharType="begin" w:fldLock="1"/>
      </w:r>
      <w:r>
        <w:rPr>
          <w:noProof/>
        </w:rPr>
        <w:instrText xml:space="preserve"> PAGEREF _Toc193391452 \h </w:instrText>
      </w:r>
      <w:r>
        <w:rPr>
          <w:noProof/>
        </w:rPr>
      </w:r>
      <w:r>
        <w:rPr>
          <w:noProof/>
        </w:rPr>
        <w:fldChar w:fldCharType="separate"/>
      </w:r>
      <w:r>
        <w:rPr>
          <w:noProof/>
        </w:rPr>
        <w:t>589</w:t>
      </w:r>
      <w:r>
        <w:rPr>
          <w:noProof/>
        </w:rPr>
        <w:fldChar w:fldCharType="end"/>
      </w:r>
    </w:p>
    <w:p w14:paraId="15970ED4" w14:textId="152D2DD3"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14B.1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_Toc193391453 \h </w:instrText>
      </w:r>
      <w:r>
        <w:rPr>
          <w:noProof/>
        </w:rPr>
      </w:r>
      <w:r>
        <w:rPr>
          <w:noProof/>
        </w:rPr>
        <w:fldChar w:fldCharType="separate"/>
      </w:r>
      <w:r>
        <w:rPr>
          <w:noProof/>
        </w:rPr>
        <w:t>589</w:t>
      </w:r>
      <w:r>
        <w:rPr>
          <w:noProof/>
        </w:rPr>
        <w:fldChar w:fldCharType="end"/>
      </w:r>
    </w:p>
    <w:p w14:paraId="5F209D40" w14:textId="41465711"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14B.2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MBS usage procedures</w:t>
      </w:r>
      <w:r>
        <w:rPr>
          <w:noProof/>
        </w:rPr>
        <w:tab/>
      </w:r>
      <w:r>
        <w:rPr>
          <w:noProof/>
        </w:rPr>
        <w:fldChar w:fldCharType="begin" w:fldLock="1"/>
      </w:r>
      <w:r>
        <w:rPr>
          <w:noProof/>
        </w:rPr>
        <w:instrText xml:space="preserve"> PAGEREF _Toc193391454 \h </w:instrText>
      </w:r>
      <w:r>
        <w:rPr>
          <w:noProof/>
        </w:rPr>
      </w:r>
      <w:r>
        <w:rPr>
          <w:noProof/>
        </w:rPr>
        <w:fldChar w:fldCharType="separate"/>
      </w:r>
      <w:r>
        <w:rPr>
          <w:noProof/>
        </w:rPr>
        <w:t>589</w:t>
      </w:r>
      <w:r>
        <w:rPr>
          <w:noProof/>
        </w:rPr>
        <w:fldChar w:fldCharType="end"/>
      </w:r>
    </w:p>
    <w:p w14:paraId="013D8FF9" w14:textId="28E78FA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_Toc193391455 \h </w:instrText>
      </w:r>
      <w:r>
        <w:rPr>
          <w:noProof/>
        </w:rPr>
      </w:r>
      <w:r>
        <w:rPr>
          <w:noProof/>
        </w:rPr>
        <w:fldChar w:fldCharType="separate"/>
      </w:r>
      <w:r>
        <w:rPr>
          <w:noProof/>
        </w:rPr>
        <w:t>589</w:t>
      </w:r>
      <w:r>
        <w:rPr>
          <w:noProof/>
        </w:rPr>
        <w:fldChar w:fldCharType="end"/>
      </w:r>
    </w:p>
    <w:p w14:paraId="31C8F044" w14:textId="71CD73C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14B.2.2</w:t>
      </w:r>
      <w:r>
        <w:rPr>
          <w:rFonts w:asciiTheme="minorHAnsi" w:eastAsiaTheme="minorEastAsia" w:hAnsiTheme="minorHAnsi" w:cstheme="minorBidi"/>
          <w:noProof/>
          <w:kern w:val="2"/>
          <w:sz w:val="24"/>
          <w:szCs w:val="24"/>
          <w:lang w:eastAsia="en-GB"/>
          <w14:ligatures w14:val="standardContextual"/>
        </w:rPr>
        <w:tab/>
      </w:r>
      <w:r>
        <w:rPr>
          <w:noProof/>
        </w:rPr>
        <w:t>Sending MBS session announcement procedures</w:t>
      </w:r>
      <w:r>
        <w:rPr>
          <w:noProof/>
        </w:rPr>
        <w:tab/>
      </w:r>
      <w:r>
        <w:rPr>
          <w:noProof/>
        </w:rPr>
        <w:fldChar w:fldCharType="begin" w:fldLock="1"/>
      </w:r>
      <w:r>
        <w:rPr>
          <w:noProof/>
        </w:rPr>
        <w:instrText xml:space="preserve"> PAGEREF _Toc193391456 \h </w:instrText>
      </w:r>
      <w:r>
        <w:rPr>
          <w:noProof/>
        </w:rPr>
      </w:r>
      <w:r>
        <w:rPr>
          <w:noProof/>
        </w:rPr>
        <w:fldChar w:fldCharType="separate"/>
      </w:r>
      <w:r>
        <w:rPr>
          <w:noProof/>
        </w:rPr>
        <w:t>590</w:t>
      </w:r>
      <w:r>
        <w:rPr>
          <w:noProof/>
        </w:rPr>
        <w:fldChar w:fldCharType="end"/>
      </w:r>
    </w:p>
    <w:p w14:paraId="04B62C03" w14:textId="27D2125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14B.2.2.1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_Toc193391457 \h </w:instrText>
      </w:r>
      <w:r>
        <w:rPr>
          <w:noProof/>
        </w:rPr>
      </w:r>
      <w:r>
        <w:rPr>
          <w:noProof/>
        </w:rPr>
        <w:fldChar w:fldCharType="separate"/>
      </w:r>
      <w:r>
        <w:rPr>
          <w:noProof/>
        </w:rPr>
        <w:t>590</w:t>
      </w:r>
      <w:r>
        <w:rPr>
          <w:noProof/>
        </w:rPr>
        <w:fldChar w:fldCharType="end"/>
      </w:r>
    </w:p>
    <w:p w14:paraId="5BC31CC2" w14:textId="54F2A5F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14B.2.2.2</w:t>
      </w:r>
      <w:r>
        <w:rPr>
          <w:rFonts w:asciiTheme="minorHAnsi" w:eastAsiaTheme="minorEastAsia"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_Toc193391458 \h </w:instrText>
      </w:r>
      <w:r>
        <w:rPr>
          <w:noProof/>
        </w:rPr>
      </w:r>
      <w:r>
        <w:rPr>
          <w:noProof/>
        </w:rPr>
        <w:fldChar w:fldCharType="separate"/>
      </w:r>
      <w:r>
        <w:rPr>
          <w:noProof/>
        </w:rPr>
        <w:t>590</w:t>
      </w:r>
      <w:r>
        <w:rPr>
          <w:noProof/>
        </w:rPr>
        <w:fldChar w:fldCharType="end"/>
      </w:r>
    </w:p>
    <w:p w14:paraId="6733205E" w14:textId="2015E4F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14B.2.2.3</w:t>
      </w:r>
      <w:r>
        <w:rPr>
          <w:rFonts w:asciiTheme="minorHAnsi" w:eastAsiaTheme="minorEastAsia" w:hAnsiTheme="minorHAnsi" w:cstheme="minorBidi"/>
          <w:noProof/>
          <w:kern w:val="2"/>
          <w:sz w:val="24"/>
          <w:szCs w:val="24"/>
          <w:lang w:eastAsia="en-GB"/>
          <w14:ligatures w14:val="standardContextual"/>
        </w:rPr>
        <w:tab/>
      </w:r>
      <w:r>
        <w:rPr>
          <w:noProof/>
        </w:rPr>
        <w:t>Updating an MBS session announcement</w:t>
      </w:r>
      <w:r>
        <w:rPr>
          <w:noProof/>
        </w:rPr>
        <w:tab/>
      </w:r>
      <w:r>
        <w:rPr>
          <w:noProof/>
        </w:rPr>
        <w:fldChar w:fldCharType="begin" w:fldLock="1"/>
      </w:r>
      <w:r>
        <w:rPr>
          <w:noProof/>
        </w:rPr>
        <w:instrText xml:space="preserve"> PAGEREF _Toc193391459 \h </w:instrText>
      </w:r>
      <w:r>
        <w:rPr>
          <w:noProof/>
        </w:rPr>
      </w:r>
      <w:r>
        <w:rPr>
          <w:noProof/>
        </w:rPr>
        <w:fldChar w:fldCharType="separate"/>
      </w:r>
      <w:r>
        <w:rPr>
          <w:noProof/>
        </w:rPr>
        <w:t>591</w:t>
      </w:r>
      <w:r>
        <w:rPr>
          <w:noProof/>
        </w:rPr>
        <w:fldChar w:fldCharType="end"/>
      </w:r>
    </w:p>
    <w:p w14:paraId="2F6DAF3C" w14:textId="365EB02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14B.2.2.4</w:t>
      </w:r>
      <w:r>
        <w:rPr>
          <w:rFonts w:asciiTheme="minorHAnsi" w:eastAsiaTheme="minorEastAsia" w:hAnsiTheme="minorHAnsi" w:cstheme="minorBidi"/>
          <w:noProof/>
          <w:kern w:val="2"/>
          <w:sz w:val="24"/>
          <w:szCs w:val="24"/>
          <w:lang w:eastAsia="en-GB"/>
          <w14:ligatures w14:val="standardContextual"/>
        </w:rPr>
        <w:tab/>
      </w:r>
      <w:r>
        <w:rPr>
          <w:noProof/>
        </w:rPr>
        <w:t>Cancelling an MBS session announcement</w:t>
      </w:r>
      <w:r>
        <w:rPr>
          <w:noProof/>
        </w:rPr>
        <w:tab/>
      </w:r>
      <w:r>
        <w:rPr>
          <w:noProof/>
        </w:rPr>
        <w:fldChar w:fldCharType="begin" w:fldLock="1"/>
      </w:r>
      <w:r>
        <w:rPr>
          <w:noProof/>
        </w:rPr>
        <w:instrText xml:space="preserve"> PAGEREF _Toc193391460 \h </w:instrText>
      </w:r>
      <w:r>
        <w:rPr>
          <w:noProof/>
        </w:rPr>
      </w:r>
      <w:r>
        <w:rPr>
          <w:noProof/>
        </w:rPr>
        <w:fldChar w:fldCharType="separate"/>
      </w:r>
      <w:r>
        <w:rPr>
          <w:noProof/>
        </w:rPr>
        <w:t>591</w:t>
      </w:r>
      <w:r>
        <w:rPr>
          <w:noProof/>
        </w:rPr>
        <w:fldChar w:fldCharType="end"/>
      </w:r>
    </w:p>
    <w:p w14:paraId="1DE858A8" w14:textId="307DD3F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14B.2.2.5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_Toc193391461 \h </w:instrText>
      </w:r>
      <w:r>
        <w:rPr>
          <w:noProof/>
        </w:rPr>
      </w:r>
      <w:r>
        <w:rPr>
          <w:noProof/>
        </w:rPr>
        <w:fldChar w:fldCharType="separate"/>
      </w:r>
      <w:r>
        <w:rPr>
          <w:noProof/>
        </w:rPr>
        <w:t>591</w:t>
      </w:r>
      <w:r>
        <w:rPr>
          <w:noProof/>
        </w:rPr>
        <w:fldChar w:fldCharType="end"/>
      </w:r>
    </w:p>
    <w:p w14:paraId="759DDFEC" w14:textId="41A27B4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14B.2.3</w:t>
      </w:r>
      <w:r>
        <w:rPr>
          <w:rFonts w:asciiTheme="minorHAnsi" w:eastAsiaTheme="minorEastAsia" w:hAnsiTheme="minorHAnsi" w:cstheme="minorBidi"/>
          <w:noProof/>
          <w:kern w:val="2"/>
          <w:sz w:val="24"/>
          <w:szCs w:val="24"/>
          <w:lang w:eastAsia="en-GB"/>
          <w14:ligatures w14:val="standardContextual"/>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_Toc193391462 \h </w:instrText>
      </w:r>
      <w:r>
        <w:rPr>
          <w:noProof/>
        </w:rPr>
      </w:r>
      <w:r>
        <w:rPr>
          <w:noProof/>
        </w:rPr>
        <w:fldChar w:fldCharType="separate"/>
      </w:r>
      <w:r>
        <w:rPr>
          <w:noProof/>
        </w:rPr>
        <w:t>591</w:t>
      </w:r>
      <w:r>
        <w:rPr>
          <w:noProof/>
        </w:rPr>
        <w:fldChar w:fldCharType="end"/>
      </w:r>
    </w:p>
    <w:p w14:paraId="44A45818" w14:textId="179771D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14B.2.4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_Toc193391463 \h </w:instrText>
      </w:r>
      <w:r>
        <w:rPr>
          <w:noProof/>
        </w:rPr>
      </w:r>
      <w:r>
        <w:rPr>
          <w:noProof/>
        </w:rPr>
        <w:fldChar w:fldCharType="separate"/>
      </w:r>
      <w:r>
        <w:rPr>
          <w:noProof/>
        </w:rPr>
        <w:t>592</w:t>
      </w:r>
      <w:r>
        <w:rPr>
          <w:noProof/>
        </w:rPr>
        <w:fldChar w:fldCharType="end"/>
      </w:r>
    </w:p>
    <w:p w14:paraId="6FD47831" w14:textId="15B75C3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14B.2.5</w:t>
      </w:r>
      <w:r>
        <w:rPr>
          <w:rFonts w:asciiTheme="minorHAnsi" w:eastAsiaTheme="minorEastAsia" w:hAnsiTheme="minorHAnsi" w:cstheme="minorBidi"/>
          <w:noProof/>
          <w:kern w:val="2"/>
          <w:sz w:val="24"/>
          <w:szCs w:val="24"/>
          <w:lang w:eastAsia="en-GB"/>
          <w14:ligatures w14:val="standardContextual"/>
        </w:rPr>
        <w:tab/>
      </w:r>
      <w:r>
        <w:rPr>
          <w:noProof/>
        </w:rPr>
        <w:t>Receiving a UE session join notification from an MCPTT client</w:t>
      </w:r>
      <w:r>
        <w:rPr>
          <w:noProof/>
        </w:rPr>
        <w:tab/>
      </w:r>
      <w:r>
        <w:rPr>
          <w:noProof/>
        </w:rPr>
        <w:fldChar w:fldCharType="begin" w:fldLock="1"/>
      </w:r>
      <w:r>
        <w:rPr>
          <w:noProof/>
        </w:rPr>
        <w:instrText xml:space="preserve"> PAGEREF _Toc193391464 \h </w:instrText>
      </w:r>
      <w:r>
        <w:rPr>
          <w:noProof/>
        </w:rPr>
      </w:r>
      <w:r>
        <w:rPr>
          <w:noProof/>
        </w:rPr>
        <w:fldChar w:fldCharType="separate"/>
      </w:r>
      <w:r>
        <w:rPr>
          <w:noProof/>
        </w:rPr>
        <w:t>592</w:t>
      </w:r>
      <w:r>
        <w:rPr>
          <w:noProof/>
        </w:rPr>
        <w:fldChar w:fldCharType="end"/>
      </w:r>
    </w:p>
    <w:p w14:paraId="4513EA15" w14:textId="16B7910A"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14B.3</w:t>
      </w:r>
      <w:r>
        <w:rPr>
          <w:rFonts w:asciiTheme="minorHAnsi" w:eastAsiaTheme="minorEastAsia" w:hAnsiTheme="minorHAnsi" w:cstheme="minorBidi"/>
          <w:noProof/>
          <w:kern w:val="2"/>
          <w:sz w:val="24"/>
          <w:szCs w:val="24"/>
          <w:lang w:eastAsia="en-GB"/>
          <w14:ligatures w14:val="standardContextual"/>
        </w:rPr>
        <w:tab/>
      </w:r>
      <w:r>
        <w:rPr>
          <w:noProof/>
        </w:rPr>
        <w:t>MCPTT client MBS usage procedures</w:t>
      </w:r>
      <w:r>
        <w:rPr>
          <w:noProof/>
        </w:rPr>
        <w:tab/>
      </w:r>
      <w:r>
        <w:rPr>
          <w:noProof/>
        </w:rPr>
        <w:fldChar w:fldCharType="begin" w:fldLock="1"/>
      </w:r>
      <w:r>
        <w:rPr>
          <w:noProof/>
        </w:rPr>
        <w:instrText xml:space="preserve"> PAGEREF _Toc193391465 \h </w:instrText>
      </w:r>
      <w:r>
        <w:rPr>
          <w:noProof/>
        </w:rPr>
      </w:r>
      <w:r>
        <w:rPr>
          <w:noProof/>
        </w:rPr>
        <w:fldChar w:fldCharType="separate"/>
      </w:r>
      <w:r>
        <w:rPr>
          <w:noProof/>
        </w:rPr>
        <w:t>593</w:t>
      </w:r>
      <w:r>
        <w:rPr>
          <w:noProof/>
        </w:rPr>
        <w:fldChar w:fldCharType="end"/>
      </w:r>
    </w:p>
    <w:p w14:paraId="28081241" w14:textId="4BFD5D4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_Toc193391466 \h </w:instrText>
      </w:r>
      <w:r>
        <w:rPr>
          <w:noProof/>
        </w:rPr>
      </w:r>
      <w:r>
        <w:rPr>
          <w:noProof/>
        </w:rPr>
        <w:fldChar w:fldCharType="separate"/>
      </w:r>
      <w:r>
        <w:rPr>
          <w:noProof/>
        </w:rPr>
        <w:t>593</w:t>
      </w:r>
      <w:r>
        <w:rPr>
          <w:noProof/>
        </w:rPr>
        <w:fldChar w:fldCharType="end"/>
      </w:r>
    </w:p>
    <w:p w14:paraId="58B10D4C" w14:textId="5A9A4F5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14B.3.2</w:t>
      </w:r>
      <w:r>
        <w:rPr>
          <w:rFonts w:asciiTheme="minorHAnsi" w:eastAsiaTheme="minorEastAsia"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_Toc193391467 \h </w:instrText>
      </w:r>
      <w:r>
        <w:rPr>
          <w:noProof/>
        </w:rPr>
      </w:r>
      <w:r>
        <w:rPr>
          <w:noProof/>
        </w:rPr>
        <w:fldChar w:fldCharType="separate"/>
      </w:r>
      <w:r>
        <w:rPr>
          <w:noProof/>
        </w:rPr>
        <w:t>593</w:t>
      </w:r>
      <w:r>
        <w:rPr>
          <w:noProof/>
        </w:rPr>
        <w:fldChar w:fldCharType="end"/>
      </w:r>
    </w:p>
    <w:p w14:paraId="1B57F39B" w14:textId="50737135"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14B.3.3</w:t>
      </w:r>
      <w:r>
        <w:rPr>
          <w:rFonts w:asciiTheme="minorHAnsi" w:eastAsiaTheme="minorEastAsia" w:hAnsiTheme="minorHAnsi" w:cstheme="minorBidi"/>
          <w:noProof/>
          <w:kern w:val="2"/>
          <w:sz w:val="24"/>
          <w:szCs w:val="24"/>
          <w:lang w:eastAsia="en-GB"/>
          <w14:ligatures w14:val="standardContextual"/>
        </w:rPr>
        <w:tab/>
      </w:r>
      <w:r>
        <w:rPr>
          <w:noProof/>
        </w:rPr>
        <w:t>The MBS session listening status and de-announcement acknowledgement procedures</w:t>
      </w:r>
      <w:r>
        <w:rPr>
          <w:noProof/>
        </w:rPr>
        <w:tab/>
      </w:r>
      <w:r>
        <w:rPr>
          <w:noProof/>
        </w:rPr>
        <w:fldChar w:fldCharType="begin" w:fldLock="1"/>
      </w:r>
      <w:r>
        <w:rPr>
          <w:noProof/>
        </w:rPr>
        <w:instrText xml:space="preserve"> PAGEREF _Toc193391468 \h </w:instrText>
      </w:r>
      <w:r>
        <w:rPr>
          <w:noProof/>
        </w:rPr>
      </w:r>
      <w:r>
        <w:rPr>
          <w:noProof/>
        </w:rPr>
        <w:fldChar w:fldCharType="separate"/>
      </w:r>
      <w:r>
        <w:rPr>
          <w:noProof/>
        </w:rPr>
        <w:t>593</w:t>
      </w:r>
      <w:r>
        <w:rPr>
          <w:noProof/>
        </w:rPr>
        <w:fldChar w:fldCharType="end"/>
      </w:r>
    </w:p>
    <w:p w14:paraId="1829305E" w14:textId="7E8CA9F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14B.3.3.1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_Toc193391469 \h </w:instrText>
      </w:r>
      <w:r>
        <w:rPr>
          <w:noProof/>
        </w:rPr>
      </w:r>
      <w:r>
        <w:rPr>
          <w:noProof/>
        </w:rPr>
        <w:fldChar w:fldCharType="separate"/>
      </w:r>
      <w:r>
        <w:rPr>
          <w:noProof/>
        </w:rPr>
        <w:t>593</w:t>
      </w:r>
      <w:r>
        <w:rPr>
          <w:noProof/>
        </w:rPr>
        <w:fldChar w:fldCharType="end"/>
      </w:r>
    </w:p>
    <w:p w14:paraId="7F313C51" w14:textId="49AA48B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14B.3.3.2</w:t>
      </w:r>
      <w:r>
        <w:rPr>
          <w:rFonts w:asciiTheme="minorHAnsi" w:eastAsiaTheme="minorEastAsia" w:hAnsiTheme="minorHAnsi" w:cstheme="minorBidi"/>
          <w:noProof/>
          <w:kern w:val="2"/>
          <w:sz w:val="24"/>
          <w:szCs w:val="24"/>
          <w:lang w:eastAsia="en-GB"/>
          <w14:ligatures w14:val="standardContextual"/>
        </w:rPr>
        <w:tab/>
      </w:r>
      <w:r>
        <w:rPr>
          <w:noProof/>
        </w:rPr>
        <w:t>Sending the MBS session listening or MBS session de-announcement acknowledgement</w:t>
      </w:r>
      <w:r>
        <w:rPr>
          <w:noProof/>
        </w:rPr>
        <w:tab/>
      </w:r>
      <w:r>
        <w:rPr>
          <w:noProof/>
        </w:rPr>
        <w:fldChar w:fldCharType="begin" w:fldLock="1"/>
      </w:r>
      <w:r>
        <w:rPr>
          <w:noProof/>
        </w:rPr>
        <w:instrText xml:space="preserve"> PAGEREF _Toc193391470 \h </w:instrText>
      </w:r>
      <w:r>
        <w:rPr>
          <w:noProof/>
        </w:rPr>
      </w:r>
      <w:r>
        <w:rPr>
          <w:noProof/>
        </w:rPr>
        <w:fldChar w:fldCharType="separate"/>
      </w:r>
      <w:r>
        <w:rPr>
          <w:noProof/>
        </w:rPr>
        <w:t>595</w:t>
      </w:r>
      <w:r>
        <w:rPr>
          <w:noProof/>
        </w:rPr>
        <w:fldChar w:fldCharType="end"/>
      </w:r>
    </w:p>
    <w:p w14:paraId="1EE3FC25" w14:textId="0293F256"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14B.3.4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_Toc193391471 \h </w:instrText>
      </w:r>
      <w:r>
        <w:rPr>
          <w:noProof/>
        </w:rPr>
      </w:r>
      <w:r>
        <w:rPr>
          <w:noProof/>
        </w:rPr>
        <w:fldChar w:fldCharType="separate"/>
      </w:r>
      <w:r>
        <w:rPr>
          <w:noProof/>
        </w:rPr>
        <w:t>595</w:t>
      </w:r>
      <w:r>
        <w:rPr>
          <w:noProof/>
        </w:rPr>
        <w:fldChar w:fldCharType="end"/>
      </w:r>
    </w:p>
    <w:p w14:paraId="2B4CCFB7" w14:textId="6709A83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14B.3.5</w:t>
      </w:r>
      <w:r>
        <w:rPr>
          <w:rFonts w:asciiTheme="minorHAnsi" w:eastAsiaTheme="minorEastAsia" w:hAnsiTheme="minorHAnsi" w:cstheme="minorBidi"/>
          <w:noProof/>
          <w:kern w:val="2"/>
          <w:sz w:val="24"/>
          <w:szCs w:val="24"/>
          <w:lang w:eastAsia="en-GB"/>
          <w14:ligatures w14:val="standardContextual"/>
        </w:rPr>
        <w:tab/>
      </w:r>
      <w:r>
        <w:rPr>
          <w:noProof/>
        </w:rPr>
        <w:t>The UE session join notification</w:t>
      </w:r>
      <w:r>
        <w:rPr>
          <w:noProof/>
        </w:rPr>
        <w:tab/>
      </w:r>
      <w:r>
        <w:rPr>
          <w:noProof/>
        </w:rPr>
        <w:fldChar w:fldCharType="begin" w:fldLock="1"/>
      </w:r>
      <w:r>
        <w:rPr>
          <w:noProof/>
        </w:rPr>
        <w:instrText xml:space="preserve"> PAGEREF _Toc193391472 \h </w:instrText>
      </w:r>
      <w:r>
        <w:rPr>
          <w:noProof/>
        </w:rPr>
      </w:r>
      <w:r>
        <w:rPr>
          <w:noProof/>
        </w:rPr>
        <w:fldChar w:fldCharType="separate"/>
      </w:r>
      <w:r>
        <w:rPr>
          <w:noProof/>
        </w:rPr>
        <w:t>595</w:t>
      </w:r>
      <w:r>
        <w:rPr>
          <w:noProof/>
        </w:rPr>
        <w:fldChar w:fldCharType="end"/>
      </w:r>
    </w:p>
    <w:p w14:paraId="3CC962C4" w14:textId="145A5FB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14B.3.5.1</w:t>
      </w:r>
      <w:r>
        <w:rPr>
          <w:rFonts w:asciiTheme="minorHAnsi" w:eastAsiaTheme="minorEastAsia"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_Toc193391473 \h </w:instrText>
      </w:r>
      <w:r>
        <w:rPr>
          <w:noProof/>
        </w:rPr>
      </w:r>
      <w:r>
        <w:rPr>
          <w:noProof/>
        </w:rPr>
        <w:fldChar w:fldCharType="separate"/>
      </w:r>
      <w:r>
        <w:rPr>
          <w:noProof/>
        </w:rPr>
        <w:t>595</w:t>
      </w:r>
      <w:r>
        <w:rPr>
          <w:noProof/>
        </w:rPr>
        <w:fldChar w:fldCharType="end"/>
      </w:r>
    </w:p>
    <w:p w14:paraId="14DED764" w14:textId="4E4D2C2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14B.3.5.2</w:t>
      </w:r>
      <w:r>
        <w:rPr>
          <w:rFonts w:asciiTheme="minorHAnsi" w:eastAsiaTheme="minorEastAsia"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_Toc193391474 \h </w:instrText>
      </w:r>
      <w:r>
        <w:rPr>
          <w:noProof/>
        </w:rPr>
      </w:r>
      <w:r>
        <w:rPr>
          <w:noProof/>
        </w:rPr>
        <w:fldChar w:fldCharType="separate"/>
      </w:r>
      <w:r>
        <w:rPr>
          <w:noProof/>
        </w:rPr>
        <w:t>596</w:t>
      </w:r>
      <w:r>
        <w:rPr>
          <w:noProof/>
        </w:rPr>
        <w:fldChar w:fldCharType="end"/>
      </w:r>
    </w:p>
    <w:p w14:paraId="43F9D72B" w14:textId="6FE8B406"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_Toc193391475 \h </w:instrText>
      </w:r>
      <w:r>
        <w:rPr>
          <w:noProof/>
        </w:rPr>
      </w:r>
      <w:r>
        <w:rPr>
          <w:noProof/>
        </w:rPr>
        <w:fldChar w:fldCharType="separate"/>
      </w:r>
      <w:r>
        <w:rPr>
          <w:noProof/>
        </w:rPr>
        <w:t>597</w:t>
      </w:r>
      <w:r>
        <w:rPr>
          <w:noProof/>
        </w:rPr>
        <w:fldChar w:fldCharType="end"/>
      </w:r>
    </w:p>
    <w:p w14:paraId="62C05D2B" w14:textId="3743B64B"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_Toc193391476 \h </w:instrText>
      </w:r>
      <w:r>
        <w:rPr>
          <w:noProof/>
        </w:rPr>
      </w:r>
      <w:r>
        <w:rPr>
          <w:noProof/>
        </w:rPr>
        <w:fldChar w:fldCharType="separate"/>
      </w:r>
      <w:r>
        <w:rPr>
          <w:noProof/>
        </w:rPr>
        <w:t>597</w:t>
      </w:r>
      <w:r>
        <w:rPr>
          <w:noProof/>
        </w:rPr>
        <w:fldChar w:fldCharType="end"/>
      </w:r>
    </w:p>
    <w:p w14:paraId="08C31E94" w14:textId="72D1C396"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_Toc193391477 \h </w:instrText>
      </w:r>
      <w:r>
        <w:rPr>
          <w:noProof/>
        </w:rPr>
      </w:r>
      <w:r>
        <w:rPr>
          <w:noProof/>
        </w:rPr>
        <w:fldChar w:fldCharType="separate"/>
      </w:r>
      <w:r>
        <w:rPr>
          <w:noProof/>
        </w:rPr>
        <w:t>597</w:t>
      </w:r>
      <w:r>
        <w:rPr>
          <w:noProof/>
        </w:rPr>
        <w:fldChar w:fldCharType="end"/>
      </w:r>
    </w:p>
    <w:p w14:paraId="4078D315" w14:textId="7396AAD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w:t>
      </w:r>
      <w:r>
        <w:rPr>
          <w:rFonts w:asciiTheme="minorHAnsi" w:eastAsiaTheme="minorEastAsia"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_Toc193391478 \h </w:instrText>
      </w:r>
      <w:r>
        <w:rPr>
          <w:noProof/>
        </w:rPr>
      </w:r>
      <w:r>
        <w:rPr>
          <w:noProof/>
        </w:rPr>
        <w:fldChar w:fldCharType="separate"/>
      </w:r>
      <w:r>
        <w:rPr>
          <w:noProof/>
        </w:rPr>
        <w:t>597</w:t>
      </w:r>
      <w:r>
        <w:rPr>
          <w:noProof/>
        </w:rPr>
        <w:fldChar w:fldCharType="end"/>
      </w:r>
    </w:p>
    <w:p w14:paraId="764692C2" w14:textId="4EC3163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_Toc193391479 \h </w:instrText>
      </w:r>
      <w:r>
        <w:rPr>
          <w:noProof/>
        </w:rPr>
      </w:r>
      <w:r>
        <w:rPr>
          <w:noProof/>
        </w:rPr>
        <w:fldChar w:fldCharType="separate"/>
      </w:r>
      <w:r>
        <w:rPr>
          <w:noProof/>
        </w:rPr>
        <w:t>597</w:t>
      </w:r>
      <w:r>
        <w:rPr>
          <w:noProof/>
        </w:rPr>
        <w:fldChar w:fldCharType="end"/>
      </w:r>
    </w:p>
    <w:p w14:paraId="0C791D48" w14:textId="748BE3F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15.1.3</w:t>
      </w:r>
      <w:r>
        <w:rPr>
          <w:rFonts w:asciiTheme="minorHAnsi" w:eastAsiaTheme="minorEastAsia"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_Toc193391480 \h </w:instrText>
      </w:r>
      <w:r>
        <w:rPr>
          <w:noProof/>
        </w:rPr>
      </w:r>
      <w:r>
        <w:rPr>
          <w:noProof/>
        </w:rPr>
        <w:fldChar w:fldCharType="separate"/>
      </w:r>
      <w:r>
        <w:rPr>
          <w:noProof/>
        </w:rPr>
        <w:t>597</w:t>
      </w:r>
      <w:r>
        <w:rPr>
          <w:noProof/>
        </w:rPr>
        <w:fldChar w:fldCharType="end"/>
      </w:r>
    </w:p>
    <w:p w14:paraId="1D650FED" w14:textId="0C31D08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_Toc193391481 \h </w:instrText>
      </w:r>
      <w:r>
        <w:rPr>
          <w:noProof/>
        </w:rPr>
      </w:r>
      <w:r>
        <w:rPr>
          <w:noProof/>
        </w:rPr>
        <w:fldChar w:fldCharType="separate"/>
      </w:r>
      <w:r>
        <w:rPr>
          <w:noProof/>
        </w:rPr>
        <w:t>597</w:t>
      </w:r>
      <w:r>
        <w:rPr>
          <w:noProof/>
        </w:rPr>
        <w:fldChar w:fldCharType="end"/>
      </w:r>
    </w:p>
    <w:p w14:paraId="4920B67D" w14:textId="7DA84ED6"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_Toc193391482 \h </w:instrText>
      </w:r>
      <w:r>
        <w:rPr>
          <w:noProof/>
        </w:rPr>
      </w:r>
      <w:r>
        <w:rPr>
          <w:noProof/>
        </w:rPr>
        <w:fldChar w:fldCharType="separate"/>
      </w:r>
      <w:r>
        <w:rPr>
          <w:noProof/>
        </w:rPr>
        <w:t>598</w:t>
      </w:r>
      <w:r>
        <w:rPr>
          <w:noProof/>
        </w:rPr>
        <w:fldChar w:fldCharType="end"/>
      </w:r>
    </w:p>
    <w:p w14:paraId="0705A684" w14:textId="34148B8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_Toc193391483 \h </w:instrText>
      </w:r>
      <w:r>
        <w:rPr>
          <w:noProof/>
        </w:rPr>
      </w:r>
      <w:r>
        <w:rPr>
          <w:noProof/>
        </w:rPr>
        <w:fldChar w:fldCharType="separate"/>
      </w:r>
      <w:r>
        <w:rPr>
          <w:noProof/>
        </w:rPr>
        <w:t>598</w:t>
      </w:r>
      <w:r>
        <w:rPr>
          <w:noProof/>
        </w:rPr>
        <w:fldChar w:fldCharType="end"/>
      </w:r>
    </w:p>
    <w:p w14:paraId="7ED1C5E7" w14:textId="5524A5F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15.1.5</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_Toc193391484 \h </w:instrText>
      </w:r>
      <w:r>
        <w:rPr>
          <w:noProof/>
        </w:rPr>
      </w:r>
      <w:r>
        <w:rPr>
          <w:noProof/>
        </w:rPr>
        <w:fldChar w:fldCharType="separate"/>
      </w:r>
      <w:r>
        <w:rPr>
          <w:noProof/>
        </w:rPr>
        <w:t>598</w:t>
      </w:r>
      <w:r>
        <w:rPr>
          <w:noProof/>
        </w:rPr>
        <w:fldChar w:fldCharType="end"/>
      </w:r>
    </w:p>
    <w:p w14:paraId="50A238B6" w14:textId="4345EF7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_Toc193391485 \h </w:instrText>
      </w:r>
      <w:r>
        <w:rPr>
          <w:noProof/>
        </w:rPr>
      </w:r>
      <w:r>
        <w:rPr>
          <w:noProof/>
        </w:rPr>
        <w:fldChar w:fldCharType="separate"/>
      </w:r>
      <w:r>
        <w:rPr>
          <w:noProof/>
        </w:rPr>
        <w:t>598</w:t>
      </w:r>
      <w:r>
        <w:rPr>
          <w:noProof/>
        </w:rPr>
        <w:fldChar w:fldCharType="end"/>
      </w:r>
    </w:p>
    <w:p w14:paraId="7A667974" w14:textId="07B2296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15.1.6</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_Toc193391486 \h </w:instrText>
      </w:r>
      <w:r>
        <w:rPr>
          <w:noProof/>
        </w:rPr>
      </w:r>
      <w:r>
        <w:rPr>
          <w:noProof/>
        </w:rPr>
        <w:fldChar w:fldCharType="separate"/>
      </w:r>
      <w:r>
        <w:rPr>
          <w:noProof/>
        </w:rPr>
        <w:t>599</w:t>
      </w:r>
      <w:r>
        <w:rPr>
          <w:noProof/>
        </w:rPr>
        <w:fldChar w:fldCharType="end"/>
      </w:r>
    </w:p>
    <w:p w14:paraId="484E4117" w14:textId="79C1FF8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_Toc193391487 \h </w:instrText>
      </w:r>
      <w:r>
        <w:rPr>
          <w:noProof/>
        </w:rPr>
      </w:r>
      <w:r>
        <w:rPr>
          <w:noProof/>
        </w:rPr>
        <w:fldChar w:fldCharType="separate"/>
      </w:r>
      <w:r>
        <w:rPr>
          <w:noProof/>
        </w:rPr>
        <w:t>599</w:t>
      </w:r>
      <w:r>
        <w:rPr>
          <w:noProof/>
        </w:rPr>
        <w:fldChar w:fldCharType="end"/>
      </w:r>
    </w:p>
    <w:p w14:paraId="7D23E332" w14:textId="1DF203E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15.1.7</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_Toc193391488 \h </w:instrText>
      </w:r>
      <w:r>
        <w:rPr>
          <w:noProof/>
        </w:rPr>
      </w:r>
      <w:r>
        <w:rPr>
          <w:noProof/>
        </w:rPr>
        <w:fldChar w:fldCharType="separate"/>
      </w:r>
      <w:r>
        <w:rPr>
          <w:noProof/>
        </w:rPr>
        <w:t>599</w:t>
      </w:r>
      <w:r>
        <w:rPr>
          <w:noProof/>
        </w:rPr>
        <w:fldChar w:fldCharType="end"/>
      </w:r>
    </w:p>
    <w:p w14:paraId="64CFFF2E" w14:textId="2DCD9F2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_Toc193391489 \h </w:instrText>
      </w:r>
      <w:r>
        <w:rPr>
          <w:noProof/>
        </w:rPr>
      </w:r>
      <w:r>
        <w:rPr>
          <w:noProof/>
        </w:rPr>
        <w:fldChar w:fldCharType="separate"/>
      </w:r>
      <w:r>
        <w:rPr>
          <w:noProof/>
        </w:rPr>
        <w:t>599</w:t>
      </w:r>
      <w:r>
        <w:rPr>
          <w:noProof/>
        </w:rPr>
        <w:fldChar w:fldCharType="end"/>
      </w:r>
    </w:p>
    <w:p w14:paraId="1A7D7808" w14:textId="3E5AEAE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15.1.8</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_Toc193391490 \h </w:instrText>
      </w:r>
      <w:r>
        <w:rPr>
          <w:noProof/>
        </w:rPr>
      </w:r>
      <w:r>
        <w:rPr>
          <w:noProof/>
        </w:rPr>
        <w:fldChar w:fldCharType="separate"/>
      </w:r>
      <w:r>
        <w:rPr>
          <w:noProof/>
        </w:rPr>
        <w:t>600</w:t>
      </w:r>
      <w:r>
        <w:rPr>
          <w:noProof/>
        </w:rPr>
        <w:fldChar w:fldCharType="end"/>
      </w:r>
    </w:p>
    <w:p w14:paraId="5A728918" w14:textId="5243565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_Toc193391491 \h </w:instrText>
      </w:r>
      <w:r>
        <w:rPr>
          <w:noProof/>
        </w:rPr>
      </w:r>
      <w:r>
        <w:rPr>
          <w:noProof/>
        </w:rPr>
        <w:fldChar w:fldCharType="separate"/>
      </w:r>
      <w:r>
        <w:rPr>
          <w:noProof/>
        </w:rPr>
        <w:t>600</w:t>
      </w:r>
      <w:r>
        <w:rPr>
          <w:noProof/>
        </w:rPr>
        <w:fldChar w:fldCharType="end"/>
      </w:r>
    </w:p>
    <w:p w14:paraId="770254C7" w14:textId="26B742B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15.1.9</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_Toc193391492 \h </w:instrText>
      </w:r>
      <w:r>
        <w:rPr>
          <w:noProof/>
        </w:rPr>
      </w:r>
      <w:r>
        <w:rPr>
          <w:noProof/>
        </w:rPr>
        <w:fldChar w:fldCharType="separate"/>
      </w:r>
      <w:r>
        <w:rPr>
          <w:noProof/>
        </w:rPr>
        <w:t>600</w:t>
      </w:r>
      <w:r>
        <w:rPr>
          <w:noProof/>
        </w:rPr>
        <w:fldChar w:fldCharType="end"/>
      </w:r>
    </w:p>
    <w:p w14:paraId="2F7B482F" w14:textId="35B4F06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_Toc193391493 \h </w:instrText>
      </w:r>
      <w:r>
        <w:rPr>
          <w:noProof/>
        </w:rPr>
      </w:r>
      <w:r>
        <w:rPr>
          <w:noProof/>
        </w:rPr>
        <w:fldChar w:fldCharType="separate"/>
      </w:r>
      <w:r>
        <w:rPr>
          <w:noProof/>
        </w:rPr>
        <w:t>600</w:t>
      </w:r>
      <w:r>
        <w:rPr>
          <w:noProof/>
        </w:rPr>
        <w:fldChar w:fldCharType="end"/>
      </w:r>
    </w:p>
    <w:p w14:paraId="278D1083" w14:textId="1468147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15.1.10</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_Toc193391494 \h </w:instrText>
      </w:r>
      <w:r>
        <w:rPr>
          <w:noProof/>
        </w:rPr>
      </w:r>
      <w:r>
        <w:rPr>
          <w:noProof/>
        </w:rPr>
        <w:fldChar w:fldCharType="separate"/>
      </w:r>
      <w:r>
        <w:rPr>
          <w:noProof/>
        </w:rPr>
        <w:t>601</w:t>
      </w:r>
      <w:r>
        <w:rPr>
          <w:noProof/>
        </w:rPr>
        <w:fldChar w:fldCharType="end"/>
      </w:r>
    </w:p>
    <w:p w14:paraId="69BF3878" w14:textId="4C2C455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_Toc193391495 \h </w:instrText>
      </w:r>
      <w:r>
        <w:rPr>
          <w:noProof/>
        </w:rPr>
      </w:r>
      <w:r>
        <w:rPr>
          <w:noProof/>
        </w:rPr>
        <w:fldChar w:fldCharType="separate"/>
      </w:r>
      <w:r>
        <w:rPr>
          <w:noProof/>
        </w:rPr>
        <w:t>601</w:t>
      </w:r>
      <w:r>
        <w:rPr>
          <w:noProof/>
        </w:rPr>
        <w:fldChar w:fldCharType="end"/>
      </w:r>
    </w:p>
    <w:p w14:paraId="67E64D5A" w14:textId="2B3FA28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15.1.11</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_Toc193391496 \h </w:instrText>
      </w:r>
      <w:r>
        <w:rPr>
          <w:noProof/>
        </w:rPr>
      </w:r>
      <w:r>
        <w:rPr>
          <w:noProof/>
        </w:rPr>
        <w:fldChar w:fldCharType="separate"/>
      </w:r>
      <w:r>
        <w:rPr>
          <w:noProof/>
        </w:rPr>
        <w:t>601</w:t>
      </w:r>
      <w:r>
        <w:rPr>
          <w:noProof/>
        </w:rPr>
        <w:fldChar w:fldCharType="end"/>
      </w:r>
    </w:p>
    <w:p w14:paraId="093255E8" w14:textId="3277A85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_Toc193391497 \h </w:instrText>
      </w:r>
      <w:r>
        <w:rPr>
          <w:noProof/>
        </w:rPr>
      </w:r>
      <w:r>
        <w:rPr>
          <w:noProof/>
        </w:rPr>
        <w:fldChar w:fldCharType="separate"/>
      </w:r>
      <w:r>
        <w:rPr>
          <w:noProof/>
        </w:rPr>
        <w:t>601</w:t>
      </w:r>
      <w:r>
        <w:rPr>
          <w:noProof/>
        </w:rPr>
        <w:fldChar w:fldCharType="end"/>
      </w:r>
    </w:p>
    <w:p w14:paraId="6B166172" w14:textId="79FD68B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15.1.12</w:t>
      </w:r>
      <w:r>
        <w:rPr>
          <w:rFonts w:asciiTheme="minorHAnsi" w:eastAsiaTheme="minorEastAsia" w:hAnsiTheme="minorHAnsi" w:cstheme="minorBidi"/>
          <w:noProof/>
          <w:kern w:val="2"/>
          <w:sz w:val="24"/>
          <w:szCs w:val="24"/>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_Toc193391498 \h </w:instrText>
      </w:r>
      <w:r>
        <w:rPr>
          <w:noProof/>
        </w:rPr>
      </w:r>
      <w:r>
        <w:rPr>
          <w:noProof/>
        </w:rPr>
        <w:fldChar w:fldCharType="separate"/>
      </w:r>
      <w:r>
        <w:rPr>
          <w:noProof/>
        </w:rPr>
        <w:t>602</w:t>
      </w:r>
      <w:r>
        <w:rPr>
          <w:noProof/>
        </w:rPr>
        <w:fldChar w:fldCharType="end"/>
      </w:r>
    </w:p>
    <w:p w14:paraId="54A54D25" w14:textId="5EDE7A0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_Toc193391499 \h </w:instrText>
      </w:r>
      <w:r>
        <w:rPr>
          <w:noProof/>
        </w:rPr>
      </w:r>
      <w:r>
        <w:rPr>
          <w:noProof/>
        </w:rPr>
        <w:fldChar w:fldCharType="separate"/>
      </w:r>
      <w:r>
        <w:rPr>
          <w:noProof/>
        </w:rPr>
        <w:t>602</w:t>
      </w:r>
      <w:r>
        <w:rPr>
          <w:noProof/>
        </w:rPr>
        <w:fldChar w:fldCharType="end"/>
      </w:r>
    </w:p>
    <w:p w14:paraId="648D72A9" w14:textId="5339FF46"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15.1.13</w:t>
      </w:r>
      <w:r>
        <w:rPr>
          <w:rFonts w:asciiTheme="minorHAnsi" w:eastAsiaTheme="minorEastAsia" w:hAnsiTheme="minorHAnsi" w:cstheme="minorBidi"/>
          <w:noProof/>
          <w:kern w:val="2"/>
          <w:sz w:val="24"/>
          <w:szCs w:val="24"/>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_Toc193391500 \h </w:instrText>
      </w:r>
      <w:r>
        <w:rPr>
          <w:noProof/>
        </w:rPr>
      </w:r>
      <w:r>
        <w:rPr>
          <w:noProof/>
        </w:rPr>
        <w:fldChar w:fldCharType="separate"/>
      </w:r>
      <w:r>
        <w:rPr>
          <w:noProof/>
        </w:rPr>
        <w:t>602</w:t>
      </w:r>
      <w:r>
        <w:rPr>
          <w:noProof/>
        </w:rPr>
        <w:fldChar w:fldCharType="end"/>
      </w:r>
    </w:p>
    <w:p w14:paraId="21749EA7" w14:textId="5FF5A21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_Toc193391501 \h </w:instrText>
      </w:r>
      <w:r>
        <w:rPr>
          <w:noProof/>
        </w:rPr>
      </w:r>
      <w:r>
        <w:rPr>
          <w:noProof/>
        </w:rPr>
        <w:fldChar w:fldCharType="separate"/>
      </w:r>
      <w:r>
        <w:rPr>
          <w:noProof/>
        </w:rPr>
        <w:t>602</w:t>
      </w:r>
      <w:r>
        <w:rPr>
          <w:noProof/>
        </w:rPr>
        <w:fldChar w:fldCharType="end"/>
      </w:r>
    </w:p>
    <w:p w14:paraId="11F73DAB" w14:textId="1E55EB1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_Toc193391502 \h </w:instrText>
      </w:r>
      <w:r>
        <w:rPr>
          <w:noProof/>
        </w:rPr>
      </w:r>
      <w:r>
        <w:rPr>
          <w:noProof/>
        </w:rPr>
        <w:fldChar w:fldCharType="separate"/>
      </w:r>
      <w:r>
        <w:rPr>
          <w:noProof/>
        </w:rPr>
        <w:t>602</w:t>
      </w:r>
      <w:r>
        <w:rPr>
          <w:noProof/>
        </w:rPr>
        <w:fldChar w:fldCharType="end"/>
      </w:r>
    </w:p>
    <w:p w14:paraId="55058A28" w14:textId="3A4D9D4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_Toc193391503 \h </w:instrText>
      </w:r>
      <w:r>
        <w:rPr>
          <w:noProof/>
        </w:rPr>
      </w:r>
      <w:r>
        <w:rPr>
          <w:noProof/>
        </w:rPr>
        <w:fldChar w:fldCharType="separate"/>
      </w:r>
      <w:r>
        <w:rPr>
          <w:noProof/>
        </w:rPr>
        <w:t>602</w:t>
      </w:r>
      <w:r>
        <w:rPr>
          <w:noProof/>
        </w:rPr>
        <w:fldChar w:fldCharType="end"/>
      </w:r>
    </w:p>
    <w:p w14:paraId="509213D8" w14:textId="19EDE4A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_Toc193391504 \h </w:instrText>
      </w:r>
      <w:r>
        <w:rPr>
          <w:noProof/>
        </w:rPr>
      </w:r>
      <w:r>
        <w:rPr>
          <w:noProof/>
        </w:rPr>
        <w:fldChar w:fldCharType="separate"/>
      </w:r>
      <w:r>
        <w:rPr>
          <w:noProof/>
        </w:rPr>
        <w:t>603</w:t>
      </w:r>
      <w:r>
        <w:rPr>
          <w:noProof/>
        </w:rPr>
        <w:fldChar w:fldCharType="end"/>
      </w:r>
    </w:p>
    <w:p w14:paraId="0F103437" w14:textId="342865F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_Toc193391505 \h </w:instrText>
      </w:r>
      <w:r>
        <w:rPr>
          <w:noProof/>
        </w:rPr>
      </w:r>
      <w:r>
        <w:rPr>
          <w:noProof/>
        </w:rPr>
        <w:fldChar w:fldCharType="separate"/>
      </w:r>
      <w:r>
        <w:rPr>
          <w:noProof/>
        </w:rPr>
        <w:t>603</w:t>
      </w:r>
      <w:r>
        <w:rPr>
          <w:noProof/>
        </w:rPr>
        <w:fldChar w:fldCharType="end"/>
      </w:r>
    </w:p>
    <w:p w14:paraId="7BAFE749" w14:textId="1A931C0C"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_Toc193391506 \h </w:instrText>
      </w:r>
      <w:r>
        <w:rPr>
          <w:noProof/>
        </w:rPr>
      </w:r>
      <w:r>
        <w:rPr>
          <w:noProof/>
        </w:rPr>
        <w:fldChar w:fldCharType="separate"/>
      </w:r>
      <w:r>
        <w:rPr>
          <w:noProof/>
        </w:rPr>
        <w:t>603</w:t>
      </w:r>
      <w:r>
        <w:rPr>
          <w:noProof/>
        </w:rPr>
        <w:fldChar w:fldCharType="end"/>
      </w:r>
    </w:p>
    <w:p w14:paraId="2648DC66" w14:textId="39F2B82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_Toc193391507 \h </w:instrText>
      </w:r>
      <w:r>
        <w:rPr>
          <w:noProof/>
        </w:rPr>
      </w:r>
      <w:r>
        <w:rPr>
          <w:noProof/>
        </w:rPr>
        <w:fldChar w:fldCharType="separate"/>
      </w:r>
      <w:r>
        <w:rPr>
          <w:noProof/>
        </w:rPr>
        <w:t>603</w:t>
      </w:r>
      <w:r>
        <w:rPr>
          <w:noProof/>
        </w:rPr>
        <w:fldChar w:fldCharType="end"/>
      </w:r>
    </w:p>
    <w:p w14:paraId="543BF8B7" w14:textId="6EDAA88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_Toc193391508 \h </w:instrText>
      </w:r>
      <w:r>
        <w:rPr>
          <w:noProof/>
        </w:rPr>
      </w:r>
      <w:r>
        <w:rPr>
          <w:noProof/>
        </w:rPr>
        <w:fldChar w:fldCharType="separate"/>
      </w:r>
      <w:r>
        <w:rPr>
          <w:noProof/>
        </w:rPr>
        <w:t>604</w:t>
      </w:r>
      <w:r>
        <w:rPr>
          <w:noProof/>
        </w:rPr>
        <w:fldChar w:fldCharType="end"/>
      </w:r>
    </w:p>
    <w:p w14:paraId="1BC15F25" w14:textId="2E89EDE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_Toc193391509 \h </w:instrText>
      </w:r>
      <w:r>
        <w:rPr>
          <w:noProof/>
        </w:rPr>
      </w:r>
      <w:r>
        <w:rPr>
          <w:noProof/>
        </w:rPr>
        <w:fldChar w:fldCharType="separate"/>
      </w:r>
      <w:r>
        <w:rPr>
          <w:noProof/>
        </w:rPr>
        <w:t>604</w:t>
      </w:r>
      <w:r>
        <w:rPr>
          <w:noProof/>
        </w:rPr>
        <w:fldChar w:fldCharType="end"/>
      </w:r>
    </w:p>
    <w:p w14:paraId="646BE009" w14:textId="648ACA06"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15.1.18</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_Toc193391510 \h </w:instrText>
      </w:r>
      <w:r>
        <w:rPr>
          <w:noProof/>
        </w:rPr>
      </w:r>
      <w:r>
        <w:rPr>
          <w:noProof/>
        </w:rPr>
        <w:fldChar w:fldCharType="separate"/>
      </w:r>
      <w:r>
        <w:rPr>
          <w:noProof/>
        </w:rPr>
        <w:t>604</w:t>
      </w:r>
      <w:r>
        <w:rPr>
          <w:noProof/>
        </w:rPr>
        <w:fldChar w:fldCharType="end"/>
      </w:r>
    </w:p>
    <w:p w14:paraId="197EB20E" w14:textId="087EBCF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_Toc193391511 \h </w:instrText>
      </w:r>
      <w:r>
        <w:rPr>
          <w:noProof/>
        </w:rPr>
      </w:r>
      <w:r>
        <w:rPr>
          <w:noProof/>
        </w:rPr>
        <w:fldChar w:fldCharType="separate"/>
      </w:r>
      <w:r>
        <w:rPr>
          <w:noProof/>
        </w:rPr>
        <w:t>604</w:t>
      </w:r>
      <w:r>
        <w:rPr>
          <w:noProof/>
        </w:rPr>
        <w:fldChar w:fldCharType="end"/>
      </w:r>
    </w:p>
    <w:p w14:paraId="2C81956F" w14:textId="6B1E5B7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_Toc193391512 \h </w:instrText>
      </w:r>
      <w:r>
        <w:rPr>
          <w:noProof/>
        </w:rPr>
      </w:r>
      <w:r>
        <w:rPr>
          <w:noProof/>
        </w:rPr>
        <w:fldChar w:fldCharType="separate"/>
      </w:r>
      <w:r>
        <w:rPr>
          <w:noProof/>
        </w:rPr>
        <w:t>605</w:t>
      </w:r>
      <w:r>
        <w:rPr>
          <w:noProof/>
        </w:rPr>
        <w:fldChar w:fldCharType="end"/>
      </w:r>
    </w:p>
    <w:p w14:paraId="024E8EB5" w14:textId="2CA5E01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_Toc193391513 \h </w:instrText>
      </w:r>
      <w:r>
        <w:rPr>
          <w:noProof/>
        </w:rPr>
      </w:r>
      <w:r>
        <w:rPr>
          <w:noProof/>
        </w:rPr>
        <w:fldChar w:fldCharType="separate"/>
      </w:r>
      <w:r>
        <w:rPr>
          <w:noProof/>
        </w:rPr>
        <w:t>605</w:t>
      </w:r>
      <w:r>
        <w:rPr>
          <w:noProof/>
        </w:rPr>
        <w:fldChar w:fldCharType="end"/>
      </w:r>
    </w:p>
    <w:p w14:paraId="1AC55EE4" w14:textId="3EF38323"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15.1.20</w:t>
      </w:r>
      <w:r>
        <w:rPr>
          <w:rFonts w:asciiTheme="minorHAnsi" w:eastAsiaTheme="minorEastAsia"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_Toc193391514 \h </w:instrText>
      </w:r>
      <w:r>
        <w:rPr>
          <w:noProof/>
        </w:rPr>
      </w:r>
      <w:r>
        <w:rPr>
          <w:noProof/>
        </w:rPr>
        <w:fldChar w:fldCharType="separate"/>
      </w:r>
      <w:r>
        <w:rPr>
          <w:noProof/>
        </w:rPr>
        <w:t>605</w:t>
      </w:r>
      <w:r>
        <w:rPr>
          <w:noProof/>
        </w:rPr>
        <w:fldChar w:fldCharType="end"/>
      </w:r>
    </w:p>
    <w:p w14:paraId="20D61FF5" w14:textId="753D51C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_Toc193391515 \h </w:instrText>
      </w:r>
      <w:r>
        <w:rPr>
          <w:noProof/>
        </w:rPr>
      </w:r>
      <w:r>
        <w:rPr>
          <w:noProof/>
        </w:rPr>
        <w:fldChar w:fldCharType="separate"/>
      </w:r>
      <w:r>
        <w:rPr>
          <w:noProof/>
        </w:rPr>
        <w:t>605</w:t>
      </w:r>
      <w:r>
        <w:rPr>
          <w:noProof/>
        </w:rPr>
        <w:fldChar w:fldCharType="end"/>
      </w:r>
    </w:p>
    <w:p w14:paraId="5194BD4A" w14:textId="7142F79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_Toc193391516 \h </w:instrText>
      </w:r>
      <w:r>
        <w:rPr>
          <w:noProof/>
        </w:rPr>
      </w:r>
      <w:r>
        <w:rPr>
          <w:noProof/>
        </w:rPr>
        <w:fldChar w:fldCharType="separate"/>
      </w:r>
      <w:r>
        <w:rPr>
          <w:noProof/>
        </w:rPr>
        <w:t>605</w:t>
      </w:r>
      <w:r>
        <w:rPr>
          <w:noProof/>
        </w:rPr>
        <w:fldChar w:fldCharType="end"/>
      </w:r>
    </w:p>
    <w:p w14:paraId="522E9E11" w14:textId="09567BA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_Toc193391517 \h </w:instrText>
      </w:r>
      <w:r>
        <w:rPr>
          <w:noProof/>
        </w:rPr>
      </w:r>
      <w:r>
        <w:rPr>
          <w:noProof/>
        </w:rPr>
        <w:fldChar w:fldCharType="separate"/>
      </w:r>
      <w:r>
        <w:rPr>
          <w:noProof/>
        </w:rPr>
        <w:t>605</w:t>
      </w:r>
      <w:r>
        <w:rPr>
          <w:noProof/>
        </w:rPr>
        <w:fldChar w:fldCharType="end"/>
      </w:r>
    </w:p>
    <w:p w14:paraId="6172D860" w14:textId="6055545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A61B56">
        <w:rPr>
          <w:noProof/>
          <w:lang w:val="fr-FR"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_Toc193391518 \h </w:instrText>
      </w:r>
      <w:r>
        <w:rPr>
          <w:noProof/>
        </w:rPr>
      </w:r>
      <w:r>
        <w:rPr>
          <w:noProof/>
        </w:rPr>
        <w:fldChar w:fldCharType="separate"/>
      </w:r>
      <w:r>
        <w:rPr>
          <w:noProof/>
        </w:rPr>
        <w:t>606</w:t>
      </w:r>
      <w:r>
        <w:rPr>
          <w:noProof/>
        </w:rPr>
        <w:fldChar w:fldCharType="end"/>
      </w:r>
    </w:p>
    <w:p w14:paraId="0DE3D1CA" w14:textId="61D88C3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A61B56">
        <w:rPr>
          <w:noProof/>
          <w:lang w:val="fr-FR" w:eastAsia="zh-CN"/>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_Toc193391519 \h </w:instrText>
      </w:r>
      <w:r>
        <w:rPr>
          <w:noProof/>
        </w:rPr>
      </w:r>
      <w:r>
        <w:rPr>
          <w:noProof/>
        </w:rPr>
        <w:fldChar w:fldCharType="separate"/>
      </w:r>
      <w:r>
        <w:rPr>
          <w:noProof/>
        </w:rPr>
        <w:t>606</w:t>
      </w:r>
      <w:r>
        <w:rPr>
          <w:noProof/>
        </w:rPr>
        <w:fldChar w:fldCharType="end"/>
      </w:r>
    </w:p>
    <w:p w14:paraId="77F3EFF9" w14:textId="7AEC320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A61B56">
        <w:rPr>
          <w:noProof/>
          <w:lang w:val="fr-FR"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_Toc193391520 \h </w:instrText>
      </w:r>
      <w:r>
        <w:rPr>
          <w:noProof/>
        </w:rPr>
      </w:r>
      <w:r>
        <w:rPr>
          <w:noProof/>
        </w:rPr>
        <w:fldChar w:fldCharType="separate"/>
      </w:r>
      <w:r>
        <w:rPr>
          <w:noProof/>
        </w:rPr>
        <w:t>606</w:t>
      </w:r>
      <w:r>
        <w:rPr>
          <w:noProof/>
        </w:rPr>
        <w:fldChar w:fldCharType="end"/>
      </w:r>
    </w:p>
    <w:p w14:paraId="644A0922" w14:textId="091715D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A61B56">
        <w:rPr>
          <w:noProof/>
          <w:lang w:val="en-US" w:eastAsia="zh-CN"/>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_Toc193391521 \h </w:instrText>
      </w:r>
      <w:r>
        <w:rPr>
          <w:noProof/>
        </w:rPr>
      </w:r>
      <w:r>
        <w:rPr>
          <w:noProof/>
        </w:rPr>
        <w:fldChar w:fldCharType="separate"/>
      </w:r>
      <w:r>
        <w:rPr>
          <w:noProof/>
        </w:rPr>
        <w:t>606</w:t>
      </w:r>
      <w:r>
        <w:rPr>
          <w:noProof/>
        </w:rPr>
        <w:fldChar w:fldCharType="end"/>
      </w:r>
    </w:p>
    <w:p w14:paraId="074D49ED" w14:textId="0FD0DE0B"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_Toc193391522 \h </w:instrText>
      </w:r>
      <w:r>
        <w:rPr>
          <w:noProof/>
        </w:rPr>
      </w:r>
      <w:r>
        <w:rPr>
          <w:noProof/>
        </w:rPr>
        <w:fldChar w:fldCharType="separate"/>
      </w:r>
      <w:r>
        <w:rPr>
          <w:noProof/>
        </w:rPr>
        <w:t>607</w:t>
      </w:r>
      <w:r>
        <w:rPr>
          <w:noProof/>
        </w:rPr>
        <w:fldChar w:fldCharType="end"/>
      </w:r>
    </w:p>
    <w:p w14:paraId="3B19C424" w14:textId="15C49E4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_Toc193391523 \h </w:instrText>
      </w:r>
      <w:r>
        <w:rPr>
          <w:noProof/>
        </w:rPr>
      </w:r>
      <w:r>
        <w:rPr>
          <w:noProof/>
        </w:rPr>
        <w:fldChar w:fldCharType="separate"/>
      </w:r>
      <w:r>
        <w:rPr>
          <w:noProof/>
        </w:rPr>
        <w:t>607</w:t>
      </w:r>
      <w:r>
        <w:rPr>
          <w:noProof/>
        </w:rPr>
        <w:fldChar w:fldCharType="end"/>
      </w:r>
    </w:p>
    <w:p w14:paraId="66867803" w14:textId="4B9B343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15.2.2</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_Toc193391524 \h </w:instrText>
      </w:r>
      <w:r>
        <w:rPr>
          <w:noProof/>
        </w:rPr>
      </w:r>
      <w:r>
        <w:rPr>
          <w:noProof/>
        </w:rPr>
        <w:fldChar w:fldCharType="separate"/>
      </w:r>
      <w:r>
        <w:rPr>
          <w:noProof/>
        </w:rPr>
        <w:t>607</w:t>
      </w:r>
      <w:r>
        <w:rPr>
          <w:noProof/>
        </w:rPr>
        <w:fldChar w:fldCharType="end"/>
      </w:r>
    </w:p>
    <w:p w14:paraId="4FB6EA40" w14:textId="427B691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15.2.3</w:t>
      </w:r>
      <w:r>
        <w:rPr>
          <w:rFonts w:asciiTheme="minorHAnsi" w:eastAsiaTheme="minorEastAsia"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fldLock="1"/>
      </w:r>
      <w:r>
        <w:rPr>
          <w:noProof/>
        </w:rPr>
        <w:instrText xml:space="preserve"> PAGEREF _Toc193391525 \h </w:instrText>
      </w:r>
      <w:r>
        <w:rPr>
          <w:noProof/>
        </w:rPr>
      </w:r>
      <w:r>
        <w:rPr>
          <w:noProof/>
        </w:rPr>
        <w:fldChar w:fldCharType="separate"/>
      </w:r>
      <w:r>
        <w:rPr>
          <w:noProof/>
        </w:rPr>
        <w:t>608</w:t>
      </w:r>
      <w:r>
        <w:rPr>
          <w:noProof/>
        </w:rPr>
        <w:fldChar w:fldCharType="end"/>
      </w:r>
    </w:p>
    <w:p w14:paraId="374566F4" w14:textId="34C5756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15.2.4</w:t>
      </w:r>
      <w:r>
        <w:rPr>
          <w:rFonts w:asciiTheme="minorHAnsi" w:eastAsiaTheme="minorEastAsia"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fldLock="1"/>
      </w:r>
      <w:r>
        <w:rPr>
          <w:noProof/>
        </w:rPr>
        <w:instrText xml:space="preserve"> PAGEREF _Toc193391526 \h </w:instrText>
      </w:r>
      <w:r>
        <w:rPr>
          <w:noProof/>
        </w:rPr>
      </w:r>
      <w:r>
        <w:rPr>
          <w:noProof/>
        </w:rPr>
        <w:fldChar w:fldCharType="separate"/>
      </w:r>
      <w:r>
        <w:rPr>
          <w:noProof/>
        </w:rPr>
        <w:t>608</w:t>
      </w:r>
      <w:r>
        <w:rPr>
          <w:noProof/>
        </w:rPr>
        <w:fldChar w:fldCharType="end"/>
      </w:r>
    </w:p>
    <w:p w14:paraId="7C8B5FFA" w14:textId="1BED233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15.2.5</w:t>
      </w:r>
      <w:r>
        <w:rPr>
          <w:rFonts w:asciiTheme="minorHAnsi" w:eastAsiaTheme="minorEastAsia" w:hAnsiTheme="minorHAnsi" w:cstheme="minorBidi"/>
          <w:noProof/>
          <w:kern w:val="2"/>
          <w:sz w:val="24"/>
          <w:szCs w:val="24"/>
          <w:lang w:eastAsia="en-GB"/>
          <w14:ligatures w14:val="standardContextual"/>
        </w:rPr>
        <w:tab/>
      </w:r>
      <w:r>
        <w:rPr>
          <w:noProof/>
        </w:rPr>
        <w:t>MCPTT group ID</w:t>
      </w:r>
      <w:r>
        <w:rPr>
          <w:noProof/>
        </w:rPr>
        <w:tab/>
      </w:r>
      <w:r>
        <w:rPr>
          <w:noProof/>
        </w:rPr>
        <w:fldChar w:fldCharType="begin" w:fldLock="1"/>
      </w:r>
      <w:r>
        <w:rPr>
          <w:noProof/>
        </w:rPr>
        <w:instrText xml:space="preserve"> PAGEREF _Toc193391527 \h </w:instrText>
      </w:r>
      <w:r>
        <w:rPr>
          <w:noProof/>
        </w:rPr>
      </w:r>
      <w:r>
        <w:rPr>
          <w:noProof/>
        </w:rPr>
        <w:fldChar w:fldCharType="separate"/>
      </w:r>
      <w:r>
        <w:rPr>
          <w:noProof/>
        </w:rPr>
        <w:t>609</w:t>
      </w:r>
      <w:r>
        <w:rPr>
          <w:noProof/>
        </w:rPr>
        <w:fldChar w:fldCharType="end"/>
      </w:r>
    </w:p>
    <w:p w14:paraId="09EDE2A6" w14:textId="45E5E70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15.2.6</w:t>
      </w:r>
      <w:r>
        <w:rPr>
          <w:rFonts w:asciiTheme="minorHAnsi" w:eastAsiaTheme="minorEastAsia" w:hAnsiTheme="minorHAnsi" w:cstheme="minorBidi"/>
          <w:noProof/>
          <w:kern w:val="2"/>
          <w:sz w:val="24"/>
          <w:szCs w:val="24"/>
          <w:lang w:eastAsia="en-GB"/>
          <w14:ligatures w14:val="standardContextual"/>
        </w:rPr>
        <w:tab/>
      </w:r>
      <w:r>
        <w:rPr>
          <w:noProof/>
        </w:rPr>
        <w:t>SDP</w:t>
      </w:r>
      <w:r>
        <w:rPr>
          <w:noProof/>
        </w:rPr>
        <w:tab/>
      </w:r>
      <w:r>
        <w:rPr>
          <w:noProof/>
        </w:rPr>
        <w:fldChar w:fldCharType="begin" w:fldLock="1"/>
      </w:r>
      <w:r>
        <w:rPr>
          <w:noProof/>
        </w:rPr>
        <w:instrText xml:space="preserve"> PAGEREF _Toc193391528 \h </w:instrText>
      </w:r>
      <w:r>
        <w:rPr>
          <w:noProof/>
        </w:rPr>
      </w:r>
      <w:r>
        <w:rPr>
          <w:noProof/>
        </w:rPr>
        <w:fldChar w:fldCharType="separate"/>
      </w:r>
      <w:r>
        <w:rPr>
          <w:noProof/>
        </w:rPr>
        <w:t>609</w:t>
      </w:r>
      <w:r>
        <w:rPr>
          <w:noProof/>
        </w:rPr>
        <w:fldChar w:fldCharType="end"/>
      </w:r>
    </w:p>
    <w:p w14:paraId="061CB248" w14:textId="4D9AC18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15.2.7</w:t>
      </w:r>
      <w:r>
        <w:rPr>
          <w:rFonts w:asciiTheme="minorHAnsi" w:eastAsiaTheme="minorEastAsia"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_Toc193391529 \h </w:instrText>
      </w:r>
      <w:r>
        <w:rPr>
          <w:noProof/>
        </w:rPr>
      </w:r>
      <w:r>
        <w:rPr>
          <w:noProof/>
        </w:rPr>
        <w:fldChar w:fldCharType="separate"/>
      </w:r>
      <w:r>
        <w:rPr>
          <w:noProof/>
        </w:rPr>
        <w:t>610</w:t>
      </w:r>
      <w:r>
        <w:rPr>
          <w:noProof/>
        </w:rPr>
        <w:fldChar w:fldCharType="end"/>
      </w:r>
    </w:p>
    <w:p w14:paraId="15F01B92" w14:textId="7BD0337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Reason</w:t>
      </w:r>
      <w:r>
        <w:rPr>
          <w:noProof/>
        </w:rPr>
        <w:tab/>
      </w:r>
      <w:r>
        <w:rPr>
          <w:noProof/>
        </w:rPr>
        <w:fldChar w:fldCharType="begin" w:fldLock="1"/>
      </w:r>
      <w:r>
        <w:rPr>
          <w:noProof/>
        </w:rPr>
        <w:instrText xml:space="preserve"> PAGEREF _Toc193391530 \h </w:instrText>
      </w:r>
      <w:r>
        <w:rPr>
          <w:noProof/>
        </w:rPr>
      </w:r>
      <w:r>
        <w:rPr>
          <w:noProof/>
        </w:rPr>
        <w:fldChar w:fldCharType="separate"/>
      </w:r>
      <w:r>
        <w:rPr>
          <w:noProof/>
        </w:rPr>
        <w:t>610</w:t>
      </w:r>
      <w:r>
        <w:rPr>
          <w:noProof/>
        </w:rPr>
        <w:fldChar w:fldCharType="end"/>
      </w:r>
    </w:p>
    <w:p w14:paraId="375E7859" w14:textId="6E1F6FE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15.2.9</w:t>
      </w:r>
      <w:r>
        <w:rPr>
          <w:rFonts w:asciiTheme="minorHAnsi" w:eastAsiaTheme="minorEastAsia"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_Toc193391531 \h </w:instrText>
      </w:r>
      <w:r>
        <w:rPr>
          <w:noProof/>
        </w:rPr>
      </w:r>
      <w:r>
        <w:rPr>
          <w:noProof/>
        </w:rPr>
        <w:fldChar w:fldCharType="separate"/>
      </w:r>
      <w:r>
        <w:rPr>
          <w:noProof/>
        </w:rPr>
        <w:t>610</w:t>
      </w:r>
      <w:r>
        <w:rPr>
          <w:noProof/>
        </w:rPr>
        <w:fldChar w:fldCharType="end"/>
      </w:r>
    </w:p>
    <w:p w14:paraId="3E3BACAC" w14:textId="66BC5C8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15.2.10</w:t>
      </w:r>
      <w:r>
        <w:rPr>
          <w:rFonts w:asciiTheme="minorHAnsi" w:eastAsiaTheme="minorEastAsia" w:hAnsiTheme="minorHAnsi" w:cstheme="minorBidi"/>
          <w:noProof/>
          <w:kern w:val="2"/>
          <w:sz w:val="24"/>
          <w:szCs w:val="24"/>
          <w:lang w:eastAsia="en-GB"/>
          <w14:ligatures w14:val="standardContextual"/>
        </w:rPr>
        <w:tab/>
      </w:r>
      <w:r>
        <w:rPr>
          <w:noProof/>
        </w:rPr>
        <w:t>MCPTT user ID</w:t>
      </w:r>
      <w:r>
        <w:rPr>
          <w:noProof/>
        </w:rPr>
        <w:tab/>
      </w:r>
      <w:r>
        <w:rPr>
          <w:noProof/>
        </w:rPr>
        <w:fldChar w:fldCharType="begin" w:fldLock="1"/>
      </w:r>
      <w:r>
        <w:rPr>
          <w:noProof/>
        </w:rPr>
        <w:instrText xml:space="preserve"> PAGEREF _Toc193391532 \h </w:instrText>
      </w:r>
      <w:r>
        <w:rPr>
          <w:noProof/>
        </w:rPr>
      </w:r>
      <w:r>
        <w:rPr>
          <w:noProof/>
        </w:rPr>
        <w:fldChar w:fldCharType="separate"/>
      </w:r>
      <w:r>
        <w:rPr>
          <w:noProof/>
        </w:rPr>
        <w:t>611</w:t>
      </w:r>
      <w:r>
        <w:rPr>
          <w:noProof/>
        </w:rPr>
        <w:fldChar w:fldCharType="end"/>
      </w:r>
    </w:p>
    <w:p w14:paraId="125C211F" w14:textId="0B05952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15.2.11</w:t>
      </w:r>
      <w:r>
        <w:rPr>
          <w:rFonts w:asciiTheme="minorHAnsi" w:eastAsiaTheme="minorEastAsia" w:hAnsiTheme="minorHAnsi" w:cstheme="minorBidi"/>
          <w:noProof/>
          <w:kern w:val="2"/>
          <w:sz w:val="24"/>
          <w:szCs w:val="24"/>
          <w:lang w:eastAsia="en-GB"/>
          <w14:ligatures w14:val="standardContextual"/>
        </w:rPr>
        <w:tab/>
      </w:r>
      <w:r>
        <w:rPr>
          <w:noProof/>
        </w:rPr>
        <w:t>Call type</w:t>
      </w:r>
      <w:r>
        <w:rPr>
          <w:noProof/>
        </w:rPr>
        <w:tab/>
      </w:r>
      <w:r>
        <w:rPr>
          <w:noProof/>
        </w:rPr>
        <w:fldChar w:fldCharType="begin" w:fldLock="1"/>
      </w:r>
      <w:r>
        <w:rPr>
          <w:noProof/>
        </w:rPr>
        <w:instrText xml:space="preserve"> PAGEREF _Toc193391533 \h </w:instrText>
      </w:r>
      <w:r>
        <w:rPr>
          <w:noProof/>
        </w:rPr>
      </w:r>
      <w:r>
        <w:rPr>
          <w:noProof/>
        </w:rPr>
        <w:fldChar w:fldCharType="separate"/>
      </w:r>
      <w:r>
        <w:rPr>
          <w:noProof/>
        </w:rPr>
        <w:t>611</w:t>
      </w:r>
      <w:r>
        <w:rPr>
          <w:noProof/>
        </w:rPr>
        <w:fldChar w:fldCharType="end"/>
      </w:r>
    </w:p>
    <w:p w14:paraId="736F658B" w14:textId="6674DE2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_Toc193391534 \h </w:instrText>
      </w:r>
      <w:r>
        <w:rPr>
          <w:noProof/>
        </w:rPr>
      </w:r>
      <w:r>
        <w:rPr>
          <w:noProof/>
        </w:rPr>
        <w:fldChar w:fldCharType="separate"/>
      </w:r>
      <w:r>
        <w:rPr>
          <w:noProof/>
        </w:rPr>
        <w:t>611</w:t>
      </w:r>
      <w:r>
        <w:rPr>
          <w:noProof/>
        </w:rPr>
        <w:fldChar w:fldCharType="end"/>
      </w:r>
    </w:p>
    <w:p w14:paraId="13978A0C" w14:textId="127D1FD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15.2.13</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_Toc193391535 \h </w:instrText>
      </w:r>
      <w:r>
        <w:rPr>
          <w:noProof/>
        </w:rPr>
      </w:r>
      <w:r>
        <w:rPr>
          <w:noProof/>
        </w:rPr>
        <w:fldChar w:fldCharType="separate"/>
      </w:r>
      <w:r>
        <w:rPr>
          <w:noProof/>
        </w:rPr>
        <w:t>612</w:t>
      </w:r>
      <w:r>
        <w:rPr>
          <w:noProof/>
        </w:rPr>
        <w:fldChar w:fldCharType="end"/>
      </w:r>
    </w:p>
    <w:p w14:paraId="3797AE46" w14:textId="1CFBD55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15.2.14</w:t>
      </w:r>
      <w:r>
        <w:rPr>
          <w:rFonts w:asciiTheme="minorHAnsi" w:eastAsiaTheme="minorEastAsia"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_Toc193391536 \h </w:instrText>
      </w:r>
      <w:r>
        <w:rPr>
          <w:noProof/>
        </w:rPr>
      </w:r>
      <w:r>
        <w:rPr>
          <w:noProof/>
        </w:rPr>
        <w:fldChar w:fldCharType="separate"/>
      </w:r>
      <w:r>
        <w:rPr>
          <w:noProof/>
        </w:rPr>
        <w:t>612</w:t>
      </w:r>
      <w:r>
        <w:rPr>
          <w:noProof/>
        </w:rPr>
        <w:fldChar w:fldCharType="end"/>
      </w:r>
    </w:p>
    <w:p w14:paraId="51058AF2" w14:textId="55B70CE3"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15.2.15</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eastAsia="zh-CN"/>
        </w:rPr>
        <w:t>Last call type change time</w:t>
      </w:r>
      <w:r>
        <w:rPr>
          <w:noProof/>
        </w:rPr>
        <w:tab/>
      </w:r>
      <w:r>
        <w:rPr>
          <w:noProof/>
        </w:rPr>
        <w:fldChar w:fldCharType="begin" w:fldLock="1"/>
      </w:r>
      <w:r>
        <w:rPr>
          <w:noProof/>
        </w:rPr>
        <w:instrText xml:space="preserve"> PAGEREF _Toc193391537 \h </w:instrText>
      </w:r>
      <w:r>
        <w:rPr>
          <w:noProof/>
        </w:rPr>
      </w:r>
      <w:r>
        <w:rPr>
          <w:noProof/>
        </w:rPr>
        <w:fldChar w:fldCharType="separate"/>
      </w:r>
      <w:r>
        <w:rPr>
          <w:noProof/>
        </w:rPr>
        <w:t>613</w:t>
      </w:r>
      <w:r>
        <w:rPr>
          <w:noProof/>
        </w:rPr>
        <w:fldChar w:fldCharType="end"/>
      </w:r>
    </w:p>
    <w:p w14:paraId="5CB045BF" w14:textId="340C1FA6"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lang w:eastAsia="zh-CN"/>
        </w:rPr>
        <w:t>15.2.16</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eastAsia="zh-CN"/>
        </w:rPr>
        <w:t>Probe response</w:t>
      </w:r>
      <w:r>
        <w:rPr>
          <w:noProof/>
        </w:rPr>
        <w:tab/>
      </w:r>
      <w:r>
        <w:rPr>
          <w:noProof/>
        </w:rPr>
        <w:fldChar w:fldCharType="begin" w:fldLock="1"/>
      </w:r>
      <w:r>
        <w:rPr>
          <w:noProof/>
        </w:rPr>
        <w:instrText xml:space="preserve"> PAGEREF _Toc193391538 \h </w:instrText>
      </w:r>
      <w:r>
        <w:rPr>
          <w:noProof/>
        </w:rPr>
      </w:r>
      <w:r>
        <w:rPr>
          <w:noProof/>
        </w:rPr>
        <w:fldChar w:fldCharType="separate"/>
      </w:r>
      <w:r>
        <w:rPr>
          <w:noProof/>
        </w:rPr>
        <w:t>613</w:t>
      </w:r>
      <w:r>
        <w:rPr>
          <w:noProof/>
        </w:rPr>
        <w:fldChar w:fldCharType="end"/>
      </w:r>
    </w:p>
    <w:p w14:paraId="71709670" w14:textId="390D8E87"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Regroup using a preconfigured group</w:t>
      </w:r>
      <w:r>
        <w:rPr>
          <w:noProof/>
        </w:rPr>
        <w:tab/>
      </w:r>
      <w:r>
        <w:rPr>
          <w:noProof/>
        </w:rPr>
        <w:fldChar w:fldCharType="begin" w:fldLock="1"/>
      </w:r>
      <w:r>
        <w:rPr>
          <w:noProof/>
        </w:rPr>
        <w:instrText xml:space="preserve"> PAGEREF _Toc193391539 \h </w:instrText>
      </w:r>
      <w:r>
        <w:rPr>
          <w:noProof/>
        </w:rPr>
      </w:r>
      <w:r>
        <w:rPr>
          <w:noProof/>
        </w:rPr>
        <w:fldChar w:fldCharType="separate"/>
      </w:r>
      <w:r>
        <w:rPr>
          <w:noProof/>
        </w:rPr>
        <w:t>613</w:t>
      </w:r>
      <w:r>
        <w:rPr>
          <w:noProof/>
        </w:rPr>
        <w:fldChar w:fldCharType="end"/>
      </w:r>
    </w:p>
    <w:p w14:paraId="07482FAA" w14:textId="07C8957C"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noProof/>
          <w:lang w:val="fr-FR"/>
        </w:rPr>
        <w:t>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_Toc193391540 \h </w:instrText>
      </w:r>
      <w:r>
        <w:rPr>
          <w:noProof/>
        </w:rPr>
      </w:r>
      <w:r>
        <w:rPr>
          <w:noProof/>
        </w:rPr>
        <w:fldChar w:fldCharType="separate"/>
      </w:r>
      <w:r>
        <w:rPr>
          <w:noProof/>
        </w:rPr>
        <w:t>613</w:t>
      </w:r>
      <w:r>
        <w:rPr>
          <w:noProof/>
        </w:rPr>
        <w:fldChar w:fldCharType="end"/>
      </w:r>
    </w:p>
    <w:p w14:paraId="775952AA" w14:textId="47FFBF08"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Group regroup using a preconfigured group</w:t>
      </w:r>
      <w:r>
        <w:rPr>
          <w:noProof/>
        </w:rPr>
        <w:tab/>
      </w:r>
      <w:r>
        <w:rPr>
          <w:noProof/>
        </w:rPr>
        <w:fldChar w:fldCharType="begin" w:fldLock="1"/>
      </w:r>
      <w:r>
        <w:rPr>
          <w:noProof/>
        </w:rPr>
        <w:instrText xml:space="preserve"> PAGEREF _Toc193391541 \h </w:instrText>
      </w:r>
      <w:r>
        <w:rPr>
          <w:noProof/>
        </w:rPr>
      </w:r>
      <w:r>
        <w:rPr>
          <w:noProof/>
        </w:rPr>
        <w:fldChar w:fldCharType="separate"/>
      </w:r>
      <w:r>
        <w:rPr>
          <w:noProof/>
        </w:rPr>
        <w:t>614</w:t>
      </w:r>
      <w:r>
        <w:rPr>
          <w:noProof/>
        </w:rPr>
        <w:fldChar w:fldCharType="end"/>
      </w:r>
    </w:p>
    <w:p w14:paraId="38C52FA8" w14:textId="5560A55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Client procedures</w:t>
      </w:r>
      <w:r>
        <w:rPr>
          <w:noProof/>
        </w:rPr>
        <w:tab/>
      </w:r>
      <w:r>
        <w:rPr>
          <w:noProof/>
        </w:rPr>
        <w:fldChar w:fldCharType="begin" w:fldLock="1"/>
      </w:r>
      <w:r>
        <w:rPr>
          <w:noProof/>
        </w:rPr>
        <w:instrText xml:space="preserve"> PAGEREF _Toc193391542 \h </w:instrText>
      </w:r>
      <w:r>
        <w:rPr>
          <w:noProof/>
        </w:rPr>
      </w:r>
      <w:r>
        <w:rPr>
          <w:noProof/>
        </w:rPr>
        <w:fldChar w:fldCharType="separate"/>
      </w:r>
      <w:r>
        <w:rPr>
          <w:noProof/>
        </w:rPr>
        <w:t>614</w:t>
      </w:r>
      <w:r>
        <w:rPr>
          <w:noProof/>
        </w:rPr>
        <w:fldChar w:fldCharType="end"/>
      </w:r>
    </w:p>
    <w:p w14:paraId="7FC20915" w14:textId="183B21D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Requesting a group regroup using a preconfigured group</w:t>
      </w:r>
      <w:r>
        <w:rPr>
          <w:noProof/>
        </w:rPr>
        <w:tab/>
      </w:r>
      <w:r>
        <w:rPr>
          <w:noProof/>
        </w:rPr>
        <w:fldChar w:fldCharType="begin" w:fldLock="1"/>
      </w:r>
      <w:r>
        <w:rPr>
          <w:noProof/>
        </w:rPr>
        <w:instrText xml:space="preserve"> PAGEREF _Toc193391543 \h </w:instrText>
      </w:r>
      <w:r>
        <w:rPr>
          <w:noProof/>
        </w:rPr>
      </w:r>
      <w:r>
        <w:rPr>
          <w:noProof/>
        </w:rPr>
        <w:fldChar w:fldCharType="separate"/>
      </w:r>
      <w:r>
        <w:rPr>
          <w:noProof/>
        </w:rPr>
        <w:t>614</w:t>
      </w:r>
      <w:r>
        <w:rPr>
          <w:noProof/>
        </w:rPr>
        <w:fldChar w:fldCharType="end"/>
      </w:r>
    </w:p>
    <w:p w14:paraId="51E36EA7" w14:textId="0454710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Removing a regroup using preconfigured group</w:t>
      </w:r>
      <w:r>
        <w:rPr>
          <w:noProof/>
        </w:rPr>
        <w:tab/>
      </w:r>
      <w:r>
        <w:rPr>
          <w:noProof/>
        </w:rPr>
        <w:fldChar w:fldCharType="begin" w:fldLock="1"/>
      </w:r>
      <w:r>
        <w:rPr>
          <w:noProof/>
        </w:rPr>
        <w:instrText xml:space="preserve"> PAGEREF _Toc193391544 \h </w:instrText>
      </w:r>
      <w:r>
        <w:rPr>
          <w:noProof/>
        </w:rPr>
      </w:r>
      <w:r>
        <w:rPr>
          <w:noProof/>
        </w:rPr>
        <w:fldChar w:fldCharType="separate"/>
      </w:r>
      <w:r>
        <w:rPr>
          <w:noProof/>
        </w:rPr>
        <w:t>615</w:t>
      </w:r>
      <w:r>
        <w:rPr>
          <w:noProof/>
        </w:rPr>
        <w:fldChar w:fldCharType="end"/>
      </w:r>
    </w:p>
    <w:p w14:paraId="1D18D89C" w14:textId="3F6DD00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16.2</w:t>
      </w:r>
      <w:r w:rsidRPr="00A61B56">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Receiving a notification of</w:t>
      </w:r>
      <w:r w:rsidRPr="00A61B56">
        <w:rPr>
          <w:noProof/>
          <w:lang w:val="en-US"/>
        </w:rPr>
        <w:t xml:space="preserve"> creation of a regroup using preconfigured group</w:t>
      </w:r>
      <w:r>
        <w:rPr>
          <w:noProof/>
        </w:rPr>
        <w:tab/>
      </w:r>
      <w:r>
        <w:rPr>
          <w:noProof/>
        </w:rPr>
        <w:fldChar w:fldCharType="begin" w:fldLock="1"/>
      </w:r>
      <w:r>
        <w:rPr>
          <w:noProof/>
        </w:rPr>
        <w:instrText xml:space="preserve"> PAGEREF _Toc193391545 \h </w:instrText>
      </w:r>
      <w:r>
        <w:rPr>
          <w:noProof/>
        </w:rPr>
      </w:r>
      <w:r>
        <w:rPr>
          <w:noProof/>
        </w:rPr>
        <w:fldChar w:fldCharType="separate"/>
      </w:r>
      <w:r>
        <w:rPr>
          <w:noProof/>
        </w:rPr>
        <w:t>615</w:t>
      </w:r>
      <w:r>
        <w:rPr>
          <w:noProof/>
        </w:rPr>
        <w:fldChar w:fldCharType="end"/>
      </w:r>
    </w:p>
    <w:p w14:paraId="5D3A8747" w14:textId="2B92EAD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.1.4</w:t>
      </w:r>
      <w:r>
        <w:rPr>
          <w:rFonts w:asciiTheme="minorHAnsi" w:eastAsiaTheme="minorEastAsia" w:hAnsiTheme="minorHAnsi" w:cstheme="minorBidi"/>
          <w:noProof/>
          <w:kern w:val="2"/>
          <w:sz w:val="24"/>
          <w:szCs w:val="24"/>
          <w:lang w:eastAsia="en-GB"/>
          <w14:ligatures w14:val="standardContextual"/>
        </w:rPr>
        <w:tab/>
      </w:r>
      <w:r>
        <w:rPr>
          <w:noProof/>
        </w:rPr>
        <w:t>Receiving notification of</w:t>
      </w:r>
      <w:r w:rsidRPr="00A61B56">
        <w:rPr>
          <w:noProof/>
          <w:lang w:val="en-US"/>
        </w:rPr>
        <w:t xml:space="preserve"> removal of a regroup using preconfigured group</w:t>
      </w:r>
      <w:r>
        <w:rPr>
          <w:noProof/>
        </w:rPr>
        <w:tab/>
      </w:r>
      <w:r>
        <w:rPr>
          <w:noProof/>
        </w:rPr>
        <w:fldChar w:fldCharType="begin" w:fldLock="1"/>
      </w:r>
      <w:r>
        <w:rPr>
          <w:noProof/>
        </w:rPr>
        <w:instrText xml:space="preserve"> PAGEREF _Toc193391546 \h </w:instrText>
      </w:r>
      <w:r>
        <w:rPr>
          <w:noProof/>
        </w:rPr>
      </w:r>
      <w:r>
        <w:rPr>
          <w:noProof/>
        </w:rPr>
        <w:fldChar w:fldCharType="separate"/>
      </w:r>
      <w:r>
        <w:rPr>
          <w:noProof/>
        </w:rPr>
        <w:t>616</w:t>
      </w:r>
      <w:r>
        <w:rPr>
          <w:noProof/>
        </w:rPr>
        <w:fldChar w:fldCharType="end"/>
      </w:r>
    </w:p>
    <w:p w14:paraId="296487E2" w14:textId="75F89F3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Participating MCPTT function procedures</w:t>
      </w:r>
      <w:r>
        <w:rPr>
          <w:noProof/>
        </w:rPr>
        <w:tab/>
      </w:r>
      <w:r>
        <w:rPr>
          <w:noProof/>
        </w:rPr>
        <w:fldChar w:fldCharType="begin" w:fldLock="1"/>
      </w:r>
      <w:r>
        <w:rPr>
          <w:noProof/>
        </w:rPr>
        <w:instrText xml:space="preserve"> PAGEREF _Toc193391547 \h </w:instrText>
      </w:r>
      <w:r>
        <w:rPr>
          <w:noProof/>
        </w:rPr>
      </w:r>
      <w:r>
        <w:rPr>
          <w:noProof/>
        </w:rPr>
        <w:fldChar w:fldCharType="separate"/>
      </w:r>
      <w:r>
        <w:rPr>
          <w:noProof/>
        </w:rPr>
        <w:t>616</w:t>
      </w:r>
      <w:r>
        <w:rPr>
          <w:noProof/>
        </w:rPr>
        <w:fldChar w:fldCharType="end"/>
      </w:r>
    </w:p>
    <w:p w14:paraId="10BDC1D2" w14:textId="21C55CC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General</w:t>
      </w:r>
      <w:r>
        <w:rPr>
          <w:noProof/>
        </w:rPr>
        <w:tab/>
      </w:r>
      <w:r>
        <w:rPr>
          <w:noProof/>
        </w:rPr>
        <w:fldChar w:fldCharType="begin" w:fldLock="1"/>
      </w:r>
      <w:r>
        <w:rPr>
          <w:noProof/>
        </w:rPr>
        <w:instrText xml:space="preserve"> PAGEREF _Toc193391548 \h </w:instrText>
      </w:r>
      <w:r>
        <w:rPr>
          <w:noProof/>
        </w:rPr>
      </w:r>
      <w:r>
        <w:rPr>
          <w:noProof/>
        </w:rPr>
        <w:fldChar w:fldCharType="separate"/>
      </w:r>
      <w:r>
        <w:rPr>
          <w:noProof/>
        </w:rPr>
        <w:t>616</w:t>
      </w:r>
      <w:r>
        <w:rPr>
          <w:noProof/>
        </w:rPr>
        <w:fldChar w:fldCharType="end"/>
      </w:r>
    </w:p>
    <w:p w14:paraId="5AC14B29" w14:textId="27ED802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Requesting a group regroup using a preconfigured group</w:t>
      </w:r>
      <w:r>
        <w:rPr>
          <w:noProof/>
        </w:rPr>
        <w:tab/>
      </w:r>
      <w:r>
        <w:rPr>
          <w:noProof/>
        </w:rPr>
        <w:fldChar w:fldCharType="begin" w:fldLock="1"/>
      </w:r>
      <w:r>
        <w:rPr>
          <w:noProof/>
        </w:rPr>
        <w:instrText xml:space="preserve"> PAGEREF _Toc193391549 \h </w:instrText>
      </w:r>
      <w:r>
        <w:rPr>
          <w:noProof/>
        </w:rPr>
      </w:r>
      <w:r>
        <w:rPr>
          <w:noProof/>
        </w:rPr>
        <w:fldChar w:fldCharType="separate"/>
      </w:r>
      <w:r>
        <w:rPr>
          <w:noProof/>
        </w:rPr>
        <w:t>616</w:t>
      </w:r>
      <w:r>
        <w:rPr>
          <w:noProof/>
        </w:rPr>
        <w:fldChar w:fldCharType="end"/>
      </w:r>
    </w:p>
    <w:p w14:paraId="446D54BD" w14:textId="0DFA064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Removing a regroup using preconfigured group</w:t>
      </w:r>
      <w:r>
        <w:rPr>
          <w:noProof/>
        </w:rPr>
        <w:tab/>
      </w:r>
      <w:r>
        <w:rPr>
          <w:noProof/>
        </w:rPr>
        <w:fldChar w:fldCharType="begin" w:fldLock="1"/>
      </w:r>
      <w:r>
        <w:rPr>
          <w:noProof/>
        </w:rPr>
        <w:instrText xml:space="preserve"> PAGEREF _Toc193391550 \h </w:instrText>
      </w:r>
      <w:r>
        <w:rPr>
          <w:noProof/>
        </w:rPr>
      </w:r>
      <w:r>
        <w:rPr>
          <w:noProof/>
        </w:rPr>
        <w:fldChar w:fldCharType="separate"/>
      </w:r>
      <w:r>
        <w:rPr>
          <w:noProof/>
        </w:rPr>
        <w:t>618</w:t>
      </w:r>
      <w:r>
        <w:rPr>
          <w:noProof/>
        </w:rPr>
        <w:fldChar w:fldCharType="end"/>
      </w:r>
    </w:p>
    <w:p w14:paraId="31589F44" w14:textId="33716FB0"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Notification of creation of a regroup using preconfigured group</w:t>
      </w:r>
      <w:r>
        <w:rPr>
          <w:noProof/>
        </w:rPr>
        <w:tab/>
      </w:r>
      <w:r>
        <w:rPr>
          <w:noProof/>
        </w:rPr>
        <w:fldChar w:fldCharType="begin" w:fldLock="1"/>
      </w:r>
      <w:r>
        <w:rPr>
          <w:noProof/>
        </w:rPr>
        <w:instrText xml:space="preserve"> PAGEREF _Toc193391551 \h </w:instrText>
      </w:r>
      <w:r>
        <w:rPr>
          <w:noProof/>
        </w:rPr>
      </w:r>
      <w:r>
        <w:rPr>
          <w:noProof/>
        </w:rPr>
        <w:fldChar w:fldCharType="separate"/>
      </w:r>
      <w:r>
        <w:rPr>
          <w:noProof/>
        </w:rPr>
        <w:t>619</w:t>
      </w:r>
      <w:r>
        <w:rPr>
          <w:noProof/>
        </w:rPr>
        <w:fldChar w:fldCharType="end"/>
      </w:r>
    </w:p>
    <w:p w14:paraId="2FE2CDEB" w14:textId="465E93E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Notification of removal of a regroup using preconfigured group</w:t>
      </w:r>
      <w:r>
        <w:rPr>
          <w:noProof/>
        </w:rPr>
        <w:tab/>
      </w:r>
      <w:r>
        <w:rPr>
          <w:noProof/>
        </w:rPr>
        <w:fldChar w:fldCharType="begin" w:fldLock="1"/>
      </w:r>
      <w:r>
        <w:rPr>
          <w:noProof/>
        </w:rPr>
        <w:instrText xml:space="preserve"> PAGEREF _Toc193391552 \h </w:instrText>
      </w:r>
      <w:r>
        <w:rPr>
          <w:noProof/>
        </w:rPr>
      </w:r>
      <w:r>
        <w:rPr>
          <w:noProof/>
        </w:rPr>
        <w:fldChar w:fldCharType="separate"/>
      </w:r>
      <w:r>
        <w:rPr>
          <w:noProof/>
        </w:rPr>
        <w:t>620</w:t>
      </w:r>
      <w:r>
        <w:rPr>
          <w:noProof/>
        </w:rPr>
        <w:fldChar w:fldCharType="end"/>
      </w:r>
    </w:p>
    <w:p w14:paraId="2B027E86" w14:textId="156552E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.3</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Controlling MCPTT function procedures</w:t>
      </w:r>
      <w:r>
        <w:rPr>
          <w:noProof/>
        </w:rPr>
        <w:tab/>
      </w:r>
      <w:r>
        <w:rPr>
          <w:noProof/>
        </w:rPr>
        <w:fldChar w:fldCharType="begin" w:fldLock="1"/>
      </w:r>
      <w:r>
        <w:rPr>
          <w:noProof/>
        </w:rPr>
        <w:instrText xml:space="preserve"> PAGEREF _Toc193391553 \h </w:instrText>
      </w:r>
      <w:r>
        <w:rPr>
          <w:noProof/>
        </w:rPr>
      </w:r>
      <w:r>
        <w:rPr>
          <w:noProof/>
        </w:rPr>
        <w:fldChar w:fldCharType="separate"/>
      </w:r>
      <w:r>
        <w:rPr>
          <w:noProof/>
        </w:rPr>
        <w:t>621</w:t>
      </w:r>
      <w:r>
        <w:rPr>
          <w:noProof/>
        </w:rPr>
        <w:fldChar w:fldCharType="end"/>
      </w:r>
    </w:p>
    <w:p w14:paraId="19BC9F77" w14:textId="339F602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Request to create a group regroup using preconfigured group</w:t>
      </w:r>
      <w:r>
        <w:rPr>
          <w:noProof/>
        </w:rPr>
        <w:tab/>
      </w:r>
      <w:r>
        <w:rPr>
          <w:noProof/>
        </w:rPr>
        <w:fldChar w:fldCharType="begin" w:fldLock="1"/>
      </w:r>
      <w:r>
        <w:rPr>
          <w:noProof/>
        </w:rPr>
        <w:instrText xml:space="preserve"> PAGEREF _Toc193391554 \h </w:instrText>
      </w:r>
      <w:r>
        <w:rPr>
          <w:noProof/>
        </w:rPr>
      </w:r>
      <w:r>
        <w:rPr>
          <w:noProof/>
        </w:rPr>
        <w:fldChar w:fldCharType="separate"/>
      </w:r>
      <w:r>
        <w:rPr>
          <w:noProof/>
        </w:rPr>
        <w:t>621</w:t>
      </w:r>
      <w:r>
        <w:rPr>
          <w:noProof/>
        </w:rPr>
        <w:fldChar w:fldCharType="end"/>
      </w:r>
    </w:p>
    <w:p w14:paraId="743E6853" w14:textId="44232C6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Request to remove a regroup using preconfigured group</w:t>
      </w:r>
      <w:r>
        <w:rPr>
          <w:noProof/>
        </w:rPr>
        <w:tab/>
      </w:r>
      <w:r>
        <w:rPr>
          <w:noProof/>
        </w:rPr>
        <w:fldChar w:fldCharType="begin" w:fldLock="1"/>
      </w:r>
      <w:r>
        <w:rPr>
          <w:noProof/>
        </w:rPr>
        <w:instrText xml:space="preserve"> PAGEREF _Toc193391555 \h </w:instrText>
      </w:r>
      <w:r>
        <w:rPr>
          <w:noProof/>
        </w:rPr>
      </w:r>
      <w:r>
        <w:rPr>
          <w:noProof/>
        </w:rPr>
        <w:fldChar w:fldCharType="separate"/>
      </w:r>
      <w:r>
        <w:rPr>
          <w:noProof/>
        </w:rPr>
        <w:t>623</w:t>
      </w:r>
      <w:r>
        <w:rPr>
          <w:noProof/>
        </w:rPr>
        <w:fldChar w:fldCharType="end"/>
      </w:r>
    </w:p>
    <w:p w14:paraId="19353F07" w14:textId="32754D0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Decision to remove a regroup using preconfigured group</w:t>
      </w:r>
      <w:r>
        <w:rPr>
          <w:noProof/>
        </w:rPr>
        <w:tab/>
      </w:r>
      <w:r>
        <w:rPr>
          <w:noProof/>
        </w:rPr>
        <w:fldChar w:fldCharType="begin" w:fldLock="1"/>
      </w:r>
      <w:r>
        <w:rPr>
          <w:noProof/>
        </w:rPr>
        <w:instrText xml:space="preserve"> PAGEREF _Toc193391556 \h </w:instrText>
      </w:r>
      <w:r>
        <w:rPr>
          <w:noProof/>
        </w:rPr>
      </w:r>
      <w:r>
        <w:rPr>
          <w:noProof/>
        </w:rPr>
        <w:fldChar w:fldCharType="separate"/>
      </w:r>
      <w:r>
        <w:rPr>
          <w:noProof/>
        </w:rPr>
        <w:t>625</w:t>
      </w:r>
      <w:r>
        <w:rPr>
          <w:noProof/>
        </w:rPr>
        <w:fldChar w:fldCharType="end"/>
      </w:r>
    </w:p>
    <w:p w14:paraId="2ABFA139" w14:textId="67AB2A5C"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.4</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Non-controlling MCPTT function procedures</w:t>
      </w:r>
      <w:r>
        <w:rPr>
          <w:noProof/>
        </w:rPr>
        <w:tab/>
      </w:r>
      <w:r>
        <w:rPr>
          <w:noProof/>
        </w:rPr>
        <w:fldChar w:fldCharType="begin" w:fldLock="1"/>
      </w:r>
      <w:r>
        <w:rPr>
          <w:noProof/>
        </w:rPr>
        <w:instrText xml:space="preserve"> PAGEREF _Toc193391557 \h </w:instrText>
      </w:r>
      <w:r>
        <w:rPr>
          <w:noProof/>
        </w:rPr>
      </w:r>
      <w:r>
        <w:rPr>
          <w:noProof/>
        </w:rPr>
        <w:fldChar w:fldCharType="separate"/>
      </w:r>
      <w:r>
        <w:rPr>
          <w:noProof/>
        </w:rPr>
        <w:t>626</w:t>
      </w:r>
      <w:r>
        <w:rPr>
          <w:noProof/>
        </w:rPr>
        <w:fldChar w:fldCharType="end"/>
      </w:r>
    </w:p>
    <w:p w14:paraId="1498CB98" w14:textId="291DF64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Notification of creation of a group regroup using preconfigured group</w:t>
      </w:r>
      <w:r>
        <w:rPr>
          <w:noProof/>
        </w:rPr>
        <w:tab/>
      </w:r>
      <w:r>
        <w:rPr>
          <w:noProof/>
        </w:rPr>
        <w:fldChar w:fldCharType="begin" w:fldLock="1"/>
      </w:r>
      <w:r>
        <w:rPr>
          <w:noProof/>
        </w:rPr>
        <w:instrText xml:space="preserve"> PAGEREF _Toc193391558 \h </w:instrText>
      </w:r>
      <w:r>
        <w:rPr>
          <w:noProof/>
        </w:rPr>
      </w:r>
      <w:r>
        <w:rPr>
          <w:noProof/>
        </w:rPr>
        <w:fldChar w:fldCharType="separate"/>
      </w:r>
      <w:r>
        <w:rPr>
          <w:noProof/>
        </w:rPr>
        <w:t>626</w:t>
      </w:r>
      <w:r>
        <w:rPr>
          <w:noProof/>
        </w:rPr>
        <w:fldChar w:fldCharType="end"/>
      </w:r>
    </w:p>
    <w:p w14:paraId="44C74F6C" w14:textId="21E3EFC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Notification of removal of a group regroup using preconfigured group</w:t>
      </w:r>
      <w:r>
        <w:rPr>
          <w:noProof/>
        </w:rPr>
        <w:tab/>
      </w:r>
      <w:r>
        <w:rPr>
          <w:noProof/>
        </w:rPr>
        <w:fldChar w:fldCharType="begin" w:fldLock="1"/>
      </w:r>
      <w:r>
        <w:rPr>
          <w:noProof/>
        </w:rPr>
        <w:instrText xml:space="preserve"> PAGEREF _Toc193391559 \h </w:instrText>
      </w:r>
      <w:r>
        <w:rPr>
          <w:noProof/>
        </w:rPr>
      </w:r>
      <w:r>
        <w:rPr>
          <w:noProof/>
        </w:rPr>
        <w:fldChar w:fldCharType="separate"/>
      </w:r>
      <w:r>
        <w:rPr>
          <w:noProof/>
        </w:rPr>
        <w:t>627</w:t>
      </w:r>
      <w:r>
        <w:rPr>
          <w:noProof/>
        </w:rPr>
        <w:fldChar w:fldCharType="end"/>
      </w:r>
    </w:p>
    <w:p w14:paraId="2D3ECDD5" w14:textId="4128E55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A61B56">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Notification of additional members of a group regroup using preconfigured group</w:t>
      </w:r>
      <w:r>
        <w:rPr>
          <w:noProof/>
        </w:rPr>
        <w:tab/>
      </w:r>
      <w:r>
        <w:rPr>
          <w:noProof/>
        </w:rPr>
        <w:fldChar w:fldCharType="begin" w:fldLock="1"/>
      </w:r>
      <w:r>
        <w:rPr>
          <w:noProof/>
        </w:rPr>
        <w:instrText xml:space="preserve"> PAGEREF _Toc193391560 \h </w:instrText>
      </w:r>
      <w:r>
        <w:rPr>
          <w:noProof/>
        </w:rPr>
      </w:r>
      <w:r>
        <w:rPr>
          <w:noProof/>
        </w:rPr>
        <w:fldChar w:fldCharType="separate"/>
      </w:r>
      <w:r>
        <w:rPr>
          <w:noProof/>
        </w:rPr>
        <w:t>629</w:t>
      </w:r>
      <w:r>
        <w:rPr>
          <w:noProof/>
        </w:rPr>
        <w:fldChar w:fldCharType="end"/>
      </w:r>
    </w:p>
    <w:p w14:paraId="5D6B37EC" w14:textId="5A40BFA5"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16.</w:t>
      </w:r>
      <w:r w:rsidRPr="00A61B56">
        <w:rPr>
          <w:noProof/>
          <w:lang w:val="en-US"/>
        </w:rPr>
        <w:t>3</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User regroup using a preconfigured group</w:t>
      </w:r>
      <w:r>
        <w:rPr>
          <w:noProof/>
        </w:rPr>
        <w:tab/>
      </w:r>
      <w:r>
        <w:rPr>
          <w:noProof/>
        </w:rPr>
        <w:fldChar w:fldCharType="begin" w:fldLock="1"/>
      </w:r>
      <w:r>
        <w:rPr>
          <w:noProof/>
        </w:rPr>
        <w:instrText xml:space="preserve"> PAGEREF _Toc193391561 \h </w:instrText>
      </w:r>
      <w:r>
        <w:rPr>
          <w:noProof/>
        </w:rPr>
      </w:r>
      <w:r>
        <w:rPr>
          <w:noProof/>
        </w:rPr>
        <w:fldChar w:fldCharType="separate"/>
      </w:r>
      <w:r>
        <w:rPr>
          <w:noProof/>
        </w:rPr>
        <w:t>630</w:t>
      </w:r>
      <w:r>
        <w:rPr>
          <w:noProof/>
        </w:rPr>
        <w:fldChar w:fldCharType="end"/>
      </w:r>
    </w:p>
    <w:p w14:paraId="754D46E0" w14:textId="171D6B1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Client procedures</w:t>
      </w:r>
      <w:r>
        <w:rPr>
          <w:noProof/>
        </w:rPr>
        <w:tab/>
      </w:r>
      <w:r>
        <w:rPr>
          <w:noProof/>
        </w:rPr>
        <w:fldChar w:fldCharType="begin" w:fldLock="1"/>
      </w:r>
      <w:r>
        <w:rPr>
          <w:noProof/>
        </w:rPr>
        <w:instrText xml:space="preserve"> PAGEREF _Toc193391562 \h </w:instrText>
      </w:r>
      <w:r>
        <w:rPr>
          <w:noProof/>
        </w:rPr>
      </w:r>
      <w:r>
        <w:rPr>
          <w:noProof/>
        </w:rPr>
        <w:fldChar w:fldCharType="separate"/>
      </w:r>
      <w:r>
        <w:rPr>
          <w:noProof/>
        </w:rPr>
        <w:t>630</w:t>
      </w:r>
      <w:r>
        <w:rPr>
          <w:noProof/>
        </w:rPr>
        <w:fldChar w:fldCharType="end"/>
      </w:r>
    </w:p>
    <w:p w14:paraId="30A50007" w14:textId="43CFB57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Requesting a user regroup using a preconfigured group</w:t>
      </w:r>
      <w:r>
        <w:rPr>
          <w:noProof/>
        </w:rPr>
        <w:tab/>
      </w:r>
      <w:r>
        <w:rPr>
          <w:noProof/>
        </w:rPr>
        <w:fldChar w:fldCharType="begin" w:fldLock="1"/>
      </w:r>
      <w:r>
        <w:rPr>
          <w:noProof/>
        </w:rPr>
        <w:instrText xml:space="preserve"> PAGEREF _Toc193391563 \h </w:instrText>
      </w:r>
      <w:r>
        <w:rPr>
          <w:noProof/>
        </w:rPr>
      </w:r>
      <w:r>
        <w:rPr>
          <w:noProof/>
        </w:rPr>
        <w:fldChar w:fldCharType="separate"/>
      </w:r>
      <w:r>
        <w:rPr>
          <w:noProof/>
        </w:rPr>
        <w:t>630</w:t>
      </w:r>
      <w:r>
        <w:rPr>
          <w:noProof/>
        </w:rPr>
        <w:fldChar w:fldCharType="end"/>
      </w:r>
    </w:p>
    <w:p w14:paraId="44FEE1BD" w14:textId="7F0AD51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Removing a regroup using preconfigured group</w:t>
      </w:r>
      <w:r>
        <w:rPr>
          <w:noProof/>
        </w:rPr>
        <w:tab/>
      </w:r>
      <w:r>
        <w:rPr>
          <w:noProof/>
        </w:rPr>
        <w:fldChar w:fldCharType="begin" w:fldLock="1"/>
      </w:r>
      <w:r>
        <w:rPr>
          <w:noProof/>
        </w:rPr>
        <w:instrText xml:space="preserve"> PAGEREF _Toc193391564 \h </w:instrText>
      </w:r>
      <w:r>
        <w:rPr>
          <w:noProof/>
        </w:rPr>
      </w:r>
      <w:r>
        <w:rPr>
          <w:noProof/>
        </w:rPr>
        <w:fldChar w:fldCharType="separate"/>
      </w:r>
      <w:r>
        <w:rPr>
          <w:noProof/>
        </w:rPr>
        <w:t>631</w:t>
      </w:r>
      <w:r>
        <w:rPr>
          <w:noProof/>
        </w:rPr>
        <w:fldChar w:fldCharType="end"/>
      </w:r>
    </w:p>
    <w:p w14:paraId="0126D74C" w14:textId="0D26EED7"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.1.3</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Creating a user regroup using preconfigured group</w:t>
      </w:r>
      <w:r>
        <w:rPr>
          <w:noProof/>
        </w:rPr>
        <w:tab/>
      </w:r>
      <w:r>
        <w:rPr>
          <w:noProof/>
        </w:rPr>
        <w:fldChar w:fldCharType="begin" w:fldLock="1"/>
      </w:r>
      <w:r>
        <w:rPr>
          <w:noProof/>
        </w:rPr>
        <w:instrText xml:space="preserve"> PAGEREF _Toc193391565 \h </w:instrText>
      </w:r>
      <w:r>
        <w:rPr>
          <w:noProof/>
        </w:rPr>
      </w:r>
      <w:r>
        <w:rPr>
          <w:noProof/>
        </w:rPr>
        <w:fldChar w:fldCharType="separate"/>
      </w:r>
      <w:r>
        <w:rPr>
          <w:noProof/>
        </w:rPr>
        <w:t>631</w:t>
      </w:r>
      <w:r>
        <w:rPr>
          <w:noProof/>
        </w:rPr>
        <w:fldChar w:fldCharType="end"/>
      </w:r>
    </w:p>
    <w:p w14:paraId="4A1E2499" w14:textId="028878B4"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.1.4</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Removing a user regroup using preconfigured group</w:t>
      </w:r>
      <w:r>
        <w:rPr>
          <w:noProof/>
        </w:rPr>
        <w:tab/>
      </w:r>
      <w:r>
        <w:rPr>
          <w:noProof/>
        </w:rPr>
        <w:fldChar w:fldCharType="begin" w:fldLock="1"/>
      </w:r>
      <w:r>
        <w:rPr>
          <w:noProof/>
        </w:rPr>
        <w:instrText xml:space="preserve"> PAGEREF _Toc193391566 \h </w:instrText>
      </w:r>
      <w:r>
        <w:rPr>
          <w:noProof/>
        </w:rPr>
      </w:r>
      <w:r>
        <w:rPr>
          <w:noProof/>
        </w:rPr>
        <w:fldChar w:fldCharType="separate"/>
      </w:r>
      <w:r>
        <w:rPr>
          <w:noProof/>
        </w:rPr>
        <w:t>631</w:t>
      </w:r>
      <w:r>
        <w:rPr>
          <w:noProof/>
        </w:rPr>
        <w:fldChar w:fldCharType="end"/>
      </w:r>
    </w:p>
    <w:p w14:paraId="016EDEF3" w14:textId="79E28F5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Participating MCPTT function procedures</w:t>
      </w:r>
      <w:r>
        <w:rPr>
          <w:noProof/>
        </w:rPr>
        <w:tab/>
      </w:r>
      <w:r>
        <w:rPr>
          <w:noProof/>
        </w:rPr>
        <w:fldChar w:fldCharType="begin" w:fldLock="1"/>
      </w:r>
      <w:r>
        <w:rPr>
          <w:noProof/>
        </w:rPr>
        <w:instrText xml:space="preserve"> PAGEREF _Toc193391567 \h </w:instrText>
      </w:r>
      <w:r>
        <w:rPr>
          <w:noProof/>
        </w:rPr>
      </w:r>
      <w:r>
        <w:rPr>
          <w:noProof/>
        </w:rPr>
        <w:fldChar w:fldCharType="separate"/>
      </w:r>
      <w:r>
        <w:rPr>
          <w:noProof/>
        </w:rPr>
        <w:t>631</w:t>
      </w:r>
      <w:r>
        <w:rPr>
          <w:noProof/>
        </w:rPr>
        <w:fldChar w:fldCharType="end"/>
      </w:r>
    </w:p>
    <w:p w14:paraId="156BB54B" w14:textId="6DD78C4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_Toc193391568 \h </w:instrText>
      </w:r>
      <w:r>
        <w:rPr>
          <w:noProof/>
        </w:rPr>
      </w:r>
      <w:r>
        <w:rPr>
          <w:noProof/>
        </w:rPr>
        <w:fldChar w:fldCharType="separate"/>
      </w:r>
      <w:r>
        <w:rPr>
          <w:noProof/>
        </w:rPr>
        <w:t>631</w:t>
      </w:r>
      <w:r>
        <w:rPr>
          <w:noProof/>
        </w:rPr>
        <w:fldChar w:fldCharType="end"/>
      </w:r>
    </w:p>
    <w:p w14:paraId="6016CDBF" w14:textId="75FE400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Requesting a user regroup using a preconfigured group</w:t>
      </w:r>
      <w:r>
        <w:rPr>
          <w:noProof/>
        </w:rPr>
        <w:tab/>
      </w:r>
      <w:r>
        <w:rPr>
          <w:noProof/>
        </w:rPr>
        <w:fldChar w:fldCharType="begin" w:fldLock="1"/>
      </w:r>
      <w:r>
        <w:rPr>
          <w:noProof/>
        </w:rPr>
        <w:instrText xml:space="preserve"> PAGEREF _Toc193391569 \h </w:instrText>
      </w:r>
      <w:r>
        <w:rPr>
          <w:noProof/>
        </w:rPr>
      </w:r>
      <w:r>
        <w:rPr>
          <w:noProof/>
        </w:rPr>
        <w:fldChar w:fldCharType="separate"/>
      </w:r>
      <w:r>
        <w:rPr>
          <w:noProof/>
        </w:rPr>
        <w:t>631</w:t>
      </w:r>
      <w:r>
        <w:rPr>
          <w:noProof/>
        </w:rPr>
        <w:fldChar w:fldCharType="end"/>
      </w:r>
    </w:p>
    <w:p w14:paraId="65DFF303" w14:textId="1A08C90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Removing a regroup using preconfigured group</w:t>
      </w:r>
      <w:r>
        <w:rPr>
          <w:noProof/>
        </w:rPr>
        <w:tab/>
      </w:r>
      <w:r>
        <w:rPr>
          <w:noProof/>
        </w:rPr>
        <w:fldChar w:fldCharType="begin" w:fldLock="1"/>
      </w:r>
      <w:r>
        <w:rPr>
          <w:noProof/>
        </w:rPr>
        <w:instrText xml:space="preserve"> PAGEREF _Toc193391570 \h </w:instrText>
      </w:r>
      <w:r>
        <w:rPr>
          <w:noProof/>
        </w:rPr>
      </w:r>
      <w:r>
        <w:rPr>
          <w:noProof/>
        </w:rPr>
        <w:fldChar w:fldCharType="separate"/>
      </w:r>
      <w:r>
        <w:rPr>
          <w:noProof/>
        </w:rPr>
        <w:t>633</w:t>
      </w:r>
      <w:r>
        <w:rPr>
          <w:noProof/>
        </w:rPr>
        <w:fldChar w:fldCharType="end"/>
      </w:r>
    </w:p>
    <w:p w14:paraId="5B7A9B58" w14:textId="5D74C23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Notification of creation of a user regroup using preconfigured group</w:t>
      </w:r>
      <w:r>
        <w:rPr>
          <w:noProof/>
        </w:rPr>
        <w:tab/>
      </w:r>
      <w:r>
        <w:rPr>
          <w:noProof/>
        </w:rPr>
        <w:fldChar w:fldCharType="begin" w:fldLock="1"/>
      </w:r>
      <w:r>
        <w:rPr>
          <w:noProof/>
        </w:rPr>
        <w:instrText xml:space="preserve"> PAGEREF _Toc193391571 \h </w:instrText>
      </w:r>
      <w:r>
        <w:rPr>
          <w:noProof/>
        </w:rPr>
      </w:r>
      <w:r>
        <w:rPr>
          <w:noProof/>
        </w:rPr>
        <w:fldChar w:fldCharType="separate"/>
      </w:r>
      <w:r>
        <w:rPr>
          <w:noProof/>
        </w:rPr>
        <w:t>633</w:t>
      </w:r>
      <w:r>
        <w:rPr>
          <w:noProof/>
        </w:rPr>
        <w:fldChar w:fldCharType="end"/>
      </w:r>
    </w:p>
    <w:p w14:paraId="09A67655" w14:textId="6BE9724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Notification of removal of a user regroup using preconfigured group</w:t>
      </w:r>
      <w:r>
        <w:rPr>
          <w:noProof/>
        </w:rPr>
        <w:tab/>
      </w:r>
      <w:r>
        <w:rPr>
          <w:noProof/>
        </w:rPr>
        <w:fldChar w:fldCharType="begin" w:fldLock="1"/>
      </w:r>
      <w:r>
        <w:rPr>
          <w:noProof/>
        </w:rPr>
        <w:instrText xml:space="preserve"> PAGEREF _Toc193391572 \h </w:instrText>
      </w:r>
      <w:r>
        <w:rPr>
          <w:noProof/>
        </w:rPr>
      </w:r>
      <w:r>
        <w:rPr>
          <w:noProof/>
        </w:rPr>
        <w:fldChar w:fldCharType="separate"/>
      </w:r>
      <w:r>
        <w:rPr>
          <w:noProof/>
        </w:rPr>
        <w:t>634</w:t>
      </w:r>
      <w:r>
        <w:rPr>
          <w:noProof/>
        </w:rPr>
        <w:fldChar w:fldCharType="end"/>
      </w:r>
    </w:p>
    <w:p w14:paraId="52165BEA" w14:textId="410A53C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.3</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Controlling MCPTT function procedures</w:t>
      </w:r>
      <w:r>
        <w:rPr>
          <w:noProof/>
        </w:rPr>
        <w:tab/>
      </w:r>
      <w:r>
        <w:rPr>
          <w:noProof/>
        </w:rPr>
        <w:fldChar w:fldCharType="begin" w:fldLock="1"/>
      </w:r>
      <w:r>
        <w:rPr>
          <w:noProof/>
        </w:rPr>
        <w:instrText xml:space="preserve"> PAGEREF _Toc193391573 \h </w:instrText>
      </w:r>
      <w:r>
        <w:rPr>
          <w:noProof/>
        </w:rPr>
      </w:r>
      <w:r>
        <w:rPr>
          <w:noProof/>
        </w:rPr>
        <w:fldChar w:fldCharType="separate"/>
      </w:r>
      <w:r>
        <w:rPr>
          <w:noProof/>
        </w:rPr>
        <w:t>634</w:t>
      </w:r>
      <w:r>
        <w:rPr>
          <w:noProof/>
        </w:rPr>
        <w:fldChar w:fldCharType="end"/>
      </w:r>
    </w:p>
    <w:p w14:paraId="3ED11353" w14:textId="3ACD4B3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Request to create a user regroup using preconfigured group</w:t>
      </w:r>
      <w:r>
        <w:rPr>
          <w:noProof/>
        </w:rPr>
        <w:tab/>
      </w:r>
      <w:r>
        <w:rPr>
          <w:noProof/>
        </w:rPr>
        <w:fldChar w:fldCharType="begin" w:fldLock="1"/>
      </w:r>
      <w:r>
        <w:rPr>
          <w:noProof/>
        </w:rPr>
        <w:instrText xml:space="preserve"> PAGEREF _Toc193391574 \h </w:instrText>
      </w:r>
      <w:r>
        <w:rPr>
          <w:noProof/>
        </w:rPr>
      </w:r>
      <w:r>
        <w:rPr>
          <w:noProof/>
        </w:rPr>
        <w:fldChar w:fldCharType="separate"/>
      </w:r>
      <w:r>
        <w:rPr>
          <w:noProof/>
        </w:rPr>
        <w:t>634</w:t>
      </w:r>
      <w:r>
        <w:rPr>
          <w:noProof/>
        </w:rPr>
        <w:fldChar w:fldCharType="end"/>
      </w:r>
    </w:p>
    <w:p w14:paraId="75DF1F88" w14:textId="62E1152C"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Request to remove a user regroup using preconfigured group</w:t>
      </w:r>
      <w:r>
        <w:rPr>
          <w:noProof/>
        </w:rPr>
        <w:tab/>
      </w:r>
      <w:r>
        <w:rPr>
          <w:noProof/>
        </w:rPr>
        <w:fldChar w:fldCharType="begin" w:fldLock="1"/>
      </w:r>
      <w:r>
        <w:rPr>
          <w:noProof/>
        </w:rPr>
        <w:instrText xml:space="preserve"> PAGEREF _Toc193391575 \h </w:instrText>
      </w:r>
      <w:r>
        <w:rPr>
          <w:noProof/>
        </w:rPr>
      </w:r>
      <w:r>
        <w:rPr>
          <w:noProof/>
        </w:rPr>
        <w:fldChar w:fldCharType="separate"/>
      </w:r>
      <w:r>
        <w:rPr>
          <w:noProof/>
        </w:rPr>
        <w:t>635</w:t>
      </w:r>
      <w:r>
        <w:rPr>
          <w:noProof/>
        </w:rPr>
        <w:fldChar w:fldCharType="end"/>
      </w:r>
    </w:p>
    <w:p w14:paraId="0BC99015" w14:textId="4763BFA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A61B56">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Decision to remove a regroup using preconfigured group</w:t>
      </w:r>
      <w:r>
        <w:rPr>
          <w:noProof/>
        </w:rPr>
        <w:tab/>
      </w:r>
      <w:r>
        <w:rPr>
          <w:noProof/>
        </w:rPr>
        <w:fldChar w:fldCharType="begin" w:fldLock="1"/>
      </w:r>
      <w:r>
        <w:rPr>
          <w:noProof/>
        </w:rPr>
        <w:instrText xml:space="preserve"> PAGEREF _Toc193391576 \h </w:instrText>
      </w:r>
      <w:r>
        <w:rPr>
          <w:noProof/>
        </w:rPr>
      </w:r>
      <w:r>
        <w:rPr>
          <w:noProof/>
        </w:rPr>
        <w:fldChar w:fldCharType="separate"/>
      </w:r>
      <w:r>
        <w:rPr>
          <w:noProof/>
        </w:rPr>
        <w:t>635</w:t>
      </w:r>
      <w:r>
        <w:rPr>
          <w:noProof/>
        </w:rPr>
        <w:fldChar w:fldCharType="end"/>
      </w:r>
    </w:p>
    <w:p w14:paraId="4EA929DA" w14:textId="580E6F08"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17</w:t>
      </w:r>
      <w:r>
        <w:rPr>
          <w:rFonts w:asciiTheme="minorHAnsi" w:eastAsiaTheme="minorEastAsia" w:hAnsiTheme="minorHAnsi" w:cstheme="minorBidi"/>
          <w:noProof/>
          <w:kern w:val="2"/>
          <w:sz w:val="24"/>
          <w:szCs w:val="24"/>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_Toc193391577 \h </w:instrText>
      </w:r>
      <w:r>
        <w:rPr>
          <w:noProof/>
        </w:rPr>
      </w:r>
      <w:r>
        <w:rPr>
          <w:noProof/>
        </w:rPr>
        <w:fldChar w:fldCharType="separate"/>
      </w:r>
      <w:r>
        <w:rPr>
          <w:noProof/>
        </w:rPr>
        <w:t>635</w:t>
      </w:r>
      <w:r>
        <w:rPr>
          <w:noProof/>
        </w:rPr>
        <w:fldChar w:fldCharType="end"/>
      </w:r>
    </w:p>
    <w:p w14:paraId="4AB78130" w14:textId="342412E2"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_Toc193391578 \h </w:instrText>
      </w:r>
      <w:r>
        <w:rPr>
          <w:noProof/>
        </w:rPr>
      </w:r>
      <w:r>
        <w:rPr>
          <w:noProof/>
        </w:rPr>
        <w:fldChar w:fldCharType="separate"/>
      </w:r>
      <w:r>
        <w:rPr>
          <w:noProof/>
        </w:rPr>
        <w:t>635</w:t>
      </w:r>
      <w:r>
        <w:rPr>
          <w:noProof/>
        </w:rPr>
        <w:fldChar w:fldCharType="end"/>
      </w:r>
    </w:p>
    <w:p w14:paraId="7CE3E4FA" w14:textId="5F987931"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17.2</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procedures</w:t>
      </w:r>
      <w:r>
        <w:rPr>
          <w:noProof/>
        </w:rPr>
        <w:tab/>
      </w:r>
      <w:r>
        <w:rPr>
          <w:noProof/>
        </w:rPr>
        <w:fldChar w:fldCharType="begin" w:fldLock="1"/>
      </w:r>
      <w:r>
        <w:rPr>
          <w:noProof/>
        </w:rPr>
        <w:instrText xml:space="preserve"> PAGEREF _Toc193391579 \h </w:instrText>
      </w:r>
      <w:r>
        <w:rPr>
          <w:noProof/>
        </w:rPr>
      </w:r>
      <w:r>
        <w:rPr>
          <w:noProof/>
        </w:rPr>
        <w:fldChar w:fldCharType="separate"/>
      </w:r>
      <w:r>
        <w:rPr>
          <w:noProof/>
        </w:rPr>
        <w:t>636</w:t>
      </w:r>
      <w:r>
        <w:rPr>
          <w:noProof/>
        </w:rPr>
        <w:fldChar w:fldCharType="end"/>
      </w:r>
    </w:p>
    <w:p w14:paraId="4DD44328" w14:textId="056B184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_Toc193391580 \h </w:instrText>
      </w:r>
      <w:r>
        <w:rPr>
          <w:noProof/>
        </w:rPr>
      </w:r>
      <w:r>
        <w:rPr>
          <w:noProof/>
        </w:rPr>
        <w:fldChar w:fldCharType="separate"/>
      </w:r>
      <w:r>
        <w:rPr>
          <w:noProof/>
        </w:rPr>
        <w:t>636</w:t>
      </w:r>
      <w:r>
        <w:rPr>
          <w:noProof/>
        </w:rPr>
        <w:fldChar w:fldCharType="end"/>
      </w:r>
    </w:p>
    <w:p w14:paraId="63212494" w14:textId="33D2105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setup</w:t>
      </w:r>
      <w:r>
        <w:rPr>
          <w:noProof/>
        </w:rPr>
        <w:tab/>
      </w:r>
      <w:r>
        <w:rPr>
          <w:noProof/>
        </w:rPr>
        <w:fldChar w:fldCharType="begin" w:fldLock="1"/>
      </w:r>
      <w:r>
        <w:rPr>
          <w:noProof/>
        </w:rPr>
        <w:instrText xml:space="preserve"> PAGEREF _Toc193391581 \h </w:instrText>
      </w:r>
      <w:r>
        <w:rPr>
          <w:noProof/>
        </w:rPr>
      </w:r>
      <w:r>
        <w:rPr>
          <w:noProof/>
        </w:rPr>
        <w:fldChar w:fldCharType="separate"/>
      </w:r>
      <w:r>
        <w:rPr>
          <w:noProof/>
        </w:rPr>
        <w:t>636</w:t>
      </w:r>
      <w:r>
        <w:rPr>
          <w:noProof/>
        </w:rPr>
        <w:fldChar w:fldCharType="end"/>
      </w:r>
    </w:p>
    <w:p w14:paraId="098533CF" w14:textId="27E7C7D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setup procedures using on-demand session</w:t>
      </w:r>
      <w:r>
        <w:rPr>
          <w:noProof/>
        </w:rPr>
        <w:tab/>
      </w:r>
      <w:r>
        <w:rPr>
          <w:noProof/>
        </w:rPr>
        <w:fldChar w:fldCharType="begin" w:fldLock="1"/>
      </w:r>
      <w:r>
        <w:rPr>
          <w:noProof/>
        </w:rPr>
        <w:instrText xml:space="preserve"> PAGEREF _Toc193391582 \h </w:instrText>
      </w:r>
      <w:r>
        <w:rPr>
          <w:noProof/>
        </w:rPr>
      </w:r>
      <w:r>
        <w:rPr>
          <w:noProof/>
        </w:rPr>
        <w:fldChar w:fldCharType="separate"/>
      </w:r>
      <w:r>
        <w:rPr>
          <w:noProof/>
        </w:rPr>
        <w:t>636</w:t>
      </w:r>
      <w:r>
        <w:rPr>
          <w:noProof/>
        </w:rPr>
        <w:fldChar w:fldCharType="end"/>
      </w:r>
    </w:p>
    <w:p w14:paraId="56215135" w14:textId="7EF2298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17.2.2.1.1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_Toc193391583 \h </w:instrText>
      </w:r>
      <w:r>
        <w:rPr>
          <w:noProof/>
        </w:rPr>
      </w:r>
      <w:r>
        <w:rPr>
          <w:noProof/>
        </w:rPr>
        <w:fldChar w:fldCharType="separate"/>
      </w:r>
      <w:r>
        <w:rPr>
          <w:noProof/>
        </w:rPr>
        <w:t>636</w:t>
      </w:r>
      <w:r>
        <w:rPr>
          <w:noProof/>
        </w:rPr>
        <w:fldChar w:fldCharType="end"/>
      </w:r>
    </w:p>
    <w:p w14:paraId="57354342" w14:textId="21500B9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_Toc193391584 \h </w:instrText>
      </w:r>
      <w:r>
        <w:rPr>
          <w:noProof/>
        </w:rPr>
      </w:r>
      <w:r>
        <w:rPr>
          <w:noProof/>
        </w:rPr>
        <w:fldChar w:fldCharType="separate"/>
      </w:r>
      <w:r>
        <w:rPr>
          <w:noProof/>
        </w:rPr>
        <w:t>638</w:t>
      </w:r>
      <w:r>
        <w:rPr>
          <w:noProof/>
        </w:rPr>
        <w:fldChar w:fldCharType="end"/>
      </w:r>
    </w:p>
    <w:p w14:paraId="31620F1F" w14:textId="0665923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setup procedures using pre-established session</w:t>
      </w:r>
      <w:r>
        <w:rPr>
          <w:noProof/>
        </w:rPr>
        <w:tab/>
      </w:r>
      <w:r>
        <w:rPr>
          <w:noProof/>
        </w:rPr>
        <w:fldChar w:fldCharType="begin" w:fldLock="1"/>
      </w:r>
      <w:r>
        <w:rPr>
          <w:noProof/>
        </w:rPr>
        <w:instrText xml:space="preserve"> PAGEREF _Toc193391585 \h </w:instrText>
      </w:r>
      <w:r>
        <w:rPr>
          <w:noProof/>
        </w:rPr>
      </w:r>
      <w:r>
        <w:rPr>
          <w:noProof/>
        </w:rPr>
        <w:fldChar w:fldCharType="separate"/>
      </w:r>
      <w:r>
        <w:rPr>
          <w:noProof/>
        </w:rPr>
        <w:t>640</w:t>
      </w:r>
      <w:r>
        <w:rPr>
          <w:noProof/>
        </w:rPr>
        <w:fldChar w:fldCharType="end"/>
      </w:r>
    </w:p>
    <w:p w14:paraId="19EAF16E" w14:textId="093A693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17.2.2.2.1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_Toc193391586 \h </w:instrText>
      </w:r>
      <w:r>
        <w:rPr>
          <w:noProof/>
        </w:rPr>
      </w:r>
      <w:r>
        <w:rPr>
          <w:noProof/>
        </w:rPr>
        <w:fldChar w:fldCharType="separate"/>
      </w:r>
      <w:r>
        <w:rPr>
          <w:noProof/>
        </w:rPr>
        <w:t>640</w:t>
      </w:r>
      <w:r>
        <w:rPr>
          <w:noProof/>
        </w:rPr>
        <w:fldChar w:fldCharType="end"/>
      </w:r>
    </w:p>
    <w:p w14:paraId="653CC247" w14:textId="4AF9C6B8"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_Toc193391587 \h </w:instrText>
      </w:r>
      <w:r>
        <w:rPr>
          <w:noProof/>
        </w:rPr>
      </w:r>
      <w:r>
        <w:rPr>
          <w:noProof/>
        </w:rPr>
        <w:fldChar w:fldCharType="separate"/>
      </w:r>
      <w:r>
        <w:rPr>
          <w:noProof/>
        </w:rPr>
        <w:t>643</w:t>
      </w:r>
      <w:r>
        <w:rPr>
          <w:noProof/>
        </w:rPr>
        <w:fldChar w:fldCharType="end"/>
      </w:r>
    </w:p>
    <w:p w14:paraId="66F61C45" w14:textId="7F1FD20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release</w:t>
      </w:r>
      <w:r>
        <w:rPr>
          <w:noProof/>
        </w:rPr>
        <w:tab/>
      </w:r>
      <w:r>
        <w:rPr>
          <w:noProof/>
        </w:rPr>
        <w:fldChar w:fldCharType="begin" w:fldLock="1"/>
      </w:r>
      <w:r>
        <w:rPr>
          <w:noProof/>
        </w:rPr>
        <w:instrText xml:space="preserve"> PAGEREF _Toc193391588 \h </w:instrText>
      </w:r>
      <w:r>
        <w:rPr>
          <w:noProof/>
        </w:rPr>
      </w:r>
      <w:r>
        <w:rPr>
          <w:noProof/>
        </w:rPr>
        <w:fldChar w:fldCharType="separate"/>
      </w:r>
      <w:r>
        <w:rPr>
          <w:noProof/>
        </w:rPr>
        <w:t>643</w:t>
      </w:r>
      <w:r>
        <w:rPr>
          <w:noProof/>
        </w:rPr>
        <w:fldChar w:fldCharType="end"/>
      </w:r>
    </w:p>
    <w:p w14:paraId="0AA77449" w14:textId="6F5DCCE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17.2.3.1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release procedures using on-demand session</w:t>
      </w:r>
      <w:r>
        <w:rPr>
          <w:noProof/>
        </w:rPr>
        <w:tab/>
      </w:r>
      <w:r>
        <w:rPr>
          <w:noProof/>
        </w:rPr>
        <w:fldChar w:fldCharType="begin" w:fldLock="1"/>
      </w:r>
      <w:r>
        <w:rPr>
          <w:noProof/>
        </w:rPr>
        <w:instrText xml:space="preserve"> PAGEREF _Toc193391589 \h </w:instrText>
      </w:r>
      <w:r>
        <w:rPr>
          <w:noProof/>
        </w:rPr>
      </w:r>
      <w:r>
        <w:rPr>
          <w:noProof/>
        </w:rPr>
        <w:fldChar w:fldCharType="separate"/>
      </w:r>
      <w:r>
        <w:rPr>
          <w:noProof/>
        </w:rPr>
        <w:t>644</w:t>
      </w:r>
      <w:r>
        <w:rPr>
          <w:noProof/>
        </w:rPr>
        <w:fldChar w:fldCharType="end"/>
      </w:r>
    </w:p>
    <w:p w14:paraId="5524D99A" w14:textId="3D9EC5B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17.2.3.1.1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_Toc193391590 \h </w:instrText>
      </w:r>
      <w:r>
        <w:rPr>
          <w:noProof/>
        </w:rPr>
      </w:r>
      <w:r>
        <w:rPr>
          <w:noProof/>
        </w:rPr>
        <w:fldChar w:fldCharType="separate"/>
      </w:r>
      <w:r>
        <w:rPr>
          <w:noProof/>
        </w:rPr>
        <w:t>644</w:t>
      </w:r>
      <w:r>
        <w:rPr>
          <w:noProof/>
        </w:rPr>
        <w:fldChar w:fldCharType="end"/>
      </w:r>
    </w:p>
    <w:p w14:paraId="01BCD4EC" w14:textId="2260D84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17.2.3.1.2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_Toc193391591 \h </w:instrText>
      </w:r>
      <w:r>
        <w:rPr>
          <w:noProof/>
        </w:rPr>
      </w:r>
      <w:r>
        <w:rPr>
          <w:noProof/>
        </w:rPr>
        <w:fldChar w:fldCharType="separate"/>
      </w:r>
      <w:r>
        <w:rPr>
          <w:noProof/>
        </w:rPr>
        <w:t>644</w:t>
      </w:r>
      <w:r>
        <w:rPr>
          <w:noProof/>
        </w:rPr>
        <w:fldChar w:fldCharType="end"/>
      </w:r>
    </w:p>
    <w:p w14:paraId="44410B65" w14:textId="19CED88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17.2.3.2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release procedures using pre-established session</w:t>
      </w:r>
      <w:r>
        <w:rPr>
          <w:noProof/>
        </w:rPr>
        <w:tab/>
      </w:r>
      <w:r>
        <w:rPr>
          <w:noProof/>
        </w:rPr>
        <w:fldChar w:fldCharType="begin" w:fldLock="1"/>
      </w:r>
      <w:r>
        <w:rPr>
          <w:noProof/>
        </w:rPr>
        <w:instrText xml:space="preserve"> PAGEREF _Toc193391592 \h </w:instrText>
      </w:r>
      <w:r>
        <w:rPr>
          <w:noProof/>
        </w:rPr>
      </w:r>
      <w:r>
        <w:rPr>
          <w:noProof/>
        </w:rPr>
        <w:fldChar w:fldCharType="separate"/>
      </w:r>
      <w:r>
        <w:rPr>
          <w:noProof/>
        </w:rPr>
        <w:t>644</w:t>
      </w:r>
      <w:r>
        <w:rPr>
          <w:noProof/>
        </w:rPr>
        <w:fldChar w:fldCharType="end"/>
      </w:r>
    </w:p>
    <w:p w14:paraId="0E5EFB3D" w14:textId="71DFC8E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_Toc193391593 \h </w:instrText>
      </w:r>
      <w:r>
        <w:rPr>
          <w:noProof/>
        </w:rPr>
      </w:r>
      <w:r>
        <w:rPr>
          <w:noProof/>
        </w:rPr>
        <w:fldChar w:fldCharType="separate"/>
      </w:r>
      <w:r>
        <w:rPr>
          <w:noProof/>
        </w:rPr>
        <w:t>644</w:t>
      </w:r>
      <w:r>
        <w:rPr>
          <w:noProof/>
        </w:rPr>
        <w:fldChar w:fldCharType="end"/>
      </w:r>
    </w:p>
    <w:p w14:paraId="6CD8F999" w14:textId="560947A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leave</w:t>
      </w:r>
      <w:r>
        <w:rPr>
          <w:noProof/>
        </w:rPr>
        <w:tab/>
      </w:r>
      <w:r>
        <w:rPr>
          <w:noProof/>
        </w:rPr>
        <w:fldChar w:fldCharType="begin" w:fldLock="1"/>
      </w:r>
      <w:r>
        <w:rPr>
          <w:noProof/>
        </w:rPr>
        <w:instrText xml:space="preserve"> PAGEREF _Toc193391594 \h </w:instrText>
      </w:r>
      <w:r>
        <w:rPr>
          <w:noProof/>
        </w:rPr>
      </w:r>
      <w:r>
        <w:rPr>
          <w:noProof/>
        </w:rPr>
        <w:fldChar w:fldCharType="separate"/>
      </w:r>
      <w:r>
        <w:rPr>
          <w:noProof/>
        </w:rPr>
        <w:t>644</w:t>
      </w:r>
      <w:r>
        <w:rPr>
          <w:noProof/>
        </w:rPr>
        <w:fldChar w:fldCharType="end"/>
      </w:r>
    </w:p>
    <w:p w14:paraId="5AEC4363" w14:textId="52721B4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17.2.4.1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leave procedures using on-demand session</w:t>
      </w:r>
      <w:r>
        <w:rPr>
          <w:noProof/>
        </w:rPr>
        <w:tab/>
      </w:r>
      <w:r>
        <w:rPr>
          <w:noProof/>
        </w:rPr>
        <w:fldChar w:fldCharType="begin" w:fldLock="1"/>
      </w:r>
      <w:r>
        <w:rPr>
          <w:noProof/>
        </w:rPr>
        <w:instrText xml:space="preserve"> PAGEREF _Toc193391595 \h </w:instrText>
      </w:r>
      <w:r>
        <w:rPr>
          <w:noProof/>
        </w:rPr>
      </w:r>
      <w:r>
        <w:rPr>
          <w:noProof/>
        </w:rPr>
        <w:fldChar w:fldCharType="separate"/>
      </w:r>
      <w:r>
        <w:rPr>
          <w:noProof/>
        </w:rPr>
        <w:t>644</w:t>
      </w:r>
      <w:r>
        <w:rPr>
          <w:noProof/>
        </w:rPr>
        <w:fldChar w:fldCharType="end"/>
      </w:r>
    </w:p>
    <w:p w14:paraId="34E220E1" w14:textId="1FB8A643"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17.2.4.1.1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_Toc193391596 \h </w:instrText>
      </w:r>
      <w:r>
        <w:rPr>
          <w:noProof/>
        </w:rPr>
      </w:r>
      <w:r>
        <w:rPr>
          <w:noProof/>
        </w:rPr>
        <w:fldChar w:fldCharType="separate"/>
      </w:r>
      <w:r>
        <w:rPr>
          <w:noProof/>
        </w:rPr>
        <w:t>644</w:t>
      </w:r>
      <w:r>
        <w:rPr>
          <w:noProof/>
        </w:rPr>
        <w:fldChar w:fldCharType="end"/>
      </w:r>
    </w:p>
    <w:p w14:paraId="62143180" w14:textId="453957A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17.2.4.1.2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_Toc193391597 \h </w:instrText>
      </w:r>
      <w:r>
        <w:rPr>
          <w:noProof/>
        </w:rPr>
      </w:r>
      <w:r>
        <w:rPr>
          <w:noProof/>
        </w:rPr>
        <w:fldChar w:fldCharType="separate"/>
      </w:r>
      <w:r>
        <w:rPr>
          <w:noProof/>
        </w:rPr>
        <w:t>644</w:t>
      </w:r>
      <w:r>
        <w:rPr>
          <w:noProof/>
        </w:rPr>
        <w:fldChar w:fldCharType="end"/>
      </w:r>
    </w:p>
    <w:p w14:paraId="3BBBEC91" w14:textId="6E98248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17.2.4.2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leave procedures using pre-established session</w:t>
      </w:r>
      <w:r>
        <w:rPr>
          <w:noProof/>
        </w:rPr>
        <w:tab/>
      </w:r>
      <w:r>
        <w:rPr>
          <w:noProof/>
        </w:rPr>
        <w:fldChar w:fldCharType="begin" w:fldLock="1"/>
      </w:r>
      <w:r>
        <w:rPr>
          <w:noProof/>
        </w:rPr>
        <w:instrText xml:space="preserve"> PAGEREF _Toc193391598 \h </w:instrText>
      </w:r>
      <w:r>
        <w:rPr>
          <w:noProof/>
        </w:rPr>
      </w:r>
      <w:r>
        <w:rPr>
          <w:noProof/>
        </w:rPr>
        <w:fldChar w:fldCharType="separate"/>
      </w:r>
      <w:r>
        <w:rPr>
          <w:noProof/>
        </w:rPr>
        <w:t>644</w:t>
      </w:r>
      <w:r>
        <w:rPr>
          <w:noProof/>
        </w:rPr>
        <w:fldChar w:fldCharType="end"/>
      </w:r>
    </w:p>
    <w:p w14:paraId="336F5430" w14:textId="1E4DB14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17.2.4.2.1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_Toc193391599 \h </w:instrText>
      </w:r>
      <w:r>
        <w:rPr>
          <w:noProof/>
        </w:rPr>
      </w:r>
      <w:r>
        <w:rPr>
          <w:noProof/>
        </w:rPr>
        <w:fldChar w:fldCharType="separate"/>
      </w:r>
      <w:r>
        <w:rPr>
          <w:noProof/>
        </w:rPr>
        <w:t>644</w:t>
      </w:r>
      <w:r>
        <w:rPr>
          <w:noProof/>
        </w:rPr>
        <w:fldChar w:fldCharType="end"/>
      </w:r>
    </w:p>
    <w:p w14:paraId="50FD834A" w14:textId="48E741A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17.2.5</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rejoin</w:t>
      </w:r>
      <w:r>
        <w:rPr>
          <w:noProof/>
        </w:rPr>
        <w:tab/>
      </w:r>
      <w:r>
        <w:rPr>
          <w:noProof/>
        </w:rPr>
        <w:fldChar w:fldCharType="begin" w:fldLock="1"/>
      </w:r>
      <w:r>
        <w:rPr>
          <w:noProof/>
        </w:rPr>
        <w:instrText xml:space="preserve"> PAGEREF _Toc193391600 \h </w:instrText>
      </w:r>
      <w:r>
        <w:rPr>
          <w:noProof/>
        </w:rPr>
      </w:r>
      <w:r>
        <w:rPr>
          <w:noProof/>
        </w:rPr>
        <w:fldChar w:fldCharType="separate"/>
      </w:r>
      <w:r>
        <w:rPr>
          <w:noProof/>
        </w:rPr>
        <w:t>644</w:t>
      </w:r>
      <w:r>
        <w:rPr>
          <w:noProof/>
        </w:rPr>
        <w:fldChar w:fldCharType="end"/>
      </w:r>
    </w:p>
    <w:p w14:paraId="28A27D29" w14:textId="6A0A545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17.2.5.1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leave procedures using on-demand session</w:t>
      </w:r>
      <w:r>
        <w:rPr>
          <w:noProof/>
        </w:rPr>
        <w:tab/>
      </w:r>
      <w:r>
        <w:rPr>
          <w:noProof/>
        </w:rPr>
        <w:fldChar w:fldCharType="begin" w:fldLock="1"/>
      </w:r>
      <w:r>
        <w:rPr>
          <w:noProof/>
        </w:rPr>
        <w:instrText xml:space="preserve"> PAGEREF _Toc193391601 \h </w:instrText>
      </w:r>
      <w:r>
        <w:rPr>
          <w:noProof/>
        </w:rPr>
      </w:r>
      <w:r>
        <w:rPr>
          <w:noProof/>
        </w:rPr>
        <w:fldChar w:fldCharType="separate"/>
      </w:r>
      <w:r>
        <w:rPr>
          <w:noProof/>
        </w:rPr>
        <w:t>645</w:t>
      </w:r>
      <w:r>
        <w:rPr>
          <w:noProof/>
        </w:rPr>
        <w:fldChar w:fldCharType="end"/>
      </w:r>
    </w:p>
    <w:p w14:paraId="7CA8481C" w14:textId="7917E58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17.2.5.1.1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_Toc193391602 \h </w:instrText>
      </w:r>
      <w:r>
        <w:rPr>
          <w:noProof/>
        </w:rPr>
      </w:r>
      <w:r>
        <w:rPr>
          <w:noProof/>
        </w:rPr>
        <w:fldChar w:fldCharType="separate"/>
      </w:r>
      <w:r>
        <w:rPr>
          <w:noProof/>
        </w:rPr>
        <w:t>645</w:t>
      </w:r>
      <w:r>
        <w:rPr>
          <w:noProof/>
        </w:rPr>
        <w:fldChar w:fldCharType="end"/>
      </w:r>
    </w:p>
    <w:p w14:paraId="5EE35F8B" w14:textId="5DEB0F9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17.2.5.2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rejoin procedures using pre-established session</w:t>
      </w:r>
      <w:r>
        <w:rPr>
          <w:noProof/>
        </w:rPr>
        <w:tab/>
      </w:r>
      <w:r>
        <w:rPr>
          <w:noProof/>
        </w:rPr>
        <w:fldChar w:fldCharType="begin" w:fldLock="1"/>
      </w:r>
      <w:r>
        <w:rPr>
          <w:noProof/>
        </w:rPr>
        <w:instrText xml:space="preserve"> PAGEREF _Toc193391603 \h </w:instrText>
      </w:r>
      <w:r>
        <w:rPr>
          <w:noProof/>
        </w:rPr>
      </w:r>
      <w:r>
        <w:rPr>
          <w:noProof/>
        </w:rPr>
        <w:fldChar w:fldCharType="separate"/>
      </w:r>
      <w:r>
        <w:rPr>
          <w:noProof/>
        </w:rPr>
        <w:t>645</w:t>
      </w:r>
      <w:r>
        <w:rPr>
          <w:noProof/>
        </w:rPr>
        <w:fldChar w:fldCharType="end"/>
      </w:r>
    </w:p>
    <w:p w14:paraId="53D53D9F" w14:textId="6647DDE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17.2.5.2.1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_Toc193391604 \h </w:instrText>
      </w:r>
      <w:r>
        <w:rPr>
          <w:noProof/>
        </w:rPr>
      </w:r>
      <w:r>
        <w:rPr>
          <w:noProof/>
        </w:rPr>
        <w:fldChar w:fldCharType="separate"/>
      </w:r>
      <w:r>
        <w:rPr>
          <w:noProof/>
        </w:rPr>
        <w:t>645</w:t>
      </w:r>
      <w:r>
        <w:rPr>
          <w:noProof/>
        </w:rPr>
        <w:fldChar w:fldCharType="end"/>
      </w:r>
    </w:p>
    <w:p w14:paraId="36A9ECB5" w14:textId="467F7A3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17.2.6</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participants modify</w:t>
      </w:r>
      <w:r>
        <w:rPr>
          <w:noProof/>
        </w:rPr>
        <w:tab/>
      </w:r>
      <w:r>
        <w:rPr>
          <w:noProof/>
        </w:rPr>
        <w:fldChar w:fldCharType="begin" w:fldLock="1"/>
      </w:r>
      <w:r>
        <w:rPr>
          <w:noProof/>
        </w:rPr>
        <w:instrText xml:space="preserve"> PAGEREF _Toc193391605 \h </w:instrText>
      </w:r>
      <w:r>
        <w:rPr>
          <w:noProof/>
        </w:rPr>
      </w:r>
      <w:r>
        <w:rPr>
          <w:noProof/>
        </w:rPr>
        <w:fldChar w:fldCharType="separate"/>
      </w:r>
      <w:r>
        <w:rPr>
          <w:noProof/>
        </w:rPr>
        <w:t>645</w:t>
      </w:r>
      <w:r>
        <w:rPr>
          <w:noProof/>
        </w:rPr>
        <w:fldChar w:fldCharType="end"/>
      </w:r>
    </w:p>
    <w:p w14:paraId="2FEA9D78" w14:textId="60C4C7B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lastRenderedPageBreak/>
        <w:t>17.2.6.0</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_Toc193391606 \h </w:instrText>
      </w:r>
      <w:r>
        <w:rPr>
          <w:noProof/>
        </w:rPr>
      </w:r>
      <w:r>
        <w:rPr>
          <w:noProof/>
        </w:rPr>
        <w:fldChar w:fldCharType="separate"/>
      </w:r>
      <w:r>
        <w:rPr>
          <w:noProof/>
        </w:rPr>
        <w:t>645</w:t>
      </w:r>
      <w:r>
        <w:rPr>
          <w:noProof/>
        </w:rPr>
        <w:fldChar w:fldCharType="end"/>
      </w:r>
    </w:p>
    <w:p w14:paraId="56A7C388" w14:textId="0729B15F"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17.2.6.1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Modification of the participant list or criteria for the participant list procedures using on-demand session</w:t>
      </w:r>
      <w:r>
        <w:rPr>
          <w:noProof/>
        </w:rPr>
        <w:tab/>
      </w:r>
      <w:r>
        <w:rPr>
          <w:noProof/>
        </w:rPr>
        <w:fldChar w:fldCharType="begin" w:fldLock="1"/>
      </w:r>
      <w:r>
        <w:rPr>
          <w:noProof/>
        </w:rPr>
        <w:instrText xml:space="preserve"> PAGEREF _Toc193391607 \h </w:instrText>
      </w:r>
      <w:r>
        <w:rPr>
          <w:noProof/>
        </w:rPr>
      </w:r>
      <w:r>
        <w:rPr>
          <w:noProof/>
        </w:rPr>
        <w:fldChar w:fldCharType="separate"/>
      </w:r>
      <w:r>
        <w:rPr>
          <w:noProof/>
        </w:rPr>
        <w:t>645</w:t>
      </w:r>
      <w:r>
        <w:rPr>
          <w:noProof/>
        </w:rPr>
        <w:fldChar w:fldCharType="end"/>
      </w:r>
    </w:p>
    <w:p w14:paraId="7D05286C" w14:textId="4657306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17.2.6.1.1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_Toc193391608 \h </w:instrText>
      </w:r>
      <w:r>
        <w:rPr>
          <w:noProof/>
        </w:rPr>
      </w:r>
      <w:r>
        <w:rPr>
          <w:noProof/>
        </w:rPr>
        <w:fldChar w:fldCharType="separate"/>
      </w:r>
      <w:r>
        <w:rPr>
          <w:noProof/>
        </w:rPr>
        <w:t>645</w:t>
      </w:r>
      <w:r>
        <w:rPr>
          <w:noProof/>
        </w:rPr>
        <w:fldChar w:fldCharType="end"/>
      </w:r>
    </w:p>
    <w:p w14:paraId="49ECA647" w14:textId="5197C5D1"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Participating MCPTT function procedures</w:t>
      </w:r>
      <w:r>
        <w:rPr>
          <w:noProof/>
        </w:rPr>
        <w:tab/>
      </w:r>
      <w:r>
        <w:rPr>
          <w:noProof/>
        </w:rPr>
        <w:fldChar w:fldCharType="begin" w:fldLock="1"/>
      </w:r>
      <w:r>
        <w:rPr>
          <w:noProof/>
        </w:rPr>
        <w:instrText xml:space="preserve"> PAGEREF _Toc193391609 \h </w:instrText>
      </w:r>
      <w:r>
        <w:rPr>
          <w:noProof/>
        </w:rPr>
      </w:r>
      <w:r>
        <w:rPr>
          <w:noProof/>
        </w:rPr>
        <w:fldChar w:fldCharType="separate"/>
      </w:r>
      <w:r>
        <w:rPr>
          <w:noProof/>
        </w:rPr>
        <w:t>646</w:t>
      </w:r>
      <w:r>
        <w:rPr>
          <w:noProof/>
        </w:rPr>
        <w:fldChar w:fldCharType="end"/>
      </w:r>
    </w:p>
    <w:p w14:paraId="16B3D321" w14:textId="31FCBED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_Toc193391610 \h </w:instrText>
      </w:r>
      <w:r>
        <w:rPr>
          <w:noProof/>
        </w:rPr>
      </w:r>
      <w:r>
        <w:rPr>
          <w:noProof/>
        </w:rPr>
        <w:fldChar w:fldCharType="separate"/>
      </w:r>
      <w:r>
        <w:rPr>
          <w:noProof/>
        </w:rPr>
        <w:t>646</w:t>
      </w:r>
      <w:r>
        <w:rPr>
          <w:noProof/>
        </w:rPr>
        <w:fldChar w:fldCharType="end"/>
      </w:r>
    </w:p>
    <w:p w14:paraId="0BB74A98" w14:textId="1232376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setup</w:t>
      </w:r>
      <w:r>
        <w:rPr>
          <w:noProof/>
        </w:rPr>
        <w:tab/>
      </w:r>
      <w:r>
        <w:rPr>
          <w:noProof/>
        </w:rPr>
        <w:fldChar w:fldCharType="begin" w:fldLock="1"/>
      </w:r>
      <w:r>
        <w:rPr>
          <w:noProof/>
        </w:rPr>
        <w:instrText xml:space="preserve"> PAGEREF _Toc193391611 \h </w:instrText>
      </w:r>
      <w:r>
        <w:rPr>
          <w:noProof/>
        </w:rPr>
      </w:r>
      <w:r>
        <w:rPr>
          <w:noProof/>
        </w:rPr>
        <w:fldChar w:fldCharType="separate"/>
      </w:r>
      <w:r>
        <w:rPr>
          <w:noProof/>
        </w:rPr>
        <w:t>646</w:t>
      </w:r>
      <w:r>
        <w:rPr>
          <w:noProof/>
        </w:rPr>
        <w:fldChar w:fldCharType="end"/>
      </w:r>
    </w:p>
    <w:p w14:paraId="11B56623" w14:textId="3A023AE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setup procedures using on-demand session</w:t>
      </w:r>
      <w:r>
        <w:rPr>
          <w:noProof/>
        </w:rPr>
        <w:tab/>
      </w:r>
      <w:r>
        <w:rPr>
          <w:noProof/>
        </w:rPr>
        <w:fldChar w:fldCharType="begin" w:fldLock="1"/>
      </w:r>
      <w:r>
        <w:rPr>
          <w:noProof/>
        </w:rPr>
        <w:instrText xml:space="preserve"> PAGEREF _Toc193391612 \h </w:instrText>
      </w:r>
      <w:r>
        <w:rPr>
          <w:noProof/>
        </w:rPr>
      </w:r>
      <w:r>
        <w:rPr>
          <w:noProof/>
        </w:rPr>
        <w:fldChar w:fldCharType="separate"/>
      </w:r>
      <w:r>
        <w:rPr>
          <w:noProof/>
        </w:rPr>
        <w:t>646</w:t>
      </w:r>
      <w:r>
        <w:rPr>
          <w:noProof/>
        </w:rPr>
        <w:fldChar w:fldCharType="end"/>
      </w:r>
    </w:p>
    <w:p w14:paraId="771C1A0A" w14:textId="35D5B76D"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17.3.2.1.1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_Toc193391613 \h </w:instrText>
      </w:r>
      <w:r>
        <w:rPr>
          <w:noProof/>
        </w:rPr>
      </w:r>
      <w:r>
        <w:rPr>
          <w:noProof/>
        </w:rPr>
        <w:fldChar w:fldCharType="separate"/>
      </w:r>
      <w:r>
        <w:rPr>
          <w:noProof/>
        </w:rPr>
        <w:t>646</w:t>
      </w:r>
      <w:r>
        <w:rPr>
          <w:noProof/>
        </w:rPr>
        <w:fldChar w:fldCharType="end"/>
      </w:r>
    </w:p>
    <w:p w14:paraId="0C1FDCDC" w14:textId="4D1C446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17.3.2.1.2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_Toc193391614 \h </w:instrText>
      </w:r>
      <w:r>
        <w:rPr>
          <w:noProof/>
        </w:rPr>
      </w:r>
      <w:r>
        <w:rPr>
          <w:noProof/>
        </w:rPr>
        <w:fldChar w:fldCharType="separate"/>
      </w:r>
      <w:r>
        <w:rPr>
          <w:noProof/>
        </w:rPr>
        <w:t>650</w:t>
      </w:r>
      <w:r>
        <w:rPr>
          <w:noProof/>
        </w:rPr>
        <w:fldChar w:fldCharType="end"/>
      </w:r>
    </w:p>
    <w:p w14:paraId="3D6894B3" w14:textId="606CD69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17.3.2.2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setup procedures using pre-established session</w:t>
      </w:r>
      <w:r>
        <w:rPr>
          <w:noProof/>
        </w:rPr>
        <w:tab/>
      </w:r>
      <w:r>
        <w:rPr>
          <w:noProof/>
        </w:rPr>
        <w:fldChar w:fldCharType="begin" w:fldLock="1"/>
      </w:r>
      <w:r>
        <w:rPr>
          <w:noProof/>
        </w:rPr>
        <w:instrText xml:space="preserve"> PAGEREF _Toc193391615 \h </w:instrText>
      </w:r>
      <w:r>
        <w:rPr>
          <w:noProof/>
        </w:rPr>
      </w:r>
      <w:r>
        <w:rPr>
          <w:noProof/>
        </w:rPr>
        <w:fldChar w:fldCharType="separate"/>
      </w:r>
      <w:r>
        <w:rPr>
          <w:noProof/>
        </w:rPr>
        <w:t>651</w:t>
      </w:r>
      <w:r>
        <w:rPr>
          <w:noProof/>
        </w:rPr>
        <w:fldChar w:fldCharType="end"/>
      </w:r>
    </w:p>
    <w:p w14:paraId="701D7A61" w14:textId="2F74682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17.3.2.2.1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_Toc193391616 \h </w:instrText>
      </w:r>
      <w:r>
        <w:rPr>
          <w:noProof/>
        </w:rPr>
      </w:r>
      <w:r>
        <w:rPr>
          <w:noProof/>
        </w:rPr>
        <w:fldChar w:fldCharType="separate"/>
      </w:r>
      <w:r>
        <w:rPr>
          <w:noProof/>
        </w:rPr>
        <w:t>651</w:t>
      </w:r>
      <w:r>
        <w:rPr>
          <w:noProof/>
        </w:rPr>
        <w:fldChar w:fldCharType="end"/>
      </w:r>
    </w:p>
    <w:p w14:paraId="35ECD5E6" w14:textId="39045B3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17.3.2.2.2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_Toc193391617 \h </w:instrText>
      </w:r>
      <w:r>
        <w:rPr>
          <w:noProof/>
        </w:rPr>
      </w:r>
      <w:r>
        <w:rPr>
          <w:noProof/>
        </w:rPr>
        <w:fldChar w:fldCharType="separate"/>
      </w:r>
      <w:r>
        <w:rPr>
          <w:noProof/>
        </w:rPr>
        <w:t>655</w:t>
      </w:r>
      <w:r>
        <w:rPr>
          <w:noProof/>
        </w:rPr>
        <w:fldChar w:fldCharType="end"/>
      </w:r>
    </w:p>
    <w:p w14:paraId="59D6995E" w14:textId="4C92F7E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release</w:t>
      </w:r>
      <w:r>
        <w:rPr>
          <w:noProof/>
        </w:rPr>
        <w:tab/>
      </w:r>
      <w:r>
        <w:rPr>
          <w:noProof/>
        </w:rPr>
        <w:fldChar w:fldCharType="begin" w:fldLock="1"/>
      </w:r>
      <w:r>
        <w:rPr>
          <w:noProof/>
        </w:rPr>
        <w:instrText xml:space="preserve"> PAGEREF _Toc193391618 \h </w:instrText>
      </w:r>
      <w:r>
        <w:rPr>
          <w:noProof/>
        </w:rPr>
      </w:r>
      <w:r>
        <w:rPr>
          <w:noProof/>
        </w:rPr>
        <w:fldChar w:fldCharType="separate"/>
      </w:r>
      <w:r>
        <w:rPr>
          <w:noProof/>
        </w:rPr>
        <w:t>655</w:t>
      </w:r>
      <w:r>
        <w:rPr>
          <w:noProof/>
        </w:rPr>
        <w:fldChar w:fldCharType="end"/>
      </w:r>
    </w:p>
    <w:p w14:paraId="18C68990" w14:textId="527A4B4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17.3.3.1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release procedures using on-demand session</w:t>
      </w:r>
      <w:r>
        <w:rPr>
          <w:noProof/>
        </w:rPr>
        <w:tab/>
      </w:r>
      <w:r>
        <w:rPr>
          <w:noProof/>
        </w:rPr>
        <w:fldChar w:fldCharType="begin" w:fldLock="1"/>
      </w:r>
      <w:r>
        <w:rPr>
          <w:noProof/>
        </w:rPr>
        <w:instrText xml:space="preserve"> PAGEREF _Toc193391619 \h </w:instrText>
      </w:r>
      <w:r>
        <w:rPr>
          <w:noProof/>
        </w:rPr>
      </w:r>
      <w:r>
        <w:rPr>
          <w:noProof/>
        </w:rPr>
        <w:fldChar w:fldCharType="separate"/>
      </w:r>
      <w:r>
        <w:rPr>
          <w:noProof/>
        </w:rPr>
        <w:t>655</w:t>
      </w:r>
      <w:r>
        <w:rPr>
          <w:noProof/>
        </w:rPr>
        <w:fldChar w:fldCharType="end"/>
      </w:r>
    </w:p>
    <w:p w14:paraId="139807B2" w14:textId="36D9AEE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17.3.3.1.1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_Toc193391620 \h </w:instrText>
      </w:r>
      <w:r>
        <w:rPr>
          <w:noProof/>
        </w:rPr>
      </w:r>
      <w:r>
        <w:rPr>
          <w:noProof/>
        </w:rPr>
        <w:fldChar w:fldCharType="separate"/>
      </w:r>
      <w:r>
        <w:rPr>
          <w:noProof/>
        </w:rPr>
        <w:t>655</w:t>
      </w:r>
      <w:r>
        <w:rPr>
          <w:noProof/>
        </w:rPr>
        <w:fldChar w:fldCharType="end"/>
      </w:r>
    </w:p>
    <w:p w14:paraId="4A6BFBD9" w14:textId="2EB18E9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17.3.3.1.2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_Toc193391621 \h </w:instrText>
      </w:r>
      <w:r>
        <w:rPr>
          <w:noProof/>
        </w:rPr>
      </w:r>
      <w:r>
        <w:rPr>
          <w:noProof/>
        </w:rPr>
        <w:fldChar w:fldCharType="separate"/>
      </w:r>
      <w:r>
        <w:rPr>
          <w:noProof/>
        </w:rPr>
        <w:t>655</w:t>
      </w:r>
      <w:r>
        <w:rPr>
          <w:noProof/>
        </w:rPr>
        <w:fldChar w:fldCharType="end"/>
      </w:r>
    </w:p>
    <w:p w14:paraId="2BA998E9" w14:textId="0F59329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17.3.3.2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release procedures using pre-established session</w:t>
      </w:r>
      <w:r>
        <w:rPr>
          <w:noProof/>
        </w:rPr>
        <w:tab/>
      </w:r>
      <w:r>
        <w:rPr>
          <w:noProof/>
        </w:rPr>
        <w:fldChar w:fldCharType="begin" w:fldLock="1"/>
      </w:r>
      <w:r>
        <w:rPr>
          <w:noProof/>
        </w:rPr>
        <w:instrText xml:space="preserve"> PAGEREF _Toc193391622 \h </w:instrText>
      </w:r>
      <w:r>
        <w:rPr>
          <w:noProof/>
        </w:rPr>
      </w:r>
      <w:r>
        <w:rPr>
          <w:noProof/>
        </w:rPr>
        <w:fldChar w:fldCharType="separate"/>
      </w:r>
      <w:r>
        <w:rPr>
          <w:noProof/>
        </w:rPr>
        <w:t>655</w:t>
      </w:r>
      <w:r>
        <w:rPr>
          <w:noProof/>
        </w:rPr>
        <w:fldChar w:fldCharType="end"/>
      </w:r>
    </w:p>
    <w:p w14:paraId="245BFDC2" w14:textId="0B197FC1"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_Toc193391623 \h </w:instrText>
      </w:r>
      <w:r>
        <w:rPr>
          <w:noProof/>
        </w:rPr>
      </w:r>
      <w:r>
        <w:rPr>
          <w:noProof/>
        </w:rPr>
        <w:fldChar w:fldCharType="separate"/>
      </w:r>
      <w:r>
        <w:rPr>
          <w:noProof/>
        </w:rPr>
        <w:t>655</w:t>
      </w:r>
      <w:r>
        <w:rPr>
          <w:noProof/>
        </w:rPr>
        <w:fldChar w:fldCharType="end"/>
      </w:r>
    </w:p>
    <w:p w14:paraId="7822D084" w14:textId="75DB7A5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_Toc193391624 \h </w:instrText>
      </w:r>
      <w:r>
        <w:rPr>
          <w:noProof/>
        </w:rPr>
      </w:r>
      <w:r>
        <w:rPr>
          <w:noProof/>
        </w:rPr>
        <w:fldChar w:fldCharType="separate"/>
      </w:r>
      <w:r>
        <w:rPr>
          <w:noProof/>
        </w:rPr>
        <w:t>655</w:t>
      </w:r>
      <w:r>
        <w:rPr>
          <w:noProof/>
        </w:rPr>
        <w:fldChar w:fldCharType="end"/>
      </w:r>
    </w:p>
    <w:p w14:paraId="6AA65E5F" w14:textId="541E2BA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rejoin</w:t>
      </w:r>
      <w:r>
        <w:rPr>
          <w:noProof/>
        </w:rPr>
        <w:tab/>
      </w:r>
      <w:r>
        <w:rPr>
          <w:noProof/>
        </w:rPr>
        <w:fldChar w:fldCharType="begin" w:fldLock="1"/>
      </w:r>
      <w:r>
        <w:rPr>
          <w:noProof/>
        </w:rPr>
        <w:instrText xml:space="preserve"> PAGEREF _Toc193391625 \h </w:instrText>
      </w:r>
      <w:r>
        <w:rPr>
          <w:noProof/>
        </w:rPr>
      </w:r>
      <w:r>
        <w:rPr>
          <w:noProof/>
        </w:rPr>
        <w:fldChar w:fldCharType="separate"/>
      </w:r>
      <w:r>
        <w:rPr>
          <w:noProof/>
        </w:rPr>
        <w:t>655</w:t>
      </w:r>
      <w:r>
        <w:rPr>
          <w:noProof/>
        </w:rPr>
        <w:fldChar w:fldCharType="end"/>
      </w:r>
    </w:p>
    <w:p w14:paraId="0B7F5D9F" w14:textId="58F47EC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17.3.4.1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rejoin procedures using on-demand session</w:t>
      </w:r>
      <w:r>
        <w:rPr>
          <w:noProof/>
        </w:rPr>
        <w:tab/>
      </w:r>
      <w:r>
        <w:rPr>
          <w:noProof/>
        </w:rPr>
        <w:fldChar w:fldCharType="begin" w:fldLock="1"/>
      </w:r>
      <w:r>
        <w:rPr>
          <w:noProof/>
        </w:rPr>
        <w:instrText xml:space="preserve"> PAGEREF _Toc193391626 \h </w:instrText>
      </w:r>
      <w:r>
        <w:rPr>
          <w:noProof/>
        </w:rPr>
      </w:r>
      <w:r>
        <w:rPr>
          <w:noProof/>
        </w:rPr>
        <w:fldChar w:fldCharType="separate"/>
      </w:r>
      <w:r>
        <w:rPr>
          <w:noProof/>
        </w:rPr>
        <w:t>655</w:t>
      </w:r>
      <w:r>
        <w:rPr>
          <w:noProof/>
        </w:rPr>
        <w:fldChar w:fldCharType="end"/>
      </w:r>
    </w:p>
    <w:p w14:paraId="303760F3" w14:textId="38BF63EB"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17.3.4.1.1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_Toc193391627 \h </w:instrText>
      </w:r>
      <w:r>
        <w:rPr>
          <w:noProof/>
        </w:rPr>
      </w:r>
      <w:r>
        <w:rPr>
          <w:noProof/>
        </w:rPr>
        <w:fldChar w:fldCharType="separate"/>
      </w:r>
      <w:r>
        <w:rPr>
          <w:noProof/>
        </w:rPr>
        <w:t>655</w:t>
      </w:r>
      <w:r>
        <w:rPr>
          <w:noProof/>
        </w:rPr>
        <w:fldChar w:fldCharType="end"/>
      </w:r>
    </w:p>
    <w:p w14:paraId="578F08FE" w14:textId="625259C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17.3.4.2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rejoin procedures using pre-established session</w:t>
      </w:r>
      <w:r>
        <w:rPr>
          <w:noProof/>
        </w:rPr>
        <w:tab/>
      </w:r>
      <w:r>
        <w:rPr>
          <w:noProof/>
        </w:rPr>
        <w:fldChar w:fldCharType="begin" w:fldLock="1"/>
      </w:r>
      <w:r>
        <w:rPr>
          <w:noProof/>
        </w:rPr>
        <w:instrText xml:space="preserve"> PAGEREF _Toc193391628 \h </w:instrText>
      </w:r>
      <w:r>
        <w:rPr>
          <w:noProof/>
        </w:rPr>
      </w:r>
      <w:r>
        <w:rPr>
          <w:noProof/>
        </w:rPr>
        <w:fldChar w:fldCharType="separate"/>
      </w:r>
      <w:r>
        <w:rPr>
          <w:noProof/>
        </w:rPr>
        <w:t>655</w:t>
      </w:r>
      <w:r>
        <w:rPr>
          <w:noProof/>
        </w:rPr>
        <w:fldChar w:fldCharType="end"/>
      </w:r>
    </w:p>
    <w:p w14:paraId="2558D363" w14:textId="37243426"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17.3.4.2.1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_Toc193391629 \h </w:instrText>
      </w:r>
      <w:r>
        <w:rPr>
          <w:noProof/>
        </w:rPr>
      </w:r>
      <w:r>
        <w:rPr>
          <w:noProof/>
        </w:rPr>
        <w:fldChar w:fldCharType="separate"/>
      </w:r>
      <w:r>
        <w:rPr>
          <w:noProof/>
        </w:rPr>
        <w:t>655</w:t>
      </w:r>
      <w:r>
        <w:rPr>
          <w:noProof/>
        </w:rPr>
        <w:fldChar w:fldCharType="end"/>
      </w:r>
    </w:p>
    <w:p w14:paraId="5BB25202" w14:textId="4473D90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17.3.5</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participants modify</w:t>
      </w:r>
      <w:r>
        <w:rPr>
          <w:noProof/>
        </w:rPr>
        <w:tab/>
      </w:r>
      <w:r>
        <w:rPr>
          <w:noProof/>
        </w:rPr>
        <w:fldChar w:fldCharType="begin" w:fldLock="1"/>
      </w:r>
      <w:r>
        <w:rPr>
          <w:noProof/>
        </w:rPr>
        <w:instrText xml:space="preserve"> PAGEREF _Toc193391630 \h </w:instrText>
      </w:r>
      <w:r>
        <w:rPr>
          <w:noProof/>
        </w:rPr>
      </w:r>
      <w:r>
        <w:rPr>
          <w:noProof/>
        </w:rPr>
        <w:fldChar w:fldCharType="separate"/>
      </w:r>
      <w:r>
        <w:rPr>
          <w:noProof/>
        </w:rPr>
        <w:t>656</w:t>
      </w:r>
      <w:r>
        <w:rPr>
          <w:noProof/>
        </w:rPr>
        <w:fldChar w:fldCharType="end"/>
      </w:r>
    </w:p>
    <w:p w14:paraId="6300F6C8" w14:textId="210CB21B"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17.3.5.1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participants modify procedures using on-demand session</w:t>
      </w:r>
      <w:r>
        <w:rPr>
          <w:noProof/>
        </w:rPr>
        <w:tab/>
      </w:r>
      <w:r>
        <w:rPr>
          <w:noProof/>
        </w:rPr>
        <w:fldChar w:fldCharType="begin" w:fldLock="1"/>
      </w:r>
      <w:r>
        <w:rPr>
          <w:noProof/>
        </w:rPr>
        <w:instrText xml:space="preserve"> PAGEREF _Toc193391631 \h </w:instrText>
      </w:r>
      <w:r>
        <w:rPr>
          <w:noProof/>
        </w:rPr>
      </w:r>
      <w:r>
        <w:rPr>
          <w:noProof/>
        </w:rPr>
        <w:fldChar w:fldCharType="separate"/>
      </w:r>
      <w:r>
        <w:rPr>
          <w:noProof/>
        </w:rPr>
        <w:t>656</w:t>
      </w:r>
      <w:r>
        <w:rPr>
          <w:noProof/>
        </w:rPr>
        <w:fldChar w:fldCharType="end"/>
      </w:r>
    </w:p>
    <w:p w14:paraId="3708519D" w14:textId="43CB2A3A"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17.3.5.1.1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_Toc193391632 \h </w:instrText>
      </w:r>
      <w:r>
        <w:rPr>
          <w:noProof/>
        </w:rPr>
      </w:r>
      <w:r>
        <w:rPr>
          <w:noProof/>
        </w:rPr>
        <w:fldChar w:fldCharType="separate"/>
      </w:r>
      <w:r>
        <w:rPr>
          <w:noProof/>
        </w:rPr>
        <w:t>656</w:t>
      </w:r>
      <w:r>
        <w:rPr>
          <w:noProof/>
        </w:rPr>
        <w:fldChar w:fldCharType="end"/>
      </w:r>
    </w:p>
    <w:p w14:paraId="552FD0A5" w14:textId="0D0C34CE"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17.3.5.2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_Toc193391633 \h </w:instrText>
      </w:r>
      <w:r>
        <w:rPr>
          <w:noProof/>
        </w:rPr>
      </w:r>
      <w:r>
        <w:rPr>
          <w:noProof/>
        </w:rPr>
        <w:fldChar w:fldCharType="separate"/>
      </w:r>
      <w:r>
        <w:rPr>
          <w:noProof/>
        </w:rPr>
        <w:t>657</w:t>
      </w:r>
      <w:r>
        <w:rPr>
          <w:noProof/>
        </w:rPr>
        <w:fldChar w:fldCharType="end"/>
      </w:r>
    </w:p>
    <w:p w14:paraId="26643743" w14:textId="669E2490"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17.3.5.2.1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_Toc193391634 \h </w:instrText>
      </w:r>
      <w:r>
        <w:rPr>
          <w:noProof/>
        </w:rPr>
      </w:r>
      <w:r>
        <w:rPr>
          <w:noProof/>
        </w:rPr>
        <w:fldChar w:fldCharType="separate"/>
      </w:r>
      <w:r>
        <w:rPr>
          <w:noProof/>
        </w:rPr>
        <w:t>657</w:t>
      </w:r>
      <w:r>
        <w:rPr>
          <w:noProof/>
        </w:rPr>
        <w:fldChar w:fldCharType="end"/>
      </w:r>
    </w:p>
    <w:p w14:paraId="6DA8DFB3" w14:textId="592C03B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17.3.6</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participants determination</w:t>
      </w:r>
      <w:r>
        <w:rPr>
          <w:noProof/>
        </w:rPr>
        <w:tab/>
      </w:r>
      <w:r>
        <w:rPr>
          <w:noProof/>
        </w:rPr>
        <w:fldChar w:fldCharType="begin" w:fldLock="1"/>
      </w:r>
      <w:r>
        <w:rPr>
          <w:noProof/>
        </w:rPr>
        <w:instrText xml:space="preserve"> PAGEREF _Toc193391635 \h </w:instrText>
      </w:r>
      <w:r>
        <w:rPr>
          <w:noProof/>
        </w:rPr>
      </w:r>
      <w:r>
        <w:rPr>
          <w:noProof/>
        </w:rPr>
        <w:fldChar w:fldCharType="separate"/>
      </w:r>
      <w:r>
        <w:rPr>
          <w:noProof/>
        </w:rPr>
        <w:t>658</w:t>
      </w:r>
      <w:r>
        <w:rPr>
          <w:noProof/>
        </w:rPr>
        <w:fldChar w:fldCharType="end"/>
      </w:r>
    </w:p>
    <w:p w14:paraId="029AD87B" w14:textId="637CA76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17.3.6.1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participants determination procedures</w:t>
      </w:r>
      <w:r>
        <w:rPr>
          <w:noProof/>
        </w:rPr>
        <w:tab/>
      </w:r>
      <w:r>
        <w:rPr>
          <w:noProof/>
        </w:rPr>
        <w:fldChar w:fldCharType="begin" w:fldLock="1"/>
      </w:r>
      <w:r>
        <w:rPr>
          <w:noProof/>
        </w:rPr>
        <w:instrText xml:space="preserve"> PAGEREF _Toc193391636 \h </w:instrText>
      </w:r>
      <w:r>
        <w:rPr>
          <w:noProof/>
        </w:rPr>
      </w:r>
      <w:r>
        <w:rPr>
          <w:noProof/>
        </w:rPr>
        <w:fldChar w:fldCharType="separate"/>
      </w:r>
      <w:r>
        <w:rPr>
          <w:noProof/>
        </w:rPr>
        <w:t>658</w:t>
      </w:r>
      <w:r>
        <w:rPr>
          <w:noProof/>
        </w:rPr>
        <w:fldChar w:fldCharType="end"/>
      </w:r>
    </w:p>
    <w:p w14:paraId="096FA34E" w14:textId="0EA1E0C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17.3.6.2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participants determination stop procedures</w:t>
      </w:r>
      <w:r>
        <w:rPr>
          <w:noProof/>
        </w:rPr>
        <w:tab/>
      </w:r>
      <w:r>
        <w:rPr>
          <w:noProof/>
        </w:rPr>
        <w:fldChar w:fldCharType="begin" w:fldLock="1"/>
      </w:r>
      <w:r>
        <w:rPr>
          <w:noProof/>
        </w:rPr>
        <w:instrText xml:space="preserve"> PAGEREF _Toc193391637 \h </w:instrText>
      </w:r>
      <w:r>
        <w:rPr>
          <w:noProof/>
        </w:rPr>
      </w:r>
      <w:r>
        <w:rPr>
          <w:noProof/>
        </w:rPr>
        <w:fldChar w:fldCharType="separate"/>
      </w:r>
      <w:r>
        <w:rPr>
          <w:noProof/>
        </w:rPr>
        <w:t>659</w:t>
      </w:r>
      <w:r>
        <w:rPr>
          <w:noProof/>
        </w:rPr>
        <w:fldChar w:fldCharType="end"/>
      </w:r>
    </w:p>
    <w:p w14:paraId="1AD898CB" w14:textId="64764390"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_Toc193391638 \h </w:instrText>
      </w:r>
      <w:r>
        <w:rPr>
          <w:noProof/>
        </w:rPr>
      </w:r>
      <w:r>
        <w:rPr>
          <w:noProof/>
        </w:rPr>
        <w:fldChar w:fldCharType="separate"/>
      </w:r>
      <w:r>
        <w:rPr>
          <w:noProof/>
        </w:rPr>
        <w:t>659</w:t>
      </w:r>
      <w:r>
        <w:rPr>
          <w:noProof/>
        </w:rPr>
        <w:fldChar w:fldCharType="end"/>
      </w:r>
    </w:p>
    <w:p w14:paraId="026A69B9" w14:textId="3BF2DDA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_Toc193391639 \h </w:instrText>
      </w:r>
      <w:r>
        <w:rPr>
          <w:noProof/>
        </w:rPr>
      </w:r>
      <w:r>
        <w:rPr>
          <w:noProof/>
        </w:rPr>
        <w:fldChar w:fldCharType="separate"/>
      </w:r>
      <w:r>
        <w:rPr>
          <w:noProof/>
        </w:rPr>
        <w:t>659</w:t>
      </w:r>
      <w:r>
        <w:rPr>
          <w:noProof/>
        </w:rPr>
        <w:fldChar w:fldCharType="end"/>
      </w:r>
    </w:p>
    <w:p w14:paraId="47669B76" w14:textId="4F83637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setup</w:t>
      </w:r>
      <w:r>
        <w:rPr>
          <w:noProof/>
        </w:rPr>
        <w:tab/>
      </w:r>
      <w:r>
        <w:rPr>
          <w:noProof/>
        </w:rPr>
        <w:fldChar w:fldCharType="begin" w:fldLock="1"/>
      </w:r>
      <w:r>
        <w:rPr>
          <w:noProof/>
        </w:rPr>
        <w:instrText xml:space="preserve"> PAGEREF _Toc193391640 \h </w:instrText>
      </w:r>
      <w:r>
        <w:rPr>
          <w:noProof/>
        </w:rPr>
      </w:r>
      <w:r>
        <w:rPr>
          <w:noProof/>
        </w:rPr>
        <w:fldChar w:fldCharType="separate"/>
      </w:r>
      <w:r>
        <w:rPr>
          <w:noProof/>
        </w:rPr>
        <w:t>660</w:t>
      </w:r>
      <w:r>
        <w:rPr>
          <w:noProof/>
        </w:rPr>
        <w:fldChar w:fldCharType="end"/>
      </w:r>
    </w:p>
    <w:p w14:paraId="4666D75F" w14:textId="029881CD"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17.4.2.1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_Toc193391641 \h </w:instrText>
      </w:r>
      <w:r>
        <w:rPr>
          <w:noProof/>
        </w:rPr>
      </w:r>
      <w:r>
        <w:rPr>
          <w:noProof/>
        </w:rPr>
        <w:fldChar w:fldCharType="separate"/>
      </w:r>
      <w:r>
        <w:rPr>
          <w:noProof/>
        </w:rPr>
        <w:t>660</w:t>
      </w:r>
      <w:r>
        <w:rPr>
          <w:noProof/>
        </w:rPr>
        <w:fldChar w:fldCharType="end"/>
      </w:r>
    </w:p>
    <w:p w14:paraId="726133F8" w14:textId="13F175C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_Toc193391642 \h </w:instrText>
      </w:r>
      <w:r>
        <w:rPr>
          <w:noProof/>
        </w:rPr>
      </w:r>
      <w:r>
        <w:rPr>
          <w:noProof/>
        </w:rPr>
        <w:fldChar w:fldCharType="separate"/>
      </w:r>
      <w:r>
        <w:rPr>
          <w:noProof/>
        </w:rPr>
        <w:t>660</w:t>
      </w:r>
      <w:r>
        <w:rPr>
          <w:noProof/>
        </w:rPr>
        <w:fldChar w:fldCharType="end"/>
      </w:r>
    </w:p>
    <w:p w14:paraId="1613B6D8" w14:textId="05BFA99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17.4.2.2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_Toc193391643 \h </w:instrText>
      </w:r>
      <w:r>
        <w:rPr>
          <w:noProof/>
        </w:rPr>
      </w:r>
      <w:r>
        <w:rPr>
          <w:noProof/>
        </w:rPr>
        <w:fldChar w:fldCharType="separate"/>
      </w:r>
      <w:r>
        <w:rPr>
          <w:noProof/>
        </w:rPr>
        <w:t>661</w:t>
      </w:r>
      <w:r>
        <w:rPr>
          <w:noProof/>
        </w:rPr>
        <w:fldChar w:fldCharType="end"/>
      </w:r>
    </w:p>
    <w:p w14:paraId="0D5A38CA" w14:textId="132092FD"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17.4.3</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release</w:t>
      </w:r>
      <w:r>
        <w:rPr>
          <w:noProof/>
        </w:rPr>
        <w:tab/>
      </w:r>
      <w:r>
        <w:rPr>
          <w:noProof/>
        </w:rPr>
        <w:fldChar w:fldCharType="begin" w:fldLock="1"/>
      </w:r>
      <w:r>
        <w:rPr>
          <w:noProof/>
        </w:rPr>
        <w:instrText xml:space="preserve"> PAGEREF _Toc193391644 \h </w:instrText>
      </w:r>
      <w:r>
        <w:rPr>
          <w:noProof/>
        </w:rPr>
      </w:r>
      <w:r>
        <w:rPr>
          <w:noProof/>
        </w:rPr>
        <w:fldChar w:fldCharType="separate"/>
      </w:r>
      <w:r>
        <w:rPr>
          <w:noProof/>
        </w:rPr>
        <w:t>665</w:t>
      </w:r>
      <w:r>
        <w:rPr>
          <w:noProof/>
        </w:rPr>
        <w:fldChar w:fldCharType="end"/>
      </w:r>
    </w:p>
    <w:p w14:paraId="59415953" w14:textId="66A9C29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_Toc193391645 \h </w:instrText>
      </w:r>
      <w:r>
        <w:rPr>
          <w:noProof/>
        </w:rPr>
      </w:r>
      <w:r>
        <w:rPr>
          <w:noProof/>
        </w:rPr>
        <w:fldChar w:fldCharType="separate"/>
      </w:r>
      <w:r>
        <w:rPr>
          <w:noProof/>
        </w:rPr>
        <w:t>665</w:t>
      </w:r>
      <w:r>
        <w:rPr>
          <w:noProof/>
        </w:rPr>
        <w:fldChar w:fldCharType="end"/>
      </w:r>
    </w:p>
    <w:p w14:paraId="3B0CAAFB" w14:textId="45265AB5"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17.4.3.1</w:t>
      </w:r>
      <w:r>
        <w:rPr>
          <w:noProof/>
        </w:rPr>
        <w:t>.1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release</w:t>
      </w:r>
      <w:r>
        <w:rPr>
          <w:noProof/>
        </w:rPr>
        <w:t xml:space="preserve"> initiated by the controlling MCPTT function</w:t>
      </w:r>
      <w:r>
        <w:rPr>
          <w:noProof/>
        </w:rPr>
        <w:tab/>
      </w:r>
      <w:r>
        <w:rPr>
          <w:noProof/>
        </w:rPr>
        <w:fldChar w:fldCharType="begin" w:fldLock="1"/>
      </w:r>
      <w:r>
        <w:rPr>
          <w:noProof/>
        </w:rPr>
        <w:instrText xml:space="preserve"> PAGEREF _Toc193391646 \h </w:instrText>
      </w:r>
      <w:r>
        <w:rPr>
          <w:noProof/>
        </w:rPr>
      </w:r>
      <w:r>
        <w:rPr>
          <w:noProof/>
        </w:rPr>
        <w:fldChar w:fldCharType="separate"/>
      </w:r>
      <w:r>
        <w:rPr>
          <w:noProof/>
        </w:rPr>
        <w:t>665</w:t>
      </w:r>
      <w:r>
        <w:rPr>
          <w:noProof/>
        </w:rPr>
        <w:fldChar w:fldCharType="end"/>
      </w:r>
    </w:p>
    <w:p w14:paraId="70083340" w14:textId="36FDC76D"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17.4.3.1.1.1</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MCPTT session</w:t>
      </w:r>
      <w:r>
        <w:rPr>
          <w:noProof/>
        </w:rPr>
        <w:tab/>
      </w:r>
      <w:r>
        <w:rPr>
          <w:noProof/>
        </w:rPr>
        <w:fldChar w:fldCharType="begin" w:fldLock="1"/>
      </w:r>
      <w:r>
        <w:rPr>
          <w:noProof/>
        </w:rPr>
        <w:instrText xml:space="preserve"> PAGEREF _Toc193391647 \h </w:instrText>
      </w:r>
      <w:r>
        <w:rPr>
          <w:noProof/>
        </w:rPr>
      </w:r>
      <w:r>
        <w:rPr>
          <w:noProof/>
        </w:rPr>
        <w:fldChar w:fldCharType="separate"/>
      </w:r>
      <w:r>
        <w:rPr>
          <w:noProof/>
        </w:rPr>
        <w:t>665</w:t>
      </w:r>
      <w:r>
        <w:rPr>
          <w:noProof/>
        </w:rPr>
        <w:fldChar w:fldCharType="end"/>
      </w:r>
    </w:p>
    <w:p w14:paraId="05A316D0" w14:textId="4EC902D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17.4.3.1</w:t>
      </w:r>
      <w:r>
        <w:rPr>
          <w:noProof/>
        </w:rPr>
        <w:t>.2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leave</w:t>
      </w:r>
      <w:r>
        <w:rPr>
          <w:noProof/>
        </w:rPr>
        <w:t xml:space="preserve"> initiated by the controlling MCPTT function</w:t>
      </w:r>
      <w:r>
        <w:rPr>
          <w:noProof/>
        </w:rPr>
        <w:tab/>
      </w:r>
      <w:r>
        <w:rPr>
          <w:noProof/>
        </w:rPr>
        <w:fldChar w:fldCharType="begin" w:fldLock="1"/>
      </w:r>
      <w:r>
        <w:rPr>
          <w:noProof/>
        </w:rPr>
        <w:instrText xml:space="preserve"> PAGEREF _Toc193391648 \h </w:instrText>
      </w:r>
      <w:r>
        <w:rPr>
          <w:noProof/>
        </w:rPr>
      </w:r>
      <w:r>
        <w:rPr>
          <w:noProof/>
        </w:rPr>
        <w:fldChar w:fldCharType="separate"/>
      </w:r>
      <w:r>
        <w:rPr>
          <w:noProof/>
        </w:rPr>
        <w:t>665</w:t>
      </w:r>
      <w:r>
        <w:rPr>
          <w:noProof/>
        </w:rPr>
        <w:fldChar w:fldCharType="end"/>
      </w:r>
    </w:p>
    <w:p w14:paraId="5CAEE714" w14:textId="4429572E" w:rsidR="00024178" w:rsidRDefault="00024178">
      <w:pPr>
        <w:pStyle w:val="TOC6"/>
        <w:rPr>
          <w:rFonts w:asciiTheme="minorHAnsi" w:eastAsiaTheme="minorEastAsia" w:hAnsiTheme="minorHAnsi" w:cstheme="minorBidi"/>
          <w:noProof/>
          <w:kern w:val="2"/>
          <w:sz w:val="24"/>
          <w:szCs w:val="24"/>
          <w:lang w:eastAsia="en-GB"/>
          <w14:ligatures w14:val="standardContextual"/>
        </w:rPr>
      </w:pPr>
      <w:r>
        <w:rPr>
          <w:noProof/>
        </w:rPr>
        <w:t>17.4.3.1.2.1</w:t>
      </w:r>
      <w:r>
        <w:rPr>
          <w:rFonts w:asciiTheme="minorHAnsi" w:eastAsiaTheme="minorEastAsia" w:hAnsiTheme="minorHAnsi" w:cstheme="minorBidi"/>
          <w:noProof/>
          <w:kern w:val="2"/>
          <w:sz w:val="24"/>
          <w:szCs w:val="24"/>
          <w:lang w:eastAsia="en-GB"/>
          <w14:ligatures w14:val="standardContextual"/>
        </w:rPr>
        <w:tab/>
      </w:r>
      <w:r>
        <w:rPr>
          <w:noProof/>
        </w:rPr>
        <w:t>SIP BYE request for releasing MCPTT client from MCPTT session</w:t>
      </w:r>
      <w:r>
        <w:rPr>
          <w:noProof/>
        </w:rPr>
        <w:tab/>
      </w:r>
      <w:r>
        <w:rPr>
          <w:noProof/>
        </w:rPr>
        <w:fldChar w:fldCharType="begin" w:fldLock="1"/>
      </w:r>
      <w:r>
        <w:rPr>
          <w:noProof/>
        </w:rPr>
        <w:instrText xml:space="preserve"> PAGEREF _Toc193391649 \h </w:instrText>
      </w:r>
      <w:r>
        <w:rPr>
          <w:noProof/>
        </w:rPr>
      </w:r>
      <w:r>
        <w:rPr>
          <w:noProof/>
        </w:rPr>
        <w:fldChar w:fldCharType="separate"/>
      </w:r>
      <w:r>
        <w:rPr>
          <w:noProof/>
        </w:rPr>
        <w:t>665</w:t>
      </w:r>
      <w:r>
        <w:rPr>
          <w:noProof/>
        </w:rPr>
        <w:fldChar w:fldCharType="end"/>
      </w:r>
    </w:p>
    <w:p w14:paraId="3CE3C8FA" w14:textId="2773F478"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_Toc193391650 \h </w:instrText>
      </w:r>
      <w:r>
        <w:rPr>
          <w:noProof/>
        </w:rPr>
      </w:r>
      <w:r>
        <w:rPr>
          <w:noProof/>
        </w:rPr>
        <w:fldChar w:fldCharType="separate"/>
      </w:r>
      <w:r>
        <w:rPr>
          <w:noProof/>
        </w:rPr>
        <w:t>666</w:t>
      </w:r>
      <w:r>
        <w:rPr>
          <w:noProof/>
        </w:rPr>
        <w:fldChar w:fldCharType="end"/>
      </w:r>
    </w:p>
    <w:p w14:paraId="09A1E914" w14:textId="14EBC6A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rejoin</w:t>
      </w:r>
      <w:r>
        <w:rPr>
          <w:noProof/>
        </w:rPr>
        <w:tab/>
      </w:r>
      <w:r>
        <w:rPr>
          <w:noProof/>
        </w:rPr>
        <w:fldChar w:fldCharType="begin" w:fldLock="1"/>
      </w:r>
      <w:r>
        <w:rPr>
          <w:noProof/>
        </w:rPr>
        <w:instrText xml:space="preserve"> PAGEREF _Toc193391651 \h </w:instrText>
      </w:r>
      <w:r>
        <w:rPr>
          <w:noProof/>
        </w:rPr>
      </w:r>
      <w:r>
        <w:rPr>
          <w:noProof/>
        </w:rPr>
        <w:fldChar w:fldCharType="separate"/>
      </w:r>
      <w:r>
        <w:rPr>
          <w:noProof/>
        </w:rPr>
        <w:t>666</w:t>
      </w:r>
      <w:r>
        <w:rPr>
          <w:noProof/>
        </w:rPr>
        <w:fldChar w:fldCharType="end"/>
      </w:r>
    </w:p>
    <w:p w14:paraId="237757F8" w14:textId="58E79766"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17.4.4.1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rejoin procedures using on-demand session</w:t>
      </w:r>
      <w:r>
        <w:rPr>
          <w:noProof/>
        </w:rPr>
        <w:tab/>
      </w:r>
      <w:r>
        <w:rPr>
          <w:noProof/>
        </w:rPr>
        <w:fldChar w:fldCharType="begin" w:fldLock="1"/>
      </w:r>
      <w:r>
        <w:rPr>
          <w:noProof/>
        </w:rPr>
        <w:instrText xml:space="preserve"> PAGEREF _Toc193391652 \h </w:instrText>
      </w:r>
      <w:r>
        <w:rPr>
          <w:noProof/>
        </w:rPr>
      </w:r>
      <w:r>
        <w:rPr>
          <w:noProof/>
        </w:rPr>
        <w:fldChar w:fldCharType="separate"/>
      </w:r>
      <w:r>
        <w:rPr>
          <w:noProof/>
        </w:rPr>
        <w:t>666</w:t>
      </w:r>
      <w:r>
        <w:rPr>
          <w:noProof/>
        </w:rPr>
        <w:fldChar w:fldCharType="end"/>
      </w:r>
    </w:p>
    <w:p w14:paraId="3476854F" w14:textId="5264C117"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17.4.4.1.1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_Toc193391653 \h </w:instrText>
      </w:r>
      <w:r>
        <w:rPr>
          <w:noProof/>
        </w:rPr>
      </w:r>
      <w:r>
        <w:rPr>
          <w:noProof/>
        </w:rPr>
        <w:fldChar w:fldCharType="separate"/>
      </w:r>
      <w:r>
        <w:rPr>
          <w:noProof/>
        </w:rPr>
        <w:t>666</w:t>
      </w:r>
      <w:r>
        <w:rPr>
          <w:noProof/>
        </w:rPr>
        <w:fldChar w:fldCharType="end"/>
      </w:r>
    </w:p>
    <w:p w14:paraId="41E4F4BA" w14:textId="7675563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17.4.5</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participants modify</w:t>
      </w:r>
      <w:r>
        <w:rPr>
          <w:noProof/>
        </w:rPr>
        <w:tab/>
      </w:r>
      <w:r>
        <w:rPr>
          <w:noProof/>
        </w:rPr>
        <w:fldChar w:fldCharType="begin" w:fldLock="1"/>
      </w:r>
      <w:r>
        <w:rPr>
          <w:noProof/>
        </w:rPr>
        <w:instrText xml:space="preserve"> PAGEREF _Toc193391654 \h </w:instrText>
      </w:r>
      <w:r>
        <w:rPr>
          <w:noProof/>
        </w:rPr>
      </w:r>
      <w:r>
        <w:rPr>
          <w:noProof/>
        </w:rPr>
        <w:fldChar w:fldCharType="separate"/>
      </w:r>
      <w:r>
        <w:rPr>
          <w:noProof/>
        </w:rPr>
        <w:t>667</w:t>
      </w:r>
      <w:r>
        <w:rPr>
          <w:noProof/>
        </w:rPr>
        <w:fldChar w:fldCharType="end"/>
      </w:r>
    </w:p>
    <w:p w14:paraId="078D52EC" w14:textId="73075019"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17.4.5.0</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General</w:t>
      </w:r>
      <w:r>
        <w:rPr>
          <w:noProof/>
        </w:rPr>
        <w:tab/>
      </w:r>
      <w:r>
        <w:rPr>
          <w:noProof/>
        </w:rPr>
        <w:fldChar w:fldCharType="begin" w:fldLock="1"/>
      </w:r>
      <w:r>
        <w:rPr>
          <w:noProof/>
        </w:rPr>
        <w:instrText xml:space="preserve"> PAGEREF _Toc193391655 \h </w:instrText>
      </w:r>
      <w:r>
        <w:rPr>
          <w:noProof/>
        </w:rPr>
      </w:r>
      <w:r>
        <w:rPr>
          <w:noProof/>
        </w:rPr>
        <w:fldChar w:fldCharType="separate"/>
      </w:r>
      <w:r>
        <w:rPr>
          <w:noProof/>
        </w:rPr>
        <w:t>667</w:t>
      </w:r>
      <w:r>
        <w:rPr>
          <w:noProof/>
        </w:rPr>
        <w:fldChar w:fldCharType="end"/>
      </w:r>
    </w:p>
    <w:p w14:paraId="53B2E8EC" w14:textId="469BC31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17.4.5.1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lang w:eastAsia="ko-KR"/>
        </w:rPr>
        <w:t>Modification of the participant list or criteria for the participant list procedures using on-demand session</w:t>
      </w:r>
      <w:r>
        <w:rPr>
          <w:noProof/>
        </w:rPr>
        <w:tab/>
      </w:r>
      <w:r>
        <w:rPr>
          <w:noProof/>
        </w:rPr>
        <w:fldChar w:fldCharType="begin" w:fldLock="1"/>
      </w:r>
      <w:r>
        <w:rPr>
          <w:noProof/>
        </w:rPr>
        <w:instrText xml:space="preserve"> PAGEREF _Toc193391656 \h </w:instrText>
      </w:r>
      <w:r>
        <w:rPr>
          <w:noProof/>
        </w:rPr>
      </w:r>
      <w:r>
        <w:rPr>
          <w:noProof/>
        </w:rPr>
        <w:fldChar w:fldCharType="separate"/>
      </w:r>
      <w:r>
        <w:rPr>
          <w:noProof/>
        </w:rPr>
        <w:t>667</w:t>
      </w:r>
      <w:r>
        <w:rPr>
          <w:noProof/>
        </w:rPr>
        <w:fldChar w:fldCharType="end"/>
      </w:r>
    </w:p>
    <w:p w14:paraId="119E80A0" w14:textId="1085087E"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17.4.5.1.1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_Toc193391657 \h </w:instrText>
      </w:r>
      <w:r>
        <w:rPr>
          <w:noProof/>
        </w:rPr>
      </w:r>
      <w:r>
        <w:rPr>
          <w:noProof/>
        </w:rPr>
        <w:fldChar w:fldCharType="separate"/>
      </w:r>
      <w:r>
        <w:rPr>
          <w:noProof/>
        </w:rPr>
        <w:t>667</w:t>
      </w:r>
      <w:r>
        <w:rPr>
          <w:noProof/>
        </w:rPr>
        <w:fldChar w:fldCharType="end"/>
      </w:r>
    </w:p>
    <w:p w14:paraId="08B93A44" w14:textId="71D37C8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17.4.5.2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_Toc193391658 \h </w:instrText>
      </w:r>
      <w:r>
        <w:rPr>
          <w:noProof/>
        </w:rPr>
      </w:r>
      <w:r>
        <w:rPr>
          <w:noProof/>
        </w:rPr>
        <w:fldChar w:fldCharType="separate"/>
      </w:r>
      <w:r>
        <w:rPr>
          <w:noProof/>
        </w:rPr>
        <w:t>668</w:t>
      </w:r>
      <w:r>
        <w:rPr>
          <w:noProof/>
        </w:rPr>
        <w:fldChar w:fldCharType="end"/>
      </w:r>
    </w:p>
    <w:p w14:paraId="44FD08C3" w14:textId="4E7A5D0C" w:rsidR="00024178" w:rsidRDefault="00024178">
      <w:pPr>
        <w:pStyle w:val="TOC5"/>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17.4.5.2.1</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_Toc193391659 \h </w:instrText>
      </w:r>
      <w:r>
        <w:rPr>
          <w:noProof/>
        </w:rPr>
      </w:r>
      <w:r>
        <w:rPr>
          <w:noProof/>
        </w:rPr>
        <w:fldChar w:fldCharType="separate"/>
      </w:r>
      <w:r>
        <w:rPr>
          <w:noProof/>
        </w:rPr>
        <w:t>668</w:t>
      </w:r>
      <w:r>
        <w:rPr>
          <w:noProof/>
        </w:rPr>
        <w:fldChar w:fldCharType="end"/>
      </w:r>
    </w:p>
    <w:p w14:paraId="3A45F450" w14:textId="3A2C6E0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17.4.6</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Adhoc group call participants determination</w:t>
      </w:r>
      <w:r>
        <w:rPr>
          <w:noProof/>
        </w:rPr>
        <w:tab/>
      </w:r>
      <w:r>
        <w:rPr>
          <w:noProof/>
        </w:rPr>
        <w:fldChar w:fldCharType="begin" w:fldLock="1"/>
      </w:r>
      <w:r>
        <w:rPr>
          <w:noProof/>
        </w:rPr>
        <w:instrText xml:space="preserve"> PAGEREF _Toc193391660 \h </w:instrText>
      </w:r>
      <w:r>
        <w:rPr>
          <w:noProof/>
        </w:rPr>
      </w:r>
      <w:r>
        <w:rPr>
          <w:noProof/>
        </w:rPr>
        <w:fldChar w:fldCharType="separate"/>
      </w:r>
      <w:r>
        <w:rPr>
          <w:noProof/>
        </w:rPr>
        <w:t>669</w:t>
      </w:r>
      <w:r>
        <w:rPr>
          <w:noProof/>
        </w:rPr>
        <w:fldChar w:fldCharType="end"/>
      </w:r>
    </w:p>
    <w:p w14:paraId="28BA61E1" w14:textId="634CB405"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17.4.6.1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participants determination procedures</w:t>
      </w:r>
      <w:r>
        <w:rPr>
          <w:noProof/>
        </w:rPr>
        <w:tab/>
      </w:r>
      <w:r>
        <w:rPr>
          <w:noProof/>
        </w:rPr>
        <w:fldChar w:fldCharType="begin" w:fldLock="1"/>
      </w:r>
      <w:r>
        <w:rPr>
          <w:noProof/>
        </w:rPr>
        <w:instrText xml:space="preserve"> PAGEREF _Toc193391661 \h </w:instrText>
      </w:r>
      <w:r>
        <w:rPr>
          <w:noProof/>
        </w:rPr>
      </w:r>
      <w:r>
        <w:rPr>
          <w:noProof/>
        </w:rPr>
        <w:fldChar w:fldCharType="separate"/>
      </w:r>
      <w:r>
        <w:rPr>
          <w:noProof/>
        </w:rPr>
        <w:t>669</w:t>
      </w:r>
      <w:r>
        <w:rPr>
          <w:noProof/>
        </w:rPr>
        <w:fldChar w:fldCharType="end"/>
      </w:r>
    </w:p>
    <w:p w14:paraId="1149ACCA" w14:textId="0FC78833"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17.4.6.2</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Call participants determination stop procedures</w:t>
      </w:r>
      <w:r>
        <w:rPr>
          <w:noProof/>
        </w:rPr>
        <w:tab/>
      </w:r>
      <w:r>
        <w:rPr>
          <w:noProof/>
        </w:rPr>
        <w:fldChar w:fldCharType="begin" w:fldLock="1"/>
      </w:r>
      <w:r>
        <w:rPr>
          <w:noProof/>
        </w:rPr>
        <w:instrText xml:space="preserve"> PAGEREF _Toc193391662 \h </w:instrText>
      </w:r>
      <w:r>
        <w:rPr>
          <w:noProof/>
        </w:rPr>
      </w:r>
      <w:r>
        <w:rPr>
          <w:noProof/>
        </w:rPr>
        <w:fldChar w:fldCharType="separate"/>
      </w:r>
      <w:r>
        <w:rPr>
          <w:noProof/>
        </w:rPr>
        <w:t>671</w:t>
      </w:r>
      <w:r>
        <w:rPr>
          <w:noProof/>
        </w:rPr>
        <w:fldChar w:fldCharType="end"/>
      </w:r>
    </w:p>
    <w:p w14:paraId="52766FC3" w14:textId="004E7DA8" w:rsidR="00024178" w:rsidRDefault="00024178">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w:t>
      </w:r>
      <w:r>
        <w:rPr>
          <w:noProof/>
        </w:rPr>
        <w:tab/>
        <w:t>Signalling flows</w:t>
      </w:r>
      <w:r>
        <w:rPr>
          <w:noProof/>
        </w:rPr>
        <w:tab/>
      </w:r>
      <w:r>
        <w:rPr>
          <w:noProof/>
        </w:rPr>
        <w:fldChar w:fldCharType="begin" w:fldLock="1"/>
      </w:r>
      <w:r>
        <w:rPr>
          <w:noProof/>
        </w:rPr>
        <w:instrText xml:space="preserve"> PAGEREF _Toc193391663 \h </w:instrText>
      </w:r>
      <w:r>
        <w:rPr>
          <w:noProof/>
        </w:rPr>
      </w:r>
      <w:r>
        <w:rPr>
          <w:noProof/>
        </w:rPr>
        <w:fldChar w:fldCharType="separate"/>
      </w:r>
      <w:r>
        <w:rPr>
          <w:noProof/>
        </w:rPr>
        <w:t>672</w:t>
      </w:r>
      <w:r>
        <w:rPr>
          <w:noProof/>
        </w:rPr>
        <w:fldChar w:fldCharType="end"/>
      </w:r>
    </w:p>
    <w:p w14:paraId="24AA7664" w14:textId="3A3067FA"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_Toc193391664 \h </w:instrText>
      </w:r>
      <w:r>
        <w:rPr>
          <w:noProof/>
        </w:rPr>
      </w:r>
      <w:r>
        <w:rPr>
          <w:noProof/>
        </w:rPr>
        <w:fldChar w:fldCharType="separate"/>
      </w:r>
      <w:r>
        <w:rPr>
          <w:noProof/>
        </w:rPr>
        <w:t>672</w:t>
      </w:r>
      <w:r>
        <w:rPr>
          <w:noProof/>
        </w:rPr>
        <w:fldChar w:fldCharType="end"/>
      </w:r>
    </w:p>
    <w:p w14:paraId="3A8C990B" w14:textId="7C6E0906"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Group regrouping flow</w:t>
      </w:r>
      <w:r>
        <w:rPr>
          <w:noProof/>
        </w:rPr>
        <w:tab/>
      </w:r>
      <w:r>
        <w:rPr>
          <w:noProof/>
        </w:rPr>
        <w:fldChar w:fldCharType="begin" w:fldLock="1"/>
      </w:r>
      <w:r>
        <w:rPr>
          <w:noProof/>
        </w:rPr>
        <w:instrText xml:space="preserve"> PAGEREF _Toc193391665 \h </w:instrText>
      </w:r>
      <w:r>
        <w:rPr>
          <w:noProof/>
        </w:rPr>
      </w:r>
      <w:r>
        <w:rPr>
          <w:noProof/>
        </w:rPr>
        <w:fldChar w:fldCharType="separate"/>
      </w:r>
      <w:r>
        <w:rPr>
          <w:noProof/>
        </w:rPr>
        <w:t>672</w:t>
      </w:r>
      <w:r>
        <w:rPr>
          <w:noProof/>
        </w:rPr>
        <w:fldChar w:fldCharType="end"/>
      </w:r>
    </w:p>
    <w:p w14:paraId="3ED8161C" w14:textId="686006DB"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_Toc193391666 \h </w:instrText>
      </w:r>
      <w:r>
        <w:rPr>
          <w:noProof/>
        </w:rPr>
      </w:r>
      <w:r>
        <w:rPr>
          <w:noProof/>
        </w:rPr>
        <w:fldChar w:fldCharType="separate"/>
      </w:r>
      <w:r>
        <w:rPr>
          <w:noProof/>
        </w:rPr>
        <w:t>672</w:t>
      </w:r>
      <w:r>
        <w:rPr>
          <w:noProof/>
        </w:rPr>
        <w:fldChar w:fldCharType="end"/>
      </w:r>
    </w:p>
    <w:p w14:paraId="02D50538" w14:textId="6EF3486E"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fldLock="1"/>
      </w:r>
      <w:r>
        <w:rPr>
          <w:noProof/>
        </w:rPr>
        <w:instrText xml:space="preserve"> PAGEREF _Toc193391667 \h </w:instrText>
      </w:r>
      <w:r>
        <w:rPr>
          <w:noProof/>
        </w:rPr>
      </w:r>
      <w:r>
        <w:rPr>
          <w:noProof/>
        </w:rPr>
        <w:fldChar w:fldCharType="separate"/>
      </w:r>
      <w:r>
        <w:rPr>
          <w:noProof/>
        </w:rPr>
        <w:t>672</w:t>
      </w:r>
      <w:r>
        <w:rPr>
          <w:noProof/>
        </w:rPr>
        <w:fldChar w:fldCharType="end"/>
      </w:r>
    </w:p>
    <w:p w14:paraId="4135EF0A" w14:textId="72D5FCE3"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Signalling flow</w:t>
      </w:r>
      <w:r>
        <w:rPr>
          <w:noProof/>
        </w:rPr>
        <w:tab/>
      </w:r>
      <w:r>
        <w:rPr>
          <w:noProof/>
        </w:rPr>
        <w:fldChar w:fldCharType="begin" w:fldLock="1"/>
      </w:r>
      <w:r>
        <w:rPr>
          <w:noProof/>
        </w:rPr>
        <w:instrText xml:space="preserve"> PAGEREF _Toc193391668 \h </w:instrText>
      </w:r>
      <w:r>
        <w:rPr>
          <w:noProof/>
        </w:rPr>
      </w:r>
      <w:r>
        <w:rPr>
          <w:noProof/>
        </w:rPr>
        <w:fldChar w:fldCharType="separate"/>
      </w:r>
      <w:r>
        <w:rPr>
          <w:noProof/>
        </w:rPr>
        <w:t>673</w:t>
      </w:r>
      <w:r>
        <w:rPr>
          <w:noProof/>
        </w:rPr>
        <w:fldChar w:fldCharType="end"/>
      </w:r>
    </w:p>
    <w:p w14:paraId="4D20273B" w14:textId="6B8120A6" w:rsidR="00024178" w:rsidRDefault="0002417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Timers</w:t>
      </w:r>
      <w:r>
        <w:rPr>
          <w:noProof/>
        </w:rPr>
        <w:tab/>
      </w:r>
      <w:r>
        <w:rPr>
          <w:noProof/>
        </w:rPr>
        <w:fldChar w:fldCharType="begin" w:fldLock="1"/>
      </w:r>
      <w:r>
        <w:rPr>
          <w:noProof/>
        </w:rPr>
        <w:instrText xml:space="preserve"> PAGEREF _Toc193391669 \h </w:instrText>
      </w:r>
      <w:r>
        <w:rPr>
          <w:noProof/>
        </w:rPr>
      </w:r>
      <w:r>
        <w:rPr>
          <w:noProof/>
        </w:rPr>
        <w:fldChar w:fldCharType="separate"/>
      </w:r>
      <w:r>
        <w:rPr>
          <w:noProof/>
        </w:rPr>
        <w:t>692</w:t>
      </w:r>
      <w:r>
        <w:rPr>
          <w:noProof/>
        </w:rPr>
        <w:fldChar w:fldCharType="end"/>
      </w:r>
    </w:p>
    <w:p w14:paraId="658DCFAF" w14:textId="08D83D5D"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_Toc193391670 \h </w:instrText>
      </w:r>
      <w:r>
        <w:rPr>
          <w:noProof/>
        </w:rPr>
      </w:r>
      <w:r>
        <w:rPr>
          <w:noProof/>
        </w:rPr>
        <w:fldChar w:fldCharType="separate"/>
      </w:r>
      <w:r>
        <w:rPr>
          <w:noProof/>
        </w:rPr>
        <w:t>692</w:t>
      </w:r>
      <w:r>
        <w:rPr>
          <w:noProof/>
        </w:rPr>
        <w:fldChar w:fldCharType="end"/>
      </w:r>
    </w:p>
    <w:p w14:paraId="0C6550D5" w14:textId="0406D301"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_Toc193391671 \h </w:instrText>
      </w:r>
      <w:r>
        <w:rPr>
          <w:noProof/>
        </w:rPr>
      </w:r>
      <w:r>
        <w:rPr>
          <w:noProof/>
        </w:rPr>
        <w:fldChar w:fldCharType="separate"/>
      </w:r>
      <w:r>
        <w:rPr>
          <w:noProof/>
        </w:rPr>
        <w:t>692</w:t>
      </w:r>
      <w:r>
        <w:rPr>
          <w:noProof/>
        </w:rPr>
        <w:fldChar w:fldCharType="end"/>
      </w:r>
    </w:p>
    <w:p w14:paraId="25DAB035" w14:textId="7485D087"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_Toc193391672 \h </w:instrText>
      </w:r>
      <w:r>
        <w:rPr>
          <w:noProof/>
        </w:rPr>
      </w:r>
      <w:r>
        <w:rPr>
          <w:noProof/>
        </w:rPr>
        <w:fldChar w:fldCharType="separate"/>
      </w:r>
      <w:r>
        <w:rPr>
          <w:noProof/>
        </w:rPr>
        <w:t>692</w:t>
      </w:r>
      <w:r>
        <w:rPr>
          <w:noProof/>
        </w:rPr>
        <w:fldChar w:fldCharType="end"/>
      </w:r>
    </w:p>
    <w:p w14:paraId="51A696E7" w14:textId="6DA3376C"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B.2.</w:t>
      </w:r>
      <w:r w:rsidRPr="00A61B56">
        <w:rPr>
          <w:noProof/>
          <w:lang w:val="hr-HR"/>
        </w:rPr>
        <w:t>2</w:t>
      </w:r>
      <w:r>
        <w:rPr>
          <w:rFonts w:asciiTheme="minorHAnsi" w:eastAsiaTheme="minorEastAsia" w:hAnsiTheme="minorHAnsi" w:cstheme="minorBidi"/>
          <w:noProof/>
          <w:kern w:val="2"/>
          <w:sz w:val="24"/>
          <w:szCs w:val="24"/>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_Toc193391673 \h </w:instrText>
      </w:r>
      <w:r>
        <w:rPr>
          <w:noProof/>
        </w:rPr>
      </w:r>
      <w:r>
        <w:rPr>
          <w:noProof/>
        </w:rPr>
        <w:fldChar w:fldCharType="separate"/>
      </w:r>
      <w:r>
        <w:rPr>
          <w:noProof/>
        </w:rPr>
        <w:t>693</w:t>
      </w:r>
      <w:r>
        <w:rPr>
          <w:noProof/>
        </w:rPr>
        <w:fldChar w:fldCharType="end"/>
      </w:r>
    </w:p>
    <w:p w14:paraId="7EF7F7DA" w14:textId="2CCBD9BF"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fldLock="1"/>
      </w:r>
      <w:r>
        <w:rPr>
          <w:noProof/>
        </w:rPr>
        <w:instrText xml:space="preserve"> PAGEREF _Toc193391674 \h </w:instrText>
      </w:r>
      <w:r>
        <w:rPr>
          <w:noProof/>
        </w:rPr>
      </w:r>
      <w:r>
        <w:rPr>
          <w:noProof/>
        </w:rPr>
        <w:fldChar w:fldCharType="separate"/>
      </w:r>
      <w:r>
        <w:rPr>
          <w:noProof/>
        </w:rPr>
        <w:t>694</w:t>
      </w:r>
      <w:r>
        <w:rPr>
          <w:noProof/>
        </w:rPr>
        <w:fldChar w:fldCharType="end"/>
      </w:r>
    </w:p>
    <w:p w14:paraId="09EC6188" w14:textId="146904AF"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_Toc193391675 \h </w:instrText>
      </w:r>
      <w:r>
        <w:rPr>
          <w:noProof/>
        </w:rPr>
      </w:r>
      <w:r>
        <w:rPr>
          <w:noProof/>
        </w:rPr>
        <w:fldChar w:fldCharType="separate"/>
      </w:r>
      <w:r>
        <w:rPr>
          <w:noProof/>
        </w:rPr>
        <w:t>694</w:t>
      </w:r>
      <w:r>
        <w:rPr>
          <w:noProof/>
        </w:rPr>
        <w:fldChar w:fldCharType="end"/>
      </w:r>
    </w:p>
    <w:p w14:paraId="4C665148" w14:textId="589C7F7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B.3.1.1</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_Toc193391676 \h </w:instrText>
      </w:r>
      <w:r>
        <w:rPr>
          <w:noProof/>
        </w:rPr>
      </w:r>
      <w:r>
        <w:rPr>
          <w:noProof/>
        </w:rPr>
        <w:fldChar w:fldCharType="separate"/>
      </w:r>
      <w:r>
        <w:rPr>
          <w:noProof/>
        </w:rPr>
        <w:t>694</w:t>
      </w:r>
      <w:r>
        <w:rPr>
          <w:noProof/>
        </w:rPr>
        <w:fldChar w:fldCharType="end"/>
      </w:r>
    </w:p>
    <w:p w14:paraId="0C491DD0" w14:textId="58F1B9A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B.3.1.2</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_Toc193391677 \h </w:instrText>
      </w:r>
      <w:r>
        <w:rPr>
          <w:noProof/>
        </w:rPr>
      </w:r>
      <w:r>
        <w:rPr>
          <w:noProof/>
        </w:rPr>
        <w:fldChar w:fldCharType="separate"/>
      </w:r>
      <w:r>
        <w:rPr>
          <w:noProof/>
        </w:rPr>
        <w:t>695</w:t>
      </w:r>
      <w:r>
        <w:rPr>
          <w:noProof/>
        </w:rPr>
        <w:fldChar w:fldCharType="end"/>
      </w:r>
    </w:p>
    <w:p w14:paraId="6C096231" w14:textId="6F9922B0"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_Toc193391678 \h </w:instrText>
      </w:r>
      <w:r>
        <w:rPr>
          <w:noProof/>
        </w:rPr>
      </w:r>
      <w:r>
        <w:rPr>
          <w:noProof/>
        </w:rPr>
        <w:fldChar w:fldCharType="separate"/>
      </w:r>
      <w:r>
        <w:rPr>
          <w:noProof/>
        </w:rPr>
        <w:t>696</w:t>
      </w:r>
      <w:r>
        <w:rPr>
          <w:noProof/>
        </w:rPr>
        <w:fldChar w:fldCharType="end"/>
      </w:r>
    </w:p>
    <w:p w14:paraId="3F08E364" w14:textId="1D22E141"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_Toc193391679 \h </w:instrText>
      </w:r>
      <w:r>
        <w:rPr>
          <w:noProof/>
        </w:rPr>
      </w:r>
      <w:r>
        <w:rPr>
          <w:noProof/>
        </w:rPr>
        <w:fldChar w:fldCharType="separate"/>
      </w:r>
      <w:r>
        <w:rPr>
          <w:noProof/>
        </w:rPr>
        <w:t>699</w:t>
      </w:r>
      <w:r>
        <w:rPr>
          <w:noProof/>
        </w:rPr>
        <w:fldChar w:fldCharType="end"/>
      </w:r>
    </w:p>
    <w:p w14:paraId="53085B41" w14:textId="0A38D629"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B.3.4</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Timers in off-network emergency alert</w:t>
      </w:r>
      <w:r>
        <w:rPr>
          <w:noProof/>
        </w:rPr>
        <w:tab/>
      </w:r>
      <w:r>
        <w:rPr>
          <w:noProof/>
        </w:rPr>
        <w:fldChar w:fldCharType="begin" w:fldLock="1"/>
      </w:r>
      <w:r>
        <w:rPr>
          <w:noProof/>
        </w:rPr>
        <w:instrText xml:space="preserve"> PAGEREF _Toc193391680 \h </w:instrText>
      </w:r>
      <w:r>
        <w:rPr>
          <w:noProof/>
        </w:rPr>
      </w:r>
      <w:r>
        <w:rPr>
          <w:noProof/>
        </w:rPr>
        <w:fldChar w:fldCharType="separate"/>
      </w:r>
      <w:r>
        <w:rPr>
          <w:noProof/>
        </w:rPr>
        <w:t>700</w:t>
      </w:r>
      <w:r>
        <w:rPr>
          <w:noProof/>
        </w:rPr>
        <w:fldChar w:fldCharType="end"/>
      </w:r>
    </w:p>
    <w:p w14:paraId="02A1A3FC" w14:textId="2FCF4A6F" w:rsidR="00024178" w:rsidRDefault="0002417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_Toc193391681 \h </w:instrText>
      </w:r>
      <w:r>
        <w:rPr>
          <w:noProof/>
        </w:rPr>
      </w:r>
      <w:r>
        <w:rPr>
          <w:noProof/>
        </w:rPr>
        <w:fldChar w:fldCharType="separate"/>
      </w:r>
      <w:r>
        <w:rPr>
          <w:noProof/>
        </w:rPr>
        <w:t>702</w:t>
      </w:r>
      <w:r>
        <w:rPr>
          <w:noProof/>
        </w:rPr>
        <w:fldChar w:fldCharType="end"/>
      </w:r>
    </w:p>
    <w:p w14:paraId="0E1CA615" w14:textId="58EB436A"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_Toc193391682 \h </w:instrText>
      </w:r>
      <w:r>
        <w:rPr>
          <w:noProof/>
        </w:rPr>
      </w:r>
      <w:r>
        <w:rPr>
          <w:noProof/>
        </w:rPr>
        <w:fldChar w:fldCharType="separate"/>
      </w:r>
      <w:r>
        <w:rPr>
          <w:noProof/>
        </w:rPr>
        <w:t>702</w:t>
      </w:r>
      <w:r>
        <w:rPr>
          <w:noProof/>
        </w:rPr>
        <w:fldChar w:fldCharType="end"/>
      </w:r>
    </w:p>
    <w:p w14:paraId="7C1C3B8F" w14:textId="7EDF47A6"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_Toc193391683 \h </w:instrText>
      </w:r>
      <w:r>
        <w:rPr>
          <w:noProof/>
        </w:rPr>
      </w:r>
      <w:r>
        <w:rPr>
          <w:noProof/>
        </w:rPr>
        <w:fldChar w:fldCharType="separate"/>
      </w:r>
      <w:r>
        <w:rPr>
          <w:noProof/>
        </w:rPr>
        <w:t>702</w:t>
      </w:r>
      <w:r>
        <w:rPr>
          <w:noProof/>
        </w:rPr>
        <w:fldChar w:fldCharType="end"/>
      </w:r>
    </w:p>
    <w:p w14:paraId="6225DC2D" w14:textId="684A8B36"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Counters in off-network group call</w:t>
      </w:r>
      <w:r>
        <w:rPr>
          <w:noProof/>
        </w:rPr>
        <w:tab/>
      </w:r>
      <w:r>
        <w:rPr>
          <w:noProof/>
        </w:rPr>
        <w:fldChar w:fldCharType="begin" w:fldLock="1"/>
      </w:r>
      <w:r>
        <w:rPr>
          <w:noProof/>
        </w:rPr>
        <w:instrText xml:space="preserve"> PAGEREF _Toc193391684 \h </w:instrText>
      </w:r>
      <w:r>
        <w:rPr>
          <w:noProof/>
        </w:rPr>
      </w:r>
      <w:r>
        <w:rPr>
          <w:noProof/>
        </w:rPr>
        <w:fldChar w:fldCharType="separate"/>
      </w:r>
      <w:r>
        <w:rPr>
          <w:noProof/>
        </w:rPr>
        <w:t>702</w:t>
      </w:r>
      <w:r>
        <w:rPr>
          <w:noProof/>
        </w:rPr>
        <w:fldChar w:fldCharType="end"/>
      </w:r>
    </w:p>
    <w:p w14:paraId="617C94AB" w14:textId="1FBD960C"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_Toc193391685 \h </w:instrText>
      </w:r>
      <w:r>
        <w:rPr>
          <w:noProof/>
        </w:rPr>
      </w:r>
      <w:r>
        <w:rPr>
          <w:noProof/>
        </w:rPr>
        <w:fldChar w:fldCharType="separate"/>
      </w:r>
      <w:r>
        <w:rPr>
          <w:noProof/>
        </w:rPr>
        <w:t>702</w:t>
      </w:r>
      <w:r>
        <w:rPr>
          <w:noProof/>
        </w:rPr>
        <w:fldChar w:fldCharType="end"/>
      </w:r>
    </w:p>
    <w:p w14:paraId="03605AA9" w14:textId="1C527CED" w:rsidR="00024178" w:rsidRDefault="0002417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_Toc193391686 \h </w:instrText>
      </w:r>
      <w:r>
        <w:rPr>
          <w:noProof/>
        </w:rPr>
      </w:r>
      <w:r>
        <w:rPr>
          <w:noProof/>
        </w:rPr>
        <w:fldChar w:fldCharType="separate"/>
      </w:r>
      <w:r>
        <w:rPr>
          <w:noProof/>
        </w:rPr>
        <w:t>704</w:t>
      </w:r>
      <w:r>
        <w:rPr>
          <w:noProof/>
        </w:rPr>
        <w:fldChar w:fldCharType="end"/>
      </w:r>
    </w:p>
    <w:p w14:paraId="2282C682" w14:textId="073E61B9"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_Toc193391687 \h </w:instrText>
      </w:r>
      <w:r>
        <w:rPr>
          <w:noProof/>
        </w:rPr>
      </w:r>
      <w:r>
        <w:rPr>
          <w:noProof/>
        </w:rPr>
        <w:fldChar w:fldCharType="separate"/>
      </w:r>
      <w:r>
        <w:rPr>
          <w:noProof/>
        </w:rPr>
        <w:t>704</w:t>
      </w:r>
      <w:r>
        <w:rPr>
          <w:noProof/>
        </w:rPr>
        <w:fldChar w:fldCharType="end"/>
      </w:r>
    </w:p>
    <w:p w14:paraId="0E063D26" w14:textId="26453B9D"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_Toc193391688 \h </w:instrText>
      </w:r>
      <w:r>
        <w:rPr>
          <w:noProof/>
        </w:rPr>
      </w:r>
      <w:r>
        <w:rPr>
          <w:noProof/>
        </w:rPr>
        <w:fldChar w:fldCharType="separate"/>
      </w:r>
      <w:r>
        <w:rPr>
          <w:noProof/>
        </w:rPr>
        <w:t>704</w:t>
      </w:r>
      <w:r>
        <w:rPr>
          <w:noProof/>
        </w:rPr>
        <w:fldChar w:fldCharType="end"/>
      </w:r>
    </w:p>
    <w:p w14:paraId="20649F11" w14:textId="0D7D3C49"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_Toc193391689 \h </w:instrText>
      </w:r>
      <w:r>
        <w:rPr>
          <w:noProof/>
        </w:rPr>
      </w:r>
      <w:r>
        <w:rPr>
          <w:noProof/>
        </w:rPr>
        <w:fldChar w:fldCharType="separate"/>
      </w:r>
      <w:r>
        <w:rPr>
          <w:noProof/>
        </w:rPr>
        <w:t>704</w:t>
      </w:r>
      <w:r>
        <w:rPr>
          <w:noProof/>
        </w:rPr>
        <w:fldChar w:fldCharType="end"/>
      </w:r>
    </w:p>
    <w:p w14:paraId="4F3714DC" w14:textId="4D75E9AA" w:rsidR="00024178" w:rsidRDefault="0002417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_Toc193391690 \h </w:instrText>
      </w:r>
      <w:r>
        <w:rPr>
          <w:noProof/>
        </w:rPr>
      </w:r>
      <w:r>
        <w:rPr>
          <w:noProof/>
        </w:rPr>
        <w:fldChar w:fldCharType="separate"/>
      </w:r>
      <w:r>
        <w:rPr>
          <w:noProof/>
        </w:rPr>
        <w:t>706</w:t>
      </w:r>
      <w:r>
        <w:rPr>
          <w:noProof/>
        </w:rPr>
        <w:fldChar w:fldCharType="end"/>
      </w:r>
    </w:p>
    <w:p w14:paraId="0F2812EB" w14:textId="0E3550F3"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_Toc193391691 \h </w:instrText>
      </w:r>
      <w:r>
        <w:rPr>
          <w:noProof/>
        </w:rPr>
      </w:r>
      <w:r>
        <w:rPr>
          <w:noProof/>
        </w:rPr>
        <w:fldChar w:fldCharType="separate"/>
      </w:r>
      <w:r>
        <w:rPr>
          <w:noProof/>
        </w:rPr>
        <w:t>706</w:t>
      </w:r>
      <w:r>
        <w:rPr>
          <w:noProof/>
        </w:rPr>
        <w:fldChar w:fldCharType="end"/>
      </w:r>
    </w:p>
    <w:p w14:paraId="0F6A706E" w14:textId="61D6AE4E"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_Toc193391692 \h </w:instrText>
      </w:r>
      <w:r>
        <w:rPr>
          <w:noProof/>
        </w:rPr>
      </w:r>
      <w:r>
        <w:rPr>
          <w:noProof/>
        </w:rPr>
        <w:fldChar w:fldCharType="separate"/>
      </w:r>
      <w:r>
        <w:rPr>
          <w:noProof/>
        </w:rPr>
        <w:t>706</w:t>
      </w:r>
      <w:r>
        <w:rPr>
          <w:noProof/>
        </w:rPr>
        <w:fldChar w:fldCharType="end"/>
      </w:r>
    </w:p>
    <w:p w14:paraId="0167E223" w14:textId="0FA3E59A"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Malgun Gothic"/>
          <w:noProof/>
        </w:rPr>
        <w:t>E.2.1</w:t>
      </w:r>
      <w:r>
        <w:rPr>
          <w:rFonts w:asciiTheme="minorHAnsi" w:eastAsiaTheme="minorEastAsia" w:hAnsiTheme="minorHAnsi" w:cstheme="minorBidi"/>
          <w:noProof/>
          <w:kern w:val="2"/>
          <w:sz w:val="24"/>
          <w:szCs w:val="24"/>
          <w:lang w:eastAsia="en-GB"/>
          <w14:ligatures w14:val="standardContextual"/>
        </w:rPr>
        <w:tab/>
      </w:r>
      <w:r w:rsidRPr="00A61B56">
        <w:rPr>
          <w:rFonts w:eastAsia="Malgun Gothic"/>
          <w:noProof/>
        </w:rPr>
        <w:t>URN</w:t>
      </w:r>
      <w:r>
        <w:rPr>
          <w:noProof/>
        </w:rPr>
        <w:tab/>
      </w:r>
      <w:r>
        <w:rPr>
          <w:noProof/>
        </w:rPr>
        <w:fldChar w:fldCharType="begin" w:fldLock="1"/>
      </w:r>
      <w:r>
        <w:rPr>
          <w:noProof/>
        </w:rPr>
        <w:instrText xml:space="preserve"> PAGEREF _Toc193391693 \h </w:instrText>
      </w:r>
      <w:r>
        <w:rPr>
          <w:noProof/>
        </w:rPr>
      </w:r>
      <w:r>
        <w:rPr>
          <w:noProof/>
        </w:rPr>
        <w:fldChar w:fldCharType="separate"/>
      </w:r>
      <w:r>
        <w:rPr>
          <w:noProof/>
        </w:rPr>
        <w:t>706</w:t>
      </w:r>
      <w:r>
        <w:rPr>
          <w:noProof/>
        </w:rPr>
        <w:fldChar w:fldCharType="end"/>
      </w:r>
    </w:p>
    <w:p w14:paraId="095B18B5" w14:textId="2E054682"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A61B56">
        <w:rPr>
          <w:rFonts w:eastAsia="SimSun"/>
          <w:noProof/>
        </w:rPr>
        <w:t>Description</w:t>
      </w:r>
      <w:r>
        <w:rPr>
          <w:noProof/>
        </w:rPr>
        <w:tab/>
      </w:r>
      <w:r>
        <w:rPr>
          <w:noProof/>
        </w:rPr>
        <w:fldChar w:fldCharType="begin" w:fldLock="1"/>
      </w:r>
      <w:r>
        <w:rPr>
          <w:noProof/>
        </w:rPr>
        <w:instrText xml:space="preserve"> PAGEREF _Toc193391694 \h </w:instrText>
      </w:r>
      <w:r>
        <w:rPr>
          <w:noProof/>
        </w:rPr>
      </w:r>
      <w:r>
        <w:rPr>
          <w:noProof/>
        </w:rPr>
        <w:fldChar w:fldCharType="separate"/>
      </w:r>
      <w:r>
        <w:rPr>
          <w:noProof/>
        </w:rPr>
        <w:t>706</w:t>
      </w:r>
      <w:r>
        <w:rPr>
          <w:noProof/>
        </w:rPr>
        <w:fldChar w:fldCharType="end"/>
      </w:r>
    </w:p>
    <w:p w14:paraId="06CF8FE1" w14:textId="28AC1D15"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_Toc193391695 \h </w:instrText>
      </w:r>
      <w:r>
        <w:rPr>
          <w:noProof/>
        </w:rPr>
      </w:r>
      <w:r>
        <w:rPr>
          <w:noProof/>
        </w:rPr>
        <w:fldChar w:fldCharType="separate"/>
      </w:r>
      <w:r>
        <w:rPr>
          <w:noProof/>
        </w:rPr>
        <w:t>706</w:t>
      </w:r>
      <w:r>
        <w:rPr>
          <w:noProof/>
        </w:rPr>
        <w:fldChar w:fldCharType="end"/>
      </w:r>
    </w:p>
    <w:p w14:paraId="63CF6B96" w14:textId="1264FE50"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_Toc193391696 \h </w:instrText>
      </w:r>
      <w:r>
        <w:rPr>
          <w:noProof/>
        </w:rPr>
      </w:r>
      <w:r>
        <w:rPr>
          <w:noProof/>
        </w:rPr>
        <w:fldChar w:fldCharType="separate"/>
      </w:r>
      <w:r>
        <w:rPr>
          <w:noProof/>
        </w:rPr>
        <w:t>706</w:t>
      </w:r>
      <w:r>
        <w:rPr>
          <w:noProof/>
        </w:rPr>
        <w:fldChar w:fldCharType="end"/>
      </w:r>
    </w:p>
    <w:p w14:paraId="275F4E92" w14:textId="6B9F9629"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_Toc193391697 \h </w:instrText>
      </w:r>
      <w:r>
        <w:rPr>
          <w:noProof/>
        </w:rPr>
      </w:r>
      <w:r>
        <w:rPr>
          <w:noProof/>
        </w:rPr>
        <w:fldChar w:fldCharType="separate"/>
      </w:r>
      <w:r>
        <w:rPr>
          <w:noProof/>
        </w:rPr>
        <w:t>706</w:t>
      </w:r>
      <w:r>
        <w:rPr>
          <w:noProof/>
        </w:rPr>
        <w:fldChar w:fldCharType="end"/>
      </w:r>
    </w:p>
    <w:p w14:paraId="0E55F695" w14:textId="5814DC24"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_Toc193391698 \h </w:instrText>
      </w:r>
      <w:r>
        <w:rPr>
          <w:noProof/>
        </w:rPr>
      </w:r>
      <w:r>
        <w:rPr>
          <w:noProof/>
        </w:rPr>
        <w:fldChar w:fldCharType="separate"/>
      </w:r>
      <w:r>
        <w:rPr>
          <w:noProof/>
        </w:rPr>
        <w:t>706</w:t>
      </w:r>
      <w:r>
        <w:rPr>
          <w:noProof/>
        </w:rPr>
        <w:fldChar w:fldCharType="end"/>
      </w:r>
    </w:p>
    <w:p w14:paraId="12E166CE" w14:textId="5E7671B1" w:rsidR="00024178" w:rsidRDefault="0002417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_Toc193391699 \h </w:instrText>
      </w:r>
      <w:r>
        <w:rPr>
          <w:noProof/>
        </w:rPr>
      </w:r>
      <w:r>
        <w:rPr>
          <w:noProof/>
        </w:rPr>
        <w:fldChar w:fldCharType="separate"/>
      </w:r>
      <w:r>
        <w:rPr>
          <w:noProof/>
        </w:rPr>
        <w:t>707</w:t>
      </w:r>
      <w:r>
        <w:rPr>
          <w:noProof/>
        </w:rPr>
        <w:fldChar w:fldCharType="end"/>
      </w:r>
    </w:p>
    <w:p w14:paraId="6C31BAE9" w14:textId="5B9DF841"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_Toc193391700 \h </w:instrText>
      </w:r>
      <w:r>
        <w:rPr>
          <w:noProof/>
        </w:rPr>
      </w:r>
      <w:r>
        <w:rPr>
          <w:noProof/>
        </w:rPr>
        <w:fldChar w:fldCharType="separate"/>
      </w:r>
      <w:r>
        <w:rPr>
          <w:noProof/>
        </w:rPr>
        <w:t>707</w:t>
      </w:r>
      <w:r>
        <w:rPr>
          <w:noProof/>
        </w:rPr>
        <w:fldChar w:fldCharType="end"/>
      </w:r>
    </w:p>
    <w:p w14:paraId="4ADC60D3" w14:textId="60BE7D68"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_Toc193391701 \h </w:instrText>
      </w:r>
      <w:r>
        <w:rPr>
          <w:noProof/>
        </w:rPr>
      </w:r>
      <w:r>
        <w:rPr>
          <w:noProof/>
        </w:rPr>
        <w:fldChar w:fldCharType="separate"/>
      </w:r>
      <w:r>
        <w:rPr>
          <w:noProof/>
        </w:rPr>
        <w:t>707</w:t>
      </w:r>
      <w:r>
        <w:rPr>
          <w:noProof/>
        </w:rPr>
        <w:fldChar w:fldCharType="end"/>
      </w:r>
    </w:p>
    <w:p w14:paraId="037B52F3" w14:textId="14D49BF1"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_Toc193391702 \h </w:instrText>
      </w:r>
      <w:r>
        <w:rPr>
          <w:noProof/>
        </w:rPr>
      </w:r>
      <w:r>
        <w:rPr>
          <w:noProof/>
        </w:rPr>
        <w:fldChar w:fldCharType="separate"/>
      </w:r>
      <w:r>
        <w:rPr>
          <w:noProof/>
        </w:rPr>
        <w:t>707</w:t>
      </w:r>
      <w:r>
        <w:rPr>
          <w:noProof/>
        </w:rPr>
        <w:fldChar w:fldCharType="end"/>
      </w:r>
    </w:p>
    <w:p w14:paraId="2D29F504" w14:textId="7AC9EC6D"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_Toc193391703 \h </w:instrText>
      </w:r>
      <w:r>
        <w:rPr>
          <w:noProof/>
        </w:rPr>
      </w:r>
      <w:r>
        <w:rPr>
          <w:noProof/>
        </w:rPr>
        <w:fldChar w:fldCharType="separate"/>
      </w:r>
      <w:r>
        <w:rPr>
          <w:noProof/>
        </w:rPr>
        <w:t>711</w:t>
      </w:r>
      <w:r>
        <w:rPr>
          <w:noProof/>
        </w:rPr>
        <w:fldChar w:fldCharType="end"/>
      </w:r>
    </w:p>
    <w:p w14:paraId="3DA971E5" w14:textId="139295E2"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_Toc193391704 \h </w:instrText>
      </w:r>
      <w:r>
        <w:rPr>
          <w:noProof/>
        </w:rPr>
      </w:r>
      <w:r>
        <w:rPr>
          <w:noProof/>
        </w:rPr>
        <w:fldChar w:fldCharType="separate"/>
      </w:r>
      <w:r>
        <w:rPr>
          <w:noProof/>
        </w:rPr>
        <w:t>719</w:t>
      </w:r>
      <w:r>
        <w:rPr>
          <w:noProof/>
        </w:rPr>
        <w:fldChar w:fldCharType="end"/>
      </w:r>
    </w:p>
    <w:p w14:paraId="2883370F" w14:textId="02B5B0FC"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_Toc193391705 \h </w:instrText>
      </w:r>
      <w:r>
        <w:rPr>
          <w:noProof/>
        </w:rPr>
      </w:r>
      <w:r>
        <w:rPr>
          <w:noProof/>
        </w:rPr>
        <w:fldChar w:fldCharType="separate"/>
      </w:r>
      <w:r>
        <w:rPr>
          <w:noProof/>
        </w:rPr>
        <w:t>721</w:t>
      </w:r>
      <w:r>
        <w:rPr>
          <w:noProof/>
        </w:rPr>
        <w:fldChar w:fldCharType="end"/>
      </w:r>
    </w:p>
    <w:p w14:paraId="4CE3FE42" w14:textId="66C7F213"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F.2A</w:t>
      </w:r>
      <w:r>
        <w:rPr>
          <w:rFonts w:asciiTheme="minorHAnsi" w:eastAsiaTheme="minorEastAsia" w:hAnsiTheme="minorHAnsi" w:cstheme="minorBidi"/>
          <w:noProof/>
          <w:kern w:val="2"/>
          <w:sz w:val="24"/>
          <w:szCs w:val="24"/>
          <w:lang w:eastAsia="en-GB"/>
          <w14:ligatures w14:val="standardContextual"/>
        </w:rPr>
        <w:tab/>
      </w:r>
      <w:r>
        <w:rPr>
          <w:noProof/>
        </w:rPr>
        <w:t>XML schema for MBS usage information</w:t>
      </w:r>
      <w:r>
        <w:rPr>
          <w:noProof/>
        </w:rPr>
        <w:tab/>
      </w:r>
      <w:r>
        <w:rPr>
          <w:noProof/>
        </w:rPr>
        <w:fldChar w:fldCharType="begin" w:fldLock="1"/>
      </w:r>
      <w:r>
        <w:rPr>
          <w:noProof/>
        </w:rPr>
        <w:instrText xml:space="preserve"> PAGEREF _Toc193391706 \h </w:instrText>
      </w:r>
      <w:r>
        <w:rPr>
          <w:noProof/>
        </w:rPr>
      </w:r>
      <w:r>
        <w:rPr>
          <w:noProof/>
        </w:rPr>
        <w:fldChar w:fldCharType="separate"/>
      </w:r>
      <w:r>
        <w:rPr>
          <w:noProof/>
        </w:rPr>
        <w:t>721</w:t>
      </w:r>
      <w:r>
        <w:rPr>
          <w:noProof/>
        </w:rPr>
        <w:fldChar w:fldCharType="end"/>
      </w:r>
    </w:p>
    <w:p w14:paraId="619E1293" w14:textId="6893A8AB"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_Toc193391707 \h </w:instrText>
      </w:r>
      <w:r>
        <w:rPr>
          <w:noProof/>
        </w:rPr>
      </w:r>
      <w:r>
        <w:rPr>
          <w:noProof/>
        </w:rPr>
        <w:fldChar w:fldCharType="separate"/>
      </w:r>
      <w:r>
        <w:rPr>
          <w:noProof/>
        </w:rPr>
        <w:t>721</w:t>
      </w:r>
      <w:r>
        <w:rPr>
          <w:noProof/>
        </w:rPr>
        <w:fldChar w:fldCharType="end"/>
      </w:r>
    </w:p>
    <w:p w14:paraId="083B8120" w14:textId="5CF62707"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F.2A.2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_Toc193391708 \h </w:instrText>
      </w:r>
      <w:r>
        <w:rPr>
          <w:noProof/>
        </w:rPr>
      </w:r>
      <w:r>
        <w:rPr>
          <w:noProof/>
        </w:rPr>
        <w:fldChar w:fldCharType="separate"/>
      </w:r>
      <w:r>
        <w:rPr>
          <w:noProof/>
        </w:rPr>
        <w:t>721</w:t>
      </w:r>
      <w:r>
        <w:rPr>
          <w:noProof/>
        </w:rPr>
        <w:fldChar w:fldCharType="end"/>
      </w:r>
    </w:p>
    <w:p w14:paraId="6DD5556E" w14:textId="46CC61C5"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F.2A.3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_Toc193391709 \h </w:instrText>
      </w:r>
      <w:r>
        <w:rPr>
          <w:noProof/>
        </w:rPr>
      </w:r>
      <w:r>
        <w:rPr>
          <w:noProof/>
        </w:rPr>
        <w:fldChar w:fldCharType="separate"/>
      </w:r>
      <w:r>
        <w:rPr>
          <w:noProof/>
        </w:rPr>
        <w:t>724</w:t>
      </w:r>
      <w:r>
        <w:rPr>
          <w:noProof/>
        </w:rPr>
        <w:fldChar w:fldCharType="end"/>
      </w:r>
    </w:p>
    <w:p w14:paraId="2C3B4EA1" w14:textId="4AF6F642"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F.2A.4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_Toc193391710 \h </w:instrText>
      </w:r>
      <w:r>
        <w:rPr>
          <w:noProof/>
        </w:rPr>
      </w:r>
      <w:r>
        <w:rPr>
          <w:noProof/>
        </w:rPr>
        <w:fldChar w:fldCharType="separate"/>
      </w:r>
      <w:r>
        <w:rPr>
          <w:noProof/>
        </w:rPr>
        <w:t>725</w:t>
      </w:r>
      <w:r>
        <w:rPr>
          <w:noProof/>
        </w:rPr>
        <w:fldChar w:fldCharType="end"/>
      </w:r>
    </w:p>
    <w:p w14:paraId="7A443F17" w14:textId="08CA2698"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_Toc193391711 \h </w:instrText>
      </w:r>
      <w:r>
        <w:rPr>
          <w:noProof/>
        </w:rPr>
      </w:r>
      <w:r>
        <w:rPr>
          <w:noProof/>
        </w:rPr>
        <w:fldChar w:fldCharType="separate"/>
      </w:r>
      <w:r>
        <w:rPr>
          <w:noProof/>
        </w:rPr>
        <w:t>727</w:t>
      </w:r>
      <w:r>
        <w:rPr>
          <w:noProof/>
        </w:rPr>
        <w:fldChar w:fldCharType="end"/>
      </w:r>
    </w:p>
    <w:p w14:paraId="273555EF" w14:textId="01977928"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_Toc193391712 \h </w:instrText>
      </w:r>
      <w:r>
        <w:rPr>
          <w:noProof/>
        </w:rPr>
      </w:r>
      <w:r>
        <w:rPr>
          <w:noProof/>
        </w:rPr>
        <w:fldChar w:fldCharType="separate"/>
      </w:r>
      <w:r>
        <w:rPr>
          <w:noProof/>
        </w:rPr>
        <w:t>727</w:t>
      </w:r>
      <w:r>
        <w:rPr>
          <w:noProof/>
        </w:rPr>
        <w:fldChar w:fldCharType="end"/>
      </w:r>
    </w:p>
    <w:p w14:paraId="442E7FF9" w14:textId="2CDA7679"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_Toc193391713 \h </w:instrText>
      </w:r>
      <w:r>
        <w:rPr>
          <w:noProof/>
        </w:rPr>
      </w:r>
      <w:r>
        <w:rPr>
          <w:noProof/>
        </w:rPr>
        <w:fldChar w:fldCharType="separate"/>
      </w:r>
      <w:r>
        <w:rPr>
          <w:noProof/>
        </w:rPr>
        <w:t>729</w:t>
      </w:r>
      <w:r>
        <w:rPr>
          <w:noProof/>
        </w:rPr>
        <w:fldChar w:fldCharType="end"/>
      </w:r>
    </w:p>
    <w:p w14:paraId="46F05E9B" w14:textId="5064044E"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F.2.4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_Toc193391714 \h </w:instrText>
      </w:r>
      <w:r>
        <w:rPr>
          <w:noProof/>
        </w:rPr>
      </w:r>
      <w:r>
        <w:rPr>
          <w:noProof/>
        </w:rPr>
        <w:fldChar w:fldCharType="separate"/>
      </w:r>
      <w:r>
        <w:rPr>
          <w:noProof/>
        </w:rPr>
        <w:t>731</w:t>
      </w:r>
      <w:r>
        <w:rPr>
          <w:noProof/>
        </w:rPr>
        <w:fldChar w:fldCharType="end"/>
      </w:r>
    </w:p>
    <w:p w14:paraId="0E6A3069" w14:textId="108E6534"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_Toc193391715 \h </w:instrText>
      </w:r>
      <w:r>
        <w:rPr>
          <w:noProof/>
        </w:rPr>
      </w:r>
      <w:r>
        <w:rPr>
          <w:noProof/>
        </w:rPr>
        <w:fldChar w:fldCharType="separate"/>
      </w:r>
      <w:r>
        <w:rPr>
          <w:noProof/>
        </w:rPr>
        <w:t>733</w:t>
      </w:r>
      <w:r>
        <w:rPr>
          <w:noProof/>
        </w:rPr>
        <w:fldChar w:fldCharType="end"/>
      </w:r>
    </w:p>
    <w:p w14:paraId="1ACFE64B" w14:textId="4E05DCA4"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_Toc193391716 \h </w:instrText>
      </w:r>
      <w:r>
        <w:rPr>
          <w:noProof/>
        </w:rPr>
      </w:r>
      <w:r>
        <w:rPr>
          <w:noProof/>
        </w:rPr>
        <w:fldChar w:fldCharType="separate"/>
      </w:r>
      <w:r>
        <w:rPr>
          <w:noProof/>
        </w:rPr>
        <w:t>733</w:t>
      </w:r>
      <w:r>
        <w:rPr>
          <w:noProof/>
        </w:rPr>
        <w:fldChar w:fldCharType="end"/>
      </w:r>
    </w:p>
    <w:p w14:paraId="34C27CED" w14:textId="27048463"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_Toc193391717 \h </w:instrText>
      </w:r>
      <w:r>
        <w:rPr>
          <w:noProof/>
        </w:rPr>
      </w:r>
      <w:r>
        <w:rPr>
          <w:noProof/>
        </w:rPr>
        <w:fldChar w:fldCharType="separate"/>
      </w:r>
      <w:r>
        <w:rPr>
          <w:noProof/>
        </w:rPr>
        <w:t>733</w:t>
      </w:r>
      <w:r>
        <w:rPr>
          <w:noProof/>
        </w:rPr>
        <w:fldChar w:fldCharType="end"/>
      </w:r>
    </w:p>
    <w:p w14:paraId="243F53FC" w14:textId="25A0F422"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_Toc193391718 \h </w:instrText>
      </w:r>
      <w:r>
        <w:rPr>
          <w:noProof/>
        </w:rPr>
      </w:r>
      <w:r>
        <w:rPr>
          <w:noProof/>
        </w:rPr>
        <w:fldChar w:fldCharType="separate"/>
      </w:r>
      <w:r>
        <w:rPr>
          <w:noProof/>
        </w:rPr>
        <w:t>741</w:t>
      </w:r>
      <w:r>
        <w:rPr>
          <w:noProof/>
        </w:rPr>
        <w:fldChar w:fldCharType="end"/>
      </w:r>
    </w:p>
    <w:p w14:paraId="2C85B3C1" w14:textId="14FF1B8A"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_Toc193391719 \h </w:instrText>
      </w:r>
      <w:r>
        <w:rPr>
          <w:noProof/>
        </w:rPr>
      </w:r>
      <w:r>
        <w:rPr>
          <w:noProof/>
        </w:rPr>
        <w:fldChar w:fldCharType="separate"/>
      </w:r>
      <w:r>
        <w:rPr>
          <w:noProof/>
        </w:rPr>
        <w:t>751</w:t>
      </w:r>
      <w:r>
        <w:rPr>
          <w:noProof/>
        </w:rPr>
        <w:fldChar w:fldCharType="end"/>
      </w:r>
    </w:p>
    <w:p w14:paraId="204DB859" w14:textId="4933B9F5"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rFonts w:asciiTheme="minorHAnsi" w:eastAsiaTheme="minorEastAsia" w:hAnsiTheme="minorHAnsi" w:cstheme="minorBidi"/>
          <w:noProof/>
          <w:kern w:val="2"/>
          <w:sz w:val="24"/>
          <w:szCs w:val="24"/>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_Toc193391720 \h </w:instrText>
      </w:r>
      <w:r>
        <w:rPr>
          <w:noProof/>
        </w:rPr>
      </w:r>
      <w:r>
        <w:rPr>
          <w:noProof/>
        </w:rPr>
        <w:fldChar w:fldCharType="separate"/>
      </w:r>
      <w:r>
        <w:rPr>
          <w:noProof/>
        </w:rPr>
        <w:t>753</w:t>
      </w:r>
      <w:r>
        <w:rPr>
          <w:noProof/>
        </w:rPr>
        <w:fldChar w:fldCharType="end"/>
      </w:r>
    </w:p>
    <w:p w14:paraId="60A601E0" w14:textId="03904C4E"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_Toc193391721 \h </w:instrText>
      </w:r>
      <w:r>
        <w:rPr>
          <w:noProof/>
        </w:rPr>
      </w:r>
      <w:r>
        <w:rPr>
          <w:noProof/>
        </w:rPr>
        <w:fldChar w:fldCharType="separate"/>
      </w:r>
      <w:r>
        <w:rPr>
          <w:noProof/>
        </w:rPr>
        <w:t>753</w:t>
      </w:r>
      <w:r>
        <w:rPr>
          <w:noProof/>
        </w:rPr>
        <w:fldChar w:fldCharType="end"/>
      </w:r>
    </w:p>
    <w:p w14:paraId="5BA2DC85" w14:textId="6B81C648"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noProof/>
          <w:lang w:val="en-US" w:eastAsia="zh-CN"/>
        </w:rPr>
        <w:t>F</w:t>
      </w:r>
      <w:r w:rsidRPr="00A61B56">
        <w:rPr>
          <w:noProof/>
          <w:lang w:val="en-US"/>
        </w:rPr>
        <w:t>.</w:t>
      </w:r>
      <w:r w:rsidRPr="00A61B56">
        <w:rPr>
          <w:noProof/>
          <w:lang w:val="en-US" w:eastAsia="zh-CN"/>
        </w:rPr>
        <w:t>4</w:t>
      </w:r>
      <w:r w:rsidRPr="00A61B56">
        <w:rPr>
          <w:noProof/>
          <w:lang w:val="en-US"/>
        </w:rPr>
        <w:t>.2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XML schema</w:t>
      </w:r>
      <w:r>
        <w:rPr>
          <w:noProof/>
        </w:rPr>
        <w:tab/>
      </w:r>
      <w:r>
        <w:rPr>
          <w:noProof/>
        </w:rPr>
        <w:fldChar w:fldCharType="begin" w:fldLock="1"/>
      </w:r>
      <w:r>
        <w:rPr>
          <w:noProof/>
        </w:rPr>
        <w:instrText xml:space="preserve"> PAGEREF _Toc193391722 \h </w:instrText>
      </w:r>
      <w:r>
        <w:rPr>
          <w:noProof/>
        </w:rPr>
      </w:r>
      <w:r>
        <w:rPr>
          <w:noProof/>
        </w:rPr>
        <w:fldChar w:fldCharType="separate"/>
      </w:r>
      <w:r>
        <w:rPr>
          <w:noProof/>
        </w:rPr>
        <w:t>753</w:t>
      </w:r>
      <w:r>
        <w:rPr>
          <w:noProof/>
        </w:rPr>
        <w:fldChar w:fldCharType="end"/>
      </w:r>
    </w:p>
    <w:p w14:paraId="11F2B49C" w14:textId="759D1F57"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_Toc193391723 \h </w:instrText>
      </w:r>
      <w:r>
        <w:rPr>
          <w:noProof/>
        </w:rPr>
      </w:r>
      <w:r>
        <w:rPr>
          <w:noProof/>
        </w:rPr>
        <w:fldChar w:fldCharType="separate"/>
      </w:r>
      <w:r>
        <w:rPr>
          <w:noProof/>
        </w:rPr>
        <w:t>754</w:t>
      </w:r>
      <w:r>
        <w:rPr>
          <w:noProof/>
        </w:rPr>
        <w:fldChar w:fldCharType="end"/>
      </w:r>
    </w:p>
    <w:p w14:paraId="2707736E" w14:textId="58275B15"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_Toc193391724 \h </w:instrText>
      </w:r>
      <w:r>
        <w:rPr>
          <w:noProof/>
        </w:rPr>
      </w:r>
      <w:r>
        <w:rPr>
          <w:noProof/>
        </w:rPr>
        <w:fldChar w:fldCharType="separate"/>
      </w:r>
      <w:r>
        <w:rPr>
          <w:noProof/>
        </w:rPr>
        <w:t>754</w:t>
      </w:r>
      <w:r>
        <w:rPr>
          <w:noProof/>
        </w:rPr>
        <w:fldChar w:fldCharType="end"/>
      </w:r>
    </w:p>
    <w:p w14:paraId="63E4039F" w14:textId="22F26C21"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F.5</w:t>
      </w:r>
      <w:r>
        <w:rPr>
          <w:rFonts w:asciiTheme="minorHAnsi" w:eastAsiaTheme="minorEastAsia" w:hAnsiTheme="minorHAnsi" w:cstheme="minorBidi"/>
          <w:noProof/>
          <w:kern w:val="2"/>
          <w:sz w:val="24"/>
          <w:szCs w:val="24"/>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_Toc193391725 \h </w:instrText>
      </w:r>
      <w:r>
        <w:rPr>
          <w:noProof/>
        </w:rPr>
      </w:r>
      <w:r>
        <w:rPr>
          <w:noProof/>
        </w:rPr>
        <w:fldChar w:fldCharType="separate"/>
      </w:r>
      <w:r>
        <w:rPr>
          <w:noProof/>
        </w:rPr>
        <w:t>756</w:t>
      </w:r>
      <w:r>
        <w:rPr>
          <w:noProof/>
        </w:rPr>
        <w:fldChar w:fldCharType="end"/>
      </w:r>
    </w:p>
    <w:p w14:paraId="3D6BE199" w14:textId="42275251"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_Toc193391726 \h </w:instrText>
      </w:r>
      <w:r>
        <w:rPr>
          <w:noProof/>
        </w:rPr>
      </w:r>
      <w:r>
        <w:rPr>
          <w:noProof/>
        </w:rPr>
        <w:fldChar w:fldCharType="separate"/>
      </w:r>
      <w:r>
        <w:rPr>
          <w:noProof/>
        </w:rPr>
        <w:t>756</w:t>
      </w:r>
      <w:r>
        <w:rPr>
          <w:noProof/>
        </w:rPr>
        <w:fldChar w:fldCharType="end"/>
      </w:r>
    </w:p>
    <w:p w14:paraId="6EBA8791" w14:textId="73C6FC4B"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_Toc193391727 \h </w:instrText>
      </w:r>
      <w:r>
        <w:rPr>
          <w:noProof/>
        </w:rPr>
      </w:r>
      <w:r>
        <w:rPr>
          <w:noProof/>
        </w:rPr>
        <w:fldChar w:fldCharType="separate"/>
      </w:r>
      <w:r>
        <w:rPr>
          <w:noProof/>
        </w:rPr>
        <w:t>756</w:t>
      </w:r>
      <w:r>
        <w:rPr>
          <w:noProof/>
        </w:rPr>
        <w:fldChar w:fldCharType="end"/>
      </w:r>
    </w:p>
    <w:p w14:paraId="04EFAF7A" w14:textId="4BD5D474"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_Toc193391728 \h </w:instrText>
      </w:r>
      <w:r>
        <w:rPr>
          <w:noProof/>
        </w:rPr>
      </w:r>
      <w:r>
        <w:rPr>
          <w:noProof/>
        </w:rPr>
        <w:fldChar w:fldCharType="separate"/>
      </w:r>
      <w:r>
        <w:rPr>
          <w:noProof/>
        </w:rPr>
        <w:t>756</w:t>
      </w:r>
      <w:r>
        <w:rPr>
          <w:noProof/>
        </w:rPr>
        <w:fldChar w:fldCharType="end"/>
      </w:r>
    </w:p>
    <w:p w14:paraId="7A2BA113" w14:textId="27F78EAA"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_Toc193391729 \h </w:instrText>
      </w:r>
      <w:r>
        <w:rPr>
          <w:noProof/>
        </w:rPr>
      </w:r>
      <w:r>
        <w:rPr>
          <w:noProof/>
        </w:rPr>
        <w:fldChar w:fldCharType="separate"/>
      </w:r>
      <w:r>
        <w:rPr>
          <w:noProof/>
        </w:rPr>
        <w:t>757</w:t>
      </w:r>
      <w:r>
        <w:rPr>
          <w:noProof/>
        </w:rPr>
        <w:fldChar w:fldCharType="end"/>
      </w:r>
    </w:p>
    <w:p w14:paraId="76CF5A39" w14:textId="3CFBE78C"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F.6</w:t>
      </w:r>
      <w:r>
        <w:rPr>
          <w:rFonts w:asciiTheme="minorHAnsi" w:eastAsiaTheme="minorEastAsia" w:hAnsiTheme="minorHAnsi" w:cstheme="minorBidi"/>
          <w:noProof/>
          <w:kern w:val="2"/>
          <w:sz w:val="24"/>
          <w:szCs w:val="24"/>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_Toc193391730 \h </w:instrText>
      </w:r>
      <w:r>
        <w:rPr>
          <w:noProof/>
        </w:rPr>
      </w:r>
      <w:r>
        <w:rPr>
          <w:noProof/>
        </w:rPr>
        <w:fldChar w:fldCharType="separate"/>
      </w:r>
      <w:r>
        <w:rPr>
          <w:noProof/>
        </w:rPr>
        <w:t>759</w:t>
      </w:r>
      <w:r>
        <w:rPr>
          <w:noProof/>
        </w:rPr>
        <w:fldChar w:fldCharType="end"/>
      </w:r>
    </w:p>
    <w:p w14:paraId="0BC53485" w14:textId="03A5D119"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F.6.1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_Toc193391731 \h </w:instrText>
      </w:r>
      <w:r>
        <w:rPr>
          <w:noProof/>
        </w:rPr>
      </w:r>
      <w:r>
        <w:rPr>
          <w:noProof/>
        </w:rPr>
        <w:fldChar w:fldCharType="separate"/>
      </w:r>
      <w:r>
        <w:rPr>
          <w:noProof/>
        </w:rPr>
        <w:t>759</w:t>
      </w:r>
      <w:r>
        <w:rPr>
          <w:noProof/>
        </w:rPr>
        <w:fldChar w:fldCharType="end"/>
      </w:r>
    </w:p>
    <w:p w14:paraId="277C96E1" w14:textId="60CC6289"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_Toc193391732 \h </w:instrText>
      </w:r>
      <w:r>
        <w:rPr>
          <w:noProof/>
        </w:rPr>
      </w:r>
      <w:r>
        <w:rPr>
          <w:noProof/>
        </w:rPr>
        <w:fldChar w:fldCharType="separate"/>
      </w:r>
      <w:r>
        <w:rPr>
          <w:noProof/>
        </w:rPr>
        <w:t>759</w:t>
      </w:r>
      <w:r>
        <w:rPr>
          <w:noProof/>
        </w:rPr>
        <w:fldChar w:fldCharType="end"/>
      </w:r>
    </w:p>
    <w:p w14:paraId="71B4F0EE" w14:textId="5E66E244"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_Toc193391733 \h </w:instrText>
      </w:r>
      <w:r>
        <w:rPr>
          <w:noProof/>
        </w:rPr>
      </w:r>
      <w:r>
        <w:rPr>
          <w:noProof/>
        </w:rPr>
        <w:fldChar w:fldCharType="separate"/>
      </w:r>
      <w:r>
        <w:rPr>
          <w:noProof/>
        </w:rPr>
        <w:t>759</w:t>
      </w:r>
      <w:r>
        <w:rPr>
          <w:noProof/>
        </w:rPr>
        <w:fldChar w:fldCharType="end"/>
      </w:r>
    </w:p>
    <w:p w14:paraId="458BC755" w14:textId="3C653565"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_Toc193391734 \h </w:instrText>
      </w:r>
      <w:r>
        <w:rPr>
          <w:noProof/>
        </w:rPr>
      </w:r>
      <w:r>
        <w:rPr>
          <w:noProof/>
        </w:rPr>
        <w:fldChar w:fldCharType="separate"/>
      </w:r>
      <w:r>
        <w:rPr>
          <w:noProof/>
        </w:rPr>
        <w:t>760</w:t>
      </w:r>
      <w:r>
        <w:rPr>
          <w:noProof/>
        </w:rPr>
        <w:fldChar w:fldCharType="end"/>
      </w:r>
    </w:p>
    <w:p w14:paraId="1E6ADEDF" w14:textId="22DD517B"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F.7</w:t>
      </w:r>
      <w:r>
        <w:rPr>
          <w:rFonts w:asciiTheme="minorHAnsi" w:eastAsiaTheme="minorEastAsia"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_Toc193391735 \h </w:instrText>
      </w:r>
      <w:r>
        <w:rPr>
          <w:noProof/>
        </w:rPr>
      </w:r>
      <w:r>
        <w:rPr>
          <w:noProof/>
        </w:rPr>
        <w:fldChar w:fldCharType="separate"/>
      </w:r>
      <w:r>
        <w:rPr>
          <w:noProof/>
        </w:rPr>
        <w:t>762</w:t>
      </w:r>
      <w:r>
        <w:rPr>
          <w:noProof/>
        </w:rPr>
        <w:fldChar w:fldCharType="end"/>
      </w:r>
    </w:p>
    <w:p w14:paraId="04F4E66F" w14:textId="5A8EEC2C"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_Toc193391736 \h </w:instrText>
      </w:r>
      <w:r>
        <w:rPr>
          <w:noProof/>
        </w:rPr>
      </w:r>
      <w:r>
        <w:rPr>
          <w:noProof/>
        </w:rPr>
        <w:fldChar w:fldCharType="separate"/>
      </w:r>
      <w:r>
        <w:rPr>
          <w:noProof/>
        </w:rPr>
        <w:t>762</w:t>
      </w:r>
      <w:r>
        <w:rPr>
          <w:noProof/>
        </w:rPr>
        <w:fldChar w:fldCharType="end"/>
      </w:r>
    </w:p>
    <w:p w14:paraId="4238E67F" w14:textId="0AF558F9"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noProof/>
          <w:lang w:val="de-DE" w:eastAsia="zh-CN"/>
        </w:rPr>
        <w:t>F</w:t>
      </w:r>
      <w:r w:rsidRPr="00A61B56">
        <w:rPr>
          <w:noProof/>
          <w:lang w:val="de-DE"/>
        </w:rPr>
        <w:t>.</w:t>
      </w:r>
      <w:r w:rsidRPr="00A61B56">
        <w:rPr>
          <w:noProof/>
          <w:lang w:val="de-DE" w:eastAsia="zh-CN"/>
        </w:rPr>
        <w:t>7</w:t>
      </w:r>
      <w:r w:rsidRPr="00A61B56">
        <w:rPr>
          <w:noProof/>
          <w:lang w:val="de-DE"/>
        </w:rPr>
        <w:t>.2</w:t>
      </w:r>
      <w:r>
        <w:rPr>
          <w:rFonts w:asciiTheme="minorHAnsi" w:eastAsiaTheme="minorEastAsia" w:hAnsiTheme="minorHAnsi" w:cstheme="minorBidi"/>
          <w:noProof/>
          <w:kern w:val="2"/>
          <w:sz w:val="24"/>
          <w:szCs w:val="24"/>
          <w:lang w:eastAsia="en-GB"/>
          <w14:ligatures w14:val="standardContextual"/>
        </w:rPr>
        <w:tab/>
      </w:r>
      <w:r w:rsidRPr="00A61B56">
        <w:rPr>
          <w:noProof/>
          <w:lang w:val="de-DE"/>
        </w:rPr>
        <w:t>XML schema</w:t>
      </w:r>
      <w:r>
        <w:rPr>
          <w:noProof/>
        </w:rPr>
        <w:tab/>
      </w:r>
      <w:r>
        <w:rPr>
          <w:noProof/>
        </w:rPr>
        <w:fldChar w:fldCharType="begin" w:fldLock="1"/>
      </w:r>
      <w:r>
        <w:rPr>
          <w:noProof/>
        </w:rPr>
        <w:instrText xml:space="preserve"> PAGEREF _Toc193391737 \h </w:instrText>
      </w:r>
      <w:r>
        <w:rPr>
          <w:noProof/>
        </w:rPr>
      </w:r>
      <w:r>
        <w:rPr>
          <w:noProof/>
        </w:rPr>
        <w:fldChar w:fldCharType="separate"/>
      </w:r>
      <w:r>
        <w:rPr>
          <w:noProof/>
        </w:rPr>
        <w:t>762</w:t>
      </w:r>
      <w:r>
        <w:rPr>
          <w:noProof/>
        </w:rPr>
        <w:fldChar w:fldCharType="end"/>
      </w:r>
    </w:p>
    <w:p w14:paraId="1BEF7C7E" w14:textId="59931D99"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_Toc193391738 \h </w:instrText>
      </w:r>
      <w:r>
        <w:rPr>
          <w:noProof/>
        </w:rPr>
      </w:r>
      <w:r>
        <w:rPr>
          <w:noProof/>
        </w:rPr>
        <w:fldChar w:fldCharType="separate"/>
      </w:r>
      <w:r>
        <w:rPr>
          <w:noProof/>
        </w:rPr>
        <w:t>763</w:t>
      </w:r>
      <w:r>
        <w:rPr>
          <w:noProof/>
        </w:rPr>
        <w:fldChar w:fldCharType="end"/>
      </w:r>
    </w:p>
    <w:p w14:paraId="4D87A5E5" w14:textId="259D9535"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_Toc193391739 \h </w:instrText>
      </w:r>
      <w:r>
        <w:rPr>
          <w:noProof/>
        </w:rPr>
      </w:r>
      <w:r>
        <w:rPr>
          <w:noProof/>
        </w:rPr>
        <w:fldChar w:fldCharType="separate"/>
      </w:r>
      <w:r>
        <w:rPr>
          <w:noProof/>
        </w:rPr>
        <w:t>764</w:t>
      </w:r>
      <w:r>
        <w:rPr>
          <w:noProof/>
        </w:rPr>
        <w:fldChar w:fldCharType="end"/>
      </w:r>
    </w:p>
    <w:p w14:paraId="67F41DE7" w14:textId="3E2B174F" w:rsidR="00024178" w:rsidRDefault="00024178">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G (informative):</w:t>
      </w:r>
      <w:r>
        <w:rPr>
          <w:noProof/>
        </w:rPr>
        <w:tab/>
        <w:t>States managed by the MCPTT client and MCPTT server</w:t>
      </w:r>
      <w:r>
        <w:rPr>
          <w:noProof/>
        </w:rPr>
        <w:tab/>
      </w:r>
      <w:r>
        <w:rPr>
          <w:noProof/>
        </w:rPr>
        <w:fldChar w:fldCharType="begin" w:fldLock="1"/>
      </w:r>
      <w:r>
        <w:rPr>
          <w:noProof/>
        </w:rPr>
        <w:instrText xml:space="preserve"> PAGEREF _Toc193391740 \h </w:instrText>
      </w:r>
      <w:r>
        <w:rPr>
          <w:noProof/>
        </w:rPr>
      </w:r>
      <w:r>
        <w:rPr>
          <w:noProof/>
        </w:rPr>
        <w:fldChar w:fldCharType="separate"/>
      </w:r>
      <w:r>
        <w:rPr>
          <w:noProof/>
        </w:rPr>
        <w:t>766</w:t>
      </w:r>
      <w:r>
        <w:rPr>
          <w:noProof/>
        </w:rPr>
        <w:fldChar w:fldCharType="end"/>
      </w:r>
    </w:p>
    <w:p w14:paraId="1B2C0D59" w14:textId="06C5CD4D"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MCPTT emergency state</w:t>
      </w:r>
      <w:r>
        <w:rPr>
          <w:noProof/>
        </w:rPr>
        <w:tab/>
      </w:r>
      <w:r>
        <w:rPr>
          <w:noProof/>
        </w:rPr>
        <w:fldChar w:fldCharType="begin" w:fldLock="1"/>
      </w:r>
      <w:r>
        <w:rPr>
          <w:noProof/>
        </w:rPr>
        <w:instrText xml:space="preserve"> PAGEREF _Toc193391741 \h </w:instrText>
      </w:r>
      <w:r>
        <w:rPr>
          <w:noProof/>
        </w:rPr>
      </w:r>
      <w:r>
        <w:rPr>
          <w:noProof/>
        </w:rPr>
        <w:fldChar w:fldCharType="separate"/>
      </w:r>
      <w:r>
        <w:rPr>
          <w:noProof/>
        </w:rPr>
        <w:t>766</w:t>
      </w:r>
      <w:r>
        <w:rPr>
          <w:noProof/>
        </w:rPr>
        <w:fldChar w:fldCharType="end"/>
      </w:r>
    </w:p>
    <w:p w14:paraId="0408CE6D" w14:textId="5F096D34"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_Toc193391742 \h </w:instrText>
      </w:r>
      <w:r>
        <w:rPr>
          <w:noProof/>
        </w:rPr>
      </w:r>
      <w:r>
        <w:rPr>
          <w:noProof/>
        </w:rPr>
        <w:fldChar w:fldCharType="separate"/>
      </w:r>
      <w:r>
        <w:rPr>
          <w:noProof/>
        </w:rPr>
        <w:t>766</w:t>
      </w:r>
      <w:r>
        <w:rPr>
          <w:noProof/>
        </w:rPr>
        <w:fldChar w:fldCharType="end"/>
      </w:r>
    </w:p>
    <w:p w14:paraId="60E3DCD3" w14:textId="5EBE7B3F"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_Toc193391743 \h </w:instrText>
      </w:r>
      <w:r>
        <w:rPr>
          <w:noProof/>
        </w:rPr>
      </w:r>
      <w:r>
        <w:rPr>
          <w:noProof/>
        </w:rPr>
        <w:fldChar w:fldCharType="separate"/>
      </w:r>
      <w:r>
        <w:rPr>
          <w:noProof/>
        </w:rPr>
        <w:t>767</w:t>
      </w:r>
      <w:r>
        <w:rPr>
          <w:noProof/>
        </w:rPr>
        <w:fldChar w:fldCharType="end"/>
      </w:r>
    </w:p>
    <w:p w14:paraId="209B7175" w14:textId="4B98DA9B"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_Toc193391744 \h </w:instrText>
      </w:r>
      <w:r>
        <w:rPr>
          <w:noProof/>
        </w:rPr>
      </w:r>
      <w:r>
        <w:rPr>
          <w:noProof/>
        </w:rPr>
        <w:fldChar w:fldCharType="separate"/>
      </w:r>
      <w:r>
        <w:rPr>
          <w:noProof/>
        </w:rPr>
        <w:t>768</w:t>
      </w:r>
      <w:r>
        <w:rPr>
          <w:noProof/>
        </w:rPr>
        <w:fldChar w:fldCharType="end"/>
      </w:r>
    </w:p>
    <w:p w14:paraId="065C5113" w14:textId="57C2551A"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G.5</w:t>
      </w:r>
      <w:r>
        <w:rPr>
          <w:rFonts w:asciiTheme="minorHAnsi" w:eastAsiaTheme="minorEastAsia" w:hAnsiTheme="minorHAnsi" w:cstheme="minorBidi"/>
          <w:noProof/>
          <w:kern w:val="2"/>
          <w:sz w:val="24"/>
          <w:szCs w:val="24"/>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_Toc193391745 \h </w:instrText>
      </w:r>
      <w:r>
        <w:rPr>
          <w:noProof/>
        </w:rPr>
      </w:r>
      <w:r>
        <w:rPr>
          <w:noProof/>
        </w:rPr>
        <w:fldChar w:fldCharType="separate"/>
      </w:r>
      <w:r>
        <w:rPr>
          <w:noProof/>
        </w:rPr>
        <w:t>769</w:t>
      </w:r>
      <w:r>
        <w:rPr>
          <w:noProof/>
        </w:rPr>
        <w:fldChar w:fldCharType="end"/>
      </w:r>
    </w:p>
    <w:p w14:paraId="1E9F08E4" w14:textId="7E9E6E18"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G.20</w:t>
      </w:r>
      <w:r>
        <w:rPr>
          <w:rFonts w:asciiTheme="minorHAnsi" w:eastAsiaTheme="minorEastAsia" w:hAnsiTheme="minorHAnsi" w:cstheme="minorBidi"/>
          <w:noProof/>
          <w:kern w:val="2"/>
          <w:sz w:val="24"/>
          <w:szCs w:val="24"/>
          <w:lang w:eastAsia="en-GB"/>
          <w14:ligatures w14:val="standardContextual"/>
        </w:rPr>
        <w:tab/>
      </w:r>
      <w:r>
        <w:rPr>
          <w:noProof/>
        </w:rPr>
        <w:t>MCPTT adhoc group emergency alert state</w:t>
      </w:r>
      <w:r>
        <w:rPr>
          <w:noProof/>
        </w:rPr>
        <w:tab/>
      </w:r>
      <w:r>
        <w:rPr>
          <w:noProof/>
        </w:rPr>
        <w:fldChar w:fldCharType="begin" w:fldLock="1"/>
      </w:r>
      <w:r>
        <w:rPr>
          <w:noProof/>
        </w:rPr>
        <w:instrText xml:space="preserve"> PAGEREF _Toc193391746 \h </w:instrText>
      </w:r>
      <w:r>
        <w:rPr>
          <w:noProof/>
        </w:rPr>
      </w:r>
      <w:r>
        <w:rPr>
          <w:noProof/>
        </w:rPr>
        <w:fldChar w:fldCharType="separate"/>
      </w:r>
      <w:r>
        <w:rPr>
          <w:noProof/>
        </w:rPr>
        <w:t>771</w:t>
      </w:r>
      <w:r>
        <w:rPr>
          <w:noProof/>
        </w:rPr>
        <w:fldChar w:fldCharType="end"/>
      </w:r>
    </w:p>
    <w:p w14:paraId="5624D523" w14:textId="39035165"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_Toc193391747 \h </w:instrText>
      </w:r>
      <w:r>
        <w:rPr>
          <w:noProof/>
        </w:rPr>
      </w:r>
      <w:r>
        <w:rPr>
          <w:noProof/>
        </w:rPr>
        <w:fldChar w:fldCharType="separate"/>
      </w:r>
      <w:r>
        <w:rPr>
          <w:noProof/>
        </w:rPr>
        <w:t>772</w:t>
      </w:r>
      <w:r>
        <w:rPr>
          <w:noProof/>
        </w:rPr>
        <w:fldChar w:fldCharType="end"/>
      </w:r>
    </w:p>
    <w:p w14:paraId="5E119666" w14:textId="1097D30E"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_Toc193391748 \h </w:instrText>
      </w:r>
      <w:r>
        <w:rPr>
          <w:noProof/>
        </w:rPr>
      </w:r>
      <w:r>
        <w:rPr>
          <w:noProof/>
        </w:rPr>
        <w:fldChar w:fldCharType="separate"/>
      </w:r>
      <w:r>
        <w:rPr>
          <w:noProof/>
        </w:rPr>
        <w:t>772</w:t>
      </w:r>
      <w:r>
        <w:rPr>
          <w:noProof/>
        </w:rPr>
        <w:fldChar w:fldCharType="end"/>
      </w:r>
    </w:p>
    <w:p w14:paraId="63C3BC77" w14:textId="693EDFEB"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G.8</w:t>
      </w:r>
      <w:r>
        <w:rPr>
          <w:rFonts w:asciiTheme="minorHAnsi" w:eastAsiaTheme="minorEastAsia" w:hAnsiTheme="minorHAnsi" w:cstheme="minorBidi"/>
          <w:noProof/>
          <w:kern w:val="2"/>
          <w:sz w:val="24"/>
          <w:szCs w:val="24"/>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_Toc193391749 \h </w:instrText>
      </w:r>
      <w:r>
        <w:rPr>
          <w:noProof/>
        </w:rPr>
      </w:r>
      <w:r>
        <w:rPr>
          <w:noProof/>
        </w:rPr>
        <w:fldChar w:fldCharType="separate"/>
      </w:r>
      <w:r>
        <w:rPr>
          <w:noProof/>
        </w:rPr>
        <w:t>773</w:t>
      </w:r>
      <w:r>
        <w:rPr>
          <w:noProof/>
        </w:rPr>
        <w:fldChar w:fldCharType="end"/>
      </w:r>
    </w:p>
    <w:p w14:paraId="67221345" w14:textId="6FD45728"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G.9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_Toc193391750 \h </w:instrText>
      </w:r>
      <w:r>
        <w:rPr>
          <w:noProof/>
        </w:rPr>
      </w:r>
      <w:r>
        <w:rPr>
          <w:noProof/>
        </w:rPr>
        <w:fldChar w:fldCharType="separate"/>
      </w:r>
      <w:r>
        <w:rPr>
          <w:noProof/>
        </w:rPr>
        <w:t>774</w:t>
      </w:r>
      <w:r>
        <w:rPr>
          <w:noProof/>
        </w:rPr>
        <w:fldChar w:fldCharType="end"/>
      </w:r>
    </w:p>
    <w:p w14:paraId="214A2971" w14:textId="3228DDCF"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_Toc193391751 \h </w:instrText>
      </w:r>
      <w:r>
        <w:rPr>
          <w:noProof/>
        </w:rPr>
      </w:r>
      <w:r>
        <w:rPr>
          <w:noProof/>
        </w:rPr>
        <w:fldChar w:fldCharType="separate"/>
      </w:r>
      <w:r>
        <w:rPr>
          <w:noProof/>
        </w:rPr>
        <w:t>774</w:t>
      </w:r>
      <w:r>
        <w:rPr>
          <w:noProof/>
        </w:rPr>
        <w:fldChar w:fldCharType="end"/>
      </w:r>
    </w:p>
    <w:p w14:paraId="352492B1" w14:textId="59E41B4E"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_Toc193391752 \h </w:instrText>
      </w:r>
      <w:r>
        <w:rPr>
          <w:noProof/>
        </w:rPr>
      </w:r>
      <w:r>
        <w:rPr>
          <w:noProof/>
        </w:rPr>
        <w:fldChar w:fldCharType="separate"/>
      </w:r>
      <w:r>
        <w:rPr>
          <w:noProof/>
        </w:rPr>
        <w:t>775</w:t>
      </w:r>
      <w:r>
        <w:rPr>
          <w:noProof/>
        </w:rPr>
        <w:fldChar w:fldCharType="end"/>
      </w:r>
    </w:p>
    <w:p w14:paraId="571C6472" w14:textId="03147C26"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_Toc193391753 \h </w:instrText>
      </w:r>
      <w:r>
        <w:rPr>
          <w:noProof/>
        </w:rPr>
      </w:r>
      <w:r>
        <w:rPr>
          <w:noProof/>
        </w:rPr>
        <w:fldChar w:fldCharType="separate"/>
      </w:r>
      <w:r>
        <w:rPr>
          <w:noProof/>
        </w:rPr>
        <w:t>776</w:t>
      </w:r>
      <w:r>
        <w:rPr>
          <w:noProof/>
        </w:rPr>
        <w:fldChar w:fldCharType="end"/>
      </w:r>
    </w:p>
    <w:p w14:paraId="77464293" w14:textId="6D54F9F6"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G.13</w:t>
      </w:r>
      <w:r>
        <w:rPr>
          <w:rFonts w:asciiTheme="minorHAnsi" w:eastAsiaTheme="minorEastAsia" w:hAnsiTheme="minorHAnsi" w:cstheme="minorBidi"/>
          <w:noProof/>
          <w:kern w:val="2"/>
          <w:sz w:val="24"/>
          <w:szCs w:val="24"/>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_Toc193391754 \h </w:instrText>
      </w:r>
      <w:r>
        <w:rPr>
          <w:noProof/>
        </w:rPr>
      </w:r>
      <w:r>
        <w:rPr>
          <w:noProof/>
        </w:rPr>
        <w:fldChar w:fldCharType="separate"/>
      </w:r>
      <w:r>
        <w:rPr>
          <w:noProof/>
        </w:rPr>
        <w:t>777</w:t>
      </w:r>
      <w:r>
        <w:rPr>
          <w:noProof/>
        </w:rPr>
        <w:fldChar w:fldCharType="end"/>
      </w:r>
    </w:p>
    <w:p w14:paraId="5D750773" w14:textId="35E2A072"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_Toc193391755 \h </w:instrText>
      </w:r>
      <w:r>
        <w:rPr>
          <w:noProof/>
        </w:rPr>
      </w:r>
      <w:r>
        <w:rPr>
          <w:noProof/>
        </w:rPr>
        <w:fldChar w:fldCharType="separate"/>
      </w:r>
      <w:r>
        <w:rPr>
          <w:noProof/>
        </w:rPr>
        <w:t>779</w:t>
      </w:r>
      <w:r>
        <w:rPr>
          <w:noProof/>
        </w:rPr>
        <w:fldChar w:fldCharType="end"/>
      </w:r>
    </w:p>
    <w:p w14:paraId="6DAB9EF7" w14:textId="265097B5"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MCPTT emergency adhoc group state</w:t>
      </w:r>
      <w:r>
        <w:rPr>
          <w:noProof/>
        </w:rPr>
        <w:tab/>
      </w:r>
      <w:r>
        <w:rPr>
          <w:noProof/>
        </w:rPr>
        <w:fldChar w:fldCharType="begin" w:fldLock="1"/>
      </w:r>
      <w:r>
        <w:rPr>
          <w:noProof/>
        </w:rPr>
        <w:instrText xml:space="preserve"> PAGEREF _Toc193391756 \h </w:instrText>
      </w:r>
      <w:r>
        <w:rPr>
          <w:noProof/>
        </w:rPr>
      </w:r>
      <w:r>
        <w:rPr>
          <w:noProof/>
        </w:rPr>
        <w:fldChar w:fldCharType="separate"/>
      </w:r>
      <w:r>
        <w:rPr>
          <w:noProof/>
        </w:rPr>
        <w:t>779</w:t>
      </w:r>
      <w:r>
        <w:rPr>
          <w:noProof/>
        </w:rPr>
        <w:fldChar w:fldCharType="end"/>
      </w:r>
    </w:p>
    <w:p w14:paraId="6BFE61EA" w14:textId="1AE9F64B"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G.16</w:t>
      </w:r>
      <w:r>
        <w:rPr>
          <w:rFonts w:asciiTheme="minorHAnsi" w:eastAsiaTheme="minorEastAsia" w:hAnsiTheme="minorHAnsi" w:cstheme="minorBidi"/>
          <w:noProof/>
          <w:kern w:val="2"/>
          <w:sz w:val="24"/>
          <w:szCs w:val="24"/>
          <w:lang w:eastAsia="en-GB"/>
          <w14:ligatures w14:val="standardContextual"/>
        </w:rPr>
        <w:tab/>
      </w:r>
      <w:r>
        <w:rPr>
          <w:noProof/>
        </w:rPr>
        <w:t>MCPTT emergency adhoc group call state</w:t>
      </w:r>
      <w:r>
        <w:rPr>
          <w:noProof/>
        </w:rPr>
        <w:tab/>
      </w:r>
      <w:r>
        <w:rPr>
          <w:noProof/>
        </w:rPr>
        <w:fldChar w:fldCharType="begin" w:fldLock="1"/>
      </w:r>
      <w:r>
        <w:rPr>
          <w:noProof/>
        </w:rPr>
        <w:instrText xml:space="preserve"> PAGEREF _Toc193391757 \h </w:instrText>
      </w:r>
      <w:r>
        <w:rPr>
          <w:noProof/>
        </w:rPr>
      </w:r>
      <w:r>
        <w:rPr>
          <w:noProof/>
        </w:rPr>
        <w:fldChar w:fldCharType="separate"/>
      </w:r>
      <w:r>
        <w:rPr>
          <w:noProof/>
        </w:rPr>
        <w:t>780</w:t>
      </w:r>
      <w:r>
        <w:rPr>
          <w:noProof/>
        </w:rPr>
        <w:fldChar w:fldCharType="end"/>
      </w:r>
    </w:p>
    <w:p w14:paraId="18FF3556" w14:textId="045B416E"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_Toc193391758 \h </w:instrText>
      </w:r>
      <w:r>
        <w:rPr>
          <w:noProof/>
        </w:rPr>
      </w:r>
      <w:r>
        <w:rPr>
          <w:noProof/>
        </w:rPr>
        <w:fldChar w:fldCharType="separate"/>
      </w:r>
      <w:r>
        <w:rPr>
          <w:noProof/>
        </w:rPr>
        <w:t>781</w:t>
      </w:r>
      <w:r>
        <w:rPr>
          <w:noProof/>
        </w:rPr>
        <w:fldChar w:fldCharType="end"/>
      </w:r>
    </w:p>
    <w:p w14:paraId="11ADEA4E" w14:textId="3461353D"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MCPTT imminent peril adhoc group state</w:t>
      </w:r>
      <w:r>
        <w:rPr>
          <w:noProof/>
        </w:rPr>
        <w:tab/>
      </w:r>
      <w:r>
        <w:rPr>
          <w:noProof/>
        </w:rPr>
        <w:fldChar w:fldCharType="begin" w:fldLock="1"/>
      </w:r>
      <w:r>
        <w:rPr>
          <w:noProof/>
        </w:rPr>
        <w:instrText xml:space="preserve"> PAGEREF _Toc193391759 \h </w:instrText>
      </w:r>
      <w:r>
        <w:rPr>
          <w:noProof/>
        </w:rPr>
      </w:r>
      <w:r>
        <w:rPr>
          <w:noProof/>
        </w:rPr>
        <w:fldChar w:fldCharType="separate"/>
      </w:r>
      <w:r>
        <w:rPr>
          <w:noProof/>
        </w:rPr>
        <w:t>781</w:t>
      </w:r>
      <w:r>
        <w:rPr>
          <w:noProof/>
        </w:rPr>
        <w:fldChar w:fldCharType="end"/>
      </w:r>
    </w:p>
    <w:p w14:paraId="58025F71" w14:textId="63348504"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G.19</w:t>
      </w:r>
      <w:r>
        <w:rPr>
          <w:rFonts w:asciiTheme="minorHAnsi" w:eastAsiaTheme="minorEastAsia" w:hAnsiTheme="minorHAnsi" w:cstheme="minorBidi"/>
          <w:noProof/>
          <w:kern w:val="2"/>
          <w:sz w:val="24"/>
          <w:szCs w:val="24"/>
          <w:lang w:eastAsia="en-GB"/>
          <w14:ligatures w14:val="standardContextual"/>
        </w:rPr>
        <w:tab/>
      </w:r>
      <w:r>
        <w:rPr>
          <w:noProof/>
        </w:rPr>
        <w:t>MCPTT imminent peril adhoc group call state</w:t>
      </w:r>
      <w:r>
        <w:rPr>
          <w:noProof/>
        </w:rPr>
        <w:tab/>
      </w:r>
      <w:r>
        <w:rPr>
          <w:noProof/>
        </w:rPr>
        <w:fldChar w:fldCharType="begin" w:fldLock="1"/>
      </w:r>
      <w:r>
        <w:rPr>
          <w:noProof/>
        </w:rPr>
        <w:instrText xml:space="preserve"> PAGEREF _Toc193391760 \h </w:instrText>
      </w:r>
      <w:r>
        <w:rPr>
          <w:noProof/>
        </w:rPr>
      </w:r>
      <w:r>
        <w:rPr>
          <w:noProof/>
        </w:rPr>
        <w:fldChar w:fldCharType="separate"/>
      </w:r>
      <w:r>
        <w:rPr>
          <w:noProof/>
        </w:rPr>
        <w:t>782</w:t>
      </w:r>
      <w:r>
        <w:rPr>
          <w:noProof/>
        </w:rPr>
        <w:fldChar w:fldCharType="end"/>
      </w:r>
    </w:p>
    <w:p w14:paraId="6E145939" w14:textId="643ABF17" w:rsidR="00024178" w:rsidRDefault="00024178">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_Toc193391761 \h </w:instrText>
      </w:r>
      <w:r>
        <w:rPr>
          <w:noProof/>
        </w:rPr>
      </w:r>
      <w:r>
        <w:rPr>
          <w:noProof/>
        </w:rPr>
        <w:fldChar w:fldCharType="separate"/>
      </w:r>
      <w:r>
        <w:rPr>
          <w:noProof/>
        </w:rPr>
        <w:t>783</w:t>
      </w:r>
      <w:r>
        <w:rPr>
          <w:noProof/>
        </w:rPr>
        <w:fldChar w:fldCharType="end"/>
      </w:r>
    </w:p>
    <w:p w14:paraId="1DAFE47B" w14:textId="5A83190C"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_Toc193391762 \h </w:instrText>
      </w:r>
      <w:r>
        <w:rPr>
          <w:noProof/>
        </w:rPr>
      </w:r>
      <w:r>
        <w:rPr>
          <w:noProof/>
        </w:rPr>
        <w:fldChar w:fldCharType="separate"/>
      </w:r>
      <w:r>
        <w:rPr>
          <w:noProof/>
        </w:rPr>
        <w:t>783</w:t>
      </w:r>
      <w:r>
        <w:rPr>
          <w:noProof/>
        </w:rPr>
        <w:fldChar w:fldCharType="end"/>
      </w:r>
    </w:p>
    <w:p w14:paraId="7FDD176D" w14:textId="562FE933"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_Toc193391763 \h </w:instrText>
      </w:r>
      <w:r>
        <w:rPr>
          <w:noProof/>
        </w:rPr>
      </w:r>
      <w:r>
        <w:rPr>
          <w:noProof/>
        </w:rPr>
        <w:fldChar w:fldCharType="separate"/>
      </w:r>
      <w:r>
        <w:rPr>
          <w:noProof/>
        </w:rPr>
        <w:t>783</w:t>
      </w:r>
      <w:r>
        <w:rPr>
          <w:noProof/>
        </w:rPr>
        <w:fldChar w:fldCharType="end"/>
      </w:r>
    </w:p>
    <w:p w14:paraId="5FD89B25" w14:textId="043D9CEB"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_Toc193391764 \h </w:instrText>
      </w:r>
      <w:r>
        <w:rPr>
          <w:noProof/>
        </w:rPr>
      </w:r>
      <w:r>
        <w:rPr>
          <w:noProof/>
        </w:rPr>
        <w:fldChar w:fldCharType="separate"/>
      </w:r>
      <w:r>
        <w:rPr>
          <w:noProof/>
        </w:rPr>
        <w:t>785</w:t>
      </w:r>
      <w:r>
        <w:rPr>
          <w:noProof/>
        </w:rPr>
        <w:fldChar w:fldCharType="end"/>
      </w:r>
    </w:p>
    <w:p w14:paraId="13C4BFAC" w14:textId="6DD81DEB" w:rsidR="00024178" w:rsidRDefault="00024178">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w:t>
      </w:r>
      <w:r>
        <w:rPr>
          <w:noProof/>
        </w:rPr>
        <w:tab/>
        <w:t>MCPTT Off-Network Protocol (MONP) message coding rules</w:t>
      </w:r>
      <w:r>
        <w:rPr>
          <w:noProof/>
        </w:rPr>
        <w:tab/>
      </w:r>
      <w:r>
        <w:rPr>
          <w:noProof/>
        </w:rPr>
        <w:fldChar w:fldCharType="begin" w:fldLock="1"/>
      </w:r>
      <w:r>
        <w:rPr>
          <w:noProof/>
        </w:rPr>
        <w:instrText xml:space="preserve"> PAGEREF _Toc193391765 \h </w:instrText>
      </w:r>
      <w:r>
        <w:rPr>
          <w:noProof/>
        </w:rPr>
      </w:r>
      <w:r>
        <w:rPr>
          <w:noProof/>
        </w:rPr>
        <w:fldChar w:fldCharType="separate"/>
      </w:r>
      <w:r>
        <w:rPr>
          <w:noProof/>
        </w:rPr>
        <w:t>785</w:t>
      </w:r>
      <w:r>
        <w:rPr>
          <w:noProof/>
        </w:rPr>
        <w:fldChar w:fldCharType="end"/>
      </w:r>
    </w:p>
    <w:p w14:paraId="7DF9EC2B" w14:textId="06829B21"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_Toc193391766 \h </w:instrText>
      </w:r>
      <w:r>
        <w:rPr>
          <w:noProof/>
        </w:rPr>
      </w:r>
      <w:r>
        <w:rPr>
          <w:noProof/>
        </w:rPr>
        <w:fldChar w:fldCharType="separate"/>
      </w:r>
      <w:r>
        <w:rPr>
          <w:noProof/>
        </w:rPr>
        <w:t>785</w:t>
      </w:r>
      <w:r>
        <w:rPr>
          <w:noProof/>
        </w:rPr>
        <w:fldChar w:fldCharType="end"/>
      </w:r>
    </w:p>
    <w:p w14:paraId="77E620C8" w14:textId="50EF0328"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MONP messages</w:t>
      </w:r>
      <w:r>
        <w:rPr>
          <w:noProof/>
        </w:rPr>
        <w:tab/>
      </w:r>
      <w:r>
        <w:rPr>
          <w:noProof/>
        </w:rPr>
        <w:fldChar w:fldCharType="begin" w:fldLock="1"/>
      </w:r>
      <w:r>
        <w:rPr>
          <w:noProof/>
        </w:rPr>
        <w:instrText xml:space="preserve"> PAGEREF _Toc193391767 \h </w:instrText>
      </w:r>
      <w:r>
        <w:rPr>
          <w:noProof/>
        </w:rPr>
      </w:r>
      <w:r>
        <w:rPr>
          <w:noProof/>
        </w:rPr>
        <w:fldChar w:fldCharType="separate"/>
      </w:r>
      <w:r>
        <w:rPr>
          <w:noProof/>
        </w:rPr>
        <w:t>786</w:t>
      </w:r>
      <w:r>
        <w:rPr>
          <w:noProof/>
        </w:rPr>
        <w:fldChar w:fldCharType="end"/>
      </w:r>
    </w:p>
    <w:p w14:paraId="52849FE7" w14:textId="4A180DB7"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I.2.1</w:t>
      </w:r>
      <w:r>
        <w:rPr>
          <w:rFonts w:asciiTheme="minorHAnsi" w:eastAsiaTheme="minorEastAsia" w:hAnsiTheme="minorHAnsi" w:cstheme="minorBidi"/>
          <w:noProof/>
          <w:kern w:val="2"/>
          <w:sz w:val="24"/>
          <w:szCs w:val="24"/>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_Toc193391768 \h </w:instrText>
      </w:r>
      <w:r>
        <w:rPr>
          <w:noProof/>
        </w:rPr>
      </w:r>
      <w:r>
        <w:rPr>
          <w:noProof/>
        </w:rPr>
        <w:fldChar w:fldCharType="separate"/>
      </w:r>
      <w:r>
        <w:rPr>
          <w:noProof/>
        </w:rPr>
        <w:t>786</w:t>
      </w:r>
      <w:r>
        <w:rPr>
          <w:noProof/>
        </w:rPr>
        <w:fldChar w:fldCharType="end"/>
      </w:r>
    </w:p>
    <w:p w14:paraId="44F73583" w14:textId="27BCA7CD"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I.2.2</w:t>
      </w:r>
      <w:r>
        <w:rPr>
          <w:rFonts w:asciiTheme="minorHAnsi" w:eastAsiaTheme="minorEastAsia" w:hAnsiTheme="minorHAnsi" w:cstheme="minorBidi"/>
          <w:noProof/>
          <w:kern w:val="2"/>
          <w:sz w:val="24"/>
          <w:szCs w:val="24"/>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_Toc193391769 \h </w:instrText>
      </w:r>
      <w:r>
        <w:rPr>
          <w:noProof/>
        </w:rPr>
      </w:r>
      <w:r>
        <w:rPr>
          <w:noProof/>
        </w:rPr>
        <w:fldChar w:fldCharType="separate"/>
      </w:r>
      <w:r>
        <w:rPr>
          <w:noProof/>
        </w:rPr>
        <w:t>786</w:t>
      </w:r>
      <w:r>
        <w:rPr>
          <w:noProof/>
        </w:rPr>
        <w:fldChar w:fldCharType="end"/>
      </w:r>
    </w:p>
    <w:p w14:paraId="5ACCBF33" w14:textId="2B99CB4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I.2.2.1</w:t>
      </w:r>
      <w:r>
        <w:rPr>
          <w:rFonts w:asciiTheme="minorHAnsi" w:eastAsiaTheme="minorEastAsia" w:hAnsiTheme="minorHAnsi" w:cstheme="minorBidi"/>
          <w:noProof/>
          <w:kern w:val="2"/>
          <w:sz w:val="24"/>
          <w:szCs w:val="24"/>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_Toc193391770 \h </w:instrText>
      </w:r>
      <w:r>
        <w:rPr>
          <w:noProof/>
        </w:rPr>
      </w:r>
      <w:r>
        <w:rPr>
          <w:noProof/>
        </w:rPr>
        <w:fldChar w:fldCharType="separate"/>
      </w:r>
      <w:r>
        <w:rPr>
          <w:noProof/>
        </w:rPr>
        <w:t>786</w:t>
      </w:r>
      <w:r>
        <w:rPr>
          <w:noProof/>
        </w:rPr>
        <w:fldChar w:fldCharType="end"/>
      </w:r>
    </w:p>
    <w:p w14:paraId="7BCFF4D8" w14:textId="2A7DC21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I.2.2.2</w:t>
      </w:r>
      <w:r>
        <w:rPr>
          <w:rFonts w:asciiTheme="minorHAnsi" w:eastAsiaTheme="minorEastAsia" w:hAnsiTheme="minorHAnsi" w:cstheme="minorBidi"/>
          <w:noProof/>
          <w:kern w:val="2"/>
          <w:sz w:val="24"/>
          <w:szCs w:val="24"/>
          <w:lang w:eastAsia="en-GB"/>
          <w14:ligatures w14:val="standardContextual"/>
        </w:rPr>
        <w:tab/>
      </w:r>
      <w:r>
        <w:rPr>
          <w:noProof/>
        </w:rPr>
        <w:t>Length indicator</w:t>
      </w:r>
      <w:r>
        <w:rPr>
          <w:noProof/>
        </w:rPr>
        <w:tab/>
      </w:r>
      <w:r>
        <w:rPr>
          <w:noProof/>
        </w:rPr>
        <w:fldChar w:fldCharType="begin" w:fldLock="1"/>
      </w:r>
      <w:r>
        <w:rPr>
          <w:noProof/>
        </w:rPr>
        <w:instrText xml:space="preserve"> PAGEREF _Toc193391771 \h </w:instrText>
      </w:r>
      <w:r>
        <w:rPr>
          <w:noProof/>
        </w:rPr>
      </w:r>
      <w:r>
        <w:rPr>
          <w:noProof/>
        </w:rPr>
        <w:fldChar w:fldCharType="separate"/>
      </w:r>
      <w:r>
        <w:rPr>
          <w:noProof/>
        </w:rPr>
        <w:t>786</w:t>
      </w:r>
      <w:r>
        <w:rPr>
          <w:noProof/>
        </w:rPr>
        <w:fldChar w:fldCharType="end"/>
      </w:r>
    </w:p>
    <w:p w14:paraId="73F10331" w14:textId="666F0EFB"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I.2.2.3</w:t>
      </w:r>
      <w:r>
        <w:rPr>
          <w:rFonts w:asciiTheme="minorHAnsi" w:eastAsiaTheme="minorEastAsia" w:hAnsiTheme="minorHAnsi" w:cstheme="minorBidi"/>
          <w:noProof/>
          <w:kern w:val="2"/>
          <w:sz w:val="24"/>
          <w:szCs w:val="24"/>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_Toc193391772 \h </w:instrText>
      </w:r>
      <w:r>
        <w:rPr>
          <w:noProof/>
        </w:rPr>
      </w:r>
      <w:r>
        <w:rPr>
          <w:noProof/>
        </w:rPr>
        <w:fldChar w:fldCharType="separate"/>
      </w:r>
      <w:r>
        <w:rPr>
          <w:noProof/>
        </w:rPr>
        <w:t>787</w:t>
      </w:r>
      <w:r>
        <w:rPr>
          <w:noProof/>
        </w:rPr>
        <w:fldChar w:fldCharType="end"/>
      </w:r>
    </w:p>
    <w:p w14:paraId="00147168" w14:textId="28C3964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I.2.2.4</w:t>
      </w:r>
      <w:r>
        <w:rPr>
          <w:rFonts w:asciiTheme="minorHAnsi" w:eastAsiaTheme="minorEastAsia" w:hAnsiTheme="minorHAnsi" w:cstheme="minorBidi"/>
          <w:noProof/>
          <w:kern w:val="2"/>
          <w:sz w:val="24"/>
          <w:szCs w:val="24"/>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_Toc193391773 \h </w:instrText>
      </w:r>
      <w:r>
        <w:rPr>
          <w:noProof/>
        </w:rPr>
      </w:r>
      <w:r>
        <w:rPr>
          <w:noProof/>
        </w:rPr>
        <w:fldChar w:fldCharType="separate"/>
      </w:r>
      <w:r>
        <w:rPr>
          <w:noProof/>
        </w:rPr>
        <w:t>787</w:t>
      </w:r>
      <w:r>
        <w:rPr>
          <w:noProof/>
        </w:rPr>
        <w:fldChar w:fldCharType="end"/>
      </w:r>
    </w:p>
    <w:p w14:paraId="2B4F46F9" w14:textId="1E557CD8"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I.2.2.5</w:t>
      </w:r>
      <w:r>
        <w:rPr>
          <w:rFonts w:asciiTheme="minorHAnsi" w:eastAsiaTheme="minorEastAsia" w:hAnsiTheme="minorHAnsi" w:cstheme="minorBidi"/>
          <w:noProof/>
          <w:kern w:val="2"/>
          <w:sz w:val="24"/>
          <w:szCs w:val="24"/>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_Toc193391774 \h </w:instrText>
      </w:r>
      <w:r>
        <w:rPr>
          <w:noProof/>
        </w:rPr>
      </w:r>
      <w:r>
        <w:rPr>
          <w:noProof/>
        </w:rPr>
        <w:fldChar w:fldCharType="separate"/>
      </w:r>
      <w:r>
        <w:rPr>
          <w:noProof/>
        </w:rPr>
        <w:t>789</w:t>
      </w:r>
      <w:r>
        <w:rPr>
          <w:noProof/>
        </w:rPr>
        <w:fldChar w:fldCharType="end"/>
      </w:r>
    </w:p>
    <w:p w14:paraId="1B628E09" w14:textId="2A83A04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I.2.2.6</w:t>
      </w:r>
      <w:r>
        <w:rPr>
          <w:rFonts w:asciiTheme="minorHAnsi" w:eastAsiaTheme="minorEastAsia" w:hAnsiTheme="minorHAnsi" w:cstheme="minorBidi"/>
          <w:noProof/>
          <w:kern w:val="2"/>
          <w:sz w:val="24"/>
          <w:szCs w:val="24"/>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_Toc193391775 \h </w:instrText>
      </w:r>
      <w:r>
        <w:rPr>
          <w:noProof/>
        </w:rPr>
      </w:r>
      <w:r>
        <w:rPr>
          <w:noProof/>
        </w:rPr>
        <w:fldChar w:fldCharType="separate"/>
      </w:r>
      <w:r>
        <w:rPr>
          <w:noProof/>
        </w:rPr>
        <w:t>790</w:t>
      </w:r>
      <w:r>
        <w:rPr>
          <w:noProof/>
        </w:rPr>
        <w:fldChar w:fldCharType="end"/>
      </w:r>
    </w:p>
    <w:p w14:paraId="2EEFACA3" w14:textId="620EA61A"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I.2.2.6.0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_Toc193391776 \h </w:instrText>
      </w:r>
      <w:r>
        <w:rPr>
          <w:noProof/>
        </w:rPr>
      </w:r>
      <w:r>
        <w:rPr>
          <w:noProof/>
        </w:rPr>
        <w:fldChar w:fldCharType="separate"/>
      </w:r>
      <w:r>
        <w:rPr>
          <w:noProof/>
        </w:rPr>
        <w:t>790</w:t>
      </w:r>
      <w:r>
        <w:rPr>
          <w:noProof/>
        </w:rPr>
        <w:fldChar w:fldCharType="end"/>
      </w:r>
    </w:p>
    <w:p w14:paraId="3BBEB9FD" w14:textId="650B0A11" w:rsidR="00024178" w:rsidRDefault="00024178">
      <w:pPr>
        <w:pStyle w:val="TOC4"/>
        <w:rPr>
          <w:rFonts w:asciiTheme="minorHAnsi" w:eastAsiaTheme="minorEastAsia" w:hAnsiTheme="minorHAnsi" w:cstheme="minorBidi"/>
          <w:noProof/>
          <w:kern w:val="2"/>
          <w:sz w:val="24"/>
          <w:szCs w:val="24"/>
          <w:lang w:eastAsia="en-GB"/>
          <w14:ligatures w14:val="standardContextual"/>
        </w:rPr>
      </w:pPr>
      <w:r>
        <w:rPr>
          <w:noProof/>
        </w:rPr>
        <w:t>I.2.2.6.1</w:t>
      </w:r>
      <w:r>
        <w:rPr>
          <w:rFonts w:asciiTheme="minorHAnsi" w:eastAsiaTheme="minorEastAsia" w:hAnsiTheme="minorHAnsi" w:cstheme="minorBidi"/>
          <w:noProof/>
          <w:kern w:val="2"/>
          <w:sz w:val="24"/>
          <w:szCs w:val="24"/>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_Toc193391777 \h </w:instrText>
      </w:r>
      <w:r>
        <w:rPr>
          <w:noProof/>
        </w:rPr>
      </w:r>
      <w:r>
        <w:rPr>
          <w:noProof/>
        </w:rPr>
        <w:fldChar w:fldCharType="separate"/>
      </w:r>
      <w:r>
        <w:rPr>
          <w:noProof/>
        </w:rPr>
        <w:t>790</w:t>
      </w:r>
      <w:r>
        <w:rPr>
          <w:noProof/>
        </w:rPr>
        <w:fldChar w:fldCharType="end"/>
      </w:r>
    </w:p>
    <w:p w14:paraId="1EF1F169" w14:textId="53A1806C"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I.2.2.7</w:t>
      </w:r>
      <w:r>
        <w:rPr>
          <w:rFonts w:asciiTheme="minorHAnsi" w:eastAsiaTheme="minorEastAsia" w:hAnsiTheme="minorHAnsi" w:cstheme="minorBidi"/>
          <w:noProof/>
          <w:kern w:val="2"/>
          <w:sz w:val="24"/>
          <w:szCs w:val="24"/>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_Toc193391778 \h </w:instrText>
      </w:r>
      <w:r>
        <w:rPr>
          <w:noProof/>
        </w:rPr>
      </w:r>
      <w:r>
        <w:rPr>
          <w:noProof/>
        </w:rPr>
        <w:fldChar w:fldCharType="separate"/>
      </w:r>
      <w:r>
        <w:rPr>
          <w:noProof/>
        </w:rPr>
        <w:t>790</w:t>
      </w:r>
      <w:r>
        <w:rPr>
          <w:noProof/>
        </w:rPr>
        <w:fldChar w:fldCharType="end"/>
      </w:r>
    </w:p>
    <w:p w14:paraId="42C6FC19" w14:textId="79AF4C4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I.2.2.8</w:t>
      </w:r>
      <w:r>
        <w:rPr>
          <w:rFonts w:asciiTheme="minorHAnsi" w:eastAsiaTheme="minorEastAsia" w:hAnsiTheme="minorHAnsi" w:cstheme="minorBidi"/>
          <w:noProof/>
          <w:kern w:val="2"/>
          <w:sz w:val="24"/>
          <w:szCs w:val="24"/>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_Toc193391779 \h </w:instrText>
      </w:r>
      <w:r>
        <w:rPr>
          <w:noProof/>
        </w:rPr>
      </w:r>
      <w:r>
        <w:rPr>
          <w:noProof/>
        </w:rPr>
        <w:fldChar w:fldCharType="separate"/>
      </w:r>
      <w:r>
        <w:rPr>
          <w:noProof/>
        </w:rPr>
        <w:t>791</w:t>
      </w:r>
      <w:r>
        <w:rPr>
          <w:noProof/>
        </w:rPr>
        <w:fldChar w:fldCharType="end"/>
      </w:r>
    </w:p>
    <w:p w14:paraId="66C21256" w14:textId="1A42740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I.2.2.9</w:t>
      </w:r>
      <w:r>
        <w:rPr>
          <w:rFonts w:asciiTheme="minorHAnsi" w:eastAsiaTheme="minorEastAsia" w:hAnsiTheme="minorHAnsi" w:cstheme="minorBidi"/>
          <w:noProof/>
          <w:kern w:val="2"/>
          <w:sz w:val="24"/>
          <w:szCs w:val="24"/>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_Toc193391780 \h </w:instrText>
      </w:r>
      <w:r>
        <w:rPr>
          <w:noProof/>
        </w:rPr>
      </w:r>
      <w:r>
        <w:rPr>
          <w:noProof/>
        </w:rPr>
        <w:fldChar w:fldCharType="separate"/>
      </w:r>
      <w:r>
        <w:rPr>
          <w:noProof/>
        </w:rPr>
        <w:t>792</w:t>
      </w:r>
      <w:r>
        <w:rPr>
          <w:noProof/>
        </w:rPr>
        <w:fldChar w:fldCharType="end"/>
      </w:r>
    </w:p>
    <w:p w14:paraId="3E46637B" w14:textId="125E9F5C" w:rsidR="00024178" w:rsidRDefault="00024178">
      <w:pPr>
        <w:pStyle w:val="TOC8"/>
        <w:rPr>
          <w:rFonts w:asciiTheme="minorHAnsi" w:eastAsiaTheme="minorEastAsia" w:hAnsiTheme="minorHAnsi" w:cstheme="minorBidi"/>
          <w:b w:val="0"/>
          <w:noProof/>
          <w:kern w:val="2"/>
          <w:sz w:val="24"/>
          <w:szCs w:val="24"/>
          <w:lang w:eastAsia="en-GB"/>
          <w14:ligatures w14:val="standardContextual"/>
        </w:rPr>
      </w:pPr>
      <w:r w:rsidRPr="00A61B56">
        <w:rPr>
          <w:noProof/>
          <w:lang w:val="en-US"/>
        </w:rPr>
        <w:lastRenderedPageBreak/>
        <w:t>Annex J (informative</w:t>
      </w:r>
      <w:r>
        <w:rPr>
          <w:noProof/>
          <w:lang w:val="en-US"/>
        </w:rPr>
        <w:t>):</w:t>
      </w:r>
      <w:r>
        <w:rPr>
          <w:noProof/>
          <w:lang w:val="en-US"/>
        </w:rPr>
        <w:tab/>
      </w:r>
      <w:r w:rsidRPr="00A61B56">
        <w:rPr>
          <w:noProof/>
          <w:lang w:val="en-US"/>
        </w:rPr>
        <w:t>INFO packages defined in the present document</w:t>
      </w:r>
      <w:r>
        <w:rPr>
          <w:noProof/>
        </w:rPr>
        <w:tab/>
      </w:r>
      <w:r>
        <w:rPr>
          <w:noProof/>
        </w:rPr>
        <w:fldChar w:fldCharType="begin" w:fldLock="1"/>
      </w:r>
      <w:r>
        <w:rPr>
          <w:noProof/>
        </w:rPr>
        <w:instrText xml:space="preserve"> PAGEREF _Toc193391781 \h </w:instrText>
      </w:r>
      <w:r>
        <w:rPr>
          <w:noProof/>
        </w:rPr>
      </w:r>
      <w:r>
        <w:rPr>
          <w:noProof/>
        </w:rPr>
        <w:fldChar w:fldCharType="separate"/>
      </w:r>
      <w:r>
        <w:rPr>
          <w:noProof/>
        </w:rPr>
        <w:t>792</w:t>
      </w:r>
      <w:r>
        <w:rPr>
          <w:noProof/>
        </w:rPr>
        <w:fldChar w:fldCharType="end"/>
      </w:r>
    </w:p>
    <w:p w14:paraId="2D63314A" w14:textId="22BB780F"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_Toc193391782 \h </w:instrText>
      </w:r>
      <w:r>
        <w:rPr>
          <w:noProof/>
        </w:rPr>
      </w:r>
      <w:r>
        <w:rPr>
          <w:noProof/>
        </w:rPr>
        <w:fldChar w:fldCharType="separate"/>
      </w:r>
      <w:r>
        <w:rPr>
          <w:noProof/>
        </w:rPr>
        <w:t>792</w:t>
      </w:r>
      <w:r>
        <w:rPr>
          <w:noProof/>
        </w:rPr>
        <w:fldChar w:fldCharType="end"/>
      </w:r>
    </w:p>
    <w:p w14:paraId="5166A1EC" w14:textId="612AF6F7"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noProof/>
          <w:lang w:val="en-US"/>
        </w:rPr>
        <w:t>J.1.1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Scope</w:t>
      </w:r>
      <w:r>
        <w:rPr>
          <w:noProof/>
        </w:rPr>
        <w:tab/>
      </w:r>
      <w:r>
        <w:rPr>
          <w:noProof/>
        </w:rPr>
        <w:fldChar w:fldCharType="begin" w:fldLock="1"/>
      </w:r>
      <w:r>
        <w:rPr>
          <w:noProof/>
        </w:rPr>
        <w:instrText xml:space="preserve"> PAGEREF _Toc193391783 \h </w:instrText>
      </w:r>
      <w:r>
        <w:rPr>
          <w:noProof/>
        </w:rPr>
      </w:r>
      <w:r>
        <w:rPr>
          <w:noProof/>
        </w:rPr>
        <w:fldChar w:fldCharType="separate"/>
      </w:r>
      <w:r>
        <w:rPr>
          <w:noProof/>
        </w:rPr>
        <w:t>792</w:t>
      </w:r>
      <w:r>
        <w:rPr>
          <w:noProof/>
        </w:rPr>
        <w:fldChar w:fldCharType="end"/>
      </w:r>
    </w:p>
    <w:p w14:paraId="695EC3DB" w14:textId="3C51407A"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noProof/>
          <w:lang w:val="en-US"/>
        </w:rPr>
        <w:t>J.1.2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g.3gpp.mcptt-floor-request info package</w:t>
      </w:r>
      <w:r>
        <w:rPr>
          <w:noProof/>
        </w:rPr>
        <w:tab/>
      </w:r>
      <w:r>
        <w:rPr>
          <w:noProof/>
        </w:rPr>
        <w:fldChar w:fldCharType="begin" w:fldLock="1"/>
      </w:r>
      <w:r>
        <w:rPr>
          <w:noProof/>
        </w:rPr>
        <w:instrText xml:space="preserve"> PAGEREF _Toc193391784 \h </w:instrText>
      </w:r>
      <w:r>
        <w:rPr>
          <w:noProof/>
        </w:rPr>
      </w:r>
      <w:r>
        <w:rPr>
          <w:noProof/>
        </w:rPr>
        <w:fldChar w:fldCharType="separate"/>
      </w:r>
      <w:r>
        <w:rPr>
          <w:noProof/>
        </w:rPr>
        <w:t>792</w:t>
      </w:r>
      <w:r>
        <w:rPr>
          <w:noProof/>
        </w:rPr>
        <w:fldChar w:fldCharType="end"/>
      </w:r>
    </w:p>
    <w:p w14:paraId="738CA2B0" w14:textId="74442E8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J.1.2.1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Overall description</w:t>
      </w:r>
      <w:r>
        <w:rPr>
          <w:noProof/>
        </w:rPr>
        <w:tab/>
      </w:r>
      <w:r>
        <w:rPr>
          <w:noProof/>
        </w:rPr>
        <w:fldChar w:fldCharType="begin" w:fldLock="1"/>
      </w:r>
      <w:r>
        <w:rPr>
          <w:noProof/>
        </w:rPr>
        <w:instrText xml:space="preserve"> PAGEREF _Toc193391785 \h </w:instrText>
      </w:r>
      <w:r>
        <w:rPr>
          <w:noProof/>
        </w:rPr>
      </w:r>
      <w:r>
        <w:rPr>
          <w:noProof/>
        </w:rPr>
        <w:fldChar w:fldCharType="separate"/>
      </w:r>
      <w:r>
        <w:rPr>
          <w:noProof/>
        </w:rPr>
        <w:t>792</w:t>
      </w:r>
      <w:r>
        <w:rPr>
          <w:noProof/>
        </w:rPr>
        <w:fldChar w:fldCharType="end"/>
      </w:r>
    </w:p>
    <w:p w14:paraId="754A3CFC" w14:textId="78B8DA0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J.1.2.2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Applicability</w:t>
      </w:r>
      <w:r>
        <w:rPr>
          <w:noProof/>
        </w:rPr>
        <w:tab/>
      </w:r>
      <w:r>
        <w:rPr>
          <w:noProof/>
        </w:rPr>
        <w:fldChar w:fldCharType="begin" w:fldLock="1"/>
      </w:r>
      <w:r>
        <w:rPr>
          <w:noProof/>
        </w:rPr>
        <w:instrText xml:space="preserve"> PAGEREF _Toc193391786 \h </w:instrText>
      </w:r>
      <w:r>
        <w:rPr>
          <w:noProof/>
        </w:rPr>
      </w:r>
      <w:r>
        <w:rPr>
          <w:noProof/>
        </w:rPr>
        <w:fldChar w:fldCharType="separate"/>
      </w:r>
      <w:r>
        <w:rPr>
          <w:noProof/>
        </w:rPr>
        <w:t>792</w:t>
      </w:r>
      <w:r>
        <w:rPr>
          <w:noProof/>
        </w:rPr>
        <w:fldChar w:fldCharType="end"/>
      </w:r>
    </w:p>
    <w:p w14:paraId="3C1283E9" w14:textId="6E4A93FC"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J.1.2.3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_Toc193391787 \h </w:instrText>
      </w:r>
      <w:r>
        <w:rPr>
          <w:noProof/>
        </w:rPr>
      </w:r>
      <w:r>
        <w:rPr>
          <w:noProof/>
        </w:rPr>
        <w:fldChar w:fldCharType="separate"/>
      </w:r>
      <w:r>
        <w:rPr>
          <w:noProof/>
        </w:rPr>
        <w:t>793</w:t>
      </w:r>
      <w:r>
        <w:rPr>
          <w:noProof/>
        </w:rPr>
        <w:fldChar w:fldCharType="end"/>
      </w:r>
    </w:p>
    <w:p w14:paraId="2D5B5EEF" w14:textId="0AC4BD8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J.1.2.4</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Info package name</w:t>
      </w:r>
      <w:r>
        <w:rPr>
          <w:noProof/>
        </w:rPr>
        <w:tab/>
      </w:r>
      <w:r>
        <w:rPr>
          <w:noProof/>
        </w:rPr>
        <w:fldChar w:fldCharType="begin" w:fldLock="1"/>
      </w:r>
      <w:r>
        <w:rPr>
          <w:noProof/>
        </w:rPr>
        <w:instrText xml:space="preserve"> PAGEREF _Toc193391788 \h </w:instrText>
      </w:r>
      <w:r>
        <w:rPr>
          <w:noProof/>
        </w:rPr>
      </w:r>
      <w:r>
        <w:rPr>
          <w:noProof/>
        </w:rPr>
        <w:fldChar w:fldCharType="separate"/>
      </w:r>
      <w:r>
        <w:rPr>
          <w:noProof/>
        </w:rPr>
        <w:t>793</w:t>
      </w:r>
      <w:r>
        <w:rPr>
          <w:noProof/>
        </w:rPr>
        <w:fldChar w:fldCharType="end"/>
      </w:r>
    </w:p>
    <w:p w14:paraId="2555AFC6" w14:textId="61F5601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J.1.2.5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_Toc193391789 \h </w:instrText>
      </w:r>
      <w:r>
        <w:rPr>
          <w:noProof/>
        </w:rPr>
      </w:r>
      <w:r>
        <w:rPr>
          <w:noProof/>
        </w:rPr>
        <w:fldChar w:fldCharType="separate"/>
      </w:r>
      <w:r>
        <w:rPr>
          <w:noProof/>
        </w:rPr>
        <w:t>793</w:t>
      </w:r>
      <w:r>
        <w:rPr>
          <w:noProof/>
        </w:rPr>
        <w:fldChar w:fldCharType="end"/>
      </w:r>
    </w:p>
    <w:p w14:paraId="6344F434" w14:textId="29A3541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J.1.2.6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_Toc193391790 \h </w:instrText>
      </w:r>
      <w:r>
        <w:rPr>
          <w:noProof/>
        </w:rPr>
      </w:r>
      <w:r>
        <w:rPr>
          <w:noProof/>
        </w:rPr>
        <w:fldChar w:fldCharType="separate"/>
      </w:r>
      <w:r>
        <w:rPr>
          <w:noProof/>
        </w:rPr>
        <w:t>793</w:t>
      </w:r>
      <w:r>
        <w:rPr>
          <w:noProof/>
        </w:rPr>
        <w:fldChar w:fldCharType="end"/>
      </w:r>
    </w:p>
    <w:p w14:paraId="67594E59" w14:textId="2EC09A4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J.1.2.</w:t>
      </w:r>
      <w:r w:rsidRPr="00A61B56">
        <w:rPr>
          <w:noProof/>
          <w:lang w:val="en-US"/>
        </w:rPr>
        <w:t>7</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INFO message body parts</w:t>
      </w:r>
      <w:r>
        <w:rPr>
          <w:noProof/>
        </w:rPr>
        <w:tab/>
      </w:r>
      <w:r>
        <w:rPr>
          <w:noProof/>
        </w:rPr>
        <w:fldChar w:fldCharType="begin" w:fldLock="1"/>
      </w:r>
      <w:r>
        <w:rPr>
          <w:noProof/>
        </w:rPr>
        <w:instrText xml:space="preserve"> PAGEREF _Toc193391791 \h </w:instrText>
      </w:r>
      <w:r>
        <w:rPr>
          <w:noProof/>
        </w:rPr>
      </w:r>
      <w:r>
        <w:rPr>
          <w:noProof/>
        </w:rPr>
        <w:fldChar w:fldCharType="separate"/>
      </w:r>
      <w:r>
        <w:rPr>
          <w:noProof/>
        </w:rPr>
        <w:t>793</w:t>
      </w:r>
      <w:r>
        <w:rPr>
          <w:noProof/>
        </w:rPr>
        <w:fldChar w:fldCharType="end"/>
      </w:r>
    </w:p>
    <w:p w14:paraId="681F95E7" w14:textId="39D94343"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J.1.2.8</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Info package usage restrictions</w:t>
      </w:r>
      <w:r>
        <w:rPr>
          <w:noProof/>
        </w:rPr>
        <w:tab/>
      </w:r>
      <w:r>
        <w:rPr>
          <w:noProof/>
        </w:rPr>
        <w:fldChar w:fldCharType="begin" w:fldLock="1"/>
      </w:r>
      <w:r>
        <w:rPr>
          <w:noProof/>
        </w:rPr>
        <w:instrText xml:space="preserve"> PAGEREF _Toc193391792 \h </w:instrText>
      </w:r>
      <w:r>
        <w:rPr>
          <w:noProof/>
        </w:rPr>
      </w:r>
      <w:r>
        <w:rPr>
          <w:noProof/>
        </w:rPr>
        <w:fldChar w:fldCharType="separate"/>
      </w:r>
      <w:r>
        <w:rPr>
          <w:noProof/>
        </w:rPr>
        <w:t>793</w:t>
      </w:r>
      <w:r>
        <w:rPr>
          <w:noProof/>
        </w:rPr>
        <w:fldChar w:fldCharType="end"/>
      </w:r>
    </w:p>
    <w:p w14:paraId="1EC6BC80" w14:textId="2647446F"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J.1.2.9</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Rate of INFO Requests</w:t>
      </w:r>
      <w:r>
        <w:rPr>
          <w:noProof/>
        </w:rPr>
        <w:tab/>
      </w:r>
      <w:r>
        <w:rPr>
          <w:noProof/>
        </w:rPr>
        <w:fldChar w:fldCharType="begin" w:fldLock="1"/>
      </w:r>
      <w:r>
        <w:rPr>
          <w:noProof/>
        </w:rPr>
        <w:instrText xml:space="preserve"> PAGEREF _Toc193391793 \h </w:instrText>
      </w:r>
      <w:r>
        <w:rPr>
          <w:noProof/>
        </w:rPr>
      </w:r>
      <w:r>
        <w:rPr>
          <w:noProof/>
        </w:rPr>
        <w:fldChar w:fldCharType="separate"/>
      </w:r>
      <w:r>
        <w:rPr>
          <w:noProof/>
        </w:rPr>
        <w:t>793</w:t>
      </w:r>
      <w:r>
        <w:rPr>
          <w:noProof/>
        </w:rPr>
        <w:fldChar w:fldCharType="end"/>
      </w:r>
    </w:p>
    <w:p w14:paraId="493A3E76" w14:textId="1392EEF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J.1.2.10</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Info package security considerations</w:t>
      </w:r>
      <w:r>
        <w:rPr>
          <w:noProof/>
        </w:rPr>
        <w:tab/>
      </w:r>
      <w:r>
        <w:rPr>
          <w:noProof/>
        </w:rPr>
        <w:fldChar w:fldCharType="begin" w:fldLock="1"/>
      </w:r>
      <w:r>
        <w:rPr>
          <w:noProof/>
        </w:rPr>
        <w:instrText xml:space="preserve"> PAGEREF _Toc193391794 \h </w:instrText>
      </w:r>
      <w:r>
        <w:rPr>
          <w:noProof/>
        </w:rPr>
      </w:r>
      <w:r>
        <w:rPr>
          <w:noProof/>
        </w:rPr>
        <w:fldChar w:fldCharType="separate"/>
      </w:r>
      <w:r>
        <w:rPr>
          <w:noProof/>
        </w:rPr>
        <w:t>793</w:t>
      </w:r>
      <w:r>
        <w:rPr>
          <w:noProof/>
        </w:rPr>
        <w:fldChar w:fldCharType="end"/>
      </w:r>
    </w:p>
    <w:p w14:paraId="5A7B050A" w14:textId="5AD21B49"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J.1.2.11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Implementation details and examples</w:t>
      </w:r>
      <w:r>
        <w:rPr>
          <w:noProof/>
        </w:rPr>
        <w:tab/>
      </w:r>
      <w:r>
        <w:rPr>
          <w:noProof/>
        </w:rPr>
        <w:fldChar w:fldCharType="begin" w:fldLock="1"/>
      </w:r>
      <w:r>
        <w:rPr>
          <w:noProof/>
        </w:rPr>
        <w:instrText xml:space="preserve"> PAGEREF _Toc193391795 \h </w:instrText>
      </w:r>
      <w:r>
        <w:rPr>
          <w:noProof/>
        </w:rPr>
      </w:r>
      <w:r>
        <w:rPr>
          <w:noProof/>
        </w:rPr>
        <w:fldChar w:fldCharType="separate"/>
      </w:r>
      <w:r>
        <w:rPr>
          <w:noProof/>
        </w:rPr>
        <w:t>794</w:t>
      </w:r>
      <w:r>
        <w:rPr>
          <w:noProof/>
        </w:rPr>
        <w:fldChar w:fldCharType="end"/>
      </w:r>
    </w:p>
    <w:p w14:paraId="3C7D381C" w14:textId="7F57B83A"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_Toc193391796 \h </w:instrText>
      </w:r>
      <w:r>
        <w:rPr>
          <w:noProof/>
        </w:rPr>
      </w:r>
      <w:r>
        <w:rPr>
          <w:noProof/>
        </w:rPr>
        <w:fldChar w:fldCharType="separate"/>
      </w:r>
      <w:r>
        <w:rPr>
          <w:noProof/>
        </w:rPr>
        <w:t>794</w:t>
      </w:r>
      <w:r>
        <w:rPr>
          <w:noProof/>
        </w:rPr>
        <w:fldChar w:fldCharType="end"/>
      </w:r>
    </w:p>
    <w:p w14:paraId="2ADE5E18" w14:textId="169BDC6B"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noProof/>
          <w:lang w:val="en-US"/>
        </w:rPr>
        <w:t>J.2.1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Scope</w:t>
      </w:r>
      <w:r>
        <w:rPr>
          <w:noProof/>
        </w:rPr>
        <w:tab/>
      </w:r>
      <w:r>
        <w:rPr>
          <w:noProof/>
        </w:rPr>
        <w:fldChar w:fldCharType="begin" w:fldLock="1"/>
      </w:r>
      <w:r>
        <w:rPr>
          <w:noProof/>
        </w:rPr>
        <w:instrText xml:space="preserve"> PAGEREF _Toc193391797 \h </w:instrText>
      </w:r>
      <w:r>
        <w:rPr>
          <w:noProof/>
        </w:rPr>
      </w:r>
      <w:r>
        <w:rPr>
          <w:noProof/>
        </w:rPr>
        <w:fldChar w:fldCharType="separate"/>
      </w:r>
      <w:r>
        <w:rPr>
          <w:noProof/>
        </w:rPr>
        <w:t>794</w:t>
      </w:r>
      <w:r>
        <w:rPr>
          <w:noProof/>
        </w:rPr>
        <w:fldChar w:fldCharType="end"/>
      </w:r>
    </w:p>
    <w:p w14:paraId="2FCC82FB" w14:textId="3607929B"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sidRPr="00A61B56">
        <w:rPr>
          <w:noProof/>
          <w:lang w:val="en-US"/>
        </w:rPr>
        <w:t>J.2.2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g.3gpp.mcptt-info info package</w:t>
      </w:r>
      <w:r>
        <w:rPr>
          <w:noProof/>
        </w:rPr>
        <w:tab/>
      </w:r>
      <w:r>
        <w:rPr>
          <w:noProof/>
        </w:rPr>
        <w:fldChar w:fldCharType="begin" w:fldLock="1"/>
      </w:r>
      <w:r>
        <w:rPr>
          <w:noProof/>
        </w:rPr>
        <w:instrText xml:space="preserve"> PAGEREF _Toc193391798 \h </w:instrText>
      </w:r>
      <w:r>
        <w:rPr>
          <w:noProof/>
        </w:rPr>
      </w:r>
      <w:r>
        <w:rPr>
          <w:noProof/>
        </w:rPr>
        <w:fldChar w:fldCharType="separate"/>
      </w:r>
      <w:r>
        <w:rPr>
          <w:noProof/>
        </w:rPr>
        <w:t>794</w:t>
      </w:r>
      <w:r>
        <w:rPr>
          <w:noProof/>
        </w:rPr>
        <w:fldChar w:fldCharType="end"/>
      </w:r>
    </w:p>
    <w:p w14:paraId="53C99CDE" w14:textId="5E9E47E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J.2.2.1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Overall description</w:t>
      </w:r>
      <w:r>
        <w:rPr>
          <w:noProof/>
        </w:rPr>
        <w:tab/>
      </w:r>
      <w:r>
        <w:rPr>
          <w:noProof/>
        </w:rPr>
        <w:fldChar w:fldCharType="begin" w:fldLock="1"/>
      </w:r>
      <w:r>
        <w:rPr>
          <w:noProof/>
        </w:rPr>
        <w:instrText xml:space="preserve"> PAGEREF _Toc193391799 \h </w:instrText>
      </w:r>
      <w:r>
        <w:rPr>
          <w:noProof/>
        </w:rPr>
      </w:r>
      <w:r>
        <w:rPr>
          <w:noProof/>
        </w:rPr>
        <w:fldChar w:fldCharType="separate"/>
      </w:r>
      <w:r>
        <w:rPr>
          <w:noProof/>
        </w:rPr>
        <w:t>794</w:t>
      </w:r>
      <w:r>
        <w:rPr>
          <w:noProof/>
        </w:rPr>
        <w:fldChar w:fldCharType="end"/>
      </w:r>
    </w:p>
    <w:p w14:paraId="7893C7A3" w14:textId="682A320C"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J.2.2.2</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Applicability</w:t>
      </w:r>
      <w:r>
        <w:rPr>
          <w:noProof/>
        </w:rPr>
        <w:tab/>
      </w:r>
      <w:r>
        <w:rPr>
          <w:noProof/>
        </w:rPr>
        <w:fldChar w:fldCharType="begin" w:fldLock="1"/>
      </w:r>
      <w:r>
        <w:rPr>
          <w:noProof/>
        </w:rPr>
        <w:instrText xml:space="preserve"> PAGEREF _Toc193391800 \h </w:instrText>
      </w:r>
      <w:r>
        <w:rPr>
          <w:noProof/>
        </w:rPr>
      </w:r>
      <w:r>
        <w:rPr>
          <w:noProof/>
        </w:rPr>
        <w:fldChar w:fldCharType="separate"/>
      </w:r>
      <w:r>
        <w:rPr>
          <w:noProof/>
        </w:rPr>
        <w:t>794</w:t>
      </w:r>
      <w:r>
        <w:rPr>
          <w:noProof/>
        </w:rPr>
        <w:fldChar w:fldCharType="end"/>
      </w:r>
    </w:p>
    <w:p w14:paraId="585EB3FF" w14:textId="7666629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J.2.2.3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_Toc193391801 \h </w:instrText>
      </w:r>
      <w:r>
        <w:rPr>
          <w:noProof/>
        </w:rPr>
      </w:r>
      <w:r>
        <w:rPr>
          <w:noProof/>
        </w:rPr>
        <w:fldChar w:fldCharType="separate"/>
      </w:r>
      <w:r>
        <w:rPr>
          <w:noProof/>
        </w:rPr>
        <w:t>794</w:t>
      </w:r>
      <w:r>
        <w:rPr>
          <w:noProof/>
        </w:rPr>
        <w:fldChar w:fldCharType="end"/>
      </w:r>
    </w:p>
    <w:p w14:paraId="442C1A2C" w14:textId="77288AD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J.2.2.4</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Info package name</w:t>
      </w:r>
      <w:r>
        <w:rPr>
          <w:noProof/>
        </w:rPr>
        <w:tab/>
      </w:r>
      <w:r>
        <w:rPr>
          <w:noProof/>
        </w:rPr>
        <w:fldChar w:fldCharType="begin" w:fldLock="1"/>
      </w:r>
      <w:r>
        <w:rPr>
          <w:noProof/>
        </w:rPr>
        <w:instrText xml:space="preserve"> PAGEREF _Toc193391802 \h </w:instrText>
      </w:r>
      <w:r>
        <w:rPr>
          <w:noProof/>
        </w:rPr>
      </w:r>
      <w:r>
        <w:rPr>
          <w:noProof/>
        </w:rPr>
        <w:fldChar w:fldCharType="separate"/>
      </w:r>
      <w:r>
        <w:rPr>
          <w:noProof/>
        </w:rPr>
        <w:t>795</w:t>
      </w:r>
      <w:r>
        <w:rPr>
          <w:noProof/>
        </w:rPr>
        <w:fldChar w:fldCharType="end"/>
      </w:r>
    </w:p>
    <w:p w14:paraId="6AF4F056" w14:textId="3A759832"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J.2.2.5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_Toc193391803 \h </w:instrText>
      </w:r>
      <w:r>
        <w:rPr>
          <w:noProof/>
        </w:rPr>
      </w:r>
      <w:r>
        <w:rPr>
          <w:noProof/>
        </w:rPr>
        <w:fldChar w:fldCharType="separate"/>
      </w:r>
      <w:r>
        <w:rPr>
          <w:noProof/>
        </w:rPr>
        <w:t>795</w:t>
      </w:r>
      <w:r>
        <w:rPr>
          <w:noProof/>
        </w:rPr>
        <w:fldChar w:fldCharType="end"/>
      </w:r>
    </w:p>
    <w:p w14:paraId="51B4F1BA" w14:textId="6B658891"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J.2.2.6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_Toc193391804 \h </w:instrText>
      </w:r>
      <w:r>
        <w:rPr>
          <w:noProof/>
        </w:rPr>
      </w:r>
      <w:r>
        <w:rPr>
          <w:noProof/>
        </w:rPr>
        <w:fldChar w:fldCharType="separate"/>
      </w:r>
      <w:r>
        <w:rPr>
          <w:noProof/>
        </w:rPr>
        <w:t>795</w:t>
      </w:r>
      <w:r>
        <w:rPr>
          <w:noProof/>
        </w:rPr>
        <w:fldChar w:fldCharType="end"/>
      </w:r>
    </w:p>
    <w:p w14:paraId="25AA485C" w14:textId="53F74044"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Pr>
          <w:noProof/>
        </w:rPr>
        <w:t>J.2.2.</w:t>
      </w:r>
      <w:r w:rsidRPr="00A61B56">
        <w:rPr>
          <w:noProof/>
          <w:lang w:val="en-US"/>
        </w:rPr>
        <w:t>7</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INFO message body parts</w:t>
      </w:r>
      <w:r>
        <w:rPr>
          <w:noProof/>
        </w:rPr>
        <w:tab/>
      </w:r>
      <w:r>
        <w:rPr>
          <w:noProof/>
        </w:rPr>
        <w:fldChar w:fldCharType="begin" w:fldLock="1"/>
      </w:r>
      <w:r>
        <w:rPr>
          <w:noProof/>
        </w:rPr>
        <w:instrText xml:space="preserve"> PAGEREF _Toc193391805 \h </w:instrText>
      </w:r>
      <w:r>
        <w:rPr>
          <w:noProof/>
        </w:rPr>
      </w:r>
      <w:r>
        <w:rPr>
          <w:noProof/>
        </w:rPr>
        <w:fldChar w:fldCharType="separate"/>
      </w:r>
      <w:r>
        <w:rPr>
          <w:noProof/>
        </w:rPr>
        <w:t>795</w:t>
      </w:r>
      <w:r>
        <w:rPr>
          <w:noProof/>
        </w:rPr>
        <w:fldChar w:fldCharType="end"/>
      </w:r>
    </w:p>
    <w:p w14:paraId="10A6B875" w14:textId="0AB3995E"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J.2.2.8</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Info package usage restrictions</w:t>
      </w:r>
      <w:r>
        <w:rPr>
          <w:noProof/>
        </w:rPr>
        <w:tab/>
      </w:r>
      <w:r>
        <w:rPr>
          <w:noProof/>
        </w:rPr>
        <w:fldChar w:fldCharType="begin" w:fldLock="1"/>
      </w:r>
      <w:r>
        <w:rPr>
          <w:noProof/>
        </w:rPr>
        <w:instrText xml:space="preserve"> PAGEREF _Toc193391806 \h </w:instrText>
      </w:r>
      <w:r>
        <w:rPr>
          <w:noProof/>
        </w:rPr>
      </w:r>
      <w:r>
        <w:rPr>
          <w:noProof/>
        </w:rPr>
        <w:fldChar w:fldCharType="separate"/>
      </w:r>
      <w:r>
        <w:rPr>
          <w:noProof/>
        </w:rPr>
        <w:t>795</w:t>
      </w:r>
      <w:r>
        <w:rPr>
          <w:noProof/>
        </w:rPr>
        <w:fldChar w:fldCharType="end"/>
      </w:r>
    </w:p>
    <w:p w14:paraId="66FF1B78" w14:textId="2925CB2A"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J.2.2.9</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Rate of INFO Requests</w:t>
      </w:r>
      <w:r>
        <w:rPr>
          <w:noProof/>
        </w:rPr>
        <w:tab/>
      </w:r>
      <w:r>
        <w:rPr>
          <w:noProof/>
        </w:rPr>
        <w:fldChar w:fldCharType="begin" w:fldLock="1"/>
      </w:r>
      <w:r>
        <w:rPr>
          <w:noProof/>
        </w:rPr>
        <w:instrText xml:space="preserve"> PAGEREF _Toc193391807 \h </w:instrText>
      </w:r>
      <w:r>
        <w:rPr>
          <w:noProof/>
        </w:rPr>
      </w:r>
      <w:r>
        <w:rPr>
          <w:noProof/>
        </w:rPr>
        <w:fldChar w:fldCharType="separate"/>
      </w:r>
      <w:r>
        <w:rPr>
          <w:noProof/>
        </w:rPr>
        <w:t>795</w:t>
      </w:r>
      <w:r>
        <w:rPr>
          <w:noProof/>
        </w:rPr>
        <w:fldChar w:fldCharType="end"/>
      </w:r>
    </w:p>
    <w:p w14:paraId="63CDC8EC" w14:textId="4D54A9D0"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J.2.2.10</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Info package security considerations</w:t>
      </w:r>
      <w:r>
        <w:rPr>
          <w:noProof/>
        </w:rPr>
        <w:tab/>
      </w:r>
      <w:r>
        <w:rPr>
          <w:noProof/>
        </w:rPr>
        <w:fldChar w:fldCharType="begin" w:fldLock="1"/>
      </w:r>
      <w:r>
        <w:rPr>
          <w:noProof/>
        </w:rPr>
        <w:instrText xml:space="preserve"> PAGEREF _Toc193391808 \h </w:instrText>
      </w:r>
      <w:r>
        <w:rPr>
          <w:noProof/>
        </w:rPr>
      </w:r>
      <w:r>
        <w:rPr>
          <w:noProof/>
        </w:rPr>
        <w:fldChar w:fldCharType="separate"/>
      </w:r>
      <w:r>
        <w:rPr>
          <w:noProof/>
        </w:rPr>
        <w:t>795</w:t>
      </w:r>
      <w:r>
        <w:rPr>
          <w:noProof/>
        </w:rPr>
        <w:fldChar w:fldCharType="end"/>
      </w:r>
    </w:p>
    <w:p w14:paraId="68A1E903" w14:textId="2DDD0927" w:rsidR="00024178" w:rsidRDefault="00024178">
      <w:pPr>
        <w:pStyle w:val="TOC3"/>
        <w:rPr>
          <w:rFonts w:asciiTheme="minorHAnsi" w:eastAsiaTheme="minorEastAsia" w:hAnsiTheme="minorHAnsi" w:cstheme="minorBidi"/>
          <w:noProof/>
          <w:kern w:val="2"/>
          <w:sz w:val="24"/>
          <w:szCs w:val="24"/>
          <w:lang w:eastAsia="en-GB"/>
          <w14:ligatures w14:val="standardContextual"/>
        </w:rPr>
      </w:pPr>
      <w:r w:rsidRPr="00A61B56">
        <w:rPr>
          <w:noProof/>
          <w:lang w:val="en-US"/>
        </w:rPr>
        <w:t>J.2.2.11</w:t>
      </w:r>
      <w:r>
        <w:rPr>
          <w:rFonts w:asciiTheme="minorHAnsi" w:eastAsiaTheme="minorEastAsia" w:hAnsiTheme="minorHAnsi" w:cstheme="minorBidi"/>
          <w:noProof/>
          <w:kern w:val="2"/>
          <w:sz w:val="24"/>
          <w:szCs w:val="24"/>
          <w:lang w:eastAsia="en-GB"/>
          <w14:ligatures w14:val="standardContextual"/>
        </w:rPr>
        <w:tab/>
      </w:r>
      <w:r w:rsidRPr="00A61B56">
        <w:rPr>
          <w:noProof/>
          <w:lang w:val="en-US"/>
        </w:rPr>
        <w:t>Implementation details and examples</w:t>
      </w:r>
      <w:r>
        <w:rPr>
          <w:noProof/>
        </w:rPr>
        <w:tab/>
      </w:r>
      <w:r>
        <w:rPr>
          <w:noProof/>
        </w:rPr>
        <w:fldChar w:fldCharType="begin" w:fldLock="1"/>
      </w:r>
      <w:r>
        <w:rPr>
          <w:noProof/>
        </w:rPr>
        <w:instrText xml:space="preserve"> PAGEREF _Toc193391809 \h </w:instrText>
      </w:r>
      <w:r>
        <w:rPr>
          <w:noProof/>
        </w:rPr>
      </w:r>
      <w:r>
        <w:rPr>
          <w:noProof/>
        </w:rPr>
        <w:fldChar w:fldCharType="separate"/>
      </w:r>
      <w:r>
        <w:rPr>
          <w:noProof/>
        </w:rPr>
        <w:t>795</w:t>
      </w:r>
      <w:r>
        <w:rPr>
          <w:noProof/>
        </w:rPr>
        <w:fldChar w:fldCharType="end"/>
      </w:r>
    </w:p>
    <w:p w14:paraId="26750BC8" w14:textId="4CC436A1" w:rsidR="00024178" w:rsidRDefault="00024178">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K</w:t>
      </w:r>
      <w:r>
        <w:rPr>
          <w:noProof/>
        </w:rPr>
        <w:t xml:space="preserve"> (informative):</w:t>
      </w:r>
      <w:r>
        <w:rPr>
          <w:noProof/>
        </w:rPr>
        <w:tab/>
        <w:t>IANA UDP port registration form</w:t>
      </w:r>
      <w:r>
        <w:rPr>
          <w:noProof/>
        </w:rPr>
        <w:tab/>
      </w:r>
      <w:r>
        <w:rPr>
          <w:noProof/>
        </w:rPr>
        <w:fldChar w:fldCharType="begin" w:fldLock="1"/>
      </w:r>
      <w:r>
        <w:rPr>
          <w:noProof/>
        </w:rPr>
        <w:instrText xml:space="preserve"> PAGEREF _Toc193391810 \h </w:instrText>
      </w:r>
      <w:r>
        <w:rPr>
          <w:noProof/>
        </w:rPr>
      </w:r>
      <w:r>
        <w:rPr>
          <w:noProof/>
        </w:rPr>
        <w:fldChar w:fldCharType="separate"/>
      </w:r>
      <w:r>
        <w:rPr>
          <w:noProof/>
        </w:rPr>
        <w:t>796</w:t>
      </w:r>
      <w:r>
        <w:rPr>
          <w:noProof/>
        </w:rPr>
        <w:fldChar w:fldCharType="end"/>
      </w:r>
    </w:p>
    <w:p w14:paraId="7351BC83" w14:textId="60D87CF4" w:rsidR="00024178" w:rsidRDefault="00024178">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A61B56">
        <w:rPr>
          <w:noProof/>
          <w:lang w:val="hr-HR"/>
        </w:rPr>
        <w:t>L</w:t>
      </w:r>
      <w:r>
        <w:rPr>
          <w:noProof/>
        </w:rPr>
        <w:t xml:space="preserve"> (normative):</w:t>
      </w:r>
      <w:r>
        <w:rPr>
          <w:noProof/>
        </w:rPr>
        <w:tab/>
        <w:t xml:space="preserve">MCPTT session control specific concepts for the support of mission critical services over </w:t>
      </w:r>
      <w:r w:rsidRPr="00A61B56">
        <w:rPr>
          <w:rFonts w:cs="Arial"/>
          <w:noProof/>
          <w:lang w:eastAsia="zh-CN"/>
        </w:rPr>
        <w:t>5GS</w:t>
      </w:r>
      <w:r>
        <w:rPr>
          <w:noProof/>
        </w:rPr>
        <w:tab/>
      </w:r>
      <w:r>
        <w:rPr>
          <w:noProof/>
        </w:rPr>
        <w:fldChar w:fldCharType="begin" w:fldLock="1"/>
      </w:r>
      <w:r>
        <w:rPr>
          <w:noProof/>
        </w:rPr>
        <w:instrText xml:space="preserve"> PAGEREF _Toc193391811 \h </w:instrText>
      </w:r>
      <w:r>
        <w:rPr>
          <w:noProof/>
        </w:rPr>
      </w:r>
      <w:r>
        <w:rPr>
          <w:noProof/>
        </w:rPr>
        <w:fldChar w:fldCharType="separate"/>
      </w:r>
      <w:r>
        <w:rPr>
          <w:noProof/>
        </w:rPr>
        <w:t>798</w:t>
      </w:r>
      <w:r>
        <w:rPr>
          <w:noProof/>
        </w:rPr>
        <w:fldChar w:fldCharType="end"/>
      </w:r>
    </w:p>
    <w:p w14:paraId="21B9EB06" w14:textId="68CBEC41"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_Toc193391812 \h </w:instrText>
      </w:r>
      <w:r>
        <w:rPr>
          <w:noProof/>
        </w:rPr>
      </w:r>
      <w:r>
        <w:rPr>
          <w:noProof/>
        </w:rPr>
        <w:fldChar w:fldCharType="separate"/>
      </w:r>
      <w:r>
        <w:rPr>
          <w:noProof/>
        </w:rPr>
        <w:t>798</w:t>
      </w:r>
      <w:r>
        <w:rPr>
          <w:noProof/>
        </w:rPr>
        <w:fldChar w:fldCharType="end"/>
      </w:r>
    </w:p>
    <w:p w14:paraId="7479FB5A" w14:textId="3E1CF37F"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_Toc193391813 \h </w:instrText>
      </w:r>
      <w:r>
        <w:rPr>
          <w:noProof/>
        </w:rPr>
      </w:r>
      <w:r>
        <w:rPr>
          <w:noProof/>
        </w:rPr>
        <w:fldChar w:fldCharType="separate"/>
      </w:r>
      <w:r>
        <w:rPr>
          <w:noProof/>
        </w:rPr>
        <w:t>798</w:t>
      </w:r>
      <w:r>
        <w:rPr>
          <w:noProof/>
        </w:rPr>
        <w:fldChar w:fldCharType="end"/>
      </w:r>
    </w:p>
    <w:p w14:paraId="06AC920D" w14:textId="782563B6" w:rsidR="00024178" w:rsidRDefault="00024178">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_Toc193391814 \h </w:instrText>
      </w:r>
      <w:r>
        <w:rPr>
          <w:noProof/>
        </w:rPr>
      </w:r>
      <w:r>
        <w:rPr>
          <w:noProof/>
        </w:rPr>
        <w:fldChar w:fldCharType="separate"/>
      </w:r>
      <w:r>
        <w:rPr>
          <w:noProof/>
        </w:rPr>
        <w:t>798</w:t>
      </w:r>
      <w:r>
        <w:rPr>
          <w:noProof/>
        </w:rPr>
        <w:fldChar w:fldCharType="end"/>
      </w:r>
    </w:p>
    <w:p w14:paraId="256BB4FF" w14:textId="02CDA178"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_Toc193391815 \h </w:instrText>
      </w:r>
      <w:r>
        <w:rPr>
          <w:noProof/>
        </w:rPr>
      </w:r>
      <w:r>
        <w:rPr>
          <w:noProof/>
        </w:rPr>
        <w:fldChar w:fldCharType="separate"/>
      </w:r>
      <w:r>
        <w:rPr>
          <w:noProof/>
        </w:rPr>
        <w:t>798</w:t>
      </w:r>
      <w:r>
        <w:rPr>
          <w:noProof/>
        </w:rPr>
        <w:fldChar w:fldCharType="end"/>
      </w:r>
    </w:p>
    <w:p w14:paraId="300B5DEC" w14:textId="54D89CF9"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_Toc193391816 \h </w:instrText>
      </w:r>
      <w:r>
        <w:rPr>
          <w:noProof/>
        </w:rPr>
      </w:r>
      <w:r>
        <w:rPr>
          <w:noProof/>
        </w:rPr>
        <w:fldChar w:fldCharType="separate"/>
      </w:r>
      <w:r>
        <w:rPr>
          <w:noProof/>
        </w:rPr>
        <w:t>798</w:t>
      </w:r>
      <w:r>
        <w:rPr>
          <w:noProof/>
        </w:rPr>
        <w:fldChar w:fldCharType="end"/>
      </w:r>
    </w:p>
    <w:p w14:paraId="3F1F04EB" w14:textId="5338B997"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L.3.3</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fldLock="1"/>
      </w:r>
      <w:r>
        <w:rPr>
          <w:noProof/>
        </w:rPr>
        <w:instrText xml:space="preserve"> PAGEREF _Toc193391817 \h </w:instrText>
      </w:r>
      <w:r>
        <w:rPr>
          <w:noProof/>
        </w:rPr>
      </w:r>
      <w:r>
        <w:rPr>
          <w:noProof/>
        </w:rPr>
        <w:fldChar w:fldCharType="separate"/>
      </w:r>
      <w:r>
        <w:rPr>
          <w:noProof/>
        </w:rPr>
        <w:t>798</w:t>
      </w:r>
      <w:r>
        <w:rPr>
          <w:noProof/>
        </w:rPr>
        <w:fldChar w:fldCharType="end"/>
      </w:r>
    </w:p>
    <w:p w14:paraId="240C9193" w14:textId="58707FBD"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L.3.4</w:t>
      </w:r>
      <w:r>
        <w:rPr>
          <w:rFonts w:asciiTheme="minorHAnsi" w:eastAsiaTheme="minorEastAsia"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_Toc193391818 \h </w:instrText>
      </w:r>
      <w:r>
        <w:rPr>
          <w:noProof/>
        </w:rPr>
      </w:r>
      <w:r>
        <w:rPr>
          <w:noProof/>
        </w:rPr>
        <w:fldChar w:fldCharType="separate"/>
      </w:r>
      <w:r>
        <w:rPr>
          <w:noProof/>
        </w:rPr>
        <w:t>799</w:t>
      </w:r>
      <w:r>
        <w:rPr>
          <w:noProof/>
        </w:rPr>
        <w:fldChar w:fldCharType="end"/>
      </w:r>
    </w:p>
    <w:p w14:paraId="113984F4" w14:textId="2DBF120A" w:rsidR="00024178" w:rsidRDefault="00024178">
      <w:pPr>
        <w:pStyle w:val="TOC2"/>
        <w:rPr>
          <w:rFonts w:asciiTheme="minorHAnsi" w:eastAsiaTheme="minorEastAsia" w:hAnsiTheme="minorHAnsi" w:cstheme="minorBidi"/>
          <w:noProof/>
          <w:kern w:val="2"/>
          <w:sz w:val="24"/>
          <w:szCs w:val="24"/>
          <w:lang w:eastAsia="en-GB"/>
          <w14:ligatures w14:val="standardContextual"/>
        </w:rPr>
      </w:pPr>
      <w:r>
        <w:rPr>
          <w:noProof/>
        </w:rPr>
        <w:t>L.3.5</w:t>
      </w:r>
      <w:r>
        <w:rPr>
          <w:rFonts w:asciiTheme="minorHAnsi" w:eastAsiaTheme="minorEastAsia"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_Toc193391819 \h </w:instrText>
      </w:r>
      <w:r>
        <w:rPr>
          <w:noProof/>
        </w:rPr>
      </w:r>
      <w:r>
        <w:rPr>
          <w:noProof/>
        </w:rPr>
        <w:fldChar w:fldCharType="separate"/>
      </w:r>
      <w:r>
        <w:rPr>
          <w:noProof/>
        </w:rPr>
        <w:t>799</w:t>
      </w:r>
      <w:r>
        <w:rPr>
          <w:noProof/>
        </w:rPr>
        <w:fldChar w:fldCharType="end"/>
      </w:r>
    </w:p>
    <w:p w14:paraId="66AE423B" w14:textId="3511AA50" w:rsidR="00024178" w:rsidRDefault="00024178">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_Toc193391820 \h </w:instrText>
      </w:r>
      <w:r>
        <w:rPr>
          <w:noProof/>
        </w:rPr>
      </w:r>
      <w:r>
        <w:rPr>
          <w:noProof/>
        </w:rPr>
        <w:fldChar w:fldCharType="separate"/>
      </w:r>
      <w:r>
        <w:rPr>
          <w:noProof/>
        </w:rPr>
        <w:t>800</w:t>
      </w:r>
      <w:r>
        <w:rPr>
          <w:noProof/>
        </w:rPr>
        <w:fldChar w:fldCharType="end"/>
      </w:r>
    </w:p>
    <w:p w14:paraId="62243E75" w14:textId="462FB71C"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193390373"/>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193390374"/>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193390375"/>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Pr="005875DB" w:rsidRDefault="008F3A6A" w:rsidP="008F3A6A">
      <w:pPr>
        <w:pStyle w:val="EX"/>
      </w:pPr>
      <w:r w:rsidRPr="008F3A6A">
        <w:lastRenderedPageBreak/>
        <w:t>[97]</w:t>
      </w:r>
      <w:r>
        <w:tab/>
        <w:t>3GPP TS 29.522: "</w:t>
      </w:r>
      <w:r w:rsidRPr="003B2F57">
        <w:t>5G System; Network Exposure Function Northbound APIs; Stage 3</w:t>
      </w:r>
      <w:r>
        <w:t>".</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193390376"/>
      <w:bookmarkEnd w:id="32"/>
      <w:r w:rsidRPr="0073469F">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CR3_1"/>
      <w:bookmarkStart w:id="37" w:name="_Toc20155484"/>
      <w:bookmarkStart w:id="38" w:name="_Toc27500639"/>
      <w:bookmarkStart w:id="39" w:name="_Toc36048764"/>
      <w:bookmarkStart w:id="40" w:name="_Toc45209527"/>
      <w:bookmarkStart w:id="41" w:name="_Toc51860352"/>
      <w:bookmarkStart w:id="42" w:name="_Toc193390377"/>
      <w:bookmarkEnd w:id="36"/>
      <w:r w:rsidRPr="0073469F">
        <w:t>3.1</w:t>
      </w:r>
      <w:r w:rsidRPr="0073469F">
        <w:tab/>
        <w:t>Definitions</w:t>
      </w:r>
      <w:bookmarkEnd w:id="37"/>
      <w:bookmarkEnd w:id="38"/>
      <w:bookmarkEnd w:id="39"/>
      <w:bookmarkEnd w:id="40"/>
      <w:bookmarkEnd w:id="41"/>
      <w:bookmarkEnd w:id="42"/>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lastRenderedPageBreak/>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lastRenderedPageBreak/>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lastRenderedPageBreak/>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3" w:name="_CR3_2"/>
      <w:bookmarkStart w:id="44" w:name="_Toc20155485"/>
      <w:bookmarkStart w:id="45" w:name="_Toc27500640"/>
      <w:bookmarkStart w:id="46" w:name="_Toc36048765"/>
      <w:bookmarkStart w:id="47" w:name="_Toc45209528"/>
      <w:bookmarkStart w:id="48" w:name="_Toc51860353"/>
      <w:bookmarkStart w:id="49" w:name="_Toc193390378"/>
      <w:bookmarkEnd w:id="43"/>
      <w:r w:rsidRPr="0073469F">
        <w:t>3.</w:t>
      </w:r>
      <w:r w:rsidR="00517573" w:rsidRPr="0073469F">
        <w:t>2</w:t>
      </w:r>
      <w:r w:rsidRPr="0073469F">
        <w:tab/>
        <w:t>Abbreviations</w:t>
      </w:r>
      <w:bookmarkEnd w:id="44"/>
      <w:bookmarkEnd w:id="45"/>
      <w:bookmarkEnd w:id="46"/>
      <w:bookmarkEnd w:id="47"/>
      <w:bookmarkEnd w:id="48"/>
      <w:bookmarkEnd w:id="49"/>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50" w:name="_CR4"/>
      <w:bookmarkStart w:id="51" w:name="_Toc20155486"/>
      <w:bookmarkStart w:id="52" w:name="_Toc27500641"/>
      <w:bookmarkStart w:id="53" w:name="_Toc36048766"/>
      <w:bookmarkStart w:id="54" w:name="_Toc45209529"/>
      <w:bookmarkStart w:id="55" w:name="_Toc51860354"/>
      <w:bookmarkStart w:id="56" w:name="_Toc193390379"/>
      <w:bookmarkEnd w:id="50"/>
      <w:r w:rsidRPr="0073469F">
        <w:lastRenderedPageBreak/>
        <w:t>4</w:t>
      </w:r>
      <w:r w:rsidRPr="0073469F">
        <w:tab/>
      </w:r>
      <w:r w:rsidR="00517573" w:rsidRPr="0073469F">
        <w:t>General</w:t>
      </w:r>
      <w:bookmarkEnd w:id="51"/>
      <w:bookmarkEnd w:id="52"/>
      <w:bookmarkEnd w:id="53"/>
      <w:bookmarkEnd w:id="54"/>
      <w:bookmarkEnd w:id="55"/>
      <w:bookmarkEnd w:id="56"/>
    </w:p>
    <w:p w14:paraId="73A75072" w14:textId="77777777" w:rsidR="004539FE" w:rsidRPr="0073469F" w:rsidRDefault="004539FE" w:rsidP="00567124">
      <w:pPr>
        <w:pStyle w:val="Heading2"/>
      </w:pPr>
      <w:bookmarkStart w:id="57" w:name="_CR4_1"/>
      <w:bookmarkStart w:id="58" w:name="_Toc20155487"/>
      <w:bookmarkStart w:id="59" w:name="_Toc27500642"/>
      <w:bookmarkStart w:id="60" w:name="_Toc36048767"/>
      <w:bookmarkStart w:id="61" w:name="_Toc45209530"/>
      <w:bookmarkStart w:id="62" w:name="_Toc51860355"/>
      <w:bookmarkStart w:id="63" w:name="_Toc193390380"/>
      <w:bookmarkEnd w:id="57"/>
      <w:r w:rsidRPr="0073469F">
        <w:t>4.1</w:t>
      </w:r>
      <w:r w:rsidRPr="0073469F">
        <w:tab/>
        <w:t xml:space="preserve">MCPTT </w:t>
      </w:r>
      <w:r w:rsidR="002914B5" w:rsidRPr="0073469F">
        <w:t>o</w:t>
      </w:r>
      <w:r w:rsidRPr="0073469F">
        <w:t>verview</w:t>
      </w:r>
      <w:bookmarkEnd w:id="58"/>
      <w:bookmarkEnd w:id="59"/>
      <w:bookmarkEnd w:id="60"/>
      <w:bookmarkEnd w:id="61"/>
      <w:bookmarkEnd w:id="62"/>
      <w:bookmarkEnd w:id="63"/>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4" w:name="_CR4_2"/>
      <w:bookmarkStart w:id="65" w:name="_Toc20155488"/>
      <w:bookmarkStart w:id="66" w:name="_Toc27500643"/>
      <w:bookmarkStart w:id="67" w:name="_Toc36048768"/>
      <w:bookmarkStart w:id="68" w:name="_Toc45209531"/>
      <w:bookmarkStart w:id="69" w:name="_Toc51860356"/>
      <w:bookmarkStart w:id="70" w:name="_Toc193390381"/>
      <w:bookmarkEnd w:id="64"/>
      <w:r w:rsidRPr="0073469F">
        <w:t>4.2</w:t>
      </w:r>
      <w:r w:rsidRPr="0073469F">
        <w:tab/>
        <w:t>URI and address assignments</w:t>
      </w:r>
      <w:bookmarkEnd w:id="65"/>
      <w:bookmarkEnd w:id="66"/>
      <w:bookmarkEnd w:id="67"/>
      <w:bookmarkEnd w:id="68"/>
      <w:bookmarkEnd w:id="69"/>
      <w:bookmarkEnd w:id="7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Default="00955930" w:rsidP="001232D8">
      <w:pPr>
        <w:pStyle w:val="B2"/>
        <w:ind w:left="0" w:firstLine="0"/>
      </w:pPr>
      <w:r>
        <w:rPr>
          <w:noProof/>
        </w:rPr>
        <w:t>The MCPTT client should use the &lt;Server</w:t>
      </w:r>
      <w:r>
        <w:rPr>
          <w:noProof/>
        </w:rPr>
        <w:noBreakHyphen/>
        <w:t xml:space="preserve">URI&gt; </w:t>
      </w:r>
      <w:r w:rsidRPr="00CE2B71">
        <w:t>element of the &lt;</w:t>
      </w:r>
      <w:r>
        <w:t>MCPTT-Service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[50]</w:t>
      </w:r>
      <w:r>
        <w:rPr>
          <w:rFonts w:eastAsia="SimSun"/>
        </w:rPr>
        <w:t xml:space="preserve"> as </w:t>
      </w:r>
      <w:r>
        <w:rPr>
          <w:noProof/>
        </w:rPr>
        <w:t>public service identity of the participating function of the MCPTT client</w:t>
      </w:r>
      <w:r>
        <w:rPr>
          <w:rFonts w:eastAsia="SimSun"/>
        </w:rPr>
        <w:t>.</w:t>
      </w:r>
    </w:p>
    <w:p w14:paraId="4C9F5A57" w14:textId="77777777" w:rsidR="004539FE" w:rsidRPr="0073469F" w:rsidRDefault="004539FE" w:rsidP="00567124">
      <w:pPr>
        <w:pStyle w:val="Heading2"/>
      </w:pPr>
      <w:bookmarkStart w:id="71" w:name="_CR4_3"/>
      <w:bookmarkStart w:id="72" w:name="_Toc20155489"/>
      <w:bookmarkStart w:id="73" w:name="_Toc27500644"/>
      <w:bookmarkStart w:id="74" w:name="_Toc36048769"/>
      <w:bookmarkStart w:id="75" w:name="_Toc45209532"/>
      <w:bookmarkStart w:id="76" w:name="_Toc51860357"/>
      <w:bookmarkStart w:id="77" w:name="_Toc193390382"/>
      <w:bookmarkEnd w:id="71"/>
      <w:r w:rsidRPr="0073469F">
        <w:t>4.3</w:t>
      </w:r>
      <w:r w:rsidRPr="0073469F">
        <w:tab/>
        <w:t xml:space="preserve">MCPTT </w:t>
      </w:r>
      <w:r w:rsidR="002914B5" w:rsidRPr="0073469F">
        <w:t>s</w:t>
      </w:r>
      <w:r w:rsidRPr="0073469F">
        <w:t>peech</w:t>
      </w:r>
      <w:bookmarkEnd w:id="72"/>
      <w:bookmarkEnd w:id="73"/>
      <w:bookmarkEnd w:id="74"/>
      <w:bookmarkEnd w:id="75"/>
      <w:bookmarkEnd w:id="76"/>
      <w:bookmarkEnd w:id="77"/>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8" w:name="_CR4_4"/>
      <w:bookmarkStart w:id="79" w:name="_Toc20155490"/>
      <w:bookmarkStart w:id="80" w:name="_Toc27500645"/>
      <w:bookmarkStart w:id="81" w:name="_Toc36048770"/>
      <w:bookmarkStart w:id="82" w:name="_Toc45209533"/>
      <w:bookmarkStart w:id="83" w:name="_Toc51860358"/>
      <w:bookmarkStart w:id="84" w:name="_Toc193390383"/>
      <w:bookmarkEnd w:id="78"/>
      <w:r w:rsidRPr="0073469F">
        <w:rPr>
          <w:rFonts w:eastAsia="SimSun"/>
        </w:rPr>
        <w:t>4.4</w:t>
      </w:r>
      <w:r w:rsidRPr="0073469F">
        <w:rPr>
          <w:rFonts w:eastAsia="SimSun"/>
        </w:rPr>
        <w:tab/>
        <w:t>Warning Header Field</w:t>
      </w:r>
      <w:bookmarkEnd w:id="79"/>
      <w:bookmarkEnd w:id="80"/>
      <w:bookmarkEnd w:id="81"/>
      <w:bookmarkEnd w:id="82"/>
      <w:bookmarkEnd w:id="83"/>
      <w:bookmarkEnd w:id="84"/>
    </w:p>
    <w:p w14:paraId="2A107465" w14:textId="77777777" w:rsidR="00B55712" w:rsidRPr="0073469F" w:rsidRDefault="00B55712" w:rsidP="00567124">
      <w:pPr>
        <w:pStyle w:val="Heading3"/>
        <w:rPr>
          <w:rFonts w:eastAsia="SimSun"/>
        </w:rPr>
      </w:pPr>
      <w:bookmarkStart w:id="85" w:name="_CR4_4_1"/>
      <w:bookmarkStart w:id="86" w:name="_Toc20155491"/>
      <w:bookmarkStart w:id="87" w:name="_Toc27500646"/>
      <w:bookmarkStart w:id="88" w:name="_Toc36048771"/>
      <w:bookmarkStart w:id="89" w:name="_Toc45209534"/>
      <w:bookmarkStart w:id="90" w:name="_Toc51860359"/>
      <w:bookmarkStart w:id="91" w:name="_Toc193390384"/>
      <w:bookmarkEnd w:id="85"/>
      <w:r w:rsidRPr="0073469F">
        <w:rPr>
          <w:rFonts w:eastAsia="SimSun"/>
        </w:rPr>
        <w:t>4.4.1</w:t>
      </w:r>
      <w:r w:rsidRPr="0073469F">
        <w:rPr>
          <w:rFonts w:eastAsia="SimSun"/>
        </w:rPr>
        <w:tab/>
        <w:t>General</w:t>
      </w:r>
      <w:bookmarkEnd w:id="86"/>
      <w:bookmarkEnd w:id="87"/>
      <w:bookmarkEnd w:id="88"/>
      <w:bookmarkEnd w:id="89"/>
      <w:bookmarkEnd w:id="90"/>
      <w:bookmarkEnd w:id="91"/>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92" w:name="_CR4_4_2"/>
      <w:bookmarkStart w:id="93" w:name="_Toc20155492"/>
      <w:bookmarkStart w:id="94" w:name="_Toc27500647"/>
      <w:bookmarkStart w:id="95" w:name="_Toc36048772"/>
      <w:bookmarkStart w:id="96" w:name="_Toc45209535"/>
      <w:bookmarkStart w:id="97" w:name="_Toc51860360"/>
      <w:bookmarkStart w:id="98" w:name="_Toc193390385"/>
      <w:bookmarkEnd w:id="92"/>
      <w:r w:rsidRPr="0073469F">
        <w:t>4.4.2</w:t>
      </w:r>
      <w:r w:rsidRPr="0073469F">
        <w:tab/>
        <w:t>Warning texts</w:t>
      </w:r>
      <w:bookmarkEnd w:id="93"/>
      <w:bookmarkEnd w:id="94"/>
      <w:bookmarkEnd w:id="95"/>
      <w:bookmarkEnd w:id="96"/>
      <w:bookmarkEnd w:id="97"/>
      <w:bookmarkEnd w:id="98"/>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bookmarkStart w:id="99" w:name="_CRTable4_4_21ABNFfortheWarningtext"/>
      <w:r w:rsidRPr="0073469F">
        <w:lastRenderedPageBreak/>
        <w:t>Table</w:t>
      </w:r>
      <w:r w:rsidR="005276A5" w:rsidRPr="0073469F">
        <w:t> </w:t>
      </w:r>
      <w:bookmarkEnd w:id="99"/>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bookmarkStart w:id="100" w:name="_CRTable4_4_22"/>
      <w:r w:rsidRPr="0073469F">
        <w:lastRenderedPageBreak/>
        <w:t>Table </w:t>
      </w:r>
      <w:bookmarkEnd w:id="100"/>
      <w:r w:rsidRPr="0073469F">
        <w:t>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2C3EF7">
            <w:pPr>
              <w:pStyle w:val="TAH"/>
            </w:pPr>
            <w:r w:rsidRPr="0073469F">
              <w:lastRenderedPageBreak/>
              <w:t>Code</w:t>
            </w:r>
          </w:p>
        </w:tc>
        <w:tc>
          <w:tcPr>
            <w:tcW w:w="5223" w:type="dxa"/>
          </w:tcPr>
          <w:p w14:paraId="3F5EA197" w14:textId="77777777" w:rsidR="00CC3358" w:rsidRPr="0073469F" w:rsidRDefault="00CC3358" w:rsidP="002C3EF7">
            <w:pPr>
              <w:pStyle w:val="TAH"/>
            </w:pPr>
            <w:r w:rsidRPr="0073469F">
              <w:t>Explanatory text</w:t>
            </w:r>
          </w:p>
        </w:tc>
        <w:tc>
          <w:tcPr>
            <w:tcW w:w="3670" w:type="dxa"/>
          </w:tcPr>
          <w:p w14:paraId="2C69E2CB" w14:textId="77777777" w:rsidR="00CC3358" w:rsidRPr="0073469F" w:rsidRDefault="00CC3358" w:rsidP="002C3EF7">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2C3EF7">
            <w:pPr>
              <w:pStyle w:val="TAC"/>
            </w:pPr>
            <w:r w:rsidRPr="0073469F">
              <w:t>100</w:t>
            </w:r>
          </w:p>
        </w:tc>
        <w:tc>
          <w:tcPr>
            <w:tcW w:w="5223" w:type="dxa"/>
          </w:tcPr>
          <w:p w14:paraId="654CB9A7" w14:textId="77777777" w:rsidR="00CC3358" w:rsidRPr="0073469F" w:rsidRDefault="00CC3358" w:rsidP="002C3EF7">
            <w:pPr>
              <w:pStyle w:val="TAL"/>
            </w:pPr>
            <w:r w:rsidRPr="0073469F">
              <w:t>function not allowed due to &lt;detailed reason&gt;</w:t>
            </w:r>
          </w:p>
        </w:tc>
        <w:tc>
          <w:tcPr>
            <w:tcW w:w="3670" w:type="dxa"/>
          </w:tcPr>
          <w:p w14:paraId="4B7B2CCF" w14:textId="77777777" w:rsidR="00CC3358" w:rsidRPr="0073469F" w:rsidRDefault="00CC3358" w:rsidP="002C3EF7">
            <w:pPr>
              <w:pStyle w:val="TAL"/>
            </w:pPr>
            <w:r w:rsidRPr="0073469F">
              <w:t>The function is not allowed to this user.</w:t>
            </w:r>
          </w:p>
          <w:p w14:paraId="4F72E5AD" w14:textId="77777777" w:rsidR="00CC3358" w:rsidRPr="0073469F" w:rsidRDefault="00CC3358" w:rsidP="002C3EF7">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2C3EF7">
            <w:pPr>
              <w:pStyle w:val="TAC"/>
            </w:pPr>
            <w:r w:rsidRPr="0073469F">
              <w:t>101</w:t>
            </w:r>
          </w:p>
        </w:tc>
        <w:tc>
          <w:tcPr>
            <w:tcW w:w="5223" w:type="dxa"/>
          </w:tcPr>
          <w:p w14:paraId="741DCF96" w14:textId="77777777" w:rsidR="00CC3358" w:rsidRPr="0073469F" w:rsidRDefault="00CC3358" w:rsidP="002C3EF7">
            <w:pPr>
              <w:pStyle w:val="TAL"/>
            </w:pPr>
            <w:r>
              <w:t>service authorisation failed</w:t>
            </w:r>
          </w:p>
        </w:tc>
        <w:tc>
          <w:tcPr>
            <w:tcW w:w="3670" w:type="dxa"/>
          </w:tcPr>
          <w:p w14:paraId="36B19E43" w14:textId="77777777" w:rsidR="00CC3358" w:rsidRPr="0073469F" w:rsidRDefault="00CC3358" w:rsidP="002C3EF7">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2C3EF7">
            <w:pPr>
              <w:pStyle w:val="TAC"/>
            </w:pPr>
            <w:r w:rsidRPr="0073469F">
              <w:t>102</w:t>
            </w:r>
          </w:p>
        </w:tc>
        <w:tc>
          <w:tcPr>
            <w:tcW w:w="5223" w:type="dxa"/>
          </w:tcPr>
          <w:p w14:paraId="7FEC9032" w14:textId="77777777" w:rsidR="00CC3358" w:rsidRPr="0073469F" w:rsidRDefault="00CC3358" w:rsidP="002C3EF7">
            <w:pPr>
              <w:pStyle w:val="TAL"/>
              <w:rPr>
                <w:b/>
              </w:rPr>
            </w:pPr>
            <w:r w:rsidRPr="0073469F">
              <w:rPr>
                <w:noProof/>
              </w:rPr>
              <w:t>too many simultaneous affiliations</w:t>
            </w:r>
          </w:p>
        </w:tc>
        <w:tc>
          <w:tcPr>
            <w:tcW w:w="3670" w:type="dxa"/>
          </w:tcPr>
          <w:p w14:paraId="3164BD36" w14:textId="77777777" w:rsidR="00CC3358" w:rsidRPr="0073469F" w:rsidRDefault="00CC3358" w:rsidP="002C3EF7">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2C3EF7">
            <w:pPr>
              <w:pStyle w:val="TAC"/>
            </w:pPr>
            <w:r w:rsidRPr="0073469F">
              <w:t>103</w:t>
            </w:r>
          </w:p>
        </w:tc>
        <w:tc>
          <w:tcPr>
            <w:tcW w:w="5223" w:type="dxa"/>
          </w:tcPr>
          <w:p w14:paraId="7721C8C8" w14:textId="77777777" w:rsidR="00CC3358" w:rsidRPr="0073469F" w:rsidRDefault="00CC3358" w:rsidP="002C3EF7">
            <w:pPr>
              <w:pStyle w:val="TAL"/>
              <w:rPr>
                <w:b/>
              </w:rPr>
            </w:pPr>
            <w:r w:rsidRPr="0073469F">
              <w:t>maximum simultaneous MCPTT group calls reached</w:t>
            </w:r>
          </w:p>
        </w:tc>
        <w:tc>
          <w:tcPr>
            <w:tcW w:w="3670" w:type="dxa"/>
          </w:tcPr>
          <w:p w14:paraId="66209FD8" w14:textId="77777777" w:rsidR="00CC3358" w:rsidRPr="0073469F" w:rsidRDefault="00CC3358" w:rsidP="002C3EF7">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2C3EF7">
            <w:pPr>
              <w:pStyle w:val="TAC"/>
            </w:pPr>
            <w:r w:rsidRPr="0073469F">
              <w:t>104</w:t>
            </w:r>
          </w:p>
        </w:tc>
        <w:tc>
          <w:tcPr>
            <w:tcW w:w="5223" w:type="dxa"/>
          </w:tcPr>
          <w:p w14:paraId="026D3A1C" w14:textId="77777777" w:rsidR="00CC3358" w:rsidRPr="0073469F" w:rsidRDefault="00CC3358" w:rsidP="002C3EF7">
            <w:pPr>
              <w:pStyle w:val="TAL"/>
            </w:pPr>
            <w:r w:rsidRPr="0073469F">
              <w:t>isfocus not assigned</w:t>
            </w:r>
          </w:p>
        </w:tc>
        <w:tc>
          <w:tcPr>
            <w:tcW w:w="3670" w:type="dxa"/>
          </w:tcPr>
          <w:p w14:paraId="335AF2EE" w14:textId="77777777" w:rsidR="00CC3358" w:rsidRPr="0073469F" w:rsidRDefault="00CC3358" w:rsidP="002C3EF7">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2C3EF7">
            <w:pPr>
              <w:pStyle w:val="TAC"/>
            </w:pPr>
            <w:r w:rsidRPr="0073469F">
              <w:t>105</w:t>
            </w:r>
          </w:p>
        </w:tc>
        <w:tc>
          <w:tcPr>
            <w:tcW w:w="5223" w:type="dxa"/>
          </w:tcPr>
          <w:p w14:paraId="01EA7D5E" w14:textId="77777777" w:rsidR="00CC3358" w:rsidRPr="0073469F" w:rsidRDefault="00CC3358" w:rsidP="002C3EF7">
            <w:pPr>
              <w:pStyle w:val="TAL"/>
              <w:rPr>
                <w:b/>
              </w:rPr>
            </w:pPr>
            <w:r>
              <w:t>subscription not allowed in a broadcast group call</w:t>
            </w:r>
          </w:p>
        </w:tc>
        <w:tc>
          <w:tcPr>
            <w:tcW w:w="3670" w:type="dxa"/>
          </w:tcPr>
          <w:p w14:paraId="1BD84369" w14:textId="77777777" w:rsidR="00CC3358" w:rsidRPr="0073469F" w:rsidRDefault="00CC3358" w:rsidP="002C3EF7">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2C3EF7">
            <w:pPr>
              <w:pStyle w:val="TAC"/>
            </w:pPr>
            <w:r w:rsidRPr="0073469F">
              <w:t>106</w:t>
            </w:r>
          </w:p>
        </w:tc>
        <w:tc>
          <w:tcPr>
            <w:tcW w:w="5223" w:type="dxa"/>
          </w:tcPr>
          <w:p w14:paraId="690BDE71" w14:textId="77777777" w:rsidR="00CC3358" w:rsidRPr="0073469F" w:rsidRDefault="00CC3358" w:rsidP="002C3EF7">
            <w:pPr>
              <w:pStyle w:val="TAL"/>
              <w:rPr>
                <w:b/>
              </w:rPr>
            </w:pPr>
            <w:r w:rsidRPr="0073469F">
              <w:t>user not authorised to join chat group</w:t>
            </w:r>
          </w:p>
        </w:tc>
        <w:tc>
          <w:tcPr>
            <w:tcW w:w="3670" w:type="dxa"/>
          </w:tcPr>
          <w:p w14:paraId="0761726A" w14:textId="77777777" w:rsidR="00CC3358" w:rsidRPr="0073469F" w:rsidRDefault="00CC3358" w:rsidP="002C3EF7">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2C3EF7">
            <w:pPr>
              <w:pStyle w:val="TAC"/>
            </w:pPr>
            <w:r w:rsidRPr="0073469F">
              <w:t>107</w:t>
            </w:r>
          </w:p>
        </w:tc>
        <w:tc>
          <w:tcPr>
            <w:tcW w:w="5223" w:type="dxa"/>
          </w:tcPr>
          <w:p w14:paraId="4AA53F95" w14:textId="77777777" w:rsidR="00CC3358" w:rsidRPr="0073469F" w:rsidRDefault="00CC3358" w:rsidP="002C3EF7">
            <w:pPr>
              <w:pStyle w:val="TAL"/>
              <w:rPr>
                <w:b/>
              </w:rPr>
            </w:pPr>
            <w:r w:rsidRPr="0073469F">
              <w:t>user not authorised to make private calls</w:t>
            </w:r>
          </w:p>
        </w:tc>
        <w:tc>
          <w:tcPr>
            <w:tcW w:w="3670" w:type="dxa"/>
          </w:tcPr>
          <w:p w14:paraId="40851D42" w14:textId="77777777" w:rsidR="00CC3358" w:rsidRPr="0073469F" w:rsidRDefault="00CC3358" w:rsidP="002C3EF7">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2C3EF7">
            <w:pPr>
              <w:pStyle w:val="TAC"/>
            </w:pPr>
            <w:r w:rsidRPr="0073469F">
              <w:t>108</w:t>
            </w:r>
          </w:p>
        </w:tc>
        <w:tc>
          <w:tcPr>
            <w:tcW w:w="5223" w:type="dxa"/>
          </w:tcPr>
          <w:p w14:paraId="4753B1B3" w14:textId="77777777" w:rsidR="00CC3358" w:rsidRPr="0073469F" w:rsidRDefault="00CC3358" w:rsidP="002C3EF7">
            <w:pPr>
              <w:pStyle w:val="TAL"/>
            </w:pPr>
            <w:r w:rsidRPr="0073469F">
              <w:t>user not authorised to make chat group calls</w:t>
            </w:r>
          </w:p>
        </w:tc>
        <w:tc>
          <w:tcPr>
            <w:tcW w:w="3670" w:type="dxa"/>
          </w:tcPr>
          <w:p w14:paraId="70D4E9AE" w14:textId="77777777" w:rsidR="00CC3358" w:rsidRPr="0073469F" w:rsidRDefault="00CC3358" w:rsidP="002C3EF7">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2C3EF7">
            <w:pPr>
              <w:pStyle w:val="TAC"/>
            </w:pPr>
            <w:r w:rsidRPr="0073469F">
              <w:t>109</w:t>
            </w:r>
          </w:p>
        </w:tc>
        <w:tc>
          <w:tcPr>
            <w:tcW w:w="5223" w:type="dxa"/>
          </w:tcPr>
          <w:p w14:paraId="7F27A0E0" w14:textId="77777777" w:rsidR="00CC3358" w:rsidRPr="0073469F" w:rsidRDefault="00CC3358" w:rsidP="002C3EF7">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2C3EF7">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2C3EF7">
            <w:pPr>
              <w:pStyle w:val="TAC"/>
            </w:pPr>
            <w:r w:rsidRPr="0073469F">
              <w:t>110</w:t>
            </w:r>
          </w:p>
        </w:tc>
        <w:tc>
          <w:tcPr>
            <w:tcW w:w="5223" w:type="dxa"/>
          </w:tcPr>
          <w:p w14:paraId="7B5D36ED" w14:textId="77777777" w:rsidR="00CC3358" w:rsidRPr="0073469F" w:rsidRDefault="00CC3358" w:rsidP="002C3EF7">
            <w:pPr>
              <w:pStyle w:val="TAL"/>
            </w:pPr>
            <w:r w:rsidRPr="0073469F">
              <w:t>user declined the call invitation</w:t>
            </w:r>
          </w:p>
        </w:tc>
        <w:tc>
          <w:tcPr>
            <w:tcW w:w="3670" w:type="dxa"/>
          </w:tcPr>
          <w:p w14:paraId="42112539" w14:textId="77777777" w:rsidR="00CC3358" w:rsidRPr="0073469F" w:rsidRDefault="00CC3358" w:rsidP="002C3EF7">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2C3EF7">
            <w:pPr>
              <w:pStyle w:val="TAC"/>
            </w:pPr>
            <w:r w:rsidRPr="0073469F">
              <w:t>111</w:t>
            </w:r>
          </w:p>
        </w:tc>
        <w:tc>
          <w:tcPr>
            <w:tcW w:w="5223" w:type="dxa"/>
          </w:tcPr>
          <w:p w14:paraId="41F31ACB" w14:textId="77777777" w:rsidR="00CC3358" w:rsidRPr="0073469F" w:rsidRDefault="00CC3358" w:rsidP="002C3EF7">
            <w:pPr>
              <w:pStyle w:val="TAL"/>
            </w:pPr>
            <w:r w:rsidRPr="0073469F">
              <w:t>group call proceeded without all required group members</w:t>
            </w:r>
          </w:p>
        </w:tc>
        <w:tc>
          <w:tcPr>
            <w:tcW w:w="3670" w:type="dxa"/>
          </w:tcPr>
          <w:p w14:paraId="2657BA5C" w14:textId="77777777" w:rsidR="00CC3358" w:rsidRPr="0073469F" w:rsidRDefault="00CC3358" w:rsidP="002C3EF7">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2C3EF7">
            <w:pPr>
              <w:pStyle w:val="TAC"/>
            </w:pPr>
            <w:r w:rsidRPr="0073469F">
              <w:t>112</w:t>
            </w:r>
          </w:p>
        </w:tc>
        <w:tc>
          <w:tcPr>
            <w:tcW w:w="5223" w:type="dxa"/>
          </w:tcPr>
          <w:p w14:paraId="6FFA9908" w14:textId="77777777" w:rsidR="00CC3358" w:rsidRPr="0073469F" w:rsidRDefault="00CC3358" w:rsidP="002C3EF7">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2C3EF7">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2C3EF7">
            <w:pPr>
              <w:pStyle w:val="TAC"/>
            </w:pPr>
            <w:r w:rsidRPr="0073469F">
              <w:t>113</w:t>
            </w:r>
          </w:p>
        </w:tc>
        <w:tc>
          <w:tcPr>
            <w:tcW w:w="5223" w:type="dxa"/>
          </w:tcPr>
          <w:p w14:paraId="3B1064BD" w14:textId="77777777" w:rsidR="00CC3358" w:rsidRPr="0073469F" w:rsidRDefault="00CC3358" w:rsidP="002C3EF7">
            <w:pPr>
              <w:pStyle w:val="TAL"/>
            </w:pPr>
            <w:r w:rsidRPr="0073469F">
              <w:t>group document does not exist</w:t>
            </w:r>
          </w:p>
        </w:tc>
        <w:tc>
          <w:tcPr>
            <w:tcW w:w="3670" w:type="dxa"/>
          </w:tcPr>
          <w:p w14:paraId="7EF56A2B" w14:textId="77777777" w:rsidR="00CC3358" w:rsidRPr="0073469F" w:rsidRDefault="00CC3358" w:rsidP="002C3EF7">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2C3EF7">
            <w:pPr>
              <w:pStyle w:val="TAC"/>
            </w:pPr>
            <w:r w:rsidRPr="0073469F">
              <w:t>114</w:t>
            </w:r>
          </w:p>
        </w:tc>
        <w:tc>
          <w:tcPr>
            <w:tcW w:w="5223" w:type="dxa"/>
          </w:tcPr>
          <w:p w14:paraId="300761AD" w14:textId="77777777" w:rsidR="00CC3358" w:rsidRPr="0073469F" w:rsidRDefault="00CC3358" w:rsidP="002C3EF7">
            <w:pPr>
              <w:pStyle w:val="TAL"/>
            </w:pPr>
            <w:r w:rsidRPr="0073469F">
              <w:t>unable to retrieve group document</w:t>
            </w:r>
          </w:p>
        </w:tc>
        <w:tc>
          <w:tcPr>
            <w:tcW w:w="3670" w:type="dxa"/>
          </w:tcPr>
          <w:p w14:paraId="263B033D" w14:textId="77777777" w:rsidR="00CC3358" w:rsidRPr="0073469F" w:rsidRDefault="00CC3358" w:rsidP="002C3EF7">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2C3EF7">
            <w:pPr>
              <w:pStyle w:val="TAC"/>
            </w:pPr>
            <w:r w:rsidRPr="0073469F">
              <w:t>115</w:t>
            </w:r>
          </w:p>
        </w:tc>
        <w:tc>
          <w:tcPr>
            <w:tcW w:w="5223" w:type="dxa"/>
          </w:tcPr>
          <w:p w14:paraId="667BECD2" w14:textId="77777777" w:rsidR="00CC3358" w:rsidRPr="0073469F" w:rsidRDefault="00CC3358" w:rsidP="002C3EF7">
            <w:pPr>
              <w:pStyle w:val="TAL"/>
            </w:pPr>
            <w:r w:rsidRPr="0073469F">
              <w:t>group is disabled</w:t>
            </w:r>
          </w:p>
        </w:tc>
        <w:tc>
          <w:tcPr>
            <w:tcW w:w="3670" w:type="dxa"/>
          </w:tcPr>
          <w:p w14:paraId="3B39152C" w14:textId="77777777" w:rsidR="00CC3358" w:rsidRPr="0073469F" w:rsidRDefault="00CC3358" w:rsidP="002C3EF7">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2C3EF7">
            <w:pPr>
              <w:pStyle w:val="TAC"/>
            </w:pPr>
            <w:r w:rsidRPr="0073469F">
              <w:t>116</w:t>
            </w:r>
          </w:p>
        </w:tc>
        <w:tc>
          <w:tcPr>
            <w:tcW w:w="5223" w:type="dxa"/>
          </w:tcPr>
          <w:p w14:paraId="788CBD4D" w14:textId="77777777" w:rsidR="00CC3358" w:rsidRPr="0073469F" w:rsidRDefault="00CC3358" w:rsidP="002C3EF7">
            <w:pPr>
              <w:pStyle w:val="TAL"/>
            </w:pPr>
            <w:r w:rsidRPr="0073469F">
              <w:t>user is not part of the MCPTT group</w:t>
            </w:r>
          </w:p>
        </w:tc>
        <w:tc>
          <w:tcPr>
            <w:tcW w:w="3670" w:type="dxa"/>
          </w:tcPr>
          <w:p w14:paraId="4A473353" w14:textId="77777777" w:rsidR="00CC3358" w:rsidRPr="0073469F" w:rsidRDefault="00CC3358" w:rsidP="002C3EF7">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2C3EF7">
            <w:pPr>
              <w:pStyle w:val="TAC"/>
            </w:pPr>
            <w:r w:rsidRPr="0073469F">
              <w:t>117</w:t>
            </w:r>
          </w:p>
        </w:tc>
        <w:tc>
          <w:tcPr>
            <w:tcW w:w="5223" w:type="dxa"/>
          </w:tcPr>
          <w:p w14:paraId="28826DC7"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2C3EF7">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2C3EF7">
            <w:pPr>
              <w:pStyle w:val="TAC"/>
            </w:pPr>
            <w:r w:rsidRPr="0073469F">
              <w:t>118</w:t>
            </w:r>
          </w:p>
        </w:tc>
        <w:tc>
          <w:tcPr>
            <w:tcW w:w="5223" w:type="dxa"/>
          </w:tcPr>
          <w:p w14:paraId="47465D19"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2C3EF7">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2C3EF7">
            <w:pPr>
              <w:pStyle w:val="TAC"/>
            </w:pPr>
            <w:r w:rsidRPr="0073469F">
              <w:t>119</w:t>
            </w:r>
          </w:p>
        </w:tc>
        <w:tc>
          <w:tcPr>
            <w:tcW w:w="5223" w:type="dxa"/>
          </w:tcPr>
          <w:p w14:paraId="78E94B70" w14:textId="77777777" w:rsidR="00CC3358" w:rsidRPr="0073469F" w:rsidRDefault="00CC3358" w:rsidP="002C3EF7">
            <w:pPr>
              <w:pStyle w:val="TAL"/>
            </w:pPr>
            <w:r w:rsidRPr="0073469F">
              <w:t>user is not authorised to initiate the group call</w:t>
            </w:r>
          </w:p>
        </w:tc>
        <w:tc>
          <w:tcPr>
            <w:tcW w:w="3670" w:type="dxa"/>
          </w:tcPr>
          <w:p w14:paraId="28FFF3F6" w14:textId="77777777" w:rsidR="00CC3358" w:rsidRPr="0073469F" w:rsidRDefault="00CC3358" w:rsidP="002C3EF7">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2C3EF7">
            <w:pPr>
              <w:pStyle w:val="TAC"/>
            </w:pPr>
            <w:r w:rsidRPr="0073469F">
              <w:t>120</w:t>
            </w:r>
          </w:p>
        </w:tc>
        <w:tc>
          <w:tcPr>
            <w:tcW w:w="5223" w:type="dxa"/>
          </w:tcPr>
          <w:p w14:paraId="5B3E9702" w14:textId="77777777" w:rsidR="00CC3358" w:rsidRPr="0073469F" w:rsidRDefault="00CC3358" w:rsidP="002C3EF7">
            <w:pPr>
              <w:pStyle w:val="TAL"/>
            </w:pPr>
            <w:r w:rsidRPr="0073469F">
              <w:t>user is not affiliated to this group</w:t>
            </w:r>
          </w:p>
        </w:tc>
        <w:tc>
          <w:tcPr>
            <w:tcW w:w="3670" w:type="dxa"/>
          </w:tcPr>
          <w:p w14:paraId="0B3403E4" w14:textId="77777777" w:rsidR="00CC3358" w:rsidRPr="0073469F" w:rsidRDefault="00CC3358" w:rsidP="002C3EF7">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2C3EF7">
            <w:pPr>
              <w:pStyle w:val="TAC"/>
            </w:pPr>
            <w:r w:rsidRPr="0073469F">
              <w:t>121</w:t>
            </w:r>
          </w:p>
        </w:tc>
        <w:tc>
          <w:tcPr>
            <w:tcW w:w="5223" w:type="dxa"/>
          </w:tcPr>
          <w:p w14:paraId="2C2B41B8" w14:textId="77777777" w:rsidR="00CC3358" w:rsidRPr="0073469F" w:rsidRDefault="00CC3358" w:rsidP="002C3EF7">
            <w:pPr>
              <w:pStyle w:val="TAL"/>
            </w:pPr>
            <w:r w:rsidRPr="0073469F">
              <w:t>user is not authorised to join the group call</w:t>
            </w:r>
          </w:p>
        </w:tc>
        <w:tc>
          <w:tcPr>
            <w:tcW w:w="3670" w:type="dxa"/>
          </w:tcPr>
          <w:p w14:paraId="12850185" w14:textId="77777777" w:rsidR="00CC3358" w:rsidRPr="0073469F" w:rsidRDefault="00CC3358" w:rsidP="002C3EF7">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2C3EF7">
            <w:pPr>
              <w:pStyle w:val="TAC"/>
            </w:pPr>
            <w:r w:rsidRPr="0073469F">
              <w:t>122</w:t>
            </w:r>
          </w:p>
        </w:tc>
        <w:tc>
          <w:tcPr>
            <w:tcW w:w="5223" w:type="dxa"/>
          </w:tcPr>
          <w:p w14:paraId="6A15FDEA" w14:textId="77777777" w:rsidR="00CC3358" w:rsidRPr="0073469F" w:rsidRDefault="00CC3358" w:rsidP="002C3EF7">
            <w:pPr>
              <w:pStyle w:val="TAL"/>
            </w:pPr>
            <w:r w:rsidRPr="0073469F">
              <w:t>too many participants</w:t>
            </w:r>
          </w:p>
        </w:tc>
        <w:tc>
          <w:tcPr>
            <w:tcW w:w="3670" w:type="dxa"/>
          </w:tcPr>
          <w:p w14:paraId="68BAEC59" w14:textId="77777777" w:rsidR="00CC3358" w:rsidRPr="0073469F" w:rsidRDefault="00CC3358" w:rsidP="002C3EF7">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2C3EF7">
            <w:pPr>
              <w:pStyle w:val="TAC"/>
            </w:pPr>
            <w:r w:rsidRPr="0073469F">
              <w:t>123</w:t>
            </w:r>
          </w:p>
        </w:tc>
        <w:tc>
          <w:tcPr>
            <w:tcW w:w="5223" w:type="dxa"/>
          </w:tcPr>
          <w:p w14:paraId="55AA5924" w14:textId="77777777" w:rsidR="00CC3358" w:rsidRPr="0073469F" w:rsidRDefault="00CC3358" w:rsidP="002C3EF7">
            <w:pPr>
              <w:pStyle w:val="TAL"/>
            </w:pPr>
            <w:r w:rsidRPr="0073469F">
              <w:t>MCPTT session already exists</w:t>
            </w:r>
          </w:p>
        </w:tc>
        <w:tc>
          <w:tcPr>
            <w:tcW w:w="3670" w:type="dxa"/>
          </w:tcPr>
          <w:p w14:paraId="032AAB86" w14:textId="77777777" w:rsidR="00CC3358" w:rsidRPr="0073469F" w:rsidRDefault="00CC3358" w:rsidP="002C3EF7">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2C3EF7">
            <w:pPr>
              <w:pStyle w:val="TAC"/>
            </w:pPr>
            <w:r w:rsidRPr="0073469F">
              <w:lastRenderedPageBreak/>
              <w:t>124</w:t>
            </w:r>
          </w:p>
        </w:tc>
        <w:tc>
          <w:tcPr>
            <w:tcW w:w="5223" w:type="dxa"/>
          </w:tcPr>
          <w:p w14:paraId="27297E11" w14:textId="77777777" w:rsidR="00CC3358" w:rsidRPr="0073469F" w:rsidRDefault="00CC3358" w:rsidP="002C3EF7">
            <w:pPr>
              <w:pStyle w:val="TAL"/>
            </w:pPr>
            <w:r w:rsidRPr="0073469F">
              <w:rPr>
                <w:lang w:eastAsia="ko-KR"/>
              </w:rPr>
              <w:t>maximum number of private calls reached</w:t>
            </w:r>
          </w:p>
        </w:tc>
        <w:tc>
          <w:tcPr>
            <w:tcW w:w="3670" w:type="dxa"/>
          </w:tcPr>
          <w:p w14:paraId="7DD61815" w14:textId="77777777" w:rsidR="00CC3358" w:rsidRPr="0073469F" w:rsidRDefault="00CC3358" w:rsidP="002C3EF7">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2C3EF7">
            <w:pPr>
              <w:pStyle w:val="TAC"/>
            </w:pPr>
            <w:r w:rsidRPr="0073469F">
              <w:t>125</w:t>
            </w:r>
          </w:p>
        </w:tc>
        <w:tc>
          <w:tcPr>
            <w:tcW w:w="5223" w:type="dxa"/>
          </w:tcPr>
          <w:p w14:paraId="27BFE1BF" w14:textId="77777777" w:rsidR="00CC3358" w:rsidRPr="0073469F" w:rsidRDefault="00CC3358" w:rsidP="002C3EF7">
            <w:pPr>
              <w:pStyle w:val="TAL"/>
            </w:pPr>
            <w:r w:rsidRPr="0073469F">
              <w:t>user not authorised to make private call with automatic commencement</w:t>
            </w:r>
          </w:p>
        </w:tc>
        <w:tc>
          <w:tcPr>
            <w:tcW w:w="3670" w:type="dxa"/>
          </w:tcPr>
          <w:p w14:paraId="074411D0" w14:textId="77777777" w:rsidR="00CC3358" w:rsidRPr="0073469F" w:rsidRDefault="00CC3358" w:rsidP="002C3EF7">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2C3EF7">
            <w:pPr>
              <w:pStyle w:val="TAC"/>
            </w:pPr>
            <w:r w:rsidRPr="0073469F">
              <w:t>126</w:t>
            </w:r>
          </w:p>
        </w:tc>
        <w:tc>
          <w:tcPr>
            <w:tcW w:w="5223" w:type="dxa"/>
          </w:tcPr>
          <w:p w14:paraId="6BCD5830" w14:textId="77777777" w:rsidR="00CC3358" w:rsidRPr="0073469F" w:rsidRDefault="00CC3358" w:rsidP="002C3EF7">
            <w:pPr>
              <w:pStyle w:val="TAL"/>
            </w:pPr>
            <w:r w:rsidRPr="0073469F">
              <w:t>user not authorised to make private call with manual commencement</w:t>
            </w:r>
          </w:p>
        </w:tc>
        <w:tc>
          <w:tcPr>
            <w:tcW w:w="3670" w:type="dxa"/>
          </w:tcPr>
          <w:p w14:paraId="3FBD0CB8" w14:textId="77777777" w:rsidR="00CC3358" w:rsidRPr="0073469F" w:rsidRDefault="00CC3358" w:rsidP="002C3EF7">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2C3EF7">
            <w:pPr>
              <w:pStyle w:val="TAC"/>
            </w:pPr>
            <w:r w:rsidRPr="0073469F">
              <w:t>127</w:t>
            </w:r>
          </w:p>
        </w:tc>
        <w:tc>
          <w:tcPr>
            <w:tcW w:w="5223" w:type="dxa"/>
          </w:tcPr>
          <w:p w14:paraId="54C8A76D" w14:textId="77777777" w:rsidR="00CC3358" w:rsidRPr="0073469F" w:rsidRDefault="00CC3358" w:rsidP="002C3EF7">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2C3EF7">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2C3EF7">
            <w:pPr>
              <w:pStyle w:val="TAC"/>
            </w:pPr>
            <w:r w:rsidRPr="0073469F">
              <w:t>128</w:t>
            </w:r>
          </w:p>
        </w:tc>
        <w:tc>
          <w:tcPr>
            <w:tcW w:w="5223" w:type="dxa"/>
          </w:tcPr>
          <w:p w14:paraId="57C037B2" w14:textId="77777777" w:rsidR="00CC3358" w:rsidRPr="0073469F" w:rsidRDefault="00CC3358" w:rsidP="002C3EF7">
            <w:pPr>
              <w:pStyle w:val="TAL"/>
            </w:pPr>
            <w:r w:rsidRPr="0073469F">
              <w:t>isfocus already assigned</w:t>
            </w:r>
          </w:p>
        </w:tc>
        <w:tc>
          <w:tcPr>
            <w:tcW w:w="3670" w:type="dxa"/>
          </w:tcPr>
          <w:p w14:paraId="04258388" w14:textId="77777777" w:rsidR="00CC3358" w:rsidRPr="0073469F" w:rsidRDefault="00CC3358" w:rsidP="002C3EF7">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2C3EF7">
            <w:pPr>
              <w:pStyle w:val="TAC"/>
            </w:pPr>
            <w:r>
              <w:t>136</w:t>
            </w:r>
          </w:p>
        </w:tc>
        <w:tc>
          <w:tcPr>
            <w:tcW w:w="5223" w:type="dxa"/>
            <w:shd w:val="clear" w:color="auto" w:fill="auto"/>
          </w:tcPr>
          <w:p w14:paraId="5A750098" w14:textId="77777777" w:rsidR="00CC3358" w:rsidRPr="001C0445" w:rsidRDefault="00CC3358" w:rsidP="002C3EF7">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2C3EF7">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2C3EF7">
            <w:pPr>
              <w:pStyle w:val="TAC"/>
            </w:pPr>
            <w:r>
              <w:t>137</w:t>
            </w:r>
          </w:p>
        </w:tc>
        <w:tc>
          <w:tcPr>
            <w:tcW w:w="5223" w:type="dxa"/>
          </w:tcPr>
          <w:p w14:paraId="1821D8EA" w14:textId="77777777" w:rsidR="00CC3358" w:rsidRPr="001C0445" w:rsidRDefault="00CC3358" w:rsidP="002C3EF7">
            <w:pPr>
              <w:pStyle w:val="TAL"/>
            </w:pPr>
            <w:r>
              <w:rPr>
                <w:lang w:eastAsia="ko-KR"/>
              </w:rPr>
              <w:t>the indicated group call does not exist</w:t>
            </w:r>
          </w:p>
        </w:tc>
        <w:tc>
          <w:tcPr>
            <w:tcW w:w="3670" w:type="dxa"/>
          </w:tcPr>
          <w:p w14:paraId="658B4B18" w14:textId="77777777" w:rsidR="00CC3358" w:rsidRPr="001C0445" w:rsidRDefault="00CC3358" w:rsidP="002C3EF7">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2C3EF7">
            <w:pPr>
              <w:pStyle w:val="TAC"/>
            </w:pPr>
            <w:r>
              <w:t>138</w:t>
            </w:r>
          </w:p>
        </w:tc>
        <w:tc>
          <w:tcPr>
            <w:tcW w:w="5223" w:type="dxa"/>
          </w:tcPr>
          <w:p w14:paraId="467B6190" w14:textId="77777777" w:rsidR="00CC3358" w:rsidRDefault="00CC3358" w:rsidP="002C3EF7">
            <w:pPr>
              <w:pStyle w:val="TAL"/>
              <w:rPr>
                <w:lang w:eastAsia="ko-KR"/>
              </w:rPr>
            </w:pPr>
            <w:r>
              <w:rPr>
                <w:lang w:eastAsia="ko-KR"/>
              </w:rPr>
              <w:t>subscription of conference events not allowed</w:t>
            </w:r>
          </w:p>
        </w:tc>
        <w:tc>
          <w:tcPr>
            <w:tcW w:w="3670" w:type="dxa"/>
          </w:tcPr>
          <w:p w14:paraId="065AA0E4" w14:textId="77777777" w:rsidR="00CC3358" w:rsidRDefault="00CC3358" w:rsidP="002C3EF7">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2C3EF7">
            <w:pPr>
              <w:pStyle w:val="TAC"/>
            </w:pPr>
            <w:r>
              <w:t>139</w:t>
            </w:r>
          </w:p>
        </w:tc>
        <w:tc>
          <w:tcPr>
            <w:tcW w:w="5223" w:type="dxa"/>
          </w:tcPr>
          <w:p w14:paraId="6CF71F95" w14:textId="77777777" w:rsidR="00CC3358" w:rsidRDefault="00CC3358" w:rsidP="002C3EF7">
            <w:pPr>
              <w:pStyle w:val="TAL"/>
              <w:rPr>
                <w:lang w:eastAsia="ko-KR"/>
              </w:rPr>
            </w:pPr>
            <w:r>
              <w:t>integrity protection check failed</w:t>
            </w:r>
          </w:p>
        </w:tc>
        <w:tc>
          <w:tcPr>
            <w:tcW w:w="3670" w:type="dxa"/>
          </w:tcPr>
          <w:p w14:paraId="5F8378FC" w14:textId="77777777" w:rsidR="00CC3358" w:rsidRDefault="00CC3358" w:rsidP="002C3EF7">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2C3EF7">
            <w:pPr>
              <w:pStyle w:val="TAC"/>
            </w:pPr>
            <w:r>
              <w:t>140</w:t>
            </w:r>
          </w:p>
        </w:tc>
        <w:tc>
          <w:tcPr>
            <w:tcW w:w="5223" w:type="dxa"/>
          </w:tcPr>
          <w:p w14:paraId="5DDA89EB" w14:textId="77777777" w:rsidR="00CC3358" w:rsidRDefault="00CC3358" w:rsidP="002C3EF7">
            <w:pPr>
              <w:pStyle w:val="TAL"/>
              <w:rPr>
                <w:lang w:eastAsia="ko-KR"/>
              </w:rPr>
            </w:pPr>
            <w:r>
              <w:t>unable to decrypt XML content</w:t>
            </w:r>
          </w:p>
        </w:tc>
        <w:tc>
          <w:tcPr>
            <w:tcW w:w="3670" w:type="dxa"/>
          </w:tcPr>
          <w:p w14:paraId="23E9F60F" w14:textId="77777777" w:rsidR="00CC3358" w:rsidRDefault="00CC3358" w:rsidP="002C3EF7">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2C3EF7">
            <w:pPr>
              <w:pStyle w:val="TAC"/>
            </w:pPr>
            <w:r>
              <w:t>141</w:t>
            </w:r>
          </w:p>
        </w:tc>
        <w:tc>
          <w:tcPr>
            <w:tcW w:w="5223" w:type="dxa"/>
          </w:tcPr>
          <w:p w14:paraId="494BC0D5" w14:textId="77777777" w:rsidR="00CC3358" w:rsidRDefault="00CC3358" w:rsidP="002C3EF7">
            <w:pPr>
              <w:pStyle w:val="TAL"/>
            </w:pPr>
            <w:r w:rsidRPr="0098206E">
              <w:t>user unknown to the participating function</w:t>
            </w:r>
          </w:p>
        </w:tc>
        <w:tc>
          <w:tcPr>
            <w:tcW w:w="3670" w:type="dxa"/>
          </w:tcPr>
          <w:p w14:paraId="7A31769B" w14:textId="77777777" w:rsidR="00CC3358" w:rsidRDefault="00CC3358" w:rsidP="002C3EF7">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2C3EF7">
            <w:pPr>
              <w:pStyle w:val="TAC"/>
            </w:pPr>
            <w:r>
              <w:t>142</w:t>
            </w:r>
          </w:p>
        </w:tc>
        <w:tc>
          <w:tcPr>
            <w:tcW w:w="5223" w:type="dxa"/>
          </w:tcPr>
          <w:p w14:paraId="53425E06" w14:textId="77777777" w:rsidR="00CC3358" w:rsidRDefault="00CC3358" w:rsidP="002C3EF7">
            <w:pPr>
              <w:pStyle w:val="TAL"/>
            </w:pPr>
            <w:r w:rsidRPr="0098206E">
              <w:t>unable to determine the controlling function</w:t>
            </w:r>
          </w:p>
        </w:tc>
        <w:tc>
          <w:tcPr>
            <w:tcW w:w="3670" w:type="dxa"/>
          </w:tcPr>
          <w:p w14:paraId="341DF65B" w14:textId="77777777" w:rsidR="00CC3358" w:rsidRDefault="00CC3358" w:rsidP="002C3EF7">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2C3EF7">
            <w:pPr>
              <w:pStyle w:val="TAC"/>
            </w:pPr>
            <w:r>
              <w:t>143</w:t>
            </w:r>
          </w:p>
        </w:tc>
        <w:tc>
          <w:tcPr>
            <w:tcW w:w="5223" w:type="dxa"/>
          </w:tcPr>
          <w:p w14:paraId="5791EDFA" w14:textId="77777777" w:rsidR="00CC3358" w:rsidRDefault="00CC3358" w:rsidP="002C3EF7">
            <w:pPr>
              <w:pStyle w:val="TAL"/>
            </w:pPr>
            <w:r w:rsidRPr="0098206E">
              <w:t>not authorised to force auto answer</w:t>
            </w:r>
          </w:p>
        </w:tc>
        <w:tc>
          <w:tcPr>
            <w:tcW w:w="3670" w:type="dxa"/>
          </w:tcPr>
          <w:p w14:paraId="1463622B" w14:textId="77777777" w:rsidR="00CC3358" w:rsidRDefault="00CC3358" w:rsidP="002C3EF7">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2C3EF7">
            <w:pPr>
              <w:pStyle w:val="TAC"/>
            </w:pPr>
            <w:r>
              <w:t>144</w:t>
            </w:r>
          </w:p>
        </w:tc>
        <w:tc>
          <w:tcPr>
            <w:tcW w:w="5223" w:type="dxa"/>
          </w:tcPr>
          <w:p w14:paraId="1F25FFA0" w14:textId="77777777" w:rsidR="00CC3358" w:rsidRDefault="00CC3358" w:rsidP="002C3EF7">
            <w:pPr>
              <w:pStyle w:val="TAL"/>
            </w:pPr>
            <w:r w:rsidRPr="0098206E">
              <w:t>user not authorised to call this particular user</w:t>
            </w:r>
          </w:p>
        </w:tc>
        <w:tc>
          <w:tcPr>
            <w:tcW w:w="3670" w:type="dxa"/>
          </w:tcPr>
          <w:p w14:paraId="0FCC6FC6" w14:textId="77777777" w:rsidR="00CC3358" w:rsidRDefault="00CC3358" w:rsidP="002C3EF7">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2C3EF7">
            <w:pPr>
              <w:pStyle w:val="TAC"/>
            </w:pPr>
            <w:r>
              <w:t>145</w:t>
            </w:r>
          </w:p>
        </w:tc>
        <w:tc>
          <w:tcPr>
            <w:tcW w:w="5223" w:type="dxa"/>
          </w:tcPr>
          <w:p w14:paraId="471372F5" w14:textId="77777777" w:rsidR="00CC3358" w:rsidRDefault="00CC3358" w:rsidP="002C3EF7">
            <w:pPr>
              <w:pStyle w:val="TAL"/>
            </w:pPr>
            <w:r w:rsidRPr="0098206E">
              <w:t>unable to determine called party</w:t>
            </w:r>
          </w:p>
        </w:tc>
        <w:tc>
          <w:tcPr>
            <w:tcW w:w="3670" w:type="dxa"/>
          </w:tcPr>
          <w:p w14:paraId="502E0BED" w14:textId="77777777" w:rsidR="00CC3358" w:rsidRDefault="00CC3358" w:rsidP="002C3EF7">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2C3EF7">
            <w:pPr>
              <w:pStyle w:val="TAC"/>
            </w:pPr>
            <w:r>
              <w:t>146</w:t>
            </w:r>
          </w:p>
        </w:tc>
        <w:tc>
          <w:tcPr>
            <w:tcW w:w="5223" w:type="dxa"/>
          </w:tcPr>
          <w:p w14:paraId="230B500D" w14:textId="77777777" w:rsidR="00CC3358" w:rsidRPr="0098206E" w:rsidRDefault="00CC3358" w:rsidP="002C3EF7">
            <w:pPr>
              <w:pStyle w:val="TAL"/>
            </w:pPr>
            <w:r w:rsidRPr="00782AFB">
              <w:t>T-PF unable to determine the service settings for the called user</w:t>
            </w:r>
          </w:p>
        </w:tc>
        <w:tc>
          <w:tcPr>
            <w:tcW w:w="3670" w:type="dxa"/>
          </w:tcPr>
          <w:p w14:paraId="040AD12D" w14:textId="77777777" w:rsidR="00CC3358" w:rsidRPr="0098206E" w:rsidRDefault="00CC3358" w:rsidP="002C3EF7">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2C3EF7">
            <w:pPr>
              <w:pStyle w:val="TAC"/>
            </w:pPr>
            <w:r>
              <w:t>147</w:t>
            </w:r>
          </w:p>
        </w:tc>
        <w:tc>
          <w:tcPr>
            <w:tcW w:w="5223" w:type="dxa"/>
          </w:tcPr>
          <w:p w14:paraId="7C146B97" w14:textId="77777777" w:rsidR="00CC3358" w:rsidRPr="00782AFB" w:rsidRDefault="00CC3358" w:rsidP="002C3EF7">
            <w:pPr>
              <w:pStyle w:val="TAL"/>
            </w:pPr>
            <w:r w:rsidRPr="00A509A6">
              <w:t>user is authorized to initiate a temporary group call</w:t>
            </w:r>
          </w:p>
        </w:tc>
        <w:tc>
          <w:tcPr>
            <w:tcW w:w="3670" w:type="dxa"/>
          </w:tcPr>
          <w:p w14:paraId="3670702D" w14:textId="77777777" w:rsidR="00CC3358" w:rsidRPr="00782AFB" w:rsidRDefault="00CC3358" w:rsidP="002C3EF7">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2C3EF7">
            <w:pPr>
              <w:pStyle w:val="TAC"/>
            </w:pPr>
            <w:r>
              <w:t>148</w:t>
            </w:r>
          </w:p>
        </w:tc>
        <w:tc>
          <w:tcPr>
            <w:tcW w:w="5223" w:type="dxa"/>
          </w:tcPr>
          <w:p w14:paraId="3DDC72CC" w14:textId="77777777" w:rsidR="00CC3358" w:rsidRPr="00782AFB" w:rsidRDefault="00CC3358" w:rsidP="002C3EF7">
            <w:pPr>
              <w:pStyle w:val="TAL"/>
            </w:pPr>
            <w:r>
              <w:t>group is regrouped</w:t>
            </w:r>
          </w:p>
        </w:tc>
        <w:tc>
          <w:tcPr>
            <w:tcW w:w="3670" w:type="dxa"/>
          </w:tcPr>
          <w:p w14:paraId="4D2CD9EB" w14:textId="77777777" w:rsidR="00CC3358" w:rsidRPr="00782AFB" w:rsidRDefault="00CC3358" w:rsidP="002C3EF7">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2C3EF7">
            <w:pPr>
              <w:pStyle w:val="TAC"/>
            </w:pPr>
            <w:r w:rsidRPr="00FF08C7">
              <w:t>1</w:t>
            </w:r>
            <w:r>
              <w:t>49</w:t>
            </w:r>
          </w:p>
        </w:tc>
        <w:tc>
          <w:tcPr>
            <w:tcW w:w="5223" w:type="dxa"/>
          </w:tcPr>
          <w:p w14:paraId="4948DC18" w14:textId="77777777" w:rsidR="00CC3358" w:rsidRDefault="00CC3358" w:rsidP="002C3EF7">
            <w:pPr>
              <w:pStyle w:val="TAL"/>
            </w:pPr>
            <w:r>
              <w:t>SIP INFO</w:t>
            </w:r>
            <w:r w:rsidRPr="00FF08C7">
              <w:t xml:space="preserve"> request pending</w:t>
            </w:r>
          </w:p>
        </w:tc>
        <w:tc>
          <w:tcPr>
            <w:tcW w:w="3670" w:type="dxa"/>
          </w:tcPr>
          <w:p w14:paraId="0B3055A5" w14:textId="77777777" w:rsidR="00CC3358" w:rsidRPr="00A509A6" w:rsidRDefault="00CC3358" w:rsidP="002C3EF7">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2C3EF7">
            <w:pPr>
              <w:pStyle w:val="TAC"/>
            </w:pPr>
            <w:r>
              <w:t>150</w:t>
            </w:r>
          </w:p>
        </w:tc>
        <w:tc>
          <w:tcPr>
            <w:tcW w:w="5223" w:type="dxa"/>
          </w:tcPr>
          <w:p w14:paraId="73628443" w14:textId="77777777" w:rsidR="00CC3358" w:rsidRDefault="00CC3358" w:rsidP="002C3EF7">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2C3EF7">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2C3EF7">
            <w:pPr>
              <w:pStyle w:val="TAC"/>
            </w:pPr>
            <w:r>
              <w:t>151</w:t>
            </w:r>
          </w:p>
        </w:tc>
        <w:tc>
          <w:tcPr>
            <w:tcW w:w="5223" w:type="dxa"/>
          </w:tcPr>
          <w:p w14:paraId="7C4CAE49" w14:textId="77777777" w:rsidR="00CC3358" w:rsidRPr="00A12782" w:rsidRDefault="00CC3358" w:rsidP="002C3EF7">
            <w:pPr>
              <w:pStyle w:val="TAL"/>
            </w:pPr>
            <w:r>
              <w:rPr>
                <w:lang w:eastAsia="ko-KR"/>
              </w:rPr>
              <w:t>user not authorised to make a private call call-back request</w:t>
            </w:r>
          </w:p>
        </w:tc>
        <w:tc>
          <w:tcPr>
            <w:tcW w:w="3670" w:type="dxa"/>
          </w:tcPr>
          <w:p w14:paraId="24C7127E" w14:textId="77777777" w:rsidR="00CC3358" w:rsidRDefault="00CC3358" w:rsidP="002C3EF7">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2C3EF7">
            <w:pPr>
              <w:pStyle w:val="TAC"/>
            </w:pPr>
            <w:r>
              <w:t>152</w:t>
            </w:r>
          </w:p>
        </w:tc>
        <w:tc>
          <w:tcPr>
            <w:tcW w:w="5223" w:type="dxa"/>
          </w:tcPr>
          <w:p w14:paraId="2E96585C" w14:textId="77777777" w:rsidR="00CC3358" w:rsidRPr="00A12782" w:rsidRDefault="00CC3358" w:rsidP="002C3EF7">
            <w:pPr>
              <w:pStyle w:val="TAL"/>
            </w:pPr>
            <w:r w:rsidRPr="00D67443">
              <w:t>user not authorised to make a private call call-back cancel request</w:t>
            </w:r>
          </w:p>
        </w:tc>
        <w:tc>
          <w:tcPr>
            <w:tcW w:w="3670" w:type="dxa"/>
          </w:tcPr>
          <w:p w14:paraId="58C88561" w14:textId="77777777" w:rsidR="00CC3358" w:rsidRDefault="00CC3358" w:rsidP="002C3EF7">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2C3EF7">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2C3EF7">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2C3EF7">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2C3EF7">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2C3EF7">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2C3EF7">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2C3EF7">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2C3EF7">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2C3EF7">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2C3EF7">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2C3EF7">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2C3EF7">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2C3EF7">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2C3EF7">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2C3EF7">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2C3EF7">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2C3EF7">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2C3EF7">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2C3EF7">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2C3EF7">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2C3EF7">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2C3EF7">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2C3EF7">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2C3EF7">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2C3EF7">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2C3EF7">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2C3EF7">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2C3EF7">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2C3EF7">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2C3EF7">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2C3EF7">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2C3EF7">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2C3EF7">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2C3EF7">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2C3EF7">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2C3EF7">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2C3EF7">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2C3EF7">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2C3EF7">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2C3EF7">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2C3EF7">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2C3EF7">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2C3EF7">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2C3EF7">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2C3EF7">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2C3EF7">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2C3EF7">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2C3EF7">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2C3EF7">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2C3EF7">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2C3EF7">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2C3EF7">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2C3EF7">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2C3EF7">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2C3EF7">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2C3EF7">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2C3EF7">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2C3EF7">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2C3EF7">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2C3EF7">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2C3EF7">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2C3EF7">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2C3EF7">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2C3EF7">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2C3EF7">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2C3EF7">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2C3EF7">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2C3EF7">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2C3EF7">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2C3EF7">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2C3EF7">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2C3EF7">
            <w:pPr>
              <w:pStyle w:val="TAL"/>
              <w:rPr>
                <w:lang w:val="en-US"/>
              </w:rPr>
            </w:pPr>
            <w:r w:rsidRPr="00503AFA">
              <w:rPr>
                <w:lang w:val="en-US"/>
              </w:rPr>
              <w:t>The function is not allowed to this user.</w:t>
            </w:r>
          </w:p>
          <w:p w14:paraId="1B62CF7D" w14:textId="77777777" w:rsidR="00CC3358" w:rsidRDefault="00CC3358" w:rsidP="002C3EF7">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2C3EF7">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2C3EF7">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2C3EF7">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2C3EF7">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2C3EF7">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2C3EF7">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2C3EF7">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2C3EF7">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2C3EF7">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2C3EF7">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2C3EF7">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2C3EF7">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2C3EF7">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2C3EF7">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2C3EF7">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2C3EF7">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2C3EF7">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2C3EF7">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2C3EF7">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2C3EF7">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2C3EF7">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2C3EF7">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2C3EF7">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2C3EF7">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2C3EF7">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2C3EF7">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2C3EF7">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2C3EF7">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2C3EF7">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2C3EF7">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2C3EF7">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2C3EF7">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2C3EF7">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2C3EF7">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2C3EF7">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2C3EF7">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2C3EF7">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2C3EF7">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2C3EF7">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2C3EF7">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2C3EF7">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2C3EF7">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2C3EF7">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2C3EF7">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77777777" w:rsidR="00CC3358" w:rsidRPr="001F123B" w:rsidRDefault="00CC3358" w:rsidP="002C3EF7">
            <w:pPr>
              <w:pStyle w:val="TAL"/>
            </w:pPr>
            <w:r>
              <w:t>The private call 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Default="00C5433E" w:rsidP="002C3EF7">
            <w:pPr>
              <w:pStyle w:val="TAC"/>
              <w:rPr>
                <w:lang w:val="fr-FR"/>
              </w:rPr>
            </w:pPr>
            <w:r>
              <w:rPr>
                <w:lang w:val="fr-FR"/>
              </w:rPr>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2C3EF7">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2C3EF7">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5E421C" w:rsidRDefault="00C5433E" w:rsidP="002C3EF7">
            <w:pPr>
              <w:pStyle w:val="TAC"/>
              <w:rPr>
                <w:lang w:val="fr-FR"/>
              </w:rPr>
            </w:pPr>
            <w:r>
              <w:rPr>
                <w:lang w:val="fr-FR"/>
              </w:rPr>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2C3EF7">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2C3EF7">
            <w:pPr>
              <w:pStyle w:val="TAL"/>
            </w:pPr>
            <w:r w:rsidRPr="005E421C">
              <w:t>The MCPTT user is not allowed to request location information of other MCPTT clients.</w:t>
            </w:r>
          </w:p>
        </w:tc>
      </w:tr>
      <w:tr w:rsidR="00004E73" w:rsidRPr="007C2897" w14:paraId="60E4FA72"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0459A9FE" w:rsidR="00004E73" w:rsidRPr="005E421C" w:rsidRDefault="00311422" w:rsidP="00FA70F5">
            <w:pPr>
              <w:pStyle w:val="TAC"/>
              <w:rPr>
                <w:lang w:val="fr-FR"/>
              </w:rPr>
            </w:pPr>
            <w:r>
              <w:rPr>
                <w:lang w:val="fr-FR"/>
              </w:rPr>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FA70F5">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FA70F5">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7EDB2D8B" w:rsidR="00317CFA" w:rsidRPr="005E421C" w:rsidRDefault="00311422" w:rsidP="00DF0E56">
            <w:pPr>
              <w:pStyle w:val="TAC"/>
              <w:rPr>
                <w:lang w:val="fr-FR"/>
              </w:rPr>
            </w:pPr>
            <w:r>
              <w:rPr>
                <w:lang w:val="fr-FR"/>
              </w:rPr>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FA70F5">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FA70F5">
            <w:pPr>
              <w:pStyle w:val="TAL"/>
            </w:pPr>
            <w:r>
              <w:t>The MCPTT server cannot determine that target adhoc group.</w:t>
            </w:r>
          </w:p>
        </w:tc>
      </w:tr>
      <w:tr w:rsidR="00F10829" w:rsidRPr="005E421C" w14:paraId="6F6CF494"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A19A25" w14:textId="175C1DA2" w:rsidR="00F10829" w:rsidRDefault="00F10829" w:rsidP="00DF0E56">
            <w:pPr>
              <w:pStyle w:val="TAC"/>
              <w:rPr>
                <w:lang w:val="fr-FR"/>
              </w:rPr>
            </w:pPr>
            <w:r>
              <w:rPr>
                <w:lang w:val="fr-FR"/>
              </w:rPr>
              <w:t>196</w:t>
            </w:r>
          </w:p>
        </w:tc>
        <w:tc>
          <w:tcPr>
            <w:tcW w:w="5223" w:type="dxa"/>
            <w:tcBorders>
              <w:top w:val="single" w:sz="4" w:space="0" w:color="auto"/>
              <w:left w:val="single" w:sz="4" w:space="0" w:color="auto"/>
              <w:bottom w:val="single" w:sz="4" w:space="0" w:color="auto"/>
              <w:right w:val="single" w:sz="4" w:space="0" w:color="auto"/>
            </w:tcBorders>
          </w:tcPr>
          <w:p w14:paraId="01A38032" w14:textId="43E99828" w:rsidR="00F10829" w:rsidRDefault="00F10829" w:rsidP="00F10829">
            <w:pPr>
              <w:pStyle w:val="TAL"/>
            </w:pPr>
            <w:r>
              <w:t>user participates under another constituent group</w:t>
            </w:r>
          </w:p>
        </w:tc>
        <w:tc>
          <w:tcPr>
            <w:tcW w:w="3670" w:type="dxa"/>
            <w:tcBorders>
              <w:top w:val="single" w:sz="4" w:space="0" w:color="auto"/>
              <w:left w:val="single" w:sz="4" w:space="0" w:color="auto"/>
              <w:bottom w:val="single" w:sz="4" w:space="0" w:color="auto"/>
              <w:right w:val="single" w:sz="4" w:space="0" w:color="auto"/>
            </w:tcBorders>
          </w:tcPr>
          <w:p w14:paraId="7879B04A" w14:textId="737F1B3B" w:rsidR="00F10829" w:rsidRDefault="00F10829" w:rsidP="00F10829">
            <w:pPr>
              <w:pStyle w:val="TAL"/>
            </w:pPr>
            <w:r>
              <w:t>The MCPTT user participates to the group regroup or temporary group under another of its constituent groups.</w:t>
            </w:r>
          </w:p>
        </w:tc>
      </w:tr>
      <w:tr w:rsidR="00F10829"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F10829" w:rsidRPr="00C21E2D" w:rsidRDefault="00F10829" w:rsidP="00F10829">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F10829" w:rsidRPr="00C21E2D" w:rsidRDefault="00F10829" w:rsidP="00F10829">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F10829" w:rsidRPr="00C21E2D" w:rsidRDefault="00F10829" w:rsidP="00F10829">
            <w:pPr>
              <w:pStyle w:val="TAL"/>
              <w:rPr>
                <w:lang w:val="en-US"/>
              </w:rPr>
            </w:pPr>
            <w:r>
              <w:rPr>
                <w:lang w:val="en-US"/>
              </w:rPr>
              <w:t>Value allocated for use in interworking (see NOTE).</w:t>
            </w:r>
          </w:p>
        </w:tc>
      </w:tr>
      <w:tr w:rsidR="00F10829" w14:paraId="1D4D1EDA" w14:textId="77777777" w:rsidTr="002C3EF7">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F10829" w:rsidRDefault="00F10829" w:rsidP="00F10829">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73469F" w:rsidRDefault="006468BC" w:rsidP="00567124">
      <w:pPr>
        <w:pStyle w:val="Heading2"/>
        <w:rPr>
          <w:rFonts w:eastAsia="SimSun"/>
        </w:rPr>
      </w:pPr>
      <w:bookmarkStart w:id="101" w:name="_CR4_5"/>
      <w:bookmarkStart w:id="102" w:name="_Toc20155493"/>
      <w:bookmarkStart w:id="103" w:name="_Toc27500648"/>
      <w:bookmarkStart w:id="104" w:name="_Toc36048773"/>
      <w:bookmarkStart w:id="105" w:name="_Toc45209536"/>
      <w:bookmarkStart w:id="106" w:name="_Toc51860361"/>
      <w:bookmarkStart w:id="107" w:name="_Toc193390386"/>
      <w:bookmarkEnd w:id="101"/>
      <w:r w:rsidRPr="0073469F">
        <w:rPr>
          <w:rFonts w:eastAsia="SimSun"/>
        </w:rPr>
        <w:t>4.5</w:t>
      </w:r>
      <w:r w:rsidRPr="0073469F">
        <w:rPr>
          <w:rFonts w:eastAsia="SimSun"/>
        </w:rPr>
        <w:tab/>
        <w:t>MCPTT session identity</w:t>
      </w:r>
      <w:bookmarkEnd w:id="102"/>
      <w:bookmarkEnd w:id="103"/>
      <w:bookmarkEnd w:id="104"/>
      <w:bookmarkEnd w:id="105"/>
      <w:bookmarkEnd w:id="106"/>
      <w:bookmarkEnd w:id="107"/>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lastRenderedPageBreak/>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108" w:name="_CR4_6"/>
      <w:bookmarkStart w:id="109" w:name="_Toc20155494"/>
      <w:bookmarkStart w:id="110" w:name="_Toc27500649"/>
      <w:bookmarkStart w:id="111" w:name="_Toc36048774"/>
      <w:bookmarkStart w:id="112" w:name="_Toc45209537"/>
      <w:bookmarkStart w:id="113" w:name="_Toc51860362"/>
      <w:bookmarkStart w:id="114" w:name="_Toc193390387"/>
      <w:bookmarkEnd w:id="108"/>
      <w:r w:rsidRPr="0073469F">
        <w:rPr>
          <w:rFonts w:eastAsia="SimSun"/>
        </w:rPr>
        <w:t>4.6</w:t>
      </w:r>
      <w:r w:rsidRPr="0073469F">
        <w:rPr>
          <w:rFonts w:eastAsia="SimSun"/>
        </w:rPr>
        <w:tab/>
        <w:t>MCPTT priority calls and alerts</w:t>
      </w:r>
      <w:bookmarkEnd w:id="109"/>
      <w:bookmarkEnd w:id="110"/>
      <w:bookmarkEnd w:id="111"/>
      <w:bookmarkEnd w:id="112"/>
      <w:bookmarkEnd w:id="113"/>
      <w:bookmarkEnd w:id="114"/>
    </w:p>
    <w:p w14:paraId="7D19ED14" w14:textId="77777777" w:rsidR="003258B5" w:rsidRPr="0073469F" w:rsidRDefault="003258B5" w:rsidP="00567124">
      <w:pPr>
        <w:pStyle w:val="Heading3"/>
        <w:rPr>
          <w:rFonts w:eastAsia="SimSun"/>
        </w:rPr>
      </w:pPr>
      <w:bookmarkStart w:id="115" w:name="_CR4_6_1"/>
      <w:bookmarkStart w:id="116" w:name="_Toc20155495"/>
      <w:bookmarkStart w:id="117" w:name="_Toc27500650"/>
      <w:bookmarkStart w:id="118" w:name="_Toc36048775"/>
      <w:bookmarkStart w:id="119" w:name="_Toc45209538"/>
      <w:bookmarkStart w:id="120" w:name="_Toc51860363"/>
      <w:bookmarkStart w:id="121" w:name="_Toc193390388"/>
      <w:bookmarkEnd w:id="115"/>
      <w:r w:rsidRPr="0073469F">
        <w:rPr>
          <w:rFonts w:eastAsia="SimSun"/>
        </w:rPr>
        <w:t>4.6.1</w:t>
      </w:r>
      <w:r w:rsidRPr="0073469F">
        <w:rPr>
          <w:rFonts w:eastAsia="SimSun"/>
        </w:rPr>
        <w:tab/>
        <w:t>MCPTT emergency group calls</w:t>
      </w:r>
      <w:bookmarkEnd w:id="116"/>
      <w:bookmarkEnd w:id="117"/>
      <w:bookmarkEnd w:id="118"/>
      <w:bookmarkEnd w:id="119"/>
      <w:bookmarkEnd w:id="120"/>
      <w:bookmarkEnd w:id="121"/>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lastRenderedPageBreak/>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22" w:name="_CR4_6_2"/>
      <w:bookmarkStart w:id="123" w:name="_Toc20155496"/>
      <w:bookmarkStart w:id="124" w:name="_Toc27500651"/>
      <w:bookmarkStart w:id="125" w:name="_Toc36048776"/>
      <w:bookmarkStart w:id="126" w:name="_Toc45209539"/>
      <w:bookmarkStart w:id="127" w:name="_Toc51860364"/>
      <w:bookmarkStart w:id="128" w:name="_Toc193390389"/>
      <w:bookmarkEnd w:id="122"/>
      <w:r>
        <w:rPr>
          <w:rFonts w:eastAsia="SimSun"/>
        </w:rPr>
        <w:t>4.6.2</w:t>
      </w:r>
      <w:r w:rsidRPr="0073469F">
        <w:rPr>
          <w:rFonts w:eastAsia="SimSun"/>
        </w:rPr>
        <w:tab/>
        <w:t xml:space="preserve">MCPTT emergency </w:t>
      </w:r>
      <w:r>
        <w:rPr>
          <w:rFonts w:eastAsia="SimSun"/>
        </w:rPr>
        <w:t>private calls</w:t>
      </w:r>
      <w:bookmarkEnd w:id="123"/>
      <w:bookmarkEnd w:id="124"/>
      <w:bookmarkEnd w:id="125"/>
      <w:bookmarkEnd w:id="126"/>
      <w:bookmarkEnd w:id="127"/>
      <w:bookmarkEnd w:id="12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lastRenderedPageBreak/>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29" w:name="_CR4_6_3"/>
      <w:bookmarkStart w:id="130" w:name="_Toc20155497"/>
      <w:bookmarkStart w:id="131" w:name="_Toc27500652"/>
      <w:bookmarkStart w:id="132" w:name="_Toc36048777"/>
      <w:bookmarkStart w:id="133" w:name="_Toc45209540"/>
      <w:bookmarkStart w:id="134" w:name="_Toc51860365"/>
      <w:bookmarkStart w:id="135" w:name="_Toc193390390"/>
      <w:bookmarkEnd w:id="129"/>
      <w:r>
        <w:rPr>
          <w:rFonts w:eastAsia="SimSun"/>
        </w:rPr>
        <w:t>4.6.3</w:t>
      </w:r>
      <w:r w:rsidRPr="0073469F">
        <w:rPr>
          <w:rFonts w:eastAsia="SimSun"/>
        </w:rPr>
        <w:tab/>
        <w:t xml:space="preserve">MCPTT emergency </w:t>
      </w:r>
      <w:r>
        <w:rPr>
          <w:rFonts w:eastAsia="SimSun"/>
        </w:rPr>
        <w:t>alerts</w:t>
      </w:r>
      <w:bookmarkEnd w:id="130"/>
      <w:bookmarkEnd w:id="131"/>
      <w:bookmarkEnd w:id="132"/>
      <w:bookmarkEnd w:id="133"/>
      <w:bookmarkEnd w:id="134"/>
      <w:bookmarkEnd w:id="135"/>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lastRenderedPageBreak/>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36" w:name="_CR4_6_4"/>
      <w:bookmarkStart w:id="137" w:name="_Toc20155498"/>
      <w:bookmarkStart w:id="138" w:name="_Toc27500653"/>
      <w:bookmarkStart w:id="139" w:name="_Toc36048778"/>
      <w:bookmarkStart w:id="140" w:name="_Toc45209541"/>
      <w:bookmarkStart w:id="141" w:name="_Toc51860366"/>
      <w:bookmarkStart w:id="142" w:name="_Toc193390391"/>
      <w:bookmarkEnd w:id="136"/>
      <w:r>
        <w:rPr>
          <w:rFonts w:eastAsia="SimSun"/>
        </w:rPr>
        <w:t>4.6.4</w:t>
      </w:r>
      <w:r w:rsidRPr="0073469F">
        <w:rPr>
          <w:rFonts w:eastAsia="SimSun"/>
        </w:rPr>
        <w:tab/>
      </w:r>
      <w:r w:rsidRPr="00013E65">
        <w:rPr>
          <w:rFonts w:eastAsia="SimSun"/>
        </w:rPr>
        <w:t>MCPTT imminent peril group call</w:t>
      </w:r>
      <w:bookmarkEnd w:id="137"/>
      <w:bookmarkEnd w:id="138"/>
      <w:bookmarkEnd w:id="139"/>
      <w:bookmarkEnd w:id="140"/>
      <w:bookmarkEnd w:id="141"/>
      <w:bookmarkEnd w:id="142"/>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lastRenderedPageBreak/>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43" w:name="_CR4_7"/>
      <w:bookmarkStart w:id="144" w:name="_Toc20155499"/>
      <w:bookmarkStart w:id="145" w:name="_Toc27500654"/>
      <w:bookmarkStart w:id="146" w:name="_Toc36048779"/>
      <w:bookmarkStart w:id="147" w:name="_Toc45209542"/>
      <w:bookmarkStart w:id="148" w:name="_Toc51860367"/>
      <w:bookmarkStart w:id="149" w:name="_Toc193390392"/>
      <w:bookmarkEnd w:id="143"/>
      <w:r>
        <w:rPr>
          <w:noProof/>
        </w:rPr>
        <w:t>4.7</w:t>
      </w:r>
      <w:r>
        <w:rPr>
          <w:noProof/>
        </w:rPr>
        <w:tab/>
      </w:r>
      <w:r w:rsidR="00763F9F">
        <w:rPr>
          <w:noProof/>
        </w:rPr>
        <w:t>Communication</w:t>
      </w:r>
      <w:r>
        <w:rPr>
          <w:noProof/>
        </w:rPr>
        <w:t xml:space="preserve"> security</w:t>
      </w:r>
      <w:bookmarkEnd w:id="144"/>
      <w:bookmarkEnd w:id="145"/>
      <w:bookmarkEnd w:id="146"/>
      <w:bookmarkEnd w:id="147"/>
      <w:bookmarkEnd w:id="148"/>
      <w:bookmarkEnd w:id="149"/>
    </w:p>
    <w:p w14:paraId="0E21E518" w14:textId="77777777" w:rsidR="00123E04" w:rsidRDefault="00763F9F" w:rsidP="00567124">
      <w:pPr>
        <w:pStyle w:val="Heading3"/>
        <w:rPr>
          <w:noProof/>
        </w:rPr>
      </w:pPr>
      <w:bookmarkStart w:id="150" w:name="_CR4_7_1"/>
      <w:bookmarkStart w:id="151" w:name="_Toc20155500"/>
      <w:bookmarkStart w:id="152" w:name="_Toc27500655"/>
      <w:bookmarkStart w:id="153" w:name="_Toc36048780"/>
      <w:bookmarkStart w:id="154" w:name="_Toc45209543"/>
      <w:bookmarkStart w:id="155" w:name="_Toc51860368"/>
      <w:bookmarkStart w:id="156" w:name="_Toc193390393"/>
      <w:bookmarkEnd w:id="150"/>
      <w:r>
        <w:t>4.7.1</w:t>
      </w:r>
      <w:r w:rsidR="00AB02B9" w:rsidRPr="00C85382">
        <w:tab/>
      </w:r>
      <w:r>
        <w:t>Media security</w:t>
      </w:r>
      <w:bookmarkEnd w:id="151"/>
      <w:bookmarkEnd w:id="152"/>
      <w:bookmarkEnd w:id="153"/>
      <w:bookmarkEnd w:id="154"/>
      <w:bookmarkEnd w:id="155"/>
      <w:bookmarkEnd w:id="156"/>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lastRenderedPageBreak/>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57" w:name="_CR4_7_2"/>
      <w:bookmarkStart w:id="158" w:name="_Toc20155501"/>
      <w:bookmarkStart w:id="159" w:name="_Toc27500656"/>
      <w:bookmarkStart w:id="160" w:name="_Toc36048781"/>
      <w:bookmarkStart w:id="161" w:name="_Toc45209544"/>
      <w:bookmarkStart w:id="162" w:name="_Toc51860369"/>
      <w:bookmarkStart w:id="163" w:name="_Toc193390394"/>
      <w:bookmarkEnd w:id="157"/>
      <w:r>
        <w:t>4.7.2</w:t>
      </w:r>
      <w:r w:rsidRPr="005D5EC2">
        <w:tab/>
      </w:r>
      <w:r>
        <w:t>Signalling security</w:t>
      </w:r>
      <w:bookmarkEnd w:id="158"/>
      <w:bookmarkEnd w:id="159"/>
      <w:bookmarkEnd w:id="160"/>
      <w:bookmarkEnd w:id="161"/>
      <w:bookmarkEnd w:id="162"/>
      <w:bookmarkEnd w:id="163"/>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lastRenderedPageBreak/>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64" w:name="_CR4_8"/>
      <w:bookmarkStart w:id="165" w:name="_Toc20155502"/>
      <w:bookmarkStart w:id="166" w:name="_Toc27500657"/>
      <w:bookmarkStart w:id="167" w:name="_Toc36048782"/>
      <w:bookmarkStart w:id="168" w:name="_Toc45209545"/>
      <w:bookmarkStart w:id="169" w:name="_Toc51860370"/>
      <w:bookmarkStart w:id="170" w:name="_Toc193390395"/>
      <w:bookmarkEnd w:id="164"/>
      <w:r>
        <w:rPr>
          <w:noProof/>
        </w:rPr>
        <w:lastRenderedPageBreak/>
        <w:t>4.8</w:t>
      </w:r>
      <w:r>
        <w:rPr>
          <w:noProof/>
        </w:rPr>
        <w:tab/>
        <w:t>Protection of sensitive application data</w:t>
      </w:r>
      <w:bookmarkEnd w:id="165"/>
      <w:bookmarkEnd w:id="166"/>
      <w:bookmarkEnd w:id="167"/>
      <w:bookmarkEnd w:id="168"/>
      <w:bookmarkEnd w:id="169"/>
      <w:bookmarkEnd w:id="170"/>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lastRenderedPageBreak/>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lastRenderedPageBreak/>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71"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71"/>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lastRenderedPageBreak/>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72" w:name="_CR4_9"/>
      <w:bookmarkStart w:id="173" w:name="_Toc20155503"/>
      <w:bookmarkStart w:id="174" w:name="_Toc27500658"/>
      <w:bookmarkStart w:id="175" w:name="_Toc36048783"/>
      <w:bookmarkStart w:id="176" w:name="_Toc45209546"/>
      <w:bookmarkStart w:id="177" w:name="_Toc51860371"/>
      <w:bookmarkStart w:id="178" w:name="_Toc193390396"/>
      <w:bookmarkEnd w:id="172"/>
      <w:r>
        <w:t>4</w:t>
      </w:r>
      <w:r w:rsidRPr="0073469F">
        <w:t>.</w:t>
      </w:r>
      <w:r>
        <w:t>9</w:t>
      </w:r>
      <w:r w:rsidRPr="0073469F">
        <w:tab/>
      </w:r>
      <w:r w:rsidRPr="00EB0D71">
        <w:t>Pre-established session</w:t>
      </w:r>
      <w:bookmarkEnd w:id="173"/>
      <w:bookmarkEnd w:id="174"/>
      <w:bookmarkEnd w:id="175"/>
      <w:bookmarkEnd w:id="176"/>
      <w:bookmarkEnd w:id="177"/>
      <w:bookmarkEnd w:id="178"/>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79" w:name="_Hlk94798235"/>
      <w:r w:rsidRPr="003C6375">
        <w:t>IETF RFC 8445 [</w:t>
      </w:r>
      <w:r w:rsidR="00AE3559">
        <w:t>89</w:t>
      </w:r>
      <w:r w:rsidRPr="003C6375">
        <w:t>] and IETF RFC 8839 [</w:t>
      </w:r>
      <w:r w:rsidR="00AE3559">
        <w:t>90</w:t>
      </w:r>
      <w:r w:rsidRPr="003C6375">
        <w:t>]</w:t>
      </w:r>
      <w:bookmarkEnd w:id="179"/>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80" w:name="_CR4_10"/>
      <w:bookmarkStart w:id="181" w:name="_Toc20155504"/>
      <w:bookmarkStart w:id="182" w:name="_Toc27500659"/>
      <w:bookmarkStart w:id="183" w:name="_Toc36048784"/>
      <w:bookmarkStart w:id="184" w:name="_Toc45209547"/>
      <w:bookmarkStart w:id="185" w:name="_Toc51860372"/>
      <w:bookmarkStart w:id="186" w:name="_Toc193390397"/>
      <w:bookmarkEnd w:id="180"/>
      <w:r>
        <w:lastRenderedPageBreak/>
        <w:t>4.10</w:t>
      </w:r>
      <w:r>
        <w:tab/>
        <w:t>MCPTT client ID</w:t>
      </w:r>
      <w:bookmarkEnd w:id="181"/>
      <w:bookmarkEnd w:id="182"/>
      <w:bookmarkEnd w:id="183"/>
      <w:bookmarkEnd w:id="184"/>
      <w:bookmarkEnd w:id="185"/>
      <w:bookmarkEnd w:id="186"/>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87" w:name="_CR4_11"/>
      <w:bookmarkStart w:id="188" w:name="_Toc20155505"/>
      <w:bookmarkStart w:id="189" w:name="_Toc27500660"/>
      <w:bookmarkStart w:id="190" w:name="_Toc36048785"/>
      <w:bookmarkStart w:id="191" w:name="_Toc45209548"/>
      <w:bookmarkStart w:id="192" w:name="_Toc51860373"/>
      <w:bookmarkStart w:id="193" w:name="_Toc193390398"/>
      <w:bookmarkEnd w:id="187"/>
      <w:r>
        <w:t>4</w:t>
      </w:r>
      <w:r w:rsidRPr="0073469F">
        <w:t>.</w:t>
      </w:r>
      <w:r>
        <w:t>11</w:t>
      </w:r>
      <w:r w:rsidRPr="0073469F">
        <w:tab/>
      </w:r>
      <w:r>
        <w:t>Off-network MCPTT</w:t>
      </w:r>
      <w:bookmarkEnd w:id="188"/>
      <w:bookmarkEnd w:id="189"/>
      <w:bookmarkEnd w:id="190"/>
      <w:bookmarkEnd w:id="191"/>
      <w:bookmarkEnd w:id="192"/>
      <w:bookmarkEnd w:id="193"/>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94" w:name="_CR4_12"/>
      <w:bookmarkStart w:id="195" w:name="_Toc20155506"/>
      <w:bookmarkStart w:id="196" w:name="_Toc27500661"/>
      <w:bookmarkStart w:id="197" w:name="_Toc36048786"/>
      <w:bookmarkStart w:id="198" w:name="_Toc45209549"/>
      <w:bookmarkStart w:id="199" w:name="_Toc51860374"/>
      <w:bookmarkStart w:id="200" w:name="_Toc193390399"/>
      <w:bookmarkEnd w:id="194"/>
      <w:r w:rsidRPr="00CB4B87">
        <w:t>4.</w:t>
      </w:r>
      <w:r>
        <w:t>12</w:t>
      </w:r>
      <w:r w:rsidRPr="00CB4B87">
        <w:tab/>
      </w:r>
      <w:r>
        <w:t>Broadcast Group Calls</w:t>
      </w:r>
      <w:bookmarkEnd w:id="195"/>
      <w:bookmarkEnd w:id="196"/>
      <w:bookmarkEnd w:id="197"/>
      <w:bookmarkEnd w:id="198"/>
      <w:bookmarkEnd w:id="199"/>
      <w:bookmarkEnd w:id="20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681E2E">
      <w:pPr>
        <w:pStyle w:val="Heading3"/>
      </w:pPr>
      <w:bookmarkStart w:id="201" w:name="_CR4_13"/>
      <w:bookmarkStart w:id="202" w:name="_Toc193390400"/>
      <w:bookmarkEnd w:id="201"/>
      <w:r>
        <w:t>4</w:t>
      </w:r>
      <w:r w:rsidRPr="003C2C10">
        <w:t>.</w:t>
      </w:r>
      <w:r>
        <w:t>13</w:t>
      </w:r>
      <w:r w:rsidRPr="003C2C10">
        <w:tab/>
        <w:t xml:space="preserve">MCPTT Resource </w:t>
      </w:r>
      <w:r>
        <w:t>Management</w:t>
      </w:r>
      <w:bookmarkEnd w:id="202"/>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3BEBFDBB" w14:textId="77777777" w:rsidR="00517573" w:rsidRPr="0073469F" w:rsidRDefault="00517573" w:rsidP="00567124">
      <w:pPr>
        <w:pStyle w:val="Heading1"/>
      </w:pPr>
      <w:bookmarkStart w:id="203" w:name="_CR5"/>
      <w:bookmarkStart w:id="204" w:name="_Toc20155507"/>
      <w:bookmarkStart w:id="205" w:name="_Toc27500662"/>
      <w:bookmarkStart w:id="206" w:name="_Toc36048787"/>
      <w:bookmarkStart w:id="207" w:name="_Toc45209550"/>
      <w:bookmarkStart w:id="208" w:name="_Toc51860375"/>
      <w:bookmarkStart w:id="209" w:name="_Toc193390401"/>
      <w:bookmarkEnd w:id="203"/>
      <w:r w:rsidRPr="0073469F">
        <w:lastRenderedPageBreak/>
        <w:t>5</w:t>
      </w:r>
      <w:r w:rsidRPr="0073469F">
        <w:tab/>
        <w:t xml:space="preserve">Functional </w:t>
      </w:r>
      <w:r w:rsidR="002914B5" w:rsidRPr="0073469F">
        <w:t>e</w:t>
      </w:r>
      <w:r w:rsidRPr="0073469F">
        <w:t>ntities</w:t>
      </w:r>
      <w:bookmarkEnd w:id="204"/>
      <w:bookmarkEnd w:id="205"/>
      <w:bookmarkEnd w:id="206"/>
      <w:bookmarkEnd w:id="207"/>
      <w:bookmarkEnd w:id="208"/>
      <w:bookmarkEnd w:id="209"/>
    </w:p>
    <w:p w14:paraId="6771C639" w14:textId="77777777" w:rsidR="000073F2" w:rsidRPr="0073469F" w:rsidRDefault="000073F2" w:rsidP="00567124">
      <w:pPr>
        <w:pStyle w:val="Heading2"/>
      </w:pPr>
      <w:bookmarkStart w:id="210" w:name="_CR5_1"/>
      <w:bookmarkStart w:id="211" w:name="_Toc20155508"/>
      <w:bookmarkStart w:id="212" w:name="_Toc27500663"/>
      <w:bookmarkStart w:id="213" w:name="_Toc36048788"/>
      <w:bookmarkStart w:id="214" w:name="_Toc45209551"/>
      <w:bookmarkStart w:id="215" w:name="_Toc51860376"/>
      <w:bookmarkStart w:id="216" w:name="_Toc193390402"/>
      <w:bookmarkEnd w:id="210"/>
      <w:r w:rsidRPr="0073469F">
        <w:t>5.1</w:t>
      </w:r>
      <w:r w:rsidRPr="0073469F">
        <w:tab/>
        <w:t>Introduction</w:t>
      </w:r>
      <w:bookmarkEnd w:id="211"/>
      <w:bookmarkEnd w:id="212"/>
      <w:bookmarkEnd w:id="213"/>
      <w:bookmarkEnd w:id="214"/>
      <w:bookmarkEnd w:id="215"/>
      <w:bookmarkEnd w:id="216"/>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217" w:name="_CR5_2"/>
      <w:bookmarkStart w:id="218" w:name="_Toc20155509"/>
      <w:bookmarkStart w:id="219" w:name="_Toc27500664"/>
      <w:bookmarkStart w:id="220" w:name="_Toc36048789"/>
      <w:bookmarkStart w:id="221" w:name="_Toc45209552"/>
      <w:bookmarkStart w:id="222" w:name="_Toc51860377"/>
      <w:bookmarkStart w:id="223" w:name="_Toc193390403"/>
      <w:bookmarkEnd w:id="217"/>
      <w:r w:rsidRPr="0073469F">
        <w:t>5.2</w:t>
      </w:r>
      <w:r w:rsidRPr="0073469F">
        <w:tab/>
        <w:t xml:space="preserve">MCPTT </w:t>
      </w:r>
      <w:r w:rsidR="002914B5" w:rsidRPr="0073469F">
        <w:t>c</w:t>
      </w:r>
      <w:r w:rsidRPr="0073469F">
        <w:t>lient</w:t>
      </w:r>
      <w:bookmarkEnd w:id="218"/>
      <w:bookmarkEnd w:id="219"/>
      <w:bookmarkEnd w:id="220"/>
      <w:bookmarkEnd w:id="221"/>
      <w:bookmarkEnd w:id="222"/>
      <w:bookmarkEnd w:id="223"/>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224" w:name="_CR5_3"/>
      <w:bookmarkStart w:id="225" w:name="_Toc20155510"/>
      <w:bookmarkStart w:id="226" w:name="_Toc27500665"/>
      <w:bookmarkStart w:id="227" w:name="_Toc36048790"/>
      <w:bookmarkStart w:id="228" w:name="_Toc45209553"/>
      <w:bookmarkStart w:id="229" w:name="_Toc51860378"/>
      <w:bookmarkStart w:id="230" w:name="_Toc193390404"/>
      <w:bookmarkEnd w:id="224"/>
      <w:r w:rsidRPr="0073469F">
        <w:t>5.3</w:t>
      </w:r>
      <w:r w:rsidRPr="0073469F">
        <w:tab/>
        <w:t xml:space="preserve">MCPTT </w:t>
      </w:r>
      <w:r w:rsidR="002914B5" w:rsidRPr="0073469F">
        <w:t>s</w:t>
      </w:r>
      <w:r w:rsidRPr="0073469F">
        <w:t>erver</w:t>
      </w:r>
      <w:bookmarkEnd w:id="225"/>
      <w:bookmarkEnd w:id="226"/>
      <w:bookmarkEnd w:id="227"/>
      <w:bookmarkEnd w:id="228"/>
      <w:bookmarkEnd w:id="229"/>
      <w:bookmarkEnd w:id="230"/>
    </w:p>
    <w:p w14:paraId="68CCC4D2" w14:textId="77777777" w:rsidR="00D23E29" w:rsidRPr="00436CF9" w:rsidRDefault="00D23E29" w:rsidP="00567124">
      <w:pPr>
        <w:pStyle w:val="Heading3"/>
      </w:pPr>
      <w:bookmarkStart w:id="231" w:name="_CR5_3_1"/>
      <w:bookmarkStart w:id="232" w:name="_Toc20155511"/>
      <w:bookmarkStart w:id="233" w:name="_Toc27500666"/>
      <w:bookmarkStart w:id="234" w:name="_Toc36048791"/>
      <w:bookmarkStart w:id="235" w:name="_Toc45209554"/>
      <w:bookmarkStart w:id="236" w:name="_Toc51860379"/>
      <w:bookmarkStart w:id="237" w:name="_Toc193390405"/>
      <w:bookmarkEnd w:id="231"/>
      <w:r>
        <w:t>5.3.1</w:t>
      </w:r>
      <w:r>
        <w:tab/>
        <w:t>General</w:t>
      </w:r>
      <w:bookmarkEnd w:id="232"/>
      <w:bookmarkEnd w:id="233"/>
      <w:bookmarkEnd w:id="234"/>
      <w:bookmarkEnd w:id="235"/>
      <w:bookmarkEnd w:id="236"/>
      <w:bookmarkEnd w:id="237"/>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38" w:name="_CR5_3_2"/>
      <w:bookmarkStart w:id="239" w:name="_Toc20155512"/>
      <w:bookmarkStart w:id="240" w:name="_Toc27500667"/>
      <w:bookmarkStart w:id="241" w:name="_Toc36048792"/>
      <w:bookmarkStart w:id="242" w:name="_Toc45209555"/>
      <w:bookmarkStart w:id="243" w:name="_Toc51860380"/>
      <w:bookmarkStart w:id="244" w:name="_Toc193390406"/>
      <w:bookmarkEnd w:id="238"/>
      <w:r>
        <w:t>5.3.2</w:t>
      </w:r>
      <w:r>
        <w:tab/>
        <w:t>Functional connectivity models</w:t>
      </w:r>
      <w:bookmarkEnd w:id="239"/>
      <w:bookmarkEnd w:id="240"/>
      <w:bookmarkEnd w:id="241"/>
      <w:bookmarkEnd w:id="242"/>
      <w:bookmarkEnd w:id="243"/>
      <w:bookmarkEnd w:id="244"/>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6pt;height:96.25pt" o:ole="">
            <v:imagedata r:id="rId16" o:title=""/>
          </v:shape>
          <o:OLEObject Type="Embed" ProgID="Visio.Drawing.11" ShapeID="_x0000_i1027" DrawAspect="Content" ObjectID="_1804003301" r:id="rId17"/>
        </w:object>
      </w:r>
    </w:p>
    <w:p w14:paraId="10B22837" w14:textId="77777777" w:rsidR="00D23E29" w:rsidRDefault="00D23E29" w:rsidP="00D23E29">
      <w:pPr>
        <w:pStyle w:val="TF"/>
      </w:pPr>
      <w:bookmarkStart w:id="245" w:name="_CRFigure5_3_21"/>
      <w:r>
        <w:t>Figure</w:t>
      </w:r>
      <w:r w:rsidR="006D3350">
        <w:t> </w:t>
      </w:r>
      <w:bookmarkEnd w:id="245"/>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25pt;height:84.5pt" o:ole="">
            <v:imagedata r:id="rId18" o:title=""/>
          </v:shape>
          <o:OLEObject Type="Embed" ProgID="Visio.Drawing.11" ShapeID="_x0000_i1028" DrawAspect="Content" ObjectID="_1804003302" r:id="rId19"/>
        </w:object>
      </w:r>
    </w:p>
    <w:p w14:paraId="251A7BA4" w14:textId="77777777" w:rsidR="00D23E29" w:rsidRDefault="00D23E29" w:rsidP="00D23E29">
      <w:pPr>
        <w:pStyle w:val="TF"/>
      </w:pPr>
      <w:bookmarkStart w:id="246" w:name="_CRFigure5_3_22"/>
      <w:r>
        <w:t>Figure</w:t>
      </w:r>
      <w:r w:rsidR="006D3350">
        <w:t> </w:t>
      </w:r>
      <w:bookmarkEnd w:id="246"/>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9pt;height:89.8pt" o:ole="">
            <v:imagedata r:id="rId20" o:title=""/>
          </v:shape>
          <o:OLEObject Type="Embed" ProgID="Visio.Drawing.11" ShapeID="_x0000_i1029" DrawAspect="Content" ObjectID="_1804003303" r:id="rId21"/>
        </w:object>
      </w:r>
    </w:p>
    <w:p w14:paraId="6E5A7B5C" w14:textId="77777777" w:rsidR="00D23E29" w:rsidRDefault="00D23E29" w:rsidP="00D23E29">
      <w:pPr>
        <w:pStyle w:val="TF"/>
      </w:pPr>
      <w:bookmarkStart w:id="247" w:name="_CRFigure5_3_23"/>
      <w:r>
        <w:t>Figure</w:t>
      </w:r>
      <w:r w:rsidR="006D3350">
        <w:t> </w:t>
      </w:r>
      <w:bookmarkEnd w:id="247"/>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6.95pt" o:ole="">
            <v:imagedata r:id="rId22" o:title=""/>
          </v:shape>
          <o:OLEObject Type="Embed" ProgID="Visio.Drawing.11" ShapeID="_x0000_i1030" DrawAspect="Content" ObjectID="_1804003304" r:id="rId23"/>
        </w:object>
      </w:r>
    </w:p>
    <w:p w14:paraId="2A8CD2BC" w14:textId="77777777" w:rsidR="00D23E29" w:rsidRDefault="00D23E29" w:rsidP="00D23E29">
      <w:pPr>
        <w:pStyle w:val="TF"/>
      </w:pPr>
      <w:bookmarkStart w:id="248" w:name="_CRFigure5_3_24"/>
      <w:r>
        <w:t>Figure</w:t>
      </w:r>
      <w:r w:rsidR="006D3350">
        <w:t> </w:t>
      </w:r>
      <w:bookmarkEnd w:id="248"/>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9pt;height:82.7pt" o:ole="">
            <v:imagedata r:id="rId24" o:title=""/>
          </v:shape>
          <o:OLEObject Type="Embed" ProgID="Visio.Drawing.11" ShapeID="_x0000_i1031" DrawAspect="Content" ObjectID="_1804003305" r:id="rId25"/>
        </w:object>
      </w:r>
    </w:p>
    <w:p w14:paraId="4E239C31" w14:textId="77777777" w:rsidR="00D23E29" w:rsidRDefault="00D23E29" w:rsidP="00D23E29">
      <w:pPr>
        <w:pStyle w:val="TF"/>
      </w:pPr>
      <w:bookmarkStart w:id="249" w:name="_CRFigure5_3_25"/>
      <w:r>
        <w:t>Figure</w:t>
      </w:r>
      <w:r w:rsidR="006D3350">
        <w:t> </w:t>
      </w:r>
      <w:bookmarkEnd w:id="249"/>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2.7pt" o:ole="">
            <v:imagedata r:id="rId26" o:title=""/>
          </v:shape>
          <o:OLEObject Type="Embed" ProgID="Visio.Drawing.11" ShapeID="_x0000_i1032" DrawAspect="Content" ObjectID="_1804003306" r:id="rId27"/>
        </w:object>
      </w:r>
    </w:p>
    <w:p w14:paraId="507E99D0" w14:textId="77777777" w:rsidR="00D23E29" w:rsidRDefault="00D23E29" w:rsidP="00D23E29">
      <w:pPr>
        <w:pStyle w:val="TF"/>
      </w:pPr>
      <w:bookmarkStart w:id="250" w:name="_CRFigure5_3_26"/>
      <w:r>
        <w:t>Figure</w:t>
      </w:r>
      <w:r w:rsidR="006D3350">
        <w:t> </w:t>
      </w:r>
      <w:bookmarkEnd w:id="250"/>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51" w:name="_CR5_3_3"/>
      <w:bookmarkStart w:id="252" w:name="_Toc20155513"/>
      <w:bookmarkStart w:id="253" w:name="_Toc27500668"/>
      <w:bookmarkStart w:id="254" w:name="_Toc36048793"/>
      <w:bookmarkStart w:id="255" w:name="_Toc45209556"/>
      <w:bookmarkStart w:id="256" w:name="_Toc51860381"/>
      <w:bookmarkStart w:id="257" w:name="_Toc193390407"/>
      <w:bookmarkEnd w:id="251"/>
      <w:r>
        <w:t>5.3.</w:t>
      </w:r>
      <w:r w:rsidRPr="005D5EC2">
        <w:t>3</w:t>
      </w:r>
      <w:r>
        <w:tab/>
        <w:t>Failure case</w:t>
      </w:r>
      <w:bookmarkEnd w:id="252"/>
      <w:bookmarkEnd w:id="253"/>
      <w:bookmarkEnd w:id="254"/>
      <w:bookmarkEnd w:id="255"/>
      <w:bookmarkEnd w:id="256"/>
      <w:bookmarkEnd w:id="257"/>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58" w:name="_CR5_3_4"/>
      <w:bookmarkStart w:id="259" w:name="_Toc20155514"/>
      <w:bookmarkStart w:id="260" w:name="_Toc27500669"/>
      <w:bookmarkStart w:id="261" w:name="_Toc36048794"/>
      <w:bookmarkStart w:id="262" w:name="_Toc45209557"/>
      <w:bookmarkStart w:id="263" w:name="_Toc51860382"/>
      <w:bookmarkStart w:id="264" w:name="_Toc193390408"/>
      <w:bookmarkEnd w:id="258"/>
      <w:r>
        <w:t>5.3.</w:t>
      </w:r>
      <w:r w:rsidRPr="00544DE0">
        <w:t>4</w:t>
      </w:r>
      <w:r>
        <w:tab/>
        <w:t>Management of MBMS bearers</w:t>
      </w:r>
      <w:bookmarkEnd w:id="259"/>
      <w:bookmarkEnd w:id="260"/>
      <w:bookmarkEnd w:id="261"/>
      <w:bookmarkEnd w:id="262"/>
      <w:bookmarkEnd w:id="263"/>
      <w:bookmarkEnd w:id="26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65" w:name="_CR5_3_5"/>
      <w:bookmarkStart w:id="266" w:name="_Toc193390409"/>
      <w:bookmarkEnd w:id="265"/>
      <w:r>
        <w:t>5.3.5</w:t>
      </w:r>
      <w:r>
        <w:tab/>
        <w:t>Management of MBS sessions</w:t>
      </w:r>
      <w:bookmarkEnd w:id="266"/>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lastRenderedPageBreak/>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67" w:name="_CR5_4"/>
      <w:bookmarkStart w:id="268" w:name="_Toc20155515"/>
      <w:bookmarkStart w:id="269" w:name="_Toc27500670"/>
      <w:bookmarkStart w:id="270" w:name="_Toc36048795"/>
      <w:bookmarkStart w:id="271" w:name="_Toc45209558"/>
      <w:bookmarkStart w:id="272" w:name="_Toc51860383"/>
      <w:bookmarkStart w:id="273" w:name="_Toc193390410"/>
      <w:bookmarkEnd w:id="267"/>
      <w:r w:rsidRPr="00234CF8">
        <w:t>5.4</w:t>
      </w:r>
      <w:r w:rsidRPr="00234CF8">
        <w:tab/>
        <w:t>MCPTT UE-to-network relay</w:t>
      </w:r>
      <w:bookmarkEnd w:id="268"/>
      <w:bookmarkEnd w:id="269"/>
      <w:bookmarkEnd w:id="270"/>
      <w:bookmarkEnd w:id="271"/>
      <w:bookmarkEnd w:id="272"/>
      <w:bookmarkEnd w:id="273"/>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74" w:name="_CR5_5"/>
      <w:bookmarkStart w:id="275" w:name="_Toc193390411"/>
      <w:bookmarkEnd w:id="274"/>
      <w:r>
        <w:t>5.</w:t>
      </w:r>
      <w:r>
        <w:rPr>
          <w:lang w:val="hr-HR"/>
        </w:rPr>
        <w:t>5</w:t>
      </w:r>
      <w:r w:rsidRPr="0073469F">
        <w:tab/>
        <w:t xml:space="preserve">MCPTT </w:t>
      </w:r>
      <w:r>
        <w:t xml:space="preserve">gateway </w:t>
      </w:r>
      <w:r w:rsidRPr="0073469F">
        <w:t>server</w:t>
      </w:r>
      <w:bookmarkEnd w:id="275"/>
    </w:p>
    <w:p w14:paraId="70412502" w14:textId="4BCD2E18" w:rsidR="00885F0C" w:rsidRPr="00436CF9" w:rsidRDefault="00885F0C" w:rsidP="00567124">
      <w:pPr>
        <w:pStyle w:val="Heading3"/>
      </w:pPr>
      <w:bookmarkStart w:id="276" w:name="_CR5_5_1"/>
      <w:bookmarkStart w:id="277" w:name="_Toc193390412"/>
      <w:bookmarkEnd w:id="276"/>
      <w:r>
        <w:t>5.</w:t>
      </w:r>
      <w:r w:rsidR="00513EC6">
        <w:rPr>
          <w:lang w:val="hr-HR"/>
        </w:rPr>
        <w:t>5</w:t>
      </w:r>
      <w:r>
        <w:t>.1</w:t>
      </w:r>
      <w:r>
        <w:tab/>
        <w:t>General</w:t>
      </w:r>
      <w:bookmarkEnd w:id="277"/>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78" w:name="_CR5_5_2"/>
      <w:bookmarkStart w:id="279" w:name="_Toc193390413"/>
      <w:bookmarkEnd w:id="278"/>
      <w:r>
        <w:t>5.</w:t>
      </w:r>
      <w:r w:rsidR="00513EC6">
        <w:rPr>
          <w:lang w:val="hr-HR"/>
        </w:rPr>
        <w:t>5</w:t>
      </w:r>
      <w:r>
        <w:t>.2</w:t>
      </w:r>
      <w:r>
        <w:tab/>
        <w:t>Functional connectivity models</w:t>
      </w:r>
      <w:bookmarkEnd w:id="279"/>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2pt;height:124.05pt" o:ole="">
            <v:imagedata r:id="rId28" o:title=""/>
          </v:shape>
          <o:OLEObject Type="Embed" ProgID="Visio.Drawing.11" ShapeID="_x0000_i1033" DrawAspect="Content" ObjectID="_1804003307" r:id="rId29"/>
        </w:object>
      </w:r>
    </w:p>
    <w:p w14:paraId="5882A5AA" w14:textId="6606BDF7" w:rsidR="00885F0C" w:rsidRDefault="00885F0C" w:rsidP="00885F0C">
      <w:pPr>
        <w:pStyle w:val="TF"/>
      </w:pPr>
      <w:bookmarkStart w:id="280" w:name="_CRFigure5_5_21"/>
      <w:r>
        <w:t>Figure </w:t>
      </w:r>
      <w:bookmarkEnd w:id="280"/>
      <w:r>
        <w:t>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2pt;height:124.05pt" o:ole="">
            <v:imagedata r:id="rId30" o:title=""/>
          </v:shape>
          <o:OLEObject Type="Embed" ProgID="Visio.Drawing.11" ShapeID="_x0000_i1034" DrawAspect="Content" ObjectID="_1804003308" r:id="rId31"/>
        </w:object>
      </w:r>
    </w:p>
    <w:p w14:paraId="2CFFF549" w14:textId="7F92EAA6" w:rsidR="00885F0C" w:rsidRDefault="00885F0C" w:rsidP="00885F0C">
      <w:pPr>
        <w:pStyle w:val="TF"/>
      </w:pPr>
      <w:bookmarkStart w:id="281" w:name="_CRFigure5_5_22"/>
      <w:r>
        <w:t>Figure </w:t>
      </w:r>
      <w:bookmarkEnd w:id="281"/>
      <w:r>
        <w:t>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82" w:name="_CR5_6"/>
      <w:bookmarkStart w:id="283" w:name="_Toc193390414"/>
      <w:bookmarkEnd w:id="282"/>
      <w:r>
        <w:t>5.</w:t>
      </w:r>
      <w:r>
        <w:rPr>
          <w:lang w:val="hr-HR"/>
        </w:rPr>
        <w:t>6</w:t>
      </w:r>
      <w:r w:rsidRPr="0073469F">
        <w:tab/>
        <w:t xml:space="preserve">MCPTT </w:t>
      </w:r>
      <w:r>
        <w:t>gateway UE</w:t>
      </w:r>
      <w:bookmarkEnd w:id="283"/>
    </w:p>
    <w:p w14:paraId="23115AD1" w14:textId="7AA4299A" w:rsidR="00F87820" w:rsidRPr="00436CF9" w:rsidRDefault="00F87820" w:rsidP="00F87820">
      <w:pPr>
        <w:pStyle w:val="Heading3"/>
      </w:pPr>
      <w:bookmarkStart w:id="284" w:name="_CR5_6_1"/>
      <w:bookmarkStart w:id="285" w:name="_Toc193390415"/>
      <w:bookmarkEnd w:id="284"/>
      <w:r>
        <w:t>5.</w:t>
      </w:r>
      <w:r>
        <w:rPr>
          <w:lang w:val="hr-HR"/>
        </w:rPr>
        <w:t>6</w:t>
      </w:r>
      <w:r>
        <w:t>.1</w:t>
      </w:r>
      <w:r>
        <w:tab/>
        <w:t>General</w:t>
      </w:r>
      <w:bookmarkEnd w:id="285"/>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r>
      <w:bookmarkStart w:id="286" w:name="_Hlk170569359"/>
      <w:r>
        <w:rPr>
          <w:lang w:val="en-IN"/>
        </w:rPr>
        <w:t xml:space="preserve">A UE that is not using </w:t>
      </w:r>
      <w:bookmarkEnd w:id="286"/>
      <w:r>
        <w:rPr>
          <w:lang w:val="en-IN"/>
        </w:rPr>
        <w:t>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87" w:name="_CR5_6_2"/>
      <w:bookmarkStart w:id="288" w:name="_Toc193390416"/>
      <w:bookmarkEnd w:id="287"/>
      <w:r w:rsidRPr="00C15E4D">
        <w:t>5.</w:t>
      </w:r>
      <w:r>
        <w:t>6</w:t>
      </w:r>
      <w:r w:rsidRPr="00C15E4D">
        <w:t>.2</w:t>
      </w:r>
      <w:r w:rsidRPr="00C15E4D">
        <w:tab/>
        <w:t>Functional connectivity models</w:t>
      </w:r>
      <w:bookmarkEnd w:id="288"/>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lastRenderedPageBreak/>
        <w:t>Figure 5.</w:t>
      </w:r>
      <w:r w:rsidR="0043732B">
        <w:t>6</w:t>
      </w:r>
      <w:r w:rsidRPr="00C15E4D">
        <w:t>.2-1 shows the</w:t>
      </w:r>
      <w:r>
        <w:t xml:space="preserve"> scenario when the MCPTT client resides in the MCPTT gateway UE. </w:t>
      </w:r>
      <w:bookmarkStart w:id="289" w:name="_Hlk166596807"/>
      <w:r w:rsidR="009A470F">
        <w:t>Handling of the MCPTT service by the MCPTT client on the MCPTT gateway UE follows the procedures defined in this document for MCPTT clients hosted on regular MCPTT UEs.</w:t>
      </w:r>
      <w:bookmarkEnd w:id="289"/>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t xml:space="preserve"> </w:t>
      </w:r>
      <w:r w:rsidR="009C135F">
        <w:object w:dxaOrig="8376" w:dyaOrig="2676" w14:anchorId="43DC7A94">
          <v:shape id="_x0000_i1035" type="#_x0000_t75" style="width:420.95pt;height:133.65pt" o:ole="">
            <v:imagedata r:id="rId32" o:title=""/>
          </v:shape>
          <o:OLEObject Type="Embed" ProgID="Visio.Drawing.15" ShapeID="_x0000_i1035" DrawAspect="Content" ObjectID="_1804003309" r:id="rId33"/>
        </w:object>
      </w:r>
    </w:p>
    <w:p w14:paraId="68E047F9" w14:textId="50EF0EF5" w:rsidR="00F87820" w:rsidRPr="008642BE" w:rsidRDefault="00F87820" w:rsidP="00F87820">
      <w:pPr>
        <w:pStyle w:val="TF"/>
      </w:pPr>
      <w:bookmarkStart w:id="290" w:name="_CRFigure5_6_21"/>
      <w:r w:rsidRPr="008642BE">
        <w:t>Figure </w:t>
      </w:r>
      <w:bookmarkEnd w:id="290"/>
      <w:r w:rsidRPr="008642BE">
        <w:t>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0.95pt;height:133.65pt" o:ole="">
            <v:imagedata r:id="rId34" o:title=""/>
          </v:shape>
          <o:OLEObject Type="Embed" ProgID="Visio.Drawing.15" ShapeID="_x0000_i1036" DrawAspect="Content" ObjectID="_1804003310" r:id="rId35"/>
        </w:object>
      </w:r>
    </w:p>
    <w:p w14:paraId="1A8BF1F7" w14:textId="4071DD1F" w:rsidR="00AB56AE" w:rsidRDefault="00F87820" w:rsidP="00F87820">
      <w:pPr>
        <w:pStyle w:val="TF"/>
      </w:pPr>
      <w:bookmarkStart w:id="291" w:name="_CRFigure5_6_22"/>
      <w:r w:rsidRPr="008642BE">
        <w:t>Figure </w:t>
      </w:r>
      <w:bookmarkEnd w:id="291"/>
      <w:r w:rsidRPr="008642BE">
        <w:t>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92" w:name="_CR5_6_3"/>
      <w:bookmarkStart w:id="293" w:name="_Toc193390417"/>
      <w:bookmarkEnd w:id="292"/>
      <w:r>
        <w:t>5.</w:t>
      </w:r>
      <w:r>
        <w:rPr>
          <w:lang w:val="hr-HR"/>
        </w:rPr>
        <w:t>6</w:t>
      </w:r>
      <w:r>
        <w:t>.3</w:t>
      </w:r>
      <w:r>
        <w:tab/>
        <w:t>QoS for MCPTT gateway UE</w:t>
      </w:r>
      <w:bookmarkEnd w:id="293"/>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bookmarkStart w:id="294" w:name="_Hlk158798231"/>
      <w:r w:rsidR="00D97E7E">
        <w:rPr>
          <w:lang w:val="en-IN"/>
        </w:rPr>
        <w:t xml:space="preserve">he MCPTT system </w:t>
      </w:r>
      <w:r>
        <w:rPr>
          <w:lang w:val="en-IN"/>
        </w:rPr>
        <w:t>may</w:t>
      </w:r>
      <w:r w:rsidR="00D97E7E">
        <w:rPr>
          <w:lang w:val="en-IN"/>
        </w:rPr>
        <w:t xml:space="preserve"> use the P-Access-Network-Info header to determine the type of access network</w:t>
      </w:r>
      <w:bookmarkEnd w:id="294"/>
      <w:r w:rsidR="00D97E7E">
        <w:rPr>
          <w:lang w:val="en-IN"/>
        </w:rPr>
        <w:t xml:space="preserve">. </w:t>
      </w:r>
      <w:bookmarkStart w:id="295" w:name="_Hlk158798249"/>
      <w:r w:rsidR="00D97E7E">
        <w:rPr>
          <w:lang w:val="en-IN"/>
        </w:rPr>
        <w:t xml:space="preserve">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w:t>
      </w:r>
      <w:bookmarkEnd w:id="295"/>
      <w:r w:rsidR="00D97E7E">
        <w:rPr>
          <w:lang w:val="en-IN"/>
        </w:rPr>
        <w:t>the MCPTT client shall</w:t>
      </w:r>
      <w:bookmarkStart w:id="296" w:name="_Hlk158798264"/>
      <w:r w:rsidR="00D97E7E">
        <w:rPr>
          <w:lang w:val="en-IN"/>
        </w:rPr>
        <w:t xml:space="preserve"> additionally </w:t>
      </w:r>
      <w:bookmarkEnd w:id="296"/>
      <w:r w:rsidR="00D97E7E">
        <w:rPr>
          <w:lang w:val="en-IN"/>
        </w:rPr>
        <w:t xml:space="preserve">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bookmarkStart w:id="297" w:name="_Hlk158798069"/>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w:t>
      </w:r>
      <w:bookmarkEnd w:id="297"/>
      <w:r w:rsidR="00D97E7E">
        <w:rPr>
          <w:lang w:val="en-IN"/>
        </w:rPr>
        <w:t xml:space="preserve"> </w:t>
      </w:r>
    </w:p>
    <w:p w14:paraId="097E5930" w14:textId="77777777" w:rsidR="00517573" w:rsidRPr="0073469F" w:rsidRDefault="00517573" w:rsidP="00567124">
      <w:pPr>
        <w:pStyle w:val="Heading1"/>
      </w:pPr>
      <w:bookmarkStart w:id="298" w:name="_CR6"/>
      <w:bookmarkStart w:id="299" w:name="_Toc20155516"/>
      <w:bookmarkStart w:id="300" w:name="_Toc27500671"/>
      <w:bookmarkStart w:id="301" w:name="_Toc36048796"/>
      <w:bookmarkStart w:id="302" w:name="_Toc45209559"/>
      <w:bookmarkStart w:id="303" w:name="_Toc51860384"/>
      <w:bookmarkStart w:id="304" w:name="_Toc193390418"/>
      <w:bookmarkEnd w:id="298"/>
      <w:r w:rsidRPr="0073469F">
        <w:lastRenderedPageBreak/>
        <w:t>6</w:t>
      </w:r>
      <w:r w:rsidRPr="0073469F">
        <w:tab/>
        <w:t>Common procedures</w:t>
      </w:r>
      <w:bookmarkEnd w:id="299"/>
      <w:bookmarkEnd w:id="300"/>
      <w:bookmarkEnd w:id="301"/>
      <w:bookmarkEnd w:id="302"/>
      <w:bookmarkEnd w:id="303"/>
      <w:bookmarkEnd w:id="304"/>
    </w:p>
    <w:p w14:paraId="4F3039B0" w14:textId="77777777" w:rsidR="004539FE" w:rsidRPr="0073469F" w:rsidRDefault="004539FE" w:rsidP="00567124">
      <w:pPr>
        <w:pStyle w:val="Heading2"/>
      </w:pPr>
      <w:bookmarkStart w:id="305" w:name="_CR6_1"/>
      <w:bookmarkStart w:id="306" w:name="_Toc20155517"/>
      <w:bookmarkStart w:id="307" w:name="_Toc27500672"/>
      <w:bookmarkStart w:id="308" w:name="_Toc36048797"/>
      <w:bookmarkStart w:id="309" w:name="_Toc45209560"/>
      <w:bookmarkStart w:id="310" w:name="_Toc51860385"/>
      <w:bookmarkStart w:id="311" w:name="_Toc193390419"/>
      <w:bookmarkEnd w:id="305"/>
      <w:r w:rsidRPr="0073469F">
        <w:t>6.1</w:t>
      </w:r>
      <w:r w:rsidRPr="0073469F">
        <w:tab/>
        <w:t>Introduction</w:t>
      </w:r>
      <w:bookmarkEnd w:id="306"/>
      <w:bookmarkEnd w:id="307"/>
      <w:bookmarkEnd w:id="308"/>
      <w:bookmarkEnd w:id="309"/>
      <w:bookmarkEnd w:id="310"/>
      <w:bookmarkEnd w:id="311"/>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312" w:name="_CR6_2"/>
      <w:bookmarkStart w:id="313" w:name="_Toc20155518"/>
      <w:bookmarkStart w:id="314" w:name="_Toc27500673"/>
      <w:bookmarkStart w:id="315" w:name="_Toc36048798"/>
      <w:bookmarkStart w:id="316" w:name="_Toc45209561"/>
      <w:bookmarkStart w:id="317" w:name="_Toc51860386"/>
      <w:bookmarkStart w:id="318" w:name="_Toc193390420"/>
      <w:bookmarkEnd w:id="312"/>
      <w:r w:rsidRPr="0073469F">
        <w:rPr>
          <w:noProof/>
        </w:rPr>
        <w:t>6.2</w:t>
      </w:r>
      <w:r w:rsidRPr="0073469F">
        <w:rPr>
          <w:noProof/>
        </w:rPr>
        <w:tab/>
        <w:t>MCPTT client procedures</w:t>
      </w:r>
      <w:bookmarkEnd w:id="313"/>
      <w:bookmarkEnd w:id="314"/>
      <w:bookmarkEnd w:id="315"/>
      <w:bookmarkEnd w:id="316"/>
      <w:bookmarkEnd w:id="317"/>
      <w:bookmarkEnd w:id="318"/>
    </w:p>
    <w:p w14:paraId="39563C90" w14:textId="77777777" w:rsidR="006D6D19" w:rsidRPr="0073469F" w:rsidRDefault="006D6D19" w:rsidP="00567124">
      <w:pPr>
        <w:pStyle w:val="Heading3"/>
      </w:pPr>
      <w:bookmarkStart w:id="319" w:name="_CR6_2_0"/>
      <w:bookmarkStart w:id="320" w:name="_Toc20155519"/>
      <w:bookmarkStart w:id="321" w:name="_Toc27500674"/>
      <w:bookmarkStart w:id="322" w:name="_Toc36048799"/>
      <w:bookmarkStart w:id="323" w:name="_Toc45209562"/>
      <w:bookmarkStart w:id="324" w:name="_Toc51860387"/>
      <w:bookmarkStart w:id="325" w:name="_Toc193390421"/>
      <w:bookmarkEnd w:id="319"/>
      <w:r w:rsidRPr="0073469F">
        <w:t>6</w:t>
      </w:r>
      <w:r>
        <w:t>.2.0</w:t>
      </w:r>
      <w:r w:rsidRPr="0073469F">
        <w:tab/>
        <w:t xml:space="preserve">Distinction of requests </w:t>
      </w:r>
      <w:r>
        <w:t>at</w:t>
      </w:r>
      <w:r w:rsidRPr="0073469F">
        <w:t xml:space="preserve"> the MCPTT </w:t>
      </w:r>
      <w:r>
        <w:t>client</w:t>
      </w:r>
      <w:bookmarkEnd w:id="320"/>
      <w:bookmarkEnd w:id="321"/>
      <w:bookmarkEnd w:id="322"/>
      <w:bookmarkEnd w:id="323"/>
      <w:bookmarkEnd w:id="324"/>
      <w:bookmarkEnd w:id="325"/>
    </w:p>
    <w:p w14:paraId="3C5E36A1" w14:textId="77777777" w:rsidR="006D6D19" w:rsidRPr="00C41F1B" w:rsidRDefault="006D6D19" w:rsidP="00567124">
      <w:pPr>
        <w:pStyle w:val="Heading4"/>
        <w:rPr>
          <w:noProof/>
        </w:rPr>
      </w:pPr>
      <w:bookmarkStart w:id="326" w:name="_CR6_2_0_1"/>
      <w:bookmarkStart w:id="327" w:name="_Toc20155520"/>
      <w:bookmarkStart w:id="328" w:name="_Toc27500675"/>
      <w:bookmarkStart w:id="329" w:name="_Toc36048800"/>
      <w:bookmarkStart w:id="330" w:name="_Toc45209563"/>
      <w:bookmarkStart w:id="331" w:name="_Toc51860388"/>
      <w:bookmarkStart w:id="332" w:name="_Toc193390422"/>
      <w:bookmarkEnd w:id="326"/>
      <w:r w:rsidRPr="00C41F1B">
        <w:rPr>
          <w:noProof/>
        </w:rPr>
        <w:t>6.</w:t>
      </w:r>
      <w:r>
        <w:rPr>
          <w:noProof/>
        </w:rPr>
        <w:t>2.0.1</w:t>
      </w:r>
      <w:r w:rsidRPr="00C41F1B">
        <w:rPr>
          <w:noProof/>
        </w:rPr>
        <w:tab/>
        <w:t>SIP MESSAGE request</w:t>
      </w:r>
      <w:bookmarkEnd w:id="327"/>
      <w:bookmarkEnd w:id="328"/>
      <w:bookmarkEnd w:id="329"/>
      <w:bookmarkEnd w:id="330"/>
      <w:bookmarkEnd w:id="331"/>
      <w:bookmarkEnd w:id="332"/>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333" w:name="_Toc20155521"/>
      <w:bookmarkStart w:id="334" w:name="_Toc27500676"/>
      <w:bookmarkStart w:id="335" w:name="_Toc36048801"/>
      <w:bookmarkStart w:id="336" w:name="_Toc45209564"/>
      <w:bookmarkStart w:id="337"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lastRenderedPageBreak/>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7AB77C3C"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adhoc-emergency-alert-ind</w:t>
      </w:r>
      <w:r w:rsidRPr="00121E66">
        <w:t>&gt; element</w:t>
      </w:r>
      <w:r>
        <w:t>. Such requests are known as "SIP MESSAGE request for adhoc group emergency notification"</w:t>
      </w:r>
      <w:r w:rsidR="00E91B03">
        <w:t>; and</w:t>
      </w:r>
    </w:p>
    <w:p w14:paraId="503B2DD8" w14:textId="7009D8D3" w:rsidR="00E91B03" w:rsidRPr="00513F5C" w:rsidRDefault="00E91B03" w:rsidP="005C4DF9">
      <w:pPr>
        <w:pStyle w:val="B1"/>
        <w:rPr>
          <w:lang w:val="en-US"/>
        </w:rPr>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t>.</w:t>
      </w:r>
    </w:p>
    <w:p w14:paraId="0FEC21CC" w14:textId="77777777" w:rsidR="000073F2" w:rsidRPr="0073469F" w:rsidRDefault="000073F2" w:rsidP="00567124">
      <w:pPr>
        <w:pStyle w:val="Heading3"/>
      </w:pPr>
      <w:bookmarkStart w:id="338" w:name="_CR6_2_1"/>
      <w:bookmarkStart w:id="339" w:name="_Toc193390423"/>
      <w:bookmarkEnd w:id="338"/>
      <w:r w:rsidRPr="0073469F">
        <w:t>6.2.1</w:t>
      </w:r>
      <w:r w:rsidRPr="0073469F">
        <w:tab/>
        <w:t>SDP offer generation</w:t>
      </w:r>
      <w:bookmarkEnd w:id="333"/>
      <w:bookmarkEnd w:id="334"/>
      <w:bookmarkEnd w:id="335"/>
      <w:bookmarkEnd w:id="336"/>
      <w:bookmarkEnd w:id="337"/>
      <w:bookmarkEnd w:id="339"/>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lastRenderedPageBreak/>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340" w:name="_Hlk146202452"/>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Default="00FF7C00" w:rsidP="00FF7C00">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and </w:t>
      </w:r>
      <w:r>
        <w:rPr>
          <w:lang w:val="en"/>
        </w:rPr>
        <w:t>shall be used by the participating MCPTT function in the floor control messages sent to the MCPTT client for this session</w:t>
      </w:r>
      <w:r>
        <w:t>; and</w:t>
      </w:r>
    </w:p>
    <w:bookmarkEnd w:id="340"/>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341" w:name="_CR6_2_2"/>
      <w:bookmarkStart w:id="342" w:name="_Toc20155522"/>
      <w:bookmarkStart w:id="343" w:name="_Toc27500677"/>
      <w:bookmarkStart w:id="344" w:name="_Toc36048802"/>
      <w:bookmarkStart w:id="345" w:name="_Toc45209565"/>
      <w:bookmarkStart w:id="346" w:name="_Toc51860390"/>
      <w:bookmarkStart w:id="347" w:name="_Toc193390424"/>
      <w:bookmarkEnd w:id="341"/>
      <w:r w:rsidRPr="0073469F">
        <w:rPr>
          <w:rFonts w:eastAsia="Malgun Gothic"/>
        </w:rPr>
        <w:t>6.2.2</w:t>
      </w:r>
      <w:r w:rsidRPr="0073469F">
        <w:rPr>
          <w:rFonts w:eastAsia="Malgun Gothic"/>
        </w:rPr>
        <w:tab/>
        <w:t>SDP answer generation</w:t>
      </w:r>
      <w:bookmarkEnd w:id="342"/>
      <w:bookmarkEnd w:id="343"/>
      <w:bookmarkEnd w:id="344"/>
      <w:bookmarkEnd w:id="345"/>
      <w:bookmarkEnd w:id="346"/>
      <w:bookmarkEnd w:id="34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348" w:name="_Hlk146202538"/>
      <w:r>
        <w:t xml:space="preserve"> with the following clarification:</w:t>
      </w:r>
      <w:bookmarkEnd w:id="348"/>
    </w:p>
    <w:p w14:paraId="480CB893" w14:textId="1A226E70" w:rsidR="00EA7825" w:rsidRDefault="00EA7825" w:rsidP="00EA7825">
      <w:pPr>
        <w:pStyle w:val="B3"/>
      </w:pPr>
      <w:bookmarkStart w:id="349" w:name="_Hlk146202548"/>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349"/>
    </w:p>
    <w:p w14:paraId="18EB6354" w14:textId="77777777" w:rsidR="00E908F2" w:rsidRDefault="00E908F2" w:rsidP="00AA31FF">
      <w:pPr>
        <w:pStyle w:val="B2"/>
        <w:rPr>
          <w:lang w:eastAsia="ko-KR"/>
        </w:rPr>
      </w:pPr>
      <w:r>
        <w:rPr>
          <w:lang w:eastAsia="ko-KR"/>
        </w:rPr>
        <w:lastRenderedPageBreak/>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Default="00F72AFD" w:rsidP="00F72AFD">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w:t>
      </w:r>
      <w:r>
        <w:rPr>
          <w:lang w:val="en"/>
        </w:rPr>
        <w:t>and shall be used by the participating MCPTT function in the floor control messages sent to the MCPTT client for this session</w:t>
      </w:r>
      <w:r>
        <w:t>;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350" w:name="_CR6_2_3"/>
      <w:bookmarkStart w:id="351" w:name="_Toc20155523"/>
      <w:bookmarkStart w:id="352" w:name="_Toc27500678"/>
      <w:bookmarkStart w:id="353" w:name="_Toc36048803"/>
      <w:bookmarkStart w:id="354" w:name="_Toc45209566"/>
      <w:bookmarkStart w:id="355" w:name="_Toc51860391"/>
      <w:bookmarkStart w:id="356" w:name="_Toc193390425"/>
      <w:bookmarkEnd w:id="350"/>
      <w:r w:rsidRPr="00C53B38">
        <w:rPr>
          <w:lang w:val="fr-FR"/>
        </w:rPr>
        <w:t>6.2.3</w:t>
      </w:r>
      <w:r w:rsidRPr="00C53B38">
        <w:rPr>
          <w:lang w:val="fr-FR"/>
        </w:rPr>
        <w:tab/>
        <w:t>Commencement modes</w:t>
      </w:r>
      <w:bookmarkEnd w:id="351"/>
      <w:bookmarkEnd w:id="352"/>
      <w:bookmarkEnd w:id="353"/>
      <w:bookmarkEnd w:id="354"/>
      <w:bookmarkEnd w:id="355"/>
      <w:bookmarkEnd w:id="356"/>
    </w:p>
    <w:p w14:paraId="1A7E24DB" w14:textId="77777777" w:rsidR="00A703EA" w:rsidRPr="00C53B38" w:rsidRDefault="00A703EA" w:rsidP="00567124">
      <w:pPr>
        <w:pStyle w:val="Heading4"/>
        <w:rPr>
          <w:lang w:val="fr-FR" w:eastAsia="ko-KR"/>
        </w:rPr>
      </w:pPr>
      <w:bookmarkStart w:id="357" w:name="_CR6_2_3_1"/>
      <w:bookmarkStart w:id="358" w:name="_Toc20155524"/>
      <w:bookmarkStart w:id="359" w:name="_Toc27500679"/>
      <w:bookmarkStart w:id="360" w:name="_Toc36048804"/>
      <w:bookmarkStart w:id="361" w:name="_Toc45209567"/>
      <w:bookmarkStart w:id="362" w:name="_Toc51860392"/>
      <w:bookmarkStart w:id="363" w:name="_Toc193390426"/>
      <w:bookmarkEnd w:id="357"/>
      <w:r w:rsidRPr="00C53B38">
        <w:rPr>
          <w:lang w:val="fr-FR"/>
        </w:rPr>
        <w:t>6.2.3.1</w:t>
      </w:r>
      <w:r w:rsidRPr="00C53B38">
        <w:rPr>
          <w:lang w:val="fr-FR"/>
        </w:rPr>
        <w:tab/>
        <w:t>Automatic</w:t>
      </w:r>
      <w:r w:rsidRPr="00C53B38">
        <w:rPr>
          <w:lang w:val="fr-FR" w:eastAsia="ko-KR"/>
        </w:rPr>
        <w:t xml:space="preserve"> commencement mode</w:t>
      </w:r>
      <w:bookmarkEnd w:id="358"/>
      <w:bookmarkEnd w:id="359"/>
      <w:bookmarkEnd w:id="360"/>
      <w:bookmarkEnd w:id="361"/>
      <w:bookmarkEnd w:id="362"/>
      <w:bookmarkEnd w:id="363"/>
    </w:p>
    <w:p w14:paraId="7458AC5D" w14:textId="77777777" w:rsidR="000D4BA0" w:rsidRPr="00C53B38" w:rsidRDefault="000D4BA0" w:rsidP="00567124">
      <w:pPr>
        <w:pStyle w:val="Heading5"/>
        <w:rPr>
          <w:rFonts w:eastAsia="Malgun Gothic"/>
          <w:lang w:val="fr-FR" w:eastAsia="ko-KR"/>
        </w:rPr>
      </w:pPr>
      <w:bookmarkStart w:id="364" w:name="_CR6_2_3_1_1"/>
      <w:bookmarkStart w:id="365" w:name="_Toc20155525"/>
      <w:bookmarkStart w:id="366" w:name="_Toc27500680"/>
      <w:bookmarkStart w:id="367" w:name="_Toc36048805"/>
      <w:bookmarkStart w:id="368" w:name="_Toc45209568"/>
      <w:bookmarkStart w:id="369" w:name="_Toc51860393"/>
      <w:bookmarkStart w:id="370" w:name="_Toc193390427"/>
      <w:bookmarkEnd w:id="364"/>
      <w:r w:rsidRPr="00C53B38">
        <w:rPr>
          <w:rFonts w:eastAsia="Malgun Gothic"/>
          <w:lang w:val="fr-FR" w:eastAsia="ko-KR"/>
        </w:rPr>
        <w:t>6.2.3.1.1</w:t>
      </w:r>
      <w:r w:rsidRPr="00C53B38">
        <w:rPr>
          <w:rFonts w:eastAsia="Malgun Gothic"/>
          <w:lang w:val="fr-FR" w:eastAsia="ko-KR"/>
        </w:rPr>
        <w:tab/>
        <w:t>Automatic commencement mode for private calls</w:t>
      </w:r>
      <w:bookmarkEnd w:id="365"/>
      <w:bookmarkEnd w:id="366"/>
      <w:bookmarkEnd w:id="367"/>
      <w:bookmarkEnd w:id="368"/>
      <w:bookmarkEnd w:id="369"/>
      <w:bookmarkEnd w:id="370"/>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lastRenderedPageBreak/>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71" w:name="_CR6_2_3_1_2"/>
      <w:bookmarkStart w:id="372" w:name="_Toc20155526"/>
      <w:bookmarkStart w:id="373" w:name="_Toc27500681"/>
      <w:bookmarkStart w:id="374" w:name="_Toc36048806"/>
      <w:bookmarkStart w:id="375" w:name="_Toc45209569"/>
      <w:bookmarkStart w:id="376" w:name="_Toc51860394"/>
      <w:bookmarkStart w:id="377" w:name="_Toc193390428"/>
      <w:bookmarkEnd w:id="371"/>
      <w:r w:rsidRPr="0073469F">
        <w:rPr>
          <w:rFonts w:eastAsia="Malgun Gothic"/>
          <w:lang w:eastAsia="ko-KR"/>
        </w:rPr>
        <w:t>6.2.3.1.2</w:t>
      </w:r>
      <w:r w:rsidRPr="0073469F">
        <w:rPr>
          <w:rFonts w:eastAsia="Malgun Gothic"/>
          <w:lang w:eastAsia="ko-KR"/>
        </w:rPr>
        <w:tab/>
        <w:t>Automatic commencement mode for group calls</w:t>
      </w:r>
      <w:bookmarkEnd w:id="372"/>
      <w:bookmarkEnd w:id="373"/>
      <w:bookmarkEnd w:id="374"/>
      <w:bookmarkEnd w:id="375"/>
      <w:bookmarkEnd w:id="376"/>
      <w:bookmarkEnd w:id="377"/>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78" w:name="_CR6_2_3_2"/>
      <w:bookmarkStart w:id="379" w:name="_Toc20155527"/>
      <w:bookmarkStart w:id="380" w:name="_Toc27500682"/>
      <w:bookmarkStart w:id="381" w:name="_Toc36048807"/>
      <w:bookmarkStart w:id="382" w:name="_Toc45209570"/>
      <w:bookmarkStart w:id="383" w:name="_Toc51860395"/>
      <w:bookmarkStart w:id="384" w:name="_Toc193390429"/>
      <w:bookmarkEnd w:id="378"/>
      <w:r w:rsidRPr="0073469F">
        <w:t>6.2.3.2</w:t>
      </w:r>
      <w:r w:rsidRPr="0073469F">
        <w:tab/>
        <w:t>Manual</w:t>
      </w:r>
      <w:r w:rsidRPr="0073469F">
        <w:rPr>
          <w:lang w:eastAsia="ko-KR"/>
        </w:rPr>
        <w:t xml:space="preserve"> commencement mode</w:t>
      </w:r>
      <w:bookmarkEnd w:id="379"/>
      <w:bookmarkEnd w:id="380"/>
      <w:bookmarkEnd w:id="381"/>
      <w:bookmarkEnd w:id="382"/>
      <w:bookmarkEnd w:id="383"/>
      <w:bookmarkEnd w:id="384"/>
    </w:p>
    <w:p w14:paraId="174AE696" w14:textId="77777777" w:rsidR="000D4BA0" w:rsidRPr="0073469F" w:rsidRDefault="000D4BA0" w:rsidP="00567124">
      <w:pPr>
        <w:pStyle w:val="Heading5"/>
        <w:rPr>
          <w:rFonts w:eastAsia="Malgun Gothic"/>
          <w:lang w:eastAsia="ko-KR"/>
        </w:rPr>
      </w:pPr>
      <w:bookmarkStart w:id="385" w:name="_CR6_2_3_2_1"/>
      <w:bookmarkStart w:id="386" w:name="_Toc20155528"/>
      <w:bookmarkStart w:id="387" w:name="_Toc27500683"/>
      <w:bookmarkStart w:id="388" w:name="_Toc36048808"/>
      <w:bookmarkStart w:id="389" w:name="_Toc45209571"/>
      <w:bookmarkStart w:id="390" w:name="_Toc51860396"/>
      <w:bookmarkStart w:id="391" w:name="_Toc193390430"/>
      <w:bookmarkEnd w:id="385"/>
      <w:r w:rsidRPr="0073469F">
        <w:rPr>
          <w:rFonts w:eastAsia="Malgun Gothic"/>
          <w:lang w:eastAsia="ko-KR"/>
        </w:rPr>
        <w:t>6.2.3.2.1</w:t>
      </w:r>
      <w:r w:rsidRPr="0073469F">
        <w:rPr>
          <w:rFonts w:eastAsia="Malgun Gothic"/>
          <w:lang w:eastAsia="ko-KR"/>
        </w:rPr>
        <w:tab/>
        <w:t>Manual commencement mode for private calls</w:t>
      </w:r>
      <w:bookmarkEnd w:id="386"/>
      <w:bookmarkEnd w:id="387"/>
      <w:bookmarkEnd w:id="388"/>
      <w:bookmarkEnd w:id="389"/>
      <w:bookmarkEnd w:id="390"/>
      <w:bookmarkEnd w:id="39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92" w:name="_CR6_2_3_2_2"/>
      <w:bookmarkStart w:id="393" w:name="_Toc20155529"/>
      <w:bookmarkStart w:id="394" w:name="_Toc27500684"/>
      <w:bookmarkStart w:id="395" w:name="_Toc36048809"/>
      <w:bookmarkStart w:id="396" w:name="_Toc45209572"/>
      <w:bookmarkStart w:id="397" w:name="_Toc51860397"/>
      <w:bookmarkStart w:id="398" w:name="_Toc193390431"/>
      <w:bookmarkEnd w:id="392"/>
      <w:r w:rsidRPr="0073469F">
        <w:rPr>
          <w:rFonts w:eastAsia="Malgun Gothic"/>
          <w:lang w:eastAsia="ko-KR"/>
        </w:rPr>
        <w:t>6.2.3.2.2</w:t>
      </w:r>
      <w:r w:rsidRPr="0073469F">
        <w:rPr>
          <w:rFonts w:eastAsia="Malgun Gothic"/>
          <w:lang w:eastAsia="ko-KR"/>
        </w:rPr>
        <w:tab/>
        <w:t>Manual commencement mode for group calls</w:t>
      </w:r>
      <w:bookmarkEnd w:id="393"/>
      <w:bookmarkEnd w:id="394"/>
      <w:bookmarkEnd w:id="395"/>
      <w:bookmarkEnd w:id="396"/>
      <w:bookmarkEnd w:id="397"/>
      <w:bookmarkEnd w:id="398"/>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lastRenderedPageBreak/>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99" w:name="_CR6_2_4"/>
      <w:bookmarkStart w:id="400" w:name="_Toc20155530"/>
      <w:bookmarkStart w:id="401" w:name="_Toc27500685"/>
      <w:bookmarkStart w:id="402" w:name="_Toc36048810"/>
      <w:bookmarkStart w:id="403" w:name="_Toc45209573"/>
      <w:bookmarkStart w:id="404" w:name="_Toc51860398"/>
      <w:bookmarkStart w:id="405" w:name="_Toc193390432"/>
      <w:bookmarkEnd w:id="399"/>
      <w:r w:rsidRPr="0073469F">
        <w:t>6.2.4</w:t>
      </w:r>
      <w:r w:rsidRPr="0073469F">
        <w:tab/>
        <w:t>Leaving an MCPTT session initiated by MCPTT client</w:t>
      </w:r>
      <w:bookmarkEnd w:id="400"/>
      <w:bookmarkEnd w:id="401"/>
      <w:bookmarkEnd w:id="402"/>
      <w:bookmarkEnd w:id="403"/>
      <w:bookmarkEnd w:id="404"/>
      <w:bookmarkEnd w:id="405"/>
    </w:p>
    <w:p w14:paraId="399CB1A9" w14:textId="77777777" w:rsidR="00AC1BD3" w:rsidRPr="0073469F" w:rsidRDefault="00AC1BD3" w:rsidP="00567124">
      <w:pPr>
        <w:pStyle w:val="Heading4"/>
      </w:pPr>
      <w:bookmarkStart w:id="406" w:name="_CR6_2_4_1"/>
      <w:bookmarkStart w:id="407" w:name="_Toc20155531"/>
      <w:bookmarkStart w:id="408" w:name="_Toc27500686"/>
      <w:bookmarkStart w:id="409" w:name="_Toc36048811"/>
      <w:bookmarkStart w:id="410" w:name="_Toc45209574"/>
      <w:bookmarkStart w:id="411" w:name="_Toc51860399"/>
      <w:bookmarkStart w:id="412" w:name="_Toc193390433"/>
      <w:bookmarkEnd w:id="406"/>
      <w:r w:rsidRPr="0073469F">
        <w:t>6.2.4.1</w:t>
      </w:r>
      <w:r w:rsidRPr="0073469F">
        <w:tab/>
        <w:t>On-demand session case</w:t>
      </w:r>
      <w:bookmarkEnd w:id="407"/>
      <w:bookmarkEnd w:id="408"/>
      <w:bookmarkEnd w:id="409"/>
      <w:bookmarkEnd w:id="410"/>
      <w:bookmarkEnd w:id="411"/>
      <w:bookmarkEnd w:id="41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413" w:name="_CR6_2_4_2"/>
      <w:bookmarkStart w:id="414" w:name="_Toc20155532"/>
      <w:bookmarkStart w:id="415" w:name="_Toc27500687"/>
      <w:bookmarkStart w:id="416" w:name="_Toc36048812"/>
      <w:bookmarkStart w:id="417" w:name="_Toc45209575"/>
      <w:bookmarkStart w:id="418" w:name="_Toc51860400"/>
      <w:bookmarkStart w:id="419" w:name="_Toc193390434"/>
      <w:bookmarkEnd w:id="413"/>
      <w:r w:rsidRPr="0073469F">
        <w:t>6.2.4.2</w:t>
      </w:r>
      <w:r w:rsidRPr="0073469F">
        <w:tab/>
        <w:t>Pre-established session case</w:t>
      </w:r>
      <w:bookmarkEnd w:id="414"/>
      <w:bookmarkEnd w:id="415"/>
      <w:bookmarkEnd w:id="416"/>
      <w:bookmarkEnd w:id="417"/>
      <w:bookmarkEnd w:id="418"/>
      <w:bookmarkEnd w:id="41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lastRenderedPageBreak/>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420" w:name="_CR6_2_5"/>
      <w:bookmarkStart w:id="421" w:name="_Toc20155533"/>
      <w:bookmarkStart w:id="422" w:name="_Toc27500688"/>
      <w:bookmarkStart w:id="423" w:name="_Toc36048813"/>
      <w:bookmarkStart w:id="424" w:name="_Toc45209576"/>
      <w:bookmarkStart w:id="425" w:name="_Toc51860401"/>
      <w:bookmarkStart w:id="426" w:name="_Toc193390435"/>
      <w:bookmarkEnd w:id="420"/>
      <w:r w:rsidRPr="0073469F">
        <w:t>6.2.5</w:t>
      </w:r>
      <w:r w:rsidRPr="0073469F">
        <w:tab/>
        <w:t>Releas</w:t>
      </w:r>
      <w:r w:rsidR="00F608D0" w:rsidRPr="0073469F">
        <w:t>ing</w:t>
      </w:r>
      <w:r w:rsidRPr="0073469F">
        <w:t xml:space="preserve"> an MCPTT session initiated by MCPTT client</w:t>
      </w:r>
      <w:bookmarkEnd w:id="421"/>
      <w:bookmarkEnd w:id="422"/>
      <w:bookmarkEnd w:id="423"/>
      <w:bookmarkEnd w:id="424"/>
      <w:bookmarkEnd w:id="425"/>
      <w:bookmarkEnd w:id="426"/>
    </w:p>
    <w:p w14:paraId="5580C740" w14:textId="77777777" w:rsidR="00AC1BD3" w:rsidRPr="0073469F" w:rsidRDefault="00AC1BD3" w:rsidP="00567124">
      <w:pPr>
        <w:pStyle w:val="Heading4"/>
      </w:pPr>
      <w:bookmarkStart w:id="427" w:name="_CR6_2_5_1"/>
      <w:bookmarkStart w:id="428" w:name="_Toc20155534"/>
      <w:bookmarkStart w:id="429" w:name="_Toc27500689"/>
      <w:bookmarkStart w:id="430" w:name="_Toc36048814"/>
      <w:bookmarkStart w:id="431" w:name="_Toc45209577"/>
      <w:bookmarkStart w:id="432" w:name="_Toc51860402"/>
      <w:bookmarkStart w:id="433" w:name="_Toc193390436"/>
      <w:bookmarkEnd w:id="427"/>
      <w:r w:rsidRPr="0073469F">
        <w:t>6.2.5.1</w:t>
      </w:r>
      <w:r w:rsidRPr="0073469F">
        <w:tab/>
        <w:t>On-demand session case</w:t>
      </w:r>
      <w:bookmarkEnd w:id="428"/>
      <w:bookmarkEnd w:id="429"/>
      <w:bookmarkEnd w:id="430"/>
      <w:bookmarkEnd w:id="431"/>
      <w:bookmarkEnd w:id="432"/>
      <w:bookmarkEnd w:id="433"/>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434" w:name="_CR6_2_5_2"/>
      <w:bookmarkStart w:id="435" w:name="_Toc20155535"/>
      <w:bookmarkStart w:id="436" w:name="_Toc27500690"/>
      <w:bookmarkStart w:id="437" w:name="_Toc36048815"/>
      <w:bookmarkStart w:id="438" w:name="_Toc45209578"/>
      <w:bookmarkStart w:id="439" w:name="_Toc51860403"/>
      <w:bookmarkStart w:id="440" w:name="_Toc193390437"/>
      <w:bookmarkEnd w:id="434"/>
      <w:r w:rsidRPr="0073469F">
        <w:t>6.2.5.2</w:t>
      </w:r>
      <w:r w:rsidRPr="0073469F">
        <w:tab/>
        <w:t>Pre-established session case</w:t>
      </w:r>
      <w:bookmarkEnd w:id="435"/>
      <w:bookmarkEnd w:id="436"/>
      <w:bookmarkEnd w:id="437"/>
      <w:bookmarkEnd w:id="438"/>
      <w:bookmarkEnd w:id="439"/>
      <w:bookmarkEnd w:id="440"/>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441" w:name="_CR6_2_6"/>
      <w:bookmarkStart w:id="442" w:name="_Toc20155536"/>
      <w:bookmarkStart w:id="443" w:name="_Toc27500691"/>
      <w:bookmarkStart w:id="444" w:name="_Toc36048816"/>
      <w:bookmarkStart w:id="445" w:name="_Toc45209579"/>
      <w:bookmarkStart w:id="446" w:name="_Toc51860404"/>
      <w:bookmarkStart w:id="447" w:name="_Toc193390438"/>
      <w:bookmarkEnd w:id="441"/>
      <w:r w:rsidRPr="0073469F">
        <w:t>6.2.6</w:t>
      </w:r>
      <w:r w:rsidRPr="0073469F">
        <w:tab/>
        <w:t>Receiving an MCPTT session release request</w:t>
      </w:r>
      <w:bookmarkEnd w:id="442"/>
      <w:bookmarkEnd w:id="443"/>
      <w:bookmarkEnd w:id="444"/>
      <w:bookmarkEnd w:id="445"/>
      <w:bookmarkEnd w:id="446"/>
      <w:bookmarkEnd w:id="447"/>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448" w:name="_CR6_2_7"/>
      <w:bookmarkStart w:id="449" w:name="_Toc20155537"/>
      <w:bookmarkStart w:id="450" w:name="_Toc27500692"/>
      <w:bookmarkStart w:id="451" w:name="_Toc36048817"/>
      <w:bookmarkStart w:id="452" w:name="_Toc45209580"/>
      <w:bookmarkStart w:id="453" w:name="_Toc51860405"/>
      <w:bookmarkStart w:id="454" w:name="_Toc193390439"/>
      <w:bookmarkEnd w:id="448"/>
      <w:r w:rsidRPr="0073469F">
        <w:rPr>
          <w:lang w:eastAsia="ko-KR"/>
        </w:rPr>
        <w:lastRenderedPageBreak/>
        <w:t>6.2.</w:t>
      </w:r>
      <w:r w:rsidR="009B4A6C" w:rsidRPr="0073469F">
        <w:rPr>
          <w:lang w:eastAsia="ko-KR"/>
        </w:rPr>
        <w:t>7</w:t>
      </w:r>
      <w:r w:rsidRPr="0073469F">
        <w:rPr>
          <w:lang w:eastAsia="ko-KR"/>
        </w:rPr>
        <w:tab/>
      </w:r>
      <w:r w:rsidR="003A1DA7">
        <w:rPr>
          <w:lang w:eastAsia="ko-KR"/>
        </w:rPr>
        <w:t>Void</w:t>
      </w:r>
      <w:bookmarkEnd w:id="449"/>
      <w:bookmarkEnd w:id="450"/>
      <w:bookmarkEnd w:id="451"/>
      <w:bookmarkEnd w:id="452"/>
      <w:bookmarkEnd w:id="453"/>
      <w:bookmarkEnd w:id="454"/>
    </w:p>
    <w:p w14:paraId="590215C5" w14:textId="77777777" w:rsidR="0011778B" w:rsidRDefault="0011778B" w:rsidP="00567124">
      <w:pPr>
        <w:pStyle w:val="Heading3"/>
        <w:rPr>
          <w:lang w:eastAsia="ko-KR"/>
        </w:rPr>
      </w:pPr>
      <w:bookmarkStart w:id="455" w:name="_CR6_2_8"/>
      <w:bookmarkStart w:id="456" w:name="_Toc20155538"/>
      <w:bookmarkStart w:id="457" w:name="_Toc27500693"/>
      <w:bookmarkStart w:id="458" w:name="_Toc36048818"/>
      <w:bookmarkStart w:id="459" w:name="_Toc45209581"/>
      <w:bookmarkStart w:id="460" w:name="_Toc51860406"/>
      <w:bookmarkStart w:id="461" w:name="_Toc193390440"/>
      <w:bookmarkEnd w:id="455"/>
      <w:r w:rsidRPr="0073469F">
        <w:t>6.2.8</w:t>
      </w:r>
      <w:r w:rsidRPr="0073469F">
        <w:tab/>
      </w:r>
      <w:r w:rsidRPr="0073469F">
        <w:rPr>
          <w:lang w:eastAsia="ko-KR"/>
        </w:rPr>
        <w:t>Priority call conditions</w:t>
      </w:r>
      <w:bookmarkEnd w:id="456"/>
      <w:bookmarkEnd w:id="457"/>
      <w:bookmarkEnd w:id="458"/>
      <w:bookmarkEnd w:id="459"/>
      <w:bookmarkEnd w:id="460"/>
      <w:bookmarkEnd w:id="461"/>
    </w:p>
    <w:p w14:paraId="400A098C" w14:textId="77777777" w:rsidR="003F692C" w:rsidRPr="003F692C" w:rsidRDefault="003F692C" w:rsidP="00567124">
      <w:pPr>
        <w:pStyle w:val="Heading4"/>
        <w:rPr>
          <w:lang w:eastAsia="ko-KR"/>
        </w:rPr>
      </w:pPr>
      <w:bookmarkStart w:id="462" w:name="_CR6_2_8_0"/>
      <w:bookmarkStart w:id="463" w:name="_Toc20155539"/>
      <w:bookmarkStart w:id="464" w:name="_Toc27500694"/>
      <w:bookmarkStart w:id="465" w:name="_Toc36048819"/>
      <w:bookmarkStart w:id="466" w:name="_Toc45209582"/>
      <w:bookmarkStart w:id="467" w:name="_Toc51860407"/>
      <w:bookmarkStart w:id="468" w:name="_Toc193390441"/>
      <w:bookmarkEnd w:id="462"/>
      <w:r>
        <w:rPr>
          <w:lang w:eastAsia="ko-KR"/>
        </w:rPr>
        <w:t>6.2.8.0</w:t>
      </w:r>
      <w:r>
        <w:rPr>
          <w:lang w:eastAsia="ko-KR"/>
        </w:rPr>
        <w:tab/>
        <w:t>General</w:t>
      </w:r>
      <w:bookmarkEnd w:id="463"/>
      <w:bookmarkEnd w:id="464"/>
      <w:bookmarkEnd w:id="465"/>
      <w:bookmarkEnd w:id="466"/>
      <w:bookmarkEnd w:id="467"/>
      <w:bookmarkEnd w:id="468"/>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469" w:name="_CR6_2_8_1"/>
      <w:bookmarkStart w:id="470" w:name="_Toc20155540"/>
      <w:bookmarkStart w:id="471" w:name="_Toc27500695"/>
      <w:bookmarkStart w:id="472" w:name="_Toc36048820"/>
      <w:bookmarkStart w:id="473" w:name="_Toc45209583"/>
      <w:bookmarkStart w:id="474" w:name="_Toc51860408"/>
      <w:bookmarkStart w:id="475" w:name="_Toc193390442"/>
      <w:bookmarkEnd w:id="469"/>
      <w:r w:rsidRPr="0073469F">
        <w:t>6.2.8.1</w:t>
      </w:r>
      <w:r w:rsidRPr="0073469F">
        <w:tab/>
        <w:t>MCPTT emergency group call conditions</w:t>
      </w:r>
      <w:bookmarkEnd w:id="470"/>
      <w:bookmarkEnd w:id="471"/>
      <w:bookmarkEnd w:id="472"/>
      <w:bookmarkEnd w:id="473"/>
      <w:bookmarkEnd w:id="474"/>
      <w:bookmarkEnd w:id="475"/>
    </w:p>
    <w:p w14:paraId="2EC6B65F" w14:textId="77777777" w:rsidR="0011778B" w:rsidRPr="0073469F" w:rsidRDefault="0011778B" w:rsidP="00567124">
      <w:pPr>
        <w:pStyle w:val="Heading5"/>
      </w:pPr>
      <w:bookmarkStart w:id="476" w:name="_CR6_2_8_1_1"/>
      <w:bookmarkStart w:id="477" w:name="_Toc20155541"/>
      <w:bookmarkStart w:id="478" w:name="_Toc27500696"/>
      <w:bookmarkStart w:id="479" w:name="_Toc36048821"/>
      <w:bookmarkStart w:id="480" w:name="_Toc45209584"/>
      <w:bookmarkStart w:id="481" w:name="_Toc51860409"/>
      <w:bookmarkStart w:id="482" w:name="_Toc193390443"/>
      <w:bookmarkEnd w:id="476"/>
      <w:r w:rsidRPr="0073469F">
        <w:t>6.2.8.1.1</w:t>
      </w:r>
      <w:r w:rsidRPr="0073469F">
        <w:tab/>
        <w:t xml:space="preserve">SIP INVITE request </w:t>
      </w:r>
      <w:r w:rsidR="00046ECB">
        <w:t xml:space="preserve">or SIP REFER request </w:t>
      </w:r>
      <w:r w:rsidRPr="0073469F">
        <w:t>for originating MCPTT emergency group calls</w:t>
      </w:r>
      <w:bookmarkEnd w:id="477"/>
      <w:bookmarkEnd w:id="478"/>
      <w:bookmarkEnd w:id="479"/>
      <w:bookmarkEnd w:id="480"/>
      <w:bookmarkEnd w:id="481"/>
      <w:bookmarkEnd w:id="48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83" w:name="_CR6_2_8_1_2"/>
      <w:bookmarkStart w:id="484" w:name="_Toc20155542"/>
      <w:bookmarkStart w:id="485" w:name="_Toc27500697"/>
      <w:bookmarkStart w:id="486" w:name="_Toc36048822"/>
      <w:bookmarkStart w:id="487" w:name="_Toc45209585"/>
      <w:bookmarkStart w:id="488" w:name="_Toc51860410"/>
      <w:bookmarkStart w:id="489" w:name="_Toc193390444"/>
      <w:bookmarkEnd w:id="483"/>
      <w:r w:rsidRPr="0073469F">
        <w:rPr>
          <w:noProof/>
        </w:rPr>
        <w:t>6.2.8.1.2</w:t>
      </w:r>
      <w:r w:rsidRPr="0073469F">
        <w:rPr>
          <w:noProof/>
        </w:rPr>
        <w:tab/>
        <w:t>Resource-Priority header field for MCPTT emergency group calls</w:t>
      </w:r>
      <w:bookmarkEnd w:id="484"/>
      <w:bookmarkEnd w:id="485"/>
      <w:bookmarkEnd w:id="486"/>
      <w:bookmarkEnd w:id="487"/>
      <w:bookmarkEnd w:id="488"/>
      <w:bookmarkEnd w:id="48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90" w:name="_CR6_2_8_1_3"/>
      <w:bookmarkStart w:id="491" w:name="_Toc20155543"/>
      <w:bookmarkStart w:id="492" w:name="_Toc27500698"/>
      <w:bookmarkStart w:id="493" w:name="_Toc36048823"/>
      <w:bookmarkStart w:id="494" w:name="_Toc45209586"/>
      <w:bookmarkStart w:id="495" w:name="_Toc51860411"/>
      <w:bookmarkStart w:id="496" w:name="_Toc193390445"/>
      <w:bookmarkEnd w:id="490"/>
      <w:r w:rsidRPr="0073469F">
        <w:t>6.2.8.1.3</w:t>
      </w:r>
      <w:r w:rsidRPr="0073469F">
        <w:tab/>
        <w:t>SIP re-INVITE request for cancelling MCPTT in-progress emergency group state</w:t>
      </w:r>
      <w:bookmarkEnd w:id="491"/>
      <w:bookmarkEnd w:id="492"/>
      <w:bookmarkEnd w:id="493"/>
      <w:bookmarkEnd w:id="494"/>
      <w:bookmarkEnd w:id="495"/>
      <w:bookmarkEnd w:id="496"/>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97" w:name="_CR6_2_8_1_4"/>
      <w:bookmarkStart w:id="498" w:name="_Toc20155544"/>
      <w:bookmarkStart w:id="499" w:name="_Toc27500699"/>
      <w:bookmarkStart w:id="500" w:name="_Toc36048824"/>
      <w:bookmarkStart w:id="501" w:name="_Toc45209587"/>
      <w:bookmarkStart w:id="502" w:name="_Toc51860412"/>
      <w:bookmarkStart w:id="503" w:name="_Toc193390446"/>
      <w:bookmarkEnd w:id="497"/>
      <w:r w:rsidRPr="0073469F">
        <w:t>6.2.8.1.4</w:t>
      </w:r>
      <w:r w:rsidRPr="0073469F">
        <w:tab/>
        <w:t xml:space="preserve">Receiving a SIP 2xx response to a SIP request for a </w:t>
      </w:r>
      <w:r w:rsidR="000579F2">
        <w:t xml:space="preserve">priority </w:t>
      </w:r>
      <w:r w:rsidRPr="0073469F">
        <w:t>call</w:t>
      </w:r>
      <w:bookmarkEnd w:id="498"/>
      <w:bookmarkEnd w:id="499"/>
      <w:bookmarkEnd w:id="500"/>
      <w:bookmarkEnd w:id="501"/>
      <w:bookmarkEnd w:id="502"/>
      <w:bookmarkEnd w:id="503"/>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504" w:name="_CR6_2_8_1_5"/>
      <w:bookmarkStart w:id="505" w:name="_Toc20155545"/>
      <w:bookmarkStart w:id="506" w:name="_Toc27500700"/>
      <w:bookmarkStart w:id="507" w:name="_Toc36048825"/>
      <w:bookmarkStart w:id="508" w:name="_Toc45209588"/>
      <w:bookmarkStart w:id="509" w:name="_Toc51860413"/>
      <w:bookmarkStart w:id="510" w:name="_Toc193390447"/>
      <w:bookmarkEnd w:id="504"/>
      <w:r w:rsidRPr="009D4EBE">
        <w:lastRenderedPageBreak/>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505"/>
      <w:bookmarkEnd w:id="506"/>
      <w:bookmarkEnd w:id="507"/>
      <w:bookmarkEnd w:id="508"/>
      <w:bookmarkEnd w:id="509"/>
      <w:bookmarkEnd w:id="510"/>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511" w:name="_CR6_2_8_1_6"/>
      <w:bookmarkStart w:id="512" w:name="_Toc20155546"/>
      <w:bookmarkStart w:id="513" w:name="_Toc27500701"/>
      <w:bookmarkStart w:id="514" w:name="_Toc36048826"/>
      <w:bookmarkStart w:id="515" w:name="_Toc45209589"/>
      <w:bookmarkStart w:id="516" w:name="_Toc51860414"/>
      <w:bookmarkStart w:id="517" w:name="_Toc193390448"/>
      <w:bookmarkEnd w:id="511"/>
      <w:r>
        <w:t>6.2.8.1.6</w:t>
      </w:r>
      <w:r>
        <w:tab/>
      </w:r>
      <w:r w:rsidRPr="008052D6">
        <w:t xml:space="preserve">Determining authorisation for initiating </w:t>
      </w:r>
      <w:r>
        <w:t xml:space="preserve">or cancelling </w:t>
      </w:r>
      <w:r w:rsidRPr="008052D6">
        <w:t>an MCPTT emergency alert</w:t>
      </w:r>
      <w:bookmarkEnd w:id="512"/>
      <w:bookmarkEnd w:id="513"/>
      <w:bookmarkEnd w:id="514"/>
      <w:bookmarkEnd w:id="515"/>
      <w:bookmarkEnd w:id="516"/>
      <w:bookmarkEnd w:id="517"/>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518" w:name="_CR6_2_8_1_7"/>
      <w:bookmarkStart w:id="519" w:name="_Toc20155547"/>
      <w:bookmarkStart w:id="520" w:name="_Toc27500702"/>
      <w:bookmarkStart w:id="521" w:name="_Toc36048827"/>
      <w:bookmarkStart w:id="522" w:name="_Toc45209590"/>
      <w:bookmarkStart w:id="523" w:name="_Toc51860415"/>
      <w:bookmarkStart w:id="524" w:name="_Toc193390449"/>
      <w:bookmarkEnd w:id="518"/>
      <w:r>
        <w:lastRenderedPageBreak/>
        <w:t>6.2.8.1.7</w:t>
      </w:r>
      <w:r>
        <w:tab/>
      </w:r>
      <w:r w:rsidRPr="008052D6">
        <w:t xml:space="preserve">Determining authorisation for </w:t>
      </w:r>
      <w:r>
        <w:t>cancelling the in-progress emergency state of</w:t>
      </w:r>
      <w:r w:rsidRPr="008052D6">
        <w:t xml:space="preserve"> an MCPTT </w:t>
      </w:r>
      <w:r>
        <w:t>group</w:t>
      </w:r>
      <w:bookmarkEnd w:id="519"/>
      <w:bookmarkEnd w:id="520"/>
      <w:bookmarkEnd w:id="521"/>
      <w:bookmarkEnd w:id="522"/>
      <w:bookmarkEnd w:id="523"/>
      <w:bookmarkEnd w:id="524"/>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525" w:name="_CR6_2_8_1_8"/>
      <w:bookmarkStart w:id="526" w:name="_Toc20155548"/>
      <w:bookmarkStart w:id="527" w:name="_Toc27500703"/>
      <w:bookmarkStart w:id="528" w:name="_Toc36048828"/>
      <w:bookmarkStart w:id="529" w:name="_Toc45209591"/>
      <w:bookmarkStart w:id="530" w:name="_Toc51860416"/>
      <w:bookmarkStart w:id="531" w:name="_Toc193390450"/>
      <w:bookmarkEnd w:id="52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526"/>
      <w:bookmarkEnd w:id="527"/>
      <w:bookmarkEnd w:id="528"/>
      <w:bookmarkEnd w:id="529"/>
      <w:bookmarkEnd w:id="530"/>
      <w:bookmarkEnd w:id="5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532" w:name="_CR6_2_8_1_9"/>
      <w:bookmarkStart w:id="533" w:name="_Toc20155549"/>
      <w:bookmarkStart w:id="534" w:name="_Toc27500704"/>
      <w:bookmarkStart w:id="535" w:name="_Toc36048829"/>
      <w:bookmarkStart w:id="536" w:name="_Toc45209592"/>
      <w:bookmarkStart w:id="537" w:name="_Toc51860417"/>
      <w:bookmarkStart w:id="538" w:name="_Toc193390451"/>
      <w:bookmarkEnd w:id="532"/>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533"/>
      <w:bookmarkEnd w:id="534"/>
      <w:bookmarkEnd w:id="535"/>
      <w:bookmarkEnd w:id="536"/>
      <w:bookmarkEnd w:id="537"/>
      <w:bookmarkEnd w:id="538"/>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lastRenderedPageBreak/>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539" w:name="_CR6_2_8_1_10"/>
      <w:bookmarkStart w:id="540" w:name="_Toc20155550"/>
      <w:bookmarkStart w:id="541" w:name="_Toc27500705"/>
      <w:bookmarkStart w:id="542" w:name="_Toc36048830"/>
      <w:bookmarkStart w:id="543" w:name="_Toc45209593"/>
      <w:bookmarkStart w:id="544" w:name="_Toc51860418"/>
      <w:bookmarkStart w:id="545" w:name="_Toc193390452"/>
      <w:bookmarkEnd w:id="539"/>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540"/>
      <w:bookmarkEnd w:id="541"/>
      <w:bookmarkEnd w:id="542"/>
      <w:bookmarkEnd w:id="543"/>
      <w:bookmarkEnd w:id="544"/>
      <w:bookmarkEnd w:id="54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546" w:name="_CR6_2_8_1_11"/>
      <w:bookmarkStart w:id="547" w:name="_Toc20155551"/>
      <w:bookmarkStart w:id="548" w:name="_Toc27500706"/>
      <w:bookmarkStart w:id="549" w:name="_Toc36048831"/>
      <w:bookmarkStart w:id="550" w:name="_Toc45209594"/>
      <w:bookmarkStart w:id="551" w:name="_Toc51860419"/>
      <w:bookmarkStart w:id="552" w:name="_Toc193390453"/>
      <w:bookmarkEnd w:id="546"/>
      <w:r w:rsidRPr="0073469F">
        <w:t>6.2.8.1.</w:t>
      </w:r>
      <w:r>
        <w:t>11</w:t>
      </w:r>
      <w:r w:rsidRPr="0073469F">
        <w:tab/>
        <w:t xml:space="preserve">SIP re-INVITE request for cancelling MCPTT in-progress </w:t>
      </w:r>
      <w:r>
        <w:t>imminent peril</w:t>
      </w:r>
      <w:r w:rsidRPr="0073469F">
        <w:t xml:space="preserve"> group state</w:t>
      </w:r>
      <w:bookmarkEnd w:id="547"/>
      <w:bookmarkEnd w:id="548"/>
      <w:bookmarkEnd w:id="549"/>
      <w:bookmarkEnd w:id="550"/>
      <w:bookmarkEnd w:id="551"/>
      <w:bookmarkEnd w:id="55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553" w:name="_CR6_2_8_1_12"/>
      <w:bookmarkStart w:id="554" w:name="_Toc20155552"/>
      <w:bookmarkStart w:id="555" w:name="_Toc27500707"/>
      <w:bookmarkStart w:id="556" w:name="_Toc36048832"/>
      <w:bookmarkStart w:id="557" w:name="_Toc45209595"/>
      <w:bookmarkStart w:id="558" w:name="_Toc51860420"/>
      <w:bookmarkStart w:id="559" w:name="sixTwoEightOneTwo"/>
      <w:bookmarkStart w:id="560" w:name="_Toc193390454"/>
      <w:bookmarkEnd w:id="553"/>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554"/>
      <w:bookmarkEnd w:id="555"/>
      <w:bookmarkEnd w:id="556"/>
      <w:bookmarkEnd w:id="557"/>
      <w:bookmarkEnd w:id="558"/>
      <w:bookmarkEnd w:id="560"/>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lastRenderedPageBreak/>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561" w:name="_CR6_2_8_1_13"/>
      <w:bookmarkStart w:id="562" w:name="_Toc20155553"/>
      <w:bookmarkStart w:id="563" w:name="_Toc27500708"/>
      <w:bookmarkStart w:id="564" w:name="_Toc36048833"/>
      <w:bookmarkStart w:id="565" w:name="_Toc45209596"/>
      <w:bookmarkStart w:id="566" w:name="_Toc51860421"/>
      <w:bookmarkStart w:id="567" w:name="_Toc193390455"/>
      <w:bookmarkEnd w:id="56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562"/>
      <w:bookmarkEnd w:id="563"/>
      <w:bookmarkEnd w:id="564"/>
      <w:bookmarkEnd w:id="565"/>
      <w:bookmarkEnd w:id="566"/>
      <w:bookmarkEnd w:id="567"/>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lastRenderedPageBreak/>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568" w:name="_CR6_2_8_1_14"/>
      <w:bookmarkStart w:id="569" w:name="_Toc20155554"/>
      <w:bookmarkStart w:id="570" w:name="_Toc27500709"/>
      <w:bookmarkStart w:id="571" w:name="_Toc36048834"/>
      <w:bookmarkStart w:id="572" w:name="_Toc45209597"/>
      <w:bookmarkStart w:id="573" w:name="_Toc51860422"/>
      <w:bookmarkStart w:id="574" w:name="_Toc193390456"/>
      <w:bookmarkEnd w:id="56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569"/>
      <w:bookmarkEnd w:id="570"/>
      <w:bookmarkEnd w:id="571"/>
      <w:bookmarkEnd w:id="572"/>
      <w:bookmarkEnd w:id="573"/>
      <w:bookmarkEnd w:id="574"/>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575" w:name="_CR6_2_8_1_15"/>
      <w:bookmarkStart w:id="576" w:name="_Toc20155555"/>
      <w:bookmarkStart w:id="577" w:name="_Toc27500710"/>
      <w:bookmarkStart w:id="578" w:name="_Toc36048835"/>
      <w:bookmarkStart w:id="579" w:name="_Toc45209598"/>
      <w:bookmarkStart w:id="580" w:name="_Toc51860423"/>
      <w:bookmarkStart w:id="581" w:name="_Toc193390457"/>
      <w:bookmarkEnd w:id="575"/>
      <w:r>
        <w:rPr>
          <w:lang w:eastAsia="ko-KR"/>
        </w:rPr>
        <w:t>6.2.8.1.15</w:t>
      </w:r>
      <w:r w:rsidRPr="00E352B4">
        <w:rPr>
          <w:lang w:eastAsia="ko-KR"/>
        </w:rPr>
        <w:tab/>
      </w:r>
      <w:r>
        <w:rPr>
          <w:lang w:eastAsia="ko-KR"/>
        </w:rPr>
        <w:t>Retrieving Resource-Priority header field values</w:t>
      </w:r>
      <w:bookmarkEnd w:id="576"/>
      <w:bookmarkEnd w:id="577"/>
      <w:bookmarkEnd w:id="578"/>
      <w:bookmarkEnd w:id="579"/>
      <w:bookmarkEnd w:id="580"/>
      <w:bookmarkEnd w:id="581"/>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582" w:name="_CR6_2_8_1_16"/>
      <w:bookmarkStart w:id="583" w:name="_Toc20155556"/>
      <w:bookmarkStart w:id="584" w:name="_Toc27500711"/>
      <w:bookmarkStart w:id="585" w:name="_Toc36048836"/>
      <w:bookmarkStart w:id="586" w:name="_Toc45209599"/>
      <w:bookmarkStart w:id="587" w:name="_Toc51860424"/>
      <w:bookmarkStart w:id="588" w:name="_Toc193390458"/>
      <w:bookmarkEnd w:id="582"/>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583"/>
      <w:bookmarkEnd w:id="584"/>
      <w:bookmarkEnd w:id="585"/>
      <w:bookmarkEnd w:id="586"/>
      <w:bookmarkEnd w:id="587"/>
      <w:bookmarkEnd w:id="588"/>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lastRenderedPageBreak/>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589" w:name="_CR6_2_8_1_17"/>
      <w:bookmarkStart w:id="590" w:name="_Toc20155557"/>
      <w:bookmarkStart w:id="591" w:name="_Toc27500712"/>
      <w:bookmarkStart w:id="592" w:name="_Toc36048837"/>
      <w:bookmarkStart w:id="593" w:name="_Toc45209600"/>
      <w:bookmarkStart w:id="594" w:name="_Toc51860425"/>
      <w:bookmarkStart w:id="595" w:name="_Toc193390459"/>
      <w:bookmarkEnd w:id="58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590"/>
      <w:bookmarkEnd w:id="591"/>
      <w:bookmarkEnd w:id="592"/>
      <w:bookmarkEnd w:id="593"/>
      <w:bookmarkEnd w:id="594"/>
      <w:bookmarkEnd w:id="595"/>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96" w:name="_CR6_2_8_1_18"/>
      <w:bookmarkStart w:id="597" w:name="_Toc20155558"/>
      <w:bookmarkStart w:id="598" w:name="_Toc27500713"/>
      <w:bookmarkStart w:id="599" w:name="_Toc36048838"/>
      <w:bookmarkStart w:id="600" w:name="_Toc45209601"/>
      <w:bookmarkStart w:id="601" w:name="_Toc51860426"/>
      <w:bookmarkStart w:id="602" w:name="_Toc193390460"/>
      <w:bookmarkEnd w:id="59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97"/>
      <w:bookmarkEnd w:id="598"/>
      <w:bookmarkEnd w:id="599"/>
      <w:bookmarkEnd w:id="600"/>
      <w:bookmarkEnd w:id="601"/>
      <w:bookmarkEnd w:id="60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603" w:name="_CR6_2_8_1_19"/>
      <w:bookmarkStart w:id="604" w:name="_Toc193390461"/>
      <w:bookmarkEnd w:id="603"/>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604"/>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lastRenderedPageBreak/>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60FE316B" w:rsidR="00B84145" w:rsidRDefault="00B84145" w:rsidP="00B84145">
      <w:pPr>
        <w:pStyle w:val="B1"/>
      </w:pPr>
      <w:r>
        <w:t>1)</w:t>
      </w:r>
      <w:r>
        <w:tab/>
        <w:t xml:space="preserve">if </w:t>
      </w:r>
      <w:r w:rsidRPr="007641DE">
        <w:t xml:space="preserve">the </w:t>
      </w:r>
      <w:r w:rsidR="00B84502">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502">
      <w:pPr>
        <w:overflowPunct/>
        <w:autoSpaceDE/>
        <w:autoSpaceDN/>
        <w:adjustRightInd/>
        <w:textAlignment w:val="auto"/>
        <w:rPr>
          <w:lang w:eastAsia="ko-KR"/>
        </w:rPr>
      </w:pPr>
      <w:r w:rsidRPr="00B84502">
        <w:rPr>
          <w:rFonts w:eastAsiaTheme="minorEastAsia"/>
          <w:lang w:eastAsia="ko-KR"/>
        </w:rPr>
        <w:t>then the MCPTT adhoc group emergency alert cancellation request shall be considered to be an authorised request to cancel an MCPTT adhoc group emergency alert. In all other cases, it shall be considered to be an unauthorised request for cancellation of an MCPTT adhoc group emergency alert.</w:t>
      </w:r>
    </w:p>
    <w:p w14:paraId="419F93A3" w14:textId="77777777" w:rsidR="00B84145" w:rsidRPr="008052D6" w:rsidRDefault="00B84145" w:rsidP="00B84145">
      <w:pPr>
        <w:pStyle w:val="Heading5"/>
      </w:pPr>
      <w:bookmarkStart w:id="605" w:name="_CR6_2_8_1_20"/>
      <w:bookmarkStart w:id="606" w:name="_Toc193390462"/>
      <w:bookmarkEnd w:id="605"/>
      <w:r>
        <w:t>6.2.8.1.20</w:t>
      </w:r>
      <w:r>
        <w:tab/>
      </w:r>
      <w:r w:rsidRPr="008052D6">
        <w:t xml:space="preserve">Determining authorisation for initiating </w:t>
      </w:r>
      <w:r>
        <w:t>or cancelling the in-progress emergency state of</w:t>
      </w:r>
      <w:r w:rsidRPr="008052D6">
        <w:t xml:space="preserve"> an MCPTT </w:t>
      </w:r>
      <w:r>
        <w:t>adhoc group</w:t>
      </w:r>
      <w:bookmarkEnd w:id="606"/>
    </w:p>
    <w:p w14:paraId="779AED93" w14:textId="031F2E5B" w:rsidR="00B84145" w:rsidRDefault="00B84145" w:rsidP="00B84502">
      <w:pPr>
        <w:overflowPunct/>
        <w:autoSpaceDE/>
        <w:autoSpaceDN/>
        <w:adjustRightInd/>
        <w:textAlignment w:val="auto"/>
        <w:rPr>
          <w:lang w:eastAsia="ko-KR"/>
        </w:rPr>
      </w:pPr>
      <w:r w:rsidRPr="00B84502">
        <w:rPr>
          <w:rFonts w:eastAsiaTheme="minorEastAsia"/>
          <w:lang w:eastAsia="ko-KR"/>
        </w:rPr>
        <w:t>When the MCPTT client receives a request from the MCPTT user to cancel the in-progress emergency state of a group the MCPTT client, determines, based on local policy (e.g</w:t>
      </w:r>
      <w:r w:rsidR="00B84502">
        <w:rPr>
          <w:rFonts w:hint="eastAsia"/>
          <w:lang w:val="en-US" w:eastAsia="ko-KR"/>
        </w:rPr>
        <w:t>.,</w:t>
      </w:r>
      <w:r w:rsidRPr="00B84502">
        <w:rPr>
          <w:rFonts w:eastAsiaTheme="minorEastAsia"/>
          <w:lang w:eastAsia="ko-KR"/>
        </w:rPr>
        <w:t xml:space="preserve"> if the requester is dispatcher or initiator of the MCPTT emergency group call etc</w:t>
      </w:r>
      <w:r w:rsidR="00B84502">
        <w:rPr>
          <w:rFonts w:eastAsiaTheme="minorEastAsia"/>
          <w:lang w:eastAsia="ko-KR"/>
        </w:rPr>
        <w:t>.</w:t>
      </w:r>
      <w:r w:rsidRPr="00B84502">
        <w:rPr>
          <w:rFonts w:eastAsiaTheme="minorEastAsia"/>
          <w:lang w:eastAsia="ko-KR"/>
        </w:rPr>
        <w:t>), whether to send the emergency group state cancel request or not.</w:t>
      </w:r>
    </w:p>
    <w:p w14:paraId="0F591EE1" w14:textId="77777777" w:rsidR="00E9646F" w:rsidRPr="0073469F" w:rsidRDefault="00E9646F" w:rsidP="00E9646F">
      <w:pPr>
        <w:pStyle w:val="Heading5"/>
      </w:pPr>
      <w:bookmarkStart w:id="607" w:name="_CR6_2_8_1_21"/>
      <w:bookmarkStart w:id="608" w:name="_Toc155363252"/>
      <w:bookmarkStart w:id="609" w:name="_Toc193390463"/>
      <w:bookmarkEnd w:id="607"/>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608"/>
      <w:bookmarkEnd w:id="609"/>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610" w:name="_CR6_2_8_1_22"/>
      <w:bookmarkStart w:id="611" w:name="_Toc155363255"/>
      <w:bookmarkStart w:id="612" w:name="_Toc193390464"/>
      <w:bookmarkEnd w:id="610"/>
      <w:r>
        <w:t>6.2.8.1.22</w:t>
      </w:r>
      <w:r w:rsidRPr="0073469F">
        <w:tab/>
        <w:t xml:space="preserve">Receiving a SIP 2xx response to a SIP request for a </w:t>
      </w:r>
      <w:r>
        <w:t xml:space="preserve">priority adhoc </w:t>
      </w:r>
      <w:r w:rsidRPr="009D4EBE">
        <w:t xml:space="preserve">group </w:t>
      </w:r>
      <w:r w:rsidRPr="0073469F">
        <w:t>call</w:t>
      </w:r>
      <w:bookmarkEnd w:id="611"/>
      <w:bookmarkEnd w:id="612"/>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lastRenderedPageBreak/>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613" w:name="_CR6_2_8_1_23"/>
      <w:bookmarkStart w:id="614" w:name="_Toc155363256"/>
      <w:bookmarkStart w:id="615" w:name="_Toc193390465"/>
      <w:bookmarkEnd w:id="613"/>
      <w:r>
        <w:t>6.2.8.1.23</w:t>
      </w:r>
      <w:r w:rsidRPr="009D4EBE">
        <w:tab/>
        <w:t xml:space="preserve">Receiving a SIP 4xx response, SIP 5xx response or SIP 6xx response to a SIP request for a priority </w:t>
      </w:r>
      <w:r>
        <w:t xml:space="preserve">adhoc </w:t>
      </w:r>
      <w:r w:rsidRPr="009D4EBE">
        <w:t>group call</w:t>
      </w:r>
      <w:bookmarkEnd w:id="614"/>
      <w:bookmarkEnd w:id="615"/>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616" w:name="_CR6_2_8_1_24"/>
      <w:bookmarkStart w:id="617" w:name="_Toc193390466"/>
      <w:bookmarkEnd w:id="616"/>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617"/>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618" w:name="_CR6_2_8_1_25"/>
      <w:bookmarkStart w:id="619" w:name="_Toc155363260"/>
      <w:bookmarkStart w:id="620" w:name="_Toc193390467"/>
      <w:bookmarkEnd w:id="618"/>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619"/>
      <w:bookmarkEnd w:id="620"/>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lastRenderedPageBreak/>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621" w:name="_CR6_2_8_1_26"/>
      <w:bookmarkStart w:id="622" w:name="_Toc155363267"/>
      <w:bookmarkStart w:id="623" w:name="_Toc193390468"/>
      <w:bookmarkEnd w:id="621"/>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622"/>
      <w:bookmarkEnd w:id="623"/>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624" w:name="_CR6_2_8_1_27"/>
      <w:bookmarkStart w:id="625" w:name="_Toc193390469"/>
      <w:bookmarkEnd w:id="624"/>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625"/>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lastRenderedPageBreak/>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626" w:name="_CR6_2_8_1_28"/>
      <w:bookmarkStart w:id="627" w:name="_Toc193390470"/>
      <w:bookmarkEnd w:id="626"/>
      <w:r>
        <w:t>6.2.8.1</w:t>
      </w:r>
      <w:r w:rsidRPr="00E91B03">
        <w:t>.28</w:t>
      </w:r>
      <w:r>
        <w:tab/>
      </w:r>
      <w:r w:rsidRPr="008052D6">
        <w:t xml:space="preserve">Determining authorisation for </w:t>
      </w:r>
      <w:r>
        <w:t>cancelling the in-progress imminent peril state of</w:t>
      </w:r>
      <w:r w:rsidRPr="008052D6">
        <w:t xml:space="preserve"> an MCPTT </w:t>
      </w:r>
      <w:r>
        <w:t>group</w:t>
      </w:r>
      <w:bookmarkEnd w:id="627"/>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628" w:name="_CR6_2_8_2"/>
      <w:bookmarkStart w:id="629" w:name="_Toc20155559"/>
      <w:bookmarkStart w:id="630" w:name="_Toc27500714"/>
      <w:bookmarkStart w:id="631" w:name="_Toc36048839"/>
      <w:bookmarkStart w:id="632" w:name="_Toc45209602"/>
      <w:bookmarkStart w:id="633" w:name="_Toc51860427"/>
      <w:bookmarkStart w:id="634" w:name="_Toc193390471"/>
      <w:bookmarkEnd w:id="559"/>
      <w:bookmarkEnd w:id="628"/>
      <w:r w:rsidRPr="0073469F">
        <w:rPr>
          <w:rFonts w:eastAsia="Malgun Gothic"/>
        </w:rPr>
        <w:t>6.2.8.2</w:t>
      </w:r>
      <w:r w:rsidRPr="0073469F">
        <w:rPr>
          <w:rFonts w:eastAsia="Malgun Gothic"/>
        </w:rPr>
        <w:tab/>
        <w:t>Request for an originating broadcast group call</w:t>
      </w:r>
      <w:bookmarkEnd w:id="629"/>
      <w:bookmarkEnd w:id="630"/>
      <w:bookmarkEnd w:id="631"/>
      <w:bookmarkEnd w:id="632"/>
      <w:bookmarkEnd w:id="633"/>
      <w:bookmarkEnd w:id="634"/>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635" w:name="_CR6_2_8_3"/>
      <w:bookmarkStart w:id="636" w:name="_Toc20155560"/>
      <w:bookmarkStart w:id="637" w:name="_Toc27500715"/>
      <w:bookmarkStart w:id="638" w:name="_Toc36048840"/>
      <w:bookmarkStart w:id="639" w:name="_Toc45209603"/>
      <w:bookmarkStart w:id="640" w:name="_Toc51860428"/>
      <w:bookmarkStart w:id="641" w:name="_Toc193390472"/>
      <w:bookmarkEnd w:id="635"/>
      <w:r w:rsidRPr="0073469F">
        <w:t>6.2.8.</w:t>
      </w:r>
      <w:r>
        <w:t>3</w:t>
      </w:r>
      <w:r w:rsidRPr="0073469F">
        <w:tab/>
        <w:t xml:space="preserve">MCPTT emergency </w:t>
      </w:r>
      <w:r>
        <w:t>private</w:t>
      </w:r>
      <w:r w:rsidRPr="0073469F">
        <w:t xml:space="preserve"> call conditions</w:t>
      </w:r>
      <w:bookmarkEnd w:id="636"/>
      <w:bookmarkEnd w:id="637"/>
      <w:bookmarkEnd w:id="638"/>
      <w:bookmarkEnd w:id="639"/>
      <w:bookmarkEnd w:id="640"/>
      <w:bookmarkEnd w:id="641"/>
    </w:p>
    <w:p w14:paraId="5A4DE54C" w14:textId="77777777" w:rsidR="0040327C" w:rsidRDefault="0040327C" w:rsidP="00567124">
      <w:pPr>
        <w:pStyle w:val="Heading5"/>
      </w:pPr>
      <w:bookmarkStart w:id="642" w:name="_CR6_2_8_3_1"/>
      <w:bookmarkStart w:id="643" w:name="_Toc20155561"/>
      <w:bookmarkStart w:id="644" w:name="_Toc27500716"/>
      <w:bookmarkStart w:id="645" w:name="_Toc36048841"/>
      <w:bookmarkStart w:id="646" w:name="_Toc45209604"/>
      <w:bookmarkStart w:id="647" w:name="_Toc51860429"/>
      <w:bookmarkStart w:id="648" w:name="_Toc193390473"/>
      <w:bookmarkEnd w:id="642"/>
      <w:r>
        <w:t>6.2.8.3</w:t>
      </w:r>
      <w:r w:rsidRPr="0073469F">
        <w:t>.1</w:t>
      </w:r>
      <w:r w:rsidRPr="0073469F">
        <w:tab/>
      </w:r>
      <w:r>
        <w:t>Authorisations</w:t>
      </w:r>
      <w:bookmarkEnd w:id="643"/>
      <w:bookmarkEnd w:id="644"/>
      <w:bookmarkEnd w:id="645"/>
      <w:bookmarkEnd w:id="646"/>
      <w:bookmarkEnd w:id="647"/>
      <w:bookmarkEnd w:id="648"/>
    </w:p>
    <w:p w14:paraId="79626B26" w14:textId="77777777" w:rsidR="0040327C" w:rsidRDefault="0040327C" w:rsidP="00567124">
      <w:pPr>
        <w:pStyle w:val="Heading6"/>
        <w:numPr>
          <w:ilvl w:val="5"/>
          <w:numId w:val="0"/>
        </w:numPr>
        <w:ind w:left="1152" w:hanging="432"/>
      </w:pPr>
      <w:bookmarkStart w:id="649" w:name="_CR6_2_8_3_1_1"/>
      <w:bookmarkStart w:id="650" w:name="_Toc20155562"/>
      <w:bookmarkStart w:id="651" w:name="_Toc27500717"/>
      <w:bookmarkStart w:id="652" w:name="_Toc36048842"/>
      <w:bookmarkStart w:id="653" w:name="_Toc45209605"/>
      <w:bookmarkStart w:id="654" w:name="_Toc51860430"/>
      <w:bookmarkStart w:id="655" w:name="_Toc193390474"/>
      <w:bookmarkEnd w:id="649"/>
      <w:r>
        <w:t>6.2.8.3.1.1</w:t>
      </w:r>
      <w:r w:rsidRPr="00E352B4">
        <w:tab/>
      </w:r>
      <w:r>
        <w:t>Determining authorisation for initiating an MCPTT emergency private call</w:t>
      </w:r>
      <w:bookmarkEnd w:id="650"/>
      <w:bookmarkEnd w:id="651"/>
      <w:bookmarkEnd w:id="652"/>
      <w:bookmarkEnd w:id="653"/>
      <w:bookmarkEnd w:id="654"/>
      <w:bookmarkEnd w:id="65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lastRenderedPageBreak/>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656" w:name="_CR6_2_8_3_1_2"/>
      <w:bookmarkStart w:id="657" w:name="_Toc20155563"/>
      <w:bookmarkStart w:id="658" w:name="_Toc27500718"/>
      <w:bookmarkStart w:id="659" w:name="_Toc36048843"/>
      <w:bookmarkStart w:id="660" w:name="_Toc45209606"/>
      <w:bookmarkStart w:id="661" w:name="_Toc51860431"/>
      <w:bookmarkStart w:id="662" w:name="_Toc193390475"/>
      <w:bookmarkEnd w:id="656"/>
      <w:r>
        <w:t>6.2.8.3.1.2</w:t>
      </w:r>
      <w:r w:rsidRPr="00E352B4">
        <w:tab/>
      </w:r>
      <w:r>
        <w:t>Determining authorisation for cancelling an MCPTT emergency private call</w:t>
      </w:r>
      <w:bookmarkEnd w:id="657"/>
      <w:bookmarkEnd w:id="658"/>
      <w:bookmarkEnd w:id="659"/>
      <w:bookmarkEnd w:id="660"/>
      <w:bookmarkEnd w:id="661"/>
      <w:bookmarkEnd w:id="662"/>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663" w:name="_CR6_2_8_3_1_3"/>
      <w:bookmarkStart w:id="664" w:name="_Toc20155564"/>
      <w:bookmarkStart w:id="665" w:name="_Toc27500719"/>
      <w:bookmarkStart w:id="666" w:name="_Toc36048844"/>
      <w:bookmarkStart w:id="667" w:name="_Toc45209607"/>
      <w:bookmarkStart w:id="668" w:name="_Toc51860432"/>
      <w:bookmarkStart w:id="669" w:name="_Toc193390476"/>
      <w:bookmarkEnd w:id="663"/>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664"/>
      <w:bookmarkEnd w:id="665"/>
      <w:bookmarkEnd w:id="666"/>
      <w:bookmarkEnd w:id="667"/>
      <w:bookmarkEnd w:id="668"/>
      <w:bookmarkEnd w:id="669"/>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670" w:name="_CR6_2_8_3_2"/>
      <w:bookmarkStart w:id="671" w:name="_Toc20155565"/>
      <w:bookmarkStart w:id="672" w:name="_Toc27500720"/>
      <w:bookmarkStart w:id="673" w:name="_Toc36048845"/>
      <w:bookmarkStart w:id="674" w:name="_Toc45209608"/>
      <w:bookmarkStart w:id="675" w:name="_Toc51860433"/>
      <w:bookmarkStart w:id="676" w:name="_Toc193390477"/>
      <w:bookmarkEnd w:id="670"/>
      <w:r>
        <w:t>6.2.8.3</w:t>
      </w:r>
      <w:r w:rsidRPr="0073469F">
        <w:t>.</w:t>
      </w:r>
      <w:r>
        <w:t>2</w:t>
      </w:r>
      <w:r w:rsidRPr="0073469F">
        <w:tab/>
        <w:t xml:space="preserve">SIP request for originating MCPTT emergency </w:t>
      </w:r>
      <w:r>
        <w:t>private</w:t>
      </w:r>
      <w:r w:rsidRPr="0073469F">
        <w:t xml:space="preserve"> calls</w:t>
      </w:r>
      <w:bookmarkEnd w:id="671"/>
      <w:bookmarkEnd w:id="672"/>
      <w:bookmarkEnd w:id="673"/>
      <w:bookmarkEnd w:id="674"/>
      <w:bookmarkEnd w:id="675"/>
      <w:bookmarkEnd w:id="676"/>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lastRenderedPageBreak/>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677" w:name="_CR6_2_8_3_3"/>
      <w:bookmarkStart w:id="678" w:name="_Toc20155566"/>
      <w:bookmarkStart w:id="679" w:name="_Toc27500721"/>
      <w:bookmarkStart w:id="680" w:name="_Toc36048846"/>
      <w:bookmarkStart w:id="681" w:name="_Toc45209609"/>
      <w:bookmarkStart w:id="682" w:name="_Toc51860434"/>
      <w:bookmarkStart w:id="683" w:name="_Toc193390478"/>
      <w:bookmarkEnd w:id="677"/>
      <w:r>
        <w:rPr>
          <w:noProof/>
        </w:rPr>
        <w:t>6.2.8.3.3</w:t>
      </w:r>
      <w:r w:rsidRPr="0073469F">
        <w:rPr>
          <w:noProof/>
        </w:rPr>
        <w:tab/>
        <w:t xml:space="preserve">Resource-Priority header field for MCPTT emergency </w:t>
      </w:r>
      <w:r>
        <w:rPr>
          <w:noProof/>
        </w:rPr>
        <w:t xml:space="preserve">private </w:t>
      </w:r>
      <w:r w:rsidRPr="0073469F">
        <w:rPr>
          <w:noProof/>
        </w:rPr>
        <w:t>calls</w:t>
      </w:r>
      <w:bookmarkEnd w:id="678"/>
      <w:bookmarkEnd w:id="679"/>
      <w:bookmarkEnd w:id="680"/>
      <w:bookmarkEnd w:id="681"/>
      <w:bookmarkEnd w:id="682"/>
      <w:bookmarkEnd w:id="683"/>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684" w:name="_CR6_2_8_3_4"/>
      <w:bookmarkStart w:id="685" w:name="_Toc20155567"/>
      <w:bookmarkStart w:id="686" w:name="_Toc27500722"/>
      <w:bookmarkStart w:id="687" w:name="_Toc36048847"/>
      <w:bookmarkStart w:id="688" w:name="_Toc45209610"/>
      <w:bookmarkStart w:id="689" w:name="_Toc51860435"/>
      <w:bookmarkStart w:id="690" w:name="_Toc193390479"/>
      <w:bookmarkEnd w:id="684"/>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685"/>
      <w:bookmarkEnd w:id="686"/>
      <w:bookmarkEnd w:id="687"/>
      <w:bookmarkEnd w:id="688"/>
      <w:bookmarkEnd w:id="689"/>
      <w:bookmarkEnd w:id="690"/>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691" w:name="_CR6_2_8_3_5"/>
      <w:bookmarkStart w:id="692" w:name="_Toc20155568"/>
      <w:bookmarkStart w:id="693" w:name="_Toc27500723"/>
      <w:bookmarkStart w:id="694" w:name="_Toc36048848"/>
      <w:bookmarkStart w:id="695" w:name="_Toc45209611"/>
      <w:bookmarkStart w:id="696" w:name="_Toc51860436"/>
      <w:bookmarkStart w:id="697" w:name="_Toc193390480"/>
      <w:bookmarkEnd w:id="69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692"/>
      <w:bookmarkEnd w:id="693"/>
      <w:bookmarkEnd w:id="694"/>
      <w:bookmarkEnd w:id="695"/>
      <w:bookmarkEnd w:id="696"/>
      <w:bookmarkEnd w:id="697"/>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698" w:name="_CR6_2_8_3_6"/>
      <w:bookmarkStart w:id="699" w:name="_Toc20155569"/>
      <w:bookmarkStart w:id="700" w:name="_Toc27500724"/>
      <w:bookmarkStart w:id="701" w:name="_Toc36048849"/>
      <w:bookmarkStart w:id="702" w:name="_Toc45209612"/>
      <w:bookmarkStart w:id="703" w:name="_Toc51860437"/>
      <w:bookmarkStart w:id="704" w:name="_Toc193390481"/>
      <w:bookmarkEnd w:id="698"/>
      <w:r>
        <w:rPr>
          <w:noProof/>
        </w:rPr>
        <w:lastRenderedPageBreak/>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699"/>
      <w:bookmarkEnd w:id="700"/>
      <w:bookmarkEnd w:id="701"/>
      <w:bookmarkEnd w:id="702"/>
      <w:bookmarkEnd w:id="703"/>
      <w:bookmarkEnd w:id="704"/>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705" w:name="_CR6_2_8_3_7"/>
      <w:bookmarkStart w:id="706" w:name="_Toc20155570"/>
      <w:bookmarkStart w:id="707" w:name="_Toc27500725"/>
      <w:bookmarkStart w:id="708" w:name="_Toc36048850"/>
      <w:bookmarkStart w:id="709" w:name="_Toc45209613"/>
      <w:bookmarkStart w:id="710" w:name="_Toc51860438"/>
      <w:bookmarkStart w:id="711" w:name="_Toc193390482"/>
      <w:bookmarkEnd w:id="705"/>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706"/>
      <w:bookmarkEnd w:id="707"/>
      <w:bookmarkEnd w:id="708"/>
      <w:bookmarkEnd w:id="709"/>
      <w:bookmarkEnd w:id="710"/>
      <w:bookmarkEnd w:id="71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712" w:name="_CR6_2_8_3_8"/>
      <w:bookmarkStart w:id="713" w:name="_Toc20155571"/>
      <w:bookmarkStart w:id="714" w:name="_Toc27500726"/>
      <w:bookmarkStart w:id="715" w:name="_Toc36048851"/>
      <w:bookmarkStart w:id="716" w:name="_Toc45209614"/>
      <w:bookmarkStart w:id="717" w:name="_Toc51860439"/>
      <w:bookmarkStart w:id="718" w:name="_Toc193390483"/>
      <w:bookmarkEnd w:id="712"/>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713"/>
      <w:bookmarkEnd w:id="714"/>
      <w:bookmarkEnd w:id="715"/>
      <w:bookmarkEnd w:id="716"/>
      <w:bookmarkEnd w:id="717"/>
      <w:bookmarkEnd w:id="718"/>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719" w:name="_CR6_2_8_3_9"/>
      <w:bookmarkStart w:id="720" w:name="_Toc20155572"/>
      <w:bookmarkStart w:id="721" w:name="_Toc27500727"/>
      <w:bookmarkStart w:id="722" w:name="_Toc36048852"/>
      <w:bookmarkStart w:id="723" w:name="_Toc45209615"/>
      <w:bookmarkStart w:id="724" w:name="_Toc51860440"/>
      <w:bookmarkStart w:id="725" w:name="_Toc193390484"/>
      <w:bookmarkEnd w:id="719"/>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720"/>
      <w:bookmarkEnd w:id="721"/>
      <w:bookmarkEnd w:id="722"/>
      <w:bookmarkEnd w:id="723"/>
      <w:bookmarkEnd w:id="724"/>
      <w:bookmarkEnd w:id="725"/>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726" w:name="_CR6_2_9"/>
      <w:bookmarkStart w:id="727" w:name="_Toc20155573"/>
      <w:bookmarkStart w:id="728" w:name="_Toc27500728"/>
      <w:bookmarkStart w:id="729" w:name="_Toc36048853"/>
      <w:bookmarkStart w:id="730" w:name="_Toc45209616"/>
      <w:bookmarkStart w:id="731" w:name="_Toc51860441"/>
      <w:bookmarkStart w:id="732" w:name="_Toc193390485"/>
      <w:bookmarkEnd w:id="726"/>
      <w:r>
        <w:t>6.2.9</w:t>
      </w:r>
      <w:r w:rsidRPr="0073469F">
        <w:tab/>
      </w:r>
      <w:r>
        <w:t>Location information</w:t>
      </w:r>
      <w:bookmarkEnd w:id="727"/>
      <w:bookmarkEnd w:id="728"/>
      <w:bookmarkEnd w:id="729"/>
      <w:bookmarkEnd w:id="730"/>
      <w:bookmarkEnd w:id="731"/>
      <w:bookmarkEnd w:id="732"/>
    </w:p>
    <w:p w14:paraId="321CAFFA" w14:textId="77777777" w:rsidR="00725F1A" w:rsidRPr="006C461B" w:rsidRDefault="00725F1A" w:rsidP="00567124">
      <w:pPr>
        <w:pStyle w:val="Heading4"/>
      </w:pPr>
      <w:bookmarkStart w:id="733" w:name="_CR6_2_9_1"/>
      <w:bookmarkStart w:id="734" w:name="_Toc20155574"/>
      <w:bookmarkStart w:id="735" w:name="_Toc27500729"/>
      <w:bookmarkStart w:id="736" w:name="_Toc36048854"/>
      <w:bookmarkStart w:id="737" w:name="_Toc45209617"/>
      <w:bookmarkStart w:id="738" w:name="_Toc51860442"/>
      <w:bookmarkStart w:id="739" w:name="_Toc193390486"/>
      <w:bookmarkEnd w:id="733"/>
      <w:r>
        <w:t>6.2.9.1</w:t>
      </w:r>
      <w:r>
        <w:tab/>
        <w:t>Location information for location reporting</w:t>
      </w:r>
      <w:bookmarkEnd w:id="734"/>
      <w:bookmarkEnd w:id="735"/>
      <w:bookmarkEnd w:id="736"/>
      <w:bookmarkEnd w:id="737"/>
      <w:bookmarkEnd w:id="738"/>
      <w:bookmarkEnd w:id="739"/>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740" w:name="_CR6_2_10"/>
      <w:bookmarkStart w:id="741" w:name="_Toc193390487"/>
      <w:bookmarkEnd w:id="740"/>
      <w:r>
        <w:rPr>
          <w:rFonts w:eastAsia="Malgun Gothic"/>
        </w:rPr>
        <w:t>6.2.10</w:t>
      </w:r>
      <w:r>
        <w:rPr>
          <w:rFonts w:eastAsia="Malgun Gothic"/>
        </w:rPr>
        <w:tab/>
        <w:t>Support for multiplexing</w:t>
      </w:r>
      <w:bookmarkEnd w:id="741"/>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r w:rsidRPr="00A3713A">
        <w:t>mc_</w:t>
      </w:r>
      <w:r>
        <w:t>floor_ssrc</w:t>
      </w:r>
      <w:r w:rsidRPr="00A3713A">
        <w:t>" fmtp attribute</w:t>
      </w:r>
      <w:r>
        <w:t xml:space="preserve"> in the SDP offere/answer,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742" w:name="_CR6_3"/>
      <w:bookmarkStart w:id="743" w:name="_Toc20155575"/>
      <w:bookmarkStart w:id="744" w:name="_Toc27500730"/>
      <w:bookmarkStart w:id="745" w:name="_Toc36048855"/>
      <w:bookmarkStart w:id="746" w:name="_Toc45209618"/>
      <w:bookmarkStart w:id="747" w:name="_Toc51860443"/>
      <w:bookmarkStart w:id="748" w:name="_Toc193390488"/>
      <w:bookmarkEnd w:id="742"/>
      <w:r w:rsidRPr="0073469F">
        <w:lastRenderedPageBreak/>
        <w:t>6.3</w:t>
      </w:r>
      <w:r w:rsidRPr="0073469F">
        <w:tab/>
        <w:t>MCPTT server procedures</w:t>
      </w:r>
      <w:bookmarkEnd w:id="743"/>
      <w:bookmarkEnd w:id="744"/>
      <w:bookmarkEnd w:id="745"/>
      <w:bookmarkEnd w:id="746"/>
      <w:bookmarkEnd w:id="747"/>
      <w:bookmarkEnd w:id="748"/>
    </w:p>
    <w:p w14:paraId="48339C57" w14:textId="77777777" w:rsidR="00BF4254" w:rsidRPr="0073469F" w:rsidRDefault="00BF4254" w:rsidP="00567124">
      <w:pPr>
        <w:pStyle w:val="Heading3"/>
      </w:pPr>
      <w:bookmarkStart w:id="749" w:name="_CR6_3_1"/>
      <w:bookmarkStart w:id="750" w:name="_Toc20155576"/>
      <w:bookmarkStart w:id="751" w:name="_Toc27500731"/>
      <w:bookmarkStart w:id="752" w:name="_Toc36048856"/>
      <w:bookmarkStart w:id="753" w:name="_Toc45209619"/>
      <w:bookmarkStart w:id="754" w:name="_Toc51860444"/>
      <w:bookmarkStart w:id="755" w:name="_Toc193390489"/>
      <w:bookmarkEnd w:id="749"/>
      <w:r w:rsidRPr="0073469F">
        <w:t>6.3.1</w:t>
      </w:r>
      <w:r w:rsidRPr="0073469F">
        <w:tab/>
        <w:t>Distinction of requests sent to the MCPTT server</w:t>
      </w:r>
      <w:bookmarkEnd w:id="750"/>
      <w:bookmarkEnd w:id="751"/>
      <w:bookmarkEnd w:id="752"/>
      <w:bookmarkEnd w:id="753"/>
      <w:bookmarkEnd w:id="754"/>
      <w:bookmarkEnd w:id="755"/>
    </w:p>
    <w:p w14:paraId="7F018E78" w14:textId="77777777" w:rsidR="004539FE" w:rsidRPr="0073469F" w:rsidRDefault="004539FE" w:rsidP="00567124">
      <w:pPr>
        <w:pStyle w:val="Heading4"/>
      </w:pPr>
      <w:bookmarkStart w:id="756" w:name="_CR6_3_1_1"/>
      <w:bookmarkStart w:id="757" w:name="_Toc20155577"/>
      <w:bookmarkStart w:id="758" w:name="_Toc27500732"/>
      <w:bookmarkStart w:id="759" w:name="_Toc36048857"/>
      <w:bookmarkStart w:id="760" w:name="_Toc45209620"/>
      <w:bookmarkStart w:id="761" w:name="_Toc51860445"/>
      <w:bookmarkStart w:id="762" w:name="_Toc193390490"/>
      <w:bookmarkEnd w:id="756"/>
      <w:r w:rsidRPr="0073469F">
        <w:t>6.3.1</w:t>
      </w:r>
      <w:r w:rsidR="00BF4254" w:rsidRPr="0073469F">
        <w:rPr>
          <w:rFonts w:eastAsia="Malgun Gothic"/>
        </w:rPr>
        <w:t>.1</w:t>
      </w:r>
      <w:r w:rsidRPr="0073469F">
        <w:tab/>
        <w:t>SIP INVITE request</w:t>
      </w:r>
      <w:bookmarkEnd w:id="757"/>
      <w:bookmarkEnd w:id="758"/>
      <w:bookmarkEnd w:id="759"/>
      <w:bookmarkEnd w:id="760"/>
      <w:bookmarkEnd w:id="761"/>
      <w:bookmarkEnd w:id="762"/>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763" w:name="_Toc20155578"/>
      <w:bookmarkStart w:id="764" w:name="_Toc27500733"/>
      <w:bookmarkStart w:id="765" w:name="_Toc36048858"/>
      <w:bookmarkStart w:id="766" w:name="_Toc45209621"/>
      <w:bookmarkStart w:id="767"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768" w:name="_CR6_3_1_2"/>
      <w:bookmarkStart w:id="769" w:name="_Toc193390491"/>
      <w:bookmarkEnd w:id="768"/>
      <w:r w:rsidRPr="0073469F">
        <w:t>6.3.1.2</w:t>
      </w:r>
      <w:r w:rsidRPr="0073469F">
        <w:tab/>
        <w:t xml:space="preserve">SIP </w:t>
      </w:r>
      <w:r w:rsidRPr="0073469F">
        <w:rPr>
          <w:lang w:eastAsia="ko-KR"/>
        </w:rPr>
        <w:t>REFER</w:t>
      </w:r>
      <w:r w:rsidRPr="0073469F">
        <w:t xml:space="preserve"> request</w:t>
      </w:r>
      <w:bookmarkEnd w:id="763"/>
      <w:bookmarkEnd w:id="764"/>
      <w:bookmarkEnd w:id="765"/>
      <w:bookmarkEnd w:id="766"/>
      <w:bookmarkEnd w:id="767"/>
      <w:bookmarkEnd w:id="76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770" w:name="_Toc20155579"/>
      <w:bookmarkStart w:id="771" w:name="_Toc27500734"/>
      <w:bookmarkStart w:id="772" w:name="_Toc36048859"/>
      <w:bookmarkStart w:id="773" w:name="_Toc45209622"/>
      <w:bookmarkStart w:id="77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775" w:name="_CR6_3_1_3"/>
      <w:bookmarkStart w:id="776" w:name="_Toc193390492"/>
      <w:bookmarkEnd w:id="775"/>
      <w:r w:rsidRPr="0073469F">
        <w:rPr>
          <w:noProof/>
        </w:rPr>
        <w:lastRenderedPageBreak/>
        <w:t>6.3.1.3</w:t>
      </w:r>
      <w:r w:rsidRPr="0073469F">
        <w:rPr>
          <w:noProof/>
        </w:rPr>
        <w:tab/>
        <w:t>SIP MESSAGE request</w:t>
      </w:r>
      <w:bookmarkEnd w:id="770"/>
      <w:bookmarkEnd w:id="771"/>
      <w:bookmarkEnd w:id="772"/>
      <w:bookmarkEnd w:id="773"/>
      <w:bookmarkEnd w:id="774"/>
      <w:bookmarkEnd w:id="776"/>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777" w:name="_Toc20155580"/>
      <w:r>
        <w:lastRenderedPageBreak/>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778" w:name="_Toc27500735"/>
      <w:bookmarkStart w:id="779" w:name="_Toc36048860"/>
      <w:bookmarkStart w:id="780" w:name="_Toc45209623"/>
      <w:bookmarkStart w:id="781"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lastRenderedPageBreak/>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 xml:space="preserve">containing a </w:t>
      </w:r>
      <w:bookmarkStart w:id="782" w:name="_Hlk160107167"/>
      <w:r>
        <w:t>&lt;req-type&gt; element set to "migration-service-deauthorization-notification"</w:t>
      </w:r>
      <w:bookmarkEnd w:id="782"/>
      <w:r>
        <w:t>. Such requests are known as "SIP MESSAGE request for migration service deauthorization notification" in the procedures in the present document</w:t>
      </w:r>
      <w:r w:rsidR="00B84145">
        <w:t>;</w:t>
      </w:r>
    </w:p>
    <w:p w14:paraId="44CEB0AF" w14:textId="05637006" w:rsidR="00B84145"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w:t>
      </w:r>
      <w:r w:rsidR="00311422">
        <w:rPr>
          <w:color w:val="FF0000"/>
        </w:rPr>
        <w:t>containing an &lt;anyExt&gt; element</w:t>
      </w:r>
      <w:r w:rsidR="00311422">
        <w:t xml:space="preserve">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MCPTT function</w:t>
      </w:r>
      <w:r w:rsidRPr="0073469F">
        <w:t xml:space="preserve">" in the procedures in </w:t>
      </w:r>
      <w:r>
        <w:t>the present</w:t>
      </w:r>
      <w:r w:rsidRPr="0073469F">
        <w:t xml:space="preserve"> document;</w:t>
      </w:r>
    </w:p>
    <w:p w14:paraId="485D1300" w14:textId="0F84FE96" w:rsidR="00B84145" w:rsidRPr="006D6D19" w:rsidRDefault="00B84145" w:rsidP="00B84145">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w:t>
      </w:r>
      <w:r>
        <w:lastRenderedPageBreak/>
        <w:t xml:space="preserve">root element containing a &lt;mcptt-Params&gt; element </w:t>
      </w:r>
      <w:r w:rsidR="00311422">
        <w:rPr>
          <w:color w:val="FF0000"/>
        </w:rPr>
        <w:t>containing an &lt;anyExt&gt; element</w:t>
      </w:r>
      <w:r w:rsidR="00311422">
        <w:t xml:space="preserve">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MCPTT function</w:t>
      </w:r>
      <w:r w:rsidRPr="0073469F">
        <w:t xml:space="preserve">" in the procedures in </w:t>
      </w:r>
      <w:r>
        <w:t>the present</w:t>
      </w:r>
      <w:r w:rsidRPr="0073469F">
        <w:t xml:space="preserve"> document;</w:t>
      </w:r>
    </w:p>
    <w:p w14:paraId="5F17930B" w14:textId="31D65461" w:rsidR="00326F32" w:rsidRDefault="00B84145" w:rsidP="00B84145">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6D6D19" w:rsidRDefault="00894514" w:rsidP="00894514">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-info+xml</w:t>
      </w:r>
      <w:r w:rsidRPr="0073469F">
        <w:t>"</w:t>
      </w:r>
      <w:r>
        <w:t xml:space="preserve"> and including an XML body containing a &lt;mcpttinfo&gt; root element containing a &lt;mcptt-Params&gt;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w:t>
      </w:r>
      <w:r w:rsidRPr="0073469F">
        <w:t xml:space="preserve">MCPTT </w:t>
      </w:r>
      <w:r w:rsidRPr="00BC6BEF">
        <w:t>client</w:t>
      </w:r>
      <w:r w:rsidRPr="0073469F">
        <w:t xml:space="preserve">" in the procedures in </w:t>
      </w:r>
      <w:r>
        <w:t>the present</w:t>
      </w:r>
      <w:r w:rsidRPr="0073469F">
        <w:t xml:space="preserve"> document;</w:t>
      </w:r>
    </w:p>
    <w:p w14:paraId="22930F1D" w14:textId="0EF067A1" w:rsidR="00894514" w:rsidRDefault="00894514" w:rsidP="00894514">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-info+xml</w:t>
      </w:r>
      <w:r w:rsidRPr="0073469F">
        <w:t>"</w:t>
      </w:r>
      <w:r>
        <w:t xml:space="preserve"> and including an XML body containing a &lt;mcpttinfo&gt; root element containing a &lt;mcptt-Params&gt;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controlling </w:t>
      </w:r>
      <w:r w:rsidRPr="0073469F">
        <w:t xml:space="preserve">MCPTT </w:t>
      </w:r>
      <w:r>
        <w:t>function</w:t>
      </w:r>
      <w:r w:rsidRPr="0073469F">
        <w:t xml:space="preserve">" in the procedures in </w:t>
      </w:r>
      <w:r>
        <w:t>the present</w:t>
      </w:r>
      <w:r w:rsidRPr="0073469F">
        <w:t xml:space="preserve"> document</w:t>
      </w:r>
      <w:r>
        <w:t>;</w:t>
      </w:r>
    </w:p>
    <w:p w14:paraId="6FD3B92B" w14:textId="77777777" w:rsidR="00E91B03" w:rsidRPr="006D6D19" w:rsidRDefault="00E91B03" w:rsidP="00E91B03">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MCPTT function"</w:t>
      </w:r>
      <w:r w:rsidRPr="0073469F">
        <w:t xml:space="preserve"> in the procedures in </w:t>
      </w:r>
      <w:r>
        <w:t>the present</w:t>
      </w:r>
      <w:r w:rsidRPr="0073469F">
        <w:t xml:space="preserve"> document;</w:t>
      </w:r>
      <w:r>
        <w:t xml:space="preserve"> and</w:t>
      </w:r>
    </w:p>
    <w:p w14:paraId="28738CC0" w14:textId="77777777" w:rsidR="00E91B03" w:rsidRPr="00FD01BE"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783" w:name="_CR6_3_1_4"/>
      <w:bookmarkStart w:id="784" w:name="_Toc193390493"/>
      <w:bookmarkEnd w:id="783"/>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777"/>
      <w:bookmarkEnd w:id="778"/>
      <w:bookmarkEnd w:id="779"/>
      <w:bookmarkEnd w:id="780"/>
      <w:bookmarkEnd w:id="781"/>
      <w:bookmarkEnd w:id="784"/>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 xml:space="preserve">containing an Event header field set to </w:t>
      </w:r>
      <w:r>
        <w:rPr>
          <w:lang w:eastAsia="ko-KR"/>
        </w:rPr>
        <w:lastRenderedPageBreak/>
        <w:t>"conference"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785" w:name="_CR6_3_2"/>
      <w:bookmarkStart w:id="786" w:name="_Toc20155581"/>
      <w:bookmarkStart w:id="787" w:name="_Toc27500736"/>
      <w:bookmarkStart w:id="788" w:name="_Toc36048861"/>
      <w:bookmarkStart w:id="789" w:name="_Toc45209624"/>
      <w:bookmarkStart w:id="790" w:name="_Toc51860449"/>
      <w:bookmarkStart w:id="791" w:name="_Toc193390494"/>
      <w:bookmarkEnd w:id="785"/>
      <w:r w:rsidRPr="0073469F">
        <w:t>6.3.2</w:t>
      </w:r>
      <w:r w:rsidRPr="0073469F">
        <w:tab/>
        <w:t>Participating MCPTT Function</w:t>
      </w:r>
      <w:bookmarkEnd w:id="786"/>
      <w:bookmarkEnd w:id="787"/>
      <w:bookmarkEnd w:id="788"/>
      <w:bookmarkEnd w:id="789"/>
      <w:bookmarkEnd w:id="790"/>
      <w:bookmarkEnd w:id="791"/>
    </w:p>
    <w:p w14:paraId="47F9C31D" w14:textId="77777777" w:rsidR="009F4C4D" w:rsidRPr="0073469F" w:rsidRDefault="009F4C4D" w:rsidP="00567124">
      <w:pPr>
        <w:pStyle w:val="Heading4"/>
        <w:rPr>
          <w:rFonts w:eastAsia="Malgun Gothic"/>
        </w:rPr>
      </w:pPr>
      <w:bookmarkStart w:id="792" w:name="_CR6_3_2_1"/>
      <w:bookmarkStart w:id="793" w:name="_Toc20155582"/>
      <w:bookmarkStart w:id="794" w:name="_Toc27500737"/>
      <w:bookmarkStart w:id="795" w:name="_Toc36048862"/>
      <w:bookmarkStart w:id="796" w:name="_Toc45209625"/>
      <w:bookmarkStart w:id="797" w:name="_Toc51860450"/>
      <w:bookmarkStart w:id="798" w:name="_Toc193390495"/>
      <w:bookmarkEnd w:id="792"/>
      <w:r w:rsidRPr="0073469F">
        <w:t>6.</w:t>
      </w:r>
      <w:r w:rsidRPr="0073469F">
        <w:rPr>
          <w:rFonts w:eastAsia="Malgun Gothic"/>
        </w:rPr>
        <w:t>3.2.1</w:t>
      </w:r>
      <w:r w:rsidRPr="0073469F">
        <w:rPr>
          <w:rFonts w:eastAsia="Malgun Gothic"/>
        </w:rPr>
        <w:tab/>
        <w:t>Requests initiated by the served MCPTT user</w:t>
      </w:r>
      <w:bookmarkEnd w:id="793"/>
      <w:bookmarkEnd w:id="794"/>
      <w:bookmarkEnd w:id="795"/>
      <w:bookmarkEnd w:id="796"/>
      <w:bookmarkEnd w:id="797"/>
      <w:bookmarkEnd w:id="798"/>
    </w:p>
    <w:p w14:paraId="53BF0FAB" w14:textId="77777777" w:rsidR="00A304A5" w:rsidRPr="0073469F" w:rsidRDefault="00A304A5" w:rsidP="00567124">
      <w:pPr>
        <w:pStyle w:val="Heading5"/>
      </w:pPr>
      <w:bookmarkStart w:id="799" w:name="_CR6_3_2_1_1"/>
      <w:bookmarkStart w:id="800" w:name="_Toc20155583"/>
      <w:bookmarkStart w:id="801" w:name="_Toc27500738"/>
      <w:bookmarkStart w:id="802" w:name="_Toc36048863"/>
      <w:bookmarkStart w:id="803" w:name="_Toc45209626"/>
      <w:bookmarkStart w:id="804" w:name="_Toc51860451"/>
      <w:bookmarkStart w:id="805" w:name="_Toc193390496"/>
      <w:bookmarkEnd w:id="799"/>
      <w:r w:rsidRPr="0073469F">
        <w:t>6.3.2</w:t>
      </w:r>
      <w:r w:rsidR="009F4C4D" w:rsidRPr="0073469F">
        <w:t>.1.1</w:t>
      </w:r>
      <w:r w:rsidRPr="0073469F">
        <w:tab/>
        <w:t>SDP offer generation</w:t>
      </w:r>
      <w:bookmarkEnd w:id="800"/>
      <w:bookmarkEnd w:id="801"/>
      <w:bookmarkEnd w:id="802"/>
      <w:bookmarkEnd w:id="803"/>
      <w:bookmarkEnd w:id="804"/>
      <w:bookmarkEnd w:id="805"/>
    </w:p>
    <w:p w14:paraId="63C8EEAE" w14:textId="77777777" w:rsidR="009F4C4D" w:rsidRPr="0073469F" w:rsidRDefault="009F4C4D" w:rsidP="00567124">
      <w:pPr>
        <w:pStyle w:val="Heading6"/>
        <w:numPr>
          <w:ilvl w:val="5"/>
          <w:numId w:val="0"/>
        </w:numPr>
        <w:ind w:left="1152" w:hanging="432"/>
        <w:rPr>
          <w:rFonts w:eastAsia="SimSun"/>
        </w:rPr>
      </w:pPr>
      <w:bookmarkStart w:id="806" w:name="_CR6_3_2_1_1_1"/>
      <w:bookmarkStart w:id="807" w:name="_Toc20155584"/>
      <w:bookmarkStart w:id="808" w:name="_Toc27500739"/>
      <w:bookmarkStart w:id="809" w:name="_Toc36048864"/>
      <w:bookmarkStart w:id="810" w:name="_Toc45209627"/>
      <w:bookmarkStart w:id="811" w:name="_Toc51860452"/>
      <w:bookmarkStart w:id="812" w:name="_Toc193390497"/>
      <w:bookmarkEnd w:id="806"/>
      <w:r w:rsidRPr="0073469F">
        <w:rPr>
          <w:rFonts w:eastAsia="SimSun"/>
        </w:rPr>
        <w:t>6.3.2.1.1.1</w:t>
      </w:r>
      <w:r w:rsidRPr="0073469F">
        <w:rPr>
          <w:rFonts w:eastAsia="SimSun"/>
        </w:rPr>
        <w:tab/>
        <w:t>On-demand session</w:t>
      </w:r>
      <w:bookmarkEnd w:id="807"/>
      <w:bookmarkEnd w:id="808"/>
      <w:bookmarkEnd w:id="809"/>
      <w:bookmarkEnd w:id="810"/>
      <w:bookmarkEnd w:id="811"/>
      <w:bookmarkEnd w:id="812"/>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813" w:name="_CR6_3_2_1_1_2"/>
      <w:bookmarkStart w:id="814" w:name="_Toc20155585"/>
      <w:bookmarkStart w:id="815" w:name="_Toc27500740"/>
      <w:bookmarkStart w:id="816" w:name="_Toc36048865"/>
      <w:bookmarkStart w:id="817" w:name="_Toc45209628"/>
      <w:bookmarkStart w:id="818" w:name="_Toc51860453"/>
      <w:bookmarkStart w:id="819" w:name="_Toc193390498"/>
      <w:bookmarkEnd w:id="813"/>
      <w:r w:rsidRPr="0073469F">
        <w:rPr>
          <w:rFonts w:eastAsia="SimSun"/>
        </w:rPr>
        <w:t>6.3.2.1.1.2</w:t>
      </w:r>
      <w:r w:rsidRPr="0073469F">
        <w:rPr>
          <w:rFonts w:eastAsia="SimSun"/>
        </w:rPr>
        <w:tab/>
        <w:t>Pre-established session</w:t>
      </w:r>
      <w:bookmarkEnd w:id="814"/>
      <w:bookmarkEnd w:id="815"/>
      <w:bookmarkEnd w:id="816"/>
      <w:bookmarkEnd w:id="817"/>
      <w:bookmarkEnd w:id="818"/>
      <w:bookmarkEnd w:id="81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lastRenderedPageBreak/>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820" w:name="_CR6_3_2_1_2"/>
      <w:bookmarkStart w:id="821" w:name="_Toc20155586"/>
      <w:bookmarkStart w:id="822" w:name="_Toc27500741"/>
      <w:bookmarkStart w:id="823" w:name="_Toc36048866"/>
      <w:bookmarkStart w:id="824" w:name="_Toc45209629"/>
      <w:bookmarkStart w:id="825" w:name="_Toc51860454"/>
      <w:bookmarkStart w:id="826" w:name="_Toc193390499"/>
      <w:bookmarkEnd w:id="820"/>
      <w:r w:rsidRPr="0073469F">
        <w:t>6.3.</w:t>
      </w:r>
      <w:r w:rsidR="009F4C4D" w:rsidRPr="0073469F">
        <w:t>2.1.2</w:t>
      </w:r>
      <w:r w:rsidRPr="0073469F">
        <w:tab/>
        <w:t>SDP answer generation</w:t>
      </w:r>
      <w:bookmarkEnd w:id="821"/>
      <w:bookmarkEnd w:id="822"/>
      <w:bookmarkEnd w:id="823"/>
      <w:bookmarkEnd w:id="824"/>
      <w:bookmarkEnd w:id="825"/>
      <w:bookmarkEnd w:id="826"/>
    </w:p>
    <w:p w14:paraId="7912EBA5" w14:textId="77777777" w:rsidR="009F4C4D" w:rsidRPr="0073469F" w:rsidRDefault="009F4C4D" w:rsidP="00567124">
      <w:pPr>
        <w:pStyle w:val="Heading6"/>
        <w:numPr>
          <w:ilvl w:val="5"/>
          <w:numId w:val="0"/>
        </w:numPr>
        <w:ind w:left="1152" w:hanging="432"/>
        <w:rPr>
          <w:rFonts w:eastAsia="SimSun"/>
        </w:rPr>
      </w:pPr>
      <w:bookmarkStart w:id="827" w:name="_CR6_3_2_1_2_1"/>
      <w:bookmarkStart w:id="828" w:name="_Toc20155587"/>
      <w:bookmarkStart w:id="829" w:name="_Toc27500742"/>
      <w:bookmarkStart w:id="830" w:name="_Toc36048867"/>
      <w:bookmarkStart w:id="831" w:name="_Toc45209630"/>
      <w:bookmarkStart w:id="832" w:name="_Toc51860455"/>
      <w:bookmarkStart w:id="833" w:name="_Toc193390500"/>
      <w:bookmarkEnd w:id="827"/>
      <w:r w:rsidRPr="0073469F">
        <w:rPr>
          <w:rFonts w:eastAsia="SimSun"/>
        </w:rPr>
        <w:t>6.3.2.1.2.1</w:t>
      </w:r>
      <w:r w:rsidRPr="0073469F">
        <w:rPr>
          <w:rFonts w:eastAsia="SimSun"/>
        </w:rPr>
        <w:tab/>
        <w:t>On-demand session</w:t>
      </w:r>
      <w:bookmarkEnd w:id="828"/>
      <w:bookmarkEnd w:id="829"/>
      <w:bookmarkEnd w:id="830"/>
      <w:bookmarkEnd w:id="831"/>
      <w:bookmarkEnd w:id="832"/>
      <w:bookmarkEnd w:id="833"/>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834" w:name="_CR6_3_2_1_2_2"/>
      <w:bookmarkStart w:id="835" w:name="_Toc20155588"/>
      <w:bookmarkStart w:id="836" w:name="_Toc27500743"/>
      <w:bookmarkStart w:id="837" w:name="_Toc36048868"/>
      <w:bookmarkStart w:id="838" w:name="_Toc45209631"/>
      <w:bookmarkStart w:id="839" w:name="_Toc51860456"/>
      <w:bookmarkStart w:id="840" w:name="_Toc193390501"/>
      <w:bookmarkEnd w:id="834"/>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835"/>
      <w:bookmarkEnd w:id="836"/>
      <w:bookmarkEnd w:id="837"/>
      <w:bookmarkEnd w:id="838"/>
      <w:bookmarkEnd w:id="839"/>
      <w:bookmarkEnd w:id="840"/>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lastRenderedPageBreak/>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841"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bookmarkEnd w:id="841"/>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842" w:name="_CR6_3_2_1_3"/>
      <w:bookmarkStart w:id="843" w:name="_Toc20155589"/>
      <w:bookmarkStart w:id="844" w:name="_Toc27500744"/>
      <w:bookmarkStart w:id="845" w:name="_Toc36048869"/>
      <w:bookmarkStart w:id="846" w:name="_Toc45209632"/>
      <w:bookmarkStart w:id="847" w:name="_Toc51860457"/>
      <w:bookmarkStart w:id="848" w:name="_Toc193390502"/>
      <w:bookmarkEnd w:id="842"/>
      <w:r w:rsidRPr="0073469F">
        <w:rPr>
          <w:rFonts w:eastAsia="Malgun Gothic"/>
        </w:rPr>
        <w:t>6.3.2.1.3</w:t>
      </w:r>
      <w:r w:rsidRPr="0073469F">
        <w:rPr>
          <w:rFonts w:eastAsia="Malgun Gothic"/>
        </w:rPr>
        <w:tab/>
        <w:t>Sending an INVITE request on receipt of an INVITE request</w:t>
      </w:r>
      <w:bookmarkEnd w:id="843"/>
      <w:bookmarkEnd w:id="844"/>
      <w:bookmarkEnd w:id="845"/>
      <w:bookmarkEnd w:id="846"/>
      <w:bookmarkEnd w:id="847"/>
      <w:bookmarkEnd w:id="848"/>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849" w:name="_Toc20155590"/>
      <w:bookmarkStart w:id="850" w:name="_Toc27500745"/>
      <w:bookmarkStart w:id="851"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852" w:name="_CR6_3_2_1_4"/>
      <w:bookmarkStart w:id="853" w:name="_Toc45209633"/>
      <w:bookmarkStart w:id="854" w:name="_Toc51860458"/>
      <w:bookmarkStart w:id="855" w:name="_Toc193390503"/>
      <w:bookmarkEnd w:id="852"/>
      <w:r w:rsidRPr="0073469F">
        <w:rPr>
          <w:rFonts w:eastAsia="Malgun Gothic"/>
        </w:rPr>
        <w:t>6.3.2.1.4</w:t>
      </w:r>
      <w:r w:rsidRPr="0073469F">
        <w:rPr>
          <w:rFonts w:eastAsia="Malgun Gothic"/>
        </w:rPr>
        <w:tab/>
        <w:t>Sending an INVITE request on receipt of a REFER request</w:t>
      </w:r>
      <w:bookmarkEnd w:id="849"/>
      <w:bookmarkEnd w:id="850"/>
      <w:bookmarkEnd w:id="851"/>
      <w:bookmarkEnd w:id="853"/>
      <w:bookmarkEnd w:id="854"/>
      <w:bookmarkEnd w:id="855"/>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lastRenderedPageBreak/>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lastRenderedPageBreak/>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856" w:name="_Toc20155591"/>
      <w:bookmarkStart w:id="857" w:name="_Toc27500746"/>
      <w:bookmarkStart w:id="858" w:name="_Toc36048871"/>
      <w:r w:rsidRPr="003C3B53">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859" w:name="_CR6_3_2_1_5"/>
      <w:bookmarkStart w:id="860" w:name="_Toc45209634"/>
      <w:bookmarkStart w:id="861" w:name="_Toc51860459"/>
      <w:bookmarkStart w:id="862" w:name="_Toc193390504"/>
      <w:bookmarkEnd w:id="859"/>
      <w:r w:rsidRPr="0073469F">
        <w:rPr>
          <w:rFonts w:eastAsia="Malgun Gothic"/>
        </w:rPr>
        <w:t>6.3.2.1.5</w:t>
      </w:r>
      <w:r w:rsidRPr="0073469F">
        <w:rPr>
          <w:rFonts w:eastAsia="Malgun Gothic"/>
        </w:rPr>
        <w:tab/>
        <w:t>Response to an INVITE request</w:t>
      </w:r>
      <w:bookmarkEnd w:id="856"/>
      <w:bookmarkEnd w:id="857"/>
      <w:bookmarkEnd w:id="858"/>
      <w:bookmarkEnd w:id="860"/>
      <w:bookmarkEnd w:id="861"/>
      <w:bookmarkEnd w:id="862"/>
    </w:p>
    <w:p w14:paraId="00BDBCCE" w14:textId="77777777" w:rsidR="00C77C90" w:rsidRPr="0073469F" w:rsidRDefault="00C77C90" w:rsidP="00567124">
      <w:pPr>
        <w:pStyle w:val="Heading6"/>
        <w:numPr>
          <w:ilvl w:val="5"/>
          <w:numId w:val="0"/>
        </w:numPr>
        <w:ind w:left="1152" w:hanging="432"/>
      </w:pPr>
      <w:bookmarkStart w:id="863" w:name="_CR6_3_2_1_5_1"/>
      <w:bookmarkStart w:id="864" w:name="_Toc20155592"/>
      <w:bookmarkStart w:id="865" w:name="_Toc27500747"/>
      <w:bookmarkStart w:id="866" w:name="_Toc36048872"/>
      <w:bookmarkStart w:id="867" w:name="_Toc45209635"/>
      <w:bookmarkStart w:id="868" w:name="_Toc51860460"/>
      <w:bookmarkStart w:id="869" w:name="_Toc193390505"/>
      <w:bookmarkEnd w:id="863"/>
      <w:r w:rsidRPr="0073469F">
        <w:t>6.3.2.1.5.1</w:t>
      </w:r>
      <w:r w:rsidRPr="0073469F">
        <w:tab/>
        <w:t>Provisional responses</w:t>
      </w:r>
      <w:bookmarkEnd w:id="864"/>
      <w:bookmarkEnd w:id="865"/>
      <w:bookmarkEnd w:id="866"/>
      <w:bookmarkEnd w:id="867"/>
      <w:bookmarkEnd w:id="868"/>
      <w:bookmarkEnd w:id="869"/>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870" w:name="_CR6_3_2_1_5_2"/>
      <w:bookmarkStart w:id="871" w:name="_Toc20155593"/>
      <w:bookmarkStart w:id="872" w:name="_Toc27500748"/>
      <w:bookmarkStart w:id="873" w:name="_Toc36048873"/>
      <w:bookmarkStart w:id="874" w:name="_Toc45209636"/>
      <w:bookmarkStart w:id="875" w:name="_Toc51860461"/>
      <w:bookmarkStart w:id="876" w:name="_Toc193390506"/>
      <w:bookmarkEnd w:id="870"/>
      <w:r w:rsidRPr="0073469F">
        <w:t>6.3.2.1.5.2</w:t>
      </w:r>
      <w:r w:rsidRPr="0073469F">
        <w:tab/>
        <w:t>Final response</w:t>
      </w:r>
      <w:bookmarkEnd w:id="871"/>
      <w:bookmarkEnd w:id="872"/>
      <w:bookmarkEnd w:id="873"/>
      <w:bookmarkEnd w:id="874"/>
      <w:bookmarkEnd w:id="875"/>
      <w:bookmarkEnd w:id="876"/>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lastRenderedPageBreak/>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877" w:name="_CR6_3_2_1_6"/>
      <w:bookmarkStart w:id="878" w:name="_Toc20155594"/>
      <w:bookmarkStart w:id="879" w:name="_Toc27500749"/>
      <w:bookmarkStart w:id="880" w:name="_Toc36048874"/>
      <w:bookmarkStart w:id="881" w:name="_Toc45209637"/>
      <w:bookmarkStart w:id="882" w:name="_Toc51860462"/>
      <w:bookmarkStart w:id="883" w:name="_Toc193390507"/>
      <w:bookmarkEnd w:id="877"/>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878"/>
      <w:bookmarkEnd w:id="879"/>
      <w:bookmarkEnd w:id="880"/>
      <w:bookmarkEnd w:id="881"/>
      <w:bookmarkEnd w:id="882"/>
      <w:bookmarkEnd w:id="883"/>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884" w:name="_CR6_3_2_1_7"/>
      <w:bookmarkStart w:id="885" w:name="_Toc20155595"/>
      <w:bookmarkStart w:id="886" w:name="_Toc27500750"/>
      <w:bookmarkStart w:id="887" w:name="_Toc36048875"/>
      <w:bookmarkStart w:id="888" w:name="_Toc45209638"/>
      <w:bookmarkStart w:id="889" w:name="_Toc51860463"/>
      <w:bookmarkStart w:id="890" w:name="_Toc193390508"/>
      <w:bookmarkEnd w:id="884"/>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885"/>
      <w:bookmarkEnd w:id="886"/>
      <w:bookmarkEnd w:id="887"/>
      <w:bookmarkEnd w:id="888"/>
      <w:bookmarkEnd w:id="889"/>
      <w:bookmarkEnd w:id="890"/>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xml:space="preserve">], </w:t>
      </w:r>
      <w:r w:rsidR="006C681E" w:rsidRPr="0073469F">
        <w:lastRenderedPageBreak/>
        <w:t>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891" w:name="_CR6_3_2_1_8"/>
      <w:bookmarkStart w:id="892" w:name="_Toc20155596"/>
      <w:bookmarkStart w:id="893" w:name="_Toc27500751"/>
      <w:bookmarkStart w:id="894" w:name="_Toc36048876"/>
      <w:bookmarkStart w:id="895" w:name="_Toc45209639"/>
      <w:bookmarkStart w:id="896" w:name="_Toc51860464"/>
      <w:bookmarkStart w:id="897" w:name="_Toc193390509"/>
      <w:bookmarkEnd w:id="891"/>
      <w:r w:rsidRPr="0073469F">
        <w:t>6.3.2.1.8</w:t>
      </w:r>
      <w:r w:rsidRPr="0073469F">
        <w:tab/>
      </w:r>
      <w:r w:rsidRPr="0073469F">
        <w:rPr>
          <w:lang w:eastAsia="ko-KR"/>
        </w:rPr>
        <w:t>Priority call conditions</w:t>
      </w:r>
      <w:bookmarkEnd w:id="892"/>
      <w:bookmarkEnd w:id="893"/>
      <w:bookmarkEnd w:id="894"/>
      <w:bookmarkEnd w:id="895"/>
      <w:bookmarkEnd w:id="896"/>
      <w:bookmarkEnd w:id="897"/>
    </w:p>
    <w:p w14:paraId="16347660" w14:textId="77777777" w:rsidR="003F692C" w:rsidRPr="003F692C" w:rsidRDefault="003F692C" w:rsidP="00567124">
      <w:pPr>
        <w:pStyle w:val="Heading6"/>
        <w:numPr>
          <w:ilvl w:val="5"/>
          <w:numId w:val="0"/>
        </w:numPr>
        <w:ind w:left="1152" w:hanging="432"/>
        <w:rPr>
          <w:lang w:eastAsia="ko-KR"/>
        </w:rPr>
      </w:pPr>
      <w:bookmarkStart w:id="898" w:name="_CR6_3_2_1_8_0"/>
      <w:bookmarkStart w:id="899" w:name="_Toc20155597"/>
      <w:bookmarkStart w:id="900" w:name="_Toc27500752"/>
      <w:bookmarkStart w:id="901" w:name="_Toc36048877"/>
      <w:bookmarkStart w:id="902" w:name="_Toc45209640"/>
      <w:bookmarkStart w:id="903" w:name="_Toc51860465"/>
      <w:bookmarkStart w:id="904" w:name="_Toc193390510"/>
      <w:bookmarkEnd w:id="898"/>
      <w:r>
        <w:rPr>
          <w:lang w:eastAsia="ko-KR"/>
        </w:rPr>
        <w:t>6.3.2.1.8.0</w:t>
      </w:r>
      <w:r>
        <w:rPr>
          <w:lang w:eastAsia="ko-KR"/>
        </w:rPr>
        <w:tab/>
        <w:t>General</w:t>
      </w:r>
      <w:bookmarkEnd w:id="899"/>
      <w:bookmarkEnd w:id="900"/>
      <w:bookmarkEnd w:id="901"/>
      <w:bookmarkEnd w:id="902"/>
      <w:bookmarkEnd w:id="903"/>
      <w:bookmarkEnd w:id="904"/>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905" w:name="_CR6_3_2_1_8_1"/>
      <w:bookmarkStart w:id="906" w:name="_Toc20155598"/>
      <w:bookmarkStart w:id="907" w:name="_Toc27500753"/>
      <w:bookmarkStart w:id="908" w:name="_Toc36048878"/>
      <w:bookmarkStart w:id="909" w:name="_Toc45209641"/>
      <w:bookmarkStart w:id="910" w:name="_Toc51860466"/>
      <w:bookmarkStart w:id="911" w:name="_Toc193390511"/>
      <w:bookmarkEnd w:id="905"/>
      <w:r>
        <w:t>6.3.2.1.8.1</w:t>
      </w:r>
      <w:r w:rsidR="00B27B69">
        <w:tab/>
      </w:r>
      <w:r w:rsidRPr="00612970">
        <w:t>Determining authorisation for originating a priority group call</w:t>
      </w:r>
      <w:bookmarkEnd w:id="906"/>
      <w:bookmarkEnd w:id="907"/>
      <w:bookmarkEnd w:id="908"/>
      <w:bookmarkEnd w:id="909"/>
      <w:bookmarkEnd w:id="910"/>
      <w:bookmarkEnd w:id="911"/>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lastRenderedPageBreak/>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912" w:name="_CR6_3_2_1_8_2"/>
      <w:bookmarkStart w:id="913" w:name="_Toc20155599"/>
      <w:bookmarkStart w:id="914" w:name="_Toc27500754"/>
      <w:bookmarkStart w:id="915" w:name="_Toc36048879"/>
      <w:bookmarkStart w:id="916" w:name="_Toc45209642"/>
      <w:bookmarkStart w:id="917" w:name="_Toc51860467"/>
      <w:bookmarkStart w:id="918" w:name="_Toc193390512"/>
      <w:bookmarkEnd w:id="912"/>
      <w:r>
        <w:rPr>
          <w:lang w:eastAsia="ko-KR"/>
        </w:rPr>
        <w:t>6.3.2.1.8.2</w:t>
      </w:r>
      <w:r>
        <w:tab/>
      </w:r>
      <w:r w:rsidRPr="008052D6">
        <w:t xml:space="preserve">Determining authorisation for initiating </w:t>
      </w:r>
      <w:r>
        <w:t xml:space="preserve">or cancelling </w:t>
      </w:r>
      <w:r w:rsidRPr="008052D6">
        <w:t>an MCPTT emergency alert</w:t>
      </w:r>
      <w:bookmarkEnd w:id="913"/>
      <w:bookmarkEnd w:id="914"/>
      <w:bookmarkEnd w:id="915"/>
      <w:bookmarkEnd w:id="916"/>
      <w:bookmarkEnd w:id="917"/>
      <w:bookmarkEnd w:id="918"/>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919" w:name="_CR6_3_2_1_8_3"/>
      <w:bookmarkStart w:id="920" w:name="_Toc20155600"/>
      <w:bookmarkStart w:id="921" w:name="_Toc27500755"/>
      <w:bookmarkStart w:id="922" w:name="_Toc36048880"/>
      <w:bookmarkStart w:id="923" w:name="_Toc45209643"/>
      <w:bookmarkStart w:id="924" w:name="_Toc51860468"/>
      <w:bookmarkStart w:id="925" w:name="_Toc193390513"/>
      <w:bookmarkEnd w:id="919"/>
      <w:r>
        <w:rPr>
          <w:lang w:eastAsia="ko-KR"/>
        </w:rPr>
        <w:t>6.3.2.1.8.3</w:t>
      </w:r>
      <w:r w:rsidRPr="003C20F6">
        <w:rPr>
          <w:lang w:eastAsia="ko-KR"/>
        </w:rPr>
        <w:tab/>
        <w:t>Validate priority request parameters</w:t>
      </w:r>
      <w:bookmarkEnd w:id="920"/>
      <w:bookmarkEnd w:id="921"/>
      <w:bookmarkEnd w:id="922"/>
      <w:bookmarkEnd w:id="923"/>
      <w:bookmarkEnd w:id="924"/>
      <w:bookmarkEnd w:id="92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lastRenderedPageBreak/>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926" w:name="_CR6_3_2_1_8_4"/>
      <w:bookmarkStart w:id="927" w:name="_Toc20155601"/>
      <w:bookmarkStart w:id="928" w:name="_Toc27500756"/>
      <w:bookmarkStart w:id="929" w:name="_Toc36048881"/>
      <w:bookmarkStart w:id="930" w:name="_Toc45209644"/>
      <w:bookmarkStart w:id="931" w:name="_Toc51860469"/>
      <w:bookmarkStart w:id="932" w:name="_Toc193390514"/>
      <w:bookmarkEnd w:id="926"/>
      <w:r>
        <w:rPr>
          <w:lang w:eastAsia="ko-KR"/>
        </w:rPr>
        <w:t>6.3.2.1.8.4</w:t>
      </w:r>
      <w:r w:rsidRPr="00E352B4">
        <w:rPr>
          <w:lang w:eastAsia="ko-KR"/>
        </w:rPr>
        <w:tab/>
      </w:r>
      <w:r>
        <w:rPr>
          <w:lang w:eastAsia="ko-KR"/>
        </w:rPr>
        <w:t>Retrieving Resource-Priority header field values</w:t>
      </w:r>
      <w:bookmarkEnd w:id="927"/>
      <w:bookmarkEnd w:id="928"/>
      <w:bookmarkEnd w:id="929"/>
      <w:bookmarkEnd w:id="930"/>
      <w:bookmarkEnd w:id="931"/>
      <w:bookmarkEnd w:id="93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933" w:name="_CR6_3_2_1_8_5"/>
      <w:bookmarkStart w:id="934" w:name="_Toc20155602"/>
      <w:bookmarkStart w:id="935" w:name="_Toc27500757"/>
      <w:bookmarkStart w:id="936" w:name="_Toc36048882"/>
      <w:bookmarkStart w:id="937" w:name="_Toc45209645"/>
      <w:bookmarkStart w:id="938" w:name="_Toc51860470"/>
      <w:bookmarkStart w:id="939" w:name="_Toc193390515"/>
      <w:bookmarkEnd w:id="933"/>
      <w:r>
        <w:rPr>
          <w:lang w:eastAsia="ko-KR"/>
        </w:rPr>
        <w:t>6.3.2.1.8.5</w:t>
      </w:r>
      <w:r w:rsidRPr="00E352B4">
        <w:rPr>
          <w:lang w:eastAsia="ko-KR"/>
        </w:rPr>
        <w:tab/>
      </w:r>
      <w:r>
        <w:rPr>
          <w:lang w:eastAsia="ko-KR"/>
        </w:rPr>
        <w:t>Generating a SIP re-INVITE request for priority group call origination within a pre-established session</w:t>
      </w:r>
      <w:bookmarkEnd w:id="934"/>
      <w:bookmarkEnd w:id="935"/>
      <w:bookmarkEnd w:id="936"/>
      <w:bookmarkEnd w:id="937"/>
      <w:bookmarkEnd w:id="938"/>
      <w:bookmarkEnd w:id="939"/>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lastRenderedPageBreak/>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940" w:name="_CR6_3_2_1_8_6"/>
      <w:bookmarkStart w:id="941" w:name="_Toc20155603"/>
      <w:bookmarkStart w:id="942" w:name="_Toc27500758"/>
      <w:bookmarkStart w:id="943" w:name="_Toc36048883"/>
      <w:bookmarkStart w:id="944" w:name="_Toc45209646"/>
      <w:bookmarkStart w:id="945" w:name="_Toc51860471"/>
      <w:bookmarkStart w:id="946" w:name="_Toc193390516"/>
      <w:bookmarkEnd w:id="940"/>
      <w:r>
        <w:rPr>
          <w:lang w:eastAsia="ko-KR"/>
        </w:rPr>
        <w:t>6.3.2.1.8.6</w:t>
      </w:r>
      <w:r w:rsidRPr="00E352B4">
        <w:rPr>
          <w:lang w:eastAsia="ko-KR"/>
        </w:rPr>
        <w:tab/>
      </w:r>
      <w:r>
        <w:rPr>
          <w:lang w:eastAsia="ko-KR"/>
        </w:rPr>
        <w:t>Generating a SIP re-INVITE request for emergency private call origination within a pre-established session</w:t>
      </w:r>
      <w:bookmarkEnd w:id="941"/>
      <w:bookmarkEnd w:id="942"/>
      <w:bookmarkEnd w:id="943"/>
      <w:bookmarkEnd w:id="944"/>
      <w:bookmarkEnd w:id="945"/>
      <w:bookmarkEnd w:id="946"/>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lastRenderedPageBreak/>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947" w:name="_CR6_3_2_1_8_7"/>
      <w:bookmarkStart w:id="948" w:name="_Toc20155604"/>
      <w:bookmarkStart w:id="949" w:name="_Toc27500759"/>
      <w:bookmarkStart w:id="950" w:name="_Toc36048884"/>
      <w:bookmarkStart w:id="951" w:name="_Toc45209647"/>
      <w:bookmarkStart w:id="952" w:name="_Toc51860472"/>
      <w:bookmarkStart w:id="953" w:name="_Toc193390517"/>
      <w:bookmarkEnd w:id="947"/>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948"/>
      <w:bookmarkEnd w:id="949"/>
      <w:bookmarkEnd w:id="950"/>
      <w:bookmarkEnd w:id="951"/>
      <w:bookmarkEnd w:id="952"/>
      <w:bookmarkEnd w:id="953"/>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Default="00672ADF" w:rsidP="00672ADF">
      <w:pPr>
        <w:pStyle w:val="Heading6"/>
        <w:numPr>
          <w:ilvl w:val="5"/>
          <w:numId w:val="0"/>
        </w:numPr>
        <w:ind w:left="1152" w:hanging="432"/>
      </w:pPr>
      <w:bookmarkStart w:id="954" w:name="_CR6_3_2_1_8_8"/>
      <w:bookmarkStart w:id="955" w:name="_Toc193390518"/>
      <w:bookmarkEnd w:id="954"/>
      <w:r>
        <w:t>6.3.2.1.8.8</w:t>
      </w:r>
      <w:r>
        <w:tab/>
      </w:r>
      <w:r w:rsidRPr="00612970">
        <w:t xml:space="preserve">Determining authorisation for originating a priority </w:t>
      </w:r>
      <w:r>
        <w:t xml:space="preserve">adhoc </w:t>
      </w:r>
      <w:r w:rsidRPr="00612970">
        <w:t>group call</w:t>
      </w:r>
      <w:bookmarkEnd w:id="955"/>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3C20F6" w:rsidRDefault="00672ADF" w:rsidP="00672ADF">
      <w:pPr>
        <w:pStyle w:val="Heading6"/>
        <w:numPr>
          <w:ilvl w:val="5"/>
          <w:numId w:val="0"/>
        </w:numPr>
        <w:ind w:left="1152" w:hanging="432"/>
        <w:rPr>
          <w:lang w:eastAsia="ko-KR"/>
        </w:rPr>
      </w:pPr>
      <w:bookmarkStart w:id="956" w:name="_CR6_3_2_1_8_9"/>
      <w:bookmarkStart w:id="957" w:name="_Toc155363312"/>
      <w:bookmarkStart w:id="958" w:name="_Toc193390519"/>
      <w:bookmarkEnd w:id="956"/>
      <w:r>
        <w:rPr>
          <w:lang w:eastAsia="ko-KR"/>
        </w:rPr>
        <w:t>6.3.2.1.8.9</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957"/>
      <w:bookmarkEnd w:id="958"/>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Default="00672ADF" w:rsidP="00672ADF">
      <w:pPr>
        <w:pStyle w:val="Heading6"/>
        <w:numPr>
          <w:ilvl w:val="5"/>
          <w:numId w:val="0"/>
        </w:numPr>
        <w:ind w:left="1152" w:hanging="432"/>
        <w:rPr>
          <w:lang w:eastAsia="ko-KR"/>
        </w:rPr>
      </w:pPr>
      <w:bookmarkStart w:id="959" w:name="_CR6_3_2_1_8_10"/>
      <w:bookmarkStart w:id="960" w:name="_Toc155363314"/>
      <w:bookmarkStart w:id="961" w:name="_Toc193390520"/>
      <w:bookmarkEnd w:id="959"/>
      <w:r>
        <w:rPr>
          <w:lang w:eastAsia="ko-KR"/>
        </w:rPr>
        <w:t>6.3.2.1.8.10</w:t>
      </w:r>
      <w:r w:rsidRPr="00E352B4">
        <w:rPr>
          <w:lang w:eastAsia="ko-KR"/>
        </w:rPr>
        <w:tab/>
      </w:r>
      <w:r>
        <w:rPr>
          <w:lang w:eastAsia="ko-KR"/>
        </w:rPr>
        <w:t>Generating a SIP re-INVITE request for priority adhoc group call origination within a pre-established session</w:t>
      </w:r>
      <w:bookmarkEnd w:id="960"/>
      <w:bookmarkEnd w:id="961"/>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lastRenderedPageBreak/>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962" w:name="_CR6_3_2_1_9"/>
      <w:bookmarkStart w:id="963" w:name="_Toc20155605"/>
      <w:bookmarkStart w:id="964" w:name="_Toc27500760"/>
      <w:bookmarkStart w:id="965" w:name="_Toc36048885"/>
      <w:bookmarkStart w:id="966" w:name="_Toc45209648"/>
      <w:bookmarkStart w:id="967" w:name="_Toc51860473"/>
      <w:bookmarkStart w:id="968" w:name="_Toc193390521"/>
      <w:bookmarkEnd w:id="962"/>
      <w:r>
        <w:rPr>
          <w:lang w:eastAsia="ko-KR"/>
        </w:rPr>
        <w:t>6.3.2.1.9</w:t>
      </w:r>
      <w:r w:rsidRPr="0073469F">
        <w:rPr>
          <w:lang w:eastAsia="ko-KR"/>
        </w:rPr>
        <w:tab/>
      </w:r>
      <w:r>
        <w:rPr>
          <w:lang w:eastAsia="ko-KR"/>
        </w:rPr>
        <w:t>Generating a SIP re-INVITE request on receipt of a SIP re-INVITE request</w:t>
      </w:r>
      <w:bookmarkEnd w:id="963"/>
      <w:bookmarkEnd w:id="964"/>
      <w:bookmarkEnd w:id="965"/>
      <w:bookmarkEnd w:id="966"/>
      <w:bookmarkEnd w:id="967"/>
      <w:bookmarkEnd w:id="968"/>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969" w:name="_CR6_3_2_1_10"/>
      <w:bookmarkStart w:id="970" w:name="_Toc20155606"/>
      <w:bookmarkStart w:id="971" w:name="_Toc27500761"/>
      <w:bookmarkStart w:id="972" w:name="_Toc36048886"/>
      <w:bookmarkStart w:id="973" w:name="_Toc45209649"/>
      <w:bookmarkStart w:id="974" w:name="_Toc51860474"/>
      <w:bookmarkStart w:id="975" w:name="_Toc20155607"/>
      <w:bookmarkStart w:id="976" w:name="_Toc27500762"/>
      <w:bookmarkStart w:id="977" w:name="_Toc36048887"/>
      <w:bookmarkStart w:id="978" w:name="_Toc45209650"/>
      <w:bookmarkStart w:id="979" w:name="_Toc51860475"/>
      <w:bookmarkStart w:id="980" w:name="_Toc193390522"/>
      <w:bookmarkEnd w:id="969"/>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970"/>
      <w:bookmarkEnd w:id="971"/>
      <w:bookmarkEnd w:id="972"/>
      <w:bookmarkEnd w:id="973"/>
      <w:bookmarkEnd w:id="974"/>
      <w:bookmarkEnd w:id="980"/>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lastRenderedPageBreak/>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981" w:name="_CR6_3_2_2"/>
      <w:bookmarkStart w:id="982" w:name="_Toc193390523"/>
      <w:bookmarkEnd w:id="981"/>
      <w:r w:rsidRPr="0073469F">
        <w:t>6.</w:t>
      </w:r>
      <w:r w:rsidRPr="0073469F">
        <w:rPr>
          <w:rFonts w:eastAsia="Malgun Gothic"/>
        </w:rPr>
        <w:t>3.2.2</w:t>
      </w:r>
      <w:r w:rsidRPr="0073469F">
        <w:rPr>
          <w:rFonts w:eastAsia="Malgun Gothic"/>
        </w:rPr>
        <w:tab/>
        <w:t>Requests terminated to the served MCPTT user</w:t>
      </w:r>
      <w:bookmarkEnd w:id="975"/>
      <w:bookmarkEnd w:id="976"/>
      <w:bookmarkEnd w:id="977"/>
      <w:bookmarkEnd w:id="978"/>
      <w:bookmarkEnd w:id="979"/>
      <w:bookmarkEnd w:id="982"/>
    </w:p>
    <w:p w14:paraId="209F5322" w14:textId="77777777" w:rsidR="00C77C90" w:rsidRPr="0073469F" w:rsidRDefault="00C77C90" w:rsidP="00567124">
      <w:pPr>
        <w:pStyle w:val="Heading5"/>
        <w:rPr>
          <w:rFonts w:eastAsia="SimSun"/>
        </w:rPr>
      </w:pPr>
      <w:bookmarkStart w:id="983" w:name="_CR6_3_2_2_1"/>
      <w:bookmarkStart w:id="984" w:name="_Toc20155608"/>
      <w:bookmarkStart w:id="985" w:name="_Toc27500763"/>
      <w:bookmarkStart w:id="986" w:name="_Toc36048888"/>
      <w:bookmarkStart w:id="987" w:name="_Toc45209651"/>
      <w:bookmarkStart w:id="988" w:name="_Toc51860476"/>
      <w:bookmarkStart w:id="989" w:name="_Toc193390524"/>
      <w:bookmarkEnd w:id="983"/>
      <w:r w:rsidRPr="0073469F">
        <w:rPr>
          <w:rFonts w:eastAsia="SimSun"/>
        </w:rPr>
        <w:t>6.3.2.2.1</w:t>
      </w:r>
      <w:r w:rsidRPr="0073469F">
        <w:rPr>
          <w:rFonts w:eastAsia="SimSun"/>
        </w:rPr>
        <w:tab/>
        <w:t>SDP offer generation</w:t>
      </w:r>
      <w:bookmarkEnd w:id="984"/>
      <w:bookmarkEnd w:id="985"/>
      <w:bookmarkEnd w:id="986"/>
      <w:bookmarkEnd w:id="987"/>
      <w:bookmarkEnd w:id="988"/>
      <w:bookmarkEnd w:id="98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990" w:name="_CR6_3_2_2_2"/>
      <w:bookmarkStart w:id="991" w:name="_Toc20155609"/>
      <w:bookmarkStart w:id="992" w:name="_Toc27500764"/>
      <w:bookmarkStart w:id="993" w:name="_Toc36048889"/>
      <w:bookmarkStart w:id="994" w:name="_Toc45209652"/>
      <w:bookmarkStart w:id="995" w:name="_Toc51860477"/>
      <w:bookmarkStart w:id="996" w:name="_Toc193390525"/>
      <w:bookmarkEnd w:id="990"/>
      <w:r w:rsidRPr="0073469F">
        <w:rPr>
          <w:rFonts w:eastAsia="SimSun"/>
        </w:rPr>
        <w:t>6.3.2.2.2</w:t>
      </w:r>
      <w:r w:rsidRPr="0073469F">
        <w:rPr>
          <w:rFonts w:eastAsia="SimSun"/>
        </w:rPr>
        <w:tab/>
        <w:t>SDP answer generation</w:t>
      </w:r>
      <w:bookmarkEnd w:id="991"/>
      <w:bookmarkEnd w:id="992"/>
      <w:bookmarkEnd w:id="993"/>
      <w:bookmarkEnd w:id="994"/>
      <w:bookmarkEnd w:id="995"/>
      <w:bookmarkEnd w:id="996"/>
    </w:p>
    <w:p w14:paraId="3F5612EF" w14:textId="77777777" w:rsidR="00C77C90" w:rsidRPr="0073469F" w:rsidRDefault="00C77C90" w:rsidP="00567124">
      <w:pPr>
        <w:pStyle w:val="Heading6"/>
        <w:numPr>
          <w:ilvl w:val="5"/>
          <w:numId w:val="0"/>
        </w:numPr>
        <w:ind w:left="1152" w:hanging="432"/>
        <w:rPr>
          <w:rFonts w:eastAsia="SimSun"/>
        </w:rPr>
      </w:pPr>
      <w:bookmarkStart w:id="997" w:name="_CR6_3_2_2_2_1"/>
      <w:bookmarkStart w:id="998" w:name="_Toc20155610"/>
      <w:bookmarkStart w:id="999" w:name="_Toc27500765"/>
      <w:bookmarkStart w:id="1000" w:name="_Toc36048890"/>
      <w:bookmarkStart w:id="1001" w:name="_Toc45209653"/>
      <w:bookmarkStart w:id="1002" w:name="_Toc51860478"/>
      <w:bookmarkStart w:id="1003" w:name="_Toc193390526"/>
      <w:bookmarkEnd w:id="997"/>
      <w:r w:rsidRPr="0073469F">
        <w:rPr>
          <w:rFonts w:eastAsia="SimSun"/>
        </w:rPr>
        <w:t>6.3.2.2.2.1</w:t>
      </w:r>
      <w:r w:rsidRPr="0073469F">
        <w:rPr>
          <w:rFonts w:eastAsia="SimSun"/>
        </w:rPr>
        <w:tab/>
        <w:t>On-demand session</w:t>
      </w:r>
      <w:bookmarkEnd w:id="998"/>
      <w:bookmarkEnd w:id="999"/>
      <w:bookmarkEnd w:id="1000"/>
      <w:bookmarkEnd w:id="1001"/>
      <w:bookmarkEnd w:id="1002"/>
      <w:bookmarkEnd w:id="1003"/>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1004" w:name="_CR6_3_2_2_2_2"/>
      <w:bookmarkStart w:id="1005" w:name="_Toc20155611"/>
      <w:bookmarkStart w:id="1006" w:name="_Toc27500766"/>
      <w:bookmarkStart w:id="1007" w:name="_Toc36048891"/>
      <w:bookmarkStart w:id="1008" w:name="_Toc45209654"/>
      <w:bookmarkStart w:id="1009" w:name="_Toc51860479"/>
      <w:bookmarkStart w:id="1010" w:name="_Toc193390527"/>
      <w:bookmarkEnd w:id="1004"/>
      <w:r w:rsidRPr="0073469F">
        <w:rPr>
          <w:rFonts w:eastAsia="SimSun"/>
        </w:rPr>
        <w:t>6.3.2.2.2.2</w:t>
      </w:r>
      <w:r w:rsidRPr="0073469F">
        <w:rPr>
          <w:rFonts w:eastAsia="SimSun"/>
        </w:rPr>
        <w:tab/>
        <w:t>Pre-established session</w:t>
      </w:r>
      <w:bookmarkEnd w:id="1005"/>
      <w:bookmarkEnd w:id="1006"/>
      <w:bookmarkEnd w:id="1007"/>
      <w:bookmarkEnd w:id="1008"/>
      <w:bookmarkEnd w:id="1009"/>
      <w:bookmarkEnd w:id="1010"/>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lastRenderedPageBreak/>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1011" w:name="_CR6_3_2_2_3"/>
      <w:bookmarkStart w:id="1012" w:name="_Toc20155612"/>
      <w:bookmarkStart w:id="1013" w:name="_Toc27500767"/>
      <w:bookmarkStart w:id="1014" w:name="_Toc36048892"/>
      <w:bookmarkStart w:id="1015" w:name="_Toc45209655"/>
      <w:bookmarkStart w:id="1016" w:name="_Toc51860480"/>
      <w:bookmarkStart w:id="1017" w:name="_Toc193390528"/>
      <w:bookmarkEnd w:id="1011"/>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1012"/>
      <w:bookmarkEnd w:id="1013"/>
      <w:bookmarkEnd w:id="1014"/>
      <w:bookmarkEnd w:id="1015"/>
      <w:bookmarkEnd w:id="1016"/>
      <w:bookmarkEnd w:id="1017"/>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1018" w:name="_CR6_3_2_2_4"/>
      <w:bookmarkStart w:id="1019" w:name="_Toc20155613"/>
      <w:bookmarkStart w:id="1020" w:name="_Toc27500768"/>
      <w:bookmarkStart w:id="1021" w:name="_Toc36048893"/>
      <w:bookmarkStart w:id="1022" w:name="_Toc45209656"/>
      <w:bookmarkStart w:id="1023" w:name="_Toc51860481"/>
      <w:bookmarkStart w:id="1024" w:name="_Toc193390529"/>
      <w:bookmarkEnd w:id="1018"/>
      <w:r w:rsidRPr="0073469F">
        <w:rPr>
          <w:rFonts w:eastAsia="SimSun"/>
        </w:rPr>
        <w:lastRenderedPageBreak/>
        <w:t>6.3.2.2.4</w:t>
      </w:r>
      <w:r w:rsidRPr="0073469F">
        <w:rPr>
          <w:rFonts w:eastAsia="SimSun"/>
        </w:rPr>
        <w:tab/>
        <w:t>Response to a SIP INVITE request</w:t>
      </w:r>
      <w:bookmarkEnd w:id="1019"/>
      <w:bookmarkEnd w:id="1020"/>
      <w:bookmarkEnd w:id="1021"/>
      <w:bookmarkEnd w:id="1022"/>
      <w:bookmarkEnd w:id="1023"/>
      <w:bookmarkEnd w:id="1024"/>
    </w:p>
    <w:p w14:paraId="7FF5E5F4" w14:textId="77777777" w:rsidR="00270D03" w:rsidRPr="0073469F" w:rsidRDefault="00270D03" w:rsidP="00567124">
      <w:pPr>
        <w:pStyle w:val="Heading6"/>
        <w:numPr>
          <w:ilvl w:val="5"/>
          <w:numId w:val="0"/>
        </w:numPr>
        <w:ind w:left="1152" w:hanging="432"/>
        <w:rPr>
          <w:lang w:eastAsia="ko-KR"/>
        </w:rPr>
      </w:pPr>
      <w:bookmarkStart w:id="1025" w:name="_CR6_3_2_2_4_1"/>
      <w:bookmarkStart w:id="1026" w:name="_Toc20155614"/>
      <w:bookmarkStart w:id="1027" w:name="_Toc27500769"/>
      <w:bookmarkStart w:id="1028" w:name="_Toc36048894"/>
      <w:bookmarkStart w:id="1029" w:name="_Toc45209657"/>
      <w:bookmarkStart w:id="1030" w:name="_Toc51860482"/>
      <w:bookmarkStart w:id="1031" w:name="_Toc193390530"/>
      <w:bookmarkEnd w:id="1025"/>
      <w:r w:rsidRPr="0073469F">
        <w:rPr>
          <w:rFonts w:eastAsia="SimSun"/>
        </w:rPr>
        <w:t>6.3.2.2.4.1</w:t>
      </w:r>
      <w:r w:rsidRPr="0073469F">
        <w:rPr>
          <w:lang w:eastAsia="ko-KR"/>
        </w:rPr>
        <w:tab/>
      </w:r>
      <w:r w:rsidRPr="0073469F">
        <w:rPr>
          <w:rFonts w:eastAsia="SimSun"/>
        </w:rPr>
        <w:t>Provisional response</w:t>
      </w:r>
      <w:bookmarkEnd w:id="1026"/>
      <w:bookmarkEnd w:id="1027"/>
      <w:bookmarkEnd w:id="1028"/>
      <w:bookmarkEnd w:id="1029"/>
      <w:bookmarkEnd w:id="1030"/>
      <w:bookmarkEnd w:id="1031"/>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1032" w:name="_CR6_3_2_2_4_2"/>
      <w:bookmarkStart w:id="1033" w:name="_Toc20155615"/>
      <w:bookmarkStart w:id="1034" w:name="_Toc27500770"/>
      <w:bookmarkStart w:id="1035" w:name="_Toc36048895"/>
      <w:bookmarkStart w:id="1036" w:name="_Toc45209658"/>
      <w:bookmarkStart w:id="1037" w:name="_Toc51860483"/>
      <w:bookmarkStart w:id="1038" w:name="_Toc193390531"/>
      <w:bookmarkEnd w:id="1032"/>
      <w:r w:rsidRPr="0073469F">
        <w:t>6.3.2.2.4.2</w:t>
      </w:r>
      <w:r w:rsidRPr="0073469F">
        <w:tab/>
        <w:t>Final response</w:t>
      </w:r>
      <w:bookmarkEnd w:id="1033"/>
      <w:bookmarkEnd w:id="1034"/>
      <w:bookmarkEnd w:id="1035"/>
      <w:bookmarkEnd w:id="1036"/>
      <w:bookmarkEnd w:id="1037"/>
      <w:bookmarkEnd w:id="1038"/>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1039" w:name="_CR6_3_2_2_5"/>
      <w:bookmarkStart w:id="1040" w:name="_Toc20155616"/>
      <w:bookmarkStart w:id="1041" w:name="_Toc27500771"/>
      <w:bookmarkStart w:id="1042" w:name="_Toc36048896"/>
      <w:bookmarkStart w:id="1043" w:name="_Toc45209659"/>
      <w:bookmarkStart w:id="1044" w:name="_Toc51860484"/>
      <w:bookmarkStart w:id="1045" w:name="_Toc193390532"/>
      <w:bookmarkEnd w:id="1039"/>
      <w:r w:rsidRPr="0073469F">
        <w:t>6.3.2.2.5</w:t>
      </w:r>
      <w:r w:rsidRPr="0073469F">
        <w:tab/>
        <w:t>Automatic Commencement Mode</w:t>
      </w:r>
      <w:bookmarkEnd w:id="1040"/>
      <w:bookmarkEnd w:id="1041"/>
      <w:bookmarkEnd w:id="1042"/>
      <w:bookmarkEnd w:id="1043"/>
      <w:bookmarkEnd w:id="1044"/>
      <w:bookmarkEnd w:id="1045"/>
    </w:p>
    <w:p w14:paraId="0E08358E" w14:textId="77777777" w:rsidR="002D6165" w:rsidRPr="0073469F" w:rsidRDefault="002D6165" w:rsidP="00567124">
      <w:pPr>
        <w:pStyle w:val="Heading6"/>
        <w:numPr>
          <w:ilvl w:val="5"/>
          <w:numId w:val="0"/>
        </w:numPr>
        <w:ind w:left="1152" w:hanging="432"/>
      </w:pPr>
      <w:bookmarkStart w:id="1046" w:name="_CR6_3_2_2_5_1"/>
      <w:bookmarkStart w:id="1047" w:name="_Toc20155617"/>
      <w:bookmarkStart w:id="1048" w:name="_Toc27500772"/>
      <w:bookmarkStart w:id="1049" w:name="_Toc36048897"/>
      <w:bookmarkStart w:id="1050" w:name="_Toc45209660"/>
      <w:bookmarkStart w:id="1051" w:name="_Toc51860485"/>
      <w:bookmarkStart w:id="1052" w:name="_Toc193390533"/>
      <w:bookmarkEnd w:id="1046"/>
      <w:r w:rsidRPr="0073469F">
        <w:t>6.3.2.2.5.1</w:t>
      </w:r>
      <w:r w:rsidRPr="0073469F">
        <w:tab/>
        <w:t>General</w:t>
      </w:r>
      <w:bookmarkEnd w:id="1047"/>
      <w:bookmarkEnd w:id="1048"/>
      <w:bookmarkEnd w:id="1049"/>
      <w:bookmarkEnd w:id="1050"/>
      <w:bookmarkEnd w:id="1051"/>
      <w:bookmarkEnd w:id="1052"/>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lastRenderedPageBreak/>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1053" w:name="_CR6_3_2_2_5_2"/>
      <w:bookmarkStart w:id="1054" w:name="_Toc20155618"/>
      <w:bookmarkStart w:id="1055" w:name="_Toc27500773"/>
      <w:bookmarkStart w:id="1056" w:name="_Toc36048898"/>
      <w:bookmarkStart w:id="1057" w:name="_Toc45209661"/>
      <w:bookmarkStart w:id="1058" w:name="_Toc51860486"/>
      <w:bookmarkStart w:id="1059" w:name="_Toc193390534"/>
      <w:bookmarkEnd w:id="1053"/>
      <w:r w:rsidRPr="0073469F">
        <w:t>6.3.2.2.5.2</w:t>
      </w:r>
      <w:r w:rsidRPr="0073469F">
        <w:tab/>
        <w:t>Automatic commencement for On-Demand session</w:t>
      </w:r>
      <w:bookmarkEnd w:id="1054"/>
      <w:bookmarkEnd w:id="1055"/>
      <w:bookmarkEnd w:id="1056"/>
      <w:bookmarkEnd w:id="1057"/>
      <w:bookmarkEnd w:id="1058"/>
      <w:bookmarkEnd w:id="105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106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106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lastRenderedPageBreak/>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1061" w:name="_CR6_3_2_2_5_3"/>
      <w:bookmarkStart w:id="1062" w:name="_Toc20155619"/>
      <w:bookmarkStart w:id="1063" w:name="_Toc27500774"/>
      <w:bookmarkStart w:id="1064" w:name="_Toc36048899"/>
      <w:bookmarkStart w:id="1065" w:name="_Toc45209662"/>
      <w:bookmarkStart w:id="1066" w:name="_Toc51860487"/>
      <w:bookmarkStart w:id="1067" w:name="_Toc193390535"/>
      <w:bookmarkEnd w:id="1061"/>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1062"/>
      <w:bookmarkEnd w:id="1063"/>
      <w:bookmarkEnd w:id="1064"/>
      <w:bookmarkEnd w:id="1065"/>
      <w:bookmarkEnd w:id="1066"/>
      <w:bookmarkEnd w:id="1067"/>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lastRenderedPageBreak/>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1068" w:name="_CR6_3_2_2_6"/>
      <w:bookmarkStart w:id="1069" w:name="_Toc20155620"/>
      <w:bookmarkStart w:id="1070" w:name="_Toc27500775"/>
      <w:bookmarkStart w:id="1071" w:name="_Toc36048900"/>
      <w:bookmarkStart w:id="1072" w:name="_Toc45209663"/>
      <w:bookmarkStart w:id="1073" w:name="_Toc51860488"/>
      <w:bookmarkStart w:id="1074" w:name="_Toc193390536"/>
      <w:bookmarkEnd w:id="1068"/>
      <w:r w:rsidRPr="0073469F">
        <w:t>6.3.2.2.6</w:t>
      </w:r>
      <w:r w:rsidRPr="0073469F">
        <w:tab/>
        <w:t>Manual Commencement Mode</w:t>
      </w:r>
      <w:bookmarkEnd w:id="1069"/>
      <w:bookmarkEnd w:id="1070"/>
      <w:bookmarkEnd w:id="1071"/>
      <w:bookmarkEnd w:id="1072"/>
      <w:bookmarkEnd w:id="1073"/>
      <w:bookmarkEnd w:id="1074"/>
    </w:p>
    <w:p w14:paraId="6B7FFF11" w14:textId="77777777" w:rsidR="002D6165" w:rsidRPr="0073469F" w:rsidRDefault="002D6165" w:rsidP="00567124">
      <w:pPr>
        <w:pStyle w:val="Heading6"/>
        <w:numPr>
          <w:ilvl w:val="5"/>
          <w:numId w:val="0"/>
        </w:numPr>
        <w:ind w:left="1152" w:hanging="432"/>
      </w:pPr>
      <w:bookmarkStart w:id="1075" w:name="_CR6_3_2_2_6_1"/>
      <w:bookmarkStart w:id="1076" w:name="_Toc20155621"/>
      <w:bookmarkStart w:id="1077" w:name="_Toc27500776"/>
      <w:bookmarkStart w:id="1078" w:name="_Toc36048901"/>
      <w:bookmarkStart w:id="1079" w:name="_Toc45209664"/>
      <w:bookmarkStart w:id="1080" w:name="_Toc51860489"/>
      <w:bookmarkStart w:id="1081" w:name="_Toc193390537"/>
      <w:bookmarkEnd w:id="1075"/>
      <w:r w:rsidRPr="0073469F">
        <w:t>6.3.2.2.6.1</w:t>
      </w:r>
      <w:r w:rsidRPr="0073469F">
        <w:tab/>
        <w:t>General</w:t>
      </w:r>
      <w:bookmarkEnd w:id="1076"/>
      <w:bookmarkEnd w:id="1077"/>
      <w:bookmarkEnd w:id="1078"/>
      <w:bookmarkEnd w:id="1079"/>
      <w:bookmarkEnd w:id="1080"/>
      <w:bookmarkEnd w:id="1081"/>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1082" w:name="_CR6_3_2_2_6_2"/>
      <w:bookmarkStart w:id="1083" w:name="_Toc20155622"/>
      <w:bookmarkStart w:id="1084" w:name="_Toc27500777"/>
      <w:bookmarkStart w:id="1085" w:name="_Toc36048902"/>
      <w:bookmarkStart w:id="1086" w:name="_Toc45209665"/>
      <w:bookmarkStart w:id="1087" w:name="_Toc51860490"/>
      <w:bookmarkStart w:id="1088" w:name="_Toc193390538"/>
      <w:bookmarkEnd w:id="1082"/>
      <w:r w:rsidRPr="0073469F">
        <w:lastRenderedPageBreak/>
        <w:t>6.3.2.2.6.2</w:t>
      </w:r>
      <w:r w:rsidRPr="0073469F">
        <w:tab/>
        <w:t>Manual commencement for On-Demand session</w:t>
      </w:r>
      <w:bookmarkEnd w:id="1083"/>
      <w:bookmarkEnd w:id="1084"/>
      <w:bookmarkEnd w:id="1085"/>
      <w:bookmarkEnd w:id="1086"/>
      <w:bookmarkEnd w:id="1087"/>
      <w:bookmarkEnd w:id="1088"/>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lastRenderedPageBreak/>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1089" w:name="_CR6_3_2_2_6_3"/>
      <w:bookmarkStart w:id="1090" w:name="_Toc20155623"/>
      <w:bookmarkStart w:id="1091" w:name="_Toc27500778"/>
      <w:bookmarkStart w:id="1092" w:name="_Toc36048903"/>
      <w:bookmarkStart w:id="1093" w:name="_Toc45209666"/>
      <w:bookmarkStart w:id="1094" w:name="_Toc51860491"/>
      <w:bookmarkStart w:id="1095" w:name="_Toc193390539"/>
      <w:bookmarkEnd w:id="1089"/>
      <w:r w:rsidRPr="0073469F">
        <w:t>6.3.2.2.6.3</w:t>
      </w:r>
      <w:r w:rsidRPr="0073469F">
        <w:tab/>
        <w:t>Manual commencement for Pre-established session</w:t>
      </w:r>
      <w:bookmarkEnd w:id="1090"/>
      <w:bookmarkEnd w:id="1091"/>
      <w:bookmarkEnd w:id="1092"/>
      <w:bookmarkEnd w:id="1093"/>
      <w:bookmarkEnd w:id="1094"/>
      <w:bookmarkEnd w:id="1095"/>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lastRenderedPageBreak/>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1096" w:name="_CR6_3_2_2_7"/>
      <w:bookmarkStart w:id="1097" w:name="_Toc20155624"/>
      <w:bookmarkStart w:id="1098" w:name="_Toc27500779"/>
      <w:bookmarkStart w:id="1099" w:name="_Toc36048904"/>
      <w:bookmarkStart w:id="1100" w:name="_Toc45209667"/>
      <w:bookmarkStart w:id="1101" w:name="_Toc51860492"/>
      <w:bookmarkStart w:id="1102" w:name="_Toc193390540"/>
      <w:bookmarkEnd w:id="1096"/>
      <w:r w:rsidRPr="0073469F">
        <w:rPr>
          <w:rFonts w:eastAsia="SimSun"/>
          <w:noProof/>
        </w:rPr>
        <w:t>6.3.2.2.7</w:t>
      </w:r>
      <w:r w:rsidRPr="0073469F">
        <w:rPr>
          <w:rFonts w:eastAsia="SimSun"/>
          <w:noProof/>
        </w:rPr>
        <w:tab/>
      </w:r>
      <w:r w:rsidR="003A1DA7">
        <w:rPr>
          <w:rFonts w:eastAsia="SimSun"/>
          <w:noProof/>
        </w:rPr>
        <w:t>Void</w:t>
      </w:r>
      <w:bookmarkEnd w:id="1097"/>
      <w:bookmarkEnd w:id="1098"/>
      <w:bookmarkEnd w:id="1099"/>
      <w:bookmarkEnd w:id="1100"/>
      <w:bookmarkEnd w:id="1101"/>
      <w:bookmarkEnd w:id="1102"/>
    </w:p>
    <w:p w14:paraId="09D7BCBD" w14:textId="77777777" w:rsidR="00620645" w:rsidRPr="0073469F" w:rsidRDefault="00620645" w:rsidP="00567124">
      <w:pPr>
        <w:pStyle w:val="Heading5"/>
        <w:rPr>
          <w:lang w:eastAsia="ko-KR"/>
        </w:rPr>
      </w:pPr>
      <w:bookmarkStart w:id="1103" w:name="_CR6_3_2_2_8"/>
      <w:bookmarkStart w:id="1104" w:name="_Toc20155625"/>
      <w:bookmarkStart w:id="1105" w:name="_Toc27500780"/>
      <w:bookmarkStart w:id="1106" w:name="_Toc36048905"/>
      <w:bookmarkStart w:id="1107" w:name="_Toc45209668"/>
      <w:bookmarkStart w:id="1108" w:name="_Toc51860493"/>
      <w:bookmarkStart w:id="1109" w:name="_Toc193390541"/>
      <w:bookmarkEnd w:id="1103"/>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1104"/>
      <w:bookmarkEnd w:id="1105"/>
      <w:bookmarkEnd w:id="1106"/>
      <w:bookmarkEnd w:id="1107"/>
      <w:bookmarkEnd w:id="1108"/>
      <w:bookmarkEnd w:id="1109"/>
    </w:p>
    <w:p w14:paraId="34705F2D" w14:textId="77777777" w:rsidR="00620645" w:rsidRPr="0073469F" w:rsidRDefault="00620645" w:rsidP="00567124">
      <w:pPr>
        <w:pStyle w:val="Heading6"/>
        <w:numPr>
          <w:ilvl w:val="5"/>
          <w:numId w:val="0"/>
        </w:numPr>
        <w:ind w:left="1152" w:hanging="432"/>
      </w:pPr>
      <w:bookmarkStart w:id="1110" w:name="_CR6_3_2_2_8_1"/>
      <w:bookmarkStart w:id="1111" w:name="_Toc20155626"/>
      <w:bookmarkStart w:id="1112" w:name="_Toc27500781"/>
      <w:bookmarkStart w:id="1113" w:name="_Toc36048906"/>
      <w:bookmarkStart w:id="1114" w:name="_Toc45209669"/>
      <w:bookmarkStart w:id="1115" w:name="_Toc51860494"/>
      <w:bookmarkStart w:id="1116" w:name="_Toc193390542"/>
      <w:bookmarkEnd w:id="1110"/>
      <w:r w:rsidRPr="0073469F">
        <w:t>6.3.2.2.8.1</w:t>
      </w:r>
      <w:r w:rsidRPr="0073469F">
        <w:tab/>
        <w:t>On-demand</w:t>
      </w:r>
      <w:bookmarkEnd w:id="1111"/>
      <w:bookmarkEnd w:id="1112"/>
      <w:bookmarkEnd w:id="1113"/>
      <w:bookmarkEnd w:id="1114"/>
      <w:bookmarkEnd w:id="1115"/>
      <w:bookmarkEnd w:id="1116"/>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lastRenderedPageBreak/>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1117" w:name="_CR6_3_2_2_8_2"/>
      <w:bookmarkStart w:id="1118" w:name="_Toc20155627"/>
      <w:bookmarkStart w:id="1119" w:name="_Toc27500782"/>
      <w:bookmarkStart w:id="1120" w:name="_Toc36048907"/>
      <w:bookmarkStart w:id="1121" w:name="_Toc45209670"/>
      <w:bookmarkStart w:id="1122" w:name="_Toc51860495"/>
      <w:bookmarkStart w:id="1123" w:name="_Toc193390543"/>
      <w:bookmarkEnd w:id="1117"/>
      <w:r w:rsidRPr="0073469F">
        <w:rPr>
          <w:lang w:eastAsia="ko-KR"/>
        </w:rPr>
        <w:t>6.3.2.2.8.2</w:t>
      </w:r>
      <w:r w:rsidRPr="0073469F">
        <w:rPr>
          <w:lang w:eastAsia="ko-KR"/>
        </w:rPr>
        <w:tab/>
        <w:t>Using pre-established session</w:t>
      </w:r>
      <w:bookmarkEnd w:id="1118"/>
      <w:bookmarkEnd w:id="1119"/>
      <w:bookmarkEnd w:id="1120"/>
      <w:bookmarkEnd w:id="1121"/>
      <w:bookmarkEnd w:id="1122"/>
      <w:bookmarkEnd w:id="1123"/>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1124" w:name="_CR6_3_2_2_9"/>
      <w:bookmarkStart w:id="1125" w:name="_Toc20155628"/>
      <w:bookmarkStart w:id="1126" w:name="_Toc27500783"/>
      <w:bookmarkStart w:id="1127" w:name="_Toc36048908"/>
      <w:bookmarkStart w:id="1128" w:name="_Toc45209671"/>
      <w:bookmarkStart w:id="1129" w:name="_Toc51860496"/>
      <w:bookmarkStart w:id="1130" w:name="_Toc193390544"/>
      <w:bookmarkEnd w:id="1124"/>
      <w:r>
        <w:rPr>
          <w:lang w:eastAsia="ko-KR"/>
        </w:rPr>
        <w:t>6.3.2.2.9</w:t>
      </w:r>
      <w:r w:rsidRPr="0073469F">
        <w:rPr>
          <w:lang w:eastAsia="ko-KR"/>
        </w:rPr>
        <w:tab/>
      </w:r>
      <w:r w:rsidRPr="0064413F">
        <w:rPr>
          <w:lang w:eastAsia="ko-KR"/>
        </w:rPr>
        <w:t xml:space="preserve">Populate </w:t>
      </w:r>
      <w:r>
        <w:rPr>
          <w:lang w:eastAsia="ko-KR"/>
        </w:rPr>
        <w:t>MIME bodies</w:t>
      </w:r>
      <w:bookmarkEnd w:id="1125"/>
      <w:bookmarkEnd w:id="1126"/>
      <w:bookmarkEnd w:id="1127"/>
      <w:bookmarkEnd w:id="1128"/>
      <w:bookmarkEnd w:id="1129"/>
      <w:bookmarkEnd w:id="113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1131" w:name="_CR6_3_2_2_10"/>
      <w:bookmarkStart w:id="1132" w:name="_Toc20155629"/>
      <w:bookmarkStart w:id="1133" w:name="_Toc27500784"/>
      <w:bookmarkStart w:id="1134" w:name="_Toc36048909"/>
      <w:bookmarkStart w:id="1135" w:name="_Toc45209672"/>
      <w:bookmarkStart w:id="1136" w:name="_Toc51860497"/>
      <w:bookmarkStart w:id="1137" w:name="_Toc193390545"/>
      <w:bookmarkEnd w:id="1131"/>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1132"/>
      <w:bookmarkEnd w:id="1133"/>
      <w:bookmarkEnd w:id="1134"/>
      <w:bookmarkEnd w:id="1135"/>
      <w:bookmarkEnd w:id="1136"/>
      <w:bookmarkEnd w:id="1137"/>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lastRenderedPageBreak/>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1138" w:name="_CR6_3_2_2_11"/>
      <w:bookmarkStart w:id="1139" w:name="_Toc20155630"/>
      <w:bookmarkStart w:id="1140" w:name="_Toc27500785"/>
      <w:bookmarkStart w:id="1141" w:name="_Toc36048910"/>
      <w:bookmarkStart w:id="1142" w:name="_Toc45209673"/>
      <w:bookmarkStart w:id="1143" w:name="_Toc51860498"/>
      <w:bookmarkStart w:id="1144" w:name="_Toc193390546"/>
      <w:bookmarkEnd w:id="1138"/>
      <w:r w:rsidRPr="00E26687">
        <w:t>6.3.2.2.11</w:t>
      </w:r>
      <w:r w:rsidRPr="00E26687">
        <w:tab/>
        <w:t>Generating a SIP MESSAGE request towards the terminating MCPTT client</w:t>
      </w:r>
      <w:bookmarkEnd w:id="1139"/>
      <w:bookmarkEnd w:id="1140"/>
      <w:bookmarkEnd w:id="1141"/>
      <w:bookmarkEnd w:id="1142"/>
      <w:bookmarkEnd w:id="1143"/>
      <w:bookmarkEnd w:id="1144"/>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1145" w:name="_CR6_3_2_3"/>
      <w:bookmarkStart w:id="1146" w:name="_Toc20155631"/>
      <w:bookmarkStart w:id="1147" w:name="_Toc27500786"/>
      <w:bookmarkStart w:id="1148" w:name="_Toc36048911"/>
      <w:bookmarkStart w:id="1149" w:name="_Toc45209674"/>
      <w:bookmarkStart w:id="1150" w:name="_Toc51860499"/>
      <w:bookmarkStart w:id="1151" w:name="_Toc193390547"/>
      <w:bookmarkEnd w:id="1145"/>
      <w:r>
        <w:rPr>
          <w:lang w:val="en-US" w:eastAsia="ko-KR"/>
        </w:rPr>
        <w:t>6.3.2.3</w:t>
      </w:r>
      <w:r>
        <w:rPr>
          <w:lang w:val="en-US" w:eastAsia="ko-KR"/>
        </w:rPr>
        <w:tab/>
      </w:r>
      <w:r w:rsidR="00663937">
        <w:rPr>
          <w:lang w:val="en-US" w:eastAsia="ko-KR"/>
        </w:rPr>
        <w:t>Void</w:t>
      </w:r>
      <w:bookmarkEnd w:id="1146"/>
      <w:bookmarkEnd w:id="1147"/>
      <w:bookmarkEnd w:id="1148"/>
      <w:bookmarkEnd w:id="1149"/>
      <w:bookmarkEnd w:id="1150"/>
      <w:bookmarkEnd w:id="1151"/>
    </w:p>
    <w:p w14:paraId="3756F342" w14:textId="77777777" w:rsidR="00551708" w:rsidRPr="0099693B" w:rsidRDefault="00551708" w:rsidP="00567124">
      <w:pPr>
        <w:pStyle w:val="Heading4"/>
        <w:rPr>
          <w:lang w:eastAsia="ko-KR"/>
        </w:rPr>
      </w:pPr>
      <w:bookmarkStart w:id="1152" w:name="_CR6_3_2_4"/>
      <w:bookmarkStart w:id="1153" w:name="_Toc11409296"/>
      <w:bookmarkStart w:id="1154" w:name="_Toc27499624"/>
      <w:bookmarkStart w:id="1155" w:name="_Toc45208564"/>
      <w:bookmarkStart w:id="1156" w:name="_Toc59209552"/>
      <w:bookmarkStart w:id="1157" w:name="_Toc11409325"/>
      <w:bookmarkStart w:id="1158" w:name="_Toc27499653"/>
      <w:bookmarkStart w:id="1159" w:name="_Toc45208593"/>
      <w:bookmarkStart w:id="1160" w:name="_Toc59209581"/>
      <w:bookmarkStart w:id="1161" w:name="_Toc20155632"/>
      <w:bookmarkStart w:id="1162" w:name="_Toc27500787"/>
      <w:bookmarkStart w:id="1163" w:name="_Toc36048912"/>
      <w:bookmarkStart w:id="1164" w:name="_Toc45209675"/>
      <w:bookmarkStart w:id="1165" w:name="_Toc51860500"/>
      <w:bookmarkStart w:id="1166" w:name="_Toc193390548"/>
      <w:bookmarkEnd w:id="1152"/>
      <w:r w:rsidRPr="0099693B">
        <w:t>6.3.</w:t>
      </w:r>
      <w:r w:rsidRPr="0099693B">
        <w:rPr>
          <w:lang w:eastAsia="ko-KR"/>
        </w:rPr>
        <w:t>2.4</w:t>
      </w:r>
      <w:r w:rsidRPr="0099693B">
        <w:tab/>
      </w:r>
      <w:r w:rsidRPr="0099693B">
        <w:rPr>
          <w:lang w:eastAsia="ko-KR"/>
        </w:rPr>
        <w:t>Request initiated by the participating MCPTT function</w:t>
      </w:r>
      <w:bookmarkEnd w:id="1153"/>
      <w:bookmarkEnd w:id="1154"/>
      <w:bookmarkEnd w:id="1155"/>
      <w:bookmarkEnd w:id="1156"/>
      <w:bookmarkEnd w:id="1166"/>
    </w:p>
    <w:p w14:paraId="1DBEFFCC" w14:textId="77777777" w:rsidR="00551708" w:rsidRPr="00D31BAA" w:rsidRDefault="00551708" w:rsidP="00567124">
      <w:pPr>
        <w:pStyle w:val="Heading5"/>
        <w:rPr>
          <w:lang w:val="en-US" w:eastAsia="ko-KR"/>
        </w:rPr>
      </w:pPr>
      <w:bookmarkStart w:id="1167" w:name="_CR6_3_2_4_1"/>
      <w:bookmarkStart w:id="1168" w:name="_Toc193390549"/>
      <w:bookmarkEnd w:id="1157"/>
      <w:bookmarkEnd w:id="1158"/>
      <w:bookmarkEnd w:id="1159"/>
      <w:bookmarkEnd w:id="1160"/>
      <w:bookmarkEnd w:id="1167"/>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1168"/>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lastRenderedPageBreak/>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1169" w:name="_CR6_3_2_4_2"/>
      <w:bookmarkStart w:id="1170" w:name="_Toc193390550"/>
      <w:bookmarkEnd w:id="1169"/>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1170"/>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1171" w:name="_Hlk96519238"/>
      <w:r w:rsidRPr="00535C0B">
        <w:t xml:space="preserve"> </w:t>
      </w:r>
      <w:bookmarkStart w:id="1172" w:name="_Hlk96513915"/>
      <w:r w:rsidRPr="003E25DC">
        <w:t>The determination of the specific region is left to implementation</w:t>
      </w:r>
      <w:r w:rsidRPr="000C3FCA">
        <w:t>.</w:t>
      </w:r>
      <w:bookmarkEnd w:id="1171"/>
      <w:bookmarkEnd w:id="1172"/>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lastRenderedPageBreak/>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1173" w:name="_CR6_3_2_5"/>
      <w:bookmarkStart w:id="1174" w:name="_Toc193390551"/>
      <w:bookmarkEnd w:id="1173"/>
      <w:r w:rsidRPr="00D43BED">
        <w:rPr>
          <w:noProof/>
        </w:rPr>
        <w:t>6.3.2.</w:t>
      </w:r>
      <w:r w:rsidR="00C56AA5">
        <w:rPr>
          <w:noProof/>
          <w:lang w:val="hr-HR"/>
        </w:rPr>
        <w:t>5</w:t>
      </w:r>
      <w:r w:rsidRPr="00D43BED">
        <w:rPr>
          <w:noProof/>
        </w:rPr>
        <w:tab/>
        <w:t>Handling of the no answer timer (TNP1)</w:t>
      </w:r>
      <w:bookmarkEnd w:id="1174"/>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1175" w:name="_CR6_3_2_6"/>
      <w:bookmarkStart w:id="1176" w:name="_Toc193390552"/>
      <w:bookmarkEnd w:id="1175"/>
      <w:r>
        <w:lastRenderedPageBreak/>
        <w:t>6.3.2.</w:t>
      </w:r>
      <w:r w:rsidR="00C56AA5">
        <w:rPr>
          <w:lang w:val="hr-HR"/>
        </w:rPr>
        <w:t>6</w:t>
      </w:r>
      <w:r>
        <w:tab/>
      </w:r>
      <w:r w:rsidRPr="00687036">
        <w:rPr>
          <w:noProof/>
        </w:rPr>
        <w:t>Generating a SIP MESSAGE request</w:t>
      </w:r>
      <w:r>
        <w:rPr>
          <w:noProof/>
        </w:rPr>
        <w:t xml:space="preserve"> for call forwarding of a private call</w:t>
      </w:r>
      <w:bookmarkEnd w:id="117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1177" w:name="_Hlk127538519"/>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1177"/>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1178" w:name="_Hlk127538665"/>
      <w:r w:rsidR="004645DB">
        <w:t>forwarded-calling-clien</w:t>
      </w:r>
      <w:bookmarkEnd w:id="1178"/>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lastRenderedPageBreak/>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1179" w:name="_CR6_3_3"/>
      <w:bookmarkStart w:id="1180" w:name="_Toc193390553"/>
      <w:bookmarkEnd w:id="1179"/>
      <w:r w:rsidRPr="0073469F">
        <w:t>6.3.</w:t>
      </w:r>
      <w:r w:rsidRPr="0073469F">
        <w:rPr>
          <w:lang w:eastAsia="ko-KR"/>
        </w:rPr>
        <w:t>3</w:t>
      </w:r>
      <w:r w:rsidRPr="0073469F">
        <w:tab/>
      </w:r>
      <w:r w:rsidRPr="0073469F">
        <w:rPr>
          <w:lang w:eastAsia="ko-KR"/>
        </w:rPr>
        <w:t>Controlling MCPTT f</w:t>
      </w:r>
      <w:r w:rsidRPr="0073469F">
        <w:t>unction</w:t>
      </w:r>
      <w:bookmarkEnd w:id="1161"/>
      <w:bookmarkEnd w:id="1162"/>
      <w:bookmarkEnd w:id="1163"/>
      <w:bookmarkEnd w:id="1164"/>
      <w:bookmarkEnd w:id="1165"/>
      <w:bookmarkEnd w:id="1180"/>
    </w:p>
    <w:p w14:paraId="02C06843" w14:textId="77777777" w:rsidR="00F848C3" w:rsidRPr="0073469F" w:rsidRDefault="00F848C3" w:rsidP="00567124">
      <w:pPr>
        <w:pStyle w:val="Heading4"/>
        <w:rPr>
          <w:lang w:eastAsia="ko-KR"/>
        </w:rPr>
      </w:pPr>
      <w:bookmarkStart w:id="1181" w:name="_CR6_3_3_1"/>
      <w:bookmarkStart w:id="1182" w:name="_Toc20155633"/>
      <w:bookmarkStart w:id="1183" w:name="_Toc27500788"/>
      <w:bookmarkStart w:id="1184" w:name="_Toc36048913"/>
      <w:bookmarkStart w:id="1185" w:name="_Toc45209676"/>
      <w:bookmarkStart w:id="1186" w:name="_Toc51860501"/>
      <w:bookmarkStart w:id="1187" w:name="_Toc193390554"/>
      <w:bookmarkEnd w:id="1181"/>
      <w:r w:rsidRPr="0073469F">
        <w:t>6.3.</w:t>
      </w:r>
      <w:r w:rsidRPr="0073469F">
        <w:rPr>
          <w:lang w:eastAsia="ko-KR"/>
        </w:rPr>
        <w:t>3.1</w:t>
      </w:r>
      <w:r w:rsidRPr="0073469F">
        <w:tab/>
      </w:r>
      <w:r w:rsidRPr="0073469F">
        <w:rPr>
          <w:lang w:eastAsia="ko-KR"/>
        </w:rPr>
        <w:t>Request initiated by the controlling MCPTT function</w:t>
      </w:r>
      <w:bookmarkEnd w:id="1182"/>
      <w:bookmarkEnd w:id="1183"/>
      <w:bookmarkEnd w:id="1184"/>
      <w:bookmarkEnd w:id="1185"/>
      <w:bookmarkEnd w:id="1186"/>
      <w:bookmarkEnd w:id="1187"/>
    </w:p>
    <w:p w14:paraId="2A6C8CB6" w14:textId="77777777" w:rsidR="00F848C3" w:rsidRPr="0073469F" w:rsidRDefault="00F848C3" w:rsidP="00567124">
      <w:pPr>
        <w:pStyle w:val="Heading5"/>
        <w:rPr>
          <w:lang w:eastAsia="ko-KR"/>
        </w:rPr>
      </w:pPr>
      <w:bookmarkStart w:id="1188" w:name="_CR6_3_3_1_1"/>
      <w:bookmarkStart w:id="1189" w:name="_Toc20155634"/>
      <w:bookmarkStart w:id="1190" w:name="_Toc27500789"/>
      <w:bookmarkStart w:id="1191" w:name="_Toc36048914"/>
      <w:bookmarkStart w:id="1192" w:name="_Toc45209677"/>
      <w:bookmarkStart w:id="1193" w:name="_Toc51860502"/>
      <w:bookmarkStart w:id="1194" w:name="_Toc193390555"/>
      <w:bookmarkEnd w:id="1188"/>
      <w:r w:rsidRPr="0073469F">
        <w:rPr>
          <w:lang w:eastAsia="ko-KR"/>
        </w:rPr>
        <w:t>6.3.3.1.1</w:t>
      </w:r>
      <w:r w:rsidRPr="0073469F">
        <w:rPr>
          <w:lang w:eastAsia="ko-KR"/>
        </w:rPr>
        <w:tab/>
        <w:t>SDP offer generation</w:t>
      </w:r>
      <w:bookmarkEnd w:id="1189"/>
      <w:bookmarkEnd w:id="1190"/>
      <w:bookmarkEnd w:id="1191"/>
      <w:bookmarkEnd w:id="1192"/>
      <w:bookmarkEnd w:id="1193"/>
      <w:bookmarkEnd w:id="1194"/>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69C2EF0D" w14:textId="77777777" w:rsidR="00C62706" w:rsidRDefault="00D75C38" w:rsidP="00C62706">
      <w:pPr>
        <w:pStyle w:val="B1"/>
      </w:pPr>
      <w:r w:rsidRPr="0073469F">
        <w:t>1)</w:t>
      </w:r>
      <w:r w:rsidRPr="0073469F">
        <w:tab/>
      </w:r>
      <w:r w:rsidR="00C62706" w:rsidRPr="0073469F">
        <w:t xml:space="preserve">shall replace the IP address and port number for the offered media stream in the received SDP offer with the IP address and port number of the </w:t>
      </w:r>
      <w:r w:rsidR="00C62706">
        <w:t xml:space="preserve">media distribution function of the </w:t>
      </w:r>
      <w:r w:rsidR="00C62706" w:rsidRPr="0073469F">
        <w:t>controlling MCPTT function;</w:t>
      </w:r>
    </w:p>
    <w:p w14:paraId="7659BAAF" w14:textId="77777777" w:rsidR="00C62706" w:rsidRPr="00456BE7" w:rsidRDefault="00C62706" w:rsidP="00C62706">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6B5BBA2B" w:rsidR="00D75C38" w:rsidRDefault="00C62706" w:rsidP="00C62706">
      <w:pPr>
        <w:pStyle w:val="B1"/>
      </w:pPr>
      <w:r>
        <w:t>3</w:t>
      </w:r>
      <w:r w:rsidRPr="0073469F">
        <w:t>)</w:t>
      </w:r>
      <w:r w:rsidRPr="0073469F">
        <w:tab/>
        <w:t xml:space="preserve">shall replace the IP address and port number for the offered media </w:t>
      </w:r>
      <w:r w:rsidRPr="00214829">
        <w:t xml:space="preserve">plane </w:t>
      </w:r>
      <w:r w:rsidRPr="0073469F">
        <w:t xml:space="preserve">control </w:t>
      </w:r>
      <w:r w:rsidRPr="00214829">
        <w:t>channel</w:t>
      </w:r>
      <w:r w:rsidRPr="0073469F">
        <w:t xml:space="preserve">, if any, in the received SDP offer with the IP address and port number of the </w:t>
      </w:r>
      <w:r>
        <w:t xml:space="preserve">floor control server of the </w:t>
      </w:r>
      <w:r w:rsidRPr="0073469F">
        <w:t>controlling 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1195" w:name="_CR6_3_3_1_2"/>
      <w:bookmarkStart w:id="1196" w:name="_Toc20155635"/>
      <w:bookmarkStart w:id="1197" w:name="_Toc27500790"/>
      <w:bookmarkStart w:id="1198" w:name="_Toc36048915"/>
      <w:bookmarkStart w:id="1199" w:name="_Toc45209678"/>
      <w:bookmarkStart w:id="1200" w:name="_Toc51860503"/>
      <w:bookmarkStart w:id="1201" w:name="_Toc193390556"/>
      <w:bookmarkEnd w:id="1195"/>
      <w:r w:rsidRPr="0073469F">
        <w:rPr>
          <w:lang w:eastAsia="ko-KR"/>
        </w:rPr>
        <w:t>6.3.3.1.</w:t>
      </w:r>
      <w:r w:rsidR="00D75C38" w:rsidRPr="0073469F">
        <w:rPr>
          <w:lang w:eastAsia="ko-KR"/>
        </w:rPr>
        <w:t>2</w:t>
      </w:r>
      <w:r w:rsidRPr="0073469F">
        <w:rPr>
          <w:lang w:eastAsia="ko-KR"/>
        </w:rPr>
        <w:tab/>
        <w:t>Sending an INVITE request</w:t>
      </w:r>
      <w:bookmarkEnd w:id="1196"/>
      <w:bookmarkEnd w:id="1197"/>
      <w:bookmarkEnd w:id="1198"/>
      <w:bookmarkEnd w:id="1199"/>
      <w:bookmarkEnd w:id="1200"/>
      <w:bookmarkEnd w:id="1201"/>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lastRenderedPageBreak/>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202" w:name="_CR6_3_3_1_3"/>
      <w:bookmarkStart w:id="1203" w:name="_Toc20155636"/>
      <w:bookmarkStart w:id="1204" w:name="_Toc27500791"/>
      <w:bookmarkStart w:id="1205" w:name="_Toc36048916"/>
      <w:bookmarkStart w:id="1206" w:name="_Toc45209679"/>
      <w:bookmarkStart w:id="1207" w:name="_Toc51860504"/>
      <w:bookmarkStart w:id="1208" w:name="_Toc193390557"/>
      <w:bookmarkEnd w:id="1202"/>
      <w:r w:rsidRPr="0073469F">
        <w:rPr>
          <w:lang w:eastAsia="ko-KR"/>
        </w:rPr>
        <w:t>6.3.3.1.3</w:t>
      </w:r>
      <w:r w:rsidRPr="0073469F">
        <w:rPr>
          <w:lang w:eastAsia="ko-KR"/>
        </w:rPr>
        <w:tab/>
        <w:t>Receipt of a SIP response to a SIP INVITE request</w:t>
      </w:r>
      <w:bookmarkEnd w:id="1203"/>
      <w:bookmarkEnd w:id="1204"/>
      <w:bookmarkEnd w:id="1205"/>
      <w:bookmarkEnd w:id="1206"/>
      <w:bookmarkEnd w:id="1207"/>
      <w:bookmarkEnd w:id="1208"/>
    </w:p>
    <w:p w14:paraId="03D2BE50" w14:textId="77777777" w:rsidR="00D75C38" w:rsidRPr="0073469F" w:rsidRDefault="00D75C38" w:rsidP="00567124">
      <w:pPr>
        <w:pStyle w:val="Heading6"/>
        <w:numPr>
          <w:ilvl w:val="5"/>
          <w:numId w:val="0"/>
        </w:numPr>
        <w:ind w:left="1152" w:hanging="432"/>
        <w:rPr>
          <w:lang w:eastAsia="ko-KR"/>
        </w:rPr>
      </w:pPr>
      <w:bookmarkStart w:id="1209" w:name="_CR6_3_3_1_3_1"/>
      <w:bookmarkStart w:id="1210" w:name="_Toc20155637"/>
      <w:bookmarkStart w:id="1211" w:name="_Toc27500792"/>
      <w:bookmarkStart w:id="1212" w:name="_Toc36048917"/>
      <w:bookmarkStart w:id="1213" w:name="_Toc45209680"/>
      <w:bookmarkStart w:id="1214" w:name="_Toc51860505"/>
      <w:bookmarkStart w:id="1215" w:name="_Toc193390558"/>
      <w:bookmarkEnd w:id="1209"/>
      <w:r w:rsidRPr="0073469F">
        <w:rPr>
          <w:lang w:eastAsia="ko-KR"/>
        </w:rPr>
        <w:t>6.3.3.1.3.1</w:t>
      </w:r>
      <w:r w:rsidRPr="0073469F">
        <w:rPr>
          <w:lang w:eastAsia="ko-KR"/>
        </w:rPr>
        <w:tab/>
        <w:t>Final response</w:t>
      </w:r>
      <w:bookmarkEnd w:id="1210"/>
      <w:bookmarkEnd w:id="1211"/>
      <w:bookmarkEnd w:id="1212"/>
      <w:bookmarkEnd w:id="1213"/>
      <w:bookmarkEnd w:id="1214"/>
      <w:bookmarkEnd w:id="1215"/>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216" w:name="_CR6_3_3_1_4"/>
      <w:bookmarkStart w:id="1217" w:name="_Toc20155638"/>
      <w:bookmarkStart w:id="1218" w:name="_Toc27500793"/>
      <w:bookmarkStart w:id="1219" w:name="_Toc36048918"/>
      <w:bookmarkStart w:id="1220" w:name="_Toc45209681"/>
      <w:bookmarkStart w:id="1221" w:name="_Toc51860506"/>
      <w:bookmarkStart w:id="1222" w:name="_Toc193390559"/>
      <w:bookmarkEnd w:id="1216"/>
      <w:r w:rsidRPr="0073469F">
        <w:rPr>
          <w:lang w:eastAsia="ko-KR"/>
        </w:rPr>
        <w:t>6.3.3.1.4</w:t>
      </w:r>
      <w:r w:rsidRPr="0073469F">
        <w:rPr>
          <w:lang w:eastAsia="ko-KR"/>
        </w:rPr>
        <w:tab/>
      </w:r>
      <w:r w:rsidR="003A1DA7">
        <w:rPr>
          <w:lang w:eastAsia="ko-KR"/>
        </w:rPr>
        <w:t>Void</w:t>
      </w:r>
      <w:bookmarkEnd w:id="1217"/>
      <w:bookmarkEnd w:id="1218"/>
      <w:bookmarkEnd w:id="1219"/>
      <w:bookmarkEnd w:id="1220"/>
      <w:bookmarkEnd w:id="1221"/>
      <w:bookmarkEnd w:id="1222"/>
    </w:p>
    <w:p w14:paraId="3A12DBA4" w14:textId="77777777" w:rsidR="00620645" w:rsidRPr="0073469F" w:rsidRDefault="00620645" w:rsidP="00567124">
      <w:pPr>
        <w:pStyle w:val="Heading5"/>
        <w:rPr>
          <w:lang w:eastAsia="ko-KR"/>
        </w:rPr>
      </w:pPr>
      <w:bookmarkStart w:id="1223" w:name="_CR6_3_3_1_5"/>
      <w:bookmarkStart w:id="1224" w:name="_Toc20155639"/>
      <w:bookmarkStart w:id="1225" w:name="_Toc27500794"/>
      <w:bookmarkStart w:id="1226" w:name="_Toc36048919"/>
      <w:bookmarkStart w:id="1227" w:name="_Toc45209682"/>
      <w:bookmarkStart w:id="1228" w:name="_Toc51860507"/>
      <w:bookmarkStart w:id="1229" w:name="_Toc193390560"/>
      <w:bookmarkEnd w:id="1223"/>
      <w:r w:rsidRPr="0073469F">
        <w:rPr>
          <w:lang w:eastAsia="ko-KR"/>
        </w:rPr>
        <w:t>6.3.3.1.5</w:t>
      </w:r>
      <w:r w:rsidRPr="0073469F">
        <w:rPr>
          <w:lang w:eastAsia="ko-KR"/>
        </w:rPr>
        <w:tab/>
        <w:t>Sending a SIP BYE request</w:t>
      </w:r>
      <w:bookmarkEnd w:id="1224"/>
      <w:bookmarkEnd w:id="1225"/>
      <w:bookmarkEnd w:id="1226"/>
      <w:bookmarkEnd w:id="1227"/>
      <w:bookmarkEnd w:id="1228"/>
      <w:bookmarkEnd w:id="1229"/>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lastRenderedPageBreak/>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230" w:name="_CR6_3_3_1_6"/>
      <w:bookmarkStart w:id="1231" w:name="_Toc20155640"/>
      <w:bookmarkStart w:id="1232" w:name="_Toc27500795"/>
      <w:bookmarkStart w:id="1233" w:name="_Toc36048920"/>
      <w:bookmarkStart w:id="1234" w:name="_Toc45209683"/>
      <w:bookmarkStart w:id="1235" w:name="_Toc51860508"/>
      <w:bookmarkStart w:id="1236" w:name="_Toc193390561"/>
      <w:bookmarkEnd w:id="1230"/>
      <w:r w:rsidRPr="0073469F">
        <w:rPr>
          <w:lang w:eastAsia="ko-KR"/>
        </w:rPr>
        <w:t>6.3.3.1.6</w:t>
      </w:r>
      <w:r w:rsidRPr="0073469F">
        <w:rPr>
          <w:lang w:eastAsia="ko-KR"/>
        </w:rPr>
        <w:tab/>
        <w:t>Sending a SIP re-INVITE request for MCPTT emergency group call</w:t>
      </w:r>
      <w:bookmarkEnd w:id="1231"/>
      <w:bookmarkEnd w:id="1232"/>
      <w:bookmarkEnd w:id="1233"/>
      <w:bookmarkEnd w:id="1234"/>
      <w:bookmarkEnd w:id="1235"/>
      <w:bookmarkEnd w:id="123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lastRenderedPageBreak/>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237" w:name="_CR6_3_3_1_7"/>
      <w:bookmarkStart w:id="1238" w:name="_Toc20155641"/>
      <w:bookmarkStart w:id="1239" w:name="_Toc27500796"/>
      <w:bookmarkStart w:id="1240" w:name="_Toc36048921"/>
      <w:bookmarkStart w:id="1241" w:name="_Toc45209684"/>
      <w:bookmarkStart w:id="1242" w:name="_Toc51860509"/>
      <w:bookmarkStart w:id="1243" w:name="_Toc193390562"/>
      <w:bookmarkEnd w:id="1237"/>
      <w:r>
        <w:rPr>
          <w:lang w:val="en-US" w:eastAsia="ko-KR"/>
        </w:rPr>
        <w:t>6.3.3.1.7</w:t>
      </w:r>
      <w:r>
        <w:rPr>
          <w:lang w:val="en-US" w:eastAsia="ko-KR"/>
        </w:rPr>
        <w:tab/>
        <w:t>Sending a SIP INVITE request for MCPTT emergency group call</w:t>
      </w:r>
      <w:bookmarkEnd w:id="1238"/>
      <w:bookmarkEnd w:id="1239"/>
      <w:bookmarkEnd w:id="1240"/>
      <w:bookmarkEnd w:id="1241"/>
      <w:bookmarkEnd w:id="1242"/>
      <w:bookmarkEnd w:id="1243"/>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xml:space="preserve"> 6.3.3.1.12. Otherwise, </w:t>
      </w:r>
      <w:r>
        <w:rPr>
          <w:lang w:val="en-US"/>
        </w:rPr>
        <w:lastRenderedPageBreak/>
        <w:t>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244" w:name="_CR6_3_3_1_8"/>
      <w:bookmarkStart w:id="1245" w:name="_Toc20155642"/>
      <w:bookmarkStart w:id="1246" w:name="_Toc27500797"/>
      <w:bookmarkStart w:id="1247" w:name="_Toc36048922"/>
      <w:bookmarkStart w:id="1248" w:name="_Toc45209685"/>
      <w:bookmarkStart w:id="1249" w:name="_Toc51860510"/>
      <w:bookmarkStart w:id="1250" w:name="_Toc193390563"/>
      <w:bookmarkEnd w:id="1244"/>
      <w:r>
        <w:rPr>
          <w:lang w:val="en-US" w:eastAsia="ko-KR"/>
        </w:rPr>
        <w:t>6.3.3.1.8</w:t>
      </w:r>
      <w:r>
        <w:rPr>
          <w:lang w:val="en-US" w:eastAsia="ko-KR"/>
        </w:rPr>
        <w:tab/>
        <w:t>Sending a SIP UPDATE request for Resource-Priority header field correction</w:t>
      </w:r>
      <w:bookmarkEnd w:id="1245"/>
      <w:bookmarkEnd w:id="1246"/>
      <w:bookmarkEnd w:id="1247"/>
      <w:bookmarkEnd w:id="1248"/>
      <w:bookmarkEnd w:id="1249"/>
      <w:bookmarkEnd w:id="1250"/>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251" w:name="_CR6_3_3_1_9"/>
      <w:bookmarkStart w:id="1252" w:name="_Toc20155643"/>
      <w:bookmarkStart w:id="1253" w:name="_Toc27500798"/>
      <w:bookmarkStart w:id="1254" w:name="_Toc36048923"/>
      <w:bookmarkStart w:id="1255" w:name="_Toc45209686"/>
      <w:bookmarkStart w:id="1256" w:name="_Toc51860511"/>
      <w:bookmarkStart w:id="1257" w:name="_Toc193390564"/>
      <w:bookmarkEnd w:id="1251"/>
      <w:r>
        <w:rPr>
          <w:lang w:val="en-US" w:eastAsia="ko-KR"/>
        </w:rPr>
        <w:lastRenderedPageBreak/>
        <w:t>6.3.3.1.9</w:t>
      </w:r>
      <w:r>
        <w:rPr>
          <w:lang w:val="en-US" w:eastAsia="ko-KR"/>
        </w:rPr>
        <w:tab/>
        <w:t>Generating a SIP re-INVITE request</w:t>
      </w:r>
      <w:bookmarkEnd w:id="1252"/>
      <w:bookmarkEnd w:id="1253"/>
      <w:bookmarkEnd w:id="1254"/>
      <w:bookmarkEnd w:id="1255"/>
      <w:bookmarkEnd w:id="1256"/>
      <w:bookmarkEnd w:id="125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258" w:name="_CR6_3_3_1_10"/>
      <w:bookmarkStart w:id="1259" w:name="_Toc20155644"/>
      <w:bookmarkStart w:id="1260" w:name="_Toc27500799"/>
      <w:bookmarkStart w:id="1261" w:name="_Toc36048924"/>
      <w:bookmarkStart w:id="1262" w:name="_Toc45209687"/>
      <w:bookmarkStart w:id="1263" w:name="_Toc51860512"/>
      <w:bookmarkStart w:id="1264" w:name="_Toc193390565"/>
      <w:bookmarkEnd w:id="1258"/>
      <w:r>
        <w:rPr>
          <w:lang w:val="en-US" w:eastAsia="ko-KR"/>
        </w:rPr>
        <w:t>6.3.3.1.10</w:t>
      </w:r>
      <w:r>
        <w:rPr>
          <w:lang w:val="en-US" w:eastAsia="ko-KR"/>
        </w:rPr>
        <w:tab/>
        <w:t>Generating a SIP re-INVITE request to cancel an in-progress emergency</w:t>
      </w:r>
      <w:bookmarkEnd w:id="1259"/>
      <w:bookmarkEnd w:id="1260"/>
      <w:bookmarkEnd w:id="1261"/>
      <w:bookmarkEnd w:id="1262"/>
      <w:bookmarkEnd w:id="1263"/>
      <w:bookmarkEnd w:id="1264"/>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265" w:name="_CR6_3_3_1_11"/>
      <w:bookmarkStart w:id="1266" w:name="_Toc20155645"/>
      <w:bookmarkStart w:id="1267" w:name="_Toc27500800"/>
      <w:bookmarkStart w:id="1268" w:name="_Toc36048925"/>
      <w:bookmarkStart w:id="1269" w:name="_Toc45209688"/>
      <w:bookmarkStart w:id="1270" w:name="_Toc51860513"/>
      <w:bookmarkStart w:id="1271" w:name="_Toc193390566"/>
      <w:bookmarkEnd w:id="1265"/>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266"/>
      <w:bookmarkEnd w:id="1267"/>
      <w:bookmarkEnd w:id="1268"/>
      <w:bookmarkEnd w:id="1269"/>
      <w:bookmarkEnd w:id="1270"/>
      <w:bookmarkEnd w:id="1271"/>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272" w:name="_CR6_3_3_1_12"/>
      <w:bookmarkStart w:id="1273" w:name="_Toc20155646"/>
      <w:bookmarkStart w:id="1274" w:name="_Toc27500801"/>
      <w:bookmarkStart w:id="1275" w:name="_Toc36048926"/>
      <w:bookmarkStart w:id="1276" w:name="_Toc45209689"/>
      <w:bookmarkStart w:id="1277" w:name="_Toc51860514"/>
      <w:bookmarkStart w:id="1278" w:name="_Toc193390567"/>
      <w:bookmarkEnd w:id="1272"/>
      <w:r>
        <w:rPr>
          <w:lang w:val="en-US" w:eastAsia="ko-KR"/>
        </w:rPr>
        <w:t>6.3.3.1.12</w:t>
      </w:r>
      <w:r>
        <w:rPr>
          <w:lang w:val="en-US" w:eastAsia="ko-KR"/>
        </w:rPr>
        <w:tab/>
        <w:t>Populate mcptt-info and location-info MIME bodies for emergency alert</w:t>
      </w:r>
      <w:bookmarkEnd w:id="1273"/>
      <w:bookmarkEnd w:id="1274"/>
      <w:bookmarkEnd w:id="1275"/>
      <w:bookmarkEnd w:id="1276"/>
      <w:bookmarkEnd w:id="1277"/>
      <w:bookmarkEnd w:id="1278"/>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279" w:name="_CR6_3_3_1_13"/>
      <w:bookmarkStart w:id="1280" w:name="_Toc20155647"/>
      <w:bookmarkStart w:id="1281" w:name="_Toc27500802"/>
      <w:bookmarkStart w:id="1282" w:name="_Toc36048927"/>
      <w:bookmarkStart w:id="1283" w:name="_Toc45209690"/>
      <w:bookmarkStart w:id="1284" w:name="_Toc51860515"/>
      <w:bookmarkStart w:id="1285" w:name="_Toc193390568"/>
      <w:bookmarkEnd w:id="1279"/>
      <w:r>
        <w:rPr>
          <w:lang w:eastAsia="ko-KR"/>
        </w:rPr>
        <w:t>6.3.3.1.13</w:t>
      </w:r>
      <w:r>
        <w:rPr>
          <w:lang w:eastAsia="ko-KR"/>
        </w:rPr>
        <w:tab/>
        <w:t>Authorisations</w:t>
      </w:r>
      <w:bookmarkEnd w:id="1280"/>
      <w:bookmarkEnd w:id="1281"/>
      <w:bookmarkEnd w:id="1282"/>
      <w:bookmarkEnd w:id="1283"/>
      <w:bookmarkEnd w:id="1284"/>
      <w:bookmarkEnd w:id="1285"/>
    </w:p>
    <w:p w14:paraId="157007F7" w14:textId="77777777" w:rsidR="004C3C07" w:rsidRDefault="004C3C07" w:rsidP="00567124">
      <w:pPr>
        <w:pStyle w:val="Heading6"/>
        <w:numPr>
          <w:ilvl w:val="5"/>
          <w:numId w:val="0"/>
        </w:numPr>
        <w:ind w:left="1152" w:hanging="432"/>
      </w:pPr>
      <w:bookmarkStart w:id="1286" w:name="_CR6_3_3_1_13_1"/>
      <w:bookmarkStart w:id="1287" w:name="_Toc20155648"/>
      <w:bookmarkStart w:id="1288" w:name="_Toc27500803"/>
      <w:bookmarkStart w:id="1289" w:name="_Toc36048928"/>
      <w:bookmarkStart w:id="1290" w:name="_Toc45209691"/>
      <w:bookmarkStart w:id="1291" w:name="_Toc51860516"/>
      <w:bookmarkStart w:id="1292" w:name="_Toc193390569"/>
      <w:bookmarkEnd w:id="1286"/>
      <w:r>
        <w:t>6.3.3.1.13.1</w:t>
      </w:r>
      <w:r w:rsidRPr="00E352B4">
        <w:tab/>
      </w:r>
      <w:r>
        <w:t>Determining authorisation for initiating an MCPTT emergency alert</w:t>
      </w:r>
      <w:bookmarkEnd w:id="1287"/>
      <w:bookmarkEnd w:id="1288"/>
      <w:bookmarkEnd w:id="1289"/>
      <w:bookmarkEnd w:id="1290"/>
      <w:bookmarkEnd w:id="1291"/>
      <w:bookmarkEnd w:id="1292"/>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lastRenderedPageBreak/>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293" w:name="_CR6_3_3_1_13_2"/>
      <w:bookmarkStart w:id="1294" w:name="_Toc20155649"/>
      <w:bookmarkStart w:id="1295" w:name="_Toc27500804"/>
      <w:bookmarkStart w:id="1296" w:name="_Toc36048929"/>
      <w:bookmarkStart w:id="1297" w:name="_Toc45209692"/>
      <w:bookmarkStart w:id="1298" w:name="_Toc51860517"/>
      <w:bookmarkStart w:id="1299" w:name="_Toc193390570"/>
      <w:bookmarkEnd w:id="1293"/>
      <w:r>
        <w:t>6.3.3.1.13.2</w:t>
      </w:r>
      <w:r w:rsidRPr="00E352B4">
        <w:tab/>
      </w:r>
      <w:r>
        <w:t>Determining authorisation for initiating an MCPTT emergency group or private call</w:t>
      </w:r>
      <w:bookmarkEnd w:id="1294"/>
      <w:bookmarkEnd w:id="1295"/>
      <w:bookmarkEnd w:id="1296"/>
      <w:bookmarkEnd w:id="1297"/>
      <w:bookmarkEnd w:id="1298"/>
      <w:bookmarkEnd w:id="1299"/>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lastRenderedPageBreak/>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300" w:name="_CR6_3_3_1_13_3"/>
      <w:bookmarkStart w:id="1301" w:name="_Toc20155650"/>
      <w:bookmarkStart w:id="1302" w:name="_Toc27500805"/>
      <w:bookmarkStart w:id="1303" w:name="_Toc36048930"/>
      <w:bookmarkStart w:id="1304" w:name="_Toc45209693"/>
      <w:bookmarkStart w:id="1305" w:name="_Toc51860518"/>
      <w:bookmarkStart w:id="1306" w:name="_Toc193390571"/>
      <w:bookmarkEnd w:id="1300"/>
      <w:r>
        <w:t>6.3.3.1.13.3</w:t>
      </w:r>
      <w:r w:rsidRPr="00E352B4">
        <w:tab/>
      </w:r>
      <w:r>
        <w:t>Determining authorisation for cancelling an MCPTT emergency alert</w:t>
      </w:r>
      <w:bookmarkEnd w:id="1301"/>
      <w:bookmarkEnd w:id="1302"/>
      <w:bookmarkEnd w:id="1303"/>
      <w:bookmarkEnd w:id="1304"/>
      <w:bookmarkEnd w:id="1305"/>
      <w:bookmarkEnd w:id="1306"/>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w:t>
      </w:r>
      <w:r w:rsidRPr="002107AF">
        <w:lastRenderedPageBreak/>
        <w:t>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307" w:name="_CR6_3_3_1_13_4"/>
      <w:bookmarkStart w:id="1308" w:name="_Toc20155651"/>
      <w:bookmarkStart w:id="1309" w:name="_Toc27500806"/>
      <w:bookmarkStart w:id="1310" w:name="_Toc36048931"/>
      <w:bookmarkStart w:id="1311" w:name="_Toc45209694"/>
      <w:bookmarkStart w:id="1312" w:name="_Toc51860519"/>
      <w:bookmarkStart w:id="1313" w:name="_Toc193390572"/>
      <w:bookmarkEnd w:id="1307"/>
      <w:r>
        <w:t>6.3.3.1.13.4</w:t>
      </w:r>
      <w:r w:rsidRPr="00E352B4">
        <w:tab/>
      </w:r>
      <w:r>
        <w:t>Determining authorisation for cancelling an MCPTT emergency call</w:t>
      </w:r>
      <w:bookmarkEnd w:id="1308"/>
      <w:bookmarkEnd w:id="1309"/>
      <w:bookmarkEnd w:id="1310"/>
      <w:bookmarkEnd w:id="1311"/>
      <w:bookmarkEnd w:id="1312"/>
      <w:bookmarkEnd w:id="1313"/>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314" w:name="_Toc20155652"/>
      <w:bookmarkStart w:id="1315" w:name="_Toc27500807"/>
      <w:bookmarkStart w:id="1316" w:name="_Toc36048932"/>
      <w:bookmarkStart w:id="1317" w:name="_Toc45209695"/>
      <w:bookmarkStart w:id="1318"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319" w:name="_CR6_3_3_1_13_5"/>
      <w:bookmarkStart w:id="1320" w:name="_Toc193390573"/>
      <w:bookmarkEnd w:id="1319"/>
      <w:r w:rsidRPr="004C3C07">
        <w:t>6.3.3.1.13.5</w:t>
      </w:r>
      <w:r w:rsidRPr="004C3C07">
        <w:tab/>
        <w:t>Determining authorisation for initiating an MCPTT imminent peril call</w:t>
      </w:r>
      <w:bookmarkEnd w:id="1314"/>
      <w:bookmarkEnd w:id="1315"/>
      <w:bookmarkEnd w:id="1316"/>
      <w:bookmarkEnd w:id="1317"/>
      <w:bookmarkEnd w:id="1318"/>
      <w:bookmarkEnd w:id="1320"/>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321" w:name="_CR6_3_3_1_13_6"/>
      <w:bookmarkStart w:id="1322" w:name="_Toc20155653"/>
      <w:bookmarkStart w:id="1323" w:name="_Toc27500808"/>
      <w:bookmarkStart w:id="1324" w:name="_Toc36048933"/>
      <w:bookmarkStart w:id="1325" w:name="_Toc45209696"/>
      <w:bookmarkStart w:id="1326" w:name="_Toc51860521"/>
      <w:bookmarkStart w:id="1327" w:name="_Toc193390574"/>
      <w:bookmarkEnd w:id="1321"/>
      <w:r>
        <w:t>6.3.3.1.13.6</w:t>
      </w:r>
      <w:r w:rsidRPr="00E352B4">
        <w:tab/>
      </w:r>
      <w:r>
        <w:t>Determining authorisation for cancelling an MCPTT imminent peril call</w:t>
      </w:r>
      <w:bookmarkEnd w:id="1322"/>
      <w:bookmarkEnd w:id="1323"/>
      <w:bookmarkEnd w:id="1324"/>
      <w:bookmarkEnd w:id="1325"/>
      <w:bookmarkEnd w:id="1326"/>
      <w:bookmarkEnd w:id="1327"/>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lastRenderedPageBreak/>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Default="007A751B" w:rsidP="00567124">
      <w:pPr>
        <w:pStyle w:val="Heading6"/>
        <w:numPr>
          <w:ilvl w:val="5"/>
          <w:numId w:val="0"/>
        </w:numPr>
        <w:ind w:left="1152" w:hanging="432"/>
      </w:pPr>
      <w:bookmarkStart w:id="1328" w:name="_CR6_3_3_1_13_7"/>
      <w:bookmarkStart w:id="1329" w:name="_Toc20155654"/>
      <w:bookmarkStart w:id="1330" w:name="_Toc27500809"/>
      <w:bookmarkStart w:id="1331" w:name="_Toc36048934"/>
      <w:bookmarkStart w:id="1332" w:name="_Toc45209697"/>
      <w:bookmarkStart w:id="1333" w:name="_Toc51860522"/>
      <w:bookmarkStart w:id="1334" w:name="_Toc193390575"/>
      <w:bookmarkEnd w:id="1328"/>
      <w:r w:rsidRPr="003761B8">
        <w:t>6.3.</w:t>
      </w:r>
      <w:r w:rsidRPr="00A509A6">
        <w:t>3.1.13.7</w:t>
      </w:r>
      <w:r w:rsidRPr="003761B8">
        <w:tab/>
      </w:r>
      <w:bookmarkEnd w:id="1329"/>
      <w:bookmarkEnd w:id="1330"/>
      <w:bookmarkEnd w:id="1331"/>
      <w:bookmarkEnd w:id="1332"/>
      <w:bookmarkEnd w:id="1333"/>
      <w:r w:rsidR="00A62E4B">
        <w:t>void</w:t>
      </w:r>
      <w:bookmarkEnd w:id="1334"/>
    </w:p>
    <w:p w14:paraId="3F013E33" w14:textId="77777777" w:rsidR="001826F0" w:rsidRDefault="001826F0" w:rsidP="001826F0">
      <w:pPr>
        <w:pStyle w:val="Heading6"/>
        <w:numPr>
          <w:ilvl w:val="5"/>
          <w:numId w:val="0"/>
        </w:numPr>
        <w:ind w:left="1152" w:hanging="432"/>
      </w:pPr>
      <w:bookmarkStart w:id="1335" w:name="_CR6_3_3_1_13_8"/>
      <w:bookmarkStart w:id="1336" w:name="_Toc193390576"/>
      <w:bookmarkEnd w:id="1335"/>
      <w:r>
        <w:t>6.3.3.1.13.8</w:t>
      </w:r>
      <w:r w:rsidRPr="00E352B4">
        <w:tab/>
      </w:r>
      <w:r>
        <w:t>Determining authorisation for initiating an MCPTT adhoc group emergency alert</w:t>
      </w:r>
      <w:bookmarkEnd w:id="1336"/>
    </w:p>
    <w:p w14:paraId="2DBC050B" w14:textId="77777777"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15B8235D" w:rsidR="001826F0" w:rsidRDefault="001826F0" w:rsidP="001826F0">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 targeted to a MCPTT group.</w:t>
      </w:r>
    </w:p>
    <w:p w14:paraId="5715727D" w14:textId="390CC82C"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w:t>
      </w:r>
      <w:r w:rsidR="00894514">
        <w:rPr>
          <w:lang w:eastAsia="ko-KR"/>
        </w:rPr>
        <w:t xml:space="preserve">adhoc group </w:t>
      </w:r>
      <w:r>
        <w:rPr>
          <w:lang w:eastAsia="ko-KR"/>
        </w:rPr>
        <w:t xml:space="preserve">emergency alert request shall be considered to be an unauthorised request for an MCPTT adhoc </w:t>
      </w:r>
      <w:r w:rsidR="00894514">
        <w:rPr>
          <w:lang w:eastAsia="ko-KR"/>
        </w:rPr>
        <w:t xml:space="preserve">group </w:t>
      </w:r>
      <w:r>
        <w:rPr>
          <w:lang w:eastAsia="ko-KR"/>
        </w:rPr>
        <w:t>emergency alert targeted to a MCPTT group.</w:t>
      </w:r>
    </w:p>
    <w:p w14:paraId="0323C73D" w14:textId="77777777" w:rsidR="001826F0" w:rsidRDefault="001826F0" w:rsidP="001826F0">
      <w:pPr>
        <w:pStyle w:val="Heading6"/>
        <w:numPr>
          <w:ilvl w:val="5"/>
          <w:numId w:val="0"/>
        </w:numPr>
        <w:ind w:left="1152" w:hanging="432"/>
      </w:pPr>
      <w:bookmarkStart w:id="1337" w:name="_CR6_3_3_1_13_9"/>
      <w:bookmarkStart w:id="1338" w:name="_Toc193390577"/>
      <w:bookmarkEnd w:id="1337"/>
      <w:r>
        <w:t>6.3.3.1.13.9</w:t>
      </w:r>
      <w:r w:rsidRPr="00E352B4">
        <w:tab/>
      </w:r>
      <w:r>
        <w:t>Determining authorisation for cancelling an MCPTT adhoc group emergency alert</w:t>
      </w:r>
      <w:bookmarkEnd w:id="1338"/>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request shall be considered to be an authorised request for an MCPTT adhoc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 the MCPTT adhoc group emergency alert cancellation request shall be considered to be an unauthorised request for an MCPTT adhoc group emergency alert cancellation.</w:t>
      </w:r>
    </w:p>
    <w:p w14:paraId="7F9DBA64" w14:textId="77777777" w:rsidR="001826F0" w:rsidRDefault="001826F0" w:rsidP="001826F0">
      <w:pPr>
        <w:pStyle w:val="Heading6"/>
        <w:numPr>
          <w:ilvl w:val="5"/>
          <w:numId w:val="0"/>
        </w:numPr>
        <w:ind w:left="1152" w:hanging="432"/>
      </w:pPr>
      <w:bookmarkStart w:id="1339" w:name="_CR6_3_3_1_13_10"/>
      <w:bookmarkStart w:id="1340" w:name="_Toc193390578"/>
      <w:bookmarkEnd w:id="1339"/>
      <w:r>
        <w:t>6.3.3.1.13.10</w:t>
      </w:r>
      <w:r w:rsidRPr="00E352B4">
        <w:tab/>
      </w:r>
      <w:r>
        <w:t xml:space="preserve">Determining MCPTT users that are authorized for receiving </w:t>
      </w:r>
      <w:bookmarkStart w:id="1341" w:name="_Hlk158885985"/>
      <w:r>
        <w:t>MCPTT adhoc group emergency alert participant information</w:t>
      </w:r>
      <w:bookmarkEnd w:id="1340"/>
      <w:bookmarkEnd w:id="1341"/>
    </w:p>
    <w:p w14:paraId="61049114" w14:textId="5B687EFE"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28F25790"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Pr>
          <w:lang w:eastAsia="ko-KR"/>
        </w:rPr>
        <w:t>; and</w:t>
      </w:r>
    </w:p>
    <w:p w14:paraId="0E6CA9BE" w14:textId="772CD88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considered to be </w:t>
      </w:r>
      <w:r w:rsidR="00EE45D7">
        <w:rPr>
          <w:lang w:eastAsia="ko-KR"/>
        </w:rPr>
        <w:t>un</w:t>
      </w:r>
      <w:r w:rsidRPr="002975E4">
        <w:rPr>
          <w:lang w:eastAsia="ko-KR"/>
        </w:rPr>
        <w:t>authorised for MCPTT adhoc group emergency alert participant information</w:t>
      </w:r>
      <w:r>
        <w:rPr>
          <w:lang w:eastAsia="ko-KR"/>
        </w:rPr>
        <w:t>.</w:t>
      </w:r>
    </w:p>
    <w:p w14:paraId="5B8AF1F1" w14:textId="77777777" w:rsidR="00672ADF" w:rsidRDefault="00672ADF" w:rsidP="00672ADF">
      <w:pPr>
        <w:pStyle w:val="Heading6"/>
        <w:numPr>
          <w:ilvl w:val="5"/>
          <w:numId w:val="0"/>
        </w:numPr>
        <w:ind w:left="1152" w:hanging="432"/>
      </w:pPr>
      <w:bookmarkStart w:id="1342" w:name="_CR6_3_3_1_13_11"/>
      <w:bookmarkStart w:id="1343" w:name="_Toc193390579"/>
      <w:bookmarkEnd w:id="1342"/>
      <w:r>
        <w:lastRenderedPageBreak/>
        <w:t>6.3.3.1.13.11</w:t>
      </w:r>
      <w:r w:rsidRPr="00E352B4">
        <w:tab/>
      </w:r>
      <w:r>
        <w:t>Determining authorisation for initiating an MCPTT emergency adhoc group call</w:t>
      </w:r>
      <w:bookmarkEnd w:id="1343"/>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4C3C07" w:rsidRDefault="00672ADF" w:rsidP="00672ADF">
      <w:pPr>
        <w:pStyle w:val="Heading6"/>
        <w:numPr>
          <w:ilvl w:val="5"/>
          <w:numId w:val="0"/>
        </w:numPr>
        <w:ind w:left="1152" w:hanging="432"/>
      </w:pPr>
      <w:bookmarkStart w:id="1344" w:name="_CR6_3_3_1_13_12"/>
      <w:bookmarkStart w:id="1345" w:name="_Toc193390580"/>
      <w:bookmarkEnd w:id="1344"/>
      <w:r>
        <w:t>6.3.3.1.13.12</w:t>
      </w:r>
      <w:r w:rsidRPr="004C3C07">
        <w:tab/>
        <w:t xml:space="preserve">Determining authorisation for initiating an MCPTT imminent peril </w:t>
      </w:r>
      <w:r>
        <w:t xml:space="preserve">adhoc group </w:t>
      </w:r>
      <w:r w:rsidRPr="004C3C07">
        <w:t>call</w:t>
      </w:r>
      <w:bookmarkEnd w:id="1345"/>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Default="00E91B03" w:rsidP="00E91B03">
      <w:pPr>
        <w:pStyle w:val="Heading6"/>
        <w:numPr>
          <w:ilvl w:val="5"/>
          <w:numId w:val="0"/>
        </w:numPr>
        <w:ind w:left="1152" w:hanging="432"/>
      </w:pPr>
      <w:bookmarkStart w:id="1346" w:name="_CR6_3_3_1_13_13"/>
      <w:bookmarkStart w:id="1347" w:name="_Toc193390581"/>
      <w:bookmarkEnd w:id="1346"/>
      <w:r>
        <w:t>6.3.3.1.</w:t>
      </w:r>
      <w:r w:rsidRPr="00E91B03">
        <w:t>13.13</w:t>
      </w:r>
      <w:r w:rsidRPr="00E91B03">
        <w:tab/>
        <w:t>D</w:t>
      </w:r>
      <w:r w:rsidRPr="001A10C9">
        <w:t>etermining authorisation for cancelling the in-progress imminent peril state of an MCPTT group</w:t>
      </w:r>
      <w:bookmarkEnd w:id="1347"/>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348" w:name="_CR6_3_3_1_14"/>
      <w:bookmarkStart w:id="1349" w:name="_Toc20155655"/>
      <w:bookmarkStart w:id="1350" w:name="_Toc27500810"/>
      <w:bookmarkStart w:id="1351" w:name="_Toc36048935"/>
      <w:bookmarkStart w:id="1352" w:name="_Toc45209698"/>
      <w:bookmarkStart w:id="1353" w:name="_Toc51860523"/>
      <w:bookmarkStart w:id="1354" w:name="_Toc193390582"/>
      <w:bookmarkEnd w:id="1348"/>
      <w:r w:rsidRPr="009D4EBE">
        <w:rPr>
          <w:lang w:eastAsia="ko-KR"/>
        </w:rPr>
        <w:t>6.3.3.1.14</w:t>
      </w:r>
      <w:r w:rsidRPr="009D4EBE">
        <w:rPr>
          <w:lang w:eastAsia="ko-KR"/>
        </w:rPr>
        <w:tab/>
        <w:t>Generating a SIP 403 response for priority call request rejection</w:t>
      </w:r>
      <w:bookmarkEnd w:id="1349"/>
      <w:bookmarkEnd w:id="1350"/>
      <w:bookmarkEnd w:id="1351"/>
      <w:bookmarkEnd w:id="1352"/>
      <w:bookmarkEnd w:id="1353"/>
      <w:bookmarkEnd w:id="1354"/>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355" w:name="_CR6_3_3_1_15"/>
      <w:bookmarkStart w:id="1356" w:name="_Toc20155656"/>
      <w:bookmarkStart w:id="1357" w:name="_Toc27500811"/>
      <w:bookmarkStart w:id="1358" w:name="_Toc36048936"/>
      <w:bookmarkStart w:id="1359" w:name="_Toc45209699"/>
      <w:bookmarkStart w:id="1360" w:name="_Toc51860524"/>
      <w:bookmarkStart w:id="1361" w:name="_Toc193390583"/>
      <w:bookmarkEnd w:id="1355"/>
      <w:r>
        <w:t>6.3.3.1.15</w:t>
      </w:r>
      <w:r w:rsidRPr="0095767A">
        <w:tab/>
        <w:t xml:space="preserve">Sending a SIP re-INVITE request for MCPTT </w:t>
      </w:r>
      <w:r>
        <w:t>imminent peril</w:t>
      </w:r>
      <w:r w:rsidRPr="0095767A">
        <w:t xml:space="preserve"> group call</w:t>
      </w:r>
      <w:bookmarkEnd w:id="1356"/>
      <w:bookmarkEnd w:id="1357"/>
      <w:bookmarkEnd w:id="1358"/>
      <w:bookmarkEnd w:id="1359"/>
      <w:bookmarkEnd w:id="1360"/>
      <w:bookmarkEnd w:id="1361"/>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lastRenderedPageBreak/>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362" w:name="_CR6_3_3_1_16"/>
      <w:bookmarkStart w:id="1363" w:name="_Toc20155657"/>
      <w:bookmarkStart w:id="1364" w:name="_Toc27500812"/>
      <w:bookmarkStart w:id="1365" w:name="_Toc36048937"/>
      <w:bookmarkStart w:id="1366" w:name="_Toc45209700"/>
      <w:bookmarkStart w:id="1367" w:name="_Toc51860525"/>
      <w:bookmarkStart w:id="1368" w:name="_Toc193390584"/>
      <w:bookmarkEnd w:id="1362"/>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363"/>
      <w:bookmarkEnd w:id="1364"/>
      <w:bookmarkEnd w:id="1365"/>
      <w:bookmarkEnd w:id="1366"/>
      <w:bookmarkEnd w:id="1367"/>
      <w:bookmarkEnd w:id="1368"/>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369" w:name="_CR6_3_3_1_17"/>
      <w:bookmarkStart w:id="1370" w:name="_Toc20155658"/>
      <w:bookmarkStart w:id="1371" w:name="_Toc27500813"/>
      <w:bookmarkStart w:id="1372" w:name="_Toc36048938"/>
      <w:bookmarkStart w:id="1373" w:name="_Toc45209701"/>
      <w:bookmarkStart w:id="1374" w:name="_Toc51860526"/>
      <w:bookmarkStart w:id="1375" w:name="_Toc193390585"/>
      <w:bookmarkEnd w:id="1369"/>
      <w:r w:rsidRPr="0073469F">
        <w:t>6.</w:t>
      </w:r>
      <w:r>
        <w:t>3.3.1</w:t>
      </w:r>
      <w:r w:rsidRPr="0073469F">
        <w:t>.</w:t>
      </w:r>
      <w:r>
        <w:t>17</w:t>
      </w:r>
      <w:r>
        <w:tab/>
        <w:t>Validate priority request parameters</w:t>
      </w:r>
      <w:bookmarkEnd w:id="1370"/>
      <w:bookmarkEnd w:id="1371"/>
      <w:bookmarkEnd w:id="1372"/>
      <w:bookmarkEnd w:id="1373"/>
      <w:bookmarkEnd w:id="1374"/>
      <w:bookmarkEnd w:id="1375"/>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lastRenderedPageBreak/>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376" w:name="_CR6_3_3_1_18"/>
      <w:bookmarkStart w:id="1377" w:name="_Toc20155659"/>
      <w:bookmarkStart w:id="1378" w:name="_Toc27500814"/>
      <w:bookmarkStart w:id="1379" w:name="_Toc36048939"/>
      <w:bookmarkStart w:id="1380" w:name="_Toc45209702"/>
      <w:bookmarkStart w:id="1381" w:name="_Toc51860527"/>
      <w:bookmarkStart w:id="1382" w:name="_Toc193390586"/>
      <w:bookmarkEnd w:id="1376"/>
      <w:r w:rsidRPr="0073469F">
        <w:t>6.</w:t>
      </w:r>
      <w:r>
        <w:t>3.3.1</w:t>
      </w:r>
      <w:r w:rsidRPr="0073469F">
        <w:t>.</w:t>
      </w:r>
      <w:r>
        <w:t>18</w:t>
      </w:r>
      <w:r>
        <w:tab/>
        <w:t xml:space="preserve">Sending a SIP INFO request in the dialog of a </w:t>
      </w:r>
      <w:r w:rsidRPr="0073469F">
        <w:t>SIP request</w:t>
      </w:r>
      <w:r>
        <w:t xml:space="preserve"> for a priority call</w:t>
      </w:r>
      <w:bookmarkEnd w:id="1377"/>
      <w:bookmarkEnd w:id="1378"/>
      <w:bookmarkEnd w:id="1379"/>
      <w:bookmarkEnd w:id="1380"/>
      <w:bookmarkEnd w:id="1381"/>
      <w:bookmarkEnd w:id="1382"/>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383" w:name="_CR6_3_3_1_19"/>
      <w:bookmarkStart w:id="1384" w:name="_Toc20155660"/>
      <w:bookmarkStart w:id="1385" w:name="_Toc27500815"/>
      <w:bookmarkStart w:id="1386" w:name="_Toc36048940"/>
      <w:bookmarkStart w:id="1387" w:name="_Toc45209703"/>
      <w:bookmarkStart w:id="1388" w:name="_Toc51860528"/>
      <w:bookmarkStart w:id="1389" w:name="_Toc193390587"/>
      <w:bookmarkEnd w:id="1383"/>
      <w:r>
        <w:rPr>
          <w:lang w:eastAsia="ko-KR"/>
        </w:rPr>
        <w:t>6.3.3.1.19</w:t>
      </w:r>
      <w:r w:rsidRPr="00E352B4">
        <w:rPr>
          <w:lang w:eastAsia="ko-KR"/>
        </w:rPr>
        <w:tab/>
      </w:r>
      <w:r>
        <w:rPr>
          <w:lang w:eastAsia="ko-KR"/>
        </w:rPr>
        <w:t>Retrieving Resource-Priority header field values</w:t>
      </w:r>
      <w:bookmarkEnd w:id="1384"/>
      <w:bookmarkEnd w:id="1385"/>
      <w:bookmarkEnd w:id="1386"/>
      <w:bookmarkEnd w:id="1387"/>
      <w:bookmarkEnd w:id="1388"/>
      <w:bookmarkEnd w:id="138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390" w:name="_CR6_3_3_1_20"/>
      <w:bookmarkStart w:id="1391" w:name="_Toc20155661"/>
      <w:bookmarkStart w:id="1392" w:name="_Toc27500816"/>
      <w:bookmarkStart w:id="1393" w:name="_Toc36048941"/>
      <w:bookmarkStart w:id="1394" w:name="_Toc45209704"/>
      <w:bookmarkStart w:id="1395" w:name="_Toc51860529"/>
      <w:bookmarkStart w:id="1396" w:name="_Toc193390588"/>
      <w:bookmarkEnd w:id="1390"/>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391"/>
      <w:bookmarkEnd w:id="1392"/>
      <w:bookmarkEnd w:id="1393"/>
      <w:bookmarkEnd w:id="1394"/>
      <w:bookmarkEnd w:id="1395"/>
      <w:bookmarkEnd w:id="1396"/>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lastRenderedPageBreak/>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397" w:name="_CR6_3_3_1_21"/>
      <w:bookmarkStart w:id="1398" w:name="_Toc20155662"/>
      <w:bookmarkStart w:id="1399" w:name="_Toc27500817"/>
      <w:bookmarkStart w:id="1400" w:name="_Toc36048942"/>
      <w:bookmarkStart w:id="1401" w:name="_Toc45209705"/>
      <w:bookmarkStart w:id="1402" w:name="_Toc51860530"/>
      <w:bookmarkStart w:id="1403" w:name="_Toc193390589"/>
      <w:bookmarkEnd w:id="1397"/>
      <w:r w:rsidRPr="00D31BAA">
        <w:rPr>
          <w:lang w:eastAsia="ko-KR"/>
        </w:rPr>
        <w:t>6.3.3.1.</w:t>
      </w:r>
      <w:r w:rsidRPr="00321B0A">
        <w:rPr>
          <w:lang w:eastAsia="ko-KR"/>
        </w:rPr>
        <w:t>21</w:t>
      </w:r>
      <w:r w:rsidRPr="00E352B4">
        <w:rPr>
          <w:lang w:eastAsia="ko-KR"/>
        </w:rPr>
        <w:tab/>
      </w:r>
      <w:bookmarkEnd w:id="1398"/>
      <w:bookmarkEnd w:id="1399"/>
      <w:bookmarkEnd w:id="1400"/>
      <w:bookmarkEnd w:id="1401"/>
      <w:bookmarkEnd w:id="1402"/>
      <w:r w:rsidR="00551708" w:rsidRPr="00CD1F4E">
        <w:rPr>
          <w:lang w:eastAsia="ko-KR"/>
        </w:rPr>
        <w:t>void</w:t>
      </w:r>
      <w:bookmarkEnd w:id="1403"/>
    </w:p>
    <w:p w14:paraId="276D98E0" w14:textId="77777777" w:rsidR="00321B0A" w:rsidRDefault="00321B0A" w:rsidP="00567124">
      <w:pPr>
        <w:pStyle w:val="Heading5"/>
        <w:rPr>
          <w:lang w:eastAsia="ko-KR"/>
        </w:rPr>
      </w:pPr>
      <w:bookmarkStart w:id="1404" w:name="_CR6_3_3_1_22"/>
      <w:bookmarkStart w:id="1405" w:name="_Toc20155663"/>
      <w:bookmarkStart w:id="1406" w:name="_Toc27500818"/>
      <w:bookmarkStart w:id="1407" w:name="_Toc36048943"/>
      <w:bookmarkStart w:id="1408" w:name="_Toc45209706"/>
      <w:bookmarkStart w:id="1409" w:name="_Toc51860531"/>
      <w:bookmarkStart w:id="1410" w:name="_Toc193390590"/>
      <w:bookmarkEnd w:id="1404"/>
      <w:r w:rsidRPr="00D31BAA">
        <w:rPr>
          <w:lang w:eastAsia="ko-KR"/>
        </w:rPr>
        <w:t>6.3.3.1.</w:t>
      </w:r>
      <w:r w:rsidRPr="00321B0A">
        <w:rPr>
          <w:lang w:eastAsia="ko-KR"/>
        </w:rPr>
        <w:t>22</w:t>
      </w:r>
      <w:r w:rsidRPr="00E352B4">
        <w:rPr>
          <w:lang w:eastAsia="ko-KR"/>
        </w:rPr>
        <w:tab/>
      </w:r>
      <w:bookmarkEnd w:id="1405"/>
      <w:bookmarkEnd w:id="1406"/>
      <w:bookmarkEnd w:id="1407"/>
      <w:bookmarkEnd w:id="1408"/>
      <w:bookmarkEnd w:id="1409"/>
      <w:r w:rsidR="00551708" w:rsidRPr="00CD1F4E">
        <w:rPr>
          <w:lang w:eastAsia="ko-KR"/>
        </w:rPr>
        <w:t>void</w:t>
      </w:r>
      <w:bookmarkEnd w:id="1410"/>
    </w:p>
    <w:p w14:paraId="13014254" w14:textId="24705843" w:rsidR="00081063" w:rsidRDefault="00081063" w:rsidP="00081063">
      <w:pPr>
        <w:pStyle w:val="Heading5"/>
        <w:rPr>
          <w:lang w:val="en-US" w:eastAsia="ko-KR"/>
        </w:rPr>
      </w:pPr>
      <w:bookmarkStart w:id="1411" w:name="_CR6_3_3_1_23"/>
      <w:bookmarkStart w:id="1412" w:name="_Toc193390591"/>
      <w:bookmarkEnd w:id="1411"/>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412"/>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413" w:name="_CR6_3_3_1_24"/>
      <w:bookmarkStart w:id="1414" w:name="_Toc193390592"/>
      <w:bookmarkEnd w:id="1413"/>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414"/>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77777777" w:rsidR="00555933" w:rsidRDefault="00555933" w:rsidP="00555933">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 and</w:t>
      </w:r>
    </w:p>
    <w:p w14:paraId="1A5E5BD6" w14:textId="77777777" w:rsidR="00555933" w:rsidRDefault="00555933" w:rsidP="00555933">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415" w:name="_CR6_3_3_1_25"/>
      <w:bookmarkStart w:id="1416" w:name="_Toc155363375"/>
      <w:bookmarkStart w:id="1417" w:name="_Toc193390593"/>
      <w:bookmarkEnd w:id="1415"/>
      <w:r>
        <w:t>6.3.3.1.25</w:t>
      </w:r>
      <w:r>
        <w:tab/>
        <w:t>Validate adhoc group priority request parameters</w:t>
      </w:r>
      <w:bookmarkEnd w:id="1416"/>
      <w:bookmarkEnd w:id="1417"/>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Pr="00081063" w:rsidRDefault="00672ADF" w:rsidP="00672ADF">
      <w:pPr>
        <w:pStyle w:val="B1"/>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328E86AB" w14:textId="77777777" w:rsidR="008F270F" w:rsidRPr="0073469F" w:rsidRDefault="008F270F" w:rsidP="00567124">
      <w:pPr>
        <w:pStyle w:val="Heading4"/>
        <w:rPr>
          <w:lang w:eastAsia="ko-KR"/>
        </w:rPr>
      </w:pPr>
      <w:bookmarkStart w:id="1418" w:name="_CR6_3_3_2"/>
      <w:bookmarkStart w:id="1419" w:name="_Toc20155664"/>
      <w:bookmarkStart w:id="1420" w:name="_Toc27500819"/>
      <w:bookmarkStart w:id="1421" w:name="_Toc36048944"/>
      <w:bookmarkStart w:id="1422" w:name="_Toc45209707"/>
      <w:bookmarkStart w:id="1423" w:name="_Toc51860532"/>
      <w:bookmarkStart w:id="1424" w:name="_Toc193390594"/>
      <w:bookmarkEnd w:id="1418"/>
      <w:r w:rsidRPr="0073469F">
        <w:t>6.3.</w:t>
      </w:r>
      <w:r w:rsidRPr="0073469F">
        <w:rPr>
          <w:lang w:eastAsia="ko-KR"/>
        </w:rPr>
        <w:t>3.2</w:t>
      </w:r>
      <w:r w:rsidRPr="0073469F">
        <w:tab/>
      </w:r>
      <w:r w:rsidRPr="0073469F">
        <w:rPr>
          <w:lang w:eastAsia="ko-KR"/>
        </w:rPr>
        <w:t>Requests terminated by the controlling MCPTT function</w:t>
      </w:r>
      <w:bookmarkEnd w:id="1419"/>
      <w:bookmarkEnd w:id="1420"/>
      <w:bookmarkEnd w:id="1421"/>
      <w:bookmarkEnd w:id="1422"/>
      <w:bookmarkEnd w:id="1423"/>
      <w:bookmarkEnd w:id="1424"/>
    </w:p>
    <w:p w14:paraId="20D117ED" w14:textId="77777777" w:rsidR="008F270F" w:rsidRPr="0073469F" w:rsidRDefault="008F270F" w:rsidP="00567124">
      <w:pPr>
        <w:pStyle w:val="Heading5"/>
        <w:rPr>
          <w:lang w:eastAsia="ko-KR"/>
        </w:rPr>
      </w:pPr>
      <w:bookmarkStart w:id="1425" w:name="_CR6_3_3_2_1"/>
      <w:bookmarkStart w:id="1426" w:name="_Toc20155665"/>
      <w:bookmarkStart w:id="1427" w:name="_Toc27500820"/>
      <w:bookmarkStart w:id="1428" w:name="_Toc36048945"/>
      <w:bookmarkStart w:id="1429" w:name="_Toc45209708"/>
      <w:bookmarkStart w:id="1430" w:name="_Toc51860533"/>
      <w:bookmarkStart w:id="1431" w:name="_Toc193390595"/>
      <w:bookmarkEnd w:id="1425"/>
      <w:r w:rsidRPr="0073469F">
        <w:rPr>
          <w:lang w:eastAsia="ko-KR"/>
        </w:rPr>
        <w:t>6.3.3.2.</w:t>
      </w:r>
      <w:r w:rsidR="00D75C38" w:rsidRPr="0073469F">
        <w:rPr>
          <w:lang w:eastAsia="ko-KR"/>
        </w:rPr>
        <w:t>1</w:t>
      </w:r>
      <w:r w:rsidRPr="0073469F">
        <w:rPr>
          <w:lang w:eastAsia="ko-KR"/>
        </w:rPr>
        <w:tab/>
        <w:t>SDP answer generation</w:t>
      </w:r>
      <w:bookmarkEnd w:id="1426"/>
      <w:bookmarkEnd w:id="1427"/>
      <w:bookmarkEnd w:id="1428"/>
      <w:bookmarkEnd w:id="1429"/>
      <w:bookmarkEnd w:id="1430"/>
      <w:bookmarkEnd w:id="1431"/>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3E081F96" w14:textId="77777777" w:rsidR="00B45F1A" w:rsidRPr="0073469F" w:rsidRDefault="00DF4E6D" w:rsidP="00B45F1A">
      <w:pPr>
        <w:pStyle w:val="B2"/>
      </w:pPr>
      <w:r>
        <w:lastRenderedPageBreak/>
        <w:t>a)</w:t>
      </w:r>
      <w:r>
        <w:tab/>
      </w:r>
      <w:r w:rsidR="00B45F1A" w:rsidRPr="0073469F">
        <w:t xml:space="preserve">shall replace the IP address and port number in the received SDP offer with the IP address and port number of the </w:t>
      </w:r>
      <w:r w:rsidR="00B45F1A">
        <w:t xml:space="preserve">media distribution function of the </w:t>
      </w:r>
      <w:r w:rsidR="00B45F1A" w:rsidRPr="0073469F">
        <w:t>controlling MCPTT function; and</w:t>
      </w:r>
    </w:p>
    <w:p w14:paraId="58B09229" w14:textId="77777777" w:rsidR="00B45F1A" w:rsidRDefault="00B45F1A" w:rsidP="00B45F1A">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08E4127A" w14:textId="77777777" w:rsidR="00B45F1A" w:rsidRDefault="00B45F1A" w:rsidP="00B45F1A">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30A59528" w:rsidR="00DF4E6D" w:rsidRDefault="00B45F1A" w:rsidP="00B45F1A">
      <w:pPr>
        <w:pStyle w:val="B2"/>
      </w:pPr>
      <w:r>
        <w:t>a)</w:t>
      </w:r>
      <w:r>
        <w:tab/>
      </w:r>
      <w:r w:rsidRPr="0073469F">
        <w:t xml:space="preserve">shall replace the IP address and port number in the received SDP offer with the IP address and port number of the </w:t>
      </w:r>
      <w:r>
        <w:t xml:space="preserve">floor control server of the </w:t>
      </w:r>
      <w:r w:rsidRPr="0073469F">
        <w:t>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432" w:name="_CR6_3_3_2_2"/>
      <w:bookmarkStart w:id="1433" w:name="_Toc20155666"/>
      <w:bookmarkStart w:id="1434" w:name="_Toc27500821"/>
      <w:bookmarkStart w:id="1435" w:name="_Toc36048946"/>
      <w:bookmarkStart w:id="1436" w:name="_Toc45209709"/>
      <w:bookmarkStart w:id="1437" w:name="_Toc51860534"/>
      <w:bookmarkStart w:id="1438" w:name="_Toc193390596"/>
      <w:bookmarkEnd w:id="1432"/>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433"/>
      <w:bookmarkEnd w:id="1434"/>
      <w:bookmarkEnd w:id="1435"/>
      <w:bookmarkEnd w:id="1436"/>
      <w:bookmarkEnd w:id="1437"/>
      <w:bookmarkEnd w:id="1438"/>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439" w:name="_CR6_3_3_2_3"/>
      <w:bookmarkStart w:id="1440" w:name="_Toc20155667"/>
      <w:bookmarkStart w:id="1441" w:name="_Toc27500822"/>
      <w:bookmarkStart w:id="1442" w:name="_Toc36048947"/>
      <w:bookmarkStart w:id="1443" w:name="_Toc45209710"/>
      <w:bookmarkStart w:id="1444" w:name="_Toc51860535"/>
      <w:bookmarkStart w:id="1445" w:name="_Toc193390597"/>
      <w:bookmarkEnd w:id="1439"/>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440"/>
      <w:bookmarkEnd w:id="1441"/>
      <w:bookmarkEnd w:id="1442"/>
      <w:bookmarkEnd w:id="1443"/>
      <w:bookmarkEnd w:id="1444"/>
      <w:bookmarkEnd w:id="1445"/>
    </w:p>
    <w:p w14:paraId="23F499EF" w14:textId="77777777" w:rsidR="00D75C38" w:rsidRPr="0073469F" w:rsidRDefault="00D75C38" w:rsidP="00567124">
      <w:pPr>
        <w:pStyle w:val="Heading6"/>
        <w:numPr>
          <w:ilvl w:val="5"/>
          <w:numId w:val="0"/>
        </w:numPr>
        <w:ind w:left="1152" w:hanging="432"/>
        <w:rPr>
          <w:lang w:eastAsia="ko-KR"/>
        </w:rPr>
      </w:pPr>
      <w:bookmarkStart w:id="1446" w:name="_CR6_3_3_2_3_1"/>
      <w:bookmarkStart w:id="1447" w:name="_Toc20155668"/>
      <w:bookmarkStart w:id="1448" w:name="_Toc27500823"/>
      <w:bookmarkStart w:id="1449" w:name="_Toc36048948"/>
      <w:bookmarkStart w:id="1450" w:name="_Toc45209711"/>
      <w:bookmarkStart w:id="1451" w:name="_Toc51860536"/>
      <w:bookmarkStart w:id="1452" w:name="_Toc193390598"/>
      <w:bookmarkEnd w:id="1446"/>
      <w:r w:rsidRPr="0073469F">
        <w:rPr>
          <w:lang w:eastAsia="ko-KR"/>
        </w:rPr>
        <w:t>6.3.3.2.3.1</w:t>
      </w:r>
      <w:r w:rsidRPr="0073469F">
        <w:rPr>
          <w:lang w:eastAsia="ko-KR"/>
        </w:rPr>
        <w:tab/>
        <w:t>Provisional response</w:t>
      </w:r>
      <w:bookmarkEnd w:id="1447"/>
      <w:bookmarkEnd w:id="1448"/>
      <w:bookmarkEnd w:id="1449"/>
      <w:bookmarkEnd w:id="1450"/>
      <w:bookmarkEnd w:id="1451"/>
      <w:bookmarkEnd w:id="1452"/>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453" w:name="_CR6_3_3_2_3_2"/>
      <w:bookmarkStart w:id="1454" w:name="_Toc20155669"/>
      <w:bookmarkStart w:id="1455" w:name="_Toc27500824"/>
      <w:bookmarkStart w:id="1456" w:name="_Toc36048949"/>
      <w:bookmarkStart w:id="1457" w:name="_Toc45209712"/>
      <w:bookmarkStart w:id="1458" w:name="_Toc51860537"/>
      <w:bookmarkStart w:id="1459" w:name="_Toc193390599"/>
      <w:bookmarkEnd w:id="1453"/>
      <w:r w:rsidRPr="0073469F">
        <w:rPr>
          <w:lang w:eastAsia="ko-KR"/>
        </w:rPr>
        <w:t>6.3.3.2.3.2</w:t>
      </w:r>
      <w:r w:rsidRPr="0073469F">
        <w:rPr>
          <w:lang w:eastAsia="ko-KR"/>
        </w:rPr>
        <w:tab/>
        <w:t>Final response</w:t>
      </w:r>
      <w:bookmarkEnd w:id="1454"/>
      <w:bookmarkEnd w:id="1455"/>
      <w:bookmarkEnd w:id="1456"/>
      <w:bookmarkEnd w:id="1457"/>
      <w:bookmarkEnd w:id="1458"/>
      <w:bookmarkEnd w:id="1459"/>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lastRenderedPageBreak/>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460" w:name="_CR6_3_3_2_4"/>
      <w:bookmarkStart w:id="1461" w:name="_Toc20155670"/>
      <w:bookmarkStart w:id="1462" w:name="_Toc27500825"/>
      <w:bookmarkStart w:id="1463" w:name="_Toc36048950"/>
      <w:bookmarkStart w:id="1464" w:name="_Toc45209713"/>
      <w:bookmarkStart w:id="1465" w:name="_Toc51860538"/>
      <w:bookmarkStart w:id="1466" w:name="_Toc193390600"/>
      <w:bookmarkEnd w:id="1460"/>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461"/>
      <w:bookmarkEnd w:id="1462"/>
      <w:bookmarkEnd w:id="1463"/>
      <w:bookmarkEnd w:id="1464"/>
      <w:bookmarkEnd w:id="1465"/>
      <w:bookmarkEnd w:id="1466"/>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467" w:name="_CR6_3_3_3"/>
      <w:bookmarkStart w:id="1468" w:name="_Toc20155671"/>
      <w:bookmarkStart w:id="1469" w:name="_Toc27500826"/>
      <w:bookmarkStart w:id="1470" w:name="_Toc36048951"/>
      <w:bookmarkStart w:id="1471" w:name="_Toc45209714"/>
      <w:bookmarkStart w:id="1472" w:name="_Toc51860539"/>
      <w:bookmarkStart w:id="1473" w:name="_Toc193390601"/>
      <w:bookmarkEnd w:id="1467"/>
      <w:r w:rsidRPr="0073469F">
        <w:rPr>
          <w:noProof/>
        </w:rPr>
        <w:t>6.3.3.3</w:t>
      </w:r>
      <w:r w:rsidRPr="0073469F">
        <w:rPr>
          <w:noProof/>
        </w:rPr>
        <w:tab/>
        <w:t>Handling of the acknowledged call setup timer</w:t>
      </w:r>
      <w:r w:rsidR="00CB2263" w:rsidRPr="0073469F">
        <w:rPr>
          <w:noProof/>
        </w:rPr>
        <w:t xml:space="preserve"> (TNG1)</w:t>
      </w:r>
      <w:bookmarkEnd w:id="1468"/>
      <w:bookmarkEnd w:id="1469"/>
      <w:bookmarkEnd w:id="1470"/>
      <w:bookmarkEnd w:id="1471"/>
      <w:bookmarkEnd w:id="1472"/>
      <w:bookmarkEnd w:id="147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 xml:space="preserve">timer TNG1 </w:t>
      </w:r>
      <w:r w:rsidR="00CB2263" w:rsidRPr="0073469F">
        <w:lastRenderedPageBreak/>
        <w:t>(</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lastRenderedPageBreak/>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474"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lastRenderedPageBreak/>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475" w:name="_CR6_3_3_4"/>
      <w:bookmarkStart w:id="1476" w:name="_Toc27500827"/>
      <w:bookmarkStart w:id="1477" w:name="_Toc36048952"/>
      <w:bookmarkStart w:id="1478" w:name="_Toc45209715"/>
      <w:bookmarkStart w:id="1479" w:name="_Toc51860540"/>
      <w:bookmarkStart w:id="1480" w:name="_Toc193390602"/>
      <w:bookmarkEnd w:id="147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474"/>
      <w:bookmarkEnd w:id="1476"/>
      <w:bookmarkEnd w:id="1477"/>
      <w:bookmarkEnd w:id="1478"/>
      <w:bookmarkEnd w:id="1479"/>
      <w:bookmarkEnd w:id="1480"/>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lastRenderedPageBreak/>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481" w:name="_CR6_3_3_5"/>
      <w:bookmarkStart w:id="1482" w:name="_Toc20155673"/>
      <w:bookmarkStart w:id="1483" w:name="_Toc27500828"/>
      <w:bookmarkStart w:id="1484" w:name="_Toc36048953"/>
      <w:bookmarkStart w:id="1485" w:name="_Toc45209716"/>
      <w:bookmarkStart w:id="1486" w:name="_Toc51860541"/>
      <w:bookmarkStart w:id="1487" w:name="_Toc193390603"/>
      <w:bookmarkEnd w:id="1481"/>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482"/>
      <w:bookmarkEnd w:id="1483"/>
      <w:bookmarkEnd w:id="1484"/>
      <w:bookmarkEnd w:id="1485"/>
      <w:bookmarkEnd w:id="1486"/>
      <w:bookmarkEnd w:id="1487"/>
    </w:p>
    <w:p w14:paraId="20391BFE" w14:textId="77777777" w:rsidR="00192794" w:rsidRDefault="00192794" w:rsidP="00567124">
      <w:pPr>
        <w:pStyle w:val="Heading5"/>
      </w:pPr>
      <w:bookmarkStart w:id="1488" w:name="_CR6_3_3_5_1"/>
      <w:bookmarkStart w:id="1489" w:name="_Toc20155674"/>
      <w:bookmarkStart w:id="1490" w:name="_Toc27500829"/>
      <w:bookmarkStart w:id="1491" w:name="_Toc36048954"/>
      <w:bookmarkStart w:id="1492" w:name="_Toc45209717"/>
      <w:bookmarkStart w:id="1493" w:name="_Toc51860542"/>
      <w:bookmarkStart w:id="1494" w:name="_Toc193390604"/>
      <w:bookmarkEnd w:id="1488"/>
      <w:r>
        <w:t>6.3.3.5.1</w:t>
      </w:r>
      <w:r>
        <w:tab/>
        <w:t>General</w:t>
      </w:r>
      <w:bookmarkEnd w:id="1489"/>
      <w:bookmarkEnd w:id="1490"/>
      <w:bookmarkEnd w:id="1491"/>
      <w:bookmarkEnd w:id="1492"/>
      <w:bookmarkEnd w:id="1493"/>
      <w:bookmarkEnd w:id="1494"/>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495" w:name="_CR6_3_3_5_2"/>
      <w:bookmarkStart w:id="1496" w:name="_Toc20155675"/>
      <w:bookmarkStart w:id="1497" w:name="_Toc27500830"/>
      <w:bookmarkStart w:id="1498" w:name="_Toc36048955"/>
      <w:bookmarkStart w:id="1499" w:name="_Toc45209718"/>
      <w:bookmarkStart w:id="1500" w:name="_Toc51860543"/>
      <w:bookmarkStart w:id="1501" w:name="_Toc193390605"/>
      <w:bookmarkEnd w:id="1495"/>
      <w:r>
        <w:t>6.3.3.5.2</w:t>
      </w:r>
      <w:r>
        <w:tab/>
        <w:t>Interaction with the in-progress emergency group call timer (TNG2)</w:t>
      </w:r>
      <w:bookmarkEnd w:id="1496"/>
      <w:bookmarkEnd w:id="1497"/>
      <w:bookmarkEnd w:id="1498"/>
      <w:bookmarkEnd w:id="1499"/>
      <w:bookmarkEnd w:id="1500"/>
      <w:bookmarkEnd w:id="1501"/>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502" w:name="_CR6_3_3_6"/>
      <w:bookmarkStart w:id="1503" w:name="_Toc20155676"/>
      <w:bookmarkStart w:id="1504" w:name="_Toc27500831"/>
      <w:bookmarkStart w:id="1505" w:name="_Toc36048956"/>
      <w:bookmarkStart w:id="1506" w:name="_Toc45209719"/>
      <w:bookmarkStart w:id="1507" w:name="_Toc51860544"/>
      <w:bookmarkStart w:id="1508" w:name="_Toc193390606"/>
      <w:bookmarkEnd w:id="1502"/>
      <w:r>
        <w:lastRenderedPageBreak/>
        <w:t>6.3.3.6</w:t>
      </w:r>
      <w:r>
        <w:tab/>
      </w:r>
      <w:r w:rsidR="00663937">
        <w:t>Void</w:t>
      </w:r>
      <w:bookmarkEnd w:id="1503"/>
      <w:bookmarkEnd w:id="1504"/>
      <w:bookmarkEnd w:id="1505"/>
      <w:bookmarkEnd w:id="1506"/>
      <w:bookmarkEnd w:id="1507"/>
      <w:bookmarkEnd w:id="1508"/>
    </w:p>
    <w:p w14:paraId="7B38B482" w14:textId="77777777" w:rsidR="00577350" w:rsidRPr="0073469F" w:rsidRDefault="00577350" w:rsidP="00567124">
      <w:pPr>
        <w:pStyle w:val="Heading3"/>
      </w:pPr>
      <w:bookmarkStart w:id="1509" w:name="_CR6_3_4"/>
      <w:bookmarkStart w:id="1510" w:name="_Toc20155677"/>
      <w:bookmarkStart w:id="1511" w:name="_Toc27500832"/>
      <w:bookmarkStart w:id="1512" w:name="_Toc36048957"/>
      <w:bookmarkStart w:id="1513" w:name="_Toc45209720"/>
      <w:bookmarkStart w:id="1514" w:name="_Toc51860545"/>
      <w:bookmarkStart w:id="1515" w:name="_Toc193390607"/>
      <w:bookmarkEnd w:id="1509"/>
      <w:r w:rsidRPr="0073469F">
        <w:t>6.3.4</w:t>
      </w:r>
      <w:r w:rsidRPr="0073469F">
        <w:tab/>
        <w:t>Non-controlling MCPTT function of an MCPTT group</w:t>
      </w:r>
      <w:bookmarkEnd w:id="1510"/>
      <w:bookmarkEnd w:id="1511"/>
      <w:bookmarkEnd w:id="1512"/>
      <w:bookmarkEnd w:id="1513"/>
      <w:bookmarkEnd w:id="1514"/>
      <w:bookmarkEnd w:id="1515"/>
    </w:p>
    <w:p w14:paraId="4971D0AB" w14:textId="77777777" w:rsidR="00577350" w:rsidRPr="0073469F" w:rsidRDefault="00577350" w:rsidP="00567124">
      <w:pPr>
        <w:pStyle w:val="Heading4"/>
        <w:rPr>
          <w:lang w:eastAsia="ko-KR"/>
        </w:rPr>
      </w:pPr>
      <w:bookmarkStart w:id="1516" w:name="_CR6_3_4_1"/>
      <w:bookmarkStart w:id="1517" w:name="_Toc20155678"/>
      <w:bookmarkStart w:id="1518" w:name="_Toc27500833"/>
      <w:bookmarkStart w:id="1519" w:name="_Toc36048958"/>
      <w:bookmarkStart w:id="1520" w:name="_Toc45209721"/>
      <w:bookmarkStart w:id="1521" w:name="_Toc51860546"/>
      <w:bookmarkStart w:id="1522" w:name="_Toc193390608"/>
      <w:bookmarkEnd w:id="1516"/>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517"/>
      <w:bookmarkEnd w:id="1518"/>
      <w:bookmarkEnd w:id="1519"/>
      <w:bookmarkEnd w:id="1520"/>
      <w:bookmarkEnd w:id="1521"/>
      <w:bookmarkEnd w:id="1522"/>
    </w:p>
    <w:p w14:paraId="2E5F0A43" w14:textId="77777777" w:rsidR="00577350" w:rsidRPr="0073469F" w:rsidRDefault="00577350" w:rsidP="00567124">
      <w:pPr>
        <w:pStyle w:val="Heading5"/>
        <w:rPr>
          <w:lang w:eastAsia="ko-KR"/>
        </w:rPr>
      </w:pPr>
      <w:bookmarkStart w:id="1523" w:name="_CR6_3_4_1_1"/>
      <w:bookmarkStart w:id="1524" w:name="_Toc20155679"/>
      <w:bookmarkStart w:id="1525" w:name="_Toc27500834"/>
      <w:bookmarkStart w:id="1526" w:name="_Toc36048959"/>
      <w:bookmarkStart w:id="1527" w:name="_Toc45209722"/>
      <w:bookmarkStart w:id="1528" w:name="_Toc51860547"/>
      <w:bookmarkStart w:id="1529" w:name="_Toc193390609"/>
      <w:bookmarkEnd w:id="1523"/>
      <w:r w:rsidRPr="0073469F">
        <w:rPr>
          <w:lang w:eastAsia="ko-KR"/>
        </w:rPr>
        <w:t>6.3.4.1.1</w:t>
      </w:r>
      <w:r w:rsidRPr="0073469F">
        <w:rPr>
          <w:lang w:eastAsia="ko-KR"/>
        </w:rPr>
        <w:tab/>
        <w:t>SDP offer generation</w:t>
      </w:r>
      <w:bookmarkEnd w:id="1524"/>
      <w:bookmarkEnd w:id="1525"/>
      <w:bookmarkEnd w:id="1526"/>
      <w:bookmarkEnd w:id="1527"/>
      <w:bookmarkEnd w:id="1528"/>
      <w:bookmarkEnd w:id="1529"/>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530" w:name="_CR6_3_4_1_2"/>
      <w:bookmarkStart w:id="1531" w:name="_Toc20155680"/>
      <w:bookmarkStart w:id="1532" w:name="_Toc27500835"/>
      <w:bookmarkStart w:id="1533" w:name="_Toc36048960"/>
      <w:bookmarkStart w:id="1534" w:name="_Toc45209723"/>
      <w:bookmarkStart w:id="1535" w:name="_Toc51860548"/>
      <w:bookmarkStart w:id="1536" w:name="_Toc193390610"/>
      <w:bookmarkEnd w:id="1530"/>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531"/>
      <w:bookmarkEnd w:id="1532"/>
      <w:bookmarkEnd w:id="1533"/>
      <w:bookmarkEnd w:id="1534"/>
      <w:bookmarkEnd w:id="1535"/>
      <w:bookmarkEnd w:id="1536"/>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537" w:name="_Toc20155681"/>
      <w:bookmarkStart w:id="1538" w:name="_Toc27500836"/>
      <w:bookmarkStart w:id="1539" w:name="_Toc36048961"/>
      <w:bookmarkStart w:id="1540" w:name="_Toc45209724"/>
      <w:bookmarkStart w:id="1541" w:name="_Toc51860549"/>
      <w:r>
        <w:rPr>
          <w:lang w:eastAsia="ko-KR"/>
        </w:rPr>
        <w:t>14)</w:t>
      </w:r>
      <w:r>
        <w:rPr>
          <w:lang w:eastAsia="ko-KR"/>
        </w:rPr>
        <w:tab/>
        <w:t>void</w:t>
      </w:r>
      <w:r>
        <w:t>.</w:t>
      </w:r>
    </w:p>
    <w:p w14:paraId="6EF9FC1D" w14:textId="77777777" w:rsidR="0059693F" w:rsidRDefault="0059693F" w:rsidP="00567124">
      <w:pPr>
        <w:pStyle w:val="Heading5"/>
      </w:pPr>
      <w:bookmarkStart w:id="1542" w:name="_CR6_3_4_1_3"/>
      <w:bookmarkStart w:id="1543" w:name="_Toc193390611"/>
      <w:bookmarkEnd w:id="1542"/>
      <w:r>
        <w:rPr>
          <w:lang w:eastAsia="ko-KR"/>
        </w:rPr>
        <w:t>6.3.4.1.3</w:t>
      </w:r>
      <w:r w:rsidRPr="007861A4">
        <w:tab/>
      </w:r>
      <w:r w:rsidRPr="0014619B">
        <w:rPr>
          <w:lang w:eastAsia="ko-KR"/>
        </w:rPr>
        <w:t>Sending</w:t>
      </w:r>
      <w:r w:rsidRPr="007861A4">
        <w:t xml:space="preserve"> a SIP </w:t>
      </w:r>
      <w:r>
        <w:t xml:space="preserve">INFO </w:t>
      </w:r>
      <w:r w:rsidRPr="007861A4">
        <w:t>request</w:t>
      </w:r>
      <w:bookmarkEnd w:id="1537"/>
      <w:bookmarkEnd w:id="1538"/>
      <w:bookmarkEnd w:id="1539"/>
      <w:bookmarkEnd w:id="1540"/>
      <w:bookmarkEnd w:id="1541"/>
      <w:bookmarkEnd w:id="1543"/>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lastRenderedPageBreak/>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544" w:name="_CR6_3_4_1_4"/>
      <w:bookmarkStart w:id="1545" w:name="_Toc20155682"/>
      <w:bookmarkStart w:id="1546" w:name="_Toc27500837"/>
      <w:bookmarkStart w:id="1547" w:name="_Toc36048962"/>
      <w:bookmarkStart w:id="1548" w:name="_Toc45209725"/>
      <w:bookmarkStart w:id="1549" w:name="_Toc51860550"/>
      <w:bookmarkStart w:id="1550" w:name="_Toc193390612"/>
      <w:bookmarkEnd w:id="1544"/>
      <w:r>
        <w:rPr>
          <w:lang w:eastAsia="ko-KR"/>
        </w:rPr>
        <w:t>6.3.4.1.4</w:t>
      </w:r>
      <w:r w:rsidRPr="0073469F">
        <w:rPr>
          <w:lang w:eastAsia="ko-KR"/>
        </w:rPr>
        <w:tab/>
        <w:t>Sending an INVITE request</w:t>
      </w:r>
      <w:r>
        <w:rPr>
          <w:lang w:eastAsia="ko-KR"/>
        </w:rPr>
        <w:t xml:space="preserve"> towards the controlling MCPTT function</w:t>
      </w:r>
      <w:bookmarkEnd w:id="1545"/>
      <w:bookmarkEnd w:id="1546"/>
      <w:bookmarkEnd w:id="1547"/>
      <w:bookmarkEnd w:id="1548"/>
      <w:bookmarkEnd w:id="1549"/>
      <w:bookmarkEnd w:id="1550"/>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lastRenderedPageBreak/>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551" w:name="_CR6_3_4_2"/>
      <w:bookmarkStart w:id="1552" w:name="_Toc20155683"/>
      <w:bookmarkStart w:id="1553" w:name="_Toc27500838"/>
      <w:bookmarkStart w:id="1554" w:name="_Toc36048963"/>
      <w:bookmarkStart w:id="1555" w:name="_Toc45209726"/>
      <w:bookmarkStart w:id="1556" w:name="_Toc51860551"/>
      <w:bookmarkStart w:id="1557" w:name="_Toc193390613"/>
      <w:bookmarkEnd w:id="1551"/>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552"/>
      <w:bookmarkEnd w:id="1553"/>
      <w:bookmarkEnd w:id="1554"/>
      <w:bookmarkEnd w:id="1555"/>
      <w:bookmarkEnd w:id="1556"/>
      <w:bookmarkEnd w:id="1557"/>
    </w:p>
    <w:p w14:paraId="6DC93A05" w14:textId="77777777" w:rsidR="00577350" w:rsidRPr="0073469F" w:rsidRDefault="00577350" w:rsidP="00567124">
      <w:pPr>
        <w:pStyle w:val="Heading5"/>
        <w:rPr>
          <w:lang w:eastAsia="ko-KR"/>
        </w:rPr>
      </w:pPr>
      <w:bookmarkStart w:id="1558" w:name="_CR6_3_4_2_1"/>
      <w:bookmarkStart w:id="1559" w:name="_Toc20155684"/>
      <w:bookmarkStart w:id="1560" w:name="_Toc27500839"/>
      <w:bookmarkStart w:id="1561" w:name="_Toc36048964"/>
      <w:bookmarkStart w:id="1562" w:name="_Toc45209727"/>
      <w:bookmarkStart w:id="1563" w:name="_Toc51860552"/>
      <w:bookmarkStart w:id="1564" w:name="_Toc193390614"/>
      <w:bookmarkEnd w:id="1558"/>
      <w:r w:rsidRPr="0073469F">
        <w:rPr>
          <w:lang w:eastAsia="ko-KR"/>
        </w:rPr>
        <w:t>6.3.4.2.1</w:t>
      </w:r>
      <w:r w:rsidRPr="0073469F">
        <w:rPr>
          <w:lang w:eastAsia="ko-KR"/>
        </w:rPr>
        <w:tab/>
        <w:t>SDP answer generation</w:t>
      </w:r>
      <w:bookmarkEnd w:id="1559"/>
      <w:bookmarkEnd w:id="1560"/>
      <w:bookmarkEnd w:id="1561"/>
      <w:bookmarkEnd w:id="1562"/>
      <w:bookmarkEnd w:id="1563"/>
      <w:bookmarkEnd w:id="1564"/>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565" w:name="_CR6_3_4_2_2"/>
      <w:bookmarkStart w:id="1566" w:name="_Toc20155685"/>
      <w:bookmarkStart w:id="1567" w:name="_Toc27500840"/>
      <w:bookmarkStart w:id="1568" w:name="_Toc36048965"/>
      <w:bookmarkStart w:id="1569" w:name="_Toc45209728"/>
      <w:bookmarkStart w:id="1570" w:name="_Toc51860553"/>
      <w:bookmarkStart w:id="1571" w:name="_Toc193390615"/>
      <w:bookmarkEnd w:id="1565"/>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566"/>
      <w:bookmarkEnd w:id="1567"/>
      <w:bookmarkEnd w:id="1568"/>
      <w:bookmarkEnd w:id="1569"/>
      <w:bookmarkEnd w:id="1570"/>
      <w:bookmarkEnd w:id="1571"/>
    </w:p>
    <w:p w14:paraId="2322EF97" w14:textId="77777777" w:rsidR="00577350" w:rsidRPr="0073469F" w:rsidRDefault="00577350" w:rsidP="00567124">
      <w:pPr>
        <w:pStyle w:val="Heading6"/>
        <w:numPr>
          <w:ilvl w:val="5"/>
          <w:numId w:val="0"/>
        </w:numPr>
        <w:ind w:left="1152" w:hanging="432"/>
        <w:rPr>
          <w:lang w:eastAsia="ko-KR"/>
        </w:rPr>
      </w:pPr>
      <w:bookmarkStart w:id="1572" w:name="_CR6_3_4_2_2_1"/>
      <w:bookmarkStart w:id="1573" w:name="_Toc20155686"/>
      <w:bookmarkStart w:id="1574" w:name="_Toc27500841"/>
      <w:bookmarkStart w:id="1575" w:name="_Toc36048966"/>
      <w:bookmarkStart w:id="1576" w:name="_Toc45209729"/>
      <w:bookmarkStart w:id="1577" w:name="_Toc51860554"/>
      <w:bookmarkStart w:id="1578" w:name="_Toc193390616"/>
      <w:bookmarkEnd w:id="1572"/>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573"/>
      <w:bookmarkEnd w:id="1574"/>
      <w:bookmarkEnd w:id="1575"/>
      <w:bookmarkEnd w:id="1576"/>
      <w:bookmarkEnd w:id="1577"/>
      <w:bookmarkEnd w:id="1578"/>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lastRenderedPageBreak/>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579" w:name="_CR6_3_4_2_2_2"/>
      <w:bookmarkStart w:id="1580" w:name="_Toc20155687"/>
      <w:bookmarkStart w:id="1581" w:name="_Toc27500842"/>
      <w:bookmarkStart w:id="1582" w:name="_Toc36048967"/>
      <w:bookmarkStart w:id="1583" w:name="_Toc45209730"/>
      <w:bookmarkStart w:id="1584" w:name="_Toc51860555"/>
      <w:bookmarkStart w:id="1585" w:name="_Toc193390617"/>
      <w:bookmarkEnd w:id="1579"/>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580"/>
      <w:bookmarkEnd w:id="1581"/>
      <w:bookmarkEnd w:id="1582"/>
      <w:bookmarkEnd w:id="1583"/>
      <w:bookmarkEnd w:id="1584"/>
      <w:bookmarkEnd w:id="1585"/>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586" w:name="_CR6_3_4_3"/>
      <w:bookmarkStart w:id="1587" w:name="_Toc20155688"/>
      <w:bookmarkStart w:id="1588" w:name="_Toc27500843"/>
      <w:bookmarkStart w:id="1589" w:name="_Toc36048968"/>
      <w:bookmarkStart w:id="1590" w:name="_Toc45209731"/>
      <w:bookmarkStart w:id="1591" w:name="_Toc51860556"/>
      <w:bookmarkStart w:id="1592" w:name="_Toc193390618"/>
      <w:bookmarkEnd w:id="1586"/>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587"/>
      <w:bookmarkEnd w:id="1588"/>
      <w:bookmarkEnd w:id="1589"/>
      <w:bookmarkEnd w:id="1590"/>
      <w:bookmarkEnd w:id="1591"/>
      <w:bookmarkEnd w:id="1592"/>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lastRenderedPageBreak/>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593" w:name="_CR6_3_4_4"/>
      <w:bookmarkStart w:id="1594" w:name="_Toc20155689"/>
      <w:bookmarkStart w:id="1595" w:name="_Toc27500844"/>
      <w:bookmarkStart w:id="1596" w:name="_Toc36048969"/>
      <w:bookmarkStart w:id="1597" w:name="_Toc45209732"/>
      <w:bookmarkStart w:id="1598" w:name="_Toc51860557"/>
      <w:bookmarkStart w:id="1599" w:name="_Toc193390619"/>
      <w:bookmarkEnd w:id="1593"/>
      <w:r>
        <w:t>6.3.4.4</w:t>
      </w:r>
      <w:r>
        <w:tab/>
      </w:r>
      <w:r w:rsidR="00663937">
        <w:t>Void</w:t>
      </w:r>
      <w:bookmarkEnd w:id="1594"/>
      <w:bookmarkEnd w:id="1595"/>
      <w:bookmarkEnd w:id="1596"/>
      <w:bookmarkEnd w:id="1597"/>
      <w:bookmarkEnd w:id="1598"/>
      <w:bookmarkEnd w:id="1599"/>
    </w:p>
    <w:p w14:paraId="36E62E4C" w14:textId="77777777" w:rsidR="0000168D" w:rsidRPr="0073469F" w:rsidRDefault="0000168D" w:rsidP="00567124">
      <w:pPr>
        <w:pStyle w:val="Heading3"/>
        <w:rPr>
          <w:noProof/>
        </w:rPr>
      </w:pPr>
      <w:bookmarkStart w:id="1600" w:name="_CR6_3_5"/>
      <w:bookmarkStart w:id="1601" w:name="_Toc20155690"/>
      <w:bookmarkStart w:id="1602" w:name="_Toc27500845"/>
      <w:bookmarkStart w:id="1603" w:name="_Toc36048970"/>
      <w:bookmarkStart w:id="1604" w:name="_Toc45209733"/>
      <w:bookmarkStart w:id="1605" w:name="_Toc51860558"/>
      <w:bookmarkStart w:id="1606" w:name="_Toc193390620"/>
      <w:bookmarkEnd w:id="1600"/>
      <w:r w:rsidRPr="0073469F">
        <w:rPr>
          <w:noProof/>
        </w:rPr>
        <w:t>6.3.</w:t>
      </w:r>
      <w:r w:rsidR="00577350" w:rsidRPr="0073469F">
        <w:rPr>
          <w:noProof/>
        </w:rPr>
        <w:t>5</w:t>
      </w:r>
      <w:r w:rsidRPr="0073469F">
        <w:rPr>
          <w:noProof/>
        </w:rPr>
        <w:tab/>
        <w:t>Retrieving and processing a group document</w:t>
      </w:r>
      <w:bookmarkEnd w:id="1601"/>
      <w:bookmarkEnd w:id="1602"/>
      <w:bookmarkEnd w:id="1603"/>
      <w:bookmarkEnd w:id="1604"/>
      <w:bookmarkEnd w:id="1605"/>
      <w:bookmarkEnd w:id="1606"/>
    </w:p>
    <w:p w14:paraId="378ADB53" w14:textId="77777777" w:rsidR="0000168D" w:rsidRPr="0073469F" w:rsidRDefault="00577350" w:rsidP="00567124">
      <w:pPr>
        <w:pStyle w:val="Heading4"/>
      </w:pPr>
      <w:bookmarkStart w:id="1607" w:name="_CR6_3_5_1"/>
      <w:bookmarkStart w:id="1608" w:name="_Toc20155691"/>
      <w:bookmarkStart w:id="1609" w:name="_Toc27500846"/>
      <w:bookmarkStart w:id="1610" w:name="_Toc36048971"/>
      <w:bookmarkStart w:id="1611" w:name="_Toc45209734"/>
      <w:bookmarkStart w:id="1612" w:name="_Toc51860559"/>
      <w:bookmarkStart w:id="1613" w:name="_Toc193390621"/>
      <w:bookmarkEnd w:id="1607"/>
      <w:r w:rsidRPr="0073469F">
        <w:t>6.3.5</w:t>
      </w:r>
      <w:r w:rsidR="0000168D" w:rsidRPr="0073469F">
        <w:t>.1</w:t>
      </w:r>
      <w:r w:rsidR="0000168D" w:rsidRPr="0073469F">
        <w:tab/>
        <w:t>General</w:t>
      </w:r>
      <w:bookmarkEnd w:id="1608"/>
      <w:bookmarkEnd w:id="1609"/>
      <w:bookmarkEnd w:id="1610"/>
      <w:bookmarkEnd w:id="1611"/>
      <w:bookmarkEnd w:id="1612"/>
      <w:bookmarkEnd w:id="161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614" w:name="_CR6_3_5_2"/>
      <w:bookmarkStart w:id="1615" w:name="_Toc20155692"/>
      <w:bookmarkStart w:id="1616" w:name="_Toc27500847"/>
      <w:bookmarkStart w:id="1617" w:name="_Toc36048972"/>
      <w:bookmarkStart w:id="1618" w:name="_Toc45209735"/>
      <w:bookmarkStart w:id="1619" w:name="_Toc51860560"/>
      <w:bookmarkStart w:id="1620" w:name="_Toc193390622"/>
      <w:bookmarkEnd w:id="1614"/>
      <w:r w:rsidRPr="0073469F">
        <w:rPr>
          <w:noProof/>
        </w:rPr>
        <w:t>6.3.5</w:t>
      </w:r>
      <w:r w:rsidR="0000168D" w:rsidRPr="0073469F">
        <w:rPr>
          <w:noProof/>
        </w:rPr>
        <w:t>.2</w:t>
      </w:r>
      <w:r w:rsidR="0000168D" w:rsidRPr="0073469F">
        <w:rPr>
          <w:noProof/>
        </w:rPr>
        <w:tab/>
        <w:t>Rules for retrieving Group Document(s)</w:t>
      </w:r>
      <w:bookmarkEnd w:id="1615"/>
      <w:bookmarkEnd w:id="1616"/>
      <w:bookmarkEnd w:id="1617"/>
      <w:bookmarkEnd w:id="1618"/>
      <w:bookmarkEnd w:id="1619"/>
      <w:bookmarkEnd w:id="1620"/>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lastRenderedPageBreak/>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lastRenderedPageBreak/>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621" w:name="_Toc20155693"/>
      <w:bookmarkStart w:id="1622" w:name="_Toc27500848"/>
      <w:bookmarkStart w:id="1623" w:name="_Toc36048973"/>
      <w:bookmarkStart w:id="1624" w:name="_Toc45209736"/>
      <w:bookmarkStart w:id="1625"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626" w:name="_CR6_3_5_3"/>
      <w:bookmarkStart w:id="1627" w:name="_Toc193390623"/>
      <w:bookmarkEnd w:id="1626"/>
      <w:r w:rsidRPr="0073469F">
        <w:t>6.3.</w:t>
      </w:r>
      <w:r w:rsidR="00577350" w:rsidRPr="0073469F">
        <w:t>5</w:t>
      </w:r>
      <w:r w:rsidRPr="0073469F">
        <w:t>.3</w:t>
      </w:r>
      <w:r w:rsidRPr="0073469F">
        <w:tab/>
        <w:t>Rules for joining a group session</w:t>
      </w:r>
      <w:bookmarkEnd w:id="1621"/>
      <w:bookmarkEnd w:id="1622"/>
      <w:bookmarkEnd w:id="1623"/>
      <w:bookmarkEnd w:id="1624"/>
      <w:bookmarkEnd w:id="1625"/>
      <w:bookmarkEnd w:id="1627"/>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628" w:name="_CR6_3_5_4"/>
      <w:bookmarkStart w:id="1629" w:name="_Toc20155694"/>
      <w:bookmarkStart w:id="1630" w:name="_Toc27500849"/>
      <w:bookmarkStart w:id="1631" w:name="_Toc36048974"/>
      <w:bookmarkStart w:id="1632" w:name="_Toc45209737"/>
      <w:bookmarkStart w:id="1633" w:name="_Toc51860562"/>
      <w:bookmarkStart w:id="1634" w:name="_Toc193390624"/>
      <w:bookmarkEnd w:id="1628"/>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629"/>
      <w:bookmarkEnd w:id="1630"/>
      <w:bookmarkEnd w:id="1631"/>
      <w:bookmarkEnd w:id="1632"/>
      <w:bookmarkEnd w:id="1633"/>
      <w:bookmarkEnd w:id="1634"/>
    </w:p>
    <w:p w14:paraId="2729C95E" w14:textId="6104986E" w:rsidR="006427B7" w:rsidRDefault="00B5700C" w:rsidP="006427B7">
      <w:bookmarkStart w:id="1635" w:name="_Toc20155695"/>
      <w:bookmarkStart w:id="1636" w:name="_Toc27500850"/>
      <w:bookmarkStart w:id="1637" w:name="_Toc36048975"/>
      <w:bookmarkStart w:id="1638" w:name="_Toc45209738"/>
      <w:bookmarkStart w:id="1639"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lastRenderedPageBreak/>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lastRenderedPageBreak/>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640" w:name="_CR6_3_5_5"/>
      <w:bookmarkStart w:id="1641" w:name="_Toc193390625"/>
      <w:bookmarkEnd w:id="1640"/>
      <w:r w:rsidRPr="0073469F">
        <w:t>6.3.5</w:t>
      </w:r>
      <w:r w:rsidR="0000168D" w:rsidRPr="0073469F">
        <w:t>.5</w:t>
      </w:r>
      <w:r w:rsidR="0000168D" w:rsidRPr="0073469F">
        <w:tab/>
        <w:t>Determining the group members to invite</w:t>
      </w:r>
      <w:bookmarkEnd w:id="1635"/>
      <w:bookmarkEnd w:id="1636"/>
      <w:bookmarkEnd w:id="1637"/>
      <w:bookmarkEnd w:id="1638"/>
      <w:bookmarkEnd w:id="1639"/>
      <w:bookmarkEnd w:id="1641"/>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642" w:name="_CR6_3_6"/>
      <w:bookmarkStart w:id="1643" w:name="_Toc20155696"/>
      <w:bookmarkStart w:id="1644" w:name="_Toc27500851"/>
      <w:bookmarkStart w:id="1645" w:name="_Toc36048976"/>
      <w:bookmarkStart w:id="1646" w:name="_Toc45209739"/>
      <w:bookmarkStart w:id="1647" w:name="_Toc51860564"/>
      <w:bookmarkStart w:id="1648" w:name="_Toc193390626"/>
      <w:bookmarkEnd w:id="1642"/>
      <w:r w:rsidRPr="0073469F">
        <w:t>6.3.6</w:t>
      </w:r>
      <w:r w:rsidR="0000168D" w:rsidRPr="0073469F">
        <w:tab/>
        <w:t>Affiliation check</w:t>
      </w:r>
      <w:bookmarkEnd w:id="1643"/>
      <w:bookmarkEnd w:id="1644"/>
      <w:bookmarkEnd w:id="1645"/>
      <w:bookmarkEnd w:id="1646"/>
      <w:bookmarkEnd w:id="1647"/>
      <w:bookmarkEnd w:id="1648"/>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lastRenderedPageBreak/>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649" w:name="_CR6_3_7"/>
      <w:bookmarkStart w:id="1650" w:name="_Toc20155697"/>
      <w:bookmarkStart w:id="1651" w:name="_Toc27500852"/>
      <w:bookmarkStart w:id="1652" w:name="_Toc36048977"/>
      <w:bookmarkStart w:id="1653" w:name="_Toc45209740"/>
      <w:bookmarkStart w:id="1654" w:name="_Toc51860565"/>
      <w:bookmarkStart w:id="1655" w:name="_Toc193390627"/>
      <w:bookmarkEnd w:id="1649"/>
      <w:r w:rsidRPr="0073469F">
        <w:t>6.3.</w:t>
      </w:r>
      <w:r>
        <w:rPr>
          <w:rFonts w:hint="eastAsia"/>
          <w:lang w:eastAsia="ko-KR"/>
        </w:rPr>
        <w:t>7</w:t>
      </w:r>
      <w:r w:rsidRPr="0073469F">
        <w:tab/>
      </w:r>
      <w:r>
        <w:rPr>
          <w:rFonts w:hint="eastAsia"/>
          <w:lang w:eastAsia="ko-KR"/>
        </w:rPr>
        <w:t>Error handling</w:t>
      </w:r>
      <w:bookmarkEnd w:id="1650"/>
      <w:bookmarkEnd w:id="1651"/>
      <w:bookmarkEnd w:id="1652"/>
      <w:bookmarkEnd w:id="1653"/>
      <w:bookmarkEnd w:id="1654"/>
      <w:bookmarkEnd w:id="1655"/>
    </w:p>
    <w:p w14:paraId="75C26BDF" w14:textId="77777777" w:rsidR="00485A47" w:rsidRPr="0073469F" w:rsidRDefault="00485A47" w:rsidP="00567124">
      <w:pPr>
        <w:pStyle w:val="Heading4"/>
      </w:pPr>
      <w:bookmarkStart w:id="1656" w:name="_CR6_3_7_1"/>
      <w:bookmarkStart w:id="1657" w:name="_Toc20155698"/>
      <w:bookmarkStart w:id="1658" w:name="_Toc27500853"/>
      <w:bookmarkStart w:id="1659" w:name="_Toc36048978"/>
      <w:bookmarkStart w:id="1660" w:name="_Toc45209741"/>
      <w:bookmarkStart w:id="1661" w:name="_Toc51860566"/>
      <w:bookmarkStart w:id="1662" w:name="_Toc193390628"/>
      <w:bookmarkEnd w:id="1656"/>
      <w:r>
        <w:rPr>
          <w:rFonts w:hint="eastAsia"/>
          <w:lang w:eastAsia="ko-KR"/>
        </w:rPr>
        <w:t>6.3.7.1</w:t>
      </w:r>
      <w:r w:rsidR="005759F5">
        <w:rPr>
          <w:lang w:eastAsia="ko-KR"/>
        </w:rPr>
        <w:tab/>
      </w:r>
      <w:r>
        <w:rPr>
          <w:rFonts w:hint="eastAsia"/>
          <w:lang w:eastAsia="ko-KR"/>
        </w:rPr>
        <w:t>Public service identity does not exist</w:t>
      </w:r>
      <w:bookmarkEnd w:id="1657"/>
      <w:bookmarkEnd w:id="1658"/>
      <w:bookmarkEnd w:id="1659"/>
      <w:bookmarkEnd w:id="1660"/>
      <w:bookmarkEnd w:id="1661"/>
      <w:bookmarkEnd w:id="1662"/>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663" w:name="_CR6_3_8"/>
      <w:bookmarkStart w:id="1664" w:name="_Toc20155699"/>
      <w:bookmarkStart w:id="1665" w:name="_Toc27500854"/>
      <w:bookmarkStart w:id="1666" w:name="_Toc36048979"/>
      <w:bookmarkStart w:id="1667" w:name="_Toc45209742"/>
      <w:bookmarkStart w:id="1668" w:name="_Toc51860567"/>
      <w:bookmarkStart w:id="1669" w:name="_Toc193390629"/>
      <w:bookmarkEnd w:id="1663"/>
      <w:r w:rsidRPr="0073469F">
        <w:t>6.3.</w:t>
      </w:r>
      <w:r>
        <w:rPr>
          <w:lang w:eastAsia="ko-KR"/>
        </w:rPr>
        <w:t>8</w:t>
      </w:r>
      <w:r w:rsidRPr="0073469F">
        <w:tab/>
      </w:r>
      <w:r>
        <w:rPr>
          <w:rFonts w:hint="eastAsia"/>
          <w:lang w:eastAsia="ko-KR"/>
        </w:rPr>
        <w:t>Session release policy</w:t>
      </w:r>
      <w:bookmarkEnd w:id="1664"/>
      <w:bookmarkEnd w:id="1665"/>
      <w:bookmarkEnd w:id="1666"/>
      <w:bookmarkEnd w:id="1667"/>
      <w:bookmarkEnd w:id="1668"/>
      <w:bookmarkEnd w:id="1669"/>
    </w:p>
    <w:p w14:paraId="74EC5950" w14:textId="77777777" w:rsidR="00651230" w:rsidRDefault="00651230" w:rsidP="00567124">
      <w:pPr>
        <w:pStyle w:val="Heading4"/>
        <w:rPr>
          <w:lang w:eastAsia="ko-KR"/>
        </w:rPr>
      </w:pPr>
      <w:bookmarkStart w:id="1670" w:name="_CR6_3_8_1"/>
      <w:bookmarkStart w:id="1671" w:name="_Toc20155700"/>
      <w:bookmarkStart w:id="1672" w:name="_Toc27500855"/>
      <w:bookmarkStart w:id="1673" w:name="_Toc36048980"/>
      <w:bookmarkStart w:id="1674" w:name="_Toc45209743"/>
      <w:bookmarkStart w:id="1675" w:name="_Toc51860568"/>
      <w:bookmarkStart w:id="1676" w:name="_Toc193390630"/>
      <w:bookmarkEnd w:id="167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671"/>
      <w:bookmarkEnd w:id="1672"/>
      <w:bookmarkEnd w:id="1673"/>
      <w:bookmarkEnd w:id="1674"/>
      <w:bookmarkEnd w:id="1675"/>
      <w:bookmarkEnd w:id="1676"/>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677" w:name="_CR6_3_8_2"/>
      <w:bookmarkStart w:id="1678" w:name="_Toc20155701"/>
      <w:bookmarkStart w:id="1679" w:name="_Toc27500856"/>
      <w:bookmarkStart w:id="1680" w:name="_Toc36048981"/>
      <w:bookmarkStart w:id="1681" w:name="_Toc45209744"/>
      <w:bookmarkStart w:id="1682" w:name="_Toc51860569"/>
      <w:bookmarkStart w:id="1683" w:name="_Toc193390631"/>
      <w:bookmarkEnd w:id="1677"/>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678"/>
      <w:bookmarkEnd w:id="1679"/>
      <w:bookmarkEnd w:id="1680"/>
      <w:bookmarkEnd w:id="1681"/>
      <w:bookmarkEnd w:id="1682"/>
      <w:bookmarkEnd w:id="168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684" w:name="_CR6_4"/>
      <w:bookmarkStart w:id="1685" w:name="_Toc20155702"/>
      <w:bookmarkStart w:id="1686" w:name="_Toc27500857"/>
      <w:bookmarkStart w:id="1687" w:name="_Toc36048982"/>
      <w:bookmarkStart w:id="1688" w:name="_Toc45209745"/>
      <w:bookmarkStart w:id="1689" w:name="_Toc51860570"/>
      <w:bookmarkStart w:id="1690" w:name="_Toc193390632"/>
      <w:bookmarkEnd w:id="1684"/>
      <w:r w:rsidRPr="0073469F">
        <w:rPr>
          <w:rFonts w:eastAsia="SimSun"/>
        </w:rPr>
        <w:t>6.4</w:t>
      </w:r>
      <w:r w:rsidRPr="0073469F">
        <w:rPr>
          <w:rFonts w:eastAsia="SimSun"/>
        </w:rPr>
        <w:tab/>
        <w:t>Implicit floor request</w:t>
      </w:r>
      <w:bookmarkEnd w:id="1685"/>
      <w:bookmarkEnd w:id="1686"/>
      <w:bookmarkEnd w:id="1687"/>
      <w:bookmarkEnd w:id="1688"/>
      <w:bookmarkEnd w:id="1689"/>
      <w:bookmarkEnd w:id="1690"/>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lastRenderedPageBreak/>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691" w:name="_CR6_5"/>
      <w:bookmarkStart w:id="1692" w:name="_Toc20155703"/>
      <w:bookmarkStart w:id="1693" w:name="_Toc27500858"/>
      <w:bookmarkStart w:id="1694" w:name="_Toc36048983"/>
      <w:bookmarkStart w:id="1695" w:name="_Toc45209746"/>
      <w:bookmarkStart w:id="1696" w:name="_Toc51860571"/>
      <w:bookmarkStart w:id="1697" w:name="_Toc193390633"/>
      <w:bookmarkEnd w:id="1691"/>
      <w:r w:rsidRPr="00C138AC">
        <w:rPr>
          <w:lang w:val="en-US"/>
        </w:rPr>
        <w:lastRenderedPageBreak/>
        <w:t>6.</w:t>
      </w:r>
      <w:r>
        <w:rPr>
          <w:lang w:val="en-US"/>
        </w:rPr>
        <w:t>5</w:t>
      </w:r>
      <w:r w:rsidRPr="00C138AC">
        <w:rPr>
          <w:lang w:val="en-US"/>
        </w:rPr>
        <w:tab/>
        <w:t>Handling of MIME bodies in a SIP message</w:t>
      </w:r>
      <w:bookmarkEnd w:id="1692"/>
      <w:bookmarkEnd w:id="1693"/>
      <w:bookmarkEnd w:id="1694"/>
      <w:bookmarkEnd w:id="1695"/>
      <w:bookmarkEnd w:id="1696"/>
      <w:bookmarkEnd w:id="1697"/>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698" w:name="_CR6_6"/>
      <w:bookmarkStart w:id="1699" w:name="_Toc20155704"/>
      <w:bookmarkStart w:id="1700" w:name="_Toc27500859"/>
      <w:bookmarkStart w:id="1701" w:name="_Toc36048984"/>
      <w:bookmarkStart w:id="1702" w:name="_Toc45209747"/>
      <w:bookmarkStart w:id="1703" w:name="_Toc51860572"/>
      <w:bookmarkStart w:id="1704" w:name="_Toc193390634"/>
      <w:bookmarkEnd w:id="1698"/>
      <w:r>
        <w:t>6.6</w:t>
      </w:r>
      <w:r>
        <w:tab/>
        <w:t>Confidentiality and Integrity Protection</w:t>
      </w:r>
      <w:bookmarkEnd w:id="1699"/>
      <w:bookmarkEnd w:id="1700"/>
      <w:bookmarkEnd w:id="1701"/>
      <w:bookmarkEnd w:id="1702"/>
      <w:bookmarkEnd w:id="1703"/>
      <w:bookmarkEnd w:id="1704"/>
    </w:p>
    <w:p w14:paraId="0A72FEFD" w14:textId="77777777" w:rsidR="004C4B34" w:rsidRDefault="004C4B34" w:rsidP="00567124">
      <w:pPr>
        <w:pStyle w:val="Heading3"/>
      </w:pPr>
      <w:bookmarkStart w:id="1705" w:name="_CR6_6_1"/>
      <w:bookmarkStart w:id="1706" w:name="_Toc20155705"/>
      <w:bookmarkStart w:id="1707" w:name="_Toc27500860"/>
      <w:bookmarkStart w:id="1708" w:name="_Toc36048985"/>
      <w:bookmarkStart w:id="1709" w:name="_Toc45209748"/>
      <w:bookmarkStart w:id="1710" w:name="_Toc51860573"/>
      <w:bookmarkStart w:id="1711" w:name="_Toc193390635"/>
      <w:bookmarkEnd w:id="1705"/>
      <w:r>
        <w:t>6.6.1</w:t>
      </w:r>
      <w:r>
        <w:tab/>
        <w:t>General</w:t>
      </w:r>
      <w:bookmarkEnd w:id="1706"/>
      <w:bookmarkEnd w:id="1707"/>
      <w:bookmarkEnd w:id="1708"/>
      <w:bookmarkEnd w:id="1709"/>
      <w:bookmarkEnd w:id="1710"/>
      <w:bookmarkEnd w:id="1711"/>
    </w:p>
    <w:p w14:paraId="78ACD35A" w14:textId="77777777" w:rsidR="004C4B34" w:rsidRDefault="004C4B34" w:rsidP="00567124">
      <w:pPr>
        <w:pStyle w:val="Heading4"/>
      </w:pPr>
      <w:bookmarkStart w:id="1712" w:name="_CR6_6_1_1"/>
      <w:bookmarkStart w:id="1713" w:name="_Toc20155706"/>
      <w:bookmarkStart w:id="1714" w:name="_Toc27500861"/>
      <w:bookmarkStart w:id="1715" w:name="_Toc36048986"/>
      <w:bookmarkStart w:id="1716" w:name="_Toc45209749"/>
      <w:bookmarkStart w:id="1717" w:name="_Toc51860574"/>
      <w:bookmarkStart w:id="1718" w:name="_Toc193390636"/>
      <w:bookmarkEnd w:id="1712"/>
      <w:r>
        <w:t>6.6.1.1</w:t>
      </w:r>
      <w:r>
        <w:tab/>
        <w:t>Applicability and exclusions</w:t>
      </w:r>
      <w:bookmarkEnd w:id="1713"/>
      <w:bookmarkEnd w:id="1714"/>
      <w:bookmarkEnd w:id="1715"/>
      <w:bookmarkEnd w:id="1716"/>
      <w:bookmarkEnd w:id="1717"/>
      <w:bookmarkEnd w:id="1718"/>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719" w:name="_CR6_6_1_2"/>
      <w:bookmarkStart w:id="1720" w:name="_Toc20155707"/>
      <w:bookmarkStart w:id="1721" w:name="_Toc27500862"/>
      <w:bookmarkStart w:id="1722" w:name="_Toc36048987"/>
      <w:bookmarkStart w:id="1723" w:name="_Toc45209750"/>
      <w:bookmarkStart w:id="1724" w:name="_Toc51860575"/>
      <w:bookmarkStart w:id="1725" w:name="_Toc193390637"/>
      <w:bookmarkEnd w:id="1719"/>
      <w:r>
        <w:t>6.6.1.2</w:t>
      </w:r>
      <w:r>
        <w:tab/>
        <w:t>Performing XML content encryption</w:t>
      </w:r>
      <w:bookmarkEnd w:id="1720"/>
      <w:bookmarkEnd w:id="1721"/>
      <w:bookmarkEnd w:id="1722"/>
      <w:bookmarkEnd w:id="1723"/>
      <w:bookmarkEnd w:id="1724"/>
      <w:bookmarkEnd w:id="1725"/>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726" w:name="_CR6_6_1_3"/>
      <w:bookmarkStart w:id="1727" w:name="_Toc20155708"/>
      <w:bookmarkStart w:id="1728" w:name="_Toc27500863"/>
      <w:bookmarkStart w:id="1729" w:name="_Toc36048988"/>
      <w:bookmarkStart w:id="1730" w:name="_Toc45209751"/>
      <w:bookmarkStart w:id="1731" w:name="_Toc51860576"/>
      <w:bookmarkStart w:id="1732" w:name="_Toc193390638"/>
      <w:bookmarkEnd w:id="1726"/>
      <w:r>
        <w:lastRenderedPageBreak/>
        <w:t>6.6.1.3</w:t>
      </w:r>
      <w:r>
        <w:tab/>
        <w:t>Performing integrity protection on an XML body</w:t>
      </w:r>
      <w:bookmarkEnd w:id="1727"/>
      <w:bookmarkEnd w:id="1728"/>
      <w:bookmarkEnd w:id="1729"/>
      <w:bookmarkEnd w:id="1730"/>
      <w:bookmarkEnd w:id="1731"/>
      <w:bookmarkEnd w:id="1732"/>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733" w:name="_CR6_6_1_4"/>
      <w:bookmarkStart w:id="1734" w:name="_Toc20155709"/>
      <w:bookmarkStart w:id="1735" w:name="_Toc27500864"/>
      <w:bookmarkStart w:id="1736" w:name="_Toc36048989"/>
      <w:bookmarkStart w:id="1737" w:name="_Toc45209752"/>
      <w:bookmarkStart w:id="1738" w:name="_Toc51860577"/>
      <w:bookmarkStart w:id="1739" w:name="_Toc193390639"/>
      <w:bookmarkEnd w:id="1733"/>
      <w:r>
        <w:t>6.6.1.4</w:t>
      </w:r>
      <w:r>
        <w:tab/>
        <w:t>Verifying integrity of an XML body and decrypting XML elements</w:t>
      </w:r>
      <w:bookmarkEnd w:id="1734"/>
      <w:bookmarkEnd w:id="1735"/>
      <w:bookmarkEnd w:id="1736"/>
      <w:bookmarkEnd w:id="1737"/>
      <w:bookmarkEnd w:id="1738"/>
      <w:bookmarkEnd w:id="1739"/>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740" w:name="_CR6_6_2"/>
      <w:bookmarkStart w:id="1741" w:name="_Toc20155710"/>
      <w:bookmarkStart w:id="1742" w:name="_Toc27500865"/>
      <w:bookmarkStart w:id="1743" w:name="_Toc36048990"/>
      <w:bookmarkStart w:id="1744" w:name="_Toc45209753"/>
      <w:bookmarkStart w:id="1745" w:name="_Toc51860578"/>
      <w:bookmarkStart w:id="1746" w:name="_Toc193390640"/>
      <w:bookmarkEnd w:id="1740"/>
      <w:r>
        <w:t>6.6.2</w:t>
      </w:r>
      <w:r>
        <w:tab/>
        <w:t>Confidentiality Protection</w:t>
      </w:r>
      <w:bookmarkEnd w:id="1741"/>
      <w:bookmarkEnd w:id="1742"/>
      <w:bookmarkEnd w:id="1743"/>
      <w:bookmarkEnd w:id="1744"/>
      <w:bookmarkEnd w:id="1745"/>
      <w:bookmarkEnd w:id="1746"/>
    </w:p>
    <w:p w14:paraId="24A4DB2D" w14:textId="77777777" w:rsidR="004C4B34" w:rsidRDefault="004C4B34" w:rsidP="00567124">
      <w:pPr>
        <w:pStyle w:val="Heading4"/>
      </w:pPr>
      <w:bookmarkStart w:id="1747" w:name="_CR6_6_2_1"/>
      <w:bookmarkStart w:id="1748" w:name="_Toc20155711"/>
      <w:bookmarkStart w:id="1749" w:name="_Toc27500866"/>
      <w:bookmarkStart w:id="1750" w:name="_Toc36048991"/>
      <w:bookmarkStart w:id="1751" w:name="_Toc45209754"/>
      <w:bookmarkStart w:id="1752" w:name="_Toc51860579"/>
      <w:bookmarkStart w:id="1753" w:name="_Toc193390641"/>
      <w:bookmarkEnd w:id="1747"/>
      <w:r>
        <w:t>6.6.2.1</w:t>
      </w:r>
      <w:r>
        <w:tab/>
        <w:t>General</w:t>
      </w:r>
      <w:bookmarkEnd w:id="1748"/>
      <w:bookmarkEnd w:id="1749"/>
      <w:bookmarkEnd w:id="1750"/>
      <w:bookmarkEnd w:id="1751"/>
      <w:bookmarkEnd w:id="1752"/>
      <w:bookmarkEnd w:id="175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754" w:name="_CR6_6_2_2"/>
      <w:bookmarkStart w:id="1755" w:name="_Toc20155712"/>
      <w:bookmarkStart w:id="1756" w:name="_Toc27500867"/>
      <w:bookmarkStart w:id="1757" w:name="_Toc36048992"/>
      <w:bookmarkStart w:id="1758" w:name="_Toc45209755"/>
      <w:bookmarkStart w:id="1759" w:name="_Toc51860580"/>
      <w:bookmarkStart w:id="1760" w:name="_Toc193390642"/>
      <w:bookmarkEnd w:id="1754"/>
      <w:r>
        <w:t>6.6.2.2</w:t>
      </w:r>
      <w:r>
        <w:tab/>
        <w:t>Keys used in confidentiality protection procedures</w:t>
      </w:r>
      <w:bookmarkEnd w:id="1755"/>
      <w:bookmarkEnd w:id="1756"/>
      <w:bookmarkEnd w:id="1757"/>
      <w:bookmarkEnd w:id="1758"/>
      <w:bookmarkEnd w:id="1759"/>
      <w:bookmarkEnd w:id="1760"/>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lastRenderedPageBreak/>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761" w:name="_CR6_6_2_3"/>
      <w:bookmarkStart w:id="1762" w:name="_Toc20155713"/>
      <w:bookmarkStart w:id="1763" w:name="_Toc27500868"/>
      <w:bookmarkStart w:id="1764" w:name="_Toc36048993"/>
      <w:bookmarkStart w:id="1765" w:name="_Toc45209756"/>
      <w:bookmarkStart w:id="1766" w:name="_Toc51860581"/>
      <w:bookmarkStart w:id="1767" w:name="_Toc193390643"/>
      <w:bookmarkEnd w:id="1761"/>
      <w:r>
        <w:t>6.6.2.3</w:t>
      </w:r>
      <w:r>
        <w:tab/>
        <w:t>Procedures for sending confidentiality protected content</w:t>
      </w:r>
      <w:bookmarkEnd w:id="1762"/>
      <w:bookmarkEnd w:id="1763"/>
      <w:bookmarkEnd w:id="1764"/>
      <w:bookmarkEnd w:id="1765"/>
      <w:bookmarkEnd w:id="1766"/>
      <w:bookmarkEnd w:id="1767"/>
    </w:p>
    <w:p w14:paraId="385F0964" w14:textId="77777777" w:rsidR="004C4B34" w:rsidRDefault="004C4B34" w:rsidP="00567124">
      <w:pPr>
        <w:pStyle w:val="Heading5"/>
      </w:pPr>
      <w:bookmarkStart w:id="1768" w:name="_CR6_6_2_3_1"/>
      <w:bookmarkStart w:id="1769" w:name="_Toc20155714"/>
      <w:bookmarkStart w:id="1770" w:name="_Toc27500869"/>
      <w:bookmarkStart w:id="1771" w:name="_Toc36048994"/>
      <w:bookmarkStart w:id="1772" w:name="_Toc45209757"/>
      <w:bookmarkStart w:id="1773" w:name="_Toc51860582"/>
      <w:bookmarkStart w:id="1774" w:name="_Toc193390644"/>
      <w:bookmarkEnd w:id="1768"/>
      <w:r>
        <w:t>6.6.2.3.1</w:t>
      </w:r>
      <w:r>
        <w:tab/>
        <w:t>MCPTT client</w:t>
      </w:r>
      <w:bookmarkEnd w:id="1769"/>
      <w:bookmarkEnd w:id="1770"/>
      <w:bookmarkEnd w:id="1771"/>
      <w:bookmarkEnd w:id="1772"/>
      <w:bookmarkEnd w:id="1773"/>
      <w:bookmarkEnd w:id="1774"/>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775" w:name="_CR6_6_2_3_2"/>
      <w:bookmarkStart w:id="1776" w:name="_Toc20155715"/>
      <w:bookmarkStart w:id="1777" w:name="_Toc27500870"/>
      <w:bookmarkStart w:id="1778" w:name="_Toc36048995"/>
      <w:bookmarkStart w:id="1779" w:name="_Toc45209758"/>
      <w:bookmarkStart w:id="1780" w:name="_Toc51860583"/>
      <w:bookmarkStart w:id="1781" w:name="_Toc193390645"/>
      <w:bookmarkEnd w:id="1775"/>
      <w:r>
        <w:t>6.6.2.3.2</w:t>
      </w:r>
      <w:r>
        <w:tab/>
        <w:t>MCPTT server</w:t>
      </w:r>
      <w:bookmarkEnd w:id="1776"/>
      <w:bookmarkEnd w:id="1777"/>
      <w:bookmarkEnd w:id="1778"/>
      <w:bookmarkEnd w:id="1779"/>
      <w:bookmarkEnd w:id="1780"/>
      <w:bookmarkEnd w:id="1781"/>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782" w:name="_CR6_6_2_3_3"/>
      <w:bookmarkStart w:id="1783" w:name="_Toc20155716"/>
      <w:bookmarkStart w:id="1784" w:name="_Toc27500871"/>
      <w:bookmarkStart w:id="1785" w:name="_Toc36048996"/>
      <w:bookmarkStart w:id="1786" w:name="_Toc45209759"/>
      <w:bookmarkStart w:id="1787" w:name="_Toc51860584"/>
      <w:bookmarkStart w:id="1788" w:name="_Toc193390646"/>
      <w:bookmarkEnd w:id="1782"/>
      <w:r>
        <w:lastRenderedPageBreak/>
        <w:t>6.6.2.3.3</w:t>
      </w:r>
      <w:r>
        <w:tab/>
        <w:t>Content Encryption</w:t>
      </w:r>
      <w:r w:rsidR="002E2F7C">
        <w:t xml:space="preserve"> in XML elements</w:t>
      </w:r>
      <w:bookmarkEnd w:id="1783"/>
      <w:bookmarkEnd w:id="1784"/>
      <w:bookmarkEnd w:id="1785"/>
      <w:bookmarkEnd w:id="1786"/>
      <w:bookmarkEnd w:id="1787"/>
      <w:bookmarkEnd w:id="1788"/>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789" w:name="_CR6_6_2_3_4"/>
      <w:bookmarkStart w:id="1790" w:name="_Toc20155717"/>
      <w:bookmarkStart w:id="1791" w:name="_Toc27500872"/>
      <w:bookmarkStart w:id="1792" w:name="_Toc36048997"/>
      <w:bookmarkStart w:id="1793" w:name="_Toc45209760"/>
      <w:bookmarkStart w:id="1794" w:name="_Toc51860585"/>
      <w:bookmarkStart w:id="1795" w:name="_Toc193390647"/>
      <w:bookmarkEnd w:id="1789"/>
      <w:r>
        <w:t>6.6.2.3.4</w:t>
      </w:r>
      <w:r>
        <w:tab/>
        <w:t>Attribute URI Encryption</w:t>
      </w:r>
      <w:bookmarkEnd w:id="1790"/>
      <w:bookmarkEnd w:id="1791"/>
      <w:bookmarkEnd w:id="1792"/>
      <w:bookmarkEnd w:id="1793"/>
      <w:bookmarkEnd w:id="1794"/>
      <w:bookmarkEnd w:id="1795"/>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796"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796"/>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797" w:name="_CR6_6_2_4"/>
      <w:bookmarkStart w:id="1798" w:name="_Toc20155718"/>
      <w:bookmarkStart w:id="1799" w:name="_Toc27500873"/>
      <w:bookmarkStart w:id="1800" w:name="_Toc36048998"/>
      <w:bookmarkStart w:id="1801" w:name="_Toc45209761"/>
      <w:bookmarkStart w:id="1802" w:name="_Toc51860586"/>
      <w:bookmarkStart w:id="1803" w:name="_Toc193390648"/>
      <w:bookmarkEnd w:id="1797"/>
      <w:r w:rsidRPr="00100155">
        <w:t>6</w:t>
      </w:r>
      <w:r>
        <w:t>.6.2.4</w:t>
      </w:r>
      <w:r>
        <w:tab/>
        <w:t>Procedures for receiving confidentiality protected content</w:t>
      </w:r>
      <w:bookmarkEnd w:id="1798"/>
      <w:bookmarkEnd w:id="1799"/>
      <w:bookmarkEnd w:id="1800"/>
      <w:bookmarkEnd w:id="1801"/>
      <w:bookmarkEnd w:id="1802"/>
      <w:bookmarkEnd w:id="1803"/>
    </w:p>
    <w:p w14:paraId="30520489" w14:textId="77777777" w:rsidR="004C4B34" w:rsidRDefault="004C4B34" w:rsidP="00567124">
      <w:pPr>
        <w:pStyle w:val="Heading5"/>
      </w:pPr>
      <w:bookmarkStart w:id="1804" w:name="_CR6_6_2_4_1"/>
      <w:bookmarkStart w:id="1805" w:name="_Toc20155719"/>
      <w:bookmarkStart w:id="1806" w:name="_Toc27500874"/>
      <w:bookmarkStart w:id="1807" w:name="_Toc36048999"/>
      <w:bookmarkStart w:id="1808" w:name="_Toc45209762"/>
      <w:bookmarkStart w:id="1809" w:name="_Toc51860587"/>
      <w:bookmarkStart w:id="1810" w:name="_Toc193390649"/>
      <w:bookmarkEnd w:id="1804"/>
      <w:r w:rsidRPr="00100155">
        <w:t>6</w:t>
      </w:r>
      <w:r>
        <w:t>.6.2.4.1</w:t>
      </w:r>
      <w:r>
        <w:tab/>
        <w:t xml:space="preserve">Determination of confidentiality </w:t>
      </w:r>
      <w:r w:rsidRPr="00C91E0B">
        <w:t>protected</w:t>
      </w:r>
      <w:r>
        <w:t xml:space="preserve"> content</w:t>
      </w:r>
      <w:bookmarkEnd w:id="1805"/>
      <w:bookmarkEnd w:id="1806"/>
      <w:bookmarkEnd w:id="1807"/>
      <w:bookmarkEnd w:id="1808"/>
      <w:bookmarkEnd w:id="1809"/>
      <w:bookmarkEnd w:id="1810"/>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811" w:name="_CR6_6_2_4_2"/>
      <w:bookmarkStart w:id="1812" w:name="_Toc20155720"/>
      <w:bookmarkStart w:id="1813" w:name="_Toc27500875"/>
      <w:bookmarkStart w:id="1814" w:name="_Toc36049000"/>
      <w:bookmarkStart w:id="1815" w:name="_Toc45209763"/>
      <w:bookmarkStart w:id="1816" w:name="_Toc51860588"/>
      <w:bookmarkStart w:id="1817" w:name="_Toc193390650"/>
      <w:bookmarkEnd w:id="1811"/>
      <w:r>
        <w:t>6.6.2.4.2</w:t>
      </w:r>
      <w:r>
        <w:tab/>
        <w:t>Decrypting confidentiality protected content</w:t>
      </w:r>
      <w:r w:rsidR="002E2F7C">
        <w:t xml:space="preserve"> in XML elements</w:t>
      </w:r>
      <w:bookmarkEnd w:id="1812"/>
      <w:bookmarkEnd w:id="1813"/>
      <w:bookmarkEnd w:id="1814"/>
      <w:bookmarkEnd w:id="1815"/>
      <w:bookmarkEnd w:id="1816"/>
      <w:bookmarkEnd w:id="1817"/>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lastRenderedPageBreak/>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818" w:name="_CR6_6_2_4_3"/>
      <w:bookmarkStart w:id="1819" w:name="_Toc20155721"/>
      <w:bookmarkStart w:id="1820" w:name="_Toc27500876"/>
      <w:bookmarkStart w:id="1821" w:name="_Toc36049001"/>
      <w:bookmarkStart w:id="1822" w:name="_Toc45209764"/>
      <w:bookmarkStart w:id="1823" w:name="_Toc51860589"/>
      <w:bookmarkStart w:id="1824" w:name="_Toc193390651"/>
      <w:bookmarkEnd w:id="1818"/>
      <w:r>
        <w:t>6.6.2.4.3</w:t>
      </w:r>
      <w:r>
        <w:tab/>
        <w:t>Decrypting confidentiality protected URIs in XML attributes</w:t>
      </w:r>
      <w:bookmarkEnd w:id="1819"/>
      <w:bookmarkEnd w:id="1820"/>
      <w:bookmarkEnd w:id="1821"/>
      <w:bookmarkEnd w:id="1822"/>
      <w:bookmarkEnd w:id="1823"/>
      <w:bookmarkEnd w:id="182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825"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826" w:name="_CR6_6_2_5"/>
      <w:bookmarkStart w:id="1827" w:name="_Toc20155722"/>
      <w:bookmarkStart w:id="1828" w:name="_Toc27500877"/>
      <w:bookmarkStart w:id="1829" w:name="_Toc36049002"/>
      <w:bookmarkStart w:id="1830" w:name="_Toc45209765"/>
      <w:bookmarkStart w:id="1831" w:name="_Toc51860590"/>
      <w:bookmarkStart w:id="1832" w:name="_Toc193390652"/>
      <w:bookmarkEnd w:id="1825"/>
      <w:bookmarkEnd w:id="1826"/>
      <w:r w:rsidRPr="00100155">
        <w:t>6</w:t>
      </w:r>
      <w:r>
        <w:t>.6.2.5</w:t>
      </w:r>
      <w:r>
        <w:tab/>
        <w:t>MCPTT server copying received XML content</w:t>
      </w:r>
      <w:bookmarkEnd w:id="1827"/>
      <w:bookmarkEnd w:id="1828"/>
      <w:bookmarkEnd w:id="1829"/>
      <w:bookmarkEnd w:id="1830"/>
      <w:bookmarkEnd w:id="1831"/>
      <w:bookmarkEnd w:id="1832"/>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lastRenderedPageBreak/>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833" w:name="_CR6_6_3"/>
      <w:bookmarkStart w:id="1834" w:name="_Toc20155723"/>
      <w:bookmarkStart w:id="1835" w:name="_Toc27500878"/>
      <w:bookmarkStart w:id="1836" w:name="_Toc36049003"/>
      <w:bookmarkStart w:id="1837" w:name="_Toc45209766"/>
      <w:bookmarkStart w:id="1838" w:name="_Toc51860591"/>
      <w:bookmarkStart w:id="1839" w:name="_Toc193390653"/>
      <w:bookmarkEnd w:id="1833"/>
      <w:r>
        <w:t>6.6.3</w:t>
      </w:r>
      <w:r>
        <w:tab/>
        <w:t>Integrity Protection of XML documents</w:t>
      </w:r>
      <w:bookmarkEnd w:id="1834"/>
      <w:bookmarkEnd w:id="1835"/>
      <w:bookmarkEnd w:id="1836"/>
      <w:bookmarkEnd w:id="1837"/>
      <w:bookmarkEnd w:id="1838"/>
      <w:bookmarkEnd w:id="1839"/>
    </w:p>
    <w:p w14:paraId="3C339785" w14:textId="77777777" w:rsidR="008F3F84" w:rsidRDefault="008F3F84" w:rsidP="00567124">
      <w:pPr>
        <w:pStyle w:val="Heading4"/>
      </w:pPr>
      <w:bookmarkStart w:id="1840" w:name="_CR6_6_3_1"/>
      <w:bookmarkStart w:id="1841" w:name="_Toc20155724"/>
      <w:bookmarkStart w:id="1842" w:name="_Toc27500879"/>
      <w:bookmarkStart w:id="1843" w:name="_Toc36049004"/>
      <w:bookmarkStart w:id="1844" w:name="_Toc45209767"/>
      <w:bookmarkStart w:id="1845" w:name="_Toc51860592"/>
      <w:bookmarkStart w:id="1846" w:name="_Toc193390654"/>
      <w:bookmarkEnd w:id="1840"/>
      <w:r>
        <w:t>6.6.3.1</w:t>
      </w:r>
      <w:r>
        <w:tab/>
        <w:t>General</w:t>
      </w:r>
      <w:bookmarkEnd w:id="1841"/>
      <w:bookmarkEnd w:id="1842"/>
      <w:bookmarkEnd w:id="1843"/>
      <w:bookmarkEnd w:id="1844"/>
      <w:bookmarkEnd w:id="1845"/>
      <w:bookmarkEnd w:id="1846"/>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0AB554DE" w:rsidR="004159C0" w:rsidRPr="0099693B" w:rsidRDefault="004159C0" w:rsidP="004159C0">
      <w:pPr>
        <w:pStyle w:val="B1"/>
        <w:rPr>
          <w:lang w:eastAsia="ko-KR"/>
        </w:rPr>
      </w:pPr>
      <w:r w:rsidRPr="0099693B">
        <w:rPr>
          <w:lang w:eastAsia="ko-KR"/>
        </w:rPr>
        <w:t>-</w:t>
      </w:r>
      <w:r w:rsidRPr="0099693B">
        <w:rPr>
          <w:lang w:eastAsia="ko-KR"/>
        </w:rPr>
        <w:tab/>
        <w:t>application/pidf+xml;</w:t>
      </w:r>
    </w:p>
    <w:p w14:paraId="01616A7E" w14:textId="6985784D" w:rsidR="004159C0" w:rsidRDefault="004159C0" w:rsidP="004159C0">
      <w:pPr>
        <w:pStyle w:val="B1"/>
        <w:rPr>
          <w:lang w:eastAsia="ko-KR"/>
        </w:rPr>
      </w:pPr>
      <w:r w:rsidRPr="0099693B">
        <w:rPr>
          <w:lang w:eastAsia="ko-KR"/>
        </w:rPr>
        <w:t>-</w:t>
      </w:r>
      <w:r w:rsidRPr="0099693B">
        <w:rPr>
          <w:lang w:eastAsia="ko-KR"/>
        </w:rPr>
        <w:tab/>
        <w:t>application/xcap-diff+xml</w:t>
      </w:r>
      <w:r w:rsidR="003A6DD8">
        <w:rPr>
          <w:lang w:eastAsia="ko-KR"/>
        </w:rPr>
        <w:t>;</w:t>
      </w:r>
    </w:p>
    <w:p w14:paraId="072A43A0" w14:textId="77777777" w:rsidR="003A6DD8" w:rsidRDefault="003A6DD8" w:rsidP="003A6DD8">
      <w:pPr>
        <w:pStyle w:val="B1"/>
        <w:rPr>
          <w:lang w:eastAsia="ko-KR"/>
        </w:rPr>
      </w:pPr>
      <w:r>
        <w:rPr>
          <w:lang w:eastAsia="ko-KR"/>
        </w:rPr>
        <w:t>-</w:t>
      </w:r>
      <w:r>
        <w:rPr>
          <w:lang w:eastAsia="ko-KR"/>
        </w:rPr>
        <w:tab/>
        <w:t>application/simple-filter+xml; and</w:t>
      </w:r>
    </w:p>
    <w:p w14:paraId="73678036" w14:textId="7B710AE4" w:rsidR="003A6DD8" w:rsidRPr="0099693B" w:rsidRDefault="003A6DD8" w:rsidP="003A6DD8">
      <w:pPr>
        <w:pStyle w:val="B1"/>
        <w:rPr>
          <w:lang w:eastAsia="ko-KR"/>
        </w:rPr>
      </w:pPr>
      <w:r>
        <w:rPr>
          <w:lang w:eastAsia="ko-KR"/>
        </w:rPr>
        <w:t>-</w:t>
      </w:r>
      <w:r>
        <w:rPr>
          <w:lang w:eastAsia="ko-KR"/>
        </w:rPr>
        <w:tab/>
        <w:t>application/vnd.3gpp.mcptt-regroup+xml</w:t>
      </w:r>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2.55pt;height:460.15pt" o:ole="">
            <v:imagedata r:id="rId39" o:title=""/>
          </v:shape>
          <o:OLEObject Type="Embed" ProgID="Visio.Drawing.11" ShapeID="_x0000_i1037" DrawAspect="Content" ObjectID="_1804003311" r:id="rId40"/>
        </w:object>
      </w:r>
    </w:p>
    <w:p w14:paraId="0FADB34D" w14:textId="77777777" w:rsidR="004F3B4A" w:rsidRDefault="004F3B4A" w:rsidP="004F3B4A">
      <w:pPr>
        <w:pStyle w:val="TF"/>
      </w:pPr>
      <w:bookmarkStart w:id="1847" w:name="_CRFigure6_6_3_11"/>
      <w:r>
        <w:t>Figure </w:t>
      </w:r>
      <w:bookmarkEnd w:id="1847"/>
      <w:r>
        <w:t>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4.65pt;height:366.4pt" o:ole="">
            <v:imagedata r:id="rId41" o:title=""/>
          </v:shape>
          <o:OLEObject Type="Embed" ProgID="Visio.Drawing.11" ShapeID="_x0000_i1038" DrawAspect="Content" ObjectID="_1804003312" r:id="rId42"/>
        </w:object>
      </w:r>
    </w:p>
    <w:p w14:paraId="4A0B9744" w14:textId="77777777" w:rsidR="004F3B4A" w:rsidRDefault="004F3B4A" w:rsidP="004F3B4A">
      <w:pPr>
        <w:pStyle w:val="TF"/>
      </w:pPr>
      <w:bookmarkStart w:id="1848" w:name="_CRFigure6_6_3_12"/>
      <w:r>
        <w:t>Figure </w:t>
      </w:r>
      <w:bookmarkEnd w:id="1848"/>
      <w:r>
        <w:t>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849" w:name="_CR6_6_3_2"/>
      <w:bookmarkStart w:id="1850" w:name="_Toc20155725"/>
      <w:bookmarkStart w:id="1851" w:name="_Toc27500880"/>
      <w:bookmarkStart w:id="1852" w:name="_Toc36049005"/>
      <w:bookmarkStart w:id="1853" w:name="_Toc45209768"/>
      <w:bookmarkStart w:id="1854" w:name="_Toc51860593"/>
      <w:bookmarkStart w:id="1855" w:name="_Toc193390655"/>
      <w:bookmarkEnd w:id="1849"/>
      <w:r>
        <w:t>6.6.3.2</w:t>
      </w:r>
      <w:r>
        <w:tab/>
        <w:t>Keys used in integrity protection procedures</w:t>
      </w:r>
      <w:bookmarkEnd w:id="1850"/>
      <w:bookmarkEnd w:id="1851"/>
      <w:bookmarkEnd w:id="1852"/>
      <w:bookmarkEnd w:id="1853"/>
      <w:bookmarkEnd w:id="1854"/>
      <w:bookmarkEnd w:id="1855"/>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856" w:name="_CR6_6_3_3"/>
      <w:bookmarkStart w:id="1857" w:name="_Toc20155726"/>
      <w:bookmarkStart w:id="1858" w:name="_Toc27500881"/>
      <w:bookmarkStart w:id="1859" w:name="_Toc36049006"/>
      <w:bookmarkStart w:id="1860" w:name="_Toc45209769"/>
      <w:bookmarkStart w:id="1861" w:name="_Toc51860594"/>
      <w:bookmarkStart w:id="1862" w:name="_Toc193390656"/>
      <w:bookmarkEnd w:id="1856"/>
      <w:r>
        <w:t>6.6.3.3</w:t>
      </w:r>
      <w:r>
        <w:tab/>
        <w:t>Sending integrity protected content</w:t>
      </w:r>
      <w:bookmarkEnd w:id="1857"/>
      <w:bookmarkEnd w:id="1858"/>
      <w:bookmarkEnd w:id="1859"/>
      <w:bookmarkEnd w:id="1860"/>
      <w:bookmarkEnd w:id="1861"/>
      <w:bookmarkEnd w:id="1862"/>
    </w:p>
    <w:p w14:paraId="423A0DF2" w14:textId="77777777" w:rsidR="008F3F84" w:rsidRDefault="008F3F84" w:rsidP="00567124">
      <w:pPr>
        <w:pStyle w:val="Heading5"/>
      </w:pPr>
      <w:bookmarkStart w:id="1863" w:name="_CR6_6_3_3_1"/>
      <w:bookmarkStart w:id="1864" w:name="_Toc20155727"/>
      <w:bookmarkStart w:id="1865" w:name="_Toc27500882"/>
      <w:bookmarkStart w:id="1866" w:name="_Toc36049007"/>
      <w:bookmarkStart w:id="1867" w:name="_Toc45209770"/>
      <w:bookmarkStart w:id="1868" w:name="_Toc51860595"/>
      <w:bookmarkStart w:id="1869" w:name="_Toc193390657"/>
      <w:bookmarkEnd w:id="1863"/>
      <w:r>
        <w:t>6.6.3.3.1</w:t>
      </w:r>
      <w:r>
        <w:tab/>
        <w:t>MCPTT client</w:t>
      </w:r>
      <w:bookmarkEnd w:id="1864"/>
      <w:bookmarkEnd w:id="1865"/>
      <w:bookmarkEnd w:id="1866"/>
      <w:bookmarkEnd w:id="1867"/>
      <w:bookmarkEnd w:id="1868"/>
      <w:bookmarkEnd w:id="1869"/>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870" w:name="_CR6_6_3_3_2"/>
      <w:bookmarkStart w:id="1871" w:name="_Toc20155728"/>
      <w:bookmarkStart w:id="1872" w:name="_Toc27500883"/>
      <w:bookmarkStart w:id="1873" w:name="_Toc36049008"/>
      <w:bookmarkStart w:id="1874" w:name="_Toc45209771"/>
      <w:bookmarkStart w:id="1875" w:name="_Toc51860596"/>
      <w:bookmarkStart w:id="1876" w:name="_Toc193390658"/>
      <w:bookmarkEnd w:id="1870"/>
      <w:r>
        <w:t>6.6.3.3.2</w:t>
      </w:r>
      <w:r>
        <w:tab/>
        <w:t>MCPTT server</w:t>
      </w:r>
      <w:bookmarkEnd w:id="1871"/>
      <w:bookmarkEnd w:id="1872"/>
      <w:bookmarkEnd w:id="1873"/>
      <w:bookmarkEnd w:id="1874"/>
      <w:bookmarkEnd w:id="1875"/>
      <w:bookmarkEnd w:id="1876"/>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877" w:name="_CR6_6_3_3_3"/>
      <w:bookmarkStart w:id="1878" w:name="_Toc20155729"/>
      <w:bookmarkStart w:id="1879" w:name="_Toc27500884"/>
      <w:bookmarkStart w:id="1880" w:name="_Toc36049009"/>
      <w:bookmarkStart w:id="1881" w:name="_Toc45209772"/>
      <w:bookmarkStart w:id="1882" w:name="_Toc51860597"/>
      <w:bookmarkStart w:id="1883" w:name="_Toc193390659"/>
      <w:bookmarkEnd w:id="1877"/>
      <w:r>
        <w:t>6.6.3.3.3</w:t>
      </w:r>
      <w:r>
        <w:tab/>
        <w:t>Integrity protection procedure</w:t>
      </w:r>
      <w:bookmarkEnd w:id="1878"/>
      <w:bookmarkEnd w:id="1879"/>
      <w:bookmarkEnd w:id="1880"/>
      <w:bookmarkEnd w:id="1881"/>
      <w:bookmarkEnd w:id="1882"/>
      <w:bookmarkEnd w:id="188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88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88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885" w:name="_CR6_6_3_4"/>
      <w:bookmarkStart w:id="1886" w:name="_Toc20155730"/>
      <w:bookmarkStart w:id="1887" w:name="_Toc27500885"/>
      <w:bookmarkStart w:id="1888" w:name="_Toc36049010"/>
      <w:bookmarkStart w:id="1889" w:name="_Toc45209773"/>
      <w:bookmarkStart w:id="1890" w:name="_Toc51860598"/>
      <w:bookmarkStart w:id="1891" w:name="_Toc193390660"/>
      <w:bookmarkEnd w:id="1885"/>
      <w:r>
        <w:t>6.6.3</w:t>
      </w:r>
      <w:r w:rsidRPr="00100155">
        <w:t>.</w:t>
      </w:r>
      <w:r>
        <w:t>4</w:t>
      </w:r>
      <w:r>
        <w:tab/>
        <w:t>Receiving integrity protected content</w:t>
      </w:r>
      <w:bookmarkEnd w:id="1886"/>
      <w:bookmarkEnd w:id="1887"/>
      <w:bookmarkEnd w:id="1888"/>
      <w:bookmarkEnd w:id="1889"/>
      <w:bookmarkEnd w:id="1890"/>
      <w:bookmarkEnd w:id="1891"/>
    </w:p>
    <w:p w14:paraId="52D0B1F1" w14:textId="77777777" w:rsidR="008F3F84" w:rsidRDefault="008F3F84" w:rsidP="00567124">
      <w:pPr>
        <w:pStyle w:val="Heading5"/>
      </w:pPr>
      <w:bookmarkStart w:id="1892" w:name="_CR6_6_3_4_1"/>
      <w:bookmarkStart w:id="1893" w:name="_Toc20155731"/>
      <w:bookmarkStart w:id="1894" w:name="_Toc27500886"/>
      <w:bookmarkStart w:id="1895" w:name="_Toc36049011"/>
      <w:bookmarkStart w:id="1896" w:name="_Toc45209774"/>
      <w:bookmarkStart w:id="1897" w:name="_Toc51860599"/>
      <w:bookmarkStart w:id="1898" w:name="_Toc193390661"/>
      <w:bookmarkEnd w:id="1892"/>
      <w:r>
        <w:t>6.6.3</w:t>
      </w:r>
      <w:r w:rsidRPr="00100155">
        <w:t>.</w:t>
      </w:r>
      <w:r>
        <w:t>4.1</w:t>
      </w:r>
      <w:r>
        <w:tab/>
        <w:t>Determination of integrity protected content</w:t>
      </w:r>
      <w:bookmarkEnd w:id="1893"/>
      <w:bookmarkEnd w:id="1894"/>
      <w:bookmarkEnd w:id="1895"/>
      <w:bookmarkEnd w:id="1896"/>
      <w:bookmarkEnd w:id="1897"/>
      <w:bookmarkEnd w:id="1898"/>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899" w:name="_CR6_6_3_4_2"/>
      <w:bookmarkStart w:id="1900" w:name="_Toc20155732"/>
      <w:bookmarkStart w:id="1901" w:name="_Toc27500887"/>
      <w:bookmarkStart w:id="1902" w:name="_Toc36049012"/>
      <w:bookmarkStart w:id="1903" w:name="_Toc45209775"/>
      <w:bookmarkStart w:id="1904" w:name="_Toc51860600"/>
      <w:bookmarkStart w:id="1905" w:name="_Toc193390662"/>
      <w:bookmarkEnd w:id="1899"/>
      <w:r>
        <w:t>6.6.3.4.2</w:t>
      </w:r>
      <w:r>
        <w:tab/>
        <w:t>Verification of integrity protected content</w:t>
      </w:r>
      <w:bookmarkEnd w:id="1900"/>
      <w:bookmarkEnd w:id="1901"/>
      <w:bookmarkEnd w:id="1902"/>
      <w:bookmarkEnd w:id="1903"/>
      <w:bookmarkEnd w:id="1904"/>
      <w:bookmarkEnd w:id="1905"/>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906"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906"/>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907" w:name="_CR6_7"/>
      <w:bookmarkStart w:id="1908" w:name="_Toc20155733"/>
      <w:bookmarkStart w:id="1909" w:name="_Toc27500888"/>
      <w:bookmarkStart w:id="1910" w:name="_Toc36049013"/>
      <w:bookmarkStart w:id="1911" w:name="_Toc45209776"/>
      <w:bookmarkStart w:id="1912" w:name="_Toc51860601"/>
      <w:bookmarkStart w:id="1913" w:name="_Toc193390663"/>
      <w:bookmarkEnd w:id="1907"/>
      <w:r w:rsidRPr="00A509A6">
        <w:t>6.7</w:t>
      </w:r>
      <w:r w:rsidRPr="00A509A6">
        <w:tab/>
        <w:t>Priority sharing</w:t>
      </w:r>
      <w:bookmarkEnd w:id="1908"/>
      <w:bookmarkEnd w:id="1909"/>
      <w:bookmarkEnd w:id="1910"/>
      <w:bookmarkEnd w:id="1911"/>
      <w:bookmarkEnd w:id="1912"/>
      <w:bookmarkEnd w:id="1913"/>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914" w:name="_CR6_8"/>
      <w:bookmarkStart w:id="1915" w:name="_Toc193390664"/>
      <w:bookmarkEnd w:id="1914"/>
      <w:r w:rsidRPr="00C138AC">
        <w:rPr>
          <w:lang w:val="en-US"/>
        </w:rPr>
        <w:t>6.</w:t>
      </w:r>
      <w:r>
        <w:rPr>
          <w:lang w:val="en-US"/>
        </w:rPr>
        <w:t>8</w:t>
      </w:r>
      <w:r w:rsidRPr="00C138AC">
        <w:rPr>
          <w:lang w:val="en-US"/>
        </w:rPr>
        <w:tab/>
      </w:r>
      <w:r>
        <w:rPr>
          <w:lang w:val="en-US"/>
        </w:rPr>
        <w:t>Procedures at the MCPTT gateway</w:t>
      </w:r>
      <w:bookmarkEnd w:id="1915"/>
      <w:r>
        <w:rPr>
          <w:lang w:val="en-US"/>
        </w:rPr>
        <w:t xml:space="preserve"> </w:t>
      </w:r>
    </w:p>
    <w:p w14:paraId="1D7374DF" w14:textId="3C80D819" w:rsidR="00166C44" w:rsidRDefault="00166C44" w:rsidP="00567124">
      <w:pPr>
        <w:pStyle w:val="Heading3"/>
        <w:rPr>
          <w:lang w:val="en-US"/>
        </w:rPr>
      </w:pPr>
      <w:bookmarkStart w:id="1916" w:name="_CR6_8_1"/>
      <w:bookmarkStart w:id="1917" w:name="_Toc193390665"/>
      <w:bookmarkEnd w:id="1916"/>
      <w:r>
        <w:rPr>
          <w:lang w:val="en-US"/>
        </w:rPr>
        <w:t>6.8.1</w:t>
      </w:r>
      <w:r>
        <w:rPr>
          <w:lang w:val="en-US"/>
        </w:rPr>
        <w:tab/>
        <w:t>General</w:t>
      </w:r>
      <w:bookmarkEnd w:id="1917"/>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918" w:name="_CR6_8_2"/>
      <w:bookmarkStart w:id="1919" w:name="_Toc193390666"/>
      <w:bookmarkEnd w:id="1918"/>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919"/>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920" w:name="_CR6_8_3"/>
      <w:bookmarkStart w:id="1921" w:name="_Toc193390667"/>
      <w:bookmarkEnd w:id="1920"/>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921"/>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922" w:name="_CR6_8_4"/>
      <w:bookmarkStart w:id="1923" w:name="_Toc193390668"/>
      <w:bookmarkEnd w:id="1922"/>
      <w:r>
        <w:rPr>
          <w:lang w:val="en-US"/>
        </w:rPr>
        <w:lastRenderedPageBreak/>
        <w:t>6.8.4</w:t>
      </w:r>
      <w:r>
        <w:rPr>
          <w:lang w:val="en-US"/>
        </w:rPr>
        <w:tab/>
        <w:t>Local policies enforcement</w:t>
      </w:r>
      <w:bookmarkEnd w:id="1923"/>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924" w:name="_CR7"/>
      <w:bookmarkStart w:id="1925" w:name="_Toc20155734"/>
      <w:bookmarkStart w:id="1926" w:name="_Toc27500889"/>
      <w:bookmarkStart w:id="1927" w:name="_Toc36049014"/>
      <w:bookmarkStart w:id="1928" w:name="_Toc45209777"/>
      <w:bookmarkStart w:id="1929" w:name="_Toc51860602"/>
      <w:bookmarkStart w:id="1930" w:name="_Toc193390669"/>
      <w:bookmarkEnd w:id="1924"/>
      <w:r w:rsidRPr="0073469F">
        <w:t>7</w:t>
      </w:r>
      <w:r w:rsidRPr="0073469F">
        <w:tab/>
      </w:r>
      <w:r w:rsidR="0069587E">
        <w:t>Registration and s</w:t>
      </w:r>
      <w:r w:rsidRPr="0073469F">
        <w:t>ervice authorisation</w:t>
      </w:r>
      <w:bookmarkEnd w:id="1925"/>
      <w:bookmarkEnd w:id="1926"/>
      <w:bookmarkEnd w:id="1927"/>
      <w:bookmarkEnd w:id="1928"/>
      <w:bookmarkEnd w:id="1929"/>
      <w:bookmarkEnd w:id="1930"/>
    </w:p>
    <w:p w14:paraId="7CA3C25E" w14:textId="77777777" w:rsidR="00517573" w:rsidRDefault="00517573" w:rsidP="00567124">
      <w:pPr>
        <w:pStyle w:val="Heading2"/>
      </w:pPr>
      <w:bookmarkStart w:id="1931" w:name="_CR7_1"/>
      <w:bookmarkStart w:id="1932" w:name="_Toc20155735"/>
      <w:bookmarkStart w:id="1933" w:name="_Toc27500890"/>
      <w:bookmarkStart w:id="1934" w:name="_Toc36049015"/>
      <w:bookmarkStart w:id="1935" w:name="_Toc45209778"/>
      <w:bookmarkStart w:id="1936" w:name="_Toc51860603"/>
      <w:bookmarkStart w:id="1937" w:name="_Toc193390670"/>
      <w:bookmarkEnd w:id="1931"/>
      <w:r w:rsidRPr="0073469F">
        <w:t>7.1</w:t>
      </w:r>
      <w:r w:rsidRPr="0073469F">
        <w:tab/>
        <w:t>General</w:t>
      </w:r>
      <w:bookmarkEnd w:id="1932"/>
      <w:bookmarkEnd w:id="1933"/>
      <w:bookmarkEnd w:id="1934"/>
      <w:bookmarkEnd w:id="1935"/>
      <w:bookmarkEnd w:id="1936"/>
      <w:bookmarkEnd w:id="1937"/>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938" w:name="_CR7_2"/>
      <w:bookmarkStart w:id="1939" w:name="_Toc20155736"/>
      <w:bookmarkStart w:id="1940" w:name="_Toc27500891"/>
      <w:bookmarkStart w:id="1941" w:name="_Toc36049016"/>
      <w:bookmarkStart w:id="1942" w:name="_Toc45209779"/>
      <w:bookmarkStart w:id="1943" w:name="_Toc51860604"/>
      <w:bookmarkStart w:id="1944" w:name="_Toc193390671"/>
      <w:bookmarkEnd w:id="1938"/>
      <w:r w:rsidRPr="0073469F">
        <w:t>7.2</w:t>
      </w:r>
      <w:r w:rsidRPr="0073469F">
        <w:tab/>
        <w:t>MCPTT client procedures</w:t>
      </w:r>
      <w:bookmarkEnd w:id="1939"/>
      <w:bookmarkEnd w:id="1940"/>
      <w:bookmarkEnd w:id="1941"/>
      <w:bookmarkEnd w:id="1942"/>
      <w:bookmarkEnd w:id="1943"/>
      <w:bookmarkEnd w:id="1944"/>
    </w:p>
    <w:p w14:paraId="2A385000" w14:textId="77777777" w:rsidR="0069587E" w:rsidRPr="0073469F" w:rsidRDefault="0069587E" w:rsidP="00567124">
      <w:pPr>
        <w:pStyle w:val="Heading3"/>
      </w:pPr>
      <w:bookmarkStart w:id="1945" w:name="_CR7_2_1"/>
      <w:bookmarkStart w:id="1946" w:name="_Toc20155737"/>
      <w:bookmarkStart w:id="1947" w:name="_Toc27500892"/>
      <w:bookmarkStart w:id="1948" w:name="_Toc36049017"/>
      <w:bookmarkStart w:id="1949" w:name="_Toc45209780"/>
      <w:bookmarkStart w:id="1950" w:name="_Toc51860605"/>
      <w:bookmarkStart w:id="1951" w:name="_Toc193390672"/>
      <w:bookmarkEnd w:id="1945"/>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946"/>
      <w:bookmarkEnd w:id="1947"/>
      <w:bookmarkEnd w:id="1948"/>
      <w:bookmarkEnd w:id="1949"/>
      <w:bookmarkEnd w:id="1950"/>
      <w:bookmarkEnd w:id="1951"/>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952" w:name="_CR7_2_1AA"/>
      <w:bookmarkStart w:id="1953" w:name="_Toc20155738"/>
      <w:bookmarkStart w:id="1954" w:name="_Toc27500893"/>
      <w:bookmarkStart w:id="1955" w:name="_Toc36049018"/>
      <w:bookmarkStart w:id="1956" w:name="_Toc45209781"/>
      <w:bookmarkStart w:id="1957" w:name="_Toc51860606"/>
      <w:bookmarkStart w:id="1958" w:name="_Toc193390673"/>
      <w:bookmarkEnd w:id="1952"/>
      <w:r>
        <w:lastRenderedPageBreak/>
        <w:t>7</w:t>
      </w:r>
      <w:r w:rsidRPr="0073469F">
        <w:t>.</w:t>
      </w:r>
      <w:r>
        <w:t>2</w:t>
      </w:r>
      <w:r w:rsidRPr="0073469F">
        <w:t>.</w:t>
      </w:r>
      <w:r>
        <w:t>1AA</w:t>
      </w:r>
      <w:r w:rsidRPr="0073469F">
        <w:tab/>
      </w:r>
      <w:r>
        <w:t>SIP REGISTER request without service authorisation</w:t>
      </w:r>
      <w:bookmarkEnd w:id="1953"/>
      <w:bookmarkEnd w:id="1954"/>
      <w:bookmarkEnd w:id="1955"/>
      <w:bookmarkEnd w:id="1956"/>
      <w:bookmarkEnd w:id="1957"/>
      <w:bookmarkEnd w:id="1958"/>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959" w:name="_CR7_2_1A"/>
      <w:bookmarkStart w:id="1960" w:name="_Toc20155739"/>
      <w:bookmarkStart w:id="1961" w:name="_Toc27500894"/>
      <w:bookmarkStart w:id="1962" w:name="_Toc36049019"/>
      <w:bookmarkStart w:id="1963" w:name="_Toc45209782"/>
      <w:bookmarkStart w:id="1964" w:name="_Toc51860607"/>
      <w:bookmarkStart w:id="1965" w:name="_Toc193390674"/>
      <w:bookmarkEnd w:id="1959"/>
      <w:r>
        <w:t>7.2.1A</w:t>
      </w:r>
      <w:r>
        <w:tab/>
        <w:t>Common SIP PUBLISH procedure</w:t>
      </w:r>
      <w:bookmarkEnd w:id="1960"/>
      <w:bookmarkEnd w:id="1961"/>
      <w:bookmarkEnd w:id="1962"/>
      <w:bookmarkEnd w:id="1963"/>
      <w:bookmarkEnd w:id="1964"/>
      <w:bookmarkEnd w:id="1965"/>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966" w:name="_CR7_2_2"/>
      <w:bookmarkStart w:id="1967" w:name="_Toc20155740"/>
      <w:bookmarkStart w:id="1968" w:name="_Toc27500895"/>
      <w:bookmarkStart w:id="1969" w:name="_Toc36049020"/>
      <w:bookmarkStart w:id="1970" w:name="_Toc45209783"/>
      <w:bookmarkStart w:id="1971" w:name="_Toc51860608"/>
      <w:bookmarkStart w:id="1972" w:name="_Toc193390675"/>
      <w:bookmarkEnd w:id="1966"/>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967"/>
      <w:bookmarkEnd w:id="1968"/>
      <w:bookmarkEnd w:id="1969"/>
      <w:bookmarkEnd w:id="1970"/>
      <w:bookmarkEnd w:id="1971"/>
      <w:bookmarkEnd w:id="1972"/>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973"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973"/>
    </w:p>
    <w:p w14:paraId="7CF83603" w14:textId="77777777" w:rsidR="00A274F0" w:rsidRPr="00457371" w:rsidRDefault="00A274F0" w:rsidP="00567124">
      <w:pPr>
        <w:pStyle w:val="Heading3"/>
      </w:pPr>
      <w:bookmarkStart w:id="1974" w:name="_CR7_2_3"/>
      <w:bookmarkStart w:id="1975" w:name="_Toc20155741"/>
      <w:bookmarkStart w:id="1976" w:name="_Toc27500896"/>
      <w:bookmarkStart w:id="1977" w:name="_Toc36049021"/>
      <w:bookmarkStart w:id="1978" w:name="_Toc45209784"/>
      <w:bookmarkStart w:id="1979" w:name="_Toc51860609"/>
      <w:bookmarkStart w:id="1980" w:name="_Toc193390676"/>
      <w:bookmarkEnd w:id="1974"/>
      <w:r>
        <w:t>7.2.3</w:t>
      </w:r>
      <w:r>
        <w:tab/>
        <w:t>Sending SIP PUBLISH for MCPTT service settings</w:t>
      </w:r>
      <w:r w:rsidR="00457371">
        <w:t xml:space="preserve"> only</w:t>
      </w:r>
      <w:bookmarkEnd w:id="1975"/>
      <w:bookmarkEnd w:id="1976"/>
      <w:bookmarkEnd w:id="1977"/>
      <w:bookmarkEnd w:id="1978"/>
      <w:bookmarkEnd w:id="1979"/>
      <w:bookmarkEnd w:id="1980"/>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981" w:name="_Toc20155742"/>
      <w:bookmarkStart w:id="1982" w:name="_Toc27500897"/>
      <w:bookmarkStart w:id="1983" w:name="_Toc36049022"/>
      <w:bookmarkStart w:id="1984" w:name="_Toc45209785"/>
      <w:bookmarkStart w:id="1985" w:name="_Toc51860610"/>
    </w:p>
    <w:p w14:paraId="6A20D831" w14:textId="39479D8B" w:rsidR="00451CD4" w:rsidRPr="009750E6" w:rsidRDefault="00451CD4" w:rsidP="00567124">
      <w:pPr>
        <w:pStyle w:val="Heading3"/>
      </w:pPr>
      <w:bookmarkStart w:id="1986" w:name="_CR7_2_4"/>
      <w:bookmarkStart w:id="1987" w:name="_Toc193390677"/>
      <w:bookmarkEnd w:id="1986"/>
      <w:r w:rsidRPr="00C86F35">
        <w:t>7</w:t>
      </w:r>
      <w:r w:rsidRPr="009750E6">
        <w:t>.2.4</w:t>
      </w:r>
      <w:r w:rsidRPr="009750E6">
        <w:tab/>
        <w:t>Determination of MC</w:t>
      </w:r>
      <w:r>
        <w:rPr>
          <w:lang w:val="en-US"/>
        </w:rPr>
        <w:t>PTT</w:t>
      </w:r>
      <w:r w:rsidRPr="009750E6">
        <w:t xml:space="preserve"> service settings</w:t>
      </w:r>
      <w:bookmarkEnd w:id="1981"/>
      <w:bookmarkEnd w:id="1982"/>
      <w:bookmarkEnd w:id="1983"/>
      <w:bookmarkEnd w:id="1984"/>
      <w:bookmarkEnd w:id="1985"/>
      <w:bookmarkEnd w:id="1987"/>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988" w:name="_CR7_2_5"/>
      <w:bookmarkStart w:id="1989" w:name="_Toc20155743"/>
      <w:bookmarkStart w:id="1990" w:name="_Toc27500898"/>
      <w:bookmarkStart w:id="1991" w:name="_Toc36049023"/>
      <w:bookmarkStart w:id="1992" w:name="_Toc45209786"/>
      <w:bookmarkStart w:id="1993" w:name="_Toc51860611"/>
      <w:bookmarkStart w:id="1994" w:name="_Toc193390678"/>
      <w:bookmarkEnd w:id="1988"/>
      <w:r>
        <w:t>7.2.5</w:t>
      </w:r>
      <w:r>
        <w:tab/>
        <w:t>Receiving a</w:t>
      </w:r>
      <w:r w:rsidRPr="0073469F">
        <w:t xml:space="preserve"> </w:t>
      </w:r>
      <w:r>
        <w:t>CSK key download</w:t>
      </w:r>
      <w:r w:rsidRPr="0073469F">
        <w:t xml:space="preserve"> </w:t>
      </w:r>
      <w:r>
        <w:t>message</w:t>
      </w:r>
      <w:bookmarkEnd w:id="1989"/>
      <w:bookmarkEnd w:id="1990"/>
      <w:bookmarkEnd w:id="1991"/>
      <w:bookmarkEnd w:id="1992"/>
      <w:bookmarkEnd w:id="1993"/>
      <w:bookmarkEnd w:id="1994"/>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lastRenderedPageBreak/>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995" w:name="_CR7_3"/>
      <w:bookmarkStart w:id="1996" w:name="_Toc20155744"/>
      <w:bookmarkStart w:id="1997" w:name="_Toc27500899"/>
      <w:bookmarkStart w:id="1998" w:name="_Toc36049024"/>
      <w:bookmarkStart w:id="1999" w:name="_Toc45209787"/>
      <w:bookmarkStart w:id="2000" w:name="_Toc51860612"/>
      <w:bookmarkStart w:id="2001" w:name="_Toc193390679"/>
      <w:bookmarkEnd w:id="1995"/>
      <w:r w:rsidRPr="0073469F">
        <w:t>7.3</w:t>
      </w:r>
      <w:r w:rsidRPr="0073469F">
        <w:tab/>
        <w:t>MCPTT server procedures</w:t>
      </w:r>
      <w:bookmarkEnd w:id="1996"/>
      <w:bookmarkEnd w:id="1997"/>
      <w:bookmarkEnd w:id="1998"/>
      <w:bookmarkEnd w:id="1999"/>
      <w:bookmarkEnd w:id="2000"/>
      <w:bookmarkEnd w:id="2001"/>
    </w:p>
    <w:p w14:paraId="77FD84B2" w14:textId="77777777" w:rsidR="0069587E" w:rsidRDefault="0069587E" w:rsidP="00567124">
      <w:pPr>
        <w:pStyle w:val="Heading3"/>
      </w:pPr>
      <w:bookmarkStart w:id="2002" w:name="_CR7_3_1"/>
      <w:bookmarkStart w:id="2003" w:name="_Toc20155745"/>
      <w:bookmarkStart w:id="2004" w:name="_Toc27500900"/>
      <w:bookmarkStart w:id="2005" w:name="_Toc36049025"/>
      <w:bookmarkStart w:id="2006" w:name="_Toc45209788"/>
      <w:bookmarkStart w:id="2007" w:name="_Toc51860613"/>
      <w:bookmarkStart w:id="2008" w:name="_Toc193390680"/>
      <w:bookmarkEnd w:id="2002"/>
      <w:r>
        <w:t>7</w:t>
      </w:r>
      <w:r w:rsidRPr="0073469F">
        <w:t>.</w:t>
      </w:r>
      <w:r>
        <w:t>3</w:t>
      </w:r>
      <w:r w:rsidRPr="0073469F">
        <w:t>.1</w:t>
      </w:r>
      <w:r w:rsidRPr="0073469F">
        <w:tab/>
      </w:r>
      <w:r>
        <w:t>General</w:t>
      </w:r>
      <w:bookmarkEnd w:id="2003"/>
      <w:bookmarkEnd w:id="2004"/>
      <w:bookmarkEnd w:id="2005"/>
      <w:bookmarkEnd w:id="2006"/>
      <w:bookmarkEnd w:id="2007"/>
      <w:bookmarkEnd w:id="2008"/>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2009" w:name="_CR7_3_1A"/>
      <w:bookmarkStart w:id="2010" w:name="_Toc20155746"/>
      <w:bookmarkStart w:id="2011" w:name="_Toc27500901"/>
      <w:bookmarkStart w:id="2012" w:name="_Toc36049026"/>
      <w:bookmarkStart w:id="2013" w:name="_Toc45209789"/>
      <w:bookmarkStart w:id="2014" w:name="_Toc51860614"/>
      <w:bookmarkStart w:id="2015" w:name="_Toc193390681"/>
      <w:bookmarkEnd w:id="2009"/>
      <w:r>
        <w:t>7</w:t>
      </w:r>
      <w:r w:rsidRPr="0073469F">
        <w:t>.</w:t>
      </w:r>
      <w:r>
        <w:t>3</w:t>
      </w:r>
      <w:r w:rsidRPr="0073469F">
        <w:t>.1</w:t>
      </w:r>
      <w:r>
        <w:t>A</w:t>
      </w:r>
      <w:r w:rsidRPr="0073469F">
        <w:tab/>
      </w:r>
      <w:r>
        <w:t>Confidentiality and Integrity Protection</w:t>
      </w:r>
      <w:bookmarkEnd w:id="2010"/>
      <w:bookmarkEnd w:id="2011"/>
      <w:bookmarkEnd w:id="2012"/>
      <w:bookmarkEnd w:id="2013"/>
      <w:bookmarkEnd w:id="2014"/>
      <w:bookmarkEnd w:id="2015"/>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2016" w:name="_CR7_3_2"/>
      <w:bookmarkStart w:id="2017" w:name="_Toc20155747"/>
      <w:bookmarkStart w:id="2018" w:name="_Toc27500902"/>
      <w:bookmarkStart w:id="2019" w:name="_Toc36049027"/>
      <w:bookmarkStart w:id="2020" w:name="_Toc45209790"/>
      <w:bookmarkStart w:id="2021" w:name="_Toc51860615"/>
      <w:bookmarkStart w:id="2022" w:name="_Toc193390682"/>
      <w:bookmarkEnd w:id="2016"/>
      <w:r>
        <w:t>7</w:t>
      </w:r>
      <w:r w:rsidRPr="0073469F">
        <w:t>.</w:t>
      </w:r>
      <w:r>
        <w:t>3.2</w:t>
      </w:r>
      <w:r w:rsidRPr="0073469F">
        <w:tab/>
      </w:r>
      <w:r>
        <w:t>SIP REGISTER</w:t>
      </w:r>
      <w:r w:rsidR="00A274F0">
        <w:t xml:space="preserve"> </w:t>
      </w:r>
      <w:r w:rsidR="00087265">
        <w:t xml:space="preserve">request </w:t>
      </w:r>
      <w:r w:rsidR="00A274F0">
        <w:t>for service authorisation</w:t>
      </w:r>
      <w:bookmarkEnd w:id="2017"/>
      <w:bookmarkEnd w:id="2018"/>
      <w:bookmarkEnd w:id="2019"/>
      <w:bookmarkEnd w:id="2020"/>
      <w:bookmarkEnd w:id="2021"/>
      <w:bookmarkEnd w:id="2022"/>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0A0F8146"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419DE761" w14:textId="27CC0345" w:rsidR="00D97E7E" w:rsidRDefault="00D97E7E" w:rsidP="00625F0C">
      <w:pPr>
        <w:pStyle w:val="NO"/>
        <w:overflowPunct/>
        <w:autoSpaceDE/>
        <w:autoSpaceDN/>
        <w:adjustRightInd/>
        <w:textAlignment w:val="auto"/>
      </w:pPr>
      <w:r>
        <w:rPr>
          <w:lang w:val="en-US" w:eastAsia="en-US"/>
        </w:rPr>
        <w:t>NOTE 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2023" w:name="_CR7_3_3"/>
      <w:bookmarkStart w:id="2024" w:name="_Toc20155748"/>
      <w:bookmarkStart w:id="2025" w:name="_Toc27500903"/>
      <w:bookmarkStart w:id="2026" w:name="_Toc36049028"/>
      <w:bookmarkStart w:id="2027" w:name="_Toc45209791"/>
      <w:bookmarkStart w:id="2028" w:name="_Toc51860616"/>
      <w:bookmarkStart w:id="2029" w:name="_Toc193390683"/>
      <w:bookmarkEnd w:id="2023"/>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2024"/>
      <w:bookmarkEnd w:id="2025"/>
      <w:bookmarkEnd w:id="2026"/>
      <w:bookmarkEnd w:id="2027"/>
      <w:bookmarkEnd w:id="2028"/>
      <w:bookmarkEnd w:id="2029"/>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77777777"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lastRenderedPageBreak/>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lastRenderedPageBreak/>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2030" w:name="_CR7_3_4"/>
      <w:bookmarkStart w:id="2031" w:name="_Toc20155749"/>
      <w:bookmarkStart w:id="2032" w:name="_Toc27500904"/>
      <w:bookmarkStart w:id="2033" w:name="_Toc36049029"/>
      <w:bookmarkStart w:id="2034" w:name="_Toc45209792"/>
      <w:bookmarkStart w:id="2035" w:name="_Toc51860617"/>
      <w:bookmarkStart w:id="2036" w:name="_Toc193390684"/>
      <w:bookmarkEnd w:id="2030"/>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2031"/>
      <w:bookmarkEnd w:id="2032"/>
      <w:bookmarkEnd w:id="2033"/>
      <w:bookmarkEnd w:id="2034"/>
      <w:bookmarkEnd w:id="2035"/>
      <w:bookmarkEnd w:id="2036"/>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lastRenderedPageBreak/>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2037" w:name="_CR7_3_5"/>
      <w:bookmarkStart w:id="2038" w:name="_Toc20155750"/>
      <w:bookmarkStart w:id="2039" w:name="_Toc27500905"/>
      <w:bookmarkStart w:id="2040" w:name="_Toc36049030"/>
      <w:bookmarkStart w:id="2041" w:name="_Toc45209793"/>
      <w:bookmarkStart w:id="2042" w:name="_Toc51860618"/>
      <w:bookmarkStart w:id="2043" w:name="_Toc193390685"/>
      <w:bookmarkEnd w:id="2037"/>
      <w:r>
        <w:t>7</w:t>
      </w:r>
      <w:r w:rsidRPr="0073469F">
        <w:t>.</w:t>
      </w:r>
      <w:r>
        <w:t>3</w:t>
      </w:r>
      <w:r w:rsidRPr="0073469F">
        <w:t>.</w:t>
      </w:r>
      <w:r>
        <w:t>5</w:t>
      </w:r>
      <w:r w:rsidRPr="0073469F">
        <w:tab/>
      </w:r>
      <w:r>
        <w:t>Receiving SIP PUBLISH request with "Expires=0"</w:t>
      </w:r>
      <w:bookmarkEnd w:id="2038"/>
      <w:bookmarkEnd w:id="2039"/>
      <w:bookmarkEnd w:id="2040"/>
      <w:bookmarkEnd w:id="2041"/>
      <w:bookmarkEnd w:id="2042"/>
      <w:bookmarkEnd w:id="2043"/>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2044" w:name="_CR7_3_6"/>
      <w:bookmarkStart w:id="2045" w:name="_Toc20155751"/>
      <w:bookmarkStart w:id="2046" w:name="_Toc27500906"/>
      <w:bookmarkStart w:id="2047" w:name="_Toc36049031"/>
      <w:bookmarkStart w:id="2048" w:name="_Toc45209794"/>
      <w:bookmarkStart w:id="2049" w:name="_Toc51860619"/>
      <w:bookmarkStart w:id="2050" w:name="_Toc193390686"/>
      <w:bookmarkEnd w:id="2044"/>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2045"/>
      <w:bookmarkEnd w:id="2046"/>
      <w:bookmarkEnd w:id="2047"/>
      <w:bookmarkEnd w:id="2048"/>
      <w:bookmarkEnd w:id="2049"/>
      <w:bookmarkEnd w:id="2050"/>
      <w:r>
        <w:rPr>
          <w:lang w:val="en-US"/>
        </w:rPr>
        <w:t xml:space="preserve"> </w:t>
      </w:r>
    </w:p>
    <w:p w14:paraId="0007EFE0" w14:textId="77777777" w:rsidR="001557DB" w:rsidRPr="00B672B7" w:rsidRDefault="001557DB" w:rsidP="00567124">
      <w:pPr>
        <w:pStyle w:val="Heading4"/>
      </w:pPr>
      <w:bookmarkStart w:id="2051" w:name="_CR7_3_6_1"/>
      <w:bookmarkStart w:id="2052" w:name="_Toc20155752"/>
      <w:bookmarkStart w:id="2053" w:name="_Toc27500907"/>
      <w:bookmarkStart w:id="2054" w:name="_Toc36049032"/>
      <w:bookmarkStart w:id="2055" w:name="_Toc45209795"/>
      <w:bookmarkStart w:id="2056" w:name="_Toc51860620"/>
      <w:bookmarkStart w:id="2057" w:name="_Toc193390687"/>
      <w:bookmarkEnd w:id="2051"/>
      <w:r>
        <w:t>7.3.6.1</w:t>
      </w:r>
      <w:r>
        <w:tab/>
        <w:t xml:space="preserve">Receiving subscription to </w:t>
      </w:r>
      <w:r>
        <w:rPr>
          <w:lang w:val="en-US"/>
        </w:rPr>
        <w:t>MCPTT service</w:t>
      </w:r>
      <w:r>
        <w:t xml:space="preserve"> settings</w:t>
      </w:r>
      <w:bookmarkEnd w:id="2052"/>
      <w:bookmarkEnd w:id="2053"/>
      <w:bookmarkEnd w:id="2054"/>
      <w:bookmarkEnd w:id="2055"/>
      <w:bookmarkEnd w:id="2056"/>
      <w:bookmarkEnd w:id="2057"/>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2058" w:name="_CR7_3_6_2"/>
      <w:bookmarkStart w:id="2059" w:name="_Toc20155753"/>
      <w:bookmarkStart w:id="2060" w:name="_Toc27500908"/>
      <w:bookmarkStart w:id="2061" w:name="_Toc36049033"/>
      <w:bookmarkStart w:id="2062" w:name="_Toc45209796"/>
      <w:bookmarkStart w:id="2063" w:name="_Toc51860621"/>
      <w:bookmarkStart w:id="2064" w:name="_Toc193390688"/>
      <w:bookmarkEnd w:id="2058"/>
      <w:r>
        <w:t>7.3.6.2</w:t>
      </w:r>
      <w:r>
        <w:tab/>
        <w:t xml:space="preserve">Sending notification of change of </w:t>
      </w:r>
      <w:r>
        <w:rPr>
          <w:lang w:val="en-US"/>
        </w:rPr>
        <w:t>MCPTT service</w:t>
      </w:r>
      <w:r>
        <w:t xml:space="preserve"> settings</w:t>
      </w:r>
      <w:bookmarkEnd w:id="2059"/>
      <w:bookmarkEnd w:id="2060"/>
      <w:bookmarkEnd w:id="2061"/>
      <w:bookmarkEnd w:id="2062"/>
      <w:bookmarkEnd w:id="2063"/>
      <w:bookmarkEnd w:id="2064"/>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2065" w:name="_CR7_3_7"/>
      <w:bookmarkStart w:id="2066" w:name="_Toc20155754"/>
      <w:bookmarkStart w:id="2067" w:name="_Toc27500909"/>
      <w:bookmarkStart w:id="2068" w:name="_Toc36049034"/>
      <w:bookmarkStart w:id="2069" w:name="_Toc45209797"/>
      <w:bookmarkStart w:id="2070" w:name="_Toc51860622"/>
      <w:bookmarkStart w:id="2071" w:name="_Toc193390689"/>
      <w:bookmarkEnd w:id="2065"/>
      <w:r>
        <w:t>7.3.7</w:t>
      </w:r>
      <w:r w:rsidRPr="0073469F">
        <w:tab/>
        <w:t xml:space="preserve">Sending </w:t>
      </w:r>
      <w:r>
        <w:t>a CSK key download</w:t>
      </w:r>
      <w:r w:rsidRPr="0073469F">
        <w:t xml:space="preserve"> </w:t>
      </w:r>
      <w:r>
        <w:t>message</w:t>
      </w:r>
      <w:bookmarkEnd w:id="2066"/>
      <w:bookmarkEnd w:id="2067"/>
      <w:bookmarkEnd w:id="2068"/>
      <w:bookmarkEnd w:id="2069"/>
      <w:bookmarkEnd w:id="2070"/>
      <w:bookmarkEnd w:id="207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2072" w:name="_CR7_4"/>
      <w:bookmarkStart w:id="2073" w:name="_Toc20155755"/>
      <w:bookmarkStart w:id="2074" w:name="_Toc27500910"/>
      <w:bookmarkStart w:id="2075" w:name="_Toc36049035"/>
      <w:bookmarkStart w:id="2076" w:name="_Toc45209798"/>
      <w:bookmarkStart w:id="2077" w:name="_Toc51860623"/>
      <w:bookmarkStart w:id="2078" w:name="_Toc193390690"/>
      <w:bookmarkEnd w:id="2072"/>
      <w:r>
        <w:rPr>
          <w:lang w:val="en-US"/>
        </w:rPr>
        <w:t>7.4</w:t>
      </w:r>
      <w:r>
        <w:rPr>
          <w:lang w:val="en-US"/>
        </w:rPr>
        <w:tab/>
        <w:t>Coding</w:t>
      </w:r>
      <w:bookmarkEnd w:id="2073"/>
      <w:bookmarkEnd w:id="2074"/>
      <w:bookmarkEnd w:id="2075"/>
      <w:bookmarkEnd w:id="2076"/>
      <w:bookmarkEnd w:id="2077"/>
      <w:bookmarkEnd w:id="2078"/>
    </w:p>
    <w:p w14:paraId="1C5BA147" w14:textId="77777777" w:rsidR="001557DB" w:rsidRDefault="001557DB" w:rsidP="00567124">
      <w:pPr>
        <w:pStyle w:val="Heading3"/>
      </w:pPr>
      <w:bookmarkStart w:id="2079" w:name="_CR7_4_1"/>
      <w:bookmarkStart w:id="2080" w:name="_Toc20155756"/>
      <w:bookmarkStart w:id="2081" w:name="_Toc27500911"/>
      <w:bookmarkStart w:id="2082" w:name="_Toc36049036"/>
      <w:bookmarkStart w:id="2083" w:name="_Toc45209799"/>
      <w:bookmarkStart w:id="2084" w:name="_Toc51860624"/>
      <w:bookmarkStart w:id="2085" w:name="_Toc193390691"/>
      <w:bookmarkEnd w:id="2079"/>
      <w:r>
        <w:t>7.4.1</w:t>
      </w:r>
      <w:r>
        <w:tab/>
        <w:t>Extension of MIME types</w:t>
      </w:r>
      <w:bookmarkEnd w:id="2080"/>
      <w:bookmarkEnd w:id="2081"/>
      <w:bookmarkEnd w:id="2082"/>
      <w:bookmarkEnd w:id="2083"/>
      <w:bookmarkEnd w:id="2084"/>
      <w:bookmarkEnd w:id="2085"/>
    </w:p>
    <w:p w14:paraId="0246CEF4" w14:textId="77777777" w:rsidR="001557DB" w:rsidRDefault="001557DB" w:rsidP="00567124">
      <w:pPr>
        <w:pStyle w:val="Heading4"/>
        <w:rPr>
          <w:lang w:val="en-US"/>
        </w:rPr>
      </w:pPr>
      <w:bookmarkStart w:id="2086" w:name="_CR7_4_1_1"/>
      <w:bookmarkStart w:id="2087" w:name="_Toc20155757"/>
      <w:bookmarkStart w:id="2088" w:name="_Toc27500912"/>
      <w:bookmarkStart w:id="2089" w:name="_Toc36049037"/>
      <w:bookmarkStart w:id="2090" w:name="_Toc45209800"/>
      <w:bookmarkStart w:id="2091" w:name="_Toc51860625"/>
      <w:bookmarkStart w:id="2092" w:name="_Toc193390692"/>
      <w:bookmarkEnd w:id="2086"/>
      <w:r>
        <w:t>7.4.1.1</w:t>
      </w:r>
      <w:r>
        <w:tab/>
        <w:t>General</w:t>
      </w:r>
      <w:bookmarkEnd w:id="2087"/>
      <w:bookmarkEnd w:id="2088"/>
      <w:bookmarkEnd w:id="2089"/>
      <w:bookmarkEnd w:id="2090"/>
      <w:bookmarkEnd w:id="2091"/>
      <w:bookmarkEnd w:id="2092"/>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2093" w:name="_CR7_4_1_2"/>
      <w:bookmarkStart w:id="2094" w:name="_Toc20155758"/>
      <w:bookmarkStart w:id="2095" w:name="_Toc27500913"/>
      <w:bookmarkStart w:id="2096" w:name="_Toc36049038"/>
      <w:bookmarkStart w:id="2097" w:name="_Toc45209801"/>
      <w:bookmarkStart w:id="2098" w:name="_Toc51860626"/>
      <w:bookmarkStart w:id="2099" w:name="_Toc193390693"/>
      <w:bookmarkEnd w:id="2093"/>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2094"/>
      <w:bookmarkEnd w:id="2095"/>
      <w:bookmarkEnd w:id="2096"/>
      <w:bookmarkEnd w:id="2097"/>
      <w:bookmarkEnd w:id="2098"/>
      <w:bookmarkEnd w:id="2099"/>
    </w:p>
    <w:p w14:paraId="7E1A21A0" w14:textId="77777777" w:rsidR="001557DB" w:rsidRDefault="001557DB" w:rsidP="00567124">
      <w:pPr>
        <w:pStyle w:val="Heading5"/>
        <w:rPr>
          <w:lang w:val="en-US"/>
        </w:rPr>
      </w:pPr>
      <w:bookmarkStart w:id="2100" w:name="_CR7_4_1_2_1"/>
      <w:bookmarkStart w:id="2101" w:name="_Toc20155759"/>
      <w:bookmarkStart w:id="2102" w:name="_Toc27500914"/>
      <w:bookmarkStart w:id="2103" w:name="_Toc36049039"/>
      <w:bookmarkStart w:id="2104" w:name="_Toc45209802"/>
      <w:bookmarkStart w:id="2105" w:name="_Toc51860627"/>
      <w:bookmarkStart w:id="2106" w:name="_Toc193390694"/>
      <w:bookmarkEnd w:id="2100"/>
      <w:r>
        <w:rPr>
          <w:lang w:val="en-US"/>
        </w:rPr>
        <w:t>7.4.1</w:t>
      </w:r>
      <w:r>
        <w:t>.</w:t>
      </w:r>
      <w:r>
        <w:rPr>
          <w:lang w:val="en-US"/>
        </w:rPr>
        <w:t>2</w:t>
      </w:r>
      <w:r>
        <w:t>.1</w:t>
      </w:r>
      <w:r>
        <w:tab/>
        <w:t>Introduction</w:t>
      </w:r>
      <w:bookmarkEnd w:id="2101"/>
      <w:bookmarkEnd w:id="2102"/>
      <w:bookmarkEnd w:id="2103"/>
      <w:bookmarkEnd w:id="2104"/>
      <w:bookmarkEnd w:id="2105"/>
      <w:bookmarkEnd w:id="2106"/>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2107" w:name="_CR7_4_1_2_2"/>
      <w:bookmarkStart w:id="2108" w:name="_Toc20155760"/>
      <w:bookmarkStart w:id="2109" w:name="_Toc27500915"/>
      <w:bookmarkStart w:id="2110" w:name="_Toc36049040"/>
      <w:bookmarkStart w:id="2111" w:name="_Toc45209803"/>
      <w:bookmarkStart w:id="2112" w:name="_Toc51860628"/>
      <w:bookmarkStart w:id="2113" w:name="_Toc193390695"/>
      <w:bookmarkEnd w:id="2107"/>
      <w:r>
        <w:rPr>
          <w:lang w:val="en-US"/>
        </w:rPr>
        <w:t>7.4.1.2</w:t>
      </w:r>
      <w:r>
        <w:t>.2</w:t>
      </w:r>
      <w:r>
        <w:tab/>
        <w:t>Syntax</w:t>
      </w:r>
      <w:bookmarkEnd w:id="2108"/>
      <w:bookmarkEnd w:id="2109"/>
      <w:bookmarkEnd w:id="2110"/>
      <w:bookmarkEnd w:id="2111"/>
      <w:bookmarkEnd w:id="2112"/>
      <w:bookmarkEnd w:id="2113"/>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bookmarkStart w:id="2114" w:name="_CRTable7_4_1_2_21"/>
      <w:r w:rsidRPr="008B7D04">
        <w:t>Table </w:t>
      </w:r>
      <w:bookmarkEnd w:id="2114"/>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bookmarkStart w:id="2115" w:name="_CRTable7_4_1_2_22"/>
      <w:r w:rsidRPr="008B7D04">
        <w:t>Table </w:t>
      </w:r>
      <w:bookmarkEnd w:id="2115"/>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323CDC7B"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2116" w:name="_Hlk146808082"/>
      <w:r w:rsidRPr="003856E3">
        <w:t>&lt;xs:element name="multiplex-support" type="xs:boolean"/&gt;</w:t>
      </w:r>
      <w:bookmarkEnd w:id="2116"/>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bookmarkStart w:id="2117" w:name="_CRTable7_4_1_2_23"/>
      <w:r w:rsidRPr="008B7D04">
        <w:t>Table </w:t>
      </w:r>
      <w:bookmarkEnd w:id="2117"/>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2118" w:name="_Hlk146808139"/>
      <w:r>
        <w:t>&lt;multiplex-support&gt;true&lt;/multiplex-support&gt;</w:t>
      </w:r>
      <w:bookmarkEnd w:id="2118"/>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2119" w:name="_CR7A"/>
      <w:bookmarkStart w:id="2120" w:name="_Toc138440889"/>
      <w:bookmarkStart w:id="2121" w:name="_Toc193390696"/>
      <w:bookmarkEnd w:id="2119"/>
      <w:r w:rsidRPr="0073469F">
        <w:t>7</w:t>
      </w:r>
      <w:r>
        <w:t>A</w:t>
      </w:r>
      <w:r w:rsidRPr="0073469F">
        <w:tab/>
      </w:r>
      <w:bookmarkEnd w:id="2120"/>
      <w:r>
        <w:t xml:space="preserve">Migration </w:t>
      </w:r>
      <w:r w:rsidR="004451D1">
        <w:t>procedures</w:t>
      </w:r>
      <w:bookmarkEnd w:id="2121"/>
    </w:p>
    <w:p w14:paraId="709BA7F7" w14:textId="77777777" w:rsidR="0059013E" w:rsidRDefault="0059013E" w:rsidP="0059013E">
      <w:pPr>
        <w:pStyle w:val="Heading2"/>
      </w:pPr>
      <w:bookmarkStart w:id="2122" w:name="_CR7A_1"/>
      <w:bookmarkStart w:id="2123" w:name="_Toc138440890"/>
      <w:bookmarkStart w:id="2124" w:name="_Toc193390697"/>
      <w:bookmarkEnd w:id="2122"/>
      <w:r w:rsidRPr="0073469F">
        <w:t>7</w:t>
      </w:r>
      <w:r>
        <w:t>A</w:t>
      </w:r>
      <w:r w:rsidRPr="0073469F">
        <w:t>.1</w:t>
      </w:r>
      <w:r w:rsidRPr="0073469F">
        <w:tab/>
        <w:t>General</w:t>
      </w:r>
      <w:bookmarkEnd w:id="2123"/>
      <w:bookmarkEnd w:id="2124"/>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2125" w:name="_CR7A_2"/>
      <w:bookmarkStart w:id="2126" w:name="_Toc138440891"/>
      <w:bookmarkStart w:id="2127" w:name="_Toc193390698"/>
      <w:bookmarkEnd w:id="2125"/>
      <w:r w:rsidRPr="0073469F">
        <w:t>7</w:t>
      </w:r>
      <w:r>
        <w:t>A</w:t>
      </w:r>
      <w:r w:rsidRPr="0073469F">
        <w:t>.2</w:t>
      </w:r>
      <w:r w:rsidRPr="0073469F">
        <w:tab/>
        <w:t>MCPTT client procedures</w:t>
      </w:r>
      <w:bookmarkEnd w:id="2126"/>
      <w:bookmarkEnd w:id="2127"/>
    </w:p>
    <w:p w14:paraId="5B938AEB" w14:textId="77777777" w:rsidR="0059013E" w:rsidRPr="0073469F" w:rsidRDefault="0059013E" w:rsidP="0059013E">
      <w:pPr>
        <w:pStyle w:val="Heading3"/>
      </w:pPr>
      <w:bookmarkStart w:id="2128" w:name="_CR7A_2_1"/>
      <w:bookmarkStart w:id="2129" w:name="_Toc138440892"/>
      <w:bookmarkStart w:id="2130" w:name="_Toc193390699"/>
      <w:bookmarkEnd w:id="2128"/>
      <w:r>
        <w:t>7A</w:t>
      </w:r>
      <w:r w:rsidRPr="0073469F">
        <w:t>.</w:t>
      </w:r>
      <w:r>
        <w:t>2</w:t>
      </w:r>
      <w:r w:rsidRPr="0073469F">
        <w:t>.</w:t>
      </w:r>
      <w:r>
        <w:t>1</w:t>
      </w:r>
      <w:r w:rsidRPr="0073469F">
        <w:tab/>
      </w:r>
      <w:r>
        <w:t xml:space="preserve">SIP REGISTER request for </w:t>
      </w:r>
      <w:bookmarkEnd w:id="2129"/>
      <w:r>
        <w:t>migration service authorization</w:t>
      </w:r>
      <w:bookmarkEnd w:id="2130"/>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lastRenderedPageBreak/>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2131" w:name="_CR7A_2_2"/>
      <w:bookmarkStart w:id="2132" w:name="_Toc138440898"/>
      <w:bookmarkStart w:id="2133" w:name="_Toc193390700"/>
      <w:bookmarkEnd w:id="2131"/>
      <w:r>
        <w:t>7A.2.2</w:t>
      </w:r>
      <w:r>
        <w:tab/>
        <w:t>Receiving a</w:t>
      </w:r>
      <w:r w:rsidRPr="0073469F">
        <w:t xml:space="preserve"> </w:t>
      </w:r>
      <w:r>
        <w:t>CSK key download</w:t>
      </w:r>
      <w:r w:rsidRPr="0073469F">
        <w:t xml:space="preserve"> </w:t>
      </w:r>
      <w:r>
        <w:t>message</w:t>
      </w:r>
      <w:bookmarkEnd w:id="2132"/>
      <w:bookmarkEnd w:id="2133"/>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2134" w:name="_CR7A_2_3"/>
      <w:bookmarkStart w:id="2135" w:name="_Toc193390701"/>
      <w:bookmarkEnd w:id="2134"/>
      <w:r>
        <w:t>7A.2.3</w:t>
      </w:r>
      <w:r>
        <w:tab/>
        <w:t>Receiving a</w:t>
      </w:r>
      <w:r w:rsidRPr="0073469F">
        <w:t xml:space="preserve"> </w:t>
      </w:r>
      <w:r>
        <w:t>SIP MESSAGE for migration service deauthorization notification</w:t>
      </w:r>
      <w:bookmarkEnd w:id="2135"/>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2136" w:name="_CR7A_3"/>
      <w:bookmarkStart w:id="2137" w:name="_Toc193390702"/>
      <w:bookmarkEnd w:id="2136"/>
      <w:r w:rsidRPr="0073469F">
        <w:lastRenderedPageBreak/>
        <w:t>7</w:t>
      </w:r>
      <w:r>
        <w:t>A</w:t>
      </w:r>
      <w:r w:rsidRPr="0073469F">
        <w:t>.3</w:t>
      </w:r>
      <w:r w:rsidRPr="0073469F">
        <w:tab/>
      </w:r>
      <w:r>
        <w:t xml:space="preserve">Partner </w:t>
      </w:r>
      <w:r w:rsidRPr="0073469F">
        <w:t>MCPTT server procedures</w:t>
      </w:r>
      <w:bookmarkEnd w:id="2137"/>
    </w:p>
    <w:p w14:paraId="19CE6403" w14:textId="77777777" w:rsidR="0059013E" w:rsidRDefault="0059013E" w:rsidP="0059013E">
      <w:pPr>
        <w:pStyle w:val="Heading3"/>
      </w:pPr>
      <w:bookmarkStart w:id="2138" w:name="_CR7A_3_1"/>
      <w:bookmarkStart w:id="2139" w:name="_Toc193390703"/>
      <w:bookmarkEnd w:id="2138"/>
      <w:r>
        <w:t>7A</w:t>
      </w:r>
      <w:r w:rsidRPr="0073469F">
        <w:t>.</w:t>
      </w:r>
      <w:r>
        <w:t>3</w:t>
      </w:r>
      <w:r w:rsidRPr="0073469F">
        <w:t>.1</w:t>
      </w:r>
      <w:r w:rsidRPr="0073469F">
        <w:tab/>
      </w:r>
      <w:r>
        <w:t>General</w:t>
      </w:r>
      <w:bookmarkEnd w:id="2139"/>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2140" w:name="_CR7A_3_2"/>
      <w:bookmarkStart w:id="2141" w:name="_Toc193390704"/>
      <w:bookmarkEnd w:id="2140"/>
      <w:r>
        <w:t>7A</w:t>
      </w:r>
      <w:r w:rsidRPr="0073469F">
        <w:t>.</w:t>
      </w:r>
      <w:r>
        <w:t>3</w:t>
      </w:r>
      <w:r w:rsidRPr="0073469F">
        <w:t>.</w:t>
      </w:r>
      <w:r>
        <w:t>2</w:t>
      </w:r>
      <w:r w:rsidRPr="0073469F">
        <w:tab/>
      </w:r>
      <w:r>
        <w:t>Confidentiality and integrity protection</w:t>
      </w:r>
      <w:bookmarkEnd w:id="2141"/>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lastRenderedPageBreak/>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2142" w:name="_CR7A_3_3"/>
      <w:bookmarkStart w:id="2143" w:name="_Toc193390705"/>
      <w:bookmarkEnd w:id="2142"/>
      <w:r>
        <w:t>7A</w:t>
      </w:r>
      <w:r w:rsidRPr="0073469F">
        <w:t>.</w:t>
      </w:r>
      <w:r>
        <w:t>3.3</w:t>
      </w:r>
      <w:r w:rsidRPr="0073469F">
        <w:tab/>
      </w:r>
      <w:r>
        <w:t>SIP REGISTER request for initial authorization</w:t>
      </w:r>
      <w:bookmarkEnd w:id="2143"/>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2144" w:name="_CR7A_3_4"/>
      <w:bookmarkStart w:id="2145" w:name="_Toc193390706"/>
      <w:bookmarkEnd w:id="2144"/>
      <w:r>
        <w:t>7A.3.4</w:t>
      </w:r>
      <w:r w:rsidRPr="0073469F">
        <w:tab/>
        <w:t xml:space="preserve">Sending </w:t>
      </w:r>
      <w:r>
        <w:t>a CSK key download</w:t>
      </w:r>
      <w:r w:rsidRPr="0073469F">
        <w:t xml:space="preserve"> </w:t>
      </w:r>
      <w:r>
        <w:t>message</w:t>
      </w:r>
      <w:bookmarkEnd w:id="2145"/>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2146" w:name="_CR7A_3_5"/>
      <w:bookmarkStart w:id="2147" w:name="_Toc193390707"/>
      <w:bookmarkEnd w:id="2146"/>
      <w:r>
        <w:lastRenderedPageBreak/>
        <w:t>7A</w:t>
      </w:r>
      <w:r w:rsidRPr="0073469F">
        <w:t>.</w:t>
      </w:r>
      <w:r>
        <w:t>3</w:t>
      </w:r>
      <w:r w:rsidRPr="0073469F">
        <w:t>.</w:t>
      </w:r>
      <w:r>
        <w:t>5</w:t>
      </w:r>
      <w:r w:rsidRPr="0073469F">
        <w:tab/>
      </w:r>
      <w:r>
        <w:t>SIP MESSAGE request for migration service authorization response</w:t>
      </w:r>
      <w:bookmarkEnd w:id="2147"/>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2148" w:name="_CR7A_3_6"/>
      <w:bookmarkStart w:id="2149" w:name="_Toc193390708"/>
      <w:bookmarkEnd w:id="2148"/>
      <w:r>
        <w:t>7A.3.6</w:t>
      </w:r>
      <w:r>
        <w:tab/>
        <w:t xml:space="preserve">Sending SIP MESSAGE for MCPTT service </w:t>
      </w:r>
      <w:r w:rsidRPr="005F5123">
        <w:t>authori</w:t>
      </w:r>
      <w:r>
        <w:t>z</w:t>
      </w:r>
      <w:r w:rsidRPr="005F5123">
        <w:t>ation notification</w:t>
      </w:r>
      <w:bookmarkEnd w:id="2149"/>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Default="004451D1" w:rsidP="004451D1">
      <w:pPr>
        <w:pStyle w:val="B1"/>
        <w:ind w:left="0" w:firstLine="0"/>
        <w:rPr>
          <w:noProof/>
        </w:rPr>
      </w:pPr>
      <w:r w:rsidRPr="004747B3">
        <w:rPr>
          <w:noProof/>
        </w:rPr>
        <w:t>Upon receipt of SIP</w:t>
      </w:r>
      <w:r>
        <w:rPr>
          <w:noProof/>
        </w:rPr>
        <w:t> </w:t>
      </w:r>
      <w:r w:rsidRPr="004747B3">
        <w:rPr>
          <w:noProof/>
        </w:rPr>
        <w:t>2xx responses to the outgoing SIP MESSAGE requests, the participating MCPTT 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[4].</w:t>
      </w:r>
    </w:p>
    <w:p w14:paraId="53A7B64F" w14:textId="77D93A74" w:rsidR="00326F32" w:rsidRDefault="00326F32" w:rsidP="00326F32">
      <w:pPr>
        <w:pStyle w:val="Heading3"/>
      </w:pPr>
      <w:bookmarkStart w:id="2150" w:name="_CR7A_3_7"/>
      <w:bookmarkStart w:id="2151" w:name="_Toc193390709"/>
      <w:bookmarkEnd w:id="2150"/>
      <w:r>
        <w:lastRenderedPageBreak/>
        <w:t>7A</w:t>
      </w:r>
      <w:r w:rsidRPr="0073469F">
        <w:t>.</w:t>
      </w:r>
      <w:r>
        <w:t>3</w:t>
      </w:r>
      <w:r w:rsidRPr="0073469F">
        <w:t>.</w:t>
      </w:r>
      <w:r>
        <w:t>7</w:t>
      </w:r>
      <w:r w:rsidRPr="0073469F">
        <w:tab/>
      </w:r>
      <w:r>
        <w:t>SIP MESSAGE request for migration service deauthorization notification</w:t>
      </w:r>
      <w:bookmarkEnd w:id="2151"/>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EE4BDA" w:rsidRDefault="00326F32" w:rsidP="00326F32">
      <w:pPr>
        <w:pStyle w:val="B1"/>
        <w:ind w:left="0" w:firstLine="0"/>
        <w:rPr>
          <w:noProof/>
        </w:rPr>
      </w:pPr>
      <w:r>
        <w:rPr>
          <w:lang w:val="en-US"/>
        </w:rPr>
        <w:t>2)</w:t>
      </w:r>
      <w:r>
        <w:rPr>
          <w:lang w:val="en-US"/>
        </w:rPr>
        <w:tab/>
      </w:r>
      <w:r>
        <w:t>send</w:t>
      </w:r>
      <w:r w:rsidRPr="006E26A4">
        <w:t xml:space="preserve"> </w:t>
      </w:r>
      <w:r>
        <w:t>the</w:t>
      </w:r>
      <w:r w:rsidRPr="006E26A4">
        <w:t xml:space="preserve"> SIP </w:t>
      </w:r>
      <w:r>
        <w:t>MESSAGE to the MCPTT client</w:t>
      </w:r>
      <w:r w:rsidRPr="006E26A4">
        <w:t xml:space="preserve"> according to 3GPP TS 24.229 [4]</w:t>
      </w:r>
      <w:r>
        <w:t>.</w:t>
      </w:r>
    </w:p>
    <w:p w14:paraId="519AC1D6" w14:textId="77777777" w:rsidR="0059013E" w:rsidRDefault="0059013E" w:rsidP="0059013E">
      <w:pPr>
        <w:pStyle w:val="Heading2"/>
      </w:pPr>
      <w:bookmarkStart w:id="2152" w:name="_CR7A_4"/>
      <w:bookmarkStart w:id="2153" w:name="_Toc193390710"/>
      <w:bookmarkEnd w:id="2152"/>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2153"/>
    </w:p>
    <w:p w14:paraId="390AFD45" w14:textId="77777777" w:rsidR="0059013E" w:rsidRDefault="0059013E" w:rsidP="0059013E">
      <w:pPr>
        <w:pStyle w:val="Heading3"/>
      </w:pPr>
      <w:bookmarkStart w:id="2154" w:name="_CR7A_4_1"/>
      <w:bookmarkStart w:id="2155" w:name="_Toc193390711"/>
      <w:bookmarkEnd w:id="2154"/>
      <w:r>
        <w:t>7A</w:t>
      </w:r>
      <w:r w:rsidRPr="0073469F">
        <w:t>.</w:t>
      </w:r>
      <w:r>
        <w:t>4</w:t>
      </w:r>
      <w:r w:rsidRPr="0073469F">
        <w:t>.</w:t>
      </w:r>
      <w:r>
        <w:t>1</w:t>
      </w:r>
      <w:r w:rsidRPr="0073469F">
        <w:tab/>
      </w:r>
      <w:r>
        <w:t>SIP MESSAGE from the partner MCPTT server</w:t>
      </w:r>
      <w:bookmarkEnd w:id="2155"/>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2156" w:name="_CR7A_4_2"/>
      <w:bookmarkStart w:id="2157" w:name="_Toc193390712"/>
      <w:bookmarkEnd w:id="2156"/>
      <w:r>
        <w:t>7A</w:t>
      </w:r>
      <w:r w:rsidRPr="0073469F">
        <w:t>.</w:t>
      </w:r>
      <w:r>
        <w:t>4</w:t>
      </w:r>
      <w:r w:rsidRPr="0073469F">
        <w:t>.</w:t>
      </w:r>
      <w:r>
        <w:t>2</w:t>
      </w:r>
      <w:r w:rsidRPr="0073469F">
        <w:tab/>
      </w:r>
      <w:r>
        <w:t>SIP MESSAGE request from the primary MCPTT gateway server</w:t>
      </w:r>
      <w:bookmarkEnd w:id="2157"/>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2158" w:name="_CR7A_5"/>
      <w:bookmarkStart w:id="2159" w:name="_Toc193390713"/>
      <w:bookmarkEnd w:id="2158"/>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2159"/>
    </w:p>
    <w:p w14:paraId="2EE4800B" w14:textId="77777777" w:rsidR="0059013E" w:rsidRDefault="0059013E" w:rsidP="0059013E">
      <w:pPr>
        <w:pStyle w:val="Heading3"/>
      </w:pPr>
      <w:bookmarkStart w:id="2160" w:name="_CR7A_5_1"/>
      <w:bookmarkStart w:id="2161" w:name="_Toc193390714"/>
      <w:bookmarkEnd w:id="2160"/>
      <w:r>
        <w:t>7A</w:t>
      </w:r>
      <w:r w:rsidRPr="0073469F">
        <w:t>.</w:t>
      </w:r>
      <w:r>
        <w:t>5</w:t>
      </w:r>
      <w:r w:rsidRPr="0073469F">
        <w:t>.</w:t>
      </w:r>
      <w:r>
        <w:t>1</w:t>
      </w:r>
      <w:r w:rsidRPr="0073469F">
        <w:tab/>
      </w:r>
      <w:r>
        <w:t>SIP MESSAGE from the partner MCPTT gateway</w:t>
      </w:r>
      <w:bookmarkEnd w:id="2161"/>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2162" w:name="_CR7A_5_2"/>
      <w:bookmarkStart w:id="2163" w:name="_Toc193390715"/>
      <w:bookmarkEnd w:id="2162"/>
      <w:r>
        <w:t>7A</w:t>
      </w:r>
      <w:r w:rsidRPr="0073469F">
        <w:t>.</w:t>
      </w:r>
      <w:r>
        <w:t>5</w:t>
      </w:r>
      <w:r w:rsidRPr="0073469F">
        <w:t>.</w:t>
      </w:r>
      <w:r>
        <w:t>2</w:t>
      </w:r>
      <w:r w:rsidRPr="0073469F">
        <w:tab/>
      </w:r>
      <w:r>
        <w:t>SIP MESSAGE request from the primary MCPTT server</w:t>
      </w:r>
      <w:bookmarkEnd w:id="2163"/>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2164" w:name="_CR7A_6"/>
      <w:bookmarkStart w:id="2165" w:name="_Toc193390716"/>
      <w:bookmarkEnd w:id="2164"/>
      <w:r w:rsidRPr="0073469F">
        <w:t>7</w:t>
      </w:r>
      <w:r>
        <w:t>A</w:t>
      </w:r>
      <w:r w:rsidRPr="0073469F">
        <w:t>.</w:t>
      </w:r>
      <w:r>
        <w:t>6</w:t>
      </w:r>
      <w:r w:rsidRPr="0073469F">
        <w:tab/>
      </w:r>
      <w:r>
        <w:t xml:space="preserve">Primary </w:t>
      </w:r>
      <w:r w:rsidRPr="0073469F">
        <w:t>MCPTT server procedures</w:t>
      </w:r>
      <w:bookmarkEnd w:id="2165"/>
    </w:p>
    <w:p w14:paraId="46FC5E52" w14:textId="77777777" w:rsidR="00091772" w:rsidRDefault="00091772" w:rsidP="00091772">
      <w:pPr>
        <w:pStyle w:val="Heading3"/>
      </w:pPr>
      <w:bookmarkStart w:id="2166" w:name="_CR7A_6_1"/>
      <w:bookmarkStart w:id="2167" w:name="_Toc193390717"/>
      <w:bookmarkEnd w:id="2166"/>
      <w:r>
        <w:t>7A</w:t>
      </w:r>
      <w:r w:rsidRPr="0073469F">
        <w:t>.</w:t>
      </w:r>
      <w:r>
        <w:t>6</w:t>
      </w:r>
      <w:r w:rsidRPr="0073469F">
        <w:t>.1</w:t>
      </w:r>
      <w:r w:rsidRPr="0073469F">
        <w:tab/>
      </w:r>
      <w:r>
        <w:t>SIP MESSAGE request for migration service authorization request</w:t>
      </w:r>
      <w:bookmarkEnd w:id="2167"/>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lastRenderedPageBreak/>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2168" w:name="_Toc193390718"/>
      <w:r>
        <w:rPr>
          <w:lang w:val="en-US"/>
        </w:rPr>
        <w:t>7A.6.2</w:t>
      </w:r>
      <w:r>
        <w:rPr>
          <w:lang w:val="en-US"/>
        </w:rPr>
        <w:tab/>
      </w:r>
      <w:r>
        <w:t xml:space="preserve">Receiving SIP MESSAGE for MCPTT service </w:t>
      </w:r>
      <w:r w:rsidRPr="005F5123">
        <w:t>authori</w:t>
      </w:r>
      <w:r>
        <w:t>z</w:t>
      </w:r>
      <w:r w:rsidRPr="005F5123">
        <w:t>ation notification</w:t>
      </w:r>
      <w:bookmarkEnd w:id="2168"/>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2169" w:name="_CR7A_6_2"/>
      <w:bookmarkStart w:id="2170" w:name="_Toc193390719"/>
      <w:bookmarkEnd w:id="2169"/>
      <w:r>
        <w:t>7A</w:t>
      </w:r>
      <w:r w:rsidRPr="0073469F">
        <w:t>.</w:t>
      </w:r>
      <w:r>
        <w:t>6</w:t>
      </w:r>
      <w:r w:rsidRPr="0073469F">
        <w:t>.</w:t>
      </w:r>
      <w:r>
        <w:t>2</w:t>
      </w:r>
      <w:r w:rsidRPr="0073469F">
        <w:tab/>
      </w:r>
      <w:r>
        <w:t>SIP MESSAGE request for migration service deauthorization notification</w:t>
      </w:r>
      <w:bookmarkEnd w:id="2170"/>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lastRenderedPageBreak/>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2171" w:name="_CR8"/>
      <w:bookmarkStart w:id="2172" w:name="_Toc20155761"/>
      <w:bookmarkStart w:id="2173" w:name="_Toc27500916"/>
      <w:bookmarkStart w:id="2174" w:name="_Toc36049041"/>
      <w:bookmarkStart w:id="2175" w:name="_Toc45209804"/>
      <w:bookmarkStart w:id="2176" w:name="_Toc51860629"/>
      <w:bookmarkStart w:id="2177" w:name="_Toc193390720"/>
      <w:bookmarkEnd w:id="2171"/>
      <w:r w:rsidRPr="0073469F">
        <w:t>8</w:t>
      </w:r>
      <w:r w:rsidRPr="0073469F">
        <w:tab/>
        <w:t>Pre-established session</w:t>
      </w:r>
      <w:bookmarkEnd w:id="2172"/>
      <w:bookmarkEnd w:id="2173"/>
      <w:bookmarkEnd w:id="2174"/>
      <w:bookmarkEnd w:id="2175"/>
      <w:bookmarkEnd w:id="2176"/>
      <w:bookmarkEnd w:id="2177"/>
    </w:p>
    <w:p w14:paraId="460990D3" w14:textId="77777777" w:rsidR="00517573" w:rsidRDefault="00517573" w:rsidP="00567124">
      <w:pPr>
        <w:pStyle w:val="Heading2"/>
      </w:pPr>
      <w:bookmarkStart w:id="2178" w:name="_CR8_1"/>
      <w:bookmarkStart w:id="2179" w:name="_Toc20155762"/>
      <w:bookmarkStart w:id="2180" w:name="_Toc27500917"/>
      <w:bookmarkStart w:id="2181" w:name="_Toc36049042"/>
      <w:bookmarkStart w:id="2182" w:name="_Toc45209805"/>
      <w:bookmarkStart w:id="2183" w:name="_Toc51860630"/>
      <w:bookmarkStart w:id="2184" w:name="_Toc193390721"/>
      <w:bookmarkEnd w:id="2178"/>
      <w:r w:rsidRPr="0073469F">
        <w:t>8.1</w:t>
      </w:r>
      <w:r w:rsidRPr="0073469F">
        <w:tab/>
        <w:t>General</w:t>
      </w:r>
      <w:bookmarkEnd w:id="2179"/>
      <w:bookmarkEnd w:id="2180"/>
      <w:bookmarkEnd w:id="2181"/>
      <w:bookmarkEnd w:id="2182"/>
      <w:bookmarkEnd w:id="2183"/>
      <w:bookmarkEnd w:id="2184"/>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2185" w:name="_CR8_1A"/>
      <w:bookmarkStart w:id="2186" w:name="_Toc20155763"/>
      <w:bookmarkStart w:id="2187" w:name="_Toc27500918"/>
      <w:bookmarkStart w:id="2188" w:name="_Toc36049043"/>
      <w:bookmarkStart w:id="2189" w:name="_Toc45209806"/>
      <w:bookmarkStart w:id="2190" w:name="_Toc51860631"/>
      <w:bookmarkStart w:id="2191" w:name="_Toc193390722"/>
      <w:bookmarkEnd w:id="2185"/>
      <w:r w:rsidRPr="0073469F">
        <w:t>8.1</w:t>
      </w:r>
      <w:r>
        <w:t>A</w:t>
      </w:r>
      <w:r w:rsidRPr="0073469F">
        <w:tab/>
        <w:t xml:space="preserve">Participating MCPTT function </w:t>
      </w:r>
      <w:r>
        <w:t>use of resource sharing</w:t>
      </w:r>
      <w:bookmarkEnd w:id="2186"/>
      <w:bookmarkEnd w:id="2187"/>
      <w:bookmarkEnd w:id="2188"/>
      <w:bookmarkEnd w:id="2189"/>
      <w:bookmarkEnd w:id="2190"/>
      <w:bookmarkEnd w:id="2191"/>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2192" w:name="_CR8_2"/>
      <w:bookmarkStart w:id="2193" w:name="_Toc20155764"/>
      <w:bookmarkStart w:id="2194" w:name="_Toc27500919"/>
      <w:bookmarkStart w:id="2195" w:name="_Toc36049044"/>
      <w:bookmarkStart w:id="2196" w:name="_Toc45209807"/>
      <w:bookmarkStart w:id="2197" w:name="_Toc51860632"/>
      <w:bookmarkStart w:id="2198" w:name="_Toc193390723"/>
      <w:bookmarkEnd w:id="2192"/>
      <w:r w:rsidRPr="0073469F">
        <w:lastRenderedPageBreak/>
        <w:t>8.2</w:t>
      </w:r>
      <w:r w:rsidRPr="0073469F">
        <w:tab/>
        <w:t>Session establishment</w:t>
      </w:r>
      <w:bookmarkEnd w:id="2193"/>
      <w:bookmarkEnd w:id="2194"/>
      <w:bookmarkEnd w:id="2195"/>
      <w:bookmarkEnd w:id="2196"/>
      <w:bookmarkEnd w:id="2197"/>
      <w:bookmarkEnd w:id="2198"/>
    </w:p>
    <w:p w14:paraId="51C1B5B5" w14:textId="77777777" w:rsidR="00517573" w:rsidRPr="0073469F" w:rsidRDefault="00517573" w:rsidP="00567124">
      <w:pPr>
        <w:pStyle w:val="Heading3"/>
      </w:pPr>
      <w:bookmarkStart w:id="2199" w:name="_CR8_2_1"/>
      <w:bookmarkStart w:id="2200" w:name="_Toc20155765"/>
      <w:bookmarkStart w:id="2201" w:name="_Toc27500920"/>
      <w:bookmarkStart w:id="2202" w:name="_Toc36049045"/>
      <w:bookmarkStart w:id="2203" w:name="_Toc45209808"/>
      <w:bookmarkStart w:id="2204" w:name="_Toc51860633"/>
      <w:bookmarkStart w:id="2205" w:name="_Toc193390724"/>
      <w:bookmarkEnd w:id="2199"/>
      <w:r w:rsidRPr="0073469F">
        <w:t>8.2.1</w:t>
      </w:r>
      <w:r w:rsidRPr="0073469F">
        <w:tab/>
        <w:t>MCPTT client procedures</w:t>
      </w:r>
      <w:bookmarkEnd w:id="2200"/>
      <w:bookmarkEnd w:id="2201"/>
      <w:bookmarkEnd w:id="2202"/>
      <w:bookmarkEnd w:id="2203"/>
      <w:bookmarkEnd w:id="2204"/>
      <w:bookmarkEnd w:id="2205"/>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2206" w:name="_CR8_2_2"/>
      <w:bookmarkStart w:id="2207" w:name="_Toc20155766"/>
      <w:bookmarkStart w:id="2208" w:name="_Toc27500921"/>
      <w:bookmarkStart w:id="2209" w:name="_Toc36049046"/>
      <w:bookmarkStart w:id="2210" w:name="_Toc45209809"/>
      <w:bookmarkStart w:id="2211" w:name="_Toc51860634"/>
      <w:bookmarkStart w:id="2212" w:name="_Toc193390725"/>
      <w:bookmarkEnd w:id="2206"/>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2207"/>
      <w:bookmarkEnd w:id="2208"/>
      <w:bookmarkEnd w:id="2209"/>
      <w:bookmarkEnd w:id="2210"/>
      <w:bookmarkEnd w:id="2211"/>
      <w:bookmarkEnd w:id="2212"/>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2213" w:name="_CR8_3"/>
      <w:bookmarkStart w:id="2214" w:name="_Toc20155767"/>
      <w:bookmarkStart w:id="2215" w:name="_Toc27500922"/>
      <w:bookmarkStart w:id="2216" w:name="_Toc36049047"/>
      <w:bookmarkStart w:id="2217" w:name="_Toc45209810"/>
      <w:bookmarkStart w:id="2218" w:name="_Toc51860635"/>
      <w:bookmarkStart w:id="2219" w:name="_Toc193390726"/>
      <w:bookmarkEnd w:id="2213"/>
      <w:r w:rsidRPr="0073469F">
        <w:lastRenderedPageBreak/>
        <w:t>8.3</w:t>
      </w:r>
      <w:r w:rsidRPr="0073469F">
        <w:tab/>
        <w:t>Session modification</w:t>
      </w:r>
      <w:bookmarkEnd w:id="2214"/>
      <w:bookmarkEnd w:id="2215"/>
      <w:bookmarkEnd w:id="2216"/>
      <w:bookmarkEnd w:id="2217"/>
      <w:bookmarkEnd w:id="2218"/>
      <w:bookmarkEnd w:id="2219"/>
    </w:p>
    <w:p w14:paraId="2F939D21" w14:textId="77777777" w:rsidR="00517573" w:rsidRDefault="00517573" w:rsidP="00567124">
      <w:pPr>
        <w:pStyle w:val="Heading3"/>
      </w:pPr>
      <w:bookmarkStart w:id="2220" w:name="_CR8_3_1"/>
      <w:bookmarkStart w:id="2221" w:name="_Toc20155768"/>
      <w:bookmarkStart w:id="2222" w:name="_Toc27500923"/>
      <w:bookmarkStart w:id="2223" w:name="_Toc36049048"/>
      <w:bookmarkStart w:id="2224" w:name="_Toc45209811"/>
      <w:bookmarkStart w:id="2225" w:name="_Toc51860636"/>
      <w:bookmarkStart w:id="2226" w:name="_Toc193390727"/>
      <w:bookmarkEnd w:id="2220"/>
      <w:r w:rsidRPr="0073469F">
        <w:t>8.3.1</w:t>
      </w:r>
      <w:r w:rsidRPr="0073469F">
        <w:tab/>
        <w:t>MCPTT client procedures</w:t>
      </w:r>
      <w:bookmarkEnd w:id="2221"/>
      <w:bookmarkEnd w:id="2222"/>
      <w:bookmarkEnd w:id="2223"/>
      <w:bookmarkEnd w:id="2224"/>
      <w:bookmarkEnd w:id="2225"/>
      <w:bookmarkEnd w:id="2226"/>
    </w:p>
    <w:p w14:paraId="4CFFB8F4" w14:textId="77777777" w:rsidR="003334E4" w:rsidRPr="00FC616A" w:rsidRDefault="003334E4" w:rsidP="00567124">
      <w:pPr>
        <w:pStyle w:val="Heading4"/>
      </w:pPr>
      <w:bookmarkStart w:id="2227" w:name="_CR8_3_1_1"/>
      <w:bookmarkStart w:id="2228" w:name="_Toc20155769"/>
      <w:bookmarkStart w:id="2229" w:name="_Toc27500924"/>
      <w:bookmarkStart w:id="2230" w:name="_Toc36049049"/>
      <w:bookmarkStart w:id="2231" w:name="_Toc45209812"/>
      <w:bookmarkStart w:id="2232" w:name="_Toc51860637"/>
      <w:bookmarkStart w:id="2233" w:name="_Toc193390728"/>
      <w:bookmarkEnd w:id="2227"/>
      <w:r w:rsidRPr="00FC616A">
        <w:t>8.3.1.1</w:t>
      </w:r>
      <w:r w:rsidRPr="00FC616A">
        <w:tab/>
        <w:t>MCPTT client initiated</w:t>
      </w:r>
      <w:bookmarkEnd w:id="2228"/>
      <w:bookmarkEnd w:id="2229"/>
      <w:bookmarkEnd w:id="2230"/>
      <w:bookmarkEnd w:id="2231"/>
      <w:bookmarkEnd w:id="2232"/>
      <w:bookmarkEnd w:id="2233"/>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2234" w:name="_CR8_3_1_2"/>
      <w:bookmarkStart w:id="2235" w:name="_Toc20155770"/>
      <w:bookmarkStart w:id="2236" w:name="_Toc27500925"/>
      <w:bookmarkStart w:id="2237" w:name="_Toc36049050"/>
      <w:bookmarkStart w:id="2238" w:name="_Toc45209813"/>
      <w:bookmarkStart w:id="2239" w:name="_Toc51860638"/>
      <w:bookmarkStart w:id="2240" w:name="_Toc193390729"/>
      <w:bookmarkEnd w:id="2234"/>
      <w:r w:rsidRPr="00FC616A">
        <w:t>8.3.1.2</w:t>
      </w:r>
      <w:r w:rsidRPr="00FC616A">
        <w:tab/>
      </w:r>
      <w:r w:rsidRPr="00FC616A">
        <w:rPr>
          <w:lang w:val="en-US"/>
        </w:rPr>
        <w:t>P</w:t>
      </w:r>
      <w:r w:rsidRPr="00FC616A">
        <w:t>articipating MCPTT function initiated</w:t>
      </w:r>
      <w:bookmarkEnd w:id="2235"/>
      <w:bookmarkEnd w:id="2236"/>
      <w:bookmarkEnd w:id="2237"/>
      <w:bookmarkEnd w:id="2238"/>
      <w:bookmarkEnd w:id="2239"/>
      <w:bookmarkEnd w:id="2240"/>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2241" w:name="_Toc20155771"/>
      <w:bookmarkStart w:id="2242" w:name="_Toc27500926"/>
      <w:bookmarkStart w:id="2243" w:name="_Toc36049051"/>
      <w:bookmarkStart w:id="2244" w:name="_Toc45209814"/>
      <w:bookmarkStart w:id="2245"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2246" w:name="_CR8_3_2"/>
      <w:bookmarkStart w:id="2247" w:name="_Toc193390730"/>
      <w:bookmarkEnd w:id="2246"/>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2241"/>
      <w:bookmarkEnd w:id="2242"/>
      <w:bookmarkEnd w:id="2243"/>
      <w:bookmarkEnd w:id="2244"/>
      <w:bookmarkEnd w:id="2245"/>
      <w:bookmarkEnd w:id="2247"/>
    </w:p>
    <w:p w14:paraId="1E6F8205" w14:textId="77777777" w:rsidR="003334E4" w:rsidRPr="00FC616A" w:rsidRDefault="003334E4" w:rsidP="00567124">
      <w:pPr>
        <w:pStyle w:val="Heading4"/>
      </w:pPr>
      <w:bookmarkStart w:id="2248" w:name="_CR8_3_2_1"/>
      <w:bookmarkStart w:id="2249" w:name="_Toc20155772"/>
      <w:bookmarkStart w:id="2250" w:name="_Toc27500927"/>
      <w:bookmarkStart w:id="2251" w:name="_Toc36049052"/>
      <w:bookmarkStart w:id="2252" w:name="_Toc45209815"/>
      <w:bookmarkStart w:id="2253" w:name="_Toc51860640"/>
      <w:bookmarkStart w:id="2254" w:name="_Toc193390731"/>
      <w:bookmarkEnd w:id="2248"/>
      <w:r w:rsidRPr="00FC616A">
        <w:t>8.3.</w:t>
      </w:r>
      <w:r w:rsidRPr="00FC616A">
        <w:rPr>
          <w:lang w:val="en-US"/>
        </w:rPr>
        <w:t>2</w:t>
      </w:r>
      <w:r w:rsidRPr="00FC616A">
        <w:t>.1</w:t>
      </w:r>
      <w:r w:rsidRPr="00FC616A">
        <w:tab/>
        <w:t>MCPTT client initiated</w:t>
      </w:r>
      <w:bookmarkEnd w:id="2249"/>
      <w:bookmarkEnd w:id="2250"/>
      <w:bookmarkEnd w:id="2251"/>
      <w:bookmarkEnd w:id="2252"/>
      <w:bookmarkEnd w:id="2253"/>
      <w:bookmarkEnd w:id="2254"/>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2255" w:name="_CR8_3_2_2"/>
      <w:bookmarkStart w:id="2256" w:name="_Toc20155773"/>
      <w:bookmarkStart w:id="2257" w:name="_Toc27500928"/>
      <w:bookmarkStart w:id="2258" w:name="_Toc36049053"/>
      <w:bookmarkStart w:id="2259" w:name="_Toc45209816"/>
      <w:bookmarkStart w:id="2260" w:name="_Toc51860641"/>
      <w:bookmarkStart w:id="2261" w:name="_Toc193390732"/>
      <w:bookmarkEnd w:id="2255"/>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2256"/>
      <w:bookmarkEnd w:id="2257"/>
      <w:bookmarkEnd w:id="2258"/>
      <w:bookmarkEnd w:id="2259"/>
      <w:bookmarkEnd w:id="2260"/>
      <w:bookmarkEnd w:id="2261"/>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2262" w:name="_CR8_4"/>
      <w:bookmarkStart w:id="2263" w:name="_Toc20155774"/>
      <w:bookmarkStart w:id="2264" w:name="_Toc27500929"/>
      <w:bookmarkStart w:id="2265" w:name="_Toc36049054"/>
      <w:bookmarkStart w:id="2266" w:name="_Toc45209817"/>
      <w:bookmarkStart w:id="2267" w:name="_Toc51860642"/>
      <w:bookmarkStart w:id="2268" w:name="_Toc193390733"/>
      <w:bookmarkEnd w:id="2262"/>
      <w:r w:rsidRPr="0073469F">
        <w:t>8.4</w:t>
      </w:r>
      <w:r w:rsidRPr="0073469F">
        <w:tab/>
        <w:t>Session release</w:t>
      </w:r>
      <w:bookmarkEnd w:id="2263"/>
      <w:bookmarkEnd w:id="2264"/>
      <w:bookmarkEnd w:id="2265"/>
      <w:bookmarkEnd w:id="2266"/>
      <w:bookmarkEnd w:id="2267"/>
      <w:bookmarkEnd w:id="2268"/>
    </w:p>
    <w:p w14:paraId="41995D02" w14:textId="77777777" w:rsidR="00517573" w:rsidRDefault="00517573" w:rsidP="00567124">
      <w:pPr>
        <w:pStyle w:val="Heading3"/>
      </w:pPr>
      <w:bookmarkStart w:id="2269" w:name="_CR8_4_1"/>
      <w:bookmarkStart w:id="2270" w:name="_Toc20155775"/>
      <w:bookmarkStart w:id="2271" w:name="_Toc27500930"/>
      <w:bookmarkStart w:id="2272" w:name="_Toc36049055"/>
      <w:bookmarkStart w:id="2273" w:name="_Toc45209818"/>
      <w:bookmarkStart w:id="2274" w:name="_Toc51860643"/>
      <w:bookmarkStart w:id="2275" w:name="_Toc193390734"/>
      <w:bookmarkEnd w:id="2269"/>
      <w:r w:rsidRPr="0073469F">
        <w:t>8.4.1</w:t>
      </w:r>
      <w:r w:rsidRPr="0073469F">
        <w:tab/>
        <w:t>MCPTT client procedures</w:t>
      </w:r>
      <w:bookmarkEnd w:id="2270"/>
      <w:bookmarkEnd w:id="2271"/>
      <w:bookmarkEnd w:id="2272"/>
      <w:bookmarkEnd w:id="2273"/>
      <w:bookmarkEnd w:id="2274"/>
      <w:bookmarkEnd w:id="2275"/>
    </w:p>
    <w:p w14:paraId="3391DFC2" w14:textId="77777777" w:rsidR="00555C8E" w:rsidRPr="0045201D" w:rsidRDefault="00555C8E" w:rsidP="00567124">
      <w:pPr>
        <w:pStyle w:val="Heading4"/>
      </w:pPr>
      <w:bookmarkStart w:id="2276" w:name="_CR8_4_1_1"/>
      <w:bookmarkStart w:id="2277" w:name="_Toc20155776"/>
      <w:bookmarkStart w:id="2278" w:name="_Toc27500931"/>
      <w:bookmarkStart w:id="2279" w:name="_Toc36049056"/>
      <w:bookmarkStart w:id="2280" w:name="_Toc45209819"/>
      <w:bookmarkStart w:id="2281" w:name="_Toc51860644"/>
      <w:bookmarkStart w:id="2282" w:name="_Toc193390735"/>
      <w:bookmarkEnd w:id="2276"/>
      <w:r w:rsidRPr="00B947B2">
        <w:t>8.</w:t>
      </w:r>
      <w:r w:rsidRPr="00B947B2">
        <w:rPr>
          <w:lang w:val="en-US"/>
        </w:rPr>
        <w:t>4</w:t>
      </w:r>
      <w:r w:rsidRPr="00B947B2">
        <w:t>.1.1</w:t>
      </w:r>
      <w:r w:rsidRPr="00B947B2">
        <w:tab/>
        <w:t>MCPTT client initiated</w:t>
      </w:r>
      <w:bookmarkEnd w:id="2277"/>
      <w:bookmarkEnd w:id="2278"/>
      <w:bookmarkEnd w:id="2279"/>
      <w:bookmarkEnd w:id="2280"/>
      <w:bookmarkEnd w:id="2281"/>
      <w:bookmarkEnd w:id="2282"/>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2283" w:name="_CR8_4_1_2"/>
      <w:bookmarkStart w:id="2284" w:name="_Toc20155777"/>
      <w:bookmarkStart w:id="2285" w:name="_Toc27500932"/>
      <w:bookmarkStart w:id="2286" w:name="_Toc36049057"/>
      <w:bookmarkStart w:id="2287" w:name="_Toc45209820"/>
      <w:bookmarkStart w:id="2288" w:name="_Toc51860645"/>
      <w:bookmarkStart w:id="2289" w:name="_Toc193390736"/>
      <w:bookmarkEnd w:id="2283"/>
      <w:r w:rsidRPr="00B947B2">
        <w:t>8.</w:t>
      </w:r>
      <w:r w:rsidRPr="00B947B2">
        <w:rPr>
          <w:lang w:val="en-US"/>
        </w:rPr>
        <w:t>4</w:t>
      </w:r>
      <w:r w:rsidRPr="00B947B2">
        <w:t>.1.2</w:t>
      </w:r>
      <w:r w:rsidRPr="00B947B2">
        <w:tab/>
      </w:r>
      <w:r w:rsidRPr="00B947B2">
        <w:rPr>
          <w:lang w:val="en-US"/>
        </w:rPr>
        <w:t>P</w:t>
      </w:r>
      <w:r w:rsidRPr="00B947B2">
        <w:t>articipating MCPTT function initiated</w:t>
      </w:r>
      <w:bookmarkEnd w:id="2284"/>
      <w:bookmarkEnd w:id="2285"/>
      <w:bookmarkEnd w:id="2286"/>
      <w:bookmarkEnd w:id="2287"/>
      <w:bookmarkEnd w:id="2288"/>
      <w:bookmarkEnd w:id="2289"/>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2290" w:name="_CR8_4_2"/>
      <w:bookmarkStart w:id="2291" w:name="_Toc20155778"/>
      <w:bookmarkStart w:id="2292" w:name="_Toc27500933"/>
      <w:bookmarkStart w:id="2293" w:name="_Toc36049058"/>
      <w:bookmarkStart w:id="2294" w:name="_Toc45209821"/>
      <w:bookmarkStart w:id="2295" w:name="_Toc51860646"/>
      <w:bookmarkStart w:id="2296" w:name="_Toc193390737"/>
      <w:bookmarkEnd w:id="2290"/>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2291"/>
      <w:bookmarkEnd w:id="2292"/>
      <w:bookmarkEnd w:id="2293"/>
      <w:bookmarkEnd w:id="2294"/>
      <w:bookmarkEnd w:id="2295"/>
      <w:bookmarkEnd w:id="2296"/>
    </w:p>
    <w:p w14:paraId="489A6CA7" w14:textId="77777777" w:rsidR="00555C8E" w:rsidRPr="0045201D" w:rsidRDefault="00555C8E" w:rsidP="00567124">
      <w:pPr>
        <w:pStyle w:val="Heading4"/>
      </w:pPr>
      <w:bookmarkStart w:id="2297" w:name="_CR8_4_2_1"/>
      <w:bookmarkStart w:id="2298" w:name="_Toc20155779"/>
      <w:bookmarkStart w:id="2299" w:name="_Toc27500934"/>
      <w:bookmarkStart w:id="2300" w:name="_Toc36049059"/>
      <w:bookmarkStart w:id="2301" w:name="_Toc45209822"/>
      <w:bookmarkStart w:id="2302" w:name="_Toc51860647"/>
      <w:bookmarkStart w:id="2303" w:name="_Toc193390738"/>
      <w:bookmarkEnd w:id="2297"/>
      <w:r w:rsidRPr="00B947B2">
        <w:t>8.</w:t>
      </w:r>
      <w:r w:rsidRPr="00B947B2">
        <w:rPr>
          <w:lang w:val="en-US"/>
        </w:rPr>
        <w:t>4</w:t>
      </w:r>
      <w:r w:rsidRPr="00B947B2">
        <w:t>.</w:t>
      </w:r>
      <w:r w:rsidRPr="00B947B2">
        <w:rPr>
          <w:lang w:val="en-US"/>
        </w:rPr>
        <w:t>2</w:t>
      </w:r>
      <w:r w:rsidRPr="00B947B2">
        <w:t>.1</w:t>
      </w:r>
      <w:r w:rsidRPr="00B947B2">
        <w:tab/>
        <w:t>MCPTT client initiated</w:t>
      </w:r>
      <w:bookmarkEnd w:id="2298"/>
      <w:bookmarkEnd w:id="2299"/>
      <w:bookmarkEnd w:id="2300"/>
      <w:bookmarkEnd w:id="2301"/>
      <w:bookmarkEnd w:id="2302"/>
      <w:bookmarkEnd w:id="2303"/>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2304" w:name="_CR8_4_2_2"/>
      <w:bookmarkStart w:id="2305" w:name="_Toc20155780"/>
      <w:bookmarkStart w:id="2306" w:name="_Toc27500935"/>
      <w:bookmarkStart w:id="2307" w:name="_Toc36049060"/>
      <w:bookmarkStart w:id="2308" w:name="_Toc45209823"/>
      <w:bookmarkStart w:id="2309" w:name="_Toc51860648"/>
      <w:bookmarkStart w:id="2310" w:name="_Toc193390739"/>
      <w:bookmarkEnd w:id="230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2305"/>
      <w:bookmarkEnd w:id="2306"/>
      <w:bookmarkEnd w:id="2307"/>
      <w:bookmarkEnd w:id="2308"/>
      <w:bookmarkEnd w:id="2309"/>
      <w:bookmarkEnd w:id="2310"/>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2311" w:name="_CR9"/>
      <w:bookmarkStart w:id="2312" w:name="_Toc20155781"/>
      <w:bookmarkStart w:id="2313" w:name="_Toc27500936"/>
      <w:bookmarkStart w:id="2314" w:name="_Toc36049061"/>
      <w:bookmarkStart w:id="2315" w:name="_Toc45209824"/>
      <w:bookmarkStart w:id="2316" w:name="_Toc51860649"/>
      <w:bookmarkStart w:id="2317" w:name="_Toc193390740"/>
      <w:bookmarkEnd w:id="2311"/>
      <w:r w:rsidRPr="0073469F">
        <w:t>9</w:t>
      </w:r>
      <w:r w:rsidRPr="0073469F">
        <w:tab/>
        <w:t>Affiliation</w:t>
      </w:r>
      <w:bookmarkEnd w:id="2312"/>
      <w:bookmarkEnd w:id="2313"/>
      <w:bookmarkEnd w:id="2314"/>
      <w:bookmarkEnd w:id="2315"/>
      <w:bookmarkEnd w:id="2316"/>
      <w:bookmarkEnd w:id="2317"/>
    </w:p>
    <w:p w14:paraId="4C5F8FEC" w14:textId="77777777" w:rsidR="00517573" w:rsidRPr="0073469F" w:rsidRDefault="00517573" w:rsidP="00567124">
      <w:pPr>
        <w:pStyle w:val="Heading2"/>
      </w:pPr>
      <w:bookmarkStart w:id="2318" w:name="_CR9_1"/>
      <w:bookmarkStart w:id="2319" w:name="_Toc20155782"/>
      <w:bookmarkStart w:id="2320" w:name="_Toc27500937"/>
      <w:bookmarkStart w:id="2321" w:name="_Toc36049062"/>
      <w:bookmarkStart w:id="2322" w:name="_Toc45209825"/>
      <w:bookmarkStart w:id="2323" w:name="_Toc51860650"/>
      <w:bookmarkStart w:id="2324" w:name="_Toc193390741"/>
      <w:bookmarkEnd w:id="2318"/>
      <w:r w:rsidRPr="0073469F">
        <w:t>9.1</w:t>
      </w:r>
      <w:r w:rsidRPr="0073469F">
        <w:tab/>
        <w:t>General</w:t>
      </w:r>
      <w:bookmarkEnd w:id="2319"/>
      <w:bookmarkEnd w:id="2320"/>
      <w:bookmarkEnd w:id="2321"/>
      <w:bookmarkEnd w:id="2322"/>
      <w:bookmarkEnd w:id="2323"/>
      <w:bookmarkEnd w:id="2324"/>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2325" w:name="_CR9_2"/>
      <w:bookmarkStart w:id="2326" w:name="_Toc20155783"/>
      <w:bookmarkStart w:id="2327" w:name="_Toc27500938"/>
      <w:bookmarkStart w:id="2328" w:name="_Toc36049063"/>
      <w:bookmarkStart w:id="2329" w:name="_Toc45209826"/>
      <w:bookmarkStart w:id="2330" w:name="_Toc51860651"/>
      <w:bookmarkStart w:id="2331" w:name="_Toc193390742"/>
      <w:bookmarkEnd w:id="2325"/>
      <w:r w:rsidRPr="0073469F">
        <w:t>9.2</w:t>
      </w:r>
      <w:r w:rsidRPr="0073469F">
        <w:tab/>
        <w:t>Procedures</w:t>
      </w:r>
      <w:bookmarkEnd w:id="2326"/>
      <w:bookmarkEnd w:id="2327"/>
      <w:bookmarkEnd w:id="2328"/>
      <w:bookmarkEnd w:id="2329"/>
      <w:bookmarkEnd w:id="2330"/>
      <w:bookmarkEnd w:id="2331"/>
    </w:p>
    <w:p w14:paraId="41083830" w14:textId="77777777" w:rsidR="00517573" w:rsidRPr="0073469F" w:rsidRDefault="00517573" w:rsidP="00567124">
      <w:pPr>
        <w:pStyle w:val="Heading3"/>
      </w:pPr>
      <w:bookmarkStart w:id="2332" w:name="_CR9_2_1"/>
      <w:bookmarkStart w:id="2333" w:name="_Toc20155784"/>
      <w:bookmarkStart w:id="2334" w:name="_Toc27500939"/>
      <w:bookmarkStart w:id="2335" w:name="_Toc36049064"/>
      <w:bookmarkStart w:id="2336" w:name="_Toc45209827"/>
      <w:bookmarkStart w:id="2337" w:name="_Toc51860652"/>
      <w:bookmarkStart w:id="2338" w:name="_Toc193390743"/>
      <w:bookmarkEnd w:id="2332"/>
      <w:r w:rsidRPr="0073469F">
        <w:t>9.2</w:t>
      </w:r>
      <w:r w:rsidR="008D4910" w:rsidRPr="0073469F">
        <w:t>.1</w:t>
      </w:r>
      <w:r w:rsidRPr="0073469F">
        <w:tab/>
        <w:t>MCPTT client procedures</w:t>
      </w:r>
      <w:bookmarkEnd w:id="2333"/>
      <w:bookmarkEnd w:id="2334"/>
      <w:bookmarkEnd w:id="2335"/>
      <w:bookmarkEnd w:id="2336"/>
      <w:bookmarkEnd w:id="2337"/>
      <w:bookmarkEnd w:id="2338"/>
    </w:p>
    <w:p w14:paraId="73605FAE" w14:textId="77777777" w:rsidR="008D4910" w:rsidRPr="0073469F" w:rsidRDefault="008D4910" w:rsidP="00567124">
      <w:pPr>
        <w:pStyle w:val="Heading4"/>
      </w:pPr>
      <w:bookmarkStart w:id="2339" w:name="_CR9_2_1_1"/>
      <w:bookmarkStart w:id="2340" w:name="_Toc20155785"/>
      <w:bookmarkStart w:id="2341" w:name="_Toc27500940"/>
      <w:bookmarkStart w:id="2342" w:name="_Toc36049065"/>
      <w:bookmarkStart w:id="2343" w:name="_Toc45209828"/>
      <w:bookmarkStart w:id="2344" w:name="_Toc51860653"/>
      <w:bookmarkStart w:id="2345" w:name="_Toc193390744"/>
      <w:bookmarkEnd w:id="2339"/>
      <w:r w:rsidRPr="0073469F">
        <w:t>9.2.1.1</w:t>
      </w:r>
      <w:r w:rsidRPr="0073469F">
        <w:tab/>
        <w:t>General</w:t>
      </w:r>
      <w:bookmarkEnd w:id="2340"/>
      <w:bookmarkEnd w:id="2341"/>
      <w:bookmarkEnd w:id="2342"/>
      <w:bookmarkEnd w:id="2343"/>
      <w:bookmarkEnd w:id="2344"/>
      <w:bookmarkEnd w:id="2345"/>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2346" w:name="_CR9_2_1_2"/>
      <w:bookmarkStart w:id="2347" w:name="_Toc20155786"/>
      <w:bookmarkStart w:id="2348" w:name="_Toc27500941"/>
      <w:bookmarkStart w:id="2349" w:name="_Toc36049066"/>
      <w:bookmarkStart w:id="2350" w:name="_Toc45209829"/>
      <w:bookmarkStart w:id="2351" w:name="_Toc51860654"/>
      <w:bookmarkStart w:id="2352" w:name="_Toc193390745"/>
      <w:bookmarkEnd w:id="2346"/>
      <w:r w:rsidRPr="0073469F">
        <w:t>9.2.1.2</w:t>
      </w:r>
      <w:r w:rsidRPr="0073469F">
        <w:tab/>
        <w:t>Affiliation status change procedure</w:t>
      </w:r>
      <w:bookmarkEnd w:id="2347"/>
      <w:bookmarkEnd w:id="2348"/>
      <w:bookmarkEnd w:id="2349"/>
      <w:bookmarkEnd w:id="2350"/>
      <w:bookmarkEnd w:id="2351"/>
      <w:bookmarkEnd w:id="2352"/>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2353" w:name="_CR9_2_1_3"/>
      <w:bookmarkStart w:id="2354" w:name="_Toc20155787"/>
      <w:bookmarkStart w:id="2355" w:name="_Toc27500942"/>
      <w:bookmarkStart w:id="2356" w:name="_Toc36049067"/>
      <w:bookmarkStart w:id="2357" w:name="_Toc45209830"/>
      <w:bookmarkStart w:id="2358" w:name="_Toc51860655"/>
      <w:bookmarkStart w:id="2359" w:name="_Toc193390746"/>
      <w:bookmarkEnd w:id="2353"/>
      <w:r w:rsidRPr="0073469F">
        <w:t>9.2.1.3</w:t>
      </w:r>
      <w:r w:rsidRPr="0073469F">
        <w:tab/>
        <w:t>Affiliation status determination procedure</w:t>
      </w:r>
      <w:bookmarkEnd w:id="2354"/>
      <w:bookmarkEnd w:id="2355"/>
      <w:bookmarkEnd w:id="2356"/>
      <w:bookmarkEnd w:id="2357"/>
      <w:bookmarkEnd w:id="2358"/>
      <w:bookmarkEnd w:id="235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2360" w:name="_CR9_2_1_4"/>
      <w:bookmarkStart w:id="2361" w:name="_Toc20155788"/>
      <w:bookmarkStart w:id="2362" w:name="_Toc27500943"/>
      <w:bookmarkStart w:id="2363" w:name="_Toc36049068"/>
      <w:bookmarkStart w:id="2364" w:name="_Toc45209831"/>
      <w:bookmarkStart w:id="2365" w:name="_Toc51860656"/>
      <w:bookmarkStart w:id="2366" w:name="_Toc193390747"/>
      <w:bookmarkEnd w:id="2360"/>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2361"/>
      <w:bookmarkEnd w:id="2362"/>
      <w:bookmarkEnd w:id="2363"/>
      <w:bookmarkEnd w:id="2364"/>
      <w:bookmarkEnd w:id="2365"/>
      <w:bookmarkEnd w:id="2366"/>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2367" w:name="_CR9_2_1_5"/>
      <w:bookmarkStart w:id="2368" w:name="_Toc20155789"/>
      <w:bookmarkStart w:id="2369" w:name="_Toc27500944"/>
      <w:bookmarkStart w:id="2370" w:name="_Toc36049069"/>
      <w:bookmarkStart w:id="2371" w:name="_Toc45209832"/>
      <w:bookmarkStart w:id="2372" w:name="_Toc51860657"/>
      <w:bookmarkStart w:id="2373" w:name="_Toc193390748"/>
      <w:bookmarkEnd w:id="2367"/>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2368"/>
      <w:bookmarkEnd w:id="2369"/>
      <w:bookmarkEnd w:id="2370"/>
      <w:bookmarkEnd w:id="2371"/>
      <w:bookmarkEnd w:id="2372"/>
      <w:bookmarkEnd w:id="2373"/>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2374" w:name="_CR9_2_1_6"/>
      <w:bookmarkStart w:id="2375" w:name="_Toc20155790"/>
      <w:bookmarkStart w:id="2376" w:name="_Toc27500945"/>
      <w:bookmarkStart w:id="2377" w:name="_Toc36049070"/>
      <w:bookmarkStart w:id="2378" w:name="_Toc45209833"/>
      <w:bookmarkStart w:id="2379" w:name="_Toc51860658"/>
      <w:bookmarkStart w:id="2380" w:name="_Toc193390749"/>
      <w:bookmarkEnd w:id="2374"/>
      <w:r>
        <w:t>9.2.1.6</w:t>
      </w:r>
      <w:r w:rsidRPr="00D64F90">
        <w:tab/>
        <w:t>Subscription to group dynamic data</w:t>
      </w:r>
      <w:bookmarkEnd w:id="2375"/>
      <w:bookmarkEnd w:id="2376"/>
      <w:bookmarkEnd w:id="2377"/>
      <w:bookmarkEnd w:id="2378"/>
      <w:bookmarkEnd w:id="2379"/>
      <w:bookmarkEnd w:id="2380"/>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2381" w:name="_CR9_2_1_7"/>
      <w:bookmarkStart w:id="2382" w:name="_Toc36049071"/>
      <w:bookmarkStart w:id="2383" w:name="_Toc45209834"/>
      <w:bookmarkStart w:id="2384" w:name="_Toc51860659"/>
      <w:bookmarkStart w:id="2385" w:name="_Toc20155791"/>
      <w:bookmarkStart w:id="2386" w:name="_Toc27500946"/>
      <w:bookmarkStart w:id="2387" w:name="_Toc193390750"/>
      <w:bookmarkEnd w:id="2381"/>
      <w:r>
        <w:lastRenderedPageBreak/>
        <w:t>9.2.1.7</w:t>
      </w:r>
      <w:r w:rsidRPr="00D64F90">
        <w:tab/>
      </w:r>
      <w:r>
        <w:t>Rules based affiliation status change procedure</w:t>
      </w:r>
      <w:bookmarkEnd w:id="2382"/>
      <w:bookmarkEnd w:id="2383"/>
      <w:bookmarkEnd w:id="2384"/>
      <w:bookmarkEnd w:id="2387"/>
    </w:p>
    <w:p w14:paraId="2C52EB19" w14:textId="77777777" w:rsidR="00B5700C" w:rsidRDefault="00B5700C" w:rsidP="00752DF8">
      <w:pPr>
        <w:pStyle w:val="Heading5"/>
      </w:pPr>
      <w:bookmarkStart w:id="2388" w:name="_CR9_2_1_7_1"/>
      <w:bookmarkStart w:id="2389" w:name="_Toc193390751"/>
      <w:bookmarkEnd w:id="2388"/>
      <w:r>
        <w:t>9.2.1.7.1</w:t>
      </w:r>
      <w:r>
        <w:tab/>
        <w:t>General</w:t>
      </w:r>
      <w:bookmarkEnd w:id="2389"/>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2390" w:name="_CR9_2_1_7_2"/>
      <w:bookmarkStart w:id="2391" w:name="_Toc193390752"/>
      <w:bookmarkEnd w:id="2390"/>
      <w:r>
        <w:t>9.2.1.7.2</w:t>
      </w:r>
      <w:r>
        <w:tab/>
        <w:t>User profile defined rules</w:t>
      </w:r>
      <w:bookmarkEnd w:id="2391"/>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392" w:name="_CR9_2_1_7_3"/>
      <w:bookmarkStart w:id="2393" w:name="_Toc193390753"/>
      <w:bookmarkEnd w:id="2392"/>
      <w:r>
        <w:t>9.2.1.7.3</w:t>
      </w:r>
      <w:r>
        <w:tab/>
        <w:t>Group configuration defined rules</w:t>
      </w:r>
      <w:bookmarkEnd w:id="2393"/>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2394" w:name="_Hlk104301261"/>
      <w:bookmarkStart w:id="2395" w:name="_Hlk104301356"/>
      <w:r>
        <w:t xml:space="preserve"> and the MCPTT client is within the area specified </w:t>
      </w:r>
      <w:bookmarkEnd w:id="2394"/>
      <w:r>
        <w:t xml:space="preserve">in the </w:t>
      </w:r>
      <w:r>
        <w:rPr>
          <w:rFonts w:eastAsia="SimSun"/>
        </w:rPr>
        <w:t>&lt;permitted-geographic-area&gt; element</w:t>
      </w:r>
      <w:bookmarkEnd w:id="2395"/>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396" w:name="_CR9_2_2"/>
      <w:bookmarkStart w:id="2397" w:name="_Toc36049072"/>
      <w:bookmarkStart w:id="2398" w:name="_Toc45209835"/>
      <w:bookmarkStart w:id="2399" w:name="_Toc51860660"/>
      <w:bookmarkStart w:id="2400" w:name="_Toc193390754"/>
      <w:bookmarkEnd w:id="2396"/>
      <w:r w:rsidRPr="0073469F">
        <w:rPr>
          <w:rFonts w:eastAsia="Malgun Gothic"/>
        </w:rPr>
        <w:t>9.</w:t>
      </w:r>
      <w:r w:rsidR="008D4910" w:rsidRPr="0073469F">
        <w:rPr>
          <w:rFonts w:eastAsia="Malgun Gothic"/>
        </w:rPr>
        <w:t>2.2</w:t>
      </w:r>
      <w:r w:rsidRPr="0073469F">
        <w:rPr>
          <w:rFonts w:eastAsia="Malgun Gothic"/>
        </w:rPr>
        <w:tab/>
        <w:t>MCPTT server procedures</w:t>
      </w:r>
      <w:bookmarkEnd w:id="2385"/>
      <w:bookmarkEnd w:id="2386"/>
      <w:bookmarkEnd w:id="2397"/>
      <w:bookmarkEnd w:id="2398"/>
      <w:bookmarkEnd w:id="2399"/>
      <w:bookmarkEnd w:id="2400"/>
    </w:p>
    <w:p w14:paraId="05AAB661" w14:textId="77777777" w:rsidR="008D4910" w:rsidRPr="0073469F" w:rsidRDefault="008D4910" w:rsidP="00567124">
      <w:pPr>
        <w:pStyle w:val="Heading4"/>
      </w:pPr>
      <w:bookmarkStart w:id="2401" w:name="_CR9_2_2_1"/>
      <w:bookmarkStart w:id="2402" w:name="_Toc20155792"/>
      <w:bookmarkStart w:id="2403" w:name="_Toc27500947"/>
      <w:bookmarkStart w:id="2404" w:name="_Toc36049073"/>
      <w:bookmarkStart w:id="2405" w:name="_Toc45209836"/>
      <w:bookmarkStart w:id="2406" w:name="_Toc51860661"/>
      <w:bookmarkStart w:id="2407" w:name="_Toc193390755"/>
      <w:bookmarkEnd w:id="2401"/>
      <w:r w:rsidRPr="0073469F">
        <w:t>9.2.2.1</w:t>
      </w:r>
      <w:r w:rsidRPr="0073469F">
        <w:tab/>
        <w:t>General</w:t>
      </w:r>
      <w:bookmarkEnd w:id="2402"/>
      <w:bookmarkEnd w:id="2403"/>
      <w:bookmarkEnd w:id="2404"/>
      <w:bookmarkEnd w:id="2405"/>
      <w:bookmarkEnd w:id="2406"/>
      <w:bookmarkEnd w:id="2407"/>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408" w:name="_CR9_2_2_2"/>
      <w:bookmarkStart w:id="2409" w:name="_Toc20155793"/>
      <w:bookmarkStart w:id="2410" w:name="_Toc27500948"/>
      <w:bookmarkStart w:id="2411" w:name="_Toc36049074"/>
      <w:bookmarkStart w:id="2412" w:name="_Toc45209837"/>
      <w:bookmarkStart w:id="2413" w:name="_Toc51860662"/>
      <w:bookmarkStart w:id="2414" w:name="_Toc193390756"/>
      <w:bookmarkEnd w:id="2408"/>
      <w:r w:rsidRPr="0073469F">
        <w:t>9.2.2.2</w:t>
      </w:r>
      <w:r w:rsidRPr="0073469F">
        <w:tab/>
        <w:t>Procedures of MCPTT server serving the MCPTT user</w:t>
      </w:r>
      <w:bookmarkEnd w:id="2409"/>
      <w:bookmarkEnd w:id="2410"/>
      <w:bookmarkEnd w:id="2411"/>
      <w:bookmarkEnd w:id="2412"/>
      <w:bookmarkEnd w:id="2413"/>
      <w:bookmarkEnd w:id="2414"/>
    </w:p>
    <w:p w14:paraId="3C88FB2F" w14:textId="77777777" w:rsidR="008D4910" w:rsidRPr="0073469F" w:rsidRDefault="008D4910" w:rsidP="00567124">
      <w:pPr>
        <w:pStyle w:val="Heading5"/>
      </w:pPr>
      <w:bookmarkStart w:id="2415" w:name="_CR9_2_2_2_1"/>
      <w:bookmarkStart w:id="2416" w:name="_Toc20155794"/>
      <w:bookmarkStart w:id="2417" w:name="_Toc27500949"/>
      <w:bookmarkStart w:id="2418" w:name="_Toc36049075"/>
      <w:bookmarkStart w:id="2419" w:name="_Toc45209838"/>
      <w:bookmarkStart w:id="2420" w:name="_Toc51860663"/>
      <w:bookmarkStart w:id="2421" w:name="_Toc193390757"/>
      <w:bookmarkEnd w:id="2415"/>
      <w:r w:rsidRPr="0073469F">
        <w:t>9.2.2.2.1</w:t>
      </w:r>
      <w:r w:rsidRPr="0073469F">
        <w:tab/>
        <w:t>General</w:t>
      </w:r>
      <w:bookmarkEnd w:id="2416"/>
      <w:bookmarkEnd w:id="2417"/>
      <w:bookmarkEnd w:id="2418"/>
      <w:bookmarkEnd w:id="2419"/>
      <w:bookmarkEnd w:id="2420"/>
      <w:bookmarkEnd w:id="2421"/>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422" w:name="_CR9_2_2_2_2"/>
      <w:bookmarkStart w:id="2423" w:name="_Toc20155795"/>
      <w:bookmarkStart w:id="2424" w:name="_Toc27500950"/>
      <w:bookmarkStart w:id="2425" w:name="_Toc36049076"/>
      <w:bookmarkStart w:id="2426" w:name="_Toc45209839"/>
      <w:bookmarkStart w:id="2427" w:name="_Toc51860664"/>
      <w:bookmarkStart w:id="2428" w:name="_Toc193390758"/>
      <w:bookmarkEnd w:id="2422"/>
      <w:r w:rsidRPr="0073469F">
        <w:t>9.2.2.2.2</w:t>
      </w:r>
      <w:r w:rsidRPr="0073469F">
        <w:tab/>
        <w:t>Stored information</w:t>
      </w:r>
      <w:bookmarkEnd w:id="2423"/>
      <w:bookmarkEnd w:id="2424"/>
      <w:bookmarkEnd w:id="2425"/>
      <w:bookmarkEnd w:id="2426"/>
      <w:bookmarkEnd w:id="2427"/>
      <w:bookmarkEnd w:id="2428"/>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429" w:name="_CR9_2_2_2_3"/>
      <w:bookmarkStart w:id="2430" w:name="_Toc20155796"/>
      <w:bookmarkStart w:id="2431" w:name="_Toc27500951"/>
      <w:bookmarkStart w:id="2432" w:name="_Toc36049077"/>
      <w:bookmarkStart w:id="2433" w:name="_Toc45209840"/>
      <w:bookmarkStart w:id="2434" w:name="_Toc51860665"/>
      <w:bookmarkStart w:id="2435" w:name="_Toc193390759"/>
      <w:bookmarkEnd w:id="2429"/>
      <w:r w:rsidRPr="0073469F">
        <w:t>9.2.2.2.3</w:t>
      </w:r>
      <w:r w:rsidRPr="0073469F">
        <w:tab/>
        <w:t>Receiving affiliation status change from MCPTT client procedure</w:t>
      </w:r>
      <w:bookmarkEnd w:id="2430"/>
      <w:bookmarkEnd w:id="2431"/>
      <w:bookmarkEnd w:id="2432"/>
      <w:bookmarkEnd w:id="2433"/>
      <w:bookmarkEnd w:id="2434"/>
      <w:bookmarkEnd w:id="2435"/>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436" w:name="_CR9_2_2_2_4"/>
      <w:bookmarkStart w:id="2437" w:name="_Toc20155797"/>
      <w:bookmarkStart w:id="2438" w:name="_Toc27500952"/>
      <w:bookmarkStart w:id="2439" w:name="_Toc36049078"/>
      <w:bookmarkStart w:id="2440" w:name="_Toc45209841"/>
      <w:bookmarkStart w:id="2441" w:name="_Toc51860666"/>
      <w:bookmarkStart w:id="2442" w:name="_Toc193390760"/>
      <w:bookmarkEnd w:id="2436"/>
      <w:r w:rsidRPr="0073469F">
        <w:t>9.2.2.2.4</w:t>
      </w:r>
      <w:r w:rsidRPr="0073469F">
        <w:tab/>
        <w:t>Receiving subscription to affiliation status procedure</w:t>
      </w:r>
      <w:bookmarkEnd w:id="2437"/>
      <w:bookmarkEnd w:id="2438"/>
      <w:bookmarkEnd w:id="2439"/>
      <w:bookmarkEnd w:id="2440"/>
      <w:bookmarkEnd w:id="2441"/>
      <w:bookmarkEnd w:id="2442"/>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443" w:name="_CR9_2_2_2_5"/>
      <w:bookmarkStart w:id="2444" w:name="_Toc20155798"/>
      <w:bookmarkStart w:id="2445" w:name="_Toc27500953"/>
      <w:bookmarkStart w:id="2446" w:name="_Toc36049079"/>
      <w:bookmarkStart w:id="2447" w:name="_Toc45209842"/>
      <w:bookmarkStart w:id="2448" w:name="_Toc51860667"/>
      <w:bookmarkStart w:id="2449" w:name="_Toc193390761"/>
      <w:bookmarkEnd w:id="2443"/>
      <w:r w:rsidRPr="0073469F">
        <w:t>9.2.2.2.5</w:t>
      </w:r>
      <w:r w:rsidRPr="0073469F">
        <w:tab/>
        <w:t>Sending notification of change of affiliation status procedure</w:t>
      </w:r>
      <w:bookmarkEnd w:id="2444"/>
      <w:bookmarkEnd w:id="2445"/>
      <w:bookmarkEnd w:id="2446"/>
      <w:bookmarkEnd w:id="2447"/>
      <w:bookmarkEnd w:id="2448"/>
      <w:bookmarkEnd w:id="2449"/>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450" w:name="_CR9_2_2_2_6"/>
      <w:bookmarkStart w:id="2451" w:name="_Toc20155799"/>
      <w:bookmarkStart w:id="2452" w:name="_Toc27500954"/>
      <w:bookmarkStart w:id="2453" w:name="_Toc36049080"/>
      <w:bookmarkStart w:id="2454" w:name="_Toc45209843"/>
      <w:bookmarkStart w:id="2455" w:name="_Toc51860668"/>
      <w:bookmarkStart w:id="2456" w:name="_Toc193390762"/>
      <w:bookmarkEnd w:id="2450"/>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451"/>
      <w:bookmarkEnd w:id="2452"/>
      <w:bookmarkEnd w:id="2453"/>
      <w:bookmarkEnd w:id="2454"/>
      <w:bookmarkEnd w:id="2455"/>
      <w:bookmarkEnd w:id="2456"/>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457" w:name="_CR9_2_2_2_7"/>
      <w:bookmarkStart w:id="2458" w:name="_Toc20155800"/>
      <w:bookmarkStart w:id="2459" w:name="_Toc27500955"/>
      <w:bookmarkStart w:id="2460" w:name="_Toc36049081"/>
      <w:bookmarkStart w:id="2461" w:name="_Toc45209844"/>
      <w:bookmarkStart w:id="2462" w:name="_Toc51860669"/>
      <w:bookmarkStart w:id="2463" w:name="_Toc193390763"/>
      <w:bookmarkEnd w:id="2457"/>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458"/>
      <w:bookmarkEnd w:id="2459"/>
      <w:bookmarkEnd w:id="2460"/>
      <w:bookmarkEnd w:id="2461"/>
      <w:bookmarkEnd w:id="2462"/>
      <w:bookmarkEnd w:id="2463"/>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464" w:name="_CR9_2_2_2_8"/>
      <w:bookmarkStart w:id="2465" w:name="_Toc20155801"/>
      <w:bookmarkStart w:id="2466" w:name="_Toc27500956"/>
      <w:bookmarkStart w:id="2467" w:name="_Toc36049082"/>
      <w:bookmarkStart w:id="2468" w:name="_Toc45209845"/>
      <w:bookmarkStart w:id="2469" w:name="_Toc51860670"/>
      <w:bookmarkStart w:id="2470" w:name="_Toc193390764"/>
      <w:bookmarkEnd w:id="2464"/>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465"/>
      <w:bookmarkEnd w:id="2466"/>
      <w:bookmarkEnd w:id="2467"/>
      <w:bookmarkEnd w:id="2468"/>
      <w:bookmarkEnd w:id="2469"/>
      <w:bookmarkEnd w:id="2470"/>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471" w:name="_CR9_2_2_2_9"/>
      <w:bookmarkStart w:id="2472" w:name="_Toc20155802"/>
      <w:bookmarkStart w:id="2473" w:name="_Toc27500957"/>
      <w:bookmarkStart w:id="2474" w:name="_Toc36049083"/>
      <w:bookmarkStart w:id="2475" w:name="_Toc45209846"/>
      <w:bookmarkStart w:id="2476" w:name="_Toc51860671"/>
      <w:bookmarkStart w:id="2477" w:name="_Toc193390765"/>
      <w:bookmarkEnd w:id="2471"/>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472"/>
      <w:bookmarkEnd w:id="2473"/>
      <w:bookmarkEnd w:id="2474"/>
      <w:bookmarkEnd w:id="2475"/>
      <w:bookmarkEnd w:id="2476"/>
      <w:bookmarkEnd w:id="2477"/>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478" w:name="_CR9_2_2_2_10"/>
      <w:bookmarkStart w:id="2479" w:name="_Toc20155803"/>
      <w:bookmarkStart w:id="2480" w:name="_Toc27500958"/>
      <w:bookmarkStart w:id="2481" w:name="_Toc36049084"/>
      <w:bookmarkStart w:id="2482" w:name="_Toc45209847"/>
      <w:bookmarkStart w:id="2483" w:name="_Toc51860672"/>
      <w:bookmarkStart w:id="2484" w:name="_Toc193390766"/>
      <w:bookmarkEnd w:id="2478"/>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479"/>
      <w:bookmarkEnd w:id="2480"/>
      <w:bookmarkEnd w:id="2481"/>
      <w:bookmarkEnd w:id="2482"/>
      <w:bookmarkEnd w:id="2483"/>
      <w:bookmarkEnd w:id="248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485" w:name="_CR9_2_2_2_11"/>
      <w:bookmarkStart w:id="2486" w:name="_Toc20155804"/>
      <w:bookmarkStart w:id="2487" w:name="_Toc27500959"/>
      <w:bookmarkStart w:id="2488" w:name="_Toc36049085"/>
      <w:bookmarkStart w:id="2489" w:name="_Toc45209848"/>
      <w:bookmarkStart w:id="2490" w:name="_Toc51860673"/>
      <w:bookmarkStart w:id="2491" w:name="_Toc193390767"/>
      <w:bookmarkEnd w:id="2485"/>
      <w:r>
        <w:t>9.2.2.2.11</w:t>
      </w:r>
      <w:r w:rsidRPr="0073469F">
        <w:tab/>
      </w:r>
      <w:r>
        <w:t>Affiliation status determination</w:t>
      </w:r>
      <w:bookmarkEnd w:id="2486"/>
      <w:bookmarkEnd w:id="2487"/>
      <w:bookmarkEnd w:id="2488"/>
      <w:bookmarkEnd w:id="2489"/>
      <w:bookmarkEnd w:id="2490"/>
      <w:bookmarkEnd w:id="2491"/>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492" w:name="_CR9_2_2_2_12"/>
      <w:bookmarkStart w:id="2493" w:name="_Toc20155805"/>
      <w:bookmarkStart w:id="2494" w:name="_Toc27500960"/>
      <w:bookmarkStart w:id="2495" w:name="_Toc36049086"/>
      <w:bookmarkStart w:id="2496" w:name="_Toc45209849"/>
      <w:bookmarkStart w:id="2497" w:name="_Toc51860674"/>
      <w:bookmarkStart w:id="2498" w:name="_Toc193390768"/>
      <w:bookmarkEnd w:id="2492"/>
      <w:r>
        <w:t>9.2.2.2.12</w:t>
      </w:r>
      <w:r w:rsidRPr="0073469F">
        <w:tab/>
      </w:r>
      <w:r>
        <w:t>Affiliation status change by implicit affiliation</w:t>
      </w:r>
      <w:bookmarkEnd w:id="2493"/>
      <w:bookmarkEnd w:id="2494"/>
      <w:bookmarkEnd w:id="2495"/>
      <w:bookmarkEnd w:id="2496"/>
      <w:bookmarkEnd w:id="2497"/>
      <w:bookmarkEnd w:id="2498"/>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499" w:name="_CR9_2_2_2_13"/>
      <w:bookmarkStart w:id="2500" w:name="_Toc20155806"/>
      <w:bookmarkStart w:id="2501" w:name="_Toc27500961"/>
      <w:bookmarkStart w:id="2502" w:name="_Toc36049087"/>
      <w:bookmarkStart w:id="2503" w:name="_Toc45209850"/>
      <w:bookmarkStart w:id="2504" w:name="_Toc51860675"/>
      <w:bookmarkStart w:id="2505" w:name="_Toc193390769"/>
      <w:bookmarkEnd w:id="2499"/>
      <w:r>
        <w:t>9.2.2.2.13</w:t>
      </w:r>
      <w:r w:rsidRPr="0073469F">
        <w:tab/>
      </w:r>
      <w:r>
        <w:t>Implicit affiliation status change completion</w:t>
      </w:r>
      <w:bookmarkEnd w:id="2500"/>
      <w:bookmarkEnd w:id="2501"/>
      <w:bookmarkEnd w:id="2502"/>
      <w:bookmarkEnd w:id="2503"/>
      <w:bookmarkEnd w:id="2504"/>
      <w:bookmarkEnd w:id="2505"/>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506" w:name="_CR9_2_2_2_14"/>
      <w:bookmarkStart w:id="2507" w:name="_Toc20155807"/>
      <w:bookmarkStart w:id="2508" w:name="_Toc27500962"/>
      <w:bookmarkStart w:id="2509" w:name="_Toc36049088"/>
      <w:bookmarkStart w:id="2510" w:name="_Toc45209851"/>
      <w:bookmarkStart w:id="2511" w:name="_Toc51860676"/>
      <w:bookmarkStart w:id="2512" w:name="_Toc193390770"/>
      <w:bookmarkEnd w:id="2506"/>
      <w:r>
        <w:t>9.2.2.2.14</w:t>
      </w:r>
      <w:r w:rsidRPr="0073469F">
        <w:tab/>
      </w:r>
      <w:r>
        <w:t>Implicit affiliation status change cancellation</w:t>
      </w:r>
      <w:bookmarkEnd w:id="2507"/>
      <w:bookmarkEnd w:id="2508"/>
      <w:bookmarkEnd w:id="2509"/>
      <w:bookmarkEnd w:id="2510"/>
      <w:bookmarkEnd w:id="2511"/>
      <w:bookmarkEnd w:id="2512"/>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513" w:name="_CR9_2_2_2_15"/>
      <w:bookmarkStart w:id="2514" w:name="_Toc20155808"/>
      <w:bookmarkStart w:id="2515" w:name="_Toc27500963"/>
      <w:bookmarkStart w:id="2516" w:name="_Toc36049089"/>
      <w:bookmarkStart w:id="2517" w:name="_Toc45209852"/>
      <w:bookmarkStart w:id="2518" w:name="_Toc51860677"/>
      <w:bookmarkStart w:id="2519" w:name="_Toc193390771"/>
      <w:bookmarkEnd w:id="2513"/>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514"/>
      <w:bookmarkEnd w:id="2515"/>
      <w:bookmarkEnd w:id="2516"/>
      <w:bookmarkEnd w:id="2517"/>
      <w:bookmarkEnd w:id="2518"/>
      <w:bookmarkEnd w:id="2519"/>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520" w:name="_CR9_2_2_2_16"/>
      <w:bookmarkStart w:id="2521" w:name="_Toc20155809"/>
      <w:bookmarkStart w:id="2522" w:name="_Toc27500964"/>
      <w:bookmarkStart w:id="2523" w:name="_Toc36049090"/>
      <w:bookmarkStart w:id="2524" w:name="_Toc45209853"/>
      <w:bookmarkStart w:id="2525" w:name="_Toc51860678"/>
      <w:bookmarkStart w:id="2526" w:name="_Toc193390772"/>
      <w:bookmarkEnd w:id="2520"/>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521"/>
      <w:bookmarkEnd w:id="2522"/>
      <w:bookmarkEnd w:id="2523"/>
      <w:bookmarkEnd w:id="2524"/>
      <w:bookmarkEnd w:id="2525"/>
      <w:bookmarkEnd w:id="2526"/>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527" w:name="_CR9_2_2_3"/>
      <w:bookmarkStart w:id="2528" w:name="_Toc20155810"/>
      <w:bookmarkStart w:id="2529" w:name="_Toc27500965"/>
      <w:bookmarkStart w:id="2530" w:name="_Toc36049091"/>
      <w:bookmarkStart w:id="2531" w:name="_Toc45209854"/>
      <w:bookmarkStart w:id="2532" w:name="_Toc51860679"/>
      <w:bookmarkStart w:id="2533" w:name="_Toc193390773"/>
      <w:bookmarkEnd w:id="2527"/>
      <w:r w:rsidRPr="0073469F">
        <w:lastRenderedPageBreak/>
        <w:t>9.2.2.3</w:t>
      </w:r>
      <w:r w:rsidRPr="0073469F">
        <w:tab/>
        <w:t>Procedures of MCPTT server owning the MCPTT group</w:t>
      </w:r>
      <w:bookmarkEnd w:id="2528"/>
      <w:bookmarkEnd w:id="2529"/>
      <w:bookmarkEnd w:id="2530"/>
      <w:bookmarkEnd w:id="2531"/>
      <w:bookmarkEnd w:id="2532"/>
      <w:bookmarkEnd w:id="2533"/>
    </w:p>
    <w:p w14:paraId="3E892C0F" w14:textId="77777777" w:rsidR="009230CD" w:rsidRPr="006C461B" w:rsidRDefault="009230CD" w:rsidP="00567124">
      <w:pPr>
        <w:pStyle w:val="Heading5"/>
        <w:rPr>
          <w:lang w:val="en-US"/>
        </w:rPr>
      </w:pPr>
      <w:bookmarkStart w:id="2534" w:name="_CR9_2_2_3_1"/>
      <w:bookmarkStart w:id="2535" w:name="_Toc20155811"/>
      <w:bookmarkStart w:id="2536" w:name="_Toc27500966"/>
      <w:bookmarkStart w:id="2537" w:name="_Toc36049092"/>
      <w:bookmarkStart w:id="2538" w:name="_Toc45209855"/>
      <w:bookmarkStart w:id="2539" w:name="_Toc51860680"/>
      <w:bookmarkStart w:id="2540" w:name="_Toc193390774"/>
      <w:bookmarkEnd w:id="2534"/>
      <w:r>
        <w:t>9.2.2.3.</w:t>
      </w:r>
      <w:r>
        <w:rPr>
          <w:lang w:val="en-US"/>
        </w:rPr>
        <w:t>1</w:t>
      </w:r>
      <w:r>
        <w:tab/>
      </w:r>
      <w:r>
        <w:rPr>
          <w:lang w:val="en-US"/>
        </w:rPr>
        <w:t>General</w:t>
      </w:r>
      <w:bookmarkEnd w:id="2535"/>
      <w:bookmarkEnd w:id="2536"/>
      <w:bookmarkEnd w:id="2537"/>
      <w:bookmarkEnd w:id="2538"/>
      <w:bookmarkEnd w:id="2539"/>
      <w:bookmarkEnd w:id="2540"/>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541" w:name="_CR9_2_2_3_2"/>
      <w:bookmarkStart w:id="2542" w:name="_Toc20155812"/>
      <w:bookmarkStart w:id="2543" w:name="_Toc27500967"/>
      <w:bookmarkStart w:id="2544" w:name="_Toc36049093"/>
      <w:bookmarkStart w:id="2545" w:name="_Toc45209856"/>
      <w:bookmarkStart w:id="2546" w:name="_Toc51860681"/>
      <w:bookmarkStart w:id="2547" w:name="_Toc193390775"/>
      <w:bookmarkEnd w:id="2541"/>
      <w:r>
        <w:t>9.2.2.3.</w:t>
      </w:r>
      <w:r>
        <w:rPr>
          <w:lang w:val="en-US"/>
        </w:rPr>
        <w:t>2</w:t>
      </w:r>
      <w:r>
        <w:tab/>
        <w:t>Stored information</w:t>
      </w:r>
      <w:bookmarkEnd w:id="2542"/>
      <w:bookmarkEnd w:id="2543"/>
      <w:bookmarkEnd w:id="2544"/>
      <w:bookmarkEnd w:id="2545"/>
      <w:bookmarkEnd w:id="2546"/>
      <w:bookmarkEnd w:id="2547"/>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548" w:name="_CR9_2_2_3_3"/>
      <w:bookmarkStart w:id="2549" w:name="_Toc20155813"/>
      <w:bookmarkStart w:id="2550" w:name="_Toc27500968"/>
      <w:bookmarkStart w:id="2551" w:name="_Toc36049094"/>
      <w:bookmarkStart w:id="2552" w:name="_Toc45209857"/>
      <w:bookmarkStart w:id="2553" w:name="_Toc51860682"/>
      <w:bookmarkStart w:id="2554" w:name="_Toc193390776"/>
      <w:bookmarkEnd w:id="2548"/>
      <w:r>
        <w:t>9.2.2.3.3</w:t>
      </w:r>
      <w:r>
        <w:tab/>
        <w:t>Receiving group affiliation status change procedure</w:t>
      </w:r>
      <w:bookmarkEnd w:id="2549"/>
      <w:bookmarkEnd w:id="2550"/>
      <w:bookmarkEnd w:id="2551"/>
      <w:bookmarkEnd w:id="2552"/>
      <w:bookmarkEnd w:id="2553"/>
      <w:bookmarkEnd w:id="255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55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55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556" w:name="_CR9_2_2_3_4"/>
      <w:bookmarkStart w:id="2557" w:name="_Toc20155814"/>
      <w:bookmarkStart w:id="2558" w:name="_Toc27500969"/>
      <w:bookmarkStart w:id="2559" w:name="_Toc36049095"/>
      <w:bookmarkStart w:id="2560" w:name="_Toc45209858"/>
      <w:bookmarkStart w:id="2561" w:name="_Toc51860683"/>
      <w:bookmarkStart w:id="2562" w:name="_Toc193390777"/>
      <w:bookmarkEnd w:id="2556"/>
      <w:r>
        <w:t>9.2.2.3.</w:t>
      </w:r>
      <w:r>
        <w:rPr>
          <w:lang w:val="en-US"/>
        </w:rPr>
        <w:t>4</w:t>
      </w:r>
      <w:r w:rsidRPr="0073469F">
        <w:tab/>
        <w:t>Receiving subscription to affiliation status procedure</w:t>
      </w:r>
      <w:bookmarkEnd w:id="2557"/>
      <w:bookmarkEnd w:id="2558"/>
      <w:bookmarkEnd w:id="2559"/>
      <w:bookmarkEnd w:id="2560"/>
      <w:bookmarkEnd w:id="2561"/>
      <w:bookmarkEnd w:id="2562"/>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w:t>
      </w:r>
      <w:r>
        <w:rPr>
          <w:lang w:val="en-US"/>
        </w:rPr>
        <w:lastRenderedPageBreak/>
        <w:t xml:space="preserve">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563" w:name="_CR9_2_2_3_5"/>
      <w:bookmarkStart w:id="2564" w:name="_Toc20155815"/>
      <w:bookmarkStart w:id="2565" w:name="_Toc27500970"/>
      <w:bookmarkStart w:id="2566" w:name="_Toc36049096"/>
      <w:bookmarkStart w:id="2567" w:name="_Toc45209859"/>
      <w:bookmarkStart w:id="2568" w:name="_Toc51860684"/>
      <w:bookmarkStart w:id="2569" w:name="_Toc193390778"/>
      <w:bookmarkEnd w:id="2563"/>
      <w:r>
        <w:t>9.2.2.3.</w:t>
      </w:r>
      <w:r>
        <w:rPr>
          <w:lang w:val="en-US"/>
        </w:rPr>
        <w:t>5</w:t>
      </w:r>
      <w:r w:rsidRPr="0073469F">
        <w:tab/>
        <w:t>Sending notification of change of affiliation status procedure</w:t>
      </w:r>
      <w:bookmarkEnd w:id="2564"/>
      <w:bookmarkEnd w:id="2565"/>
      <w:bookmarkEnd w:id="2566"/>
      <w:bookmarkEnd w:id="2567"/>
      <w:bookmarkEnd w:id="2568"/>
      <w:bookmarkEnd w:id="2569"/>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570" w:name="_CR9_2_2_3_6"/>
      <w:bookmarkStart w:id="2571" w:name="_Toc20155816"/>
      <w:bookmarkStart w:id="2572" w:name="_Toc27500971"/>
      <w:bookmarkStart w:id="2573" w:name="_Toc36049097"/>
      <w:bookmarkStart w:id="2574" w:name="_Toc45209860"/>
      <w:bookmarkStart w:id="2575" w:name="_Toc51860685"/>
      <w:bookmarkStart w:id="2576" w:name="_Toc193390779"/>
      <w:bookmarkEnd w:id="2570"/>
      <w:r>
        <w:lastRenderedPageBreak/>
        <w:t>9.2.2.3.</w:t>
      </w:r>
      <w:r>
        <w:rPr>
          <w:lang w:val="en-US"/>
        </w:rPr>
        <w:t>6</w:t>
      </w:r>
      <w:r>
        <w:tab/>
        <w:t>I</w:t>
      </w:r>
      <w:r w:rsidRPr="00A96C45">
        <w:t>mplicit affiliation</w:t>
      </w:r>
      <w:r>
        <w:t xml:space="preserve"> </w:t>
      </w:r>
      <w:r w:rsidR="0076698A">
        <w:t>eligibility</w:t>
      </w:r>
      <w:r>
        <w:t xml:space="preserve"> check procedure</w:t>
      </w:r>
      <w:bookmarkEnd w:id="2571"/>
      <w:bookmarkEnd w:id="2572"/>
      <w:bookmarkEnd w:id="2573"/>
      <w:bookmarkEnd w:id="2574"/>
      <w:bookmarkEnd w:id="2575"/>
      <w:bookmarkEnd w:id="2576"/>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577" w:name="_CR9_2_2_3_7"/>
      <w:bookmarkStart w:id="2578" w:name="_Toc20155817"/>
      <w:bookmarkStart w:id="2579" w:name="_Toc27500972"/>
      <w:bookmarkStart w:id="2580" w:name="_Toc36049098"/>
      <w:bookmarkStart w:id="2581" w:name="_Toc45209861"/>
      <w:bookmarkStart w:id="2582" w:name="_Toc51860686"/>
      <w:bookmarkStart w:id="2583" w:name="_Toc193390780"/>
      <w:bookmarkEnd w:id="2577"/>
      <w:r>
        <w:t>9.2.2.3.</w:t>
      </w:r>
      <w:r>
        <w:rPr>
          <w:lang w:val="en-US"/>
        </w:rPr>
        <w:t>7</w:t>
      </w:r>
      <w:r>
        <w:tab/>
        <w:t>A</w:t>
      </w:r>
      <w:r w:rsidRPr="00A96C45">
        <w:t>ffiliation status change by implicit affiliation</w:t>
      </w:r>
      <w:r>
        <w:t xml:space="preserve"> procedure</w:t>
      </w:r>
      <w:bookmarkEnd w:id="2578"/>
      <w:bookmarkEnd w:id="2579"/>
      <w:bookmarkEnd w:id="2580"/>
      <w:bookmarkEnd w:id="2581"/>
      <w:bookmarkEnd w:id="2582"/>
      <w:bookmarkEnd w:id="258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584" w:name="_CR9_2_2_3_8"/>
      <w:bookmarkStart w:id="2585" w:name="_Toc20155818"/>
      <w:bookmarkStart w:id="2586" w:name="_Toc27500973"/>
      <w:bookmarkStart w:id="2587" w:name="_Toc36049099"/>
      <w:bookmarkStart w:id="2588" w:name="_Toc45209862"/>
      <w:bookmarkStart w:id="2589" w:name="_Toc51860687"/>
      <w:bookmarkStart w:id="2590" w:name="_Toc193390781"/>
      <w:bookmarkEnd w:id="2584"/>
      <w:r>
        <w:t>9.2.2.3.</w:t>
      </w:r>
      <w:r w:rsidRPr="005D5EC2">
        <w:t>8</w:t>
      </w:r>
      <w:r>
        <w:tab/>
        <w:t>A</w:t>
      </w:r>
      <w:r w:rsidRPr="00A96C45">
        <w:t>ffiliation</w:t>
      </w:r>
      <w:r>
        <w:t xml:space="preserve"> eligibility check procedure</w:t>
      </w:r>
      <w:bookmarkEnd w:id="2585"/>
      <w:bookmarkEnd w:id="2586"/>
      <w:bookmarkEnd w:id="2587"/>
      <w:bookmarkEnd w:id="2588"/>
      <w:bookmarkEnd w:id="2589"/>
      <w:bookmarkEnd w:id="2590"/>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591" w:name="_CR9_2_2_3_9"/>
      <w:bookmarkStart w:id="2592" w:name="_Toc20155819"/>
      <w:bookmarkStart w:id="2593" w:name="_Toc27500974"/>
      <w:bookmarkStart w:id="2594" w:name="_Toc36049100"/>
      <w:bookmarkStart w:id="2595" w:name="_Toc45209863"/>
      <w:bookmarkStart w:id="2596" w:name="_Toc51860688"/>
      <w:bookmarkStart w:id="2597" w:name="_Toc193390782"/>
      <w:bookmarkEnd w:id="2591"/>
      <w:r>
        <w:t>9.2.2.3.</w:t>
      </w:r>
      <w:r>
        <w:rPr>
          <w:lang w:val="en-US"/>
        </w:rPr>
        <w:t>9</w:t>
      </w:r>
      <w:r w:rsidRPr="0073469F">
        <w:tab/>
        <w:t xml:space="preserve">Receiving subscription to </w:t>
      </w:r>
      <w:r>
        <w:t>group dynamic data</w:t>
      </w:r>
      <w:r w:rsidRPr="0073469F">
        <w:t xml:space="preserve"> procedure</w:t>
      </w:r>
      <w:bookmarkEnd w:id="2592"/>
      <w:bookmarkEnd w:id="2593"/>
      <w:bookmarkEnd w:id="2594"/>
      <w:bookmarkEnd w:id="2595"/>
      <w:bookmarkEnd w:id="2596"/>
      <w:bookmarkEnd w:id="2597"/>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598" w:name="_CR9_2_2_3_10"/>
      <w:bookmarkStart w:id="2599" w:name="_Toc20155820"/>
      <w:bookmarkStart w:id="2600" w:name="_Toc27500975"/>
      <w:bookmarkStart w:id="2601" w:name="_Toc36049101"/>
      <w:bookmarkStart w:id="2602" w:name="_Toc45209864"/>
      <w:bookmarkStart w:id="2603" w:name="_Toc51860689"/>
      <w:bookmarkStart w:id="2604" w:name="_Toc193390783"/>
      <w:bookmarkEnd w:id="2598"/>
      <w:r>
        <w:t>9.2.2.3.</w:t>
      </w:r>
      <w:r w:rsidR="00F23416">
        <w:t>10</w:t>
      </w:r>
      <w:r w:rsidRPr="0073469F">
        <w:tab/>
        <w:t xml:space="preserve">Sending notification of change of </w:t>
      </w:r>
      <w:r>
        <w:t>group dynamic data</w:t>
      </w:r>
      <w:r w:rsidRPr="0073469F">
        <w:t xml:space="preserve"> procedure</w:t>
      </w:r>
      <w:bookmarkEnd w:id="2599"/>
      <w:bookmarkEnd w:id="2600"/>
      <w:bookmarkEnd w:id="2601"/>
      <w:bookmarkEnd w:id="2602"/>
      <w:bookmarkEnd w:id="2603"/>
      <w:bookmarkEnd w:id="2604"/>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605" w:name="_CR9_2_2_3_11"/>
      <w:bookmarkStart w:id="2606" w:name="_Toc193390784"/>
      <w:bookmarkEnd w:id="2605"/>
      <w:r>
        <w:t>9.2.2.3.11</w:t>
      </w:r>
      <w:r w:rsidRPr="0073469F">
        <w:tab/>
      </w:r>
      <w:r>
        <w:t>Implicit affiliation status change cancellation</w:t>
      </w:r>
      <w:bookmarkEnd w:id="2606"/>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607" w:name="_CR9_3"/>
      <w:bookmarkStart w:id="2608" w:name="_Toc20155821"/>
      <w:bookmarkStart w:id="2609" w:name="_Toc27500976"/>
      <w:bookmarkStart w:id="2610" w:name="_Toc36049102"/>
      <w:bookmarkStart w:id="2611" w:name="_Toc45209865"/>
      <w:bookmarkStart w:id="2612" w:name="_Toc51860690"/>
      <w:bookmarkStart w:id="2613" w:name="_Toc193390785"/>
      <w:bookmarkEnd w:id="2607"/>
      <w:r w:rsidRPr="0073469F">
        <w:t>9.3</w:t>
      </w:r>
      <w:r w:rsidRPr="0073469F">
        <w:tab/>
        <w:t>Coding</w:t>
      </w:r>
      <w:bookmarkEnd w:id="2608"/>
      <w:bookmarkEnd w:id="2609"/>
      <w:bookmarkEnd w:id="2610"/>
      <w:bookmarkEnd w:id="2611"/>
      <w:bookmarkEnd w:id="2612"/>
      <w:bookmarkEnd w:id="2613"/>
    </w:p>
    <w:p w14:paraId="12D93E66" w14:textId="77777777" w:rsidR="009230CD" w:rsidRPr="006C461B" w:rsidRDefault="009230CD" w:rsidP="00567124">
      <w:pPr>
        <w:pStyle w:val="Heading3"/>
        <w:rPr>
          <w:rFonts w:eastAsia="SimSun"/>
          <w:lang w:val="en-US"/>
        </w:rPr>
      </w:pPr>
      <w:bookmarkStart w:id="2614" w:name="_CR9_3_1"/>
      <w:bookmarkStart w:id="2615" w:name="_Toc20155822"/>
      <w:bookmarkStart w:id="2616" w:name="_Toc27500977"/>
      <w:bookmarkStart w:id="2617" w:name="_Toc36049103"/>
      <w:bookmarkStart w:id="2618" w:name="_Toc45209866"/>
      <w:bookmarkStart w:id="2619" w:name="_Toc51860691"/>
      <w:bookmarkStart w:id="2620" w:name="_Toc193390786"/>
      <w:bookmarkEnd w:id="2614"/>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615"/>
      <w:bookmarkEnd w:id="2616"/>
      <w:bookmarkEnd w:id="2617"/>
      <w:bookmarkEnd w:id="2618"/>
      <w:bookmarkEnd w:id="2619"/>
      <w:bookmarkEnd w:id="2620"/>
    </w:p>
    <w:p w14:paraId="333B7B30" w14:textId="77777777" w:rsidR="009230CD" w:rsidRDefault="009230CD" w:rsidP="00567124">
      <w:pPr>
        <w:pStyle w:val="Heading4"/>
        <w:rPr>
          <w:lang w:val="en-US"/>
        </w:rPr>
      </w:pPr>
      <w:bookmarkStart w:id="2621" w:name="_CR9_3_1_1"/>
      <w:bookmarkStart w:id="2622" w:name="_Toc20155823"/>
      <w:bookmarkStart w:id="2623" w:name="_Toc27500978"/>
      <w:bookmarkStart w:id="2624" w:name="_Toc36049104"/>
      <w:bookmarkStart w:id="2625" w:name="_Toc45209867"/>
      <w:bookmarkStart w:id="2626" w:name="_Toc51860692"/>
      <w:bookmarkStart w:id="2627" w:name="_Toc193390787"/>
      <w:bookmarkEnd w:id="2621"/>
      <w:r>
        <w:t>9.3.1.1</w:t>
      </w:r>
      <w:r>
        <w:tab/>
        <w:t>Introduction</w:t>
      </w:r>
      <w:bookmarkEnd w:id="2622"/>
      <w:bookmarkEnd w:id="2623"/>
      <w:bookmarkEnd w:id="2624"/>
      <w:bookmarkEnd w:id="2625"/>
      <w:bookmarkEnd w:id="2626"/>
      <w:bookmarkEnd w:id="2627"/>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628" w:name="_CR9_3_1_2"/>
      <w:bookmarkStart w:id="2629" w:name="_Toc20155824"/>
      <w:bookmarkStart w:id="2630" w:name="_Toc27500979"/>
      <w:bookmarkStart w:id="2631" w:name="_Toc36049105"/>
      <w:bookmarkStart w:id="2632" w:name="_Toc45209868"/>
      <w:bookmarkStart w:id="2633" w:name="_Toc51860693"/>
      <w:bookmarkStart w:id="2634" w:name="_Toc193390788"/>
      <w:bookmarkEnd w:id="2628"/>
      <w:r>
        <w:lastRenderedPageBreak/>
        <w:t>9.3.1.2</w:t>
      </w:r>
      <w:r>
        <w:tab/>
        <w:t>Syntax</w:t>
      </w:r>
      <w:bookmarkEnd w:id="2629"/>
      <w:bookmarkEnd w:id="2630"/>
      <w:bookmarkEnd w:id="2631"/>
      <w:bookmarkEnd w:id="2632"/>
      <w:bookmarkEnd w:id="2633"/>
      <w:bookmarkEnd w:id="2634"/>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635" w:name="_Hlk112328303"/>
      <w:r>
        <w:rPr>
          <w:rFonts w:eastAsia="SimSun"/>
        </w:rPr>
        <w:t xml:space="preserve">that </w:t>
      </w:r>
      <w:bookmarkEnd w:id="2635"/>
      <w:r>
        <w:t xml:space="preserve">the group member </w:t>
      </w:r>
      <w:bookmarkStart w:id="2636"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636"/>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lastRenderedPageBreak/>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bookmarkStart w:id="2637" w:name="_CRTable9_3_1_21"/>
      <w:r>
        <w:t>Table </w:t>
      </w:r>
      <w:bookmarkEnd w:id="2637"/>
      <w:r>
        <w:t>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lastRenderedPageBreak/>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bookmarkStart w:id="2638" w:name="_CRTable9_3_1_22"/>
      <w:r>
        <w:t>Table </w:t>
      </w:r>
      <w:bookmarkEnd w:id="2638"/>
      <w:r>
        <w:t>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bookmarkStart w:id="2639" w:name="_CRTable9_3_1_23ABNFsyntaxofvaluesofthe"/>
      <w:r w:rsidRPr="00D51B74">
        <w:t>Table </w:t>
      </w:r>
      <w:bookmarkEnd w:id="2639"/>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640" w:name="_CR9_3_2"/>
      <w:bookmarkStart w:id="2641" w:name="_Toc20155825"/>
      <w:bookmarkStart w:id="2642" w:name="_Toc27500980"/>
      <w:bookmarkStart w:id="2643" w:name="_Toc36049106"/>
      <w:bookmarkStart w:id="2644" w:name="_Toc45209869"/>
      <w:bookmarkStart w:id="2645" w:name="_Toc51860694"/>
      <w:bookmarkStart w:id="2646" w:name="_Toc193390789"/>
      <w:bookmarkEnd w:id="2640"/>
      <w:r>
        <w:t>9.3.2</w:t>
      </w:r>
      <w:r>
        <w:tab/>
        <w:t xml:space="preserve">Extension of </w:t>
      </w:r>
      <w:r>
        <w:rPr>
          <w:rFonts w:eastAsia="SimSun"/>
        </w:rPr>
        <w:t>application/simple-filter+xml MIME type</w:t>
      </w:r>
      <w:bookmarkEnd w:id="2641"/>
      <w:bookmarkEnd w:id="2642"/>
      <w:bookmarkEnd w:id="2643"/>
      <w:bookmarkEnd w:id="2644"/>
      <w:bookmarkEnd w:id="2645"/>
      <w:bookmarkEnd w:id="2646"/>
    </w:p>
    <w:p w14:paraId="575ABAE0" w14:textId="77777777" w:rsidR="00121749" w:rsidRDefault="00121749" w:rsidP="00567124">
      <w:pPr>
        <w:pStyle w:val="Heading4"/>
        <w:rPr>
          <w:lang w:val="en-US"/>
        </w:rPr>
      </w:pPr>
      <w:bookmarkStart w:id="2647" w:name="_CR9_3_2_1"/>
      <w:bookmarkStart w:id="2648" w:name="_Toc20155826"/>
      <w:bookmarkStart w:id="2649" w:name="_Toc27500981"/>
      <w:bookmarkStart w:id="2650" w:name="_Toc36049107"/>
      <w:bookmarkStart w:id="2651" w:name="_Toc45209870"/>
      <w:bookmarkStart w:id="2652" w:name="_Toc51860695"/>
      <w:bookmarkStart w:id="2653" w:name="_Toc193390790"/>
      <w:bookmarkEnd w:id="2647"/>
      <w:r>
        <w:t>9.3.2.1</w:t>
      </w:r>
      <w:r>
        <w:tab/>
        <w:t>Introduction</w:t>
      </w:r>
      <w:bookmarkEnd w:id="2648"/>
      <w:bookmarkEnd w:id="2649"/>
      <w:bookmarkEnd w:id="2650"/>
      <w:bookmarkEnd w:id="2651"/>
      <w:bookmarkEnd w:id="2652"/>
      <w:bookmarkEnd w:id="2653"/>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654" w:name="_CR9_3_2_2"/>
      <w:bookmarkStart w:id="2655" w:name="_Toc20155827"/>
      <w:bookmarkStart w:id="2656" w:name="_Toc27500982"/>
      <w:bookmarkStart w:id="2657" w:name="_Toc36049108"/>
      <w:bookmarkStart w:id="2658" w:name="_Toc45209871"/>
      <w:bookmarkStart w:id="2659" w:name="_Toc51860696"/>
      <w:bookmarkStart w:id="2660" w:name="14f4399e2adfb55a__Toc427698780"/>
      <w:bookmarkStart w:id="2661" w:name="_Toc193390791"/>
      <w:bookmarkEnd w:id="2654"/>
      <w:r>
        <w:t>9.3.2.2</w:t>
      </w:r>
      <w:r>
        <w:tab/>
        <w:t>Syntax</w:t>
      </w:r>
      <w:bookmarkEnd w:id="2655"/>
      <w:bookmarkEnd w:id="2656"/>
      <w:bookmarkEnd w:id="2657"/>
      <w:bookmarkEnd w:id="2658"/>
      <w:bookmarkEnd w:id="2659"/>
      <w:bookmarkEnd w:id="2661"/>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662" w:name="_CR9A"/>
      <w:bookmarkStart w:id="2663" w:name="_Toc20155828"/>
      <w:bookmarkStart w:id="2664" w:name="_Toc27500983"/>
      <w:bookmarkStart w:id="2665" w:name="_Toc36049109"/>
      <w:bookmarkStart w:id="2666" w:name="_Toc45209872"/>
      <w:bookmarkStart w:id="2667" w:name="_Toc51860697"/>
      <w:bookmarkStart w:id="2668" w:name="_Toc193390792"/>
      <w:bookmarkEnd w:id="2662"/>
      <w:r>
        <w:rPr>
          <w:rFonts w:eastAsia="Malgun Gothic"/>
          <w:lang w:val="en-US"/>
        </w:rPr>
        <w:lastRenderedPageBreak/>
        <w:t>9A</w:t>
      </w:r>
      <w:r w:rsidRPr="00AF4FE4">
        <w:rPr>
          <w:rFonts w:eastAsia="Malgun Gothic"/>
          <w:lang w:val="en-US"/>
        </w:rPr>
        <w:tab/>
      </w:r>
      <w:r>
        <w:rPr>
          <w:rFonts w:eastAsia="Malgun Gothic"/>
          <w:lang w:val="en-US"/>
        </w:rPr>
        <w:t>Functional Alias</w:t>
      </w:r>
      <w:bookmarkEnd w:id="2663"/>
      <w:bookmarkEnd w:id="2664"/>
      <w:bookmarkEnd w:id="2665"/>
      <w:bookmarkEnd w:id="2666"/>
      <w:bookmarkEnd w:id="2667"/>
      <w:bookmarkEnd w:id="2668"/>
    </w:p>
    <w:p w14:paraId="541D466C" w14:textId="77777777" w:rsidR="00073D15" w:rsidRPr="00AF4FE4" w:rsidRDefault="00073D15" w:rsidP="00266048">
      <w:pPr>
        <w:pStyle w:val="Heading2"/>
        <w:rPr>
          <w:rFonts w:eastAsia="Malgun Gothic"/>
        </w:rPr>
      </w:pPr>
      <w:bookmarkStart w:id="2669" w:name="_CR9A_1"/>
      <w:bookmarkStart w:id="2670" w:name="_Toc20155829"/>
      <w:bookmarkStart w:id="2671" w:name="_Toc27500984"/>
      <w:bookmarkStart w:id="2672" w:name="_Toc36049110"/>
      <w:bookmarkStart w:id="2673" w:name="_Toc45209873"/>
      <w:bookmarkStart w:id="2674" w:name="_Toc51860698"/>
      <w:bookmarkStart w:id="2675" w:name="_Toc193390793"/>
      <w:bookmarkEnd w:id="2669"/>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670"/>
      <w:bookmarkEnd w:id="2671"/>
      <w:bookmarkEnd w:id="2672"/>
      <w:bookmarkEnd w:id="2673"/>
      <w:bookmarkEnd w:id="2674"/>
      <w:bookmarkEnd w:id="2675"/>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676" w:name="_CR9A_2"/>
      <w:bookmarkStart w:id="2677" w:name="_Toc20155830"/>
      <w:bookmarkStart w:id="2678" w:name="_Toc27500985"/>
      <w:bookmarkStart w:id="2679" w:name="_Toc36049111"/>
      <w:bookmarkStart w:id="2680" w:name="_Toc45209874"/>
      <w:bookmarkStart w:id="2681" w:name="_Toc51860699"/>
      <w:bookmarkStart w:id="2682" w:name="_Toc193390794"/>
      <w:bookmarkEnd w:id="2676"/>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677"/>
      <w:bookmarkEnd w:id="2678"/>
      <w:bookmarkEnd w:id="2679"/>
      <w:bookmarkEnd w:id="2680"/>
      <w:bookmarkEnd w:id="2681"/>
      <w:bookmarkEnd w:id="2682"/>
    </w:p>
    <w:p w14:paraId="555F619B" w14:textId="77777777" w:rsidR="00073D15" w:rsidRPr="0073469F" w:rsidRDefault="00073D15" w:rsidP="00567124">
      <w:pPr>
        <w:pStyle w:val="Heading3"/>
        <w:rPr>
          <w:rFonts w:eastAsia="Malgun Gothic"/>
        </w:rPr>
      </w:pPr>
      <w:bookmarkStart w:id="2683" w:name="_CR9A_2_1"/>
      <w:bookmarkStart w:id="2684" w:name="_Toc20155831"/>
      <w:bookmarkStart w:id="2685" w:name="_Toc27500986"/>
      <w:bookmarkStart w:id="2686" w:name="_Toc36049112"/>
      <w:bookmarkStart w:id="2687" w:name="_Toc45209875"/>
      <w:bookmarkStart w:id="2688" w:name="_Toc51860700"/>
      <w:bookmarkStart w:id="2689" w:name="_Toc193390795"/>
      <w:bookmarkEnd w:id="2683"/>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684"/>
      <w:bookmarkEnd w:id="2685"/>
      <w:bookmarkEnd w:id="2686"/>
      <w:bookmarkEnd w:id="2687"/>
      <w:bookmarkEnd w:id="2688"/>
      <w:bookmarkEnd w:id="2689"/>
    </w:p>
    <w:p w14:paraId="473050FF" w14:textId="77777777" w:rsidR="00073D15" w:rsidRDefault="00073D15" w:rsidP="00567124">
      <w:pPr>
        <w:pStyle w:val="Heading4"/>
        <w:rPr>
          <w:rFonts w:eastAsia="Malgun Gothic"/>
        </w:rPr>
      </w:pPr>
      <w:bookmarkStart w:id="2690" w:name="_CR9A_2_1_1"/>
      <w:bookmarkStart w:id="2691" w:name="_Toc20155832"/>
      <w:bookmarkStart w:id="2692" w:name="_Toc27500987"/>
      <w:bookmarkStart w:id="2693" w:name="_Toc36049113"/>
      <w:bookmarkStart w:id="2694" w:name="_Toc45209876"/>
      <w:bookmarkStart w:id="2695" w:name="_Toc51860701"/>
      <w:bookmarkStart w:id="2696" w:name="_Toc193390796"/>
      <w:bookmarkEnd w:id="2690"/>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691"/>
      <w:bookmarkEnd w:id="2692"/>
      <w:bookmarkEnd w:id="2693"/>
      <w:bookmarkEnd w:id="2694"/>
      <w:bookmarkEnd w:id="2695"/>
      <w:bookmarkEnd w:id="2696"/>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697" w:name="_CR9A_2_1_2"/>
      <w:bookmarkStart w:id="2698" w:name="_Toc20155833"/>
      <w:bookmarkStart w:id="2699" w:name="_Toc27500988"/>
      <w:bookmarkStart w:id="2700" w:name="_Toc36049114"/>
      <w:bookmarkStart w:id="2701" w:name="_Toc45209877"/>
      <w:bookmarkStart w:id="2702" w:name="_Toc51860702"/>
      <w:bookmarkStart w:id="2703" w:name="_Toc193390797"/>
      <w:bookmarkEnd w:id="2697"/>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698"/>
      <w:bookmarkEnd w:id="2699"/>
      <w:bookmarkEnd w:id="2700"/>
      <w:bookmarkEnd w:id="2701"/>
      <w:bookmarkEnd w:id="2702"/>
      <w:bookmarkEnd w:id="2703"/>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lastRenderedPageBreak/>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041FD1BB"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704" w:name="_CR9A_2_1_3"/>
      <w:bookmarkStart w:id="2705" w:name="_Toc20155834"/>
      <w:bookmarkStart w:id="2706" w:name="_Toc27500989"/>
      <w:bookmarkStart w:id="2707" w:name="_Toc36049115"/>
      <w:bookmarkStart w:id="2708" w:name="_Toc45209878"/>
      <w:bookmarkStart w:id="2709" w:name="_Toc51860703"/>
      <w:bookmarkStart w:id="2710" w:name="_Toc193390798"/>
      <w:bookmarkEnd w:id="2704"/>
      <w:r>
        <w:t>9A</w:t>
      </w:r>
      <w:r w:rsidRPr="0073469F">
        <w:t>.2.1.3</w:t>
      </w:r>
      <w:r w:rsidRPr="0073469F">
        <w:tab/>
      </w:r>
      <w:r>
        <w:t>Functional alias</w:t>
      </w:r>
      <w:r w:rsidRPr="0073469F">
        <w:t xml:space="preserve"> status determination procedure</w:t>
      </w:r>
      <w:bookmarkEnd w:id="2705"/>
      <w:bookmarkEnd w:id="2706"/>
      <w:bookmarkEnd w:id="2707"/>
      <w:bookmarkEnd w:id="2708"/>
      <w:bookmarkEnd w:id="2709"/>
      <w:bookmarkEnd w:id="2710"/>
    </w:p>
    <w:p w14:paraId="7CACC965" w14:textId="77777777" w:rsidR="00F10829" w:rsidRPr="00436CF9" w:rsidRDefault="00073D15" w:rsidP="00F10829">
      <w:pPr>
        <w:pStyle w:val="NO"/>
      </w:pPr>
      <w:r w:rsidRPr="00E935D5">
        <w:t>NOTE</w:t>
      </w:r>
      <w:r>
        <w:t> </w:t>
      </w:r>
      <w:r w:rsidRPr="00E935D5">
        <w:t>1:</w:t>
      </w:r>
      <w:r w:rsidRPr="00E935D5">
        <w:tab/>
      </w:r>
      <w:r w:rsidR="00F10829" w:rsidRPr="00E935D5">
        <w:t xml:space="preserve">The MCPTT UE also uses this procedure to determine which </w:t>
      </w:r>
      <w:r w:rsidR="00F10829" w:rsidRPr="00494EA8">
        <w:rPr>
          <w:lang w:val="en-US"/>
        </w:rPr>
        <w:t xml:space="preserve">functional alias have been </w:t>
      </w:r>
      <w:r w:rsidR="00F10829" w:rsidRPr="00E935D5">
        <w:t xml:space="preserve">successfully </w:t>
      </w:r>
      <w:r w:rsidR="00F10829" w:rsidRPr="00494EA8">
        <w:rPr>
          <w:lang w:val="en-US"/>
        </w:rPr>
        <w:t>activated for</w:t>
      </w:r>
      <w:r w:rsidR="00F10829">
        <w:rPr>
          <w:lang w:val="en-US"/>
        </w:rPr>
        <w:t xml:space="preserve"> </w:t>
      </w:r>
      <w:r w:rsidR="00F10829" w:rsidRPr="00494EA8">
        <w:rPr>
          <w:lang w:val="en-US"/>
        </w:rPr>
        <w:t>the MCPTT ID</w:t>
      </w:r>
      <w:r w:rsidR="00F10829">
        <w:rPr>
          <w:lang w:val="en-US"/>
        </w:rPr>
        <w:t xml:space="preserve"> and which MCPTT IDs have successfully activated a specific functional alias</w:t>
      </w:r>
      <w:r w:rsidR="00F10829" w:rsidRPr="00E935D5">
        <w:t>.</w:t>
      </w:r>
    </w:p>
    <w:p w14:paraId="0BB711B8" w14:textId="77777777" w:rsidR="00F10829" w:rsidRDefault="00F10829" w:rsidP="00F10829">
      <w:r w:rsidRPr="0073469F">
        <w:t xml:space="preserve">In order to discover </w:t>
      </w:r>
      <w:r>
        <w:t>functional aliases:</w:t>
      </w:r>
    </w:p>
    <w:p w14:paraId="092F7439" w14:textId="77777777" w:rsidR="00F10829" w:rsidRDefault="00F10829" w:rsidP="00F10829">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Pr="00C52663">
        <w:t xml:space="preserve"> or which the MCPTT user is allowed to take-over</w:t>
      </w:r>
      <w:r>
        <w:t>; or</w:t>
      </w:r>
    </w:p>
    <w:p w14:paraId="7C8A60E8" w14:textId="77777777" w:rsidR="00F10829" w:rsidRPr="00E71766" w:rsidRDefault="00F10829" w:rsidP="00F10829">
      <w:pPr>
        <w:pStyle w:val="B1"/>
      </w:pPr>
      <w:r>
        <w:t>2)</w:t>
      </w:r>
      <w:r>
        <w:tab/>
        <w:t>which another MCPTT user has activated;</w:t>
      </w:r>
    </w:p>
    <w:p w14:paraId="63B498F1" w14:textId="77777777" w:rsidR="00F10829" w:rsidRDefault="00F10829" w:rsidP="00F10829">
      <w:r>
        <w:t xml:space="preserve">Or in </w:t>
      </w:r>
      <w:r w:rsidRPr="0073469F">
        <w:t xml:space="preserve">order to discover </w:t>
      </w:r>
      <w:r>
        <w:t>MCPTT IDs:</w:t>
      </w:r>
    </w:p>
    <w:p w14:paraId="225C4EB6" w14:textId="77777777" w:rsidR="00F10829" w:rsidRDefault="00F10829" w:rsidP="00F10829">
      <w:pPr>
        <w:pStyle w:val="B1"/>
      </w:pPr>
      <w:r>
        <w:t>1)</w:t>
      </w:r>
      <w:r>
        <w:tab/>
      </w:r>
      <w:r>
        <w:rPr>
          <w:lang w:val="en-US"/>
        </w:rPr>
        <w:t>which have activated a functional alias;</w:t>
      </w:r>
    </w:p>
    <w:p w14:paraId="4A446AF1" w14:textId="77777777" w:rsidR="00F10829" w:rsidRPr="0073469F" w:rsidRDefault="00F10829" w:rsidP="00F10829">
      <w:pPr>
        <w:rPr>
          <w:rFonts w:eastAsia="SimSun"/>
        </w:rPr>
      </w:pPr>
      <w:r w:rsidRPr="0073469F">
        <w:lastRenderedPageBreak/>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3DC77CB0" w14:textId="77777777" w:rsidR="00F10829" w:rsidRPr="0073469F" w:rsidRDefault="00F10829" w:rsidP="00F10829">
      <w:r w:rsidRPr="0073469F">
        <w:rPr>
          <w:rFonts w:eastAsia="SimSun"/>
        </w:rPr>
        <w:t>In the SIP SUBSCRIBE request, the MCPTT client:</w:t>
      </w:r>
    </w:p>
    <w:p w14:paraId="29073D50" w14:textId="77777777" w:rsidR="00F10829" w:rsidRDefault="00F10829" w:rsidP="00F108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15C7E395" w14:textId="77777777" w:rsidR="00F10829" w:rsidRDefault="00F10829" w:rsidP="00F10829">
      <w:pPr>
        <w:pStyle w:val="B1"/>
      </w:pPr>
      <w:r>
        <w:rPr>
          <w:rFonts w:eastAsia="SimSun"/>
        </w:rPr>
        <w:t>2)</w:t>
      </w:r>
      <w:r>
        <w:rPr>
          <w:rFonts w:eastAsia="SimSun"/>
        </w:rPr>
        <w:tab/>
      </w:r>
      <w:r w:rsidRPr="0073469F">
        <w:t xml:space="preserve">In order to discover </w:t>
      </w:r>
      <w:r>
        <w:t>functional aliases</w:t>
      </w:r>
      <w:r>
        <w:rPr>
          <w:rFonts w:eastAsia="SimSun"/>
        </w:rPr>
        <w:t xml:space="preserve"> that </w:t>
      </w:r>
      <w:r w:rsidRPr="00494EA8">
        <w:rPr>
          <w:lang w:val="en-US"/>
        </w:rPr>
        <w:t xml:space="preserve">are </w:t>
      </w:r>
      <w:r>
        <w:rPr>
          <w:lang w:val="en-US"/>
        </w:rPr>
        <w:t xml:space="preserve">activated for the </w:t>
      </w:r>
      <w:r w:rsidRPr="0073469F">
        <w:t>MCPTT user</w:t>
      </w:r>
      <w:r w:rsidRPr="00C52663">
        <w:t xml:space="preserve">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3072837A" w14:textId="77777777" w:rsidR="00F10829" w:rsidRPr="00005C1A" w:rsidRDefault="00F10829" w:rsidP="00F10829">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42AA993" w14:textId="77777777" w:rsidR="00F10829" w:rsidRPr="0099693B" w:rsidRDefault="00F10829" w:rsidP="00F10829">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63B84677" w14:textId="77777777" w:rsidR="00F10829" w:rsidRDefault="00F10829" w:rsidP="00F10829">
      <w:pPr>
        <w:pStyle w:val="B1"/>
      </w:pPr>
      <w:r>
        <w:rPr>
          <w:rFonts w:eastAsia="SimSun"/>
        </w:rPr>
        <w:t>2a)</w:t>
      </w:r>
      <w:r>
        <w:rPr>
          <w:rFonts w:eastAsia="SimSun"/>
        </w:rPr>
        <w:tab/>
      </w:r>
      <w:r w:rsidRPr="0073469F">
        <w:t xml:space="preserve">In order to discover </w:t>
      </w:r>
      <w:r>
        <w:t xml:space="preserve">MCPTT IDs that </w:t>
      </w:r>
      <w:r>
        <w:rPr>
          <w:lang w:val="en-US"/>
        </w:rPr>
        <w:t>have</w:t>
      </w:r>
      <w:r w:rsidRPr="00494EA8">
        <w:rPr>
          <w:lang w:val="en-US"/>
        </w:rPr>
        <w:t xml:space="preserve"> </w:t>
      </w:r>
      <w:r>
        <w:rPr>
          <w:lang w:val="en-US"/>
        </w:rPr>
        <w:t xml:space="preserve">activated a certain functional alias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2F7429CF" w14:textId="77777777" w:rsidR="00F10829" w:rsidRPr="00005C1A" w:rsidRDefault="00F10829" w:rsidP="00F10829">
      <w:pPr>
        <w:pStyle w:val="B2"/>
        <w:rPr>
          <w:rFonts w:eastAsia="SimSun"/>
        </w:rPr>
      </w:pPr>
      <w:r w:rsidRPr="00005C1A">
        <w:t>a)</w:t>
      </w:r>
      <w:r w:rsidRPr="00005C1A">
        <w:tab/>
        <w:t xml:space="preserve">the &lt;mcptt-request-uri&gt; element set to the </w:t>
      </w:r>
      <w:r>
        <w:t>functional alias</w:t>
      </w:r>
      <w:r w:rsidRPr="0099693B">
        <w:t>;</w:t>
      </w:r>
      <w:r w:rsidRPr="00005C1A">
        <w:rPr>
          <w:rFonts w:eastAsia="SimSun"/>
        </w:rPr>
        <w:t xml:space="preserve"> and </w:t>
      </w:r>
    </w:p>
    <w:p w14:paraId="1674B73A" w14:textId="77777777" w:rsidR="00F10829" w:rsidRDefault="00F10829" w:rsidP="00F10829">
      <w:pPr>
        <w:pStyle w:val="B2"/>
      </w:pPr>
      <w:r w:rsidRPr="00005C1A">
        <w:t>b)</w:t>
      </w:r>
      <w:r w:rsidRPr="00005C1A">
        <w:tab/>
      </w:r>
      <w:r w:rsidRPr="00005C1A">
        <w:rPr>
          <w:rFonts w:eastAsia="SimSun"/>
        </w:rPr>
        <w:t>the &lt;req-type&gt; element in the &lt;anyExt&gt; element of the &lt;mcptt-Params&gt; element of the &lt;mcpttinfo&gt; element set to the value "</w:t>
      </w:r>
      <w:r>
        <w:rPr>
          <w:rFonts w:eastAsia="SimSun"/>
        </w:rPr>
        <w:t>fa-user</w:t>
      </w:r>
      <w:r w:rsidRPr="00005C1A">
        <w:rPr>
          <w:rFonts w:eastAsia="SimSun"/>
        </w:rPr>
        <w:t>-status-determination";</w:t>
      </w:r>
    </w:p>
    <w:p w14:paraId="16A5FB6C" w14:textId="77777777" w:rsidR="00F10829" w:rsidRPr="00D50992" w:rsidRDefault="00F10829" w:rsidP="00F10829">
      <w:pPr>
        <w:pStyle w:val="B1"/>
        <w:rPr>
          <w:lang w:val="en-US" w:eastAsia="ko-KR"/>
        </w:rPr>
      </w:pPr>
      <w:r w:rsidRPr="00712F72">
        <w:rPr>
          <w:rFonts w:eastAsia="SimSun"/>
          <w:lang w:val="en-US"/>
        </w:rPr>
        <w:t>2b)</w:t>
      </w:r>
      <w:r w:rsidRPr="00712F72">
        <w:rPr>
          <w:rFonts w:eastAsia="SimSun"/>
          <w:lang w:val="en-US"/>
        </w:rPr>
        <w:tab/>
      </w:r>
      <w:r w:rsidRPr="00712F72">
        <w:rPr>
          <w:rFonts w:eastAsia="SimSun"/>
        </w:rPr>
        <w:t xml:space="preserve">shall include </w:t>
      </w:r>
      <w:r w:rsidRPr="00712F72">
        <w:rPr>
          <w:rFonts w:eastAsia="SimSun"/>
          <w:lang w:val="en-US"/>
        </w:rPr>
        <w:t xml:space="preserve">an application/simple-filter+xml MIME body indicating per-functional alias </w:t>
      </w:r>
      <w:r w:rsidRPr="00712F72">
        <w:rPr>
          <w:rFonts w:eastAsia="SimSun"/>
        </w:rPr>
        <w:t>restrictions of presence event package notification information</w:t>
      </w:r>
      <w:r w:rsidRPr="00712F72">
        <w:rPr>
          <w:rFonts w:eastAsia="SimSun"/>
          <w:lang w:val="en-US"/>
        </w:rPr>
        <w:t xml:space="preserve"> according to clause</w:t>
      </w:r>
      <w:r w:rsidRPr="00712F72">
        <w:rPr>
          <w:rFonts w:eastAsia="SimSun"/>
        </w:rPr>
        <w:t> </w:t>
      </w:r>
      <w:r w:rsidRPr="00712F72">
        <w:t>9.</w:t>
      </w:r>
      <w:r w:rsidRPr="00712F72">
        <w:rPr>
          <w:lang w:val="en-US"/>
        </w:rPr>
        <w:t>3.2</w:t>
      </w:r>
      <w:r w:rsidRPr="00712F72">
        <w:rPr>
          <w:lang w:val="en-US" w:eastAsia="ko-KR"/>
        </w:rPr>
        <w:t>;</w:t>
      </w:r>
    </w:p>
    <w:p w14:paraId="78AB1F6B" w14:textId="77777777" w:rsidR="00F10829" w:rsidRPr="0073469F" w:rsidRDefault="00F10829" w:rsidP="00F1082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57E14D1F" w:rsidR="00073D15" w:rsidRPr="0073469F" w:rsidRDefault="00073D15" w:rsidP="00F10829">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w:t>
      </w:r>
      <w:r w:rsidRPr="00596DED">
        <w:rPr>
          <w:rFonts w:eastAsia="SimSun"/>
          <w:lang w:val="en-US"/>
        </w:rPr>
        <w:lastRenderedPageBreak/>
        <w:t xml:space="preserve">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711" w:name="_Toc27500990"/>
      <w:bookmarkStart w:id="2712"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713" w:name="_CR9A_2_1_4"/>
      <w:bookmarkStart w:id="2714" w:name="_Toc36049116"/>
      <w:bookmarkStart w:id="2715" w:name="_Toc45209879"/>
      <w:bookmarkStart w:id="2716" w:name="_Toc51860704"/>
      <w:bookmarkStart w:id="2717" w:name="_Toc193390799"/>
      <w:bookmarkEnd w:id="2713"/>
      <w:r>
        <w:t>9A</w:t>
      </w:r>
      <w:r w:rsidRPr="0073469F">
        <w:t>.2.1.</w:t>
      </w:r>
      <w:r>
        <w:t>4</w:t>
      </w:r>
      <w:r w:rsidRPr="0073469F">
        <w:tab/>
      </w:r>
      <w:r>
        <w:t>Location based functional alias</w:t>
      </w:r>
      <w:r w:rsidRPr="0073469F">
        <w:t xml:space="preserve"> status </w:t>
      </w:r>
      <w:r>
        <w:t>change</w:t>
      </w:r>
      <w:r w:rsidRPr="0073469F">
        <w:t xml:space="preserve"> procedure</w:t>
      </w:r>
      <w:bookmarkEnd w:id="2711"/>
      <w:bookmarkEnd w:id="2714"/>
      <w:bookmarkEnd w:id="2715"/>
      <w:bookmarkEnd w:id="2716"/>
      <w:bookmarkEnd w:id="2717"/>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718" w:name="_CR9A_2_2"/>
      <w:bookmarkStart w:id="2719" w:name="_Toc27500991"/>
      <w:bookmarkStart w:id="2720" w:name="_Toc36049117"/>
      <w:bookmarkStart w:id="2721" w:name="_Toc45209880"/>
      <w:bookmarkStart w:id="2722" w:name="_Toc51860705"/>
      <w:bookmarkStart w:id="2723" w:name="_Toc193390800"/>
      <w:bookmarkEnd w:id="2718"/>
      <w:r>
        <w:rPr>
          <w:rFonts w:eastAsia="Malgun Gothic"/>
        </w:rPr>
        <w:t>9</w:t>
      </w:r>
      <w:r w:rsidRPr="003102DC">
        <w:rPr>
          <w:rFonts w:eastAsia="Malgun Gothic"/>
        </w:rPr>
        <w:t>A.2.2</w:t>
      </w:r>
      <w:r w:rsidRPr="003102DC">
        <w:rPr>
          <w:rFonts w:eastAsia="Malgun Gothic"/>
        </w:rPr>
        <w:tab/>
        <w:t>MCPTT server procedures</w:t>
      </w:r>
      <w:bookmarkEnd w:id="2712"/>
      <w:bookmarkEnd w:id="2719"/>
      <w:bookmarkEnd w:id="2720"/>
      <w:bookmarkEnd w:id="2721"/>
      <w:bookmarkEnd w:id="2722"/>
      <w:bookmarkEnd w:id="2723"/>
    </w:p>
    <w:p w14:paraId="507AE0EA" w14:textId="77777777" w:rsidR="00073D15" w:rsidRPr="003102DC" w:rsidRDefault="00073D15" w:rsidP="00567124">
      <w:pPr>
        <w:pStyle w:val="Heading4"/>
        <w:rPr>
          <w:rFonts w:eastAsia="Malgun Gothic"/>
        </w:rPr>
      </w:pPr>
      <w:bookmarkStart w:id="2724" w:name="_CR9A_2_2_1"/>
      <w:bookmarkStart w:id="2725" w:name="_Toc20155836"/>
      <w:bookmarkStart w:id="2726" w:name="_Toc27500992"/>
      <w:bookmarkStart w:id="2727" w:name="_Toc36049118"/>
      <w:bookmarkStart w:id="2728" w:name="_Toc45209881"/>
      <w:bookmarkStart w:id="2729" w:name="_Toc51860706"/>
      <w:bookmarkStart w:id="2730" w:name="_Toc193390801"/>
      <w:bookmarkEnd w:id="2724"/>
      <w:r>
        <w:rPr>
          <w:rFonts w:eastAsia="Malgun Gothic"/>
        </w:rPr>
        <w:t>9</w:t>
      </w:r>
      <w:r w:rsidRPr="003102DC">
        <w:rPr>
          <w:rFonts w:eastAsia="Malgun Gothic"/>
        </w:rPr>
        <w:t>A.2.2.1</w:t>
      </w:r>
      <w:r w:rsidRPr="003102DC">
        <w:rPr>
          <w:rFonts w:eastAsia="Malgun Gothic"/>
        </w:rPr>
        <w:tab/>
        <w:t>General</w:t>
      </w:r>
      <w:bookmarkEnd w:id="2725"/>
      <w:bookmarkEnd w:id="2726"/>
      <w:bookmarkEnd w:id="2727"/>
      <w:bookmarkEnd w:id="2728"/>
      <w:bookmarkEnd w:id="2729"/>
      <w:bookmarkEnd w:id="2730"/>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731" w:name="_CR9A_2_2_2"/>
      <w:bookmarkStart w:id="2732" w:name="_Toc20155837"/>
      <w:bookmarkStart w:id="2733" w:name="_Toc27500993"/>
      <w:bookmarkStart w:id="2734" w:name="_Toc36049119"/>
      <w:bookmarkStart w:id="2735" w:name="_Toc45209882"/>
      <w:bookmarkStart w:id="2736" w:name="_Toc51860707"/>
      <w:bookmarkStart w:id="2737" w:name="_Toc193390802"/>
      <w:bookmarkEnd w:id="2731"/>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732"/>
      <w:bookmarkEnd w:id="2733"/>
      <w:bookmarkEnd w:id="2734"/>
      <w:bookmarkEnd w:id="2735"/>
      <w:bookmarkEnd w:id="2736"/>
      <w:bookmarkEnd w:id="2737"/>
    </w:p>
    <w:p w14:paraId="6AEC64D7" w14:textId="77777777" w:rsidR="00073D15" w:rsidRPr="003102DC" w:rsidRDefault="00073D15" w:rsidP="00567124">
      <w:pPr>
        <w:pStyle w:val="Heading5"/>
      </w:pPr>
      <w:bookmarkStart w:id="2738" w:name="_CR9A_2_2_2_1"/>
      <w:bookmarkStart w:id="2739" w:name="_Toc20155838"/>
      <w:bookmarkStart w:id="2740" w:name="_Toc27500994"/>
      <w:bookmarkStart w:id="2741" w:name="_Toc36049120"/>
      <w:bookmarkStart w:id="2742" w:name="_Toc45209883"/>
      <w:bookmarkStart w:id="2743" w:name="_Toc51860708"/>
      <w:bookmarkStart w:id="2744" w:name="_Toc193390803"/>
      <w:bookmarkEnd w:id="2738"/>
      <w:r>
        <w:t>9</w:t>
      </w:r>
      <w:r w:rsidRPr="003102DC">
        <w:t>A.2.2.2.1</w:t>
      </w:r>
      <w:r w:rsidRPr="003102DC">
        <w:tab/>
        <w:t>General</w:t>
      </w:r>
      <w:bookmarkEnd w:id="2739"/>
      <w:bookmarkEnd w:id="2740"/>
      <w:bookmarkEnd w:id="2741"/>
      <w:bookmarkEnd w:id="2742"/>
      <w:bookmarkEnd w:id="2743"/>
      <w:bookmarkEnd w:id="274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745" w:name="_Toc20155839"/>
      <w:bookmarkStart w:id="2746" w:name="_Toc27500995"/>
      <w:bookmarkStart w:id="274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748" w:name="_Toc45209884"/>
      <w:bookmarkStart w:id="274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750" w:name="_CR9A_2_2_2_2"/>
      <w:bookmarkStart w:id="2751" w:name="_Toc193390804"/>
      <w:bookmarkEnd w:id="2750"/>
      <w:r>
        <w:t>9</w:t>
      </w:r>
      <w:r w:rsidRPr="003102DC">
        <w:t>A.2.2.2.2</w:t>
      </w:r>
      <w:r w:rsidRPr="003102DC">
        <w:tab/>
        <w:t>Stored information</w:t>
      </w:r>
      <w:bookmarkEnd w:id="2745"/>
      <w:bookmarkEnd w:id="2746"/>
      <w:bookmarkEnd w:id="2747"/>
      <w:bookmarkEnd w:id="2748"/>
      <w:bookmarkEnd w:id="2749"/>
      <w:bookmarkEnd w:id="2751"/>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lastRenderedPageBreak/>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752" w:name="_CR9A_2_2_2_3"/>
      <w:bookmarkStart w:id="2753" w:name="_Toc20155840"/>
      <w:bookmarkStart w:id="2754" w:name="_Toc27500996"/>
      <w:bookmarkStart w:id="2755" w:name="_Toc36049122"/>
      <w:bookmarkStart w:id="2756" w:name="_Toc45209885"/>
      <w:bookmarkStart w:id="2757" w:name="_Toc51860710"/>
      <w:bookmarkStart w:id="2758" w:name="_Toc193390805"/>
      <w:bookmarkEnd w:id="2752"/>
      <w:r>
        <w:t>9</w:t>
      </w:r>
      <w:r w:rsidRPr="003102DC">
        <w:t>A.2.2.2.3</w:t>
      </w:r>
      <w:r w:rsidRPr="003102DC">
        <w:tab/>
        <w:t>Receiving functional alias status change from MCPTT client procedure</w:t>
      </w:r>
      <w:bookmarkEnd w:id="2753"/>
      <w:bookmarkEnd w:id="2754"/>
      <w:bookmarkEnd w:id="2755"/>
      <w:bookmarkEnd w:id="2756"/>
      <w:bookmarkEnd w:id="2757"/>
      <w:bookmarkEnd w:id="2758"/>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lastRenderedPageBreak/>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lastRenderedPageBreak/>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759" w:name="_CR9A_2_2_2_4"/>
      <w:bookmarkStart w:id="2760" w:name="_Toc20155841"/>
      <w:bookmarkStart w:id="2761" w:name="_Toc27500997"/>
      <w:bookmarkStart w:id="2762" w:name="_Toc36049123"/>
      <w:bookmarkStart w:id="2763" w:name="_Toc45209886"/>
      <w:bookmarkStart w:id="2764" w:name="_Toc51860711"/>
      <w:bookmarkStart w:id="2765" w:name="_Toc193390806"/>
      <w:bookmarkEnd w:id="2759"/>
      <w:r>
        <w:t>9</w:t>
      </w:r>
      <w:r w:rsidRPr="003102DC">
        <w:t>A.2.2.2.4</w:t>
      </w:r>
      <w:r w:rsidRPr="003102DC">
        <w:tab/>
        <w:t>Receiving subscription to functional alias status procedure</w:t>
      </w:r>
      <w:bookmarkEnd w:id="2760"/>
      <w:bookmarkEnd w:id="2761"/>
      <w:bookmarkEnd w:id="2762"/>
      <w:bookmarkEnd w:id="2763"/>
      <w:bookmarkEnd w:id="2764"/>
      <w:bookmarkEnd w:id="2765"/>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lastRenderedPageBreak/>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766" w:name="_CR9A_2_2_2_5"/>
      <w:bookmarkStart w:id="2767" w:name="_Toc20155842"/>
      <w:bookmarkStart w:id="2768" w:name="_Toc27500998"/>
      <w:bookmarkStart w:id="2769" w:name="_Toc36049124"/>
      <w:bookmarkStart w:id="2770" w:name="_Toc45209887"/>
      <w:bookmarkStart w:id="2771" w:name="_Toc51860712"/>
      <w:bookmarkStart w:id="2772" w:name="_Toc193390807"/>
      <w:bookmarkEnd w:id="2766"/>
      <w:r>
        <w:t>9</w:t>
      </w:r>
      <w:r w:rsidRPr="003102DC">
        <w:t>A.2.2.2.5</w:t>
      </w:r>
      <w:r w:rsidRPr="003102DC">
        <w:tab/>
        <w:t>Sending notification of change of functional alias status procedure</w:t>
      </w:r>
      <w:bookmarkEnd w:id="2767"/>
      <w:bookmarkEnd w:id="2768"/>
      <w:bookmarkEnd w:id="2769"/>
      <w:bookmarkEnd w:id="2770"/>
      <w:bookmarkEnd w:id="2771"/>
      <w:bookmarkEnd w:id="277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773" w:name="_CR9A_2_2_2_6"/>
      <w:bookmarkStart w:id="2774" w:name="_Toc20155843"/>
      <w:bookmarkStart w:id="2775" w:name="_Toc27500999"/>
      <w:bookmarkStart w:id="2776" w:name="_Toc36049125"/>
      <w:bookmarkStart w:id="2777" w:name="_Toc45209888"/>
      <w:bookmarkStart w:id="2778" w:name="_Toc51860713"/>
      <w:bookmarkStart w:id="2779" w:name="_Toc193390808"/>
      <w:bookmarkEnd w:id="2773"/>
      <w:r>
        <w:t>9</w:t>
      </w:r>
      <w:r w:rsidRPr="003102DC">
        <w:t>A.2.2.2.6</w:t>
      </w:r>
      <w:r w:rsidRPr="003102DC">
        <w:tab/>
        <w:t xml:space="preserve">Sending </w:t>
      </w:r>
      <w:r>
        <w:t>functional alias</w:t>
      </w:r>
      <w:r w:rsidRPr="003102DC">
        <w:t xml:space="preserve"> status change towards MCPTT server owning the functional alias procedure</w:t>
      </w:r>
      <w:bookmarkEnd w:id="2774"/>
      <w:bookmarkEnd w:id="2775"/>
      <w:bookmarkEnd w:id="2776"/>
      <w:bookmarkEnd w:id="2777"/>
      <w:bookmarkEnd w:id="2778"/>
      <w:bookmarkEnd w:id="2779"/>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lastRenderedPageBreak/>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lastRenderedPageBreak/>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780" w:name="_CR9A_2_2_2_7"/>
      <w:bookmarkStart w:id="2781" w:name="_Toc20155844"/>
      <w:bookmarkStart w:id="2782" w:name="_Toc27501000"/>
      <w:bookmarkStart w:id="2783" w:name="_Toc36049126"/>
      <w:bookmarkStart w:id="2784" w:name="_Toc45209889"/>
      <w:bookmarkStart w:id="2785" w:name="_Toc51860714"/>
      <w:bookmarkStart w:id="2786" w:name="_Toc193390809"/>
      <w:bookmarkEnd w:id="2780"/>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781"/>
      <w:bookmarkEnd w:id="2782"/>
      <w:bookmarkEnd w:id="2783"/>
      <w:bookmarkEnd w:id="2784"/>
      <w:bookmarkEnd w:id="2785"/>
      <w:bookmarkEnd w:id="2786"/>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lastRenderedPageBreak/>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787" w:name="_CR9A_2_2_2_8"/>
      <w:bookmarkStart w:id="2788" w:name="_Toc45209890"/>
      <w:bookmarkStart w:id="2789" w:name="_Toc51860715"/>
      <w:bookmarkStart w:id="2790" w:name="_Toc20155845"/>
      <w:bookmarkStart w:id="2791" w:name="_Toc27501001"/>
      <w:bookmarkStart w:id="2792" w:name="_Toc36049127"/>
      <w:bookmarkStart w:id="2793" w:name="_Toc193390810"/>
      <w:bookmarkEnd w:id="278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788"/>
      <w:bookmarkEnd w:id="2789"/>
      <w:bookmarkEnd w:id="2793"/>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lastRenderedPageBreak/>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794" w:name="_CR9A_2_2_2_9"/>
      <w:bookmarkStart w:id="2795" w:name="_Toc45209891"/>
      <w:bookmarkStart w:id="2796" w:name="_Toc51860716"/>
      <w:bookmarkStart w:id="2797" w:name="_Toc193390811"/>
      <w:bookmarkEnd w:id="2794"/>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797"/>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lastRenderedPageBreak/>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B7C1893" w14:textId="77777777" w:rsidR="00C62706" w:rsidRPr="0073469F" w:rsidRDefault="00C62706" w:rsidP="00C62706">
      <w:pPr>
        <w:pStyle w:val="Heading5"/>
      </w:pPr>
      <w:bookmarkStart w:id="2798" w:name="_Toc193390812"/>
      <w:r w:rsidRPr="0073469F">
        <w:t>9</w:t>
      </w:r>
      <w:r>
        <w:t>A</w:t>
      </w:r>
      <w:r w:rsidRPr="0073469F">
        <w:t>.2.2.2.</w:t>
      </w:r>
      <w:r>
        <w:t>10</w:t>
      </w:r>
      <w:r w:rsidRPr="0073469F">
        <w:tab/>
      </w:r>
      <w:r>
        <w:rPr>
          <w:lang w:val="en-US"/>
        </w:rPr>
        <w:t xml:space="preserve">Forwarding </w:t>
      </w:r>
      <w:r w:rsidRPr="00C213D9">
        <w:rPr>
          <w:lang w:val="en-US"/>
        </w:rPr>
        <w:t>subscription to functional alias</w:t>
      </w:r>
      <w:r>
        <w:rPr>
          <w:lang w:val="en-US"/>
        </w:rPr>
        <w:t xml:space="preserve"> status</w:t>
      </w:r>
      <w:r w:rsidRPr="00C213D9">
        <w:rPr>
          <w:lang w:val="en-US"/>
        </w:rPr>
        <w:t xml:space="preserve"> </w:t>
      </w:r>
      <w:r>
        <w:rPr>
          <w:lang w:val="en-US"/>
        </w:rPr>
        <w:t xml:space="preserve">towards </w:t>
      </w:r>
      <w:r>
        <w:t>MCPTT server</w:t>
      </w:r>
      <w:r>
        <w:rPr>
          <w:lang w:val="en-US"/>
        </w:rPr>
        <w:t xml:space="preserve"> owning the functional alias procedure</w:t>
      </w:r>
      <w:bookmarkEnd w:id="2798"/>
    </w:p>
    <w:p w14:paraId="12C7A1C9" w14:textId="77777777" w:rsidR="00C62706" w:rsidRPr="0073469F" w:rsidRDefault="00C62706" w:rsidP="00C62706">
      <w:r w:rsidRPr="0073469F">
        <w:t xml:space="preserve">Upon receiving a SIP </w:t>
      </w:r>
      <w:r>
        <w:t>SUBSCRIBE</w:t>
      </w:r>
      <w:r w:rsidRPr="0073469F">
        <w:t xml:space="preserve"> request such that:</w:t>
      </w:r>
    </w:p>
    <w:p w14:paraId="0F966288" w14:textId="77777777" w:rsidR="00C62706" w:rsidRPr="0073469F" w:rsidRDefault="00C62706" w:rsidP="00C6270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174EABF6" w14:textId="77777777" w:rsidR="00C62706" w:rsidRPr="00436CF9" w:rsidRDefault="00C62706" w:rsidP="00C6270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 </w:t>
      </w:r>
      <w:r>
        <w:rPr>
          <w:lang w:val="en-US"/>
        </w:rPr>
        <w:t>functional alias</w:t>
      </w:r>
      <w:r w:rsidRPr="00691D47">
        <w:rPr>
          <w:lang w:eastAsia="ko-KR"/>
        </w:rPr>
        <w:t>;</w:t>
      </w:r>
    </w:p>
    <w:p w14:paraId="4027CAD1" w14:textId="77777777" w:rsidR="00C62706" w:rsidRDefault="00C62706" w:rsidP="00C62706">
      <w:pPr>
        <w:pStyle w:val="B1"/>
        <w:rPr>
          <w:lang w:eastAsia="ko-KR"/>
        </w:rPr>
      </w:pPr>
      <w:r>
        <w:rPr>
          <w:lang w:eastAsia="ko-KR"/>
        </w:rPr>
        <w:t>3)</w:t>
      </w:r>
      <w:r>
        <w:rPr>
          <w:lang w:eastAsia="ko-KR"/>
        </w:rPr>
        <w:tab/>
      </w:r>
      <w:r>
        <w:t xml:space="preserve">the </w:t>
      </w:r>
      <w:r w:rsidRPr="00784F3D">
        <w:t>SIP SUBSCRIBE request contains an application/vnd.3gpp.mcptt-info+xml MIME body</w:t>
      </w:r>
      <w:r>
        <w:t xml:space="preserve"> with</w:t>
      </w:r>
      <w:r w:rsidRPr="00784F3D">
        <w:t>:</w:t>
      </w:r>
      <w:r w:rsidRPr="001762C4">
        <w:t xml:space="preserve"> </w:t>
      </w:r>
      <w:r w:rsidRPr="0099693B">
        <w:t>the &lt;</w:t>
      </w:r>
      <w:r w:rsidRPr="00005C1A">
        <w:t>mcpttinfo</w:t>
      </w:r>
      <w:r w:rsidRPr="0099693B">
        <w:t xml:space="preserve">&gt; element </w:t>
      </w:r>
      <w:r>
        <w:t>containing</w:t>
      </w:r>
      <w:r w:rsidRPr="0099693B">
        <w:t xml:space="preserve"> the &lt;mcptt-Params&gt; element </w:t>
      </w:r>
      <w:r w:rsidRPr="00005C1A">
        <w:t xml:space="preserve">containing an &lt;anyExt&gt; element </w:t>
      </w:r>
      <w:r w:rsidRPr="0099693B">
        <w:t xml:space="preserve">with </w:t>
      </w:r>
      <w:r w:rsidRPr="00005C1A">
        <w:t xml:space="preserve">the &lt;req-type&gt; element </w:t>
      </w:r>
      <w:r>
        <w:t xml:space="preserve">present and </w:t>
      </w:r>
      <w:r w:rsidRPr="00005C1A">
        <w:t>set to a value of "</w:t>
      </w:r>
      <w:r>
        <w:rPr>
          <w:rFonts w:eastAsia="SimSun"/>
        </w:rPr>
        <w:t>fa-user</w:t>
      </w:r>
      <w:r w:rsidRPr="00005C1A">
        <w:rPr>
          <w:rFonts w:eastAsia="SimSun"/>
        </w:rPr>
        <w:t>-status-determination</w:t>
      </w:r>
      <w:r w:rsidRPr="0099693B">
        <w:t>"</w:t>
      </w:r>
      <w:r>
        <w:t>;</w:t>
      </w:r>
    </w:p>
    <w:p w14:paraId="519C9495" w14:textId="77777777" w:rsidR="00C62706" w:rsidRDefault="00C62706" w:rsidP="00C62706">
      <w:pPr>
        <w:pStyle w:val="B1"/>
        <w:rPr>
          <w:lang w:eastAsia="ko-KR"/>
        </w:rPr>
      </w:pPr>
      <w:r>
        <w:rPr>
          <w:lang w:eastAsia="ko-KR"/>
        </w:rPr>
        <w:t>4</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EFCFE1A" w14:textId="77777777" w:rsidR="00C62706" w:rsidRDefault="00C62706" w:rsidP="00C62706">
      <w:pPr>
        <w:pStyle w:val="B1"/>
        <w:rPr>
          <w:rFonts w:eastAsia="SimSun"/>
          <w:lang w:val="en-US"/>
        </w:rPr>
      </w:pPr>
      <w:r>
        <w:rPr>
          <w:rFonts w:eastAsia="SimSun"/>
        </w:rPr>
        <w:t>5</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4AAD33D1" w14:textId="77777777" w:rsidR="00C62706" w:rsidRPr="0073469F" w:rsidRDefault="00C62706" w:rsidP="00C62706">
      <w:r w:rsidRPr="0073469F">
        <w:t>then the MCPTT server:</w:t>
      </w:r>
    </w:p>
    <w:p w14:paraId="71A9A2E1" w14:textId="77777777" w:rsidR="00C62706" w:rsidRPr="00106BC4" w:rsidRDefault="00C62706" w:rsidP="00C62706">
      <w:pPr>
        <w:pStyle w:val="B1"/>
      </w:pPr>
      <w:r>
        <w:t>1)</w:t>
      </w:r>
      <w:r>
        <w:tab/>
      </w:r>
      <w:r w:rsidRPr="003E4070">
        <w:t>if the &lt;</w:t>
      </w:r>
      <w:r w:rsidRPr="000B7480">
        <w:t>allow-query-functional-alias-other-user</w:t>
      </w:r>
      <w:r w:rsidRPr="003E4070">
        <w:t xml:space="preserve">&gt; element of the &lt;ruleset&gt; element is not present in the MCPTT user profile document (see the MCPTT user profile document in 3GPP TS 24.484 [50]) or is set to a value of </w:t>
      </w:r>
      <w:r w:rsidRPr="003E4070">
        <w:lastRenderedPageBreak/>
        <w:t>"false"</w:t>
      </w:r>
      <w:r w:rsidRPr="00B95DFA">
        <w:rPr>
          <w:lang w:val="en-US"/>
        </w:rPr>
        <w:t xml:space="preserve">, shall reject the SIP SUBSCRIBE request with </w:t>
      </w:r>
      <w:r>
        <w:rPr>
          <w:lang w:val="en-US"/>
        </w:rPr>
        <w:t xml:space="preserve">a </w:t>
      </w:r>
      <w:r w:rsidRPr="00B95DFA">
        <w:rPr>
          <w:lang w:val="en-US"/>
        </w:rPr>
        <w:t xml:space="preserve">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w:t>
      </w:r>
    </w:p>
    <w:p w14:paraId="13DA764C" w14:textId="77777777" w:rsidR="00C62706" w:rsidRPr="00195E2F" w:rsidRDefault="00C62706" w:rsidP="00C62706">
      <w:pPr>
        <w:pStyle w:val="B1"/>
        <w:rPr>
          <w:lang w:val="en-US"/>
        </w:rPr>
      </w:pPr>
      <w:r>
        <w:rPr>
          <w:lang w:val="en-US"/>
        </w:rPr>
        <w:t>2</w:t>
      </w:r>
      <w:r w:rsidRPr="001A294F">
        <w:rPr>
          <w:lang w:val="en-US"/>
        </w:rPr>
        <w:t>)</w:t>
      </w:r>
      <w:r w:rsidRPr="001A294F">
        <w:rPr>
          <w:lang w:val="en-US"/>
        </w:rPr>
        <w:tab/>
        <w:t xml:space="preserve">shall identify the </w:t>
      </w:r>
      <w:r w:rsidRPr="00195E2F">
        <w:rPr>
          <w:lang w:val="en-US"/>
        </w:rPr>
        <w:t xml:space="preserve">target </w:t>
      </w:r>
      <w:r>
        <w:rPr>
          <w:lang w:val="en-US"/>
        </w:rPr>
        <w:t>functional alias</w:t>
      </w:r>
      <w:r w:rsidRPr="001A294F">
        <w:rPr>
          <w:lang w:val="en-US"/>
        </w:rPr>
        <w:t xml:space="preserve">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3EF8EC18" w14:textId="77777777" w:rsidR="00C62706" w:rsidRDefault="00C62706" w:rsidP="00C62706">
      <w:pPr>
        <w:pStyle w:val="B1"/>
        <w:rPr>
          <w:lang w:val="en-US"/>
        </w:rPr>
      </w:pPr>
      <w:r>
        <w:rPr>
          <w:lang w:val="en-US"/>
        </w:rPr>
        <w:t>3</w:t>
      </w:r>
      <w:r w:rsidRPr="00195E2F">
        <w:rPr>
          <w:lang w:val="en-US"/>
        </w:rPr>
        <w:t>)</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E862E2E" w14:textId="77777777" w:rsidR="00C62706" w:rsidRDefault="00C62706" w:rsidP="00C62706">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CA69645" w14:textId="77777777" w:rsidR="00C62706" w:rsidRDefault="00C62706" w:rsidP="00C6270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3102DC">
        <w:t xml:space="preserve">of the controlling MCPTT function associated with the </w:t>
      </w:r>
      <w:r w:rsidRPr="003102DC">
        <w:rPr>
          <w:lang w:val="en-US"/>
        </w:rPr>
        <w:t xml:space="preserve">handled </w:t>
      </w:r>
      <w:r w:rsidRPr="003102DC">
        <w:rPr>
          <w:rFonts w:eastAsia="SimSun"/>
          <w:lang w:val="en-US"/>
        </w:rPr>
        <w:t>functional alias ID</w:t>
      </w:r>
      <w:r>
        <w:t>;</w:t>
      </w:r>
    </w:p>
    <w:p w14:paraId="0DDF9CC7" w14:textId="77777777" w:rsidR="00C62706" w:rsidRDefault="00C62706" w:rsidP="00C62706">
      <w:pPr>
        <w:pStyle w:val="NO"/>
      </w:pPr>
      <w:r>
        <w:t>NOTE 1:</w:t>
      </w:r>
      <w:r>
        <w:tab/>
        <w:t xml:space="preserve">The public service identity can identify </w:t>
      </w:r>
      <w:r w:rsidRPr="003102DC">
        <w:t xml:space="preserve">of the controlling MCPTT function </w:t>
      </w:r>
      <w:r>
        <w:t xml:space="preserve">in the primary MCPTT system or </w:t>
      </w:r>
      <w:r>
        <w:rPr>
          <w:lang w:val="hr-HR"/>
        </w:rPr>
        <w:t xml:space="preserve">in </w:t>
      </w:r>
      <w:r>
        <w:t>a partner MCPTT system.</w:t>
      </w:r>
    </w:p>
    <w:p w14:paraId="568E2B40" w14:textId="77777777" w:rsidR="00C62706" w:rsidRDefault="00C62706" w:rsidP="00C62706">
      <w:pPr>
        <w:pStyle w:val="NO"/>
      </w:pPr>
      <w:r>
        <w:t>NOTE 2:</w:t>
      </w:r>
      <w:r>
        <w:tab/>
        <w:t xml:space="preserve">If the </w:t>
      </w:r>
      <w:r w:rsidRPr="003102DC">
        <w:t xml:space="preserve">controlling </w:t>
      </w:r>
      <w:r>
        <w:t>MCPTT function is in a partner MCPTT system in a different trust domain, then the public service identity can identify the MCPTT gateway server that acts as an entry point in the partner MCPTT system from the primary MCPTT system.</w:t>
      </w:r>
    </w:p>
    <w:p w14:paraId="271E0F7E" w14:textId="77777777" w:rsidR="00C62706" w:rsidRDefault="00C62706" w:rsidP="00C62706">
      <w:pPr>
        <w:pStyle w:val="NO"/>
      </w:pPr>
      <w:r>
        <w:t>NOTE 3:</w:t>
      </w:r>
      <w:r>
        <w:tab/>
        <w:t xml:space="preserve">If the </w:t>
      </w:r>
      <w:r w:rsidRPr="003102DC">
        <w:t xml:space="preserve">controlling </w:t>
      </w:r>
      <w:r>
        <w:t>MCPTT function is in a partner MCPTT system in a different trust domain, then the primary MCPTT system can route the SIP request through an MCPTT gateway server that acts as an exit point from the primary MCPTT system to the partner MCPTT system.</w:t>
      </w:r>
    </w:p>
    <w:p w14:paraId="47451510" w14:textId="77777777" w:rsidR="00C62706" w:rsidRPr="00BE4B01" w:rsidRDefault="00C62706" w:rsidP="00C62706">
      <w:pPr>
        <w:pStyle w:val="NO"/>
      </w:pPr>
      <w:r>
        <w:t>NOTE 4:</w:t>
      </w:r>
      <w:r>
        <w:tab/>
      </w:r>
      <w:r w:rsidRPr="00B60D02">
        <w:t>How the MCPTT function serving the MCPTT user determines the public service identity of the controlling MCPTT function associated with the handled functional alias or of the MCPTT gateway server in the partner MCPTT system is out of the scope of the present document</w:t>
      </w:r>
      <w:r>
        <w:t>.</w:t>
      </w:r>
    </w:p>
    <w:p w14:paraId="4045DACF" w14:textId="77777777" w:rsidR="00C62706" w:rsidRDefault="00C62706" w:rsidP="00C62706">
      <w:pPr>
        <w:pStyle w:val="NO"/>
      </w:pPr>
      <w:r>
        <w:t>NOTE 5:</w:t>
      </w:r>
      <w:r>
        <w:tab/>
        <w:t>How the primary MCPTT system routes the SIP request through an exit MCPTT gateway server is out of the scope of the present document.</w:t>
      </w:r>
    </w:p>
    <w:p w14:paraId="52E8026D" w14:textId="77777777" w:rsidR="00C62706" w:rsidRDefault="00C62706" w:rsidP="00C6270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29B1F786" w14:textId="77777777" w:rsidR="00C62706" w:rsidRDefault="00C62706" w:rsidP="00C6270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2B71A70C" w14:textId="77777777" w:rsidR="00C62706" w:rsidRDefault="00C62706" w:rsidP="00C62706">
      <w:pPr>
        <w:pStyle w:val="B3"/>
      </w:pPr>
      <w:r>
        <w:t>A)</w:t>
      </w:r>
      <w:r>
        <w:tab/>
        <w:t xml:space="preserve">shall include the &lt;mcptt-request-uri&gt; element set to the </w:t>
      </w:r>
      <w:r>
        <w:rPr>
          <w:lang w:val="en-US"/>
        </w:rPr>
        <w:t>target functional alias</w:t>
      </w:r>
      <w:r>
        <w:t>; and</w:t>
      </w:r>
    </w:p>
    <w:p w14:paraId="42224942" w14:textId="77777777" w:rsidR="00C62706" w:rsidRDefault="00C62706" w:rsidP="00C62706">
      <w:pPr>
        <w:pStyle w:val="B3"/>
      </w:pPr>
      <w:r>
        <w:t>B)</w:t>
      </w:r>
      <w:r>
        <w:tab/>
        <w:t xml:space="preserve">shall include the &lt;mcptt-calling-user-id&gt; element set to the </w:t>
      </w:r>
      <w:r w:rsidRPr="00195E2F">
        <w:rPr>
          <w:lang w:val="en-US"/>
        </w:rPr>
        <w:t>originating MCPTT ID</w:t>
      </w:r>
      <w:r>
        <w:t>; and</w:t>
      </w:r>
    </w:p>
    <w:p w14:paraId="386130E9" w14:textId="77777777" w:rsidR="00C62706" w:rsidRDefault="00C62706" w:rsidP="00C62706">
      <w:pPr>
        <w:pStyle w:val="B2"/>
      </w:pPr>
      <w:r>
        <w:t>d)</w:t>
      </w:r>
      <w:r>
        <w:tab/>
        <w:t>shall include other signalling elements from the received SIP SUBSCRIBE</w:t>
      </w:r>
      <w:r w:rsidRPr="0073469F">
        <w:t xml:space="preserve"> </w:t>
      </w:r>
      <w:r>
        <w:t>request; and</w:t>
      </w:r>
    </w:p>
    <w:p w14:paraId="039E1C83" w14:textId="77777777" w:rsidR="00C62706" w:rsidRDefault="00C62706" w:rsidP="00C62706">
      <w:pPr>
        <w:pStyle w:val="B1"/>
      </w:pPr>
      <w:r>
        <w:t>5)</w:t>
      </w:r>
      <w:r>
        <w:tab/>
        <w:t>shall send the generated SIP SUBSCRIBE</w:t>
      </w:r>
      <w:r w:rsidRPr="0073469F">
        <w:t xml:space="preserve"> </w:t>
      </w:r>
      <w:r>
        <w:t>request according to 3GPP TS 24.229 [4].</w:t>
      </w:r>
    </w:p>
    <w:p w14:paraId="63B8741A" w14:textId="77777777" w:rsidR="00C62706" w:rsidRDefault="00C62706" w:rsidP="00C6270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according to 3GPP TS 24.229 </w:t>
      </w:r>
      <w:r w:rsidRPr="00405FED">
        <w:t>[4]</w:t>
      </w:r>
      <w:r>
        <w:t>.</w:t>
      </w:r>
    </w:p>
    <w:p w14:paraId="6965D9BF" w14:textId="77777777" w:rsidR="00073D15" w:rsidRPr="00313917" w:rsidRDefault="00073D15" w:rsidP="00567124">
      <w:pPr>
        <w:pStyle w:val="Heading4"/>
      </w:pPr>
      <w:bookmarkStart w:id="2799" w:name="_CR9A_2_2_3"/>
      <w:bookmarkStart w:id="2800" w:name="_Toc193390813"/>
      <w:bookmarkEnd w:id="2799"/>
      <w:r w:rsidRPr="00313917">
        <w:t>9A.2.2.3</w:t>
      </w:r>
      <w:r w:rsidRPr="00313917">
        <w:tab/>
        <w:t>Procedures of MCPTT server owning the Functional alias</w:t>
      </w:r>
      <w:bookmarkEnd w:id="2790"/>
      <w:bookmarkEnd w:id="2791"/>
      <w:bookmarkEnd w:id="2792"/>
      <w:bookmarkEnd w:id="2795"/>
      <w:bookmarkEnd w:id="2796"/>
      <w:bookmarkEnd w:id="2800"/>
    </w:p>
    <w:p w14:paraId="035F6E39" w14:textId="77777777" w:rsidR="00073D15" w:rsidRPr="00313917" w:rsidRDefault="00073D15" w:rsidP="00567124">
      <w:pPr>
        <w:pStyle w:val="Heading5"/>
        <w:rPr>
          <w:lang w:val="en-US"/>
        </w:rPr>
      </w:pPr>
      <w:bookmarkStart w:id="2801" w:name="_CR9A_2_2_3_1"/>
      <w:bookmarkStart w:id="2802" w:name="_Toc20155846"/>
      <w:bookmarkStart w:id="2803" w:name="_Toc27501002"/>
      <w:bookmarkStart w:id="2804" w:name="_Toc36049128"/>
      <w:bookmarkStart w:id="2805" w:name="_Toc45209892"/>
      <w:bookmarkStart w:id="2806" w:name="_Toc51860717"/>
      <w:bookmarkStart w:id="2807" w:name="_Toc193390814"/>
      <w:bookmarkEnd w:id="2801"/>
      <w:r w:rsidRPr="00313917">
        <w:rPr>
          <w:lang w:val="en-US"/>
        </w:rPr>
        <w:t>9A</w:t>
      </w:r>
      <w:r w:rsidRPr="00313917">
        <w:t>.2.2.3.</w:t>
      </w:r>
      <w:r w:rsidRPr="00313917">
        <w:rPr>
          <w:lang w:val="en-US"/>
        </w:rPr>
        <w:t>1</w:t>
      </w:r>
      <w:r w:rsidRPr="00313917">
        <w:tab/>
      </w:r>
      <w:r w:rsidRPr="00313917">
        <w:rPr>
          <w:lang w:val="en-US"/>
        </w:rPr>
        <w:t>General</w:t>
      </w:r>
      <w:bookmarkEnd w:id="2802"/>
      <w:bookmarkEnd w:id="2803"/>
      <w:bookmarkEnd w:id="2804"/>
      <w:bookmarkEnd w:id="2805"/>
      <w:bookmarkEnd w:id="2806"/>
      <w:bookmarkEnd w:id="2807"/>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808" w:name="_Toc20155847"/>
      <w:bookmarkStart w:id="2809" w:name="_Toc27501003"/>
      <w:bookmarkStart w:id="2810" w:name="_Toc36049129"/>
      <w:r w:rsidRPr="003102DC">
        <w:rPr>
          <w:lang w:val="en-US"/>
        </w:rPr>
        <w:lastRenderedPageBreak/>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811" w:name="_CR9A_2_2_3_2"/>
      <w:bookmarkStart w:id="2812" w:name="_Toc45209893"/>
      <w:bookmarkStart w:id="2813" w:name="_Toc51860718"/>
      <w:bookmarkStart w:id="2814" w:name="_Toc193390815"/>
      <w:bookmarkEnd w:id="2811"/>
      <w:r w:rsidRPr="00313917">
        <w:rPr>
          <w:lang w:val="en-US"/>
        </w:rPr>
        <w:t>9A</w:t>
      </w:r>
      <w:r w:rsidRPr="00313917">
        <w:t>.2.2.3.</w:t>
      </w:r>
      <w:r w:rsidRPr="00313917">
        <w:rPr>
          <w:lang w:val="en-US"/>
        </w:rPr>
        <w:t>2</w:t>
      </w:r>
      <w:r w:rsidRPr="00313917">
        <w:tab/>
        <w:t>Stored information</w:t>
      </w:r>
      <w:bookmarkEnd w:id="2808"/>
      <w:bookmarkEnd w:id="2809"/>
      <w:bookmarkEnd w:id="2810"/>
      <w:bookmarkEnd w:id="2812"/>
      <w:bookmarkEnd w:id="2813"/>
      <w:bookmarkEnd w:id="2814"/>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815" w:name="_CR9A_2_2_3_3"/>
      <w:bookmarkStart w:id="2816" w:name="_Toc20155848"/>
      <w:bookmarkStart w:id="2817" w:name="_Toc27501004"/>
      <w:bookmarkStart w:id="2818" w:name="_Toc36049130"/>
      <w:bookmarkStart w:id="2819" w:name="_Toc45209894"/>
      <w:bookmarkStart w:id="2820" w:name="_Toc51860719"/>
      <w:bookmarkStart w:id="2821" w:name="_Toc193390816"/>
      <w:bookmarkEnd w:id="2815"/>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816"/>
      <w:bookmarkEnd w:id="2817"/>
      <w:bookmarkEnd w:id="2818"/>
      <w:bookmarkEnd w:id="2819"/>
      <w:bookmarkEnd w:id="2820"/>
      <w:bookmarkEnd w:id="2821"/>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lastRenderedPageBreak/>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lastRenderedPageBreak/>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822" w:name="_CR9A_2_2_3_4"/>
      <w:bookmarkStart w:id="2823" w:name="_Toc20155849"/>
      <w:bookmarkStart w:id="2824" w:name="_Toc27501005"/>
      <w:bookmarkStart w:id="2825" w:name="_Toc36049131"/>
      <w:bookmarkStart w:id="2826" w:name="_Toc45209895"/>
      <w:bookmarkStart w:id="2827" w:name="_Toc51860720"/>
      <w:bookmarkStart w:id="2828" w:name="_Toc193390817"/>
      <w:bookmarkEnd w:id="2822"/>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823"/>
      <w:bookmarkEnd w:id="2824"/>
      <w:bookmarkEnd w:id="2825"/>
      <w:bookmarkEnd w:id="2826"/>
      <w:bookmarkEnd w:id="2827"/>
      <w:bookmarkEnd w:id="2828"/>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829" w:name="_CR9A_2_2_3_5"/>
      <w:bookmarkStart w:id="2830" w:name="_Toc20155850"/>
      <w:bookmarkStart w:id="2831" w:name="_Toc27501006"/>
      <w:bookmarkStart w:id="2832" w:name="_Toc36049132"/>
      <w:bookmarkStart w:id="2833" w:name="_Toc45209896"/>
      <w:bookmarkStart w:id="2834" w:name="_Toc51860721"/>
      <w:bookmarkStart w:id="2835" w:name="_Toc193390818"/>
      <w:bookmarkEnd w:id="2829"/>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830"/>
      <w:bookmarkEnd w:id="2831"/>
      <w:bookmarkEnd w:id="2832"/>
      <w:bookmarkEnd w:id="2833"/>
      <w:bookmarkEnd w:id="2834"/>
      <w:bookmarkEnd w:id="2835"/>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lastRenderedPageBreak/>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836" w:name="_CR9A_2_2_3_6"/>
      <w:bookmarkStart w:id="2837" w:name="_Toc27501007"/>
      <w:bookmarkStart w:id="2838" w:name="_Toc36049133"/>
      <w:bookmarkStart w:id="2839" w:name="_Toc45209897"/>
      <w:bookmarkStart w:id="2840" w:name="_Toc51860722"/>
      <w:bookmarkStart w:id="2841" w:name="_Toc20155851"/>
      <w:bookmarkStart w:id="2842" w:name="_Toc193390819"/>
      <w:bookmarkEnd w:id="2836"/>
      <w:r w:rsidRPr="006621E8">
        <w:rPr>
          <w:lang w:val="en-US"/>
        </w:rPr>
        <w:t>9A.2.2.3.</w:t>
      </w:r>
      <w:r>
        <w:rPr>
          <w:lang w:val="en-US"/>
        </w:rPr>
        <w:t>6</w:t>
      </w:r>
      <w:r w:rsidRPr="006621E8">
        <w:rPr>
          <w:lang w:val="en-US"/>
        </w:rPr>
        <w:tab/>
        <w:t>Functional alias status automatic deactivation procedure</w:t>
      </w:r>
      <w:bookmarkEnd w:id="2837"/>
      <w:bookmarkEnd w:id="2838"/>
      <w:bookmarkEnd w:id="2839"/>
      <w:bookmarkEnd w:id="2840"/>
      <w:bookmarkEnd w:id="2842"/>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843" w:name="_CR9A_2_2_3_7"/>
      <w:bookmarkStart w:id="2844" w:name="_Toc45209898"/>
      <w:bookmarkStart w:id="2845" w:name="_Toc51860723"/>
      <w:bookmarkStart w:id="2846" w:name="_Toc27501008"/>
      <w:bookmarkStart w:id="2847" w:name="_Toc36049134"/>
      <w:bookmarkStart w:id="2848" w:name="_Toc193390820"/>
      <w:bookmarkEnd w:id="2843"/>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844"/>
      <w:bookmarkEnd w:id="2845"/>
      <w:bookmarkEnd w:id="2848"/>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lastRenderedPageBreak/>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849" w:name="_CR9A_2_2_3_8"/>
      <w:bookmarkStart w:id="2850" w:name="_Toc45209899"/>
      <w:bookmarkStart w:id="2851" w:name="_Toc51860724"/>
      <w:bookmarkStart w:id="2852" w:name="_Toc193390821"/>
      <w:bookmarkEnd w:id="2849"/>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850"/>
      <w:bookmarkEnd w:id="2851"/>
      <w:bookmarkEnd w:id="2852"/>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853" w:name="_CR9A_3"/>
      <w:bookmarkStart w:id="2854" w:name="_Toc45209900"/>
      <w:bookmarkStart w:id="2855" w:name="_Toc51860725"/>
      <w:bookmarkStart w:id="2856" w:name="_Toc193390822"/>
      <w:bookmarkEnd w:id="2853"/>
      <w:r>
        <w:t>9A</w:t>
      </w:r>
      <w:r w:rsidRPr="0073469F">
        <w:t>.3</w:t>
      </w:r>
      <w:r w:rsidRPr="0073469F">
        <w:tab/>
        <w:t>Coding</w:t>
      </w:r>
      <w:bookmarkEnd w:id="2841"/>
      <w:bookmarkEnd w:id="2846"/>
      <w:bookmarkEnd w:id="2847"/>
      <w:bookmarkEnd w:id="2854"/>
      <w:bookmarkEnd w:id="2855"/>
      <w:bookmarkEnd w:id="2856"/>
    </w:p>
    <w:p w14:paraId="5CD72C88" w14:textId="77777777" w:rsidR="00073D15" w:rsidRPr="006C461B" w:rsidRDefault="00073D15" w:rsidP="00567124">
      <w:pPr>
        <w:pStyle w:val="Heading3"/>
        <w:rPr>
          <w:rFonts w:eastAsia="SimSun"/>
          <w:lang w:val="en-US"/>
        </w:rPr>
      </w:pPr>
      <w:bookmarkStart w:id="2857" w:name="_CR9A_3_1"/>
      <w:bookmarkStart w:id="2858" w:name="_Toc20155852"/>
      <w:bookmarkStart w:id="2859" w:name="_Toc27501009"/>
      <w:bookmarkStart w:id="2860" w:name="_Toc36049135"/>
      <w:bookmarkStart w:id="2861" w:name="_Toc45209901"/>
      <w:bookmarkStart w:id="2862" w:name="_Toc51860726"/>
      <w:bookmarkStart w:id="2863" w:name="_Toc193390823"/>
      <w:bookmarkEnd w:id="2857"/>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858"/>
      <w:bookmarkEnd w:id="2859"/>
      <w:bookmarkEnd w:id="2860"/>
      <w:bookmarkEnd w:id="2861"/>
      <w:bookmarkEnd w:id="2862"/>
      <w:bookmarkEnd w:id="2863"/>
    </w:p>
    <w:p w14:paraId="45D44D0D" w14:textId="77777777" w:rsidR="00073D15" w:rsidRDefault="00073D15" w:rsidP="00567124">
      <w:pPr>
        <w:pStyle w:val="Heading4"/>
        <w:rPr>
          <w:lang w:val="en-US"/>
        </w:rPr>
      </w:pPr>
      <w:bookmarkStart w:id="2864" w:name="_CR9A_3_1_1"/>
      <w:bookmarkStart w:id="2865" w:name="_Toc20155853"/>
      <w:bookmarkStart w:id="2866" w:name="_Toc27501010"/>
      <w:bookmarkStart w:id="2867" w:name="_Toc36049136"/>
      <w:bookmarkStart w:id="2868" w:name="_Toc45209902"/>
      <w:bookmarkStart w:id="2869" w:name="_Toc51860727"/>
      <w:bookmarkStart w:id="2870" w:name="_Toc193390824"/>
      <w:bookmarkEnd w:id="2864"/>
      <w:r w:rsidRPr="00CD2008">
        <w:rPr>
          <w:lang w:val="en-US"/>
        </w:rPr>
        <w:t>9A</w:t>
      </w:r>
      <w:r>
        <w:t>.3.1.1</w:t>
      </w:r>
      <w:r>
        <w:tab/>
        <w:t>Introduction</w:t>
      </w:r>
      <w:bookmarkEnd w:id="2865"/>
      <w:bookmarkEnd w:id="2866"/>
      <w:bookmarkEnd w:id="2867"/>
      <w:bookmarkEnd w:id="2868"/>
      <w:bookmarkEnd w:id="2869"/>
      <w:bookmarkEnd w:id="2870"/>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871" w:name="_CR9A_3_1_2"/>
      <w:bookmarkStart w:id="2872" w:name="_Toc20155854"/>
      <w:bookmarkStart w:id="2873" w:name="_Toc27501011"/>
      <w:bookmarkStart w:id="2874" w:name="_Toc36049137"/>
      <w:bookmarkStart w:id="2875" w:name="_Toc45209903"/>
      <w:bookmarkStart w:id="2876" w:name="_Toc51860728"/>
      <w:bookmarkStart w:id="2877" w:name="_Toc193390825"/>
      <w:bookmarkEnd w:id="2871"/>
      <w:r w:rsidRPr="00CD2008">
        <w:rPr>
          <w:lang w:val="en-US"/>
        </w:rPr>
        <w:lastRenderedPageBreak/>
        <w:t>9A</w:t>
      </w:r>
      <w:r>
        <w:t>.3.1.2</w:t>
      </w:r>
      <w:r>
        <w:tab/>
        <w:t>Syntax</w:t>
      </w:r>
      <w:bookmarkEnd w:id="2872"/>
      <w:bookmarkEnd w:id="2873"/>
      <w:bookmarkEnd w:id="2874"/>
      <w:bookmarkEnd w:id="2875"/>
      <w:bookmarkEnd w:id="2876"/>
      <w:bookmarkEnd w:id="2877"/>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bookmarkStart w:id="2878" w:name="_CRTable9A_3_1_21"/>
      <w:r w:rsidRPr="00316113">
        <w:t>Table </w:t>
      </w:r>
      <w:bookmarkEnd w:id="2878"/>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lastRenderedPageBreak/>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bookmarkStart w:id="2879" w:name="_CRTable9A_3_1_22"/>
      <w:r w:rsidRPr="00316113">
        <w:t>Table </w:t>
      </w:r>
      <w:bookmarkEnd w:id="2879"/>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880" w:name="_CR9A_3_2"/>
      <w:bookmarkStart w:id="2881" w:name="_Toc20155855"/>
      <w:bookmarkStart w:id="2882" w:name="_Toc27501012"/>
      <w:bookmarkStart w:id="2883" w:name="_Toc36049138"/>
      <w:bookmarkStart w:id="2884" w:name="_Toc45209904"/>
      <w:bookmarkStart w:id="2885" w:name="_Toc51860729"/>
      <w:bookmarkStart w:id="2886" w:name="_Toc193390826"/>
      <w:bookmarkEnd w:id="2880"/>
      <w:r>
        <w:t>9</w:t>
      </w:r>
      <w:r w:rsidRPr="00C640CD">
        <w:t>A</w:t>
      </w:r>
      <w:r>
        <w:t>.3.2</w:t>
      </w:r>
      <w:r>
        <w:tab/>
        <w:t xml:space="preserve">Extension of </w:t>
      </w:r>
      <w:r>
        <w:rPr>
          <w:rFonts w:eastAsia="SimSun"/>
        </w:rPr>
        <w:t>application/simple-filter+xml MIME type</w:t>
      </w:r>
      <w:bookmarkEnd w:id="2881"/>
      <w:bookmarkEnd w:id="2882"/>
      <w:bookmarkEnd w:id="2883"/>
      <w:bookmarkEnd w:id="2884"/>
      <w:bookmarkEnd w:id="2885"/>
      <w:bookmarkEnd w:id="2886"/>
    </w:p>
    <w:p w14:paraId="7963EE1E" w14:textId="77777777" w:rsidR="007D0760" w:rsidRDefault="007D0760" w:rsidP="00567124">
      <w:pPr>
        <w:pStyle w:val="Heading4"/>
        <w:rPr>
          <w:lang w:val="en-US"/>
        </w:rPr>
      </w:pPr>
      <w:bookmarkStart w:id="2887" w:name="_CR9A_3_2_1"/>
      <w:bookmarkStart w:id="2888" w:name="_Toc20155856"/>
      <w:bookmarkStart w:id="2889" w:name="_Toc27501013"/>
      <w:bookmarkStart w:id="2890" w:name="_Toc36049139"/>
      <w:bookmarkStart w:id="2891" w:name="_Toc45209905"/>
      <w:bookmarkStart w:id="2892" w:name="_Toc51860730"/>
      <w:bookmarkStart w:id="2893" w:name="_Toc193390827"/>
      <w:bookmarkEnd w:id="2887"/>
      <w:r>
        <w:t>9</w:t>
      </w:r>
      <w:r>
        <w:rPr>
          <w:lang w:val="de-DE"/>
        </w:rPr>
        <w:t>A</w:t>
      </w:r>
      <w:r>
        <w:t>.3.2.1</w:t>
      </w:r>
      <w:r>
        <w:tab/>
        <w:t>Introduction</w:t>
      </w:r>
      <w:bookmarkEnd w:id="2888"/>
      <w:bookmarkEnd w:id="2889"/>
      <w:bookmarkEnd w:id="2890"/>
      <w:bookmarkEnd w:id="2891"/>
      <w:bookmarkEnd w:id="2892"/>
      <w:bookmarkEnd w:id="2893"/>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894" w:name="_CR9A_3_2_2"/>
      <w:bookmarkStart w:id="2895" w:name="_Toc20155857"/>
      <w:bookmarkStart w:id="2896" w:name="_Toc27501014"/>
      <w:bookmarkStart w:id="2897" w:name="_Toc36049140"/>
      <w:bookmarkStart w:id="2898" w:name="_Toc45209906"/>
      <w:bookmarkStart w:id="2899" w:name="_Toc51860731"/>
      <w:bookmarkStart w:id="2900" w:name="_Toc193390828"/>
      <w:bookmarkEnd w:id="2894"/>
      <w:r>
        <w:t>9</w:t>
      </w:r>
      <w:r>
        <w:rPr>
          <w:lang w:val="de-DE"/>
        </w:rPr>
        <w:t>A</w:t>
      </w:r>
      <w:r>
        <w:t>.3.2.2</w:t>
      </w:r>
      <w:r>
        <w:tab/>
        <w:t>Syntax</w:t>
      </w:r>
      <w:bookmarkEnd w:id="2895"/>
      <w:bookmarkEnd w:id="2896"/>
      <w:bookmarkEnd w:id="2897"/>
      <w:bookmarkEnd w:id="2898"/>
      <w:bookmarkEnd w:id="2899"/>
      <w:bookmarkEnd w:id="2900"/>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lastRenderedPageBreak/>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901" w:name="_Toc20155858"/>
      <w:bookmarkStart w:id="2902" w:name="_Toc27501015"/>
      <w:bookmarkStart w:id="2903"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904" w:name="_CR9A_4"/>
      <w:bookmarkStart w:id="2905" w:name="_Toc193390829"/>
      <w:bookmarkEnd w:id="2904"/>
      <w:r>
        <w:rPr>
          <w:rFonts w:eastAsia="Malgun Gothic"/>
        </w:rPr>
        <w:lastRenderedPageBreak/>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905"/>
    </w:p>
    <w:p w14:paraId="059B0B32" w14:textId="77777777" w:rsidR="0089699D" w:rsidRDefault="0089699D" w:rsidP="00567124">
      <w:pPr>
        <w:pStyle w:val="Heading3"/>
        <w:rPr>
          <w:lang w:eastAsia="ko-KR"/>
        </w:rPr>
      </w:pPr>
      <w:bookmarkStart w:id="2906" w:name="_CR9A_4_1"/>
      <w:bookmarkStart w:id="2907" w:name="_Toc193390830"/>
      <w:bookmarkEnd w:id="2906"/>
      <w:r>
        <w:rPr>
          <w:rFonts w:eastAsia="Malgun Gothic"/>
        </w:rPr>
        <w:t>9A.4</w:t>
      </w:r>
      <w:r>
        <w:rPr>
          <w:rFonts w:hint="eastAsia"/>
          <w:lang w:eastAsia="ko-KR"/>
        </w:rPr>
        <w:t>.</w:t>
      </w:r>
      <w:r>
        <w:rPr>
          <w:lang w:eastAsia="ko-KR"/>
        </w:rPr>
        <w:t>1</w:t>
      </w:r>
      <w:r>
        <w:rPr>
          <w:rFonts w:hint="eastAsia"/>
          <w:lang w:eastAsia="ko-KR"/>
        </w:rPr>
        <w:tab/>
        <w:t>General</w:t>
      </w:r>
      <w:bookmarkEnd w:id="2907"/>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908" w:name="_CR9A_4_2"/>
      <w:bookmarkStart w:id="2909" w:name="_Toc193390831"/>
      <w:bookmarkEnd w:id="2908"/>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909"/>
    </w:p>
    <w:p w14:paraId="555B624C" w14:textId="77777777" w:rsidR="0089699D" w:rsidRDefault="0089699D" w:rsidP="00567124">
      <w:pPr>
        <w:pStyle w:val="Heading4"/>
        <w:rPr>
          <w:rFonts w:eastAsia="Malgun Gothic"/>
        </w:rPr>
      </w:pPr>
      <w:bookmarkStart w:id="2910" w:name="_CR9A_4_2_1"/>
      <w:bookmarkStart w:id="2911" w:name="_Toc193390832"/>
      <w:bookmarkEnd w:id="2910"/>
      <w:r>
        <w:rPr>
          <w:rFonts w:eastAsia="Malgun Gothic"/>
        </w:rPr>
        <w:t>9A.4.2.1</w:t>
      </w:r>
      <w:r>
        <w:rPr>
          <w:rFonts w:eastAsia="Malgun Gothic"/>
        </w:rPr>
        <w:tab/>
        <w:t>Client procedures</w:t>
      </w:r>
      <w:bookmarkEnd w:id="2911"/>
    </w:p>
    <w:p w14:paraId="2DD6E28A" w14:textId="77777777" w:rsidR="0089699D" w:rsidRDefault="0089699D" w:rsidP="00567124">
      <w:pPr>
        <w:pStyle w:val="Heading5"/>
      </w:pPr>
      <w:bookmarkStart w:id="2912" w:name="_CR9A_4_2_1_1"/>
      <w:bookmarkStart w:id="2913" w:name="_Toc193390833"/>
      <w:bookmarkEnd w:id="2912"/>
      <w:r>
        <w:rPr>
          <w:rFonts w:eastAsia="Malgun Gothic"/>
        </w:rPr>
        <w:t>9A.4.2.1.1</w:t>
      </w:r>
      <w:r>
        <w:rPr>
          <w:rFonts w:eastAsia="Malgun Gothic"/>
        </w:rPr>
        <w:tab/>
      </w:r>
      <w:r w:rsidRPr="00BF0F7F">
        <w:rPr>
          <w:rFonts w:eastAsia="Malgun Gothic"/>
        </w:rPr>
        <w:t>General</w:t>
      </w:r>
      <w:bookmarkEnd w:id="2913"/>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914" w:name="_CR9A_4_2_1_2"/>
      <w:bookmarkStart w:id="2915" w:name="_Toc193390834"/>
      <w:bookmarkEnd w:id="2914"/>
      <w:r>
        <w:rPr>
          <w:rFonts w:eastAsia="Malgun Gothic"/>
        </w:rPr>
        <w:t>9A.4.2.1.2</w:t>
      </w:r>
      <w:r>
        <w:rPr>
          <w:rFonts w:eastAsia="Malgun Gothic"/>
        </w:rPr>
        <w:tab/>
      </w:r>
      <w:r w:rsidRPr="00FC2C40">
        <w:rPr>
          <w:rFonts w:eastAsia="Malgun Gothic"/>
        </w:rPr>
        <w:t>Functional alias to group binding</w:t>
      </w:r>
      <w:bookmarkEnd w:id="2915"/>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lastRenderedPageBreak/>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916" w:name="_CR9A_4_2_1_3"/>
      <w:bookmarkStart w:id="2917" w:name="_Toc193390835"/>
      <w:bookmarkEnd w:id="2916"/>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917"/>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lastRenderedPageBreak/>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918" w:name="_CR9A_4_2_2"/>
      <w:bookmarkStart w:id="2919" w:name="_Toc193390836"/>
      <w:bookmarkEnd w:id="2918"/>
      <w:r>
        <w:rPr>
          <w:rFonts w:eastAsia="Malgun Gothic"/>
        </w:rPr>
        <w:t>9A.4.2.2</w:t>
      </w:r>
      <w:r>
        <w:rPr>
          <w:rFonts w:eastAsia="Malgun Gothic"/>
        </w:rPr>
        <w:tab/>
      </w:r>
      <w:r w:rsidRPr="0074743E">
        <w:rPr>
          <w:rFonts w:eastAsia="Malgun Gothic"/>
        </w:rPr>
        <w:t>Participating MCPTT function procedures</w:t>
      </w:r>
      <w:bookmarkEnd w:id="2919"/>
    </w:p>
    <w:p w14:paraId="5B2E5A9C" w14:textId="77777777" w:rsidR="0089699D" w:rsidRDefault="0089699D" w:rsidP="00567124">
      <w:pPr>
        <w:pStyle w:val="Heading5"/>
      </w:pPr>
      <w:bookmarkStart w:id="2920" w:name="_CR9A_4_2_2_1"/>
      <w:bookmarkStart w:id="2921" w:name="_Toc193390837"/>
      <w:bookmarkEnd w:id="2920"/>
      <w:r>
        <w:rPr>
          <w:rFonts w:eastAsia="Malgun Gothic"/>
        </w:rPr>
        <w:t>9A.4.2.2.1</w:t>
      </w:r>
      <w:r>
        <w:rPr>
          <w:rFonts w:eastAsia="Malgun Gothic"/>
        </w:rPr>
        <w:tab/>
      </w:r>
      <w:r w:rsidRPr="00BF0F7F">
        <w:rPr>
          <w:rFonts w:eastAsia="Malgun Gothic"/>
        </w:rPr>
        <w:t>General</w:t>
      </w:r>
      <w:bookmarkEnd w:id="2921"/>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922" w:name="_CR9A_4_2_2_2"/>
      <w:bookmarkStart w:id="2923" w:name="_Toc193390838"/>
      <w:bookmarkEnd w:id="2922"/>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923"/>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lastRenderedPageBreak/>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924" w:name="_CR9A_4_2_3"/>
      <w:bookmarkStart w:id="2925" w:name="_Toc193390839"/>
      <w:bookmarkEnd w:id="2924"/>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925"/>
    </w:p>
    <w:p w14:paraId="32C23EDC" w14:textId="77777777" w:rsidR="0089699D" w:rsidRDefault="0089699D" w:rsidP="00567124">
      <w:pPr>
        <w:pStyle w:val="Heading5"/>
      </w:pPr>
      <w:bookmarkStart w:id="2926" w:name="_CR9A_4_2_3_1"/>
      <w:bookmarkStart w:id="2927" w:name="_Toc193390840"/>
      <w:bookmarkEnd w:id="2926"/>
      <w:r>
        <w:rPr>
          <w:rFonts w:eastAsia="Malgun Gothic"/>
        </w:rPr>
        <w:t>9A.4.2.3.1</w:t>
      </w:r>
      <w:r>
        <w:rPr>
          <w:rFonts w:eastAsia="Malgun Gothic"/>
        </w:rPr>
        <w:tab/>
      </w:r>
      <w:r w:rsidRPr="00BF0F7F">
        <w:rPr>
          <w:rFonts w:eastAsia="Malgun Gothic"/>
        </w:rPr>
        <w:t>General</w:t>
      </w:r>
      <w:bookmarkEnd w:id="2927"/>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928" w:name="_CR9A_4_2_3_2"/>
      <w:bookmarkStart w:id="2929" w:name="_Toc193390841"/>
      <w:bookmarkEnd w:id="2928"/>
      <w:r>
        <w:rPr>
          <w:rFonts w:eastAsia="Malgun Gothic"/>
        </w:rPr>
        <w:lastRenderedPageBreak/>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92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930" w:name="_CR10"/>
      <w:bookmarkStart w:id="2931" w:name="_Toc45209907"/>
      <w:bookmarkStart w:id="2932" w:name="_Toc51860732"/>
      <w:bookmarkStart w:id="2933" w:name="_Toc193390842"/>
      <w:bookmarkEnd w:id="2930"/>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660"/>
      <w:bookmarkEnd w:id="2901"/>
      <w:bookmarkEnd w:id="2902"/>
      <w:bookmarkEnd w:id="2903"/>
      <w:bookmarkEnd w:id="2931"/>
      <w:bookmarkEnd w:id="2932"/>
      <w:bookmarkEnd w:id="2933"/>
    </w:p>
    <w:p w14:paraId="44095A11" w14:textId="77777777" w:rsidR="002244A2" w:rsidRDefault="002244A2" w:rsidP="00567124">
      <w:pPr>
        <w:pStyle w:val="Heading2"/>
        <w:rPr>
          <w:lang w:eastAsia="ko-KR"/>
        </w:rPr>
      </w:pPr>
      <w:bookmarkStart w:id="2934" w:name="_CR10_0"/>
      <w:bookmarkStart w:id="2935" w:name="_Toc20155859"/>
      <w:bookmarkStart w:id="2936" w:name="_Toc27501016"/>
      <w:bookmarkStart w:id="2937" w:name="_Toc36049142"/>
      <w:bookmarkStart w:id="2938" w:name="_Toc45209908"/>
      <w:bookmarkStart w:id="2939" w:name="_Toc51860733"/>
      <w:bookmarkStart w:id="2940" w:name="_Toc193390843"/>
      <w:bookmarkEnd w:id="2934"/>
      <w:r>
        <w:rPr>
          <w:rFonts w:hint="eastAsia"/>
          <w:lang w:eastAsia="ko-KR"/>
        </w:rPr>
        <w:t>10.0</w:t>
      </w:r>
      <w:r>
        <w:rPr>
          <w:rFonts w:hint="eastAsia"/>
          <w:lang w:eastAsia="ko-KR"/>
        </w:rPr>
        <w:tab/>
        <w:t>General</w:t>
      </w:r>
      <w:bookmarkEnd w:id="2935"/>
      <w:bookmarkEnd w:id="2936"/>
      <w:bookmarkEnd w:id="2937"/>
      <w:bookmarkEnd w:id="2938"/>
      <w:bookmarkEnd w:id="2939"/>
      <w:bookmarkEnd w:id="2940"/>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lastRenderedPageBreak/>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941" w:name="14f4399e2adfb55a__Toc427698223"/>
      <w:bookmarkStart w:id="2942" w:name="14f4399e2adfb55a__Toc427695823"/>
      <w:bookmarkStart w:id="2943" w:name="14f4399e2adfb55a__Toc427696223"/>
      <w:bookmarkStart w:id="2944" w:name="14f4399e2adfb55a__Toc427696622"/>
      <w:bookmarkStart w:id="2945" w:name="14f4399e2adfb55a__Toc427698224"/>
      <w:bookmarkStart w:id="2946" w:name="_CR10_1"/>
      <w:bookmarkStart w:id="2947" w:name="_Toc20155860"/>
      <w:bookmarkStart w:id="2948" w:name="_Toc27501017"/>
      <w:bookmarkStart w:id="2949" w:name="_Toc36049143"/>
      <w:bookmarkStart w:id="2950" w:name="_Toc45209909"/>
      <w:bookmarkStart w:id="2951" w:name="_Toc51860734"/>
      <w:bookmarkStart w:id="2952" w:name="14f4399e2adfb55a__Toc427698782"/>
      <w:bookmarkStart w:id="2953" w:name="_Toc193390844"/>
      <w:bookmarkEnd w:id="2941"/>
      <w:bookmarkEnd w:id="2942"/>
      <w:bookmarkEnd w:id="2943"/>
      <w:bookmarkEnd w:id="2944"/>
      <w:bookmarkEnd w:id="2945"/>
      <w:bookmarkEnd w:id="2946"/>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947"/>
      <w:bookmarkEnd w:id="2948"/>
      <w:bookmarkEnd w:id="2949"/>
      <w:bookmarkEnd w:id="2950"/>
      <w:bookmarkEnd w:id="2951"/>
      <w:bookmarkEnd w:id="2953"/>
    </w:p>
    <w:p w14:paraId="79DD95AB" w14:textId="77777777" w:rsidR="00E909BD" w:rsidRPr="0073469F" w:rsidRDefault="00E909BD" w:rsidP="00567124">
      <w:pPr>
        <w:pStyle w:val="Heading3"/>
        <w:rPr>
          <w:rFonts w:eastAsia="Malgun Gothic"/>
        </w:rPr>
      </w:pPr>
      <w:bookmarkStart w:id="2954" w:name="_CR10_1_1"/>
      <w:bookmarkStart w:id="2955" w:name="_Toc20155861"/>
      <w:bookmarkStart w:id="2956" w:name="_Toc27501018"/>
      <w:bookmarkStart w:id="2957" w:name="_Toc36049144"/>
      <w:bookmarkStart w:id="2958" w:name="_Toc45209910"/>
      <w:bookmarkStart w:id="2959" w:name="_Toc51860735"/>
      <w:bookmarkStart w:id="2960" w:name="_Toc193390845"/>
      <w:bookmarkEnd w:id="2954"/>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952"/>
      <w:bookmarkEnd w:id="2955"/>
      <w:bookmarkEnd w:id="2956"/>
      <w:bookmarkEnd w:id="2957"/>
      <w:bookmarkEnd w:id="2958"/>
      <w:bookmarkEnd w:id="2959"/>
      <w:bookmarkEnd w:id="2960"/>
    </w:p>
    <w:p w14:paraId="44C3CCB6" w14:textId="77777777" w:rsidR="00E909BD" w:rsidRPr="0073469F" w:rsidRDefault="00E909BD" w:rsidP="00567124">
      <w:pPr>
        <w:pStyle w:val="Heading4"/>
        <w:rPr>
          <w:rFonts w:eastAsia="Malgun Gothic"/>
        </w:rPr>
      </w:pPr>
      <w:bookmarkStart w:id="2961" w:name="14f4399e2adfb55a__Toc427695824"/>
      <w:bookmarkStart w:id="2962" w:name="14f4399e2adfb55a__Toc427696224"/>
      <w:bookmarkStart w:id="2963" w:name="14f4399e2adfb55a__Toc427696623"/>
      <w:bookmarkStart w:id="2964" w:name="14f4399e2adfb55a__Toc427698225"/>
      <w:bookmarkStart w:id="2965" w:name="_CR10_1_1_1"/>
      <w:bookmarkStart w:id="2966" w:name="14f4399e2adfb55a__Toc427698783"/>
      <w:bookmarkStart w:id="2967" w:name="_Toc20155862"/>
      <w:bookmarkStart w:id="2968" w:name="_Toc27501019"/>
      <w:bookmarkStart w:id="2969" w:name="_Toc36049145"/>
      <w:bookmarkStart w:id="2970" w:name="_Toc45209911"/>
      <w:bookmarkStart w:id="2971" w:name="_Toc51860736"/>
      <w:bookmarkStart w:id="2972" w:name="_Toc193390846"/>
      <w:bookmarkEnd w:id="2961"/>
      <w:bookmarkEnd w:id="2962"/>
      <w:bookmarkEnd w:id="2963"/>
      <w:bookmarkEnd w:id="2964"/>
      <w:bookmarkEnd w:id="2965"/>
      <w:r w:rsidRPr="0073469F">
        <w:rPr>
          <w:rFonts w:eastAsia="Malgun Gothic"/>
        </w:rPr>
        <w:t>10.1.1.1</w:t>
      </w:r>
      <w:r w:rsidRPr="0073469F">
        <w:rPr>
          <w:rFonts w:eastAsia="Malgun Gothic"/>
        </w:rPr>
        <w:tab/>
        <w:t>General</w:t>
      </w:r>
      <w:bookmarkEnd w:id="2966"/>
      <w:bookmarkEnd w:id="2967"/>
      <w:bookmarkEnd w:id="2968"/>
      <w:bookmarkEnd w:id="2969"/>
      <w:bookmarkEnd w:id="2970"/>
      <w:bookmarkEnd w:id="2971"/>
      <w:bookmarkEnd w:id="2972"/>
    </w:p>
    <w:p w14:paraId="26914B3E" w14:textId="77777777" w:rsidR="00E909BD" w:rsidRPr="0073469F" w:rsidRDefault="00E909BD" w:rsidP="00567124">
      <w:pPr>
        <w:pStyle w:val="Heading4"/>
        <w:rPr>
          <w:rFonts w:eastAsia="Malgun Gothic"/>
        </w:rPr>
      </w:pPr>
      <w:bookmarkStart w:id="2973" w:name="14f4399e2adfb55a__Toc427695825"/>
      <w:bookmarkStart w:id="2974" w:name="14f4399e2adfb55a__Toc427696225"/>
      <w:bookmarkStart w:id="2975" w:name="14f4399e2adfb55a__Toc427696624"/>
      <w:bookmarkStart w:id="2976" w:name="14f4399e2adfb55a__Toc427698226"/>
      <w:bookmarkStart w:id="2977" w:name="_CR10_1_1_2"/>
      <w:bookmarkStart w:id="2978" w:name="14f4399e2adfb55a__Toc427698784"/>
      <w:bookmarkStart w:id="2979" w:name="_Toc20155863"/>
      <w:bookmarkStart w:id="2980" w:name="_Toc27501020"/>
      <w:bookmarkStart w:id="2981" w:name="_Toc36049146"/>
      <w:bookmarkStart w:id="2982" w:name="_Toc45209912"/>
      <w:bookmarkStart w:id="2983" w:name="_Toc51860737"/>
      <w:bookmarkStart w:id="2984" w:name="_Toc193390847"/>
      <w:bookmarkEnd w:id="2973"/>
      <w:bookmarkEnd w:id="2974"/>
      <w:bookmarkEnd w:id="2975"/>
      <w:bookmarkEnd w:id="2976"/>
      <w:bookmarkEnd w:id="2977"/>
      <w:r w:rsidRPr="0073469F">
        <w:rPr>
          <w:rFonts w:eastAsia="Malgun Gothic"/>
        </w:rPr>
        <w:t>10.1.1.2</w:t>
      </w:r>
      <w:r w:rsidRPr="0073469F">
        <w:rPr>
          <w:rFonts w:eastAsia="Malgun Gothic"/>
        </w:rPr>
        <w:tab/>
        <w:t>MCPTT client procedures</w:t>
      </w:r>
      <w:bookmarkEnd w:id="2978"/>
      <w:bookmarkEnd w:id="2979"/>
      <w:bookmarkEnd w:id="2980"/>
      <w:bookmarkEnd w:id="2981"/>
      <w:bookmarkEnd w:id="2982"/>
      <w:bookmarkEnd w:id="2983"/>
      <w:bookmarkEnd w:id="2984"/>
    </w:p>
    <w:p w14:paraId="2F005D4B" w14:textId="77777777" w:rsidR="00E909BD" w:rsidRPr="0073469F" w:rsidRDefault="00E909BD" w:rsidP="00567124">
      <w:pPr>
        <w:pStyle w:val="Heading5"/>
        <w:rPr>
          <w:rFonts w:eastAsia="Malgun Gothic"/>
        </w:rPr>
      </w:pPr>
      <w:bookmarkStart w:id="2985" w:name="14f4399e2adfb55a__Toc427695826"/>
      <w:bookmarkStart w:id="2986" w:name="14f4399e2adfb55a__Toc427696226"/>
      <w:bookmarkStart w:id="2987" w:name="14f4399e2adfb55a__Toc427696625"/>
      <w:bookmarkStart w:id="2988" w:name="14f4399e2adfb55a__Toc427698227"/>
      <w:bookmarkStart w:id="2989" w:name="_CR10_1_1_2_1"/>
      <w:bookmarkStart w:id="2990" w:name="14f4399e2adfb55a__Toc427698785"/>
      <w:bookmarkStart w:id="2991" w:name="_Toc20155864"/>
      <w:bookmarkStart w:id="2992" w:name="_Toc27501021"/>
      <w:bookmarkStart w:id="2993" w:name="_Toc36049147"/>
      <w:bookmarkStart w:id="2994" w:name="_Toc45209913"/>
      <w:bookmarkStart w:id="2995" w:name="_Toc51860738"/>
      <w:bookmarkStart w:id="2996" w:name="_Toc193390848"/>
      <w:bookmarkEnd w:id="2985"/>
      <w:bookmarkEnd w:id="2986"/>
      <w:bookmarkEnd w:id="2987"/>
      <w:bookmarkEnd w:id="2988"/>
      <w:bookmarkEnd w:id="2989"/>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990"/>
      <w:bookmarkEnd w:id="2991"/>
      <w:bookmarkEnd w:id="2992"/>
      <w:bookmarkEnd w:id="2993"/>
      <w:bookmarkEnd w:id="2994"/>
      <w:bookmarkEnd w:id="2995"/>
      <w:bookmarkEnd w:id="2996"/>
    </w:p>
    <w:p w14:paraId="3C07E2EF" w14:textId="77777777" w:rsidR="00E909BD" w:rsidRPr="0073469F" w:rsidRDefault="00E909BD" w:rsidP="00567124">
      <w:pPr>
        <w:pStyle w:val="Heading6"/>
        <w:numPr>
          <w:ilvl w:val="5"/>
          <w:numId w:val="0"/>
        </w:numPr>
        <w:ind w:left="1152" w:hanging="432"/>
      </w:pPr>
      <w:bookmarkStart w:id="2997" w:name="14f4399e2adfb55a__Toc427695827"/>
      <w:bookmarkStart w:id="2998" w:name="14f4399e2adfb55a__Toc427696227"/>
      <w:bookmarkStart w:id="2999" w:name="14f4399e2adfb55a__Toc427696626"/>
      <w:bookmarkStart w:id="3000" w:name="14f4399e2adfb55a__Toc427698228"/>
      <w:bookmarkStart w:id="3001" w:name="_CR10_1_1_2_1_1"/>
      <w:bookmarkStart w:id="3002" w:name="14f4399e2adfb55a__Toc427698786"/>
      <w:bookmarkStart w:id="3003" w:name="_Toc20155865"/>
      <w:bookmarkStart w:id="3004" w:name="_Toc27501022"/>
      <w:bookmarkStart w:id="3005" w:name="_Toc36049148"/>
      <w:bookmarkStart w:id="3006" w:name="_Toc45209914"/>
      <w:bookmarkStart w:id="3007" w:name="_Toc51860739"/>
      <w:bookmarkStart w:id="3008" w:name="_Toc193390849"/>
      <w:bookmarkEnd w:id="2997"/>
      <w:bookmarkEnd w:id="2998"/>
      <w:bookmarkEnd w:id="2999"/>
      <w:bookmarkEnd w:id="3000"/>
      <w:bookmarkEnd w:id="3001"/>
      <w:r w:rsidRPr="0073469F">
        <w:t>10.1.1.2.1.1</w:t>
      </w:r>
      <w:r w:rsidRPr="0073469F">
        <w:tab/>
        <w:t>Client originating procedures</w:t>
      </w:r>
      <w:bookmarkEnd w:id="3002"/>
      <w:bookmarkEnd w:id="3003"/>
      <w:bookmarkEnd w:id="3004"/>
      <w:bookmarkEnd w:id="3005"/>
      <w:bookmarkEnd w:id="3006"/>
      <w:bookmarkEnd w:id="3007"/>
      <w:bookmarkEnd w:id="3008"/>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lastRenderedPageBreak/>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lastRenderedPageBreak/>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3009" w:name="14f4399e2adfb55a__Toc427695828"/>
      <w:bookmarkStart w:id="3010" w:name="14f4399e2adfb55a__Toc427696228"/>
      <w:bookmarkStart w:id="3011" w:name="14f4399e2adfb55a__Toc427696627"/>
      <w:bookmarkStart w:id="3012" w:name="14f4399e2adfb55a__Toc427698229"/>
      <w:bookmarkStart w:id="3013" w:name="_CR10_1_1_2_1_2"/>
      <w:bookmarkStart w:id="3014" w:name="14f4399e2adfb55a__Toc427698787"/>
      <w:bookmarkStart w:id="3015" w:name="_Toc20155866"/>
      <w:bookmarkStart w:id="3016" w:name="_Toc27501023"/>
      <w:bookmarkStart w:id="3017" w:name="_Toc36049149"/>
      <w:bookmarkStart w:id="3018" w:name="_Toc45209915"/>
      <w:bookmarkStart w:id="3019" w:name="_Toc51860740"/>
      <w:bookmarkStart w:id="3020" w:name="_Toc193390850"/>
      <w:bookmarkEnd w:id="3009"/>
      <w:bookmarkEnd w:id="3010"/>
      <w:bookmarkEnd w:id="3011"/>
      <w:bookmarkEnd w:id="3012"/>
      <w:bookmarkEnd w:id="3013"/>
      <w:r w:rsidRPr="0073469F">
        <w:t>10.1.1.2.1.</w:t>
      </w:r>
      <w:r>
        <w:t>2</w:t>
      </w:r>
      <w:r w:rsidRPr="0073469F">
        <w:tab/>
        <w:t xml:space="preserve">Client </w:t>
      </w:r>
      <w:r>
        <w:t>term</w:t>
      </w:r>
      <w:r w:rsidRPr="0073469F">
        <w:t>inating procedures</w:t>
      </w:r>
      <w:bookmarkEnd w:id="3020"/>
    </w:p>
    <w:bookmarkEnd w:id="3014"/>
    <w:bookmarkEnd w:id="3015"/>
    <w:bookmarkEnd w:id="3016"/>
    <w:bookmarkEnd w:id="3017"/>
    <w:bookmarkEnd w:id="3018"/>
    <w:bookmarkEnd w:id="3019"/>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55BB22A3" w:rsidR="00D70BB6" w:rsidRDefault="00D70BB6" w:rsidP="00D70BB6">
      <w:pPr>
        <w:pStyle w:val="B2"/>
        <w:rPr>
          <w:lang w:eastAsia="ko-KR"/>
        </w:rPr>
      </w:pPr>
      <w:r>
        <w:rPr>
          <w:rFonts w:hint="eastAsia"/>
          <w:lang w:eastAsia="ko-KR"/>
        </w:rPr>
        <w:t>a</w:t>
      </w:r>
      <w:r>
        <w:rPr>
          <w:lang w:eastAsia="ko-KR"/>
        </w:rPr>
        <w:t>)</w:t>
      </w:r>
      <w:r>
        <w:rPr>
          <w:lang w:eastAsia="ko-KR"/>
        </w:rPr>
        <w:tab/>
      </w:r>
      <w:r w:rsidR="00F10829">
        <w:rPr>
          <w:lang w:eastAsia="ko-KR"/>
        </w:rPr>
        <w:t xml:space="preserve">the </w:t>
      </w:r>
      <w:r>
        <w:rPr>
          <w:lang w:eastAsia="ko-KR"/>
        </w:rPr>
        <w:t>MCPTT client does not have enough resources to handle the call;</w:t>
      </w:r>
    </w:p>
    <w:p w14:paraId="61D501BC" w14:textId="77777777" w:rsidR="00F23416" w:rsidRDefault="00F23416" w:rsidP="00F23416">
      <w:pPr>
        <w:pStyle w:val="B2"/>
        <w:rPr>
          <w:lang w:eastAsia="ko-KR"/>
        </w:rPr>
      </w:pPr>
      <w:r>
        <w:rPr>
          <w:lang w:eastAsia="ko-KR"/>
        </w:rPr>
        <w:lastRenderedPageBreak/>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500B4134" w14:textId="77777777" w:rsidR="00F10829" w:rsidRDefault="00F10829" w:rsidP="00F10829">
      <w:pPr>
        <w:pStyle w:val="B1"/>
      </w:pPr>
      <w:r>
        <w:t>1A)</w:t>
      </w:r>
      <w:r>
        <w:tab/>
        <w:t xml:space="preserve">should reject the SIP INVITE and include a warning text set to "196 user participates under another constituent group" if </w:t>
      </w:r>
      <w:r>
        <w:rPr>
          <w:lang w:eastAsia="ko-KR"/>
        </w:rPr>
        <w:t>the SIP INVITE is for a temporary group or a group based on a preconfigured group where the MCPTT client is an affiliated member of more than one constituent group and the MCPTT client chooses to accept another SIP INVITE for the same temporary group or regroup based on a preconfigured group received for a different constituent group;</w:t>
      </w:r>
    </w:p>
    <w:p w14:paraId="4F4CCAC2" w14:textId="61519A03" w:rsidR="00F10829" w:rsidRDefault="00F10829" w:rsidP="00F10829">
      <w:pPr>
        <w:pStyle w:val="NO"/>
      </w:pPr>
      <w:r>
        <w:t>NOTE 1:</w:t>
      </w:r>
      <w:r>
        <w:tab/>
        <w:t xml:space="preserve">The MCPTT client learns from the &lt;associated-group-id&gt; element of the </w:t>
      </w:r>
      <w:r w:rsidRPr="0073469F">
        <w:t>application/vnd.3gpp.mcptt-info</w:t>
      </w:r>
      <w:r>
        <w:t>+xml</w:t>
      </w:r>
      <w:r w:rsidRPr="0073469F">
        <w:t xml:space="preserve"> MIME body</w:t>
      </w:r>
      <w:r>
        <w:t xml:space="preserve"> to which constituent group the received SIP INVITE is associated</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056C89A2" w:rsidR="006F743D" w:rsidRPr="006F743D" w:rsidRDefault="006F743D" w:rsidP="006F743D">
      <w:pPr>
        <w:pStyle w:val="NO"/>
      </w:pPr>
      <w:r w:rsidRPr="0073469F">
        <w:t>NOTE</w:t>
      </w:r>
      <w:r w:rsidR="00F10829">
        <w:t> 2</w:t>
      </w:r>
      <w:r w:rsidRPr="0073469F">
        <w:t>:</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lastRenderedPageBreak/>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3021" w:name="_CR10_1_1_2_1_3"/>
      <w:bookmarkStart w:id="3022" w:name="_Toc20155867"/>
      <w:bookmarkStart w:id="3023" w:name="_Toc27501024"/>
      <w:bookmarkStart w:id="3024" w:name="_Toc36049150"/>
      <w:bookmarkStart w:id="3025" w:name="_Toc45209916"/>
      <w:bookmarkStart w:id="3026" w:name="_Toc51860741"/>
      <w:bookmarkStart w:id="3027" w:name="_Toc193390851"/>
      <w:bookmarkEnd w:id="3021"/>
      <w:r>
        <w:t>10.1.1.2.1.3</w:t>
      </w:r>
      <w:r w:rsidRPr="0073469F">
        <w:tab/>
        <w:t xml:space="preserve">MCPTT </w:t>
      </w:r>
      <w:r>
        <w:t xml:space="preserve">upgrade to </w:t>
      </w:r>
      <w:r w:rsidRPr="0073469F">
        <w:t>in-progress emergency</w:t>
      </w:r>
      <w:r w:rsidR="00C9796D">
        <w:t xml:space="preserve"> or imminent peril</w:t>
      </w:r>
      <w:bookmarkEnd w:id="3022"/>
      <w:bookmarkEnd w:id="3023"/>
      <w:bookmarkEnd w:id="3024"/>
      <w:bookmarkEnd w:id="3025"/>
      <w:bookmarkEnd w:id="3026"/>
      <w:bookmarkEnd w:id="3027"/>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lastRenderedPageBreak/>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3028" w:name="_CR10_1_1_2_1_4"/>
      <w:bookmarkStart w:id="3029" w:name="_Toc20155868"/>
      <w:bookmarkStart w:id="3030" w:name="_Toc27501025"/>
      <w:bookmarkStart w:id="3031" w:name="_Toc36049151"/>
      <w:bookmarkStart w:id="3032" w:name="_Toc45209917"/>
      <w:bookmarkStart w:id="3033" w:name="_Toc51860742"/>
      <w:bookmarkStart w:id="3034" w:name="_Toc193390852"/>
      <w:bookmarkEnd w:id="3028"/>
      <w:r w:rsidRPr="0073469F">
        <w:t>10.1.</w:t>
      </w:r>
      <w:r>
        <w:t>1</w:t>
      </w:r>
      <w:r w:rsidRPr="0073469F">
        <w:t>.2.1.</w:t>
      </w:r>
      <w:r>
        <w:t>4</w:t>
      </w:r>
      <w:r w:rsidRPr="0073469F">
        <w:tab/>
        <w:t>MCPTT in-progress emergency cancel</w:t>
      </w:r>
      <w:bookmarkEnd w:id="3029"/>
      <w:bookmarkEnd w:id="3030"/>
      <w:bookmarkEnd w:id="3031"/>
      <w:bookmarkEnd w:id="3032"/>
      <w:bookmarkEnd w:id="3033"/>
      <w:bookmarkEnd w:id="3034"/>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lastRenderedPageBreak/>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3035" w:name="_CR10_1_1_2_1_5"/>
      <w:bookmarkStart w:id="3036" w:name="_Toc20155869"/>
      <w:bookmarkStart w:id="3037" w:name="_Toc27501026"/>
      <w:bookmarkStart w:id="3038" w:name="_Toc36049152"/>
      <w:bookmarkStart w:id="3039" w:name="_Toc45209918"/>
      <w:bookmarkStart w:id="3040" w:name="_Toc51860743"/>
      <w:bookmarkStart w:id="3041" w:name="_Toc193390853"/>
      <w:bookmarkEnd w:id="3035"/>
      <w:r>
        <w:t>10.1.1.2.1.5</w:t>
      </w:r>
      <w:r w:rsidRPr="0073469F">
        <w:tab/>
        <w:t xml:space="preserve">MCPTT in-progress </w:t>
      </w:r>
      <w:r>
        <w:t xml:space="preserve">imminent peril </w:t>
      </w:r>
      <w:r w:rsidRPr="0073469F">
        <w:t>cancel</w:t>
      </w:r>
      <w:bookmarkEnd w:id="3036"/>
      <w:bookmarkEnd w:id="3037"/>
      <w:bookmarkEnd w:id="3038"/>
      <w:bookmarkEnd w:id="3039"/>
      <w:bookmarkEnd w:id="3040"/>
      <w:bookmarkEnd w:id="3041"/>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lastRenderedPageBreak/>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3042" w:name="_CR10_1_1_2_1_6"/>
      <w:bookmarkStart w:id="3043" w:name="_Toc20155870"/>
      <w:bookmarkStart w:id="3044" w:name="_Toc27501027"/>
      <w:bookmarkStart w:id="3045" w:name="_Toc36049153"/>
      <w:bookmarkStart w:id="3046" w:name="_Toc45209919"/>
      <w:bookmarkStart w:id="3047" w:name="_Toc51860744"/>
      <w:bookmarkStart w:id="3048" w:name="_Toc193390854"/>
      <w:bookmarkEnd w:id="3042"/>
      <w:r w:rsidRPr="0073469F">
        <w:t>10.1.</w:t>
      </w:r>
      <w:r>
        <w:t>1</w:t>
      </w:r>
      <w:r w:rsidRPr="0073469F">
        <w:t>.2.1.</w:t>
      </w:r>
      <w:r>
        <w:t>6</w:t>
      </w:r>
      <w:r w:rsidR="00E761E7">
        <w:tab/>
      </w:r>
      <w:r w:rsidRPr="0073469F">
        <w:t xml:space="preserve">MCPTT client receives SIP re-INVITE </w:t>
      </w:r>
      <w:r>
        <w:t>request</w:t>
      </w:r>
      <w:bookmarkEnd w:id="3043"/>
      <w:bookmarkEnd w:id="3044"/>
      <w:bookmarkEnd w:id="3045"/>
      <w:bookmarkEnd w:id="3046"/>
      <w:bookmarkEnd w:id="3047"/>
      <w:bookmarkEnd w:id="3048"/>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lastRenderedPageBreak/>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lastRenderedPageBreak/>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3049" w:name="14f4399e2adfb55a__Toc427695829"/>
      <w:bookmarkStart w:id="3050" w:name="14f4399e2adfb55a__Toc427696229"/>
      <w:bookmarkStart w:id="3051" w:name="14f4399e2adfb55a__Toc427696628"/>
      <w:bookmarkStart w:id="3052" w:name="14f4399e2adfb55a__Toc427698230"/>
      <w:bookmarkStart w:id="3053" w:name="_CR10_1_1_2_2"/>
      <w:bookmarkStart w:id="3054" w:name="14f4399e2adfb55a__Toc427698788"/>
      <w:bookmarkStart w:id="3055" w:name="_Toc20155871"/>
      <w:bookmarkStart w:id="3056" w:name="_Toc27501028"/>
      <w:bookmarkStart w:id="3057" w:name="_Toc36049154"/>
      <w:bookmarkStart w:id="3058" w:name="_Toc45209920"/>
      <w:bookmarkStart w:id="3059" w:name="_Toc51860745"/>
      <w:bookmarkStart w:id="3060" w:name="_Toc193390855"/>
      <w:bookmarkEnd w:id="3049"/>
      <w:bookmarkEnd w:id="3050"/>
      <w:bookmarkEnd w:id="3051"/>
      <w:bookmarkEnd w:id="3052"/>
      <w:bookmarkEnd w:id="3053"/>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3054"/>
      <w:bookmarkEnd w:id="3055"/>
      <w:bookmarkEnd w:id="3056"/>
      <w:bookmarkEnd w:id="3057"/>
      <w:bookmarkEnd w:id="3058"/>
      <w:bookmarkEnd w:id="3059"/>
      <w:bookmarkEnd w:id="3060"/>
    </w:p>
    <w:p w14:paraId="286CC979" w14:textId="77777777" w:rsidR="00E909BD" w:rsidRPr="0073469F" w:rsidRDefault="00E909BD" w:rsidP="00567124">
      <w:pPr>
        <w:pStyle w:val="Heading6"/>
        <w:numPr>
          <w:ilvl w:val="5"/>
          <w:numId w:val="0"/>
        </w:numPr>
        <w:ind w:left="1152" w:hanging="432"/>
      </w:pPr>
      <w:bookmarkStart w:id="3061" w:name="14f4399e2adfb55a__Toc427695830"/>
      <w:bookmarkStart w:id="3062" w:name="14f4399e2adfb55a__Toc427696230"/>
      <w:bookmarkStart w:id="3063" w:name="14f4399e2adfb55a__Toc427696629"/>
      <w:bookmarkStart w:id="3064" w:name="14f4399e2adfb55a__Toc427698231"/>
      <w:bookmarkStart w:id="3065" w:name="_CR10_1_1_2_2_1"/>
      <w:bookmarkStart w:id="3066" w:name="14f4399e2adfb55a__Toc427698789"/>
      <w:bookmarkStart w:id="3067" w:name="_Toc20155872"/>
      <w:bookmarkStart w:id="3068" w:name="_Toc27501029"/>
      <w:bookmarkStart w:id="3069" w:name="_Toc36049155"/>
      <w:bookmarkStart w:id="3070" w:name="_Toc45209921"/>
      <w:bookmarkStart w:id="3071" w:name="_Toc51860746"/>
      <w:bookmarkStart w:id="3072" w:name="_Toc193390856"/>
      <w:bookmarkEnd w:id="3061"/>
      <w:bookmarkEnd w:id="3062"/>
      <w:bookmarkEnd w:id="3063"/>
      <w:bookmarkEnd w:id="3064"/>
      <w:bookmarkEnd w:id="3065"/>
      <w:r w:rsidRPr="0073469F">
        <w:t>10.1.1.2.2.1</w:t>
      </w:r>
      <w:r w:rsidRPr="0073469F">
        <w:tab/>
        <w:t>Client originating procedures</w:t>
      </w:r>
      <w:bookmarkEnd w:id="3066"/>
      <w:bookmarkEnd w:id="3067"/>
      <w:bookmarkEnd w:id="3068"/>
      <w:bookmarkEnd w:id="3069"/>
      <w:bookmarkEnd w:id="3070"/>
      <w:bookmarkEnd w:id="3071"/>
      <w:bookmarkEnd w:id="3072"/>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73469F" w:rsidRDefault="00E909BD" w:rsidP="00567124">
      <w:pPr>
        <w:pStyle w:val="Heading6"/>
        <w:numPr>
          <w:ilvl w:val="5"/>
          <w:numId w:val="0"/>
        </w:numPr>
        <w:ind w:left="1152" w:hanging="432"/>
      </w:pPr>
      <w:bookmarkStart w:id="3073" w:name="14f4399e2adfb55a__Toc427695831"/>
      <w:bookmarkStart w:id="3074" w:name="14f4399e2adfb55a__Toc427696231"/>
      <w:bookmarkStart w:id="3075" w:name="14f4399e2adfb55a__Toc427696630"/>
      <w:bookmarkStart w:id="3076" w:name="14f4399e2adfb55a__Toc427698232"/>
      <w:bookmarkStart w:id="3077" w:name="_CR10_1_1_2_2_2"/>
      <w:bookmarkStart w:id="3078" w:name="14f4399e2adfb55a__Toc427698790"/>
      <w:bookmarkStart w:id="3079" w:name="_Toc20155873"/>
      <w:bookmarkStart w:id="3080" w:name="_Toc27501030"/>
      <w:bookmarkStart w:id="3081" w:name="_Toc36049156"/>
      <w:bookmarkStart w:id="3082" w:name="_Toc45209922"/>
      <w:bookmarkStart w:id="3083" w:name="_Toc51860747"/>
      <w:bookmarkStart w:id="3084" w:name="_Toc193390857"/>
      <w:bookmarkEnd w:id="3073"/>
      <w:bookmarkEnd w:id="3074"/>
      <w:bookmarkEnd w:id="3075"/>
      <w:bookmarkEnd w:id="3076"/>
      <w:bookmarkEnd w:id="3077"/>
      <w:r w:rsidRPr="0073469F">
        <w:lastRenderedPageBreak/>
        <w:t>10.1.1.2.2.2</w:t>
      </w:r>
      <w:r w:rsidRPr="0073469F">
        <w:tab/>
        <w:t>Client terminating procedures</w:t>
      </w:r>
      <w:bookmarkEnd w:id="3078"/>
      <w:bookmarkEnd w:id="3079"/>
      <w:bookmarkEnd w:id="3080"/>
      <w:bookmarkEnd w:id="3081"/>
      <w:bookmarkEnd w:id="3082"/>
      <w:bookmarkEnd w:id="3083"/>
      <w:bookmarkEnd w:id="3084"/>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3085" w:name="14f4399e2adfb55a__Toc427695832"/>
      <w:bookmarkStart w:id="3086" w:name="14f4399e2adfb55a__Toc427696232"/>
      <w:bookmarkStart w:id="3087" w:name="14f4399e2adfb55a__Toc427696631"/>
      <w:bookmarkStart w:id="3088" w:name="14f4399e2adfb55a__Toc427698233"/>
      <w:bookmarkStart w:id="3089" w:name="_CR10_1_1_2_3"/>
      <w:bookmarkStart w:id="3090" w:name="14f4399e2adfb55a__Toc427698791"/>
      <w:bookmarkStart w:id="3091" w:name="_Toc20155874"/>
      <w:bookmarkStart w:id="3092" w:name="_Toc27501031"/>
      <w:bookmarkStart w:id="3093" w:name="_Toc36049157"/>
      <w:bookmarkStart w:id="3094" w:name="_Toc45209923"/>
      <w:bookmarkStart w:id="3095" w:name="_Toc51860748"/>
      <w:bookmarkStart w:id="3096" w:name="_Toc193390858"/>
      <w:bookmarkEnd w:id="3085"/>
      <w:bookmarkEnd w:id="3086"/>
      <w:bookmarkEnd w:id="3087"/>
      <w:bookmarkEnd w:id="3088"/>
      <w:bookmarkEnd w:id="3089"/>
      <w:r w:rsidRPr="0073469F">
        <w:rPr>
          <w:rFonts w:eastAsia="Malgun Gothic"/>
        </w:rPr>
        <w:t>10.1.1.2.3</w:t>
      </w:r>
      <w:r w:rsidRPr="0073469F">
        <w:rPr>
          <w:rFonts w:eastAsia="Malgun Gothic"/>
        </w:rPr>
        <w:tab/>
        <w:t>End group call</w:t>
      </w:r>
      <w:bookmarkEnd w:id="3090"/>
      <w:bookmarkEnd w:id="3091"/>
      <w:bookmarkEnd w:id="3092"/>
      <w:bookmarkEnd w:id="3093"/>
      <w:bookmarkEnd w:id="3094"/>
      <w:bookmarkEnd w:id="3095"/>
      <w:bookmarkEnd w:id="3096"/>
    </w:p>
    <w:p w14:paraId="72E2BC9B" w14:textId="77777777" w:rsidR="00A01017" w:rsidRPr="0073469F" w:rsidRDefault="00A01017" w:rsidP="00567124">
      <w:pPr>
        <w:pStyle w:val="Heading6"/>
        <w:numPr>
          <w:ilvl w:val="5"/>
          <w:numId w:val="0"/>
        </w:numPr>
        <w:ind w:left="1152" w:hanging="432"/>
        <w:rPr>
          <w:lang w:eastAsia="ko-KR"/>
        </w:rPr>
      </w:pPr>
      <w:bookmarkStart w:id="3097" w:name="_CR10_1_1_2_3_1"/>
      <w:bookmarkStart w:id="3098" w:name="_Toc20155875"/>
      <w:bookmarkStart w:id="3099" w:name="_Toc27501032"/>
      <w:bookmarkStart w:id="3100" w:name="_Toc36049158"/>
      <w:bookmarkStart w:id="3101" w:name="_Toc45209924"/>
      <w:bookmarkStart w:id="3102" w:name="_Toc51860749"/>
      <w:bookmarkStart w:id="3103" w:name="_Toc193390859"/>
      <w:bookmarkEnd w:id="3097"/>
      <w:r w:rsidRPr="0073469F">
        <w:rPr>
          <w:lang w:eastAsia="ko-KR"/>
        </w:rPr>
        <w:t>10.1.1.2.3.1</w:t>
      </w:r>
      <w:r w:rsidRPr="0073469F">
        <w:rPr>
          <w:lang w:eastAsia="ko-KR"/>
        </w:rPr>
        <w:tab/>
        <w:t>Client originating procedures on-demand</w:t>
      </w:r>
      <w:bookmarkEnd w:id="3098"/>
      <w:bookmarkEnd w:id="3099"/>
      <w:bookmarkEnd w:id="3100"/>
      <w:bookmarkEnd w:id="3101"/>
      <w:bookmarkEnd w:id="3102"/>
      <w:bookmarkEnd w:id="3103"/>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73469F" w:rsidRDefault="00A01017" w:rsidP="00567124">
      <w:pPr>
        <w:pStyle w:val="Heading6"/>
        <w:numPr>
          <w:ilvl w:val="5"/>
          <w:numId w:val="0"/>
        </w:numPr>
        <w:ind w:left="1152" w:hanging="432"/>
        <w:rPr>
          <w:lang w:eastAsia="ko-KR"/>
        </w:rPr>
      </w:pPr>
      <w:bookmarkStart w:id="3104" w:name="_CR10_1_1_2_3_2"/>
      <w:bookmarkStart w:id="3105" w:name="_Toc20155876"/>
      <w:bookmarkStart w:id="3106" w:name="_Toc27501033"/>
      <w:bookmarkStart w:id="3107" w:name="_Toc36049159"/>
      <w:bookmarkStart w:id="3108" w:name="_Toc45209925"/>
      <w:bookmarkStart w:id="3109" w:name="_Toc51860750"/>
      <w:bookmarkStart w:id="3110" w:name="_Toc193390860"/>
      <w:bookmarkEnd w:id="3104"/>
      <w:r w:rsidRPr="0073469F">
        <w:rPr>
          <w:lang w:eastAsia="ko-KR"/>
        </w:rPr>
        <w:t>10.1.1.2.3.2</w:t>
      </w:r>
      <w:r w:rsidRPr="0073469F">
        <w:rPr>
          <w:lang w:eastAsia="ko-KR"/>
        </w:rPr>
        <w:tab/>
        <w:t>Client originating procedures using pre-established session</w:t>
      </w:r>
      <w:bookmarkEnd w:id="3105"/>
      <w:bookmarkEnd w:id="3106"/>
      <w:bookmarkEnd w:id="3107"/>
      <w:bookmarkEnd w:id="3108"/>
      <w:bookmarkEnd w:id="3109"/>
      <w:bookmarkEnd w:id="3110"/>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73469F" w:rsidRDefault="00A01017" w:rsidP="00567124">
      <w:pPr>
        <w:pStyle w:val="Heading6"/>
        <w:numPr>
          <w:ilvl w:val="5"/>
          <w:numId w:val="0"/>
        </w:numPr>
        <w:ind w:left="1152" w:hanging="432"/>
        <w:rPr>
          <w:lang w:eastAsia="ko-KR"/>
        </w:rPr>
      </w:pPr>
      <w:bookmarkStart w:id="3111" w:name="_CR10_1_1_2_3_3"/>
      <w:bookmarkStart w:id="3112" w:name="_Toc20155877"/>
      <w:bookmarkStart w:id="3113" w:name="_Toc27501034"/>
      <w:bookmarkStart w:id="3114" w:name="_Toc36049160"/>
      <w:bookmarkStart w:id="3115" w:name="_Toc45209926"/>
      <w:bookmarkStart w:id="3116" w:name="_Toc51860751"/>
      <w:bookmarkStart w:id="3117" w:name="_Toc193390861"/>
      <w:bookmarkEnd w:id="3111"/>
      <w:r w:rsidRPr="0073469F">
        <w:rPr>
          <w:lang w:eastAsia="ko-KR"/>
        </w:rPr>
        <w:t>10.1.1.2.3.3</w:t>
      </w:r>
      <w:r w:rsidRPr="0073469F">
        <w:rPr>
          <w:lang w:eastAsia="ko-KR"/>
        </w:rPr>
        <w:tab/>
        <w:t>Client terminating procedures</w:t>
      </w:r>
      <w:bookmarkEnd w:id="3112"/>
      <w:bookmarkEnd w:id="3113"/>
      <w:bookmarkEnd w:id="3114"/>
      <w:bookmarkEnd w:id="3115"/>
      <w:bookmarkEnd w:id="3116"/>
      <w:bookmarkEnd w:id="3117"/>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3118" w:name="14f4399e2adfb55a__Toc427695833"/>
      <w:bookmarkStart w:id="3119" w:name="14f4399e2adfb55a__Toc427696233"/>
      <w:bookmarkStart w:id="3120" w:name="14f4399e2adfb55a__Toc427696632"/>
      <w:bookmarkStart w:id="3121" w:name="14f4399e2adfb55a__Toc427698234"/>
      <w:bookmarkStart w:id="3122" w:name="_CR10_1_1_2_4"/>
      <w:bookmarkStart w:id="3123" w:name="14f4399e2adfb55a__Toc427698792"/>
      <w:bookmarkStart w:id="3124" w:name="_Toc20155878"/>
      <w:bookmarkStart w:id="3125" w:name="_Toc27501035"/>
      <w:bookmarkStart w:id="3126" w:name="_Toc36049161"/>
      <w:bookmarkStart w:id="3127" w:name="_Toc45209927"/>
      <w:bookmarkStart w:id="3128" w:name="_Toc51860752"/>
      <w:bookmarkStart w:id="3129" w:name="_Toc193390862"/>
      <w:bookmarkEnd w:id="3118"/>
      <w:bookmarkEnd w:id="3119"/>
      <w:bookmarkEnd w:id="3120"/>
      <w:bookmarkEnd w:id="3121"/>
      <w:bookmarkEnd w:id="3122"/>
      <w:r w:rsidRPr="0073469F">
        <w:rPr>
          <w:rFonts w:eastAsia="Malgun Gothic"/>
        </w:rPr>
        <w:t>10.1.1.2.4</w:t>
      </w:r>
      <w:r w:rsidRPr="0073469F">
        <w:rPr>
          <w:rFonts w:eastAsia="Malgun Gothic"/>
        </w:rPr>
        <w:tab/>
      </w:r>
      <w:bookmarkEnd w:id="3123"/>
      <w:r w:rsidR="005763BD" w:rsidRPr="0073469F">
        <w:rPr>
          <w:rFonts w:eastAsia="Malgun Gothic"/>
        </w:rPr>
        <w:t>Rejoin procedure</w:t>
      </w:r>
      <w:bookmarkEnd w:id="3124"/>
      <w:bookmarkEnd w:id="3125"/>
      <w:bookmarkEnd w:id="3126"/>
      <w:bookmarkEnd w:id="3127"/>
      <w:bookmarkEnd w:id="3128"/>
      <w:bookmarkEnd w:id="3129"/>
    </w:p>
    <w:p w14:paraId="49DF4538" w14:textId="77777777" w:rsidR="009F5806" w:rsidRPr="0073469F" w:rsidRDefault="009F5806" w:rsidP="00567124">
      <w:pPr>
        <w:pStyle w:val="Heading6"/>
        <w:numPr>
          <w:ilvl w:val="5"/>
          <w:numId w:val="0"/>
        </w:numPr>
        <w:ind w:left="1152" w:hanging="432"/>
        <w:rPr>
          <w:lang w:eastAsia="ko-KR"/>
        </w:rPr>
      </w:pPr>
      <w:bookmarkStart w:id="3130" w:name="14f4399e2adfb55a__Toc427695834"/>
      <w:bookmarkStart w:id="3131" w:name="14f4399e2adfb55a__Toc427696234"/>
      <w:bookmarkStart w:id="3132" w:name="14f4399e2adfb55a__Toc427696633"/>
      <w:bookmarkStart w:id="3133" w:name="14f4399e2adfb55a__Toc427698235"/>
      <w:bookmarkStart w:id="3134" w:name="_CR10_1_1_2_4_1"/>
      <w:bookmarkStart w:id="3135" w:name="_Toc20155879"/>
      <w:bookmarkStart w:id="3136" w:name="_Toc27501036"/>
      <w:bookmarkStart w:id="3137" w:name="_Toc36049162"/>
      <w:bookmarkStart w:id="3138" w:name="_Toc45209928"/>
      <w:bookmarkStart w:id="3139" w:name="_Toc51860753"/>
      <w:bookmarkStart w:id="3140" w:name="14f4399e2adfb55a__Toc427698793"/>
      <w:bookmarkStart w:id="3141" w:name="_Toc193390863"/>
      <w:bookmarkEnd w:id="3130"/>
      <w:bookmarkEnd w:id="3131"/>
      <w:bookmarkEnd w:id="3132"/>
      <w:bookmarkEnd w:id="3133"/>
      <w:bookmarkEnd w:id="3134"/>
      <w:r w:rsidRPr="0073469F">
        <w:t>10.1.1.</w:t>
      </w:r>
      <w:r w:rsidRPr="0073469F">
        <w:rPr>
          <w:lang w:eastAsia="ko-KR"/>
        </w:rPr>
        <w:t>2.4</w:t>
      </w:r>
      <w:r w:rsidRPr="0073469F">
        <w:t>.1</w:t>
      </w:r>
      <w:r w:rsidRPr="0073469F">
        <w:tab/>
        <w:t xml:space="preserve">On demand </w:t>
      </w:r>
      <w:r w:rsidRPr="0073469F">
        <w:rPr>
          <w:lang w:eastAsia="ko-KR"/>
        </w:rPr>
        <w:t>session establishment</w:t>
      </w:r>
      <w:bookmarkEnd w:id="3135"/>
      <w:bookmarkEnd w:id="3136"/>
      <w:bookmarkEnd w:id="3137"/>
      <w:bookmarkEnd w:id="3138"/>
      <w:bookmarkEnd w:id="3139"/>
      <w:bookmarkEnd w:id="3141"/>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3142" w:name="_CR10_1_1_2_4_2"/>
      <w:bookmarkStart w:id="3143" w:name="_Toc20155880"/>
      <w:bookmarkStart w:id="3144" w:name="_Toc27501037"/>
      <w:bookmarkStart w:id="3145" w:name="_Toc36049163"/>
      <w:bookmarkStart w:id="3146" w:name="_Toc45209929"/>
      <w:bookmarkStart w:id="3147" w:name="_Toc51860754"/>
      <w:bookmarkStart w:id="3148" w:name="_Toc193390864"/>
      <w:bookmarkEnd w:id="3142"/>
      <w:r w:rsidRPr="0073469F">
        <w:rPr>
          <w:lang w:eastAsia="ko-KR"/>
        </w:rPr>
        <w:t>10.1.1.2.4.2</w:t>
      </w:r>
      <w:r w:rsidRPr="0073469F">
        <w:rPr>
          <w:lang w:eastAsia="ko-KR"/>
        </w:rPr>
        <w:tab/>
        <w:t>Pre-established session</w:t>
      </w:r>
      <w:bookmarkEnd w:id="3143"/>
      <w:bookmarkEnd w:id="3144"/>
      <w:bookmarkEnd w:id="3145"/>
      <w:bookmarkEnd w:id="3146"/>
      <w:bookmarkEnd w:id="3147"/>
      <w:bookmarkEnd w:id="3148"/>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3149" w:name="_CR10_1_1_3"/>
      <w:bookmarkStart w:id="3150" w:name="_Toc20155881"/>
      <w:bookmarkStart w:id="3151" w:name="_Toc27501038"/>
      <w:bookmarkStart w:id="3152" w:name="_Toc36049164"/>
      <w:bookmarkStart w:id="3153" w:name="_Toc45209930"/>
      <w:bookmarkStart w:id="3154" w:name="_Toc51860755"/>
      <w:bookmarkStart w:id="3155" w:name="_Toc193390865"/>
      <w:bookmarkEnd w:id="3149"/>
      <w:r w:rsidRPr="0073469F">
        <w:rPr>
          <w:rFonts w:eastAsia="Malgun Gothic"/>
        </w:rPr>
        <w:lastRenderedPageBreak/>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3140"/>
      <w:bookmarkEnd w:id="3150"/>
      <w:bookmarkEnd w:id="3151"/>
      <w:bookmarkEnd w:id="3152"/>
      <w:bookmarkEnd w:id="3153"/>
      <w:bookmarkEnd w:id="3154"/>
      <w:bookmarkEnd w:id="3155"/>
    </w:p>
    <w:p w14:paraId="3F8D2722" w14:textId="77777777" w:rsidR="00E909BD" w:rsidRPr="0073469F" w:rsidRDefault="00E909BD" w:rsidP="00567124">
      <w:pPr>
        <w:pStyle w:val="Heading5"/>
        <w:rPr>
          <w:rFonts w:eastAsia="Malgun Gothic"/>
        </w:rPr>
      </w:pPr>
      <w:bookmarkStart w:id="3156" w:name="14f4399e2adfb55a__Toc427695835"/>
      <w:bookmarkStart w:id="3157" w:name="14f4399e2adfb55a__Toc427696235"/>
      <w:bookmarkStart w:id="3158" w:name="14f4399e2adfb55a__Toc427696634"/>
      <w:bookmarkStart w:id="3159" w:name="14f4399e2adfb55a__Toc427698236"/>
      <w:bookmarkStart w:id="3160" w:name="_CR10_1_1_3_1"/>
      <w:bookmarkStart w:id="3161" w:name="14f4399e2adfb55a__Toc427698794"/>
      <w:bookmarkStart w:id="3162" w:name="_Toc20155882"/>
      <w:bookmarkStart w:id="3163" w:name="_Toc27501039"/>
      <w:bookmarkStart w:id="3164" w:name="_Toc36049165"/>
      <w:bookmarkStart w:id="3165" w:name="_Toc45209931"/>
      <w:bookmarkStart w:id="3166" w:name="_Toc51860756"/>
      <w:bookmarkStart w:id="3167" w:name="_Toc193390866"/>
      <w:bookmarkEnd w:id="3156"/>
      <w:bookmarkEnd w:id="3157"/>
      <w:bookmarkEnd w:id="3158"/>
      <w:bookmarkEnd w:id="3159"/>
      <w:bookmarkEnd w:id="3160"/>
      <w:r w:rsidRPr="0073469F">
        <w:rPr>
          <w:rFonts w:eastAsia="Malgun Gothic"/>
        </w:rPr>
        <w:t>10.1.1.3.1</w:t>
      </w:r>
      <w:r w:rsidRPr="0073469F">
        <w:rPr>
          <w:rFonts w:eastAsia="Malgun Gothic"/>
        </w:rPr>
        <w:tab/>
      </w:r>
      <w:r w:rsidR="00375393" w:rsidRPr="0073469F">
        <w:rPr>
          <w:rFonts w:eastAsia="Malgun Gothic"/>
        </w:rPr>
        <w:t>Originating procedures</w:t>
      </w:r>
      <w:bookmarkEnd w:id="3161"/>
      <w:bookmarkEnd w:id="3162"/>
      <w:bookmarkEnd w:id="3163"/>
      <w:bookmarkEnd w:id="3164"/>
      <w:bookmarkEnd w:id="3165"/>
      <w:bookmarkEnd w:id="3166"/>
      <w:bookmarkEnd w:id="3167"/>
    </w:p>
    <w:p w14:paraId="252320DD" w14:textId="77777777" w:rsidR="00E909BD" w:rsidRPr="0073469F" w:rsidRDefault="00E909BD" w:rsidP="00567124">
      <w:pPr>
        <w:pStyle w:val="Heading6"/>
        <w:numPr>
          <w:ilvl w:val="5"/>
          <w:numId w:val="0"/>
        </w:numPr>
        <w:ind w:left="1152" w:hanging="432"/>
      </w:pPr>
      <w:bookmarkStart w:id="3168" w:name="14f4399e2adfb55a__Toc427695836"/>
      <w:bookmarkStart w:id="3169" w:name="14f4399e2adfb55a__Toc427696236"/>
      <w:bookmarkStart w:id="3170" w:name="14f4399e2adfb55a__Toc427696635"/>
      <w:bookmarkStart w:id="3171" w:name="14f4399e2adfb55a__Toc427698237"/>
      <w:bookmarkStart w:id="3172" w:name="_CR10_1_1_3_1_1"/>
      <w:bookmarkStart w:id="3173" w:name="14f4399e2adfb55a__Toc427698795"/>
      <w:bookmarkStart w:id="3174" w:name="_Toc20155883"/>
      <w:bookmarkStart w:id="3175" w:name="_Toc27501040"/>
      <w:bookmarkStart w:id="3176" w:name="_Toc36049166"/>
      <w:bookmarkStart w:id="3177" w:name="_Toc45209932"/>
      <w:bookmarkStart w:id="3178" w:name="_Toc51860757"/>
      <w:bookmarkStart w:id="3179" w:name="_Toc193390867"/>
      <w:bookmarkEnd w:id="3168"/>
      <w:bookmarkEnd w:id="3169"/>
      <w:bookmarkEnd w:id="3170"/>
      <w:bookmarkEnd w:id="3171"/>
      <w:bookmarkEnd w:id="3172"/>
      <w:r w:rsidRPr="0073469F">
        <w:t>10.1.1.3.1.1</w:t>
      </w:r>
      <w:r w:rsidRPr="0073469F">
        <w:tab/>
      </w:r>
      <w:r w:rsidR="00375393" w:rsidRPr="0073469F">
        <w:t xml:space="preserve">On demand </w:t>
      </w:r>
      <w:r w:rsidR="002D311C">
        <w:t>prearranged</w:t>
      </w:r>
      <w:r w:rsidR="00375393" w:rsidRPr="0073469F">
        <w:t xml:space="preserve"> group call</w:t>
      </w:r>
      <w:bookmarkEnd w:id="3173"/>
      <w:bookmarkEnd w:id="3174"/>
      <w:bookmarkEnd w:id="3175"/>
      <w:bookmarkEnd w:id="3176"/>
      <w:bookmarkEnd w:id="3177"/>
      <w:bookmarkEnd w:id="3178"/>
      <w:bookmarkEnd w:id="3179"/>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lastRenderedPageBreak/>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lastRenderedPageBreak/>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3180" w:name="14f4399e2adfb55a__Toc427695837"/>
      <w:bookmarkStart w:id="3181" w:name="14f4399e2adfb55a__Toc427696237"/>
      <w:bookmarkStart w:id="3182" w:name="14f4399e2adfb55a__Toc427696636"/>
      <w:bookmarkStart w:id="3183" w:name="14f4399e2adfb55a__Toc427698238"/>
      <w:bookmarkStart w:id="3184" w:name="14f4399e2adfb55a__Toc427698796"/>
      <w:bookmarkEnd w:id="3180"/>
      <w:bookmarkEnd w:id="3181"/>
      <w:bookmarkEnd w:id="3182"/>
      <w:bookmarkEnd w:id="3183"/>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lastRenderedPageBreak/>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3185" w:name="_CR10_1_1_3_1_2"/>
      <w:bookmarkStart w:id="3186" w:name="_Toc20155884"/>
      <w:bookmarkStart w:id="3187" w:name="_Toc27501041"/>
      <w:bookmarkStart w:id="3188" w:name="_Toc36049167"/>
      <w:bookmarkStart w:id="3189" w:name="_Toc45209933"/>
      <w:bookmarkStart w:id="3190" w:name="_Toc51860758"/>
      <w:bookmarkStart w:id="3191" w:name="_Toc193390868"/>
      <w:bookmarkEnd w:id="3185"/>
      <w:r w:rsidRPr="0073469F">
        <w:t>10.1.1.3.1.2</w:t>
      </w:r>
      <w:r w:rsidRPr="0073469F">
        <w:tab/>
      </w:r>
      <w:r w:rsidR="002D311C">
        <w:t>Prearranged</w:t>
      </w:r>
      <w:r w:rsidR="00375393" w:rsidRPr="0073469F">
        <w:t xml:space="preserve"> group call using pre-established session</w:t>
      </w:r>
      <w:bookmarkEnd w:id="3184"/>
      <w:bookmarkEnd w:id="3186"/>
      <w:bookmarkEnd w:id="3187"/>
      <w:bookmarkEnd w:id="3188"/>
      <w:bookmarkEnd w:id="3189"/>
      <w:bookmarkEnd w:id="3190"/>
      <w:bookmarkEnd w:id="3191"/>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w:t>
      </w:r>
      <w:r>
        <w:lastRenderedPageBreak/>
        <w:t xml:space="preserve">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w:t>
      </w:r>
      <w:r>
        <w:lastRenderedPageBreak/>
        <w:t xml:space="preserve">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lastRenderedPageBreak/>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3192" w:name="_CR10_1_1_3_1_3"/>
      <w:bookmarkStart w:id="3193" w:name="_Toc20155885"/>
      <w:bookmarkStart w:id="3194" w:name="_Toc27501042"/>
      <w:bookmarkStart w:id="3195" w:name="_Toc36049168"/>
      <w:bookmarkStart w:id="3196" w:name="_Toc45209934"/>
      <w:bookmarkStart w:id="3197" w:name="_Toc51860759"/>
      <w:bookmarkStart w:id="3198" w:name="_Toc193390869"/>
      <w:bookmarkEnd w:id="3192"/>
      <w:r>
        <w:rPr>
          <w:noProof/>
        </w:rPr>
        <w:t>10.1.1.3.1.3</w:t>
      </w:r>
      <w:r w:rsidRPr="00F67E9C">
        <w:rPr>
          <w:noProof/>
        </w:rPr>
        <w:tab/>
        <w:t>Reception of a SIP re-INVITE request from served MCPTT client</w:t>
      </w:r>
      <w:bookmarkEnd w:id="3193"/>
      <w:bookmarkEnd w:id="3194"/>
      <w:bookmarkEnd w:id="3195"/>
      <w:bookmarkEnd w:id="3196"/>
      <w:bookmarkEnd w:id="3197"/>
      <w:bookmarkEnd w:id="3198"/>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lastRenderedPageBreak/>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3199" w:name="_CR10_1_1_3_2"/>
      <w:bookmarkStart w:id="3200" w:name="_Toc20155886"/>
      <w:bookmarkStart w:id="3201" w:name="_Toc27501043"/>
      <w:bookmarkStart w:id="3202" w:name="_Toc36049169"/>
      <w:bookmarkStart w:id="3203" w:name="_Toc45209935"/>
      <w:bookmarkStart w:id="3204" w:name="_Toc51860760"/>
      <w:bookmarkStart w:id="3205" w:name="_Toc193390870"/>
      <w:bookmarkEnd w:id="3199"/>
      <w:r w:rsidRPr="0073469F">
        <w:rPr>
          <w:rFonts w:eastAsia="Malgun Gothic"/>
        </w:rPr>
        <w:t>10.1.1.3.2</w:t>
      </w:r>
      <w:r w:rsidRPr="0073469F">
        <w:rPr>
          <w:rFonts w:eastAsia="Malgun Gothic"/>
        </w:rPr>
        <w:tab/>
        <w:t>Terminating Procedures</w:t>
      </w:r>
      <w:bookmarkEnd w:id="3200"/>
      <w:bookmarkEnd w:id="3201"/>
      <w:bookmarkEnd w:id="3202"/>
      <w:bookmarkEnd w:id="3203"/>
      <w:bookmarkEnd w:id="3204"/>
      <w:bookmarkEnd w:id="3205"/>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lastRenderedPageBreak/>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3206" w:name="14f4399e2adfb55a__Toc427695838"/>
      <w:bookmarkStart w:id="3207" w:name="14f4399e2adfb55a__Toc427696238"/>
      <w:bookmarkStart w:id="3208" w:name="14f4399e2adfb55a__Toc427696637"/>
      <w:bookmarkStart w:id="3209" w:name="14f4399e2adfb55a__Toc427698239"/>
      <w:bookmarkStart w:id="3210" w:name="14f4399e2adfb55a__Toc427695839"/>
      <w:bookmarkStart w:id="3211" w:name="14f4399e2adfb55a__Toc427696239"/>
      <w:bookmarkStart w:id="3212" w:name="14f4399e2adfb55a__Toc427696638"/>
      <w:bookmarkStart w:id="3213" w:name="14f4399e2adfb55a__Toc427698240"/>
      <w:bookmarkStart w:id="3214" w:name="14f4399e2adfb55a__Toc427695840"/>
      <w:bookmarkStart w:id="3215" w:name="14f4399e2adfb55a__Toc427696240"/>
      <w:bookmarkStart w:id="3216" w:name="14f4399e2adfb55a__Toc427696639"/>
      <w:bookmarkStart w:id="3217" w:name="14f4399e2adfb55a__Toc427698241"/>
      <w:bookmarkStart w:id="3218" w:name="14f4399e2adfb55a__Toc427695841"/>
      <w:bookmarkStart w:id="3219" w:name="14f4399e2adfb55a__Toc427696241"/>
      <w:bookmarkStart w:id="3220" w:name="14f4399e2adfb55a__Toc427696640"/>
      <w:bookmarkStart w:id="3221" w:name="14f4399e2adfb55a__Toc427698242"/>
      <w:bookmarkStart w:id="3222" w:name="_CR10_1_1_3_3"/>
      <w:bookmarkStart w:id="3223" w:name="14f4399e2adfb55a__Toc427698800"/>
      <w:bookmarkStart w:id="3224" w:name="_Toc20155887"/>
      <w:bookmarkStart w:id="3225" w:name="_Toc27501044"/>
      <w:bookmarkStart w:id="3226" w:name="_Toc36049170"/>
      <w:bookmarkStart w:id="3227" w:name="_Toc45209936"/>
      <w:bookmarkStart w:id="3228" w:name="_Toc51860761"/>
      <w:bookmarkStart w:id="3229" w:name="_Toc193390871"/>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r w:rsidRPr="0073469F">
        <w:rPr>
          <w:rFonts w:eastAsia="Malgun Gothic"/>
        </w:rPr>
        <w:t>10.1.1.3.3</w:t>
      </w:r>
      <w:r w:rsidRPr="0073469F">
        <w:rPr>
          <w:rFonts w:eastAsia="Malgun Gothic"/>
        </w:rPr>
        <w:tab/>
        <w:t>End group call</w:t>
      </w:r>
      <w:bookmarkEnd w:id="3223"/>
      <w:r w:rsidR="00AA0E48" w:rsidRPr="0073469F">
        <w:rPr>
          <w:lang w:eastAsia="ko-KR"/>
        </w:rPr>
        <w:t xml:space="preserve"> at the originating participating MCPTT function</w:t>
      </w:r>
      <w:bookmarkEnd w:id="3224"/>
      <w:bookmarkEnd w:id="3225"/>
      <w:bookmarkEnd w:id="3226"/>
      <w:bookmarkEnd w:id="3227"/>
      <w:bookmarkEnd w:id="3228"/>
      <w:bookmarkEnd w:id="3229"/>
    </w:p>
    <w:p w14:paraId="352F32FE" w14:textId="77777777" w:rsidR="00AA0E48" w:rsidRPr="0073469F" w:rsidRDefault="00AA0E48" w:rsidP="00567124">
      <w:pPr>
        <w:pStyle w:val="Heading6"/>
        <w:numPr>
          <w:ilvl w:val="5"/>
          <w:numId w:val="0"/>
        </w:numPr>
        <w:ind w:left="1152" w:hanging="432"/>
        <w:rPr>
          <w:lang w:eastAsia="ko-KR"/>
        </w:rPr>
      </w:pPr>
      <w:bookmarkStart w:id="3230" w:name="_CR10_1_1_3_3_1"/>
      <w:bookmarkStart w:id="3231" w:name="_Toc20155888"/>
      <w:bookmarkStart w:id="3232" w:name="_Toc27501045"/>
      <w:bookmarkStart w:id="3233" w:name="_Toc36049171"/>
      <w:bookmarkStart w:id="3234" w:name="_Toc45209937"/>
      <w:bookmarkStart w:id="3235" w:name="_Toc51860762"/>
      <w:bookmarkStart w:id="3236" w:name="_Toc193390872"/>
      <w:bookmarkEnd w:id="3230"/>
      <w:r w:rsidRPr="0073469F">
        <w:rPr>
          <w:lang w:eastAsia="ko-KR"/>
        </w:rPr>
        <w:t>10.1.1.3.3.1</w:t>
      </w:r>
      <w:r w:rsidRPr="0073469F">
        <w:rPr>
          <w:lang w:eastAsia="ko-KR"/>
        </w:rPr>
        <w:tab/>
        <w:t>Receipt of SIP BYE request for ending group call on-demand</w:t>
      </w:r>
      <w:bookmarkEnd w:id="3231"/>
      <w:bookmarkEnd w:id="3232"/>
      <w:bookmarkEnd w:id="3233"/>
      <w:bookmarkEnd w:id="3234"/>
      <w:bookmarkEnd w:id="3235"/>
      <w:bookmarkEnd w:id="3236"/>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73469F" w:rsidRDefault="00AA0E48" w:rsidP="00567124">
      <w:pPr>
        <w:pStyle w:val="Heading6"/>
        <w:numPr>
          <w:ilvl w:val="5"/>
          <w:numId w:val="0"/>
        </w:numPr>
        <w:ind w:left="1152" w:hanging="432"/>
        <w:rPr>
          <w:lang w:eastAsia="ko-KR"/>
        </w:rPr>
      </w:pPr>
      <w:bookmarkStart w:id="3237" w:name="_CR10_1_1_3_3_2"/>
      <w:bookmarkStart w:id="3238" w:name="_Toc20155889"/>
      <w:bookmarkStart w:id="3239" w:name="_Toc27501046"/>
      <w:bookmarkStart w:id="3240" w:name="_Toc36049172"/>
      <w:bookmarkStart w:id="3241" w:name="_Toc45209938"/>
      <w:bookmarkStart w:id="3242" w:name="_Toc51860763"/>
      <w:bookmarkStart w:id="3243" w:name="_Toc193390873"/>
      <w:bookmarkEnd w:id="3237"/>
      <w:r w:rsidRPr="0073469F">
        <w:rPr>
          <w:lang w:eastAsia="ko-KR"/>
        </w:rPr>
        <w:lastRenderedPageBreak/>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3238"/>
      <w:bookmarkEnd w:id="3239"/>
      <w:bookmarkEnd w:id="3240"/>
      <w:bookmarkEnd w:id="3241"/>
      <w:bookmarkEnd w:id="3242"/>
      <w:bookmarkEnd w:id="3243"/>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3244" w:name="_CR10_1_1_3_4"/>
      <w:bookmarkStart w:id="3245" w:name="_Toc20155890"/>
      <w:bookmarkStart w:id="3246" w:name="_Toc27501047"/>
      <w:bookmarkStart w:id="3247" w:name="_Toc36049173"/>
      <w:bookmarkStart w:id="3248" w:name="_Toc45209939"/>
      <w:bookmarkStart w:id="3249" w:name="_Toc51860764"/>
      <w:bookmarkStart w:id="3250" w:name="_Toc193390874"/>
      <w:bookmarkEnd w:id="3244"/>
      <w:r w:rsidRPr="0073469F">
        <w:rPr>
          <w:lang w:eastAsia="ko-KR"/>
        </w:rPr>
        <w:t>10.1.1.3.4</w:t>
      </w:r>
      <w:r w:rsidRPr="0073469F">
        <w:rPr>
          <w:lang w:eastAsia="ko-KR"/>
        </w:rPr>
        <w:tab/>
        <w:t>End group call at the terminating participating MCPTT function</w:t>
      </w:r>
      <w:bookmarkEnd w:id="3245"/>
      <w:bookmarkEnd w:id="3246"/>
      <w:bookmarkEnd w:id="3247"/>
      <w:bookmarkEnd w:id="3248"/>
      <w:bookmarkEnd w:id="3249"/>
      <w:bookmarkEnd w:id="3250"/>
    </w:p>
    <w:p w14:paraId="7AFD7EF8" w14:textId="52D56860" w:rsidR="00AA0E48" w:rsidRPr="0073469F" w:rsidRDefault="00AA0E48" w:rsidP="00567124">
      <w:pPr>
        <w:pStyle w:val="Heading6"/>
        <w:numPr>
          <w:ilvl w:val="5"/>
          <w:numId w:val="0"/>
        </w:numPr>
        <w:ind w:left="1152" w:hanging="432"/>
        <w:rPr>
          <w:lang w:eastAsia="ko-KR"/>
        </w:rPr>
      </w:pPr>
      <w:bookmarkStart w:id="3251" w:name="_CR10_1_1_3_4_1"/>
      <w:bookmarkStart w:id="3252" w:name="_Toc20155891"/>
      <w:bookmarkStart w:id="3253" w:name="_Toc27501048"/>
      <w:bookmarkStart w:id="3254" w:name="_Toc36049174"/>
      <w:bookmarkStart w:id="3255" w:name="_Toc45209940"/>
      <w:bookmarkStart w:id="3256" w:name="_Toc51860765"/>
      <w:bookmarkStart w:id="3257" w:name="_Toc193390875"/>
      <w:bookmarkEnd w:id="3251"/>
      <w:r w:rsidRPr="0073469F">
        <w:rPr>
          <w:lang w:eastAsia="ko-KR"/>
        </w:rPr>
        <w:t>10.1.1.3.4.1</w:t>
      </w:r>
      <w:r w:rsidRPr="0073469F">
        <w:rPr>
          <w:lang w:eastAsia="ko-KR"/>
        </w:rPr>
        <w:tab/>
        <w:t xml:space="preserve">Receipt of SIP BYE request for </w:t>
      </w:r>
      <w:r w:rsidR="003F6E92">
        <w:rPr>
          <w:lang w:eastAsia="ko-KR"/>
        </w:rPr>
        <w:t>group</w:t>
      </w:r>
      <w:r w:rsidRPr="0073469F">
        <w:rPr>
          <w:lang w:eastAsia="ko-KR"/>
        </w:rPr>
        <w:t xml:space="preserve"> call on-demand</w:t>
      </w:r>
      <w:bookmarkEnd w:id="3252"/>
      <w:bookmarkEnd w:id="3253"/>
      <w:bookmarkEnd w:id="3254"/>
      <w:bookmarkEnd w:id="3255"/>
      <w:bookmarkEnd w:id="3256"/>
      <w:bookmarkEnd w:id="3257"/>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73469F" w:rsidRDefault="00AA0E48" w:rsidP="00567124">
      <w:pPr>
        <w:pStyle w:val="Heading6"/>
        <w:numPr>
          <w:ilvl w:val="5"/>
          <w:numId w:val="0"/>
        </w:numPr>
        <w:ind w:left="1152" w:hanging="432"/>
        <w:rPr>
          <w:lang w:eastAsia="ko-KR"/>
        </w:rPr>
      </w:pPr>
      <w:bookmarkStart w:id="3258" w:name="_CR10_1_1_3_4_2"/>
      <w:bookmarkStart w:id="3259" w:name="_Toc20155892"/>
      <w:bookmarkStart w:id="3260" w:name="_Toc27501049"/>
      <w:bookmarkStart w:id="3261" w:name="_Toc36049175"/>
      <w:bookmarkStart w:id="3262" w:name="_Toc45209941"/>
      <w:bookmarkStart w:id="3263" w:name="_Toc51860766"/>
      <w:bookmarkStart w:id="3264" w:name="_Toc193390876"/>
      <w:bookmarkEnd w:id="3258"/>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3259"/>
      <w:bookmarkEnd w:id="3260"/>
      <w:bookmarkEnd w:id="3261"/>
      <w:bookmarkEnd w:id="3262"/>
      <w:bookmarkEnd w:id="3263"/>
      <w:bookmarkEnd w:id="3264"/>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3265" w:name="14f4399e2adfb55a__Toc427695842"/>
      <w:bookmarkStart w:id="3266" w:name="14f4399e2adfb55a__Toc427696242"/>
      <w:bookmarkStart w:id="3267" w:name="14f4399e2adfb55a__Toc427696641"/>
      <w:bookmarkStart w:id="3268" w:name="14f4399e2adfb55a__Toc427698243"/>
      <w:bookmarkStart w:id="3269" w:name="_CR10_1_1_3_5"/>
      <w:bookmarkStart w:id="3270" w:name="14f4399e2adfb55a__Toc427698801"/>
      <w:bookmarkStart w:id="3271" w:name="_Toc20155893"/>
      <w:bookmarkStart w:id="3272" w:name="_Toc27501050"/>
      <w:bookmarkStart w:id="3273" w:name="_Toc36049176"/>
      <w:bookmarkStart w:id="3274" w:name="_Toc45209942"/>
      <w:bookmarkStart w:id="3275" w:name="_Toc51860767"/>
      <w:bookmarkStart w:id="3276" w:name="_Toc193390877"/>
      <w:bookmarkEnd w:id="3265"/>
      <w:bookmarkEnd w:id="3266"/>
      <w:bookmarkEnd w:id="3267"/>
      <w:bookmarkEnd w:id="3268"/>
      <w:bookmarkEnd w:id="3269"/>
      <w:r w:rsidRPr="0073469F">
        <w:rPr>
          <w:rFonts w:eastAsia="Malgun Gothic"/>
        </w:rPr>
        <w:t>10.1.1.3.</w:t>
      </w:r>
      <w:r w:rsidR="00AA0E48" w:rsidRPr="0073469F">
        <w:rPr>
          <w:rFonts w:eastAsia="Malgun Gothic"/>
        </w:rPr>
        <w:t>5</w:t>
      </w:r>
      <w:r w:rsidRPr="0073469F">
        <w:rPr>
          <w:rFonts w:eastAsia="Malgun Gothic"/>
        </w:rPr>
        <w:tab/>
      </w:r>
      <w:bookmarkEnd w:id="3270"/>
      <w:r w:rsidR="005763BD" w:rsidRPr="0073469F">
        <w:rPr>
          <w:lang w:eastAsia="ko-KR"/>
        </w:rPr>
        <w:t>Rejoin procedures</w:t>
      </w:r>
      <w:bookmarkEnd w:id="3271"/>
      <w:bookmarkEnd w:id="3272"/>
      <w:bookmarkEnd w:id="3273"/>
      <w:bookmarkEnd w:id="3274"/>
      <w:bookmarkEnd w:id="3275"/>
      <w:bookmarkEnd w:id="3276"/>
    </w:p>
    <w:p w14:paraId="0F4A44C8" w14:textId="77777777" w:rsidR="005763BD" w:rsidRPr="0073469F" w:rsidRDefault="005763BD" w:rsidP="00567124">
      <w:pPr>
        <w:pStyle w:val="Heading6"/>
        <w:numPr>
          <w:ilvl w:val="5"/>
          <w:numId w:val="0"/>
        </w:numPr>
        <w:ind w:left="1152" w:hanging="432"/>
      </w:pPr>
      <w:bookmarkStart w:id="3277" w:name="_CR10_1_1_3_5_1"/>
      <w:bookmarkStart w:id="3278" w:name="_Toc20155894"/>
      <w:bookmarkStart w:id="3279" w:name="_Toc27501051"/>
      <w:bookmarkStart w:id="3280" w:name="_Toc36049177"/>
      <w:bookmarkStart w:id="3281" w:name="_Toc45209943"/>
      <w:bookmarkStart w:id="3282" w:name="_Toc51860768"/>
      <w:bookmarkStart w:id="3283" w:name="_Toc193390878"/>
      <w:bookmarkEnd w:id="3277"/>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3278"/>
      <w:bookmarkEnd w:id="3279"/>
      <w:bookmarkEnd w:id="3280"/>
      <w:bookmarkEnd w:id="3281"/>
      <w:bookmarkEnd w:id="3282"/>
      <w:bookmarkEnd w:id="3283"/>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3284" w:name="_CR10_1_1_3_5_2"/>
      <w:bookmarkStart w:id="3285" w:name="_Toc20155895"/>
      <w:bookmarkStart w:id="3286" w:name="_Toc27501052"/>
      <w:bookmarkStart w:id="3287" w:name="_Toc36049178"/>
      <w:bookmarkStart w:id="3288" w:name="_Toc45209944"/>
      <w:bookmarkStart w:id="3289" w:name="_Toc51860769"/>
      <w:bookmarkStart w:id="3290" w:name="_Toc193390879"/>
      <w:bookmarkEnd w:id="3284"/>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3285"/>
      <w:bookmarkEnd w:id="3286"/>
      <w:bookmarkEnd w:id="3287"/>
      <w:bookmarkEnd w:id="3288"/>
      <w:bookmarkEnd w:id="3289"/>
      <w:bookmarkEnd w:id="3290"/>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3291" w:name="_CR10_1_1_3_6"/>
      <w:bookmarkStart w:id="3292" w:name="_Toc20155896"/>
      <w:bookmarkStart w:id="3293" w:name="_Toc27501053"/>
      <w:bookmarkStart w:id="3294" w:name="_Toc36049179"/>
      <w:bookmarkStart w:id="3295" w:name="_Toc45209945"/>
      <w:bookmarkStart w:id="3296" w:name="_Toc51860770"/>
      <w:bookmarkStart w:id="3297" w:name="_Toc193390880"/>
      <w:bookmarkEnd w:id="3291"/>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3292"/>
      <w:bookmarkEnd w:id="3293"/>
      <w:bookmarkEnd w:id="3294"/>
      <w:bookmarkEnd w:id="3295"/>
      <w:bookmarkEnd w:id="3296"/>
      <w:bookmarkEnd w:id="3297"/>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3298" w:name="_CR10_1_1_4"/>
      <w:bookmarkStart w:id="3299" w:name="_Toc20155897"/>
      <w:bookmarkStart w:id="3300" w:name="_Toc27501054"/>
      <w:bookmarkStart w:id="3301" w:name="_Toc36049180"/>
      <w:bookmarkStart w:id="3302" w:name="_Toc45209946"/>
      <w:bookmarkStart w:id="3303" w:name="_Toc51860771"/>
      <w:bookmarkStart w:id="3304" w:name="_Toc193390881"/>
      <w:bookmarkEnd w:id="3298"/>
      <w:r w:rsidRPr="0073469F">
        <w:rPr>
          <w:noProof/>
        </w:rPr>
        <w:t>10.1.1.4</w:t>
      </w:r>
      <w:r w:rsidRPr="0073469F">
        <w:rPr>
          <w:noProof/>
        </w:rPr>
        <w:tab/>
        <w:t>Controlling MCPTT function procedures</w:t>
      </w:r>
      <w:bookmarkEnd w:id="3299"/>
      <w:bookmarkEnd w:id="3300"/>
      <w:bookmarkEnd w:id="3301"/>
      <w:bookmarkEnd w:id="3302"/>
      <w:bookmarkEnd w:id="3303"/>
      <w:bookmarkEnd w:id="3304"/>
    </w:p>
    <w:p w14:paraId="20267049" w14:textId="77777777" w:rsidR="002D24D7" w:rsidRPr="0073469F" w:rsidRDefault="002D24D7" w:rsidP="00567124">
      <w:pPr>
        <w:pStyle w:val="Heading5"/>
        <w:rPr>
          <w:noProof/>
        </w:rPr>
      </w:pPr>
      <w:bookmarkStart w:id="3305" w:name="_CR10_1_1_4_1"/>
      <w:bookmarkStart w:id="3306" w:name="_Toc20155898"/>
      <w:bookmarkStart w:id="3307" w:name="_Toc27501055"/>
      <w:bookmarkStart w:id="3308" w:name="_Toc36049181"/>
      <w:bookmarkStart w:id="3309" w:name="_Toc45209947"/>
      <w:bookmarkStart w:id="3310" w:name="_Toc51860772"/>
      <w:bookmarkStart w:id="3311" w:name="_Toc193390882"/>
      <w:bookmarkEnd w:id="3305"/>
      <w:r w:rsidRPr="0073469F">
        <w:rPr>
          <w:noProof/>
        </w:rPr>
        <w:t>10.1.1.4.1</w:t>
      </w:r>
      <w:r w:rsidRPr="0073469F">
        <w:rPr>
          <w:noProof/>
        </w:rPr>
        <w:tab/>
        <w:t>Originating Procedures</w:t>
      </w:r>
      <w:bookmarkEnd w:id="3306"/>
      <w:bookmarkEnd w:id="3307"/>
      <w:bookmarkEnd w:id="3308"/>
      <w:bookmarkEnd w:id="3309"/>
      <w:bookmarkEnd w:id="3310"/>
      <w:bookmarkEnd w:id="3311"/>
    </w:p>
    <w:p w14:paraId="7DAE727D" w14:textId="77777777" w:rsidR="009B367D" w:rsidRPr="0073469F" w:rsidRDefault="009B367D" w:rsidP="00567124">
      <w:pPr>
        <w:pStyle w:val="Heading6"/>
        <w:numPr>
          <w:ilvl w:val="5"/>
          <w:numId w:val="0"/>
        </w:numPr>
        <w:ind w:left="1152" w:hanging="432"/>
      </w:pPr>
      <w:bookmarkStart w:id="3312" w:name="_CR10_1_1_4_1_1"/>
      <w:bookmarkStart w:id="3313" w:name="_Toc20155899"/>
      <w:bookmarkStart w:id="3314" w:name="_Toc27501056"/>
      <w:bookmarkStart w:id="3315" w:name="_Toc36049182"/>
      <w:bookmarkStart w:id="3316" w:name="_Toc45209948"/>
      <w:bookmarkStart w:id="3317" w:name="_Toc51860773"/>
      <w:bookmarkStart w:id="3318" w:name="_Toc193390883"/>
      <w:bookmarkEnd w:id="3312"/>
      <w:r w:rsidRPr="0073469F">
        <w:t>10.1.1.4.1.</w:t>
      </w:r>
      <w:r w:rsidR="000768A6" w:rsidRPr="0073469F">
        <w:t>1</w:t>
      </w:r>
      <w:r w:rsidRPr="0073469F">
        <w:tab/>
        <w:t>INVITE targeted to an MCPTT client</w:t>
      </w:r>
      <w:bookmarkEnd w:id="3313"/>
      <w:bookmarkEnd w:id="3314"/>
      <w:bookmarkEnd w:id="3315"/>
      <w:bookmarkEnd w:id="3316"/>
      <w:bookmarkEnd w:id="3317"/>
      <w:bookmarkEnd w:id="3318"/>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lastRenderedPageBreak/>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3319" w:name="_CR10_1_1_4_1_2"/>
      <w:bookmarkStart w:id="3320" w:name="_Toc20155900"/>
      <w:bookmarkStart w:id="3321" w:name="_Toc27501057"/>
      <w:bookmarkStart w:id="3322" w:name="_Toc36049183"/>
      <w:bookmarkStart w:id="3323" w:name="_Toc45209949"/>
      <w:bookmarkStart w:id="3324" w:name="_Toc51860774"/>
      <w:bookmarkStart w:id="3325" w:name="_Toc193390884"/>
      <w:bookmarkEnd w:id="3319"/>
      <w:r w:rsidRPr="0073469F">
        <w:lastRenderedPageBreak/>
        <w:t>10.1.1.4.1.2</w:t>
      </w:r>
      <w:r w:rsidR="009B367D" w:rsidRPr="0073469F">
        <w:tab/>
        <w:t>INVITE targeted to the non-controlling MCPTT function of an MCPTT group</w:t>
      </w:r>
      <w:bookmarkEnd w:id="3320"/>
      <w:bookmarkEnd w:id="3321"/>
      <w:bookmarkEnd w:id="3322"/>
      <w:bookmarkEnd w:id="3323"/>
      <w:bookmarkEnd w:id="3324"/>
      <w:bookmarkEnd w:id="3325"/>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3326" w:name="_CR10_1_1_4_2"/>
      <w:bookmarkStart w:id="3327" w:name="_Toc20155901"/>
      <w:bookmarkStart w:id="3328" w:name="_Toc27501058"/>
      <w:bookmarkStart w:id="3329" w:name="_Toc36049184"/>
      <w:bookmarkStart w:id="3330" w:name="_Toc45209950"/>
      <w:bookmarkStart w:id="3331" w:name="_Toc51860775"/>
      <w:bookmarkStart w:id="3332" w:name="_Toc193390885"/>
      <w:bookmarkEnd w:id="3326"/>
      <w:r w:rsidRPr="0073469F">
        <w:rPr>
          <w:noProof/>
        </w:rPr>
        <w:t>10.1.1.4.2</w:t>
      </w:r>
      <w:r w:rsidRPr="0073469F">
        <w:rPr>
          <w:noProof/>
        </w:rPr>
        <w:tab/>
        <w:t>Terminating Procedures</w:t>
      </w:r>
      <w:bookmarkEnd w:id="3327"/>
      <w:bookmarkEnd w:id="3328"/>
      <w:bookmarkEnd w:id="3329"/>
      <w:bookmarkEnd w:id="3330"/>
      <w:bookmarkEnd w:id="3331"/>
      <w:bookmarkEnd w:id="3332"/>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3333"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lastRenderedPageBreak/>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333"/>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lastRenderedPageBreak/>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3334"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334"/>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w:t>
      </w:r>
      <w:r>
        <w:lastRenderedPageBreak/>
        <w:t xml:space="preserve">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lastRenderedPageBreak/>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lastRenderedPageBreak/>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lastRenderedPageBreak/>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3335" w:name="_CR10_1_1_4_3"/>
      <w:bookmarkStart w:id="3336" w:name="_Toc20155902"/>
      <w:bookmarkStart w:id="3337" w:name="_Toc27501059"/>
      <w:bookmarkStart w:id="3338" w:name="_Toc36049185"/>
      <w:bookmarkStart w:id="3339" w:name="_Toc45209951"/>
      <w:bookmarkStart w:id="3340" w:name="_Toc51860776"/>
      <w:bookmarkStart w:id="3341" w:name="_Toc193390886"/>
      <w:bookmarkEnd w:id="3335"/>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3336"/>
      <w:bookmarkEnd w:id="3337"/>
      <w:bookmarkEnd w:id="3338"/>
      <w:bookmarkEnd w:id="3339"/>
      <w:bookmarkEnd w:id="3340"/>
      <w:bookmarkEnd w:id="3341"/>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3342" w:name="_CR10_1_1_4_4"/>
      <w:bookmarkStart w:id="3343" w:name="_Toc20155903"/>
      <w:bookmarkStart w:id="3344" w:name="_Toc27501060"/>
      <w:bookmarkStart w:id="3345" w:name="_Toc36049186"/>
      <w:bookmarkStart w:id="3346" w:name="_Toc45209952"/>
      <w:bookmarkStart w:id="3347" w:name="_Toc51860777"/>
      <w:bookmarkStart w:id="3348" w:name="_Toc193390887"/>
      <w:bookmarkEnd w:id="3342"/>
      <w:r w:rsidRPr="0073469F">
        <w:rPr>
          <w:lang w:eastAsia="ko-KR"/>
        </w:rPr>
        <w:t>10.1.1.4.4</w:t>
      </w:r>
      <w:r w:rsidRPr="0073469F">
        <w:rPr>
          <w:lang w:eastAsia="ko-KR"/>
        </w:rPr>
        <w:tab/>
        <w:t>End group call initiated by the controlling MCPTT function</w:t>
      </w:r>
      <w:bookmarkEnd w:id="3343"/>
      <w:bookmarkEnd w:id="3344"/>
      <w:bookmarkEnd w:id="3345"/>
      <w:bookmarkEnd w:id="3346"/>
      <w:bookmarkEnd w:id="3347"/>
      <w:bookmarkEnd w:id="3348"/>
    </w:p>
    <w:p w14:paraId="7A4BFD43" w14:textId="77777777" w:rsidR="00AA0E48" w:rsidRPr="0073469F" w:rsidRDefault="00AA0E48" w:rsidP="00567124">
      <w:pPr>
        <w:pStyle w:val="Heading6"/>
        <w:numPr>
          <w:ilvl w:val="5"/>
          <w:numId w:val="0"/>
        </w:numPr>
        <w:ind w:left="1152" w:hanging="432"/>
        <w:rPr>
          <w:lang w:eastAsia="ko-KR"/>
        </w:rPr>
      </w:pPr>
      <w:bookmarkStart w:id="3349" w:name="_CR10_1_1_4_4_1"/>
      <w:bookmarkStart w:id="3350" w:name="_Toc20155904"/>
      <w:bookmarkStart w:id="3351" w:name="_Toc27501061"/>
      <w:bookmarkStart w:id="3352" w:name="_Toc36049187"/>
      <w:bookmarkStart w:id="3353" w:name="_Toc45209953"/>
      <w:bookmarkStart w:id="3354" w:name="_Toc51860778"/>
      <w:bookmarkStart w:id="3355" w:name="_Toc193390888"/>
      <w:bookmarkEnd w:id="3349"/>
      <w:r w:rsidRPr="0073469F">
        <w:rPr>
          <w:lang w:eastAsia="ko-KR"/>
        </w:rPr>
        <w:t>10.1.1.4.4.1</w:t>
      </w:r>
      <w:r w:rsidRPr="0073469F">
        <w:rPr>
          <w:lang w:eastAsia="ko-KR"/>
        </w:rPr>
        <w:tab/>
        <w:t>General</w:t>
      </w:r>
      <w:bookmarkEnd w:id="3350"/>
      <w:bookmarkEnd w:id="3351"/>
      <w:bookmarkEnd w:id="3352"/>
      <w:bookmarkEnd w:id="3353"/>
      <w:bookmarkEnd w:id="3354"/>
      <w:bookmarkEnd w:id="3355"/>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3356" w:name="_CR10_1_1_4_4_2"/>
      <w:bookmarkStart w:id="3357" w:name="_Toc20155905"/>
      <w:bookmarkStart w:id="3358" w:name="_Toc27501062"/>
      <w:bookmarkStart w:id="3359" w:name="_Toc36049188"/>
      <w:bookmarkStart w:id="3360" w:name="_Toc45209954"/>
      <w:bookmarkStart w:id="3361" w:name="_Toc51860779"/>
      <w:bookmarkStart w:id="3362" w:name="_Toc193390889"/>
      <w:bookmarkEnd w:id="3356"/>
      <w:r w:rsidRPr="0073469F">
        <w:rPr>
          <w:lang w:eastAsia="ko-KR"/>
        </w:rPr>
        <w:t>10.1.1.4.4.2</w:t>
      </w:r>
      <w:r w:rsidRPr="0073469F">
        <w:rPr>
          <w:lang w:eastAsia="ko-KR"/>
        </w:rPr>
        <w:tab/>
        <w:t>SIP BYE request for releasing MCPTT session for a group call</w:t>
      </w:r>
      <w:bookmarkEnd w:id="3357"/>
      <w:bookmarkEnd w:id="3358"/>
      <w:bookmarkEnd w:id="3359"/>
      <w:bookmarkEnd w:id="3360"/>
      <w:bookmarkEnd w:id="3361"/>
      <w:bookmarkEnd w:id="3362"/>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73469F" w:rsidRDefault="00AA0E48" w:rsidP="00567124">
      <w:pPr>
        <w:pStyle w:val="Heading6"/>
        <w:numPr>
          <w:ilvl w:val="5"/>
          <w:numId w:val="0"/>
        </w:numPr>
        <w:ind w:left="1152" w:hanging="432"/>
        <w:rPr>
          <w:lang w:eastAsia="ko-KR"/>
        </w:rPr>
      </w:pPr>
      <w:bookmarkStart w:id="3363" w:name="_CR10_1_1_4_4_3"/>
      <w:bookmarkStart w:id="3364" w:name="_Toc20155906"/>
      <w:bookmarkStart w:id="3365" w:name="_Toc27501063"/>
      <w:bookmarkStart w:id="3366" w:name="_Toc36049189"/>
      <w:bookmarkStart w:id="3367" w:name="_Toc45209955"/>
      <w:bookmarkStart w:id="3368" w:name="_Toc51860780"/>
      <w:bookmarkStart w:id="3369" w:name="_Toc193390890"/>
      <w:bookmarkEnd w:id="3363"/>
      <w:r w:rsidRPr="0073469F">
        <w:rPr>
          <w:lang w:eastAsia="ko-KR"/>
        </w:rPr>
        <w:t>10.1.1.4.4.3</w:t>
      </w:r>
      <w:r w:rsidRPr="0073469F">
        <w:rPr>
          <w:lang w:eastAsia="ko-KR"/>
        </w:rPr>
        <w:tab/>
        <w:t>SIP BYE request toward a MCPTT client</w:t>
      </w:r>
      <w:bookmarkEnd w:id="3364"/>
      <w:bookmarkEnd w:id="3365"/>
      <w:bookmarkEnd w:id="3366"/>
      <w:bookmarkEnd w:id="3367"/>
      <w:bookmarkEnd w:id="3368"/>
      <w:bookmarkEnd w:id="3369"/>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3370" w:name="_CR10_1_1_4_5"/>
      <w:bookmarkStart w:id="3371" w:name="_Toc20155907"/>
      <w:bookmarkStart w:id="3372" w:name="_Toc27501064"/>
      <w:bookmarkStart w:id="3373" w:name="_Toc36049190"/>
      <w:bookmarkStart w:id="3374" w:name="_Toc45209956"/>
      <w:bookmarkStart w:id="3375" w:name="_Toc51860781"/>
      <w:bookmarkStart w:id="3376" w:name="_Toc193390891"/>
      <w:bookmarkEnd w:id="3370"/>
      <w:r w:rsidRPr="0073469F">
        <w:lastRenderedPageBreak/>
        <w:t>10.1.1.</w:t>
      </w:r>
      <w:r w:rsidRPr="0073469F">
        <w:rPr>
          <w:lang w:eastAsia="ko-KR"/>
        </w:rPr>
        <w:t>4</w:t>
      </w:r>
      <w:r w:rsidRPr="0073469F">
        <w:t>.</w:t>
      </w:r>
      <w:r w:rsidRPr="0073469F">
        <w:rPr>
          <w:lang w:eastAsia="ko-KR"/>
        </w:rPr>
        <w:t>5</w:t>
      </w:r>
      <w:r w:rsidRPr="0073469F">
        <w:tab/>
      </w:r>
      <w:r w:rsidRPr="0073469F">
        <w:rPr>
          <w:lang w:eastAsia="ko-KR"/>
        </w:rPr>
        <w:t>Rejoin procedures</w:t>
      </w:r>
      <w:bookmarkEnd w:id="3371"/>
      <w:bookmarkEnd w:id="3372"/>
      <w:bookmarkEnd w:id="3373"/>
      <w:bookmarkEnd w:id="3374"/>
      <w:bookmarkEnd w:id="3375"/>
      <w:bookmarkEnd w:id="3376"/>
    </w:p>
    <w:p w14:paraId="73B5019F" w14:textId="77777777" w:rsidR="005763BD" w:rsidRPr="0073469F" w:rsidRDefault="005763BD" w:rsidP="00567124">
      <w:pPr>
        <w:pStyle w:val="Heading6"/>
        <w:numPr>
          <w:ilvl w:val="5"/>
          <w:numId w:val="0"/>
        </w:numPr>
        <w:ind w:left="1152" w:hanging="432"/>
      </w:pPr>
      <w:bookmarkStart w:id="3377" w:name="_CR10_1_1_4_5_1"/>
      <w:bookmarkStart w:id="3378" w:name="_Toc20155908"/>
      <w:bookmarkStart w:id="3379" w:name="_Toc27501065"/>
      <w:bookmarkStart w:id="3380" w:name="_Toc36049191"/>
      <w:bookmarkStart w:id="3381" w:name="_Toc45209957"/>
      <w:bookmarkStart w:id="3382" w:name="_Toc51860782"/>
      <w:bookmarkStart w:id="3383" w:name="_Toc193390892"/>
      <w:bookmarkEnd w:id="3377"/>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3378"/>
      <w:bookmarkEnd w:id="3379"/>
      <w:bookmarkEnd w:id="3380"/>
      <w:bookmarkEnd w:id="3381"/>
      <w:bookmarkEnd w:id="3382"/>
      <w:bookmarkEnd w:id="3383"/>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lastRenderedPageBreak/>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3384" w:name="_CR10_1_1_4_6"/>
      <w:bookmarkStart w:id="3385" w:name="_Toc20155909"/>
      <w:bookmarkStart w:id="3386" w:name="_Toc27501066"/>
      <w:bookmarkStart w:id="3387" w:name="_Toc36049192"/>
      <w:bookmarkStart w:id="3388" w:name="_Toc45209958"/>
      <w:bookmarkStart w:id="3389" w:name="_Toc51860783"/>
      <w:bookmarkStart w:id="3390" w:name="_Toc193390893"/>
      <w:bookmarkEnd w:id="3384"/>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3385"/>
      <w:bookmarkEnd w:id="3386"/>
      <w:bookmarkEnd w:id="3387"/>
      <w:bookmarkEnd w:id="3388"/>
      <w:bookmarkEnd w:id="3389"/>
      <w:bookmarkEnd w:id="3390"/>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3391" w:name="_CR10_1_1_4_7"/>
      <w:bookmarkStart w:id="3392" w:name="_Toc20155910"/>
      <w:bookmarkStart w:id="3393" w:name="_Toc27501067"/>
      <w:bookmarkStart w:id="3394" w:name="_Toc36049193"/>
      <w:bookmarkStart w:id="3395" w:name="_Toc45209959"/>
      <w:bookmarkStart w:id="3396" w:name="_Toc51860784"/>
      <w:bookmarkStart w:id="3397" w:name="_Toc193390894"/>
      <w:bookmarkEnd w:id="3391"/>
      <w:r>
        <w:t>10.1.1.4.7</w:t>
      </w:r>
      <w:r w:rsidRPr="0073469F">
        <w:tab/>
      </w:r>
      <w:r>
        <w:t>Receipt of a SIP re-INVITE request</w:t>
      </w:r>
      <w:bookmarkEnd w:id="3392"/>
      <w:bookmarkEnd w:id="3393"/>
      <w:bookmarkEnd w:id="3394"/>
      <w:bookmarkEnd w:id="3395"/>
      <w:bookmarkEnd w:id="3396"/>
      <w:bookmarkEnd w:id="3397"/>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lastRenderedPageBreak/>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lastRenderedPageBreak/>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lastRenderedPageBreak/>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 xml:space="preserve">in the SIP </w:t>
      </w:r>
      <w:r w:rsidR="00130993" w:rsidRPr="00562A51">
        <w:lastRenderedPageBreak/>
        <w:t>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3398" w:name="_CR10_1_1_4_8"/>
      <w:bookmarkStart w:id="3399" w:name="_Toc20155911"/>
      <w:bookmarkStart w:id="3400" w:name="_Toc27501068"/>
      <w:bookmarkStart w:id="3401" w:name="_Toc36049194"/>
      <w:bookmarkStart w:id="3402" w:name="_Toc45209960"/>
      <w:bookmarkStart w:id="3403" w:name="_Toc51860785"/>
      <w:bookmarkStart w:id="3404" w:name="_Toc193390895"/>
      <w:bookmarkEnd w:id="3398"/>
      <w:r>
        <w:t>10.1.1.4.8</w:t>
      </w:r>
      <w:r w:rsidRPr="0073469F">
        <w:tab/>
      </w:r>
      <w:r>
        <w:t>Handling of a SIP re-INVITE request for imminent peril session</w:t>
      </w:r>
      <w:bookmarkEnd w:id="3399"/>
      <w:bookmarkEnd w:id="3400"/>
      <w:bookmarkEnd w:id="3401"/>
      <w:bookmarkEnd w:id="3402"/>
      <w:bookmarkEnd w:id="3403"/>
      <w:bookmarkEnd w:id="3404"/>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lastRenderedPageBreak/>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3405" w:name="_CR10_1_1_5"/>
      <w:bookmarkStart w:id="3406" w:name="_Toc20155912"/>
      <w:bookmarkStart w:id="3407" w:name="_Toc27501069"/>
      <w:bookmarkStart w:id="3408" w:name="_Toc36049195"/>
      <w:bookmarkStart w:id="3409" w:name="_Toc45209961"/>
      <w:bookmarkStart w:id="3410" w:name="_Toc51860786"/>
      <w:bookmarkStart w:id="3411" w:name="_Toc193390896"/>
      <w:bookmarkEnd w:id="3405"/>
      <w:r w:rsidRPr="0073469F">
        <w:rPr>
          <w:noProof/>
        </w:rPr>
        <w:lastRenderedPageBreak/>
        <w:t>10.1.1.5</w:t>
      </w:r>
      <w:r w:rsidRPr="0073469F">
        <w:rPr>
          <w:noProof/>
        </w:rPr>
        <w:tab/>
        <w:t>Non-controlling function of an MCPTT group procedures</w:t>
      </w:r>
      <w:bookmarkEnd w:id="3406"/>
      <w:bookmarkEnd w:id="3407"/>
      <w:bookmarkEnd w:id="3408"/>
      <w:bookmarkEnd w:id="3409"/>
      <w:bookmarkEnd w:id="3410"/>
      <w:bookmarkEnd w:id="3411"/>
    </w:p>
    <w:p w14:paraId="7C4D7ABE" w14:textId="77777777" w:rsidR="002C4DA7" w:rsidRPr="0073469F" w:rsidRDefault="002C4DA7" w:rsidP="00567124">
      <w:pPr>
        <w:pStyle w:val="Heading5"/>
      </w:pPr>
      <w:bookmarkStart w:id="3412" w:name="_CR10_1_1_5_1"/>
      <w:bookmarkStart w:id="3413" w:name="_Toc20155913"/>
      <w:bookmarkStart w:id="3414" w:name="_Toc27501070"/>
      <w:bookmarkStart w:id="3415" w:name="_Toc36049196"/>
      <w:bookmarkStart w:id="3416" w:name="_Toc45209962"/>
      <w:bookmarkStart w:id="3417" w:name="_Toc51860787"/>
      <w:bookmarkStart w:id="3418" w:name="_Toc193390897"/>
      <w:bookmarkEnd w:id="3412"/>
      <w:r w:rsidRPr="0073469F">
        <w:t>10.1.1.5.1</w:t>
      </w:r>
      <w:r w:rsidRPr="0073469F">
        <w:tab/>
        <w:t>Originating procedures</w:t>
      </w:r>
      <w:bookmarkEnd w:id="3413"/>
      <w:bookmarkEnd w:id="3414"/>
      <w:bookmarkEnd w:id="3415"/>
      <w:bookmarkEnd w:id="3416"/>
      <w:bookmarkEnd w:id="3417"/>
      <w:bookmarkEnd w:id="3418"/>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3419" w:name="_CR10_1_1_5_2"/>
      <w:bookmarkStart w:id="3420" w:name="_Toc20155914"/>
      <w:bookmarkStart w:id="3421" w:name="_Toc27501071"/>
      <w:bookmarkStart w:id="3422" w:name="_Toc36049197"/>
      <w:bookmarkStart w:id="3423" w:name="_Toc45209963"/>
      <w:bookmarkStart w:id="3424" w:name="_Toc51860788"/>
      <w:bookmarkStart w:id="3425" w:name="_Toc193390898"/>
      <w:bookmarkEnd w:id="3419"/>
      <w:r w:rsidRPr="0073469F">
        <w:t>10.1.1.5.2</w:t>
      </w:r>
      <w:r w:rsidRPr="0073469F">
        <w:tab/>
        <w:t>Terminating procedures</w:t>
      </w:r>
      <w:bookmarkEnd w:id="3420"/>
      <w:bookmarkEnd w:id="3421"/>
      <w:bookmarkEnd w:id="3422"/>
      <w:bookmarkEnd w:id="3423"/>
      <w:bookmarkEnd w:id="3424"/>
      <w:bookmarkEnd w:id="3425"/>
    </w:p>
    <w:p w14:paraId="15D3B3AE" w14:textId="77777777" w:rsidR="0097183E" w:rsidRPr="00A509A6" w:rsidRDefault="0097183E" w:rsidP="00567124">
      <w:pPr>
        <w:pStyle w:val="Heading6"/>
        <w:numPr>
          <w:ilvl w:val="5"/>
          <w:numId w:val="0"/>
        </w:numPr>
        <w:ind w:left="1152" w:hanging="432"/>
      </w:pPr>
      <w:bookmarkStart w:id="3426" w:name="_CR10_1_1_5_2_1"/>
      <w:bookmarkStart w:id="3427" w:name="_Toc20155915"/>
      <w:bookmarkStart w:id="3428" w:name="_Toc27501072"/>
      <w:bookmarkStart w:id="3429" w:name="_Toc36049198"/>
      <w:bookmarkStart w:id="3430" w:name="_Toc45209964"/>
      <w:bookmarkStart w:id="3431" w:name="_Toc51860789"/>
      <w:bookmarkStart w:id="3432" w:name="_Toc193390899"/>
      <w:bookmarkEnd w:id="3426"/>
      <w:r w:rsidRPr="00A509A6">
        <w:t>10.1.1.5.2.1</w:t>
      </w:r>
      <w:r w:rsidRPr="00A509A6">
        <w:tab/>
        <w:t>General</w:t>
      </w:r>
      <w:bookmarkEnd w:id="3427"/>
      <w:bookmarkEnd w:id="3428"/>
      <w:bookmarkEnd w:id="3429"/>
      <w:bookmarkEnd w:id="3430"/>
      <w:bookmarkEnd w:id="3431"/>
      <w:bookmarkEnd w:id="3432"/>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3433" w:name="_CR10_1_1_5_2_2"/>
      <w:bookmarkStart w:id="3434" w:name="_Toc20155916"/>
      <w:bookmarkStart w:id="3435" w:name="_Toc27501073"/>
      <w:bookmarkStart w:id="3436" w:name="_Toc36049199"/>
      <w:bookmarkStart w:id="3437" w:name="_Toc45209965"/>
      <w:bookmarkStart w:id="3438" w:name="_Toc51860790"/>
      <w:bookmarkStart w:id="3439" w:name="_Toc193390900"/>
      <w:bookmarkEnd w:id="3433"/>
      <w:r w:rsidRPr="0097183E">
        <w:lastRenderedPageBreak/>
        <w:t>10.1.1.5.2.2</w:t>
      </w:r>
      <w:r w:rsidRPr="0097183E">
        <w:tab/>
        <w:t xml:space="preserve">Initiating a </w:t>
      </w:r>
      <w:r w:rsidR="002D311C">
        <w:t>prearranged</w:t>
      </w:r>
      <w:r w:rsidRPr="0097183E">
        <w:t xml:space="preserve"> group call</w:t>
      </w:r>
      <w:bookmarkEnd w:id="3434"/>
      <w:bookmarkEnd w:id="3435"/>
      <w:bookmarkEnd w:id="3436"/>
      <w:bookmarkEnd w:id="3437"/>
      <w:bookmarkEnd w:id="3438"/>
      <w:bookmarkEnd w:id="3439"/>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lastRenderedPageBreak/>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624244F9" w14:textId="4615C334" w:rsidR="00F10829" w:rsidRDefault="00F10829" w:rsidP="00F10829">
      <w:pPr>
        <w:rPr>
          <w:noProof/>
        </w:rPr>
      </w:pPr>
      <w:r>
        <w:t>If the group document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then the </w:t>
      </w:r>
      <w:r w:rsidRPr="0073469F">
        <w:rPr>
          <w:noProof/>
        </w:rPr>
        <w:t>non-controlling M</w:t>
      </w:r>
      <w:r>
        <w:rPr>
          <w:noProof/>
        </w:rPr>
        <w:t xml:space="preserve">CPTT function of an MCPTT group shall wait until SIP 200 (OK) responses </w:t>
      </w:r>
      <w:r>
        <w:rPr>
          <w:noProof/>
        </w:rPr>
        <w:t>or SIP 3xx,4xx, 5xx or 6xx responses with a warning text set to "</w:t>
      </w:r>
      <w:r>
        <w:t>196 user participates under another constituent group"</w:t>
      </w:r>
      <w:r>
        <w:rPr>
          <w:noProof/>
        </w:rPr>
        <w:t xml:space="preserve"> </w:t>
      </w:r>
      <w:r>
        <w:rPr>
          <w:noProof/>
        </w:rPr>
        <w:t xml:space="preserve">to SIP INVITE requests have been received from </w:t>
      </w:r>
      <w:r>
        <w:rPr>
          <w:noProof/>
        </w:rPr>
        <w:t xml:space="preserve">all </w:t>
      </w:r>
      <w:r>
        <w:rPr>
          <w:noProof/>
        </w:rPr>
        <w:t>the &lt;on-network-required&gt; MCPTT clients before sending a SIP 200 (OK) response back to the controlling MCPTT function, as specified above.</w:t>
      </w:r>
    </w:p>
    <w:p w14:paraId="0FF6AE4E" w14:textId="235CEB30" w:rsidR="0033527D" w:rsidRDefault="00F10829" w:rsidP="00DF0E56">
      <w:pPr>
        <w:pStyle w:val="NO"/>
      </w:pPr>
      <w:r>
        <w:rPr>
          <w:noProof/>
        </w:rPr>
        <w:lastRenderedPageBreak/>
        <w:t>NOTE 4:</w:t>
      </w:r>
      <w:r>
        <w:rPr>
          <w:noProof/>
        </w:rPr>
        <w:tab/>
        <w:t>The behavior of the non-controlling MCPTT function in the case where not all &lt;on-network-required&gt; MCPTT clients have responded positively to the sent SIP INVITE is beyond the scope of this specification and left to implementation.</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3440" w:name="_CR10_1_1_5_2_3"/>
      <w:bookmarkStart w:id="3441" w:name="_Toc20155917"/>
      <w:bookmarkStart w:id="3442" w:name="_Toc27501074"/>
      <w:bookmarkStart w:id="3443" w:name="_Toc36049200"/>
      <w:bookmarkStart w:id="3444" w:name="_Toc45209966"/>
      <w:bookmarkStart w:id="3445" w:name="_Toc51860791"/>
      <w:bookmarkStart w:id="3446" w:name="_Toc193390901"/>
      <w:bookmarkEnd w:id="3440"/>
      <w:r w:rsidRPr="00A509A6">
        <w:t>10.1.1.5.2.3</w:t>
      </w:r>
      <w:r w:rsidRPr="00A509A6">
        <w:tab/>
        <w:t xml:space="preserve">Joining an ongoing </w:t>
      </w:r>
      <w:r w:rsidR="002D311C" w:rsidRPr="00A509A6">
        <w:t>prearranged</w:t>
      </w:r>
      <w:r w:rsidRPr="00A509A6">
        <w:t xml:space="preserve"> group call</w:t>
      </w:r>
      <w:bookmarkEnd w:id="3441"/>
      <w:bookmarkEnd w:id="3442"/>
      <w:bookmarkEnd w:id="3443"/>
      <w:bookmarkEnd w:id="3444"/>
      <w:bookmarkEnd w:id="3445"/>
      <w:bookmarkEnd w:id="3446"/>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lastRenderedPageBreak/>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3447" w:name="_CR10_1_1_5_2_4"/>
      <w:bookmarkStart w:id="3448" w:name="_Toc20155918"/>
      <w:bookmarkStart w:id="3449" w:name="_Toc27501075"/>
      <w:bookmarkStart w:id="3450" w:name="_Toc36049201"/>
      <w:bookmarkStart w:id="3451" w:name="_Toc45209967"/>
      <w:bookmarkStart w:id="3452" w:name="_Toc51860792"/>
      <w:bookmarkStart w:id="3453" w:name="_Toc193390902"/>
      <w:bookmarkEnd w:id="3447"/>
      <w:r w:rsidRPr="00A509A6">
        <w:t>10.1.1.5.2.4</w:t>
      </w:r>
      <w:r w:rsidRPr="00A509A6">
        <w:tab/>
        <w:t xml:space="preserve">Splitting an ongoing </w:t>
      </w:r>
      <w:r w:rsidR="002D311C" w:rsidRPr="00A509A6">
        <w:t>prearranged</w:t>
      </w:r>
      <w:r w:rsidRPr="00A509A6">
        <w:t xml:space="preserve"> group call</w:t>
      </w:r>
      <w:bookmarkEnd w:id="3448"/>
      <w:bookmarkEnd w:id="3449"/>
      <w:bookmarkEnd w:id="3450"/>
      <w:bookmarkEnd w:id="3451"/>
      <w:bookmarkEnd w:id="3452"/>
      <w:bookmarkEnd w:id="3453"/>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3454" w:name="_CR10_1_1_5_3"/>
      <w:bookmarkStart w:id="3455" w:name="_Toc20155919"/>
      <w:bookmarkStart w:id="3456" w:name="_Toc27501076"/>
      <w:bookmarkStart w:id="3457" w:name="_Toc36049202"/>
      <w:bookmarkStart w:id="3458" w:name="_Toc45209968"/>
      <w:bookmarkStart w:id="3459" w:name="_Toc51860793"/>
      <w:bookmarkStart w:id="3460" w:name="_Toc193390903"/>
      <w:bookmarkEnd w:id="3454"/>
      <w:r w:rsidRPr="00EF4A67">
        <w:rPr>
          <w:rFonts w:eastAsia="Malgun Gothic"/>
          <w:lang w:val="en-US"/>
        </w:rPr>
        <w:t>10.1.1.5.3</w:t>
      </w:r>
      <w:r w:rsidRPr="00EF4A67">
        <w:rPr>
          <w:rFonts w:eastAsia="Malgun Gothic"/>
          <w:lang w:val="en-US"/>
        </w:rPr>
        <w:tab/>
        <w:t>Rejoin procedures</w:t>
      </w:r>
      <w:bookmarkEnd w:id="3455"/>
      <w:bookmarkEnd w:id="3456"/>
      <w:bookmarkEnd w:id="3457"/>
      <w:bookmarkEnd w:id="3458"/>
      <w:bookmarkEnd w:id="3459"/>
      <w:bookmarkEnd w:id="3460"/>
    </w:p>
    <w:p w14:paraId="5FE562B7" w14:textId="77777777" w:rsidR="004F27BE" w:rsidRPr="00EF4A67" w:rsidRDefault="004F27BE" w:rsidP="00567124">
      <w:pPr>
        <w:pStyle w:val="Heading6"/>
        <w:numPr>
          <w:ilvl w:val="5"/>
          <w:numId w:val="0"/>
        </w:numPr>
        <w:ind w:left="1152" w:hanging="432"/>
        <w:rPr>
          <w:lang w:val="en-US"/>
        </w:rPr>
      </w:pPr>
      <w:bookmarkStart w:id="3461" w:name="_CR10_1_1_5_3_1"/>
      <w:bookmarkStart w:id="3462" w:name="_Toc20155920"/>
      <w:bookmarkStart w:id="3463" w:name="_Toc27501077"/>
      <w:bookmarkStart w:id="3464" w:name="_Toc36049203"/>
      <w:bookmarkStart w:id="3465" w:name="_Toc45209969"/>
      <w:bookmarkStart w:id="3466" w:name="_Toc51860794"/>
      <w:bookmarkStart w:id="3467" w:name="_Toc193390904"/>
      <w:bookmarkEnd w:id="3461"/>
      <w:r w:rsidRPr="00EF4A67">
        <w:rPr>
          <w:lang w:val="en-US"/>
        </w:rPr>
        <w:t>10.1.1.5.3.1</w:t>
      </w:r>
      <w:r w:rsidRPr="00EF4A67">
        <w:rPr>
          <w:lang w:val="en-US"/>
        </w:rPr>
        <w:tab/>
        <w:t>Terminating procedures</w:t>
      </w:r>
      <w:bookmarkEnd w:id="3462"/>
      <w:bookmarkEnd w:id="3463"/>
      <w:bookmarkEnd w:id="3464"/>
      <w:bookmarkEnd w:id="3465"/>
      <w:bookmarkEnd w:id="3466"/>
      <w:bookmarkEnd w:id="3467"/>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3468" w:name="_CR10_1_1_5_3_2"/>
      <w:bookmarkStart w:id="3469" w:name="_Toc20155921"/>
      <w:bookmarkStart w:id="3470" w:name="_Toc27501078"/>
      <w:bookmarkStart w:id="3471" w:name="_Toc36049204"/>
      <w:bookmarkStart w:id="3472" w:name="_Toc45209970"/>
      <w:bookmarkStart w:id="3473" w:name="_Toc51860795"/>
      <w:bookmarkStart w:id="3474" w:name="_Toc193390905"/>
      <w:bookmarkEnd w:id="3468"/>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3469"/>
      <w:bookmarkEnd w:id="3470"/>
      <w:bookmarkEnd w:id="3471"/>
      <w:bookmarkEnd w:id="3472"/>
      <w:bookmarkEnd w:id="3473"/>
      <w:bookmarkEnd w:id="3474"/>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3475" w:name="_CR10_1_1_5_4"/>
      <w:bookmarkStart w:id="3476" w:name="_Toc20155922"/>
      <w:bookmarkStart w:id="3477" w:name="_Toc27501079"/>
      <w:bookmarkStart w:id="3478" w:name="_Toc36049205"/>
      <w:bookmarkStart w:id="3479" w:name="_Toc45209971"/>
      <w:bookmarkStart w:id="3480" w:name="_Toc51860796"/>
      <w:bookmarkStart w:id="3481" w:name="_Toc193390906"/>
      <w:bookmarkEnd w:id="3475"/>
      <w:r>
        <w:rPr>
          <w:rFonts w:eastAsia="Malgun Gothic"/>
          <w:lang w:val="en-US"/>
        </w:rPr>
        <w:lastRenderedPageBreak/>
        <w:t>10.1.1.5.4</w:t>
      </w:r>
      <w:r>
        <w:rPr>
          <w:rFonts w:eastAsia="Malgun Gothic"/>
          <w:lang w:val="en-US"/>
        </w:rPr>
        <w:tab/>
      </w:r>
      <w:bookmarkEnd w:id="3476"/>
      <w:bookmarkEnd w:id="3477"/>
      <w:bookmarkEnd w:id="3478"/>
      <w:bookmarkEnd w:id="3479"/>
      <w:bookmarkEnd w:id="3480"/>
      <w:r w:rsidR="00A62E4B">
        <w:rPr>
          <w:rFonts w:eastAsia="Malgun Gothic"/>
          <w:lang w:val="en-US"/>
        </w:rPr>
        <w:t>void</w:t>
      </w:r>
      <w:bookmarkEnd w:id="3481"/>
    </w:p>
    <w:p w14:paraId="276BB3CE" w14:textId="77777777" w:rsidR="007A751B" w:rsidRDefault="007A751B" w:rsidP="00567124">
      <w:pPr>
        <w:pStyle w:val="Heading5"/>
        <w:rPr>
          <w:rFonts w:eastAsia="Malgun Gothic"/>
          <w:lang w:val="en-US"/>
        </w:rPr>
      </w:pPr>
      <w:bookmarkStart w:id="3482" w:name="_CR10_1_1_5_5"/>
      <w:bookmarkStart w:id="3483" w:name="_Toc20155923"/>
      <w:bookmarkStart w:id="3484" w:name="_Toc27501080"/>
      <w:bookmarkStart w:id="3485" w:name="_Toc36049206"/>
      <w:bookmarkStart w:id="3486" w:name="_Toc45209972"/>
      <w:bookmarkStart w:id="3487" w:name="_Toc51860797"/>
      <w:bookmarkStart w:id="3488" w:name="_Toc193390907"/>
      <w:bookmarkEnd w:id="3482"/>
      <w:r>
        <w:rPr>
          <w:rFonts w:eastAsia="Malgun Gothic"/>
          <w:lang w:val="en-US"/>
        </w:rPr>
        <w:t>10.1.1.5.5</w:t>
      </w:r>
      <w:r>
        <w:rPr>
          <w:rFonts w:eastAsia="Malgun Gothic"/>
          <w:lang w:val="en-US"/>
        </w:rPr>
        <w:tab/>
        <w:t>Initiating a temporary group session</w:t>
      </w:r>
      <w:bookmarkEnd w:id="3483"/>
      <w:bookmarkEnd w:id="3484"/>
      <w:bookmarkEnd w:id="3485"/>
      <w:bookmarkEnd w:id="3486"/>
      <w:bookmarkEnd w:id="3487"/>
      <w:bookmarkEnd w:id="3488"/>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lastRenderedPageBreak/>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3489" w:name="14f4399e2adfb55a__Toc427695843"/>
      <w:bookmarkStart w:id="3490" w:name="14f4399e2adfb55a__Toc427696243"/>
      <w:bookmarkStart w:id="3491" w:name="14f4399e2adfb55a__Toc427696642"/>
      <w:bookmarkStart w:id="3492" w:name="14f4399e2adfb55a__Toc427698244"/>
      <w:bookmarkStart w:id="3493" w:name="_CR10_1_2"/>
      <w:bookmarkStart w:id="3494" w:name="14f4399e2adfb55a__Toc427698802"/>
      <w:bookmarkStart w:id="3495" w:name="_Toc20155924"/>
      <w:bookmarkStart w:id="3496" w:name="_Toc27501081"/>
      <w:bookmarkStart w:id="3497" w:name="_Toc36049207"/>
      <w:bookmarkStart w:id="3498" w:name="_Toc45209973"/>
      <w:bookmarkStart w:id="3499" w:name="_Toc51860798"/>
      <w:bookmarkStart w:id="3500" w:name="_Toc193390908"/>
      <w:bookmarkEnd w:id="3489"/>
      <w:bookmarkEnd w:id="3490"/>
      <w:bookmarkEnd w:id="3491"/>
      <w:bookmarkEnd w:id="3492"/>
      <w:bookmarkEnd w:id="3493"/>
      <w:r w:rsidRPr="0073469F">
        <w:rPr>
          <w:rFonts w:eastAsia="Malgun Gothic"/>
        </w:rPr>
        <w:lastRenderedPageBreak/>
        <w:t>10.1.2</w:t>
      </w:r>
      <w:r w:rsidRPr="0073469F">
        <w:rPr>
          <w:rFonts w:eastAsia="Malgun Gothic"/>
        </w:rPr>
        <w:tab/>
        <w:t>Chat group (restricted) call</w:t>
      </w:r>
      <w:bookmarkEnd w:id="3494"/>
      <w:bookmarkEnd w:id="3495"/>
      <w:bookmarkEnd w:id="3496"/>
      <w:bookmarkEnd w:id="3497"/>
      <w:bookmarkEnd w:id="3498"/>
      <w:bookmarkEnd w:id="3499"/>
      <w:bookmarkEnd w:id="3500"/>
    </w:p>
    <w:p w14:paraId="1F4B278D" w14:textId="77777777" w:rsidR="00E909BD" w:rsidRPr="0073469F" w:rsidRDefault="00E909BD" w:rsidP="00567124">
      <w:pPr>
        <w:pStyle w:val="Heading4"/>
        <w:rPr>
          <w:rFonts w:eastAsia="Malgun Gothic"/>
        </w:rPr>
      </w:pPr>
      <w:bookmarkStart w:id="3501" w:name="14f4399e2adfb55a__Toc427695844"/>
      <w:bookmarkStart w:id="3502" w:name="14f4399e2adfb55a__Toc427696244"/>
      <w:bookmarkStart w:id="3503" w:name="14f4399e2adfb55a__Toc427696643"/>
      <w:bookmarkStart w:id="3504" w:name="14f4399e2adfb55a__Toc427698245"/>
      <w:bookmarkStart w:id="3505" w:name="_CR10_1_2_1"/>
      <w:bookmarkStart w:id="3506" w:name="14f4399e2adfb55a__Toc427698803"/>
      <w:bookmarkStart w:id="3507" w:name="_Toc20155925"/>
      <w:bookmarkStart w:id="3508" w:name="_Toc27501082"/>
      <w:bookmarkStart w:id="3509" w:name="_Toc36049208"/>
      <w:bookmarkStart w:id="3510" w:name="_Toc45209974"/>
      <w:bookmarkStart w:id="3511" w:name="_Toc51860799"/>
      <w:bookmarkStart w:id="3512" w:name="_Toc193390909"/>
      <w:bookmarkEnd w:id="3501"/>
      <w:bookmarkEnd w:id="3502"/>
      <w:bookmarkEnd w:id="3503"/>
      <w:bookmarkEnd w:id="3504"/>
      <w:bookmarkEnd w:id="3505"/>
      <w:r w:rsidRPr="0073469F">
        <w:rPr>
          <w:rFonts w:eastAsia="Malgun Gothic"/>
        </w:rPr>
        <w:t>10.1.2.1</w:t>
      </w:r>
      <w:r w:rsidRPr="0073469F">
        <w:rPr>
          <w:rFonts w:eastAsia="Malgun Gothic"/>
        </w:rPr>
        <w:tab/>
        <w:t>General</w:t>
      </w:r>
      <w:bookmarkEnd w:id="3506"/>
      <w:bookmarkEnd w:id="3507"/>
      <w:bookmarkEnd w:id="3508"/>
      <w:bookmarkEnd w:id="3509"/>
      <w:bookmarkEnd w:id="3510"/>
      <w:bookmarkEnd w:id="3511"/>
      <w:bookmarkEnd w:id="3512"/>
    </w:p>
    <w:p w14:paraId="213907DE" w14:textId="77777777" w:rsidR="00E909BD" w:rsidRPr="0073469F" w:rsidRDefault="00E909BD" w:rsidP="00567124">
      <w:pPr>
        <w:pStyle w:val="Heading4"/>
        <w:rPr>
          <w:rFonts w:eastAsia="Malgun Gothic"/>
        </w:rPr>
      </w:pPr>
      <w:bookmarkStart w:id="3513" w:name="14f4399e2adfb55a__Toc427695845"/>
      <w:bookmarkStart w:id="3514" w:name="14f4399e2adfb55a__Toc427696245"/>
      <w:bookmarkStart w:id="3515" w:name="14f4399e2adfb55a__Toc427696644"/>
      <w:bookmarkStart w:id="3516" w:name="14f4399e2adfb55a__Toc427698246"/>
      <w:bookmarkStart w:id="3517" w:name="_CR10_1_2_2"/>
      <w:bookmarkStart w:id="3518" w:name="14f4399e2adfb55a__Toc427698804"/>
      <w:bookmarkStart w:id="3519" w:name="_Toc20155926"/>
      <w:bookmarkStart w:id="3520" w:name="_Toc27501083"/>
      <w:bookmarkStart w:id="3521" w:name="_Toc36049209"/>
      <w:bookmarkStart w:id="3522" w:name="_Toc45209975"/>
      <w:bookmarkStart w:id="3523" w:name="_Toc51860800"/>
      <w:bookmarkStart w:id="3524" w:name="_Toc193390910"/>
      <w:bookmarkEnd w:id="3513"/>
      <w:bookmarkEnd w:id="3514"/>
      <w:bookmarkEnd w:id="3515"/>
      <w:bookmarkEnd w:id="3516"/>
      <w:bookmarkEnd w:id="3517"/>
      <w:r w:rsidRPr="0073469F">
        <w:rPr>
          <w:rFonts w:eastAsia="Malgun Gothic"/>
        </w:rPr>
        <w:t>10.1.2.2</w:t>
      </w:r>
      <w:r w:rsidRPr="0073469F">
        <w:rPr>
          <w:rFonts w:eastAsia="Malgun Gothic"/>
        </w:rPr>
        <w:tab/>
        <w:t>MCPTT client procedures</w:t>
      </w:r>
      <w:bookmarkEnd w:id="3518"/>
      <w:bookmarkEnd w:id="3519"/>
      <w:bookmarkEnd w:id="3520"/>
      <w:bookmarkEnd w:id="3521"/>
      <w:bookmarkEnd w:id="3522"/>
      <w:bookmarkEnd w:id="3523"/>
      <w:bookmarkEnd w:id="3524"/>
    </w:p>
    <w:p w14:paraId="23EF999B" w14:textId="77777777" w:rsidR="000073F2" w:rsidRPr="0073469F" w:rsidRDefault="000073F2" w:rsidP="00567124">
      <w:pPr>
        <w:pStyle w:val="Heading5"/>
      </w:pPr>
      <w:bookmarkStart w:id="3525" w:name="_CR10_1_2_2_1"/>
      <w:bookmarkStart w:id="3526" w:name="_Toc20155927"/>
      <w:bookmarkStart w:id="3527" w:name="_Toc27501084"/>
      <w:bookmarkStart w:id="3528" w:name="_Toc36049210"/>
      <w:bookmarkStart w:id="3529" w:name="_Toc45209976"/>
      <w:bookmarkStart w:id="3530" w:name="_Toc51860801"/>
      <w:bookmarkStart w:id="3531" w:name="_Toc193390911"/>
      <w:bookmarkEnd w:id="3525"/>
      <w:r w:rsidRPr="0073469F">
        <w:t>10.1.2.2.1</w:t>
      </w:r>
      <w:r w:rsidRPr="0073469F">
        <w:tab/>
        <w:t>On-demand chat group call</w:t>
      </w:r>
      <w:bookmarkEnd w:id="3526"/>
      <w:bookmarkEnd w:id="3527"/>
      <w:bookmarkEnd w:id="3528"/>
      <w:bookmarkEnd w:id="3529"/>
      <w:bookmarkEnd w:id="3530"/>
      <w:bookmarkEnd w:id="3531"/>
    </w:p>
    <w:p w14:paraId="39E48D80" w14:textId="77777777" w:rsidR="000073F2" w:rsidRPr="0073469F" w:rsidRDefault="000073F2" w:rsidP="00752DF8">
      <w:pPr>
        <w:pStyle w:val="H6"/>
      </w:pPr>
      <w:bookmarkStart w:id="3532" w:name="_Toc20155928"/>
      <w:bookmarkStart w:id="3533" w:name="_Toc27501085"/>
      <w:bookmarkStart w:id="3534" w:name="_Toc36049211"/>
      <w:bookmarkStart w:id="3535" w:name="_Toc45209977"/>
      <w:bookmarkStart w:id="3536" w:name="_Toc51860802"/>
      <w:bookmarkStart w:id="3537" w:name="_CR10_1_2_2_1_1"/>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3532"/>
      <w:bookmarkEnd w:id="3533"/>
      <w:bookmarkEnd w:id="3534"/>
      <w:bookmarkEnd w:id="3535"/>
      <w:bookmarkEnd w:id="3536"/>
      <w:r w:rsidR="004D29D9">
        <w:t>call</w:t>
      </w:r>
    </w:p>
    <w:bookmarkEnd w:id="3537"/>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lastRenderedPageBreak/>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lastRenderedPageBreak/>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3538" w:name="_CR10_1_2_2_1_2"/>
      <w:bookmarkStart w:id="3539" w:name="_Toc20155929"/>
      <w:bookmarkStart w:id="3540" w:name="_Toc27501086"/>
      <w:bookmarkStart w:id="3541" w:name="_Toc36049212"/>
      <w:bookmarkStart w:id="3542" w:name="_Toc45209978"/>
      <w:bookmarkStart w:id="3543" w:name="_Toc51860803"/>
      <w:bookmarkStart w:id="3544" w:name="_Toc193390912"/>
      <w:bookmarkEnd w:id="3538"/>
      <w:r w:rsidRPr="0073469F">
        <w:t>10.1.2.2.1.2</w:t>
      </w:r>
      <w:r w:rsidRPr="0073469F">
        <w:tab/>
        <w:t xml:space="preserve">MCPTT client receives SIP re-INVITE </w:t>
      </w:r>
      <w:r w:rsidR="00087265">
        <w:t>request</w:t>
      </w:r>
      <w:bookmarkEnd w:id="3539"/>
      <w:bookmarkEnd w:id="3540"/>
      <w:bookmarkEnd w:id="3541"/>
      <w:bookmarkEnd w:id="3542"/>
      <w:bookmarkEnd w:id="3543"/>
      <w:bookmarkEnd w:id="3544"/>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lastRenderedPageBreak/>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3545" w:name="_CR10_1_2_2_1_3"/>
      <w:bookmarkStart w:id="3546" w:name="_Toc20155930"/>
      <w:bookmarkStart w:id="3547" w:name="_Toc27501087"/>
      <w:bookmarkStart w:id="3548" w:name="_Toc36049213"/>
      <w:bookmarkStart w:id="3549" w:name="_Toc45209979"/>
      <w:bookmarkStart w:id="3550" w:name="_Toc51860804"/>
      <w:bookmarkStart w:id="3551" w:name="_Toc193390913"/>
      <w:bookmarkEnd w:id="3545"/>
      <w:r w:rsidRPr="0073469F">
        <w:t>10.1.2.2.1.3</w:t>
      </w:r>
      <w:r w:rsidRPr="0073469F">
        <w:tab/>
        <w:t>MCPTT in-progress emergency cancel</w:t>
      </w:r>
      <w:bookmarkEnd w:id="3546"/>
      <w:bookmarkEnd w:id="3547"/>
      <w:bookmarkEnd w:id="3548"/>
      <w:bookmarkEnd w:id="3549"/>
      <w:bookmarkEnd w:id="3550"/>
      <w:bookmarkEnd w:id="3551"/>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lastRenderedPageBreak/>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3552" w:name="_CR10_1_2_2_1_4"/>
      <w:bookmarkStart w:id="3553" w:name="_Toc20155931"/>
      <w:bookmarkStart w:id="3554" w:name="_Toc27501088"/>
      <w:bookmarkStart w:id="3555" w:name="_Toc36049214"/>
      <w:bookmarkStart w:id="3556" w:name="_Toc45209980"/>
      <w:bookmarkStart w:id="3557" w:name="_Toc51860805"/>
      <w:bookmarkStart w:id="3558" w:name="_Toc193390914"/>
      <w:bookmarkEnd w:id="3552"/>
      <w:r>
        <w:t>10.1.2.2.1.4</w:t>
      </w:r>
      <w:r w:rsidRPr="0073469F">
        <w:tab/>
        <w:t xml:space="preserve">MCPTT </w:t>
      </w:r>
      <w:r>
        <w:t xml:space="preserve">upgrade to </w:t>
      </w:r>
      <w:r w:rsidRPr="0073469F">
        <w:t>in-progress emergency</w:t>
      </w:r>
      <w:r w:rsidR="008C1DB1">
        <w:t xml:space="preserve"> or imminent peril</w:t>
      </w:r>
      <w:bookmarkEnd w:id="3553"/>
      <w:bookmarkEnd w:id="3554"/>
      <w:bookmarkEnd w:id="3555"/>
      <w:bookmarkEnd w:id="3556"/>
      <w:bookmarkEnd w:id="3557"/>
      <w:bookmarkEnd w:id="3558"/>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lastRenderedPageBreak/>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3559" w:name="_CR10_1_2_2_1_5"/>
      <w:bookmarkStart w:id="3560" w:name="_Toc20155932"/>
      <w:bookmarkStart w:id="3561" w:name="_Toc27501089"/>
      <w:bookmarkStart w:id="3562" w:name="_Toc36049215"/>
      <w:bookmarkStart w:id="3563" w:name="_Toc45209981"/>
      <w:bookmarkStart w:id="3564" w:name="_Toc51860806"/>
      <w:bookmarkStart w:id="3565" w:name="_Toc193390915"/>
      <w:bookmarkEnd w:id="3559"/>
      <w:r>
        <w:t>10.1.2.2.1.5</w:t>
      </w:r>
      <w:r w:rsidRPr="0073469F">
        <w:tab/>
        <w:t xml:space="preserve">MCPTT in-progress </w:t>
      </w:r>
      <w:r>
        <w:t xml:space="preserve">imminent peril </w:t>
      </w:r>
      <w:r w:rsidRPr="0073469F">
        <w:t>cancel</w:t>
      </w:r>
      <w:bookmarkEnd w:id="3560"/>
      <w:bookmarkEnd w:id="3561"/>
      <w:bookmarkEnd w:id="3562"/>
      <w:bookmarkEnd w:id="3563"/>
      <w:bookmarkEnd w:id="3564"/>
      <w:bookmarkEnd w:id="3565"/>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lastRenderedPageBreak/>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3566" w:name="_CR10_1_2_2_1_6"/>
      <w:bookmarkStart w:id="3567" w:name="_Toc20155933"/>
      <w:bookmarkStart w:id="3568" w:name="_Toc27501090"/>
      <w:bookmarkStart w:id="3569" w:name="_Toc36049216"/>
      <w:bookmarkStart w:id="3570" w:name="_Toc45209982"/>
      <w:bookmarkStart w:id="3571" w:name="_Toc51860807"/>
      <w:bookmarkStart w:id="3572" w:name="_Toc193390916"/>
      <w:bookmarkEnd w:id="3566"/>
      <w:r>
        <w:lastRenderedPageBreak/>
        <w:t>10.1.2.2.1.6</w:t>
      </w:r>
      <w:r w:rsidRPr="0073469F">
        <w:tab/>
        <w:t xml:space="preserve">MCPTT client </w:t>
      </w:r>
      <w:r>
        <w:t xml:space="preserve">receives a SIP </w:t>
      </w:r>
      <w:r w:rsidRPr="0073469F">
        <w:t xml:space="preserve">INVITE </w:t>
      </w:r>
      <w:r>
        <w:t xml:space="preserve">request </w:t>
      </w:r>
      <w:r w:rsidRPr="0073469F">
        <w:t>for an MCPTT group call</w:t>
      </w:r>
      <w:bookmarkEnd w:id="3567"/>
      <w:bookmarkEnd w:id="3568"/>
      <w:bookmarkEnd w:id="3569"/>
      <w:bookmarkEnd w:id="3570"/>
      <w:bookmarkEnd w:id="3571"/>
      <w:bookmarkEnd w:id="3572"/>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lastRenderedPageBreak/>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573" w:name="_CR10_1_2_2_2"/>
      <w:bookmarkStart w:id="3574" w:name="_Toc20155934"/>
      <w:bookmarkStart w:id="3575" w:name="_Toc27501091"/>
      <w:bookmarkStart w:id="3576" w:name="_Toc36049217"/>
      <w:bookmarkStart w:id="3577" w:name="_Toc45209983"/>
      <w:bookmarkStart w:id="3578" w:name="_Toc51860808"/>
      <w:bookmarkStart w:id="3579" w:name="_Toc193390917"/>
      <w:bookmarkEnd w:id="3573"/>
      <w:r w:rsidRPr="0073469F">
        <w:t>10.1.2.2.2</w:t>
      </w:r>
      <w:r w:rsidRPr="0073469F">
        <w:tab/>
        <w:t>Chat group call within a pre-established session</w:t>
      </w:r>
      <w:bookmarkEnd w:id="3574"/>
      <w:bookmarkEnd w:id="3575"/>
      <w:bookmarkEnd w:id="3576"/>
      <w:bookmarkEnd w:id="3577"/>
      <w:bookmarkEnd w:id="3578"/>
      <w:bookmarkEnd w:id="3579"/>
    </w:p>
    <w:p w14:paraId="7AEB8959" w14:textId="77777777" w:rsidR="003E4B8E" w:rsidRPr="0073469F" w:rsidRDefault="003E4B8E" w:rsidP="00567124">
      <w:pPr>
        <w:pStyle w:val="Heading6"/>
        <w:numPr>
          <w:ilvl w:val="5"/>
          <w:numId w:val="0"/>
        </w:numPr>
        <w:ind w:left="1152" w:hanging="432"/>
      </w:pPr>
      <w:bookmarkStart w:id="3580" w:name="_CR10_1_2_2_2_1"/>
      <w:bookmarkStart w:id="3581" w:name="_Toc20155935"/>
      <w:bookmarkStart w:id="3582" w:name="_Toc27501092"/>
      <w:bookmarkStart w:id="3583" w:name="_Toc36049218"/>
      <w:bookmarkStart w:id="3584" w:name="_Toc45209984"/>
      <w:bookmarkStart w:id="3585" w:name="_Toc51860809"/>
      <w:bookmarkStart w:id="3586" w:name="_Toc193390918"/>
      <w:bookmarkEnd w:id="3580"/>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3581"/>
      <w:bookmarkEnd w:id="3582"/>
      <w:bookmarkEnd w:id="3583"/>
      <w:bookmarkEnd w:id="3584"/>
      <w:bookmarkEnd w:id="3585"/>
      <w:r w:rsidR="004D29D9">
        <w:t>call</w:t>
      </w:r>
      <w:bookmarkEnd w:id="3586"/>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lastRenderedPageBreak/>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lastRenderedPageBreak/>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lastRenderedPageBreak/>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587" w:name="14f4399e2adfb55a__Toc427695846"/>
      <w:bookmarkStart w:id="3588" w:name="14f4399e2adfb55a__Toc427696246"/>
      <w:bookmarkStart w:id="3589" w:name="14f4399e2adfb55a__Toc427696645"/>
      <w:bookmarkStart w:id="3590" w:name="14f4399e2adfb55a__Toc427698247"/>
      <w:bookmarkStart w:id="3591" w:name="_CR10_1_2_2_3"/>
      <w:bookmarkStart w:id="3592" w:name="_Toc20155936"/>
      <w:bookmarkStart w:id="3593" w:name="_Toc27501093"/>
      <w:bookmarkStart w:id="3594" w:name="_Toc36049219"/>
      <w:bookmarkStart w:id="3595" w:name="_Toc45209985"/>
      <w:bookmarkStart w:id="3596" w:name="_Toc51860810"/>
      <w:bookmarkStart w:id="3597" w:name="14f4399e2adfb55a__Toc427698805"/>
      <w:bookmarkStart w:id="3598" w:name="_Toc193390919"/>
      <w:bookmarkEnd w:id="3587"/>
      <w:bookmarkEnd w:id="3588"/>
      <w:bookmarkEnd w:id="3589"/>
      <w:bookmarkEnd w:id="3590"/>
      <w:bookmarkEnd w:id="3591"/>
      <w:r>
        <w:t>10.1.2.2.3</w:t>
      </w:r>
      <w:r w:rsidRPr="00375B4E">
        <w:tab/>
      </w:r>
      <w:r>
        <w:t>End group call</w:t>
      </w:r>
      <w:bookmarkEnd w:id="3592"/>
      <w:bookmarkEnd w:id="3593"/>
      <w:bookmarkEnd w:id="3594"/>
      <w:bookmarkEnd w:id="3595"/>
      <w:bookmarkEnd w:id="3596"/>
      <w:bookmarkEnd w:id="3598"/>
    </w:p>
    <w:p w14:paraId="62364052" w14:textId="77777777" w:rsidR="00B8630F" w:rsidRPr="0073469F" w:rsidRDefault="00B8630F" w:rsidP="00567124">
      <w:pPr>
        <w:pStyle w:val="Heading6"/>
        <w:numPr>
          <w:ilvl w:val="5"/>
          <w:numId w:val="0"/>
        </w:numPr>
        <w:ind w:left="1152" w:hanging="432"/>
        <w:rPr>
          <w:lang w:eastAsia="ko-KR"/>
        </w:rPr>
      </w:pPr>
      <w:bookmarkStart w:id="3599" w:name="_CR10_1_2_2_3_1"/>
      <w:bookmarkStart w:id="3600" w:name="_Toc20155937"/>
      <w:bookmarkStart w:id="3601" w:name="_Toc27501094"/>
      <w:bookmarkStart w:id="3602" w:name="_Toc36049220"/>
      <w:bookmarkStart w:id="3603" w:name="_Toc45209986"/>
      <w:bookmarkStart w:id="3604" w:name="_Toc51860811"/>
      <w:bookmarkStart w:id="3605" w:name="_Toc193390920"/>
      <w:bookmarkEnd w:id="3599"/>
      <w:r>
        <w:rPr>
          <w:lang w:eastAsia="ko-KR"/>
        </w:rPr>
        <w:t>10.1.2</w:t>
      </w:r>
      <w:r w:rsidRPr="0073469F">
        <w:rPr>
          <w:lang w:eastAsia="ko-KR"/>
        </w:rPr>
        <w:t>.2.3.1</w:t>
      </w:r>
      <w:r w:rsidRPr="0073469F">
        <w:rPr>
          <w:lang w:eastAsia="ko-KR"/>
        </w:rPr>
        <w:tab/>
        <w:t>Client originating procedures on-demand</w:t>
      </w:r>
      <w:bookmarkEnd w:id="3600"/>
      <w:bookmarkEnd w:id="3601"/>
      <w:bookmarkEnd w:id="3602"/>
      <w:bookmarkEnd w:id="3603"/>
      <w:bookmarkEnd w:id="3604"/>
      <w:bookmarkEnd w:id="3605"/>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73469F" w:rsidRDefault="00B8630F" w:rsidP="00567124">
      <w:pPr>
        <w:pStyle w:val="Heading6"/>
        <w:numPr>
          <w:ilvl w:val="5"/>
          <w:numId w:val="0"/>
        </w:numPr>
        <w:ind w:left="1152" w:hanging="432"/>
        <w:rPr>
          <w:lang w:eastAsia="ko-KR"/>
        </w:rPr>
      </w:pPr>
      <w:bookmarkStart w:id="3606" w:name="_CR10_1_2_2_3_2"/>
      <w:bookmarkStart w:id="3607" w:name="_Toc20155938"/>
      <w:bookmarkStart w:id="3608" w:name="_Toc27501095"/>
      <w:bookmarkStart w:id="3609" w:name="_Toc36049221"/>
      <w:bookmarkStart w:id="3610" w:name="_Toc45209987"/>
      <w:bookmarkStart w:id="3611" w:name="_Toc51860812"/>
      <w:bookmarkStart w:id="3612" w:name="_Toc193390921"/>
      <w:bookmarkEnd w:id="3606"/>
      <w:r>
        <w:rPr>
          <w:lang w:eastAsia="ko-KR"/>
        </w:rPr>
        <w:t>10.1.2</w:t>
      </w:r>
      <w:r w:rsidRPr="0073469F">
        <w:rPr>
          <w:lang w:eastAsia="ko-KR"/>
        </w:rPr>
        <w:t>.2.3.2</w:t>
      </w:r>
      <w:r w:rsidRPr="0073469F">
        <w:rPr>
          <w:lang w:eastAsia="ko-KR"/>
        </w:rPr>
        <w:tab/>
        <w:t>Client originating procedures using pre-established session</w:t>
      </w:r>
      <w:bookmarkEnd w:id="3607"/>
      <w:bookmarkEnd w:id="3608"/>
      <w:bookmarkEnd w:id="3609"/>
      <w:bookmarkEnd w:id="3610"/>
      <w:bookmarkEnd w:id="3611"/>
      <w:bookmarkEnd w:id="3612"/>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73469F" w:rsidRDefault="00B8630F" w:rsidP="00567124">
      <w:pPr>
        <w:pStyle w:val="Heading6"/>
        <w:numPr>
          <w:ilvl w:val="5"/>
          <w:numId w:val="0"/>
        </w:numPr>
        <w:ind w:left="1152" w:hanging="432"/>
        <w:rPr>
          <w:lang w:eastAsia="ko-KR"/>
        </w:rPr>
      </w:pPr>
      <w:bookmarkStart w:id="3613" w:name="_CR10_1_2_2_3_3"/>
      <w:bookmarkStart w:id="3614" w:name="_Toc20155939"/>
      <w:bookmarkStart w:id="3615" w:name="_Toc27501096"/>
      <w:bookmarkStart w:id="3616" w:name="_Toc36049222"/>
      <w:bookmarkStart w:id="3617" w:name="_Toc45209988"/>
      <w:bookmarkStart w:id="3618" w:name="_Toc51860813"/>
      <w:bookmarkStart w:id="3619" w:name="_Toc193390922"/>
      <w:bookmarkEnd w:id="3613"/>
      <w:r>
        <w:rPr>
          <w:lang w:eastAsia="ko-KR"/>
        </w:rPr>
        <w:t>10.1.2</w:t>
      </w:r>
      <w:r w:rsidRPr="0073469F">
        <w:rPr>
          <w:lang w:eastAsia="ko-KR"/>
        </w:rPr>
        <w:t>.2.3.3</w:t>
      </w:r>
      <w:r w:rsidRPr="0073469F">
        <w:rPr>
          <w:lang w:eastAsia="ko-KR"/>
        </w:rPr>
        <w:tab/>
        <w:t>Client terminating procedures</w:t>
      </w:r>
      <w:bookmarkEnd w:id="3614"/>
      <w:bookmarkEnd w:id="3615"/>
      <w:bookmarkEnd w:id="3616"/>
      <w:bookmarkEnd w:id="3617"/>
      <w:bookmarkEnd w:id="3618"/>
      <w:bookmarkEnd w:id="3619"/>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620" w:name="_CR10_1_2_3"/>
      <w:bookmarkStart w:id="3621" w:name="_Toc20155940"/>
      <w:bookmarkStart w:id="3622" w:name="_Toc27501097"/>
      <w:bookmarkStart w:id="3623" w:name="_Toc36049223"/>
      <w:bookmarkStart w:id="3624" w:name="_Toc45209989"/>
      <w:bookmarkStart w:id="3625" w:name="_Toc51860814"/>
      <w:bookmarkStart w:id="3626" w:name="_Toc193390923"/>
      <w:bookmarkEnd w:id="3620"/>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597"/>
      <w:bookmarkEnd w:id="3621"/>
      <w:bookmarkEnd w:id="3622"/>
      <w:bookmarkEnd w:id="3623"/>
      <w:bookmarkEnd w:id="3624"/>
      <w:bookmarkEnd w:id="3625"/>
      <w:bookmarkEnd w:id="3626"/>
    </w:p>
    <w:p w14:paraId="5B04BB20" w14:textId="77777777" w:rsidR="00BF4254" w:rsidRPr="0073469F" w:rsidRDefault="00BF4254" w:rsidP="00567124">
      <w:pPr>
        <w:pStyle w:val="Heading5"/>
      </w:pPr>
      <w:bookmarkStart w:id="3627" w:name="_CR10_1_2_3_1"/>
      <w:bookmarkStart w:id="3628" w:name="_Toc20155941"/>
      <w:bookmarkStart w:id="3629" w:name="_Toc27501098"/>
      <w:bookmarkStart w:id="3630" w:name="_Toc36049224"/>
      <w:bookmarkStart w:id="3631" w:name="_Toc45209990"/>
      <w:bookmarkStart w:id="3632" w:name="_Toc51860815"/>
      <w:bookmarkStart w:id="3633" w:name="_Toc193390924"/>
      <w:bookmarkEnd w:id="3627"/>
      <w:r w:rsidRPr="0073469F">
        <w:t>10.1.2.3.1</w:t>
      </w:r>
      <w:r w:rsidRPr="0073469F">
        <w:tab/>
        <w:t>On-demand chat group call</w:t>
      </w:r>
      <w:bookmarkEnd w:id="3628"/>
      <w:bookmarkEnd w:id="3629"/>
      <w:bookmarkEnd w:id="3630"/>
      <w:bookmarkEnd w:id="3631"/>
      <w:bookmarkEnd w:id="3632"/>
      <w:bookmarkEnd w:id="3633"/>
    </w:p>
    <w:p w14:paraId="5F8B9284" w14:textId="77777777" w:rsidR="00BF4254" w:rsidRPr="0073469F" w:rsidRDefault="00BF4254" w:rsidP="00567124">
      <w:pPr>
        <w:pStyle w:val="Heading6"/>
        <w:numPr>
          <w:ilvl w:val="5"/>
          <w:numId w:val="0"/>
        </w:numPr>
        <w:ind w:left="1152" w:hanging="432"/>
      </w:pPr>
      <w:bookmarkStart w:id="3634" w:name="_CR10_1_2_3_1_1"/>
      <w:bookmarkStart w:id="3635" w:name="_Toc20155942"/>
      <w:bookmarkStart w:id="3636" w:name="_Toc27501099"/>
      <w:bookmarkStart w:id="3637" w:name="_Toc36049225"/>
      <w:bookmarkStart w:id="3638" w:name="_Toc45209991"/>
      <w:bookmarkStart w:id="3639" w:name="_Toc51860816"/>
      <w:bookmarkStart w:id="3640" w:name="_Toc193390925"/>
      <w:bookmarkEnd w:id="3634"/>
      <w:r w:rsidRPr="0073469F">
        <w:t>10.1.2.3.1.1</w:t>
      </w:r>
      <w:r w:rsidRPr="0073469F">
        <w:tab/>
        <w:t>MCPTT chat session establishment</w:t>
      </w:r>
      <w:bookmarkEnd w:id="3635"/>
      <w:bookmarkEnd w:id="3636"/>
      <w:bookmarkEnd w:id="3637"/>
      <w:bookmarkEnd w:id="3638"/>
      <w:bookmarkEnd w:id="3639"/>
      <w:bookmarkEnd w:id="3640"/>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lastRenderedPageBreak/>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lastRenderedPageBreak/>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lastRenderedPageBreak/>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641" w:name="_CR10_1_2_3_1_2"/>
      <w:bookmarkStart w:id="3642" w:name="_Toc20155943"/>
      <w:bookmarkStart w:id="3643" w:name="_Toc27501100"/>
      <w:bookmarkStart w:id="3644" w:name="_Toc36049226"/>
      <w:bookmarkStart w:id="3645" w:name="_Toc45209992"/>
      <w:bookmarkStart w:id="3646" w:name="_Toc51860817"/>
      <w:bookmarkStart w:id="3647" w:name="_Toc193390926"/>
      <w:bookmarkEnd w:id="3641"/>
      <w:r>
        <w:t>10.1.2.3.1.2</w:t>
      </w:r>
      <w:r w:rsidRPr="0073469F">
        <w:tab/>
      </w:r>
      <w:r>
        <w:t xml:space="preserve">Reception of a SIP re-INVITE </w:t>
      </w:r>
      <w:r w:rsidR="00087265">
        <w:t xml:space="preserve">request </w:t>
      </w:r>
      <w:r>
        <w:t>from served MCPTT client</w:t>
      </w:r>
      <w:bookmarkEnd w:id="3642"/>
      <w:bookmarkEnd w:id="3643"/>
      <w:bookmarkEnd w:id="3644"/>
      <w:bookmarkEnd w:id="3645"/>
      <w:bookmarkEnd w:id="3646"/>
      <w:bookmarkEnd w:id="3647"/>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lastRenderedPageBreak/>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648" w:name="_CR10_1_2_3_1_3"/>
      <w:bookmarkStart w:id="3649" w:name="_Toc20155944"/>
      <w:bookmarkStart w:id="3650" w:name="_Toc27501101"/>
      <w:bookmarkStart w:id="3651" w:name="_Toc36049227"/>
      <w:bookmarkStart w:id="3652" w:name="_Toc45209993"/>
      <w:bookmarkStart w:id="3653" w:name="_Toc51860818"/>
      <w:bookmarkStart w:id="3654" w:name="_Toc193390927"/>
      <w:bookmarkEnd w:id="3648"/>
      <w:r>
        <w:t>10.1.2.3.1.3</w:t>
      </w:r>
      <w:r w:rsidRPr="0073469F">
        <w:tab/>
      </w:r>
      <w:r>
        <w:t xml:space="preserve">Reception of a SIP INVITE </w:t>
      </w:r>
      <w:r w:rsidR="00087265">
        <w:t xml:space="preserve">request </w:t>
      </w:r>
      <w:r>
        <w:t>for terminating MCPTT client</w:t>
      </w:r>
      <w:bookmarkEnd w:id="3649"/>
      <w:bookmarkEnd w:id="3650"/>
      <w:bookmarkEnd w:id="3651"/>
      <w:bookmarkEnd w:id="3652"/>
      <w:bookmarkEnd w:id="3653"/>
      <w:bookmarkEnd w:id="3654"/>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lastRenderedPageBreak/>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655" w:name="_CR10_1_2_3_1_4"/>
      <w:bookmarkStart w:id="3656" w:name="_Toc20155945"/>
      <w:bookmarkStart w:id="3657" w:name="_Toc27501102"/>
      <w:bookmarkStart w:id="3658" w:name="_Toc36049228"/>
      <w:bookmarkStart w:id="3659" w:name="_Toc45209994"/>
      <w:bookmarkStart w:id="3660" w:name="_Toc51860819"/>
      <w:bookmarkStart w:id="3661" w:name="_Toc193390928"/>
      <w:bookmarkEnd w:id="3655"/>
      <w:r>
        <w:t>10.1.2.3.1.</w:t>
      </w:r>
      <w:r w:rsidR="00360CE1">
        <w:t>4</w:t>
      </w:r>
      <w:r w:rsidRPr="0073469F">
        <w:tab/>
      </w:r>
      <w:r>
        <w:t xml:space="preserve">Reception of a SIP re-INVITE </w:t>
      </w:r>
      <w:r w:rsidR="00087265">
        <w:t xml:space="preserve">request </w:t>
      </w:r>
      <w:r>
        <w:t>for terminating MCPTT client</w:t>
      </w:r>
      <w:bookmarkEnd w:id="3656"/>
      <w:bookmarkEnd w:id="3657"/>
      <w:bookmarkEnd w:id="3658"/>
      <w:bookmarkEnd w:id="3659"/>
      <w:bookmarkEnd w:id="3660"/>
      <w:bookmarkEnd w:id="3661"/>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662" w:name="_CR10_1_2_3_2"/>
      <w:bookmarkStart w:id="3663" w:name="_Toc20155946"/>
      <w:bookmarkStart w:id="3664" w:name="_Toc27501103"/>
      <w:bookmarkStart w:id="3665" w:name="_Toc36049229"/>
      <w:bookmarkStart w:id="3666" w:name="_Toc45209995"/>
      <w:bookmarkStart w:id="3667" w:name="_Toc51860820"/>
      <w:bookmarkStart w:id="3668" w:name="_Toc193390929"/>
      <w:bookmarkEnd w:id="3662"/>
      <w:r w:rsidRPr="0073469F">
        <w:t>10.1.2.3.2</w:t>
      </w:r>
      <w:r w:rsidRPr="0073469F">
        <w:tab/>
        <w:t>Chat group call within a pre-established session</w:t>
      </w:r>
      <w:bookmarkEnd w:id="3663"/>
      <w:bookmarkEnd w:id="3664"/>
      <w:bookmarkEnd w:id="3665"/>
      <w:bookmarkEnd w:id="3666"/>
      <w:bookmarkEnd w:id="3667"/>
      <w:bookmarkEnd w:id="3668"/>
    </w:p>
    <w:p w14:paraId="682ADEC4" w14:textId="77777777" w:rsidR="0071045D" w:rsidRPr="0073469F" w:rsidRDefault="0071045D" w:rsidP="00567124">
      <w:pPr>
        <w:pStyle w:val="Heading6"/>
        <w:numPr>
          <w:ilvl w:val="5"/>
          <w:numId w:val="0"/>
        </w:numPr>
        <w:ind w:left="1152" w:hanging="432"/>
      </w:pPr>
      <w:bookmarkStart w:id="3669" w:name="_CR10_1_2_3_2_1"/>
      <w:bookmarkStart w:id="3670" w:name="_Toc20155947"/>
      <w:bookmarkStart w:id="3671" w:name="_Toc27501104"/>
      <w:bookmarkStart w:id="3672" w:name="_Toc36049230"/>
      <w:bookmarkStart w:id="3673" w:name="_Toc45209996"/>
      <w:bookmarkStart w:id="3674" w:name="_Toc51860821"/>
      <w:bookmarkStart w:id="3675" w:name="_Toc193390930"/>
      <w:bookmarkEnd w:id="3669"/>
      <w:r w:rsidRPr="0073469F">
        <w:t>10.1.2.3.2.1</w:t>
      </w:r>
      <w:r w:rsidRPr="0073469F">
        <w:tab/>
        <w:t>MCPTT chat session establishment</w:t>
      </w:r>
      <w:bookmarkEnd w:id="3670"/>
      <w:bookmarkEnd w:id="3671"/>
      <w:bookmarkEnd w:id="3672"/>
      <w:bookmarkEnd w:id="3673"/>
      <w:bookmarkEnd w:id="3674"/>
      <w:bookmarkEnd w:id="3675"/>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lastRenderedPageBreak/>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lastRenderedPageBreak/>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lastRenderedPageBreak/>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 xml:space="preserve">URI contained in the &lt;entry&gt; </w:t>
      </w:r>
      <w:r w:rsidRPr="00FE11AE">
        <w:lastRenderedPageBreak/>
        <w:t>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lastRenderedPageBreak/>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676" w:name="_CR10_1_2_3_2_2"/>
      <w:bookmarkStart w:id="3677" w:name="_Toc20155948"/>
      <w:bookmarkStart w:id="3678" w:name="_Toc27501105"/>
      <w:bookmarkStart w:id="3679" w:name="_Toc36049231"/>
      <w:bookmarkStart w:id="3680" w:name="_Toc45209997"/>
      <w:bookmarkStart w:id="3681" w:name="_Toc51860822"/>
      <w:bookmarkStart w:id="3682" w:name="_Toc193390931"/>
      <w:bookmarkEnd w:id="3676"/>
      <w:r w:rsidRPr="0073469F">
        <w:t>10.1.2.3.2.</w:t>
      </w:r>
      <w:r>
        <w:t>2</w:t>
      </w:r>
      <w:r w:rsidRPr="0073469F">
        <w:tab/>
        <w:t>MCPTT chat session establishment</w:t>
      </w:r>
      <w:r>
        <w:t xml:space="preserve"> for terminating user within a pre-established session</w:t>
      </w:r>
      <w:bookmarkEnd w:id="3677"/>
      <w:bookmarkEnd w:id="3678"/>
      <w:bookmarkEnd w:id="3679"/>
      <w:bookmarkEnd w:id="3680"/>
      <w:bookmarkEnd w:id="3681"/>
      <w:bookmarkEnd w:id="3682"/>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683" w:name="_CR10_1_2_3_3"/>
      <w:bookmarkStart w:id="3684" w:name="_Toc20155949"/>
      <w:bookmarkStart w:id="3685" w:name="_Toc27501106"/>
      <w:bookmarkStart w:id="3686" w:name="_Toc36049232"/>
      <w:bookmarkStart w:id="3687" w:name="_Toc45209998"/>
      <w:bookmarkStart w:id="3688" w:name="_Toc51860823"/>
      <w:bookmarkStart w:id="3689" w:name="_Toc193390932"/>
      <w:bookmarkEnd w:id="3683"/>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684"/>
      <w:bookmarkEnd w:id="3685"/>
      <w:bookmarkEnd w:id="3686"/>
      <w:bookmarkEnd w:id="3687"/>
      <w:bookmarkEnd w:id="3688"/>
      <w:bookmarkEnd w:id="3689"/>
    </w:p>
    <w:p w14:paraId="5DE6D6F1" w14:textId="77777777" w:rsidR="00B8630F" w:rsidRPr="0073469F" w:rsidRDefault="00B8630F" w:rsidP="00567124">
      <w:pPr>
        <w:pStyle w:val="Heading6"/>
        <w:numPr>
          <w:ilvl w:val="5"/>
          <w:numId w:val="0"/>
        </w:numPr>
        <w:ind w:left="1152" w:hanging="432"/>
        <w:rPr>
          <w:lang w:eastAsia="ko-KR"/>
        </w:rPr>
      </w:pPr>
      <w:bookmarkStart w:id="3690" w:name="_CR10_1_2_3_3_1"/>
      <w:bookmarkStart w:id="3691" w:name="_Toc20155950"/>
      <w:bookmarkStart w:id="3692" w:name="_Toc27501107"/>
      <w:bookmarkStart w:id="3693" w:name="_Toc36049233"/>
      <w:bookmarkStart w:id="3694" w:name="_Toc45209999"/>
      <w:bookmarkStart w:id="3695" w:name="_Toc51860824"/>
      <w:bookmarkStart w:id="3696" w:name="_Toc193390933"/>
      <w:bookmarkEnd w:id="3690"/>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691"/>
      <w:bookmarkEnd w:id="3692"/>
      <w:bookmarkEnd w:id="3693"/>
      <w:bookmarkEnd w:id="3694"/>
      <w:bookmarkEnd w:id="3695"/>
      <w:bookmarkEnd w:id="3696"/>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697" w:name="_CR10_1_2_3_3_2"/>
      <w:bookmarkStart w:id="3698" w:name="_Toc20155951"/>
      <w:bookmarkStart w:id="3699" w:name="_Toc27501108"/>
      <w:bookmarkStart w:id="3700" w:name="_Toc36049234"/>
      <w:bookmarkStart w:id="3701" w:name="_Toc45210000"/>
      <w:bookmarkStart w:id="3702" w:name="_Toc51860825"/>
      <w:bookmarkStart w:id="3703" w:name="_Toc193390934"/>
      <w:bookmarkEnd w:id="3697"/>
      <w:r>
        <w:rPr>
          <w:lang w:eastAsia="ko-KR"/>
        </w:rPr>
        <w:lastRenderedPageBreak/>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698"/>
      <w:bookmarkEnd w:id="3699"/>
      <w:bookmarkEnd w:id="3700"/>
      <w:bookmarkEnd w:id="3701"/>
      <w:bookmarkEnd w:id="3702"/>
      <w:bookmarkEnd w:id="3703"/>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704" w:name="_CR10_1_2_3_4"/>
      <w:bookmarkStart w:id="3705" w:name="_Toc20155952"/>
      <w:bookmarkStart w:id="3706" w:name="_Toc27501109"/>
      <w:bookmarkStart w:id="3707" w:name="_Toc36049235"/>
      <w:bookmarkStart w:id="3708" w:name="_Toc45210001"/>
      <w:bookmarkStart w:id="3709" w:name="_Toc51860826"/>
      <w:bookmarkStart w:id="3710" w:name="_Toc193390935"/>
      <w:bookmarkEnd w:id="3704"/>
      <w:r>
        <w:rPr>
          <w:lang w:eastAsia="ko-KR"/>
        </w:rPr>
        <w:t>10.1.2</w:t>
      </w:r>
      <w:r w:rsidRPr="0073469F">
        <w:rPr>
          <w:lang w:eastAsia="ko-KR"/>
        </w:rPr>
        <w:t>.3.4</w:t>
      </w:r>
      <w:r w:rsidRPr="0073469F">
        <w:rPr>
          <w:lang w:eastAsia="ko-KR"/>
        </w:rPr>
        <w:tab/>
        <w:t>End group call at the terminating participating MCPTT function</w:t>
      </w:r>
      <w:bookmarkEnd w:id="3705"/>
      <w:bookmarkEnd w:id="3706"/>
      <w:bookmarkEnd w:id="3707"/>
      <w:bookmarkEnd w:id="3708"/>
      <w:bookmarkEnd w:id="3709"/>
      <w:bookmarkEnd w:id="3710"/>
    </w:p>
    <w:p w14:paraId="4F3DE850" w14:textId="77777777" w:rsidR="00B8630F" w:rsidRPr="0073469F" w:rsidRDefault="00B8630F" w:rsidP="00567124">
      <w:pPr>
        <w:pStyle w:val="Heading6"/>
        <w:numPr>
          <w:ilvl w:val="5"/>
          <w:numId w:val="0"/>
        </w:numPr>
        <w:ind w:left="1152" w:hanging="432"/>
        <w:rPr>
          <w:lang w:eastAsia="ko-KR"/>
        </w:rPr>
      </w:pPr>
      <w:bookmarkStart w:id="3711" w:name="_CR10_1_2_3_4_1"/>
      <w:bookmarkStart w:id="3712" w:name="_Toc20155953"/>
      <w:bookmarkStart w:id="3713" w:name="_Toc27501110"/>
      <w:bookmarkStart w:id="3714" w:name="_Toc36049236"/>
      <w:bookmarkStart w:id="3715" w:name="_Toc45210002"/>
      <w:bookmarkStart w:id="3716" w:name="_Toc51860827"/>
      <w:bookmarkStart w:id="3717" w:name="_Toc193390936"/>
      <w:bookmarkEnd w:id="3711"/>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712"/>
      <w:bookmarkEnd w:id="3713"/>
      <w:bookmarkEnd w:id="3714"/>
      <w:bookmarkEnd w:id="3715"/>
      <w:bookmarkEnd w:id="3716"/>
      <w:bookmarkEnd w:id="3717"/>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718" w:name="_CR10_1_2_3_4_2"/>
      <w:bookmarkStart w:id="3719" w:name="_Toc20155954"/>
      <w:bookmarkStart w:id="3720" w:name="_Toc27501111"/>
      <w:bookmarkStart w:id="3721" w:name="_Toc36049237"/>
      <w:bookmarkStart w:id="3722" w:name="_Toc45210003"/>
      <w:bookmarkStart w:id="3723" w:name="_Toc51860828"/>
      <w:bookmarkStart w:id="3724" w:name="_Toc193390937"/>
      <w:bookmarkEnd w:id="371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719"/>
      <w:bookmarkEnd w:id="3720"/>
      <w:bookmarkEnd w:id="3721"/>
      <w:bookmarkEnd w:id="3722"/>
      <w:bookmarkEnd w:id="3723"/>
      <w:bookmarkEnd w:id="3724"/>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725" w:name="_CR10_1_2_4"/>
      <w:bookmarkStart w:id="3726" w:name="_Toc20155955"/>
      <w:bookmarkStart w:id="3727" w:name="_Toc27501112"/>
      <w:bookmarkStart w:id="3728" w:name="_Toc36049238"/>
      <w:bookmarkStart w:id="3729" w:name="_Toc45210004"/>
      <w:bookmarkStart w:id="3730" w:name="_Toc51860829"/>
      <w:bookmarkStart w:id="3731" w:name="_Toc193390938"/>
      <w:bookmarkEnd w:id="3725"/>
      <w:r w:rsidRPr="0073469F">
        <w:rPr>
          <w:rFonts w:eastAsia="Malgun Gothic"/>
        </w:rPr>
        <w:t>10.1.2.4</w:t>
      </w:r>
      <w:r w:rsidRPr="0073469F">
        <w:rPr>
          <w:rFonts w:eastAsia="Malgun Gothic"/>
        </w:rPr>
        <w:tab/>
        <w:t>Controlling MCPTT function procedures</w:t>
      </w:r>
      <w:bookmarkEnd w:id="3726"/>
      <w:bookmarkEnd w:id="3727"/>
      <w:bookmarkEnd w:id="3728"/>
      <w:bookmarkEnd w:id="3729"/>
      <w:bookmarkEnd w:id="3730"/>
      <w:bookmarkEnd w:id="3731"/>
    </w:p>
    <w:p w14:paraId="3AE5A7E5" w14:textId="77777777" w:rsidR="004D0AEF" w:rsidRPr="0073469F" w:rsidRDefault="004D0AEF" w:rsidP="00567124">
      <w:pPr>
        <w:pStyle w:val="Heading5"/>
      </w:pPr>
      <w:bookmarkStart w:id="3732" w:name="_CR10_1_2_4_1"/>
      <w:bookmarkStart w:id="3733" w:name="_Toc20155956"/>
      <w:bookmarkStart w:id="3734" w:name="_Toc27501113"/>
      <w:bookmarkStart w:id="3735" w:name="_Toc36049239"/>
      <w:bookmarkStart w:id="3736" w:name="_Toc45210005"/>
      <w:bookmarkStart w:id="3737" w:name="_Toc51860830"/>
      <w:bookmarkStart w:id="3738" w:name="_Toc193390939"/>
      <w:bookmarkEnd w:id="3732"/>
      <w:r w:rsidRPr="0073469F">
        <w:t>10.1.2.4.1</w:t>
      </w:r>
      <w:r w:rsidRPr="0073469F">
        <w:tab/>
        <w:t>On-demand chat group call</w:t>
      </w:r>
      <w:bookmarkEnd w:id="3733"/>
      <w:bookmarkEnd w:id="3734"/>
      <w:bookmarkEnd w:id="3735"/>
      <w:bookmarkEnd w:id="3736"/>
      <w:bookmarkEnd w:id="3737"/>
      <w:bookmarkEnd w:id="3738"/>
    </w:p>
    <w:p w14:paraId="1766D728" w14:textId="77777777" w:rsidR="004D0AEF" w:rsidRPr="0073469F" w:rsidRDefault="004D0AEF" w:rsidP="00567124">
      <w:pPr>
        <w:pStyle w:val="Heading6"/>
        <w:numPr>
          <w:ilvl w:val="5"/>
          <w:numId w:val="0"/>
        </w:numPr>
        <w:ind w:left="1152" w:hanging="432"/>
      </w:pPr>
      <w:bookmarkStart w:id="3739" w:name="_CR10_1_2_4_1_1"/>
      <w:bookmarkStart w:id="3740" w:name="_Toc20155957"/>
      <w:bookmarkStart w:id="3741" w:name="_Toc27501114"/>
      <w:bookmarkStart w:id="3742" w:name="_Toc36049240"/>
      <w:bookmarkStart w:id="3743" w:name="_Toc45210006"/>
      <w:bookmarkStart w:id="3744" w:name="_Toc51860831"/>
      <w:bookmarkStart w:id="3745" w:name="_Toc193390940"/>
      <w:bookmarkEnd w:id="3739"/>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740"/>
      <w:bookmarkEnd w:id="3741"/>
      <w:bookmarkEnd w:id="3742"/>
      <w:bookmarkEnd w:id="3743"/>
      <w:bookmarkEnd w:id="3744"/>
      <w:bookmarkEnd w:id="3745"/>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lastRenderedPageBreak/>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lastRenderedPageBreak/>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lastRenderedPageBreak/>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lastRenderedPageBreak/>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lastRenderedPageBreak/>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4AB019F" w:rsidR="005B07A4" w:rsidRPr="0073469F" w:rsidRDefault="008C56E8" w:rsidP="008C56E8">
      <w:pPr>
        <w:pStyle w:val="Heading6"/>
        <w:numPr>
          <w:ilvl w:val="0"/>
          <w:numId w:val="0"/>
        </w:numPr>
        <w:ind w:left="1152" w:hanging="432"/>
      </w:pPr>
      <w:bookmarkStart w:id="3746" w:name="_CRa"/>
      <w:bookmarkStart w:id="3747" w:name="_Toc20155958"/>
      <w:bookmarkStart w:id="3748" w:name="_Toc27501115"/>
      <w:bookmarkStart w:id="3749" w:name="_Toc36049241"/>
      <w:bookmarkStart w:id="3750" w:name="_Toc45210007"/>
      <w:bookmarkStart w:id="3751" w:name="_Toc51860832"/>
      <w:bookmarkStart w:id="3752" w:name="_Toc193390941"/>
      <w:bookmarkEnd w:id="3746"/>
      <w:r w:rsidRPr="0073469F">
        <w:t>a)</w:t>
      </w:r>
      <w:r w:rsidRPr="0073469F">
        <w:tab/>
      </w:r>
      <w:r w:rsidR="005B07A4" w:rsidRPr="0073469F">
        <w:t>10.1.</w:t>
      </w:r>
      <w:r w:rsidR="005B07A4">
        <w:t>2</w:t>
      </w:r>
      <w:r w:rsidR="005B07A4" w:rsidRPr="0073469F">
        <w:t>.4.1.</w:t>
      </w:r>
      <w:r w:rsidR="005B07A4">
        <w:t>1A</w:t>
      </w:r>
      <w:r w:rsidR="005B07A4" w:rsidRPr="0073469F">
        <w:tab/>
      </w:r>
      <w:r w:rsidR="005B07A4">
        <w:t xml:space="preserve">SIP </w:t>
      </w:r>
      <w:r w:rsidR="005B07A4" w:rsidRPr="0073469F">
        <w:t>INVITE targeted to the non-controlling MCPTT function of an MCPTT group</w:t>
      </w:r>
      <w:bookmarkEnd w:id="3752"/>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lastRenderedPageBreak/>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753" w:name="_CR10_1_2_4_1_2"/>
      <w:bookmarkStart w:id="3754" w:name="_Toc193390942"/>
      <w:bookmarkEnd w:id="3753"/>
      <w:r>
        <w:t>10.1.2.4.1.2</w:t>
      </w:r>
      <w:r w:rsidRPr="0073469F">
        <w:tab/>
      </w:r>
      <w:r>
        <w:t xml:space="preserve">Receipt of a SIP re-INVITE </w:t>
      </w:r>
      <w:r w:rsidR="00087265">
        <w:t>r</w:t>
      </w:r>
      <w:r>
        <w:t>equest</w:t>
      </w:r>
      <w:bookmarkEnd w:id="3747"/>
      <w:bookmarkEnd w:id="3748"/>
      <w:bookmarkEnd w:id="3749"/>
      <w:bookmarkEnd w:id="3750"/>
      <w:bookmarkEnd w:id="3751"/>
      <w:bookmarkEnd w:id="3754"/>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lastRenderedPageBreak/>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lastRenderedPageBreak/>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lastRenderedPageBreak/>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755" w:name="_CR10_1_2_4_1_3"/>
      <w:bookmarkStart w:id="3756" w:name="_Toc20155959"/>
      <w:bookmarkStart w:id="3757" w:name="_Toc27501116"/>
      <w:bookmarkStart w:id="3758" w:name="_Toc36049242"/>
      <w:bookmarkStart w:id="3759" w:name="_Toc45210008"/>
      <w:bookmarkStart w:id="3760" w:name="_Toc51860833"/>
      <w:bookmarkStart w:id="3761" w:name="_Toc193390943"/>
      <w:bookmarkEnd w:id="3755"/>
      <w:r>
        <w:t>10.1.2.4.1.3</w:t>
      </w:r>
      <w:r w:rsidRPr="0073469F">
        <w:tab/>
      </w:r>
      <w:r>
        <w:t>Handling of a SIP re-INVITE request for imminent peril session</w:t>
      </w:r>
      <w:bookmarkEnd w:id="3756"/>
      <w:bookmarkEnd w:id="3757"/>
      <w:bookmarkEnd w:id="3758"/>
      <w:bookmarkEnd w:id="3759"/>
      <w:bookmarkEnd w:id="3760"/>
      <w:bookmarkEnd w:id="3761"/>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762" w:name="_CR10_1_2_4_2"/>
      <w:bookmarkStart w:id="3763" w:name="_Toc20155960"/>
      <w:bookmarkStart w:id="3764" w:name="_Toc27501117"/>
      <w:bookmarkStart w:id="3765" w:name="_Toc36049243"/>
      <w:bookmarkStart w:id="3766" w:name="_Toc45210009"/>
      <w:bookmarkStart w:id="3767" w:name="_Toc51860834"/>
      <w:bookmarkStart w:id="3768" w:name="_Toc193390944"/>
      <w:bookmarkEnd w:id="3762"/>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763"/>
      <w:bookmarkEnd w:id="3764"/>
      <w:bookmarkEnd w:id="3765"/>
      <w:bookmarkEnd w:id="3766"/>
      <w:bookmarkEnd w:id="3767"/>
      <w:bookmarkEnd w:id="3768"/>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769" w:name="_CR10_1_2_4_3"/>
      <w:bookmarkStart w:id="3770" w:name="_Toc20155961"/>
      <w:bookmarkStart w:id="3771" w:name="_Toc27501118"/>
      <w:bookmarkStart w:id="3772" w:name="_Toc36049244"/>
      <w:bookmarkStart w:id="3773" w:name="_Toc45210010"/>
      <w:bookmarkStart w:id="3774" w:name="_Toc51860835"/>
      <w:bookmarkStart w:id="3775" w:name="_Toc193390945"/>
      <w:bookmarkEnd w:id="3769"/>
      <w:r>
        <w:rPr>
          <w:lang w:eastAsia="ko-KR"/>
        </w:rPr>
        <w:t>10.1.2.4.3</w:t>
      </w:r>
      <w:r w:rsidRPr="0073469F">
        <w:rPr>
          <w:lang w:eastAsia="ko-KR"/>
        </w:rPr>
        <w:tab/>
        <w:t>End group call initiated by the controlling MCPTT function</w:t>
      </w:r>
      <w:bookmarkEnd w:id="3770"/>
      <w:bookmarkEnd w:id="3771"/>
      <w:bookmarkEnd w:id="3772"/>
      <w:bookmarkEnd w:id="3773"/>
      <w:bookmarkEnd w:id="3774"/>
      <w:bookmarkEnd w:id="3775"/>
    </w:p>
    <w:p w14:paraId="18D12A81" w14:textId="77777777" w:rsidR="00B8630F" w:rsidRPr="0073469F" w:rsidRDefault="00B8630F" w:rsidP="00567124">
      <w:pPr>
        <w:pStyle w:val="Heading6"/>
        <w:numPr>
          <w:ilvl w:val="5"/>
          <w:numId w:val="0"/>
        </w:numPr>
        <w:ind w:left="1152" w:hanging="432"/>
        <w:rPr>
          <w:lang w:eastAsia="ko-KR"/>
        </w:rPr>
      </w:pPr>
      <w:bookmarkStart w:id="3776" w:name="_CR10_1_2_4_3_1"/>
      <w:bookmarkStart w:id="3777" w:name="_Toc20155962"/>
      <w:bookmarkStart w:id="3778" w:name="_Toc27501119"/>
      <w:bookmarkStart w:id="3779" w:name="_Toc36049245"/>
      <w:bookmarkStart w:id="3780" w:name="_Toc45210011"/>
      <w:bookmarkStart w:id="3781" w:name="_Toc51860836"/>
      <w:bookmarkStart w:id="3782" w:name="_Toc193390946"/>
      <w:bookmarkEnd w:id="3776"/>
      <w:r>
        <w:rPr>
          <w:lang w:eastAsia="ko-KR"/>
        </w:rPr>
        <w:t>10.1.2.4.3</w:t>
      </w:r>
      <w:r w:rsidRPr="0073469F">
        <w:rPr>
          <w:lang w:eastAsia="ko-KR"/>
        </w:rPr>
        <w:t>.1</w:t>
      </w:r>
      <w:r w:rsidRPr="0073469F">
        <w:rPr>
          <w:lang w:eastAsia="ko-KR"/>
        </w:rPr>
        <w:tab/>
        <w:t>General</w:t>
      </w:r>
      <w:bookmarkEnd w:id="3777"/>
      <w:bookmarkEnd w:id="3778"/>
      <w:bookmarkEnd w:id="3779"/>
      <w:bookmarkEnd w:id="3780"/>
      <w:bookmarkEnd w:id="3781"/>
      <w:bookmarkEnd w:id="3782"/>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783" w:name="_CR10_1_2_4_3_2"/>
      <w:bookmarkStart w:id="3784" w:name="_Toc20155963"/>
      <w:bookmarkStart w:id="3785" w:name="_Toc27501120"/>
      <w:bookmarkStart w:id="3786" w:name="_Toc36049246"/>
      <w:bookmarkStart w:id="3787" w:name="_Toc45210012"/>
      <w:bookmarkStart w:id="3788" w:name="_Toc51860837"/>
      <w:bookmarkStart w:id="3789" w:name="_Toc193390947"/>
      <w:bookmarkEnd w:id="3783"/>
      <w:r>
        <w:rPr>
          <w:lang w:eastAsia="ko-KR"/>
        </w:rPr>
        <w:t>10.1.2.4.3</w:t>
      </w:r>
      <w:r w:rsidRPr="0073469F">
        <w:rPr>
          <w:lang w:eastAsia="ko-KR"/>
        </w:rPr>
        <w:t>.2</w:t>
      </w:r>
      <w:r w:rsidRPr="0073469F">
        <w:rPr>
          <w:lang w:eastAsia="ko-KR"/>
        </w:rPr>
        <w:tab/>
        <w:t>SIP BYE request for releasing MCPTT session for a group call</w:t>
      </w:r>
      <w:bookmarkEnd w:id="3784"/>
      <w:bookmarkEnd w:id="3785"/>
      <w:bookmarkEnd w:id="3786"/>
      <w:bookmarkEnd w:id="3787"/>
      <w:bookmarkEnd w:id="3788"/>
      <w:bookmarkEnd w:id="378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790" w:name="_CR10_1_2_4_3_3"/>
      <w:bookmarkStart w:id="3791" w:name="_Toc20155964"/>
      <w:bookmarkStart w:id="3792" w:name="_Toc27501121"/>
      <w:bookmarkStart w:id="3793" w:name="_Toc36049247"/>
      <w:bookmarkStart w:id="3794" w:name="_Toc45210013"/>
      <w:bookmarkStart w:id="3795" w:name="_Toc51860838"/>
      <w:bookmarkStart w:id="3796" w:name="_Toc193390948"/>
      <w:bookmarkEnd w:id="3790"/>
      <w:r>
        <w:rPr>
          <w:lang w:eastAsia="ko-KR"/>
        </w:rPr>
        <w:t>10.1.2.4.3</w:t>
      </w:r>
      <w:r w:rsidRPr="0073469F">
        <w:rPr>
          <w:lang w:eastAsia="ko-KR"/>
        </w:rPr>
        <w:t>.3</w:t>
      </w:r>
      <w:r w:rsidRPr="0073469F">
        <w:rPr>
          <w:lang w:eastAsia="ko-KR"/>
        </w:rPr>
        <w:tab/>
        <w:t>SIP BYE request toward a MCPTT client</w:t>
      </w:r>
      <w:bookmarkEnd w:id="3791"/>
      <w:bookmarkEnd w:id="3792"/>
      <w:bookmarkEnd w:id="3793"/>
      <w:bookmarkEnd w:id="3794"/>
      <w:bookmarkEnd w:id="3795"/>
      <w:bookmarkEnd w:id="3796"/>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797" w:name="_CR10_1_2_5"/>
      <w:bookmarkStart w:id="3798" w:name="_Toc20155965"/>
      <w:bookmarkStart w:id="3799" w:name="_Toc27501122"/>
      <w:bookmarkStart w:id="3800" w:name="_Toc36049248"/>
      <w:bookmarkStart w:id="3801" w:name="_Toc45210014"/>
      <w:bookmarkStart w:id="3802" w:name="_Toc51860839"/>
      <w:bookmarkStart w:id="3803" w:name="_Toc193390949"/>
      <w:bookmarkEnd w:id="3797"/>
      <w:r w:rsidRPr="0073469F">
        <w:rPr>
          <w:noProof/>
        </w:rPr>
        <w:t>10.1.</w:t>
      </w:r>
      <w:r>
        <w:rPr>
          <w:noProof/>
        </w:rPr>
        <w:t>2</w:t>
      </w:r>
      <w:r w:rsidRPr="0073469F">
        <w:rPr>
          <w:noProof/>
        </w:rPr>
        <w:t>.5</w:t>
      </w:r>
      <w:r w:rsidRPr="0073469F">
        <w:rPr>
          <w:noProof/>
        </w:rPr>
        <w:tab/>
        <w:t>Non-controlling function of an MCPTT group procedures</w:t>
      </w:r>
      <w:bookmarkEnd w:id="3798"/>
      <w:bookmarkEnd w:id="3799"/>
      <w:bookmarkEnd w:id="3800"/>
      <w:bookmarkEnd w:id="3801"/>
      <w:bookmarkEnd w:id="3802"/>
      <w:bookmarkEnd w:id="3803"/>
    </w:p>
    <w:p w14:paraId="4AC504EE" w14:textId="77777777" w:rsidR="0097183E" w:rsidRPr="0073469F" w:rsidRDefault="0097183E" w:rsidP="00567124">
      <w:pPr>
        <w:pStyle w:val="Heading5"/>
      </w:pPr>
      <w:bookmarkStart w:id="3804" w:name="_CR10_1_2_5_1"/>
      <w:bookmarkStart w:id="3805" w:name="_Toc20155966"/>
      <w:bookmarkStart w:id="3806" w:name="_Toc27501123"/>
      <w:bookmarkStart w:id="3807" w:name="_Toc36049249"/>
      <w:bookmarkStart w:id="3808" w:name="_Toc45210015"/>
      <w:bookmarkStart w:id="3809" w:name="_Toc51860840"/>
      <w:bookmarkStart w:id="3810" w:name="_Toc193390950"/>
      <w:bookmarkEnd w:id="3804"/>
      <w:r w:rsidRPr="0073469F">
        <w:t>10.1.</w:t>
      </w:r>
      <w:r>
        <w:t>2</w:t>
      </w:r>
      <w:r w:rsidRPr="0073469F">
        <w:t>.5.1</w:t>
      </w:r>
      <w:r w:rsidRPr="0073469F">
        <w:tab/>
      </w:r>
      <w:r>
        <w:t>Terminating</w:t>
      </w:r>
      <w:r w:rsidRPr="0073469F">
        <w:t xml:space="preserve"> procedures</w:t>
      </w:r>
      <w:bookmarkEnd w:id="3805"/>
      <w:bookmarkEnd w:id="3806"/>
      <w:bookmarkEnd w:id="3807"/>
      <w:bookmarkEnd w:id="3808"/>
      <w:bookmarkEnd w:id="3809"/>
      <w:bookmarkEnd w:id="3810"/>
    </w:p>
    <w:p w14:paraId="035AF5E8" w14:textId="77777777" w:rsidR="0097183E" w:rsidRDefault="0097183E" w:rsidP="00567124">
      <w:pPr>
        <w:pStyle w:val="Heading6"/>
        <w:numPr>
          <w:ilvl w:val="5"/>
          <w:numId w:val="0"/>
        </w:numPr>
        <w:ind w:left="1152" w:hanging="432"/>
      </w:pPr>
      <w:bookmarkStart w:id="3811" w:name="_CR10_1_2_5_1_1"/>
      <w:bookmarkStart w:id="3812" w:name="_Toc20155967"/>
      <w:bookmarkStart w:id="3813" w:name="_Toc27501124"/>
      <w:bookmarkStart w:id="3814" w:name="_Toc36049250"/>
      <w:bookmarkStart w:id="3815" w:name="_Toc45210016"/>
      <w:bookmarkStart w:id="3816" w:name="_Toc51860841"/>
      <w:bookmarkStart w:id="3817" w:name="_Toc193390951"/>
      <w:bookmarkEnd w:id="3811"/>
      <w:r w:rsidRPr="0073469F">
        <w:t>10.1.</w:t>
      </w:r>
      <w:r>
        <w:t>2</w:t>
      </w:r>
      <w:r w:rsidRPr="0073469F">
        <w:t>.5.1</w:t>
      </w:r>
      <w:r>
        <w:t>.1</w:t>
      </w:r>
      <w:r>
        <w:tab/>
        <w:t>General</w:t>
      </w:r>
      <w:bookmarkEnd w:id="3812"/>
      <w:bookmarkEnd w:id="3813"/>
      <w:bookmarkEnd w:id="3814"/>
      <w:bookmarkEnd w:id="3815"/>
      <w:bookmarkEnd w:id="3816"/>
      <w:bookmarkEnd w:id="3817"/>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818" w:name="_CR10_1_2_5_1_2"/>
      <w:bookmarkStart w:id="3819" w:name="_Toc20155968"/>
      <w:bookmarkStart w:id="3820" w:name="_Toc27501125"/>
      <w:bookmarkStart w:id="3821" w:name="_Toc36049251"/>
      <w:bookmarkStart w:id="3822" w:name="_Toc45210017"/>
      <w:bookmarkStart w:id="3823" w:name="_Toc51860842"/>
      <w:bookmarkStart w:id="3824" w:name="_Toc193390952"/>
      <w:bookmarkEnd w:id="3818"/>
      <w:r w:rsidRPr="0073469F">
        <w:lastRenderedPageBreak/>
        <w:t>10.1.</w:t>
      </w:r>
      <w:r>
        <w:t>2</w:t>
      </w:r>
      <w:r w:rsidRPr="0073469F">
        <w:t>.5.1</w:t>
      </w:r>
      <w:r>
        <w:t>.2</w:t>
      </w:r>
      <w:r>
        <w:tab/>
        <w:t>Initiating a chat group session</w:t>
      </w:r>
      <w:bookmarkEnd w:id="3819"/>
      <w:bookmarkEnd w:id="3820"/>
      <w:bookmarkEnd w:id="3821"/>
      <w:bookmarkEnd w:id="3822"/>
      <w:bookmarkEnd w:id="3823"/>
      <w:bookmarkEnd w:id="3824"/>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825" w:name="_CR10_1_2_5_1_3"/>
      <w:bookmarkStart w:id="3826" w:name="_Toc20155969"/>
      <w:bookmarkStart w:id="3827" w:name="_Toc27501126"/>
      <w:bookmarkStart w:id="3828" w:name="_Toc36049252"/>
      <w:bookmarkStart w:id="3829" w:name="_Toc45210018"/>
      <w:bookmarkStart w:id="3830" w:name="_Toc51860843"/>
      <w:bookmarkStart w:id="3831" w:name="_Toc193390953"/>
      <w:bookmarkEnd w:id="3825"/>
      <w:r w:rsidRPr="0073469F">
        <w:t>10.1.</w:t>
      </w:r>
      <w:r>
        <w:t>2</w:t>
      </w:r>
      <w:r w:rsidRPr="0073469F">
        <w:t>.5.1</w:t>
      </w:r>
      <w:r>
        <w:t>.3</w:t>
      </w:r>
      <w:r>
        <w:tab/>
        <w:t>Joining an ongoing chat group call</w:t>
      </w:r>
      <w:bookmarkEnd w:id="3826"/>
      <w:bookmarkEnd w:id="3827"/>
      <w:bookmarkEnd w:id="3828"/>
      <w:bookmarkEnd w:id="3829"/>
      <w:bookmarkEnd w:id="3830"/>
      <w:bookmarkEnd w:id="3831"/>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lastRenderedPageBreak/>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832" w:name="_CR10_1_2_5_1_4"/>
      <w:bookmarkStart w:id="3833" w:name="_Toc20155970"/>
      <w:bookmarkStart w:id="3834" w:name="_Toc27501127"/>
      <w:bookmarkStart w:id="3835" w:name="_Toc36049253"/>
      <w:bookmarkStart w:id="3836" w:name="_Toc45210019"/>
      <w:bookmarkStart w:id="3837" w:name="_Toc51860844"/>
      <w:bookmarkStart w:id="3838" w:name="_Toc193390954"/>
      <w:bookmarkEnd w:id="3832"/>
      <w:r w:rsidRPr="0073469F">
        <w:t>10.1.</w:t>
      </w:r>
      <w:r>
        <w:t>2</w:t>
      </w:r>
      <w:r w:rsidRPr="0073469F">
        <w:t>.5.1</w:t>
      </w:r>
      <w:r>
        <w:t>.4</w:t>
      </w:r>
      <w:r>
        <w:tab/>
        <w:t>Splitting an ongoing chat group call</w:t>
      </w:r>
      <w:bookmarkEnd w:id="3833"/>
      <w:bookmarkEnd w:id="3834"/>
      <w:bookmarkEnd w:id="3835"/>
      <w:bookmarkEnd w:id="3836"/>
      <w:bookmarkEnd w:id="3837"/>
      <w:bookmarkEnd w:id="3838"/>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839" w:name="_CR10_1_2_5_1_5"/>
      <w:bookmarkStart w:id="3840" w:name="_Toc20155971"/>
      <w:bookmarkStart w:id="3841" w:name="_Toc27501128"/>
      <w:bookmarkStart w:id="3842" w:name="_Toc36049254"/>
      <w:bookmarkStart w:id="3843" w:name="_Toc45210020"/>
      <w:bookmarkStart w:id="3844" w:name="_Toc51860845"/>
      <w:bookmarkStart w:id="3845" w:name="_Toc193390955"/>
      <w:bookmarkEnd w:id="3839"/>
      <w:r w:rsidRPr="0073469F">
        <w:lastRenderedPageBreak/>
        <w:t>10.1.2.</w:t>
      </w:r>
      <w:r>
        <w:t>5</w:t>
      </w:r>
      <w:r w:rsidRPr="0073469F">
        <w:t>.1.</w:t>
      </w:r>
      <w:r>
        <w:t>5</w:t>
      </w:r>
      <w:r w:rsidRPr="0073469F">
        <w:tab/>
      </w:r>
      <w:r>
        <w:t>MCPTT client joining the temporary group chat session</w:t>
      </w:r>
      <w:bookmarkEnd w:id="3840"/>
      <w:bookmarkEnd w:id="3841"/>
      <w:bookmarkEnd w:id="3842"/>
      <w:bookmarkEnd w:id="3843"/>
      <w:bookmarkEnd w:id="3844"/>
      <w:bookmarkEnd w:id="3845"/>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846" w:name="_CR10_1_2_5_1_6"/>
      <w:bookmarkStart w:id="3847" w:name="_Toc20155972"/>
      <w:bookmarkStart w:id="3848" w:name="_Toc27501129"/>
      <w:bookmarkStart w:id="3849" w:name="_Toc36049255"/>
      <w:bookmarkStart w:id="3850" w:name="_Toc45210021"/>
      <w:bookmarkStart w:id="3851" w:name="_Toc51860846"/>
      <w:bookmarkStart w:id="3852" w:name="_Toc193390956"/>
      <w:bookmarkEnd w:id="384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847"/>
      <w:bookmarkEnd w:id="3848"/>
      <w:bookmarkEnd w:id="3849"/>
      <w:bookmarkEnd w:id="3850"/>
      <w:bookmarkEnd w:id="3851"/>
      <w:bookmarkEnd w:id="3852"/>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853" w:name="_CR10_1_2_5_1_7"/>
      <w:bookmarkStart w:id="3854" w:name="_Toc20155973"/>
      <w:bookmarkStart w:id="3855" w:name="_Toc27501130"/>
      <w:bookmarkStart w:id="3856" w:name="_Toc36049256"/>
      <w:bookmarkStart w:id="3857" w:name="_Toc45210022"/>
      <w:bookmarkStart w:id="3858" w:name="_Toc51860847"/>
      <w:bookmarkStart w:id="3859" w:name="_Toc193390957"/>
      <w:bookmarkEnd w:id="3853"/>
      <w:r>
        <w:t>10.1.2.</w:t>
      </w:r>
      <w:r w:rsidRPr="007202ED">
        <w:t>5</w:t>
      </w:r>
      <w:r>
        <w:t>.1.</w:t>
      </w:r>
      <w:r w:rsidRPr="00A509A6">
        <w:t>7</w:t>
      </w:r>
      <w:r w:rsidRPr="0073469F">
        <w:tab/>
      </w:r>
      <w:bookmarkEnd w:id="3854"/>
      <w:bookmarkEnd w:id="3855"/>
      <w:bookmarkEnd w:id="3856"/>
      <w:bookmarkEnd w:id="3857"/>
      <w:bookmarkEnd w:id="3858"/>
      <w:r w:rsidR="005B07A4">
        <w:t>void</w:t>
      </w:r>
      <w:bookmarkEnd w:id="3859"/>
    </w:p>
    <w:p w14:paraId="78EA2674" w14:textId="77777777" w:rsidR="007A751B" w:rsidRDefault="007A751B" w:rsidP="00567124">
      <w:pPr>
        <w:pStyle w:val="Heading6"/>
        <w:numPr>
          <w:ilvl w:val="5"/>
          <w:numId w:val="0"/>
        </w:numPr>
        <w:ind w:left="1152" w:hanging="432"/>
        <w:rPr>
          <w:lang w:val="en-US"/>
        </w:rPr>
      </w:pPr>
      <w:bookmarkStart w:id="3860" w:name="_CR10_1_2_5_1_8"/>
      <w:bookmarkStart w:id="3861" w:name="_Toc20155974"/>
      <w:bookmarkStart w:id="3862" w:name="_Toc27501131"/>
      <w:bookmarkStart w:id="3863" w:name="_Toc36049257"/>
      <w:bookmarkStart w:id="3864" w:name="_Toc45210023"/>
      <w:bookmarkStart w:id="3865" w:name="_Toc51860848"/>
      <w:bookmarkStart w:id="3866" w:name="_Toc193390958"/>
      <w:bookmarkEnd w:id="3860"/>
      <w:r>
        <w:t>10.1.2.</w:t>
      </w:r>
      <w:r w:rsidRPr="00EF4A67">
        <w:rPr>
          <w:lang w:val="en-US"/>
        </w:rPr>
        <w:t>5</w:t>
      </w:r>
      <w:r>
        <w:t>.1.</w:t>
      </w:r>
      <w:r>
        <w:rPr>
          <w:lang w:val="en-US"/>
        </w:rPr>
        <w:t>8</w:t>
      </w:r>
      <w:r w:rsidRPr="0073469F">
        <w:tab/>
      </w:r>
      <w:r>
        <w:rPr>
          <w:lang w:val="en-US"/>
        </w:rPr>
        <w:t>Initiating a temporary group session</w:t>
      </w:r>
      <w:bookmarkEnd w:id="3861"/>
      <w:bookmarkEnd w:id="3862"/>
      <w:bookmarkEnd w:id="3863"/>
      <w:bookmarkEnd w:id="3864"/>
      <w:bookmarkEnd w:id="3865"/>
      <w:bookmarkEnd w:id="3866"/>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w:t>
      </w:r>
      <w:r w:rsidRPr="00A509A6">
        <w:rPr>
          <w:rFonts w:eastAsia="Malgun Gothic"/>
        </w:rPr>
        <w:lastRenderedPageBreak/>
        <w:t xml:space="preserve">(Forbidden)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867" w:name="_CR10_1_3"/>
      <w:bookmarkStart w:id="3868" w:name="_Toc20155975"/>
      <w:bookmarkStart w:id="3869" w:name="_Toc27501132"/>
      <w:bookmarkStart w:id="3870" w:name="_Toc36049258"/>
      <w:bookmarkStart w:id="3871" w:name="_Toc45210024"/>
      <w:bookmarkStart w:id="3872" w:name="_Toc51860849"/>
      <w:bookmarkStart w:id="3873" w:name="_Toc193390959"/>
      <w:bookmarkEnd w:id="3867"/>
      <w:r w:rsidRPr="00336D95">
        <w:rPr>
          <w:rFonts w:eastAsia="SimSun"/>
          <w:lang w:val="en-US"/>
        </w:rPr>
        <w:t>10.1.3</w:t>
      </w:r>
      <w:r w:rsidRPr="00336D95">
        <w:rPr>
          <w:rFonts w:eastAsia="SimSun"/>
          <w:lang w:val="en-US"/>
        </w:rPr>
        <w:tab/>
        <w:t>Subscription to the conference event package</w:t>
      </w:r>
      <w:bookmarkEnd w:id="3868"/>
      <w:bookmarkEnd w:id="3869"/>
      <w:bookmarkEnd w:id="3870"/>
      <w:bookmarkEnd w:id="3871"/>
      <w:bookmarkEnd w:id="3872"/>
      <w:bookmarkEnd w:id="3873"/>
    </w:p>
    <w:p w14:paraId="5549D5C0" w14:textId="77777777" w:rsidR="00536FA6" w:rsidRPr="00336D95" w:rsidRDefault="00536FA6" w:rsidP="00567124">
      <w:pPr>
        <w:pStyle w:val="Heading4"/>
        <w:rPr>
          <w:rFonts w:eastAsia="SimSun"/>
          <w:lang w:val="en-US"/>
        </w:rPr>
      </w:pPr>
      <w:bookmarkStart w:id="3874" w:name="_CR10_1_3_1"/>
      <w:bookmarkStart w:id="3875" w:name="_Toc20155976"/>
      <w:bookmarkStart w:id="3876" w:name="_Toc27501133"/>
      <w:bookmarkStart w:id="3877" w:name="_Toc36049259"/>
      <w:bookmarkStart w:id="3878" w:name="_Toc45210025"/>
      <w:bookmarkStart w:id="3879" w:name="_Toc51860850"/>
      <w:bookmarkStart w:id="3880" w:name="_Toc193390960"/>
      <w:bookmarkEnd w:id="3874"/>
      <w:r w:rsidRPr="00336D95">
        <w:rPr>
          <w:rFonts w:eastAsia="SimSun"/>
          <w:lang w:val="en-US"/>
        </w:rPr>
        <w:t>10.1.3.1</w:t>
      </w:r>
      <w:r w:rsidRPr="00336D95">
        <w:rPr>
          <w:rFonts w:eastAsia="SimSun"/>
          <w:lang w:val="en-US"/>
        </w:rPr>
        <w:tab/>
        <w:t>General</w:t>
      </w:r>
      <w:bookmarkEnd w:id="3875"/>
      <w:bookmarkEnd w:id="3876"/>
      <w:bookmarkEnd w:id="3877"/>
      <w:bookmarkEnd w:id="3878"/>
      <w:bookmarkEnd w:id="3879"/>
      <w:bookmarkEnd w:id="3880"/>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lastRenderedPageBreak/>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881" w:name="_CR10_1_3_2"/>
      <w:bookmarkStart w:id="3882" w:name="_Toc20155977"/>
      <w:bookmarkStart w:id="3883" w:name="_Toc27501134"/>
      <w:bookmarkStart w:id="3884" w:name="_Toc36049260"/>
      <w:bookmarkStart w:id="3885" w:name="_Toc45210026"/>
      <w:bookmarkStart w:id="3886" w:name="_Toc51860851"/>
      <w:bookmarkStart w:id="3887" w:name="_Toc193390961"/>
      <w:bookmarkEnd w:id="3881"/>
      <w:r w:rsidRPr="00336D95">
        <w:rPr>
          <w:rFonts w:eastAsia="SimSun"/>
          <w:lang w:val="en-US"/>
        </w:rPr>
        <w:t>10.1.3.2</w:t>
      </w:r>
      <w:r w:rsidRPr="00336D95">
        <w:rPr>
          <w:rFonts w:eastAsia="SimSun"/>
          <w:lang w:val="en-US"/>
        </w:rPr>
        <w:tab/>
        <w:t>MCPTT client</w:t>
      </w:r>
      <w:bookmarkEnd w:id="3882"/>
      <w:bookmarkEnd w:id="3883"/>
      <w:bookmarkEnd w:id="3884"/>
      <w:bookmarkEnd w:id="3885"/>
      <w:bookmarkEnd w:id="3886"/>
      <w:bookmarkEnd w:id="3887"/>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888" w:name="_CR10_1_3_3"/>
      <w:bookmarkStart w:id="3889" w:name="_Toc20155978"/>
      <w:bookmarkStart w:id="3890" w:name="_Toc27501135"/>
      <w:bookmarkStart w:id="3891" w:name="_Toc36049261"/>
      <w:bookmarkStart w:id="3892" w:name="_Toc45210027"/>
      <w:bookmarkStart w:id="3893" w:name="_Toc51860852"/>
      <w:bookmarkStart w:id="3894" w:name="_Toc193390962"/>
      <w:bookmarkEnd w:id="3888"/>
      <w:r>
        <w:rPr>
          <w:rFonts w:eastAsia="SimSun"/>
        </w:rPr>
        <w:lastRenderedPageBreak/>
        <w:t>10.1.3.3</w:t>
      </w:r>
      <w:r>
        <w:rPr>
          <w:rFonts w:eastAsia="SimSun"/>
        </w:rPr>
        <w:tab/>
        <w:t>Participating MCPTT function</w:t>
      </w:r>
      <w:bookmarkEnd w:id="3889"/>
      <w:bookmarkEnd w:id="3890"/>
      <w:bookmarkEnd w:id="3891"/>
      <w:bookmarkEnd w:id="3892"/>
      <w:bookmarkEnd w:id="3893"/>
      <w:bookmarkEnd w:id="3894"/>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895" w:name="_CR10_1_3_4"/>
      <w:bookmarkStart w:id="3896" w:name="_Toc20155979"/>
      <w:bookmarkStart w:id="3897" w:name="_Toc27501136"/>
      <w:bookmarkStart w:id="3898" w:name="_Toc36049262"/>
      <w:bookmarkStart w:id="3899" w:name="_Toc45210028"/>
      <w:bookmarkStart w:id="3900" w:name="_Toc51860853"/>
      <w:bookmarkStart w:id="3901" w:name="_Toc193390963"/>
      <w:bookmarkEnd w:id="3895"/>
      <w:r w:rsidRPr="00336D95">
        <w:rPr>
          <w:rFonts w:eastAsia="SimSun"/>
          <w:lang w:val="en-US"/>
        </w:rPr>
        <w:lastRenderedPageBreak/>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896"/>
      <w:bookmarkEnd w:id="3897"/>
      <w:bookmarkEnd w:id="3898"/>
      <w:bookmarkEnd w:id="3899"/>
      <w:bookmarkEnd w:id="3900"/>
      <w:bookmarkEnd w:id="3901"/>
    </w:p>
    <w:p w14:paraId="17D00375" w14:textId="77777777" w:rsidR="00536FA6" w:rsidRPr="00725FF8" w:rsidRDefault="00536FA6" w:rsidP="00567124">
      <w:pPr>
        <w:pStyle w:val="Heading5"/>
        <w:rPr>
          <w:rFonts w:eastAsia="SimSun"/>
        </w:rPr>
      </w:pPr>
      <w:bookmarkStart w:id="3902" w:name="_CR10_1_3_4_1"/>
      <w:bookmarkStart w:id="3903" w:name="_Toc20155980"/>
      <w:bookmarkStart w:id="3904" w:name="_Toc27501137"/>
      <w:bookmarkStart w:id="3905" w:name="_Toc36049263"/>
      <w:bookmarkStart w:id="3906" w:name="_Toc45210029"/>
      <w:bookmarkStart w:id="3907" w:name="_Toc51860854"/>
      <w:bookmarkStart w:id="3908" w:name="_Toc193390964"/>
      <w:bookmarkEnd w:id="3902"/>
      <w:r>
        <w:rPr>
          <w:rFonts w:eastAsia="SimSun"/>
        </w:rPr>
        <w:t>10.1.3.4.</w:t>
      </w:r>
      <w:r w:rsidRPr="00336D95">
        <w:rPr>
          <w:rFonts w:eastAsia="SimSun"/>
          <w:lang w:val="en-US"/>
        </w:rPr>
        <w:t>1</w:t>
      </w:r>
      <w:r>
        <w:rPr>
          <w:rFonts w:eastAsia="SimSun"/>
        </w:rPr>
        <w:tab/>
        <w:t>Receiving a subscription to the conference event package</w:t>
      </w:r>
      <w:bookmarkEnd w:id="3903"/>
      <w:bookmarkEnd w:id="3904"/>
      <w:bookmarkEnd w:id="3905"/>
      <w:bookmarkEnd w:id="3906"/>
      <w:bookmarkEnd w:id="3907"/>
      <w:bookmarkEnd w:id="3908"/>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909" w:name="_CR10_1_3_4_2"/>
      <w:bookmarkStart w:id="3910" w:name="_Toc20155981"/>
      <w:bookmarkStart w:id="3911" w:name="_Toc27501138"/>
      <w:bookmarkStart w:id="3912" w:name="_Toc36049264"/>
      <w:bookmarkStart w:id="3913" w:name="_Toc45210030"/>
      <w:bookmarkStart w:id="3914" w:name="_Toc51860855"/>
      <w:bookmarkStart w:id="3915" w:name="_Toc193390965"/>
      <w:bookmarkEnd w:id="3909"/>
      <w:r>
        <w:rPr>
          <w:rFonts w:eastAsia="SimSun"/>
        </w:rPr>
        <w:t>10.1.3.4.</w:t>
      </w:r>
      <w:r w:rsidRPr="00336D95">
        <w:rPr>
          <w:rFonts w:eastAsia="SimSun"/>
          <w:lang w:val="en-US"/>
        </w:rPr>
        <w:t>2</w:t>
      </w:r>
      <w:r>
        <w:rPr>
          <w:rFonts w:eastAsia="SimSun"/>
        </w:rPr>
        <w:tab/>
        <w:t>Sending notifications to the conference event package</w:t>
      </w:r>
      <w:bookmarkEnd w:id="3910"/>
      <w:bookmarkEnd w:id="3911"/>
      <w:bookmarkEnd w:id="3912"/>
      <w:bookmarkEnd w:id="3913"/>
      <w:bookmarkEnd w:id="3914"/>
      <w:bookmarkEnd w:id="3915"/>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lastRenderedPageBreak/>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916" w:name="_CR10_1_3_4_3"/>
      <w:bookmarkStart w:id="3917" w:name="_Toc20155982"/>
      <w:bookmarkStart w:id="3918" w:name="_Toc27501139"/>
      <w:bookmarkStart w:id="3919" w:name="_Toc36049265"/>
      <w:bookmarkStart w:id="3920" w:name="_Toc45210031"/>
      <w:bookmarkStart w:id="3921" w:name="_Toc51860856"/>
      <w:bookmarkStart w:id="3922" w:name="_Toc193390966"/>
      <w:bookmarkEnd w:id="3916"/>
      <w:r>
        <w:rPr>
          <w:rFonts w:eastAsia="SimSun"/>
        </w:rPr>
        <w:t>10.1.3.4.3</w:t>
      </w:r>
      <w:r>
        <w:rPr>
          <w:rFonts w:eastAsia="SimSun"/>
        </w:rPr>
        <w:tab/>
        <w:t>Sending subscriptions to the conference event package</w:t>
      </w:r>
      <w:bookmarkEnd w:id="3917"/>
      <w:bookmarkEnd w:id="3918"/>
      <w:bookmarkEnd w:id="3919"/>
      <w:bookmarkEnd w:id="3920"/>
      <w:bookmarkEnd w:id="3921"/>
      <w:bookmarkEnd w:id="3922"/>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lastRenderedPageBreak/>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923" w:name="_CR10_1_3_4_4"/>
      <w:bookmarkStart w:id="3924" w:name="_Toc20155983"/>
      <w:bookmarkStart w:id="3925" w:name="_Toc27501140"/>
      <w:bookmarkStart w:id="3926" w:name="_Toc36049266"/>
      <w:bookmarkStart w:id="3927" w:name="_Toc45210032"/>
      <w:bookmarkStart w:id="3928" w:name="_Toc51860857"/>
      <w:bookmarkStart w:id="3929" w:name="_Toc193390967"/>
      <w:bookmarkEnd w:id="3923"/>
      <w:r w:rsidRPr="00A509A6">
        <w:t>10.1.3.4.4</w:t>
      </w:r>
      <w:r w:rsidRPr="00A509A6">
        <w:tab/>
        <w:t>Terminating a subscription</w:t>
      </w:r>
      <w:bookmarkEnd w:id="3924"/>
      <w:bookmarkEnd w:id="3925"/>
      <w:bookmarkEnd w:id="3926"/>
      <w:bookmarkEnd w:id="3927"/>
      <w:bookmarkEnd w:id="3928"/>
      <w:bookmarkEnd w:id="3929"/>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930" w:name="_CR10_1_3_5"/>
      <w:bookmarkStart w:id="3931" w:name="_Toc20155984"/>
      <w:bookmarkStart w:id="3932" w:name="_Toc27501141"/>
      <w:bookmarkStart w:id="3933" w:name="_Toc36049267"/>
      <w:bookmarkStart w:id="3934" w:name="_Toc45210033"/>
      <w:bookmarkStart w:id="3935" w:name="_Toc51860858"/>
      <w:bookmarkStart w:id="3936" w:name="_Toc193390968"/>
      <w:bookmarkEnd w:id="3930"/>
      <w:r w:rsidRPr="00336D95">
        <w:rPr>
          <w:rFonts w:eastAsia="SimSun"/>
          <w:lang w:val="en-US"/>
        </w:rPr>
        <w:t>10.1.3.5</w:t>
      </w:r>
      <w:r w:rsidRPr="00336D95">
        <w:rPr>
          <w:rFonts w:eastAsia="SimSun"/>
          <w:lang w:val="en-US"/>
        </w:rPr>
        <w:tab/>
        <w:t>Non-controlling MCPTT function</w:t>
      </w:r>
      <w:bookmarkEnd w:id="3931"/>
      <w:bookmarkEnd w:id="3932"/>
      <w:bookmarkEnd w:id="3933"/>
      <w:bookmarkEnd w:id="3934"/>
      <w:bookmarkEnd w:id="3935"/>
      <w:bookmarkEnd w:id="3936"/>
    </w:p>
    <w:p w14:paraId="3E553DFB" w14:textId="77777777" w:rsidR="00536FA6" w:rsidRPr="00725FF8" w:rsidRDefault="00536FA6" w:rsidP="00567124">
      <w:pPr>
        <w:pStyle w:val="Heading5"/>
        <w:rPr>
          <w:rFonts w:eastAsia="SimSun"/>
        </w:rPr>
      </w:pPr>
      <w:bookmarkStart w:id="3937" w:name="_CR10_1_3_5_1"/>
      <w:bookmarkStart w:id="3938" w:name="_Toc20155985"/>
      <w:bookmarkStart w:id="3939" w:name="_Toc27501142"/>
      <w:bookmarkStart w:id="3940" w:name="_Toc36049268"/>
      <w:bookmarkStart w:id="3941" w:name="_Toc45210034"/>
      <w:bookmarkStart w:id="3942" w:name="_Toc51860859"/>
      <w:bookmarkStart w:id="3943" w:name="_Toc193390969"/>
      <w:bookmarkEnd w:id="3937"/>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938"/>
      <w:bookmarkEnd w:id="3939"/>
      <w:bookmarkEnd w:id="3940"/>
      <w:bookmarkEnd w:id="3941"/>
      <w:bookmarkEnd w:id="3942"/>
      <w:bookmarkEnd w:id="3943"/>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lastRenderedPageBreak/>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944" w:name="_CR10_1_3_5_2"/>
      <w:bookmarkStart w:id="3945" w:name="_Toc20155986"/>
      <w:bookmarkStart w:id="3946" w:name="_Toc27501143"/>
      <w:bookmarkStart w:id="3947" w:name="_Toc36049269"/>
      <w:bookmarkStart w:id="3948" w:name="_Toc45210035"/>
      <w:bookmarkStart w:id="3949" w:name="_Toc51860860"/>
      <w:bookmarkStart w:id="3950" w:name="_Toc193390970"/>
      <w:bookmarkEnd w:id="3944"/>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945"/>
      <w:bookmarkEnd w:id="3946"/>
      <w:bookmarkEnd w:id="3947"/>
      <w:bookmarkEnd w:id="3948"/>
      <w:bookmarkEnd w:id="3949"/>
      <w:bookmarkEnd w:id="3950"/>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951" w:name="_CR10_1_3_5_3"/>
      <w:bookmarkStart w:id="3952" w:name="_Toc20155987"/>
      <w:bookmarkStart w:id="3953" w:name="_Toc27501144"/>
      <w:bookmarkStart w:id="3954" w:name="_Toc36049270"/>
      <w:bookmarkStart w:id="3955" w:name="_Toc45210036"/>
      <w:bookmarkStart w:id="3956" w:name="_Toc51860861"/>
      <w:bookmarkStart w:id="3957" w:name="_Toc193390971"/>
      <w:bookmarkEnd w:id="3951"/>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952"/>
      <w:bookmarkEnd w:id="3953"/>
      <w:bookmarkEnd w:id="3954"/>
      <w:bookmarkEnd w:id="3955"/>
      <w:bookmarkEnd w:id="3956"/>
      <w:bookmarkEnd w:id="3957"/>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958" w:name="_CR10_1_3_5_4"/>
      <w:bookmarkStart w:id="3959" w:name="_Toc20155988"/>
      <w:bookmarkStart w:id="3960" w:name="_Toc27501145"/>
      <w:bookmarkStart w:id="3961" w:name="_Toc36049271"/>
      <w:bookmarkStart w:id="3962" w:name="_Toc45210037"/>
      <w:bookmarkStart w:id="3963" w:name="_Toc51860862"/>
      <w:bookmarkStart w:id="3964" w:name="_Toc193390972"/>
      <w:bookmarkEnd w:id="3958"/>
      <w:r w:rsidRPr="00A509A6">
        <w:t>10.1.3.5.4</w:t>
      </w:r>
      <w:r w:rsidRPr="00A509A6">
        <w:tab/>
        <w:t>Terminating a subscription</w:t>
      </w:r>
      <w:bookmarkEnd w:id="3959"/>
      <w:bookmarkEnd w:id="3960"/>
      <w:bookmarkEnd w:id="3961"/>
      <w:bookmarkEnd w:id="3962"/>
      <w:bookmarkEnd w:id="3963"/>
      <w:bookmarkEnd w:id="3964"/>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965" w:name="14f4399e2adfb55a__Toc427695847"/>
      <w:bookmarkStart w:id="3966" w:name="14f4399e2adfb55a__Toc427696247"/>
      <w:bookmarkStart w:id="3967" w:name="14f4399e2adfb55a__Toc427696646"/>
      <w:bookmarkStart w:id="3968" w:name="14f4399e2adfb55a__Toc427698248"/>
      <w:bookmarkStart w:id="3969" w:name="14f4399e2adfb55a__Toc427696647"/>
      <w:bookmarkStart w:id="3970" w:name="14f4399e2adfb55a__Toc427698249"/>
      <w:bookmarkStart w:id="3971" w:name="_CR10_1_3_6"/>
      <w:bookmarkStart w:id="3972" w:name="_Toc20155989"/>
      <w:bookmarkStart w:id="3973" w:name="_Toc27501146"/>
      <w:bookmarkStart w:id="3974" w:name="_Toc36049272"/>
      <w:bookmarkStart w:id="3975" w:name="_Toc45210038"/>
      <w:bookmarkStart w:id="3976" w:name="_Toc51860863"/>
      <w:bookmarkStart w:id="3977" w:name="14f4399e2adfb55a__Toc427698807"/>
      <w:bookmarkStart w:id="3978" w:name="_Toc193390973"/>
      <w:bookmarkEnd w:id="3965"/>
      <w:bookmarkEnd w:id="3966"/>
      <w:bookmarkEnd w:id="3967"/>
      <w:bookmarkEnd w:id="3968"/>
      <w:bookmarkEnd w:id="3969"/>
      <w:bookmarkEnd w:id="3970"/>
      <w:bookmarkEnd w:id="3971"/>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978"/>
    </w:p>
    <w:p w14:paraId="2029BE28" w14:textId="77777777" w:rsidR="0050511E" w:rsidRPr="0073469F" w:rsidRDefault="0050511E" w:rsidP="00567124">
      <w:pPr>
        <w:pStyle w:val="Heading5"/>
        <w:rPr>
          <w:noProof/>
        </w:rPr>
      </w:pPr>
      <w:bookmarkStart w:id="3979" w:name="_CR10_1_3_6_1"/>
      <w:bookmarkStart w:id="3980" w:name="_Toc193390974"/>
      <w:bookmarkEnd w:id="3979"/>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980"/>
    </w:p>
    <w:p w14:paraId="7C70D8E6" w14:textId="77777777" w:rsidR="0050511E" w:rsidRPr="00240B71" w:rsidRDefault="0050511E" w:rsidP="00567124">
      <w:pPr>
        <w:pStyle w:val="Heading6"/>
        <w:numPr>
          <w:ilvl w:val="5"/>
          <w:numId w:val="0"/>
        </w:numPr>
        <w:ind w:left="1152" w:hanging="432"/>
      </w:pPr>
      <w:bookmarkStart w:id="3981" w:name="_CR10_1_3_6_1_1"/>
      <w:bookmarkStart w:id="3982" w:name="_Toc193390975"/>
      <w:bookmarkEnd w:id="3981"/>
      <w:r w:rsidRPr="004B47CF">
        <w:t>10.1.3.6.1.1</w:t>
      </w:r>
      <w:r w:rsidRPr="004B47CF">
        <w:tab/>
        <w:t>Introduction</w:t>
      </w:r>
      <w:bookmarkEnd w:id="3982"/>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983" w:name="_CR10_1_3_6_1_2"/>
      <w:bookmarkStart w:id="3984" w:name="_Toc193390976"/>
      <w:bookmarkEnd w:id="3983"/>
      <w:r>
        <w:t>10</w:t>
      </w:r>
      <w:r w:rsidRPr="0073469F">
        <w:t>.</w:t>
      </w:r>
      <w:r>
        <w:t>1</w:t>
      </w:r>
      <w:r w:rsidRPr="0073469F">
        <w:t>.3.</w:t>
      </w:r>
      <w:r>
        <w:t>6.1.2</w:t>
      </w:r>
      <w:r>
        <w:tab/>
        <w:t>Schema</w:t>
      </w:r>
      <w:bookmarkEnd w:id="3984"/>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lastRenderedPageBreak/>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bookmarkStart w:id="3985" w:name="_CRTable10_1_3_6_1_21"/>
      <w:r>
        <w:t>Table </w:t>
      </w:r>
      <w:bookmarkEnd w:id="3985"/>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986" w:name="_CR10_1_4"/>
      <w:bookmarkStart w:id="3987" w:name="_Toc193390977"/>
      <w:bookmarkEnd w:id="3986"/>
      <w:r>
        <w:rPr>
          <w:noProof/>
        </w:rPr>
        <w:t>10.1.4</w:t>
      </w:r>
      <w:r w:rsidRPr="0073469F">
        <w:rPr>
          <w:noProof/>
        </w:rPr>
        <w:tab/>
      </w:r>
      <w:r>
        <w:rPr>
          <w:noProof/>
        </w:rPr>
        <w:t>Remote change of an MCPTT user's selected group</w:t>
      </w:r>
      <w:bookmarkEnd w:id="3972"/>
      <w:bookmarkEnd w:id="3973"/>
      <w:bookmarkEnd w:id="3974"/>
      <w:bookmarkEnd w:id="3975"/>
      <w:bookmarkEnd w:id="3976"/>
      <w:bookmarkEnd w:id="3987"/>
    </w:p>
    <w:p w14:paraId="048674F7" w14:textId="77777777" w:rsidR="00721C14" w:rsidRDefault="00721C14" w:rsidP="00567124">
      <w:pPr>
        <w:pStyle w:val="Heading4"/>
      </w:pPr>
      <w:bookmarkStart w:id="3988" w:name="_CR10_1_4_1"/>
      <w:bookmarkStart w:id="3989" w:name="_Toc20155990"/>
      <w:bookmarkStart w:id="3990" w:name="_Toc27501147"/>
      <w:bookmarkStart w:id="3991" w:name="_Toc36049273"/>
      <w:bookmarkStart w:id="3992" w:name="_Toc45210039"/>
      <w:bookmarkStart w:id="3993" w:name="_Toc51860864"/>
      <w:bookmarkStart w:id="3994" w:name="_Toc193390978"/>
      <w:bookmarkEnd w:id="3988"/>
      <w:r>
        <w:t>10.1.4</w:t>
      </w:r>
      <w:r w:rsidRPr="0073469F">
        <w:t>.1</w:t>
      </w:r>
      <w:r w:rsidRPr="0073469F">
        <w:tab/>
      </w:r>
      <w:r>
        <w:t>General</w:t>
      </w:r>
      <w:bookmarkEnd w:id="3989"/>
      <w:bookmarkEnd w:id="3990"/>
      <w:bookmarkEnd w:id="3991"/>
      <w:bookmarkEnd w:id="3992"/>
      <w:bookmarkEnd w:id="3993"/>
      <w:bookmarkEnd w:id="3994"/>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995" w:name="_CR10_1_4_2"/>
      <w:bookmarkStart w:id="3996" w:name="_Toc20155991"/>
      <w:bookmarkStart w:id="3997" w:name="_Toc27501148"/>
      <w:bookmarkStart w:id="3998" w:name="_Toc36049274"/>
      <w:bookmarkStart w:id="3999" w:name="_Toc45210040"/>
      <w:bookmarkStart w:id="4000" w:name="_Toc51860865"/>
      <w:bookmarkStart w:id="4001" w:name="_Toc193390979"/>
      <w:bookmarkEnd w:id="3995"/>
      <w:r>
        <w:t>10.1.4.2</w:t>
      </w:r>
      <w:r w:rsidRPr="0073469F">
        <w:tab/>
      </w:r>
      <w:r>
        <w:t>Client procedures</w:t>
      </w:r>
      <w:bookmarkEnd w:id="3996"/>
      <w:bookmarkEnd w:id="3997"/>
      <w:bookmarkEnd w:id="3998"/>
      <w:bookmarkEnd w:id="3999"/>
      <w:bookmarkEnd w:id="4000"/>
      <w:bookmarkEnd w:id="4001"/>
    </w:p>
    <w:p w14:paraId="197AE408" w14:textId="77777777" w:rsidR="00721C14" w:rsidRDefault="00721C14" w:rsidP="00567124">
      <w:pPr>
        <w:pStyle w:val="Heading5"/>
      </w:pPr>
      <w:bookmarkStart w:id="4002" w:name="_CR10_1_4_2_1"/>
      <w:bookmarkStart w:id="4003" w:name="_Toc20155992"/>
      <w:bookmarkStart w:id="4004" w:name="_Toc27501149"/>
      <w:bookmarkStart w:id="4005" w:name="_Toc36049275"/>
      <w:bookmarkStart w:id="4006" w:name="_Toc45210041"/>
      <w:bookmarkStart w:id="4007" w:name="_Toc51860866"/>
      <w:bookmarkStart w:id="4008" w:name="_Toc193390980"/>
      <w:bookmarkEnd w:id="4002"/>
      <w:r>
        <w:t>10.1.4.2.1</w:t>
      </w:r>
      <w:r w:rsidRPr="0073469F">
        <w:tab/>
      </w:r>
      <w:r>
        <w:t>Remote selected group change initiation</w:t>
      </w:r>
      <w:bookmarkEnd w:id="4003"/>
      <w:bookmarkEnd w:id="4004"/>
      <w:bookmarkEnd w:id="4005"/>
      <w:bookmarkEnd w:id="4006"/>
      <w:bookmarkEnd w:id="4007"/>
      <w:bookmarkEnd w:id="4008"/>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lastRenderedPageBreak/>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4009" w:name="_CR10_1_4_2_2"/>
      <w:bookmarkStart w:id="4010" w:name="_Toc20155993"/>
      <w:bookmarkStart w:id="4011" w:name="_Toc27501150"/>
      <w:bookmarkStart w:id="4012" w:name="_Toc36049276"/>
      <w:bookmarkStart w:id="4013" w:name="_Toc45210042"/>
      <w:bookmarkStart w:id="4014" w:name="_Toc51860867"/>
      <w:bookmarkStart w:id="4015" w:name="_Toc193390981"/>
      <w:bookmarkEnd w:id="4009"/>
      <w:r>
        <w:t>10.1.4.2.2</w:t>
      </w:r>
      <w:r w:rsidRPr="0073469F">
        <w:tab/>
      </w:r>
      <w:r w:rsidRPr="00611000">
        <w:t>Target client procedures</w:t>
      </w:r>
      <w:r>
        <w:t xml:space="preserve"> for handling remote selected group change request</w:t>
      </w:r>
      <w:bookmarkEnd w:id="4010"/>
      <w:bookmarkEnd w:id="4011"/>
      <w:bookmarkEnd w:id="4012"/>
      <w:bookmarkEnd w:id="4013"/>
      <w:bookmarkEnd w:id="4014"/>
      <w:bookmarkEnd w:id="4015"/>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4016" w:name="_Hlk106965488"/>
      <w:r w:rsidR="00DC2893" w:rsidRPr="00FA50E6">
        <w:rPr>
          <w:rFonts w:eastAsia="SimSun"/>
        </w:rPr>
        <w:t>&lt;mcptt-calling-group-id&gt;</w:t>
      </w:r>
      <w:bookmarkEnd w:id="4016"/>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4017" w:name="_CR10_1_4_3"/>
      <w:bookmarkStart w:id="4018" w:name="_Toc20155994"/>
      <w:bookmarkStart w:id="4019" w:name="_Toc27501151"/>
      <w:bookmarkStart w:id="4020" w:name="_Toc36049277"/>
      <w:bookmarkStart w:id="4021" w:name="_Toc45210043"/>
      <w:bookmarkStart w:id="4022" w:name="_Toc51860868"/>
      <w:bookmarkStart w:id="4023" w:name="_Toc193390982"/>
      <w:bookmarkEnd w:id="4017"/>
      <w:r>
        <w:t>10.1.4.3</w:t>
      </w:r>
      <w:r w:rsidRPr="0073469F">
        <w:tab/>
      </w:r>
      <w:r w:rsidRPr="00DB7120">
        <w:rPr>
          <w:rFonts w:eastAsia="Malgun Gothic"/>
        </w:rPr>
        <w:t>Participating MCPTT function procedures</w:t>
      </w:r>
      <w:bookmarkEnd w:id="4018"/>
      <w:bookmarkEnd w:id="4019"/>
      <w:bookmarkEnd w:id="4020"/>
      <w:bookmarkEnd w:id="4021"/>
      <w:bookmarkEnd w:id="4022"/>
      <w:bookmarkEnd w:id="4023"/>
    </w:p>
    <w:p w14:paraId="47246B8C" w14:textId="77777777" w:rsidR="00721C14" w:rsidRDefault="00721C14" w:rsidP="00266048">
      <w:pPr>
        <w:pStyle w:val="Heading5"/>
      </w:pPr>
      <w:bookmarkStart w:id="4024" w:name="_CR10_1_4_3_1"/>
      <w:bookmarkStart w:id="4025" w:name="_Toc20155995"/>
      <w:bookmarkStart w:id="4026" w:name="_Toc27501152"/>
      <w:bookmarkStart w:id="4027" w:name="_Toc36049278"/>
      <w:bookmarkStart w:id="4028" w:name="_Toc45210044"/>
      <w:bookmarkStart w:id="4029" w:name="_Toc51860869"/>
      <w:bookmarkStart w:id="4030" w:name="_Toc193390983"/>
      <w:bookmarkEnd w:id="4024"/>
      <w:r>
        <w:t>10.1.4.3.1</w:t>
      </w:r>
      <w:r w:rsidRPr="0073469F">
        <w:tab/>
      </w:r>
      <w:r>
        <w:t>Origina</w:t>
      </w:r>
      <w:r w:rsidRPr="00266048">
        <w:t>t</w:t>
      </w:r>
      <w:r>
        <w:t>ing procedures</w:t>
      </w:r>
      <w:bookmarkEnd w:id="4025"/>
      <w:bookmarkEnd w:id="4026"/>
      <w:bookmarkEnd w:id="4027"/>
      <w:bookmarkEnd w:id="4028"/>
      <w:bookmarkEnd w:id="4029"/>
      <w:bookmarkEnd w:id="4030"/>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lastRenderedPageBreak/>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lastRenderedPageBreak/>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4031" w:name="_CR10_1_4_3_2"/>
      <w:bookmarkStart w:id="4032" w:name="_Toc20155996"/>
      <w:bookmarkStart w:id="4033" w:name="_Toc27501153"/>
      <w:bookmarkStart w:id="4034" w:name="_Toc36049279"/>
      <w:bookmarkStart w:id="4035" w:name="_Toc45210045"/>
      <w:bookmarkStart w:id="4036" w:name="_Toc51860870"/>
      <w:bookmarkStart w:id="4037" w:name="_Toc193390984"/>
      <w:bookmarkEnd w:id="4031"/>
      <w:r>
        <w:t>10.1.4.3.2</w:t>
      </w:r>
      <w:r>
        <w:tab/>
      </w:r>
      <w:r w:rsidRPr="00255346">
        <w:t>Terminating</w:t>
      </w:r>
      <w:r>
        <w:t xml:space="preserve"> procedures</w:t>
      </w:r>
      <w:bookmarkEnd w:id="4032"/>
      <w:bookmarkEnd w:id="4033"/>
      <w:bookmarkEnd w:id="4034"/>
      <w:bookmarkEnd w:id="4035"/>
      <w:bookmarkEnd w:id="4036"/>
      <w:bookmarkEnd w:id="4037"/>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4038" w:name="_CR10_1_4_4"/>
      <w:bookmarkStart w:id="4039" w:name="_Toc20155997"/>
      <w:bookmarkStart w:id="4040" w:name="_Toc27501154"/>
      <w:bookmarkStart w:id="4041" w:name="_Toc36049280"/>
      <w:bookmarkStart w:id="4042" w:name="_Toc45210046"/>
      <w:bookmarkStart w:id="4043" w:name="_Toc51860871"/>
      <w:bookmarkStart w:id="4044" w:name="_Toc193390985"/>
      <w:bookmarkEnd w:id="4038"/>
      <w:r>
        <w:t>10.1.4.4</w:t>
      </w:r>
      <w:r>
        <w:tab/>
        <w:t>Controlling MCPTT function procedures</w:t>
      </w:r>
      <w:bookmarkEnd w:id="4039"/>
      <w:bookmarkEnd w:id="4040"/>
      <w:bookmarkEnd w:id="4041"/>
      <w:bookmarkEnd w:id="4042"/>
      <w:bookmarkEnd w:id="4043"/>
      <w:bookmarkEnd w:id="4044"/>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lastRenderedPageBreak/>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lastRenderedPageBreak/>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4045" w:name="_CR10_1_5"/>
      <w:bookmarkStart w:id="4046" w:name="_Toc20155998"/>
      <w:bookmarkStart w:id="4047" w:name="_Toc27501155"/>
      <w:bookmarkStart w:id="4048" w:name="_Toc36049281"/>
      <w:bookmarkStart w:id="4049" w:name="_Toc45210047"/>
      <w:bookmarkStart w:id="4050" w:name="_Toc51860872"/>
      <w:bookmarkStart w:id="4051" w:name="_Toc193390986"/>
      <w:bookmarkEnd w:id="4045"/>
      <w:r>
        <w:rPr>
          <w:noProof/>
        </w:rPr>
        <w:t>10.1.5</w:t>
      </w:r>
      <w:r w:rsidRPr="0073469F">
        <w:rPr>
          <w:noProof/>
        </w:rPr>
        <w:tab/>
      </w:r>
      <w:r>
        <w:rPr>
          <w:noProof/>
        </w:rPr>
        <w:t>Remotely initiated group call</w:t>
      </w:r>
      <w:bookmarkEnd w:id="4046"/>
      <w:bookmarkEnd w:id="4047"/>
      <w:bookmarkEnd w:id="4048"/>
      <w:bookmarkEnd w:id="4049"/>
      <w:bookmarkEnd w:id="4050"/>
      <w:bookmarkEnd w:id="4051"/>
    </w:p>
    <w:p w14:paraId="456FFAB3" w14:textId="77777777" w:rsidR="0084191C" w:rsidRDefault="0084191C" w:rsidP="00567124">
      <w:pPr>
        <w:pStyle w:val="Heading4"/>
      </w:pPr>
      <w:bookmarkStart w:id="4052" w:name="_CR10_1_5_1"/>
      <w:bookmarkStart w:id="4053" w:name="_Toc20155999"/>
      <w:bookmarkStart w:id="4054" w:name="_Toc27501156"/>
      <w:bookmarkStart w:id="4055" w:name="_Toc36049282"/>
      <w:bookmarkStart w:id="4056" w:name="_Toc45210048"/>
      <w:bookmarkStart w:id="4057" w:name="_Toc51860873"/>
      <w:bookmarkStart w:id="4058" w:name="_Toc193390987"/>
      <w:bookmarkEnd w:id="4052"/>
      <w:r>
        <w:t>10.1.5</w:t>
      </w:r>
      <w:r w:rsidRPr="0073469F">
        <w:t>.1</w:t>
      </w:r>
      <w:r w:rsidRPr="0073469F">
        <w:tab/>
      </w:r>
      <w:r>
        <w:t>General</w:t>
      </w:r>
      <w:bookmarkEnd w:id="4053"/>
      <w:bookmarkEnd w:id="4054"/>
      <w:bookmarkEnd w:id="4055"/>
      <w:bookmarkEnd w:id="4056"/>
      <w:bookmarkEnd w:id="4057"/>
      <w:bookmarkEnd w:id="4058"/>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4059" w:name="_CR10_1_5_2"/>
      <w:bookmarkStart w:id="4060" w:name="_Toc20156000"/>
      <w:bookmarkStart w:id="4061" w:name="_Toc27501157"/>
      <w:bookmarkStart w:id="4062" w:name="_Toc36049283"/>
      <w:bookmarkStart w:id="4063" w:name="_Toc45210049"/>
      <w:bookmarkStart w:id="4064" w:name="_Toc51860874"/>
      <w:bookmarkStart w:id="4065" w:name="_Toc193390988"/>
      <w:bookmarkEnd w:id="4059"/>
      <w:r>
        <w:t>10.1.5.2</w:t>
      </w:r>
      <w:r w:rsidRPr="0073469F">
        <w:tab/>
      </w:r>
      <w:r>
        <w:t>Client procedures</w:t>
      </w:r>
      <w:bookmarkEnd w:id="4060"/>
      <w:bookmarkEnd w:id="4061"/>
      <w:bookmarkEnd w:id="4062"/>
      <w:bookmarkEnd w:id="4063"/>
      <w:bookmarkEnd w:id="4064"/>
      <w:bookmarkEnd w:id="4065"/>
    </w:p>
    <w:p w14:paraId="60DBD8A3" w14:textId="77777777" w:rsidR="0084191C" w:rsidRDefault="0084191C" w:rsidP="00567124">
      <w:pPr>
        <w:pStyle w:val="Heading5"/>
      </w:pPr>
      <w:bookmarkStart w:id="4066" w:name="_CR10_1_5_2_1"/>
      <w:bookmarkStart w:id="4067" w:name="_Toc20156001"/>
      <w:bookmarkStart w:id="4068" w:name="_Toc27501158"/>
      <w:bookmarkStart w:id="4069" w:name="_Toc36049284"/>
      <w:bookmarkStart w:id="4070" w:name="_Toc45210050"/>
      <w:bookmarkStart w:id="4071" w:name="_Toc51860875"/>
      <w:bookmarkStart w:id="4072" w:name="_Toc193390989"/>
      <w:bookmarkEnd w:id="4066"/>
      <w:r>
        <w:t>10.1.5.2.1</w:t>
      </w:r>
      <w:r w:rsidRPr="0073469F">
        <w:tab/>
      </w:r>
      <w:r>
        <w:rPr>
          <w:noProof/>
        </w:rPr>
        <w:t>Remotely initiated group call initiation request procedures</w:t>
      </w:r>
      <w:bookmarkEnd w:id="4067"/>
      <w:bookmarkEnd w:id="4068"/>
      <w:bookmarkEnd w:id="4069"/>
      <w:bookmarkEnd w:id="4070"/>
      <w:bookmarkEnd w:id="4071"/>
      <w:bookmarkEnd w:id="4072"/>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lastRenderedPageBreak/>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4073" w:name="_CR10_1_5_2_2"/>
      <w:bookmarkStart w:id="4074" w:name="_Toc20156002"/>
      <w:bookmarkStart w:id="4075" w:name="_Toc27501159"/>
      <w:bookmarkStart w:id="4076" w:name="_Toc36049285"/>
      <w:bookmarkStart w:id="4077" w:name="_Toc45210051"/>
      <w:bookmarkStart w:id="4078" w:name="_Toc51860876"/>
      <w:bookmarkStart w:id="4079" w:name="_Toc193390990"/>
      <w:bookmarkEnd w:id="4073"/>
      <w:r>
        <w:t>10.1.5.2.2</w:t>
      </w:r>
      <w:r w:rsidRPr="0073469F">
        <w:tab/>
      </w:r>
      <w:r>
        <w:t>Remote</w:t>
      </w:r>
      <w:r w:rsidRPr="00611000">
        <w:t xml:space="preserve"> client procedures</w:t>
      </w:r>
      <w:r>
        <w:t xml:space="preserve"> for handling </w:t>
      </w:r>
      <w:r>
        <w:rPr>
          <w:noProof/>
        </w:rPr>
        <w:t xml:space="preserve">remotely initiated group call </w:t>
      </w:r>
      <w:r>
        <w:t>request</w:t>
      </w:r>
      <w:bookmarkEnd w:id="4074"/>
      <w:bookmarkEnd w:id="4075"/>
      <w:bookmarkEnd w:id="4076"/>
      <w:bookmarkEnd w:id="4077"/>
      <w:bookmarkEnd w:id="4078"/>
      <w:bookmarkEnd w:id="4079"/>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lastRenderedPageBreak/>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4080" w:name="_CR10_1_5_3"/>
      <w:bookmarkStart w:id="4081" w:name="_Toc20156003"/>
      <w:bookmarkStart w:id="4082" w:name="_Toc27501160"/>
      <w:bookmarkStart w:id="4083" w:name="_Toc36049286"/>
      <w:bookmarkStart w:id="4084" w:name="_Toc45210052"/>
      <w:bookmarkStart w:id="4085" w:name="_Toc51860877"/>
      <w:bookmarkStart w:id="4086" w:name="_Toc193390991"/>
      <w:bookmarkEnd w:id="4080"/>
      <w:r>
        <w:t>10.1.5.3</w:t>
      </w:r>
      <w:r w:rsidRPr="0073469F">
        <w:tab/>
      </w:r>
      <w:r w:rsidRPr="00DB7120">
        <w:rPr>
          <w:rFonts w:eastAsia="Malgun Gothic"/>
        </w:rPr>
        <w:t>Participating MCPTT function procedures</w:t>
      </w:r>
      <w:bookmarkEnd w:id="4081"/>
      <w:bookmarkEnd w:id="4082"/>
      <w:bookmarkEnd w:id="4083"/>
      <w:bookmarkEnd w:id="4084"/>
      <w:bookmarkEnd w:id="4085"/>
      <w:bookmarkEnd w:id="4086"/>
    </w:p>
    <w:p w14:paraId="7970D99F" w14:textId="77777777" w:rsidR="0084191C" w:rsidRDefault="0084191C" w:rsidP="00567124">
      <w:pPr>
        <w:pStyle w:val="Heading5"/>
      </w:pPr>
      <w:bookmarkStart w:id="4087" w:name="_CR10_1_5_3_1"/>
      <w:bookmarkStart w:id="4088" w:name="_Toc20156004"/>
      <w:bookmarkStart w:id="4089" w:name="_Toc27501161"/>
      <w:bookmarkStart w:id="4090" w:name="_Toc36049287"/>
      <w:bookmarkStart w:id="4091" w:name="_Toc45210053"/>
      <w:bookmarkStart w:id="4092" w:name="_Toc51860878"/>
      <w:bookmarkStart w:id="4093" w:name="_Toc193390992"/>
      <w:bookmarkEnd w:id="4087"/>
      <w:r>
        <w:t>10.1.5.3.1</w:t>
      </w:r>
      <w:r w:rsidRPr="0073469F">
        <w:tab/>
      </w:r>
      <w:r>
        <w:t>Origina</w:t>
      </w:r>
      <w:r w:rsidRPr="0084191C">
        <w:t>t</w:t>
      </w:r>
      <w:r>
        <w:t>ing procedures</w:t>
      </w:r>
      <w:bookmarkEnd w:id="4088"/>
      <w:bookmarkEnd w:id="4089"/>
      <w:bookmarkEnd w:id="4090"/>
      <w:bookmarkEnd w:id="4091"/>
      <w:bookmarkEnd w:id="4092"/>
      <w:bookmarkEnd w:id="4093"/>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lastRenderedPageBreak/>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4094" w:name="_CR10_1_5_3_2"/>
      <w:bookmarkStart w:id="4095" w:name="_Toc20156005"/>
      <w:bookmarkStart w:id="4096" w:name="_Toc27501162"/>
      <w:bookmarkStart w:id="4097" w:name="_Toc36049288"/>
      <w:bookmarkStart w:id="4098" w:name="_Toc45210054"/>
      <w:bookmarkStart w:id="4099" w:name="_Toc51860879"/>
      <w:bookmarkStart w:id="4100" w:name="_Toc193390993"/>
      <w:bookmarkEnd w:id="4094"/>
      <w:r>
        <w:t>10.1.5.3.2</w:t>
      </w:r>
      <w:r>
        <w:tab/>
        <w:t>Terminating procedures</w:t>
      </w:r>
      <w:bookmarkEnd w:id="4095"/>
      <w:bookmarkEnd w:id="4096"/>
      <w:bookmarkEnd w:id="4097"/>
      <w:bookmarkEnd w:id="4098"/>
      <w:bookmarkEnd w:id="4099"/>
      <w:bookmarkEnd w:id="4100"/>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4101" w:name="_CR10_1_5_4"/>
      <w:bookmarkStart w:id="4102" w:name="_Toc20156006"/>
      <w:bookmarkStart w:id="4103" w:name="_Toc27501163"/>
      <w:bookmarkStart w:id="4104" w:name="_Toc36049289"/>
      <w:bookmarkStart w:id="4105" w:name="_Toc45210055"/>
      <w:bookmarkStart w:id="4106" w:name="_Toc51860880"/>
      <w:bookmarkStart w:id="4107" w:name="_Toc193390994"/>
      <w:bookmarkEnd w:id="4101"/>
      <w:r>
        <w:t>10.1.</w:t>
      </w:r>
      <w:r w:rsidRPr="003026D2">
        <w:t>5</w:t>
      </w:r>
      <w:r>
        <w:t>.4</w:t>
      </w:r>
      <w:r>
        <w:tab/>
        <w:t>Controlling MCPTT function procedures</w:t>
      </w:r>
      <w:bookmarkEnd w:id="4102"/>
      <w:bookmarkEnd w:id="4103"/>
      <w:bookmarkEnd w:id="4104"/>
      <w:bookmarkEnd w:id="4105"/>
      <w:bookmarkEnd w:id="4106"/>
      <w:bookmarkEnd w:id="4107"/>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lastRenderedPageBreak/>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4108" w:name="_CR10_1_6"/>
      <w:bookmarkStart w:id="4109" w:name="_Toc193390995"/>
      <w:bookmarkEnd w:id="4108"/>
      <w:r>
        <w:rPr>
          <w:noProof/>
        </w:rPr>
        <w:lastRenderedPageBreak/>
        <w:t>10.1.6</w:t>
      </w:r>
      <w:r w:rsidRPr="0073469F">
        <w:rPr>
          <w:noProof/>
        </w:rPr>
        <w:tab/>
      </w:r>
      <w:r>
        <w:rPr>
          <w:noProof/>
        </w:rPr>
        <w:t>Change of i</w:t>
      </w:r>
      <w:r w:rsidRPr="00D467EC">
        <w:t xml:space="preserve">n-progress </w:t>
      </w:r>
      <w:r>
        <w:t>imminent peril</w:t>
      </w:r>
      <w:r w:rsidRPr="00D467EC">
        <w:t xml:space="preserve"> state of the MCPTT group</w:t>
      </w:r>
      <w:bookmarkEnd w:id="4109"/>
    </w:p>
    <w:p w14:paraId="6A6FD516" w14:textId="77777777" w:rsidR="00E91B03" w:rsidRDefault="00E91B03" w:rsidP="00E91B03">
      <w:pPr>
        <w:pStyle w:val="Heading4"/>
      </w:pPr>
      <w:bookmarkStart w:id="4110" w:name="_CR10_1_6_1"/>
      <w:bookmarkStart w:id="4111" w:name="_Toc193390996"/>
      <w:bookmarkEnd w:id="4110"/>
      <w:r>
        <w:t>10.1.6</w:t>
      </w:r>
      <w:r w:rsidRPr="0073469F">
        <w:t>.1</w:t>
      </w:r>
      <w:r w:rsidRPr="0073469F">
        <w:tab/>
      </w:r>
      <w:r>
        <w:t>General</w:t>
      </w:r>
      <w:bookmarkEnd w:id="4111"/>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4112" w:name="_CR10_1_6_2"/>
      <w:bookmarkStart w:id="4113" w:name="_Toc193390997"/>
      <w:bookmarkEnd w:id="4112"/>
      <w:r>
        <w:t>10.1.6.2</w:t>
      </w:r>
      <w:r w:rsidRPr="0073469F">
        <w:tab/>
      </w:r>
      <w:r>
        <w:t>Client procedures</w:t>
      </w:r>
      <w:bookmarkEnd w:id="4113"/>
    </w:p>
    <w:p w14:paraId="776E0701" w14:textId="77777777" w:rsidR="00E91B03" w:rsidRDefault="00E91B03" w:rsidP="00E91B03">
      <w:pPr>
        <w:pStyle w:val="Heading5"/>
      </w:pPr>
      <w:bookmarkStart w:id="4114" w:name="_CR10_1_6_2_1"/>
      <w:bookmarkStart w:id="4115" w:name="_Toc193390998"/>
      <w:bookmarkEnd w:id="4114"/>
      <w:r>
        <w:t>10.1.6.2.1</w:t>
      </w:r>
      <w:r w:rsidRPr="0073469F">
        <w:tab/>
      </w:r>
      <w:r w:rsidRPr="00247922">
        <w:t>MCPTT group in-progress imminent peril state cancel</w:t>
      </w:r>
      <w:r>
        <w:t xml:space="preserve"> initiation</w:t>
      </w:r>
      <w:bookmarkEnd w:id="4115"/>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procedures of </w:t>
      </w:r>
      <w:r>
        <w:t>clause 6.2.8.1.</w:t>
      </w:r>
      <w:r w:rsidRPr="00B47DBF">
        <w:rPr>
          <w:highlight w:val="yellow"/>
        </w:rPr>
        <w:t>A</w:t>
      </w:r>
      <w:r>
        <w:t xml:space="preserve"> and clause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lastRenderedPageBreak/>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4116" w:name="_CR10_1_6_2_2"/>
      <w:bookmarkStart w:id="4117" w:name="_Toc193390999"/>
      <w:bookmarkEnd w:id="4116"/>
      <w:r>
        <w:t>10.1.6.2.2</w:t>
      </w:r>
      <w:r w:rsidRPr="0073469F">
        <w:tab/>
      </w:r>
      <w:r w:rsidRPr="00F67E9C">
        <w:rPr>
          <w:noProof/>
        </w:rPr>
        <w:t xml:space="preserve">Reception of </w:t>
      </w:r>
      <w:r w:rsidRPr="00247922">
        <w:t>MCPTT group in-progress imminent peril state cancel</w:t>
      </w:r>
      <w:r>
        <w:t xml:space="preserve"> notification</w:t>
      </w:r>
      <w:bookmarkEnd w:id="4117"/>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4118" w:name="_CR10_1_6_3"/>
      <w:bookmarkStart w:id="4119" w:name="_Toc193391000"/>
      <w:bookmarkEnd w:id="4118"/>
      <w:r>
        <w:t>10.1.6.3</w:t>
      </w:r>
      <w:r w:rsidRPr="0073469F">
        <w:tab/>
      </w:r>
      <w:r>
        <w:t>Participating MCPTT function procedures</w:t>
      </w:r>
      <w:bookmarkEnd w:id="4119"/>
    </w:p>
    <w:p w14:paraId="0015CAF2" w14:textId="77777777" w:rsidR="00E91B03" w:rsidRDefault="00E91B03" w:rsidP="00E91B03">
      <w:pPr>
        <w:pStyle w:val="Heading5"/>
      </w:pPr>
      <w:bookmarkStart w:id="4120" w:name="_CR10_1_6_3_1"/>
      <w:bookmarkStart w:id="4121" w:name="_Toc193391001"/>
      <w:bookmarkEnd w:id="4120"/>
      <w:r w:rsidRPr="00F636B2">
        <w:t>10.1.6.</w:t>
      </w:r>
      <w:r>
        <w:t>3.1</w:t>
      </w:r>
      <w:r w:rsidRPr="0073469F">
        <w:tab/>
      </w:r>
      <w:r>
        <w:t>Origina</w:t>
      </w:r>
      <w:r w:rsidRPr="00266048">
        <w:t>t</w:t>
      </w:r>
      <w:r>
        <w:t>ing procedures</w:t>
      </w:r>
      <w:bookmarkEnd w:id="4121"/>
    </w:p>
    <w:p w14:paraId="5F17629B" w14:textId="77777777" w:rsidR="00E91B03" w:rsidRDefault="00E91B03" w:rsidP="00E91B03">
      <w:pPr>
        <w:pStyle w:val="Heading6"/>
      </w:pPr>
      <w:bookmarkStart w:id="4122" w:name="_CR10_1_6_3_1_1"/>
      <w:bookmarkStart w:id="4123" w:name="_Toc193391002"/>
      <w:bookmarkEnd w:id="4122"/>
      <w:r>
        <w:t>10.1.6.3.1.1</w:t>
      </w:r>
      <w:r w:rsidRPr="0073469F">
        <w:tab/>
      </w:r>
      <w:r w:rsidRPr="00F67E9C">
        <w:rPr>
          <w:noProof/>
        </w:rPr>
        <w:t xml:space="preserve">Reception of </w:t>
      </w:r>
      <w:r w:rsidRPr="00247922">
        <w:t>MCPTT group in-progress imminent peril state cancel</w:t>
      </w:r>
      <w:r>
        <w:t xml:space="preserve"> initiation</w:t>
      </w:r>
      <w:bookmarkEnd w:id="4123"/>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4124" w:name="_CR10_1_6_3_2"/>
      <w:bookmarkStart w:id="4125" w:name="_Toc193391003"/>
      <w:bookmarkEnd w:id="4124"/>
      <w:r w:rsidRPr="00F636B2">
        <w:t>10.1.6.</w:t>
      </w:r>
      <w:r>
        <w:t>3.2</w:t>
      </w:r>
      <w:r w:rsidRPr="0073469F">
        <w:tab/>
      </w:r>
      <w:r w:rsidRPr="009C6043">
        <w:t>Terminating Procedures</w:t>
      </w:r>
      <w:bookmarkEnd w:id="4125"/>
    </w:p>
    <w:p w14:paraId="74556776" w14:textId="77777777" w:rsidR="00E91B03" w:rsidRDefault="00E91B03" w:rsidP="00E91B03">
      <w:pPr>
        <w:pStyle w:val="Heading6"/>
      </w:pPr>
      <w:bookmarkStart w:id="4126" w:name="_CR10_1_6_3_2_1"/>
      <w:bookmarkStart w:id="4127" w:name="_Toc193391004"/>
      <w:bookmarkEnd w:id="4126"/>
      <w:r>
        <w:t>10.1.6.3.2.1</w:t>
      </w:r>
      <w:r w:rsidRPr="0073469F">
        <w:tab/>
      </w:r>
      <w:r w:rsidRPr="00F67E9C">
        <w:rPr>
          <w:noProof/>
        </w:rPr>
        <w:t xml:space="preserve">Reception of </w:t>
      </w:r>
      <w:r w:rsidRPr="00904D70">
        <w:t>MCPTT group in-progress imminent peril state cancel notification</w:t>
      </w:r>
      <w:bookmarkEnd w:id="4127"/>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4128" w:name="_CR10_1_6_4"/>
      <w:bookmarkStart w:id="4129" w:name="_Toc193391005"/>
      <w:bookmarkEnd w:id="4128"/>
      <w:r>
        <w:t>10.1.6.4</w:t>
      </w:r>
      <w:r w:rsidRPr="0073469F">
        <w:tab/>
      </w:r>
      <w:r w:rsidRPr="001C2A6A">
        <w:t xml:space="preserve">Controlling </w:t>
      </w:r>
      <w:r>
        <w:t>MCPTT function procedures</w:t>
      </w:r>
      <w:bookmarkEnd w:id="4129"/>
    </w:p>
    <w:p w14:paraId="3F2948E0" w14:textId="77777777" w:rsidR="00E91B03" w:rsidRDefault="00E91B03" w:rsidP="00E91B03">
      <w:pPr>
        <w:pStyle w:val="Heading5"/>
      </w:pPr>
      <w:bookmarkStart w:id="4130" w:name="_CR10_1_6_4_1"/>
      <w:bookmarkStart w:id="4131" w:name="_Toc193391006"/>
      <w:bookmarkEnd w:id="4130"/>
      <w:r w:rsidRPr="00F636B2">
        <w:t>10.1.6.</w:t>
      </w:r>
      <w:r>
        <w:t>4.1</w:t>
      </w:r>
      <w:r w:rsidRPr="0073469F">
        <w:tab/>
      </w:r>
      <w:r w:rsidRPr="009C6043">
        <w:t>Terminating Procedures</w:t>
      </w:r>
      <w:bookmarkEnd w:id="4131"/>
    </w:p>
    <w:p w14:paraId="2DDD97DC" w14:textId="77777777" w:rsidR="00E91B03" w:rsidRDefault="00E91B03" w:rsidP="00E91B03">
      <w:pPr>
        <w:pStyle w:val="Heading6"/>
      </w:pPr>
      <w:bookmarkStart w:id="4132" w:name="_CR10_1_6_4_1_1"/>
      <w:bookmarkStart w:id="4133" w:name="_Toc193391007"/>
      <w:bookmarkEnd w:id="4132"/>
      <w:r>
        <w:t>10.1.6.4.1.1</w:t>
      </w:r>
      <w:r w:rsidRPr="0073469F">
        <w:tab/>
      </w:r>
      <w:r w:rsidRPr="00F67E9C">
        <w:rPr>
          <w:noProof/>
        </w:rPr>
        <w:t xml:space="preserve">Reception of </w:t>
      </w:r>
      <w:r w:rsidRPr="00247922">
        <w:t>MCPTT group in-progress imminent peril state cancel</w:t>
      </w:r>
      <w:r>
        <w:t xml:space="preserve"> initiation</w:t>
      </w:r>
      <w:bookmarkEnd w:id="4133"/>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 xml:space="preserve">as specified in </w:t>
      </w:r>
      <w:r>
        <w:t>clause</w:t>
      </w:r>
      <w:r w:rsidRPr="007B1A31">
        <w:t> </w:t>
      </w:r>
      <w:r>
        <w:t>6.3.3.1.13.</w:t>
      </w:r>
      <w:r w:rsidRPr="00704D04">
        <w:rPr>
          <w:highlight w:val="yellow"/>
        </w:rPr>
        <w:t>B</w:t>
      </w:r>
      <w:r>
        <w:t xml:space="preserve"> and clause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lastRenderedPageBreak/>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4134" w:name="_CR10_2"/>
      <w:bookmarkStart w:id="4135" w:name="_Toc20156007"/>
      <w:bookmarkStart w:id="4136" w:name="_Toc27501164"/>
      <w:bookmarkStart w:id="4137" w:name="_Toc36049290"/>
      <w:bookmarkStart w:id="4138" w:name="_Toc45210056"/>
      <w:bookmarkStart w:id="4139" w:name="_Toc51860881"/>
      <w:bookmarkStart w:id="4140" w:name="_Toc193391008"/>
      <w:bookmarkEnd w:id="4134"/>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4135"/>
      <w:bookmarkEnd w:id="4136"/>
      <w:bookmarkEnd w:id="4137"/>
      <w:bookmarkEnd w:id="4138"/>
      <w:bookmarkEnd w:id="4139"/>
      <w:bookmarkEnd w:id="4140"/>
    </w:p>
    <w:p w14:paraId="1AEB6D1A" w14:textId="77777777" w:rsidR="00235029" w:rsidRPr="0073469F" w:rsidRDefault="00E909BD" w:rsidP="00567124">
      <w:pPr>
        <w:pStyle w:val="Heading3"/>
        <w:rPr>
          <w:rFonts w:eastAsia="Malgun Gothic"/>
        </w:rPr>
      </w:pPr>
      <w:bookmarkStart w:id="4141" w:name="_CR10_2_1"/>
      <w:bookmarkStart w:id="4142" w:name="_Toc20156008"/>
      <w:bookmarkStart w:id="4143" w:name="_Toc27501165"/>
      <w:bookmarkStart w:id="4144" w:name="_Toc36049291"/>
      <w:bookmarkStart w:id="4145" w:name="_Toc45210057"/>
      <w:bookmarkStart w:id="4146" w:name="_Toc51860882"/>
      <w:bookmarkStart w:id="4147" w:name="_Toc193391009"/>
      <w:bookmarkEnd w:id="4141"/>
      <w:r w:rsidRPr="0073469F">
        <w:rPr>
          <w:rFonts w:eastAsia="Malgun Gothic"/>
        </w:rPr>
        <w:t>10.2.1</w:t>
      </w:r>
      <w:r w:rsidRPr="0073469F">
        <w:rPr>
          <w:rFonts w:eastAsia="Malgun Gothic"/>
        </w:rPr>
        <w:tab/>
        <w:t>General</w:t>
      </w:r>
      <w:bookmarkEnd w:id="3977"/>
      <w:bookmarkEnd w:id="4142"/>
      <w:bookmarkEnd w:id="4143"/>
      <w:bookmarkEnd w:id="4144"/>
      <w:bookmarkEnd w:id="4145"/>
      <w:bookmarkEnd w:id="4146"/>
      <w:bookmarkEnd w:id="4147"/>
    </w:p>
    <w:p w14:paraId="54C53DD5" w14:textId="77777777" w:rsidR="00235029" w:rsidRPr="0073469F" w:rsidRDefault="00235029" w:rsidP="00567124">
      <w:pPr>
        <w:pStyle w:val="Heading4"/>
        <w:rPr>
          <w:lang w:eastAsia="zh-CN"/>
        </w:rPr>
      </w:pPr>
      <w:bookmarkStart w:id="4148" w:name="_CR10_2_1_1"/>
      <w:bookmarkStart w:id="4149" w:name="_Toc20156009"/>
      <w:bookmarkStart w:id="4150" w:name="_Toc27501166"/>
      <w:bookmarkStart w:id="4151" w:name="_Toc36049292"/>
      <w:bookmarkStart w:id="4152" w:name="_Toc45210058"/>
      <w:bookmarkStart w:id="4153" w:name="_Toc51860883"/>
      <w:bookmarkStart w:id="4154" w:name="_Toc193391010"/>
      <w:bookmarkEnd w:id="4148"/>
      <w:r w:rsidRPr="0073469F">
        <w:rPr>
          <w:lang w:eastAsia="zh-CN"/>
        </w:rPr>
        <w:t>10.2.1.1</w:t>
      </w:r>
      <w:r w:rsidRPr="0073469F">
        <w:rPr>
          <w:lang w:eastAsia="zh-CN"/>
        </w:rPr>
        <w:tab/>
      </w:r>
      <w:r w:rsidRPr="0073469F">
        <w:t>Common Procedures</w:t>
      </w:r>
      <w:bookmarkEnd w:id="4149"/>
      <w:bookmarkEnd w:id="4150"/>
      <w:bookmarkEnd w:id="4151"/>
      <w:bookmarkEnd w:id="4152"/>
      <w:bookmarkEnd w:id="4153"/>
      <w:bookmarkEnd w:id="4154"/>
    </w:p>
    <w:p w14:paraId="2DE207D8" w14:textId="77777777" w:rsidR="00235029" w:rsidRPr="0073469F" w:rsidRDefault="00235029" w:rsidP="00567124">
      <w:pPr>
        <w:pStyle w:val="Heading5"/>
        <w:rPr>
          <w:lang w:eastAsia="zh-CN"/>
        </w:rPr>
      </w:pPr>
      <w:bookmarkStart w:id="4155" w:name="_CR10_2_1_1_1"/>
      <w:bookmarkStart w:id="4156" w:name="_Toc20156010"/>
      <w:bookmarkStart w:id="4157" w:name="_Toc27501167"/>
      <w:bookmarkStart w:id="4158" w:name="_Toc36049293"/>
      <w:bookmarkStart w:id="4159" w:name="_Toc45210059"/>
      <w:bookmarkStart w:id="4160" w:name="_Toc51860884"/>
      <w:bookmarkStart w:id="4161" w:name="_Toc193391011"/>
      <w:bookmarkEnd w:id="4155"/>
      <w:r w:rsidRPr="0073469F">
        <w:rPr>
          <w:lang w:eastAsia="zh-CN"/>
        </w:rPr>
        <w:t>10.2.1.1.1</w:t>
      </w:r>
      <w:r w:rsidRPr="0073469F">
        <w:rPr>
          <w:lang w:eastAsia="zh-CN"/>
        </w:rPr>
        <w:tab/>
        <w:t>MONP message transport</w:t>
      </w:r>
      <w:bookmarkEnd w:id="4156"/>
      <w:bookmarkEnd w:id="4157"/>
      <w:bookmarkEnd w:id="4158"/>
      <w:bookmarkEnd w:id="4159"/>
      <w:bookmarkEnd w:id="4160"/>
      <w:bookmarkEnd w:id="4161"/>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4162" w:name="_CR10_2_1_1_2"/>
      <w:bookmarkStart w:id="4163" w:name="_Toc20156011"/>
      <w:bookmarkStart w:id="4164" w:name="_Toc27501168"/>
      <w:bookmarkStart w:id="4165" w:name="_Toc36049294"/>
      <w:bookmarkStart w:id="4166" w:name="_Toc45210060"/>
      <w:bookmarkStart w:id="4167" w:name="_Toc51860885"/>
      <w:bookmarkStart w:id="4168" w:name="_Toc193391012"/>
      <w:bookmarkEnd w:id="4162"/>
      <w:r w:rsidRPr="0073469F">
        <w:t>10.2.1.1.2</w:t>
      </w:r>
      <w:r w:rsidRPr="0073469F">
        <w:tab/>
        <w:t>Session description</w:t>
      </w:r>
      <w:bookmarkEnd w:id="4163"/>
      <w:bookmarkEnd w:id="4164"/>
      <w:bookmarkEnd w:id="4165"/>
      <w:bookmarkEnd w:id="4166"/>
      <w:bookmarkEnd w:id="4167"/>
      <w:bookmarkEnd w:id="4168"/>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lastRenderedPageBreak/>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4169" w:name="_CR10_2_2"/>
      <w:bookmarkStart w:id="4170" w:name="_Toc20156012"/>
      <w:bookmarkStart w:id="4171" w:name="_Toc27501169"/>
      <w:bookmarkStart w:id="4172" w:name="_Toc36049295"/>
      <w:bookmarkStart w:id="4173" w:name="_Toc45210061"/>
      <w:bookmarkStart w:id="4174" w:name="_Toc51860886"/>
      <w:bookmarkStart w:id="4175" w:name="_Toc193391013"/>
      <w:bookmarkEnd w:id="4169"/>
      <w:r w:rsidRPr="0073469F">
        <w:t>10.2.2</w:t>
      </w:r>
      <w:r w:rsidRPr="0073469F">
        <w:tab/>
        <w:t>Basic call control</w:t>
      </w:r>
      <w:bookmarkEnd w:id="4170"/>
      <w:bookmarkEnd w:id="4171"/>
      <w:bookmarkEnd w:id="4172"/>
      <w:bookmarkEnd w:id="4173"/>
      <w:bookmarkEnd w:id="4174"/>
      <w:bookmarkEnd w:id="4175"/>
    </w:p>
    <w:p w14:paraId="5BAF58A7" w14:textId="77777777" w:rsidR="00235029" w:rsidRPr="0073469F" w:rsidRDefault="00235029" w:rsidP="00567124">
      <w:pPr>
        <w:pStyle w:val="Heading4"/>
        <w:rPr>
          <w:lang w:eastAsia="zh-CN"/>
        </w:rPr>
      </w:pPr>
      <w:bookmarkStart w:id="4176" w:name="_CR10_2_2_1"/>
      <w:bookmarkStart w:id="4177" w:name="_Toc20156013"/>
      <w:bookmarkStart w:id="4178" w:name="_Toc27501170"/>
      <w:bookmarkStart w:id="4179" w:name="_Toc36049296"/>
      <w:bookmarkStart w:id="4180" w:name="_Toc45210062"/>
      <w:bookmarkStart w:id="4181" w:name="_Toc51860887"/>
      <w:bookmarkStart w:id="4182" w:name="_Toc193391014"/>
      <w:bookmarkEnd w:id="4176"/>
      <w:r w:rsidRPr="0073469F">
        <w:t>10.2.2.1</w:t>
      </w:r>
      <w:r w:rsidRPr="0073469F">
        <w:tab/>
        <w:t>General</w:t>
      </w:r>
      <w:bookmarkEnd w:id="4177"/>
      <w:bookmarkEnd w:id="4178"/>
      <w:bookmarkEnd w:id="4179"/>
      <w:bookmarkEnd w:id="4180"/>
      <w:bookmarkEnd w:id="4181"/>
      <w:bookmarkEnd w:id="418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4183" w:name="_CR10_2_2_2"/>
      <w:bookmarkStart w:id="4184" w:name="_Toc20156014"/>
      <w:bookmarkStart w:id="4185" w:name="_Toc27501171"/>
      <w:bookmarkStart w:id="4186" w:name="_Toc36049297"/>
      <w:bookmarkStart w:id="4187" w:name="_Toc45210063"/>
      <w:bookmarkStart w:id="4188" w:name="_Toc51860888"/>
      <w:bookmarkStart w:id="4189" w:name="_Toc193391015"/>
      <w:bookmarkEnd w:id="4183"/>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4184"/>
      <w:bookmarkEnd w:id="4185"/>
      <w:bookmarkEnd w:id="4186"/>
      <w:bookmarkEnd w:id="4187"/>
      <w:bookmarkEnd w:id="4188"/>
      <w:bookmarkEnd w:id="4189"/>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4190" w:name="_MON_1639232556"/>
    <w:bookmarkEnd w:id="4190"/>
    <w:p w14:paraId="63F389CC" w14:textId="77777777" w:rsidR="00D56F7B" w:rsidRPr="0073469F" w:rsidRDefault="000F1DB5" w:rsidP="008959B3">
      <w:pPr>
        <w:pStyle w:val="TH"/>
      </w:pPr>
      <w:r w:rsidRPr="0073469F">
        <w:object w:dxaOrig="17010" w:dyaOrig="11340" w14:anchorId="59AB2A45">
          <v:shape id="_x0000_i1039" type="#_x0000_t75" style="width:447.35pt;height:298.35pt" o:ole="" fillcolor="window">
            <v:imagedata r:id="rId46" o:title=""/>
          </v:shape>
          <o:OLEObject Type="Embed" ProgID="Word.Picture.8" ShapeID="_x0000_i1039" DrawAspect="Content" ObjectID="_1804003313" r:id="rId47"/>
        </w:object>
      </w:r>
    </w:p>
    <w:p w14:paraId="10FA31DA" w14:textId="77777777" w:rsidR="00D56F7B" w:rsidRPr="0073469F" w:rsidRDefault="00D56F7B" w:rsidP="00D56F7B">
      <w:pPr>
        <w:pStyle w:val="TF"/>
        <w:rPr>
          <w:lang w:eastAsia="zh-CN"/>
        </w:rPr>
      </w:pPr>
      <w:bookmarkStart w:id="4191" w:name="_CRFigure10_2_2_21"/>
      <w:r w:rsidRPr="0073469F">
        <w:rPr>
          <w:lang w:eastAsia="zh-CN"/>
        </w:rPr>
        <w:t>Figure </w:t>
      </w:r>
      <w:bookmarkEnd w:id="4191"/>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4192" w:name="_CR10_2_2_3"/>
      <w:bookmarkStart w:id="4193" w:name="_Toc20156015"/>
      <w:bookmarkStart w:id="4194" w:name="_Toc27501172"/>
      <w:bookmarkStart w:id="4195" w:name="_Toc36049298"/>
      <w:bookmarkStart w:id="4196" w:name="_Toc45210064"/>
      <w:bookmarkStart w:id="4197" w:name="_Toc51860889"/>
      <w:bookmarkStart w:id="4198" w:name="_Toc193391016"/>
      <w:bookmarkEnd w:id="419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4193"/>
      <w:bookmarkEnd w:id="4194"/>
      <w:bookmarkEnd w:id="4195"/>
      <w:bookmarkEnd w:id="4196"/>
      <w:bookmarkEnd w:id="4197"/>
      <w:bookmarkEnd w:id="4198"/>
    </w:p>
    <w:p w14:paraId="797880D0" w14:textId="77777777" w:rsidR="00D56F7B" w:rsidRPr="0073469F" w:rsidRDefault="00D56F7B" w:rsidP="00567124">
      <w:pPr>
        <w:pStyle w:val="Heading5"/>
        <w:rPr>
          <w:lang w:eastAsia="zh-CN"/>
        </w:rPr>
      </w:pPr>
      <w:bookmarkStart w:id="4199" w:name="_CR10_2_2_3_1"/>
      <w:bookmarkStart w:id="4200" w:name="_Toc20156016"/>
      <w:bookmarkStart w:id="4201" w:name="_Toc27501173"/>
      <w:bookmarkStart w:id="4202" w:name="_Toc36049299"/>
      <w:bookmarkStart w:id="4203" w:name="_Toc45210065"/>
      <w:bookmarkStart w:id="4204" w:name="_Toc51860890"/>
      <w:bookmarkStart w:id="4205" w:name="_Toc193391017"/>
      <w:bookmarkEnd w:id="419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4200"/>
      <w:bookmarkEnd w:id="4201"/>
      <w:bookmarkEnd w:id="4202"/>
      <w:bookmarkEnd w:id="4203"/>
      <w:bookmarkEnd w:id="4204"/>
      <w:bookmarkEnd w:id="4205"/>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4206" w:name="_CR10_2_2_3_2"/>
      <w:bookmarkStart w:id="4207" w:name="_Toc20156017"/>
      <w:bookmarkStart w:id="4208" w:name="_Toc27501174"/>
      <w:bookmarkStart w:id="4209" w:name="_Toc36049300"/>
      <w:bookmarkStart w:id="4210" w:name="_Toc45210066"/>
      <w:bookmarkStart w:id="4211" w:name="_Toc51860891"/>
      <w:bookmarkStart w:id="4212" w:name="_Toc193391018"/>
      <w:bookmarkEnd w:id="4206"/>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4207"/>
      <w:bookmarkEnd w:id="4208"/>
      <w:bookmarkEnd w:id="4209"/>
      <w:bookmarkEnd w:id="4210"/>
      <w:bookmarkEnd w:id="4211"/>
      <w:bookmarkEnd w:id="4212"/>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4213" w:name="_CR10_2_2_3_3"/>
      <w:bookmarkStart w:id="4214" w:name="_Toc20156018"/>
      <w:bookmarkStart w:id="4215" w:name="_Toc27501175"/>
      <w:bookmarkStart w:id="4216" w:name="_Toc36049301"/>
      <w:bookmarkStart w:id="4217" w:name="_Toc45210067"/>
      <w:bookmarkStart w:id="4218" w:name="_Toc51860892"/>
      <w:bookmarkStart w:id="4219" w:name="_Toc193391019"/>
      <w:bookmarkEnd w:id="421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4214"/>
      <w:bookmarkEnd w:id="4215"/>
      <w:bookmarkEnd w:id="4216"/>
      <w:bookmarkEnd w:id="4217"/>
      <w:bookmarkEnd w:id="4218"/>
      <w:bookmarkEnd w:id="4219"/>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4220" w:name="_CR10_2_2_3_4"/>
      <w:bookmarkStart w:id="4221" w:name="_Toc20156019"/>
      <w:bookmarkStart w:id="4222" w:name="_Toc27501176"/>
      <w:bookmarkStart w:id="4223" w:name="_Toc36049302"/>
      <w:bookmarkStart w:id="4224" w:name="_Toc45210068"/>
      <w:bookmarkStart w:id="4225" w:name="_Toc51860893"/>
      <w:bookmarkStart w:id="4226" w:name="_Toc193391020"/>
      <w:bookmarkEnd w:id="422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4221"/>
      <w:bookmarkEnd w:id="4222"/>
      <w:bookmarkEnd w:id="4223"/>
      <w:bookmarkEnd w:id="4224"/>
      <w:bookmarkEnd w:id="4225"/>
      <w:bookmarkEnd w:id="4226"/>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4227" w:name="_CR10_2_2_3_5"/>
      <w:bookmarkStart w:id="4228" w:name="_Toc20156020"/>
      <w:bookmarkStart w:id="4229" w:name="_Toc27501177"/>
      <w:bookmarkStart w:id="4230" w:name="_Toc36049303"/>
      <w:bookmarkStart w:id="4231" w:name="_Toc45210069"/>
      <w:bookmarkStart w:id="4232" w:name="_Toc51860894"/>
      <w:bookmarkStart w:id="4233" w:name="_Toc193391021"/>
      <w:bookmarkEnd w:id="422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4228"/>
      <w:bookmarkEnd w:id="4229"/>
      <w:bookmarkEnd w:id="4230"/>
      <w:bookmarkEnd w:id="4231"/>
      <w:bookmarkEnd w:id="4232"/>
      <w:bookmarkEnd w:id="4233"/>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4234" w:name="_CR10_2_2_3_6"/>
      <w:bookmarkStart w:id="4235" w:name="_Toc20156021"/>
      <w:bookmarkStart w:id="4236" w:name="_Toc27501178"/>
      <w:bookmarkStart w:id="4237" w:name="_Toc36049304"/>
      <w:bookmarkStart w:id="4238" w:name="_Toc45210070"/>
      <w:bookmarkStart w:id="4239" w:name="_Toc51860895"/>
      <w:bookmarkStart w:id="4240" w:name="_Toc193391022"/>
      <w:bookmarkEnd w:id="423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4235"/>
      <w:bookmarkEnd w:id="4236"/>
      <w:bookmarkEnd w:id="4237"/>
      <w:bookmarkEnd w:id="4238"/>
      <w:bookmarkEnd w:id="4239"/>
      <w:bookmarkEnd w:id="4240"/>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4241" w:name="_CR10_2_2_3_7"/>
      <w:bookmarkStart w:id="4242" w:name="_Toc20156022"/>
      <w:bookmarkStart w:id="4243" w:name="_Toc27501179"/>
      <w:bookmarkStart w:id="4244" w:name="_Toc36049305"/>
      <w:bookmarkStart w:id="4245" w:name="_Toc45210071"/>
      <w:bookmarkStart w:id="4246" w:name="_Toc51860896"/>
      <w:bookmarkStart w:id="4247" w:name="_Toc193391023"/>
      <w:bookmarkEnd w:id="424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4242"/>
      <w:bookmarkEnd w:id="4243"/>
      <w:bookmarkEnd w:id="4244"/>
      <w:bookmarkEnd w:id="4245"/>
      <w:bookmarkEnd w:id="4246"/>
      <w:bookmarkEnd w:id="424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4248" w:name="_CR10_2_2_4"/>
      <w:bookmarkStart w:id="4249" w:name="_Toc20156023"/>
      <w:bookmarkStart w:id="4250" w:name="_Toc27501180"/>
      <w:bookmarkStart w:id="4251" w:name="_Toc36049306"/>
      <w:bookmarkStart w:id="4252" w:name="_Toc45210072"/>
      <w:bookmarkStart w:id="4253" w:name="_Toc51860897"/>
      <w:bookmarkStart w:id="4254" w:name="_Toc193391024"/>
      <w:bookmarkEnd w:id="4248"/>
      <w:r w:rsidRPr="0073469F">
        <w:rPr>
          <w:rFonts w:eastAsia="Malgun Gothic"/>
        </w:rPr>
        <w:t>10.2.2</w:t>
      </w:r>
      <w:r w:rsidR="00860352" w:rsidRPr="0073469F">
        <w:rPr>
          <w:rFonts w:eastAsia="Malgun Gothic"/>
        </w:rPr>
        <w:t>.4</w:t>
      </w:r>
      <w:r w:rsidRPr="0073469F">
        <w:rPr>
          <w:rFonts w:eastAsia="Malgun Gothic"/>
        </w:rPr>
        <w:tab/>
        <w:t>Procedures</w:t>
      </w:r>
      <w:bookmarkEnd w:id="4249"/>
      <w:bookmarkEnd w:id="4250"/>
      <w:bookmarkEnd w:id="4251"/>
      <w:bookmarkEnd w:id="4252"/>
      <w:bookmarkEnd w:id="4253"/>
      <w:bookmarkEnd w:id="4254"/>
    </w:p>
    <w:p w14:paraId="1766DB17" w14:textId="77777777" w:rsidR="00D56F7B" w:rsidRPr="0073469F" w:rsidRDefault="00D56F7B" w:rsidP="00567124">
      <w:pPr>
        <w:pStyle w:val="Heading5"/>
        <w:rPr>
          <w:lang w:eastAsia="zh-CN"/>
        </w:rPr>
      </w:pPr>
      <w:bookmarkStart w:id="4255" w:name="_CR10_2_2_4_1"/>
      <w:bookmarkStart w:id="4256" w:name="_Toc20156024"/>
      <w:bookmarkStart w:id="4257" w:name="_Toc27501181"/>
      <w:bookmarkStart w:id="4258" w:name="_Toc36049307"/>
      <w:bookmarkStart w:id="4259" w:name="_Toc45210073"/>
      <w:bookmarkStart w:id="4260" w:name="_Toc51860898"/>
      <w:bookmarkStart w:id="4261" w:name="_Toc193391025"/>
      <w:bookmarkEnd w:id="4255"/>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4256"/>
      <w:bookmarkEnd w:id="4257"/>
      <w:bookmarkEnd w:id="4258"/>
      <w:bookmarkEnd w:id="4259"/>
      <w:bookmarkEnd w:id="4260"/>
      <w:bookmarkEnd w:id="4261"/>
    </w:p>
    <w:p w14:paraId="5FEFBA99" w14:textId="77777777" w:rsidR="005B34C3" w:rsidRPr="0073469F" w:rsidRDefault="005B34C3" w:rsidP="00567124">
      <w:pPr>
        <w:pStyle w:val="Heading6"/>
        <w:numPr>
          <w:ilvl w:val="5"/>
          <w:numId w:val="0"/>
        </w:numPr>
        <w:ind w:left="1152" w:hanging="432"/>
      </w:pPr>
      <w:bookmarkStart w:id="4262" w:name="_CR10_2_2_4_1_1"/>
      <w:bookmarkStart w:id="4263" w:name="_Toc20156025"/>
      <w:bookmarkStart w:id="4264" w:name="_Toc27501182"/>
      <w:bookmarkStart w:id="4265" w:name="_Toc36049308"/>
      <w:bookmarkStart w:id="4266" w:name="_Toc45210074"/>
      <w:bookmarkStart w:id="4267" w:name="_Toc51860899"/>
      <w:bookmarkStart w:id="4268" w:name="_Toc193391026"/>
      <w:bookmarkEnd w:id="4262"/>
      <w:r w:rsidRPr="0073469F">
        <w:t>10.2.2.</w:t>
      </w:r>
      <w:r w:rsidR="00860352" w:rsidRPr="0073469F">
        <w:t>4.1.</w:t>
      </w:r>
      <w:r w:rsidRPr="0073469F">
        <w:t>1</w:t>
      </w:r>
      <w:r w:rsidRPr="0073469F">
        <w:tab/>
        <w:t>Call announcement timer calculation</w:t>
      </w:r>
      <w:bookmarkEnd w:id="4263"/>
      <w:bookmarkEnd w:id="4264"/>
      <w:bookmarkEnd w:id="4265"/>
      <w:bookmarkEnd w:id="4266"/>
      <w:bookmarkEnd w:id="4267"/>
      <w:bookmarkEnd w:id="4268"/>
    </w:p>
    <w:p w14:paraId="0AD67719" w14:textId="77777777" w:rsidR="005B34C3" w:rsidRPr="0073469F" w:rsidRDefault="005B34C3" w:rsidP="00567124">
      <w:pPr>
        <w:pStyle w:val="Heading7"/>
        <w:numPr>
          <w:ilvl w:val="6"/>
          <w:numId w:val="0"/>
        </w:numPr>
        <w:ind w:left="1296" w:hanging="288"/>
      </w:pPr>
      <w:bookmarkStart w:id="4269" w:name="_CR10_2_2_4_1_1_1"/>
      <w:bookmarkStart w:id="4270" w:name="_Toc20156026"/>
      <w:bookmarkStart w:id="4271" w:name="_Toc27501183"/>
      <w:bookmarkStart w:id="4272" w:name="_Toc36049309"/>
      <w:bookmarkStart w:id="4273" w:name="_Toc45210075"/>
      <w:bookmarkStart w:id="4274" w:name="_Toc51860900"/>
      <w:bookmarkStart w:id="4275" w:name="_Toc193391027"/>
      <w:bookmarkEnd w:id="4269"/>
      <w:r w:rsidRPr="0073469F">
        <w:t>10.2.2.</w:t>
      </w:r>
      <w:r w:rsidR="00860352" w:rsidRPr="0073469F">
        <w:t>4.</w:t>
      </w:r>
      <w:r w:rsidRPr="0073469F">
        <w:t>1.</w:t>
      </w:r>
      <w:r w:rsidR="00860352" w:rsidRPr="0073469F">
        <w:t>1</w:t>
      </w:r>
      <w:r w:rsidRPr="0073469F">
        <w:t>.1</w:t>
      </w:r>
      <w:r w:rsidRPr="0073469F">
        <w:tab/>
        <w:t>Periodic call announcement timer calculation</w:t>
      </w:r>
      <w:bookmarkEnd w:id="4270"/>
      <w:bookmarkEnd w:id="4271"/>
      <w:bookmarkEnd w:id="4272"/>
      <w:bookmarkEnd w:id="4273"/>
      <w:bookmarkEnd w:id="4274"/>
      <w:bookmarkEnd w:id="4275"/>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4276" w:name="_CR10_2_2_4_1_1_2"/>
      <w:bookmarkStart w:id="4277" w:name="_Toc20156027"/>
      <w:bookmarkStart w:id="4278" w:name="_Toc27501184"/>
      <w:bookmarkStart w:id="4279" w:name="_Toc36049310"/>
      <w:bookmarkStart w:id="4280" w:name="_Toc45210076"/>
      <w:bookmarkStart w:id="4281" w:name="_Toc51860901"/>
      <w:bookmarkStart w:id="4282" w:name="_Toc193391028"/>
      <w:bookmarkEnd w:id="4276"/>
      <w:r w:rsidRPr="0073469F">
        <w:t>10.2.2.</w:t>
      </w:r>
      <w:r w:rsidR="00D239DA" w:rsidRPr="0073469F">
        <w:t>4.1.</w:t>
      </w:r>
      <w:r w:rsidRPr="0073469F">
        <w:t>1.2</w:t>
      </w:r>
      <w:r w:rsidRPr="0073469F">
        <w:tab/>
        <w:t>Call announcement timer calculation after CALL PROBE</w:t>
      </w:r>
      <w:bookmarkEnd w:id="4277"/>
      <w:bookmarkEnd w:id="4278"/>
      <w:bookmarkEnd w:id="4279"/>
      <w:bookmarkEnd w:id="4280"/>
      <w:bookmarkEnd w:id="4281"/>
      <w:bookmarkEnd w:id="4282"/>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4283" w:name="_CR10_2_2_4_1_2"/>
      <w:bookmarkStart w:id="4284" w:name="_Toc20156028"/>
      <w:bookmarkStart w:id="4285" w:name="_Toc27501185"/>
      <w:bookmarkStart w:id="4286" w:name="_Toc36049311"/>
      <w:bookmarkStart w:id="4287" w:name="_Toc45210077"/>
      <w:bookmarkStart w:id="4288" w:name="_Toc51860902"/>
      <w:bookmarkStart w:id="4289" w:name="_Toc193391029"/>
      <w:bookmarkEnd w:id="4283"/>
      <w:r w:rsidRPr="0073469F">
        <w:t>10.2.2.4.1.</w:t>
      </w:r>
      <w:r>
        <w:t>2</w:t>
      </w:r>
      <w:r w:rsidRPr="0073469F">
        <w:tab/>
      </w:r>
      <w:r>
        <w:t>Max duration</w:t>
      </w:r>
      <w:r w:rsidRPr="0073469F">
        <w:t xml:space="preserve"> timer calculation</w:t>
      </w:r>
      <w:bookmarkEnd w:id="4284"/>
      <w:bookmarkEnd w:id="4285"/>
      <w:bookmarkEnd w:id="4286"/>
      <w:bookmarkEnd w:id="4287"/>
      <w:bookmarkEnd w:id="4288"/>
      <w:bookmarkEnd w:id="428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4290" w:name="_CR10_2_2_4_2"/>
      <w:bookmarkStart w:id="4291" w:name="_Toc20156029"/>
      <w:bookmarkStart w:id="4292" w:name="_Toc27501186"/>
      <w:bookmarkStart w:id="4293" w:name="_Toc36049312"/>
      <w:bookmarkStart w:id="4294" w:name="_Toc45210078"/>
      <w:bookmarkStart w:id="4295" w:name="_Toc51860903"/>
      <w:bookmarkStart w:id="4296" w:name="_Toc193391030"/>
      <w:bookmarkEnd w:id="4290"/>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4291"/>
      <w:bookmarkEnd w:id="4292"/>
      <w:bookmarkEnd w:id="4293"/>
      <w:bookmarkEnd w:id="4294"/>
      <w:bookmarkEnd w:id="4295"/>
      <w:bookmarkEnd w:id="4296"/>
    </w:p>
    <w:p w14:paraId="7A3B4F63" w14:textId="77777777" w:rsidR="00D56F7B" w:rsidRPr="0073469F" w:rsidRDefault="00D56F7B" w:rsidP="00567124">
      <w:pPr>
        <w:pStyle w:val="Heading6"/>
        <w:numPr>
          <w:ilvl w:val="5"/>
          <w:numId w:val="0"/>
        </w:numPr>
        <w:ind w:left="1152" w:hanging="432"/>
        <w:rPr>
          <w:lang w:eastAsia="zh-CN"/>
        </w:rPr>
      </w:pPr>
      <w:bookmarkStart w:id="4297" w:name="_CR10_2_2_4_2_1"/>
      <w:bookmarkStart w:id="4298" w:name="_Toc20156030"/>
      <w:bookmarkStart w:id="4299" w:name="_Toc27501187"/>
      <w:bookmarkStart w:id="4300" w:name="_Toc36049313"/>
      <w:bookmarkStart w:id="4301" w:name="_Toc45210079"/>
      <w:bookmarkStart w:id="4302" w:name="_Toc51860904"/>
      <w:bookmarkStart w:id="4303" w:name="_Toc193391031"/>
      <w:bookmarkEnd w:id="4297"/>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4298"/>
      <w:bookmarkEnd w:id="4299"/>
      <w:bookmarkEnd w:id="4300"/>
      <w:bookmarkEnd w:id="4301"/>
      <w:bookmarkEnd w:id="4302"/>
      <w:bookmarkEnd w:id="4303"/>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4304" w:name="_CR10_2_2_4_2_2"/>
      <w:bookmarkStart w:id="4305" w:name="_Toc20156031"/>
      <w:bookmarkStart w:id="4306" w:name="_Toc27501188"/>
      <w:bookmarkStart w:id="4307" w:name="_Toc36049314"/>
      <w:bookmarkStart w:id="4308" w:name="_Toc45210080"/>
      <w:bookmarkStart w:id="4309" w:name="_Toc51860905"/>
      <w:bookmarkStart w:id="4310" w:name="_Toc193391032"/>
      <w:bookmarkEnd w:id="4304"/>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4305"/>
      <w:bookmarkEnd w:id="4306"/>
      <w:bookmarkEnd w:id="4307"/>
      <w:bookmarkEnd w:id="4308"/>
      <w:bookmarkEnd w:id="4309"/>
      <w:bookmarkEnd w:id="4310"/>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4311" w:name="_CR10_2_2_4_2_3"/>
      <w:bookmarkStart w:id="4312" w:name="_Toc20156032"/>
      <w:bookmarkStart w:id="4313" w:name="_Toc27501189"/>
      <w:bookmarkStart w:id="4314" w:name="_Toc36049315"/>
      <w:bookmarkStart w:id="4315" w:name="_Toc45210081"/>
      <w:bookmarkStart w:id="4316" w:name="_Toc51860906"/>
      <w:bookmarkStart w:id="4317" w:name="_Toc193391033"/>
      <w:bookmarkEnd w:id="4311"/>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4312"/>
      <w:bookmarkEnd w:id="4313"/>
      <w:bookmarkEnd w:id="4314"/>
      <w:bookmarkEnd w:id="4315"/>
      <w:bookmarkEnd w:id="4316"/>
      <w:bookmarkEnd w:id="4317"/>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4318" w:name="_CR10_2_2_4_3"/>
      <w:bookmarkStart w:id="4319" w:name="_Toc20156033"/>
      <w:bookmarkStart w:id="4320" w:name="_Toc27501190"/>
      <w:bookmarkStart w:id="4321" w:name="_Toc36049316"/>
      <w:bookmarkStart w:id="4322" w:name="_Toc45210082"/>
      <w:bookmarkStart w:id="4323" w:name="_Toc51860907"/>
      <w:bookmarkStart w:id="4324" w:name="_Toc193391034"/>
      <w:bookmarkEnd w:id="4318"/>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4319"/>
      <w:bookmarkEnd w:id="4320"/>
      <w:bookmarkEnd w:id="4321"/>
      <w:bookmarkEnd w:id="4322"/>
      <w:bookmarkEnd w:id="4323"/>
      <w:bookmarkEnd w:id="4324"/>
    </w:p>
    <w:p w14:paraId="48D00D2A" w14:textId="77777777" w:rsidR="00D56F7B" w:rsidRPr="0073469F" w:rsidRDefault="00D56F7B" w:rsidP="00567124">
      <w:pPr>
        <w:pStyle w:val="Heading6"/>
        <w:numPr>
          <w:ilvl w:val="5"/>
          <w:numId w:val="0"/>
        </w:numPr>
        <w:ind w:left="1152" w:hanging="432"/>
        <w:rPr>
          <w:lang w:eastAsia="zh-CN"/>
        </w:rPr>
      </w:pPr>
      <w:bookmarkStart w:id="4325" w:name="_CR10_2_2_4_3_1"/>
      <w:bookmarkStart w:id="4326" w:name="_Toc20156034"/>
      <w:bookmarkStart w:id="4327" w:name="_Toc27501191"/>
      <w:bookmarkStart w:id="4328" w:name="_Toc36049317"/>
      <w:bookmarkStart w:id="4329" w:name="_Toc45210083"/>
      <w:bookmarkStart w:id="4330" w:name="_Toc51860908"/>
      <w:bookmarkStart w:id="4331" w:name="_Toc193391035"/>
      <w:bookmarkEnd w:id="4325"/>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4326"/>
      <w:bookmarkEnd w:id="4327"/>
      <w:bookmarkEnd w:id="4328"/>
      <w:bookmarkEnd w:id="4329"/>
      <w:bookmarkEnd w:id="4330"/>
      <w:bookmarkEnd w:id="433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4332" w:name="_CR10_2_2_4_3_2"/>
      <w:bookmarkStart w:id="4333" w:name="_Toc20156035"/>
      <w:bookmarkStart w:id="4334" w:name="_Toc27501192"/>
      <w:bookmarkStart w:id="4335" w:name="_Toc36049318"/>
      <w:bookmarkStart w:id="4336" w:name="_Toc45210084"/>
      <w:bookmarkStart w:id="4337" w:name="_Toc51860909"/>
      <w:bookmarkStart w:id="4338" w:name="_Toc193391036"/>
      <w:bookmarkEnd w:id="4332"/>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4333"/>
      <w:bookmarkEnd w:id="4334"/>
      <w:bookmarkEnd w:id="4335"/>
      <w:bookmarkEnd w:id="4336"/>
      <w:bookmarkEnd w:id="4337"/>
      <w:bookmarkEnd w:id="4338"/>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4339" w:name="_CR10_2_2_4_3_3"/>
      <w:bookmarkStart w:id="4340" w:name="_Toc20156036"/>
      <w:bookmarkStart w:id="4341" w:name="_Toc27501193"/>
      <w:bookmarkStart w:id="4342" w:name="_Toc36049319"/>
      <w:bookmarkStart w:id="4343" w:name="_Toc45210085"/>
      <w:bookmarkStart w:id="4344" w:name="_Toc51860910"/>
      <w:bookmarkStart w:id="4345" w:name="_Toc193391037"/>
      <w:bookmarkEnd w:id="4339"/>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4340"/>
      <w:bookmarkEnd w:id="4341"/>
      <w:bookmarkEnd w:id="4342"/>
      <w:bookmarkEnd w:id="4343"/>
      <w:bookmarkEnd w:id="4344"/>
      <w:bookmarkEnd w:id="4345"/>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4346" w:name="_CR10_2_2_4_3_4"/>
      <w:bookmarkStart w:id="4347" w:name="_Toc20156037"/>
      <w:bookmarkStart w:id="4348" w:name="_Toc27501194"/>
      <w:bookmarkStart w:id="4349" w:name="_Toc36049320"/>
      <w:bookmarkStart w:id="4350" w:name="_Toc45210086"/>
      <w:bookmarkStart w:id="4351" w:name="_Toc51860911"/>
      <w:bookmarkStart w:id="4352" w:name="_Toc193391038"/>
      <w:bookmarkEnd w:id="4346"/>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4347"/>
      <w:bookmarkEnd w:id="4348"/>
      <w:bookmarkEnd w:id="4349"/>
      <w:bookmarkEnd w:id="4350"/>
      <w:bookmarkEnd w:id="4351"/>
      <w:bookmarkEnd w:id="4352"/>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4353" w:name="_CR10_2_2_4_3_5"/>
      <w:bookmarkStart w:id="4354" w:name="_Toc20156038"/>
      <w:bookmarkStart w:id="4355" w:name="_Toc27501195"/>
      <w:bookmarkStart w:id="4356" w:name="_Toc36049321"/>
      <w:bookmarkStart w:id="4357" w:name="_Toc45210087"/>
      <w:bookmarkStart w:id="4358" w:name="_Toc51860912"/>
      <w:bookmarkStart w:id="4359" w:name="_Toc193391039"/>
      <w:bookmarkEnd w:id="4353"/>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4354"/>
      <w:bookmarkEnd w:id="4355"/>
      <w:bookmarkEnd w:id="4356"/>
      <w:bookmarkEnd w:id="4357"/>
      <w:bookmarkEnd w:id="4358"/>
      <w:bookmarkEnd w:id="4359"/>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4360" w:name="_CR10_2_2_4_3_6"/>
      <w:bookmarkStart w:id="4361" w:name="_Toc20156039"/>
      <w:bookmarkStart w:id="4362" w:name="_Toc27501196"/>
      <w:bookmarkStart w:id="4363" w:name="_Toc36049322"/>
      <w:bookmarkStart w:id="4364" w:name="_Toc45210088"/>
      <w:bookmarkStart w:id="4365" w:name="_Toc51860913"/>
      <w:bookmarkStart w:id="4366" w:name="_Toc193391040"/>
      <w:bookmarkEnd w:id="4360"/>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4361"/>
      <w:bookmarkEnd w:id="4362"/>
      <w:bookmarkEnd w:id="4363"/>
      <w:bookmarkEnd w:id="4364"/>
      <w:bookmarkEnd w:id="4365"/>
      <w:bookmarkEnd w:id="436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4367" w:name="_CR10_2_2_4_3_7"/>
      <w:bookmarkStart w:id="4368" w:name="_Toc20156040"/>
      <w:bookmarkStart w:id="4369" w:name="_Toc27501197"/>
      <w:bookmarkStart w:id="4370" w:name="_Toc36049323"/>
      <w:bookmarkStart w:id="4371" w:name="_Toc45210089"/>
      <w:bookmarkStart w:id="4372" w:name="_Toc51860914"/>
      <w:bookmarkStart w:id="4373" w:name="_Toc193391041"/>
      <w:bookmarkEnd w:id="4367"/>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4368"/>
      <w:bookmarkEnd w:id="4369"/>
      <w:bookmarkEnd w:id="4370"/>
      <w:bookmarkEnd w:id="4371"/>
      <w:bookmarkEnd w:id="4372"/>
      <w:bookmarkEnd w:id="4373"/>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4374" w:name="_CR10_2_2_4_3_8"/>
      <w:bookmarkStart w:id="4375" w:name="_Toc20156041"/>
      <w:bookmarkStart w:id="4376" w:name="_Toc27501198"/>
      <w:bookmarkStart w:id="4377" w:name="_Toc36049324"/>
      <w:bookmarkStart w:id="4378" w:name="_Toc45210090"/>
      <w:bookmarkStart w:id="4379" w:name="_Toc51860915"/>
      <w:bookmarkStart w:id="4380" w:name="_Toc193391042"/>
      <w:bookmarkEnd w:id="4374"/>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4375"/>
      <w:bookmarkEnd w:id="4376"/>
      <w:bookmarkEnd w:id="4377"/>
      <w:bookmarkEnd w:id="4378"/>
      <w:bookmarkEnd w:id="4379"/>
      <w:bookmarkEnd w:id="438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4381" w:name="_CR10_2_2_4_4"/>
      <w:bookmarkStart w:id="4382" w:name="_Toc20156042"/>
      <w:bookmarkStart w:id="4383" w:name="_Toc27501199"/>
      <w:bookmarkStart w:id="4384" w:name="_Toc36049325"/>
      <w:bookmarkStart w:id="4385" w:name="_Toc45210091"/>
      <w:bookmarkStart w:id="4386" w:name="_Toc51860916"/>
      <w:bookmarkStart w:id="4387" w:name="_Toc193391043"/>
      <w:bookmarkEnd w:id="4381"/>
      <w:r w:rsidRPr="0073469F">
        <w:rPr>
          <w:lang w:eastAsia="zh-CN"/>
        </w:rPr>
        <w:t>10.2.2.4</w:t>
      </w:r>
      <w:r w:rsidR="00860352" w:rsidRPr="0073469F">
        <w:rPr>
          <w:lang w:eastAsia="zh-CN"/>
        </w:rPr>
        <w:t>.4</w:t>
      </w:r>
      <w:r w:rsidRPr="0073469F">
        <w:rPr>
          <w:lang w:eastAsia="zh-CN"/>
        </w:rPr>
        <w:tab/>
        <w:t>Periodic group call announcement</w:t>
      </w:r>
      <w:bookmarkEnd w:id="4382"/>
      <w:bookmarkEnd w:id="4383"/>
      <w:bookmarkEnd w:id="4384"/>
      <w:bookmarkEnd w:id="4385"/>
      <w:bookmarkEnd w:id="4386"/>
      <w:bookmarkEnd w:id="4387"/>
    </w:p>
    <w:p w14:paraId="7A89E922" w14:textId="77777777" w:rsidR="00D56F7B" w:rsidRPr="0073469F" w:rsidRDefault="00D56F7B" w:rsidP="00567124">
      <w:pPr>
        <w:pStyle w:val="Heading6"/>
        <w:numPr>
          <w:ilvl w:val="5"/>
          <w:numId w:val="0"/>
        </w:numPr>
        <w:ind w:left="1152" w:hanging="432"/>
        <w:rPr>
          <w:lang w:eastAsia="zh-CN"/>
        </w:rPr>
      </w:pPr>
      <w:bookmarkStart w:id="4388" w:name="_CR10_2_2_4_4_1"/>
      <w:bookmarkStart w:id="4389" w:name="_Toc20156043"/>
      <w:bookmarkStart w:id="4390" w:name="_Toc27501200"/>
      <w:bookmarkStart w:id="4391" w:name="_Toc36049326"/>
      <w:bookmarkStart w:id="4392" w:name="_Toc45210092"/>
      <w:bookmarkStart w:id="4393" w:name="_Toc51860917"/>
      <w:bookmarkStart w:id="4394" w:name="_Toc193391044"/>
      <w:bookmarkEnd w:id="4388"/>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4389"/>
      <w:bookmarkEnd w:id="4390"/>
      <w:bookmarkEnd w:id="4391"/>
      <w:bookmarkEnd w:id="4392"/>
      <w:bookmarkEnd w:id="4393"/>
      <w:bookmarkEnd w:id="4394"/>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4395" w:name="_CR10_2_2_4_4_2"/>
      <w:bookmarkStart w:id="4396" w:name="_Toc20156044"/>
      <w:bookmarkStart w:id="4397" w:name="_Toc27501201"/>
      <w:bookmarkStart w:id="4398" w:name="_Toc36049327"/>
      <w:bookmarkStart w:id="4399" w:name="_Toc45210093"/>
      <w:bookmarkStart w:id="4400" w:name="_Toc51860918"/>
      <w:bookmarkStart w:id="4401" w:name="_Toc193391045"/>
      <w:bookmarkEnd w:id="4395"/>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4396"/>
      <w:bookmarkEnd w:id="4397"/>
      <w:bookmarkEnd w:id="4398"/>
      <w:bookmarkEnd w:id="4399"/>
      <w:bookmarkEnd w:id="4400"/>
      <w:bookmarkEnd w:id="4401"/>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4402" w:name="_CR10_2_2_4_5"/>
      <w:bookmarkStart w:id="4403" w:name="_Toc20156045"/>
      <w:bookmarkStart w:id="4404" w:name="_Toc27501202"/>
      <w:bookmarkStart w:id="4405" w:name="_Toc36049328"/>
      <w:bookmarkStart w:id="4406" w:name="_Toc45210094"/>
      <w:bookmarkStart w:id="4407" w:name="_Toc51860919"/>
      <w:bookmarkStart w:id="4408" w:name="_Toc193391046"/>
      <w:bookmarkEnd w:id="4402"/>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4403"/>
      <w:bookmarkEnd w:id="4404"/>
      <w:bookmarkEnd w:id="4405"/>
      <w:bookmarkEnd w:id="4406"/>
      <w:bookmarkEnd w:id="4407"/>
      <w:bookmarkEnd w:id="4408"/>
    </w:p>
    <w:p w14:paraId="670358B0" w14:textId="77777777" w:rsidR="0091517C" w:rsidRPr="0073469F" w:rsidRDefault="0091517C" w:rsidP="00567124">
      <w:pPr>
        <w:pStyle w:val="Heading6"/>
        <w:numPr>
          <w:ilvl w:val="5"/>
          <w:numId w:val="0"/>
        </w:numPr>
        <w:ind w:left="1152" w:hanging="432"/>
        <w:rPr>
          <w:lang w:eastAsia="zh-CN"/>
        </w:rPr>
      </w:pPr>
      <w:bookmarkStart w:id="4409" w:name="_CR10_2_2_4_5_1"/>
      <w:bookmarkStart w:id="4410" w:name="_Toc20156046"/>
      <w:bookmarkStart w:id="4411" w:name="_Toc27501203"/>
      <w:bookmarkStart w:id="4412" w:name="_Toc36049329"/>
      <w:bookmarkStart w:id="4413" w:name="_Toc45210095"/>
      <w:bookmarkStart w:id="4414" w:name="_Toc51860920"/>
      <w:bookmarkStart w:id="4415" w:name="_Toc193391047"/>
      <w:bookmarkEnd w:id="4409"/>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4410"/>
      <w:bookmarkEnd w:id="4411"/>
      <w:bookmarkEnd w:id="4412"/>
      <w:bookmarkEnd w:id="4413"/>
      <w:bookmarkEnd w:id="4414"/>
      <w:bookmarkEnd w:id="4415"/>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4416" w:name="_CR10_2_2_4_5_2"/>
      <w:bookmarkStart w:id="4417" w:name="_Toc20156047"/>
      <w:bookmarkStart w:id="4418" w:name="_Toc27501204"/>
      <w:bookmarkStart w:id="4419" w:name="_Toc36049330"/>
      <w:bookmarkStart w:id="4420" w:name="_Toc45210096"/>
      <w:bookmarkStart w:id="4421" w:name="_Toc51860921"/>
      <w:bookmarkStart w:id="4422" w:name="_Toc193391048"/>
      <w:bookmarkEnd w:id="4416"/>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4417"/>
      <w:bookmarkEnd w:id="4418"/>
      <w:bookmarkEnd w:id="4419"/>
      <w:bookmarkEnd w:id="4420"/>
      <w:bookmarkEnd w:id="4421"/>
      <w:bookmarkEnd w:id="4422"/>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4423" w:name="_CR10_2_2_4_5_3"/>
      <w:bookmarkStart w:id="4424" w:name="_Toc20156048"/>
      <w:bookmarkStart w:id="4425" w:name="_Toc27501205"/>
      <w:bookmarkStart w:id="4426" w:name="_Toc36049331"/>
      <w:bookmarkStart w:id="4427" w:name="_Toc45210097"/>
      <w:bookmarkStart w:id="4428" w:name="_Toc51860922"/>
      <w:bookmarkStart w:id="4429" w:name="_Toc193391049"/>
      <w:bookmarkEnd w:id="4423"/>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4424"/>
      <w:bookmarkEnd w:id="4425"/>
      <w:bookmarkEnd w:id="4426"/>
      <w:bookmarkEnd w:id="4427"/>
      <w:bookmarkEnd w:id="4428"/>
      <w:bookmarkEnd w:id="4429"/>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4430" w:name="_CR10_2_2_4_5_4"/>
      <w:bookmarkStart w:id="4431" w:name="_Toc20156049"/>
      <w:bookmarkStart w:id="4432" w:name="_Toc27501206"/>
      <w:bookmarkStart w:id="4433" w:name="_Toc36049332"/>
      <w:bookmarkStart w:id="4434" w:name="_Toc45210098"/>
      <w:bookmarkStart w:id="4435" w:name="_Toc51860923"/>
      <w:bookmarkStart w:id="4436" w:name="_Toc193391050"/>
      <w:bookmarkEnd w:id="4430"/>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4431"/>
      <w:bookmarkEnd w:id="4432"/>
      <w:bookmarkEnd w:id="4433"/>
      <w:bookmarkEnd w:id="4434"/>
      <w:bookmarkEnd w:id="4435"/>
      <w:bookmarkEnd w:id="4436"/>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4437" w:name="_CR10_2_2_4_5_5"/>
      <w:bookmarkStart w:id="4438" w:name="_Toc20156050"/>
      <w:bookmarkStart w:id="4439" w:name="_Toc27501207"/>
      <w:bookmarkStart w:id="4440" w:name="_Toc36049333"/>
      <w:bookmarkStart w:id="4441" w:name="_Toc45210099"/>
      <w:bookmarkStart w:id="4442" w:name="_Toc51860924"/>
      <w:bookmarkStart w:id="4443" w:name="_Toc193391051"/>
      <w:bookmarkEnd w:id="4437"/>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4438"/>
      <w:bookmarkEnd w:id="4439"/>
      <w:bookmarkEnd w:id="4440"/>
      <w:bookmarkEnd w:id="4441"/>
      <w:bookmarkEnd w:id="4442"/>
      <w:bookmarkEnd w:id="4443"/>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4444" w:name="_CR10_2_2_4_5_6"/>
      <w:bookmarkStart w:id="4445" w:name="_Toc20156051"/>
      <w:bookmarkStart w:id="4446" w:name="_Toc27501208"/>
      <w:bookmarkStart w:id="4447" w:name="_Toc36049334"/>
      <w:bookmarkStart w:id="4448" w:name="_Toc45210100"/>
      <w:bookmarkStart w:id="4449" w:name="_Toc51860925"/>
      <w:bookmarkStart w:id="4450" w:name="_Toc193391052"/>
      <w:bookmarkEnd w:id="4444"/>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4445"/>
      <w:bookmarkEnd w:id="4446"/>
      <w:bookmarkEnd w:id="4447"/>
      <w:bookmarkEnd w:id="4448"/>
      <w:bookmarkEnd w:id="4449"/>
      <w:bookmarkEnd w:id="4450"/>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4451" w:name="_CR10_2_2_4_5_7"/>
      <w:bookmarkStart w:id="4452" w:name="_Toc20156052"/>
      <w:bookmarkStart w:id="4453" w:name="_Toc27501209"/>
      <w:bookmarkStart w:id="4454" w:name="_Toc36049335"/>
      <w:bookmarkStart w:id="4455" w:name="_Toc45210101"/>
      <w:bookmarkStart w:id="4456" w:name="_Toc51860926"/>
      <w:bookmarkStart w:id="4457" w:name="_Toc193391053"/>
      <w:bookmarkEnd w:id="4451"/>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4452"/>
      <w:bookmarkEnd w:id="4453"/>
      <w:bookmarkEnd w:id="4454"/>
      <w:bookmarkEnd w:id="4455"/>
      <w:bookmarkEnd w:id="4456"/>
      <w:bookmarkEnd w:id="4457"/>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4458" w:name="_CR10_2_2_4_5_8"/>
      <w:bookmarkStart w:id="4459" w:name="_Toc20156053"/>
      <w:bookmarkStart w:id="4460" w:name="_Toc27501210"/>
      <w:bookmarkStart w:id="4461" w:name="_Toc36049336"/>
      <w:bookmarkStart w:id="4462" w:name="_Toc45210102"/>
      <w:bookmarkStart w:id="4463" w:name="_Toc51860927"/>
      <w:bookmarkStart w:id="4464" w:name="_Toc193391054"/>
      <w:bookmarkEnd w:id="4458"/>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4459"/>
      <w:bookmarkEnd w:id="4460"/>
      <w:bookmarkEnd w:id="4461"/>
      <w:bookmarkEnd w:id="4462"/>
      <w:bookmarkEnd w:id="4463"/>
      <w:bookmarkEnd w:id="4464"/>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4465" w:name="_CR10_2_2_4_5_9"/>
      <w:bookmarkStart w:id="4466" w:name="_Toc20156054"/>
      <w:bookmarkStart w:id="4467" w:name="_Toc27501211"/>
      <w:bookmarkStart w:id="4468" w:name="_Toc36049337"/>
      <w:bookmarkStart w:id="4469" w:name="_Toc45210103"/>
      <w:bookmarkStart w:id="4470" w:name="_Toc51860928"/>
      <w:bookmarkStart w:id="4471" w:name="_Toc193391055"/>
      <w:bookmarkEnd w:id="4465"/>
      <w:r w:rsidRPr="0073469F">
        <w:rPr>
          <w:lang w:eastAsia="zh-CN"/>
        </w:rPr>
        <w:t>10.2.2.4</w:t>
      </w:r>
      <w:r>
        <w:rPr>
          <w:lang w:eastAsia="zh-CN"/>
        </w:rPr>
        <w:t>.5.9</w:t>
      </w:r>
      <w:r w:rsidRPr="0073469F">
        <w:rPr>
          <w:lang w:eastAsia="zh-CN"/>
        </w:rPr>
        <w:tab/>
      </w:r>
      <w:r>
        <w:rPr>
          <w:lang w:eastAsia="zh-CN"/>
        </w:rPr>
        <w:t>Max duration reached</w:t>
      </w:r>
      <w:bookmarkEnd w:id="4466"/>
      <w:bookmarkEnd w:id="4467"/>
      <w:bookmarkEnd w:id="4468"/>
      <w:bookmarkEnd w:id="4469"/>
      <w:bookmarkEnd w:id="4470"/>
      <w:bookmarkEnd w:id="4471"/>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4472" w:name="_CR10_2_2_4_6"/>
      <w:bookmarkStart w:id="4473" w:name="_Toc20156055"/>
      <w:bookmarkStart w:id="4474" w:name="_Toc27501212"/>
      <w:bookmarkStart w:id="4475" w:name="_Toc36049338"/>
      <w:bookmarkStart w:id="4476" w:name="_Toc45210104"/>
      <w:bookmarkStart w:id="4477" w:name="_Toc51860929"/>
      <w:bookmarkStart w:id="4478" w:name="_Toc193391056"/>
      <w:bookmarkEnd w:id="4472"/>
      <w:r w:rsidRPr="0073469F">
        <w:rPr>
          <w:rFonts w:eastAsia="SimSun"/>
          <w:lang w:eastAsia="zh-CN"/>
        </w:rPr>
        <w:lastRenderedPageBreak/>
        <w:t>10.2.2.4.6</w:t>
      </w:r>
      <w:r w:rsidRPr="0073469F">
        <w:rPr>
          <w:rFonts w:eastAsia="SimSun"/>
          <w:lang w:eastAsia="zh-CN"/>
        </w:rPr>
        <w:tab/>
        <w:t>Merge of calls</w:t>
      </w:r>
      <w:bookmarkEnd w:id="4473"/>
      <w:bookmarkEnd w:id="4474"/>
      <w:bookmarkEnd w:id="4475"/>
      <w:bookmarkEnd w:id="4476"/>
      <w:bookmarkEnd w:id="4477"/>
      <w:bookmarkEnd w:id="4478"/>
    </w:p>
    <w:p w14:paraId="7DC06464" w14:textId="77777777" w:rsidR="000D5B2D" w:rsidRPr="0073469F" w:rsidRDefault="000D5B2D" w:rsidP="00567124">
      <w:pPr>
        <w:pStyle w:val="Heading6"/>
        <w:numPr>
          <w:ilvl w:val="5"/>
          <w:numId w:val="0"/>
        </w:numPr>
        <w:ind w:left="1152" w:hanging="432"/>
        <w:rPr>
          <w:lang w:eastAsia="zh-CN"/>
        </w:rPr>
      </w:pPr>
      <w:bookmarkStart w:id="4479" w:name="_CR10_2_2_4_6_1"/>
      <w:bookmarkStart w:id="4480" w:name="_Toc20156056"/>
      <w:bookmarkStart w:id="4481" w:name="_Toc27501213"/>
      <w:bookmarkStart w:id="4482" w:name="_Toc36049339"/>
      <w:bookmarkStart w:id="4483" w:name="_Toc45210105"/>
      <w:bookmarkStart w:id="4484" w:name="_Toc51860930"/>
      <w:bookmarkStart w:id="4485" w:name="_Toc193391057"/>
      <w:bookmarkEnd w:id="4479"/>
      <w:r w:rsidRPr="0073469F">
        <w:rPr>
          <w:lang w:eastAsia="zh-CN"/>
        </w:rPr>
        <w:t>10.2.2.4.6.1</w:t>
      </w:r>
      <w:r w:rsidRPr="0073469F">
        <w:rPr>
          <w:lang w:eastAsia="zh-CN"/>
        </w:rPr>
        <w:tab/>
        <w:t>Merge of two calls</w:t>
      </w:r>
      <w:bookmarkEnd w:id="4480"/>
      <w:bookmarkEnd w:id="4481"/>
      <w:bookmarkEnd w:id="4482"/>
      <w:bookmarkEnd w:id="4483"/>
      <w:bookmarkEnd w:id="4484"/>
      <w:bookmarkEnd w:id="4485"/>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4486" w:name="_CR10_2_2_4_7"/>
      <w:bookmarkStart w:id="4487" w:name="_Toc20156057"/>
      <w:bookmarkStart w:id="4488" w:name="_Toc27501214"/>
      <w:bookmarkStart w:id="4489" w:name="_Toc36049340"/>
      <w:bookmarkStart w:id="4490" w:name="_Toc45210106"/>
      <w:bookmarkStart w:id="4491" w:name="_Toc51860931"/>
      <w:bookmarkStart w:id="4492" w:name="_Toc193391058"/>
      <w:bookmarkEnd w:id="4486"/>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4487"/>
      <w:bookmarkEnd w:id="4488"/>
      <w:bookmarkEnd w:id="4489"/>
      <w:bookmarkEnd w:id="4490"/>
      <w:bookmarkEnd w:id="4491"/>
      <w:bookmarkEnd w:id="4492"/>
    </w:p>
    <w:p w14:paraId="3963E3D9" w14:textId="77777777" w:rsidR="0091517C" w:rsidRPr="0073469F" w:rsidRDefault="0091517C" w:rsidP="00266048">
      <w:pPr>
        <w:pStyle w:val="H6"/>
        <w:rPr>
          <w:lang w:eastAsia="zh-CN"/>
        </w:rPr>
      </w:pPr>
      <w:bookmarkStart w:id="4493" w:name="_Toc20156058"/>
      <w:bookmarkStart w:id="4494" w:name="_Toc27501215"/>
      <w:bookmarkStart w:id="4495" w:name="_Toc36049341"/>
      <w:bookmarkStart w:id="4496" w:name="_Toc45210107"/>
      <w:bookmarkStart w:id="4497" w:name="_Toc51860932"/>
      <w:bookmarkStart w:id="4498" w:name="_CR10_2_2_4_7_1"/>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4493"/>
      <w:bookmarkEnd w:id="4494"/>
      <w:bookmarkEnd w:id="4495"/>
      <w:bookmarkEnd w:id="4496"/>
      <w:bookmarkEnd w:id="4497"/>
    </w:p>
    <w:bookmarkEnd w:id="4498"/>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4499" w:name="_Toc20156059"/>
      <w:bookmarkStart w:id="4500" w:name="_Toc27501216"/>
      <w:bookmarkStart w:id="4501" w:name="_Toc36049342"/>
      <w:bookmarkStart w:id="4502" w:name="_Toc45210108"/>
      <w:bookmarkStart w:id="4503" w:name="_Toc51860933"/>
      <w:bookmarkStart w:id="4504" w:name="_CR10_2_2_4_7_2"/>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4499"/>
      <w:bookmarkEnd w:id="4500"/>
      <w:bookmarkEnd w:id="4501"/>
      <w:bookmarkEnd w:id="4502"/>
      <w:bookmarkEnd w:id="4503"/>
    </w:p>
    <w:bookmarkEnd w:id="4504"/>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4505" w:name="_Toc20156060"/>
      <w:bookmarkStart w:id="4506" w:name="_Toc27501217"/>
      <w:bookmarkStart w:id="4507" w:name="_Toc36049343"/>
      <w:bookmarkStart w:id="4508" w:name="_Toc45210109"/>
      <w:bookmarkStart w:id="4509" w:name="_Toc51860934"/>
      <w:bookmarkStart w:id="4510" w:name="_CR10_2_2_4_7_3"/>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4505"/>
      <w:bookmarkEnd w:id="4506"/>
      <w:bookmarkEnd w:id="4507"/>
      <w:bookmarkEnd w:id="4508"/>
      <w:bookmarkEnd w:id="4509"/>
    </w:p>
    <w:bookmarkEnd w:id="4510"/>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4511" w:name="_CR10_2_3"/>
      <w:bookmarkStart w:id="4512" w:name="_Toc20156061"/>
      <w:bookmarkStart w:id="4513" w:name="_Toc27501218"/>
      <w:bookmarkStart w:id="4514" w:name="_Toc36049344"/>
      <w:bookmarkStart w:id="4515" w:name="_Toc45210110"/>
      <w:bookmarkStart w:id="4516" w:name="_Toc51860935"/>
      <w:bookmarkStart w:id="4517" w:name="_Toc193391059"/>
      <w:bookmarkEnd w:id="4511"/>
      <w:r>
        <w:t>10.2.3</w:t>
      </w:r>
      <w:r w:rsidR="00F94D1F" w:rsidRPr="0073469F">
        <w:tab/>
        <w:t>Call type control</w:t>
      </w:r>
      <w:bookmarkEnd w:id="4512"/>
      <w:bookmarkEnd w:id="4513"/>
      <w:bookmarkEnd w:id="4514"/>
      <w:bookmarkEnd w:id="4515"/>
      <w:bookmarkEnd w:id="4516"/>
      <w:bookmarkEnd w:id="4517"/>
    </w:p>
    <w:p w14:paraId="2C993428" w14:textId="77777777" w:rsidR="00F94D1F" w:rsidRDefault="009C2E6C" w:rsidP="00567124">
      <w:pPr>
        <w:pStyle w:val="Heading4"/>
      </w:pPr>
      <w:bookmarkStart w:id="4518" w:name="_CR10_2_3_1"/>
      <w:bookmarkStart w:id="4519" w:name="_Toc20156062"/>
      <w:bookmarkStart w:id="4520" w:name="_Toc27501219"/>
      <w:bookmarkStart w:id="4521" w:name="_Toc36049345"/>
      <w:bookmarkStart w:id="4522" w:name="_Toc45210111"/>
      <w:bookmarkStart w:id="4523" w:name="_Toc51860936"/>
      <w:bookmarkStart w:id="4524" w:name="_Toc193391060"/>
      <w:bookmarkEnd w:id="4518"/>
      <w:r>
        <w:t>10.2.3</w:t>
      </w:r>
      <w:r w:rsidR="00F94D1F" w:rsidRPr="0073469F">
        <w:t>.1</w:t>
      </w:r>
      <w:r w:rsidR="00F94D1F" w:rsidRPr="0073469F">
        <w:tab/>
        <w:t>General</w:t>
      </w:r>
      <w:bookmarkEnd w:id="4519"/>
      <w:bookmarkEnd w:id="4520"/>
      <w:bookmarkEnd w:id="4521"/>
      <w:bookmarkEnd w:id="4522"/>
      <w:bookmarkEnd w:id="4523"/>
      <w:bookmarkEnd w:id="4524"/>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4525" w:name="_CR10_2_3_2"/>
      <w:bookmarkStart w:id="4526" w:name="_Toc20156063"/>
      <w:bookmarkStart w:id="4527" w:name="_Toc27501220"/>
      <w:bookmarkStart w:id="4528" w:name="_Toc36049346"/>
      <w:bookmarkStart w:id="4529" w:name="_Toc45210112"/>
      <w:bookmarkStart w:id="4530" w:name="_Toc51860937"/>
      <w:bookmarkStart w:id="4531" w:name="_Toc193391061"/>
      <w:bookmarkEnd w:id="4525"/>
      <w:r>
        <w:t>10.2.3</w:t>
      </w:r>
      <w:r w:rsidR="00F94D1F" w:rsidRPr="0073469F">
        <w:t>.2</w:t>
      </w:r>
      <w:r w:rsidR="00F94D1F" w:rsidRPr="0073469F">
        <w:tab/>
        <w:t>Call type control state machine</w:t>
      </w:r>
      <w:bookmarkEnd w:id="4526"/>
      <w:bookmarkEnd w:id="4527"/>
      <w:bookmarkEnd w:id="4528"/>
      <w:bookmarkEnd w:id="4529"/>
      <w:bookmarkEnd w:id="4530"/>
      <w:bookmarkEnd w:id="4531"/>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15pt;height:459.8pt" o:ole="">
            <v:imagedata r:id="rId48" o:title=""/>
          </v:shape>
          <o:OLEObject Type="Embed" ProgID="Visio.Drawing.11" ShapeID="_x0000_i1040" DrawAspect="Content" ObjectID="_1804003314" r:id="rId49"/>
        </w:object>
      </w:r>
    </w:p>
    <w:p w14:paraId="55EC5FBB" w14:textId="77777777" w:rsidR="00F94D1F" w:rsidRPr="0073469F" w:rsidRDefault="00F94D1F" w:rsidP="00D0612B">
      <w:pPr>
        <w:pStyle w:val="TF"/>
        <w:rPr>
          <w:lang w:eastAsia="zh-CN"/>
        </w:rPr>
      </w:pPr>
      <w:bookmarkStart w:id="4532" w:name="_CRFigure10_2_3_21"/>
      <w:r w:rsidRPr="0073469F">
        <w:rPr>
          <w:lang w:eastAsia="zh-CN"/>
        </w:rPr>
        <w:t>Figure </w:t>
      </w:r>
      <w:bookmarkEnd w:id="4532"/>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4533" w:name="_CR10_2_3_3"/>
      <w:bookmarkStart w:id="4534" w:name="_Toc20156064"/>
      <w:bookmarkStart w:id="4535" w:name="_Toc27501221"/>
      <w:bookmarkStart w:id="4536" w:name="_Toc36049347"/>
      <w:bookmarkStart w:id="4537" w:name="_Toc45210113"/>
      <w:bookmarkStart w:id="4538" w:name="_Toc51860938"/>
      <w:bookmarkStart w:id="4539" w:name="_Toc193391062"/>
      <w:bookmarkEnd w:id="4533"/>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4534"/>
      <w:bookmarkEnd w:id="4535"/>
      <w:bookmarkEnd w:id="4536"/>
      <w:bookmarkEnd w:id="4537"/>
      <w:bookmarkEnd w:id="4538"/>
      <w:bookmarkEnd w:id="4539"/>
    </w:p>
    <w:p w14:paraId="4D679380" w14:textId="77777777" w:rsidR="00F94D1F" w:rsidRPr="0073469F" w:rsidRDefault="009C2E6C" w:rsidP="00567124">
      <w:pPr>
        <w:pStyle w:val="Heading5"/>
        <w:rPr>
          <w:lang w:eastAsia="zh-CN"/>
        </w:rPr>
      </w:pPr>
      <w:bookmarkStart w:id="4540" w:name="_CR10_2_3_3_1"/>
      <w:bookmarkStart w:id="4541" w:name="_Toc20156065"/>
      <w:bookmarkStart w:id="4542" w:name="_Toc27501222"/>
      <w:bookmarkStart w:id="4543" w:name="_Toc36049348"/>
      <w:bookmarkStart w:id="4544" w:name="_Toc45210114"/>
      <w:bookmarkStart w:id="4545" w:name="_Toc51860939"/>
      <w:bookmarkStart w:id="4546" w:name="_Toc193391063"/>
      <w:bookmarkEnd w:id="4540"/>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4541"/>
      <w:bookmarkEnd w:id="4542"/>
      <w:bookmarkEnd w:id="4543"/>
      <w:bookmarkEnd w:id="4544"/>
      <w:bookmarkEnd w:id="4545"/>
      <w:bookmarkEnd w:id="4546"/>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4547" w:name="_CR10_2_3_3_2"/>
      <w:bookmarkStart w:id="4548" w:name="_Toc20156066"/>
      <w:bookmarkStart w:id="4549" w:name="_Toc27501223"/>
      <w:bookmarkStart w:id="4550" w:name="_Toc36049349"/>
      <w:bookmarkStart w:id="4551" w:name="_Toc45210115"/>
      <w:bookmarkStart w:id="4552" w:name="_Toc51860940"/>
      <w:bookmarkStart w:id="4553" w:name="_Toc193391064"/>
      <w:bookmarkEnd w:id="4547"/>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4548"/>
      <w:bookmarkEnd w:id="4549"/>
      <w:bookmarkEnd w:id="4550"/>
      <w:bookmarkEnd w:id="4551"/>
      <w:bookmarkEnd w:id="4552"/>
      <w:bookmarkEnd w:id="4553"/>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4554" w:name="_CR10_2_3_3_3"/>
      <w:bookmarkStart w:id="4555" w:name="_Toc20156067"/>
      <w:bookmarkStart w:id="4556" w:name="_Toc27501224"/>
      <w:bookmarkStart w:id="4557" w:name="_Toc36049350"/>
      <w:bookmarkStart w:id="4558" w:name="_Toc45210116"/>
      <w:bookmarkStart w:id="4559" w:name="_Toc51860941"/>
      <w:bookmarkStart w:id="4560" w:name="_Toc193391065"/>
      <w:bookmarkEnd w:id="4554"/>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4555"/>
      <w:bookmarkEnd w:id="4556"/>
      <w:bookmarkEnd w:id="4557"/>
      <w:bookmarkEnd w:id="4558"/>
      <w:bookmarkEnd w:id="4559"/>
      <w:bookmarkEnd w:id="4560"/>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4561" w:name="_CR10_2_3_3_4"/>
      <w:bookmarkStart w:id="4562" w:name="_Toc20156068"/>
      <w:bookmarkStart w:id="4563" w:name="_Toc27501225"/>
      <w:bookmarkStart w:id="4564" w:name="_Toc36049351"/>
      <w:bookmarkStart w:id="4565" w:name="_Toc45210117"/>
      <w:bookmarkStart w:id="4566" w:name="_Toc51860942"/>
      <w:bookmarkStart w:id="4567" w:name="_Toc193391066"/>
      <w:bookmarkEnd w:id="4561"/>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4562"/>
      <w:bookmarkEnd w:id="4563"/>
      <w:bookmarkEnd w:id="4564"/>
      <w:bookmarkEnd w:id="4565"/>
      <w:bookmarkEnd w:id="4566"/>
      <w:bookmarkEnd w:id="4567"/>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4568" w:name="_CR10_2_3_4"/>
      <w:bookmarkStart w:id="4569" w:name="_Toc20156069"/>
      <w:bookmarkStart w:id="4570" w:name="_Toc27501226"/>
      <w:bookmarkStart w:id="4571" w:name="_Toc36049352"/>
      <w:bookmarkStart w:id="4572" w:name="_Toc45210118"/>
      <w:bookmarkStart w:id="4573" w:name="_Toc51860943"/>
      <w:bookmarkStart w:id="4574" w:name="_Toc193391067"/>
      <w:bookmarkEnd w:id="4568"/>
      <w:r>
        <w:t>10.2.3</w:t>
      </w:r>
      <w:r w:rsidR="00F94D1F" w:rsidRPr="0073469F">
        <w:t>.4</w:t>
      </w:r>
      <w:r w:rsidR="00F94D1F" w:rsidRPr="0073469F">
        <w:tab/>
        <w:t>Procedures</w:t>
      </w:r>
      <w:bookmarkEnd w:id="4569"/>
      <w:bookmarkEnd w:id="4570"/>
      <w:bookmarkEnd w:id="4571"/>
      <w:bookmarkEnd w:id="4572"/>
      <w:bookmarkEnd w:id="4573"/>
      <w:bookmarkEnd w:id="4574"/>
    </w:p>
    <w:p w14:paraId="0A86449B" w14:textId="77777777" w:rsidR="00F94D1F" w:rsidRDefault="009C2E6C" w:rsidP="00567124">
      <w:pPr>
        <w:pStyle w:val="Heading5"/>
      </w:pPr>
      <w:bookmarkStart w:id="4575" w:name="_CR10_2_3_4_1"/>
      <w:bookmarkStart w:id="4576" w:name="_Toc20156070"/>
      <w:bookmarkStart w:id="4577" w:name="_Toc27501227"/>
      <w:bookmarkStart w:id="4578" w:name="_Toc36049353"/>
      <w:bookmarkStart w:id="4579" w:name="_Toc45210119"/>
      <w:bookmarkStart w:id="4580" w:name="_Toc51860944"/>
      <w:bookmarkStart w:id="4581" w:name="_Toc193391068"/>
      <w:bookmarkEnd w:id="4575"/>
      <w:r>
        <w:t>10.2.3</w:t>
      </w:r>
      <w:r w:rsidR="00F94D1F" w:rsidRPr="0073469F">
        <w:t>.4.1</w:t>
      </w:r>
      <w:r w:rsidR="00F94D1F" w:rsidRPr="0073469F">
        <w:tab/>
        <w:t>General</w:t>
      </w:r>
      <w:bookmarkEnd w:id="4576"/>
      <w:bookmarkEnd w:id="4577"/>
      <w:bookmarkEnd w:id="4578"/>
      <w:bookmarkEnd w:id="4579"/>
      <w:bookmarkEnd w:id="4580"/>
      <w:bookmarkEnd w:id="4581"/>
    </w:p>
    <w:p w14:paraId="5C02B424" w14:textId="77777777" w:rsidR="00C255AB" w:rsidRDefault="00C255AB" w:rsidP="00567124">
      <w:pPr>
        <w:pStyle w:val="Heading6"/>
        <w:numPr>
          <w:ilvl w:val="5"/>
          <w:numId w:val="0"/>
        </w:numPr>
        <w:ind w:left="1152" w:hanging="432"/>
      </w:pPr>
      <w:bookmarkStart w:id="4582" w:name="_CR10_2_3_4_1_1"/>
      <w:bookmarkStart w:id="4583" w:name="_Toc20156071"/>
      <w:bookmarkStart w:id="4584" w:name="_Toc27501228"/>
      <w:bookmarkStart w:id="4585" w:name="_Toc36049354"/>
      <w:bookmarkStart w:id="4586" w:name="_Toc45210120"/>
      <w:bookmarkStart w:id="4587" w:name="_Toc51860945"/>
      <w:bookmarkStart w:id="4588" w:name="_Toc193391069"/>
      <w:bookmarkEnd w:id="4582"/>
      <w:r>
        <w:t>10.2.3.4.1.1</w:t>
      </w:r>
      <w:r>
        <w:tab/>
        <w:t>Implicit downgrade (emergency) timer calculation</w:t>
      </w:r>
      <w:bookmarkEnd w:id="4583"/>
      <w:bookmarkEnd w:id="4584"/>
      <w:bookmarkEnd w:id="4585"/>
      <w:bookmarkEnd w:id="4586"/>
      <w:bookmarkEnd w:id="4587"/>
      <w:bookmarkEnd w:id="4588"/>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4589" w:name="_CR10_2_3_4_1_2"/>
      <w:bookmarkStart w:id="4590" w:name="_Toc20156072"/>
      <w:bookmarkStart w:id="4591" w:name="_Toc27501229"/>
      <w:bookmarkStart w:id="4592" w:name="_Toc36049355"/>
      <w:bookmarkStart w:id="4593" w:name="_Toc45210121"/>
      <w:bookmarkStart w:id="4594" w:name="_Toc51860946"/>
      <w:bookmarkStart w:id="4595" w:name="_Toc193391070"/>
      <w:bookmarkEnd w:id="4589"/>
      <w:r>
        <w:t>10.2.3.4.1.2</w:t>
      </w:r>
      <w:r>
        <w:tab/>
        <w:t>Implicit downgrade (imminent peril) timer calculation</w:t>
      </w:r>
      <w:bookmarkEnd w:id="4590"/>
      <w:bookmarkEnd w:id="4591"/>
      <w:bookmarkEnd w:id="4592"/>
      <w:bookmarkEnd w:id="4593"/>
      <w:bookmarkEnd w:id="4594"/>
      <w:bookmarkEnd w:id="4595"/>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4596" w:name="_CR10_2_3_4_2"/>
      <w:bookmarkStart w:id="4597" w:name="_Toc20156073"/>
      <w:bookmarkStart w:id="4598" w:name="_Toc27501230"/>
      <w:bookmarkStart w:id="4599" w:name="_Toc36049356"/>
      <w:bookmarkStart w:id="4600" w:name="_Toc45210122"/>
      <w:bookmarkStart w:id="4601" w:name="_Toc51860947"/>
      <w:bookmarkStart w:id="4602" w:name="_Toc193391071"/>
      <w:bookmarkEnd w:id="4596"/>
      <w:r>
        <w:t>10.2.3</w:t>
      </w:r>
      <w:r w:rsidR="00F94D1F" w:rsidRPr="0073469F">
        <w:t>.4.2</w:t>
      </w:r>
      <w:r w:rsidR="00F94D1F" w:rsidRPr="0073469F">
        <w:tab/>
        <w:t>User initiated the call</w:t>
      </w:r>
      <w:r w:rsidR="008D7C3E">
        <w:t xml:space="preserve"> probe</w:t>
      </w:r>
      <w:bookmarkEnd w:id="4597"/>
      <w:bookmarkEnd w:id="4598"/>
      <w:bookmarkEnd w:id="4599"/>
      <w:bookmarkEnd w:id="4600"/>
      <w:bookmarkEnd w:id="4601"/>
      <w:bookmarkEnd w:id="4602"/>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4603" w:name="_CR10_2_3_4_3"/>
      <w:bookmarkStart w:id="4604" w:name="_Toc20156074"/>
      <w:bookmarkStart w:id="4605" w:name="_Toc27501231"/>
      <w:bookmarkStart w:id="4606" w:name="_Toc36049357"/>
      <w:bookmarkStart w:id="4607" w:name="_Toc45210123"/>
      <w:bookmarkStart w:id="4608" w:name="_Toc51860948"/>
      <w:bookmarkStart w:id="4609" w:name="_Toc193391072"/>
      <w:bookmarkEnd w:id="4603"/>
      <w:r>
        <w:t>10.2.3</w:t>
      </w:r>
      <w:r w:rsidR="00F94D1F" w:rsidRPr="0073469F">
        <w:t>.4.3</w:t>
      </w:r>
      <w:r w:rsidR="00F94D1F" w:rsidRPr="0073469F">
        <w:tab/>
        <w:t>Received GROUP CALL ANNOUNCEMENT message as a response to GROUP CALL PROBE message</w:t>
      </w:r>
      <w:bookmarkEnd w:id="4604"/>
      <w:bookmarkEnd w:id="4605"/>
      <w:bookmarkEnd w:id="4606"/>
      <w:bookmarkEnd w:id="4607"/>
      <w:bookmarkEnd w:id="4608"/>
      <w:bookmarkEnd w:id="4609"/>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4610" w:name="_CR10_2_3_4_4"/>
      <w:bookmarkStart w:id="4611" w:name="_Toc20156075"/>
      <w:bookmarkStart w:id="4612" w:name="_Toc27501232"/>
      <w:bookmarkStart w:id="4613" w:name="_Toc36049358"/>
      <w:bookmarkStart w:id="4614" w:name="_Toc45210124"/>
      <w:bookmarkStart w:id="4615" w:name="_Toc51860949"/>
      <w:bookmarkStart w:id="4616" w:name="_Toc193391073"/>
      <w:bookmarkEnd w:id="4610"/>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4611"/>
      <w:bookmarkEnd w:id="4612"/>
      <w:bookmarkEnd w:id="4613"/>
      <w:bookmarkEnd w:id="4614"/>
      <w:bookmarkEnd w:id="4615"/>
      <w:bookmarkEnd w:id="4616"/>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4617" w:name="_CR10_2_3_4_5"/>
      <w:bookmarkStart w:id="4618" w:name="_Toc20156076"/>
      <w:bookmarkStart w:id="4619" w:name="_Toc27501233"/>
      <w:bookmarkStart w:id="4620" w:name="_Toc36049359"/>
      <w:bookmarkStart w:id="4621" w:name="_Toc45210125"/>
      <w:bookmarkStart w:id="4622" w:name="_Toc51860950"/>
      <w:bookmarkStart w:id="4623" w:name="_Toc193391074"/>
      <w:bookmarkEnd w:id="4617"/>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4618"/>
      <w:bookmarkEnd w:id="4619"/>
      <w:bookmarkEnd w:id="4620"/>
      <w:bookmarkEnd w:id="4621"/>
      <w:bookmarkEnd w:id="4622"/>
      <w:bookmarkEnd w:id="4623"/>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4624" w:name="_CR10_2_3_4_6"/>
      <w:bookmarkStart w:id="4625" w:name="_Toc20156077"/>
      <w:bookmarkStart w:id="4626" w:name="_Toc27501234"/>
      <w:bookmarkStart w:id="4627" w:name="_Toc36049360"/>
      <w:bookmarkStart w:id="4628" w:name="_Toc45210126"/>
      <w:bookmarkStart w:id="4629" w:name="_Toc51860951"/>
      <w:bookmarkStart w:id="4630" w:name="_Toc193391075"/>
      <w:bookmarkEnd w:id="4624"/>
      <w:r>
        <w:rPr>
          <w:rFonts w:eastAsia="Malgun Gothic"/>
        </w:rPr>
        <w:t>10.2.</w:t>
      </w:r>
      <w:r w:rsidR="005759F5">
        <w:rPr>
          <w:rFonts w:eastAsia="Malgun Gothic"/>
        </w:rPr>
        <w:t>3</w:t>
      </w:r>
      <w:r>
        <w:rPr>
          <w:rFonts w:eastAsia="Malgun Gothic"/>
        </w:rPr>
        <w:t>.4.6</w:t>
      </w:r>
      <w:r>
        <w:rPr>
          <w:rFonts w:eastAsia="Malgun Gothic"/>
        </w:rPr>
        <w:tab/>
        <w:t>Call started</w:t>
      </w:r>
      <w:bookmarkEnd w:id="4625"/>
      <w:bookmarkEnd w:id="4626"/>
      <w:bookmarkEnd w:id="4627"/>
      <w:bookmarkEnd w:id="4628"/>
      <w:bookmarkEnd w:id="4629"/>
      <w:bookmarkEnd w:id="4630"/>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4631" w:name="_CR10_2_3_4_7"/>
      <w:bookmarkStart w:id="4632" w:name="_Toc20156078"/>
      <w:bookmarkStart w:id="4633" w:name="_Toc27501235"/>
      <w:bookmarkStart w:id="4634" w:name="_Toc36049361"/>
      <w:bookmarkStart w:id="4635" w:name="_Toc45210127"/>
      <w:bookmarkStart w:id="4636" w:name="_Toc51860952"/>
      <w:bookmarkStart w:id="4637" w:name="_Toc193391076"/>
      <w:bookmarkEnd w:id="4631"/>
      <w:r>
        <w:lastRenderedPageBreak/>
        <w:t>10.2.3</w:t>
      </w:r>
      <w:r w:rsidR="00F94D1F" w:rsidRPr="0073469F">
        <w:t>.4.</w:t>
      </w:r>
      <w:r w:rsidR="005759F5">
        <w:t>7</w:t>
      </w:r>
      <w:r w:rsidR="00F94D1F" w:rsidRPr="0073469F">
        <w:tab/>
        <w:t>Upgrade call</w:t>
      </w:r>
      <w:bookmarkEnd w:id="4632"/>
      <w:bookmarkEnd w:id="4633"/>
      <w:bookmarkEnd w:id="4634"/>
      <w:bookmarkEnd w:id="4635"/>
      <w:bookmarkEnd w:id="4636"/>
      <w:bookmarkEnd w:id="4637"/>
    </w:p>
    <w:p w14:paraId="3CB5C3C3" w14:textId="77777777" w:rsidR="00F94D1F" w:rsidRPr="0073469F" w:rsidRDefault="009C2E6C" w:rsidP="00567124">
      <w:pPr>
        <w:pStyle w:val="Heading6"/>
        <w:numPr>
          <w:ilvl w:val="5"/>
          <w:numId w:val="0"/>
        </w:numPr>
        <w:ind w:left="1152" w:hanging="432"/>
      </w:pPr>
      <w:bookmarkStart w:id="4638" w:name="_CR10_2_3_4_7_1"/>
      <w:bookmarkStart w:id="4639" w:name="_Toc20156079"/>
      <w:bookmarkStart w:id="4640" w:name="_Toc27501236"/>
      <w:bookmarkStart w:id="4641" w:name="_Toc36049362"/>
      <w:bookmarkStart w:id="4642" w:name="_Toc45210128"/>
      <w:bookmarkStart w:id="4643" w:name="_Toc51860953"/>
      <w:bookmarkStart w:id="4644" w:name="_Toc193391077"/>
      <w:bookmarkEnd w:id="4638"/>
      <w:r>
        <w:t>10.2.3</w:t>
      </w:r>
      <w:r w:rsidR="00F94D1F" w:rsidRPr="0073469F">
        <w:t>.4.</w:t>
      </w:r>
      <w:r w:rsidR="005759F5">
        <w:t>7</w:t>
      </w:r>
      <w:r w:rsidR="00F94D1F" w:rsidRPr="0073469F">
        <w:t>.1</w:t>
      </w:r>
      <w:r w:rsidR="00F94D1F" w:rsidRPr="0073469F">
        <w:tab/>
        <w:t>Originating user upgrading the call</w:t>
      </w:r>
      <w:bookmarkEnd w:id="4639"/>
      <w:bookmarkEnd w:id="4640"/>
      <w:bookmarkEnd w:id="4641"/>
      <w:bookmarkEnd w:id="4642"/>
      <w:bookmarkEnd w:id="4643"/>
      <w:bookmarkEnd w:id="4644"/>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4645" w:name="_CR10_2_3_4_7_2"/>
      <w:bookmarkStart w:id="4646" w:name="_Toc20156080"/>
      <w:bookmarkStart w:id="4647" w:name="_Toc27501237"/>
      <w:bookmarkStart w:id="4648" w:name="_Toc36049363"/>
      <w:bookmarkStart w:id="4649" w:name="_Toc45210129"/>
      <w:bookmarkStart w:id="4650" w:name="_Toc51860954"/>
      <w:bookmarkStart w:id="4651" w:name="_Toc193391078"/>
      <w:bookmarkEnd w:id="4645"/>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4646"/>
      <w:bookmarkEnd w:id="4647"/>
      <w:bookmarkEnd w:id="4648"/>
      <w:bookmarkEnd w:id="4649"/>
      <w:bookmarkEnd w:id="4650"/>
      <w:bookmarkEnd w:id="4651"/>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4652" w:name="_CR10_2_3_4_8"/>
      <w:bookmarkStart w:id="4653" w:name="_Toc20156081"/>
      <w:bookmarkStart w:id="4654" w:name="_Toc27501238"/>
      <w:bookmarkStart w:id="4655" w:name="_Toc36049364"/>
      <w:bookmarkStart w:id="4656" w:name="_Toc45210130"/>
      <w:bookmarkStart w:id="4657" w:name="_Toc51860955"/>
      <w:bookmarkStart w:id="4658" w:name="_Toc193391079"/>
      <w:bookmarkEnd w:id="4652"/>
      <w:r>
        <w:lastRenderedPageBreak/>
        <w:t>10.2.3</w:t>
      </w:r>
      <w:r w:rsidR="00F94D1F" w:rsidRPr="0073469F">
        <w:t>.4.</w:t>
      </w:r>
      <w:r w:rsidR="005759F5">
        <w:t>8</w:t>
      </w:r>
      <w:r w:rsidR="00F94D1F" w:rsidRPr="0073469F">
        <w:tab/>
        <w:t>Downgrade call</w:t>
      </w:r>
      <w:bookmarkEnd w:id="4653"/>
      <w:bookmarkEnd w:id="4654"/>
      <w:bookmarkEnd w:id="4655"/>
      <w:bookmarkEnd w:id="4656"/>
      <w:bookmarkEnd w:id="4657"/>
      <w:bookmarkEnd w:id="4658"/>
    </w:p>
    <w:p w14:paraId="6D8E1EF6" w14:textId="77777777" w:rsidR="00F94D1F" w:rsidRPr="0073469F" w:rsidRDefault="009C2E6C" w:rsidP="00567124">
      <w:pPr>
        <w:pStyle w:val="Heading6"/>
        <w:numPr>
          <w:ilvl w:val="5"/>
          <w:numId w:val="0"/>
        </w:numPr>
        <w:ind w:left="1152" w:hanging="432"/>
      </w:pPr>
      <w:bookmarkStart w:id="4659" w:name="_CR10_2_3_4_8_1"/>
      <w:bookmarkStart w:id="4660" w:name="_Toc20156082"/>
      <w:bookmarkStart w:id="4661" w:name="_Toc27501239"/>
      <w:bookmarkStart w:id="4662" w:name="_Toc36049365"/>
      <w:bookmarkStart w:id="4663" w:name="_Toc45210131"/>
      <w:bookmarkStart w:id="4664" w:name="_Toc51860956"/>
      <w:bookmarkStart w:id="4665" w:name="_Toc193391080"/>
      <w:bookmarkEnd w:id="4659"/>
      <w:r>
        <w:t>10.2.3</w:t>
      </w:r>
      <w:r w:rsidR="00F94D1F" w:rsidRPr="0073469F">
        <w:t>.4.</w:t>
      </w:r>
      <w:r w:rsidR="005759F5">
        <w:t>8</w:t>
      </w:r>
      <w:r w:rsidR="00F94D1F" w:rsidRPr="0073469F">
        <w:t>.1</w:t>
      </w:r>
      <w:r w:rsidR="00F94D1F" w:rsidRPr="0073469F">
        <w:tab/>
        <w:t>Originating user downgrading emergency group call</w:t>
      </w:r>
      <w:bookmarkEnd w:id="4660"/>
      <w:bookmarkEnd w:id="4661"/>
      <w:bookmarkEnd w:id="4662"/>
      <w:bookmarkEnd w:id="4663"/>
      <w:bookmarkEnd w:id="4664"/>
      <w:bookmarkEnd w:id="4665"/>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4666" w:name="_CR10_2_3_4_8_2"/>
      <w:bookmarkStart w:id="4667" w:name="_Toc20156083"/>
      <w:bookmarkStart w:id="4668" w:name="_Toc27501240"/>
      <w:bookmarkStart w:id="4669" w:name="_Toc36049366"/>
      <w:bookmarkStart w:id="4670" w:name="_Toc45210132"/>
      <w:bookmarkStart w:id="4671" w:name="_Toc51860957"/>
      <w:bookmarkStart w:id="4672" w:name="_Toc193391081"/>
      <w:bookmarkEnd w:id="4666"/>
      <w:r>
        <w:t>10.2.3</w:t>
      </w:r>
      <w:r w:rsidR="00F94D1F" w:rsidRPr="0073469F">
        <w:t>.4.</w:t>
      </w:r>
      <w:r w:rsidR="005759F5">
        <w:t>8</w:t>
      </w:r>
      <w:r w:rsidR="00F94D1F" w:rsidRPr="0073469F">
        <w:t>.2</w:t>
      </w:r>
      <w:r w:rsidR="00F94D1F" w:rsidRPr="0073469F">
        <w:tab/>
        <w:t>Retransmitting GROUP CALL EMERGENCY END</w:t>
      </w:r>
      <w:bookmarkEnd w:id="4667"/>
      <w:bookmarkEnd w:id="4668"/>
      <w:bookmarkEnd w:id="4669"/>
      <w:bookmarkEnd w:id="4670"/>
      <w:bookmarkEnd w:id="4671"/>
      <w:bookmarkEnd w:id="4672"/>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4673" w:name="_CR10_2_3_4_8_3"/>
      <w:bookmarkStart w:id="4674" w:name="_Toc20156084"/>
      <w:bookmarkStart w:id="4675" w:name="_Toc27501241"/>
      <w:bookmarkStart w:id="4676" w:name="_Toc36049367"/>
      <w:bookmarkStart w:id="4677" w:name="_Toc45210133"/>
      <w:bookmarkStart w:id="4678" w:name="_Toc51860958"/>
      <w:bookmarkStart w:id="4679" w:name="_Toc193391082"/>
      <w:bookmarkEnd w:id="4673"/>
      <w:r>
        <w:t>10.2.3</w:t>
      </w:r>
      <w:r w:rsidR="00F94D1F" w:rsidRPr="0073469F">
        <w:t>.4.</w:t>
      </w:r>
      <w:r w:rsidR="005759F5">
        <w:t>8</w:t>
      </w:r>
      <w:r w:rsidR="00F94D1F" w:rsidRPr="0073469F">
        <w:t>.3</w:t>
      </w:r>
      <w:r w:rsidR="00F94D1F" w:rsidRPr="0073469F">
        <w:tab/>
        <w:t>Terminating user downgrading emergency group call</w:t>
      </w:r>
      <w:bookmarkEnd w:id="4674"/>
      <w:bookmarkEnd w:id="4675"/>
      <w:bookmarkEnd w:id="4676"/>
      <w:bookmarkEnd w:id="4677"/>
      <w:bookmarkEnd w:id="4678"/>
      <w:bookmarkEnd w:id="4679"/>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4680" w:name="_CR10_2_3_4_8_4"/>
      <w:bookmarkStart w:id="4681" w:name="_Toc20156085"/>
      <w:bookmarkStart w:id="4682" w:name="_Toc27501242"/>
      <w:bookmarkStart w:id="4683" w:name="_Toc36049368"/>
      <w:bookmarkStart w:id="4684" w:name="_Toc45210134"/>
      <w:bookmarkStart w:id="4685" w:name="_Toc51860959"/>
      <w:bookmarkStart w:id="4686" w:name="_Toc193391083"/>
      <w:bookmarkEnd w:id="4680"/>
      <w:r>
        <w:t>10.2.3</w:t>
      </w:r>
      <w:r w:rsidR="00F94D1F" w:rsidRPr="0073469F">
        <w:t>.4.</w:t>
      </w:r>
      <w:r w:rsidR="005759F5">
        <w:t>8</w:t>
      </w:r>
      <w:r w:rsidR="00F94D1F" w:rsidRPr="0073469F">
        <w:t>.4</w:t>
      </w:r>
      <w:r w:rsidR="00F94D1F" w:rsidRPr="0073469F">
        <w:tab/>
        <w:t>Originating user downgrading imminent peril group call</w:t>
      </w:r>
      <w:bookmarkEnd w:id="4681"/>
      <w:bookmarkEnd w:id="4682"/>
      <w:bookmarkEnd w:id="4683"/>
      <w:bookmarkEnd w:id="4684"/>
      <w:bookmarkEnd w:id="4685"/>
      <w:bookmarkEnd w:id="4686"/>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4687" w:name="_CR10_2_3_4_8_5"/>
      <w:bookmarkStart w:id="4688" w:name="_Toc20156086"/>
      <w:bookmarkStart w:id="4689" w:name="_Toc27501243"/>
      <w:bookmarkStart w:id="4690" w:name="_Toc36049369"/>
      <w:bookmarkStart w:id="4691" w:name="_Toc45210135"/>
      <w:bookmarkStart w:id="4692" w:name="_Toc51860960"/>
      <w:bookmarkStart w:id="4693" w:name="_Toc193391084"/>
      <w:bookmarkEnd w:id="4687"/>
      <w:r>
        <w:t>10.2.3</w:t>
      </w:r>
      <w:r w:rsidR="00F94D1F" w:rsidRPr="0073469F">
        <w:t>.4.</w:t>
      </w:r>
      <w:r w:rsidR="005759F5">
        <w:t>8</w:t>
      </w:r>
      <w:r w:rsidR="00F94D1F" w:rsidRPr="0073469F">
        <w:t>.5</w:t>
      </w:r>
      <w:r w:rsidR="00F94D1F" w:rsidRPr="0073469F">
        <w:tab/>
        <w:t>Retransmitting GROUP CALL IMMINENT PERIL END</w:t>
      </w:r>
      <w:bookmarkEnd w:id="4688"/>
      <w:bookmarkEnd w:id="4689"/>
      <w:bookmarkEnd w:id="4690"/>
      <w:bookmarkEnd w:id="4691"/>
      <w:bookmarkEnd w:id="4692"/>
      <w:bookmarkEnd w:id="4693"/>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4694" w:name="_CR10_2_3_4_8_6"/>
      <w:bookmarkStart w:id="4695" w:name="_Toc20156087"/>
      <w:bookmarkStart w:id="4696" w:name="_Toc27501244"/>
      <w:bookmarkStart w:id="4697" w:name="_Toc36049370"/>
      <w:bookmarkStart w:id="4698" w:name="_Toc45210136"/>
      <w:bookmarkStart w:id="4699" w:name="_Toc51860961"/>
      <w:bookmarkStart w:id="4700" w:name="_Toc193391085"/>
      <w:bookmarkEnd w:id="4694"/>
      <w:r>
        <w:t>10.2.3</w:t>
      </w:r>
      <w:r w:rsidR="00F94D1F" w:rsidRPr="0073469F">
        <w:t>.4.</w:t>
      </w:r>
      <w:r w:rsidR="005759F5">
        <w:t>8</w:t>
      </w:r>
      <w:r w:rsidR="00F94D1F" w:rsidRPr="0073469F">
        <w:t>.6</w:t>
      </w:r>
      <w:r w:rsidR="00F94D1F" w:rsidRPr="0073469F">
        <w:tab/>
        <w:t>Terminating user downgrading imminent peril group call</w:t>
      </w:r>
      <w:bookmarkEnd w:id="4695"/>
      <w:bookmarkEnd w:id="4696"/>
      <w:bookmarkEnd w:id="4697"/>
      <w:bookmarkEnd w:id="4698"/>
      <w:bookmarkEnd w:id="4699"/>
      <w:bookmarkEnd w:id="4700"/>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4701" w:name="_CR10_2_3_4_8_7"/>
      <w:bookmarkStart w:id="4702" w:name="_Toc20156088"/>
      <w:bookmarkStart w:id="4703" w:name="_Toc27501245"/>
      <w:bookmarkStart w:id="4704" w:name="_Toc36049371"/>
      <w:bookmarkStart w:id="4705" w:name="_Toc45210137"/>
      <w:bookmarkStart w:id="4706" w:name="_Toc51860962"/>
      <w:bookmarkStart w:id="4707" w:name="_Toc193391086"/>
      <w:bookmarkEnd w:id="4701"/>
      <w:r>
        <w:lastRenderedPageBreak/>
        <w:t>10.2.</w:t>
      </w:r>
      <w:r w:rsidRPr="00C53B38">
        <w:rPr>
          <w:lang w:val="en-US"/>
        </w:rPr>
        <w:t>3</w:t>
      </w:r>
      <w:r w:rsidR="00DB6E0B">
        <w:t>.4.</w:t>
      </w:r>
      <w:r w:rsidR="005759F5">
        <w:t>8</w:t>
      </w:r>
      <w:r w:rsidR="00DB6E0B">
        <w:t>.7</w:t>
      </w:r>
      <w:r w:rsidR="00DB6E0B">
        <w:tab/>
      </w:r>
      <w:r w:rsidR="00F714D3">
        <w:t>Void</w:t>
      </w:r>
      <w:bookmarkEnd w:id="4702"/>
      <w:bookmarkEnd w:id="4703"/>
      <w:bookmarkEnd w:id="4704"/>
      <w:bookmarkEnd w:id="4705"/>
      <w:bookmarkEnd w:id="4706"/>
      <w:bookmarkEnd w:id="4707"/>
    </w:p>
    <w:p w14:paraId="442AADC1" w14:textId="77777777" w:rsidR="00DB6E0B" w:rsidRDefault="005D3DBE" w:rsidP="00567124">
      <w:pPr>
        <w:pStyle w:val="Heading6"/>
        <w:numPr>
          <w:ilvl w:val="5"/>
          <w:numId w:val="0"/>
        </w:numPr>
        <w:ind w:left="1152" w:hanging="432"/>
      </w:pPr>
      <w:bookmarkStart w:id="4708" w:name="_CR10_2_3_4_8_8"/>
      <w:bookmarkStart w:id="4709" w:name="_Toc20156089"/>
      <w:bookmarkStart w:id="4710" w:name="_Toc27501246"/>
      <w:bookmarkStart w:id="4711" w:name="_Toc36049372"/>
      <w:bookmarkStart w:id="4712" w:name="_Toc45210138"/>
      <w:bookmarkStart w:id="4713" w:name="_Toc51860963"/>
      <w:bookmarkStart w:id="4714" w:name="_Toc193391087"/>
      <w:bookmarkEnd w:id="4708"/>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4709"/>
      <w:bookmarkEnd w:id="4710"/>
      <w:bookmarkEnd w:id="4711"/>
      <w:bookmarkEnd w:id="4712"/>
      <w:bookmarkEnd w:id="4713"/>
      <w:bookmarkEnd w:id="4714"/>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4715" w:name="_CR10_2_3_4_8_9"/>
      <w:bookmarkStart w:id="4716" w:name="_Toc20156090"/>
      <w:bookmarkStart w:id="4717" w:name="_Toc27501247"/>
      <w:bookmarkStart w:id="4718" w:name="_Toc36049373"/>
      <w:bookmarkStart w:id="4719" w:name="_Toc45210139"/>
      <w:bookmarkStart w:id="4720" w:name="_Toc51860964"/>
      <w:bookmarkStart w:id="4721" w:name="_Toc193391088"/>
      <w:bookmarkEnd w:id="4715"/>
      <w:r>
        <w:t>10.2.</w:t>
      </w:r>
      <w:r w:rsidRPr="00C53B38">
        <w:rPr>
          <w:lang w:val="en-US"/>
        </w:rPr>
        <w:t>3</w:t>
      </w:r>
      <w:r>
        <w:t>.4.8.9</w:t>
      </w:r>
      <w:r>
        <w:tab/>
        <w:t>Implicit imminent peril priority end</w:t>
      </w:r>
      <w:bookmarkEnd w:id="4716"/>
      <w:bookmarkEnd w:id="4717"/>
      <w:bookmarkEnd w:id="4718"/>
      <w:bookmarkEnd w:id="4719"/>
      <w:bookmarkEnd w:id="4720"/>
      <w:bookmarkEnd w:id="4721"/>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4722" w:name="_CR10_2_3_4_9"/>
      <w:bookmarkStart w:id="4723" w:name="_Toc20156091"/>
      <w:bookmarkStart w:id="4724" w:name="_Toc27501248"/>
      <w:bookmarkStart w:id="4725" w:name="_Toc36049374"/>
      <w:bookmarkStart w:id="4726" w:name="_Toc45210140"/>
      <w:bookmarkStart w:id="4727" w:name="_Toc51860965"/>
      <w:bookmarkStart w:id="4728" w:name="_Toc193391089"/>
      <w:bookmarkEnd w:id="4722"/>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723"/>
      <w:bookmarkEnd w:id="4724"/>
      <w:bookmarkEnd w:id="4725"/>
      <w:bookmarkEnd w:id="4726"/>
      <w:bookmarkEnd w:id="4727"/>
      <w:bookmarkEnd w:id="4728"/>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4729" w:name="_CR10_2_3_4_10"/>
      <w:bookmarkStart w:id="4730" w:name="_Toc20156092"/>
      <w:bookmarkStart w:id="4731" w:name="_Toc27501249"/>
      <w:bookmarkStart w:id="4732" w:name="_Toc36049375"/>
      <w:bookmarkStart w:id="4733" w:name="_Toc45210141"/>
      <w:bookmarkStart w:id="4734" w:name="_Toc51860966"/>
      <w:bookmarkStart w:id="4735" w:name="_Toc193391090"/>
      <w:bookmarkEnd w:id="4729"/>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4730"/>
      <w:bookmarkEnd w:id="4731"/>
      <w:bookmarkEnd w:id="4732"/>
      <w:bookmarkEnd w:id="4733"/>
      <w:bookmarkEnd w:id="4734"/>
      <w:bookmarkEnd w:id="4735"/>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4736" w:name="_CR10_2_3_4_11"/>
      <w:bookmarkStart w:id="4737" w:name="_Toc20156093"/>
      <w:bookmarkStart w:id="4738" w:name="_Toc27501250"/>
      <w:bookmarkStart w:id="4739" w:name="_Toc36049376"/>
      <w:bookmarkStart w:id="4740" w:name="_Toc45210142"/>
      <w:bookmarkStart w:id="4741" w:name="_Toc51860967"/>
      <w:bookmarkStart w:id="4742" w:name="_Toc193391091"/>
      <w:bookmarkEnd w:id="4736"/>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737"/>
      <w:bookmarkEnd w:id="4738"/>
      <w:bookmarkEnd w:id="4739"/>
      <w:bookmarkEnd w:id="4740"/>
      <w:bookmarkEnd w:id="4741"/>
      <w:bookmarkEnd w:id="4742"/>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743" w:name="_CR10_2_3_4_12"/>
      <w:bookmarkStart w:id="4744" w:name="_Toc20156094"/>
      <w:bookmarkStart w:id="4745" w:name="_Toc27501251"/>
      <w:bookmarkStart w:id="4746" w:name="_Toc36049377"/>
      <w:bookmarkStart w:id="4747" w:name="_Toc45210143"/>
      <w:bookmarkStart w:id="4748" w:name="_Toc51860968"/>
      <w:bookmarkStart w:id="4749" w:name="_Toc193391092"/>
      <w:bookmarkEnd w:id="4743"/>
      <w:r>
        <w:lastRenderedPageBreak/>
        <w:t>10.2.3</w:t>
      </w:r>
      <w:r w:rsidR="00F94D1F" w:rsidRPr="0073469F">
        <w:t>.4.</w:t>
      </w:r>
      <w:r w:rsidR="00DB6E0B">
        <w:t>1</w:t>
      </w:r>
      <w:r w:rsidR="005759F5">
        <w:t>2</w:t>
      </w:r>
      <w:r w:rsidR="00F94D1F" w:rsidRPr="0073469F">
        <w:tab/>
        <w:t>Error handling</w:t>
      </w:r>
      <w:bookmarkEnd w:id="4744"/>
      <w:bookmarkEnd w:id="4745"/>
      <w:bookmarkEnd w:id="4746"/>
      <w:bookmarkEnd w:id="4747"/>
      <w:bookmarkEnd w:id="4748"/>
      <w:bookmarkEnd w:id="4749"/>
    </w:p>
    <w:p w14:paraId="6CDDC66A" w14:textId="77777777" w:rsidR="00F94D1F" w:rsidRPr="0073469F" w:rsidRDefault="009C2E6C" w:rsidP="00567124">
      <w:pPr>
        <w:pStyle w:val="Heading6"/>
        <w:numPr>
          <w:ilvl w:val="5"/>
          <w:numId w:val="0"/>
        </w:numPr>
        <w:ind w:left="1152" w:hanging="432"/>
      </w:pPr>
      <w:bookmarkStart w:id="4750" w:name="_CR10_2_3_4_12_1"/>
      <w:bookmarkStart w:id="4751" w:name="_Toc20156095"/>
      <w:bookmarkStart w:id="4752" w:name="_Toc27501252"/>
      <w:bookmarkStart w:id="4753" w:name="_Toc36049378"/>
      <w:bookmarkStart w:id="4754" w:name="_Toc45210144"/>
      <w:bookmarkStart w:id="4755" w:name="_Toc51860969"/>
      <w:bookmarkStart w:id="4756" w:name="_Toc193391093"/>
      <w:bookmarkEnd w:id="4750"/>
      <w:r>
        <w:t>10.2.3</w:t>
      </w:r>
      <w:r w:rsidR="00F94D1F" w:rsidRPr="0073469F">
        <w:t>.4.</w:t>
      </w:r>
      <w:r w:rsidR="00DB6E0B">
        <w:t>1</w:t>
      </w:r>
      <w:r w:rsidR="005759F5">
        <w:t>2</w:t>
      </w:r>
      <w:r w:rsidR="00F94D1F" w:rsidRPr="0073469F">
        <w:t>.1</w:t>
      </w:r>
      <w:r w:rsidR="00F94D1F" w:rsidRPr="0073469F">
        <w:tab/>
        <w:t>Unexpected MONP message received</w:t>
      </w:r>
      <w:bookmarkEnd w:id="4751"/>
      <w:bookmarkEnd w:id="4752"/>
      <w:bookmarkEnd w:id="4753"/>
      <w:bookmarkEnd w:id="4754"/>
      <w:bookmarkEnd w:id="4755"/>
      <w:bookmarkEnd w:id="4756"/>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4757" w:name="_CR10_2_3_4_12_2"/>
      <w:bookmarkStart w:id="4758" w:name="_Toc20156096"/>
      <w:bookmarkStart w:id="4759" w:name="_Toc27501253"/>
      <w:bookmarkStart w:id="4760" w:name="_Toc36049379"/>
      <w:bookmarkStart w:id="4761" w:name="_Toc45210145"/>
      <w:bookmarkStart w:id="4762" w:name="_Toc51860970"/>
      <w:bookmarkStart w:id="4763" w:name="_Toc193391094"/>
      <w:bookmarkEnd w:id="4757"/>
      <w:r>
        <w:t>10.2.3</w:t>
      </w:r>
      <w:r w:rsidR="00F94D1F" w:rsidRPr="0073469F">
        <w:t>.4.</w:t>
      </w:r>
      <w:r w:rsidR="00DB6E0B">
        <w:t>1</w:t>
      </w:r>
      <w:r w:rsidR="005759F5">
        <w:t>2</w:t>
      </w:r>
      <w:r w:rsidR="00F94D1F" w:rsidRPr="0073469F">
        <w:t>.2</w:t>
      </w:r>
      <w:r w:rsidR="00F94D1F" w:rsidRPr="0073469F">
        <w:tab/>
        <w:t>Unexpected indication from MCPTT user</w:t>
      </w:r>
      <w:bookmarkEnd w:id="4758"/>
      <w:bookmarkEnd w:id="4759"/>
      <w:bookmarkEnd w:id="4760"/>
      <w:bookmarkEnd w:id="4761"/>
      <w:bookmarkEnd w:id="4762"/>
      <w:bookmarkEnd w:id="4763"/>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4764" w:name="_CR10_2_3_4_12_3"/>
      <w:bookmarkStart w:id="4765" w:name="_Toc20156097"/>
      <w:bookmarkStart w:id="4766" w:name="_Toc27501254"/>
      <w:bookmarkStart w:id="4767" w:name="_Toc36049380"/>
      <w:bookmarkStart w:id="4768" w:name="_Toc45210146"/>
      <w:bookmarkStart w:id="4769" w:name="_Toc51860971"/>
      <w:bookmarkStart w:id="4770" w:name="_Toc193391095"/>
      <w:bookmarkEnd w:id="4764"/>
      <w:r>
        <w:t>10.2.3</w:t>
      </w:r>
      <w:r w:rsidR="00F94D1F" w:rsidRPr="0073469F">
        <w:t>.4.</w:t>
      </w:r>
      <w:r w:rsidR="00DB6E0B">
        <w:t>1</w:t>
      </w:r>
      <w:r w:rsidR="005759F5">
        <w:t>2</w:t>
      </w:r>
      <w:r w:rsidR="00F94D1F" w:rsidRPr="0073469F">
        <w:t>.3</w:t>
      </w:r>
      <w:r w:rsidR="00F94D1F" w:rsidRPr="0073469F">
        <w:tab/>
        <w:t>Unexpected expiration of a timer</w:t>
      </w:r>
      <w:bookmarkEnd w:id="4765"/>
      <w:bookmarkEnd w:id="4766"/>
      <w:bookmarkEnd w:id="4767"/>
      <w:bookmarkEnd w:id="4768"/>
      <w:bookmarkEnd w:id="4769"/>
      <w:bookmarkEnd w:id="4770"/>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771" w:name="_CR10_3"/>
      <w:bookmarkStart w:id="4772" w:name="_Toc20156098"/>
      <w:bookmarkStart w:id="4773" w:name="_Toc27501255"/>
      <w:bookmarkStart w:id="4774" w:name="_Toc36049381"/>
      <w:bookmarkStart w:id="4775" w:name="_Toc45210147"/>
      <w:bookmarkStart w:id="4776" w:name="_Toc51860972"/>
      <w:bookmarkStart w:id="4777" w:name="_Toc193391096"/>
      <w:bookmarkEnd w:id="4771"/>
      <w:r w:rsidRPr="0073469F">
        <w:t>10.3</w:t>
      </w:r>
      <w:r w:rsidRPr="0073469F">
        <w:tab/>
        <w:t>Off-network Broadcast group call</w:t>
      </w:r>
      <w:bookmarkEnd w:id="4772"/>
      <w:bookmarkEnd w:id="4773"/>
      <w:bookmarkEnd w:id="4774"/>
      <w:bookmarkEnd w:id="4775"/>
      <w:bookmarkEnd w:id="4776"/>
      <w:bookmarkEnd w:id="4777"/>
    </w:p>
    <w:p w14:paraId="7BC9C597" w14:textId="77777777" w:rsidR="009C2E6C" w:rsidRDefault="00CF157A" w:rsidP="00567124">
      <w:pPr>
        <w:pStyle w:val="Heading3"/>
      </w:pPr>
      <w:bookmarkStart w:id="4778" w:name="_CR10_3_1"/>
      <w:bookmarkStart w:id="4779" w:name="_Toc20156099"/>
      <w:bookmarkStart w:id="4780" w:name="_Toc27501256"/>
      <w:bookmarkStart w:id="4781" w:name="_Toc36049382"/>
      <w:bookmarkStart w:id="4782" w:name="_Toc45210148"/>
      <w:bookmarkStart w:id="4783" w:name="_Toc51860973"/>
      <w:bookmarkStart w:id="4784" w:name="_Toc193391097"/>
      <w:bookmarkEnd w:id="4778"/>
      <w:r w:rsidRPr="0073469F">
        <w:t>10.3.1</w:t>
      </w:r>
      <w:r w:rsidRPr="0073469F">
        <w:tab/>
      </w:r>
      <w:r w:rsidR="009C2E6C">
        <w:t>General</w:t>
      </w:r>
      <w:bookmarkEnd w:id="4779"/>
      <w:bookmarkEnd w:id="4780"/>
      <w:bookmarkEnd w:id="4781"/>
      <w:bookmarkEnd w:id="4782"/>
      <w:bookmarkEnd w:id="4783"/>
      <w:bookmarkEnd w:id="4784"/>
    </w:p>
    <w:p w14:paraId="06AE3968" w14:textId="77777777" w:rsidR="009C2E6C" w:rsidRDefault="009C2E6C" w:rsidP="00567124">
      <w:pPr>
        <w:pStyle w:val="Heading3"/>
        <w:rPr>
          <w:rFonts w:eastAsia="Malgun Gothic"/>
        </w:rPr>
      </w:pPr>
      <w:bookmarkStart w:id="4785" w:name="_CR10_3_2"/>
      <w:bookmarkStart w:id="4786" w:name="_Toc20156100"/>
      <w:bookmarkStart w:id="4787" w:name="_Toc27501257"/>
      <w:bookmarkStart w:id="4788" w:name="_Toc36049383"/>
      <w:bookmarkStart w:id="4789" w:name="_Toc45210149"/>
      <w:bookmarkStart w:id="4790" w:name="_Toc51860974"/>
      <w:bookmarkStart w:id="4791" w:name="_Toc193391098"/>
      <w:bookmarkEnd w:id="4785"/>
      <w:r>
        <w:rPr>
          <w:rFonts w:eastAsia="Malgun Gothic"/>
        </w:rPr>
        <w:t>10.3.2</w:t>
      </w:r>
      <w:r>
        <w:rPr>
          <w:rFonts w:eastAsia="Malgun Gothic"/>
        </w:rPr>
        <w:tab/>
        <w:t>Basic call control</w:t>
      </w:r>
      <w:bookmarkEnd w:id="4786"/>
      <w:bookmarkEnd w:id="4787"/>
      <w:bookmarkEnd w:id="4788"/>
      <w:bookmarkEnd w:id="4789"/>
      <w:bookmarkEnd w:id="4790"/>
      <w:bookmarkEnd w:id="4791"/>
    </w:p>
    <w:p w14:paraId="64DCEE85" w14:textId="77777777" w:rsidR="009C2E6C" w:rsidRDefault="009C2E6C" w:rsidP="00567124">
      <w:pPr>
        <w:pStyle w:val="Heading4"/>
        <w:rPr>
          <w:rFonts w:eastAsia="Malgun Gothic"/>
        </w:rPr>
      </w:pPr>
      <w:bookmarkStart w:id="4792" w:name="_CR10_3_2_1"/>
      <w:bookmarkStart w:id="4793" w:name="_Toc20156101"/>
      <w:bookmarkStart w:id="4794" w:name="_Toc27501258"/>
      <w:bookmarkStart w:id="4795" w:name="_Toc36049384"/>
      <w:bookmarkStart w:id="4796" w:name="_Toc45210150"/>
      <w:bookmarkStart w:id="4797" w:name="_Toc51860975"/>
      <w:bookmarkStart w:id="4798" w:name="_Toc193391099"/>
      <w:bookmarkEnd w:id="4792"/>
      <w:r>
        <w:rPr>
          <w:rFonts w:eastAsia="Malgun Gothic"/>
        </w:rPr>
        <w:t>10.3.2.1</w:t>
      </w:r>
      <w:r>
        <w:rPr>
          <w:rFonts w:eastAsia="Malgun Gothic"/>
        </w:rPr>
        <w:tab/>
        <w:t>General</w:t>
      </w:r>
      <w:bookmarkEnd w:id="4793"/>
      <w:bookmarkEnd w:id="4794"/>
      <w:bookmarkEnd w:id="4795"/>
      <w:bookmarkEnd w:id="4796"/>
      <w:bookmarkEnd w:id="4797"/>
      <w:bookmarkEnd w:id="4798"/>
    </w:p>
    <w:p w14:paraId="0AB756CF" w14:textId="77777777" w:rsidR="00997715" w:rsidRPr="00436CF9" w:rsidRDefault="00997715" w:rsidP="00567124">
      <w:pPr>
        <w:pStyle w:val="Heading4"/>
        <w:rPr>
          <w:rFonts w:eastAsia="Malgun Gothic"/>
        </w:rPr>
      </w:pPr>
      <w:bookmarkStart w:id="4799" w:name="_CR10_3_2_2"/>
      <w:bookmarkStart w:id="4800" w:name="_Toc20156102"/>
      <w:bookmarkStart w:id="4801" w:name="_Toc27501259"/>
      <w:bookmarkStart w:id="4802" w:name="_Toc36049385"/>
      <w:bookmarkStart w:id="4803" w:name="_Toc45210151"/>
      <w:bookmarkStart w:id="4804" w:name="_Toc51860976"/>
      <w:bookmarkStart w:id="4805" w:name="_Toc193391100"/>
      <w:bookmarkEnd w:id="4799"/>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800"/>
      <w:bookmarkEnd w:id="4801"/>
      <w:bookmarkEnd w:id="4802"/>
      <w:bookmarkEnd w:id="4803"/>
      <w:bookmarkEnd w:id="4804"/>
      <w:bookmarkEnd w:id="4805"/>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1.55pt;height:5in" o:ole="">
            <v:imagedata r:id="rId50" o:title=""/>
          </v:shape>
          <o:OLEObject Type="Embed" ProgID="Visio.Drawing.11" ShapeID="_x0000_i1041" DrawAspect="Content" ObjectID="_1804003315" r:id="rId51"/>
        </w:object>
      </w:r>
    </w:p>
    <w:p w14:paraId="0C5BC518" w14:textId="77777777" w:rsidR="00997715" w:rsidRPr="0073469F" w:rsidRDefault="00997715" w:rsidP="00997715">
      <w:pPr>
        <w:pStyle w:val="TF"/>
        <w:rPr>
          <w:lang w:eastAsia="zh-CN"/>
        </w:rPr>
      </w:pPr>
      <w:bookmarkStart w:id="4806" w:name="_CRFigure10_3_2_21"/>
      <w:r w:rsidRPr="0073469F">
        <w:rPr>
          <w:lang w:eastAsia="zh-CN"/>
        </w:rPr>
        <w:t>Figure </w:t>
      </w:r>
      <w:bookmarkEnd w:id="4806"/>
      <w:r w:rsidRPr="0073469F">
        <w:rPr>
          <w:lang w:eastAsia="zh-CN"/>
        </w:rPr>
        <w:t>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807" w:name="_CR10_3_2_3"/>
      <w:bookmarkStart w:id="4808" w:name="_Toc20156103"/>
      <w:bookmarkStart w:id="4809" w:name="_Toc27501260"/>
      <w:bookmarkStart w:id="4810" w:name="_Toc36049386"/>
      <w:bookmarkStart w:id="4811" w:name="_Toc45210152"/>
      <w:bookmarkStart w:id="4812" w:name="_Toc51860977"/>
      <w:bookmarkStart w:id="4813" w:name="_Toc193391101"/>
      <w:bookmarkEnd w:id="4807"/>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808"/>
      <w:bookmarkEnd w:id="4809"/>
      <w:bookmarkEnd w:id="4810"/>
      <w:bookmarkEnd w:id="4811"/>
      <w:bookmarkEnd w:id="4812"/>
      <w:bookmarkEnd w:id="4813"/>
    </w:p>
    <w:p w14:paraId="4D41DC41" w14:textId="77777777" w:rsidR="00CF157A" w:rsidRPr="0073469F" w:rsidRDefault="00CF157A" w:rsidP="00567124">
      <w:pPr>
        <w:pStyle w:val="Heading5"/>
        <w:rPr>
          <w:rFonts w:eastAsia="Malgun Gothic"/>
        </w:rPr>
      </w:pPr>
      <w:bookmarkStart w:id="4814" w:name="_CR10_3_2_3_1"/>
      <w:bookmarkStart w:id="4815" w:name="_Toc20156104"/>
      <w:bookmarkStart w:id="4816" w:name="_Toc27501261"/>
      <w:bookmarkStart w:id="4817" w:name="_Toc36049387"/>
      <w:bookmarkStart w:id="4818" w:name="_Toc45210153"/>
      <w:bookmarkStart w:id="4819" w:name="_Toc51860978"/>
      <w:bookmarkStart w:id="4820" w:name="_Toc193391102"/>
      <w:bookmarkEnd w:id="4814"/>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815"/>
      <w:bookmarkEnd w:id="4816"/>
      <w:bookmarkEnd w:id="4817"/>
      <w:bookmarkEnd w:id="4818"/>
      <w:bookmarkEnd w:id="4819"/>
      <w:bookmarkEnd w:id="4820"/>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821" w:name="_CR10_3_2_3_2"/>
      <w:bookmarkStart w:id="4822" w:name="_Toc20156105"/>
      <w:bookmarkStart w:id="4823" w:name="_Toc27501262"/>
      <w:bookmarkStart w:id="4824" w:name="_Toc36049388"/>
      <w:bookmarkStart w:id="4825" w:name="_Toc45210154"/>
      <w:bookmarkStart w:id="4826" w:name="_Toc51860979"/>
      <w:bookmarkStart w:id="4827" w:name="_Toc193391103"/>
      <w:bookmarkEnd w:id="4821"/>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822"/>
      <w:bookmarkEnd w:id="4823"/>
      <w:bookmarkEnd w:id="4824"/>
      <w:bookmarkEnd w:id="4825"/>
      <w:bookmarkEnd w:id="4826"/>
      <w:bookmarkEnd w:id="4827"/>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828" w:name="_CR10_3_2_3_3"/>
      <w:bookmarkStart w:id="4829" w:name="_Toc20156106"/>
      <w:bookmarkStart w:id="4830" w:name="_Toc27501263"/>
      <w:bookmarkStart w:id="4831" w:name="_Toc36049389"/>
      <w:bookmarkStart w:id="4832" w:name="_Toc45210155"/>
      <w:bookmarkStart w:id="4833" w:name="_Toc51860980"/>
      <w:bookmarkStart w:id="4834" w:name="_Toc193391104"/>
      <w:bookmarkEnd w:id="4828"/>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829"/>
      <w:bookmarkEnd w:id="4830"/>
      <w:bookmarkEnd w:id="4831"/>
      <w:bookmarkEnd w:id="4832"/>
      <w:bookmarkEnd w:id="4833"/>
      <w:bookmarkEnd w:id="4834"/>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835" w:name="_CR10_3_2_3_4"/>
      <w:bookmarkStart w:id="4836" w:name="_Toc20156107"/>
      <w:bookmarkStart w:id="4837" w:name="_Toc27501264"/>
      <w:bookmarkStart w:id="4838" w:name="_Toc36049390"/>
      <w:bookmarkStart w:id="4839" w:name="_Toc45210156"/>
      <w:bookmarkStart w:id="4840" w:name="_Toc51860981"/>
      <w:bookmarkStart w:id="4841" w:name="_Toc193391105"/>
      <w:bookmarkEnd w:id="4835"/>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836"/>
      <w:bookmarkEnd w:id="4837"/>
      <w:bookmarkEnd w:id="4838"/>
      <w:bookmarkEnd w:id="4839"/>
      <w:bookmarkEnd w:id="4840"/>
      <w:bookmarkEnd w:id="4841"/>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842" w:name="_CR10_3_2_4"/>
      <w:bookmarkStart w:id="4843" w:name="_Toc20156108"/>
      <w:bookmarkStart w:id="4844" w:name="_Toc27501265"/>
      <w:bookmarkStart w:id="4845" w:name="_Toc36049391"/>
      <w:bookmarkStart w:id="4846" w:name="_Toc45210157"/>
      <w:bookmarkStart w:id="4847" w:name="_Toc51860982"/>
      <w:bookmarkStart w:id="4848" w:name="_Toc193391106"/>
      <w:bookmarkEnd w:id="4842"/>
      <w:r w:rsidRPr="0073469F">
        <w:rPr>
          <w:rFonts w:eastAsia="Malgun Gothic"/>
        </w:rPr>
        <w:lastRenderedPageBreak/>
        <w:t>10.3.</w:t>
      </w:r>
      <w:r w:rsidR="00C42482">
        <w:rPr>
          <w:rFonts w:eastAsia="Malgun Gothic"/>
        </w:rPr>
        <w:t>2.4</w:t>
      </w:r>
      <w:r w:rsidRPr="0073469F">
        <w:rPr>
          <w:rFonts w:eastAsia="Malgun Gothic"/>
        </w:rPr>
        <w:tab/>
        <w:t>Procedures</w:t>
      </w:r>
      <w:bookmarkEnd w:id="4843"/>
      <w:bookmarkEnd w:id="4844"/>
      <w:bookmarkEnd w:id="4845"/>
      <w:bookmarkEnd w:id="4846"/>
      <w:bookmarkEnd w:id="4847"/>
      <w:bookmarkEnd w:id="4848"/>
    </w:p>
    <w:p w14:paraId="18552D46" w14:textId="77777777" w:rsidR="00CF157A" w:rsidRPr="0073469F" w:rsidRDefault="00CF157A" w:rsidP="00567124">
      <w:pPr>
        <w:pStyle w:val="Heading5"/>
        <w:rPr>
          <w:rFonts w:eastAsia="Malgun Gothic"/>
          <w:lang w:eastAsia="zh-CN"/>
        </w:rPr>
      </w:pPr>
      <w:bookmarkStart w:id="4849" w:name="_CR10_3_2_4_1"/>
      <w:bookmarkStart w:id="4850" w:name="_Toc20156109"/>
      <w:bookmarkStart w:id="4851" w:name="_Toc27501266"/>
      <w:bookmarkStart w:id="4852" w:name="_Toc36049392"/>
      <w:bookmarkStart w:id="4853" w:name="_Toc45210158"/>
      <w:bookmarkStart w:id="4854" w:name="_Toc51860983"/>
      <w:bookmarkStart w:id="4855" w:name="_Toc193391107"/>
      <w:bookmarkEnd w:id="4849"/>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850"/>
      <w:bookmarkEnd w:id="4851"/>
      <w:bookmarkEnd w:id="4852"/>
      <w:bookmarkEnd w:id="4853"/>
      <w:bookmarkEnd w:id="4854"/>
      <w:bookmarkEnd w:id="4855"/>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856" w:name="_CR10_3_2_4_2"/>
      <w:bookmarkStart w:id="4857" w:name="_Toc20156110"/>
      <w:bookmarkStart w:id="4858" w:name="_Toc27501267"/>
      <w:bookmarkStart w:id="4859" w:name="_Toc36049393"/>
      <w:bookmarkStart w:id="4860" w:name="_Toc45210159"/>
      <w:bookmarkStart w:id="4861" w:name="_Toc51860984"/>
      <w:bookmarkStart w:id="4862" w:name="_Toc193391108"/>
      <w:bookmarkEnd w:id="4856"/>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857"/>
      <w:bookmarkEnd w:id="4858"/>
      <w:bookmarkEnd w:id="4859"/>
      <w:bookmarkEnd w:id="4860"/>
      <w:bookmarkEnd w:id="4861"/>
      <w:bookmarkEnd w:id="4862"/>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863" w:name="_CR10_3_2_4_3"/>
      <w:bookmarkStart w:id="4864" w:name="_Toc20156111"/>
      <w:bookmarkStart w:id="4865" w:name="_Toc27501268"/>
      <w:bookmarkStart w:id="4866" w:name="_Toc36049394"/>
      <w:bookmarkStart w:id="4867" w:name="_Toc45210160"/>
      <w:bookmarkStart w:id="4868" w:name="_Toc51860985"/>
      <w:bookmarkStart w:id="4869" w:name="_Toc193391109"/>
      <w:bookmarkEnd w:id="4863"/>
      <w:r w:rsidRPr="0073469F">
        <w:t>10.3.</w:t>
      </w:r>
      <w:r w:rsidR="00C42482">
        <w:t>2.4</w:t>
      </w:r>
      <w:r w:rsidRPr="0073469F">
        <w:t>.3</w:t>
      </w:r>
      <w:r w:rsidRPr="0073469F">
        <w:tab/>
        <w:t>MCPTT user accepts the terminating call</w:t>
      </w:r>
      <w:bookmarkEnd w:id="4864"/>
      <w:bookmarkEnd w:id="4865"/>
      <w:bookmarkEnd w:id="4866"/>
      <w:bookmarkEnd w:id="4867"/>
      <w:bookmarkEnd w:id="4868"/>
      <w:bookmarkEnd w:id="4869"/>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870" w:name="_CR10_3_2_4_4"/>
      <w:bookmarkStart w:id="4871" w:name="_Toc20156112"/>
      <w:bookmarkStart w:id="4872" w:name="_Toc27501269"/>
      <w:bookmarkStart w:id="4873" w:name="_Toc36049395"/>
      <w:bookmarkStart w:id="4874" w:name="_Toc45210161"/>
      <w:bookmarkStart w:id="4875" w:name="_Toc51860986"/>
      <w:bookmarkStart w:id="4876" w:name="_Toc193391110"/>
      <w:bookmarkEnd w:id="4870"/>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871"/>
      <w:bookmarkEnd w:id="4872"/>
      <w:bookmarkEnd w:id="4873"/>
      <w:bookmarkEnd w:id="4874"/>
      <w:bookmarkEnd w:id="4875"/>
      <w:bookmarkEnd w:id="4876"/>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877" w:name="_CR10_3_2_4_5"/>
      <w:bookmarkStart w:id="4878" w:name="_Toc20156113"/>
      <w:bookmarkStart w:id="4879" w:name="_Toc27501270"/>
      <w:bookmarkStart w:id="4880" w:name="_Toc36049396"/>
      <w:bookmarkStart w:id="4881" w:name="_Toc45210162"/>
      <w:bookmarkStart w:id="4882" w:name="_Toc51860987"/>
      <w:bookmarkStart w:id="4883" w:name="_Toc193391111"/>
      <w:bookmarkEnd w:id="4877"/>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878"/>
      <w:bookmarkEnd w:id="4879"/>
      <w:bookmarkEnd w:id="4880"/>
      <w:bookmarkEnd w:id="4881"/>
      <w:bookmarkEnd w:id="4882"/>
      <w:bookmarkEnd w:id="4883"/>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884" w:name="_CR10_3_2_4_6"/>
      <w:bookmarkStart w:id="4885" w:name="_Toc20156114"/>
      <w:bookmarkStart w:id="4886" w:name="_Toc27501271"/>
      <w:bookmarkStart w:id="4887" w:name="_Toc36049397"/>
      <w:bookmarkStart w:id="4888" w:name="_Toc45210163"/>
      <w:bookmarkStart w:id="4889" w:name="_Toc51860988"/>
      <w:bookmarkStart w:id="4890" w:name="_Toc193391112"/>
      <w:bookmarkEnd w:id="4884"/>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885"/>
      <w:bookmarkEnd w:id="4886"/>
      <w:bookmarkEnd w:id="4887"/>
      <w:bookmarkEnd w:id="4888"/>
      <w:bookmarkEnd w:id="4889"/>
      <w:bookmarkEnd w:id="4890"/>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891" w:name="_CR10_3_2_4_7"/>
      <w:bookmarkStart w:id="4892" w:name="_Toc20156115"/>
      <w:bookmarkStart w:id="4893" w:name="_Toc27501272"/>
      <w:bookmarkStart w:id="4894" w:name="_Toc36049398"/>
      <w:bookmarkStart w:id="4895" w:name="_Toc45210164"/>
      <w:bookmarkStart w:id="4896" w:name="_Toc51860989"/>
      <w:bookmarkStart w:id="4897" w:name="_Toc193391113"/>
      <w:bookmarkEnd w:id="4891"/>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892"/>
      <w:bookmarkEnd w:id="4893"/>
      <w:bookmarkEnd w:id="4894"/>
      <w:bookmarkEnd w:id="4895"/>
      <w:bookmarkEnd w:id="4896"/>
      <w:bookmarkEnd w:id="4897"/>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898" w:name="_CR10_3_2_4_8"/>
      <w:bookmarkStart w:id="4899" w:name="_Toc20156116"/>
      <w:bookmarkStart w:id="4900" w:name="_Toc27501273"/>
      <w:bookmarkStart w:id="4901" w:name="_Toc36049399"/>
      <w:bookmarkStart w:id="4902" w:name="_Toc45210165"/>
      <w:bookmarkStart w:id="4903" w:name="_Toc51860990"/>
      <w:bookmarkStart w:id="4904" w:name="_Toc193391114"/>
      <w:bookmarkEnd w:id="4898"/>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899"/>
      <w:bookmarkEnd w:id="4900"/>
      <w:bookmarkEnd w:id="4901"/>
      <w:bookmarkEnd w:id="4902"/>
      <w:bookmarkEnd w:id="4903"/>
      <w:bookmarkEnd w:id="4904"/>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905" w:name="_CR10_3_2_4_9"/>
      <w:bookmarkStart w:id="4906" w:name="_Toc20156117"/>
      <w:bookmarkStart w:id="4907" w:name="_Toc27501274"/>
      <w:bookmarkStart w:id="4908" w:name="_Toc36049400"/>
      <w:bookmarkStart w:id="4909" w:name="_Toc45210166"/>
      <w:bookmarkStart w:id="4910" w:name="_Toc51860991"/>
      <w:bookmarkStart w:id="4911" w:name="_Toc193391115"/>
      <w:bookmarkEnd w:id="4905"/>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906"/>
      <w:bookmarkEnd w:id="4907"/>
      <w:bookmarkEnd w:id="4908"/>
      <w:bookmarkEnd w:id="4909"/>
      <w:bookmarkEnd w:id="4910"/>
      <w:bookmarkEnd w:id="4911"/>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912" w:name="_CR10_3_2_4_10"/>
      <w:bookmarkStart w:id="4913" w:name="_Toc20156118"/>
      <w:bookmarkStart w:id="4914" w:name="_Toc27501275"/>
      <w:bookmarkStart w:id="4915" w:name="_Toc36049401"/>
      <w:bookmarkStart w:id="4916" w:name="_Toc45210167"/>
      <w:bookmarkStart w:id="4917" w:name="_Toc51860992"/>
      <w:bookmarkStart w:id="4918" w:name="_Toc193391116"/>
      <w:bookmarkEnd w:id="4912"/>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913"/>
      <w:bookmarkEnd w:id="4914"/>
      <w:bookmarkEnd w:id="4915"/>
      <w:bookmarkEnd w:id="4916"/>
      <w:bookmarkEnd w:id="4917"/>
      <w:bookmarkEnd w:id="4918"/>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919" w:name="_CR10_3_2_4_11"/>
      <w:bookmarkStart w:id="4920" w:name="_Toc20156119"/>
      <w:bookmarkStart w:id="4921" w:name="_Toc27501276"/>
      <w:bookmarkStart w:id="4922" w:name="_Toc36049402"/>
      <w:bookmarkStart w:id="4923" w:name="_Toc45210168"/>
      <w:bookmarkStart w:id="4924" w:name="_Toc51860993"/>
      <w:bookmarkStart w:id="4925" w:name="_Toc193391117"/>
      <w:bookmarkEnd w:id="4919"/>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920"/>
      <w:bookmarkEnd w:id="4921"/>
      <w:bookmarkEnd w:id="4922"/>
      <w:bookmarkEnd w:id="4923"/>
      <w:bookmarkEnd w:id="4924"/>
      <w:bookmarkEnd w:id="4925"/>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926" w:name="14f4399e2adfb55a__Toc427696648"/>
      <w:bookmarkStart w:id="4927" w:name="14f4399e2adfb55a__Toc427698250"/>
      <w:bookmarkStart w:id="4928" w:name="14f4399e2adfb55a__Toc427696649"/>
      <w:bookmarkStart w:id="4929" w:name="14f4399e2adfb55a__Toc427698251"/>
      <w:bookmarkEnd w:id="4926"/>
      <w:bookmarkEnd w:id="4927"/>
      <w:bookmarkEnd w:id="4928"/>
      <w:bookmarkEnd w:id="4929"/>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930" w:name="_CR10_3_2_4_12"/>
      <w:bookmarkStart w:id="4931" w:name="_Toc20156120"/>
      <w:bookmarkStart w:id="4932" w:name="_Toc27501277"/>
      <w:bookmarkStart w:id="4933" w:name="_Toc36049403"/>
      <w:bookmarkStart w:id="4934" w:name="_Toc45210169"/>
      <w:bookmarkStart w:id="4935" w:name="_Toc51860994"/>
      <w:bookmarkStart w:id="4936" w:name="_Toc193391118"/>
      <w:bookmarkEnd w:id="4930"/>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931"/>
      <w:bookmarkEnd w:id="4932"/>
      <w:bookmarkEnd w:id="4933"/>
      <w:bookmarkEnd w:id="4934"/>
      <w:bookmarkEnd w:id="4935"/>
      <w:bookmarkEnd w:id="4936"/>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937" w:name="_CR10_3_2_4_13"/>
      <w:bookmarkStart w:id="4938" w:name="_Toc20156121"/>
      <w:bookmarkStart w:id="4939" w:name="_Toc27501278"/>
      <w:bookmarkStart w:id="4940" w:name="_Toc36049404"/>
      <w:bookmarkStart w:id="4941" w:name="_Toc45210170"/>
      <w:bookmarkStart w:id="4942" w:name="_Toc51860995"/>
      <w:bookmarkStart w:id="4943" w:name="_Toc193391119"/>
      <w:bookmarkEnd w:id="4937"/>
      <w:r w:rsidRPr="0073469F">
        <w:rPr>
          <w:lang w:eastAsia="zh-CN"/>
        </w:rPr>
        <w:t>10.3.</w:t>
      </w:r>
      <w:r>
        <w:rPr>
          <w:lang w:eastAsia="zh-CN"/>
        </w:rPr>
        <w:t>2.4.13</w:t>
      </w:r>
      <w:r w:rsidRPr="0073469F">
        <w:rPr>
          <w:lang w:eastAsia="zh-CN"/>
        </w:rPr>
        <w:tab/>
        <w:t>Receiving GROUP CALL BROADCAST END message</w:t>
      </w:r>
      <w:bookmarkEnd w:id="4938"/>
      <w:bookmarkEnd w:id="4939"/>
      <w:bookmarkEnd w:id="4940"/>
      <w:bookmarkEnd w:id="4941"/>
      <w:bookmarkEnd w:id="4942"/>
      <w:bookmarkEnd w:id="4943"/>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944" w:name="_CR10_3_2_4_14"/>
      <w:bookmarkStart w:id="4945" w:name="_Toc20156122"/>
      <w:bookmarkStart w:id="4946" w:name="_Toc27501279"/>
      <w:bookmarkStart w:id="4947" w:name="_Toc36049405"/>
      <w:bookmarkStart w:id="4948" w:name="_Toc45210171"/>
      <w:bookmarkStart w:id="4949" w:name="_Toc51860996"/>
      <w:bookmarkStart w:id="4950" w:name="_Toc193391120"/>
      <w:bookmarkEnd w:id="4944"/>
      <w:r>
        <w:lastRenderedPageBreak/>
        <w:t>10.3</w:t>
      </w:r>
      <w:r w:rsidRPr="0073469F">
        <w:t>.</w:t>
      </w:r>
      <w:r>
        <w:t>2.</w:t>
      </w:r>
      <w:r w:rsidRPr="0073469F">
        <w:t>4.</w:t>
      </w:r>
      <w:r>
        <w:t>14</w:t>
      </w:r>
      <w:r w:rsidRPr="0073469F">
        <w:tab/>
        <w:t>Error handling</w:t>
      </w:r>
      <w:bookmarkEnd w:id="4945"/>
      <w:bookmarkEnd w:id="4946"/>
      <w:bookmarkEnd w:id="4947"/>
      <w:bookmarkEnd w:id="4948"/>
      <w:bookmarkEnd w:id="4949"/>
      <w:bookmarkEnd w:id="4950"/>
    </w:p>
    <w:p w14:paraId="1162F6C4" w14:textId="77777777" w:rsidR="00612230" w:rsidRPr="0073469F" w:rsidRDefault="00612230" w:rsidP="00567124">
      <w:pPr>
        <w:pStyle w:val="Heading6"/>
        <w:numPr>
          <w:ilvl w:val="5"/>
          <w:numId w:val="0"/>
        </w:numPr>
        <w:ind w:left="1152" w:hanging="432"/>
      </w:pPr>
      <w:bookmarkStart w:id="4951" w:name="_CR10_3_2_4_14_1"/>
      <w:bookmarkStart w:id="4952" w:name="_Toc20156123"/>
      <w:bookmarkStart w:id="4953" w:name="_Toc27501280"/>
      <w:bookmarkStart w:id="4954" w:name="_Toc36049406"/>
      <w:bookmarkStart w:id="4955" w:name="_Toc45210172"/>
      <w:bookmarkStart w:id="4956" w:name="_Toc51860997"/>
      <w:bookmarkStart w:id="4957" w:name="_Toc193391121"/>
      <w:bookmarkEnd w:id="4951"/>
      <w:r>
        <w:t>10.3</w:t>
      </w:r>
      <w:r w:rsidRPr="0073469F">
        <w:t>.</w:t>
      </w:r>
      <w:r>
        <w:t>2.</w:t>
      </w:r>
      <w:r w:rsidRPr="0073469F">
        <w:t>4.</w:t>
      </w:r>
      <w:r>
        <w:t>14</w:t>
      </w:r>
      <w:r w:rsidRPr="0073469F">
        <w:t>.1</w:t>
      </w:r>
      <w:r w:rsidRPr="0073469F">
        <w:tab/>
        <w:t>Unexpected MONP message received</w:t>
      </w:r>
      <w:bookmarkEnd w:id="4952"/>
      <w:bookmarkEnd w:id="4953"/>
      <w:bookmarkEnd w:id="4954"/>
      <w:bookmarkEnd w:id="4955"/>
      <w:bookmarkEnd w:id="4956"/>
      <w:bookmarkEnd w:id="4957"/>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958" w:name="_CR10_3_2_4_14_2"/>
      <w:bookmarkStart w:id="4959" w:name="_Toc20156124"/>
      <w:bookmarkStart w:id="4960" w:name="_Toc27501281"/>
      <w:bookmarkStart w:id="4961" w:name="_Toc36049407"/>
      <w:bookmarkStart w:id="4962" w:name="_Toc45210173"/>
      <w:bookmarkStart w:id="4963" w:name="_Toc51860998"/>
      <w:bookmarkStart w:id="4964" w:name="_Toc193391122"/>
      <w:bookmarkEnd w:id="4958"/>
      <w:r>
        <w:t>10.3.2.</w:t>
      </w:r>
      <w:r w:rsidRPr="0073469F">
        <w:t>4.</w:t>
      </w:r>
      <w:r>
        <w:t>14</w:t>
      </w:r>
      <w:r w:rsidRPr="0073469F">
        <w:t>.2</w:t>
      </w:r>
      <w:r w:rsidRPr="0073469F">
        <w:tab/>
        <w:t>Unexpected indication from MCPTT user</w:t>
      </w:r>
      <w:bookmarkEnd w:id="4959"/>
      <w:bookmarkEnd w:id="4960"/>
      <w:bookmarkEnd w:id="4961"/>
      <w:bookmarkEnd w:id="4962"/>
      <w:bookmarkEnd w:id="4963"/>
      <w:bookmarkEnd w:id="4964"/>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965" w:name="_CR10_3_2_4_14_3"/>
      <w:bookmarkStart w:id="4966" w:name="_Toc20156125"/>
      <w:bookmarkStart w:id="4967" w:name="_Toc27501282"/>
      <w:bookmarkStart w:id="4968" w:name="_Toc36049408"/>
      <w:bookmarkStart w:id="4969" w:name="_Toc45210174"/>
      <w:bookmarkStart w:id="4970" w:name="_Toc51860999"/>
      <w:bookmarkStart w:id="4971" w:name="_Toc193391123"/>
      <w:bookmarkEnd w:id="4965"/>
      <w:r>
        <w:t>10.3.2.</w:t>
      </w:r>
      <w:r w:rsidRPr="0073469F">
        <w:t>4.</w:t>
      </w:r>
      <w:r>
        <w:t>14</w:t>
      </w:r>
      <w:r w:rsidRPr="0073469F">
        <w:t>.3</w:t>
      </w:r>
      <w:r w:rsidRPr="0073469F">
        <w:tab/>
        <w:t>Unexpected expiration of a timer</w:t>
      </w:r>
      <w:bookmarkEnd w:id="4966"/>
      <w:bookmarkEnd w:id="4967"/>
      <w:bookmarkEnd w:id="4968"/>
      <w:bookmarkEnd w:id="4969"/>
      <w:bookmarkEnd w:id="4970"/>
      <w:bookmarkEnd w:id="4971"/>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972" w:name="_CR11"/>
      <w:bookmarkStart w:id="4973" w:name="_Toc20156126"/>
      <w:bookmarkStart w:id="4974" w:name="_Toc27501283"/>
      <w:bookmarkStart w:id="4975" w:name="_Toc36049409"/>
      <w:bookmarkStart w:id="4976" w:name="_Toc45210175"/>
      <w:bookmarkStart w:id="4977" w:name="_Toc51861000"/>
      <w:bookmarkStart w:id="4978" w:name="_Toc193391124"/>
      <w:bookmarkEnd w:id="4972"/>
      <w:r w:rsidRPr="0073469F">
        <w:rPr>
          <w:rFonts w:eastAsia="Malgun Gothic"/>
        </w:rPr>
        <w:t>11</w:t>
      </w:r>
      <w:r w:rsidRPr="0073469F">
        <w:rPr>
          <w:rFonts w:eastAsia="Malgun Gothic"/>
        </w:rPr>
        <w:tab/>
        <w:t>Private call</w:t>
      </w:r>
      <w:bookmarkEnd w:id="4973"/>
      <w:bookmarkEnd w:id="4974"/>
      <w:bookmarkEnd w:id="4975"/>
      <w:bookmarkEnd w:id="4976"/>
      <w:bookmarkEnd w:id="4977"/>
      <w:bookmarkEnd w:id="4978"/>
    </w:p>
    <w:p w14:paraId="776F4E41" w14:textId="77777777" w:rsidR="002244A2" w:rsidRDefault="002244A2" w:rsidP="00567124">
      <w:pPr>
        <w:pStyle w:val="Heading2"/>
        <w:rPr>
          <w:lang w:eastAsia="ko-KR"/>
        </w:rPr>
      </w:pPr>
      <w:bookmarkStart w:id="4979" w:name="_CR11_0"/>
      <w:bookmarkStart w:id="4980" w:name="_Toc20156127"/>
      <w:bookmarkStart w:id="4981" w:name="_Toc27501284"/>
      <w:bookmarkStart w:id="4982" w:name="_Toc36049410"/>
      <w:bookmarkStart w:id="4983" w:name="_Toc45210176"/>
      <w:bookmarkStart w:id="4984" w:name="_Toc51861001"/>
      <w:bookmarkStart w:id="4985" w:name="_Toc193391125"/>
      <w:bookmarkEnd w:id="4979"/>
      <w:r>
        <w:rPr>
          <w:rFonts w:hint="eastAsia"/>
          <w:lang w:eastAsia="ko-KR"/>
        </w:rPr>
        <w:t>11.0</w:t>
      </w:r>
      <w:r>
        <w:rPr>
          <w:rFonts w:hint="eastAsia"/>
          <w:lang w:eastAsia="ko-KR"/>
        </w:rPr>
        <w:tab/>
        <w:t>General</w:t>
      </w:r>
      <w:bookmarkEnd w:id="4980"/>
      <w:bookmarkEnd w:id="4981"/>
      <w:bookmarkEnd w:id="4982"/>
      <w:bookmarkEnd w:id="4983"/>
      <w:bookmarkEnd w:id="4984"/>
      <w:bookmarkEnd w:id="4985"/>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986" w:name="_CR11_1"/>
      <w:bookmarkStart w:id="4987" w:name="_Toc20156128"/>
      <w:bookmarkStart w:id="4988" w:name="_Toc27501285"/>
      <w:bookmarkStart w:id="4989" w:name="_Toc36049411"/>
      <w:bookmarkStart w:id="4990" w:name="_Toc45210177"/>
      <w:bookmarkStart w:id="4991" w:name="_Toc51861002"/>
      <w:bookmarkStart w:id="4992" w:name="_Toc193391126"/>
      <w:bookmarkEnd w:id="4986"/>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987"/>
      <w:bookmarkEnd w:id="4988"/>
      <w:bookmarkEnd w:id="4989"/>
      <w:bookmarkEnd w:id="4990"/>
      <w:bookmarkEnd w:id="4991"/>
      <w:bookmarkEnd w:id="4992"/>
    </w:p>
    <w:p w14:paraId="485FB2B8" w14:textId="77777777" w:rsidR="00E909BD" w:rsidRPr="0073469F" w:rsidRDefault="00E909BD" w:rsidP="00567124">
      <w:pPr>
        <w:pStyle w:val="Heading3"/>
        <w:rPr>
          <w:rFonts w:eastAsia="Malgun Gothic"/>
        </w:rPr>
      </w:pPr>
      <w:bookmarkStart w:id="4993" w:name="_CR11_1_1"/>
      <w:bookmarkStart w:id="4994" w:name="_Toc20156129"/>
      <w:bookmarkStart w:id="4995" w:name="_Toc27501286"/>
      <w:bookmarkStart w:id="4996" w:name="_Toc36049412"/>
      <w:bookmarkStart w:id="4997" w:name="_Toc45210178"/>
      <w:bookmarkStart w:id="4998" w:name="_Toc51861003"/>
      <w:bookmarkStart w:id="4999" w:name="_Toc193391127"/>
      <w:bookmarkEnd w:id="4993"/>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994"/>
      <w:bookmarkEnd w:id="4995"/>
      <w:bookmarkEnd w:id="4996"/>
      <w:bookmarkEnd w:id="4997"/>
      <w:bookmarkEnd w:id="4998"/>
      <w:bookmarkEnd w:id="4999"/>
    </w:p>
    <w:p w14:paraId="1A581FAD" w14:textId="77777777" w:rsidR="00E909BD" w:rsidRDefault="00E909BD" w:rsidP="00567124">
      <w:pPr>
        <w:pStyle w:val="Heading4"/>
        <w:rPr>
          <w:rFonts w:eastAsia="Malgun Gothic"/>
        </w:rPr>
      </w:pPr>
      <w:bookmarkStart w:id="5000" w:name="_CR11_1_1_1"/>
      <w:bookmarkStart w:id="5001" w:name="_Toc20156130"/>
      <w:bookmarkStart w:id="5002" w:name="_Toc27501287"/>
      <w:bookmarkStart w:id="5003" w:name="_Toc36049413"/>
      <w:bookmarkStart w:id="5004" w:name="_Toc45210179"/>
      <w:bookmarkStart w:id="5005" w:name="_Toc51861004"/>
      <w:bookmarkStart w:id="5006" w:name="_Toc193391128"/>
      <w:bookmarkEnd w:id="5000"/>
      <w:r w:rsidRPr="0073469F">
        <w:rPr>
          <w:rFonts w:eastAsia="Malgun Gothic"/>
        </w:rPr>
        <w:t>11.1.1.1</w:t>
      </w:r>
      <w:r w:rsidRPr="0073469F">
        <w:rPr>
          <w:rFonts w:eastAsia="Malgun Gothic"/>
        </w:rPr>
        <w:tab/>
        <w:t>General</w:t>
      </w:r>
      <w:bookmarkEnd w:id="5001"/>
      <w:bookmarkEnd w:id="5002"/>
      <w:bookmarkEnd w:id="5003"/>
      <w:bookmarkEnd w:id="5004"/>
      <w:bookmarkEnd w:id="5005"/>
      <w:bookmarkEnd w:id="5006"/>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5007" w:name="_CR11_1_1_2"/>
      <w:bookmarkStart w:id="5008" w:name="_Toc20156131"/>
      <w:bookmarkStart w:id="5009" w:name="_Toc27501288"/>
      <w:bookmarkStart w:id="5010" w:name="_Toc36049414"/>
      <w:bookmarkStart w:id="5011" w:name="_Toc45210180"/>
      <w:bookmarkStart w:id="5012" w:name="_Toc51861005"/>
      <w:bookmarkStart w:id="5013" w:name="_Toc193391129"/>
      <w:bookmarkEnd w:id="5007"/>
      <w:r w:rsidRPr="0073469F">
        <w:rPr>
          <w:rFonts w:eastAsia="Malgun Gothic"/>
        </w:rPr>
        <w:lastRenderedPageBreak/>
        <w:t>11.1.1.2</w:t>
      </w:r>
      <w:r w:rsidRPr="0073469F">
        <w:rPr>
          <w:rFonts w:eastAsia="Malgun Gothic"/>
        </w:rPr>
        <w:tab/>
        <w:t>MCPTT client procedures</w:t>
      </w:r>
      <w:bookmarkEnd w:id="5008"/>
      <w:bookmarkEnd w:id="5009"/>
      <w:bookmarkEnd w:id="5010"/>
      <w:bookmarkEnd w:id="5011"/>
      <w:bookmarkEnd w:id="5012"/>
      <w:bookmarkEnd w:id="5013"/>
    </w:p>
    <w:p w14:paraId="3B72D5CA" w14:textId="77777777" w:rsidR="002C70B9" w:rsidRPr="0073469F" w:rsidRDefault="002C70B9" w:rsidP="00567124">
      <w:pPr>
        <w:pStyle w:val="Heading5"/>
        <w:rPr>
          <w:lang w:eastAsia="ko-KR"/>
        </w:rPr>
      </w:pPr>
      <w:bookmarkStart w:id="5014" w:name="_CR11_1_1_2_1"/>
      <w:bookmarkStart w:id="5015" w:name="_Toc20156132"/>
      <w:bookmarkStart w:id="5016" w:name="_Toc27501289"/>
      <w:bookmarkStart w:id="5017" w:name="_Toc36049415"/>
      <w:bookmarkStart w:id="5018" w:name="_Toc45210181"/>
      <w:bookmarkStart w:id="5019" w:name="_Toc51861006"/>
      <w:bookmarkStart w:id="5020" w:name="_Toc193391130"/>
      <w:bookmarkEnd w:id="5014"/>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5015"/>
      <w:bookmarkEnd w:id="5016"/>
      <w:bookmarkEnd w:id="5017"/>
      <w:bookmarkEnd w:id="5018"/>
      <w:bookmarkEnd w:id="5019"/>
      <w:bookmarkEnd w:id="5020"/>
    </w:p>
    <w:p w14:paraId="3F8081DF" w14:textId="77777777" w:rsidR="002C70B9" w:rsidRPr="0073469F" w:rsidRDefault="002C70B9" w:rsidP="00567124">
      <w:pPr>
        <w:pStyle w:val="Heading6"/>
        <w:numPr>
          <w:ilvl w:val="5"/>
          <w:numId w:val="0"/>
        </w:numPr>
        <w:ind w:left="1152" w:hanging="432"/>
        <w:rPr>
          <w:lang w:eastAsia="ko-KR"/>
        </w:rPr>
      </w:pPr>
      <w:bookmarkStart w:id="5021" w:name="_CR11_1_1_2_1_1"/>
      <w:bookmarkStart w:id="5022" w:name="_Toc20156133"/>
      <w:bookmarkStart w:id="5023" w:name="_Toc27501290"/>
      <w:bookmarkStart w:id="5024" w:name="_Toc36049416"/>
      <w:bookmarkStart w:id="5025" w:name="_Toc45210182"/>
      <w:bookmarkStart w:id="5026" w:name="_Toc51861007"/>
      <w:bookmarkStart w:id="5027" w:name="_Toc193391131"/>
      <w:bookmarkEnd w:id="5021"/>
      <w:r w:rsidRPr="0073469F">
        <w:rPr>
          <w:lang w:eastAsia="ko-KR"/>
        </w:rPr>
        <w:t>11.1.1.2.1.1</w:t>
      </w:r>
      <w:r w:rsidRPr="0073469F">
        <w:rPr>
          <w:lang w:eastAsia="ko-KR"/>
        </w:rPr>
        <w:tab/>
        <w:t>Client originating procedures</w:t>
      </w:r>
      <w:bookmarkEnd w:id="5022"/>
      <w:bookmarkEnd w:id="5023"/>
      <w:bookmarkEnd w:id="5024"/>
      <w:bookmarkEnd w:id="5025"/>
      <w:bookmarkEnd w:id="5026"/>
      <w:bookmarkEnd w:id="5027"/>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5028"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5028"/>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5BF1BF2C" w:rsidR="00C373F4" w:rsidRPr="00C373F4" w:rsidRDefault="00687681" w:rsidP="00C373F4">
      <w:pPr>
        <w:pStyle w:val="B4"/>
        <w:rPr>
          <w:lang w:val="en-US"/>
        </w:rPr>
      </w:pPr>
      <w:r>
        <w:t>D)</w:t>
      </w:r>
      <w:bookmarkStart w:id="5029" w:name="_Hlk177735665"/>
      <w:r>
        <w:t xml:space="preserve"> </w:t>
      </w:r>
      <w:r w:rsidRPr="00E844DB">
        <w:t xml:space="preserve">if the </w:t>
      </w:r>
      <w:r w:rsidRPr="00350B21">
        <w:t>&lt;</w:t>
      </w:r>
      <w:r>
        <w:t>called-</w:t>
      </w:r>
      <w:r w:rsidRPr="00D673A5">
        <w:t>functional</w:t>
      </w:r>
      <w:r>
        <w:t>-</w:t>
      </w:r>
      <w:r w:rsidRPr="00D673A5">
        <w:t>alias-URI</w:t>
      </w:r>
      <w:r w:rsidRPr="00350B21">
        <w:t>&gt; element</w:t>
      </w:r>
      <w:r>
        <w:t xml:space="preserve"> contained</w:t>
      </w:r>
      <w:r w:rsidRPr="00350B21">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is present, </w:t>
      </w:r>
      <w:r w:rsidRPr="00B66FF5">
        <w:t xml:space="preserve">shall </w:t>
      </w:r>
      <w:r>
        <w:t>include a &lt;called-</w:t>
      </w:r>
      <w:r w:rsidRPr="00D673A5">
        <w:t>functional</w:t>
      </w:r>
      <w:r>
        <w:t>-</w:t>
      </w:r>
      <w:r w:rsidRPr="00D673A5">
        <w:t>alias-URI</w:t>
      </w:r>
      <w:r>
        <w:t>&gt;</w:t>
      </w:r>
      <w:r w:rsidRPr="00D673A5">
        <w:t xml:space="preserve"> element</w:t>
      </w:r>
      <w:r>
        <w:t xml:space="preserve"> into the &lt;anyExt&gt; element of the </w:t>
      </w:r>
      <w:r w:rsidRPr="00B66FF5">
        <w:t>&lt;mcptt-Params&gt; element</w:t>
      </w:r>
      <w:r>
        <w:t xml:space="preserve"> of</w:t>
      </w:r>
      <w:r w:rsidRPr="00B66FF5">
        <w:t xml:space="preserve"> </w:t>
      </w:r>
      <w:r>
        <w:t xml:space="preserve">the </w:t>
      </w:r>
      <w:r w:rsidRPr="00B66FF5">
        <w:t>&lt;</w:t>
      </w:r>
      <w:r w:rsidRPr="00EE5A6A">
        <w:t>mcpttinfo</w:t>
      </w:r>
      <w:r w:rsidRPr="00B66FF5">
        <w:t xml:space="preserve">&gt; element </w:t>
      </w:r>
      <w:r>
        <w:t>of</w:t>
      </w:r>
      <w:r w:rsidRPr="00B66FF5">
        <w:t xml:space="preserve"> </w:t>
      </w:r>
      <w:r>
        <w:t>the</w:t>
      </w:r>
      <w:r w:rsidRPr="00B66FF5">
        <w:t xml:space="preserve"> application/vnd.3gpp.mcptt-info+xml MIME body</w:t>
      </w:r>
      <w:r>
        <w:t xml:space="preserve"> set to </w:t>
      </w:r>
      <w:r w:rsidRPr="00350B21">
        <w:t xml:space="preserve">the </w:t>
      </w:r>
      <w:r>
        <w:t xml:space="preserve">value of the </w:t>
      </w:r>
      <w:r w:rsidRPr="00350B21">
        <w:t>&lt;</w:t>
      </w:r>
      <w:r>
        <w:t>called-</w:t>
      </w:r>
      <w:r w:rsidRPr="00D673A5">
        <w:t>functional</w:t>
      </w:r>
      <w:r>
        <w:t>-</w:t>
      </w:r>
      <w:r w:rsidRPr="00D673A5">
        <w:t>alias-URI</w:t>
      </w:r>
      <w:r w:rsidRPr="00350B21">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2C5CDD">
        <w:t>;</w:t>
      </w:r>
      <w:bookmarkEnd w:id="5029"/>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lastRenderedPageBreak/>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8C56E8">
      <w:pPr>
        <w:pStyle w:val="B2"/>
        <w:ind w:left="927" w:hanging="360"/>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Default="008C56E8" w:rsidP="008C56E8">
      <w:pPr>
        <w:pStyle w:val="B2"/>
        <w:ind w:left="927" w:hanging="360"/>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w:t>
      </w:r>
      <w:bookmarkStart w:id="5030" w:name="_Hlk127539180"/>
      <w:r w:rsidR="00CB292F">
        <w:rPr>
          <w:noProof/>
        </w:rPr>
        <w:t>and an &lt;anyExt&gt; element containing the</w:t>
      </w:r>
      <w:r w:rsidR="00CB292F" w:rsidRPr="00F97F34">
        <w:rPr>
          <w:noProof/>
        </w:rPr>
        <w:t xml:space="preserve"> following elements</w:t>
      </w:r>
      <w:bookmarkEnd w:id="5030"/>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5031"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5032" w:name="_Hlk127445615"/>
      <w:r>
        <w:t>This number is the total number of immediate and other forwardings for a single call starting with 1 for the first forwarding.</w:t>
      </w:r>
      <w:bookmarkEnd w:id="5032"/>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 xml:space="preserve">element of the &lt;mcptt-Params&gt; element of the &lt;mcpttinfo&gt; element contained </w:t>
      </w:r>
      <w:r w:rsidRPr="008412B1">
        <w:rPr>
          <w:noProof/>
        </w:rPr>
        <w:lastRenderedPageBreak/>
        <w:t>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5031"/>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lastRenderedPageBreak/>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lastRenderedPageBreak/>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lastRenderedPageBreak/>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5033" w:name="_CR11_1_1_2_1_2"/>
      <w:bookmarkStart w:id="5034" w:name="_Toc20156134"/>
      <w:bookmarkStart w:id="5035" w:name="_Toc27501291"/>
      <w:bookmarkStart w:id="5036" w:name="_Toc36049417"/>
      <w:bookmarkStart w:id="5037" w:name="_Toc45210183"/>
      <w:bookmarkStart w:id="5038" w:name="_Toc51861008"/>
      <w:bookmarkStart w:id="5039" w:name="_Toc193391132"/>
      <w:bookmarkEnd w:id="5033"/>
      <w:r w:rsidRPr="0073469F">
        <w:rPr>
          <w:lang w:eastAsia="ko-KR"/>
        </w:rPr>
        <w:t>11.1.1.2.1.2</w:t>
      </w:r>
      <w:r w:rsidRPr="0073469F">
        <w:rPr>
          <w:lang w:eastAsia="ko-KR"/>
        </w:rPr>
        <w:tab/>
        <w:t>Client terminating procedures</w:t>
      </w:r>
      <w:bookmarkEnd w:id="5034"/>
      <w:bookmarkEnd w:id="5035"/>
      <w:bookmarkEnd w:id="5036"/>
      <w:bookmarkEnd w:id="5037"/>
      <w:bookmarkEnd w:id="5038"/>
      <w:bookmarkEnd w:id="5039"/>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lastRenderedPageBreak/>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lastRenderedPageBreak/>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lastRenderedPageBreak/>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5040" w:name="_CR11_1_1_2_1_3"/>
      <w:bookmarkStart w:id="5041" w:name="_Toc20156135"/>
      <w:bookmarkStart w:id="5042" w:name="_Toc27501292"/>
      <w:bookmarkStart w:id="5043" w:name="_Toc36049418"/>
      <w:bookmarkStart w:id="5044" w:name="_Toc45210184"/>
      <w:bookmarkStart w:id="5045" w:name="_Toc51861009"/>
      <w:bookmarkStart w:id="5046" w:name="_Toc193391133"/>
      <w:bookmarkEnd w:id="5040"/>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5041"/>
      <w:bookmarkEnd w:id="5042"/>
      <w:bookmarkEnd w:id="5043"/>
      <w:bookmarkEnd w:id="5044"/>
      <w:bookmarkEnd w:id="5045"/>
      <w:bookmarkEnd w:id="5046"/>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lastRenderedPageBreak/>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5047" w:name="_CR11_1_1_2_1_4"/>
      <w:bookmarkStart w:id="5048" w:name="_Toc20156136"/>
      <w:bookmarkStart w:id="5049" w:name="_Toc27501293"/>
      <w:bookmarkStart w:id="5050" w:name="_Toc36049419"/>
      <w:bookmarkStart w:id="5051" w:name="_Toc45210185"/>
      <w:bookmarkStart w:id="5052" w:name="_Toc51861010"/>
      <w:bookmarkStart w:id="5053" w:name="_Toc193391134"/>
      <w:bookmarkEnd w:id="5047"/>
      <w:r w:rsidRPr="0073469F">
        <w:t>1</w:t>
      </w:r>
      <w:r>
        <w:t>1</w:t>
      </w:r>
      <w:r w:rsidRPr="0073469F">
        <w:t>.1.</w:t>
      </w:r>
      <w:r>
        <w:t>1</w:t>
      </w:r>
      <w:r w:rsidRPr="0073469F">
        <w:t>.2.1.</w:t>
      </w:r>
      <w:r>
        <w:t>4</w:t>
      </w:r>
      <w:r w:rsidRPr="0073469F">
        <w:tab/>
        <w:t>MCPTT in-progress emergency cancel</w:t>
      </w:r>
      <w:bookmarkEnd w:id="5048"/>
      <w:bookmarkEnd w:id="5049"/>
      <w:bookmarkEnd w:id="5050"/>
      <w:bookmarkEnd w:id="5051"/>
      <w:bookmarkEnd w:id="5052"/>
      <w:bookmarkEnd w:id="5053"/>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5054" w:name="_CR11_1_1_2_1_5"/>
      <w:bookmarkStart w:id="5055" w:name="_Toc20156137"/>
      <w:bookmarkStart w:id="5056" w:name="_Toc27501294"/>
      <w:bookmarkStart w:id="5057" w:name="_Toc36049420"/>
      <w:bookmarkStart w:id="5058" w:name="_Toc45210186"/>
      <w:bookmarkStart w:id="5059" w:name="_Toc51861011"/>
      <w:bookmarkStart w:id="5060" w:name="_Toc193391135"/>
      <w:bookmarkEnd w:id="5054"/>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5055"/>
      <w:bookmarkEnd w:id="5056"/>
      <w:bookmarkEnd w:id="5057"/>
      <w:bookmarkEnd w:id="5058"/>
      <w:bookmarkEnd w:id="5059"/>
      <w:bookmarkEnd w:id="5060"/>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5061" w:name="_CR11_1_1_2_2"/>
      <w:bookmarkStart w:id="5062" w:name="_Toc20156138"/>
      <w:bookmarkStart w:id="5063" w:name="_Toc27501295"/>
      <w:bookmarkStart w:id="5064" w:name="_Toc36049421"/>
      <w:bookmarkStart w:id="5065" w:name="_Toc45210187"/>
      <w:bookmarkStart w:id="5066" w:name="_Toc51861012"/>
      <w:bookmarkStart w:id="5067" w:name="_Toc193391136"/>
      <w:bookmarkEnd w:id="5061"/>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5062"/>
      <w:bookmarkEnd w:id="5063"/>
      <w:bookmarkEnd w:id="5064"/>
      <w:bookmarkEnd w:id="5065"/>
      <w:bookmarkEnd w:id="5066"/>
      <w:bookmarkEnd w:id="5067"/>
    </w:p>
    <w:p w14:paraId="4F7A4FAB" w14:textId="77777777" w:rsidR="009333B3" w:rsidRPr="0073469F" w:rsidRDefault="009333B3" w:rsidP="00567124">
      <w:pPr>
        <w:pStyle w:val="Heading6"/>
        <w:numPr>
          <w:ilvl w:val="5"/>
          <w:numId w:val="0"/>
        </w:numPr>
        <w:ind w:left="1152" w:hanging="432"/>
        <w:rPr>
          <w:lang w:eastAsia="ko-KR"/>
        </w:rPr>
      </w:pPr>
      <w:bookmarkStart w:id="5068" w:name="_CR11_1_1_2_2_1"/>
      <w:bookmarkStart w:id="5069" w:name="_Toc20156139"/>
      <w:bookmarkStart w:id="5070" w:name="_Toc27501296"/>
      <w:bookmarkStart w:id="5071" w:name="_Toc36049422"/>
      <w:bookmarkStart w:id="5072" w:name="_Toc45210188"/>
      <w:bookmarkStart w:id="5073" w:name="_Toc51861013"/>
      <w:bookmarkStart w:id="5074" w:name="_Toc193391137"/>
      <w:bookmarkEnd w:id="5068"/>
      <w:r w:rsidRPr="0073469F">
        <w:rPr>
          <w:lang w:eastAsia="ko-KR"/>
        </w:rPr>
        <w:t>11.1.1.2.2.1</w:t>
      </w:r>
      <w:r w:rsidRPr="0073469F">
        <w:rPr>
          <w:lang w:eastAsia="ko-KR"/>
        </w:rPr>
        <w:tab/>
        <w:t>Client originating procedures</w:t>
      </w:r>
      <w:bookmarkEnd w:id="5069"/>
      <w:bookmarkEnd w:id="5070"/>
      <w:bookmarkEnd w:id="5071"/>
      <w:bookmarkEnd w:id="5072"/>
      <w:bookmarkEnd w:id="5073"/>
      <w:bookmarkEnd w:id="5074"/>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lastRenderedPageBreak/>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 xml:space="preserve">&gt; element in the &lt;anyExt&gt; element of </w:t>
      </w:r>
      <w:r w:rsidRPr="00B307AA">
        <w:lastRenderedPageBreak/>
        <w:t>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0BFA0DDF"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687681">
        <w:t xml:space="preserve"> an &lt;anyExt&gt; element</w:t>
      </w:r>
      <w:r w:rsidR="00687681">
        <w:rPr>
          <w:lang w:eastAsia="ko-KR"/>
        </w:rPr>
        <w:t xml:space="preserve"> containing:</w:t>
      </w:r>
    </w:p>
    <w:p w14:paraId="181988B4" w14:textId="77777777" w:rsidR="00687681" w:rsidRDefault="00687681" w:rsidP="00687681">
      <w:pPr>
        <w:pStyle w:val="B5"/>
        <w:overflowPunct/>
        <w:autoSpaceDE/>
        <w:autoSpaceDN/>
        <w:adjustRightInd/>
        <w:textAlignment w:val="auto"/>
        <w:rPr>
          <w:lang w:eastAsia="en-US"/>
        </w:rPr>
      </w:pPr>
      <w:r>
        <w:rPr>
          <w:lang w:eastAsia="en-US"/>
        </w:rPr>
        <w:t>I)</w:t>
      </w:r>
      <w:r>
        <w:rPr>
          <w:lang w:eastAsia="en-US"/>
        </w:rPr>
        <w:tab/>
        <w:t>a &lt;call-transfer-</w:t>
      </w:r>
      <w:r w:rsidRPr="00687681">
        <w:rPr>
          <w:lang w:eastAsia="en-US"/>
        </w:rPr>
        <w:t>ind</w:t>
      </w:r>
      <w:r>
        <w:rPr>
          <w:lang w:eastAsia="en-US"/>
        </w:rPr>
        <w:t>&gt; element set to "true"; and</w:t>
      </w:r>
    </w:p>
    <w:p w14:paraId="6D691E17" w14:textId="269E170B" w:rsidR="00687681" w:rsidRDefault="00687681" w:rsidP="00687681">
      <w:pPr>
        <w:pStyle w:val="B5"/>
        <w:overflowPunct/>
        <w:autoSpaceDE/>
        <w:autoSpaceDN/>
        <w:adjustRightInd/>
        <w:textAlignment w:val="auto"/>
      </w:pPr>
      <w:r>
        <w:rPr>
          <w:lang w:eastAsia="en-US"/>
        </w:rPr>
        <w:t>II)</w:t>
      </w:r>
      <w:r>
        <w:rPr>
          <w:lang w:eastAsia="en-US"/>
        </w:rPr>
        <w:tab/>
      </w:r>
      <w:r w:rsidRPr="00E844DB">
        <w:rPr>
          <w:lang w:eastAsia="en-US"/>
        </w:rPr>
        <w:t xml:space="preserve">if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sidRPr="002C5CDD">
        <w:rPr>
          <w:lang w:eastAsia="en-US"/>
        </w:rPr>
        <w:t>;</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5075" w:name="_Hlk127541014"/>
      <w:r w:rsidR="00212686">
        <w:t xml:space="preserve">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5075"/>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 xml:space="preserve">&lt;forwarded-by-functional-alias&gt; element contained in the &lt;anyExt&gt; element of the &lt;mcptt-Params&gt; element of the &lt;mcpttinfo&gt; element </w:t>
      </w:r>
      <w:r w:rsidRPr="00641BEE">
        <w:rPr>
          <w:noProof/>
        </w:rPr>
        <w:lastRenderedPageBreak/>
        <w:t>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bookmarkStart w:id="5076"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5077" w:name="_Hlk127541691"/>
      <w:bookmarkEnd w:id="5076"/>
      <w:r>
        <w:t>G</w:t>
      </w:r>
      <w:r w:rsidRPr="001B163C">
        <w:t>)</w:t>
      </w:r>
      <w:r w:rsidRPr="001B163C">
        <w:tab/>
        <w:t>if the MCPTT client initiates the private call upon accepting a request to perform a private call forwarding</w:t>
      </w:r>
      <w:bookmarkEnd w:id="5077"/>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lastRenderedPageBreak/>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lastRenderedPageBreak/>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lastRenderedPageBreak/>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lastRenderedPageBreak/>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5078" w:name="_CR11_1_1_2_2_2"/>
      <w:bookmarkStart w:id="5079" w:name="_Toc20156140"/>
      <w:bookmarkStart w:id="5080" w:name="_Toc27501297"/>
      <w:bookmarkStart w:id="5081" w:name="_Toc36049423"/>
      <w:bookmarkStart w:id="5082" w:name="_Toc45210189"/>
      <w:bookmarkStart w:id="5083" w:name="_Toc51861014"/>
      <w:bookmarkStart w:id="5084" w:name="_Toc193391138"/>
      <w:bookmarkEnd w:id="5078"/>
      <w:r w:rsidRPr="0073469F">
        <w:rPr>
          <w:lang w:eastAsia="ko-KR"/>
        </w:rPr>
        <w:t>11.1.1.2.2.2</w:t>
      </w:r>
      <w:r w:rsidRPr="0073469F">
        <w:rPr>
          <w:lang w:eastAsia="ko-KR"/>
        </w:rPr>
        <w:tab/>
        <w:t>Client terminating procedures</w:t>
      </w:r>
      <w:bookmarkEnd w:id="5079"/>
      <w:bookmarkEnd w:id="5080"/>
      <w:bookmarkEnd w:id="5081"/>
      <w:bookmarkEnd w:id="5082"/>
      <w:bookmarkEnd w:id="5083"/>
      <w:bookmarkEnd w:id="5084"/>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5085" w:name="_Toc20156141"/>
      <w:bookmarkStart w:id="5086" w:name="_Toc27501298"/>
      <w:bookmarkStart w:id="5087" w:name="_Toc36049424"/>
      <w:bookmarkStart w:id="5088" w:name="_Toc45210190"/>
      <w:bookmarkStart w:id="5089"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5090" w:name="_CR11_1_1_3"/>
      <w:bookmarkStart w:id="5091" w:name="_Toc193391139"/>
      <w:bookmarkEnd w:id="5090"/>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5085"/>
      <w:bookmarkEnd w:id="5086"/>
      <w:bookmarkEnd w:id="5087"/>
      <w:bookmarkEnd w:id="5088"/>
      <w:bookmarkEnd w:id="5089"/>
      <w:bookmarkEnd w:id="5091"/>
    </w:p>
    <w:p w14:paraId="5F72114B" w14:textId="77777777" w:rsidR="005A37F8" w:rsidRPr="0073469F" w:rsidRDefault="005A37F8" w:rsidP="00567124">
      <w:pPr>
        <w:pStyle w:val="Heading5"/>
      </w:pPr>
      <w:bookmarkStart w:id="5092" w:name="_CR11_1_1_3_1"/>
      <w:bookmarkStart w:id="5093" w:name="_Toc20156142"/>
      <w:bookmarkStart w:id="5094" w:name="_Toc27501299"/>
      <w:bookmarkStart w:id="5095" w:name="_Toc36049425"/>
      <w:bookmarkStart w:id="5096" w:name="_Toc45210191"/>
      <w:bookmarkStart w:id="5097" w:name="_Toc51861016"/>
      <w:bookmarkStart w:id="5098" w:name="_Toc193391140"/>
      <w:bookmarkEnd w:id="5092"/>
      <w:r w:rsidRPr="0073469F">
        <w:t>11.1.1.3.1</w:t>
      </w:r>
      <w:r w:rsidRPr="0073469F">
        <w:tab/>
      </w:r>
      <w:r w:rsidRPr="0073469F">
        <w:rPr>
          <w:lang w:eastAsia="ko-KR"/>
        </w:rPr>
        <w:t>O</w:t>
      </w:r>
      <w:r w:rsidRPr="0073469F">
        <w:t>riginating procedures</w:t>
      </w:r>
      <w:bookmarkEnd w:id="5093"/>
      <w:bookmarkEnd w:id="5094"/>
      <w:bookmarkEnd w:id="5095"/>
      <w:bookmarkEnd w:id="5096"/>
      <w:bookmarkEnd w:id="5097"/>
      <w:bookmarkEnd w:id="5098"/>
    </w:p>
    <w:p w14:paraId="360E662E" w14:textId="77777777" w:rsidR="005A37F8" w:rsidRPr="00196E08" w:rsidRDefault="005A37F8" w:rsidP="00567124">
      <w:pPr>
        <w:pStyle w:val="Heading6"/>
        <w:numPr>
          <w:ilvl w:val="5"/>
          <w:numId w:val="0"/>
        </w:numPr>
        <w:ind w:left="1152" w:hanging="432"/>
        <w:rPr>
          <w:lang w:eastAsia="ko-KR"/>
        </w:rPr>
      </w:pPr>
      <w:bookmarkStart w:id="5099" w:name="_CR11_1_1_3_1_1"/>
      <w:bookmarkStart w:id="5100" w:name="_Toc20156143"/>
      <w:bookmarkStart w:id="5101" w:name="_Toc27501300"/>
      <w:bookmarkStart w:id="5102" w:name="_Toc36049426"/>
      <w:bookmarkStart w:id="5103" w:name="_Toc45210192"/>
      <w:bookmarkStart w:id="5104" w:name="_Toc51861017"/>
      <w:bookmarkStart w:id="5105" w:name="_Toc193391141"/>
      <w:bookmarkEnd w:id="5099"/>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5100"/>
      <w:bookmarkEnd w:id="5101"/>
      <w:bookmarkEnd w:id="5102"/>
      <w:bookmarkEnd w:id="5103"/>
      <w:bookmarkEnd w:id="5104"/>
      <w:bookmarkEnd w:id="5105"/>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lastRenderedPageBreak/>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lastRenderedPageBreak/>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 xml:space="preserve">received SIP INVITE request contains a </w:t>
      </w:r>
      <w:r w:rsidRPr="00161D5F">
        <w:rPr>
          <w:lang w:eastAsia="ko-KR"/>
        </w:rPr>
        <w:lastRenderedPageBreak/>
        <w:t>&lt;call-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w:t>
      </w:r>
      <w:r w:rsidRPr="00D673A5">
        <w:lastRenderedPageBreak/>
        <w:t>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lastRenderedPageBreak/>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lastRenderedPageBreak/>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5106" w:name="_CR11_1_1_3_1_2"/>
      <w:bookmarkStart w:id="5107" w:name="_Toc20156144"/>
      <w:bookmarkStart w:id="5108" w:name="_Toc27501301"/>
      <w:bookmarkStart w:id="5109" w:name="_Toc36049427"/>
      <w:bookmarkStart w:id="5110" w:name="_Toc45210193"/>
      <w:bookmarkStart w:id="5111" w:name="_Toc51861018"/>
      <w:bookmarkStart w:id="5112" w:name="_Toc193391142"/>
      <w:bookmarkEnd w:id="5106"/>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5107"/>
      <w:bookmarkEnd w:id="5108"/>
      <w:bookmarkEnd w:id="5109"/>
      <w:bookmarkEnd w:id="5110"/>
      <w:bookmarkEnd w:id="5111"/>
      <w:bookmarkEnd w:id="5112"/>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w:t>
      </w:r>
      <w:r>
        <w:lastRenderedPageBreak/>
        <w:t xml:space="preserve">&lt;resource-lists&gt;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w:t>
      </w:r>
      <w:r w:rsidRPr="0073469F">
        <w:rPr>
          <w:lang w:eastAsia="ko-KR"/>
        </w:rPr>
        <w:lastRenderedPageBreak/>
        <w:t xml:space="preserve">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lastRenderedPageBreak/>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lastRenderedPageBreak/>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lastRenderedPageBreak/>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5113" w:name="_CR11_1_1_3_1_3"/>
      <w:bookmarkStart w:id="5114" w:name="_Toc20156145"/>
      <w:bookmarkStart w:id="5115" w:name="_Toc27501302"/>
      <w:bookmarkStart w:id="5116" w:name="_Toc36049428"/>
      <w:bookmarkStart w:id="5117" w:name="_Toc45210194"/>
      <w:bookmarkStart w:id="5118" w:name="_Toc51861019"/>
      <w:bookmarkStart w:id="5119" w:name="_Toc193391143"/>
      <w:bookmarkEnd w:id="5113"/>
      <w:r>
        <w:rPr>
          <w:lang w:eastAsia="ko-KR"/>
        </w:rPr>
        <w:t>11.1.1.3.1.3</w:t>
      </w:r>
      <w:r w:rsidRPr="0073469F">
        <w:rPr>
          <w:lang w:eastAsia="ko-KR"/>
        </w:rPr>
        <w:tab/>
      </w:r>
      <w:r>
        <w:rPr>
          <w:lang w:eastAsia="ko-KR"/>
        </w:rPr>
        <w:t>Receipt of SIP re-INVITE for MCPTT private call from the served user</w:t>
      </w:r>
      <w:bookmarkEnd w:id="5114"/>
      <w:bookmarkEnd w:id="5115"/>
      <w:bookmarkEnd w:id="5116"/>
      <w:bookmarkEnd w:id="5117"/>
      <w:bookmarkEnd w:id="5118"/>
      <w:bookmarkEnd w:id="5119"/>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 xml:space="preserve">check if the status of the functional alias is </w:t>
      </w:r>
      <w:r w:rsidRPr="00D673A5">
        <w:lastRenderedPageBreak/>
        <w:t>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5120" w:name="_CR11_1_1_3_2"/>
      <w:bookmarkStart w:id="5121" w:name="_Toc20156146"/>
      <w:bookmarkStart w:id="5122" w:name="_Toc27501303"/>
      <w:bookmarkStart w:id="5123" w:name="_Toc36049429"/>
      <w:bookmarkStart w:id="5124" w:name="_Toc45210195"/>
      <w:bookmarkStart w:id="5125" w:name="_Toc51861020"/>
      <w:bookmarkStart w:id="5126" w:name="_Toc193391144"/>
      <w:bookmarkEnd w:id="5120"/>
      <w:r w:rsidRPr="0073469F">
        <w:rPr>
          <w:lang w:eastAsia="ko-KR"/>
        </w:rPr>
        <w:t>11.1.1.3.2</w:t>
      </w:r>
      <w:r w:rsidRPr="0073469F">
        <w:rPr>
          <w:lang w:eastAsia="ko-KR"/>
        </w:rPr>
        <w:tab/>
        <w:t>Terminating procedures</w:t>
      </w:r>
      <w:bookmarkEnd w:id="5121"/>
      <w:bookmarkEnd w:id="5122"/>
      <w:bookmarkEnd w:id="5123"/>
      <w:bookmarkEnd w:id="5124"/>
      <w:bookmarkEnd w:id="5125"/>
      <w:bookmarkEnd w:id="5126"/>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w:t>
      </w:r>
      <w:r w:rsidRPr="0073469F">
        <w:lastRenderedPageBreak/>
        <w:t>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lastRenderedPageBreak/>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5127" w:name="_Hlk114526864"/>
      <w:r w:rsidR="005551F5" w:rsidRPr="007D196D">
        <w:t xml:space="preserve">If the procedures in </w:t>
      </w:r>
      <w:bookmarkEnd w:id="5127"/>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5128" w:name="_CR11_1_1_3_3"/>
      <w:bookmarkStart w:id="5129" w:name="_Toc20156147"/>
      <w:bookmarkStart w:id="5130" w:name="_Toc27501304"/>
      <w:bookmarkStart w:id="5131" w:name="_Toc36049430"/>
      <w:bookmarkStart w:id="5132" w:name="_Toc45210196"/>
      <w:bookmarkStart w:id="5133" w:name="_Toc51861021"/>
      <w:bookmarkStart w:id="5134" w:name="_Toc193391145"/>
      <w:bookmarkEnd w:id="5128"/>
      <w:r>
        <w:rPr>
          <w:lang w:eastAsia="ko-KR"/>
        </w:rPr>
        <w:t>11.1.1.3.3</w:t>
      </w:r>
      <w:r w:rsidRPr="0073469F">
        <w:rPr>
          <w:lang w:eastAsia="ko-KR"/>
        </w:rPr>
        <w:tab/>
      </w:r>
      <w:r>
        <w:rPr>
          <w:lang w:eastAsia="ko-KR"/>
        </w:rPr>
        <w:t>Receipt of SIP re-INVITE request by terminating participating function</w:t>
      </w:r>
      <w:bookmarkEnd w:id="5129"/>
      <w:bookmarkEnd w:id="5130"/>
      <w:bookmarkEnd w:id="5131"/>
      <w:bookmarkEnd w:id="5132"/>
      <w:bookmarkEnd w:id="5133"/>
      <w:bookmarkEnd w:id="5134"/>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5135" w:name="_CR11_1_1_4"/>
      <w:bookmarkStart w:id="5136" w:name="_Toc20156148"/>
      <w:bookmarkStart w:id="5137" w:name="_Toc27501305"/>
      <w:bookmarkStart w:id="5138" w:name="_Toc36049431"/>
      <w:bookmarkStart w:id="5139" w:name="_Toc45210197"/>
      <w:bookmarkStart w:id="5140" w:name="_Toc51861022"/>
      <w:bookmarkStart w:id="5141" w:name="_Toc193391146"/>
      <w:bookmarkEnd w:id="5135"/>
      <w:r w:rsidRPr="0073469F">
        <w:rPr>
          <w:lang w:eastAsia="ko-KR"/>
        </w:rPr>
        <w:t>11.1.1.4</w:t>
      </w:r>
      <w:r w:rsidRPr="0073469F">
        <w:rPr>
          <w:lang w:eastAsia="ko-KR"/>
        </w:rPr>
        <w:tab/>
        <w:t>Controlling MCPTT function procedures</w:t>
      </w:r>
      <w:bookmarkEnd w:id="5136"/>
      <w:bookmarkEnd w:id="5137"/>
      <w:bookmarkEnd w:id="5138"/>
      <w:bookmarkEnd w:id="5139"/>
      <w:bookmarkEnd w:id="5140"/>
      <w:bookmarkEnd w:id="5141"/>
    </w:p>
    <w:p w14:paraId="204C0A00" w14:textId="77777777" w:rsidR="009E0F95" w:rsidRPr="0073469F" w:rsidRDefault="009E0F95" w:rsidP="00567124">
      <w:pPr>
        <w:pStyle w:val="Heading5"/>
        <w:rPr>
          <w:lang w:eastAsia="ko-KR"/>
        </w:rPr>
      </w:pPr>
      <w:bookmarkStart w:id="5142" w:name="_CR11_1_1_4_1"/>
      <w:bookmarkStart w:id="5143" w:name="_Toc20156149"/>
      <w:bookmarkStart w:id="5144" w:name="_Toc27501306"/>
      <w:bookmarkStart w:id="5145" w:name="_Toc36049432"/>
      <w:bookmarkStart w:id="5146" w:name="_Toc45210198"/>
      <w:bookmarkStart w:id="5147" w:name="_Toc51861023"/>
      <w:bookmarkStart w:id="5148" w:name="_Toc193391147"/>
      <w:bookmarkEnd w:id="5142"/>
      <w:r w:rsidRPr="0073469F">
        <w:rPr>
          <w:lang w:eastAsia="ko-KR"/>
        </w:rPr>
        <w:t>11.1.1.4.1</w:t>
      </w:r>
      <w:r w:rsidRPr="0073469F">
        <w:rPr>
          <w:lang w:eastAsia="ko-KR"/>
        </w:rPr>
        <w:tab/>
        <w:t>Originating procedures</w:t>
      </w:r>
      <w:bookmarkEnd w:id="5143"/>
      <w:bookmarkEnd w:id="5144"/>
      <w:bookmarkEnd w:id="5145"/>
      <w:bookmarkEnd w:id="5146"/>
      <w:bookmarkEnd w:id="5147"/>
      <w:bookmarkEnd w:id="5148"/>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5149" w:name="_CR11_1_1_4_2"/>
      <w:bookmarkStart w:id="5150" w:name="_Toc20156150"/>
      <w:bookmarkStart w:id="5151" w:name="_Toc27501307"/>
      <w:bookmarkStart w:id="5152" w:name="_Toc36049433"/>
      <w:bookmarkStart w:id="5153" w:name="_Toc45210199"/>
      <w:bookmarkStart w:id="5154" w:name="_Toc51861024"/>
      <w:bookmarkStart w:id="5155" w:name="_Toc193391148"/>
      <w:bookmarkEnd w:id="5149"/>
      <w:r w:rsidRPr="0073469F">
        <w:rPr>
          <w:lang w:eastAsia="ko-KR"/>
        </w:rPr>
        <w:lastRenderedPageBreak/>
        <w:t>11.1.1.4.2</w:t>
      </w:r>
      <w:r w:rsidRPr="0073469F">
        <w:rPr>
          <w:lang w:eastAsia="ko-KR"/>
        </w:rPr>
        <w:tab/>
        <w:t>Terminating procedures</w:t>
      </w:r>
      <w:bookmarkEnd w:id="5150"/>
      <w:bookmarkEnd w:id="5151"/>
      <w:bookmarkEnd w:id="5152"/>
      <w:bookmarkEnd w:id="5153"/>
      <w:bookmarkEnd w:id="5154"/>
      <w:bookmarkEnd w:id="5155"/>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lastRenderedPageBreak/>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lastRenderedPageBreak/>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lastRenderedPageBreak/>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5156" w:name="_CR11_1_1_4_3"/>
      <w:bookmarkStart w:id="5157" w:name="_Toc20156151"/>
      <w:bookmarkStart w:id="5158" w:name="_Toc27501308"/>
      <w:bookmarkStart w:id="5159" w:name="_Toc36049434"/>
      <w:bookmarkStart w:id="5160" w:name="_Toc45210200"/>
      <w:bookmarkStart w:id="5161" w:name="_Toc51861025"/>
      <w:bookmarkStart w:id="5162" w:name="_Toc193391149"/>
      <w:bookmarkEnd w:id="5156"/>
      <w:r>
        <w:rPr>
          <w:lang w:eastAsia="ko-KR"/>
        </w:rPr>
        <w:t>11.1.1.4.3</w:t>
      </w:r>
      <w:r w:rsidRPr="0073469F">
        <w:rPr>
          <w:lang w:eastAsia="ko-KR"/>
        </w:rPr>
        <w:tab/>
      </w:r>
      <w:r>
        <w:rPr>
          <w:lang w:eastAsia="ko-KR"/>
        </w:rPr>
        <w:t>Receiving a SIP re-INVITE for upgrade to emergency private call</w:t>
      </w:r>
      <w:bookmarkEnd w:id="5157"/>
      <w:bookmarkEnd w:id="5158"/>
      <w:bookmarkEnd w:id="5159"/>
      <w:bookmarkEnd w:id="5160"/>
      <w:bookmarkEnd w:id="5161"/>
      <w:bookmarkEnd w:id="5162"/>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5163" w:name="_CR11_1_1_4_4"/>
      <w:bookmarkStart w:id="5164" w:name="_Toc20156152"/>
      <w:bookmarkStart w:id="5165" w:name="_Toc27501309"/>
      <w:bookmarkStart w:id="5166" w:name="_Toc36049435"/>
      <w:bookmarkStart w:id="5167" w:name="_Toc45210201"/>
      <w:bookmarkStart w:id="5168" w:name="_Toc51861026"/>
      <w:bookmarkStart w:id="5169" w:name="_Toc193391150"/>
      <w:bookmarkEnd w:id="5163"/>
      <w:r>
        <w:rPr>
          <w:lang w:eastAsia="ko-KR"/>
        </w:rPr>
        <w:t>11.1.1.4.4</w:t>
      </w:r>
      <w:r w:rsidRPr="0073469F">
        <w:rPr>
          <w:lang w:eastAsia="ko-KR"/>
        </w:rPr>
        <w:tab/>
      </w:r>
      <w:r>
        <w:rPr>
          <w:lang w:eastAsia="ko-KR"/>
        </w:rPr>
        <w:t>Receiving a SIP re-INVITE for cancellation of emergency private call</w:t>
      </w:r>
      <w:bookmarkEnd w:id="5164"/>
      <w:bookmarkEnd w:id="5165"/>
      <w:bookmarkEnd w:id="5166"/>
      <w:bookmarkEnd w:id="5167"/>
      <w:bookmarkEnd w:id="5168"/>
      <w:bookmarkEnd w:id="5169"/>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5170" w:name="_CR11_1_1_4_5"/>
      <w:bookmarkStart w:id="5171" w:name="_Toc20156153"/>
      <w:bookmarkStart w:id="5172" w:name="_Toc27501310"/>
      <w:bookmarkStart w:id="5173" w:name="_Toc36049436"/>
      <w:bookmarkStart w:id="5174" w:name="_Toc45210202"/>
      <w:bookmarkStart w:id="5175" w:name="_Toc51861027"/>
      <w:bookmarkStart w:id="5176" w:name="_Toc193391151"/>
      <w:bookmarkEnd w:id="5170"/>
      <w:r>
        <w:rPr>
          <w:lang w:eastAsia="ko-KR"/>
        </w:rPr>
        <w:lastRenderedPageBreak/>
        <w:t>11.1.1.4.5</w:t>
      </w:r>
      <w:r w:rsidRPr="0073469F">
        <w:rPr>
          <w:lang w:eastAsia="ko-KR"/>
        </w:rPr>
        <w:tab/>
      </w:r>
      <w:r>
        <w:rPr>
          <w:lang w:eastAsia="ko-KR"/>
        </w:rPr>
        <w:t>Sending a SIP re-INVITE for upgrade to emergency private call</w:t>
      </w:r>
      <w:bookmarkEnd w:id="5171"/>
      <w:bookmarkEnd w:id="5172"/>
      <w:bookmarkEnd w:id="5173"/>
      <w:bookmarkEnd w:id="5174"/>
      <w:bookmarkEnd w:id="5175"/>
      <w:bookmarkEnd w:id="5176"/>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5177" w:name="_CR11_1_1_4_6"/>
      <w:bookmarkStart w:id="5178" w:name="_Toc20156154"/>
      <w:bookmarkStart w:id="5179" w:name="_Toc27501311"/>
      <w:bookmarkStart w:id="5180" w:name="_Toc36049437"/>
      <w:bookmarkStart w:id="5181" w:name="_Toc45210203"/>
      <w:bookmarkStart w:id="5182" w:name="_Toc51861028"/>
      <w:bookmarkStart w:id="5183" w:name="_Toc193391152"/>
      <w:bookmarkEnd w:id="5177"/>
      <w:r>
        <w:rPr>
          <w:lang w:eastAsia="ko-KR"/>
        </w:rPr>
        <w:t>11.1.1.4.6</w:t>
      </w:r>
      <w:r w:rsidRPr="0073469F">
        <w:rPr>
          <w:lang w:eastAsia="ko-KR"/>
        </w:rPr>
        <w:tab/>
      </w:r>
      <w:r>
        <w:rPr>
          <w:lang w:eastAsia="ko-KR"/>
        </w:rPr>
        <w:t>Sending a SIP re-INVITE for cancellation of emergency private call</w:t>
      </w:r>
      <w:bookmarkEnd w:id="5178"/>
      <w:bookmarkEnd w:id="5179"/>
      <w:bookmarkEnd w:id="5180"/>
      <w:bookmarkEnd w:id="5181"/>
      <w:bookmarkEnd w:id="5182"/>
      <w:bookmarkEnd w:id="5183"/>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5184" w:name="_CR11_1_2"/>
      <w:bookmarkStart w:id="5185" w:name="_Toc20156155"/>
      <w:bookmarkStart w:id="5186" w:name="_Toc27501312"/>
      <w:bookmarkStart w:id="5187" w:name="_Toc36049438"/>
      <w:bookmarkStart w:id="5188" w:name="_Toc45210204"/>
      <w:bookmarkStart w:id="5189" w:name="_Toc51861029"/>
      <w:bookmarkStart w:id="5190" w:name="_Toc193391153"/>
      <w:bookmarkEnd w:id="5184"/>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5185"/>
      <w:bookmarkEnd w:id="5186"/>
      <w:bookmarkEnd w:id="5187"/>
      <w:bookmarkEnd w:id="5188"/>
      <w:bookmarkEnd w:id="5189"/>
      <w:bookmarkEnd w:id="5190"/>
    </w:p>
    <w:p w14:paraId="1E56BF4F" w14:textId="77777777" w:rsidR="00E909BD" w:rsidRDefault="00E909BD" w:rsidP="00567124">
      <w:pPr>
        <w:pStyle w:val="Heading4"/>
        <w:rPr>
          <w:rFonts w:eastAsia="Malgun Gothic"/>
        </w:rPr>
      </w:pPr>
      <w:bookmarkStart w:id="5191" w:name="_CR11_1_2_1"/>
      <w:bookmarkStart w:id="5192" w:name="_Toc20156156"/>
      <w:bookmarkStart w:id="5193" w:name="_Toc27501313"/>
      <w:bookmarkStart w:id="5194" w:name="_Toc36049439"/>
      <w:bookmarkStart w:id="5195" w:name="_Toc45210205"/>
      <w:bookmarkStart w:id="5196" w:name="_Toc51861030"/>
      <w:bookmarkStart w:id="5197" w:name="_Toc193391154"/>
      <w:bookmarkEnd w:id="5191"/>
      <w:r w:rsidRPr="0073469F">
        <w:rPr>
          <w:rFonts w:eastAsia="Malgun Gothic"/>
        </w:rPr>
        <w:t>11.1.2.1</w:t>
      </w:r>
      <w:r w:rsidRPr="0073469F">
        <w:rPr>
          <w:rFonts w:eastAsia="Malgun Gothic"/>
        </w:rPr>
        <w:tab/>
        <w:t>General</w:t>
      </w:r>
      <w:bookmarkEnd w:id="5192"/>
      <w:bookmarkEnd w:id="5193"/>
      <w:bookmarkEnd w:id="5194"/>
      <w:bookmarkEnd w:id="5195"/>
      <w:bookmarkEnd w:id="5196"/>
      <w:bookmarkEnd w:id="5197"/>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5198" w:name="_CR11_1_2_2"/>
      <w:bookmarkStart w:id="5199" w:name="_Toc20156157"/>
      <w:bookmarkStart w:id="5200" w:name="_Toc27501314"/>
      <w:bookmarkStart w:id="5201" w:name="_Toc36049440"/>
      <w:bookmarkStart w:id="5202" w:name="_Toc45210206"/>
      <w:bookmarkStart w:id="5203" w:name="_Toc51861031"/>
      <w:bookmarkStart w:id="5204" w:name="_Toc193391155"/>
      <w:bookmarkEnd w:id="5198"/>
      <w:r w:rsidRPr="0073469F">
        <w:rPr>
          <w:rFonts w:eastAsia="Malgun Gothic"/>
        </w:rPr>
        <w:t>11.1.2.2</w:t>
      </w:r>
      <w:r w:rsidRPr="0073469F">
        <w:rPr>
          <w:rFonts w:eastAsia="Malgun Gothic"/>
        </w:rPr>
        <w:tab/>
        <w:t>MCPTT client procedures</w:t>
      </w:r>
      <w:bookmarkEnd w:id="5199"/>
      <w:bookmarkEnd w:id="5200"/>
      <w:bookmarkEnd w:id="5201"/>
      <w:bookmarkEnd w:id="5202"/>
      <w:bookmarkEnd w:id="5203"/>
      <w:bookmarkEnd w:id="5204"/>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5205" w:name="_CR11_1_2_3"/>
      <w:bookmarkStart w:id="5206" w:name="_Toc20156158"/>
      <w:bookmarkStart w:id="5207" w:name="_Toc27501315"/>
      <w:bookmarkStart w:id="5208" w:name="_Toc36049441"/>
      <w:bookmarkStart w:id="5209" w:name="_Toc45210207"/>
      <w:bookmarkStart w:id="5210" w:name="_Toc51861032"/>
      <w:bookmarkStart w:id="5211" w:name="_Toc193391156"/>
      <w:bookmarkEnd w:id="5205"/>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5206"/>
      <w:bookmarkEnd w:id="5207"/>
      <w:bookmarkEnd w:id="5208"/>
      <w:bookmarkEnd w:id="5209"/>
      <w:bookmarkEnd w:id="5210"/>
      <w:bookmarkEnd w:id="5211"/>
    </w:p>
    <w:p w14:paraId="05115818" w14:textId="77777777" w:rsidR="00046BA5" w:rsidRPr="0073469F" w:rsidRDefault="00046BA5" w:rsidP="00567124">
      <w:pPr>
        <w:pStyle w:val="Heading5"/>
      </w:pPr>
      <w:bookmarkStart w:id="5212" w:name="_CR11_1_2_3_1"/>
      <w:bookmarkStart w:id="5213" w:name="_Toc20156159"/>
      <w:bookmarkStart w:id="5214" w:name="_Toc27501316"/>
      <w:bookmarkStart w:id="5215" w:name="_Toc36049442"/>
      <w:bookmarkStart w:id="5216" w:name="_Toc45210208"/>
      <w:bookmarkStart w:id="5217" w:name="_Toc51861033"/>
      <w:bookmarkStart w:id="5218" w:name="_Toc193391157"/>
      <w:bookmarkEnd w:id="5212"/>
      <w:r w:rsidRPr="0073469F">
        <w:t>11.1.</w:t>
      </w:r>
      <w:r w:rsidRPr="0073469F">
        <w:rPr>
          <w:lang w:eastAsia="ko-KR"/>
        </w:rPr>
        <w:t>2</w:t>
      </w:r>
      <w:r w:rsidRPr="0073469F">
        <w:t>.3.1</w:t>
      </w:r>
      <w:r w:rsidRPr="0073469F">
        <w:tab/>
      </w:r>
      <w:r w:rsidRPr="0073469F">
        <w:rPr>
          <w:lang w:eastAsia="ko-KR"/>
        </w:rPr>
        <w:t>O</w:t>
      </w:r>
      <w:r w:rsidRPr="0073469F">
        <w:t>riginating procedures</w:t>
      </w:r>
      <w:bookmarkEnd w:id="5213"/>
      <w:bookmarkEnd w:id="5214"/>
      <w:bookmarkEnd w:id="5215"/>
      <w:bookmarkEnd w:id="5216"/>
      <w:bookmarkEnd w:id="5217"/>
      <w:bookmarkEnd w:id="5218"/>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5219" w:name="_CR11_1_2_3_2"/>
      <w:bookmarkStart w:id="5220" w:name="_Toc20156160"/>
      <w:bookmarkStart w:id="5221" w:name="_Toc27501317"/>
      <w:bookmarkStart w:id="5222" w:name="_Toc36049443"/>
      <w:bookmarkStart w:id="5223" w:name="_Toc45210209"/>
      <w:bookmarkStart w:id="5224" w:name="_Toc51861034"/>
      <w:bookmarkStart w:id="5225" w:name="_Toc193391158"/>
      <w:bookmarkEnd w:id="5219"/>
      <w:r w:rsidRPr="0073469F">
        <w:rPr>
          <w:lang w:eastAsia="ko-KR"/>
        </w:rPr>
        <w:t>11.1.2.3.2</w:t>
      </w:r>
      <w:r w:rsidRPr="0073469F">
        <w:rPr>
          <w:lang w:eastAsia="ko-KR"/>
        </w:rPr>
        <w:tab/>
        <w:t>Terminating procedures</w:t>
      </w:r>
      <w:bookmarkEnd w:id="5220"/>
      <w:bookmarkEnd w:id="5221"/>
      <w:bookmarkEnd w:id="5222"/>
      <w:bookmarkEnd w:id="5223"/>
      <w:bookmarkEnd w:id="5224"/>
      <w:bookmarkEnd w:id="5225"/>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5226" w:name="_CR11_1_2_4"/>
      <w:bookmarkStart w:id="5227" w:name="_Toc20156161"/>
      <w:bookmarkStart w:id="5228" w:name="_Toc27501318"/>
      <w:bookmarkStart w:id="5229" w:name="_Toc36049444"/>
      <w:bookmarkStart w:id="5230" w:name="_Toc45210210"/>
      <w:bookmarkStart w:id="5231" w:name="_Toc51861035"/>
      <w:bookmarkStart w:id="5232" w:name="_Toc193391159"/>
      <w:bookmarkEnd w:id="5226"/>
      <w:r w:rsidRPr="0073469F">
        <w:t>11.1.2.4</w:t>
      </w:r>
      <w:r w:rsidRPr="0073469F">
        <w:tab/>
        <w:t>Controlling MCPTT function procedures</w:t>
      </w:r>
      <w:bookmarkEnd w:id="5227"/>
      <w:bookmarkEnd w:id="5228"/>
      <w:bookmarkEnd w:id="5229"/>
      <w:bookmarkEnd w:id="5230"/>
      <w:bookmarkEnd w:id="5231"/>
      <w:bookmarkEnd w:id="5232"/>
    </w:p>
    <w:p w14:paraId="749FAC94" w14:textId="77777777" w:rsidR="00046BA5" w:rsidRPr="0073469F" w:rsidRDefault="00046BA5" w:rsidP="00567124">
      <w:pPr>
        <w:pStyle w:val="Heading5"/>
        <w:rPr>
          <w:lang w:eastAsia="ko-KR"/>
        </w:rPr>
      </w:pPr>
      <w:bookmarkStart w:id="5233" w:name="_CR11_1_2_4_1"/>
      <w:bookmarkStart w:id="5234" w:name="_Toc20156162"/>
      <w:bookmarkStart w:id="5235" w:name="_Toc27501319"/>
      <w:bookmarkStart w:id="5236" w:name="_Toc36049445"/>
      <w:bookmarkStart w:id="5237" w:name="_Toc45210211"/>
      <w:bookmarkStart w:id="5238" w:name="_Toc51861036"/>
      <w:bookmarkStart w:id="5239" w:name="_Toc193391160"/>
      <w:bookmarkEnd w:id="5233"/>
      <w:r w:rsidRPr="0073469F">
        <w:rPr>
          <w:lang w:eastAsia="ko-KR"/>
        </w:rPr>
        <w:t>11.1.2.4.1</w:t>
      </w:r>
      <w:r w:rsidRPr="0073469F">
        <w:rPr>
          <w:lang w:eastAsia="ko-KR"/>
        </w:rPr>
        <w:tab/>
        <w:t>Originating procedures</w:t>
      </w:r>
      <w:bookmarkEnd w:id="5234"/>
      <w:bookmarkEnd w:id="5235"/>
      <w:bookmarkEnd w:id="5236"/>
      <w:bookmarkEnd w:id="5237"/>
      <w:bookmarkEnd w:id="5238"/>
      <w:bookmarkEnd w:id="5239"/>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5240" w:name="_CR11_1_2_4_2"/>
      <w:bookmarkStart w:id="5241" w:name="_Toc20156163"/>
      <w:bookmarkStart w:id="5242" w:name="_Toc27501320"/>
      <w:bookmarkStart w:id="5243" w:name="_Toc36049446"/>
      <w:bookmarkStart w:id="5244" w:name="_Toc45210212"/>
      <w:bookmarkStart w:id="5245" w:name="_Toc51861037"/>
      <w:bookmarkStart w:id="5246" w:name="_Toc193391161"/>
      <w:bookmarkEnd w:id="5240"/>
      <w:r w:rsidRPr="0073469F">
        <w:rPr>
          <w:lang w:eastAsia="ko-KR"/>
        </w:rPr>
        <w:t>11.1.2.4.2</w:t>
      </w:r>
      <w:r w:rsidRPr="0073469F">
        <w:rPr>
          <w:lang w:eastAsia="ko-KR"/>
        </w:rPr>
        <w:tab/>
        <w:t>Terminating procedures</w:t>
      </w:r>
      <w:bookmarkEnd w:id="5241"/>
      <w:bookmarkEnd w:id="5242"/>
      <w:bookmarkEnd w:id="5243"/>
      <w:bookmarkEnd w:id="5244"/>
      <w:bookmarkEnd w:id="5245"/>
      <w:bookmarkEnd w:id="5246"/>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5247" w:name="_CR11_1_3"/>
      <w:bookmarkStart w:id="5248" w:name="_Toc20156164"/>
      <w:bookmarkStart w:id="5249" w:name="_Toc27501321"/>
      <w:bookmarkStart w:id="5250" w:name="_Toc36049447"/>
      <w:bookmarkStart w:id="5251" w:name="_Toc45210213"/>
      <w:bookmarkStart w:id="5252" w:name="_Toc51861038"/>
      <w:bookmarkStart w:id="5253" w:name="_Toc193391162"/>
      <w:bookmarkEnd w:id="5247"/>
      <w:r w:rsidRPr="0073469F">
        <w:t>11.1.3</w:t>
      </w:r>
      <w:r w:rsidRPr="0073469F">
        <w:tab/>
        <w:t>Ending the private call initiated by MCPTT client</w:t>
      </w:r>
      <w:bookmarkEnd w:id="5248"/>
      <w:bookmarkEnd w:id="5249"/>
      <w:bookmarkEnd w:id="5250"/>
      <w:bookmarkEnd w:id="5251"/>
      <w:bookmarkEnd w:id="5252"/>
      <w:bookmarkEnd w:id="5253"/>
    </w:p>
    <w:p w14:paraId="26A236F7" w14:textId="77777777" w:rsidR="00AC1BD3" w:rsidRPr="0073469F" w:rsidRDefault="00AC1BD3" w:rsidP="00567124">
      <w:pPr>
        <w:pStyle w:val="Heading4"/>
      </w:pPr>
      <w:bookmarkStart w:id="5254" w:name="_CR11_1_3_1"/>
      <w:bookmarkStart w:id="5255" w:name="_Toc20156165"/>
      <w:bookmarkStart w:id="5256" w:name="_Toc27501322"/>
      <w:bookmarkStart w:id="5257" w:name="_Toc36049448"/>
      <w:bookmarkStart w:id="5258" w:name="_Toc45210214"/>
      <w:bookmarkStart w:id="5259" w:name="_Toc51861039"/>
      <w:bookmarkStart w:id="5260" w:name="_Toc193391163"/>
      <w:bookmarkEnd w:id="5254"/>
      <w:r w:rsidRPr="0073469F">
        <w:t>11.1.3.1</w:t>
      </w:r>
      <w:r w:rsidRPr="0073469F">
        <w:tab/>
        <w:t>MCPTT client procedures</w:t>
      </w:r>
      <w:bookmarkEnd w:id="5255"/>
      <w:bookmarkEnd w:id="5256"/>
      <w:bookmarkEnd w:id="5257"/>
      <w:bookmarkEnd w:id="5258"/>
      <w:bookmarkEnd w:id="5259"/>
      <w:bookmarkEnd w:id="5260"/>
    </w:p>
    <w:p w14:paraId="38236458" w14:textId="77777777" w:rsidR="00AC1BD3" w:rsidRPr="0073469F" w:rsidRDefault="00AC1BD3" w:rsidP="00567124">
      <w:pPr>
        <w:pStyle w:val="Heading5"/>
        <w:rPr>
          <w:lang w:eastAsia="ko-KR"/>
        </w:rPr>
      </w:pPr>
      <w:bookmarkStart w:id="5261" w:name="_CR11_1_3_1_1"/>
      <w:bookmarkStart w:id="5262" w:name="_Toc20156166"/>
      <w:bookmarkStart w:id="5263" w:name="_Toc27501323"/>
      <w:bookmarkStart w:id="5264" w:name="_Toc36049449"/>
      <w:bookmarkStart w:id="5265" w:name="_Toc45210215"/>
      <w:bookmarkStart w:id="5266" w:name="_Toc51861040"/>
      <w:bookmarkStart w:id="5267" w:name="_Toc193391164"/>
      <w:bookmarkEnd w:id="5261"/>
      <w:r w:rsidRPr="0073469F">
        <w:rPr>
          <w:lang w:eastAsia="ko-KR"/>
        </w:rPr>
        <w:t>11.1.3.1.1</w:t>
      </w:r>
      <w:r w:rsidRPr="0073469F">
        <w:rPr>
          <w:lang w:eastAsia="ko-KR"/>
        </w:rPr>
        <w:tab/>
        <w:t>On-demand private call</w:t>
      </w:r>
      <w:bookmarkEnd w:id="5262"/>
      <w:bookmarkEnd w:id="5263"/>
      <w:bookmarkEnd w:id="5264"/>
      <w:bookmarkEnd w:id="5265"/>
      <w:bookmarkEnd w:id="5266"/>
      <w:bookmarkEnd w:id="5267"/>
    </w:p>
    <w:p w14:paraId="40CD49CD" w14:textId="77777777" w:rsidR="00AC1BD3" w:rsidRPr="0073469F" w:rsidRDefault="00AC1BD3" w:rsidP="00567124">
      <w:pPr>
        <w:pStyle w:val="Heading6"/>
        <w:numPr>
          <w:ilvl w:val="5"/>
          <w:numId w:val="0"/>
        </w:numPr>
        <w:ind w:left="1152" w:hanging="432"/>
        <w:rPr>
          <w:lang w:eastAsia="ko-KR"/>
        </w:rPr>
      </w:pPr>
      <w:bookmarkStart w:id="5268" w:name="_CR11_1_3_1_1_1"/>
      <w:bookmarkStart w:id="5269" w:name="_Toc20156167"/>
      <w:bookmarkStart w:id="5270" w:name="_Toc27501324"/>
      <w:bookmarkStart w:id="5271" w:name="_Toc36049450"/>
      <w:bookmarkStart w:id="5272" w:name="_Toc45210216"/>
      <w:bookmarkStart w:id="5273" w:name="_Toc51861041"/>
      <w:bookmarkStart w:id="5274" w:name="_Toc193391165"/>
      <w:bookmarkEnd w:id="5268"/>
      <w:r w:rsidRPr="0073469F">
        <w:rPr>
          <w:lang w:eastAsia="ko-KR"/>
        </w:rPr>
        <w:t>11.1.3.1.1.1</w:t>
      </w:r>
      <w:r w:rsidRPr="0073469F">
        <w:rPr>
          <w:lang w:eastAsia="ko-KR"/>
        </w:rPr>
        <w:tab/>
        <w:t>Client originating procedures</w:t>
      </w:r>
      <w:bookmarkEnd w:id="5269"/>
      <w:bookmarkEnd w:id="5270"/>
      <w:bookmarkEnd w:id="5271"/>
      <w:bookmarkEnd w:id="5272"/>
      <w:bookmarkEnd w:id="5273"/>
      <w:bookmarkEnd w:id="5274"/>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5275" w:name="_CR11_1_3_1_1_2"/>
      <w:bookmarkStart w:id="5276" w:name="_Toc20156168"/>
      <w:bookmarkStart w:id="5277" w:name="_Toc27501325"/>
      <w:bookmarkStart w:id="5278" w:name="_Toc36049451"/>
      <w:bookmarkStart w:id="5279" w:name="_Toc45210217"/>
      <w:bookmarkStart w:id="5280" w:name="_Toc51861042"/>
      <w:bookmarkStart w:id="5281" w:name="_Toc193391166"/>
      <w:bookmarkEnd w:id="5275"/>
      <w:r w:rsidRPr="0073469F">
        <w:rPr>
          <w:lang w:eastAsia="ko-KR"/>
        </w:rPr>
        <w:t>11.1.3.1.1.2</w:t>
      </w:r>
      <w:r w:rsidRPr="0073469F">
        <w:rPr>
          <w:lang w:eastAsia="ko-KR"/>
        </w:rPr>
        <w:tab/>
        <w:t>Client terminating procedures</w:t>
      </w:r>
      <w:bookmarkEnd w:id="5276"/>
      <w:bookmarkEnd w:id="5277"/>
      <w:bookmarkEnd w:id="5278"/>
      <w:bookmarkEnd w:id="5279"/>
      <w:bookmarkEnd w:id="5280"/>
      <w:bookmarkEnd w:id="5281"/>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5282" w:name="_CR11_1_3_1_2"/>
      <w:bookmarkStart w:id="5283" w:name="_Toc20156169"/>
      <w:bookmarkStart w:id="5284" w:name="_Toc27501326"/>
      <w:bookmarkStart w:id="5285" w:name="_Toc36049452"/>
      <w:bookmarkStart w:id="5286" w:name="_Toc45210218"/>
      <w:bookmarkStart w:id="5287" w:name="_Toc51861043"/>
      <w:bookmarkStart w:id="5288" w:name="_Toc193391167"/>
      <w:bookmarkEnd w:id="5282"/>
      <w:r w:rsidRPr="0073469F">
        <w:rPr>
          <w:lang w:eastAsia="ko-KR"/>
        </w:rPr>
        <w:t>11.1.3.1.2</w:t>
      </w:r>
      <w:r w:rsidRPr="0073469F">
        <w:rPr>
          <w:lang w:eastAsia="ko-KR"/>
        </w:rPr>
        <w:tab/>
        <w:t>Private call using pre-established session</w:t>
      </w:r>
      <w:bookmarkEnd w:id="5283"/>
      <w:bookmarkEnd w:id="5284"/>
      <w:bookmarkEnd w:id="5285"/>
      <w:bookmarkEnd w:id="5286"/>
      <w:bookmarkEnd w:id="5287"/>
      <w:bookmarkEnd w:id="5288"/>
    </w:p>
    <w:p w14:paraId="7B6A099E" w14:textId="77777777" w:rsidR="00AC1BD3" w:rsidRPr="0073469F" w:rsidRDefault="00AC1BD3" w:rsidP="00567124">
      <w:pPr>
        <w:pStyle w:val="Heading6"/>
        <w:numPr>
          <w:ilvl w:val="5"/>
          <w:numId w:val="0"/>
        </w:numPr>
        <w:ind w:left="1152" w:hanging="432"/>
        <w:rPr>
          <w:lang w:eastAsia="ko-KR"/>
        </w:rPr>
      </w:pPr>
      <w:bookmarkStart w:id="5289" w:name="_CR11_1_3_1_2_1"/>
      <w:bookmarkStart w:id="5290" w:name="_Toc20156170"/>
      <w:bookmarkStart w:id="5291" w:name="_Toc27501327"/>
      <w:bookmarkStart w:id="5292" w:name="_Toc36049453"/>
      <w:bookmarkStart w:id="5293" w:name="_Toc45210219"/>
      <w:bookmarkStart w:id="5294" w:name="_Toc51861044"/>
      <w:bookmarkStart w:id="5295" w:name="_Toc193391168"/>
      <w:bookmarkEnd w:id="5289"/>
      <w:r w:rsidRPr="0073469F">
        <w:rPr>
          <w:lang w:eastAsia="ko-KR"/>
        </w:rPr>
        <w:t>11.1.3.1.2.1</w:t>
      </w:r>
      <w:r w:rsidRPr="0073469F">
        <w:rPr>
          <w:lang w:eastAsia="ko-KR"/>
        </w:rPr>
        <w:tab/>
        <w:t>Client originating procedures</w:t>
      </w:r>
      <w:bookmarkEnd w:id="5290"/>
      <w:bookmarkEnd w:id="5291"/>
      <w:bookmarkEnd w:id="5292"/>
      <w:bookmarkEnd w:id="5293"/>
      <w:bookmarkEnd w:id="5294"/>
      <w:bookmarkEnd w:id="5295"/>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5296" w:name="_CR11_1_3_1_2_2"/>
      <w:bookmarkStart w:id="5297" w:name="_Toc20156171"/>
      <w:bookmarkStart w:id="5298" w:name="_Toc27501328"/>
      <w:bookmarkStart w:id="5299" w:name="_Toc36049454"/>
      <w:bookmarkStart w:id="5300" w:name="_Toc45210220"/>
      <w:bookmarkStart w:id="5301" w:name="_Toc51861045"/>
      <w:bookmarkStart w:id="5302" w:name="_Toc193391169"/>
      <w:bookmarkEnd w:id="5296"/>
      <w:r w:rsidRPr="0073469F">
        <w:rPr>
          <w:lang w:eastAsia="ko-KR"/>
        </w:rPr>
        <w:lastRenderedPageBreak/>
        <w:t>11.1.3.1.2.2</w:t>
      </w:r>
      <w:r w:rsidRPr="0073469F">
        <w:rPr>
          <w:lang w:eastAsia="ko-KR"/>
        </w:rPr>
        <w:tab/>
        <w:t>Client terminating procedures</w:t>
      </w:r>
      <w:bookmarkEnd w:id="5297"/>
      <w:bookmarkEnd w:id="5298"/>
      <w:bookmarkEnd w:id="5299"/>
      <w:bookmarkEnd w:id="5300"/>
      <w:bookmarkEnd w:id="5301"/>
      <w:bookmarkEnd w:id="5302"/>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5303" w:name="_CR11_1_3_2"/>
      <w:bookmarkStart w:id="5304" w:name="_Toc20156172"/>
      <w:bookmarkStart w:id="5305" w:name="_Toc27501329"/>
      <w:bookmarkStart w:id="5306" w:name="_Toc36049455"/>
      <w:bookmarkStart w:id="5307" w:name="_Toc45210221"/>
      <w:bookmarkStart w:id="5308" w:name="_Toc51861046"/>
      <w:bookmarkStart w:id="5309" w:name="_Toc193391170"/>
      <w:bookmarkEnd w:id="5303"/>
      <w:r w:rsidRPr="0073469F">
        <w:t>11.1.3.2</w:t>
      </w:r>
      <w:r w:rsidRPr="0073469F">
        <w:tab/>
        <w:t>Participating MCPTT function procedures</w:t>
      </w:r>
      <w:bookmarkEnd w:id="5304"/>
      <w:bookmarkEnd w:id="5305"/>
      <w:bookmarkEnd w:id="5306"/>
      <w:bookmarkEnd w:id="5307"/>
      <w:bookmarkEnd w:id="5308"/>
      <w:bookmarkEnd w:id="5309"/>
    </w:p>
    <w:p w14:paraId="30DD0D81" w14:textId="77777777" w:rsidR="00620645" w:rsidRPr="0073469F" w:rsidRDefault="00620645" w:rsidP="00567124">
      <w:pPr>
        <w:pStyle w:val="Heading5"/>
        <w:rPr>
          <w:lang w:eastAsia="ko-KR"/>
        </w:rPr>
      </w:pPr>
      <w:bookmarkStart w:id="5310" w:name="_CR11_1_3_2_1"/>
      <w:bookmarkStart w:id="5311" w:name="_Toc20156173"/>
      <w:bookmarkStart w:id="5312" w:name="_Toc27501330"/>
      <w:bookmarkStart w:id="5313" w:name="_Toc36049456"/>
      <w:bookmarkStart w:id="5314" w:name="_Toc45210222"/>
      <w:bookmarkStart w:id="5315" w:name="_Toc51861047"/>
      <w:bookmarkStart w:id="5316" w:name="_Toc193391171"/>
      <w:bookmarkEnd w:id="5310"/>
      <w:r w:rsidRPr="0073469F">
        <w:rPr>
          <w:lang w:eastAsia="ko-KR"/>
        </w:rPr>
        <w:t>11.1.3.2.1</w:t>
      </w:r>
      <w:r w:rsidRPr="0073469F">
        <w:rPr>
          <w:lang w:eastAsia="ko-KR"/>
        </w:rPr>
        <w:tab/>
        <w:t>Originating procedures</w:t>
      </w:r>
      <w:bookmarkEnd w:id="5311"/>
      <w:bookmarkEnd w:id="5312"/>
      <w:bookmarkEnd w:id="5313"/>
      <w:bookmarkEnd w:id="5314"/>
      <w:bookmarkEnd w:id="5315"/>
      <w:bookmarkEnd w:id="5316"/>
    </w:p>
    <w:p w14:paraId="2B5BEE4C" w14:textId="77777777" w:rsidR="00620645" w:rsidRPr="0073469F" w:rsidRDefault="00620645" w:rsidP="00567124">
      <w:pPr>
        <w:pStyle w:val="Heading6"/>
        <w:numPr>
          <w:ilvl w:val="5"/>
          <w:numId w:val="0"/>
        </w:numPr>
        <w:ind w:left="1152" w:hanging="432"/>
        <w:rPr>
          <w:lang w:eastAsia="ko-KR"/>
        </w:rPr>
      </w:pPr>
      <w:bookmarkStart w:id="5317" w:name="_CR11_1_3_2_1_1"/>
      <w:bookmarkStart w:id="5318" w:name="_Toc20156174"/>
      <w:bookmarkStart w:id="5319" w:name="_Toc27501331"/>
      <w:bookmarkStart w:id="5320" w:name="_Toc36049457"/>
      <w:bookmarkStart w:id="5321" w:name="_Toc45210223"/>
      <w:bookmarkStart w:id="5322" w:name="_Toc51861048"/>
      <w:bookmarkStart w:id="5323" w:name="_Toc193391172"/>
      <w:bookmarkEnd w:id="5317"/>
      <w:r w:rsidRPr="0073469F">
        <w:rPr>
          <w:lang w:eastAsia="ko-KR"/>
        </w:rPr>
        <w:t>11.1.3.2.1.1</w:t>
      </w:r>
      <w:r w:rsidRPr="0073469F">
        <w:rPr>
          <w:lang w:eastAsia="ko-KR"/>
        </w:rPr>
        <w:tab/>
        <w:t>Receipt of SIP BYE request for on-demand private call</w:t>
      </w:r>
      <w:bookmarkEnd w:id="5318"/>
      <w:bookmarkEnd w:id="5319"/>
      <w:bookmarkEnd w:id="5320"/>
      <w:bookmarkEnd w:id="5321"/>
      <w:bookmarkEnd w:id="5322"/>
      <w:bookmarkEnd w:id="5323"/>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5324" w:name="_CR11_1_3_2_1_2"/>
      <w:bookmarkStart w:id="5325" w:name="_Toc20156175"/>
      <w:bookmarkStart w:id="5326" w:name="_Toc27501332"/>
      <w:bookmarkStart w:id="5327" w:name="_Toc36049458"/>
      <w:bookmarkStart w:id="5328" w:name="_Toc45210224"/>
      <w:bookmarkStart w:id="5329" w:name="_Toc51861049"/>
      <w:bookmarkStart w:id="5330" w:name="_Toc193391173"/>
      <w:bookmarkEnd w:id="5324"/>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5325"/>
      <w:bookmarkEnd w:id="5326"/>
      <w:bookmarkEnd w:id="5327"/>
      <w:bookmarkEnd w:id="5328"/>
      <w:bookmarkEnd w:id="5329"/>
      <w:bookmarkEnd w:id="5330"/>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5331" w:name="_CR11_1_3_2_2"/>
      <w:bookmarkStart w:id="5332" w:name="_Toc20156176"/>
      <w:bookmarkStart w:id="5333" w:name="_Toc27501333"/>
      <w:bookmarkStart w:id="5334" w:name="_Toc36049459"/>
      <w:bookmarkStart w:id="5335" w:name="_Toc45210225"/>
      <w:bookmarkStart w:id="5336" w:name="_Toc51861050"/>
      <w:bookmarkStart w:id="5337" w:name="_Toc193391174"/>
      <w:bookmarkEnd w:id="5331"/>
      <w:r w:rsidRPr="0073469F">
        <w:rPr>
          <w:lang w:eastAsia="ko-KR"/>
        </w:rPr>
        <w:t>11.1.3.2.2</w:t>
      </w:r>
      <w:r w:rsidRPr="0073469F">
        <w:rPr>
          <w:lang w:eastAsia="ko-KR"/>
        </w:rPr>
        <w:tab/>
        <w:t>Terminating procedures</w:t>
      </w:r>
      <w:bookmarkEnd w:id="5332"/>
      <w:bookmarkEnd w:id="5333"/>
      <w:bookmarkEnd w:id="5334"/>
      <w:bookmarkEnd w:id="5335"/>
      <w:bookmarkEnd w:id="5336"/>
      <w:bookmarkEnd w:id="5337"/>
    </w:p>
    <w:p w14:paraId="14D1B494" w14:textId="77777777" w:rsidR="00620645" w:rsidRPr="0073469F" w:rsidRDefault="00620645" w:rsidP="00567124">
      <w:pPr>
        <w:pStyle w:val="Heading6"/>
        <w:numPr>
          <w:ilvl w:val="5"/>
          <w:numId w:val="0"/>
        </w:numPr>
        <w:ind w:left="1152" w:hanging="432"/>
        <w:rPr>
          <w:lang w:eastAsia="ko-KR"/>
        </w:rPr>
      </w:pPr>
      <w:bookmarkStart w:id="5338" w:name="_CR11_1_3_2_2_1"/>
      <w:bookmarkStart w:id="5339" w:name="_Toc20156177"/>
      <w:bookmarkStart w:id="5340" w:name="_Toc27501334"/>
      <w:bookmarkStart w:id="5341" w:name="_Toc36049460"/>
      <w:bookmarkStart w:id="5342" w:name="_Toc45210226"/>
      <w:bookmarkStart w:id="5343" w:name="_Toc51861051"/>
      <w:bookmarkStart w:id="5344" w:name="_Toc193391175"/>
      <w:bookmarkEnd w:id="5338"/>
      <w:r w:rsidRPr="0073469F">
        <w:rPr>
          <w:lang w:eastAsia="ko-KR"/>
        </w:rPr>
        <w:t>11.1.3.2.2.1</w:t>
      </w:r>
      <w:r w:rsidRPr="0073469F">
        <w:rPr>
          <w:lang w:eastAsia="ko-KR"/>
        </w:rPr>
        <w:tab/>
        <w:t>Receipt of SIP BYE request for private call on-demand</w:t>
      </w:r>
      <w:bookmarkEnd w:id="5339"/>
      <w:bookmarkEnd w:id="5340"/>
      <w:bookmarkEnd w:id="5341"/>
      <w:bookmarkEnd w:id="5342"/>
      <w:bookmarkEnd w:id="5343"/>
      <w:bookmarkEnd w:id="5344"/>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5345" w:name="_CR11_1_3_2_2_2"/>
      <w:bookmarkStart w:id="5346" w:name="_Toc20156178"/>
      <w:bookmarkStart w:id="5347" w:name="_Toc27501335"/>
      <w:bookmarkStart w:id="5348" w:name="_Toc36049461"/>
      <w:bookmarkStart w:id="5349" w:name="_Toc45210227"/>
      <w:bookmarkStart w:id="5350" w:name="_Toc51861052"/>
      <w:bookmarkStart w:id="5351" w:name="_Toc193391176"/>
      <w:bookmarkEnd w:id="5345"/>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5346"/>
      <w:bookmarkEnd w:id="5347"/>
      <w:bookmarkEnd w:id="5348"/>
      <w:bookmarkEnd w:id="5349"/>
      <w:bookmarkEnd w:id="5350"/>
      <w:bookmarkEnd w:id="5351"/>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5352" w:name="_CR11_1_3_3"/>
      <w:bookmarkStart w:id="5353" w:name="_Toc20156179"/>
      <w:bookmarkStart w:id="5354" w:name="_Toc27501336"/>
      <w:bookmarkStart w:id="5355" w:name="_Toc36049462"/>
      <w:bookmarkStart w:id="5356" w:name="_Toc45210228"/>
      <w:bookmarkStart w:id="5357" w:name="_Toc51861053"/>
      <w:bookmarkStart w:id="5358" w:name="_Toc193391177"/>
      <w:bookmarkEnd w:id="5352"/>
      <w:r w:rsidRPr="0073469F">
        <w:t>11.1.3.3</w:t>
      </w:r>
      <w:r w:rsidRPr="0073469F">
        <w:tab/>
        <w:t>Controlling MCPTT function procedures</w:t>
      </w:r>
      <w:bookmarkEnd w:id="5353"/>
      <w:bookmarkEnd w:id="5354"/>
      <w:bookmarkEnd w:id="5355"/>
      <w:bookmarkEnd w:id="5356"/>
      <w:bookmarkEnd w:id="5357"/>
      <w:bookmarkEnd w:id="5358"/>
    </w:p>
    <w:p w14:paraId="0DE06D4A" w14:textId="77777777" w:rsidR="00620645" w:rsidRPr="0073469F" w:rsidRDefault="00620645" w:rsidP="00567124">
      <w:pPr>
        <w:pStyle w:val="Heading5"/>
        <w:rPr>
          <w:lang w:eastAsia="ko-KR"/>
        </w:rPr>
      </w:pPr>
      <w:bookmarkStart w:id="5359" w:name="_CR11_1_3_3_1"/>
      <w:bookmarkStart w:id="5360" w:name="_Toc20156180"/>
      <w:bookmarkStart w:id="5361" w:name="_Toc27501337"/>
      <w:bookmarkStart w:id="5362" w:name="_Toc36049463"/>
      <w:bookmarkStart w:id="5363" w:name="_Toc45210229"/>
      <w:bookmarkStart w:id="5364" w:name="_Toc51861054"/>
      <w:bookmarkStart w:id="5365" w:name="_Toc193391178"/>
      <w:bookmarkEnd w:id="5359"/>
      <w:r w:rsidRPr="0073469F">
        <w:rPr>
          <w:lang w:eastAsia="ko-KR"/>
        </w:rPr>
        <w:t>11.1.3.3.1</w:t>
      </w:r>
      <w:r w:rsidRPr="0073469F">
        <w:rPr>
          <w:lang w:eastAsia="ko-KR"/>
        </w:rPr>
        <w:tab/>
        <w:t>Terminating procedures</w:t>
      </w:r>
      <w:bookmarkEnd w:id="5360"/>
      <w:bookmarkEnd w:id="5361"/>
      <w:bookmarkEnd w:id="5362"/>
      <w:bookmarkEnd w:id="5363"/>
      <w:bookmarkEnd w:id="5364"/>
      <w:bookmarkEnd w:id="5365"/>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5366" w:name="_CR11_1_4"/>
      <w:bookmarkStart w:id="5367" w:name="_Toc20156181"/>
      <w:bookmarkStart w:id="5368" w:name="_Toc27501338"/>
      <w:bookmarkStart w:id="5369" w:name="_Toc36049464"/>
      <w:bookmarkStart w:id="5370" w:name="_Toc45210230"/>
      <w:bookmarkStart w:id="5371" w:name="_Toc51861055"/>
      <w:bookmarkStart w:id="5372" w:name="_Toc193391179"/>
      <w:bookmarkEnd w:id="5366"/>
      <w:r w:rsidRPr="0073469F">
        <w:t>11.1.4</w:t>
      </w:r>
      <w:r w:rsidRPr="0073469F">
        <w:tab/>
        <w:t>Ending the private call initiated by the MCPTT server</w:t>
      </w:r>
      <w:bookmarkEnd w:id="5367"/>
      <w:bookmarkEnd w:id="5368"/>
      <w:bookmarkEnd w:id="5369"/>
      <w:bookmarkEnd w:id="5370"/>
      <w:bookmarkEnd w:id="5371"/>
      <w:bookmarkEnd w:id="5372"/>
    </w:p>
    <w:p w14:paraId="2B3B0EC3" w14:textId="77777777" w:rsidR="00620645" w:rsidRPr="0073469F" w:rsidRDefault="00620645" w:rsidP="00567124">
      <w:pPr>
        <w:pStyle w:val="Heading4"/>
      </w:pPr>
      <w:bookmarkStart w:id="5373" w:name="_CR11_1_4_1"/>
      <w:bookmarkStart w:id="5374" w:name="_Toc20156182"/>
      <w:bookmarkStart w:id="5375" w:name="_Toc27501339"/>
      <w:bookmarkStart w:id="5376" w:name="_Toc36049465"/>
      <w:bookmarkStart w:id="5377" w:name="_Toc45210231"/>
      <w:bookmarkStart w:id="5378" w:name="_Toc51861056"/>
      <w:bookmarkStart w:id="5379" w:name="_Toc193391180"/>
      <w:bookmarkEnd w:id="5373"/>
      <w:r w:rsidRPr="0073469F">
        <w:t>11.1.4.1</w:t>
      </w:r>
      <w:r w:rsidRPr="0073469F">
        <w:tab/>
        <w:t>General</w:t>
      </w:r>
      <w:bookmarkEnd w:id="5374"/>
      <w:bookmarkEnd w:id="5375"/>
      <w:bookmarkEnd w:id="5376"/>
      <w:bookmarkEnd w:id="5377"/>
      <w:bookmarkEnd w:id="5378"/>
      <w:bookmarkEnd w:id="5379"/>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5380" w:name="_CR11_1_4_2"/>
      <w:bookmarkStart w:id="5381" w:name="_Toc20156183"/>
      <w:bookmarkStart w:id="5382" w:name="_Toc27501340"/>
      <w:bookmarkStart w:id="5383" w:name="_Toc36049466"/>
      <w:bookmarkStart w:id="5384" w:name="_Toc45210232"/>
      <w:bookmarkStart w:id="5385" w:name="_Toc51861057"/>
      <w:bookmarkStart w:id="5386" w:name="_Toc193391181"/>
      <w:bookmarkEnd w:id="5380"/>
      <w:r w:rsidRPr="0073469F">
        <w:lastRenderedPageBreak/>
        <w:t>11.1.4.2</w:t>
      </w:r>
      <w:r w:rsidRPr="0073469F">
        <w:tab/>
        <w:t>MCPTT client procedures</w:t>
      </w:r>
      <w:bookmarkEnd w:id="5381"/>
      <w:bookmarkEnd w:id="5382"/>
      <w:bookmarkEnd w:id="5383"/>
      <w:bookmarkEnd w:id="5384"/>
      <w:bookmarkEnd w:id="5385"/>
      <w:bookmarkEnd w:id="5386"/>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5387" w:name="_CR11_1_4_3"/>
      <w:bookmarkStart w:id="5388" w:name="_Toc20156184"/>
      <w:bookmarkStart w:id="5389" w:name="_Toc27501341"/>
      <w:bookmarkStart w:id="5390" w:name="_Toc36049467"/>
      <w:bookmarkStart w:id="5391" w:name="_Toc45210233"/>
      <w:bookmarkStart w:id="5392" w:name="_Toc51861058"/>
      <w:bookmarkStart w:id="5393" w:name="_Toc193391182"/>
      <w:bookmarkEnd w:id="5387"/>
      <w:r w:rsidRPr="0073469F">
        <w:t>11.1.4.3</w:t>
      </w:r>
      <w:r w:rsidRPr="0073469F">
        <w:tab/>
        <w:t>Participating MCPTT function procedures</w:t>
      </w:r>
      <w:bookmarkEnd w:id="5388"/>
      <w:bookmarkEnd w:id="5389"/>
      <w:bookmarkEnd w:id="5390"/>
      <w:bookmarkEnd w:id="5391"/>
      <w:bookmarkEnd w:id="5392"/>
      <w:bookmarkEnd w:id="5393"/>
    </w:p>
    <w:p w14:paraId="274D70E5" w14:textId="77777777" w:rsidR="00620645" w:rsidRPr="0073469F" w:rsidRDefault="00620645" w:rsidP="00567124">
      <w:pPr>
        <w:pStyle w:val="Heading5"/>
        <w:rPr>
          <w:lang w:eastAsia="ko-KR"/>
        </w:rPr>
      </w:pPr>
      <w:bookmarkStart w:id="5394" w:name="_CR11_1_4_3_1"/>
      <w:bookmarkStart w:id="5395" w:name="_Toc20156185"/>
      <w:bookmarkStart w:id="5396" w:name="_Toc27501342"/>
      <w:bookmarkStart w:id="5397" w:name="_Toc36049468"/>
      <w:bookmarkStart w:id="5398" w:name="_Toc45210234"/>
      <w:bookmarkStart w:id="5399" w:name="_Toc51861059"/>
      <w:bookmarkStart w:id="5400" w:name="_Toc193391183"/>
      <w:bookmarkEnd w:id="5394"/>
      <w:r w:rsidRPr="0073469F">
        <w:rPr>
          <w:lang w:eastAsia="ko-KR"/>
        </w:rPr>
        <w:t>11.1.4.3.1</w:t>
      </w:r>
      <w:r w:rsidRPr="0073469F">
        <w:rPr>
          <w:lang w:eastAsia="ko-KR"/>
        </w:rPr>
        <w:tab/>
        <w:t>Originating procedures</w:t>
      </w:r>
      <w:bookmarkEnd w:id="5395"/>
      <w:bookmarkEnd w:id="5396"/>
      <w:bookmarkEnd w:id="5397"/>
      <w:bookmarkEnd w:id="5398"/>
      <w:bookmarkEnd w:id="5399"/>
      <w:bookmarkEnd w:id="5400"/>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5401" w:name="_CR11_1_4_3_2"/>
      <w:bookmarkStart w:id="5402" w:name="_Toc20156186"/>
      <w:bookmarkStart w:id="5403" w:name="_Toc27501343"/>
      <w:bookmarkStart w:id="5404" w:name="_Toc36049469"/>
      <w:bookmarkStart w:id="5405" w:name="_Toc45210235"/>
      <w:bookmarkStart w:id="5406" w:name="_Toc51861060"/>
      <w:bookmarkStart w:id="5407" w:name="_Toc193391184"/>
      <w:bookmarkEnd w:id="5401"/>
      <w:r w:rsidRPr="0073469F">
        <w:rPr>
          <w:lang w:eastAsia="ko-KR"/>
        </w:rPr>
        <w:t>11.1.4.3.2</w:t>
      </w:r>
      <w:r w:rsidRPr="0073469F">
        <w:rPr>
          <w:lang w:eastAsia="ko-KR"/>
        </w:rPr>
        <w:tab/>
        <w:t>Terminating procedures</w:t>
      </w:r>
      <w:bookmarkEnd w:id="5402"/>
      <w:bookmarkEnd w:id="5403"/>
      <w:bookmarkEnd w:id="5404"/>
      <w:bookmarkEnd w:id="5405"/>
      <w:bookmarkEnd w:id="5406"/>
      <w:bookmarkEnd w:id="5407"/>
    </w:p>
    <w:p w14:paraId="3C8080D5" w14:textId="77777777" w:rsidR="00620645" w:rsidRPr="0073469F" w:rsidRDefault="00620645" w:rsidP="00567124">
      <w:pPr>
        <w:pStyle w:val="Heading6"/>
        <w:numPr>
          <w:ilvl w:val="5"/>
          <w:numId w:val="0"/>
        </w:numPr>
        <w:ind w:left="1152" w:hanging="432"/>
        <w:rPr>
          <w:lang w:eastAsia="ko-KR"/>
        </w:rPr>
      </w:pPr>
      <w:bookmarkStart w:id="5408" w:name="_CR11_1_4_3_2_1"/>
      <w:bookmarkStart w:id="5409" w:name="_Toc20156187"/>
      <w:bookmarkStart w:id="5410" w:name="_Toc27501344"/>
      <w:bookmarkStart w:id="5411" w:name="_Toc36049470"/>
      <w:bookmarkStart w:id="5412" w:name="_Toc45210236"/>
      <w:bookmarkStart w:id="5413" w:name="_Toc51861061"/>
      <w:bookmarkStart w:id="5414" w:name="_Toc193391185"/>
      <w:bookmarkEnd w:id="5408"/>
      <w:r w:rsidRPr="0073469F">
        <w:rPr>
          <w:lang w:eastAsia="ko-KR"/>
        </w:rPr>
        <w:t>11.1.4.3.2.1</w:t>
      </w:r>
      <w:r w:rsidRPr="0073469F">
        <w:rPr>
          <w:lang w:eastAsia="ko-KR"/>
        </w:rPr>
        <w:tab/>
        <w:t>Receipt of SIP BYE request for private call on-demand</w:t>
      </w:r>
      <w:bookmarkEnd w:id="5409"/>
      <w:bookmarkEnd w:id="5410"/>
      <w:bookmarkEnd w:id="5411"/>
      <w:bookmarkEnd w:id="5412"/>
      <w:bookmarkEnd w:id="5413"/>
      <w:bookmarkEnd w:id="5414"/>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5415" w:name="_CR11_1_4_3_2_2"/>
      <w:bookmarkStart w:id="5416" w:name="_Toc20156188"/>
      <w:bookmarkStart w:id="5417" w:name="_Toc27501345"/>
      <w:bookmarkStart w:id="5418" w:name="_Toc36049471"/>
      <w:bookmarkStart w:id="5419" w:name="_Toc45210237"/>
      <w:bookmarkStart w:id="5420" w:name="_Toc51861062"/>
      <w:bookmarkStart w:id="5421" w:name="_Toc193391186"/>
      <w:bookmarkEnd w:id="5415"/>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5416"/>
      <w:bookmarkEnd w:id="5417"/>
      <w:bookmarkEnd w:id="5418"/>
      <w:bookmarkEnd w:id="5419"/>
      <w:bookmarkEnd w:id="5420"/>
      <w:bookmarkEnd w:id="5421"/>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5422" w:name="_CR11_1_4_4"/>
      <w:bookmarkStart w:id="5423" w:name="_Toc20156189"/>
      <w:bookmarkStart w:id="5424" w:name="_Toc27501346"/>
      <w:bookmarkStart w:id="5425" w:name="_Toc36049472"/>
      <w:bookmarkStart w:id="5426" w:name="_Toc45210238"/>
      <w:bookmarkStart w:id="5427" w:name="_Toc51861063"/>
      <w:bookmarkStart w:id="5428" w:name="_Toc193391187"/>
      <w:bookmarkEnd w:id="5422"/>
      <w:r w:rsidRPr="0073469F">
        <w:t>11.1.4.4</w:t>
      </w:r>
      <w:r w:rsidRPr="0073469F">
        <w:tab/>
        <w:t>Controlling MCPTT function procedures</w:t>
      </w:r>
      <w:bookmarkEnd w:id="5423"/>
      <w:bookmarkEnd w:id="5424"/>
      <w:bookmarkEnd w:id="5425"/>
      <w:bookmarkEnd w:id="5426"/>
      <w:bookmarkEnd w:id="5427"/>
      <w:bookmarkEnd w:id="5428"/>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5429" w:name="_CR11_1_5"/>
      <w:bookmarkStart w:id="5430" w:name="_Toc20156190"/>
      <w:bookmarkStart w:id="5431" w:name="_Toc27501347"/>
      <w:bookmarkStart w:id="5432" w:name="_Toc36049473"/>
      <w:bookmarkStart w:id="5433" w:name="_Toc45210239"/>
      <w:bookmarkStart w:id="5434" w:name="_Toc51861064"/>
      <w:bookmarkStart w:id="5435" w:name="_Toc193391188"/>
      <w:bookmarkEnd w:id="5429"/>
      <w:r>
        <w:t>11.1.5</w:t>
      </w:r>
      <w:r>
        <w:tab/>
        <w:t>Private call call-back</w:t>
      </w:r>
      <w:bookmarkEnd w:id="5430"/>
      <w:bookmarkEnd w:id="5431"/>
      <w:bookmarkEnd w:id="5432"/>
      <w:bookmarkEnd w:id="5433"/>
      <w:bookmarkEnd w:id="5434"/>
      <w:bookmarkEnd w:id="5435"/>
    </w:p>
    <w:p w14:paraId="37B46CDB" w14:textId="77777777" w:rsidR="008A099F" w:rsidRDefault="008A099F" w:rsidP="00567124">
      <w:pPr>
        <w:pStyle w:val="Heading4"/>
      </w:pPr>
      <w:bookmarkStart w:id="5436" w:name="_CR11_1_5_1"/>
      <w:bookmarkStart w:id="5437" w:name="_Toc20156191"/>
      <w:bookmarkStart w:id="5438" w:name="_Toc27501348"/>
      <w:bookmarkStart w:id="5439" w:name="_Toc36049474"/>
      <w:bookmarkStart w:id="5440" w:name="_Toc45210240"/>
      <w:bookmarkStart w:id="5441" w:name="_Toc51861065"/>
      <w:bookmarkStart w:id="5442" w:name="_Toc193391189"/>
      <w:bookmarkEnd w:id="5436"/>
      <w:r>
        <w:t>11.1.5.1</w:t>
      </w:r>
      <w:r>
        <w:tab/>
        <w:t>General</w:t>
      </w:r>
      <w:bookmarkEnd w:id="5437"/>
      <w:bookmarkEnd w:id="5438"/>
      <w:bookmarkEnd w:id="5439"/>
      <w:bookmarkEnd w:id="5440"/>
      <w:bookmarkEnd w:id="5441"/>
      <w:bookmarkEnd w:id="5442"/>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5443" w:name="_CR11_1_5_2"/>
      <w:bookmarkStart w:id="5444" w:name="_Toc20156192"/>
      <w:bookmarkStart w:id="5445" w:name="_Toc27501349"/>
      <w:bookmarkStart w:id="5446" w:name="_Toc36049475"/>
      <w:bookmarkStart w:id="5447" w:name="_Toc45210241"/>
      <w:bookmarkStart w:id="5448" w:name="_Toc51861066"/>
      <w:bookmarkStart w:id="5449" w:name="_Toc193391190"/>
      <w:bookmarkEnd w:id="5443"/>
      <w:r>
        <w:t>11.1.5.2</w:t>
      </w:r>
      <w:r>
        <w:tab/>
        <w:t>MCPTT client procedures</w:t>
      </w:r>
      <w:bookmarkEnd w:id="5444"/>
      <w:bookmarkEnd w:id="5445"/>
      <w:bookmarkEnd w:id="5446"/>
      <w:bookmarkEnd w:id="5447"/>
      <w:bookmarkEnd w:id="5448"/>
      <w:bookmarkEnd w:id="5449"/>
    </w:p>
    <w:p w14:paraId="56B95484" w14:textId="77777777" w:rsidR="008A099F" w:rsidRDefault="008A099F" w:rsidP="00567124">
      <w:pPr>
        <w:pStyle w:val="Heading5"/>
      </w:pPr>
      <w:bookmarkStart w:id="5450" w:name="_CR11_1_5_2_1"/>
      <w:bookmarkStart w:id="5451" w:name="_Toc20156193"/>
      <w:bookmarkStart w:id="5452" w:name="_Toc27501350"/>
      <w:bookmarkStart w:id="5453" w:name="_Toc36049476"/>
      <w:bookmarkStart w:id="5454" w:name="_Toc45210242"/>
      <w:bookmarkStart w:id="5455" w:name="_Toc51861067"/>
      <w:bookmarkStart w:id="5456" w:name="_Toc193391191"/>
      <w:bookmarkEnd w:id="5450"/>
      <w:r>
        <w:t>11.1.5.2.1</w:t>
      </w:r>
      <w:r>
        <w:tab/>
        <w:t>Requesting client procedures for call-back requests</w:t>
      </w:r>
      <w:bookmarkEnd w:id="5451"/>
      <w:bookmarkEnd w:id="5452"/>
      <w:bookmarkEnd w:id="5453"/>
      <w:bookmarkEnd w:id="5454"/>
      <w:bookmarkEnd w:id="5455"/>
      <w:bookmarkEnd w:id="5456"/>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5457" w:name="_CR11_1_5_2_2"/>
      <w:bookmarkStart w:id="5458" w:name="_Toc20156194"/>
      <w:bookmarkStart w:id="5459" w:name="_Toc27501351"/>
      <w:bookmarkStart w:id="5460" w:name="_Toc36049477"/>
      <w:bookmarkStart w:id="5461" w:name="_Toc45210243"/>
      <w:bookmarkStart w:id="5462" w:name="_Toc51861068"/>
      <w:bookmarkStart w:id="5463" w:name="_Toc193391192"/>
      <w:bookmarkEnd w:id="5457"/>
      <w:r>
        <w:t>11.1.5.2.2</w:t>
      </w:r>
      <w:r>
        <w:tab/>
        <w:t>Target client procedures for handling call-back requests</w:t>
      </w:r>
      <w:bookmarkEnd w:id="5458"/>
      <w:bookmarkEnd w:id="5459"/>
      <w:bookmarkEnd w:id="5460"/>
      <w:bookmarkEnd w:id="5461"/>
      <w:bookmarkEnd w:id="5462"/>
      <w:bookmarkEnd w:id="5463"/>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5464" w:name="_CR11_1_5_2_3"/>
      <w:bookmarkStart w:id="5465" w:name="_Toc20156195"/>
      <w:bookmarkStart w:id="5466" w:name="_Toc27501352"/>
      <w:bookmarkStart w:id="5467" w:name="_Toc36049478"/>
      <w:bookmarkStart w:id="5468" w:name="_Toc45210244"/>
      <w:bookmarkStart w:id="5469" w:name="_Toc51861069"/>
      <w:bookmarkStart w:id="5470" w:name="_Toc193391193"/>
      <w:bookmarkEnd w:id="5464"/>
      <w:r>
        <w:t>11.1.5.2.3</w:t>
      </w:r>
      <w:r>
        <w:tab/>
        <w:t>Private call call-back fulfilment</w:t>
      </w:r>
      <w:bookmarkEnd w:id="5465"/>
      <w:bookmarkEnd w:id="5466"/>
      <w:bookmarkEnd w:id="5467"/>
      <w:bookmarkEnd w:id="5468"/>
      <w:bookmarkEnd w:id="5469"/>
      <w:bookmarkEnd w:id="5470"/>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5471" w:name="_CR11_1_5_3"/>
      <w:bookmarkStart w:id="5472" w:name="_Toc20156196"/>
      <w:bookmarkStart w:id="5473" w:name="_Toc27501353"/>
      <w:bookmarkStart w:id="5474" w:name="_Toc36049479"/>
      <w:bookmarkStart w:id="5475" w:name="_Toc45210245"/>
      <w:bookmarkStart w:id="5476" w:name="_Toc51861070"/>
      <w:bookmarkStart w:id="5477" w:name="_Toc193391194"/>
      <w:bookmarkEnd w:id="5471"/>
      <w:r>
        <w:t>11.1.5.3</w:t>
      </w:r>
      <w:r>
        <w:tab/>
        <w:t>Participating MCPTT function procedures</w:t>
      </w:r>
      <w:bookmarkEnd w:id="5472"/>
      <w:bookmarkEnd w:id="5473"/>
      <w:bookmarkEnd w:id="5474"/>
      <w:bookmarkEnd w:id="5475"/>
      <w:bookmarkEnd w:id="5476"/>
      <w:bookmarkEnd w:id="5477"/>
    </w:p>
    <w:p w14:paraId="13605F8A" w14:textId="77777777" w:rsidR="00F14861" w:rsidRDefault="00F14861" w:rsidP="00567124">
      <w:pPr>
        <w:pStyle w:val="Heading5"/>
      </w:pPr>
      <w:bookmarkStart w:id="5478" w:name="_CR11_1_5_3_1"/>
      <w:bookmarkStart w:id="5479" w:name="_Toc20156197"/>
      <w:bookmarkStart w:id="5480" w:name="_Toc27501354"/>
      <w:bookmarkStart w:id="5481" w:name="_Toc36049480"/>
      <w:bookmarkStart w:id="5482" w:name="_Toc45210246"/>
      <w:bookmarkStart w:id="5483" w:name="_Toc51861071"/>
      <w:bookmarkStart w:id="5484" w:name="_Toc193391195"/>
      <w:bookmarkEnd w:id="5478"/>
      <w:r>
        <w:t>11.1.5.3.1</w:t>
      </w:r>
      <w:r>
        <w:tab/>
        <w:t>Originating procedures</w:t>
      </w:r>
      <w:bookmarkEnd w:id="5479"/>
      <w:bookmarkEnd w:id="5480"/>
      <w:bookmarkEnd w:id="5481"/>
      <w:bookmarkEnd w:id="5482"/>
      <w:bookmarkEnd w:id="5483"/>
      <w:bookmarkEnd w:id="5484"/>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5485" w:name="_CR11_1_5_3_2"/>
      <w:bookmarkStart w:id="5486" w:name="_Toc20156198"/>
      <w:bookmarkStart w:id="5487" w:name="_Toc27501355"/>
      <w:bookmarkStart w:id="5488" w:name="_Toc36049481"/>
      <w:bookmarkStart w:id="5489" w:name="_Toc45210247"/>
      <w:bookmarkStart w:id="5490" w:name="_Toc51861072"/>
      <w:bookmarkStart w:id="5491" w:name="_Toc193391196"/>
      <w:bookmarkEnd w:id="5485"/>
      <w:r>
        <w:t>11.1.5.3.2</w:t>
      </w:r>
      <w:r>
        <w:tab/>
        <w:t>Terminating procedures</w:t>
      </w:r>
      <w:bookmarkEnd w:id="5486"/>
      <w:bookmarkEnd w:id="5487"/>
      <w:bookmarkEnd w:id="5488"/>
      <w:bookmarkEnd w:id="5489"/>
      <w:bookmarkEnd w:id="5490"/>
      <w:bookmarkEnd w:id="5491"/>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5492" w:name="_CR11_1_5_4"/>
      <w:bookmarkStart w:id="5493" w:name="_Toc20156199"/>
      <w:bookmarkStart w:id="5494" w:name="_Toc27501356"/>
      <w:bookmarkStart w:id="5495" w:name="_Toc36049482"/>
      <w:bookmarkStart w:id="5496" w:name="_Toc45210248"/>
      <w:bookmarkStart w:id="5497" w:name="_Toc51861073"/>
      <w:bookmarkStart w:id="5498" w:name="_Toc193391197"/>
      <w:bookmarkEnd w:id="5492"/>
      <w:r>
        <w:t>11.1.5.4</w:t>
      </w:r>
      <w:r>
        <w:tab/>
        <w:t>Controlling MCPTT function procedures</w:t>
      </w:r>
      <w:bookmarkEnd w:id="5493"/>
      <w:bookmarkEnd w:id="5494"/>
      <w:bookmarkEnd w:id="5495"/>
      <w:bookmarkEnd w:id="5496"/>
      <w:bookmarkEnd w:id="5497"/>
      <w:bookmarkEnd w:id="5498"/>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w:t>
      </w:r>
      <w:r>
        <w:lastRenderedPageBreak/>
        <w:t xml:space="preserve">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5499" w:name="_CR11_1_6"/>
      <w:bookmarkStart w:id="5500" w:name="_Toc20156200"/>
      <w:bookmarkStart w:id="5501" w:name="_Toc27501357"/>
      <w:bookmarkStart w:id="5502" w:name="_Toc36049483"/>
      <w:bookmarkStart w:id="5503" w:name="_Toc45210249"/>
      <w:bookmarkStart w:id="5504" w:name="_Toc51861074"/>
      <w:bookmarkStart w:id="5505" w:name="_Toc193391198"/>
      <w:bookmarkEnd w:id="5499"/>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5500"/>
      <w:bookmarkEnd w:id="5501"/>
      <w:bookmarkEnd w:id="5502"/>
      <w:bookmarkEnd w:id="5503"/>
      <w:bookmarkEnd w:id="5504"/>
      <w:bookmarkEnd w:id="5505"/>
    </w:p>
    <w:p w14:paraId="28E1AB88" w14:textId="77777777" w:rsidR="00F07A7F" w:rsidRDefault="00F07A7F" w:rsidP="00567124">
      <w:pPr>
        <w:pStyle w:val="Heading4"/>
        <w:rPr>
          <w:rFonts w:eastAsia="Malgun Gothic"/>
        </w:rPr>
      </w:pPr>
      <w:bookmarkStart w:id="5506" w:name="_CR11_1_6_1"/>
      <w:bookmarkStart w:id="5507" w:name="_Toc20156201"/>
      <w:bookmarkStart w:id="5508" w:name="_Toc27501358"/>
      <w:bookmarkStart w:id="5509" w:name="_Toc36049484"/>
      <w:bookmarkStart w:id="5510" w:name="_Toc45210250"/>
      <w:bookmarkStart w:id="5511" w:name="_Toc51861075"/>
      <w:bookmarkStart w:id="5512" w:name="_Toc193391199"/>
      <w:bookmarkEnd w:id="5506"/>
      <w:r>
        <w:rPr>
          <w:rFonts w:eastAsia="Malgun Gothic"/>
        </w:rPr>
        <w:t>11.1.6</w:t>
      </w:r>
      <w:r w:rsidRPr="0073469F">
        <w:rPr>
          <w:rFonts w:eastAsia="Malgun Gothic"/>
        </w:rPr>
        <w:t>.1</w:t>
      </w:r>
      <w:r w:rsidRPr="0073469F">
        <w:rPr>
          <w:rFonts w:eastAsia="Malgun Gothic"/>
        </w:rPr>
        <w:tab/>
        <w:t>General</w:t>
      </w:r>
      <w:bookmarkEnd w:id="5507"/>
      <w:bookmarkEnd w:id="5508"/>
      <w:bookmarkEnd w:id="5509"/>
      <w:bookmarkEnd w:id="5510"/>
      <w:bookmarkEnd w:id="5511"/>
      <w:bookmarkEnd w:id="5512"/>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5513" w:name="_CR11_1_6_2"/>
      <w:bookmarkStart w:id="5514" w:name="_Toc20156202"/>
      <w:bookmarkStart w:id="5515" w:name="_Toc27501359"/>
      <w:bookmarkStart w:id="5516" w:name="_Toc36049485"/>
      <w:bookmarkStart w:id="5517" w:name="_Toc45210251"/>
      <w:bookmarkStart w:id="5518" w:name="_Toc51861076"/>
      <w:bookmarkStart w:id="5519" w:name="_Toc193391200"/>
      <w:bookmarkEnd w:id="5513"/>
      <w:r>
        <w:rPr>
          <w:rFonts w:eastAsia="Malgun Gothic"/>
        </w:rPr>
        <w:t>11.1.6</w:t>
      </w:r>
      <w:r w:rsidRPr="0073469F">
        <w:rPr>
          <w:rFonts w:eastAsia="Malgun Gothic"/>
        </w:rPr>
        <w:t>.2</w:t>
      </w:r>
      <w:r w:rsidRPr="0073469F">
        <w:rPr>
          <w:rFonts w:eastAsia="Malgun Gothic"/>
        </w:rPr>
        <w:tab/>
        <w:t>MCPTT client procedures</w:t>
      </w:r>
      <w:bookmarkEnd w:id="5514"/>
      <w:bookmarkEnd w:id="5515"/>
      <w:bookmarkEnd w:id="5516"/>
      <w:bookmarkEnd w:id="5517"/>
      <w:bookmarkEnd w:id="5518"/>
      <w:bookmarkEnd w:id="5519"/>
    </w:p>
    <w:p w14:paraId="35A12920" w14:textId="77777777" w:rsidR="00DB4E12" w:rsidRPr="00CF4ABB" w:rsidRDefault="00DB4E12" w:rsidP="00567124">
      <w:pPr>
        <w:pStyle w:val="Heading5"/>
        <w:rPr>
          <w:lang w:eastAsia="ko-KR"/>
        </w:rPr>
      </w:pPr>
      <w:bookmarkStart w:id="5520" w:name="_CR11_1_6_2_0"/>
      <w:bookmarkStart w:id="5521" w:name="_Toc20156203"/>
      <w:bookmarkStart w:id="5522" w:name="_Toc27501360"/>
      <w:bookmarkStart w:id="5523" w:name="_Toc36049486"/>
      <w:bookmarkStart w:id="5524" w:name="_Toc45210252"/>
      <w:bookmarkStart w:id="5525" w:name="_Toc51861077"/>
      <w:bookmarkStart w:id="5526" w:name="_Toc193391201"/>
      <w:bookmarkEnd w:id="5520"/>
      <w:r w:rsidRPr="00CF4ABB">
        <w:rPr>
          <w:lang w:eastAsia="ko-KR"/>
        </w:rPr>
        <w:t>11.1.6.2.0</w:t>
      </w:r>
      <w:r w:rsidRPr="00CF4ABB">
        <w:rPr>
          <w:lang w:eastAsia="ko-KR"/>
        </w:rPr>
        <w:tab/>
        <w:t>Ambient listening handling at the MCPTT client</w:t>
      </w:r>
      <w:bookmarkEnd w:id="5526"/>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5527" w:name="_CR11_1_6_2_1"/>
      <w:bookmarkStart w:id="5528" w:name="_Toc193391202"/>
      <w:bookmarkEnd w:id="5527"/>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5521"/>
      <w:bookmarkEnd w:id="5522"/>
      <w:bookmarkEnd w:id="5523"/>
      <w:bookmarkEnd w:id="5524"/>
      <w:bookmarkEnd w:id="5525"/>
      <w:bookmarkEnd w:id="5528"/>
    </w:p>
    <w:p w14:paraId="37154D15" w14:textId="77777777" w:rsidR="00F07A7F" w:rsidRPr="0073469F" w:rsidRDefault="00F07A7F" w:rsidP="00567124">
      <w:pPr>
        <w:pStyle w:val="Heading6"/>
        <w:numPr>
          <w:ilvl w:val="5"/>
          <w:numId w:val="0"/>
        </w:numPr>
        <w:ind w:left="1152" w:hanging="432"/>
        <w:rPr>
          <w:lang w:eastAsia="ko-KR"/>
        </w:rPr>
      </w:pPr>
      <w:bookmarkStart w:id="5529" w:name="_CR11_1_6_2_1_1"/>
      <w:bookmarkStart w:id="5530" w:name="_Toc20156204"/>
      <w:bookmarkStart w:id="5531" w:name="_Toc27501361"/>
      <w:bookmarkStart w:id="5532" w:name="_Toc36049487"/>
      <w:bookmarkStart w:id="5533" w:name="_Toc45210253"/>
      <w:bookmarkStart w:id="5534" w:name="_Toc51861078"/>
      <w:bookmarkStart w:id="5535" w:name="_Toc193391203"/>
      <w:bookmarkEnd w:id="5529"/>
      <w:r>
        <w:rPr>
          <w:lang w:eastAsia="ko-KR"/>
        </w:rPr>
        <w:t>11.1.6</w:t>
      </w:r>
      <w:r w:rsidRPr="0073469F">
        <w:rPr>
          <w:lang w:eastAsia="ko-KR"/>
        </w:rPr>
        <w:t>.2.1.1</w:t>
      </w:r>
      <w:r w:rsidRPr="0073469F">
        <w:rPr>
          <w:lang w:eastAsia="ko-KR"/>
        </w:rPr>
        <w:tab/>
        <w:t>Client originating procedures</w:t>
      </w:r>
      <w:bookmarkEnd w:id="5530"/>
      <w:bookmarkEnd w:id="5531"/>
      <w:bookmarkEnd w:id="5532"/>
      <w:bookmarkEnd w:id="5533"/>
      <w:bookmarkEnd w:id="5534"/>
      <w:bookmarkEnd w:id="5535"/>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5536"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5537" w:name="_PERM_MCCTEMPBM_CRPT00830032___5"/>
      <w:bookmarkEnd w:id="5536"/>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5537"/>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5538" w:name="_CR11_1_6_2_1_2"/>
      <w:bookmarkStart w:id="5539" w:name="_Toc20156205"/>
      <w:bookmarkStart w:id="5540" w:name="_Toc27501362"/>
      <w:bookmarkStart w:id="5541" w:name="_Toc36049488"/>
      <w:bookmarkStart w:id="5542" w:name="_Toc45210254"/>
      <w:bookmarkStart w:id="5543" w:name="_Toc51861079"/>
      <w:bookmarkStart w:id="5544" w:name="_Toc193391204"/>
      <w:bookmarkEnd w:id="5538"/>
      <w:r>
        <w:rPr>
          <w:lang w:eastAsia="ko-KR"/>
        </w:rPr>
        <w:t>11.1.6.2.1.2</w:t>
      </w:r>
      <w:r w:rsidRPr="0073469F">
        <w:rPr>
          <w:lang w:eastAsia="ko-KR"/>
        </w:rPr>
        <w:tab/>
        <w:t>Client terminating procedures</w:t>
      </w:r>
      <w:bookmarkEnd w:id="5539"/>
      <w:bookmarkEnd w:id="5540"/>
      <w:bookmarkEnd w:id="5541"/>
      <w:bookmarkEnd w:id="5542"/>
      <w:bookmarkEnd w:id="5543"/>
      <w:bookmarkEnd w:id="5544"/>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5545"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5546" w:name="_PERM_MCCTEMPBM_CRPT00830034___5"/>
      <w:bookmarkEnd w:id="5545"/>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5546"/>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5547" w:name="_CR11_1_6_2_1_3"/>
      <w:bookmarkStart w:id="5548" w:name="_Toc20156206"/>
      <w:bookmarkStart w:id="5549" w:name="_Toc27501363"/>
      <w:bookmarkStart w:id="5550" w:name="_Toc36049489"/>
      <w:bookmarkStart w:id="5551" w:name="_Toc45210255"/>
      <w:bookmarkStart w:id="5552" w:name="_Toc51861080"/>
      <w:bookmarkStart w:id="5553" w:name="_Toc193391205"/>
      <w:bookmarkEnd w:id="5547"/>
      <w:r>
        <w:rPr>
          <w:lang w:eastAsia="ko-KR"/>
        </w:rPr>
        <w:t>11.1.6.2.1.3</w:t>
      </w:r>
      <w:r>
        <w:rPr>
          <w:lang w:eastAsia="ko-KR"/>
        </w:rPr>
        <w:tab/>
        <w:t>Client release origination procedure</w:t>
      </w:r>
      <w:bookmarkEnd w:id="5548"/>
      <w:bookmarkEnd w:id="5549"/>
      <w:bookmarkEnd w:id="5550"/>
      <w:bookmarkEnd w:id="5551"/>
      <w:bookmarkEnd w:id="5552"/>
      <w:bookmarkEnd w:id="5553"/>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5554" w:name="_CR11_1_6_2_1_4"/>
      <w:bookmarkStart w:id="5555" w:name="_Toc20156207"/>
      <w:bookmarkStart w:id="5556" w:name="_Toc27501364"/>
      <w:bookmarkStart w:id="5557" w:name="_Toc36049490"/>
      <w:bookmarkStart w:id="5558" w:name="_Toc45210256"/>
      <w:bookmarkStart w:id="5559" w:name="_Toc51861081"/>
      <w:bookmarkStart w:id="5560" w:name="_Toc193391206"/>
      <w:bookmarkEnd w:id="5554"/>
      <w:r>
        <w:rPr>
          <w:lang w:eastAsia="ko-KR"/>
        </w:rPr>
        <w:t>11.1.6.2.1.4</w:t>
      </w:r>
      <w:r>
        <w:rPr>
          <w:lang w:eastAsia="ko-KR"/>
        </w:rPr>
        <w:tab/>
        <w:t>Client session release termination procedure</w:t>
      </w:r>
      <w:bookmarkEnd w:id="5555"/>
      <w:bookmarkEnd w:id="5556"/>
      <w:bookmarkEnd w:id="5557"/>
      <w:bookmarkEnd w:id="5558"/>
      <w:bookmarkEnd w:id="5559"/>
      <w:bookmarkEnd w:id="5560"/>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5561" w:name="_CR11_1_6_2_2"/>
      <w:bookmarkStart w:id="5562" w:name="_Toc20156208"/>
      <w:bookmarkStart w:id="5563" w:name="_Toc27501365"/>
      <w:bookmarkStart w:id="5564" w:name="_Toc36049491"/>
      <w:bookmarkStart w:id="5565" w:name="_Toc45210257"/>
      <w:bookmarkStart w:id="5566" w:name="_Toc51861082"/>
      <w:bookmarkStart w:id="5567" w:name="_Toc193391207"/>
      <w:bookmarkEnd w:id="5561"/>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5562"/>
      <w:bookmarkEnd w:id="5563"/>
      <w:bookmarkEnd w:id="5564"/>
      <w:bookmarkEnd w:id="5565"/>
      <w:bookmarkEnd w:id="5566"/>
      <w:bookmarkEnd w:id="5567"/>
    </w:p>
    <w:p w14:paraId="10E347FC" w14:textId="77777777" w:rsidR="00B8630F" w:rsidRPr="0073469F" w:rsidRDefault="00B8630F" w:rsidP="00567124">
      <w:pPr>
        <w:pStyle w:val="Heading6"/>
        <w:numPr>
          <w:ilvl w:val="5"/>
          <w:numId w:val="0"/>
        </w:numPr>
        <w:ind w:left="1152" w:hanging="432"/>
        <w:rPr>
          <w:lang w:eastAsia="ko-KR"/>
        </w:rPr>
      </w:pPr>
      <w:bookmarkStart w:id="5568" w:name="_CR11_1_6_2_2_1"/>
      <w:bookmarkStart w:id="5569" w:name="_Toc20156209"/>
      <w:bookmarkStart w:id="5570" w:name="_Toc27501366"/>
      <w:bookmarkStart w:id="5571" w:name="_Toc36049492"/>
      <w:bookmarkStart w:id="5572" w:name="_Toc45210258"/>
      <w:bookmarkStart w:id="5573" w:name="_Toc51861083"/>
      <w:bookmarkStart w:id="5574" w:name="_Toc193391208"/>
      <w:bookmarkEnd w:id="5568"/>
      <w:r>
        <w:rPr>
          <w:lang w:eastAsia="ko-KR"/>
        </w:rPr>
        <w:t>11.1.6.2.2</w:t>
      </w:r>
      <w:r w:rsidRPr="0073469F">
        <w:rPr>
          <w:lang w:eastAsia="ko-KR"/>
        </w:rPr>
        <w:t>.1</w:t>
      </w:r>
      <w:r w:rsidRPr="0073469F">
        <w:rPr>
          <w:lang w:eastAsia="ko-KR"/>
        </w:rPr>
        <w:tab/>
        <w:t>Client originating procedures</w:t>
      </w:r>
      <w:bookmarkEnd w:id="5569"/>
      <w:bookmarkEnd w:id="5570"/>
      <w:bookmarkEnd w:id="5571"/>
      <w:bookmarkEnd w:id="5572"/>
      <w:bookmarkEnd w:id="5573"/>
      <w:bookmarkEnd w:id="5574"/>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lastRenderedPageBreak/>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5575" w:name="_CR11_1_6_2_2_2"/>
      <w:bookmarkStart w:id="5576" w:name="_Toc20156210"/>
      <w:bookmarkStart w:id="5577" w:name="_Toc27501367"/>
      <w:bookmarkStart w:id="5578" w:name="_Toc36049493"/>
      <w:bookmarkStart w:id="5579" w:name="_Toc45210259"/>
      <w:bookmarkStart w:id="5580" w:name="_Toc51861084"/>
      <w:bookmarkStart w:id="5581" w:name="_Toc193391209"/>
      <w:bookmarkEnd w:id="5575"/>
      <w:r>
        <w:rPr>
          <w:lang w:eastAsia="ko-KR"/>
        </w:rPr>
        <w:lastRenderedPageBreak/>
        <w:t>11.1.6</w:t>
      </w:r>
      <w:r w:rsidRPr="0073469F">
        <w:rPr>
          <w:lang w:eastAsia="ko-KR"/>
        </w:rPr>
        <w:t>.2.2.2</w:t>
      </w:r>
      <w:r w:rsidRPr="0073469F">
        <w:rPr>
          <w:lang w:eastAsia="ko-KR"/>
        </w:rPr>
        <w:tab/>
        <w:t>Client terminating procedures</w:t>
      </w:r>
      <w:bookmarkEnd w:id="5576"/>
      <w:bookmarkEnd w:id="5577"/>
      <w:bookmarkEnd w:id="5578"/>
      <w:bookmarkEnd w:id="5579"/>
      <w:bookmarkEnd w:id="5580"/>
      <w:bookmarkEnd w:id="5581"/>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5582" w:name="_CR11_1_6_2_2_3"/>
      <w:bookmarkStart w:id="5583" w:name="_Toc20156211"/>
      <w:bookmarkStart w:id="5584" w:name="_Toc27501368"/>
      <w:bookmarkStart w:id="5585" w:name="_Toc36049494"/>
      <w:bookmarkStart w:id="5586" w:name="_Toc45210260"/>
      <w:bookmarkStart w:id="5587" w:name="_Toc51861085"/>
      <w:bookmarkStart w:id="5588" w:name="_Toc193391210"/>
      <w:bookmarkEnd w:id="5582"/>
      <w:r>
        <w:rPr>
          <w:lang w:eastAsia="ko-KR"/>
        </w:rPr>
        <w:t>11.1.6.2.2.3</w:t>
      </w:r>
      <w:r>
        <w:rPr>
          <w:lang w:eastAsia="ko-KR"/>
        </w:rPr>
        <w:tab/>
        <w:t>Client release origination procedure</w:t>
      </w:r>
      <w:bookmarkEnd w:id="5583"/>
      <w:bookmarkEnd w:id="5584"/>
      <w:bookmarkEnd w:id="5585"/>
      <w:bookmarkEnd w:id="5586"/>
      <w:bookmarkEnd w:id="5587"/>
      <w:bookmarkEnd w:id="5588"/>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5589" w:name="_CR11_1_6_2_2_4"/>
      <w:bookmarkStart w:id="5590" w:name="_Toc20156212"/>
      <w:bookmarkStart w:id="5591" w:name="_Toc27501369"/>
      <w:bookmarkStart w:id="5592" w:name="_Toc36049495"/>
      <w:bookmarkStart w:id="5593" w:name="_Toc45210261"/>
      <w:bookmarkStart w:id="5594" w:name="_Toc51861086"/>
      <w:bookmarkStart w:id="5595" w:name="_Toc193391211"/>
      <w:bookmarkEnd w:id="5589"/>
      <w:r>
        <w:rPr>
          <w:lang w:eastAsia="ko-KR"/>
        </w:rPr>
        <w:t>11.1.6.2.2.4</w:t>
      </w:r>
      <w:r>
        <w:rPr>
          <w:lang w:eastAsia="ko-KR"/>
        </w:rPr>
        <w:tab/>
        <w:t>Reception of SIP INFO request with release-reason</w:t>
      </w:r>
      <w:bookmarkEnd w:id="5590"/>
      <w:bookmarkEnd w:id="5591"/>
      <w:bookmarkEnd w:id="5592"/>
      <w:bookmarkEnd w:id="5593"/>
      <w:bookmarkEnd w:id="5594"/>
      <w:bookmarkEnd w:id="5595"/>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5596" w:name="_CR11_1_6_2_2_5"/>
      <w:bookmarkStart w:id="5597" w:name="_Toc20156213"/>
      <w:bookmarkStart w:id="5598" w:name="_Toc27501370"/>
      <w:bookmarkStart w:id="5599" w:name="_Toc36049496"/>
      <w:bookmarkStart w:id="5600" w:name="_Toc45210262"/>
      <w:bookmarkStart w:id="5601" w:name="_Toc51861087"/>
      <w:bookmarkStart w:id="5602" w:name="_Toc193391212"/>
      <w:bookmarkEnd w:id="5596"/>
      <w:r>
        <w:rPr>
          <w:lang w:eastAsia="ko-KR"/>
        </w:rPr>
        <w:t>11.1.6.2.2.5</w:t>
      </w:r>
      <w:r>
        <w:rPr>
          <w:lang w:eastAsia="ko-KR"/>
        </w:rPr>
        <w:tab/>
        <w:t>Client session release termination procedure</w:t>
      </w:r>
      <w:bookmarkEnd w:id="5597"/>
      <w:bookmarkEnd w:id="5598"/>
      <w:bookmarkEnd w:id="5599"/>
      <w:bookmarkEnd w:id="5600"/>
      <w:bookmarkEnd w:id="5601"/>
      <w:bookmarkEnd w:id="5602"/>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lastRenderedPageBreak/>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5603" w:name="_CR11_1_6_3"/>
      <w:bookmarkStart w:id="5604" w:name="_Toc20156214"/>
      <w:bookmarkStart w:id="5605" w:name="_Toc27501371"/>
      <w:bookmarkStart w:id="5606" w:name="_Toc36049497"/>
      <w:bookmarkStart w:id="5607" w:name="_Toc45210263"/>
      <w:bookmarkStart w:id="5608" w:name="_Toc51861088"/>
      <w:bookmarkStart w:id="5609" w:name="_Toc193391213"/>
      <w:bookmarkEnd w:id="5603"/>
      <w:r>
        <w:rPr>
          <w:rFonts w:eastAsia="Malgun Gothic"/>
        </w:rPr>
        <w:t>11.1.6.3</w:t>
      </w:r>
      <w:r w:rsidRPr="0073469F">
        <w:rPr>
          <w:rFonts w:eastAsia="Malgun Gothic"/>
        </w:rPr>
        <w:tab/>
        <w:t>Participating MCPTT function procedures</w:t>
      </w:r>
      <w:bookmarkEnd w:id="5604"/>
      <w:bookmarkEnd w:id="5605"/>
      <w:bookmarkEnd w:id="5606"/>
      <w:bookmarkEnd w:id="5607"/>
      <w:bookmarkEnd w:id="5608"/>
      <w:bookmarkEnd w:id="5609"/>
    </w:p>
    <w:p w14:paraId="0B85C79D" w14:textId="77777777" w:rsidR="00B04C69" w:rsidRPr="0073469F" w:rsidRDefault="00B04C69" w:rsidP="00567124">
      <w:pPr>
        <w:pStyle w:val="Heading5"/>
      </w:pPr>
      <w:bookmarkStart w:id="5610" w:name="_CR11_1_6_3_1"/>
      <w:bookmarkStart w:id="5611" w:name="_Toc20156215"/>
      <w:bookmarkStart w:id="5612" w:name="_Toc27501372"/>
      <w:bookmarkStart w:id="5613" w:name="_Toc36049498"/>
      <w:bookmarkStart w:id="5614" w:name="_Toc45210264"/>
      <w:bookmarkStart w:id="5615" w:name="_Toc51861089"/>
      <w:bookmarkStart w:id="5616" w:name="_Toc193391214"/>
      <w:bookmarkEnd w:id="5610"/>
      <w:r>
        <w:t>11.1.6</w:t>
      </w:r>
      <w:r w:rsidRPr="0073469F">
        <w:t>.3.1</w:t>
      </w:r>
      <w:r w:rsidRPr="0073469F">
        <w:tab/>
      </w:r>
      <w:r w:rsidRPr="0073469F">
        <w:rPr>
          <w:lang w:eastAsia="ko-KR"/>
        </w:rPr>
        <w:t>O</w:t>
      </w:r>
      <w:r w:rsidRPr="0073469F">
        <w:t>riginating procedures</w:t>
      </w:r>
      <w:bookmarkEnd w:id="5611"/>
      <w:bookmarkEnd w:id="5612"/>
      <w:bookmarkEnd w:id="5613"/>
      <w:bookmarkEnd w:id="5614"/>
      <w:bookmarkEnd w:id="5615"/>
      <w:bookmarkEnd w:id="5616"/>
    </w:p>
    <w:p w14:paraId="26478058" w14:textId="77777777" w:rsidR="00B04C69" w:rsidRDefault="00B04C69" w:rsidP="00567124">
      <w:pPr>
        <w:pStyle w:val="Heading6"/>
        <w:numPr>
          <w:ilvl w:val="5"/>
          <w:numId w:val="0"/>
        </w:numPr>
        <w:ind w:left="1152" w:hanging="432"/>
        <w:rPr>
          <w:lang w:eastAsia="ko-KR"/>
        </w:rPr>
      </w:pPr>
      <w:bookmarkStart w:id="5617" w:name="_CR11_1_6_3_1_1"/>
      <w:bookmarkStart w:id="5618" w:name="_Toc20156216"/>
      <w:bookmarkStart w:id="5619" w:name="_Toc27501373"/>
      <w:bookmarkStart w:id="5620" w:name="_Toc36049499"/>
      <w:bookmarkStart w:id="5621" w:name="_Toc45210265"/>
      <w:bookmarkStart w:id="5622" w:name="_Toc51861090"/>
      <w:bookmarkStart w:id="5623" w:name="_Toc193391215"/>
      <w:bookmarkEnd w:id="5617"/>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5618"/>
      <w:bookmarkEnd w:id="5619"/>
      <w:bookmarkEnd w:id="5620"/>
      <w:bookmarkEnd w:id="5621"/>
      <w:bookmarkEnd w:id="5622"/>
      <w:bookmarkEnd w:id="5623"/>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5624" w:name="_Toc20156217"/>
      <w:bookmarkStart w:id="5625" w:name="_Toc27501374"/>
      <w:bookmarkStart w:id="5626" w:name="_Toc36049500"/>
      <w:bookmarkStart w:id="5627" w:name="_Toc45210266"/>
      <w:bookmarkStart w:id="5628"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5629" w:name="_CR11_1_6_3_1_2"/>
      <w:bookmarkStart w:id="5630" w:name="_Toc193391216"/>
      <w:bookmarkEnd w:id="5629"/>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624"/>
      <w:bookmarkEnd w:id="5625"/>
      <w:bookmarkEnd w:id="5626"/>
      <w:bookmarkEnd w:id="5627"/>
      <w:bookmarkEnd w:id="5628"/>
      <w:bookmarkEnd w:id="5630"/>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5631" w:name="_CR11_1_6_3_1_3"/>
      <w:bookmarkStart w:id="5632" w:name="_Toc20156218"/>
      <w:bookmarkStart w:id="5633" w:name="_Toc27501375"/>
      <w:bookmarkStart w:id="5634" w:name="_Toc36049501"/>
      <w:bookmarkStart w:id="5635" w:name="_Toc45210267"/>
      <w:bookmarkStart w:id="5636" w:name="_Toc51861092"/>
      <w:bookmarkStart w:id="5637" w:name="_Toc193391217"/>
      <w:bookmarkEnd w:id="5631"/>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5632"/>
      <w:bookmarkEnd w:id="5633"/>
      <w:bookmarkEnd w:id="5634"/>
      <w:bookmarkEnd w:id="5635"/>
      <w:bookmarkEnd w:id="5636"/>
      <w:bookmarkEnd w:id="5637"/>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5638" w:name="_CR11_1_6_3_1_4"/>
      <w:bookmarkStart w:id="5639" w:name="_Toc20156219"/>
      <w:bookmarkStart w:id="5640" w:name="_Toc27501376"/>
      <w:bookmarkStart w:id="5641" w:name="_Toc36049502"/>
      <w:bookmarkStart w:id="5642" w:name="_Toc45210268"/>
      <w:bookmarkStart w:id="5643" w:name="_Toc51861093"/>
      <w:bookmarkStart w:id="5644" w:name="_Toc193391218"/>
      <w:bookmarkEnd w:id="5638"/>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5639"/>
      <w:bookmarkEnd w:id="5640"/>
      <w:bookmarkEnd w:id="5641"/>
      <w:bookmarkEnd w:id="5642"/>
      <w:bookmarkEnd w:id="5643"/>
      <w:bookmarkEnd w:id="5644"/>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lastRenderedPageBreak/>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5645" w:name="_CR11_1_6_3_2"/>
      <w:bookmarkStart w:id="5646" w:name="_Toc20156220"/>
      <w:bookmarkStart w:id="5647" w:name="_Toc27501377"/>
      <w:bookmarkStart w:id="5648" w:name="_Toc36049503"/>
      <w:bookmarkStart w:id="5649" w:name="_Toc45210269"/>
      <w:bookmarkStart w:id="5650" w:name="_Toc51861094"/>
      <w:bookmarkStart w:id="5651" w:name="_Toc193391219"/>
      <w:bookmarkEnd w:id="5645"/>
      <w:r>
        <w:rPr>
          <w:lang w:eastAsia="ko-KR"/>
        </w:rPr>
        <w:t>11.1.6</w:t>
      </w:r>
      <w:r w:rsidRPr="0073469F">
        <w:rPr>
          <w:lang w:eastAsia="ko-KR"/>
        </w:rPr>
        <w:t>.3.2</w:t>
      </w:r>
      <w:r w:rsidRPr="0073469F">
        <w:rPr>
          <w:lang w:eastAsia="ko-KR"/>
        </w:rPr>
        <w:tab/>
        <w:t>Terminating procedures</w:t>
      </w:r>
      <w:bookmarkEnd w:id="5646"/>
      <w:bookmarkEnd w:id="5647"/>
      <w:bookmarkEnd w:id="5648"/>
      <w:bookmarkEnd w:id="5649"/>
      <w:bookmarkEnd w:id="5650"/>
      <w:bookmarkEnd w:id="5651"/>
    </w:p>
    <w:p w14:paraId="00AD980E" w14:textId="77777777" w:rsidR="009F24C7" w:rsidRPr="009F24C7" w:rsidRDefault="009F24C7" w:rsidP="00567124">
      <w:pPr>
        <w:pStyle w:val="Heading6"/>
        <w:numPr>
          <w:ilvl w:val="5"/>
          <w:numId w:val="0"/>
        </w:numPr>
        <w:ind w:left="1152" w:hanging="432"/>
        <w:rPr>
          <w:lang w:eastAsia="ko-KR"/>
        </w:rPr>
      </w:pPr>
      <w:bookmarkStart w:id="5652" w:name="_CR11_1_6_3_2_1"/>
      <w:bookmarkStart w:id="5653" w:name="_Toc20156221"/>
      <w:bookmarkStart w:id="5654" w:name="_Toc27501378"/>
      <w:bookmarkStart w:id="5655" w:name="_Toc36049504"/>
      <w:bookmarkStart w:id="5656" w:name="_Toc45210270"/>
      <w:bookmarkStart w:id="5657" w:name="_Toc51861095"/>
      <w:bookmarkStart w:id="5658" w:name="_Toc193391220"/>
      <w:bookmarkEnd w:id="5652"/>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5653"/>
      <w:bookmarkEnd w:id="5654"/>
      <w:bookmarkEnd w:id="5655"/>
      <w:bookmarkEnd w:id="5656"/>
      <w:bookmarkEnd w:id="5657"/>
      <w:bookmarkEnd w:id="5658"/>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5659" w:name="_CR11_1_6_3_2_2"/>
      <w:bookmarkStart w:id="5660" w:name="_Toc20156222"/>
      <w:bookmarkStart w:id="5661" w:name="_Toc27501379"/>
      <w:bookmarkStart w:id="5662" w:name="_Toc36049505"/>
      <w:bookmarkStart w:id="5663" w:name="_Toc45210271"/>
      <w:bookmarkStart w:id="5664" w:name="_Toc51861096"/>
      <w:bookmarkStart w:id="5665" w:name="_Toc193391221"/>
      <w:bookmarkEnd w:id="5659"/>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660"/>
      <w:bookmarkEnd w:id="5661"/>
      <w:bookmarkEnd w:id="5662"/>
      <w:bookmarkEnd w:id="5663"/>
      <w:bookmarkEnd w:id="5664"/>
      <w:bookmarkEnd w:id="5665"/>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5666" w:name="_CR11_1_6_3_2_3"/>
      <w:bookmarkStart w:id="5667" w:name="_Toc20156223"/>
      <w:bookmarkStart w:id="5668" w:name="_Toc27501380"/>
      <w:bookmarkStart w:id="5669" w:name="_Toc36049506"/>
      <w:bookmarkStart w:id="5670" w:name="_Toc45210272"/>
      <w:bookmarkStart w:id="5671" w:name="_Toc51861097"/>
      <w:bookmarkStart w:id="5672" w:name="_Toc193391222"/>
      <w:bookmarkEnd w:id="5666"/>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667"/>
      <w:bookmarkEnd w:id="5668"/>
      <w:bookmarkEnd w:id="5669"/>
      <w:bookmarkEnd w:id="5670"/>
      <w:bookmarkEnd w:id="5671"/>
      <w:bookmarkEnd w:id="5672"/>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5673" w:name="_CR11_1_6_4"/>
      <w:bookmarkStart w:id="5674" w:name="_Toc20156224"/>
      <w:bookmarkStart w:id="5675" w:name="_Toc27501381"/>
      <w:bookmarkStart w:id="5676" w:name="_Toc36049507"/>
      <w:bookmarkStart w:id="5677" w:name="_Toc45210273"/>
      <w:bookmarkStart w:id="5678" w:name="_Toc51861098"/>
      <w:bookmarkStart w:id="5679" w:name="_Toc193391223"/>
      <w:bookmarkEnd w:id="5673"/>
      <w:r w:rsidRPr="0073469F">
        <w:rPr>
          <w:lang w:eastAsia="ko-KR"/>
        </w:rPr>
        <w:t>11.1.</w:t>
      </w:r>
      <w:r>
        <w:rPr>
          <w:lang w:eastAsia="ko-KR"/>
        </w:rPr>
        <w:t>6</w:t>
      </w:r>
      <w:r w:rsidRPr="0073469F">
        <w:rPr>
          <w:lang w:eastAsia="ko-KR"/>
        </w:rPr>
        <w:t>.4</w:t>
      </w:r>
      <w:r w:rsidRPr="0073469F">
        <w:rPr>
          <w:lang w:eastAsia="ko-KR"/>
        </w:rPr>
        <w:tab/>
        <w:t>Controlling MCPTT function procedures</w:t>
      </w:r>
      <w:bookmarkEnd w:id="5674"/>
      <w:bookmarkEnd w:id="5675"/>
      <w:bookmarkEnd w:id="5676"/>
      <w:bookmarkEnd w:id="5677"/>
      <w:bookmarkEnd w:id="5678"/>
      <w:bookmarkEnd w:id="5679"/>
    </w:p>
    <w:p w14:paraId="6F90A0AE" w14:textId="77777777" w:rsidR="00E970A5" w:rsidRPr="0073469F" w:rsidRDefault="00E970A5" w:rsidP="00567124">
      <w:pPr>
        <w:pStyle w:val="Heading5"/>
        <w:rPr>
          <w:lang w:eastAsia="ko-KR"/>
        </w:rPr>
      </w:pPr>
      <w:bookmarkStart w:id="5680" w:name="_CR11_1_6_4_1"/>
      <w:bookmarkStart w:id="5681" w:name="_Toc20156225"/>
      <w:bookmarkStart w:id="5682" w:name="_Toc27501382"/>
      <w:bookmarkStart w:id="5683" w:name="_Toc36049508"/>
      <w:bookmarkStart w:id="5684" w:name="_Toc45210274"/>
      <w:bookmarkStart w:id="5685" w:name="_Toc51861099"/>
      <w:bookmarkStart w:id="5686" w:name="_Toc193391224"/>
      <w:bookmarkEnd w:id="5680"/>
      <w:r>
        <w:rPr>
          <w:lang w:eastAsia="ko-KR"/>
        </w:rPr>
        <w:t>11.1.6</w:t>
      </w:r>
      <w:r w:rsidRPr="0073469F">
        <w:rPr>
          <w:lang w:eastAsia="ko-KR"/>
        </w:rPr>
        <w:t>.4.1</w:t>
      </w:r>
      <w:r w:rsidRPr="0073469F">
        <w:rPr>
          <w:lang w:eastAsia="ko-KR"/>
        </w:rPr>
        <w:tab/>
        <w:t>Originating procedures</w:t>
      </w:r>
      <w:bookmarkEnd w:id="5681"/>
      <w:bookmarkEnd w:id="5682"/>
      <w:bookmarkEnd w:id="5683"/>
      <w:bookmarkEnd w:id="5684"/>
      <w:bookmarkEnd w:id="5685"/>
      <w:bookmarkEnd w:id="5686"/>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5687"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5687"/>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5688" w:name="_CR11_1_6_4_2"/>
      <w:bookmarkStart w:id="5689" w:name="_Toc20156226"/>
      <w:bookmarkStart w:id="5690" w:name="_Toc27501383"/>
      <w:bookmarkStart w:id="5691" w:name="_Toc36049509"/>
      <w:bookmarkStart w:id="5692" w:name="_Toc45210275"/>
      <w:bookmarkStart w:id="5693" w:name="_Toc51861100"/>
      <w:bookmarkStart w:id="5694" w:name="_Toc193391225"/>
      <w:bookmarkEnd w:id="5688"/>
      <w:r>
        <w:rPr>
          <w:lang w:eastAsia="ko-KR"/>
        </w:rPr>
        <w:t>11.1.6</w:t>
      </w:r>
      <w:r w:rsidRPr="0073469F">
        <w:rPr>
          <w:lang w:eastAsia="ko-KR"/>
        </w:rPr>
        <w:t>.4.2</w:t>
      </w:r>
      <w:r w:rsidRPr="0073469F">
        <w:rPr>
          <w:lang w:eastAsia="ko-KR"/>
        </w:rPr>
        <w:tab/>
        <w:t>Terminating procedures</w:t>
      </w:r>
      <w:bookmarkEnd w:id="5689"/>
      <w:bookmarkEnd w:id="5690"/>
      <w:bookmarkEnd w:id="5691"/>
      <w:bookmarkEnd w:id="5692"/>
      <w:bookmarkEnd w:id="5693"/>
      <w:bookmarkEnd w:id="5694"/>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lastRenderedPageBreak/>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5695" w:name="_CR11_1_6_4_3"/>
      <w:bookmarkStart w:id="5696" w:name="_Toc20156227"/>
      <w:bookmarkStart w:id="5697" w:name="_Toc27501384"/>
      <w:bookmarkStart w:id="5698" w:name="_Toc36049510"/>
      <w:bookmarkStart w:id="5699" w:name="_Toc45210276"/>
      <w:bookmarkStart w:id="5700" w:name="_Toc51861101"/>
      <w:bookmarkStart w:id="5701" w:name="_Toc193391226"/>
      <w:bookmarkEnd w:id="5695"/>
      <w:r>
        <w:rPr>
          <w:lang w:eastAsia="ko-KR"/>
        </w:rPr>
        <w:t>11.1.6.4.3</w:t>
      </w:r>
      <w:r w:rsidRPr="0073469F">
        <w:rPr>
          <w:lang w:eastAsia="ko-KR"/>
        </w:rPr>
        <w:tab/>
      </w:r>
      <w:r>
        <w:rPr>
          <w:lang w:eastAsia="ko-KR"/>
        </w:rPr>
        <w:t>Server initiated ambient call release</w:t>
      </w:r>
      <w:bookmarkEnd w:id="5696"/>
      <w:bookmarkEnd w:id="5697"/>
      <w:bookmarkEnd w:id="5698"/>
      <w:bookmarkEnd w:id="5699"/>
      <w:bookmarkEnd w:id="5700"/>
      <w:bookmarkEnd w:id="5701"/>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lastRenderedPageBreak/>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5702" w:name="_CR11_1_6_4_4"/>
      <w:bookmarkStart w:id="5703" w:name="_Toc20156228"/>
      <w:bookmarkStart w:id="5704" w:name="_Toc27501385"/>
      <w:bookmarkStart w:id="5705" w:name="_Toc36049511"/>
      <w:bookmarkStart w:id="5706" w:name="_Toc45210277"/>
      <w:bookmarkStart w:id="5707" w:name="_Toc51861102"/>
      <w:bookmarkStart w:id="5708" w:name="_Toc193391227"/>
      <w:bookmarkEnd w:id="5702"/>
      <w:r>
        <w:rPr>
          <w:lang w:eastAsia="ko-KR"/>
        </w:rPr>
        <w:t>11.1.6</w:t>
      </w:r>
      <w:r w:rsidR="00E970A5">
        <w:rPr>
          <w:lang w:eastAsia="ko-KR"/>
        </w:rPr>
        <w:t>.4.4</w:t>
      </w:r>
      <w:r w:rsidR="00E970A5" w:rsidRPr="0073469F">
        <w:rPr>
          <w:lang w:eastAsia="ko-KR"/>
        </w:rPr>
        <w:tab/>
      </w:r>
      <w:r w:rsidR="00E970A5">
        <w:rPr>
          <w:lang w:eastAsia="ko-KR"/>
        </w:rPr>
        <w:t>Reception of a SIP BYE request</w:t>
      </w:r>
      <w:bookmarkEnd w:id="5703"/>
      <w:bookmarkEnd w:id="5704"/>
      <w:bookmarkEnd w:id="5705"/>
      <w:bookmarkEnd w:id="5706"/>
      <w:bookmarkEnd w:id="5707"/>
      <w:bookmarkEnd w:id="5708"/>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lastRenderedPageBreak/>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5709" w:name="_CR11_1_7"/>
      <w:bookmarkStart w:id="5710" w:name="_Toc20156229"/>
      <w:bookmarkStart w:id="5711" w:name="_Toc27501386"/>
      <w:bookmarkStart w:id="5712" w:name="_Toc36049512"/>
      <w:bookmarkStart w:id="5713" w:name="_Toc45210278"/>
      <w:bookmarkStart w:id="5714" w:name="_Toc51861103"/>
      <w:bookmarkStart w:id="5715" w:name="_Toc193391228"/>
      <w:bookmarkEnd w:id="5709"/>
      <w:r>
        <w:t>11.1.7</w:t>
      </w:r>
      <w:r>
        <w:tab/>
      </w:r>
      <w:r>
        <w:rPr>
          <w:noProof/>
        </w:rPr>
        <w:t>Remotely initiated private call</w:t>
      </w:r>
      <w:bookmarkEnd w:id="5710"/>
      <w:bookmarkEnd w:id="5711"/>
      <w:bookmarkEnd w:id="5712"/>
      <w:bookmarkEnd w:id="5713"/>
      <w:bookmarkEnd w:id="5714"/>
      <w:bookmarkEnd w:id="5715"/>
    </w:p>
    <w:p w14:paraId="3C4C1A83" w14:textId="77777777" w:rsidR="00B46C9B" w:rsidRDefault="00B46C9B" w:rsidP="00567124">
      <w:pPr>
        <w:pStyle w:val="Heading4"/>
      </w:pPr>
      <w:bookmarkStart w:id="5716" w:name="_CR11_1_7_1"/>
      <w:bookmarkStart w:id="5717" w:name="_Toc20156230"/>
      <w:bookmarkStart w:id="5718" w:name="_Toc27501387"/>
      <w:bookmarkStart w:id="5719" w:name="_Toc36049513"/>
      <w:bookmarkStart w:id="5720" w:name="_Toc45210279"/>
      <w:bookmarkStart w:id="5721" w:name="_Toc51861104"/>
      <w:bookmarkStart w:id="5722" w:name="_Toc193391229"/>
      <w:bookmarkEnd w:id="5716"/>
      <w:r>
        <w:t>11.1.7.1</w:t>
      </w:r>
      <w:r>
        <w:tab/>
        <w:t>General</w:t>
      </w:r>
      <w:bookmarkEnd w:id="5717"/>
      <w:bookmarkEnd w:id="5718"/>
      <w:bookmarkEnd w:id="5719"/>
      <w:bookmarkEnd w:id="5720"/>
      <w:bookmarkEnd w:id="5721"/>
      <w:bookmarkEnd w:id="5722"/>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5723" w:name="_CR11_1_7_2"/>
      <w:bookmarkStart w:id="5724" w:name="_Toc20156231"/>
      <w:bookmarkStart w:id="5725" w:name="_Toc27501388"/>
      <w:bookmarkStart w:id="5726" w:name="_Toc36049514"/>
      <w:bookmarkStart w:id="5727" w:name="_Toc45210280"/>
      <w:bookmarkStart w:id="5728" w:name="_Toc51861105"/>
      <w:bookmarkStart w:id="5729" w:name="_Toc193391230"/>
      <w:bookmarkEnd w:id="5723"/>
      <w:r>
        <w:t>11.1.7.2</w:t>
      </w:r>
      <w:r w:rsidRPr="0073469F">
        <w:tab/>
      </w:r>
      <w:r>
        <w:t>Client procedures</w:t>
      </w:r>
      <w:bookmarkEnd w:id="5724"/>
      <w:bookmarkEnd w:id="5725"/>
      <w:bookmarkEnd w:id="5726"/>
      <w:bookmarkEnd w:id="5727"/>
      <w:bookmarkEnd w:id="5728"/>
      <w:bookmarkEnd w:id="5729"/>
    </w:p>
    <w:p w14:paraId="61E47427" w14:textId="77777777" w:rsidR="00B46C9B" w:rsidRDefault="00B46C9B" w:rsidP="00567124">
      <w:pPr>
        <w:pStyle w:val="Heading5"/>
      </w:pPr>
      <w:bookmarkStart w:id="5730" w:name="_CR11_1_7_2_1"/>
      <w:bookmarkStart w:id="5731" w:name="_Toc20156232"/>
      <w:bookmarkStart w:id="5732" w:name="_Toc27501389"/>
      <w:bookmarkStart w:id="5733" w:name="_Toc36049515"/>
      <w:bookmarkStart w:id="5734" w:name="_Toc45210281"/>
      <w:bookmarkStart w:id="5735" w:name="_Toc51861106"/>
      <w:bookmarkStart w:id="5736" w:name="_Toc193391231"/>
      <w:bookmarkEnd w:id="5730"/>
      <w:r>
        <w:t>11.1.7.2.1</w:t>
      </w:r>
      <w:r w:rsidRPr="0073469F">
        <w:tab/>
      </w:r>
      <w:r>
        <w:rPr>
          <w:noProof/>
        </w:rPr>
        <w:t>Remotely initiated private call initiation request procedures</w:t>
      </w:r>
      <w:bookmarkEnd w:id="5731"/>
      <w:bookmarkEnd w:id="5732"/>
      <w:bookmarkEnd w:id="5733"/>
      <w:bookmarkEnd w:id="5734"/>
      <w:bookmarkEnd w:id="5735"/>
      <w:bookmarkEnd w:id="5736"/>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5737" w:name="_CR11_1_7_2_2"/>
      <w:bookmarkStart w:id="5738" w:name="_Toc20156233"/>
      <w:bookmarkStart w:id="5739" w:name="_Toc27501390"/>
      <w:bookmarkStart w:id="5740" w:name="_Toc36049516"/>
      <w:bookmarkStart w:id="5741" w:name="_Toc45210282"/>
      <w:bookmarkStart w:id="5742" w:name="_Toc51861107"/>
      <w:bookmarkStart w:id="5743" w:name="_Toc193391232"/>
      <w:bookmarkEnd w:id="5737"/>
      <w:r>
        <w:lastRenderedPageBreak/>
        <w:t>11.1.7.2.2</w:t>
      </w:r>
      <w:r w:rsidRPr="0073469F">
        <w:tab/>
      </w:r>
      <w:r>
        <w:t>Remote</w:t>
      </w:r>
      <w:r w:rsidRPr="00611000">
        <w:t xml:space="preserve"> client procedures</w:t>
      </w:r>
      <w:r>
        <w:t xml:space="preserve"> for handling </w:t>
      </w:r>
      <w:r>
        <w:rPr>
          <w:noProof/>
        </w:rPr>
        <w:t xml:space="preserve">remotely initiated private call </w:t>
      </w:r>
      <w:r>
        <w:t>request</w:t>
      </w:r>
      <w:bookmarkEnd w:id="5738"/>
      <w:bookmarkEnd w:id="5739"/>
      <w:bookmarkEnd w:id="5740"/>
      <w:bookmarkEnd w:id="5741"/>
      <w:bookmarkEnd w:id="5742"/>
      <w:bookmarkEnd w:id="5743"/>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Resource-</w:t>
      </w:r>
      <w:r w:rsidRPr="00F21621">
        <w:lastRenderedPageBreak/>
        <w:t xml:space="preserv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lastRenderedPageBreak/>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5744" w:name="_CR11_1_7_3"/>
      <w:bookmarkStart w:id="5745" w:name="_Toc20156234"/>
      <w:bookmarkStart w:id="5746" w:name="_Toc27501391"/>
      <w:bookmarkStart w:id="5747" w:name="_Toc36049517"/>
      <w:bookmarkStart w:id="5748" w:name="_Toc45210283"/>
      <w:bookmarkStart w:id="5749" w:name="_Toc51861108"/>
      <w:bookmarkStart w:id="5750" w:name="_Toc193391233"/>
      <w:bookmarkEnd w:id="5744"/>
      <w:r>
        <w:t>11.1.7.3</w:t>
      </w:r>
      <w:r>
        <w:tab/>
        <w:t>Participating MCPTT function procedures</w:t>
      </w:r>
      <w:bookmarkEnd w:id="5745"/>
      <w:bookmarkEnd w:id="5746"/>
      <w:bookmarkEnd w:id="5747"/>
      <w:bookmarkEnd w:id="5748"/>
      <w:bookmarkEnd w:id="5749"/>
      <w:bookmarkEnd w:id="5750"/>
    </w:p>
    <w:p w14:paraId="6FE6B571" w14:textId="77777777" w:rsidR="00B46C9B" w:rsidRDefault="00B46C9B" w:rsidP="00567124">
      <w:pPr>
        <w:pStyle w:val="Heading5"/>
      </w:pPr>
      <w:bookmarkStart w:id="5751" w:name="_CR11_1_7_3_1"/>
      <w:bookmarkStart w:id="5752" w:name="_Toc20156235"/>
      <w:bookmarkStart w:id="5753" w:name="_Toc27501392"/>
      <w:bookmarkStart w:id="5754" w:name="_Toc36049518"/>
      <w:bookmarkStart w:id="5755" w:name="_Toc45210284"/>
      <w:bookmarkStart w:id="5756" w:name="_Toc51861109"/>
      <w:bookmarkStart w:id="5757" w:name="_Toc193391234"/>
      <w:bookmarkEnd w:id="5751"/>
      <w:r>
        <w:t>11.1.7.3.1</w:t>
      </w:r>
      <w:r>
        <w:tab/>
        <w:t>Originating procedures</w:t>
      </w:r>
      <w:bookmarkEnd w:id="5752"/>
      <w:bookmarkEnd w:id="5753"/>
      <w:bookmarkEnd w:id="5754"/>
      <w:bookmarkEnd w:id="5755"/>
      <w:bookmarkEnd w:id="5756"/>
      <w:bookmarkEnd w:id="5757"/>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5758" w:name="_CR11_1_7_3_2"/>
      <w:bookmarkStart w:id="5759" w:name="_Toc20156236"/>
      <w:bookmarkStart w:id="5760" w:name="_Toc27501393"/>
      <w:bookmarkStart w:id="5761" w:name="_Toc36049519"/>
      <w:bookmarkStart w:id="5762" w:name="_Toc45210285"/>
      <w:bookmarkStart w:id="5763" w:name="_Toc51861110"/>
      <w:bookmarkStart w:id="5764" w:name="_Toc193391235"/>
      <w:bookmarkEnd w:id="5758"/>
      <w:r>
        <w:t>11.1.7.3.2</w:t>
      </w:r>
      <w:r>
        <w:tab/>
        <w:t>Terminating procedures</w:t>
      </w:r>
      <w:bookmarkEnd w:id="5759"/>
      <w:bookmarkEnd w:id="5760"/>
      <w:bookmarkEnd w:id="5761"/>
      <w:bookmarkEnd w:id="5762"/>
      <w:bookmarkEnd w:id="5763"/>
      <w:bookmarkEnd w:id="5764"/>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lastRenderedPageBreak/>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5765" w:name="_CR11_1_7_4"/>
      <w:bookmarkStart w:id="5766" w:name="_Toc20156237"/>
      <w:bookmarkStart w:id="5767" w:name="_Toc27501394"/>
      <w:bookmarkStart w:id="5768" w:name="_Toc36049520"/>
      <w:bookmarkStart w:id="5769" w:name="_Toc45210286"/>
      <w:bookmarkStart w:id="5770" w:name="_Toc51861111"/>
      <w:bookmarkStart w:id="5771" w:name="_Toc193391236"/>
      <w:bookmarkEnd w:id="5765"/>
      <w:r>
        <w:t>11.1.7.4</w:t>
      </w:r>
      <w:r>
        <w:tab/>
        <w:t>Controlling MCPTT function procedures</w:t>
      </w:r>
      <w:bookmarkEnd w:id="5766"/>
      <w:bookmarkEnd w:id="5767"/>
      <w:bookmarkEnd w:id="5768"/>
      <w:bookmarkEnd w:id="5769"/>
      <w:bookmarkEnd w:id="5770"/>
      <w:bookmarkEnd w:id="5771"/>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5772" w:name="_CR11_1_8"/>
      <w:bookmarkStart w:id="5773" w:name="_Toc20156238"/>
      <w:bookmarkStart w:id="5774" w:name="_Toc27501395"/>
      <w:bookmarkStart w:id="5775" w:name="_Toc36049521"/>
      <w:bookmarkStart w:id="5776" w:name="_Toc45210287"/>
      <w:bookmarkStart w:id="5777" w:name="_Toc51861112"/>
      <w:bookmarkStart w:id="5778" w:name="_Toc193391237"/>
      <w:bookmarkEnd w:id="5772"/>
      <w:r>
        <w:t>11.1.8</w:t>
      </w:r>
      <w:r>
        <w:tab/>
      </w:r>
      <w:r>
        <w:rPr>
          <w:noProof/>
        </w:rPr>
        <w:t>Private call transfer</w:t>
      </w:r>
      <w:bookmarkEnd w:id="5778"/>
    </w:p>
    <w:p w14:paraId="38F1715E" w14:textId="77777777" w:rsidR="00AA1816" w:rsidRDefault="00AA1816" w:rsidP="00567124">
      <w:pPr>
        <w:pStyle w:val="Heading4"/>
      </w:pPr>
      <w:bookmarkStart w:id="5779" w:name="_CR11_1_8_1"/>
      <w:bookmarkStart w:id="5780" w:name="_Toc193391238"/>
      <w:bookmarkEnd w:id="5779"/>
      <w:r>
        <w:t>11.1.8.1</w:t>
      </w:r>
      <w:r>
        <w:tab/>
        <w:t>General</w:t>
      </w:r>
      <w:bookmarkEnd w:id="5780"/>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5781" w:name="_CR11_1_8_2"/>
      <w:bookmarkStart w:id="5782" w:name="_Toc193391239"/>
      <w:bookmarkEnd w:id="5781"/>
      <w:r>
        <w:t>11.1.8.2</w:t>
      </w:r>
      <w:r w:rsidRPr="0073469F">
        <w:tab/>
      </w:r>
      <w:r>
        <w:t>Client procedures</w:t>
      </w:r>
      <w:bookmarkEnd w:id="5782"/>
    </w:p>
    <w:p w14:paraId="4811E5AC" w14:textId="77777777" w:rsidR="00AA1816" w:rsidRDefault="00AA1816" w:rsidP="00567124">
      <w:pPr>
        <w:pStyle w:val="Heading5"/>
      </w:pPr>
      <w:bookmarkStart w:id="5783" w:name="_CR11_1_8_2_1"/>
      <w:bookmarkStart w:id="5784" w:name="_Toc193391240"/>
      <w:bookmarkEnd w:id="5783"/>
      <w:r>
        <w:t>11.1.8.2.1</w:t>
      </w:r>
      <w:r w:rsidRPr="0073469F">
        <w:tab/>
      </w:r>
      <w:r>
        <w:rPr>
          <w:noProof/>
        </w:rPr>
        <w:t>Private call transfer request procedures</w:t>
      </w:r>
      <w:bookmarkEnd w:id="5784"/>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lastRenderedPageBreak/>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DB4C37A"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r w:rsidR="00687681">
        <w:t xml:space="preserve"> and</w:t>
      </w:r>
    </w:p>
    <w:p w14:paraId="4262B9AD" w14:textId="0D7E1254" w:rsidR="00687681" w:rsidRDefault="00687681" w:rsidP="00610673">
      <w:pPr>
        <w:pStyle w:val="B4"/>
      </w:pPr>
      <w:r>
        <w:t>D)</w:t>
      </w:r>
      <w:r>
        <w:tab/>
        <w:t>if the target ot the call tranfer is a functional alias, then the &lt;</w:t>
      </w:r>
      <w:r w:rsidRPr="00D93ABB">
        <w:t>called-functional-alias-URI</w:t>
      </w:r>
      <w:r>
        <w:t>&gt; element set to the value of the target functional alias;</w:t>
      </w:r>
    </w:p>
    <w:p w14:paraId="2D6B0187" w14:textId="640B6D7C" w:rsidR="00AA1816" w:rsidRDefault="00AA1816" w:rsidP="00AA1816">
      <w:pPr>
        <w:pStyle w:val="NO"/>
        <w:rPr>
          <w:noProof/>
        </w:rPr>
      </w:pPr>
      <w:r>
        <w:rPr>
          <w:noProof/>
        </w:rPr>
        <w:t>NOTE</w:t>
      </w:r>
      <w:r w:rsidR="00687681">
        <w:rPr>
          <w:noProof/>
        </w:rPr>
        <w:t> 1</w:t>
      </w:r>
      <w:r>
        <w:rPr>
          <w:noProof/>
        </w:rPr>
        <w:t>:</w:t>
      </w:r>
      <w:r>
        <w:rPr>
          <w:noProof/>
        </w:rPr>
        <w:tab/>
        <w:t>For a call transfer to a MCPTT ID the value is the MCPTT ID of the target user, while for call transfer to a functional alias the value is the functional alias of the target user.</w:t>
      </w:r>
    </w:p>
    <w:p w14:paraId="54E1EF47" w14:textId="75E944CA" w:rsidR="00687681" w:rsidRDefault="00687681" w:rsidP="00AA1816">
      <w:pPr>
        <w:pStyle w:val="NO"/>
        <w:rPr>
          <w:noProof/>
        </w:rPr>
      </w:pPr>
      <w:r w:rsidRPr="00C47C1D">
        <w:t>NOTE 2</w:t>
      </w:r>
      <w:r>
        <w:t>:</w:t>
      </w:r>
      <w:r>
        <w:tab/>
        <w:t xml:space="preserve"> </w:t>
      </w:r>
      <w:r w:rsidRPr="00FF6CC6">
        <w:t>For</w:t>
      </w:r>
      <w:r>
        <w:rPr>
          <w:noProof/>
        </w:rPr>
        <w:t xml:space="preserve"> an a</w:t>
      </w:r>
      <w:r>
        <w:t>nnounced</w:t>
      </w:r>
      <w:r>
        <w:rPr>
          <w:noProof/>
        </w:rPr>
        <w:t xml:space="preserve"> call transfer to a functional alias, the target MCPTT ID is already known and can therefore be used directly in the </w:t>
      </w:r>
      <w:r>
        <w:t>&lt;mcptt-called-party-id&gt; element together with the &lt;call-to-functional-alias-ind&gt; element set to "false". Additionally, the &lt;</w:t>
      </w:r>
      <w:r w:rsidRPr="00D93ABB">
        <w:t>called-functional-alias-URI</w:t>
      </w:r>
      <w:r>
        <w:t>&gt; element is set to the value of the target functional alias.</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34974658"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rsidR="00687681">
        <w:t xml:space="preserve"> </w:t>
      </w:r>
      <w:r>
        <w:t>and</w:t>
      </w:r>
    </w:p>
    <w:p w14:paraId="0BC45358" w14:textId="77777777" w:rsidR="00AA1816" w:rsidRDefault="00AA1816" w:rsidP="00AA1816">
      <w:pPr>
        <w:pStyle w:val="B1"/>
      </w:pPr>
      <w:r>
        <w:lastRenderedPageBreak/>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5785" w:name="_CR11_1_8_2_2"/>
      <w:bookmarkStart w:id="5786" w:name="_Toc193391241"/>
      <w:bookmarkEnd w:id="5785"/>
      <w:r>
        <w:t>11.1.8.2.2</w:t>
      </w:r>
      <w:r w:rsidRPr="0073469F">
        <w:tab/>
      </w:r>
      <w:r>
        <w:t>C</w:t>
      </w:r>
      <w:r w:rsidRPr="00611000">
        <w:t>lient procedures</w:t>
      </w:r>
      <w:r>
        <w:t xml:space="preserve"> for handling incoming </w:t>
      </w:r>
      <w:r>
        <w:rPr>
          <w:noProof/>
        </w:rPr>
        <w:t xml:space="preserve">private call transfer </w:t>
      </w:r>
      <w:r>
        <w:t>request</w:t>
      </w:r>
      <w:bookmarkEnd w:id="5786"/>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lastRenderedPageBreak/>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5787" w:name="_CR11_1_8_2_3"/>
      <w:bookmarkStart w:id="5788" w:name="_Toc193391242"/>
      <w:bookmarkEnd w:id="5787"/>
      <w:r>
        <w:rPr>
          <w:noProof/>
        </w:rPr>
        <w:t>11.1.8.2.3</w:t>
      </w:r>
      <w:r>
        <w:rPr>
          <w:noProof/>
        </w:rPr>
        <w:tab/>
      </w:r>
      <w:r>
        <w:t>Announced private call transfer</w:t>
      </w:r>
      <w:bookmarkEnd w:id="5788"/>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t>i</w:t>
      </w:r>
      <w:r w:rsidR="001101CA" w:rsidRPr="00BA44C0">
        <w:rPr>
          <w:noProof/>
          <w:lang w:eastAsia="ko-KR"/>
        </w:rPr>
        <w:t>)</w:t>
      </w:r>
      <w:r w:rsidR="001101CA" w:rsidRPr="00BA44C0">
        <w:rPr>
          <w:noProof/>
          <w:lang w:eastAsia="ko-KR"/>
        </w:rPr>
        <w:tab/>
        <w:t xml:space="preserve">shall include a </w:t>
      </w:r>
      <w:r w:rsidR="001101CA" w:rsidRPr="00BA44C0">
        <w:t>&lt;</w:t>
      </w:r>
      <w:bookmarkStart w:id="5789"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5789"/>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5790" w:name="_Hlk143672738"/>
      <w:r>
        <w:t xml:space="preserve">set to a value of </w:t>
      </w:r>
      <w:r w:rsidRPr="0073469F">
        <w:t>"true"</w:t>
      </w:r>
      <w:bookmarkEnd w:id="5790"/>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5791" w:name="_Hlk141947275"/>
      <w:r>
        <w:rPr>
          <w:noProof/>
          <w:lang w:eastAsia="ko-KR"/>
        </w:rPr>
        <w:t>to the procedure in clause</w:t>
      </w:r>
      <w:r w:rsidRPr="00BA44C0">
        <w:rPr>
          <w:noProof/>
          <w:lang w:eastAsia="ko-KR"/>
        </w:rPr>
        <w:t> 11</w:t>
      </w:r>
      <w:r>
        <w:rPr>
          <w:noProof/>
          <w:lang w:eastAsia="ko-KR"/>
        </w:rPr>
        <w:t>.1.8.2.1</w:t>
      </w:r>
      <w:bookmarkEnd w:id="5791"/>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5792" w:name="_CR11_1_8_3"/>
      <w:bookmarkStart w:id="5793" w:name="_Toc193391243"/>
      <w:bookmarkEnd w:id="5792"/>
      <w:r>
        <w:lastRenderedPageBreak/>
        <w:t>11.1.8.3</w:t>
      </w:r>
      <w:r>
        <w:tab/>
        <w:t>Participating MCPTT function procedures</w:t>
      </w:r>
      <w:bookmarkEnd w:id="5793"/>
    </w:p>
    <w:p w14:paraId="1F1A6A93" w14:textId="77777777" w:rsidR="00AA1816" w:rsidRDefault="00AA1816" w:rsidP="00567124">
      <w:pPr>
        <w:pStyle w:val="Heading5"/>
      </w:pPr>
      <w:bookmarkStart w:id="5794" w:name="_CR11_1_8_3_1"/>
      <w:bookmarkStart w:id="5795" w:name="_Toc193391244"/>
      <w:bookmarkEnd w:id="5794"/>
      <w:r>
        <w:t>11.1.8.3.1</w:t>
      </w:r>
      <w:r>
        <w:tab/>
        <w:t>Originating procedures</w:t>
      </w:r>
      <w:bookmarkEnd w:id="5795"/>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5796"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5796"/>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5797" w:name="_Hlk131669425"/>
      <w:r>
        <w:rPr>
          <w:lang w:eastAsia="ko-KR"/>
        </w:rPr>
        <w:t xml:space="preserve">the </w:t>
      </w:r>
      <w:bookmarkStart w:id="5798" w:name="_Hlk131669388"/>
      <w:r>
        <w:rPr>
          <w:lang w:eastAsia="ko-KR"/>
        </w:rPr>
        <w:t xml:space="preserve">&lt;uri-entry&gt; element </w:t>
      </w:r>
      <w:bookmarkEnd w:id="5797"/>
      <w:bookmarkEnd w:id="5798"/>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lastRenderedPageBreak/>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5799" w:name="_CR11_1_8_3_2"/>
      <w:bookmarkStart w:id="5800" w:name="_Toc193391245"/>
      <w:bookmarkEnd w:id="5799"/>
      <w:r>
        <w:t>11.1.8.3.2</w:t>
      </w:r>
      <w:r>
        <w:tab/>
        <w:t>Terminating procedures</w:t>
      </w:r>
      <w:bookmarkEnd w:id="5800"/>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5801" w:name="_CR11_1_8_4"/>
      <w:bookmarkStart w:id="5802" w:name="_Toc193391246"/>
      <w:bookmarkEnd w:id="5801"/>
      <w:r>
        <w:t>11.1.8.4</w:t>
      </w:r>
      <w:r>
        <w:tab/>
        <w:t>Controlling MCPTT function procedures</w:t>
      </w:r>
      <w:bookmarkEnd w:id="5802"/>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lastRenderedPageBreak/>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5803" w:name="_CR11_1_9"/>
      <w:bookmarkStart w:id="5804" w:name="_Toc193391247"/>
      <w:bookmarkEnd w:id="5803"/>
      <w:r>
        <w:t>11.1.</w:t>
      </w:r>
      <w:r>
        <w:rPr>
          <w:lang w:val="hr-HR"/>
        </w:rPr>
        <w:t>9</w:t>
      </w:r>
      <w:r>
        <w:tab/>
      </w:r>
      <w:r>
        <w:rPr>
          <w:noProof/>
        </w:rPr>
        <w:t>Private call forwarding</w:t>
      </w:r>
      <w:bookmarkEnd w:id="5804"/>
    </w:p>
    <w:p w14:paraId="657D726F" w14:textId="77777777" w:rsidR="00813C26" w:rsidRDefault="00813C26" w:rsidP="00567124">
      <w:pPr>
        <w:pStyle w:val="Heading4"/>
      </w:pPr>
      <w:bookmarkStart w:id="5805" w:name="_CR11_1_9_1"/>
      <w:bookmarkStart w:id="5806" w:name="_Toc193391248"/>
      <w:bookmarkEnd w:id="5805"/>
      <w:r>
        <w:t>11.1.</w:t>
      </w:r>
      <w:r>
        <w:rPr>
          <w:lang w:val="hr-HR"/>
        </w:rPr>
        <w:t>9</w:t>
      </w:r>
      <w:r>
        <w:t>.1</w:t>
      </w:r>
      <w:r>
        <w:tab/>
        <w:t>General</w:t>
      </w:r>
      <w:bookmarkEnd w:id="5806"/>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5807" w:name="_Hlk127544191"/>
      <w:r w:rsidR="00996E43">
        <w:t>f</w:t>
      </w:r>
      <w:r w:rsidR="00996E43" w:rsidRPr="00A41100">
        <w:t>orwarded-calling-clie</w:t>
      </w:r>
      <w:bookmarkEnd w:id="5807"/>
      <w:r w:rsidR="00996E43" w:rsidRPr="00A41100">
        <w:t>nt</w:t>
      </w:r>
      <w:r>
        <w:rPr>
          <w:noProof/>
        </w:rPr>
        <w:t xml:space="preserve">" </w:t>
      </w:r>
      <w:r w:rsidRPr="003B27F3">
        <w:rPr>
          <w:noProof/>
        </w:rPr>
        <w:t xml:space="preserve">is used to refer to the </w:t>
      </w:r>
      <w:bookmarkStart w:id="5808" w:name="_Hlk127544230"/>
      <w:r w:rsidR="00E95070" w:rsidRPr="00A41100">
        <w:rPr>
          <w:noProof/>
        </w:rPr>
        <w:t>originating MCPTT client who has made a private call attempt that is being forward</w:t>
      </w:r>
      <w:bookmarkEnd w:id="5808"/>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5809" w:name="_Hlk127544260"/>
      <w:r w:rsidR="0026339F">
        <w:t>f</w:t>
      </w:r>
      <w:r w:rsidR="0026339F" w:rsidRPr="00A41100">
        <w:t>orwarded-to-clie</w:t>
      </w:r>
      <w:bookmarkEnd w:id="5809"/>
      <w:r w:rsidR="0026339F" w:rsidRPr="00A41100">
        <w:t>n</w:t>
      </w:r>
      <w:r w:rsidR="00796C08">
        <w:rPr>
          <w:noProof/>
        </w:rPr>
        <w:t>t</w:t>
      </w:r>
      <w:r>
        <w:rPr>
          <w:noProof/>
        </w:rPr>
        <w:t xml:space="preserve">" </w:t>
      </w:r>
      <w:r w:rsidRPr="003B27F3">
        <w:rPr>
          <w:noProof/>
        </w:rPr>
        <w:t>is used to refer to the</w:t>
      </w:r>
      <w:r>
        <w:rPr>
          <w:noProof/>
        </w:rPr>
        <w:t xml:space="preserve"> </w:t>
      </w:r>
      <w:bookmarkStart w:id="5810" w:name="_Hlk127544309"/>
      <w:r w:rsidR="00D73452" w:rsidRPr="00A41100">
        <w:rPr>
          <w:noProof/>
        </w:rPr>
        <w:t>terminating MCPTT client to whom a private call attempt is being forward</w:t>
      </w:r>
      <w:bookmarkEnd w:id="5810"/>
      <w:r w:rsidR="00D73452" w:rsidRPr="00A41100">
        <w:rPr>
          <w:noProof/>
        </w:rPr>
        <w:t>ed</w:t>
      </w:r>
    </w:p>
    <w:p w14:paraId="04F41E79" w14:textId="77777777" w:rsidR="00813C26" w:rsidRDefault="00813C26" w:rsidP="00567124">
      <w:pPr>
        <w:pStyle w:val="Heading4"/>
      </w:pPr>
      <w:bookmarkStart w:id="5811" w:name="_CR11_1_9_2"/>
      <w:bookmarkStart w:id="5812" w:name="_Toc193391249"/>
      <w:bookmarkEnd w:id="5811"/>
      <w:r>
        <w:t>11.1.</w:t>
      </w:r>
      <w:r>
        <w:rPr>
          <w:lang w:val="hr-HR"/>
        </w:rPr>
        <w:t>9</w:t>
      </w:r>
      <w:r>
        <w:t>.2</w:t>
      </w:r>
      <w:r w:rsidRPr="0073469F">
        <w:tab/>
      </w:r>
      <w:r>
        <w:t>Client procedures</w:t>
      </w:r>
      <w:bookmarkEnd w:id="5812"/>
    </w:p>
    <w:p w14:paraId="2441AC86" w14:textId="668DE2E3" w:rsidR="00813C26" w:rsidRDefault="00813C26" w:rsidP="00567124">
      <w:pPr>
        <w:pStyle w:val="Heading5"/>
      </w:pPr>
      <w:bookmarkStart w:id="5813" w:name="_CR11_1_9_2_1"/>
      <w:bookmarkStart w:id="5814" w:name="_Toc193391250"/>
      <w:bookmarkEnd w:id="5813"/>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5814"/>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5815"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5815"/>
    </w:p>
    <w:p w14:paraId="1C57ACF6" w14:textId="77777777" w:rsidR="001427CE" w:rsidRDefault="001427CE" w:rsidP="001427CE">
      <w:pPr>
        <w:pStyle w:val="B4"/>
        <w:rPr>
          <w:noProof/>
        </w:rPr>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5816" w:name="_CR11_1_9_2_2"/>
      <w:bookmarkStart w:id="5817" w:name="_Toc193391251"/>
      <w:bookmarkEnd w:id="5816"/>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5817"/>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lastRenderedPageBreak/>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643FBF" w:rsidR="00813C26" w:rsidRDefault="00E84DB8" w:rsidP="00813C26">
      <w:r>
        <w:rPr>
          <w:noProof/>
        </w:rPr>
        <w:t xml:space="preserve">Once the </w:t>
      </w:r>
      <w:r>
        <w:t>procedures of clause 11</w:t>
      </w:r>
      <w:r w:rsidRPr="00C20EFE">
        <w:t>.1.1.2.1.1</w:t>
      </w:r>
      <w:r>
        <w:t xml:space="preserve"> or clause </w:t>
      </w:r>
      <w:r w:rsidRPr="00C73BA3">
        <w:t>11.1.1.2.2.1</w:t>
      </w:r>
      <w:r>
        <w:t xml:space="preserve"> resulted in receiving a SIP 180 </w:t>
      </w:r>
      <w:r w:rsidRPr="0073469F">
        <w:rPr>
          <w:lang w:eastAsia="ko-KR"/>
        </w:rPr>
        <w:t>(Ringing)</w:t>
      </w:r>
      <w:r w:rsidRPr="0073469F">
        <w:t xml:space="preserve"> </w:t>
      </w:r>
      <w:r>
        <w:t>response or a SIP final response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5818" w:name="_Hlk127544577"/>
      <w:r w:rsidR="007547E8">
        <w:t>f</w:t>
      </w:r>
      <w:r w:rsidR="007547E8" w:rsidRPr="00A41100">
        <w:t>orwarded-to-clie</w:t>
      </w:r>
      <w:bookmarkEnd w:id="5818"/>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1D35ADD5"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5819" w:name="_Hlk127545036"/>
      <w:r w:rsidR="00E84DB8">
        <w:rPr>
          <w:rFonts w:eastAsia="SimSun"/>
        </w:rPr>
        <w:t xml:space="preserve"> </w:t>
      </w:r>
      <w:r w:rsidR="00A422BA">
        <w:t>f</w:t>
      </w:r>
      <w:r w:rsidR="00A422BA" w:rsidRPr="00A41100">
        <w:t>orwarded-by-clie</w:t>
      </w:r>
      <w:bookmarkEnd w:id="5819"/>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5820" w:name="_CR11_1_9_3"/>
      <w:bookmarkStart w:id="5821" w:name="_Toc193391252"/>
      <w:bookmarkEnd w:id="5820"/>
      <w:r>
        <w:t>11.1.</w:t>
      </w:r>
      <w:r>
        <w:rPr>
          <w:lang w:val="hr-HR"/>
        </w:rPr>
        <w:t>9</w:t>
      </w:r>
      <w:r>
        <w:t>.3</w:t>
      </w:r>
      <w:r>
        <w:tab/>
        <w:t>Participating MCPTT function procedures</w:t>
      </w:r>
      <w:bookmarkEnd w:id="5821"/>
    </w:p>
    <w:p w14:paraId="410E9379" w14:textId="77777777" w:rsidR="00813C26" w:rsidRDefault="00813C26" w:rsidP="00567124">
      <w:pPr>
        <w:pStyle w:val="Heading5"/>
      </w:pPr>
      <w:bookmarkStart w:id="5822" w:name="_CR11_1_9_3_1"/>
      <w:bookmarkStart w:id="5823" w:name="_Toc193391253"/>
      <w:bookmarkEnd w:id="5822"/>
      <w:r>
        <w:t>11.1.</w:t>
      </w:r>
      <w:r>
        <w:rPr>
          <w:lang w:val="hr-HR"/>
        </w:rPr>
        <w:t>9</w:t>
      </w:r>
      <w:r>
        <w:t>.3.1</w:t>
      </w:r>
      <w:r>
        <w:tab/>
        <w:t>Originating procedures</w:t>
      </w:r>
      <w:bookmarkEnd w:id="5823"/>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5824" w:name="_Hlk127545125"/>
      <w:r>
        <w:lastRenderedPageBreak/>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5824"/>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5825" w:name="_CR11_1_9_3_2"/>
      <w:bookmarkStart w:id="5826" w:name="_Toc193391254"/>
      <w:bookmarkEnd w:id="5825"/>
      <w:r>
        <w:t>11.1.</w:t>
      </w:r>
      <w:r>
        <w:rPr>
          <w:lang w:val="hr-HR"/>
        </w:rPr>
        <w:t>9</w:t>
      </w:r>
      <w:r>
        <w:t>.3.2</w:t>
      </w:r>
      <w:r>
        <w:tab/>
        <w:t>Terminating procedures</w:t>
      </w:r>
      <w:bookmarkEnd w:id="5826"/>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5827" w:name="_CR11_1_9_4"/>
      <w:bookmarkStart w:id="5828" w:name="_Toc193391255"/>
      <w:bookmarkEnd w:id="5827"/>
      <w:r>
        <w:lastRenderedPageBreak/>
        <w:t>11.1.</w:t>
      </w:r>
      <w:r>
        <w:rPr>
          <w:lang w:val="hr-HR"/>
        </w:rPr>
        <w:t>9</w:t>
      </w:r>
      <w:r>
        <w:t>.4</w:t>
      </w:r>
      <w:r>
        <w:tab/>
        <w:t>Controlling MCPTT function procedures</w:t>
      </w:r>
      <w:bookmarkEnd w:id="5828"/>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 xml:space="preserve">145 unable to </w:t>
      </w:r>
      <w:r w:rsidR="00813C26">
        <w:lastRenderedPageBreak/>
        <w:t>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bookmarkStart w:id="5829" w:name="_Hlk127545261"/>
      <w:r w:rsidR="00E979A8" w:rsidRPr="000437F0">
        <w:t>element in the &lt;anyExt&gt; element of the &lt;mcptt-Params&gt; element of the &lt;mcpttinfo&gt; element contained</w:t>
      </w:r>
      <w:bookmarkEnd w:id="5829"/>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5830" w:name="_CR11_2"/>
      <w:bookmarkStart w:id="5831" w:name="_Toc193391256"/>
      <w:bookmarkEnd w:id="5830"/>
      <w:r w:rsidRPr="0073469F">
        <w:rPr>
          <w:rFonts w:eastAsia="Malgun Gothic"/>
        </w:rPr>
        <w:lastRenderedPageBreak/>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5773"/>
      <w:bookmarkEnd w:id="5774"/>
      <w:bookmarkEnd w:id="5775"/>
      <w:bookmarkEnd w:id="5776"/>
      <w:bookmarkEnd w:id="5777"/>
      <w:bookmarkEnd w:id="5831"/>
    </w:p>
    <w:p w14:paraId="0A85133B" w14:textId="77777777" w:rsidR="00E909BD" w:rsidRPr="0073469F" w:rsidRDefault="00E909BD" w:rsidP="00567124">
      <w:pPr>
        <w:pStyle w:val="Heading3"/>
      </w:pPr>
      <w:bookmarkStart w:id="5832" w:name="_CR11_2_1"/>
      <w:bookmarkStart w:id="5833" w:name="_Toc20156239"/>
      <w:bookmarkStart w:id="5834" w:name="_Toc27501396"/>
      <w:bookmarkStart w:id="5835" w:name="_Toc36049522"/>
      <w:bookmarkStart w:id="5836" w:name="_Toc45210288"/>
      <w:bookmarkStart w:id="5837" w:name="_Toc51861113"/>
      <w:bookmarkStart w:id="5838" w:name="_Toc193391257"/>
      <w:bookmarkEnd w:id="5832"/>
      <w:r w:rsidRPr="0073469F">
        <w:rPr>
          <w:rFonts w:eastAsia="Malgun Gothic"/>
        </w:rPr>
        <w:t>11.2.1</w:t>
      </w:r>
      <w:r w:rsidRPr="0073469F">
        <w:rPr>
          <w:rFonts w:eastAsia="Malgun Gothic"/>
        </w:rPr>
        <w:tab/>
      </w:r>
      <w:r w:rsidR="00A133FF" w:rsidRPr="0073469F">
        <w:t>General</w:t>
      </w:r>
      <w:bookmarkEnd w:id="5833"/>
      <w:bookmarkEnd w:id="5834"/>
      <w:bookmarkEnd w:id="5835"/>
      <w:bookmarkEnd w:id="5836"/>
      <w:bookmarkEnd w:id="5837"/>
      <w:bookmarkEnd w:id="5838"/>
    </w:p>
    <w:p w14:paraId="2E3F8757" w14:textId="77777777" w:rsidR="00F04ABF" w:rsidRPr="0073469F" w:rsidRDefault="00F04ABF" w:rsidP="00567124">
      <w:pPr>
        <w:pStyle w:val="Heading4"/>
      </w:pPr>
      <w:bookmarkStart w:id="5839" w:name="_CR11_2_1_1"/>
      <w:bookmarkStart w:id="5840" w:name="_Toc20156240"/>
      <w:bookmarkStart w:id="5841" w:name="_Toc27501397"/>
      <w:bookmarkStart w:id="5842" w:name="_Toc36049523"/>
      <w:bookmarkStart w:id="5843" w:name="_Toc45210289"/>
      <w:bookmarkStart w:id="5844" w:name="_Toc51861114"/>
      <w:bookmarkStart w:id="5845" w:name="_Toc193391258"/>
      <w:bookmarkEnd w:id="5839"/>
      <w:r w:rsidRPr="0073469F">
        <w:t>11.2.1.1</w:t>
      </w:r>
      <w:r w:rsidRPr="0073469F">
        <w:tab/>
        <w:t>Common procedures</w:t>
      </w:r>
      <w:bookmarkEnd w:id="5840"/>
      <w:bookmarkEnd w:id="5841"/>
      <w:bookmarkEnd w:id="5842"/>
      <w:bookmarkEnd w:id="5843"/>
      <w:bookmarkEnd w:id="5844"/>
      <w:bookmarkEnd w:id="5845"/>
    </w:p>
    <w:p w14:paraId="5637E454" w14:textId="77777777" w:rsidR="00F04ABF" w:rsidRPr="0073469F" w:rsidRDefault="00F04ABF" w:rsidP="00567124">
      <w:pPr>
        <w:pStyle w:val="Heading5"/>
        <w:rPr>
          <w:lang w:eastAsia="zh-CN"/>
        </w:rPr>
      </w:pPr>
      <w:bookmarkStart w:id="5846" w:name="_CR11_2_1_1_1"/>
      <w:bookmarkStart w:id="5847" w:name="_Toc20156241"/>
      <w:bookmarkStart w:id="5848" w:name="_Toc27501398"/>
      <w:bookmarkStart w:id="5849" w:name="_Toc36049524"/>
      <w:bookmarkStart w:id="5850" w:name="_Toc45210290"/>
      <w:bookmarkStart w:id="5851" w:name="_Toc51861115"/>
      <w:bookmarkStart w:id="5852" w:name="_Toc193391259"/>
      <w:bookmarkEnd w:id="5846"/>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5847"/>
      <w:bookmarkEnd w:id="5848"/>
      <w:bookmarkEnd w:id="5849"/>
      <w:bookmarkEnd w:id="5850"/>
      <w:bookmarkEnd w:id="5851"/>
      <w:bookmarkEnd w:id="5852"/>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5853" w:name="_CR11_2_1_1_2"/>
      <w:bookmarkStart w:id="5854" w:name="_Toc20156242"/>
      <w:bookmarkStart w:id="5855" w:name="_Toc27501399"/>
      <w:bookmarkStart w:id="5856" w:name="_Toc36049525"/>
      <w:bookmarkStart w:id="5857" w:name="_Toc45210291"/>
      <w:bookmarkStart w:id="5858" w:name="_Toc51861116"/>
      <w:bookmarkStart w:id="5859" w:name="_Toc193391260"/>
      <w:bookmarkEnd w:id="5853"/>
      <w:r w:rsidRPr="0073469F">
        <w:t>11.2.1.1.2</w:t>
      </w:r>
      <w:r w:rsidRPr="0073469F">
        <w:tab/>
        <w:t>Session description</w:t>
      </w:r>
      <w:bookmarkEnd w:id="5854"/>
      <w:bookmarkEnd w:id="5855"/>
      <w:bookmarkEnd w:id="5856"/>
      <w:bookmarkEnd w:id="5857"/>
      <w:bookmarkEnd w:id="5858"/>
      <w:bookmarkEnd w:id="5859"/>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5860" w:name="_CR11_2_2"/>
      <w:bookmarkStart w:id="5861" w:name="_Toc20156243"/>
      <w:bookmarkStart w:id="5862" w:name="_Toc27501400"/>
      <w:bookmarkStart w:id="5863" w:name="_Toc36049526"/>
      <w:bookmarkStart w:id="5864" w:name="_Toc45210292"/>
      <w:bookmarkStart w:id="5865" w:name="_Toc51861117"/>
      <w:bookmarkStart w:id="5866" w:name="_Toc193391261"/>
      <w:bookmarkEnd w:id="5860"/>
      <w:r w:rsidRPr="0073469F">
        <w:lastRenderedPageBreak/>
        <w:t>11.2.2</w:t>
      </w:r>
      <w:r w:rsidRPr="0073469F">
        <w:tab/>
        <w:t>Basic call control</w:t>
      </w:r>
      <w:bookmarkEnd w:id="5861"/>
      <w:bookmarkEnd w:id="5862"/>
      <w:bookmarkEnd w:id="5863"/>
      <w:bookmarkEnd w:id="5864"/>
      <w:bookmarkEnd w:id="5865"/>
      <w:bookmarkEnd w:id="5866"/>
    </w:p>
    <w:p w14:paraId="391FF0EA" w14:textId="77777777" w:rsidR="00F04ABF" w:rsidRDefault="00F04ABF" w:rsidP="00567124">
      <w:pPr>
        <w:pStyle w:val="Heading4"/>
      </w:pPr>
      <w:bookmarkStart w:id="5867" w:name="_CR11_2_2_1"/>
      <w:bookmarkStart w:id="5868" w:name="_Toc20156244"/>
      <w:bookmarkStart w:id="5869" w:name="_Toc27501401"/>
      <w:bookmarkStart w:id="5870" w:name="_Toc36049527"/>
      <w:bookmarkStart w:id="5871" w:name="_Toc45210293"/>
      <w:bookmarkStart w:id="5872" w:name="_Toc51861118"/>
      <w:bookmarkStart w:id="5873" w:name="_Toc193391262"/>
      <w:bookmarkEnd w:id="5867"/>
      <w:r w:rsidRPr="0073469F">
        <w:t>11.2.2.1</w:t>
      </w:r>
      <w:r w:rsidRPr="0073469F">
        <w:tab/>
        <w:t>General</w:t>
      </w:r>
      <w:bookmarkEnd w:id="5868"/>
      <w:bookmarkEnd w:id="5869"/>
      <w:bookmarkEnd w:id="5870"/>
      <w:bookmarkEnd w:id="5871"/>
      <w:bookmarkEnd w:id="5872"/>
      <w:bookmarkEnd w:id="5873"/>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5874" w:name="_CR11_2_2_2"/>
      <w:bookmarkStart w:id="5875" w:name="_Toc20156245"/>
      <w:bookmarkStart w:id="5876" w:name="_Toc27501402"/>
      <w:bookmarkStart w:id="5877" w:name="_Toc36049528"/>
      <w:bookmarkStart w:id="5878" w:name="_Toc45210294"/>
      <w:bookmarkStart w:id="5879" w:name="_Toc51861119"/>
      <w:bookmarkStart w:id="5880" w:name="_Toc193391263"/>
      <w:bookmarkEnd w:id="5874"/>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5875"/>
      <w:bookmarkEnd w:id="5876"/>
      <w:bookmarkEnd w:id="5877"/>
      <w:bookmarkEnd w:id="5878"/>
      <w:bookmarkEnd w:id="5879"/>
      <w:bookmarkEnd w:id="5880"/>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2" type="#_x0000_t75" style="width:477.25pt;height:332.9pt" o:ole="">
            <v:imagedata r:id="rId55" o:title=""/>
          </v:shape>
          <o:OLEObject Type="Embed" ProgID="Visio.Drawing.11" ShapeID="_x0000_i1042" DrawAspect="Content" ObjectID="_1804003316" r:id="rId56"/>
        </w:object>
      </w:r>
    </w:p>
    <w:p w14:paraId="08632320" w14:textId="77777777" w:rsidR="00997715" w:rsidRPr="0073469F" w:rsidRDefault="00997715" w:rsidP="00997715">
      <w:pPr>
        <w:pStyle w:val="TF"/>
        <w:rPr>
          <w:lang w:eastAsia="zh-CN"/>
        </w:rPr>
      </w:pPr>
      <w:bookmarkStart w:id="5881" w:name="_CRFigure11_2_2_21"/>
      <w:r w:rsidRPr="0073469F">
        <w:rPr>
          <w:lang w:eastAsia="zh-CN"/>
        </w:rPr>
        <w:t>Figure </w:t>
      </w:r>
      <w:bookmarkEnd w:id="5881"/>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5882" w:name="_CR11_2_2_3"/>
      <w:bookmarkStart w:id="5883" w:name="_Toc20156246"/>
      <w:bookmarkStart w:id="5884" w:name="_Toc27501403"/>
      <w:bookmarkStart w:id="5885" w:name="_Toc36049529"/>
      <w:bookmarkStart w:id="5886" w:name="_Toc45210295"/>
      <w:bookmarkStart w:id="5887" w:name="_Toc51861120"/>
      <w:bookmarkStart w:id="5888" w:name="_Toc193391264"/>
      <w:bookmarkEnd w:id="5882"/>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5883"/>
      <w:bookmarkEnd w:id="5884"/>
      <w:bookmarkEnd w:id="5885"/>
      <w:bookmarkEnd w:id="5886"/>
      <w:bookmarkEnd w:id="5887"/>
      <w:bookmarkEnd w:id="5888"/>
    </w:p>
    <w:p w14:paraId="6D972DBE" w14:textId="77777777" w:rsidR="00A133FF" w:rsidRPr="0073469F" w:rsidRDefault="00A133FF" w:rsidP="00567124">
      <w:pPr>
        <w:pStyle w:val="Heading5"/>
        <w:rPr>
          <w:lang w:eastAsia="ko-KR"/>
        </w:rPr>
      </w:pPr>
      <w:bookmarkStart w:id="5889" w:name="_CR11_2_2_3_1"/>
      <w:bookmarkStart w:id="5890" w:name="_Toc20156247"/>
      <w:bookmarkStart w:id="5891" w:name="_Toc27501404"/>
      <w:bookmarkStart w:id="5892" w:name="_Toc36049530"/>
      <w:bookmarkStart w:id="5893" w:name="_Toc45210296"/>
      <w:bookmarkStart w:id="5894" w:name="_Toc51861121"/>
      <w:bookmarkStart w:id="5895" w:name="_Toc193391265"/>
      <w:bookmarkEnd w:id="588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5890"/>
      <w:bookmarkEnd w:id="5891"/>
      <w:bookmarkEnd w:id="5892"/>
      <w:bookmarkEnd w:id="5893"/>
      <w:bookmarkEnd w:id="5894"/>
      <w:bookmarkEnd w:id="5895"/>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5896" w:name="_CR11_2_2_3_2"/>
      <w:bookmarkStart w:id="5897" w:name="_Toc20156248"/>
      <w:bookmarkStart w:id="5898" w:name="_Toc27501405"/>
      <w:bookmarkStart w:id="5899" w:name="_Toc36049531"/>
      <w:bookmarkStart w:id="5900" w:name="_Toc45210297"/>
      <w:bookmarkStart w:id="5901" w:name="_Toc51861122"/>
      <w:bookmarkStart w:id="5902" w:name="_Toc193391266"/>
      <w:bookmarkEnd w:id="589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5897"/>
      <w:bookmarkEnd w:id="5898"/>
      <w:bookmarkEnd w:id="5899"/>
      <w:bookmarkEnd w:id="5900"/>
      <w:bookmarkEnd w:id="5901"/>
      <w:bookmarkEnd w:id="5902"/>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5903" w:name="_CR11_2_2_3_3"/>
      <w:bookmarkStart w:id="5904" w:name="_Toc20156249"/>
      <w:bookmarkStart w:id="5905" w:name="_Toc27501406"/>
      <w:bookmarkStart w:id="5906" w:name="_Toc36049532"/>
      <w:bookmarkStart w:id="5907" w:name="_Toc45210298"/>
      <w:bookmarkStart w:id="5908" w:name="_Toc51861123"/>
      <w:bookmarkStart w:id="5909" w:name="_Toc193391267"/>
      <w:bookmarkEnd w:id="5903"/>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5904"/>
      <w:bookmarkEnd w:id="5905"/>
      <w:bookmarkEnd w:id="5906"/>
      <w:bookmarkEnd w:id="5907"/>
      <w:bookmarkEnd w:id="5908"/>
      <w:bookmarkEnd w:id="5909"/>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5910" w:name="_CR11_2_2_3_4"/>
      <w:bookmarkStart w:id="5911" w:name="_Toc20156250"/>
      <w:bookmarkStart w:id="5912" w:name="_Toc27501407"/>
      <w:bookmarkStart w:id="5913" w:name="_Toc36049533"/>
      <w:bookmarkStart w:id="5914" w:name="_Toc45210299"/>
      <w:bookmarkStart w:id="5915" w:name="_Toc51861124"/>
      <w:bookmarkStart w:id="5916" w:name="_Toc193391268"/>
      <w:bookmarkEnd w:id="591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5911"/>
      <w:bookmarkEnd w:id="5912"/>
      <w:bookmarkEnd w:id="5913"/>
      <w:bookmarkEnd w:id="5914"/>
      <w:bookmarkEnd w:id="5915"/>
      <w:bookmarkEnd w:id="5916"/>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5917" w:name="_CR11_2_2_3_5"/>
      <w:bookmarkStart w:id="5918" w:name="_Toc20156251"/>
      <w:bookmarkStart w:id="5919" w:name="_Toc27501408"/>
      <w:bookmarkStart w:id="5920" w:name="_Toc36049534"/>
      <w:bookmarkStart w:id="5921" w:name="_Toc45210300"/>
      <w:bookmarkStart w:id="5922" w:name="_Toc51861125"/>
      <w:bookmarkStart w:id="5923" w:name="_Toc193391269"/>
      <w:bookmarkEnd w:id="591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5918"/>
      <w:bookmarkEnd w:id="5919"/>
      <w:bookmarkEnd w:id="5920"/>
      <w:bookmarkEnd w:id="5921"/>
      <w:bookmarkEnd w:id="5922"/>
      <w:bookmarkEnd w:id="5923"/>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924" w:name="_CR11_2_2_3_6"/>
      <w:bookmarkStart w:id="5925" w:name="_Toc20156252"/>
      <w:bookmarkStart w:id="5926" w:name="_Toc27501409"/>
      <w:bookmarkStart w:id="5927" w:name="_Toc36049535"/>
      <w:bookmarkStart w:id="5928" w:name="_Toc45210301"/>
      <w:bookmarkStart w:id="5929" w:name="_Toc51861126"/>
      <w:bookmarkStart w:id="5930" w:name="_Toc193391270"/>
      <w:bookmarkEnd w:id="592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925"/>
      <w:bookmarkEnd w:id="5926"/>
      <w:bookmarkEnd w:id="5927"/>
      <w:bookmarkEnd w:id="5928"/>
      <w:bookmarkEnd w:id="5929"/>
      <w:bookmarkEnd w:id="5930"/>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931" w:name="_CR11_2_2_4"/>
      <w:bookmarkStart w:id="5932" w:name="_Toc20156253"/>
      <w:bookmarkStart w:id="5933" w:name="_Toc27501410"/>
      <w:bookmarkStart w:id="5934" w:name="_Toc36049536"/>
      <w:bookmarkStart w:id="5935" w:name="_Toc45210302"/>
      <w:bookmarkStart w:id="5936" w:name="_Toc51861127"/>
      <w:bookmarkStart w:id="5937" w:name="_Toc193391271"/>
      <w:bookmarkEnd w:id="5931"/>
      <w:r w:rsidRPr="0073469F">
        <w:rPr>
          <w:rFonts w:eastAsia="Malgun Gothic"/>
        </w:rPr>
        <w:t>11.2.2</w:t>
      </w:r>
      <w:r w:rsidR="009602EC" w:rsidRPr="0073469F">
        <w:rPr>
          <w:rFonts w:eastAsia="Malgun Gothic"/>
        </w:rPr>
        <w:t>.4</w:t>
      </w:r>
      <w:r w:rsidRPr="0073469F">
        <w:rPr>
          <w:rFonts w:eastAsia="Malgun Gothic"/>
        </w:rPr>
        <w:tab/>
        <w:t>Procedures</w:t>
      </w:r>
      <w:bookmarkEnd w:id="5932"/>
      <w:bookmarkEnd w:id="5933"/>
      <w:bookmarkEnd w:id="5934"/>
      <w:bookmarkEnd w:id="5935"/>
      <w:bookmarkEnd w:id="5936"/>
      <w:bookmarkEnd w:id="5937"/>
    </w:p>
    <w:p w14:paraId="67990748" w14:textId="77777777" w:rsidR="00A133FF" w:rsidRPr="0073469F" w:rsidRDefault="00A133FF" w:rsidP="00567124">
      <w:pPr>
        <w:pStyle w:val="Heading5"/>
        <w:rPr>
          <w:lang w:eastAsia="zh-CN"/>
        </w:rPr>
      </w:pPr>
      <w:bookmarkStart w:id="5938" w:name="_CR11_2_2_4_1"/>
      <w:bookmarkStart w:id="5939" w:name="_Toc20156254"/>
      <w:bookmarkStart w:id="5940" w:name="_Toc27501411"/>
      <w:bookmarkStart w:id="5941" w:name="_Toc36049537"/>
      <w:bookmarkStart w:id="5942" w:name="_Toc45210303"/>
      <w:bookmarkStart w:id="5943" w:name="_Toc51861128"/>
      <w:bookmarkStart w:id="5944" w:name="_Toc193391272"/>
      <w:bookmarkEnd w:id="593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939"/>
      <w:bookmarkEnd w:id="5940"/>
      <w:bookmarkEnd w:id="5941"/>
      <w:bookmarkEnd w:id="5942"/>
      <w:bookmarkEnd w:id="5943"/>
      <w:bookmarkEnd w:id="5944"/>
    </w:p>
    <w:p w14:paraId="74B934C3" w14:textId="77777777" w:rsidR="00A133FF" w:rsidRPr="0073469F" w:rsidRDefault="00A133FF" w:rsidP="00567124">
      <w:pPr>
        <w:pStyle w:val="Heading5"/>
        <w:rPr>
          <w:lang w:eastAsia="ko-KR"/>
        </w:rPr>
      </w:pPr>
      <w:bookmarkStart w:id="5945" w:name="_CR11_2_2_4_2"/>
      <w:bookmarkStart w:id="5946" w:name="_Toc20156255"/>
      <w:bookmarkStart w:id="5947" w:name="_Toc27501412"/>
      <w:bookmarkStart w:id="5948" w:name="_Toc36049538"/>
      <w:bookmarkStart w:id="5949" w:name="_Toc45210304"/>
      <w:bookmarkStart w:id="5950" w:name="_Toc51861129"/>
      <w:bookmarkStart w:id="5951" w:name="_Toc193391273"/>
      <w:bookmarkEnd w:id="5945"/>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946"/>
      <w:bookmarkEnd w:id="5947"/>
      <w:bookmarkEnd w:id="5948"/>
      <w:bookmarkEnd w:id="5949"/>
      <w:bookmarkEnd w:id="5950"/>
      <w:bookmarkEnd w:id="5951"/>
    </w:p>
    <w:p w14:paraId="002A145B" w14:textId="77777777" w:rsidR="00A133FF" w:rsidRPr="0073469F" w:rsidRDefault="00A133FF" w:rsidP="00567124">
      <w:pPr>
        <w:pStyle w:val="Heading6"/>
        <w:numPr>
          <w:ilvl w:val="5"/>
          <w:numId w:val="0"/>
        </w:numPr>
        <w:ind w:left="1152" w:hanging="432"/>
        <w:rPr>
          <w:lang w:eastAsia="ko-KR"/>
        </w:rPr>
      </w:pPr>
      <w:bookmarkStart w:id="5952" w:name="_CR11_2_2_4_2_1"/>
      <w:bookmarkStart w:id="5953" w:name="_Toc20156256"/>
      <w:bookmarkStart w:id="5954" w:name="_Toc27501413"/>
      <w:bookmarkStart w:id="5955" w:name="_Toc36049539"/>
      <w:bookmarkStart w:id="5956" w:name="_Toc45210305"/>
      <w:bookmarkStart w:id="5957" w:name="_Toc51861130"/>
      <w:bookmarkStart w:id="5958" w:name="_Toc193391274"/>
      <w:bookmarkEnd w:id="595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953"/>
      <w:bookmarkEnd w:id="5954"/>
      <w:bookmarkEnd w:id="5955"/>
      <w:bookmarkEnd w:id="5956"/>
      <w:bookmarkEnd w:id="5957"/>
      <w:bookmarkEnd w:id="5958"/>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lastRenderedPageBreak/>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959" w:name="_CR11_2_2_4_2_2"/>
      <w:bookmarkStart w:id="5960" w:name="_Toc20156257"/>
      <w:bookmarkStart w:id="5961" w:name="_Toc27501414"/>
      <w:bookmarkStart w:id="5962" w:name="_Toc36049540"/>
      <w:bookmarkStart w:id="5963" w:name="_Toc45210306"/>
      <w:bookmarkStart w:id="5964" w:name="_Toc51861131"/>
      <w:bookmarkStart w:id="5965" w:name="_Toc193391275"/>
      <w:bookmarkEnd w:id="595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960"/>
      <w:bookmarkEnd w:id="5961"/>
      <w:bookmarkEnd w:id="5962"/>
      <w:bookmarkEnd w:id="5963"/>
      <w:bookmarkEnd w:id="5964"/>
      <w:bookmarkEnd w:id="5965"/>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lastRenderedPageBreak/>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966" w:name="_CR11_2_2_4_2_3"/>
      <w:bookmarkStart w:id="5967" w:name="_Toc20156258"/>
      <w:bookmarkStart w:id="5968" w:name="_Toc27501415"/>
      <w:bookmarkStart w:id="5969" w:name="_Toc36049541"/>
      <w:bookmarkStart w:id="5970" w:name="_Toc45210307"/>
      <w:bookmarkStart w:id="5971" w:name="_Toc51861132"/>
      <w:bookmarkStart w:id="5972" w:name="_Toc193391276"/>
      <w:bookmarkEnd w:id="596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967"/>
      <w:bookmarkEnd w:id="5968"/>
      <w:bookmarkEnd w:id="5969"/>
      <w:bookmarkEnd w:id="5970"/>
      <w:bookmarkEnd w:id="5971"/>
      <w:bookmarkEnd w:id="5972"/>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973" w:name="_CR11_2_2_4_2_4"/>
      <w:bookmarkStart w:id="5974" w:name="_Toc20156259"/>
      <w:bookmarkStart w:id="5975" w:name="_Toc27501416"/>
      <w:bookmarkStart w:id="5976" w:name="_Toc36049542"/>
      <w:bookmarkStart w:id="5977" w:name="_Toc45210308"/>
      <w:bookmarkStart w:id="5978" w:name="_Toc51861133"/>
      <w:bookmarkStart w:id="5979" w:name="_Toc193391277"/>
      <w:bookmarkEnd w:id="597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974"/>
      <w:bookmarkEnd w:id="5975"/>
      <w:bookmarkEnd w:id="5976"/>
      <w:bookmarkEnd w:id="5977"/>
      <w:bookmarkEnd w:id="5978"/>
      <w:bookmarkEnd w:id="5979"/>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980" w:name="_CR11_2_2_4_2_5"/>
      <w:bookmarkStart w:id="5981" w:name="_Toc20156260"/>
      <w:bookmarkStart w:id="5982" w:name="_Toc27501417"/>
      <w:bookmarkStart w:id="5983" w:name="_Toc36049543"/>
      <w:bookmarkStart w:id="5984" w:name="_Toc45210309"/>
      <w:bookmarkStart w:id="5985" w:name="_Toc51861134"/>
      <w:bookmarkStart w:id="5986" w:name="_Toc193391278"/>
      <w:bookmarkEnd w:id="598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981"/>
      <w:bookmarkEnd w:id="5982"/>
      <w:bookmarkEnd w:id="5983"/>
      <w:bookmarkEnd w:id="5984"/>
      <w:bookmarkEnd w:id="5985"/>
      <w:bookmarkEnd w:id="5986"/>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987" w:name="_CR11_2_2_4_2_6"/>
      <w:bookmarkStart w:id="5988" w:name="_Toc20156261"/>
      <w:bookmarkStart w:id="5989" w:name="_Toc27501418"/>
      <w:bookmarkStart w:id="5990" w:name="_Toc36049544"/>
      <w:bookmarkStart w:id="5991" w:name="_Toc45210310"/>
      <w:bookmarkStart w:id="5992" w:name="_Toc51861135"/>
      <w:bookmarkStart w:id="5993" w:name="_Toc193391279"/>
      <w:bookmarkEnd w:id="5987"/>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988"/>
      <w:bookmarkEnd w:id="5989"/>
      <w:bookmarkEnd w:id="5990"/>
      <w:bookmarkEnd w:id="5991"/>
      <w:bookmarkEnd w:id="5992"/>
      <w:bookmarkEnd w:id="5993"/>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994" w:name="_CR11_2_2_4_2_7"/>
      <w:bookmarkStart w:id="5995" w:name="_Toc20156262"/>
      <w:bookmarkStart w:id="5996" w:name="_Toc27501419"/>
      <w:bookmarkStart w:id="5997" w:name="_Toc36049545"/>
      <w:bookmarkStart w:id="5998" w:name="_Toc45210311"/>
      <w:bookmarkStart w:id="5999" w:name="_Toc51861136"/>
      <w:bookmarkStart w:id="6000" w:name="_Toc193391280"/>
      <w:bookmarkEnd w:id="599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995"/>
      <w:bookmarkEnd w:id="5996"/>
      <w:bookmarkEnd w:id="5997"/>
      <w:bookmarkEnd w:id="5998"/>
      <w:bookmarkEnd w:id="5999"/>
      <w:bookmarkEnd w:id="6000"/>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6001" w:name="_CR11_2_2_4_2_8"/>
      <w:bookmarkStart w:id="6002" w:name="_Toc20156263"/>
      <w:bookmarkStart w:id="6003" w:name="_Toc27501420"/>
      <w:bookmarkStart w:id="6004" w:name="_Toc36049546"/>
      <w:bookmarkStart w:id="6005" w:name="_Toc45210312"/>
      <w:bookmarkStart w:id="6006" w:name="_Toc51861137"/>
      <w:bookmarkStart w:id="6007" w:name="_Toc193391281"/>
      <w:bookmarkEnd w:id="6001"/>
      <w:r w:rsidRPr="0073469F">
        <w:rPr>
          <w:lang w:eastAsia="zh-CN"/>
        </w:rPr>
        <w:lastRenderedPageBreak/>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6002"/>
      <w:bookmarkEnd w:id="6003"/>
      <w:bookmarkEnd w:id="6004"/>
      <w:bookmarkEnd w:id="6005"/>
      <w:bookmarkEnd w:id="6006"/>
      <w:bookmarkEnd w:id="6007"/>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6008" w:name="_CR11_2_2_4_2_9"/>
      <w:bookmarkStart w:id="6009" w:name="_Toc20156264"/>
      <w:bookmarkStart w:id="6010" w:name="_Toc27501421"/>
      <w:bookmarkStart w:id="6011" w:name="_Toc36049547"/>
      <w:bookmarkStart w:id="6012" w:name="_Toc45210313"/>
      <w:bookmarkStart w:id="6013" w:name="_Toc51861138"/>
      <w:bookmarkStart w:id="6014" w:name="_Toc193391282"/>
      <w:bookmarkEnd w:id="600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6009"/>
      <w:bookmarkEnd w:id="6010"/>
      <w:bookmarkEnd w:id="6011"/>
      <w:bookmarkEnd w:id="6012"/>
      <w:bookmarkEnd w:id="6013"/>
      <w:bookmarkEnd w:id="6014"/>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6015" w:name="_CR11_2_2_4_3"/>
      <w:bookmarkStart w:id="6016" w:name="_Toc20156265"/>
      <w:bookmarkStart w:id="6017" w:name="_Toc27501422"/>
      <w:bookmarkStart w:id="6018" w:name="_Toc36049548"/>
      <w:bookmarkStart w:id="6019" w:name="_Toc45210314"/>
      <w:bookmarkStart w:id="6020" w:name="_Toc51861139"/>
      <w:bookmarkStart w:id="6021" w:name="_Toc193391283"/>
      <w:bookmarkEnd w:id="6015"/>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6016"/>
      <w:bookmarkEnd w:id="6017"/>
      <w:bookmarkEnd w:id="6018"/>
      <w:bookmarkEnd w:id="6019"/>
      <w:bookmarkEnd w:id="6020"/>
      <w:bookmarkEnd w:id="6021"/>
    </w:p>
    <w:p w14:paraId="6DCC8AF6" w14:textId="77777777" w:rsidR="00A133FF" w:rsidRPr="0073469F" w:rsidRDefault="00A133FF" w:rsidP="00567124">
      <w:pPr>
        <w:pStyle w:val="Heading6"/>
        <w:numPr>
          <w:ilvl w:val="5"/>
          <w:numId w:val="0"/>
        </w:numPr>
        <w:ind w:left="1152" w:hanging="432"/>
        <w:rPr>
          <w:lang w:eastAsia="ko-KR"/>
        </w:rPr>
      </w:pPr>
      <w:bookmarkStart w:id="6022" w:name="_CR11_2_2_4_3_1"/>
      <w:bookmarkStart w:id="6023" w:name="_Toc20156266"/>
      <w:bookmarkStart w:id="6024" w:name="_Toc27501423"/>
      <w:bookmarkStart w:id="6025" w:name="_Toc36049549"/>
      <w:bookmarkStart w:id="6026" w:name="_Toc45210315"/>
      <w:bookmarkStart w:id="6027" w:name="_Toc51861140"/>
      <w:bookmarkStart w:id="6028" w:name="_Toc193391284"/>
      <w:bookmarkEnd w:id="6022"/>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6023"/>
      <w:bookmarkEnd w:id="6024"/>
      <w:bookmarkEnd w:id="6025"/>
      <w:bookmarkEnd w:id="6026"/>
      <w:bookmarkEnd w:id="6027"/>
      <w:bookmarkEnd w:id="6028"/>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lastRenderedPageBreak/>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6029" w:name="_CR11_2_2_4_3_2"/>
      <w:bookmarkStart w:id="6030" w:name="_Toc20156267"/>
      <w:bookmarkStart w:id="6031" w:name="_Toc27501424"/>
      <w:bookmarkStart w:id="6032" w:name="_Toc36049550"/>
      <w:bookmarkStart w:id="6033" w:name="_Toc45210316"/>
      <w:bookmarkStart w:id="6034" w:name="_Toc51861141"/>
      <w:bookmarkStart w:id="6035" w:name="_Toc193391285"/>
      <w:bookmarkEnd w:id="6029"/>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6030"/>
      <w:bookmarkEnd w:id="6031"/>
      <w:bookmarkEnd w:id="6032"/>
      <w:bookmarkEnd w:id="6033"/>
      <w:bookmarkEnd w:id="6034"/>
      <w:bookmarkEnd w:id="6035"/>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lastRenderedPageBreak/>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lastRenderedPageBreak/>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6036" w:name="_CR11_2_2_4_3_3"/>
      <w:bookmarkStart w:id="6037" w:name="_Toc20156268"/>
      <w:bookmarkStart w:id="6038" w:name="_Toc27501425"/>
      <w:bookmarkStart w:id="6039" w:name="_Toc36049551"/>
      <w:bookmarkStart w:id="6040" w:name="_Toc45210317"/>
      <w:bookmarkStart w:id="6041" w:name="_Toc51861142"/>
      <w:bookmarkStart w:id="6042" w:name="_Toc193391286"/>
      <w:bookmarkEnd w:id="6036"/>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6037"/>
      <w:bookmarkEnd w:id="6038"/>
      <w:bookmarkEnd w:id="6039"/>
      <w:bookmarkEnd w:id="6040"/>
      <w:bookmarkEnd w:id="6041"/>
      <w:bookmarkEnd w:id="6042"/>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6043" w:name="_CR11_2_2_4_3_4"/>
      <w:bookmarkStart w:id="6044" w:name="_Toc20156269"/>
      <w:bookmarkStart w:id="6045" w:name="_Toc27501426"/>
      <w:bookmarkStart w:id="6046" w:name="_Toc36049552"/>
      <w:bookmarkStart w:id="6047" w:name="_Toc45210318"/>
      <w:bookmarkStart w:id="6048" w:name="_Toc51861143"/>
      <w:bookmarkStart w:id="6049" w:name="_Toc193391287"/>
      <w:bookmarkEnd w:id="604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6044"/>
      <w:bookmarkEnd w:id="6045"/>
      <w:bookmarkEnd w:id="6046"/>
      <w:bookmarkEnd w:id="6047"/>
      <w:bookmarkEnd w:id="6048"/>
      <w:bookmarkEnd w:id="6049"/>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6050" w:name="_CR11_2_2_4_3_5"/>
      <w:bookmarkStart w:id="6051" w:name="_Toc20156270"/>
      <w:bookmarkStart w:id="6052" w:name="_Toc27501427"/>
      <w:bookmarkStart w:id="6053" w:name="_Toc36049553"/>
      <w:bookmarkStart w:id="6054" w:name="_Toc45210319"/>
      <w:bookmarkStart w:id="6055" w:name="_Toc51861144"/>
      <w:bookmarkStart w:id="6056" w:name="_Toc193391288"/>
      <w:bookmarkEnd w:id="6050"/>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6051"/>
      <w:bookmarkEnd w:id="6052"/>
      <w:bookmarkEnd w:id="6053"/>
      <w:bookmarkEnd w:id="6054"/>
      <w:bookmarkEnd w:id="6055"/>
      <w:bookmarkEnd w:id="6056"/>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6057" w:name="_CR11_2_2_4_4"/>
      <w:bookmarkStart w:id="6058" w:name="_Toc20156271"/>
      <w:bookmarkStart w:id="6059" w:name="_Toc27501428"/>
      <w:bookmarkStart w:id="6060" w:name="_Toc36049554"/>
      <w:bookmarkStart w:id="6061" w:name="_Toc45210320"/>
      <w:bookmarkStart w:id="6062" w:name="_Toc51861145"/>
      <w:bookmarkStart w:id="6063" w:name="_Toc193391289"/>
      <w:bookmarkEnd w:id="6057"/>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6058"/>
      <w:bookmarkEnd w:id="6059"/>
      <w:bookmarkEnd w:id="6060"/>
      <w:bookmarkEnd w:id="6061"/>
      <w:bookmarkEnd w:id="6062"/>
      <w:bookmarkEnd w:id="6063"/>
    </w:p>
    <w:p w14:paraId="61803EA0" w14:textId="77777777" w:rsidR="00A133FF" w:rsidRPr="0073469F" w:rsidRDefault="00A133FF" w:rsidP="00567124">
      <w:pPr>
        <w:pStyle w:val="Heading6"/>
        <w:numPr>
          <w:ilvl w:val="5"/>
          <w:numId w:val="0"/>
        </w:numPr>
        <w:ind w:left="1152" w:hanging="432"/>
        <w:rPr>
          <w:lang w:eastAsia="ko-KR"/>
        </w:rPr>
      </w:pPr>
      <w:bookmarkStart w:id="6064" w:name="_CR11_2_2_4_4_1"/>
      <w:bookmarkStart w:id="6065" w:name="_Toc20156272"/>
      <w:bookmarkStart w:id="6066" w:name="_Toc27501429"/>
      <w:bookmarkStart w:id="6067" w:name="_Toc36049555"/>
      <w:bookmarkStart w:id="6068" w:name="_Toc45210321"/>
      <w:bookmarkStart w:id="6069" w:name="_Toc51861146"/>
      <w:bookmarkStart w:id="6070" w:name="_Toc193391290"/>
      <w:bookmarkEnd w:id="6064"/>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6065"/>
      <w:bookmarkEnd w:id="6066"/>
      <w:bookmarkEnd w:id="6067"/>
      <w:bookmarkEnd w:id="6068"/>
      <w:bookmarkEnd w:id="6069"/>
      <w:bookmarkEnd w:id="6070"/>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lastRenderedPageBreak/>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6071" w:name="_CR11_2_2_4_4_2"/>
      <w:bookmarkStart w:id="6072" w:name="_Toc20156273"/>
      <w:bookmarkStart w:id="6073" w:name="_Toc27501430"/>
      <w:bookmarkStart w:id="6074" w:name="_Toc36049556"/>
      <w:bookmarkStart w:id="6075" w:name="_Toc45210322"/>
      <w:bookmarkStart w:id="6076" w:name="_Toc51861147"/>
      <w:bookmarkStart w:id="6077" w:name="_Toc193391291"/>
      <w:bookmarkEnd w:id="607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6072"/>
      <w:bookmarkEnd w:id="6073"/>
      <w:bookmarkEnd w:id="6074"/>
      <w:bookmarkEnd w:id="6075"/>
      <w:bookmarkEnd w:id="6076"/>
      <w:bookmarkEnd w:id="6077"/>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6078" w:name="_CR11_2_2_4_4_3"/>
      <w:bookmarkStart w:id="6079" w:name="_Toc20156274"/>
      <w:bookmarkStart w:id="6080" w:name="_Toc27501431"/>
      <w:bookmarkStart w:id="6081" w:name="_Toc36049557"/>
      <w:bookmarkStart w:id="6082" w:name="_Toc45210323"/>
      <w:bookmarkStart w:id="6083" w:name="_Toc51861148"/>
      <w:bookmarkStart w:id="6084" w:name="_Toc193391292"/>
      <w:bookmarkEnd w:id="607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6079"/>
      <w:bookmarkEnd w:id="6080"/>
      <w:bookmarkEnd w:id="6081"/>
      <w:bookmarkEnd w:id="6082"/>
      <w:bookmarkEnd w:id="6083"/>
      <w:bookmarkEnd w:id="6084"/>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lastRenderedPageBreak/>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lastRenderedPageBreak/>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6085" w:name="_CR11_2_2_4_4_4"/>
      <w:bookmarkStart w:id="6086" w:name="_Toc20156275"/>
      <w:bookmarkStart w:id="6087" w:name="_Toc27501432"/>
      <w:bookmarkStart w:id="6088" w:name="_Toc36049558"/>
      <w:bookmarkStart w:id="6089" w:name="_Toc45210324"/>
      <w:bookmarkStart w:id="6090" w:name="_Toc51861149"/>
      <w:bookmarkStart w:id="6091" w:name="_Toc193391293"/>
      <w:bookmarkEnd w:id="6085"/>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6086"/>
      <w:bookmarkEnd w:id="6087"/>
      <w:bookmarkEnd w:id="6088"/>
      <w:bookmarkEnd w:id="6089"/>
      <w:bookmarkEnd w:id="6090"/>
      <w:bookmarkEnd w:id="6091"/>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6092" w:name="_CR11_2_2_4_4_5"/>
      <w:bookmarkStart w:id="6093" w:name="_Toc20156276"/>
      <w:bookmarkStart w:id="6094" w:name="_Toc27501433"/>
      <w:bookmarkStart w:id="6095" w:name="_Toc36049559"/>
      <w:bookmarkStart w:id="6096" w:name="_Toc45210325"/>
      <w:bookmarkStart w:id="6097" w:name="_Toc51861150"/>
      <w:bookmarkStart w:id="6098" w:name="_Toc193391294"/>
      <w:bookmarkEnd w:id="6092"/>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6093"/>
      <w:bookmarkEnd w:id="6094"/>
      <w:bookmarkEnd w:id="6095"/>
      <w:bookmarkEnd w:id="6096"/>
      <w:bookmarkEnd w:id="6097"/>
      <w:bookmarkEnd w:id="6098"/>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6099" w:name="_CR11_2_2_4_4_6"/>
      <w:bookmarkStart w:id="6100" w:name="_Toc20156277"/>
      <w:bookmarkStart w:id="6101" w:name="_Toc27501434"/>
      <w:bookmarkStart w:id="6102" w:name="_Toc36049560"/>
      <w:bookmarkStart w:id="6103" w:name="_Toc45210326"/>
      <w:bookmarkStart w:id="6104" w:name="_Toc51861151"/>
      <w:bookmarkStart w:id="6105" w:name="_Toc193391295"/>
      <w:bookmarkEnd w:id="6099"/>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6100"/>
      <w:bookmarkEnd w:id="6101"/>
      <w:bookmarkEnd w:id="6102"/>
      <w:bookmarkEnd w:id="6103"/>
      <w:bookmarkEnd w:id="6104"/>
      <w:bookmarkEnd w:id="6105"/>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6106" w:name="_CR11_2_2_4_4_7"/>
      <w:bookmarkStart w:id="6107" w:name="_Toc20156278"/>
      <w:bookmarkStart w:id="6108" w:name="_Toc27501435"/>
      <w:bookmarkStart w:id="6109" w:name="_Toc36049561"/>
      <w:bookmarkStart w:id="6110" w:name="_Toc45210327"/>
      <w:bookmarkStart w:id="6111" w:name="_Toc51861152"/>
      <w:bookmarkStart w:id="6112" w:name="_Toc193391296"/>
      <w:bookmarkEnd w:id="6106"/>
      <w:r w:rsidRPr="0073469F">
        <w:rPr>
          <w:lang w:eastAsia="zh-CN"/>
        </w:rPr>
        <w:lastRenderedPageBreak/>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6107"/>
      <w:bookmarkEnd w:id="6108"/>
      <w:bookmarkEnd w:id="6109"/>
      <w:bookmarkEnd w:id="6110"/>
      <w:bookmarkEnd w:id="6111"/>
      <w:bookmarkEnd w:id="6112"/>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6113" w:name="_CR11_2_2_4_4_8"/>
      <w:bookmarkStart w:id="6114" w:name="_Toc20156279"/>
      <w:bookmarkStart w:id="6115" w:name="_Toc27501436"/>
      <w:bookmarkStart w:id="6116" w:name="_Toc36049562"/>
      <w:bookmarkStart w:id="6117" w:name="_Toc45210328"/>
      <w:bookmarkStart w:id="6118" w:name="_Toc51861153"/>
      <w:bookmarkStart w:id="6119" w:name="_Toc193391297"/>
      <w:bookmarkEnd w:id="611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6114"/>
      <w:bookmarkEnd w:id="6115"/>
      <w:bookmarkEnd w:id="6116"/>
      <w:bookmarkEnd w:id="6117"/>
      <w:bookmarkEnd w:id="6118"/>
      <w:bookmarkEnd w:id="6119"/>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6120" w:name="_CR11_2_2_4_5"/>
      <w:bookmarkStart w:id="6121" w:name="_Toc20156280"/>
      <w:bookmarkStart w:id="6122" w:name="_Toc27501437"/>
      <w:bookmarkStart w:id="6123" w:name="_Toc36049563"/>
      <w:bookmarkStart w:id="6124" w:name="_Toc45210329"/>
      <w:bookmarkStart w:id="6125" w:name="_Toc51861154"/>
      <w:bookmarkStart w:id="6126" w:name="_Toc193391298"/>
      <w:bookmarkEnd w:id="6120"/>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6121"/>
      <w:bookmarkEnd w:id="6122"/>
      <w:bookmarkEnd w:id="6123"/>
      <w:bookmarkEnd w:id="6124"/>
      <w:bookmarkEnd w:id="6125"/>
      <w:bookmarkEnd w:id="6126"/>
    </w:p>
    <w:p w14:paraId="0F57AC61" w14:textId="77777777" w:rsidR="00A133FF" w:rsidRPr="0073469F" w:rsidRDefault="00A133FF" w:rsidP="00567124">
      <w:pPr>
        <w:pStyle w:val="Heading6"/>
        <w:numPr>
          <w:ilvl w:val="5"/>
          <w:numId w:val="0"/>
        </w:numPr>
        <w:ind w:left="1152" w:hanging="432"/>
        <w:rPr>
          <w:lang w:eastAsia="ko-KR"/>
        </w:rPr>
      </w:pPr>
      <w:bookmarkStart w:id="6127" w:name="_CR11_2_2_4_5_1"/>
      <w:bookmarkStart w:id="6128" w:name="_Toc20156281"/>
      <w:bookmarkStart w:id="6129" w:name="_Toc27501438"/>
      <w:bookmarkStart w:id="6130" w:name="_Toc36049564"/>
      <w:bookmarkStart w:id="6131" w:name="_Toc45210330"/>
      <w:bookmarkStart w:id="6132" w:name="_Toc51861155"/>
      <w:bookmarkStart w:id="6133" w:name="_Toc193391299"/>
      <w:bookmarkEnd w:id="612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6128"/>
      <w:bookmarkEnd w:id="6129"/>
      <w:bookmarkEnd w:id="6130"/>
      <w:bookmarkEnd w:id="6131"/>
      <w:bookmarkEnd w:id="6132"/>
      <w:bookmarkEnd w:id="6133"/>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6134" w:name="_CR11_2_2_4_5_2"/>
      <w:bookmarkStart w:id="6135" w:name="_Toc20156282"/>
      <w:bookmarkStart w:id="6136" w:name="_Toc27501439"/>
      <w:bookmarkStart w:id="6137" w:name="_Toc36049565"/>
      <w:bookmarkStart w:id="6138" w:name="_Toc45210331"/>
      <w:bookmarkStart w:id="6139" w:name="_Toc51861156"/>
      <w:bookmarkStart w:id="6140" w:name="_Toc193391300"/>
      <w:bookmarkEnd w:id="613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6135"/>
      <w:bookmarkEnd w:id="6136"/>
      <w:bookmarkEnd w:id="6137"/>
      <w:bookmarkEnd w:id="6138"/>
      <w:bookmarkEnd w:id="6139"/>
      <w:bookmarkEnd w:id="6140"/>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6141" w:name="_CR11_2_2_4_5_3"/>
      <w:bookmarkStart w:id="6142" w:name="_Toc20156283"/>
      <w:bookmarkStart w:id="6143" w:name="_Toc27501440"/>
      <w:bookmarkStart w:id="6144" w:name="_Toc36049566"/>
      <w:bookmarkStart w:id="6145" w:name="_Toc45210332"/>
      <w:bookmarkStart w:id="6146" w:name="_Toc51861157"/>
      <w:bookmarkStart w:id="6147" w:name="_Toc193391301"/>
      <w:bookmarkEnd w:id="614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6142"/>
      <w:bookmarkEnd w:id="6143"/>
      <w:bookmarkEnd w:id="6144"/>
      <w:bookmarkEnd w:id="6145"/>
      <w:bookmarkEnd w:id="6146"/>
      <w:bookmarkEnd w:id="6147"/>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6148" w:name="_CR11_2_2_4_5_4"/>
      <w:bookmarkStart w:id="6149" w:name="_Toc20156284"/>
      <w:bookmarkStart w:id="6150" w:name="_Toc27501441"/>
      <w:bookmarkStart w:id="6151" w:name="_Toc36049567"/>
      <w:bookmarkStart w:id="6152" w:name="_Toc45210333"/>
      <w:bookmarkStart w:id="6153" w:name="_Toc51861158"/>
      <w:bookmarkStart w:id="6154" w:name="_Toc193391302"/>
      <w:bookmarkEnd w:id="614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6149"/>
      <w:bookmarkEnd w:id="6150"/>
      <w:bookmarkEnd w:id="6151"/>
      <w:bookmarkEnd w:id="6152"/>
      <w:bookmarkEnd w:id="6153"/>
      <w:bookmarkEnd w:id="6154"/>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lastRenderedPageBreak/>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6155" w:name="_CR11_2_2_4_5_5"/>
      <w:bookmarkStart w:id="6156" w:name="_Toc20156285"/>
      <w:bookmarkStart w:id="6157" w:name="_Toc27501442"/>
      <w:bookmarkStart w:id="6158" w:name="_Toc36049568"/>
      <w:bookmarkStart w:id="6159" w:name="_Toc45210334"/>
      <w:bookmarkStart w:id="6160" w:name="_Toc51861159"/>
      <w:bookmarkStart w:id="6161" w:name="_Toc193391303"/>
      <w:bookmarkEnd w:id="6155"/>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6156"/>
      <w:bookmarkEnd w:id="6157"/>
      <w:bookmarkEnd w:id="6158"/>
      <w:bookmarkEnd w:id="6159"/>
      <w:bookmarkEnd w:id="6160"/>
      <w:bookmarkEnd w:id="6161"/>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6162" w:name="_CR11_2_2_4_5_6"/>
      <w:bookmarkStart w:id="6163" w:name="_Toc20156286"/>
      <w:bookmarkStart w:id="6164" w:name="_Toc27501443"/>
      <w:bookmarkStart w:id="6165" w:name="_Toc36049569"/>
      <w:bookmarkStart w:id="6166" w:name="_Toc45210335"/>
      <w:bookmarkStart w:id="6167" w:name="_Toc51861160"/>
      <w:bookmarkStart w:id="6168" w:name="_Toc193391304"/>
      <w:bookmarkEnd w:id="6162"/>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6163"/>
      <w:bookmarkEnd w:id="6164"/>
      <w:bookmarkEnd w:id="6165"/>
      <w:bookmarkEnd w:id="6166"/>
      <w:bookmarkEnd w:id="6167"/>
      <w:bookmarkEnd w:id="6168"/>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6169" w:name="_CR11_2_2_4_5_7"/>
      <w:bookmarkStart w:id="6170" w:name="_Toc20156287"/>
      <w:bookmarkStart w:id="6171" w:name="_Toc27501444"/>
      <w:bookmarkStart w:id="6172" w:name="_Toc36049570"/>
      <w:bookmarkStart w:id="6173" w:name="_Toc45210336"/>
      <w:bookmarkStart w:id="6174" w:name="_Toc51861161"/>
      <w:bookmarkStart w:id="6175" w:name="_Toc193391305"/>
      <w:bookmarkEnd w:id="6169"/>
      <w:r w:rsidRPr="0073469F">
        <w:t>11.2.2.4.5</w:t>
      </w:r>
      <w:r w:rsidRPr="0073469F">
        <w:rPr>
          <w:lang w:eastAsia="zh-CN"/>
        </w:rPr>
        <w:t>.</w:t>
      </w:r>
      <w:r w:rsidRPr="0073469F">
        <w:t>7</w:t>
      </w:r>
      <w:r w:rsidRPr="0073469F">
        <w:rPr>
          <w:lang w:eastAsia="zh-CN"/>
        </w:rPr>
        <w:tab/>
      </w:r>
      <w:r w:rsidRPr="0073469F">
        <w:t>Stop ignoring same call id</w:t>
      </w:r>
      <w:bookmarkEnd w:id="6170"/>
      <w:bookmarkEnd w:id="6171"/>
      <w:bookmarkEnd w:id="6172"/>
      <w:bookmarkEnd w:id="6173"/>
      <w:bookmarkEnd w:id="6174"/>
      <w:bookmarkEnd w:id="6175"/>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6176" w:name="_CR11_2_2_4_5_8"/>
      <w:bookmarkStart w:id="6177" w:name="_Toc20156288"/>
      <w:bookmarkStart w:id="6178" w:name="_Toc27501445"/>
      <w:bookmarkStart w:id="6179" w:name="_Toc36049571"/>
      <w:bookmarkStart w:id="6180" w:name="_Toc45210337"/>
      <w:bookmarkStart w:id="6181" w:name="_Toc51861162"/>
      <w:bookmarkStart w:id="6182" w:name="_Toc193391306"/>
      <w:bookmarkEnd w:id="6176"/>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6177"/>
      <w:bookmarkEnd w:id="6178"/>
      <w:bookmarkEnd w:id="6179"/>
      <w:bookmarkEnd w:id="6180"/>
      <w:bookmarkEnd w:id="6181"/>
      <w:bookmarkEnd w:id="6182"/>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6183" w:name="_CR11_2_2_4_5_9"/>
      <w:bookmarkStart w:id="6184" w:name="_Toc20156289"/>
      <w:bookmarkStart w:id="6185" w:name="_Toc27501446"/>
      <w:bookmarkStart w:id="6186" w:name="_Toc36049572"/>
      <w:bookmarkStart w:id="6187" w:name="_Toc45210338"/>
      <w:bookmarkStart w:id="6188" w:name="_Toc51861163"/>
      <w:bookmarkStart w:id="6189" w:name="_Toc193391307"/>
      <w:bookmarkEnd w:id="618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6184"/>
      <w:bookmarkEnd w:id="6185"/>
      <w:bookmarkEnd w:id="6186"/>
      <w:bookmarkEnd w:id="6187"/>
      <w:bookmarkEnd w:id="6188"/>
      <w:bookmarkEnd w:id="6189"/>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lastRenderedPageBreak/>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6190" w:name="_CR11_2_2_4_6"/>
      <w:bookmarkStart w:id="6191" w:name="_Toc20156290"/>
      <w:bookmarkStart w:id="6192" w:name="_Toc27501447"/>
      <w:bookmarkStart w:id="6193" w:name="_Toc36049573"/>
      <w:bookmarkStart w:id="6194" w:name="_Toc45210339"/>
      <w:bookmarkStart w:id="6195" w:name="_Toc51861164"/>
      <w:bookmarkStart w:id="6196" w:name="_Toc193391308"/>
      <w:bookmarkEnd w:id="6190"/>
      <w:r w:rsidRPr="0073469F">
        <w:t>11.2.2.4.6</w:t>
      </w:r>
      <w:r w:rsidRPr="0073469F">
        <w:tab/>
        <w:t>Error handling</w:t>
      </w:r>
      <w:bookmarkEnd w:id="6191"/>
      <w:bookmarkEnd w:id="6192"/>
      <w:bookmarkEnd w:id="6193"/>
      <w:bookmarkEnd w:id="6194"/>
      <w:bookmarkEnd w:id="6195"/>
      <w:bookmarkEnd w:id="6196"/>
    </w:p>
    <w:p w14:paraId="4E5B71BE" w14:textId="77777777" w:rsidR="00AC0071" w:rsidRPr="0073469F" w:rsidRDefault="00AC0071" w:rsidP="00567124">
      <w:pPr>
        <w:pStyle w:val="Heading6"/>
        <w:numPr>
          <w:ilvl w:val="5"/>
          <w:numId w:val="0"/>
        </w:numPr>
        <w:ind w:left="1152" w:hanging="432"/>
      </w:pPr>
      <w:bookmarkStart w:id="6197" w:name="_CR11_2_2_4_6_1"/>
      <w:bookmarkStart w:id="6198" w:name="_Toc20156291"/>
      <w:bookmarkStart w:id="6199" w:name="_Toc27501448"/>
      <w:bookmarkStart w:id="6200" w:name="_Toc36049574"/>
      <w:bookmarkStart w:id="6201" w:name="_Toc45210340"/>
      <w:bookmarkStart w:id="6202" w:name="_Toc51861165"/>
      <w:bookmarkStart w:id="6203" w:name="_Toc193391309"/>
      <w:bookmarkEnd w:id="6197"/>
      <w:r w:rsidRPr="0073469F">
        <w:t>11.2.2.4.6.1</w:t>
      </w:r>
      <w:r w:rsidRPr="0073469F">
        <w:tab/>
        <w:t>Unexpected MONP message received</w:t>
      </w:r>
      <w:bookmarkEnd w:id="6198"/>
      <w:bookmarkEnd w:id="6199"/>
      <w:bookmarkEnd w:id="6200"/>
      <w:bookmarkEnd w:id="6201"/>
      <w:bookmarkEnd w:id="6202"/>
      <w:bookmarkEnd w:id="6203"/>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6204" w:name="_CR11_2_2_4_6_2"/>
      <w:bookmarkStart w:id="6205" w:name="_Toc20156292"/>
      <w:bookmarkStart w:id="6206" w:name="_Toc27501449"/>
      <w:bookmarkStart w:id="6207" w:name="_Toc36049575"/>
      <w:bookmarkStart w:id="6208" w:name="_Toc45210341"/>
      <w:bookmarkStart w:id="6209" w:name="_Toc51861166"/>
      <w:bookmarkStart w:id="6210" w:name="_Toc193391310"/>
      <w:bookmarkEnd w:id="6204"/>
      <w:r w:rsidRPr="0073469F">
        <w:t>11.2.2.4.6.2</w:t>
      </w:r>
      <w:r w:rsidRPr="0073469F">
        <w:tab/>
        <w:t>Unexpected indication from MCPTT user</w:t>
      </w:r>
      <w:bookmarkEnd w:id="6205"/>
      <w:bookmarkEnd w:id="6206"/>
      <w:bookmarkEnd w:id="6207"/>
      <w:bookmarkEnd w:id="6208"/>
      <w:bookmarkEnd w:id="6209"/>
      <w:bookmarkEnd w:id="6210"/>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6211" w:name="_CR11_2_2_4_6_3"/>
      <w:bookmarkStart w:id="6212" w:name="_Toc20156293"/>
      <w:bookmarkStart w:id="6213" w:name="_Toc27501450"/>
      <w:bookmarkStart w:id="6214" w:name="_Toc36049576"/>
      <w:bookmarkStart w:id="6215" w:name="_Toc45210342"/>
      <w:bookmarkStart w:id="6216" w:name="_Toc51861167"/>
      <w:bookmarkStart w:id="6217" w:name="_Toc193391311"/>
      <w:bookmarkEnd w:id="6211"/>
      <w:r w:rsidRPr="0073469F">
        <w:t>11.2.2.4.6.3</w:t>
      </w:r>
      <w:r w:rsidRPr="0073469F">
        <w:tab/>
        <w:t>Unexpected expiration of a timer</w:t>
      </w:r>
      <w:bookmarkEnd w:id="6212"/>
      <w:bookmarkEnd w:id="6213"/>
      <w:bookmarkEnd w:id="6214"/>
      <w:bookmarkEnd w:id="6215"/>
      <w:bookmarkEnd w:id="6216"/>
      <w:bookmarkEnd w:id="6217"/>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6218" w:name="_CR11_2_3"/>
      <w:bookmarkStart w:id="6219" w:name="_Toc20156294"/>
      <w:bookmarkStart w:id="6220" w:name="_Toc27501451"/>
      <w:bookmarkStart w:id="6221" w:name="_Toc36049577"/>
      <w:bookmarkStart w:id="6222" w:name="_Toc45210343"/>
      <w:bookmarkStart w:id="6223" w:name="_Toc51861168"/>
      <w:bookmarkStart w:id="6224" w:name="_Toc193391312"/>
      <w:bookmarkEnd w:id="6218"/>
      <w:r w:rsidRPr="0073469F">
        <w:t>11.2.3</w:t>
      </w:r>
      <w:r w:rsidRPr="0073469F">
        <w:tab/>
        <w:t>Call type control</w:t>
      </w:r>
      <w:bookmarkEnd w:id="6219"/>
      <w:bookmarkEnd w:id="6220"/>
      <w:bookmarkEnd w:id="6221"/>
      <w:bookmarkEnd w:id="6222"/>
      <w:bookmarkEnd w:id="6223"/>
      <w:bookmarkEnd w:id="6224"/>
    </w:p>
    <w:p w14:paraId="133D53AF" w14:textId="77777777" w:rsidR="00656AAA" w:rsidRDefault="00656AAA" w:rsidP="00567124">
      <w:pPr>
        <w:pStyle w:val="Heading4"/>
      </w:pPr>
      <w:bookmarkStart w:id="6225" w:name="_CR11_2_3_1"/>
      <w:bookmarkStart w:id="6226" w:name="_Toc20156295"/>
      <w:bookmarkStart w:id="6227" w:name="_Toc27501452"/>
      <w:bookmarkStart w:id="6228" w:name="_Toc36049578"/>
      <w:bookmarkStart w:id="6229" w:name="_Toc45210344"/>
      <w:bookmarkStart w:id="6230" w:name="_Toc51861169"/>
      <w:bookmarkStart w:id="6231" w:name="_Toc193391313"/>
      <w:bookmarkEnd w:id="6225"/>
      <w:r w:rsidRPr="0073469F">
        <w:t>11.2.3.1</w:t>
      </w:r>
      <w:r w:rsidRPr="0073469F">
        <w:tab/>
        <w:t>General</w:t>
      </w:r>
      <w:bookmarkEnd w:id="6226"/>
      <w:bookmarkEnd w:id="6227"/>
      <w:bookmarkEnd w:id="6228"/>
      <w:bookmarkEnd w:id="6229"/>
      <w:bookmarkEnd w:id="6230"/>
      <w:bookmarkEnd w:id="6231"/>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6232" w:name="_CR11_2_3_2"/>
      <w:bookmarkStart w:id="6233" w:name="_Toc20156296"/>
      <w:bookmarkStart w:id="6234" w:name="_Toc27501453"/>
      <w:bookmarkStart w:id="6235" w:name="_Toc36049579"/>
      <w:bookmarkStart w:id="6236" w:name="_Toc45210345"/>
      <w:bookmarkStart w:id="6237" w:name="_Toc51861170"/>
      <w:bookmarkStart w:id="6238" w:name="_Toc193391314"/>
      <w:bookmarkEnd w:id="6232"/>
      <w:r w:rsidRPr="0073469F">
        <w:t>11.2.3.2</w:t>
      </w:r>
      <w:r w:rsidRPr="0073469F">
        <w:tab/>
        <w:t>Call type control state machine</w:t>
      </w:r>
      <w:bookmarkEnd w:id="6233"/>
      <w:bookmarkEnd w:id="6234"/>
      <w:bookmarkEnd w:id="6235"/>
      <w:bookmarkEnd w:id="6236"/>
      <w:bookmarkEnd w:id="6237"/>
      <w:bookmarkEnd w:id="6238"/>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43" type="#_x0000_t75" style="width:480.85pt;height:335.05pt" o:ole="">
            <v:imagedata r:id="rId57" o:title=""/>
          </v:shape>
          <o:OLEObject Type="Embed" ProgID="Visio.Drawing.15" ShapeID="_x0000_i1043" DrawAspect="Content" ObjectID="_1804003317" r:id="rId58"/>
        </w:object>
      </w:r>
    </w:p>
    <w:p w14:paraId="435EF186" w14:textId="77777777" w:rsidR="00656AAA" w:rsidRPr="0073469F" w:rsidRDefault="00656AAA" w:rsidP="000028BA">
      <w:pPr>
        <w:pStyle w:val="TF"/>
        <w:rPr>
          <w:lang w:eastAsia="zh-CN"/>
        </w:rPr>
      </w:pPr>
      <w:bookmarkStart w:id="6239" w:name="_CRFigure11_2_3_21"/>
      <w:r w:rsidRPr="0073469F">
        <w:rPr>
          <w:lang w:eastAsia="zh-CN"/>
        </w:rPr>
        <w:t>Figure </w:t>
      </w:r>
      <w:bookmarkEnd w:id="6239"/>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6240" w:name="_CR11_2_3_3"/>
      <w:bookmarkStart w:id="6241" w:name="_Toc20156297"/>
      <w:bookmarkStart w:id="6242" w:name="_Toc27501454"/>
      <w:bookmarkStart w:id="6243" w:name="_Toc36049580"/>
      <w:bookmarkStart w:id="6244" w:name="_Toc45210346"/>
      <w:bookmarkStart w:id="6245" w:name="_Toc51861171"/>
      <w:bookmarkStart w:id="6246" w:name="_Toc193391315"/>
      <w:bookmarkEnd w:id="6240"/>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6241"/>
      <w:bookmarkEnd w:id="6242"/>
      <w:bookmarkEnd w:id="6243"/>
      <w:bookmarkEnd w:id="6244"/>
      <w:bookmarkEnd w:id="6245"/>
      <w:bookmarkEnd w:id="6246"/>
    </w:p>
    <w:p w14:paraId="1D57F12D" w14:textId="77777777" w:rsidR="005070DB" w:rsidRDefault="005070DB" w:rsidP="00266048">
      <w:pPr>
        <w:pStyle w:val="Heading5"/>
      </w:pPr>
      <w:bookmarkStart w:id="6247" w:name="_CR11_2_3_3_1"/>
      <w:bookmarkStart w:id="6248" w:name="_Toc20156298"/>
      <w:bookmarkStart w:id="6249" w:name="_Toc27501455"/>
      <w:bookmarkStart w:id="6250" w:name="_Toc36049581"/>
      <w:bookmarkStart w:id="6251" w:name="_Toc45210347"/>
      <w:bookmarkStart w:id="6252" w:name="_Toc51861172"/>
      <w:bookmarkStart w:id="6253" w:name="_Toc193391316"/>
      <w:bookmarkEnd w:id="6247"/>
      <w:r>
        <w:t>1</w:t>
      </w:r>
      <w:r>
        <w:rPr>
          <w:lang w:eastAsia="ko-KR"/>
        </w:rPr>
        <w:t>1</w:t>
      </w:r>
      <w:r>
        <w:t>.2.3.</w:t>
      </w:r>
      <w:r>
        <w:rPr>
          <w:lang w:eastAsia="ko-KR"/>
        </w:rPr>
        <w:t>3</w:t>
      </w:r>
      <w:r>
        <w:t>.</w:t>
      </w:r>
      <w:r>
        <w:rPr>
          <w:lang w:eastAsia="ko-KR"/>
        </w:rPr>
        <w:t>1</w:t>
      </w:r>
      <w:r>
        <w:tab/>
      </w:r>
      <w:r>
        <w:rPr>
          <w:lang w:eastAsia="ko-KR"/>
        </w:rPr>
        <w:t>Q0: waiting for the call to be established</w:t>
      </w:r>
      <w:bookmarkEnd w:id="6248"/>
      <w:bookmarkEnd w:id="6249"/>
      <w:bookmarkEnd w:id="6250"/>
      <w:bookmarkEnd w:id="6251"/>
      <w:bookmarkEnd w:id="6252"/>
      <w:bookmarkEnd w:id="6253"/>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6254" w:name="_CR11_2_3_3_2"/>
      <w:bookmarkStart w:id="6255" w:name="_Toc20156299"/>
      <w:bookmarkStart w:id="6256" w:name="_Toc27501456"/>
      <w:bookmarkStart w:id="6257" w:name="_Toc36049582"/>
      <w:bookmarkStart w:id="6258" w:name="_Toc45210348"/>
      <w:bookmarkStart w:id="6259" w:name="_Toc51861173"/>
      <w:bookmarkStart w:id="6260" w:name="_Toc193391317"/>
      <w:bookmarkEnd w:id="6254"/>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6255"/>
      <w:bookmarkEnd w:id="6256"/>
      <w:bookmarkEnd w:id="6257"/>
      <w:bookmarkEnd w:id="6258"/>
      <w:bookmarkEnd w:id="6259"/>
      <w:bookmarkEnd w:id="6260"/>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6261" w:name="_CR11_2_3_3_3"/>
      <w:bookmarkStart w:id="6262" w:name="_Toc20156300"/>
      <w:bookmarkStart w:id="6263" w:name="_Toc27501457"/>
      <w:bookmarkStart w:id="6264" w:name="_Toc36049583"/>
      <w:bookmarkStart w:id="6265" w:name="_Toc45210349"/>
      <w:bookmarkStart w:id="6266" w:name="_Toc51861174"/>
      <w:bookmarkStart w:id="6267" w:name="_Toc193391318"/>
      <w:bookmarkEnd w:id="6261"/>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6262"/>
      <w:bookmarkEnd w:id="6263"/>
      <w:bookmarkEnd w:id="6264"/>
      <w:bookmarkEnd w:id="6265"/>
      <w:bookmarkEnd w:id="6266"/>
      <w:bookmarkEnd w:id="6267"/>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6268" w:name="_CR11_2_3_4"/>
      <w:bookmarkStart w:id="6269" w:name="_Toc20156301"/>
      <w:bookmarkStart w:id="6270" w:name="_Toc27501458"/>
      <w:bookmarkStart w:id="6271" w:name="_Toc36049584"/>
      <w:bookmarkStart w:id="6272" w:name="_Toc45210350"/>
      <w:bookmarkStart w:id="6273" w:name="_Toc51861175"/>
      <w:bookmarkStart w:id="6274" w:name="_Toc193391319"/>
      <w:bookmarkEnd w:id="6268"/>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6269"/>
      <w:bookmarkEnd w:id="6270"/>
      <w:bookmarkEnd w:id="6271"/>
      <w:bookmarkEnd w:id="6272"/>
      <w:bookmarkEnd w:id="6273"/>
      <w:bookmarkEnd w:id="6274"/>
    </w:p>
    <w:p w14:paraId="7E2B1A76" w14:textId="77777777" w:rsidR="00656AAA" w:rsidRPr="0073469F" w:rsidRDefault="00656AAA" w:rsidP="00567124">
      <w:pPr>
        <w:pStyle w:val="Heading5"/>
      </w:pPr>
      <w:bookmarkStart w:id="6275" w:name="_CR11_2_3_4_1"/>
      <w:bookmarkStart w:id="6276" w:name="_Toc20156302"/>
      <w:bookmarkStart w:id="6277" w:name="_Toc27501459"/>
      <w:bookmarkStart w:id="6278" w:name="_Toc36049585"/>
      <w:bookmarkStart w:id="6279" w:name="_Toc45210351"/>
      <w:bookmarkStart w:id="6280" w:name="_Toc51861176"/>
      <w:bookmarkStart w:id="6281" w:name="_Toc193391320"/>
      <w:bookmarkEnd w:id="6275"/>
      <w:r w:rsidRPr="0073469F">
        <w:t>11.2.3.4.1</w:t>
      </w:r>
      <w:r w:rsidRPr="0073469F">
        <w:tab/>
        <w:t>General</w:t>
      </w:r>
      <w:bookmarkEnd w:id="6276"/>
      <w:bookmarkEnd w:id="6277"/>
      <w:bookmarkEnd w:id="6278"/>
      <w:bookmarkEnd w:id="6279"/>
      <w:bookmarkEnd w:id="6280"/>
      <w:bookmarkEnd w:id="6281"/>
    </w:p>
    <w:p w14:paraId="56A30AD1" w14:textId="77777777" w:rsidR="005070DB" w:rsidRDefault="005070DB" w:rsidP="00567124">
      <w:pPr>
        <w:pStyle w:val="Heading5"/>
        <w:rPr>
          <w:rFonts w:eastAsia="Malgun Gothic"/>
        </w:rPr>
      </w:pPr>
      <w:bookmarkStart w:id="6282" w:name="_CR11_2_3_4_2"/>
      <w:bookmarkStart w:id="6283" w:name="_Toc20156303"/>
      <w:bookmarkStart w:id="6284" w:name="_Toc27501460"/>
      <w:bookmarkStart w:id="6285" w:name="_Toc36049586"/>
      <w:bookmarkStart w:id="6286" w:name="_Toc45210352"/>
      <w:bookmarkStart w:id="6287" w:name="_Toc51861177"/>
      <w:bookmarkStart w:id="6288" w:name="_Toc193391321"/>
      <w:bookmarkEnd w:id="6282"/>
      <w:r>
        <w:rPr>
          <w:rFonts w:eastAsia="Malgun Gothic"/>
        </w:rPr>
        <w:t>11.2.3.4.2</w:t>
      </w:r>
      <w:r>
        <w:rPr>
          <w:rFonts w:eastAsia="Malgun Gothic"/>
        </w:rPr>
        <w:tab/>
        <w:t>Outgoing call initiated</w:t>
      </w:r>
      <w:bookmarkEnd w:id="6283"/>
      <w:bookmarkEnd w:id="6284"/>
      <w:bookmarkEnd w:id="6285"/>
      <w:bookmarkEnd w:id="6286"/>
      <w:bookmarkEnd w:id="6287"/>
      <w:bookmarkEnd w:id="6288"/>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6289" w:name="_CR11_2_3_4_3"/>
      <w:bookmarkStart w:id="6290" w:name="_Toc20156304"/>
      <w:bookmarkStart w:id="6291" w:name="_Toc27501461"/>
      <w:bookmarkStart w:id="6292" w:name="_Toc36049587"/>
      <w:bookmarkStart w:id="6293" w:name="_Toc45210353"/>
      <w:bookmarkStart w:id="6294" w:name="_Toc51861178"/>
      <w:bookmarkStart w:id="6295" w:name="_Toc193391322"/>
      <w:bookmarkEnd w:id="6289"/>
      <w:r>
        <w:rPr>
          <w:rFonts w:eastAsia="Malgun Gothic"/>
        </w:rPr>
        <w:t>11.2.3.4.3</w:t>
      </w:r>
      <w:r>
        <w:rPr>
          <w:rFonts w:eastAsia="Malgun Gothic"/>
        </w:rPr>
        <w:tab/>
        <w:t>Received incoming call</w:t>
      </w:r>
      <w:bookmarkEnd w:id="6290"/>
      <w:bookmarkEnd w:id="6291"/>
      <w:bookmarkEnd w:id="6292"/>
      <w:bookmarkEnd w:id="6293"/>
      <w:bookmarkEnd w:id="6294"/>
      <w:bookmarkEnd w:id="6295"/>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6296" w:name="_CR11_2_3_4_4"/>
      <w:bookmarkStart w:id="6297" w:name="_Toc20156305"/>
      <w:bookmarkStart w:id="6298" w:name="_Toc27501462"/>
      <w:bookmarkStart w:id="6299" w:name="_Toc36049588"/>
      <w:bookmarkStart w:id="6300" w:name="_Toc45210354"/>
      <w:bookmarkStart w:id="6301" w:name="_Toc51861179"/>
      <w:bookmarkStart w:id="6302" w:name="_Toc193391323"/>
      <w:bookmarkEnd w:id="6296"/>
      <w:r w:rsidRPr="0073469F">
        <w:t>11.2.3.4.</w:t>
      </w:r>
      <w:r w:rsidR="005070DB">
        <w:t>4</w:t>
      </w:r>
      <w:r w:rsidRPr="0073469F">
        <w:tab/>
        <w:t xml:space="preserve">Establishing the </w:t>
      </w:r>
      <w:r w:rsidR="005070DB">
        <w:t xml:space="preserve">private </w:t>
      </w:r>
      <w:r w:rsidRPr="0073469F">
        <w:t>call</w:t>
      </w:r>
      <w:bookmarkEnd w:id="6297"/>
      <w:bookmarkEnd w:id="6298"/>
      <w:bookmarkEnd w:id="6299"/>
      <w:bookmarkEnd w:id="6300"/>
      <w:bookmarkEnd w:id="6301"/>
      <w:bookmarkEnd w:id="6302"/>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6303" w:name="_CR11_2_3_4_5"/>
      <w:bookmarkStart w:id="6304" w:name="_Toc20156306"/>
      <w:bookmarkStart w:id="6305" w:name="_Toc27501463"/>
      <w:bookmarkStart w:id="6306" w:name="_Toc36049589"/>
      <w:bookmarkStart w:id="6307" w:name="_Toc45210355"/>
      <w:bookmarkStart w:id="6308" w:name="_Toc51861180"/>
      <w:bookmarkStart w:id="6309" w:name="_Toc193391324"/>
      <w:bookmarkEnd w:id="6303"/>
      <w:r w:rsidRPr="0073469F">
        <w:lastRenderedPageBreak/>
        <w:t>11.2.3.4.</w:t>
      </w:r>
      <w:r w:rsidR="005070DB">
        <w:t>5</w:t>
      </w:r>
      <w:r w:rsidRPr="0073469F">
        <w:tab/>
        <w:t>Upgrade call</w:t>
      </w:r>
      <w:bookmarkEnd w:id="6304"/>
      <w:bookmarkEnd w:id="6305"/>
      <w:bookmarkEnd w:id="6306"/>
      <w:bookmarkEnd w:id="6307"/>
      <w:bookmarkEnd w:id="6308"/>
      <w:bookmarkEnd w:id="6309"/>
    </w:p>
    <w:p w14:paraId="363314F3" w14:textId="77777777" w:rsidR="00656AAA" w:rsidRPr="0073469F" w:rsidRDefault="00656AAA" w:rsidP="00567124">
      <w:pPr>
        <w:pStyle w:val="Heading6"/>
        <w:numPr>
          <w:ilvl w:val="5"/>
          <w:numId w:val="0"/>
        </w:numPr>
        <w:ind w:left="1152" w:hanging="432"/>
      </w:pPr>
      <w:bookmarkStart w:id="6310" w:name="_CR11_2_3_4_5_1"/>
      <w:bookmarkStart w:id="6311" w:name="_Toc20156307"/>
      <w:bookmarkStart w:id="6312" w:name="_Toc27501464"/>
      <w:bookmarkStart w:id="6313" w:name="_Toc36049590"/>
      <w:bookmarkStart w:id="6314" w:name="_Toc45210356"/>
      <w:bookmarkStart w:id="6315" w:name="_Toc51861181"/>
      <w:bookmarkStart w:id="6316" w:name="_Toc193391325"/>
      <w:bookmarkEnd w:id="6310"/>
      <w:r w:rsidRPr="0073469F">
        <w:t>11.2.3.4.</w:t>
      </w:r>
      <w:r w:rsidR="005070DB">
        <w:t>5</w:t>
      </w:r>
      <w:r w:rsidRPr="0073469F">
        <w:rPr>
          <w:lang w:eastAsia="zh-CN"/>
        </w:rPr>
        <w:t>.1</w:t>
      </w:r>
      <w:r w:rsidRPr="0073469F">
        <w:rPr>
          <w:lang w:eastAsia="zh-CN"/>
        </w:rPr>
        <w:tab/>
      </w:r>
      <w:r w:rsidRPr="0073469F">
        <w:t>User upgrades private call to emergency private call</w:t>
      </w:r>
      <w:bookmarkEnd w:id="6311"/>
      <w:bookmarkEnd w:id="6312"/>
      <w:bookmarkEnd w:id="6313"/>
      <w:bookmarkEnd w:id="6314"/>
      <w:bookmarkEnd w:id="6315"/>
      <w:bookmarkEnd w:id="6316"/>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6317" w:name="_CR11_2_3_4_5_2"/>
      <w:bookmarkStart w:id="6318" w:name="_Toc20156308"/>
      <w:bookmarkStart w:id="6319" w:name="_Toc27501465"/>
      <w:bookmarkStart w:id="6320" w:name="_Toc36049591"/>
      <w:bookmarkStart w:id="6321" w:name="_Toc45210357"/>
      <w:bookmarkStart w:id="6322" w:name="_Toc51861182"/>
      <w:bookmarkStart w:id="6323" w:name="_Toc193391326"/>
      <w:bookmarkEnd w:id="6317"/>
      <w:r w:rsidRPr="0073469F">
        <w:t>11.2.3.4.</w:t>
      </w:r>
      <w:r w:rsidR="005070DB">
        <w:t>5</w:t>
      </w:r>
      <w:r w:rsidRPr="0073469F">
        <w:rPr>
          <w:lang w:eastAsia="zh-CN"/>
        </w:rPr>
        <w:t>.</w:t>
      </w:r>
      <w:r w:rsidRPr="0073469F">
        <w:t>2</w:t>
      </w:r>
      <w:r w:rsidRPr="0073469F">
        <w:tab/>
        <w:t>Emergency private call setup request retransmission</w:t>
      </w:r>
      <w:bookmarkEnd w:id="6318"/>
      <w:bookmarkEnd w:id="6319"/>
      <w:bookmarkEnd w:id="6320"/>
      <w:bookmarkEnd w:id="6321"/>
      <w:bookmarkEnd w:id="6322"/>
      <w:bookmarkEnd w:id="6323"/>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6324" w:name="_CR11_2_3_4_5_3"/>
      <w:bookmarkStart w:id="6325" w:name="_Toc20156309"/>
      <w:bookmarkStart w:id="6326" w:name="_Toc27501466"/>
      <w:bookmarkStart w:id="6327" w:name="_Toc36049592"/>
      <w:bookmarkStart w:id="6328" w:name="_Toc45210358"/>
      <w:bookmarkStart w:id="6329" w:name="_Toc51861183"/>
      <w:bookmarkStart w:id="6330" w:name="_Toc193391327"/>
      <w:bookmarkEnd w:id="6324"/>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6325"/>
      <w:bookmarkEnd w:id="6326"/>
      <w:bookmarkEnd w:id="6327"/>
      <w:bookmarkEnd w:id="6328"/>
      <w:bookmarkEnd w:id="6329"/>
      <w:bookmarkEnd w:id="6330"/>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6331" w:name="_CR11_2_3_4_5_4"/>
      <w:bookmarkStart w:id="6332" w:name="_Toc20156310"/>
      <w:bookmarkStart w:id="6333" w:name="_Toc27501467"/>
      <w:bookmarkStart w:id="6334" w:name="_Toc36049593"/>
      <w:bookmarkStart w:id="6335" w:name="_Toc45210359"/>
      <w:bookmarkStart w:id="6336" w:name="_Toc51861184"/>
      <w:bookmarkStart w:id="6337" w:name="_Toc193391328"/>
      <w:bookmarkEnd w:id="6331"/>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6332"/>
      <w:bookmarkEnd w:id="6333"/>
      <w:bookmarkEnd w:id="6334"/>
      <w:bookmarkEnd w:id="6335"/>
      <w:bookmarkEnd w:id="6336"/>
      <w:bookmarkEnd w:id="6337"/>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6338" w:name="_CR11_2_3_4_5_5"/>
      <w:bookmarkStart w:id="6339" w:name="_Toc20156311"/>
      <w:bookmarkStart w:id="6340" w:name="_Toc27501468"/>
      <w:bookmarkStart w:id="6341" w:name="_Toc36049594"/>
      <w:bookmarkStart w:id="6342" w:name="_Toc45210360"/>
      <w:bookmarkStart w:id="6343" w:name="_Toc51861185"/>
      <w:bookmarkStart w:id="6344" w:name="_Toc193391329"/>
      <w:bookmarkEnd w:id="6338"/>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6339"/>
      <w:bookmarkEnd w:id="6340"/>
      <w:bookmarkEnd w:id="6341"/>
      <w:bookmarkEnd w:id="6342"/>
      <w:bookmarkEnd w:id="6343"/>
      <w:bookmarkEnd w:id="6344"/>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6345" w:name="_CR11_2_3_4_5_6"/>
      <w:bookmarkStart w:id="6346" w:name="_Toc20156312"/>
      <w:bookmarkStart w:id="6347" w:name="_Toc27501469"/>
      <w:bookmarkStart w:id="6348" w:name="_Toc36049595"/>
      <w:bookmarkStart w:id="6349" w:name="_Toc45210361"/>
      <w:bookmarkStart w:id="6350" w:name="_Toc51861186"/>
      <w:bookmarkStart w:id="6351" w:name="_Toc193391330"/>
      <w:bookmarkEnd w:id="6345"/>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6346"/>
      <w:bookmarkEnd w:id="6347"/>
      <w:bookmarkEnd w:id="6348"/>
      <w:bookmarkEnd w:id="6349"/>
      <w:bookmarkEnd w:id="6350"/>
      <w:bookmarkEnd w:id="6351"/>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6352" w:name="_CR11_2_3_4_6"/>
      <w:bookmarkStart w:id="6353" w:name="_Toc20156313"/>
      <w:bookmarkStart w:id="6354" w:name="_Toc27501470"/>
      <w:bookmarkStart w:id="6355" w:name="_Toc36049596"/>
      <w:bookmarkStart w:id="6356" w:name="_Toc45210362"/>
      <w:bookmarkStart w:id="6357" w:name="_Toc51861187"/>
      <w:bookmarkStart w:id="6358" w:name="_Toc193391331"/>
      <w:bookmarkEnd w:id="6352"/>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6353"/>
      <w:bookmarkEnd w:id="6354"/>
      <w:bookmarkEnd w:id="6355"/>
      <w:bookmarkEnd w:id="6356"/>
      <w:bookmarkEnd w:id="6357"/>
      <w:bookmarkEnd w:id="6358"/>
    </w:p>
    <w:p w14:paraId="51E38669" w14:textId="77777777" w:rsidR="00656AAA" w:rsidRPr="0073469F" w:rsidRDefault="00656AAA" w:rsidP="00567124">
      <w:pPr>
        <w:pStyle w:val="Heading6"/>
        <w:numPr>
          <w:ilvl w:val="5"/>
          <w:numId w:val="0"/>
        </w:numPr>
        <w:ind w:left="1152" w:hanging="432"/>
      </w:pPr>
      <w:bookmarkStart w:id="6359" w:name="_CR11_2_3_4_6_1"/>
      <w:bookmarkStart w:id="6360" w:name="_Toc20156314"/>
      <w:bookmarkStart w:id="6361" w:name="_Toc27501471"/>
      <w:bookmarkStart w:id="6362" w:name="_Toc36049597"/>
      <w:bookmarkStart w:id="6363" w:name="_Toc45210363"/>
      <w:bookmarkStart w:id="6364" w:name="_Toc51861188"/>
      <w:bookmarkStart w:id="6365" w:name="_Toc193391332"/>
      <w:bookmarkEnd w:id="6359"/>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6360"/>
      <w:bookmarkEnd w:id="6361"/>
      <w:bookmarkEnd w:id="6362"/>
      <w:bookmarkEnd w:id="6363"/>
      <w:bookmarkEnd w:id="6364"/>
      <w:bookmarkEnd w:id="6365"/>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6366" w:name="_CR11_2_3_4_6_2"/>
      <w:bookmarkStart w:id="6367" w:name="_Toc20156315"/>
      <w:bookmarkStart w:id="6368" w:name="_Toc27501472"/>
      <w:bookmarkStart w:id="6369" w:name="_Toc36049598"/>
      <w:bookmarkStart w:id="6370" w:name="_Toc45210364"/>
      <w:bookmarkStart w:id="6371" w:name="_Toc51861189"/>
      <w:bookmarkStart w:id="6372" w:name="_Toc193391333"/>
      <w:bookmarkEnd w:id="6366"/>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6367"/>
      <w:bookmarkEnd w:id="6368"/>
      <w:bookmarkEnd w:id="6369"/>
      <w:bookmarkEnd w:id="6370"/>
      <w:bookmarkEnd w:id="6371"/>
      <w:bookmarkEnd w:id="6372"/>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6373" w:name="_CR11_2_3_4_6_3"/>
      <w:bookmarkStart w:id="6374" w:name="_Toc20156316"/>
      <w:bookmarkStart w:id="6375" w:name="_Toc27501473"/>
      <w:bookmarkStart w:id="6376" w:name="_Toc36049599"/>
      <w:bookmarkStart w:id="6377" w:name="_Toc45210365"/>
      <w:bookmarkStart w:id="6378" w:name="_Toc51861190"/>
      <w:bookmarkStart w:id="6379" w:name="_Toc193391334"/>
      <w:bookmarkEnd w:id="6373"/>
      <w:r w:rsidRPr="0073469F">
        <w:lastRenderedPageBreak/>
        <w:t>11.2.3.4.</w:t>
      </w:r>
      <w:r w:rsidR="00F43350">
        <w:t>6</w:t>
      </w:r>
      <w:r w:rsidRPr="0073469F">
        <w:rPr>
          <w:lang w:eastAsia="zh-CN"/>
        </w:rPr>
        <w:t>.</w:t>
      </w:r>
      <w:r w:rsidR="00F43350">
        <w:t>3</w:t>
      </w:r>
      <w:r w:rsidRPr="0073469F">
        <w:rPr>
          <w:lang w:eastAsia="zh-CN"/>
        </w:rPr>
        <w:tab/>
      </w:r>
      <w:r w:rsidRPr="0073469F">
        <w:t>Emergency private call cancel accepted</w:t>
      </w:r>
      <w:bookmarkEnd w:id="6374"/>
      <w:bookmarkEnd w:id="6375"/>
      <w:bookmarkEnd w:id="6376"/>
      <w:bookmarkEnd w:id="6377"/>
      <w:bookmarkEnd w:id="6378"/>
      <w:bookmarkEnd w:id="6379"/>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6380" w:name="_CR11_2_3_4_6_4"/>
      <w:bookmarkStart w:id="6381" w:name="_Toc20156317"/>
      <w:bookmarkStart w:id="6382" w:name="_Toc27501474"/>
      <w:bookmarkStart w:id="6383" w:name="_Toc36049600"/>
      <w:bookmarkStart w:id="6384" w:name="_Toc45210366"/>
      <w:bookmarkStart w:id="6385" w:name="_Toc51861191"/>
      <w:bookmarkStart w:id="6386" w:name="_Toc193391335"/>
      <w:bookmarkEnd w:id="6380"/>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6381"/>
      <w:bookmarkEnd w:id="6382"/>
      <w:bookmarkEnd w:id="6383"/>
      <w:bookmarkEnd w:id="6384"/>
      <w:bookmarkEnd w:id="6385"/>
      <w:bookmarkEnd w:id="6386"/>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6387" w:name="_CR11_2_3_4_6_5"/>
      <w:bookmarkStart w:id="6388" w:name="_Toc20156318"/>
      <w:bookmarkStart w:id="6389" w:name="_Toc27501475"/>
      <w:bookmarkStart w:id="6390" w:name="_Toc36049601"/>
      <w:bookmarkStart w:id="6391" w:name="_Toc45210367"/>
      <w:bookmarkStart w:id="6392" w:name="_Toc51861192"/>
      <w:bookmarkStart w:id="6393" w:name="_Toc193391336"/>
      <w:bookmarkEnd w:id="6387"/>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6388"/>
      <w:bookmarkEnd w:id="6389"/>
      <w:bookmarkEnd w:id="6390"/>
      <w:bookmarkEnd w:id="6391"/>
      <w:bookmarkEnd w:id="6392"/>
      <w:bookmarkEnd w:id="6393"/>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6394" w:name="_CR11_2_3_4_6A"/>
      <w:bookmarkStart w:id="6395" w:name="_Toc20156319"/>
      <w:bookmarkStart w:id="6396" w:name="_Toc27501476"/>
      <w:bookmarkStart w:id="6397" w:name="_Toc36049602"/>
      <w:bookmarkStart w:id="6398" w:name="_Toc45210368"/>
      <w:bookmarkStart w:id="6399" w:name="_Toc51861193"/>
      <w:bookmarkStart w:id="6400" w:name="_Toc193391337"/>
      <w:bookmarkEnd w:id="6394"/>
      <w:r>
        <w:rPr>
          <w:rFonts w:eastAsia="Malgun Gothic"/>
        </w:rPr>
        <w:t>11.2.3.4.6A</w:t>
      </w:r>
      <w:r>
        <w:rPr>
          <w:rFonts w:eastAsia="Malgun Gothic"/>
        </w:rPr>
        <w:tab/>
        <w:t>Implicit downgrade</w:t>
      </w:r>
      <w:bookmarkEnd w:id="6395"/>
      <w:bookmarkEnd w:id="6396"/>
      <w:bookmarkEnd w:id="6397"/>
      <w:bookmarkEnd w:id="6398"/>
      <w:bookmarkEnd w:id="6399"/>
      <w:bookmarkEnd w:id="6400"/>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6401" w:name="_CR11_2_3_4_7"/>
      <w:bookmarkStart w:id="6402" w:name="_Toc20156320"/>
      <w:bookmarkStart w:id="6403" w:name="_Toc27501477"/>
      <w:bookmarkStart w:id="6404" w:name="_Toc36049603"/>
      <w:bookmarkStart w:id="6405" w:name="_Toc45210369"/>
      <w:bookmarkStart w:id="6406" w:name="_Toc51861194"/>
      <w:bookmarkStart w:id="6407" w:name="_Toc193391338"/>
      <w:bookmarkEnd w:id="6401"/>
      <w:r>
        <w:rPr>
          <w:rFonts w:eastAsia="Malgun Gothic"/>
        </w:rPr>
        <w:lastRenderedPageBreak/>
        <w:t>11.2.3.4.7</w:t>
      </w:r>
      <w:r>
        <w:rPr>
          <w:rFonts w:eastAsia="Malgun Gothic"/>
        </w:rPr>
        <w:tab/>
        <w:t>Call Release</w:t>
      </w:r>
      <w:bookmarkEnd w:id="6402"/>
      <w:bookmarkEnd w:id="6403"/>
      <w:bookmarkEnd w:id="6404"/>
      <w:bookmarkEnd w:id="6405"/>
      <w:bookmarkEnd w:id="6406"/>
      <w:bookmarkEnd w:id="6407"/>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6408" w:name="_CR11_2_3_4_7A"/>
      <w:bookmarkStart w:id="6409" w:name="_Toc27501478"/>
      <w:bookmarkStart w:id="6410" w:name="_Toc36049604"/>
      <w:bookmarkStart w:id="6411" w:name="_Toc45210370"/>
      <w:bookmarkStart w:id="6412" w:name="_Toc51861195"/>
      <w:bookmarkStart w:id="6413" w:name="_Toc20156321"/>
      <w:bookmarkStart w:id="6414" w:name="_Toc193391339"/>
      <w:bookmarkEnd w:id="6408"/>
      <w:r w:rsidRPr="0073469F">
        <w:t>11.2.3.4.</w:t>
      </w:r>
      <w:r>
        <w:t>7A</w:t>
      </w:r>
      <w:r w:rsidRPr="0073469F">
        <w:rPr>
          <w:lang w:eastAsia="zh-CN"/>
        </w:rPr>
        <w:tab/>
      </w:r>
      <w:r>
        <w:rPr>
          <w:lang w:eastAsia="zh-CN"/>
        </w:rPr>
        <w:t>P</w:t>
      </w:r>
      <w:r w:rsidRPr="0073469F">
        <w:t>rivate call setup request accepted</w:t>
      </w:r>
      <w:bookmarkEnd w:id="6409"/>
      <w:bookmarkEnd w:id="6410"/>
      <w:bookmarkEnd w:id="6411"/>
      <w:bookmarkEnd w:id="6412"/>
      <w:bookmarkEnd w:id="6414"/>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6415" w:name="_CR11_2_3_4_8"/>
      <w:bookmarkStart w:id="6416" w:name="_Toc27501479"/>
      <w:bookmarkStart w:id="6417" w:name="_Toc36049605"/>
      <w:bookmarkStart w:id="6418" w:name="_Toc45210371"/>
      <w:bookmarkStart w:id="6419" w:name="_Toc51861196"/>
      <w:bookmarkStart w:id="6420" w:name="_Toc193391340"/>
      <w:bookmarkEnd w:id="6415"/>
      <w:r w:rsidRPr="0073469F">
        <w:t>11.2.3.4.</w:t>
      </w:r>
      <w:r w:rsidR="00F43350">
        <w:t>8</w:t>
      </w:r>
      <w:r w:rsidRPr="0073469F">
        <w:tab/>
        <w:t>Error handling</w:t>
      </w:r>
      <w:bookmarkEnd w:id="6413"/>
      <w:bookmarkEnd w:id="6416"/>
      <w:bookmarkEnd w:id="6417"/>
      <w:bookmarkEnd w:id="6418"/>
      <w:bookmarkEnd w:id="6419"/>
      <w:bookmarkEnd w:id="6420"/>
    </w:p>
    <w:p w14:paraId="040AD817" w14:textId="77777777" w:rsidR="00656AAA" w:rsidRPr="0073469F" w:rsidRDefault="00656AAA" w:rsidP="00567124">
      <w:pPr>
        <w:pStyle w:val="Heading6"/>
        <w:numPr>
          <w:ilvl w:val="5"/>
          <w:numId w:val="0"/>
        </w:numPr>
        <w:ind w:left="1152" w:hanging="432"/>
      </w:pPr>
      <w:bookmarkStart w:id="6421" w:name="_CR11_2_3_4_8_1"/>
      <w:bookmarkStart w:id="6422" w:name="_Toc20156322"/>
      <w:bookmarkStart w:id="6423" w:name="_Toc27501480"/>
      <w:bookmarkStart w:id="6424" w:name="_Toc36049606"/>
      <w:bookmarkStart w:id="6425" w:name="_Toc45210372"/>
      <w:bookmarkStart w:id="6426" w:name="_Toc51861197"/>
      <w:bookmarkStart w:id="6427" w:name="_Toc193391341"/>
      <w:bookmarkEnd w:id="6421"/>
      <w:r w:rsidRPr="0073469F">
        <w:t>11.2.3.4.</w:t>
      </w:r>
      <w:r w:rsidR="00F43350">
        <w:t>8</w:t>
      </w:r>
      <w:r w:rsidRPr="0073469F">
        <w:t>.1</w:t>
      </w:r>
      <w:r w:rsidRPr="0073469F">
        <w:tab/>
        <w:t>Unexpected MONP message received</w:t>
      </w:r>
      <w:bookmarkEnd w:id="6422"/>
      <w:bookmarkEnd w:id="6423"/>
      <w:bookmarkEnd w:id="6424"/>
      <w:bookmarkEnd w:id="6425"/>
      <w:bookmarkEnd w:id="6426"/>
      <w:bookmarkEnd w:id="6427"/>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6428" w:name="_CR11_2_3_4_8_2"/>
      <w:bookmarkStart w:id="6429" w:name="_Toc20156323"/>
      <w:bookmarkStart w:id="6430" w:name="_Toc27501481"/>
      <w:bookmarkStart w:id="6431" w:name="_Toc36049607"/>
      <w:bookmarkStart w:id="6432" w:name="_Toc45210373"/>
      <w:bookmarkStart w:id="6433" w:name="_Toc51861198"/>
      <w:bookmarkStart w:id="6434" w:name="_Toc193391342"/>
      <w:bookmarkEnd w:id="6428"/>
      <w:r w:rsidRPr="0073469F">
        <w:t>11.2.3.4.</w:t>
      </w:r>
      <w:r w:rsidR="00F43350">
        <w:t>8</w:t>
      </w:r>
      <w:r w:rsidRPr="0073469F">
        <w:t>.2</w:t>
      </w:r>
      <w:r w:rsidRPr="0073469F">
        <w:tab/>
        <w:t>Unexpected indication from MCPTT user</w:t>
      </w:r>
      <w:bookmarkEnd w:id="6429"/>
      <w:bookmarkEnd w:id="6430"/>
      <w:bookmarkEnd w:id="6431"/>
      <w:bookmarkEnd w:id="6432"/>
      <w:bookmarkEnd w:id="6433"/>
      <w:bookmarkEnd w:id="6434"/>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6435" w:name="_CR11_2_3_4_8_3"/>
      <w:bookmarkStart w:id="6436" w:name="_Toc20156324"/>
      <w:bookmarkStart w:id="6437" w:name="_Toc27501482"/>
      <w:bookmarkStart w:id="6438" w:name="_Toc36049608"/>
      <w:bookmarkStart w:id="6439" w:name="_Toc45210374"/>
      <w:bookmarkStart w:id="6440" w:name="_Toc51861199"/>
      <w:bookmarkStart w:id="6441" w:name="_Toc193391343"/>
      <w:bookmarkEnd w:id="6435"/>
      <w:r w:rsidRPr="0073469F">
        <w:t>11.2.3.4.</w:t>
      </w:r>
      <w:r w:rsidR="00F43350">
        <w:t>8</w:t>
      </w:r>
      <w:r w:rsidRPr="0073469F">
        <w:t>.3</w:t>
      </w:r>
      <w:r w:rsidRPr="0073469F">
        <w:tab/>
        <w:t>Unexpected expiration of a timer</w:t>
      </w:r>
      <w:bookmarkEnd w:id="6436"/>
      <w:bookmarkEnd w:id="6437"/>
      <w:bookmarkEnd w:id="6438"/>
      <w:bookmarkEnd w:id="6439"/>
      <w:bookmarkEnd w:id="6440"/>
      <w:bookmarkEnd w:id="6441"/>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6442" w:name="_CR12"/>
      <w:bookmarkStart w:id="6443" w:name="_Toc20156325"/>
      <w:bookmarkStart w:id="6444" w:name="_Toc27501483"/>
      <w:bookmarkStart w:id="6445" w:name="_Toc36049609"/>
      <w:bookmarkStart w:id="6446" w:name="_Toc45210375"/>
      <w:bookmarkStart w:id="6447" w:name="_Toc51861200"/>
      <w:bookmarkStart w:id="6448" w:name="_Toc193391344"/>
      <w:bookmarkEnd w:id="6442"/>
      <w:r w:rsidRPr="0073469F">
        <w:rPr>
          <w:rFonts w:eastAsia="Malgun Gothic"/>
        </w:rPr>
        <w:lastRenderedPageBreak/>
        <w:t>12</w:t>
      </w:r>
      <w:r w:rsidRPr="0073469F">
        <w:rPr>
          <w:rFonts w:eastAsia="Malgun Gothic"/>
        </w:rPr>
        <w:tab/>
        <w:t>Emergency alert</w:t>
      </w:r>
      <w:bookmarkEnd w:id="6443"/>
      <w:bookmarkEnd w:id="6444"/>
      <w:bookmarkEnd w:id="6445"/>
      <w:bookmarkEnd w:id="6446"/>
      <w:bookmarkEnd w:id="6447"/>
      <w:bookmarkEnd w:id="6448"/>
    </w:p>
    <w:p w14:paraId="22ABBD07" w14:textId="77777777" w:rsidR="002244A2" w:rsidRDefault="002244A2" w:rsidP="00567124">
      <w:pPr>
        <w:pStyle w:val="Heading2"/>
        <w:rPr>
          <w:lang w:eastAsia="ko-KR"/>
        </w:rPr>
      </w:pPr>
      <w:bookmarkStart w:id="6449" w:name="_CR12_0"/>
      <w:bookmarkStart w:id="6450" w:name="_Toc20156326"/>
      <w:bookmarkStart w:id="6451" w:name="_Toc27501484"/>
      <w:bookmarkStart w:id="6452" w:name="_Toc36049610"/>
      <w:bookmarkStart w:id="6453" w:name="_Toc45210376"/>
      <w:bookmarkStart w:id="6454" w:name="_Toc51861201"/>
      <w:bookmarkStart w:id="6455" w:name="_Toc193391345"/>
      <w:bookmarkEnd w:id="6449"/>
      <w:r>
        <w:rPr>
          <w:rFonts w:hint="eastAsia"/>
          <w:lang w:eastAsia="ko-KR"/>
        </w:rPr>
        <w:t>12.0</w:t>
      </w:r>
      <w:r>
        <w:rPr>
          <w:rFonts w:hint="eastAsia"/>
          <w:lang w:eastAsia="ko-KR"/>
        </w:rPr>
        <w:tab/>
        <w:t>General</w:t>
      </w:r>
      <w:bookmarkEnd w:id="6450"/>
      <w:bookmarkEnd w:id="6451"/>
      <w:bookmarkEnd w:id="6452"/>
      <w:bookmarkEnd w:id="6453"/>
      <w:bookmarkEnd w:id="6454"/>
      <w:bookmarkEnd w:id="6455"/>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6456" w:name="_CR12_1"/>
      <w:bookmarkStart w:id="6457" w:name="_Toc20156327"/>
      <w:bookmarkStart w:id="6458" w:name="_Toc27501485"/>
      <w:bookmarkStart w:id="6459" w:name="_Toc36049611"/>
      <w:bookmarkStart w:id="6460" w:name="_Toc45210377"/>
      <w:bookmarkStart w:id="6461" w:name="_Toc51861202"/>
      <w:bookmarkStart w:id="6462" w:name="_Toc193391346"/>
      <w:bookmarkEnd w:id="6456"/>
      <w:r w:rsidRPr="0073469F">
        <w:rPr>
          <w:rFonts w:eastAsia="Malgun Gothic"/>
        </w:rPr>
        <w:t>12.1</w:t>
      </w:r>
      <w:r w:rsidRPr="0073469F">
        <w:rPr>
          <w:rFonts w:eastAsia="Malgun Gothic"/>
        </w:rPr>
        <w:tab/>
        <w:t>On-network emergency alert</w:t>
      </w:r>
      <w:bookmarkEnd w:id="6457"/>
      <w:bookmarkEnd w:id="6458"/>
      <w:bookmarkEnd w:id="6459"/>
      <w:bookmarkEnd w:id="6460"/>
      <w:bookmarkEnd w:id="6461"/>
      <w:bookmarkEnd w:id="6462"/>
    </w:p>
    <w:p w14:paraId="6AABB52F" w14:textId="77777777" w:rsidR="00913B19" w:rsidRDefault="00913B19" w:rsidP="00567124">
      <w:pPr>
        <w:pStyle w:val="Heading3"/>
        <w:rPr>
          <w:rFonts w:eastAsia="Malgun Gothic"/>
        </w:rPr>
      </w:pPr>
      <w:bookmarkStart w:id="6463" w:name="_CR12_1_1"/>
      <w:bookmarkStart w:id="6464" w:name="_Toc20156328"/>
      <w:bookmarkStart w:id="6465" w:name="_Toc27501486"/>
      <w:bookmarkStart w:id="6466" w:name="_Toc36049612"/>
      <w:bookmarkStart w:id="6467" w:name="_Toc45210378"/>
      <w:bookmarkStart w:id="6468" w:name="_Toc51861203"/>
      <w:bookmarkStart w:id="6469" w:name="_Toc193391347"/>
      <w:bookmarkEnd w:id="6463"/>
      <w:r>
        <w:rPr>
          <w:rFonts w:eastAsia="Malgun Gothic"/>
        </w:rPr>
        <w:t>12.1.1</w:t>
      </w:r>
      <w:r>
        <w:rPr>
          <w:rFonts w:eastAsia="Malgun Gothic"/>
        </w:rPr>
        <w:tab/>
        <w:t>Client procedures</w:t>
      </w:r>
      <w:bookmarkEnd w:id="6464"/>
      <w:bookmarkEnd w:id="6465"/>
      <w:bookmarkEnd w:id="6466"/>
      <w:bookmarkEnd w:id="6467"/>
      <w:bookmarkEnd w:id="6468"/>
      <w:bookmarkEnd w:id="6469"/>
    </w:p>
    <w:p w14:paraId="5852C083" w14:textId="77777777" w:rsidR="00913B19" w:rsidRDefault="00913B19" w:rsidP="00567124">
      <w:pPr>
        <w:pStyle w:val="Heading4"/>
      </w:pPr>
      <w:bookmarkStart w:id="6470" w:name="_CR12_1_1_1"/>
      <w:bookmarkStart w:id="6471" w:name="_Toc20156329"/>
      <w:bookmarkStart w:id="6472" w:name="_Toc27501487"/>
      <w:bookmarkStart w:id="6473" w:name="_Toc36049613"/>
      <w:bookmarkStart w:id="6474" w:name="_Toc45210379"/>
      <w:bookmarkStart w:id="6475" w:name="_Toc51861204"/>
      <w:bookmarkStart w:id="6476" w:name="_Toc193391348"/>
      <w:bookmarkEnd w:id="6470"/>
      <w:r>
        <w:rPr>
          <w:rFonts w:eastAsia="Malgun Gothic"/>
        </w:rPr>
        <w:t>12.1.1.1</w:t>
      </w:r>
      <w:r>
        <w:rPr>
          <w:rFonts w:eastAsia="Malgun Gothic"/>
        </w:rPr>
        <w:tab/>
        <w:t>Emergency alert origination</w:t>
      </w:r>
      <w:bookmarkEnd w:id="6471"/>
      <w:bookmarkEnd w:id="6472"/>
      <w:bookmarkEnd w:id="6473"/>
      <w:bookmarkEnd w:id="6474"/>
      <w:bookmarkEnd w:id="6475"/>
      <w:bookmarkEnd w:id="6476"/>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lastRenderedPageBreak/>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6477"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6478" w:name="_CR12_1_1_2"/>
      <w:bookmarkStart w:id="6479" w:name="_Toc27501488"/>
      <w:bookmarkStart w:id="6480" w:name="_Toc36049614"/>
      <w:bookmarkStart w:id="6481" w:name="_Toc45210380"/>
      <w:bookmarkStart w:id="6482" w:name="_Toc51861205"/>
      <w:bookmarkStart w:id="6483" w:name="_Toc193391349"/>
      <w:bookmarkEnd w:id="6478"/>
      <w:r>
        <w:rPr>
          <w:rFonts w:eastAsia="Malgun Gothic"/>
        </w:rPr>
        <w:t>12.1.1.2</w:t>
      </w:r>
      <w:r>
        <w:rPr>
          <w:rFonts w:eastAsia="Malgun Gothic"/>
        </w:rPr>
        <w:tab/>
        <w:t>Emergency alert cancellation</w:t>
      </w:r>
      <w:bookmarkEnd w:id="6477"/>
      <w:bookmarkEnd w:id="6479"/>
      <w:bookmarkEnd w:id="6480"/>
      <w:bookmarkEnd w:id="6481"/>
      <w:bookmarkEnd w:id="6482"/>
      <w:bookmarkEnd w:id="6483"/>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lastRenderedPageBreak/>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w:t>
      </w:r>
      <w:r w:rsidRPr="0039039D">
        <w:lastRenderedPageBreak/>
        <w:t>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6484" w:name="_CR12_1_1_3"/>
      <w:bookmarkStart w:id="6485" w:name="_Toc20156331"/>
      <w:bookmarkStart w:id="6486" w:name="_Toc27501489"/>
      <w:bookmarkStart w:id="6487" w:name="_Toc36049615"/>
      <w:bookmarkStart w:id="6488" w:name="_Toc45210381"/>
      <w:bookmarkStart w:id="6489" w:name="_Toc51861206"/>
      <w:bookmarkStart w:id="6490" w:name="_Toc193391350"/>
      <w:bookmarkEnd w:id="6484"/>
      <w:r>
        <w:rPr>
          <w:rFonts w:eastAsia="Malgun Gothic"/>
        </w:rPr>
        <w:t>12.1.1.3</w:t>
      </w:r>
      <w:r>
        <w:rPr>
          <w:rFonts w:eastAsia="Malgun Gothic"/>
        </w:rPr>
        <w:tab/>
        <w:t>MCPTT client receives an MCPTT emergency alert or call notification</w:t>
      </w:r>
      <w:bookmarkEnd w:id="6485"/>
      <w:bookmarkEnd w:id="6486"/>
      <w:bookmarkEnd w:id="6487"/>
      <w:bookmarkEnd w:id="6488"/>
      <w:bookmarkEnd w:id="6489"/>
      <w:bookmarkEnd w:id="6490"/>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lastRenderedPageBreak/>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6491" w:name="_CR12_1_1_4"/>
      <w:bookmarkStart w:id="6492" w:name="_Toc20156332"/>
      <w:bookmarkStart w:id="6493" w:name="_Toc27501490"/>
      <w:bookmarkStart w:id="6494" w:name="_Toc36049616"/>
      <w:bookmarkStart w:id="6495" w:name="_Toc45210382"/>
      <w:bookmarkStart w:id="6496" w:name="_Toc51861207"/>
      <w:bookmarkStart w:id="6497" w:name="_Toc193391351"/>
      <w:bookmarkEnd w:id="6491"/>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6492"/>
      <w:bookmarkEnd w:id="6493"/>
      <w:bookmarkEnd w:id="6494"/>
      <w:bookmarkEnd w:id="6495"/>
      <w:bookmarkEnd w:id="6496"/>
      <w:bookmarkEnd w:id="6497"/>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6498" w:name="_Toc51861208"/>
      <w:bookmarkStart w:id="6499" w:name="_Toc20156333"/>
      <w:bookmarkStart w:id="6500" w:name="_Toc27501491"/>
      <w:bookmarkStart w:id="6501" w:name="_Toc36049617"/>
      <w:bookmarkStart w:id="6502"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6503" w:name="_CR12_1_1_5"/>
      <w:bookmarkStart w:id="6504" w:name="_Toc193391352"/>
      <w:bookmarkEnd w:id="6503"/>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6498"/>
      <w:bookmarkEnd w:id="6504"/>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lastRenderedPageBreak/>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6505" w:name="_CR12_1_1_6"/>
      <w:bookmarkStart w:id="6506" w:name="_Toc51861209"/>
      <w:bookmarkStart w:id="6507" w:name="_Toc193391353"/>
      <w:bookmarkEnd w:id="6505"/>
      <w:r>
        <w:rPr>
          <w:rFonts w:eastAsia="Malgun Gothic"/>
        </w:rPr>
        <w:lastRenderedPageBreak/>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6507"/>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6508" w:name="_CR12_1_2"/>
      <w:bookmarkStart w:id="6509" w:name="_Toc193391354"/>
      <w:bookmarkEnd w:id="6508"/>
      <w:r>
        <w:rPr>
          <w:noProof/>
        </w:rPr>
        <w:t>12.1.2</w:t>
      </w:r>
      <w:r>
        <w:rPr>
          <w:noProof/>
        </w:rPr>
        <w:tab/>
        <w:t>Participating MCPTT function procedures</w:t>
      </w:r>
      <w:bookmarkEnd w:id="6499"/>
      <w:bookmarkEnd w:id="6500"/>
      <w:bookmarkEnd w:id="6501"/>
      <w:bookmarkEnd w:id="6502"/>
      <w:bookmarkEnd w:id="6506"/>
      <w:bookmarkEnd w:id="6509"/>
    </w:p>
    <w:p w14:paraId="7F59ED52" w14:textId="77777777" w:rsidR="00A93BDA" w:rsidRPr="00936DD0" w:rsidRDefault="00A93BDA" w:rsidP="00567124">
      <w:pPr>
        <w:pStyle w:val="Heading4"/>
      </w:pPr>
      <w:bookmarkStart w:id="6510" w:name="_CR12_1_2_1"/>
      <w:bookmarkStart w:id="6511" w:name="_Toc20156334"/>
      <w:bookmarkStart w:id="6512" w:name="_Toc27501492"/>
      <w:bookmarkStart w:id="6513" w:name="_Toc36049618"/>
      <w:bookmarkStart w:id="6514" w:name="_Toc45210384"/>
      <w:bookmarkStart w:id="6515" w:name="_Toc51861210"/>
      <w:bookmarkStart w:id="6516" w:name="_Toc193391355"/>
      <w:bookmarkEnd w:id="6510"/>
      <w:r>
        <w:t>12.1.2.1</w:t>
      </w:r>
      <w:r>
        <w:tab/>
        <w:t xml:space="preserve">Receipt of a </w:t>
      </w:r>
      <w:r w:rsidRPr="0015289D">
        <w:t>SIP MESSAGE request for emergency notification</w:t>
      </w:r>
      <w:r>
        <w:t xml:space="preserve"> from the served MCPTT client</w:t>
      </w:r>
      <w:bookmarkEnd w:id="6511"/>
      <w:bookmarkEnd w:id="6512"/>
      <w:bookmarkEnd w:id="6513"/>
      <w:bookmarkEnd w:id="6514"/>
      <w:bookmarkEnd w:id="6515"/>
      <w:bookmarkEnd w:id="6516"/>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lastRenderedPageBreak/>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lastRenderedPageBreak/>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6517" w:name="_CR12_1_2_2"/>
      <w:bookmarkStart w:id="6518" w:name="_Toc20156335"/>
      <w:bookmarkStart w:id="6519" w:name="_Toc27501493"/>
      <w:bookmarkStart w:id="6520" w:name="_Toc36049619"/>
      <w:bookmarkStart w:id="6521" w:name="_Toc45210385"/>
      <w:bookmarkStart w:id="6522" w:name="_Toc51861211"/>
      <w:bookmarkStart w:id="6523" w:name="_Toc193391356"/>
      <w:bookmarkEnd w:id="6517"/>
      <w:r>
        <w:t>12.1.2.2</w:t>
      </w:r>
      <w:r>
        <w:tab/>
        <w:t xml:space="preserve">Receipt of a </w:t>
      </w:r>
      <w:r w:rsidRPr="0015289D">
        <w:t>SIP MESSAGE request for emergency notification</w:t>
      </w:r>
      <w:r>
        <w:t xml:space="preserve"> for terminating MCPTT client</w:t>
      </w:r>
      <w:bookmarkEnd w:id="6518"/>
      <w:bookmarkEnd w:id="6519"/>
      <w:bookmarkEnd w:id="6520"/>
      <w:bookmarkEnd w:id="6521"/>
      <w:bookmarkEnd w:id="6522"/>
      <w:bookmarkEnd w:id="6523"/>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6524" w:name="_CR12_1_2_3"/>
      <w:bookmarkStart w:id="6525" w:name="_Toc20156336"/>
      <w:bookmarkStart w:id="6526" w:name="_Toc27501494"/>
      <w:bookmarkStart w:id="6527" w:name="_Toc36049620"/>
      <w:bookmarkStart w:id="6528" w:name="_Toc45210386"/>
      <w:bookmarkStart w:id="6529" w:name="_Toc51861212"/>
      <w:bookmarkStart w:id="6530" w:name="_Toc193391357"/>
      <w:bookmarkEnd w:id="6524"/>
      <w:r w:rsidRPr="00514B51">
        <w:t>12.1.2</w:t>
      </w:r>
      <w:r>
        <w:t>.3</w:t>
      </w:r>
      <w:r w:rsidRPr="00514B51">
        <w:tab/>
        <w:t xml:space="preserve">Receipt of a SIP MESSAGE request </w:t>
      </w:r>
      <w:r>
        <w:t>indicating successful delivery of emergency notification</w:t>
      </w:r>
      <w:bookmarkEnd w:id="6525"/>
      <w:bookmarkEnd w:id="6526"/>
      <w:bookmarkEnd w:id="6527"/>
      <w:bookmarkEnd w:id="6528"/>
      <w:bookmarkEnd w:id="6529"/>
      <w:bookmarkEnd w:id="6530"/>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lastRenderedPageBreak/>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6531" w:name="_CR12_1_3"/>
      <w:bookmarkStart w:id="6532" w:name="_Toc20156337"/>
      <w:bookmarkStart w:id="6533" w:name="_Toc27501495"/>
      <w:bookmarkStart w:id="6534" w:name="_Toc36049621"/>
      <w:bookmarkStart w:id="6535" w:name="_Toc45210387"/>
      <w:bookmarkStart w:id="6536" w:name="_Toc51861213"/>
      <w:bookmarkStart w:id="6537" w:name="_Toc193391358"/>
      <w:bookmarkEnd w:id="6531"/>
      <w:r>
        <w:rPr>
          <w:noProof/>
        </w:rPr>
        <w:t>12.1.3</w:t>
      </w:r>
      <w:r>
        <w:rPr>
          <w:noProof/>
        </w:rPr>
        <w:tab/>
        <w:t>Controlling MCPTT function procedures</w:t>
      </w:r>
      <w:bookmarkEnd w:id="6532"/>
      <w:bookmarkEnd w:id="6533"/>
      <w:bookmarkEnd w:id="6534"/>
      <w:bookmarkEnd w:id="6535"/>
      <w:bookmarkEnd w:id="6536"/>
      <w:bookmarkEnd w:id="6537"/>
    </w:p>
    <w:p w14:paraId="080DC081" w14:textId="77777777" w:rsidR="00A93BDA" w:rsidRPr="00F678B4" w:rsidRDefault="00A93BDA" w:rsidP="00567124">
      <w:pPr>
        <w:pStyle w:val="Heading4"/>
      </w:pPr>
      <w:bookmarkStart w:id="6538" w:name="_CR12_1_3_1"/>
      <w:bookmarkStart w:id="6539" w:name="_Toc20156338"/>
      <w:bookmarkStart w:id="6540" w:name="_Toc27501496"/>
      <w:bookmarkStart w:id="6541" w:name="_Toc36049622"/>
      <w:bookmarkStart w:id="6542" w:name="_Toc45210388"/>
      <w:bookmarkStart w:id="6543" w:name="_Toc51861214"/>
      <w:bookmarkStart w:id="6544" w:name="_Toc193391359"/>
      <w:bookmarkEnd w:id="6538"/>
      <w:r>
        <w:t>12.1.3.1</w:t>
      </w:r>
      <w:r>
        <w:tab/>
        <w:t xml:space="preserve">Handling of a </w:t>
      </w:r>
      <w:r w:rsidRPr="0015289D">
        <w:t>SIP MESSAGE request for emergency notification</w:t>
      </w:r>
      <w:bookmarkEnd w:id="6539"/>
      <w:bookmarkEnd w:id="6540"/>
      <w:bookmarkEnd w:id="6541"/>
      <w:bookmarkEnd w:id="6542"/>
      <w:bookmarkEnd w:id="6543"/>
      <w:bookmarkEnd w:id="6544"/>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lastRenderedPageBreak/>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lastRenderedPageBreak/>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6545" w:name="_CR12_1_3_2"/>
      <w:bookmarkStart w:id="6546" w:name="_Toc20156339"/>
      <w:bookmarkStart w:id="6547" w:name="_Toc27501497"/>
      <w:bookmarkStart w:id="6548" w:name="_Toc36049623"/>
      <w:bookmarkStart w:id="6549" w:name="_Toc45210389"/>
      <w:bookmarkStart w:id="6550" w:name="_Toc51861215"/>
      <w:bookmarkStart w:id="6551" w:name="_Toc193391360"/>
      <w:bookmarkEnd w:id="6545"/>
      <w:r>
        <w:t>12.1.3.2</w:t>
      </w:r>
      <w:r>
        <w:tab/>
        <w:t xml:space="preserve">Handling of a </w:t>
      </w:r>
      <w:r w:rsidRPr="0015289D">
        <w:t xml:space="preserve">SIP MESSAGE request for emergency </w:t>
      </w:r>
      <w:r>
        <w:t>alert cancellation</w:t>
      </w:r>
      <w:bookmarkEnd w:id="6546"/>
      <w:bookmarkEnd w:id="6547"/>
      <w:bookmarkEnd w:id="6548"/>
      <w:bookmarkEnd w:id="6549"/>
      <w:bookmarkEnd w:id="6550"/>
      <w:bookmarkEnd w:id="6551"/>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lastRenderedPageBreak/>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lastRenderedPageBreak/>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6552" w:name="_CR12_1_3_3"/>
      <w:bookmarkStart w:id="6553" w:name="_Toc51861216"/>
      <w:bookmarkStart w:id="6554" w:name="_Toc20156340"/>
      <w:bookmarkStart w:id="6555" w:name="_Toc27501498"/>
      <w:bookmarkStart w:id="6556" w:name="_Toc36049624"/>
      <w:bookmarkStart w:id="6557" w:name="_Toc45210390"/>
      <w:bookmarkStart w:id="6558" w:name="_Toc193391361"/>
      <w:bookmarkEnd w:id="6552"/>
      <w:r>
        <w:t>12.1.3.3</w:t>
      </w:r>
      <w:r>
        <w:tab/>
        <w:t xml:space="preserve">Handling of a </w:t>
      </w:r>
      <w:r w:rsidRPr="0015289D">
        <w:t xml:space="preserve">SIP MESSAGE request for </w:t>
      </w:r>
      <w:r>
        <w:t xml:space="preserve">in-progress </w:t>
      </w:r>
      <w:r w:rsidRPr="0015289D">
        <w:t xml:space="preserve">emergency </w:t>
      </w:r>
      <w:r>
        <w:t>group state cancellation</w:t>
      </w:r>
      <w:bookmarkEnd w:id="6553"/>
      <w:bookmarkEnd w:id="6558"/>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 xml:space="preserve">SIP </w:t>
      </w:r>
      <w:r>
        <w:lastRenderedPageBreak/>
        <w:t>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lastRenderedPageBreak/>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6559" w:name="_CR12_1_3_4"/>
      <w:bookmarkStart w:id="6560" w:name="_Toc193391362"/>
      <w:bookmarkEnd w:id="6559"/>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6560"/>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lastRenderedPageBreak/>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6561" w:name="_CR12_1A"/>
      <w:bookmarkStart w:id="6562" w:name="_Toc193391363"/>
      <w:bookmarkEnd w:id="6561"/>
      <w:r w:rsidRPr="0073469F">
        <w:rPr>
          <w:rFonts w:eastAsia="Malgun Gothic"/>
        </w:rPr>
        <w:t>12.1</w:t>
      </w:r>
      <w:r>
        <w:rPr>
          <w:rFonts w:eastAsia="Malgun Gothic"/>
        </w:rPr>
        <w:t>A</w:t>
      </w:r>
      <w:r w:rsidRPr="0073469F">
        <w:rPr>
          <w:rFonts w:eastAsia="Malgun Gothic"/>
        </w:rPr>
        <w:tab/>
        <w:t xml:space="preserve">On-network </w:t>
      </w:r>
      <w:bookmarkStart w:id="6563" w:name="_Hlk157691766"/>
      <w:r>
        <w:rPr>
          <w:rFonts w:eastAsia="Malgun Gothic"/>
        </w:rPr>
        <w:t xml:space="preserve">MCPTT adhoc group </w:t>
      </w:r>
      <w:bookmarkEnd w:id="6563"/>
      <w:r w:rsidRPr="0073469F">
        <w:rPr>
          <w:rFonts w:eastAsia="Malgun Gothic"/>
        </w:rPr>
        <w:t>emergency alert</w:t>
      </w:r>
      <w:bookmarkEnd w:id="6562"/>
    </w:p>
    <w:p w14:paraId="4D544953" w14:textId="77777777" w:rsidR="00555933" w:rsidRDefault="00555933" w:rsidP="00555933">
      <w:pPr>
        <w:pStyle w:val="Heading3"/>
        <w:rPr>
          <w:rFonts w:eastAsia="Malgun Gothic"/>
        </w:rPr>
      </w:pPr>
      <w:bookmarkStart w:id="6564" w:name="_CR12_1A_1"/>
      <w:bookmarkStart w:id="6565" w:name="_Toc193391364"/>
      <w:bookmarkEnd w:id="6564"/>
      <w:r>
        <w:rPr>
          <w:rFonts w:eastAsia="Malgun Gothic"/>
        </w:rPr>
        <w:t>12.1A.1</w:t>
      </w:r>
      <w:r>
        <w:rPr>
          <w:rFonts w:eastAsia="Malgun Gothic"/>
        </w:rPr>
        <w:tab/>
        <w:t>Client procedures</w:t>
      </w:r>
      <w:bookmarkEnd w:id="6565"/>
    </w:p>
    <w:p w14:paraId="358DC21B" w14:textId="5909DD96" w:rsidR="00555933" w:rsidRDefault="00555933" w:rsidP="00555933">
      <w:pPr>
        <w:pStyle w:val="Heading4"/>
      </w:pPr>
      <w:bookmarkStart w:id="6566" w:name="_CR12_1A_1_1"/>
      <w:bookmarkStart w:id="6567" w:name="_Toc193391365"/>
      <w:bookmarkEnd w:id="6566"/>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6567"/>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Default="00555933" w:rsidP="00555933">
      <w:pPr>
        <w:pStyle w:val="B2"/>
      </w:pPr>
      <w:r>
        <w:t>b)</w:t>
      </w:r>
      <w:r>
        <w:tab/>
      </w:r>
      <w:r w:rsidR="00894514" w:rsidRPr="005B59A2">
        <w:t>the &lt;anyExt&gt; element with</w:t>
      </w:r>
      <w:r w:rsidR="00894514">
        <w:rPr>
          <w:color w:val="FF0000"/>
        </w:rPr>
        <w:t xml:space="preserve"> </w:t>
      </w:r>
      <w:r w:rsidRPr="0073469F">
        <w:t>the &lt;</w:t>
      </w:r>
      <w:r>
        <w:t>adhoc-</w:t>
      </w:r>
      <w:r w:rsidRPr="0073469F">
        <w:t>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6A86A280" w:rsidR="00555933" w:rsidRDefault="00555933" w:rsidP="00555933">
      <w:pPr>
        <w:pStyle w:val="NO"/>
      </w:pPr>
      <w:r w:rsidRPr="00471AE0">
        <w:lastRenderedPageBreak/>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64CC53E4" w14:textId="77777777" w:rsidR="00555933" w:rsidRPr="001B7313" w:rsidRDefault="00555933" w:rsidP="00555933">
      <w:pPr>
        <w:pStyle w:val="B2"/>
        <w:rPr>
          <w:sz w:val="22"/>
          <w:szCs w:val="22"/>
        </w:rPr>
      </w:pPr>
      <w:r>
        <w:t>f</w:t>
      </w:r>
      <w:r>
        <w:rPr>
          <w:sz w:val="22"/>
          <w:szCs w:val="22"/>
        </w:rPr>
        <w:t>)</w:t>
      </w:r>
      <w:r>
        <w:rPr>
          <w:sz w:val="22"/>
          <w:szCs w:val="22"/>
        </w:rPr>
        <w:tab/>
      </w:r>
      <w:r>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5F57EF13"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 xml:space="preserve">MCPTT </w:t>
      </w:r>
      <w:r w:rsidR="00894514">
        <w:rPr>
          <w:lang w:eastAsia="ko-KR"/>
        </w:rPr>
        <w:t>adhoc group</w:t>
      </w:r>
      <w:r w:rsidR="00894514" w:rsidRPr="0073469F">
        <w:rPr>
          <w:lang w:eastAsia="ko-KR"/>
        </w:rPr>
        <w:t xml:space="preserve"> </w:t>
      </w:r>
      <w:r w:rsidRPr="0073469F">
        <w:rPr>
          <w:lang w:eastAsia="ko-KR"/>
        </w:rPr>
        <w:t xml:space="preserve">emergency </w:t>
      </w:r>
      <w:r w:rsidR="00894514">
        <w:rPr>
          <w:lang w:eastAsia="ko-KR"/>
        </w:rPr>
        <w:t xml:space="preserve">alert </w:t>
      </w:r>
      <w:r w:rsidRPr="0073469F">
        <w:rPr>
          <w:lang w:eastAsia="ko-KR"/>
        </w:rPr>
        <w:t>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4A14EEA1" w:rsidR="00555933" w:rsidRDefault="00555933" w:rsidP="00555933">
      <w:pPr>
        <w:pStyle w:val="NO"/>
        <w:rPr>
          <w:lang w:eastAsia="ko-KR"/>
        </w:rPr>
      </w:pPr>
      <w:r w:rsidRPr="0073469F">
        <w:rPr>
          <w:lang w:eastAsia="ko-KR"/>
        </w:rPr>
        <w:t>NOTE </w:t>
      </w:r>
      <w:r w:rsidR="00063468">
        <w:rPr>
          <w:lang w:eastAsia="ko-KR"/>
        </w:rPr>
        <w:t>4</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20136012" w:rsidR="00555933" w:rsidRDefault="00555933" w:rsidP="00555933">
      <w:pPr>
        <w:pStyle w:val="NO"/>
        <w:rPr>
          <w:lang w:eastAsia="ko-KR"/>
        </w:rPr>
      </w:pPr>
      <w:r w:rsidRPr="00E35FCD">
        <w:rPr>
          <w:lang w:eastAsia="ko-KR"/>
        </w:rPr>
        <w:t>NOTE</w:t>
      </w:r>
      <w:r w:rsidRPr="006E208F">
        <w:rPr>
          <w:lang w:eastAsia="ko-KR"/>
        </w:rPr>
        <w:t> </w:t>
      </w:r>
      <w:r w:rsidR="00063468">
        <w:rPr>
          <w:lang w:eastAsia="ko-KR"/>
        </w:rPr>
        <w:t>5</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22595441" w:rsidR="00555933" w:rsidRPr="00844BE3" w:rsidRDefault="00555933" w:rsidP="00555933">
      <w:pPr>
        <w:pStyle w:val="Heading4"/>
        <w:rPr>
          <w:rFonts w:eastAsia="Malgun Gothic"/>
        </w:rPr>
      </w:pPr>
      <w:bookmarkStart w:id="6568" w:name="_CR12_1A_1_2"/>
      <w:bookmarkStart w:id="6569" w:name="_Toc193391366"/>
      <w:bookmarkEnd w:id="6568"/>
      <w:r>
        <w:rPr>
          <w:rFonts w:eastAsia="Malgun Gothic"/>
        </w:rPr>
        <w:t>12.1A.1.2</w:t>
      </w:r>
      <w:r>
        <w:rPr>
          <w:rFonts w:eastAsia="Malgun Gothic"/>
        </w:rPr>
        <w:tab/>
      </w:r>
      <w:r w:rsidR="00063468">
        <w:rPr>
          <w:rFonts w:eastAsia="Malgun Gothic"/>
        </w:rPr>
        <w:t>Ad hoc group e</w:t>
      </w:r>
      <w:r>
        <w:rPr>
          <w:rFonts w:eastAsia="Malgun Gothic"/>
        </w:rPr>
        <w:t>mergency alert cancellation</w:t>
      </w:r>
      <w:bookmarkEnd w:id="6569"/>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lastRenderedPageBreak/>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Default="00555933" w:rsidP="00555933">
      <w:pPr>
        <w:pStyle w:val="B2"/>
      </w:pPr>
      <w:r>
        <w:t>b)</w:t>
      </w:r>
      <w:r>
        <w:tab/>
      </w:r>
      <w:r w:rsidR="00063468" w:rsidRPr="005B59A2">
        <w:t>the &lt;anyExt&gt; element with</w:t>
      </w:r>
      <w:r w:rsidR="00063468">
        <w:rPr>
          <w:color w:val="FF0000"/>
        </w:rPr>
        <w:t xml:space="preserve"> </w:t>
      </w:r>
      <w:r w:rsidRPr="0073469F">
        <w:t>the &lt;</w:t>
      </w:r>
      <w:r>
        <w:t>adhoc-</w:t>
      </w:r>
      <w:r w:rsidRPr="0073469F">
        <w:t>alert-ind&gt; element set to a value of "</w:t>
      </w:r>
      <w:r>
        <w:t>false</w:t>
      </w:r>
      <w:r w:rsidRPr="0073469F">
        <w:t>";</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0DD345"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 and</w:t>
      </w:r>
    </w:p>
    <w:p w14:paraId="366A6D52" w14:textId="65CE7809" w:rsidR="00555933" w:rsidRPr="002915E9"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w:t>
      </w:r>
      <w:r w:rsidRPr="00D95692">
        <w:lastRenderedPageBreak/>
        <w: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6570" w:name="_CR12_1A_1_3"/>
      <w:bookmarkStart w:id="6571" w:name="_Toc193391367"/>
      <w:bookmarkEnd w:id="6570"/>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6571"/>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lastRenderedPageBreak/>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Pr="00D95692" w:rsidRDefault="00555933" w:rsidP="00540E78">
      <w:pPr>
        <w:pStyle w:val="Heading4"/>
        <w:rPr>
          <w:rFonts w:eastAsia="Malgun Gothic"/>
        </w:rPr>
      </w:pPr>
      <w:bookmarkStart w:id="6572" w:name="_CR12_1A_1_4"/>
      <w:bookmarkStart w:id="6573" w:name="_Toc193391368"/>
      <w:bookmarkEnd w:id="6572"/>
      <w:r>
        <w:rPr>
          <w:rFonts w:eastAsia="Malgun Gothic"/>
        </w:rPr>
        <w:t>12.1A.1.4</w:t>
      </w:r>
      <w:r>
        <w:rPr>
          <w:rFonts w:eastAsia="Malgun Gothic"/>
        </w:rPr>
        <w:tab/>
      </w:r>
      <w:r w:rsidR="00540E78">
        <w:rPr>
          <w:rFonts w:eastAsia="Malgun Gothic"/>
        </w:rPr>
        <w:t>Void</w:t>
      </w:r>
      <w:bookmarkEnd w:id="6573"/>
    </w:p>
    <w:p w14:paraId="380175BF" w14:textId="77777777" w:rsidR="00555933" w:rsidRDefault="00555933" w:rsidP="00555933">
      <w:pPr>
        <w:pStyle w:val="Heading3"/>
        <w:rPr>
          <w:noProof/>
        </w:rPr>
      </w:pPr>
      <w:bookmarkStart w:id="6574" w:name="_CR12_1A_2"/>
      <w:bookmarkStart w:id="6575" w:name="_Toc193391369"/>
      <w:bookmarkEnd w:id="6574"/>
      <w:r>
        <w:rPr>
          <w:noProof/>
        </w:rPr>
        <w:t>12.1A.2</w:t>
      </w:r>
      <w:r>
        <w:rPr>
          <w:noProof/>
        </w:rPr>
        <w:tab/>
        <w:t>Participating MCPTT function procedures</w:t>
      </w:r>
      <w:bookmarkEnd w:id="6575"/>
    </w:p>
    <w:p w14:paraId="2B0F0431" w14:textId="4195AA6F" w:rsidR="00555933" w:rsidRPr="00936DD0" w:rsidRDefault="00555933" w:rsidP="00555933">
      <w:pPr>
        <w:pStyle w:val="Heading4"/>
      </w:pPr>
      <w:bookmarkStart w:id="6576" w:name="_CR12_1A_2_1"/>
      <w:bookmarkStart w:id="6577" w:name="_Toc193391370"/>
      <w:bookmarkEnd w:id="6576"/>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6577"/>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185FC102"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2D1074A" w14:textId="06294E35"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540E78">
        <w:t>originating user's identity i.e. MCPTT ID;</w:t>
      </w:r>
    </w:p>
    <w:p w14:paraId="585A3865" w14:textId="2C7C375B" w:rsidR="00555933" w:rsidRPr="00BE4B01" w:rsidRDefault="00555933" w:rsidP="00555933">
      <w:pPr>
        <w:pStyle w:val="NO"/>
      </w:pPr>
      <w:r>
        <w:t>NOTE </w:t>
      </w:r>
      <w:r w:rsidR="005265C0">
        <w:t>3</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540E78">
        <w:t xml:space="preserve">originating user's identity </w:t>
      </w:r>
      <w:r>
        <w:t>is out of the scope of the present document.</w:t>
      </w:r>
    </w:p>
    <w:p w14:paraId="18326B76" w14:textId="77777777" w:rsidR="00555933" w:rsidRDefault="00555933" w:rsidP="00555933">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5A2F880B" w14:textId="7EC15B82" w:rsidR="0023555C" w:rsidRDefault="0023555C" w:rsidP="00555933">
      <w:pPr>
        <w:pStyle w:val="B1"/>
      </w:pPr>
      <w:r>
        <w:t>7A)</w:t>
      </w:r>
      <w:r>
        <w:tab/>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lastRenderedPageBreak/>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6578" w:name="_CR12_1A_2_2"/>
      <w:bookmarkStart w:id="6579" w:name="_Toc193391371"/>
      <w:bookmarkEnd w:id="6578"/>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6579"/>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6580" w:name="_CR12_1A_2_3"/>
      <w:bookmarkStart w:id="6581" w:name="_Toc193391372"/>
      <w:bookmarkEnd w:id="6580"/>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r w:rsidR="005265C0">
        <w:t xml:space="preserve"> of originating </w:t>
      </w:r>
      <w:r w:rsidR="005265C0" w:rsidRPr="0073469F">
        <w:t xml:space="preserve">MCPTT </w:t>
      </w:r>
      <w:r w:rsidR="005265C0">
        <w:t>client</w:t>
      </w:r>
      <w:bookmarkEnd w:id="6581"/>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w:t>
      </w:r>
      <w:r>
        <w:lastRenderedPageBreak/>
        <w:t xml:space="preserve">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3464586E"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6582" w:name="_CR12_1A_2_4"/>
      <w:bookmarkStart w:id="6583" w:name="_Toc193391373"/>
      <w:bookmarkEnd w:id="6582"/>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6583"/>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6584" w:name="_CR12_1A_2_5"/>
      <w:bookmarkStart w:id="6585" w:name="_Toc193391374"/>
      <w:bookmarkEnd w:id="6584"/>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6585"/>
    </w:p>
    <w:p w14:paraId="6A33C17C" w14:textId="7A6875C8"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6586" w:name="_CR12_1A_2_6"/>
      <w:bookmarkStart w:id="6587" w:name="_Toc193391375"/>
      <w:bookmarkEnd w:id="6586"/>
      <w:r w:rsidRPr="00514B51">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587"/>
    </w:p>
    <w:p w14:paraId="4AAEE4D8" w14:textId="5D723BF3"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561C6121" w14:textId="77777777" w:rsidR="00555933" w:rsidRDefault="00555933" w:rsidP="00555933">
      <w:pPr>
        <w:pStyle w:val="Heading3"/>
        <w:rPr>
          <w:noProof/>
        </w:rPr>
      </w:pPr>
      <w:bookmarkStart w:id="6588" w:name="_CR12_1A_3"/>
      <w:bookmarkStart w:id="6589" w:name="_Toc193391376"/>
      <w:bookmarkEnd w:id="6588"/>
      <w:r>
        <w:rPr>
          <w:noProof/>
        </w:rPr>
        <w:t>12.1A.3</w:t>
      </w:r>
      <w:r>
        <w:rPr>
          <w:noProof/>
        </w:rPr>
        <w:tab/>
        <w:t>Controlling MCPTT function procedures</w:t>
      </w:r>
      <w:bookmarkEnd w:id="6589"/>
    </w:p>
    <w:p w14:paraId="19C70D7A" w14:textId="10A09D4D" w:rsidR="00555933" w:rsidRPr="00F678B4" w:rsidRDefault="00555933" w:rsidP="00555933">
      <w:pPr>
        <w:pStyle w:val="Heading4"/>
      </w:pPr>
      <w:bookmarkStart w:id="6590" w:name="_CR12_1A_3_1"/>
      <w:bookmarkStart w:id="6591" w:name="_Toc193391377"/>
      <w:bookmarkEnd w:id="6590"/>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6591"/>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77777777" w:rsidR="00555933" w:rsidRPr="0073469F" w:rsidRDefault="00555933" w:rsidP="0055593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51816F43" w:rsidR="00555933" w:rsidRDefault="00555933" w:rsidP="00555933">
      <w:pPr>
        <w:pStyle w:val="B2"/>
      </w:pPr>
      <w:r>
        <w:t>b)</w:t>
      </w:r>
      <w:r>
        <w:tab/>
        <w:t xml:space="preserve">if the received SIP MESSAGE request is </w:t>
      </w:r>
      <w:r>
        <w:rPr>
          <w:lang w:val="en-US"/>
        </w:rPr>
        <w:t xml:space="preserve">an </w:t>
      </w:r>
      <w:r w:rsidRPr="007B1A31">
        <w:t xml:space="preserve">authorised request for an </w:t>
      </w:r>
      <w:r w:rsidR="00013D04">
        <w:t>adhoc group</w:t>
      </w:r>
      <w:r w:rsidRPr="007B1A31">
        <w:t xml:space="preserve"> emergency alert as specified in </w:t>
      </w:r>
      <w:r>
        <w:t>clause</w:t>
      </w:r>
      <w:r w:rsidRPr="007B1A31">
        <w:t> </w:t>
      </w:r>
      <w:r>
        <w:t xml:space="preserve">6.3.3.1.13.8, shall determine the MCPTT users that meet the criteria contained in the </w:t>
      </w:r>
      <w:r w:rsidRPr="00C41E5B">
        <w:t xml:space="preserve">&lt;call-participants-criterias&gt;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1B23145A" w14:textId="77777777" w:rsidR="00555933" w:rsidRDefault="00555933" w:rsidP="0055593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2BD08B66" w14:textId="77777777" w:rsidR="00555933" w:rsidRDefault="00555933" w:rsidP="00555933">
      <w:pPr>
        <w:pStyle w:val="B3"/>
      </w:pPr>
      <w:r>
        <w:t>i)</w:t>
      </w:r>
      <w:r>
        <w:tab/>
      </w:r>
      <w:r w:rsidRPr="00002590">
        <w:t>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INVITE request is not acceptable or not included</w:t>
      </w:r>
      <w:r>
        <w:t>;</w:t>
      </w:r>
    </w:p>
    <w:p w14:paraId="7A80A590" w14:textId="6D963F7E" w:rsidR="00555933" w:rsidRDefault="00555933" w:rsidP="0055593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013D04">
        <w:rPr>
          <w:lang w:eastAsia="ko-KR"/>
        </w:rPr>
        <w:t xml:space="preserve"> and send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12.1A.3.4</w:t>
      </w:r>
      <w:r w:rsidR="00013D04">
        <w:rPr>
          <w:rFonts w:eastAsia="Malgun Gothic"/>
        </w:rPr>
        <w:t>;</w:t>
      </w:r>
    </w:p>
    <w:p w14:paraId="5846DD3A" w14:textId="77777777" w:rsidR="00013D04" w:rsidRPr="00A95BA5" w:rsidRDefault="00013D04" w:rsidP="00013D04">
      <w:pPr>
        <w:pStyle w:val="B3"/>
      </w:pPr>
      <w:r>
        <w:t>iii</w:t>
      </w:r>
      <w:r w:rsidRPr="00A95BA5">
        <w:t>)</w:t>
      </w:r>
      <w:r w:rsidRPr="00A95BA5">
        <w:tab/>
        <w:t>shall generate a SIP 200 (OK) response to the received SIP MESSAGE request as specified in 3GPP TS 24.229 [4] with the following clarifications:</w:t>
      </w:r>
    </w:p>
    <w:p w14:paraId="31A1DD80" w14:textId="77777777" w:rsidR="00013D04" w:rsidRPr="00A95BA5" w:rsidRDefault="00013D04" w:rsidP="00013D04">
      <w:pPr>
        <w:pStyle w:val="B3"/>
      </w:pPr>
      <w:r>
        <w:t>iv</w:t>
      </w:r>
      <w:r w:rsidRPr="00A95BA5">
        <w:t>)</w:t>
      </w:r>
      <w:r w:rsidRPr="00A95BA5">
        <w:tab/>
        <w:t>shall send the SIP 200 (OK) response to the received SIP MESSAGE according to rules and procedures of 3GPP TS 24.229 [4]</w:t>
      </w:r>
      <w:r>
        <w:t>;</w:t>
      </w:r>
    </w:p>
    <w:p w14:paraId="29BB52C4" w14:textId="77777777" w:rsidR="00013D04" w:rsidRPr="00A95BA5" w:rsidRDefault="00013D04" w:rsidP="00013D04">
      <w:pPr>
        <w:pStyle w:val="B3"/>
      </w:pPr>
      <w:r>
        <w:t>v</w:t>
      </w:r>
      <w:r w:rsidRPr="00A95BA5">
        <w:t>)</w:t>
      </w:r>
      <w:r w:rsidRPr="00A95BA5">
        <w:tab/>
        <w:t xml:space="preserve">shall cache the information that the MCPTT user has initiated an </w:t>
      </w:r>
      <w:r>
        <w:t>adhoc group</w:t>
      </w:r>
      <w:r w:rsidRPr="00A95BA5">
        <w:t xml:space="preserve"> emergency alert;</w:t>
      </w:r>
    </w:p>
    <w:p w14:paraId="1262E5D3" w14:textId="39CA5250" w:rsidR="00013D04" w:rsidRPr="00A95BA5" w:rsidRDefault="00013D04" w:rsidP="00013D04">
      <w:pPr>
        <w:pStyle w:val="B3"/>
      </w:pPr>
      <w:r>
        <w:t>vi</w:t>
      </w:r>
      <w:r w:rsidRPr="00A95BA5">
        <w:t>)</w:t>
      </w:r>
      <w:r w:rsidRPr="00A95BA5">
        <w:tab/>
        <w:t xml:space="preserve">shall generate a SIP MESSAGE request as described in clause 6.3.3.1.20 to indicate successful receipt of an </w:t>
      </w:r>
      <w:r>
        <w:t>adhoc group</w:t>
      </w:r>
      <w:r w:rsidRPr="00A95BA5">
        <w:t xml:space="preserve"> emergency alert</w:t>
      </w:r>
      <w:r>
        <w:t xml:space="preserve"> to the initiator</w:t>
      </w:r>
      <w:r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Pr="00A95BA5">
        <w:t>:</w:t>
      </w:r>
    </w:p>
    <w:p w14:paraId="7717811A" w14:textId="275AC456" w:rsidR="00013D04" w:rsidRPr="00A95BA5" w:rsidRDefault="00013D04" w:rsidP="00013D04">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B2252E">
        <w:rPr>
          <w:rFonts w:eastAsia="Malgun Gothic"/>
        </w:rPr>
        <w:t xml:space="preserve">the &lt;anyExt&gt; element with </w:t>
      </w:r>
      <w:r w:rsidRPr="00A95BA5">
        <w:rPr>
          <w:rFonts w:eastAsia="Malgun Gothic"/>
        </w:rPr>
        <w:t>the &lt;adhoc-alert-ind&gt; element set to a value of "true";</w:t>
      </w:r>
    </w:p>
    <w:p w14:paraId="5BC0BE27" w14:textId="0CF97788" w:rsidR="00013D04" w:rsidRPr="00A95BA5" w:rsidRDefault="00013D04" w:rsidP="00013D04">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w:t>
      </w:r>
      <w:r w:rsidR="005265C0" w:rsidRPr="00A95BA5">
        <w:rPr>
          <w:rFonts w:eastAsia="Malgun Gothic"/>
        </w:rPr>
        <w:t>"</w:t>
      </w:r>
      <w:r w:rsidRPr="00A95BA5">
        <w:rPr>
          <w:rFonts w:eastAsia="Malgun Gothic"/>
        </w:rPr>
        <w:t>true</w:t>
      </w:r>
      <w:r w:rsidR="005265C0" w:rsidRPr="00A95BA5">
        <w:rPr>
          <w:rFonts w:eastAsia="Malgun Gothic"/>
        </w:rPr>
        <w:t>"</w:t>
      </w:r>
      <w:r w:rsidRPr="00A95BA5">
        <w:rPr>
          <w:rFonts w:eastAsia="Malgun Gothic"/>
        </w:rPr>
        <w:t>;</w:t>
      </w:r>
    </w:p>
    <w:p w14:paraId="0C4BB3D1" w14:textId="77777777" w:rsidR="00013D04" w:rsidRPr="00A95BA5" w:rsidRDefault="00013D04" w:rsidP="00013D04">
      <w:pPr>
        <w:pStyle w:val="B4"/>
      </w:pPr>
      <w:r>
        <w:t>C</w:t>
      </w:r>
      <w:r w:rsidRPr="00A95BA5">
        <w:t>)</w:t>
      </w:r>
      <w:r w:rsidRPr="00A95BA5">
        <w:tab/>
        <w:t>the &lt;mcptt-client-id&gt; element with the MCPTT client ID that was included in th</w:t>
      </w:r>
      <w:r>
        <w:t>e incoming SIP MESSAGE request;</w:t>
      </w:r>
    </w:p>
    <w:p w14:paraId="4F3DFDA4" w14:textId="77777777" w:rsidR="00013D04" w:rsidRDefault="00013D04" w:rsidP="00013D04">
      <w:pPr>
        <w:pStyle w:val="B4"/>
      </w:pPr>
      <w:r>
        <w:lastRenderedPageBreak/>
        <w:t>D)</w:t>
      </w:r>
      <w:r>
        <w:tab/>
        <w:t>the &lt;mcptt-calling-group-id&gt; element set to the adhoc group identity</w:t>
      </w:r>
      <w:r w:rsidRPr="0012037E">
        <w:t xml:space="preserve"> </w:t>
      </w:r>
      <w:r>
        <w:t xml:space="preserve">as determined in this clause; and </w:t>
      </w:r>
    </w:p>
    <w:p w14:paraId="18385692" w14:textId="610D92C1" w:rsidR="00013D04" w:rsidRDefault="00013D04" w:rsidP="00013D04">
      <w:pPr>
        <w:pStyle w:val="B4"/>
      </w:pPr>
      <w:r>
        <w:t>E)</w:t>
      </w:r>
      <w:r>
        <w:tab/>
      </w:r>
      <w:r w:rsidR="005265C0" w:rsidRPr="00B2252E">
        <w:rPr>
          <w:rFonts w:eastAsia="Malgun Gothic"/>
        </w:rPr>
        <w:t>the &lt;anyExt&gt; element with</w:t>
      </w:r>
      <w:r w:rsidR="005265C0">
        <w:t xml:space="preserve"> </w:t>
      </w:r>
      <w:r>
        <w:t xml:space="preserve">the </w:t>
      </w:r>
      <w:r w:rsidRPr="00035223">
        <w:t>&lt;call-participants-criterias&gt; e</w:t>
      </w:r>
      <w:r>
        <w:t xml:space="preserve">lement as determined in step 5) </w:t>
      </w:r>
      <w:r w:rsidRPr="00035223">
        <w:t>b) in clause 12.1A.3.4;</w:t>
      </w:r>
      <w:r>
        <w:t xml:space="preserve"> and </w:t>
      </w:r>
    </w:p>
    <w:p w14:paraId="445DD849" w14:textId="77777777" w:rsidR="00013D04" w:rsidRDefault="00013D04" w:rsidP="00013D04">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6592" w:name="_CR12_1A_3_2"/>
      <w:bookmarkStart w:id="6593" w:name="_Toc193391378"/>
      <w:bookmarkEnd w:id="6592"/>
      <w:r>
        <w:t>12.1A.3.2</w:t>
      </w:r>
      <w:r>
        <w:tab/>
        <w:t xml:space="preserve">Handling of adhoc group </w:t>
      </w:r>
      <w:r w:rsidRPr="0015289D">
        <w:t xml:space="preserve">emergency </w:t>
      </w:r>
      <w:r>
        <w:t>alert cancellation</w:t>
      </w:r>
      <w:bookmarkEnd w:id="6593"/>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Pr="0045201D"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7907B4C" w14:textId="33657057" w:rsidR="004166AC" w:rsidRDefault="004166AC" w:rsidP="004166AC">
      <w:pPr>
        <w:pStyle w:val="B3"/>
      </w:pPr>
      <w:r>
        <w:t>iv)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7777777" w:rsidR="004166AC" w:rsidRDefault="004166AC" w:rsidP="004166AC">
      <w:pPr>
        <w:pStyle w:val="B3"/>
      </w:pPr>
      <w:r>
        <w:t>v)</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6594" w:name="_CR12_1A_3_3"/>
      <w:bookmarkStart w:id="6595" w:name="_Toc193391379"/>
      <w:bookmarkEnd w:id="6594"/>
      <w:r>
        <w:rPr>
          <w:noProof/>
        </w:rPr>
        <w:t>12.1A.3.3</w:t>
      </w:r>
      <w:r>
        <w:rPr>
          <w:noProof/>
        </w:rPr>
        <w:tab/>
        <w:t>Handling of ongoing adhoc group emergency alert</w:t>
      </w:r>
      <w:bookmarkEnd w:id="6595"/>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563380A1"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r w:rsidR="00013D04">
        <w:t xml:space="preserve"> and</w:t>
      </w:r>
    </w:p>
    <w:p w14:paraId="4ADB20A0" w14:textId="663BE5E0" w:rsidR="00555933" w:rsidRDefault="00540E78" w:rsidP="00555933">
      <w:pPr>
        <w:pStyle w:val="B2"/>
      </w:pPr>
      <w:r>
        <w:t>c)</w:t>
      </w:r>
      <w:r>
        <w:tab/>
      </w:r>
      <w:bookmarkStart w:id="6596" w:name="_Hlk167093489"/>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bookmarkEnd w:id="6596"/>
      <w:r>
        <w:t xml:space="preserve"> and</w:t>
      </w:r>
    </w:p>
    <w:p w14:paraId="537F868C" w14:textId="38DA2569" w:rsidR="00555933" w:rsidRDefault="00540E78" w:rsidP="00555933">
      <w:pPr>
        <w:pStyle w:val="B2"/>
      </w:pPr>
      <w:r>
        <w:t>d</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lastRenderedPageBreak/>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6597" w:name="_CR12_1A_3_4"/>
      <w:bookmarkStart w:id="6598" w:name="_Toc193391380"/>
      <w:bookmarkEnd w:id="6597"/>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6598"/>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6599" w:name="_CR12_1A_3_5"/>
      <w:bookmarkStart w:id="6600" w:name="_Toc193391381"/>
      <w:bookmarkEnd w:id="6599"/>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6600"/>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6601" w:name="_CR12_1A_3_6"/>
      <w:bookmarkStart w:id="6602" w:name="_Toc193391382"/>
      <w:bookmarkEnd w:id="6601"/>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602"/>
    </w:p>
    <w:p w14:paraId="0E96465F" w14:textId="1200F1D0"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74286183" w14:textId="77777777" w:rsidR="00715FE5" w:rsidRPr="0073469F" w:rsidRDefault="00715FE5" w:rsidP="00567124">
      <w:pPr>
        <w:pStyle w:val="Heading2"/>
      </w:pPr>
      <w:bookmarkStart w:id="6603" w:name="_CR12_2"/>
      <w:bookmarkStart w:id="6604" w:name="_Toc51861217"/>
      <w:bookmarkStart w:id="6605" w:name="_Toc193391383"/>
      <w:bookmarkEnd w:id="6603"/>
      <w:r w:rsidRPr="0073469F">
        <w:t>12.2</w:t>
      </w:r>
      <w:r w:rsidRPr="0073469F">
        <w:tab/>
        <w:t>Off-network emergency alert</w:t>
      </w:r>
      <w:bookmarkEnd w:id="6554"/>
      <w:bookmarkEnd w:id="6555"/>
      <w:bookmarkEnd w:id="6556"/>
      <w:bookmarkEnd w:id="6557"/>
      <w:bookmarkEnd w:id="6604"/>
      <w:bookmarkEnd w:id="6605"/>
    </w:p>
    <w:p w14:paraId="4C31C311" w14:textId="77777777" w:rsidR="00A07B79" w:rsidRDefault="00A07B79" w:rsidP="00567124">
      <w:pPr>
        <w:pStyle w:val="Heading3"/>
        <w:rPr>
          <w:rFonts w:eastAsia="Malgun Gothic"/>
        </w:rPr>
      </w:pPr>
      <w:bookmarkStart w:id="6606" w:name="_CR12_2_1"/>
      <w:bookmarkStart w:id="6607" w:name="_Toc20156341"/>
      <w:bookmarkStart w:id="6608" w:name="_Toc27501499"/>
      <w:bookmarkStart w:id="6609" w:name="_Toc36049625"/>
      <w:bookmarkStart w:id="6610" w:name="_Toc45210391"/>
      <w:bookmarkStart w:id="6611" w:name="_Toc51861218"/>
      <w:bookmarkStart w:id="6612" w:name="_Toc193391384"/>
      <w:bookmarkEnd w:id="6606"/>
      <w:r>
        <w:rPr>
          <w:rFonts w:eastAsia="Malgun Gothic"/>
        </w:rPr>
        <w:t>12.2.1</w:t>
      </w:r>
      <w:r>
        <w:rPr>
          <w:rFonts w:eastAsia="Malgun Gothic"/>
        </w:rPr>
        <w:tab/>
        <w:t>General</w:t>
      </w:r>
      <w:bookmarkEnd w:id="6607"/>
      <w:bookmarkEnd w:id="6608"/>
      <w:bookmarkEnd w:id="6609"/>
      <w:bookmarkEnd w:id="6610"/>
      <w:bookmarkEnd w:id="6611"/>
      <w:bookmarkEnd w:id="6612"/>
    </w:p>
    <w:p w14:paraId="2C155358" w14:textId="77777777" w:rsidR="00A07B79" w:rsidRDefault="00A07B79" w:rsidP="00567124">
      <w:pPr>
        <w:pStyle w:val="Heading3"/>
        <w:rPr>
          <w:rFonts w:eastAsia="Malgun Gothic"/>
        </w:rPr>
      </w:pPr>
      <w:bookmarkStart w:id="6613" w:name="_CR12_2_2"/>
      <w:bookmarkStart w:id="6614" w:name="_Toc20156342"/>
      <w:bookmarkStart w:id="6615" w:name="_Toc27501500"/>
      <w:bookmarkStart w:id="6616" w:name="_Toc36049626"/>
      <w:bookmarkStart w:id="6617" w:name="_Toc45210392"/>
      <w:bookmarkStart w:id="6618" w:name="_Toc51861219"/>
      <w:bookmarkStart w:id="6619" w:name="_Toc193391385"/>
      <w:bookmarkEnd w:id="6613"/>
      <w:r>
        <w:rPr>
          <w:rFonts w:eastAsia="Malgun Gothic"/>
        </w:rPr>
        <w:t>12.2.2</w:t>
      </w:r>
      <w:r>
        <w:rPr>
          <w:rFonts w:eastAsia="Malgun Gothic"/>
        </w:rPr>
        <w:tab/>
        <w:t>Basic state machine</w:t>
      </w:r>
      <w:bookmarkEnd w:id="6614"/>
      <w:bookmarkEnd w:id="6615"/>
      <w:bookmarkEnd w:id="6616"/>
      <w:bookmarkEnd w:id="6617"/>
      <w:bookmarkEnd w:id="6618"/>
      <w:bookmarkEnd w:id="6619"/>
    </w:p>
    <w:p w14:paraId="492B2D96" w14:textId="77777777" w:rsidR="00A07B79" w:rsidRDefault="00A07B79" w:rsidP="00567124">
      <w:pPr>
        <w:pStyle w:val="Heading4"/>
        <w:rPr>
          <w:rFonts w:eastAsia="Malgun Gothic"/>
        </w:rPr>
      </w:pPr>
      <w:bookmarkStart w:id="6620" w:name="_CR12_2_2_1"/>
      <w:bookmarkStart w:id="6621" w:name="_Toc20156343"/>
      <w:bookmarkStart w:id="6622" w:name="_Toc27501501"/>
      <w:bookmarkStart w:id="6623" w:name="_Toc36049627"/>
      <w:bookmarkStart w:id="6624" w:name="_Toc45210393"/>
      <w:bookmarkStart w:id="6625" w:name="_Toc51861220"/>
      <w:bookmarkStart w:id="6626" w:name="_Toc193391386"/>
      <w:bookmarkEnd w:id="6620"/>
      <w:r>
        <w:rPr>
          <w:rFonts w:eastAsia="Malgun Gothic"/>
        </w:rPr>
        <w:t>12.2.2.1</w:t>
      </w:r>
      <w:r>
        <w:rPr>
          <w:rFonts w:eastAsia="Malgun Gothic"/>
        </w:rPr>
        <w:tab/>
        <w:t>General</w:t>
      </w:r>
      <w:bookmarkEnd w:id="6621"/>
      <w:bookmarkEnd w:id="6622"/>
      <w:bookmarkEnd w:id="6623"/>
      <w:bookmarkEnd w:id="6624"/>
      <w:bookmarkEnd w:id="6625"/>
      <w:bookmarkEnd w:id="6626"/>
    </w:p>
    <w:p w14:paraId="1880AC6F" w14:textId="77777777" w:rsidR="00A07B79" w:rsidRDefault="00A07B79" w:rsidP="00567124">
      <w:pPr>
        <w:pStyle w:val="Heading4"/>
        <w:rPr>
          <w:rFonts w:eastAsia="Malgun Gothic"/>
          <w:lang w:eastAsia="zh-CN"/>
        </w:rPr>
      </w:pPr>
      <w:bookmarkStart w:id="6627" w:name="_CR12_2_2_2"/>
      <w:bookmarkStart w:id="6628" w:name="_Toc20156344"/>
      <w:bookmarkStart w:id="6629" w:name="_Toc27501502"/>
      <w:bookmarkStart w:id="6630" w:name="_Toc36049628"/>
      <w:bookmarkStart w:id="6631" w:name="_Toc45210394"/>
      <w:bookmarkStart w:id="6632" w:name="_Toc51861221"/>
      <w:bookmarkStart w:id="6633" w:name="_Toc193391387"/>
      <w:bookmarkEnd w:id="6627"/>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6628"/>
      <w:bookmarkEnd w:id="6629"/>
      <w:bookmarkEnd w:id="6630"/>
      <w:bookmarkEnd w:id="6631"/>
      <w:bookmarkEnd w:id="6632"/>
      <w:bookmarkEnd w:id="6633"/>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2pt;height:187.5pt" o:ole="">
            <v:imagedata r:id="rId59" o:title=""/>
          </v:shape>
          <o:OLEObject Type="Embed" ProgID="Visio.Drawing.11" ShapeID="_x0000_i1044" DrawAspect="Content" ObjectID="_1804003318" r:id="rId60"/>
        </w:object>
      </w:r>
    </w:p>
    <w:p w14:paraId="64B4EBAA" w14:textId="77777777" w:rsidR="00137B22" w:rsidRDefault="00137B22" w:rsidP="00137B22">
      <w:pPr>
        <w:pStyle w:val="TF"/>
      </w:pPr>
      <w:bookmarkStart w:id="6634" w:name="_CRFigure12_2_2_21"/>
      <w:r>
        <w:rPr>
          <w:lang w:eastAsia="zh-CN"/>
        </w:rPr>
        <w:t>Figure </w:t>
      </w:r>
      <w:bookmarkEnd w:id="6634"/>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6635" w:name="_CR12_2_2_3"/>
      <w:bookmarkStart w:id="6636" w:name="_Toc20156345"/>
      <w:bookmarkStart w:id="6637" w:name="_Toc27501503"/>
      <w:bookmarkStart w:id="6638" w:name="_Toc36049629"/>
      <w:bookmarkStart w:id="6639" w:name="_Toc45210395"/>
      <w:bookmarkStart w:id="6640" w:name="_Toc51861222"/>
      <w:bookmarkStart w:id="6641" w:name="_Toc193391388"/>
      <w:bookmarkEnd w:id="6635"/>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6636"/>
      <w:bookmarkEnd w:id="6637"/>
      <w:bookmarkEnd w:id="6638"/>
      <w:bookmarkEnd w:id="6639"/>
      <w:bookmarkEnd w:id="6640"/>
      <w:bookmarkEnd w:id="6641"/>
    </w:p>
    <w:p w14:paraId="6501E5A0" w14:textId="77777777" w:rsidR="00A07B79" w:rsidRPr="00D3770C" w:rsidRDefault="00A07B79" w:rsidP="00567124">
      <w:pPr>
        <w:pStyle w:val="Heading5"/>
        <w:rPr>
          <w:rFonts w:eastAsia="Malgun Gothic"/>
        </w:rPr>
      </w:pPr>
      <w:bookmarkStart w:id="6642" w:name="_CR12_2_2_3_1"/>
      <w:bookmarkStart w:id="6643" w:name="_Toc20156346"/>
      <w:bookmarkStart w:id="6644" w:name="_Toc27501504"/>
      <w:bookmarkStart w:id="6645" w:name="_Toc36049630"/>
      <w:bookmarkStart w:id="6646" w:name="_Toc45210396"/>
      <w:bookmarkStart w:id="6647" w:name="_Toc51861223"/>
      <w:bookmarkStart w:id="6648" w:name="_Toc193391389"/>
      <w:bookmarkEnd w:id="6642"/>
      <w:r w:rsidRPr="00D3770C">
        <w:rPr>
          <w:rFonts w:eastAsia="Malgun Gothic"/>
        </w:rPr>
        <w:t>12.2.2.3.1</w:t>
      </w:r>
      <w:r w:rsidRPr="00D3770C">
        <w:rPr>
          <w:rFonts w:eastAsia="Malgun Gothic"/>
        </w:rPr>
        <w:tab/>
        <w:t>E1: Not in emergency state</w:t>
      </w:r>
      <w:bookmarkEnd w:id="6643"/>
      <w:bookmarkEnd w:id="6644"/>
      <w:bookmarkEnd w:id="6645"/>
      <w:bookmarkEnd w:id="6646"/>
      <w:bookmarkEnd w:id="6647"/>
      <w:bookmarkEnd w:id="6648"/>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6649" w:name="_CR12_2_2_3_2"/>
      <w:bookmarkStart w:id="6650" w:name="_Toc20156347"/>
      <w:bookmarkStart w:id="6651" w:name="_Toc27501505"/>
      <w:bookmarkStart w:id="6652" w:name="_Toc36049631"/>
      <w:bookmarkStart w:id="6653" w:name="_Toc45210397"/>
      <w:bookmarkStart w:id="6654" w:name="_Toc51861224"/>
      <w:bookmarkStart w:id="6655" w:name="_Toc193391390"/>
      <w:bookmarkEnd w:id="6649"/>
      <w:r>
        <w:rPr>
          <w:rFonts w:eastAsia="Malgun Gothic"/>
          <w:lang w:eastAsia="zh-CN"/>
        </w:rPr>
        <w:t>12.2.2.3.2</w:t>
      </w:r>
      <w:r>
        <w:rPr>
          <w:rFonts w:eastAsia="Malgun Gothic"/>
          <w:lang w:eastAsia="zh-CN"/>
        </w:rPr>
        <w:tab/>
        <w:t>E2: Emergency state</w:t>
      </w:r>
      <w:bookmarkEnd w:id="6650"/>
      <w:bookmarkEnd w:id="6651"/>
      <w:bookmarkEnd w:id="6652"/>
      <w:bookmarkEnd w:id="6653"/>
      <w:bookmarkEnd w:id="6654"/>
      <w:bookmarkEnd w:id="6655"/>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6656" w:name="_CR12_2_3"/>
      <w:bookmarkStart w:id="6657" w:name="_Toc20156348"/>
      <w:bookmarkStart w:id="6658" w:name="_Toc27501506"/>
      <w:bookmarkStart w:id="6659" w:name="_Toc36049632"/>
      <w:bookmarkStart w:id="6660" w:name="_Toc45210398"/>
      <w:bookmarkStart w:id="6661" w:name="_Toc51861225"/>
      <w:bookmarkStart w:id="6662" w:name="_Toc193391391"/>
      <w:bookmarkEnd w:id="6656"/>
      <w:r>
        <w:t>12.2.3</w:t>
      </w:r>
      <w:r>
        <w:tab/>
      </w:r>
      <w:r w:rsidRPr="003A3A19">
        <w:t>Procedures</w:t>
      </w:r>
      <w:bookmarkEnd w:id="6657"/>
      <w:bookmarkEnd w:id="6658"/>
      <w:bookmarkEnd w:id="6659"/>
      <w:bookmarkEnd w:id="6660"/>
      <w:bookmarkEnd w:id="6661"/>
      <w:bookmarkEnd w:id="6662"/>
    </w:p>
    <w:p w14:paraId="3738DF71" w14:textId="77777777" w:rsidR="00715FE5" w:rsidRPr="0073469F" w:rsidRDefault="00715FE5" w:rsidP="00567124">
      <w:pPr>
        <w:pStyle w:val="Heading4"/>
      </w:pPr>
      <w:bookmarkStart w:id="6663" w:name="_CR12_2_3_1"/>
      <w:bookmarkStart w:id="6664" w:name="_Toc20156349"/>
      <w:bookmarkStart w:id="6665" w:name="_Toc27501507"/>
      <w:bookmarkStart w:id="6666" w:name="_Toc36049633"/>
      <w:bookmarkStart w:id="6667" w:name="_Toc45210399"/>
      <w:bookmarkStart w:id="6668" w:name="_Toc51861226"/>
      <w:bookmarkStart w:id="6669" w:name="_Toc193391392"/>
      <w:bookmarkEnd w:id="6663"/>
      <w:r w:rsidRPr="0073469F">
        <w:t>12.2.</w:t>
      </w:r>
      <w:r w:rsidR="00A07B79">
        <w:t>3.</w:t>
      </w:r>
      <w:r w:rsidRPr="0073469F">
        <w:t>1</w:t>
      </w:r>
      <w:r w:rsidRPr="0073469F">
        <w:tab/>
        <w:t>Originating user sending emergency alert</w:t>
      </w:r>
      <w:bookmarkEnd w:id="6664"/>
      <w:bookmarkEnd w:id="6665"/>
      <w:bookmarkEnd w:id="6666"/>
      <w:bookmarkEnd w:id="6667"/>
      <w:bookmarkEnd w:id="6668"/>
      <w:bookmarkEnd w:id="6669"/>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lastRenderedPageBreak/>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6670" w:name="_CR12_2_3_2"/>
      <w:bookmarkStart w:id="6671" w:name="_Toc20156350"/>
      <w:bookmarkStart w:id="6672" w:name="_Toc27501508"/>
      <w:bookmarkStart w:id="6673" w:name="_Toc36049634"/>
      <w:bookmarkStart w:id="6674" w:name="_Toc45210400"/>
      <w:bookmarkStart w:id="6675" w:name="_Toc51861227"/>
      <w:bookmarkStart w:id="6676" w:name="_Toc193391393"/>
      <w:bookmarkEnd w:id="6670"/>
      <w:r>
        <w:rPr>
          <w:rFonts w:eastAsia="Malgun Gothic"/>
        </w:rPr>
        <w:t>12.2.3.</w:t>
      </w:r>
      <w:r w:rsidR="005759F5">
        <w:rPr>
          <w:rFonts w:eastAsia="Malgun Gothic"/>
        </w:rPr>
        <w:t>2</w:t>
      </w:r>
      <w:r>
        <w:rPr>
          <w:rFonts w:eastAsia="Malgun Gothic"/>
        </w:rPr>
        <w:tab/>
        <w:t>Emergency alert retransmission</w:t>
      </w:r>
      <w:bookmarkEnd w:id="6671"/>
      <w:bookmarkEnd w:id="6672"/>
      <w:bookmarkEnd w:id="6673"/>
      <w:bookmarkEnd w:id="6674"/>
      <w:bookmarkEnd w:id="6675"/>
      <w:bookmarkEnd w:id="6676"/>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6677" w:name="_CR12_2_3_3"/>
      <w:bookmarkStart w:id="6678" w:name="_Toc20156351"/>
      <w:bookmarkStart w:id="6679" w:name="_Toc27501509"/>
      <w:bookmarkStart w:id="6680" w:name="_Toc36049635"/>
      <w:bookmarkStart w:id="6681" w:name="_Toc45210401"/>
      <w:bookmarkStart w:id="6682" w:name="_Toc51861228"/>
      <w:bookmarkStart w:id="6683" w:name="_Toc193391394"/>
      <w:bookmarkEnd w:id="6677"/>
      <w:r w:rsidRPr="0073469F">
        <w:t>12.2.</w:t>
      </w:r>
      <w:r w:rsidR="00A07B79">
        <w:t>3.</w:t>
      </w:r>
      <w:r w:rsidR="005759F5">
        <w:t>3</w:t>
      </w:r>
      <w:r w:rsidRPr="0073469F">
        <w:tab/>
        <w:t>Terminating user receiving emergency alert</w:t>
      </w:r>
      <w:bookmarkEnd w:id="6678"/>
      <w:bookmarkEnd w:id="6679"/>
      <w:bookmarkEnd w:id="6680"/>
      <w:bookmarkEnd w:id="6681"/>
      <w:bookmarkEnd w:id="6682"/>
      <w:bookmarkEnd w:id="6683"/>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6684" w:name="_CR12_2_3_4"/>
      <w:bookmarkStart w:id="6685" w:name="_Toc20156352"/>
      <w:bookmarkStart w:id="6686" w:name="_Toc27501510"/>
      <w:bookmarkStart w:id="6687" w:name="_Toc36049636"/>
      <w:bookmarkStart w:id="6688" w:name="_Toc45210402"/>
      <w:bookmarkStart w:id="6689" w:name="_Toc51861229"/>
      <w:bookmarkStart w:id="6690" w:name="_Toc193391395"/>
      <w:bookmarkEnd w:id="6684"/>
      <w:r>
        <w:rPr>
          <w:rFonts w:eastAsia="Malgun Gothic"/>
        </w:rPr>
        <w:t>12.2.3.</w:t>
      </w:r>
      <w:r w:rsidR="005759F5">
        <w:rPr>
          <w:rFonts w:eastAsia="Malgun Gothic"/>
        </w:rPr>
        <w:t>4</w:t>
      </w:r>
      <w:r>
        <w:rPr>
          <w:rFonts w:eastAsia="Malgun Gothic"/>
        </w:rPr>
        <w:tab/>
        <w:t>Terminating user receiving retransmitted emergency alert</w:t>
      </w:r>
      <w:bookmarkEnd w:id="6685"/>
      <w:bookmarkEnd w:id="6686"/>
      <w:bookmarkEnd w:id="6687"/>
      <w:bookmarkEnd w:id="6688"/>
      <w:bookmarkEnd w:id="6689"/>
      <w:bookmarkEnd w:id="6690"/>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6691" w:name="_CR12_2_3_5"/>
      <w:bookmarkStart w:id="6692" w:name="_Toc20156353"/>
      <w:bookmarkStart w:id="6693" w:name="_Toc27501511"/>
      <w:bookmarkStart w:id="6694" w:name="_Toc36049637"/>
      <w:bookmarkStart w:id="6695" w:name="_Toc45210403"/>
      <w:bookmarkStart w:id="6696" w:name="_Toc51861230"/>
      <w:bookmarkStart w:id="6697" w:name="_Toc193391396"/>
      <w:bookmarkEnd w:id="6691"/>
      <w:r w:rsidRPr="0073469F">
        <w:lastRenderedPageBreak/>
        <w:t>12.2.</w:t>
      </w:r>
      <w:r w:rsidR="00A07B79">
        <w:t>3.</w:t>
      </w:r>
      <w:r w:rsidR="005759F5">
        <w:t>5</w:t>
      </w:r>
      <w:r w:rsidRPr="0073469F">
        <w:tab/>
        <w:t>Originating user cancels emergency alert</w:t>
      </w:r>
      <w:bookmarkEnd w:id="6692"/>
      <w:bookmarkEnd w:id="6693"/>
      <w:bookmarkEnd w:id="6694"/>
      <w:bookmarkEnd w:id="6695"/>
      <w:bookmarkEnd w:id="6696"/>
      <w:bookmarkEnd w:id="6697"/>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6698" w:name="_CR12_2_3_6"/>
      <w:bookmarkStart w:id="6699" w:name="_Toc20156354"/>
      <w:bookmarkStart w:id="6700" w:name="_Toc27501512"/>
      <w:bookmarkStart w:id="6701" w:name="_Toc36049638"/>
      <w:bookmarkStart w:id="6702" w:name="_Toc45210404"/>
      <w:bookmarkStart w:id="6703" w:name="_Toc51861231"/>
      <w:bookmarkStart w:id="6704" w:name="_Toc193391397"/>
      <w:bookmarkEnd w:id="6698"/>
      <w:r w:rsidRPr="0073469F">
        <w:t>12.2.</w:t>
      </w:r>
      <w:r w:rsidR="00A07B79">
        <w:t>3.</w:t>
      </w:r>
      <w:r w:rsidR="005759F5">
        <w:t>6</w:t>
      </w:r>
      <w:r w:rsidRPr="0073469F">
        <w:tab/>
        <w:t>Terminating user receives GROUP EMERGENCY ALERT CANCEL message</w:t>
      </w:r>
      <w:bookmarkEnd w:id="6699"/>
      <w:bookmarkEnd w:id="6700"/>
      <w:bookmarkEnd w:id="6701"/>
      <w:bookmarkEnd w:id="6702"/>
      <w:bookmarkEnd w:id="6703"/>
      <w:bookmarkEnd w:id="6704"/>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6705" w:name="_CR12_2_3_7"/>
      <w:bookmarkStart w:id="6706" w:name="_Toc20156355"/>
      <w:bookmarkStart w:id="6707" w:name="_Toc27501513"/>
      <w:bookmarkStart w:id="6708" w:name="_Toc36049639"/>
      <w:bookmarkStart w:id="6709" w:name="_Toc45210405"/>
      <w:bookmarkStart w:id="6710" w:name="_Toc51861232"/>
      <w:bookmarkStart w:id="6711" w:name="_Toc193391398"/>
      <w:bookmarkEnd w:id="6705"/>
      <w:r>
        <w:rPr>
          <w:rFonts w:eastAsia="Malgun Gothic"/>
        </w:rPr>
        <w:t>12.2.3.</w:t>
      </w:r>
      <w:r w:rsidR="005759F5">
        <w:rPr>
          <w:rFonts w:eastAsia="Malgun Gothic"/>
        </w:rPr>
        <w:t>7</w:t>
      </w:r>
      <w:r>
        <w:rPr>
          <w:rFonts w:eastAsia="Malgun Gothic"/>
        </w:rPr>
        <w:tab/>
        <w:t>Implicit emergency alert cancel</w:t>
      </w:r>
      <w:bookmarkEnd w:id="6706"/>
      <w:bookmarkEnd w:id="6707"/>
      <w:bookmarkEnd w:id="6708"/>
      <w:bookmarkEnd w:id="6709"/>
      <w:bookmarkEnd w:id="6710"/>
      <w:bookmarkEnd w:id="6711"/>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6712" w:name="_CR13"/>
      <w:bookmarkStart w:id="6713" w:name="_Toc20156356"/>
      <w:bookmarkStart w:id="6714" w:name="_Toc27501514"/>
      <w:bookmarkStart w:id="6715" w:name="_Toc36049640"/>
      <w:bookmarkStart w:id="6716" w:name="_Toc45210406"/>
      <w:bookmarkStart w:id="6717" w:name="_Toc51861233"/>
      <w:bookmarkStart w:id="6718" w:name="_Toc193391399"/>
      <w:bookmarkEnd w:id="6712"/>
      <w:r w:rsidRPr="0073469F">
        <w:rPr>
          <w:noProof/>
        </w:rPr>
        <w:lastRenderedPageBreak/>
        <w:t>13</w:t>
      </w:r>
      <w:r w:rsidRPr="0073469F">
        <w:rPr>
          <w:noProof/>
        </w:rPr>
        <w:tab/>
        <w:t>Location procedures</w:t>
      </w:r>
      <w:bookmarkEnd w:id="6713"/>
      <w:bookmarkEnd w:id="6714"/>
      <w:bookmarkEnd w:id="6715"/>
      <w:bookmarkEnd w:id="6716"/>
      <w:bookmarkEnd w:id="6717"/>
      <w:bookmarkEnd w:id="6718"/>
    </w:p>
    <w:p w14:paraId="7FDB69D5" w14:textId="77777777" w:rsidR="00597574" w:rsidRPr="0073469F" w:rsidRDefault="00597574" w:rsidP="00567124">
      <w:pPr>
        <w:pStyle w:val="Heading2"/>
        <w:rPr>
          <w:noProof/>
        </w:rPr>
      </w:pPr>
      <w:bookmarkStart w:id="6719" w:name="_CR13_1"/>
      <w:bookmarkStart w:id="6720" w:name="_Toc20156357"/>
      <w:bookmarkStart w:id="6721" w:name="_Toc27501515"/>
      <w:bookmarkStart w:id="6722" w:name="_Toc36049641"/>
      <w:bookmarkStart w:id="6723" w:name="_Toc45210407"/>
      <w:bookmarkStart w:id="6724" w:name="_Toc51861234"/>
      <w:bookmarkStart w:id="6725" w:name="_Toc193391400"/>
      <w:bookmarkEnd w:id="6719"/>
      <w:r w:rsidRPr="0073469F">
        <w:rPr>
          <w:noProof/>
        </w:rPr>
        <w:t>13.1</w:t>
      </w:r>
      <w:r w:rsidRPr="0073469F">
        <w:rPr>
          <w:noProof/>
        </w:rPr>
        <w:tab/>
        <w:t>General</w:t>
      </w:r>
      <w:bookmarkEnd w:id="6720"/>
      <w:bookmarkEnd w:id="6721"/>
      <w:bookmarkEnd w:id="6722"/>
      <w:bookmarkEnd w:id="6723"/>
      <w:bookmarkEnd w:id="6724"/>
      <w:bookmarkEnd w:id="6725"/>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6726" w:name="_CR13_2"/>
      <w:bookmarkStart w:id="6727" w:name="_Toc20156358"/>
      <w:bookmarkStart w:id="6728" w:name="_Toc27501516"/>
      <w:bookmarkStart w:id="6729" w:name="_Toc36049642"/>
      <w:bookmarkStart w:id="6730" w:name="_Toc45210408"/>
      <w:bookmarkStart w:id="6731" w:name="_Toc51861235"/>
      <w:bookmarkStart w:id="6732" w:name="_Toc193391401"/>
      <w:bookmarkEnd w:id="6726"/>
      <w:r w:rsidRPr="0073469F">
        <w:rPr>
          <w:noProof/>
        </w:rPr>
        <w:t>13.2</w:t>
      </w:r>
      <w:r w:rsidRPr="0073469F">
        <w:rPr>
          <w:noProof/>
        </w:rPr>
        <w:tab/>
        <w:t>Participating MCPTT function location procedures</w:t>
      </w:r>
      <w:bookmarkEnd w:id="6727"/>
      <w:bookmarkEnd w:id="6728"/>
      <w:bookmarkEnd w:id="6729"/>
      <w:bookmarkEnd w:id="6730"/>
      <w:bookmarkEnd w:id="6731"/>
      <w:bookmarkEnd w:id="6732"/>
    </w:p>
    <w:p w14:paraId="6F18DE77" w14:textId="77777777" w:rsidR="00597574" w:rsidRPr="0073469F" w:rsidRDefault="00597574" w:rsidP="00567124">
      <w:pPr>
        <w:pStyle w:val="Heading3"/>
        <w:rPr>
          <w:noProof/>
        </w:rPr>
      </w:pPr>
      <w:bookmarkStart w:id="6733" w:name="_CR13_2_1"/>
      <w:bookmarkStart w:id="6734" w:name="_Toc20156359"/>
      <w:bookmarkStart w:id="6735" w:name="_Toc27501517"/>
      <w:bookmarkStart w:id="6736" w:name="_Toc36049643"/>
      <w:bookmarkStart w:id="6737" w:name="_Toc45210409"/>
      <w:bookmarkStart w:id="6738" w:name="_Toc51861236"/>
      <w:bookmarkStart w:id="6739" w:name="_Toc193391402"/>
      <w:bookmarkEnd w:id="6733"/>
      <w:r w:rsidRPr="0073469F">
        <w:rPr>
          <w:noProof/>
        </w:rPr>
        <w:t>13.2.1</w:t>
      </w:r>
      <w:r w:rsidRPr="0073469F">
        <w:rPr>
          <w:noProof/>
        </w:rPr>
        <w:tab/>
        <w:t>General</w:t>
      </w:r>
      <w:bookmarkEnd w:id="6734"/>
      <w:bookmarkEnd w:id="6735"/>
      <w:bookmarkEnd w:id="6736"/>
      <w:bookmarkEnd w:id="6737"/>
      <w:bookmarkEnd w:id="6738"/>
      <w:bookmarkEnd w:id="6739"/>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6740" w:name="_CR13_2_2"/>
      <w:bookmarkStart w:id="6741" w:name="_Toc20156360"/>
      <w:bookmarkStart w:id="6742" w:name="_Toc27501518"/>
      <w:bookmarkStart w:id="6743" w:name="_Toc36049644"/>
      <w:bookmarkStart w:id="6744" w:name="_Toc45210410"/>
      <w:bookmarkStart w:id="6745" w:name="_Toc51861237"/>
      <w:bookmarkStart w:id="6746" w:name="_Toc193391403"/>
      <w:bookmarkEnd w:id="6740"/>
      <w:r w:rsidRPr="0073469F">
        <w:rPr>
          <w:noProof/>
        </w:rPr>
        <w:t>13.2.2</w:t>
      </w:r>
      <w:r w:rsidRPr="0073469F">
        <w:rPr>
          <w:noProof/>
        </w:rPr>
        <w:tab/>
        <w:t>Location reporting configuration</w:t>
      </w:r>
      <w:bookmarkEnd w:id="6741"/>
      <w:bookmarkEnd w:id="6742"/>
      <w:bookmarkEnd w:id="6743"/>
      <w:bookmarkEnd w:id="6744"/>
      <w:bookmarkEnd w:id="6745"/>
      <w:bookmarkEnd w:id="6746"/>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lastRenderedPageBreak/>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6747" w:name="_CR13_2_2A"/>
      <w:bookmarkStart w:id="6748" w:name="_Toc193391404"/>
      <w:bookmarkEnd w:id="6747"/>
      <w:r w:rsidRPr="00854706">
        <w:t>13.2.2A</w:t>
      </w:r>
      <w:r w:rsidRPr="00854706">
        <w:tab/>
        <w:t>Location reporting configuration requested by authorized MC</w:t>
      </w:r>
      <w:r>
        <w:t>PTT</w:t>
      </w:r>
      <w:r w:rsidRPr="00854706">
        <w:t xml:space="preserve"> client</w:t>
      </w:r>
      <w:bookmarkEnd w:id="6748"/>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33BF047B"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21BC178"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lastRenderedPageBreak/>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6749" w:name="_CR13_2_2B"/>
      <w:bookmarkStart w:id="6750" w:name="_Toc193391405"/>
      <w:bookmarkEnd w:id="6749"/>
      <w:r w:rsidRPr="00854706">
        <w:t>1</w:t>
      </w:r>
      <w:r>
        <w:t>3</w:t>
      </w:r>
      <w:r w:rsidRPr="00854706">
        <w:t>.2.2B</w:t>
      </w:r>
      <w:r w:rsidRPr="00854706">
        <w:tab/>
        <w:t>Location reporting configuration request from another MC</w:t>
      </w:r>
      <w:r>
        <w:t>PTT</w:t>
      </w:r>
      <w:r w:rsidRPr="00854706">
        <w:t xml:space="preserve"> server</w:t>
      </w:r>
      <w:bookmarkEnd w:id="6750"/>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6751" w:name="_CR13_2_3"/>
      <w:bookmarkStart w:id="6752" w:name="_Toc20156361"/>
      <w:bookmarkStart w:id="6753" w:name="_Toc27501519"/>
      <w:bookmarkStart w:id="6754" w:name="_Toc36049645"/>
      <w:bookmarkStart w:id="6755" w:name="_Toc45210411"/>
      <w:bookmarkStart w:id="6756" w:name="_Toc51861238"/>
      <w:bookmarkStart w:id="6757" w:name="_Toc193391406"/>
      <w:bookmarkEnd w:id="6751"/>
      <w:r w:rsidRPr="0073469F">
        <w:rPr>
          <w:noProof/>
        </w:rPr>
        <w:t>13.2.3</w:t>
      </w:r>
      <w:r w:rsidRPr="0073469F">
        <w:rPr>
          <w:noProof/>
        </w:rPr>
        <w:tab/>
        <w:t>Location information request</w:t>
      </w:r>
      <w:bookmarkEnd w:id="6752"/>
      <w:bookmarkEnd w:id="6753"/>
      <w:bookmarkEnd w:id="6754"/>
      <w:bookmarkEnd w:id="6755"/>
      <w:bookmarkEnd w:id="6756"/>
      <w:bookmarkEnd w:id="6757"/>
    </w:p>
    <w:p w14:paraId="67EAB775" w14:textId="2A3FEE48" w:rsidR="005E421C" w:rsidRPr="005E421C" w:rsidRDefault="005E421C" w:rsidP="00DD0EDB">
      <w:pPr>
        <w:pStyle w:val="Heading4"/>
        <w:overflowPunct/>
        <w:autoSpaceDE/>
        <w:autoSpaceDN/>
        <w:adjustRightInd/>
        <w:textAlignment w:val="auto"/>
      </w:pPr>
      <w:bookmarkStart w:id="6758" w:name="_CR13_2_3_1"/>
      <w:bookmarkStart w:id="6759" w:name="_Toc193391407"/>
      <w:bookmarkEnd w:id="6758"/>
      <w:r>
        <w:rPr>
          <w:lang w:eastAsia="en-US"/>
        </w:rPr>
        <w:t>13.2.3.1</w:t>
      </w:r>
      <w:r>
        <w:rPr>
          <w:lang w:eastAsia="en-US"/>
        </w:rPr>
        <w:tab/>
        <w:t>Location information request to MCPTT client</w:t>
      </w:r>
      <w:bookmarkEnd w:id="6759"/>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lastRenderedPageBreak/>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6760" w:name="_CR13_2_3_2"/>
      <w:bookmarkStart w:id="6761" w:name="_Toc193391408"/>
      <w:bookmarkEnd w:id="6760"/>
      <w:r>
        <w:t>13.2.3.2</w:t>
      </w:r>
      <w:r>
        <w:tab/>
        <w:t>Location information request from authorized MCPTT client</w:t>
      </w:r>
      <w:bookmarkEnd w:id="6761"/>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bookmarkStart w:id="6762" w:name="_Hlk154040151"/>
      <w:r>
        <w:t>NOTE 2: How the participating function determine if the MC user is authorized to send location information request is out of scope of th</w:t>
      </w:r>
      <w:bookmarkEnd w:id="6762"/>
      <w:r>
        <w:t>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lastRenderedPageBreak/>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777777"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 of the &lt;anyExt&gt; element of "location</w:t>
      </w:r>
      <w:r w:rsidRPr="003905C5">
        <w:noBreakHyphen/>
        <w:t>info"</w:t>
      </w:r>
      <w:r w:rsidRPr="003905C5">
        <w:rPr>
          <w:lang w:eastAsia="ko-KR"/>
        </w:rPr>
        <w:t>, then the participating MC</w:t>
      </w:r>
      <w:r>
        <w:rPr>
          <w:lang w:eastAsia="ko-KR"/>
        </w:rPr>
        <w:t>PTT</w:t>
      </w:r>
      <w:r w:rsidRPr="003905C5">
        <w:rPr>
          <w:lang w:eastAsia="ko-KR"/>
        </w:rPr>
        <w:t xml:space="preserve"> function: </w:t>
      </w:r>
    </w:p>
    <w:p w14:paraId="4143A9FC" w14:textId="77777777" w:rsidR="00805E24" w:rsidRPr="003905C5" w:rsidRDefault="00805E24" w:rsidP="00805E24">
      <w:pPr>
        <w:pStyle w:val="B4"/>
      </w:pPr>
      <w:r w:rsidRPr="003905C5">
        <w:t>A)</w:t>
      </w:r>
      <w:r w:rsidRPr="003905C5">
        <w:tab/>
        <w:t>if the &lt;AreaIn&gt; sub-element of the &lt;LocationFilter&gt; element of the &lt;anyExt&gt; element of "location</w:t>
      </w:r>
      <w:r w:rsidRPr="003905C5">
        <w:noBreakHyphen/>
        <w:t>info" is set to "true" and the requested MC</w:t>
      </w:r>
      <w:r>
        <w:t>PTT</w:t>
      </w:r>
      <w:r w:rsidRPr="003905C5">
        <w:t xml:space="preserve"> client is outside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or</w:t>
      </w:r>
    </w:p>
    <w:p w14:paraId="329B0F65" w14:textId="0727C3B9" w:rsidR="00805E24" w:rsidRDefault="00805E24" w:rsidP="00805E24">
      <w:pPr>
        <w:pStyle w:val="B4"/>
      </w:pPr>
      <w:r w:rsidRPr="003905C5">
        <w:t>B)</w:t>
      </w:r>
      <w:r w:rsidRPr="003905C5">
        <w:tab/>
        <w:t>if the &lt;AreaIn&gt; sub-element of the &lt;LocationFilter&gt; element of the &lt;anyExt&gt; element of "location</w:t>
      </w:r>
      <w:r w:rsidRPr="003905C5">
        <w:noBreakHyphen/>
        <w:t>info" is set to "false" and the requested MC</w:t>
      </w:r>
      <w:r>
        <w:t>PTT</w:t>
      </w:r>
      <w:r w:rsidRPr="003905C5">
        <w:t xml:space="preserve"> client is inside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77777777" w:rsidR="00DD0EDB" w:rsidRDefault="00DD0EDB" w:rsidP="00DD0EDB">
      <w:pPr>
        <w:pStyle w:val="NO"/>
      </w:pPr>
      <w:r>
        <w:lastRenderedPageBreak/>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w:t>
      </w:r>
      <w:bookmarkStart w:id="6763" w:name="_Hlk156912095"/>
      <w:r>
        <w:t>PTT</w:t>
      </w:r>
      <w:bookmarkEnd w:id="6763"/>
      <w:r>
        <w:t xml:space="preserve">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6764" w:name="_CR13_2_3_3"/>
      <w:bookmarkStart w:id="6765" w:name="_Toc193391409"/>
      <w:bookmarkEnd w:id="6764"/>
      <w:r>
        <w:t>13.2.3.3</w:t>
      </w:r>
      <w:r>
        <w:tab/>
        <w:t>Location information request from another MCPTT server</w:t>
      </w:r>
      <w:bookmarkEnd w:id="6765"/>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DD0EDB">
      <w:pPr>
        <w:pStyle w:val="B1"/>
        <w:ind w:left="284" w:firstLine="0"/>
      </w:pPr>
      <w:r>
        <w:t>4)</w:t>
      </w:r>
      <w:r>
        <w:tab/>
        <w:t>for each requested MCPTT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77777777"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 of the &lt;anyExt&gt; element of "location</w:t>
      </w:r>
      <w:r w:rsidRPr="00FE2F55">
        <w:noBreakHyphen/>
        <w:t>info"</w:t>
      </w:r>
      <w:r w:rsidRPr="00FE2F55">
        <w:rPr>
          <w:lang w:eastAsia="ko-KR"/>
        </w:rPr>
        <w:t>, then the participating MC</w:t>
      </w:r>
      <w:r>
        <w:rPr>
          <w:lang w:eastAsia="ko-KR"/>
        </w:rPr>
        <w:t>PTT</w:t>
      </w:r>
      <w:r w:rsidRPr="00FE2F55">
        <w:rPr>
          <w:lang w:eastAsia="ko-KR"/>
        </w:rPr>
        <w:t xml:space="preserve"> function: </w:t>
      </w:r>
    </w:p>
    <w:p w14:paraId="1A1AA1E3" w14:textId="77777777" w:rsidR="000250D8" w:rsidRPr="00FE2F55" w:rsidRDefault="000250D8" w:rsidP="000250D8">
      <w:pPr>
        <w:pStyle w:val="B3"/>
      </w:pPr>
      <w:r w:rsidRPr="00FE2F55">
        <w:t>A)</w:t>
      </w:r>
      <w:r w:rsidRPr="00FE2F55">
        <w:tab/>
        <w:t>if the &lt;AreaIn&gt; sub-element of the &lt;LocationFilter&gt; element of the &lt;anyExt&gt; element of "location</w:t>
      </w:r>
      <w:r w:rsidRPr="00FE2F55">
        <w:noBreakHyphen/>
        <w:t>info" is set to "true" and the requested MC</w:t>
      </w:r>
      <w:r>
        <w:t>PTT</w:t>
      </w:r>
      <w:r w:rsidRPr="00FE2F55">
        <w:t xml:space="preserve"> client is outside the geographical area identified by the TriggerId content of the &lt;AreaIdentifier&gt; sub-element of the &lt;LocationFilter&gt; element of the &lt;anyExt&gt; element of "location</w:t>
      </w:r>
      <w:r w:rsidRPr="00FE2F55">
        <w:noBreakHyphen/>
        <w:t xml:space="preserve">info", </w:t>
      </w:r>
      <w:r w:rsidRPr="00FE2F55">
        <w:rPr>
          <w:lang w:val="en-US"/>
        </w:rPr>
        <w:t>skip the remaining steps in this procedure</w:t>
      </w:r>
      <w:r w:rsidRPr="00FE2F55">
        <w:t>; or</w:t>
      </w:r>
    </w:p>
    <w:p w14:paraId="6995935A" w14:textId="0AC1358B"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of the &lt;anyExt&gt; element of "location</w:t>
      </w:r>
      <w:r w:rsidRPr="00FE2F55">
        <w:rPr>
          <w:lang w:eastAsia="en-US"/>
        </w:rPr>
        <w:noBreakHyphen/>
        <w:t>info"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of the &lt;anyExt&gt; element of "location</w:t>
      </w:r>
      <w:r w:rsidRPr="00FE2F55">
        <w:rPr>
          <w:lang w:eastAsia="en-US"/>
        </w:rPr>
        <w:noBreakHyphen/>
        <w:t xml:space="preserve">info",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lastRenderedPageBreak/>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4C4D1979" w:rsidR="00DD0EDB" w:rsidRDefault="00DD0EDB" w:rsidP="00DD0EDB">
      <w:pPr>
        <w:pStyle w:val="NO"/>
      </w:pPr>
      <w:r>
        <w:t>NOTE </w:t>
      </w:r>
      <w:r w:rsidR="000250D8">
        <w:t>3</w:t>
      </w:r>
      <w:r>
        <w:t>:</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6766" w:name="_CR13_2_4"/>
      <w:bookmarkStart w:id="6767" w:name="_Toc20156362"/>
      <w:bookmarkStart w:id="6768" w:name="_Toc27501520"/>
      <w:bookmarkStart w:id="6769" w:name="_Toc36049646"/>
      <w:bookmarkStart w:id="6770" w:name="_Toc45210412"/>
      <w:bookmarkStart w:id="6771" w:name="_Toc51861239"/>
      <w:bookmarkStart w:id="6772" w:name="_Toc193391410"/>
      <w:bookmarkEnd w:id="6766"/>
      <w:r w:rsidRPr="0073469F">
        <w:rPr>
          <w:rFonts w:eastAsia="SimSun"/>
          <w:noProof/>
        </w:rPr>
        <w:t>13.2.4</w:t>
      </w:r>
      <w:r w:rsidRPr="0073469F">
        <w:rPr>
          <w:rFonts w:eastAsia="SimSun"/>
          <w:noProof/>
        </w:rPr>
        <w:tab/>
        <w:t>Location information report</w:t>
      </w:r>
      <w:bookmarkEnd w:id="6767"/>
      <w:bookmarkEnd w:id="6768"/>
      <w:bookmarkEnd w:id="6769"/>
      <w:bookmarkEnd w:id="6770"/>
      <w:bookmarkEnd w:id="6771"/>
      <w:bookmarkEnd w:id="6772"/>
    </w:p>
    <w:p w14:paraId="5C138A37" w14:textId="4A685748" w:rsidR="00DD0EDB" w:rsidRPr="00DD0EDB" w:rsidRDefault="00DD0EDB" w:rsidP="00DD0EDB">
      <w:pPr>
        <w:pStyle w:val="Heading4"/>
        <w:overflowPunct/>
        <w:autoSpaceDE/>
        <w:autoSpaceDN/>
        <w:adjustRightInd/>
        <w:textAlignment w:val="auto"/>
        <w:rPr>
          <w:rFonts w:eastAsia="SimSun"/>
        </w:rPr>
      </w:pPr>
      <w:bookmarkStart w:id="6773" w:name="_CR13_2_4_1"/>
      <w:bookmarkStart w:id="6774" w:name="_Toc193391411"/>
      <w:bookmarkEnd w:id="6773"/>
      <w:r>
        <w:rPr>
          <w:lang w:eastAsia="en-US"/>
        </w:rPr>
        <w:t>13.2.4.1</w:t>
      </w:r>
      <w:r>
        <w:rPr>
          <w:lang w:eastAsia="en-US"/>
        </w:rPr>
        <w:tab/>
      </w:r>
      <w:r w:rsidRPr="00EF631D">
        <w:rPr>
          <w:lang w:eastAsia="en-US"/>
        </w:rPr>
        <w:t>Location</w:t>
      </w:r>
      <w:r>
        <w:rPr>
          <w:lang w:eastAsia="en-US"/>
        </w:rPr>
        <w:t xml:space="preserve"> information report from an MCPTT client</w:t>
      </w:r>
      <w:bookmarkEnd w:id="6774"/>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6775" w:name="_CR13_2_4_2"/>
      <w:bookmarkStart w:id="6776" w:name="_Toc193391412"/>
      <w:bookmarkEnd w:id="6775"/>
      <w:r>
        <w:t>13.2.4.2</w:t>
      </w:r>
      <w:r>
        <w:tab/>
        <w:t>Location information report from another MCPTT server</w:t>
      </w:r>
      <w:bookmarkEnd w:id="6776"/>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6777" w:name="_CR13_2_5"/>
      <w:bookmarkStart w:id="6778" w:name="_Toc20156363"/>
      <w:bookmarkStart w:id="6779" w:name="_Toc27501521"/>
      <w:bookmarkStart w:id="6780" w:name="_Toc36049647"/>
      <w:bookmarkStart w:id="6781" w:name="_Toc45210413"/>
      <w:bookmarkStart w:id="6782" w:name="_Toc51861240"/>
      <w:bookmarkStart w:id="6783" w:name="_Toc193391413"/>
      <w:bookmarkEnd w:id="6777"/>
      <w:r w:rsidRPr="0073469F">
        <w:t>13.2.5</w:t>
      </w:r>
      <w:r w:rsidRPr="0073469F">
        <w:tab/>
        <w:t>Abnormal cases</w:t>
      </w:r>
      <w:bookmarkEnd w:id="6778"/>
      <w:bookmarkEnd w:id="6779"/>
      <w:bookmarkEnd w:id="6780"/>
      <w:bookmarkEnd w:id="6781"/>
      <w:bookmarkEnd w:id="6782"/>
      <w:bookmarkEnd w:id="6783"/>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lastRenderedPageBreak/>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6784" w:name="_CR13_3"/>
      <w:bookmarkStart w:id="6785" w:name="_Toc20156364"/>
      <w:bookmarkStart w:id="6786" w:name="_Toc27501522"/>
      <w:bookmarkStart w:id="6787" w:name="_Toc36049648"/>
      <w:bookmarkStart w:id="6788" w:name="_Toc45210414"/>
      <w:bookmarkStart w:id="6789" w:name="_Toc51861241"/>
      <w:bookmarkStart w:id="6790" w:name="_Toc193391414"/>
      <w:bookmarkEnd w:id="6784"/>
      <w:r w:rsidRPr="0073469F">
        <w:rPr>
          <w:noProof/>
        </w:rPr>
        <w:t>13.3</w:t>
      </w:r>
      <w:r w:rsidRPr="0073469F">
        <w:rPr>
          <w:noProof/>
        </w:rPr>
        <w:tab/>
        <w:t>MCPTT client location procedures</w:t>
      </w:r>
      <w:bookmarkEnd w:id="6785"/>
      <w:bookmarkEnd w:id="6786"/>
      <w:bookmarkEnd w:id="6787"/>
      <w:bookmarkEnd w:id="6788"/>
      <w:bookmarkEnd w:id="6789"/>
      <w:bookmarkEnd w:id="6790"/>
    </w:p>
    <w:p w14:paraId="2BD1D970" w14:textId="77777777" w:rsidR="00597574" w:rsidRPr="0073469F" w:rsidRDefault="00597574" w:rsidP="00567124">
      <w:pPr>
        <w:pStyle w:val="Heading3"/>
        <w:rPr>
          <w:rFonts w:eastAsia="Malgun Gothic"/>
          <w:noProof/>
        </w:rPr>
      </w:pPr>
      <w:bookmarkStart w:id="6791" w:name="_CR13_3_1"/>
      <w:bookmarkStart w:id="6792" w:name="_Toc20156365"/>
      <w:bookmarkStart w:id="6793" w:name="_Toc27501523"/>
      <w:bookmarkStart w:id="6794" w:name="_Toc36049649"/>
      <w:bookmarkStart w:id="6795" w:name="_Toc45210415"/>
      <w:bookmarkStart w:id="6796" w:name="_Toc51861242"/>
      <w:bookmarkStart w:id="6797" w:name="_Toc193391415"/>
      <w:bookmarkEnd w:id="6791"/>
      <w:r w:rsidRPr="0073469F">
        <w:rPr>
          <w:rFonts w:eastAsia="Malgun Gothic"/>
          <w:noProof/>
        </w:rPr>
        <w:t>13.3.1</w:t>
      </w:r>
      <w:r w:rsidRPr="0073469F">
        <w:rPr>
          <w:rFonts w:eastAsia="Malgun Gothic"/>
          <w:noProof/>
        </w:rPr>
        <w:tab/>
        <w:t>General</w:t>
      </w:r>
      <w:bookmarkEnd w:id="6792"/>
      <w:bookmarkEnd w:id="6793"/>
      <w:bookmarkEnd w:id="6794"/>
      <w:bookmarkEnd w:id="6795"/>
      <w:bookmarkEnd w:id="6796"/>
      <w:bookmarkEnd w:id="6797"/>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6798" w:name="_CR13_3_2"/>
      <w:bookmarkStart w:id="6799" w:name="_Toc20156366"/>
      <w:bookmarkStart w:id="6800" w:name="_Toc27501524"/>
      <w:bookmarkStart w:id="6801" w:name="_Toc36049650"/>
      <w:bookmarkStart w:id="6802" w:name="_Toc45210416"/>
      <w:bookmarkStart w:id="6803" w:name="_Toc51861243"/>
      <w:bookmarkStart w:id="6804" w:name="_Toc193391416"/>
      <w:bookmarkEnd w:id="6798"/>
      <w:r w:rsidRPr="0073469F">
        <w:rPr>
          <w:rFonts w:eastAsia="Malgun Gothic"/>
        </w:rPr>
        <w:t>13.3.2</w:t>
      </w:r>
      <w:r w:rsidRPr="0073469F">
        <w:rPr>
          <w:rFonts w:eastAsia="Malgun Gothic"/>
        </w:rPr>
        <w:tab/>
        <w:t>Location reporting configuration</w:t>
      </w:r>
      <w:bookmarkEnd w:id="6799"/>
      <w:bookmarkEnd w:id="6800"/>
      <w:bookmarkEnd w:id="6801"/>
      <w:bookmarkEnd w:id="6802"/>
      <w:bookmarkEnd w:id="6803"/>
      <w:bookmarkEnd w:id="6804"/>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6805" w:name="_CR13_3_2_1"/>
      <w:bookmarkStart w:id="6806" w:name="_Toc193391417"/>
      <w:bookmarkEnd w:id="6805"/>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6806"/>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6807" w:name="_CR13_3_2_2"/>
      <w:bookmarkStart w:id="6808" w:name="_Toc193391418"/>
      <w:bookmarkEnd w:id="6807"/>
      <w:r w:rsidRPr="00C2099D">
        <w:rPr>
          <w:rFonts w:eastAsia="Malgun Gothic"/>
        </w:rPr>
        <w:lastRenderedPageBreak/>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6808"/>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6809" w:name="_CR13_3_3"/>
      <w:bookmarkStart w:id="6810" w:name="_Toc20156367"/>
      <w:bookmarkStart w:id="6811" w:name="_Toc27501525"/>
      <w:bookmarkStart w:id="6812" w:name="_Toc36049651"/>
      <w:bookmarkStart w:id="6813" w:name="_Toc45210417"/>
      <w:bookmarkStart w:id="6814" w:name="_Toc51861244"/>
      <w:bookmarkStart w:id="6815" w:name="_Toc193391419"/>
      <w:bookmarkEnd w:id="6809"/>
      <w:r w:rsidRPr="0073469F">
        <w:t>13.3.3</w:t>
      </w:r>
      <w:r w:rsidRPr="0073469F">
        <w:tab/>
        <w:t>Location information request</w:t>
      </w:r>
      <w:bookmarkEnd w:id="6810"/>
      <w:bookmarkEnd w:id="6811"/>
      <w:bookmarkEnd w:id="6812"/>
      <w:bookmarkEnd w:id="6813"/>
      <w:bookmarkEnd w:id="6814"/>
      <w:bookmarkEnd w:id="6815"/>
    </w:p>
    <w:p w14:paraId="40631A31" w14:textId="2E6DD395" w:rsidR="00DD0EDB" w:rsidRPr="00DD0EDB" w:rsidRDefault="00DD0EDB" w:rsidP="00DD0EDB">
      <w:pPr>
        <w:pStyle w:val="Heading4"/>
        <w:overflowPunct/>
        <w:autoSpaceDE/>
        <w:autoSpaceDN/>
        <w:adjustRightInd/>
        <w:textAlignment w:val="auto"/>
      </w:pPr>
      <w:bookmarkStart w:id="6816" w:name="_CR13_3_3_1"/>
      <w:bookmarkStart w:id="6817" w:name="_Toc193391420"/>
      <w:bookmarkEnd w:id="6816"/>
      <w:r>
        <w:rPr>
          <w:lang w:eastAsia="en-US"/>
        </w:rPr>
        <w:t>13.3.3.1</w:t>
      </w:r>
      <w:r>
        <w:rPr>
          <w:lang w:eastAsia="en-US"/>
        </w:rPr>
        <w:tab/>
        <w:t>Location information request to MCPTT client</w:t>
      </w:r>
      <w:bookmarkEnd w:id="6817"/>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6818" w:name="_CR13_3_3_2"/>
      <w:bookmarkStart w:id="6819" w:name="_Toc193391421"/>
      <w:bookmarkEnd w:id="6818"/>
      <w:r>
        <w:t>13.3.3.2</w:t>
      </w:r>
      <w:r>
        <w:tab/>
        <w:t>Location information request from authorized MCPTT client</w:t>
      </w:r>
      <w:bookmarkEnd w:id="6819"/>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lastRenderedPageBreak/>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7777777"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include a &lt;LocationFilter&gt; element of the &lt;anyExt&gt; element of "location</w:t>
      </w:r>
      <w:r w:rsidRPr="00B369CD">
        <w:noBreakHyphen/>
        <w:t>info" together with the &lt;Request&gt; element in the application/vnd.3gpp.mc</w:t>
      </w:r>
      <w:r>
        <w:t>ptt</w:t>
      </w:r>
      <w:r w:rsidRPr="00B369CD">
        <w:t>-location-info+xml MIME body</w:t>
      </w:r>
      <w:r w:rsidRPr="00B369CD">
        <w:rPr>
          <w:lang w:eastAsia="ko-KR"/>
        </w:rPr>
        <w:t xml:space="preserve">, with the sub-elements of the &lt;LocationFilter&gt; </w:t>
      </w:r>
      <w:r w:rsidRPr="00B369CD">
        <w:t>element of the &lt;anyExt&gt; element</w:t>
      </w:r>
      <w:r w:rsidRPr="00B369CD">
        <w:rPr>
          <w:lang w:eastAsia="ko-KR"/>
        </w:rPr>
        <w:t xml:space="preserve"> </w:t>
      </w:r>
      <w:r w:rsidRPr="00B369CD">
        <w:t>of "location</w:t>
      </w:r>
      <w:r w:rsidRPr="00B369CD">
        <w:noBreakHyphen/>
        <w:t xml:space="preserve">info"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6820" w:name="_CR13_3_4"/>
      <w:bookmarkStart w:id="6821" w:name="_Toc20156368"/>
      <w:bookmarkStart w:id="6822" w:name="_Toc27501526"/>
      <w:bookmarkStart w:id="6823" w:name="_Toc36049652"/>
      <w:bookmarkStart w:id="6824" w:name="_Toc45210418"/>
      <w:bookmarkStart w:id="6825" w:name="_Toc51861245"/>
      <w:bookmarkStart w:id="6826" w:name="_Toc193391422"/>
      <w:bookmarkEnd w:id="6820"/>
      <w:r w:rsidRPr="0073469F">
        <w:rPr>
          <w:noProof/>
        </w:rPr>
        <w:t>13.3.4</w:t>
      </w:r>
      <w:r w:rsidRPr="0073469F">
        <w:rPr>
          <w:noProof/>
        </w:rPr>
        <w:tab/>
        <w:t>Location information report</w:t>
      </w:r>
      <w:bookmarkEnd w:id="6821"/>
      <w:bookmarkEnd w:id="6822"/>
      <w:bookmarkEnd w:id="6823"/>
      <w:bookmarkEnd w:id="6824"/>
      <w:bookmarkEnd w:id="6825"/>
      <w:bookmarkEnd w:id="6826"/>
    </w:p>
    <w:p w14:paraId="3F400CE4" w14:textId="77777777" w:rsidR="00FD03D6" w:rsidRPr="004F782D" w:rsidRDefault="00FD03D6" w:rsidP="00567124">
      <w:pPr>
        <w:pStyle w:val="Heading4"/>
      </w:pPr>
      <w:bookmarkStart w:id="6827" w:name="_CR13_3_4_1"/>
      <w:bookmarkStart w:id="6828" w:name="_Toc20156369"/>
      <w:bookmarkStart w:id="6829" w:name="_Toc27501527"/>
      <w:bookmarkStart w:id="6830" w:name="_Toc36049653"/>
      <w:bookmarkStart w:id="6831" w:name="_Toc45210419"/>
      <w:bookmarkStart w:id="6832" w:name="_Toc51861246"/>
      <w:bookmarkStart w:id="6833" w:name="_Toc193391423"/>
      <w:bookmarkEnd w:id="6827"/>
      <w:r w:rsidRPr="00AD1139">
        <w:t>13.3.4.1</w:t>
      </w:r>
      <w:r w:rsidRPr="00AD1139">
        <w:tab/>
        <w:t>Report triggering</w:t>
      </w:r>
      <w:bookmarkEnd w:id="6828"/>
      <w:bookmarkEnd w:id="6829"/>
      <w:bookmarkEnd w:id="6830"/>
      <w:bookmarkEnd w:id="6831"/>
      <w:bookmarkEnd w:id="6832"/>
      <w:bookmarkEnd w:id="6833"/>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6834" w:name="_CR13_3_4_2"/>
      <w:bookmarkStart w:id="6835" w:name="_Toc20156370"/>
      <w:bookmarkStart w:id="6836" w:name="_Toc27501528"/>
      <w:bookmarkStart w:id="6837" w:name="_Toc36049654"/>
      <w:bookmarkStart w:id="6838" w:name="_Toc45210420"/>
      <w:bookmarkStart w:id="6839" w:name="_Toc51861247"/>
      <w:bookmarkStart w:id="6840" w:name="_Toc193391424"/>
      <w:bookmarkEnd w:id="6834"/>
      <w:r w:rsidRPr="00AD1139">
        <w:t>13.3.4.2</w:t>
      </w:r>
      <w:r w:rsidRPr="00AD1139">
        <w:tab/>
        <w:t>Sending location information report</w:t>
      </w:r>
      <w:bookmarkEnd w:id="6835"/>
      <w:bookmarkEnd w:id="6836"/>
      <w:bookmarkEnd w:id="6837"/>
      <w:bookmarkEnd w:id="6838"/>
      <w:bookmarkEnd w:id="6839"/>
      <w:bookmarkEnd w:id="6840"/>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lastRenderedPageBreak/>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6841" w:name="_CR14"/>
      <w:bookmarkStart w:id="6842" w:name="_Toc20156371"/>
      <w:bookmarkStart w:id="6843" w:name="_Toc27501529"/>
      <w:bookmarkStart w:id="6844" w:name="_Toc36049655"/>
      <w:bookmarkStart w:id="6845" w:name="_Toc45210421"/>
      <w:bookmarkStart w:id="6846" w:name="_Toc51861248"/>
      <w:bookmarkStart w:id="6847" w:name="_Toc193391425"/>
      <w:bookmarkEnd w:id="6841"/>
      <w:r w:rsidRPr="0073469F">
        <w:t>14</w:t>
      </w:r>
      <w:r w:rsidRPr="0073469F">
        <w:tab/>
        <w:t>MBMS transmission usage procedure</w:t>
      </w:r>
      <w:bookmarkEnd w:id="6842"/>
      <w:bookmarkEnd w:id="6843"/>
      <w:bookmarkEnd w:id="6844"/>
      <w:bookmarkEnd w:id="6845"/>
      <w:bookmarkEnd w:id="6846"/>
      <w:bookmarkEnd w:id="6847"/>
    </w:p>
    <w:p w14:paraId="7854586D" w14:textId="77777777" w:rsidR="00007DD7" w:rsidRPr="0073469F" w:rsidRDefault="00007DD7" w:rsidP="00567124">
      <w:pPr>
        <w:pStyle w:val="Heading2"/>
      </w:pPr>
      <w:bookmarkStart w:id="6848" w:name="_CR14_1"/>
      <w:bookmarkStart w:id="6849" w:name="_Toc20156372"/>
      <w:bookmarkStart w:id="6850" w:name="_Toc27501530"/>
      <w:bookmarkStart w:id="6851" w:name="_Toc36049656"/>
      <w:bookmarkStart w:id="6852" w:name="_Toc45210422"/>
      <w:bookmarkStart w:id="6853" w:name="_Toc51861249"/>
      <w:bookmarkStart w:id="6854" w:name="_Toc193391426"/>
      <w:bookmarkEnd w:id="6848"/>
      <w:r w:rsidRPr="0073469F">
        <w:t>14.1</w:t>
      </w:r>
      <w:r w:rsidRPr="0073469F">
        <w:tab/>
        <w:t>General</w:t>
      </w:r>
      <w:bookmarkEnd w:id="6849"/>
      <w:bookmarkEnd w:id="6850"/>
      <w:bookmarkEnd w:id="6851"/>
      <w:bookmarkEnd w:id="6852"/>
      <w:bookmarkEnd w:id="6853"/>
      <w:bookmarkEnd w:id="6854"/>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6855" w:name="_CR14_2"/>
      <w:bookmarkStart w:id="6856" w:name="_Toc20156373"/>
      <w:bookmarkStart w:id="6857" w:name="_Toc27501531"/>
      <w:bookmarkStart w:id="6858" w:name="_Toc36049657"/>
      <w:bookmarkStart w:id="6859" w:name="_Toc45210423"/>
      <w:bookmarkStart w:id="6860" w:name="_Toc51861250"/>
      <w:bookmarkStart w:id="6861" w:name="_Toc193391427"/>
      <w:bookmarkEnd w:id="6855"/>
      <w:r w:rsidRPr="0073469F">
        <w:t>14.2</w:t>
      </w:r>
      <w:r w:rsidRPr="0073469F">
        <w:tab/>
        <w:t>Participating MCPTT function MBMS usage procedures</w:t>
      </w:r>
      <w:bookmarkEnd w:id="6856"/>
      <w:bookmarkEnd w:id="6857"/>
      <w:bookmarkEnd w:id="6858"/>
      <w:bookmarkEnd w:id="6859"/>
      <w:bookmarkEnd w:id="6860"/>
      <w:bookmarkEnd w:id="6861"/>
    </w:p>
    <w:p w14:paraId="0DBFD41F" w14:textId="77777777" w:rsidR="00007DD7" w:rsidRPr="0073469F" w:rsidRDefault="00007DD7" w:rsidP="00567124">
      <w:pPr>
        <w:pStyle w:val="Heading3"/>
      </w:pPr>
      <w:bookmarkStart w:id="6862" w:name="_CR14_2_1"/>
      <w:bookmarkStart w:id="6863" w:name="_Toc20156374"/>
      <w:bookmarkStart w:id="6864" w:name="_Toc27501532"/>
      <w:bookmarkStart w:id="6865" w:name="_Toc36049658"/>
      <w:bookmarkStart w:id="6866" w:name="_Toc45210424"/>
      <w:bookmarkStart w:id="6867" w:name="_Toc51861251"/>
      <w:bookmarkStart w:id="6868" w:name="_Toc193391428"/>
      <w:bookmarkEnd w:id="6862"/>
      <w:r w:rsidRPr="0073469F">
        <w:t>14.2.1</w:t>
      </w:r>
      <w:r w:rsidRPr="0073469F">
        <w:tab/>
        <w:t>General</w:t>
      </w:r>
      <w:bookmarkEnd w:id="6863"/>
      <w:bookmarkEnd w:id="6864"/>
      <w:bookmarkEnd w:id="6865"/>
      <w:bookmarkEnd w:id="6866"/>
      <w:bookmarkEnd w:id="6867"/>
      <w:bookmarkEnd w:id="6868"/>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6869" w:name="_CR14_2_2"/>
      <w:bookmarkStart w:id="6870" w:name="_Toc20156375"/>
      <w:bookmarkStart w:id="6871" w:name="_Toc27501533"/>
      <w:bookmarkStart w:id="6872" w:name="_Toc36049659"/>
      <w:bookmarkStart w:id="6873" w:name="_Toc45210425"/>
      <w:bookmarkStart w:id="6874" w:name="_Toc51861252"/>
      <w:bookmarkStart w:id="6875" w:name="_Toc193391429"/>
      <w:bookmarkEnd w:id="6869"/>
      <w:r w:rsidRPr="0073469F">
        <w:lastRenderedPageBreak/>
        <w:t>14.2.2</w:t>
      </w:r>
      <w:r w:rsidRPr="0073469F">
        <w:tab/>
        <w:t>Sending MBMS bearer announcement procedures</w:t>
      </w:r>
      <w:bookmarkEnd w:id="6870"/>
      <w:bookmarkEnd w:id="6871"/>
      <w:bookmarkEnd w:id="6872"/>
      <w:bookmarkEnd w:id="6873"/>
      <w:bookmarkEnd w:id="6874"/>
      <w:bookmarkEnd w:id="6875"/>
    </w:p>
    <w:p w14:paraId="2B858ACA" w14:textId="77777777" w:rsidR="00007DD7" w:rsidRPr="0073469F" w:rsidRDefault="00007DD7" w:rsidP="00567124">
      <w:pPr>
        <w:pStyle w:val="Heading4"/>
      </w:pPr>
      <w:bookmarkStart w:id="6876" w:name="_CR14_2_2_1"/>
      <w:bookmarkStart w:id="6877" w:name="_Toc20156376"/>
      <w:bookmarkStart w:id="6878" w:name="_Toc27501534"/>
      <w:bookmarkStart w:id="6879" w:name="_Toc36049660"/>
      <w:bookmarkStart w:id="6880" w:name="_Toc45210426"/>
      <w:bookmarkStart w:id="6881" w:name="_Toc51861253"/>
      <w:bookmarkStart w:id="6882" w:name="_Toc193391430"/>
      <w:bookmarkEnd w:id="6876"/>
      <w:r w:rsidRPr="0073469F">
        <w:t>14.2.2.1</w:t>
      </w:r>
      <w:r w:rsidRPr="0073469F">
        <w:tab/>
        <w:t>General</w:t>
      </w:r>
      <w:bookmarkEnd w:id="6877"/>
      <w:bookmarkEnd w:id="6878"/>
      <w:bookmarkEnd w:id="6879"/>
      <w:bookmarkEnd w:id="6880"/>
      <w:bookmarkEnd w:id="6881"/>
      <w:bookmarkEnd w:id="6882"/>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6883" w:name="_CR14_2_2_2"/>
      <w:bookmarkStart w:id="6884" w:name="_Toc20156377"/>
      <w:bookmarkStart w:id="6885" w:name="_Toc27501535"/>
      <w:bookmarkStart w:id="6886" w:name="_Toc36049661"/>
      <w:bookmarkStart w:id="6887" w:name="_Toc45210427"/>
      <w:bookmarkStart w:id="6888" w:name="_Toc51861254"/>
      <w:bookmarkStart w:id="6889" w:name="_Toc193391431"/>
      <w:bookmarkEnd w:id="6883"/>
      <w:r w:rsidRPr="0073469F">
        <w:t>14.2.2.2</w:t>
      </w:r>
      <w:r w:rsidRPr="0073469F">
        <w:tab/>
        <w:t>Sending an initial MBMS bearer announcement procedure</w:t>
      </w:r>
      <w:bookmarkEnd w:id="6884"/>
      <w:bookmarkEnd w:id="6885"/>
      <w:bookmarkEnd w:id="6886"/>
      <w:bookmarkEnd w:id="6887"/>
      <w:bookmarkEnd w:id="6888"/>
      <w:bookmarkEnd w:id="6889"/>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lastRenderedPageBreak/>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lastRenderedPageBreak/>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6890" w:name="_CR14_2_2_3"/>
      <w:bookmarkStart w:id="6891" w:name="_Toc20156378"/>
      <w:bookmarkStart w:id="6892" w:name="_Toc27501536"/>
      <w:bookmarkStart w:id="6893" w:name="_Toc36049662"/>
      <w:bookmarkStart w:id="6894" w:name="_Toc45210428"/>
      <w:bookmarkStart w:id="6895" w:name="_Toc51861255"/>
      <w:bookmarkStart w:id="6896" w:name="_Toc193391432"/>
      <w:bookmarkEnd w:id="6890"/>
      <w:r w:rsidRPr="0073469F">
        <w:t>14.2.2.3</w:t>
      </w:r>
      <w:r w:rsidRPr="0073469F">
        <w:tab/>
        <w:t>Updating an announcement</w:t>
      </w:r>
      <w:bookmarkEnd w:id="6891"/>
      <w:bookmarkEnd w:id="6892"/>
      <w:bookmarkEnd w:id="6893"/>
      <w:bookmarkEnd w:id="6894"/>
      <w:bookmarkEnd w:id="6895"/>
      <w:bookmarkEnd w:id="6896"/>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lastRenderedPageBreak/>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6897" w:name="_CR14_2_2_4"/>
      <w:bookmarkStart w:id="6898" w:name="_Toc20156379"/>
      <w:bookmarkStart w:id="6899" w:name="_Toc27501537"/>
      <w:bookmarkStart w:id="6900" w:name="_Toc36049663"/>
      <w:bookmarkStart w:id="6901" w:name="_Toc45210429"/>
      <w:bookmarkStart w:id="6902" w:name="_Toc51861256"/>
      <w:bookmarkStart w:id="6903" w:name="_Toc193391433"/>
      <w:bookmarkEnd w:id="6897"/>
      <w:r w:rsidRPr="0073469F">
        <w:t>14.2.2.4</w:t>
      </w:r>
      <w:r w:rsidRPr="0073469F">
        <w:tab/>
        <w:t>Cancelling an MBMS bearer announcement</w:t>
      </w:r>
      <w:bookmarkEnd w:id="6898"/>
      <w:bookmarkEnd w:id="6899"/>
      <w:bookmarkEnd w:id="6900"/>
      <w:bookmarkEnd w:id="6901"/>
      <w:bookmarkEnd w:id="6902"/>
      <w:bookmarkEnd w:id="6903"/>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6904" w:name="_CR14_2_2_5"/>
      <w:bookmarkStart w:id="6905" w:name="_Toc20156380"/>
      <w:bookmarkStart w:id="6906" w:name="_Toc27501538"/>
      <w:bookmarkStart w:id="6907" w:name="_Toc36049664"/>
      <w:bookmarkStart w:id="6908" w:name="_Toc45210430"/>
      <w:bookmarkStart w:id="6909" w:name="_Toc51861257"/>
      <w:bookmarkStart w:id="6910" w:name="_Toc193391434"/>
      <w:bookmarkEnd w:id="6904"/>
      <w:r>
        <w:t>14.2.2.5</w:t>
      </w:r>
      <w:r w:rsidRPr="0073469F">
        <w:tab/>
        <w:t xml:space="preserve">Sending </w:t>
      </w:r>
      <w:r>
        <w:t>a MuSiK download</w:t>
      </w:r>
      <w:r w:rsidRPr="0073469F">
        <w:t xml:space="preserve"> </w:t>
      </w:r>
      <w:r>
        <w:t>message</w:t>
      </w:r>
      <w:bookmarkEnd w:id="6905"/>
      <w:bookmarkEnd w:id="6906"/>
      <w:bookmarkEnd w:id="6907"/>
      <w:bookmarkEnd w:id="6908"/>
      <w:bookmarkEnd w:id="6909"/>
      <w:bookmarkEnd w:id="6910"/>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lastRenderedPageBreak/>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6911" w:name="_CR14_2_3"/>
      <w:bookmarkStart w:id="6912" w:name="_Toc20156381"/>
      <w:bookmarkStart w:id="6913" w:name="_Toc27501539"/>
      <w:bookmarkStart w:id="6914" w:name="_Toc36049665"/>
      <w:bookmarkStart w:id="6915" w:name="_Toc45210431"/>
      <w:bookmarkStart w:id="6916" w:name="_Toc51861258"/>
      <w:bookmarkStart w:id="6917" w:name="_Toc193391435"/>
      <w:bookmarkEnd w:id="6911"/>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6912"/>
      <w:bookmarkEnd w:id="6913"/>
      <w:bookmarkEnd w:id="6914"/>
      <w:bookmarkEnd w:id="6915"/>
      <w:bookmarkEnd w:id="6916"/>
      <w:bookmarkEnd w:id="6917"/>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lastRenderedPageBreak/>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6918" w:name="_CR14_2_4"/>
      <w:bookmarkStart w:id="6919" w:name="_Toc20156382"/>
      <w:bookmarkStart w:id="6920" w:name="_Toc27501540"/>
      <w:bookmarkStart w:id="6921" w:name="_Toc36049666"/>
      <w:bookmarkStart w:id="6922" w:name="_Toc45210432"/>
      <w:bookmarkStart w:id="6923" w:name="_Toc51861259"/>
      <w:bookmarkStart w:id="6924" w:name="_Toc193391436"/>
      <w:bookmarkEnd w:id="6918"/>
      <w:r w:rsidRPr="0073469F">
        <w:t>14.2.4</w:t>
      </w:r>
      <w:r w:rsidRPr="0073469F">
        <w:tab/>
        <w:t>Abnormal cases</w:t>
      </w:r>
      <w:bookmarkEnd w:id="6919"/>
      <w:bookmarkEnd w:id="6920"/>
      <w:bookmarkEnd w:id="6921"/>
      <w:bookmarkEnd w:id="6922"/>
      <w:bookmarkEnd w:id="6923"/>
      <w:bookmarkEnd w:id="6924"/>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6925" w:name="_CR14_3"/>
      <w:bookmarkStart w:id="6926" w:name="_Toc20156383"/>
      <w:bookmarkStart w:id="6927" w:name="_Toc27501541"/>
      <w:bookmarkStart w:id="6928" w:name="_Toc36049667"/>
      <w:bookmarkStart w:id="6929" w:name="_Toc45210433"/>
      <w:bookmarkStart w:id="6930" w:name="_Toc51861260"/>
      <w:bookmarkStart w:id="6931" w:name="_Toc193391437"/>
      <w:bookmarkEnd w:id="6925"/>
      <w:r w:rsidRPr="0073469F">
        <w:lastRenderedPageBreak/>
        <w:t>14.3</w:t>
      </w:r>
      <w:r w:rsidRPr="0073469F">
        <w:tab/>
        <w:t>MCPTT client MBMS usage procedures</w:t>
      </w:r>
      <w:bookmarkEnd w:id="6926"/>
      <w:bookmarkEnd w:id="6927"/>
      <w:bookmarkEnd w:id="6928"/>
      <w:bookmarkEnd w:id="6929"/>
      <w:bookmarkEnd w:id="6930"/>
      <w:bookmarkEnd w:id="6931"/>
    </w:p>
    <w:p w14:paraId="188770CC" w14:textId="77777777" w:rsidR="00007DD7" w:rsidRPr="0073469F" w:rsidRDefault="00007DD7" w:rsidP="00567124">
      <w:pPr>
        <w:pStyle w:val="Heading3"/>
      </w:pPr>
      <w:bookmarkStart w:id="6932" w:name="_CR14_3_1"/>
      <w:bookmarkStart w:id="6933" w:name="_Toc20156384"/>
      <w:bookmarkStart w:id="6934" w:name="_Toc27501542"/>
      <w:bookmarkStart w:id="6935" w:name="_Toc36049668"/>
      <w:bookmarkStart w:id="6936" w:name="_Toc45210434"/>
      <w:bookmarkStart w:id="6937" w:name="_Toc51861261"/>
      <w:bookmarkStart w:id="6938" w:name="_Toc193391438"/>
      <w:bookmarkEnd w:id="6932"/>
      <w:r w:rsidRPr="0073469F">
        <w:t>14.3.1</w:t>
      </w:r>
      <w:r w:rsidRPr="0073469F">
        <w:tab/>
        <w:t>General</w:t>
      </w:r>
      <w:bookmarkEnd w:id="6933"/>
      <w:bookmarkEnd w:id="6934"/>
      <w:bookmarkEnd w:id="6935"/>
      <w:bookmarkEnd w:id="6936"/>
      <w:bookmarkEnd w:id="6937"/>
      <w:bookmarkEnd w:id="6938"/>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6939" w:name="_CR14_3_2"/>
      <w:bookmarkStart w:id="6940" w:name="_Toc20156385"/>
      <w:bookmarkStart w:id="6941" w:name="_Toc27501543"/>
      <w:bookmarkStart w:id="6942" w:name="_Toc36049669"/>
      <w:bookmarkStart w:id="6943" w:name="_Toc45210435"/>
      <w:bookmarkStart w:id="6944" w:name="_Toc51861262"/>
      <w:bookmarkStart w:id="6945" w:name="_Toc193391439"/>
      <w:bookmarkEnd w:id="6939"/>
      <w:r w:rsidRPr="0073469F">
        <w:t>14.3.2</w:t>
      </w:r>
      <w:r w:rsidRPr="0073469F">
        <w:tab/>
        <w:t>Receiving an MBMS bearer announcement</w:t>
      </w:r>
      <w:bookmarkEnd w:id="6940"/>
      <w:bookmarkEnd w:id="6941"/>
      <w:bookmarkEnd w:id="6942"/>
      <w:bookmarkEnd w:id="6943"/>
      <w:bookmarkEnd w:id="6944"/>
      <w:bookmarkEnd w:id="6945"/>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lastRenderedPageBreak/>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6946" w:name="_CR14_3_3"/>
      <w:bookmarkStart w:id="6947" w:name="_Toc20156386"/>
      <w:bookmarkStart w:id="6948" w:name="_Toc27501544"/>
      <w:bookmarkStart w:id="6949" w:name="_Toc36049670"/>
      <w:bookmarkStart w:id="6950" w:name="_Toc45210436"/>
      <w:bookmarkStart w:id="6951" w:name="_Toc51861263"/>
      <w:bookmarkStart w:id="6952" w:name="_Toc193391440"/>
      <w:bookmarkEnd w:id="6946"/>
      <w:r w:rsidRPr="0073469F">
        <w:t>14.3.3</w:t>
      </w:r>
      <w:r w:rsidRPr="0073469F">
        <w:tab/>
        <w:t xml:space="preserve">The MBMS bearer listening status </w:t>
      </w:r>
      <w:r w:rsidR="00763F9F">
        <w:t xml:space="preserve">and suspension </w:t>
      </w:r>
      <w:r w:rsidRPr="0073469F">
        <w:t>report procedure</w:t>
      </w:r>
      <w:r w:rsidR="00763F9F">
        <w:t>s</w:t>
      </w:r>
      <w:bookmarkEnd w:id="6947"/>
      <w:bookmarkEnd w:id="6948"/>
      <w:bookmarkEnd w:id="6949"/>
      <w:bookmarkEnd w:id="6950"/>
      <w:bookmarkEnd w:id="6951"/>
      <w:bookmarkEnd w:id="6952"/>
    </w:p>
    <w:p w14:paraId="50B12F27" w14:textId="77777777" w:rsidR="00007DD7" w:rsidRPr="0073469F" w:rsidRDefault="00007DD7" w:rsidP="00567124">
      <w:pPr>
        <w:pStyle w:val="Heading4"/>
      </w:pPr>
      <w:bookmarkStart w:id="6953" w:name="_CR14_3_3_1"/>
      <w:bookmarkStart w:id="6954" w:name="_Toc20156387"/>
      <w:bookmarkStart w:id="6955" w:name="_Toc27501545"/>
      <w:bookmarkStart w:id="6956" w:name="_Toc36049671"/>
      <w:bookmarkStart w:id="6957" w:name="_Toc45210437"/>
      <w:bookmarkStart w:id="6958" w:name="_Toc51861264"/>
      <w:bookmarkStart w:id="6959" w:name="_Toc193391441"/>
      <w:bookmarkEnd w:id="6953"/>
      <w:r w:rsidRPr="0073469F">
        <w:t>14.3.3.1</w:t>
      </w:r>
      <w:r w:rsidRPr="0073469F">
        <w:tab/>
        <w:t>Conditions for sending a</w:t>
      </w:r>
      <w:r w:rsidR="00497A6E">
        <w:t>n</w:t>
      </w:r>
      <w:r w:rsidRPr="0073469F">
        <w:t xml:space="preserve"> MBMS listening status report</w:t>
      </w:r>
      <w:bookmarkEnd w:id="6954"/>
      <w:bookmarkEnd w:id="6955"/>
      <w:bookmarkEnd w:id="6956"/>
      <w:bookmarkEnd w:id="6957"/>
      <w:bookmarkEnd w:id="6958"/>
      <w:bookmarkEnd w:id="6959"/>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lastRenderedPageBreak/>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6960" w:name="_CR14_3_3_2"/>
      <w:bookmarkStart w:id="6961" w:name="_Toc20156388"/>
      <w:bookmarkStart w:id="6962" w:name="_Toc27501546"/>
      <w:bookmarkStart w:id="6963" w:name="_Toc36049672"/>
      <w:bookmarkStart w:id="6964" w:name="_Toc45210438"/>
      <w:bookmarkStart w:id="6965" w:name="_Toc51861265"/>
      <w:bookmarkStart w:id="6966" w:name="_Toc193391442"/>
      <w:bookmarkEnd w:id="6960"/>
      <w:r w:rsidRPr="0073469F">
        <w:t>14.3.3.2</w:t>
      </w:r>
      <w:r w:rsidRPr="0073469F">
        <w:tab/>
        <w:t xml:space="preserve">Sending the MBMS bearer listening </w:t>
      </w:r>
      <w:r w:rsidR="00763F9F">
        <w:t xml:space="preserve">or suspension </w:t>
      </w:r>
      <w:r w:rsidRPr="0073469F">
        <w:t>status report</w:t>
      </w:r>
      <w:bookmarkEnd w:id="6961"/>
      <w:bookmarkEnd w:id="6962"/>
      <w:bookmarkEnd w:id="6963"/>
      <w:bookmarkEnd w:id="6964"/>
      <w:bookmarkEnd w:id="6965"/>
      <w:bookmarkEnd w:id="6966"/>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lastRenderedPageBreak/>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lastRenderedPageBreak/>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6967" w:name="_CR14_3_4"/>
      <w:bookmarkStart w:id="6968" w:name="_Toc20156389"/>
      <w:bookmarkStart w:id="6969" w:name="_Toc27501547"/>
      <w:bookmarkStart w:id="6970" w:name="_Toc36049673"/>
      <w:bookmarkStart w:id="6971" w:name="_Toc45210439"/>
      <w:bookmarkStart w:id="6972" w:name="_Toc51861266"/>
      <w:bookmarkStart w:id="6973" w:name="_Toc193391443"/>
      <w:bookmarkEnd w:id="6967"/>
      <w:r>
        <w:t>14.3.4</w:t>
      </w:r>
      <w:r>
        <w:tab/>
        <w:t>Receiving a</w:t>
      </w:r>
      <w:r w:rsidRPr="0073469F">
        <w:t xml:space="preserve"> </w:t>
      </w:r>
      <w:r>
        <w:t>MuSiK download</w:t>
      </w:r>
      <w:r w:rsidRPr="0073469F">
        <w:t xml:space="preserve"> </w:t>
      </w:r>
      <w:r>
        <w:t>message</w:t>
      </w:r>
      <w:bookmarkEnd w:id="6968"/>
      <w:bookmarkEnd w:id="6969"/>
      <w:bookmarkEnd w:id="6970"/>
      <w:bookmarkEnd w:id="6971"/>
      <w:bookmarkEnd w:id="6972"/>
      <w:bookmarkEnd w:id="6973"/>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lastRenderedPageBreak/>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6974" w:name="_CR14A"/>
      <w:bookmarkStart w:id="6975" w:name="_Toc20156390"/>
      <w:bookmarkStart w:id="6976" w:name="_Toc27501548"/>
      <w:bookmarkStart w:id="6977" w:name="_Toc36049674"/>
      <w:bookmarkStart w:id="6978" w:name="_Toc45210440"/>
      <w:bookmarkStart w:id="6979" w:name="_Toc51861267"/>
      <w:bookmarkStart w:id="6980" w:name="_Toc193391444"/>
      <w:bookmarkEnd w:id="6974"/>
      <w:r>
        <w:rPr>
          <w:noProof/>
        </w:rPr>
        <w:t>14A</w:t>
      </w:r>
      <w:r>
        <w:rPr>
          <w:noProof/>
        </w:rPr>
        <w:tab/>
        <w:t>MCPTT Service Continuity</w:t>
      </w:r>
      <w:bookmarkEnd w:id="6975"/>
      <w:bookmarkEnd w:id="6976"/>
      <w:bookmarkEnd w:id="6977"/>
      <w:bookmarkEnd w:id="6978"/>
      <w:bookmarkEnd w:id="6979"/>
      <w:bookmarkEnd w:id="6980"/>
    </w:p>
    <w:p w14:paraId="28DBCBCB" w14:textId="77777777" w:rsidR="006D6089" w:rsidRDefault="006D6089" w:rsidP="00567124">
      <w:pPr>
        <w:pStyle w:val="Heading2"/>
      </w:pPr>
      <w:bookmarkStart w:id="6981" w:name="_CR14A_1"/>
      <w:bookmarkStart w:id="6982" w:name="_Toc20156391"/>
      <w:bookmarkStart w:id="6983" w:name="_Toc27501549"/>
      <w:bookmarkStart w:id="6984" w:name="_Toc36049675"/>
      <w:bookmarkStart w:id="6985" w:name="_Toc45210441"/>
      <w:bookmarkStart w:id="6986" w:name="_Toc51861268"/>
      <w:bookmarkStart w:id="6987" w:name="_Toc193391445"/>
      <w:bookmarkEnd w:id="6981"/>
      <w:r>
        <w:t>14A.1</w:t>
      </w:r>
      <w:r>
        <w:tab/>
        <w:t>General</w:t>
      </w:r>
      <w:bookmarkEnd w:id="6982"/>
      <w:bookmarkEnd w:id="6983"/>
      <w:bookmarkEnd w:id="6984"/>
      <w:bookmarkEnd w:id="6985"/>
      <w:bookmarkEnd w:id="6986"/>
      <w:bookmarkEnd w:id="6987"/>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lastRenderedPageBreak/>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6988" w:name="_CR14A_2"/>
      <w:bookmarkStart w:id="6989" w:name="_Toc20156392"/>
      <w:bookmarkStart w:id="6990" w:name="_Toc27501550"/>
      <w:bookmarkStart w:id="6991" w:name="_Toc36049676"/>
      <w:bookmarkStart w:id="6992" w:name="_Toc45210442"/>
      <w:bookmarkStart w:id="6993" w:name="_Toc51861269"/>
      <w:bookmarkStart w:id="6994" w:name="_Toc193391446"/>
      <w:bookmarkEnd w:id="6988"/>
      <w:r w:rsidRPr="004D7105">
        <w:t>14A.2</w:t>
      </w:r>
      <w:r w:rsidRPr="004D7105">
        <w:tab/>
        <w:t>Service continuity from on-network MCPTT service to UE-to-network relay MCPTT service</w:t>
      </w:r>
      <w:bookmarkEnd w:id="6989"/>
      <w:bookmarkEnd w:id="6990"/>
      <w:bookmarkEnd w:id="6991"/>
      <w:bookmarkEnd w:id="6992"/>
      <w:bookmarkEnd w:id="6993"/>
      <w:bookmarkEnd w:id="6994"/>
    </w:p>
    <w:p w14:paraId="679EE376" w14:textId="77777777" w:rsidR="006D6089" w:rsidRPr="004D7105" w:rsidRDefault="006D6089" w:rsidP="00567124">
      <w:pPr>
        <w:pStyle w:val="Heading3"/>
      </w:pPr>
      <w:bookmarkStart w:id="6995" w:name="_CR14A_2_1"/>
      <w:bookmarkStart w:id="6996" w:name="_Toc20156393"/>
      <w:bookmarkStart w:id="6997" w:name="_Toc27501551"/>
      <w:bookmarkStart w:id="6998" w:name="_Toc36049677"/>
      <w:bookmarkStart w:id="6999" w:name="_Toc45210443"/>
      <w:bookmarkStart w:id="7000" w:name="_Toc51861270"/>
      <w:bookmarkStart w:id="7001" w:name="_Toc193391447"/>
      <w:bookmarkEnd w:id="6995"/>
      <w:r w:rsidRPr="004D7105">
        <w:t>14A.2.1</w:t>
      </w:r>
      <w:r w:rsidRPr="004D7105">
        <w:tab/>
        <w:t>Remote UE</w:t>
      </w:r>
      <w:bookmarkEnd w:id="6996"/>
      <w:bookmarkEnd w:id="6997"/>
      <w:bookmarkEnd w:id="6998"/>
      <w:bookmarkEnd w:id="6999"/>
      <w:bookmarkEnd w:id="7000"/>
      <w:bookmarkEnd w:id="7001"/>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lastRenderedPageBreak/>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7002" w:name="_CR14A_2_2"/>
      <w:bookmarkStart w:id="7003" w:name="_Toc20156394"/>
      <w:bookmarkStart w:id="7004" w:name="_Toc27501552"/>
      <w:bookmarkStart w:id="7005" w:name="_Toc36049678"/>
      <w:bookmarkStart w:id="7006" w:name="_Toc45210444"/>
      <w:bookmarkStart w:id="7007" w:name="_Toc51861271"/>
      <w:bookmarkStart w:id="7008" w:name="_Toc193391448"/>
      <w:bookmarkEnd w:id="7002"/>
      <w:r>
        <w:t>14A.2.2</w:t>
      </w:r>
      <w:r>
        <w:tab/>
        <w:t>SCC AS</w:t>
      </w:r>
      <w:bookmarkEnd w:id="7003"/>
      <w:bookmarkEnd w:id="7004"/>
      <w:bookmarkEnd w:id="7005"/>
      <w:bookmarkEnd w:id="7006"/>
      <w:bookmarkEnd w:id="7007"/>
      <w:bookmarkEnd w:id="7008"/>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7009" w:name="_CR14A_3"/>
      <w:bookmarkStart w:id="7010" w:name="_Toc20156395"/>
      <w:bookmarkStart w:id="7011" w:name="_Toc27501553"/>
      <w:bookmarkStart w:id="7012" w:name="_Toc36049679"/>
      <w:bookmarkStart w:id="7013" w:name="_Toc45210445"/>
      <w:bookmarkStart w:id="7014" w:name="_Toc51861272"/>
      <w:bookmarkStart w:id="7015" w:name="_Toc193391449"/>
      <w:bookmarkEnd w:id="7009"/>
      <w:r>
        <w:t>14A.3</w:t>
      </w:r>
      <w:r>
        <w:tab/>
        <w:t>Service continuity from UE-to-network relay MCPTT service to on-network MCPTT service</w:t>
      </w:r>
      <w:bookmarkEnd w:id="7010"/>
      <w:bookmarkEnd w:id="7011"/>
      <w:bookmarkEnd w:id="7012"/>
      <w:bookmarkEnd w:id="7013"/>
      <w:bookmarkEnd w:id="7014"/>
      <w:bookmarkEnd w:id="7015"/>
    </w:p>
    <w:p w14:paraId="2ACA045D" w14:textId="77777777" w:rsidR="006D6089" w:rsidRDefault="006D6089" w:rsidP="00567124">
      <w:pPr>
        <w:pStyle w:val="Heading3"/>
      </w:pPr>
      <w:bookmarkStart w:id="7016" w:name="_CR14A_3_1"/>
      <w:bookmarkStart w:id="7017" w:name="_Toc20156396"/>
      <w:bookmarkStart w:id="7018" w:name="_Toc27501554"/>
      <w:bookmarkStart w:id="7019" w:name="_Toc36049680"/>
      <w:bookmarkStart w:id="7020" w:name="_Toc45210446"/>
      <w:bookmarkStart w:id="7021" w:name="_Toc51861273"/>
      <w:bookmarkStart w:id="7022" w:name="_Toc193391450"/>
      <w:bookmarkEnd w:id="7016"/>
      <w:r>
        <w:t>14A.3.1</w:t>
      </w:r>
      <w:r>
        <w:tab/>
        <w:t>Remote UE</w:t>
      </w:r>
      <w:bookmarkEnd w:id="7017"/>
      <w:bookmarkEnd w:id="7018"/>
      <w:bookmarkEnd w:id="7019"/>
      <w:bookmarkEnd w:id="7020"/>
      <w:bookmarkEnd w:id="7021"/>
      <w:bookmarkEnd w:id="7022"/>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7023" w:name="_CR14A_3_2"/>
      <w:bookmarkStart w:id="7024" w:name="_Toc20156397"/>
      <w:bookmarkStart w:id="7025" w:name="_Toc27501555"/>
      <w:bookmarkStart w:id="7026" w:name="_Toc36049681"/>
      <w:bookmarkStart w:id="7027" w:name="_Toc45210447"/>
      <w:bookmarkStart w:id="7028" w:name="_Toc51861274"/>
      <w:bookmarkStart w:id="7029" w:name="_Toc193391451"/>
      <w:bookmarkEnd w:id="7023"/>
      <w:r>
        <w:t>14A.3.2</w:t>
      </w:r>
      <w:r>
        <w:tab/>
        <w:t>SCC AS</w:t>
      </w:r>
      <w:bookmarkEnd w:id="7024"/>
      <w:bookmarkEnd w:id="7025"/>
      <w:bookmarkEnd w:id="7026"/>
      <w:bookmarkEnd w:id="7027"/>
      <w:bookmarkEnd w:id="7028"/>
      <w:bookmarkEnd w:id="7029"/>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7030" w:name="_CR14B"/>
      <w:bookmarkStart w:id="7031" w:name="_Toc193391452"/>
      <w:bookmarkEnd w:id="7030"/>
      <w:r>
        <w:t>14B</w:t>
      </w:r>
      <w:r>
        <w:tab/>
        <w:t>5G MB</w:t>
      </w:r>
      <w:r w:rsidRPr="0073469F">
        <w:t>S transmission usage procedure</w:t>
      </w:r>
      <w:bookmarkEnd w:id="7031"/>
    </w:p>
    <w:p w14:paraId="124CBA65" w14:textId="77777777" w:rsidR="00E53F5F" w:rsidRPr="0073469F" w:rsidRDefault="00E53F5F" w:rsidP="00E53F5F">
      <w:pPr>
        <w:pStyle w:val="Heading2"/>
      </w:pPr>
      <w:bookmarkStart w:id="7032" w:name="_CR14B_1"/>
      <w:bookmarkStart w:id="7033" w:name="_Toc193391453"/>
      <w:bookmarkEnd w:id="7032"/>
      <w:r w:rsidRPr="0073469F">
        <w:t>14</w:t>
      </w:r>
      <w:r>
        <w:t>B</w:t>
      </w:r>
      <w:r w:rsidRPr="0073469F">
        <w:t>.1</w:t>
      </w:r>
      <w:r w:rsidRPr="0073469F">
        <w:tab/>
        <w:t>General</w:t>
      </w:r>
      <w:bookmarkEnd w:id="7033"/>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8C56E8">
      <w:pPr>
        <w:pStyle w:val="B1"/>
        <w:ind w:left="644" w:hanging="360"/>
      </w:pPr>
      <w:r>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8C56E8">
      <w:pPr>
        <w:pStyle w:val="B1"/>
        <w:ind w:left="644" w:hanging="360"/>
      </w:pPr>
      <w:r>
        <w:t>2)</w:t>
      </w:r>
      <w:r>
        <w:tab/>
      </w:r>
      <w:r w:rsidR="00E53F5F">
        <w:t>UE session join notification;</w:t>
      </w:r>
    </w:p>
    <w:p w14:paraId="4B2A6623" w14:textId="173DDCAE" w:rsidR="00E53F5F" w:rsidRDefault="008C56E8" w:rsidP="008C56E8">
      <w:pPr>
        <w:pStyle w:val="B1"/>
        <w:ind w:left="644" w:hanging="360"/>
      </w:pPr>
      <w:r>
        <w:t>3)</w:t>
      </w:r>
      <w:r>
        <w:tab/>
      </w:r>
      <w:r w:rsidR="00E53F5F">
        <w:t>MBS session listening status; and</w:t>
      </w:r>
    </w:p>
    <w:p w14:paraId="349D1C37" w14:textId="47E7809D" w:rsidR="00E53F5F" w:rsidRDefault="008C56E8" w:rsidP="008C56E8">
      <w:pPr>
        <w:pStyle w:val="B1"/>
        <w:ind w:left="644" w:hanging="360"/>
      </w:pPr>
      <w:r>
        <w:t>4)</w:t>
      </w:r>
      <w:r>
        <w:tab/>
      </w:r>
      <w:r w:rsidR="00E53F5F">
        <w:t>MBS session de-announcement.</w:t>
      </w:r>
    </w:p>
    <w:p w14:paraId="0A50391C" w14:textId="77777777" w:rsidR="00E53F5F" w:rsidRPr="0073469F" w:rsidRDefault="00E53F5F" w:rsidP="00E53F5F">
      <w:pPr>
        <w:pStyle w:val="Heading2"/>
      </w:pPr>
      <w:bookmarkStart w:id="7034" w:name="_CR14B_2"/>
      <w:bookmarkStart w:id="7035" w:name="_Toc193391454"/>
      <w:bookmarkEnd w:id="7034"/>
      <w:r w:rsidRPr="0073469F">
        <w:t>14</w:t>
      </w:r>
      <w:r>
        <w:t>B</w:t>
      </w:r>
      <w:r w:rsidRPr="0073469F">
        <w:t>.2</w:t>
      </w:r>
      <w:r w:rsidRPr="0073469F">
        <w:tab/>
        <w:t>Participating MCPTT function MBS usage procedures</w:t>
      </w:r>
      <w:bookmarkEnd w:id="7035"/>
    </w:p>
    <w:p w14:paraId="42AB9374" w14:textId="77777777" w:rsidR="00E53F5F" w:rsidRPr="0073469F" w:rsidRDefault="00E53F5F" w:rsidP="00E53F5F">
      <w:pPr>
        <w:pStyle w:val="Heading3"/>
      </w:pPr>
      <w:bookmarkStart w:id="7036" w:name="_CR14B_2_1"/>
      <w:bookmarkStart w:id="7037" w:name="_Toc193391455"/>
      <w:bookmarkEnd w:id="7036"/>
      <w:r w:rsidRPr="0073469F">
        <w:t>14</w:t>
      </w:r>
      <w:r>
        <w:t>B</w:t>
      </w:r>
      <w:r w:rsidRPr="0073469F">
        <w:t>.2.1</w:t>
      </w:r>
      <w:r w:rsidRPr="0073469F">
        <w:tab/>
        <w:t>General</w:t>
      </w:r>
      <w:bookmarkEnd w:id="7037"/>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8C56E8">
      <w:pPr>
        <w:pStyle w:val="B1"/>
        <w:ind w:left="644" w:hanging="360"/>
      </w:pPr>
      <w:r>
        <w:lastRenderedPageBreak/>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8C56E8">
      <w:pPr>
        <w:pStyle w:val="B1"/>
        <w:ind w:left="644" w:hanging="360"/>
      </w:pPr>
      <w:r>
        <w:t>2)</w:t>
      </w:r>
      <w:r>
        <w:tab/>
      </w:r>
      <w:r w:rsidR="00E53F5F">
        <w:t>receiving a UE session join notification from the MCPTT client</w:t>
      </w:r>
      <w:r w:rsidR="00E53F5F" w:rsidRPr="0073469F">
        <w:t>;</w:t>
      </w:r>
    </w:p>
    <w:p w14:paraId="551596CC" w14:textId="755B6080" w:rsidR="00E53F5F" w:rsidRDefault="008C56E8" w:rsidP="008C56E8">
      <w:pPr>
        <w:pStyle w:val="B1"/>
        <w:ind w:left="644" w:hanging="360"/>
      </w:pPr>
      <w:r>
        <w:t>3)</w:t>
      </w:r>
      <w:r>
        <w:tab/>
      </w:r>
      <w:r w:rsidR="00E53F5F">
        <w:t>receiving an MBS session listening status from the MCPTT client; and</w:t>
      </w:r>
    </w:p>
    <w:p w14:paraId="3846F1AB" w14:textId="48AECF81" w:rsidR="00E53F5F" w:rsidRDefault="008C56E8" w:rsidP="008C56E8">
      <w:pPr>
        <w:pStyle w:val="B1"/>
        <w:ind w:left="644" w:hanging="360"/>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7038" w:name="_CR14B_2_2"/>
      <w:bookmarkStart w:id="7039" w:name="_Toc193391456"/>
      <w:bookmarkEnd w:id="7038"/>
      <w:r w:rsidRPr="0073469F">
        <w:t>14</w:t>
      </w:r>
      <w:r>
        <w:t>B.2.2</w:t>
      </w:r>
      <w:r>
        <w:tab/>
        <w:t>Sending MB</w:t>
      </w:r>
      <w:r w:rsidRPr="0073469F">
        <w:t xml:space="preserve">S </w:t>
      </w:r>
      <w:r>
        <w:t xml:space="preserve">session </w:t>
      </w:r>
      <w:r w:rsidRPr="0073469F">
        <w:t>announcement procedures</w:t>
      </w:r>
      <w:bookmarkEnd w:id="7039"/>
    </w:p>
    <w:p w14:paraId="09DC3E69" w14:textId="77777777" w:rsidR="00E53F5F" w:rsidRPr="0073469F" w:rsidRDefault="00E53F5F" w:rsidP="00E53F5F">
      <w:pPr>
        <w:pStyle w:val="Heading4"/>
      </w:pPr>
      <w:bookmarkStart w:id="7040" w:name="_CR14B_2_2_1"/>
      <w:bookmarkStart w:id="7041" w:name="_Toc193391457"/>
      <w:bookmarkEnd w:id="7040"/>
      <w:r w:rsidRPr="0073469F">
        <w:t>14</w:t>
      </w:r>
      <w:r>
        <w:t>B</w:t>
      </w:r>
      <w:r w:rsidRPr="0073469F">
        <w:t>.2.2.1</w:t>
      </w:r>
      <w:r w:rsidRPr="0073469F">
        <w:tab/>
        <w:t>General</w:t>
      </w:r>
      <w:bookmarkEnd w:id="7041"/>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7042" w:name="_CR14B_2_2_2"/>
      <w:bookmarkStart w:id="7043" w:name="_Toc193391458"/>
      <w:bookmarkEnd w:id="7042"/>
      <w:r w:rsidRPr="0073469F">
        <w:t>14</w:t>
      </w:r>
      <w:r>
        <w:t>B.2.2.2</w:t>
      </w:r>
      <w:r>
        <w:tab/>
        <w:t>Sending an initial MB</w:t>
      </w:r>
      <w:r w:rsidRPr="0073469F">
        <w:t xml:space="preserve">S </w:t>
      </w:r>
      <w:r>
        <w:t xml:space="preserve">session </w:t>
      </w:r>
      <w:r w:rsidRPr="0073469F">
        <w:t>announcement procedure</w:t>
      </w:r>
      <w:bookmarkEnd w:id="7043"/>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Default="008C56E8" w:rsidP="008C56E8">
      <w:pPr>
        <w:pStyle w:val="B1"/>
        <w:overflowPunct/>
        <w:autoSpaceDE/>
        <w:autoSpaceDN/>
        <w:adjustRightInd/>
        <w:ind w:left="644" w:hanging="360"/>
        <w:textAlignment w:val="auto"/>
        <w:rPr>
          <w:lang w:eastAsia="zh-CN"/>
        </w:rPr>
      </w:pPr>
      <w:r>
        <w:rPr>
          <w:lang w:eastAsia="zh-CN"/>
        </w:rPr>
        <w:t>6)</w:t>
      </w:r>
      <w:r>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lastRenderedPageBreak/>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7044" w:name="_CR14B_2_2_3"/>
      <w:bookmarkStart w:id="7045" w:name="_Toc193391459"/>
      <w:bookmarkEnd w:id="7044"/>
      <w:r w:rsidRPr="0073469F">
        <w:t>14</w:t>
      </w:r>
      <w:r>
        <w:t>B</w:t>
      </w:r>
      <w:r w:rsidRPr="0073469F">
        <w:t>.2.2.3</w:t>
      </w:r>
      <w:r w:rsidRPr="0073469F">
        <w:tab/>
        <w:t>Updating a</w:t>
      </w:r>
      <w:r>
        <w:t>n</w:t>
      </w:r>
      <w:r w:rsidRPr="0050595B">
        <w:t xml:space="preserve"> </w:t>
      </w:r>
      <w:r>
        <w:t>MBS session</w:t>
      </w:r>
      <w:r w:rsidRPr="0073469F">
        <w:t xml:space="preserve"> announcement</w:t>
      </w:r>
      <w:bookmarkEnd w:id="7045"/>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E53F5F">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7046" w:name="_CR14B_2_2_4"/>
      <w:bookmarkStart w:id="7047" w:name="_Toc193391460"/>
      <w:bookmarkEnd w:id="7046"/>
      <w:r w:rsidRPr="0073469F">
        <w:t>14</w:t>
      </w:r>
      <w:r>
        <w:t>B.2.2.4</w:t>
      </w:r>
      <w:r>
        <w:tab/>
        <w:t>Cancelling an MB</w:t>
      </w:r>
      <w:r w:rsidRPr="0073469F">
        <w:t xml:space="preserve">S </w:t>
      </w:r>
      <w:r w:rsidRPr="009C1284">
        <w:t xml:space="preserve">session </w:t>
      </w:r>
      <w:r w:rsidRPr="0073469F">
        <w:t>announcement</w:t>
      </w:r>
      <w:bookmarkEnd w:id="7047"/>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E53F5F">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7048" w:name="_CR14B_2_2_5"/>
      <w:bookmarkStart w:id="7049" w:name="_Toc193391461"/>
      <w:bookmarkEnd w:id="7048"/>
      <w:r>
        <w:t>14B.2.2.5</w:t>
      </w:r>
      <w:r w:rsidRPr="0073469F">
        <w:tab/>
        <w:t xml:space="preserve">Sending </w:t>
      </w:r>
      <w:r>
        <w:t>a MuSiK download</w:t>
      </w:r>
      <w:r w:rsidRPr="0073469F">
        <w:t xml:space="preserve"> </w:t>
      </w:r>
      <w:r>
        <w:t>message</w:t>
      </w:r>
      <w:bookmarkEnd w:id="7049"/>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7050" w:name="_CR14B_2_3"/>
      <w:bookmarkStart w:id="7051" w:name="_Toc193391462"/>
      <w:bookmarkEnd w:id="7050"/>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7051"/>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lastRenderedPageBreak/>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7052" w:name="_CR14B_2_4"/>
      <w:bookmarkStart w:id="7053" w:name="_Toc193391463"/>
      <w:bookmarkEnd w:id="7052"/>
      <w:r w:rsidRPr="0073469F">
        <w:t>14</w:t>
      </w:r>
      <w:r>
        <w:t>B</w:t>
      </w:r>
      <w:r w:rsidRPr="0073469F">
        <w:t>.2.4</w:t>
      </w:r>
      <w:r w:rsidRPr="0073469F">
        <w:tab/>
        <w:t>Abnormal cases</w:t>
      </w:r>
      <w:bookmarkEnd w:id="7053"/>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7054" w:name="_CR14B_2_5"/>
      <w:bookmarkStart w:id="7055" w:name="_Toc193391464"/>
      <w:bookmarkEnd w:id="7054"/>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7055"/>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7056" w:name="_CR14B_3"/>
      <w:bookmarkStart w:id="7057" w:name="_Toc193391465"/>
      <w:bookmarkEnd w:id="7056"/>
      <w:r w:rsidRPr="0073469F">
        <w:lastRenderedPageBreak/>
        <w:t>14</w:t>
      </w:r>
      <w:r>
        <w:t>B</w:t>
      </w:r>
      <w:r w:rsidRPr="0073469F">
        <w:t>.3</w:t>
      </w:r>
      <w:r w:rsidRPr="0073469F">
        <w:tab/>
        <w:t>MCPTT client M</w:t>
      </w:r>
      <w:r>
        <w:t>B</w:t>
      </w:r>
      <w:r w:rsidRPr="0073469F">
        <w:t>S usage procedures</w:t>
      </w:r>
      <w:bookmarkEnd w:id="7057"/>
    </w:p>
    <w:p w14:paraId="7845B035" w14:textId="77777777" w:rsidR="00E53F5F" w:rsidRPr="0073469F" w:rsidRDefault="00E53F5F" w:rsidP="00E53F5F">
      <w:pPr>
        <w:pStyle w:val="Heading3"/>
      </w:pPr>
      <w:bookmarkStart w:id="7058" w:name="_CR14B_3_1"/>
      <w:bookmarkStart w:id="7059" w:name="_Toc193391466"/>
      <w:bookmarkEnd w:id="7058"/>
      <w:r w:rsidRPr="0073469F">
        <w:t>14</w:t>
      </w:r>
      <w:r>
        <w:t>B</w:t>
      </w:r>
      <w:r w:rsidRPr="0073469F">
        <w:t>.3.1</w:t>
      </w:r>
      <w:r w:rsidRPr="0073469F">
        <w:tab/>
        <w:t>General</w:t>
      </w:r>
      <w:bookmarkEnd w:id="7059"/>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8C56E8">
      <w:pPr>
        <w:pStyle w:val="B1"/>
        <w:ind w:left="644" w:hanging="360"/>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8C56E8">
      <w:pPr>
        <w:pStyle w:val="B1"/>
        <w:ind w:left="644" w:hanging="360"/>
      </w:pPr>
      <w:r>
        <w:t>2)</w:t>
      </w:r>
      <w:r>
        <w:tab/>
      </w:r>
      <w:r w:rsidR="00E53F5F">
        <w:t>sending a UE session join notification to the participating MCPTT function;</w:t>
      </w:r>
    </w:p>
    <w:p w14:paraId="603D4B6C" w14:textId="6C6642C8" w:rsidR="00FB28F2" w:rsidRDefault="00DA07D6" w:rsidP="00DA07D6">
      <w:pPr>
        <w:pStyle w:val="B1"/>
        <w:ind w:left="644" w:hanging="360"/>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7060" w:name="_CR14B_3_2"/>
      <w:bookmarkStart w:id="7061" w:name="_Toc193391467"/>
      <w:bookmarkEnd w:id="7060"/>
      <w:r>
        <w:t>14B.3.2</w:t>
      </w:r>
      <w:r>
        <w:tab/>
        <w:t>Receiving an MB</w:t>
      </w:r>
      <w:r w:rsidRPr="0073469F">
        <w:t xml:space="preserve">S </w:t>
      </w:r>
      <w:r>
        <w:t>session</w:t>
      </w:r>
      <w:r w:rsidRPr="0073469F">
        <w:t xml:space="preserve"> announcement</w:t>
      </w:r>
      <w:bookmarkEnd w:id="7061"/>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7062" w:name="_CR14B_3_3"/>
      <w:bookmarkStart w:id="7063" w:name="_Toc193391468"/>
      <w:bookmarkEnd w:id="7062"/>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7063"/>
    </w:p>
    <w:p w14:paraId="0A5F1A46" w14:textId="77777777" w:rsidR="00E53F5F" w:rsidRPr="0073469F" w:rsidRDefault="00E53F5F" w:rsidP="00E53F5F">
      <w:pPr>
        <w:pStyle w:val="Heading4"/>
        <w:ind w:hanging="1134"/>
      </w:pPr>
      <w:bookmarkStart w:id="7064" w:name="_CR14B_3_3_1"/>
      <w:bookmarkStart w:id="7065" w:name="_Toc193391469"/>
      <w:bookmarkEnd w:id="7064"/>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7065"/>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lastRenderedPageBreak/>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7066" w:name="_CR14B_3_3_2"/>
      <w:bookmarkStart w:id="7067" w:name="_Toc193391470"/>
      <w:bookmarkEnd w:id="7066"/>
      <w:r w:rsidRPr="0073469F">
        <w:lastRenderedPageBreak/>
        <w:t>14</w:t>
      </w:r>
      <w:r>
        <w:t>B.3.3.2</w:t>
      </w:r>
      <w:r>
        <w:tab/>
        <w:t>Sending the MBS session</w:t>
      </w:r>
      <w:r w:rsidRPr="0073469F">
        <w:t xml:space="preserve"> listening</w:t>
      </w:r>
      <w:r>
        <w:t xml:space="preserve"> or </w:t>
      </w:r>
      <w:r w:rsidRPr="00602675">
        <w:t>MBS session de-announcement acknowledgement</w:t>
      </w:r>
      <w:bookmarkEnd w:id="7067"/>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7068" w:name="_CR14B_3_4"/>
      <w:bookmarkStart w:id="7069" w:name="_Toc193391471"/>
      <w:bookmarkEnd w:id="7068"/>
      <w:r>
        <w:t>14B.3.4</w:t>
      </w:r>
      <w:r>
        <w:tab/>
        <w:t>Receiving a</w:t>
      </w:r>
      <w:r w:rsidRPr="0073469F">
        <w:t xml:space="preserve"> </w:t>
      </w:r>
      <w:r>
        <w:t>MuSiK download</w:t>
      </w:r>
      <w:r w:rsidRPr="0073469F">
        <w:t xml:space="preserve"> </w:t>
      </w:r>
      <w:r>
        <w:t>message</w:t>
      </w:r>
      <w:bookmarkEnd w:id="7069"/>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7070" w:name="_CR14B_3_5"/>
      <w:bookmarkStart w:id="7071" w:name="_Toc193391472"/>
      <w:bookmarkEnd w:id="7070"/>
      <w:r>
        <w:t>14B.3.5</w:t>
      </w:r>
      <w:r>
        <w:tab/>
        <w:t>T</w:t>
      </w:r>
      <w:r w:rsidRPr="00F241FE">
        <w:t>he UE session join notification</w:t>
      </w:r>
      <w:bookmarkEnd w:id="7071"/>
    </w:p>
    <w:p w14:paraId="4D243770" w14:textId="77777777" w:rsidR="00E53F5F" w:rsidRPr="0073469F" w:rsidRDefault="00E53F5F" w:rsidP="00E53F5F">
      <w:pPr>
        <w:pStyle w:val="Heading4"/>
        <w:ind w:hanging="1134"/>
      </w:pPr>
      <w:bookmarkStart w:id="7072" w:name="_CR14B_3_5_1"/>
      <w:bookmarkStart w:id="7073" w:name="_Toc193391473"/>
      <w:bookmarkEnd w:id="7072"/>
      <w:r w:rsidRPr="0073469F">
        <w:t>14</w:t>
      </w:r>
      <w:r>
        <w:t>B.3.5</w:t>
      </w:r>
      <w:r w:rsidRPr="0073469F">
        <w:t>.1</w:t>
      </w:r>
      <w:r w:rsidRPr="0073469F">
        <w:tab/>
        <w:t xml:space="preserve">Conditions for </w:t>
      </w:r>
      <w:r>
        <w:t>s</w:t>
      </w:r>
      <w:r w:rsidRPr="0053176A">
        <w:t>ending the UE session join notification</w:t>
      </w:r>
      <w:bookmarkEnd w:id="7073"/>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lastRenderedPageBreak/>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7074" w:name="_CR14B_3_5_2"/>
      <w:bookmarkStart w:id="7075" w:name="_Toc193391474"/>
      <w:bookmarkEnd w:id="7074"/>
      <w:r w:rsidRPr="0073469F">
        <w:t>14</w:t>
      </w:r>
      <w:r>
        <w:t>B.3.5.2</w:t>
      </w:r>
      <w:r>
        <w:tab/>
      </w:r>
      <w:r w:rsidRPr="000C7F53">
        <w:t>Sending the UE session join notification</w:t>
      </w:r>
      <w:bookmarkEnd w:id="7075"/>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lastRenderedPageBreak/>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7076" w:name="_CR15"/>
      <w:bookmarkStart w:id="7077" w:name="_Toc20156398"/>
      <w:bookmarkStart w:id="7078" w:name="_Toc27501556"/>
      <w:bookmarkStart w:id="7079" w:name="_Toc36049682"/>
      <w:bookmarkStart w:id="7080" w:name="_Toc45210448"/>
      <w:bookmarkStart w:id="7081" w:name="_Toc51861275"/>
      <w:bookmarkStart w:id="7082" w:name="_Toc193391475"/>
      <w:bookmarkEnd w:id="7076"/>
      <w:r>
        <w:t>15</w:t>
      </w:r>
      <w:r w:rsidR="00266048">
        <w:tab/>
      </w:r>
      <w:r>
        <w:t>Off-network message formats</w:t>
      </w:r>
      <w:bookmarkEnd w:id="7077"/>
      <w:bookmarkEnd w:id="7078"/>
      <w:bookmarkEnd w:id="7079"/>
      <w:bookmarkEnd w:id="7080"/>
      <w:bookmarkEnd w:id="7081"/>
      <w:bookmarkEnd w:id="7082"/>
    </w:p>
    <w:p w14:paraId="1497E424" w14:textId="77777777" w:rsidR="00692704" w:rsidRDefault="00692704" w:rsidP="00266048">
      <w:pPr>
        <w:pStyle w:val="Heading2"/>
      </w:pPr>
      <w:bookmarkStart w:id="7083" w:name="_CR15_1"/>
      <w:bookmarkStart w:id="7084" w:name="_Toc20156399"/>
      <w:bookmarkStart w:id="7085" w:name="_Toc27501557"/>
      <w:bookmarkStart w:id="7086" w:name="_Toc36049683"/>
      <w:bookmarkStart w:id="7087" w:name="_Toc45210449"/>
      <w:bookmarkStart w:id="7088" w:name="_Toc51861276"/>
      <w:bookmarkStart w:id="7089" w:name="_Toc193391476"/>
      <w:bookmarkEnd w:id="7083"/>
      <w:r>
        <w:t>15.1</w:t>
      </w:r>
      <w:r>
        <w:tab/>
        <w:t>MONP message functional definitions and contents</w:t>
      </w:r>
      <w:bookmarkEnd w:id="7084"/>
      <w:bookmarkEnd w:id="7085"/>
      <w:bookmarkEnd w:id="7086"/>
      <w:bookmarkEnd w:id="7087"/>
      <w:bookmarkEnd w:id="7088"/>
      <w:bookmarkEnd w:id="7089"/>
    </w:p>
    <w:p w14:paraId="2217F001" w14:textId="77777777" w:rsidR="00692704" w:rsidRDefault="00692704" w:rsidP="00567124">
      <w:pPr>
        <w:pStyle w:val="Heading3"/>
      </w:pPr>
      <w:bookmarkStart w:id="7090" w:name="_CR15_1_1"/>
      <w:bookmarkStart w:id="7091" w:name="_Toc20156400"/>
      <w:bookmarkStart w:id="7092" w:name="_Toc27501558"/>
      <w:bookmarkStart w:id="7093" w:name="_Toc36049684"/>
      <w:bookmarkStart w:id="7094" w:name="_Toc45210450"/>
      <w:bookmarkStart w:id="7095" w:name="_Toc51861277"/>
      <w:bookmarkStart w:id="7096" w:name="_Toc193391477"/>
      <w:bookmarkEnd w:id="7090"/>
      <w:r>
        <w:rPr>
          <w:lang w:eastAsia="ko-KR"/>
        </w:rPr>
        <w:t>15.1.1</w:t>
      </w:r>
      <w:r>
        <w:tab/>
        <w:t>General</w:t>
      </w:r>
      <w:bookmarkEnd w:id="7091"/>
      <w:bookmarkEnd w:id="7092"/>
      <w:bookmarkEnd w:id="7093"/>
      <w:bookmarkEnd w:id="7094"/>
      <w:bookmarkEnd w:id="7095"/>
      <w:bookmarkEnd w:id="7096"/>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7097" w:name="_CR15_1_2"/>
      <w:bookmarkStart w:id="7098" w:name="_Toc20156401"/>
      <w:bookmarkStart w:id="7099" w:name="_Toc27501559"/>
      <w:bookmarkStart w:id="7100" w:name="_Toc36049685"/>
      <w:bookmarkStart w:id="7101" w:name="_Toc45210451"/>
      <w:bookmarkStart w:id="7102" w:name="_Toc51861278"/>
      <w:bookmarkStart w:id="7103" w:name="_Toc193391478"/>
      <w:bookmarkEnd w:id="7097"/>
      <w:r>
        <w:rPr>
          <w:lang w:eastAsia="ko-KR"/>
        </w:rPr>
        <w:t>15.1.2</w:t>
      </w:r>
      <w:r>
        <w:tab/>
        <w:t xml:space="preserve">GROUP CALL PROBE </w:t>
      </w:r>
      <w:r>
        <w:rPr>
          <w:lang w:eastAsia="ko-KR"/>
        </w:rPr>
        <w:t>message</w:t>
      </w:r>
      <w:bookmarkEnd w:id="7098"/>
      <w:bookmarkEnd w:id="7099"/>
      <w:bookmarkEnd w:id="7100"/>
      <w:bookmarkEnd w:id="7101"/>
      <w:bookmarkEnd w:id="7102"/>
      <w:bookmarkEnd w:id="7103"/>
    </w:p>
    <w:p w14:paraId="6A3433B3" w14:textId="77777777" w:rsidR="00692704" w:rsidRDefault="00692704" w:rsidP="00567124">
      <w:pPr>
        <w:pStyle w:val="Heading4"/>
        <w:rPr>
          <w:lang w:eastAsia="zh-CN"/>
        </w:rPr>
      </w:pPr>
      <w:bookmarkStart w:id="7104" w:name="_CR15_1_2_1"/>
      <w:bookmarkStart w:id="7105" w:name="_Toc20156402"/>
      <w:bookmarkStart w:id="7106" w:name="_Toc27501560"/>
      <w:bookmarkStart w:id="7107" w:name="_Toc36049686"/>
      <w:bookmarkStart w:id="7108" w:name="_Toc45210452"/>
      <w:bookmarkStart w:id="7109" w:name="_Toc51861279"/>
      <w:bookmarkStart w:id="7110" w:name="_Toc193391479"/>
      <w:bookmarkEnd w:id="7104"/>
      <w:r>
        <w:rPr>
          <w:lang w:eastAsia="zh-CN"/>
        </w:rPr>
        <w:t>15.1.2.1</w:t>
      </w:r>
      <w:r>
        <w:rPr>
          <w:lang w:eastAsia="zh-CN"/>
        </w:rPr>
        <w:tab/>
        <w:t>Message definition</w:t>
      </w:r>
      <w:bookmarkEnd w:id="7105"/>
      <w:bookmarkEnd w:id="7106"/>
      <w:bookmarkEnd w:id="7107"/>
      <w:bookmarkEnd w:id="7108"/>
      <w:bookmarkEnd w:id="7109"/>
      <w:bookmarkEnd w:id="7110"/>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bookmarkStart w:id="7111" w:name="_CRTable15_1_2_11"/>
      <w:r>
        <w:t>Table </w:t>
      </w:r>
      <w:bookmarkEnd w:id="7111"/>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7112" w:name="_CR15_1_3"/>
      <w:bookmarkStart w:id="7113" w:name="_Toc20156403"/>
      <w:bookmarkStart w:id="7114" w:name="_Toc27501561"/>
      <w:bookmarkStart w:id="7115" w:name="_Toc36049687"/>
      <w:bookmarkStart w:id="7116" w:name="_Toc45210453"/>
      <w:bookmarkStart w:id="7117" w:name="_Toc51861280"/>
      <w:bookmarkStart w:id="7118" w:name="_Toc193391480"/>
      <w:bookmarkEnd w:id="7112"/>
      <w:r>
        <w:rPr>
          <w:lang w:eastAsia="ko-KR"/>
        </w:rPr>
        <w:t>15.1.3</w:t>
      </w:r>
      <w:r>
        <w:tab/>
        <w:t>GROUP CALL ANNOUNCEMENT</w:t>
      </w:r>
      <w:r>
        <w:rPr>
          <w:lang w:eastAsia="ko-KR"/>
        </w:rPr>
        <w:t xml:space="preserve"> message</w:t>
      </w:r>
      <w:bookmarkEnd w:id="7113"/>
      <w:bookmarkEnd w:id="7114"/>
      <w:bookmarkEnd w:id="7115"/>
      <w:bookmarkEnd w:id="7116"/>
      <w:bookmarkEnd w:id="7117"/>
      <w:bookmarkEnd w:id="7118"/>
    </w:p>
    <w:p w14:paraId="62DC6851" w14:textId="77777777" w:rsidR="00692704" w:rsidRDefault="00692704" w:rsidP="00567124">
      <w:pPr>
        <w:pStyle w:val="Heading4"/>
        <w:rPr>
          <w:lang w:eastAsia="zh-CN"/>
        </w:rPr>
      </w:pPr>
      <w:bookmarkStart w:id="7119" w:name="_CR15_1_3_1"/>
      <w:bookmarkStart w:id="7120" w:name="_Toc20156404"/>
      <w:bookmarkStart w:id="7121" w:name="_Toc27501562"/>
      <w:bookmarkStart w:id="7122" w:name="_Toc36049688"/>
      <w:bookmarkStart w:id="7123" w:name="_Toc45210454"/>
      <w:bookmarkStart w:id="7124" w:name="_Toc51861281"/>
      <w:bookmarkStart w:id="7125" w:name="_Toc193391481"/>
      <w:bookmarkEnd w:id="7119"/>
      <w:r>
        <w:rPr>
          <w:lang w:eastAsia="zh-CN"/>
        </w:rPr>
        <w:t>15.1.3.1</w:t>
      </w:r>
      <w:r>
        <w:rPr>
          <w:lang w:eastAsia="zh-CN"/>
        </w:rPr>
        <w:tab/>
        <w:t>Message definition</w:t>
      </w:r>
      <w:bookmarkEnd w:id="7120"/>
      <w:bookmarkEnd w:id="7121"/>
      <w:bookmarkEnd w:id="7122"/>
      <w:bookmarkEnd w:id="7123"/>
      <w:bookmarkEnd w:id="7124"/>
      <w:bookmarkEnd w:id="7125"/>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bookmarkStart w:id="7126" w:name="_CRTable15_1_3_11"/>
      <w:r>
        <w:lastRenderedPageBreak/>
        <w:t>Table </w:t>
      </w:r>
      <w:bookmarkEnd w:id="7126"/>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7127" w:name="_CR15_1_4"/>
      <w:bookmarkStart w:id="7128" w:name="_Toc20156405"/>
      <w:bookmarkStart w:id="7129" w:name="_Toc27501563"/>
      <w:bookmarkStart w:id="7130" w:name="_Toc36049689"/>
      <w:bookmarkStart w:id="7131" w:name="_Toc45210455"/>
      <w:bookmarkStart w:id="7132" w:name="_Toc51861282"/>
      <w:bookmarkStart w:id="7133" w:name="_Toc193391482"/>
      <w:bookmarkEnd w:id="7127"/>
      <w:r>
        <w:rPr>
          <w:lang w:eastAsia="ko-KR"/>
        </w:rPr>
        <w:t>15.1.4</w:t>
      </w:r>
      <w:r>
        <w:tab/>
      </w:r>
      <w:r>
        <w:rPr>
          <w:lang w:eastAsia="ko-KR"/>
        </w:rPr>
        <w:t xml:space="preserve">GROUP </w:t>
      </w:r>
      <w:r>
        <w:t>CALL ACCEPT</w:t>
      </w:r>
      <w:r>
        <w:rPr>
          <w:lang w:eastAsia="ko-KR"/>
        </w:rPr>
        <w:t xml:space="preserve"> message</w:t>
      </w:r>
      <w:bookmarkEnd w:id="7128"/>
      <w:bookmarkEnd w:id="7129"/>
      <w:bookmarkEnd w:id="7130"/>
      <w:bookmarkEnd w:id="7131"/>
      <w:bookmarkEnd w:id="7132"/>
      <w:bookmarkEnd w:id="7133"/>
    </w:p>
    <w:p w14:paraId="643252AF" w14:textId="77777777" w:rsidR="00692704" w:rsidRDefault="00692704" w:rsidP="00567124">
      <w:pPr>
        <w:pStyle w:val="Heading4"/>
        <w:rPr>
          <w:lang w:eastAsia="zh-CN"/>
        </w:rPr>
      </w:pPr>
      <w:bookmarkStart w:id="7134" w:name="_CR15_1_4_1"/>
      <w:bookmarkStart w:id="7135" w:name="_Toc20156406"/>
      <w:bookmarkStart w:id="7136" w:name="_Toc27501564"/>
      <w:bookmarkStart w:id="7137" w:name="_Toc36049690"/>
      <w:bookmarkStart w:id="7138" w:name="_Toc45210456"/>
      <w:bookmarkStart w:id="7139" w:name="_Toc51861283"/>
      <w:bookmarkStart w:id="7140" w:name="_Toc193391483"/>
      <w:bookmarkEnd w:id="7134"/>
      <w:r>
        <w:rPr>
          <w:lang w:eastAsia="zh-CN"/>
        </w:rPr>
        <w:t>15.1.4.1</w:t>
      </w:r>
      <w:r>
        <w:rPr>
          <w:lang w:eastAsia="zh-CN"/>
        </w:rPr>
        <w:tab/>
        <w:t>Message definition</w:t>
      </w:r>
      <w:bookmarkEnd w:id="7135"/>
      <w:bookmarkEnd w:id="7136"/>
      <w:bookmarkEnd w:id="7137"/>
      <w:bookmarkEnd w:id="7138"/>
      <w:bookmarkEnd w:id="7139"/>
      <w:bookmarkEnd w:id="7140"/>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bookmarkStart w:id="7141" w:name="_CRTable15_1_4_11"/>
      <w:r>
        <w:t>Table </w:t>
      </w:r>
      <w:bookmarkEnd w:id="7141"/>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7142" w:name="_CR15_1_5"/>
      <w:bookmarkStart w:id="7143" w:name="_Toc20156407"/>
      <w:bookmarkStart w:id="7144" w:name="_Toc27501565"/>
      <w:bookmarkStart w:id="7145" w:name="_Toc36049691"/>
      <w:bookmarkStart w:id="7146" w:name="_Toc45210457"/>
      <w:bookmarkStart w:id="7147" w:name="_Toc51861284"/>
      <w:bookmarkStart w:id="7148" w:name="_Toc193391484"/>
      <w:bookmarkEnd w:id="7142"/>
      <w:r>
        <w:rPr>
          <w:lang w:eastAsia="ko-KR"/>
        </w:rPr>
        <w:t>15.1.5</w:t>
      </w:r>
      <w:r>
        <w:tab/>
        <w:t xml:space="preserve">PRIVATE CALL SETUP REQUEST </w:t>
      </w:r>
      <w:r>
        <w:rPr>
          <w:lang w:eastAsia="ko-KR"/>
        </w:rPr>
        <w:t>message</w:t>
      </w:r>
      <w:bookmarkEnd w:id="7143"/>
      <w:bookmarkEnd w:id="7144"/>
      <w:bookmarkEnd w:id="7145"/>
      <w:bookmarkEnd w:id="7146"/>
      <w:bookmarkEnd w:id="7147"/>
      <w:bookmarkEnd w:id="7148"/>
    </w:p>
    <w:p w14:paraId="2F54681E" w14:textId="77777777" w:rsidR="00692704" w:rsidRDefault="00692704" w:rsidP="00567124">
      <w:pPr>
        <w:pStyle w:val="Heading4"/>
        <w:rPr>
          <w:lang w:eastAsia="zh-CN"/>
        </w:rPr>
      </w:pPr>
      <w:bookmarkStart w:id="7149" w:name="_CR15_1_5_1"/>
      <w:bookmarkStart w:id="7150" w:name="_Toc20156408"/>
      <w:bookmarkStart w:id="7151" w:name="_Toc27501566"/>
      <w:bookmarkStart w:id="7152" w:name="_Toc36049692"/>
      <w:bookmarkStart w:id="7153" w:name="_Toc45210458"/>
      <w:bookmarkStart w:id="7154" w:name="_Toc51861285"/>
      <w:bookmarkStart w:id="7155" w:name="_Toc193391485"/>
      <w:bookmarkEnd w:id="7149"/>
      <w:r>
        <w:rPr>
          <w:lang w:eastAsia="zh-CN"/>
        </w:rPr>
        <w:t>15.1.5.1</w:t>
      </w:r>
      <w:r>
        <w:rPr>
          <w:lang w:eastAsia="zh-CN"/>
        </w:rPr>
        <w:tab/>
        <w:t>Message definition</w:t>
      </w:r>
      <w:bookmarkEnd w:id="7150"/>
      <w:bookmarkEnd w:id="7151"/>
      <w:bookmarkEnd w:id="7152"/>
      <w:bookmarkEnd w:id="7153"/>
      <w:bookmarkEnd w:id="7154"/>
      <w:bookmarkEnd w:id="7155"/>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bookmarkStart w:id="7156" w:name="_CRTable15_1_5_11"/>
      <w:r>
        <w:t>Table </w:t>
      </w:r>
      <w:bookmarkEnd w:id="7156"/>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7157" w:name="_CR15_1_6"/>
      <w:bookmarkStart w:id="7158" w:name="_Toc20156409"/>
      <w:bookmarkStart w:id="7159" w:name="_Toc27501567"/>
      <w:bookmarkStart w:id="7160" w:name="_Toc36049693"/>
      <w:bookmarkStart w:id="7161" w:name="_Toc45210459"/>
      <w:bookmarkStart w:id="7162" w:name="_Toc51861286"/>
      <w:bookmarkStart w:id="7163" w:name="_Toc193391486"/>
      <w:bookmarkEnd w:id="7157"/>
      <w:r>
        <w:rPr>
          <w:lang w:eastAsia="ko-KR"/>
        </w:rPr>
        <w:t>15.1.6</w:t>
      </w:r>
      <w:r>
        <w:tab/>
        <w:t xml:space="preserve">PRIVATE CALL RINGING </w:t>
      </w:r>
      <w:r>
        <w:rPr>
          <w:lang w:eastAsia="ko-KR"/>
        </w:rPr>
        <w:t>message</w:t>
      </w:r>
      <w:bookmarkEnd w:id="7158"/>
      <w:bookmarkEnd w:id="7159"/>
      <w:bookmarkEnd w:id="7160"/>
      <w:bookmarkEnd w:id="7161"/>
      <w:bookmarkEnd w:id="7162"/>
      <w:bookmarkEnd w:id="7163"/>
    </w:p>
    <w:p w14:paraId="73C19C1D" w14:textId="77777777" w:rsidR="00692704" w:rsidRDefault="00692704" w:rsidP="00567124">
      <w:pPr>
        <w:pStyle w:val="Heading4"/>
        <w:rPr>
          <w:lang w:eastAsia="zh-CN"/>
        </w:rPr>
      </w:pPr>
      <w:bookmarkStart w:id="7164" w:name="_CR15_1_6_1"/>
      <w:bookmarkStart w:id="7165" w:name="_Toc20156410"/>
      <w:bookmarkStart w:id="7166" w:name="_Toc27501568"/>
      <w:bookmarkStart w:id="7167" w:name="_Toc36049694"/>
      <w:bookmarkStart w:id="7168" w:name="_Toc45210460"/>
      <w:bookmarkStart w:id="7169" w:name="_Toc51861287"/>
      <w:bookmarkStart w:id="7170" w:name="_Toc193391487"/>
      <w:bookmarkEnd w:id="7164"/>
      <w:r>
        <w:rPr>
          <w:lang w:eastAsia="zh-CN"/>
        </w:rPr>
        <w:t>15.1.6.1</w:t>
      </w:r>
      <w:r>
        <w:rPr>
          <w:lang w:eastAsia="zh-CN"/>
        </w:rPr>
        <w:tab/>
        <w:t>Message definition</w:t>
      </w:r>
      <w:bookmarkEnd w:id="7165"/>
      <w:bookmarkEnd w:id="7166"/>
      <w:bookmarkEnd w:id="7167"/>
      <w:bookmarkEnd w:id="7168"/>
      <w:bookmarkEnd w:id="7169"/>
      <w:bookmarkEnd w:id="7170"/>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bookmarkStart w:id="7171" w:name="_CRTable15_1_6_11"/>
      <w:r>
        <w:t>Table </w:t>
      </w:r>
      <w:bookmarkEnd w:id="7171"/>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7172" w:name="_CR15_1_7"/>
      <w:bookmarkStart w:id="7173" w:name="_Toc20156411"/>
      <w:bookmarkStart w:id="7174" w:name="_Toc27501569"/>
      <w:bookmarkStart w:id="7175" w:name="_Toc36049695"/>
      <w:bookmarkStart w:id="7176" w:name="_Toc45210461"/>
      <w:bookmarkStart w:id="7177" w:name="_Toc51861288"/>
      <w:bookmarkStart w:id="7178" w:name="_Toc193391488"/>
      <w:bookmarkEnd w:id="7172"/>
      <w:r>
        <w:rPr>
          <w:lang w:eastAsia="ko-KR"/>
        </w:rPr>
        <w:t>15.1.7</w:t>
      </w:r>
      <w:r>
        <w:tab/>
        <w:t xml:space="preserve">PRIVATE CALL ACCEPT </w:t>
      </w:r>
      <w:r>
        <w:rPr>
          <w:lang w:eastAsia="ko-KR"/>
        </w:rPr>
        <w:t>message</w:t>
      </w:r>
      <w:bookmarkEnd w:id="7173"/>
      <w:bookmarkEnd w:id="7174"/>
      <w:bookmarkEnd w:id="7175"/>
      <w:bookmarkEnd w:id="7176"/>
      <w:bookmarkEnd w:id="7177"/>
      <w:bookmarkEnd w:id="7178"/>
    </w:p>
    <w:p w14:paraId="49C8BE37" w14:textId="77777777" w:rsidR="00692704" w:rsidRDefault="00692704" w:rsidP="00567124">
      <w:pPr>
        <w:pStyle w:val="Heading4"/>
        <w:rPr>
          <w:lang w:eastAsia="zh-CN"/>
        </w:rPr>
      </w:pPr>
      <w:bookmarkStart w:id="7179" w:name="_CR15_1_7_1"/>
      <w:bookmarkStart w:id="7180" w:name="_Toc20156412"/>
      <w:bookmarkStart w:id="7181" w:name="_Toc27501570"/>
      <w:bookmarkStart w:id="7182" w:name="_Toc36049696"/>
      <w:bookmarkStart w:id="7183" w:name="_Toc45210462"/>
      <w:bookmarkStart w:id="7184" w:name="_Toc51861289"/>
      <w:bookmarkStart w:id="7185" w:name="_Toc193391489"/>
      <w:bookmarkEnd w:id="7179"/>
      <w:r>
        <w:rPr>
          <w:lang w:eastAsia="zh-CN"/>
        </w:rPr>
        <w:t>15.1.7.1</w:t>
      </w:r>
      <w:r>
        <w:rPr>
          <w:lang w:eastAsia="zh-CN"/>
        </w:rPr>
        <w:tab/>
        <w:t>Message definition</w:t>
      </w:r>
      <w:bookmarkEnd w:id="7180"/>
      <w:bookmarkEnd w:id="7181"/>
      <w:bookmarkEnd w:id="7182"/>
      <w:bookmarkEnd w:id="7183"/>
      <w:bookmarkEnd w:id="7184"/>
      <w:bookmarkEnd w:id="7185"/>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bookmarkStart w:id="7186" w:name="_CRTable15_1_7_11"/>
      <w:r>
        <w:lastRenderedPageBreak/>
        <w:t>Table </w:t>
      </w:r>
      <w:bookmarkEnd w:id="7186"/>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7187" w:name="_CR15_1_8"/>
      <w:bookmarkStart w:id="7188" w:name="_Toc20156413"/>
      <w:bookmarkStart w:id="7189" w:name="_Toc27501571"/>
      <w:bookmarkStart w:id="7190" w:name="_Toc36049697"/>
      <w:bookmarkStart w:id="7191" w:name="_Toc45210463"/>
      <w:bookmarkStart w:id="7192" w:name="_Toc51861290"/>
      <w:bookmarkStart w:id="7193" w:name="_Toc193391490"/>
      <w:bookmarkEnd w:id="7187"/>
      <w:r>
        <w:rPr>
          <w:lang w:eastAsia="ko-KR"/>
        </w:rPr>
        <w:t>15.1.8</w:t>
      </w:r>
      <w:r>
        <w:tab/>
        <w:t xml:space="preserve">PRIVATE CALL REJECT </w:t>
      </w:r>
      <w:r>
        <w:rPr>
          <w:lang w:eastAsia="ko-KR"/>
        </w:rPr>
        <w:t>message</w:t>
      </w:r>
      <w:bookmarkEnd w:id="7188"/>
      <w:bookmarkEnd w:id="7189"/>
      <w:bookmarkEnd w:id="7190"/>
      <w:bookmarkEnd w:id="7191"/>
      <w:bookmarkEnd w:id="7192"/>
      <w:bookmarkEnd w:id="7193"/>
    </w:p>
    <w:p w14:paraId="4B3DF0E4" w14:textId="77777777" w:rsidR="00692704" w:rsidRDefault="00692704" w:rsidP="00567124">
      <w:pPr>
        <w:pStyle w:val="Heading4"/>
        <w:rPr>
          <w:lang w:eastAsia="zh-CN"/>
        </w:rPr>
      </w:pPr>
      <w:bookmarkStart w:id="7194" w:name="_CR15_1_8_1"/>
      <w:bookmarkStart w:id="7195" w:name="_Toc20156414"/>
      <w:bookmarkStart w:id="7196" w:name="_Toc27501572"/>
      <w:bookmarkStart w:id="7197" w:name="_Toc36049698"/>
      <w:bookmarkStart w:id="7198" w:name="_Toc45210464"/>
      <w:bookmarkStart w:id="7199" w:name="_Toc51861291"/>
      <w:bookmarkStart w:id="7200" w:name="_Toc193391491"/>
      <w:bookmarkEnd w:id="7194"/>
      <w:r>
        <w:rPr>
          <w:lang w:eastAsia="zh-CN"/>
        </w:rPr>
        <w:t>15.1.8.1</w:t>
      </w:r>
      <w:r>
        <w:rPr>
          <w:lang w:eastAsia="zh-CN"/>
        </w:rPr>
        <w:tab/>
        <w:t>Message definition</w:t>
      </w:r>
      <w:bookmarkEnd w:id="7195"/>
      <w:bookmarkEnd w:id="7196"/>
      <w:bookmarkEnd w:id="7197"/>
      <w:bookmarkEnd w:id="7198"/>
      <w:bookmarkEnd w:id="7199"/>
      <w:bookmarkEnd w:id="7200"/>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bookmarkStart w:id="7201" w:name="_CRTable15_1_8_11"/>
      <w:r>
        <w:t>Table </w:t>
      </w:r>
      <w:bookmarkEnd w:id="7201"/>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7202" w:name="_CR15_1_9"/>
      <w:bookmarkStart w:id="7203" w:name="_Toc20156415"/>
      <w:bookmarkStart w:id="7204" w:name="_Toc27501573"/>
      <w:bookmarkStart w:id="7205" w:name="_Toc36049699"/>
      <w:bookmarkStart w:id="7206" w:name="_Toc45210465"/>
      <w:bookmarkStart w:id="7207" w:name="_Toc51861292"/>
      <w:bookmarkStart w:id="7208" w:name="_Toc193391492"/>
      <w:bookmarkEnd w:id="7202"/>
      <w:r>
        <w:rPr>
          <w:lang w:eastAsia="ko-KR"/>
        </w:rPr>
        <w:t>15.1.9</w:t>
      </w:r>
      <w:r>
        <w:tab/>
        <w:t xml:space="preserve">PRIVATE CALL RELEASE </w:t>
      </w:r>
      <w:r>
        <w:rPr>
          <w:lang w:eastAsia="ko-KR"/>
        </w:rPr>
        <w:t>message</w:t>
      </w:r>
      <w:bookmarkEnd w:id="7203"/>
      <w:bookmarkEnd w:id="7204"/>
      <w:bookmarkEnd w:id="7205"/>
      <w:bookmarkEnd w:id="7206"/>
      <w:bookmarkEnd w:id="7207"/>
      <w:bookmarkEnd w:id="7208"/>
    </w:p>
    <w:p w14:paraId="5FC1D1D5" w14:textId="77777777" w:rsidR="00692704" w:rsidRDefault="00692704" w:rsidP="00567124">
      <w:pPr>
        <w:pStyle w:val="Heading4"/>
        <w:rPr>
          <w:lang w:eastAsia="zh-CN"/>
        </w:rPr>
      </w:pPr>
      <w:bookmarkStart w:id="7209" w:name="_CR15_1_9_1"/>
      <w:bookmarkStart w:id="7210" w:name="_Toc20156416"/>
      <w:bookmarkStart w:id="7211" w:name="_Toc27501574"/>
      <w:bookmarkStart w:id="7212" w:name="_Toc36049700"/>
      <w:bookmarkStart w:id="7213" w:name="_Toc45210466"/>
      <w:bookmarkStart w:id="7214" w:name="_Toc51861293"/>
      <w:bookmarkStart w:id="7215" w:name="_Toc193391493"/>
      <w:bookmarkEnd w:id="7209"/>
      <w:r>
        <w:rPr>
          <w:lang w:eastAsia="zh-CN"/>
        </w:rPr>
        <w:t>15.1.9.1</w:t>
      </w:r>
      <w:r>
        <w:rPr>
          <w:lang w:eastAsia="zh-CN"/>
        </w:rPr>
        <w:tab/>
        <w:t>Message definition</w:t>
      </w:r>
      <w:bookmarkEnd w:id="7210"/>
      <w:bookmarkEnd w:id="7211"/>
      <w:bookmarkEnd w:id="7212"/>
      <w:bookmarkEnd w:id="7213"/>
      <w:bookmarkEnd w:id="7214"/>
      <w:bookmarkEnd w:id="7215"/>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bookmarkStart w:id="7216" w:name="_CRTable15_1_9_11"/>
      <w:r>
        <w:lastRenderedPageBreak/>
        <w:t>Table </w:t>
      </w:r>
      <w:bookmarkEnd w:id="7216"/>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7217" w:name="_CR15_1_10"/>
      <w:bookmarkStart w:id="7218" w:name="_Toc20156417"/>
      <w:bookmarkStart w:id="7219" w:name="_Toc27501575"/>
      <w:bookmarkStart w:id="7220" w:name="_Toc36049701"/>
      <w:bookmarkStart w:id="7221" w:name="_Toc45210467"/>
      <w:bookmarkStart w:id="7222" w:name="_Toc51861294"/>
      <w:bookmarkStart w:id="7223" w:name="_Toc193391494"/>
      <w:bookmarkEnd w:id="7217"/>
      <w:r>
        <w:rPr>
          <w:lang w:eastAsia="ko-KR"/>
        </w:rPr>
        <w:t>15.1.10</w:t>
      </w:r>
      <w:r>
        <w:tab/>
        <w:t xml:space="preserve">PRIVATE CALL RELEASE ACK </w:t>
      </w:r>
      <w:r>
        <w:rPr>
          <w:lang w:eastAsia="ko-KR"/>
        </w:rPr>
        <w:t>message</w:t>
      </w:r>
      <w:bookmarkEnd w:id="7218"/>
      <w:bookmarkEnd w:id="7219"/>
      <w:bookmarkEnd w:id="7220"/>
      <w:bookmarkEnd w:id="7221"/>
      <w:bookmarkEnd w:id="7222"/>
      <w:bookmarkEnd w:id="7223"/>
    </w:p>
    <w:p w14:paraId="66A4C75E" w14:textId="77777777" w:rsidR="00692704" w:rsidRDefault="00692704" w:rsidP="00567124">
      <w:pPr>
        <w:pStyle w:val="Heading4"/>
        <w:rPr>
          <w:lang w:eastAsia="zh-CN"/>
        </w:rPr>
      </w:pPr>
      <w:bookmarkStart w:id="7224" w:name="_CR15_1_10_1"/>
      <w:bookmarkStart w:id="7225" w:name="_Toc20156418"/>
      <w:bookmarkStart w:id="7226" w:name="_Toc27501576"/>
      <w:bookmarkStart w:id="7227" w:name="_Toc36049702"/>
      <w:bookmarkStart w:id="7228" w:name="_Toc45210468"/>
      <w:bookmarkStart w:id="7229" w:name="_Toc51861295"/>
      <w:bookmarkStart w:id="7230" w:name="_Toc193391495"/>
      <w:bookmarkEnd w:id="7224"/>
      <w:r>
        <w:rPr>
          <w:lang w:eastAsia="zh-CN"/>
        </w:rPr>
        <w:t>15.1.10.1</w:t>
      </w:r>
      <w:r>
        <w:rPr>
          <w:lang w:eastAsia="zh-CN"/>
        </w:rPr>
        <w:tab/>
        <w:t>Message definition</w:t>
      </w:r>
      <w:bookmarkEnd w:id="7225"/>
      <w:bookmarkEnd w:id="7226"/>
      <w:bookmarkEnd w:id="7227"/>
      <w:bookmarkEnd w:id="7228"/>
      <w:bookmarkEnd w:id="7229"/>
      <w:bookmarkEnd w:id="7230"/>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bookmarkStart w:id="7231" w:name="_CRTable15_1_10_11"/>
      <w:r>
        <w:t>Table </w:t>
      </w:r>
      <w:bookmarkEnd w:id="7231"/>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7232" w:name="_CR15_1_11"/>
      <w:bookmarkStart w:id="7233" w:name="_Toc20156419"/>
      <w:bookmarkStart w:id="7234" w:name="_Toc27501577"/>
      <w:bookmarkStart w:id="7235" w:name="_Toc36049703"/>
      <w:bookmarkStart w:id="7236" w:name="_Toc45210469"/>
      <w:bookmarkStart w:id="7237" w:name="_Toc51861296"/>
      <w:bookmarkStart w:id="7238" w:name="_Toc193391496"/>
      <w:bookmarkEnd w:id="7232"/>
      <w:r>
        <w:rPr>
          <w:lang w:eastAsia="ko-KR"/>
        </w:rPr>
        <w:t>15.1.11</w:t>
      </w:r>
      <w:r>
        <w:tab/>
        <w:t xml:space="preserve">PRIVATE CALL </w:t>
      </w:r>
      <w:r>
        <w:rPr>
          <w:lang w:eastAsia="ko-KR"/>
        </w:rPr>
        <w:t>ACCEPT ACK</w:t>
      </w:r>
      <w:r>
        <w:t xml:space="preserve"> </w:t>
      </w:r>
      <w:r>
        <w:rPr>
          <w:lang w:eastAsia="ko-KR"/>
        </w:rPr>
        <w:t>message</w:t>
      </w:r>
      <w:bookmarkEnd w:id="7233"/>
      <w:bookmarkEnd w:id="7234"/>
      <w:bookmarkEnd w:id="7235"/>
      <w:bookmarkEnd w:id="7236"/>
      <w:bookmarkEnd w:id="7237"/>
      <w:bookmarkEnd w:id="7238"/>
    </w:p>
    <w:p w14:paraId="38478489" w14:textId="77777777" w:rsidR="00692704" w:rsidRDefault="00692704" w:rsidP="00567124">
      <w:pPr>
        <w:pStyle w:val="Heading4"/>
        <w:rPr>
          <w:lang w:eastAsia="zh-CN"/>
        </w:rPr>
      </w:pPr>
      <w:bookmarkStart w:id="7239" w:name="_CR15_1_11_1"/>
      <w:bookmarkStart w:id="7240" w:name="_Toc20156420"/>
      <w:bookmarkStart w:id="7241" w:name="_Toc27501578"/>
      <w:bookmarkStart w:id="7242" w:name="_Toc36049704"/>
      <w:bookmarkStart w:id="7243" w:name="_Toc45210470"/>
      <w:bookmarkStart w:id="7244" w:name="_Toc51861297"/>
      <w:bookmarkStart w:id="7245" w:name="_Toc193391497"/>
      <w:bookmarkEnd w:id="7239"/>
      <w:r>
        <w:rPr>
          <w:lang w:eastAsia="zh-CN"/>
        </w:rPr>
        <w:t>15.1.</w:t>
      </w:r>
      <w:r>
        <w:rPr>
          <w:lang w:eastAsia="ko-KR"/>
        </w:rPr>
        <w:t>11</w:t>
      </w:r>
      <w:r>
        <w:rPr>
          <w:lang w:eastAsia="zh-CN"/>
        </w:rPr>
        <w:t>.1</w:t>
      </w:r>
      <w:r>
        <w:rPr>
          <w:lang w:eastAsia="zh-CN"/>
        </w:rPr>
        <w:tab/>
        <w:t>Message definition</w:t>
      </w:r>
      <w:bookmarkEnd w:id="7240"/>
      <w:bookmarkEnd w:id="7241"/>
      <w:bookmarkEnd w:id="7242"/>
      <w:bookmarkEnd w:id="7243"/>
      <w:bookmarkEnd w:id="7244"/>
      <w:bookmarkEnd w:id="7245"/>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bookmarkStart w:id="7246" w:name="_CRTable15_1_11_11"/>
      <w:r>
        <w:t>Table </w:t>
      </w:r>
      <w:bookmarkEnd w:id="7246"/>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7247" w:name="_CR15_1_12"/>
      <w:bookmarkStart w:id="7248" w:name="_Toc20156421"/>
      <w:bookmarkStart w:id="7249" w:name="_Toc27501579"/>
      <w:bookmarkStart w:id="7250" w:name="_Toc36049705"/>
      <w:bookmarkStart w:id="7251" w:name="_Toc45210471"/>
      <w:bookmarkStart w:id="7252" w:name="_Toc51861298"/>
      <w:bookmarkStart w:id="7253" w:name="_Toc193391498"/>
      <w:bookmarkEnd w:id="7247"/>
      <w:r>
        <w:rPr>
          <w:lang w:eastAsia="ko-KR"/>
        </w:rPr>
        <w:lastRenderedPageBreak/>
        <w:t>15.1.12</w:t>
      </w:r>
      <w:r>
        <w:tab/>
        <w:t xml:space="preserve">PRIVATE </w:t>
      </w:r>
      <w:r>
        <w:rPr>
          <w:lang w:eastAsia="ko-KR"/>
        </w:rPr>
        <w:t>CALL EMERGENCY CANCEL message</w:t>
      </w:r>
      <w:bookmarkEnd w:id="7248"/>
      <w:bookmarkEnd w:id="7249"/>
      <w:bookmarkEnd w:id="7250"/>
      <w:bookmarkEnd w:id="7251"/>
      <w:bookmarkEnd w:id="7252"/>
      <w:bookmarkEnd w:id="7253"/>
    </w:p>
    <w:p w14:paraId="6F6203A5" w14:textId="77777777" w:rsidR="00692704" w:rsidRDefault="00692704" w:rsidP="00567124">
      <w:pPr>
        <w:pStyle w:val="Heading4"/>
        <w:rPr>
          <w:lang w:eastAsia="zh-CN"/>
        </w:rPr>
      </w:pPr>
      <w:bookmarkStart w:id="7254" w:name="_CR15_1_12_1"/>
      <w:bookmarkStart w:id="7255" w:name="_Toc20156422"/>
      <w:bookmarkStart w:id="7256" w:name="_Toc27501580"/>
      <w:bookmarkStart w:id="7257" w:name="_Toc36049706"/>
      <w:bookmarkStart w:id="7258" w:name="_Toc45210472"/>
      <w:bookmarkStart w:id="7259" w:name="_Toc51861299"/>
      <w:bookmarkStart w:id="7260" w:name="_Toc193391499"/>
      <w:bookmarkEnd w:id="7254"/>
      <w:r>
        <w:rPr>
          <w:lang w:eastAsia="zh-CN"/>
        </w:rPr>
        <w:t>15.1.</w:t>
      </w:r>
      <w:r>
        <w:rPr>
          <w:lang w:eastAsia="ko-KR"/>
        </w:rPr>
        <w:t>12</w:t>
      </w:r>
      <w:r>
        <w:rPr>
          <w:lang w:eastAsia="zh-CN"/>
        </w:rPr>
        <w:t>.1</w:t>
      </w:r>
      <w:r>
        <w:rPr>
          <w:lang w:eastAsia="zh-CN"/>
        </w:rPr>
        <w:tab/>
        <w:t>Message definition</w:t>
      </w:r>
      <w:bookmarkEnd w:id="7255"/>
      <w:bookmarkEnd w:id="7256"/>
      <w:bookmarkEnd w:id="7257"/>
      <w:bookmarkEnd w:id="7258"/>
      <w:bookmarkEnd w:id="7259"/>
      <w:bookmarkEnd w:id="7260"/>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bookmarkStart w:id="7261" w:name="_CRTable15_1_12_11"/>
      <w:r>
        <w:t>Table </w:t>
      </w:r>
      <w:bookmarkEnd w:id="7261"/>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7262" w:name="_CR15_1_13"/>
      <w:bookmarkStart w:id="7263" w:name="_Toc20156423"/>
      <w:bookmarkStart w:id="7264" w:name="_Toc27501581"/>
      <w:bookmarkStart w:id="7265" w:name="_Toc36049707"/>
      <w:bookmarkStart w:id="7266" w:name="_Toc45210473"/>
      <w:bookmarkStart w:id="7267" w:name="_Toc51861300"/>
      <w:bookmarkStart w:id="7268" w:name="_Toc193391500"/>
      <w:bookmarkEnd w:id="7262"/>
      <w:r>
        <w:rPr>
          <w:lang w:eastAsia="ko-KR"/>
        </w:rPr>
        <w:t>15.1.13</w:t>
      </w:r>
      <w:r>
        <w:tab/>
        <w:t xml:space="preserve">PRIVATE </w:t>
      </w:r>
      <w:r>
        <w:rPr>
          <w:lang w:eastAsia="ko-KR"/>
        </w:rPr>
        <w:t>CALL EMERGENCY CANCEL ACK message</w:t>
      </w:r>
      <w:bookmarkEnd w:id="7263"/>
      <w:bookmarkEnd w:id="7264"/>
      <w:bookmarkEnd w:id="7265"/>
      <w:bookmarkEnd w:id="7266"/>
      <w:bookmarkEnd w:id="7267"/>
      <w:bookmarkEnd w:id="7268"/>
    </w:p>
    <w:p w14:paraId="563D49EF" w14:textId="77777777" w:rsidR="00692704" w:rsidRDefault="00692704" w:rsidP="00567124">
      <w:pPr>
        <w:pStyle w:val="Heading4"/>
        <w:rPr>
          <w:lang w:eastAsia="zh-CN"/>
        </w:rPr>
      </w:pPr>
      <w:bookmarkStart w:id="7269" w:name="_CR15_1_13_1"/>
      <w:bookmarkStart w:id="7270" w:name="_Toc20156424"/>
      <w:bookmarkStart w:id="7271" w:name="_Toc27501582"/>
      <w:bookmarkStart w:id="7272" w:name="_Toc36049708"/>
      <w:bookmarkStart w:id="7273" w:name="_Toc45210474"/>
      <w:bookmarkStart w:id="7274" w:name="_Toc51861301"/>
      <w:bookmarkStart w:id="7275" w:name="_Toc193391501"/>
      <w:bookmarkEnd w:id="7269"/>
      <w:r>
        <w:rPr>
          <w:lang w:eastAsia="zh-CN"/>
        </w:rPr>
        <w:t>15.1.</w:t>
      </w:r>
      <w:r>
        <w:rPr>
          <w:lang w:eastAsia="ko-KR"/>
        </w:rPr>
        <w:t>13</w:t>
      </w:r>
      <w:r>
        <w:rPr>
          <w:lang w:eastAsia="zh-CN"/>
        </w:rPr>
        <w:t>.1</w:t>
      </w:r>
      <w:r>
        <w:rPr>
          <w:lang w:eastAsia="zh-CN"/>
        </w:rPr>
        <w:tab/>
        <w:t>Message definition</w:t>
      </w:r>
      <w:bookmarkEnd w:id="7270"/>
      <w:bookmarkEnd w:id="7271"/>
      <w:bookmarkEnd w:id="7272"/>
      <w:bookmarkEnd w:id="7273"/>
      <w:bookmarkEnd w:id="7274"/>
      <w:bookmarkEnd w:id="7275"/>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bookmarkStart w:id="7276" w:name="_CRTable15_1_13_11"/>
      <w:r>
        <w:t>Table </w:t>
      </w:r>
      <w:bookmarkEnd w:id="7276"/>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7277" w:name="_CR15_1_14"/>
      <w:bookmarkStart w:id="7278" w:name="_Toc20156425"/>
      <w:bookmarkStart w:id="7279" w:name="_Toc27501583"/>
      <w:bookmarkStart w:id="7280" w:name="_Toc36049709"/>
      <w:bookmarkStart w:id="7281" w:name="_Toc45210475"/>
      <w:bookmarkStart w:id="7282" w:name="_Toc51861302"/>
      <w:bookmarkStart w:id="7283" w:name="_Toc193391502"/>
      <w:bookmarkEnd w:id="7277"/>
      <w:r>
        <w:rPr>
          <w:lang w:eastAsia="ko-KR"/>
        </w:rPr>
        <w:t>15.1.14</w:t>
      </w:r>
      <w:r>
        <w:tab/>
      </w:r>
      <w:r>
        <w:rPr>
          <w:lang w:eastAsia="ko-KR"/>
        </w:rPr>
        <w:t xml:space="preserve">GROUP </w:t>
      </w:r>
      <w:r>
        <w:t>CALL IMMINENT PERIL</w:t>
      </w:r>
      <w:r>
        <w:rPr>
          <w:lang w:eastAsia="ko-KR"/>
        </w:rPr>
        <w:t xml:space="preserve"> END message</w:t>
      </w:r>
      <w:bookmarkEnd w:id="7278"/>
      <w:bookmarkEnd w:id="7279"/>
      <w:bookmarkEnd w:id="7280"/>
      <w:bookmarkEnd w:id="7281"/>
      <w:bookmarkEnd w:id="7282"/>
      <w:bookmarkEnd w:id="7283"/>
    </w:p>
    <w:p w14:paraId="40E059A3" w14:textId="77777777" w:rsidR="00692704" w:rsidRDefault="00692704" w:rsidP="00567124">
      <w:pPr>
        <w:pStyle w:val="Heading4"/>
        <w:rPr>
          <w:lang w:eastAsia="zh-CN"/>
        </w:rPr>
      </w:pPr>
      <w:bookmarkStart w:id="7284" w:name="_CR15_1_14_1"/>
      <w:bookmarkStart w:id="7285" w:name="_Toc20156426"/>
      <w:bookmarkStart w:id="7286" w:name="_Toc27501584"/>
      <w:bookmarkStart w:id="7287" w:name="_Toc36049710"/>
      <w:bookmarkStart w:id="7288" w:name="_Toc45210476"/>
      <w:bookmarkStart w:id="7289" w:name="_Toc51861303"/>
      <w:bookmarkStart w:id="7290" w:name="_Toc193391503"/>
      <w:bookmarkEnd w:id="7284"/>
      <w:r>
        <w:rPr>
          <w:lang w:eastAsia="zh-CN"/>
        </w:rPr>
        <w:t>15.1.14.1</w:t>
      </w:r>
      <w:r>
        <w:rPr>
          <w:lang w:eastAsia="zh-CN"/>
        </w:rPr>
        <w:tab/>
        <w:t>Message definition</w:t>
      </w:r>
      <w:bookmarkEnd w:id="7285"/>
      <w:bookmarkEnd w:id="7286"/>
      <w:bookmarkEnd w:id="7287"/>
      <w:bookmarkEnd w:id="7288"/>
      <w:bookmarkEnd w:id="7289"/>
      <w:bookmarkEnd w:id="7290"/>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bookmarkStart w:id="7291" w:name="_CRTable15_1_14_11"/>
      <w:r>
        <w:lastRenderedPageBreak/>
        <w:t>Table </w:t>
      </w:r>
      <w:bookmarkEnd w:id="7291"/>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7292" w:name="_CR15_1_15"/>
      <w:bookmarkStart w:id="7293" w:name="_Toc20156427"/>
      <w:bookmarkStart w:id="7294" w:name="_Toc27501585"/>
      <w:bookmarkStart w:id="7295" w:name="_Toc36049711"/>
      <w:bookmarkStart w:id="7296" w:name="_Toc45210477"/>
      <w:bookmarkStart w:id="7297" w:name="_Toc51861304"/>
      <w:bookmarkStart w:id="7298" w:name="_Toc193391504"/>
      <w:bookmarkEnd w:id="7292"/>
      <w:r>
        <w:rPr>
          <w:lang w:eastAsia="ko-KR"/>
        </w:rPr>
        <w:t>15.1.15</w:t>
      </w:r>
      <w:r>
        <w:tab/>
      </w:r>
      <w:r>
        <w:rPr>
          <w:lang w:eastAsia="ko-KR"/>
        </w:rPr>
        <w:t xml:space="preserve">GROUP </w:t>
      </w:r>
      <w:r>
        <w:t>CALL EMERGENCY END</w:t>
      </w:r>
      <w:r>
        <w:rPr>
          <w:lang w:eastAsia="ko-KR"/>
        </w:rPr>
        <w:t xml:space="preserve"> message</w:t>
      </w:r>
      <w:bookmarkEnd w:id="7293"/>
      <w:bookmarkEnd w:id="7294"/>
      <w:bookmarkEnd w:id="7295"/>
      <w:bookmarkEnd w:id="7296"/>
      <w:bookmarkEnd w:id="7297"/>
      <w:bookmarkEnd w:id="7298"/>
    </w:p>
    <w:p w14:paraId="35120213" w14:textId="77777777" w:rsidR="00692704" w:rsidRDefault="00692704" w:rsidP="00567124">
      <w:pPr>
        <w:pStyle w:val="Heading4"/>
        <w:rPr>
          <w:lang w:eastAsia="zh-CN"/>
        </w:rPr>
      </w:pPr>
      <w:bookmarkStart w:id="7299" w:name="_CR15_1_15_1"/>
      <w:bookmarkStart w:id="7300" w:name="_Toc20156428"/>
      <w:bookmarkStart w:id="7301" w:name="_Toc27501586"/>
      <w:bookmarkStart w:id="7302" w:name="_Toc36049712"/>
      <w:bookmarkStart w:id="7303" w:name="_Toc45210478"/>
      <w:bookmarkStart w:id="7304" w:name="_Toc51861305"/>
      <w:bookmarkStart w:id="7305" w:name="_Toc193391505"/>
      <w:bookmarkEnd w:id="7299"/>
      <w:r>
        <w:rPr>
          <w:lang w:eastAsia="zh-CN"/>
        </w:rPr>
        <w:t>15.1.15.1</w:t>
      </w:r>
      <w:r>
        <w:rPr>
          <w:lang w:eastAsia="zh-CN"/>
        </w:rPr>
        <w:tab/>
        <w:t>Message definition</w:t>
      </w:r>
      <w:bookmarkEnd w:id="7300"/>
      <w:bookmarkEnd w:id="7301"/>
      <w:bookmarkEnd w:id="7302"/>
      <w:bookmarkEnd w:id="7303"/>
      <w:bookmarkEnd w:id="7304"/>
      <w:bookmarkEnd w:id="7305"/>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bookmarkStart w:id="7306" w:name="_CRTable15_1_15_11"/>
      <w:r>
        <w:t>Table </w:t>
      </w:r>
      <w:bookmarkEnd w:id="7306"/>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7307" w:name="_CR15_1_16"/>
      <w:bookmarkStart w:id="7308" w:name="_Toc20156429"/>
      <w:bookmarkStart w:id="7309" w:name="_Toc27501587"/>
      <w:bookmarkStart w:id="7310" w:name="_Toc36049713"/>
      <w:bookmarkStart w:id="7311" w:name="_Toc45210479"/>
      <w:bookmarkStart w:id="7312" w:name="_Toc51861306"/>
      <w:bookmarkStart w:id="7313" w:name="_Toc193391506"/>
      <w:bookmarkEnd w:id="7307"/>
      <w:r>
        <w:rPr>
          <w:lang w:eastAsia="ko-KR"/>
        </w:rPr>
        <w:t>15.1.16</w:t>
      </w:r>
      <w:r>
        <w:tab/>
      </w:r>
      <w:r>
        <w:rPr>
          <w:lang w:eastAsia="ko-KR"/>
        </w:rPr>
        <w:t xml:space="preserve">GROUP </w:t>
      </w:r>
      <w:r>
        <w:t xml:space="preserve">EMERGENCY ALERT </w:t>
      </w:r>
      <w:r>
        <w:rPr>
          <w:lang w:eastAsia="ko-KR"/>
        </w:rPr>
        <w:t>message</w:t>
      </w:r>
      <w:bookmarkEnd w:id="7308"/>
      <w:bookmarkEnd w:id="7309"/>
      <w:bookmarkEnd w:id="7310"/>
      <w:bookmarkEnd w:id="7311"/>
      <w:bookmarkEnd w:id="7312"/>
      <w:bookmarkEnd w:id="7313"/>
    </w:p>
    <w:p w14:paraId="3B6A226C" w14:textId="77777777" w:rsidR="00692704" w:rsidRDefault="00692704" w:rsidP="00567124">
      <w:pPr>
        <w:pStyle w:val="Heading4"/>
        <w:rPr>
          <w:lang w:eastAsia="zh-CN"/>
        </w:rPr>
      </w:pPr>
      <w:bookmarkStart w:id="7314" w:name="_CR15_1_16_1"/>
      <w:bookmarkStart w:id="7315" w:name="_Toc20156430"/>
      <w:bookmarkStart w:id="7316" w:name="_Toc27501588"/>
      <w:bookmarkStart w:id="7317" w:name="_Toc36049714"/>
      <w:bookmarkStart w:id="7318" w:name="_Toc45210480"/>
      <w:bookmarkStart w:id="7319" w:name="_Toc51861307"/>
      <w:bookmarkStart w:id="7320" w:name="_Toc193391507"/>
      <w:bookmarkEnd w:id="7314"/>
      <w:r>
        <w:rPr>
          <w:lang w:eastAsia="zh-CN"/>
        </w:rPr>
        <w:t>15.1.16.1</w:t>
      </w:r>
      <w:r>
        <w:rPr>
          <w:lang w:eastAsia="zh-CN"/>
        </w:rPr>
        <w:tab/>
        <w:t>Message definition</w:t>
      </w:r>
      <w:bookmarkEnd w:id="7315"/>
      <w:bookmarkEnd w:id="7316"/>
      <w:bookmarkEnd w:id="7317"/>
      <w:bookmarkEnd w:id="7318"/>
      <w:bookmarkEnd w:id="7319"/>
      <w:bookmarkEnd w:id="7320"/>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bookmarkStart w:id="7321" w:name="_CRTable15_1_16_11"/>
      <w:r>
        <w:lastRenderedPageBreak/>
        <w:t>Table </w:t>
      </w:r>
      <w:bookmarkEnd w:id="7321"/>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7322" w:name="_CR15_1_17"/>
      <w:bookmarkStart w:id="7323" w:name="_Toc20156431"/>
      <w:bookmarkStart w:id="7324" w:name="_Toc27501589"/>
      <w:bookmarkStart w:id="7325" w:name="_Toc36049715"/>
      <w:bookmarkStart w:id="7326" w:name="_Toc45210481"/>
      <w:bookmarkStart w:id="7327" w:name="_Toc51861308"/>
      <w:bookmarkStart w:id="7328" w:name="_Toc193391508"/>
      <w:bookmarkEnd w:id="7322"/>
      <w:r>
        <w:rPr>
          <w:lang w:eastAsia="ko-KR"/>
        </w:rPr>
        <w:t>15.1.17</w:t>
      </w:r>
      <w:r>
        <w:tab/>
      </w:r>
      <w:r>
        <w:rPr>
          <w:lang w:eastAsia="ko-KR"/>
        </w:rPr>
        <w:t xml:space="preserve">GROUP </w:t>
      </w:r>
      <w:r>
        <w:t>EMERGENCY ALERT ACK</w:t>
      </w:r>
      <w:r>
        <w:rPr>
          <w:lang w:eastAsia="ko-KR"/>
        </w:rPr>
        <w:t xml:space="preserve"> message</w:t>
      </w:r>
      <w:bookmarkEnd w:id="7323"/>
      <w:bookmarkEnd w:id="7324"/>
      <w:bookmarkEnd w:id="7325"/>
      <w:bookmarkEnd w:id="7326"/>
      <w:bookmarkEnd w:id="7327"/>
      <w:bookmarkEnd w:id="7328"/>
    </w:p>
    <w:p w14:paraId="5209B90E" w14:textId="77777777" w:rsidR="00692704" w:rsidRDefault="00692704" w:rsidP="00567124">
      <w:pPr>
        <w:pStyle w:val="Heading4"/>
        <w:rPr>
          <w:lang w:eastAsia="zh-CN"/>
        </w:rPr>
      </w:pPr>
      <w:bookmarkStart w:id="7329" w:name="_CR15_1_17_1"/>
      <w:bookmarkStart w:id="7330" w:name="_Toc20156432"/>
      <w:bookmarkStart w:id="7331" w:name="_Toc27501590"/>
      <w:bookmarkStart w:id="7332" w:name="_Toc36049716"/>
      <w:bookmarkStart w:id="7333" w:name="_Toc45210482"/>
      <w:bookmarkStart w:id="7334" w:name="_Toc51861309"/>
      <w:bookmarkStart w:id="7335" w:name="_Toc193391509"/>
      <w:bookmarkEnd w:id="7329"/>
      <w:r>
        <w:rPr>
          <w:lang w:eastAsia="zh-CN"/>
        </w:rPr>
        <w:t>15.1.17.1</w:t>
      </w:r>
      <w:r>
        <w:rPr>
          <w:lang w:eastAsia="zh-CN"/>
        </w:rPr>
        <w:tab/>
        <w:t>Message definition</w:t>
      </w:r>
      <w:bookmarkEnd w:id="7330"/>
      <w:bookmarkEnd w:id="7331"/>
      <w:bookmarkEnd w:id="7332"/>
      <w:bookmarkEnd w:id="7333"/>
      <w:bookmarkEnd w:id="7334"/>
      <w:bookmarkEnd w:id="7335"/>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bookmarkStart w:id="7336" w:name="_CRTable15_1_17_11"/>
      <w:r>
        <w:t>Table </w:t>
      </w:r>
      <w:bookmarkEnd w:id="7336"/>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7337" w:name="_CR15_1_18"/>
      <w:bookmarkStart w:id="7338" w:name="_Toc20156433"/>
      <w:bookmarkStart w:id="7339" w:name="_Toc27501591"/>
      <w:bookmarkStart w:id="7340" w:name="_Toc36049717"/>
      <w:bookmarkStart w:id="7341" w:name="_Toc45210483"/>
      <w:bookmarkStart w:id="7342" w:name="_Toc51861310"/>
      <w:bookmarkStart w:id="7343" w:name="_Toc193391510"/>
      <w:bookmarkEnd w:id="7337"/>
      <w:r>
        <w:rPr>
          <w:lang w:eastAsia="ko-KR"/>
        </w:rPr>
        <w:t>15.1.18</w:t>
      </w:r>
      <w:r>
        <w:tab/>
      </w:r>
      <w:r>
        <w:rPr>
          <w:lang w:eastAsia="ko-KR"/>
        </w:rPr>
        <w:t xml:space="preserve">GROUP </w:t>
      </w:r>
      <w:r>
        <w:t>EMERGENCY ALERT CANCEL</w:t>
      </w:r>
      <w:r>
        <w:rPr>
          <w:lang w:eastAsia="ko-KR"/>
        </w:rPr>
        <w:t xml:space="preserve"> message</w:t>
      </w:r>
      <w:bookmarkEnd w:id="7338"/>
      <w:bookmarkEnd w:id="7339"/>
      <w:bookmarkEnd w:id="7340"/>
      <w:bookmarkEnd w:id="7341"/>
      <w:bookmarkEnd w:id="7342"/>
      <w:bookmarkEnd w:id="7343"/>
    </w:p>
    <w:p w14:paraId="6803AC00" w14:textId="77777777" w:rsidR="00692704" w:rsidRDefault="00692704" w:rsidP="00567124">
      <w:pPr>
        <w:pStyle w:val="Heading4"/>
        <w:rPr>
          <w:lang w:eastAsia="zh-CN"/>
        </w:rPr>
      </w:pPr>
      <w:bookmarkStart w:id="7344" w:name="_CR15_1_18_1"/>
      <w:bookmarkStart w:id="7345" w:name="_Toc20156434"/>
      <w:bookmarkStart w:id="7346" w:name="_Toc27501592"/>
      <w:bookmarkStart w:id="7347" w:name="_Toc36049718"/>
      <w:bookmarkStart w:id="7348" w:name="_Toc45210484"/>
      <w:bookmarkStart w:id="7349" w:name="_Toc51861311"/>
      <w:bookmarkStart w:id="7350" w:name="_Toc193391511"/>
      <w:bookmarkEnd w:id="7344"/>
      <w:r>
        <w:rPr>
          <w:lang w:eastAsia="zh-CN"/>
        </w:rPr>
        <w:t>15.1.18.1</w:t>
      </w:r>
      <w:r>
        <w:rPr>
          <w:lang w:eastAsia="zh-CN"/>
        </w:rPr>
        <w:tab/>
        <w:t>Message definition</w:t>
      </w:r>
      <w:bookmarkEnd w:id="7345"/>
      <w:bookmarkEnd w:id="7346"/>
      <w:bookmarkEnd w:id="7347"/>
      <w:bookmarkEnd w:id="7348"/>
      <w:bookmarkEnd w:id="7349"/>
      <w:bookmarkEnd w:id="7350"/>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bookmarkStart w:id="7351" w:name="_CRTable15_1_18_11"/>
      <w:r>
        <w:t>Table </w:t>
      </w:r>
      <w:bookmarkEnd w:id="7351"/>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7352" w:name="_CR15_1_19"/>
      <w:bookmarkStart w:id="7353" w:name="_Toc20156435"/>
      <w:bookmarkStart w:id="7354" w:name="_Toc27501593"/>
      <w:bookmarkStart w:id="7355" w:name="_Toc36049719"/>
      <w:bookmarkStart w:id="7356" w:name="_Toc45210485"/>
      <w:bookmarkStart w:id="7357" w:name="_Toc51861312"/>
      <w:bookmarkStart w:id="7358" w:name="_Toc193391512"/>
      <w:bookmarkEnd w:id="7352"/>
      <w:r>
        <w:rPr>
          <w:lang w:eastAsia="ko-KR"/>
        </w:rPr>
        <w:lastRenderedPageBreak/>
        <w:t>15.1.19</w:t>
      </w:r>
      <w:r>
        <w:tab/>
      </w:r>
      <w:r>
        <w:rPr>
          <w:lang w:eastAsia="ko-KR"/>
        </w:rPr>
        <w:t xml:space="preserve">GROUP </w:t>
      </w:r>
      <w:r>
        <w:t>EMERGENCY ALERT CANCEL</w:t>
      </w:r>
      <w:r>
        <w:rPr>
          <w:lang w:eastAsia="ko-KR"/>
        </w:rPr>
        <w:t xml:space="preserve"> ACK message</w:t>
      </w:r>
      <w:bookmarkEnd w:id="7353"/>
      <w:bookmarkEnd w:id="7354"/>
      <w:bookmarkEnd w:id="7355"/>
      <w:bookmarkEnd w:id="7356"/>
      <w:bookmarkEnd w:id="7357"/>
      <w:bookmarkEnd w:id="7358"/>
    </w:p>
    <w:p w14:paraId="5389CD7E" w14:textId="77777777" w:rsidR="00692704" w:rsidRDefault="00692704" w:rsidP="00567124">
      <w:pPr>
        <w:pStyle w:val="Heading4"/>
        <w:rPr>
          <w:lang w:eastAsia="zh-CN"/>
        </w:rPr>
      </w:pPr>
      <w:bookmarkStart w:id="7359" w:name="_CR15_1_19_1"/>
      <w:bookmarkStart w:id="7360" w:name="_Toc20156436"/>
      <w:bookmarkStart w:id="7361" w:name="_Toc27501594"/>
      <w:bookmarkStart w:id="7362" w:name="_Toc36049720"/>
      <w:bookmarkStart w:id="7363" w:name="_Toc45210486"/>
      <w:bookmarkStart w:id="7364" w:name="_Toc51861313"/>
      <w:bookmarkStart w:id="7365" w:name="_Toc193391513"/>
      <w:bookmarkEnd w:id="7359"/>
      <w:r>
        <w:rPr>
          <w:lang w:eastAsia="zh-CN"/>
        </w:rPr>
        <w:t>15.1.19.1</w:t>
      </w:r>
      <w:r>
        <w:rPr>
          <w:lang w:eastAsia="zh-CN"/>
        </w:rPr>
        <w:tab/>
        <w:t>Message definition</w:t>
      </w:r>
      <w:bookmarkEnd w:id="7360"/>
      <w:bookmarkEnd w:id="7361"/>
      <w:bookmarkEnd w:id="7362"/>
      <w:bookmarkEnd w:id="7363"/>
      <w:bookmarkEnd w:id="7364"/>
      <w:bookmarkEnd w:id="7365"/>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bookmarkStart w:id="7366" w:name="_CRTable15_1_19_11"/>
      <w:r>
        <w:t>Table </w:t>
      </w:r>
      <w:bookmarkEnd w:id="7366"/>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7367" w:name="_CR15_1_20"/>
      <w:bookmarkStart w:id="7368" w:name="_Toc20156437"/>
      <w:bookmarkStart w:id="7369" w:name="_Toc27501595"/>
      <w:bookmarkStart w:id="7370" w:name="_Toc36049721"/>
      <w:bookmarkStart w:id="7371" w:name="_Toc45210487"/>
      <w:bookmarkStart w:id="7372" w:name="_Toc51861314"/>
      <w:bookmarkStart w:id="7373" w:name="_Toc193391514"/>
      <w:bookmarkEnd w:id="7367"/>
      <w:r>
        <w:rPr>
          <w:lang w:eastAsia="ko-KR"/>
        </w:rPr>
        <w:t>15.1.20</w:t>
      </w:r>
      <w:r>
        <w:tab/>
        <w:t>GROUP CALL BROADCAST</w:t>
      </w:r>
      <w:r>
        <w:rPr>
          <w:lang w:eastAsia="ko-KR"/>
        </w:rPr>
        <w:t xml:space="preserve"> message</w:t>
      </w:r>
      <w:bookmarkEnd w:id="7368"/>
      <w:bookmarkEnd w:id="7369"/>
      <w:bookmarkEnd w:id="7370"/>
      <w:bookmarkEnd w:id="7371"/>
      <w:bookmarkEnd w:id="7372"/>
      <w:bookmarkEnd w:id="7373"/>
    </w:p>
    <w:p w14:paraId="73207543" w14:textId="77777777" w:rsidR="00692704" w:rsidRDefault="00692704" w:rsidP="00567124">
      <w:pPr>
        <w:pStyle w:val="Heading4"/>
        <w:rPr>
          <w:lang w:eastAsia="zh-CN"/>
        </w:rPr>
      </w:pPr>
      <w:bookmarkStart w:id="7374" w:name="_CR15_1_20_1"/>
      <w:bookmarkStart w:id="7375" w:name="_Toc20156438"/>
      <w:bookmarkStart w:id="7376" w:name="_Toc27501596"/>
      <w:bookmarkStart w:id="7377" w:name="_Toc36049722"/>
      <w:bookmarkStart w:id="7378" w:name="_Toc45210488"/>
      <w:bookmarkStart w:id="7379" w:name="_Toc51861315"/>
      <w:bookmarkStart w:id="7380" w:name="_Toc193391515"/>
      <w:bookmarkEnd w:id="7374"/>
      <w:r>
        <w:rPr>
          <w:lang w:eastAsia="zh-CN"/>
        </w:rPr>
        <w:t>15.1.20.1</w:t>
      </w:r>
      <w:r>
        <w:rPr>
          <w:lang w:eastAsia="zh-CN"/>
        </w:rPr>
        <w:tab/>
        <w:t>Message definition</w:t>
      </w:r>
      <w:bookmarkEnd w:id="7375"/>
      <w:bookmarkEnd w:id="7376"/>
      <w:bookmarkEnd w:id="7377"/>
      <w:bookmarkEnd w:id="7378"/>
      <w:bookmarkEnd w:id="7379"/>
      <w:bookmarkEnd w:id="7380"/>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bookmarkStart w:id="7381" w:name="_CRTable15_1_20_11"/>
      <w:r>
        <w:t>Table </w:t>
      </w:r>
      <w:bookmarkEnd w:id="7381"/>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7382" w:name="_CR15_1_21"/>
      <w:bookmarkStart w:id="7383" w:name="_Toc20156439"/>
      <w:bookmarkStart w:id="7384" w:name="_Toc27501597"/>
      <w:bookmarkStart w:id="7385" w:name="_Toc36049723"/>
      <w:bookmarkStart w:id="7386" w:name="_Toc45210489"/>
      <w:bookmarkStart w:id="7387" w:name="_Toc51861316"/>
      <w:bookmarkStart w:id="7388" w:name="_Toc193391516"/>
      <w:bookmarkEnd w:id="7382"/>
      <w:r>
        <w:rPr>
          <w:lang w:eastAsia="ko-KR"/>
        </w:rPr>
        <w:t>15.1.21</w:t>
      </w:r>
      <w:r>
        <w:tab/>
      </w:r>
      <w:r>
        <w:rPr>
          <w:lang w:eastAsia="ko-KR"/>
        </w:rPr>
        <w:t xml:space="preserve">GROUP </w:t>
      </w:r>
      <w:r>
        <w:t>CALL BROADCAST END</w:t>
      </w:r>
      <w:r>
        <w:rPr>
          <w:lang w:eastAsia="ko-KR"/>
        </w:rPr>
        <w:t xml:space="preserve"> message</w:t>
      </w:r>
      <w:bookmarkEnd w:id="7383"/>
      <w:bookmarkEnd w:id="7384"/>
      <w:bookmarkEnd w:id="7385"/>
      <w:bookmarkEnd w:id="7386"/>
      <w:bookmarkEnd w:id="7387"/>
      <w:bookmarkEnd w:id="7388"/>
    </w:p>
    <w:p w14:paraId="54B8DD2F" w14:textId="77777777" w:rsidR="00692704" w:rsidRDefault="00692704" w:rsidP="00567124">
      <w:pPr>
        <w:pStyle w:val="Heading4"/>
        <w:rPr>
          <w:lang w:eastAsia="zh-CN"/>
        </w:rPr>
      </w:pPr>
      <w:bookmarkStart w:id="7389" w:name="_CR15_1_21_1"/>
      <w:bookmarkStart w:id="7390" w:name="_Toc20156440"/>
      <w:bookmarkStart w:id="7391" w:name="_Toc27501598"/>
      <w:bookmarkStart w:id="7392" w:name="_Toc36049724"/>
      <w:bookmarkStart w:id="7393" w:name="_Toc45210490"/>
      <w:bookmarkStart w:id="7394" w:name="_Toc51861317"/>
      <w:bookmarkStart w:id="7395" w:name="_Toc193391517"/>
      <w:bookmarkEnd w:id="7389"/>
      <w:r>
        <w:rPr>
          <w:lang w:eastAsia="zh-CN"/>
        </w:rPr>
        <w:t>15.1.21.1</w:t>
      </w:r>
      <w:r>
        <w:rPr>
          <w:lang w:eastAsia="zh-CN"/>
        </w:rPr>
        <w:tab/>
        <w:t>Message definition</w:t>
      </w:r>
      <w:bookmarkEnd w:id="7390"/>
      <w:bookmarkEnd w:id="7391"/>
      <w:bookmarkEnd w:id="7392"/>
      <w:bookmarkEnd w:id="7393"/>
      <w:bookmarkEnd w:id="7394"/>
      <w:bookmarkEnd w:id="7395"/>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bookmarkStart w:id="7396" w:name="_CRTable15_1_21_11"/>
      <w:r>
        <w:lastRenderedPageBreak/>
        <w:t>Table </w:t>
      </w:r>
      <w:bookmarkEnd w:id="7396"/>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7397" w:name="_CR15_1_22"/>
      <w:bookmarkStart w:id="7398" w:name="_Toc45210491"/>
      <w:bookmarkStart w:id="7399" w:name="_Toc51861318"/>
      <w:bookmarkStart w:id="7400" w:name="_Toc20156441"/>
      <w:bookmarkStart w:id="7401" w:name="_Toc27501599"/>
      <w:bookmarkStart w:id="7402" w:name="_Toc36049725"/>
      <w:bookmarkStart w:id="7403" w:name="_Toc193391518"/>
      <w:bookmarkEnd w:id="7397"/>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7398"/>
      <w:bookmarkEnd w:id="7399"/>
      <w:bookmarkEnd w:id="7403"/>
    </w:p>
    <w:p w14:paraId="172EE097" w14:textId="77777777" w:rsidR="00F23416" w:rsidRDefault="00F23416" w:rsidP="00567124">
      <w:pPr>
        <w:pStyle w:val="Heading4"/>
        <w:rPr>
          <w:lang w:eastAsia="zh-CN"/>
        </w:rPr>
      </w:pPr>
      <w:bookmarkStart w:id="7404" w:name="_CR15_1_22_1"/>
      <w:bookmarkStart w:id="7405" w:name="_Toc45210492"/>
      <w:bookmarkStart w:id="7406" w:name="_Toc51861319"/>
      <w:bookmarkStart w:id="7407" w:name="_Toc193391519"/>
      <w:bookmarkEnd w:id="7404"/>
      <w:r>
        <w:rPr>
          <w:lang w:eastAsia="zh-CN"/>
        </w:rPr>
        <w:t>15.1.</w:t>
      </w:r>
      <w:r>
        <w:rPr>
          <w:lang w:val="fr-FR" w:eastAsia="zh-CN"/>
        </w:rPr>
        <w:t>22</w:t>
      </w:r>
      <w:r>
        <w:rPr>
          <w:lang w:eastAsia="zh-CN"/>
        </w:rPr>
        <w:t>.1</w:t>
      </w:r>
      <w:r>
        <w:rPr>
          <w:lang w:eastAsia="zh-CN"/>
        </w:rPr>
        <w:tab/>
        <w:t>Message definition</w:t>
      </w:r>
      <w:bookmarkEnd w:id="7405"/>
      <w:bookmarkEnd w:id="7406"/>
      <w:bookmarkEnd w:id="7407"/>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bookmarkStart w:id="7408" w:name="_CRTable15_1_22_11"/>
      <w:r>
        <w:t>Table </w:t>
      </w:r>
      <w:bookmarkEnd w:id="7408"/>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7409" w:name="_CR15_1_23"/>
      <w:bookmarkStart w:id="7410" w:name="_Toc45210493"/>
      <w:bookmarkStart w:id="7411" w:name="_Toc51861320"/>
      <w:bookmarkStart w:id="7412" w:name="_Toc193391520"/>
      <w:bookmarkEnd w:id="7409"/>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7410"/>
      <w:bookmarkEnd w:id="7411"/>
      <w:bookmarkEnd w:id="7412"/>
    </w:p>
    <w:p w14:paraId="4887851D" w14:textId="77777777" w:rsidR="00F23416" w:rsidRDefault="00F23416" w:rsidP="00567124">
      <w:pPr>
        <w:pStyle w:val="Heading4"/>
        <w:rPr>
          <w:lang w:eastAsia="zh-CN"/>
        </w:rPr>
      </w:pPr>
      <w:bookmarkStart w:id="7413" w:name="_CR15_1_23_1"/>
      <w:bookmarkStart w:id="7414" w:name="_Toc45210494"/>
      <w:bookmarkStart w:id="7415" w:name="_Toc51861321"/>
      <w:bookmarkStart w:id="7416" w:name="_Toc193391521"/>
      <w:bookmarkEnd w:id="7413"/>
      <w:r>
        <w:rPr>
          <w:lang w:eastAsia="zh-CN"/>
        </w:rPr>
        <w:t>15.1.</w:t>
      </w:r>
      <w:r>
        <w:rPr>
          <w:lang w:val="en-US" w:eastAsia="zh-CN"/>
        </w:rPr>
        <w:t>23</w:t>
      </w:r>
      <w:r>
        <w:rPr>
          <w:lang w:eastAsia="zh-CN"/>
        </w:rPr>
        <w:t>.1</w:t>
      </w:r>
      <w:r>
        <w:rPr>
          <w:lang w:eastAsia="zh-CN"/>
        </w:rPr>
        <w:tab/>
        <w:t>Message definition</w:t>
      </w:r>
      <w:bookmarkEnd w:id="7414"/>
      <w:bookmarkEnd w:id="7415"/>
      <w:bookmarkEnd w:id="7416"/>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bookmarkStart w:id="7417" w:name="_CRTable15_1_23_11"/>
      <w:r>
        <w:lastRenderedPageBreak/>
        <w:t>Table </w:t>
      </w:r>
      <w:bookmarkEnd w:id="7417"/>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7418" w:name="_CR15_2"/>
      <w:bookmarkStart w:id="7419" w:name="_Toc45210495"/>
      <w:bookmarkStart w:id="7420" w:name="_Toc51861322"/>
      <w:bookmarkStart w:id="7421" w:name="_Toc193391522"/>
      <w:bookmarkEnd w:id="7418"/>
      <w:r>
        <w:t>15.2</w:t>
      </w:r>
      <w:r>
        <w:tab/>
        <w:t>General message format and information elements coding</w:t>
      </w:r>
      <w:bookmarkEnd w:id="7400"/>
      <w:bookmarkEnd w:id="7401"/>
      <w:bookmarkEnd w:id="7402"/>
      <w:bookmarkEnd w:id="7419"/>
      <w:bookmarkEnd w:id="7420"/>
      <w:bookmarkEnd w:id="7421"/>
    </w:p>
    <w:p w14:paraId="2BF49647" w14:textId="77777777" w:rsidR="00692704" w:rsidRDefault="00692704" w:rsidP="00567124">
      <w:pPr>
        <w:pStyle w:val="Heading3"/>
        <w:rPr>
          <w:lang w:eastAsia="ko-KR"/>
        </w:rPr>
      </w:pPr>
      <w:bookmarkStart w:id="7422" w:name="_CR15_2_1"/>
      <w:bookmarkStart w:id="7423" w:name="_Toc20156442"/>
      <w:bookmarkStart w:id="7424" w:name="_Toc27501600"/>
      <w:bookmarkStart w:id="7425" w:name="_Toc36049726"/>
      <w:bookmarkStart w:id="7426" w:name="_Toc45210496"/>
      <w:bookmarkStart w:id="7427" w:name="_Toc51861323"/>
      <w:bookmarkStart w:id="7428" w:name="_Toc193391523"/>
      <w:bookmarkEnd w:id="7422"/>
      <w:r>
        <w:t>15.2.1</w:t>
      </w:r>
      <w:r>
        <w:rPr>
          <w:lang w:eastAsia="ko-KR"/>
        </w:rPr>
        <w:tab/>
        <w:t>General</w:t>
      </w:r>
      <w:bookmarkEnd w:id="7423"/>
      <w:bookmarkEnd w:id="7424"/>
      <w:bookmarkEnd w:id="7425"/>
      <w:bookmarkEnd w:id="7426"/>
      <w:bookmarkEnd w:id="7427"/>
      <w:bookmarkEnd w:id="7428"/>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bookmarkStart w:id="7429" w:name="_CRFigure15_2_11"/>
      <w:r>
        <w:rPr>
          <w:lang w:eastAsia="zh-CN"/>
        </w:rPr>
        <w:t>Figure </w:t>
      </w:r>
      <w:bookmarkEnd w:id="7429"/>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7430" w:name="_PERM_MCCTEMPBM_CRPT00830046___7"/>
            <w:bookmarkEnd w:id="7430"/>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bookmarkStart w:id="7431" w:name="_CRFigure15_2_12"/>
      <w:r>
        <w:rPr>
          <w:lang w:eastAsia="zh-CN"/>
        </w:rPr>
        <w:t>Figure </w:t>
      </w:r>
      <w:bookmarkEnd w:id="7431"/>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7432" w:name="_CR15_2_2"/>
      <w:bookmarkStart w:id="7433" w:name="_Toc20156443"/>
      <w:bookmarkStart w:id="7434" w:name="_Toc27501601"/>
      <w:bookmarkStart w:id="7435" w:name="_Toc36049727"/>
      <w:bookmarkStart w:id="7436" w:name="_Toc45210497"/>
      <w:bookmarkStart w:id="7437" w:name="_Toc51861324"/>
      <w:bookmarkStart w:id="7438" w:name="_Toc193391524"/>
      <w:bookmarkEnd w:id="7432"/>
      <w:r>
        <w:t>15.2.2</w:t>
      </w:r>
      <w:r>
        <w:rPr>
          <w:lang w:eastAsia="ko-KR"/>
        </w:rPr>
        <w:tab/>
        <w:t>Message type</w:t>
      </w:r>
      <w:bookmarkEnd w:id="7433"/>
      <w:bookmarkEnd w:id="7434"/>
      <w:bookmarkEnd w:id="7435"/>
      <w:bookmarkEnd w:id="7436"/>
      <w:bookmarkEnd w:id="7437"/>
      <w:bookmarkEnd w:id="7438"/>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bookmarkStart w:id="7439" w:name="_CRTable15_2_21"/>
      <w:r>
        <w:lastRenderedPageBreak/>
        <w:t>Table </w:t>
      </w:r>
      <w:bookmarkEnd w:id="7439"/>
      <w:r>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7440" w:name="_CR15_2_3"/>
      <w:bookmarkStart w:id="7441" w:name="_Toc20156444"/>
      <w:bookmarkStart w:id="7442" w:name="_Toc27501602"/>
      <w:bookmarkStart w:id="7443" w:name="_Toc36049728"/>
      <w:bookmarkStart w:id="7444" w:name="_Toc45210498"/>
      <w:bookmarkStart w:id="7445" w:name="_Toc51861325"/>
      <w:bookmarkStart w:id="7446" w:name="_Toc193391525"/>
      <w:bookmarkEnd w:id="7440"/>
      <w:r>
        <w:t>15.2.3</w:t>
      </w:r>
      <w:r>
        <w:tab/>
        <w:t>Call identifier</w:t>
      </w:r>
      <w:bookmarkEnd w:id="7441"/>
      <w:bookmarkEnd w:id="7442"/>
      <w:bookmarkEnd w:id="7443"/>
      <w:bookmarkEnd w:id="7444"/>
      <w:bookmarkEnd w:id="7445"/>
      <w:bookmarkEnd w:id="7446"/>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7447" w:name="_PERM_MCCTEMPBM_CRPT00830047___7"/>
            <w:bookmarkEnd w:id="7447"/>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bookmarkStart w:id="7448" w:name="_CRFigure15_2_31"/>
      <w:r>
        <w:t>Figure </w:t>
      </w:r>
      <w:bookmarkEnd w:id="7448"/>
      <w:r>
        <w:t xml:space="preserve">15.2.3-1: </w:t>
      </w:r>
      <w:r>
        <w:rPr>
          <w:lang w:eastAsia="ko-KR"/>
        </w:rPr>
        <w:t xml:space="preserve">Call identifier </w:t>
      </w:r>
      <w:r>
        <w:t>information element</w:t>
      </w:r>
    </w:p>
    <w:p w14:paraId="27E45568" w14:textId="77777777" w:rsidR="00692704" w:rsidRDefault="00692704" w:rsidP="00692704">
      <w:pPr>
        <w:pStyle w:val="TH"/>
      </w:pPr>
      <w:bookmarkStart w:id="7449" w:name="_CRTable15_2_31"/>
      <w:r>
        <w:t>Table </w:t>
      </w:r>
      <w:bookmarkEnd w:id="7449"/>
      <w:r>
        <w:t xml:space="preserve">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7450" w:name="_CR15_2_4"/>
      <w:bookmarkStart w:id="7451" w:name="_Toc20156445"/>
      <w:bookmarkStart w:id="7452" w:name="_Toc27501603"/>
      <w:bookmarkStart w:id="7453" w:name="_Toc36049729"/>
      <w:bookmarkStart w:id="7454" w:name="_Toc45210499"/>
      <w:bookmarkStart w:id="7455" w:name="_Toc51861326"/>
      <w:bookmarkStart w:id="7456" w:name="_Toc193391526"/>
      <w:bookmarkEnd w:id="7450"/>
      <w:r>
        <w:t>15.2.4</w:t>
      </w:r>
      <w:r>
        <w:tab/>
        <w:t>Refresh interval</w:t>
      </w:r>
      <w:bookmarkEnd w:id="7451"/>
      <w:bookmarkEnd w:id="7452"/>
      <w:bookmarkEnd w:id="7453"/>
      <w:bookmarkEnd w:id="7454"/>
      <w:bookmarkEnd w:id="7455"/>
      <w:bookmarkEnd w:id="7456"/>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bookmarkStart w:id="7457" w:name="_CRTable15_2_41"/>
      <w:r>
        <w:t>Table </w:t>
      </w:r>
      <w:bookmarkEnd w:id="7457"/>
      <w:r>
        <w:t>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7458" w:name="_CR15_2_5"/>
      <w:bookmarkStart w:id="7459" w:name="_Toc20156446"/>
      <w:bookmarkStart w:id="7460" w:name="_Toc27501604"/>
      <w:bookmarkStart w:id="7461" w:name="_Toc36049730"/>
      <w:bookmarkStart w:id="7462" w:name="_Toc45210500"/>
      <w:bookmarkStart w:id="7463" w:name="_Toc51861327"/>
      <w:bookmarkStart w:id="7464" w:name="_Toc193391527"/>
      <w:bookmarkEnd w:id="7458"/>
      <w:r>
        <w:t>15.2.5</w:t>
      </w:r>
      <w:r>
        <w:tab/>
        <w:t>MCPTT group ID</w:t>
      </w:r>
      <w:bookmarkEnd w:id="7459"/>
      <w:bookmarkEnd w:id="7460"/>
      <w:bookmarkEnd w:id="7461"/>
      <w:bookmarkEnd w:id="7462"/>
      <w:bookmarkEnd w:id="7463"/>
      <w:bookmarkEnd w:id="7464"/>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bookmarkStart w:id="7465" w:name="_CRTable15_2_51"/>
      <w:r>
        <w:t>Table </w:t>
      </w:r>
      <w:bookmarkEnd w:id="7465"/>
      <w:r>
        <w:t>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7466" w:name="_CR15_2_6"/>
      <w:bookmarkStart w:id="7467" w:name="_Toc20156447"/>
      <w:bookmarkStart w:id="7468" w:name="_Toc27501605"/>
      <w:bookmarkStart w:id="7469" w:name="_Toc36049731"/>
      <w:bookmarkStart w:id="7470" w:name="_Toc45210501"/>
      <w:bookmarkStart w:id="7471" w:name="_Toc51861328"/>
      <w:bookmarkStart w:id="7472" w:name="_Toc193391528"/>
      <w:bookmarkEnd w:id="7466"/>
      <w:r>
        <w:t>15.2.6</w:t>
      </w:r>
      <w:r>
        <w:tab/>
        <w:t>SDP</w:t>
      </w:r>
      <w:bookmarkEnd w:id="7467"/>
      <w:bookmarkEnd w:id="7468"/>
      <w:bookmarkEnd w:id="7469"/>
      <w:bookmarkEnd w:id="7470"/>
      <w:bookmarkEnd w:id="7471"/>
      <w:bookmarkEnd w:id="7472"/>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bookmarkStart w:id="7473" w:name="_CRFigure15_2_61"/>
      <w:r>
        <w:t>Figure </w:t>
      </w:r>
      <w:bookmarkEnd w:id="7473"/>
      <w:r>
        <w:t>15.2.6-1: SDP information element</w:t>
      </w:r>
    </w:p>
    <w:p w14:paraId="344CBC44" w14:textId="77777777" w:rsidR="00692704" w:rsidRDefault="00692704" w:rsidP="00692704">
      <w:pPr>
        <w:pStyle w:val="TH"/>
      </w:pPr>
      <w:bookmarkStart w:id="7474" w:name="_CRTable15_2_61"/>
      <w:r>
        <w:lastRenderedPageBreak/>
        <w:t>Table </w:t>
      </w:r>
      <w:bookmarkEnd w:id="7474"/>
      <w:r>
        <w:t>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7475" w:name="_CR15_2_7"/>
      <w:bookmarkStart w:id="7476" w:name="_Toc20156448"/>
      <w:bookmarkStart w:id="7477" w:name="_Toc27501606"/>
      <w:bookmarkStart w:id="7478" w:name="_Toc36049732"/>
      <w:bookmarkStart w:id="7479" w:name="_Toc45210502"/>
      <w:bookmarkStart w:id="7480" w:name="_Toc51861329"/>
      <w:bookmarkStart w:id="7481" w:name="_Toc193391529"/>
      <w:bookmarkEnd w:id="7475"/>
      <w:r>
        <w:t>15.2.7</w:t>
      </w:r>
      <w:r>
        <w:rPr>
          <w:lang w:eastAsia="ko-KR"/>
        </w:rPr>
        <w:tab/>
        <w:t>Commencement mode</w:t>
      </w:r>
      <w:bookmarkEnd w:id="7476"/>
      <w:bookmarkEnd w:id="7477"/>
      <w:bookmarkEnd w:id="7478"/>
      <w:bookmarkEnd w:id="7479"/>
      <w:bookmarkEnd w:id="7480"/>
      <w:bookmarkEnd w:id="7481"/>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bookmarkStart w:id="7482" w:name="_CRTable15_2_71"/>
      <w:r>
        <w:t>Table </w:t>
      </w:r>
      <w:bookmarkEnd w:id="7482"/>
      <w:r>
        <w:t>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7483" w:name="_CR15_2_8"/>
      <w:bookmarkStart w:id="7484" w:name="_Toc20156449"/>
      <w:bookmarkStart w:id="7485" w:name="_Toc27501607"/>
      <w:bookmarkStart w:id="7486" w:name="_Toc36049733"/>
      <w:bookmarkStart w:id="7487" w:name="_Toc45210503"/>
      <w:bookmarkStart w:id="7488" w:name="_Toc51861330"/>
      <w:bookmarkStart w:id="7489" w:name="_Toc193391530"/>
      <w:bookmarkEnd w:id="7483"/>
      <w:r>
        <w:t>15.2.</w:t>
      </w:r>
      <w:r>
        <w:rPr>
          <w:lang w:eastAsia="ko-KR"/>
        </w:rPr>
        <w:t>8</w:t>
      </w:r>
      <w:r>
        <w:tab/>
        <w:t>Reason</w:t>
      </w:r>
      <w:bookmarkEnd w:id="7484"/>
      <w:bookmarkEnd w:id="7485"/>
      <w:bookmarkEnd w:id="7486"/>
      <w:bookmarkEnd w:id="7487"/>
      <w:bookmarkEnd w:id="7488"/>
      <w:bookmarkEnd w:id="7489"/>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bookmarkStart w:id="7490" w:name="_CRTable15_2_81"/>
      <w:r>
        <w:t xml:space="preserve">Table </w:t>
      </w:r>
      <w:bookmarkEnd w:id="7490"/>
      <w:r>
        <w:t>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7491" w:name="_CR15_2_9"/>
      <w:bookmarkStart w:id="7492" w:name="_Toc20156450"/>
      <w:bookmarkStart w:id="7493" w:name="_Toc27501608"/>
      <w:bookmarkStart w:id="7494" w:name="_Toc36049734"/>
      <w:bookmarkStart w:id="7495" w:name="_Toc45210504"/>
      <w:bookmarkStart w:id="7496" w:name="_Toc51861331"/>
      <w:bookmarkStart w:id="7497" w:name="_Toc193391531"/>
      <w:bookmarkEnd w:id="7491"/>
      <w:r>
        <w:t>15.2.9</w:t>
      </w:r>
      <w:r>
        <w:tab/>
        <w:t>Confirm</w:t>
      </w:r>
      <w:r>
        <w:rPr>
          <w:lang w:eastAsia="zh-CN"/>
        </w:rPr>
        <w:t xml:space="preserve"> mode indication</w:t>
      </w:r>
      <w:bookmarkEnd w:id="7492"/>
      <w:bookmarkEnd w:id="7493"/>
      <w:bookmarkEnd w:id="7494"/>
      <w:bookmarkEnd w:id="7495"/>
      <w:bookmarkEnd w:id="7496"/>
      <w:bookmarkEnd w:id="7497"/>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bookmarkStart w:id="7498" w:name="_CRFigure15_2_91"/>
      <w:r w:rsidRPr="00591AF4">
        <w:rPr>
          <w:lang w:val="fr-FR"/>
        </w:rPr>
        <w:t>Figure </w:t>
      </w:r>
      <w:bookmarkEnd w:id="7498"/>
      <w:r w:rsidRPr="00591AF4">
        <w:rPr>
          <w:lang w:val="fr-FR"/>
        </w:rPr>
        <w:t xml:space="preserve">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7499" w:name="_CR15_2_10"/>
      <w:bookmarkStart w:id="7500" w:name="_Toc20156451"/>
      <w:bookmarkStart w:id="7501" w:name="_Toc27501609"/>
      <w:bookmarkStart w:id="7502" w:name="_Toc36049735"/>
      <w:bookmarkStart w:id="7503" w:name="_Toc45210505"/>
      <w:bookmarkStart w:id="7504" w:name="_Toc51861332"/>
      <w:bookmarkStart w:id="7505" w:name="_Toc193391532"/>
      <w:bookmarkEnd w:id="7499"/>
      <w:r>
        <w:t>15.2.10</w:t>
      </w:r>
      <w:r>
        <w:tab/>
        <w:t>MCPTT user ID</w:t>
      </w:r>
      <w:bookmarkEnd w:id="7500"/>
      <w:bookmarkEnd w:id="7501"/>
      <w:bookmarkEnd w:id="7502"/>
      <w:bookmarkEnd w:id="7503"/>
      <w:bookmarkEnd w:id="7504"/>
      <w:bookmarkEnd w:id="7505"/>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bookmarkStart w:id="7506" w:name="_CRTable15_2_101"/>
      <w:r>
        <w:t>Table </w:t>
      </w:r>
      <w:bookmarkEnd w:id="7506"/>
      <w:r>
        <w:t>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7507" w:name="_CR15_2_11"/>
      <w:bookmarkStart w:id="7508" w:name="_Toc20156452"/>
      <w:bookmarkStart w:id="7509" w:name="_Toc27501610"/>
      <w:bookmarkStart w:id="7510" w:name="_Toc36049736"/>
      <w:bookmarkStart w:id="7511" w:name="_Toc45210506"/>
      <w:bookmarkStart w:id="7512" w:name="_Toc51861333"/>
      <w:bookmarkStart w:id="7513" w:name="_Toc193391533"/>
      <w:bookmarkEnd w:id="7507"/>
      <w:r>
        <w:t>15.2.11</w:t>
      </w:r>
      <w:r>
        <w:rPr>
          <w:lang w:eastAsia="ko-KR"/>
        </w:rPr>
        <w:tab/>
      </w:r>
      <w:r>
        <w:t>Call type</w:t>
      </w:r>
      <w:bookmarkEnd w:id="7508"/>
      <w:bookmarkEnd w:id="7509"/>
      <w:bookmarkEnd w:id="7510"/>
      <w:bookmarkEnd w:id="7511"/>
      <w:bookmarkEnd w:id="7512"/>
      <w:bookmarkEnd w:id="7513"/>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bookmarkStart w:id="7514" w:name="_CRTable15_2_111"/>
      <w:r>
        <w:t>Table </w:t>
      </w:r>
      <w:bookmarkEnd w:id="7514"/>
      <w:r>
        <w:t>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7515" w:name="_CR15_2_12"/>
      <w:bookmarkStart w:id="7516" w:name="_Toc20156453"/>
      <w:bookmarkStart w:id="7517" w:name="_Toc27501611"/>
      <w:bookmarkStart w:id="7518" w:name="_Toc36049737"/>
      <w:bookmarkStart w:id="7519" w:name="_Toc45210507"/>
      <w:bookmarkStart w:id="7520" w:name="_Toc51861334"/>
      <w:bookmarkStart w:id="7521" w:name="_Toc193391534"/>
      <w:bookmarkEnd w:id="7515"/>
      <w:r>
        <w:t>15.2.1</w:t>
      </w:r>
      <w:r w:rsidR="006B0622">
        <w:t>2</w:t>
      </w:r>
      <w:r>
        <w:rPr>
          <w:lang w:eastAsia="ko-KR"/>
        </w:rPr>
        <w:tab/>
        <w:t xml:space="preserve">User </w:t>
      </w:r>
      <w:r>
        <w:t>location</w:t>
      </w:r>
      <w:bookmarkEnd w:id="7516"/>
      <w:bookmarkEnd w:id="7517"/>
      <w:bookmarkEnd w:id="7518"/>
      <w:bookmarkEnd w:id="7519"/>
      <w:bookmarkEnd w:id="7520"/>
      <w:bookmarkEnd w:id="7521"/>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bookmarkStart w:id="7522" w:name="_CRTable15_2_121"/>
      <w:r>
        <w:t>Table </w:t>
      </w:r>
      <w:bookmarkEnd w:id="7522"/>
      <w:r>
        <w:t>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7523" w:name="_CR15_2_13"/>
      <w:bookmarkStart w:id="7524" w:name="_Toc20156454"/>
      <w:bookmarkStart w:id="7525" w:name="_Toc27501612"/>
      <w:bookmarkStart w:id="7526" w:name="_Toc36049738"/>
      <w:bookmarkStart w:id="7527" w:name="_Toc45210508"/>
      <w:bookmarkStart w:id="7528" w:name="_Toc51861335"/>
      <w:bookmarkStart w:id="7529" w:name="_Toc193391535"/>
      <w:bookmarkEnd w:id="7523"/>
      <w:r>
        <w:t>15.2.1</w:t>
      </w:r>
      <w:r w:rsidR="006B0622">
        <w:t>3</w:t>
      </w:r>
      <w:r>
        <w:rPr>
          <w:lang w:eastAsia="ko-KR"/>
        </w:rPr>
        <w:tab/>
      </w:r>
      <w:r>
        <w:t>Organization</w:t>
      </w:r>
      <w:r>
        <w:rPr>
          <w:lang w:eastAsia="ko-KR"/>
        </w:rPr>
        <w:t xml:space="preserve"> name</w:t>
      </w:r>
      <w:bookmarkEnd w:id="7524"/>
      <w:bookmarkEnd w:id="7525"/>
      <w:bookmarkEnd w:id="7526"/>
      <w:bookmarkEnd w:id="7527"/>
      <w:bookmarkEnd w:id="7528"/>
      <w:bookmarkEnd w:id="7529"/>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bookmarkStart w:id="7530" w:name="_CRTable15_2_131"/>
      <w:r>
        <w:t>Table </w:t>
      </w:r>
      <w:bookmarkEnd w:id="7530"/>
      <w:r>
        <w:t>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7531" w:name="_CR15_2_14"/>
      <w:bookmarkStart w:id="7532" w:name="_Toc20156455"/>
      <w:bookmarkStart w:id="7533" w:name="_Toc27501613"/>
      <w:bookmarkStart w:id="7534" w:name="_Toc36049739"/>
      <w:bookmarkStart w:id="7535" w:name="_Toc45210509"/>
      <w:bookmarkStart w:id="7536" w:name="_Toc51861336"/>
      <w:bookmarkStart w:id="7537" w:name="_Toc193391536"/>
      <w:bookmarkEnd w:id="7531"/>
      <w:r>
        <w:t>15.2.1</w:t>
      </w:r>
      <w:r w:rsidR="006B0622">
        <w:t>4</w:t>
      </w:r>
      <w:r>
        <w:tab/>
      </w:r>
      <w:r>
        <w:rPr>
          <w:lang w:eastAsia="zh-CN"/>
        </w:rPr>
        <w:t>Call start time</w:t>
      </w:r>
      <w:bookmarkEnd w:id="7532"/>
      <w:bookmarkEnd w:id="7533"/>
      <w:bookmarkEnd w:id="7534"/>
      <w:bookmarkEnd w:id="7535"/>
      <w:bookmarkEnd w:id="7536"/>
      <w:bookmarkEnd w:id="7537"/>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bookmarkStart w:id="7538" w:name="_CRFigure15_2_141"/>
      <w:r>
        <w:t>Figure </w:t>
      </w:r>
      <w:bookmarkEnd w:id="7538"/>
      <w:r>
        <w:t>15.2.1</w:t>
      </w:r>
      <w:r w:rsidR="00FC00FD">
        <w:t>4</w:t>
      </w:r>
      <w:r>
        <w:t>-1: Call start time value</w:t>
      </w:r>
    </w:p>
    <w:p w14:paraId="3B67F08A" w14:textId="77777777" w:rsidR="00692704" w:rsidRDefault="00692704" w:rsidP="00692704">
      <w:pPr>
        <w:pStyle w:val="TH"/>
      </w:pPr>
      <w:bookmarkStart w:id="7539" w:name="_CRTable15_2_141"/>
      <w:r>
        <w:t>Table </w:t>
      </w:r>
      <w:bookmarkEnd w:id="7539"/>
      <w:r>
        <w:t>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7540" w:name="_CR15_2_15"/>
      <w:bookmarkStart w:id="7541" w:name="_Toc20156456"/>
      <w:bookmarkStart w:id="7542" w:name="_Toc27501614"/>
      <w:bookmarkStart w:id="7543" w:name="_Toc36049740"/>
      <w:bookmarkStart w:id="7544" w:name="_Toc45210510"/>
      <w:bookmarkStart w:id="7545" w:name="_Toc51861337"/>
      <w:bookmarkStart w:id="7546" w:name="_Toc193391537"/>
      <w:bookmarkEnd w:id="7540"/>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7541"/>
      <w:bookmarkEnd w:id="7542"/>
      <w:bookmarkEnd w:id="7543"/>
      <w:bookmarkEnd w:id="7544"/>
      <w:bookmarkEnd w:id="7545"/>
      <w:bookmarkEnd w:id="7546"/>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bookmarkStart w:id="7547" w:name="_CRFigure15_2_151"/>
      <w:r>
        <w:t>Figure</w:t>
      </w:r>
      <w:r w:rsidR="006D3350">
        <w:t> </w:t>
      </w:r>
      <w:bookmarkEnd w:id="7547"/>
      <w:r>
        <w:t>15.2.1</w:t>
      </w:r>
      <w:r w:rsidR="00FC00FD">
        <w:t>5</w:t>
      </w:r>
      <w:r>
        <w:t xml:space="preserve">-1: </w:t>
      </w:r>
      <w:r w:rsidR="00F6469E">
        <w:t xml:space="preserve">Last call type change </w:t>
      </w:r>
      <w:r>
        <w:t>time value</w:t>
      </w:r>
    </w:p>
    <w:p w14:paraId="04525153" w14:textId="77777777" w:rsidR="00B70478" w:rsidRDefault="00B70478" w:rsidP="00B70478">
      <w:pPr>
        <w:pStyle w:val="TH"/>
      </w:pPr>
      <w:bookmarkStart w:id="7548" w:name="_CRTable15_2_151"/>
      <w:r>
        <w:t>Table</w:t>
      </w:r>
      <w:r w:rsidR="006D3350">
        <w:t> </w:t>
      </w:r>
      <w:bookmarkEnd w:id="7548"/>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7549" w:name="_CR15_2_16"/>
      <w:bookmarkStart w:id="7550" w:name="_Toc20156457"/>
      <w:bookmarkStart w:id="7551" w:name="_Toc27501615"/>
      <w:bookmarkStart w:id="7552" w:name="_Toc36049741"/>
      <w:bookmarkStart w:id="7553" w:name="_Toc45210511"/>
      <w:bookmarkStart w:id="7554" w:name="_Toc51861338"/>
      <w:bookmarkStart w:id="7555" w:name="_Toc193391538"/>
      <w:bookmarkEnd w:id="7549"/>
      <w:r>
        <w:rPr>
          <w:rFonts w:eastAsia="Malgun Gothic"/>
          <w:lang w:eastAsia="zh-CN"/>
        </w:rPr>
        <w:t>15.2.1</w:t>
      </w:r>
      <w:r w:rsidR="006B0622">
        <w:rPr>
          <w:rFonts w:eastAsia="Malgun Gothic"/>
          <w:lang w:eastAsia="zh-CN"/>
        </w:rPr>
        <w:t>6</w:t>
      </w:r>
      <w:r>
        <w:rPr>
          <w:rFonts w:eastAsia="Malgun Gothic"/>
          <w:lang w:eastAsia="zh-CN"/>
        </w:rPr>
        <w:tab/>
        <w:t>Probe response</w:t>
      </w:r>
      <w:bookmarkEnd w:id="7550"/>
      <w:bookmarkEnd w:id="7551"/>
      <w:bookmarkEnd w:id="7552"/>
      <w:bookmarkEnd w:id="7553"/>
      <w:bookmarkEnd w:id="7554"/>
      <w:bookmarkEnd w:id="7555"/>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bookmarkStart w:id="7556" w:name="_CRFigure15_2_161"/>
      <w:r>
        <w:t>Figure</w:t>
      </w:r>
      <w:r w:rsidR="006D3350">
        <w:t> </w:t>
      </w:r>
      <w:bookmarkEnd w:id="7556"/>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7557" w:name="_CR16"/>
      <w:bookmarkStart w:id="7558" w:name="_Toc27501616"/>
      <w:bookmarkStart w:id="7559" w:name="_Toc36049742"/>
      <w:bookmarkStart w:id="7560" w:name="_Toc45210512"/>
      <w:bookmarkStart w:id="7561" w:name="_Toc51861339"/>
      <w:bookmarkStart w:id="7562" w:name="_Toc193391539"/>
      <w:bookmarkEnd w:id="7557"/>
      <w:r>
        <w:rPr>
          <w:noProof/>
        </w:rPr>
        <w:t>16</w:t>
      </w:r>
      <w:r w:rsidRPr="0073469F">
        <w:rPr>
          <w:noProof/>
        </w:rPr>
        <w:tab/>
      </w:r>
      <w:r>
        <w:rPr>
          <w:lang w:val="en-US"/>
        </w:rPr>
        <w:t>Regroup using a preconfigured group</w:t>
      </w:r>
      <w:bookmarkEnd w:id="7558"/>
      <w:bookmarkEnd w:id="7559"/>
      <w:bookmarkEnd w:id="7560"/>
      <w:bookmarkEnd w:id="7561"/>
      <w:bookmarkEnd w:id="7562"/>
    </w:p>
    <w:p w14:paraId="511B7C71" w14:textId="77777777" w:rsidR="007B03E9" w:rsidRDefault="007B03E9" w:rsidP="00567124">
      <w:pPr>
        <w:pStyle w:val="Heading2"/>
      </w:pPr>
      <w:bookmarkStart w:id="7563" w:name="_CR16_1"/>
      <w:bookmarkStart w:id="7564" w:name="_Toc27501617"/>
      <w:bookmarkStart w:id="7565" w:name="_Toc36049743"/>
      <w:bookmarkStart w:id="7566" w:name="_Toc45210513"/>
      <w:bookmarkStart w:id="7567" w:name="_Toc51861340"/>
      <w:bookmarkStart w:id="7568" w:name="_Toc193391540"/>
      <w:bookmarkEnd w:id="7563"/>
      <w:r>
        <w:rPr>
          <w:lang w:val="fr-FR"/>
        </w:rPr>
        <w:t>16</w:t>
      </w:r>
      <w:r w:rsidRPr="0073469F">
        <w:t>.1</w:t>
      </w:r>
      <w:r w:rsidRPr="0073469F">
        <w:tab/>
      </w:r>
      <w:r>
        <w:t>General</w:t>
      </w:r>
      <w:bookmarkEnd w:id="7564"/>
      <w:bookmarkEnd w:id="7565"/>
      <w:bookmarkEnd w:id="7566"/>
      <w:bookmarkEnd w:id="7567"/>
      <w:bookmarkEnd w:id="7568"/>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7569" w:name="_CR16_2"/>
      <w:bookmarkStart w:id="7570" w:name="_Toc27501618"/>
      <w:bookmarkStart w:id="7571" w:name="_Toc36049744"/>
      <w:bookmarkStart w:id="7572" w:name="_Toc45210514"/>
      <w:bookmarkStart w:id="7573" w:name="_Toc51861341"/>
      <w:bookmarkStart w:id="7574" w:name="_Toc193391541"/>
      <w:bookmarkEnd w:id="7569"/>
      <w:r w:rsidRPr="006E208F">
        <w:t>16</w:t>
      </w:r>
      <w:r>
        <w:t>.2</w:t>
      </w:r>
      <w:r w:rsidRPr="0073469F">
        <w:tab/>
      </w:r>
      <w:r>
        <w:rPr>
          <w:lang w:val="en-US"/>
        </w:rPr>
        <w:t>Group regroup using a preconfigured group</w:t>
      </w:r>
      <w:bookmarkEnd w:id="7570"/>
      <w:bookmarkEnd w:id="7571"/>
      <w:bookmarkEnd w:id="7572"/>
      <w:bookmarkEnd w:id="7573"/>
      <w:bookmarkEnd w:id="7574"/>
    </w:p>
    <w:p w14:paraId="2B900165" w14:textId="77777777" w:rsidR="007B03E9" w:rsidRDefault="007B03E9" w:rsidP="00567124">
      <w:pPr>
        <w:pStyle w:val="Heading3"/>
        <w:rPr>
          <w:lang w:val="en-US"/>
        </w:rPr>
      </w:pPr>
      <w:bookmarkStart w:id="7575" w:name="_CR16_2_1"/>
      <w:bookmarkStart w:id="7576" w:name="_Toc27501619"/>
      <w:bookmarkStart w:id="7577" w:name="_Toc36049745"/>
      <w:bookmarkStart w:id="7578" w:name="_Toc45210515"/>
      <w:bookmarkStart w:id="7579" w:name="_Toc51861342"/>
      <w:bookmarkStart w:id="7580" w:name="_Toc193391542"/>
      <w:bookmarkEnd w:id="7575"/>
      <w:r w:rsidRPr="006E208F">
        <w:t>16</w:t>
      </w:r>
      <w:r>
        <w:t>.2</w:t>
      </w:r>
      <w:r>
        <w:rPr>
          <w:lang w:val="en-US"/>
        </w:rPr>
        <w:t>.1</w:t>
      </w:r>
      <w:r w:rsidRPr="0073469F">
        <w:tab/>
      </w:r>
      <w:r>
        <w:rPr>
          <w:lang w:val="en-US"/>
        </w:rPr>
        <w:t>Client procedures</w:t>
      </w:r>
      <w:bookmarkEnd w:id="7576"/>
      <w:bookmarkEnd w:id="7577"/>
      <w:bookmarkEnd w:id="7578"/>
      <w:bookmarkEnd w:id="7579"/>
      <w:bookmarkEnd w:id="7580"/>
    </w:p>
    <w:p w14:paraId="4E924094" w14:textId="77777777" w:rsidR="007B03E9" w:rsidRDefault="007B03E9" w:rsidP="00567124">
      <w:pPr>
        <w:pStyle w:val="Heading4"/>
        <w:rPr>
          <w:lang w:val="en-US"/>
        </w:rPr>
      </w:pPr>
      <w:bookmarkStart w:id="7581" w:name="_CR16_2_1_1"/>
      <w:bookmarkStart w:id="7582" w:name="_Toc27501620"/>
      <w:bookmarkStart w:id="7583" w:name="_Toc36049746"/>
      <w:bookmarkStart w:id="7584" w:name="_Toc45210516"/>
      <w:bookmarkStart w:id="7585" w:name="_Toc51861343"/>
      <w:bookmarkStart w:id="7586" w:name="_Toc193391543"/>
      <w:bookmarkEnd w:id="7581"/>
      <w:r w:rsidRPr="006E208F">
        <w:t>16</w:t>
      </w:r>
      <w:r>
        <w:t>.2</w:t>
      </w:r>
      <w:r>
        <w:rPr>
          <w:lang w:val="en-US"/>
        </w:rPr>
        <w:t>.1.1</w:t>
      </w:r>
      <w:r w:rsidRPr="0073469F">
        <w:tab/>
      </w:r>
      <w:r>
        <w:rPr>
          <w:lang w:val="en-US"/>
        </w:rPr>
        <w:t>Requesting a group regroup using a preconfigured group</w:t>
      </w:r>
      <w:bookmarkEnd w:id="7582"/>
      <w:bookmarkEnd w:id="7583"/>
      <w:bookmarkEnd w:id="7584"/>
      <w:bookmarkEnd w:id="7585"/>
      <w:bookmarkEnd w:id="7586"/>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7587" w:name="_CR16_2_1_2"/>
      <w:bookmarkStart w:id="7588" w:name="_Toc27501621"/>
      <w:bookmarkStart w:id="7589" w:name="_Toc36049747"/>
      <w:bookmarkStart w:id="7590" w:name="_Toc45210517"/>
      <w:bookmarkStart w:id="7591" w:name="_Toc51861344"/>
      <w:bookmarkStart w:id="7592" w:name="_Toc193391544"/>
      <w:bookmarkEnd w:id="7587"/>
      <w:r w:rsidRPr="006E208F">
        <w:t>16</w:t>
      </w:r>
      <w:r>
        <w:t>.2</w:t>
      </w:r>
      <w:r>
        <w:rPr>
          <w:lang w:val="en-US"/>
        </w:rPr>
        <w:t>.1.2</w:t>
      </w:r>
      <w:r w:rsidRPr="0073469F">
        <w:tab/>
      </w:r>
      <w:r>
        <w:rPr>
          <w:lang w:val="en-US"/>
        </w:rPr>
        <w:t>Removing a regroup using preconfigured group</w:t>
      </w:r>
      <w:bookmarkEnd w:id="7588"/>
      <w:bookmarkEnd w:id="7589"/>
      <w:bookmarkEnd w:id="7590"/>
      <w:bookmarkEnd w:id="7591"/>
      <w:bookmarkEnd w:id="7592"/>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7593" w:name="_CR16_2_1_3"/>
      <w:bookmarkStart w:id="7594" w:name="_Toc36049748"/>
      <w:bookmarkStart w:id="7595" w:name="_Toc45210518"/>
      <w:bookmarkStart w:id="7596" w:name="_Toc51861345"/>
      <w:bookmarkStart w:id="7597" w:name="_Toc27501622"/>
      <w:bookmarkStart w:id="7598" w:name="_Toc193391545"/>
      <w:bookmarkEnd w:id="7593"/>
      <w:r w:rsidRPr="006E208F">
        <w:t>16</w:t>
      </w:r>
      <w:r>
        <w:t>.2</w:t>
      </w:r>
      <w:r>
        <w:rPr>
          <w:lang w:val="en-US"/>
        </w:rPr>
        <w:t>.1.3</w:t>
      </w:r>
      <w:r w:rsidRPr="0073469F">
        <w:tab/>
      </w:r>
      <w:r>
        <w:t>Receiving a notification of</w:t>
      </w:r>
      <w:r>
        <w:rPr>
          <w:lang w:val="en-US"/>
        </w:rPr>
        <w:t xml:space="preserve"> creation of a regroup using preconfigured group</w:t>
      </w:r>
      <w:bookmarkEnd w:id="7594"/>
      <w:bookmarkEnd w:id="7595"/>
      <w:bookmarkEnd w:id="7596"/>
      <w:bookmarkEnd w:id="7598"/>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7599" w:name="_CR16_2_1_4"/>
      <w:bookmarkStart w:id="7600" w:name="_Toc36049749"/>
      <w:bookmarkStart w:id="7601" w:name="_Toc45210519"/>
      <w:bookmarkStart w:id="7602" w:name="_Toc51861346"/>
      <w:bookmarkStart w:id="7603" w:name="_Toc193391546"/>
      <w:bookmarkEnd w:id="7599"/>
      <w:r w:rsidRPr="006E208F">
        <w:t>16</w:t>
      </w:r>
      <w:r>
        <w:t>.2</w:t>
      </w:r>
      <w:r>
        <w:rPr>
          <w:lang w:val="en-US"/>
        </w:rPr>
        <w:t>.1.4</w:t>
      </w:r>
      <w:r w:rsidRPr="0073469F">
        <w:tab/>
      </w:r>
      <w:r>
        <w:t>Receiving notification of</w:t>
      </w:r>
      <w:r>
        <w:rPr>
          <w:lang w:val="en-US"/>
        </w:rPr>
        <w:t xml:space="preserve"> removal of a regroup using preconfigured group</w:t>
      </w:r>
      <w:bookmarkEnd w:id="7600"/>
      <w:bookmarkEnd w:id="7601"/>
      <w:bookmarkEnd w:id="7602"/>
      <w:bookmarkEnd w:id="7603"/>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7604" w:name="_CR16_2_2"/>
      <w:bookmarkStart w:id="7605" w:name="_Toc36049750"/>
      <w:bookmarkStart w:id="7606" w:name="_Toc45210520"/>
      <w:bookmarkStart w:id="7607" w:name="_Toc51861347"/>
      <w:bookmarkStart w:id="7608" w:name="_Toc193391547"/>
      <w:bookmarkEnd w:id="7604"/>
      <w:r w:rsidRPr="005E3212">
        <w:t>16</w:t>
      </w:r>
      <w:r>
        <w:t>.2</w:t>
      </w:r>
      <w:r>
        <w:rPr>
          <w:lang w:val="en-US"/>
        </w:rPr>
        <w:t>.2</w:t>
      </w:r>
      <w:r w:rsidRPr="0073469F">
        <w:tab/>
      </w:r>
      <w:r>
        <w:rPr>
          <w:lang w:val="en-US"/>
        </w:rPr>
        <w:t>Participating MCPTT function procedures</w:t>
      </w:r>
      <w:bookmarkEnd w:id="7597"/>
      <w:bookmarkEnd w:id="7605"/>
      <w:bookmarkEnd w:id="7606"/>
      <w:bookmarkEnd w:id="7607"/>
      <w:bookmarkEnd w:id="7608"/>
    </w:p>
    <w:p w14:paraId="0588207F" w14:textId="77777777" w:rsidR="007B03E9" w:rsidRDefault="007B03E9" w:rsidP="00567124">
      <w:pPr>
        <w:pStyle w:val="Heading4"/>
        <w:rPr>
          <w:lang w:val="en-US"/>
        </w:rPr>
      </w:pPr>
      <w:bookmarkStart w:id="7609" w:name="_CR16_2_2_1"/>
      <w:bookmarkStart w:id="7610" w:name="_Toc27501623"/>
      <w:bookmarkStart w:id="7611" w:name="_Toc36049751"/>
      <w:bookmarkStart w:id="7612" w:name="_Toc45210521"/>
      <w:bookmarkStart w:id="7613" w:name="_Toc51861348"/>
      <w:bookmarkStart w:id="7614" w:name="_Toc193391548"/>
      <w:bookmarkEnd w:id="7609"/>
      <w:r w:rsidRPr="005E3212">
        <w:t>16</w:t>
      </w:r>
      <w:r>
        <w:t>.2</w:t>
      </w:r>
      <w:r>
        <w:rPr>
          <w:lang w:val="en-US"/>
        </w:rPr>
        <w:t>.2.1</w:t>
      </w:r>
      <w:r w:rsidRPr="0073469F">
        <w:tab/>
      </w:r>
      <w:r>
        <w:rPr>
          <w:lang w:val="en-US"/>
        </w:rPr>
        <w:t>General</w:t>
      </w:r>
      <w:bookmarkEnd w:id="7610"/>
      <w:bookmarkEnd w:id="7611"/>
      <w:bookmarkEnd w:id="7612"/>
      <w:bookmarkEnd w:id="7613"/>
      <w:bookmarkEnd w:id="7614"/>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7615" w:name="_CR16_2_2_2"/>
      <w:bookmarkStart w:id="7616" w:name="_Toc27501624"/>
      <w:bookmarkStart w:id="7617" w:name="_Toc36049752"/>
      <w:bookmarkStart w:id="7618" w:name="_Toc45210522"/>
      <w:bookmarkStart w:id="7619" w:name="_Toc51861349"/>
      <w:bookmarkStart w:id="7620" w:name="_Toc193391549"/>
      <w:bookmarkEnd w:id="7615"/>
      <w:r w:rsidRPr="006E208F">
        <w:t>16</w:t>
      </w:r>
      <w:r>
        <w:t>.2</w:t>
      </w:r>
      <w:r>
        <w:rPr>
          <w:lang w:val="en-US"/>
        </w:rPr>
        <w:t>.2.2</w:t>
      </w:r>
      <w:r w:rsidRPr="0073469F">
        <w:tab/>
      </w:r>
      <w:r>
        <w:rPr>
          <w:lang w:val="en-US"/>
        </w:rPr>
        <w:t>Requesting a group regroup using a preconfigured group</w:t>
      </w:r>
      <w:bookmarkEnd w:id="7616"/>
      <w:bookmarkEnd w:id="7617"/>
      <w:bookmarkEnd w:id="7618"/>
      <w:bookmarkEnd w:id="7619"/>
      <w:bookmarkEnd w:id="7620"/>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lastRenderedPageBreak/>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lastRenderedPageBreak/>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7621" w:name="_CR16_2_2_3"/>
      <w:bookmarkStart w:id="7622" w:name="_Toc27501625"/>
      <w:bookmarkStart w:id="7623" w:name="_Toc36049753"/>
      <w:bookmarkStart w:id="7624" w:name="_Toc45210523"/>
      <w:bookmarkStart w:id="7625" w:name="_Toc51861350"/>
      <w:bookmarkStart w:id="7626" w:name="_Toc193391550"/>
      <w:bookmarkEnd w:id="7621"/>
      <w:r w:rsidRPr="006E208F">
        <w:t>16</w:t>
      </w:r>
      <w:r>
        <w:t>.2</w:t>
      </w:r>
      <w:r>
        <w:rPr>
          <w:lang w:val="en-US"/>
        </w:rPr>
        <w:t>.2.3</w:t>
      </w:r>
      <w:r w:rsidRPr="0073469F">
        <w:tab/>
      </w:r>
      <w:r>
        <w:rPr>
          <w:lang w:val="en-US"/>
        </w:rPr>
        <w:t>Removing a regroup using preconfigured group</w:t>
      </w:r>
      <w:bookmarkEnd w:id="7622"/>
      <w:bookmarkEnd w:id="7623"/>
      <w:bookmarkEnd w:id="7624"/>
      <w:bookmarkEnd w:id="7625"/>
      <w:bookmarkEnd w:id="7626"/>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lastRenderedPageBreak/>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7627" w:name="_CR16_2_2_4"/>
      <w:bookmarkStart w:id="7628" w:name="_Toc27501626"/>
      <w:bookmarkStart w:id="7629" w:name="_Toc36049754"/>
      <w:bookmarkStart w:id="7630" w:name="_Toc45210524"/>
      <w:bookmarkStart w:id="7631" w:name="_Toc51861351"/>
      <w:bookmarkStart w:id="7632" w:name="_Toc193391551"/>
      <w:bookmarkEnd w:id="7627"/>
      <w:r w:rsidRPr="006E208F">
        <w:t>16</w:t>
      </w:r>
      <w:r>
        <w:t>.2</w:t>
      </w:r>
      <w:r>
        <w:rPr>
          <w:lang w:val="en-US"/>
        </w:rPr>
        <w:t>.2.4</w:t>
      </w:r>
      <w:r w:rsidRPr="0073469F">
        <w:tab/>
      </w:r>
      <w:r>
        <w:rPr>
          <w:lang w:val="en-US"/>
        </w:rPr>
        <w:t>Notification of creation of a regroup using preconfigured group</w:t>
      </w:r>
      <w:bookmarkEnd w:id="7628"/>
      <w:bookmarkEnd w:id="7629"/>
      <w:bookmarkEnd w:id="7630"/>
      <w:bookmarkEnd w:id="7631"/>
      <w:bookmarkEnd w:id="7632"/>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lastRenderedPageBreak/>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7633"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7634" w:name="_CR16_2_2_5"/>
      <w:bookmarkStart w:id="7635" w:name="_Toc36049755"/>
      <w:bookmarkStart w:id="7636" w:name="_Toc45210525"/>
      <w:bookmarkStart w:id="7637" w:name="_Toc51861352"/>
      <w:bookmarkStart w:id="7638" w:name="_Toc193391552"/>
      <w:bookmarkEnd w:id="7634"/>
      <w:r w:rsidRPr="006E208F">
        <w:t>16</w:t>
      </w:r>
      <w:r>
        <w:t>.2</w:t>
      </w:r>
      <w:r>
        <w:rPr>
          <w:lang w:val="en-US"/>
        </w:rPr>
        <w:t>.2.5</w:t>
      </w:r>
      <w:r w:rsidRPr="0073469F">
        <w:tab/>
      </w:r>
      <w:r>
        <w:rPr>
          <w:lang w:val="en-US"/>
        </w:rPr>
        <w:t>Notification of removal of a regroup using preconfigured group</w:t>
      </w:r>
      <w:bookmarkEnd w:id="7633"/>
      <w:bookmarkEnd w:id="7635"/>
      <w:bookmarkEnd w:id="7636"/>
      <w:bookmarkEnd w:id="7637"/>
      <w:bookmarkEnd w:id="7638"/>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lastRenderedPageBreak/>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7639" w:name="_CR16_2_3"/>
      <w:bookmarkStart w:id="7640" w:name="_Toc27501628"/>
      <w:bookmarkStart w:id="7641" w:name="_Toc36049756"/>
      <w:bookmarkStart w:id="7642" w:name="_Toc45210526"/>
      <w:bookmarkStart w:id="7643" w:name="_Toc51861353"/>
      <w:bookmarkStart w:id="7644" w:name="_Toc193391553"/>
      <w:bookmarkEnd w:id="7639"/>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7640"/>
      <w:bookmarkEnd w:id="7641"/>
      <w:bookmarkEnd w:id="7642"/>
      <w:bookmarkEnd w:id="7643"/>
      <w:bookmarkEnd w:id="7644"/>
    </w:p>
    <w:p w14:paraId="04C4EBD7" w14:textId="77777777" w:rsidR="003E07B5" w:rsidRDefault="002A05AA" w:rsidP="00567124">
      <w:pPr>
        <w:pStyle w:val="Heading4"/>
        <w:rPr>
          <w:lang w:val="en-US"/>
        </w:rPr>
      </w:pPr>
      <w:bookmarkStart w:id="7645" w:name="_CR16_2_3_1"/>
      <w:bookmarkStart w:id="7646" w:name="_Toc27501629"/>
      <w:bookmarkStart w:id="7647" w:name="_Toc36049757"/>
      <w:bookmarkStart w:id="7648" w:name="_Toc45210527"/>
      <w:bookmarkStart w:id="7649" w:name="_Toc51861354"/>
      <w:bookmarkStart w:id="7650" w:name="_Toc193391554"/>
      <w:bookmarkEnd w:id="7645"/>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7646"/>
      <w:bookmarkEnd w:id="7647"/>
      <w:bookmarkEnd w:id="7648"/>
      <w:bookmarkEnd w:id="7649"/>
      <w:bookmarkEnd w:id="7650"/>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lastRenderedPageBreak/>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7651" w:name="_CR16_2_3_2"/>
      <w:bookmarkStart w:id="7652" w:name="_Toc27501630"/>
      <w:bookmarkStart w:id="7653" w:name="_Toc36049758"/>
      <w:bookmarkStart w:id="7654" w:name="_Toc45210528"/>
      <w:bookmarkStart w:id="7655" w:name="_Toc51861355"/>
      <w:bookmarkStart w:id="7656" w:name="_Toc193391555"/>
      <w:bookmarkEnd w:id="7651"/>
      <w:r w:rsidRPr="006E208F">
        <w:t>16</w:t>
      </w:r>
      <w:r>
        <w:t>.2</w:t>
      </w:r>
      <w:r>
        <w:rPr>
          <w:lang w:val="en-US"/>
        </w:rPr>
        <w:t>.3.2</w:t>
      </w:r>
      <w:r w:rsidRPr="0073469F">
        <w:tab/>
      </w:r>
      <w:r>
        <w:rPr>
          <w:lang w:val="en-US"/>
        </w:rPr>
        <w:t>Request to remove a regroup using preconfigured group</w:t>
      </w:r>
      <w:bookmarkEnd w:id="7652"/>
      <w:bookmarkEnd w:id="7653"/>
      <w:bookmarkEnd w:id="7654"/>
      <w:bookmarkEnd w:id="7655"/>
      <w:bookmarkEnd w:id="7656"/>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lastRenderedPageBreak/>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7657" w:name="_CR16_2_3_3"/>
      <w:bookmarkStart w:id="7658" w:name="_Toc27501631"/>
      <w:bookmarkStart w:id="7659" w:name="_Toc36049759"/>
      <w:bookmarkStart w:id="7660" w:name="_Toc45210529"/>
      <w:bookmarkStart w:id="7661" w:name="_Toc51861356"/>
      <w:bookmarkStart w:id="7662" w:name="_Toc193391556"/>
      <w:bookmarkEnd w:id="7657"/>
      <w:r w:rsidRPr="006E208F">
        <w:t>16</w:t>
      </w:r>
      <w:r>
        <w:t>.2</w:t>
      </w:r>
      <w:r>
        <w:rPr>
          <w:lang w:val="en-US"/>
        </w:rPr>
        <w:t>.3.3</w:t>
      </w:r>
      <w:r w:rsidRPr="0073469F">
        <w:tab/>
      </w:r>
      <w:r>
        <w:rPr>
          <w:lang w:val="en-US"/>
        </w:rPr>
        <w:t>Decision to remove a regroup using preconfigured group</w:t>
      </w:r>
      <w:bookmarkEnd w:id="7658"/>
      <w:bookmarkEnd w:id="7659"/>
      <w:bookmarkEnd w:id="7660"/>
      <w:bookmarkEnd w:id="7661"/>
      <w:bookmarkEnd w:id="7662"/>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lastRenderedPageBreak/>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7663" w:name="_CR16_2_4"/>
      <w:bookmarkStart w:id="7664" w:name="_Toc27501632"/>
      <w:bookmarkStart w:id="7665" w:name="_Toc36049760"/>
      <w:bookmarkStart w:id="7666" w:name="_Toc45210530"/>
      <w:bookmarkStart w:id="7667" w:name="_Toc51861357"/>
      <w:bookmarkStart w:id="7668" w:name="_Toc193391557"/>
      <w:bookmarkEnd w:id="7663"/>
      <w:r w:rsidRPr="006E208F">
        <w:t>16</w:t>
      </w:r>
      <w:r>
        <w:t>.2</w:t>
      </w:r>
      <w:r>
        <w:rPr>
          <w:lang w:val="en-US"/>
        </w:rPr>
        <w:t>.4</w:t>
      </w:r>
      <w:r w:rsidRPr="0073469F">
        <w:tab/>
      </w:r>
      <w:r>
        <w:rPr>
          <w:lang w:val="en-US"/>
        </w:rPr>
        <w:t>Non-controlling MCPTT function procedures</w:t>
      </w:r>
      <w:bookmarkEnd w:id="7664"/>
      <w:bookmarkEnd w:id="7665"/>
      <w:bookmarkEnd w:id="7666"/>
      <w:bookmarkEnd w:id="7667"/>
      <w:bookmarkEnd w:id="7668"/>
    </w:p>
    <w:p w14:paraId="12C3FD73" w14:textId="77777777" w:rsidR="002A05AA" w:rsidRDefault="002A05AA" w:rsidP="00567124">
      <w:pPr>
        <w:pStyle w:val="Heading4"/>
        <w:rPr>
          <w:lang w:val="en-US"/>
        </w:rPr>
      </w:pPr>
      <w:bookmarkStart w:id="7669" w:name="_CR16_2_4_1"/>
      <w:bookmarkStart w:id="7670" w:name="_Toc27501633"/>
      <w:bookmarkStart w:id="7671" w:name="_Toc36049761"/>
      <w:bookmarkStart w:id="7672" w:name="_Toc45210531"/>
      <w:bookmarkStart w:id="7673" w:name="_Toc51861358"/>
      <w:bookmarkStart w:id="7674" w:name="_Toc193391558"/>
      <w:bookmarkEnd w:id="7669"/>
      <w:r w:rsidRPr="006E208F">
        <w:t>16</w:t>
      </w:r>
      <w:r>
        <w:t>.2</w:t>
      </w:r>
      <w:r>
        <w:rPr>
          <w:lang w:val="en-US"/>
        </w:rPr>
        <w:t>.4.1</w:t>
      </w:r>
      <w:r w:rsidRPr="0073469F">
        <w:tab/>
      </w:r>
      <w:r>
        <w:rPr>
          <w:lang w:val="en-US"/>
        </w:rPr>
        <w:t>Notification of creation of a group regroup using preconfigured group</w:t>
      </w:r>
      <w:bookmarkEnd w:id="7670"/>
      <w:bookmarkEnd w:id="7671"/>
      <w:bookmarkEnd w:id="7672"/>
      <w:bookmarkEnd w:id="7673"/>
      <w:bookmarkEnd w:id="7674"/>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0F06BE95" w:rsidR="006C091B" w:rsidRDefault="002A05AA" w:rsidP="006C091B">
      <w:pPr>
        <w:pStyle w:val="B1"/>
      </w:pPr>
      <w:r>
        <w:t>2</w:t>
      </w:r>
      <w:r w:rsidRPr="00855EBD">
        <w:t>)</w:t>
      </w:r>
      <w:r w:rsidRPr="00855EBD">
        <w:tab/>
      </w:r>
      <w:r w:rsidR="006E3325">
        <w:t>f</w:t>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lastRenderedPageBreak/>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7675" w:name="_CR16_2_4_2"/>
      <w:bookmarkStart w:id="7676" w:name="_Toc27501634"/>
      <w:bookmarkStart w:id="7677" w:name="_Toc36049762"/>
      <w:bookmarkStart w:id="7678" w:name="_Toc45210532"/>
      <w:bookmarkStart w:id="7679" w:name="_Toc51861359"/>
      <w:bookmarkStart w:id="7680" w:name="_Toc193391559"/>
      <w:bookmarkEnd w:id="7675"/>
      <w:r w:rsidRPr="006E208F">
        <w:t>16</w:t>
      </w:r>
      <w:r>
        <w:t>.2</w:t>
      </w:r>
      <w:r>
        <w:rPr>
          <w:lang w:val="en-US"/>
        </w:rPr>
        <w:t>.4.2</w:t>
      </w:r>
      <w:r w:rsidRPr="0073469F">
        <w:tab/>
      </w:r>
      <w:r>
        <w:rPr>
          <w:lang w:val="en-US"/>
        </w:rPr>
        <w:t>Notification of removal of a group regroup using preconfigured group</w:t>
      </w:r>
      <w:bookmarkEnd w:id="7676"/>
      <w:bookmarkEnd w:id="7677"/>
      <w:bookmarkEnd w:id="7678"/>
      <w:bookmarkEnd w:id="7679"/>
      <w:bookmarkEnd w:id="7680"/>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7681" w:name="_CR16_2_4_3"/>
      <w:bookmarkStart w:id="7682" w:name="_Toc36049763"/>
      <w:bookmarkStart w:id="7683" w:name="_Toc45210533"/>
      <w:bookmarkStart w:id="7684" w:name="_Toc51861360"/>
      <w:bookmarkStart w:id="7685" w:name="_Toc27501635"/>
      <w:bookmarkStart w:id="7686" w:name="_Toc193391560"/>
      <w:bookmarkEnd w:id="7681"/>
      <w:r w:rsidRPr="006E208F">
        <w:lastRenderedPageBreak/>
        <w:t>16</w:t>
      </w:r>
      <w:r>
        <w:t>.2</w:t>
      </w:r>
      <w:r>
        <w:rPr>
          <w:lang w:val="en-US"/>
        </w:rPr>
        <w:t>.4.3</w:t>
      </w:r>
      <w:r w:rsidRPr="0073469F">
        <w:tab/>
      </w:r>
      <w:r>
        <w:rPr>
          <w:lang w:val="en-US"/>
        </w:rPr>
        <w:t>Notification of additional members of a group regroup using preconfigured group</w:t>
      </w:r>
      <w:bookmarkEnd w:id="7682"/>
      <w:bookmarkEnd w:id="7683"/>
      <w:bookmarkEnd w:id="7684"/>
      <w:bookmarkEnd w:id="7686"/>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7687" w:name="_CR16_3"/>
      <w:bookmarkStart w:id="7688" w:name="_Toc36049764"/>
      <w:bookmarkStart w:id="7689" w:name="_Toc45210534"/>
      <w:bookmarkStart w:id="7690" w:name="_Toc51861361"/>
      <w:bookmarkStart w:id="7691" w:name="_Toc193391561"/>
      <w:bookmarkEnd w:id="7687"/>
      <w:r w:rsidRPr="006E208F">
        <w:lastRenderedPageBreak/>
        <w:t>16</w:t>
      </w:r>
      <w:r>
        <w:t>.</w:t>
      </w:r>
      <w:r>
        <w:rPr>
          <w:lang w:val="en-US"/>
        </w:rPr>
        <w:t>3</w:t>
      </w:r>
      <w:r>
        <w:tab/>
      </w:r>
      <w:r>
        <w:rPr>
          <w:lang w:val="en-US"/>
        </w:rPr>
        <w:t>User regroup using a preconfigured group</w:t>
      </w:r>
      <w:bookmarkEnd w:id="7685"/>
      <w:bookmarkEnd w:id="7688"/>
      <w:bookmarkEnd w:id="7689"/>
      <w:bookmarkEnd w:id="7690"/>
      <w:bookmarkEnd w:id="7691"/>
    </w:p>
    <w:p w14:paraId="07340162" w14:textId="77777777" w:rsidR="002A05AA" w:rsidRDefault="002A05AA" w:rsidP="00567124">
      <w:pPr>
        <w:pStyle w:val="Heading3"/>
        <w:rPr>
          <w:lang w:val="en-US"/>
        </w:rPr>
      </w:pPr>
      <w:bookmarkStart w:id="7692" w:name="_CR16_3_1"/>
      <w:bookmarkStart w:id="7693" w:name="_Toc27501636"/>
      <w:bookmarkStart w:id="7694" w:name="_Toc36049765"/>
      <w:bookmarkStart w:id="7695" w:name="_Toc45210535"/>
      <w:bookmarkStart w:id="7696" w:name="_Toc51861362"/>
      <w:bookmarkStart w:id="7697" w:name="_Toc193391562"/>
      <w:bookmarkEnd w:id="7692"/>
      <w:r w:rsidRPr="006E208F">
        <w:t>16</w:t>
      </w:r>
      <w:r>
        <w:t>.3</w:t>
      </w:r>
      <w:r>
        <w:rPr>
          <w:lang w:val="en-US"/>
        </w:rPr>
        <w:t>.1</w:t>
      </w:r>
      <w:r w:rsidRPr="0073469F">
        <w:tab/>
      </w:r>
      <w:r>
        <w:rPr>
          <w:lang w:val="en-US"/>
        </w:rPr>
        <w:t>Client procedures</w:t>
      </w:r>
      <w:bookmarkEnd w:id="7693"/>
      <w:bookmarkEnd w:id="7694"/>
      <w:bookmarkEnd w:id="7695"/>
      <w:bookmarkEnd w:id="7696"/>
      <w:bookmarkEnd w:id="7697"/>
    </w:p>
    <w:p w14:paraId="7125D3C8" w14:textId="77777777" w:rsidR="002A05AA" w:rsidRDefault="002A05AA" w:rsidP="00567124">
      <w:pPr>
        <w:pStyle w:val="Heading4"/>
        <w:rPr>
          <w:lang w:val="en-US"/>
        </w:rPr>
      </w:pPr>
      <w:bookmarkStart w:id="7698" w:name="_CR16_3_1_1"/>
      <w:bookmarkStart w:id="7699" w:name="_Toc27501637"/>
      <w:bookmarkStart w:id="7700" w:name="_Toc36049766"/>
      <w:bookmarkStart w:id="7701" w:name="_Toc45210536"/>
      <w:bookmarkStart w:id="7702" w:name="_Toc51861363"/>
      <w:bookmarkStart w:id="7703" w:name="_Toc193391563"/>
      <w:bookmarkEnd w:id="7698"/>
      <w:r w:rsidRPr="006E208F">
        <w:t>16</w:t>
      </w:r>
      <w:r>
        <w:t>.3</w:t>
      </w:r>
      <w:r>
        <w:rPr>
          <w:lang w:val="en-US"/>
        </w:rPr>
        <w:t>.1.1</w:t>
      </w:r>
      <w:r w:rsidRPr="0073469F">
        <w:tab/>
      </w:r>
      <w:r>
        <w:rPr>
          <w:lang w:val="en-US"/>
        </w:rPr>
        <w:t>Requesting a user regroup using a preconfigured group</w:t>
      </w:r>
      <w:bookmarkEnd w:id="7699"/>
      <w:bookmarkEnd w:id="7700"/>
      <w:bookmarkEnd w:id="7701"/>
      <w:bookmarkEnd w:id="7702"/>
      <w:bookmarkEnd w:id="7703"/>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7704" w:name="_CR16_3_1_2"/>
      <w:bookmarkStart w:id="7705" w:name="_Toc27501638"/>
      <w:bookmarkStart w:id="7706" w:name="_Toc36049767"/>
      <w:bookmarkStart w:id="7707" w:name="_Toc45210537"/>
      <w:bookmarkStart w:id="7708" w:name="_Toc51861364"/>
      <w:bookmarkStart w:id="7709" w:name="_Toc193391564"/>
      <w:bookmarkEnd w:id="7704"/>
      <w:r w:rsidRPr="006E208F">
        <w:lastRenderedPageBreak/>
        <w:t>16</w:t>
      </w:r>
      <w:r>
        <w:t>.3</w:t>
      </w:r>
      <w:r>
        <w:rPr>
          <w:lang w:val="en-US"/>
        </w:rPr>
        <w:t>.1.2</w:t>
      </w:r>
      <w:r w:rsidRPr="0073469F">
        <w:tab/>
      </w:r>
      <w:r>
        <w:rPr>
          <w:lang w:val="en-US"/>
        </w:rPr>
        <w:t>Removing a regroup using preconfigured group</w:t>
      </w:r>
      <w:bookmarkEnd w:id="7705"/>
      <w:bookmarkEnd w:id="7706"/>
      <w:bookmarkEnd w:id="7707"/>
      <w:bookmarkEnd w:id="7708"/>
      <w:bookmarkEnd w:id="7709"/>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7710" w:name="_CR16_3_1_3"/>
      <w:bookmarkStart w:id="7711" w:name="_Toc36049768"/>
      <w:bookmarkStart w:id="7712" w:name="_Toc45210538"/>
      <w:bookmarkStart w:id="7713" w:name="_Toc51861365"/>
      <w:bookmarkStart w:id="7714" w:name="_Toc27501639"/>
      <w:bookmarkStart w:id="7715" w:name="_Toc193391565"/>
      <w:bookmarkEnd w:id="7710"/>
      <w:r w:rsidRPr="006E208F">
        <w:t>16</w:t>
      </w:r>
      <w:r>
        <w:t>.3</w:t>
      </w:r>
      <w:r>
        <w:rPr>
          <w:lang w:val="en-US"/>
        </w:rPr>
        <w:t>.1.3</w:t>
      </w:r>
      <w:r w:rsidRPr="0073469F">
        <w:tab/>
      </w:r>
      <w:r>
        <w:rPr>
          <w:lang w:val="en-US"/>
        </w:rPr>
        <w:t>Creating a user regroup using preconfigured group</w:t>
      </w:r>
      <w:bookmarkEnd w:id="7711"/>
      <w:bookmarkEnd w:id="7712"/>
      <w:bookmarkEnd w:id="7713"/>
      <w:bookmarkEnd w:id="7715"/>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7716" w:name="_CR16_3_1_4"/>
      <w:bookmarkStart w:id="7717" w:name="_Toc36049769"/>
      <w:bookmarkStart w:id="7718" w:name="_Toc45210539"/>
      <w:bookmarkStart w:id="7719" w:name="_Toc51861366"/>
      <w:bookmarkStart w:id="7720" w:name="_Toc193391566"/>
      <w:bookmarkEnd w:id="7716"/>
      <w:r w:rsidRPr="006E208F">
        <w:t>16</w:t>
      </w:r>
      <w:r>
        <w:t>.3</w:t>
      </w:r>
      <w:r>
        <w:rPr>
          <w:lang w:val="en-US"/>
        </w:rPr>
        <w:t>.1.4</w:t>
      </w:r>
      <w:r w:rsidRPr="0073469F">
        <w:tab/>
      </w:r>
      <w:r>
        <w:rPr>
          <w:lang w:val="en-US"/>
        </w:rPr>
        <w:t>Removing a user regroup using preconfigured group</w:t>
      </w:r>
      <w:bookmarkEnd w:id="7717"/>
      <w:bookmarkEnd w:id="7718"/>
      <w:bookmarkEnd w:id="7719"/>
      <w:bookmarkEnd w:id="7720"/>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7721" w:name="_CR16_3_2"/>
      <w:bookmarkStart w:id="7722" w:name="_Toc36049770"/>
      <w:bookmarkStart w:id="7723" w:name="_Toc45210540"/>
      <w:bookmarkStart w:id="7724" w:name="_Toc51861367"/>
      <w:bookmarkStart w:id="7725" w:name="_Toc193391567"/>
      <w:bookmarkEnd w:id="7721"/>
      <w:r w:rsidRPr="005E3212">
        <w:t>16</w:t>
      </w:r>
      <w:r>
        <w:t>.3</w:t>
      </w:r>
      <w:r>
        <w:rPr>
          <w:lang w:val="en-US"/>
        </w:rPr>
        <w:t>.2</w:t>
      </w:r>
      <w:r w:rsidRPr="0073469F">
        <w:tab/>
      </w:r>
      <w:r>
        <w:rPr>
          <w:lang w:val="en-US"/>
        </w:rPr>
        <w:t>Participating MCPTT function procedures</w:t>
      </w:r>
      <w:bookmarkEnd w:id="7714"/>
      <w:bookmarkEnd w:id="7722"/>
      <w:bookmarkEnd w:id="7723"/>
      <w:bookmarkEnd w:id="7724"/>
      <w:bookmarkEnd w:id="7725"/>
    </w:p>
    <w:p w14:paraId="0EBF7E02" w14:textId="77777777" w:rsidR="00D41EE9" w:rsidRDefault="00D41EE9" w:rsidP="00567124">
      <w:pPr>
        <w:pStyle w:val="Heading4"/>
        <w:rPr>
          <w:lang w:val="en-US"/>
        </w:rPr>
      </w:pPr>
      <w:bookmarkStart w:id="7726" w:name="_CR16_3_2_1"/>
      <w:bookmarkStart w:id="7727" w:name="_Toc27501640"/>
      <w:bookmarkStart w:id="7728" w:name="_Toc36049771"/>
      <w:bookmarkStart w:id="7729" w:name="_Toc45210541"/>
      <w:bookmarkStart w:id="7730" w:name="_Toc51861368"/>
      <w:bookmarkStart w:id="7731" w:name="_Toc193391568"/>
      <w:bookmarkEnd w:id="7726"/>
      <w:r w:rsidRPr="005E3212">
        <w:t>16</w:t>
      </w:r>
      <w:r>
        <w:t>.3</w:t>
      </w:r>
      <w:r>
        <w:rPr>
          <w:lang w:val="en-US"/>
        </w:rPr>
        <w:t>.2.1</w:t>
      </w:r>
      <w:r w:rsidRPr="0073469F">
        <w:tab/>
      </w:r>
      <w:r>
        <w:t>General</w:t>
      </w:r>
      <w:bookmarkEnd w:id="7727"/>
      <w:bookmarkEnd w:id="7728"/>
      <w:bookmarkEnd w:id="7729"/>
      <w:bookmarkEnd w:id="7730"/>
      <w:bookmarkEnd w:id="7731"/>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7732" w:name="_CR16_3_2_2"/>
      <w:bookmarkStart w:id="7733" w:name="_Toc27501641"/>
      <w:bookmarkStart w:id="7734" w:name="_Toc36049772"/>
      <w:bookmarkStart w:id="7735" w:name="_Toc45210542"/>
      <w:bookmarkStart w:id="7736" w:name="_Toc51861369"/>
      <w:bookmarkStart w:id="7737" w:name="_Toc193391569"/>
      <w:bookmarkEnd w:id="7732"/>
      <w:r w:rsidRPr="006E208F">
        <w:t>16</w:t>
      </w:r>
      <w:r>
        <w:t>.3</w:t>
      </w:r>
      <w:r>
        <w:rPr>
          <w:lang w:val="en-US"/>
        </w:rPr>
        <w:t>.2.2</w:t>
      </w:r>
      <w:r w:rsidRPr="0073469F">
        <w:tab/>
      </w:r>
      <w:r>
        <w:rPr>
          <w:lang w:val="en-US"/>
        </w:rPr>
        <w:t>Requesting a user regroup using a preconfigured group</w:t>
      </w:r>
      <w:bookmarkEnd w:id="7733"/>
      <w:bookmarkEnd w:id="7734"/>
      <w:bookmarkEnd w:id="7735"/>
      <w:bookmarkEnd w:id="7736"/>
      <w:bookmarkEnd w:id="7737"/>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lastRenderedPageBreak/>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7738" w:name="_CR16_3_2_3"/>
      <w:bookmarkStart w:id="7739" w:name="_Toc27501642"/>
      <w:bookmarkStart w:id="7740" w:name="_Toc36049773"/>
      <w:bookmarkStart w:id="7741" w:name="_Toc45210543"/>
      <w:bookmarkStart w:id="7742" w:name="_Toc51861370"/>
      <w:bookmarkStart w:id="7743" w:name="_Toc193391570"/>
      <w:bookmarkEnd w:id="7738"/>
      <w:r w:rsidRPr="006E208F">
        <w:t>16</w:t>
      </w:r>
      <w:r>
        <w:t>.3</w:t>
      </w:r>
      <w:r>
        <w:rPr>
          <w:lang w:val="en-US"/>
        </w:rPr>
        <w:t>.2.3</w:t>
      </w:r>
      <w:r w:rsidRPr="0073469F">
        <w:tab/>
      </w:r>
      <w:r>
        <w:rPr>
          <w:lang w:val="en-US"/>
        </w:rPr>
        <w:t>Removing a regroup using preconfigured group</w:t>
      </w:r>
      <w:bookmarkEnd w:id="7739"/>
      <w:bookmarkEnd w:id="7740"/>
      <w:bookmarkEnd w:id="7741"/>
      <w:bookmarkEnd w:id="7742"/>
      <w:bookmarkEnd w:id="7743"/>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7744" w:name="_CR16_3_2_4"/>
      <w:bookmarkStart w:id="7745" w:name="_Toc27501643"/>
      <w:bookmarkStart w:id="7746" w:name="_Toc36049774"/>
      <w:bookmarkStart w:id="7747" w:name="_Toc45210544"/>
      <w:bookmarkStart w:id="7748" w:name="_Toc51861371"/>
      <w:bookmarkStart w:id="7749" w:name="_Toc193391571"/>
      <w:bookmarkEnd w:id="7744"/>
      <w:r w:rsidRPr="006E208F">
        <w:t>16</w:t>
      </w:r>
      <w:r>
        <w:t>.3</w:t>
      </w:r>
      <w:r>
        <w:rPr>
          <w:lang w:val="en-US"/>
        </w:rPr>
        <w:t>.2.4</w:t>
      </w:r>
      <w:r w:rsidRPr="0073469F">
        <w:tab/>
      </w:r>
      <w:r>
        <w:rPr>
          <w:lang w:val="en-US"/>
        </w:rPr>
        <w:t>Notification of creation of a user regroup using preconfigured group</w:t>
      </w:r>
      <w:bookmarkEnd w:id="7745"/>
      <w:bookmarkEnd w:id="7746"/>
      <w:bookmarkEnd w:id="7747"/>
      <w:bookmarkEnd w:id="7748"/>
      <w:bookmarkEnd w:id="7749"/>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7750" w:name="_Toc27501644"/>
      <w:bookmarkStart w:id="7751" w:name="_Toc36049775"/>
      <w:r>
        <w:lastRenderedPageBreak/>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7752" w:name="_PERM_MCCTEMPBM_CRPT00830048___3"/>
      <w:r>
        <w:t>until the regroup is removed.</w:t>
      </w:r>
    </w:p>
    <w:p w14:paraId="08EA117E" w14:textId="77777777" w:rsidR="001134FB" w:rsidRDefault="001134FB" w:rsidP="00567124">
      <w:pPr>
        <w:pStyle w:val="Heading4"/>
        <w:rPr>
          <w:lang w:val="en-US"/>
        </w:rPr>
      </w:pPr>
      <w:bookmarkStart w:id="7753" w:name="_CR16_3_2_5"/>
      <w:bookmarkStart w:id="7754" w:name="_Toc45210545"/>
      <w:bookmarkStart w:id="7755" w:name="_Toc51861372"/>
      <w:bookmarkStart w:id="7756" w:name="_Toc193391572"/>
      <w:bookmarkEnd w:id="7752"/>
      <w:bookmarkEnd w:id="7753"/>
      <w:r w:rsidRPr="006E208F">
        <w:t>16</w:t>
      </w:r>
      <w:r>
        <w:t>.3</w:t>
      </w:r>
      <w:r>
        <w:rPr>
          <w:lang w:val="en-US"/>
        </w:rPr>
        <w:t>.2.5</w:t>
      </w:r>
      <w:r w:rsidRPr="0073469F">
        <w:tab/>
      </w:r>
      <w:r>
        <w:rPr>
          <w:lang w:val="en-US"/>
        </w:rPr>
        <w:t>Notification of removal of a user regroup using preconfigured group</w:t>
      </w:r>
      <w:bookmarkEnd w:id="7750"/>
      <w:bookmarkEnd w:id="7751"/>
      <w:bookmarkEnd w:id="7754"/>
      <w:bookmarkEnd w:id="7755"/>
      <w:bookmarkEnd w:id="7756"/>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7757" w:name="_CR16_3_3"/>
      <w:bookmarkStart w:id="7758" w:name="_Toc27501645"/>
      <w:bookmarkStart w:id="7759" w:name="_Toc36049776"/>
      <w:bookmarkStart w:id="7760" w:name="_Toc45210546"/>
      <w:bookmarkStart w:id="7761" w:name="_Toc51861373"/>
      <w:bookmarkStart w:id="7762" w:name="_Toc193391573"/>
      <w:bookmarkEnd w:id="7757"/>
      <w:r w:rsidRPr="006E208F">
        <w:t>16</w:t>
      </w:r>
      <w:r w:rsidRPr="00513F5C">
        <w:t>.</w:t>
      </w:r>
      <w:r>
        <w:t>3</w:t>
      </w:r>
      <w:r w:rsidRPr="00513F5C">
        <w:rPr>
          <w:lang w:val="en-US"/>
        </w:rPr>
        <w:t>.3</w:t>
      </w:r>
      <w:r w:rsidRPr="00513F5C">
        <w:tab/>
      </w:r>
      <w:r w:rsidRPr="00513F5C">
        <w:rPr>
          <w:lang w:val="en-US"/>
        </w:rPr>
        <w:t>Controlling MCPTT function procedures</w:t>
      </w:r>
      <w:bookmarkEnd w:id="7758"/>
      <w:bookmarkEnd w:id="7759"/>
      <w:bookmarkEnd w:id="7760"/>
      <w:bookmarkEnd w:id="7761"/>
      <w:bookmarkEnd w:id="7762"/>
    </w:p>
    <w:p w14:paraId="182715BE" w14:textId="77777777" w:rsidR="001134FB" w:rsidRDefault="001134FB" w:rsidP="00567124">
      <w:pPr>
        <w:pStyle w:val="Heading4"/>
        <w:rPr>
          <w:lang w:val="en-US"/>
        </w:rPr>
      </w:pPr>
      <w:bookmarkStart w:id="7763" w:name="_CR16_3_3_1"/>
      <w:bookmarkStart w:id="7764" w:name="_Toc27501646"/>
      <w:bookmarkStart w:id="7765" w:name="_Toc36049777"/>
      <w:bookmarkStart w:id="7766" w:name="_Toc45210547"/>
      <w:bookmarkStart w:id="7767" w:name="_Toc51861374"/>
      <w:bookmarkStart w:id="7768" w:name="_Toc193391574"/>
      <w:bookmarkEnd w:id="7763"/>
      <w:r w:rsidRPr="006E208F">
        <w:t>16</w:t>
      </w:r>
      <w:r>
        <w:t>.3</w:t>
      </w:r>
      <w:r>
        <w:rPr>
          <w:lang w:val="en-US"/>
        </w:rPr>
        <w:t>.3.1</w:t>
      </w:r>
      <w:r w:rsidRPr="0073469F">
        <w:tab/>
      </w:r>
      <w:r>
        <w:rPr>
          <w:lang w:val="en-US"/>
        </w:rPr>
        <w:t>Request to create a user regroup using preconfigured group</w:t>
      </w:r>
      <w:bookmarkEnd w:id="7764"/>
      <w:bookmarkEnd w:id="7765"/>
      <w:bookmarkEnd w:id="7766"/>
      <w:bookmarkEnd w:id="7767"/>
      <w:bookmarkEnd w:id="7768"/>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7769" w:name="_CR16_3_3_2"/>
      <w:bookmarkStart w:id="7770" w:name="_Toc27501647"/>
      <w:bookmarkStart w:id="7771" w:name="_Toc36049778"/>
      <w:bookmarkStart w:id="7772" w:name="_Toc45210548"/>
      <w:bookmarkStart w:id="7773" w:name="_Toc51861375"/>
      <w:bookmarkStart w:id="7774" w:name="_Toc193391575"/>
      <w:bookmarkEnd w:id="7769"/>
      <w:r w:rsidRPr="006E208F">
        <w:t>16</w:t>
      </w:r>
      <w:r>
        <w:t>.3</w:t>
      </w:r>
      <w:r>
        <w:rPr>
          <w:lang w:val="en-US"/>
        </w:rPr>
        <w:t>.3.2</w:t>
      </w:r>
      <w:r w:rsidRPr="0073469F">
        <w:tab/>
      </w:r>
      <w:r>
        <w:rPr>
          <w:lang w:val="en-US"/>
        </w:rPr>
        <w:t>Request to remove a user regroup using preconfigured group</w:t>
      </w:r>
      <w:bookmarkEnd w:id="7770"/>
      <w:bookmarkEnd w:id="7771"/>
      <w:bookmarkEnd w:id="7772"/>
      <w:bookmarkEnd w:id="7773"/>
      <w:bookmarkEnd w:id="7774"/>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7775" w:name="_CR16_3_3_3"/>
      <w:bookmarkStart w:id="7776" w:name="_Toc27501648"/>
      <w:bookmarkStart w:id="7777" w:name="_Toc36049779"/>
      <w:bookmarkStart w:id="7778" w:name="_Toc45210549"/>
      <w:bookmarkStart w:id="7779" w:name="_Toc51861376"/>
      <w:bookmarkStart w:id="7780" w:name="_Toc193391576"/>
      <w:bookmarkEnd w:id="7775"/>
      <w:r w:rsidRPr="006E208F">
        <w:t>16</w:t>
      </w:r>
      <w:r>
        <w:t>.3</w:t>
      </w:r>
      <w:r>
        <w:rPr>
          <w:lang w:val="en-US"/>
        </w:rPr>
        <w:t>.3.3</w:t>
      </w:r>
      <w:r w:rsidRPr="0073469F">
        <w:tab/>
      </w:r>
      <w:r>
        <w:rPr>
          <w:lang w:val="en-US"/>
        </w:rPr>
        <w:t>Decision to remove a regroup using preconfigured group</w:t>
      </w:r>
      <w:bookmarkEnd w:id="7776"/>
      <w:bookmarkEnd w:id="7777"/>
      <w:bookmarkEnd w:id="7778"/>
      <w:bookmarkEnd w:id="7779"/>
      <w:bookmarkEnd w:id="7780"/>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7781" w:name="_CR17"/>
      <w:bookmarkStart w:id="7782" w:name="_Toc193391577"/>
      <w:bookmarkEnd w:id="7781"/>
      <w:r>
        <w:rPr>
          <w:rFonts w:hint="eastAsia"/>
          <w:lang w:eastAsia="ko-KR"/>
        </w:rPr>
        <w:t>1</w:t>
      </w:r>
      <w:r>
        <w:rPr>
          <w:lang w:eastAsia="ko-KR"/>
        </w:rPr>
        <w:t>7</w:t>
      </w:r>
      <w:r>
        <w:rPr>
          <w:rFonts w:hint="eastAsia"/>
          <w:lang w:eastAsia="ko-KR"/>
        </w:rPr>
        <w:tab/>
      </w:r>
      <w:r>
        <w:rPr>
          <w:lang w:eastAsia="ko-KR"/>
        </w:rPr>
        <w:t>Adhoc group call</w:t>
      </w:r>
      <w:bookmarkEnd w:id="7782"/>
    </w:p>
    <w:p w14:paraId="7C851FC2" w14:textId="77777777" w:rsidR="00F4468D" w:rsidRDefault="00F4468D" w:rsidP="00F4468D">
      <w:pPr>
        <w:pStyle w:val="Heading2"/>
        <w:rPr>
          <w:lang w:eastAsia="ko-KR"/>
        </w:rPr>
      </w:pPr>
      <w:bookmarkStart w:id="7783" w:name="_CR17_1"/>
      <w:bookmarkStart w:id="7784" w:name="_Toc193391578"/>
      <w:bookmarkEnd w:id="7783"/>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7784"/>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03F4991D"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lastRenderedPageBreak/>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r w:rsidR="00EC18C4">
        <w:rPr>
          <w:lang w:eastAsia="zh-CN"/>
        </w:rPr>
        <w:t xml:space="preserve"> </w:t>
      </w:r>
      <w:r w:rsidR="00EC18C4">
        <w:rPr>
          <w:rFonts w:hint="eastAsia"/>
          <w:lang w:eastAsia="ko-KR"/>
        </w:rPr>
        <w:t xml:space="preserve">The MCPTT client of an authorized MCPTT user can request to </w:t>
      </w:r>
      <w:r w:rsidR="00EC18C4">
        <w:rPr>
          <w:lang w:eastAsia="ko-KR"/>
        </w:rPr>
        <w:t>modify</w:t>
      </w:r>
      <w:r w:rsidR="00EC18C4">
        <w:rPr>
          <w:rFonts w:hint="eastAsia"/>
          <w:lang w:eastAsia="ko-KR"/>
        </w:rPr>
        <w:t xml:space="preserve"> the criteria which were used to determine the participant list.</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7785" w:name="_CR17_2"/>
      <w:bookmarkStart w:id="7786" w:name="_Toc193391579"/>
      <w:bookmarkEnd w:id="7785"/>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7786"/>
    </w:p>
    <w:p w14:paraId="49C0DA44" w14:textId="77777777" w:rsidR="00F4468D" w:rsidRPr="0073469F" w:rsidRDefault="00F4468D" w:rsidP="00F4468D">
      <w:pPr>
        <w:pStyle w:val="Heading3"/>
        <w:rPr>
          <w:rFonts w:eastAsia="Malgun Gothic"/>
        </w:rPr>
      </w:pPr>
      <w:bookmarkStart w:id="7787" w:name="_CR17_2_1"/>
      <w:bookmarkStart w:id="7788" w:name="_Toc193391580"/>
      <w:bookmarkEnd w:id="7787"/>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7788"/>
    </w:p>
    <w:p w14:paraId="06822E16" w14:textId="190E8A54"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 xml:space="preserve">using on-demand and pre-established sessions to setup adhoc group calls, release the ongoing adhoc group calls, and modify </w:t>
      </w:r>
      <w:r w:rsidR="00EC18C4">
        <w:rPr>
          <w:rFonts w:hint="eastAsia"/>
          <w:lang w:eastAsia="ko-KR"/>
        </w:rPr>
        <w:t>(criteria for) the participant list of</w:t>
      </w:r>
      <w:r w:rsidR="00EC18C4">
        <w:rPr>
          <w:lang w:eastAsia="ko-KR"/>
        </w:rPr>
        <w:t xml:space="preserve"> </w:t>
      </w:r>
      <w:r>
        <w:rPr>
          <w:lang w:eastAsia="ko-KR"/>
        </w:rPr>
        <w:t>the ongoing adhoc group calls</w:t>
      </w:r>
      <w:r w:rsidRPr="00AB5FED">
        <w:rPr>
          <w:lang w:val="nl-NL"/>
        </w:rPr>
        <w:t>.</w:t>
      </w:r>
    </w:p>
    <w:p w14:paraId="4B2EAB21" w14:textId="77777777" w:rsidR="00F4468D" w:rsidRPr="0073469F" w:rsidRDefault="00F4468D" w:rsidP="00F4468D">
      <w:pPr>
        <w:pStyle w:val="Heading3"/>
        <w:rPr>
          <w:rFonts w:eastAsia="Malgun Gothic"/>
        </w:rPr>
      </w:pPr>
      <w:bookmarkStart w:id="7789" w:name="_CR17_2_2"/>
      <w:bookmarkStart w:id="7790" w:name="_Toc193391581"/>
      <w:bookmarkEnd w:id="7789"/>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790"/>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7791" w:name="_CR17_2_2_1"/>
      <w:bookmarkStart w:id="7792" w:name="_Toc193391582"/>
      <w:bookmarkEnd w:id="779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792"/>
    </w:p>
    <w:p w14:paraId="36A14AF7" w14:textId="77777777" w:rsidR="00F4468D" w:rsidRPr="0073469F" w:rsidRDefault="00F4468D" w:rsidP="00F4468D">
      <w:pPr>
        <w:pStyle w:val="Heading5"/>
        <w:rPr>
          <w:rFonts w:eastAsia="Malgun Gothic"/>
        </w:rPr>
      </w:pPr>
      <w:bookmarkStart w:id="7793" w:name="_CR17_2_2_1_1"/>
      <w:bookmarkStart w:id="7794" w:name="_Toc193391583"/>
      <w:bookmarkEnd w:id="779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794"/>
    </w:p>
    <w:p w14:paraId="48D028AF" w14:textId="77777777" w:rsidR="00F80372" w:rsidRDefault="00F4468D" w:rsidP="00DD2714">
      <w:pPr>
        <w:overflowPunct/>
        <w:autoSpaceDE/>
        <w:autoSpaceDN/>
        <w:adjustRightInd/>
        <w:textAlignment w:val="auto"/>
      </w:pPr>
      <w:r w:rsidRPr="00DD2714">
        <w:rPr>
          <w:rFonts w:eastAsiaTheme="minorEastAsia"/>
          <w:lang w:eastAsia="en-US"/>
        </w:rPr>
        <w:t>Upon receiving a request from an MCPTT user to establish an MCPTT adhoc group session, the MCPTT client 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lastRenderedPageBreak/>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6002035E" w:rsidR="00F4468D" w:rsidRDefault="00F4468D" w:rsidP="00F4468D">
      <w:pPr>
        <w:pStyle w:val="B2"/>
      </w:pPr>
      <w:r>
        <w:lastRenderedPageBreak/>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[50]) is set to a value of "true", shall include an application/vnd.3gpp.mcptt-location-info+xml MIME body with a &lt;Report&gt; element included in the &lt;location-info&gt; root element;</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61023EF" w:rsidR="00F80372" w:rsidRDefault="00F80372" w:rsidP="00F4468D">
      <w:pPr>
        <w:pStyle w:val="B1"/>
      </w:pPr>
      <w:r>
        <w:t>5)</w:t>
      </w:r>
      <w:r>
        <w:tab/>
      </w:r>
      <w:r w:rsidRPr="00A3779B">
        <w:t xml:space="preserve">if not yet subscribed, </w:t>
      </w:r>
      <w:r>
        <w:t>may subscribe to the conference event package as specified in clause 10.1.3.1</w:t>
      </w:r>
      <w:r w:rsidR="002A5422">
        <w:t>; and</w:t>
      </w:r>
    </w:p>
    <w:p w14:paraId="1FD3C32B" w14:textId="75B2789C"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7795" w:name="_CR17_2_2_1_2"/>
      <w:bookmarkStart w:id="7796" w:name="_Toc193391584"/>
      <w:bookmarkEnd w:id="779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796"/>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lastRenderedPageBreak/>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E072960" w14:textId="5DE9A816" w:rsidR="00F4468D" w:rsidRPr="0073469F" w:rsidRDefault="002A5422" w:rsidP="00F4468D">
      <w:pPr>
        <w:pStyle w:val="B1"/>
        <w:rPr>
          <w:lang w:eastAsia="ko-KR"/>
        </w:rPr>
      </w:pPr>
      <w:r>
        <w:t>5</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019189E6" w14:textId="6D04BF07" w:rsidR="00F4468D" w:rsidRPr="00C569BF" w:rsidRDefault="002A5422" w:rsidP="00F4468D">
      <w:pPr>
        <w:pStyle w:val="B1"/>
      </w:pPr>
      <w:r>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xml:space="preserve">, shall use the security related information from the group configuration associated with the received preconfigured group identity; </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4D900CAC"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 and</w:t>
      </w:r>
    </w:p>
    <w:p w14:paraId="48AF3CA7" w14:textId="248FBE6F" w:rsidR="00F80372" w:rsidRDefault="00F80372" w:rsidP="00F80372">
      <w:pPr>
        <w:pStyle w:val="B1"/>
        <w:rPr>
          <w:lang w:eastAsia="ko-KR"/>
        </w:rPr>
      </w:pPr>
      <w:r w:rsidRPr="00F80372">
        <w:lastRenderedPageBreak/>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7797" w:name="_CR17_2_2_2"/>
      <w:bookmarkStart w:id="7798" w:name="_Toc138441041"/>
      <w:bookmarkStart w:id="7799" w:name="_Toc193391585"/>
      <w:bookmarkEnd w:id="779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7798"/>
      <w:r>
        <w:rPr>
          <w:rFonts w:eastAsia="Malgun Gothic"/>
        </w:rPr>
        <w:t>Call setup procedures</w:t>
      </w:r>
      <w:r w:rsidRPr="001B3D89">
        <w:rPr>
          <w:rFonts w:eastAsia="Malgun Gothic"/>
        </w:rPr>
        <w:t xml:space="preserve"> </w:t>
      </w:r>
      <w:r>
        <w:rPr>
          <w:rFonts w:eastAsia="Malgun Gothic"/>
        </w:rPr>
        <w:t>using pre-established session</w:t>
      </w:r>
      <w:bookmarkEnd w:id="7799"/>
    </w:p>
    <w:p w14:paraId="66C6692D" w14:textId="77777777" w:rsidR="00251CC4" w:rsidRPr="0073469F" w:rsidRDefault="00251CC4" w:rsidP="00251CC4">
      <w:pPr>
        <w:pStyle w:val="Heading5"/>
        <w:rPr>
          <w:rFonts w:eastAsia="Malgun Gothic"/>
        </w:rPr>
      </w:pPr>
      <w:bookmarkStart w:id="7800" w:name="_CR17_2_2_2_1"/>
      <w:bookmarkStart w:id="7801" w:name="_Toc193391586"/>
      <w:bookmarkEnd w:id="780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01"/>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77777777"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lastRenderedPageBreak/>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lastRenderedPageBreak/>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DD2714">
      <w:pPr>
        <w:pStyle w:val="B1"/>
        <w:overflowPunct/>
        <w:autoSpaceDE/>
        <w:autoSpaceDN/>
        <w:adjustRightInd/>
        <w:textAlignment w:val="auto"/>
      </w:pPr>
      <w:r w:rsidRPr="00DD2714">
        <w:rPr>
          <w:rFonts w:eastAsiaTheme="minorEastAsia"/>
          <w:lang w:eastAsia="en-US"/>
        </w:rPr>
        <w:t>11)</w:t>
      </w:r>
      <w:r w:rsidRPr="00DD2714">
        <w:rPr>
          <w:rFonts w:eastAsiaTheme="minorEastAsia"/>
          <w:lang w:eastAsia="en-US"/>
        </w:rPr>
        <w:tab/>
        <w:t>if the MCPTT user has requested the origination of an MCPTT imminent peril adhoc group call, the MCPTT client shall comply with the procedures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4E4EAE8D" w14:textId="485C5CD8" w:rsidR="003B2CAC" w:rsidRDefault="003B2CAC" w:rsidP="003B2CAC">
      <w:pPr>
        <w:pStyle w:val="B1"/>
        <w:rPr>
          <w:rFonts w:eastAsia="Malgun Gothic"/>
        </w:rPr>
      </w:pPr>
      <w:r>
        <w:t>1</w:t>
      </w:r>
      <w:r w:rsidR="002A5422">
        <w:t>3</w:t>
      </w:r>
      <w:r>
        <w:t>)</w:t>
      </w:r>
      <w:r>
        <w:tab/>
      </w:r>
      <w:r>
        <w:rPr>
          <w:rFonts w:eastAsia="Malgun Gothic"/>
        </w:rPr>
        <w:t>if:</w:t>
      </w:r>
    </w:p>
    <w:p w14:paraId="3B8B4704" w14:textId="77777777" w:rsidR="003B2CAC" w:rsidRDefault="003B2CAC" w:rsidP="003B2CAC">
      <w:pPr>
        <w:pStyle w:val="B2"/>
      </w:pPr>
      <w:r>
        <w:t>a)</w:t>
      </w:r>
      <w:r>
        <w:tab/>
      </w:r>
      <w:r w:rsidRPr="0073469F">
        <w:t xml:space="preserve">implicit floor control is </w:t>
      </w:r>
      <w:r>
        <w:rPr>
          <w:lang w:eastAsia="zh-CN"/>
        </w:rPr>
        <w:t>requested</w:t>
      </w:r>
      <w:r>
        <w:t>; and</w:t>
      </w:r>
    </w:p>
    <w:p w14:paraId="69303E97" w14:textId="77777777" w:rsidR="003B2CAC" w:rsidRPr="002A5E26" w:rsidRDefault="003B2CAC" w:rsidP="003B2CAC">
      <w:pPr>
        <w:pStyle w:val="B2"/>
      </w:pPr>
      <w:r>
        <w:t>b)</w:t>
      </w:r>
      <w:r>
        <w:tab/>
        <w:t xml:space="preserve">if the &lt;allow-location-info-when-talking&gt; element of the &lt;ruleset&gt; element of the MCPTT user profile document identified by the MCPTT ID of the calling MCPTT user (see the MCPTT user profile document in 3GPP TS 24.484 [50]) is set to a value of "true"; </w:t>
      </w:r>
    </w:p>
    <w:p w14:paraId="7ADE1466" w14:textId="77777777" w:rsidR="003B2CAC" w:rsidRDefault="003B2CAC" w:rsidP="003B2CAC">
      <w:pPr>
        <w:pStyle w:val="B2"/>
      </w:pPr>
      <w:r>
        <w:tab/>
        <w:t>then shall include an application/vnd.3gpp.mcptt-location-info+xml MIME body with a &lt;Report&gt; element included in the &lt;location-info&gt; root element;</w:t>
      </w:r>
    </w:p>
    <w:p w14:paraId="34C17C53" w14:textId="77777777" w:rsidR="003B2CAC" w:rsidRDefault="003B2CAC" w:rsidP="003B2CAC">
      <w:pPr>
        <w:pStyle w:val="B3"/>
      </w:pPr>
      <w:r>
        <w:t>i)</w:t>
      </w:r>
      <w:r>
        <w:tab/>
      </w:r>
      <w:r w:rsidRPr="0073469F">
        <w:t xml:space="preserve">implicit floor control is </w:t>
      </w:r>
      <w:r>
        <w:rPr>
          <w:lang w:eastAsia="zh-CN"/>
        </w:rPr>
        <w:t>requested</w:t>
      </w:r>
      <w:r>
        <w:t>; and</w:t>
      </w:r>
    </w:p>
    <w:p w14:paraId="7DCB4BF3" w14:textId="77777777" w:rsidR="003B2CAC" w:rsidRDefault="003B2CAC" w:rsidP="003B2CAC">
      <w:pPr>
        <w:pStyle w:val="B3"/>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7B2D9446" w14:textId="77777777" w:rsidR="003B2CAC" w:rsidRDefault="003B2CAC" w:rsidP="003B2CAC">
      <w:pPr>
        <w:pStyle w:val="B3"/>
      </w:pPr>
      <w:r>
        <w:tab/>
        <w:t>then shall include an application/vnd.3gpp.mcptt-location-info+xml MIME body with a &lt;Report&gt; element included in the &lt;location-info&gt; root element;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lastRenderedPageBreak/>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C569BF" w:rsidRDefault="005D754C" w:rsidP="005D754C">
      <w:pPr>
        <w:pStyle w:val="B1"/>
        <w:ind w:left="0" w:firstLine="0"/>
        <w:rPr>
          <w:lang w:eastAsia="ko-KR"/>
        </w:rPr>
      </w:pPr>
      <w:r>
        <w:t xml:space="preserve">On call release by interaction with the media plane as specified in clause 9.2.2 of </w:t>
      </w:r>
      <w:r w:rsidRPr="0073469F">
        <w:t>3GPP TS 24.380 [5]</w:t>
      </w:r>
      <w:r>
        <w:t xml:space="preserve"> if the sent SIP REFER request was a request for an </w:t>
      </w:r>
      <w:r w:rsidRPr="00056FEA">
        <w:t>MCPTT emerg</w:t>
      </w:r>
      <w:r>
        <w:t>ency adhoc group call or an MCPTT imminent peril adhoc group call, the MCPTT client shall perform the procedures specified in clause </w:t>
      </w:r>
      <w:r>
        <w:rPr>
          <w:lang w:eastAsia="ko-KR"/>
        </w:rPr>
        <w:t>6.2.8.1.27.</w:t>
      </w:r>
    </w:p>
    <w:p w14:paraId="112A0D42" w14:textId="77777777" w:rsidR="00251CC4" w:rsidRPr="0073469F" w:rsidRDefault="00251CC4" w:rsidP="00251CC4">
      <w:pPr>
        <w:pStyle w:val="Heading5"/>
        <w:rPr>
          <w:rFonts w:eastAsia="Malgun Gothic"/>
        </w:rPr>
      </w:pPr>
      <w:bookmarkStart w:id="7802" w:name="_CR17_2_2_2_2"/>
      <w:bookmarkStart w:id="7803" w:name="_Toc193391587"/>
      <w:bookmarkEnd w:id="780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03"/>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7804" w:name="_CR17_2_3"/>
      <w:bookmarkStart w:id="7805" w:name="_Toc193391588"/>
      <w:bookmarkEnd w:id="7804"/>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805"/>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7806" w:name="_CR17_2_3_1"/>
      <w:bookmarkStart w:id="7807" w:name="_Toc193391589"/>
      <w:bookmarkEnd w:id="7806"/>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07"/>
    </w:p>
    <w:p w14:paraId="34680654" w14:textId="77777777" w:rsidR="00F4468D" w:rsidRPr="0073469F" w:rsidRDefault="00F4468D" w:rsidP="00F4468D">
      <w:pPr>
        <w:pStyle w:val="Heading5"/>
        <w:rPr>
          <w:rFonts w:eastAsia="Malgun Gothic"/>
        </w:rPr>
      </w:pPr>
      <w:bookmarkStart w:id="7808" w:name="_CR17_2_3_1_1"/>
      <w:bookmarkStart w:id="7809" w:name="_Toc193391590"/>
      <w:bookmarkEnd w:id="780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09"/>
    </w:p>
    <w:p w14:paraId="15C79E0F" w14:textId="16C0425A" w:rsidR="00F4468D" w:rsidRPr="0073469F"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Pr="0073469F">
        <w:rPr>
          <w:lang w:eastAsia="ko-KR"/>
        </w:rPr>
        <w:t>.</w:t>
      </w:r>
    </w:p>
    <w:p w14:paraId="26075B40" w14:textId="77777777" w:rsidR="00F4468D" w:rsidRPr="0073469F" w:rsidRDefault="00F4468D" w:rsidP="00F4468D">
      <w:pPr>
        <w:pStyle w:val="Heading5"/>
        <w:rPr>
          <w:rFonts w:eastAsia="Malgun Gothic"/>
        </w:rPr>
      </w:pPr>
      <w:bookmarkStart w:id="7810" w:name="_CR17_2_3_1_2"/>
      <w:bookmarkStart w:id="7811" w:name="_Toc193391591"/>
      <w:bookmarkEnd w:id="781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11"/>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7812" w:name="_CR17_2_3_2"/>
      <w:bookmarkStart w:id="7813" w:name="_Toc193391592"/>
      <w:bookmarkEnd w:id="781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813"/>
    </w:p>
    <w:p w14:paraId="6D37FED6" w14:textId="77777777" w:rsidR="00FE3DDD" w:rsidRPr="0073469F" w:rsidRDefault="00FE3DDD" w:rsidP="00FE3DDD">
      <w:pPr>
        <w:pStyle w:val="Heading5"/>
        <w:rPr>
          <w:rFonts w:eastAsia="Malgun Gothic"/>
        </w:rPr>
      </w:pPr>
      <w:bookmarkStart w:id="7814" w:name="_CR17_2_3_2_1"/>
      <w:bookmarkStart w:id="7815" w:name="_Toc193391593"/>
      <w:bookmarkEnd w:id="781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15"/>
    </w:p>
    <w:p w14:paraId="65A7D092" w14:textId="00E784A5" w:rsidR="00FE3DDD" w:rsidRPr="0073469F" w:rsidRDefault="00FE3DD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729A2A90" w14:textId="77777777" w:rsidR="00F4468D" w:rsidRPr="0073469F" w:rsidRDefault="00F4468D" w:rsidP="00F4468D">
      <w:pPr>
        <w:pStyle w:val="Heading3"/>
        <w:rPr>
          <w:rFonts w:eastAsia="Malgun Gothic"/>
        </w:rPr>
      </w:pPr>
      <w:bookmarkStart w:id="7816" w:name="_CR17_2_4"/>
      <w:bookmarkStart w:id="7817" w:name="_Toc193391594"/>
      <w:bookmarkEnd w:id="7816"/>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7817"/>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7818" w:name="_CR17_2_4_1"/>
      <w:bookmarkStart w:id="7819" w:name="_Toc193391595"/>
      <w:bookmarkEnd w:id="781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19"/>
    </w:p>
    <w:p w14:paraId="5D61E6CF" w14:textId="77777777" w:rsidR="00F4468D" w:rsidRPr="0073469F" w:rsidRDefault="00F4468D" w:rsidP="00F4468D">
      <w:pPr>
        <w:pStyle w:val="Heading5"/>
        <w:rPr>
          <w:rFonts w:eastAsia="Malgun Gothic"/>
        </w:rPr>
      </w:pPr>
      <w:bookmarkStart w:id="7820" w:name="_CR17_2_4_1_1"/>
      <w:bookmarkStart w:id="7821" w:name="_Toc193391596"/>
      <w:bookmarkEnd w:id="782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21"/>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7822" w:name="_CR17_2_4_1_2"/>
      <w:bookmarkStart w:id="7823" w:name="_Toc193391597"/>
      <w:bookmarkEnd w:id="782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23"/>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7824" w:name="_CR17_2_4_2"/>
      <w:bookmarkStart w:id="7825" w:name="_Toc193391598"/>
      <w:bookmarkEnd w:id="782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7825"/>
    </w:p>
    <w:p w14:paraId="1B9FB0BC" w14:textId="77777777" w:rsidR="00F4038C" w:rsidRPr="0073469F" w:rsidRDefault="00F4038C" w:rsidP="00F4038C">
      <w:pPr>
        <w:pStyle w:val="Heading5"/>
        <w:rPr>
          <w:rFonts w:eastAsia="Malgun Gothic"/>
        </w:rPr>
      </w:pPr>
      <w:bookmarkStart w:id="7826" w:name="_CR17_2_4_2_1"/>
      <w:bookmarkStart w:id="7827" w:name="_Toc193391599"/>
      <w:bookmarkEnd w:id="782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27"/>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7828" w:name="_CR17_2_5"/>
      <w:bookmarkStart w:id="7829" w:name="_Toc193391600"/>
      <w:bookmarkEnd w:id="7828"/>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7829"/>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7830" w:name="_CR17_2_5_1"/>
      <w:bookmarkStart w:id="7831" w:name="_Toc193391601"/>
      <w:bookmarkEnd w:id="7830"/>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31"/>
    </w:p>
    <w:p w14:paraId="1D5C0737" w14:textId="77777777" w:rsidR="00F4468D" w:rsidRPr="0073469F" w:rsidRDefault="00F4468D" w:rsidP="00F4468D">
      <w:pPr>
        <w:pStyle w:val="Heading5"/>
        <w:rPr>
          <w:rFonts w:eastAsia="Malgun Gothic"/>
        </w:rPr>
      </w:pPr>
      <w:bookmarkStart w:id="7832" w:name="_CR17_2_5_1_1"/>
      <w:bookmarkStart w:id="7833" w:name="_Toc193391602"/>
      <w:bookmarkEnd w:id="783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33"/>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7834" w:name="_CR17_2_5_2"/>
      <w:bookmarkStart w:id="7835" w:name="_Toc193391603"/>
      <w:bookmarkEnd w:id="783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835"/>
    </w:p>
    <w:p w14:paraId="05EAC9A0" w14:textId="77777777" w:rsidR="0094200B" w:rsidRPr="0073469F" w:rsidRDefault="0094200B" w:rsidP="0094200B">
      <w:pPr>
        <w:pStyle w:val="Heading5"/>
        <w:rPr>
          <w:rFonts w:eastAsia="Malgun Gothic"/>
        </w:rPr>
      </w:pPr>
      <w:bookmarkStart w:id="7836" w:name="_CR17_2_5_2_1"/>
      <w:bookmarkStart w:id="7837" w:name="_Toc193391604"/>
      <w:bookmarkEnd w:id="783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37"/>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2714A697" w14:textId="26BBD98A" w:rsidR="00EC18C4" w:rsidRDefault="006F0533" w:rsidP="00912630">
      <w:pPr>
        <w:pStyle w:val="Heading3"/>
        <w:rPr>
          <w:rFonts w:eastAsia="Malgun Gothic"/>
          <w:lang w:eastAsia="en-US"/>
        </w:rPr>
      </w:pPr>
      <w:bookmarkStart w:id="7838" w:name="_CR17_2_6"/>
      <w:bookmarkStart w:id="7839" w:name="_Toc193391605"/>
      <w:bookmarkEnd w:id="7838"/>
      <w:r w:rsidRPr="00EC18C4">
        <w:rPr>
          <w:rFonts w:eastAsia="Malgun Gothic"/>
        </w:rPr>
        <w:t>17.2.6</w:t>
      </w:r>
      <w:r w:rsidRPr="00EC18C4">
        <w:rPr>
          <w:rFonts w:eastAsia="Malgun Gothic"/>
        </w:rPr>
        <w:tab/>
        <w:t>Adhoc group call participants modify</w:t>
      </w:r>
      <w:bookmarkEnd w:id="7839"/>
    </w:p>
    <w:p w14:paraId="172CF812" w14:textId="1B79B4AA" w:rsidR="00EC18C4" w:rsidRPr="0073469F" w:rsidRDefault="00EC18C4" w:rsidP="00EC18C4">
      <w:pPr>
        <w:pStyle w:val="Heading4"/>
        <w:overflowPunct/>
        <w:autoSpaceDE/>
        <w:autoSpaceDN/>
        <w:adjustRightInd/>
        <w:textAlignment w:val="auto"/>
        <w:rPr>
          <w:rFonts w:eastAsia="Malgun Gothic"/>
        </w:rPr>
      </w:pPr>
      <w:bookmarkStart w:id="7840" w:name="_Toc193391606"/>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2</w:t>
      </w:r>
      <w:r w:rsidRPr="0073469F">
        <w:rPr>
          <w:rFonts w:eastAsia="Malgun Gothic"/>
          <w:lang w:eastAsia="en-US"/>
        </w:rPr>
        <w:t>.</w:t>
      </w:r>
      <w:r>
        <w:rPr>
          <w:rFonts w:eastAsia="Malgun Gothic"/>
          <w:lang w:eastAsia="en-US"/>
        </w:rPr>
        <w:t>6</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840"/>
    </w:p>
    <w:p w14:paraId="7E57AF7D" w14:textId="33359ACA" w:rsidR="00EC18C4" w:rsidRPr="00EC18C4" w:rsidRDefault="00EC18C4" w:rsidP="00EC18C4">
      <w:pPr>
        <w:rPr>
          <w:rFonts w:eastAsia="Malgun Gothic"/>
        </w:rPr>
      </w:pPr>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DFED19" w14:textId="0F3C8D47" w:rsidR="006F0533" w:rsidRPr="0073469F" w:rsidRDefault="006F0533" w:rsidP="006F0533">
      <w:pPr>
        <w:pStyle w:val="Heading4"/>
        <w:rPr>
          <w:rFonts w:eastAsia="Malgun Gothic"/>
        </w:rPr>
      </w:pPr>
      <w:bookmarkStart w:id="7841" w:name="_CR17_2_6_1"/>
      <w:bookmarkStart w:id="7842" w:name="_Toc193391607"/>
      <w:bookmarkEnd w:id="784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en-US"/>
        </w:rPr>
        <w:t>Modification of the participant list or criteria for the participant list</w:t>
      </w:r>
      <w:r w:rsidR="00EC18C4">
        <w:rPr>
          <w:rFonts w:eastAsia="Malgun Gothic"/>
          <w:lang w:eastAsia="en-US"/>
        </w:rPr>
        <w:t xml:space="preserve"> procedures</w:t>
      </w:r>
      <w:r w:rsidR="00EC18C4" w:rsidRPr="001B3D89">
        <w:rPr>
          <w:rFonts w:eastAsia="Malgun Gothic"/>
          <w:lang w:eastAsia="en-US"/>
        </w:rPr>
        <w:t xml:space="preserve"> </w:t>
      </w:r>
      <w:r w:rsidR="00EC18C4" w:rsidRPr="0073469F">
        <w:rPr>
          <w:rFonts w:eastAsia="Malgun Gothic"/>
          <w:lang w:eastAsia="en-US"/>
        </w:rPr>
        <w:t xml:space="preserve">using </w:t>
      </w:r>
      <w:r w:rsidR="00EC18C4">
        <w:rPr>
          <w:rFonts w:eastAsia="Malgun Gothic"/>
          <w:lang w:eastAsia="en-US"/>
        </w:rPr>
        <w:t>o</w:t>
      </w:r>
      <w:r w:rsidR="00EC18C4" w:rsidRPr="0073469F">
        <w:rPr>
          <w:rFonts w:eastAsia="Malgun Gothic"/>
          <w:lang w:eastAsia="en-US"/>
        </w:rPr>
        <w:t>n-demand</w:t>
      </w:r>
      <w:r w:rsidR="00EC18C4" w:rsidRPr="00282EC5">
        <w:rPr>
          <w:rFonts w:eastAsia="Malgun Gothic"/>
          <w:lang w:eastAsia="en-US"/>
        </w:rPr>
        <w:t xml:space="preserve"> </w:t>
      </w:r>
      <w:r w:rsidR="00EC18C4" w:rsidRPr="0073469F">
        <w:rPr>
          <w:rFonts w:eastAsia="Malgun Gothic"/>
          <w:lang w:eastAsia="en-US"/>
        </w:rPr>
        <w:t>session</w:t>
      </w:r>
      <w:bookmarkEnd w:id="7842"/>
    </w:p>
    <w:p w14:paraId="44DF9B72" w14:textId="697EE51A" w:rsidR="006F0533" w:rsidRPr="006F0533" w:rsidRDefault="006F0533" w:rsidP="006F0533">
      <w:pPr>
        <w:pStyle w:val="Heading5"/>
        <w:rPr>
          <w:lang w:eastAsia="ko-KR"/>
        </w:rPr>
      </w:pPr>
      <w:bookmarkStart w:id="7843" w:name="_CR17_2_6_1_1"/>
      <w:bookmarkStart w:id="7844" w:name="_Toc193391608"/>
      <w:bookmarkEnd w:id="784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44"/>
    </w:p>
    <w:p w14:paraId="515B3569" w14:textId="141D0F9E"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 list</w:t>
      </w:r>
      <w:r w:rsidR="00EC18C4">
        <w:rPr>
          <w:lang w:eastAsia="ko-KR"/>
        </w:rPr>
        <w:t xml:space="preserve"> </w:t>
      </w:r>
      <w:r w:rsidR="00EC18C4">
        <w:rPr>
          <w:rFonts w:hint="eastAsia"/>
          <w:lang w:eastAsia="ko-KR"/>
        </w:rPr>
        <w:t>or criteria for the participant list</w:t>
      </w:r>
      <w:r w:rsidRPr="0073469F">
        <w:rPr>
          <w:lang w:eastAsia="ko-KR"/>
        </w:rPr>
        <w:t>,</w:t>
      </w:r>
      <w:r w:rsidRPr="0073469F">
        <w:t xml:space="preserve"> the MCPTT client shall generate a SIP re-INVITE request </w:t>
      </w:r>
      <w:r>
        <w:t xml:space="preserve">as </w:t>
      </w:r>
      <w:r w:rsidRPr="0073469F">
        <w:t>specified in 3GPP TS 24.229 [4].</w:t>
      </w:r>
      <w:r w:rsidR="00EC18C4">
        <w:t xml:space="preserve"> and:</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0A3764CF" w:rsidR="006F0533" w:rsidRPr="0073469F" w:rsidRDefault="00EC18C4" w:rsidP="006F0533">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7777777" w:rsidR="006F0533" w:rsidRDefault="006F0533" w:rsidP="006F0533">
      <w:pPr>
        <w:pStyle w:val="B2"/>
        <w:rPr>
          <w:lang w:eastAsia="ko-KR"/>
        </w:rPr>
      </w:pPr>
      <w:r>
        <w:lastRenderedPageBreak/>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42489BF0" w14:textId="77777777" w:rsidR="00EC18C4" w:rsidRDefault="00EC18C4" w:rsidP="00EC18C4">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MCPTT user to </w:t>
      </w:r>
      <w:r>
        <w:rPr>
          <w:lang w:val="en-US"/>
        </w:rPr>
        <w:t>include the 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&lt;call-participants-criterias&gt;</w:t>
      </w:r>
      <w:r>
        <w:rPr>
          <w:rFonts w:hint="eastAsia"/>
          <w:lang w:eastAsia="ko-KR"/>
        </w:rPr>
        <w:t xml:space="preserve"> element</w:t>
      </w:r>
      <w:r>
        <w:rPr>
          <w:lang w:eastAsia="ko-KR"/>
        </w:rPr>
        <w:t xml:space="preserve">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rFonts w:hint="eastAsia"/>
          <w:lang w:eastAsia="ko-KR"/>
        </w:rPr>
        <w:t>;</w:t>
      </w:r>
    </w:p>
    <w:p w14:paraId="0EC2F07F" w14:textId="76932B7D" w:rsidR="00EC18C4" w:rsidRDefault="00EC18C4" w:rsidP="00EC18C4">
      <w:pPr>
        <w:pStyle w:val="NO"/>
        <w:overflowPunct/>
        <w:autoSpaceDE/>
        <w:autoSpaceDN/>
        <w:adjustRightInd/>
        <w:textAlignment w:val="auto"/>
        <w:rPr>
          <w:lang w:eastAsia="ko-KR"/>
        </w:rPr>
      </w:pPr>
      <w:r w:rsidRPr="00EC18C4">
        <w:rPr>
          <w:rFonts w:eastAsiaTheme="minorEastAsia" w:hint="eastAsia"/>
          <w:lang w:eastAsia="ko-KR"/>
        </w:rPr>
        <w:t>NOTE:</w:t>
      </w:r>
      <w:r w:rsidRPr="00EC18C4">
        <w:rPr>
          <w:rFonts w:eastAsiaTheme="minorEastAsia"/>
          <w:lang w:eastAsia="ko-KR"/>
        </w:rPr>
        <w:tab/>
      </w:r>
      <w:r w:rsidRPr="00EC18C4">
        <w:rPr>
          <w:rFonts w:eastAsiaTheme="minorEastAsia" w:hint="eastAsia"/>
          <w:lang w:eastAsia="ko-KR"/>
        </w:rPr>
        <w:t>An MCPTT user can request to update either the participant list or criteria for the participant list of an ongoing MCPTT session. If an MCPTT user requests to update both the participant list and criteria for the participant list, the MCPTT client will reject the request. How the MCPTT client rejects the request is out of the scope of the current specification.</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19DE34FB" w:rsidR="006F0533" w:rsidRPr="0073469F" w:rsidRDefault="006F0533" w:rsidP="006F0533">
      <w:pPr>
        <w:pStyle w:val="B1"/>
      </w:pPr>
      <w:r>
        <w:t>1</w:t>
      </w:r>
      <w:r w:rsidRPr="0073469F">
        <w:t>)</w:t>
      </w:r>
      <w:r w:rsidRPr="0073469F">
        <w:tab/>
        <w:t xml:space="preserve">may </w:t>
      </w:r>
      <w:r>
        <w:t>notify the user about call participants modify request failure with an appropriate response along with the description.</w:t>
      </w:r>
    </w:p>
    <w:p w14:paraId="323502CF" w14:textId="77777777" w:rsidR="00F4468D" w:rsidRDefault="00F4468D" w:rsidP="00F4468D">
      <w:pPr>
        <w:pStyle w:val="Heading2"/>
        <w:rPr>
          <w:lang w:eastAsia="ko-KR"/>
        </w:rPr>
      </w:pPr>
      <w:bookmarkStart w:id="7845" w:name="_CR17_3"/>
      <w:bookmarkStart w:id="7846" w:name="_Toc193391609"/>
      <w:bookmarkEnd w:id="7845"/>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7846"/>
    </w:p>
    <w:p w14:paraId="36B98841" w14:textId="77777777" w:rsidR="00F4468D" w:rsidRPr="0073469F" w:rsidRDefault="00F4468D" w:rsidP="00F4468D">
      <w:pPr>
        <w:pStyle w:val="Heading3"/>
        <w:rPr>
          <w:rFonts w:eastAsia="Malgun Gothic"/>
        </w:rPr>
      </w:pPr>
      <w:bookmarkStart w:id="7847" w:name="_CR17_3_1"/>
      <w:bookmarkStart w:id="7848" w:name="_Toc193391610"/>
      <w:bookmarkEnd w:id="7847"/>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7848"/>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7849" w:name="_CR17_3_2"/>
      <w:bookmarkStart w:id="7850" w:name="_Toc193391611"/>
      <w:bookmarkEnd w:id="784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850"/>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7851" w:name="_CR17_3_2_1"/>
      <w:bookmarkStart w:id="7852" w:name="_Toc193391612"/>
      <w:bookmarkEnd w:id="785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52"/>
    </w:p>
    <w:p w14:paraId="08E37039" w14:textId="77777777" w:rsidR="00F4468D" w:rsidRPr="0073469F" w:rsidRDefault="00F4468D" w:rsidP="00F4468D">
      <w:pPr>
        <w:pStyle w:val="Heading5"/>
        <w:rPr>
          <w:rFonts w:eastAsia="Malgun Gothic"/>
        </w:rPr>
      </w:pPr>
      <w:bookmarkStart w:id="7853" w:name="_CR17_3_2_1_1"/>
      <w:bookmarkStart w:id="7854" w:name="_Toc193391613"/>
      <w:bookmarkEnd w:id="785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54"/>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MCPTT function may include </w:t>
      </w:r>
      <w:r w:rsidRPr="0073469F">
        <w:lastRenderedPageBreak/>
        <w:t>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17C5282" w14:textId="75F2B97D" w:rsidR="00F4468D" w:rsidRDefault="00F4468D" w:rsidP="00F4468D">
      <w:pPr>
        <w:pStyle w:val="B1"/>
      </w:pPr>
      <w:r>
        <w:t>7)</w:t>
      </w:r>
      <w:r>
        <w:tab/>
        <w:t xml:space="preserve">shall determine the public service identity of the controlling MCPTT function for the adhoc group call service </w:t>
      </w:r>
      <w:r w:rsidRPr="00A47314">
        <w:t>associated with</w:t>
      </w:r>
      <w:r w:rsidR="00C70F9E">
        <w:t>:</w:t>
      </w:r>
    </w:p>
    <w:p w14:paraId="01FA517B"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69021BB0" w14:textId="7B148B69"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6C77B0FD" w14:textId="14D2C65C"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5EAC0AE5" w14:textId="7BC2E55F" w:rsidR="00880B2A" w:rsidRPr="00F74653" w:rsidRDefault="00880B2A" w:rsidP="00880B2A">
      <w:pPr>
        <w:pStyle w:val="NO"/>
      </w:pPr>
      <w:r w:rsidRPr="00F74653">
        <w:t>NOTE</w:t>
      </w:r>
      <w:r>
        <w:t> </w:t>
      </w:r>
      <w:r w:rsidR="005D754C">
        <w:t>4</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7EE65C2D" w:rsidR="00880B2A" w:rsidRPr="00F74653" w:rsidRDefault="00880B2A" w:rsidP="00880B2A">
      <w:pPr>
        <w:pStyle w:val="NO"/>
      </w:pPr>
      <w:r w:rsidRPr="00F74653">
        <w:t>NOTE</w:t>
      </w:r>
      <w:r>
        <w:t> </w:t>
      </w:r>
      <w:r w:rsidR="005D754C">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666B357D" w:rsidR="00F4468D" w:rsidRPr="00F74653" w:rsidRDefault="00880B2A" w:rsidP="00F4468D">
      <w:pPr>
        <w:pStyle w:val="NO"/>
      </w:pPr>
      <w:r w:rsidRPr="00F74653">
        <w:lastRenderedPageBreak/>
        <w:t>NOTE</w:t>
      </w:r>
      <w:r>
        <w:t> </w:t>
      </w:r>
      <w:r w:rsidR="005D754C">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7717EAE2" w:rsidR="00F4468D" w:rsidRDefault="00880B2A" w:rsidP="00F4468D">
      <w:pPr>
        <w:pStyle w:val="NO"/>
      </w:pPr>
      <w:r w:rsidRPr="00F74653">
        <w:t>NOTE</w:t>
      </w:r>
      <w:r>
        <w:t> </w:t>
      </w:r>
      <w:r w:rsidR="005D754C">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6B9AE53F" w:rsidR="00880B2A" w:rsidRDefault="00880B2A" w:rsidP="00880B2A">
      <w:pPr>
        <w:pStyle w:val="NO"/>
      </w:pPr>
      <w:r w:rsidRPr="00F74653">
        <w:t>NOTE</w:t>
      </w:r>
      <w:r>
        <w:t> </w:t>
      </w:r>
      <w:r w:rsidR="005D754C">
        <w:t>8</w:t>
      </w:r>
      <w:r w:rsidRPr="00F74653">
        <w:t>:</w:t>
      </w:r>
      <w:r w:rsidRPr="00F74653">
        <w:tab/>
        <w:t>How the primary MCPTT system routes the SIP request through an exit MCPTT gateway server is out of the scope of the present document.</w:t>
      </w:r>
    </w:p>
    <w:p w14:paraId="098B4561" w14:textId="3059998C" w:rsidR="00880B2A" w:rsidRPr="00F74653" w:rsidRDefault="00880B2A" w:rsidP="00880B2A">
      <w:pPr>
        <w:pStyle w:val="NO"/>
      </w:pPr>
      <w:r w:rsidRPr="00F74653">
        <w:t>NOTE</w:t>
      </w:r>
      <w:r>
        <w:t> </w:t>
      </w:r>
      <w:r w:rsidR="005D754C">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lastRenderedPageBreak/>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0A230988" w:rsidR="00F4468D"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w:t>
      </w:r>
    </w:p>
    <w:p w14:paraId="20867005" w14:textId="30C69DC1" w:rsidR="0023555C" w:rsidRPr="003723BE" w:rsidRDefault="0023555C" w:rsidP="00F4468D">
      <w:pPr>
        <w:pStyle w:val="B1"/>
      </w:pPr>
      <w:r>
        <w:t>17A)</w:t>
      </w:r>
      <w:r>
        <w:tab/>
        <w:t xml:space="preserve">if </w:t>
      </w:r>
      <w:r w:rsidRPr="008467F8">
        <w:t xml:space="preserve">the incoming SIP </w:t>
      </w:r>
      <w:r>
        <w:t>INVITE</w:t>
      </w:r>
      <w:r w:rsidRPr="0073469F">
        <w:t xml:space="preserve"> </w:t>
      </w:r>
      <w:r w:rsidRPr="008467F8">
        <w:t xml:space="preserve">request contained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lastRenderedPageBreak/>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7855" w:name="_CR17_3_2_1_2"/>
      <w:bookmarkStart w:id="7856" w:name="_Toc193391614"/>
      <w:bookmarkEnd w:id="785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856"/>
    </w:p>
    <w:p w14:paraId="3511E6C1" w14:textId="77777777" w:rsidR="009A02EF" w:rsidRDefault="009A02EF" w:rsidP="009A02EF">
      <w:r>
        <w:t>In the procedures in this clause:</w:t>
      </w:r>
      <w:r w:rsidRPr="00604EBE">
        <w:t xml:space="preserve"> </w:t>
      </w:r>
    </w:p>
    <w:p w14:paraId="0ACE5CDF" w14:textId="77777777" w:rsidR="009A02EF" w:rsidRDefault="009A02EF" w:rsidP="009A02EF">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349B13EF" w14:textId="77777777" w:rsidR="009A02EF" w:rsidRDefault="009A02EF" w:rsidP="009A02EF">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 xml:space="preserve">allowed to participate in </w:t>
      </w:r>
      <w:r>
        <w:lastRenderedPageBreak/>
        <w:t>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7857" w:name="_CR17_3_2_2"/>
      <w:bookmarkStart w:id="7858" w:name="_Toc193391615"/>
      <w:bookmarkEnd w:id="785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7858"/>
    </w:p>
    <w:p w14:paraId="0488B3B0" w14:textId="77777777" w:rsidR="00BC1F79" w:rsidRPr="0073469F" w:rsidRDefault="00BC1F79" w:rsidP="00BC1F79">
      <w:pPr>
        <w:pStyle w:val="Heading5"/>
        <w:rPr>
          <w:rFonts w:eastAsia="Malgun Gothic"/>
        </w:rPr>
      </w:pPr>
      <w:bookmarkStart w:id="7859" w:name="_CR17_3_2_2_1"/>
      <w:bookmarkStart w:id="7860" w:name="_Toc193391616"/>
      <w:bookmarkEnd w:id="785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60"/>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lastRenderedPageBreak/>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lastRenderedPageBreak/>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D315FF3"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w:t>
      </w:r>
      <w:r w:rsidR="003C5DFC">
        <w:t xml:space="preserve">received </w:t>
      </w:r>
      <w:r w:rsidRPr="00054AB9">
        <w:t xml:space="preserve">SIP </w:t>
      </w:r>
      <w:r w:rsidR="003C5DFC">
        <w:t>REFER</w:t>
      </w:r>
      <w:r w:rsidRPr="00054AB9">
        <w:t xml:space="preserve"> request </w:t>
      </w:r>
      <w:r w:rsidR="003C5DFC">
        <w:t xml:space="preserve">is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6ED57A89" w:rsidR="00BC1F79" w:rsidRDefault="00BC1F79" w:rsidP="00BC1F79">
      <w:pPr>
        <w:pStyle w:val="B1"/>
      </w:pPr>
      <w:r>
        <w:t>14)</w:t>
      </w:r>
      <w:r>
        <w:tab/>
        <w:t xml:space="preserve">shall not copy the following header fields from the incoming SIP </w:t>
      </w:r>
      <w:r w:rsidR="003C5DFC">
        <w:t>REFER</w:t>
      </w:r>
      <w:r>
        <w:t xml:space="preserve"> request to the outgoing SIP INVITE request, if they were present in the incoming SIP </w:t>
      </w:r>
      <w:r w:rsidR="003C5DFC">
        <w:t>REFER</w:t>
      </w:r>
      <w:r>
        <w:t xml:space="preserv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0ECACD50" w:rsidR="00BC1F79"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w:t>
      </w:r>
    </w:p>
    <w:p w14:paraId="3F7EEED8" w14:textId="76E652A6" w:rsidR="003C5DFC" w:rsidRPr="003723BE" w:rsidRDefault="003C5DFC" w:rsidP="00BC1F79">
      <w:pPr>
        <w:pStyle w:val="B1"/>
      </w:pPr>
      <w:r>
        <w:t>16A)</w:t>
      </w:r>
      <w:r>
        <w:tab/>
        <w:t xml:space="preserve">if </w:t>
      </w:r>
      <w:r w:rsidRPr="008467F8">
        <w:t xml:space="preserve">the </w:t>
      </w:r>
      <w:r>
        <w:t>received</w:t>
      </w:r>
      <w:r w:rsidRPr="008467F8">
        <w:t xml:space="preserve"> SIP </w:t>
      </w:r>
      <w:r>
        <w:t>REFER</w:t>
      </w:r>
      <w:r w:rsidRPr="008467F8">
        <w:t xml:space="preserve"> request contained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7861" w:name="_CR17_3_2_2_2"/>
      <w:bookmarkStart w:id="7862" w:name="_Toc193391617"/>
      <w:bookmarkEnd w:id="7861"/>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862"/>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7863" w:name="_CR17_3_3"/>
      <w:bookmarkStart w:id="7864" w:name="_Toc193391618"/>
      <w:bookmarkEnd w:id="7863"/>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864"/>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7865" w:name="_CR17_3_3_1"/>
      <w:bookmarkStart w:id="7866" w:name="_Toc193391619"/>
      <w:bookmarkEnd w:id="786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66"/>
    </w:p>
    <w:p w14:paraId="0836526D" w14:textId="77777777" w:rsidR="00F4468D" w:rsidRPr="0073469F" w:rsidRDefault="00F4468D" w:rsidP="00F4468D">
      <w:pPr>
        <w:pStyle w:val="Heading5"/>
        <w:rPr>
          <w:rFonts w:eastAsia="Malgun Gothic"/>
        </w:rPr>
      </w:pPr>
      <w:bookmarkStart w:id="7867" w:name="_CR17_3_3_1_1"/>
      <w:bookmarkStart w:id="7868" w:name="_Toc193391620"/>
      <w:bookmarkEnd w:id="786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68"/>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7869" w:name="_CR17_3_3_1_2"/>
      <w:bookmarkStart w:id="7870" w:name="_Toc193391621"/>
      <w:bookmarkEnd w:id="786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870"/>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7871" w:name="_CR17_3_3_2"/>
      <w:bookmarkStart w:id="7872" w:name="_Toc193391622"/>
      <w:bookmarkEnd w:id="787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872"/>
    </w:p>
    <w:p w14:paraId="564E2486" w14:textId="39886C30" w:rsidR="007F4775" w:rsidRPr="0073469F" w:rsidRDefault="007F4775" w:rsidP="007F4775">
      <w:pPr>
        <w:pStyle w:val="Heading5"/>
        <w:rPr>
          <w:rFonts w:eastAsia="Malgun Gothic"/>
        </w:rPr>
      </w:pPr>
      <w:bookmarkStart w:id="7873" w:name="_CR17_3_3_2_1"/>
      <w:bookmarkStart w:id="7874" w:name="_Toc193391623"/>
      <w:bookmarkEnd w:id="787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74"/>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7875" w:name="_CR17_3_3_2_2"/>
      <w:bookmarkStart w:id="7876" w:name="_Toc193391624"/>
      <w:bookmarkEnd w:id="787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876"/>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7877" w:name="_CR17_3_4"/>
      <w:bookmarkStart w:id="7878" w:name="_Toc193391625"/>
      <w:bookmarkEnd w:id="7877"/>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878"/>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7879" w:name="_CR17_3_4_1"/>
      <w:bookmarkStart w:id="7880" w:name="_Toc193391626"/>
      <w:bookmarkEnd w:id="787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80"/>
    </w:p>
    <w:p w14:paraId="6D0EBD23" w14:textId="77777777" w:rsidR="00F4468D" w:rsidRPr="0073469F" w:rsidRDefault="00F4468D" w:rsidP="00F4468D">
      <w:pPr>
        <w:pStyle w:val="Heading5"/>
        <w:rPr>
          <w:rFonts w:eastAsia="Malgun Gothic"/>
        </w:rPr>
      </w:pPr>
      <w:bookmarkStart w:id="7881" w:name="_CR17_3_4_1_1"/>
      <w:bookmarkStart w:id="7882" w:name="_Toc193391627"/>
      <w:bookmarkEnd w:id="788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82"/>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7883" w:name="_CR17_3_4_2"/>
      <w:bookmarkStart w:id="7884" w:name="_Toc193391628"/>
      <w:bookmarkEnd w:id="788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884"/>
    </w:p>
    <w:p w14:paraId="064E078E" w14:textId="30577E0D" w:rsidR="008425A1" w:rsidRPr="0073469F" w:rsidRDefault="008425A1" w:rsidP="008425A1">
      <w:pPr>
        <w:pStyle w:val="Heading5"/>
        <w:rPr>
          <w:rFonts w:eastAsia="Malgun Gothic"/>
        </w:rPr>
      </w:pPr>
      <w:bookmarkStart w:id="7885" w:name="_CR17_3_4_2_1"/>
      <w:bookmarkStart w:id="7886" w:name="_Toc193391629"/>
      <w:bookmarkEnd w:id="788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86"/>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w:t>
      </w:r>
      <w:r w:rsidRPr="0073469F">
        <w:rPr>
          <w:lang w:eastAsia="ko-KR"/>
        </w:rPr>
        <w:lastRenderedPageBreak/>
        <w:t xml:space="preserve">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7887" w:name="_CR17_3_5"/>
      <w:bookmarkStart w:id="7888" w:name="_Toc193391630"/>
      <w:bookmarkEnd w:id="7887"/>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7888"/>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7889" w:name="_CR17_3_5_1"/>
      <w:bookmarkStart w:id="7890" w:name="_Toc193391631"/>
      <w:bookmarkEnd w:id="788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90"/>
    </w:p>
    <w:p w14:paraId="46301693" w14:textId="77777777" w:rsidR="00B52C19" w:rsidRPr="0073469F" w:rsidRDefault="00B52C19" w:rsidP="00B52C19">
      <w:pPr>
        <w:pStyle w:val="Heading5"/>
        <w:rPr>
          <w:rFonts w:eastAsia="Malgun Gothic"/>
        </w:rPr>
      </w:pPr>
      <w:bookmarkStart w:id="7891" w:name="_CR17_3_5_1_1"/>
      <w:bookmarkStart w:id="7892" w:name="_Toc193391632"/>
      <w:bookmarkEnd w:id="789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92"/>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472E6C" w:rsidRDefault="00B52C19" w:rsidP="00B52C19">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lastRenderedPageBreak/>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7893" w:name="_CR17_3_5_2"/>
      <w:bookmarkStart w:id="7894" w:name="_Toc193391633"/>
      <w:bookmarkEnd w:id="789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894"/>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7895" w:name="_CR17_3_5_2_1"/>
      <w:bookmarkStart w:id="7896" w:name="_Toc193391634"/>
      <w:bookmarkEnd w:id="789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96"/>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lastRenderedPageBreak/>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77777777" w:rsidR="00580BDE" w:rsidRDefault="00580BDE" w:rsidP="00580BDE">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rPr>
          <w:lang w:eastAsia="ko-KR"/>
        </w:rPr>
        <w:t xml:space="preserve">newly </w:t>
      </w:r>
      <w:r>
        <w:t>determined MCPTT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MCPTT users </w:t>
      </w:r>
      <w:r>
        <w:t xml:space="preserve">who are </w:t>
      </w:r>
      <w:r w:rsidRPr="00C20B6C">
        <w:t>meeting the specified criteria are no longer meeting the specified criteria</w:t>
      </w:r>
      <w:r w:rsidRPr="0073469F">
        <w:rPr>
          <w:lang w:eastAsia="ko-KR"/>
        </w:rPr>
        <w:t>, according to rules and procedures of IETF RFC 5366 [20];</w:t>
      </w:r>
      <w:r>
        <w:rPr>
          <w:lang w:eastAsia="ko-KR"/>
        </w:rPr>
        <w:t xml:space="preserve"> and</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7897" w:name="_CR17_3_6"/>
      <w:bookmarkStart w:id="7898" w:name="_Toc193391635"/>
      <w:bookmarkEnd w:id="7897"/>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898"/>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7899" w:name="_CR17_3_6_1"/>
      <w:bookmarkStart w:id="7900" w:name="_Toc193391636"/>
      <w:bookmarkEnd w:id="789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900"/>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77777777" w:rsidR="00580BDE" w:rsidRDefault="00580BDE" w:rsidP="00580BDE">
      <w:pPr>
        <w:pStyle w:val="B1"/>
        <w:rPr>
          <w:lang w:eastAsia="ko-KR"/>
        </w:rPr>
      </w:pPr>
      <w:r>
        <w:t>5</w:t>
      </w:r>
      <w:r w:rsidRPr="007B314E">
        <w:t>)</w:t>
      </w:r>
      <w:r>
        <w:tab/>
      </w:r>
      <w:r w:rsidRPr="001E1779">
        <w:t>shall determine the MCPTT users meeting the specified criteria and store the list of MCPTT IDs of the MCPTT users determined</w:t>
      </w:r>
      <w:r>
        <w:t xml:space="preserve">; </w:t>
      </w:r>
    </w:p>
    <w:p w14:paraId="498705E2" w14:textId="77777777"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 xml:space="preserve">; </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77777777" w:rsidR="00580BDE" w:rsidRDefault="00580BDE" w:rsidP="00580BDE">
      <w:pPr>
        <w:pStyle w:val="NO"/>
      </w:pPr>
      <w:r>
        <w:t>NOTE 1:</w:t>
      </w:r>
      <w:r>
        <w:tab/>
        <w:t>The public service identity can identify the controlling MCPTT function in the primary MCPTT system or in a partner MCPTT system.</w:t>
      </w:r>
    </w:p>
    <w:p w14:paraId="1F7C7EDA" w14:textId="77777777" w:rsidR="00580BDE" w:rsidRDefault="00580BDE" w:rsidP="00580BDE">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77777777"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t>determined MCPTT users</w:t>
      </w:r>
      <w:r w:rsidRPr="0073469F">
        <w:rPr>
          <w:lang w:eastAsia="ko-KR"/>
        </w:rPr>
        <w:t xml:space="preserve"> </w:t>
      </w:r>
      <w:r>
        <w:rPr>
          <w:lang w:eastAsia="ko-KR"/>
        </w:rPr>
        <w:t>as described in the step 5)</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7901" w:name="_CR17_3_6_2"/>
      <w:bookmarkStart w:id="7902" w:name="_Toc193391637"/>
      <w:bookmarkEnd w:id="790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902"/>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Pr="0073469F"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A2E7EFC" w14:textId="77777777" w:rsidR="00F4468D" w:rsidRDefault="00F4468D" w:rsidP="00F4468D">
      <w:pPr>
        <w:pStyle w:val="Heading2"/>
        <w:rPr>
          <w:lang w:eastAsia="ko-KR"/>
        </w:rPr>
      </w:pPr>
      <w:bookmarkStart w:id="7903" w:name="_CR17_4"/>
      <w:bookmarkStart w:id="7904" w:name="_Toc193391638"/>
      <w:bookmarkEnd w:id="7903"/>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7904"/>
    </w:p>
    <w:p w14:paraId="54CA4471" w14:textId="77777777" w:rsidR="00F4468D" w:rsidRPr="0073469F" w:rsidRDefault="00F4468D" w:rsidP="00F4468D">
      <w:pPr>
        <w:pStyle w:val="Heading3"/>
        <w:rPr>
          <w:rFonts w:eastAsia="Malgun Gothic"/>
        </w:rPr>
      </w:pPr>
      <w:bookmarkStart w:id="7905" w:name="_CR17_4_1"/>
      <w:bookmarkStart w:id="7906" w:name="_Toc193391639"/>
      <w:bookmarkEnd w:id="7905"/>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7906"/>
    </w:p>
    <w:p w14:paraId="6EB0740C" w14:textId="489E02BC" w:rsidR="00F4468D" w:rsidRDefault="00EC18C4"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sidRPr="00912630">
        <w:rPr>
          <w:rFonts w:eastAsiaTheme="minorEastAsia"/>
        </w:rPr>
        <w:t>controlling MCPTT function procedures</w:t>
      </w:r>
      <w:r>
        <w:rPr>
          <w:lang w:eastAsia="ko-KR"/>
        </w:rPr>
        <w:t xml:space="preserve"> 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8A048E">
        <w:t>.</w:t>
      </w:r>
    </w:p>
    <w:p w14:paraId="0260D7C4" w14:textId="77777777" w:rsidR="00F4468D" w:rsidRPr="0073469F" w:rsidRDefault="00F4468D" w:rsidP="00F4468D">
      <w:pPr>
        <w:pStyle w:val="Heading3"/>
        <w:rPr>
          <w:rFonts w:eastAsia="Malgun Gothic"/>
        </w:rPr>
      </w:pPr>
      <w:bookmarkStart w:id="7907" w:name="_CR17_4_2"/>
      <w:bookmarkStart w:id="7908" w:name="_Toc193391640"/>
      <w:bookmarkEnd w:id="7907"/>
      <w:r>
        <w:rPr>
          <w:rFonts w:eastAsia="Malgun Gothic"/>
        </w:rPr>
        <w:lastRenderedPageBreak/>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908"/>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7909" w:name="_CR17_4_2_1"/>
      <w:bookmarkStart w:id="7910" w:name="_Toc51859610"/>
      <w:bookmarkStart w:id="7911" w:name="_Toc107003431"/>
      <w:bookmarkStart w:id="7912" w:name="_Toc193391641"/>
      <w:bookmarkEnd w:id="790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7910"/>
      <w:bookmarkEnd w:id="7911"/>
      <w:r w:rsidRPr="0073469F">
        <w:rPr>
          <w:noProof/>
        </w:rPr>
        <w:t>Originating Procedures</w:t>
      </w:r>
      <w:bookmarkEnd w:id="7912"/>
    </w:p>
    <w:p w14:paraId="6106D24C" w14:textId="77777777" w:rsidR="00F4468D" w:rsidRPr="0073469F" w:rsidRDefault="00F4468D" w:rsidP="00F4468D">
      <w:pPr>
        <w:pStyle w:val="Heading5"/>
      </w:pPr>
      <w:bookmarkStart w:id="7913" w:name="_CR17_4_2_1_1"/>
      <w:bookmarkStart w:id="7914" w:name="_Toc51859612"/>
      <w:bookmarkStart w:id="7915" w:name="_Toc107003433"/>
      <w:bookmarkStart w:id="7916" w:name="_Toc193391642"/>
      <w:bookmarkEnd w:id="791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7914"/>
      <w:bookmarkEnd w:id="7915"/>
      <w:bookmarkEnd w:id="7916"/>
    </w:p>
    <w:p w14:paraId="5DBEA56B" w14:textId="6D71E07B" w:rsidR="00F4468D" w:rsidRPr="0073469F" w:rsidRDefault="00F4468D" w:rsidP="00F4468D">
      <w:bookmarkStart w:id="7917" w:name="_Toc51859614"/>
      <w:bookmarkStart w:id="7918"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.2.</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534D05">
      <w:pPr>
        <w:pStyle w:val="NO"/>
        <w:rPr>
          <w:lang w:eastAsia="ko-KR"/>
        </w:rPr>
      </w:pPr>
      <w:r>
        <w:t>Editor's Note:</w:t>
      </w:r>
      <w:r>
        <w:tab/>
        <w:t xml:space="preserve">[MC_AHGC, CR </w:t>
      </w:r>
      <w:r w:rsidRPr="00355DCA">
        <w:t>0927</w:t>
      </w:r>
      <w:r>
        <w:t xml:space="preserve">] The </w:t>
      </w:r>
      <w:r w:rsidRPr="0073469F">
        <w:rPr>
          <w:rFonts w:eastAsia="SimSun"/>
        </w:rPr>
        <w:t>MCPTT user to be invited</w:t>
      </w:r>
      <w:r>
        <w:rPr>
          <w:rFonts w:eastAsia="SimSun"/>
        </w:rPr>
        <w:t xml:space="preserve"> in the partner MCPTT system by primary MCPTT system while establishing a call using the </w:t>
      </w:r>
      <w:r w:rsidRPr="00355DCA">
        <w:rPr>
          <w:rFonts w:eastAsia="SimSun"/>
        </w:rPr>
        <w:t>get user list</w:t>
      </w:r>
      <w:r>
        <w:rPr>
          <w:rFonts w:eastAsia="SimSun"/>
        </w:rPr>
        <w:t xml:space="preserve"> procedure is need to be specified</w:t>
      </w:r>
      <w: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798574A0" w:rsidR="00F4468D" w:rsidRDefault="00C70F9E" w:rsidP="00F4468D">
      <w:pPr>
        <w:pStyle w:val="B2"/>
      </w:pPr>
      <w:r>
        <w:t>c)</w:t>
      </w:r>
      <w:r>
        <w:tab/>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 and</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0FD8273F"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lastRenderedPageBreak/>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Pr="0073469F"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7919" w:name="_CR17_4_2_2"/>
      <w:bookmarkStart w:id="7920" w:name="_Toc193391643"/>
      <w:bookmarkEnd w:id="791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7917"/>
      <w:bookmarkEnd w:id="7918"/>
      <w:bookmarkEnd w:id="7920"/>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0AAF7BCA" w14:textId="77777777" w:rsidR="009A02EF" w:rsidRPr="0045201D" w:rsidRDefault="009A02EF" w:rsidP="009A02EF">
      <w:pPr>
        <w:pStyle w:val="B1"/>
      </w:pPr>
      <w:r>
        <w:t>3a)</w:t>
      </w:r>
      <w:r>
        <w:tab/>
      </w:r>
      <w:r w:rsidRPr="00A12782">
        <w:t xml:space="preserve">if received SIP INVITE request includes an application/vnd.3gpp.mcptt-info+xml MIME body </w:t>
      </w:r>
      <w:r>
        <w:t>with an &lt;adhoc-emergency-ind&gt; element included or an &lt;imminentperil-ind&gt; element included, shall validate the request as described in clause 6.3.3.1.25;</w:t>
      </w:r>
    </w:p>
    <w:p w14:paraId="092CB7BF" w14:textId="77777777" w:rsidR="009A02EF" w:rsidRDefault="009A02EF" w:rsidP="009A02EF">
      <w:pPr>
        <w:pStyle w:val="B1"/>
      </w:pPr>
      <w:r>
        <w:t>3b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77777777" w:rsidR="009A02EF" w:rsidRDefault="009A02EF" w:rsidP="009A02EF">
      <w:pPr>
        <w:pStyle w:val="B1"/>
      </w:pPr>
      <w:r>
        <w:rPr>
          <w:lang w:val="en-US"/>
        </w:rPr>
        <w:t>3c)</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77777777" w:rsidR="009A02EF" w:rsidRPr="002D5E29" w:rsidRDefault="009A02EF" w:rsidP="009A02EF">
      <w:pPr>
        <w:pStyle w:val="B1"/>
      </w:pPr>
      <w:r>
        <w:t>3d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lastRenderedPageBreak/>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66F02022" w:rsidR="006668AF" w:rsidRPr="0045201D" w:rsidRDefault="006668AF" w:rsidP="00F4468D">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244E921E" w:rsidR="009A02EF" w:rsidRDefault="009A02EF" w:rsidP="00F4468D">
      <w:pPr>
        <w:pStyle w:val="B1"/>
      </w:pPr>
      <w:r>
        <w:t>9a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1E56E8EE"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w:t>
      </w:r>
    </w:p>
    <w:p w14:paraId="5759D5F6" w14:textId="3319D9F4" w:rsidR="00F4468D" w:rsidRDefault="00580BDE"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shall determine the users as specified in the clause 17.4.5 and consider each of the determined MCPTT users meeting the specified criteria and also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 or</w:t>
      </w:r>
    </w:p>
    <w:p w14:paraId="57D279E0" w14:textId="611578C8" w:rsidR="006668AF" w:rsidRDefault="006668AF" w:rsidP="00F4468D">
      <w:pPr>
        <w:pStyle w:val="B3"/>
      </w:pPr>
      <w:r>
        <w:t>ii</w:t>
      </w:r>
      <w:r w:rsidRPr="0073469F">
        <w:t>i)</w:t>
      </w:r>
      <w:r w:rsidRPr="0073469F">
        <w:tab/>
      </w:r>
      <w:r w:rsidRPr="00787A08">
        <w:rPr>
          <w:lang w:eastAsia="ko-KR"/>
        </w:rPr>
        <w:t>if the</w:t>
      </w:r>
      <w:r>
        <w:rPr>
          <w:lang w:eastAsia="ko-KR"/>
        </w:rPr>
        <w:t xml:space="preserve"> </w:t>
      </w:r>
      <w:r>
        <w:t>application/vnd.3gpp.mcptt-info+xml</w:t>
      </w:r>
      <w:r w:rsidRPr="0073469F">
        <w:t xml:space="preserve"> MIME body</w:t>
      </w:r>
      <w:r w:rsidRPr="0073469F">
        <w:rPr>
          <w:lang w:eastAsia="ko-KR"/>
        </w:rPr>
        <w:t xml:space="preserve"> </w:t>
      </w:r>
      <w:r>
        <w:rPr>
          <w:lang w:eastAsia="ko-KR"/>
        </w:rPr>
        <w:t xml:space="preserve">with the </w:t>
      </w:r>
      <w:r w:rsidRPr="007B314E">
        <w:t>&lt;mcptt-request-uri&gt;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w:t>
      </w:r>
      <w:r>
        <w:lastRenderedPageBreak/>
        <w:t>in the incoming SIP INVITE request, shall consider each member of the adhoc group to be invited to the adhoc group session;</w:t>
      </w:r>
    </w:p>
    <w:p w14:paraId="2C722EFC" w14:textId="5E21D2BE"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77777777" w:rsidR="009A02EF" w:rsidRDefault="009A02EF" w:rsidP="009A02EF">
      <w:pPr>
        <w:pStyle w:val="B2"/>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emergency </w:t>
      </w:r>
      <w:r>
        <w:rPr>
          <w:lang w:val="en-US"/>
        </w:rPr>
        <w:t xml:space="preserve">adhoc group </w:t>
      </w:r>
      <w:r w:rsidRPr="0042125D">
        <w:rPr>
          <w:lang w:val="en-US"/>
        </w:rPr>
        <w:t>call;</w:t>
      </w:r>
      <w:r>
        <w:rPr>
          <w:lang w:val="en-US"/>
        </w:rPr>
        <w:t xml:space="preserve"> and</w:t>
      </w:r>
    </w:p>
    <w:p w14:paraId="3B77B70A" w14:textId="77777777" w:rsidR="009A02EF" w:rsidRDefault="009A02EF" w:rsidP="009A02EF">
      <w:pPr>
        <w:pStyle w:val="B2"/>
        <w:rPr>
          <w:lang w:val="en-US"/>
        </w:rPr>
      </w:pPr>
      <w:r>
        <w:rPr>
          <w:lang w:val="en-US"/>
        </w:rPr>
        <w:t>ii)</w:t>
      </w:r>
      <w:r>
        <w:rPr>
          <w:lang w:val="en-US"/>
        </w:rPr>
        <w:tab/>
        <w:t>if the in-progress emergency adhoc group state is set to a value of "false":</w:t>
      </w:r>
    </w:p>
    <w:p w14:paraId="7AB5DE0F" w14:textId="77777777" w:rsidR="009A02EF" w:rsidRDefault="009A02EF" w:rsidP="009A02EF">
      <w:pPr>
        <w:pStyle w:val="B3"/>
      </w:pPr>
      <w:r>
        <w:t>A)</w:t>
      </w:r>
      <w:r>
        <w:tab/>
      </w:r>
      <w:r w:rsidRPr="007A481C">
        <w:t xml:space="preserve">shall set the value of the in-progress emergency </w:t>
      </w:r>
      <w:r>
        <w:t xml:space="preserve">adhoc </w:t>
      </w:r>
      <w:r w:rsidRPr="007A481C">
        <w:t xml:space="preserve">group </w:t>
      </w:r>
      <w:r>
        <w:t xml:space="preserve">state </w:t>
      </w:r>
      <w:r w:rsidRPr="007A481C">
        <w:t>to "true";</w:t>
      </w:r>
      <w:r>
        <w:t xml:space="preserve"> and</w:t>
      </w:r>
    </w:p>
    <w:p w14:paraId="2E14E714" w14:textId="77777777" w:rsidR="009A02EF" w:rsidRDefault="009A02EF" w:rsidP="009A02EF">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[50] </w:t>
      </w:r>
      <w:r w:rsidRPr="007A481C">
        <w:rPr>
          <w:lang w:val="en-US"/>
        </w:rPr>
        <w:t xml:space="preserve">and </w:t>
      </w:r>
      <w:r>
        <w:t>shall release the MCPTT session</w:t>
      </w:r>
      <w:r w:rsidRPr="00B051C6">
        <w:t xml:space="preserve"> </w:t>
      </w:r>
      <w:r>
        <w:t>on expiry of timer</w:t>
      </w:r>
      <w:r w:rsidRPr="00E23121">
        <w:t xml:space="preserve"> </w:t>
      </w:r>
      <w:r>
        <w:t>TNG2</w:t>
      </w:r>
      <w:r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77777777" w:rsidR="009A02EF" w:rsidRDefault="009A02EF" w:rsidP="009A02EF">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3C066F7" w14:textId="3596B748" w:rsidR="009A02EF" w:rsidRPr="009A02EF" w:rsidRDefault="009A02EF" w:rsidP="009A02EF">
      <w:pPr>
        <w:pStyle w:val="B2"/>
      </w:pPr>
      <w:r>
        <w:rPr>
          <w:lang w:val="en-US"/>
        </w:rPr>
        <w:t>ii)</w:t>
      </w:r>
      <w:r>
        <w:rPr>
          <w:lang w:val="en-US"/>
        </w:rPr>
        <w:tab/>
      </w:r>
      <w:r w:rsidRPr="00E73026">
        <w:t xml:space="preserve">if the in-progress imminent peril </w:t>
      </w:r>
      <w:r>
        <w:rPr>
          <w:lang w:val="en-US"/>
        </w:rPr>
        <w:t xml:space="preserve">adhoc </w:t>
      </w:r>
      <w:r w:rsidRPr="00E73026">
        <w:t>gro</w:t>
      </w:r>
      <w:r>
        <w:t xml:space="preserve">up state is set to a value of "false", shall set the in-progress imminent peril </w:t>
      </w:r>
      <w:r>
        <w:rPr>
          <w:lang w:val="en-US"/>
        </w:rPr>
        <w:t xml:space="preserve">adhoc </w:t>
      </w:r>
      <w:r>
        <w:t>group state to a value of "true";</w:t>
      </w:r>
    </w:p>
    <w:p w14:paraId="03716E41" w14:textId="6E2D521A"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lastRenderedPageBreak/>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7921" w:name="_CR17_4_3"/>
      <w:bookmarkStart w:id="7922" w:name="_Toc193391644"/>
      <w:bookmarkEnd w:id="792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922"/>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7923" w:name="_CR17_4_3_1"/>
      <w:bookmarkStart w:id="7924" w:name="_Toc193391645"/>
      <w:bookmarkEnd w:id="792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7924"/>
    </w:p>
    <w:p w14:paraId="16203004" w14:textId="77777777" w:rsidR="00F4468D" w:rsidRPr="0073469F" w:rsidRDefault="00F4468D" w:rsidP="00F4468D">
      <w:pPr>
        <w:pStyle w:val="Heading5"/>
      </w:pPr>
      <w:bookmarkStart w:id="7925" w:name="_CR17_4_3_1_1"/>
      <w:bookmarkStart w:id="7926" w:name="_Toc193391646"/>
      <w:bookmarkEnd w:id="792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7926"/>
    </w:p>
    <w:p w14:paraId="6BDEB3DC" w14:textId="3788000B" w:rsidR="00F4468D" w:rsidRPr="0073469F" w:rsidRDefault="00580BDE" w:rsidP="008C56E8">
      <w:pPr>
        <w:pStyle w:val="Heading6"/>
        <w:numPr>
          <w:ilvl w:val="0"/>
          <w:numId w:val="0"/>
        </w:numPr>
        <w:ind w:left="1152" w:hanging="432"/>
      </w:pPr>
      <w:bookmarkStart w:id="7927" w:name="_CR17_4_3_1_1_1"/>
      <w:bookmarkStart w:id="7928" w:name="_Toc193391647"/>
      <w:bookmarkEnd w:id="7927"/>
      <w:r w:rsidRPr="00F4468D">
        <w:t>17.4.3.1</w:t>
      </w:r>
      <w:r w:rsidRPr="0073469F">
        <w:t>.1</w:t>
      </w:r>
      <w:r>
        <w:t>.1</w:t>
      </w:r>
      <w:r w:rsidRPr="0073469F">
        <w:tab/>
      </w:r>
      <w:r w:rsidRPr="0073469F">
        <w:rPr>
          <w:lang w:eastAsia="ko-KR"/>
        </w:rPr>
        <w:t>SIP BYE request for releasing MCPTT session</w:t>
      </w:r>
      <w:bookmarkEnd w:id="7928"/>
      <w:r w:rsidRPr="0073469F"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7929" w:name="_CR17_4_3_1_2"/>
      <w:bookmarkStart w:id="7930" w:name="_Toc193391648"/>
      <w:bookmarkEnd w:id="792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7930"/>
    </w:p>
    <w:p w14:paraId="0030ED40" w14:textId="1447A722" w:rsidR="00F4468D" w:rsidRPr="0073469F" w:rsidRDefault="00580BDE" w:rsidP="008C56E8">
      <w:pPr>
        <w:pStyle w:val="Heading6"/>
        <w:numPr>
          <w:ilvl w:val="0"/>
          <w:numId w:val="0"/>
        </w:numPr>
        <w:ind w:left="1152" w:hanging="432"/>
      </w:pPr>
      <w:bookmarkStart w:id="7931" w:name="_CR17_4_3_1_2_1"/>
      <w:bookmarkStart w:id="7932" w:name="_Toc193391649"/>
      <w:bookmarkEnd w:id="7931"/>
      <w:r w:rsidRPr="002A2D5F">
        <w:t>17.4.3.1.</w:t>
      </w:r>
      <w:r w:rsidRPr="002E56B2">
        <w:t>2.1</w:t>
      </w:r>
      <w:r w:rsidRPr="002E56B2">
        <w:tab/>
      </w:r>
      <w:r w:rsidRPr="0011330E">
        <w:rPr>
          <w:lang w:eastAsia="en-US"/>
        </w:rPr>
        <w:t>SIP BYE request for releasing MCPTT client from MCPTT session</w:t>
      </w:r>
      <w:bookmarkEnd w:id="7932"/>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w:t>
      </w:r>
      <w:r w:rsidRPr="0073469F">
        <w:rPr>
          <w:lang w:eastAsia="ko-KR"/>
        </w:rPr>
        <w:lastRenderedPageBreak/>
        <w:t xml:space="preserve">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7933" w:name="_CR17_4_3_2"/>
      <w:bookmarkStart w:id="7934" w:name="_Toc193391650"/>
      <w:bookmarkEnd w:id="793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7934"/>
    </w:p>
    <w:p w14:paraId="5280B49A" w14:textId="031D6F82" w:rsidR="00F4468D"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77777777" w:rsidR="00E25B38" w:rsidRDefault="00E25B38" w:rsidP="00E25B38">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1C5F05C5" w14:textId="5F51880E" w:rsidR="00E25B38" w:rsidRDefault="00E25B38" w:rsidP="00E25B38">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7935" w:name="_CR17_4_4"/>
      <w:bookmarkStart w:id="7936" w:name="_Toc193391651"/>
      <w:bookmarkEnd w:id="793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936"/>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7937" w:name="_CR17_4_4_1"/>
      <w:bookmarkStart w:id="7938" w:name="_Toc193391652"/>
      <w:bookmarkEnd w:id="7937"/>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938"/>
    </w:p>
    <w:p w14:paraId="22C3670E" w14:textId="77777777" w:rsidR="00F4468D" w:rsidRPr="0073469F" w:rsidRDefault="00F4468D" w:rsidP="00F4468D">
      <w:pPr>
        <w:pStyle w:val="Heading5"/>
        <w:rPr>
          <w:rFonts w:eastAsia="Malgun Gothic"/>
        </w:rPr>
      </w:pPr>
      <w:bookmarkStart w:id="7939" w:name="_CR17_4_4_1_1"/>
      <w:bookmarkStart w:id="7940" w:name="_Toc193391653"/>
      <w:bookmarkEnd w:id="7939"/>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940"/>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lastRenderedPageBreak/>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518D747" w14:textId="53EA1D04" w:rsidR="008E7735" w:rsidRDefault="008E7735" w:rsidP="00EC18C4">
      <w:pPr>
        <w:pStyle w:val="Heading3"/>
        <w:rPr>
          <w:lang w:val="nl-NL"/>
        </w:rPr>
      </w:pPr>
      <w:bookmarkStart w:id="7941" w:name="_CR17_4_5"/>
      <w:bookmarkStart w:id="7942" w:name="_Toc193391654"/>
      <w:bookmarkEnd w:id="7941"/>
      <w:r>
        <w:rPr>
          <w:rFonts w:eastAsia="Malgun Gothic"/>
          <w:lang w:eastAsia="en-US"/>
        </w:rPr>
        <w:t>17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ab/>
      </w:r>
      <w:r>
        <w:rPr>
          <w:rFonts w:eastAsia="Malgun Gothic"/>
          <w:lang w:eastAsia="en-US"/>
        </w:rPr>
        <w:t>Adhoc group call participants modify</w:t>
      </w:r>
      <w:bookmarkEnd w:id="7942"/>
    </w:p>
    <w:p w14:paraId="4479E0ED" w14:textId="77777777" w:rsidR="00EC18C4" w:rsidRPr="0073469F" w:rsidRDefault="00EC18C4" w:rsidP="00EC18C4">
      <w:pPr>
        <w:pStyle w:val="Heading4"/>
        <w:overflowPunct/>
        <w:autoSpaceDE/>
        <w:autoSpaceDN/>
        <w:adjustRightInd/>
        <w:textAlignment w:val="auto"/>
        <w:rPr>
          <w:rFonts w:eastAsia="Malgun Gothic"/>
        </w:rPr>
      </w:pPr>
      <w:bookmarkStart w:id="7943" w:name="_CR17_4_5_1"/>
      <w:bookmarkStart w:id="7944" w:name="_Toc193391655"/>
      <w:bookmarkEnd w:id="7943"/>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944"/>
    </w:p>
    <w:p w14:paraId="0646A60E" w14:textId="12B6C894" w:rsidR="00EC18C4" w:rsidRDefault="00EC18C4" w:rsidP="00EC18C4">
      <w:pPr>
        <w:overflowPunct/>
        <w:autoSpaceDE/>
        <w:autoSpaceDN/>
        <w:adjustRightInd/>
        <w:textAlignment w:val="auto"/>
        <w:rPr>
          <w:rFonts w:eastAsia="Malgun Gothic"/>
        </w:rPr>
      </w:pPr>
      <w:r w:rsidRPr="00EC18C4">
        <w:rPr>
          <w:rFonts w:eastAsiaTheme="minorEastAsia" w:hint="eastAsia"/>
          <w:lang w:eastAsia="ko-KR"/>
        </w:rPr>
        <w:t xml:space="preserve">This clause describes the </w:t>
      </w:r>
      <w:r w:rsidRPr="00EC18C4">
        <w:rPr>
          <w:rFonts w:eastAsiaTheme="minorEastAsia"/>
          <w:lang w:eastAsia="ko-KR"/>
        </w:rPr>
        <w:t>terminating ad</w:t>
      </w:r>
      <w:r w:rsidRPr="00EC18C4">
        <w:rPr>
          <w:rFonts w:eastAsiaTheme="minorEastAsia" w:hint="eastAsia"/>
          <w:lang w:eastAsia="ko-KR"/>
        </w:rPr>
        <w:t xml:space="preserve"> </w:t>
      </w:r>
      <w:r w:rsidRPr="00EC18C4">
        <w:rPr>
          <w:rFonts w:eastAsiaTheme="minorEastAsia"/>
          <w:lang w:eastAsia="ko-KR"/>
        </w:rPr>
        <w:t xml:space="preserve">hoc group call </w:t>
      </w:r>
      <w:r w:rsidRPr="00EC18C4">
        <w:rPr>
          <w:rFonts w:eastAsiaTheme="minorEastAsia" w:hint="eastAsia"/>
          <w:lang w:eastAsia="ko-KR"/>
        </w:rPr>
        <w:t>modification procedures in terms of (criteria for) the participant list.</w:t>
      </w:r>
    </w:p>
    <w:p w14:paraId="75078C91" w14:textId="706595E6" w:rsidR="008E7735" w:rsidRPr="0073469F" w:rsidRDefault="008E7735" w:rsidP="008E7735">
      <w:pPr>
        <w:pStyle w:val="Heading4"/>
        <w:rPr>
          <w:rFonts w:eastAsia="Malgun Gothic"/>
        </w:rPr>
      </w:pPr>
      <w:bookmarkStart w:id="7945" w:name="_Toc19339165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ko-KR"/>
        </w:rPr>
        <w:t>Modification of the participant list or criteria for the participant list</w:t>
      </w:r>
      <w:r w:rsidR="00EC18C4">
        <w:rPr>
          <w:rFonts w:eastAsia="Malgun Gothic"/>
          <w:lang w:eastAsia="ko-KR"/>
        </w:rPr>
        <w:t xml:space="preserve"> procedures</w:t>
      </w:r>
      <w:r w:rsidR="00EC18C4" w:rsidRPr="001B3D89">
        <w:rPr>
          <w:rFonts w:eastAsia="Malgun Gothic"/>
          <w:lang w:eastAsia="ko-KR"/>
        </w:rPr>
        <w:t xml:space="preserve"> </w:t>
      </w:r>
      <w:r w:rsidR="00EC18C4" w:rsidRPr="0073469F">
        <w:rPr>
          <w:rFonts w:eastAsia="Malgun Gothic"/>
          <w:lang w:eastAsia="ko-KR"/>
        </w:rPr>
        <w:t xml:space="preserve">using </w:t>
      </w:r>
      <w:r w:rsidR="00EC18C4">
        <w:rPr>
          <w:rFonts w:eastAsia="Malgun Gothic"/>
          <w:lang w:eastAsia="ko-KR"/>
        </w:rPr>
        <w:t>o</w:t>
      </w:r>
      <w:r w:rsidR="00EC18C4" w:rsidRPr="0073469F">
        <w:rPr>
          <w:rFonts w:eastAsia="Malgun Gothic"/>
          <w:lang w:eastAsia="ko-KR"/>
        </w:rPr>
        <w:t>n-demand</w:t>
      </w:r>
      <w:r w:rsidR="00EC18C4" w:rsidRPr="00282EC5">
        <w:rPr>
          <w:rFonts w:eastAsia="Malgun Gothic"/>
          <w:lang w:eastAsia="ko-KR"/>
        </w:rPr>
        <w:t xml:space="preserve"> </w:t>
      </w:r>
      <w:r w:rsidR="00EC18C4" w:rsidRPr="0073469F">
        <w:rPr>
          <w:rFonts w:eastAsia="Malgun Gothic"/>
          <w:lang w:eastAsia="ko-KR"/>
        </w:rPr>
        <w:t>session</w:t>
      </w:r>
      <w:bookmarkEnd w:id="7945"/>
    </w:p>
    <w:p w14:paraId="3DA88558" w14:textId="77777777" w:rsidR="008E7735" w:rsidRPr="0073469F" w:rsidRDefault="008E7735" w:rsidP="008E7735">
      <w:pPr>
        <w:pStyle w:val="Heading5"/>
        <w:rPr>
          <w:rFonts w:eastAsia="Malgun Gothic"/>
        </w:rPr>
      </w:pPr>
      <w:bookmarkStart w:id="7946" w:name="_CR17_4_5_1_1"/>
      <w:bookmarkStart w:id="7947" w:name="_Toc193391657"/>
      <w:bookmarkEnd w:id="794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947"/>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58E31D4A"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r>
        <w:t>; and</w:t>
      </w:r>
    </w:p>
    <w:p w14:paraId="24937740" w14:textId="218C41D8"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4BEE6B78" w:rsidR="008E7735" w:rsidRDefault="008E7735" w:rsidP="008E7735">
      <w:pPr>
        <w:pStyle w:val="B1"/>
      </w:pPr>
      <w:r>
        <w:t>3)</w:t>
      </w:r>
      <w:r>
        <w:tab/>
      </w:r>
      <w:r w:rsidR="00B45F1A" w:rsidRPr="0073469F">
        <w:t xml:space="preserve">if the </w:t>
      </w:r>
      <w:r w:rsidR="00B45F1A">
        <w:t xml:space="preserve">originating </w:t>
      </w:r>
      <w:r w:rsidR="00B45F1A" w:rsidRPr="0073469F">
        <w:t xml:space="preserve">user identified by the MCPTT ID is not authorised to </w:t>
      </w:r>
      <w:r w:rsidR="00B45F1A">
        <w:t>modify</w:t>
      </w:r>
      <w:r w:rsidR="00B45F1A" w:rsidRPr="0073469F">
        <w:t xml:space="preserve"> </w:t>
      </w:r>
      <w:r w:rsidR="00B45F1A">
        <w:rPr>
          <w:rFonts w:hint="eastAsia"/>
          <w:lang w:eastAsia="ko-KR"/>
        </w:rPr>
        <w:t xml:space="preserve">(criteria for) </w:t>
      </w:r>
      <w:r w:rsidR="00B45F1A" w:rsidRPr="0073469F">
        <w:t xml:space="preserve">the </w:t>
      </w:r>
      <w:r w:rsidR="00B45F1A">
        <w:rPr>
          <w:rFonts w:hint="eastAsia"/>
          <w:lang w:eastAsia="ko-KR"/>
        </w:rPr>
        <w:t>participant list of</w:t>
      </w:r>
      <w:r w:rsidR="00B45F1A">
        <w:t xml:space="preserve"> adhoc</w:t>
      </w:r>
      <w:r w:rsidR="00B45F1A" w:rsidRPr="0073469F">
        <w:t xml:space="preserve"> group session </w:t>
      </w:r>
      <w:r w:rsidR="00B45F1A">
        <w:t xml:space="preserve">if </w:t>
      </w:r>
      <w:r w:rsidR="00B45F1A" w:rsidRPr="007641DE">
        <w:t>the &lt;</w:t>
      </w:r>
      <w:r w:rsidR="00B45F1A" w:rsidRPr="00870088">
        <w:t>allow-</w:t>
      </w:r>
      <w:r w:rsidR="00B45F1A">
        <w:rPr>
          <w:rFonts w:hint="eastAsia"/>
          <w:lang w:val="en-US" w:eastAsia="ko-KR"/>
        </w:rPr>
        <w:t>to-modify-adhoc-group-call-participants-info</w:t>
      </w:r>
      <w:r w:rsidR="00B45F1A" w:rsidDel="00ED52FA">
        <w:t xml:space="preserve"> </w:t>
      </w:r>
      <w:r w:rsidR="00B45F1A" w:rsidRPr="007641DE">
        <w:t xml:space="preserve">&gt; element </w:t>
      </w:r>
      <w:r w:rsidR="00B45F1A" w:rsidRPr="00C65CD9">
        <w:t xml:space="preserve">of </w:t>
      </w:r>
      <w:r w:rsidR="00B45F1A">
        <w:t>the &lt;actions&gt; element of a &lt;rule&gt; element of the &lt;</w:t>
      </w:r>
      <w:r w:rsidR="00B45F1A">
        <w:rPr>
          <w:lang w:eastAsia="ko-KR"/>
        </w:rPr>
        <w:t>ruleset&gt;</w:t>
      </w:r>
      <w:r w:rsidR="00B45F1A" w:rsidRPr="00C65CD9">
        <w:t xml:space="preserve"> </w:t>
      </w:r>
      <w:r w:rsidR="00B45F1A">
        <w:t xml:space="preserve">element </w:t>
      </w:r>
      <w:r w:rsidR="00B45F1A" w:rsidRPr="007641DE">
        <w:t xml:space="preserve">of the MCPTT user profile </w:t>
      </w:r>
      <w:r w:rsidR="00B45F1A">
        <w:t xml:space="preserve">document </w:t>
      </w:r>
      <w:r w:rsidR="00B45F1A" w:rsidRPr="007641DE">
        <w:t xml:space="preserve">identified by the MCPTT ID of the </w:t>
      </w:r>
      <w:r w:rsidR="00B45F1A">
        <w:t xml:space="preserve">originating MCPTT </w:t>
      </w:r>
      <w:r w:rsidR="00B45F1A" w:rsidRPr="007641DE">
        <w:t>user</w:t>
      </w:r>
      <w:r w:rsidR="00B45F1A">
        <w:t xml:space="preserve"> </w:t>
      </w:r>
      <w:r w:rsidR="00B45F1A" w:rsidRPr="002B32E2">
        <w:t xml:space="preserve">(see the MCPTT user profile document </w:t>
      </w:r>
      <w:r w:rsidR="00B45F1A">
        <w:t xml:space="preserve">in </w:t>
      </w:r>
      <w:r w:rsidR="00B45F1A" w:rsidRPr="007641DE">
        <w:t>3GPP TS </w:t>
      </w:r>
      <w:r w:rsidR="00B45F1A">
        <w:t>24.484</w:t>
      </w:r>
      <w:r w:rsidR="00B45F1A" w:rsidRPr="007641DE">
        <w:t> [50]</w:t>
      </w:r>
      <w:r w:rsidR="00B45F1A">
        <w:t>)</w:t>
      </w:r>
      <w:r w:rsidR="00B45F1A" w:rsidRPr="007641DE">
        <w:t xml:space="preserve"> is set to a value of "</w:t>
      </w:r>
      <w:r w:rsidR="00B45F1A">
        <w:t>false</w:t>
      </w:r>
      <w:r w:rsidR="00B45F1A" w:rsidRPr="007641DE">
        <w:t>"</w:t>
      </w:r>
      <w:r w:rsidR="00B45F1A" w:rsidRPr="0073469F">
        <w:t>, shall send a SIP 403 (Forbidden) response with the warning text set to: "1</w:t>
      </w:r>
      <w:r w:rsidR="00B45F1A">
        <w:t>90</w:t>
      </w:r>
      <w:r w:rsidR="00B45F1A" w:rsidRPr="0073469F">
        <w:t xml:space="preserve"> user is not authorised to initiate </w:t>
      </w:r>
      <w:r w:rsidR="00B45F1A">
        <w:t xml:space="preserve">modify adhoc </w:t>
      </w:r>
      <w:r w:rsidR="00B45F1A" w:rsidRPr="0073469F">
        <w:t>group call</w:t>
      </w:r>
      <w:r w:rsidR="00B45F1A">
        <w:t xml:space="preserve"> participants</w:t>
      </w:r>
      <w:r w:rsidR="00B45F1A" w:rsidRPr="0073469F">
        <w:t xml:space="preserve">" in a Warning header field as specified in </w:t>
      </w:r>
      <w:r w:rsidR="00B45F1A">
        <w:t>clause</w:t>
      </w:r>
      <w:r w:rsidR="00B45F1A" w:rsidRPr="0073469F">
        <w:t> 4.4</w:t>
      </w:r>
      <w:r w:rsidR="00B45F1A">
        <w:t xml:space="preserve"> and skip</w:t>
      </w:r>
      <w:r w:rsidR="00B45F1A" w:rsidRPr="0073469F">
        <w:t xml:space="preserve"> the rest of the steps below;</w:t>
      </w:r>
    </w:p>
    <w:p w14:paraId="0F2CE2C9" w14:textId="11E6B567" w:rsidR="005A40B7" w:rsidRDefault="005A40B7" w:rsidP="005A40B7">
      <w:pPr>
        <w:pStyle w:val="B1"/>
        <w:rPr>
          <w:lang w:eastAsia="ko-KR"/>
        </w:rPr>
      </w:pPr>
      <w:r>
        <w:t>4)</w:t>
      </w:r>
      <w:r>
        <w:tab/>
      </w:r>
      <w:r w:rsidRPr="00787A08">
        <w:rPr>
          <w:lang w:eastAsia="ko-KR"/>
        </w:rPr>
        <w:t>if</w:t>
      </w:r>
      <w:r>
        <w:rPr>
          <w:rFonts w:hint="eastAsia"/>
          <w:lang w:eastAsia="ko-KR"/>
        </w:rPr>
        <w:t>:</w:t>
      </w:r>
    </w:p>
    <w:p w14:paraId="4804DF28" w14:textId="0E18FB4A" w:rsidR="005A40B7" w:rsidRDefault="005A40B7" w:rsidP="00912630">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Pr>
          <w:rFonts w:hint="eastAsia"/>
          <w:lang w:eastAsia="ko-KR"/>
        </w:rPr>
        <w:t>:</w:t>
      </w:r>
    </w:p>
    <w:p w14:paraId="7DF1ECD3" w14:textId="77777777" w:rsidR="005A40B7" w:rsidRPr="0045201D" w:rsidRDefault="005A40B7" w:rsidP="00912630">
      <w:pPr>
        <w:pStyle w:val="B3"/>
      </w:pPr>
      <w:r>
        <w:rPr>
          <w:rFonts w:hint="eastAsia"/>
          <w:lang w:eastAsia="ko-KR"/>
        </w:rPr>
        <w:lastRenderedPageBreak/>
        <w:t>i)</w:t>
      </w:r>
      <w:r>
        <w:rPr>
          <w:lang w:eastAsia="ko-KR"/>
        </w:rPr>
        <w:tab/>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5175F0D" w14:textId="6F6CFFE0" w:rsidR="005A40B7" w:rsidRDefault="005A40B7" w:rsidP="00912630">
      <w:pPr>
        <w:pStyle w:val="B3"/>
      </w:pPr>
      <w:r>
        <w:rPr>
          <w:rFonts w:hint="eastAsia"/>
          <w:lang w:eastAsia="ko-KR"/>
        </w:rPr>
        <w:t>ii</w:t>
      </w:r>
      <w:r w:rsidRPr="0073469F">
        <w:rPr>
          <w:lang w:eastAsia="ko-KR"/>
        </w:rPr>
        <w:t>)</w:t>
      </w:r>
      <w:r w:rsidRPr="0073469F">
        <w:tab/>
      </w:r>
      <w:r>
        <w:t>shall determine the members to invite to the adhoc group session or remove from the adhoc group session based on the local policy and:</w:t>
      </w:r>
    </w:p>
    <w:p w14:paraId="2CA64E11" w14:textId="43A124D8" w:rsidR="005A40B7" w:rsidRDefault="005A40B7" w:rsidP="00912630">
      <w:pPr>
        <w:pStyle w:val="B4"/>
      </w:pPr>
      <w:r>
        <w:rPr>
          <w:rFonts w:hint="eastAsia"/>
          <w:lang w:eastAsia="ko-KR"/>
        </w:rP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p>
    <w:p w14:paraId="030D9B93" w14:textId="180F3EAC" w:rsidR="005A40B7" w:rsidRDefault="005A40B7" w:rsidP="00912630">
      <w:pPr>
        <w:pStyle w:val="B4"/>
      </w:pPr>
      <w:r>
        <w:rPr>
          <w:rFonts w:hint="eastAsia"/>
          <w:lang w:eastAsia="ko-KR"/>
        </w:rP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p>
    <w:p w14:paraId="3C160F20" w14:textId="190F81CE" w:rsidR="005A40B7" w:rsidRPr="005E3212" w:rsidRDefault="005A40B7" w:rsidP="00912630">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sidRPr="00912630">
        <w:rPr>
          <w:rFonts w:eastAsiaTheme="minorEastAsia"/>
        </w:rPr>
        <w:t>17.4.2.1</w:t>
      </w:r>
      <w:r w:rsidRPr="0073469F">
        <w:t>.1</w:t>
      </w:r>
      <w:r w:rsidRPr="00DB0BC6">
        <w:rPr>
          <w:lang w:eastAsia="ko-KR"/>
        </w:rPr>
        <w:t>;</w:t>
      </w:r>
    </w:p>
    <w:p w14:paraId="354F055C" w14:textId="538E0D2C" w:rsidR="005A40B7" w:rsidRPr="005E3212" w:rsidRDefault="005A40B7" w:rsidP="00912630">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sidRPr="00912630">
        <w:rPr>
          <w:rFonts w:eastAsiaTheme="minorEastAsia"/>
        </w:rPr>
        <w:t>17.4.3.1</w:t>
      </w:r>
      <w:r w:rsidRPr="00DB0BC6">
        <w:rPr>
          <w:lang w:eastAsia="ko-KR"/>
        </w:rPr>
        <w:t>;</w:t>
      </w:r>
    </w:p>
    <w:p w14:paraId="338D76E2" w14:textId="0B9C26DB" w:rsidR="005A40B7" w:rsidRPr="005E3212" w:rsidRDefault="005A40B7" w:rsidP="00912630">
      <w:pPr>
        <w:pStyle w:val="B3"/>
      </w:pPr>
      <w:r>
        <w:rPr>
          <w:rFonts w:hint="eastAsia"/>
          <w:lang w:eastAsia="ko-KR"/>
        </w:rPr>
        <w:t>v</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5169B7C" w14:textId="77777777" w:rsidR="005A40B7" w:rsidRDefault="005A40B7" w:rsidP="005A40B7">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&lt;call-participants-criterias&gt;</w:t>
      </w:r>
      <w:r>
        <w:rPr>
          <w:rFonts w:hint="eastAsia"/>
          <w:lang w:eastAsia="ko-KR"/>
        </w:rPr>
        <w:t xml:space="preserve"> element in </w:t>
      </w:r>
      <w:r w:rsidRPr="00D70E1A">
        <w:rPr>
          <w:lang w:val="en-US" w:eastAsia="ko-KR"/>
        </w:rPr>
        <w:t>&lt;anyExt&gt; element of the &lt;mcptt-Params&gt; element of the &lt;mcpttinfo&gt; element of the application/vnd.3gpp.mcptt-info+xml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17.4.6.1 </w:t>
      </w:r>
      <w:r w:rsidRPr="00D70E1A">
        <w:rPr>
          <w:lang w:val="en-US" w:eastAsia="ko-KR"/>
        </w:rPr>
        <w:t>using the &lt;call-participants-criterias&gt;</w:t>
      </w:r>
      <w:r>
        <w:rPr>
          <w:rFonts w:hint="eastAsia"/>
          <w:lang w:val="en-US" w:eastAsia="ko-KR"/>
        </w:rPr>
        <w:t xml:space="preserve"> element;</w:t>
      </w:r>
    </w:p>
    <w:p w14:paraId="5F57C6A7" w14:textId="008B592F" w:rsidR="005A40B7" w:rsidRDefault="005A40B7" w:rsidP="005A40B7">
      <w:pPr>
        <w:pStyle w:val="B1"/>
        <w:rPr>
          <w:noProof/>
        </w:rPr>
      </w:pPr>
      <w:r>
        <w:rPr>
          <w:rFonts w:hint="eastAsia"/>
          <w:noProof/>
          <w:lang w:eastAsia="ko-KR"/>
        </w:rPr>
        <w:t>5</w:t>
      </w:r>
      <w:r>
        <w:rPr>
          <w:noProof/>
        </w:rPr>
        <w:t>)</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456CD001" w14:textId="7CE90755" w:rsidR="005A40B7" w:rsidRDefault="005A40B7" w:rsidP="005A40B7">
      <w:pPr>
        <w:pStyle w:val="B1"/>
        <w:rPr>
          <w:noProof/>
        </w:rPr>
      </w:pPr>
      <w:r>
        <w:rPr>
          <w:rFonts w:hint="eastAsia"/>
          <w:noProof/>
          <w:lang w:eastAsia="ko-KR"/>
        </w:rPr>
        <w:t>6</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7A74A04F" w14:textId="12CB4EFB" w:rsidR="005A40B7" w:rsidRDefault="005A40B7" w:rsidP="005A40B7">
      <w:pPr>
        <w:pStyle w:val="B1"/>
      </w:pPr>
      <w:r>
        <w:rPr>
          <w:rFonts w:hint="eastAsia"/>
          <w:lang w:eastAsia="ko-KR"/>
        </w:rPr>
        <w:t>7</w:t>
      </w:r>
      <w:r>
        <w:t>)</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6736F0C1" w14:textId="1CA19F05" w:rsidR="005A40B7" w:rsidRDefault="005A40B7" w:rsidP="005A40B7">
      <w:pPr>
        <w:pStyle w:val="B1"/>
      </w:pPr>
      <w:r>
        <w:rPr>
          <w:rFonts w:hint="eastAsia"/>
          <w:lang w:eastAsia="ko-KR"/>
        </w:rPr>
        <w:t>8</w:t>
      </w:r>
      <w:r>
        <w:t>)</w:t>
      </w:r>
      <w:r w:rsidRPr="0073469F">
        <w:tab/>
      </w:r>
      <w:r>
        <w:t>shall include the "</w:t>
      </w:r>
      <w:r w:rsidRPr="00D15511">
        <w:t>tdial</w:t>
      </w:r>
      <w:r>
        <w:t>og" option tag</w:t>
      </w:r>
      <w:r w:rsidRPr="00D15511">
        <w:t xml:space="preserve"> in a Supported header field according to </w:t>
      </w:r>
      <w:r>
        <w:t>IETF RFC 4538 [23];</w:t>
      </w:r>
    </w:p>
    <w:p w14:paraId="41BF1845" w14:textId="7F5E4041" w:rsidR="005A40B7" w:rsidRPr="0073469F" w:rsidRDefault="005A40B7" w:rsidP="005A40B7">
      <w:pPr>
        <w:pStyle w:val="B1"/>
        <w:rPr>
          <w:lang w:eastAsia="ko-KR"/>
        </w:rPr>
      </w:pPr>
      <w:r>
        <w:rPr>
          <w:rFonts w:hint="eastAsia"/>
          <w:lang w:eastAsia="ko-KR"/>
        </w:rPr>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B12E814" w14:textId="5DD3FBB7" w:rsidR="005A40B7" w:rsidRPr="0073469F" w:rsidRDefault="005A40B7" w:rsidP="005A40B7">
      <w:pPr>
        <w:pStyle w:val="B1"/>
      </w:pPr>
      <w:r>
        <w:t>1</w:t>
      </w:r>
      <w:r>
        <w:rPr>
          <w:rFonts w:hint="eastAsia"/>
          <w:lang w:eastAsia="ko-KR"/>
        </w:rPr>
        <w:t>0</w:t>
      </w:r>
      <w:r w:rsidRPr="0073469F">
        <w:rPr>
          <w:lang w:eastAsia="ko-KR"/>
        </w:rPr>
        <w:t>)</w:t>
      </w:r>
      <w:r w:rsidRPr="0073469F">
        <w:tab/>
        <w:t>shall include the following in the Contact header field:</w:t>
      </w:r>
    </w:p>
    <w:p w14:paraId="7F5E3F5F" w14:textId="77777777" w:rsidR="005A40B7" w:rsidRPr="0073469F" w:rsidRDefault="005A40B7" w:rsidP="005A40B7">
      <w:pPr>
        <w:pStyle w:val="B2"/>
      </w:pPr>
      <w:r w:rsidRPr="0073469F">
        <w:t>a)</w:t>
      </w:r>
      <w:r w:rsidRPr="0073469F">
        <w:tab/>
        <w:t>the g.3gpp.</w:t>
      </w:r>
      <w:r>
        <w:t>mcptt</w:t>
      </w:r>
      <w:r w:rsidRPr="0073469F">
        <w:t xml:space="preserve"> media feature tag;</w:t>
      </w:r>
    </w:p>
    <w:p w14:paraId="5DB2263B" w14:textId="77777777" w:rsidR="005A40B7" w:rsidRPr="0073469F" w:rsidRDefault="005A40B7" w:rsidP="005A40B7">
      <w:pPr>
        <w:pStyle w:val="B2"/>
        <w:rPr>
          <w:lang w:eastAsia="ko-KR"/>
        </w:rPr>
      </w:pPr>
      <w:r w:rsidRPr="0073469F">
        <w:t>b)</w:t>
      </w:r>
      <w:r w:rsidRPr="0073469F">
        <w:tab/>
        <w:t xml:space="preserve">the </w:t>
      </w:r>
      <w:r w:rsidRPr="00912630">
        <w:rPr>
          <w:rFonts w:eastAsiaTheme="minorEastAsia"/>
          <w:lang w:eastAsia="en-US"/>
        </w:rPr>
        <w:t>g.3gpp.icsi-ref</w:t>
      </w:r>
      <w:r w:rsidRPr="0073469F">
        <w:t xml:space="preserve"> media feature tag containing the value of "urn:urn-7:3gpp-service.ims.icsi.</w:t>
      </w:r>
      <w:r>
        <w:t>mcptt</w:t>
      </w:r>
      <w:r w:rsidRPr="0073469F">
        <w:t>";</w:t>
      </w:r>
      <w:r w:rsidRPr="0073469F">
        <w:rPr>
          <w:lang w:eastAsia="ko-KR"/>
        </w:rPr>
        <w:t xml:space="preserve"> and</w:t>
      </w:r>
    </w:p>
    <w:p w14:paraId="1671960E" w14:textId="77777777" w:rsidR="005A40B7" w:rsidRPr="0073469F" w:rsidRDefault="005A40B7" w:rsidP="005A40B7">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1E964ACA" w14:textId="286C904C" w:rsidR="005A40B7" w:rsidRDefault="005A40B7" w:rsidP="005A40B7">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77777777" w:rsidR="00580BDE" w:rsidRDefault="00580BDE" w:rsidP="00580BDE">
      <w:pPr>
        <w:pStyle w:val="Heading4"/>
        <w:rPr>
          <w:rFonts w:eastAsia="Malgun Gothic"/>
        </w:rPr>
      </w:pPr>
      <w:bookmarkStart w:id="7948" w:name="_CR17_4_5_2"/>
      <w:bookmarkStart w:id="7949" w:name="_Toc193391658"/>
      <w:bookmarkEnd w:id="794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949"/>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77777777" w:rsidR="00580BDE" w:rsidRPr="0073469F" w:rsidRDefault="00580BDE" w:rsidP="00580BDE">
      <w:pPr>
        <w:pStyle w:val="Heading5"/>
        <w:rPr>
          <w:rFonts w:eastAsia="Malgun Gothic"/>
        </w:rPr>
      </w:pPr>
      <w:bookmarkStart w:id="7950" w:name="_CR17_4_5_2_1"/>
      <w:bookmarkStart w:id="7951" w:name="_Toc193391659"/>
      <w:bookmarkEnd w:id="795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7951"/>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lastRenderedPageBreak/>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3DD9E9D1"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53D9FE7"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ongoing adhoc group session;</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the each entry of the MCPTT users to be removed from the ongoing adhoc group session;</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7952" w:name="_CR17_4_6"/>
      <w:bookmarkStart w:id="7953" w:name="_Toc193391660"/>
      <w:bookmarkEnd w:id="795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953"/>
    </w:p>
    <w:p w14:paraId="382F41B5" w14:textId="77777777" w:rsidR="00580BDE" w:rsidRDefault="00580BDE" w:rsidP="00580BDE">
      <w:pPr>
        <w:rPr>
          <w:lang w:eastAsia="ko-KR"/>
        </w:rPr>
      </w:pPr>
      <w:r w:rsidRPr="006346E9">
        <w:rPr>
          <w:lang w:eastAsia="ko-KR"/>
        </w:rPr>
        <w:t xml:space="preserve">This clause describes the procedure to get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7954" w:name="_CR17_4_6_1"/>
      <w:bookmarkStart w:id="7955" w:name="_Toc193391661"/>
      <w:bookmarkEnd w:id="795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955"/>
    </w:p>
    <w:p w14:paraId="646BB145" w14:textId="77777777" w:rsidR="00580BDE" w:rsidRDefault="00580BDE" w:rsidP="00580BDE">
      <w:r w:rsidRPr="00944A8F">
        <w:t>When the controlling MCPTT function needs to determine the MCPTT users meeting the specified criteria, then the controlling MCPTT function shall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lastRenderedPageBreak/>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75A0C7D4"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w:t>
      </w:r>
    </w:p>
    <w:p w14:paraId="341EFE76" w14:textId="6B260F34" w:rsidR="00580BDE" w:rsidRPr="00E352B4" w:rsidRDefault="00580BDE" w:rsidP="00580BDE">
      <w:pPr>
        <w:pStyle w:val="B2"/>
      </w:pPr>
      <w:r>
        <w:t>b)</w:t>
      </w:r>
      <w:r>
        <w:tab/>
      </w:r>
      <w:r>
        <w:rPr>
          <w:lang w:eastAsia="ko-KR"/>
        </w:rPr>
        <w:t>shall copy</w:t>
      </w:r>
      <w:r w:rsidR="00C70F9E">
        <w:rPr>
          <w:lang w:eastAsia="ko-KR"/>
        </w:rPr>
        <w:t xml:space="preserve"> 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w:t>
      </w:r>
      <w:r w:rsidR="00C70F9E">
        <w:t xml:space="preserve">that </w:t>
      </w:r>
      <w:r>
        <w:t xml:space="preserve">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414C4D1" w14:textId="77777777" w:rsidR="00580BDE" w:rsidRPr="00E352B4" w:rsidRDefault="00580BDE" w:rsidP="00580BDE">
      <w:pPr>
        <w:pStyle w:val="B2"/>
      </w:pPr>
      <w:r>
        <w:t>c)</w:t>
      </w:r>
      <w:r>
        <w:tab/>
      </w:r>
      <w:r w:rsidRPr="00266D63">
        <w:t>an &lt;anyExt&gt; element containing:</w:t>
      </w:r>
    </w:p>
    <w:p w14:paraId="4BCF587F" w14:textId="77777777" w:rsidR="00580BDE" w:rsidRPr="00266D63" w:rsidRDefault="00580BDE" w:rsidP="00580BDE">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77777777"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 xml:space="preserve">ng participating MCPTT function are not available and remove from the created list of </w:t>
      </w:r>
      <w:r w:rsidRPr="00944A8F">
        <w:t>of terminating participating MCPTT functions</w:t>
      </w:r>
      <w:r w:rsidRPr="0073469F">
        <w:rPr>
          <w:lang w:eastAsia="ko-KR"/>
        </w:rPr>
        <w:t>.</w:t>
      </w:r>
    </w:p>
    <w:p w14:paraId="32ACD6C3" w14:textId="77777777"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r w:rsidRPr="00944A8F">
        <w:t>of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7777777"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Pr>
          <w:lang w:eastAsia="ko-KR"/>
        </w:rPr>
        <w:t>:</w:t>
      </w:r>
    </w:p>
    <w:p w14:paraId="01B94BA2" w14:textId="149DC2AC" w:rsidR="00B45F1A" w:rsidRDefault="00580BDE" w:rsidP="00B45F1A">
      <w:pPr>
        <w:pStyle w:val="B1"/>
      </w:pPr>
      <w:r w:rsidRPr="007B314E">
        <w:t>1)</w:t>
      </w:r>
      <w:r>
        <w:tab/>
      </w:r>
      <w:r w:rsidR="00B45F1A" w:rsidRPr="00787A08">
        <w:rPr>
          <w:lang w:eastAsia="ko-KR"/>
        </w:rPr>
        <w:t>if the</w:t>
      </w:r>
      <w:r w:rsidR="00B45F1A">
        <w:rPr>
          <w:lang w:eastAsia="ko-KR"/>
        </w:rPr>
        <w:t xml:space="preserve"> application/resource-lists+xml</w:t>
      </w:r>
      <w:r w:rsidR="00B45F1A" w:rsidRPr="0073469F">
        <w:rPr>
          <w:lang w:eastAsia="ko-KR"/>
        </w:rPr>
        <w:t xml:space="preserve"> MIME body with the MCPTT ID of the </w:t>
      </w:r>
      <w:r w:rsidR="00B45F1A" w:rsidRPr="007C3B0B">
        <w:t>MCPTT users meeting the specified criteria</w:t>
      </w:r>
      <w:r w:rsidR="00B45F1A">
        <w:t xml:space="preserve"> exists in </w:t>
      </w:r>
      <w:r w:rsidR="00B45F1A">
        <w:t xml:space="preserve">any of </w:t>
      </w:r>
      <w:r w:rsidR="00B45F1A">
        <w:t>the incoming SIP MESSAGE request</w:t>
      </w:r>
      <w:r w:rsidR="00B45F1A">
        <w:t>s</w:t>
      </w:r>
      <w:r w:rsidR="00B45F1A">
        <w:t>,</w:t>
      </w:r>
      <w:r w:rsidR="00B45F1A">
        <w:t xml:space="preserve"> and if the </w:t>
      </w:r>
      <w:r w:rsidR="00B45F1A">
        <w:rPr>
          <w:lang w:eastAsia="ko-KR"/>
        </w:rPr>
        <w:t xml:space="preserve">MCPTT ID was not manually removed from the </w:t>
      </w:r>
      <w:r w:rsidR="00B45F1A" w:rsidRPr="000A1B23">
        <w:rPr>
          <w:lang w:eastAsia="ko-KR"/>
        </w:rPr>
        <w:t>adhoc group session</w:t>
      </w:r>
      <w:r w:rsidR="00B45F1A">
        <w:rPr>
          <w:lang w:eastAsia="ko-KR"/>
        </w:rPr>
        <w:t xml:space="preserve"> as described in clause 17.2.6</w:t>
      </w:r>
      <w:r w:rsidR="00B45F1A">
        <w:t xml:space="preserve"> shall consider the each entry of the MCPTT users meeting the specified criteria to be invited to the </w:t>
      </w:r>
      <w:bookmarkStart w:id="7956" w:name="_Hlk189561229"/>
      <w:r w:rsidR="00B45F1A">
        <w:t>adhoc group session</w:t>
      </w:r>
      <w:bookmarkEnd w:id="7956"/>
      <w:r w:rsidR="00B45F1A">
        <w:t>;</w:t>
      </w:r>
    </w:p>
    <w:p w14:paraId="3C972732" w14:textId="77777777" w:rsidR="00B45F1A" w:rsidRDefault="00B45F1A" w:rsidP="00B45F1A">
      <w:pPr>
        <w:pStyle w:val="B1"/>
      </w:pPr>
      <w:r>
        <w:t>1a)</w:t>
      </w:r>
      <w:r>
        <w:tab/>
        <w:t xml:space="preserve">shall consider MCPTT users participating in the </w:t>
      </w:r>
      <w:r w:rsidRPr="009E57F2">
        <w:t>adhoc group session</w:t>
      </w:r>
      <w:r>
        <w:t xml:space="preserve"> to be removed from the adhoc group session,</w:t>
      </w:r>
      <w:r w:rsidRPr="00787A08">
        <w:rPr>
          <w:lang w:eastAsia="ko-KR"/>
        </w:rPr>
        <w:t xml:space="preserve"> if </w:t>
      </w:r>
      <w:r>
        <w:rPr>
          <w:lang w:eastAsia="ko-KR"/>
        </w:rPr>
        <w:t xml:space="preserve">their MCPTT ID is not included in </w:t>
      </w:r>
      <w:r w:rsidRPr="00787A08">
        <w:rPr>
          <w:lang w:eastAsia="ko-KR"/>
        </w:rPr>
        <w:t>the</w:t>
      </w:r>
      <w:r>
        <w:rPr>
          <w:lang w:eastAsia="ko-KR"/>
        </w:rPr>
        <w:t xml:space="preserve"> application/resource-lists+xml</w:t>
      </w:r>
      <w:r w:rsidRPr="0073469F">
        <w:rPr>
          <w:lang w:eastAsia="ko-KR"/>
        </w:rPr>
        <w:t xml:space="preserve"> MIME body of the </w:t>
      </w:r>
      <w:r w:rsidRPr="007C3B0B">
        <w:t xml:space="preserve">MCPTT </w:t>
      </w:r>
      <w:r w:rsidRPr="007C3B0B">
        <w:lastRenderedPageBreak/>
        <w:t>users meeting the specified criteria</w:t>
      </w:r>
      <w:r>
        <w:t xml:space="preserve"> in any of the incoming SIP MESSAGE requests, and if the </w:t>
      </w:r>
      <w:r>
        <w:rPr>
          <w:lang w:eastAsia="ko-KR"/>
        </w:rPr>
        <w:t xml:space="preserve">MCPTT ID was not manually invited to the </w:t>
      </w:r>
      <w:r w:rsidRPr="000A1B23">
        <w:rPr>
          <w:lang w:eastAsia="ko-KR"/>
        </w:rPr>
        <w:t>adhoc group session</w:t>
      </w:r>
      <w:r>
        <w:rPr>
          <w:lang w:eastAsia="ko-KR"/>
        </w:rPr>
        <w:t xml:space="preserve"> as described in clause 17.2.6;</w:t>
      </w:r>
      <w:r>
        <w:t xml:space="preserve"> and</w:t>
      </w:r>
    </w:p>
    <w:p w14:paraId="68DC4F25" w14:textId="0DC77C7D" w:rsidR="00580BDE" w:rsidRDefault="00B45F1A" w:rsidP="00B45F1A">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7957" w:name="_CR17_4_6_2"/>
      <w:bookmarkStart w:id="7958" w:name="_Toc193391662"/>
      <w:bookmarkEnd w:id="7957"/>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958"/>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Pr="00513F5C"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5A0203B2" w14:textId="77777777" w:rsidR="00517573" w:rsidRDefault="00517573" w:rsidP="00567124">
      <w:pPr>
        <w:pStyle w:val="Heading8"/>
      </w:pPr>
      <w:bookmarkStart w:id="7959" w:name="_CRAnnexAinformative"/>
      <w:bookmarkEnd w:id="7959"/>
      <w:r w:rsidRPr="0073469F">
        <w:br w:type="page"/>
      </w:r>
      <w:bookmarkStart w:id="7960" w:name="_Toc20156458"/>
      <w:bookmarkStart w:id="7961" w:name="_Toc27501649"/>
      <w:bookmarkStart w:id="7962" w:name="_Toc36049780"/>
      <w:bookmarkStart w:id="7963" w:name="_Toc45210550"/>
      <w:bookmarkStart w:id="7964" w:name="_Toc51861377"/>
      <w:bookmarkStart w:id="7965" w:name="_Toc193391663"/>
      <w:r w:rsidRPr="0073469F">
        <w:lastRenderedPageBreak/>
        <w:t>Annex A (informative):</w:t>
      </w:r>
      <w:r w:rsidRPr="0073469F">
        <w:br/>
        <w:t>Signalling flows</w:t>
      </w:r>
      <w:bookmarkEnd w:id="7960"/>
      <w:bookmarkEnd w:id="7961"/>
      <w:bookmarkEnd w:id="7962"/>
      <w:bookmarkEnd w:id="7963"/>
      <w:bookmarkEnd w:id="7964"/>
      <w:bookmarkEnd w:id="7965"/>
    </w:p>
    <w:p w14:paraId="1A54AA8B" w14:textId="77777777" w:rsidR="00FE31B7" w:rsidRDefault="00FE31B7" w:rsidP="00567124">
      <w:pPr>
        <w:pStyle w:val="Heading1"/>
        <w:rPr>
          <w:noProof/>
        </w:rPr>
      </w:pPr>
      <w:bookmarkStart w:id="7966" w:name="_CRA_0"/>
      <w:bookmarkStart w:id="7967" w:name="_Toc20156459"/>
      <w:bookmarkStart w:id="7968" w:name="_Toc27501650"/>
      <w:bookmarkStart w:id="7969" w:name="_Toc36049781"/>
      <w:bookmarkStart w:id="7970" w:name="_Toc45210551"/>
      <w:bookmarkStart w:id="7971" w:name="_Toc51861378"/>
      <w:bookmarkStart w:id="7972" w:name="_Toc193391664"/>
      <w:bookmarkEnd w:id="7966"/>
      <w:r>
        <w:rPr>
          <w:noProof/>
        </w:rPr>
        <w:t>A.0</w:t>
      </w:r>
      <w:r>
        <w:rPr>
          <w:noProof/>
        </w:rPr>
        <w:tab/>
        <w:t>General</w:t>
      </w:r>
      <w:bookmarkEnd w:id="7967"/>
      <w:bookmarkEnd w:id="7968"/>
      <w:bookmarkEnd w:id="7969"/>
      <w:bookmarkEnd w:id="7970"/>
      <w:bookmarkEnd w:id="7971"/>
      <w:bookmarkEnd w:id="7972"/>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7973" w:name="_CRA_1"/>
      <w:bookmarkStart w:id="7974" w:name="_Toc20156460"/>
      <w:bookmarkStart w:id="7975" w:name="_Toc27501651"/>
      <w:bookmarkStart w:id="7976" w:name="_Toc36049782"/>
      <w:bookmarkStart w:id="7977" w:name="_Toc45210552"/>
      <w:bookmarkStart w:id="7978" w:name="_Toc51861379"/>
      <w:bookmarkStart w:id="7979" w:name="_Toc193391665"/>
      <w:bookmarkEnd w:id="7973"/>
      <w:r>
        <w:rPr>
          <w:noProof/>
        </w:rPr>
        <w:t>A.1</w:t>
      </w:r>
      <w:r w:rsidR="00EA3A21">
        <w:rPr>
          <w:noProof/>
        </w:rPr>
        <w:tab/>
        <w:t>Group regrouping flow</w:t>
      </w:r>
      <w:bookmarkEnd w:id="7974"/>
      <w:bookmarkEnd w:id="7975"/>
      <w:bookmarkEnd w:id="7976"/>
      <w:bookmarkEnd w:id="7977"/>
      <w:bookmarkEnd w:id="7978"/>
      <w:bookmarkEnd w:id="7979"/>
    </w:p>
    <w:p w14:paraId="10129A67" w14:textId="77777777" w:rsidR="00EA3A21" w:rsidRDefault="00EA3A21" w:rsidP="00567124">
      <w:pPr>
        <w:pStyle w:val="Heading2"/>
        <w:rPr>
          <w:noProof/>
        </w:rPr>
      </w:pPr>
      <w:bookmarkStart w:id="7980" w:name="_CRA_1_1"/>
      <w:bookmarkStart w:id="7981" w:name="_Toc20156461"/>
      <w:bookmarkStart w:id="7982" w:name="_Toc27501652"/>
      <w:bookmarkStart w:id="7983" w:name="_Toc36049783"/>
      <w:bookmarkStart w:id="7984" w:name="_Toc45210553"/>
      <w:bookmarkStart w:id="7985" w:name="_Toc51861380"/>
      <w:bookmarkStart w:id="7986" w:name="_Toc193391666"/>
      <w:bookmarkEnd w:id="7980"/>
      <w:r>
        <w:rPr>
          <w:noProof/>
        </w:rPr>
        <w:t>A</w:t>
      </w:r>
      <w:r w:rsidR="00095129">
        <w:rPr>
          <w:noProof/>
        </w:rPr>
        <w:t>.1.</w:t>
      </w:r>
      <w:r>
        <w:rPr>
          <w:noProof/>
        </w:rPr>
        <w:t>1</w:t>
      </w:r>
      <w:r>
        <w:rPr>
          <w:noProof/>
        </w:rPr>
        <w:tab/>
        <w:t>General</w:t>
      </w:r>
      <w:bookmarkEnd w:id="7981"/>
      <w:bookmarkEnd w:id="7982"/>
      <w:bookmarkEnd w:id="7983"/>
      <w:bookmarkEnd w:id="7984"/>
      <w:bookmarkEnd w:id="7985"/>
      <w:bookmarkEnd w:id="7986"/>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7987" w:name="_CRA_1_2"/>
      <w:bookmarkStart w:id="7988" w:name="_Toc20156462"/>
      <w:bookmarkStart w:id="7989" w:name="_Toc27501653"/>
      <w:bookmarkStart w:id="7990" w:name="_Toc36049784"/>
      <w:bookmarkStart w:id="7991" w:name="_Toc45210554"/>
      <w:bookmarkStart w:id="7992" w:name="_Toc51861381"/>
      <w:bookmarkStart w:id="7993" w:name="_Toc193391667"/>
      <w:bookmarkEnd w:id="7987"/>
      <w:r>
        <w:t>A</w:t>
      </w:r>
      <w:r w:rsidR="00095129">
        <w:t>.1.</w:t>
      </w:r>
      <w:r>
        <w:t>2</w:t>
      </w:r>
      <w:r>
        <w:tab/>
        <w:t>Use case description</w:t>
      </w:r>
      <w:bookmarkEnd w:id="7988"/>
      <w:bookmarkEnd w:id="7989"/>
      <w:bookmarkEnd w:id="7990"/>
      <w:bookmarkEnd w:id="7991"/>
      <w:bookmarkEnd w:id="7992"/>
      <w:bookmarkEnd w:id="7993"/>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bookmarkStart w:id="7994" w:name="_CRTableA_1_21"/>
      <w:r>
        <w:t>Table </w:t>
      </w:r>
      <w:bookmarkEnd w:id="7994"/>
      <w:r>
        <w:t>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bookmarkStart w:id="7995" w:name="_CRTableA_1_22"/>
      <w:r>
        <w:lastRenderedPageBreak/>
        <w:t>Table </w:t>
      </w:r>
      <w:bookmarkEnd w:id="7995"/>
      <w:r>
        <w:t>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bookmarkStart w:id="7996" w:name="_CRTableA_1_23"/>
      <w:r>
        <w:t>Table </w:t>
      </w:r>
      <w:bookmarkEnd w:id="7996"/>
      <w:r>
        <w:t>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bookmarkStart w:id="7997" w:name="_CRTableA_1_24"/>
      <w:r>
        <w:t>Table </w:t>
      </w:r>
      <w:bookmarkEnd w:id="7997"/>
      <w:r>
        <w:t>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7998" w:name="_CRA_1_3"/>
      <w:bookmarkStart w:id="7999" w:name="_Toc20156463"/>
      <w:bookmarkStart w:id="8000" w:name="_Toc27501654"/>
      <w:bookmarkStart w:id="8001" w:name="_Toc36049785"/>
      <w:bookmarkStart w:id="8002" w:name="_Toc45210555"/>
      <w:bookmarkStart w:id="8003" w:name="_Toc51861382"/>
      <w:bookmarkStart w:id="8004" w:name="_Toc193391668"/>
      <w:bookmarkEnd w:id="7998"/>
      <w:r>
        <w:t>A</w:t>
      </w:r>
      <w:r w:rsidR="00095129">
        <w:t>.1.</w:t>
      </w:r>
      <w:r>
        <w:t>3</w:t>
      </w:r>
      <w:r>
        <w:tab/>
        <w:t>Signalling flow</w:t>
      </w:r>
      <w:bookmarkEnd w:id="7999"/>
      <w:bookmarkEnd w:id="8000"/>
      <w:bookmarkEnd w:id="8001"/>
      <w:bookmarkEnd w:id="8002"/>
      <w:bookmarkEnd w:id="8003"/>
      <w:bookmarkEnd w:id="8004"/>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4pt;height:448.4pt" o:ole="">
            <v:imagedata r:id="rId64" o:title=""/>
          </v:shape>
          <o:OLEObject Type="Embed" ProgID="Visio.Drawing.15" ShapeID="_x0000_i1045" DrawAspect="Content" ObjectID="_1804003319"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bookmarkStart w:id="8005" w:name="_CRFigureA_1_31"/>
      <w:r>
        <w:t>Figure </w:t>
      </w:r>
      <w:bookmarkEnd w:id="8005"/>
      <w:r>
        <w:t>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bookmarkStart w:id="8006" w:name="_CRTableA_1_31"/>
      <w:r>
        <w:rPr>
          <w:lang w:val="en-US"/>
        </w:rPr>
        <w:t>Table </w:t>
      </w:r>
      <w:bookmarkEnd w:id="8006"/>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8007"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8007"/>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bookmarkStart w:id="8008" w:name="_CRTableA_1_32"/>
      <w:r>
        <w:rPr>
          <w:lang w:val="en-US"/>
        </w:rPr>
        <w:t>Table </w:t>
      </w:r>
      <w:bookmarkEnd w:id="8008"/>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8009"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8009"/>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bookmarkStart w:id="8010" w:name="_CRTableA_1_37"/>
      <w:r>
        <w:rPr>
          <w:lang w:val="en-US"/>
        </w:rPr>
        <w:t>Table </w:t>
      </w:r>
      <w:bookmarkEnd w:id="8010"/>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8011"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8011"/>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bookmarkStart w:id="8012" w:name="_CRTableA_1_38"/>
      <w:r w:rsidRPr="00F6303A">
        <w:t>Table </w:t>
      </w:r>
      <w:bookmarkEnd w:id="8012"/>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8013"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8013"/>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bookmarkStart w:id="8014" w:name="_CRTableA_1_312"/>
      <w:r w:rsidRPr="00F6303A">
        <w:t>Table </w:t>
      </w:r>
      <w:bookmarkEnd w:id="8014"/>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8015"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8015"/>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bookmarkStart w:id="8016" w:name="_CRTableA_1_313"/>
      <w:r w:rsidRPr="00F6303A">
        <w:t>Table </w:t>
      </w:r>
      <w:bookmarkEnd w:id="8016"/>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8017"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8017"/>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bookmarkStart w:id="8018" w:name="_CRTableA_1_316"/>
      <w:r>
        <w:rPr>
          <w:lang w:val="en-US"/>
        </w:rPr>
        <w:lastRenderedPageBreak/>
        <w:t>Table </w:t>
      </w:r>
      <w:bookmarkEnd w:id="8018"/>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8019"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8019"/>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bookmarkStart w:id="8020" w:name="_CRTableA_1_319"/>
      <w:r w:rsidRPr="00F6303A">
        <w:rPr>
          <w:lang w:val="en-US"/>
        </w:rPr>
        <w:t xml:space="preserve">Table </w:t>
      </w:r>
      <w:bookmarkEnd w:id="8020"/>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8021" w:name="_PERM_MCCTEMPBM_CRPT00830056___2"/>
      <w:r w:rsidRPr="002E537B">
        <w:rPr>
          <w:b/>
        </w:rPr>
        <w:t>Contact:</w:t>
      </w:r>
      <w:r>
        <w:tab/>
        <w:t xml:space="preserve">Contains a new MCPTT session identity and can be used by the members to rejoin the session. </w:t>
      </w:r>
    </w:p>
    <w:bookmarkEnd w:id="8021"/>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8022"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8022"/>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bookmarkStart w:id="8023" w:name="_CRTableA_1_320"/>
      <w:r w:rsidRPr="00F6303A">
        <w:lastRenderedPageBreak/>
        <w:t>Table </w:t>
      </w:r>
      <w:bookmarkEnd w:id="8023"/>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8024"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8024"/>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bookmarkStart w:id="8025" w:name="_CRTableA_1_321"/>
      <w:r>
        <w:rPr>
          <w:lang w:val="en-US"/>
        </w:rPr>
        <w:t>Table </w:t>
      </w:r>
      <w:bookmarkEnd w:id="8025"/>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8026" w:name="_PERM_MCCTEMPBM_CRPT00830059___2"/>
    </w:p>
    <w:bookmarkEnd w:id="8026"/>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8027" w:name="_PERM_MCCTEMPBM_CRPT00830060___2"/>
      <w:r w:rsidRPr="00F45027">
        <w:rPr>
          <w:b/>
        </w:rPr>
        <w:t>Priority-Share:</w:t>
      </w:r>
      <w:r w:rsidRPr="00F45027">
        <w:tab/>
        <w:t>The Priority-Share header field is set to "allowed" indicating that priority sharing can be applied by IMS.</w:t>
      </w:r>
    </w:p>
    <w:bookmarkEnd w:id="8027"/>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bookmarkStart w:id="8028" w:name="_CRTableA_1_322"/>
      <w:r w:rsidRPr="00F6303A">
        <w:t>Table </w:t>
      </w:r>
      <w:bookmarkEnd w:id="8028"/>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8029"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8029"/>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bookmarkStart w:id="8030" w:name="_CRTableA_1_324"/>
      <w:r w:rsidRPr="00F6303A">
        <w:lastRenderedPageBreak/>
        <w:t>Table </w:t>
      </w:r>
      <w:bookmarkEnd w:id="8030"/>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8031"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8031"/>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bookmarkStart w:id="8032" w:name="_CRTableA_1_328"/>
      <w:r>
        <w:rPr>
          <w:lang w:val="en-US"/>
        </w:rPr>
        <w:lastRenderedPageBreak/>
        <w:t>Table </w:t>
      </w:r>
      <w:bookmarkEnd w:id="8032"/>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8033"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8033"/>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bookmarkStart w:id="8034" w:name="_CRTableA_1_331"/>
      <w:r w:rsidRPr="00F6303A">
        <w:rPr>
          <w:lang w:val="en-US"/>
        </w:rPr>
        <w:t xml:space="preserve">Table </w:t>
      </w:r>
      <w:bookmarkEnd w:id="8034"/>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8035" w:name="_PERM_MCCTEMPBM_CRPT00830064___2"/>
      <w:r w:rsidRPr="003E22F7">
        <w:rPr>
          <w:b/>
        </w:rPr>
        <w:t>Contact:</w:t>
      </w:r>
      <w:r w:rsidRPr="0060704C">
        <w:tab/>
        <w:t xml:space="preserve">Contains a new MCPTT session identity and can be used by the members to rejoin the session. </w:t>
      </w:r>
    </w:p>
    <w:bookmarkEnd w:id="8035"/>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8036"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8036"/>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bookmarkStart w:id="8037" w:name="_CRTableA_1_332"/>
      <w:r>
        <w:rPr>
          <w:lang w:val="en-US"/>
        </w:rPr>
        <w:t>Table </w:t>
      </w:r>
      <w:bookmarkEnd w:id="8037"/>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8038"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8038"/>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bookmarkStart w:id="8039" w:name="_CRTableA_1_333"/>
      <w:r w:rsidRPr="00F6303A">
        <w:lastRenderedPageBreak/>
        <w:t>Table </w:t>
      </w:r>
      <w:bookmarkEnd w:id="8039"/>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8040"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8040"/>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bookmarkStart w:id="8041" w:name="_CRTableA_1_337"/>
      <w:r w:rsidRPr="00F6303A">
        <w:lastRenderedPageBreak/>
        <w:t>Table </w:t>
      </w:r>
      <w:bookmarkEnd w:id="8041"/>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8042"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8042"/>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bookmarkStart w:id="8043" w:name="_CRAnnexBnormative"/>
      <w:bookmarkEnd w:id="8043"/>
      <w:r w:rsidRPr="0073469F">
        <w:br w:type="page"/>
      </w:r>
      <w:bookmarkStart w:id="8044" w:name="_Toc20156464"/>
      <w:bookmarkStart w:id="8045" w:name="_Toc27501655"/>
      <w:bookmarkStart w:id="8046" w:name="_Toc36049786"/>
      <w:bookmarkStart w:id="8047" w:name="_Toc45210556"/>
      <w:bookmarkStart w:id="8048" w:name="_Toc51861383"/>
      <w:bookmarkStart w:id="8049" w:name="_Toc193391669"/>
      <w:r w:rsidR="00631FC5" w:rsidRPr="0073469F">
        <w:lastRenderedPageBreak/>
        <w:t>Annex B (normative):</w:t>
      </w:r>
      <w:r w:rsidR="00631FC5" w:rsidRPr="0073469F">
        <w:br/>
        <w:t>Timers</w:t>
      </w:r>
      <w:bookmarkEnd w:id="8044"/>
      <w:bookmarkEnd w:id="8045"/>
      <w:bookmarkEnd w:id="8046"/>
      <w:bookmarkEnd w:id="8047"/>
      <w:bookmarkEnd w:id="8048"/>
      <w:bookmarkEnd w:id="8049"/>
    </w:p>
    <w:p w14:paraId="62406E7C" w14:textId="77777777" w:rsidR="00631FC5" w:rsidRPr="0073469F" w:rsidRDefault="00631FC5" w:rsidP="00567124">
      <w:pPr>
        <w:pStyle w:val="Heading1"/>
      </w:pPr>
      <w:bookmarkStart w:id="8050" w:name="_CRB_1"/>
      <w:bookmarkStart w:id="8051" w:name="_Toc20156465"/>
      <w:bookmarkStart w:id="8052" w:name="_Toc27501656"/>
      <w:bookmarkStart w:id="8053" w:name="_Toc36049787"/>
      <w:bookmarkStart w:id="8054" w:name="_Toc45210557"/>
      <w:bookmarkStart w:id="8055" w:name="_Toc51861384"/>
      <w:bookmarkStart w:id="8056" w:name="_Toc193391670"/>
      <w:bookmarkEnd w:id="8050"/>
      <w:r w:rsidRPr="0073469F">
        <w:t>B.1</w:t>
      </w:r>
      <w:r w:rsidRPr="0073469F">
        <w:tab/>
        <w:t>General</w:t>
      </w:r>
      <w:bookmarkEnd w:id="8051"/>
      <w:bookmarkEnd w:id="8052"/>
      <w:bookmarkEnd w:id="8053"/>
      <w:bookmarkEnd w:id="8054"/>
      <w:bookmarkEnd w:id="8055"/>
      <w:bookmarkEnd w:id="8056"/>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8057" w:name="_CRB_2"/>
      <w:bookmarkStart w:id="8058" w:name="_Toc20156466"/>
      <w:bookmarkStart w:id="8059" w:name="_Toc27501657"/>
      <w:bookmarkStart w:id="8060" w:name="_Toc36049788"/>
      <w:bookmarkStart w:id="8061" w:name="_Toc45210558"/>
      <w:bookmarkStart w:id="8062" w:name="_Toc51861385"/>
      <w:bookmarkStart w:id="8063" w:name="_Toc193391671"/>
      <w:bookmarkEnd w:id="8057"/>
      <w:r w:rsidRPr="0073469F">
        <w:t>B.2</w:t>
      </w:r>
      <w:r w:rsidRPr="0073469F">
        <w:tab/>
        <w:t>On-network timers</w:t>
      </w:r>
      <w:bookmarkEnd w:id="8058"/>
      <w:bookmarkEnd w:id="8059"/>
      <w:bookmarkEnd w:id="8060"/>
      <w:bookmarkEnd w:id="8061"/>
      <w:bookmarkEnd w:id="8062"/>
      <w:bookmarkEnd w:id="8063"/>
    </w:p>
    <w:p w14:paraId="0205708F" w14:textId="77777777" w:rsidR="00631FC5" w:rsidRPr="0073469F" w:rsidRDefault="00631FC5" w:rsidP="00567124">
      <w:pPr>
        <w:pStyle w:val="Heading2"/>
      </w:pPr>
      <w:bookmarkStart w:id="8064" w:name="_CRB_2_1"/>
      <w:bookmarkStart w:id="8065" w:name="_Toc20156467"/>
      <w:bookmarkStart w:id="8066" w:name="_Toc27501658"/>
      <w:bookmarkStart w:id="8067" w:name="_Toc36049789"/>
      <w:bookmarkStart w:id="8068" w:name="_Toc45210559"/>
      <w:bookmarkStart w:id="8069" w:name="_Toc51861386"/>
      <w:bookmarkStart w:id="8070" w:name="_Toc193391672"/>
      <w:bookmarkEnd w:id="8064"/>
      <w:r w:rsidRPr="0073469F">
        <w:t>B.2.1</w:t>
      </w:r>
      <w:r w:rsidRPr="0073469F">
        <w:tab/>
        <w:t>Timers in the controlling MCPTT function</w:t>
      </w:r>
      <w:bookmarkEnd w:id="8065"/>
      <w:bookmarkEnd w:id="8066"/>
      <w:bookmarkEnd w:id="8067"/>
      <w:bookmarkEnd w:id="8068"/>
      <w:bookmarkEnd w:id="8069"/>
      <w:bookmarkEnd w:id="8070"/>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bookmarkStart w:id="8071" w:name="_CRTableB_2_11"/>
      <w:r w:rsidRPr="0073469F">
        <w:lastRenderedPageBreak/>
        <w:t>Table </w:t>
      </w:r>
      <w:bookmarkEnd w:id="8071"/>
      <w:r w:rsidRPr="0073469F">
        <w:t>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8072" w:name="_CRB_2_2"/>
      <w:bookmarkStart w:id="8073" w:name="_Toc193391673"/>
      <w:bookmarkEnd w:id="8072"/>
      <w:r w:rsidRPr="0073469F">
        <w:t>B.2.</w:t>
      </w:r>
      <w:r>
        <w:rPr>
          <w:lang w:val="hr-HR"/>
        </w:rPr>
        <w:t>2</w:t>
      </w:r>
      <w:r w:rsidRPr="0073469F">
        <w:tab/>
        <w:t xml:space="preserve">Timers in the </w:t>
      </w:r>
      <w:r w:rsidRPr="00A80587">
        <w:t>terminating</w:t>
      </w:r>
      <w:r>
        <w:t xml:space="preserve"> participating </w:t>
      </w:r>
      <w:r w:rsidRPr="0073469F">
        <w:t>MCPTT function</w:t>
      </w:r>
      <w:bookmarkEnd w:id="8073"/>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bookmarkStart w:id="8074" w:name="_CRTableB_2_21"/>
      <w:r w:rsidRPr="0073469F">
        <w:lastRenderedPageBreak/>
        <w:t>Table </w:t>
      </w:r>
      <w:bookmarkEnd w:id="8074"/>
      <w:r w:rsidRPr="0073469F">
        <w:t>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8075" w:name="_CRB_3"/>
      <w:bookmarkStart w:id="8076" w:name="_Toc20156468"/>
      <w:bookmarkStart w:id="8077" w:name="_Toc27501659"/>
      <w:bookmarkStart w:id="8078" w:name="_Toc36049790"/>
      <w:bookmarkStart w:id="8079" w:name="_Toc45210560"/>
      <w:bookmarkStart w:id="8080" w:name="_Toc51861387"/>
      <w:bookmarkStart w:id="8081" w:name="_Toc193391674"/>
      <w:bookmarkEnd w:id="8075"/>
      <w:r w:rsidRPr="0073469F">
        <w:t>B.3</w:t>
      </w:r>
      <w:r w:rsidRPr="0073469F">
        <w:tab/>
        <w:t>Off-network timers</w:t>
      </w:r>
      <w:bookmarkEnd w:id="8076"/>
      <w:bookmarkEnd w:id="8077"/>
      <w:bookmarkEnd w:id="8078"/>
      <w:bookmarkEnd w:id="8079"/>
      <w:bookmarkEnd w:id="8080"/>
      <w:bookmarkEnd w:id="8081"/>
    </w:p>
    <w:p w14:paraId="3AD58394" w14:textId="77777777" w:rsidR="00631FC5" w:rsidRPr="0073469F" w:rsidRDefault="00631FC5" w:rsidP="00567124">
      <w:pPr>
        <w:pStyle w:val="Heading2"/>
      </w:pPr>
      <w:bookmarkStart w:id="8082" w:name="_CRB_3_1"/>
      <w:bookmarkStart w:id="8083" w:name="_Toc20156469"/>
      <w:bookmarkStart w:id="8084" w:name="_Toc27501660"/>
      <w:bookmarkStart w:id="8085" w:name="_Toc36049791"/>
      <w:bookmarkStart w:id="8086" w:name="_Toc45210561"/>
      <w:bookmarkStart w:id="8087" w:name="_Toc51861388"/>
      <w:bookmarkStart w:id="8088" w:name="_Toc193391675"/>
      <w:bookmarkEnd w:id="8082"/>
      <w:r w:rsidRPr="0073469F">
        <w:t>B.3.1</w:t>
      </w:r>
      <w:r w:rsidRPr="0073469F">
        <w:tab/>
        <w:t>Timers in off-network group call</w:t>
      </w:r>
      <w:bookmarkEnd w:id="8083"/>
      <w:bookmarkEnd w:id="8084"/>
      <w:bookmarkEnd w:id="8085"/>
      <w:bookmarkEnd w:id="8086"/>
      <w:bookmarkEnd w:id="8087"/>
      <w:bookmarkEnd w:id="8088"/>
    </w:p>
    <w:p w14:paraId="2C25A520" w14:textId="77777777" w:rsidR="00FE7AFC" w:rsidRPr="0073469F" w:rsidRDefault="00FE7AFC" w:rsidP="00567124">
      <w:pPr>
        <w:pStyle w:val="Heading3"/>
      </w:pPr>
      <w:bookmarkStart w:id="8089" w:name="_CRB_3_1_1"/>
      <w:bookmarkStart w:id="8090" w:name="_Toc20156470"/>
      <w:bookmarkStart w:id="8091" w:name="_Toc27501661"/>
      <w:bookmarkStart w:id="8092" w:name="_Toc36049792"/>
      <w:bookmarkStart w:id="8093" w:name="_Toc45210562"/>
      <w:bookmarkStart w:id="8094" w:name="_Toc51861389"/>
      <w:bookmarkStart w:id="8095" w:name="_Toc193391676"/>
      <w:bookmarkEnd w:id="8089"/>
      <w:r w:rsidRPr="0073469F">
        <w:t>B.3.1.1</w:t>
      </w:r>
      <w:r w:rsidRPr="0073469F">
        <w:tab/>
        <w:t>Basic call control</w:t>
      </w:r>
      <w:bookmarkEnd w:id="8090"/>
      <w:bookmarkEnd w:id="8091"/>
      <w:bookmarkEnd w:id="8092"/>
      <w:bookmarkEnd w:id="8093"/>
      <w:bookmarkEnd w:id="8094"/>
      <w:bookmarkEnd w:id="8095"/>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bookmarkStart w:id="8096" w:name="_CRTableB_3_1_11"/>
      <w:r w:rsidRPr="0073469F">
        <w:lastRenderedPageBreak/>
        <w:t>Table </w:t>
      </w:r>
      <w:bookmarkEnd w:id="8096"/>
      <w:r w:rsidRPr="0073469F">
        <w:t>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8097" w:name="_PERM_MCCTEMPBM_CRPT00830069___4"/>
            <w:bookmarkEnd w:id="8097"/>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8098" w:name="_CRB_3_1_2"/>
      <w:bookmarkStart w:id="8099" w:name="_Toc20156471"/>
      <w:bookmarkStart w:id="8100" w:name="_Toc27501662"/>
      <w:bookmarkStart w:id="8101" w:name="_Toc36049793"/>
      <w:bookmarkStart w:id="8102" w:name="_Toc45210563"/>
      <w:bookmarkStart w:id="8103" w:name="_Toc51861390"/>
      <w:bookmarkStart w:id="8104" w:name="_Toc193391677"/>
      <w:bookmarkEnd w:id="8098"/>
      <w:r w:rsidRPr="0073469F">
        <w:t>B.3.1.2</w:t>
      </w:r>
      <w:r w:rsidRPr="0073469F">
        <w:tab/>
        <w:t>Call type control</w:t>
      </w:r>
      <w:bookmarkEnd w:id="8099"/>
      <w:bookmarkEnd w:id="8100"/>
      <w:bookmarkEnd w:id="8101"/>
      <w:bookmarkEnd w:id="8102"/>
      <w:bookmarkEnd w:id="8103"/>
      <w:bookmarkEnd w:id="8104"/>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bookmarkStart w:id="8105" w:name="_CRTableB_3_1_21"/>
      <w:r w:rsidRPr="0073469F">
        <w:lastRenderedPageBreak/>
        <w:t>Table </w:t>
      </w:r>
      <w:bookmarkEnd w:id="8105"/>
      <w:r w:rsidRPr="0073469F">
        <w:t>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8106" w:name="_CRB_3_2"/>
      <w:bookmarkStart w:id="8107" w:name="_Toc20156472"/>
      <w:bookmarkStart w:id="8108" w:name="_Toc27501663"/>
      <w:bookmarkStart w:id="8109" w:name="_Toc36049794"/>
      <w:bookmarkStart w:id="8110" w:name="_Toc45210564"/>
      <w:bookmarkStart w:id="8111" w:name="_Toc51861391"/>
      <w:bookmarkStart w:id="8112" w:name="_Toc193391678"/>
      <w:bookmarkEnd w:id="8106"/>
      <w:r w:rsidRPr="0073469F">
        <w:t>B.3.2</w:t>
      </w:r>
      <w:r w:rsidRPr="0073469F">
        <w:tab/>
        <w:t>Timers in off-network private call</w:t>
      </w:r>
      <w:bookmarkEnd w:id="8107"/>
      <w:bookmarkEnd w:id="8108"/>
      <w:bookmarkEnd w:id="8109"/>
      <w:bookmarkEnd w:id="8110"/>
      <w:bookmarkEnd w:id="8111"/>
      <w:bookmarkEnd w:id="8112"/>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bookmarkStart w:id="8113" w:name="_CRTableB_3_21"/>
      <w:r w:rsidRPr="0073469F">
        <w:lastRenderedPageBreak/>
        <w:t>Table </w:t>
      </w:r>
      <w:bookmarkEnd w:id="8113"/>
      <w:r w:rsidRPr="0073469F">
        <w:t>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8114" w:name="_PERM_MCCTEMPBM_CRPT00830070___4"/>
            <w:bookmarkEnd w:id="8114"/>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8115" w:name="_CRB_3_3"/>
      <w:bookmarkStart w:id="8116" w:name="_Toc20156473"/>
      <w:bookmarkStart w:id="8117" w:name="_Toc27501664"/>
      <w:bookmarkStart w:id="8118" w:name="_Toc36049795"/>
      <w:bookmarkStart w:id="8119" w:name="_Toc45210565"/>
      <w:bookmarkStart w:id="8120" w:name="_Toc51861392"/>
      <w:bookmarkStart w:id="8121" w:name="_Toc193391679"/>
      <w:bookmarkEnd w:id="8115"/>
      <w:r w:rsidRPr="0073469F">
        <w:t>B.3.3</w:t>
      </w:r>
      <w:r w:rsidRPr="0073469F">
        <w:tab/>
        <w:t>Timers in off-network broadcast call</w:t>
      </w:r>
      <w:bookmarkEnd w:id="8116"/>
      <w:bookmarkEnd w:id="8117"/>
      <w:bookmarkEnd w:id="8118"/>
      <w:bookmarkEnd w:id="8119"/>
      <w:bookmarkEnd w:id="8120"/>
      <w:bookmarkEnd w:id="8121"/>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bookmarkStart w:id="8122" w:name="_CRTableB_3_31"/>
      <w:r w:rsidRPr="0073469F">
        <w:lastRenderedPageBreak/>
        <w:t>Table </w:t>
      </w:r>
      <w:bookmarkEnd w:id="8122"/>
      <w:r w:rsidRPr="0073469F">
        <w:t>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8123" w:name="_PERM_MCCTEMPBM_CRPT00830071___4"/>
            <w:bookmarkEnd w:id="8123"/>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8124" w:name="_CRB_3_4"/>
      <w:bookmarkStart w:id="8125" w:name="_Toc20156474"/>
      <w:bookmarkStart w:id="8126" w:name="_Toc27501665"/>
      <w:bookmarkStart w:id="8127" w:name="_Toc36049796"/>
      <w:bookmarkStart w:id="8128" w:name="_Toc45210566"/>
      <w:bookmarkStart w:id="8129" w:name="_Toc51861393"/>
      <w:bookmarkStart w:id="8130" w:name="_Toc193391680"/>
      <w:bookmarkEnd w:id="8124"/>
      <w:r>
        <w:rPr>
          <w:rFonts w:eastAsia="Malgun Gothic"/>
        </w:rPr>
        <w:t>B.3.4</w:t>
      </w:r>
      <w:r>
        <w:rPr>
          <w:rFonts w:eastAsia="Malgun Gothic"/>
        </w:rPr>
        <w:tab/>
        <w:t>Timers in off-network emergency alert</w:t>
      </w:r>
      <w:bookmarkEnd w:id="8125"/>
      <w:bookmarkEnd w:id="8126"/>
      <w:bookmarkEnd w:id="8127"/>
      <w:bookmarkEnd w:id="8128"/>
      <w:bookmarkEnd w:id="8129"/>
      <w:bookmarkEnd w:id="8130"/>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bookmarkStart w:id="8131" w:name="_CRTableB_3_41"/>
      <w:r>
        <w:lastRenderedPageBreak/>
        <w:t>Table </w:t>
      </w:r>
      <w:bookmarkEnd w:id="8131"/>
      <w:r>
        <w:t>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8132" w:name="_PERM_MCCTEMPBM_CRPT00830072___4"/>
            <w:bookmarkEnd w:id="8132"/>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bookmarkStart w:id="8133" w:name="_CRAnnexCnormative"/>
      <w:bookmarkEnd w:id="8133"/>
      <w:r w:rsidRPr="0073469F">
        <w:rPr>
          <w:noProof/>
        </w:rPr>
        <w:br w:type="page"/>
      </w:r>
      <w:bookmarkStart w:id="8134" w:name="_Toc20156475"/>
      <w:bookmarkStart w:id="8135" w:name="_Toc27501666"/>
      <w:bookmarkStart w:id="8136" w:name="_Toc36049797"/>
      <w:bookmarkStart w:id="8137" w:name="_Toc45210567"/>
      <w:bookmarkStart w:id="8138" w:name="_Toc51861394"/>
      <w:bookmarkStart w:id="8139" w:name="_Toc193391681"/>
      <w:r w:rsidRPr="0073469F">
        <w:lastRenderedPageBreak/>
        <w:t>Annex</w:t>
      </w:r>
      <w:r w:rsidRPr="0073469F">
        <w:rPr>
          <w:noProof/>
        </w:rPr>
        <w:t xml:space="preserve"> C (normative):</w:t>
      </w:r>
      <w:r w:rsidRPr="0073469F">
        <w:rPr>
          <w:noProof/>
        </w:rPr>
        <w:br/>
        <w:t>Counters</w:t>
      </w:r>
      <w:bookmarkEnd w:id="8134"/>
      <w:bookmarkEnd w:id="8135"/>
      <w:bookmarkEnd w:id="8136"/>
      <w:bookmarkEnd w:id="8137"/>
      <w:bookmarkEnd w:id="8138"/>
      <w:bookmarkEnd w:id="8139"/>
    </w:p>
    <w:p w14:paraId="0285A5A9" w14:textId="77777777" w:rsidR="00631FC5" w:rsidRPr="0073469F" w:rsidRDefault="00631FC5" w:rsidP="00567124">
      <w:pPr>
        <w:pStyle w:val="Heading1"/>
      </w:pPr>
      <w:bookmarkStart w:id="8140" w:name="_CRC_1"/>
      <w:bookmarkStart w:id="8141" w:name="_Toc20156476"/>
      <w:bookmarkStart w:id="8142" w:name="_Toc27501667"/>
      <w:bookmarkStart w:id="8143" w:name="_Toc36049798"/>
      <w:bookmarkStart w:id="8144" w:name="_Toc45210568"/>
      <w:bookmarkStart w:id="8145" w:name="_Toc51861395"/>
      <w:bookmarkStart w:id="8146" w:name="_Toc193391682"/>
      <w:bookmarkEnd w:id="8140"/>
      <w:r w:rsidRPr="0073469F">
        <w:t>C.1</w:t>
      </w:r>
      <w:r w:rsidRPr="0073469F">
        <w:tab/>
        <w:t>General</w:t>
      </w:r>
      <w:bookmarkEnd w:id="8141"/>
      <w:bookmarkEnd w:id="8142"/>
      <w:bookmarkEnd w:id="8143"/>
      <w:bookmarkEnd w:id="8144"/>
      <w:bookmarkEnd w:id="8145"/>
      <w:bookmarkEnd w:id="8146"/>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8147" w:name="_CRC_2"/>
      <w:bookmarkStart w:id="8148" w:name="_Toc20156477"/>
      <w:bookmarkStart w:id="8149" w:name="_Toc27501668"/>
      <w:bookmarkStart w:id="8150" w:name="_Toc36049799"/>
      <w:bookmarkStart w:id="8151" w:name="_Toc45210569"/>
      <w:bookmarkStart w:id="8152" w:name="_Toc51861396"/>
      <w:bookmarkStart w:id="8153" w:name="_Toc193391683"/>
      <w:bookmarkEnd w:id="8147"/>
      <w:r w:rsidRPr="0073469F">
        <w:t>C.2</w:t>
      </w:r>
      <w:r w:rsidRPr="0073469F">
        <w:tab/>
        <w:t>Off-network counters</w:t>
      </w:r>
      <w:bookmarkEnd w:id="8148"/>
      <w:bookmarkEnd w:id="8149"/>
      <w:bookmarkEnd w:id="8150"/>
      <w:bookmarkEnd w:id="8151"/>
      <w:bookmarkEnd w:id="8152"/>
      <w:bookmarkEnd w:id="8153"/>
    </w:p>
    <w:p w14:paraId="09E363C6" w14:textId="77777777" w:rsidR="00BF554F" w:rsidRDefault="00BF554F" w:rsidP="00567124">
      <w:pPr>
        <w:pStyle w:val="Heading2"/>
        <w:rPr>
          <w:rFonts w:eastAsia="Malgun Gothic"/>
        </w:rPr>
      </w:pPr>
      <w:bookmarkStart w:id="8154" w:name="_CRC_2_1"/>
      <w:bookmarkStart w:id="8155" w:name="_Toc20156478"/>
      <w:bookmarkStart w:id="8156" w:name="_Toc27501669"/>
      <w:bookmarkStart w:id="8157" w:name="_Toc36049800"/>
      <w:bookmarkStart w:id="8158" w:name="_Toc45210570"/>
      <w:bookmarkStart w:id="8159" w:name="_Toc51861397"/>
      <w:bookmarkStart w:id="8160" w:name="_Toc193391684"/>
      <w:bookmarkEnd w:id="8154"/>
      <w:r>
        <w:rPr>
          <w:rFonts w:eastAsia="Malgun Gothic"/>
        </w:rPr>
        <w:t>C.2.1</w:t>
      </w:r>
      <w:r>
        <w:rPr>
          <w:rFonts w:eastAsia="Malgun Gothic"/>
        </w:rPr>
        <w:tab/>
        <w:t>Counters in off-network group call</w:t>
      </w:r>
      <w:bookmarkEnd w:id="8155"/>
      <w:bookmarkEnd w:id="8156"/>
      <w:bookmarkEnd w:id="8157"/>
      <w:bookmarkEnd w:id="8158"/>
      <w:bookmarkEnd w:id="8159"/>
      <w:bookmarkEnd w:id="8160"/>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bookmarkStart w:id="8161" w:name="_CRTableC_2_11"/>
      <w:r>
        <w:t>Table </w:t>
      </w:r>
      <w:bookmarkEnd w:id="8161"/>
      <w:r>
        <w:t>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8162" w:name="_CRC_2_2"/>
      <w:bookmarkStart w:id="8163" w:name="_Toc20156479"/>
      <w:bookmarkStart w:id="8164" w:name="_Toc27501670"/>
      <w:bookmarkStart w:id="8165" w:name="_Toc36049801"/>
      <w:bookmarkStart w:id="8166" w:name="_Toc45210571"/>
      <w:bookmarkStart w:id="8167" w:name="_Toc51861398"/>
      <w:bookmarkStart w:id="8168" w:name="_Toc193391685"/>
      <w:bookmarkEnd w:id="8162"/>
      <w:r w:rsidRPr="0073469F">
        <w:t>C.2.</w:t>
      </w:r>
      <w:r w:rsidR="00BF554F">
        <w:t>2</w:t>
      </w:r>
      <w:r w:rsidRPr="0073469F">
        <w:tab/>
        <w:t>Counters in off-network private call</w:t>
      </w:r>
      <w:bookmarkEnd w:id="8163"/>
      <w:bookmarkEnd w:id="8164"/>
      <w:bookmarkEnd w:id="8165"/>
      <w:bookmarkEnd w:id="8166"/>
      <w:bookmarkEnd w:id="8167"/>
      <w:bookmarkEnd w:id="8168"/>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bookmarkStart w:id="8169" w:name="_CRTableC_2_21"/>
      <w:r w:rsidRPr="0073469F">
        <w:lastRenderedPageBreak/>
        <w:t>Table </w:t>
      </w:r>
      <w:bookmarkEnd w:id="8169"/>
      <w:r w:rsidRPr="0073469F">
        <w:t>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8170" w:name="_CRAnnexDnormative"/>
      <w:bookmarkStart w:id="8171" w:name="historyclause"/>
      <w:bookmarkEnd w:id="8170"/>
      <w:r w:rsidRPr="0073469F">
        <w:br w:type="page"/>
      </w:r>
      <w:bookmarkStart w:id="8172" w:name="_Toc20156480"/>
      <w:bookmarkStart w:id="8173" w:name="_Toc27501671"/>
      <w:bookmarkStart w:id="8174" w:name="_Toc36049802"/>
      <w:bookmarkStart w:id="8175" w:name="_Toc45210572"/>
      <w:bookmarkStart w:id="8176" w:name="_Toc51861399"/>
      <w:bookmarkStart w:id="8177" w:name="_Toc193391686"/>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8172"/>
      <w:bookmarkEnd w:id="8173"/>
      <w:bookmarkEnd w:id="8174"/>
      <w:bookmarkEnd w:id="8175"/>
      <w:bookmarkEnd w:id="8176"/>
      <w:bookmarkEnd w:id="8177"/>
    </w:p>
    <w:p w14:paraId="498B917E" w14:textId="77777777" w:rsidR="00962140" w:rsidRPr="0073469F" w:rsidRDefault="00631FC5" w:rsidP="00567124">
      <w:pPr>
        <w:pStyle w:val="Heading1"/>
      </w:pPr>
      <w:bookmarkStart w:id="8178" w:name="_CRD_1"/>
      <w:bookmarkStart w:id="8179" w:name="_Toc20156481"/>
      <w:bookmarkStart w:id="8180" w:name="_Toc27501672"/>
      <w:bookmarkStart w:id="8181" w:name="_Toc36049803"/>
      <w:bookmarkStart w:id="8182" w:name="_Toc45210573"/>
      <w:bookmarkStart w:id="8183" w:name="_Toc51861400"/>
      <w:bookmarkStart w:id="8184" w:name="_Toc193391687"/>
      <w:bookmarkEnd w:id="8178"/>
      <w:r w:rsidRPr="0073469F">
        <w:t>D</w:t>
      </w:r>
      <w:r w:rsidR="00962140" w:rsidRPr="0073469F">
        <w:t>.1</w:t>
      </w:r>
      <w:r w:rsidR="00962140" w:rsidRPr="0073469F">
        <w:tab/>
        <w:t>General</w:t>
      </w:r>
      <w:bookmarkEnd w:id="8179"/>
      <w:bookmarkEnd w:id="8180"/>
      <w:bookmarkEnd w:id="8181"/>
      <w:bookmarkEnd w:id="8182"/>
      <w:bookmarkEnd w:id="8183"/>
      <w:bookmarkEnd w:id="8184"/>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8185" w:name="_CRD_2"/>
      <w:bookmarkStart w:id="8186" w:name="_Toc20156482"/>
      <w:bookmarkStart w:id="8187" w:name="_Toc27501673"/>
      <w:bookmarkStart w:id="8188" w:name="_Toc36049804"/>
      <w:bookmarkStart w:id="8189" w:name="_Toc45210574"/>
      <w:bookmarkStart w:id="8190" w:name="_Toc51861401"/>
      <w:bookmarkStart w:id="8191" w:name="_Toc193391688"/>
      <w:bookmarkEnd w:id="8185"/>
      <w:r w:rsidRPr="0073469F">
        <w:rPr>
          <w:lang w:eastAsia="zh-CN"/>
        </w:rPr>
        <w:t>D</w:t>
      </w:r>
      <w:r w:rsidR="00962140" w:rsidRPr="0073469F">
        <w:t>.2</w:t>
      </w:r>
      <w:r w:rsidR="00962140" w:rsidRPr="0073469F">
        <w:tab/>
        <w:t>Definition of media feature tag g.3gpp.mcptt</w:t>
      </w:r>
      <w:bookmarkEnd w:id="8186"/>
      <w:bookmarkEnd w:id="8187"/>
      <w:bookmarkEnd w:id="8188"/>
      <w:bookmarkEnd w:id="8189"/>
      <w:bookmarkEnd w:id="8190"/>
      <w:bookmarkEnd w:id="819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8192" w:name="_CRD_3"/>
      <w:bookmarkStart w:id="8193" w:name="_Toc20156483"/>
      <w:bookmarkStart w:id="8194" w:name="_Toc27501674"/>
      <w:bookmarkStart w:id="8195" w:name="_Toc36049805"/>
      <w:bookmarkStart w:id="8196" w:name="_Toc45210575"/>
      <w:bookmarkStart w:id="8197" w:name="_Toc51861402"/>
      <w:bookmarkStart w:id="8198" w:name="_Toc193391689"/>
      <w:bookmarkEnd w:id="8192"/>
      <w:r w:rsidRPr="0073469F">
        <w:rPr>
          <w:lang w:eastAsia="zh-CN"/>
        </w:rPr>
        <w:t>D</w:t>
      </w:r>
      <w:r>
        <w:t>.3</w:t>
      </w:r>
      <w:r w:rsidRPr="0073469F">
        <w:tab/>
      </w:r>
      <w:r w:rsidRPr="00C059D9">
        <w:t>Definition of feature-capability indicator g.3gpp.mcptt.ambient-listening-call-release</w:t>
      </w:r>
      <w:bookmarkEnd w:id="8193"/>
      <w:bookmarkEnd w:id="8194"/>
      <w:bookmarkEnd w:id="8195"/>
      <w:bookmarkEnd w:id="8196"/>
      <w:bookmarkEnd w:id="8197"/>
      <w:bookmarkEnd w:id="8198"/>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bookmarkStart w:id="8199" w:name="_CRAnnexEnormative"/>
      <w:bookmarkEnd w:id="8199"/>
      <w:r w:rsidRPr="0073469F">
        <w:br w:type="page"/>
      </w:r>
      <w:bookmarkStart w:id="8200" w:name="_Toc20156484"/>
      <w:bookmarkStart w:id="8201" w:name="_Toc27501675"/>
      <w:bookmarkStart w:id="8202" w:name="_Toc36049806"/>
      <w:bookmarkStart w:id="8203" w:name="_Toc45210576"/>
      <w:bookmarkStart w:id="8204" w:name="_Toc51861403"/>
      <w:bookmarkStart w:id="8205" w:name="_Toc193391690"/>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8200"/>
      <w:bookmarkEnd w:id="8201"/>
      <w:bookmarkEnd w:id="8202"/>
      <w:bookmarkEnd w:id="8203"/>
      <w:bookmarkEnd w:id="8204"/>
      <w:bookmarkEnd w:id="8205"/>
    </w:p>
    <w:p w14:paraId="0C974937" w14:textId="77777777" w:rsidR="00962140" w:rsidRPr="0073469F" w:rsidRDefault="00631FC5" w:rsidP="00567124">
      <w:pPr>
        <w:pStyle w:val="Heading1"/>
      </w:pPr>
      <w:bookmarkStart w:id="8206" w:name="_CRE_1"/>
      <w:bookmarkStart w:id="8207" w:name="_Toc20156485"/>
      <w:bookmarkStart w:id="8208" w:name="_Toc27501676"/>
      <w:bookmarkStart w:id="8209" w:name="_Toc36049807"/>
      <w:bookmarkStart w:id="8210" w:name="_Toc45210577"/>
      <w:bookmarkStart w:id="8211" w:name="_Toc51861404"/>
      <w:bookmarkStart w:id="8212" w:name="_Toc193391691"/>
      <w:bookmarkEnd w:id="8206"/>
      <w:r w:rsidRPr="0073469F">
        <w:t>E</w:t>
      </w:r>
      <w:r w:rsidR="00BF4254" w:rsidRPr="0073469F">
        <w:t>.1</w:t>
      </w:r>
      <w:r w:rsidR="00B27B69">
        <w:tab/>
      </w:r>
      <w:r w:rsidR="00962140" w:rsidRPr="0073469F">
        <w:t>General</w:t>
      </w:r>
      <w:bookmarkEnd w:id="8207"/>
      <w:bookmarkEnd w:id="8208"/>
      <w:bookmarkEnd w:id="8209"/>
      <w:bookmarkEnd w:id="8210"/>
      <w:bookmarkEnd w:id="8211"/>
      <w:bookmarkEnd w:id="8212"/>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8213" w:name="_CRE_2"/>
      <w:bookmarkStart w:id="8214" w:name="_Toc20156486"/>
      <w:bookmarkStart w:id="8215" w:name="_Toc27501677"/>
      <w:bookmarkStart w:id="8216" w:name="_Toc36049808"/>
      <w:bookmarkStart w:id="8217" w:name="_Toc45210578"/>
      <w:bookmarkStart w:id="8218" w:name="_Toc51861405"/>
      <w:bookmarkStart w:id="8219" w:name="_Toc193391692"/>
      <w:bookmarkEnd w:id="8213"/>
      <w:r w:rsidRPr="0073469F">
        <w:t>E</w:t>
      </w:r>
      <w:r w:rsidR="00962140" w:rsidRPr="0073469F">
        <w:t>.2</w:t>
      </w:r>
      <w:r w:rsidR="00B27B69">
        <w:tab/>
      </w:r>
      <w:r w:rsidR="00962140" w:rsidRPr="0073469F">
        <w:t>Definition of ICSI value for MCPTT service</w:t>
      </w:r>
      <w:bookmarkEnd w:id="8214"/>
      <w:bookmarkEnd w:id="8215"/>
      <w:bookmarkEnd w:id="8216"/>
      <w:bookmarkEnd w:id="8217"/>
      <w:bookmarkEnd w:id="8218"/>
      <w:bookmarkEnd w:id="8219"/>
    </w:p>
    <w:p w14:paraId="3037365B" w14:textId="77777777" w:rsidR="00962140" w:rsidRPr="0073469F" w:rsidRDefault="00631FC5" w:rsidP="00567124">
      <w:pPr>
        <w:pStyle w:val="Heading2"/>
        <w:rPr>
          <w:rFonts w:eastAsia="Malgun Gothic"/>
          <w:noProof/>
        </w:rPr>
      </w:pPr>
      <w:bookmarkStart w:id="8220" w:name="_CRE_2_1"/>
      <w:bookmarkStart w:id="8221" w:name="_Toc20156487"/>
      <w:bookmarkStart w:id="8222" w:name="_Toc27501678"/>
      <w:bookmarkStart w:id="8223" w:name="_Toc36049809"/>
      <w:bookmarkStart w:id="8224" w:name="_Toc45210579"/>
      <w:bookmarkStart w:id="8225" w:name="_Toc51861406"/>
      <w:bookmarkStart w:id="8226" w:name="_Toc193391693"/>
      <w:bookmarkEnd w:id="8220"/>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8221"/>
      <w:bookmarkEnd w:id="8222"/>
      <w:bookmarkEnd w:id="8223"/>
      <w:bookmarkEnd w:id="8224"/>
      <w:bookmarkEnd w:id="8225"/>
      <w:bookmarkEnd w:id="8226"/>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8227" w:name="_CRE_2_2"/>
      <w:bookmarkStart w:id="8228" w:name="_Toc20156488"/>
      <w:bookmarkStart w:id="8229" w:name="_Toc27501679"/>
      <w:bookmarkStart w:id="8230" w:name="_Toc36049810"/>
      <w:bookmarkStart w:id="8231" w:name="_Toc45210580"/>
      <w:bookmarkStart w:id="8232" w:name="_Toc51861407"/>
      <w:bookmarkStart w:id="8233" w:name="_Toc193391694"/>
      <w:bookmarkEnd w:id="8227"/>
      <w:r w:rsidRPr="0073469F">
        <w:rPr>
          <w:rFonts w:eastAsia="SimSun"/>
          <w:noProof/>
        </w:rPr>
        <w:t>E</w:t>
      </w:r>
      <w:r w:rsidR="00962140" w:rsidRPr="0073469F">
        <w:rPr>
          <w:rFonts w:eastAsia="SimSun"/>
          <w:noProof/>
        </w:rPr>
        <w:t>.2.2</w:t>
      </w:r>
      <w:r w:rsidR="00962140" w:rsidRPr="0073469F">
        <w:rPr>
          <w:rFonts w:eastAsia="SimSun"/>
          <w:noProof/>
        </w:rPr>
        <w:tab/>
        <w:t>Description</w:t>
      </w:r>
      <w:bookmarkEnd w:id="8228"/>
      <w:bookmarkEnd w:id="8229"/>
      <w:bookmarkEnd w:id="8230"/>
      <w:bookmarkEnd w:id="8231"/>
      <w:bookmarkEnd w:id="8232"/>
      <w:bookmarkEnd w:id="8233"/>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8234" w:name="_Toc20156489"/>
      <w:bookmarkStart w:id="8235" w:name="_Toc27501680"/>
      <w:bookmarkStart w:id="8236" w:name="_Toc36049811"/>
      <w:bookmarkStart w:id="8237" w:name="_Toc45210581"/>
      <w:bookmarkStart w:id="8238" w:name="_Toc51861408"/>
      <w:bookmarkStart w:id="8239" w:name="_Toc193391695"/>
      <w:r w:rsidRPr="0073469F">
        <w:t>E</w:t>
      </w:r>
      <w:r w:rsidR="00962140" w:rsidRPr="0073469F">
        <w:t>.2.3</w:t>
      </w:r>
      <w:r w:rsidR="00962140" w:rsidRPr="0073469F">
        <w:rPr>
          <w:rFonts w:eastAsia="Malgun Gothic"/>
        </w:rPr>
        <w:tab/>
      </w:r>
      <w:r w:rsidR="00962140" w:rsidRPr="0073469F">
        <w:t>Reference</w:t>
      </w:r>
      <w:bookmarkEnd w:id="8234"/>
      <w:bookmarkEnd w:id="8235"/>
      <w:bookmarkEnd w:id="8236"/>
      <w:bookmarkEnd w:id="8237"/>
      <w:bookmarkEnd w:id="8238"/>
      <w:bookmarkEnd w:id="8239"/>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8240" w:name="_CRE_2_3"/>
      <w:bookmarkStart w:id="8241" w:name="_Toc20156490"/>
      <w:bookmarkStart w:id="8242" w:name="_Toc27501681"/>
      <w:bookmarkStart w:id="8243" w:name="_Toc36049812"/>
      <w:bookmarkStart w:id="8244" w:name="_Toc45210582"/>
      <w:bookmarkStart w:id="8245" w:name="_Toc51861409"/>
      <w:bookmarkStart w:id="8246" w:name="_Toc193391696"/>
      <w:bookmarkEnd w:id="8240"/>
      <w:r w:rsidRPr="0073469F">
        <w:t>E</w:t>
      </w:r>
      <w:r w:rsidR="00962140" w:rsidRPr="0073469F">
        <w:t>.2.3</w:t>
      </w:r>
      <w:r w:rsidR="00962140" w:rsidRPr="0073469F">
        <w:tab/>
        <w:t>Contact</w:t>
      </w:r>
      <w:bookmarkEnd w:id="8241"/>
      <w:bookmarkEnd w:id="8242"/>
      <w:bookmarkEnd w:id="8243"/>
      <w:bookmarkEnd w:id="8244"/>
      <w:bookmarkEnd w:id="8245"/>
      <w:bookmarkEnd w:id="8246"/>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8247" w:name="_CRE_2_4"/>
      <w:bookmarkStart w:id="8248" w:name="_Toc20156491"/>
      <w:bookmarkStart w:id="8249" w:name="_Toc27501682"/>
      <w:bookmarkStart w:id="8250" w:name="_Toc36049813"/>
      <w:bookmarkStart w:id="8251" w:name="_Toc45210583"/>
      <w:bookmarkStart w:id="8252" w:name="_Toc51861410"/>
      <w:bookmarkStart w:id="8253" w:name="_Toc193391697"/>
      <w:bookmarkEnd w:id="8247"/>
      <w:r w:rsidRPr="0073469F">
        <w:t>E</w:t>
      </w:r>
      <w:r w:rsidR="00962140" w:rsidRPr="0073469F">
        <w:t>.2.4</w:t>
      </w:r>
      <w:r w:rsidR="00962140" w:rsidRPr="0073469F">
        <w:tab/>
        <w:t>Registration of subtype</w:t>
      </w:r>
      <w:bookmarkEnd w:id="8248"/>
      <w:bookmarkEnd w:id="8249"/>
      <w:bookmarkEnd w:id="8250"/>
      <w:bookmarkEnd w:id="8251"/>
      <w:bookmarkEnd w:id="8252"/>
      <w:bookmarkEnd w:id="8253"/>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8254" w:name="_CRE_2_5"/>
      <w:bookmarkStart w:id="8255" w:name="_Toc20156492"/>
      <w:bookmarkStart w:id="8256" w:name="_Toc27501683"/>
      <w:bookmarkStart w:id="8257" w:name="_Toc36049814"/>
      <w:bookmarkStart w:id="8258" w:name="_Toc45210584"/>
      <w:bookmarkStart w:id="8259" w:name="_Toc51861411"/>
      <w:bookmarkStart w:id="8260" w:name="_Toc193391698"/>
      <w:bookmarkEnd w:id="8254"/>
      <w:r w:rsidRPr="0073469F">
        <w:t>E</w:t>
      </w:r>
      <w:r w:rsidR="00962140" w:rsidRPr="0073469F">
        <w:t>.2.5</w:t>
      </w:r>
      <w:r w:rsidR="00962140" w:rsidRPr="0073469F">
        <w:tab/>
        <w:t>Remarks</w:t>
      </w:r>
      <w:bookmarkEnd w:id="8255"/>
      <w:bookmarkEnd w:id="8256"/>
      <w:bookmarkEnd w:id="8257"/>
      <w:bookmarkEnd w:id="8258"/>
      <w:bookmarkEnd w:id="8259"/>
      <w:bookmarkEnd w:id="8260"/>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bookmarkStart w:id="8261" w:name="_CRAnnexFnormative"/>
      <w:bookmarkEnd w:id="8261"/>
      <w:r w:rsidRPr="0073469F">
        <w:br w:type="page"/>
      </w:r>
      <w:bookmarkStart w:id="8262" w:name="_Toc20156493"/>
      <w:bookmarkStart w:id="8263" w:name="_Toc27501684"/>
      <w:bookmarkStart w:id="8264" w:name="_Toc36049815"/>
      <w:bookmarkStart w:id="8265" w:name="_Toc45210585"/>
      <w:bookmarkStart w:id="8266" w:name="_Toc51861412"/>
      <w:bookmarkStart w:id="8267" w:name="_Toc193391699"/>
      <w:r w:rsidR="00F05341" w:rsidRPr="0073469F">
        <w:lastRenderedPageBreak/>
        <w:t>Annex F (normative):</w:t>
      </w:r>
      <w:r w:rsidR="00F05341" w:rsidRPr="0073469F">
        <w:br/>
        <w:t>XML schemas</w:t>
      </w:r>
      <w:bookmarkEnd w:id="8262"/>
      <w:bookmarkEnd w:id="8263"/>
      <w:bookmarkEnd w:id="8264"/>
      <w:bookmarkEnd w:id="8265"/>
      <w:bookmarkEnd w:id="8266"/>
      <w:bookmarkEnd w:id="8267"/>
    </w:p>
    <w:p w14:paraId="50DA5FD9" w14:textId="77777777" w:rsidR="00F05341" w:rsidRPr="0073469F" w:rsidRDefault="00F05341" w:rsidP="00567124">
      <w:pPr>
        <w:pStyle w:val="Heading1"/>
      </w:pPr>
      <w:bookmarkStart w:id="8268" w:name="_CRF_1"/>
      <w:bookmarkStart w:id="8269" w:name="_Toc20156494"/>
      <w:bookmarkStart w:id="8270" w:name="_Toc27501685"/>
      <w:bookmarkStart w:id="8271" w:name="_Toc36049816"/>
      <w:bookmarkStart w:id="8272" w:name="_Toc45210586"/>
      <w:bookmarkStart w:id="8273" w:name="_Toc51861413"/>
      <w:bookmarkStart w:id="8274" w:name="_Toc193391700"/>
      <w:bookmarkEnd w:id="8268"/>
      <w:r w:rsidRPr="0073469F">
        <w:t>F.1</w:t>
      </w:r>
      <w:r w:rsidRPr="0073469F">
        <w:tab/>
        <w:t>XML schema for MCPTT Information</w:t>
      </w:r>
      <w:bookmarkEnd w:id="8269"/>
      <w:bookmarkEnd w:id="8270"/>
      <w:bookmarkEnd w:id="8271"/>
      <w:bookmarkEnd w:id="8272"/>
      <w:bookmarkEnd w:id="8273"/>
      <w:bookmarkEnd w:id="8274"/>
    </w:p>
    <w:p w14:paraId="649BDE86" w14:textId="77777777" w:rsidR="00F05341" w:rsidRPr="0073469F" w:rsidRDefault="00F05341" w:rsidP="00567124">
      <w:pPr>
        <w:pStyle w:val="Heading2"/>
      </w:pPr>
      <w:bookmarkStart w:id="8275" w:name="_CRF_1_1"/>
      <w:bookmarkStart w:id="8276" w:name="_Toc20156495"/>
      <w:bookmarkStart w:id="8277" w:name="_Toc27501686"/>
      <w:bookmarkStart w:id="8278" w:name="_Toc36049817"/>
      <w:bookmarkStart w:id="8279" w:name="_Toc45210587"/>
      <w:bookmarkStart w:id="8280" w:name="_Toc51861414"/>
      <w:bookmarkStart w:id="8281" w:name="_Toc193391701"/>
      <w:bookmarkEnd w:id="8275"/>
      <w:r w:rsidRPr="0073469F">
        <w:rPr>
          <w:lang w:eastAsia="zh-CN"/>
        </w:rPr>
        <w:t>F</w:t>
      </w:r>
      <w:r w:rsidRPr="0073469F">
        <w:t>.</w:t>
      </w:r>
      <w:r w:rsidRPr="0073469F">
        <w:rPr>
          <w:lang w:eastAsia="zh-CN"/>
        </w:rPr>
        <w:t>1</w:t>
      </w:r>
      <w:r w:rsidRPr="0073469F">
        <w:t>.1</w:t>
      </w:r>
      <w:r w:rsidRPr="0073469F">
        <w:tab/>
        <w:t>General</w:t>
      </w:r>
      <w:bookmarkEnd w:id="8276"/>
      <w:bookmarkEnd w:id="8277"/>
      <w:bookmarkEnd w:id="8278"/>
      <w:bookmarkEnd w:id="8279"/>
      <w:bookmarkEnd w:id="8280"/>
      <w:bookmarkEnd w:id="8281"/>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8282" w:name="_CRF_1_2"/>
      <w:bookmarkStart w:id="8283" w:name="_Toc20156496"/>
      <w:bookmarkStart w:id="8284" w:name="_Toc27501687"/>
      <w:bookmarkStart w:id="8285" w:name="_Toc36049818"/>
      <w:bookmarkStart w:id="8286" w:name="_Toc45210588"/>
      <w:bookmarkStart w:id="8287" w:name="_Toc51861415"/>
      <w:bookmarkStart w:id="8288" w:name="_Toc193391702"/>
      <w:bookmarkEnd w:id="8282"/>
      <w:r w:rsidRPr="0073469F">
        <w:rPr>
          <w:lang w:eastAsia="zh-CN"/>
        </w:rPr>
        <w:t>F</w:t>
      </w:r>
      <w:r w:rsidRPr="0073469F">
        <w:t>.</w:t>
      </w:r>
      <w:r w:rsidRPr="0073469F">
        <w:rPr>
          <w:lang w:eastAsia="zh-CN"/>
        </w:rPr>
        <w:t>1</w:t>
      </w:r>
      <w:r w:rsidRPr="0073469F">
        <w:t>.2</w:t>
      </w:r>
      <w:r w:rsidRPr="0073469F">
        <w:tab/>
        <w:t>XML schema</w:t>
      </w:r>
      <w:bookmarkEnd w:id="8283"/>
      <w:bookmarkEnd w:id="8284"/>
      <w:bookmarkEnd w:id="8285"/>
      <w:bookmarkEnd w:id="8286"/>
      <w:bookmarkEnd w:id="8287"/>
      <w:bookmarkEnd w:id="8288"/>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8289" w:name="_PERM_MCCTEMPBM_CRPT00830073___5"/>
      <w:r>
        <w:t xml:space="preserve">  xmlns:xenc="</w:t>
      </w:r>
      <w:hyperlink r:id="rId66" w:history="1">
        <w:r w:rsidRPr="00D806E4">
          <w:rPr>
            <w:rStyle w:val="Hyperlink"/>
            <w:rFonts w:eastAsia="Malgun Gothic"/>
          </w:rPr>
          <w:t>http://www.w3.org/2001/04/xmlenc#</w:t>
        </w:r>
      </w:hyperlink>
      <w:r>
        <w:t>"</w:t>
      </w:r>
    </w:p>
    <w:bookmarkEnd w:id="8289"/>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8290" w:name="_PERM_MCCTEMPBM_CRPT00830074___4"/>
      <w:r w:rsidRPr="0098763C">
        <w:t xml:space="preserve">      &lt;xs:element name="anyExt" type="</w:t>
      </w:r>
      <w:r>
        <w:t>mcpttinfo:</w:t>
      </w:r>
      <w:r w:rsidRPr="0098763C">
        <w:t>anyExtType" minOccurs="0"/&gt;</w:t>
      </w:r>
    </w:p>
    <w:bookmarkEnd w:id="8290"/>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lastRenderedPageBreak/>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lastRenderedPageBreak/>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5C4015" w:rsidRDefault="00F73D06" w:rsidP="00F73D06">
      <w:pPr>
        <w:pStyle w:val="PL"/>
      </w:pPr>
    </w:p>
    <w:p w14:paraId="0342842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 name="selected-user-profile-indexType"&gt;</w:t>
      </w:r>
    </w:p>
    <w:p w14:paraId="29D4BC30"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6144461E"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&lt;xs:element name="user-profile-index" type="xs:nonNegativeInteger"/&gt;</w:t>
      </w:r>
    </w:p>
    <w:p w14:paraId="1342E516"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&lt;xs:any namespace="##any" processContents="lax" minOccurs="0" maxOccurs="unbounded"/&gt;</w:t>
      </w:r>
    </w:p>
    <w:p w14:paraId="085B3DF5"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2F64A5FD"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lastRenderedPageBreak/>
        <w:t xml:space="preserve">    &lt;xs:anyAttribute namespace="##any" processContents="lax"/&gt;</w:t>
      </w:r>
    </w:p>
    <w:p w14:paraId="4340A76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&lt;/xs:complexType&gt;</w:t>
      </w:r>
    </w:p>
    <w:p w14:paraId="7B05F03D" w14:textId="77777777" w:rsidR="00F73D06" w:rsidRDefault="00F73D06"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8291" w:name="_CRF_1_3"/>
      <w:bookmarkStart w:id="8292" w:name="_Toc20156497"/>
      <w:bookmarkStart w:id="8293" w:name="_Toc27501688"/>
      <w:bookmarkStart w:id="8294" w:name="_Toc36049819"/>
      <w:bookmarkStart w:id="8295" w:name="_Toc45210589"/>
      <w:bookmarkStart w:id="8296" w:name="_Toc51861416"/>
      <w:bookmarkStart w:id="8297" w:name="_Toc193391703"/>
      <w:bookmarkEnd w:id="8291"/>
      <w:r w:rsidRPr="0073469F">
        <w:rPr>
          <w:lang w:eastAsia="zh-CN"/>
        </w:rPr>
        <w:t>F</w:t>
      </w:r>
      <w:r w:rsidRPr="0073469F">
        <w:t>.</w:t>
      </w:r>
      <w:r w:rsidRPr="0073469F">
        <w:rPr>
          <w:lang w:eastAsia="zh-CN"/>
        </w:rPr>
        <w:t>1</w:t>
      </w:r>
      <w:r w:rsidRPr="0073469F">
        <w:t>.3</w:t>
      </w:r>
      <w:r w:rsidRPr="0073469F">
        <w:tab/>
        <w:t>Semantic</w:t>
      </w:r>
      <w:bookmarkEnd w:id="8292"/>
      <w:bookmarkEnd w:id="8293"/>
      <w:bookmarkEnd w:id="8294"/>
      <w:bookmarkEnd w:id="8295"/>
      <w:bookmarkEnd w:id="8296"/>
      <w:bookmarkEnd w:id="8297"/>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55B316E7"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Pr="00192A86">
        <w:rPr>
          <w:lang w:val="en-US"/>
        </w:rPr>
        <w:t>&lt;group-geo-area-ind&gt;</w:t>
      </w:r>
      <w:r w:rsidR="00F35418">
        <w:rPr>
          <w:lang w:val="en-US"/>
        </w:rPr>
        <w:t>,</w:t>
      </w:r>
      <w:r w:rsidR="00247837">
        <w:rPr>
          <w:lang w:val="en-US"/>
        </w:rPr>
        <w:t xml:space="preserve"> &lt;migration-auth-result&gt;</w:t>
      </w:r>
      <w:r w:rsidR="00247837" w:rsidRPr="003B773F">
        <w:t xml:space="preserve"> </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 xml:space="preserve">req-type&gt; </w:t>
      </w:r>
      <w:r w:rsidR="00983D94">
        <w:rPr>
          <w:lang w:val="en-US"/>
        </w:rPr>
        <w:t>and &lt;</w:t>
      </w:r>
      <w:r w:rsidR="00983D94">
        <w:t xml:space="preserve">resp-type&gt;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07324563"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 xml:space="preserve">, or &lt;primary-mcptt-id&gt;,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8298"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8299" w:name="_PERM_MCCTEMPBM_CRPT00830076___5"/>
      <w:bookmarkEnd w:id="8298"/>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8299"/>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lastRenderedPageBreak/>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lastRenderedPageBreak/>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lastRenderedPageBreak/>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lastRenderedPageBreak/>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lastRenderedPageBreak/>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8300" w:name="_Hlk103583491"/>
      <w:r>
        <w:t xml:space="preserve">field value, the from-tag, and the to-tag </w:t>
      </w:r>
      <w:bookmarkEnd w:id="8300"/>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lastRenderedPageBreak/>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lastRenderedPageBreak/>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5015EC8B" w14:textId="0341FF6E" w:rsidR="00C62706" w:rsidRDefault="00983D94" w:rsidP="00C62706">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to stop determining the participant list for terminating participating MCPTT function</w:t>
      </w:r>
      <w:r w:rsidR="00C62706">
        <w:t>;</w:t>
      </w:r>
    </w:p>
    <w:p w14:paraId="74206F21" w14:textId="77777777" w:rsidR="00C62706" w:rsidRDefault="00C62706" w:rsidP="00C62706">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1B542EA4" w14:textId="77777777" w:rsidR="00C62706" w:rsidRDefault="00C62706" w:rsidP="00C62706">
      <w:pPr>
        <w:pStyle w:val="B3"/>
        <w:rPr>
          <w:rFonts w:eastAsiaTheme="minorEastAsia"/>
          <w:lang w:eastAsia="ko-KR"/>
        </w:rPr>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r>
        <w:rPr>
          <w:rFonts w:eastAsiaTheme="minorEastAsia"/>
          <w:lang w:eastAsia="ko-KR"/>
        </w:rPr>
        <w:t xml:space="preserve"> or</w:t>
      </w:r>
    </w:p>
    <w:p w14:paraId="0A7B69A2" w14:textId="078E018E" w:rsidR="009157BD" w:rsidRDefault="00C62706" w:rsidP="00C62706">
      <w:pPr>
        <w:pStyle w:val="B3"/>
      </w:pPr>
      <w:r>
        <w:rPr>
          <w:rFonts w:eastAsiaTheme="minorEastAsia"/>
          <w:lang w:eastAsia="ko-KR"/>
        </w:rPr>
        <w:t>viii)</w:t>
      </w:r>
      <w:r>
        <w:rPr>
          <w:rFonts w:eastAsiaTheme="minorEastAsia"/>
          <w:lang w:eastAsia="ko-KR"/>
        </w:rPr>
        <w:tab/>
      </w:r>
      <w:r w:rsidRPr="009157BD">
        <w:rPr>
          <w:rFonts w:eastAsiaTheme="minorEastAsia"/>
          <w:lang w:eastAsia="ko-KR"/>
        </w:rPr>
        <w:t>"</w:t>
      </w:r>
      <w:r>
        <w:rPr>
          <w:rFonts w:eastAsia="SimSun"/>
        </w:rPr>
        <w:t>fa-user</w:t>
      </w:r>
      <w:r w:rsidRPr="00005C1A">
        <w:rPr>
          <w:rFonts w:eastAsia="SimSun"/>
        </w:rPr>
        <w:t>-status-determination</w:t>
      </w:r>
      <w:r w:rsidRPr="009157BD">
        <w:rPr>
          <w:rFonts w:eastAsiaTheme="minorEastAsia"/>
          <w:lang w:eastAsia="ko-KR"/>
        </w:rPr>
        <w:t>"</w:t>
      </w:r>
      <w:r>
        <w:rPr>
          <w:rFonts w:eastAsia="SimSun"/>
        </w:rPr>
        <w:t xml:space="preserve"> </w:t>
      </w:r>
      <w:r>
        <w:t xml:space="preserve">when a client initiates a subscription to functional alias user status determination </w:t>
      </w:r>
      <w:r w:rsidRPr="004346C1">
        <w:t>request</w:t>
      </w:r>
      <w:r>
        <w:t>;</w:t>
      </w:r>
    </w:p>
    <w:p w14:paraId="09D818F1" w14:textId="21B69C73" w:rsidR="006A3324" w:rsidRPr="007647E9" w:rsidRDefault="006A3324" w:rsidP="00DF0E56">
      <w:pPr>
        <w:pStyle w:val="B2"/>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39164C05"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r w:rsidR="009157BD">
        <w:rPr>
          <w:lang w:val="hr-HR"/>
        </w:rPr>
        <w:t xml:space="preserve"> or</w:t>
      </w:r>
    </w:p>
    <w:p w14:paraId="5A14DC78" w14:textId="1B76698F" w:rsidR="009157BD" w:rsidRDefault="009157BD" w:rsidP="00F40243">
      <w:pPr>
        <w:pStyle w:val="B3"/>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6BEBCCDE"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6F0733BA"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6C5800E7"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 and</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3C55C087" w:rsidR="00C769DD" w:rsidRPr="0073469F"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p>
    <w:p w14:paraId="5E65E995" w14:textId="77777777" w:rsidR="00C638FC" w:rsidRDefault="00C638FC" w:rsidP="00F05341">
      <w:r w:rsidRPr="0073469F">
        <w:lastRenderedPageBreak/>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8301" w:name="_CRF_1_4"/>
      <w:bookmarkStart w:id="8302" w:name="_Toc20156498"/>
      <w:bookmarkStart w:id="8303" w:name="_Toc27501689"/>
      <w:bookmarkStart w:id="8304" w:name="_Toc36049820"/>
      <w:bookmarkStart w:id="8305" w:name="_Toc45210590"/>
      <w:bookmarkStart w:id="8306" w:name="_Toc51861417"/>
      <w:bookmarkStart w:id="8307" w:name="_Toc193391704"/>
      <w:bookmarkEnd w:id="8301"/>
      <w:r w:rsidRPr="0073469F">
        <w:rPr>
          <w:lang w:eastAsia="zh-CN"/>
        </w:rPr>
        <w:t>F</w:t>
      </w:r>
      <w:r w:rsidRPr="0073469F">
        <w:t>.</w:t>
      </w:r>
      <w:r w:rsidRPr="0073469F">
        <w:rPr>
          <w:lang w:eastAsia="zh-CN"/>
        </w:rPr>
        <w:t>1</w:t>
      </w:r>
      <w:r w:rsidRPr="0073469F">
        <w:t>.4</w:t>
      </w:r>
      <w:r w:rsidRPr="0073469F">
        <w:tab/>
        <w:t>IANA registration template</w:t>
      </w:r>
      <w:bookmarkEnd w:id="8302"/>
      <w:bookmarkEnd w:id="8303"/>
      <w:bookmarkEnd w:id="8304"/>
      <w:bookmarkEnd w:id="8305"/>
      <w:bookmarkEnd w:id="8306"/>
      <w:bookmarkEnd w:id="8307"/>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lastRenderedPageBreak/>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8308" w:name="_CRF_2"/>
      <w:bookmarkStart w:id="8309" w:name="_Toc20156499"/>
      <w:bookmarkStart w:id="8310" w:name="_Toc27501690"/>
      <w:bookmarkStart w:id="8311" w:name="_Toc36049821"/>
      <w:bookmarkStart w:id="8312" w:name="_Toc45210591"/>
      <w:bookmarkStart w:id="8313" w:name="_Toc51861418"/>
      <w:bookmarkStart w:id="8314" w:name="_Toc193391705"/>
      <w:bookmarkEnd w:id="8308"/>
      <w:r w:rsidRPr="0073469F">
        <w:lastRenderedPageBreak/>
        <w:t>F.2</w:t>
      </w:r>
      <w:r w:rsidRPr="0073469F">
        <w:tab/>
        <w:t>XML schema for MBMS usage information</w:t>
      </w:r>
      <w:bookmarkEnd w:id="8309"/>
      <w:bookmarkEnd w:id="8310"/>
      <w:bookmarkEnd w:id="8311"/>
      <w:bookmarkEnd w:id="8312"/>
      <w:bookmarkEnd w:id="8313"/>
      <w:bookmarkEnd w:id="8314"/>
    </w:p>
    <w:p w14:paraId="563FEBC1" w14:textId="77777777" w:rsidR="00235E4F" w:rsidRDefault="00235E4F" w:rsidP="00235E4F">
      <w:pPr>
        <w:pStyle w:val="Heading1"/>
      </w:pPr>
      <w:bookmarkStart w:id="8315" w:name="_CRF_2A"/>
      <w:bookmarkStart w:id="8316" w:name="_Toc193391706"/>
      <w:bookmarkEnd w:id="8315"/>
      <w:r w:rsidRPr="0073469F">
        <w:t>F.2</w:t>
      </w:r>
      <w:r>
        <w:t>A</w:t>
      </w:r>
      <w:r w:rsidRPr="0073469F">
        <w:tab/>
        <w:t>XML schema</w:t>
      </w:r>
      <w:r>
        <w:t xml:space="preserve"> for MB</w:t>
      </w:r>
      <w:r w:rsidRPr="0073469F">
        <w:t>S usage information</w:t>
      </w:r>
      <w:bookmarkEnd w:id="8316"/>
    </w:p>
    <w:p w14:paraId="6D443A14" w14:textId="77777777" w:rsidR="00235E4F" w:rsidRPr="0073469F" w:rsidRDefault="00235E4F" w:rsidP="00235E4F">
      <w:pPr>
        <w:pStyle w:val="Heading2"/>
      </w:pPr>
      <w:bookmarkStart w:id="8317" w:name="_CRF_2A_1"/>
      <w:bookmarkStart w:id="8318" w:name="_Toc114756371"/>
      <w:bookmarkStart w:id="8319" w:name="_Toc193391707"/>
      <w:bookmarkEnd w:id="8317"/>
      <w:r w:rsidRPr="0073469F">
        <w:t>F.2</w:t>
      </w:r>
      <w:r>
        <w:t>A</w:t>
      </w:r>
      <w:r w:rsidRPr="0073469F">
        <w:t>.1</w:t>
      </w:r>
      <w:r w:rsidRPr="0073469F">
        <w:tab/>
        <w:t>General</w:t>
      </w:r>
      <w:bookmarkEnd w:id="8318"/>
      <w:bookmarkEnd w:id="8319"/>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8320" w:name="_CRF_2A_2"/>
      <w:bookmarkStart w:id="8321" w:name="_Toc193391708"/>
      <w:bookmarkEnd w:id="8320"/>
      <w:r w:rsidRPr="0073469F">
        <w:t>F.2</w:t>
      </w:r>
      <w:r>
        <w:t>A</w:t>
      </w:r>
      <w:r w:rsidRPr="0073469F">
        <w:t>.2</w:t>
      </w:r>
      <w:r w:rsidRPr="0073469F">
        <w:tab/>
        <w:t>XML schema</w:t>
      </w:r>
      <w:bookmarkEnd w:id="8321"/>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lastRenderedPageBreak/>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8322" w:name="_CRF_2A_3"/>
      <w:bookmarkStart w:id="8323" w:name="_Toc193391709"/>
      <w:bookmarkEnd w:id="8322"/>
      <w:r w:rsidRPr="0073469F">
        <w:lastRenderedPageBreak/>
        <w:t>F.2</w:t>
      </w:r>
      <w:r>
        <w:t>A</w:t>
      </w:r>
      <w:r w:rsidRPr="0073469F">
        <w:t>.3</w:t>
      </w:r>
      <w:r w:rsidRPr="0073469F">
        <w:tab/>
        <w:t>Semantic</w:t>
      </w:r>
      <w:bookmarkEnd w:id="8323"/>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lastRenderedPageBreak/>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8324" w:name="_CRF_2A_4"/>
      <w:bookmarkStart w:id="8325" w:name="_Toc114756374"/>
      <w:bookmarkStart w:id="8326" w:name="_Toc193391710"/>
      <w:bookmarkEnd w:id="8324"/>
      <w:r w:rsidRPr="0073469F">
        <w:t>F.2</w:t>
      </w:r>
      <w:r>
        <w:t>A</w:t>
      </w:r>
      <w:r w:rsidRPr="0073469F">
        <w:t>.4</w:t>
      </w:r>
      <w:r w:rsidRPr="0073469F">
        <w:tab/>
        <w:t>IANA registration template</w:t>
      </w:r>
      <w:bookmarkEnd w:id="8325"/>
      <w:bookmarkEnd w:id="8326"/>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lastRenderedPageBreak/>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lastRenderedPageBreak/>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8327" w:name="_CRF_2_1"/>
      <w:bookmarkStart w:id="8328" w:name="_Toc20156500"/>
      <w:bookmarkStart w:id="8329" w:name="_Toc27501691"/>
      <w:bookmarkStart w:id="8330" w:name="_Toc36049822"/>
      <w:bookmarkStart w:id="8331" w:name="_Toc45210592"/>
      <w:bookmarkStart w:id="8332" w:name="_Toc51861419"/>
      <w:bookmarkStart w:id="8333" w:name="_Toc193391711"/>
      <w:bookmarkEnd w:id="8327"/>
      <w:r w:rsidRPr="0073469F">
        <w:t>F.2.1</w:t>
      </w:r>
      <w:r w:rsidRPr="0073469F">
        <w:tab/>
        <w:t>General</w:t>
      </w:r>
      <w:bookmarkEnd w:id="8328"/>
      <w:bookmarkEnd w:id="8329"/>
      <w:bookmarkEnd w:id="8330"/>
      <w:bookmarkEnd w:id="8331"/>
      <w:bookmarkEnd w:id="8332"/>
      <w:bookmarkEnd w:id="8333"/>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8334" w:name="_CRF_2_2"/>
      <w:bookmarkStart w:id="8335" w:name="_Toc20156501"/>
      <w:bookmarkStart w:id="8336" w:name="_Toc27501692"/>
      <w:bookmarkStart w:id="8337" w:name="_Toc36049823"/>
      <w:bookmarkStart w:id="8338" w:name="_Toc45210593"/>
      <w:bookmarkStart w:id="8339" w:name="_Toc51861420"/>
      <w:bookmarkStart w:id="8340" w:name="_Toc193391712"/>
      <w:bookmarkEnd w:id="8334"/>
      <w:r w:rsidRPr="0073469F">
        <w:t>F.2.2</w:t>
      </w:r>
      <w:r w:rsidRPr="0073469F">
        <w:tab/>
        <w:t>XML schema</w:t>
      </w:r>
      <w:bookmarkEnd w:id="8335"/>
      <w:bookmarkEnd w:id="8336"/>
      <w:bookmarkEnd w:id="8337"/>
      <w:bookmarkEnd w:id="8338"/>
      <w:bookmarkEnd w:id="8339"/>
      <w:bookmarkEnd w:id="8340"/>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8341" w:name="_Hlk119531720"/>
      <w:r>
        <w:t>mbms-reception-quality</w:t>
      </w:r>
      <w:bookmarkEnd w:id="8341"/>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lastRenderedPageBreak/>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lastRenderedPageBreak/>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8342" w:name="_CRF_2_3"/>
      <w:bookmarkStart w:id="8343" w:name="_Toc20156502"/>
      <w:bookmarkStart w:id="8344" w:name="_Toc27501693"/>
      <w:bookmarkStart w:id="8345" w:name="_Toc36049824"/>
      <w:bookmarkStart w:id="8346" w:name="_Toc45210594"/>
      <w:bookmarkStart w:id="8347" w:name="_Toc51861421"/>
      <w:bookmarkStart w:id="8348" w:name="_Toc193391713"/>
      <w:bookmarkEnd w:id="8342"/>
      <w:r w:rsidRPr="0073469F">
        <w:t>F.2.3</w:t>
      </w:r>
      <w:r w:rsidRPr="0073469F">
        <w:tab/>
        <w:t>Semantic</w:t>
      </w:r>
      <w:bookmarkEnd w:id="8343"/>
      <w:bookmarkEnd w:id="8344"/>
      <w:bookmarkEnd w:id="8345"/>
      <w:bookmarkEnd w:id="8346"/>
      <w:bookmarkEnd w:id="8347"/>
      <w:bookmarkEnd w:id="8348"/>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bookmarkStart w:id="8349" w:name="_CRTableF_2_31"/>
      <w:r w:rsidRPr="0073469F">
        <w:t>Table </w:t>
      </w:r>
      <w:bookmarkEnd w:id="8349"/>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8350" w:name="_Hlk119532181"/>
      <w:r>
        <w:t>&lt;anyExt&gt; element containing an &lt;mbms-reception-quality&gt; element</w:t>
      </w:r>
      <w:bookmarkEnd w:id="8350"/>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lastRenderedPageBreak/>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bookmarkStart w:id="8351" w:name="_CRTableF_2_32"/>
      <w:r w:rsidRPr="0073469F">
        <w:t>Table </w:t>
      </w:r>
      <w:bookmarkEnd w:id="8351"/>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lastRenderedPageBreak/>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8352" w:name="_CRF_2_4"/>
      <w:bookmarkStart w:id="8353" w:name="_Toc20156503"/>
      <w:bookmarkStart w:id="8354" w:name="_Toc27501694"/>
      <w:bookmarkStart w:id="8355" w:name="_Toc36049825"/>
      <w:bookmarkStart w:id="8356" w:name="_Toc45210595"/>
      <w:bookmarkStart w:id="8357" w:name="_Toc51861422"/>
      <w:bookmarkStart w:id="8358" w:name="_Toc193391714"/>
      <w:bookmarkEnd w:id="8352"/>
      <w:r w:rsidRPr="0073469F">
        <w:t>F.2.4</w:t>
      </w:r>
      <w:r w:rsidRPr="0073469F">
        <w:tab/>
        <w:t>IANA registration template</w:t>
      </w:r>
      <w:bookmarkEnd w:id="8353"/>
      <w:bookmarkEnd w:id="8354"/>
      <w:bookmarkEnd w:id="8355"/>
      <w:bookmarkEnd w:id="8356"/>
      <w:bookmarkEnd w:id="8357"/>
      <w:bookmarkEnd w:id="8358"/>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8359" w:name="_CRF_3"/>
      <w:bookmarkStart w:id="8360" w:name="_Toc20156504"/>
      <w:bookmarkStart w:id="8361" w:name="_Toc27501695"/>
      <w:bookmarkStart w:id="8362" w:name="_Toc36049826"/>
      <w:bookmarkStart w:id="8363" w:name="_Toc45210596"/>
      <w:bookmarkStart w:id="8364" w:name="_Toc51861423"/>
      <w:bookmarkStart w:id="8365" w:name="_Toc193391715"/>
      <w:bookmarkEnd w:id="8359"/>
      <w:r w:rsidRPr="0073469F">
        <w:lastRenderedPageBreak/>
        <w:t>F.3</w:t>
      </w:r>
      <w:r w:rsidRPr="0073469F">
        <w:tab/>
        <w:t>XML schema</w:t>
      </w:r>
      <w:r w:rsidR="0077199D" w:rsidRPr="0073469F">
        <w:t xml:space="preserve"> for MCPTT location information</w:t>
      </w:r>
      <w:bookmarkEnd w:id="8360"/>
      <w:bookmarkEnd w:id="8361"/>
      <w:bookmarkEnd w:id="8362"/>
      <w:bookmarkEnd w:id="8363"/>
      <w:bookmarkEnd w:id="8364"/>
      <w:bookmarkEnd w:id="8365"/>
    </w:p>
    <w:p w14:paraId="72B2322A" w14:textId="77777777" w:rsidR="00597574" w:rsidRPr="0073469F" w:rsidRDefault="00597574" w:rsidP="00567124">
      <w:pPr>
        <w:pStyle w:val="Heading2"/>
      </w:pPr>
      <w:bookmarkStart w:id="8366" w:name="_CRF_3_1"/>
      <w:bookmarkStart w:id="8367" w:name="_Toc20156505"/>
      <w:bookmarkStart w:id="8368" w:name="_Toc27501696"/>
      <w:bookmarkStart w:id="8369" w:name="_Toc36049827"/>
      <w:bookmarkStart w:id="8370" w:name="_Toc45210597"/>
      <w:bookmarkStart w:id="8371" w:name="_Toc51861424"/>
      <w:bookmarkStart w:id="8372" w:name="_Toc193391716"/>
      <w:bookmarkEnd w:id="8366"/>
      <w:r w:rsidRPr="0073469F">
        <w:t>F.3.1</w:t>
      </w:r>
      <w:r w:rsidRPr="0073469F">
        <w:tab/>
        <w:t>General</w:t>
      </w:r>
      <w:bookmarkEnd w:id="8367"/>
      <w:bookmarkEnd w:id="8368"/>
      <w:bookmarkEnd w:id="8369"/>
      <w:bookmarkEnd w:id="8370"/>
      <w:bookmarkEnd w:id="8371"/>
      <w:bookmarkEnd w:id="8372"/>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8373" w:name="_CRF_3_2"/>
      <w:bookmarkStart w:id="8374" w:name="_Toc20156506"/>
      <w:bookmarkStart w:id="8375" w:name="_Toc27501697"/>
      <w:bookmarkStart w:id="8376" w:name="_Toc36049828"/>
      <w:bookmarkStart w:id="8377" w:name="_Toc45210598"/>
      <w:bookmarkStart w:id="8378" w:name="_Toc51861425"/>
      <w:bookmarkStart w:id="8379" w:name="_Toc193391717"/>
      <w:bookmarkEnd w:id="8373"/>
      <w:r w:rsidRPr="0073469F">
        <w:t>F.3.2</w:t>
      </w:r>
      <w:r w:rsidRPr="0073469F">
        <w:tab/>
        <w:t>XML schema</w:t>
      </w:r>
      <w:bookmarkEnd w:id="8374"/>
      <w:bookmarkEnd w:id="8375"/>
      <w:bookmarkEnd w:id="8376"/>
      <w:bookmarkEnd w:id="8377"/>
      <w:bookmarkEnd w:id="8378"/>
      <w:bookmarkEnd w:id="8379"/>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lastRenderedPageBreak/>
        <w:tab/>
        <w:t xml:space="preserve">&lt;xs:attribute name="refresh" type="xs:boolean" </w:t>
      </w:r>
      <w:r w:rsidRPr="00290A11">
        <w:t>use="optional"</w:t>
      </w:r>
      <w:r>
        <w:t>/&gt;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lastRenderedPageBreak/>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bookmarkStart w:id="8380" w:name="_Hlk161993255"/>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bookmarkEnd w:id="8380"/>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lastRenderedPageBreak/>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4E8DCB78" w14:textId="77777777" w:rsidR="00F117B6" w:rsidRDefault="00F117B6" w:rsidP="0069587E">
      <w:pPr>
        <w:pStyle w:val="PL"/>
      </w:pPr>
    </w:p>
    <w:p w14:paraId="30D273A3" w14:textId="77777777" w:rsidR="00D81531" w:rsidRPr="00D81531" w:rsidRDefault="00D81531" w:rsidP="00D81531">
      <w:pPr>
        <w:pStyle w:val="PL"/>
      </w:pPr>
      <w:r w:rsidRPr="009D20C2">
        <w:tab/>
      </w:r>
      <w:r w:rsidRPr="00D81531">
        <w:t>&lt;xs:element name="EnterSpecificMbmsSa" type="mcpttloc:tMbmsSaIdentity"/&gt;</w:t>
      </w:r>
    </w:p>
    <w:p w14:paraId="7BCF665D" w14:textId="14AB04B1" w:rsidR="00D81531" w:rsidRDefault="00D81531" w:rsidP="00D81531">
      <w:pPr>
        <w:pStyle w:val="PL"/>
      </w:pPr>
      <w:r w:rsidRPr="00D81531">
        <w:tab/>
      </w:r>
      <w:r>
        <w:t>&lt;xs:element name="ExitSpecificMbmsSa" type="mcpttloc:tMbmsSaIdentity"/&gt;</w:t>
      </w:r>
    </w:p>
    <w:p w14:paraId="2D12A48D" w14:textId="77777777" w:rsidR="00D81531" w:rsidRDefault="00D81531" w:rsidP="00D81531">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Pr="009D20C2" w:rsidRDefault="00B27B69" w:rsidP="0069587E">
      <w:pPr>
        <w:pStyle w:val="PL"/>
        <w:rPr>
          <w:lang w:val="fr-FR"/>
        </w:rPr>
      </w:pPr>
      <w:r>
        <w:tab/>
      </w:r>
      <w:r w:rsidR="0069587E" w:rsidRPr="009D20C2">
        <w:rPr>
          <w:lang w:val="fr-FR"/>
        </w:rPr>
        <w:t>&lt;xs:simpleContent&gt;</w:t>
      </w:r>
    </w:p>
    <w:p w14:paraId="32A5BB64"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base="mcpttloc:tMbmsSaIdentityFormat"&gt;</w:t>
      </w:r>
    </w:p>
    <w:p w14:paraId="1B12BDE7" w14:textId="77777777" w:rsidR="0069587E" w:rsidRDefault="001E5F65" w:rsidP="0069587E">
      <w:pPr>
        <w:pStyle w:val="PL"/>
      </w:pPr>
      <w:r w:rsidRPr="009D20C2">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2C7F249D" w14:textId="77777777" w:rsidR="00F117B6" w:rsidRDefault="00F117B6" w:rsidP="00F117B6">
      <w:pPr>
        <w:pStyle w:val="PL"/>
      </w:pPr>
    </w:p>
    <w:p w14:paraId="052ECCFE" w14:textId="77777777" w:rsidR="00D81531" w:rsidRPr="00D81531" w:rsidRDefault="00D81531" w:rsidP="00D81531">
      <w:pPr>
        <w:pStyle w:val="PL"/>
      </w:pPr>
      <w:r w:rsidRPr="009D20C2">
        <w:tab/>
      </w:r>
      <w:r w:rsidRPr="00D81531">
        <w:t>&lt;xs:element name="Any</w:t>
      </w:r>
      <w:r>
        <w:t>MbsfnAreaChange</w:t>
      </w:r>
      <w:r w:rsidRPr="00D81531">
        <w:t>" type="mcpttloc:tEmptyTypeAttribute"/&gt;</w:t>
      </w:r>
    </w:p>
    <w:p w14:paraId="6F7AEA50" w14:textId="77777777" w:rsidR="00D81531" w:rsidRDefault="00D81531" w:rsidP="00D81531">
      <w:pPr>
        <w:pStyle w:val="PL"/>
      </w:pPr>
      <w:r w:rsidRPr="00D81531">
        <w:tab/>
      </w:r>
      <w:r>
        <w:t>&lt;xs:element name="EnterSpecificMbsfnArea" type="mcpttloc:tMbsfnAreaIdentity"/&gt;</w:t>
      </w:r>
    </w:p>
    <w:p w14:paraId="36020C77" w14:textId="597BE830" w:rsidR="00D81531" w:rsidRDefault="00D81531" w:rsidP="00D81531">
      <w:pPr>
        <w:pStyle w:val="PL"/>
      </w:pPr>
      <w:r>
        <w:tab/>
        <w:t>&lt;xs:element name="ExitSpecificMbsfnArea" type="mcpttloc:tMbsfnAreaIdentity"/&gt;</w:t>
      </w:r>
    </w:p>
    <w:p w14:paraId="15745BDC" w14:textId="77777777" w:rsidR="00D81531" w:rsidRPr="00F42DC3" w:rsidRDefault="00D81531" w:rsidP="00D81531">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D740A7B" w14:textId="77777777" w:rsidR="00F117B6" w:rsidRDefault="00F117B6" w:rsidP="00F117B6">
      <w:pPr>
        <w:pStyle w:val="PL"/>
      </w:pPr>
    </w:p>
    <w:p w14:paraId="1DBCEE90" w14:textId="77777777" w:rsidR="00D81531" w:rsidRPr="00D81531" w:rsidRDefault="00D81531" w:rsidP="00D81531">
      <w:pPr>
        <w:pStyle w:val="PL"/>
      </w:pPr>
      <w:r w:rsidRPr="009D20C2">
        <w:tab/>
      </w:r>
      <w:r w:rsidRPr="00D81531">
        <w:t>&lt;xs:element name="Any5GMbsfsa</w:t>
      </w:r>
      <w:r w:rsidRPr="00BC280B">
        <w:t>AreaChange</w:t>
      </w:r>
      <w:r w:rsidRPr="00D81531">
        <w:t>" type="mcpttloc:tEmptyTypeAttribute"/&gt;</w:t>
      </w:r>
    </w:p>
    <w:p w14:paraId="7418CA99" w14:textId="77777777" w:rsidR="00D81531" w:rsidRPr="00BC280B" w:rsidRDefault="00D81531" w:rsidP="00D81531">
      <w:pPr>
        <w:pStyle w:val="PL"/>
      </w:pPr>
      <w:r w:rsidRPr="00BC280B">
        <w:tab/>
        <w:t>&lt;xs:element name="EnterSpecific5GMbsfsaArea" type="mcpttloc:t5GMbsfsaAreaIdentity"/&gt;</w:t>
      </w:r>
    </w:p>
    <w:p w14:paraId="67FE3179" w14:textId="762149F0" w:rsidR="00D81531" w:rsidRDefault="00D81531" w:rsidP="00D81531">
      <w:pPr>
        <w:pStyle w:val="PL"/>
      </w:pPr>
      <w:r w:rsidRPr="00BC280B">
        <w:tab/>
        <w:t>&lt;xs:element name="ExitSpecific5GMbsfsaArea" type="mcpttloc:t5GMbsfsaAreaIdentity"/&gt;</w:t>
      </w:r>
    </w:p>
    <w:p w14:paraId="28FA0AB7" w14:textId="77777777" w:rsidR="00D81531" w:rsidRDefault="00D81531" w:rsidP="00D81531">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Pr="009D20C2" w:rsidRDefault="00B27B69" w:rsidP="0069587E">
      <w:pPr>
        <w:pStyle w:val="PL"/>
        <w:rPr>
          <w:lang w:val="fr-FR"/>
        </w:rPr>
      </w:pPr>
      <w:r>
        <w:tab/>
      </w:r>
      <w:r w:rsidR="0069587E" w:rsidRPr="009D20C2">
        <w:rPr>
          <w:lang w:val="fr-FR"/>
        </w:rPr>
        <w:t>&lt;xs:simpleContent&gt;</w:t>
      </w:r>
    </w:p>
    <w:p w14:paraId="05B27056"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base="mcpttloc:tMbsfnAreaIdentityFormat"&gt;</w:t>
      </w:r>
    </w:p>
    <w:p w14:paraId="298C4D50" w14:textId="77777777" w:rsidR="0069587E" w:rsidRDefault="001E5F65" w:rsidP="0069587E">
      <w:pPr>
        <w:pStyle w:val="PL"/>
      </w:pPr>
      <w:r w:rsidRPr="009D20C2">
        <w:rPr>
          <w:lang w:val="fr-FR"/>
        </w:rP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lastRenderedPageBreak/>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lastRenderedPageBreak/>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lastRenderedPageBreak/>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8381" w:name="_CRF_3_3"/>
      <w:bookmarkStart w:id="8382" w:name="_Toc20156507"/>
      <w:bookmarkStart w:id="8383" w:name="_Toc27501698"/>
      <w:bookmarkStart w:id="8384" w:name="_Toc36049829"/>
      <w:bookmarkStart w:id="8385" w:name="_Toc45210599"/>
      <w:bookmarkStart w:id="8386" w:name="_Toc51861426"/>
      <w:bookmarkStart w:id="8387" w:name="_Toc193391718"/>
      <w:bookmarkEnd w:id="8381"/>
      <w:r w:rsidRPr="0073469F">
        <w:t>F.3.3</w:t>
      </w:r>
      <w:r w:rsidRPr="0073469F">
        <w:tab/>
        <w:t>Semantic</w:t>
      </w:r>
      <w:bookmarkEnd w:id="8382"/>
      <w:bookmarkEnd w:id="8383"/>
      <w:bookmarkEnd w:id="8384"/>
      <w:bookmarkEnd w:id="8385"/>
      <w:bookmarkEnd w:id="8386"/>
      <w:bookmarkEnd w:id="8387"/>
    </w:p>
    <w:p w14:paraId="6BC43BA7" w14:textId="1D38BEF3" w:rsidR="00F117B6" w:rsidRDefault="00F117B6" w:rsidP="00F117B6">
      <w:r>
        <w:t xml:space="preserve">The &lt;location-info&gt; element is the root element of the XML document. The &lt;location-info&gt; element contains the &lt;Configuration&gt;, &lt;Request&gt; and &lt;Report&gt; </w:t>
      </w:r>
      <w:bookmarkStart w:id="8388" w:name="_Hlk161994130"/>
      <w:r>
        <w:t>sub-elements</w:t>
      </w:r>
      <w:bookmarkEnd w:id="8388"/>
      <w:r>
        <w:t>,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lastRenderedPageBreak/>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lastRenderedPageBreak/>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2AA84B01"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3016529F" w14:textId="77777777" w:rsidR="00D81531" w:rsidRDefault="00D81531" w:rsidP="00D81531">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C846A0B" w14:textId="636C6E15" w:rsidR="00D81531" w:rsidRDefault="00D81531" w:rsidP="00D81531">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00C1EF1C" w:rsidR="00F117B6" w:rsidRDefault="00F117B6" w:rsidP="00F117B6">
      <w:pPr>
        <w:pStyle w:val="B3"/>
      </w:pPr>
      <w:r>
        <w:t>I)</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3A758D30" w14:textId="15522DAC" w:rsidR="00F117B6" w:rsidRDefault="00F117B6" w:rsidP="00F117B6">
      <w:pPr>
        <w:pStyle w:val="B3"/>
      </w:pPr>
      <w:r>
        <w:t>II)</w:t>
      </w:r>
      <w:r>
        <w:tab/>
        <w:t>&lt;EnterSpecificMbsfnArea&gt;, an optional element specifying an MBSFN area which when entered triggers a location report. Contains a mandatory &lt;TriggerId&gt; attribute that shall be set to a unique string;</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4F018110" w14:textId="77777777" w:rsidR="00D81531" w:rsidRDefault="00D81531" w:rsidP="00D81531">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42A5108C" w14:textId="07C117A3" w:rsidR="00D81531" w:rsidRDefault="00D81531" w:rsidP="00D81531">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CF32EA3" w14:textId="77777777" w:rsidR="00F117B6" w:rsidRDefault="00F117B6" w:rsidP="00F117B6">
      <w:pPr>
        <w:pStyle w:val="B2"/>
      </w:pPr>
      <w:r>
        <w:lastRenderedPageBreak/>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 xml:space="preserve">&lt;OuterBorderWidth&gt;,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w:t>
      </w:r>
      <w:r>
        <w:lastRenderedPageBreak/>
        <w:t>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2B80C64A"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w:t>
      </w:r>
    </w:p>
    <w:p w14:paraId="45C3FB0E" w14:textId="0643C82C" w:rsidR="00F117B6" w:rsidRDefault="00F117B6" w:rsidP="00F117B6">
      <w:pPr>
        <w:pStyle w:val="B3"/>
      </w:pPr>
      <w:r>
        <w:t>III)</w:t>
      </w:r>
      <w:r>
        <w:tab/>
        <w:t>&lt;ExitSpecific5GMbsfsaArea&gt;, an optional element specifying a 5G MBSFSA, which when exited, triggers a location report. Contains a mandatory &lt;TriggerId&gt; attribute that shall be set to a unique string;</w:t>
      </w:r>
    </w:p>
    <w:p w14:paraId="61FA637A" w14:textId="77777777" w:rsidR="00D81531" w:rsidRDefault="00D81531" w:rsidP="00D81531">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0810B11C" w14:textId="5DC71E1A" w:rsidR="00D81531" w:rsidRDefault="00D81531" w:rsidP="00D81531">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0A8315A4" w14:textId="0DA16064" w:rsidR="00F117B6" w:rsidRDefault="00F117B6" w:rsidP="00F117B6">
      <w:pPr>
        <w:pStyle w:val="B2"/>
      </w:pPr>
      <w:r>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lastRenderedPageBreak/>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lastRenderedPageBreak/>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7162F7CE" w:rsidR="00F117B6" w:rsidRDefault="00F117B6" w:rsidP="00F117B6">
      <w:pPr>
        <w:pStyle w:val="B4"/>
      </w:pPr>
      <w:r>
        <w:t>B)</w:t>
      </w:r>
      <w:r>
        <w:tab/>
        <w:t>&lt;EnterSpecificMbmsSa&gt;, an optional element specifying an MBMS Service Area Id which when entered triggers a location report. Contains a mandatory &lt;TriggerId&gt; attribute that shall be set to a unique string;</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3775DE25" w14:textId="77777777" w:rsidR="00D81531" w:rsidRDefault="00D81531" w:rsidP="00D81531">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C64ACEF" w14:textId="3FD7F28E" w:rsidR="00D81531" w:rsidRDefault="00D81531" w:rsidP="00D81531">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56CF538F" w:rsidR="00F117B6" w:rsidRDefault="00F117B6" w:rsidP="00F117B6">
      <w:pPr>
        <w:pStyle w:val="B4"/>
      </w:pPr>
      <w:r>
        <w:t>A)</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1A75D554" w14:textId="7CC98009" w:rsidR="00F117B6" w:rsidRDefault="00F117B6" w:rsidP="00F117B6">
      <w:pPr>
        <w:pStyle w:val="B4"/>
      </w:pPr>
      <w:r>
        <w:t>B)</w:t>
      </w:r>
      <w:r>
        <w:tab/>
        <w:t>&lt;EnterSpecificMbsfnArea&gt;, an optional element specifying an MBSFN area which when entered triggers a location report. Contains a mandatory &lt;TriggerId&gt; attribute that shall be set to a unique string;</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7B5C9A7A" w14:textId="77777777" w:rsidR="00D81531" w:rsidRDefault="00D81531" w:rsidP="00D81531">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663A7304" w14:textId="2A9F3CC6" w:rsidR="00D81531" w:rsidRDefault="00D81531" w:rsidP="00D81531">
      <w:pPr>
        <w:pStyle w:val="B4"/>
      </w:pPr>
      <w:r>
        <w:lastRenderedPageBreak/>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50BA4FD5" w:rsidR="00F117B6" w:rsidRDefault="00F117B6" w:rsidP="00F117B6">
      <w:pPr>
        <w:pStyle w:val="B4"/>
      </w:pPr>
      <w:r>
        <w:t>A)</w:t>
      </w:r>
      <w:r>
        <w:tab/>
        <w:t>&lt;Any5GMbsfsaAreaChange&gt;, an optional element</w:t>
      </w:r>
      <w:r w:rsidR="00D81531">
        <w:t xml:space="preserve"> in an &lt;anyExt&gt; element</w:t>
      </w:r>
      <w:r>
        <w:t>. The presence of this element specifies that any 5G MBSFSA change is a trigger. Contains a mandatory &lt;TriggerId&gt; attribute that shall be set to a unique string;</w:t>
      </w:r>
    </w:p>
    <w:p w14:paraId="17728D3D" w14:textId="5941D02E"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w:t>
      </w:r>
    </w:p>
    <w:p w14:paraId="20A11116" w14:textId="4CDC58BD"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w:t>
      </w:r>
    </w:p>
    <w:p w14:paraId="1ADB6F1B" w14:textId="77777777" w:rsidR="00D81531" w:rsidRDefault="00D81531" w:rsidP="00D81531">
      <w:pPr>
        <w:pStyle w:val="B4"/>
      </w:pPr>
      <w:r>
        <w:lastRenderedPageBreak/>
        <w:t>D)</w:t>
      </w:r>
      <w:r>
        <w:tab/>
        <w:t>additional &lt;EnterSpecific5GMbsfsaArea&gt; elements may be added in an &lt;anyExt&gt; element specifying 5G MBSFSAs which when entered triggers a location report. Contains a mandatory &lt;TriggerId&gt; attribute that shall be set to a unique string; and</w:t>
      </w:r>
    </w:p>
    <w:p w14:paraId="4AFE3A86" w14:textId="6F42283C" w:rsidR="00D81531" w:rsidRDefault="00D81531" w:rsidP="00D81531">
      <w:pPr>
        <w:pStyle w:val="B4"/>
      </w:pPr>
      <w:r>
        <w:t>E)</w:t>
      </w:r>
      <w:r>
        <w:tab/>
        <w:t>additional &lt;ExitSpecific5GMbsfsaArea&gt; elements may be added in an &lt;anyExt&gt; element specifying 5G MBSFSAs which when exited triggers a location report. Contains a mandatory &lt;TriggerId&gt; attribute that shall be set to a unique string;</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306B9035" w:rsidR="00F117B6" w:rsidRDefault="00F117B6" w:rsidP="000250D8">
      <w:pPr>
        <w:overflowPunct/>
        <w:autoSpaceDE/>
        <w:autoSpaceDN/>
        <w:adjustRightInd/>
        <w:textAlignment w:val="auto"/>
      </w:pPr>
      <w:r>
        <w:rPr>
          <w:lang w:eastAsia="en-US"/>
        </w:rPr>
        <w:t>&lt;Request&gt; is an element with a &lt;RequestId&gt; attribute</w:t>
      </w:r>
      <w:r w:rsidR="000250D8" w:rsidRPr="00FD53E4">
        <w:t>, with a "LocationFilter" element as an &lt;anyExt&gt; element of "location</w:t>
      </w:r>
      <w:r w:rsidR="000250D8" w:rsidRPr="00FD53E4">
        <w:noBreakHyphen/>
        <w:t>info" and with an optional "refresh" attribute</w:t>
      </w:r>
      <w:r>
        <w:rPr>
          <w:lang w:eastAsia="en-US"/>
        </w:rPr>
        <w:t xml:space="preserve">. The &lt;Request&gt; element is used to request a location report. </w:t>
      </w:r>
      <w:r w:rsidR="000250D8" w:rsidRPr="00FD53E4">
        <w:t>The "LocationFilter"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lastRenderedPageBreak/>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t>i)</w:t>
      </w:r>
      <w:r>
        <w:tab/>
        <w:t>the &lt;Ecgi&gt; sub-element of the &lt;CurrentServingEcgi&gt; element contains the unencrypted value of the ECGI of the serving cell;</w:t>
      </w:r>
    </w:p>
    <w:p w14:paraId="664AB1F5" w14:textId="2BE0D204" w:rsidR="00F117B6" w:rsidRDefault="00F117B6" w:rsidP="00F117B6">
      <w:pPr>
        <w:pStyle w:val="B3"/>
      </w:pPr>
      <w:r>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lastRenderedPageBreak/>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69" w:history="1">
        <w:r>
          <w:rPr>
            <w:rStyle w:val="Hyperlink"/>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0" w:anchor="Content" w:history="1">
        <w:r>
          <w:rPr>
            <w:rStyle w:val="Hyperlink"/>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8389" w:name="_CRF_3_4"/>
      <w:bookmarkStart w:id="8390" w:name="_Toc20156508"/>
      <w:bookmarkStart w:id="8391" w:name="_Toc27501699"/>
      <w:bookmarkStart w:id="8392" w:name="_Toc36049830"/>
      <w:bookmarkStart w:id="8393" w:name="_Toc45210600"/>
      <w:bookmarkStart w:id="8394" w:name="_Toc51861427"/>
      <w:bookmarkStart w:id="8395" w:name="_Toc193391719"/>
      <w:bookmarkEnd w:id="8389"/>
      <w:r w:rsidRPr="0073469F">
        <w:t>F.3.4</w:t>
      </w:r>
      <w:r w:rsidRPr="0073469F">
        <w:tab/>
        <w:t>IANA registration template</w:t>
      </w:r>
      <w:bookmarkEnd w:id="8390"/>
      <w:bookmarkEnd w:id="8391"/>
      <w:bookmarkEnd w:id="8392"/>
      <w:bookmarkEnd w:id="8393"/>
      <w:bookmarkEnd w:id="8394"/>
      <w:bookmarkEnd w:id="8395"/>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lastRenderedPageBreak/>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lastRenderedPageBreak/>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8396" w:name="_CRF_4"/>
      <w:bookmarkStart w:id="8397" w:name="_Toc20156509"/>
      <w:bookmarkStart w:id="8398" w:name="_Toc27501700"/>
      <w:bookmarkStart w:id="8399" w:name="_Toc36049831"/>
      <w:bookmarkStart w:id="8400" w:name="_Toc45210601"/>
      <w:bookmarkStart w:id="8401" w:name="_Toc51861428"/>
      <w:bookmarkStart w:id="8402" w:name="_Toc193391720"/>
      <w:bookmarkEnd w:id="8396"/>
      <w:r w:rsidRPr="0073469F">
        <w:t>F.</w:t>
      </w:r>
      <w:r>
        <w:t>4</w:t>
      </w:r>
      <w:r w:rsidRPr="0073469F">
        <w:tab/>
        <w:t xml:space="preserve">XML schema for MCPTT </w:t>
      </w:r>
      <w:r>
        <w:t>(de)-affilia</w:t>
      </w:r>
      <w:r w:rsidRPr="0073469F">
        <w:t>tion</w:t>
      </w:r>
      <w:r>
        <w:t xml:space="preserve"> requests</w:t>
      </w:r>
      <w:bookmarkEnd w:id="8397"/>
      <w:bookmarkEnd w:id="8398"/>
      <w:bookmarkEnd w:id="8399"/>
      <w:bookmarkEnd w:id="8400"/>
      <w:bookmarkEnd w:id="8401"/>
      <w:bookmarkEnd w:id="8402"/>
    </w:p>
    <w:p w14:paraId="7BD2F3BB" w14:textId="77777777" w:rsidR="00040D14" w:rsidRPr="0073469F" w:rsidRDefault="00040D14" w:rsidP="00567124">
      <w:pPr>
        <w:pStyle w:val="Heading2"/>
      </w:pPr>
      <w:bookmarkStart w:id="8403" w:name="_CRF_4_1"/>
      <w:bookmarkStart w:id="8404" w:name="_Toc20156510"/>
      <w:bookmarkStart w:id="8405" w:name="_Toc27501701"/>
      <w:bookmarkStart w:id="8406" w:name="_Toc36049832"/>
      <w:bookmarkStart w:id="8407" w:name="_Toc45210602"/>
      <w:bookmarkStart w:id="8408" w:name="_Toc51861429"/>
      <w:bookmarkStart w:id="8409" w:name="_Toc193391721"/>
      <w:bookmarkEnd w:id="8403"/>
      <w:r w:rsidRPr="0073469F">
        <w:rPr>
          <w:lang w:eastAsia="zh-CN"/>
        </w:rPr>
        <w:t>F</w:t>
      </w:r>
      <w:r w:rsidRPr="0073469F">
        <w:t>.</w:t>
      </w:r>
      <w:r>
        <w:rPr>
          <w:lang w:eastAsia="zh-CN"/>
        </w:rPr>
        <w:t>4</w:t>
      </w:r>
      <w:r w:rsidRPr="0073469F">
        <w:t>.1</w:t>
      </w:r>
      <w:r w:rsidRPr="0073469F">
        <w:tab/>
        <w:t>General</w:t>
      </w:r>
      <w:bookmarkEnd w:id="8404"/>
      <w:bookmarkEnd w:id="8405"/>
      <w:bookmarkEnd w:id="8406"/>
      <w:bookmarkEnd w:id="8407"/>
      <w:bookmarkEnd w:id="8408"/>
      <w:bookmarkEnd w:id="8409"/>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8410" w:name="_CRF_4_2"/>
      <w:bookmarkStart w:id="8411" w:name="_Toc20156511"/>
      <w:bookmarkStart w:id="8412" w:name="_Toc27501702"/>
      <w:bookmarkStart w:id="8413" w:name="_Toc36049833"/>
      <w:bookmarkStart w:id="8414" w:name="_Toc45210603"/>
      <w:bookmarkStart w:id="8415" w:name="_Toc51861430"/>
      <w:bookmarkStart w:id="8416" w:name="_Toc193391722"/>
      <w:bookmarkEnd w:id="8410"/>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8411"/>
      <w:bookmarkEnd w:id="8412"/>
      <w:bookmarkEnd w:id="8413"/>
      <w:bookmarkEnd w:id="8414"/>
      <w:bookmarkEnd w:id="8415"/>
      <w:bookmarkEnd w:id="8416"/>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lastRenderedPageBreak/>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8417" w:name="_CRF_4_3"/>
      <w:bookmarkStart w:id="8418" w:name="_Toc20156512"/>
      <w:bookmarkStart w:id="8419" w:name="_Toc27501703"/>
      <w:bookmarkStart w:id="8420" w:name="_Toc36049834"/>
      <w:bookmarkStart w:id="8421" w:name="_Toc45210604"/>
      <w:bookmarkStart w:id="8422" w:name="_Toc51861431"/>
      <w:bookmarkStart w:id="8423" w:name="_Toc193391723"/>
      <w:bookmarkEnd w:id="8417"/>
      <w:r w:rsidRPr="0073469F">
        <w:rPr>
          <w:lang w:eastAsia="zh-CN"/>
        </w:rPr>
        <w:t>F</w:t>
      </w:r>
      <w:r w:rsidRPr="0073469F">
        <w:t>.</w:t>
      </w:r>
      <w:r>
        <w:rPr>
          <w:lang w:eastAsia="zh-CN"/>
        </w:rPr>
        <w:t>4</w:t>
      </w:r>
      <w:r w:rsidRPr="0073469F">
        <w:t>.3</w:t>
      </w:r>
      <w:r w:rsidRPr="0073469F">
        <w:tab/>
        <w:t>Semantic</w:t>
      </w:r>
      <w:bookmarkEnd w:id="8418"/>
      <w:bookmarkEnd w:id="8419"/>
      <w:bookmarkEnd w:id="8420"/>
      <w:bookmarkEnd w:id="8421"/>
      <w:bookmarkEnd w:id="8422"/>
      <w:bookmarkEnd w:id="8423"/>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8424" w:name="_CRF_4_4"/>
      <w:bookmarkStart w:id="8425" w:name="_Toc20156513"/>
      <w:bookmarkStart w:id="8426" w:name="_Toc27501704"/>
      <w:bookmarkStart w:id="8427" w:name="_Toc36049835"/>
      <w:bookmarkStart w:id="8428" w:name="_Toc45210605"/>
      <w:bookmarkStart w:id="8429" w:name="_Toc51861432"/>
      <w:bookmarkStart w:id="8430" w:name="_Toc193391724"/>
      <w:bookmarkEnd w:id="8424"/>
      <w:r w:rsidRPr="0073469F">
        <w:rPr>
          <w:lang w:eastAsia="zh-CN"/>
        </w:rPr>
        <w:t>F</w:t>
      </w:r>
      <w:r w:rsidRPr="0073469F">
        <w:t>.</w:t>
      </w:r>
      <w:r>
        <w:rPr>
          <w:lang w:eastAsia="zh-CN"/>
        </w:rPr>
        <w:t>4</w:t>
      </w:r>
      <w:r w:rsidRPr="0073469F">
        <w:t>.4</w:t>
      </w:r>
      <w:r w:rsidRPr="0073469F">
        <w:tab/>
        <w:t>IANA registration template</w:t>
      </w:r>
      <w:bookmarkEnd w:id="8425"/>
      <w:bookmarkEnd w:id="8426"/>
      <w:bookmarkEnd w:id="8427"/>
      <w:bookmarkEnd w:id="8428"/>
      <w:bookmarkEnd w:id="8429"/>
      <w:bookmarkEnd w:id="8430"/>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lastRenderedPageBreak/>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8431" w:name="_CRF_5"/>
      <w:bookmarkStart w:id="8432" w:name="_Toc20156514"/>
      <w:bookmarkStart w:id="8433" w:name="_Toc27501705"/>
      <w:bookmarkStart w:id="8434" w:name="_Toc36049836"/>
      <w:bookmarkStart w:id="8435" w:name="_Toc45210606"/>
      <w:bookmarkStart w:id="8436" w:name="_Toc51861433"/>
      <w:bookmarkStart w:id="8437" w:name="_Toc193391725"/>
      <w:bookmarkEnd w:id="8431"/>
      <w:r>
        <w:lastRenderedPageBreak/>
        <w:t>F.5</w:t>
      </w:r>
      <w:r w:rsidRPr="00F6303A">
        <w:tab/>
      </w:r>
      <w:r>
        <w:t>XML</w:t>
      </w:r>
      <w:r w:rsidRPr="00F6303A">
        <w:t xml:space="preserve"> </w:t>
      </w:r>
      <w:r w:rsidR="00B338AC">
        <w:t xml:space="preserve">schema </w:t>
      </w:r>
      <w:r w:rsidRPr="00F6303A">
        <w:t xml:space="preserve">for </w:t>
      </w:r>
      <w:r>
        <w:t>the floor request</w:t>
      </w:r>
      <w:bookmarkEnd w:id="8432"/>
      <w:bookmarkEnd w:id="8433"/>
      <w:bookmarkEnd w:id="8434"/>
      <w:bookmarkEnd w:id="8435"/>
      <w:bookmarkEnd w:id="8436"/>
      <w:bookmarkEnd w:id="8437"/>
    </w:p>
    <w:p w14:paraId="67B9974E" w14:textId="77777777" w:rsidR="00195CC6" w:rsidRPr="0073469F" w:rsidRDefault="00195CC6" w:rsidP="00567124">
      <w:pPr>
        <w:pStyle w:val="Heading2"/>
      </w:pPr>
      <w:bookmarkStart w:id="8438" w:name="_CRF_5_1"/>
      <w:bookmarkStart w:id="8439" w:name="_Toc20156515"/>
      <w:bookmarkStart w:id="8440" w:name="_Toc27501706"/>
      <w:bookmarkStart w:id="8441" w:name="_Toc36049837"/>
      <w:bookmarkStart w:id="8442" w:name="_Toc45210607"/>
      <w:bookmarkStart w:id="8443" w:name="_Toc51861434"/>
      <w:bookmarkStart w:id="8444" w:name="_Toc193391726"/>
      <w:bookmarkEnd w:id="8438"/>
      <w:r w:rsidRPr="0073469F">
        <w:t>F.</w:t>
      </w:r>
      <w:r>
        <w:t>5</w:t>
      </w:r>
      <w:r w:rsidRPr="0073469F">
        <w:t>.1</w:t>
      </w:r>
      <w:r w:rsidRPr="0073469F">
        <w:tab/>
        <w:t>General</w:t>
      </w:r>
      <w:bookmarkEnd w:id="8439"/>
      <w:bookmarkEnd w:id="8440"/>
      <w:bookmarkEnd w:id="8441"/>
      <w:bookmarkEnd w:id="8442"/>
      <w:bookmarkEnd w:id="8443"/>
      <w:bookmarkEnd w:id="8444"/>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8445" w:name="_CRF_5_2"/>
      <w:bookmarkStart w:id="8446" w:name="_Toc20156516"/>
      <w:bookmarkStart w:id="8447" w:name="_Toc27501707"/>
      <w:bookmarkStart w:id="8448" w:name="_Toc36049838"/>
      <w:bookmarkStart w:id="8449" w:name="_Toc45210608"/>
      <w:bookmarkStart w:id="8450" w:name="_Toc51861435"/>
      <w:bookmarkStart w:id="8451" w:name="_Toc193391727"/>
      <w:bookmarkEnd w:id="8445"/>
      <w:r w:rsidRPr="0073469F">
        <w:t>F.</w:t>
      </w:r>
      <w:r>
        <w:t>5</w:t>
      </w:r>
      <w:r w:rsidRPr="0073469F">
        <w:t>.2</w:t>
      </w:r>
      <w:r w:rsidRPr="0073469F">
        <w:tab/>
        <w:t>XML schema</w:t>
      </w:r>
      <w:bookmarkEnd w:id="8446"/>
      <w:bookmarkEnd w:id="8447"/>
      <w:bookmarkEnd w:id="8448"/>
      <w:bookmarkEnd w:id="8449"/>
      <w:bookmarkEnd w:id="8450"/>
      <w:bookmarkEnd w:id="8451"/>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8452" w:name="_CRF_5_3"/>
      <w:bookmarkStart w:id="8453" w:name="_Toc20156517"/>
      <w:bookmarkStart w:id="8454" w:name="_Toc27501708"/>
      <w:bookmarkStart w:id="8455" w:name="_Toc36049839"/>
      <w:bookmarkStart w:id="8456" w:name="_Toc45210609"/>
      <w:bookmarkStart w:id="8457" w:name="_Toc51861436"/>
      <w:bookmarkStart w:id="8458" w:name="_Toc193391728"/>
      <w:bookmarkEnd w:id="8452"/>
      <w:r w:rsidRPr="0073469F">
        <w:t>F.</w:t>
      </w:r>
      <w:r>
        <w:t>5</w:t>
      </w:r>
      <w:r w:rsidRPr="0073469F">
        <w:t>.3</w:t>
      </w:r>
      <w:r w:rsidRPr="0073469F">
        <w:tab/>
        <w:t>Semantic</w:t>
      </w:r>
      <w:bookmarkEnd w:id="8453"/>
      <w:bookmarkEnd w:id="8454"/>
      <w:bookmarkEnd w:id="8455"/>
      <w:bookmarkEnd w:id="8456"/>
      <w:bookmarkEnd w:id="8457"/>
      <w:bookmarkEnd w:id="8458"/>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bookmarkStart w:id="8459" w:name="_CRTableF_5_31"/>
      <w:r w:rsidRPr="0073469F">
        <w:t>Table </w:t>
      </w:r>
      <w:bookmarkEnd w:id="8459"/>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8460" w:name="_CRF_5_4"/>
      <w:bookmarkStart w:id="8461" w:name="_Toc20156518"/>
      <w:bookmarkStart w:id="8462" w:name="_Toc27501709"/>
      <w:bookmarkStart w:id="8463" w:name="_Toc36049840"/>
      <w:bookmarkStart w:id="8464" w:name="_Toc45210610"/>
      <w:bookmarkStart w:id="8465" w:name="_Toc51861437"/>
      <w:bookmarkStart w:id="8466" w:name="_Toc193391729"/>
      <w:bookmarkEnd w:id="8460"/>
      <w:r w:rsidRPr="0073469F">
        <w:t>F.</w:t>
      </w:r>
      <w:r>
        <w:t>5</w:t>
      </w:r>
      <w:r w:rsidRPr="0073469F">
        <w:t>.4</w:t>
      </w:r>
      <w:r w:rsidRPr="0073469F">
        <w:tab/>
        <w:t>IANA registration template</w:t>
      </w:r>
      <w:bookmarkEnd w:id="8461"/>
      <w:bookmarkEnd w:id="8462"/>
      <w:bookmarkEnd w:id="8463"/>
      <w:bookmarkEnd w:id="8464"/>
      <w:bookmarkEnd w:id="8465"/>
      <w:bookmarkEnd w:id="8466"/>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8467" w:name="_CRF_6"/>
      <w:bookmarkStart w:id="8468" w:name="_Toc20156519"/>
      <w:bookmarkStart w:id="8469" w:name="_Toc27501710"/>
      <w:bookmarkStart w:id="8470" w:name="_Toc36049841"/>
      <w:bookmarkStart w:id="8471" w:name="_Toc45210611"/>
      <w:bookmarkStart w:id="8472" w:name="_Toc51861438"/>
      <w:bookmarkStart w:id="8473" w:name="_Toc193391730"/>
      <w:bookmarkEnd w:id="8467"/>
      <w:r w:rsidRPr="006313A9">
        <w:lastRenderedPageBreak/>
        <w:t>F.</w:t>
      </w:r>
      <w:r>
        <w:t>6</w:t>
      </w:r>
      <w:r w:rsidRPr="006313A9">
        <w:tab/>
        <w:t xml:space="preserve">XML schema for </w:t>
      </w:r>
      <w:r>
        <w:t>integrity protection of MIME bodies</w:t>
      </w:r>
      <w:bookmarkEnd w:id="8468"/>
      <w:bookmarkEnd w:id="8469"/>
      <w:bookmarkEnd w:id="8470"/>
      <w:bookmarkEnd w:id="8471"/>
      <w:bookmarkEnd w:id="8472"/>
      <w:bookmarkEnd w:id="8473"/>
    </w:p>
    <w:p w14:paraId="3CEFC2AC" w14:textId="77777777" w:rsidR="004F3B4A" w:rsidRPr="0073469F" w:rsidRDefault="004F3B4A" w:rsidP="00567124">
      <w:pPr>
        <w:pStyle w:val="Heading2"/>
      </w:pPr>
      <w:bookmarkStart w:id="8474" w:name="_CRF_6_1"/>
      <w:bookmarkStart w:id="8475" w:name="_Toc20156520"/>
      <w:bookmarkStart w:id="8476" w:name="_Toc27501711"/>
      <w:bookmarkStart w:id="8477" w:name="_Toc36049842"/>
      <w:bookmarkStart w:id="8478" w:name="_Toc45210612"/>
      <w:bookmarkStart w:id="8479" w:name="_Toc51861439"/>
      <w:bookmarkStart w:id="8480" w:name="_Toc193391731"/>
      <w:bookmarkEnd w:id="8474"/>
      <w:r w:rsidRPr="0073469F">
        <w:t>F.</w:t>
      </w:r>
      <w:r>
        <w:t>6</w:t>
      </w:r>
      <w:r w:rsidRPr="0073469F">
        <w:t>.1</w:t>
      </w:r>
      <w:r w:rsidRPr="0073469F">
        <w:tab/>
        <w:t>General</w:t>
      </w:r>
      <w:bookmarkEnd w:id="8475"/>
      <w:bookmarkEnd w:id="8476"/>
      <w:bookmarkEnd w:id="8477"/>
      <w:bookmarkEnd w:id="8478"/>
      <w:bookmarkEnd w:id="8479"/>
      <w:bookmarkEnd w:id="8480"/>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8481" w:name="_CRF_6_2"/>
      <w:bookmarkStart w:id="8482" w:name="_Toc20156521"/>
      <w:bookmarkStart w:id="8483" w:name="_Toc27501712"/>
      <w:bookmarkStart w:id="8484" w:name="_Toc36049843"/>
      <w:bookmarkStart w:id="8485" w:name="_Toc45210613"/>
      <w:bookmarkStart w:id="8486" w:name="_Toc51861440"/>
      <w:bookmarkStart w:id="8487" w:name="_Toc193391732"/>
      <w:bookmarkEnd w:id="8481"/>
      <w:r w:rsidRPr="0073469F">
        <w:rPr>
          <w:lang w:eastAsia="zh-CN"/>
        </w:rPr>
        <w:t>F</w:t>
      </w:r>
      <w:r w:rsidRPr="0073469F">
        <w:t>.</w:t>
      </w:r>
      <w:r>
        <w:rPr>
          <w:lang w:eastAsia="zh-CN"/>
        </w:rPr>
        <w:t>6</w:t>
      </w:r>
      <w:r w:rsidRPr="0073469F">
        <w:t>.2</w:t>
      </w:r>
      <w:r w:rsidRPr="0073469F">
        <w:tab/>
        <w:t>XML schema</w:t>
      </w:r>
      <w:bookmarkEnd w:id="8482"/>
      <w:bookmarkEnd w:id="8483"/>
      <w:bookmarkEnd w:id="8484"/>
      <w:bookmarkEnd w:id="8485"/>
      <w:bookmarkEnd w:id="8486"/>
      <w:bookmarkEnd w:id="8487"/>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8488" w:name="_CRF_6_3"/>
      <w:bookmarkStart w:id="8489" w:name="_Toc20156522"/>
      <w:bookmarkStart w:id="8490" w:name="_Toc27501713"/>
      <w:bookmarkStart w:id="8491" w:name="_Toc36049844"/>
      <w:bookmarkStart w:id="8492" w:name="_Toc45210614"/>
      <w:bookmarkStart w:id="8493" w:name="_Toc51861441"/>
      <w:bookmarkStart w:id="8494" w:name="_Toc193391733"/>
      <w:bookmarkEnd w:id="8488"/>
      <w:r w:rsidRPr="006313A9">
        <w:rPr>
          <w:lang w:eastAsia="zh-CN"/>
        </w:rPr>
        <w:t>F</w:t>
      </w:r>
      <w:r w:rsidRPr="006313A9">
        <w:t>.</w:t>
      </w:r>
      <w:r>
        <w:rPr>
          <w:lang w:eastAsia="zh-CN"/>
        </w:rPr>
        <w:t>6</w:t>
      </w:r>
      <w:r w:rsidRPr="006313A9">
        <w:t>.3</w:t>
      </w:r>
      <w:r w:rsidRPr="006313A9">
        <w:tab/>
        <w:t>Semantic</w:t>
      </w:r>
      <w:bookmarkEnd w:id="8489"/>
      <w:bookmarkEnd w:id="8490"/>
      <w:bookmarkEnd w:id="8491"/>
      <w:bookmarkEnd w:id="8492"/>
      <w:bookmarkEnd w:id="8493"/>
      <w:bookmarkEnd w:id="8494"/>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8495"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8495"/>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lastRenderedPageBreak/>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8496" w:name="_CRF_6_4"/>
      <w:bookmarkStart w:id="8497" w:name="_Toc20156523"/>
      <w:bookmarkStart w:id="8498" w:name="_Toc27501714"/>
      <w:bookmarkStart w:id="8499" w:name="_Toc36049845"/>
      <w:bookmarkStart w:id="8500" w:name="_Toc45210615"/>
      <w:bookmarkStart w:id="8501" w:name="_Toc51861442"/>
      <w:bookmarkStart w:id="8502" w:name="_Toc193391734"/>
      <w:bookmarkEnd w:id="8496"/>
      <w:r w:rsidRPr="00476F8B">
        <w:rPr>
          <w:lang w:eastAsia="zh-CN"/>
        </w:rPr>
        <w:t>F</w:t>
      </w:r>
      <w:r w:rsidRPr="00476F8B">
        <w:t>.</w:t>
      </w:r>
      <w:r>
        <w:rPr>
          <w:lang w:eastAsia="zh-CN"/>
        </w:rPr>
        <w:t>6</w:t>
      </w:r>
      <w:r w:rsidRPr="00476F8B">
        <w:t>.4</w:t>
      </w:r>
      <w:r w:rsidRPr="00476F8B">
        <w:tab/>
        <w:t>IANA registration template</w:t>
      </w:r>
      <w:bookmarkEnd w:id="8497"/>
      <w:bookmarkEnd w:id="8498"/>
      <w:bookmarkEnd w:id="8499"/>
      <w:bookmarkEnd w:id="8500"/>
      <w:bookmarkEnd w:id="8501"/>
      <w:bookmarkEnd w:id="8502"/>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8503"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8504" w:name="_CRF_7"/>
      <w:bookmarkStart w:id="8505" w:name="_Toc27501715"/>
      <w:bookmarkStart w:id="8506" w:name="_Toc36049846"/>
      <w:bookmarkStart w:id="8507" w:name="_Toc45210616"/>
      <w:bookmarkStart w:id="8508" w:name="_Toc51861443"/>
      <w:bookmarkStart w:id="8509" w:name="_Toc193391735"/>
      <w:bookmarkEnd w:id="8503"/>
      <w:bookmarkEnd w:id="8504"/>
      <w:r w:rsidRPr="0073469F">
        <w:lastRenderedPageBreak/>
        <w:t>F.</w:t>
      </w:r>
      <w:r>
        <w:t>7</w:t>
      </w:r>
      <w:r w:rsidRPr="0073469F">
        <w:tab/>
        <w:t xml:space="preserve">XML schema for </w:t>
      </w:r>
      <w:r>
        <w:t>regroup using preconfigured group</w:t>
      </w:r>
      <w:bookmarkEnd w:id="8505"/>
      <w:bookmarkEnd w:id="8506"/>
      <w:bookmarkEnd w:id="8507"/>
      <w:bookmarkEnd w:id="8508"/>
      <w:bookmarkEnd w:id="8509"/>
    </w:p>
    <w:p w14:paraId="3DB8CBCD" w14:textId="77777777" w:rsidR="0037643A" w:rsidRPr="0073469F" w:rsidRDefault="0037643A" w:rsidP="00567124">
      <w:pPr>
        <w:pStyle w:val="Heading2"/>
      </w:pPr>
      <w:bookmarkStart w:id="8510" w:name="_CRF_7_1"/>
      <w:bookmarkStart w:id="8511" w:name="_Toc27501716"/>
      <w:bookmarkStart w:id="8512" w:name="_Toc36049847"/>
      <w:bookmarkStart w:id="8513" w:name="_Toc45210617"/>
      <w:bookmarkStart w:id="8514" w:name="_Toc51861444"/>
      <w:bookmarkStart w:id="8515" w:name="_Toc193391736"/>
      <w:bookmarkEnd w:id="8510"/>
      <w:r w:rsidRPr="0073469F">
        <w:rPr>
          <w:lang w:eastAsia="zh-CN"/>
        </w:rPr>
        <w:t>F</w:t>
      </w:r>
      <w:r w:rsidRPr="0073469F">
        <w:t>.</w:t>
      </w:r>
      <w:r>
        <w:rPr>
          <w:lang w:eastAsia="zh-CN"/>
        </w:rPr>
        <w:t>7</w:t>
      </w:r>
      <w:r w:rsidRPr="0073469F">
        <w:t>.1</w:t>
      </w:r>
      <w:r w:rsidRPr="0073469F">
        <w:tab/>
        <w:t>General</w:t>
      </w:r>
      <w:bookmarkEnd w:id="8511"/>
      <w:bookmarkEnd w:id="8512"/>
      <w:bookmarkEnd w:id="8513"/>
      <w:bookmarkEnd w:id="8514"/>
      <w:bookmarkEnd w:id="8515"/>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8516" w:name="_CRF_7_2"/>
      <w:bookmarkStart w:id="8517" w:name="_Toc27501717"/>
      <w:bookmarkStart w:id="8518" w:name="_Toc36049848"/>
      <w:bookmarkStart w:id="8519" w:name="_Toc45210618"/>
      <w:bookmarkStart w:id="8520" w:name="_Toc51861445"/>
      <w:bookmarkStart w:id="8521" w:name="_Toc193391737"/>
      <w:bookmarkEnd w:id="8516"/>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8517"/>
      <w:bookmarkEnd w:id="8518"/>
      <w:bookmarkEnd w:id="8519"/>
      <w:bookmarkEnd w:id="8520"/>
      <w:bookmarkEnd w:id="8521"/>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8522" w:name="_PERM_MCCTEMPBM_CRPT00830086___4"/>
      <w:r w:rsidRPr="0098763C">
        <w:t xml:space="preserve">      &lt;xs:element name="anyExt" type="</w:t>
      </w:r>
      <w:r>
        <w:t>mcpttrgrp:</w:t>
      </w:r>
      <w:r w:rsidRPr="0098763C">
        <w:t>anyExtType" minOccurs="0"/&gt;</w:t>
      </w:r>
    </w:p>
    <w:bookmarkEnd w:id="8522"/>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lastRenderedPageBreak/>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8523" w:name="_CRF_7_3"/>
      <w:bookmarkStart w:id="8524" w:name="_Toc27501718"/>
      <w:bookmarkStart w:id="8525" w:name="_Toc36049849"/>
      <w:bookmarkStart w:id="8526" w:name="_Toc45210619"/>
      <w:bookmarkStart w:id="8527" w:name="_Toc51861446"/>
      <w:bookmarkStart w:id="8528" w:name="_Toc193391738"/>
      <w:bookmarkEnd w:id="8523"/>
      <w:r w:rsidRPr="0073469F">
        <w:rPr>
          <w:lang w:eastAsia="zh-CN"/>
        </w:rPr>
        <w:t>F</w:t>
      </w:r>
      <w:r w:rsidRPr="0073469F">
        <w:t>.</w:t>
      </w:r>
      <w:r>
        <w:rPr>
          <w:lang w:eastAsia="zh-CN"/>
        </w:rPr>
        <w:t>7</w:t>
      </w:r>
      <w:r w:rsidRPr="0073469F">
        <w:t>.3</w:t>
      </w:r>
      <w:r w:rsidRPr="0073469F">
        <w:tab/>
        <w:t>Semantic</w:t>
      </w:r>
      <w:bookmarkEnd w:id="8524"/>
      <w:bookmarkEnd w:id="8525"/>
      <w:bookmarkEnd w:id="8526"/>
      <w:bookmarkEnd w:id="8527"/>
      <w:bookmarkEnd w:id="8528"/>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8529" w:name="_CRF_7_4"/>
      <w:bookmarkStart w:id="8530" w:name="_Toc27501719"/>
      <w:bookmarkStart w:id="8531" w:name="_Toc36049850"/>
      <w:bookmarkStart w:id="8532" w:name="_Toc45210620"/>
      <w:bookmarkStart w:id="8533" w:name="_Toc51861447"/>
      <w:bookmarkStart w:id="8534" w:name="_Toc193391739"/>
      <w:bookmarkEnd w:id="8529"/>
      <w:r w:rsidRPr="0073469F">
        <w:rPr>
          <w:lang w:eastAsia="zh-CN"/>
        </w:rPr>
        <w:lastRenderedPageBreak/>
        <w:t>F</w:t>
      </w:r>
      <w:r w:rsidRPr="0073469F">
        <w:t>.</w:t>
      </w:r>
      <w:r>
        <w:rPr>
          <w:lang w:eastAsia="zh-CN"/>
        </w:rPr>
        <w:t>7</w:t>
      </w:r>
      <w:r w:rsidRPr="0073469F">
        <w:t>.4</w:t>
      </w:r>
      <w:r w:rsidRPr="0073469F">
        <w:tab/>
        <w:t>IANA registration template</w:t>
      </w:r>
      <w:bookmarkEnd w:id="8530"/>
      <w:bookmarkEnd w:id="8531"/>
      <w:bookmarkEnd w:id="8532"/>
      <w:bookmarkEnd w:id="8533"/>
      <w:bookmarkEnd w:id="8534"/>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bookmarkStart w:id="8535" w:name="_CRAnnexGinformative"/>
      <w:bookmarkEnd w:id="8535"/>
      <w:r w:rsidRPr="0073469F">
        <w:br w:type="page"/>
      </w:r>
      <w:bookmarkStart w:id="8536" w:name="_Toc20156524"/>
      <w:bookmarkStart w:id="8537" w:name="_Toc27501720"/>
      <w:bookmarkStart w:id="8538" w:name="_Toc36049851"/>
      <w:bookmarkStart w:id="8539" w:name="_Toc45210621"/>
      <w:bookmarkStart w:id="8540" w:name="_Toc51861448"/>
      <w:bookmarkStart w:id="8541" w:name="_Toc193391740"/>
      <w:r w:rsidRPr="0073469F">
        <w:lastRenderedPageBreak/>
        <w:t>Annex G (</w:t>
      </w:r>
      <w:r w:rsidR="0077199D" w:rsidRPr="0073469F">
        <w:t>i</w:t>
      </w:r>
      <w:r w:rsidRPr="0073469F">
        <w:t>nformative):</w:t>
      </w:r>
      <w:r w:rsidRPr="0073469F">
        <w:br/>
      </w:r>
      <w:r w:rsidR="006A631E">
        <w:t>States managed by the MCPTT client and MCPTT server</w:t>
      </w:r>
      <w:bookmarkEnd w:id="8536"/>
      <w:bookmarkEnd w:id="8537"/>
      <w:bookmarkEnd w:id="8538"/>
      <w:bookmarkEnd w:id="8539"/>
      <w:bookmarkEnd w:id="8540"/>
      <w:bookmarkEnd w:id="8541"/>
    </w:p>
    <w:p w14:paraId="089FC305" w14:textId="77777777" w:rsidR="003258B5" w:rsidRPr="0073469F" w:rsidRDefault="003258B5" w:rsidP="00567124">
      <w:pPr>
        <w:pStyle w:val="Heading1"/>
      </w:pPr>
      <w:bookmarkStart w:id="8542" w:name="_CRG_1"/>
      <w:bookmarkStart w:id="8543" w:name="_Toc20156525"/>
      <w:bookmarkStart w:id="8544" w:name="_Toc27501721"/>
      <w:bookmarkStart w:id="8545" w:name="_Toc36049852"/>
      <w:bookmarkStart w:id="8546" w:name="_Toc45210622"/>
      <w:bookmarkStart w:id="8547" w:name="_Toc51861449"/>
      <w:bookmarkStart w:id="8548" w:name="_Toc193391741"/>
      <w:bookmarkEnd w:id="8542"/>
      <w:r w:rsidRPr="0073469F">
        <w:t>G.1</w:t>
      </w:r>
      <w:r w:rsidRPr="0073469F">
        <w:tab/>
        <w:t>MCPTT emergency state</w:t>
      </w:r>
      <w:bookmarkEnd w:id="8543"/>
      <w:bookmarkEnd w:id="8544"/>
      <w:bookmarkEnd w:id="8545"/>
      <w:bookmarkEnd w:id="8546"/>
      <w:bookmarkEnd w:id="8547"/>
      <w:bookmarkEnd w:id="8548"/>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bookmarkStart w:id="8549" w:name="_CRTableG_11"/>
      <w:r w:rsidRPr="0073469F">
        <w:t>Table</w:t>
      </w:r>
      <w:r w:rsidR="006D3350">
        <w:t> </w:t>
      </w:r>
      <w:bookmarkEnd w:id="8549"/>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8550" w:name="_CRG_2"/>
      <w:bookmarkStart w:id="8551" w:name="_Toc20156526"/>
      <w:bookmarkStart w:id="8552" w:name="_Toc27501722"/>
      <w:bookmarkStart w:id="8553" w:name="_Toc36049853"/>
      <w:bookmarkStart w:id="8554" w:name="_Toc45210623"/>
      <w:bookmarkStart w:id="8555" w:name="_Toc51861450"/>
      <w:bookmarkStart w:id="8556" w:name="_Toc193391742"/>
      <w:bookmarkEnd w:id="8550"/>
      <w:r w:rsidRPr="0073469F">
        <w:rPr>
          <w:lang w:eastAsia="zh-CN"/>
        </w:rPr>
        <w:t>G</w:t>
      </w:r>
      <w:r w:rsidRPr="0073469F">
        <w:t>.</w:t>
      </w:r>
      <w:r w:rsidRPr="0073469F">
        <w:rPr>
          <w:lang w:eastAsia="zh-CN"/>
        </w:rPr>
        <w:t>2</w:t>
      </w:r>
      <w:r w:rsidRPr="0073469F">
        <w:tab/>
        <w:t>In-progress emergency group state</w:t>
      </w:r>
      <w:bookmarkEnd w:id="8551"/>
      <w:bookmarkEnd w:id="8552"/>
      <w:bookmarkEnd w:id="8553"/>
      <w:bookmarkEnd w:id="8554"/>
      <w:bookmarkEnd w:id="8555"/>
      <w:bookmarkEnd w:id="8556"/>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bookmarkStart w:id="8557" w:name="_CRTableG_21"/>
      <w:r w:rsidRPr="0073469F">
        <w:lastRenderedPageBreak/>
        <w:t>Table</w:t>
      </w:r>
      <w:r w:rsidR="006D3350">
        <w:t> </w:t>
      </w:r>
      <w:bookmarkEnd w:id="8557"/>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8558" w:name="_CRG_3"/>
      <w:bookmarkStart w:id="8559" w:name="_Toc20156527"/>
      <w:bookmarkStart w:id="8560" w:name="_Toc27501723"/>
      <w:bookmarkStart w:id="8561" w:name="_Toc36049854"/>
      <w:bookmarkStart w:id="8562" w:name="_Toc45210624"/>
      <w:bookmarkStart w:id="8563" w:name="_Toc51861451"/>
      <w:bookmarkStart w:id="8564" w:name="_Toc193391743"/>
      <w:bookmarkEnd w:id="8558"/>
      <w:r w:rsidRPr="0073469F">
        <w:rPr>
          <w:lang w:eastAsia="zh-CN"/>
        </w:rPr>
        <w:t>G</w:t>
      </w:r>
      <w:r w:rsidRPr="0073469F">
        <w:t>.</w:t>
      </w:r>
      <w:r w:rsidRPr="0073469F">
        <w:rPr>
          <w:lang w:eastAsia="zh-CN"/>
        </w:rPr>
        <w:t>3</w:t>
      </w:r>
      <w:r w:rsidRPr="0073469F">
        <w:tab/>
        <w:t>MCPTT emergency group state</w:t>
      </w:r>
      <w:bookmarkEnd w:id="8559"/>
      <w:bookmarkEnd w:id="8560"/>
      <w:bookmarkEnd w:id="8561"/>
      <w:bookmarkEnd w:id="8562"/>
      <w:bookmarkEnd w:id="8563"/>
      <w:bookmarkEnd w:id="8564"/>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bookmarkStart w:id="8565" w:name="_CRTableG_31"/>
      <w:r w:rsidRPr="0073469F">
        <w:lastRenderedPageBreak/>
        <w:t>Table</w:t>
      </w:r>
      <w:r w:rsidR="006D3350">
        <w:t> </w:t>
      </w:r>
      <w:bookmarkEnd w:id="8565"/>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8566" w:name="_CRG_4"/>
      <w:bookmarkStart w:id="8567" w:name="_Toc20156528"/>
      <w:bookmarkStart w:id="8568" w:name="_Toc27501724"/>
      <w:bookmarkStart w:id="8569" w:name="_Toc36049855"/>
      <w:bookmarkStart w:id="8570" w:name="_Toc45210625"/>
      <w:bookmarkStart w:id="8571" w:name="_Toc51861452"/>
      <w:bookmarkStart w:id="8572" w:name="_Toc193391744"/>
      <w:bookmarkEnd w:id="8566"/>
      <w:r w:rsidRPr="0073469F">
        <w:t>G.4</w:t>
      </w:r>
      <w:r w:rsidRPr="0073469F">
        <w:tab/>
        <w:t>MCPTT emergency group call state</w:t>
      </w:r>
      <w:bookmarkEnd w:id="8567"/>
      <w:bookmarkEnd w:id="8568"/>
      <w:bookmarkEnd w:id="8569"/>
      <w:bookmarkEnd w:id="8570"/>
      <w:bookmarkEnd w:id="8571"/>
      <w:bookmarkEnd w:id="8572"/>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bookmarkStart w:id="8573" w:name="_CRTableG_41"/>
      <w:r w:rsidRPr="0073469F">
        <w:lastRenderedPageBreak/>
        <w:t>Table</w:t>
      </w:r>
      <w:r w:rsidR="006D3350">
        <w:t> </w:t>
      </w:r>
      <w:bookmarkEnd w:id="8573"/>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8574" w:name="_CRG_5"/>
      <w:bookmarkStart w:id="8575" w:name="_Toc20156529"/>
      <w:bookmarkStart w:id="8576" w:name="_Toc27501725"/>
      <w:bookmarkStart w:id="8577" w:name="_Toc36049856"/>
      <w:bookmarkStart w:id="8578" w:name="_Toc45210626"/>
      <w:bookmarkStart w:id="8579" w:name="_Toc51861453"/>
      <w:bookmarkStart w:id="8580" w:name="_Toc193391745"/>
      <w:bookmarkEnd w:id="8574"/>
      <w:r w:rsidRPr="0073469F">
        <w:t>G.5</w:t>
      </w:r>
      <w:r w:rsidRPr="0073469F">
        <w:tab/>
        <w:t>MCPTT emergency alert state</w:t>
      </w:r>
      <w:bookmarkEnd w:id="8575"/>
      <w:bookmarkEnd w:id="8576"/>
      <w:bookmarkEnd w:id="8577"/>
      <w:bookmarkEnd w:id="8578"/>
      <w:bookmarkEnd w:id="8579"/>
      <w:bookmarkEnd w:id="8580"/>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bookmarkStart w:id="8581" w:name="_CRTableG_51"/>
      <w:r w:rsidRPr="0073469F">
        <w:lastRenderedPageBreak/>
        <w:t>Table</w:t>
      </w:r>
      <w:r w:rsidR="006D3350">
        <w:t> </w:t>
      </w:r>
      <w:bookmarkEnd w:id="8581"/>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192284C6" w14:textId="476EBD08" w:rsidR="002D6ED8" w:rsidRPr="0073469F" w:rsidRDefault="002D6ED8" w:rsidP="002D6ED8">
      <w:pPr>
        <w:pStyle w:val="Heading1"/>
      </w:pPr>
      <w:bookmarkStart w:id="8582" w:name="_CRG_20"/>
      <w:bookmarkStart w:id="8583" w:name="_Toc193391746"/>
      <w:bookmarkEnd w:id="8582"/>
      <w:r w:rsidRPr="0073469F">
        <w:lastRenderedPageBreak/>
        <w:t>G.</w:t>
      </w:r>
      <w:r w:rsidR="00117FD8">
        <w:t>20</w:t>
      </w:r>
      <w:r w:rsidRPr="0073469F">
        <w:tab/>
        <w:t xml:space="preserve">MCPTT </w:t>
      </w:r>
      <w:r>
        <w:t xml:space="preserve">adhoc </w:t>
      </w:r>
      <w:r w:rsidR="005265C0">
        <w:t xml:space="preserve">group </w:t>
      </w:r>
      <w:r w:rsidRPr="0073469F">
        <w:t>emergency alert state</w:t>
      </w:r>
      <w:bookmarkEnd w:id="8583"/>
    </w:p>
    <w:p w14:paraId="5C4C5547" w14:textId="1ACCD23F" w:rsidR="002D6ED8" w:rsidRPr="0073469F" w:rsidRDefault="002D6ED8" w:rsidP="002D6ED8">
      <w:pPr>
        <w:rPr>
          <w:noProof/>
        </w:rPr>
      </w:pPr>
      <w:r w:rsidRPr="0073469F">
        <w:rPr>
          <w:noProof/>
        </w:rPr>
        <w:t>Table G.</w:t>
      </w:r>
      <w:r w:rsidR="00117FD8">
        <w:rPr>
          <w:noProof/>
        </w:rPr>
        <w:t>20</w:t>
      </w:r>
      <w:r w:rsidRPr="0073469F">
        <w:rPr>
          <w:noProof/>
        </w:rPr>
        <w:t xml:space="preserve">-1provides the semantics of the MCPTT </w:t>
      </w:r>
      <w:r>
        <w:rPr>
          <w:noProof/>
        </w:rPr>
        <w:t>adhoc</w:t>
      </w:r>
      <w:r w:rsidR="005265C0">
        <w:rPr>
          <w:noProof/>
        </w:rPr>
        <w:t xml:space="preserve"> group</w:t>
      </w:r>
      <w:r>
        <w:rPr>
          <w:noProof/>
        </w:rPr>
        <w:t xml:space="preserve">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sidR="005265C0">
        <w:rPr>
          <w:noProof/>
        </w:rPr>
        <w:t xml:space="preserve">adhoc </w:t>
      </w:r>
      <w:r w:rsidRPr="0073469F">
        <w:rPr>
          <w:noProof/>
        </w:rPr>
        <w:t xml:space="preserve">group calls and MCPTT </w:t>
      </w:r>
      <w:r w:rsidR="005265C0">
        <w:t xml:space="preserve">adhoc </w:t>
      </w:r>
      <w:r w:rsidR="005265C0">
        <w:rPr>
          <w:rFonts w:eastAsia="Malgun Gothic"/>
        </w:rPr>
        <w:t>group</w:t>
      </w:r>
      <w:r w:rsidR="005265C0" w:rsidRPr="0073469F">
        <w:rPr>
          <w:noProof/>
        </w:rPr>
        <w:t xml:space="preserve"> </w:t>
      </w:r>
      <w:r w:rsidRPr="0073469F">
        <w:rPr>
          <w:noProof/>
        </w:rPr>
        <w:t>emergency alerts and their cancellations.</w:t>
      </w:r>
    </w:p>
    <w:p w14:paraId="77706B38" w14:textId="47732948" w:rsidR="002D6ED8" w:rsidRPr="0073469F" w:rsidRDefault="002D6ED8" w:rsidP="002D6ED8">
      <w:pPr>
        <w:pStyle w:val="TH"/>
        <w:rPr>
          <w:noProof/>
        </w:rPr>
      </w:pPr>
      <w:bookmarkStart w:id="8584" w:name="_CRTableG_201"/>
      <w:r w:rsidRPr="0073469F">
        <w:t>Table</w:t>
      </w:r>
      <w:r>
        <w:t> </w:t>
      </w:r>
      <w:bookmarkEnd w:id="8584"/>
      <w:r w:rsidRPr="0073469F">
        <w:t>G.</w:t>
      </w:r>
      <w:r w:rsidR="00F12C36">
        <w:t>20</w:t>
      </w:r>
      <w:r w:rsidRPr="0073469F">
        <w:t xml:space="preserve">-1: MCPTT </w:t>
      </w:r>
      <w:r w:rsidR="005265C0">
        <w:t xml:space="preserve">adhoc </w:t>
      </w:r>
      <w:r w:rsidR="005265C0">
        <w:rPr>
          <w:rFonts w:eastAsia="Malgun Gothic"/>
        </w:rPr>
        <w:t>group</w:t>
      </w:r>
      <w:r w:rsidR="005265C0" w:rsidRPr="0073469F">
        <w:t xml:space="preserv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2D6ED8" w:rsidRPr="0073469F" w14:paraId="647EE8BA" w14:textId="77777777" w:rsidTr="002C7B7E">
        <w:trPr>
          <w:trHeight w:val="354"/>
          <w:jc w:val="center"/>
        </w:trPr>
        <w:tc>
          <w:tcPr>
            <w:tcW w:w="2808" w:type="dxa"/>
          </w:tcPr>
          <w:p w14:paraId="2ECE28CC" w14:textId="076C21CE" w:rsidR="002D6ED8" w:rsidRPr="0073469F" w:rsidRDefault="002D6ED8" w:rsidP="002C7B7E">
            <w:pPr>
              <w:pStyle w:val="TAH"/>
              <w:rPr>
                <w:noProof/>
              </w:rPr>
            </w:pPr>
            <w:r w:rsidRPr="0073469F">
              <w:t xml:space="preserve">MCPTT </w:t>
            </w:r>
            <w:r>
              <w:t>adhoc</w:t>
            </w:r>
            <w:r w:rsidR="005265C0">
              <w:t xml:space="preserve"> group</w:t>
            </w:r>
            <w:r>
              <w:t xml:space="preserve"> </w:t>
            </w:r>
            <w:r w:rsidRPr="0073469F">
              <w:t>emergency alert state values</w:t>
            </w:r>
          </w:p>
        </w:tc>
        <w:tc>
          <w:tcPr>
            <w:tcW w:w="2638" w:type="dxa"/>
          </w:tcPr>
          <w:p w14:paraId="35FFF1DA" w14:textId="77777777" w:rsidR="002D6ED8" w:rsidRPr="0073469F" w:rsidRDefault="002D6ED8" w:rsidP="002C7B7E">
            <w:pPr>
              <w:pStyle w:val="TAH"/>
              <w:rPr>
                <w:noProof/>
              </w:rPr>
            </w:pPr>
            <w:r w:rsidRPr="0073469F">
              <w:t>State-entering events</w:t>
            </w:r>
          </w:p>
        </w:tc>
        <w:tc>
          <w:tcPr>
            <w:tcW w:w="2493" w:type="dxa"/>
          </w:tcPr>
          <w:p w14:paraId="36EE0692" w14:textId="77777777" w:rsidR="002D6ED8" w:rsidRPr="0073469F" w:rsidRDefault="002D6ED8" w:rsidP="002C7B7E">
            <w:pPr>
              <w:pStyle w:val="TAH"/>
              <w:rPr>
                <w:noProof/>
              </w:rPr>
            </w:pPr>
            <w:r w:rsidRPr="0073469F">
              <w:t>Comments</w:t>
            </w:r>
          </w:p>
        </w:tc>
      </w:tr>
      <w:tr w:rsidR="002D6ED8" w:rsidRPr="0073469F" w14:paraId="1345C6EE" w14:textId="77777777" w:rsidTr="002C7B7E">
        <w:trPr>
          <w:jc w:val="center"/>
        </w:trPr>
        <w:tc>
          <w:tcPr>
            <w:tcW w:w="2808" w:type="dxa"/>
          </w:tcPr>
          <w:p w14:paraId="73B311AA" w14:textId="77777777" w:rsidR="002D6ED8" w:rsidRPr="0073469F" w:rsidRDefault="002D6ED8" w:rsidP="002C7B7E">
            <w:pPr>
              <w:pStyle w:val="TAL"/>
            </w:pPr>
            <w:r>
              <w:rPr>
                <w:noProof/>
              </w:rPr>
              <w:t>AH-</w:t>
            </w:r>
            <w:r w:rsidRPr="0073469F">
              <w:rPr>
                <w:noProof/>
              </w:rPr>
              <w:t>MEA 1: no-</w:t>
            </w:r>
            <w:r>
              <w:rPr>
                <w:noProof/>
              </w:rPr>
              <w:t>adhoc-</w:t>
            </w:r>
            <w:r w:rsidRPr="0073469F">
              <w:rPr>
                <w:noProof/>
              </w:rPr>
              <w:t>alert</w:t>
            </w:r>
          </w:p>
        </w:tc>
        <w:tc>
          <w:tcPr>
            <w:tcW w:w="2638" w:type="dxa"/>
          </w:tcPr>
          <w:p w14:paraId="37B9AEC1" w14:textId="77777777" w:rsidR="002D6ED8" w:rsidRPr="0073469F" w:rsidRDefault="002D6ED8" w:rsidP="002C7B7E">
            <w:pPr>
              <w:pStyle w:val="TAL"/>
              <w:rPr>
                <w:noProof/>
              </w:rPr>
            </w:pPr>
            <w:r>
              <w:rPr>
                <w:noProof/>
              </w:rPr>
              <w:t>initial state</w:t>
            </w:r>
          </w:p>
          <w:p w14:paraId="6971EFA9" w14:textId="6FD06B8E" w:rsidR="002D6ED8" w:rsidRPr="0073469F" w:rsidRDefault="002D6ED8" w:rsidP="002C7B7E">
            <w:pPr>
              <w:pStyle w:val="TAL"/>
              <w:rPr>
                <w:noProof/>
              </w:rPr>
            </w:pPr>
            <w:r>
              <w:rPr>
                <w:noProof/>
              </w:rPr>
              <w:t xml:space="preserve">adhoc </w:t>
            </w:r>
            <w:r w:rsidR="005265C0">
              <w:rPr>
                <w:noProof/>
              </w:rPr>
              <w:t xml:space="preserve">group </w:t>
            </w:r>
            <w:r w:rsidRPr="0073469F">
              <w:rPr>
                <w:noProof/>
              </w:rPr>
              <w:t>emergency alert cancelled</w:t>
            </w:r>
          </w:p>
          <w:p w14:paraId="53042685" w14:textId="04C2C7A0"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denied</w:t>
            </w:r>
          </w:p>
        </w:tc>
        <w:tc>
          <w:tcPr>
            <w:tcW w:w="2493" w:type="dxa"/>
          </w:tcPr>
          <w:p w14:paraId="6146AD62" w14:textId="77777777" w:rsidR="002D6ED8" w:rsidRPr="0073469F" w:rsidRDefault="002D6ED8" w:rsidP="002C7B7E">
            <w:pPr>
              <w:pStyle w:val="TAL"/>
              <w:rPr>
                <w:noProof/>
              </w:rPr>
            </w:pPr>
            <w:r w:rsidRPr="0073469F">
              <w:rPr>
                <w:noProof/>
              </w:rPr>
              <w:t>emergency alerts can be cancelled in several ways:</w:t>
            </w:r>
          </w:p>
          <w:p w14:paraId="6F76661C" w14:textId="48E04060"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2C383463" w14:textId="320312C5"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1126A99E" w14:textId="77777777" w:rsidR="002D6ED8" w:rsidRPr="0073469F" w:rsidRDefault="002D6ED8" w:rsidP="002C7B7E">
            <w:pPr>
              <w:pStyle w:val="TAL"/>
            </w:pPr>
            <w:r w:rsidRPr="0073469F">
              <w:rPr>
                <w:b/>
                <w:noProof/>
              </w:rPr>
              <w:t xml:space="preserve">MCPTT emergency state: </w:t>
            </w:r>
            <w:r w:rsidRPr="0073469F">
              <w:rPr>
                <w:noProof/>
              </w:rPr>
              <w:t>may be set or clear, depending on MCPTT emergency call status</w:t>
            </w:r>
          </w:p>
        </w:tc>
      </w:tr>
      <w:tr w:rsidR="002D6ED8" w:rsidRPr="0073469F" w14:paraId="08BBFBBC" w14:textId="77777777" w:rsidTr="002C7B7E">
        <w:trPr>
          <w:jc w:val="center"/>
        </w:trPr>
        <w:tc>
          <w:tcPr>
            <w:tcW w:w="2808" w:type="dxa"/>
          </w:tcPr>
          <w:p w14:paraId="76ED493C" w14:textId="77777777" w:rsidR="002D6ED8" w:rsidRPr="0073469F" w:rsidRDefault="002D6ED8" w:rsidP="002C7B7E">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081F8C85" w14:textId="7A4B49AD"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sent</w:t>
            </w:r>
          </w:p>
        </w:tc>
        <w:tc>
          <w:tcPr>
            <w:tcW w:w="2493" w:type="dxa"/>
          </w:tcPr>
          <w:p w14:paraId="3D5E7866" w14:textId="77777777" w:rsidR="002D6ED8" w:rsidRPr="0073469F" w:rsidRDefault="002D6ED8" w:rsidP="002C7B7E">
            <w:pPr>
              <w:pStyle w:val="TAL"/>
              <w:rPr>
                <w:noProof/>
              </w:rPr>
            </w:pPr>
            <w:r w:rsidRPr="0073469F">
              <w:rPr>
                <w:noProof/>
              </w:rPr>
              <w:t>emergency alerts can be requested in several ways:</w:t>
            </w:r>
          </w:p>
          <w:p w14:paraId="6C3DAFBA" w14:textId="50F9AD86" w:rsidR="002D6ED8" w:rsidRPr="0073469F" w:rsidRDefault="002D6ED8" w:rsidP="002C7B7E">
            <w:pPr>
              <w:pStyle w:val="TAL"/>
              <w:rPr>
                <w:noProof/>
              </w:rPr>
            </w:pPr>
            <w:r w:rsidRPr="0073469F">
              <w:rPr>
                <w:noProof/>
              </w:rPr>
              <w:t>MCPTT</w:t>
            </w:r>
            <w:r w:rsidR="005265C0">
              <w:rPr>
                <w:noProof/>
              </w:rPr>
              <w:t xml:space="preserve"> </w:t>
            </w:r>
            <w:r w:rsidR="005265C0">
              <w:t xml:space="preserve">adhoc </w:t>
            </w:r>
            <w:r w:rsidR="005265C0">
              <w:rPr>
                <w:rFonts w:eastAsia="Malgun Gothic"/>
              </w:rPr>
              <w:t>group</w:t>
            </w:r>
            <w:r w:rsidRPr="0073469F">
              <w:rPr>
                <w:noProof/>
              </w:rPr>
              <w:t xml:space="preserve"> emergency alert request with &lt;</w:t>
            </w:r>
            <w:r w:rsidR="00F12C36">
              <w:rPr>
                <w:noProof/>
              </w:rPr>
              <w:t xml:space="preserve"> adhoc-</w:t>
            </w:r>
            <w:r w:rsidRPr="0073469F">
              <w:rPr>
                <w:noProof/>
              </w:rPr>
              <w:t>alert-ind&gt; set to "true"</w:t>
            </w:r>
          </w:p>
          <w:p w14:paraId="158B6823" w14:textId="60C7C6B9" w:rsidR="002D6ED8" w:rsidRPr="0073469F" w:rsidRDefault="002D6ED8" w:rsidP="002C7B7E">
            <w:pPr>
              <w:pStyle w:val="TAL"/>
              <w:rPr>
                <w:noProof/>
              </w:rPr>
            </w:pPr>
            <w:r w:rsidRPr="0073469F">
              <w:rPr>
                <w:noProof/>
              </w:rPr>
              <w:t>MCPTT emergency group call request with &lt;</w:t>
            </w:r>
            <w:r w:rsidR="00F12C36">
              <w:rPr>
                <w:noProof/>
              </w:rPr>
              <w:t>adhoc-</w:t>
            </w:r>
            <w:r w:rsidRPr="0073469F">
              <w:rPr>
                <w:noProof/>
              </w:rPr>
              <w:t>alert-ind&gt; set to "true"</w:t>
            </w:r>
          </w:p>
          <w:p w14:paraId="2026BA0B"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7F73CAA0" w14:textId="77777777" w:rsidTr="002C7B7E">
        <w:trPr>
          <w:jc w:val="center"/>
        </w:trPr>
        <w:tc>
          <w:tcPr>
            <w:tcW w:w="2808" w:type="dxa"/>
          </w:tcPr>
          <w:p w14:paraId="2EB51691" w14:textId="77777777" w:rsidR="002D6ED8" w:rsidRPr="0073469F" w:rsidRDefault="002D6ED8" w:rsidP="002C7B7E">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742F8626" w14:textId="08A352D9" w:rsidR="002D6ED8" w:rsidRPr="0073469F" w:rsidRDefault="002D6ED8" w:rsidP="002C7B7E">
            <w:pPr>
              <w:pStyle w:val="TAL"/>
            </w:pPr>
            <w:r>
              <w:rPr>
                <w:noProof/>
              </w:rPr>
              <w:t xml:space="preserve">adhoc </w:t>
            </w:r>
            <w:r w:rsidR="005265C0">
              <w:rPr>
                <w:noProof/>
              </w:rPr>
              <w:t xml:space="preserve">group </w:t>
            </w:r>
            <w:r w:rsidRPr="0073469F">
              <w:rPr>
                <w:noProof/>
              </w:rPr>
              <w:t>emergency alert response (success) received</w:t>
            </w:r>
          </w:p>
        </w:tc>
        <w:tc>
          <w:tcPr>
            <w:tcW w:w="2493" w:type="dxa"/>
          </w:tcPr>
          <w:p w14:paraId="5E3A58F6"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2C589505" w14:textId="77777777" w:rsidTr="002C7B7E">
        <w:trPr>
          <w:jc w:val="center"/>
        </w:trPr>
        <w:tc>
          <w:tcPr>
            <w:tcW w:w="2808" w:type="dxa"/>
          </w:tcPr>
          <w:p w14:paraId="18316698" w14:textId="77777777" w:rsidR="002D6ED8" w:rsidRPr="0073469F" w:rsidRDefault="002D6ED8" w:rsidP="002C7B7E">
            <w:pPr>
              <w:pStyle w:val="TAL"/>
              <w:rPr>
                <w:noProof/>
              </w:rPr>
            </w:pPr>
            <w:r>
              <w:t>AH-MEA 4: adhoc-e</w:t>
            </w:r>
            <w:r w:rsidRPr="00BB2598">
              <w:t>mergency-alert-cancel-pending</w:t>
            </w:r>
          </w:p>
        </w:tc>
        <w:tc>
          <w:tcPr>
            <w:tcW w:w="2638" w:type="dxa"/>
          </w:tcPr>
          <w:p w14:paraId="3A39A278" w14:textId="77764B53" w:rsidR="002D6ED8" w:rsidRPr="0073469F" w:rsidRDefault="002D6ED8" w:rsidP="002C7B7E">
            <w:pPr>
              <w:pStyle w:val="TAL"/>
              <w:rPr>
                <w:noProof/>
              </w:rPr>
            </w:pPr>
            <w:r>
              <w:rPr>
                <w:noProof/>
              </w:rPr>
              <w:t xml:space="preserve">adhoc </w:t>
            </w:r>
            <w:r w:rsidR="005265C0">
              <w:rPr>
                <w:noProof/>
              </w:rPr>
              <w:t xml:space="preserve">group </w:t>
            </w:r>
            <w:r>
              <w:rPr>
                <w:noProof/>
              </w:rPr>
              <w:t>emergency alert cancellation request sent by alert originator</w:t>
            </w:r>
          </w:p>
        </w:tc>
        <w:tc>
          <w:tcPr>
            <w:tcW w:w="2493" w:type="dxa"/>
          </w:tcPr>
          <w:p w14:paraId="501AB9D9" w14:textId="77777777" w:rsidR="002D6ED8" w:rsidRPr="0073469F" w:rsidRDefault="002D6ED8" w:rsidP="002C7B7E">
            <w:pPr>
              <w:pStyle w:val="TAL"/>
              <w:rPr>
                <w:b/>
                <w:noProof/>
              </w:rPr>
            </w:pPr>
            <w:r w:rsidRPr="0073469F">
              <w:rPr>
                <w:b/>
                <w:noProof/>
              </w:rPr>
              <w:t xml:space="preserve">MCPTT emergency state: </w:t>
            </w:r>
            <w:r w:rsidRPr="0073469F">
              <w:rPr>
                <w:noProof/>
              </w:rPr>
              <w:t xml:space="preserve">is </w:t>
            </w:r>
            <w:r>
              <w:rPr>
                <w:noProof/>
              </w:rPr>
              <w:t>clear</w:t>
            </w:r>
          </w:p>
        </w:tc>
      </w:tr>
    </w:tbl>
    <w:p w14:paraId="07498066" w14:textId="7A0F2E0D" w:rsidR="002D6ED8" w:rsidRDefault="002D6ED8" w:rsidP="00D3770C">
      <w:r w:rsidRPr="0073469F">
        <w:br w:type="page"/>
      </w:r>
    </w:p>
    <w:p w14:paraId="412DA3FC" w14:textId="77777777" w:rsidR="006E196B" w:rsidRPr="0073469F" w:rsidRDefault="006E196B" w:rsidP="00567124">
      <w:pPr>
        <w:pStyle w:val="Heading1"/>
      </w:pPr>
      <w:bookmarkStart w:id="8585" w:name="_CRG_6"/>
      <w:bookmarkStart w:id="8586" w:name="_Toc20156530"/>
      <w:bookmarkStart w:id="8587" w:name="_Toc27501726"/>
      <w:bookmarkStart w:id="8588" w:name="_Toc36049857"/>
      <w:bookmarkStart w:id="8589" w:name="_Toc45210627"/>
      <w:bookmarkStart w:id="8590" w:name="_Toc51861454"/>
      <w:bookmarkStart w:id="8591" w:name="_Toc193391747"/>
      <w:bookmarkEnd w:id="8585"/>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8586"/>
      <w:bookmarkEnd w:id="8587"/>
      <w:bookmarkEnd w:id="8588"/>
      <w:bookmarkEnd w:id="8589"/>
      <w:bookmarkEnd w:id="8590"/>
      <w:bookmarkEnd w:id="8591"/>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bookmarkStart w:id="8592" w:name="_CRTableG_61"/>
      <w:r w:rsidRPr="0073469F">
        <w:t>Table</w:t>
      </w:r>
      <w:r>
        <w:t> </w:t>
      </w:r>
      <w:bookmarkEnd w:id="8592"/>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2CB7C44"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8593" w:name="_CRG_7"/>
      <w:bookmarkStart w:id="8594" w:name="_Toc20156531"/>
      <w:bookmarkStart w:id="8595" w:name="_Toc27501727"/>
      <w:bookmarkStart w:id="8596" w:name="_Toc36049858"/>
      <w:bookmarkStart w:id="8597" w:name="_Toc45210628"/>
      <w:bookmarkStart w:id="8598" w:name="_Toc51861455"/>
      <w:bookmarkStart w:id="8599" w:name="_Toc193391748"/>
      <w:bookmarkEnd w:id="8593"/>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8594"/>
      <w:bookmarkEnd w:id="8595"/>
      <w:bookmarkEnd w:id="8596"/>
      <w:bookmarkEnd w:id="8597"/>
      <w:bookmarkEnd w:id="8598"/>
      <w:bookmarkEnd w:id="8599"/>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bookmarkStart w:id="8600" w:name="_CRTableG_71"/>
      <w:r w:rsidRPr="0073469F">
        <w:lastRenderedPageBreak/>
        <w:t>Table</w:t>
      </w:r>
      <w:r>
        <w:t> </w:t>
      </w:r>
      <w:bookmarkEnd w:id="8600"/>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8601" w:name="_CRG_8"/>
      <w:bookmarkStart w:id="8602" w:name="_Toc20156532"/>
      <w:bookmarkStart w:id="8603" w:name="_Toc27501728"/>
      <w:bookmarkStart w:id="8604" w:name="_Toc36049859"/>
      <w:bookmarkStart w:id="8605" w:name="_Toc45210629"/>
      <w:bookmarkStart w:id="8606" w:name="_Toc51861456"/>
      <w:bookmarkStart w:id="8607" w:name="_Toc193391749"/>
      <w:bookmarkEnd w:id="8601"/>
      <w:r w:rsidRPr="0073469F">
        <w:t>G.</w:t>
      </w:r>
      <w:r>
        <w:t>8</w:t>
      </w:r>
      <w:r w:rsidRPr="0073469F">
        <w:tab/>
        <w:t xml:space="preserve">MCPTT </w:t>
      </w:r>
      <w:r>
        <w:t>imminent peril</w:t>
      </w:r>
      <w:r w:rsidRPr="0073469F">
        <w:t xml:space="preserve"> group call state</w:t>
      </w:r>
      <w:bookmarkEnd w:id="8602"/>
      <w:bookmarkEnd w:id="8603"/>
      <w:bookmarkEnd w:id="8604"/>
      <w:bookmarkEnd w:id="8605"/>
      <w:bookmarkEnd w:id="8606"/>
      <w:bookmarkEnd w:id="8607"/>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bookmarkStart w:id="8608" w:name="_CRTableG_81"/>
      <w:r w:rsidRPr="0073469F">
        <w:lastRenderedPageBreak/>
        <w:t>Table</w:t>
      </w:r>
      <w:r>
        <w:t> </w:t>
      </w:r>
      <w:bookmarkEnd w:id="8608"/>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8609" w:name="_CRG_9"/>
      <w:bookmarkStart w:id="8610" w:name="_Toc20156533"/>
      <w:bookmarkStart w:id="8611" w:name="_Toc27501729"/>
      <w:bookmarkStart w:id="8612" w:name="_Toc36049860"/>
      <w:bookmarkStart w:id="8613" w:name="_Toc45210630"/>
      <w:bookmarkStart w:id="8614" w:name="_Toc51861457"/>
      <w:bookmarkStart w:id="8615" w:name="_Toc193391750"/>
      <w:bookmarkEnd w:id="8609"/>
      <w:r w:rsidRPr="0073469F">
        <w:t>G.</w:t>
      </w:r>
      <w:r>
        <w:t>9</w:t>
      </w:r>
      <w:r w:rsidRPr="0073469F">
        <w:tab/>
      </w:r>
      <w:r w:rsidRPr="00BA257D">
        <w:t>In-progress emergency private call state</w:t>
      </w:r>
      <w:bookmarkEnd w:id="8610"/>
      <w:bookmarkEnd w:id="8611"/>
      <w:bookmarkEnd w:id="8612"/>
      <w:bookmarkEnd w:id="8613"/>
      <w:bookmarkEnd w:id="8614"/>
      <w:bookmarkEnd w:id="8615"/>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bookmarkStart w:id="8616" w:name="_CRTableG_91"/>
      <w:r w:rsidRPr="0073469F">
        <w:t>Table</w:t>
      </w:r>
      <w:r>
        <w:t> </w:t>
      </w:r>
      <w:bookmarkEnd w:id="8616"/>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8617" w:name="_CRG_10"/>
      <w:bookmarkStart w:id="8618" w:name="_Toc20156534"/>
      <w:bookmarkStart w:id="8619" w:name="_Toc27501730"/>
      <w:bookmarkStart w:id="8620" w:name="_Toc36049861"/>
      <w:bookmarkStart w:id="8621" w:name="_Toc45210631"/>
      <w:bookmarkStart w:id="8622" w:name="_Toc51861458"/>
      <w:bookmarkStart w:id="8623" w:name="_Toc193391751"/>
      <w:bookmarkEnd w:id="8617"/>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8618"/>
      <w:bookmarkEnd w:id="8619"/>
      <w:bookmarkEnd w:id="8620"/>
      <w:bookmarkEnd w:id="8621"/>
      <w:bookmarkEnd w:id="8622"/>
      <w:bookmarkEnd w:id="8623"/>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bookmarkStart w:id="8624" w:name="_CRTableG_101"/>
      <w:r w:rsidRPr="0073469F">
        <w:lastRenderedPageBreak/>
        <w:t>Table</w:t>
      </w:r>
      <w:r>
        <w:t> </w:t>
      </w:r>
      <w:bookmarkEnd w:id="8624"/>
      <w:r>
        <w:t>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8625" w:name="_CRG_11"/>
      <w:bookmarkStart w:id="8626" w:name="_Toc20156535"/>
      <w:bookmarkStart w:id="8627" w:name="_Toc27501731"/>
      <w:bookmarkStart w:id="8628" w:name="_Toc36049862"/>
      <w:bookmarkStart w:id="8629" w:name="_Toc45210632"/>
      <w:bookmarkStart w:id="8630" w:name="_Toc51861459"/>
      <w:bookmarkStart w:id="8631" w:name="_Toc193391752"/>
      <w:bookmarkEnd w:id="8625"/>
      <w:r w:rsidRPr="0073469F">
        <w:t>G.</w:t>
      </w:r>
      <w:r>
        <w:t>11</w:t>
      </w:r>
      <w:r w:rsidRPr="0073469F">
        <w:tab/>
        <w:t xml:space="preserve">MCPTT emergency </w:t>
      </w:r>
      <w:r>
        <w:t>private</w:t>
      </w:r>
      <w:r w:rsidRPr="0073469F">
        <w:t xml:space="preserve"> call state</w:t>
      </w:r>
      <w:bookmarkEnd w:id="8626"/>
      <w:bookmarkEnd w:id="8627"/>
      <w:bookmarkEnd w:id="8628"/>
      <w:bookmarkEnd w:id="8629"/>
      <w:bookmarkEnd w:id="8630"/>
      <w:bookmarkEnd w:id="8631"/>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bookmarkStart w:id="8632" w:name="_CRTableG_111"/>
      <w:r w:rsidRPr="0073469F">
        <w:lastRenderedPageBreak/>
        <w:t>Table</w:t>
      </w:r>
      <w:r>
        <w:t> </w:t>
      </w:r>
      <w:bookmarkEnd w:id="8632"/>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8633" w:name="_CRG_12"/>
      <w:bookmarkStart w:id="8634" w:name="_Toc20156536"/>
      <w:bookmarkStart w:id="8635" w:name="_Toc27501732"/>
      <w:bookmarkStart w:id="8636" w:name="_Toc36049863"/>
      <w:bookmarkStart w:id="8637" w:name="_Toc45210633"/>
      <w:bookmarkStart w:id="8638" w:name="_Toc51861460"/>
      <w:bookmarkStart w:id="8639" w:name="_Toc193391753"/>
      <w:bookmarkEnd w:id="8633"/>
      <w:r w:rsidRPr="0073469F">
        <w:t>G.</w:t>
      </w:r>
      <w:r>
        <w:t>12</w:t>
      </w:r>
      <w:r w:rsidRPr="0073469F">
        <w:tab/>
        <w:t xml:space="preserve">MCPTT </w:t>
      </w:r>
      <w:r>
        <w:t xml:space="preserve">private </w:t>
      </w:r>
      <w:r w:rsidRPr="0073469F">
        <w:t>emergency alert state</w:t>
      </w:r>
      <w:bookmarkEnd w:id="8634"/>
      <w:bookmarkEnd w:id="8635"/>
      <w:bookmarkEnd w:id="8636"/>
      <w:bookmarkEnd w:id="8637"/>
      <w:bookmarkEnd w:id="8638"/>
      <w:bookmarkEnd w:id="8639"/>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bookmarkStart w:id="8640" w:name="_CRTableG_121"/>
      <w:r w:rsidRPr="0073469F">
        <w:lastRenderedPageBreak/>
        <w:t>Table</w:t>
      </w:r>
      <w:r>
        <w:t> </w:t>
      </w:r>
      <w:bookmarkEnd w:id="8640"/>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8641" w:name="_CRG_13"/>
      <w:bookmarkStart w:id="8642" w:name="_Toc20156537"/>
      <w:bookmarkStart w:id="8643" w:name="_Toc27501733"/>
      <w:bookmarkStart w:id="8644" w:name="_Toc36049864"/>
      <w:bookmarkStart w:id="8645" w:name="_Toc45210634"/>
      <w:bookmarkStart w:id="8646" w:name="_Toc51861461"/>
      <w:bookmarkStart w:id="8647" w:name="_Toc193391754"/>
      <w:bookmarkEnd w:id="8641"/>
      <w:r>
        <w:t>G.13</w:t>
      </w:r>
      <w:r>
        <w:tab/>
        <w:t>Private call call-back state information</w:t>
      </w:r>
      <w:bookmarkEnd w:id="8642"/>
      <w:bookmarkEnd w:id="8643"/>
      <w:bookmarkEnd w:id="8644"/>
      <w:bookmarkEnd w:id="8645"/>
      <w:bookmarkEnd w:id="8646"/>
      <w:bookmarkEnd w:id="8647"/>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bookmarkStart w:id="8648" w:name="_CRTableG_131"/>
      <w:r w:rsidRPr="001A2991">
        <w:lastRenderedPageBreak/>
        <w:t>Table </w:t>
      </w:r>
      <w:bookmarkEnd w:id="8648"/>
      <w:r w:rsidRPr="001A2991">
        <w:t>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bookmarkStart w:id="8649" w:name="_CRTableG_132"/>
      <w:r w:rsidRPr="00DA0A54">
        <w:t>Table </w:t>
      </w:r>
      <w:bookmarkEnd w:id="8649"/>
      <w:r w:rsidRPr="00DA0A54">
        <w:t>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8650" w:name="_CRG_14"/>
      <w:bookmarkStart w:id="8651" w:name="_Toc193391755"/>
      <w:bookmarkEnd w:id="8650"/>
      <w:r w:rsidRPr="0073469F">
        <w:rPr>
          <w:lang w:eastAsia="zh-CN"/>
        </w:rPr>
        <w:lastRenderedPageBreak/>
        <w:t>G</w:t>
      </w:r>
      <w:r w:rsidRPr="0073469F">
        <w:t>.</w:t>
      </w:r>
      <w:r>
        <w:rPr>
          <w:lang w:eastAsia="zh-CN"/>
        </w:rPr>
        <w:t>14</w:t>
      </w:r>
      <w:r w:rsidRPr="0073469F">
        <w:tab/>
        <w:t xml:space="preserve">In-progress emergency </w:t>
      </w:r>
      <w:r>
        <w:t xml:space="preserve">adhoc </w:t>
      </w:r>
      <w:r w:rsidRPr="0073469F">
        <w:t>group state</w:t>
      </w:r>
      <w:bookmarkEnd w:id="8651"/>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bookmarkStart w:id="8652" w:name="_CRTableG_141"/>
      <w:r w:rsidRPr="0073469F">
        <w:t>Table</w:t>
      </w:r>
      <w:r>
        <w:t> </w:t>
      </w:r>
      <w:bookmarkEnd w:id="8652"/>
      <w:r w:rsidRPr="0073469F">
        <w:t>G.</w:t>
      </w:r>
      <w:r>
        <w:t>14</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56558CAC" w14:textId="77777777" w:rsidTr="00AE7526">
        <w:trPr>
          <w:trHeight w:val="354"/>
          <w:jc w:val="center"/>
        </w:trPr>
        <w:tc>
          <w:tcPr>
            <w:tcW w:w="2808" w:type="dxa"/>
          </w:tcPr>
          <w:p w14:paraId="639D08B5" w14:textId="77777777" w:rsidR="009A02EF" w:rsidRPr="0073469F" w:rsidRDefault="009A02EF" w:rsidP="00AE7526">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1A6402DD" w14:textId="77777777" w:rsidR="009A02EF" w:rsidRPr="0073469F" w:rsidRDefault="009A02EF" w:rsidP="00AE7526">
            <w:pPr>
              <w:pStyle w:val="TAH"/>
              <w:rPr>
                <w:noProof/>
              </w:rPr>
            </w:pPr>
            <w:r w:rsidRPr="0073469F">
              <w:rPr>
                <w:noProof/>
              </w:rPr>
              <w:t>State-entering events</w:t>
            </w:r>
          </w:p>
        </w:tc>
        <w:tc>
          <w:tcPr>
            <w:tcW w:w="1945" w:type="dxa"/>
          </w:tcPr>
          <w:p w14:paraId="09CE9C79" w14:textId="77777777" w:rsidR="009A02EF" w:rsidRPr="0073469F" w:rsidRDefault="009A02EF" w:rsidP="00AE7526">
            <w:pPr>
              <w:pStyle w:val="TAH"/>
              <w:rPr>
                <w:noProof/>
              </w:rPr>
            </w:pPr>
            <w:r w:rsidRPr="0073469F">
              <w:rPr>
                <w:noProof/>
              </w:rPr>
              <w:t>Comments</w:t>
            </w:r>
          </w:p>
        </w:tc>
      </w:tr>
      <w:tr w:rsidR="009A02EF" w:rsidRPr="0073469F" w14:paraId="32D4D4AB" w14:textId="77777777" w:rsidTr="00AE7526">
        <w:trPr>
          <w:jc w:val="center"/>
        </w:trPr>
        <w:tc>
          <w:tcPr>
            <w:tcW w:w="2808" w:type="dxa"/>
          </w:tcPr>
          <w:p w14:paraId="2B027D99" w14:textId="77777777" w:rsidR="009A02EF" w:rsidRPr="0073469F" w:rsidRDefault="009A02EF" w:rsidP="00AE7526">
            <w:pPr>
              <w:pStyle w:val="TAL"/>
            </w:pPr>
            <w:r w:rsidRPr="0073469F">
              <w:t>"true"</w:t>
            </w:r>
          </w:p>
        </w:tc>
        <w:tc>
          <w:tcPr>
            <w:tcW w:w="2638" w:type="dxa"/>
          </w:tcPr>
          <w:p w14:paraId="19992BA1" w14:textId="77777777" w:rsidR="009A02EF" w:rsidRPr="0073469F" w:rsidRDefault="009A02EF" w:rsidP="00AE7526">
            <w:pPr>
              <w:pStyle w:val="TAL"/>
            </w:pPr>
            <w:r w:rsidRPr="0073469F">
              <w:t xml:space="preserve">acceptance by the controlling MCPTT function of an MCPTT emergency </w:t>
            </w:r>
            <w:r>
              <w:t xml:space="preserve">adhoc </w:t>
            </w:r>
            <w:r w:rsidRPr="0073469F">
              <w:t>group call request.</w:t>
            </w:r>
          </w:p>
        </w:tc>
        <w:tc>
          <w:tcPr>
            <w:tcW w:w="1945" w:type="dxa"/>
          </w:tcPr>
          <w:p w14:paraId="242B792F" w14:textId="77777777" w:rsidR="009A02EF" w:rsidRPr="0073469F" w:rsidRDefault="009A02EF" w:rsidP="00AE7526">
            <w:pPr>
              <w:pStyle w:val="TAL"/>
            </w:pPr>
          </w:p>
        </w:tc>
      </w:tr>
      <w:tr w:rsidR="009A02EF" w:rsidRPr="0073469F" w14:paraId="1A8FE54A" w14:textId="77777777" w:rsidTr="00AE7526">
        <w:trPr>
          <w:jc w:val="center"/>
        </w:trPr>
        <w:tc>
          <w:tcPr>
            <w:tcW w:w="2808" w:type="dxa"/>
          </w:tcPr>
          <w:p w14:paraId="29EF80BC" w14:textId="77777777" w:rsidR="009A02EF" w:rsidRPr="0073469F" w:rsidRDefault="009A02EF" w:rsidP="00AE7526">
            <w:pPr>
              <w:pStyle w:val="TAL"/>
            </w:pPr>
            <w:r w:rsidRPr="0073469F">
              <w:t>"false"</w:t>
            </w:r>
          </w:p>
        </w:tc>
        <w:tc>
          <w:tcPr>
            <w:tcW w:w="2638" w:type="dxa"/>
          </w:tcPr>
          <w:p w14:paraId="642A7341" w14:textId="77777777" w:rsidR="009A02EF" w:rsidRDefault="009A02EF" w:rsidP="00AE7526">
            <w:pPr>
              <w:pStyle w:val="TAL"/>
            </w:pPr>
            <w:r w:rsidRPr="0073469F">
              <w:t>initial</w:t>
            </w:r>
            <w:r>
              <w:t xml:space="preserve"> state prior to any call activity</w:t>
            </w:r>
          </w:p>
          <w:p w14:paraId="4B945EFA" w14:textId="77777777" w:rsidR="009A02EF" w:rsidRPr="0073469F" w:rsidRDefault="009A02EF" w:rsidP="00AE7526">
            <w:pPr>
              <w:pStyle w:val="TAL"/>
            </w:pPr>
          </w:p>
          <w:p w14:paraId="160C78E9" w14:textId="77777777" w:rsidR="009A02EF" w:rsidRPr="0073469F" w:rsidRDefault="009A02EF" w:rsidP="00AE7526">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1945" w:type="dxa"/>
          </w:tcPr>
          <w:p w14:paraId="77873F2F" w14:textId="77777777" w:rsidR="009A02EF" w:rsidRPr="0073469F" w:rsidRDefault="009A02EF" w:rsidP="00AE7526"/>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8653" w:name="_CRG_15"/>
      <w:bookmarkStart w:id="8654" w:name="_Toc193391756"/>
      <w:bookmarkEnd w:id="8653"/>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8654"/>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bookmarkStart w:id="8655" w:name="_CRTableG_151"/>
      <w:r w:rsidRPr="0073469F">
        <w:lastRenderedPageBreak/>
        <w:t>Table</w:t>
      </w:r>
      <w:r>
        <w:t> </w:t>
      </w:r>
      <w:bookmarkEnd w:id="8655"/>
      <w:r w:rsidRPr="0073469F">
        <w:t>G.</w:t>
      </w:r>
      <w:r>
        <w:t>15</w:t>
      </w:r>
      <w:r w:rsidRPr="0073469F">
        <w:t xml:space="preserve">-1: MCPTT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696F53A1" w14:textId="77777777" w:rsidTr="00AE7526">
        <w:trPr>
          <w:trHeight w:val="354"/>
          <w:jc w:val="center"/>
        </w:trPr>
        <w:tc>
          <w:tcPr>
            <w:tcW w:w="2808" w:type="dxa"/>
          </w:tcPr>
          <w:p w14:paraId="398E0B34" w14:textId="77777777" w:rsidR="009A02EF" w:rsidRPr="0073469F" w:rsidRDefault="009A02EF" w:rsidP="00AE7526">
            <w:pPr>
              <w:pStyle w:val="TAH"/>
              <w:rPr>
                <w:noProof/>
              </w:rPr>
            </w:pPr>
            <w:r w:rsidRPr="0073469F">
              <w:t xml:space="preserve">MCPTT emergency </w:t>
            </w:r>
            <w:r>
              <w:t xml:space="preserve">adhoc </w:t>
            </w:r>
            <w:r w:rsidRPr="0073469F">
              <w:t>group state values</w:t>
            </w:r>
          </w:p>
        </w:tc>
        <w:tc>
          <w:tcPr>
            <w:tcW w:w="2638" w:type="dxa"/>
          </w:tcPr>
          <w:p w14:paraId="19509772" w14:textId="77777777" w:rsidR="009A02EF" w:rsidRPr="0073469F" w:rsidRDefault="009A02EF" w:rsidP="00AE7526">
            <w:pPr>
              <w:pStyle w:val="TAH"/>
              <w:rPr>
                <w:noProof/>
              </w:rPr>
            </w:pPr>
            <w:r w:rsidRPr="0073469F">
              <w:t>State-entering events</w:t>
            </w:r>
          </w:p>
        </w:tc>
        <w:tc>
          <w:tcPr>
            <w:tcW w:w="1945" w:type="dxa"/>
          </w:tcPr>
          <w:p w14:paraId="43CEA3D1" w14:textId="77777777" w:rsidR="009A02EF" w:rsidRPr="0073469F" w:rsidRDefault="009A02EF" w:rsidP="00AE7526">
            <w:pPr>
              <w:pStyle w:val="TAH"/>
              <w:rPr>
                <w:noProof/>
              </w:rPr>
            </w:pPr>
            <w:r w:rsidRPr="0073469F">
              <w:t>Comments</w:t>
            </w:r>
          </w:p>
        </w:tc>
      </w:tr>
      <w:tr w:rsidR="009A02EF" w:rsidRPr="0073469F" w14:paraId="59AA316F" w14:textId="77777777" w:rsidTr="00AE7526">
        <w:trPr>
          <w:jc w:val="center"/>
        </w:trPr>
        <w:tc>
          <w:tcPr>
            <w:tcW w:w="2808" w:type="dxa"/>
          </w:tcPr>
          <w:p w14:paraId="6EE824FF"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5AE03ED9" w14:textId="77777777" w:rsidR="009A02EF" w:rsidRPr="0073469F" w:rsidRDefault="009A02EF" w:rsidP="00AE7526">
            <w:pPr>
              <w:pStyle w:val="TAL"/>
              <w:rPr>
                <w:noProof/>
              </w:rPr>
            </w:pPr>
            <w:r>
              <w:rPr>
                <w:noProof/>
              </w:rPr>
              <w:t>initial state prior to any call activity</w:t>
            </w:r>
          </w:p>
          <w:p w14:paraId="67D8008B" w14:textId="77777777" w:rsidR="009A02EF" w:rsidRPr="0073469F" w:rsidRDefault="009A02EF" w:rsidP="00AE7526">
            <w:pPr>
              <w:pStyle w:val="TAL"/>
              <w:rPr>
                <w:noProof/>
              </w:rPr>
            </w:pPr>
          </w:p>
          <w:p w14:paraId="6499BC0C"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AE7526">
            <w:pPr>
              <w:pStyle w:val="TAL"/>
              <w:rPr>
                <w:noProof/>
              </w:rPr>
            </w:pPr>
          </w:p>
          <w:p w14:paraId="5CB39E63"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1D02862" w14:textId="77777777" w:rsidR="009A02EF" w:rsidRPr="0073469F" w:rsidRDefault="009A02EF" w:rsidP="00AE7526">
            <w:pPr>
              <w:pStyle w:val="TAL"/>
            </w:pPr>
          </w:p>
        </w:tc>
      </w:tr>
      <w:tr w:rsidR="009A02EF" w:rsidRPr="0073469F" w14:paraId="089A7E38" w14:textId="77777777" w:rsidTr="00AE7526">
        <w:trPr>
          <w:jc w:val="center"/>
        </w:trPr>
        <w:tc>
          <w:tcPr>
            <w:tcW w:w="2808" w:type="dxa"/>
          </w:tcPr>
          <w:p w14:paraId="713756A6"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73040AA6"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AE7526">
            <w:pPr>
              <w:pStyle w:val="TAL"/>
              <w:rPr>
                <w:noProof/>
              </w:rPr>
            </w:pPr>
          </w:p>
          <w:p w14:paraId="54B69DBC" w14:textId="77777777" w:rsidR="009A02EF" w:rsidRPr="0073469F" w:rsidRDefault="009A02EF" w:rsidP="00AE7526">
            <w:pPr>
              <w:pStyle w:val="TAL"/>
            </w:pPr>
            <w:r w:rsidRPr="0073469F">
              <w:rPr>
                <w:noProof/>
              </w:rPr>
              <w:t xml:space="preserve">Emergency </w:t>
            </w:r>
            <w:r>
              <w:rPr>
                <w:noProof/>
              </w:rPr>
              <w:t xml:space="preserve">adhoc </w:t>
            </w:r>
            <w:r w:rsidRPr="0073469F">
              <w:rPr>
                <w:noProof/>
              </w:rPr>
              <w:t>group call request received (on behalf of another user)</w:t>
            </w:r>
          </w:p>
        </w:tc>
        <w:tc>
          <w:tcPr>
            <w:tcW w:w="1945" w:type="dxa"/>
          </w:tcPr>
          <w:p w14:paraId="7CCE1221" w14:textId="77777777" w:rsidR="009A02EF" w:rsidRPr="0073469F" w:rsidRDefault="009A02EF" w:rsidP="00AE7526">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AE7526">
        <w:trPr>
          <w:jc w:val="center"/>
        </w:trPr>
        <w:tc>
          <w:tcPr>
            <w:tcW w:w="2808" w:type="dxa"/>
          </w:tcPr>
          <w:p w14:paraId="29E8D222"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63D22722"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03439D1"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AE7526">
        <w:trPr>
          <w:jc w:val="center"/>
        </w:trPr>
        <w:tc>
          <w:tcPr>
            <w:tcW w:w="2808" w:type="dxa"/>
          </w:tcPr>
          <w:p w14:paraId="51EDA794"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2542C304"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AE7526">
            <w:pPr>
              <w:pStyle w:val="TAL"/>
            </w:pPr>
          </w:p>
        </w:tc>
        <w:tc>
          <w:tcPr>
            <w:tcW w:w="1945" w:type="dxa"/>
          </w:tcPr>
          <w:p w14:paraId="73F0CDA0" w14:textId="77777777" w:rsidR="009A02EF" w:rsidRPr="0073469F" w:rsidRDefault="009A02EF" w:rsidP="00AE7526">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8656" w:name="_CRG_16"/>
      <w:bookmarkStart w:id="8657" w:name="_Toc193391757"/>
      <w:bookmarkEnd w:id="8656"/>
      <w:r w:rsidRPr="0073469F">
        <w:t>G.</w:t>
      </w:r>
      <w:r>
        <w:t>16</w:t>
      </w:r>
      <w:r w:rsidRPr="0073469F">
        <w:tab/>
        <w:t xml:space="preserve">MCPTT emergency </w:t>
      </w:r>
      <w:r>
        <w:t xml:space="preserve">adhoc </w:t>
      </w:r>
      <w:r w:rsidRPr="0073469F">
        <w:t>group call state</w:t>
      </w:r>
      <w:bookmarkEnd w:id="8657"/>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bookmarkStart w:id="8658" w:name="_CRTableG_161"/>
      <w:r w:rsidRPr="0073469F">
        <w:lastRenderedPageBreak/>
        <w:t>Table</w:t>
      </w:r>
      <w:r>
        <w:t> </w:t>
      </w:r>
      <w:bookmarkEnd w:id="8658"/>
      <w:r w:rsidRPr="0073469F">
        <w:t>G.</w:t>
      </w:r>
      <w:r>
        <w:t>16</w:t>
      </w:r>
      <w:r w:rsidRPr="0073469F">
        <w:t xml:space="preserve">-1: MCPTT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53AC3250" w14:textId="77777777" w:rsidTr="00AE7526">
        <w:trPr>
          <w:trHeight w:val="354"/>
          <w:jc w:val="center"/>
        </w:trPr>
        <w:tc>
          <w:tcPr>
            <w:tcW w:w="2808" w:type="dxa"/>
          </w:tcPr>
          <w:p w14:paraId="61F89D33" w14:textId="77777777" w:rsidR="009A02EF" w:rsidRPr="0073469F" w:rsidRDefault="009A02EF" w:rsidP="00AE7526">
            <w:pPr>
              <w:pStyle w:val="TAH"/>
              <w:rPr>
                <w:noProof/>
              </w:rPr>
            </w:pPr>
            <w:r w:rsidRPr="0073469F">
              <w:t xml:space="preserve">MCPTT emergency </w:t>
            </w:r>
            <w:r>
              <w:t xml:space="preserve">adhoc </w:t>
            </w:r>
            <w:r w:rsidRPr="0073469F">
              <w:t>group call state values</w:t>
            </w:r>
          </w:p>
        </w:tc>
        <w:tc>
          <w:tcPr>
            <w:tcW w:w="2638" w:type="dxa"/>
          </w:tcPr>
          <w:p w14:paraId="19B398C1" w14:textId="77777777" w:rsidR="009A02EF" w:rsidRPr="0073469F" w:rsidRDefault="009A02EF" w:rsidP="00AE7526">
            <w:pPr>
              <w:pStyle w:val="TAH"/>
              <w:rPr>
                <w:noProof/>
              </w:rPr>
            </w:pPr>
            <w:r w:rsidRPr="0073469F">
              <w:t>Semantics</w:t>
            </w:r>
          </w:p>
        </w:tc>
        <w:tc>
          <w:tcPr>
            <w:tcW w:w="2430" w:type="dxa"/>
          </w:tcPr>
          <w:p w14:paraId="19F7D4D2" w14:textId="77777777" w:rsidR="009A02EF" w:rsidRPr="0073469F" w:rsidRDefault="009A02EF" w:rsidP="00AE7526">
            <w:pPr>
              <w:pStyle w:val="TAH"/>
              <w:rPr>
                <w:noProof/>
              </w:rPr>
            </w:pPr>
            <w:r w:rsidRPr="0073469F">
              <w:t>Comments</w:t>
            </w:r>
          </w:p>
        </w:tc>
      </w:tr>
      <w:tr w:rsidR="009A02EF" w:rsidRPr="0073469F" w14:paraId="1FA5005B" w14:textId="77777777" w:rsidTr="00AE7526">
        <w:trPr>
          <w:jc w:val="center"/>
        </w:trPr>
        <w:tc>
          <w:tcPr>
            <w:tcW w:w="2808" w:type="dxa"/>
          </w:tcPr>
          <w:p w14:paraId="1012FF7B"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43DFD20C" w14:textId="77777777" w:rsidR="009A02EF" w:rsidRPr="0073469F" w:rsidRDefault="009A02EF" w:rsidP="00AE7526">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2430" w:type="dxa"/>
          </w:tcPr>
          <w:p w14:paraId="7C89F152" w14:textId="77777777" w:rsidR="009A02EF" w:rsidRPr="0073469F" w:rsidRDefault="009A02EF" w:rsidP="00AE7526">
            <w:pPr>
              <w:pStyle w:val="TAL"/>
              <w:rPr>
                <w:b/>
              </w:rPr>
            </w:pPr>
            <w:r w:rsidRPr="0073469F">
              <w:rPr>
                <w:b/>
              </w:rPr>
              <w:t>MCPTT emergency state:</w:t>
            </w:r>
          </w:p>
          <w:p w14:paraId="52FBC442" w14:textId="77777777" w:rsidR="009A02EF" w:rsidRPr="0073469F" w:rsidRDefault="009A02EF" w:rsidP="00AE7526">
            <w:pPr>
              <w:pStyle w:val="TAL"/>
            </w:pPr>
            <w:r w:rsidRPr="0073469F">
              <w:t>may or may not be set in this state, depending upon the MCPTT client's MEA state</w:t>
            </w:r>
          </w:p>
        </w:tc>
      </w:tr>
      <w:tr w:rsidR="009A02EF" w:rsidRPr="0073469F" w14:paraId="13CC06EA" w14:textId="77777777" w:rsidTr="00AE7526">
        <w:trPr>
          <w:jc w:val="center"/>
        </w:trPr>
        <w:tc>
          <w:tcPr>
            <w:tcW w:w="2808" w:type="dxa"/>
          </w:tcPr>
          <w:p w14:paraId="180B5783"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0628F5C4" w14:textId="77777777" w:rsidR="009A02EF" w:rsidRPr="0073469F" w:rsidRDefault="009A02EF" w:rsidP="00AE7526">
            <w:pPr>
              <w:pStyle w:val="TAL"/>
            </w:pPr>
            <w:r w:rsidRPr="0073469F">
              <w:rPr>
                <w:noProof/>
              </w:rPr>
              <w:t xml:space="preserve">MCPTT client has initiated an MCPTT emergency </w:t>
            </w:r>
            <w:r>
              <w:t xml:space="preserve">adhoc </w:t>
            </w:r>
            <w:r w:rsidRPr="0073469F">
              <w:rPr>
                <w:noProof/>
              </w:rPr>
              <w:t>group call request.</w:t>
            </w:r>
          </w:p>
        </w:tc>
        <w:tc>
          <w:tcPr>
            <w:tcW w:w="2430" w:type="dxa"/>
          </w:tcPr>
          <w:p w14:paraId="6C690404" w14:textId="77777777" w:rsidR="009A02EF" w:rsidRPr="0073469F" w:rsidRDefault="009A02EF" w:rsidP="00AE7526">
            <w:pPr>
              <w:pStyle w:val="TAL"/>
            </w:pPr>
            <w:r w:rsidRPr="0073469F">
              <w:rPr>
                <w:b/>
                <w:noProof/>
              </w:rPr>
              <w:t xml:space="preserve">MCPTT emergency state: </w:t>
            </w:r>
            <w:r w:rsidRPr="0073469F">
              <w:rPr>
                <w:noProof/>
              </w:rPr>
              <w:t>is set</w:t>
            </w:r>
          </w:p>
        </w:tc>
      </w:tr>
      <w:tr w:rsidR="009A02EF" w:rsidRPr="0073469F" w14:paraId="613B92A8" w14:textId="77777777" w:rsidTr="00AE7526">
        <w:trPr>
          <w:jc w:val="center"/>
        </w:trPr>
        <w:tc>
          <w:tcPr>
            <w:tcW w:w="2808" w:type="dxa"/>
          </w:tcPr>
          <w:p w14:paraId="1532036C"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3AB9F37E" w14:textId="77777777" w:rsidR="009A02EF" w:rsidRPr="0073469F" w:rsidRDefault="009A02EF" w:rsidP="00AE7526">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AE7526">
            <w:pPr>
              <w:pStyle w:val="TAL"/>
            </w:pPr>
          </w:p>
        </w:tc>
        <w:tc>
          <w:tcPr>
            <w:tcW w:w="2430" w:type="dxa"/>
          </w:tcPr>
          <w:p w14:paraId="5B2AA5D9" w14:textId="77777777" w:rsidR="009A02EF" w:rsidRPr="0073469F" w:rsidRDefault="009A02EF" w:rsidP="00AE7526">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AE7526">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8659" w:name="_CRG_17"/>
      <w:bookmarkStart w:id="8660" w:name="_Toc193391758"/>
      <w:bookmarkEnd w:id="8659"/>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8660"/>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bookmarkStart w:id="8661" w:name="_CRTableG_171"/>
      <w:r w:rsidRPr="0073469F">
        <w:t>Table</w:t>
      </w:r>
      <w:r>
        <w:t> </w:t>
      </w:r>
      <w:bookmarkEnd w:id="8661"/>
      <w:r w:rsidRPr="0073469F">
        <w:t>G.</w:t>
      </w:r>
      <w:r>
        <w:t>17</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79300815" w14:textId="77777777" w:rsidTr="00AE7526">
        <w:trPr>
          <w:trHeight w:val="354"/>
          <w:jc w:val="center"/>
        </w:trPr>
        <w:tc>
          <w:tcPr>
            <w:tcW w:w="2808" w:type="dxa"/>
          </w:tcPr>
          <w:p w14:paraId="30400716" w14:textId="77777777" w:rsidR="009A02EF" w:rsidRPr="0073469F" w:rsidRDefault="009A02EF" w:rsidP="00AE7526">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235C9CFA" w14:textId="77777777" w:rsidR="009A02EF" w:rsidRPr="0073469F" w:rsidRDefault="009A02EF" w:rsidP="00AE7526">
            <w:pPr>
              <w:pStyle w:val="TAH"/>
              <w:rPr>
                <w:noProof/>
              </w:rPr>
            </w:pPr>
            <w:r w:rsidRPr="0073469F">
              <w:rPr>
                <w:noProof/>
              </w:rPr>
              <w:t>State-entering events</w:t>
            </w:r>
          </w:p>
        </w:tc>
        <w:tc>
          <w:tcPr>
            <w:tcW w:w="1945" w:type="dxa"/>
          </w:tcPr>
          <w:p w14:paraId="32FEEF53" w14:textId="77777777" w:rsidR="009A02EF" w:rsidRPr="0073469F" w:rsidRDefault="009A02EF" w:rsidP="00AE7526">
            <w:pPr>
              <w:pStyle w:val="TAH"/>
              <w:rPr>
                <w:noProof/>
              </w:rPr>
            </w:pPr>
            <w:r w:rsidRPr="0073469F">
              <w:rPr>
                <w:noProof/>
              </w:rPr>
              <w:t>Comments</w:t>
            </w:r>
          </w:p>
        </w:tc>
      </w:tr>
      <w:tr w:rsidR="009A02EF" w:rsidRPr="0073469F" w14:paraId="1001DE29" w14:textId="77777777" w:rsidTr="00AE7526">
        <w:trPr>
          <w:jc w:val="center"/>
        </w:trPr>
        <w:tc>
          <w:tcPr>
            <w:tcW w:w="2808" w:type="dxa"/>
          </w:tcPr>
          <w:p w14:paraId="42B31207" w14:textId="77777777" w:rsidR="009A02EF" w:rsidRPr="0073469F" w:rsidRDefault="009A02EF" w:rsidP="00AE7526">
            <w:pPr>
              <w:pStyle w:val="TAL"/>
            </w:pPr>
            <w:r w:rsidRPr="0073469F">
              <w:t>"true"</w:t>
            </w:r>
          </w:p>
        </w:tc>
        <w:tc>
          <w:tcPr>
            <w:tcW w:w="2638" w:type="dxa"/>
          </w:tcPr>
          <w:p w14:paraId="6AC76EE2"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r>
              <w:t xml:space="preserve">adhoc </w:t>
            </w:r>
            <w:r w:rsidRPr="0073469F">
              <w:t>group call request.</w:t>
            </w:r>
          </w:p>
        </w:tc>
        <w:tc>
          <w:tcPr>
            <w:tcW w:w="1945" w:type="dxa"/>
          </w:tcPr>
          <w:p w14:paraId="7FF5B3DB" w14:textId="77777777" w:rsidR="009A02EF" w:rsidRPr="0073469F" w:rsidRDefault="009A02EF" w:rsidP="00AE7526">
            <w:pPr>
              <w:pStyle w:val="TAL"/>
            </w:pPr>
          </w:p>
        </w:tc>
      </w:tr>
      <w:tr w:rsidR="009A02EF" w:rsidRPr="0073469F" w14:paraId="23AAF151" w14:textId="77777777" w:rsidTr="00AE7526">
        <w:trPr>
          <w:jc w:val="center"/>
        </w:trPr>
        <w:tc>
          <w:tcPr>
            <w:tcW w:w="2808" w:type="dxa"/>
          </w:tcPr>
          <w:p w14:paraId="32B47947" w14:textId="77777777" w:rsidR="009A02EF" w:rsidRPr="0073469F" w:rsidRDefault="009A02EF" w:rsidP="00AE7526">
            <w:pPr>
              <w:pStyle w:val="TAL"/>
            </w:pPr>
            <w:r w:rsidRPr="0073469F">
              <w:t>"false"</w:t>
            </w:r>
          </w:p>
        </w:tc>
        <w:tc>
          <w:tcPr>
            <w:tcW w:w="2638" w:type="dxa"/>
          </w:tcPr>
          <w:p w14:paraId="509D5CFA" w14:textId="77777777" w:rsidR="009A02EF" w:rsidRPr="0073469F" w:rsidRDefault="009A02EF" w:rsidP="00AE7526">
            <w:pPr>
              <w:pStyle w:val="TAL"/>
            </w:pPr>
            <w:r>
              <w:t>initial state prior to any call activity</w:t>
            </w:r>
          </w:p>
          <w:p w14:paraId="4004C7E6" w14:textId="77777777" w:rsidR="009A02EF" w:rsidRPr="0073469F" w:rsidRDefault="009A02EF" w:rsidP="00AE7526">
            <w:pPr>
              <w:pStyle w:val="TAL"/>
            </w:pPr>
          </w:p>
          <w:p w14:paraId="12759DAC"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r>
              <w:t xml:space="preserve">adhoc </w:t>
            </w:r>
            <w:r w:rsidRPr="0073469F">
              <w:t xml:space="preserve">group </w:t>
            </w:r>
            <w:r>
              <w:t>call release</w:t>
            </w:r>
            <w:r w:rsidRPr="0073469F">
              <w:t xml:space="preserve"> request </w:t>
            </w:r>
            <w:r>
              <w:t xml:space="preserve">or </w:t>
            </w:r>
            <w:r w:rsidRPr="0073469F">
              <w:t xml:space="preserve">MCPTT </w:t>
            </w:r>
            <w:r>
              <w:t>imminent peril</w:t>
            </w:r>
            <w:r w:rsidRPr="0073469F">
              <w:t xml:space="preserve"> </w:t>
            </w:r>
            <w:r>
              <w:t xml:space="preserve">adhoc </w:t>
            </w:r>
            <w:r w:rsidRPr="0073469F">
              <w:t xml:space="preserve">group </w:t>
            </w:r>
            <w:r>
              <w:t xml:space="preserve">call release request sent by the </w:t>
            </w:r>
            <w:r w:rsidRPr="0073469F">
              <w:t>controlling MCPTT function.</w:t>
            </w:r>
          </w:p>
        </w:tc>
        <w:tc>
          <w:tcPr>
            <w:tcW w:w="1945" w:type="dxa"/>
          </w:tcPr>
          <w:p w14:paraId="452E7E2A" w14:textId="77777777" w:rsidR="009A02EF" w:rsidRPr="0073469F" w:rsidRDefault="009A02EF" w:rsidP="00AE7526"/>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8662" w:name="_CRG_18"/>
      <w:bookmarkStart w:id="8663" w:name="_Toc193391759"/>
      <w:bookmarkEnd w:id="8662"/>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8663"/>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bookmarkStart w:id="8664" w:name="_CRTableG_181"/>
      <w:r w:rsidRPr="0073469F">
        <w:lastRenderedPageBreak/>
        <w:t>Table</w:t>
      </w:r>
      <w:r>
        <w:t> </w:t>
      </w:r>
      <w:bookmarkEnd w:id="8664"/>
      <w:r w:rsidRPr="0073469F">
        <w:t>G.</w:t>
      </w:r>
      <w:r>
        <w:t>18</w:t>
      </w:r>
      <w:r w:rsidRPr="0073469F">
        <w:t xml:space="preserve">-1: MCPTT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29FBA242" w14:textId="77777777" w:rsidTr="00AE7526">
        <w:trPr>
          <w:trHeight w:val="354"/>
          <w:jc w:val="center"/>
        </w:trPr>
        <w:tc>
          <w:tcPr>
            <w:tcW w:w="2808" w:type="dxa"/>
          </w:tcPr>
          <w:p w14:paraId="0463A863" w14:textId="77777777" w:rsidR="009A02EF" w:rsidRPr="0073469F" w:rsidRDefault="009A02EF" w:rsidP="00AE7526">
            <w:pPr>
              <w:pStyle w:val="TAH"/>
              <w:rPr>
                <w:noProof/>
              </w:rPr>
            </w:pPr>
            <w:r w:rsidRPr="0073469F">
              <w:t xml:space="preserve">MCPTT </w:t>
            </w:r>
            <w:r>
              <w:t>imminent peril</w:t>
            </w:r>
            <w:r w:rsidRPr="0073469F">
              <w:t xml:space="preserve"> g</w:t>
            </w:r>
            <w:r>
              <w:t xml:space="preserve"> adhoc </w:t>
            </w:r>
            <w:r w:rsidRPr="0073469F">
              <w:t>roup state values</w:t>
            </w:r>
          </w:p>
        </w:tc>
        <w:tc>
          <w:tcPr>
            <w:tcW w:w="2638" w:type="dxa"/>
          </w:tcPr>
          <w:p w14:paraId="7E3F9A94" w14:textId="77777777" w:rsidR="009A02EF" w:rsidRPr="0073469F" w:rsidRDefault="009A02EF" w:rsidP="00AE7526">
            <w:pPr>
              <w:pStyle w:val="TAH"/>
              <w:rPr>
                <w:noProof/>
              </w:rPr>
            </w:pPr>
            <w:r w:rsidRPr="0073469F">
              <w:t>State-entering events</w:t>
            </w:r>
          </w:p>
        </w:tc>
        <w:tc>
          <w:tcPr>
            <w:tcW w:w="1945" w:type="dxa"/>
          </w:tcPr>
          <w:p w14:paraId="691A1DF1" w14:textId="77777777" w:rsidR="009A02EF" w:rsidRPr="0073469F" w:rsidRDefault="009A02EF" w:rsidP="00AE7526">
            <w:pPr>
              <w:pStyle w:val="TAH"/>
              <w:rPr>
                <w:noProof/>
              </w:rPr>
            </w:pPr>
            <w:r w:rsidRPr="0073469F">
              <w:t>Comments</w:t>
            </w:r>
          </w:p>
        </w:tc>
      </w:tr>
      <w:tr w:rsidR="009A02EF" w:rsidRPr="0073469F" w14:paraId="4FA0F023" w14:textId="77777777" w:rsidTr="00AE7526">
        <w:trPr>
          <w:jc w:val="center"/>
        </w:trPr>
        <w:tc>
          <w:tcPr>
            <w:tcW w:w="2808" w:type="dxa"/>
          </w:tcPr>
          <w:p w14:paraId="358C938C" w14:textId="77777777" w:rsidR="009A02EF" w:rsidRPr="0073469F" w:rsidRDefault="009A02EF" w:rsidP="00AE7526">
            <w:pPr>
              <w:pStyle w:val="TAL"/>
            </w:pPr>
            <w:r>
              <w:rPr>
                <w:noProof/>
              </w:rPr>
              <w:t>MIAG </w:t>
            </w:r>
            <w:r w:rsidRPr="0073469F">
              <w:rPr>
                <w:noProof/>
              </w:rPr>
              <w:t>1:</w:t>
            </w:r>
            <w:r>
              <w:rPr>
                <w:noProof/>
              </w:rPr>
              <w:t> </w:t>
            </w:r>
            <w:r w:rsidRPr="0073469F">
              <w:rPr>
                <w:noProof/>
              </w:rPr>
              <w:t>no-</w:t>
            </w:r>
            <w:r>
              <w:rPr>
                <w:noProof/>
              </w:rPr>
              <w:t>imminent peril</w:t>
            </w:r>
          </w:p>
        </w:tc>
        <w:tc>
          <w:tcPr>
            <w:tcW w:w="2638" w:type="dxa"/>
          </w:tcPr>
          <w:p w14:paraId="6D0525F7" w14:textId="77777777" w:rsidR="009A02EF" w:rsidRPr="0073469F" w:rsidRDefault="009A02EF" w:rsidP="00AE7526">
            <w:pPr>
              <w:pStyle w:val="TAL"/>
              <w:rPr>
                <w:noProof/>
              </w:rPr>
            </w:pPr>
            <w:r>
              <w:rPr>
                <w:noProof/>
              </w:rPr>
              <w:t>initial state prior to any call activity</w:t>
            </w:r>
          </w:p>
          <w:p w14:paraId="798E7933" w14:textId="77777777" w:rsidR="009A02EF" w:rsidRPr="0073469F" w:rsidRDefault="009A02EF" w:rsidP="00AE7526">
            <w:pPr>
              <w:pStyle w:val="TAL"/>
              <w:rPr>
                <w:noProof/>
              </w:rPr>
            </w:pPr>
          </w:p>
          <w:p w14:paraId="69CC9F1F"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AE7526">
            <w:pPr>
              <w:pStyle w:val="TAL"/>
              <w:rPr>
                <w:noProof/>
              </w:rPr>
            </w:pPr>
          </w:p>
          <w:p w14:paraId="524DF7B2"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14244CBF" w14:textId="77777777" w:rsidR="009A02EF" w:rsidRPr="0073469F" w:rsidRDefault="009A02EF" w:rsidP="00AE7526">
            <w:pPr>
              <w:pStyle w:val="TAL"/>
            </w:pPr>
          </w:p>
        </w:tc>
      </w:tr>
      <w:tr w:rsidR="009A02EF" w:rsidRPr="0073469F" w14:paraId="1C684EDD" w14:textId="77777777" w:rsidTr="00AE7526">
        <w:trPr>
          <w:jc w:val="center"/>
        </w:trPr>
        <w:tc>
          <w:tcPr>
            <w:tcW w:w="2808" w:type="dxa"/>
          </w:tcPr>
          <w:p w14:paraId="6C2943C2" w14:textId="77777777" w:rsidR="009A02EF" w:rsidRPr="0073469F" w:rsidRDefault="009A02EF" w:rsidP="00AE7526">
            <w:pPr>
              <w:pStyle w:val="TAL"/>
            </w:pPr>
            <w:r>
              <w:rPr>
                <w:noProof/>
              </w:rPr>
              <w:t>MIAG </w:t>
            </w:r>
            <w:r w:rsidRPr="0073469F">
              <w:rPr>
                <w:noProof/>
              </w:rPr>
              <w:t>2:</w:t>
            </w:r>
            <w:r>
              <w:rPr>
                <w:noProof/>
              </w:rPr>
              <w:t> </w:t>
            </w:r>
            <w:r w:rsidRPr="0073469F">
              <w:rPr>
                <w:noProof/>
              </w:rPr>
              <w:t>in-progress</w:t>
            </w:r>
          </w:p>
        </w:tc>
        <w:tc>
          <w:tcPr>
            <w:tcW w:w="2638" w:type="dxa"/>
          </w:tcPr>
          <w:p w14:paraId="0619498A"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AE7526">
            <w:pPr>
              <w:pStyle w:val="TAL"/>
              <w:rPr>
                <w:noProof/>
              </w:rPr>
            </w:pPr>
          </w:p>
          <w:p w14:paraId="55A64923"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6750A8CB" w14:textId="77777777" w:rsidR="009A02EF" w:rsidRPr="0073469F" w:rsidRDefault="009A02EF" w:rsidP="00AE7526">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AE7526">
        <w:trPr>
          <w:jc w:val="center"/>
        </w:trPr>
        <w:tc>
          <w:tcPr>
            <w:tcW w:w="2808" w:type="dxa"/>
          </w:tcPr>
          <w:p w14:paraId="68A622F7" w14:textId="77777777" w:rsidR="009A02EF" w:rsidRPr="0073469F" w:rsidRDefault="009A02EF" w:rsidP="00AE7526">
            <w:pPr>
              <w:pStyle w:val="TAL"/>
            </w:pPr>
            <w:r>
              <w:rPr>
                <w:noProof/>
              </w:rPr>
              <w:t>MIAG </w:t>
            </w:r>
            <w:r w:rsidRPr="0073469F">
              <w:rPr>
                <w:noProof/>
              </w:rPr>
              <w:t>3:</w:t>
            </w:r>
            <w:r>
              <w:rPr>
                <w:noProof/>
              </w:rPr>
              <w:t> </w:t>
            </w:r>
            <w:r w:rsidRPr="0073469F">
              <w:rPr>
                <w:noProof/>
              </w:rPr>
              <w:t>cancel-pending</w:t>
            </w:r>
          </w:p>
        </w:tc>
        <w:tc>
          <w:tcPr>
            <w:tcW w:w="2638" w:type="dxa"/>
          </w:tcPr>
          <w:p w14:paraId="48983DCA"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38742FB"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AE7526">
        <w:trPr>
          <w:jc w:val="center"/>
        </w:trPr>
        <w:tc>
          <w:tcPr>
            <w:tcW w:w="2808" w:type="dxa"/>
          </w:tcPr>
          <w:p w14:paraId="63A46248" w14:textId="77777777" w:rsidR="009A02EF" w:rsidRPr="0073469F" w:rsidRDefault="009A02EF" w:rsidP="00AE7526">
            <w:pPr>
              <w:pStyle w:val="TAL"/>
            </w:pPr>
            <w:r>
              <w:rPr>
                <w:noProof/>
              </w:rPr>
              <w:t>MIAG </w:t>
            </w:r>
            <w:r w:rsidRPr="0073469F">
              <w:rPr>
                <w:noProof/>
              </w:rPr>
              <w:t>4:</w:t>
            </w:r>
            <w:r>
              <w:rPr>
                <w:noProof/>
              </w:rPr>
              <w:t> </w:t>
            </w:r>
            <w:r w:rsidRPr="0073469F">
              <w:rPr>
                <w:noProof/>
              </w:rPr>
              <w:t>confirm-pending</w:t>
            </w:r>
          </w:p>
        </w:tc>
        <w:tc>
          <w:tcPr>
            <w:tcW w:w="2638" w:type="dxa"/>
          </w:tcPr>
          <w:p w14:paraId="345B3E85"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AE7526">
            <w:pPr>
              <w:pStyle w:val="TAL"/>
            </w:pPr>
          </w:p>
        </w:tc>
        <w:tc>
          <w:tcPr>
            <w:tcW w:w="1945" w:type="dxa"/>
          </w:tcPr>
          <w:p w14:paraId="0E6B6254" w14:textId="77777777" w:rsidR="009A02EF" w:rsidRPr="0073469F" w:rsidRDefault="009A02EF" w:rsidP="00AE7526">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8665" w:name="_CRG_19"/>
      <w:bookmarkStart w:id="8666" w:name="_Toc193391760"/>
      <w:bookmarkEnd w:id="8665"/>
      <w:r w:rsidRPr="0073469F">
        <w:t>G.</w:t>
      </w:r>
      <w:r>
        <w:t>19</w:t>
      </w:r>
      <w:r w:rsidRPr="0073469F">
        <w:tab/>
        <w:t xml:space="preserve">MCPTT </w:t>
      </w:r>
      <w:r>
        <w:t>imminent peril</w:t>
      </w:r>
      <w:r w:rsidRPr="0073469F">
        <w:t xml:space="preserve"> </w:t>
      </w:r>
      <w:r>
        <w:t xml:space="preserve">adhoc </w:t>
      </w:r>
      <w:r w:rsidRPr="0073469F">
        <w:t>group call state</w:t>
      </w:r>
      <w:bookmarkEnd w:id="8666"/>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bookmarkStart w:id="8667" w:name="_CRTableG_191"/>
      <w:r w:rsidRPr="0073469F">
        <w:lastRenderedPageBreak/>
        <w:t>Table</w:t>
      </w:r>
      <w:r>
        <w:t> </w:t>
      </w:r>
      <w:bookmarkEnd w:id="8667"/>
      <w:r w:rsidRPr="0073469F">
        <w:t>G.</w:t>
      </w:r>
      <w:r>
        <w:t>19</w:t>
      </w:r>
      <w:r w:rsidRPr="0073469F">
        <w:t xml:space="preserve">-1: MCPTT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61C49F4C" w14:textId="77777777" w:rsidTr="00AE7526">
        <w:trPr>
          <w:trHeight w:val="354"/>
          <w:jc w:val="center"/>
        </w:trPr>
        <w:tc>
          <w:tcPr>
            <w:tcW w:w="2808" w:type="dxa"/>
          </w:tcPr>
          <w:p w14:paraId="70ED3261" w14:textId="77777777" w:rsidR="009A02EF" w:rsidRPr="0073469F" w:rsidRDefault="009A02EF" w:rsidP="00AE7526">
            <w:pPr>
              <w:pStyle w:val="TAH"/>
              <w:rPr>
                <w:noProof/>
              </w:rPr>
            </w:pPr>
            <w:r w:rsidRPr="0073469F">
              <w:t xml:space="preserve">MCPTT </w:t>
            </w:r>
            <w:r>
              <w:t>imminent peril</w:t>
            </w:r>
            <w:r w:rsidRPr="0073469F">
              <w:t xml:space="preserve"> </w:t>
            </w:r>
            <w:r>
              <w:t xml:space="preserve">adhoc </w:t>
            </w:r>
            <w:r w:rsidRPr="0073469F">
              <w:t>group call state values</w:t>
            </w:r>
          </w:p>
        </w:tc>
        <w:tc>
          <w:tcPr>
            <w:tcW w:w="2638" w:type="dxa"/>
          </w:tcPr>
          <w:p w14:paraId="56B29984" w14:textId="77777777" w:rsidR="009A02EF" w:rsidRPr="0073469F" w:rsidRDefault="009A02EF" w:rsidP="00AE7526">
            <w:pPr>
              <w:pStyle w:val="TAH"/>
              <w:rPr>
                <w:noProof/>
              </w:rPr>
            </w:pPr>
            <w:r w:rsidRPr="0073469F">
              <w:t>Semantics</w:t>
            </w:r>
          </w:p>
        </w:tc>
        <w:tc>
          <w:tcPr>
            <w:tcW w:w="2430" w:type="dxa"/>
          </w:tcPr>
          <w:p w14:paraId="1CB8348C" w14:textId="77777777" w:rsidR="009A02EF" w:rsidRPr="0073469F" w:rsidRDefault="009A02EF" w:rsidP="00AE7526">
            <w:pPr>
              <w:pStyle w:val="TAH"/>
              <w:rPr>
                <w:noProof/>
              </w:rPr>
            </w:pPr>
            <w:r w:rsidRPr="0073469F">
              <w:t>Comments</w:t>
            </w:r>
          </w:p>
        </w:tc>
      </w:tr>
      <w:tr w:rsidR="009A02EF" w:rsidRPr="0073469F" w14:paraId="0921EBC0" w14:textId="77777777" w:rsidTr="00AE7526">
        <w:trPr>
          <w:jc w:val="center"/>
        </w:trPr>
        <w:tc>
          <w:tcPr>
            <w:tcW w:w="2808" w:type="dxa"/>
          </w:tcPr>
          <w:p w14:paraId="4F20088A" w14:textId="77777777" w:rsidR="009A02EF" w:rsidRPr="00EB73DC" w:rsidRDefault="009A02EF" w:rsidP="00AE7526">
            <w:pPr>
              <w:pStyle w:val="TAL"/>
              <w:rPr>
                <w:lang w:val="fr-FR"/>
              </w:rPr>
            </w:pPr>
            <w:r w:rsidRPr="00EB73DC">
              <w:rPr>
                <w:noProof/>
                <w:lang w:val="fr-FR"/>
              </w:rPr>
              <w:t>MI</w:t>
            </w:r>
            <w:r>
              <w:rPr>
                <w:noProof/>
                <w:lang w:val="fr-FR"/>
              </w:rPr>
              <w:t>AGC 1: imminent-</w:t>
            </w:r>
            <w:r w:rsidRPr="00EB73DC">
              <w:rPr>
                <w:noProof/>
                <w:lang w:val="fr-FR"/>
              </w:rPr>
              <w:t>peril-gc-capable</w:t>
            </w:r>
          </w:p>
        </w:tc>
        <w:tc>
          <w:tcPr>
            <w:tcW w:w="2638" w:type="dxa"/>
          </w:tcPr>
          <w:p w14:paraId="1AF47F7C" w14:textId="77777777" w:rsidR="009A02EF" w:rsidRPr="0073469F" w:rsidRDefault="009A02EF" w:rsidP="00AE7526">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30CB7A5C" w14:textId="77777777" w:rsidR="009A02EF" w:rsidRPr="0073469F" w:rsidRDefault="009A02EF" w:rsidP="00AE7526">
            <w:pPr>
              <w:pStyle w:val="TAL"/>
            </w:pPr>
            <w:r>
              <w:t>In this state, the MCPTT imminent peril adhoc group state will be set to "MIAG 1: no-imminent-peril".</w:t>
            </w:r>
          </w:p>
        </w:tc>
      </w:tr>
      <w:tr w:rsidR="009A02EF" w:rsidRPr="0073469F" w14:paraId="06D66748" w14:textId="77777777" w:rsidTr="00AE7526">
        <w:trPr>
          <w:jc w:val="center"/>
        </w:trPr>
        <w:tc>
          <w:tcPr>
            <w:tcW w:w="2808" w:type="dxa"/>
          </w:tcPr>
          <w:p w14:paraId="755DCD6F" w14:textId="77777777" w:rsidR="009A02EF" w:rsidRPr="0073469F" w:rsidRDefault="009A02EF" w:rsidP="00AE7526">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2A9F0D5E" w14:textId="77777777" w:rsidR="009A02EF" w:rsidRPr="0073469F" w:rsidRDefault="009A02EF" w:rsidP="00AE7526">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2430" w:type="dxa"/>
          </w:tcPr>
          <w:p w14:paraId="32D0944F" w14:textId="77777777" w:rsidR="009A02EF" w:rsidRPr="0073469F" w:rsidRDefault="009A02EF" w:rsidP="00AE7526">
            <w:pPr>
              <w:pStyle w:val="TAL"/>
            </w:pPr>
            <w:r>
              <w:t>In this state, the MCPTT imminent peril adhoc group state will be set to "MIAG 4: confirm-pending" if not already in the "MIAG 2: in-progress" state.</w:t>
            </w:r>
          </w:p>
        </w:tc>
      </w:tr>
      <w:tr w:rsidR="009A02EF" w:rsidRPr="0073469F" w14:paraId="6095CE31" w14:textId="77777777" w:rsidTr="00AE7526">
        <w:trPr>
          <w:jc w:val="center"/>
        </w:trPr>
        <w:tc>
          <w:tcPr>
            <w:tcW w:w="2808" w:type="dxa"/>
          </w:tcPr>
          <w:p w14:paraId="6A44DAB1" w14:textId="77777777" w:rsidR="009A02EF" w:rsidRPr="0073469F" w:rsidRDefault="009A02EF" w:rsidP="00AE7526">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6E86B893" w14:textId="77777777" w:rsidR="009A02EF" w:rsidRPr="0073469F" w:rsidRDefault="009A02EF" w:rsidP="00AE7526">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p w14:paraId="4163DE68" w14:textId="77777777" w:rsidR="009A02EF" w:rsidRPr="0073469F" w:rsidRDefault="009A02EF" w:rsidP="00AE7526">
            <w:pPr>
              <w:pStyle w:val="TAL"/>
            </w:pPr>
          </w:p>
        </w:tc>
        <w:tc>
          <w:tcPr>
            <w:tcW w:w="2430" w:type="dxa"/>
          </w:tcPr>
          <w:p w14:paraId="2F581120" w14:textId="77777777" w:rsidR="009A02EF" w:rsidRPr="0073469F" w:rsidRDefault="009A02EF" w:rsidP="00AE7526">
            <w:pPr>
              <w:pStyle w:val="TAL"/>
            </w:pPr>
            <w:r>
              <w:t>In this state, the MCPTT imminent peril adhoc group state will be set to "MIAG 2: in-progress".</w:t>
            </w:r>
          </w:p>
        </w:tc>
      </w:tr>
    </w:tbl>
    <w:p w14:paraId="7F8BCC90" w14:textId="77777777" w:rsidR="009A02EF" w:rsidRDefault="009A02EF" w:rsidP="00D3770C"/>
    <w:p w14:paraId="6FD83EF1" w14:textId="77777777" w:rsidR="0007157C" w:rsidRPr="00FD32C8" w:rsidRDefault="0007157C" w:rsidP="00567124">
      <w:pPr>
        <w:pStyle w:val="Heading8"/>
      </w:pPr>
      <w:bookmarkStart w:id="8668" w:name="_CRAnnexHinformative"/>
      <w:bookmarkStart w:id="8669" w:name="_Toc20156538"/>
      <w:bookmarkStart w:id="8670" w:name="_Toc27501734"/>
      <w:bookmarkStart w:id="8671" w:name="_Toc36049865"/>
      <w:bookmarkStart w:id="8672" w:name="_Toc45210635"/>
      <w:bookmarkStart w:id="8673" w:name="_Toc51861462"/>
      <w:bookmarkStart w:id="8674" w:name="_Toc193391761"/>
      <w:bookmarkEnd w:id="8668"/>
      <w:r>
        <w:t>Annex H (informative)</w:t>
      </w:r>
      <w:r w:rsidR="00C53B38" w:rsidRPr="00C53B38">
        <w:rPr>
          <w:lang w:val="en-US"/>
        </w:rPr>
        <w:t>:</w:t>
      </w:r>
      <w:r>
        <w:br/>
        <w:t>On-network routing considerations</w:t>
      </w:r>
      <w:bookmarkEnd w:id="8669"/>
      <w:bookmarkEnd w:id="8670"/>
      <w:bookmarkEnd w:id="8671"/>
      <w:bookmarkEnd w:id="8672"/>
      <w:bookmarkEnd w:id="8673"/>
      <w:bookmarkEnd w:id="8674"/>
    </w:p>
    <w:p w14:paraId="55F38EEC" w14:textId="77777777" w:rsidR="0007157C" w:rsidRPr="00256A61" w:rsidRDefault="0007157C" w:rsidP="00567124">
      <w:pPr>
        <w:pStyle w:val="Heading1"/>
      </w:pPr>
      <w:bookmarkStart w:id="8675" w:name="_CRH_1"/>
      <w:bookmarkStart w:id="8676" w:name="_Toc20156539"/>
      <w:bookmarkStart w:id="8677" w:name="_Toc27501735"/>
      <w:bookmarkStart w:id="8678" w:name="_Toc36049866"/>
      <w:bookmarkStart w:id="8679" w:name="_Toc45210636"/>
      <w:bookmarkStart w:id="8680" w:name="_Toc51861463"/>
      <w:bookmarkStart w:id="8681" w:name="_Toc193391762"/>
      <w:bookmarkEnd w:id="8675"/>
      <w:r>
        <w:t>H.1</w:t>
      </w:r>
      <w:r>
        <w:tab/>
        <w:t>General</w:t>
      </w:r>
      <w:bookmarkEnd w:id="8676"/>
      <w:bookmarkEnd w:id="8677"/>
      <w:bookmarkEnd w:id="8678"/>
      <w:bookmarkEnd w:id="8679"/>
      <w:bookmarkEnd w:id="8680"/>
      <w:bookmarkEnd w:id="8681"/>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8682" w:name="_CRH_2"/>
      <w:bookmarkStart w:id="8683" w:name="_Toc20156540"/>
      <w:bookmarkStart w:id="8684" w:name="_Toc27501736"/>
      <w:bookmarkStart w:id="8685" w:name="_Toc36049867"/>
      <w:bookmarkStart w:id="8686" w:name="_Toc45210637"/>
      <w:bookmarkStart w:id="8687" w:name="_Toc51861464"/>
      <w:bookmarkStart w:id="8688" w:name="_Toc193391763"/>
      <w:bookmarkEnd w:id="8682"/>
      <w:r>
        <w:t>H.2</w:t>
      </w:r>
      <w:r>
        <w:tab/>
        <w:t>Group Call</w:t>
      </w:r>
      <w:bookmarkEnd w:id="8683"/>
      <w:bookmarkEnd w:id="8684"/>
      <w:bookmarkEnd w:id="8685"/>
      <w:bookmarkEnd w:id="8686"/>
      <w:bookmarkEnd w:id="8687"/>
      <w:bookmarkEnd w:id="8688"/>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bookmarkStart w:id="8689" w:name="_CRTableH_21"/>
      <w:r>
        <w:lastRenderedPageBreak/>
        <w:t>Table </w:t>
      </w:r>
      <w:bookmarkEnd w:id="8689"/>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8690" w:name="_CRH_3"/>
      <w:bookmarkStart w:id="8691" w:name="_Toc20156541"/>
      <w:bookmarkStart w:id="8692" w:name="_Toc27501737"/>
      <w:bookmarkStart w:id="8693" w:name="_Toc36049868"/>
      <w:bookmarkStart w:id="8694" w:name="_Toc45210638"/>
      <w:bookmarkStart w:id="8695" w:name="_Toc51861465"/>
      <w:bookmarkStart w:id="8696" w:name="_Toc193391764"/>
      <w:bookmarkEnd w:id="8690"/>
      <w:r>
        <w:lastRenderedPageBreak/>
        <w:t>H.3</w:t>
      </w:r>
      <w:r>
        <w:tab/>
        <w:t>Private Call</w:t>
      </w:r>
      <w:bookmarkEnd w:id="8691"/>
      <w:bookmarkEnd w:id="8692"/>
      <w:bookmarkEnd w:id="8693"/>
      <w:bookmarkEnd w:id="8694"/>
      <w:bookmarkEnd w:id="8695"/>
      <w:bookmarkEnd w:id="8696"/>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bookmarkStart w:id="8697" w:name="_CRTableH_31"/>
      <w:r>
        <w:t>Table </w:t>
      </w:r>
      <w:bookmarkEnd w:id="8697"/>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8698" w:name="_CRAnnexInormative"/>
      <w:bookmarkStart w:id="8699" w:name="_Toc20156542"/>
      <w:bookmarkStart w:id="8700" w:name="_Toc27501738"/>
      <w:bookmarkStart w:id="8701" w:name="_Toc36049869"/>
      <w:bookmarkStart w:id="8702" w:name="_Toc45210639"/>
      <w:bookmarkStart w:id="8703" w:name="_Toc51861466"/>
      <w:bookmarkStart w:id="8704" w:name="_Toc193391765"/>
      <w:bookmarkEnd w:id="8698"/>
      <w:r>
        <w:rPr>
          <w:noProof/>
        </w:rPr>
        <w:t>Annex I (normative):</w:t>
      </w:r>
      <w:r>
        <w:rPr>
          <w:noProof/>
        </w:rPr>
        <w:br/>
        <w:t>MCPTT Off-Network Protocol (MONP) message coding rules</w:t>
      </w:r>
      <w:bookmarkEnd w:id="8699"/>
      <w:bookmarkEnd w:id="8700"/>
      <w:bookmarkEnd w:id="8701"/>
      <w:bookmarkEnd w:id="8702"/>
      <w:bookmarkEnd w:id="8703"/>
      <w:bookmarkEnd w:id="8704"/>
    </w:p>
    <w:p w14:paraId="70BBAC4D" w14:textId="77777777" w:rsidR="00FC6998" w:rsidRDefault="00FC6998" w:rsidP="00567124">
      <w:pPr>
        <w:pStyle w:val="Heading1"/>
      </w:pPr>
      <w:bookmarkStart w:id="8705" w:name="_CRI_1"/>
      <w:bookmarkStart w:id="8706" w:name="_Toc20156543"/>
      <w:bookmarkStart w:id="8707" w:name="_Toc27501739"/>
      <w:bookmarkStart w:id="8708" w:name="_Toc36049870"/>
      <w:bookmarkStart w:id="8709" w:name="_Toc45210640"/>
      <w:bookmarkStart w:id="8710" w:name="_Toc51861467"/>
      <w:bookmarkStart w:id="8711" w:name="_Toc193391766"/>
      <w:bookmarkEnd w:id="8705"/>
      <w:r>
        <w:t>I.1</w:t>
      </w:r>
      <w:r>
        <w:tab/>
        <w:t>General</w:t>
      </w:r>
      <w:bookmarkEnd w:id="8706"/>
      <w:bookmarkEnd w:id="8707"/>
      <w:bookmarkEnd w:id="8708"/>
      <w:bookmarkEnd w:id="8709"/>
      <w:bookmarkEnd w:id="8710"/>
      <w:bookmarkEnd w:id="8711"/>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8712" w:name="_CRI_2"/>
      <w:bookmarkStart w:id="8713" w:name="_Toc20156544"/>
      <w:bookmarkStart w:id="8714" w:name="_Toc27501740"/>
      <w:bookmarkStart w:id="8715" w:name="_Toc36049871"/>
      <w:bookmarkStart w:id="8716" w:name="_Toc45210641"/>
      <w:bookmarkStart w:id="8717" w:name="_Toc51861468"/>
      <w:bookmarkStart w:id="8718" w:name="_Toc193391767"/>
      <w:bookmarkEnd w:id="8712"/>
      <w:r>
        <w:lastRenderedPageBreak/>
        <w:t>I.2</w:t>
      </w:r>
      <w:r>
        <w:tab/>
        <w:t>MONP messages</w:t>
      </w:r>
      <w:bookmarkEnd w:id="8713"/>
      <w:bookmarkEnd w:id="8714"/>
      <w:bookmarkEnd w:id="8715"/>
      <w:bookmarkEnd w:id="8716"/>
      <w:bookmarkEnd w:id="8717"/>
      <w:bookmarkEnd w:id="8718"/>
    </w:p>
    <w:p w14:paraId="6E32CCAB" w14:textId="77777777" w:rsidR="00FC6998" w:rsidRDefault="00FC6998" w:rsidP="00567124">
      <w:pPr>
        <w:pStyle w:val="Heading2"/>
      </w:pPr>
      <w:bookmarkStart w:id="8719" w:name="_CRI_2_1"/>
      <w:bookmarkStart w:id="8720" w:name="_Toc20156545"/>
      <w:bookmarkStart w:id="8721" w:name="_Toc27501741"/>
      <w:bookmarkStart w:id="8722" w:name="_Toc36049872"/>
      <w:bookmarkStart w:id="8723" w:name="_Toc45210642"/>
      <w:bookmarkStart w:id="8724" w:name="_Toc51861469"/>
      <w:bookmarkStart w:id="8725" w:name="_Toc193391768"/>
      <w:bookmarkEnd w:id="8719"/>
      <w:r>
        <w:t>I.2.1</w:t>
      </w:r>
      <w:r>
        <w:tab/>
        <w:t>Components of a MONP message</w:t>
      </w:r>
      <w:bookmarkEnd w:id="8720"/>
      <w:bookmarkEnd w:id="8721"/>
      <w:bookmarkEnd w:id="8722"/>
      <w:bookmarkEnd w:id="8723"/>
      <w:bookmarkEnd w:id="8724"/>
      <w:bookmarkEnd w:id="8725"/>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8726" w:name="_CRI_2_2"/>
      <w:bookmarkStart w:id="8727" w:name="_Toc20156546"/>
      <w:bookmarkStart w:id="8728" w:name="_Toc27501742"/>
      <w:bookmarkStart w:id="8729" w:name="_Toc36049873"/>
      <w:bookmarkStart w:id="8730" w:name="_Toc45210643"/>
      <w:bookmarkStart w:id="8731" w:name="_Toc51861470"/>
      <w:bookmarkStart w:id="8732" w:name="_Toc193391769"/>
      <w:bookmarkEnd w:id="8726"/>
      <w:r>
        <w:t>I.2.2</w:t>
      </w:r>
      <w:r>
        <w:tab/>
        <w:t>Format of standard information elements</w:t>
      </w:r>
      <w:bookmarkEnd w:id="8727"/>
      <w:bookmarkEnd w:id="8728"/>
      <w:bookmarkEnd w:id="8729"/>
      <w:bookmarkEnd w:id="8730"/>
      <w:bookmarkEnd w:id="8731"/>
      <w:bookmarkEnd w:id="8732"/>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bookmarkStart w:id="8733" w:name="_CRTableI_2_21"/>
      <w:r>
        <w:t>Table </w:t>
      </w:r>
      <w:bookmarkEnd w:id="8733"/>
      <w:r>
        <w:t>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8734" w:name="_CRI_2_2_1"/>
      <w:bookmarkStart w:id="8735" w:name="_Toc20156547"/>
      <w:bookmarkStart w:id="8736" w:name="_Toc27501743"/>
      <w:bookmarkStart w:id="8737" w:name="_Toc36049874"/>
      <w:bookmarkStart w:id="8738" w:name="_Toc45210644"/>
      <w:bookmarkStart w:id="8739" w:name="_Toc51861471"/>
      <w:bookmarkStart w:id="8740" w:name="_Toc193391770"/>
      <w:bookmarkEnd w:id="8734"/>
      <w:r>
        <w:t>I.2.2.1</w:t>
      </w:r>
      <w:r>
        <w:tab/>
        <w:t>Information element type and value part</w:t>
      </w:r>
      <w:bookmarkEnd w:id="8735"/>
      <w:bookmarkEnd w:id="8736"/>
      <w:bookmarkEnd w:id="8737"/>
      <w:bookmarkEnd w:id="8738"/>
      <w:bookmarkEnd w:id="8739"/>
      <w:bookmarkEnd w:id="8740"/>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8741" w:name="_CRI_2_2_2"/>
      <w:bookmarkStart w:id="8742" w:name="_Toc20156548"/>
      <w:bookmarkStart w:id="8743" w:name="_Toc27501744"/>
      <w:bookmarkStart w:id="8744" w:name="_Toc36049875"/>
      <w:bookmarkStart w:id="8745" w:name="_Toc45210645"/>
      <w:bookmarkStart w:id="8746" w:name="_Toc51861472"/>
      <w:bookmarkStart w:id="8747" w:name="_Toc193391771"/>
      <w:bookmarkEnd w:id="8741"/>
      <w:r>
        <w:t>I.2.2.2</w:t>
      </w:r>
      <w:r>
        <w:tab/>
        <w:t>Length indicator</w:t>
      </w:r>
      <w:bookmarkEnd w:id="8742"/>
      <w:bookmarkEnd w:id="8743"/>
      <w:bookmarkEnd w:id="8744"/>
      <w:bookmarkEnd w:id="8745"/>
      <w:bookmarkEnd w:id="8746"/>
      <w:bookmarkEnd w:id="8747"/>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8748" w:name="_CRI_2_2_3"/>
      <w:bookmarkStart w:id="8749" w:name="_Toc20156549"/>
      <w:bookmarkStart w:id="8750" w:name="_Toc27501745"/>
      <w:bookmarkStart w:id="8751" w:name="_Toc36049876"/>
      <w:bookmarkStart w:id="8752" w:name="_Toc45210646"/>
      <w:bookmarkStart w:id="8753" w:name="_Toc51861473"/>
      <w:bookmarkStart w:id="8754" w:name="_Toc193391772"/>
      <w:bookmarkEnd w:id="8748"/>
      <w:r>
        <w:t>I.2.2.3</w:t>
      </w:r>
      <w:r>
        <w:tab/>
        <w:t>Information element identifier</w:t>
      </w:r>
      <w:bookmarkEnd w:id="8749"/>
      <w:bookmarkEnd w:id="8750"/>
      <w:bookmarkEnd w:id="8751"/>
      <w:bookmarkEnd w:id="8752"/>
      <w:bookmarkEnd w:id="8753"/>
      <w:bookmarkEnd w:id="8754"/>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8755" w:name="_CRI_2_2_4"/>
      <w:bookmarkStart w:id="8756" w:name="_Toc20156550"/>
      <w:bookmarkStart w:id="8757" w:name="_Toc27501746"/>
      <w:bookmarkStart w:id="8758" w:name="_Toc36049877"/>
      <w:bookmarkStart w:id="8759" w:name="_Toc45210647"/>
      <w:bookmarkStart w:id="8760" w:name="_Toc51861474"/>
      <w:bookmarkStart w:id="8761" w:name="_Toc193391773"/>
      <w:bookmarkEnd w:id="8755"/>
      <w:r>
        <w:t>I.2.2.4</w:t>
      </w:r>
      <w:r>
        <w:tab/>
        <w:t>Categories of IEs; order of occurrence of IEI, LI, and value part</w:t>
      </w:r>
      <w:bookmarkEnd w:id="8756"/>
      <w:bookmarkEnd w:id="8757"/>
      <w:bookmarkEnd w:id="8758"/>
      <w:bookmarkEnd w:id="8759"/>
      <w:bookmarkEnd w:id="8760"/>
      <w:bookmarkEnd w:id="8761"/>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5pt;height:33.15pt" o:ole="">
            <v:imagedata r:id="rId72" o:title=""/>
          </v:shape>
          <o:OLEObject Type="Embed" ProgID="Designer.Drawing.6" ShapeID="_x0000_i1046" DrawAspect="Content" ObjectID="_1804003320" r:id="rId73"/>
        </w:object>
      </w:r>
    </w:p>
    <w:p w14:paraId="0C20B344" w14:textId="77777777" w:rsidR="00FC6998" w:rsidRDefault="00FC6998" w:rsidP="00FC6998">
      <w:pPr>
        <w:pStyle w:val="TF"/>
      </w:pPr>
      <w:bookmarkStart w:id="8762" w:name="_CRFigureI_2_2_41"/>
      <w:r>
        <w:t>Figure </w:t>
      </w:r>
      <w:bookmarkEnd w:id="8762"/>
      <w:r>
        <w:t>I.2.2.4-1: Type 1 IE of format V</w:t>
      </w:r>
    </w:p>
    <w:p w14:paraId="5D89FD16" w14:textId="77777777" w:rsidR="00FC6998" w:rsidRDefault="00FC6998" w:rsidP="00FC6998">
      <w:pPr>
        <w:pStyle w:val="TH"/>
      </w:pPr>
      <w:r>
        <w:object w:dxaOrig="3745" w:dyaOrig="687" w14:anchorId="22333935">
          <v:shape id="_x0000_i1047" type="#_x0000_t75" style="width:187.5pt;height:33.15pt" o:ole="">
            <v:imagedata r:id="rId74" o:title=""/>
          </v:shape>
          <o:OLEObject Type="Embed" ProgID="Designer.Drawing.6" ShapeID="_x0000_i1047" DrawAspect="Content" ObjectID="_1804003321" r:id="rId75"/>
        </w:object>
      </w:r>
    </w:p>
    <w:p w14:paraId="11BF167A" w14:textId="77777777" w:rsidR="00FC6998" w:rsidRDefault="00FC6998" w:rsidP="00FC6998">
      <w:pPr>
        <w:pStyle w:val="TF"/>
      </w:pPr>
      <w:bookmarkStart w:id="8763" w:name="_CRFigureI_2_2_42"/>
      <w:r>
        <w:t>Figure </w:t>
      </w:r>
      <w:bookmarkEnd w:id="8763"/>
      <w:r>
        <w:t>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5pt;height:33.15pt" o:ole="">
            <v:imagedata r:id="rId76" o:title=""/>
          </v:shape>
          <o:OLEObject Type="Embed" ProgID="Designer.Drawing.6" ShapeID="_x0000_i1048" DrawAspect="Content" ObjectID="_1804003322" r:id="rId77"/>
        </w:object>
      </w:r>
    </w:p>
    <w:p w14:paraId="7875E284" w14:textId="77777777" w:rsidR="00FC6998" w:rsidRDefault="00FC6998" w:rsidP="00FC6998">
      <w:pPr>
        <w:pStyle w:val="TF"/>
      </w:pPr>
      <w:bookmarkStart w:id="8764" w:name="_CRFigureI_2_2_43"/>
      <w:r>
        <w:t>Figure </w:t>
      </w:r>
      <w:bookmarkEnd w:id="8764"/>
      <w:r>
        <w:t>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5pt;height:33.15pt" o:ole="">
            <v:imagedata r:id="rId78" o:title=""/>
          </v:shape>
          <o:OLEObject Type="Embed" ProgID="Designer.Drawing.6" ShapeID="_x0000_i1049" DrawAspect="Content" ObjectID="_1804003323" r:id="rId79"/>
        </w:object>
      </w:r>
    </w:p>
    <w:p w14:paraId="100BB4C5" w14:textId="77777777" w:rsidR="00FC6998" w:rsidRDefault="00FC6998" w:rsidP="00FC6998">
      <w:pPr>
        <w:pStyle w:val="TF"/>
      </w:pPr>
      <w:bookmarkStart w:id="8765" w:name="_CRFigureI_2_2_44"/>
      <w:r>
        <w:t>Figure </w:t>
      </w:r>
      <w:bookmarkEnd w:id="8765"/>
      <w:r>
        <w:t xml:space="preserve">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3pt;height:84.5pt" o:ole="">
            <v:imagedata r:id="rId80" o:title=""/>
          </v:shape>
          <o:OLEObject Type="Embed" ProgID="Designer" ShapeID="_x0000_i1050" DrawAspect="Content" ObjectID="_1804003324" r:id="rId81"/>
        </w:object>
      </w:r>
    </w:p>
    <w:p w14:paraId="0CCD5D9B" w14:textId="77777777" w:rsidR="00FC6998" w:rsidRDefault="00FC6998" w:rsidP="00FC6998">
      <w:pPr>
        <w:pStyle w:val="TF"/>
      </w:pPr>
      <w:bookmarkStart w:id="8766" w:name="_CRFigureI_2_2_45"/>
      <w:r>
        <w:t>Figure </w:t>
      </w:r>
      <w:bookmarkEnd w:id="8766"/>
      <w:r>
        <w:t>I.2.2.4-5: Type 3 IE of format V (k = 0, 1, 2, ...)</w:t>
      </w:r>
    </w:p>
    <w:p w14:paraId="3D8CB5D0" w14:textId="77777777" w:rsidR="00FC6998" w:rsidRDefault="00FC6998" w:rsidP="00FC6998">
      <w:pPr>
        <w:pStyle w:val="TH"/>
      </w:pPr>
      <w:r>
        <w:object w:dxaOrig="4767" w:dyaOrig="2022" w14:anchorId="3071DAD6">
          <v:shape id="_x0000_i1051" type="#_x0000_t75" style="width:237.4pt;height:101.6pt" o:ole="">
            <v:imagedata r:id="rId82" o:title=""/>
          </v:shape>
          <o:OLEObject Type="Embed" ProgID="Designer" ShapeID="_x0000_i1051" DrawAspect="Content" ObjectID="_1804003325" r:id="rId83"/>
        </w:object>
      </w:r>
    </w:p>
    <w:p w14:paraId="5A27B05F" w14:textId="77777777" w:rsidR="00FC6998" w:rsidRDefault="00FC6998" w:rsidP="00FC6998">
      <w:pPr>
        <w:pStyle w:val="TF"/>
      </w:pPr>
      <w:bookmarkStart w:id="8767" w:name="_CRFigureI_2_2_46"/>
      <w:r>
        <w:t>Figure </w:t>
      </w:r>
      <w:bookmarkEnd w:id="8767"/>
      <w:r>
        <w:t>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39.9pt;height:103.7pt" o:ole="">
            <v:imagedata r:id="rId84" o:title=""/>
          </v:shape>
          <o:OLEObject Type="Embed" ProgID="Designer" ShapeID="_x0000_i1052" DrawAspect="Content" ObjectID="_1804003326" r:id="rId85"/>
        </w:object>
      </w:r>
    </w:p>
    <w:p w14:paraId="3D357800" w14:textId="77777777" w:rsidR="00FC6998" w:rsidRDefault="00FC6998" w:rsidP="00FC6998">
      <w:pPr>
        <w:pStyle w:val="TF"/>
      </w:pPr>
      <w:bookmarkStart w:id="8768" w:name="_CRFigureI_2_2_47"/>
      <w:r>
        <w:t>Figure </w:t>
      </w:r>
      <w:bookmarkEnd w:id="8768"/>
      <w:r>
        <w:t>I.2.2.4-7: Type 4 IE of format LV (k = 0, 1, 2, ...)</w:t>
      </w:r>
    </w:p>
    <w:p w14:paraId="4749634E" w14:textId="77777777" w:rsidR="00FC6998" w:rsidRDefault="00FC6998" w:rsidP="00FC6998">
      <w:pPr>
        <w:pStyle w:val="TH"/>
      </w:pPr>
      <w:r>
        <w:object w:dxaOrig="4793" w:dyaOrig="2464" w14:anchorId="5F70D40C">
          <v:shape id="_x0000_i1053" type="#_x0000_t75" style="width:238.45pt;height:121.9pt" o:ole="">
            <v:imagedata r:id="rId86" o:title=""/>
          </v:shape>
          <o:OLEObject Type="Embed" ProgID="Designer" ShapeID="_x0000_i1053" DrawAspect="Content" ObjectID="_1804003327" r:id="rId87"/>
        </w:object>
      </w:r>
    </w:p>
    <w:p w14:paraId="65736FDD" w14:textId="77777777" w:rsidR="00FC6998" w:rsidRPr="007E6407" w:rsidRDefault="00FC6998" w:rsidP="00FC6998">
      <w:pPr>
        <w:pStyle w:val="TF"/>
      </w:pPr>
      <w:bookmarkStart w:id="8769" w:name="_CRFigureI_2_2_48"/>
      <w:r>
        <w:t>Figure </w:t>
      </w:r>
      <w:bookmarkEnd w:id="8769"/>
      <w:r>
        <w:t>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5pt;height:152.55pt" o:ole="">
            <v:imagedata r:id="rId88" o:title=""/>
          </v:shape>
          <o:OLEObject Type="Embed" ProgID="Visio.Drawing.11" ShapeID="_x0000_i1054" DrawAspect="Content" ObjectID="_1804003328" r:id="rId89"/>
        </w:object>
      </w:r>
    </w:p>
    <w:p w14:paraId="28948AA4" w14:textId="77777777" w:rsidR="00FC6998" w:rsidRPr="007E6407" w:rsidRDefault="00FC6998" w:rsidP="00FC6998">
      <w:pPr>
        <w:pStyle w:val="TF"/>
      </w:pPr>
      <w:bookmarkStart w:id="8770" w:name="_CRFigureI_2_2_49"/>
      <w:r w:rsidRPr="007E6407">
        <w:t>Figure </w:t>
      </w:r>
      <w:bookmarkEnd w:id="8770"/>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15pt;height:184.3pt" o:ole="">
            <v:imagedata r:id="rId90" o:title=""/>
          </v:shape>
          <o:OLEObject Type="Embed" ProgID="Visio.Drawing.11" ShapeID="_x0000_i1055" DrawAspect="Content" ObjectID="_1804003329" r:id="rId91"/>
        </w:object>
      </w:r>
    </w:p>
    <w:p w14:paraId="55B6D1F6" w14:textId="77777777" w:rsidR="00FC6998" w:rsidRDefault="00FC6998" w:rsidP="00FC6998">
      <w:pPr>
        <w:pStyle w:val="TF"/>
      </w:pPr>
      <w:bookmarkStart w:id="8771" w:name="_CRFigureI_2_2_410"/>
      <w:r w:rsidRPr="007E6407">
        <w:t>Figure </w:t>
      </w:r>
      <w:bookmarkEnd w:id="8771"/>
      <w:r>
        <w:t>I.2.2.4-10</w:t>
      </w:r>
      <w:r w:rsidRPr="007E6407">
        <w:t>: Type 6 IE of format TLV-E (k = 1, 2, ...)</w:t>
      </w:r>
    </w:p>
    <w:p w14:paraId="61A19FDC" w14:textId="77777777" w:rsidR="00FC6998" w:rsidRDefault="00FC6998" w:rsidP="00567124">
      <w:pPr>
        <w:pStyle w:val="Heading3"/>
      </w:pPr>
      <w:bookmarkStart w:id="8772" w:name="_CRI_2_2_5"/>
      <w:bookmarkStart w:id="8773" w:name="_Toc20156551"/>
      <w:bookmarkStart w:id="8774" w:name="_Toc27501747"/>
      <w:bookmarkStart w:id="8775" w:name="_Toc36049878"/>
      <w:bookmarkStart w:id="8776" w:name="_Toc45210648"/>
      <w:bookmarkStart w:id="8777" w:name="_Toc51861475"/>
      <w:bookmarkStart w:id="8778" w:name="_Toc193391774"/>
      <w:bookmarkEnd w:id="8772"/>
      <w:r>
        <w:t>I.2.2.5</w:t>
      </w:r>
      <w:r>
        <w:tab/>
        <w:t>Method for IE structure</w:t>
      </w:r>
      <w:bookmarkEnd w:id="8773"/>
      <w:bookmarkEnd w:id="8774"/>
      <w:bookmarkEnd w:id="8775"/>
      <w:bookmarkEnd w:id="8776"/>
      <w:bookmarkEnd w:id="8777"/>
      <w:bookmarkEnd w:id="8778"/>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8779" w:name="_CRI_2_2_6"/>
      <w:bookmarkStart w:id="8780" w:name="_Toc20156552"/>
      <w:bookmarkStart w:id="8781" w:name="_Toc27501748"/>
      <w:bookmarkStart w:id="8782" w:name="_Toc36049879"/>
      <w:bookmarkStart w:id="8783" w:name="_Toc45210649"/>
      <w:bookmarkStart w:id="8784" w:name="_Toc51861476"/>
      <w:bookmarkStart w:id="8785" w:name="_Toc193391775"/>
      <w:bookmarkEnd w:id="8779"/>
      <w:r>
        <w:t>I.2.2.6</w:t>
      </w:r>
      <w:r>
        <w:tab/>
        <w:t>Imperative part of a standard MONP message</w:t>
      </w:r>
      <w:bookmarkEnd w:id="8780"/>
      <w:bookmarkEnd w:id="8781"/>
      <w:bookmarkEnd w:id="8782"/>
      <w:bookmarkEnd w:id="8783"/>
      <w:bookmarkEnd w:id="8784"/>
      <w:bookmarkEnd w:id="8785"/>
    </w:p>
    <w:p w14:paraId="1E62CA19" w14:textId="77777777" w:rsidR="003F692C" w:rsidRPr="003F692C" w:rsidRDefault="003F692C" w:rsidP="00567124">
      <w:pPr>
        <w:pStyle w:val="Heading4"/>
      </w:pPr>
      <w:bookmarkStart w:id="8786" w:name="_CRI_2_2_6_0"/>
      <w:bookmarkStart w:id="8787" w:name="_Toc20156553"/>
      <w:bookmarkStart w:id="8788" w:name="_Toc27501749"/>
      <w:bookmarkStart w:id="8789" w:name="_Toc36049880"/>
      <w:bookmarkStart w:id="8790" w:name="_Toc45210650"/>
      <w:bookmarkStart w:id="8791" w:name="_Toc51861477"/>
      <w:bookmarkStart w:id="8792" w:name="_Toc193391776"/>
      <w:bookmarkEnd w:id="8786"/>
      <w:r>
        <w:t>I.2.2.6.0</w:t>
      </w:r>
      <w:r>
        <w:tab/>
        <w:t>General</w:t>
      </w:r>
      <w:bookmarkEnd w:id="8787"/>
      <w:bookmarkEnd w:id="8788"/>
      <w:bookmarkEnd w:id="8789"/>
      <w:bookmarkEnd w:id="8790"/>
      <w:bookmarkEnd w:id="8791"/>
      <w:bookmarkEnd w:id="8792"/>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8793" w:name="_CRI_2_2_6_1"/>
      <w:bookmarkStart w:id="8794" w:name="_Toc20156554"/>
      <w:bookmarkStart w:id="8795" w:name="_Toc27501750"/>
      <w:bookmarkStart w:id="8796" w:name="_Toc36049881"/>
      <w:bookmarkStart w:id="8797" w:name="_Toc45210651"/>
      <w:bookmarkStart w:id="8798" w:name="_Toc51861478"/>
      <w:bookmarkStart w:id="8799" w:name="_Toc193391777"/>
      <w:bookmarkEnd w:id="8793"/>
      <w:r>
        <w:t>I.2.2.6.1</w:t>
      </w:r>
      <w:r>
        <w:tab/>
        <w:t>Standard information elements of the imperative part</w:t>
      </w:r>
      <w:bookmarkEnd w:id="8794"/>
      <w:bookmarkEnd w:id="8795"/>
      <w:bookmarkEnd w:id="8796"/>
      <w:bookmarkEnd w:id="8797"/>
      <w:bookmarkEnd w:id="8798"/>
      <w:bookmarkEnd w:id="8799"/>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8800" w:name="_CRI_2_2_7"/>
      <w:bookmarkStart w:id="8801" w:name="_Toc20156555"/>
      <w:bookmarkStart w:id="8802" w:name="_Toc27501751"/>
      <w:bookmarkStart w:id="8803" w:name="_Toc36049882"/>
      <w:bookmarkStart w:id="8804" w:name="_Toc45210652"/>
      <w:bookmarkStart w:id="8805" w:name="_Toc51861479"/>
      <w:bookmarkStart w:id="8806" w:name="_Toc193391778"/>
      <w:bookmarkEnd w:id="8800"/>
      <w:r>
        <w:t>I.2.2.7</w:t>
      </w:r>
      <w:r>
        <w:tab/>
        <w:t>Non-imperative part of a standard MONP message</w:t>
      </w:r>
      <w:bookmarkEnd w:id="8801"/>
      <w:bookmarkEnd w:id="8802"/>
      <w:bookmarkEnd w:id="8803"/>
      <w:bookmarkEnd w:id="8804"/>
      <w:bookmarkEnd w:id="8805"/>
      <w:bookmarkEnd w:id="8806"/>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8807" w:name="_CRI_2_2_8"/>
      <w:bookmarkStart w:id="8808" w:name="_Toc20156556"/>
      <w:bookmarkStart w:id="8809" w:name="_Toc27501752"/>
      <w:bookmarkStart w:id="8810" w:name="_Toc36049883"/>
      <w:bookmarkStart w:id="8811" w:name="_Toc45210653"/>
      <w:bookmarkStart w:id="8812" w:name="_Toc51861480"/>
      <w:bookmarkStart w:id="8813" w:name="_Toc193391779"/>
      <w:bookmarkEnd w:id="8807"/>
      <w:r>
        <w:t>I.2.2.8</w:t>
      </w:r>
      <w:r>
        <w:tab/>
        <w:t>Presence requirements of information elements</w:t>
      </w:r>
      <w:bookmarkEnd w:id="8808"/>
      <w:bookmarkEnd w:id="8809"/>
      <w:bookmarkEnd w:id="8810"/>
      <w:bookmarkEnd w:id="8811"/>
      <w:bookmarkEnd w:id="8812"/>
      <w:bookmarkEnd w:id="8813"/>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8814" w:name="_CRI_2_2_9"/>
      <w:bookmarkStart w:id="8815" w:name="_Toc20156557"/>
      <w:bookmarkStart w:id="8816" w:name="_Toc27501753"/>
      <w:bookmarkStart w:id="8817" w:name="_Toc36049884"/>
      <w:bookmarkStart w:id="8818" w:name="_Toc45210654"/>
      <w:bookmarkStart w:id="8819" w:name="_Toc51861481"/>
      <w:bookmarkStart w:id="8820" w:name="_Toc193391780"/>
      <w:bookmarkEnd w:id="8814"/>
      <w:r>
        <w:t>I.2.2.9</w:t>
      </w:r>
      <w:r>
        <w:tab/>
        <w:t>Description of standard MONP messages</w:t>
      </w:r>
      <w:bookmarkEnd w:id="8815"/>
      <w:bookmarkEnd w:id="8816"/>
      <w:bookmarkEnd w:id="8817"/>
      <w:bookmarkEnd w:id="8818"/>
      <w:bookmarkEnd w:id="8819"/>
      <w:bookmarkEnd w:id="8820"/>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8821" w:name="_CRAnnexJinformative"/>
      <w:bookmarkStart w:id="8822" w:name="_Toc20156558"/>
      <w:bookmarkStart w:id="8823" w:name="_Toc27501754"/>
      <w:bookmarkStart w:id="8824" w:name="_Toc36049885"/>
      <w:bookmarkStart w:id="8825" w:name="_Toc45210655"/>
      <w:bookmarkStart w:id="8826" w:name="_Toc51861482"/>
      <w:bookmarkStart w:id="8827" w:name="_Toc193391781"/>
      <w:bookmarkEnd w:id="8821"/>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8822"/>
      <w:bookmarkEnd w:id="8823"/>
      <w:bookmarkEnd w:id="8824"/>
      <w:bookmarkEnd w:id="8825"/>
      <w:bookmarkEnd w:id="8826"/>
      <w:bookmarkEnd w:id="8827"/>
    </w:p>
    <w:p w14:paraId="3EA39161" w14:textId="77777777" w:rsidR="00195CC6" w:rsidRPr="00F6303A" w:rsidRDefault="00195CC6" w:rsidP="00567124">
      <w:pPr>
        <w:pStyle w:val="Heading1"/>
      </w:pPr>
      <w:bookmarkStart w:id="8828" w:name="_CRJ_1"/>
      <w:bookmarkStart w:id="8829" w:name="_Toc20156559"/>
      <w:bookmarkStart w:id="8830" w:name="_Toc27501755"/>
      <w:bookmarkStart w:id="8831" w:name="_Toc36049886"/>
      <w:bookmarkStart w:id="8832" w:name="_Toc45210656"/>
      <w:bookmarkStart w:id="8833" w:name="_Toc51861483"/>
      <w:bookmarkStart w:id="8834" w:name="_Toc193391782"/>
      <w:bookmarkEnd w:id="8828"/>
      <w:r>
        <w:t>J</w:t>
      </w:r>
      <w:r w:rsidRPr="00F6303A">
        <w:t>.1</w:t>
      </w:r>
      <w:r w:rsidRPr="00F6303A">
        <w:tab/>
        <w:t xml:space="preserve">Info package for transfer of </w:t>
      </w:r>
      <w:r>
        <w:t>floor requests</w:t>
      </w:r>
      <w:bookmarkEnd w:id="8829"/>
      <w:bookmarkEnd w:id="8830"/>
      <w:bookmarkEnd w:id="8831"/>
      <w:bookmarkEnd w:id="8832"/>
      <w:bookmarkEnd w:id="8833"/>
      <w:bookmarkEnd w:id="8834"/>
    </w:p>
    <w:p w14:paraId="240D0870" w14:textId="77777777" w:rsidR="00195CC6" w:rsidRPr="00F6303A" w:rsidRDefault="00195CC6" w:rsidP="00567124">
      <w:pPr>
        <w:pStyle w:val="Heading2"/>
        <w:rPr>
          <w:noProof/>
          <w:lang w:val="en-US"/>
        </w:rPr>
      </w:pPr>
      <w:bookmarkStart w:id="8835" w:name="_CRJ_1_1"/>
      <w:bookmarkStart w:id="8836" w:name="_Toc20156560"/>
      <w:bookmarkStart w:id="8837" w:name="_Toc27501756"/>
      <w:bookmarkStart w:id="8838" w:name="_Toc36049887"/>
      <w:bookmarkStart w:id="8839" w:name="_Toc45210657"/>
      <w:bookmarkStart w:id="8840" w:name="_Toc51861484"/>
      <w:bookmarkStart w:id="8841" w:name="_Toc193391783"/>
      <w:bookmarkEnd w:id="8835"/>
      <w:r>
        <w:rPr>
          <w:noProof/>
          <w:lang w:val="en-US"/>
        </w:rPr>
        <w:t>J</w:t>
      </w:r>
      <w:r w:rsidRPr="00F6303A">
        <w:rPr>
          <w:noProof/>
          <w:lang w:val="en-US"/>
        </w:rPr>
        <w:t>.1.1</w:t>
      </w:r>
      <w:r w:rsidRPr="00F6303A">
        <w:rPr>
          <w:noProof/>
          <w:lang w:val="en-US"/>
        </w:rPr>
        <w:tab/>
        <w:t>Scope</w:t>
      </w:r>
      <w:bookmarkEnd w:id="8836"/>
      <w:bookmarkEnd w:id="8837"/>
      <w:bookmarkEnd w:id="8838"/>
      <w:bookmarkEnd w:id="8839"/>
      <w:bookmarkEnd w:id="8840"/>
      <w:bookmarkEnd w:id="8841"/>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8842" w:name="_CRJ_1_2"/>
      <w:bookmarkStart w:id="8843" w:name="_Toc20156561"/>
      <w:bookmarkStart w:id="8844" w:name="_Toc27501757"/>
      <w:bookmarkStart w:id="8845" w:name="_Toc36049888"/>
      <w:bookmarkStart w:id="8846" w:name="_Toc45210658"/>
      <w:bookmarkStart w:id="8847" w:name="_Toc51861485"/>
      <w:bookmarkStart w:id="8848" w:name="_Toc193391784"/>
      <w:bookmarkEnd w:id="8842"/>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8843"/>
      <w:bookmarkEnd w:id="8844"/>
      <w:bookmarkEnd w:id="8845"/>
      <w:bookmarkEnd w:id="8846"/>
      <w:bookmarkEnd w:id="8847"/>
      <w:bookmarkEnd w:id="8848"/>
    </w:p>
    <w:p w14:paraId="1F123750" w14:textId="77777777" w:rsidR="00195CC6" w:rsidRPr="00F6303A" w:rsidRDefault="00195CC6" w:rsidP="00567124">
      <w:pPr>
        <w:pStyle w:val="Heading3"/>
        <w:rPr>
          <w:noProof/>
          <w:lang w:val="en-US"/>
        </w:rPr>
      </w:pPr>
      <w:bookmarkStart w:id="8849" w:name="_CRJ_1_2_1"/>
      <w:bookmarkStart w:id="8850" w:name="_Toc20156562"/>
      <w:bookmarkStart w:id="8851" w:name="_Toc27501758"/>
      <w:bookmarkStart w:id="8852" w:name="_Toc36049889"/>
      <w:bookmarkStart w:id="8853" w:name="_Toc45210659"/>
      <w:bookmarkStart w:id="8854" w:name="_Toc51861486"/>
      <w:bookmarkStart w:id="8855" w:name="_Toc193391785"/>
      <w:bookmarkEnd w:id="8849"/>
      <w:r>
        <w:rPr>
          <w:noProof/>
          <w:lang w:val="en-US"/>
        </w:rPr>
        <w:t>J</w:t>
      </w:r>
      <w:r w:rsidRPr="00F6303A">
        <w:rPr>
          <w:noProof/>
          <w:lang w:val="en-US"/>
        </w:rPr>
        <w:t>.1.2.1</w:t>
      </w:r>
      <w:r w:rsidRPr="00F6303A">
        <w:rPr>
          <w:noProof/>
          <w:lang w:val="en-US"/>
        </w:rPr>
        <w:tab/>
        <w:t>Overall description</w:t>
      </w:r>
      <w:bookmarkEnd w:id="8850"/>
      <w:bookmarkEnd w:id="8851"/>
      <w:bookmarkEnd w:id="8852"/>
      <w:bookmarkEnd w:id="8853"/>
      <w:bookmarkEnd w:id="8854"/>
      <w:bookmarkEnd w:id="8855"/>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8856" w:name="_CRJ_1_2_2"/>
      <w:bookmarkStart w:id="8857" w:name="_Toc20156563"/>
      <w:bookmarkStart w:id="8858" w:name="_Toc27501759"/>
      <w:bookmarkStart w:id="8859" w:name="_Toc36049890"/>
      <w:bookmarkStart w:id="8860" w:name="_Toc45210660"/>
      <w:bookmarkStart w:id="8861" w:name="_Toc51861487"/>
      <w:bookmarkStart w:id="8862" w:name="_Toc193391786"/>
      <w:bookmarkEnd w:id="8856"/>
      <w:r>
        <w:rPr>
          <w:noProof/>
          <w:lang w:val="en-US"/>
        </w:rPr>
        <w:t>J</w:t>
      </w:r>
      <w:r w:rsidRPr="00F6303A">
        <w:rPr>
          <w:noProof/>
          <w:lang w:val="en-US"/>
        </w:rPr>
        <w:t>.1.2.2</w:t>
      </w:r>
      <w:r w:rsidRPr="00F6303A">
        <w:rPr>
          <w:noProof/>
          <w:lang w:val="en-US"/>
        </w:rPr>
        <w:tab/>
      </w:r>
      <w:r w:rsidRPr="00F6303A">
        <w:rPr>
          <w:lang w:val="en-US"/>
        </w:rPr>
        <w:t>Applicability</w:t>
      </w:r>
      <w:bookmarkEnd w:id="8857"/>
      <w:bookmarkEnd w:id="8858"/>
      <w:bookmarkEnd w:id="8859"/>
      <w:bookmarkEnd w:id="8860"/>
      <w:bookmarkEnd w:id="8861"/>
      <w:bookmarkEnd w:id="8862"/>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8863" w:name="_CRJ_1_2_3"/>
      <w:bookmarkStart w:id="8864" w:name="_Toc193391787"/>
      <w:bookmarkEnd w:id="8863"/>
      <w:r w:rsidRPr="00567124">
        <w:lastRenderedPageBreak/>
        <w:t>J.1.2.3</w:t>
      </w:r>
      <w:r w:rsidRPr="00567124">
        <w:tab/>
        <w:t>Appropriateness of INFO Package Usage</w:t>
      </w:r>
      <w:bookmarkEnd w:id="8864"/>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8865" w:name="_CRJ_1_2_4"/>
      <w:bookmarkStart w:id="8866" w:name="_Toc20156564"/>
      <w:bookmarkStart w:id="8867" w:name="_Toc27501760"/>
      <w:bookmarkStart w:id="8868" w:name="_Toc36049891"/>
      <w:bookmarkStart w:id="8869" w:name="_Toc45210661"/>
      <w:bookmarkStart w:id="8870" w:name="_Toc51861488"/>
      <w:bookmarkStart w:id="8871" w:name="_Toc193391788"/>
      <w:bookmarkEnd w:id="8865"/>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8866"/>
      <w:bookmarkEnd w:id="8867"/>
      <w:bookmarkEnd w:id="8868"/>
      <w:bookmarkEnd w:id="8869"/>
      <w:bookmarkEnd w:id="8870"/>
      <w:bookmarkEnd w:id="8871"/>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8872" w:name="_CRJ_1_2_5"/>
      <w:bookmarkStart w:id="8873" w:name="_Toc20156565"/>
      <w:bookmarkStart w:id="8874" w:name="_Toc27501761"/>
      <w:bookmarkStart w:id="8875" w:name="_Toc36049892"/>
      <w:bookmarkStart w:id="8876" w:name="_Toc45210662"/>
      <w:bookmarkStart w:id="8877" w:name="_Toc51861489"/>
      <w:bookmarkStart w:id="8878" w:name="_Toc193391789"/>
      <w:bookmarkEnd w:id="8872"/>
      <w:r>
        <w:t>J</w:t>
      </w:r>
      <w:r w:rsidRPr="00F6303A">
        <w:t>.1.2.</w:t>
      </w:r>
      <w:r>
        <w:t>5</w:t>
      </w:r>
      <w:r w:rsidRPr="00F6303A">
        <w:tab/>
        <w:t>Info package parameters</w:t>
      </w:r>
      <w:bookmarkEnd w:id="8873"/>
      <w:bookmarkEnd w:id="8874"/>
      <w:bookmarkEnd w:id="8875"/>
      <w:bookmarkEnd w:id="8876"/>
      <w:bookmarkEnd w:id="8877"/>
      <w:bookmarkEnd w:id="8878"/>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8879" w:name="_CRJ_1_2_6"/>
      <w:bookmarkStart w:id="8880" w:name="_Toc20156566"/>
      <w:bookmarkStart w:id="8881" w:name="_Toc27501762"/>
      <w:bookmarkStart w:id="8882" w:name="_Toc36049893"/>
      <w:bookmarkStart w:id="8883" w:name="_Toc45210663"/>
      <w:bookmarkStart w:id="8884" w:name="_Toc51861490"/>
      <w:bookmarkStart w:id="8885" w:name="_Toc193391790"/>
      <w:bookmarkEnd w:id="8879"/>
      <w:r>
        <w:t>J</w:t>
      </w:r>
      <w:r w:rsidRPr="00F6303A">
        <w:t>.1.2.</w:t>
      </w:r>
      <w:r>
        <w:t>6</w:t>
      </w:r>
      <w:r w:rsidRPr="00F6303A">
        <w:tab/>
        <w:t>SIP options tags</w:t>
      </w:r>
      <w:bookmarkEnd w:id="8880"/>
      <w:bookmarkEnd w:id="8881"/>
      <w:bookmarkEnd w:id="8882"/>
      <w:bookmarkEnd w:id="8883"/>
      <w:bookmarkEnd w:id="8884"/>
      <w:bookmarkEnd w:id="8885"/>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8886" w:name="_CRJ_1_2_7"/>
      <w:bookmarkStart w:id="8887" w:name="_Toc20156567"/>
      <w:bookmarkStart w:id="8888" w:name="_Toc27501763"/>
      <w:bookmarkStart w:id="8889" w:name="_Toc36049894"/>
      <w:bookmarkStart w:id="8890" w:name="_Toc45210664"/>
      <w:bookmarkStart w:id="8891" w:name="_Toc51861491"/>
      <w:bookmarkStart w:id="8892" w:name="_Toc193391791"/>
      <w:bookmarkEnd w:id="8886"/>
      <w:r>
        <w:t>J</w:t>
      </w:r>
      <w:r w:rsidRPr="00F6303A">
        <w:t>.1.2.</w:t>
      </w:r>
      <w:r>
        <w:rPr>
          <w:lang w:val="en-US"/>
        </w:rPr>
        <w:t>7</w:t>
      </w:r>
      <w:r w:rsidRPr="00F6303A">
        <w:tab/>
      </w:r>
      <w:r w:rsidRPr="00F6303A">
        <w:rPr>
          <w:lang w:val="en-US"/>
        </w:rPr>
        <w:t>INFO message body parts</w:t>
      </w:r>
      <w:bookmarkEnd w:id="8887"/>
      <w:bookmarkEnd w:id="8888"/>
      <w:bookmarkEnd w:id="8889"/>
      <w:bookmarkEnd w:id="8890"/>
      <w:bookmarkEnd w:id="8891"/>
      <w:bookmarkEnd w:id="8892"/>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8893" w:name="_CRJ_1_2_8"/>
      <w:bookmarkStart w:id="8894" w:name="_Toc20156568"/>
      <w:bookmarkStart w:id="8895" w:name="_Toc27501764"/>
      <w:bookmarkStart w:id="8896" w:name="_Toc36049895"/>
      <w:bookmarkStart w:id="8897" w:name="_Toc45210665"/>
      <w:bookmarkStart w:id="8898" w:name="_Toc51861492"/>
      <w:bookmarkStart w:id="8899" w:name="_Toc193391792"/>
      <w:bookmarkEnd w:id="8893"/>
      <w:r>
        <w:rPr>
          <w:noProof/>
          <w:lang w:val="en-US"/>
        </w:rPr>
        <w:t>J</w:t>
      </w:r>
      <w:r w:rsidRPr="00F6303A">
        <w:rPr>
          <w:noProof/>
          <w:lang w:val="en-US"/>
        </w:rPr>
        <w:t>.1.2.</w:t>
      </w:r>
      <w:r>
        <w:rPr>
          <w:noProof/>
          <w:lang w:val="en-US"/>
        </w:rPr>
        <w:t>8</w:t>
      </w:r>
      <w:r w:rsidRPr="00F6303A">
        <w:rPr>
          <w:noProof/>
          <w:lang w:val="en-US"/>
        </w:rPr>
        <w:tab/>
        <w:t>Info package usage restrictions</w:t>
      </w:r>
      <w:bookmarkEnd w:id="8894"/>
      <w:bookmarkEnd w:id="8895"/>
      <w:bookmarkEnd w:id="8896"/>
      <w:bookmarkEnd w:id="8897"/>
      <w:bookmarkEnd w:id="8898"/>
      <w:bookmarkEnd w:id="8899"/>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8900" w:name="_CRJ_1_2_9"/>
      <w:bookmarkStart w:id="8901" w:name="_Toc20156569"/>
      <w:bookmarkStart w:id="8902" w:name="_Toc27501765"/>
      <w:bookmarkStart w:id="8903" w:name="_Toc36049896"/>
      <w:bookmarkStart w:id="8904" w:name="_Toc45210666"/>
      <w:bookmarkStart w:id="8905" w:name="_Toc51861493"/>
      <w:bookmarkStart w:id="8906" w:name="_Toc193391793"/>
      <w:bookmarkEnd w:id="8900"/>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8901"/>
      <w:bookmarkEnd w:id="8902"/>
      <w:bookmarkEnd w:id="8903"/>
      <w:bookmarkEnd w:id="8904"/>
      <w:bookmarkEnd w:id="8905"/>
      <w:bookmarkEnd w:id="8906"/>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8907" w:name="_CRJ_1_2_10"/>
      <w:bookmarkStart w:id="8908" w:name="_Toc20156570"/>
      <w:bookmarkStart w:id="8909" w:name="_Toc27501766"/>
      <w:bookmarkStart w:id="8910" w:name="_Toc36049897"/>
      <w:bookmarkStart w:id="8911" w:name="_Toc45210667"/>
      <w:bookmarkStart w:id="8912" w:name="_Toc51861494"/>
      <w:bookmarkStart w:id="8913" w:name="_Toc193391794"/>
      <w:bookmarkEnd w:id="8907"/>
      <w:r>
        <w:rPr>
          <w:lang w:val="en-US"/>
        </w:rPr>
        <w:t>J</w:t>
      </w:r>
      <w:r w:rsidRPr="00F6303A">
        <w:rPr>
          <w:lang w:val="en-US"/>
        </w:rPr>
        <w:t>.1.2.</w:t>
      </w:r>
      <w:r>
        <w:rPr>
          <w:lang w:val="en-US"/>
        </w:rPr>
        <w:t>10</w:t>
      </w:r>
      <w:r w:rsidRPr="00F6303A">
        <w:rPr>
          <w:lang w:val="en-US"/>
        </w:rPr>
        <w:tab/>
        <w:t>Info package security considerations</w:t>
      </w:r>
      <w:bookmarkEnd w:id="8908"/>
      <w:bookmarkEnd w:id="8909"/>
      <w:bookmarkEnd w:id="8910"/>
      <w:bookmarkEnd w:id="8911"/>
      <w:bookmarkEnd w:id="8912"/>
      <w:bookmarkEnd w:id="8913"/>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8914" w:name="_CRJ_1_2_11"/>
      <w:bookmarkStart w:id="8915" w:name="_Toc20156571"/>
      <w:bookmarkStart w:id="8916" w:name="_Toc27501767"/>
      <w:bookmarkStart w:id="8917" w:name="_Toc36049898"/>
      <w:bookmarkStart w:id="8918" w:name="_Toc45210668"/>
      <w:bookmarkStart w:id="8919" w:name="_Toc51861495"/>
      <w:bookmarkStart w:id="8920" w:name="_Toc193391795"/>
      <w:bookmarkEnd w:id="8914"/>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8915"/>
      <w:bookmarkEnd w:id="8916"/>
      <w:bookmarkEnd w:id="8917"/>
      <w:bookmarkEnd w:id="8918"/>
      <w:bookmarkEnd w:id="8919"/>
      <w:bookmarkEnd w:id="8920"/>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8921" w:name="_CRJ_2"/>
      <w:bookmarkStart w:id="8922" w:name="_Toc20156572"/>
      <w:bookmarkStart w:id="8923" w:name="_Toc27501768"/>
      <w:bookmarkStart w:id="8924" w:name="_Toc36049899"/>
      <w:bookmarkStart w:id="8925" w:name="_Toc45210669"/>
      <w:bookmarkStart w:id="8926" w:name="_Toc51861496"/>
      <w:bookmarkStart w:id="8927" w:name="_Toc193391796"/>
      <w:bookmarkEnd w:id="8921"/>
      <w:r>
        <w:t>J</w:t>
      </w:r>
      <w:r w:rsidRPr="00F6303A">
        <w:t>.</w:t>
      </w:r>
      <w:r>
        <w:t>2</w:t>
      </w:r>
      <w:r w:rsidRPr="00F6303A">
        <w:tab/>
        <w:t xml:space="preserve">Info package for transfer of </w:t>
      </w:r>
      <w:r>
        <w:t>MCPTT information</w:t>
      </w:r>
      <w:bookmarkEnd w:id="8922"/>
      <w:bookmarkEnd w:id="8923"/>
      <w:bookmarkEnd w:id="8924"/>
      <w:bookmarkEnd w:id="8925"/>
      <w:bookmarkEnd w:id="8926"/>
      <w:bookmarkEnd w:id="8927"/>
    </w:p>
    <w:p w14:paraId="25C64A5D" w14:textId="77777777" w:rsidR="00130993" w:rsidRPr="00F6303A" w:rsidRDefault="00130993" w:rsidP="00567124">
      <w:pPr>
        <w:pStyle w:val="Heading2"/>
        <w:rPr>
          <w:noProof/>
          <w:lang w:val="en-US"/>
        </w:rPr>
      </w:pPr>
      <w:bookmarkStart w:id="8928" w:name="_CRJ_2_1"/>
      <w:bookmarkStart w:id="8929" w:name="_Toc20156573"/>
      <w:bookmarkStart w:id="8930" w:name="_Toc27501769"/>
      <w:bookmarkStart w:id="8931" w:name="_Toc36049900"/>
      <w:bookmarkStart w:id="8932" w:name="_Toc45210670"/>
      <w:bookmarkStart w:id="8933" w:name="_Toc51861497"/>
      <w:bookmarkStart w:id="8934" w:name="_Toc193391797"/>
      <w:bookmarkEnd w:id="8928"/>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8929"/>
      <w:bookmarkEnd w:id="8930"/>
      <w:bookmarkEnd w:id="8931"/>
      <w:bookmarkEnd w:id="8932"/>
      <w:bookmarkEnd w:id="8933"/>
      <w:bookmarkEnd w:id="8934"/>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8935" w:name="_CRJ_2_2"/>
      <w:bookmarkStart w:id="8936" w:name="_Toc20156574"/>
      <w:bookmarkStart w:id="8937" w:name="_Toc27501770"/>
      <w:bookmarkStart w:id="8938" w:name="_Toc36049901"/>
      <w:bookmarkStart w:id="8939" w:name="_Toc45210671"/>
      <w:bookmarkStart w:id="8940" w:name="_Toc51861498"/>
      <w:bookmarkStart w:id="8941" w:name="_Toc193391798"/>
      <w:bookmarkEnd w:id="8935"/>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8936"/>
      <w:bookmarkEnd w:id="8937"/>
      <w:bookmarkEnd w:id="8938"/>
      <w:bookmarkEnd w:id="8939"/>
      <w:bookmarkEnd w:id="8940"/>
      <w:bookmarkEnd w:id="8941"/>
    </w:p>
    <w:p w14:paraId="1BD36FD8" w14:textId="77777777" w:rsidR="00130993" w:rsidRPr="00F6303A" w:rsidRDefault="00130993" w:rsidP="00567124">
      <w:pPr>
        <w:pStyle w:val="Heading3"/>
        <w:rPr>
          <w:noProof/>
          <w:lang w:val="en-US"/>
        </w:rPr>
      </w:pPr>
      <w:bookmarkStart w:id="8942" w:name="_CRJ_2_2_1"/>
      <w:bookmarkStart w:id="8943" w:name="_Toc20156575"/>
      <w:bookmarkStart w:id="8944" w:name="_Toc27501771"/>
      <w:bookmarkStart w:id="8945" w:name="_Toc36049902"/>
      <w:bookmarkStart w:id="8946" w:name="_Toc45210672"/>
      <w:bookmarkStart w:id="8947" w:name="_Toc51861499"/>
      <w:bookmarkStart w:id="8948" w:name="_Toc193391799"/>
      <w:bookmarkEnd w:id="8942"/>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8943"/>
      <w:bookmarkEnd w:id="8944"/>
      <w:bookmarkEnd w:id="8945"/>
      <w:bookmarkEnd w:id="8946"/>
      <w:bookmarkEnd w:id="8947"/>
      <w:bookmarkEnd w:id="8948"/>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8949" w:name="_CRJ_2_2_2"/>
      <w:bookmarkStart w:id="8950" w:name="_Toc20156576"/>
      <w:bookmarkStart w:id="8951" w:name="_Toc27501772"/>
      <w:bookmarkStart w:id="8952" w:name="_Toc36049903"/>
      <w:bookmarkStart w:id="8953" w:name="_Toc45210673"/>
      <w:bookmarkStart w:id="8954" w:name="_Toc51861500"/>
      <w:bookmarkStart w:id="8955" w:name="_Toc193391800"/>
      <w:bookmarkEnd w:id="8949"/>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8950"/>
      <w:bookmarkEnd w:id="8951"/>
      <w:bookmarkEnd w:id="8952"/>
      <w:bookmarkEnd w:id="8953"/>
      <w:bookmarkEnd w:id="8954"/>
      <w:bookmarkEnd w:id="8955"/>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8956" w:name="_CRJ_2_2_3"/>
      <w:bookmarkStart w:id="8957" w:name="_Toc193391801"/>
      <w:bookmarkEnd w:id="8956"/>
      <w:r w:rsidRPr="00567124">
        <w:t>J.2.2.3</w:t>
      </w:r>
      <w:r w:rsidRPr="00567124">
        <w:tab/>
        <w:t>Appropriateness of INFO Package Usage</w:t>
      </w:r>
      <w:bookmarkEnd w:id="8957"/>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8958" w:name="_CRJ_2_2_4"/>
      <w:bookmarkStart w:id="8959" w:name="_Toc20156577"/>
      <w:bookmarkStart w:id="8960" w:name="_Toc27501773"/>
      <w:bookmarkStart w:id="8961" w:name="_Toc36049904"/>
      <w:bookmarkStart w:id="8962" w:name="_Toc45210674"/>
      <w:bookmarkStart w:id="8963" w:name="_Toc51861501"/>
      <w:bookmarkStart w:id="8964" w:name="_Toc193391802"/>
      <w:bookmarkEnd w:id="8958"/>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8959"/>
      <w:bookmarkEnd w:id="8960"/>
      <w:bookmarkEnd w:id="8961"/>
      <w:bookmarkEnd w:id="8962"/>
      <w:bookmarkEnd w:id="8963"/>
      <w:bookmarkEnd w:id="8964"/>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8965" w:name="_CRJ_2_2_5"/>
      <w:bookmarkStart w:id="8966" w:name="_Toc20156578"/>
      <w:bookmarkStart w:id="8967" w:name="_Toc27501774"/>
      <w:bookmarkStart w:id="8968" w:name="_Toc36049905"/>
      <w:bookmarkStart w:id="8969" w:name="_Toc45210675"/>
      <w:bookmarkStart w:id="8970" w:name="_Toc51861502"/>
      <w:bookmarkStart w:id="8971" w:name="_Toc193391803"/>
      <w:bookmarkEnd w:id="8965"/>
      <w:r>
        <w:t>J</w:t>
      </w:r>
      <w:r w:rsidRPr="00F6303A">
        <w:t>.</w:t>
      </w:r>
      <w:r>
        <w:t>2</w:t>
      </w:r>
      <w:r w:rsidRPr="00F6303A">
        <w:t>.2.</w:t>
      </w:r>
      <w:r>
        <w:t>5</w:t>
      </w:r>
      <w:r w:rsidRPr="00F6303A">
        <w:tab/>
        <w:t>Info package parameters</w:t>
      </w:r>
      <w:bookmarkEnd w:id="8966"/>
      <w:bookmarkEnd w:id="8967"/>
      <w:bookmarkEnd w:id="8968"/>
      <w:bookmarkEnd w:id="8969"/>
      <w:bookmarkEnd w:id="8970"/>
      <w:bookmarkEnd w:id="8971"/>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8972" w:name="_CRJ_2_2_6"/>
      <w:bookmarkStart w:id="8973" w:name="_Toc20156579"/>
      <w:bookmarkStart w:id="8974" w:name="_Toc27501775"/>
      <w:bookmarkStart w:id="8975" w:name="_Toc36049906"/>
      <w:bookmarkStart w:id="8976" w:name="_Toc45210676"/>
      <w:bookmarkStart w:id="8977" w:name="_Toc51861503"/>
      <w:bookmarkStart w:id="8978" w:name="_Toc193391804"/>
      <w:bookmarkEnd w:id="8972"/>
      <w:r>
        <w:t>J</w:t>
      </w:r>
      <w:r w:rsidRPr="00F6303A">
        <w:t>.</w:t>
      </w:r>
      <w:r>
        <w:t>2</w:t>
      </w:r>
      <w:r w:rsidRPr="00F6303A">
        <w:t>.2.</w:t>
      </w:r>
      <w:r>
        <w:t>6</w:t>
      </w:r>
      <w:r w:rsidRPr="00F6303A">
        <w:tab/>
        <w:t>SIP options tags</w:t>
      </w:r>
      <w:bookmarkEnd w:id="8973"/>
      <w:bookmarkEnd w:id="8974"/>
      <w:bookmarkEnd w:id="8975"/>
      <w:bookmarkEnd w:id="8976"/>
      <w:bookmarkEnd w:id="8977"/>
      <w:bookmarkEnd w:id="8978"/>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8979" w:name="_CRJ_2_2_7"/>
      <w:bookmarkStart w:id="8980" w:name="_Toc20156580"/>
      <w:bookmarkStart w:id="8981" w:name="_Toc27501776"/>
      <w:bookmarkStart w:id="8982" w:name="_Toc36049907"/>
      <w:bookmarkStart w:id="8983" w:name="_Toc45210677"/>
      <w:bookmarkStart w:id="8984" w:name="_Toc51861504"/>
      <w:bookmarkStart w:id="8985" w:name="_Toc193391805"/>
      <w:bookmarkEnd w:id="8979"/>
      <w:r>
        <w:t>J</w:t>
      </w:r>
      <w:r w:rsidRPr="00F6303A">
        <w:t>.</w:t>
      </w:r>
      <w:r>
        <w:t>2</w:t>
      </w:r>
      <w:r w:rsidRPr="00F6303A">
        <w:t>.2.</w:t>
      </w:r>
      <w:r>
        <w:rPr>
          <w:lang w:val="en-US"/>
        </w:rPr>
        <w:t>7</w:t>
      </w:r>
      <w:r w:rsidRPr="00F6303A">
        <w:tab/>
      </w:r>
      <w:r w:rsidRPr="00F6303A">
        <w:rPr>
          <w:lang w:val="en-US"/>
        </w:rPr>
        <w:t>INFO message body parts</w:t>
      </w:r>
      <w:bookmarkEnd w:id="8980"/>
      <w:bookmarkEnd w:id="8981"/>
      <w:bookmarkEnd w:id="8982"/>
      <w:bookmarkEnd w:id="8983"/>
      <w:bookmarkEnd w:id="8984"/>
      <w:bookmarkEnd w:id="8985"/>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8986" w:name="_CRJ_2_2_8"/>
      <w:bookmarkStart w:id="8987" w:name="_Toc20156581"/>
      <w:bookmarkStart w:id="8988" w:name="_Toc27501777"/>
      <w:bookmarkStart w:id="8989" w:name="_Toc36049908"/>
      <w:bookmarkStart w:id="8990" w:name="_Toc45210678"/>
      <w:bookmarkStart w:id="8991" w:name="_Toc51861505"/>
      <w:bookmarkStart w:id="8992" w:name="_Toc193391806"/>
      <w:bookmarkEnd w:id="8986"/>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8987"/>
      <w:bookmarkEnd w:id="8988"/>
      <w:bookmarkEnd w:id="8989"/>
      <w:bookmarkEnd w:id="8990"/>
      <w:bookmarkEnd w:id="8991"/>
      <w:bookmarkEnd w:id="8992"/>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8993" w:name="_CRJ_2_2_9"/>
      <w:bookmarkStart w:id="8994" w:name="_Toc20156582"/>
      <w:bookmarkStart w:id="8995" w:name="_Toc27501778"/>
      <w:bookmarkStart w:id="8996" w:name="_Toc36049909"/>
      <w:bookmarkStart w:id="8997" w:name="_Toc45210679"/>
      <w:bookmarkStart w:id="8998" w:name="_Toc51861506"/>
      <w:bookmarkStart w:id="8999" w:name="_Toc193391807"/>
      <w:bookmarkEnd w:id="8993"/>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8994"/>
      <w:bookmarkEnd w:id="8995"/>
      <w:bookmarkEnd w:id="8996"/>
      <w:bookmarkEnd w:id="8997"/>
      <w:bookmarkEnd w:id="8998"/>
      <w:bookmarkEnd w:id="8999"/>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9000" w:name="_CRJ_2_2_10"/>
      <w:bookmarkStart w:id="9001" w:name="_Toc20156583"/>
      <w:bookmarkStart w:id="9002" w:name="_Toc27501779"/>
      <w:bookmarkStart w:id="9003" w:name="_Toc36049910"/>
      <w:bookmarkStart w:id="9004" w:name="_Toc45210680"/>
      <w:bookmarkStart w:id="9005" w:name="_Toc51861507"/>
      <w:bookmarkStart w:id="9006" w:name="_Toc193391808"/>
      <w:bookmarkEnd w:id="9000"/>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9001"/>
      <w:bookmarkEnd w:id="9002"/>
      <w:bookmarkEnd w:id="9003"/>
      <w:bookmarkEnd w:id="9004"/>
      <w:bookmarkEnd w:id="9005"/>
      <w:bookmarkEnd w:id="9006"/>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9007" w:name="_CRJ_2_2_11"/>
      <w:bookmarkStart w:id="9008" w:name="_Toc20156584"/>
      <w:bookmarkStart w:id="9009" w:name="_Toc27501780"/>
      <w:bookmarkStart w:id="9010" w:name="_Toc36049911"/>
      <w:bookmarkStart w:id="9011" w:name="_Toc45210681"/>
      <w:bookmarkStart w:id="9012" w:name="_Toc51861508"/>
      <w:bookmarkStart w:id="9013" w:name="_Toc193391809"/>
      <w:bookmarkEnd w:id="9007"/>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9008"/>
      <w:bookmarkEnd w:id="9009"/>
      <w:bookmarkEnd w:id="9010"/>
      <w:bookmarkEnd w:id="9011"/>
      <w:bookmarkEnd w:id="9012"/>
      <w:bookmarkEnd w:id="9013"/>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9014" w:name="_CRAnnexKinformative"/>
      <w:bookmarkStart w:id="9015" w:name="_Toc20156585"/>
      <w:bookmarkStart w:id="9016" w:name="_Toc27501781"/>
      <w:bookmarkStart w:id="9017" w:name="_Toc36049912"/>
      <w:bookmarkStart w:id="9018" w:name="_Toc45210682"/>
      <w:bookmarkStart w:id="9019" w:name="_Toc51861509"/>
      <w:bookmarkStart w:id="9020" w:name="_Toc193391810"/>
      <w:bookmarkEnd w:id="9014"/>
      <w:r>
        <w:t xml:space="preserve">Annex </w:t>
      </w:r>
      <w:r>
        <w:rPr>
          <w:lang w:eastAsia="zh-CN"/>
        </w:rPr>
        <w:t>K</w:t>
      </w:r>
      <w:r>
        <w:t xml:space="preserve"> (</w:t>
      </w:r>
      <w:r w:rsidR="006B04B7">
        <w:t>i</w:t>
      </w:r>
      <w:r>
        <w:t>nformative):</w:t>
      </w:r>
      <w:r>
        <w:br/>
        <w:t>IANA UDP port registration form</w:t>
      </w:r>
      <w:bookmarkEnd w:id="9015"/>
      <w:bookmarkEnd w:id="9016"/>
      <w:bookmarkEnd w:id="9017"/>
      <w:bookmarkEnd w:id="9018"/>
      <w:bookmarkEnd w:id="9019"/>
      <w:bookmarkEnd w:id="9020"/>
    </w:p>
    <w:p w14:paraId="77375F4E" w14:textId="77777777" w:rsidR="00AB293F" w:rsidRDefault="00AB293F" w:rsidP="00AB293F">
      <w:bookmarkStart w:id="9021"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9021"/>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9022"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r>
              <w:t xml:space="preserve"> section 7.1.</w:t>
            </w:r>
            <w:bookmarkEnd w:id="9022"/>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9023" w:name="_CRAnnexLnormative"/>
      <w:bookmarkStart w:id="9024" w:name="_Toc193391811"/>
      <w:bookmarkEnd w:id="9023"/>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9024"/>
      <w:r w:rsidRPr="006E59FF">
        <w:t xml:space="preserve"> </w:t>
      </w:r>
    </w:p>
    <w:p w14:paraId="5644A4A5" w14:textId="6AC3C1B2" w:rsidR="00D632C9" w:rsidRDefault="00D632C9" w:rsidP="00567124">
      <w:pPr>
        <w:pStyle w:val="Heading1"/>
        <w:pBdr>
          <w:top w:val="none" w:sz="0" w:space="0" w:color="auto"/>
        </w:pBdr>
      </w:pPr>
      <w:bookmarkStart w:id="9025" w:name="_CRL_1"/>
      <w:bookmarkStart w:id="9026" w:name="_Toc193391812"/>
      <w:bookmarkEnd w:id="9025"/>
      <w:r>
        <w:t>L.1</w:t>
      </w:r>
      <w:r>
        <w:tab/>
        <w:t>General</w:t>
      </w:r>
      <w:bookmarkEnd w:id="9026"/>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9027" w:name="_CRL_2"/>
      <w:bookmarkStart w:id="9028" w:name="_Toc20212498"/>
      <w:bookmarkStart w:id="9029" w:name="_Toc27731853"/>
      <w:bookmarkStart w:id="9030" w:name="_Toc36127631"/>
      <w:bookmarkStart w:id="9031" w:name="_Toc45214737"/>
      <w:bookmarkStart w:id="9032" w:name="_Toc51937876"/>
      <w:bookmarkStart w:id="9033" w:name="_Toc51938185"/>
      <w:bookmarkStart w:id="9034" w:name="_Toc82013054"/>
      <w:bookmarkStart w:id="9035" w:name="_Toc193391813"/>
      <w:bookmarkEnd w:id="9027"/>
      <w:r>
        <w:t>L.2</w:t>
      </w:r>
      <w:r>
        <w:tab/>
      </w:r>
      <w:bookmarkEnd w:id="9028"/>
      <w:bookmarkEnd w:id="9029"/>
      <w:bookmarkEnd w:id="9030"/>
      <w:bookmarkEnd w:id="9031"/>
      <w:bookmarkEnd w:id="9032"/>
      <w:bookmarkEnd w:id="9033"/>
      <w:bookmarkEnd w:id="9034"/>
      <w:r>
        <w:t>Aspects not applicable to 5GS</w:t>
      </w:r>
      <w:bookmarkEnd w:id="9035"/>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9036" w:name="_CRL_3"/>
      <w:bookmarkStart w:id="9037" w:name="_Toc193391814"/>
      <w:bookmarkEnd w:id="9036"/>
      <w:r>
        <w:t>L.3</w:t>
      </w:r>
      <w:r>
        <w:tab/>
        <w:t>Mapping of EPS-specific terms to 5GS</w:t>
      </w:r>
      <w:bookmarkEnd w:id="9037"/>
    </w:p>
    <w:p w14:paraId="1974630F" w14:textId="77777777" w:rsidR="00336206" w:rsidRDefault="00336206" w:rsidP="00336206">
      <w:pPr>
        <w:pStyle w:val="Heading2"/>
      </w:pPr>
      <w:bookmarkStart w:id="9038" w:name="_CRL_3_1"/>
      <w:bookmarkStart w:id="9039" w:name="_Toc193391815"/>
      <w:bookmarkEnd w:id="9038"/>
      <w:r>
        <w:t>L.3.1</w:t>
      </w:r>
      <w:r>
        <w:tab/>
        <w:t>Session aspects</w:t>
      </w:r>
      <w:bookmarkEnd w:id="9039"/>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9040" w:name="_CRL_3_2"/>
      <w:bookmarkStart w:id="9041" w:name="_Toc193391816"/>
      <w:bookmarkEnd w:id="9040"/>
      <w:r>
        <w:t>L.3.2</w:t>
      </w:r>
      <w:r>
        <w:tab/>
        <w:t>Bearer aspects</w:t>
      </w:r>
      <w:bookmarkEnd w:id="9041"/>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9042" w:name="_CRL_3_3"/>
      <w:bookmarkStart w:id="9043" w:name="_Toc193391817"/>
      <w:bookmarkEnd w:id="9042"/>
      <w:r>
        <w:t>L.3.3</w:t>
      </w:r>
      <w:r>
        <w:tab/>
        <w:t>Resource sharing</w:t>
      </w:r>
      <w:bookmarkEnd w:id="9043"/>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9044" w:name="_CRL_3_4"/>
      <w:bookmarkStart w:id="9045" w:name="_Toc193391818"/>
      <w:bookmarkEnd w:id="9044"/>
      <w:r>
        <w:lastRenderedPageBreak/>
        <w:t>L.3.4</w:t>
      </w:r>
      <w:r>
        <w:tab/>
      </w:r>
      <w:r w:rsidRPr="00B963A7">
        <w:t>Mapping of MBMS terms to MBS</w:t>
      </w:r>
      <w:bookmarkEnd w:id="9045"/>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9046" w:name="_CRL_3_5"/>
      <w:bookmarkStart w:id="9047" w:name="_Toc193391819"/>
      <w:bookmarkEnd w:id="9046"/>
      <w:r>
        <w:t>L.3.5</w:t>
      </w:r>
      <w:r>
        <w:tab/>
      </w:r>
      <w:r w:rsidRPr="00B963A7">
        <w:t xml:space="preserve">Mapping of </w:t>
      </w:r>
      <w:r>
        <w:t>ProSe</w:t>
      </w:r>
      <w:r w:rsidRPr="00B963A7">
        <w:t xml:space="preserve"> terms to </w:t>
      </w:r>
      <w:r>
        <w:t>5G ProSe</w:t>
      </w:r>
      <w:bookmarkEnd w:id="9047"/>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9048" w:name="_CRAnnexMinformative"/>
      <w:bookmarkStart w:id="9049" w:name="_Toc20156586"/>
      <w:bookmarkStart w:id="9050" w:name="_Toc27501782"/>
      <w:bookmarkStart w:id="9051" w:name="_Toc36049913"/>
      <w:bookmarkStart w:id="9052" w:name="_Toc45210683"/>
      <w:bookmarkStart w:id="9053" w:name="_Toc51861510"/>
      <w:bookmarkStart w:id="9054" w:name="_Toc193391820"/>
      <w:bookmarkEnd w:id="9048"/>
      <w:r w:rsidRPr="0073469F">
        <w:lastRenderedPageBreak/>
        <w:t xml:space="preserve">Annex </w:t>
      </w:r>
      <w:r w:rsidR="00D632C9">
        <w:t>M</w:t>
      </w:r>
      <w:r w:rsidR="00D632C9" w:rsidRPr="0073469F">
        <w:t xml:space="preserve"> </w:t>
      </w:r>
      <w:r w:rsidRPr="0073469F">
        <w:t>(informative):</w:t>
      </w:r>
      <w:r w:rsidRPr="0073469F">
        <w:br/>
        <w:t>Change history</w:t>
      </w:r>
      <w:bookmarkEnd w:id="9049"/>
      <w:bookmarkEnd w:id="9050"/>
      <w:bookmarkEnd w:id="9051"/>
      <w:bookmarkEnd w:id="9052"/>
      <w:bookmarkEnd w:id="9053"/>
      <w:bookmarkEnd w:id="9054"/>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8171"/>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DF0E56" w:rsidRDefault="0074266B" w:rsidP="00DF0E56">
            <w:pPr>
              <w:pStyle w:val="TAL"/>
              <w:rPr>
                <w:sz w:val="16"/>
                <w:szCs w:val="16"/>
              </w:rPr>
            </w:pPr>
            <w:r w:rsidRPr="00DF0E56">
              <w:rPr>
                <w:sz w:val="16"/>
                <w:szCs w:val="16"/>
              </w:rPr>
              <w:t>Preconfigured regroup – X.3.2.3 Orig. Partip. remove requestt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Pr="00DF0E56" w:rsidRDefault="0074266B" w:rsidP="00DF0E56">
            <w:pPr>
              <w:pStyle w:val="TAL"/>
              <w:rPr>
                <w:sz w:val="16"/>
                <w:szCs w:val="16"/>
              </w:rPr>
            </w:pPr>
            <w:r w:rsidRPr="00DF0E56">
              <w:rPr>
                <w:sz w:val="16"/>
                <w:szCs w:val="16"/>
              </w:rPr>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DF0E56" w:rsidRDefault="0074266B" w:rsidP="00DF0E56">
            <w:pPr>
              <w:pStyle w:val="TAL"/>
              <w:rPr>
                <w:sz w:val="16"/>
                <w:szCs w:val="16"/>
              </w:rPr>
            </w:pPr>
            <w:r w:rsidRPr="00DF0E56">
              <w:rPr>
                <w:sz w:val="16"/>
                <w:szCs w:val="16"/>
              </w:rPr>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DF0E56" w:rsidRDefault="0074266B" w:rsidP="00DF0E56">
            <w:pPr>
              <w:pStyle w:val="TAL"/>
              <w:rPr>
                <w:sz w:val="16"/>
                <w:szCs w:val="16"/>
              </w:rPr>
            </w:pPr>
            <w:r w:rsidRPr="00DF0E56">
              <w:rPr>
                <w:sz w:val="16"/>
                <w:szCs w:val="16"/>
              </w:rPr>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DF0E56" w:rsidRDefault="0074266B" w:rsidP="00DF0E56">
            <w:pPr>
              <w:pStyle w:val="TAL"/>
              <w:rPr>
                <w:sz w:val="16"/>
                <w:szCs w:val="16"/>
              </w:rPr>
            </w:pPr>
            <w:r w:rsidRPr="00DF0E56">
              <w:rPr>
                <w:sz w:val="16"/>
                <w:szCs w:val="16"/>
              </w:rPr>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DF0E56" w:rsidRDefault="0074266B" w:rsidP="00DF0E56">
            <w:pPr>
              <w:pStyle w:val="TAL"/>
              <w:rPr>
                <w:sz w:val="16"/>
                <w:szCs w:val="16"/>
              </w:rPr>
            </w:pPr>
            <w:r w:rsidRPr="00DF0E56">
              <w:rPr>
                <w:sz w:val="16"/>
                <w:szCs w:val="16"/>
              </w:rPr>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DF0E56" w:rsidRDefault="0037643A" w:rsidP="00DF0E56">
            <w:pPr>
              <w:pStyle w:val="TAL"/>
              <w:rPr>
                <w:sz w:val="16"/>
                <w:szCs w:val="16"/>
              </w:rPr>
            </w:pPr>
            <w:r w:rsidRPr="00DF0E56">
              <w:rPr>
                <w:sz w:val="16"/>
                <w:szCs w:val="16"/>
              </w:rPr>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DF0E56" w:rsidRDefault="0074266B" w:rsidP="00DF0E56">
            <w:pPr>
              <w:pStyle w:val="TAL"/>
              <w:rPr>
                <w:sz w:val="16"/>
                <w:szCs w:val="16"/>
              </w:rPr>
            </w:pPr>
            <w:r w:rsidRPr="00DF0E56">
              <w:rPr>
                <w:sz w:val="16"/>
                <w:szCs w:val="16"/>
              </w:rPr>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DF0E56" w:rsidRDefault="0074266B" w:rsidP="00DF0E56">
            <w:pPr>
              <w:pStyle w:val="TAL"/>
              <w:rPr>
                <w:sz w:val="16"/>
                <w:szCs w:val="16"/>
              </w:rPr>
            </w:pPr>
            <w:r w:rsidRPr="00DF0E56">
              <w:rPr>
                <w:sz w:val="16"/>
                <w:szCs w:val="16"/>
              </w:rPr>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DF0E56" w:rsidRDefault="0074266B" w:rsidP="00DF0E56">
            <w:pPr>
              <w:pStyle w:val="TAL"/>
              <w:rPr>
                <w:sz w:val="16"/>
                <w:szCs w:val="16"/>
              </w:rPr>
            </w:pPr>
            <w:r w:rsidRPr="00DF0E56">
              <w:rPr>
                <w:sz w:val="16"/>
                <w:szCs w:val="16"/>
              </w:rPr>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DF0E56" w:rsidRDefault="0074266B" w:rsidP="00DF0E56">
            <w:pPr>
              <w:pStyle w:val="TAL"/>
              <w:rPr>
                <w:sz w:val="16"/>
                <w:szCs w:val="16"/>
              </w:rPr>
            </w:pPr>
            <w:r w:rsidRPr="00DF0E56">
              <w:rPr>
                <w:sz w:val="16"/>
                <w:szCs w:val="16"/>
              </w:rPr>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DF0E56" w:rsidRDefault="0074266B" w:rsidP="00DF0E56">
            <w:pPr>
              <w:pStyle w:val="TAL"/>
              <w:rPr>
                <w:sz w:val="16"/>
                <w:szCs w:val="16"/>
              </w:rPr>
            </w:pPr>
            <w:r w:rsidRPr="00DF0E56">
              <w:rPr>
                <w:sz w:val="16"/>
                <w:szCs w:val="16"/>
              </w:rPr>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DF0E56" w:rsidRDefault="00053665" w:rsidP="00DF0E56">
            <w:pPr>
              <w:pStyle w:val="TAL"/>
              <w:rPr>
                <w:sz w:val="16"/>
                <w:szCs w:val="16"/>
                <w:lang w:val="fr-FR"/>
              </w:rPr>
            </w:pPr>
            <w:r w:rsidRPr="00DF0E56">
              <w:rPr>
                <w:sz w:val="16"/>
                <w:szCs w:val="16"/>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DF0E56" w:rsidRDefault="00392953" w:rsidP="00DF0E56">
            <w:pPr>
              <w:pStyle w:val="TAL"/>
              <w:rPr>
                <w:sz w:val="16"/>
                <w:szCs w:val="16"/>
              </w:rPr>
            </w:pPr>
            <w:r w:rsidRPr="00DF0E56">
              <w:rPr>
                <w:sz w:val="16"/>
                <w:szCs w:val="16"/>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DF0E56" w:rsidRDefault="00392953" w:rsidP="00DF0E56">
            <w:pPr>
              <w:pStyle w:val="TAL"/>
              <w:rPr>
                <w:sz w:val="16"/>
                <w:szCs w:val="16"/>
              </w:rPr>
            </w:pPr>
            <w:r w:rsidRPr="00DF0E56">
              <w:rPr>
                <w:sz w:val="16"/>
                <w:szCs w:val="16"/>
              </w:rPr>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DF0E56" w:rsidRDefault="00392953" w:rsidP="00DF0E56">
            <w:pPr>
              <w:pStyle w:val="TAL"/>
              <w:rPr>
                <w:sz w:val="16"/>
                <w:szCs w:val="16"/>
              </w:rPr>
            </w:pPr>
            <w:r w:rsidRPr="00DF0E56">
              <w:rPr>
                <w:sz w:val="16"/>
                <w:szCs w:val="16"/>
              </w:rPr>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DF0E56" w:rsidRDefault="00392953" w:rsidP="00DF0E56">
            <w:pPr>
              <w:pStyle w:val="TAL"/>
              <w:rPr>
                <w:sz w:val="16"/>
                <w:szCs w:val="16"/>
              </w:rPr>
            </w:pPr>
            <w:r w:rsidRPr="00DF0E56">
              <w:rPr>
                <w:sz w:val="16"/>
                <w:szCs w:val="16"/>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DF0E56" w:rsidRDefault="00392953" w:rsidP="00DF0E56">
            <w:pPr>
              <w:pStyle w:val="TAL"/>
              <w:rPr>
                <w:sz w:val="16"/>
                <w:szCs w:val="16"/>
              </w:rPr>
            </w:pPr>
            <w:r w:rsidRPr="00DF0E56">
              <w:rPr>
                <w:sz w:val="16"/>
                <w:szCs w:val="16"/>
              </w:rP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Pr="00DF0E56" w:rsidRDefault="00392953" w:rsidP="00DF0E56">
            <w:pPr>
              <w:pStyle w:val="TAL"/>
              <w:rPr>
                <w:sz w:val="16"/>
                <w:szCs w:val="16"/>
              </w:rPr>
            </w:pPr>
            <w:r w:rsidRPr="00DF0E56">
              <w:rPr>
                <w:sz w:val="16"/>
                <w:szCs w:val="16"/>
              </w:rPr>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DF0E56" w:rsidRDefault="00392953" w:rsidP="00DF0E56">
            <w:pPr>
              <w:pStyle w:val="TAL"/>
              <w:rPr>
                <w:sz w:val="16"/>
                <w:szCs w:val="16"/>
              </w:rPr>
            </w:pPr>
            <w:r w:rsidRPr="00DF0E56">
              <w:rPr>
                <w:sz w:val="16"/>
                <w:szCs w:val="16"/>
              </w:rPr>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DF0E56" w:rsidRDefault="00392953" w:rsidP="00DF0E56">
            <w:pPr>
              <w:pStyle w:val="TAL"/>
              <w:rPr>
                <w:sz w:val="16"/>
                <w:szCs w:val="16"/>
              </w:rPr>
            </w:pPr>
            <w:r w:rsidRPr="00DF0E56">
              <w:rPr>
                <w:sz w:val="16"/>
                <w:szCs w:val="16"/>
              </w:rPr>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DF0E56" w:rsidRDefault="00392953" w:rsidP="00DF0E56">
            <w:pPr>
              <w:pStyle w:val="TAL"/>
              <w:rPr>
                <w:sz w:val="16"/>
                <w:szCs w:val="16"/>
              </w:rPr>
            </w:pPr>
            <w:r w:rsidRPr="00DF0E56">
              <w:rPr>
                <w:sz w:val="16"/>
                <w:szCs w:val="16"/>
              </w:rPr>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DF0E56" w:rsidRDefault="008D6F9B" w:rsidP="00DF0E56">
            <w:pPr>
              <w:pStyle w:val="TAL"/>
              <w:rPr>
                <w:sz w:val="16"/>
                <w:szCs w:val="16"/>
              </w:rPr>
            </w:pPr>
            <w:r w:rsidRPr="00DF0E56">
              <w:rPr>
                <w:sz w:val="16"/>
                <w:szCs w:val="16"/>
              </w:rPr>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DF0E56" w:rsidRDefault="00F23416" w:rsidP="00DF0E56">
            <w:pPr>
              <w:pStyle w:val="TAL"/>
              <w:rPr>
                <w:sz w:val="16"/>
                <w:szCs w:val="16"/>
              </w:rPr>
            </w:pPr>
            <w:r w:rsidRPr="00DF0E56">
              <w:rPr>
                <w:sz w:val="16"/>
                <w:szCs w:val="16"/>
              </w:rPr>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DF0E56" w:rsidRDefault="00F23416" w:rsidP="00DF0E56">
            <w:pPr>
              <w:pStyle w:val="TAL"/>
              <w:rPr>
                <w:sz w:val="16"/>
                <w:szCs w:val="16"/>
              </w:rPr>
            </w:pPr>
            <w:r w:rsidRPr="00DF0E56">
              <w:rPr>
                <w:sz w:val="16"/>
                <w:szCs w:val="16"/>
              </w:rPr>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DF0E56" w:rsidRDefault="00F23416" w:rsidP="00DF0E56">
            <w:pPr>
              <w:pStyle w:val="TAL"/>
              <w:rPr>
                <w:sz w:val="16"/>
                <w:szCs w:val="16"/>
              </w:rPr>
            </w:pPr>
            <w:r w:rsidRPr="00DF0E56">
              <w:rPr>
                <w:sz w:val="16"/>
                <w:szCs w:val="16"/>
              </w:rPr>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DF0E56" w:rsidRDefault="00F23416" w:rsidP="00DF0E56">
            <w:pPr>
              <w:pStyle w:val="TAL"/>
              <w:rPr>
                <w:sz w:val="16"/>
                <w:szCs w:val="16"/>
              </w:rPr>
            </w:pPr>
            <w:r w:rsidRPr="00DF0E56">
              <w:rPr>
                <w:sz w:val="16"/>
                <w:szCs w:val="16"/>
              </w:rPr>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DF0E56" w:rsidRDefault="00F23416" w:rsidP="00DF0E56">
            <w:pPr>
              <w:pStyle w:val="TAL"/>
              <w:rPr>
                <w:sz w:val="16"/>
                <w:szCs w:val="16"/>
              </w:rPr>
            </w:pPr>
            <w:r w:rsidRPr="00DF0E56">
              <w:rPr>
                <w:sz w:val="16"/>
                <w:szCs w:val="16"/>
              </w:rPr>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DF0E56" w:rsidRDefault="00F23416" w:rsidP="00DF0E56">
            <w:pPr>
              <w:pStyle w:val="TAL"/>
              <w:rPr>
                <w:sz w:val="16"/>
                <w:szCs w:val="16"/>
              </w:rPr>
            </w:pPr>
            <w:r w:rsidRPr="00DF0E56">
              <w:rPr>
                <w:sz w:val="16"/>
                <w:szCs w:val="16"/>
              </w:rPr>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DF0E56" w:rsidRDefault="00F23416" w:rsidP="00DF0E56">
            <w:pPr>
              <w:pStyle w:val="TAL"/>
              <w:rPr>
                <w:sz w:val="16"/>
                <w:szCs w:val="16"/>
              </w:rPr>
            </w:pPr>
            <w:r w:rsidRPr="00DF0E56">
              <w:rPr>
                <w:sz w:val="16"/>
                <w:szCs w:val="16"/>
              </w:rPr>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DF0E56" w:rsidRDefault="00F23416" w:rsidP="00DF0E56">
            <w:pPr>
              <w:pStyle w:val="TAL"/>
              <w:rPr>
                <w:sz w:val="16"/>
                <w:szCs w:val="16"/>
              </w:rPr>
            </w:pPr>
            <w:r w:rsidRPr="00DF0E56">
              <w:rPr>
                <w:sz w:val="16"/>
                <w:szCs w:val="16"/>
              </w:rPr>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DF0E56" w:rsidRDefault="00F23416" w:rsidP="00DF0E56">
            <w:pPr>
              <w:pStyle w:val="TAL"/>
              <w:rPr>
                <w:sz w:val="16"/>
                <w:szCs w:val="16"/>
              </w:rPr>
            </w:pPr>
            <w:r w:rsidRPr="00DF0E56">
              <w:rPr>
                <w:sz w:val="16"/>
                <w:szCs w:val="16"/>
              </w:rPr>
              <w:t xml:space="preserve">Corrected the client origination procedure </w:t>
            </w:r>
            <w:r w:rsidR="001E5F65" w:rsidRPr="00DF0E56">
              <w:rPr>
                <w:sz w:val="16"/>
                <w:szCs w:val="16"/>
              </w:rPr>
              <w:t>clause</w:t>
            </w:r>
            <w:r w:rsidRPr="00DF0E56">
              <w:rPr>
                <w:sz w:val="16"/>
                <w:szCs w:val="16"/>
              </w:rPr>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DF0E56" w:rsidRDefault="00F23416" w:rsidP="00DF0E56">
            <w:pPr>
              <w:pStyle w:val="TAL"/>
              <w:rPr>
                <w:sz w:val="16"/>
                <w:szCs w:val="16"/>
              </w:rPr>
            </w:pPr>
            <w:r w:rsidRPr="00DF0E56">
              <w:rPr>
                <w:sz w:val="16"/>
                <w:szCs w:val="16"/>
              </w:rPr>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DF0E56" w:rsidRDefault="00F23416" w:rsidP="00DF0E56">
            <w:pPr>
              <w:pStyle w:val="TAL"/>
              <w:rPr>
                <w:sz w:val="16"/>
                <w:szCs w:val="16"/>
              </w:rPr>
            </w:pPr>
            <w:r w:rsidRPr="00DF0E56">
              <w:rPr>
                <w:sz w:val="16"/>
                <w:szCs w:val="16"/>
              </w:rPr>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DF0E56" w:rsidRDefault="00F23416" w:rsidP="00DF0E56">
            <w:pPr>
              <w:pStyle w:val="TAL"/>
              <w:rPr>
                <w:sz w:val="16"/>
                <w:szCs w:val="16"/>
              </w:rPr>
            </w:pPr>
            <w:r w:rsidRPr="00DF0E56">
              <w:rPr>
                <w:sz w:val="16"/>
                <w:szCs w:val="16"/>
              </w:rPr>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DF0E56" w:rsidRDefault="00F23416" w:rsidP="00DF0E56">
            <w:pPr>
              <w:pStyle w:val="TAL"/>
              <w:rPr>
                <w:sz w:val="16"/>
                <w:szCs w:val="16"/>
              </w:rPr>
            </w:pPr>
            <w:r w:rsidRPr="00DF0E56">
              <w:rPr>
                <w:sz w:val="16"/>
                <w:szCs w:val="16"/>
              </w:rPr>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DF0E56" w:rsidRDefault="00F23416" w:rsidP="00DF0E56">
            <w:pPr>
              <w:pStyle w:val="TAL"/>
              <w:rPr>
                <w:sz w:val="16"/>
                <w:szCs w:val="16"/>
              </w:rPr>
            </w:pPr>
            <w:r w:rsidRPr="00DF0E56">
              <w:rPr>
                <w:sz w:val="16"/>
                <w:szCs w:val="16"/>
              </w:rPr>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DF0E56" w:rsidRDefault="00F23416" w:rsidP="00DF0E56">
            <w:pPr>
              <w:pStyle w:val="TAL"/>
              <w:rPr>
                <w:sz w:val="16"/>
                <w:szCs w:val="16"/>
              </w:rPr>
            </w:pPr>
            <w:r w:rsidRPr="00DF0E56">
              <w:rPr>
                <w:sz w:val="16"/>
                <w:szCs w:val="16"/>
              </w:rPr>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DF0E56" w:rsidRDefault="00F23416" w:rsidP="00DF0E56">
            <w:pPr>
              <w:pStyle w:val="TAL"/>
              <w:rPr>
                <w:sz w:val="16"/>
                <w:szCs w:val="16"/>
              </w:rPr>
            </w:pPr>
            <w:r w:rsidRPr="00DF0E56">
              <w:rPr>
                <w:sz w:val="16"/>
                <w:szCs w:val="16"/>
              </w:rPr>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DF0E56" w:rsidRDefault="00F23416" w:rsidP="00DF0E56">
            <w:pPr>
              <w:pStyle w:val="TAL"/>
              <w:rPr>
                <w:sz w:val="16"/>
                <w:szCs w:val="16"/>
              </w:rPr>
            </w:pPr>
            <w:r w:rsidRPr="00DF0E56">
              <w:rPr>
                <w:sz w:val="16"/>
                <w:szCs w:val="16"/>
              </w:rPr>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DF0E56" w:rsidRDefault="00F23416" w:rsidP="00DF0E56">
            <w:pPr>
              <w:pStyle w:val="TAL"/>
              <w:rPr>
                <w:sz w:val="16"/>
                <w:szCs w:val="16"/>
              </w:rPr>
            </w:pPr>
            <w:r w:rsidRPr="00DF0E56">
              <w:rPr>
                <w:sz w:val="16"/>
                <w:szCs w:val="16"/>
              </w:rPr>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DF0E56" w:rsidRDefault="00F23416" w:rsidP="00DF0E56">
            <w:pPr>
              <w:pStyle w:val="TAL"/>
              <w:rPr>
                <w:sz w:val="16"/>
                <w:szCs w:val="16"/>
              </w:rPr>
            </w:pPr>
            <w:r w:rsidRPr="00DF0E56">
              <w:rPr>
                <w:sz w:val="16"/>
                <w:szCs w:val="16"/>
              </w:rPr>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DF0E56" w:rsidRDefault="00F23416" w:rsidP="00DF0E56">
            <w:pPr>
              <w:pStyle w:val="TAL"/>
              <w:rPr>
                <w:sz w:val="16"/>
                <w:szCs w:val="16"/>
              </w:rPr>
            </w:pPr>
            <w:r w:rsidRPr="00DF0E56">
              <w:rPr>
                <w:sz w:val="16"/>
                <w:szCs w:val="16"/>
              </w:rPr>
              <w:t xml:space="preserve">Correct </w:t>
            </w:r>
            <w:r w:rsidR="001E5F65" w:rsidRPr="00DF0E56">
              <w:rPr>
                <w:sz w:val="16"/>
                <w:szCs w:val="16"/>
              </w:rPr>
              <w:t>clause</w:t>
            </w:r>
            <w:r w:rsidRPr="00DF0E56">
              <w:rPr>
                <w:sz w:val="16"/>
                <w:szCs w:val="16"/>
              </w:rPr>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DF0E56" w:rsidRDefault="00F23416" w:rsidP="00DF0E56">
            <w:pPr>
              <w:pStyle w:val="TAL"/>
              <w:rPr>
                <w:sz w:val="16"/>
                <w:szCs w:val="16"/>
              </w:rPr>
            </w:pPr>
            <w:r w:rsidRPr="00DF0E56">
              <w:rPr>
                <w:sz w:val="16"/>
                <w:szCs w:val="16"/>
              </w:rPr>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DF0E56" w:rsidRDefault="00F23416" w:rsidP="00DF0E56">
            <w:pPr>
              <w:pStyle w:val="TAL"/>
              <w:rPr>
                <w:sz w:val="16"/>
                <w:szCs w:val="16"/>
              </w:rPr>
            </w:pPr>
            <w:r w:rsidRPr="00DF0E56">
              <w:rPr>
                <w:sz w:val="16"/>
                <w:szCs w:val="16"/>
              </w:rPr>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F0E56" w:rsidRDefault="00F23416" w:rsidP="00DF0E56">
            <w:pPr>
              <w:pStyle w:val="TAL"/>
              <w:rPr>
                <w:sz w:val="16"/>
                <w:szCs w:val="16"/>
              </w:rPr>
            </w:pPr>
            <w:r w:rsidRPr="00DF0E56">
              <w:rPr>
                <w:sz w:val="16"/>
                <w:szCs w:val="16"/>
              </w:rPr>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DF0E56" w:rsidRDefault="00F23416" w:rsidP="00DF0E56">
            <w:pPr>
              <w:pStyle w:val="TAL"/>
              <w:rPr>
                <w:sz w:val="16"/>
                <w:szCs w:val="16"/>
              </w:rPr>
            </w:pPr>
            <w:r w:rsidRPr="00DF0E56">
              <w:rPr>
                <w:sz w:val="16"/>
                <w:szCs w:val="16"/>
              </w:rPr>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DF0E56" w:rsidRDefault="00F23416" w:rsidP="00DF0E56">
            <w:pPr>
              <w:pStyle w:val="TAL"/>
              <w:rPr>
                <w:sz w:val="16"/>
                <w:szCs w:val="16"/>
              </w:rPr>
            </w:pPr>
            <w:r w:rsidRPr="00DF0E56">
              <w:rPr>
                <w:sz w:val="16"/>
                <w:szCs w:val="16"/>
              </w:rPr>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DF0E56" w:rsidRDefault="00F23416" w:rsidP="00DF0E56">
            <w:pPr>
              <w:pStyle w:val="TAL"/>
              <w:rPr>
                <w:sz w:val="16"/>
                <w:szCs w:val="16"/>
              </w:rPr>
            </w:pPr>
            <w:r w:rsidRPr="00DF0E56">
              <w:rPr>
                <w:sz w:val="16"/>
                <w:szCs w:val="16"/>
              </w:rPr>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DF0E56" w:rsidRDefault="00F23416" w:rsidP="00DF0E56">
            <w:pPr>
              <w:pStyle w:val="TAL"/>
              <w:rPr>
                <w:sz w:val="16"/>
                <w:szCs w:val="16"/>
              </w:rPr>
            </w:pPr>
            <w:r w:rsidRPr="00DF0E56">
              <w:rPr>
                <w:sz w:val="16"/>
                <w:szCs w:val="16"/>
              </w:rPr>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DF0E56" w:rsidRDefault="00505981" w:rsidP="00DF0E56">
            <w:pPr>
              <w:pStyle w:val="TAL"/>
              <w:rPr>
                <w:sz w:val="16"/>
                <w:szCs w:val="16"/>
              </w:rPr>
            </w:pPr>
            <w:r w:rsidRPr="00DF0E56">
              <w:rPr>
                <w:sz w:val="16"/>
                <w:szCs w:val="16"/>
              </w:rP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DF0E56" w:rsidRDefault="00B31A47" w:rsidP="00DF0E56">
            <w:pPr>
              <w:pStyle w:val="TAL"/>
              <w:rPr>
                <w:sz w:val="16"/>
                <w:szCs w:val="16"/>
              </w:rPr>
            </w:pPr>
            <w:r w:rsidRPr="00DF0E56">
              <w:rPr>
                <w:sz w:val="16"/>
                <w:szCs w:val="16"/>
              </w:rPr>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DF0E56" w:rsidRDefault="00B31A47" w:rsidP="00DF0E56">
            <w:pPr>
              <w:pStyle w:val="TAL"/>
              <w:rPr>
                <w:sz w:val="16"/>
                <w:szCs w:val="16"/>
              </w:rPr>
            </w:pPr>
            <w:r w:rsidRPr="00DF0E56">
              <w:rPr>
                <w:sz w:val="16"/>
                <w:szCs w:val="16"/>
              </w:rPr>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DF0E56" w:rsidRDefault="00774FE2" w:rsidP="00DF0E56">
            <w:pPr>
              <w:pStyle w:val="TAL"/>
              <w:rPr>
                <w:sz w:val="16"/>
                <w:szCs w:val="16"/>
              </w:rPr>
            </w:pPr>
            <w:r w:rsidRPr="00DF0E56">
              <w:rPr>
                <w:sz w:val="16"/>
                <w:szCs w:val="16"/>
              </w:rPr>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DF0E56" w:rsidRDefault="005A2640" w:rsidP="00DF0E56">
            <w:pPr>
              <w:pStyle w:val="TAL"/>
              <w:rPr>
                <w:sz w:val="16"/>
                <w:szCs w:val="16"/>
              </w:rPr>
            </w:pPr>
            <w:r w:rsidRPr="00DF0E56">
              <w:rPr>
                <w:sz w:val="16"/>
                <w:szCs w:val="16"/>
              </w:rPr>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DF0E56" w:rsidRDefault="008C1D9F" w:rsidP="00DF0E56">
            <w:pPr>
              <w:pStyle w:val="TAL"/>
              <w:rPr>
                <w:sz w:val="16"/>
                <w:szCs w:val="16"/>
              </w:rPr>
            </w:pPr>
            <w:r w:rsidRPr="00DF0E56">
              <w:rPr>
                <w:sz w:val="16"/>
                <w:szCs w:val="16"/>
              </w:rPr>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DF0E56" w:rsidRDefault="008C1D9F" w:rsidP="00DF0E56">
            <w:pPr>
              <w:pStyle w:val="TAL"/>
              <w:rPr>
                <w:sz w:val="16"/>
                <w:szCs w:val="16"/>
              </w:rPr>
            </w:pPr>
            <w:r w:rsidRPr="00DF0E56">
              <w:rPr>
                <w:sz w:val="16"/>
                <w:szCs w:val="16"/>
              </w:rPr>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DF0E56" w:rsidRDefault="008C1D9F" w:rsidP="00DF0E56">
            <w:pPr>
              <w:pStyle w:val="TAL"/>
              <w:rPr>
                <w:sz w:val="16"/>
                <w:szCs w:val="16"/>
              </w:rPr>
            </w:pPr>
            <w:r w:rsidRPr="00DF0E56">
              <w:rPr>
                <w:sz w:val="16"/>
                <w:szCs w:val="16"/>
              </w:rPr>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DF0E56" w:rsidRDefault="008C1D9F" w:rsidP="00DF0E56">
            <w:pPr>
              <w:pStyle w:val="TAL"/>
              <w:rPr>
                <w:sz w:val="16"/>
                <w:szCs w:val="16"/>
              </w:rPr>
            </w:pPr>
            <w:r w:rsidRPr="00DF0E56">
              <w:rPr>
                <w:sz w:val="16"/>
                <w:szCs w:val="16"/>
              </w:rPr>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DF0E56" w:rsidRDefault="008C1D9F" w:rsidP="00DF0E56">
            <w:pPr>
              <w:pStyle w:val="TAL"/>
              <w:rPr>
                <w:sz w:val="16"/>
                <w:szCs w:val="16"/>
              </w:rPr>
            </w:pPr>
            <w:r w:rsidRPr="00DF0E56">
              <w:rPr>
                <w:sz w:val="16"/>
                <w:szCs w:val="16"/>
              </w:rPr>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DF0E56" w:rsidRDefault="008C1D9F" w:rsidP="00DF0E56">
            <w:pPr>
              <w:pStyle w:val="TAL"/>
              <w:rPr>
                <w:sz w:val="16"/>
                <w:szCs w:val="16"/>
              </w:rPr>
            </w:pPr>
            <w:r w:rsidRPr="00DF0E56">
              <w:rPr>
                <w:sz w:val="16"/>
                <w:szCs w:val="16"/>
              </w:rPr>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DF0E56" w:rsidRDefault="008C1D9F" w:rsidP="00DF0E56">
            <w:pPr>
              <w:pStyle w:val="TAL"/>
              <w:rPr>
                <w:sz w:val="16"/>
                <w:szCs w:val="16"/>
              </w:rPr>
            </w:pPr>
            <w:r w:rsidRPr="00DF0E56">
              <w:rPr>
                <w:sz w:val="16"/>
                <w:szCs w:val="16"/>
              </w:rPr>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DF0E56" w:rsidRDefault="008C1D9F" w:rsidP="00DF0E56">
            <w:pPr>
              <w:pStyle w:val="TAL"/>
              <w:rPr>
                <w:sz w:val="16"/>
                <w:szCs w:val="16"/>
              </w:rPr>
            </w:pPr>
            <w:r w:rsidRPr="00DF0E56">
              <w:rPr>
                <w:sz w:val="16"/>
                <w:szCs w:val="16"/>
              </w:rPr>
              <w:t xml:space="preserve">Reference corrections in </w:t>
            </w:r>
            <w:r w:rsidR="001E5F65" w:rsidRPr="00DF0E56">
              <w:rPr>
                <w:sz w:val="16"/>
                <w:szCs w:val="16"/>
              </w:rPr>
              <w:t>clause</w:t>
            </w:r>
            <w:r w:rsidRPr="00DF0E56">
              <w:rPr>
                <w:sz w:val="16"/>
                <w:szCs w:val="16"/>
              </w:rPr>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DF0E56" w:rsidRDefault="008C1D9F" w:rsidP="00DF0E56">
            <w:pPr>
              <w:pStyle w:val="TAL"/>
              <w:rPr>
                <w:sz w:val="16"/>
                <w:szCs w:val="16"/>
              </w:rPr>
            </w:pPr>
            <w:r w:rsidRPr="00DF0E56">
              <w:rPr>
                <w:sz w:val="16"/>
                <w:szCs w:val="16"/>
              </w:rPr>
              <w:t xml:space="preserve">Text reference corrections in </w:t>
            </w:r>
            <w:r w:rsidR="001E5F65" w:rsidRPr="00DF0E56">
              <w:rPr>
                <w:sz w:val="16"/>
                <w:szCs w:val="16"/>
              </w:rPr>
              <w:t>clause</w:t>
            </w:r>
            <w:r w:rsidRPr="00DF0E56">
              <w:rPr>
                <w:sz w:val="16"/>
                <w:szCs w:val="16"/>
              </w:rPr>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DF0E56" w:rsidRDefault="008C1D9F" w:rsidP="00DF0E56">
            <w:pPr>
              <w:pStyle w:val="TAL"/>
              <w:rPr>
                <w:sz w:val="16"/>
                <w:szCs w:val="16"/>
              </w:rPr>
            </w:pPr>
            <w:r w:rsidRPr="00DF0E56">
              <w:rPr>
                <w:sz w:val="16"/>
                <w:szCs w:val="16"/>
              </w:rPr>
              <w:t xml:space="preserve">Functional alias support and the mcptt-client-id is missing in </w:t>
            </w:r>
            <w:r w:rsidR="001E5F65" w:rsidRPr="00DF0E56">
              <w:rPr>
                <w:sz w:val="16"/>
                <w:szCs w:val="16"/>
              </w:rPr>
              <w:t>clause</w:t>
            </w:r>
            <w:r w:rsidRPr="00DF0E56">
              <w:rPr>
                <w:sz w:val="16"/>
                <w:szCs w:val="16"/>
              </w:rPr>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DF0E56" w:rsidRDefault="008C1D9F" w:rsidP="00DF0E56">
            <w:pPr>
              <w:pStyle w:val="TAL"/>
              <w:rPr>
                <w:sz w:val="16"/>
                <w:szCs w:val="16"/>
              </w:rPr>
            </w:pPr>
            <w:r w:rsidRPr="00DF0E56">
              <w:rPr>
                <w:sz w:val="16"/>
                <w:szCs w:val="16"/>
              </w:rPr>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DF0E56" w:rsidRDefault="008C1D9F" w:rsidP="00DF0E56">
            <w:pPr>
              <w:pStyle w:val="TAL"/>
              <w:rPr>
                <w:sz w:val="16"/>
                <w:szCs w:val="16"/>
              </w:rPr>
            </w:pPr>
            <w:r w:rsidRPr="00DF0E56">
              <w:rPr>
                <w:sz w:val="16"/>
                <w:szCs w:val="16"/>
              </w:rPr>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DF0E56" w:rsidRDefault="00A94074" w:rsidP="00DF0E56">
            <w:pPr>
              <w:pStyle w:val="TAL"/>
              <w:rPr>
                <w:sz w:val="16"/>
                <w:szCs w:val="16"/>
              </w:rPr>
            </w:pPr>
            <w:r w:rsidRPr="00DF0E56">
              <w:rPr>
                <w:sz w:val="16"/>
                <w:szCs w:val="16"/>
              </w:rPr>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DF0E56" w:rsidRDefault="00CD4312" w:rsidP="00DF0E56">
            <w:pPr>
              <w:pStyle w:val="TAL"/>
              <w:rPr>
                <w:sz w:val="16"/>
                <w:szCs w:val="16"/>
              </w:rPr>
            </w:pPr>
            <w:r w:rsidRPr="00DF0E56">
              <w:rPr>
                <w:sz w:val="16"/>
                <w:szCs w:val="16"/>
              </w:rPr>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DF0E56" w:rsidRDefault="00CD4312" w:rsidP="00DF0E56">
            <w:pPr>
              <w:pStyle w:val="TAL"/>
              <w:rPr>
                <w:sz w:val="16"/>
                <w:szCs w:val="16"/>
              </w:rPr>
            </w:pPr>
            <w:r w:rsidRPr="00DF0E56">
              <w:rPr>
                <w:sz w:val="16"/>
                <w:szCs w:val="16"/>
              </w:rPr>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DF0E56" w:rsidRDefault="00CD4312" w:rsidP="00DF0E56">
            <w:pPr>
              <w:pStyle w:val="TAL"/>
              <w:rPr>
                <w:sz w:val="16"/>
                <w:szCs w:val="16"/>
              </w:rPr>
            </w:pPr>
            <w:r w:rsidRPr="00DF0E56">
              <w:rPr>
                <w:sz w:val="16"/>
                <w:szCs w:val="16"/>
              </w:rPr>
              <w:t xml:space="preserve">Corrections in </w:t>
            </w:r>
            <w:r w:rsidR="001E5F65" w:rsidRPr="00DF0E56">
              <w:rPr>
                <w:sz w:val="16"/>
                <w:szCs w:val="16"/>
              </w:rPr>
              <w:t>clause</w:t>
            </w:r>
            <w:r w:rsidRPr="00DF0E56">
              <w:rPr>
                <w:sz w:val="16"/>
                <w:szCs w:val="16"/>
              </w:rPr>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DF0E56" w:rsidRDefault="00CD4312" w:rsidP="00DF0E56">
            <w:pPr>
              <w:pStyle w:val="TAL"/>
              <w:rPr>
                <w:sz w:val="16"/>
                <w:szCs w:val="16"/>
              </w:rPr>
            </w:pPr>
            <w:r w:rsidRPr="00DF0E56">
              <w:rPr>
                <w:sz w:val="16"/>
                <w:szCs w:val="16"/>
              </w:rPr>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DF0E56" w:rsidRDefault="00CD4312" w:rsidP="00DF0E56">
            <w:pPr>
              <w:pStyle w:val="TAL"/>
              <w:rPr>
                <w:sz w:val="16"/>
                <w:szCs w:val="16"/>
              </w:rPr>
            </w:pPr>
            <w:r w:rsidRPr="00DF0E56">
              <w:rPr>
                <w:sz w:val="16"/>
                <w:szCs w:val="16"/>
              </w:rPr>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DF0E56" w:rsidRDefault="00CD4312" w:rsidP="00DF0E56">
            <w:pPr>
              <w:pStyle w:val="TAL"/>
              <w:rPr>
                <w:sz w:val="16"/>
                <w:szCs w:val="16"/>
              </w:rPr>
            </w:pPr>
            <w:r w:rsidRPr="00DF0E56">
              <w:rPr>
                <w:sz w:val="16"/>
                <w:szCs w:val="16"/>
              </w:rPr>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DF0E56" w:rsidRDefault="00CD4312" w:rsidP="00DF0E56">
            <w:pPr>
              <w:pStyle w:val="TAL"/>
              <w:rPr>
                <w:sz w:val="16"/>
                <w:szCs w:val="16"/>
              </w:rPr>
            </w:pPr>
            <w:r w:rsidRPr="00DF0E56">
              <w:rPr>
                <w:sz w:val="16"/>
                <w:szCs w:val="16"/>
              </w:rPr>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DF0E56" w:rsidRDefault="00CD4312" w:rsidP="00DF0E56">
            <w:pPr>
              <w:pStyle w:val="TAL"/>
              <w:rPr>
                <w:sz w:val="16"/>
                <w:szCs w:val="16"/>
              </w:rPr>
            </w:pPr>
            <w:r w:rsidRPr="00DF0E56">
              <w:rPr>
                <w:sz w:val="16"/>
                <w:szCs w:val="16"/>
              </w:rPr>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DF0E56" w:rsidRDefault="00CD4312" w:rsidP="00DF0E56">
            <w:pPr>
              <w:pStyle w:val="TAL"/>
              <w:rPr>
                <w:sz w:val="16"/>
                <w:szCs w:val="16"/>
              </w:rPr>
            </w:pPr>
            <w:r w:rsidRPr="00DF0E56">
              <w:rPr>
                <w:sz w:val="16"/>
                <w:szCs w:val="16"/>
              </w:rPr>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DF0E56" w:rsidRDefault="00CD4312" w:rsidP="00DF0E56">
            <w:pPr>
              <w:pStyle w:val="TAL"/>
              <w:rPr>
                <w:sz w:val="16"/>
                <w:szCs w:val="16"/>
              </w:rPr>
            </w:pPr>
            <w:r w:rsidRPr="00DF0E56">
              <w:rPr>
                <w:sz w:val="16"/>
                <w:szCs w:val="16"/>
              </w:rPr>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DF0E56" w:rsidRDefault="00CD4312" w:rsidP="00DF0E56">
            <w:pPr>
              <w:pStyle w:val="TAL"/>
              <w:rPr>
                <w:sz w:val="16"/>
                <w:szCs w:val="16"/>
              </w:rPr>
            </w:pPr>
            <w:r w:rsidRPr="00DF0E56">
              <w:rPr>
                <w:sz w:val="16"/>
                <w:szCs w:val="16"/>
              </w:rPr>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F0E56" w:rsidRDefault="00CD4312" w:rsidP="00DF0E56">
            <w:pPr>
              <w:pStyle w:val="TAL"/>
              <w:rPr>
                <w:sz w:val="16"/>
                <w:szCs w:val="16"/>
              </w:rPr>
            </w:pPr>
            <w:r w:rsidRPr="00DF0E56">
              <w:rPr>
                <w:sz w:val="16"/>
                <w:szCs w:val="16"/>
              </w:rPr>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DF0E56" w:rsidRDefault="00551708" w:rsidP="00DF0E56">
            <w:pPr>
              <w:pStyle w:val="TAL"/>
              <w:rPr>
                <w:sz w:val="16"/>
                <w:szCs w:val="16"/>
              </w:rPr>
            </w:pPr>
            <w:r w:rsidRPr="00DF0E56">
              <w:rPr>
                <w:sz w:val="16"/>
                <w:szCs w:val="16"/>
              </w:rPr>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DF0E56" w:rsidRDefault="003C5F96" w:rsidP="00DF0E56">
            <w:pPr>
              <w:pStyle w:val="TAL"/>
              <w:rPr>
                <w:sz w:val="16"/>
                <w:szCs w:val="16"/>
              </w:rPr>
            </w:pPr>
            <w:r w:rsidRPr="00DF0E56">
              <w:rPr>
                <w:sz w:val="16"/>
                <w:szCs w:val="16"/>
              </w:rPr>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DF0E56" w:rsidRDefault="003C5F96" w:rsidP="00DF0E56">
            <w:pPr>
              <w:pStyle w:val="TAL"/>
              <w:rPr>
                <w:sz w:val="16"/>
                <w:szCs w:val="16"/>
              </w:rPr>
            </w:pPr>
            <w:r w:rsidRPr="00DF0E56">
              <w:rPr>
                <w:sz w:val="16"/>
                <w:szCs w:val="16"/>
              </w:rPr>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DF0E56" w:rsidRDefault="003C5F96" w:rsidP="00DF0E56">
            <w:pPr>
              <w:pStyle w:val="TAL"/>
              <w:rPr>
                <w:sz w:val="16"/>
                <w:szCs w:val="16"/>
              </w:rPr>
            </w:pPr>
            <w:r w:rsidRPr="00DF0E56">
              <w:rPr>
                <w:sz w:val="16"/>
                <w:szCs w:val="16"/>
              </w:rPr>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DF0E56" w:rsidRDefault="003C5F96" w:rsidP="00DF0E56">
            <w:pPr>
              <w:pStyle w:val="TAL"/>
              <w:rPr>
                <w:sz w:val="16"/>
                <w:szCs w:val="16"/>
              </w:rPr>
            </w:pPr>
            <w:r w:rsidRPr="00DF0E56">
              <w:rPr>
                <w:sz w:val="16"/>
                <w:szCs w:val="16"/>
              </w:rPr>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DF0E56" w:rsidRDefault="003C5F96" w:rsidP="00DF0E56">
            <w:pPr>
              <w:pStyle w:val="TAL"/>
              <w:rPr>
                <w:sz w:val="16"/>
                <w:szCs w:val="16"/>
              </w:rPr>
            </w:pPr>
            <w:r w:rsidRPr="00DF0E56">
              <w:rPr>
                <w:sz w:val="16"/>
                <w:szCs w:val="16"/>
              </w:rPr>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DF0E56" w:rsidRDefault="003C5F96" w:rsidP="00DF0E56">
            <w:pPr>
              <w:pStyle w:val="TAL"/>
              <w:rPr>
                <w:sz w:val="16"/>
                <w:szCs w:val="16"/>
              </w:rPr>
            </w:pPr>
            <w:r w:rsidRPr="00DF0E56">
              <w:rPr>
                <w:sz w:val="16"/>
                <w:szCs w:val="16"/>
              </w:rPr>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DF0E56" w:rsidRDefault="003C5F96" w:rsidP="00DF0E56">
            <w:pPr>
              <w:pStyle w:val="TAL"/>
              <w:rPr>
                <w:sz w:val="16"/>
                <w:szCs w:val="16"/>
              </w:rPr>
            </w:pPr>
            <w:r w:rsidRPr="00DF0E56">
              <w:rPr>
                <w:sz w:val="16"/>
                <w:szCs w:val="16"/>
              </w:rPr>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DF0E56" w:rsidRDefault="003C5F96" w:rsidP="00DF0E56">
            <w:pPr>
              <w:pStyle w:val="TAL"/>
              <w:rPr>
                <w:sz w:val="16"/>
                <w:szCs w:val="16"/>
              </w:rPr>
            </w:pPr>
            <w:r w:rsidRPr="00DF0E56">
              <w:rPr>
                <w:sz w:val="16"/>
                <w:szCs w:val="16"/>
              </w:rPr>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DF0E56" w:rsidRDefault="003C5F96" w:rsidP="00DF0E56">
            <w:pPr>
              <w:pStyle w:val="TAL"/>
              <w:rPr>
                <w:sz w:val="16"/>
                <w:szCs w:val="16"/>
              </w:rPr>
            </w:pPr>
            <w:r w:rsidRPr="00DF0E56">
              <w:rPr>
                <w:sz w:val="16"/>
                <w:szCs w:val="16"/>
              </w:rPr>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F0E56" w:rsidRDefault="003C5F96" w:rsidP="00DF0E56">
            <w:pPr>
              <w:pStyle w:val="TAL"/>
              <w:rPr>
                <w:sz w:val="16"/>
                <w:szCs w:val="16"/>
              </w:rPr>
            </w:pPr>
            <w:r w:rsidRPr="00DF0E56">
              <w:rPr>
                <w:sz w:val="16"/>
                <w:szCs w:val="16"/>
              </w:rPr>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F0E56" w:rsidRDefault="003C5F96" w:rsidP="00DF0E56">
            <w:pPr>
              <w:pStyle w:val="TAL"/>
              <w:rPr>
                <w:sz w:val="16"/>
                <w:szCs w:val="16"/>
              </w:rPr>
            </w:pPr>
            <w:r w:rsidRPr="00DF0E56">
              <w:rPr>
                <w:sz w:val="16"/>
                <w:szCs w:val="16"/>
              </w:rPr>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DF0E56" w:rsidRDefault="003C5F96" w:rsidP="00DF0E56">
            <w:pPr>
              <w:pStyle w:val="TAL"/>
              <w:rPr>
                <w:sz w:val="16"/>
                <w:szCs w:val="16"/>
              </w:rPr>
            </w:pPr>
            <w:r w:rsidRPr="00DF0E56">
              <w:rPr>
                <w:sz w:val="16"/>
                <w:szCs w:val="16"/>
              </w:rPr>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DF0E56" w:rsidRDefault="002B23A8" w:rsidP="00DF0E56">
            <w:pPr>
              <w:pStyle w:val="TAL"/>
              <w:rPr>
                <w:sz w:val="16"/>
                <w:szCs w:val="16"/>
              </w:rPr>
            </w:pPr>
            <w:r w:rsidRPr="00DF0E56">
              <w:rPr>
                <w:sz w:val="16"/>
                <w:szCs w:val="16"/>
              </w:rPr>
              <w:t>FA indication in subscription request 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lastRenderedPageBreak/>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Pr="00DF0E56" w:rsidRDefault="004159C0" w:rsidP="00DF0E56">
            <w:pPr>
              <w:pStyle w:val="TAL"/>
              <w:rPr>
                <w:sz w:val="16"/>
                <w:szCs w:val="16"/>
              </w:rPr>
            </w:pPr>
            <w:r w:rsidRPr="00DF0E56">
              <w:rPr>
                <w:sz w:val="16"/>
                <w:szCs w:val="16"/>
              </w:rPr>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DF0E56" w:rsidRDefault="004159C0" w:rsidP="00DF0E56">
            <w:pPr>
              <w:pStyle w:val="TAL"/>
              <w:rPr>
                <w:sz w:val="16"/>
                <w:szCs w:val="16"/>
              </w:rPr>
            </w:pPr>
            <w:r w:rsidRPr="00DF0E56">
              <w:rPr>
                <w:sz w:val="16"/>
                <w:szCs w:val="16"/>
              </w:rP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Pr="00DF0E56" w:rsidRDefault="002E2B2D" w:rsidP="00DF0E56">
            <w:pPr>
              <w:pStyle w:val="TAL"/>
              <w:rPr>
                <w:sz w:val="16"/>
                <w:szCs w:val="16"/>
              </w:rPr>
            </w:pPr>
            <w:r w:rsidRPr="00DF0E56">
              <w:rPr>
                <w:noProof/>
                <w:sz w:val="16"/>
                <w:szCs w:val="16"/>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Pr="00DF0E56" w:rsidRDefault="002E2B2D" w:rsidP="00DF0E56">
            <w:pPr>
              <w:pStyle w:val="TAL"/>
              <w:rPr>
                <w:noProof/>
                <w:sz w:val="16"/>
                <w:szCs w:val="16"/>
              </w:rPr>
            </w:pPr>
            <w:r w:rsidRPr="00DF0E56">
              <w:rPr>
                <w:sz w:val="16"/>
                <w:szCs w:val="16"/>
              </w:rPr>
              <w:t xml:space="preserve">Step reference corrections in </w:t>
            </w:r>
            <w:r w:rsidR="001E5F65" w:rsidRPr="00DF0E56">
              <w:rPr>
                <w:sz w:val="16"/>
                <w:szCs w:val="16"/>
              </w:rPr>
              <w:t>clause</w:t>
            </w:r>
            <w:r w:rsidRPr="00DF0E56">
              <w:rPr>
                <w:sz w:val="16"/>
                <w:szCs w:val="16"/>
              </w:rP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Pr="00DF0E56" w:rsidRDefault="00326D12" w:rsidP="00DF0E56">
            <w:pPr>
              <w:pStyle w:val="TAL"/>
              <w:rPr>
                <w:sz w:val="16"/>
                <w:szCs w:val="16"/>
              </w:rPr>
            </w:pPr>
            <w:r w:rsidRPr="00DF0E56">
              <w:rPr>
                <w:sz w:val="16"/>
                <w:szCs w:val="16"/>
              </w:rP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Pr="00DF0E56" w:rsidRDefault="004D5C4D" w:rsidP="00DF0E56">
            <w:pPr>
              <w:pStyle w:val="TAL"/>
              <w:rPr>
                <w:sz w:val="16"/>
                <w:szCs w:val="16"/>
              </w:rPr>
            </w:pPr>
            <w:r w:rsidRPr="00DF0E56">
              <w:rPr>
                <w:sz w:val="16"/>
                <w:szCs w:val="16"/>
              </w:rP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Pr="00DF0E56" w:rsidRDefault="00E73C4B" w:rsidP="00DF0E56">
            <w:pPr>
              <w:pStyle w:val="TAL"/>
              <w:rPr>
                <w:noProof/>
                <w:sz w:val="16"/>
                <w:szCs w:val="16"/>
              </w:rPr>
            </w:pPr>
            <w:r w:rsidRPr="00DF0E56">
              <w:rPr>
                <w:noProof/>
                <w:sz w:val="16"/>
                <w:szCs w:val="16"/>
              </w:rPr>
              <w:t xml:space="preserve">Corrections to 7.2 </w:t>
            </w:r>
            <w:r w:rsidR="001E5F65" w:rsidRPr="00DF0E56">
              <w:rPr>
                <w:noProof/>
                <w:sz w:val="16"/>
                <w:szCs w:val="16"/>
              </w:rPr>
              <w:t>clause</w:t>
            </w:r>
            <w:r w:rsidRPr="00DF0E56">
              <w:rPr>
                <w:noProof/>
                <w:sz w:val="16"/>
                <w:szCs w:val="16"/>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Pr="00DF0E56" w:rsidRDefault="003649EA" w:rsidP="00DF0E56">
            <w:pPr>
              <w:pStyle w:val="TAL"/>
              <w:rPr>
                <w:noProof/>
                <w:sz w:val="16"/>
                <w:szCs w:val="16"/>
              </w:rPr>
            </w:pPr>
            <w:r w:rsidRPr="00DF0E56">
              <w:rPr>
                <w:noProof/>
                <w:sz w:val="16"/>
                <w:szCs w:val="16"/>
              </w:rPr>
              <w:t xml:space="preserve">Added missing INVITE request handling for first-to-answer call in </w:t>
            </w:r>
            <w:r w:rsidR="001E5F65" w:rsidRPr="00DF0E56">
              <w:rPr>
                <w:noProof/>
                <w:sz w:val="16"/>
                <w:szCs w:val="16"/>
              </w:rPr>
              <w:t>clause</w:t>
            </w:r>
            <w:r w:rsidRPr="00DF0E56">
              <w:rPr>
                <w:noProof/>
                <w:sz w:val="16"/>
                <w:szCs w:val="16"/>
              </w:rPr>
              <w:t xml:space="preserve"> 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Pr="00DF0E56" w:rsidRDefault="00A402CA" w:rsidP="00DF0E56">
            <w:pPr>
              <w:pStyle w:val="TAL"/>
              <w:rPr>
                <w:noProof/>
                <w:sz w:val="16"/>
                <w:szCs w:val="16"/>
              </w:rPr>
            </w:pPr>
            <w:r w:rsidRPr="00DF0E56">
              <w:rPr>
                <w:noProof/>
                <w:sz w:val="16"/>
                <w:szCs w:val="16"/>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Pr="00DF0E56" w:rsidRDefault="003C1FE2" w:rsidP="00DF0E56">
            <w:pPr>
              <w:pStyle w:val="TAL"/>
              <w:rPr>
                <w:noProof/>
                <w:sz w:val="16"/>
                <w:szCs w:val="16"/>
              </w:rPr>
            </w:pPr>
            <w:r w:rsidRPr="00DF0E56">
              <w:rPr>
                <w:noProof/>
                <w:sz w:val="16"/>
                <w:szCs w:val="16"/>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Pr="00DF0E56" w:rsidRDefault="00D46380" w:rsidP="00DF0E56">
            <w:pPr>
              <w:pStyle w:val="TAL"/>
              <w:rPr>
                <w:noProof/>
                <w:sz w:val="16"/>
                <w:szCs w:val="16"/>
              </w:rPr>
            </w:pPr>
            <w:r w:rsidRPr="00DF0E56">
              <w:rPr>
                <w:noProof/>
                <w:sz w:val="16"/>
                <w:szCs w:val="16"/>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DF0E56" w:rsidRDefault="00324B5E" w:rsidP="00DF0E56">
            <w:pPr>
              <w:pStyle w:val="TAL"/>
              <w:rPr>
                <w:noProof/>
                <w:sz w:val="16"/>
                <w:szCs w:val="16"/>
                <w:lang w:val="hr-HR"/>
              </w:rPr>
            </w:pPr>
            <w:r w:rsidRPr="00DF0E56">
              <w:rPr>
                <w:noProof/>
                <w:sz w:val="16"/>
                <w:szCs w:val="16"/>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Pr="00DF0E56" w:rsidRDefault="00885F0C" w:rsidP="00DF0E56">
            <w:pPr>
              <w:pStyle w:val="TAL"/>
              <w:rPr>
                <w:noProof/>
                <w:sz w:val="16"/>
                <w:szCs w:val="16"/>
                <w:lang w:val="hr-HR"/>
              </w:rPr>
            </w:pPr>
            <w:r w:rsidRPr="00DF0E56">
              <w:rPr>
                <w:noProof/>
                <w:sz w:val="16"/>
                <w:szCs w:val="16"/>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Pr="00DF0E56" w:rsidRDefault="00513EC6" w:rsidP="00DF0E56">
            <w:pPr>
              <w:pStyle w:val="TAL"/>
              <w:rPr>
                <w:noProof/>
                <w:sz w:val="16"/>
                <w:szCs w:val="16"/>
                <w:lang w:val="hr-HR"/>
              </w:rPr>
            </w:pPr>
            <w:r w:rsidRPr="00DF0E56">
              <w:rPr>
                <w:noProof/>
                <w:sz w:val="16"/>
                <w:szCs w:val="16"/>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Pr="00DF0E56" w:rsidRDefault="00DB4812" w:rsidP="00DF0E56">
            <w:pPr>
              <w:pStyle w:val="TAL"/>
              <w:rPr>
                <w:noProof/>
                <w:sz w:val="16"/>
                <w:szCs w:val="16"/>
                <w:lang w:val="hr-HR"/>
              </w:rPr>
            </w:pPr>
            <w:r w:rsidRPr="00DF0E56">
              <w:rPr>
                <w:noProof/>
                <w:sz w:val="16"/>
                <w:szCs w:val="16"/>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Pr="00DF0E56" w:rsidRDefault="001542EF" w:rsidP="00DF0E56">
            <w:pPr>
              <w:pStyle w:val="TAL"/>
              <w:rPr>
                <w:noProof/>
                <w:sz w:val="16"/>
                <w:szCs w:val="16"/>
                <w:lang w:val="hr-HR"/>
              </w:rPr>
            </w:pPr>
            <w:r w:rsidRPr="00DF0E56">
              <w:rPr>
                <w:noProof/>
                <w:sz w:val="16"/>
                <w:szCs w:val="16"/>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Pr="00DF0E56" w:rsidRDefault="001542EF" w:rsidP="00DF0E56">
            <w:pPr>
              <w:pStyle w:val="TAL"/>
              <w:rPr>
                <w:noProof/>
                <w:sz w:val="16"/>
                <w:szCs w:val="16"/>
                <w:lang w:val="hr-HR"/>
              </w:rPr>
            </w:pPr>
            <w:r w:rsidRPr="00DF0E56">
              <w:rPr>
                <w:noProof/>
                <w:sz w:val="16"/>
                <w:szCs w:val="16"/>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Pr="00DF0E56" w:rsidRDefault="001542EF" w:rsidP="00DF0E56">
            <w:pPr>
              <w:pStyle w:val="TAL"/>
              <w:rPr>
                <w:noProof/>
                <w:sz w:val="16"/>
                <w:szCs w:val="16"/>
                <w:lang w:val="hr-HR"/>
              </w:rPr>
            </w:pPr>
            <w:r w:rsidRPr="00DF0E56">
              <w:rPr>
                <w:noProof/>
                <w:sz w:val="16"/>
                <w:szCs w:val="16"/>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Pr="00DF0E56" w:rsidRDefault="00743DF1" w:rsidP="00DF0E56">
            <w:pPr>
              <w:pStyle w:val="TAL"/>
              <w:rPr>
                <w:noProof/>
                <w:sz w:val="16"/>
                <w:szCs w:val="16"/>
                <w:lang w:val="hr-HR"/>
              </w:rPr>
            </w:pPr>
            <w:r w:rsidRPr="00DF0E56">
              <w:rPr>
                <w:noProof/>
                <w:sz w:val="16"/>
                <w:szCs w:val="16"/>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Pr="00DF0E56" w:rsidRDefault="00B975A0" w:rsidP="00DF0E56">
            <w:pPr>
              <w:pStyle w:val="TAL"/>
              <w:rPr>
                <w:noProof/>
                <w:sz w:val="16"/>
                <w:szCs w:val="16"/>
                <w:lang w:val="hr-HR"/>
              </w:rPr>
            </w:pPr>
            <w:r w:rsidRPr="00DF0E56">
              <w:rPr>
                <w:noProof/>
                <w:sz w:val="16"/>
                <w:szCs w:val="16"/>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Pr="00DF0E56" w:rsidRDefault="00471552" w:rsidP="00DF0E56">
            <w:pPr>
              <w:pStyle w:val="TAL"/>
              <w:rPr>
                <w:noProof/>
                <w:sz w:val="16"/>
                <w:szCs w:val="16"/>
                <w:lang w:val="hr-HR"/>
              </w:rPr>
            </w:pPr>
            <w:r w:rsidRPr="00DF0E56">
              <w:rPr>
                <w:noProof/>
                <w:sz w:val="16"/>
                <w:szCs w:val="16"/>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Pr="00DF0E56" w:rsidRDefault="00FE2F67" w:rsidP="00DF0E56">
            <w:pPr>
              <w:pStyle w:val="TAL"/>
              <w:rPr>
                <w:noProof/>
                <w:sz w:val="16"/>
                <w:szCs w:val="16"/>
                <w:lang w:val="hr-HR"/>
              </w:rPr>
            </w:pPr>
            <w:r w:rsidRPr="00DF0E56">
              <w:rPr>
                <w:noProof/>
                <w:sz w:val="16"/>
                <w:szCs w:val="16"/>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Pr="00DF0E56" w:rsidRDefault="00712398" w:rsidP="00DF0E56">
            <w:pPr>
              <w:pStyle w:val="TAL"/>
              <w:rPr>
                <w:noProof/>
                <w:sz w:val="16"/>
                <w:szCs w:val="16"/>
                <w:lang w:val="hr-HR"/>
              </w:rPr>
            </w:pPr>
            <w:r w:rsidRPr="00DF0E56">
              <w:rPr>
                <w:noProof/>
                <w:sz w:val="16"/>
                <w:szCs w:val="16"/>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Pr="00DF0E56" w:rsidRDefault="008469A9" w:rsidP="00DF0E56">
            <w:pPr>
              <w:pStyle w:val="TAL"/>
              <w:rPr>
                <w:noProof/>
                <w:sz w:val="16"/>
                <w:szCs w:val="16"/>
                <w:lang w:val="hr-HR"/>
              </w:rPr>
            </w:pPr>
            <w:r w:rsidRPr="00DF0E56">
              <w:rPr>
                <w:noProof/>
                <w:sz w:val="16"/>
                <w:szCs w:val="16"/>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Pr="00DF0E56" w:rsidRDefault="008469A9" w:rsidP="00DF0E56">
            <w:pPr>
              <w:pStyle w:val="TAL"/>
              <w:rPr>
                <w:noProof/>
                <w:sz w:val="16"/>
                <w:szCs w:val="16"/>
                <w:lang w:val="hr-HR"/>
              </w:rPr>
            </w:pPr>
            <w:r w:rsidRPr="00DF0E56">
              <w:rPr>
                <w:noProof/>
                <w:sz w:val="16"/>
                <w:szCs w:val="16"/>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Pr="00DF0E56" w:rsidRDefault="00F91752" w:rsidP="00DF0E56">
            <w:pPr>
              <w:pStyle w:val="TAL"/>
              <w:rPr>
                <w:noProof/>
                <w:sz w:val="16"/>
                <w:szCs w:val="16"/>
                <w:lang w:val="hr-HR"/>
              </w:rPr>
            </w:pPr>
            <w:r w:rsidRPr="00DF0E56">
              <w:rPr>
                <w:noProof/>
                <w:sz w:val="16"/>
                <w:szCs w:val="16"/>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Pr="00DF0E56" w:rsidRDefault="00795C27" w:rsidP="00DF0E56">
            <w:pPr>
              <w:pStyle w:val="TAL"/>
              <w:rPr>
                <w:noProof/>
                <w:sz w:val="16"/>
                <w:szCs w:val="16"/>
                <w:lang w:val="hr-HR"/>
              </w:rPr>
            </w:pPr>
            <w:r w:rsidRPr="00DF0E56">
              <w:rPr>
                <w:noProof/>
                <w:sz w:val="16"/>
                <w:szCs w:val="16"/>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Pr="00DF0E56" w:rsidRDefault="00DB02F2" w:rsidP="00DF0E56">
            <w:pPr>
              <w:pStyle w:val="TAL"/>
              <w:rPr>
                <w:noProof/>
                <w:sz w:val="16"/>
                <w:szCs w:val="16"/>
                <w:lang w:val="hr-HR"/>
              </w:rPr>
            </w:pPr>
            <w:r w:rsidRPr="00DF0E56">
              <w:rPr>
                <w:noProof/>
                <w:sz w:val="16"/>
                <w:szCs w:val="16"/>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Pr="00DF0E56" w:rsidRDefault="00572756" w:rsidP="00DF0E56">
            <w:pPr>
              <w:pStyle w:val="TAL"/>
              <w:rPr>
                <w:noProof/>
                <w:sz w:val="16"/>
                <w:szCs w:val="16"/>
                <w:lang w:val="hr-HR"/>
              </w:rPr>
            </w:pPr>
            <w:r w:rsidRPr="00DF0E56">
              <w:rPr>
                <w:noProof/>
                <w:sz w:val="16"/>
                <w:szCs w:val="16"/>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Pr="00DF0E56" w:rsidRDefault="00B4451E" w:rsidP="00DF0E56">
            <w:pPr>
              <w:pStyle w:val="TAL"/>
              <w:rPr>
                <w:noProof/>
                <w:sz w:val="16"/>
                <w:szCs w:val="16"/>
                <w:lang w:val="hr-HR"/>
              </w:rPr>
            </w:pPr>
            <w:r w:rsidRPr="00DF0E56">
              <w:rPr>
                <w:noProof/>
                <w:sz w:val="16"/>
                <w:szCs w:val="16"/>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Pr="00DF0E56" w:rsidRDefault="002616C1" w:rsidP="00DF0E56">
            <w:pPr>
              <w:pStyle w:val="TAL"/>
              <w:rPr>
                <w:noProof/>
                <w:sz w:val="16"/>
                <w:szCs w:val="16"/>
                <w:lang w:val="hr-HR"/>
              </w:rPr>
            </w:pPr>
            <w:r w:rsidRPr="00DF0E56">
              <w:rPr>
                <w:noProof/>
                <w:sz w:val="16"/>
                <w:szCs w:val="16"/>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Pr="00DF0E56" w:rsidRDefault="00FC7A6F" w:rsidP="00DF0E56">
            <w:pPr>
              <w:pStyle w:val="TAL"/>
              <w:rPr>
                <w:noProof/>
                <w:sz w:val="16"/>
                <w:szCs w:val="16"/>
                <w:lang w:val="hr-HR"/>
              </w:rPr>
            </w:pPr>
            <w:r w:rsidRPr="00DF0E56">
              <w:rPr>
                <w:noProof/>
                <w:sz w:val="16"/>
                <w:szCs w:val="16"/>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Pr="00DF0E56" w:rsidRDefault="00F74653" w:rsidP="00DF0E56">
            <w:pPr>
              <w:pStyle w:val="TAL"/>
              <w:rPr>
                <w:noProof/>
                <w:sz w:val="16"/>
                <w:szCs w:val="16"/>
                <w:lang w:val="hr-HR"/>
              </w:rPr>
            </w:pPr>
            <w:r w:rsidRPr="00DF0E56">
              <w:rPr>
                <w:noProof/>
                <w:sz w:val="16"/>
                <w:szCs w:val="16"/>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Pr="00DF0E56" w:rsidRDefault="00F74653" w:rsidP="00DF0E56">
            <w:pPr>
              <w:pStyle w:val="TAL"/>
              <w:rPr>
                <w:noProof/>
                <w:sz w:val="16"/>
                <w:szCs w:val="16"/>
                <w:lang w:val="hr-HR"/>
              </w:rPr>
            </w:pPr>
            <w:r w:rsidRPr="00DF0E56">
              <w:rPr>
                <w:noProof/>
                <w:sz w:val="16"/>
                <w:szCs w:val="16"/>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Pr="00DF0E56" w:rsidRDefault="004B7F5F" w:rsidP="00DF0E56">
            <w:pPr>
              <w:pStyle w:val="TAL"/>
              <w:rPr>
                <w:noProof/>
                <w:sz w:val="16"/>
                <w:szCs w:val="16"/>
                <w:lang w:val="hr-HR"/>
              </w:rPr>
            </w:pPr>
            <w:r w:rsidRPr="00DF0E56">
              <w:rPr>
                <w:noProof/>
                <w:sz w:val="16"/>
                <w:szCs w:val="16"/>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Pr="00DF0E56" w:rsidRDefault="004B7F5F" w:rsidP="00DF0E56">
            <w:pPr>
              <w:pStyle w:val="TAL"/>
              <w:rPr>
                <w:noProof/>
                <w:sz w:val="16"/>
                <w:szCs w:val="16"/>
                <w:lang w:val="hr-HR"/>
              </w:rPr>
            </w:pPr>
            <w:r w:rsidRPr="00DF0E56">
              <w:rPr>
                <w:noProof/>
                <w:sz w:val="16"/>
                <w:szCs w:val="16"/>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Pr="00DF0E56" w:rsidRDefault="00CC26F4" w:rsidP="00DF0E56">
            <w:pPr>
              <w:pStyle w:val="TAL"/>
              <w:rPr>
                <w:noProof/>
                <w:sz w:val="16"/>
                <w:szCs w:val="16"/>
                <w:lang w:val="hr-HR"/>
              </w:rPr>
            </w:pPr>
            <w:r w:rsidRPr="00DF0E56">
              <w:rPr>
                <w:noProof/>
                <w:sz w:val="16"/>
                <w:szCs w:val="16"/>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Pr="00DF0E56" w:rsidRDefault="009F39AB" w:rsidP="00DF0E56">
            <w:pPr>
              <w:pStyle w:val="TAL"/>
              <w:rPr>
                <w:noProof/>
                <w:sz w:val="16"/>
                <w:szCs w:val="16"/>
                <w:lang w:val="hr-HR"/>
              </w:rPr>
            </w:pPr>
            <w:r w:rsidRPr="00DF0E56">
              <w:rPr>
                <w:noProof/>
                <w:sz w:val="16"/>
                <w:szCs w:val="16"/>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Pr="00DF0E56" w:rsidRDefault="003811EA" w:rsidP="00DF0E56">
            <w:pPr>
              <w:pStyle w:val="TAL"/>
              <w:rPr>
                <w:noProof/>
                <w:sz w:val="16"/>
                <w:szCs w:val="16"/>
                <w:lang w:val="hr-HR"/>
              </w:rPr>
            </w:pPr>
            <w:r w:rsidRPr="00DF0E56">
              <w:rPr>
                <w:noProof/>
                <w:sz w:val="16"/>
                <w:szCs w:val="16"/>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Pr="00DF0E56" w:rsidRDefault="003811EA" w:rsidP="00DF0E56">
            <w:pPr>
              <w:pStyle w:val="TAL"/>
              <w:rPr>
                <w:noProof/>
                <w:sz w:val="16"/>
                <w:szCs w:val="16"/>
                <w:lang w:val="hr-HR"/>
              </w:rPr>
            </w:pPr>
            <w:r w:rsidRPr="00DF0E56">
              <w:rPr>
                <w:noProof/>
                <w:sz w:val="16"/>
                <w:szCs w:val="16"/>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Pr="00DF0E56" w:rsidRDefault="0050511E" w:rsidP="00DF0E56">
            <w:pPr>
              <w:pStyle w:val="TAL"/>
              <w:rPr>
                <w:noProof/>
                <w:sz w:val="16"/>
                <w:szCs w:val="16"/>
                <w:lang w:val="hr-HR"/>
              </w:rPr>
            </w:pPr>
            <w:r w:rsidRPr="00DF0E56">
              <w:rPr>
                <w:noProof/>
                <w:sz w:val="16"/>
                <w:szCs w:val="16"/>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Pr="00DF0E56" w:rsidRDefault="00335638" w:rsidP="00DF0E56">
            <w:pPr>
              <w:pStyle w:val="TAL"/>
              <w:rPr>
                <w:noProof/>
                <w:sz w:val="16"/>
                <w:szCs w:val="16"/>
                <w:lang w:val="hr-HR"/>
              </w:rPr>
            </w:pPr>
            <w:r w:rsidRPr="00DF0E56">
              <w:rPr>
                <w:noProof/>
                <w:sz w:val="16"/>
                <w:szCs w:val="16"/>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Pr="00DF0E56" w:rsidRDefault="002C5AA6" w:rsidP="00DF0E56">
            <w:pPr>
              <w:pStyle w:val="TAL"/>
              <w:rPr>
                <w:noProof/>
                <w:sz w:val="16"/>
                <w:szCs w:val="16"/>
                <w:lang w:val="hr-HR"/>
              </w:rPr>
            </w:pPr>
            <w:r w:rsidRPr="00DF0E56">
              <w:rPr>
                <w:noProof/>
                <w:sz w:val="16"/>
                <w:szCs w:val="16"/>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Pr="00DF0E56" w:rsidRDefault="00A72A2E" w:rsidP="00DF0E56">
            <w:pPr>
              <w:pStyle w:val="TAL"/>
              <w:rPr>
                <w:noProof/>
                <w:sz w:val="16"/>
                <w:szCs w:val="16"/>
                <w:lang w:val="hr-HR"/>
              </w:rPr>
            </w:pPr>
            <w:r w:rsidRPr="00DF0E56">
              <w:rPr>
                <w:noProof/>
                <w:sz w:val="16"/>
                <w:szCs w:val="16"/>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Pr="00DF0E56" w:rsidRDefault="001A526E" w:rsidP="00DF0E56">
            <w:pPr>
              <w:pStyle w:val="TAL"/>
              <w:rPr>
                <w:noProof/>
                <w:sz w:val="16"/>
                <w:szCs w:val="16"/>
                <w:lang w:val="hr-HR"/>
              </w:rPr>
            </w:pPr>
            <w:r w:rsidRPr="00DF0E56">
              <w:rPr>
                <w:noProof/>
                <w:sz w:val="16"/>
                <w:szCs w:val="16"/>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Pr="00DF0E56" w:rsidRDefault="00D632C9" w:rsidP="00DF0E56">
            <w:pPr>
              <w:pStyle w:val="TAL"/>
              <w:rPr>
                <w:noProof/>
                <w:sz w:val="16"/>
                <w:szCs w:val="16"/>
                <w:lang w:val="hr-HR"/>
              </w:rPr>
            </w:pPr>
            <w:r w:rsidRPr="00DF0E56">
              <w:rPr>
                <w:noProof/>
                <w:sz w:val="16"/>
                <w:szCs w:val="16"/>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Pr="00DF0E56" w:rsidRDefault="000A176C" w:rsidP="00DF0E56">
            <w:pPr>
              <w:pStyle w:val="TAL"/>
              <w:rPr>
                <w:noProof/>
                <w:sz w:val="16"/>
                <w:szCs w:val="16"/>
                <w:lang w:val="hr-HR"/>
              </w:rPr>
            </w:pPr>
            <w:r w:rsidRPr="00DF0E56">
              <w:rPr>
                <w:noProof/>
                <w:sz w:val="16"/>
                <w:szCs w:val="16"/>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Pr="00DF0E56" w:rsidRDefault="002778F0" w:rsidP="00DF0E56">
            <w:pPr>
              <w:pStyle w:val="TAL"/>
              <w:rPr>
                <w:noProof/>
                <w:sz w:val="16"/>
                <w:szCs w:val="16"/>
                <w:lang w:val="hr-HR"/>
              </w:rPr>
            </w:pPr>
            <w:r w:rsidRPr="00DF0E56">
              <w:rPr>
                <w:noProof/>
                <w:sz w:val="16"/>
                <w:szCs w:val="16"/>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Pr="00DF0E56" w:rsidRDefault="00D21448" w:rsidP="00DF0E56">
            <w:pPr>
              <w:pStyle w:val="TAL"/>
              <w:rPr>
                <w:noProof/>
                <w:sz w:val="16"/>
                <w:szCs w:val="16"/>
                <w:lang w:val="hr-HR"/>
              </w:rPr>
            </w:pPr>
            <w:r w:rsidRPr="00DF0E56">
              <w:rPr>
                <w:noProof/>
                <w:sz w:val="16"/>
                <w:szCs w:val="16"/>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Pr="00DF0E56" w:rsidRDefault="006427B7" w:rsidP="00DF0E56">
            <w:pPr>
              <w:pStyle w:val="TAL"/>
              <w:rPr>
                <w:noProof/>
                <w:sz w:val="16"/>
                <w:szCs w:val="16"/>
                <w:lang w:val="hr-HR"/>
              </w:rPr>
            </w:pPr>
            <w:r w:rsidRPr="00DF0E56">
              <w:rPr>
                <w:noProof/>
                <w:sz w:val="16"/>
                <w:szCs w:val="16"/>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Pr="00DF0E56" w:rsidRDefault="00E03551" w:rsidP="00DF0E56">
            <w:pPr>
              <w:pStyle w:val="TAL"/>
              <w:rPr>
                <w:noProof/>
                <w:sz w:val="16"/>
                <w:szCs w:val="16"/>
                <w:lang w:val="hr-HR"/>
              </w:rPr>
            </w:pPr>
            <w:r w:rsidRPr="00DF0E56">
              <w:rPr>
                <w:noProof/>
                <w:sz w:val="16"/>
                <w:szCs w:val="16"/>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Pr="00DF0E56" w:rsidRDefault="00087686" w:rsidP="00DF0E56">
            <w:pPr>
              <w:pStyle w:val="TAL"/>
              <w:rPr>
                <w:noProof/>
                <w:sz w:val="16"/>
                <w:szCs w:val="16"/>
                <w:lang w:val="hr-HR"/>
              </w:rPr>
            </w:pPr>
            <w:r w:rsidRPr="00DF0E56">
              <w:rPr>
                <w:noProof/>
                <w:sz w:val="16"/>
                <w:szCs w:val="16"/>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Pr="00DF0E56" w:rsidRDefault="005C4DF9" w:rsidP="00DF0E56">
            <w:pPr>
              <w:pStyle w:val="TAL"/>
              <w:rPr>
                <w:noProof/>
                <w:sz w:val="16"/>
                <w:szCs w:val="16"/>
                <w:lang w:val="hr-HR"/>
              </w:rPr>
            </w:pPr>
            <w:r w:rsidRPr="00DF0E56">
              <w:rPr>
                <w:noProof/>
                <w:sz w:val="16"/>
                <w:szCs w:val="16"/>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Pr="00DF0E56" w:rsidRDefault="00EE3C75" w:rsidP="00DF0E56">
            <w:pPr>
              <w:pStyle w:val="TAL"/>
              <w:rPr>
                <w:noProof/>
                <w:sz w:val="16"/>
                <w:szCs w:val="16"/>
                <w:lang w:val="hr-HR"/>
              </w:rPr>
            </w:pPr>
            <w:r w:rsidRPr="00DF0E56">
              <w:rPr>
                <w:noProof/>
                <w:sz w:val="16"/>
                <w:szCs w:val="16"/>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Pr="00DF0E56" w:rsidRDefault="004C24AA" w:rsidP="00DF0E56">
            <w:pPr>
              <w:pStyle w:val="TAL"/>
              <w:rPr>
                <w:noProof/>
                <w:sz w:val="16"/>
                <w:szCs w:val="16"/>
                <w:lang w:val="hr-HR"/>
              </w:rPr>
            </w:pPr>
            <w:r w:rsidRPr="00DF0E56">
              <w:rPr>
                <w:noProof/>
                <w:sz w:val="16"/>
                <w:szCs w:val="16"/>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Pr="00DF0E56" w:rsidRDefault="004C24AA" w:rsidP="00DF0E56">
            <w:pPr>
              <w:pStyle w:val="TAL"/>
              <w:rPr>
                <w:noProof/>
                <w:sz w:val="16"/>
                <w:szCs w:val="16"/>
                <w:lang w:val="hr-HR"/>
              </w:rPr>
            </w:pPr>
            <w:r w:rsidRPr="00DF0E56">
              <w:rPr>
                <w:noProof/>
                <w:sz w:val="16"/>
                <w:szCs w:val="16"/>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Pr="00DF0E56" w:rsidRDefault="003A6759" w:rsidP="00DF0E56">
            <w:pPr>
              <w:pStyle w:val="TAL"/>
              <w:rPr>
                <w:noProof/>
                <w:sz w:val="16"/>
                <w:szCs w:val="16"/>
                <w:lang w:val="hr-HR"/>
              </w:rPr>
            </w:pPr>
            <w:r w:rsidRPr="00DF0E56">
              <w:rPr>
                <w:noProof/>
                <w:sz w:val="16"/>
                <w:szCs w:val="16"/>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Pr="00DF0E56" w:rsidRDefault="003A6759" w:rsidP="00DF0E56">
            <w:pPr>
              <w:pStyle w:val="TAL"/>
              <w:rPr>
                <w:noProof/>
                <w:sz w:val="16"/>
                <w:szCs w:val="16"/>
                <w:lang w:val="hr-HR"/>
              </w:rPr>
            </w:pPr>
            <w:r w:rsidRPr="00DF0E56">
              <w:rPr>
                <w:noProof/>
                <w:sz w:val="16"/>
                <w:szCs w:val="16"/>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lastRenderedPageBreak/>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Pr="00DF0E56" w:rsidRDefault="009F4FF2" w:rsidP="00DF0E56">
            <w:pPr>
              <w:pStyle w:val="TAL"/>
              <w:rPr>
                <w:noProof/>
                <w:sz w:val="16"/>
                <w:szCs w:val="16"/>
                <w:lang w:val="hr-HR"/>
              </w:rPr>
            </w:pPr>
            <w:r w:rsidRPr="00DF0E56">
              <w:rPr>
                <w:noProof/>
                <w:sz w:val="16"/>
                <w:szCs w:val="16"/>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Pr="00DF0E56" w:rsidRDefault="00DC2893" w:rsidP="00DF0E56">
            <w:pPr>
              <w:pStyle w:val="TAL"/>
              <w:rPr>
                <w:noProof/>
                <w:sz w:val="16"/>
                <w:szCs w:val="16"/>
                <w:lang w:val="hr-HR"/>
              </w:rPr>
            </w:pPr>
            <w:r w:rsidRPr="00DF0E56">
              <w:rPr>
                <w:noProof/>
                <w:sz w:val="16"/>
                <w:szCs w:val="16"/>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Pr="00DF0E56" w:rsidRDefault="00EA5C61" w:rsidP="00DF0E56">
            <w:pPr>
              <w:pStyle w:val="TAL"/>
              <w:rPr>
                <w:noProof/>
                <w:sz w:val="16"/>
                <w:szCs w:val="16"/>
                <w:lang w:val="hr-HR"/>
              </w:rPr>
            </w:pPr>
            <w:r w:rsidRPr="00DF0E56">
              <w:rPr>
                <w:noProof/>
                <w:sz w:val="16"/>
                <w:szCs w:val="16"/>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Pr="00DF0E56" w:rsidRDefault="00F5211B" w:rsidP="00DF0E56">
            <w:pPr>
              <w:pStyle w:val="TAL"/>
              <w:rPr>
                <w:noProof/>
                <w:sz w:val="16"/>
                <w:szCs w:val="16"/>
                <w:lang w:val="hr-HR"/>
              </w:rPr>
            </w:pPr>
            <w:r w:rsidRPr="00DF0E56">
              <w:rPr>
                <w:noProof/>
                <w:sz w:val="16"/>
                <w:szCs w:val="16"/>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Pr="00DF0E56" w:rsidRDefault="00756F00" w:rsidP="00DF0E56">
            <w:pPr>
              <w:pStyle w:val="TAL"/>
              <w:rPr>
                <w:noProof/>
                <w:sz w:val="16"/>
                <w:szCs w:val="16"/>
                <w:lang w:val="hr-HR"/>
              </w:rPr>
            </w:pPr>
            <w:r w:rsidRPr="00DF0E56">
              <w:rPr>
                <w:noProof/>
                <w:sz w:val="16"/>
                <w:szCs w:val="16"/>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Pr="00DF0E56" w:rsidRDefault="00027B06" w:rsidP="00DF0E56">
            <w:pPr>
              <w:pStyle w:val="TAL"/>
              <w:rPr>
                <w:noProof/>
                <w:sz w:val="16"/>
                <w:szCs w:val="16"/>
                <w:lang w:val="hr-HR"/>
              </w:rPr>
            </w:pPr>
            <w:r w:rsidRPr="00DF0E56">
              <w:rPr>
                <w:noProof/>
                <w:sz w:val="16"/>
                <w:szCs w:val="16"/>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Pr="00DF0E56" w:rsidRDefault="001101CA" w:rsidP="00DF0E56">
            <w:pPr>
              <w:pStyle w:val="TAL"/>
              <w:rPr>
                <w:noProof/>
                <w:sz w:val="16"/>
                <w:szCs w:val="16"/>
                <w:lang w:val="hr-HR"/>
              </w:rPr>
            </w:pPr>
            <w:r w:rsidRPr="00DF0E56">
              <w:rPr>
                <w:noProof/>
                <w:sz w:val="16"/>
                <w:szCs w:val="16"/>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Pr="00DF0E56" w:rsidRDefault="005A23D2" w:rsidP="00DF0E56">
            <w:pPr>
              <w:pStyle w:val="TAL"/>
              <w:rPr>
                <w:noProof/>
                <w:sz w:val="16"/>
                <w:szCs w:val="16"/>
                <w:lang w:val="hr-HR"/>
              </w:rPr>
            </w:pPr>
            <w:r w:rsidRPr="00DF0E56">
              <w:rPr>
                <w:noProof/>
                <w:sz w:val="16"/>
                <w:szCs w:val="16"/>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Pr="00DF0E56" w:rsidRDefault="00336206" w:rsidP="00DF0E56">
            <w:pPr>
              <w:pStyle w:val="TAL"/>
              <w:rPr>
                <w:noProof/>
                <w:sz w:val="16"/>
                <w:szCs w:val="16"/>
                <w:lang w:val="hr-HR"/>
              </w:rPr>
            </w:pPr>
            <w:r w:rsidRPr="00DF0E56">
              <w:rPr>
                <w:noProof/>
                <w:sz w:val="16"/>
                <w:szCs w:val="16"/>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Pr="00DF0E56" w:rsidRDefault="00B51769" w:rsidP="00DF0E56">
            <w:pPr>
              <w:pStyle w:val="TAL"/>
              <w:rPr>
                <w:noProof/>
                <w:sz w:val="16"/>
                <w:szCs w:val="16"/>
                <w:lang w:val="hr-HR"/>
              </w:rPr>
            </w:pPr>
            <w:r w:rsidRPr="00DF0E56">
              <w:rPr>
                <w:noProof/>
                <w:sz w:val="16"/>
                <w:szCs w:val="16"/>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Pr="00DF0E56" w:rsidRDefault="00570E02" w:rsidP="00DF0E56">
            <w:pPr>
              <w:pStyle w:val="TAL"/>
              <w:rPr>
                <w:noProof/>
                <w:sz w:val="16"/>
                <w:szCs w:val="16"/>
                <w:lang w:val="hr-HR"/>
              </w:rPr>
            </w:pPr>
            <w:r w:rsidRPr="00DF0E56">
              <w:rPr>
                <w:noProof/>
                <w:sz w:val="16"/>
                <w:szCs w:val="16"/>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Pr="00DF0E56" w:rsidRDefault="002E3BC9" w:rsidP="00DF0E56">
            <w:pPr>
              <w:pStyle w:val="TAL"/>
              <w:rPr>
                <w:noProof/>
                <w:sz w:val="16"/>
                <w:szCs w:val="16"/>
                <w:lang w:val="hr-HR"/>
              </w:rPr>
            </w:pPr>
            <w:r w:rsidRPr="00DF0E56">
              <w:rPr>
                <w:noProof/>
                <w:sz w:val="16"/>
                <w:szCs w:val="16"/>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Pr="00DF0E56" w:rsidRDefault="002E3BC9" w:rsidP="00DF0E56">
            <w:pPr>
              <w:pStyle w:val="TAL"/>
              <w:rPr>
                <w:noProof/>
                <w:sz w:val="16"/>
                <w:szCs w:val="16"/>
                <w:lang w:val="hr-HR"/>
              </w:rPr>
            </w:pPr>
            <w:r w:rsidRPr="00DF0E56">
              <w:rPr>
                <w:noProof/>
                <w:sz w:val="16"/>
                <w:szCs w:val="16"/>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Pr="00DF0E56" w:rsidRDefault="00B5700C" w:rsidP="00DF0E56">
            <w:pPr>
              <w:pStyle w:val="TAL"/>
              <w:rPr>
                <w:noProof/>
                <w:sz w:val="16"/>
                <w:szCs w:val="16"/>
                <w:lang w:val="hr-HR"/>
              </w:rPr>
            </w:pPr>
            <w:r w:rsidRPr="00DF0E56">
              <w:rPr>
                <w:noProof/>
                <w:sz w:val="16"/>
                <w:szCs w:val="16"/>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Pr="00DF0E56" w:rsidRDefault="00B5700C" w:rsidP="00DF0E56">
            <w:pPr>
              <w:pStyle w:val="TAL"/>
              <w:rPr>
                <w:noProof/>
                <w:sz w:val="16"/>
                <w:szCs w:val="16"/>
                <w:lang w:val="hr-HR"/>
              </w:rPr>
            </w:pPr>
            <w:r w:rsidRPr="00DF0E56">
              <w:rPr>
                <w:noProof/>
                <w:sz w:val="16"/>
                <w:szCs w:val="16"/>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Pr="00DF0E56" w:rsidRDefault="00B5700C" w:rsidP="00DF0E56">
            <w:pPr>
              <w:pStyle w:val="TAL"/>
              <w:rPr>
                <w:noProof/>
                <w:sz w:val="16"/>
                <w:szCs w:val="16"/>
                <w:lang w:val="hr-HR"/>
              </w:rPr>
            </w:pPr>
            <w:r w:rsidRPr="00DF0E56">
              <w:rPr>
                <w:noProof/>
                <w:sz w:val="16"/>
                <w:szCs w:val="16"/>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Pr="00DF0E56" w:rsidRDefault="00E2470E" w:rsidP="00DF0E56">
            <w:pPr>
              <w:pStyle w:val="TAL"/>
              <w:rPr>
                <w:noProof/>
                <w:sz w:val="16"/>
                <w:szCs w:val="16"/>
                <w:lang w:val="hr-HR"/>
              </w:rPr>
            </w:pPr>
            <w:r w:rsidRPr="00DF0E56">
              <w:rPr>
                <w:noProof/>
                <w:sz w:val="16"/>
                <w:szCs w:val="16"/>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Pr="00DF0E56" w:rsidRDefault="008706F3" w:rsidP="00DF0E56">
            <w:pPr>
              <w:pStyle w:val="TAL"/>
              <w:rPr>
                <w:noProof/>
                <w:sz w:val="16"/>
                <w:szCs w:val="16"/>
                <w:lang w:val="hr-HR"/>
              </w:rPr>
            </w:pPr>
            <w:r w:rsidRPr="00DF0E56">
              <w:rPr>
                <w:noProof/>
                <w:sz w:val="16"/>
                <w:szCs w:val="16"/>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Pr="00DF0E56" w:rsidRDefault="00D04DFE" w:rsidP="00DF0E56">
            <w:pPr>
              <w:pStyle w:val="TAL"/>
              <w:rPr>
                <w:noProof/>
                <w:sz w:val="16"/>
                <w:szCs w:val="16"/>
                <w:lang w:val="hr-HR"/>
              </w:rPr>
            </w:pPr>
            <w:r w:rsidRPr="00DF0E56">
              <w:rPr>
                <w:noProof/>
                <w:sz w:val="16"/>
                <w:szCs w:val="16"/>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Pr="00DF0E56" w:rsidRDefault="00AA6A13" w:rsidP="00DF0E56">
            <w:pPr>
              <w:pStyle w:val="TAL"/>
              <w:rPr>
                <w:noProof/>
                <w:sz w:val="16"/>
                <w:szCs w:val="16"/>
                <w:lang w:val="hr-HR"/>
              </w:rPr>
            </w:pPr>
            <w:r w:rsidRPr="00DF0E56">
              <w:rPr>
                <w:noProof/>
                <w:sz w:val="16"/>
                <w:szCs w:val="16"/>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Pr="00DF0E56" w:rsidRDefault="001D68C2" w:rsidP="00DF0E56">
            <w:pPr>
              <w:pStyle w:val="TAL"/>
              <w:rPr>
                <w:noProof/>
                <w:sz w:val="16"/>
                <w:szCs w:val="16"/>
                <w:lang w:val="hr-HR"/>
              </w:rPr>
            </w:pPr>
            <w:r w:rsidRPr="00DF0E56">
              <w:rPr>
                <w:noProof/>
                <w:sz w:val="16"/>
                <w:szCs w:val="16"/>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Pr="00DF0E56" w:rsidRDefault="00DB57C9" w:rsidP="00DF0E56">
            <w:pPr>
              <w:pStyle w:val="TAL"/>
              <w:rPr>
                <w:noProof/>
                <w:sz w:val="16"/>
                <w:szCs w:val="16"/>
                <w:lang w:val="hr-HR"/>
              </w:rPr>
            </w:pPr>
            <w:r w:rsidRPr="00DF0E56">
              <w:rPr>
                <w:noProof/>
                <w:sz w:val="16"/>
                <w:szCs w:val="16"/>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Pr="00DF0E56" w:rsidRDefault="00DB57C9" w:rsidP="00DF0E56">
            <w:pPr>
              <w:pStyle w:val="TAL"/>
              <w:rPr>
                <w:noProof/>
                <w:sz w:val="16"/>
                <w:szCs w:val="16"/>
                <w:lang w:val="hr-HR"/>
              </w:rPr>
            </w:pPr>
            <w:r w:rsidRPr="00DF0E56">
              <w:rPr>
                <w:noProof/>
                <w:sz w:val="16"/>
                <w:szCs w:val="16"/>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Pr="00DF0E56" w:rsidRDefault="00A962AD" w:rsidP="00DF0E56">
            <w:pPr>
              <w:pStyle w:val="TAL"/>
              <w:rPr>
                <w:noProof/>
                <w:sz w:val="16"/>
                <w:szCs w:val="16"/>
                <w:lang w:val="hr-HR"/>
              </w:rPr>
            </w:pPr>
            <w:r w:rsidRPr="00DF0E56">
              <w:rPr>
                <w:noProof/>
                <w:sz w:val="16"/>
                <w:szCs w:val="16"/>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Pr="00DF0E56" w:rsidRDefault="008F7F07" w:rsidP="00DF0E56">
            <w:pPr>
              <w:pStyle w:val="TAL"/>
              <w:rPr>
                <w:noProof/>
                <w:sz w:val="16"/>
                <w:szCs w:val="16"/>
                <w:lang w:val="hr-HR"/>
              </w:rPr>
            </w:pPr>
            <w:r w:rsidRPr="00DF0E56">
              <w:rPr>
                <w:noProof/>
                <w:sz w:val="16"/>
                <w:szCs w:val="16"/>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Pr="00DF0E56" w:rsidRDefault="009205AF" w:rsidP="00DF0E56">
            <w:pPr>
              <w:pStyle w:val="TAL"/>
              <w:rPr>
                <w:noProof/>
                <w:sz w:val="16"/>
                <w:szCs w:val="16"/>
                <w:lang w:val="hr-HR"/>
              </w:rPr>
            </w:pPr>
            <w:r w:rsidRPr="00DF0E56">
              <w:rPr>
                <w:noProof/>
                <w:sz w:val="16"/>
                <w:szCs w:val="16"/>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Pr="00DF0E56" w:rsidRDefault="00042A1F" w:rsidP="00DF0E56">
            <w:pPr>
              <w:pStyle w:val="TAL"/>
              <w:rPr>
                <w:noProof/>
                <w:sz w:val="16"/>
                <w:szCs w:val="16"/>
                <w:lang w:val="hr-HR"/>
              </w:rPr>
            </w:pPr>
            <w:r w:rsidRPr="00DF0E56">
              <w:rPr>
                <w:noProof/>
                <w:sz w:val="16"/>
                <w:szCs w:val="16"/>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Pr="00DF0E56" w:rsidRDefault="006F24E4" w:rsidP="00DF0E56">
            <w:pPr>
              <w:pStyle w:val="TAL"/>
              <w:rPr>
                <w:noProof/>
                <w:sz w:val="16"/>
                <w:szCs w:val="16"/>
                <w:lang w:val="hr-HR"/>
              </w:rPr>
            </w:pPr>
            <w:r w:rsidRPr="00DF0E56">
              <w:rPr>
                <w:noProof/>
                <w:sz w:val="16"/>
                <w:szCs w:val="16"/>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Pr="00DF0E56" w:rsidRDefault="004F11D7" w:rsidP="00DF0E56">
            <w:pPr>
              <w:pStyle w:val="TAL"/>
              <w:rPr>
                <w:noProof/>
                <w:sz w:val="16"/>
                <w:szCs w:val="16"/>
                <w:lang w:val="hr-HR"/>
              </w:rPr>
            </w:pPr>
            <w:r w:rsidRPr="00DF0E56">
              <w:rPr>
                <w:noProof/>
                <w:sz w:val="16"/>
                <w:szCs w:val="16"/>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Pr="00DF0E56" w:rsidRDefault="004F11D7" w:rsidP="00DF0E56">
            <w:pPr>
              <w:pStyle w:val="TAL"/>
              <w:rPr>
                <w:noProof/>
                <w:sz w:val="16"/>
                <w:szCs w:val="16"/>
                <w:lang w:val="hr-HR"/>
              </w:rPr>
            </w:pPr>
            <w:r w:rsidRPr="00DF0E56">
              <w:rPr>
                <w:noProof/>
                <w:sz w:val="16"/>
                <w:szCs w:val="16"/>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DF0E56" w:rsidRDefault="004F11D7" w:rsidP="00DF0E56">
            <w:pPr>
              <w:pStyle w:val="TAL"/>
              <w:rPr>
                <w:noProof/>
                <w:sz w:val="16"/>
                <w:szCs w:val="16"/>
                <w:lang w:val="hr-HR"/>
              </w:rPr>
            </w:pPr>
            <w:r w:rsidRPr="00DF0E56">
              <w:rPr>
                <w:noProof/>
                <w:sz w:val="16"/>
                <w:szCs w:val="16"/>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DF0E56" w:rsidRDefault="004F11D7" w:rsidP="00DF0E56">
            <w:pPr>
              <w:pStyle w:val="TAL"/>
              <w:rPr>
                <w:noProof/>
                <w:sz w:val="16"/>
                <w:szCs w:val="16"/>
                <w:lang w:val="hr-HR"/>
              </w:rPr>
            </w:pPr>
            <w:r w:rsidRPr="00DF0E56">
              <w:rPr>
                <w:noProof/>
                <w:sz w:val="16"/>
                <w:szCs w:val="16"/>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DF0E56" w:rsidRDefault="004F11D7" w:rsidP="00DF0E56">
            <w:pPr>
              <w:pStyle w:val="TAL"/>
              <w:rPr>
                <w:noProof/>
                <w:sz w:val="16"/>
                <w:szCs w:val="16"/>
                <w:lang w:val="hr-HR"/>
              </w:rPr>
            </w:pPr>
            <w:r w:rsidRPr="00DF0E56">
              <w:rPr>
                <w:noProof/>
                <w:sz w:val="16"/>
                <w:szCs w:val="16"/>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DF0E56" w:rsidRDefault="004F11D7" w:rsidP="00DF0E56">
            <w:pPr>
              <w:pStyle w:val="TAL"/>
              <w:rPr>
                <w:noProof/>
                <w:sz w:val="16"/>
                <w:szCs w:val="16"/>
                <w:lang w:val="hr-HR"/>
              </w:rPr>
            </w:pPr>
            <w:r w:rsidRPr="00DF0E56">
              <w:rPr>
                <w:noProof/>
                <w:sz w:val="16"/>
                <w:szCs w:val="16"/>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DF0E56" w:rsidRDefault="004F11D7" w:rsidP="00DF0E56">
            <w:pPr>
              <w:pStyle w:val="TAL"/>
              <w:rPr>
                <w:noProof/>
                <w:sz w:val="16"/>
                <w:szCs w:val="16"/>
                <w:lang w:val="hr-HR"/>
              </w:rPr>
            </w:pPr>
            <w:r w:rsidRPr="00DF0E56">
              <w:rPr>
                <w:noProof/>
                <w:sz w:val="16"/>
                <w:szCs w:val="16"/>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DF0E56" w:rsidRDefault="004F11D7" w:rsidP="00DF0E56">
            <w:pPr>
              <w:pStyle w:val="TAL"/>
              <w:rPr>
                <w:noProof/>
                <w:sz w:val="16"/>
                <w:szCs w:val="16"/>
                <w:lang w:val="hr-HR"/>
              </w:rPr>
            </w:pPr>
            <w:r w:rsidRPr="00DF0E56">
              <w:rPr>
                <w:noProof/>
                <w:sz w:val="16"/>
                <w:szCs w:val="16"/>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DF0E56" w:rsidRDefault="004F11D7" w:rsidP="00DF0E56">
            <w:pPr>
              <w:pStyle w:val="TAL"/>
              <w:rPr>
                <w:noProof/>
                <w:sz w:val="16"/>
                <w:szCs w:val="16"/>
                <w:lang w:val="hr-HR"/>
              </w:rPr>
            </w:pPr>
            <w:r w:rsidRPr="00DF0E56">
              <w:rPr>
                <w:noProof/>
                <w:sz w:val="16"/>
                <w:szCs w:val="16"/>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DF0E56" w:rsidRDefault="004F11D7" w:rsidP="00DF0E56">
            <w:pPr>
              <w:pStyle w:val="TAL"/>
              <w:rPr>
                <w:noProof/>
                <w:sz w:val="16"/>
                <w:szCs w:val="16"/>
                <w:lang w:val="hr-HR"/>
              </w:rPr>
            </w:pPr>
            <w:r w:rsidRPr="00DF0E56">
              <w:rPr>
                <w:noProof/>
                <w:sz w:val="16"/>
                <w:szCs w:val="16"/>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DF0E56" w:rsidRDefault="004F11D7" w:rsidP="00DF0E56">
            <w:pPr>
              <w:pStyle w:val="TAL"/>
              <w:rPr>
                <w:noProof/>
                <w:sz w:val="16"/>
                <w:szCs w:val="16"/>
                <w:lang w:val="hr-HR"/>
              </w:rPr>
            </w:pPr>
            <w:r w:rsidRPr="00DF0E56">
              <w:rPr>
                <w:noProof/>
                <w:sz w:val="16"/>
                <w:szCs w:val="16"/>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000000" w:rsidP="00C1093B">
            <w:pPr>
              <w:overflowPunct/>
              <w:autoSpaceDE/>
              <w:autoSpaceDN/>
              <w:adjustRightInd/>
              <w:spacing w:after="0"/>
              <w:jc w:val="center"/>
              <w:textAlignment w:val="auto"/>
              <w:rPr>
                <w:rFonts w:ascii="Arial" w:hAnsi="Arial" w:cs="Arial"/>
                <w:sz w:val="16"/>
                <w:szCs w:val="16"/>
              </w:rPr>
            </w:pPr>
            <w:hyperlink r:id="rId94"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DF0E56" w:rsidRDefault="00C1093B" w:rsidP="00DF0E56">
            <w:pPr>
              <w:pStyle w:val="TAL"/>
              <w:rPr>
                <w:noProof/>
                <w:sz w:val="16"/>
                <w:szCs w:val="16"/>
                <w:lang w:val="hr-HR"/>
              </w:rPr>
            </w:pPr>
            <w:r w:rsidRPr="00DF0E56">
              <w:rPr>
                <w:noProof/>
                <w:sz w:val="16"/>
                <w:szCs w:val="16"/>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000000" w:rsidP="00C1093B">
            <w:pPr>
              <w:overflowPunct/>
              <w:autoSpaceDE/>
              <w:autoSpaceDN/>
              <w:adjustRightInd/>
              <w:spacing w:after="0"/>
              <w:jc w:val="center"/>
              <w:textAlignment w:val="auto"/>
              <w:rPr>
                <w:rFonts w:ascii="Arial" w:hAnsi="Arial" w:cs="Arial"/>
                <w:sz w:val="16"/>
                <w:szCs w:val="16"/>
              </w:rPr>
            </w:pPr>
            <w:hyperlink r:id="rId95"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DF0E56" w:rsidRDefault="000E521E" w:rsidP="00DF0E56">
            <w:pPr>
              <w:pStyle w:val="TAL"/>
              <w:rPr>
                <w:noProof/>
                <w:sz w:val="16"/>
                <w:szCs w:val="16"/>
                <w:lang w:val="hr-HR"/>
              </w:rPr>
            </w:pPr>
            <w:r w:rsidRPr="00DF0E56">
              <w:rPr>
                <w:noProof/>
                <w:sz w:val="16"/>
                <w:szCs w:val="16"/>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000000" w:rsidP="00C1093B">
            <w:pPr>
              <w:overflowPunct/>
              <w:autoSpaceDE/>
              <w:autoSpaceDN/>
              <w:adjustRightInd/>
              <w:spacing w:after="0"/>
              <w:jc w:val="center"/>
              <w:textAlignment w:val="auto"/>
              <w:rPr>
                <w:rFonts w:ascii="Arial" w:hAnsi="Arial" w:cs="Arial"/>
                <w:sz w:val="16"/>
                <w:szCs w:val="16"/>
              </w:rPr>
            </w:pPr>
            <w:hyperlink r:id="rId96"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DF0E56" w:rsidRDefault="005B0858" w:rsidP="00DF0E56">
            <w:pPr>
              <w:pStyle w:val="TAL"/>
              <w:rPr>
                <w:noProof/>
                <w:sz w:val="16"/>
                <w:szCs w:val="16"/>
                <w:lang w:val="hr-HR"/>
              </w:rPr>
            </w:pPr>
            <w:r w:rsidRPr="00DF0E56">
              <w:rPr>
                <w:noProof/>
                <w:sz w:val="16"/>
                <w:szCs w:val="16"/>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DF0E56" w:rsidRDefault="002D67BB" w:rsidP="00DF0E56">
            <w:pPr>
              <w:pStyle w:val="TAL"/>
              <w:rPr>
                <w:noProof/>
                <w:sz w:val="16"/>
                <w:szCs w:val="16"/>
                <w:lang w:val="hr-HR"/>
              </w:rPr>
            </w:pPr>
            <w:r w:rsidRPr="00DF0E56">
              <w:rPr>
                <w:noProof/>
                <w:sz w:val="16"/>
                <w:szCs w:val="16"/>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DF0E56" w:rsidRDefault="00956EAB" w:rsidP="00DF0E56">
            <w:pPr>
              <w:pStyle w:val="TAL"/>
              <w:rPr>
                <w:rFonts w:cs="Arial"/>
                <w:noProof/>
                <w:sz w:val="16"/>
                <w:szCs w:val="16"/>
                <w:lang w:val="hr-HR"/>
              </w:rPr>
            </w:pPr>
            <w:r w:rsidRPr="00DF0E56">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DF0E56" w:rsidRDefault="00012FE6" w:rsidP="00DF0E56">
            <w:pPr>
              <w:pStyle w:val="TAL"/>
              <w:rPr>
                <w:rFonts w:cs="Arial"/>
                <w:noProof/>
                <w:sz w:val="16"/>
                <w:szCs w:val="16"/>
                <w:lang w:val="hr-HR"/>
              </w:rPr>
            </w:pPr>
            <w:r w:rsidRPr="00DF0E56">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DF0E56" w:rsidRDefault="00520D92" w:rsidP="00DF0E56">
            <w:pPr>
              <w:pStyle w:val="TAL"/>
              <w:rPr>
                <w:rFonts w:cs="Arial"/>
                <w:noProof/>
                <w:sz w:val="16"/>
                <w:szCs w:val="16"/>
                <w:lang w:val="hr-HR"/>
              </w:rPr>
            </w:pPr>
            <w:r w:rsidRPr="00DF0E56">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DF0E56" w:rsidRDefault="009A0D6B" w:rsidP="00DF0E56">
            <w:pPr>
              <w:pStyle w:val="TAL"/>
              <w:rPr>
                <w:rFonts w:cs="Arial"/>
                <w:noProof/>
                <w:sz w:val="16"/>
                <w:szCs w:val="16"/>
                <w:lang w:val="hr-HR"/>
              </w:rPr>
            </w:pPr>
            <w:r w:rsidRPr="00DF0E56">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DF0E56" w:rsidRDefault="006B36F3" w:rsidP="00DF0E56">
            <w:pPr>
              <w:pStyle w:val="TAL"/>
              <w:rPr>
                <w:rFonts w:cs="Arial"/>
                <w:noProof/>
                <w:sz w:val="16"/>
                <w:szCs w:val="16"/>
                <w:lang w:val="hr-HR"/>
              </w:rPr>
            </w:pPr>
            <w:r w:rsidRPr="00DF0E56">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DF0E56" w:rsidRDefault="009C0231" w:rsidP="00DF0E56">
            <w:pPr>
              <w:pStyle w:val="TAL"/>
              <w:rPr>
                <w:rFonts w:cs="Arial"/>
                <w:noProof/>
                <w:sz w:val="16"/>
                <w:szCs w:val="16"/>
                <w:lang w:val="hr-HR"/>
              </w:rPr>
            </w:pPr>
            <w:r w:rsidRPr="00DF0E56">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DF0E56" w:rsidRDefault="00B34695" w:rsidP="00DF0E56">
            <w:pPr>
              <w:pStyle w:val="TAL"/>
              <w:rPr>
                <w:rFonts w:cs="Arial"/>
                <w:noProof/>
                <w:sz w:val="16"/>
                <w:szCs w:val="16"/>
                <w:lang w:val="hr-HR"/>
              </w:rPr>
            </w:pPr>
            <w:r w:rsidRPr="00DF0E56">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DF0E56" w:rsidRDefault="00515477" w:rsidP="00DF0E56">
            <w:pPr>
              <w:pStyle w:val="TAL"/>
              <w:rPr>
                <w:rFonts w:cs="Arial"/>
                <w:noProof/>
                <w:sz w:val="16"/>
                <w:szCs w:val="16"/>
                <w:lang w:val="hr-HR"/>
              </w:rPr>
            </w:pPr>
            <w:r w:rsidRPr="00DF0E56">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DF0E56" w:rsidRDefault="00C363ED" w:rsidP="00DF0E56">
            <w:pPr>
              <w:pStyle w:val="TAL"/>
              <w:rPr>
                <w:rFonts w:cs="Arial"/>
                <w:noProof/>
                <w:sz w:val="16"/>
                <w:szCs w:val="16"/>
                <w:lang w:val="hr-HR"/>
              </w:rPr>
            </w:pPr>
            <w:r w:rsidRPr="00DF0E56">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DF0E56" w:rsidRDefault="00626D3C" w:rsidP="00DF0E56">
            <w:pPr>
              <w:pStyle w:val="TAL"/>
              <w:rPr>
                <w:rFonts w:cs="Arial"/>
                <w:noProof/>
                <w:sz w:val="16"/>
                <w:szCs w:val="16"/>
                <w:lang w:val="hr-HR"/>
              </w:rPr>
            </w:pPr>
            <w:r w:rsidRPr="00DF0E56">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DF0E56" w:rsidRDefault="00DB6CAF" w:rsidP="00DF0E56">
            <w:pPr>
              <w:pStyle w:val="TAL"/>
              <w:rPr>
                <w:rFonts w:cs="Arial"/>
                <w:noProof/>
                <w:sz w:val="16"/>
                <w:szCs w:val="16"/>
                <w:lang w:val="hr-HR"/>
              </w:rPr>
            </w:pPr>
            <w:r w:rsidRPr="00DF0E56">
              <w:rPr>
                <w:rFonts w:cs="Arial"/>
                <w:noProof/>
                <w:sz w:val="16"/>
                <w:szCs w:val="16"/>
                <w:lang w:val="hr-HR"/>
              </w:rPr>
              <w:t>Fixing</w:t>
            </w:r>
            <w:r w:rsidR="00456994" w:rsidRPr="00DF0E56">
              <w:rPr>
                <w:rFonts w:cs="Arial"/>
                <w:noProof/>
                <w:sz w:val="16"/>
                <w:szCs w:val="16"/>
                <w:lang w:val="hr-HR"/>
              </w:rPr>
              <w:t xml:space="preserve"> </w:t>
            </w:r>
            <w:r w:rsidRPr="00DF0E56">
              <w:rPr>
                <w:rFonts w:cs="Arial"/>
                <w:noProof/>
                <w:sz w:val="16"/>
                <w:szCs w:val="16"/>
                <w:lang w:val="hr-HR"/>
              </w:rPr>
              <w:t>formatting error</w:t>
            </w:r>
            <w:r w:rsidR="00456994" w:rsidRPr="00DF0E56">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Pr="00DF0E56" w:rsidRDefault="0087268F" w:rsidP="00DF0E56">
            <w:pPr>
              <w:pStyle w:val="TAL"/>
              <w:rPr>
                <w:rFonts w:cs="Arial"/>
                <w:noProof/>
                <w:sz w:val="16"/>
                <w:szCs w:val="16"/>
                <w:lang w:val="hr-HR"/>
              </w:rPr>
            </w:pPr>
            <w:r w:rsidRPr="00DF0E56">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Pr="00DF0E56" w:rsidRDefault="00D63419" w:rsidP="00DF0E56">
            <w:pPr>
              <w:pStyle w:val="TAL"/>
              <w:rPr>
                <w:rFonts w:cs="Arial"/>
                <w:noProof/>
                <w:sz w:val="16"/>
                <w:szCs w:val="16"/>
                <w:lang w:val="hr-HR"/>
              </w:rPr>
            </w:pPr>
            <w:r w:rsidRPr="00DF0E56">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Pr="00DF0E56" w:rsidRDefault="00F87820" w:rsidP="00DF0E56">
            <w:pPr>
              <w:pStyle w:val="TAL"/>
              <w:rPr>
                <w:rFonts w:cs="Arial"/>
                <w:noProof/>
                <w:sz w:val="16"/>
                <w:szCs w:val="16"/>
                <w:lang w:val="hr-HR"/>
              </w:rPr>
            </w:pPr>
            <w:r w:rsidRPr="00DF0E56">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Pr="00DF0E56" w:rsidRDefault="00610673" w:rsidP="00DF0E56">
            <w:pPr>
              <w:pStyle w:val="TAL"/>
              <w:rPr>
                <w:rFonts w:cs="Arial"/>
                <w:noProof/>
                <w:sz w:val="16"/>
                <w:szCs w:val="16"/>
                <w:lang w:val="hr-HR"/>
              </w:rPr>
            </w:pPr>
            <w:r w:rsidRPr="00DF0E56">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Pr="00DF0E56" w:rsidRDefault="00F4468D" w:rsidP="00DF0E56">
            <w:pPr>
              <w:pStyle w:val="TAL"/>
              <w:rPr>
                <w:rFonts w:cs="Arial"/>
                <w:noProof/>
                <w:sz w:val="16"/>
                <w:szCs w:val="16"/>
                <w:lang w:val="hr-HR"/>
              </w:rPr>
            </w:pPr>
            <w:r w:rsidRPr="00DF0E56">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Pr="00DF0E56" w:rsidRDefault="00827555" w:rsidP="00DF0E56">
            <w:pPr>
              <w:pStyle w:val="TAL"/>
              <w:rPr>
                <w:rFonts w:cs="Arial"/>
                <w:noProof/>
                <w:sz w:val="16"/>
                <w:szCs w:val="16"/>
                <w:lang w:val="hr-HR"/>
              </w:rPr>
            </w:pPr>
            <w:r w:rsidRPr="00DF0E56">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DF0E56" w:rsidRDefault="00597037" w:rsidP="00DF0E56">
            <w:pPr>
              <w:pStyle w:val="TAL"/>
              <w:rPr>
                <w:sz w:val="16"/>
                <w:szCs w:val="16"/>
              </w:rPr>
            </w:pPr>
            <w:r w:rsidRPr="00DF0E56">
              <w:rPr>
                <w:sz w:val="16"/>
                <w:szCs w:val="16"/>
              </w:rPr>
              <w:t>0905</w:t>
            </w:r>
          </w:p>
        </w:tc>
        <w:tc>
          <w:tcPr>
            <w:tcW w:w="427" w:type="dxa"/>
            <w:shd w:val="solid" w:color="FFFFFF" w:fill="auto"/>
          </w:tcPr>
          <w:p w14:paraId="7A3822AA" w14:textId="285F4B15" w:rsidR="00754026" w:rsidRPr="00DF0E56" w:rsidRDefault="00597037" w:rsidP="00DF0E56">
            <w:pPr>
              <w:pStyle w:val="TAR"/>
              <w:rPr>
                <w:sz w:val="16"/>
                <w:szCs w:val="16"/>
              </w:rPr>
            </w:pPr>
            <w:r w:rsidRPr="00DF0E56">
              <w:rPr>
                <w:sz w:val="16"/>
                <w:szCs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DF0E56" w:rsidRDefault="00597037" w:rsidP="00DF0E56">
            <w:pPr>
              <w:pStyle w:val="TAL"/>
              <w:rPr>
                <w:noProof/>
                <w:sz w:val="16"/>
                <w:szCs w:val="16"/>
                <w:lang w:val="hr-HR"/>
              </w:rPr>
            </w:pPr>
            <w:r w:rsidRPr="00DF0E56">
              <w:rPr>
                <w:noProof/>
                <w:sz w:val="16"/>
                <w:szCs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lastRenderedPageBreak/>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DF0E56" w:rsidRDefault="00C31A59" w:rsidP="00DF0E56">
            <w:pPr>
              <w:pStyle w:val="TAL"/>
              <w:rPr>
                <w:sz w:val="16"/>
                <w:szCs w:val="16"/>
              </w:rPr>
            </w:pPr>
            <w:r w:rsidRPr="00DF0E56">
              <w:rPr>
                <w:sz w:val="16"/>
                <w:szCs w:val="16"/>
              </w:rPr>
              <w:t>0907</w:t>
            </w:r>
          </w:p>
        </w:tc>
        <w:tc>
          <w:tcPr>
            <w:tcW w:w="427" w:type="dxa"/>
            <w:shd w:val="solid" w:color="FFFFFF" w:fill="auto"/>
          </w:tcPr>
          <w:p w14:paraId="19C5AEE1" w14:textId="2E69BC5C" w:rsidR="00F14C5B" w:rsidRPr="00DF0E56" w:rsidRDefault="00C31A59" w:rsidP="00DF0E56">
            <w:pPr>
              <w:pStyle w:val="TAR"/>
              <w:rPr>
                <w:sz w:val="16"/>
                <w:szCs w:val="16"/>
              </w:rPr>
            </w:pPr>
            <w:r w:rsidRPr="00DF0E56">
              <w:rPr>
                <w:sz w:val="16"/>
                <w:szCs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DF0E56" w:rsidRDefault="00C31A59" w:rsidP="00DF0E56">
            <w:pPr>
              <w:pStyle w:val="TAL"/>
              <w:rPr>
                <w:noProof/>
                <w:sz w:val="16"/>
                <w:szCs w:val="16"/>
                <w:lang w:val="hr-HR"/>
              </w:rPr>
            </w:pPr>
            <w:r w:rsidRPr="00DF0E56">
              <w:rPr>
                <w:noProof/>
                <w:sz w:val="16"/>
                <w:szCs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DF0E56" w:rsidRDefault="00CE5187" w:rsidP="00DF0E56">
            <w:pPr>
              <w:pStyle w:val="TAL"/>
              <w:rPr>
                <w:sz w:val="16"/>
                <w:szCs w:val="16"/>
              </w:rPr>
            </w:pPr>
            <w:r w:rsidRPr="00DF0E56">
              <w:rPr>
                <w:sz w:val="16"/>
                <w:szCs w:val="16"/>
              </w:rPr>
              <w:t>0903</w:t>
            </w:r>
          </w:p>
        </w:tc>
        <w:tc>
          <w:tcPr>
            <w:tcW w:w="427" w:type="dxa"/>
            <w:shd w:val="solid" w:color="FFFFFF" w:fill="auto"/>
          </w:tcPr>
          <w:p w14:paraId="347BAAC4" w14:textId="65AF714B" w:rsidR="00FA59F3" w:rsidRPr="00DF0E56" w:rsidRDefault="00CE5187" w:rsidP="00DF0E56">
            <w:pPr>
              <w:pStyle w:val="TAR"/>
              <w:rPr>
                <w:sz w:val="16"/>
                <w:szCs w:val="16"/>
              </w:rPr>
            </w:pPr>
            <w:r w:rsidRPr="00DF0E56">
              <w:rPr>
                <w:sz w:val="16"/>
                <w:szCs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DF0E56" w:rsidRDefault="00CE5187" w:rsidP="00DF0E56">
            <w:pPr>
              <w:pStyle w:val="TAL"/>
              <w:rPr>
                <w:noProof/>
                <w:sz w:val="16"/>
                <w:szCs w:val="16"/>
                <w:lang w:val="hr-HR"/>
              </w:rPr>
            </w:pPr>
            <w:r w:rsidRPr="00DF0E56">
              <w:rPr>
                <w:noProof/>
                <w:sz w:val="16"/>
                <w:szCs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DF0E56" w:rsidRDefault="00305D74" w:rsidP="00DF0E56">
            <w:pPr>
              <w:pStyle w:val="TAL"/>
              <w:rPr>
                <w:sz w:val="16"/>
                <w:szCs w:val="16"/>
              </w:rPr>
            </w:pPr>
            <w:r w:rsidRPr="00DF0E56">
              <w:rPr>
                <w:sz w:val="16"/>
                <w:szCs w:val="16"/>
              </w:rPr>
              <w:t>0889</w:t>
            </w:r>
          </w:p>
        </w:tc>
        <w:tc>
          <w:tcPr>
            <w:tcW w:w="427" w:type="dxa"/>
            <w:shd w:val="solid" w:color="FFFFFF" w:fill="auto"/>
          </w:tcPr>
          <w:p w14:paraId="3F81A340" w14:textId="60BE3F60" w:rsidR="00682F17" w:rsidRPr="00DF0E56" w:rsidRDefault="00305D74" w:rsidP="00DF0E56">
            <w:pPr>
              <w:pStyle w:val="TAR"/>
              <w:rPr>
                <w:sz w:val="16"/>
                <w:szCs w:val="16"/>
              </w:rPr>
            </w:pPr>
            <w:r w:rsidRPr="00DF0E56">
              <w:rPr>
                <w:sz w:val="16"/>
                <w:szCs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DF0E56" w:rsidRDefault="00305D74" w:rsidP="00DF0E56">
            <w:pPr>
              <w:pStyle w:val="TAL"/>
              <w:rPr>
                <w:noProof/>
                <w:sz w:val="16"/>
                <w:szCs w:val="16"/>
                <w:lang w:val="hr-HR"/>
              </w:rPr>
            </w:pPr>
            <w:r w:rsidRPr="00DF0E56">
              <w:rPr>
                <w:noProof/>
                <w:sz w:val="16"/>
                <w:szCs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DF0E56" w:rsidRDefault="00BA2BF2" w:rsidP="00DF0E56">
            <w:pPr>
              <w:pStyle w:val="TAL"/>
              <w:rPr>
                <w:sz w:val="16"/>
                <w:szCs w:val="16"/>
              </w:rPr>
            </w:pPr>
            <w:r w:rsidRPr="00DF0E56">
              <w:rPr>
                <w:sz w:val="16"/>
                <w:szCs w:val="16"/>
              </w:rPr>
              <w:t>0908</w:t>
            </w:r>
          </w:p>
        </w:tc>
        <w:tc>
          <w:tcPr>
            <w:tcW w:w="427" w:type="dxa"/>
            <w:shd w:val="solid" w:color="FFFFFF" w:fill="auto"/>
          </w:tcPr>
          <w:p w14:paraId="7C535693" w14:textId="790BFB72" w:rsidR="00B72B34" w:rsidRPr="00DF0E56" w:rsidRDefault="00BA2BF2" w:rsidP="00DF0E56">
            <w:pPr>
              <w:pStyle w:val="TAR"/>
              <w:rPr>
                <w:sz w:val="16"/>
                <w:szCs w:val="16"/>
              </w:rPr>
            </w:pPr>
            <w:r w:rsidRPr="00DF0E56">
              <w:rPr>
                <w:sz w:val="16"/>
                <w:szCs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DF0E56" w:rsidRDefault="00BA2BF2" w:rsidP="00DF0E56">
            <w:pPr>
              <w:pStyle w:val="TAL"/>
              <w:rPr>
                <w:noProof/>
                <w:sz w:val="16"/>
                <w:szCs w:val="16"/>
                <w:lang w:val="hr-HR"/>
              </w:rPr>
            </w:pPr>
            <w:r w:rsidRPr="00DF0E56">
              <w:rPr>
                <w:noProof/>
                <w:sz w:val="16"/>
                <w:szCs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DF0E56" w:rsidRDefault="00A11953" w:rsidP="00DF0E56">
            <w:pPr>
              <w:pStyle w:val="TAL"/>
              <w:rPr>
                <w:sz w:val="16"/>
                <w:szCs w:val="16"/>
              </w:rPr>
            </w:pPr>
            <w:r w:rsidRPr="00DF0E56">
              <w:rPr>
                <w:sz w:val="16"/>
                <w:szCs w:val="16"/>
              </w:rPr>
              <w:t>0906</w:t>
            </w:r>
          </w:p>
        </w:tc>
        <w:tc>
          <w:tcPr>
            <w:tcW w:w="427" w:type="dxa"/>
            <w:shd w:val="solid" w:color="FFFFFF" w:fill="auto"/>
          </w:tcPr>
          <w:p w14:paraId="6A8B473C" w14:textId="4F30EE46" w:rsidR="00E020EC" w:rsidRPr="00DF0E56" w:rsidRDefault="00A11953" w:rsidP="00DF0E56">
            <w:pPr>
              <w:pStyle w:val="TAR"/>
              <w:rPr>
                <w:sz w:val="16"/>
                <w:szCs w:val="16"/>
              </w:rPr>
            </w:pPr>
            <w:r w:rsidRPr="00DF0E56">
              <w:rPr>
                <w:sz w:val="16"/>
                <w:szCs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DF0E56" w:rsidRDefault="00A11953" w:rsidP="00DF0E56">
            <w:pPr>
              <w:pStyle w:val="TAL"/>
              <w:rPr>
                <w:noProof/>
                <w:sz w:val="16"/>
                <w:szCs w:val="16"/>
                <w:lang w:val="hr-HR"/>
              </w:rPr>
            </w:pPr>
            <w:r w:rsidRPr="00DF0E56">
              <w:rPr>
                <w:noProof/>
                <w:sz w:val="16"/>
                <w:szCs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DF0E56" w:rsidRDefault="006B3E94" w:rsidP="00DF0E56">
            <w:pPr>
              <w:pStyle w:val="TAL"/>
              <w:rPr>
                <w:sz w:val="16"/>
                <w:szCs w:val="16"/>
              </w:rPr>
            </w:pPr>
            <w:r w:rsidRPr="00DF0E56">
              <w:rPr>
                <w:sz w:val="16"/>
                <w:szCs w:val="16"/>
              </w:rPr>
              <w:t>0882</w:t>
            </w:r>
          </w:p>
        </w:tc>
        <w:tc>
          <w:tcPr>
            <w:tcW w:w="427" w:type="dxa"/>
            <w:shd w:val="solid" w:color="FFFFFF" w:fill="auto"/>
          </w:tcPr>
          <w:p w14:paraId="6C36270B" w14:textId="73EE01E8" w:rsidR="00534E1F" w:rsidRPr="00DF0E56" w:rsidRDefault="006B3E94" w:rsidP="00DF0E56">
            <w:pPr>
              <w:pStyle w:val="TAR"/>
              <w:rPr>
                <w:sz w:val="16"/>
                <w:szCs w:val="16"/>
              </w:rPr>
            </w:pPr>
            <w:r w:rsidRPr="00DF0E56">
              <w:rPr>
                <w:sz w:val="16"/>
                <w:szCs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DF0E56" w:rsidRDefault="006B3E94" w:rsidP="00DF0E56">
            <w:pPr>
              <w:pStyle w:val="TAL"/>
              <w:rPr>
                <w:noProof/>
                <w:sz w:val="16"/>
                <w:szCs w:val="16"/>
                <w:lang w:val="hr-HR"/>
              </w:rPr>
            </w:pPr>
            <w:r w:rsidRPr="00DF0E56">
              <w:rPr>
                <w:noProof/>
                <w:sz w:val="16"/>
                <w:szCs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DF0E56" w:rsidRDefault="00D663D8" w:rsidP="00DF0E56">
            <w:pPr>
              <w:pStyle w:val="TAL"/>
              <w:rPr>
                <w:sz w:val="16"/>
                <w:szCs w:val="16"/>
              </w:rPr>
            </w:pPr>
            <w:r w:rsidRPr="00DF0E56">
              <w:rPr>
                <w:sz w:val="16"/>
                <w:szCs w:val="16"/>
              </w:rPr>
              <w:t>0911</w:t>
            </w:r>
          </w:p>
        </w:tc>
        <w:tc>
          <w:tcPr>
            <w:tcW w:w="427" w:type="dxa"/>
            <w:shd w:val="solid" w:color="FFFFFF" w:fill="auto"/>
          </w:tcPr>
          <w:p w14:paraId="53C21AD5" w14:textId="08F6E7B2" w:rsidR="009E2F12" w:rsidRPr="00DF0E56" w:rsidRDefault="00D663D8" w:rsidP="00DF0E56">
            <w:pPr>
              <w:pStyle w:val="TAR"/>
              <w:rPr>
                <w:sz w:val="16"/>
                <w:szCs w:val="16"/>
              </w:rPr>
            </w:pPr>
            <w:r w:rsidRPr="00DF0E56">
              <w:rPr>
                <w:sz w:val="16"/>
                <w:szCs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DF0E56" w:rsidRDefault="00D663D8" w:rsidP="00DF0E56">
            <w:pPr>
              <w:pStyle w:val="TAL"/>
              <w:rPr>
                <w:noProof/>
                <w:sz w:val="16"/>
                <w:szCs w:val="16"/>
                <w:lang w:val="hr-HR"/>
              </w:rPr>
            </w:pPr>
            <w:r w:rsidRPr="00DF0E56">
              <w:rPr>
                <w:noProof/>
                <w:sz w:val="16"/>
                <w:szCs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DF0E56" w:rsidRDefault="002E4472" w:rsidP="00DF0E56">
            <w:pPr>
              <w:pStyle w:val="TAL"/>
              <w:rPr>
                <w:sz w:val="16"/>
                <w:szCs w:val="16"/>
              </w:rPr>
            </w:pPr>
            <w:r w:rsidRPr="00DF0E56">
              <w:rPr>
                <w:sz w:val="16"/>
                <w:szCs w:val="16"/>
              </w:rPr>
              <w:t>0914</w:t>
            </w:r>
          </w:p>
        </w:tc>
        <w:tc>
          <w:tcPr>
            <w:tcW w:w="427" w:type="dxa"/>
            <w:shd w:val="solid" w:color="FFFFFF" w:fill="auto"/>
          </w:tcPr>
          <w:p w14:paraId="5D7A44C4" w14:textId="4A128145" w:rsidR="004F4224" w:rsidRPr="00DF0E56" w:rsidRDefault="002E4472" w:rsidP="00DF0E56">
            <w:pPr>
              <w:pStyle w:val="TAR"/>
              <w:rPr>
                <w:sz w:val="16"/>
                <w:szCs w:val="16"/>
              </w:rPr>
            </w:pPr>
            <w:r w:rsidRPr="00DF0E56">
              <w:rPr>
                <w:sz w:val="16"/>
                <w:szCs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DF0E56" w:rsidRDefault="002E4472" w:rsidP="00DF0E56">
            <w:pPr>
              <w:pStyle w:val="TAL"/>
              <w:rPr>
                <w:noProof/>
                <w:sz w:val="16"/>
                <w:szCs w:val="16"/>
                <w:lang w:val="hr-HR"/>
              </w:rPr>
            </w:pPr>
            <w:r w:rsidRPr="00DF0E56">
              <w:rPr>
                <w:noProof/>
                <w:sz w:val="16"/>
                <w:szCs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DF0E56" w:rsidRDefault="00B32B77" w:rsidP="00DF0E56">
            <w:pPr>
              <w:pStyle w:val="TAL"/>
              <w:rPr>
                <w:sz w:val="16"/>
                <w:szCs w:val="16"/>
              </w:rPr>
            </w:pPr>
            <w:r w:rsidRPr="00DF0E56">
              <w:rPr>
                <w:sz w:val="16"/>
                <w:szCs w:val="16"/>
              </w:rPr>
              <w:t>0910</w:t>
            </w:r>
          </w:p>
        </w:tc>
        <w:tc>
          <w:tcPr>
            <w:tcW w:w="427" w:type="dxa"/>
            <w:shd w:val="solid" w:color="FFFFFF" w:fill="auto"/>
          </w:tcPr>
          <w:p w14:paraId="58195999" w14:textId="79BE1DE1" w:rsidR="0024437C" w:rsidRPr="00DF0E56" w:rsidRDefault="00B32B77" w:rsidP="00DF0E56">
            <w:pPr>
              <w:pStyle w:val="TAR"/>
              <w:rPr>
                <w:sz w:val="16"/>
                <w:szCs w:val="16"/>
              </w:rPr>
            </w:pPr>
            <w:r w:rsidRPr="00DF0E56">
              <w:rPr>
                <w:sz w:val="16"/>
                <w:szCs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DF0E56" w:rsidRDefault="00B32B77" w:rsidP="00DF0E56">
            <w:pPr>
              <w:pStyle w:val="TAL"/>
              <w:rPr>
                <w:noProof/>
                <w:sz w:val="16"/>
                <w:szCs w:val="16"/>
                <w:lang w:val="hr-HR"/>
              </w:rPr>
            </w:pPr>
            <w:r w:rsidRPr="00DF0E56">
              <w:rPr>
                <w:noProof/>
                <w:sz w:val="16"/>
                <w:szCs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DF0E56" w:rsidRDefault="00584B43" w:rsidP="00DF0E56">
            <w:pPr>
              <w:pStyle w:val="TAL"/>
              <w:rPr>
                <w:sz w:val="16"/>
                <w:szCs w:val="16"/>
              </w:rPr>
            </w:pPr>
            <w:r w:rsidRPr="00DF0E56">
              <w:rPr>
                <w:sz w:val="16"/>
                <w:szCs w:val="16"/>
              </w:rPr>
              <w:t>0913</w:t>
            </w:r>
          </w:p>
        </w:tc>
        <w:tc>
          <w:tcPr>
            <w:tcW w:w="427" w:type="dxa"/>
            <w:shd w:val="solid" w:color="FFFFFF" w:fill="auto"/>
          </w:tcPr>
          <w:p w14:paraId="71789E82" w14:textId="3B2596CD" w:rsidR="00AE1F5D" w:rsidRPr="00DF0E56" w:rsidRDefault="00584B43" w:rsidP="00DF0E56">
            <w:pPr>
              <w:pStyle w:val="TAR"/>
              <w:rPr>
                <w:sz w:val="16"/>
                <w:szCs w:val="16"/>
              </w:rPr>
            </w:pPr>
            <w:r w:rsidRPr="00DF0E56">
              <w:rPr>
                <w:sz w:val="16"/>
                <w:szCs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DF0E56" w:rsidRDefault="00584B43" w:rsidP="00DF0E56">
            <w:pPr>
              <w:pStyle w:val="TAL"/>
              <w:rPr>
                <w:noProof/>
                <w:sz w:val="16"/>
                <w:szCs w:val="16"/>
                <w:lang w:val="hr-HR"/>
              </w:rPr>
            </w:pPr>
            <w:r w:rsidRPr="00DF0E56">
              <w:rPr>
                <w:noProof/>
                <w:sz w:val="16"/>
                <w:szCs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DF0E56" w:rsidRDefault="00AD3C4F" w:rsidP="00DF0E56">
            <w:pPr>
              <w:pStyle w:val="TAL"/>
              <w:rPr>
                <w:sz w:val="16"/>
                <w:szCs w:val="16"/>
              </w:rPr>
            </w:pPr>
            <w:r w:rsidRPr="00DF0E56">
              <w:rPr>
                <w:sz w:val="16"/>
                <w:szCs w:val="16"/>
              </w:rPr>
              <w:t>0917</w:t>
            </w:r>
          </w:p>
        </w:tc>
        <w:tc>
          <w:tcPr>
            <w:tcW w:w="427" w:type="dxa"/>
            <w:shd w:val="solid" w:color="FFFFFF" w:fill="auto"/>
          </w:tcPr>
          <w:p w14:paraId="6DC80BF8" w14:textId="4B4605E2" w:rsidR="00D41B9B" w:rsidRPr="00DF0E56" w:rsidRDefault="00AD3C4F" w:rsidP="00DF0E56">
            <w:pPr>
              <w:pStyle w:val="TAR"/>
              <w:rPr>
                <w:sz w:val="16"/>
                <w:szCs w:val="16"/>
              </w:rPr>
            </w:pPr>
            <w:r w:rsidRPr="00DF0E56">
              <w:rPr>
                <w:sz w:val="16"/>
                <w:szCs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DF0E56" w:rsidRDefault="00AD3C4F" w:rsidP="00DF0E56">
            <w:pPr>
              <w:pStyle w:val="TAL"/>
              <w:rPr>
                <w:noProof/>
                <w:sz w:val="16"/>
                <w:szCs w:val="16"/>
                <w:lang w:val="hr-HR"/>
              </w:rPr>
            </w:pPr>
            <w:r w:rsidRPr="00DF0E56">
              <w:rPr>
                <w:noProof/>
                <w:sz w:val="16"/>
                <w:szCs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DF0E56" w:rsidRDefault="00302CA7" w:rsidP="00DF0E56">
            <w:pPr>
              <w:pStyle w:val="TAL"/>
              <w:rPr>
                <w:sz w:val="16"/>
                <w:szCs w:val="16"/>
              </w:rPr>
            </w:pPr>
            <w:r w:rsidRPr="00DF0E56">
              <w:rPr>
                <w:sz w:val="16"/>
                <w:szCs w:val="16"/>
              </w:rPr>
              <w:t>0915</w:t>
            </w:r>
          </w:p>
        </w:tc>
        <w:tc>
          <w:tcPr>
            <w:tcW w:w="427" w:type="dxa"/>
            <w:shd w:val="solid" w:color="FFFFFF" w:fill="auto"/>
          </w:tcPr>
          <w:p w14:paraId="0C2D0B7B" w14:textId="7BDC127E" w:rsidR="000B580A" w:rsidRPr="00DF0E56" w:rsidRDefault="00302CA7" w:rsidP="00DF0E56">
            <w:pPr>
              <w:pStyle w:val="TAR"/>
              <w:rPr>
                <w:sz w:val="16"/>
                <w:szCs w:val="16"/>
              </w:rPr>
            </w:pPr>
            <w:r w:rsidRPr="00DF0E56">
              <w:rPr>
                <w:sz w:val="16"/>
                <w:szCs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DF0E56" w:rsidRDefault="00302CA7" w:rsidP="00DF0E56">
            <w:pPr>
              <w:pStyle w:val="TAL"/>
              <w:rPr>
                <w:noProof/>
                <w:sz w:val="16"/>
                <w:szCs w:val="16"/>
                <w:lang w:val="hr-HR"/>
              </w:rPr>
            </w:pPr>
            <w:r w:rsidRPr="00DF0E56">
              <w:rPr>
                <w:noProof/>
                <w:sz w:val="16"/>
                <w:szCs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DF0E56" w:rsidRDefault="00D62CC5" w:rsidP="00DF0E56">
            <w:pPr>
              <w:pStyle w:val="TAL"/>
              <w:rPr>
                <w:sz w:val="16"/>
                <w:szCs w:val="16"/>
              </w:rPr>
            </w:pPr>
            <w:r w:rsidRPr="00DF0E56">
              <w:rPr>
                <w:sz w:val="16"/>
                <w:szCs w:val="16"/>
              </w:rPr>
              <w:t>0916</w:t>
            </w:r>
          </w:p>
        </w:tc>
        <w:tc>
          <w:tcPr>
            <w:tcW w:w="427" w:type="dxa"/>
            <w:shd w:val="solid" w:color="FFFFFF" w:fill="auto"/>
          </w:tcPr>
          <w:p w14:paraId="5FB92842" w14:textId="3B1299B4" w:rsidR="006B63F0" w:rsidRPr="00DF0E56" w:rsidRDefault="00D62CC5" w:rsidP="00DF0E56">
            <w:pPr>
              <w:pStyle w:val="TAR"/>
              <w:rPr>
                <w:sz w:val="16"/>
                <w:szCs w:val="16"/>
              </w:rPr>
            </w:pPr>
            <w:r w:rsidRPr="00DF0E56">
              <w:rPr>
                <w:sz w:val="16"/>
                <w:szCs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DF0E56" w:rsidRDefault="00D62CC5" w:rsidP="00DF0E56">
            <w:pPr>
              <w:pStyle w:val="TAL"/>
              <w:rPr>
                <w:noProof/>
                <w:sz w:val="16"/>
                <w:szCs w:val="16"/>
                <w:lang w:val="hr-HR"/>
              </w:rPr>
            </w:pPr>
            <w:r w:rsidRPr="00DF0E56">
              <w:rPr>
                <w:noProof/>
                <w:sz w:val="16"/>
                <w:szCs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DF0E56" w:rsidRDefault="00182C78" w:rsidP="00DF0E56">
            <w:pPr>
              <w:pStyle w:val="TAL"/>
              <w:rPr>
                <w:sz w:val="16"/>
                <w:szCs w:val="16"/>
              </w:rPr>
            </w:pPr>
            <w:r w:rsidRPr="00DF0E56">
              <w:rPr>
                <w:sz w:val="16"/>
                <w:szCs w:val="16"/>
              </w:rPr>
              <w:t>0912</w:t>
            </w:r>
          </w:p>
        </w:tc>
        <w:tc>
          <w:tcPr>
            <w:tcW w:w="427" w:type="dxa"/>
            <w:shd w:val="solid" w:color="FFFFFF" w:fill="auto"/>
          </w:tcPr>
          <w:p w14:paraId="7D261F82" w14:textId="2BA4F04E" w:rsidR="008526D9" w:rsidRPr="00DF0E56" w:rsidRDefault="00182C78" w:rsidP="00DF0E56">
            <w:pPr>
              <w:pStyle w:val="TAR"/>
              <w:rPr>
                <w:sz w:val="16"/>
                <w:szCs w:val="16"/>
              </w:rPr>
            </w:pPr>
            <w:r w:rsidRPr="00DF0E56">
              <w:rPr>
                <w:sz w:val="16"/>
                <w:szCs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DF0E56" w:rsidRDefault="00182C78" w:rsidP="00DF0E56">
            <w:pPr>
              <w:pStyle w:val="TAL"/>
              <w:rPr>
                <w:noProof/>
                <w:sz w:val="16"/>
                <w:szCs w:val="16"/>
                <w:lang w:val="hr-HR"/>
              </w:rPr>
            </w:pPr>
            <w:r w:rsidRPr="00DF0E56">
              <w:rPr>
                <w:noProof/>
                <w:sz w:val="16"/>
                <w:szCs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321B0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F551F4" w:rsidRDefault="00CC3358" w:rsidP="00F551F4">
            <w:pPr>
              <w:pStyle w:val="TAC"/>
              <w:rPr>
                <w:sz w:val="16"/>
              </w:rPr>
            </w:pPr>
            <w:r>
              <w:rPr>
                <w:sz w:val="16"/>
              </w:rPr>
              <w:t>CT-103</w:t>
            </w:r>
          </w:p>
        </w:tc>
        <w:tc>
          <w:tcPr>
            <w:tcW w:w="1099" w:type="dxa"/>
            <w:shd w:val="solid" w:color="FFFFFF" w:fill="auto"/>
          </w:tcPr>
          <w:p w14:paraId="7290BA22" w14:textId="311E7567" w:rsidR="00CC3358" w:rsidRP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5418F48" w14:textId="789B85FB" w:rsidR="00CC3358" w:rsidRPr="00DF0E56" w:rsidRDefault="00CC3358" w:rsidP="00DF0E56">
            <w:pPr>
              <w:pStyle w:val="TAL"/>
              <w:rPr>
                <w:sz w:val="16"/>
                <w:szCs w:val="16"/>
              </w:rPr>
            </w:pPr>
            <w:r w:rsidRPr="00DF0E56">
              <w:rPr>
                <w:sz w:val="16"/>
                <w:szCs w:val="16"/>
              </w:rPr>
              <w:t>0924</w:t>
            </w:r>
          </w:p>
        </w:tc>
        <w:tc>
          <w:tcPr>
            <w:tcW w:w="427" w:type="dxa"/>
            <w:shd w:val="solid" w:color="FFFFFF" w:fill="auto"/>
          </w:tcPr>
          <w:p w14:paraId="2F228A69" w14:textId="016FE88C"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DF0E56" w:rsidRDefault="00CC3358" w:rsidP="00DF0E56">
            <w:pPr>
              <w:pStyle w:val="TAL"/>
              <w:rPr>
                <w:noProof/>
                <w:sz w:val="16"/>
                <w:szCs w:val="16"/>
                <w:lang w:val="hr-HR"/>
              </w:rPr>
            </w:pPr>
            <w:r w:rsidRPr="00DF0E56">
              <w:rPr>
                <w:noProof/>
                <w:sz w:val="16"/>
                <w:szCs w:val="16"/>
                <w:lang w:val="hr-HR"/>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321B0A">
        <w:tc>
          <w:tcPr>
            <w:tcW w:w="804" w:type="dxa"/>
            <w:shd w:val="solid" w:color="FFFFFF" w:fill="auto"/>
          </w:tcPr>
          <w:p w14:paraId="684B5C2E" w14:textId="4D096F08" w:rsidR="00CC3358" w:rsidRDefault="00CC3358" w:rsidP="00F551F4">
            <w:pPr>
              <w:pStyle w:val="TAC"/>
              <w:rPr>
                <w:sz w:val="16"/>
                <w:lang w:val="fr-FR"/>
              </w:rPr>
            </w:pPr>
            <w:r>
              <w:rPr>
                <w:sz w:val="16"/>
                <w:lang w:val="fr-FR"/>
              </w:rPr>
              <w:t>2024-03</w:t>
            </w:r>
          </w:p>
        </w:tc>
        <w:tc>
          <w:tcPr>
            <w:tcW w:w="803" w:type="dxa"/>
            <w:shd w:val="solid" w:color="FFFFFF" w:fill="auto"/>
          </w:tcPr>
          <w:p w14:paraId="2E1C368A" w14:textId="407211C2" w:rsidR="00CC3358" w:rsidRDefault="00CC3358" w:rsidP="00F551F4">
            <w:pPr>
              <w:pStyle w:val="TAC"/>
              <w:rPr>
                <w:sz w:val="16"/>
              </w:rPr>
            </w:pPr>
            <w:r>
              <w:rPr>
                <w:sz w:val="16"/>
              </w:rPr>
              <w:t>CT-103</w:t>
            </w:r>
          </w:p>
        </w:tc>
        <w:tc>
          <w:tcPr>
            <w:tcW w:w="1099" w:type="dxa"/>
            <w:shd w:val="solid" w:color="FFFFFF" w:fill="auto"/>
          </w:tcPr>
          <w:p w14:paraId="0B652035" w14:textId="6E63A932" w:rsid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41913D16" w14:textId="4B81583D" w:rsidR="00CC3358" w:rsidRPr="00DF0E56" w:rsidRDefault="00CC3358" w:rsidP="00DF0E56">
            <w:pPr>
              <w:pStyle w:val="TAL"/>
              <w:rPr>
                <w:sz w:val="16"/>
                <w:szCs w:val="16"/>
              </w:rPr>
            </w:pPr>
            <w:r w:rsidRPr="00DF0E56">
              <w:rPr>
                <w:sz w:val="16"/>
                <w:szCs w:val="16"/>
              </w:rPr>
              <w:t>0925</w:t>
            </w:r>
          </w:p>
        </w:tc>
        <w:tc>
          <w:tcPr>
            <w:tcW w:w="427" w:type="dxa"/>
            <w:shd w:val="solid" w:color="FFFFFF" w:fill="auto"/>
          </w:tcPr>
          <w:p w14:paraId="7BE158CB" w14:textId="57057097"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Pr="00DF0E56" w:rsidRDefault="00CC3358" w:rsidP="00DF0E56">
            <w:pPr>
              <w:pStyle w:val="TAL"/>
              <w:rPr>
                <w:noProof/>
                <w:sz w:val="16"/>
                <w:szCs w:val="16"/>
                <w:lang w:val="hr-HR"/>
              </w:rPr>
            </w:pPr>
            <w:r w:rsidRPr="00DF0E56">
              <w:rPr>
                <w:noProof/>
                <w:sz w:val="16"/>
                <w:szCs w:val="16"/>
                <w:lang w:val="hr-HR"/>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321B0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Default="00B17A72" w:rsidP="00F551F4">
            <w:pPr>
              <w:pStyle w:val="TAC"/>
              <w:rPr>
                <w:sz w:val="16"/>
              </w:rPr>
            </w:pPr>
            <w:r>
              <w:rPr>
                <w:sz w:val="16"/>
              </w:rPr>
              <w:t>CT-103</w:t>
            </w:r>
          </w:p>
        </w:tc>
        <w:tc>
          <w:tcPr>
            <w:tcW w:w="1099" w:type="dxa"/>
            <w:shd w:val="solid" w:color="FFFFFF" w:fill="auto"/>
          </w:tcPr>
          <w:p w14:paraId="32952F2A" w14:textId="70F42DD1" w:rsidR="00B17A72" w:rsidRDefault="002F5D5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203F2A16" w14:textId="2881A1F7" w:rsidR="00B17A72" w:rsidRPr="00DF0E56" w:rsidRDefault="00B17A72" w:rsidP="00DF0E56">
            <w:pPr>
              <w:pStyle w:val="TAL"/>
              <w:rPr>
                <w:sz w:val="16"/>
                <w:szCs w:val="16"/>
              </w:rPr>
            </w:pPr>
            <w:r w:rsidRPr="00DF0E56">
              <w:rPr>
                <w:sz w:val="16"/>
                <w:szCs w:val="16"/>
              </w:rPr>
              <w:t>0930</w:t>
            </w:r>
          </w:p>
        </w:tc>
        <w:tc>
          <w:tcPr>
            <w:tcW w:w="427" w:type="dxa"/>
            <w:shd w:val="solid" w:color="FFFFFF" w:fill="auto"/>
          </w:tcPr>
          <w:p w14:paraId="323E60F0" w14:textId="537888F7" w:rsidR="00B17A72" w:rsidRPr="00DF0E56" w:rsidRDefault="00B17A72" w:rsidP="00DF0E56">
            <w:pPr>
              <w:pStyle w:val="TAR"/>
              <w:rPr>
                <w:sz w:val="16"/>
                <w:szCs w:val="16"/>
              </w:rPr>
            </w:pPr>
            <w:r w:rsidRPr="00DF0E56">
              <w:rPr>
                <w:sz w:val="16"/>
                <w:szCs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Pr="00DF0E56" w:rsidRDefault="00B17A72" w:rsidP="00DF0E56">
            <w:pPr>
              <w:pStyle w:val="TAL"/>
              <w:rPr>
                <w:noProof/>
                <w:sz w:val="16"/>
                <w:szCs w:val="16"/>
                <w:lang w:val="hr-HR"/>
              </w:rPr>
            </w:pPr>
            <w:r w:rsidRPr="00DF0E56">
              <w:rPr>
                <w:noProof/>
                <w:sz w:val="16"/>
                <w:szCs w:val="16"/>
                <w:lang w:val="hr-HR"/>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321B0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Default="00880B2A" w:rsidP="00F551F4">
            <w:pPr>
              <w:pStyle w:val="TAC"/>
              <w:rPr>
                <w:sz w:val="16"/>
              </w:rPr>
            </w:pPr>
            <w:r>
              <w:rPr>
                <w:sz w:val="16"/>
              </w:rPr>
              <w:t>CT-103</w:t>
            </w:r>
          </w:p>
        </w:tc>
        <w:tc>
          <w:tcPr>
            <w:tcW w:w="1099" w:type="dxa"/>
            <w:shd w:val="solid" w:color="FFFFFF" w:fill="auto"/>
          </w:tcPr>
          <w:p w14:paraId="2A1BDA14" w14:textId="549AA21D" w:rsidR="00880B2A" w:rsidRDefault="00880B2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989EA11" w14:textId="000CA597" w:rsidR="00880B2A" w:rsidRPr="00DF0E56" w:rsidRDefault="00880B2A" w:rsidP="00DF0E56">
            <w:pPr>
              <w:pStyle w:val="TAL"/>
              <w:rPr>
                <w:sz w:val="16"/>
                <w:szCs w:val="16"/>
              </w:rPr>
            </w:pPr>
            <w:r w:rsidRPr="00DF0E56">
              <w:rPr>
                <w:sz w:val="16"/>
                <w:szCs w:val="16"/>
              </w:rPr>
              <w:t>0927</w:t>
            </w:r>
          </w:p>
        </w:tc>
        <w:tc>
          <w:tcPr>
            <w:tcW w:w="427" w:type="dxa"/>
            <w:shd w:val="solid" w:color="FFFFFF" w:fill="auto"/>
          </w:tcPr>
          <w:p w14:paraId="0AE53584" w14:textId="5C07DA4F" w:rsidR="00880B2A" w:rsidRPr="00DF0E56" w:rsidRDefault="00880B2A" w:rsidP="00DF0E56">
            <w:pPr>
              <w:pStyle w:val="TAR"/>
              <w:rPr>
                <w:sz w:val="16"/>
                <w:szCs w:val="16"/>
              </w:rPr>
            </w:pPr>
            <w:r w:rsidRPr="00DF0E56">
              <w:rPr>
                <w:sz w:val="16"/>
                <w:szCs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Pr="00DF0E56" w:rsidRDefault="00880B2A" w:rsidP="00DF0E56">
            <w:pPr>
              <w:pStyle w:val="TAL"/>
              <w:rPr>
                <w:noProof/>
                <w:sz w:val="16"/>
                <w:szCs w:val="16"/>
                <w:lang w:val="hr-HR"/>
              </w:rPr>
            </w:pPr>
            <w:r w:rsidRPr="00DF0E56">
              <w:rPr>
                <w:noProof/>
                <w:sz w:val="16"/>
                <w:szCs w:val="16"/>
                <w:lang w:val="hr-HR"/>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321B0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Default="006668AF" w:rsidP="00F551F4">
            <w:pPr>
              <w:pStyle w:val="TAC"/>
              <w:rPr>
                <w:sz w:val="16"/>
              </w:rPr>
            </w:pPr>
            <w:r>
              <w:rPr>
                <w:sz w:val="16"/>
              </w:rPr>
              <w:t>CT-103</w:t>
            </w:r>
          </w:p>
        </w:tc>
        <w:tc>
          <w:tcPr>
            <w:tcW w:w="1099" w:type="dxa"/>
            <w:shd w:val="solid" w:color="FFFFFF" w:fill="auto"/>
          </w:tcPr>
          <w:p w14:paraId="38594C55" w14:textId="1C1CD0E8" w:rsidR="006668AF" w:rsidRDefault="006668A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D237AA" w14:textId="638127BD" w:rsidR="006668AF" w:rsidRPr="00DF0E56" w:rsidRDefault="006668AF" w:rsidP="00DF0E56">
            <w:pPr>
              <w:pStyle w:val="TAL"/>
              <w:rPr>
                <w:sz w:val="16"/>
                <w:szCs w:val="16"/>
              </w:rPr>
            </w:pPr>
            <w:r w:rsidRPr="00DF0E56">
              <w:rPr>
                <w:sz w:val="16"/>
                <w:szCs w:val="16"/>
              </w:rPr>
              <w:t>0928</w:t>
            </w:r>
          </w:p>
        </w:tc>
        <w:tc>
          <w:tcPr>
            <w:tcW w:w="427" w:type="dxa"/>
            <w:shd w:val="solid" w:color="FFFFFF" w:fill="auto"/>
          </w:tcPr>
          <w:p w14:paraId="1FAE45FB" w14:textId="6CDE6D13" w:rsidR="006668AF" w:rsidRPr="00DF0E56" w:rsidRDefault="006668AF" w:rsidP="00DF0E56">
            <w:pPr>
              <w:pStyle w:val="TAR"/>
              <w:rPr>
                <w:sz w:val="16"/>
                <w:szCs w:val="16"/>
              </w:rPr>
            </w:pPr>
            <w:r w:rsidRPr="00DF0E56">
              <w:rPr>
                <w:sz w:val="16"/>
                <w:szCs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Pr="00DF0E56" w:rsidRDefault="006668AF" w:rsidP="00DF0E56">
            <w:pPr>
              <w:pStyle w:val="TAL"/>
              <w:rPr>
                <w:noProof/>
                <w:sz w:val="16"/>
                <w:szCs w:val="16"/>
                <w:lang w:val="hr-HR"/>
              </w:rPr>
            </w:pPr>
            <w:r w:rsidRPr="00DF0E56">
              <w:rPr>
                <w:noProof/>
                <w:sz w:val="16"/>
                <w:szCs w:val="16"/>
                <w:lang w:val="hr-HR"/>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321B0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Default="00F117B6" w:rsidP="00F551F4">
            <w:pPr>
              <w:pStyle w:val="TAC"/>
              <w:rPr>
                <w:sz w:val="16"/>
              </w:rPr>
            </w:pPr>
            <w:r>
              <w:rPr>
                <w:sz w:val="16"/>
              </w:rPr>
              <w:t>CT-103</w:t>
            </w:r>
          </w:p>
        </w:tc>
        <w:tc>
          <w:tcPr>
            <w:tcW w:w="1099" w:type="dxa"/>
            <w:shd w:val="solid" w:color="FFFFFF" w:fill="auto"/>
          </w:tcPr>
          <w:p w14:paraId="234DAE4F" w14:textId="2A020BD0" w:rsidR="00F117B6" w:rsidRDefault="00F117B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7624C3B2" w14:textId="3C7BE34A" w:rsidR="00F117B6" w:rsidRPr="00DF0E56" w:rsidRDefault="00F117B6" w:rsidP="00DF0E56">
            <w:pPr>
              <w:pStyle w:val="TAL"/>
              <w:rPr>
                <w:sz w:val="16"/>
                <w:szCs w:val="16"/>
              </w:rPr>
            </w:pPr>
            <w:r w:rsidRPr="00DF0E56">
              <w:rPr>
                <w:sz w:val="16"/>
                <w:szCs w:val="16"/>
              </w:rPr>
              <w:t>0926</w:t>
            </w:r>
          </w:p>
        </w:tc>
        <w:tc>
          <w:tcPr>
            <w:tcW w:w="427" w:type="dxa"/>
            <w:shd w:val="solid" w:color="FFFFFF" w:fill="auto"/>
          </w:tcPr>
          <w:p w14:paraId="7B7469F0" w14:textId="77CB525D" w:rsidR="00F117B6" w:rsidRPr="00DF0E56" w:rsidRDefault="00F117B6" w:rsidP="00DF0E56">
            <w:pPr>
              <w:pStyle w:val="TAR"/>
              <w:rPr>
                <w:sz w:val="16"/>
                <w:szCs w:val="16"/>
              </w:rPr>
            </w:pPr>
            <w:r w:rsidRPr="00DF0E56">
              <w:rPr>
                <w:sz w:val="16"/>
                <w:szCs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Pr="00DF0E56" w:rsidRDefault="00F117B6" w:rsidP="00DF0E56">
            <w:pPr>
              <w:pStyle w:val="TAL"/>
              <w:rPr>
                <w:noProof/>
                <w:sz w:val="16"/>
                <w:szCs w:val="16"/>
                <w:lang w:val="hr-HR"/>
              </w:rPr>
            </w:pPr>
            <w:r w:rsidRPr="00DF0E56">
              <w:rPr>
                <w:noProof/>
                <w:sz w:val="16"/>
                <w:szCs w:val="16"/>
                <w:lang w:val="hr-HR"/>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321B0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Default="0071021D" w:rsidP="00F551F4">
            <w:pPr>
              <w:pStyle w:val="TAC"/>
              <w:rPr>
                <w:sz w:val="16"/>
              </w:rPr>
            </w:pPr>
            <w:r>
              <w:rPr>
                <w:sz w:val="16"/>
              </w:rPr>
              <w:t>CT-103</w:t>
            </w:r>
          </w:p>
        </w:tc>
        <w:tc>
          <w:tcPr>
            <w:tcW w:w="1099" w:type="dxa"/>
            <w:shd w:val="solid" w:color="FFFFFF" w:fill="auto"/>
          </w:tcPr>
          <w:p w14:paraId="240609BF" w14:textId="5BC7BE9F" w:rsidR="0071021D" w:rsidRDefault="005E777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16B0B17E" w14:textId="5B6E6C02" w:rsidR="0071021D" w:rsidRPr="00DF0E56" w:rsidRDefault="0071021D" w:rsidP="00DF0E56">
            <w:pPr>
              <w:pStyle w:val="TAL"/>
              <w:rPr>
                <w:sz w:val="16"/>
                <w:szCs w:val="16"/>
              </w:rPr>
            </w:pPr>
            <w:r w:rsidRPr="00DF0E56">
              <w:rPr>
                <w:sz w:val="16"/>
                <w:szCs w:val="16"/>
              </w:rPr>
              <w:t>0918</w:t>
            </w:r>
          </w:p>
        </w:tc>
        <w:tc>
          <w:tcPr>
            <w:tcW w:w="427" w:type="dxa"/>
            <w:shd w:val="solid" w:color="FFFFFF" w:fill="auto"/>
          </w:tcPr>
          <w:p w14:paraId="1395DEBB" w14:textId="363263FD" w:rsidR="0071021D" w:rsidRPr="00DF0E56" w:rsidRDefault="0071021D" w:rsidP="00DF0E56">
            <w:pPr>
              <w:pStyle w:val="TAR"/>
              <w:rPr>
                <w:sz w:val="16"/>
                <w:szCs w:val="16"/>
              </w:rPr>
            </w:pPr>
            <w:r w:rsidRPr="00DF0E56">
              <w:rPr>
                <w:sz w:val="16"/>
                <w:szCs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Pr="00DF0E56" w:rsidRDefault="0071021D" w:rsidP="00DF0E56">
            <w:pPr>
              <w:pStyle w:val="TAL"/>
              <w:rPr>
                <w:noProof/>
                <w:sz w:val="16"/>
                <w:szCs w:val="16"/>
                <w:lang w:val="hr-HR"/>
              </w:rPr>
            </w:pPr>
            <w:r w:rsidRPr="00DF0E56">
              <w:rPr>
                <w:noProof/>
                <w:sz w:val="16"/>
                <w:szCs w:val="16"/>
                <w:lang w:val="hr-HR"/>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321B0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Default="007136E0" w:rsidP="00F551F4">
            <w:pPr>
              <w:pStyle w:val="TAC"/>
              <w:rPr>
                <w:sz w:val="16"/>
              </w:rPr>
            </w:pPr>
            <w:r>
              <w:rPr>
                <w:sz w:val="16"/>
              </w:rPr>
              <w:t>CT-103</w:t>
            </w:r>
          </w:p>
        </w:tc>
        <w:tc>
          <w:tcPr>
            <w:tcW w:w="1099" w:type="dxa"/>
            <w:shd w:val="solid" w:color="FFFFFF" w:fill="auto"/>
          </w:tcPr>
          <w:p w14:paraId="135E1700" w14:textId="2A4F1054" w:rsidR="007136E0" w:rsidRDefault="005E421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BA51C57" w14:textId="7E9BDFBF" w:rsidR="007136E0" w:rsidRPr="00DF0E56" w:rsidRDefault="007136E0" w:rsidP="00DF0E56">
            <w:pPr>
              <w:pStyle w:val="TAL"/>
              <w:rPr>
                <w:sz w:val="16"/>
                <w:szCs w:val="16"/>
              </w:rPr>
            </w:pPr>
            <w:r w:rsidRPr="00DF0E56">
              <w:rPr>
                <w:sz w:val="16"/>
                <w:szCs w:val="16"/>
              </w:rPr>
              <w:t>0922</w:t>
            </w:r>
          </w:p>
        </w:tc>
        <w:tc>
          <w:tcPr>
            <w:tcW w:w="427" w:type="dxa"/>
            <w:shd w:val="solid" w:color="FFFFFF" w:fill="auto"/>
          </w:tcPr>
          <w:p w14:paraId="283CF812" w14:textId="3CE39A33" w:rsidR="007136E0" w:rsidRPr="00DF0E56" w:rsidRDefault="007136E0" w:rsidP="00DF0E56">
            <w:pPr>
              <w:pStyle w:val="TAR"/>
              <w:rPr>
                <w:sz w:val="16"/>
                <w:szCs w:val="16"/>
              </w:rPr>
            </w:pPr>
            <w:r w:rsidRPr="00DF0E56">
              <w:rPr>
                <w:sz w:val="16"/>
                <w:szCs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Pr="00DF0E56" w:rsidRDefault="007136E0" w:rsidP="00DF0E56">
            <w:pPr>
              <w:pStyle w:val="TAL"/>
              <w:rPr>
                <w:noProof/>
                <w:sz w:val="16"/>
                <w:szCs w:val="16"/>
                <w:lang w:val="hr-HR"/>
              </w:rPr>
            </w:pPr>
            <w:r w:rsidRPr="00DF0E56">
              <w:rPr>
                <w:noProof/>
                <w:sz w:val="16"/>
                <w:szCs w:val="16"/>
                <w:lang w:val="hr-HR"/>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321B0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Default="00765312" w:rsidP="00F551F4">
            <w:pPr>
              <w:pStyle w:val="TAC"/>
              <w:rPr>
                <w:sz w:val="16"/>
              </w:rPr>
            </w:pPr>
            <w:r>
              <w:rPr>
                <w:sz w:val="16"/>
              </w:rPr>
              <w:t>CT-103</w:t>
            </w:r>
          </w:p>
        </w:tc>
        <w:tc>
          <w:tcPr>
            <w:tcW w:w="1099" w:type="dxa"/>
            <w:shd w:val="solid" w:color="FFFFFF" w:fill="auto"/>
          </w:tcPr>
          <w:p w14:paraId="349A20DB" w14:textId="7F0FC3EA" w:rsidR="00765312" w:rsidRDefault="007653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7EB2EA1" w14:textId="05C08D36" w:rsidR="00765312" w:rsidRPr="00DF0E56" w:rsidRDefault="00765312" w:rsidP="00DF0E56">
            <w:pPr>
              <w:pStyle w:val="TAL"/>
              <w:rPr>
                <w:sz w:val="16"/>
                <w:szCs w:val="16"/>
              </w:rPr>
            </w:pPr>
            <w:r w:rsidRPr="00DF0E56">
              <w:rPr>
                <w:sz w:val="16"/>
                <w:szCs w:val="16"/>
              </w:rPr>
              <w:t>0919</w:t>
            </w:r>
          </w:p>
        </w:tc>
        <w:tc>
          <w:tcPr>
            <w:tcW w:w="427" w:type="dxa"/>
            <w:shd w:val="solid" w:color="FFFFFF" w:fill="auto"/>
          </w:tcPr>
          <w:p w14:paraId="34688B64" w14:textId="46F5FEEC" w:rsidR="00765312" w:rsidRPr="00DF0E56" w:rsidRDefault="00765312" w:rsidP="00DF0E56">
            <w:pPr>
              <w:pStyle w:val="TAR"/>
              <w:rPr>
                <w:sz w:val="16"/>
                <w:szCs w:val="16"/>
              </w:rPr>
            </w:pPr>
            <w:r w:rsidRPr="00DF0E56">
              <w:rPr>
                <w:sz w:val="16"/>
                <w:szCs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Pr="00DF0E56" w:rsidRDefault="00765312" w:rsidP="00DF0E56">
            <w:pPr>
              <w:pStyle w:val="TAL"/>
              <w:rPr>
                <w:noProof/>
                <w:sz w:val="16"/>
                <w:szCs w:val="16"/>
                <w:lang w:val="hr-HR"/>
              </w:rPr>
            </w:pPr>
            <w:r w:rsidRPr="00DF0E56">
              <w:rPr>
                <w:noProof/>
                <w:sz w:val="16"/>
                <w:szCs w:val="16"/>
                <w:lang w:val="hr-HR"/>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321B0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Default="00F72436" w:rsidP="00F551F4">
            <w:pPr>
              <w:pStyle w:val="TAC"/>
              <w:rPr>
                <w:sz w:val="16"/>
              </w:rPr>
            </w:pPr>
            <w:r>
              <w:rPr>
                <w:sz w:val="16"/>
              </w:rPr>
              <w:t>CT-103</w:t>
            </w:r>
          </w:p>
        </w:tc>
        <w:tc>
          <w:tcPr>
            <w:tcW w:w="1099" w:type="dxa"/>
            <w:shd w:val="solid" w:color="FFFFFF" w:fill="auto"/>
          </w:tcPr>
          <w:p w14:paraId="3C4D0BA7" w14:textId="316A011B" w:rsidR="00F72436" w:rsidRDefault="00F7243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2C4E7AC" w14:textId="05487D40" w:rsidR="00F72436" w:rsidRPr="00DF0E56" w:rsidRDefault="00F72436" w:rsidP="00DF0E56">
            <w:pPr>
              <w:pStyle w:val="TAL"/>
              <w:rPr>
                <w:sz w:val="16"/>
                <w:szCs w:val="16"/>
              </w:rPr>
            </w:pPr>
            <w:r w:rsidRPr="00DF0E56">
              <w:rPr>
                <w:sz w:val="16"/>
                <w:szCs w:val="16"/>
              </w:rPr>
              <w:t>0934</w:t>
            </w:r>
          </w:p>
        </w:tc>
        <w:tc>
          <w:tcPr>
            <w:tcW w:w="427" w:type="dxa"/>
            <w:shd w:val="solid" w:color="FFFFFF" w:fill="auto"/>
          </w:tcPr>
          <w:p w14:paraId="06F8A1CE" w14:textId="48F9ADA8" w:rsidR="00F72436" w:rsidRPr="00DF0E56" w:rsidRDefault="00F72436" w:rsidP="00DF0E56">
            <w:pPr>
              <w:pStyle w:val="TAR"/>
              <w:rPr>
                <w:sz w:val="16"/>
                <w:szCs w:val="16"/>
              </w:rPr>
            </w:pPr>
            <w:r w:rsidRPr="00DF0E56">
              <w:rPr>
                <w:sz w:val="16"/>
                <w:szCs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Pr="00DF0E56" w:rsidRDefault="00F72436" w:rsidP="00DF0E56">
            <w:pPr>
              <w:pStyle w:val="TAL"/>
              <w:rPr>
                <w:noProof/>
                <w:sz w:val="16"/>
                <w:szCs w:val="16"/>
                <w:lang w:val="hr-HR"/>
              </w:rPr>
            </w:pPr>
            <w:r w:rsidRPr="00DF0E56">
              <w:rPr>
                <w:noProof/>
                <w:sz w:val="16"/>
                <w:szCs w:val="16"/>
                <w:lang w:val="hr-HR"/>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321B0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Default="00D65DEB" w:rsidP="00F551F4">
            <w:pPr>
              <w:pStyle w:val="TAC"/>
              <w:rPr>
                <w:sz w:val="16"/>
              </w:rPr>
            </w:pPr>
            <w:r>
              <w:rPr>
                <w:sz w:val="16"/>
              </w:rPr>
              <w:t>CT-103</w:t>
            </w:r>
          </w:p>
        </w:tc>
        <w:tc>
          <w:tcPr>
            <w:tcW w:w="1099" w:type="dxa"/>
            <w:shd w:val="solid" w:color="FFFFFF" w:fill="auto"/>
          </w:tcPr>
          <w:p w14:paraId="3D3541F1" w14:textId="57633531" w:rsidR="00D65DEB" w:rsidRDefault="00D65DE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F2F8E79" w14:textId="6C8AF72D" w:rsidR="00D65DEB" w:rsidRPr="00DF0E56" w:rsidRDefault="00D65DEB" w:rsidP="00DF0E56">
            <w:pPr>
              <w:pStyle w:val="TAL"/>
              <w:rPr>
                <w:sz w:val="16"/>
                <w:szCs w:val="16"/>
              </w:rPr>
            </w:pPr>
            <w:r w:rsidRPr="00DF0E56">
              <w:rPr>
                <w:sz w:val="16"/>
                <w:szCs w:val="16"/>
              </w:rPr>
              <w:t>0935</w:t>
            </w:r>
          </w:p>
        </w:tc>
        <w:tc>
          <w:tcPr>
            <w:tcW w:w="427" w:type="dxa"/>
            <w:shd w:val="solid" w:color="FFFFFF" w:fill="auto"/>
          </w:tcPr>
          <w:p w14:paraId="1E797C38" w14:textId="2A396027" w:rsidR="00D65DEB" w:rsidRPr="00DF0E56" w:rsidRDefault="00D65DEB" w:rsidP="00DF0E56">
            <w:pPr>
              <w:pStyle w:val="TAR"/>
              <w:rPr>
                <w:sz w:val="16"/>
                <w:szCs w:val="16"/>
              </w:rPr>
            </w:pPr>
            <w:r w:rsidRPr="00DF0E56">
              <w:rPr>
                <w:sz w:val="16"/>
                <w:szCs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Pr="00DF0E56" w:rsidRDefault="00D65DEB" w:rsidP="00DF0E56">
            <w:pPr>
              <w:pStyle w:val="TAL"/>
              <w:rPr>
                <w:noProof/>
                <w:sz w:val="16"/>
                <w:szCs w:val="16"/>
                <w:lang w:val="hr-HR"/>
              </w:rPr>
            </w:pPr>
            <w:r w:rsidRPr="00DF0E56">
              <w:rPr>
                <w:noProof/>
                <w:sz w:val="16"/>
                <w:szCs w:val="16"/>
                <w:lang w:val="hr-HR"/>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321B0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Default="00E159EA" w:rsidP="00F551F4">
            <w:pPr>
              <w:pStyle w:val="TAC"/>
              <w:rPr>
                <w:sz w:val="16"/>
              </w:rPr>
            </w:pPr>
            <w:r>
              <w:rPr>
                <w:sz w:val="16"/>
              </w:rPr>
              <w:t>CT-103</w:t>
            </w:r>
          </w:p>
        </w:tc>
        <w:tc>
          <w:tcPr>
            <w:tcW w:w="1099" w:type="dxa"/>
            <w:shd w:val="solid" w:color="FFFFFF" w:fill="auto"/>
          </w:tcPr>
          <w:p w14:paraId="2BCF9D35" w14:textId="0D5BD11C" w:rsidR="00E159EA" w:rsidRDefault="00E159E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6CECBA0" w14:textId="6C68F85C" w:rsidR="00E159EA" w:rsidRPr="00DF0E56" w:rsidRDefault="00E159EA" w:rsidP="00DF0E56">
            <w:pPr>
              <w:pStyle w:val="TAL"/>
              <w:rPr>
                <w:sz w:val="16"/>
                <w:szCs w:val="16"/>
              </w:rPr>
            </w:pPr>
            <w:r w:rsidRPr="00DF0E56">
              <w:rPr>
                <w:sz w:val="16"/>
                <w:szCs w:val="16"/>
              </w:rPr>
              <w:t>0929</w:t>
            </w:r>
          </w:p>
        </w:tc>
        <w:tc>
          <w:tcPr>
            <w:tcW w:w="427" w:type="dxa"/>
            <w:shd w:val="solid" w:color="FFFFFF" w:fill="auto"/>
          </w:tcPr>
          <w:p w14:paraId="56669D01" w14:textId="120CE2AD" w:rsidR="00E159EA" w:rsidRPr="00DF0E56" w:rsidRDefault="00E159EA" w:rsidP="00DF0E56">
            <w:pPr>
              <w:pStyle w:val="TAR"/>
              <w:rPr>
                <w:sz w:val="16"/>
                <w:szCs w:val="16"/>
              </w:rPr>
            </w:pPr>
            <w:r w:rsidRPr="00DF0E56">
              <w:rPr>
                <w:sz w:val="16"/>
                <w:szCs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Pr="00DF0E56" w:rsidRDefault="00E159EA" w:rsidP="00DF0E56">
            <w:pPr>
              <w:pStyle w:val="TAL"/>
              <w:rPr>
                <w:noProof/>
                <w:sz w:val="16"/>
                <w:szCs w:val="16"/>
                <w:lang w:val="hr-HR"/>
              </w:rPr>
            </w:pPr>
            <w:r w:rsidRPr="00DF0E56">
              <w:rPr>
                <w:noProof/>
                <w:sz w:val="16"/>
                <w:szCs w:val="16"/>
                <w:lang w:val="hr-HR"/>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321B0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Default="0019776C" w:rsidP="00F551F4">
            <w:pPr>
              <w:pStyle w:val="TAC"/>
              <w:rPr>
                <w:sz w:val="16"/>
              </w:rPr>
            </w:pPr>
            <w:r>
              <w:rPr>
                <w:sz w:val="16"/>
              </w:rPr>
              <w:t>CT-103</w:t>
            </w:r>
          </w:p>
        </w:tc>
        <w:tc>
          <w:tcPr>
            <w:tcW w:w="1099" w:type="dxa"/>
            <w:shd w:val="solid" w:color="FFFFFF" w:fill="auto"/>
          </w:tcPr>
          <w:p w14:paraId="1E170B64" w14:textId="3A236F32" w:rsidR="0019776C" w:rsidRDefault="0019776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51CBF6F" w14:textId="69260E00" w:rsidR="0019776C" w:rsidRPr="00DF0E56" w:rsidRDefault="0019776C" w:rsidP="00DF0E56">
            <w:pPr>
              <w:pStyle w:val="TAL"/>
              <w:rPr>
                <w:sz w:val="16"/>
                <w:szCs w:val="16"/>
              </w:rPr>
            </w:pPr>
            <w:r w:rsidRPr="00DF0E56">
              <w:rPr>
                <w:sz w:val="16"/>
                <w:szCs w:val="16"/>
              </w:rPr>
              <w:t>0948</w:t>
            </w:r>
          </w:p>
        </w:tc>
        <w:tc>
          <w:tcPr>
            <w:tcW w:w="427" w:type="dxa"/>
            <w:shd w:val="solid" w:color="FFFFFF" w:fill="auto"/>
          </w:tcPr>
          <w:p w14:paraId="6AE909CC" w14:textId="73F410F4" w:rsidR="0019776C" w:rsidRPr="00DF0E56" w:rsidRDefault="0019776C" w:rsidP="00DF0E56">
            <w:pPr>
              <w:pStyle w:val="TAR"/>
              <w:rPr>
                <w:sz w:val="16"/>
                <w:szCs w:val="16"/>
              </w:rPr>
            </w:pPr>
            <w:r w:rsidRPr="00DF0E56">
              <w:rPr>
                <w:sz w:val="16"/>
                <w:szCs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Pr="00DF0E56" w:rsidRDefault="0019776C" w:rsidP="00DF0E56">
            <w:pPr>
              <w:pStyle w:val="TAL"/>
              <w:rPr>
                <w:noProof/>
                <w:sz w:val="16"/>
                <w:szCs w:val="16"/>
                <w:lang w:val="hr-HR"/>
              </w:rPr>
            </w:pPr>
            <w:r w:rsidRPr="00DF0E56">
              <w:rPr>
                <w:noProof/>
                <w:sz w:val="16"/>
                <w:szCs w:val="16"/>
                <w:lang w:val="hr-HR"/>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321B0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Default="00AB2690" w:rsidP="00F551F4">
            <w:pPr>
              <w:pStyle w:val="TAC"/>
              <w:rPr>
                <w:sz w:val="16"/>
              </w:rPr>
            </w:pPr>
            <w:r>
              <w:rPr>
                <w:sz w:val="16"/>
              </w:rPr>
              <w:t>CT-103</w:t>
            </w:r>
          </w:p>
        </w:tc>
        <w:tc>
          <w:tcPr>
            <w:tcW w:w="1099" w:type="dxa"/>
            <w:shd w:val="solid" w:color="FFFFFF" w:fill="auto"/>
          </w:tcPr>
          <w:p w14:paraId="22FF5659" w14:textId="6466875A" w:rsidR="00AB2690" w:rsidRDefault="00AB269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38A05871" w14:textId="385B1FB5" w:rsidR="00AB2690" w:rsidRPr="00DF0E56" w:rsidRDefault="00AB2690" w:rsidP="00DF0E56">
            <w:pPr>
              <w:pStyle w:val="TAL"/>
              <w:rPr>
                <w:sz w:val="16"/>
                <w:szCs w:val="16"/>
              </w:rPr>
            </w:pPr>
            <w:r w:rsidRPr="00DF0E56">
              <w:rPr>
                <w:sz w:val="16"/>
                <w:szCs w:val="16"/>
              </w:rPr>
              <w:t>0938</w:t>
            </w:r>
          </w:p>
        </w:tc>
        <w:tc>
          <w:tcPr>
            <w:tcW w:w="427" w:type="dxa"/>
            <w:shd w:val="solid" w:color="FFFFFF" w:fill="auto"/>
          </w:tcPr>
          <w:p w14:paraId="7A6DC528" w14:textId="1ADC3E52" w:rsidR="00AB2690" w:rsidRPr="00DF0E56" w:rsidRDefault="00AB2690" w:rsidP="00DF0E56">
            <w:pPr>
              <w:pStyle w:val="TAR"/>
              <w:rPr>
                <w:sz w:val="16"/>
                <w:szCs w:val="16"/>
              </w:rPr>
            </w:pPr>
            <w:r w:rsidRPr="00DF0E56">
              <w:rPr>
                <w:sz w:val="16"/>
                <w:szCs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Pr="00DF0E56" w:rsidRDefault="00AB2690" w:rsidP="00DF0E56">
            <w:pPr>
              <w:pStyle w:val="TAL"/>
              <w:rPr>
                <w:noProof/>
                <w:sz w:val="16"/>
                <w:szCs w:val="16"/>
                <w:lang w:val="hr-HR"/>
              </w:rPr>
            </w:pPr>
            <w:r w:rsidRPr="00DF0E56">
              <w:rPr>
                <w:noProof/>
                <w:sz w:val="16"/>
                <w:szCs w:val="16"/>
                <w:lang w:val="hr-HR"/>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321B0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Default="00D97E7E" w:rsidP="00F551F4">
            <w:pPr>
              <w:pStyle w:val="TAC"/>
              <w:rPr>
                <w:sz w:val="16"/>
              </w:rPr>
            </w:pPr>
            <w:r>
              <w:rPr>
                <w:sz w:val="16"/>
              </w:rPr>
              <w:t>CT-103</w:t>
            </w:r>
          </w:p>
        </w:tc>
        <w:tc>
          <w:tcPr>
            <w:tcW w:w="1099" w:type="dxa"/>
            <w:shd w:val="solid" w:color="FFFFFF" w:fill="auto"/>
          </w:tcPr>
          <w:p w14:paraId="678E29EE" w14:textId="6AFF45C2" w:rsidR="00D97E7E" w:rsidRDefault="00D97E7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2" w:type="dxa"/>
            <w:shd w:val="solid" w:color="FFFFFF" w:fill="auto"/>
          </w:tcPr>
          <w:p w14:paraId="53EB9043" w14:textId="44B50CEC" w:rsidR="00D97E7E" w:rsidRPr="00DF0E56" w:rsidRDefault="00D97E7E" w:rsidP="00DF0E56">
            <w:pPr>
              <w:pStyle w:val="TAL"/>
              <w:rPr>
                <w:sz w:val="16"/>
                <w:szCs w:val="16"/>
              </w:rPr>
            </w:pPr>
            <w:r w:rsidRPr="00DF0E56">
              <w:rPr>
                <w:sz w:val="16"/>
                <w:szCs w:val="16"/>
              </w:rPr>
              <w:t>0921</w:t>
            </w:r>
          </w:p>
        </w:tc>
        <w:tc>
          <w:tcPr>
            <w:tcW w:w="427" w:type="dxa"/>
            <w:shd w:val="solid" w:color="FFFFFF" w:fill="auto"/>
          </w:tcPr>
          <w:p w14:paraId="0F0A3D66" w14:textId="70BDA5DA" w:rsidR="00D97E7E" w:rsidRPr="00DF0E56" w:rsidRDefault="00D97E7E" w:rsidP="00DF0E56">
            <w:pPr>
              <w:pStyle w:val="TAR"/>
              <w:rPr>
                <w:sz w:val="16"/>
                <w:szCs w:val="16"/>
              </w:rPr>
            </w:pPr>
            <w:r w:rsidRPr="00DF0E56">
              <w:rPr>
                <w:sz w:val="16"/>
                <w:szCs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Pr="00DF0E56" w:rsidRDefault="00D97E7E" w:rsidP="00DF0E56">
            <w:pPr>
              <w:pStyle w:val="TAL"/>
              <w:rPr>
                <w:noProof/>
                <w:sz w:val="16"/>
                <w:szCs w:val="16"/>
                <w:lang w:val="hr-HR"/>
              </w:rPr>
            </w:pPr>
            <w:r w:rsidRPr="00DF0E56">
              <w:rPr>
                <w:noProof/>
                <w:sz w:val="16"/>
                <w:szCs w:val="16"/>
                <w:lang w:val="hr-HR"/>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321B0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Default="005C36DA" w:rsidP="00F551F4">
            <w:pPr>
              <w:pStyle w:val="TAC"/>
              <w:rPr>
                <w:sz w:val="16"/>
              </w:rPr>
            </w:pPr>
            <w:r>
              <w:rPr>
                <w:sz w:val="16"/>
              </w:rPr>
              <w:t>CT-103</w:t>
            </w:r>
          </w:p>
        </w:tc>
        <w:tc>
          <w:tcPr>
            <w:tcW w:w="1099" w:type="dxa"/>
            <w:shd w:val="solid" w:color="FFFFFF" w:fill="auto"/>
          </w:tcPr>
          <w:p w14:paraId="77E99C4D" w14:textId="0BEBDEBD" w:rsidR="005C36DA" w:rsidRDefault="005C36D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581E31FA" w14:textId="0788830B" w:rsidR="005C36DA" w:rsidRPr="00DF0E56" w:rsidRDefault="005C36DA" w:rsidP="00DF0E56">
            <w:pPr>
              <w:pStyle w:val="TAL"/>
              <w:rPr>
                <w:sz w:val="16"/>
                <w:szCs w:val="16"/>
              </w:rPr>
            </w:pPr>
            <w:r w:rsidRPr="00DF0E56">
              <w:rPr>
                <w:sz w:val="16"/>
                <w:szCs w:val="16"/>
              </w:rPr>
              <w:t>0946</w:t>
            </w:r>
          </w:p>
        </w:tc>
        <w:tc>
          <w:tcPr>
            <w:tcW w:w="427" w:type="dxa"/>
            <w:shd w:val="solid" w:color="FFFFFF" w:fill="auto"/>
          </w:tcPr>
          <w:p w14:paraId="19703557" w14:textId="1B17F711" w:rsidR="005C36DA" w:rsidRPr="00DF0E56" w:rsidRDefault="005C36DA" w:rsidP="00DF0E56">
            <w:pPr>
              <w:pStyle w:val="TAR"/>
              <w:rPr>
                <w:sz w:val="16"/>
                <w:szCs w:val="16"/>
              </w:rPr>
            </w:pPr>
            <w:r w:rsidRPr="00DF0E56">
              <w:rPr>
                <w:sz w:val="16"/>
                <w:szCs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Pr="00DF0E56" w:rsidRDefault="005C36DA" w:rsidP="00DF0E56">
            <w:pPr>
              <w:pStyle w:val="TAL"/>
              <w:rPr>
                <w:noProof/>
                <w:sz w:val="16"/>
                <w:szCs w:val="16"/>
                <w:lang w:val="hr-HR"/>
              </w:rPr>
            </w:pPr>
            <w:r w:rsidRPr="00DF0E56">
              <w:rPr>
                <w:noProof/>
                <w:sz w:val="16"/>
                <w:szCs w:val="16"/>
                <w:lang w:val="hr-HR"/>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321B0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Default="00E30012" w:rsidP="00F551F4">
            <w:pPr>
              <w:pStyle w:val="TAC"/>
              <w:rPr>
                <w:sz w:val="16"/>
              </w:rPr>
            </w:pPr>
            <w:r>
              <w:rPr>
                <w:sz w:val="16"/>
              </w:rPr>
              <w:t>CT-103</w:t>
            </w:r>
          </w:p>
        </w:tc>
        <w:tc>
          <w:tcPr>
            <w:tcW w:w="1099" w:type="dxa"/>
            <w:shd w:val="solid" w:color="FFFFFF" w:fill="auto"/>
          </w:tcPr>
          <w:p w14:paraId="4CA5B45B" w14:textId="76CE4E3C" w:rsidR="00E30012" w:rsidRDefault="00E300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C04F55B" w14:textId="1FE553E2" w:rsidR="00E30012" w:rsidRPr="00DF0E56" w:rsidRDefault="00E30012" w:rsidP="00DF0E56">
            <w:pPr>
              <w:pStyle w:val="TAL"/>
              <w:rPr>
                <w:sz w:val="16"/>
                <w:szCs w:val="16"/>
              </w:rPr>
            </w:pPr>
            <w:r w:rsidRPr="00DF0E56">
              <w:rPr>
                <w:sz w:val="16"/>
                <w:szCs w:val="16"/>
              </w:rPr>
              <w:t>0931</w:t>
            </w:r>
          </w:p>
        </w:tc>
        <w:tc>
          <w:tcPr>
            <w:tcW w:w="427" w:type="dxa"/>
            <w:shd w:val="solid" w:color="FFFFFF" w:fill="auto"/>
          </w:tcPr>
          <w:p w14:paraId="354565EC" w14:textId="3BCFC2C5" w:rsidR="00E30012" w:rsidRPr="00DF0E56" w:rsidRDefault="00E30012" w:rsidP="00DF0E56">
            <w:pPr>
              <w:pStyle w:val="TAR"/>
              <w:rPr>
                <w:sz w:val="16"/>
                <w:szCs w:val="16"/>
              </w:rPr>
            </w:pPr>
            <w:r w:rsidRPr="00DF0E56">
              <w:rPr>
                <w:sz w:val="16"/>
                <w:szCs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Pr="00DF0E56" w:rsidRDefault="00E30012" w:rsidP="00DF0E56">
            <w:pPr>
              <w:pStyle w:val="TAL"/>
              <w:rPr>
                <w:noProof/>
                <w:sz w:val="16"/>
                <w:szCs w:val="16"/>
                <w:lang w:val="hr-HR"/>
              </w:rPr>
            </w:pPr>
            <w:r w:rsidRPr="00DF0E56">
              <w:rPr>
                <w:noProof/>
                <w:sz w:val="16"/>
                <w:szCs w:val="16"/>
                <w:lang w:val="hr-HR"/>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321B0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Default="0062344F" w:rsidP="00F551F4">
            <w:pPr>
              <w:pStyle w:val="TAC"/>
              <w:rPr>
                <w:sz w:val="16"/>
              </w:rPr>
            </w:pPr>
            <w:r>
              <w:rPr>
                <w:sz w:val="16"/>
              </w:rPr>
              <w:t>CT-103</w:t>
            </w:r>
          </w:p>
        </w:tc>
        <w:tc>
          <w:tcPr>
            <w:tcW w:w="1099" w:type="dxa"/>
            <w:shd w:val="solid" w:color="FFFFFF" w:fill="auto"/>
          </w:tcPr>
          <w:p w14:paraId="29FB8C79" w14:textId="276C8357" w:rsidR="0062344F" w:rsidRDefault="0062344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3248BC13" w14:textId="07967A87" w:rsidR="0062344F" w:rsidRPr="00DF0E56" w:rsidRDefault="0062344F" w:rsidP="00DF0E56">
            <w:pPr>
              <w:pStyle w:val="TAL"/>
              <w:rPr>
                <w:sz w:val="16"/>
                <w:szCs w:val="16"/>
              </w:rPr>
            </w:pPr>
            <w:r w:rsidRPr="00DF0E56">
              <w:rPr>
                <w:sz w:val="16"/>
                <w:szCs w:val="16"/>
              </w:rPr>
              <w:t>0933</w:t>
            </w:r>
          </w:p>
        </w:tc>
        <w:tc>
          <w:tcPr>
            <w:tcW w:w="427" w:type="dxa"/>
            <w:shd w:val="solid" w:color="FFFFFF" w:fill="auto"/>
          </w:tcPr>
          <w:p w14:paraId="2B63EEA2" w14:textId="32E74B62" w:rsidR="0062344F" w:rsidRPr="00DF0E56" w:rsidRDefault="0062344F" w:rsidP="00DF0E56">
            <w:pPr>
              <w:pStyle w:val="TAR"/>
              <w:rPr>
                <w:sz w:val="16"/>
                <w:szCs w:val="16"/>
              </w:rPr>
            </w:pPr>
            <w:r w:rsidRPr="00DF0E56">
              <w:rPr>
                <w:sz w:val="16"/>
                <w:szCs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Pr="00DF0E56" w:rsidRDefault="0062344F" w:rsidP="00DF0E56">
            <w:pPr>
              <w:pStyle w:val="TAL"/>
              <w:rPr>
                <w:noProof/>
                <w:sz w:val="16"/>
                <w:szCs w:val="16"/>
                <w:lang w:val="hr-HR"/>
              </w:rPr>
            </w:pPr>
            <w:r w:rsidRPr="00DF0E56">
              <w:rPr>
                <w:noProof/>
                <w:sz w:val="16"/>
                <w:szCs w:val="16"/>
                <w:lang w:val="hr-HR"/>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321B0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Default="00C0464A" w:rsidP="00F551F4">
            <w:pPr>
              <w:pStyle w:val="TAC"/>
              <w:rPr>
                <w:sz w:val="16"/>
              </w:rPr>
            </w:pPr>
            <w:r>
              <w:rPr>
                <w:sz w:val="16"/>
              </w:rPr>
              <w:t>CT-103</w:t>
            </w:r>
          </w:p>
        </w:tc>
        <w:tc>
          <w:tcPr>
            <w:tcW w:w="1099" w:type="dxa"/>
            <w:shd w:val="solid" w:color="FFFFFF" w:fill="auto"/>
          </w:tcPr>
          <w:p w14:paraId="452841BD" w14:textId="5672A740" w:rsidR="00C0464A" w:rsidRDefault="00C046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46EDC02" w14:textId="70DD35FC" w:rsidR="00C0464A" w:rsidRPr="00DF0E56" w:rsidRDefault="00C0464A" w:rsidP="00DF0E56">
            <w:pPr>
              <w:pStyle w:val="TAL"/>
              <w:rPr>
                <w:sz w:val="16"/>
                <w:szCs w:val="16"/>
              </w:rPr>
            </w:pPr>
            <w:r w:rsidRPr="00DF0E56">
              <w:rPr>
                <w:sz w:val="16"/>
                <w:szCs w:val="16"/>
              </w:rPr>
              <w:t>0947</w:t>
            </w:r>
          </w:p>
        </w:tc>
        <w:tc>
          <w:tcPr>
            <w:tcW w:w="427" w:type="dxa"/>
            <w:shd w:val="solid" w:color="FFFFFF" w:fill="auto"/>
          </w:tcPr>
          <w:p w14:paraId="1BFB053B" w14:textId="716D019A" w:rsidR="00C0464A" w:rsidRPr="00DF0E56" w:rsidRDefault="00C0464A" w:rsidP="00DF0E56">
            <w:pPr>
              <w:pStyle w:val="TAR"/>
              <w:rPr>
                <w:sz w:val="16"/>
                <w:szCs w:val="16"/>
              </w:rPr>
            </w:pPr>
            <w:r w:rsidRPr="00DF0E56">
              <w:rPr>
                <w:sz w:val="16"/>
                <w:szCs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Pr="00DF0E56" w:rsidRDefault="00C0464A" w:rsidP="00DF0E56">
            <w:pPr>
              <w:pStyle w:val="TAL"/>
              <w:rPr>
                <w:noProof/>
                <w:sz w:val="16"/>
                <w:szCs w:val="16"/>
                <w:lang w:val="hr-HR"/>
              </w:rPr>
            </w:pPr>
            <w:r w:rsidRPr="00DF0E56">
              <w:rPr>
                <w:noProof/>
                <w:sz w:val="16"/>
                <w:szCs w:val="16"/>
                <w:lang w:val="hr-HR"/>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321B0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Default="00580BDE" w:rsidP="00F551F4">
            <w:pPr>
              <w:pStyle w:val="TAC"/>
              <w:rPr>
                <w:sz w:val="16"/>
              </w:rPr>
            </w:pPr>
            <w:r>
              <w:rPr>
                <w:sz w:val="16"/>
              </w:rPr>
              <w:t>CT-103</w:t>
            </w:r>
          </w:p>
        </w:tc>
        <w:tc>
          <w:tcPr>
            <w:tcW w:w="1099" w:type="dxa"/>
            <w:shd w:val="solid" w:color="FFFFFF" w:fill="auto"/>
          </w:tcPr>
          <w:p w14:paraId="7B67B460" w14:textId="0951F0BD" w:rsidR="00580BDE" w:rsidRDefault="00580B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7FB41F" w14:textId="10913EA6" w:rsidR="00580BDE" w:rsidRPr="00DF0E56" w:rsidRDefault="00580BDE" w:rsidP="00DF0E56">
            <w:pPr>
              <w:pStyle w:val="TAL"/>
              <w:rPr>
                <w:sz w:val="16"/>
                <w:szCs w:val="16"/>
              </w:rPr>
            </w:pPr>
            <w:r w:rsidRPr="00DF0E56">
              <w:rPr>
                <w:sz w:val="16"/>
                <w:szCs w:val="16"/>
              </w:rPr>
              <w:t>0945</w:t>
            </w:r>
          </w:p>
        </w:tc>
        <w:tc>
          <w:tcPr>
            <w:tcW w:w="427" w:type="dxa"/>
            <w:shd w:val="solid" w:color="FFFFFF" w:fill="auto"/>
          </w:tcPr>
          <w:p w14:paraId="422DDCCF" w14:textId="2F1D1AE8" w:rsidR="00580BDE" w:rsidRPr="00DF0E56" w:rsidRDefault="00580BDE" w:rsidP="00DF0E56">
            <w:pPr>
              <w:pStyle w:val="TAR"/>
              <w:rPr>
                <w:sz w:val="16"/>
                <w:szCs w:val="16"/>
              </w:rPr>
            </w:pPr>
            <w:r w:rsidRPr="00DF0E56">
              <w:rPr>
                <w:sz w:val="16"/>
                <w:szCs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Pr="00DF0E56" w:rsidRDefault="00580BDE" w:rsidP="00DF0E56">
            <w:pPr>
              <w:pStyle w:val="TAL"/>
              <w:rPr>
                <w:noProof/>
                <w:sz w:val="16"/>
                <w:szCs w:val="16"/>
                <w:lang w:val="hr-HR"/>
              </w:rPr>
            </w:pPr>
            <w:r w:rsidRPr="00DF0E56">
              <w:rPr>
                <w:noProof/>
                <w:sz w:val="16"/>
                <w:szCs w:val="16"/>
                <w:lang w:val="hr-HR"/>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321B0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Default="00994BCB" w:rsidP="00F551F4">
            <w:pPr>
              <w:pStyle w:val="TAC"/>
              <w:rPr>
                <w:sz w:val="16"/>
              </w:rPr>
            </w:pPr>
            <w:r>
              <w:rPr>
                <w:sz w:val="16"/>
              </w:rPr>
              <w:t>CT-103</w:t>
            </w:r>
          </w:p>
        </w:tc>
        <w:tc>
          <w:tcPr>
            <w:tcW w:w="1099" w:type="dxa"/>
            <w:shd w:val="solid" w:color="FFFFFF" w:fill="auto"/>
          </w:tcPr>
          <w:p w14:paraId="1C6C77B2" w14:textId="36CA966A" w:rsidR="00994BCB" w:rsidRDefault="00994BC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w:t>
            </w:r>
          </w:p>
        </w:tc>
        <w:tc>
          <w:tcPr>
            <w:tcW w:w="502" w:type="dxa"/>
            <w:shd w:val="solid" w:color="FFFFFF" w:fill="auto"/>
          </w:tcPr>
          <w:p w14:paraId="0838A0D7" w14:textId="1A4F9B80" w:rsidR="00994BCB" w:rsidRPr="00DF0E56" w:rsidRDefault="00994BCB" w:rsidP="00DF0E56">
            <w:pPr>
              <w:pStyle w:val="TAL"/>
              <w:rPr>
                <w:sz w:val="16"/>
                <w:szCs w:val="16"/>
              </w:rPr>
            </w:pPr>
            <w:r w:rsidRPr="00DF0E56">
              <w:rPr>
                <w:sz w:val="16"/>
                <w:szCs w:val="16"/>
              </w:rPr>
              <w:t>0923</w:t>
            </w:r>
          </w:p>
        </w:tc>
        <w:tc>
          <w:tcPr>
            <w:tcW w:w="427" w:type="dxa"/>
            <w:shd w:val="solid" w:color="FFFFFF" w:fill="auto"/>
          </w:tcPr>
          <w:p w14:paraId="7F7EFBEB" w14:textId="7B0D39BD" w:rsidR="00994BCB" w:rsidRPr="00DF0E56" w:rsidRDefault="00994BCB" w:rsidP="00DF0E56">
            <w:pPr>
              <w:pStyle w:val="TAR"/>
              <w:rPr>
                <w:sz w:val="16"/>
                <w:szCs w:val="16"/>
              </w:rPr>
            </w:pPr>
            <w:r w:rsidRPr="00DF0E56">
              <w:rPr>
                <w:sz w:val="16"/>
                <w:szCs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Pr="00DF0E56" w:rsidRDefault="00994BCB" w:rsidP="00DF0E56">
            <w:pPr>
              <w:pStyle w:val="TAL"/>
              <w:rPr>
                <w:noProof/>
                <w:sz w:val="16"/>
                <w:szCs w:val="16"/>
                <w:lang w:val="hr-HR"/>
              </w:rPr>
            </w:pPr>
            <w:r w:rsidRPr="00DF0E56">
              <w:rPr>
                <w:noProof/>
                <w:sz w:val="16"/>
                <w:szCs w:val="16"/>
                <w:lang w:val="hr-HR"/>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321B0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Default="00B84145" w:rsidP="00F551F4">
            <w:pPr>
              <w:pStyle w:val="TAC"/>
              <w:rPr>
                <w:sz w:val="16"/>
              </w:rPr>
            </w:pPr>
            <w:r>
              <w:rPr>
                <w:sz w:val="16"/>
              </w:rPr>
              <w:t>CT-103</w:t>
            </w:r>
          </w:p>
        </w:tc>
        <w:tc>
          <w:tcPr>
            <w:tcW w:w="1099" w:type="dxa"/>
            <w:shd w:val="solid" w:color="FFFFFF" w:fill="auto"/>
          </w:tcPr>
          <w:p w14:paraId="792BCECD" w14:textId="75DAE2FD" w:rsidR="00B84145" w:rsidRDefault="00B8414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20A983BD" w14:textId="7C4915A9" w:rsidR="00B84145" w:rsidRPr="00DF0E56" w:rsidRDefault="00B84145" w:rsidP="00DF0E56">
            <w:pPr>
              <w:pStyle w:val="TAL"/>
              <w:rPr>
                <w:sz w:val="16"/>
                <w:szCs w:val="16"/>
              </w:rPr>
            </w:pPr>
            <w:r w:rsidRPr="00DF0E56">
              <w:rPr>
                <w:sz w:val="16"/>
                <w:szCs w:val="16"/>
              </w:rPr>
              <w:t>0937</w:t>
            </w:r>
          </w:p>
        </w:tc>
        <w:tc>
          <w:tcPr>
            <w:tcW w:w="427" w:type="dxa"/>
            <w:shd w:val="solid" w:color="FFFFFF" w:fill="auto"/>
          </w:tcPr>
          <w:p w14:paraId="222FA77A" w14:textId="1AD0FF8A" w:rsidR="00B84145" w:rsidRPr="00DF0E56" w:rsidRDefault="00B84145" w:rsidP="00DF0E56">
            <w:pPr>
              <w:pStyle w:val="TAR"/>
              <w:rPr>
                <w:sz w:val="16"/>
                <w:szCs w:val="16"/>
              </w:rPr>
            </w:pPr>
            <w:r w:rsidRPr="00DF0E56">
              <w:rPr>
                <w:sz w:val="16"/>
                <w:szCs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Pr="00DF0E56" w:rsidRDefault="00B84145" w:rsidP="00DF0E56">
            <w:pPr>
              <w:pStyle w:val="TAL"/>
              <w:rPr>
                <w:noProof/>
                <w:sz w:val="16"/>
                <w:szCs w:val="16"/>
                <w:lang w:val="hr-HR"/>
              </w:rPr>
            </w:pPr>
            <w:r w:rsidRPr="00DF0E56">
              <w:rPr>
                <w:noProof/>
                <w:sz w:val="16"/>
                <w:szCs w:val="16"/>
                <w:lang w:val="hr-HR"/>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321B0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Default="00E844DB" w:rsidP="00F551F4">
            <w:pPr>
              <w:pStyle w:val="TAC"/>
              <w:rPr>
                <w:sz w:val="16"/>
              </w:rPr>
            </w:pPr>
            <w:r>
              <w:rPr>
                <w:sz w:val="16"/>
              </w:rPr>
              <w:t>CT-104</w:t>
            </w:r>
          </w:p>
        </w:tc>
        <w:tc>
          <w:tcPr>
            <w:tcW w:w="1099" w:type="dxa"/>
            <w:shd w:val="solid" w:color="FFFFFF" w:fill="auto"/>
          </w:tcPr>
          <w:p w14:paraId="0451FC49" w14:textId="6847CBAE" w:rsidR="00E844DB" w:rsidRDefault="00E844D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584829B3" w14:textId="4AA8888F" w:rsidR="00E844DB" w:rsidRPr="00DF0E56" w:rsidRDefault="00E844DB" w:rsidP="00DF0E56">
            <w:pPr>
              <w:pStyle w:val="TAL"/>
              <w:rPr>
                <w:sz w:val="16"/>
                <w:szCs w:val="16"/>
              </w:rPr>
            </w:pPr>
            <w:r w:rsidRPr="00DF0E56">
              <w:rPr>
                <w:sz w:val="16"/>
                <w:szCs w:val="16"/>
              </w:rPr>
              <w:t>0951</w:t>
            </w:r>
          </w:p>
        </w:tc>
        <w:tc>
          <w:tcPr>
            <w:tcW w:w="427" w:type="dxa"/>
            <w:shd w:val="solid" w:color="FFFFFF" w:fill="auto"/>
          </w:tcPr>
          <w:p w14:paraId="6374A62C" w14:textId="3E8BB4A9" w:rsidR="00E844DB" w:rsidRPr="00DF0E56" w:rsidRDefault="00E844DB" w:rsidP="00DF0E56">
            <w:pPr>
              <w:pStyle w:val="TAR"/>
              <w:rPr>
                <w:sz w:val="16"/>
                <w:szCs w:val="16"/>
              </w:rPr>
            </w:pPr>
            <w:r w:rsidRPr="00DF0E56">
              <w:rPr>
                <w:sz w:val="16"/>
                <w:szCs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Pr="00DF0E56" w:rsidRDefault="00E844DB" w:rsidP="00DF0E56">
            <w:pPr>
              <w:pStyle w:val="TAL"/>
              <w:rPr>
                <w:noProof/>
                <w:sz w:val="16"/>
                <w:szCs w:val="16"/>
                <w:lang w:val="hr-HR"/>
              </w:rPr>
            </w:pPr>
            <w:r w:rsidRPr="00DF0E56">
              <w:rPr>
                <w:noProof/>
                <w:sz w:val="16"/>
                <w:szCs w:val="16"/>
                <w:lang w:val="hr-HR"/>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321B0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Default="009757E6" w:rsidP="00F551F4">
            <w:pPr>
              <w:pStyle w:val="TAC"/>
              <w:rPr>
                <w:sz w:val="16"/>
              </w:rPr>
            </w:pPr>
            <w:r>
              <w:rPr>
                <w:sz w:val="16"/>
              </w:rPr>
              <w:t>CT-104</w:t>
            </w:r>
          </w:p>
        </w:tc>
        <w:tc>
          <w:tcPr>
            <w:tcW w:w="1099" w:type="dxa"/>
            <w:shd w:val="solid" w:color="FFFFFF" w:fill="auto"/>
          </w:tcPr>
          <w:p w14:paraId="49416E38" w14:textId="0CDD8821" w:rsidR="009757E6" w:rsidRDefault="009757E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6E2E27AB" w14:textId="4AA2F1E3" w:rsidR="009757E6" w:rsidRPr="00DF0E56" w:rsidRDefault="009757E6" w:rsidP="00DF0E56">
            <w:pPr>
              <w:pStyle w:val="TAL"/>
              <w:rPr>
                <w:sz w:val="16"/>
                <w:szCs w:val="16"/>
              </w:rPr>
            </w:pPr>
            <w:r w:rsidRPr="00DF0E56">
              <w:rPr>
                <w:sz w:val="16"/>
                <w:szCs w:val="16"/>
              </w:rPr>
              <w:t>0956</w:t>
            </w:r>
          </w:p>
        </w:tc>
        <w:tc>
          <w:tcPr>
            <w:tcW w:w="427" w:type="dxa"/>
            <w:shd w:val="solid" w:color="FFFFFF" w:fill="auto"/>
          </w:tcPr>
          <w:p w14:paraId="7BB4C1CE" w14:textId="68266B74" w:rsidR="009757E6" w:rsidRPr="00DF0E56" w:rsidRDefault="009757E6" w:rsidP="00DF0E56">
            <w:pPr>
              <w:pStyle w:val="TAR"/>
              <w:rPr>
                <w:sz w:val="16"/>
                <w:szCs w:val="16"/>
              </w:rPr>
            </w:pPr>
            <w:r w:rsidRPr="00DF0E56">
              <w:rPr>
                <w:sz w:val="16"/>
                <w:szCs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Pr="00DF0E56" w:rsidRDefault="009757E6" w:rsidP="00DF0E56">
            <w:pPr>
              <w:pStyle w:val="TAL"/>
              <w:rPr>
                <w:noProof/>
                <w:sz w:val="16"/>
                <w:szCs w:val="16"/>
                <w:lang w:val="hr-HR"/>
              </w:rPr>
            </w:pPr>
            <w:r w:rsidRPr="00DF0E56">
              <w:rPr>
                <w:noProof/>
                <w:sz w:val="16"/>
                <w:szCs w:val="16"/>
                <w:lang w:val="hr-HR"/>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321B0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Default="00D86A3D" w:rsidP="00F551F4">
            <w:pPr>
              <w:pStyle w:val="TAC"/>
              <w:rPr>
                <w:sz w:val="16"/>
              </w:rPr>
            </w:pPr>
            <w:r>
              <w:rPr>
                <w:sz w:val="16"/>
              </w:rPr>
              <w:t>CT-104</w:t>
            </w:r>
          </w:p>
        </w:tc>
        <w:tc>
          <w:tcPr>
            <w:tcW w:w="1099" w:type="dxa"/>
            <w:shd w:val="solid" w:color="FFFFFF" w:fill="auto"/>
          </w:tcPr>
          <w:p w14:paraId="2B77D51B" w14:textId="7CFAB469" w:rsidR="00D86A3D" w:rsidRDefault="00D86A3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2F3745FA" w14:textId="11DC2EA5" w:rsidR="00D86A3D" w:rsidRPr="00DF0E56" w:rsidRDefault="00D86A3D" w:rsidP="00DF0E56">
            <w:pPr>
              <w:pStyle w:val="TAL"/>
              <w:rPr>
                <w:sz w:val="16"/>
                <w:szCs w:val="16"/>
              </w:rPr>
            </w:pPr>
            <w:r w:rsidRPr="00DF0E56">
              <w:rPr>
                <w:sz w:val="16"/>
                <w:szCs w:val="16"/>
              </w:rPr>
              <w:t>0961</w:t>
            </w:r>
          </w:p>
        </w:tc>
        <w:tc>
          <w:tcPr>
            <w:tcW w:w="427" w:type="dxa"/>
            <w:shd w:val="solid" w:color="FFFFFF" w:fill="auto"/>
          </w:tcPr>
          <w:p w14:paraId="76844123" w14:textId="46F63374" w:rsidR="00D86A3D" w:rsidRPr="00DF0E56" w:rsidRDefault="00D86A3D" w:rsidP="00DF0E56">
            <w:pPr>
              <w:pStyle w:val="TAR"/>
              <w:rPr>
                <w:sz w:val="16"/>
                <w:szCs w:val="16"/>
              </w:rPr>
            </w:pPr>
            <w:r w:rsidRPr="00DF0E56">
              <w:rPr>
                <w:sz w:val="16"/>
                <w:szCs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Pr="00DF0E56" w:rsidRDefault="00D86A3D" w:rsidP="00DF0E56">
            <w:pPr>
              <w:pStyle w:val="TAL"/>
              <w:rPr>
                <w:noProof/>
                <w:sz w:val="16"/>
                <w:szCs w:val="16"/>
                <w:lang w:val="hr-HR"/>
              </w:rPr>
            </w:pPr>
            <w:r w:rsidRPr="00DF0E56">
              <w:rPr>
                <w:noProof/>
                <w:sz w:val="16"/>
                <w:szCs w:val="16"/>
                <w:lang w:val="hr-HR"/>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321B0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Default="00573797" w:rsidP="00F551F4">
            <w:pPr>
              <w:pStyle w:val="TAC"/>
              <w:rPr>
                <w:sz w:val="16"/>
              </w:rPr>
            </w:pPr>
            <w:r>
              <w:rPr>
                <w:sz w:val="16"/>
              </w:rPr>
              <w:t>CT-104</w:t>
            </w:r>
          </w:p>
        </w:tc>
        <w:tc>
          <w:tcPr>
            <w:tcW w:w="1099" w:type="dxa"/>
            <w:shd w:val="solid" w:color="FFFFFF" w:fill="auto"/>
          </w:tcPr>
          <w:p w14:paraId="357BD1DF" w14:textId="10AEE022" w:rsidR="00573797" w:rsidRDefault="0057379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6A2F209D" w14:textId="48EB1B8B" w:rsidR="00573797" w:rsidRPr="00DF0E56" w:rsidRDefault="00573797" w:rsidP="00DF0E56">
            <w:pPr>
              <w:pStyle w:val="TAL"/>
              <w:rPr>
                <w:sz w:val="16"/>
                <w:szCs w:val="16"/>
              </w:rPr>
            </w:pPr>
            <w:r w:rsidRPr="00DF0E56">
              <w:rPr>
                <w:sz w:val="16"/>
                <w:szCs w:val="16"/>
              </w:rPr>
              <w:t>0965</w:t>
            </w:r>
          </w:p>
        </w:tc>
        <w:tc>
          <w:tcPr>
            <w:tcW w:w="427" w:type="dxa"/>
            <w:shd w:val="solid" w:color="FFFFFF" w:fill="auto"/>
          </w:tcPr>
          <w:p w14:paraId="2D03279D" w14:textId="7E8C8CFE" w:rsidR="00573797" w:rsidRPr="00DF0E56" w:rsidRDefault="00573797" w:rsidP="00DF0E56">
            <w:pPr>
              <w:pStyle w:val="TAR"/>
              <w:rPr>
                <w:sz w:val="16"/>
                <w:szCs w:val="16"/>
              </w:rPr>
            </w:pPr>
            <w:r w:rsidRPr="00DF0E56">
              <w:rPr>
                <w:sz w:val="16"/>
                <w:szCs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Pr="00DF0E56" w:rsidRDefault="00573797" w:rsidP="00DF0E56">
            <w:pPr>
              <w:pStyle w:val="TAL"/>
              <w:rPr>
                <w:noProof/>
                <w:sz w:val="16"/>
                <w:szCs w:val="16"/>
                <w:lang w:val="hr-HR"/>
              </w:rPr>
            </w:pPr>
            <w:r w:rsidRPr="00DF0E56">
              <w:rPr>
                <w:noProof/>
                <w:sz w:val="16"/>
                <w:szCs w:val="16"/>
                <w:lang w:val="hr-HR"/>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321B0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Default="0076734A" w:rsidP="00F551F4">
            <w:pPr>
              <w:pStyle w:val="TAC"/>
              <w:rPr>
                <w:sz w:val="16"/>
              </w:rPr>
            </w:pPr>
            <w:r>
              <w:rPr>
                <w:sz w:val="16"/>
              </w:rPr>
              <w:t>CT-104</w:t>
            </w:r>
          </w:p>
        </w:tc>
        <w:tc>
          <w:tcPr>
            <w:tcW w:w="1099" w:type="dxa"/>
            <w:shd w:val="solid" w:color="FFFFFF" w:fill="auto"/>
          </w:tcPr>
          <w:p w14:paraId="7FB91C3E" w14:textId="326674AD" w:rsidR="0076734A" w:rsidRDefault="007673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B7D7F44" w14:textId="3CD8F536" w:rsidR="0076734A" w:rsidRPr="00DF0E56" w:rsidRDefault="0076734A" w:rsidP="00DF0E56">
            <w:pPr>
              <w:pStyle w:val="TAL"/>
              <w:rPr>
                <w:sz w:val="16"/>
                <w:szCs w:val="16"/>
              </w:rPr>
            </w:pPr>
            <w:r w:rsidRPr="00DF0E56">
              <w:rPr>
                <w:sz w:val="16"/>
                <w:szCs w:val="16"/>
              </w:rPr>
              <w:t>0966</w:t>
            </w:r>
          </w:p>
        </w:tc>
        <w:tc>
          <w:tcPr>
            <w:tcW w:w="427" w:type="dxa"/>
            <w:shd w:val="solid" w:color="FFFFFF" w:fill="auto"/>
          </w:tcPr>
          <w:p w14:paraId="18884094" w14:textId="6A43FED1" w:rsidR="0076734A" w:rsidRPr="00DF0E56" w:rsidRDefault="0076734A" w:rsidP="00DF0E56">
            <w:pPr>
              <w:pStyle w:val="TAR"/>
              <w:rPr>
                <w:sz w:val="16"/>
                <w:szCs w:val="16"/>
              </w:rPr>
            </w:pPr>
            <w:r w:rsidRPr="00DF0E56">
              <w:rPr>
                <w:sz w:val="16"/>
                <w:szCs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Pr="00DF0E56" w:rsidRDefault="0076734A" w:rsidP="00DF0E56">
            <w:pPr>
              <w:pStyle w:val="TAL"/>
              <w:rPr>
                <w:noProof/>
                <w:sz w:val="16"/>
                <w:szCs w:val="16"/>
                <w:lang w:val="hr-HR"/>
              </w:rPr>
            </w:pPr>
            <w:r w:rsidRPr="00DF0E56">
              <w:rPr>
                <w:noProof/>
                <w:sz w:val="16"/>
                <w:szCs w:val="16"/>
                <w:lang w:val="hr-HR"/>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321B0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Default="00355C83" w:rsidP="00F551F4">
            <w:pPr>
              <w:pStyle w:val="TAC"/>
              <w:rPr>
                <w:sz w:val="16"/>
              </w:rPr>
            </w:pPr>
            <w:r>
              <w:rPr>
                <w:sz w:val="16"/>
              </w:rPr>
              <w:t>CT-104</w:t>
            </w:r>
          </w:p>
        </w:tc>
        <w:tc>
          <w:tcPr>
            <w:tcW w:w="1099" w:type="dxa"/>
            <w:shd w:val="solid" w:color="FFFFFF" w:fill="auto"/>
          </w:tcPr>
          <w:p w14:paraId="6602FF81" w14:textId="2A46DEF4" w:rsidR="00355C83" w:rsidRDefault="00355C8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1C10F60C" w14:textId="2121E294" w:rsidR="00355C83" w:rsidRPr="00DF0E56" w:rsidRDefault="00355C83" w:rsidP="00DF0E56">
            <w:pPr>
              <w:pStyle w:val="TAL"/>
              <w:rPr>
                <w:sz w:val="16"/>
                <w:szCs w:val="16"/>
              </w:rPr>
            </w:pPr>
            <w:r w:rsidRPr="00DF0E56">
              <w:rPr>
                <w:sz w:val="16"/>
                <w:szCs w:val="16"/>
              </w:rPr>
              <w:t>0967</w:t>
            </w:r>
          </w:p>
        </w:tc>
        <w:tc>
          <w:tcPr>
            <w:tcW w:w="427" w:type="dxa"/>
            <w:shd w:val="solid" w:color="FFFFFF" w:fill="auto"/>
          </w:tcPr>
          <w:p w14:paraId="51BBD957" w14:textId="2BFDFC24" w:rsidR="00355C83" w:rsidRPr="00DF0E56" w:rsidRDefault="00355C83" w:rsidP="00DF0E56">
            <w:pPr>
              <w:pStyle w:val="TAR"/>
              <w:rPr>
                <w:sz w:val="16"/>
                <w:szCs w:val="16"/>
              </w:rPr>
            </w:pPr>
            <w:r w:rsidRPr="00DF0E56">
              <w:rPr>
                <w:sz w:val="16"/>
                <w:szCs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Pr="00DF0E56" w:rsidRDefault="00355C83" w:rsidP="00DF0E56">
            <w:pPr>
              <w:pStyle w:val="TAL"/>
              <w:rPr>
                <w:noProof/>
                <w:sz w:val="16"/>
                <w:szCs w:val="16"/>
                <w:lang w:val="hr-HR"/>
              </w:rPr>
            </w:pPr>
            <w:r w:rsidRPr="00DF0E56">
              <w:rPr>
                <w:noProof/>
                <w:sz w:val="16"/>
                <w:szCs w:val="16"/>
                <w:lang w:val="hr-HR"/>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321B0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Default="006605DE" w:rsidP="00F551F4">
            <w:pPr>
              <w:pStyle w:val="TAC"/>
              <w:rPr>
                <w:sz w:val="16"/>
              </w:rPr>
            </w:pPr>
            <w:r>
              <w:rPr>
                <w:sz w:val="16"/>
              </w:rPr>
              <w:t>CT-104</w:t>
            </w:r>
          </w:p>
        </w:tc>
        <w:tc>
          <w:tcPr>
            <w:tcW w:w="1099" w:type="dxa"/>
            <w:shd w:val="solid" w:color="FFFFFF" w:fill="auto"/>
          </w:tcPr>
          <w:p w14:paraId="3FA40877" w14:textId="571B379A" w:rsidR="006605DE" w:rsidRDefault="006605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12E58278" w14:textId="0F62DC16" w:rsidR="006605DE" w:rsidRPr="00DF0E56" w:rsidRDefault="006605DE" w:rsidP="00DF0E56">
            <w:pPr>
              <w:pStyle w:val="TAL"/>
              <w:rPr>
                <w:sz w:val="16"/>
                <w:szCs w:val="16"/>
              </w:rPr>
            </w:pPr>
            <w:r w:rsidRPr="00DF0E56">
              <w:rPr>
                <w:sz w:val="16"/>
                <w:szCs w:val="16"/>
              </w:rPr>
              <w:t>0955</w:t>
            </w:r>
          </w:p>
        </w:tc>
        <w:tc>
          <w:tcPr>
            <w:tcW w:w="427" w:type="dxa"/>
            <w:shd w:val="solid" w:color="FFFFFF" w:fill="auto"/>
          </w:tcPr>
          <w:p w14:paraId="09CAE2C7" w14:textId="5EA1F582" w:rsidR="006605DE" w:rsidRPr="00DF0E56" w:rsidRDefault="006605DE" w:rsidP="00DF0E56">
            <w:pPr>
              <w:pStyle w:val="TAR"/>
              <w:rPr>
                <w:sz w:val="16"/>
                <w:szCs w:val="16"/>
              </w:rPr>
            </w:pPr>
            <w:r w:rsidRPr="00DF0E56">
              <w:rPr>
                <w:sz w:val="16"/>
                <w:szCs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Pr="00DF0E56" w:rsidRDefault="006605DE" w:rsidP="00DF0E56">
            <w:pPr>
              <w:pStyle w:val="TAL"/>
              <w:rPr>
                <w:noProof/>
                <w:sz w:val="16"/>
                <w:szCs w:val="16"/>
                <w:lang w:val="hr-HR"/>
              </w:rPr>
            </w:pPr>
            <w:r w:rsidRPr="00DF0E56">
              <w:rPr>
                <w:noProof/>
                <w:sz w:val="16"/>
                <w:szCs w:val="16"/>
                <w:lang w:val="hr-HR"/>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321B0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Default="005E6E31" w:rsidP="00F551F4">
            <w:pPr>
              <w:pStyle w:val="TAC"/>
              <w:rPr>
                <w:sz w:val="16"/>
              </w:rPr>
            </w:pPr>
            <w:r>
              <w:rPr>
                <w:sz w:val="16"/>
              </w:rPr>
              <w:t>CT-104</w:t>
            </w:r>
          </w:p>
        </w:tc>
        <w:tc>
          <w:tcPr>
            <w:tcW w:w="1099" w:type="dxa"/>
            <w:shd w:val="solid" w:color="FFFFFF" w:fill="auto"/>
          </w:tcPr>
          <w:p w14:paraId="1C885C7C" w14:textId="24E11DE9" w:rsidR="005E6E31" w:rsidRDefault="005E6E31"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3650CAA1" w14:textId="21EDD636" w:rsidR="005E6E31" w:rsidRPr="00DF0E56" w:rsidRDefault="005E6E31" w:rsidP="00DF0E56">
            <w:pPr>
              <w:pStyle w:val="TAL"/>
              <w:rPr>
                <w:sz w:val="16"/>
                <w:szCs w:val="16"/>
              </w:rPr>
            </w:pPr>
            <w:r w:rsidRPr="00DF0E56">
              <w:rPr>
                <w:sz w:val="16"/>
                <w:szCs w:val="16"/>
              </w:rPr>
              <w:t>0957</w:t>
            </w:r>
          </w:p>
        </w:tc>
        <w:tc>
          <w:tcPr>
            <w:tcW w:w="427" w:type="dxa"/>
            <w:shd w:val="solid" w:color="FFFFFF" w:fill="auto"/>
          </w:tcPr>
          <w:p w14:paraId="547A4433" w14:textId="3C3F8DBD" w:rsidR="005E6E31" w:rsidRPr="00DF0E56" w:rsidRDefault="005E6E31" w:rsidP="00DF0E56">
            <w:pPr>
              <w:pStyle w:val="TAR"/>
              <w:rPr>
                <w:sz w:val="16"/>
                <w:szCs w:val="16"/>
              </w:rPr>
            </w:pPr>
            <w:r w:rsidRPr="00DF0E56">
              <w:rPr>
                <w:sz w:val="16"/>
                <w:szCs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Pr="00DF0E56" w:rsidRDefault="005E6E31" w:rsidP="00DF0E56">
            <w:pPr>
              <w:pStyle w:val="TAL"/>
              <w:rPr>
                <w:noProof/>
                <w:sz w:val="16"/>
                <w:szCs w:val="16"/>
                <w:lang w:val="hr-HR"/>
              </w:rPr>
            </w:pPr>
            <w:r w:rsidRPr="00DF0E56">
              <w:rPr>
                <w:noProof/>
                <w:sz w:val="16"/>
                <w:szCs w:val="16"/>
                <w:lang w:val="hr-HR"/>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321B0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Default="0038078C" w:rsidP="00F551F4">
            <w:pPr>
              <w:pStyle w:val="TAC"/>
              <w:rPr>
                <w:sz w:val="16"/>
              </w:rPr>
            </w:pPr>
            <w:r>
              <w:rPr>
                <w:sz w:val="16"/>
              </w:rPr>
              <w:t>CT-104</w:t>
            </w:r>
          </w:p>
        </w:tc>
        <w:tc>
          <w:tcPr>
            <w:tcW w:w="1099" w:type="dxa"/>
            <w:shd w:val="solid" w:color="FFFFFF" w:fill="auto"/>
          </w:tcPr>
          <w:p w14:paraId="1CBAEE7E" w14:textId="10E4F2E7" w:rsidR="0038078C" w:rsidRDefault="0038078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4A5C19DC" w14:textId="084DEC8D" w:rsidR="0038078C" w:rsidRPr="00DF0E56" w:rsidRDefault="0038078C" w:rsidP="00DF0E56">
            <w:pPr>
              <w:pStyle w:val="TAL"/>
              <w:rPr>
                <w:sz w:val="16"/>
                <w:szCs w:val="16"/>
              </w:rPr>
            </w:pPr>
            <w:r w:rsidRPr="00DF0E56">
              <w:rPr>
                <w:sz w:val="16"/>
                <w:szCs w:val="16"/>
              </w:rPr>
              <w:t>0958</w:t>
            </w:r>
          </w:p>
        </w:tc>
        <w:tc>
          <w:tcPr>
            <w:tcW w:w="427" w:type="dxa"/>
            <w:shd w:val="solid" w:color="FFFFFF" w:fill="auto"/>
          </w:tcPr>
          <w:p w14:paraId="4A58EEB4" w14:textId="30789293" w:rsidR="0038078C" w:rsidRPr="00DF0E56" w:rsidRDefault="0038078C" w:rsidP="00DF0E56">
            <w:pPr>
              <w:pStyle w:val="TAR"/>
              <w:rPr>
                <w:sz w:val="16"/>
                <w:szCs w:val="16"/>
              </w:rPr>
            </w:pPr>
            <w:r w:rsidRPr="00DF0E56">
              <w:rPr>
                <w:sz w:val="16"/>
                <w:szCs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Pr="00DF0E56" w:rsidRDefault="0038078C" w:rsidP="00DF0E56">
            <w:pPr>
              <w:pStyle w:val="TAL"/>
              <w:rPr>
                <w:noProof/>
                <w:sz w:val="16"/>
                <w:szCs w:val="16"/>
                <w:lang w:val="hr-HR"/>
              </w:rPr>
            </w:pPr>
            <w:r w:rsidRPr="00DF0E56">
              <w:rPr>
                <w:noProof/>
                <w:sz w:val="16"/>
                <w:szCs w:val="16"/>
                <w:lang w:val="hr-HR"/>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321B0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Default="00CD5B69" w:rsidP="00F551F4">
            <w:pPr>
              <w:pStyle w:val="TAC"/>
              <w:rPr>
                <w:sz w:val="16"/>
              </w:rPr>
            </w:pPr>
            <w:r>
              <w:rPr>
                <w:sz w:val="16"/>
              </w:rPr>
              <w:t>CT-104</w:t>
            </w:r>
          </w:p>
        </w:tc>
        <w:tc>
          <w:tcPr>
            <w:tcW w:w="1099" w:type="dxa"/>
            <w:shd w:val="solid" w:color="FFFFFF" w:fill="auto"/>
          </w:tcPr>
          <w:p w14:paraId="2EF54FD4" w14:textId="14DC5DA8" w:rsidR="00CD5B69" w:rsidRDefault="00CD5B6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140449FE" w14:textId="29A825C7" w:rsidR="00CD5B69" w:rsidRPr="00DF0E56" w:rsidRDefault="00CD5B69" w:rsidP="00DF0E56">
            <w:pPr>
              <w:pStyle w:val="TAL"/>
              <w:rPr>
                <w:sz w:val="16"/>
                <w:szCs w:val="16"/>
              </w:rPr>
            </w:pPr>
            <w:r w:rsidRPr="00DF0E56">
              <w:rPr>
                <w:sz w:val="16"/>
                <w:szCs w:val="16"/>
              </w:rPr>
              <w:t>0959</w:t>
            </w:r>
          </w:p>
        </w:tc>
        <w:tc>
          <w:tcPr>
            <w:tcW w:w="427" w:type="dxa"/>
            <w:shd w:val="solid" w:color="FFFFFF" w:fill="auto"/>
          </w:tcPr>
          <w:p w14:paraId="039754D1" w14:textId="32BE0AA0" w:rsidR="00CD5B69" w:rsidRPr="00DF0E56" w:rsidRDefault="00CD5B69" w:rsidP="00DF0E56">
            <w:pPr>
              <w:pStyle w:val="TAR"/>
              <w:rPr>
                <w:sz w:val="16"/>
                <w:szCs w:val="16"/>
              </w:rPr>
            </w:pPr>
            <w:r w:rsidRPr="00DF0E56">
              <w:rPr>
                <w:sz w:val="16"/>
                <w:szCs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Pr="00DF0E56" w:rsidRDefault="00CD5B69" w:rsidP="00DF0E56">
            <w:pPr>
              <w:pStyle w:val="TAL"/>
              <w:rPr>
                <w:noProof/>
                <w:sz w:val="16"/>
                <w:szCs w:val="16"/>
                <w:lang w:val="hr-HR"/>
              </w:rPr>
            </w:pPr>
            <w:r w:rsidRPr="00DF0E56">
              <w:rPr>
                <w:noProof/>
                <w:sz w:val="16"/>
                <w:szCs w:val="16"/>
                <w:lang w:val="hr-HR"/>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321B0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Default="00421519" w:rsidP="00F551F4">
            <w:pPr>
              <w:pStyle w:val="TAC"/>
              <w:rPr>
                <w:sz w:val="16"/>
              </w:rPr>
            </w:pPr>
            <w:r>
              <w:rPr>
                <w:sz w:val="16"/>
              </w:rPr>
              <w:t>CT-104</w:t>
            </w:r>
          </w:p>
        </w:tc>
        <w:tc>
          <w:tcPr>
            <w:tcW w:w="1099" w:type="dxa"/>
            <w:shd w:val="solid" w:color="FFFFFF" w:fill="auto"/>
          </w:tcPr>
          <w:p w14:paraId="70B3C41B" w14:textId="28DECE63" w:rsidR="00421519" w:rsidRDefault="0042151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3B773D50" w14:textId="6E16EA96" w:rsidR="00421519" w:rsidRPr="00DF0E56" w:rsidRDefault="00421519" w:rsidP="00DF0E56">
            <w:pPr>
              <w:pStyle w:val="TAL"/>
              <w:rPr>
                <w:sz w:val="16"/>
                <w:szCs w:val="16"/>
              </w:rPr>
            </w:pPr>
            <w:r w:rsidRPr="00DF0E56">
              <w:rPr>
                <w:sz w:val="16"/>
                <w:szCs w:val="16"/>
              </w:rPr>
              <w:t>0960</w:t>
            </w:r>
          </w:p>
        </w:tc>
        <w:tc>
          <w:tcPr>
            <w:tcW w:w="427" w:type="dxa"/>
            <w:shd w:val="solid" w:color="FFFFFF" w:fill="auto"/>
          </w:tcPr>
          <w:p w14:paraId="6878097D" w14:textId="003262C6" w:rsidR="00421519" w:rsidRPr="00DF0E56" w:rsidRDefault="00421519" w:rsidP="00DF0E56">
            <w:pPr>
              <w:pStyle w:val="TAR"/>
              <w:rPr>
                <w:sz w:val="16"/>
                <w:szCs w:val="16"/>
              </w:rPr>
            </w:pPr>
            <w:r w:rsidRPr="00DF0E56">
              <w:rPr>
                <w:sz w:val="16"/>
                <w:szCs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Pr="00DF0E56" w:rsidRDefault="00421519" w:rsidP="00DF0E56">
            <w:pPr>
              <w:pStyle w:val="TAL"/>
              <w:rPr>
                <w:noProof/>
                <w:sz w:val="16"/>
                <w:szCs w:val="16"/>
                <w:lang w:val="hr-HR"/>
              </w:rPr>
            </w:pPr>
            <w:r w:rsidRPr="00DF0E56">
              <w:rPr>
                <w:noProof/>
                <w:sz w:val="16"/>
                <w:szCs w:val="16"/>
                <w:lang w:val="hr-HR"/>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321B0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Default="00347F5B" w:rsidP="00F551F4">
            <w:pPr>
              <w:pStyle w:val="TAC"/>
              <w:rPr>
                <w:sz w:val="16"/>
              </w:rPr>
            </w:pPr>
            <w:r>
              <w:rPr>
                <w:sz w:val="16"/>
              </w:rPr>
              <w:t>CT-104</w:t>
            </w:r>
          </w:p>
        </w:tc>
        <w:tc>
          <w:tcPr>
            <w:tcW w:w="1099" w:type="dxa"/>
            <w:shd w:val="solid" w:color="FFFFFF" w:fill="auto"/>
          </w:tcPr>
          <w:p w14:paraId="2B7DA62B" w14:textId="562D2292" w:rsidR="00347F5B" w:rsidRDefault="00347F5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0E5C8EE6" w14:textId="3EE4B008" w:rsidR="00347F5B" w:rsidRPr="00DF0E56" w:rsidRDefault="00347F5B" w:rsidP="00DF0E56">
            <w:pPr>
              <w:pStyle w:val="TAL"/>
              <w:rPr>
                <w:sz w:val="16"/>
                <w:szCs w:val="16"/>
              </w:rPr>
            </w:pPr>
            <w:r w:rsidRPr="00DF0E56">
              <w:rPr>
                <w:sz w:val="16"/>
                <w:szCs w:val="16"/>
              </w:rPr>
              <w:t>0962</w:t>
            </w:r>
          </w:p>
        </w:tc>
        <w:tc>
          <w:tcPr>
            <w:tcW w:w="427" w:type="dxa"/>
            <w:shd w:val="solid" w:color="FFFFFF" w:fill="auto"/>
          </w:tcPr>
          <w:p w14:paraId="0FE2C7C7" w14:textId="66420476" w:rsidR="00347F5B" w:rsidRPr="00DF0E56" w:rsidRDefault="00347F5B" w:rsidP="00DF0E56">
            <w:pPr>
              <w:pStyle w:val="TAR"/>
              <w:rPr>
                <w:sz w:val="16"/>
                <w:szCs w:val="16"/>
              </w:rPr>
            </w:pPr>
            <w:r w:rsidRPr="00DF0E56">
              <w:rPr>
                <w:sz w:val="16"/>
                <w:szCs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Pr="00DF0E56" w:rsidRDefault="00347F5B" w:rsidP="00DF0E56">
            <w:pPr>
              <w:pStyle w:val="TAL"/>
              <w:rPr>
                <w:noProof/>
                <w:sz w:val="16"/>
                <w:szCs w:val="16"/>
                <w:lang w:val="hr-HR"/>
              </w:rPr>
            </w:pPr>
            <w:r w:rsidRPr="00DF0E56">
              <w:rPr>
                <w:noProof/>
                <w:sz w:val="16"/>
                <w:szCs w:val="16"/>
                <w:lang w:val="hr-HR"/>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321B0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Default="00E94515" w:rsidP="00F551F4">
            <w:pPr>
              <w:pStyle w:val="TAC"/>
              <w:rPr>
                <w:sz w:val="16"/>
              </w:rPr>
            </w:pPr>
            <w:r>
              <w:rPr>
                <w:sz w:val="16"/>
              </w:rPr>
              <w:t>CT-104</w:t>
            </w:r>
          </w:p>
        </w:tc>
        <w:tc>
          <w:tcPr>
            <w:tcW w:w="1099" w:type="dxa"/>
            <w:shd w:val="solid" w:color="FFFFFF" w:fill="auto"/>
          </w:tcPr>
          <w:p w14:paraId="7FDC49BE" w14:textId="5AC8F437" w:rsidR="00E94515" w:rsidRDefault="00E9451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105F3F6" w14:textId="44296056" w:rsidR="00E94515" w:rsidRPr="00DF0E56" w:rsidRDefault="00E94515" w:rsidP="00DF0E56">
            <w:pPr>
              <w:pStyle w:val="TAL"/>
              <w:rPr>
                <w:sz w:val="16"/>
                <w:szCs w:val="16"/>
              </w:rPr>
            </w:pPr>
            <w:r w:rsidRPr="00DF0E56">
              <w:rPr>
                <w:sz w:val="16"/>
                <w:szCs w:val="16"/>
              </w:rPr>
              <w:t>0964</w:t>
            </w:r>
          </w:p>
        </w:tc>
        <w:tc>
          <w:tcPr>
            <w:tcW w:w="427" w:type="dxa"/>
            <w:shd w:val="solid" w:color="FFFFFF" w:fill="auto"/>
          </w:tcPr>
          <w:p w14:paraId="1C6CFA9D" w14:textId="026195AB" w:rsidR="00E94515" w:rsidRPr="00DF0E56" w:rsidRDefault="00E94515" w:rsidP="00DF0E56">
            <w:pPr>
              <w:pStyle w:val="TAR"/>
              <w:rPr>
                <w:sz w:val="16"/>
                <w:szCs w:val="16"/>
              </w:rPr>
            </w:pPr>
            <w:r w:rsidRPr="00DF0E56">
              <w:rPr>
                <w:sz w:val="16"/>
                <w:szCs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Pr="00DF0E56" w:rsidRDefault="00E94515" w:rsidP="00DF0E56">
            <w:pPr>
              <w:pStyle w:val="TAL"/>
              <w:rPr>
                <w:noProof/>
                <w:sz w:val="16"/>
                <w:szCs w:val="16"/>
                <w:lang w:val="hr-HR"/>
              </w:rPr>
            </w:pPr>
            <w:r w:rsidRPr="00DF0E56">
              <w:rPr>
                <w:noProof/>
                <w:sz w:val="16"/>
                <w:szCs w:val="16"/>
                <w:lang w:val="hr-HR"/>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321B0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Default="008E2285" w:rsidP="00F551F4">
            <w:pPr>
              <w:pStyle w:val="TAC"/>
              <w:rPr>
                <w:sz w:val="16"/>
              </w:rPr>
            </w:pPr>
            <w:r>
              <w:rPr>
                <w:sz w:val="16"/>
              </w:rPr>
              <w:t>CT-104</w:t>
            </w:r>
          </w:p>
        </w:tc>
        <w:tc>
          <w:tcPr>
            <w:tcW w:w="1099" w:type="dxa"/>
            <w:shd w:val="solid" w:color="FFFFFF" w:fill="auto"/>
          </w:tcPr>
          <w:p w14:paraId="056E8624" w14:textId="78B0DF91" w:rsidR="008E2285" w:rsidRDefault="008E228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C1CC307" w14:textId="4E0EE6C6" w:rsidR="008E2285" w:rsidRPr="00DF0E56" w:rsidRDefault="008E2285" w:rsidP="00DF0E56">
            <w:pPr>
              <w:pStyle w:val="TAL"/>
              <w:rPr>
                <w:sz w:val="16"/>
                <w:szCs w:val="16"/>
              </w:rPr>
            </w:pPr>
            <w:r w:rsidRPr="00DF0E56">
              <w:rPr>
                <w:sz w:val="16"/>
                <w:szCs w:val="16"/>
              </w:rPr>
              <w:t>0963</w:t>
            </w:r>
          </w:p>
        </w:tc>
        <w:tc>
          <w:tcPr>
            <w:tcW w:w="427" w:type="dxa"/>
            <w:shd w:val="solid" w:color="FFFFFF" w:fill="auto"/>
          </w:tcPr>
          <w:p w14:paraId="7672ED55" w14:textId="2CB8095B" w:rsidR="008E2285" w:rsidRPr="00DF0E56" w:rsidRDefault="008E2285" w:rsidP="00DF0E56">
            <w:pPr>
              <w:pStyle w:val="TAR"/>
              <w:rPr>
                <w:sz w:val="16"/>
                <w:szCs w:val="16"/>
              </w:rPr>
            </w:pPr>
            <w:r w:rsidRPr="00DF0E56">
              <w:rPr>
                <w:sz w:val="16"/>
                <w:szCs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Pr="00DF0E56" w:rsidRDefault="008E2285" w:rsidP="00DF0E56">
            <w:pPr>
              <w:pStyle w:val="TAL"/>
              <w:rPr>
                <w:noProof/>
                <w:sz w:val="16"/>
                <w:szCs w:val="16"/>
                <w:lang w:val="hr-HR"/>
              </w:rPr>
            </w:pPr>
            <w:r w:rsidRPr="00DF0E56">
              <w:rPr>
                <w:noProof/>
                <w:sz w:val="16"/>
                <w:szCs w:val="16"/>
                <w:lang w:val="hr-HR"/>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321B0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Default="00805E24" w:rsidP="00F551F4">
            <w:pPr>
              <w:pStyle w:val="TAC"/>
              <w:rPr>
                <w:sz w:val="16"/>
              </w:rPr>
            </w:pPr>
            <w:r>
              <w:rPr>
                <w:sz w:val="16"/>
              </w:rPr>
              <w:t>CT-104</w:t>
            </w:r>
          </w:p>
        </w:tc>
        <w:tc>
          <w:tcPr>
            <w:tcW w:w="1099" w:type="dxa"/>
            <w:shd w:val="solid" w:color="FFFFFF" w:fill="auto"/>
          </w:tcPr>
          <w:p w14:paraId="3D3B9BE5" w14:textId="74308662" w:rsidR="00805E24" w:rsidRDefault="00805E2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32D8699F" w14:textId="2319650C" w:rsidR="00805E24" w:rsidRPr="00DF0E56" w:rsidRDefault="00805E24" w:rsidP="00DF0E56">
            <w:pPr>
              <w:pStyle w:val="TAL"/>
              <w:rPr>
                <w:sz w:val="16"/>
                <w:szCs w:val="16"/>
              </w:rPr>
            </w:pPr>
            <w:r w:rsidRPr="00DF0E56">
              <w:rPr>
                <w:sz w:val="16"/>
                <w:szCs w:val="16"/>
              </w:rPr>
              <w:t>0969</w:t>
            </w:r>
          </w:p>
        </w:tc>
        <w:tc>
          <w:tcPr>
            <w:tcW w:w="427" w:type="dxa"/>
            <w:shd w:val="solid" w:color="FFFFFF" w:fill="auto"/>
          </w:tcPr>
          <w:p w14:paraId="3358D2E7" w14:textId="20464B36" w:rsidR="00805E24" w:rsidRPr="00DF0E56" w:rsidRDefault="00805E24" w:rsidP="00DF0E56">
            <w:pPr>
              <w:pStyle w:val="TAR"/>
              <w:rPr>
                <w:sz w:val="16"/>
                <w:szCs w:val="16"/>
              </w:rPr>
            </w:pPr>
            <w:r w:rsidRPr="00DF0E56">
              <w:rPr>
                <w:sz w:val="16"/>
                <w:szCs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Pr="00DF0E56" w:rsidRDefault="00805E24" w:rsidP="00DF0E56">
            <w:pPr>
              <w:pStyle w:val="TAL"/>
              <w:rPr>
                <w:noProof/>
                <w:sz w:val="16"/>
                <w:szCs w:val="16"/>
                <w:lang w:val="hr-HR"/>
              </w:rPr>
            </w:pPr>
            <w:r w:rsidRPr="00DF0E56">
              <w:rPr>
                <w:noProof/>
                <w:sz w:val="16"/>
                <w:szCs w:val="16"/>
                <w:lang w:val="hr-HR"/>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321B0A">
        <w:tc>
          <w:tcPr>
            <w:tcW w:w="804" w:type="dxa"/>
            <w:shd w:val="solid" w:color="FFFFFF" w:fill="auto"/>
          </w:tcPr>
          <w:p w14:paraId="15404B1F" w14:textId="00949AAB" w:rsidR="00462ABF" w:rsidRDefault="00462ABF" w:rsidP="00F551F4">
            <w:pPr>
              <w:pStyle w:val="TAC"/>
              <w:rPr>
                <w:sz w:val="16"/>
                <w:lang w:val="fr-FR"/>
              </w:rPr>
            </w:pPr>
            <w:r>
              <w:rPr>
                <w:sz w:val="16"/>
                <w:lang w:val="fr-FR"/>
              </w:rPr>
              <w:lastRenderedPageBreak/>
              <w:t>2024-06</w:t>
            </w:r>
          </w:p>
        </w:tc>
        <w:tc>
          <w:tcPr>
            <w:tcW w:w="803" w:type="dxa"/>
            <w:shd w:val="solid" w:color="FFFFFF" w:fill="auto"/>
          </w:tcPr>
          <w:p w14:paraId="5E8EA66C" w14:textId="5FFE3124" w:rsidR="00462ABF" w:rsidRDefault="00462ABF" w:rsidP="00F551F4">
            <w:pPr>
              <w:pStyle w:val="TAC"/>
              <w:rPr>
                <w:sz w:val="16"/>
              </w:rPr>
            </w:pPr>
            <w:r>
              <w:rPr>
                <w:sz w:val="16"/>
              </w:rPr>
              <w:t>CT-104</w:t>
            </w:r>
          </w:p>
        </w:tc>
        <w:tc>
          <w:tcPr>
            <w:tcW w:w="1099" w:type="dxa"/>
            <w:shd w:val="solid" w:color="FFFFFF" w:fill="auto"/>
          </w:tcPr>
          <w:p w14:paraId="219365FC" w14:textId="1FCA5D05" w:rsidR="00462ABF" w:rsidRDefault="00462AB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2EBC4BD7" w14:textId="35B01390" w:rsidR="00462ABF" w:rsidRPr="00DF0E56" w:rsidRDefault="00462ABF" w:rsidP="00DF0E56">
            <w:pPr>
              <w:pStyle w:val="TAL"/>
              <w:rPr>
                <w:sz w:val="16"/>
                <w:szCs w:val="16"/>
              </w:rPr>
            </w:pPr>
            <w:r w:rsidRPr="00DF0E56">
              <w:rPr>
                <w:sz w:val="16"/>
                <w:szCs w:val="16"/>
              </w:rPr>
              <w:t>0973</w:t>
            </w:r>
          </w:p>
        </w:tc>
        <w:tc>
          <w:tcPr>
            <w:tcW w:w="427" w:type="dxa"/>
            <w:shd w:val="solid" w:color="FFFFFF" w:fill="auto"/>
          </w:tcPr>
          <w:p w14:paraId="08B6420A" w14:textId="3EEB4651" w:rsidR="00462ABF" w:rsidRPr="00DF0E56" w:rsidRDefault="00462ABF" w:rsidP="00DF0E56">
            <w:pPr>
              <w:pStyle w:val="TAR"/>
              <w:rPr>
                <w:sz w:val="16"/>
                <w:szCs w:val="16"/>
              </w:rPr>
            </w:pPr>
            <w:r w:rsidRPr="00DF0E56">
              <w:rPr>
                <w:sz w:val="16"/>
                <w:szCs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Pr="00DF0E56" w:rsidRDefault="00462ABF" w:rsidP="00DF0E56">
            <w:pPr>
              <w:pStyle w:val="TAL"/>
              <w:rPr>
                <w:noProof/>
                <w:sz w:val="16"/>
                <w:szCs w:val="16"/>
                <w:lang w:val="hr-HR"/>
              </w:rPr>
            </w:pPr>
            <w:r w:rsidRPr="00DF0E56">
              <w:rPr>
                <w:noProof/>
                <w:sz w:val="16"/>
                <w:szCs w:val="16"/>
                <w:lang w:val="hr-HR"/>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321B0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Default="009A470F" w:rsidP="00F551F4">
            <w:pPr>
              <w:pStyle w:val="TAC"/>
              <w:rPr>
                <w:sz w:val="16"/>
              </w:rPr>
            </w:pPr>
            <w:r>
              <w:rPr>
                <w:sz w:val="16"/>
              </w:rPr>
              <w:t>CT-104</w:t>
            </w:r>
          </w:p>
        </w:tc>
        <w:tc>
          <w:tcPr>
            <w:tcW w:w="1099" w:type="dxa"/>
            <w:shd w:val="solid" w:color="FFFFFF" w:fill="auto"/>
          </w:tcPr>
          <w:p w14:paraId="5D7E85AE" w14:textId="6F013F74" w:rsidR="009A470F" w:rsidRDefault="009A470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9DB543A" w14:textId="4182C709" w:rsidR="009A470F" w:rsidRPr="00DF0E56" w:rsidRDefault="009A470F" w:rsidP="00DF0E56">
            <w:pPr>
              <w:pStyle w:val="TAL"/>
              <w:rPr>
                <w:sz w:val="16"/>
                <w:szCs w:val="16"/>
              </w:rPr>
            </w:pPr>
            <w:r w:rsidRPr="00DF0E56">
              <w:rPr>
                <w:sz w:val="16"/>
                <w:szCs w:val="16"/>
              </w:rPr>
              <w:t>0972</w:t>
            </w:r>
          </w:p>
        </w:tc>
        <w:tc>
          <w:tcPr>
            <w:tcW w:w="427" w:type="dxa"/>
            <w:shd w:val="solid" w:color="FFFFFF" w:fill="auto"/>
          </w:tcPr>
          <w:p w14:paraId="4E3B241D" w14:textId="511A7CFC" w:rsidR="009A470F" w:rsidRPr="00DF0E56" w:rsidRDefault="009A470F" w:rsidP="00DF0E56">
            <w:pPr>
              <w:pStyle w:val="TAR"/>
              <w:rPr>
                <w:sz w:val="16"/>
                <w:szCs w:val="16"/>
              </w:rPr>
            </w:pPr>
            <w:r w:rsidRPr="00DF0E56">
              <w:rPr>
                <w:sz w:val="16"/>
                <w:szCs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Pr="00DF0E56" w:rsidRDefault="009A470F" w:rsidP="00DF0E56">
            <w:pPr>
              <w:pStyle w:val="TAL"/>
              <w:rPr>
                <w:noProof/>
                <w:sz w:val="16"/>
                <w:szCs w:val="16"/>
                <w:lang w:val="hr-HR"/>
              </w:rPr>
            </w:pPr>
            <w:r w:rsidRPr="00DF0E56">
              <w:rPr>
                <w:noProof/>
                <w:sz w:val="16"/>
                <w:szCs w:val="16"/>
                <w:lang w:val="hr-HR"/>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321B0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Default="008C56F9" w:rsidP="00F551F4">
            <w:pPr>
              <w:pStyle w:val="TAC"/>
              <w:rPr>
                <w:sz w:val="16"/>
              </w:rPr>
            </w:pPr>
            <w:r>
              <w:rPr>
                <w:sz w:val="16"/>
              </w:rPr>
              <w:t>CT-104</w:t>
            </w:r>
          </w:p>
        </w:tc>
        <w:tc>
          <w:tcPr>
            <w:tcW w:w="1099" w:type="dxa"/>
            <w:shd w:val="solid" w:color="FFFFFF" w:fill="auto"/>
          </w:tcPr>
          <w:p w14:paraId="42840A45" w14:textId="5911C7D6" w:rsidR="008C56F9" w:rsidRDefault="008C56F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E8ADA06" w14:textId="7A6E6F1F" w:rsidR="008C56F9" w:rsidRPr="00DF0E56" w:rsidRDefault="008C56F9" w:rsidP="00DF0E56">
            <w:pPr>
              <w:pStyle w:val="TAL"/>
              <w:rPr>
                <w:sz w:val="16"/>
                <w:szCs w:val="16"/>
              </w:rPr>
            </w:pPr>
            <w:r w:rsidRPr="00DF0E56">
              <w:rPr>
                <w:sz w:val="16"/>
                <w:szCs w:val="16"/>
              </w:rPr>
              <w:t>0974</w:t>
            </w:r>
          </w:p>
        </w:tc>
        <w:tc>
          <w:tcPr>
            <w:tcW w:w="427" w:type="dxa"/>
            <w:shd w:val="solid" w:color="FFFFFF" w:fill="auto"/>
          </w:tcPr>
          <w:p w14:paraId="0FDAF3AC" w14:textId="79A9F11E" w:rsidR="008C56F9" w:rsidRPr="00DF0E56" w:rsidRDefault="008C56F9" w:rsidP="00DF0E56">
            <w:pPr>
              <w:pStyle w:val="TAR"/>
              <w:rPr>
                <w:sz w:val="16"/>
                <w:szCs w:val="16"/>
              </w:rPr>
            </w:pPr>
            <w:r w:rsidRPr="00DF0E56">
              <w:rPr>
                <w:sz w:val="16"/>
                <w:szCs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Pr="00DF0E56" w:rsidRDefault="008C56F9" w:rsidP="00DF0E56">
            <w:pPr>
              <w:pStyle w:val="TAL"/>
              <w:rPr>
                <w:noProof/>
                <w:sz w:val="16"/>
                <w:szCs w:val="16"/>
                <w:lang w:val="hr-HR"/>
              </w:rPr>
            </w:pPr>
            <w:r w:rsidRPr="00DF0E56">
              <w:rPr>
                <w:noProof/>
                <w:sz w:val="16"/>
                <w:szCs w:val="16"/>
                <w:lang w:val="hr-HR"/>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321B0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Default="00123CAD" w:rsidP="00F551F4">
            <w:pPr>
              <w:pStyle w:val="TAC"/>
              <w:rPr>
                <w:sz w:val="16"/>
              </w:rPr>
            </w:pPr>
            <w:r>
              <w:rPr>
                <w:sz w:val="16"/>
              </w:rPr>
              <w:t>CT-104</w:t>
            </w:r>
          </w:p>
        </w:tc>
        <w:tc>
          <w:tcPr>
            <w:tcW w:w="1099" w:type="dxa"/>
            <w:shd w:val="solid" w:color="FFFFFF" w:fill="auto"/>
          </w:tcPr>
          <w:p w14:paraId="6A43CB2E" w14:textId="406DB350" w:rsidR="00123CAD" w:rsidRDefault="00123CA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45D68558" w14:textId="72A10D12" w:rsidR="00123CAD" w:rsidRPr="00DF0E56" w:rsidRDefault="00123CAD" w:rsidP="00DF0E56">
            <w:pPr>
              <w:pStyle w:val="TAL"/>
              <w:rPr>
                <w:sz w:val="16"/>
                <w:szCs w:val="16"/>
              </w:rPr>
            </w:pPr>
            <w:r w:rsidRPr="00DF0E56">
              <w:rPr>
                <w:sz w:val="16"/>
                <w:szCs w:val="16"/>
              </w:rPr>
              <w:t>0968</w:t>
            </w:r>
          </w:p>
        </w:tc>
        <w:tc>
          <w:tcPr>
            <w:tcW w:w="427" w:type="dxa"/>
            <w:shd w:val="solid" w:color="FFFFFF" w:fill="auto"/>
          </w:tcPr>
          <w:p w14:paraId="51C64E72" w14:textId="277F6BF8" w:rsidR="00123CAD" w:rsidRPr="00DF0E56" w:rsidRDefault="00123CAD" w:rsidP="00DF0E56">
            <w:pPr>
              <w:pStyle w:val="TAR"/>
              <w:rPr>
                <w:sz w:val="16"/>
                <w:szCs w:val="16"/>
              </w:rPr>
            </w:pPr>
            <w:r w:rsidRPr="00DF0E56">
              <w:rPr>
                <w:sz w:val="16"/>
                <w:szCs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Pr="00DF0E56" w:rsidRDefault="00123CAD" w:rsidP="00DF0E56">
            <w:pPr>
              <w:pStyle w:val="TAL"/>
              <w:rPr>
                <w:noProof/>
                <w:sz w:val="16"/>
                <w:szCs w:val="16"/>
                <w:lang w:val="hr-HR"/>
              </w:rPr>
            </w:pPr>
            <w:r w:rsidRPr="00DF0E56">
              <w:rPr>
                <w:noProof/>
                <w:sz w:val="16"/>
                <w:szCs w:val="16"/>
                <w:lang w:val="hr-HR"/>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321B0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Default="00D462BE" w:rsidP="00F551F4">
            <w:pPr>
              <w:pStyle w:val="TAC"/>
              <w:rPr>
                <w:sz w:val="16"/>
              </w:rPr>
            </w:pPr>
            <w:r>
              <w:rPr>
                <w:sz w:val="16"/>
              </w:rPr>
              <w:t>CT-104</w:t>
            </w:r>
          </w:p>
        </w:tc>
        <w:tc>
          <w:tcPr>
            <w:tcW w:w="1099" w:type="dxa"/>
            <w:shd w:val="solid" w:color="FFFFFF" w:fill="auto"/>
          </w:tcPr>
          <w:p w14:paraId="22858F93" w14:textId="0BBB6524" w:rsidR="00D462BE" w:rsidRDefault="00D462B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8E1BFEF" w14:textId="7EBD5C8F" w:rsidR="00D462BE" w:rsidRPr="00DF0E56" w:rsidRDefault="00D462BE" w:rsidP="00DF0E56">
            <w:pPr>
              <w:pStyle w:val="TAL"/>
              <w:rPr>
                <w:sz w:val="16"/>
                <w:szCs w:val="16"/>
              </w:rPr>
            </w:pPr>
            <w:r w:rsidRPr="00DF0E56">
              <w:rPr>
                <w:sz w:val="16"/>
                <w:szCs w:val="16"/>
              </w:rPr>
              <w:t>0981</w:t>
            </w:r>
          </w:p>
        </w:tc>
        <w:tc>
          <w:tcPr>
            <w:tcW w:w="427" w:type="dxa"/>
            <w:shd w:val="solid" w:color="FFFFFF" w:fill="auto"/>
          </w:tcPr>
          <w:p w14:paraId="078D233F" w14:textId="4194D668" w:rsidR="00D462BE" w:rsidRPr="00DF0E56" w:rsidRDefault="00D462BE" w:rsidP="00DF0E56">
            <w:pPr>
              <w:pStyle w:val="TAR"/>
              <w:rPr>
                <w:sz w:val="16"/>
                <w:szCs w:val="16"/>
              </w:rPr>
            </w:pPr>
            <w:r w:rsidRPr="00DF0E56">
              <w:rPr>
                <w:sz w:val="16"/>
                <w:szCs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Pr="00DF0E56" w:rsidRDefault="00D462BE" w:rsidP="00DF0E56">
            <w:pPr>
              <w:pStyle w:val="TAL"/>
              <w:rPr>
                <w:noProof/>
                <w:sz w:val="16"/>
                <w:szCs w:val="16"/>
                <w:lang w:val="hr-HR"/>
              </w:rPr>
            </w:pPr>
            <w:r w:rsidRPr="00DF0E56">
              <w:rPr>
                <w:noProof/>
                <w:sz w:val="16"/>
                <w:szCs w:val="16"/>
                <w:lang w:val="hr-HR"/>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321B0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Default="00900003" w:rsidP="00F551F4">
            <w:pPr>
              <w:pStyle w:val="TAC"/>
              <w:rPr>
                <w:sz w:val="16"/>
              </w:rPr>
            </w:pPr>
            <w:r>
              <w:rPr>
                <w:sz w:val="16"/>
              </w:rPr>
              <w:t>CT-104</w:t>
            </w:r>
          </w:p>
        </w:tc>
        <w:tc>
          <w:tcPr>
            <w:tcW w:w="1099" w:type="dxa"/>
            <w:shd w:val="solid" w:color="FFFFFF" w:fill="auto"/>
          </w:tcPr>
          <w:p w14:paraId="58807DA4" w14:textId="065D8CAB" w:rsidR="00900003" w:rsidRDefault="0090000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5460F06B" w14:textId="3BB39DB6" w:rsidR="00900003" w:rsidRPr="00DF0E56" w:rsidRDefault="00900003" w:rsidP="00DF0E56">
            <w:pPr>
              <w:pStyle w:val="TAL"/>
              <w:rPr>
                <w:sz w:val="16"/>
                <w:szCs w:val="16"/>
              </w:rPr>
            </w:pPr>
            <w:r w:rsidRPr="00DF0E56">
              <w:rPr>
                <w:sz w:val="16"/>
                <w:szCs w:val="16"/>
              </w:rPr>
              <w:t>0950</w:t>
            </w:r>
          </w:p>
        </w:tc>
        <w:tc>
          <w:tcPr>
            <w:tcW w:w="427" w:type="dxa"/>
            <w:shd w:val="solid" w:color="FFFFFF" w:fill="auto"/>
          </w:tcPr>
          <w:p w14:paraId="25F40BAB" w14:textId="74B63611" w:rsidR="00900003" w:rsidRPr="00DF0E56" w:rsidRDefault="00900003" w:rsidP="00DF0E56">
            <w:pPr>
              <w:pStyle w:val="TAR"/>
              <w:rPr>
                <w:sz w:val="16"/>
                <w:szCs w:val="16"/>
              </w:rPr>
            </w:pPr>
            <w:r w:rsidRPr="00DF0E56">
              <w:rPr>
                <w:sz w:val="16"/>
                <w:szCs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Pr="00DF0E56" w:rsidRDefault="00900003" w:rsidP="00DF0E56">
            <w:pPr>
              <w:pStyle w:val="TAL"/>
              <w:rPr>
                <w:noProof/>
                <w:sz w:val="16"/>
                <w:szCs w:val="16"/>
                <w:lang w:val="hr-HR"/>
              </w:rPr>
            </w:pPr>
            <w:r w:rsidRPr="00DF0E56">
              <w:rPr>
                <w:noProof/>
                <w:sz w:val="16"/>
                <w:szCs w:val="16"/>
                <w:lang w:val="hr-HR"/>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321B0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Default="008875D7" w:rsidP="00F551F4">
            <w:pPr>
              <w:pStyle w:val="TAC"/>
              <w:rPr>
                <w:sz w:val="16"/>
              </w:rPr>
            </w:pPr>
            <w:r>
              <w:rPr>
                <w:sz w:val="16"/>
              </w:rPr>
              <w:t>CT-104</w:t>
            </w:r>
          </w:p>
        </w:tc>
        <w:tc>
          <w:tcPr>
            <w:tcW w:w="1099" w:type="dxa"/>
            <w:shd w:val="solid" w:color="FFFFFF" w:fill="auto"/>
          </w:tcPr>
          <w:p w14:paraId="5ABBE980" w14:textId="698784D2" w:rsidR="008875D7" w:rsidRDefault="00A548D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5F9B581" w14:textId="7133C841" w:rsidR="008875D7" w:rsidRPr="00DF0E56" w:rsidRDefault="008875D7" w:rsidP="00DF0E56">
            <w:pPr>
              <w:pStyle w:val="TAL"/>
              <w:rPr>
                <w:sz w:val="16"/>
                <w:szCs w:val="16"/>
              </w:rPr>
            </w:pPr>
            <w:r w:rsidRPr="00DF0E56">
              <w:rPr>
                <w:sz w:val="16"/>
                <w:szCs w:val="16"/>
              </w:rPr>
              <w:t>0976</w:t>
            </w:r>
          </w:p>
        </w:tc>
        <w:tc>
          <w:tcPr>
            <w:tcW w:w="427" w:type="dxa"/>
            <w:shd w:val="solid" w:color="FFFFFF" w:fill="auto"/>
          </w:tcPr>
          <w:p w14:paraId="07B5062F" w14:textId="6A965CF9" w:rsidR="008875D7" w:rsidRPr="00DF0E56" w:rsidRDefault="008875D7" w:rsidP="00DF0E56">
            <w:pPr>
              <w:pStyle w:val="TAR"/>
              <w:rPr>
                <w:sz w:val="16"/>
                <w:szCs w:val="16"/>
              </w:rPr>
            </w:pPr>
            <w:r w:rsidRPr="00DF0E56">
              <w:rPr>
                <w:sz w:val="16"/>
                <w:szCs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Pr="00DF0E56" w:rsidRDefault="008875D7" w:rsidP="00DF0E56">
            <w:pPr>
              <w:pStyle w:val="TAL"/>
              <w:rPr>
                <w:noProof/>
                <w:sz w:val="16"/>
                <w:szCs w:val="16"/>
                <w:lang w:val="hr-HR"/>
              </w:rPr>
            </w:pPr>
            <w:r w:rsidRPr="00DF0E56">
              <w:rPr>
                <w:noProof/>
                <w:sz w:val="16"/>
                <w:szCs w:val="16"/>
                <w:lang w:val="hr-HR"/>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321B0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Default="002F2BC4" w:rsidP="00F551F4">
            <w:pPr>
              <w:pStyle w:val="TAC"/>
              <w:rPr>
                <w:sz w:val="16"/>
              </w:rPr>
            </w:pPr>
            <w:r>
              <w:rPr>
                <w:sz w:val="16"/>
              </w:rPr>
              <w:t>CT-104</w:t>
            </w:r>
          </w:p>
        </w:tc>
        <w:tc>
          <w:tcPr>
            <w:tcW w:w="1099" w:type="dxa"/>
            <w:shd w:val="solid" w:color="FFFFFF" w:fill="auto"/>
          </w:tcPr>
          <w:p w14:paraId="149CDF0F" w14:textId="502A7E26" w:rsidR="002F2BC4" w:rsidRDefault="002F2BC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260283" w14:textId="1A53084B" w:rsidR="002F2BC4" w:rsidRPr="00DF0E56" w:rsidRDefault="002F2BC4" w:rsidP="00DF0E56">
            <w:pPr>
              <w:pStyle w:val="TAL"/>
              <w:rPr>
                <w:sz w:val="16"/>
                <w:szCs w:val="16"/>
              </w:rPr>
            </w:pPr>
            <w:r w:rsidRPr="00DF0E56">
              <w:rPr>
                <w:sz w:val="16"/>
                <w:szCs w:val="16"/>
              </w:rPr>
              <w:t>0977</w:t>
            </w:r>
          </w:p>
        </w:tc>
        <w:tc>
          <w:tcPr>
            <w:tcW w:w="427" w:type="dxa"/>
            <w:shd w:val="solid" w:color="FFFFFF" w:fill="auto"/>
          </w:tcPr>
          <w:p w14:paraId="0A3B410C" w14:textId="7E71F1AB" w:rsidR="002F2BC4" w:rsidRPr="00DF0E56" w:rsidRDefault="002F2BC4" w:rsidP="00DF0E56">
            <w:pPr>
              <w:pStyle w:val="TAR"/>
              <w:rPr>
                <w:sz w:val="16"/>
                <w:szCs w:val="16"/>
              </w:rPr>
            </w:pPr>
            <w:r w:rsidRPr="00DF0E56">
              <w:rPr>
                <w:sz w:val="16"/>
                <w:szCs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Pr="00DF0E56" w:rsidRDefault="002F2BC4" w:rsidP="00DF0E56">
            <w:pPr>
              <w:pStyle w:val="TAL"/>
              <w:rPr>
                <w:noProof/>
                <w:sz w:val="16"/>
                <w:szCs w:val="16"/>
                <w:lang w:val="hr-HR"/>
              </w:rPr>
            </w:pPr>
            <w:r w:rsidRPr="00DF0E56">
              <w:rPr>
                <w:noProof/>
                <w:sz w:val="16"/>
                <w:szCs w:val="16"/>
                <w:lang w:val="hr-HR"/>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321B0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Default="00317CFA" w:rsidP="00F551F4">
            <w:pPr>
              <w:pStyle w:val="TAC"/>
              <w:rPr>
                <w:sz w:val="16"/>
              </w:rPr>
            </w:pPr>
            <w:r>
              <w:rPr>
                <w:sz w:val="16"/>
              </w:rPr>
              <w:t>CT-104</w:t>
            </w:r>
          </w:p>
        </w:tc>
        <w:tc>
          <w:tcPr>
            <w:tcW w:w="1099" w:type="dxa"/>
            <w:shd w:val="solid" w:color="FFFFFF" w:fill="auto"/>
          </w:tcPr>
          <w:p w14:paraId="48774BFE" w14:textId="1DD3C4F1" w:rsidR="00317CFA" w:rsidRDefault="00317CF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23AB18EE" w14:textId="3DBFE021" w:rsidR="00317CFA" w:rsidRPr="00DF0E56" w:rsidRDefault="00317CFA" w:rsidP="00DF0E56">
            <w:pPr>
              <w:pStyle w:val="TAL"/>
              <w:rPr>
                <w:sz w:val="16"/>
                <w:szCs w:val="16"/>
              </w:rPr>
            </w:pPr>
            <w:r w:rsidRPr="00DF0E56">
              <w:rPr>
                <w:sz w:val="16"/>
                <w:szCs w:val="16"/>
              </w:rPr>
              <w:t>0978</w:t>
            </w:r>
          </w:p>
        </w:tc>
        <w:tc>
          <w:tcPr>
            <w:tcW w:w="427" w:type="dxa"/>
            <w:shd w:val="solid" w:color="FFFFFF" w:fill="auto"/>
          </w:tcPr>
          <w:p w14:paraId="75E82B23" w14:textId="05062995" w:rsidR="00317CFA" w:rsidRPr="00DF0E56" w:rsidRDefault="00317CFA" w:rsidP="00DF0E56">
            <w:pPr>
              <w:pStyle w:val="TAR"/>
              <w:rPr>
                <w:sz w:val="16"/>
                <w:szCs w:val="16"/>
              </w:rPr>
            </w:pPr>
            <w:r w:rsidRPr="00DF0E56">
              <w:rPr>
                <w:sz w:val="16"/>
                <w:szCs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Pr="00DF0E56" w:rsidRDefault="00317CFA" w:rsidP="00DF0E56">
            <w:pPr>
              <w:pStyle w:val="TAL"/>
              <w:rPr>
                <w:noProof/>
                <w:sz w:val="16"/>
                <w:szCs w:val="16"/>
                <w:lang w:val="hr-HR"/>
              </w:rPr>
            </w:pPr>
            <w:r w:rsidRPr="00DF0E56">
              <w:rPr>
                <w:noProof/>
                <w:sz w:val="16"/>
                <w:szCs w:val="16"/>
                <w:lang w:val="hr-HR"/>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321B0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Default="007856B5" w:rsidP="00F551F4">
            <w:pPr>
              <w:pStyle w:val="TAC"/>
              <w:rPr>
                <w:sz w:val="16"/>
              </w:rPr>
            </w:pPr>
            <w:r>
              <w:rPr>
                <w:sz w:val="16"/>
              </w:rPr>
              <w:t>CT-104</w:t>
            </w:r>
          </w:p>
        </w:tc>
        <w:tc>
          <w:tcPr>
            <w:tcW w:w="1099" w:type="dxa"/>
            <w:shd w:val="solid" w:color="FFFFFF" w:fill="auto"/>
          </w:tcPr>
          <w:p w14:paraId="5469E523" w14:textId="420B17AF" w:rsidR="007856B5" w:rsidRDefault="007856B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D884056" w14:textId="26E67B1B" w:rsidR="007856B5" w:rsidRPr="00DF0E56" w:rsidRDefault="007856B5" w:rsidP="00DF0E56">
            <w:pPr>
              <w:pStyle w:val="TAL"/>
              <w:rPr>
                <w:sz w:val="16"/>
                <w:szCs w:val="16"/>
              </w:rPr>
            </w:pPr>
            <w:r w:rsidRPr="00DF0E56">
              <w:rPr>
                <w:sz w:val="16"/>
                <w:szCs w:val="16"/>
              </w:rPr>
              <w:t>0979</w:t>
            </w:r>
          </w:p>
        </w:tc>
        <w:tc>
          <w:tcPr>
            <w:tcW w:w="427" w:type="dxa"/>
            <w:shd w:val="solid" w:color="FFFFFF" w:fill="auto"/>
          </w:tcPr>
          <w:p w14:paraId="6F190E2A" w14:textId="730D7C4B" w:rsidR="007856B5" w:rsidRPr="00DF0E56" w:rsidRDefault="007856B5" w:rsidP="00DF0E56">
            <w:pPr>
              <w:pStyle w:val="TAR"/>
              <w:rPr>
                <w:sz w:val="16"/>
                <w:szCs w:val="16"/>
              </w:rPr>
            </w:pPr>
            <w:r w:rsidRPr="00DF0E56">
              <w:rPr>
                <w:sz w:val="16"/>
                <w:szCs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Pr="00DF0E56" w:rsidRDefault="007856B5" w:rsidP="00DF0E56">
            <w:pPr>
              <w:pStyle w:val="TAL"/>
              <w:rPr>
                <w:noProof/>
                <w:sz w:val="16"/>
                <w:szCs w:val="16"/>
                <w:lang w:val="hr-HR"/>
              </w:rPr>
            </w:pPr>
            <w:r w:rsidRPr="00DF0E56">
              <w:rPr>
                <w:noProof/>
                <w:sz w:val="16"/>
                <w:szCs w:val="16"/>
                <w:lang w:val="hr-HR"/>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321B0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Default="007A36E9" w:rsidP="00F551F4">
            <w:pPr>
              <w:pStyle w:val="TAC"/>
              <w:rPr>
                <w:sz w:val="16"/>
              </w:rPr>
            </w:pPr>
            <w:r>
              <w:rPr>
                <w:sz w:val="16"/>
              </w:rPr>
              <w:t>CT-104</w:t>
            </w:r>
          </w:p>
        </w:tc>
        <w:tc>
          <w:tcPr>
            <w:tcW w:w="1099" w:type="dxa"/>
            <w:shd w:val="solid" w:color="FFFFFF" w:fill="auto"/>
          </w:tcPr>
          <w:p w14:paraId="448CD82D" w14:textId="0530BEE7" w:rsidR="007A36E9" w:rsidRDefault="007A36E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A4E1488" w14:textId="06560569" w:rsidR="007A36E9" w:rsidRPr="00DF0E56" w:rsidRDefault="007A36E9" w:rsidP="00DF0E56">
            <w:pPr>
              <w:pStyle w:val="TAL"/>
              <w:rPr>
                <w:sz w:val="16"/>
                <w:szCs w:val="16"/>
              </w:rPr>
            </w:pPr>
            <w:r w:rsidRPr="00DF0E56">
              <w:rPr>
                <w:sz w:val="16"/>
                <w:szCs w:val="16"/>
              </w:rPr>
              <w:t>0953</w:t>
            </w:r>
          </w:p>
        </w:tc>
        <w:tc>
          <w:tcPr>
            <w:tcW w:w="427" w:type="dxa"/>
            <w:shd w:val="solid" w:color="FFFFFF" w:fill="auto"/>
          </w:tcPr>
          <w:p w14:paraId="50768B9C" w14:textId="2D1A35FB" w:rsidR="007A36E9" w:rsidRPr="00DF0E56" w:rsidRDefault="007A36E9" w:rsidP="00DF0E56">
            <w:pPr>
              <w:pStyle w:val="TAR"/>
              <w:rPr>
                <w:sz w:val="16"/>
                <w:szCs w:val="16"/>
              </w:rPr>
            </w:pPr>
            <w:r w:rsidRPr="00DF0E56">
              <w:rPr>
                <w:sz w:val="16"/>
                <w:szCs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Pr="00DF0E56" w:rsidRDefault="007A36E9" w:rsidP="00DF0E56">
            <w:pPr>
              <w:pStyle w:val="TAL"/>
              <w:rPr>
                <w:noProof/>
                <w:sz w:val="16"/>
                <w:szCs w:val="16"/>
                <w:lang w:val="hr-HR"/>
              </w:rPr>
            </w:pPr>
            <w:r w:rsidRPr="00DF0E56">
              <w:rPr>
                <w:noProof/>
                <w:sz w:val="16"/>
                <w:szCs w:val="16"/>
                <w:lang w:val="hr-HR"/>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321B0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Default="00D93C5F" w:rsidP="00F551F4">
            <w:pPr>
              <w:pStyle w:val="TAC"/>
              <w:rPr>
                <w:sz w:val="16"/>
              </w:rPr>
            </w:pPr>
            <w:r>
              <w:rPr>
                <w:sz w:val="16"/>
              </w:rPr>
              <w:t>CT-104</w:t>
            </w:r>
          </w:p>
        </w:tc>
        <w:tc>
          <w:tcPr>
            <w:tcW w:w="1099" w:type="dxa"/>
            <w:shd w:val="solid" w:color="FFFFFF" w:fill="auto"/>
          </w:tcPr>
          <w:p w14:paraId="2364814F" w14:textId="3B225EC4" w:rsidR="00D93C5F" w:rsidRDefault="00D93C5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C181FF" w14:textId="088AAA17" w:rsidR="00D93C5F" w:rsidRPr="00DF0E56" w:rsidRDefault="00D93C5F" w:rsidP="00DF0E56">
            <w:pPr>
              <w:pStyle w:val="TAL"/>
              <w:rPr>
                <w:sz w:val="16"/>
                <w:szCs w:val="16"/>
              </w:rPr>
            </w:pPr>
            <w:r w:rsidRPr="00DF0E56">
              <w:rPr>
                <w:sz w:val="16"/>
                <w:szCs w:val="16"/>
              </w:rPr>
              <w:t>0980</w:t>
            </w:r>
          </w:p>
        </w:tc>
        <w:tc>
          <w:tcPr>
            <w:tcW w:w="427" w:type="dxa"/>
            <w:shd w:val="solid" w:color="FFFFFF" w:fill="auto"/>
          </w:tcPr>
          <w:p w14:paraId="57A50CB8" w14:textId="4AABE5A8" w:rsidR="00D93C5F" w:rsidRPr="00DF0E56" w:rsidRDefault="00D93C5F" w:rsidP="00DF0E56">
            <w:pPr>
              <w:pStyle w:val="TAR"/>
              <w:rPr>
                <w:sz w:val="16"/>
                <w:szCs w:val="16"/>
              </w:rPr>
            </w:pPr>
            <w:r w:rsidRPr="00DF0E56">
              <w:rPr>
                <w:sz w:val="16"/>
                <w:szCs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Pr="00DF0E56" w:rsidRDefault="00D93C5F" w:rsidP="00DF0E56">
            <w:pPr>
              <w:pStyle w:val="TAL"/>
              <w:rPr>
                <w:noProof/>
                <w:sz w:val="16"/>
                <w:szCs w:val="16"/>
                <w:lang w:val="hr-HR"/>
              </w:rPr>
            </w:pPr>
            <w:r w:rsidRPr="00DF0E56">
              <w:rPr>
                <w:noProof/>
                <w:sz w:val="16"/>
                <w:szCs w:val="16"/>
                <w:lang w:val="hr-HR"/>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321B0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Default="00074200" w:rsidP="00F551F4">
            <w:pPr>
              <w:pStyle w:val="TAC"/>
              <w:rPr>
                <w:sz w:val="16"/>
              </w:rPr>
            </w:pPr>
            <w:r>
              <w:rPr>
                <w:sz w:val="16"/>
              </w:rPr>
              <w:t>CT-104</w:t>
            </w:r>
          </w:p>
        </w:tc>
        <w:tc>
          <w:tcPr>
            <w:tcW w:w="1099" w:type="dxa"/>
            <w:shd w:val="solid" w:color="FFFFFF" w:fill="auto"/>
          </w:tcPr>
          <w:p w14:paraId="6A836B71" w14:textId="0BC131BF" w:rsidR="00074200" w:rsidRDefault="0007420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EBDC782" w14:textId="1C608980" w:rsidR="00074200" w:rsidRPr="00DF0E56" w:rsidRDefault="00074200" w:rsidP="00DF0E56">
            <w:pPr>
              <w:pStyle w:val="TAL"/>
              <w:rPr>
                <w:sz w:val="16"/>
                <w:szCs w:val="16"/>
              </w:rPr>
            </w:pPr>
            <w:r w:rsidRPr="00DF0E56">
              <w:rPr>
                <w:sz w:val="16"/>
                <w:szCs w:val="16"/>
              </w:rPr>
              <w:t>0975</w:t>
            </w:r>
          </w:p>
        </w:tc>
        <w:tc>
          <w:tcPr>
            <w:tcW w:w="427" w:type="dxa"/>
            <w:shd w:val="solid" w:color="FFFFFF" w:fill="auto"/>
          </w:tcPr>
          <w:p w14:paraId="619BB0EC" w14:textId="3E87BFA1" w:rsidR="00074200" w:rsidRPr="00DF0E56" w:rsidRDefault="00074200" w:rsidP="00DF0E56">
            <w:pPr>
              <w:pStyle w:val="TAR"/>
              <w:rPr>
                <w:sz w:val="16"/>
                <w:szCs w:val="16"/>
              </w:rPr>
            </w:pPr>
            <w:r w:rsidRPr="00DF0E56">
              <w:rPr>
                <w:sz w:val="16"/>
                <w:szCs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Pr="00DF0E56" w:rsidRDefault="00074200" w:rsidP="00DF0E56">
            <w:pPr>
              <w:pStyle w:val="TAL"/>
              <w:rPr>
                <w:noProof/>
                <w:sz w:val="16"/>
                <w:szCs w:val="16"/>
                <w:lang w:val="hr-HR"/>
              </w:rPr>
            </w:pPr>
            <w:r w:rsidRPr="00DF0E56">
              <w:rPr>
                <w:noProof/>
                <w:sz w:val="16"/>
                <w:szCs w:val="16"/>
                <w:lang w:val="hr-HR"/>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321B0A">
        <w:tc>
          <w:tcPr>
            <w:tcW w:w="804" w:type="dxa"/>
            <w:shd w:val="solid" w:color="FFFFFF" w:fill="auto"/>
          </w:tcPr>
          <w:p w14:paraId="1A65B0D6" w14:textId="674C2BAC" w:rsidR="00AC517E" w:rsidRDefault="00AC517E" w:rsidP="00F551F4">
            <w:pPr>
              <w:pStyle w:val="TAC"/>
              <w:rPr>
                <w:sz w:val="16"/>
                <w:lang w:val="fr-FR"/>
              </w:rPr>
            </w:pPr>
            <w:r>
              <w:rPr>
                <w:sz w:val="16"/>
                <w:lang w:val="fr-FR"/>
              </w:rPr>
              <w:t>2024-09</w:t>
            </w:r>
          </w:p>
        </w:tc>
        <w:tc>
          <w:tcPr>
            <w:tcW w:w="803" w:type="dxa"/>
            <w:shd w:val="solid" w:color="FFFFFF" w:fill="auto"/>
          </w:tcPr>
          <w:p w14:paraId="4A3DC8D9" w14:textId="70345593" w:rsidR="00AC517E" w:rsidRDefault="00AC517E" w:rsidP="00F551F4">
            <w:pPr>
              <w:pStyle w:val="TAC"/>
              <w:rPr>
                <w:sz w:val="16"/>
              </w:rPr>
            </w:pPr>
            <w:r>
              <w:rPr>
                <w:sz w:val="16"/>
              </w:rPr>
              <w:t>CT-105</w:t>
            </w:r>
          </w:p>
        </w:tc>
        <w:tc>
          <w:tcPr>
            <w:tcW w:w="1099" w:type="dxa"/>
            <w:shd w:val="solid" w:color="FFFFFF" w:fill="auto"/>
          </w:tcPr>
          <w:p w14:paraId="3F4F1522" w14:textId="47ED71DC" w:rsidR="00AC517E" w:rsidRDefault="00AC517E" w:rsidP="00AC517E">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tc>
        <w:tc>
          <w:tcPr>
            <w:tcW w:w="502" w:type="dxa"/>
            <w:shd w:val="solid" w:color="FFFFFF" w:fill="auto"/>
          </w:tcPr>
          <w:p w14:paraId="57EA8D32" w14:textId="22C3DE6B" w:rsidR="00AC517E" w:rsidRPr="00DF0E56" w:rsidRDefault="00AC517E" w:rsidP="00DF0E56">
            <w:pPr>
              <w:pStyle w:val="TAL"/>
              <w:rPr>
                <w:sz w:val="16"/>
                <w:szCs w:val="16"/>
              </w:rPr>
            </w:pPr>
            <w:r w:rsidRPr="00DF0E56">
              <w:rPr>
                <w:sz w:val="16"/>
                <w:szCs w:val="16"/>
              </w:rPr>
              <w:t>0992</w:t>
            </w:r>
          </w:p>
        </w:tc>
        <w:tc>
          <w:tcPr>
            <w:tcW w:w="427" w:type="dxa"/>
            <w:shd w:val="solid" w:color="FFFFFF" w:fill="auto"/>
          </w:tcPr>
          <w:p w14:paraId="5C379AD1" w14:textId="4F3865A5" w:rsidR="00AC517E" w:rsidRPr="00DF0E56" w:rsidRDefault="00AC517E" w:rsidP="00DF0E56">
            <w:pPr>
              <w:pStyle w:val="TAR"/>
              <w:rPr>
                <w:sz w:val="16"/>
                <w:szCs w:val="16"/>
              </w:rPr>
            </w:pPr>
            <w:r w:rsidRPr="00DF0E56">
              <w:rPr>
                <w:sz w:val="16"/>
                <w:szCs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Pr="00DF0E56" w:rsidRDefault="00AC517E" w:rsidP="00DF0E56">
            <w:pPr>
              <w:pStyle w:val="TAL"/>
              <w:rPr>
                <w:noProof/>
                <w:sz w:val="16"/>
                <w:szCs w:val="16"/>
                <w:lang w:val="hr-HR"/>
              </w:rPr>
            </w:pPr>
            <w:r w:rsidRPr="00DF0E56">
              <w:rPr>
                <w:noProof/>
                <w:sz w:val="16"/>
                <w:szCs w:val="16"/>
                <w:lang w:val="hr-HR"/>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321B0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Default="00AC4A07" w:rsidP="00F551F4">
            <w:pPr>
              <w:pStyle w:val="TAC"/>
              <w:rPr>
                <w:sz w:val="16"/>
              </w:rPr>
            </w:pPr>
            <w:r>
              <w:rPr>
                <w:sz w:val="16"/>
              </w:rPr>
              <w:t>CT-105</w:t>
            </w:r>
          </w:p>
        </w:tc>
        <w:tc>
          <w:tcPr>
            <w:tcW w:w="1099" w:type="dxa"/>
            <w:shd w:val="solid" w:color="FFFFFF" w:fill="auto"/>
          </w:tcPr>
          <w:p w14:paraId="532DD625" w14:textId="77777777" w:rsidR="00E2070D" w:rsidRDefault="00E2070D" w:rsidP="00E2070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124A6B62" w14:textId="77777777" w:rsidR="00AC4A07" w:rsidRDefault="00AC4A07" w:rsidP="00AC517E">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4C064885" w14:textId="3C1E4659" w:rsidR="00AC4A07" w:rsidRPr="00DF0E56" w:rsidRDefault="00AC4A07" w:rsidP="00DF0E56">
            <w:pPr>
              <w:pStyle w:val="TAL"/>
              <w:rPr>
                <w:sz w:val="16"/>
                <w:szCs w:val="16"/>
              </w:rPr>
            </w:pPr>
            <w:r w:rsidRPr="00DF0E56">
              <w:rPr>
                <w:sz w:val="16"/>
                <w:szCs w:val="16"/>
              </w:rPr>
              <w:t>0993</w:t>
            </w:r>
          </w:p>
        </w:tc>
        <w:tc>
          <w:tcPr>
            <w:tcW w:w="427" w:type="dxa"/>
            <w:shd w:val="solid" w:color="FFFFFF" w:fill="auto"/>
          </w:tcPr>
          <w:p w14:paraId="2818FFD1" w14:textId="707DA104" w:rsidR="00AC4A07" w:rsidRPr="00DF0E56" w:rsidRDefault="00AC4A07" w:rsidP="00DF0E56">
            <w:pPr>
              <w:pStyle w:val="TAR"/>
              <w:rPr>
                <w:sz w:val="16"/>
                <w:szCs w:val="16"/>
              </w:rPr>
            </w:pPr>
            <w:r w:rsidRPr="00DF0E56">
              <w:rPr>
                <w:sz w:val="16"/>
                <w:szCs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Pr="00DF0E56" w:rsidRDefault="00AC4A07" w:rsidP="00DF0E56">
            <w:pPr>
              <w:pStyle w:val="TAL"/>
              <w:rPr>
                <w:noProof/>
                <w:sz w:val="16"/>
                <w:szCs w:val="16"/>
                <w:lang w:val="hr-HR"/>
              </w:rPr>
            </w:pPr>
            <w:r w:rsidRPr="00DF0E56">
              <w:rPr>
                <w:noProof/>
                <w:sz w:val="16"/>
                <w:szCs w:val="16"/>
                <w:lang w:val="hr-HR"/>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321B0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Default="009836BA" w:rsidP="00F551F4">
            <w:pPr>
              <w:pStyle w:val="TAC"/>
              <w:rPr>
                <w:sz w:val="16"/>
              </w:rPr>
            </w:pPr>
            <w:r>
              <w:rPr>
                <w:sz w:val="16"/>
              </w:rPr>
              <w:t>CT-105</w:t>
            </w:r>
          </w:p>
        </w:tc>
        <w:tc>
          <w:tcPr>
            <w:tcW w:w="1099" w:type="dxa"/>
            <w:shd w:val="solid" w:color="FFFFFF" w:fill="auto"/>
          </w:tcPr>
          <w:p w14:paraId="513F28A4" w14:textId="595040F7" w:rsidR="009836BA" w:rsidRDefault="009836BA" w:rsidP="009836B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7F06F63D" w14:textId="441D0928" w:rsidR="009836BA" w:rsidRPr="00DF0E56" w:rsidRDefault="009836BA" w:rsidP="00DF0E56">
            <w:pPr>
              <w:pStyle w:val="TAL"/>
              <w:rPr>
                <w:sz w:val="16"/>
                <w:szCs w:val="16"/>
              </w:rPr>
            </w:pPr>
            <w:r w:rsidRPr="00DF0E56">
              <w:rPr>
                <w:sz w:val="16"/>
                <w:szCs w:val="16"/>
              </w:rPr>
              <w:t>0991</w:t>
            </w:r>
          </w:p>
        </w:tc>
        <w:tc>
          <w:tcPr>
            <w:tcW w:w="427" w:type="dxa"/>
            <w:shd w:val="solid" w:color="FFFFFF" w:fill="auto"/>
          </w:tcPr>
          <w:p w14:paraId="49218596" w14:textId="28F50A0A" w:rsidR="009836BA" w:rsidRPr="00DF0E56" w:rsidRDefault="009836BA" w:rsidP="00DF0E56">
            <w:pPr>
              <w:pStyle w:val="TAR"/>
              <w:rPr>
                <w:sz w:val="16"/>
                <w:szCs w:val="16"/>
              </w:rPr>
            </w:pPr>
            <w:r w:rsidRPr="00DF0E56">
              <w:rPr>
                <w:sz w:val="16"/>
                <w:szCs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Pr="00DF0E56" w:rsidRDefault="009836BA" w:rsidP="00DF0E56">
            <w:pPr>
              <w:pStyle w:val="TAL"/>
              <w:rPr>
                <w:noProof/>
                <w:sz w:val="16"/>
                <w:szCs w:val="16"/>
                <w:lang w:val="hr-HR"/>
              </w:rPr>
            </w:pPr>
            <w:r w:rsidRPr="00DF0E56">
              <w:rPr>
                <w:noProof/>
                <w:sz w:val="16"/>
                <w:szCs w:val="16"/>
                <w:lang w:val="hr-HR"/>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A4A38" w:rsidRPr="00F551F4" w14:paraId="69E3BF6B" w14:textId="77777777" w:rsidTr="00321B0A">
        <w:tc>
          <w:tcPr>
            <w:tcW w:w="804" w:type="dxa"/>
            <w:shd w:val="solid" w:color="FFFFFF" w:fill="auto"/>
          </w:tcPr>
          <w:p w14:paraId="0A7E22DD" w14:textId="613365C7" w:rsidR="004A4A38" w:rsidRDefault="004A4A38" w:rsidP="00F551F4">
            <w:pPr>
              <w:pStyle w:val="TAC"/>
              <w:rPr>
                <w:sz w:val="16"/>
                <w:lang w:val="fr-FR"/>
              </w:rPr>
            </w:pPr>
            <w:r>
              <w:rPr>
                <w:sz w:val="16"/>
                <w:lang w:val="fr-FR"/>
              </w:rPr>
              <w:t>2024-09</w:t>
            </w:r>
          </w:p>
        </w:tc>
        <w:tc>
          <w:tcPr>
            <w:tcW w:w="803" w:type="dxa"/>
            <w:shd w:val="solid" w:color="FFFFFF" w:fill="auto"/>
          </w:tcPr>
          <w:p w14:paraId="240C1D01" w14:textId="0BD47171" w:rsidR="004A4A38" w:rsidRDefault="004A4A38" w:rsidP="00F551F4">
            <w:pPr>
              <w:pStyle w:val="TAC"/>
              <w:rPr>
                <w:sz w:val="16"/>
              </w:rPr>
            </w:pPr>
            <w:r>
              <w:rPr>
                <w:sz w:val="16"/>
              </w:rPr>
              <w:t>CT-105</w:t>
            </w:r>
          </w:p>
        </w:tc>
        <w:tc>
          <w:tcPr>
            <w:tcW w:w="1099" w:type="dxa"/>
            <w:shd w:val="solid" w:color="FFFFFF" w:fill="auto"/>
          </w:tcPr>
          <w:p w14:paraId="7FC162FC" w14:textId="4B648F65" w:rsidR="004A4A38" w:rsidRDefault="004A4A38" w:rsidP="004A4A3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38FF6385" w14:textId="7010AFF9" w:rsidR="004A4A38" w:rsidRPr="00DF0E56" w:rsidRDefault="004A4A38" w:rsidP="00DF0E56">
            <w:pPr>
              <w:pStyle w:val="TAL"/>
              <w:rPr>
                <w:sz w:val="16"/>
                <w:szCs w:val="16"/>
              </w:rPr>
            </w:pPr>
            <w:r w:rsidRPr="00DF0E56">
              <w:rPr>
                <w:sz w:val="16"/>
                <w:szCs w:val="16"/>
              </w:rPr>
              <w:t>0988</w:t>
            </w:r>
          </w:p>
        </w:tc>
        <w:tc>
          <w:tcPr>
            <w:tcW w:w="427" w:type="dxa"/>
            <w:shd w:val="solid" w:color="FFFFFF" w:fill="auto"/>
          </w:tcPr>
          <w:p w14:paraId="3899B677" w14:textId="4B3BDEF0" w:rsidR="004A4A38" w:rsidRPr="00DF0E56" w:rsidRDefault="004A4A38" w:rsidP="00DF0E56">
            <w:pPr>
              <w:pStyle w:val="TAR"/>
              <w:rPr>
                <w:sz w:val="16"/>
                <w:szCs w:val="16"/>
              </w:rPr>
            </w:pPr>
            <w:r w:rsidRPr="00DF0E56">
              <w:rPr>
                <w:sz w:val="16"/>
                <w:szCs w:val="16"/>
              </w:rPr>
              <w:t>-</w:t>
            </w:r>
          </w:p>
        </w:tc>
        <w:tc>
          <w:tcPr>
            <w:tcW w:w="427" w:type="dxa"/>
            <w:shd w:val="solid" w:color="FFFFFF" w:fill="auto"/>
          </w:tcPr>
          <w:p w14:paraId="7BF9C234" w14:textId="52E48437" w:rsidR="004A4A38" w:rsidRDefault="004A4A38" w:rsidP="00F551F4">
            <w:pPr>
              <w:pStyle w:val="TAC"/>
              <w:rPr>
                <w:sz w:val="16"/>
              </w:rPr>
            </w:pPr>
            <w:r>
              <w:rPr>
                <w:sz w:val="16"/>
              </w:rPr>
              <w:t>F</w:t>
            </w:r>
          </w:p>
        </w:tc>
        <w:tc>
          <w:tcPr>
            <w:tcW w:w="4983" w:type="dxa"/>
            <w:shd w:val="solid" w:color="FFFFFF" w:fill="auto"/>
          </w:tcPr>
          <w:p w14:paraId="379C2FF7" w14:textId="23B10275" w:rsidR="004A4A38" w:rsidRPr="00DF0E56" w:rsidRDefault="004A4A38" w:rsidP="00DF0E56">
            <w:pPr>
              <w:pStyle w:val="TAL"/>
              <w:rPr>
                <w:noProof/>
                <w:sz w:val="16"/>
                <w:szCs w:val="16"/>
                <w:lang w:val="hr-HR"/>
              </w:rPr>
            </w:pPr>
            <w:r w:rsidRPr="00DF0E56">
              <w:rPr>
                <w:noProof/>
                <w:sz w:val="16"/>
                <w:szCs w:val="16"/>
                <w:lang w:val="hr-HR"/>
              </w:rPr>
              <w:t>Correction in the &lt;allow-cancel-adhoc-group-emergency-alert&gt; element</w:t>
            </w:r>
          </w:p>
        </w:tc>
        <w:tc>
          <w:tcPr>
            <w:tcW w:w="711" w:type="dxa"/>
            <w:shd w:val="solid" w:color="FFFFFF" w:fill="auto"/>
          </w:tcPr>
          <w:p w14:paraId="7DE8DFEF" w14:textId="58B7F920" w:rsidR="004A4A38" w:rsidRDefault="004A4A38" w:rsidP="00F551F4">
            <w:pPr>
              <w:pStyle w:val="TAC"/>
              <w:rPr>
                <w:sz w:val="16"/>
              </w:rPr>
            </w:pPr>
            <w:r>
              <w:rPr>
                <w:sz w:val="16"/>
              </w:rPr>
              <w:t>19.0.0</w:t>
            </w:r>
          </w:p>
        </w:tc>
      </w:tr>
      <w:tr w:rsidR="004476F0" w:rsidRPr="00F551F4" w14:paraId="15037960" w14:textId="77777777" w:rsidTr="00321B0A">
        <w:tc>
          <w:tcPr>
            <w:tcW w:w="804" w:type="dxa"/>
            <w:shd w:val="solid" w:color="FFFFFF" w:fill="auto"/>
          </w:tcPr>
          <w:p w14:paraId="0B27E9CB" w14:textId="41541431" w:rsidR="004476F0" w:rsidRDefault="004476F0" w:rsidP="00F551F4">
            <w:pPr>
              <w:pStyle w:val="TAC"/>
              <w:rPr>
                <w:sz w:val="16"/>
                <w:lang w:val="fr-FR"/>
              </w:rPr>
            </w:pPr>
            <w:r>
              <w:rPr>
                <w:sz w:val="16"/>
                <w:lang w:val="fr-FR"/>
              </w:rPr>
              <w:t>2024-09</w:t>
            </w:r>
          </w:p>
        </w:tc>
        <w:tc>
          <w:tcPr>
            <w:tcW w:w="803" w:type="dxa"/>
            <w:shd w:val="solid" w:color="FFFFFF" w:fill="auto"/>
          </w:tcPr>
          <w:p w14:paraId="1540BF6E" w14:textId="31CC606C" w:rsidR="004476F0" w:rsidRDefault="004476F0" w:rsidP="00F551F4">
            <w:pPr>
              <w:pStyle w:val="TAC"/>
              <w:rPr>
                <w:sz w:val="16"/>
              </w:rPr>
            </w:pPr>
            <w:r>
              <w:rPr>
                <w:sz w:val="16"/>
              </w:rPr>
              <w:t>CT-105</w:t>
            </w:r>
          </w:p>
        </w:tc>
        <w:tc>
          <w:tcPr>
            <w:tcW w:w="1099" w:type="dxa"/>
            <w:shd w:val="solid" w:color="FFFFFF" w:fill="auto"/>
          </w:tcPr>
          <w:p w14:paraId="6FFC98A7" w14:textId="28E29455" w:rsidR="004476F0" w:rsidRDefault="004476F0" w:rsidP="004476F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487939A0" w14:textId="089BD838" w:rsidR="004476F0" w:rsidRPr="00DF0E56" w:rsidRDefault="004476F0" w:rsidP="00DF0E56">
            <w:pPr>
              <w:pStyle w:val="TAL"/>
              <w:rPr>
                <w:sz w:val="16"/>
                <w:szCs w:val="16"/>
              </w:rPr>
            </w:pPr>
            <w:r w:rsidRPr="00DF0E56">
              <w:rPr>
                <w:sz w:val="16"/>
                <w:szCs w:val="16"/>
              </w:rPr>
              <w:t>0990</w:t>
            </w:r>
          </w:p>
        </w:tc>
        <w:tc>
          <w:tcPr>
            <w:tcW w:w="427" w:type="dxa"/>
            <w:shd w:val="solid" w:color="FFFFFF" w:fill="auto"/>
          </w:tcPr>
          <w:p w14:paraId="6DA48BCF" w14:textId="5DC28CAC" w:rsidR="004476F0" w:rsidRPr="00DF0E56" w:rsidRDefault="004476F0" w:rsidP="00DF0E56">
            <w:pPr>
              <w:pStyle w:val="TAR"/>
              <w:rPr>
                <w:sz w:val="16"/>
                <w:szCs w:val="16"/>
              </w:rPr>
            </w:pPr>
            <w:r w:rsidRPr="00DF0E56">
              <w:rPr>
                <w:sz w:val="16"/>
                <w:szCs w:val="16"/>
              </w:rPr>
              <w:t>-</w:t>
            </w:r>
          </w:p>
        </w:tc>
        <w:tc>
          <w:tcPr>
            <w:tcW w:w="427" w:type="dxa"/>
            <w:shd w:val="solid" w:color="FFFFFF" w:fill="auto"/>
          </w:tcPr>
          <w:p w14:paraId="5C94787D" w14:textId="0B9B8265" w:rsidR="004476F0" w:rsidRDefault="004476F0" w:rsidP="00F551F4">
            <w:pPr>
              <w:pStyle w:val="TAC"/>
              <w:rPr>
                <w:sz w:val="16"/>
              </w:rPr>
            </w:pPr>
            <w:r>
              <w:rPr>
                <w:sz w:val="16"/>
              </w:rPr>
              <w:t>F</w:t>
            </w:r>
          </w:p>
        </w:tc>
        <w:tc>
          <w:tcPr>
            <w:tcW w:w="4983" w:type="dxa"/>
            <w:shd w:val="solid" w:color="FFFFFF" w:fill="auto"/>
          </w:tcPr>
          <w:p w14:paraId="46DF29A7" w14:textId="67E62359" w:rsidR="004476F0" w:rsidRPr="00DF0E56" w:rsidRDefault="004476F0" w:rsidP="00DF0E56">
            <w:pPr>
              <w:pStyle w:val="TAL"/>
              <w:rPr>
                <w:noProof/>
                <w:sz w:val="16"/>
                <w:szCs w:val="16"/>
                <w:lang w:val="hr-HR"/>
              </w:rPr>
            </w:pPr>
            <w:r w:rsidRPr="00DF0E56">
              <w:rPr>
                <w:noProof/>
                <w:sz w:val="16"/>
                <w:szCs w:val="16"/>
                <w:lang w:val="hr-HR"/>
              </w:rPr>
              <w:t>Correction in the controlling MCPTT server operation for an MCPTT user not authorized for MCPTT ad hoc group emergency alert participant information</w:t>
            </w:r>
          </w:p>
        </w:tc>
        <w:tc>
          <w:tcPr>
            <w:tcW w:w="711" w:type="dxa"/>
            <w:shd w:val="solid" w:color="FFFFFF" w:fill="auto"/>
          </w:tcPr>
          <w:p w14:paraId="7A4DC820" w14:textId="02E6F231" w:rsidR="004476F0" w:rsidRDefault="004476F0" w:rsidP="00F551F4">
            <w:pPr>
              <w:pStyle w:val="TAC"/>
              <w:rPr>
                <w:sz w:val="16"/>
              </w:rPr>
            </w:pPr>
            <w:r>
              <w:rPr>
                <w:sz w:val="16"/>
              </w:rPr>
              <w:t>19.0.0</w:t>
            </w:r>
          </w:p>
        </w:tc>
      </w:tr>
      <w:tr w:rsidR="00D145B8" w:rsidRPr="00F551F4" w14:paraId="2EB5ACDD" w14:textId="77777777" w:rsidTr="00321B0A">
        <w:tc>
          <w:tcPr>
            <w:tcW w:w="804" w:type="dxa"/>
            <w:shd w:val="solid" w:color="FFFFFF" w:fill="auto"/>
          </w:tcPr>
          <w:p w14:paraId="186C995C" w14:textId="0AB55CC0" w:rsidR="00D145B8" w:rsidRDefault="00D145B8" w:rsidP="00F551F4">
            <w:pPr>
              <w:pStyle w:val="TAC"/>
              <w:rPr>
                <w:sz w:val="16"/>
                <w:lang w:val="fr-FR"/>
              </w:rPr>
            </w:pPr>
            <w:r>
              <w:rPr>
                <w:sz w:val="16"/>
                <w:lang w:val="fr-FR"/>
              </w:rPr>
              <w:t>2024-09</w:t>
            </w:r>
          </w:p>
        </w:tc>
        <w:tc>
          <w:tcPr>
            <w:tcW w:w="803" w:type="dxa"/>
            <w:shd w:val="solid" w:color="FFFFFF" w:fill="auto"/>
          </w:tcPr>
          <w:p w14:paraId="19441FD6" w14:textId="2DCD8B37" w:rsidR="00D145B8" w:rsidRDefault="00D145B8" w:rsidP="00F551F4">
            <w:pPr>
              <w:pStyle w:val="TAC"/>
              <w:rPr>
                <w:sz w:val="16"/>
              </w:rPr>
            </w:pPr>
            <w:r>
              <w:rPr>
                <w:sz w:val="16"/>
              </w:rPr>
              <w:t>CT-105</w:t>
            </w:r>
          </w:p>
        </w:tc>
        <w:tc>
          <w:tcPr>
            <w:tcW w:w="1099" w:type="dxa"/>
            <w:shd w:val="solid" w:color="FFFFFF" w:fill="auto"/>
          </w:tcPr>
          <w:p w14:paraId="65861E2C" w14:textId="149A9A8A" w:rsidR="00D145B8" w:rsidRDefault="00D145B8" w:rsidP="00D145B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CP-242189</w:t>
            </w:r>
          </w:p>
        </w:tc>
        <w:tc>
          <w:tcPr>
            <w:tcW w:w="502" w:type="dxa"/>
            <w:shd w:val="solid" w:color="FFFFFF" w:fill="auto"/>
          </w:tcPr>
          <w:p w14:paraId="6540581F" w14:textId="41627ED8" w:rsidR="00D145B8" w:rsidRPr="00DF0E56" w:rsidRDefault="00D145B8" w:rsidP="00DF0E56">
            <w:pPr>
              <w:pStyle w:val="TAL"/>
              <w:rPr>
                <w:sz w:val="16"/>
                <w:szCs w:val="16"/>
              </w:rPr>
            </w:pPr>
            <w:r w:rsidRPr="00DF0E56">
              <w:rPr>
                <w:sz w:val="16"/>
                <w:szCs w:val="16"/>
              </w:rPr>
              <w:t>0982</w:t>
            </w:r>
          </w:p>
        </w:tc>
        <w:tc>
          <w:tcPr>
            <w:tcW w:w="427" w:type="dxa"/>
            <w:shd w:val="solid" w:color="FFFFFF" w:fill="auto"/>
          </w:tcPr>
          <w:p w14:paraId="70818ACE" w14:textId="7AA8F158" w:rsidR="00D145B8" w:rsidRPr="00DF0E56" w:rsidRDefault="00D145B8" w:rsidP="00DF0E56">
            <w:pPr>
              <w:pStyle w:val="TAR"/>
              <w:rPr>
                <w:sz w:val="16"/>
                <w:szCs w:val="16"/>
              </w:rPr>
            </w:pPr>
            <w:r w:rsidRPr="00DF0E56">
              <w:rPr>
                <w:sz w:val="16"/>
                <w:szCs w:val="16"/>
              </w:rPr>
              <w:t>1</w:t>
            </w:r>
          </w:p>
        </w:tc>
        <w:tc>
          <w:tcPr>
            <w:tcW w:w="427" w:type="dxa"/>
            <w:shd w:val="solid" w:color="FFFFFF" w:fill="auto"/>
          </w:tcPr>
          <w:p w14:paraId="34B6F01B" w14:textId="3E3FA4BF" w:rsidR="00D145B8" w:rsidRDefault="00D145B8" w:rsidP="00F551F4">
            <w:pPr>
              <w:pStyle w:val="TAC"/>
              <w:rPr>
                <w:sz w:val="16"/>
              </w:rPr>
            </w:pPr>
            <w:r>
              <w:rPr>
                <w:sz w:val="16"/>
              </w:rPr>
              <w:t>F</w:t>
            </w:r>
          </w:p>
        </w:tc>
        <w:tc>
          <w:tcPr>
            <w:tcW w:w="4983" w:type="dxa"/>
            <w:shd w:val="solid" w:color="FFFFFF" w:fill="auto"/>
          </w:tcPr>
          <w:p w14:paraId="69260B9B" w14:textId="2A9FFCE5" w:rsidR="00D145B8" w:rsidRPr="00DF0E56" w:rsidRDefault="00D145B8" w:rsidP="00DF0E56">
            <w:pPr>
              <w:pStyle w:val="TAL"/>
              <w:rPr>
                <w:noProof/>
                <w:sz w:val="16"/>
                <w:szCs w:val="16"/>
                <w:lang w:val="hr-HR"/>
              </w:rPr>
            </w:pPr>
            <w:r w:rsidRPr="00DF0E56">
              <w:rPr>
                <w:noProof/>
                <w:sz w:val="16"/>
                <w:szCs w:val="16"/>
                <w:lang w:val="hr-HR"/>
              </w:rPr>
              <w:t>Corrections for MCPTT private call transfer</w:t>
            </w:r>
          </w:p>
        </w:tc>
        <w:tc>
          <w:tcPr>
            <w:tcW w:w="711" w:type="dxa"/>
            <w:shd w:val="solid" w:color="FFFFFF" w:fill="auto"/>
          </w:tcPr>
          <w:p w14:paraId="7398244E" w14:textId="56B597EF" w:rsidR="00D145B8" w:rsidRDefault="00D145B8" w:rsidP="00F551F4">
            <w:pPr>
              <w:pStyle w:val="TAC"/>
              <w:rPr>
                <w:sz w:val="16"/>
              </w:rPr>
            </w:pPr>
            <w:r>
              <w:rPr>
                <w:sz w:val="16"/>
              </w:rPr>
              <w:t>19.0.0</w:t>
            </w:r>
          </w:p>
        </w:tc>
      </w:tr>
      <w:tr w:rsidR="006E3325" w:rsidRPr="00F551F4" w14:paraId="61AD6854" w14:textId="77777777" w:rsidTr="00321B0A">
        <w:tc>
          <w:tcPr>
            <w:tcW w:w="804" w:type="dxa"/>
            <w:shd w:val="solid" w:color="FFFFFF" w:fill="auto"/>
          </w:tcPr>
          <w:p w14:paraId="28FA2C29" w14:textId="54883F3F" w:rsidR="006E3325" w:rsidRDefault="006E3325" w:rsidP="00F551F4">
            <w:pPr>
              <w:pStyle w:val="TAC"/>
              <w:rPr>
                <w:sz w:val="16"/>
                <w:lang w:val="fr-FR"/>
              </w:rPr>
            </w:pPr>
            <w:r>
              <w:rPr>
                <w:sz w:val="16"/>
                <w:lang w:val="fr-FR"/>
              </w:rPr>
              <w:t>2024-09</w:t>
            </w:r>
          </w:p>
        </w:tc>
        <w:tc>
          <w:tcPr>
            <w:tcW w:w="803" w:type="dxa"/>
            <w:shd w:val="solid" w:color="FFFFFF" w:fill="auto"/>
          </w:tcPr>
          <w:p w14:paraId="207CE96D" w14:textId="2C3E5CD9" w:rsidR="006E3325" w:rsidRDefault="006E3325" w:rsidP="00F551F4">
            <w:pPr>
              <w:pStyle w:val="TAC"/>
              <w:rPr>
                <w:sz w:val="16"/>
              </w:rPr>
            </w:pPr>
            <w:r>
              <w:rPr>
                <w:sz w:val="16"/>
              </w:rPr>
              <w:t>CT-105</w:t>
            </w:r>
          </w:p>
        </w:tc>
        <w:tc>
          <w:tcPr>
            <w:tcW w:w="1099" w:type="dxa"/>
            <w:shd w:val="solid" w:color="FFFFFF" w:fill="auto"/>
          </w:tcPr>
          <w:p w14:paraId="7313CDD7" w14:textId="5B732ACB" w:rsidR="006E3325" w:rsidRDefault="006E3325" w:rsidP="00D145B8">
            <w:pPr>
              <w:overflowPunct/>
              <w:autoSpaceDE/>
              <w:autoSpaceDN/>
              <w:adjustRightInd/>
              <w:spacing w:after="0"/>
              <w:jc w:val="center"/>
              <w:textAlignment w:val="auto"/>
              <w:rPr>
                <w:rFonts w:ascii="Arial" w:hAnsi="Arial" w:cs="Arial"/>
                <w:sz w:val="16"/>
                <w:szCs w:val="16"/>
              </w:rPr>
            </w:pPr>
            <w:r w:rsidRPr="006E3325">
              <w:rPr>
                <w:rFonts w:ascii="Arial" w:hAnsi="Arial" w:cs="Arial"/>
                <w:sz w:val="16"/>
                <w:szCs w:val="16"/>
              </w:rPr>
              <w:t>CP-242189</w:t>
            </w:r>
          </w:p>
        </w:tc>
        <w:tc>
          <w:tcPr>
            <w:tcW w:w="502" w:type="dxa"/>
            <w:shd w:val="solid" w:color="FFFFFF" w:fill="auto"/>
          </w:tcPr>
          <w:p w14:paraId="59CCA9BD" w14:textId="6F7CC5B9" w:rsidR="006E3325" w:rsidRPr="00DF0E56" w:rsidRDefault="006E3325" w:rsidP="00DF0E56">
            <w:pPr>
              <w:pStyle w:val="TAL"/>
              <w:rPr>
                <w:sz w:val="16"/>
                <w:szCs w:val="16"/>
              </w:rPr>
            </w:pPr>
            <w:r w:rsidRPr="00DF0E56">
              <w:rPr>
                <w:sz w:val="16"/>
                <w:szCs w:val="16"/>
              </w:rPr>
              <w:t>0983</w:t>
            </w:r>
          </w:p>
        </w:tc>
        <w:tc>
          <w:tcPr>
            <w:tcW w:w="427" w:type="dxa"/>
            <w:shd w:val="solid" w:color="FFFFFF" w:fill="auto"/>
          </w:tcPr>
          <w:p w14:paraId="1B98A296" w14:textId="20BA42B2" w:rsidR="006E3325" w:rsidRPr="00DF0E56" w:rsidRDefault="006E3325" w:rsidP="00DF0E56">
            <w:pPr>
              <w:pStyle w:val="TAR"/>
              <w:rPr>
                <w:sz w:val="16"/>
                <w:szCs w:val="16"/>
              </w:rPr>
            </w:pPr>
            <w:r w:rsidRPr="00DF0E56">
              <w:rPr>
                <w:sz w:val="16"/>
                <w:szCs w:val="16"/>
              </w:rPr>
              <w:t>1</w:t>
            </w:r>
          </w:p>
        </w:tc>
        <w:tc>
          <w:tcPr>
            <w:tcW w:w="427" w:type="dxa"/>
            <w:shd w:val="solid" w:color="FFFFFF" w:fill="auto"/>
          </w:tcPr>
          <w:p w14:paraId="49A20FAF" w14:textId="249D5D24" w:rsidR="006E3325" w:rsidRDefault="006E3325" w:rsidP="00F551F4">
            <w:pPr>
              <w:pStyle w:val="TAC"/>
              <w:rPr>
                <w:sz w:val="16"/>
              </w:rPr>
            </w:pPr>
            <w:r>
              <w:rPr>
                <w:sz w:val="16"/>
              </w:rPr>
              <w:t>F</w:t>
            </w:r>
          </w:p>
        </w:tc>
        <w:tc>
          <w:tcPr>
            <w:tcW w:w="4983" w:type="dxa"/>
            <w:shd w:val="solid" w:color="FFFFFF" w:fill="auto"/>
          </w:tcPr>
          <w:p w14:paraId="69409971" w14:textId="440AE394" w:rsidR="006E3325" w:rsidRPr="00DF0E56" w:rsidRDefault="006E3325" w:rsidP="00DF0E56">
            <w:pPr>
              <w:pStyle w:val="TAL"/>
              <w:rPr>
                <w:noProof/>
                <w:sz w:val="16"/>
                <w:szCs w:val="16"/>
                <w:lang w:val="hr-HR"/>
              </w:rPr>
            </w:pPr>
            <w:r w:rsidRPr="00DF0E56">
              <w:rPr>
                <w:noProof/>
                <w:sz w:val="16"/>
                <w:szCs w:val="16"/>
                <w:lang w:val="hr-HR"/>
              </w:rPr>
              <w:t>Corrections to Group Regroup Procedures</w:t>
            </w:r>
          </w:p>
        </w:tc>
        <w:tc>
          <w:tcPr>
            <w:tcW w:w="711" w:type="dxa"/>
            <w:shd w:val="solid" w:color="FFFFFF" w:fill="auto"/>
          </w:tcPr>
          <w:p w14:paraId="6E4B8154" w14:textId="70C972C3" w:rsidR="006E3325" w:rsidRDefault="006E3325" w:rsidP="00F551F4">
            <w:pPr>
              <w:pStyle w:val="TAC"/>
              <w:rPr>
                <w:sz w:val="16"/>
              </w:rPr>
            </w:pPr>
            <w:r>
              <w:rPr>
                <w:sz w:val="16"/>
              </w:rPr>
              <w:t>19.0.0</w:t>
            </w:r>
          </w:p>
        </w:tc>
      </w:tr>
      <w:tr w:rsidR="00DB694C" w:rsidRPr="00F551F4" w14:paraId="52444526" w14:textId="77777777" w:rsidTr="00321B0A">
        <w:tc>
          <w:tcPr>
            <w:tcW w:w="804" w:type="dxa"/>
            <w:shd w:val="solid" w:color="FFFFFF" w:fill="auto"/>
          </w:tcPr>
          <w:p w14:paraId="7191B91A" w14:textId="201DB453" w:rsidR="00DB694C" w:rsidRDefault="00DB694C" w:rsidP="00F551F4">
            <w:pPr>
              <w:pStyle w:val="TAC"/>
              <w:rPr>
                <w:sz w:val="16"/>
                <w:lang w:val="fr-FR"/>
              </w:rPr>
            </w:pPr>
            <w:r>
              <w:rPr>
                <w:sz w:val="16"/>
                <w:lang w:val="fr-FR"/>
              </w:rPr>
              <w:t>2024-12</w:t>
            </w:r>
          </w:p>
        </w:tc>
        <w:tc>
          <w:tcPr>
            <w:tcW w:w="803" w:type="dxa"/>
            <w:shd w:val="solid" w:color="FFFFFF" w:fill="auto"/>
          </w:tcPr>
          <w:p w14:paraId="7E76FE52" w14:textId="2E9B8EBF" w:rsidR="00DB694C" w:rsidRDefault="00DB694C" w:rsidP="00F551F4">
            <w:pPr>
              <w:pStyle w:val="TAC"/>
              <w:rPr>
                <w:sz w:val="16"/>
              </w:rPr>
            </w:pPr>
            <w:r>
              <w:rPr>
                <w:sz w:val="16"/>
              </w:rPr>
              <w:t>CT-106</w:t>
            </w:r>
          </w:p>
        </w:tc>
        <w:tc>
          <w:tcPr>
            <w:tcW w:w="1099" w:type="dxa"/>
            <w:shd w:val="solid" w:color="FFFFFF" w:fill="auto"/>
          </w:tcPr>
          <w:p w14:paraId="360794F0" w14:textId="7802F6E0" w:rsidR="00DB694C" w:rsidRPr="00DF0E56" w:rsidRDefault="00DB694C" w:rsidP="00DF0E56">
            <w:pPr>
              <w:pStyle w:val="TAC"/>
              <w:rPr>
                <w:color w:val="0000FF"/>
                <w:sz w:val="16"/>
                <w:szCs w:val="16"/>
                <w:u w:val="single"/>
              </w:rPr>
            </w:pPr>
            <w:r w:rsidRPr="00DF0E56">
              <w:rPr>
                <w:sz w:val="16"/>
                <w:szCs w:val="16"/>
              </w:rPr>
              <w:t>CP-243191</w:t>
            </w:r>
          </w:p>
        </w:tc>
        <w:tc>
          <w:tcPr>
            <w:tcW w:w="502" w:type="dxa"/>
            <w:shd w:val="solid" w:color="FFFFFF" w:fill="auto"/>
          </w:tcPr>
          <w:p w14:paraId="5BE98C7C" w14:textId="20C010E0" w:rsidR="00DB694C" w:rsidRPr="00DF0E56" w:rsidRDefault="00DB694C" w:rsidP="00DF0E56">
            <w:pPr>
              <w:pStyle w:val="TAL"/>
              <w:rPr>
                <w:sz w:val="16"/>
                <w:szCs w:val="16"/>
              </w:rPr>
            </w:pPr>
            <w:r w:rsidRPr="00DF0E56">
              <w:rPr>
                <w:sz w:val="16"/>
                <w:szCs w:val="16"/>
              </w:rPr>
              <w:t>0995</w:t>
            </w:r>
          </w:p>
        </w:tc>
        <w:tc>
          <w:tcPr>
            <w:tcW w:w="427" w:type="dxa"/>
            <w:shd w:val="solid" w:color="FFFFFF" w:fill="auto"/>
          </w:tcPr>
          <w:p w14:paraId="29BF4DF6" w14:textId="77777777" w:rsidR="00DB694C" w:rsidRPr="00DF0E56" w:rsidRDefault="00DB694C" w:rsidP="00DF0E56">
            <w:pPr>
              <w:pStyle w:val="TAR"/>
              <w:rPr>
                <w:sz w:val="16"/>
                <w:szCs w:val="16"/>
              </w:rPr>
            </w:pPr>
          </w:p>
        </w:tc>
        <w:tc>
          <w:tcPr>
            <w:tcW w:w="427" w:type="dxa"/>
            <w:shd w:val="solid" w:color="FFFFFF" w:fill="auto"/>
          </w:tcPr>
          <w:p w14:paraId="2B1E92D6" w14:textId="035432E7" w:rsidR="00DB694C" w:rsidRDefault="00DB694C" w:rsidP="00F551F4">
            <w:pPr>
              <w:pStyle w:val="TAC"/>
              <w:rPr>
                <w:sz w:val="16"/>
              </w:rPr>
            </w:pPr>
            <w:r>
              <w:rPr>
                <w:sz w:val="16"/>
              </w:rPr>
              <w:t>F</w:t>
            </w:r>
          </w:p>
        </w:tc>
        <w:tc>
          <w:tcPr>
            <w:tcW w:w="4983" w:type="dxa"/>
            <w:shd w:val="solid" w:color="FFFFFF" w:fill="auto"/>
          </w:tcPr>
          <w:p w14:paraId="4EF3E59F" w14:textId="50316D02" w:rsidR="00DB694C" w:rsidRPr="00DF0E56" w:rsidRDefault="00DB694C" w:rsidP="00DF0E56">
            <w:pPr>
              <w:pStyle w:val="TAL"/>
              <w:rPr>
                <w:noProof/>
                <w:sz w:val="16"/>
                <w:szCs w:val="16"/>
                <w:lang w:val="hr-HR"/>
              </w:rPr>
            </w:pPr>
            <w:r w:rsidRPr="00DF0E56">
              <w:rPr>
                <w:noProof/>
                <w:sz w:val="16"/>
                <w:szCs w:val="16"/>
                <w:lang w:val="hr-HR"/>
              </w:rPr>
              <w:t>Clarifications for MCPTT private call forwarding</w:t>
            </w:r>
          </w:p>
        </w:tc>
        <w:tc>
          <w:tcPr>
            <w:tcW w:w="711" w:type="dxa"/>
            <w:shd w:val="solid" w:color="FFFFFF" w:fill="auto"/>
          </w:tcPr>
          <w:p w14:paraId="7DBCE258" w14:textId="132FBC33" w:rsidR="00DB694C" w:rsidRDefault="00DB694C" w:rsidP="00F551F4">
            <w:pPr>
              <w:pStyle w:val="TAC"/>
              <w:rPr>
                <w:sz w:val="16"/>
              </w:rPr>
            </w:pPr>
            <w:r>
              <w:rPr>
                <w:sz w:val="16"/>
              </w:rPr>
              <w:t>19.1.0</w:t>
            </w:r>
          </w:p>
        </w:tc>
      </w:tr>
      <w:tr w:rsidR="0023555C" w:rsidRPr="00F551F4" w14:paraId="622D8236" w14:textId="77777777" w:rsidTr="00321B0A">
        <w:tc>
          <w:tcPr>
            <w:tcW w:w="804" w:type="dxa"/>
            <w:shd w:val="solid" w:color="FFFFFF" w:fill="auto"/>
          </w:tcPr>
          <w:p w14:paraId="61624891" w14:textId="06E93547" w:rsidR="0023555C" w:rsidRDefault="0023555C" w:rsidP="00F551F4">
            <w:pPr>
              <w:pStyle w:val="TAC"/>
              <w:rPr>
                <w:sz w:val="16"/>
                <w:lang w:val="fr-FR"/>
              </w:rPr>
            </w:pPr>
            <w:r>
              <w:rPr>
                <w:sz w:val="16"/>
                <w:lang w:val="fr-FR"/>
              </w:rPr>
              <w:t>2024-12</w:t>
            </w:r>
          </w:p>
        </w:tc>
        <w:tc>
          <w:tcPr>
            <w:tcW w:w="803" w:type="dxa"/>
            <w:shd w:val="solid" w:color="FFFFFF" w:fill="auto"/>
          </w:tcPr>
          <w:p w14:paraId="1286C882" w14:textId="3BAD883C" w:rsidR="0023555C" w:rsidRDefault="0023555C" w:rsidP="00F551F4">
            <w:pPr>
              <w:pStyle w:val="TAC"/>
              <w:rPr>
                <w:sz w:val="16"/>
              </w:rPr>
            </w:pPr>
            <w:r>
              <w:rPr>
                <w:sz w:val="16"/>
              </w:rPr>
              <w:t>CT-106</w:t>
            </w:r>
          </w:p>
        </w:tc>
        <w:tc>
          <w:tcPr>
            <w:tcW w:w="1099" w:type="dxa"/>
            <w:shd w:val="solid" w:color="FFFFFF" w:fill="auto"/>
          </w:tcPr>
          <w:p w14:paraId="57C6D0EF" w14:textId="5A2E3F5F" w:rsidR="0023555C" w:rsidRPr="00DF0E56" w:rsidRDefault="0023555C" w:rsidP="00DF0E56">
            <w:pPr>
              <w:pStyle w:val="TAC"/>
              <w:rPr>
                <w:color w:val="0000FF"/>
                <w:sz w:val="16"/>
                <w:szCs w:val="16"/>
                <w:u w:val="single"/>
              </w:rPr>
            </w:pPr>
            <w:r w:rsidRPr="00DF0E56">
              <w:rPr>
                <w:sz w:val="16"/>
                <w:szCs w:val="16"/>
              </w:rPr>
              <w:t>CP-243218</w:t>
            </w:r>
          </w:p>
        </w:tc>
        <w:tc>
          <w:tcPr>
            <w:tcW w:w="502" w:type="dxa"/>
            <w:shd w:val="solid" w:color="FFFFFF" w:fill="auto"/>
          </w:tcPr>
          <w:p w14:paraId="014A3306" w14:textId="0B503C6B" w:rsidR="0023555C" w:rsidRPr="00DF0E56" w:rsidRDefault="0023555C" w:rsidP="00DF0E56">
            <w:pPr>
              <w:pStyle w:val="TAL"/>
              <w:rPr>
                <w:sz w:val="16"/>
                <w:szCs w:val="16"/>
              </w:rPr>
            </w:pPr>
            <w:r w:rsidRPr="00DF0E56">
              <w:rPr>
                <w:sz w:val="16"/>
                <w:szCs w:val="16"/>
              </w:rPr>
              <w:t>0996</w:t>
            </w:r>
          </w:p>
        </w:tc>
        <w:tc>
          <w:tcPr>
            <w:tcW w:w="427" w:type="dxa"/>
            <w:shd w:val="solid" w:color="FFFFFF" w:fill="auto"/>
          </w:tcPr>
          <w:p w14:paraId="16942AA0" w14:textId="202A8773" w:rsidR="0023555C" w:rsidRPr="00DF0E56" w:rsidRDefault="0023555C" w:rsidP="00DF0E56">
            <w:pPr>
              <w:pStyle w:val="TAR"/>
              <w:rPr>
                <w:sz w:val="16"/>
                <w:szCs w:val="16"/>
              </w:rPr>
            </w:pPr>
            <w:r w:rsidRPr="00DF0E56">
              <w:rPr>
                <w:sz w:val="16"/>
                <w:szCs w:val="16"/>
              </w:rPr>
              <w:t>-</w:t>
            </w:r>
          </w:p>
        </w:tc>
        <w:tc>
          <w:tcPr>
            <w:tcW w:w="427" w:type="dxa"/>
            <w:shd w:val="solid" w:color="FFFFFF" w:fill="auto"/>
          </w:tcPr>
          <w:p w14:paraId="4D33ED81" w14:textId="1A9B118F" w:rsidR="0023555C" w:rsidRDefault="0023555C" w:rsidP="00F551F4">
            <w:pPr>
              <w:pStyle w:val="TAC"/>
              <w:rPr>
                <w:sz w:val="16"/>
              </w:rPr>
            </w:pPr>
            <w:r>
              <w:rPr>
                <w:sz w:val="16"/>
              </w:rPr>
              <w:t>C</w:t>
            </w:r>
          </w:p>
        </w:tc>
        <w:tc>
          <w:tcPr>
            <w:tcW w:w="4983" w:type="dxa"/>
            <w:shd w:val="solid" w:color="FFFFFF" w:fill="auto"/>
          </w:tcPr>
          <w:p w14:paraId="5C2B47BD" w14:textId="49FD5911" w:rsidR="0023555C" w:rsidRPr="00DF0E56" w:rsidRDefault="0023555C" w:rsidP="00DF0E56">
            <w:pPr>
              <w:pStyle w:val="TAL"/>
              <w:rPr>
                <w:noProof/>
                <w:sz w:val="16"/>
                <w:szCs w:val="16"/>
                <w:lang w:val="hr-HR"/>
              </w:rPr>
            </w:pPr>
            <w:r w:rsidRPr="00DF0E56">
              <w:rPr>
                <w:noProof/>
                <w:sz w:val="16"/>
                <w:szCs w:val="16"/>
                <w:lang w:val="hr-HR"/>
              </w:rPr>
              <w:t>Enhance handling of criteria for ad hoc group communication (MCPTT)</w:t>
            </w:r>
          </w:p>
        </w:tc>
        <w:tc>
          <w:tcPr>
            <w:tcW w:w="711" w:type="dxa"/>
            <w:shd w:val="solid" w:color="FFFFFF" w:fill="auto"/>
          </w:tcPr>
          <w:p w14:paraId="036C05F7" w14:textId="174EAAE8" w:rsidR="0023555C" w:rsidRDefault="0023555C" w:rsidP="00F551F4">
            <w:pPr>
              <w:pStyle w:val="TAC"/>
              <w:rPr>
                <w:sz w:val="16"/>
              </w:rPr>
            </w:pPr>
            <w:r>
              <w:rPr>
                <w:sz w:val="16"/>
              </w:rPr>
              <w:t>19.1.0</w:t>
            </w:r>
          </w:p>
        </w:tc>
      </w:tr>
      <w:tr w:rsidR="00D81531" w:rsidRPr="00F551F4" w14:paraId="61DF8682" w14:textId="77777777" w:rsidTr="00321B0A">
        <w:tc>
          <w:tcPr>
            <w:tcW w:w="804" w:type="dxa"/>
            <w:shd w:val="solid" w:color="FFFFFF" w:fill="auto"/>
          </w:tcPr>
          <w:p w14:paraId="30F58789" w14:textId="57381B57" w:rsidR="00D81531" w:rsidRDefault="00D81531" w:rsidP="00F551F4">
            <w:pPr>
              <w:pStyle w:val="TAC"/>
              <w:rPr>
                <w:sz w:val="16"/>
                <w:lang w:val="fr-FR"/>
              </w:rPr>
            </w:pPr>
            <w:r>
              <w:rPr>
                <w:sz w:val="16"/>
                <w:lang w:val="fr-FR"/>
              </w:rPr>
              <w:t>2024-12</w:t>
            </w:r>
          </w:p>
        </w:tc>
        <w:tc>
          <w:tcPr>
            <w:tcW w:w="803" w:type="dxa"/>
            <w:shd w:val="solid" w:color="FFFFFF" w:fill="auto"/>
          </w:tcPr>
          <w:p w14:paraId="565D6C4F" w14:textId="1E7DCAF3" w:rsidR="00D81531" w:rsidRDefault="00D81531" w:rsidP="00F551F4">
            <w:pPr>
              <w:pStyle w:val="TAC"/>
              <w:rPr>
                <w:sz w:val="16"/>
              </w:rPr>
            </w:pPr>
            <w:r>
              <w:rPr>
                <w:sz w:val="16"/>
              </w:rPr>
              <w:t>CT-106</w:t>
            </w:r>
          </w:p>
        </w:tc>
        <w:tc>
          <w:tcPr>
            <w:tcW w:w="1099" w:type="dxa"/>
            <w:shd w:val="solid" w:color="FFFFFF" w:fill="auto"/>
          </w:tcPr>
          <w:p w14:paraId="5910EEDC" w14:textId="6E975163" w:rsidR="00D81531" w:rsidRPr="00DF0E56" w:rsidRDefault="00D81531" w:rsidP="00DF0E56">
            <w:pPr>
              <w:pStyle w:val="TAC"/>
              <w:rPr>
                <w:color w:val="0000FF"/>
                <w:sz w:val="16"/>
                <w:szCs w:val="16"/>
                <w:u w:val="single"/>
              </w:rPr>
            </w:pPr>
            <w:r w:rsidRPr="00DF0E56">
              <w:rPr>
                <w:sz w:val="16"/>
                <w:szCs w:val="16"/>
              </w:rPr>
              <w:t>CP-243224</w:t>
            </w:r>
          </w:p>
        </w:tc>
        <w:tc>
          <w:tcPr>
            <w:tcW w:w="502" w:type="dxa"/>
            <w:shd w:val="solid" w:color="FFFFFF" w:fill="auto"/>
          </w:tcPr>
          <w:p w14:paraId="79A857CB" w14:textId="5ADF86CC" w:rsidR="00D81531" w:rsidRPr="00DF0E56" w:rsidRDefault="00D81531" w:rsidP="00DF0E56">
            <w:pPr>
              <w:pStyle w:val="TAL"/>
              <w:rPr>
                <w:sz w:val="16"/>
                <w:szCs w:val="16"/>
              </w:rPr>
            </w:pPr>
            <w:r w:rsidRPr="00DF0E56">
              <w:rPr>
                <w:sz w:val="16"/>
                <w:szCs w:val="16"/>
              </w:rPr>
              <w:t>1003</w:t>
            </w:r>
          </w:p>
        </w:tc>
        <w:tc>
          <w:tcPr>
            <w:tcW w:w="427" w:type="dxa"/>
            <w:shd w:val="solid" w:color="FFFFFF" w:fill="auto"/>
          </w:tcPr>
          <w:p w14:paraId="4A3CF9D6" w14:textId="4C4314A1" w:rsidR="00D81531" w:rsidRPr="00DF0E56" w:rsidRDefault="00D81531" w:rsidP="00DF0E56">
            <w:pPr>
              <w:pStyle w:val="TAR"/>
              <w:rPr>
                <w:sz w:val="16"/>
                <w:szCs w:val="16"/>
              </w:rPr>
            </w:pPr>
            <w:r w:rsidRPr="00DF0E56">
              <w:rPr>
                <w:sz w:val="16"/>
                <w:szCs w:val="16"/>
              </w:rPr>
              <w:t xml:space="preserve">- </w:t>
            </w:r>
          </w:p>
        </w:tc>
        <w:tc>
          <w:tcPr>
            <w:tcW w:w="427" w:type="dxa"/>
            <w:shd w:val="solid" w:color="FFFFFF" w:fill="auto"/>
          </w:tcPr>
          <w:p w14:paraId="20496095" w14:textId="447B3A22" w:rsidR="00D81531" w:rsidRDefault="00D81531" w:rsidP="00F551F4">
            <w:pPr>
              <w:pStyle w:val="TAC"/>
              <w:rPr>
                <w:sz w:val="16"/>
              </w:rPr>
            </w:pPr>
            <w:r>
              <w:rPr>
                <w:sz w:val="16"/>
              </w:rPr>
              <w:t>A</w:t>
            </w:r>
          </w:p>
        </w:tc>
        <w:tc>
          <w:tcPr>
            <w:tcW w:w="4983" w:type="dxa"/>
            <w:shd w:val="solid" w:color="FFFFFF" w:fill="auto"/>
          </w:tcPr>
          <w:p w14:paraId="3A0B05CD" w14:textId="4671F56E" w:rsidR="00D81531" w:rsidRPr="00DF0E56" w:rsidRDefault="00D81531" w:rsidP="00DF0E56">
            <w:pPr>
              <w:pStyle w:val="TAL"/>
              <w:rPr>
                <w:noProof/>
                <w:sz w:val="16"/>
                <w:szCs w:val="16"/>
                <w:lang w:val="hr-HR"/>
              </w:rPr>
            </w:pPr>
            <w:r w:rsidRPr="00DF0E56">
              <w:rPr>
                <w:noProof/>
                <w:sz w:val="16"/>
                <w:szCs w:val="16"/>
                <w:lang w:val="hr-HR"/>
              </w:rPr>
              <w:t>MCPTT Location-info correction R19</w:t>
            </w:r>
          </w:p>
        </w:tc>
        <w:tc>
          <w:tcPr>
            <w:tcW w:w="711" w:type="dxa"/>
            <w:shd w:val="solid" w:color="FFFFFF" w:fill="auto"/>
          </w:tcPr>
          <w:p w14:paraId="53EA62DC" w14:textId="1CE156F4" w:rsidR="00D81531" w:rsidRDefault="00D81531" w:rsidP="00F551F4">
            <w:pPr>
              <w:pStyle w:val="TAC"/>
              <w:rPr>
                <w:sz w:val="16"/>
              </w:rPr>
            </w:pPr>
            <w:r>
              <w:rPr>
                <w:sz w:val="16"/>
              </w:rPr>
              <w:t>19.1.0</w:t>
            </w:r>
          </w:p>
        </w:tc>
      </w:tr>
      <w:tr w:rsidR="000F7C40" w:rsidRPr="00F551F4" w14:paraId="78219053" w14:textId="77777777" w:rsidTr="00321B0A">
        <w:tc>
          <w:tcPr>
            <w:tcW w:w="804" w:type="dxa"/>
            <w:shd w:val="solid" w:color="FFFFFF" w:fill="auto"/>
          </w:tcPr>
          <w:p w14:paraId="49CD709A" w14:textId="3AAABB2F" w:rsidR="000F7C40" w:rsidRDefault="000F7C40" w:rsidP="00F551F4">
            <w:pPr>
              <w:pStyle w:val="TAC"/>
              <w:rPr>
                <w:sz w:val="16"/>
                <w:lang w:val="fr-FR"/>
              </w:rPr>
            </w:pPr>
            <w:r>
              <w:rPr>
                <w:sz w:val="16"/>
                <w:lang w:val="fr-FR"/>
              </w:rPr>
              <w:t>2024-12</w:t>
            </w:r>
          </w:p>
        </w:tc>
        <w:tc>
          <w:tcPr>
            <w:tcW w:w="803" w:type="dxa"/>
            <w:shd w:val="solid" w:color="FFFFFF" w:fill="auto"/>
          </w:tcPr>
          <w:p w14:paraId="6965A6D9" w14:textId="42DBDDCE" w:rsidR="000F7C40" w:rsidRDefault="000F7C40" w:rsidP="00F551F4">
            <w:pPr>
              <w:pStyle w:val="TAC"/>
              <w:rPr>
                <w:sz w:val="16"/>
              </w:rPr>
            </w:pPr>
            <w:r>
              <w:rPr>
                <w:sz w:val="16"/>
              </w:rPr>
              <w:t>CT-106</w:t>
            </w:r>
          </w:p>
        </w:tc>
        <w:tc>
          <w:tcPr>
            <w:tcW w:w="1099" w:type="dxa"/>
            <w:shd w:val="solid" w:color="FFFFFF" w:fill="auto"/>
          </w:tcPr>
          <w:p w14:paraId="7BBECA0A" w14:textId="10E2F68C" w:rsidR="000F7C40" w:rsidRPr="00DF0E56" w:rsidRDefault="000F7C40" w:rsidP="00DF0E56">
            <w:pPr>
              <w:pStyle w:val="TAC"/>
              <w:rPr>
                <w:color w:val="0000FF"/>
                <w:sz w:val="16"/>
                <w:szCs w:val="16"/>
                <w:u w:val="single"/>
              </w:rPr>
            </w:pPr>
            <w:r w:rsidRPr="00DF0E56">
              <w:rPr>
                <w:sz w:val="16"/>
                <w:szCs w:val="16"/>
              </w:rPr>
              <w:t>CP-243198</w:t>
            </w:r>
          </w:p>
        </w:tc>
        <w:tc>
          <w:tcPr>
            <w:tcW w:w="502" w:type="dxa"/>
            <w:shd w:val="solid" w:color="FFFFFF" w:fill="auto"/>
          </w:tcPr>
          <w:p w14:paraId="6159E175" w14:textId="07D8F89D" w:rsidR="000F7C40" w:rsidRPr="00DF0E56" w:rsidRDefault="000F7C40" w:rsidP="00DF0E56">
            <w:pPr>
              <w:pStyle w:val="TAL"/>
              <w:rPr>
                <w:sz w:val="16"/>
                <w:szCs w:val="16"/>
              </w:rPr>
            </w:pPr>
            <w:r w:rsidRPr="00DF0E56">
              <w:rPr>
                <w:sz w:val="16"/>
                <w:szCs w:val="16"/>
              </w:rPr>
              <w:t>1005</w:t>
            </w:r>
          </w:p>
        </w:tc>
        <w:tc>
          <w:tcPr>
            <w:tcW w:w="427" w:type="dxa"/>
            <w:shd w:val="solid" w:color="FFFFFF" w:fill="auto"/>
          </w:tcPr>
          <w:p w14:paraId="502B4136" w14:textId="29C64B2B" w:rsidR="000F7C40" w:rsidRPr="00DF0E56" w:rsidRDefault="000F7C40" w:rsidP="00DF0E56">
            <w:pPr>
              <w:pStyle w:val="TAR"/>
              <w:rPr>
                <w:sz w:val="16"/>
                <w:szCs w:val="16"/>
              </w:rPr>
            </w:pPr>
            <w:r w:rsidRPr="00DF0E56">
              <w:rPr>
                <w:sz w:val="16"/>
                <w:szCs w:val="16"/>
              </w:rPr>
              <w:t>-</w:t>
            </w:r>
          </w:p>
        </w:tc>
        <w:tc>
          <w:tcPr>
            <w:tcW w:w="427" w:type="dxa"/>
            <w:shd w:val="solid" w:color="FFFFFF" w:fill="auto"/>
          </w:tcPr>
          <w:p w14:paraId="26718A30" w14:textId="373E89F0" w:rsidR="000F7C40" w:rsidRDefault="000F7C40" w:rsidP="00F551F4">
            <w:pPr>
              <w:pStyle w:val="TAC"/>
              <w:rPr>
                <w:sz w:val="16"/>
              </w:rPr>
            </w:pPr>
            <w:r>
              <w:rPr>
                <w:sz w:val="16"/>
              </w:rPr>
              <w:t>A</w:t>
            </w:r>
          </w:p>
        </w:tc>
        <w:tc>
          <w:tcPr>
            <w:tcW w:w="4983" w:type="dxa"/>
            <w:shd w:val="solid" w:color="FFFFFF" w:fill="auto"/>
          </w:tcPr>
          <w:p w14:paraId="6CCF178B" w14:textId="753E8371" w:rsidR="000F7C40" w:rsidRPr="00DF0E56" w:rsidRDefault="000F7C40" w:rsidP="00DF0E56">
            <w:pPr>
              <w:pStyle w:val="TAL"/>
              <w:rPr>
                <w:noProof/>
                <w:sz w:val="16"/>
                <w:szCs w:val="16"/>
                <w:lang w:val="hr-HR"/>
              </w:rPr>
            </w:pPr>
            <w:r w:rsidRPr="00DF0E56">
              <w:rPr>
                <w:noProof/>
                <w:sz w:val="16"/>
                <w:szCs w:val="16"/>
                <w:lang w:val="hr-HR"/>
              </w:rPr>
              <w:t>Add missing MIME bodies</w:t>
            </w:r>
          </w:p>
        </w:tc>
        <w:tc>
          <w:tcPr>
            <w:tcW w:w="711" w:type="dxa"/>
            <w:shd w:val="solid" w:color="FFFFFF" w:fill="auto"/>
          </w:tcPr>
          <w:p w14:paraId="5FC733F8" w14:textId="7A457C49" w:rsidR="000F7C40" w:rsidRDefault="000F7C40" w:rsidP="00F551F4">
            <w:pPr>
              <w:pStyle w:val="TAC"/>
              <w:rPr>
                <w:sz w:val="16"/>
              </w:rPr>
            </w:pPr>
            <w:r>
              <w:rPr>
                <w:sz w:val="16"/>
              </w:rPr>
              <w:t>19.1.0</w:t>
            </w:r>
          </w:p>
        </w:tc>
      </w:tr>
      <w:tr w:rsidR="000F1410" w:rsidRPr="00F551F4" w14:paraId="601883C7" w14:textId="77777777" w:rsidTr="00321B0A">
        <w:tc>
          <w:tcPr>
            <w:tcW w:w="804" w:type="dxa"/>
            <w:shd w:val="solid" w:color="FFFFFF" w:fill="auto"/>
          </w:tcPr>
          <w:p w14:paraId="4286CE62" w14:textId="27846334" w:rsidR="000F1410" w:rsidRDefault="000F1410" w:rsidP="00F551F4">
            <w:pPr>
              <w:pStyle w:val="TAC"/>
              <w:rPr>
                <w:sz w:val="16"/>
                <w:lang w:val="fr-FR"/>
              </w:rPr>
            </w:pPr>
            <w:r>
              <w:rPr>
                <w:sz w:val="16"/>
                <w:lang w:val="fr-FR"/>
              </w:rPr>
              <w:t>2024-12</w:t>
            </w:r>
          </w:p>
        </w:tc>
        <w:tc>
          <w:tcPr>
            <w:tcW w:w="803" w:type="dxa"/>
            <w:shd w:val="solid" w:color="FFFFFF" w:fill="auto"/>
          </w:tcPr>
          <w:p w14:paraId="48A85028" w14:textId="1CDE89AD" w:rsidR="000F1410" w:rsidRDefault="000F1410" w:rsidP="00F551F4">
            <w:pPr>
              <w:pStyle w:val="TAC"/>
              <w:rPr>
                <w:sz w:val="16"/>
              </w:rPr>
            </w:pPr>
            <w:r>
              <w:rPr>
                <w:sz w:val="16"/>
              </w:rPr>
              <w:t>CT-106</w:t>
            </w:r>
          </w:p>
        </w:tc>
        <w:tc>
          <w:tcPr>
            <w:tcW w:w="1099" w:type="dxa"/>
            <w:shd w:val="solid" w:color="FFFFFF" w:fill="auto"/>
          </w:tcPr>
          <w:p w14:paraId="7C17F51B" w14:textId="51403952" w:rsidR="000F1410" w:rsidRPr="00DF0E56" w:rsidRDefault="000F1410" w:rsidP="00DF0E56">
            <w:pPr>
              <w:pStyle w:val="TAC"/>
              <w:rPr>
                <w:color w:val="0000FF"/>
                <w:sz w:val="16"/>
                <w:szCs w:val="16"/>
                <w:u w:val="single"/>
              </w:rPr>
            </w:pPr>
            <w:r w:rsidRPr="00DF0E56">
              <w:rPr>
                <w:sz w:val="16"/>
                <w:szCs w:val="16"/>
              </w:rPr>
              <w:t>CP-243191</w:t>
            </w:r>
          </w:p>
        </w:tc>
        <w:tc>
          <w:tcPr>
            <w:tcW w:w="502" w:type="dxa"/>
            <w:shd w:val="solid" w:color="FFFFFF" w:fill="auto"/>
          </w:tcPr>
          <w:p w14:paraId="3E230033" w14:textId="205465C6" w:rsidR="000F1410" w:rsidRPr="00DF0E56" w:rsidRDefault="000F1410" w:rsidP="00DF0E56">
            <w:pPr>
              <w:pStyle w:val="TAL"/>
              <w:rPr>
                <w:sz w:val="16"/>
                <w:szCs w:val="16"/>
              </w:rPr>
            </w:pPr>
            <w:r w:rsidRPr="00DF0E56">
              <w:rPr>
                <w:sz w:val="16"/>
                <w:szCs w:val="16"/>
              </w:rPr>
              <w:t>1007</w:t>
            </w:r>
          </w:p>
        </w:tc>
        <w:tc>
          <w:tcPr>
            <w:tcW w:w="427" w:type="dxa"/>
            <w:shd w:val="solid" w:color="FFFFFF" w:fill="auto"/>
          </w:tcPr>
          <w:p w14:paraId="5FCB73E0" w14:textId="60D1320C" w:rsidR="000F1410" w:rsidRPr="00DF0E56" w:rsidRDefault="000F1410" w:rsidP="00DF0E56">
            <w:pPr>
              <w:pStyle w:val="TAR"/>
              <w:rPr>
                <w:sz w:val="16"/>
                <w:szCs w:val="16"/>
              </w:rPr>
            </w:pPr>
            <w:r w:rsidRPr="00DF0E56">
              <w:rPr>
                <w:sz w:val="16"/>
                <w:szCs w:val="16"/>
              </w:rPr>
              <w:t>-</w:t>
            </w:r>
          </w:p>
        </w:tc>
        <w:tc>
          <w:tcPr>
            <w:tcW w:w="427" w:type="dxa"/>
            <w:shd w:val="solid" w:color="FFFFFF" w:fill="auto"/>
          </w:tcPr>
          <w:p w14:paraId="1B293FEE" w14:textId="5479DD63" w:rsidR="000F1410" w:rsidRDefault="000F1410" w:rsidP="00F551F4">
            <w:pPr>
              <w:pStyle w:val="TAC"/>
              <w:rPr>
                <w:sz w:val="16"/>
              </w:rPr>
            </w:pPr>
            <w:r>
              <w:rPr>
                <w:sz w:val="16"/>
              </w:rPr>
              <w:t>F</w:t>
            </w:r>
          </w:p>
        </w:tc>
        <w:tc>
          <w:tcPr>
            <w:tcW w:w="4983" w:type="dxa"/>
            <w:shd w:val="solid" w:color="FFFFFF" w:fill="auto"/>
          </w:tcPr>
          <w:p w14:paraId="188641FD" w14:textId="622EEF70" w:rsidR="000F1410" w:rsidRPr="00DF0E56" w:rsidRDefault="000F1410" w:rsidP="00DF0E56">
            <w:pPr>
              <w:pStyle w:val="TAL"/>
              <w:rPr>
                <w:noProof/>
                <w:sz w:val="16"/>
                <w:szCs w:val="16"/>
                <w:lang w:val="hr-HR"/>
              </w:rPr>
            </w:pPr>
            <w:r w:rsidRPr="00DF0E56">
              <w:rPr>
                <w:noProof/>
                <w:sz w:val="16"/>
                <w:szCs w:val="16"/>
                <w:lang w:val="hr-HR"/>
              </w:rPr>
              <w:t>Correction in the ad hoc group call setup</w:t>
            </w:r>
          </w:p>
        </w:tc>
        <w:tc>
          <w:tcPr>
            <w:tcW w:w="711" w:type="dxa"/>
            <w:shd w:val="solid" w:color="FFFFFF" w:fill="auto"/>
          </w:tcPr>
          <w:p w14:paraId="719E470C" w14:textId="3DA478AD" w:rsidR="000F1410" w:rsidRDefault="000F1410" w:rsidP="00F551F4">
            <w:pPr>
              <w:pStyle w:val="TAC"/>
              <w:rPr>
                <w:sz w:val="16"/>
              </w:rPr>
            </w:pPr>
            <w:r>
              <w:rPr>
                <w:sz w:val="16"/>
              </w:rPr>
              <w:t>19.1.0</w:t>
            </w:r>
          </w:p>
        </w:tc>
      </w:tr>
      <w:tr w:rsidR="00544928" w:rsidRPr="00F551F4" w14:paraId="52C10AC3" w14:textId="77777777" w:rsidTr="00321B0A">
        <w:tc>
          <w:tcPr>
            <w:tcW w:w="804" w:type="dxa"/>
            <w:shd w:val="solid" w:color="FFFFFF" w:fill="auto"/>
          </w:tcPr>
          <w:p w14:paraId="1CD6138D" w14:textId="52C6B221" w:rsidR="00544928" w:rsidRDefault="00544928" w:rsidP="00F551F4">
            <w:pPr>
              <w:pStyle w:val="TAC"/>
              <w:rPr>
                <w:sz w:val="16"/>
                <w:lang w:val="fr-FR"/>
              </w:rPr>
            </w:pPr>
            <w:r>
              <w:rPr>
                <w:sz w:val="16"/>
                <w:lang w:val="fr-FR"/>
              </w:rPr>
              <w:t>2024-12</w:t>
            </w:r>
          </w:p>
        </w:tc>
        <w:tc>
          <w:tcPr>
            <w:tcW w:w="803" w:type="dxa"/>
            <w:shd w:val="solid" w:color="FFFFFF" w:fill="auto"/>
          </w:tcPr>
          <w:p w14:paraId="5BB8D1A7" w14:textId="2BAC8D48" w:rsidR="00544928" w:rsidRDefault="00544928" w:rsidP="00F551F4">
            <w:pPr>
              <w:pStyle w:val="TAC"/>
              <w:rPr>
                <w:sz w:val="16"/>
              </w:rPr>
            </w:pPr>
            <w:r>
              <w:rPr>
                <w:sz w:val="16"/>
              </w:rPr>
              <w:t>CT-106</w:t>
            </w:r>
          </w:p>
        </w:tc>
        <w:tc>
          <w:tcPr>
            <w:tcW w:w="1099" w:type="dxa"/>
            <w:shd w:val="solid" w:color="FFFFFF" w:fill="auto"/>
          </w:tcPr>
          <w:p w14:paraId="5C4FCDCE" w14:textId="6AD22BF8" w:rsidR="00544928" w:rsidRPr="00DF0E56" w:rsidRDefault="00544928" w:rsidP="00DF0E56">
            <w:pPr>
              <w:pStyle w:val="TAC"/>
              <w:rPr>
                <w:color w:val="0000FF"/>
                <w:sz w:val="16"/>
                <w:szCs w:val="16"/>
                <w:u w:val="single"/>
              </w:rPr>
            </w:pPr>
            <w:r w:rsidRPr="00DF0E56">
              <w:rPr>
                <w:sz w:val="16"/>
                <w:szCs w:val="16"/>
              </w:rPr>
              <w:t>CP-243218</w:t>
            </w:r>
          </w:p>
        </w:tc>
        <w:tc>
          <w:tcPr>
            <w:tcW w:w="502" w:type="dxa"/>
            <w:shd w:val="solid" w:color="FFFFFF" w:fill="auto"/>
          </w:tcPr>
          <w:p w14:paraId="7C974561" w14:textId="15B4CF36" w:rsidR="00544928" w:rsidRPr="00DF0E56" w:rsidRDefault="00544928" w:rsidP="00DF0E56">
            <w:pPr>
              <w:pStyle w:val="TAL"/>
              <w:rPr>
                <w:sz w:val="16"/>
                <w:szCs w:val="16"/>
              </w:rPr>
            </w:pPr>
            <w:r w:rsidRPr="00DF0E56">
              <w:rPr>
                <w:sz w:val="16"/>
                <w:szCs w:val="16"/>
              </w:rPr>
              <w:t>1004</w:t>
            </w:r>
          </w:p>
        </w:tc>
        <w:tc>
          <w:tcPr>
            <w:tcW w:w="427" w:type="dxa"/>
            <w:shd w:val="solid" w:color="FFFFFF" w:fill="auto"/>
          </w:tcPr>
          <w:p w14:paraId="524D8982" w14:textId="547E0C1B" w:rsidR="00544928" w:rsidRPr="00DF0E56" w:rsidRDefault="00544928" w:rsidP="00DF0E56">
            <w:pPr>
              <w:pStyle w:val="TAR"/>
              <w:rPr>
                <w:sz w:val="16"/>
                <w:szCs w:val="16"/>
              </w:rPr>
            </w:pPr>
            <w:r w:rsidRPr="00DF0E56">
              <w:rPr>
                <w:sz w:val="16"/>
                <w:szCs w:val="16"/>
              </w:rPr>
              <w:t>2</w:t>
            </w:r>
          </w:p>
        </w:tc>
        <w:tc>
          <w:tcPr>
            <w:tcW w:w="427" w:type="dxa"/>
            <w:shd w:val="solid" w:color="FFFFFF" w:fill="auto"/>
          </w:tcPr>
          <w:p w14:paraId="03A11007" w14:textId="02A33836" w:rsidR="00544928" w:rsidRDefault="00544928" w:rsidP="00F551F4">
            <w:pPr>
              <w:pStyle w:val="TAC"/>
              <w:rPr>
                <w:sz w:val="16"/>
              </w:rPr>
            </w:pPr>
            <w:r>
              <w:rPr>
                <w:sz w:val="16"/>
              </w:rPr>
              <w:t>B</w:t>
            </w:r>
          </w:p>
        </w:tc>
        <w:tc>
          <w:tcPr>
            <w:tcW w:w="4983" w:type="dxa"/>
            <w:shd w:val="solid" w:color="FFFFFF" w:fill="auto"/>
          </w:tcPr>
          <w:p w14:paraId="54F0A12D" w14:textId="4AB01F45" w:rsidR="00544928" w:rsidRPr="00DF0E56" w:rsidRDefault="00544928" w:rsidP="00DF0E56">
            <w:pPr>
              <w:pStyle w:val="TAL"/>
              <w:rPr>
                <w:noProof/>
                <w:sz w:val="16"/>
                <w:szCs w:val="16"/>
                <w:lang w:val="hr-HR"/>
              </w:rPr>
            </w:pPr>
            <w:r w:rsidRPr="00DF0E56">
              <w:rPr>
                <w:noProof/>
                <w:sz w:val="16"/>
                <w:szCs w:val="16"/>
                <w:lang w:val="hr-HR"/>
              </w:rPr>
              <w:t>Modify list of participants by changing the criteria during an ongoing MCPTT ad hoc group call</w:t>
            </w:r>
          </w:p>
        </w:tc>
        <w:tc>
          <w:tcPr>
            <w:tcW w:w="711" w:type="dxa"/>
            <w:shd w:val="solid" w:color="FFFFFF" w:fill="auto"/>
          </w:tcPr>
          <w:p w14:paraId="2E6423E0" w14:textId="61AC87FD" w:rsidR="00544928" w:rsidRDefault="00544928" w:rsidP="00F551F4">
            <w:pPr>
              <w:pStyle w:val="TAC"/>
              <w:rPr>
                <w:sz w:val="16"/>
              </w:rPr>
            </w:pPr>
            <w:r>
              <w:rPr>
                <w:sz w:val="16"/>
              </w:rPr>
              <w:t>19.1.0</w:t>
            </w:r>
          </w:p>
        </w:tc>
      </w:tr>
      <w:tr w:rsidR="00087E77" w:rsidRPr="00F551F4" w14:paraId="0916CB69" w14:textId="77777777" w:rsidTr="00321B0A">
        <w:tc>
          <w:tcPr>
            <w:tcW w:w="804" w:type="dxa"/>
            <w:shd w:val="solid" w:color="FFFFFF" w:fill="auto"/>
          </w:tcPr>
          <w:p w14:paraId="548F5223" w14:textId="3F7ED74F"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194EF1D8" w14:textId="0016BE0E"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04A098E1" w14:textId="0385D616" w:rsidR="00087E77" w:rsidRPr="00DF0E56" w:rsidRDefault="00087E77" w:rsidP="00DF0E56">
            <w:pPr>
              <w:pStyle w:val="TAC"/>
              <w:rPr>
                <w:sz w:val="16"/>
                <w:szCs w:val="16"/>
              </w:rPr>
            </w:pPr>
            <w:r w:rsidRPr="00DF0E56">
              <w:rPr>
                <w:sz w:val="16"/>
                <w:szCs w:val="16"/>
                <w:lang w:eastAsia="ko-KR"/>
              </w:rPr>
              <w:t>CP-250167</w:t>
            </w:r>
          </w:p>
        </w:tc>
        <w:tc>
          <w:tcPr>
            <w:tcW w:w="502" w:type="dxa"/>
            <w:shd w:val="solid" w:color="FFFFFF" w:fill="auto"/>
          </w:tcPr>
          <w:p w14:paraId="2015A610" w14:textId="4072C9E8" w:rsidR="00087E77" w:rsidRPr="00DF0E56" w:rsidRDefault="00087E77" w:rsidP="00DF0E56">
            <w:pPr>
              <w:pStyle w:val="TAL"/>
              <w:rPr>
                <w:sz w:val="16"/>
                <w:szCs w:val="16"/>
              </w:rPr>
            </w:pPr>
            <w:r w:rsidRPr="00DF0E56">
              <w:rPr>
                <w:rFonts w:cs="Arial"/>
                <w:sz w:val="16"/>
                <w:szCs w:val="16"/>
                <w:lang w:eastAsia="ko-KR"/>
              </w:rPr>
              <w:t>1008</w:t>
            </w:r>
          </w:p>
        </w:tc>
        <w:tc>
          <w:tcPr>
            <w:tcW w:w="427" w:type="dxa"/>
            <w:shd w:val="solid" w:color="FFFFFF" w:fill="auto"/>
          </w:tcPr>
          <w:p w14:paraId="799081BC" w14:textId="0EB8AE75"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37CE05E7" w14:textId="5E09725A" w:rsidR="00087E77" w:rsidRDefault="00087E77" w:rsidP="00087E77">
            <w:pPr>
              <w:pStyle w:val="TAC"/>
              <w:rPr>
                <w:sz w:val="16"/>
              </w:rPr>
            </w:pPr>
            <w:r w:rsidRPr="00087E77">
              <w:rPr>
                <w:rFonts w:cs="Arial"/>
                <w:sz w:val="16"/>
                <w:szCs w:val="16"/>
                <w:lang w:eastAsia="ko-KR"/>
              </w:rPr>
              <w:t>C</w:t>
            </w:r>
          </w:p>
        </w:tc>
        <w:tc>
          <w:tcPr>
            <w:tcW w:w="4983" w:type="dxa"/>
            <w:shd w:val="solid" w:color="FFFFFF" w:fill="auto"/>
          </w:tcPr>
          <w:p w14:paraId="75C54B74" w14:textId="2B74DB36" w:rsidR="00087E77" w:rsidRPr="00DF0E56" w:rsidRDefault="00087E77" w:rsidP="00DF0E56">
            <w:pPr>
              <w:pStyle w:val="TAL"/>
              <w:rPr>
                <w:noProof/>
                <w:sz w:val="16"/>
                <w:szCs w:val="16"/>
                <w:lang w:val="hr-HR"/>
              </w:rPr>
            </w:pPr>
            <w:r w:rsidRPr="00DF0E56">
              <w:rPr>
                <w:rFonts w:cs="Arial"/>
                <w:sz w:val="16"/>
                <w:szCs w:val="16"/>
                <w:lang w:eastAsia="ko-KR"/>
              </w:rPr>
              <w:t>MCPTT Prevent multiple participations in a group regroup</w:t>
            </w:r>
          </w:p>
        </w:tc>
        <w:tc>
          <w:tcPr>
            <w:tcW w:w="711" w:type="dxa"/>
            <w:shd w:val="solid" w:color="FFFFFF" w:fill="auto"/>
          </w:tcPr>
          <w:p w14:paraId="2CEC877F" w14:textId="3D0A6B67" w:rsidR="00087E77" w:rsidRDefault="00087E77" w:rsidP="00087E77">
            <w:pPr>
              <w:pStyle w:val="TAC"/>
              <w:rPr>
                <w:sz w:val="16"/>
              </w:rPr>
            </w:pPr>
            <w:r w:rsidRPr="00087E77">
              <w:rPr>
                <w:rFonts w:cs="Arial"/>
                <w:sz w:val="16"/>
                <w:szCs w:val="16"/>
                <w:lang w:eastAsia="ko-KR"/>
              </w:rPr>
              <w:t>19.2.0</w:t>
            </w:r>
          </w:p>
        </w:tc>
      </w:tr>
      <w:tr w:rsidR="00087E77" w:rsidRPr="00F551F4" w14:paraId="44402D7A" w14:textId="77777777" w:rsidTr="00321B0A">
        <w:tc>
          <w:tcPr>
            <w:tcW w:w="804" w:type="dxa"/>
            <w:shd w:val="solid" w:color="FFFFFF" w:fill="auto"/>
          </w:tcPr>
          <w:p w14:paraId="7BB5551B" w14:textId="53C71E8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68ED8C7" w14:textId="18EA8E77"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611F40C1" w14:textId="79681CE8" w:rsidR="00087E77" w:rsidRPr="00DF0E56" w:rsidRDefault="00087E77" w:rsidP="00DF0E56">
            <w:pPr>
              <w:pStyle w:val="TAC"/>
              <w:rPr>
                <w:sz w:val="16"/>
                <w:szCs w:val="16"/>
              </w:rPr>
            </w:pPr>
            <w:r w:rsidRPr="00DF0E56">
              <w:rPr>
                <w:sz w:val="16"/>
                <w:szCs w:val="16"/>
                <w:lang w:eastAsia="ko-KR"/>
              </w:rPr>
              <w:t>CP-250158</w:t>
            </w:r>
          </w:p>
        </w:tc>
        <w:tc>
          <w:tcPr>
            <w:tcW w:w="502" w:type="dxa"/>
            <w:shd w:val="solid" w:color="FFFFFF" w:fill="auto"/>
          </w:tcPr>
          <w:p w14:paraId="07040CB3" w14:textId="2A29DA88" w:rsidR="00087E77" w:rsidRPr="00DF0E56" w:rsidRDefault="00087E77" w:rsidP="00DF0E56">
            <w:pPr>
              <w:pStyle w:val="TAL"/>
              <w:rPr>
                <w:sz w:val="16"/>
                <w:szCs w:val="16"/>
              </w:rPr>
            </w:pPr>
            <w:r w:rsidRPr="00DF0E56">
              <w:rPr>
                <w:rFonts w:cs="Arial"/>
                <w:sz w:val="16"/>
                <w:szCs w:val="16"/>
                <w:lang w:eastAsia="ko-KR"/>
              </w:rPr>
              <w:t>1009</w:t>
            </w:r>
          </w:p>
        </w:tc>
        <w:tc>
          <w:tcPr>
            <w:tcW w:w="427" w:type="dxa"/>
            <w:shd w:val="solid" w:color="FFFFFF" w:fill="auto"/>
          </w:tcPr>
          <w:p w14:paraId="4167E7AC" w14:textId="22B15CC3"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A2F979D" w14:textId="09407804"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ED82B9E" w14:textId="0948D665" w:rsidR="00087E77" w:rsidRPr="00DF0E56" w:rsidRDefault="00087E77" w:rsidP="00DF0E56">
            <w:pPr>
              <w:pStyle w:val="TAL"/>
              <w:rPr>
                <w:noProof/>
                <w:sz w:val="16"/>
                <w:szCs w:val="16"/>
                <w:lang w:val="hr-HR"/>
              </w:rPr>
            </w:pPr>
            <w:r w:rsidRPr="00DF0E56">
              <w:rPr>
                <w:rFonts w:cs="Arial"/>
                <w:sz w:val="16"/>
                <w:szCs w:val="16"/>
                <w:lang w:eastAsia="ko-KR"/>
              </w:rPr>
              <w:t>Enhancement to functional alias status determination</w:t>
            </w:r>
          </w:p>
        </w:tc>
        <w:tc>
          <w:tcPr>
            <w:tcW w:w="711" w:type="dxa"/>
            <w:shd w:val="solid" w:color="FFFFFF" w:fill="auto"/>
          </w:tcPr>
          <w:p w14:paraId="660E0E1C" w14:textId="4A55A939" w:rsidR="00087E77" w:rsidRDefault="00087E77" w:rsidP="00087E77">
            <w:pPr>
              <w:pStyle w:val="TAC"/>
              <w:rPr>
                <w:sz w:val="16"/>
              </w:rPr>
            </w:pPr>
            <w:r w:rsidRPr="00087E77">
              <w:rPr>
                <w:rFonts w:cs="Arial"/>
                <w:sz w:val="16"/>
                <w:szCs w:val="16"/>
                <w:lang w:eastAsia="ko-KR"/>
              </w:rPr>
              <w:t>19.2.0</w:t>
            </w:r>
          </w:p>
        </w:tc>
      </w:tr>
      <w:tr w:rsidR="00087E77" w:rsidRPr="00F551F4" w14:paraId="4F3AE5A5" w14:textId="77777777" w:rsidTr="00321B0A">
        <w:tc>
          <w:tcPr>
            <w:tcW w:w="804" w:type="dxa"/>
            <w:shd w:val="solid" w:color="FFFFFF" w:fill="auto"/>
          </w:tcPr>
          <w:p w14:paraId="27BFABF5" w14:textId="5349C2F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F34B037" w14:textId="4FC8DCE9"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2359227F" w14:textId="67CFC16A" w:rsidR="00087E77" w:rsidRPr="00DF0E56" w:rsidRDefault="00087E77" w:rsidP="00DF0E56">
            <w:pPr>
              <w:pStyle w:val="TAC"/>
              <w:rPr>
                <w:sz w:val="16"/>
                <w:szCs w:val="16"/>
              </w:rPr>
            </w:pPr>
            <w:r w:rsidRPr="00DF0E56">
              <w:rPr>
                <w:sz w:val="16"/>
                <w:szCs w:val="16"/>
                <w:lang w:eastAsia="ko-KR"/>
              </w:rPr>
              <w:t>CP-250158</w:t>
            </w:r>
          </w:p>
        </w:tc>
        <w:tc>
          <w:tcPr>
            <w:tcW w:w="502" w:type="dxa"/>
            <w:shd w:val="solid" w:color="FFFFFF" w:fill="auto"/>
          </w:tcPr>
          <w:p w14:paraId="2D8D26FF" w14:textId="283BF97E" w:rsidR="00087E77" w:rsidRPr="00DF0E56" w:rsidRDefault="00087E77" w:rsidP="00DF0E56">
            <w:pPr>
              <w:pStyle w:val="TAL"/>
              <w:rPr>
                <w:sz w:val="16"/>
                <w:szCs w:val="16"/>
              </w:rPr>
            </w:pPr>
            <w:r w:rsidRPr="00DF0E56">
              <w:rPr>
                <w:rFonts w:cs="Arial"/>
                <w:sz w:val="16"/>
                <w:szCs w:val="16"/>
                <w:lang w:eastAsia="ko-KR"/>
              </w:rPr>
              <w:t>1010</w:t>
            </w:r>
          </w:p>
        </w:tc>
        <w:tc>
          <w:tcPr>
            <w:tcW w:w="427" w:type="dxa"/>
            <w:shd w:val="solid" w:color="FFFFFF" w:fill="auto"/>
          </w:tcPr>
          <w:p w14:paraId="1B1DDBB5" w14:textId="1FDF2586"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638264C6" w14:textId="4EAF5BD9"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C60FEB6" w14:textId="38636953" w:rsidR="00087E77" w:rsidRPr="00DF0E56" w:rsidRDefault="00087E77" w:rsidP="00DF0E56">
            <w:pPr>
              <w:pStyle w:val="TAL"/>
              <w:rPr>
                <w:noProof/>
                <w:sz w:val="16"/>
                <w:szCs w:val="16"/>
                <w:lang w:val="hr-HR"/>
              </w:rPr>
            </w:pPr>
            <w:r w:rsidRPr="00DF0E56">
              <w:rPr>
                <w:rFonts w:cs="Arial"/>
                <w:sz w:val="16"/>
                <w:szCs w:val="16"/>
                <w:lang w:eastAsia="ko-KR"/>
              </w:rPr>
              <w:t>MCPTT control plane user plane separation</w:t>
            </w:r>
          </w:p>
        </w:tc>
        <w:tc>
          <w:tcPr>
            <w:tcW w:w="711" w:type="dxa"/>
            <w:shd w:val="solid" w:color="FFFFFF" w:fill="auto"/>
          </w:tcPr>
          <w:p w14:paraId="50184C7B" w14:textId="58CC78A8" w:rsidR="00087E77" w:rsidRDefault="00087E77" w:rsidP="00087E77">
            <w:pPr>
              <w:pStyle w:val="TAC"/>
              <w:rPr>
                <w:sz w:val="16"/>
              </w:rPr>
            </w:pPr>
            <w:r w:rsidRPr="00087E77">
              <w:rPr>
                <w:rFonts w:cs="Arial"/>
                <w:sz w:val="16"/>
                <w:szCs w:val="16"/>
                <w:lang w:eastAsia="ko-KR"/>
              </w:rPr>
              <w:t>19.2.0</w:t>
            </w:r>
          </w:p>
        </w:tc>
      </w:tr>
      <w:tr w:rsidR="00087E77" w:rsidRPr="00F551F4" w14:paraId="02979313" w14:textId="77777777" w:rsidTr="00321B0A">
        <w:tc>
          <w:tcPr>
            <w:tcW w:w="804" w:type="dxa"/>
            <w:shd w:val="solid" w:color="FFFFFF" w:fill="auto"/>
          </w:tcPr>
          <w:p w14:paraId="56B2EFF9" w14:textId="373DA743"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29ACFE92" w14:textId="53469433"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6CAEFC15" w14:textId="55B040B8" w:rsidR="00087E77" w:rsidRPr="00DF0E56" w:rsidRDefault="00087E77" w:rsidP="00DF0E56">
            <w:pPr>
              <w:pStyle w:val="TAC"/>
              <w:rPr>
                <w:sz w:val="16"/>
                <w:szCs w:val="16"/>
              </w:rPr>
            </w:pPr>
            <w:r w:rsidRPr="00DF0E56">
              <w:rPr>
                <w:sz w:val="16"/>
                <w:szCs w:val="16"/>
                <w:lang w:eastAsia="ko-KR"/>
              </w:rPr>
              <w:t>CP-250158</w:t>
            </w:r>
          </w:p>
        </w:tc>
        <w:tc>
          <w:tcPr>
            <w:tcW w:w="502" w:type="dxa"/>
            <w:shd w:val="solid" w:color="FFFFFF" w:fill="auto"/>
          </w:tcPr>
          <w:p w14:paraId="100991B1" w14:textId="65AFA4AA" w:rsidR="00087E77" w:rsidRPr="00DF0E56" w:rsidRDefault="00087E77" w:rsidP="00DF0E56">
            <w:pPr>
              <w:pStyle w:val="TAL"/>
              <w:rPr>
                <w:sz w:val="16"/>
                <w:szCs w:val="16"/>
              </w:rPr>
            </w:pPr>
            <w:r w:rsidRPr="00DF0E56">
              <w:rPr>
                <w:rFonts w:cs="Arial"/>
                <w:sz w:val="16"/>
                <w:szCs w:val="16"/>
                <w:lang w:eastAsia="ko-KR"/>
              </w:rPr>
              <w:t>1011</w:t>
            </w:r>
          </w:p>
        </w:tc>
        <w:tc>
          <w:tcPr>
            <w:tcW w:w="427" w:type="dxa"/>
            <w:shd w:val="solid" w:color="FFFFFF" w:fill="auto"/>
          </w:tcPr>
          <w:p w14:paraId="5A26E1AE" w14:textId="1E4CF516"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20ACBAC3" w14:textId="096312FB"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D85898F" w14:textId="38DBCD53" w:rsidR="00087E77" w:rsidRPr="00DF0E56" w:rsidRDefault="00087E77" w:rsidP="00DF0E56">
            <w:pPr>
              <w:pStyle w:val="TAL"/>
              <w:rPr>
                <w:noProof/>
                <w:sz w:val="16"/>
                <w:szCs w:val="16"/>
                <w:lang w:val="hr-HR"/>
              </w:rPr>
            </w:pPr>
            <w:r w:rsidRPr="00DF0E56">
              <w:rPr>
                <w:rFonts w:cs="Arial"/>
                <w:sz w:val="16"/>
                <w:szCs w:val="16"/>
                <w:lang w:eastAsia="ko-KR"/>
              </w:rPr>
              <w:t>Corrections to adhoc group call</w:t>
            </w:r>
          </w:p>
        </w:tc>
        <w:tc>
          <w:tcPr>
            <w:tcW w:w="711" w:type="dxa"/>
            <w:shd w:val="solid" w:color="FFFFFF" w:fill="auto"/>
          </w:tcPr>
          <w:p w14:paraId="26FAE7B3" w14:textId="6360AE16" w:rsidR="00087E77" w:rsidRDefault="00087E77" w:rsidP="00087E77">
            <w:pPr>
              <w:pStyle w:val="TAC"/>
              <w:rPr>
                <w:sz w:val="16"/>
              </w:rPr>
            </w:pPr>
            <w:r w:rsidRPr="00087E77">
              <w:rPr>
                <w:rFonts w:cs="Arial"/>
                <w:sz w:val="16"/>
                <w:szCs w:val="16"/>
                <w:lang w:eastAsia="ko-KR"/>
              </w:rPr>
              <w:t>19.2.0</w:t>
            </w:r>
          </w:p>
        </w:tc>
      </w:tr>
      <w:tr w:rsidR="00087E77" w:rsidRPr="00F551F4" w14:paraId="0B526F7D" w14:textId="77777777" w:rsidTr="00321B0A">
        <w:tc>
          <w:tcPr>
            <w:tcW w:w="804" w:type="dxa"/>
            <w:shd w:val="solid" w:color="FFFFFF" w:fill="auto"/>
          </w:tcPr>
          <w:p w14:paraId="3E5DE5AF" w14:textId="0F036008"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33413E32" w14:textId="0F87C4D0"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68FBD2E9" w14:textId="669611FD" w:rsidR="00087E77" w:rsidRPr="00DF0E56" w:rsidRDefault="00087E77" w:rsidP="00DF0E56">
            <w:pPr>
              <w:pStyle w:val="TAC"/>
              <w:rPr>
                <w:sz w:val="16"/>
                <w:szCs w:val="16"/>
              </w:rPr>
            </w:pPr>
            <w:r w:rsidRPr="00DF0E56">
              <w:rPr>
                <w:sz w:val="16"/>
                <w:szCs w:val="16"/>
                <w:lang w:eastAsia="ko-KR"/>
              </w:rPr>
              <w:t>CP-250160</w:t>
            </w:r>
          </w:p>
        </w:tc>
        <w:tc>
          <w:tcPr>
            <w:tcW w:w="502" w:type="dxa"/>
            <w:shd w:val="solid" w:color="FFFFFF" w:fill="auto"/>
          </w:tcPr>
          <w:p w14:paraId="1FD7312D" w14:textId="263CFA1E" w:rsidR="00087E77" w:rsidRPr="00DF0E56" w:rsidRDefault="00087E77" w:rsidP="00DF0E56">
            <w:pPr>
              <w:pStyle w:val="TAL"/>
              <w:rPr>
                <w:sz w:val="16"/>
                <w:szCs w:val="16"/>
              </w:rPr>
            </w:pPr>
            <w:r w:rsidRPr="00DF0E56">
              <w:rPr>
                <w:rFonts w:cs="Arial"/>
                <w:sz w:val="16"/>
                <w:szCs w:val="16"/>
                <w:lang w:eastAsia="ko-KR"/>
              </w:rPr>
              <w:t>1013</w:t>
            </w:r>
          </w:p>
        </w:tc>
        <w:tc>
          <w:tcPr>
            <w:tcW w:w="427" w:type="dxa"/>
            <w:shd w:val="solid" w:color="FFFFFF" w:fill="auto"/>
          </w:tcPr>
          <w:p w14:paraId="1D8660D8" w14:textId="0C541742"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73DFB9C" w14:textId="110D07F6" w:rsidR="00087E77" w:rsidRDefault="00087E77" w:rsidP="00087E77">
            <w:pPr>
              <w:pStyle w:val="TAC"/>
              <w:rPr>
                <w:sz w:val="16"/>
              </w:rPr>
            </w:pPr>
            <w:r w:rsidRPr="00087E77">
              <w:rPr>
                <w:rFonts w:cs="Arial"/>
                <w:sz w:val="16"/>
                <w:szCs w:val="16"/>
                <w:lang w:eastAsia="ko-KR"/>
              </w:rPr>
              <w:t>A</w:t>
            </w:r>
          </w:p>
        </w:tc>
        <w:tc>
          <w:tcPr>
            <w:tcW w:w="4983" w:type="dxa"/>
            <w:shd w:val="solid" w:color="FFFFFF" w:fill="auto"/>
          </w:tcPr>
          <w:p w14:paraId="2FEA71E7" w14:textId="3BF718B2" w:rsidR="00087E77" w:rsidRPr="00DF0E56" w:rsidRDefault="00087E77" w:rsidP="00DF0E56">
            <w:pPr>
              <w:pStyle w:val="TAL"/>
              <w:rPr>
                <w:noProof/>
                <w:sz w:val="16"/>
                <w:szCs w:val="16"/>
                <w:lang w:val="hr-HR"/>
              </w:rPr>
            </w:pPr>
            <w:r w:rsidRPr="00DF0E56">
              <w:rPr>
                <w:rFonts w:cs="Arial"/>
                <w:sz w:val="16"/>
                <w:szCs w:val="16"/>
                <w:lang w:eastAsia="ko-KR"/>
              </w:rPr>
              <w:t>Correction in the element for authorization of AHGC participants modification</w:t>
            </w:r>
          </w:p>
        </w:tc>
        <w:tc>
          <w:tcPr>
            <w:tcW w:w="711" w:type="dxa"/>
            <w:shd w:val="solid" w:color="FFFFFF" w:fill="auto"/>
          </w:tcPr>
          <w:p w14:paraId="502089C7" w14:textId="117B4493" w:rsidR="00087E77" w:rsidRDefault="00087E77" w:rsidP="00087E77">
            <w:pPr>
              <w:pStyle w:val="TAC"/>
              <w:rPr>
                <w:sz w:val="16"/>
              </w:rPr>
            </w:pPr>
            <w:r w:rsidRPr="00087E77">
              <w:rPr>
                <w:rFonts w:cs="Arial"/>
                <w:sz w:val="16"/>
                <w:szCs w:val="16"/>
                <w:lang w:eastAsia="ko-KR"/>
              </w:rPr>
              <w:t>19.2.0</w:t>
            </w:r>
          </w:p>
        </w:tc>
      </w:tr>
    </w:tbl>
    <w:p w14:paraId="37AFDFA7" w14:textId="77777777" w:rsidR="00087E77" w:rsidRPr="00962ADA" w:rsidRDefault="00087E77" w:rsidP="00612230">
      <w:pPr>
        <w:rPr>
          <w:b/>
        </w:rPr>
      </w:pPr>
    </w:p>
    <w:sectPr w:rsidR="00087E77" w:rsidRPr="00962ADA">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01A7C5" w14:textId="77777777" w:rsidR="003571F3" w:rsidRDefault="003571F3">
      <w:r>
        <w:separator/>
      </w:r>
    </w:p>
    <w:p w14:paraId="348DE4A5" w14:textId="77777777" w:rsidR="003571F3" w:rsidRDefault="003571F3"/>
  </w:endnote>
  <w:endnote w:type="continuationSeparator" w:id="0">
    <w:p w14:paraId="280107A3" w14:textId="77777777" w:rsidR="003571F3" w:rsidRDefault="003571F3">
      <w:r>
        <w:continuationSeparator/>
      </w:r>
    </w:p>
    <w:p w14:paraId="4A8EC970" w14:textId="77777777" w:rsidR="003571F3" w:rsidRDefault="003571F3"/>
  </w:endnote>
  <w:endnote w:type="continuationNotice" w:id="1">
    <w:p w14:paraId="45DC3E71" w14:textId="77777777" w:rsidR="003571F3" w:rsidRDefault="003571F3">
      <w:pPr>
        <w:spacing w:after="0"/>
      </w:pPr>
    </w:p>
    <w:p w14:paraId="2D543E8F" w14:textId="77777777" w:rsidR="003571F3" w:rsidRDefault="003571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9399F6" w14:textId="77777777" w:rsidR="003571F3" w:rsidRDefault="003571F3">
      <w:r>
        <w:separator/>
      </w:r>
    </w:p>
    <w:p w14:paraId="4A863E1F" w14:textId="77777777" w:rsidR="003571F3" w:rsidRDefault="003571F3"/>
  </w:footnote>
  <w:footnote w:type="continuationSeparator" w:id="0">
    <w:p w14:paraId="685EC00A" w14:textId="77777777" w:rsidR="003571F3" w:rsidRDefault="003571F3">
      <w:r>
        <w:continuationSeparator/>
      </w:r>
    </w:p>
    <w:p w14:paraId="15FA3A85" w14:textId="77777777" w:rsidR="003571F3" w:rsidRDefault="003571F3"/>
  </w:footnote>
  <w:footnote w:type="continuationNotice" w:id="1">
    <w:p w14:paraId="11944BAA" w14:textId="77777777" w:rsidR="003571F3" w:rsidRDefault="003571F3">
      <w:pPr>
        <w:spacing w:after="0"/>
      </w:pPr>
    </w:p>
    <w:p w14:paraId="01276C63" w14:textId="77777777" w:rsidR="003571F3" w:rsidRDefault="003571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05A4427B"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4178">
      <w:rPr>
        <w:rFonts w:ascii="Arial" w:hAnsi="Arial" w:cs="Arial"/>
        <w:b/>
        <w:noProof/>
        <w:sz w:val="18"/>
        <w:szCs w:val="18"/>
      </w:rPr>
      <w:t>Release 19</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0370F5F8"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4178">
      <w:rPr>
        <w:rFonts w:ascii="Arial" w:hAnsi="Arial" w:cs="Arial"/>
        <w:b/>
        <w:noProof/>
        <w:sz w:val="18"/>
        <w:szCs w:val="18"/>
      </w:rPr>
      <w:t>3GPP TS 24.379 V19.2.0 (2025-03)</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0D592F44"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4178">
      <w:rPr>
        <w:rFonts w:ascii="Arial" w:hAnsi="Arial" w:cs="Arial"/>
        <w:b/>
        <w:noProof/>
        <w:sz w:val="18"/>
        <w:szCs w:val="18"/>
      </w:rPr>
      <w:t>3GPP TS 24.379 V19.2.0 (2025-03)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3EBB7171"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4178">
      <w:rPr>
        <w:rFonts w:ascii="Arial" w:hAnsi="Arial" w:cs="Arial"/>
        <w:b/>
        <w:noProof/>
        <w:sz w:val="18"/>
        <w:szCs w:val="18"/>
      </w:rPr>
      <w:t>Release 19</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 w:numId="17" w16cid:durableId="1737698911">
    <w:abstractNumId w:val="16"/>
  </w:num>
  <w:num w:numId="18" w16cid:durableId="12649999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4178"/>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62D"/>
    <w:rsid w:val="00077981"/>
    <w:rsid w:val="00080512"/>
    <w:rsid w:val="00080934"/>
    <w:rsid w:val="00081063"/>
    <w:rsid w:val="00081835"/>
    <w:rsid w:val="00084266"/>
    <w:rsid w:val="0008568C"/>
    <w:rsid w:val="0008592D"/>
    <w:rsid w:val="00086021"/>
    <w:rsid w:val="000867D8"/>
    <w:rsid w:val="00086B5F"/>
    <w:rsid w:val="00087265"/>
    <w:rsid w:val="000875E4"/>
    <w:rsid w:val="00087686"/>
    <w:rsid w:val="00087E77"/>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410"/>
    <w:rsid w:val="000F1628"/>
    <w:rsid w:val="000F1DB5"/>
    <w:rsid w:val="000F2797"/>
    <w:rsid w:val="000F2D60"/>
    <w:rsid w:val="000F3FB4"/>
    <w:rsid w:val="000F60CF"/>
    <w:rsid w:val="000F60FC"/>
    <w:rsid w:val="000F7C36"/>
    <w:rsid w:val="000F7C40"/>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BE5"/>
    <w:rsid w:val="00117FD8"/>
    <w:rsid w:val="0012127E"/>
    <w:rsid w:val="001215DE"/>
    <w:rsid w:val="00121749"/>
    <w:rsid w:val="001218B3"/>
    <w:rsid w:val="001232D8"/>
    <w:rsid w:val="00123320"/>
    <w:rsid w:val="001235F3"/>
    <w:rsid w:val="00123CAD"/>
    <w:rsid w:val="00123D37"/>
    <w:rsid w:val="00123DCE"/>
    <w:rsid w:val="00123E04"/>
    <w:rsid w:val="00124474"/>
    <w:rsid w:val="00124FDA"/>
    <w:rsid w:val="0012610C"/>
    <w:rsid w:val="001261FB"/>
    <w:rsid w:val="00127294"/>
    <w:rsid w:val="001272CE"/>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6F0"/>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726"/>
    <w:rsid w:val="001D68C2"/>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55C"/>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05D"/>
    <w:rsid w:val="002A254C"/>
    <w:rsid w:val="002A5422"/>
    <w:rsid w:val="002A5470"/>
    <w:rsid w:val="002A5E26"/>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2B2D"/>
    <w:rsid w:val="002E2F7C"/>
    <w:rsid w:val="002E30ED"/>
    <w:rsid w:val="002E3BC9"/>
    <w:rsid w:val="002E4472"/>
    <w:rsid w:val="002E48C2"/>
    <w:rsid w:val="002E5F06"/>
    <w:rsid w:val="002E60BB"/>
    <w:rsid w:val="002E6457"/>
    <w:rsid w:val="002E6682"/>
    <w:rsid w:val="002E79C5"/>
    <w:rsid w:val="002F2BC4"/>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1422"/>
    <w:rsid w:val="00316D90"/>
    <w:rsid w:val="003170B6"/>
    <w:rsid w:val="003172DC"/>
    <w:rsid w:val="003179C4"/>
    <w:rsid w:val="00317CFA"/>
    <w:rsid w:val="00317DB4"/>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37A2"/>
    <w:rsid w:val="00354098"/>
    <w:rsid w:val="003541C6"/>
    <w:rsid w:val="0035462D"/>
    <w:rsid w:val="00355C2C"/>
    <w:rsid w:val="00355C83"/>
    <w:rsid w:val="00355D56"/>
    <w:rsid w:val="003570B1"/>
    <w:rsid w:val="003571F3"/>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A76"/>
    <w:rsid w:val="00390E78"/>
    <w:rsid w:val="00391BB3"/>
    <w:rsid w:val="00392953"/>
    <w:rsid w:val="00392AB3"/>
    <w:rsid w:val="0039320B"/>
    <w:rsid w:val="00395363"/>
    <w:rsid w:val="00397E33"/>
    <w:rsid w:val="003A1DA7"/>
    <w:rsid w:val="003A2E16"/>
    <w:rsid w:val="003A3A19"/>
    <w:rsid w:val="003A4F4A"/>
    <w:rsid w:val="003A5595"/>
    <w:rsid w:val="003A6759"/>
    <w:rsid w:val="003A6DD8"/>
    <w:rsid w:val="003A7489"/>
    <w:rsid w:val="003B07DE"/>
    <w:rsid w:val="003B0D6E"/>
    <w:rsid w:val="003B14A9"/>
    <w:rsid w:val="003B2CAC"/>
    <w:rsid w:val="003B3458"/>
    <w:rsid w:val="003B473F"/>
    <w:rsid w:val="003B6326"/>
    <w:rsid w:val="003B773F"/>
    <w:rsid w:val="003C1FE2"/>
    <w:rsid w:val="003C20F6"/>
    <w:rsid w:val="003C5887"/>
    <w:rsid w:val="003C5AD4"/>
    <w:rsid w:val="003C5DFC"/>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2E3C"/>
    <w:rsid w:val="003F3DDE"/>
    <w:rsid w:val="003F43D5"/>
    <w:rsid w:val="003F4ED3"/>
    <w:rsid w:val="003F500F"/>
    <w:rsid w:val="003F5022"/>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6AC"/>
    <w:rsid w:val="004168DC"/>
    <w:rsid w:val="004207E3"/>
    <w:rsid w:val="004212CA"/>
    <w:rsid w:val="00421519"/>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1D1"/>
    <w:rsid w:val="0044557C"/>
    <w:rsid w:val="00446953"/>
    <w:rsid w:val="004476F0"/>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40DC"/>
    <w:rsid w:val="004645DB"/>
    <w:rsid w:val="004664F3"/>
    <w:rsid w:val="00466D68"/>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4A38"/>
    <w:rsid w:val="004A5308"/>
    <w:rsid w:val="004A7490"/>
    <w:rsid w:val="004A7C9E"/>
    <w:rsid w:val="004B01E4"/>
    <w:rsid w:val="004B304D"/>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65C0"/>
    <w:rsid w:val="0052759F"/>
    <w:rsid w:val="005276A5"/>
    <w:rsid w:val="00530872"/>
    <w:rsid w:val="00531297"/>
    <w:rsid w:val="005339CA"/>
    <w:rsid w:val="00534C3B"/>
    <w:rsid w:val="00534D05"/>
    <w:rsid w:val="00534E1F"/>
    <w:rsid w:val="00536DAF"/>
    <w:rsid w:val="00536FA6"/>
    <w:rsid w:val="00537A17"/>
    <w:rsid w:val="00540C33"/>
    <w:rsid w:val="00540E78"/>
    <w:rsid w:val="00541A3D"/>
    <w:rsid w:val="00541E5D"/>
    <w:rsid w:val="00542E98"/>
    <w:rsid w:val="00543B1F"/>
    <w:rsid w:val="00543E6C"/>
    <w:rsid w:val="00544928"/>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797"/>
    <w:rsid w:val="00573F84"/>
    <w:rsid w:val="00574814"/>
    <w:rsid w:val="00574F8E"/>
    <w:rsid w:val="005759F5"/>
    <w:rsid w:val="00575E04"/>
    <w:rsid w:val="005761FB"/>
    <w:rsid w:val="005763BD"/>
    <w:rsid w:val="00577350"/>
    <w:rsid w:val="005808C0"/>
    <w:rsid w:val="00580BDE"/>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29F"/>
    <w:rsid w:val="005A23D2"/>
    <w:rsid w:val="005A2640"/>
    <w:rsid w:val="005A28B6"/>
    <w:rsid w:val="005A2C03"/>
    <w:rsid w:val="005A37F8"/>
    <w:rsid w:val="005A3C11"/>
    <w:rsid w:val="005A40B7"/>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4502"/>
    <w:rsid w:val="005D4925"/>
    <w:rsid w:val="005D5676"/>
    <w:rsid w:val="005D5C2C"/>
    <w:rsid w:val="005D5EC2"/>
    <w:rsid w:val="005D6640"/>
    <w:rsid w:val="005D6842"/>
    <w:rsid w:val="005D6AB3"/>
    <w:rsid w:val="005D754C"/>
    <w:rsid w:val="005E16BC"/>
    <w:rsid w:val="005E207C"/>
    <w:rsid w:val="005E31F1"/>
    <w:rsid w:val="005E3212"/>
    <w:rsid w:val="005E421C"/>
    <w:rsid w:val="005E6E31"/>
    <w:rsid w:val="005E777B"/>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8E3"/>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5DE"/>
    <w:rsid w:val="00660EDB"/>
    <w:rsid w:val="00661300"/>
    <w:rsid w:val="00662093"/>
    <w:rsid w:val="006632EA"/>
    <w:rsid w:val="00663937"/>
    <w:rsid w:val="00664EDC"/>
    <w:rsid w:val="006668AF"/>
    <w:rsid w:val="0066745E"/>
    <w:rsid w:val="00670C51"/>
    <w:rsid w:val="00671007"/>
    <w:rsid w:val="00672105"/>
    <w:rsid w:val="00672ADF"/>
    <w:rsid w:val="00674DD8"/>
    <w:rsid w:val="00676234"/>
    <w:rsid w:val="0067641D"/>
    <w:rsid w:val="00676515"/>
    <w:rsid w:val="00676651"/>
    <w:rsid w:val="00677677"/>
    <w:rsid w:val="0068009A"/>
    <w:rsid w:val="00680A1E"/>
    <w:rsid w:val="00680EAB"/>
    <w:rsid w:val="00680F2F"/>
    <w:rsid w:val="00681E2E"/>
    <w:rsid w:val="00681FC5"/>
    <w:rsid w:val="00682F17"/>
    <w:rsid w:val="00683C34"/>
    <w:rsid w:val="00684BB1"/>
    <w:rsid w:val="00685C4E"/>
    <w:rsid w:val="00687681"/>
    <w:rsid w:val="00687744"/>
    <w:rsid w:val="00690D39"/>
    <w:rsid w:val="00692704"/>
    <w:rsid w:val="00693A05"/>
    <w:rsid w:val="00693AEB"/>
    <w:rsid w:val="0069418C"/>
    <w:rsid w:val="0069587E"/>
    <w:rsid w:val="006958AE"/>
    <w:rsid w:val="006A07EA"/>
    <w:rsid w:val="006A08D7"/>
    <w:rsid w:val="006A180F"/>
    <w:rsid w:val="006A1F30"/>
    <w:rsid w:val="006A235C"/>
    <w:rsid w:val="006A3324"/>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325"/>
    <w:rsid w:val="006E395C"/>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6B5"/>
    <w:rsid w:val="00790421"/>
    <w:rsid w:val="007907C0"/>
    <w:rsid w:val="0079080E"/>
    <w:rsid w:val="00790B43"/>
    <w:rsid w:val="0079103E"/>
    <w:rsid w:val="00791277"/>
    <w:rsid w:val="007913BF"/>
    <w:rsid w:val="00791953"/>
    <w:rsid w:val="007919F1"/>
    <w:rsid w:val="00794ABC"/>
    <w:rsid w:val="00795C27"/>
    <w:rsid w:val="00796C08"/>
    <w:rsid w:val="00797CDB"/>
    <w:rsid w:val="007A05A0"/>
    <w:rsid w:val="007A0FE9"/>
    <w:rsid w:val="007A10CC"/>
    <w:rsid w:val="007A1D4D"/>
    <w:rsid w:val="007A1F83"/>
    <w:rsid w:val="007A36E9"/>
    <w:rsid w:val="007A49E3"/>
    <w:rsid w:val="007A4B28"/>
    <w:rsid w:val="007A52A7"/>
    <w:rsid w:val="007A6B97"/>
    <w:rsid w:val="007A7278"/>
    <w:rsid w:val="007A751B"/>
    <w:rsid w:val="007A769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147A"/>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384"/>
    <w:rsid w:val="008028A4"/>
    <w:rsid w:val="00803ADD"/>
    <w:rsid w:val="00804BA2"/>
    <w:rsid w:val="008056E4"/>
    <w:rsid w:val="00805E24"/>
    <w:rsid w:val="008065DC"/>
    <w:rsid w:val="00806B09"/>
    <w:rsid w:val="008107FF"/>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5610"/>
    <w:rsid w:val="008768CA"/>
    <w:rsid w:val="00876E8E"/>
    <w:rsid w:val="00877B2A"/>
    <w:rsid w:val="008805A5"/>
    <w:rsid w:val="00880B2A"/>
    <w:rsid w:val="00880DDE"/>
    <w:rsid w:val="00881FC0"/>
    <w:rsid w:val="008822EF"/>
    <w:rsid w:val="00885F0C"/>
    <w:rsid w:val="00885FAE"/>
    <w:rsid w:val="00886233"/>
    <w:rsid w:val="00886F0A"/>
    <w:rsid w:val="008875D7"/>
    <w:rsid w:val="008915AF"/>
    <w:rsid w:val="00891A15"/>
    <w:rsid w:val="0089281F"/>
    <w:rsid w:val="008935C6"/>
    <w:rsid w:val="00893989"/>
    <w:rsid w:val="00893D0C"/>
    <w:rsid w:val="00894514"/>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A6A"/>
    <w:rsid w:val="008F3F84"/>
    <w:rsid w:val="008F4437"/>
    <w:rsid w:val="008F51D4"/>
    <w:rsid w:val="008F6055"/>
    <w:rsid w:val="008F60B7"/>
    <w:rsid w:val="008F6683"/>
    <w:rsid w:val="008F79B6"/>
    <w:rsid w:val="008F7B15"/>
    <w:rsid w:val="008F7E97"/>
    <w:rsid w:val="008F7F07"/>
    <w:rsid w:val="00900003"/>
    <w:rsid w:val="00900E63"/>
    <w:rsid w:val="00902534"/>
    <w:rsid w:val="0090271F"/>
    <w:rsid w:val="00903257"/>
    <w:rsid w:val="00903F63"/>
    <w:rsid w:val="0090486B"/>
    <w:rsid w:val="00904B35"/>
    <w:rsid w:val="00904B6D"/>
    <w:rsid w:val="00905656"/>
    <w:rsid w:val="0090716E"/>
    <w:rsid w:val="00911CF0"/>
    <w:rsid w:val="00912630"/>
    <w:rsid w:val="0091312B"/>
    <w:rsid w:val="00913354"/>
    <w:rsid w:val="00913B19"/>
    <w:rsid w:val="00913E81"/>
    <w:rsid w:val="00914F87"/>
    <w:rsid w:val="0091517C"/>
    <w:rsid w:val="009157BD"/>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7088E"/>
    <w:rsid w:val="0097183E"/>
    <w:rsid w:val="00974D65"/>
    <w:rsid w:val="009757E6"/>
    <w:rsid w:val="00976F51"/>
    <w:rsid w:val="00976FD5"/>
    <w:rsid w:val="00980973"/>
    <w:rsid w:val="00980A50"/>
    <w:rsid w:val="00981A09"/>
    <w:rsid w:val="00982ABD"/>
    <w:rsid w:val="009836BA"/>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4448"/>
    <w:rsid w:val="009A470F"/>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0C2"/>
    <w:rsid w:val="009D2DBD"/>
    <w:rsid w:val="009D4EBE"/>
    <w:rsid w:val="009D520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47973"/>
    <w:rsid w:val="00A509A6"/>
    <w:rsid w:val="00A53724"/>
    <w:rsid w:val="00A548D7"/>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4A07"/>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5F1A"/>
    <w:rsid w:val="00B4649A"/>
    <w:rsid w:val="00B46C3A"/>
    <w:rsid w:val="00B46C9B"/>
    <w:rsid w:val="00B505B9"/>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327"/>
    <w:rsid w:val="00B80ED8"/>
    <w:rsid w:val="00B81AEB"/>
    <w:rsid w:val="00B82F33"/>
    <w:rsid w:val="00B83951"/>
    <w:rsid w:val="00B84145"/>
    <w:rsid w:val="00B84502"/>
    <w:rsid w:val="00B8630F"/>
    <w:rsid w:val="00B8756D"/>
    <w:rsid w:val="00B87C59"/>
    <w:rsid w:val="00B90AE8"/>
    <w:rsid w:val="00B90C16"/>
    <w:rsid w:val="00B912F1"/>
    <w:rsid w:val="00B91E1E"/>
    <w:rsid w:val="00B927FC"/>
    <w:rsid w:val="00B943CA"/>
    <w:rsid w:val="00B9623E"/>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328D"/>
    <w:rsid w:val="00C14416"/>
    <w:rsid w:val="00C1472A"/>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5EB8"/>
    <w:rsid w:val="00C56219"/>
    <w:rsid w:val="00C569BF"/>
    <w:rsid w:val="00C56AA5"/>
    <w:rsid w:val="00C56E69"/>
    <w:rsid w:val="00C606F3"/>
    <w:rsid w:val="00C61016"/>
    <w:rsid w:val="00C612B5"/>
    <w:rsid w:val="00C6132E"/>
    <w:rsid w:val="00C61A29"/>
    <w:rsid w:val="00C62706"/>
    <w:rsid w:val="00C638FC"/>
    <w:rsid w:val="00C63DBC"/>
    <w:rsid w:val="00C646A0"/>
    <w:rsid w:val="00C65967"/>
    <w:rsid w:val="00C65BD8"/>
    <w:rsid w:val="00C671BA"/>
    <w:rsid w:val="00C67910"/>
    <w:rsid w:val="00C70F9E"/>
    <w:rsid w:val="00C7289B"/>
    <w:rsid w:val="00C73D77"/>
    <w:rsid w:val="00C742C8"/>
    <w:rsid w:val="00C75725"/>
    <w:rsid w:val="00C75B0B"/>
    <w:rsid w:val="00C75C47"/>
    <w:rsid w:val="00C769DD"/>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A09"/>
    <w:rsid w:val="00CE6CEB"/>
    <w:rsid w:val="00CE744F"/>
    <w:rsid w:val="00CE7BF3"/>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3588"/>
    <w:rsid w:val="00D139F9"/>
    <w:rsid w:val="00D145B8"/>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531"/>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94C"/>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0EDB"/>
    <w:rsid w:val="00DD1207"/>
    <w:rsid w:val="00DD16E4"/>
    <w:rsid w:val="00DD1E81"/>
    <w:rsid w:val="00DD2714"/>
    <w:rsid w:val="00DD2B12"/>
    <w:rsid w:val="00DD2DAE"/>
    <w:rsid w:val="00DD3613"/>
    <w:rsid w:val="00DD4FF4"/>
    <w:rsid w:val="00DD573B"/>
    <w:rsid w:val="00DD66F6"/>
    <w:rsid w:val="00DD74EA"/>
    <w:rsid w:val="00DE1F23"/>
    <w:rsid w:val="00DE3BC4"/>
    <w:rsid w:val="00DE46E8"/>
    <w:rsid w:val="00DE485C"/>
    <w:rsid w:val="00DE67EF"/>
    <w:rsid w:val="00DF023E"/>
    <w:rsid w:val="00DF0E56"/>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3AE"/>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4DB"/>
    <w:rsid w:val="00E84893"/>
    <w:rsid w:val="00E84AE4"/>
    <w:rsid w:val="00E84CE6"/>
    <w:rsid w:val="00E84DB8"/>
    <w:rsid w:val="00E8631B"/>
    <w:rsid w:val="00E866ED"/>
    <w:rsid w:val="00E86D91"/>
    <w:rsid w:val="00E86FF1"/>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1B43"/>
    <w:rsid w:val="00EB4833"/>
    <w:rsid w:val="00EB7DC1"/>
    <w:rsid w:val="00EC18C4"/>
    <w:rsid w:val="00EC18D8"/>
    <w:rsid w:val="00EC219E"/>
    <w:rsid w:val="00EC241E"/>
    <w:rsid w:val="00EC2E09"/>
    <w:rsid w:val="00EC38B4"/>
    <w:rsid w:val="00EC4821"/>
    <w:rsid w:val="00EC4A25"/>
    <w:rsid w:val="00ED084D"/>
    <w:rsid w:val="00ED3224"/>
    <w:rsid w:val="00ED364F"/>
    <w:rsid w:val="00ED39B2"/>
    <w:rsid w:val="00ED3D8D"/>
    <w:rsid w:val="00ED46EE"/>
    <w:rsid w:val="00ED5623"/>
    <w:rsid w:val="00EE00B1"/>
    <w:rsid w:val="00EE03BD"/>
    <w:rsid w:val="00EE044D"/>
    <w:rsid w:val="00EE0810"/>
    <w:rsid w:val="00EE0CAA"/>
    <w:rsid w:val="00EE0F0C"/>
    <w:rsid w:val="00EE1A60"/>
    <w:rsid w:val="00EE1D9B"/>
    <w:rsid w:val="00EE265D"/>
    <w:rsid w:val="00EE3C75"/>
    <w:rsid w:val="00EE45D7"/>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17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0829"/>
    <w:rsid w:val="00F117B6"/>
    <w:rsid w:val="00F12479"/>
    <w:rsid w:val="00F12C36"/>
    <w:rsid w:val="00F14861"/>
    <w:rsid w:val="00F14C5B"/>
    <w:rsid w:val="00F15CD6"/>
    <w:rsid w:val="00F16E32"/>
    <w:rsid w:val="00F17EC7"/>
    <w:rsid w:val="00F22D3C"/>
    <w:rsid w:val="00F22EC7"/>
    <w:rsid w:val="00F23416"/>
    <w:rsid w:val="00F23AB2"/>
    <w:rsid w:val="00F25132"/>
    <w:rsid w:val="00F256DC"/>
    <w:rsid w:val="00F2747C"/>
    <w:rsid w:val="00F278AA"/>
    <w:rsid w:val="00F27CAD"/>
    <w:rsid w:val="00F301EC"/>
    <w:rsid w:val="00F30790"/>
    <w:rsid w:val="00F322B9"/>
    <w:rsid w:val="00F3346F"/>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C14"/>
    <w:rsid w:val="00F76FA5"/>
    <w:rsid w:val="00F77271"/>
    <w:rsid w:val="00F77316"/>
    <w:rsid w:val="00F77840"/>
    <w:rsid w:val="00F77F50"/>
    <w:rsid w:val="00F80372"/>
    <w:rsid w:val="00F806C9"/>
    <w:rsid w:val="00F811D0"/>
    <w:rsid w:val="00F82F86"/>
    <w:rsid w:val="00F848C3"/>
    <w:rsid w:val="00F85F38"/>
    <w:rsid w:val="00F86262"/>
    <w:rsid w:val="00F87820"/>
    <w:rsid w:val="00F914C4"/>
    <w:rsid w:val="00F91752"/>
    <w:rsid w:val="00F91E9C"/>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link w:val="EWChar"/>
    <w:qFormat/>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 w:type="character" w:customStyle="1" w:styleId="NOZchn">
    <w:name w:val="NO Zchn"/>
    <w:qFormat/>
    <w:rsid w:val="00F9682E"/>
    <w:rPr>
      <w:rFonts w:ascii="Times New Roman" w:hAnsi="Times New Roman"/>
      <w:lang w:val="en-GB" w:eastAsia="en-US"/>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4749201">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5006786">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1032152">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717248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087077">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38373844">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67790891">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61640786">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16069313">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3106006">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34" Type="http://schemas.openxmlformats.org/officeDocument/2006/relationships/image" Target="media/image12.emf"/><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50" Type="http://schemas.openxmlformats.org/officeDocument/2006/relationships/image" Target="media/image17.emf"/><Relationship Id="rId55" Type="http://schemas.openxmlformats.org/officeDocument/2006/relationships/image" Target="media/image18.emf"/><Relationship Id="rId63" Type="http://schemas.openxmlformats.org/officeDocument/2006/relationships/header" Target="header3.xml"/><Relationship Id="rId68" Type="http://schemas.openxmlformats.org/officeDocument/2006/relationships/hyperlink" Target="http://www.w3.org/2001/04/xmlenc" TargetMode="External"/><Relationship Id="rId76" Type="http://schemas.openxmlformats.org/officeDocument/2006/relationships/image" Target="media/image24.wmf"/><Relationship Id="rId84" Type="http://schemas.openxmlformats.org/officeDocument/2006/relationships/image" Target="media/image28.wmf"/><Relationship Id="rId89" Type="http://schemas.openxmlformats.org/officeDocument/2006/relationships/oleObject" Target="embeddings/Microsoft_Visio_2003-2010_Drawing14.vsd"/><Relationship Id="rId97"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1.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1</Pages>
  <Words>395599</Words>
  <Characters>2254915</Characters>
  <Application>Microsoft Office Word</Application>
  <DocSecurity>0</DocSecurity>
  <Lines>18790</Lines>
  <Paragraphs>5290</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2645224</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KK_MCC</cp:lastModifiedBy>
  <cp:revision>8</cp:revision>
  <dcterms:created xsi:type="dcterms:W3CDTF">2025-03-07T08:11:00Z</dcterms:created>
  <dcterms:modified xsi:type="dcterms:W3CDTF">2025-03-20T18:14:00Z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