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FCC59" w14:textId="3D15EE2D"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r w:rsidR="00832CDF">
        <w:t>18.</w:t>
      </w:r>
      <w:r w:rsidR="00073A7C">
        <w:t>9</w:t>
      </w:r>
      <w:r w:rsidR="00832CDF">
        <w:t>.0</w:t>
      </w:r>
      <w:r w:rsidR="00B70B4D" w:rsidRPr="00BD6F46">
        <w:t xml:space="preserve"> </w:t>
      </w:r>
      <w:r w:rsidRPr="00BD6F46">
        <w:rPr>
          <w:sz w:val="32"/>
        </w:rPr>
        <w:t>(</w:t>
      </w:r>
      <w:r w:rsidR="00073A7C">
        <w:rPr>
          <w:sz w:val="32"/>
        </w:rPr>
        <w:t>2025</w:t>
      </w:r>
      <w:r w:rsidR="00832CDF">
        <w:rPr>
          <w:sz w:val="32"/>
        </w:rPr>
        <w:t>-</w:t>
      </w:r>
      <w:r w:rsidR="00073A7C">
        <w:rPr>
          <w:sz w:val="32"/>
        </w:rPr>
        <w:t>03</w:t>
      </w:r>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7777777"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r w:rsidR="00D3407E">
        <w:rPr>
          <w:rStyle w:val="ZGSM"/>
        </w:rPr>
        <w:t>8</w:t>
      </w:r>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1" w:name="_MON_1684549432"/>
    <w:bookmarkEnd w:id="1"/>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04065510"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2"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9118978"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073A7C" w:rsidRPr="00BD6F46">
        <w:rPr>
          <w:noProof/>
          <w:sz w:val="18"/>
        </w:rPr>
        <w:t>20</w:t>
      </w:r>
      <w:r w:rsidR="00073A7C">
        <w:rPr>
          <w:noProof/>
          <w:sz w:val="18"/>
        </w:rPr>
        <w:t>25</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3" w:name="copyrightaddon"/>
      <w:bookmarkEnd w:id="3"/>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2"/>
    <w:p w14:paraId="6FB8A801" w14:textId="77777777" w:rsidR="00080512" w:rsidRPr="00BD6F46" w:rsidRDefault="00080512">
      <w:pPr>
        <w:pStyle w:val="TT"/>
      </w:pPr>
      <w:r w:rsidRPr="00BD6F46">
        <w:br w:type="page"/>
      </w:r>
      <w:r w:rsidRPr="00BD6F46">
        <w:lastRenderedPageBreak/>
        <w:t>Contents</w:t>
      </w:r>
    </w:p>
    <w:p w14:paraId="08FDF561" w14:textId="43A781D5" w:rsidR="00394D7E" w:rsidRDefault="007B35D8">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394D7E">
        <w:rPr>
          <w:noProof/>
        </w:rPr>
        <w:t>Foreword</w:t>
      </w:r>
      <w:r w:rsidR="00394D7E">
        <w:rPr>
          <w:noProof/>
        </w:rPr>
        <w:tab/>
      </w:r>
      <w:r w:rsidR="00394D7E">
        <w:rPr>
          <w:noProof/>
        </w:rPr>
        <w:fldChar w:fldCharType="begin" w:fldLock="1"/>
      </w:r>
      <w:r w:rsidR="00394D7E">
        <w:rPr>
          <w:noProof/>
        </w:rPr>
        <w:instrText xml:space="preserve"> PAGEREF _Toc193452547 \h </w:instrText>
      </w:r>
      <w:r w:rsidR="00394D7E">
        <w:rPr>
          <w:noProof/>
        </w:rPr>
      </w:r>
      <w:r w:rsidR="00394D7E">
        <w:rPr>
          <w:noProof/>
        </w:rPr>
        <w:fldChar w:fldCharType="separate"/>
      </w:r>
      <w:r w:rsidR="00394D7E">
        <w:rPr>
          <w:noProof/>
        </w:rPr>
        <w:t>10</w:t>
      </w:r>
      <w:r w:rsidR="00394D7E">
        <w:rPr>
          <w:noProof/>
        </w:rPr>
        <w:fldChar w:fldCharType="end"/>
      </w:r>
    </w:p>
    <w:p w14:paraId="11BB3301" w14:textId="15CC6B8D" w:rsidR="00394D7E" w:rsidRDefault="00394D7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_Toc193452548 \h </w:instrText>
      </w:r>
      <w:r>
        <w:rPr>
          <w:noProof/>
        </w:rPr>
      </w:r>
      <w:r>
        <w:rPr>
          <w:noProof/>
        </w:rPr>
        <w:fldChar w:fldCharType="separate"/>
      </w:r>
      <w:r>
        <w:rPr>
          <w:noProof/>
        </w:rPr>
        <w:t>11</w:t>
      </w:r>
      <w:r>
        <w:rPr>
          <w:noProof/>
        </w:rPr>
        <w:fldChar w:fldCharType="end"/>
      </w:r>
    </w:p>
    <w:p w14:paraId="55A059A5" w14:textId="6DD379E5" w:rsidR="00394D7E" w:rsidRDefault="00394D7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_Toc193452549 \h </w:instrText>
      </w:r>
      <w:r>
        <w:rPr>
          <w:noProof/>
        </w:rPr>
      </w:r>
      <w:r>
        <w:rPr>
          <w:noProof/>
        </w:rPr>
        <w:fldChar w:fldCharType="separate"/>
      </w:r>
      <w:r>
        <w:rPr>
          <w:noProof/>
        </w:rPr>
        <w:t>11</w:t>
      </w:r>
      <w:r>
        <w:rPr>
          <w:noProof/>
        </w:rPr>
        <w:fldChar w:fldCharType="end"/>
      </w:r>
    </w:p>
    <w:p w14:paraId="039BF632" w14:textId="03521634" w:rsidR="00394D7E" w:rsidRDefault="00394D7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_Toc193452550 \h </w:instrText>
      </w:r>
      <w:r>
        <w:rPr>
          <w:noProof/>
        </w:rPr>
      </w:r>
      <w:r>
        <w:rPr>
          <w:noProof/>
        </w:rPr>
        <w:fldChar w:fldCharType="separate"/>
      </w:r>
      <w:r>
        <w:rPr>
          <w:noProof/>
        </w:rPr>
        <w:t>14</w:t>
      </w:r>
      <w:r>
        <w:rPr>
          <w:noProof/>
        </w:rPr>
        <w:fldChar w:fldCharType="end"/>
      </w:r>
    </w:p>
    <w:p w14:paraId="11409B2F" w14:textId="4597F33A"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_Toc193452551 \h </w:instrText>
      </w:r>
      <w:r>
        <w:rPr>
          <w:noProof/>
        </w:rPr>
      </w:r>
      <w:r>
        <w:rPr>
          <w:noProof/>
        </w:rPr>
        <w:fldChar w:fldCharType="separate"/>
      </w:r>
      <w:r>
        <w:rPr>
          <w:noProof/>
        </w:rPr>
        <w:t>14</w:t>
      </w:r>
      <w:r>
        <w:rPr>
          <w:noProof/>
        </w:rPr>
        <w:fldChar w:fldCharType="end"/>
      </w:r>
    </w:p>
    <w:p w14:paraId="768E0455" w14:textId="37E30142"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_Toc193452552 \h </w:instrText>
      </w:r>
      <w:r>
        <w:rPr>
          <w:noProof/>
        </w:rPr>
      </w:r>
      <w:r>
        <w:rPr>
          <w:noProof/>
        </w:rPr>
        <w:fldChar w:fldCharType="separate"/>
      </w:r>
      <w:r>
        <w:rPr>
          <w:noProof/>
        </w:rPr>
        <w:t>14</w:t>
      </w:r>
      <w:r>
        <w:rPr>
          <w:noProof/>
        </w:rPr>
        <w:fldChar w:fldCharType="end"/>
      </w:r>
    </w:p>
    <w:p w14:paraId="41491BCD" w14:textId="63F1CF8C"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_Toc193452553 \h </w:instrText>
      </w:r>
      <w:r>
        <w:rPr>
          <w:noProof/>
        </w:rPr>
      </w:r>
      <w:r>
        <w:rPr>
          <w:noProof/>
        </w:rPr>
        <w:fldChar w:fldCharType="separate"/>
      </w:r>
      <w:r>
        <w:rPr>
          <w:noProof/>
        </w:rPr>
        <w:t>14</w:t>
      </w:r>
      <w:r>
        <w:rPr>
          <w:noProof/>
        </w:rPr>
        <w:fldChar w:fldCharType="end"/>
      </w:r>
    </w:p>
    <w:p w14:paraId="2CBC691B" w14:textId="3878F044" w:rsidR="00394D7E" w:rsidRDefault="00394D7E">
      <w:pPr>
        <w:pStyle w:val="TOC1"/>
        <w:rPr>
          <w:rFonts w:asciiTheme="minorHAnsi" w:eastAsiaTheme="minorEastAsia" w:hAnsiTheme="minorHAnsi" w:cstheme="minorBidi"/>
          <w:noProof/>
          <w:kern w:val="2"/>
          <w:sz w:val="24"/>
          <w:szCs w:val="24"/>
          <w:lang w:eastAsia="en-GB"/>
          <w14:ligatures w14:val="standardContextual"/>
        </w:rPr>
      </w:pPr>
      <w:r w:rsidRPr="00D37218">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D37218">
        <w:rPr>
          <w:rFonts w:eastAsia="Times New Roman"/>
          <w:noProof/>
        </w:rPr>
        <w:t>Overview</w:t>
      </w:r>
      <w:r>
        <w:rPr>
          <w:noProof/>
        </w:rPr>
        <w:tab/>
      </w:r>
      <w:r>
        <w:rPr>
          <w:noProof/>
        </w:rPr>
        <w:fldChar w:fldCharType="begin" w:fldLock="1"/>
      </w:r>
      <w:r>
        <w:rPr>
          <w:noProof/>
        </w:rPr>
        <w:instrText xml:space="preserve"> PAGEREF _Toc193452554 \h </w:instrText>
      </w:r>
      <w:r>
        <w:rPr>
          <w:noProof/>
        </w:rPr>
      </w:r>
      <w:r>
        <w:rPr>
          <w:noProof/>
        </w:rPr>
        <w:fldChar w:fldCharType="separate"/>
      </w:r>
      <w:r>
        <w:rPr>
          <w:noProof/>
        </w:rPr>
        <w:t>15</w:t>
      </w:r>
      <w:r>
        <w:rPr>
          <w:noProof/>
        </w:rPr>
        <w:fldChar w:fldCharType="end"/>
      </w:r>
    </w:p>
    <w:p w14:paraId="5318FE49" w14:textId="655D9C11"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_Toc193452555 \h </w:instrText>
      </w:r>
      <w:r>
        <w:rPr>
          <w:noProof/>
        </w:rPr>
      </w:r>
      <w:r>
        <w:rPr>
          <w:noProof/>
        </w:rPr>
        <w:fldChar w:fldCharType="separate"/>
      </w:r>
      <w:r>
        <w:rPr>
          <w:noProof/>
        </w:rPr>
        <w:t>15</w:t>
      </w:r>
      <w:r>
        <w:rPr>
          <w:noProof/>
        </w:rPr>
        <w:fldChar w:fldCharType="end"/>
      </w:r>
    </w:p>
    <w:p w14:paraId="00E00952" w14:textId="2B677649"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_Toc193452556 \h </w:instrText>
      </w:r>
      <w:r>
        <w:rPr>
          <w:noProof/>
        </w:rPr>
      </w:r>
      <w:r>
        <w:rPr>
          <w:noProof/>
        </w:rPr>
        <w:fldChar w:fldCharType="separate"/>
      </w:r>
      <w:r>
        <w:rPr>
          <w:noProof/>
        </w:rPr>
        <w:t>15</w:t>
      </w:r>
      <w:r>
        <w:rPr>
          <w:noProof/>
        </w:rPr>
        <w:fldChar w:fldCharType="end"/>
      </w:r>
    </w:p>
    <w:p w14:paraId="2DD23740" w14:textId="40B1D562"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Charging Function (CHF)</w:t>
      </w:r>
      <w:r>
        <w:rPr>
          <w:noProof/>
        </w:rPr>
        <w:tab/>
      </w:r>
      <w:r>
        <w:rPr>
          <w:noProof/>
        </w:rPr>
        <w:fldChar w:fldCharType="begin" w:fldLock="1"/>
      </w:r>
      <w:r>
        <w:rPr>
          <w:noProof/>
        </w:rPr>
        <w:instrText xml:space="preserve"> PAGEREF _Toc193452557 \h </w:instrText>
      </w:r>
      <w:r>
        <w:rPr>
          <w:noProof/>
        </w:rPr>
      </w:r>
      <w:r>
        <w:rPr>
          <w:noProof/>
        </w:rPr>
        <w:fldChar w:fldCharType="separate"/>
      </w:r>
      <w:r>
        <w:rPr>
          <w:noProof/>
        </w:rPr>
        <w:t>15</w:t>
      </w:r>
      <w:r>
        <w:rPr>
          <w:noProof/>
        </w:rPr>
        <w:fldChar w:fldCharType="end"/>
      </w:r>
    </w:p>
    <w:p w14:paraId="749E6F62" w14:textId="1218C6D7"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_Toc193452558 \h </w:instrText>
      </w:r>
      <w:r>
        <w:rPr>
          <w:noProof/>
        </w:rPr>
      </w:r>
      <w:r>
        <w:rPr>
          <w:noProof/>
        </w:rPr>
        <w:fldChar w:fldCharType="separate"/>
      </w:r>
      <w:r>
        <w:rPr>
          <w:noProof/>
        </w:rPr>
        <w:t>15</w:t>
      </w:r>
      <w:r>
        <w:rPr>
          <w:noProof/>
        </w:rPr>
        <w:fldChar w:fldCharType="end"/>
      </w:r>
    </w:p>
    <w:p w14:paraId="7D2405D6" w14:textId="015EC055" w:rsidR="00394D7E" w:rsidRDefault="00394D7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CHF</w:t>
      </w:r>
      <w:r>
        <w:rPr>
          <w:noProof/>
        </w:rPr>
        <w:tab/>
      </w:r>
      <w:r>
        <w:rPr>
          <w:noProof/>
        </w:rPr>
        <w:fldChar w:fldCharType="begin" w:fldLock="1"/>
      </w:r>
      <w:r>
        <w:rPr>
          <w:noProof/>
        </w:rPr>
        <w:instrText xml:space="preserve"> PAGEREF _Toc193452559 \h </w:instrText>
      </w:r>
      <w:r>
        <w:rPr>
          <w:noProof/>
        </w:rPr>
      </w:r>
      <w:r>
        <w:rPr>
          <w:noProof/>
        </w:rPr>
        <w:fldChar w:fldCharType="separate"/>
      </w:r>
      <w:r>
        <w:rPr>
          <w:noProof/>
        </w:rPr>
        <w:t>16</w:t>
      </w:r>
      <w:r>
        <w:rPr>
          <w:noProof/>
        </w:rPr>
        <w:fldChar w:fldCharType="end"/>
      </w:r>
    </w:p>
    <w:p w14:paraId="6A00D54E" w14:textId="15C96FC2"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_Toc193452560 \h </w:instrText>
      </w:r>
      <w:r>
        <w:rPr>
          <w:noProof/>
        </w:rPr>
      </w:r>
      <w:r>
        <w:rPr>
          <w:noProof/>
        </w:rPr>
        <w:fldChar w:fldCharType="separate"/>
      </w:r>
      <w:r>
        <w:rPr>
          <w:noProof/>
        </w:rPr>
        <w:t>16</w:t>
      </w:r>
      <w:r>
        <w:rPr>
          <w:noProof/>
        </w:rPr>
        <w:fldChar w:fldCharType="end"/>
      </w:r>
    </w:p>
    <w:p w14:paraId="3D040733" w14:textId="5E1EAC8B"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_Toc193452561 \h </w:instrText>
      </w:r>
      <w:r>
        <w:rPr>
          <w:noProof/>
        </w:rPr>
      </w:r>
      <w:r>
        <w:rPr>
          <w:noProof/>
        </w:rPr>
        <w:fldChar w:fldCharType="separate"/>
      </w:r>
      <w:r>
        <w:rPr>
          <w:noProof/>
        </w:rPr>
        <w:t>16</w:t>
      </w:r>
      <w:r>
        <w:rPr>
          <w:noProof/>
        </w:rPr>
        <w:fldChar w:fldCharType="end"/>
      </w:r>
    </w:p>
    <w:p w14:paraId="5E94FEA6" w14:textId="388BE7D2"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_Toc193452562 \h </w:instrText>
      </w:r>
      <w:r>
        <w:rPr>
          <w:noProof/>
        </w:rPr>
      </w:r>
      <w:r>
        <w:rPr>
          <w:noProof/>
        </w:rPr>
        <w:fldChar w:fldCharType="separate"/>
      </w:r>
      <w:r>
        <w:rPr>
          <w:noProof/>
        </w:rPr>
        <w:t>16</w:t>
      </w:r>
      <w:r>
        <w:rPr>
          <w:noProof/>
        </w:rPr>
        <w:fldChar w:fldCharType="end"/>
      </w:r>
    </w:p>
    <w:p w14:paraId="14FA1F51" w14:textId="5792E8D6"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_Toc193452563 \h </w:instrText>
      </w:r>
      <w:r>
        <w:rPr>
          <w:noProof/>
        </w:rPr>
      </w:r>
      <w:r>
        <w:rPr>
          <w:noProof/>
        </w:rPr>
        <w:fldChar w:fldCharType="separate"/>
      </w:r>
      <w:r>
        <w:rPr>
          <w:noProof/>
        </w:rPr>
        <w:t>16</w:t>
      </w:r>
      <w:r>
        <w:rPr>
          <w:noProof/>
        </w:rPr>
        <w:fldChar w:fldCharType="end"/>
      </w:r>
    </w:p>
    <w:p w14:paraId="5A902750" w14:textId="419A4924"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sidRPr="00D37218">
        <w:rPr>
          <w:noProof/>
          <w:lang w:val="en-US" w:eastAsia="zh-CN"/>
        </w:rPr>
        <w:t>5.2.2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_Toc193452564 \h </w:instrText>
      </w:r>
      <w:r>
        <w:rPr>
          <w:noProof/>
        </w:rPr>
      </w:r>
      <w:r>
        <w:rPr>
          <w:noProof/>
        </w:rPr>
        <w:fldChar w:fldCharType="separate"/>
      </w:r>
      <w:r>
        <w:rPr>
          <w:noProof/>
        </w:rPr>
        <w:t>16</w:t>
      </w:r>
      <w:r>
        <w:rPr>
          <w:noProof/>
        </w:rPr>
        <w:fldChar w:fldCharType="end"/>
      </w:r>
    </w:p>
    <w:p w14:paraId="67410D70" w14:textId="3DDE6670"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sidRPr="00D37218">
        <w:rPr>
          <w:noProof/>
          <w:lang w:val="en-US" w:eastAsia="zh-CN"/>
        </w:rPr>
        <w:t>5.2.2.2</w:t>
      </w:r>
      <w:r>
        <w:rPr>
          <w:rFonts w:asciiTheme="minorHAnsi" w:eastAsiaTheme="minorEastAsia" w:hAnsiTheme="minorHAnsi" w:cstheme="minorBidi"/>
          <w:noProof/>
          <w:kern w:val="2"/>
          <w:sz w:val="24"/>
          <w:szCs w:val="24"/>
          <w:lang w:eastAsia="en-GB"/>
          <w14:ligatures w14:val="standardContextual"/>
        </w:rPr>
        <w:tab/>
      </w:r>
      <w:r w:rsidRPr="00D37218">
        <w:rPr>
          <w:noProof/>
          <w:lang w:val="en-US" w:eastAsia="zh-CN"/>
        </w:rPr>
        <w:t>Nchf_ConvergedCharging_Create Operation</w:t>
      </w:r>
      <w:r>
        <w:rPr>
          <w:noProof/>
        </w:rPr>
        <w:tab/>
      </w:r>
      <w:r>
        <w:rPr>
          <w:noProof/>
        </w:rPr>
        <w:fldChar w:fldCharType="begin" w:fldLock="1"/>
      </w:r>
      <w:r>
        <w:rPr>
          <w:noProof/>
        </w:rPr>
        <w:instrText xml:space="preserve"> PAGEREF _Toc193452565 \h </w:instrText>
      </w:r>
      <w:r>
        <w:rPr>
          <w:noProof/>
        </w:rPr>
      </w:r>
      <w:r>
        <w:rPr>
          <w:noProof/>
        </w:rPr>
        <w:fldChar w:fldCharType="separate"/>
      </w:r>
      <w:r>
        <w:rPr>
          <w:noProof/>
        </w:rPr>
        <w:t>17</w:t>
      </w:r>
      <w:r>
        <w:rPr>
          <w:noProof/>
        </w:rPr>
        <w:fldChar w:fldCharType="end"/>
      </w:r>
    </w:p>
    <w:p w14:paraId="45AD78AC" w14:textId="211DB023"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sidRPr="00D37218">
        <w:rPr>
          <w:noProof/>
          <w:lang w:val="en-US" w:eastAsia="zh-CN"/>
        </w:rPr>
        <w:t>5.2.2.3</w:t>
      </w:r>
      <w:r>
        <w:rPr>
          <w:rFonts w:asciiTheme="minorHAnsi" w:eastAsiaTheme="minorEastAsia" w:hAnsiTheme="minorHAnsi" w:cstheme="minorBidi"/>
          <w:noProof/>
          <w:kern w:val="2"/>
          <w:sz w:val="24"/>
          <w:szCs w:val="24"/>
          <w:lang w:eastAsia="en-GB"/>
          <w14:ligatures w14:val="standardContextual"/>
        </w:rPr>
        <w:tab/>
      </w:r>
      <w:r w:rsidRPr="00D37218">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_Toc193452566 \h </w:instrText>
      </w:r>
      <w:r>
        <w:rPr>
          <w:noProof/>
        </w:rPr>
      </w:r>
      <w:r>
        <w:rPr>
          <w:noProof/>
        </w:rPr>
        <w:fldChar w:fldCharType="separate"/>
      </w:r>
      <w:r>
        <w:rPr>
          <w:noProof/>
        </w:rPr>
        <w:t>18</w:t>
      </w:r>
      <w:r>
        <w:rPr>
          <w:noProof/>
        </w:rPr>
        <w:fldChar w:fldCharType="end"/>
      </w:r>
    </w:p>
    <w:p w14:paraId="2AFB4969" w14:textId="2DEC54A3"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sidRPr="00D37218">
        <w:rPr>
          <w:noProof/>
          <w:lang w:val="en-US" w:eastAsia="zh-CN"/>
        </w:rPr>
        <w:t>5.2.2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_Toc193452567 \h </w:instrText>
      </w:r>
      <w:r>
        <w:rPr>
          <w:noProof/>
        </w:rPr>
      </w:r>
      <w:r>
        <w:rPr>
          <w:noProof/>
        </w:rPr>
        <w:fldChar w:fldCharType="separate"/>
      </w:r>
      <w:r>
        <w:rPr>
          <w:noProof/>
        </w:rPr>
        <w:t>18</w:t>
      </w:r>
      <w:r>
        <w:rPr>
          <w:noProof/>
        </w:rPr>
        <w:fldChar w:fldCharType="end"/>
      </w:r>
    </w:p>
    <w:p w14:paraId="053BFC58" w14:textId="44BFAF36"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sidRPr="00D37218">
        <w:rPr>
          <w:noProof/>
          <w:lang w:val="en-US" w:eastAsia="zh-CN"/>
        </w:rPr>
        <w:t>5.2.2</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Nchf_ConvergedCharging_Notify Operation</w:t>
      </w:r>
      <w:r>
        <w:rPr>
          <w:noProof/>
        </w:rPr>
        <w:tab/>
      </w:r>
      <w:r>
        <w:rPr>
          <w:noProof/>
        </w:rPr>
        <w:fldChar w:fldCharType="begin" w:fldLock="1"/>
      </w:r>
      <w:r>
        <w:rPr>
          <w:noProof/>
        </w:rPr>
        <w:instrText xml:space="preserve"> PAGEREF _Toc193452568 \h </w:instrText>
      </w:r>
      <w:r>
        <w:rPr>
          <w:noProof/>
        </w:rPr>
      </w:r>
      <w:r>
        <w:rPr>
          <w:noProof/>
        </w:rPr>
        <w:fldChar w:fldCharType="separate"/>
      </w:r>
      <w:r>
        <w:rPr>
          <w:noProof/>
        </w:rPr>
        <w:t>19</w:t>
      </w:r>
      <w:r>
        <w:rPr>
          <w:noProof/>
        </w:rPr>
        <w:fldChar w:fldCharType="end"/>
      </w:r>
    </w:p>
    <w:p w14:paraId="694C5C1C" w14:textId="017EC87E"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_Toc193452569 \h </w:instrText>
      </w:r>
      <w:r>
        <w:rPr>
          <w:noProof/>
        </w:rPr>
      </w:r>
      <w:r>
        <w:rPr>
          <w:noProof/>
        </w:rPr>
        <w:fldChar w:fldCharType="separate"/>
      </w:r>
      <w:r>
        <w:rPr>
          <w:noProof/>
        </w:rPr>
        <w:t>20</w:t>
      </w:r>
      <w:r>
        <w:rPr>
          <w:noProof/>
        </w:rPr>
        <w:fldChar w:fldCharType="end"/>
      </w:r>
    </w:p>
    <w:p w14:paraId="31769B74" w14:textId="16AC1872"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_Toc193452570 \h </w:instrText>
      </w:r>
      <w:r>
        <w:rPr>
          <w:noProof/>
        </w:rPr>
      </w:r>
      <w:r>
        <w:rPr>
          <w:noProof/>
        </w:rPr>
        <w:fldChar w:fldCharType="separate"/>
      </w:r>
      <w:r>
        <w:rPr>
          <w:noProof/>
        </w:rPr>
        <w:t>20</w:t>
      </w:r>
      <w:r>
        <w:rPr>
          <w:noProof/>
        </w:rPr>
        <w:fldChar w:fldCharType="end"/>
      </w:r>
    </w:p>
    <w:p w14:paraId="2E367F98" w14:textId="75BE6FBA"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_Toc193452571 \h </w:instrText>
      </w:r>
      <w:r>
        <w:rPr>
          <w:noProof/>
        </w:rPr>
      </w:r>
      <w:r>
        <w:rPr>
          <w:noProof/>
        </w:rPr>
        <w:fldChar w:fldCharType="separate"/>
      </w:r>
      <w:r>
        <w:rPr>
          <w:noProof/>
        </w:rPr>
        <w:t>20</w:t>
      </w:r>
      <w:r>
        <w:rPr>
          <w:noProof/>
        </w:rPr>
        <w:fldChar w:fldCharType="end"/>
      </w:r>
    </w:p>
    <w:p w14:paraId="7BC9A482" w14:textId="7C28CE4C"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sidRPr="00D37218">
        <w:rPr>
          <w:noProof/>
          <w:lang w:val="en-US" w:eastAsia="zh-CN"/>
        </w:rPr>
        <w:t>5.3.2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_Toc193452572 \h </w:instrText>
      </w:r>
      <w:r>
        <w:rPr>
          <w:noProof/>
        </w:rPr>
      </w:r>
      <w:r>
        <w:rPr>
          <w:noProof/>
        </w:rPr>
        <w:fldChar w:fldCharType="separate"/>
      </w:r>
      <w:r>
        <w:rPr>
          <w:noProof/>
        </w:rPr>
        <w:t>20</w:t>
      </w:r>
      <w:r>
        <w:rPr>
          <w:noProof/>
        </w:rPr>
        <w:fldChar w:fldCharType="end"/>
      </w:r>
    </w:p>
    <w:p w14:paraId="01B91B92" w14:textId="161B3280"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sidRPr="00D37218">
        <w:rPr>
          <w:noProof/>
          <w:lang w:val="en-US" w:eastAsia="zh-CN"/>
        </w:rPr>
        <w:t>5.3.2.2</w:t>
      </w:r>
      <w:r>
        <w:rPr>
          <w:rFonts w:asciiTheme="minorHAnsi" w:eastAsiaTheme="minorEastAsia" w:hAnsiTheme="minorHAnsi" w:cstheme="minorBidi"/>
          <w:noProof/>
          <w:kern w:val="2"/>
          <w:sz w:val="24"/>
          <w:szCs w:val="24"/>
          <w:lang w:eastAsia="en-GB"/>
          <w14:ligatures w14:val="standardContextual"/>
        </w:rPr>
        <w:tab/>
      </w:r>
      <w:r w:rsidRPr="00D37218">
        <w:rPr>
          <w:noProof/>
          <w:lang w:val="en-US" w:eastAsia="zh-CN"/>
        </w:rPr>
        <w:t>Nchf_OfflineOnlyCharging_Create Operation</w:t>
      </w:r>
      <w:r>
        <w:rPr>
          <w:noProof/>
        </w:rPr>
        <w:tab/>
      </w:r>
      <w:r>
        <w:rPr>
          <w:noProof/>
        </w:rPr>
        <w:fldChar w:fldCharType="begin" w:fldLock="1"/>
      </w:r>
      <w:r>
        <w:rPr>
          <w:noProof/>
        </w:rPr>
        <w:instrText xml:space="preserve"> PAGEREF _Toc193452573 \h </w:instrText>
      </w:r>
      <w:r>
        <w:rPr>
          <w:noProof/>
        </w:rPr>
      </w:r>
      <w:r>
        <w:rPr>
          <w:noProof/>
        </w:rPr>
        <w:fldChar w:fldCharType="separate"/>
      </w:r>
      <w:r>
        <w:rPr>
          <w:noProof/>
        </w:rPr>
        <w:t>20</w:t>
      </w:r>
      <w:r>
        <w:rPr>
          <w:noProof/>
        </w:rPr>
        <w:fldChar w:fldCharType="end"/>
      </w:r>
    </w:p>
    <w:p w14:paraId="35636BC2" w14:textId="4F91C052"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sidRPr="00D37218">
        <w:rPr>
          <w:noProof/>
          <w:lang w:val="en-US" w:eastAsia="zh-CN"/>
        </w:rPr>
        <w:t>5.3.2.3</w:t>
      </w:r>
      <w:r>
        <w:rPr>
          <w:rFonts w:asciiTheme="minorHAnsi" w:eastAsiaTheme="minorEastAsia" w:hAnsiTheme="minorHAnsi" w:cstheme="minorBidi"/>
          <w:noProof/>
          <w:kern w:val="2"/>
          <w:sz w:val="24"/>
          <w:szCs w:val="24"/>
          <w:lang w:eastAsia="en-GB"/>
          <w14:ligatures w14:val="standardContextual"/>
        </w:rPr>
        <w:tab/>
      </w:r>
      <w:r w:rsidRPr="00D37218">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_Toc193452574 \h </w:instrText>
      </w:r>
      <w:r>
        <w:rPr>
          <w:noProof/>
        </w:rPr>
      </w:r>
      <w:r>
        <w:rPr>
          <w:noProof/>
        </w:rPr>
        <w:fldChar w:fldCharType="separate"/>
      </w:r>
      <w:r>
        <w:rPr>
          <w:noProof/>
        </w:rPr>
        <w:t>21</w:t>
      </w:r>
      <w:r>
        <w:rPr>
          <w:noProof/>
        </w:rPr>
        <w:fldChar w:fldCharType="end"/>
      </w:r>
    </w:p>
    <w:p w14:paraId="4229C267" w14:textId="134192EC"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sidRPr="00D37218">
        <w:rPr>
          <w:noProof/>
          <w:lang w:val="en-US" w:eastAsia="zh-CN"/>
        </w:rPr>
        <w:t>5.3.2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_Toc193452575 \h </w:instrText>
      </w:r>
      <w:r>
        <w:rPr>
          <w:noProof/>
        </w:rPr>
      </w:r>
      <w:r>
        <w:rPr>
          <w:noProof/>
        </w:rPr>
        <w:fldChar w:fldCharType="separate"/>
      </w:r>
      <w:r>
        <w:rPr>
          <w:noProof/>
        </w:rPr>
        <w:t>21</w:t>
      </w:r>
      <w:r>
        <w:rPr>
          <w:noProof/>
        </w:rPr>
        <w:fldChar w:fldCharType="end"/>
      </w:r>
    </w:p>
    <w:p w14:paraId="5713BA7D" w14:textId="29B3495D" w:rsidR="00394D7E" w:rsidRDefault="00394D7E">
      <w:pPr>
        <w:pStyle w:val="TOC1"/>
        <w:rPr>
          <w:rFonts w:asciiTheme="minorHAnsi" w:eastAsiaTheme="minorEastAsia" w:hAnsiTheme="minorHAnsi" w:cstheme="minorBidi"/>
          <w:noProof/>
          <w:kern w:val="2"/>
          <w:sz w:val="24"/>
          <w:szCs w:val="24"/>
          <w:lang w:eastAsia="en-GB"/>
          <w14:ligatures w14:val="standardContextual"/>
        </w:rPr>
      </w:pPr>
      <w:r w:rsidRPr="00D37218">
        <w:rPr>
          <w:rFonts w:eastAsia="Times New Roman"/>
          <w:noProof/>
        </w:rPr>
        <w:t>6</w:t>
      </w:r>
      <w:r>
        <w:rPr>
          <w:rFonts w:asciiTheme="minorHAnsi" w:eastAsiaTheme="minorEastAsia" w:hAnsiTheme="minorHAnsi" w:cstheme="minorBidi"/>
          <w:noProof/>
          <w:kern w:val="2"/>
          <w:sz w:val="24"/>
          <w:szCs w:val="24"/>
          <w:lang w:eastAsia="en-GB"/>
          <w14:ligatures w14:val="standardContextual"/>
        </w:rPr>
        <w:tab/>
      </w:r>
      <w:r w:rsidRPr="00D37218">
        <w:rPr>
          <w:rFonts w:eastAsia="Times New Roman"/>
          <w:noProof/>
        </w:rPr>
        <w:t>API definitions</w:t>
      </w:r>
      <w:r>
        <w:rPr>
          <w:noProof/>
        </w:rPr>
        <w:tab/>
      </w:r>
      <w:r>
        <w:rPr>
          <w:noProof/>
        </w:rPr>
        <w:fldChar w:fldCharType="begin" w:fldLock="1"/>
      </w:r>
      <w:r>
        <w:rPr>
          <w:noProof/>
        </w:rPr>
        <w:instrText xml:space="preserve"> PAGEREF _Toc193452576 \h </w:instrText>
      </w:r>
      <w:r>
        <w:rPr>
          <w:noProof/>
        </w:rPr>
      </w:r>
      <w:r>
        <w:rPr>
          <w:noProof/>
        </w:rPr>
        <w:fldChar w:fldCharType="separate"/>
      </w:r>
      <w:r>
        <w:rPr>
          <w:noProof/>
        </w:rPr>
        <w:t>22</w:t>
      </w:r>
      <w:r>
        <w:rPr>
          <w:noProof/>
        </w:rPr>
        <w:fldChar w:fldCharType="end"/>
      </w:r>
    </w:p>
    <w:p w14:paraId="2AE63BC8" w14:textId="607778D5"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Nchf_ ConvergedCharging Service API</w:t>
      </w:r>
      <w:r>
        <w:rPr>
          <w:noProof/>
        </w:rPr>
        <w:tab/>
      </w:r>
      <w:r>
        <w:rPr>
          <w:noProof/>
        </w:rPr>
        <w:fldChar w:fldCharType="begin" w:fldLock="1"/>
      </w:r>
      <w:r>
        <w:rPr>
          <w:noProof/>
        </w:rPr>
        <w:instrText xml:space="preserve"> PAGEREF _Toc193452577 \h </w:instrText>
      </w:r>
      <w:r>
        <w:rPr>
          <w:noProof/>
        </w:rPr>
      </w:r>
      <w:r>
        <w:rPr>
          <w:noProof/>
        </w:rPr>
        <w:fldChar w:fldCharType="separate"/>
      </w:r>
      <w:r>
        <w:rPr>
          <w:noProof/>
        </w:rPr>
        <w:t>22</w:t>
      </w:r>
      <w:r>
        <w:rPr>
          <w:noProof/>
        </w:rPr>
        <w:fldChar w:fldCharType="end"/>
      </w:r>
    </w:p>
    <w:p w14:paraId="5D90307C" w14:textId="4AC60C6C"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_Toc193452578 \h </w:instrText>
      </w:r>
      <w:r>
        <w:rPr>
          <w:noProof/>
        </w:rPr>
      </w:r>
      <w:r>
        <w:rPr>
          <w:noProof/>
        </w:rPr>
        <w:fldChar w:fldCharType="separate"/>
      </w:r>
      <w:r>
        <w:rPr>
          <w:noProof/>
        </w:rPr>
        <w:t>22</w:t>
      </w:r>
      <w:r>
        <w:rPr>
          <w:noProof/>
        </w:rPr>
        <w:fldChar w:fldCharType="end"/>
      </w:r>
    </w:p>
    <w:p w14:paraId="7FA0F429" w14:textId="546C838F"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_Toc193452579 \h </w:instrText>
      </w:r>
      <w:r>
        <w:rPr>
          <w:noProof/>
        </w:rPr>
      </w:r>
      <w:r>
        <w:rPr>
          <w:noProof/>
        </w:rPr>
        <w:fldChar w:fldCharType="separate"/>
      </w:r>
      <w:r>
        <w:rPr>
          <w:noProof/>
        </w:rPr>
        <w:t>22</w:t>
      </w:r>
      <w:r>
        <w:rPr>
          <w:noProof/>
        </w:rPr>
        <w:fldChar w:fldCharType="end"/>
      </w:r>
    </w:p>
    <w:p w14:paraId="5CC3D768" w14:textId="59AD6143"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sidRPr="00D37218">
        <w:rPr>
          <w:noProof/>
          <w:lang w:val="en-US" w:eastAsia="zh-CN"/>
        </w:rPr>
        <w:t>6.1.2.1</w:t>
      </w:r>
      <w:r>
        <w:rPr>
          <w:rFonts w:asciiTheme="minorHAnsi" w:eastAsiaTheme="minorEastAsia" w:hAnsiTheme="minorHAnsi" w:cstheme="minorBidi"/>
          <w:noProof/>
          <w:kern w:val="2"/>
          <w:sz w:val="24"/>
          <w:szCs w:val="24"/>
          <w:lang w:eastAsia="en-GB"/>
          <w14:ligatures w14:val="standardContextual"/>
        </w:rPr>
        <w:tab/>
      </w:r>
      <w:r w:rsidRPr="00D37218">
        <w:rPr>
          <w:noProof/>
          <w:lang w:val="en-US" w:eastAsia="zh-CN"/>
        </w:rPr>
        <w:t>General</w:t>
      </w:r>
      <w:r>
        <w:rPr>
          <w:noProof/>
        </w:rPr>
        <w:tab/>
      </w:r>
      <w:r>
        <w:rPr>
          <w:noProof/>
        </w:rPr>
        <w:fldChar w:fldCharType="begin" w:fldLock="1"/>
      </w:r>
      <w:r>
        <w:rPr>
          <w:noProof/>
        </w:rPr>
        <w:instrText xml:space="preserve"> PAGEREF _Toc193452580 \h </w:instrText>
      </w:r>
      <w:r>
        <w:rPr>
          <w:noProof/>
        </w:rPr>
      </w:r>
      <w:r>
        <w:rPr>
          <w:noProof/>
        </w:rPr>
        <w:fldChar w:fldCharType="separate"/>
      </w:r>
      <w:r>
        <w:rPr>
          <w:noProof/>
        </w:rPr>
        <w:t>22</w:t>
      </w:r>
      <w:r>
        <w:rPr>
          <w:noProof/>
        </w:rPr>
        <w:fldChar w:fldCharType="end"/>
      </w:r>
    </w:p>
    <w:p w14:paraId="602B9D33" w14:textId="7A1387EC"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sidRPr="00D37218">
        <w:rPr>
          <w:noProof/>
          <w:lang w:val="en-US" w:eastAsia="zh-CN"/>
        </w:rPr>
        <w:t>6.1.2.2</w:t>
      </w:r>
      <w:r>
        <w:rPr>
          <w:rFonts w:asciiTheme="minorHAnsi" w:eastAsiaTheme="minorEastAsia" w:hAnsiTheme="minorHAnsi" w:cstheme="minorBidi"/>
          <w:noProof/>
          <w:kern w:val="2"/>
          <w:sz w:val="24"/>
          <w:szCs w:val="24"/>
          <w:lang w:eastAsia="en-GB"/>
          <w14:ligatures w14:val="standardContextual"/>
        </w:rPr>
        <w:tab/>
      </w:r>
      <w:r w:rsidRPr="00D37218">
        <w:rPr>
          <w:noProof/>
          <w:lang w:val="en-US" w:eastAsia="zh-CN"/>
        </w:rPr>
        <w:t>HTTP standard headers</w:t>
      </w:r>
      <w:r>
        <w:rPr>
          <w:noProof/>
        </w:rPr>
        <w:tab/>
      </w:r>
      <w:r>
        <w:rPr>
          <w:noProof/>
        </w:rPr>
        <w:fldChar w:fldCharType="begin" w:fldLock="1"/>
      </w:r>
      <w:r>
        <w:rPr>
          <w:noProof/>
        </w:rPr>
        <w:instrText xml:space="preserve"> PAGEREF _Toc193452581 \h </w:instrText>
      </w:r>
      <w:r>
        <w:rPr>
          <w:noProof/>
        </w:rPr>
      </w:r>
      <w:r>
        <w:rPr>
          <w:noProof/>
        </w:rPr>
        <w:fldChar w:fldCharType="separate"/>
      </w:r>
      <w:r>
        <w:rPr>
          <w:noProof/>
        </w:rPr>
        <w:t>22</w:t>
      </w:r>
      <w:r>
        <w:rPr>
          <w:noProof/>
        </w:rPr>
        <w:fldChar w:fldCharType="end"/>
      </w:r>
    </w:p>
    <w:p w14:paraId="043AA75D" w14:textId="40A35362"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_Toc193452582 \h </w:instrText>
      </w:r>
      <w:r>
        <w:rPr>
          <w:noProof/>
        </w:rPr>
      </w:r>
      <w:r>
        <w:rPr>
          <w:noProof/>
        </w:rPr>
        <w:fldChar w:fldCharType="separate"/>
      </w:r>
      <w:r>
        <w:rPr>
          <w:noProof/>
        </w:rPr>
        <w:t>22</w:t>
      </w:r>
      <w:r>
        <w:rPr>
          <w:noProof/>
        </w:rPr>
        <w:fldChar w:fldCharType="end"/>
      </w:r>
    </w:p>
    <w:p w14:paraId="59335B99" w14:textId="311EEFF2"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_Toc193452583 \h </w:instrText>
      </w:r>
      <w:r>
        <w:rPr>
          <w:noProof/>
        </w:rPr>
      </w:r>
      <w:r>
        <w:rPr>
          <w:noProof/>
        </w:rPr>
        <w:fldChar w:fldCharType="separate"/>
      </w:r>
      <w:r>
        <w:rPr>
          <w:noProof/>
        </w:rPr>
        <w:t>23</w:t>
      </w:r>
      <w:r>
        <w:rPr>
          <w:noProof/>
        </w:rPr>
        <w:fldChar w:fldCharType="end"/>
      </w:r>
    </w:p>
    <w:p w14:paraId="224DDAFE" w14:textId="52814F15"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sidRPr="00D37218">
        <w:rPr>
          <w:noProof/>
          <w:lang w:val="en-US" w:eastAsia="zh-CN"/>
        </w:rPr>
        <w:t>6.1.2.3</w:t>
      </w:r>
      <w:r>
        <w:rPr>
          <w:rFonts w:asciiTheme="minorHAnsi" w:eastAsiaTheme="minorEastAsia" w:hAnsiTheme="minorHAnsi" w:cstheme="minorBidi"/>
          <w:noProof/>
          <w:kern w:val="2"/>
          <w:sz w:val="24"/>
          <w:szCs w:val="24"/>
          <w:lang w:eastAsia="en-GB"/>
          <w14:ligatures w14:val="standardContextual"/>
        </w:rPr>
        <w:tab/>
      </w:r>
      <w:r w:rsidRPr="00D37218">
        <w:rPr>
          <w:noProof/>
          <w:lang w:val="en-US" w:eastAsia="zh-CN"/>
        </w:rPr>
        <w:t>HTTP custom headers</w:t>
      </w:r>
      <w:r>
        <w:rPr>
          <w:noProof/>
        </w:rPr>
        <w:tab/>
      </w:r>
      <w:r>
        <w:rPr>
          <w:noProof/>
        </w:rPr>
        <w:fldChar w:fldCharType="begin" w:fldLock="1"/>
      </w:r>
      <w:r>
        <w:rPr>
          <w:noProof/>
        </w:rPr>
        <w:instrText xml:space="preserve"> PAGEREF _Toc193452584 \h </w:instrText>
      </w:r>
      <w:r>
        <w:rPr>
          <w:noProof/>
        </w:rPr>
      </w:r>
      <w:r>
        <w:rPr>
          <w:noProof/>
        </w:rPr>
        <w:fldChar w:fldCharType="separate"/>
      </w:r>
      <w:r>
        <w:rPr>
          <w:noProof/>
        </w:rPr>
        <w:t>23</w:t>
      </w:r>
      <w:r>
        <w:rPr>
          <w:noProof/>
        </w:rPr>
        <w:fldChar w:fldCharType="end"/>
      </w:r>
    </w:p>
    <w:p w14:paraId="1FD71705" w14:textId="48445C66"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_Toc193452585 \h </w:instrText>
      </w:r>
      <w:r>
        <w:rPr>
          <w:noProof/>
        </w:rPr>
      </w:r>
      <w:r>
        <w:rPr>
          <w:noProof/>
        </w:rPr>
        <w:fldChar w:fldCharType="separate"/>
      </w:r>
      <w:r>
        <w:rPr>
          <w:noProof/>
        </w:rPr>
        <w:t>23</w:t>
      </w:r>
      <w:r>
        <w:rPr>
          <w:noProof/>
        </w:rPr>
        <w:fldChar w:fldCharType="end"/>
      </w:r>
    </w:p>
    <w:p w14:paraId="199ADF01" w14:textId="46822117"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_Toc193452586 \h </w:instrText>
      </w:r>
      <w:r>
        <w:rPr>
          <w:noProof/>
        </w:rPr>
      </w:r>
      <w:r>
        <w:rPr>
          <w:noProof/>
        </w:rPr>
        <w:fldChar w:fldCharType="separate"/>
      </w:r>
      <w:r>
        <w:rPr>
          <w:noProof/>
        </w:rPr>
        <w:t>23</w:t>
      </w:r>
      <w:r>
        <w:rPr>
          <w:noProof/>
        </w:rPr>
        <w:fldChar w:fldCharType="end"/>
      </w:r>
    </w:p>
    <w:p w14:paraId="6569E814" w14:textId="3AA5F628"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_Toc193452587 \h </w:instrText>
      </w:r>
      <w:r>
        <w:rPr>
          <w:noProof/>
        </w:rPr>
      </w:r>
      <w:r>
        <w:rPr>
          <w:noProof/>
        </w:rPr>
        <w:fldChar w:fldCharType="separate"/>
      </w:r>
      <w:r>
        <w:rPr>
          <w:noProof/>
        </w:rPr>
        <w:t>23</w:t>
      </w:r>
      <w:r>
        <w:rPr>
          <w:noProof/>
        </w:rPr>
        <w:fldChar w:fldCharType="end"/>
      </w:r>
    </w:p>
    <w:p w14:paraId="2AF92261" w14:textId="6C66F692"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Charging Data</w:t>
      </w:r>
      <w:r>
        <w:rPr>
          <w:noProof/>
        </w:rPr>
        <w:tab/>
      </w:r>
      <w:r>
        <w:rPr>
          <w:noProof/>
        </w:rPr>
        <w:fldChar w:fldCharType="begin" w:fldLock="1"/>
      </w:r>
      <w:r>
        <w:rPr>
          <w:noProof/>
        </w:rPr>
        <w:instrText xml:space="preserve"> PAGEREF _Toc193452588 \h </w:instrText>
      </w:r>
      <w:r>
        <w:rPr>
          <w:noProof/>
        </w:rPr>
      </w:r>
      <w:r>
        <w:rPr>
          <w:noProof/>
        </w:rPr>
        <w:fldChar w:fldCharType="separate"/>
      </w:r>
      <w:r>
        <w:rPr>
          <w:noProof/>
        </w:rPr>
        <w:t>24</w:t>
      </w:r>
      <w:r>
        <w:rPr>
          <w:noProof/>
        </w:rPr>
        <w:fldChar w:fldCharType="end"/>
      </w:r>
    </w:p>
    <w:p w14:paraId="32A8B848" w14:textId="0BF7ABEC"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_Toc193452589 \h </w:instrText>
      </w:r>
      <w:r>
        <w:rPr>
          <w:noProof/>
        </w:rPr>
      </w:r>
      <w:r>
        <w:rPr>
          <w:noProof/>
        </w:rPr>
        <w:fldChar w:fldCharType="separate"/>
      </w:r>
      <w:r>
        <w:rPr>
          <w:noProof/>
        </w:rPr>
        <w:t>24</w:t>
      </w:r>
      <w:r>
        <w:rPr>
          <w:noProof/>
        </w:rPr>
        <w:fldChar w:fldCharType="end"/>
      </w:r>
    </w:p>
    <w:p w14:paraId="0DB28238" w14:textId="42D90FBE"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_Toc193452590 \h </w:instrText>
      </w:r>
      <w:r>
        <w:rPr>
          <w:noProof/>
        </w:rPr>
      </w:r>
      <w:r>
        <w:rPr>
          <w:noProof/>
        </w:rPr>
        <w:fldChar w:fldCharType="separate"/>
      </w:r>
      <w:r>
        <w:rPr>
          <w:noProof/>
        </w:rPr>
        <w:t>24</w:t>
      </w:r>
      <w:r>
        <w:rPr>
          <w:noProof/>
        </w:rPr>
        <w:fldChar w:fldCharType="end"/>
      </w:r>
    </w:p>
    <w:p w14:paraId="143A4C94" w14:textId="5F315193"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_Toc193452591 \h </w:instrText>
      </w:r>
      <w:r>
        <w:rPr>
          <w:noProof/>
        </w:rPr>
      </w:r>
      <w:r>
        <w:rPr>
          <w:noProof/>
        </w:rPr>
        <w:fldChar w:fldCharType="separate"/>
      </w:r>
      <w:r>
        <w:rPr>
          <w:noProof/>
        </w:rPr>
        <w:t>24</w:t>
      </w:r>
      <w:r>
        <w:rPr>
          <w:noProof/>
        </w:rPr>
        <w:fldChar w:fldCharType="end"/>
      </w:r>
    </w:p>
    <w:p w14:paraId="1B988004" w14:textId="37827A77"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_Toc193452592 \h </w:instrText>
      </w:r>
      <w:r>
        <w:rPr>
          <w:noProof/>
        </w:rPr>
      </w:r>
      <w:r>
        <w:rPr>
          <w:noProof/>
        </w:rPr>
        <w:fldChar w:fldCharType="separate"/>
      </w:r>
      <w:r>
        <w:rPr>
          <w:noProof/>
        </w:rPr>
        <w:t>24</w:t>
      </w:r>
      <w:r>
        <w:rPr>
          <w:noProof/>
        </w:rPr>
        <w:fldChar w:fldCharType="end"/>
      </w:r>
    </w:p>
    <w:p w14:paraId="4473E069" w14:textId="1CA141D5"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_Toc193452593 \h </w:instrText>
      </w:r>
      <w:r>
        <w:rPr>
          <w:noProof/>
        </w:rPr>
      </w:r>
      <w:r>
        <w:rPr>
          <w:noProof/>
        </w:rPr>
        <w:fldChar w:fldCharType="separate"/>
      </w:r>
      <w:r>
        <w:rPr>
          <w:noProof/>
        </w:rPr>
        <w:t>26</w:t>
      </w:r>
      <w:r>
        <w:rPr>
          <w:noProof/>
        </w:rPr>
        <w:fldChar w:fldCharType="end"/>
      </w:r>
    </w:p>
    <w:p w14:paraId="2C74F682" w14:textId="25DF64DA"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Charging Data</w:t>
      </w:r>
      <w:r>
        <w:rPr>
          <w:noProof/>
        </w:rPr>
        <w:tab/>
      </w:r>
      <w:r>
        <w:rPr>
          <w:noProof/>
        </w:rPr>
        <w:fldChar w:fldCharType="begin" w:fldLock="1"/>
      </w:r>
      <w:r>
        <w:rPr>
          <w:noProof/>
        </w:rPr>
        <w:instrText xml:space="preserve"> PAGEREF _Toc193452594 \h </w:instrText>
      </w:r>
      <w:r>
        <w:rPr>
          <w:noProof/>
        </w:rPr>
      </w:r>
      <w:r>
        <w:rPr>
          <w:noProof/>
        </w:rPr>
        <w:fldChar w:fldCharType="separate"/>
      </w:r>
      <w:r>
        <w:rPr>
          <w:noProof/>
        </w:rPr>
        <w:t>26</w:t>
      </w:r>
      <w:r>
        <w:rPr>
          <w:noProof/>
        </w:rPr>
        <w:fldChar w:fldCharType="end"/>
      </w:r>
    </w:p>
    <w:p w14:paraId="1E21B551" w14:textId="50B475EB"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_Toc193452595 \h </w:instrText>
      </w:r>
      <w:r>
        <w:rPr>
          <w:noProof/>
        </w:rPr>
      </w:r>
      <w:r>
        <w:rPr>
          <w:noProof/>
        </w:rPr>
        <w:fldChar w:fldCharType="separate"/>
      </w:r>
      <w:r>
        <w:rPr>
          <w:noProof/>
        </w:rPr>
        <w:t>26</w:t>
      </w:r>
      <w:r>
        <w:rPr>
          <w:noProof/>
        </w:rPr>
        <w:fldChar w:fldCharType="end"/>
      </w:r>
    </w:p>
    <w:p w14:paraId="0E35A0F9" w14:textId="7916F624"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_Toc193452596 \h </w:instrText>
      </w:r>
      <w:r>
        <w:rPr>
          <w:noProof/>
        </w:rPr>
      </w:r>
      <w:r>
        <w:rPr>
          <w:noProof/>
        </w:rPr>
        <w:fldChar w:fldCharType="separate"/>
      </w:r>
      <w:r>
        <w:rPr>
          <w:noProof/>
        </w:rPr>
        <w:t>26</w:t>
      </w:r>
      <w:r>
        <w:rPr>
          <w:noProof/>
        </w:rPr>
        <w:fldChar w:fldCharType="end"/>
      </w:r>
    </w:p>
    <w:p w14:paraId="3A6D1AF1" w14:textId="7FD8B77B"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_Toc193452597 \h </w:instrText>
      </w:r>
      <w:r>
        <w:rPr>
          <w:noProof/>
        </w:rPr>
      </w:r>
      <w:r>
        <w:rPr>
          <w:noProof/>
        </w:rPr>
        <w:fldChar w:fldCharType="separate"/>
      </w:r>
      <w:r>
        <w:rPr>
          <w:noProof/>
        </w:rPr>
        <w:t>26</w:t>
      </w:r>
      <w:r>
        <w:rPr>
          <w:noProof/>
        </w:rPr>
        <w:fldChar w:fldCharType="end"/>
      </w:r>
    </w:p>
    <w:p w14:paraId="06AF6905" w14:textId="35E8976E"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_Toc193452598 \h </w:instrText>
      </w:r>
      <w:r>
        <w:rPr>
          <w:noProof/>
        </w:rPr>
      </w:r>
      <w:r>
        <w:rPr>
          <w:noProof/>
        </w:rPr>
        <w:fldChar w:fldCharType="separate"/>
      </w:r>
      <w:r>
        <w:rPr>
          <w:noProof/>
        </w:rPr>
        <w:t>26</w:t>
      </w:r>
      <w:r>
        <w:rPr>
          <w:noProof/>
        </w:rPr>
        <w:fldChar w:fldCharType="end"/>
      </w:r>
    </w:p>
    <w:p w14:paraId="125C93A6" w14:textId="27B3F36A"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_Toc193452599 \h </w:instrText>
      </w:r>
      <w:r>
        <w:rPr>
          <w:noProof/>
        </w:rPr>
      </w:r>
      <w:r>
        <w:rPr>
          <w:noProof/>
        </w:rPr>
        <w:fldChar w:fldCharType="separate"/>
      </w:r>
      <w:r>
        <w:rPr>
          <w:noProof/>
        </w:rPr>
        <w:t>26</w:t>
      </w:r>
      <w:r>
        <w:rPr>
          <w:noProof/>
        </w:rPr>
        <w:fldChar w:fldCharType="end"/>
      </w:r>
    </w:p>
    <w:p w14:paraId="04990EF1" w14:textId="4D61B3D7"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_Toc193452600 \h </w:instrText>
      </w:r>
      <w:r>
        <w:rPr>
          <w:noProof/>
        </w:rPr>
      </w:r>
      <w:r>
        <w:rPr>
          <w:noProof/>
        </w:rPr>
        <w:fldChar w:fldCharType="separate"/>
      </w:r>
      <w:r>
        <w:rPr>
          <w:noProof/>
        </w:rPr>
        <w:t>26</w:t>
      </w:r>
      <w:r>
        <w:rPr>
          <w:noProof/>
        </w:rPr>
        <w:fldChar w:fldCharType="end"/>
      </w:r>
    </w:p>
    <w:p w14:paraId="7EDED989" w14:textId="28DF7472" w:rsidR="00394D7E" w:rsidRDefault="00394D7E">
      <w:pPr>
        <w:pStyle w:val="TOC7"/>
        <w:rPr>
          <w:rFonts w:asciiTheme="minorHAnsi" w:eastAsiaTheme="minorEastAsia" w:hAnsiTheme="minorHAnsi" w:cstheme="minorBidi"/>
          <w:noProof/>
          <w:kern w:val="2"/>
          <w:sz w:val="24"/>
          <w:szCs w:val="24"/>
          <w:lang w:eastAsia="en-GB"/>
          <w14:ligatures w14:val="standardContextual"/>
        </w:rPr>
      </w:pPr>
      <w:r>
        <w:rPr>
          <w:noProof/>
        </w:rPr>
        <w:lastRenderedPageBreak/>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_Toc193452601 \h </w:instrText>
      </w:r>
      <w:r>
        <w:rPr>
          <w:noProof/>
        </w:rPr>
      </w:r>
      <w:r>
        <w:rPr>
          <w:noProof/>
        </w:rPr>
        <w:fldChar w:fldCharType="separate"/>
      </w:r>
      <w:r>
        <w:rPr>
          <w:noProof/>
        </w:rPr>
        <w:t>26</w:t>
      </w:r>
      <w:r>
        <w:rPr>
          <w:noProof/>
        </w:rPr>
        <w:fldChar w:fldCharType="end"/>
      </w:r>
    </w:p>
    <w:p w14:paraId="464C607E" w14:textId="5452D0AB" w:rsidR="00394D7E" w:rsidRDefault="00394D7E">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_Toc193452602 \h </w:instrText>
      </w:r>
      <w:r>
        <w:rPr>
          <w:noProof/>
        </w:rPr>
      </w:r>
      <w:r>
        <w:rPr>
          <w:noProof/>
        </w:rPr>
        <w:fldChar w:fldCharType="separate"/>
      </w:r>
      <w:r>
        <w:rPr>
          <w:noProof/>
        </w:rPr>
        <w:t>27</w:t>
      </w:r>
      <w:r>
        <w:rPr>
          <w:noProof/>
        </w:rPr>
        <w:fldChar w:fldCharType="end"/>
      </w:r>
    </w:p>
    <w:p w14:paraId="7B1EA832" w14:textId="36D10806"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_Toc193452603 \h </w:instrText>
      </w:r>
      <w:r>
        <w:rPr>
          <w:noProof/>
        </w:rPr>
      </w:r>
      <w:r>
        <w:rPr>
          <w:noProof/>
        </w:rPr>
        <w:fldChar w:fldCharType="separate"/>
      </w:r>
      <w:r>
        <w:rPr>
          <w:noProof/>
        </w:rPr>
        <w:t>28</w:t>
      </w:r>
      <w:r>
        <w:rPr>
          <w:noProof/>
        </w:rPr>
        <w:fldChar w:fldCharType="end"/>
      </w:r>
    </w:p>
    <w:p w14:paraId="622791FA" w14:textId="0575410E" w:rsidR="00394D7E" w:rsidRDefault="00394D7E">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_Toc193452604 \h </w:instrText>
      </w:r>
      <w:r>
        <w:rPr>
          <w:noProof/>
        </w:rPr>
      </w:r>
      <w:r>
        <w:rPr>
          <w:noProof/>
        </w:rPr>
        <w:fldChar w:fldCharType="separate"/>
      </w:r>
      <w:r>
        <w:rPr>
          <w:noProof/>
        </w:rPr>
        <w:t>28</w:t>
      </w:r>
      <w:r>
        <w:rPr>
          <w:noProof/>
        </w:rPr>
        <w:fldChar w:fldCharType="end"/>
      </w:r>
    </w:p>
    <w:p w14:paraId="231821ED" w14:textId="435F1639" w:rsidR="00394D7E" w:rsidRDefault="00394D7E">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_Toc193452605 \h </w:instrText>
      </w:r>
      <w:r>
        <w:rPr>
          <w:noProof/>
        </w:rPr>
      </w:r>
      <w:r>
        <w:rPr>
          <w:noProof/>
        </w:rPr>
        <w:fldChar w:fldCharType="separate"/>
      </w:r>
      <w:r>
        <w:rPr>
          <w:noProof/>
        </w:rPr>
        <w:t>28</w:t>
      </w:r>
      <w:r>
        <w:rPr>
          <w:noProof/>
        </w:rPr>
        <w:fldChar w:fldCharType="end"/>
      </w:r>
    </w:p>
    <w:p w14:paraId="6FDA4F78" w14:textId="2FDD317D"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_Toc193452606 \h </w:instrText>
      </w:r>
      <w:r>
        <w:rPr>
          <w:noProof/>
        </w:rPr>
      </w:r>
      <w:r>
        <w:rPr>
          <w:noProof/>
        </w:rPr>
        <w:fldChar w:fldCharType="separate"/>
      </w:r>
      <w:r>
        <w:rPr>
          <w:noProof/>
        </w:rPr>
        <w:t>29</w:t>
      </w:r>
      <w:r>
        <w:rPr>
          <w:noProof/>
        </w:rPr>
        <w:fldChar w:fldCharType="end"/>
      </w:r>
    </w:p>
    <w:p w14:paraId="2527AEA6" w14:textId="653E9784"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_Toc193452607 \h </w:instrText>
      </w:r>
      <w:r>
        <w:rPr>
          <w:noProof/>
        </w:rPr>
      </w:r>
      <w:r>
        <w:rPr>
          <w:noProof/>
        </w:rPr>
        <w:fldChar w:fldCharType="separate"/>
      </w:r>
      <w:r>
        <w:rPr>
          <w:noProof/>
        </w:rPr>
        <w:t>29</w:t>
      </w:r>
      <w:r>
        <w:rPr>
          <w:noProof/>
        </w:rPr>
        <w:fldChar w:fldCharType="end"/>
      </w:r>
    </w:p>
    <w:p w14:paraId="7E63DA1C" w14:textId="0B4C8A2C"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_Toc193452608 \h </w:instrText>
      </w:r>
      <w:r>
        <w:rPr>
          <w:noProof/>
        </w:rPr>
      </w:r>
      <w:r>
        <w:rPr>
          <w:noProof/>
        </w:rPr>
        <w:fldChar w:fldCharType="separate"/>
      </w:r>
      <w:r>
        <w:rPr>
          <w:noProof/>
        </w:rPr>
        <w:t>29</w:t>
      </w:r>
      <w:r>
        <w:rPr>
          <w:noProof/>
        </w:rPr>
        <w:fldChar w:fldCharType="end"/>
      </w:r>
    </w:p>
    <w:p w14:paraId="57B37322" w14:textId="79282E00"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sidRPr="00D37218">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_Toc193452609 \h </w:instrText>
      </w:r>
      <w:r>
        <w:rPr>
          <w:noProof/>
        </w:rPr>
      </w:r>
      <w:r>
        <w:rPr>
          <w:noProof/>
        </w:rPr>
        <w:fldChar w:fldCharType="separate"/>
      </w:r>
      <w:r>
        <w:rPr>
          <w:noProof/>
        </w:rPr>
        <w:t>29</w:t>
      </w:r>
      <w:r>
        <w:rPr>
          <w:noProof/>
        </w:rPr>
        <w:fldChar w:fldCharType="end"/>
      </w:r>
    </w:p>
    <w:p w14:paraId="1A54CF13" w14:textId="248261F1"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_Toc193452610 \h </w:instrText>
      </w:r>
      <w:r>
        <w:rPr>
          <w:noProof/>
        </w:rPr>
      </w:r>
      <w:r>
        <w:rPr>
          <w:noProof/>
        </w:rPr>
        <w:fldChar w:fldCharType="separate"/>
      </w:r>
      <w:r>
        <w:rPr>
          <w:noProof/>
        </w:rPr>
        <w:t>29</w:t>
      </w:r>
      <w:r>
        <w:rPr>
          <w:noProof/>
        </w:rPr>
        <w:fldChar w:fldCharType="end"/>
      </w:r>
    </w:p>
    <w:p w14:paraId="4298B8B6" w14:textId="0C419604"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_Toc193452611 \h </w:instrText>
      </w:r>
      <w:r>
        <w:rPr>
          <w:noProof/>
        </w:rPr>
      </w:r>
      <w:r>
        <w:rPr>
          <w:noProof/>
        </w:rPr>
        <w:fldChar w:fldCharType="separate"/>
      </w:r>
      <w:r>
        <w:rPr>
          <w:noProof/>
        </w:rPr>
        <w:t>29</w:t>
      </w:r>
      <w:r>
        <w:rPr>
          <w:noProof/>
        </w:rPr>
        <w:fldChar w:fldCharType="end"/>
      </w:r>
    </w:p>
    <w:p w14:paraId="77F2E96B" w14:textId="244B9FD5"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_Toc193452612 \h </w:instrText>
      </w:r>
      <w:r>
        <w:rPr>
          <w:noProof/>
        </w:rPr>
      </w:r>
      <w:r>
        <w:rPr>
          <w:noProof/>
        </w:rPr>
        <w:fldChar w:fldCharType="separate"/>
      </w:r>
      <w:r>
        <w:rPr>
          <w:noProof/>
        </w:rPr>
        <w:t>29</w:t>
      </w:r>
      <w:r>
        <w:rPr>
          <w:noProof/>
        </w:rPr>
        <w:fldChar w:fldCharType="end"/>
      </w:r>
    </w:p>
    <w:p w14:paraId="3CF19CC4" w14:textId="55E28C2A"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rPr>
        <w:t>6.1.5.2.3.1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_Toc193452613 \h </w:instrText>
      </w:r>
      <w:r>
        <w:rPr>
          <w:noProof/>
        </w:rPr>
      </w:r>
      <w:r>
        <w:rPr>
          <w:noProof/>
        </w:rPr>
        <w:fldChar w:fldCharType="separate"/>
      </w:r>
      <w:r>
        <w:rPr>
          <w:noProof/>
        </w:rPr>
        <w:t>29</w:t>
      </w:r>
      <w:r>
        <w:rPr>
          <w:noProof/>
        </w:rPr>
        <w:fldChar w:fldCharType="end"/>
      </w:r>
    </w:p>
    <w:p w14:paraId="1C17DE73" w14:textId="2825F244"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_Toc193452614 \h </w:instrText>
      </w:r>
      <w:r>
        <w:rPr>
          <w:noProof/>
        </w:rPr>
      </w:r>
      <w:r>
        <w:rPr>
          <w:noProof/>
        </w:rPr>
        <w:fldChar w:fldCharType="separate"/>
      </w:r>
      <w:r>
        <w:rPr>
          <w:noProof/>
        </w:rPr>
        <w:t>30</w:t>
      </w:r>
      <w:r>
        <w:rPr>
          <w:noProof/>
        </w:rPr>
        <w:fldChar w:fldCharType="end"/>
      </w:r>
    </w:p>
    <w:p w14:paraId="5ABDB40C" w14:textId="225B340A"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_Toc193452615 \h </w:instrText>
      </w:r>
      <w:r>
        <w:rPr>
          <w:noProof/>
        </w:rPr>
      </w:r>
      <w:r>
        <w:rPr>
          <w:noProof/>
        </w:rPr>
        <w:fldChar w:fldCharType="separate"/>
      </w:r>
      <w:r>
        <w:rPr>
          <w:noProof/>
        </w:rPr>
        <w:t>30</w:t>
      </w:r>
      <w:r>
        <w:rPr>
          <w:noProof/>
        </w:rPr>
        <w:fldChar w:fldCharType="end"/>
      </w:r>
    </w:p>
    <w:p w14:paraId="3AB11B22" w14:textId="06025DDD"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6.1.6</w:t>
      </w:r>
      <w:r w:rsidRPr="00D37218">
        <w:rPr>
          <w:noProof/>
          <w:lang w:val="en-US"/>
        </w:rPr>
        <w:t>.2</w:t>
      </w:r>
      <w:r>
        <w:rPr>
          <w:rFonts w:asciiTheme="minorHAnsi" w:eastAsiaTheme="minorEastAsia" w:hAnsiTheme="minorHAnsi" w:cstheme="minorBidi"/>
          <w:noProof/>
          <w:kern w:val="2"/>
          <w:sz w:val="24"/>
          <w:szCs w:val="24"/>
          <w:lang w:eastAsia="en-GB"/>
          <w14:ligatures w14:val="standardContextual"/>
        </w:rPr>
        <w:tab/>
      </w:r>
      <w:r w:rsidRPr="00D37218">
        <w:rPr>
          <w:noProof/>
          <w:lang w:val="en-US"/>
        </w:rPr>
        <w:t>Structured data types</w:t>
      </w:r>
      <w:r>
        <w:rPr>
          <w:noProof/>
        </w:rPr>
        <w:tab/>
      </w:r>
      <w:r>
        <w:rPr>
          <w:noProof/>
        </w:rPr>
        <w:fldChar w:fldCharType="begin" w:fldLock="1"/>
      </w:r>
      <w:r>
        <w:rPr>
          <w:noProof/>
        </w:rPr>
        <w:instrText xml:space="preserve"> PAGEREF _Toc193452616 \h </w:instrText>
      </w:r>
      <w:r>
        <w:rPr>
          <w:noProof/>
        </w:rPr>
      </w:r>
      <w:r>
        <w:rPr>
          <w:noProof/>
        </w:rPr>
        <w:fldChar w:fldCharType="separate"/>
      </w:r>
      <w:r>
        <w:rPr>
          <w:noProof/>
        </w:rPr>
        <w:t>36</w:t>
      </w:r>
      <w:r>
        <w:rPr>
          <w:noProof/>
        </w:rPr>
        <w:fldChar w:fldCharType="end"/>
      </w:r>
    </w:p>
    <w:p w14:paraId="376ABAF9" w14:textId="2939E9EE"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w:t>
      </w:r>
      <w:r>
        <w:rPr>
          <w:rFonts w:asciiTheme="minorHAnsi" w:eastAsiaTheme="minorEastAsia" w:hAnsiTheme="minorHAnsi" w:cstheme="minorBidi"/>
          <w:noProof/>
          <w:kern w:val="2"/>
          <w:sz w:val="24"/>
          <w:szCs w:val="24"/>
          <w:lang w:eastAsia="en-GB"/>
          <w14:ligatures w14:val="standardContextual"/>
        </w:rPr>
        <w:tab/>
      </w:r>
      <w:r>
        <w:rPr>
          <w:noProof/>
        </w:rPr>
        <w:t>Common Data Type</w:t>
      </w:r>
      <w:r>
        <w:rPr>
          <w:noProof/>
        </w:rPr>
        <w:tab/>
      </w:r>
      <w:r>
        <w:rPr>
          <w:noProof/>
        </w:rPr>
        <w:fldChar w:fldCharType="begin" w:fldLock="1"/>
      </w:r>
      <w:r>
        <w:rPr>
          <w:noProof/>
        </w:rPr>
        <w:instrText xml:space="preserve"> PAGEREF _Toc193452617 \h </w:instrText>
      </w:r>
      <w:r>
        <w:rPr>
          <w:noProof/>
        </w:rPr>
      </w:r>
      <w:r>
        <w:rPr>
          <w:noProof/>
        </w:rPr>
        <w:fldChar w:fldCharType="separate"/>
      </w:r>
      <w:r>
        <w:rPr>
          <w:noProof/>
        </w:rPr>
        <w:t>36</w:t>
      </w:r>
      <w:r>
        <w:rPr>
          <w:noProof/>
        </w:rPr>
        <w:fldChar w:fldCharType="end"/>
      </w:r>
    </w:p>
    <w:p w14:paraId="1493B136" w14:textId="3F3CED09"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_Toc193452618 \h </w:instrText>
      </w:r>
      <w:r>
        <w:rPr>
          <w:noProof/>
        </w:rPr>
      </w:r>
      <w:r>
        <w:rPr>
          <w:noProof/>
        </w:rPr>
        <w:fldChar w:fldCharType="separate"/>
      </w:r>
      <w:r>
        <w:rPr>
          <w:noProof/>
        </w:rPr>
        <w:t>36</w:t>
      </w:r>
      <w:r>
        <w:rPr>
          <w:noProof/>
        </w:rPr>
        <w:fldChar w:fldCharType="end"/>
      </w:r>
    </w:p>
    <w:p w14:paraId="0102146D" w14:textId="0DC37E67"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_Toc193452619 \h </w:instrText>
      </w:r>
      <w:r>
        <w:rPr>
          <w:noProof/>
        </w:rPr>
      </w:r>
      <w:r>
        <w:rPr>
          <w:noProof/>
        </w:rPr>
        <w:fldChar w:fldCharType="separate"/>
      </w:r>
      <w:r>
        <w:rPr>
          <w:noProof/>
        </w:rPr>
        <w:t>38</w:t>
      </w:r>
      <w:r>
        <w:rPr>
          <w:noProof/>
        </w:rPr>
        <w:fldChar w:fldCharType="end"/>
      </w:r>
    </w:p>
    <w:p w14:paraId="47D648BA" w14:textId="47E37E5C"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ChargingNotifyRequest</w:t>
      </w:r>
      <w:r>
        <w:rPr>
          <w:noProof/>
        </w:rPr>
        <w:tab/>
      </w:r>
      <w:r>
        <w:rPr>
          <w:noProof/>
        </w:rPr>
        <w:fldChar w:fldCharType="begin" w:fldLock="1"/>
      </w:r>
      <w:r>
        <w:rPr>
          <w:noProof/>
        </w:rPr>
        <w:instrText xml:space="preserve"> PAGEREF _Toc193452620 \h </w:instrText>
      </w:r>
      <w:r>
        <w:rPr>
          <w:noProof/>
        </w:rPr>
      </w:r>
      <w:r>
        <w:rPr>
          <w:noProof/>
        </w:rPr>
        <w:fldChar w:fldCharType="separate"/>
      </w:r>
      <w:r>
        <w:rPr>
          <w:noProof/>
        </w:rPr>
        <w:t>38</w:t>
      </w:r>
      <w:r>
        <w:rPr>
          <w:noProof/>
        </w:rPr>
        <w:fldChar w:fldCharType="end"/>
      </w:r>
    </w:p>
    <w:p w14:paraId="02B0EB15" w14:textId="52CF6BEF"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NFIdentification</w:t>
      </w:r>
      <w:r>
        <w:rPr>
          <w:noProof/>
        </w:rPr>
        <w:tab/>
      </w:r>
      <w:r>
        <w:rPr>
          <w:noProof/>
        </w:rPr>
        <w:fldChar w:fldCharType="begin" w:fldLock="1"/>
      </w:r>
      <w:r>
        <w:rPr>
          <w:noProof/>
        </w:rPr>
        <w:instrText xml:space="preserve"> PAGEREF _Toc193452621 \h </w:instrText>
      </w:r>
      <w:r>
        <w:rPr>
          <w:noProof/>
        </w:rPr>
      </w:r>
      <w:r>
        <w:rPr>
          <w:noProof/>
        </w:rPr>
        <w:fldChar w:fldCharType="separate"/>
      </w:r>
      <w:r>
        <w:rPr>
          <w:noProof/>
        </w:rPr>
        <w:t>39</w:t>
      </w:r>
      <w:r>
        <w:rPr>
          <w:noProof/>
        </w:rPr>
        <w:fldChar w:fldCharType="end"/>
      </w:r>
    </w:p>
    <w:p w14:paraId="58372599" w14:textId="4343A42C"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_Toc193452622 \h </w:instrText>
      </w:r>
      <w:r>
        <w:rPr>
          <w:noProof/>
        </w:rPr>
      </w:r>
      <w:r>
        <w:rPr>
          <w:noProof/>
        </w:rPr>
        <w:fldChar w:fldCharType="separate"/>
      </w:r>
      <w:r>
        <w:rPr>
          <w:noProof/>
        </w:rPr>
        <w:t>39</w:t>
      </w:r>
      <w:r>
        <w:rPr>
          <w:noProof/>
        </w:rPr>
        <w:fldChar w:fldCharType="end"/>
      </w:r>
    </w:p>
    <w:p w14:paraId="56AA356D" w14:textId="2F306301"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InvocationResult</w:t>
      </w:r>
      <w:r>
        <w:rPr>
          <w:noProof/>
        </w:rPr>
        <w:tab/>
      </w:r>
      <w:r>
        <w:rPr>
          <w:noProof/>
        </w:rPr>
        <w:fldChar w:fldCharType="begin" w:fldLock="1"/>
      </w:r>
      <w:r>
        <w:rPr>
          <w:noProof/>
        </w:rPr>
        <w:instrText xml:space="preserve"> PAGEREF _Toc193452623 \h </w:instrText>
      </w:r>
      <w:r>
        <w:rPr>
          <w:noProof/>
        </w:rPr>
      </w:r>
      <w:r>
        <w:rPr>
          <w:noProof/>
        </w:rPr>
        <w:fldChar w:fldCharType="separate"/>
      </w:r>
      <w:r>
        <w:rPr>
          <w:noProof/>
        </w:rPr>
        <w:t>40</w:t>
      </w:r>
      <w:r>
        <w:rPr>
          <w:noProof/>
        </w:rPr>
        <w:fldChar w:fldCharType="end"/>
      </w:r>
    </w:p>
    <w:p w14:paraId="5AD07515" w14:textId="74769DD7"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w:t>
      </w:r>
      <w:r>
        <w:rPr>
          <w:rFonts w:asciiTheme="minorHAnsi" w:eastAsiaTheme="minorEastAsia" w:hAnsiTheme="minorHAnsi" w:cstheme="minorBidi"/>
          <w:noProof/>
          <w:kern w:val="2"/>
          <w:sz w:val="24"/>
          <w:szCs w:val="24"/>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_Toc193452624 \h </w:instrText>
      </w:r>
      <w:r>
        <w:rPr>
          <w:noProof/>
        </w:rPr>
      </w:r>
      <w:r>
        <w:rPr>
          <w:noProof/>
        </w:rPr>
        <w:fldChar w:fldCharType="separate"/>
      </w:r>
      <w:r>
        <w:rPr>
          <w:noProof/>
        </w:rPr>
        <w:t>41</w:t>
      </w:r>
      <w:r>
        <w:rPr>
          <w:noProof/>
        </w:rPr>
        <w:fldChar w:fldCharType="end"/>
      </w:r>
    </w:p>
    <w:p w14:paraId="0A288258" w14:textId="4F3CBC46"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_Toc193452625 \h </w:instrText>
      </w:r>
      <w:r>
        <w:rPr>
          <w:noProof/>
        </w:rPr>
      </w:r>
      <w:r>
        <w:rPr>
          <w:noProof/>
        </w:rPr>
        <w:fldChar w:fldCharType="separate"/>
      </w:r>
      <w:r>
        <w:rPr>
          <w:noProof/>
        </w:rPr>
        <w:t>42</w:t>
      </w:r>
      <w:r>
        <w:rPr>
          <w:noProof/>
        </w:rPr>
        <w:fldChar w:fldCharType="end"/>
      </w:r>
    </w:p>
    <w:p w14:paraId="4F1D2A08" w14:textId="0D645D8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6.1.6.2.1.9</w:t>
      </w:r>
      <w:r>
        <w:rPr>
          <w:rFonts w:asciiTheme="minorHAnsi" w:eastAsiaTheme="minorEastAsia" w:hAnsiTheme="minorHAnsi" w:cstheme="minorBidi"/>
          <w:noProof/>
          <w:kern w:val="2"/>
          <w:sz w:val="24"/>
          <w:szCs w:val="24"/>
          <w:lang w:eastAsia="en-GB"/>
          <w14:ligatures w14:val="standardContextual"/>
        </w:rPr>
        <w:tab/>
      </w:r>
      <w:r>
        <w:rPr>
          <w:noProof/>
          <w:lang w:eastAsia="zh-CN"/>
        </w:rPr>
        <w:t>Type RequestedUnit</w:t>
      </w:r>
      <w:r>
        <w:rPr>
          <w:noProof/>
        </w:rPr>
        <w:tab/>
      </w:r>
      <w:r>
        <w:rPr>
          <w:noProof/>
        </w:rPr>
        <w:fldChar w:fldCharType="begin" w:fldLock="1"/>
      </w:r>
      <w:r>
        <w:rPr>
          <w:noProof/>
        </w:rPr>
        <w:instrText xml:space="preserve"> PAGEREF _Toc193452626 \h </w:instrText>
      </w:r>
      <w:r>
        <w:rPr>
          <w:noProof/>
        </w:rPr>
      </w:r>
      <w:r>
        <w:rPr>
          <w:noProof/>
        </w:rPr>
        <w:fldChar w:fldCharType="separate"/>
      </w:r>
      <w:r>
        <w:rPr>
          <w:noProof/>
        </w:rPr>
        <w:t>42</w:t>
      </w:r>
      <w:r>
        <w:rPr>
          <w:noProof/>
        </w:rPr>
        <w:fldChar w:fldCharType="end"/>
      </w:r>
    </w:p>
    <w:p w14:paraId="2CE25A5C" w14:textId="097D58A0"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6.1.6.2.1.10</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_Toc193452627 \h </w:instrText>
      </w:r>
      <w:r>
        <w:rPr>
          <w:noProof/>
        </w:rPr>
      </w:r>
      <w:r>
        <w:rPr>
          <w:noProof/>
        </w:rPr>
        <w:fldChar w:fldCharType="separate"/>
      </w:r>
      <w:r>
        <w:rPr>
          <w:noProof/>
        </w:rPr>
        <w:t>43</w:t>
      </w:r>
      <w:r>
        <w:rPr>
          <w:noProof/>
        </w:rPr>
        <w:fldChar w:fldCharType="end"/>
      </w:r>
    </w:p>
    <w:p w14:paraId="02B15304" w14:textId="619A083B"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w:t>
      </w:r>
      <w:r>
        <w:rPr>
          <w:rFonts w:asciiTheme="minorHAnsi" w:eastAsiaTheme="minorEastAsia" w:hAnsiTheme="minorHAnsi" w:cstheme="minorBidi"/>
          <w:noProof/>
          <w:kern w:val="2"/>
          <w:sz w:val="24"/>
          <w:szCs w:val="24"/>
          <w:lang w:eastAsia="en-GB"/>
          <w14:ligatures w14:val="standardContextual"/>
        </w:rPr>
        <w:tab/>
      </w:r>
      <w:r>
        <w:rPr>
          <w:noProof/>
          <w:lang w:eastAsia="zh-CN"/>
        </w:rPr>
        <w:t>Type GrantedUnit</w:t>
      </w:r>
      <w:r>
        <w:rPr>
          <w:noProof/>
        </w:rPr>
        <w:tab/>
      </w:r>
      <w:r>
        <w:rPr>
          <w:noProof/>
        </w:rPr>
        <w:fldChar w:fldCharType="begin" w:fldLock="1"/>
      </w:r>
      <w:r>
        <w:rPr>
          <w:noProof/>
        </w:rPr>
        <w:instrText xml:space="preserve"> PAGEREF _Toc193452628 \h </w:instrText>
      </w:r>
      <w:r>
        <w:rPr>
          <w:noProof/>
        </w:rPr>
      </w:r>
      <w:r>
        <w:rPr>
          <w:noProof/>
        </w:rPr>
        <w:fldChar w:fldCharType="separate"/>
      </w:r>
      <w:r>
        <w:rPr>
          <w:noProof/>
        </w:rPr>
        <w:t>44</w:t>
      </w:r>
      <w:r>
        <w:rPr>
          <w:noProof/>
        </w:rPr>
        <w:fldChar w:fldCharType="end"/>
      </w:r>
    </w:p>
    <w:p w14:paraId="67CA80E4" w14:textId="2E507F10"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6.1.6.2.1.12</w:t>
      </w:r>
      <w:r>
        <w:rPr>
          <w:rFonts w:asciiTheme="minorHAnsi" w:eastAsiaTheme="minorEastAsia" w:hAnsiTheme="minorHAnsi" w:cstheme="minorBidi"/>
          <w:noProof/>
          <w:kern w:val="2"/>
          <w:sz w:val="24"/>
          <w:szCs w:val="24"/>
          <w:lang w:eastAsia="en-GB"/>
          <w14:ligatures w14:val="standardContextual"/>
        </w:rPr>
        <w:tab/>
      </w:r>
      <w:r>
        <w:rPr>
          <w:noProof/>
          <w:lang w:eastAsia="zh-CN"/>
        </w:rPr>
        <w:t>Type FinalUnitIndication</w:t>
      </w:r>
      <w:r>
        <w:rPr>
          <w:noProof/>
        </w:rPr>
        <w:tab/>
      </w:r>
      <w:r>
        <w:rPr>
          <w:noProof/>
        </w:rPr>
        <w:fldChar w:fldCharType="begin" w:fldLock="1"/>
      </w:r>
      <w:r>
        <w:rPr>
          <w:noProof/>
        </w:rPr>
        <w:instrText xml:space="preserve"> PAGEREF _Toc193452629 \h </w:instrText>
      </w:r>
      <w:r>
        <w:rPr>
          <w:noProof/>
        </w:rPr>
      </w:r>
      <w:r>
        <w:rPr>
          <w:noProof/>
        </w:rPr>
        <w:fldChar w:fldCharType="separate"/>
      </w:r>
      <w:r>
        <w:rPr>
          <w:noProof/>
        </w:rPr>
        <w:t>44</w:t>
      </w:r>
      <w:r>
        <w:rPr>
          <w:noProof/>
        </w:rPr>
        <w:fldChar w:fldCharType="end"/>
      </w:r>
    </w:p>
    <w:p w14:paraId="5EBF8CC3" w14:textId="1F5F565D"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6.1.6.2.1.13</w:t>
      </w:r>
      <w:r>
        <w:rPr>
          <w:rFonts w:asciiTheme="minorHAnsi" w:eastAsiaTheme="minorEastAsia" w:hAnsiTheme="minorHAnsi" w:cstheme="minorBidi"/>
          <w:noProof/>
          <w:kern w:val="2"/>
          <w:sz w:val="24"/>
          <w:szCs w:val="24"/>
          <w:lang w:eastAsia="en-GB"/>
          <w14:ligatures w14:val="standardContextual"/>
        </w:rPr>
        <w:tab/>
      </w:r>
      <w:r>
        <w:rPr>
          <w:noProof/>
          <w:lang w:eastAsia="zh-CN"/>
        </w:rPr>
        <w:t>Type RedirectServer</w:t>
      </w:r>
      <w:r>
        <w:rPr>
          <w:noProof/>
        </w:rPr>
        <w:tab/>
      </w:r>
      <w:r>
        <w:rPr>
          <w:noProof/>
        </w:rPr>
        <w:fldChar w:fldCharType="begin" w:fldLock="1"/>
      </w:r>
      <w:r>
        <w:rPr>
          <w:noProof/>
        </w:rPr>
        <w:instrText xml:space="preserve"> PAGEREF _Toc193452630 \h </w:instrText>
      </w:r>
      <w:r>
        <w:rPr>
          <w:noProof/>
        </w:rPr>
      </w:r>
      <w:r>
        <w:rPr>
          <w:noProof/>
        </w:rPr>
        <w:fldChar w:fldCharType="separate"/>
      </w:r>
      <w:r>
        <w:rPr>
          <w:noProof/>
        </w:rPr>
        <w:t>45</w:t>
      </w:r>
      <w:r>
        <w:rPr>
          <w:noProof/>
        </w:rPr>
        <w:fldChar w:fldCharType="end"/>
      </w:r>
    </w:p>
    <w:p w14:paraId="7587EED3" w14:textId="131A4B52"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6.1.6.2.1.14</w:t>
      </w:r>
      <w:r>
        <w:rPr>
          <w:rFonts w:asciiTheme="minorHAnsi" w:eastAsiaTheme="minorEastAsia" w:hAnsiTheme="minorHAnsi" w:cstheme="minorBidi"/>
          <w:noProof/>
          <w:kern w:val="2"/>
          <w:sz w:val="24"/>
          <w:szCs w:val="24"/>
          <w:lang w:eastAsia="en-GB"/>
          <w14:ligatures w14:val="standardContextual"/>
        </w:rPr>
        <w:tab/>
      </w:r>
      <w:r>
        <w:rPr>
          <w:noProof/>
          <w:lang w:eastAsia="zh-CN"/>
        </w:rPr>
        <w:t>Type ReauthorizationDetails</w:t>
      </w:r>
      <w:r>
        <w:rPr>
          <w:noProof/>
        </w:rPr>
        <w:tab/>
      </w:r>
      <w:r>
        <w:rPr>
          <w:noProof/>
        </w:rPr>
        <w:fldChar w:fldCharType="begin" w:fldLock="1"/>
      </w:r>
      <w:r>
        <w:rPr>
          <w:noProof/>
        </w:rPr>
        <w:instrText xml:space="preserve"> PAGEREF _Toc193452631 \h </w:instrText>
      </w:r>
      <w:r>
        <w:rPr>
          <w:noProof/>
        </w:rPr>
      </w:r>
      <w:r>
        <w:rPr>
          <w:noProof/>
        </w:rPr>
        <w:fldChar w:fldCharType="separate"/>
      </w:r>
      <w:r>
        <w:rPr>
          <w:noProof/>
        </w:rPr>
        <w:t>45</w:t>
      </w:r>
      <w:r>
        <w:rPr>
          <w:noProof/>
        </w:rPr>
        <w:fldChar w:fldCharType="end"/>
      </w:r>
    </w:p>
    <w:p w14:paraId="7AE21A9F" w14:textId="33EB765B"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_Toc193452632 \h </w:instrText>
      </w:r>
      <w:r>
        <w:rPr>
          <w:noProof/>
        </w:rPr>
      </w:r>
      <w:r>
        <w:rPr>
          <w:noProof/>
        </w:rPr>
        <w:fldChar w:fldCharType="separate"/>
      </w:r>
      <w:r>
        <w:rPr>
          <w:noProof/>
        </w:rPr>
        <w:t>45</w:t>
      </w:r>
      <w:r>
        <w:rPr>
          <w:noProof/>
        </w:rPr>
        <w:fldChar w:fldCharType="end"/>
      </w:r>
    </w:p>
    <w:p w14:paraId="4F243D46" w14:textId="79A658F4"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6.1.6.2.1.16</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ChargingNotifyResponse</w:t>
      </w:r>
      <w:r>
        <w:rPr>
          <w:noProof/>
        </w:rPr>
        <w:tab/>
      </w:r>
      <w:r>
        <w:rPr>
          <w:noProof/>
        </w:rPr>
        <w:fldChar w:fldCharType="begin" w:fldLock="1"/>
      </w:r>
      <w:r>
        <w:rPr>
          <w:noProof/>
        </w:rPr>
        <w:instrText xml:space="preserve"> PAGEREF _Toc193452633 \h </w:instrText>
      </w:r>
      <w:r>
        <w:rPr>
          <w:noProof/>
        </w:rPr>
      </w:r>
      <w:r>
        <w:rPr>
          <w:noProof/>
        </w:rPr>
        <w:fldChar w:fldCharType="separate"/>
      </w:r>
      <w:r>
        <w:rPr>
          <w:noProof/>
        </w:rPr>
        <w:t>45</w:t>
      </w:r>
      <w:r>
        <w:rPr>
          <w:noProof/>
        </w:rPr>
        <w:fldChar w:fldCharType="end"/>
      </w:r>
    </w:p>
    <w:p w14:paraId="3C4F757B" w14:textId="38E7EE6E"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rPr>
        <w:t>6.1.6.2.1.17</w:t>
      </w:r>
      <w:r>
        <w:rPr>
          <w:rFonts w:asciiTheme="minorHAnsi" w:eastAsiaTheme="minorEastAsia" w:hAnsiTheme="minorHAnsi" w:cstheme="minorBidi"/>
          <w:noProof/>
          <w:kern w:val="2"/>
          <w:sz w:val="24"/>
          <w:szCs w:val="24"/>
          <w:lang w:eastAsia="en-GB"/>
          <w14:ligatures w14:val="standardContextual"/>
        </w:rPr>
        <w:tab/>
      </w:r>
      <w:r>
        <w:rPr>
          <w:noProof/>
        </w:rPr>
        <w:t>Type AllocateUnit</w:t>
      </w:r>
      <w:r>
        <w:rPr>
          <w:noProof/>
        </w:rPr>
        <w:tab/>
      </w:r>
      <w:r>
        <w:rPr>
          <w:noProof/>
        </w:rPr>
        <w:fldChar w:fldCharType="begin" w:fldLock="1"/>
      </w:r>
      <w:r>
        <w:rPr>
          <w:noProof/>
        </w:rPr>
        <w:instrText xml:space="preserve"> PAGEREF _Toc193452634 \h </w:instrText>
      </w:r>
      <w:r>
        <w:rPr>
          <w:noProof/>
        </w:rPr>
      </w:r>
      <w:r>
        <w:rPr>
          <w:noProof/>
        </w:rPr>
        <w:fldChar w:fldCharType="separate"/>
      </w:r>
      <w:r>
        <w:rPr>
          <w:noProof/>
        </w:rPr>
        <w:t>45</w:t>
      </w:r>
      <w:r>
        <w:rPr>
          <w:noProof/>
        </w:rPr>
        <w:fldChar w:fldCharType="end"/>
      </w:r>
    </w:p>
    <w:p w14:paraId="4F5ABB5C" w14:textId="14BD6410"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6.1.6.2.1.18</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_Toc193452635 \h </w:instrText>
      </w:r>
      <w:r>
        <w:rPr>
          <w:noProof/>
        </w:rPr>
      </w:r>
      <w:r>
        <w:rPr>
          <w:noProof/>
        </w:rPr>
        <w:fldChar w:fldCharType="separate"/>
      </w:r>
      <w:r>
        <w:rPr>
          <w:noProof/>
        </w:rPr>
        <w:t>46</w:t>
      </w:r>
      <w:r>
        <w:rPr>
          <w:noProof/>
        </w:rPr>
        <w:fldChar w:fldCharType="end"/>
      </w:r>
    </w:p>
    <w:p w14:paraId="66D2A3CB" w14:textId="34FCD419"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6.1.6.2.2</w:t>
      </w:r>
      <w:r>
        <w:rPr>
          <w:rFonts w:asciiTheme="minorHAnsi" w:eastAsiaTheme="minorEastAsia" w:hAnsiTheme="minorHAnsi" w:cstheme="minorBidi"/>
          <w:noProof/>
          <w:kern w:val="2"/>
          <w:sz w:val="24"/>
          <w:szCs w:val="24"/>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_Toc193452636 \h </w:instrText>
      </w:r>
      <w:r>
        <w:rPr>
          <w:noProof/>
        </w:rPr>
      </w:r>
      <w:r>
        <w:rPr>
          <w:noProof/>
        </w:rPr>
        <w:fldChar w:fldCharType="separate"/>
      </w:r>
      <w:r>
        <w:rPr>
          <w:noProof/>
        </w:rPr>
        <w:t>46</w:t>
      </w:r>
      <w:r>
        <w:rPr>
          <w:noProof/>
        </w:rPr>
        <w:fldChar w:fldCharType="end"/>
      </w:r>
    </w:p>
    <w:p w14:paraId="39E287C0" w14:textId="0094D7C2"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_Toc193452637 \h </w:instrText>
      </w:r>
      <w:r>
        <w:rPr>
          <w:noProof/>
        </w:rPr>
      </w:r>
      <w:r>
        <w:rPr>
          <w:noProof/>
        </w:rPr>
        <w:fldChar w:fldCharType="separate"/>
      </w:r>
      <w:r>
        <w:rPr>
          <w:noProof/>
        </w:rPr>
        <w:t>46</w:t>
      </w:r>
      <w:r>
        <w:rPr>
          <w:noProof/>
        </w:rPr>
        <w:fldChar w:fldCharType="end"/>
      </w:r>
    </w:p>
    <w:p w14:paraId="427EA4E5" w14:textId="7C21B6BF"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_Toc193452638 \h </w:instrText>
      </w:r>
      <w:r>
        <w:rPr>
          <w:noProof/>
        </w:rPr>
      </w:r>
      <w:r>
        <w:rPr>
          <w:noProof/>
        </w:rPr>
        <w:fldChar w:fldCharType="separate"/>
      </w:r>
      <w:r>
        <w:rPr>
          <w:noProof/>
        </w:rPr>
        <w:t>46</w:t>
      </w:r>
      <w:r>
        <w:rPr>
          <w:noProof/>
        </w:rPr>
        <w:fldChar w:fldCharType="end"/>
      </w:r>
    </w:p>
    <w:p w14:paraId="0F88BE5C" w14:textId="1871822D"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_Toc193452639 \h </w:instrText>
      </w:r>
      <w:r>
        <w:rPr>
          <w:noProof/>
        </w:rPr>
      </w:r>
      <w:r>
        <w:rPr>
          <w:noProof/>
        </w:rPr>
        <w:fldChar w:fldCharType="separate"/>
      </w:r>
      <w:r>
        <w:rPr>
          <w:noProof/>
        </w:rPr>
        <w:t>47</w:t>
      </w:r>
      <w:r>
        <w:rPr>
          <w:noProof/>
        </w:rPr>
        <w:fldChar w:fldCharType="end"/>
      </w:r>
    </w:p>
    <w:p w14:paraId="0BFB88BF" w14:textId="0531A9E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_Toc193452640 \h </w:instrText>
      </w:r>
      <w:r>
        <w:rPr>
          <w:noProof/>
        </w:rPr>
      </w:r>
      <w:r>
        <w:rPr>
          <w:noProof/>
        </w:rPr>
        <w:fldChar w:fldCharType="separate"/>
      </w:r>
      <w:r>
        <w:rPr>
          <w:noProof/>
        </w:rPr>
        <w:t>47</w:t>
      </w:r>
      <w:r>
        <w:rPr>
          <w:noProof/>
        </w:rPr>
        <w:fldChar w:fldCharType="end"/>
      </w:r>
    </w:p>
    <w:p w14:paraId="4BB9B924" w14:textId="329A00CF"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6.1.6.2.2.5</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_Toc193452641 \h </w:instrText>
      </w:r>
      <w:r>
        <w:rPr>
          <w:noProof/>
        </w:rPr>
      </w:r>
      <w:r>
        <w:rPr>
          <w:noProof/>
        </w:rPr>
        <w:fldChar w:fldCharType="separate"/>
      </w:r>
      <w:r>
        <w:rPr>
          <w:noProof/>
        </w:rPr>
        <w:t>47</w:t>
      </w:r>
      <w:r>
        <w:rPr>
          <w:noProof/>
        </w:rPr>
        <w:fldChar w:fldCharType="end"/>
      </w:r>
    </w:p>
    <w:p w14:paraId="2F0064EF" w14:textId="27E72509"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_Toc193452642 \h </w:instrText>
      </w:r>
      <w:r>
        <w:rPr>
          <w:noProof/>
        </w:rPr>
      </w:r>
      <w:r>
        <w:rPr>
          <w:noProof/>
        </w:rPr>
        <w:fldChar w:fldCharType="separate"/>
      </w:r>
      <w:r>
        <w:rPr>
          <w:noProof/>
        </w:rPr>
        <w:t>48</w:t>
      </w:r>
      <w:r>
        <w:rPr>
          <w:noProof/>
        </w:rPr>
        <w:fldChar w:fldCharType="end"/>
      </w:r>
    </w:p>
    <w:p w14:paraId="3D2CE9E9" w14:textId="58AE325C"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6.1.6.2.2.7</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UserInformation</w:t>
      </w:r>
      <w:r>
        <w:rPr>
          <w:noProof/>
        </w:rPr>
        <w:tab/>
      </w:r>
      <w:r>
        <w:rPr>
          <w:noProof/>
        </w:rPr>
        <w:fldChar w:fldCharType="begin" w:fldLock="1"/>
      </w:r>
      <w:r>
        <w:rPr>
          <w:noProof/>
        </w:rPr>
        <w:instrText xml:space="preserve"> PAGEREF _Toc193452643 \h </w:instrText>
      </w:r>
      <w:r>
        <w:rPr>
          <w:noProof/>
        </w:rPr>
      </w:r>
      <w:r>
        <w:rPr>
          <w:noProof/>
        </w:rPr>
        <w:fldChar w:fldCharType="separate"/>
      </w:r>
      <w:r>
        <w:rPr>
          <w:noProof/>
        </w:rPr>
        <w:t>50</w:t>
      </w:r>
      <w:r>
        <w:rPr>
          <w:noProof/>
        </w:rPr>
        <w:fldChar w:fldCharType="end"/>
      </w:r>
    </w:p>
    <w:p w14:paraId="7F165540" w14:textId="1BB0CE0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6.1.6.2.2.8</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PDUSessionInformation</w:t>
      </w:r>
      <w:r>
        <w:rPr>
          <w:noProof/>
        </w:rPr>
        <w:tab/>
      </w:r>
      <w:r>
        <w:rPr>
          <w:noProof/>
        </w:rPr>
        <w:fldChar w:fldCharType="begin" w:fldLock="1"/>
      </w:r>
      <w:r>
        <w:rPr>
          <w:noProof/>
        </w:rPr>
        <w:instrText xml:space="preserve"> PAGEREF _Toc193452644 \h </w:instrText>
      </w:r>
      <w:r>
        <w:rPr>
          <w:noProof/>
        </w:rPr>
      </w:r>
      <w:r>
        <w:rPr>
          <w:noProof/>
        </w:rPr>
        <w:fldChar w:fldCharType="separate"/>
      </w:r>
      <w:r>
        <w:rPr>
          <w:noProof/>
        </w:rPr>
        <w:t>51</w:t>
      </w:r>
      <w:r>
        <w:rPr>
          <w:noProof/>
        </w:rPr>
        <w:fldChar w:fldCharType="end"/>
      </w:r>
    </w:p>
    <w:p w14:paraId="16D16EA4" w14:textId="70781F44"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6.1.6.2.2.9</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PDUContainerInformation</w:t>
      </w:r>
      <w:r>
        <w:rPr>
          <w:noProof/>
        </w:rPr>
        <w:tab/>
      </w:r>
      <w:r>
        <w:rPr>
          <w:noProof/>
        </w:rPr>
        <w:fldChar w:fldCharType="begin" w:fldLock="1"/>
      </w:r>
      <w:r>
        <w:rPr>
          <w:noProof/>
        </w:rPr>
        <w:instrText xml:space="preserve"> PAGEREF _Toc193452645 \h </w:instrText>
      </w:r>
      <w:r>
        <w:rPr>
          <w:noProof/>
        </w:rPr>
      </w:r>
      <w:r>
        <w:rPr>
          <w:noProof/>
        </w:rPr>
        <w:fldChar w:fldCharType="separate"/>
      </w:r>
      <w:r>
        <w:rPr>
          <w:noProof/>
        </w:rPr>
        <w:t>54</w:t>
      </w:r>
      <w:r>
        <w:rPr>
          <w:noProof/>
        </w:rPr>
        <w:fldChar w:fldCharType="end"/>
      </w:r>
    </w:p>
    <w:p w14:paraId="7B8E3CC0" w14:textId="6C936E7B"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NetworkSlicingInfo</w:t>
      </w:r>
      <w:r>
        <w:rPr>
          <w:noProof/>
        </w:rPr>
        <w:tab/>
      </w:r>
      <w:r>
        <w:rPr>
          <w:noProof/>
        </w:rPr>
        <w:fldChar w:fldCharType="begin" w:fldLock="1"/>
      </w:r>
      <w:r>
        <w:rPr>
          <w:noProof/>
        </w:rPr>
        <w:instrText xml:space="preserve"> PAGEREF _Toc193452646 \h </w:instrText>
      </w:r>
      <w:r>
        <w:rPr>
          <w:noProof/>
        </w:rPr>
      </w:r>
      <w:r>
        <w:rPr>
          <w:noProof/>
        </w:rPr>
        <w:fldChar w:fldCharType="separate"/>
      </w:r>
      <w:r>
        <w:rPr>
          <w:noProof/>
        </w:rPr>
        <w:t>55</w:t>
      </w:r>
      <w:r>
        <w:rPr>
          <w:noProof/>
        </w:rPr>
        <w:fldChar w:fldCharType="end"/>
      </w:r>
    </w:p>
    <w:p w14:paraId="1ABD9447" w14:textId="2185C356"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_Toc193452647 \h </w:instrText>
      </w:r>
      <w:r>
        <w:rPr>
          <w:noProof/>
        </w:rPr>
      </w:r>
      <w:r>
        <w:rPr>
          <w:noProof/>
        </w:rPr>
        <w:fldChar w:fldCharType="separate"/>
      </w:r>
      <w:r>
        <w:rPr>
          <w:noProof/>
        </w:rPr>
        <w:t>55</w:t>
      </w:r>
      <w:r>
        <w:rPr>
          <w:noProof/>
        </w:rPr>
        <w:fldChar w:fldCharType="end"/>
      </w:r>
    </w:p>
    <w:p w14:paraId="75EE2B73" w14:textId="5CE129A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_Toc193452648 \h </w:instrText>
      </w:r>
      <w:r>
        <w:rPr>
          <w:noProof/>
        </w:rPr>
      </w:r>
      <w:r>
        <w:rPr>
          <w:noProof/>
        </w:rPr>
        <w:fldChar w:fldCharType="separate"/>
      </w:r>
      <w:r>
        <w:rPr>
          <w:noProof/>
        </w:rPr>
        <w:t>56</w:t>
      </w:r>
      <w:r>
        <w:rPr>
          <w:noProof/>
        </w:rPr>
        <w:fldChar w:fldCharType="end"/>
      </w:r>
    </w:p>
    <w:p w14:paraId="4D05DBCE" w14:textId="6DDD416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_Toc193452649 \h </w:instrText>
      </w:r>
      <w:r>
        <w:rPr>
          <w:noProof/>
        </w:rPr>
      </w:r>
      <w:r>
        <w:rPr>
          <w:noProof/>
        </w:rPr>
        <w:fldChar w:fldCharType="separate"/>
      </w:r>
      <w:r>
        <w:rPr>
          <w:noProof/>
        </w:rPr>
        <w:t>56</w:t>
      </w:r>
      <w:r>
        <w:rPr>
          <w:noProof/>
        </w:rPr>
        <w:fldChar w:fldCharType="end"/>
      </w:r>
    </w:p>
    <w:p w14:paraId="74CE3F94" w14:textId="4C5150D1"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_Toc193452650 \h </w:instrText>
      </w:r>
      <w:r>
        <w:rPr>
          <w:noProof/>
        </w:rPr>
      </w:r>
      <w:r>
        <w:rPr>
          <w:noProof/>
        </w:rPr>
        <w:fldChar w:fldCharType="separate"/>
      </w:r>
      <w:r>
        <w:rPr>
          <w:noProof/>
        </w:rPr>
        <w:t>56</w:t>
      </w:r>
      <w:r>
        <w:rPr>
          <w:noProof/>
        </w:rPr>
        <w:fldChar w:fldCharType="end"/>
      </w:r>
    </w:p>
    <w:p w14:paraId="276A177D" w14:textId="0FE4396C"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RoamingChargingProfile</w:t>
      </w:r>
      <w:r>
        <w:rPr>
          <w:noProof/>
        </w:rPr>
        <w:tab/>
      </w:r>
      <w:r>
        <w:rPr>
          <w:noProof/>
        </w:rPr>
        <w:fldChar w:fldCharType="begin" w:fldLock="1"/>
      </w:r>
      <w:r>
        <w:rPr>
          <w:noProof/>
        </w:rPr>
        <w:instrText xml:space="preserve"> PAGEREF _Toc193452651 \h </w:instrText>
      </w:r>
      <w:r>
        <w:rPr>
          <w:noProof/>
        </w:rPr>
      </w:r>
      <w:r>
        <w:rPr>
          <w:noProof/>
        </w:rPr>
        <w:fldChar w:fldCharType="separate"/>
      </w:r>
      <w:r>
        <w:rPr>
          <w:noProof/>
        </w:rPr>
        <w:t>57</w:t>
      </w:r>
      <w:r>
        <w:rPr>
          <w:noProof/>
        </w:rPr>
        <w:fldChar w:fldCharType="end"/>
      </w:r>
    </w:p>
    <w:p w14:paraId="2C13E0AA" w14:textId="4196EE02"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_Toc193452652 \h </w:instrText>
      </w:r>
      <w:r>
        <w:rPr>
          <w:noProof/>
        </w:rPr>
      </w:r>
      <w:r>
        <w:rPr>
          <w:noProof/>
        </w:rPr>
        <w:fldChar w:fldCharType="separate"/>
      </w:r>
      <w:r>
        <w:rPr>
          <w:noProof/>
        </w:rPr>
        <w:t>58</w:t>
      </w:r>
      <w:r>
        <w:rPr>
          <w:noProof/>
        </w:rPr>
        <w:fldChar w:fldCharType="end"/>
      </w:r>
    </w:p>
    <w:p w14:paraId="119EB3D3" w14:textId="0EB0E4D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_Toc193452653 \h </w:instrText>
      </w:r>
      <w:r>
        <w:rPr>
          <w:noProof/>
        </w:rPr>
      </w:r>
      <w:r>
        <w:rPr>
          <w:noProof/>
        </w:rPr>
        <w:fldChar w:fldCharType="separate"/>
      </w:r>
      <w:r>
        <w:rPr>
          <w:noProof/>
        </w:rPr>
        <w:t>59</w:t>
      </w:r>
      <w:r>
        <w:rPr>
          <w:noProof/>
        </w:rPr>
        <w:fldChar w:fldCharType="end"/>
      </w:r>
    </w:p>
    <w:p w14:paraId="106565DE" w14:textId="5797067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_Toc193452654 \h </w:instrText>
      </w:r>
      <w:r>
        <w:rPr>
          <w:noProof/>
        </w:rPr>
      </w:r>
      <w:r>
        <w:rPr>
          <w:noProof/>
        </w:rPr>
        <w:fldChar w:fldCharType="separate"/>
      </w:r>
      <w:r>
        <w:rPr>
          <w:noProof/>
        </w:rPr>
        <w:t>59</w:t>
      </w:r>
      <w:r>
        <w:rPr>
          <w:noProof/>
        </w:rPr>
        <w:fldChar w:fldCharType="end"/>
      </w:r>
    </w:p>
    <w:p w14:paraId="1D01C2AD" w14:textId="5046AFA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_Toc193452655 \h </w:instrText>
      </w:r>
      <w:r>
        <w:rPr>
          <w:noProof/>
        </w:rPr>
      </w:r>
      <w:r>
        <w:rPr>
          <w:noProof/>
        </w:rPr>
        <w:fldChar w:fldCharType="separate"/>
      </w:r>
      <w:r>
        <w:rPr>
          <w:noProof/>
        </w:rPr>
        <w:t>59</w:t>
      </w:r>
      <w:r>
        <w:rPr>
          <w:noProof/>
        </w:rPr>
        <w:fldChar w:fldCharType="end"/>
      </w:r>
    </w:p>
    <w:p w14:paraId="67963632" w14:textId="41D28F0C"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w:t>
      </w:r>
      <w:r w:rsidRPr="00D37218">
        <w:rPr>
          <w:noProof/>
          <w:color w:val="000000"/>
        </w:rPr>
        <w:t>nhancedDiagnostics5G</w:t>
      </w:r>
      <w:r>
        <w:rPr>
          <w:noProof/>
        </w:rPr>
        <w:tab/>
      </w:r>
      <w:r>
        <w:rPr>
          <w:noProof/>
        </w:rPr>
        <w:fldChar w:fldCharType="begin" w:fldLock="1"/>
      </w:r>
      <w:r>
        <w:rPr>
          <w:noProof/>
        </w:rPr>
        <w:instrText xml:space="preserve"> PAGEREF _Toc193452656 \h </w:instrText>
      </w:r>
      <w:r>
        <w:rPr>
          <w:noProof/>
        </w:rPr>
      </w:r>
      <w:r>
        <w:rPr>
          <w:noProof/>
        </w:rPr>
        <w:fldChar w:fldCharType="separate"/>
      </w:r>
      <w:r>
        <w:rPr>
          <w:noProof/>
        </w:rPr>
        <w:t>59</w:t>
      </w:r>
      <w:r>
        <w:rPr>
          <w:noProof/>
        </w:rPr>
        <w:fldChar w:fldCharType="end"/>
      </w:r>
    </w:p>
    <w:p w14:paraId="08AA03B8" w14:textId="54606344"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QosMonitoring</w:t>
      </w:r>
      <w:r w:rsidRPr="00D37218">
        <w:rPr>
          <w:rFonts w:cs="Courier New"/>
          <w:noProof/>
        </w:rPr>
        <w:t>Report</w:t>
      </w:r>
      <w:r>
        <w:rPr>
          <w:noProof/>
        </w:rPr>
        <w:tab/>
      </w:r>
      <w:r>
        <w:rPr>
          <w:noProof/>
        </w:rPr>
        <w:fldChar w:fldCharType="begin" w:fldLock="1"/>
      </w:r>
      <w:r>
        <w:rPr>
          <w:noProof/>
        </w:rPr>
        <w:instrText xml:space="preserve"> PAGEREF _Toc193452657 \h </w:instrText>
      </w:r>
      <w:r>
        <w:rPr>
          <w:noProof/>
        </w:rPr>
      </w:r>
      <w:r>
        <w:rPr>
          <w:noProof/>
        </w:rPr>
        <w:fldChar w:fldCharType="separate"/>
      </w:r>
      <w:r>
        <w:rPr>
          <w:noProof/>
        </w:rPr>
        <w:t>60</w:t>
      </w:r>
      <w:r>
        <w:rPr>
          <w:noProof/>
        </w:rPr>
        <w:fldChar w:fldCharType="end"/>
      </w:r>
    </w:p>
    <w:p w14:paraId="7D5D5E5D" w14:textId="4FC16696"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sidRPr="00D37218">
        <w:rPr>
          <w:rFonts w:eastAsia="Times New Roman"/>
          <w:noProof/>
          <w:lang w:eastAsia="zh-CN"/>
        </w:rPr>
        <w:t>6.1.6.2.2.22</w:t>
      </w:r>
      <w:r>
        <w:rPr>
          <w:rFonts w:asciiTheme="minorHAnsi" w:eastAsiaTheme="minorEastAsia" w:hAnsiTheme="minorHAnsi" w:cstheme="minorBidi"/>
          <w:noProof/>
          <w:kern w:val="2"/>
          <w:sz w:val="24"/>
          <w:szCs w:val="24"/>
          <w:lang w:eastAsia="en-GB"/>
          <w14:ligatures w14:val="standardContextual"/>
        </w:rPr>
        <w:tab/>
      </w:r>
      <w:r w:rsidRPr="00D37218">
        <w:rPr>
          <w:rFonts w:eastAsia="Times New Roman"/>
          <w:noProof/>
          <w:lang w:eastAsia="zh-CN"/>
        </w:rPr>
        <w:t>Type 5GLANTypeService</w:t>
      </w:r>
      <w:r>
        <w:rPr>
          <w:noProof/>
        </w:rPr>
        <w:tab/>
      </w:r>
      <w:r>
        <w:rPr>
          <w:noProof/>
        </w:rPr>
        <w:fldChar w:fldCharType="begin" w:fldLock="1"/>
      </w:r>
      <w:r>
        <w:rPr>
          <w:noProof/>
        </w:rPr>
        <w:instrText xml:space="preserve"> PAGEREF _Toc193452658 \h </w:instrText>
      </w:r>
      <w:r>
        <w:rPr>
          <w:noProof/>
        </w:rPr>
      </w:r>
      <w:r>
        <w:rPr>
          <w:noProof/>
        </w:rPr>
        <w:fldChar w:fldCharType="separate"/>
      </w:r>
      <w:r>
        <w:rPr>
          <w:noProof/>
        </w:rPr>
        <w:t>60</w:t>
      </w:r>
      <w:r>
        <w:rPr>
          <w:noProof/>
        </w:rPr>
        <w:fldChar w:fldCharType="end"/>
      </w:r>
    </w:p>
    <w:p w14:paraId="01FA22A8" w14:textId="712F245F"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SNPNInformation</w:t>
      </w:r>
      <w:r>
        <w:rPr>
          <w:noProof/>
        </w:rPr>
        <w:tab/>
      </w:r>
      <w:r>
        <w:rPr>
          <w:noProof/>
        </w:rPr>
        <w:fldChar w:fldCharType="begin" w:fldLock="1"/>
      </w:r>
      <w:r>
        <w:rPr>
          <w:noProof/>
        </w:rPr>
        <w:instrText xml:space="preserve"> PAGEREF _Toc193452659 \h </w:instrText>
      </w:r>
      <w:r>
        <w:rPr>
          <w:noProof/>
        </w:rPr>
      </w:r>
      <w:r>
        <w:rPr>
          <w:noProof/>
        </w:rPr>
        <w:fldChar w:fldCharType="separate"/>
      </w:r>
      <w:r>
        <w:rPr>
          <w:noProof/>
        </w:rPr>
        <w:t>60</w:t>
      </w:r>
      <w:r>
        <w:rPr>
          <w:noProof/>
        </w:rPr>
        <w:fldChar w:fldCharType="end"/>
      </w:r>
    </w:p>
    <w:p w14:paraId="741026B9" w14:textId="2C2EBB36"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5GMulticastService</w:t>
      </w:r>
      <w:r>
        <w:rPr>
          <w:noProof/>
        </w:rPr>
        <w:tab/>
      </w:r>
      <w:r>
        <w:rPr>
          <w:noProof/>
        </w:rPr>
        <w:fldChar w:fldCharType="begin" w:fldLock="1"/>
      </w:r>
      <w:r>
        <w:rPr>
          <w:noProof/>
        </w:rPr>
        <w:instrText xml:space="preserve"> PAGEREF _Toc193452660 \h </w:instrText>
      </w:r>
      <w:r>
        <w:rPr>
          <w:noProof/>
        </w:rPr>
      </w:r>
      <w:r>
        <w:rPr>
          <w:noProof/>
        </w:rPr>
        <w:fldChar w:fldCharType="separate"/>
      </w:r>
      <w:r>
        <w:rPr>
          <w:noProof/>
        </w:rPr>
        <w:t>60</w:t>
      </w:r>
      <w:r>
        <w:rPr>
          <w:noProof/>
        </w:rPr>
        <w:fldChar w:fldCharType="end"/>
      </w:r>
    </w:p>
    <w:p w14:paraId="2AAA810B" w14:textId="57D36F9A"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sidRPr="00D37218">
        <w:rPr>
          <w:rFonts w:eastAsia="Times New Roman"/>
          <w:noProof/>
          <w:lang w:eastAsia="zh-CN"/>
        </w:rPr>
        <w:t>6.1.6.2.2.25</w:t>
      </w:r>
      <w:r>
        <w:rPr>
          <w:rFonts w:asciiTheme="minorHAnsi" w:eastAsiaTheme="minorEastAsia" w:hAnsiTheme="minorHAnsi" w:cstheme="minorBidi"/>
          <w:noProof/>
          <w:kern w:val="2"/>
          <w:sz w:val="24"/>
          <w:szCs w:val="24"/>
          <w:lang w:eastAsia="en-GB"/>
          <w14:ligatures w14:val="standardContextual"/>
        </w:rPr>
        <w:tab/>
      </w:r>
      <w:r w:rsidRPr="00D37218">
        <w:rPr>
          <w:rFonts w:eastAsia="Times New Roman"/>
          <w:noProof/>
          <w:lang w:eastAsia="zh-CN"/>
        </w:rPr>
        <w:t xml:space="preserve">Type </w:t>
      </w:r>
      <w:r w:rsidRPr="00D37218">
        <w:rPr>
          <w:noProof/>
          <w:kern w:val="2"/>
          <w:lang w:val="en-US"/>
        </w:rPr>
        <w:t>5GSBridgeInformation</w:t>
      </w:r>
      <w:r>
        <w:rPr>
          <w:noProof/>
        </w:rPr>
        <w:tab/>
      </w:r>
      <w:r>
        <w:rPr>
          <w:noProof/>
        </w:rPr>
        <w:fldChar w:fldCharType="begin" w:fldLock="1"/>
      </w:r>
      <w:r>
        <w:rPr>
          <w:noProof/>
        </w:rPr>
        <w:instrText xml:space="preserve"> PAGEREF _Toc193452661 \h </w:instrText>
      </w:r>
      <w:r>
        <w:rPr>
          <w:noProof/>
        </w:rPr>
      </w:r>
      <w:r>
        <w:rPr>
          <w:noProof/>
        </w:rPr>
        <w:fldChar w:fldCharType="separate"/>
      </w:r>
      <w:r>
        <w:rPr>
          <w:noProof/>
        </w:rPr>
        <w:t>61</w:t>
      </w:r>
      <w:r>
        <w:rPr>
          <w:noProof/>
        </w:rPr>
        <w:fldChar w:fldCharType="end"/>
      </w:r>
    </w:p>
    <w:p w14:paraId="6A255AE2" w14:textId="03336809"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SatelliteBackhaulInformation</w:t>
      </w:r>
      <w:r>
        <w:rPr>
          <w:noProof/>
        </w:rPr>
        <w:tab/>
      </w:r>
      <w:r>
        <w:rPr>
          <w:noProof/>
        </w:rPr>
        <w:fldChar w:fldCharType="begin" w:fldLock="1"/>
      </w:r>
      <w:r>
        <w:rPr>
          <w:noProof/>
        </w:rPr>
        <w:instrText xml:space="preserve"> PAGEREF _Toc193452662 \h </w:instrText>
      </w:r>
      <w:r>
        <w:rPr>
          <w:noProof/>
        </w:rPr>
      </w:r>
      <w:r>
        <w:rPr>
          <w:noProof/>
        </w:rPr>
        <w:fldChar w:fldCharType="separate"/>
      </w:r>
      <w:r>
        <w:rPr>
          <w:noProof/>
        </w:rPr>
        <w:t>61</w:t>
      </w:r>
      <w:r>
        <w:rPr>
          <w:noProof/>
        </w:rPr>
        <w:fldChar w:fldCharType="end"/>
      </w:r>
    </w:p>
    <w:p w14:paraId="361C92C7" w14:textId="50E43571"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6.1.6.2.3</w:t>
      </w:r>
      <w:r>
        <w:rPr>
          <w:rFonts w:asciiTheme="minorHAnsi" w:eastAsiaTheme="minorEastAsia" w:hAnsiTheme="minorHAnsi" w:cstheme="minorBidi"/>
          <w:noProof/>
          <w:kern w:val="2"/>
          <w:sz w:val="24"/>
          <w:szCs w:val="24"/>
          <w:lang w:eastAsia="en-GB"/>
          <w14:ligatures w14:val="standardContextual"/>
        </w:rPr>
        <w:tab/>
      </w:r>
      <w:r>
        <w:rPr>
          <w:noProof/>
          <w:lang w:eastAsia="zh-CN"/>
        </w:rPr>
        <w:t>SMS Specified Data Type</w:t>
      </w:r>
      <w:r>
        <w:rPr>
          <w:noProof/>
        </w:rPr>
        <w:tab/>
      </w:r>
      <w:r>
        <w:rPr>
          <w:noProof/>
        </w:rPr>
        <w:fldChar w:fldCharType="begin" w:fldLock="1"/>
      </w:r>
      <w:r>
        <w:rPr>
          <w:noProof/>
        </w:rPr>
        <w:instrText xml:space="preserve"> PAGEREF _Toc193452663 \h </w:instrText>
      </w:r>
      <w:r>
        <w:rPr>
          <w:noProof/>
        </w:rPr>
      </w:r>
      <w:r>
        <w:rPr>
          <w:noProof/>
        </w:rPr>
        <w:fldChar w:fldCharType="separate"/>
      </w:r>
      <w:r>
        <w:rPr>
          <w:noProof/>
        </w:rPr>
        <w:t>61</w:t>
      </w:r>
      <w:r>
        <w:rPr>
          <w:noProof/>
        </w:rPr>
        <w:fldChar w:fldCharType="end"/>
      </w:r>
    </w:p>
    <w:p w14:paraId="0137ADBF" w14:textId="7A114A0E"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_Toc193452664 \h </w:instrText>
      </w:r>
      <w:r>
        <w:rPr>
          <w:noProof/>
        </w:rPr>
      </w:r>
      <w:r>
        <w:rPr>
          <w:noProof/>
        </w:rPr>
        <w:fldChar w:fldCharType="separate"/>
      </w:r>
      <w:r>
        <w:rPr>
          <w:noProof/>
        </w:rPr>
        <w:t>61</w:t>
      </w:r>
      <w:r>
        <w:rPr>
          <w:noProof/>
        </w:rPr>
        <w:fldChar w:fldCharType="end"/>
      </w:r>
    </w:p>
    <w:p w14:paraId="50111682" w14:textId="4FB68A76"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6.1.6.2.3.2</w:t>
      </w:r>
      <w:r>
        <w:rPr>
          <w:rFonts w:asciiTheme="minorHAnsi" w:eastAsiaTheme="minorEastAsia" w:hAnsiTheme="minorHAnsi" w:cstheme="minorBidi"/>
          <w:noProof/>
          <w:kern w:val="2"/>
          <w:sz w:val="24"/>
          <w:szCs w:val="24"/>
          <w:lang w:eastAsia="en-GB"/>
          <w14:ligatures w14:val="standardContextual"/>
        </w:rPr>
        <w:tab/>
      </w:r>
      <w:r>
        <w:rPr>
          <w:noProof/>
          <w:lang w:eastAsia="zh-CN"/>
        </w:rPr>
        <w:t>Type SMSChargingInformation</w:t>
      </w:r>
      <w:r>
        <w:rPr>
          <w:noProof/>
        </w:rPr>
        <w:tab/>
      </w:r>
      <w:r>
        <w:rPr>
          <w:noProof/>
        </w:rPr>
        <w:fldChar w:fldCharType="begin" w:fldLock="1"/>
      </w:r>
      <w:r>
        <w:rPr>
          <w:noProof/>
        </w:rPr>
        <w:instrText xml:space="preserve"> PAGEREF _Toc193452665 \h </w:instrText>
      </w:r>
      <w:r>
        <w:rPr>
          <w:noProof/>
        </w:rPr>
      </w:r>
      <w:r>
        <w:rPr>
          <w:noProof/>
        </w:rPr>
        <w:fldChar w:fldCharType="separate"/>
      </w:r>
      <w:r>
        <w:rPr>
          <w:noProof/>
        </w:rPr>
        <w:t>62</w:t>
      </w:r>
      <w:r>
        <w:rPr>
          <w:noProof/>
        </w:rPr>
        <w:fldChar w:fldCharType="end"/>
      </w:r>
    </w:p>
    <w:p w14:paraId="3A9953D1" w14:textId="18596DDD"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_Toc193452666 \h </w:instrText>
      </w:r>
      <w:r>
        <w:rPr>
          <w:noProof/>
        </w:rPr>
      </w:r>
      <w:r>
        <w:rPr>
          <w:noProof/>
        </w:rPr>
        <w:fldChar w:fldCharType="separate"/>
      </w:r>
      <w:r>
        <w:rPr>
          <w:noProof/>
        </w:rPr>
        <w:t>64</w:t>
      </w:r>
      <w:r>
        <w:rPr>
          <w:noProof/>
        </w:rPr>
        <w:fldChar w:fldCharType="end"/>
      </w:r>
    </w:p>
    <w:p w14:paraId="27314F05" w14:textId="333C194F"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_Toc193452667 \h </w:instrText>
      </w:r>
      <w:r>
        <w:rPr>
          <w:noProof/>
        </w:rPr>
      </w:r>
      <w:r>
        <w:rPr>
          <w:noProof/>
        </w:rPr>
        <w:fldChar w:fldCharType="separate"/>
      </w:r>
      <w:r>
        <w:rPr>
          <w:noProof/>
        </w:rPr>
        <w:t>65</w:t>
      </w:r>
      <w:r>
        <w:rPr>
          <w:noProof/>
        </w:rPr>
        <w:fldChar w:fldCharType="end"/>
      </w:r>
    </w:p>
    <w:p w14:paraId="29B14158" w14:textId="137536D1"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_Toc193452668 \h </w:instrText>
      </w:r>
      <w:r>
        <w:rPr>
          <w:noProof/>
        </w:rPr>
      </w:r>
      <w:r>
        <w:rPr>
          <w:noProof/>
        </w:rPr>
        <w:fldChar w:fldCharType="separate"/>
      </w:r>
      <w:r>
        <w:rPr>
          <w:noProof/>
        </w:rPr>
        <w:t>65</w:t>
      </w:r>
      <w:r>
        <w:rPr>
          <w:noProof/>
        </w:rPr>
        <w:fldChar w:fldCharType="end"/>
      </w:r>
    </w:p>
    <w:p w14:paraId="10248E3C" w14:textId="5AEEBFAB"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D37218">
        <w:rPr>
          <w:rFonts w:cs="Arial"/>
          <w:noProof/>
          <w:lang w:eastAsia="zh-CN"/>
        </w:rPr>
        <w:t>RecipientAddress</w:t>
      </w:r>
      <w:r>
        <w:rPr>
          <w:noProof/>
        </w:rPr>
        <w:tab/>
      </w:r>
      <w:r>
        <w:rPr>
          <w:noProof/>
        </w:rPr>
        <w:fldChar w:fldCharType="begin" w:fldLock="1"/>
      </w:r>
      <w:r>
        <w:rPr>
          <w:noProof/>
        </w:rPr>
        <w:instrText xml:space="preserve"> PAGEREF _Toc193452669 \h </w:instrText>
      </w:r>
      <w:r>
        <w:rPr>
          <w:noProof/>
        </w:rPr>
      </w:r>
      <w:r>
        <w:rPr>
          <w:noProof/>
        </w:rPr>
        <w:fldChar w:fldCharType="separate"/>
      </w:r>
      <w:r>
        <w:rPr>
          <w:noProof/>
        </w:rPr>
        <w:t>65</w:t>
      </w:r>
      <w:r>
        <w:rPr>
          <w:noProof/>
        </w:rPr>
        <w:fldChar w:fldCharType="end"/>
      </w:r>
    </w:p>
    <w:p w14:paraId="65714F4A" w14:textId="3BFFD69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D37218">
        <w:rPr>
          <w:rFonts w:cs="Arial"/>
          <w:noProof/>
          <w:lang w:eastAsia="zh-CN"/>
        </w:rPr>
        <w:t>MessageClass</w:t>
      </w:r>
      <w:r>
        <w:rPr>
          <w:noProof/>
        </w:rPr>
        <w:tab/>
      </w:r>
      <w:r>
        <w:rPr>
          <w:noProof/>
        </w:rPr>
        <w:fldChar w:fldCharType="begin" w:fldLock="1"/>
      </w:r>
      <w:r>
        <w:rPr>
          <w:noProof/>
        </w:rPr>
        <w:instrText xml:space="preserve"> PAGEREF _Toc193452670 \h </w:instrText>
      </w:r>
      <w:r>
        <w:rPr>
          <w:noProof/>
        </w:rPr>
      </w:r>
      <w:r>
        <w:rPr>
          <w:noProof/>
        </w:rPr>
        <w:fldChar w:fldCharType="separate"/>
      </w:r>
      <w:r>
        <w:rPr>
          <w:noProof/>
        </w:rPr>
        <w:t>66</w:t>
      </w:r>
      <w:r>
        <w:rPr>
          <w:noProof/>
        </w:rPr>
        <w:fldChar w:fldCharType="end"/>
      </w:r>
    </w:p>
    <w:p w14:paraId="46FBAC43" w14:textId="3C487E5C"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6.1.6.2.3.8</w:t>
      </w:r>
      <w:r>
        <w:rPr>
          <w:rFonts w:asciiTheme="minorHAnsi" w:eastAsiaTheme="minorEastAsia" w:hAnsiTheme="minorHAnsi" w:cstheme="minorBidi"/>
          <w:noProof/>
          <w:kern w:val="2"/>
          <w:sz w:val="24"/>
          <w:szCs w:val="24"/>
          <w:lang w:eastAsia="en-GB"/>
          <w14:ligatures w14:val="standardContextual"/>
        </w:rPr>
        <w:tab/>
      </w:r>
      <w:r>
        <w:rPr>
          <w:noProof/>
          <w:lang w:eastAsia="zh-CN"/>
        </w:rPr>
        <w:t>Type SM</w:t>
      </w:r>
      <w:r>
        <w:rPr>
          <w:noProof/>
        </w:rPr>
        <w:t>AddressDomain</w:t>
      </w:r>
      <w:r>
        <w:rPr>
          <w:noProof/>
        </w:rPr>
        <w:tab/>
      </w:r>
      <w:r>
        <w:rPr>
          <w:noProof/>
        </w:rPr>
        <w:fldChar w:fldCharType="begin" w:fldLock="1"/>
      </w:r>
      <w:r>
        <w:rPr>
          <w:noProof/>
        </w:rPr>
        <w:instrText xml:space="preserve"> PAGEREF _Toc193452671 \h </w:instrText>
      </w:r>
      <w:r>
        <w:rPr>
          <w:noProof/>
        </w:rPr>
      </w:r>
      <w:r>
        <w:rPr>
          <w:noProof/>
        </w:rPr>
        <w:fldChar w:fldCharType="separate"/>
      </w:r>
      <w:r>
        <w:rPr>
          <w:noProof/>
        </w:rPr>
        <w:t>66</w:t>
      </w:r>
      <w:r>
        <w:rPr>
          <w:noProof/>
        </w:rPr>
        <w:fldChar w:fldCharType="end"/>
      </w:r>
    </w:p>
    <w:p w14:paraId="400C7323" w14:textId="0FE06F4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D37218">
        <w:rPr>
          <w:rFonts w:cs="Arial"/>
          <w:noProof/>
          <w:lang w:eastAsia="zh-CN"/>
        </w:rPr>
        <w:t>SMInterface</w:t>
      </w:r>
      <w:r>
        <w:rPr>
          <w:noProof/>
        </w:rPr>
        <w:tab/>
      </w:r>
      <w:r>
        <w:rPr>
          <w:noProof/>
        </w:rPr>
        <w:fldChar w:fldCharType="begin" w:fldLock="1"/>
      </w:r>
      <w:r>
        <w:rPr>
          <w:noProof/>
        </w:rPr>
        <w:instrText xml:space="preserve"> PAGEREF _Toc193452672 \h </w:instrText>
      </w:r>
      <w:r>
        <w:rPr>
          <w:noProof/>
        </w:rPr>
      </w:r>
      <w:r>
        <w:rPr>
          <w:noProof/>
        </w:rPr>
        <w:fldChar w:fldCharType="separate"/>
      </w:r>
      <w:r>
        <w:rPr>
          <w:noProof/>
        </w:rPr>
        <w:t>66</w:t>
      </w:r>
      <w:r>
        <w:rPr>
          <w:noProof/>
        </w:rPr>
        <w:fldChar w:fldCharType="end"/>
      </w:r>
    </w:p>
    <w:p w14:paraId="38A9D5AA" w14:textId="02D695E0"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6.1.6.2.4</w:t>
      </w:r>
      <w:r>
        <w:rPr>
          <w:rFonts w:asciiTheme="minorHAnsi" w:eastAsiaTheme="minorEastAsia" w:hAnsiTheme="minorHAnsi" w:cstheme="minorBidi"/>
          <w:noProof/>
          <w:kern w:val="2"/>
          <w:sz w:val="24"/>
          <w:szCs w:val="24"/>
          <w:lang w:eastAsia="en-GB"/>
          <w14:ligatures w14:val="standardContextual"/>
        </w:rPr>
        <w:tab/>
      </w:r>
      <w:r>
        <w:rPr>
          <w:noProof/>
          <w:lang w:eastAsia="zh-CN"/>
        </w:rPr>
        <w:t>5G connection and mobility Specified Data Type</w:t>
      </w:r>
      <w:r>
        <w:rPr>
          <w:noProof/>
        </w:rPr>
        <w:tab/>
      </w:r>
      <w:r>
        <w:rPr>
          <w:noProof/>
        </w:rPr>
        <w:fldChar w:fldCharType="begin" w:fldLock="1"/>
      </w:r>
      <w:r>
        <w:rPr>
          <w:noProof/>
        </w:rPr>
        <w:instrText xml:space="preserve"> PAGEREF _Toc193452673 \h </w:instrText>
      </w:r>
      <w:r>
        <w:rPr>
          <w:noProof/>
        </w:rPr>
      </w:r>
      <w:r>
        <w:rPr>
          <w:noProof/>
        </w:rPr>
        <w:fldChar w:fldCharType="separate"/>
      </w:r>
      <w:r>
        <w:rPr>
          <w:noProof/>
        </w:rPr>
        <w:t>66</w:t>
      </w:r>
      <w:r>
        <w:rPr>
          <w:noProof/>
        </w:rPr>
        <w:fldChar w:fldCharType="end"/>
      </w:r>
    </w:p>
    <w:p w14:paraId="6676AD54" w14:textId="1639485C"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_Toc193452674 \h </w:instrText>
      </w:r>
      <w:r>
        <w:rPr>
          <w:noProof/>
        </w:rPr>
      </w:r>
      <w:r>
        <w:rPr>
          <w:noProof/>
        </w:rPr>
        <w:fldChar w:fldCharType="separate"/>
      </w:r>
      <w:r>
        <w:rPr>
          <w:noProof/>
        </w:rPr>
        <w:t>66</w:t>
      </w:r>
      <w:r>
        <w:rPr>
          <w:noProof/>
        </w:rPr>
        <w:fldChar w:fldCharType="end"/>
      </w:r>
    </w:p>
    <w:p w14:paraId="71E44FCC" w14:textId="48E41CBB"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_Toc193452675 \h </w:instrText>
      </w:r>
      <w:r>
        <w:rPr>
          <w:noProof/>
        </w:rPr>
      </w:r>
      <w:r>
        <w:rPr>
          <w:noProof/>
        </w:rPr>
        <w:fldChar w:fldCharType="separate"/>
      </w:r>
      <w:r>
        <w:rPr>
          <w:noProof/>
        </w:rPr>
        <w:t>67</w:t>
      </w:r>
      <w:r>
        <w:rPr>
          <w:noProof/>
        </w:rPr>
        <w:fldChar w:fldCharType="end"/>
      </w:r>
    </w:p>
    <w:p w14:paraId="5ED62E9B" w14:textId="1624829F"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_Toc193452676 \h </w:instrText>
      </w:r>
      <w:r>
        <w:rPr>
          <w:noProof/>
        </w:rPr>
      </w:r>
      <w:r>
        <w:rPr>
          <w:noProof/>
        </w:rPr>
        <w:fldChar w:fldCharType="separate"/>
      </w:r>
      <w:r>
        <w:rPr>
          <w:noProof/>
        </w:rPr>
        <w:t>68</w:t>
      </w:r>
      <w:r>
        <w:rPr>
          <w:noProof/>
        </w:rPr>
        <w:fldChar w:fldCharType="end"/>
      </w:r>
    </w:p>
    <w:p w14:paraId="59C6E6EB" w14:textId="1D48E02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_Toc193452677 \h </w:instrText>
      </w:r>
      <w:r>
        <w:rPr>
          <w:noProof/>
        </w:rPr>
      </w:r>
      <w:r>
        <w:rPr>
          <w:noProof/>
        </w:rPr>
        <w:fldChar w:fldCharType="separate"/>
      </w:r>
      <w:r>
        <w:rPr>
          <w:noProof/>
        </w:rPr>
        <w:t>69</w:t>
      </w:r>
      <w:r>
        <w:rPr>
          <w:noProof/>
        </w:rPr>
        <w:fldChar w:fldCharType="end"/>
      </w:r>
    </w:p>
    <w:p w14:paraId="3E95B3D1" w14:textId="54F63422"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_Toc193452678 \h </w:instrText>
      </w:r>
      <w:r>
        <w:rPr>
          <w:noProof/>
        </w:rPr>
      </w:r>
      <w:r>
        <w:rPr>
          <w:noProof/>
        </w:rPr>
        <w:fldChar w:fldCharType="separate"/>
      </w:r>
      <w:r>
        <w:rPr>
          <w:noProof/>
        </w:rPr>
        <w:t>70</w:t>
      </w:r>
      <w:r>
        <w:rPr>
          <w:noProof/>
        </w:rPr>
        <w:fldChar w:fldCharType="end"/>
      </w:r>
    </w:p>
    <w:p w14:paraId="102028BA" w14:textId="2DE87A10"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6.1.6.2.4.6</w:t>
      </w:r>
      <w:r>
        <w:rPr>
          <w:rFonts w:asciiTheme="minorHAnsi" w:eastAsiaTheme="minorEastAsia" w:hAnsiTheme="minorHAnsi" w:cstheme="minorBidi"/>
          <w:noProof/>
          <w:kern w:val="2"/>
          <w:sz w:val="24"/>
          <w:szCs w:val="24"/>
          <w:lang w:eastAsia="en-GB"/>
          <w14:ligatures w14:val="standardContextual"/>
        </w:rPr>
        <w:tab/>
      </w:r>
      <w:r>
        <w:rPr>
          <w:noProof/>
          <w:lang w:eastAsia="zh-CN"/>
        </w:rPr>
        <w:t>Type: PSCellInformation</w:t>
      </w:r>
      <w:r>
        <w:rPr>
          <w:noProof/>
        </w:rPr>
        <w:tab/>
      </w:r>
      <w:r>
        <w:rPr>
          <w:noProof/>
        </w:rPr>
        <w:fldChar w:fldCharType="begin" w:fldLock="1"/>
      </w:r>
      <w:r>
        <w:rPr>
          <w:noProof/>
        </w:rPr>
        <w:instrText xml:space="preserve"> PAGEREF _Toc193452679 \h </w:instrText>
      </w:r>
      <w:r>
        <w:rPr>
          <w:noProof/>
        </w:rPr>
      </w:r>
      <w:r>
        <w:rPr>
          <w:noProof/>
        </w:rPr>
        <w:fldChar w:fldCharType="separate"/>
      </w:r>
      <w:r>
        <w:rPr>
          <w:noProof/>
        </w:rPr>
        <w:t>70</w:t>
      </w:r>
      <w:r>
        <w:rPr>
          <w:noProof/>
        </w:rPr>
        <w:fldChar w:fldCharType="end"/>
      </w:r>
    </w:p>
    <w:p w14:paraId="3CC72C35" w14:textId="5A14A173"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6.1.6.2.4.7</w:t>
      </w:r>
      <w:r>
        <w:rPr>
          <w:rFonts w:asciiTheme="minorHAnsi" w:eastAsiaTheme="minorEastAsia" w:hAnsiTheme="minorHAnsi" w:cstheme="minorBidi"/>
          <w:noProof/>
          <w:kern w:val="2"/>
          <w:sz w:val="24"/>
          <w:szCs w:val="24"/>
          <w:lang w:eastAsia="en-GB"/>
          <w14:ligatures w14:val="standardContextual"/>
        </w:rPr>
        <w:tab/>
      </w:r>
      <w:r>
        <w:rPr>
          <w:noProof/>
          <w:lang w:eastAsia="zh-CN"/>
        </w:rPr>
        <w:t>Type: NSSAIMap</w:t>
      </w:r>
      <w:r>
        <w:rPr>
          <w:noProof/>
        </w:rPr>
        <w:tab/>
      </w:r>
      <w:r>
        <w:rPr>
          <w:noProof/>
        </w:rPr>
        <w:fldChar w:fldCharType="begin" w:fldLock="1"/>
      </w:r>
      <w:r>
        <w:rPr>
          <w:noProof/>
        </w:rPr>
        <w:instrText xml:space="preserve"> PAGEREF _Toc193452680 \h </w:instrText>
      </w:r>
      <w:r>
        <w:rPr>
          <w:noProof/>
        </w:rPr>
      </w:r>
      <w:r>
        <w:rPr>
          <w:noProof/>
        </w:rPr>
        <w:fldChar w:fldCharType="separate"/>
      </w:r>
      <w:r>
        <w:rPr>
          <w:noProof/>
        </w:rPr>
        <w:t>70</w:t>
      </w:r>
      <w:r>
        <w:rPr>
          <w:noProof/>
        </w:rPr>
        <w:fldChar w:fldCharType="end"/>
      </w:r>
    </w:p>
    <w:p w14:paraId="3FF7AF6A" w14:textId="7E52773C"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6.1.6.2.4.8</w:t>
      </w:r>
      <w:r>
        <w:rPr>
          <w:rFonts w:asciiTheme="minorHAnsi" w:eastAsiaTheme="minorEastAsia" w:hAnsiTheme="minorHAnsi" w:cstheme="minorBidi"/>
          <w:noProof/>
          <w:kern w:val="2"/>
          <w:sz w:val="24"/>
          <w:szCs w:val="24"/>
          <w:lang w:eastAsia="en-GB"/>
          <w14:ligatures w14:val="standardContextual"/>
        </w:rPr>
        <w:tab/>
      </w:r>
      <w:r>
        <w:rPr>
          <w:noProof/>
          <w:lang w:eastAsia="zh-CN"/>
        </w:rPr>
        <w:t>Type: AlternativeNSSAIMap</w:t>
      </w:r>
      <w:r>
        <w:rPr>
          <w:noProof/>
        </w:rPr>
        <w:tab/>
      </w:r>
      <w:r>
        <w:rPr>
          <w:noProof/>
        </w:rPr>
        <w:fldChar w:fldCharType="begin" w:fldLock="1"/>
      </w:r>
      <w:r>
        <w:rPr>
          <w:noProof/>
        </w:rPr>
        <w:instrText xml:space="preserve"> PAGEREF _Toc193452681 \h </w:instrText>
      </w:r>
      <w:r>
        <w:rPr>
          <w:noProof/>
        </w:rPr>
      </w:r>
      <w:r>
        <w:rPr>
          <w:noProof/>
        </w:rPr>
        <w:fldChar w:fldCharType="separate"/>
      </w:r>
      <w:r>
        <w:rPr>
          <w:noProof/>
        </w:rPr>
        <w:t>70</w:t>
      </w:r>
      <w:r>
        <w:rPr>
          <w:noProof/>
        </w:rPr>
        <w:fldChar w:fldCharType="end"/>
      </w:r>
    </w:p>
    <w:p w14:paraId="1C115E43" w14:textId="3C517830"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6.1.6.2.5</w:t>
      </w:r>
      <w:r>
        <w:rPr>
          <w:rFonts w:asciiTheme="minorHAnsi" w:eastAsiaTheme="minorEastAsia" w:hAnsiTheme="minorHAnsi" w:cstheme="minorBidi"/>
          <w:noProof/>
          <w:kern w:val="2"/>
          <w:sz w:val="24"/>
          <w:szCs w:val="24"/>
          <w:lang w:eastAsia="en-GB"/>
          <w14:ligatures w14:val="standardContextual"/>
        </w:rPr>
        <w:tab/>
      </w:r>
      <w:r>
        <w:rPr>
          <w:noProof/>
          <w:lang w:eastAsia="zh-CN"/>
        </w:rPr>
        <w:t>Exposure Function Northbound API Specified Data Type</w:t>
      </w:r>
      <w:r>
        <w:rPr>
          <w:noProof/>
        </w:rPr>
        <w:tab/>
      </w:r>
      <w:r>
        <w:rPr>
          <w:noProof/>
        </w:rPr>
        <w:fldChar w:fldCharType="begin" w:fldLock="1"/>
      </w:r>
      <w:r>
        <w:rPr>
          <w:noProof/>
        </w:rPr>
        <w:instrText xml:space="preserve"> PAGEREF _Toc193452682 \h </w:instrText>
      </w:r>
      <w:r>
        <w:rPr>
          <w:noProof/>
        </w:rPr>
      </w:r>
      <w:r>
        <w:rPr>
          <w:noProof/>
        </w:rPr>
        <w:fldChar w:fldCharType="separate"/>
      </w:r>
      <w:r>
        <w:rPr>
          <w:noProof/>
        </w:rPr>
        <w:t>70</w:t>
      </w:r>
      <w:r>
        <w:rPr>
          <w:noProof/>
        </w:rPr>
        <w:fldChar w:fldCharType="end"/>
      </w:r>
    </w:p>
    <w:p w14:paraId="6159E144" w14:textId="7D26F9C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_Toc193452683 \h </w:instrText>
      </w:r>
      <w:r>
        <w:rPr>
          <w:noProof/>
        </w:rPr>
      </w:r>
      <w:r>
        <w:rPr>
          <w:noProof/>
        </w:rPr>
        <w:fldChar w:fldCharType="separate"/>
      </w:r>
      <w:r>
        <w:rPr>
          <w:noProof/>
        </w:rPr>
        <w:t>70</w:t>
      </w:r>
      <w:r>
        <w:rPr>
          <w:noProof/>
        </w:rPr>
        <w:fldChar w:fldCharType="end"/>
      </w:r>
    </w:p>
    <w:p w14:paraId="5023DEFE" w14:textId="5B73E30A"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6.1.6.2.5.1a</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_Toc193452684 \h </w:instrText>
      </w:r>
      <w:r>
        <w:rPr>
          <w:noProof/>
        </w:rPr>
      </w:r>
      <w:r>
        <w:rPr>
          <w:noProof/>
        </w:rPr>
        <w:fldChar w:fldCharType="separate"/>
      </w:r>
      <w:r>
        <w:rPr>
          <w:noProof/>
        </w:rPr>
        <w:t>71</w:t>
      </w:r>
      <w:r>
        <w:rPr>
          <w:noProof/>
        </w:rPr>
        <w:fldChar w:fldCharType="end"/>
      </w:r>
    </w:p>
    <w:p w14:paraId="0B2EA8B1" w14:textId="78E3E6F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6.1.6.2.5.2</w:t>
      </w:r>
      <w:r>
        <w:rPr>
          <w:rFonts w:asciiTheme="minorHAnsi" w:eastAsiaTheme="minorEastAsia" w:hAnsiTheme="minorHAnsi" w:cstheme="minorBidi"/>
          <w:noProof/>
          <w:kern w:val="2"/>
          <w:sz w:val="24"/>
          <w:szCs w:val="24"/>
          <w:lang w:eastAsia="en-GB"/>
          <w14:ligatures w14:val="standardContextual"/>
        </w:rPr>
        <w:tab/>
      </w:r>
      <w:r>
        <w:rPr>
          <w:noProof/>
          <w:lang w:eastAsia="zh-CN"/>
        </w:rPr>
        <w:t>Type NEFChargingInformation</w:t>
      </w:r>
      <w:r>
        <w:rPr>
          <w:noProof/>
        </w:rPr>
        <w:tab/>
      </w:r>
      <w:r>
        <w:rPr>
          <w:noProof/>
        </w:rPr>
        <w:fldChar w:fldCharType="begin" w:fldLock="1"/>
      </w:r>
      <w:r>
        <w:rPr>
          <w:noProof/>
        </w:rPr>
        <w:instrText xml:space="preserve"> PAGEREF _Toc193452685 \h </w:instrText>
      </w:r>
      <w:r>
        <w:rPr>
          <w:noProof/>
        </w:rPr>
      </w:r>
      <w:r>
        <w:rPr>
          <w:noProof/>
        </w:rPr>
        <w:fldChar w:fldCharType="separate"/>
      </w:r>
      <w:r>
        <w:rPr>
          <w:noProof/>
        </w:rPr>
        <w:t>72</w:t>
      </w:r>
      <w:r>
        <w:rPr>
          <w:noProof/>
        </w:rPr>
        <w:fldChar w:fldCharType="end"/>
      </w:r>
    </w:p>
    <w:p w14:paraId="180A4FCA" w14:textId="47F0ADB7"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6.1.6.2.5.3</w:t>
      </w:r>
      <w:r>
        <w:rPr>
          <w:rFonts w:asciiTheme="minorHAnsi" w:eastAsiaTheme="minorEastAsia" w:hAnsiTheme="minorHAnsi" w:cstheme="minorBidi"/>
          <w:noProof/>
          <w:kern w:val="2"/>
          <w:sz w:val="24"/>
          <w:szCs w:val="24"/>
          <w:lang w:eastAsia="en-GB"/>
          <w14:ligatures w14:val="standardContextual"/>
        </w:rPr>
        <w:tab/>
      </w:r>
      <w:r>
        <w:rPr>
          <w:noProof/>
          <w:lang w:eastAsia="zh-CN"/>
        </w:rPr>
        <w:t>Type APIOperation</w:t>
      </w:r>
      <w:r>
        <w:rPr>
          <w:noProof/>
        </w:rPr>
        <w:tab/>
      </w:r>
      <w:r>
        <w:rPr>
          <w:noProof/>
        </w:rPr>
        <w:fldChar w:fldCharType="begin" w:fldLock="1"/>
      </w:r>
      <w:r>
        <w:rPr>
          <w:noProof/>
        </w:rPr>
        <w:instrText xml:space="preserve"> PAGEREF _Toc193452686 \h </w:instrText>
      </w:r>
      <w:r>
        <w:rPr>
          <w:noProof/>
        </w:rPr>
      </w:r>
      <w:r>
        <w:rPr>
          <w:noProof/>
        </w:rPr>
        <w:fldChar w:fldCharType="separate"/>
      </w:r>
      <w:r>
        <w:rPr>
          <w:noProof/>
        </w:rPr>
        <w:t>72</w:t>
      </w:r>
      <w:r>
        <w:rPr>
          <w:noProof/>
        </w:rPr>
        <w:fldChar w:fldCharType="end"/>
      </w:r>
    </w:p>
    <w:p w14:paraId="5EA3C8C8" w14:textId="77D82057"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6.1.6.2.6</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Management (NSM) Specified Data Type</w:t>
      </w:r>
      <w:r>
        <w:rPr>
          <w:noProof/>
        </w:rPr>
        <w:tab/>
      </w:r>
      <w:r>
        <w:rPr>
          <w:noProof/>
        </w:rPr>
        <w:fldChar w:fldCharType="begin" w:fldLock="1"/>
      </w:r>
      <w:r>
        <w:rPr>
          <w:noProof/>
        </w:rPr>
        <w:instrText xml:space="preserve"> PAGEREF _Toc193452687 \h </w:instrText>
      </w:r>
      <w:r>
        <w:rPr>
          <w:noProof/>
        </w:rPr>
      </w:r>
      <w:r>
        <w:rPr>
          <w:noProof/>
        </w:rPr>
        <w:fldChar w:fldCharType="separate"/>
      </w:r>
      <w:r>
        <w:rPr>
          <w:noProof/>
        </w:rPr>
        <w:t>73</w:t>
      </w:r>
      <w:r>
        <w:rPr>
          <w:noProof/>
        </w:rPr>
        <w:fldChar w:fldCharType="end"/>
      </w:r>
    </w:p>
    <w:p w14:paraId="4C5A76AC" w14:textId="066B2090"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_Toc193452688 \h </w:instrText>
      </w:r>
      <w:r>
        <w:rPr>
          <w:noProof/>
        </w:rPr>
      </w:r>
      <w:r>
        <w:rPr>
          <w:noProof/>
        </w:rPr>
        <w:fldChar w:fldCharType="separate"/>
      </w:r>
      <w:r>
        <w:rPr>
          <w:noProof/>
        </w:rPr>
        <w:t>73</w:t>
      </w:r>
      <w:r>
        <w:rPr>
          <w:noProof/>
        </w:rPr>
        <w:fldChar w:fldCharType="end"/>
      </w:r>
    </w:p>
    <w:p w14:paraId="45879267" w14:textId="68670292"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_Toc193452689 \h </w:instrText>
      </w:r>
      <w:r>
        <w:rPr>
          <w:noProof/>
        </w:rPr>
      </w:r>
      <w:r>
        <w:rPr>
          <w:noProof/>
        </w:rPr>
        <w:fldChar w:fldCharType="separate"/>
      </w:r>
      <w:r>
        <w:rPr>
          <w:noProof/>
        </w:rPr>
        <w:t>73</w:t>
      </w:r>
      <w:r>
        <w:rPr>
          <w:noProof/>
        </w:rPr>
        <w:fldChar w:fldCharType="end"/>
      </w:r>
    </w:p>
    <w:p w14:paraId="7D086529" w14:textId="4E24FFF6"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6.1.6.2.6.3</w:t>
      </w:r>
      <w:r>
        <w:rPr>
          <w:rFonts w:asciiTheme="minorHAnsi" w:eastAsiaTheme="minorEastAsia" w:hAnsiTheme="minorHAnsi" w:cstheme="minorBidi"/>
          <w:noProof/>
          <w:kern w:val="2"/>
          <w:sz w:val="24"/>
          <w:szCs w:val="24"/>
          <w:lang w:eastAsia="en-GB"/>
          <w14:ligatures w14:val="standardContextual"/>
        </w:rPr>
        <w:tab/>
      </w:r>
      <w:r>
        <w:rPr>
          <w:noProof/>
          <w:lang w:eastAsia="zh-CN"/>
        </w:rPr>
        <w:t>Type NSM</w:t>
      </w:r>
      <w:r>
        <w:rPr>
          <w:noProof/>
        </w:rPr>
        <w:t>ChargingInformation</w:t>
      </w:r>
      <w:r>
        <w:rPr>
          <w:noProof/>
        </w:rPr>
        <w:tab/>
      </w:r>
      <w:r>
        <w:rPr>
          <w:noProof/>
        </w:rPr>
        <w:fldChar w:fldCharType="begin" w:fldLock="1"/>
      </w:r>
      <w:r>
        <w:rPr>
          <w:noProof/>
        </w:rPr>
        <w:instrText xml:space="preserve"> PAGEREF _Toc193452690 \h </w:instrText>
      </w:r>
      <w:r>
        <w:rPr>
          <w:noProof/>
        </w:rPr>
      </w:r>
      <w:r>
        <w:rPr>
          <w:noProof/>
        </w:rPr>
        <w:fldChar w:fldCharType="separate"/>
      </w:r>
      <w:r>
        <w:rPr>
          <w:noProof/>
        </w:rPr>
        <w:t>73</w:t>
      </w:r>
      <w:r>
        <w:rPr>
          <w:noProof/>
        </w:rPr>
        <w:fldChar w:fldCharType="end"/>
      </w:r>
    </w:p>
    <w:p w14:paraId="461DDDBD" w14:textId="174D73B3"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6.1.6.2.6.4</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ServiceProfileChargingInformation</w:t>
      </w:r>
      <w:r>
        <w:rPr>
          <w:noProof/>
        </w:rPr>
        <w:tab/>
      </w:r>
      <w:r>
        <w:rPr>
          <w:noProof/>
        </w:rPr>
        <w:fldChar w:fldCharType="begin" w:fldLock="1"/>
      </w:r>
      <w:r>
        <w:rPr>
          <w:noProof/>
        </w:rPr>
        <w:instrText xml:space="preserve"> PAGEREF _Toc193452691 \h </w:instrText>
      </w:r>
      <w:r>
        <w:rPr>
          <w:noProof/>
        </w:rPr>
      </w:r>
      <w:r>
        <w:rPr>
          <w:noProof/>
        </w:rPr>
        <w:fldChar w:fldCharType="separate"/>
      </w:r>
      <w:r>
        <w:rPr>
          <w:noProof/>
        </w:rPr>
        <w:t>74</w:t>
      </w:r>
      <w:r>
        <w:rPr>
          <w:noProof/>
        </w:rPr>
        <w:fldChar w:fldCharType="end"/>
      </w:r>
    </w:p>
    <w:p w14:paraId="02D081A4" w14:textId="3598F916"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D37218">
        <w:rPr>
          <w:rFonts w:cs="Arial"/>
          <w:noProof/>
          <w:snapToGrid w:val="0"/>
        </w:rPr>
        <w:t>Throughput</w:t>
      </w:r>
      <w:r>
        <w:rPr>
          <w:noProof/>
        </w:rPr>
        <w:tab/>
      </w:r>
      <w:r>
        <w:rPr>
          <w:noProof/>
        </w:rPr>
        <w:fldChar w:fldCharType="begin" w:fldLock="1"/>
      </w:r>
      <w:r>
        <w:rPr>
          <w:noProof/>
        </w:rPr>
        <w:instrText xml:space="preserve"> PAGEREF _Toc193452692 \h </w:instrText>
      </w:r>
      <w:r>
        <w:rPr>
          <w:noProof/>
        </w:rPr>
      </w:r>
      <w:r>
        <w:rPr>
          <w:noProof/>
        </w:rPr>
        <w:fldChar w:fldCharType="separate"/>
      </w:r>
      <w:r>
        <w:rPr>
          <w:noProof/>
        </w:rPr>
        <w:t>75</w:t>
      </w:r>
      <w:r>
        <w:rPr>
          <w:noProof/>
        </w:rPr>
        <w:fldChar w:fldCharType="end"/>
      </w:r>
    </w:p>
    <w:p w14:paraId="140A2C39" w14:textId="209022AB"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6.1.6.2.7</w:t>
      </w:r>
      <w:r>
        <w:rPr>
          <w:rFonts w:asciiTheme="minorHAnsi" w:eastAsiaTheme="minorEastAsia" w:hAnsiTheme="minorHAnsi" w:cstheme="minorBidi"/>
          <w:noProof/>
          <w:kern w:val="2"/>
          <w:sz w:val="24"/>
          <w:szCs w:val="24"/>
          <w:lang w:eastAsia="en-GB"/>
          <w14:ligatures w14:val="standardContextual"/>
        </w:rPr>
        <w:tab/>
      </w:r>
      <w:r>
        <w:rPr>
          <w:noProof/>
          <w:lang w:eastAsia="zh-CN"/>
        </w:rPr>
        <w:t>NS performance and analytics Specified Data Type</w:t>
      </w:r>
      <w:r>
        <w:rPr>
          <w:noProof/>
        </w:rPr>
        <w:tab/>
      </w:r>
      <w:r>
        <w:rPr>
          <w:noProof/>
        </w:rPr>
        <w:fldChar w:fldCharType="begin" w:fldLock="1"/>
      </w:r>
      <w:r>
        <w:rPr>
          <w:noProof/>
        </w:rPr>
        <w:instrText xml:space="preserve"> PAGEREF _Toc193452693 \h </w:instrText>
      </w:r>
      <w:r>
        <w:rPr>
          <w:noProof/>
        </w:rPr>
      </w:r>
      <w:r>
        <w:rPr>
          <w:noProof/>
        </w:rPr>
        <w:fldChar w:fldCharType="separate"/>
      </w:r>
      <w:r>
        <w:rPr>
          <w:noProof/>
        </w:rPr>
        <w:t>75</w:t>
      </w:r>
      <w:r>
        <w:rPr>
          <w:noProof/>
        </w:rPr>
        <w:fldChar w:fldCharType="end"/>
      </w:r>
    </w:p>
    <w:p w14:paraId="654F50A9" w14:textId="3173DBC6"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_Toc193452694 \h </w:instrText>
      </w:r>
      <w:r>
        <w:rPr>
          <w:noProof/>
        </w:rPr>
      </w:r>
      <w:r>
        <w:rPr>
          <w:noProof/>
        </w:rPr>
        <w:fldChar w:fldCharType="separate"/>
      </w:r>
      <w:r>
        <w:rPr>
          <w:noProof/>
        </w:rPr>
        <w:t>75</w:t>
      </w:r>
      <w:r>
        <w:rPr>
          <w:noProof/>
        </w:rPr>
        <w:fldChar w:fldCharType="end"/>
      </w:r>
    </w:p>
    <w:p w14:paraId="2ED65EF4" w14:textId="7FB51F9F"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_Toc193452695 \h </w:instrText>
      </w:r>
      <w:r>
        <w:rPr>
          <w:noProof/>
        </w:rPr>
      </w:r>
      <w:r>
        <w:rPr>
          <w:noProof/>
        </w:rPr>
        <w:fldChar w:fldCharType="separate"/>
      </w:r>
      <w:r>
        <w:rPr>
          <w:noProof/>
        </w:rPr>
        <w:t>75</w:t>
      </w:r>
      <w:r>
        <w:rPr>
          <w:noProof/>
        </w:rPr>
        <w:fldChar w:fldCharType="end"/>
      </w:r>
    </w:p>
    <w:p w14:paraId="71057E45" w14:textId="563DCD56"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_Toc193452696 \h </w:instrText>
      </w:r>
      <w:r>
        <w:rPr>
          <w:noProof/>
        </w:rPr>
      </w:r>
      <w:r>
        <w:rPr>
          <w:noProof/>
        </w:rPr>
        <w:fldChar w:fldCharType="separate"/>
      </w:r>
      <w:r>
        <w:rPr>
          <w:noProof/>
        </w:rPr>
        <w:t>75</w:t>
      </w:r>
      <w:r>
        <w:rPr>
          <w:noProof/>
        </w:rPr>
        <w:fldChar w:fldCharType="end"/>
      </w:r>
    </w:p>
    <w:p w14:paraId="7ACA0FC7" w14:textId="7DAB9B9D"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6.1.6.2.7.4</w:t>
      </w:r>
      <w:r>
        <w:rPr>
          <w:rFonts w:asciiTheme="minorHAnsi" w:eastAsiaTheme="minorEastAsia" w:hAnsiTheme="minorHAnsi" w:cstheme="minorBidi"/>
          <w:noProof/>
          <w:kern w:val="2"/>
          <w:sz w:val="24"/>
          <w:szCs w:val="24"/>
          <w:lang w:eastAsia="en-GB"/>
          <w14:ligatures w14:val="standardContextual"/>
        </w:rPr>
        <w:tab/>
      </w:r>
      <w:r>
        <w:rPr>
          <w:noProof/>
          <w:lang w:eastAsia="zh-CN"/>
        </w:rPr>
        <w:t>Type NSPAChargingInformation</w:t>
      </w:r>
      <w:r>
        <w:rPr>
          <w:noProof/>
        </w:rPr>
        <w:tab/>
      </w:r>
      <w:r>
        <w:rPr>
          <w:noProof/>
        </w:rPr>
        <w:fldChar w:fldCharType="begin" w:fldLock="1"/>
      </w:r>
      <w:r>
        <w:rPr>
          <w:noProof/>
        </w:rPr>
        <w:instrText xml:space="preserve"> PAGEREF _Toc193452697 \h </w:instrText>
      </w:r>
      <w:r>
        <w:rPr>
          <w:noProof/>
        </w:rPr>
      </w:r>
      <w:r>
        <w:rPr>
          <w:noProof/>
        </w:rPr>
        <w:fldChar w:fldCharType="separate"/>
      </w:r>
      <w:r>
        <w:rPr>
          <w:noProof/>
        </w:rPr>
        <w:t>75</w:t>
      </w:r>
      <w:r>
        <w:rPr>
          <w:noProof/>
        </w:rPr>
        <w:fldChar w:fldCharType="end"/>
      </w:r>
    </w:p>
    <w:p w14:paraId="34CC4918" w14:textId="77DF5AF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_Toc193452698 \h </w:instrText>
      </w:r>
      <w:r>
        <w:rPr>
          <w:noProof/>
        </w:rPr>
      </w:r>
      <w:r>
        <w:rPr>
          <w:noProof/>
        </w:rPr>
        <w:fldChar w:fldCharType="separate"/>
      </w:r>
      <w:r>
        <w:rPr>
          <w:noProof/>
        </w:rPr>
        <w:t>76</w:t>
      </w:r>
      <w:r>
        <w:rPr>
          <w:noProof/>
        </w:rPr>
        <w:fldChar w:fldCharType="end"/>
      </w:r>
    </w:p>
    <w:p w14:paraId="1C1CE4AE" w14:textId="72012F53"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6.1.6.2.8</w:t>
      </w:r>
      <w:r>
        <w:rPr>
          <w:rFonts w:asciiTheme="minorHAnsi" w:eastAsiaTheme="minorEastAsia" w:hAnsiTheme="minorHAnsi" w:cstheme="minorBidi"/>
          <w:noProof/>
          <w:kern w:val="2"/>
          <w:sz w:val="24"/>
          <w:szCs w:val="24"/>
          <w:lang w:eastAsia="en-GB"/>
          <w14:ligatures w14:val="standardContextual"/>
        </w:rPr>
        <w:tab/>
      </w:r>
      <w:r>
        <w:rPr>
          <w:noProof/>
          <w:lang w:eastAsia="zh-CN"/>
        </w:rPr>
        <w:t>IMS Specified Data Type</w:t>
      </w:r>
      <w:r>
        <w:rPr>
          <w:noProof/>
        </w:rPr>
        <w:tab/>
      </w:r>
      <w:r>
        <w:rPr>
          <w:noProof/>
        </w:rPr>
        <w:fldChar w:fldCharType="begin" w:fldLock="1"/>
      </w:r>
      <w:r>
        <w:rPr>
          <w:noProof/>
        </w:rPr>
        <w:instrText xml:space="preserve"> PAGEREF _Toc193452699 \h </w:instrText>
      </w:r>
      <w:r>
        <w:rPr>
          <w:noProof/>
        </w:rPr>
      </w:r>
      <w:r>
        <w:rPr>
          <w:noProof/>
        </w:rPr>
        <w:fldChar w:fldCharType="separate"/>
      </w:r>
      <w:r>
        <w:rPr>
          <w:noProof/>
        </w:rPr>
        <w:t>76</w:t>
      </w:r>
      <w:r>
        <w:rPr>
          <w:noProof/>
        </w:rPr>
        <w:fldChar w:fldCharType="end"/>
      </w:r>
    </w:p>
    <w:p w14:paraId="1B7D9B37" w14:textId="00E70403"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_Toc193452700 \h </w:instrText>
      </w:r>
      <w:r>
        <w:rPr>
          <w:noProof/>
        </w:rPr>
      </w:r>
      <w:r>
        <w:rPr>
          <w:noProof/>
        </w:rPr>
        <w:fldChar w:fldCharType="separate"/>
      </w:r>
      <w:r>
        <w:rPr>
          <w:noProof/>
        </w:rPr>
        <w:t>76</w:t>
      </w:r>
      <w:r>
        <w:rPr>
          <w:noProof/>
        </w:rPr>
        <w:fldChar w:fldCharType="end"/>
      </w:r>
    </w:p>
    <w:p w14:paraId="3CB842B4" w14:textId="4D318136"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_Toc193452701 \h </w:instrText>
      </w:r>
      <w:r>
        <w:rPr>
          <w:noProof/>
        </w:rPr>
      </w:r>
      <w:r>
        <w:rPr>
          <w:noProof/>
        </w:rPr>
        <w:fldChar w:fldCharType="separate"/>
      </w:r>
      <w:r>
        <w:rPr>
          <w:noProof/>
        </w:rPr>
        <w:t>76</w:t>
      </w:r>
      <w:r>
        <w:rPr>
          <w:noProof/>
        </w:rPr>
        <w:fldChar w:fldCharType="end"/>
      </w:r>
    </w:p>
    <w:p w14:paraId="03E3D64D" w14:textId="52E3B8B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6.1.6.2.8.3</w:t>
      </w:r>
      <w:r>
        <w:rPr>
          <w:rFonts w:asciiTheme="minorHAnsi" w:eastAsiaTheme="minorEastAsia" w:hAnsiTheme="minorHAnsi" w:cstheme="minorBidi"/>
          <w:noProof/>
          <w:kern w:val="2"/>
          <w:sz w:val="24"/>
          <w:szCs w:val="24"/>
          <w:lang w:eastAsia="en-GB"/>
          <w14:ligatures w14:val="standardContextual"/>
        </w:rPr>
        <w:tab/>
      </w:r>
      <w:r>
        <w:rPr>
          <w:noProof/>
          <w:lang w:eastAsia="zh-CN"/>
        </w:rPr>
        <w:t>Type IMSChargingInformation</w:t>
      </w:r>
      <w:r>
        <w:rPr>
          <w:noProof/>
        </w:rPr>
        <w:tab/>
      </w:r>
      <w:r>
        <w:rPr>
          <w:noProof/>
        </w:rPr>
        <w:fldChar w:fldCharType="begin" w:fldLock="1"/>
      </w:r>
      <w:r>
        <w:rPr>
          <w:noProof/>
        </w:rPr>
        <w:instrText xml:space="preserve"> PAGEREF _Toc193452702 \h </w:instrText>
      </w:r>
      <w:r>
        <w:rPr>
          <w:noProof/>
        </w:rPr>
      </w:r>
      <w:r>
        <w:rPr>
          <w:noProof/>
        </w:rPr>
        <w:fldChar w:fldCharType="separate"/>
      </w:r>
      <w:r>
        <w:rPr>
          <w:noProof/>
        </w:rPr>
        <w:t>77</w:t>
      </w:r>
      <w:r>
        <w:rPr>
          <w:noProof/>
        </w:rPr>
        <w:fldChar w:fldCharType="end"/>
      </w:r>
    </w:p>
    <w:p w14:paraId="56A0F275" w14:textId="54CB75C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6.1.6.2.8.4</w:t>
      </w:r>
      <w:r>
        <w:rPr>
          <w:rFonts w:asciiTheme="minorHAnsi" w:eastAsiaTheme="minorEastAsia" w:hAnsiTheme="minorHAnsi" w:cstheme="minorBidi"/>
          <w:noProof/>
          <w:kern w:val="2"/>
          <w:sz w:val="24"/>
          <w:szCs w:val="24"/>
          <w:lang w:eastAsia="en-GB"/>
          <w14:ligatures w14:val="standardContextual"/>
        </w:rPr>
        <w:tab/>
      </w:r>
      <w:r>
        <w:rPr>
          <w:noProof/>
          <w:lang w:eastAsia="zh-CN"/>
        </w:rPr>
        <w:t>Type SIPEventType</w:t>
      </w:r>
      <w:r>
        <w:rPr>
          <w:noProof/>
        </w:rPr>
        <w:tab/>
      </w:r>
      <w:r>
        <w:rPr>
          <w:noProof/>
        </w:rPr>
        <w:fldChar w:fldCharType="begin" w:fldLock="1"/>
      </w:r>
      <w:r>
        <w:rPr>
          <w:noProof/>
        </w:rPr>
        <w:instrText xml:space="preserve"> PAGEREF _Toc193452703 \h </w:instrText>
      </w:r>
      <w:r>
        <w:rPr>
          <w:noProof/>
        </w:rPr>
      </w:r>
      <w:r>
        <w:rPr>
          <w:noProof/>
        </w:rPr>
        <w:fldChar w:fldCharType="separate"/>
      </w:r>
      <w:r>
        <w:rPr>
          <w:noProof/>
        </w:rPr>
        <w:t>82</w:t>
      </w:r>
      <w:r>
        <w:rPr>
          <w:noProof/>
        </w:rPr>
        <w:fldChar w:fldCharType="end"/>
      </w:r>
    </w:p>
    <w:p w14:paraId="77824BF7" w14:textId="0AE0645D"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6.1.6.2.8.5</w:t>
      </w:r>
      <w:r>
        <w:rPr>
          <w:rFonts w:asciiTheme="minorHAnsi" w:eastAsiaTheme="minorEastAsia" w:hAnsiTheme="minorHAnsi" w:cstheme="minorBidi"/>
          <w:noProof/>
          <w:kern w:val="2"/>
          <w:sz w:val="24"/>
          <w:szCs w:val="24"/>
          <w:lang w:eastAsia="en-GB"/>
          <w14:ligatures w14:val="standardContextual"/>
        </w:rPr>
        <w:tab/>
      </w:r>
      <w:r>
        <w:rPr>
          <w:noProof/>
          <w:lang w:eastAsia="zh-CN"/>
        </w:rPr>
        <w:t>Type ISUPCause</w:t>
      </w:r>
      <w:r>
        <w:rPr>
          <w:noProof/>
        </w:rPr>
        <w:tab/>
      </w:r>
      <w:r>
        <w:rPr>
          <w:noProof/>
        </w:rPr>
        <w:fldChar w:fldCharType="begin" w:fldLock="1"/>
      </w:r>
      <w:r>
        <w:rPr>
          <w:noProof/>
        </w:rPr>
        <w:instrText xml:space="preserve"> PAGEREF _Toc193452704 \h </w:instrText>
      </w:r>
      <w:r>
        <w:rPr>
          <w:noProof/>
        </w:rPr>
      </w:r>
      <w:r>
        <w:rPr>
          <w:noProof/>
        </w:rPr>
        <w:fldChar w:fldCharType="separate"/>
      </w:r>
      <w:r>
        <w:rPr>
          <w:noProof/>
        </w:rPr>
        <w:t>83</w:t>
      </w:r>
      <w:r>
        <w:rPr>
          <w:noProof/>
        </w:rPr>
        <w:fldChar w:fldCharType="end"/>
      </w:r>
    </w:p>
    <w:p w14:paraId="5CA93E49" w14:textId="5649B30D"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6.1.6.2.8.6</w:t>
      </w:r>
      <w:r>
        <w:rPr>
          <w:rFonts w:asciiTheme="minorHAnsi" w:eastAsiaTheme="minorEastAsia" w:hAnsiTheme="minorHAnsi" w:cstheme="minorBidi"/>
          <w:noProof/>
          <w:kern w:val="2"/>
          <w:sz w:val="24"/>
          <w:szCs w:val="24"/>
          <w:lang w:eastAsia="en-GB"/>
          <w14:ligatures w14:val="standardContextual"/>
        </w:rPr>
        <w:tab/>
      </w:r>
      <w:r>
        <w:rPr>
          <w:noProof/>
          <w:lang w:eastAsia="zh-CN"/>
        </w:rPr>
        <w:t>Type CalledIdentityChange</w:t>
      </w:r>
      <w:r>
        <w:rPr>
          <w:noProof/>
        </w:rPr>
        <w:tab/>
      </w:r>
      <w:r>
        <w:rPr>
          <w:noProof/>
        </w:rPr>
        <w:fldChar w:fldCharType="begin" w:fldLock="1"/>
      </w:r>
      <w:r>
        <w:rPr>
          <w:noProof/>
        </w:rPr>
        <w:instrText xml:space="preserve"> PAGEREF _Toc193452705 \h </w:instrText>
      </w:r>
      <w:r>
        <w:rPr>
          <w:noProof/>
        </w:rPr>
      </w:r>
      <w:r>
        <w:rPr>
          <w:noProof/>
        </w:rPr>
        <w:fldChar w:fldCharType="separate"/>
      </w:r>
      <w:r>
        <w:rPr>
          <w:noProof/>
        </w:rPr>
        <w:t>83</w:t>
      </w:r>
      <w:r>
        <w:rPr>
          <w:noProof/>
        </w:rPr>
        <w:fldChar w:fldCharType="end"/>
      </w:r>
    </w:p>
    <w:p w14:paraId="63C76496" w14:textId="5C7A05B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6.1.6.2.8.7</w:t>
      </w:r>
      <w:r>
        <w:rPr>
          <w:rFonts w:asciiTheme="minorHAnsi" w:eastAsiaTheme="minorEastAsia" w:hAnsiTheme="minorHAnsi" w:cstheme="minorBidi"/>
          <w:noProof/>
          <w:kern w:val="2"/>
          <w:sz w:val="24"/>
          <w:szCs w:val="24"/>
          <w:lang w:eastAsia="en-GB"/>
          <w14:ligatures w14:val="standardContextual"/>
        </w:rPr>
        <w:tab/>
      </w:r>
      <w:r>
        <w:rPr>
          <w:noProof/>
          <w:lang w:eastAsia="zh-CN"/>
        </w:rPr>
        <w:t>Type InterOperatorIdentifier</w:t>
      </w:r>
      <w:r>
        <w:rPr>
          <w:noProof/>
        </w:rPr>
        <w:tab/>
      </w:r>
      <w:r>
        <w:rPr>
          <w:noProof/>
        </w:rPr>
        <w:fldChar w:fldCharType="begin" w:fldLock="1"/>
      </w:r>
      <w:r>
        <w:rPr>
          <w:noProof/>
        </w:rPr>
        <w:instrText xml:space="preserve"> PAGEREF _Toc193452706 \h </w:instrText>
      </w:r>
      <w:r>
        <w:rPr>
          <w:noProof/>
        </w:rPr>
      </w:r>
      <w:r>
        <w:rPr>
          <w:noProof/>
        </w:rPr>
        <w:fldChar w:fldCharType="separate"/>
      </w:r>
      <w:r>
        <w:rPr>
          <w:noProof/>
        </w:rPr>
        <w:t>83</w:t>
      </w:r>
      <w:r>
        <w:rPr>
          <w:noProof/>
        </w:rPr>
        <w:fldChar w:fldCharType="end"/>
      </w:r>
    </w:p>
    <w:p w14:paraId="736AC82C" w14:textId="682130FF"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6.1.6.2.8.8</w:t>
      </w:r>
      <w:r>
        <w:rPr>
          <w:rFonts w:asciiTheme="minorHAnsi" w:eastAsiaTheme="minorEastAsia" w:hAnsiTheme="minorHAnsi" w:cstheme="minorBidi"/>
          <w:noProof/>
          <w:kern w:val="2"/>
          <w:sz w:val="24"/>
          <w:szCs w:val="24"/>
          <w:lang w:eastAsia="en-GB"/>
          <w14:ligatures w14:val="standardContextual"/>
        </w:rPr>
        <w:tab/>
      </w:r>
      <w:r>
        <w:rPr>
          <w:noProof/>
          <w:lang w:eastAsia="zh-CN"/>
        </w:rPr>
        <w:t>Type EarlyMediaDescription</w:t>
      </w:r>
      <w:r>
        <w:rPr>
          <w:noProof/>
        </w:rPr>
        <w:tab/>
      </w:r>
      <w:r>
        <w:rPr>
          <w:noProof/>
        </w:rPr>
        <w:fldChar w:fldCharType="begin" w:fldLock="1"/>
      </w:r>
      <w:r>
        <w:rPr>
          <w:noProof/>
        </w:rPr>
        <w:instrText xml:space="preserve"> PAGEREF _Toc193452707 \h </w:instrText>
      </w:r>
      <w:r>
        <w:rPr>
          <w:noProof/>
        </w:rPr>
      </w:r>
      <w:r>
        <w:rPr>
          <w:noProof/>
        </w:rPr>
        <w:fldChar w:fldCharType="separate"/>
      </w:r>
      <w:r>
        <w:rPr>
          <w:noProof/>
        </w:rPr>
        <w:t>84</w:t>
      </w:r>
      <w:r>
        <w:rPr>
          <w:noProof/>
        </w:rPr>
        <w:fldChar w:fldCharType="end"/>
      </w:r>
    </w:p>
    <w:p w14:paraId="628E3F96" w14:textId="562FEF86"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6.1.6.2.8.9</w:t>
      </w:r>
      <w:r>
        <w:rPr>
          <w:rFonts w:asciiTheme="minorHAnsi" w:eastAsiaTheme="minorEastAsia" w:hAnsiTheme="minorHAnsi" w:cstheme="minorBidi"/>
          <w:noProof/>
          <w:kern w:val="2"/>
          <w:sz w:val="24"/>
          <w:szCs w:val="24"/>
          <w:lang w:eastAsia="en-GB"/>
          <w14:ligatures w14:val="standardContextual"/>
        </w:rPr>
        <w:tab/>
      </w:r>
      <w:r>
        <w:rPr>
          <w:noProof/>
          <w:lang w:eastAsia="zh-CN"/>
        </w:rPr>
        <w:t>Type SDPMediaComponent</w:t>
      </w:r>
      <w:r>
        <w:rPr>
          <w:noProof/>
        </w:rPr>
        <w:tab/>
      </w:r>
      <w:r>
        <w:rPr>
          <w:noProof/>
        </w:rPr>
        <w:fldChar w:fldCharType="begin" w:fldLock="1"/>
      </w:r>
      <w:r>
        <w:rPr>
          <w:noProof/>
        </w:rPr>
        <w:instrText xml:space="preserve"> PAGEREF _Toc193452708 \h </w:instrText>
      </w:r>
      <w:r>
        <w:rPr>
          <w:noProof/>
        </w:rPr>
      </w:r>
      <w:r>
        <w:rPr>
          <w:noProof/>
        </w:rPr>
        <w:fldChar w:fldCharType="separate"/>
      </w:r>
      <w:r>
        <w:rPr>
          <w:noProof/>
        </w:rPr>
        <w:t>84</w:t>
      </w:r>
      <w:r>
        <w:rPr>
          <w:noProof/>
        </w:rPr>
        <w:fldChar w:fldCharType="end"/>
      </w:r>
    </w:p>
    <w:p w14:paraId="062A4439" w14:textId="15ABC68E"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D37218">
        <w:rPr>
          <w:rFonts w:cs="Arial"/>
          <w:noProof/>
        </w:rPr>
        <w:t>ServerCapabilities</w:t>
      </w:r>
      <w:r>
        <w:rPr>
          <w:noProof/>
        </w:rPr>
        <w:tab/>
      </w:r>
      <w:r>
        <w:rPr>
          <w:noProof/>
        </w:rPr>
        <w:fldChar w:fldCharType="begin" w:fldLock="1"/>
      </w:r>
      <w:r>
        <w:rPr>
          <w:noProof/>
        </w:rPr>
        <w:instrText xml:space="preserve"> PAGEREF _Toc193452709 \h </w:instrText>
      </w:r>
      <w:r>
        <w:rPr>
          <w:noProof/>
        </w:rPr>
      </w:r>
      <w:r>
        <w:rPr>
          <w:noProof/>
        </w:rPr>
        <w:fldChar w:fldCharType="separate"/>
      </w:r>
      <w:r>
        <w:rPr>
          <w:noProof/>
        </w:rPr>
        <w:t>85</w:t>
      </w:r>
      <w:r>
        <w:rPr>
          <w:noProof/>
        </w:rPr>
        <w:fldChar w:fldCharType="end"/>
      </w:r>
    </w:p>
    <w:p w14:paraId="1E87F34F" w14:textId="353BB1BA"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D37218">
        <w:rPr>
          <w:rFonts w:cs="Arial"/>
          <w:noProof/>
        </w:rPr>
        <w:t>TrunkGroupID</w:t>
      </w:r>
      <w:r>
        <w:rPr>
          <w:noProof/>
        </w:rPr>
        <w:tab/>
      </w:r>
      <w:r>
        <w:rPr>
          <w:noProof/>
        </w:rPr>
        <w:fldChar w:fldCharType="begin" w:fldLock="1"/>
      </w:r>
      <w:r>
        <w:rPr>
          <w:noProof/>
        </w:rPr>
        <w:instrText xml:space="preserve"> PAGEREF _Toc193452710 \h </w:instrText>
      </w:r>
      <w:r>
        <w:rPr>
          <w:noProof/>
        </w:rPr>
      </w:r>
      <w:r>
        <w:rPr>
          <w:noProof/>
        </w:rPr>
        <w:fldChar w:fldCharType="separate"/>
      </w:r>
      <w:r>
        <w:rPr>
          <w:noProof/>
        </w:rPr>
        <w:t>85</w:t>
      </w:r>
      <w:r>
        <w:rPr>
          <w:noProof/>
        </w:rPr>
        <w:fldChar w:fldCharType="end"/>
      </w:r>
    </w:p>
    <w:p w14:paraId="608DE4CE" w14:textId="7EE1D11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D37218">
        <w:rPr>
          <w:rFonts w:cs="Arial"/>
          <w:noProof/>
        </w:rPr>
        <w:t>MessageBody</w:t>
      </w:r>
      <w:r>
        <w:rPr>
          <w:noProof/>
        </w:rPr>
        <w:tab/>
      </w:r>
      <w:r>
        <w:rPr>
          <w:noProof/>
        </w:rPr>
        <w:fldChar w:fldCharType="begin" w:fldLock="1"/>
      </w:r>
      <w:r>
        <w:rPr>
          <w:noProof/>
        </w:rPr>
        <w:instrText xml:space="preserve"> PAGEREF _Toc193452711 \h </w:instrText>
      </w:r>
      <w:r>
        <w:rPr>
          <w:noProof/>
        </w:rPr>
      </w:r>
      <w:r>
        <w:rPr>
          <w:noProof/>
        </w:rPr>
        <w:fldChar w:fldCharType="separate"/>
      </w:r>
      <w:r>
        <w:rPr>
          <w:noProof/>
        </w:rPr>
        <w:t>85</w:t>
      </w:r>
      <w:r>
        <w:rPr>
          <w:noProof/>
        </w:rPr>
        <w:fldChar w:fldCharType="end"/>
      </w:r>
    </w:p>
    <w:p w14:paraId="3E8F9B23" w14:textId="433E63FB"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D37218">
        <w:rPr>
          <w:rFonts w:cs="Arial"/>
          <w:noProof/>
        </w:rPr>
        <w:t>AccessTransferInformation</w:t>
      </w:r>
      <w:r>
        <w:rPr>
          <w:noProof/>
        </w:rPr>
        <w:tab/>
      </w:r>
      <w:r>
        <w:rPr>
          <w:noProof/>
        </w:rPr>
        <w:fldChar w:fldCharType="begin" w:fldLock="1"/>
      </w:r>
      <w:r>
        <w:rPr>
          <w:noProof/>
        </w:rPr>
        <w:instrText xml:space="preserve"> PAGEREF _Toc193452712 \h </w:instrText>
      </w:r>
      <w:r>
        <w:rPr>
          <w:noProof/>
        </w:rPr>
      </w:r>
      <w:r>
        <w:rPr>
          <w:noProof/>
        </w:rPr>
        <w:fldChar w:fldCharType="separate"/>
      </w:r>
      <w:r>
        <w:rPr>
          <w:noProof/>
        </w:rPr>
        <w:t>86</w:t>
      </w:r>
      <w:r>
        <w:rPr>
          <w:noProof/>
        </w:rPr>
        <w:fldChar w:fldCharType="end"/>
      </w:r>
    </w:p>
    <w:p w14:paraId="263F6190" w14:textId="5D1C693D"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D37218">
        <w:rPr>
          <w:rFonts w:cs="Arial"/>
          <w:noProof/>
        </w:rPr>
        <w:t>AccessNetworkInfoChange</w:t>
      </w:r>
      <w:r>
        <w:rPr>
          <w:noProof/>
        </w:rPr>
        <w:tab/>
      </w:r>
      <w:r>
        <w:rPr>
          <w:noProof/>
        </w:rPr>
        <w:fldChar w:fldCharType="begin" w:fldLock="1"/>
      </w:r>
      <w:r>
        <w:rPr>
          <w:noProof/>
        </w:rPr>
        <w:instrText xml:space="preserve"> PAGEREF _Toc193452713 \h </w:instrText>
      </w:r>
      <w:r>
        <w:rPr>
          <w:noProof/>
        </w:rPr>
      </w:r>
      <w:r>
        <w:rPr>
          <w:noProof/>
        </w:rPr>
        <w:fldChar w:fldCharType="separate"/>
      </w:r>
      <w:r>
        <w:rPr>
          <w:noProof/>
        </w:rPr>
        <w:t>86</w:t>
      </w:r>
      <w:r>
        <w:rPr>
          <w:noProof/>
        </w:rPr>
        <w:fldChar w:fldCharType="end"/>
      </w:r>
    </w:p>
    <w:p w14:paraId="688E8E9A" w14:textId="6B21ED1B"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D37218">
        <w:rPr>
          <w:rFonts w:cs="Arial"/>
          <w:noProof/>
        </w:rPr>
        <w:t>NNIInformation</w:t>
      </w:r>
      <w:r>
        <w:rPr>
          <w:noProof/>
        </w:rPr>
        <w:tab/>
      </w:r>
      <w:r>
        <w:rPr>
          <w:noProof/>
        </w:rPr>
        <w:fldChar w:fldCharType="begin" w:fldLock="1"/>
      </w:r>
      <w:r>
        <w:rPr>
          <w:noProof/>
        </w:rPr>
        <w:instrText xml:space="preserve"> PAGEREF _Toc193452714 \h </w:instrText>
      </w:r>
      <w:r>
        <w:rPr>
          <w:noProof/>
        </w:rPr>
      </w:r>
      <w:r>
        <w:rPr>
          <w:noProof/>
        </w:rPr>
        <w:fldChar w:fldCharType="separate"/>
      </w:r>
      <w:r>
        <w:rPr>
          <w:noProof/>
        </w:rPr>
        <w:t>87</w:t>
      </w:r>
      <w:r>
        <w:rPr>
          <w:noProof/>
        </w:rPr>
        <w:fldChar w:fldCharType="end"/>
      </w:r>
    </w:p>
    <w:p w14:paraId="40019A1D" w14:textId="7025103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6.1.6.2.8.16</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_Toc193452715 \h </w:instrText>
      </w:r>
      <w:r>
        <w:rPr>
          <w:noProof/>
        </w:rPr>
      </w:r>
      <w:r>
        <w:rPr>
          <w:noProof/>
        </w:rPr>
        <w:fldChar w:fldCharType="separate"/>
      </w:r>
      <w:r>
        <w:rPr>
          <w:noProof/>
        </w:rPr>
        <w:t>87</w:t>
      </w:r>
      <w:r>
        <w:rPr>
          <w:noProof/>
        </w:rPr>
        <w:fldChar w:fldCharType="end"/>
      </w:r>
    </w:p>
    <w:p w14:paraId="18822128" w14:textId="79219B07"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_Toc193452716 \h </w:instrText>
      </w:r>
      <w:r>
        <w:rPr>
          <w:noProof/>
        </w:rPr>
      </w:r>
      <w:r>
        <w:rPr>
          <w:noProof/>
        </w:rPr>
        <w:fldChar w:fldCharType="separate"/>
      </w:r>
      <w:r>
        <w:rPr>
          <w:noProof/>
        </w:rPr>
        <w:t>87</w:t>
      </w:r>
      <w:r>
        <w:rPr>
          <w:noProof/>
        </w:rPr>
        <w:fldChar w:fldCharType="end"/>
      </w:r>
    </w:p>
    <w:p w14:paraId="533EAE1B" w14:textId="16BA995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_Toc193452717 \h </w:instrText>
      </w:r>
      <w:r>
        <w:rPr>
          <w:noProof/>
        </w:rPr>
      </w:r>
      <w:r>
        <w:rPr>
          <w:noProof/>
        </w:rPr>
        <w:fldChar w:fldCharType="separate"/>
      </w:r>
      <w:r>
        <w:rPr>
          <w:noProof/>
        </w:rPr>
        <w:t>87</w:t>
      </w:r>
      <w:r>
        <w:rPr>
          <w:noProof/>
        </w:rPr>
        <w:fldChar w:fldCharType="end"/>
      </w:r>
    </w:p>
    <w:p w14:paraId="26AA32F4" w14:textId="16AD466C"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Announcement Specified Data Type</w:t>
      </w:r>
      <w:r>
        <w:rPr>
          <w:noProof/>
        </w:rPr>
        <w:tab/>
      </w:r>
      <w:r>
        <w:rPr>
          <w:noProof/>
        </w:rPr>
        <w:fldChar w:fldCharType="begin" w:fldLock="1"/>
      </w:r>
      <w:r>
        <w:rPr>
          <w:noProof/>
        </w:rPr>
        <w:instrText xml:space="preserve"> PAGEREF _Toc193452718 \h </w:instrText>
      </w:r>
      <w:r>
        <w:rPr>
          <w:noProof/>
        </w:rPr>
      </w:r>
      <w:r>
        <w:rPr>
          <w:noProof/>
        </w:rPr>
        <w:fldChar w:fldCharType="separate"/>
      </w:r>
      <w:r>
        <w:rPr>
          <w:noProof/>
        </w:rPr>
        <w:t>88</w:t>
      </w:r>
      <w:r>
        <w:rPr>
          <w:noProof/>
        </w:rPr>
        <w:fldChar w:fldCharType="end"/>
      </w:r>
    </w:p>
    <w:p w14:paraId="6A7178C1" w14:textId="20A74517"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6.1.6.2.9.1</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_Toc193452719 \h </w:instrText>
      </w:r>
      <w:r>
        <w:rPr>
          <w:noProof/>
        </w:rPr>
      </w:r>
      <w:r>
        <w:rPr>
          <w:noProof/>
        </w:rPr>
        <w:fldChar w:fldCharType="separate"/>
      </w:r>
      <w:r>
        <w:rPr>
          <w:noProof/>
        </w:rPr>
        <w:t>88</w:t>
      </w:r>
      <w:r>
        <w:rPr>
          <w:noProof/>
        </w:rPr>
        <w:fldChar w:fldCharType="end"/>
      </w:r>
    </w:p>
    <w:p w14:paraId="1E327435" w14:textId="276DA6A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6.1.6.2.9.2</w:t>
      </w:r>
      <w:r>
        <w:rPr>
          <w:rFonts w:asciiTheme="minorHAnsi" w:eastAsiaTheme="minorEastAsia" w:hAnsiTheme="minorHAnsi" w:cstheme="minorBidi"/>
          <w:noProof/>
          <w:kern w:val="2"/>
          <w:sz w:val="24"/>
          <w:szCs w:val="24"/>
          <w:lang w:eastAsia="en-GB"/>
          <w14:ligatures w14:val="standardContextual"/>
        </w:rPr>
        <w:tab/>
      </w:r>
      <w:r>
        <w:rPr>
          <w:noProof/>
          <w:lang w:eastAsia="zh-CN"/>
        </w:rPr>
        <w:t>Type AnnouncementInformation</w:t>
      </w:r>
      <w:r>
        <w:rPr>
          <w:noProof/>
        </w:rPr>
        <w:tab/>
      </w:r>
      <w:r>
        <w:rPr>
          <w:noProof/>
        </w:rPr>
        <w:fldChar w:fldCharType="begin" w:fldLock="1"/>
      </w:r>
      <w:r>
        <w:rPr>
          <w:noProof/>
        </w:rPr>
        <w:instrText xml:space="preserve"> PAGEREF _Toc193452720 \h </w:instrText>
      </w:r>
      <w:r>
        <w:rPr>
          <w:noProof/>
        </w:rPr>
      </w:r>
      <w:r>
        <w:rPr>
          <w:noProof/>
        </w:rPr>
        <w:fldChar w:fldCharType="separate"/>
      </w:r>
      <w:r>
        <w:rPr>
          <w:noProof/>
        </w:rPr>
        <w:t>89</w:t>
      </w:r>
      <w:r>
        <w:rPr>
          <w:noProof/>
        </w:rPr>
        <w:fldChar w:fldCharType="end"/>
      </w:r>
    </w:p>
    <w:p w14:paraId="10A0E4E8" w14:textId="12950B3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_Toc193452721 \h </w:instrText>
      </w:r>
      <w:r>
        <w:rPr>
          <w:noProof/>
        </w:rPr>
      </w:r>
      <w:r>
        <w:rPr>
          <w:noProof/>
        </w:rPr>
        <w:fldChar w:fldCharType="separate"/>
      </w:r>
      <w:r>
        <w:rPr>
          <w:noProof/>
        </w:rPr>
        <w:t>90</w:t>
      </w:r>
      <w:r>
        <w:rPr>
          <w:noProof/>
        </w:rPr>
        <w:fldChar w:fldCharType="end"/>
      </w:r>
    </w:p>
    <w:p w14:paraId="077A4EFC" w14:textId="01D5FE5A"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6.1.6.2.10</w:t>
      </w:r>
      <w:r>
        <w:rPr>
          <w:rFonts w:asciiTheme="minorHAnsi" w:eastAsiaTheme="minorEastAsia" w:hAnsiTheme="minorHAnsi" w:cstheme="minorBidi"/>
          <w:noProof/>
          <w:kern w:val="2"/>
          <w:sz w:val="24"/>
          <w:szCs w:val="24"/>
          <w:lang w:eastAsia="en-GB"/>
          <w14:ligatures w14:val="standardContextual"/>
        </w:rPr>
        <w:tab/>
      </w:r>
      <w:r>
        <w:rPr>
          <w:noProof/>
          <w:lang w:eastAsia="zh-CN"/>
        </w:rPr>
        <w:t>MMTel Specified Data Type</w:t>
      </w:r>
      <w:r>
        <w:rPr>
          <w:noProof/>
        </w:rPr>
        <w:tab/>
      </w:r>
      <w:r>
        <w:rPr>
          <w:noProof/>
        </w:rPr>
        <w:fldChar w:fldCharType="begin" w:fldLock="1"/>
      </w:r>
      <w:r>
        <w:rPr>
          <w:noProof/>
        </w:rPr>
        <w:instrText xml:space="preserve"> PAGEREF _Toc193452722 \h </w:instrText>
      </w:r>
      <w:r>
        <w:rPr>
          <w:noProof/>
        </w:rPr>
      </w:r>
      <w:r>
        <w:rPr>
          <w:noProof/>
        </w:rPr>
        <w:fldChar w:fldCharType="separate"/>
      </w:r>
      <w:r>
        <w:rPr>
          <w:noProof/>
        </w:rPr>
        <w:t>90</w:t>
      </w:r>
      <w:r>
        <w:rPr>
          <w:noProof/>
        </w:rPr>
        <w:fldChar w:fldCharType="end"/>
      </w:r>
    </w:p>
    <w:p w14:paraId="7A34BD96" w14:textId="12B7B1C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_Toc193452723 \h </w:instrText>
      </w:r>
      <w:r>
        <w:rPr>
          <w:noProof/>
        </w:rPr>
      </w:r>
      <w:r>
        <w:rPr>
          <w:noProof/>
        </w:rPr>
        <w:fldChar w:fldCharType="separate"/>
      </w:r>
      <w:r>
        <w:rPr>
          <w:noProof/>
        </w:rPr>
        <w:t>90</w:t>
      </w:r>
      <w:r>
        <w:rPr>
          <w:noProof/>
        </w:rPr>
        <w:fldChar w:fldCharType="end"/>
      </w:r>
    </w:p>
    <w:p w14:paraId="545A0B7E" w14:textId="0834A5D1"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_Toc193452724 \h </w:instrText>
      </w:r>
      <w:r>
        <w:rPr>
          <w:noProof/>
        </w:rPr>
      </w:r>
      <w:r>
        <w:rPr>
          <w:noProof/>
        </w:rPr>
        <w:fldChar w:fldCharType="separate"/>
      </w:r>
      <w:r>
        <w:rPr>
          <w:noProof/>
        </w:rPr>
        <w:t>90</w:t>
      </w:r>
      <w:r>
        <w:rPr>
          <w:noProof/>
        </w:rPr>
        <w:fldChar w:fldCharType="end"/>
      </w:r>
    </w:p>
    <w:p w14:paraId="1D77BF1C" w14:textId="7ADFD230"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6.1.6.2.10.3</w:t>
      </w:r>
      <w:r>
        <w:rPr>
          <w:rFonts w:asciiTheme="minorHAnsi" w:eastAsiaTheme="minorEastAsia" w:hAnsiTheme="minorHAnsi" w:cstheme="minorBidi"/>
          <w:noProof/>
          <w:kern w:val="2"/>
          <w:sz w:val="24"/>
          <w:szCs w:val="24"/>
          <w:lang w:eastAsia="en-GB"/>
          <w14:ligatures w14:val="standardContextual"/>
        </w:rPr>
        <w:tab/>
      </w:r>
      <w:r>
        <w:rPr>
          <w:noProof/>
          <w:lang w:eastAsia="zh-CN"/>
        </w:rPr>
        <w:t>Type MMTelChargingInformation</w:t>
      </w:r>
      <w:r>
        <w:rPr>
          <w:noProof/>
        </w:rPr>
        <w:tab/>
      </w:r>
      <w:r>
        <w:rPr>
          <w:noProof/>
        </w:rPr>
        <w:fldChar w:fldCharType="begin" w:fldLock="1"/>
      </w:r>
      <w:r>
        <w:rPr>
          <w:noProof/>
        </w:rPr>
        <w:instrText xml:space="preserve"> PAGEREF _Toc193452725 \h </w:instrText>
      </w:r>
      <w:r>
        <w:rPr>
          <w:noProof/>
        </w:rPr>
      </w:r>
      <w:r>
        <w:rPr>
          <w:noProof/>
        </w:rPr>
        <w:fldChar w:fldCharType="separate"/>
      </w:r>
      <w:r>
        <w:rPr>
          <w:noProof/>
        </w:rPr>
        <w:t>90</w:t>
      </w:r>
      <w:r>
        <w:rPr>
          <w:noProof/>
        </w:rPr>
        <w:fldChar w:fldCharType="end"/>
      </w:r>
    </w:p>
    <w:p w14:paraId="15EB62F3" w14:textId="11AD229C"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_Toc193452726 \h </w:instrText>
      </w:r>
      <w:r>
        <w:rPr>
          <w:noProof/>
        </w:rPr>
      </w:r>
      <w:r>
        <w:rPr>
          <w:noProof/>
        </w:rPr>
        <w:fldChar w:fldCharType="separate"/>
      </w:r>
      <w:r>
        <w:rPr>
          <w:noProof/>
        </w:rPr>
        <w:t>91</w:t>
      </w:r>
      <w:r>
        <w:rPr>
          <w:noProof/>
        </w:rPr>
        <w:fldChar w:fldCharType="end"/>
      </w:r>
    </w:p>
    <w:p w14:paraId="023FCC96" w14:textId="5450CFAC"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Specified Data Type</w:t>
      </w:r>
      <w:r>
        <w:rPr>
          <w:noProof/>
        </w:rPr>
        <w:tab/>
      </w:r>
      <w:r>
        <w:rPr>
          <w:noProof/>
        </w:rPr>
        <w:fldChar w:fldCharType="begin" w:fldLock="1"/>
      </w:r>
      <w:r>
        <w:rPr>
          <w:noProof/>
        </w:rPr>
        <w:instrText xml:space="preserve"> PAGEREF _Toc193452727 \h </w:instrText>
      </w:r>
      <w:r>
        <w:rPr>
          <w:noProof/>
        </w:rPr>
      </w:r>
      <w:r>
        <w:rPr>
          <w:noProof/>
        </w:rPr>
        <w:fldChar w:fldCharType="separate"/>
      </w:r>
      <w:r>
        <w:rPr>
          <w:noProof/>
        </w:rPr>
        <w:t>91</w:t>
      </w:r>
      <w:r>
        <w:rPr>
          <w:noProof/>
        </w:rPr>
        <w:fldChar w:fldCharType="end"/>
      </w:r>
    </w:p>
    <w:p w14:paraId="649854D5" w14:textId="2764AFC3"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_Toc193452728 \h </w:instrText>
      </w:r>
      <w:r>
        <w:rPr>
          <w:noProof/>
        </w:rPr>
      </w:r>
      <w:r>
        <w:rPr>
          <w:noProof/>
        </w:rPr>
        <w:fldChar w:fldCharType="separate"/>
      </w:r>
      <w:r>
        <w:rPr>
          <w:noProof/>
        </w:rPr>
        <w:t>91</w:t>
      </w:r>
      <w:r>
        <w:rPr>
          <w:noProof/>
        </w:rPr>
        <w:fldChar w:fldCharType="end"/>
      </w:r>
    </w:p>
    <w:p w14:paraId="42FB4E04" w14:textId="3C7DE636"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_Toc193452729 \h </w:instrText>
      </w:r>
      <w:r>
        <w:rPr>
          <w:noProof/>
        </w:rPr>
      </w:r>
      <w:r>
        <w:rPr>
          <w:noProof/>
        </w:rPr>
        <w:fldChar w:fldCharType="separate"/>
      </w:r>
      <w:r>
        <w:rPr>
          <w:noProof/>
        </w:rPr>
        <w:t>92</w:t>
      </w:r>
      <w:r>
        <w:rPr>
          <w:noProof/>
        </w:rPr>
        <w:fldChar w:fldCharType="end"/>
      </w:r>
    </w:p>
    <w:p w14:paraId="3DECC9BE" w14:textId="2C9479BE"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_Toc193452730 \h </w:instrText>
      </w:r>
      <w:r>
        <w:rPr>
          <w:noProof/>
        </w:rPr>
      </w:r>
      <w:r>
        <w:rPr>
          <w:noProof/>
        </w:rPr>
        <w:fldChar w:fldCharType="separate"/>
      </w:r>
      <w:r>
        <w:rPr>
          <w:noProof/>
        </w:rPr>
        <w:t>92</w:t>
      </w:r>
      <w:r>
        <w:rPr>
          <w:noProof/>
        </w:rPr>
        <w:fldChar w:fldCharType="end"/>
      </w:r>
    </w:p>
    <w:p w14:paraId="40045324" w14:textId="6E539A5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_Toc193452731 \h </w:instrText>
      </w:r>
      <w:r>
        <w:rPr>
          <w:noProof/>
        </w:rPr>
      </w:r>
      <w:r>
        <w:rPr>
          <w:noProof/>
        </w:rPr>
        <w:fldChar w:fldCharType="separate"/>
      </w:r>
      <w:r>
        <w:rPr>
          <w:noProof/>
        </w:rPr>
        <w:t>92</w:t>
      </w:r>
      <w:r>
        <w:rPr>
          <w:noProof/>
        </w:rPr>
        <w:fldChar w:fldCharType="end"/>
      </w:r>
    </w:p>
    <w:p w14:paraId="00F6731C" w14:textId="5E70CBB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_Toc193452732 \h </w:instrText>
      </w:r>
      <w:r>
        <w:rPr>
          <w:noProof/>
        </w:rPr>
      </w:r>
      <w:r>
        <w:rPr>
          <w:noProof/>
        </w:rPr>
        <w:fldChar w:fldCharType="separate"/>
      </w:r>
      <w:r>
        <w:rPr>
          <w:noProof/>
        </w:rPr>
        <w:t>92</w:t>
      </w:r>
      <w:r>
        <w:rPr>
          <w:noProof/>
        </w:rPr>
        <w:fldChar w:fldCharType="end"/>
      </w:r>
    </w:p>
    <w:p w14:paraId="09AAA349" w14:textId="402D238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_Toc193452733 \h </w:instrText>
      </w:r>
      <w:r>
        <w:rPr>
          <w:noProof/>
        </w:rPr>
      </w:r>
      <w:r>
        <w:rPr>
          <w:noProof/>
        </w:rPr>
        <w:fldChar w:fldCharType="separate"/>
      </w:r>
      <w:r>
        <w:rPr>
          <w:noProof/>
        </w:rPr>
        <w:t>93</w:t>
      </w:r>
      <w:r>
        <w:rPr>
          <w:noProof/>
        </w:rPr>
        <w:fldChar w:fldCharType="end"/>
      </w:r>
    </w:p>
    <w:p w14:paraId="7246DE24" w14:textId="7473D287"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_Toc193452734 \h </w:instrText>
      </w:r>
      <w:r>
        <w:rPr>
          <w:noProof/>
        </w:rPr>
      </w:r>
      <w:r>
        <w:rPr>
          <w:noProof/>
        </w:rPr>
        <w:fldChar w:fldCharType="separate"/>
      </w:r>
      <w:r>
        <w:rPr>
          <w:noProof/>
        </w:rPr>
        <w:t>93</w:t>
      </w:r>
      <w:r>
        <w:rPr>
          <w:noProof/>
        </w:rPr>
        <w:fldChar w:fldCharType="end"/>
      </w:r>
    </w:p>
    <w:p w14:paraId="23C50061" w14:textId="43A7952E"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6.1.6.2.11.8</w:t>
      </w:r>
      <w:r>
        <w:rPr>
          <w:rFonts w:asciiTheme="minorHAnsi" w:eastAsiaTheme="minorEastAsia" w:hAnsiTheme="minorHAnsi" w:cstheme="minorBidi"/>
          <w:noProof/>
          <w:kern w:val="2"/>
          <w:sz w:val="24"/>
          <w:szCs w:val="24"/>
          <w:lang w:eastAsia="en-GB"/>
          <w14:ligatures w14:val="standardContextual"/>
        </w:rPr>
        <w:tab/>
      </w:r>
      <w:r>
        <w:rPr>
          <w:noProof/>
          <w:lang w:eastAsia="zh-CN"/>
        </w:rPr>
        <w:t>Type Prose</w:t>
      </w:r>
      <w:r>
        <w:rPr>
          <w:noProof/>
        </w:rPr>
        <w:t>ChargingInformation</w:t>
      </w:r>
      <w:r>
        <w:rPr>
          <w:noProof/>
        </w:rPr>
        <w:tab/>
      </w:r>
      <w:r>
        <w:rPr>
          <w:noProof/>
        </w:rPr>
        <w:fldChar w:fldCharType="begin" w:fldLock="1"/>
      </w:r>
      <w:r>
        <w:rPr>
          <w:noProof/>
        </w:rPr>
        <w:instrText xml:space="preserve"> PAGEREF _Toc193452735 \h </w:instrText>
      </w:r>
      <w:r>
        <w:rPr>
          <w:noProof/>
        </w:rPr>
      </w:r>
      <w:r>
        <w:rPr>
          <w:noProof/>
        </w:rPr>
        <w:fldChar w:fldCharType="separate"/>
      </w:r>
      <w:r>
        <w:rPr>
          <w:noProof/>
        </w:rPr>
        <w:t>94</w:t>
      </w:r>
      <w:r>
        <w:rPr>
          <w:noProof/>
        </w:rPr>
        <w:fldChar w:fldCharType="end"/>
      </w:r>
    </w:p>
    <w:p w14:paraId="57AC5DAE" w14:textId="4364716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6.1.6.2.11.9</w:t>
      </w:r>
      <w:r>
        <w:rPr>
          <w:rFonts w:asciiTheme="minorHAnsi" w:eastAsiaTheme="minorEastAsia" w:hAnsiTheme="minorHAnsi" w:cstheme="minorBidi"/>
          <w:noProof/>
          <w:kern w:val="2"/>
          <w:sz w:val="24"/>
          <w:szCs w:val="24"/>
          <w:lang w:eastAsia="en-GB"/>
          <w14:ligatures w14:val="standardContextual"/>
        </w:rPr>
        <w:tab/>
      </w:r>
      <w:r>
        <w:rPr>
          <w:noProof/>
          <w:lang w:eastAsia="zh-CN"/>
        </w:rPr>
        <w:t>Type PFIContainerInformation</w:t>
      </w:r>
      <w:r>
        <w:rPr>
          <w:noProof/>
        </w:rPr>
        <w:tab/>
      </w:r>
      <w:r>
        <w:rPr>
          <w:noProof/>
        </w:rPr>
        <w:fldChar w:fldCharType="begin" w:fldLock="1"/>
      </w:r>
      <w:r>
        <w:rPr>
          <w:noProof/>
        </w:rPr>
        <w:instrText xml:space="preserve"> PAGEREF _Toc193452736 \h </w:instrText>
      </w:r>
      <w:r>
        <w:rPr>
          <w:noProof/>
        </w:rPr>
      </w:r>
      <w:r>
        <w:rPr>
          <w:noProof/>
        </w:rPr>
        <w:fldChar w:fldCharType="separate"/>
      </w:r>
      <w:r>
        <w:rPr>
          <w:noProof/>
        </w:rPr>
        <w:t>96</w:t>
      </w:r>
      <w:r>
        <w:rPr>
          <w:noProof/>
        </w:rPr>
        <w:fldChar w:fldCharType="end"/>
      </w:r>
    </w:p>
    <w:p w14:paraId="0A92D141" w14:textId="14D3B0BF"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_Toc193452737 \h </w:instrText>
      </w:r>
      <w:r>
        <w:rPr>
          <w:noProof/>
        </w:rPr>
      </w:r>
      <w:r>
        <w:rPr>
          <w:noProof/>
        </w:rPr>
        <w:fldChar w:fldCharType="separate"/>
      </w:r>
      <w:r>
        <w:rPr>
          <w:noProof/>
        </w:rPr>
        <w:t>97</w:t>
      </w:r>
      <w:r>
        <w:rPr>
          <w:noProof/>
        </w:rPr>
        <w:fldChar w:fldCharType="end"/>
      </w:r>
    </w:p>
    <w:p w14:paraId="3D725373" w14:textId="79620226"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_Toc193452738 \h </w:instrText>
      </w:r>
      <w:r>
        <w:rPr>
          <w:noProof/>
        </w:rPr>
      </w:r>
      <w:r>
        <w:rPr>
          <w:noProof/>
        </w:rPr>
        <w:fldChar w:fldCharType="separate"/>
      </w:r>
      <w:r>
        <w:rPr>
          <w:noProof/>
        </w:rPr>
        <w:t>97</w:t>
      </w:r>
      <w:r>
        <w:rPr>
          <w:noProof/>
        </w:rPr>
        <w:fldChar w:fldCharType="end"/>
      </w:r>
    </w:p>
    <w:p w14:paraId="65F83C64" w14:textId="08A82724"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_Toc193452739 \h </w:instrText>
      </w:r>
      <w:r>
        <w:rPr>
          <w:noProof/>
        </w:rPr>
      </w:r>
      <w:r>
        <w:rPr>
          <w:noProof/>
        </w:rPr>
        <w:fldChar w:fldCharType="separate"/>
      </w:r>
      <w:r>
        <w:rPr>
          <w:noProof/>
        </w:rPr>
        <w:t>97</w:t>
      </w:r>
      <w:r>
        <w:rPr>
          <w:noProof/>
        </w:rPr>
        <w:fldChar w:fldCharType="end"/>
      </w:r>
    </w:p>
    <w:p w14:paraId="7F31AB74" w14:textId="1E8245D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_Toc193452740 \h </w:instrText>
      </w:r>
      <w:r>
        <w:rPr>
          <w:noProof/>
        </w:rPr>
      </w:r>
      <w:r>
        <w:rPr>
          <w:noProof/>
        </w:rPr>
        <w:fldChar w:fldCharType="separate"/>
      </w:r>
      <w:r>
        <w:rPr>
          <w:noProof/>
        </w:rPr>
        <w:t>98</w:t>
      </w:r>
      <w:r>
        <w:rPr>
          <w:noProof/>
        </w:rPr>
        <w:fldChar w:fldCharType="end"/>
      </w:r>
    </w:p>
    <w:p w14:paraId="2F8B8D42" w14:textId="733AFC21"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EdgeInfrastructureUsageChargingInformation</w:t>
      </w:r>
      <w:r>
        <w:rPr>
          <w:noProof/>
        </w:rPr>
        <w:tab/>
      </w:r>
      <w:r>
        <w:rPr>
          <w:noProof/>
        </w:rPr>
        <w:fldChar w:fldCharType="begin" w:fldLock="1"/>
      </w:r>
      <w:r>
        <w:rPr>
          <w:noProof/>
        </w:rPr>
        <w:instrText xml:space="preserve"> PAGEREF _Toc193452741 \h </w:instrText>
      </w:r>
      <w:r>
        <w:rPr>
          <w:noProof/>
        </w:rPr>
      </w:r>
      <w:r>
        <w:rPr>
          <w:noProof/>
        </w:rPr>
        <w:fldChar w:fldCharType="separate"/>
      </w:r>
      <w:r>
        <w:rPr>
          <w:noProof/>
        </w:rPr>
        <w:t>99</w:t>
      </w:r>
      <w:r>
        <w:rPr>
          <w:noProof/>
        </w:rPr>
        <w:fldChar w:fldCharType="end"/>
      </w:r>
    </w:p>
    <w:p w14:paraId="17B6EA3B" w14:textId="19699BA6"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EASDeploymentChargingInformation</w:t>
      </w:r>
      <w:r>
        <w:rPr>
          <w:noProof/>
        </w:rPr>
        <w:tab/>
      </w:r>
      <w:r>
        <w:rPr>
          <w:noProof/>
        </w:rPr>
        <w:fldChar w:fldCharType="begin" w:fldLock="1"/>
      </w:r>
      <w:r>
        <w:rPr>
          <w:noProof/>
        </w:rPr>
        <w:instrText xml:space="preserve"> PAGEREF _Toc193452742 \h </w:instrText>
      </w:r>
      <w:r>
        <w:rPr>
          <w:noProof/>
        </w:rPr>
      </w:r>
      <w:r>
        <w:rPr>
          <w:noProof/>
        </w:rPr>
        <w:fldChar w:fldCharType="separate"/>
      </w:r>
      <w:r>
        <w:rPr>
          <w:noProof/>
        </w:rPr>
        <w:t>100</w:t>
      </w:r>
      <w:r>
        <w:rPr>
          <w:noProof/>
        </w:rPr>
        <w:fldChar w:fldCharType="end"/>
      </w:r>
    </w:p>
    <w:p w14:paraId="5F449753" w14:textId="5AFB6213"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EASRequirements</w:t>
      </w:r>
      <w:r>
        <w:rPr>
          <w:noProof/>
        </w:rPr>
        <w:tab/>
      </w:r>
      <w:r>
        <w:rPr>
          <w:noProof/>
        </w:rPr>
        <w:fldChar w:fldCharType="begin" w:fldLock="1"/>
      </w:r>
      <w:r>
        <w:rPr>
          <w:noProof/>
        </w:rPr>
        <w:instrText xml:space="preserve"> PAGEREF _Toc193452743 \h </w:instrText>
      </w:r>
      <w:r>
        <w:rPr>
          <w:noProof/>
        </w:rPr>
      </w:r>
      <w:r>
        <w:rPr>
          <w:noProof/>
        </w:rPr>
        <w:fldChar w:fldCharType="separate"/>
      </w:r>
      <w:r>
        <w:rPr>
          <w:noProof/>
        </w:rPr>
        <w:t>100</w:t>
      </w:r>
      <w:r>
        <w:rPr>
          <w:noProof/>
        </w:rPr>
        <w:fldChar w:fldCharType="end"/>
      </w:r>
    </w:p>
    <w:p w14:paraId="656E2657" w14:textId="7C1335DC"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6.1.6.2.13</w:t>
      </w:r>
      <w:r>
        <w:rPr>
          <w:rFonts w:asciiTheme="minorHAnsi" w:eastAsiaTheme="minorEastAsia" w:hAnsiTheme="minorHAnsi" w:cstheme="minorBidi"/>
          <w:noProof/>
          <w:kern w:val="2"/>
          <w:sz w:val="24"/>
          <w:szCs w:val="24"/>
          <w:lang w:eastAsia="en-GB"/>
          <w14:ligatures w14:val="standardContextual"/>
        </w:rPr>
        <w:tab/>
      </w:r>
      <w:r>
        <w:rPr>
          <w:noProof/>
          <w:lang w:eastAsia="zh-CN"/>
        </w:rPr>
        <w:t>MMS Specified Data Type</w:t>
      </w:r>
      <w:r>
        <w:rPr>
          <w:noProof/>
        </w:rPr>
        <w:tab/>
      </w:r>
      <w:r>
        <w:rPr>
          <w:noProof/>
        </w:rPr>
        <w:fldChar w:fldCharType="begin" w:fldLock="1"/>
      </w:r>
      <w:r>
        <w:rPr>
          <w:noProof/>
        </w:rPr>
        <w:instrText xml:space="preserve"> PAGEREF _Toc193452744 \h </w:instrText>
      </w:r>
      <w:r>
        <w:rPr>
          <w:noProof/>
        </w:rPr>
      </w:r>
      <w:r>
        <w:rPr>
          <w:noProof/>
        </w:rPr>
        <w:fldChar w:fldCharType="separate"/>
      </w:r>
      <w:r>
        <w:rPr>
          <w:noProof/>
        </w:rPr>
        <w:t>101</w:t>
      </w:r>
      <w:r>
        <w:rPr>
          <w:noProof/>
        </w:rPr>
        <w:fldChar w:fldCharType="end"/>
      </w:r>
    </w:p>
    <w:p w14:paraId="4DC1B39E" w14:textId="44590A7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_Toc193452745 \h </w:instrText>
      </w:r>
      <w:r>
        <w:rPr>
          <w:noProof/>
        </w:rPr>
      </w:r>
      <w:r>
        <w:rPr>
          <w:noProof/>
        </w:rPr>
        <w:fldChar w:fldCharType="separate"/>
      </w:r>
      <w:r>
        <w:rPr>
          <w:noProof/>
        </w:rPr>
        <w:t>101</w:t>
      </w:r>
      <w:r>
        <w:rPr>
          <w:noProof/>
        </w:rPr>
        <w:fldChar w:fldCharType="end"/>
      </w:r>
    </w:p>
    <w:p w14:paraId="1B149057" w14:textId="4A7FEDF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6.1.6.2.13.2</w:t>
      </w:r>
      <w:r>
        <w:rPr>
          <w:rFonts w:asciiTheme="minorHAnsi" w:eastAsiaTheme="minorEastAsia" w:hAnsiTheme="minorHAnsi" w:cstheme="minorBidi"/>
          <w:noProof/>
          <w:kern w:val="2"/>
          <w:sz w:val="24"/>
          <w:szCs w:val="24"/>
          <w:lang w:eastAsia="en-GB"/>
          <w14:ligatures w14:val="standardContextual"/>
        </w:rPr>
        <w:tab/>
      </w:r>
      <w:r>
        <w:rPr>
          <w:noProof/>
          <w:lang w:eastAsia="zh-CN"/>
        </w:rPr>
        <w:t>Type MMSChargingInformation</w:t>
      </w:r>
      <w:r>
        <w:rPr>
          <w:noProof/>
        </w:rPr>
        <w:tab/>
      </w:r>
      <w:r>
        <w:rPr>
          <w:noProof/>
        </w:rPr>
        <w:fldChar w:fldCharType="begin" w:fldLock="1"/>
      </w:r>
      <w:r>
        <w:rPr>
          <w:noProof/>
        </w:rPr>
        <w:instrText xml:space="preserve"> PAGEREF _Toc193452746 \h </w:instrText>
      </w:r>
      <w:r>
        <w:rPr>
          <w:noProof/>
        </w:rPr>
      </w:r>
      <w:r>
        <w:rPr>
          <w:noProof/>
        </w:rPr>
        <w:fldChar w:fldCharType="separate"/>
      </w:r>
      <w:r>
        <w:rPr>
          <w:noProof/>
        </w:rPr>
        <w:t>102</w:t>
      </w:r>
      <w:r>
        <w:rPr>
          <w:noProof/>
        </w:rPr>
        <w:fldChar w:fldCharType="end"/>
      </w:r>
    </w:p>
    <w:p w14:paraId="7EF20835" w14:textId="2F579A7A"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6.1.6.2.13.3</w:t>
      </w:r>
      <w:r>
        <w:rPr>
          <w:rFonts w:asciiTheme="minorHAnsi" w:eastAsiaTheme="minorEastAsia" w:hAnsiTheme="minorHAnsi" w:cstheme="minorBidi"/>
          <w:noProof/>
          <w:kern w:val="2"/>
          <w:sz w:val="24"/>
          <w:szCs w:val="24"/>
          <w:lang w:eastAsia="en-GB"/>
          <w14:ligatures w14:val="standardContextual"/>
        </w:rPr>
        <w:tab/>
      </w:r>
      <w:r>
        <w:rPr>
          <w:noProof/>
          <w:lang w:eastAsia="zh-CN"/>
        </w:rPr>
        <w:t>Type MM</w:t>
      </w:r>
      <w:r>
        <w:rPr>
          <w:noProof/>
        </w:rPr>
        <w:t>OriginatorInfo</w:t>
      </w:r>
      <w:r>
        <w:rPr>
          <w:noProof/>
        </w:rPr>
        <w:tab/>
      </w:r>
      <w:r>
        <w:rPr>
          <w:noProof/>
        </w:rPr>
        <w:fldChar w:fldCharType="begin" w:fldLock="1"/>
      </w:r>
      <w:r>
        <w:rPr>
          <w:noProof/>
        </w:rPr>
        <w:instrText xml:space="preserve"> PAGEREF _Toc193452747 \h </w:instrText>
      </w:r>
      <w:r>
        <w:rPr>
          <w:noProof/>
        </w:rPr>
      </w:r>
      <w:r>
        <w:rPr>
          <w:noProof/>
        </w:rPr>
        <w:fldChar w:fldCharType="separate"/>
      </w:r>
      <w:r>
        <w:rPr>
          <w:noProof/>
        </w:rPr>
        <w:t>103</w:t>
      </w:r>
      <w:r>
        <w:rPr>
          <w:noProof/>
        </w:rPr>
        <w:fldChar w:fldCharType="end"/>
      </w:r>
    </w:p>
    <w:p w14:paraId="2631D8B5" w14:textId="2322BFC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6.1.6.2.13.4</w:t>
      </w:r>
      <w:r>
        <w:rPr>
          <w:rFonts w:asciiTheme="minorHAnsi" w:eastAsiaTheme="minorEastAsia" w:hAnsiTheme="minorHAnsi" w:cstheme="minorBidi"/>
          <w:noProof/>
          <w:kern w:val="2"/>
          <w:sz w:val="24"/>
          <w:szCs w:val="24"/>
          <w:lang w:eastAsia="en-GB"/>
          <w14:ligatures w14:val="standardContextual"/>
        </w:rPr>
        <w:tab/>
      </w:r>
      <w:r>
        <w:rPr>
          <w:noProof/>
          <w:lang w:eastAsia="zh-CN"/>
        </w:rPr>
        <w:t>Type MM</w:t>
      </w:r>
      <w:r>
        <w:rPr>
          <w:noProof/>
        </w:rPr>
        <w:t>RecipientInfo</w:t>
      </w:r>
      <w:r>
        <w:rPr>
          <w:noProof/>
        </w:rPr>
        <w:tab/>
      </w:r>
      <w:r>
        <w:rPr>
          <w:noProof/>
        </w:rPr>
        <w:fldChar w:fldCharType="begin" w:fldLock="1"/>
      </w:r>
      <w:r>
        <w:rPr>
          <w:noProof/>
        </w:rPr>
        <w:instrText xml:space="preserve"> PAGEREF _Toc193452748 \h </w:instrText>
      </w:r>
      <w:r>
        <w:rPr>
          <w:noProof/>
        </w:rPr>
      </w:r>
      <w:r>
        <w:rPr>
          <w:noProof/>
        </w:rPr>
        <w:fldChar w:fldCharType="separate"/>
      </w:r>
      <w:r>
        <w:rPr>
          <w:noProof/>
        </w:rPr>
        <w:t>103</w:t>
      </w:r>
      <w:r>
        <w:rPr>
          <w:noProof/>
        </w:rPr>
        <w:fldChar w:fldCharType="end"/>
      </w:r>
    </w:p>
    <w:p w14:paraId="6153708B" w14:textId="0ED77C13"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_Toc193452749 \h </w:instrText>
      </w:r>
      <w:r>
        <w:rPr>
          <w:noProof/>
        </w:rPr>
      </w:r>
      <w:r>
        <w:rPr>
          <w:noProof/>
        </w:rPr>
        <w:fldChar w:fldCharType="separate"/>
      </w:r>
      <w:r>
        <w:rPr>
          <w:noProof/>
        </w:rPr>
        <w:t>103</w:t>
      </w:r>
      <w:r>
        <w:rPr>
          <w:noProof/>
        </w:rPr>
        <w:fldChar w:fldCharType="end"/>
      </w:r>
    </w:p>
    <w:p w14:paraId="591167B3" w14:textId="1039D2DF"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_Toc193452750 \h </w:instrText>
      </w:r>
      <w:r>
        <w:rPr>
          <w:noProof/>
        </w:rPr>
      </w:r>
      <w:r>
        <w:rPr>
          <w:noProof/>
        </w:rPr>
        <w:fldChar w:fldCharType="separate"/>
      </w:r>
      <w:r>
        <w:rPr>
          <w:noProof/>
        </w:rPr>
        <w:t>103</w:t>
      </w:r>
      <w:r>
        <w:rPr>
          <w:noProof/>
        </w:rPr>
        <w:fldChar w:fldCharType="end"/>
      </w:r>
    </w:p>
    <w:p w14:paraId="0BC42AC0" w14:textId="7B19FBF4"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5G MBS Specified Data Type</w:t>
      </w:r>
      <w:r>
        <w:rPr>
          <w:noProof/>
        </w:rPr>
        <w:tab/>
      </w:r>
      <w:r>
        <w:rPr>
          <w:noProof/>
        </w:rPr>
        <w:fldChar w:fldCharType="begin" w:fldLock="1"/>
      </w:r>
      <w:r>
        <w:rPr>
          <w:noProof/>
        </w:rPr>
        <w:instrText xml:space="preserve"> PAGEREF _Toc193452751 \h </w:instrText>
      </w:r>
      <w:r>
        <w:rPr>
          <w:noProof/>
        </w:rPr>
      </w:r>
      <w:r>
        <w:rPr>
          <w:noProof/>
        </w:rPr>
        <w:fldChar w:fldCharType="separate"/>
      </w:r>
      <w:r>
        <w:rPr>
          <w:noProof/>
        </w:rPr>
        <w:t>103</w:t>
      </w:r>
      <w:r>
        <w:rPr>
          <w:noProof/>
        </w:rPr>
        <w:fldChar w:fldCharType="end"/>
      </w:r>
    </w:p>
    <w:p w14:paraId="7FA8D0BA" w14:textId="45955DDB"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_Toc193452752 \h </w:instrText>
      </w:r>
      <w:r>
        <w:rPr>
          <w:noProof/>
        </w:rPr>
      </w:r>
      <w:r>
        <w:rPr>
          <w:noProof/>
        </w:rPr>
        <w:fldChar w:fldCharType="separate"/>
      </w:r>
      <w:r>
        <w:rPr>
          <w:noProof/>
        </w:rPr>
        <w:t>103</w:t>
      </w:r>
      <w:r>
        <w:rPr>
          <w:noProof/>
        </w:rPr>
        <w:fldChar w:fldCharType="end"/>
      </w:r>
    </w:p>
    <w:p w14:paraId="0A5C6CA1" w14:textId="551CBC97"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_Toc193452753 \h </w:instrText>
      </w:r>
      <w:r>
        <w:rPr>
          <w:noProof/>
        </w:rPr>
      </w:r>
      <w:r>
        <w:rPr>
          <w:noProof/>
        </w:rPr>
        <w:fldChar w:fldCharType="separate"/>
      </w:r>
      <w:r>
        <w:rPr>
          <w:noProof/>
        </w:rPr>
        <w:t>104</w:t>
      </w:r>
      <w:r>
        <w:rPr>
          <w:noProof/>
        </w:rPr>
        <w:fldChar w:fldCharType="end"/>
      </w:r>
    </w:p>
    <w:p w14:paraId="16C0161C" w14:textId="711887B7"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_Toc193452754 \h </w:instrText>
      </w:r>
      <w:r>
        <w:rPr>
          <w:noProof/>
        </w:rPr>
      </w:r>
      <w:r>
        <w:rPr>
          <w:noProof/>
        </w:rPr>
        <w:fldChar w:fldCharType="separate"/>
      </w:r>
      <w:r>
        <w:rPr>
          <w:noProof/>
        </w:rPr>
        <w:t>104</w:t>
      </w:r>
      <w:r>
        <w:rPr>
          <w:noProof/>
        </w:rPr>
        <w:fldChar w:fldCharType="end"/>
      </w:r>
    </w:p>
    <w:p w14:paraId="621CFDCC" w14:textId="63F7B67A"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_Toc193452755 \h </w:instrText>
      </w:r>
      <w:r>
        <w:rPr>
          <w:noProof/>
        </w:rPr>
      </w:r>
      <w:r>
        <w:rPr>
          <w:noProof/>
        </w:rPr>
        <w:fldChar w:fldCharType="separate"/>
      </w:r>
      <w:r>
        <w:rPr>
          <w:noProof/>
        </w:rPr>
        <w:t>104</w:t>
      </w:r>
      <w:r>
        <w:rPr>
          <w:noProof/>
        </w:rPr>
        <w:fldChar w:fldCharType="end"/>
      </w:r>
    </w:p>
    <w:p w14:paraId="0D415BD8" w14:textId="54D30CC3"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6.1.6.2.14.5</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_Toc193452756 \h </w:instrText>
      </w:r>
      <w:r>
        <w:rPr>
          <w:noProof/>
        </w:rPr>
      </w:r>
      <w:r>
        <w:rPr>
          <w:noProof/>
        </w:rPr>
        <w:fldChar w:fldCharType="separate"/>
      </w:r>
      <w:r>
        <w:rPr>
          <w:noProof/>
        </w:rPr>
        <w:t>104</w:t>
      </w:r>
      <w:r>
        <w:rPr>
          <w:noProof/>
        </w:rPr>
        <w:fldChar w:fldCharType="end"/>
      </w:r>
    </w:p>
    <w:p w14:paraId="1F6D340E" w14:textId="574181E3"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_Toc193452757 \h </w:instrText>
      </w:r>
      <w:r>
        <w:rPr>
          <w:noProof/>
        </w:rPr>
      </w:r>
      <w:r>
        <w:rPr>
          <w:noProof/>
        </w:rPr>
        <w:fldChar w:fldCharType="separate"/>
      </w:r>
      <w:r>
        <w:rPr>
          <w:noProof/>
        </w:rPr>
        <w:t>105</w:t>
      </w:r>
      <w:r>
        <w:rPr>
          <w:noProof/>
        </w:rPr>
        <w:fldChar w:fldCharType="end"/>
      </w:r>
    </w:p>
    <w:p w14:paraId="3B72B49C" w14:textId="4FF74807"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6.1.6.2.14.7</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ServiceArea</w:t>
      </w:r>
      <w:r>
        <w:rPr>
          <w:noProof/>
        </w:rPr>
        <w:tab/>
      </w:r>
      <w:r>
        <w:rPr>
          <w:noProof/>
        </w:rPr>
        <w:fldChar w:fldCharType="begin" w:fldLock="1"/>
      </w:r>
      <w:r>
        <w:rPr>
          <w:noProof/>
        </w:rPr>
        <w:instrText xml:space="preserve"> PAGEREF _Toc193452758 \h </w:instrText>
      </w:r>
      <w:r>
        <w:rPr>
          <w:noProof/>
        </w:rPr>
      </w:r>
      <w:r>
        <w:rPr>
          <w:noProof/>
        </w:rPr>
        <w:fldChar w:fldCharType="separate"/>
      </w:r>
      <w:r>
        <w:rPr>
          <w:noProof/>
        </w:rPr>
        <w:t>105</w:t>
      </w:r>
      <w:r>
        <w:rPr>
          <w:noProof/>
        </w:rPr>
        <w:fldChar w:fldCharType="end"/>
      </w:r>
    </w:p>
    <w:p w14:paraId="3A878F00" w14:textId="245AB54E"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w:t>
      </w:r>
      <w:r w:rsidRPr="00D37218">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_Toc193452759 \h </w:instrText>
      </w:r>
      <w:r>
        <w:rPr>
          <w:noProof/>
        </w:rPr>
      </w:r>
      <w:r>
        <w:rPr>
          <w:noProof/>
        </w:rPr>
        <w:fldChar w:fldCharType="separate"/>
      </w:r>
      <w:r>
        <w:rPr>
          <w:noProof/>
        </w:rPr>
        <w:t>105</w:t>
      </w:r>
      <w:r>
        <w:rPr>
          <w:noProof/>
        </w:rPr>
        <w:fldChar w:fldCharType="end"/>
      </w:r>
    </w:p>
    <w:p w14:paraId="7D85D407" w14:textId="39DC4094"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_Toc193452760 \h </w:instrText>
      </w:r>
      <w:r>
        <w:rPr>
          <w:noProof/>
        </w:rPr>
      </w:r>
      <w:r>
        <w:rPr>
          <w:noProof/>
        </w:rPr>
        <w:fldChar w:fldCharType="separate"/>
      </w:r>
      <w:r>
        <w:rPr>
          <w:noProof/>
        </w:rPr>
        <w:t>106</w:t>
      </w:r>
      <w:r>
        <w:rPr>
          <w:noProof/>
        </w:rPr>
        <w:fldChar w:fldCharType="end"/>
      </w:r>
    </w:p>
    <w:p w14:paraId="1224195D" w14:textId="49142568"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6.1.6.2.15</w:t>
      </w:r>
      <w:r>
        <w:rPr>
          <w:rFonts w:asciiTheme="minorHAnsi" w:eastAsiaTheme="minorEastAsia" w:hAnsiTheme="minorHAnsi" w:cstheme="minorBidi"/>
          <w:noProof/>
          <w:kern w:val="2"/>
          <w:sz w:val="24"/>
          <w:szCs w:val="24"/>
          <w:lang w:eastAsia="en-GB"/>
          <w14:ligatures w14:val="standardContextual"/>
        </w:rPr>
        <w:tab/>
      </w:r>
      <w:r>
        <w:rPr>
          <w:noProof/>
          <w:lang w:eastAsia="zh-CN"/>
        </w:rPr>
        <w:t>TSN Specified Data Type</w:t>
      </w:r>
      <w:r>
        <w:rPr>
          <w:noProof/>
        </w:rPr>
        <w:tab/>
      </w:r>
      <w:r>
        <w:rPr>
          <w:noProof/>
        </w:rPr>
        <w:fldChar w:fldCharType="begin" w:fldLock="1"/>
      </w:r>
      <w:r>
        <w:rPr>
          <w:noProof/>
        </w:rPr>
        <w:instrText xml:space="preserve"> PAGEREF _Toc193452761 \h </w:instrText>
      </w:r>
      <w:r>
        <w:rPr>
          <w:noProof/>
        </w:rPr>
      </w:r>
      <w:r>
        <w:rPr>
          <w:noProof/>
        </w:rPr>
        <w:fldChar w:fldCharType="separate"/>
      </w:r>
      <w:r>
        <w:rPr>
          <w:noProof/>
        </w:rPr>
        <w:t>106</w:t>
      </w:r>
      <w:r>
        <w:rPr>
          <w:noProof/>
        </w:rPr>
        <w:fldChar w:fldCharType="end"/>
      </w:r>
    </w:p>
    <w:p w14:paraId="0DEDD257" w14:textId="5A7FEF9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_Toc193452762 \h </w:instrText>
      </w:r>
      <w:r>
        <w:rPr>
          <w:noProof/>
        </w:rPr>
      </w:r>
      <w:r>
        <w:rPr>
          <w:noProof/>
        </w:rPr>
        <w:fldChar w:fldCharType="separate"/>
      </w:r>
      <w:r>
        <w:rPr>
          <w:noProof/>
        </w:rPr>
        <w:t>106</w:t>
      </w:r>
      <w:r>
        <w:rPr>
          <w:noProof/>
        </w:rPr>
        <w:fldChar w:fldCharType="end"/>
      </w:r>
    </w:p>
    <w:p w14:paraId="77AB0701" w14:textId="3FB1090D"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_Toc193452763 \h </w:instrText>
      </w:r>
      <w:r>
        <w:rPr>
          <w:noProof/>
        </w:rPr>
      </w:r>
      <w:r>
        <w:rPr>
          <w:noProof/>
        </w:rPr>
        <w:fldChar w:fldCharType="separate"/>
      </w:r>
      <w:r>
        <w:rPr>
          <w:noProof/>
        </w:rPr>
        <w:t>106</w:t>
      </w:r>
      <w:r>
        <w:rPr>
          <w:noProof/>
        </w:rPr>
        <w:fldChar w:fldCharType="end"/>
      </w:r>
    </w:p>
    <w:p w14:paraId="7738A26D" w14:textId="7308385C"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6.1.6.2.15.3</w:t>
      </w:r>
      <w:r>
        <w:rPr>
          <w:rFonts w:asciiTheme="minorHAnsi" w:eastAsiaTheme="minorEastAsia" w:hAnsiTheme="minorHAnsi" w:cstheme="minorBidi"/>
          <w:noProof/>
          <w:kern w:val="2"/>
          <w:sz w:val="24"/>
          <w:szCs w:val="24"/>
          <w:lang w:eastAsia="en-GB"/>
          <w14:ligatures w14:val="standardContextual"/>
        </w:rPr>
        <w:tab/>
      </w:r>
      <w:r>
        <w:rPr>
          <w:noProof/>
          <w:lang w:eastAsia="zh-CN"/>
        </w:rPr>
        <w:t>Type TSNChargingInformation</w:t>
      </w:r>
      <w:r>
        <w:rPr>
          <w:noProof/>
        </w:rPr>
        <w:tab/>
      </w:r>
      <w:r>
        <w:rPr>
          <w:noProof/>
        </w:rPr>
        <w:fldChar w:fldCharType="begin" w:fldLock="1"/>
      </w:r>
      <w:r>
        <w:rPr>
          <w:noProof/>
        </w:rPr>
        <w:instrText xml:space="preserve"> PAGEREF _Toc193452764 \h </w:instrText>
      </w:r>
      <w:r>
        <w:rPr>
          <w:noProof/>
        </w:rPr>
      </w:r>
      <w:r>
        <w:rPr>
          <w:noProof/>
        </w:rPr>
        <w:fldChar w:fldCharType="separate"/>
      </w:r>
      <w:r>
        <w:rPr>
          <w:noProof/>
        </w:rPr>
        <w:t>106</w:t>
      </w:r>
      <w:r>
        <w:rPr>
          <w:noProof/>
        </w:rPr>
        <w:fldChar w:fldCharType="end"/>
      </w:r>
    </w:p>
    <w:p w14:paraId="52BC338C" w14:textId="24B5E56E"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_Toc193452765 \h </w:instrText>
      </w:r>
      <w:r>
        <w:rPr>
          <w:noProof/>
        </w:rPr>
      </w:r>
      <w:r>
        <w:rPr>
          <w:noProof/>
        </w:rPr>
        <w:fldChar w:fldCharType="separate"/>
      </w:r>
      <w:r>
        <w:rPr>
          <w:noProof/>
        </w:rPr>
        <w:t>107</w:t>
      </w:r>
      <w:r>
        <w:rPr>
          <w:noProof/>
        </w:rPr>
        <w:fldChar w:fldCharType="end"/>
      </w:r>
    </w:p>
    <w:p w14:paraId="191256C1" w14:textId="4F28621B"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_Toc193452766 \h </w:instrText>
      </w:r>
      <w:r>
        <w:rPr>
          <w:noProof/>
        </w:rPr>
      </w:r>
      <w:r>
        <w:rPr>
          <w:noProof/>
        </w:rPr>
        <w:fldChar w:fldCharType="separate"/>
      </w:r>
      <w:r>
        <w:rPr>
          <w:noProof/>
        </w:rPr>
        <w:t>107</w:t>
      </w:r>
      <w:r>
        <w:rPr>
          <w:noProof/>
        </w:rPr>
        <w:fldChar w:fldCharType="end"/>
      </w:r>
    </w:p>
    <w:p w14:paraId="6F96FC3B" w14:textId="0A930193"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Type TimeSynchronizationInformation</w:t>
      </w:r>
      <w:r>
        <w:rPr>
          <w:noProof/>
        </w:rPr>
        <w:tab/>
      </w:r>
      <w:r>
        <w:rPr>
          <w:noProof/>
        </w:rPr>
        <w:fldChar w:fldCharType="begin" w:fldLock="1"/>
      </w:r>
      <w:r>
        <w:rPr>
          <w:noProof/>
        </w:rPr>
        <w:instrText xml:space="preserve"> PAGEREF _Toc193452767 \h </w:instrText>
      </w:r>
      <w:r>
        <w:rPr>
          <w:noProof/>
        </w:rPr>
      </w:r>
      <w:r>
        <w:rPr>
          <w:noProof/>
        </w:rPr>
        <w:fldChar w:fldCharType="separate"/>
      </w:r>
      <w:r>
        <w:rPr>
          <w:noProof/>
        </w:rPr>
        <w:t>107</w:t>
      </w:r>
      <w:r>
        <w:rPr>
          <w:noProof/>
        </w:rPr>
        <w:fldChar w:fldCharType="end"/>
      </w:r>
    </w:p>
    <w:p w14:paraId="0E5766A3" w14:textId="5D9AAF4B"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6.1.6.2.16</w:t>
      </w:r>
      <w:r>
        <w:rPr>
          <w:rFonts w:asciiTheme="minorHAnsi" w:eastAsiaTheme="minorEastAsia" w:hAnsiTheme="minorHAnsi" w:cstheme="minorBidi"/>
          <w:noProof/>
          <w:kern w:val="2"/>
          <w:sz w:val="24"/>
          <w:szCs w:val="24"/>
          <w:lang w:eastAsia="en-GB"/>
          <w14:ligatures w14:val="standardContextual"/>
        </w:rPr>
        <w:tab/>
      </w:r>
      <w:r>
        <w:rPr>
          <w:noProof/>
          <w:lang w:eastAsia="zh-CN"/>
        </w:rPr>
        <w:t>Inter-CHF information Specified Data Type</w:t>
      </w:r>
      <w:r>
        <w:rPr>
          <w:noProof/>
        </w:rPr>
        <w:tab/>
      </w:r>
      <w:r>
        <w:rPr>
          <w:noProof/>
        </w:rPr>
        <w:fldChar w:fldCharType="begin" w:fldLock="1"/>
      </w:r>
      <w:r>
        <w:rPr>
          <w:noProof/>
        </w:rPr>
        <w:instrText xml:space="preserve"> PAGEREF _Toc193452768 \h </w:instrText>
      </w:r>
      <w:r>
        <w:rPr>
          <w:noProof/>
        </w:rPr>
      </w:r>
      <w:r>
        <w:rPr>
          <w:noProof/>
        </w:rPr>
        <w:fldChar w:fldCharType="separate"/>
      </w:r>
      <w:r>
        <w:rPr>
          <w:noProof/>
        </w:rPr>
        <w:t>107</w:t>
      </w:r>
      <w:r>
        <w:rPr>
          <w:noProof/>
        </w:rPr>
        <w:fldChar w:fldCharType="end"/>
      </w:r>
    </w:p>
    <w:p w14:paraId="4A0930CA" w14:textId="01B805DB"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_Toc193452769 \h </w:instrText>
      </w:r>
      <w:r>
        <w:rPr>
          <w:noProof/>
        </w:rPr>
      </w:r>
      <w:r>
        <w:rPr>
          <w:noProof/>
        </w:rPr>
        <w:fldChar w:fldCharType="separate"/>
      </w:r>
      <w:r>
        <w:rPr>
          <w:noProof/>
        </w:rPr>
        <w:t>107</w:t>
      </w:r>
      <w:r>
        <w:rPr>
          <w:noProof/>
        </w:rPr>
        <w:fldChar w:fldCharType="end"/>
      </w:r>
    </w:p>
    <w:p w14:paraId="5DA18A5A" w14:textId="18402767"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_Toc193452770 \h </w:instrText>
      </w:r>
      <w:r>
        <w:rPr>
          <w:noProof/>
        </w:rPr>
      </w:r>
      <w:r>
        <w:rPr>
          <w:noProof/>
        </w:rPr>
        <w:fldChar w:fldCharType="separate"/>
      </w:r>
      <w:r>
        <w:rPr>
          <w:noProof/>
        </w:rPr>
        <w:t>108</w:t>
      </w:r>
      <w:r>
        <w:rPr>
          <w:noProof/>
        </w:rPr>
        <w:fldChar w:fldCharType="end"/>
      </w:r>
    </w:p>
    <w:p w14:paraId="194577CA" w14:textId="7F43979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6.1.6.2.16.3</w:t>
      </w:r>
      <w:r>
        <w:rPr>
          <w:rFonts w:asciiTheme="minorHAnsi" w:eastAsiaTheme="minorEastAsia" w:hAnsiTheme="minorHAnsi" w:cstheme="minorBidi"/>
          <w:noProof/>
          <w:kern w:val="2"/>
          <w:sz w:val="24"/>
          <w:szCs w:val="24"/>
          <w:lang w:eastAsia="en-GB"/>
          <w14:ligatures w14:val="standardContextual"/>
        </w:rPr>
        <w:tab/>
      </w:r>
      <w:r>
        <w:rPr>
          <w:noProof/>
          <w:lang w:eastAsia="zh-CN"/>
        </w:rPr>
        <w:t>Type InterCHFInformation</w:t>
      </w:r>
      <w:r>
        <w:rPr>
          <w:noProof/>
        </w:rPr>
        <w:tab/>
      </w:r>
      <w:r>
        <w:rPr>
          <w:noProof/>
        </w:rPr>
        <w:fldChar w:fldCharType="begin" w:fldLock="1"/>
      </w:r>
      <w:r>
        <w:rPr>
          <w:noProof/>
        </w:rPr>
        <w:instrText xml:space="preserve"> PAGEREF _Toc193452771 \h </w:instrText>
      </w:r>
      <w:r>
        <w:rPr>
          <w:noProof/>
        </w:rPr>
      </w:r>
      <w:r>
        <w:rPr>
          <w:noProof/>
        </w:rPr>
        <w:fldChar w:fldCharType="separate"/>
      </w:r>
      <w:r>
        <w:rPr>
          <w:noProof/>
        </w:rPr>
        <w:t>108</w:t>
      </w:r>
      <w:r>
        <w:rPr>
          <w:noProof/>
        </w:rPr>
        <w:fldChar w:fldCharType="end"/>
      </w:r>
    </w:p>
    <w:p w14:paraId="191132BD" w14:textId="4C38AE42"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6.1.6.2.17</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admission control charging Specified Data Type</w:t>
      </w:r>
      <w:r>
        <w:rPr>
          <w:noProof/>
        </w:rPr>
        <w:tab/>
      </w:r>
      <w:r>
        <w:rPr>
          <w:noProof/>
        </w:rPr>
        <w:fldChar w:fldCharType="begin" w:fldLock="1"/>
      </w:r>
      <w:r>
        <w:rPr>
          <w:noProof/>
        </w:rPr>
        <w:instrText xml:space="preserve"> PAGEREF _Toc193452772 \h </w:instrText>
      </w:r>
      <w:r>
        <w:rPr>
          <w:noProof/>
        </w:rPr>
      </w:r>
      <w:r>
        <w:rPr>
          <w:noProof/>
        </w:rPr>
        <w:fldChar w:fldCharType="separate"/>
      </w:r>
      <w:r>
        <w:rPr>
          <w:noProof/>
        </w:rPr>
        <w:t>108</w:t>
      </w:r>
      <w:r>
        <w:rPr>
          <w:noProof/>
        </w:rPr>
        <w:fldChar w:fldCharType="end"/>
      </w:r>
    </w:p>
    <w:p w14:paraId="43D43289" w14:textId="2FC37523"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_Toc193452773 \h </w:instrText>
      </w:r>
      <w:r>
        <w:rPr>
          <w:noProof/>
        </w:rPr>
      </w:r>
      <w:r>
        <w:rPr>
          <w:noProof/>
        </w:rPr>
        <w:fldChar w:fldCharType="separate"/>
      </w:r>
      <w:r>
        <w:rPr>
          <w:noProof/>
        </w:rPr>
        <w:t>108</w:t>
      </w:r>
      <w:r>
        <w:rPr>
          <w:noProof/>
        </w:rPr>
        <w:fldChar w:fldCharType="end"/>
      </w:r>
    </w:p>
    <w:p w14:paraId="3EA37C40" w14:textId="45DB232C"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_Toc193452774 \h </w:instrText>
      </w:r>
      <w:r>
        <w:rPr>
          <w:noProof/>
        </w:rPr>
      </w:r>
      <w:r>
        <w:rPr>
          <w:noProof/>
        </w:rPr>
        <w:fldChar w:fldCharType="separate"/>
      </w:r>
      <w:r>
        <w:rPr>
          <w:noProof/>
        </w:rPr>
        <w:t>108</w:t>
      </w:r>
      <w:r>
        <w:rPr>
          <w:noProof/>
        </w:rPr>
        <w:fldChar w:fldCharType="end"/>
      </w:r>
    </w:p>
    <w:p w14:paraId="20E26BDC" w14:textId="0F8E7300"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_Toc193452775 \h </w:instrText>
      </w:r>
      <w:r>
        <w:rPr>
          <w:noProof/>
        </w:rPr>
      </w:r>
      <w:r>
        <w:rPr>
          <w:noProof/>
        </w:rPr>
        <w:fldChar w:fldCharType="separate"/>
      </w:r>
      <w:r>
        <w:rPr>
          <w:noProof/>
        </w:rPr>
        <w:t>108</w:t>
      </w:r>
      <w:r>
        <w:rPr>
          <w:noProof/>
        </w:rPr>
        <w:fldChar w:fldCharType="end"/>
      </w:r>
    </w:p>
    <w:p w14:paraId="29508AC6" w14:textId="5CA3FF4F"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6.1.6.2.17.4</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AllocateUnit</w:t>
      </w:r>
      <w:r>
        <w:rPr>
          <w:noProof/>
        </w:rPr>
        <w:tab/>
      </w:r>
      <w:r>
        <w:rPr>
          <w:noProof/>
        </w:rPr>
        <w:fldChar w:fldCharType="begin" w:fldLock="1"/>
      </w:r>
      <w:r>
        <w:rPr>
          <w:noProof/>
        </w:rPr>
        <w:instrText xml:space="preserve"> PAGEREF _Toc193452776 \h </w:instrText>
      </w:r>
      <w:r>
        <w:rPr>
          <w:noProof/>
        </w:rPr>
      </w:r>
      <w:r>
        <w:rPr>
          <w:noProof/>
        </w:rPr>
        <w:fldChar w:fldCharType="separate"/>
      </w:r>
      <w:r>
        <w:rPr>
          <w:noProof/>
        </w:rPr>
        <w:t>109</w:t>
      </w:r>
      <w:r>
        <w:rPr>
          <w:noProof/>
        </w:rPr>
        <w:fldChar w:fldCharType="end"/>
      </w:r>
    </w:p>
    <w:p w14:paraId="11E89C15" w14:textId="4657AAB0"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6.1.6.2.17.5</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_Toc193452777 \h </w:instrText>
      </w:r>
      <w:r>
        <w:rPr>
          <w:noProof/>
        </w:rPr>
      </w:r>
      <w:r>
        <w:rPr>
          <w:noProof/>
        </w:rPr>
        <w:fldChar w:fldCharType="separate"/>
      </w:r>
      <w:r>
        <w:rPr>
          <w:noProof/>
        </w:rPr>
        <w:t>109</w:t>
      </w:r>
      <w:r>
        <w:rPr>
          <w:noProof/>
        </w:rPr>
        <w:fldChar w:fldCharType="end"/>
      </w:r>
    </w:p>
    <w:p w14:paraId="23B8966A" w14:textId="7CD3E3A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6.1.6.2.17.6</w:t>
      </w:r>
      <w:r>
        <w:rPr>
          <w:rFonts w:asciiTheme="minorHAnsi" w:eastAsiaTheme="minorEastAsia" w:hAnsiTheme="minorHAnsi" w:cstheme="minorBidi"/>
          <w:noProof/>
          <w:kern w:val="2"/>
          <w:sz w:val="24"/>
          <w:szCs w:val="24"/>
          <w:lang w:eastAsia="en-GB"/>
          <w14:ligatures w14:val="standardContextual"/>
        </w:rPr>
        <w:tab/>
      </w:r>
      <w:r>
        <w:rPr>
          <w:noProof/>
          <w:lang w:eastAsia="zh-CN"/>
        </w:rPr>
        <w:t>Type NSACFC</w:t>
      </w:r>
      <w:r>
        <w:rPr>
          <w:noProof/>
        </w:rPr>
        <w:t>hargingInformation</w:t>
      </w:r>
      <w:r>
        <w:rPr>
          <w:noProof/>
        </w:rPr>
        <w:tab/>
      </w:r>
      <w:r>
        <w:rPr>
          <w:noProof/>
        </w:rPr>
        <w:fldChar w:fldCharType="begin" w:fldLock="1"/>
      </w:r>
      <w:r>
        <w:rPr>
          <w:noProof/>
        </w:rPr>
        <w:instrText xml:space="preserve"> PAGEREF _Toc193452778 \h </w:instrText>
      </w:r>
      <w:r>
        <w:rPr>
          <w:noProof/>
        </w:rPr>
      </w:r>
      <w:r>
        <w:rPr>
          <w:noProof/>
        </w:rPr>
        <w:fldChar w:fldCharType="separate"/>
      </w:r>
      <w:r>
        <w:rPr>
          <w:noProof/>
        </w:rPr>
        <w:t>109</w:t>
      </w:r>
      <w:r>
        <w:rPr>
          <w:noProof/>
        </w:rPr>
        <w:fldChar w:fldCharType="end"/>
      </w:r>
    </w:p>
    <w:p w14:paraId="7B6F309A" w14:textId="76E98D4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6.1.6.2.17.7</w:t>
      </w:r>
      <w:r>
        <w:rPr>
          <w:rFonts w:asciiTheme="minorHAnsi" w:eastAsiaTheme="minorEastAsia" w:hAnsiTheme="minorHAnsi" w:cstheme="minorBidi"/>
          <w:noProof/>
          <w:kern w:val="2"/>
          <w:sz w:val="24"/>
          <w:szCs w:val="24"/>
          <w:lang w:eastAsia="en-GB"/>
          <w14:ligatures w14:val="standardContextual"/>
        </w:rPr>
        <w:tab/>
      </w:r>
      <w:r>
        <w:rPr>
          <w:noProof/>
          <w:lang w:eastAsia="zh-CN"/>
        </w:rPr>
        <w:t>Type NSACContainerInformation</w:t>
      </w:r>
      <w:r>
        <w:rPr>
          <w:noProof/>
        </w:rPr>
        <w:tab/>
      </w:r>
      <w:r>
        <w:rPr>
          <w:noProof/>
        </w:rPr>
        <w:fldChar w:fldCharType="begin" w:fldLock="1"/>
      </w:r>
      <w:r>
        <w:rPr>
          <w:noProof/>
        </w:rPr>
        <w:instrText xml:space="preserve"> PAGEREF _Toc193452779 \h </w:instrText>
      </w:r>
      <w:r>
        <w:rPr>
          <w:noProof/>
        </w:rPr>
      </w:r>
      <w:r>
        <w:rPr>
          <w:noProof/>
        </w:rPr>
        <w:fldChar w:fldCharType="separate"/>
      </w:r>
      <w:r>
        <w:rPr>
          <w:noProof/>
        </w:rPr>
        <w:t>109</w:t>
      </w:r>
      <w:r>
        <w:rPr>
          <w:noProof/>
        </w:rPr>
        <w:fldChar w:fldCharType="end"/>
      </w:r>
    </w:p>
    <w:p w14:paraId="73A88AD0" w14:textId="1E598F08"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6.1.6.2.18</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_Toc193452780 \h </w:instrText>
      </w:r>
      <w:r>
        <w:rPr>
          <w:noProof/>
        </w:rPr>
      </w:r>
      <w:r>
        <w:rPr>
          <w:noProof/>
        </w:rPr>
        <w:fldChar w:fldCharType="separate"/>
      </w:r>
      <w:r>
        <w:rPr>
          <w:noProof/>
        </w:rPr>
        <w:t>110</w:t>
      </w:r>
      <w:r>
        <w:rPr>
          <w:noProof/>
        </w:rPr>
        <w:fldChar w:fldCharType="end"/>
      </w:r>
    </w:p>
    <w:p w14:paraId="23E24BF8" w14:textId="4701C6DC"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_Toc193452781 \h </w:instrText>
      </w:r>
      <w:r>
        <w:rPr>
          <w:noProof/>
        </w:rPr>
      </w:r>
      <w:r>
        <w:rPr>
          <w:noProof/>
        </w:rPr>
        <w:fldChar w:fldCharType="separate"/>
      </w:r>
      <w:r>
        <w:rPr>
          <w:noProof/>
        </w:rPr>
        <w:t>110</w:t>
      </w:r>
      <w:r>
        <w:rPr>
          <w:noProof/>
        </w:rPr>
        <w:fldChar w:fldCharType="end"/>
      </w:r>
    </w:p>
    <w:p w14:paraId="3B892D0E" w14:textId="7D4C108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_Toc193452782 \h </w:instrText>
      </w:r>
      <w:r>
        <w:rPr>
          <w:noProof/>
        </w:rPr>
      </w:r>
      <w:r>
        <w:rPr>
          <w:noProof/>
        </w:rPr>
        <w:fldChar w:fldCharType="separate"/>
      </w:r>
      <w:r>
        <w:rPr>
          <w:noProof/>
        </w:rPr>
        <w:t>110</w:t>
      </w:r>
      <w:r>
        <w:rPr>
          <w:noProof/>
        </w:rPr>
        <w:fldChar w:fldCharType="end"/>
      </w:r>
    </w:p>
    <w:p w14:paraId="18924243" w14:textId="634ACDD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6.1.6.2.18.3</w:t>
      </w:r>
      <w:r>
        <w:rPr>
          <w:rFonts w:asciiTheme="minorHAnsi" w:eastAsiaTheme="minorEastAsia" w:hAnsiTheme="minorHAnsi" w:cstheme="minorBidi"/>
          <w:noProof/>
          <w:kern w:val="2"/>
          <w:sz w:val="24"/>
          <w:szCs w:val="24"/>
          <w:lang w:eastAsia="en-GB"/>
          <w14:ligatures w14:val="standardContextual"/>
        </w:rPr>
        <w:tab/>
      </w:r>
      <w:r>
        <w:rPr>
          <w:noProof/>
          <w:lang w:eastAsia="zh-CN"/>
        </w:rPr>
        <w:t>Type NSSAAC</w:t>
      </w:r>
      <w:r>
        <w:rPr>
          <w:noProof/>
        </w:rPr>
        <w:t>hargingInformation</w:t>
      </w:r>
      <w:r>
        <w:rPr>
          <w:noProof/>
        </w:rPr>
        <w:tab/>
      </w:r>
      <w:r>
        <w:rPr>
          <w:noProof/>
        </w:rPr>
        <w:fldChar w:fldCharType="begin" w:fldLock="1"/>
      </w:r>
      <w:r>
        <w:rPr>
          <w:noProof/>
        </w:rPr>
        <w:instrText xml:space="preserve"> PAGEREF _Toc193452783 \h </w:instrText>
      </w:r>
      <w:r>
        <w:rPr>
          <w:noProof/>
        </w:rPr>
      </w:r>
      <w:r>
        <w:rPr>
          <w:noProof/>
        </w:rPr>
        <w:fldChar w:fldCharType="separate"/>
      </w:r>
      <w:r>
        <w:rPr>
          <w:noProof/>
        </w:rPr>
        <w:t>110</w:t>
      </w:r>
      <w:r>
        <w:rPr>
          <w:noProof/>
        </w:rPr>
        <w:fldChar w:fldCharType="end"/>
      </w:r>
    </w:p>
    <w:p w14:paraId="3E04C574" w14:textId="526E5A51"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_Toc193452784 \h </w:instrText>
      </w:r>
      <w:r>
        <w:rPr>
          <w:noProof/>
        </w:rPr>
      </w:r>
      <w:r>
        <w:rPr>
          <w:noProof/>
        </w:rPr>
        <w:fldChar w:fldCharType="separate"/>
      </w:r>
      <w:r>
        <w:rPr>
          <w:noProof/>
        </w:rPr>
        <w:t>110</w:t>
      </w:r>
      <w:r>
        <w:rPr>
          <w:noProof/>
        </w:rPr>
        <w:fldChar w:fldCharType="end"/>
      </w:r>
    </w:p>
    <w:p w14:paraId="5817C70F" w14:textId="512D0156"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_Toc193452785 \h </w:instrText>
      </w:r>
      <w:r>
        <w:rPr>
          <w:noProof/>
        </w:rPr>
      </w:r>
      <w:r>
        <w:rPr>
          <w:noProof/>
        </w:rPr>
        <w:fldChar w:fldCharType="separate"/>
      </w:r>
      <w:r>
        <w:rPr>
          <w:noProof/>
        </w:rPr>
        <w:t>110</w:t>
      </w:r>
      <w:r>
        <w:rPr>
          <w:noProof/>
        </w:rPr>
        <w:fldChar w:fldCharType="end"/>
      </w:r>
    </w:p>
    <w:p w14:paraId="233C7513" w14:textId="2895375D"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_Toc193452786 \h </w:instrText>
      </w:r>
      <w:r>
        <w:rPr>
          <w:noProof/>
        </w:rPr>
      </w:r>
      <w:r>
        <w:rPr>
          <w:noProof/>
        </w:rPr>
        <w:fldChar w:fldCharType="separate"/>
      </w:r>
      <w:r>
        <w:rPr>
          <w:noProof/>
        </w:rPr>
        <w:t>111</w:t>
      </w:r>
      <w:r>
        <w:rPr>
          <w:noProof/>
        </w:rPr>
        <w:fldChar w:fldCharType="end"/>
      </w:r>
    </w:p>
    <w:p w14:paraId="61641F95" w14:textId="6F81F9A4"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6.1.6.3.3</w:t>
      </w:r>
      <w:r>
        <w:rPr>
          <w:rFonts w:asciiTheme="minorHAnsi" w:eastAsiaTheme="minorEastAsia" w:hAnsiTheme="minorHAnsi" w:cstheme="minorBidi"/>
          <w:noProof/>
          <w:kern w:val="2"/>
          <w:sz w:val="24"/>
          <w:szCs w:val="24"/>
          <w:lang w:eastAsia="en-GB"/>
          <w14:ligatures w14:val="standardContextual"/>
        </w:rPr>
        <w:tab/>
      </w:r>
      <w:r>
        <w:rPr>
          <w:noProof/>
        </w:rPr>
        <w:t>Enumeration: NotificationType</w:t>
      </w:r>
      <w:r>
        <w:rPr>
          <w:noProof/>
        </w:rPr>
        <w:tab/>
      </w:r>
      <w:r>
        <w:rPr>
          <w:noProof/>
        </w:rPr>
        <w:fldChar w:fldCharType="begin" w:fldLock="1"/>
      </w:r>
      <w:r>
        <w:rPr>
          <w:noProof/>
        </w:rPr>
        <w:instrText xml:space="preserve"> PAGEREF _Toc193452787 \h </w:instrText>
      </w:r>
      <w:r>
        <w:rPr>
          <w:noProof/>
        </w:rPr>
      </w:r>
      <w:r>
        <w:rPr>
          <w:noProof/>
        </w:rPr>
        <w:fldChar w:fldCharType="separate"/>
      </w:r>
      <w:r>
        <w:rPr>
          <w:noProof/>
        </w:rPr>
        <w:t>111</w:t>
      </w:r>
      <w:r>
        <w:rPr>
          <w:noProof/>
        </w:rPr>
        <w:fldChar w:fldCharType="end"/>
      </w:r>
    </w:p>
    <w:p w14:paraId="591C947C" w14:textId="41843663"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_Toc193452788 \h </w:instrText>
      </w:r>
      <w:r>
        <w:rPr>
          <w:noProof/>
        </w:rPr>
      </w:r>
      <w:r>
        <w:rPr>
          <w:noProof/>
        </w:rPr>
        <w:fldChar w:fldCharType="separate"/>
      </w:r>
      <w:r>
        <w:rPr>
          <w:noProof/>
        </w:rPr>
        <w:t>112</w:t>
      </w:r>
      <w:r>
        <w:rPr>
          <w:noProof/>
        </w:rPr>
        <w:fldChar w:fldCharType="end"/>
      </w:r>
    </w:p>
    <w:p w14:paraId="38792E77" w14:textId="50442BB4"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_Toc193452789 \h </w:instrText>
      </w:r>
      <w:r>
        <w:rPr>
          <w:noProof/>
        </w:rPr>
      </w:r>
      <w:r>
        <w:rPr>
          <w:noProof/>
        </w:rPr>
        <w:fldChar w:fldCharType="separate"/>
      </w:r>
      <w:r>
        <w:rPr>
          <w:noProof/>
        </w:rPr>
        <w:t>112</w:t>
      </w:r>
      <w:r>
        <w:rPr>
          <w:noProof/>
        </w:rPr>
        <w:fldChar w:fldCharType="end"/>
      </w:r>
    </w:p>
    <w:p w14:paraId="1BF867C5" w14:textId="5635799D"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fldLock="1"/>
      </w:r>
      <w:r>
        <w:rPr>
          <w:noProof/>
        </w:rPr>
        <w:instrText xml:space="preserve"> PAGEREF _Toc193452790 \h </w:instrText>
      </w:r>
      <w:r>
        <w:rPr>
          <w:noProof/>
        </w:rPr>
      </w:r>
      <w:r>
        <w:rPr>
          <w:noProof/>
        </w:rPr>
        <w:fldChar w:fldCharType="separate"/>
      </w:r>
      <w:r>
        <w:rPr>
          <w:noProof/>
        </w:rPr>
        <w:t>113</w:t>
      </w:r>
      <w:r>
        <w:rPr>
          <w:noProof/>
        </w:rPr>
        <w:fldChar w:fldCharType="end"/>
      </w:r>
    </w:p>
    <w:p w14:paraId="23B1B08F" w14:textId="7DB92FD0"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FinalUnitAction</w:t>
      </w:r>
      <w:r>
        <w:rPr>
          <w:noProof/>
        </w:rPr>
        <w:tab/>
      </w:r>
      <w:r>
        <w:rPr>
          <w:noProof/>
        </w:rPr>
        <w:fldChar w:fldCharType="begin" w:fldLock="1"/>
      </w:r>
      <w:r>
        <w:rPr>
          <w:noProof/>
        </w:rPr>
        <w:instrText xml:space="preserve"> PAGEREF _Toc193452791 \h </w:instrText>
      </w:r>
      <w:r>
        <w:rPr>
          <w:noProof/>
        </w:rPr>
      </w:r>
      <w:r>
        <w:rPr>
          <w:noProof/>
        </w:rPr>
        <w:fldChar w:fldCharType="separate"/>
      </w:r>
      <w:r>
        <w:rPr>
          <w:noProof/>
        </w:rPr>
        <w:t>118</w:t>
      </w:r>
      <w:r>
        <w:rPr>
          <w:noProof/>
        </w:rPr>
        <w:fldChar w:fldCharType="end"/>
      </w:r>
    </w:p>
    <w:p w14:paraId="72CF1611" w14:textId="0979D20A"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_Toc193452792 \h </w:instrText>
      </w:r>
      <w:r>
        <w:rPr>
          <w:noProof/>
        </w:rPr>
      </w:r>
      <w:r>
        <w:rPr>
          <w:noProof/>
        </w:rPr>
        <w:fldChar w:fldCharType="separate"/>
      </w:r>
      <w:r>
        <w:rPr>
          <w:noProof/>
        </w:rPr>
        <w:t>118</w:t>
      </w:r>
      <w:r>
        <w:rPr>
          <w:noProof/>
        </w:rPr>
        <w:fldChar w:fldCharType="end"/>
      </w:r>
    </w:p>
    <w:p w14:paraId="0D8E8C41" w14:textId="65FFFD24"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TriggerCategory</w:t>
      </w:r>
      <w:r>
        <w:rPr>
          <w:noProof/>
        </w:rPr>
        <w:tab/>
      </w:r>
      <w:r>
        <w:rPr>
          <w:noProof/>
        </w:rPr>
        <w:fldChar w:fldCharType="begin" w:fldLock="1"/>
      </w:r>
      <w:r>
        <w:rPr>
          <w:noProof/>
        </w:rPr>
        <w:instrText xml:space="preserve"> PAGEREF _Toc193452793 \h </w:instrText>
      </w:r>
      <w:r>
        <w:rPr>
          <w:noProof/>
        </w:rPr>
      </w:r>
      <w:r>
        <w:rPr>
          <w:noProof/>
        </w:rPr>
        <w:fldChar w:fldCharType="separate"/>
      </w:r>
      <w:r>
        <w:rPr>
          <w:noProof/>
        </w:rPr>
        <w:t>118</w:t>
      </w:r>
      <w:r>
        <w:rPr>
          <w:noProof/>
        </w:rPr>
        <w:fldChar w:fldCharType="end"/>
      </w:r>
    </w:p>
    <w:p w14:paraId="30A759AE" w14:textId="68BCF4C1"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QuotaManagementIndicator</w:t>
      </w:r>
      <w:r>
        <w:rPr>
          <w:noProof/>
        </w:rPr>
        <w:tab/>
      </w:r>
      <w:r>
        <w:rPr>
          <w:noProof/>
        </w:rPr>
        <w:fldChar w:fldCharType="begin" w:fldLock="1"/>
      </w:r>
      <w:r>
        <w:rPr>
          <w:noProof/>
        </w:rPr>
        <w:instrText xml:space="preserve"> PAGEREF _Toc193452794 \h </w:instrText>
      </w:r>
      <w:r>
        <w:rPr>
          <w:noProof/>
        </w:rPr>
      </w:r>
      <w:r>
        <w:rPr>
          <w:noProof/>
        </w:rPr>
        <w:fldChar w:fldCharType="separate"/>
      </w:r>
      <w:r>
        <w:rPr>
          <w:noProof/>
        </w:rPr>
        <w:t>118</w:t>
      </w:r>
      <w:r>
        <w:rPr>
          <w:noProof/>
        </w:rPr>
        <w:fldChar w:fldCharType="end"/>
      </w:r>
    </w:p>
    <w:p w14:paraId="1F28274E" w14:textId="6647D76F"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FailureHandling</w:t>
      </w:r>
      <w:r>
        <w:rPr>
          <w:noProof/>
        </w:rPr>
        <w:tab/>
      </w:r>
      <w:r>
        <w:rPr>
          <w:noProof/>
        </w:rPr>
        <w:fldChar w:fldCharType="begin" w:fldLock="1"/>
      </w:r>
      <w:r>
        <w:rPr>
          <w:noProof/>
        </w:rPr>
        <w:instrText xml:space="preserve"> PAGEREF _Toc193452795 \h </w:instrText>
      </w:r>
      <w:r>
        <w:rPr>
          <w:noProof/>
        </w:rPr>
      </w:r>
      <w:r>
        <w:rPr>
          <w:noProof/>
        </w:rPr>
        <w:fldChar w:fldCharType="separate"/>
      </w:r>
      <w:r>
        <w:rPr>
          <w:noProof/>
        </w:rPr>
        <w:t>119</w:t>
      </w:r>
      <w:r>
        <w:rPr>
          <w:noProof/>
        </w:rPr>
        <w:fldChar w:fldCharType="end"/>
      </w:r>
    </w:p>
    <w:p w14:paraId="62788C90" w14:textId="4DC268E0"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SessionFailover</w:t>
      </w:r>
      <w:r>
        <w:rPr>
          <w:noProof/>
        </w:rPr>
        <w:tab/>
      </w:r>
      <w:r>
        <w:rPr>
          <w:noProof/>
        </w:rPr>
        <w:fldChar w:fldCharType="begin" w:fldLock="1"/>
      </w:r>
      <w:r>
        <w:rPr>
          <w:noProof/>
        </w:rPr>
        <w:instrText xml:space="preserve"> PAGEREF _Toc193452796 \h </w:instrText>
      </w:r>
      <w:r>
        <w:rPr>
          <w:noProof/>
        </w:rPr>
      </w:r>
      <w:r>
        <w:rPr>
          <w:noProof/>
        </w:rPr>
        <w:fldChar w:fldCharType="separate"/>
      </w:r>
      <w:r>
        <w:rPr>
          <w:noProof/>
        </w:rPr>
        <w:t>119</w:t>
      </w:r>
      <w:r>
        <w:rPr>
          <w:noProof/>
        </w:rPr>
        <w:fldChar w:fldCharType="end"/>
      </w:r>
    </w:p>
    <w:p w14:paraId="45B5571D" w14:textId="190E020E"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_Toc193452797 \h </w:instrText>
      </w:r>
      <w:r>
        <w:rPr>
          <w:noProof/>
        </w:rPr>
      </w:r>
      <w:r>
        <w:rPr>
          <w:noProof/>
        </w:rPr>
        <w:fldChar w:fldCharType="separate"/>
      </w:r>
      <w:r>
        <w:rPr>
          <w:noProof/>
        </w:rPr>
        <w:t>119</w:t>
      </w:r>
      <w:r>
        <w:rPr>
          <w:noProof/>
        </w:rPr>
        <w:fldChar w:fldCharType="end"/>
      </w:r>
    </w:p>
    <w:p w14:paraId="58DBD577" w14:textId="7D2B0AD2"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fldLock="1"/>
      </w:r>
      <w:r>
        <w:rPr>
          <w:noProof/>
        </w:rPr>
        <w:instrText xml:space="preserve"> PAGEREF _Toc193452798 \h </w:instrText>
      </w:r>
      <w:r>
        <w:rPr>
          <w:noProof/>
        </w:rPr>
      </w:r>
      <w:r>
        <w:rPr>
          <w:noProof/>
        </w:rPr>
        <w:fldChar w:fldCharType="separate"/>
      </w:r>
      <w:r>
        <w:rPr>
          <w:noProof/>
        </w:rPr>
        <w:t>120</w:t>
      </w:r>
      <w:r>
        <w:rPr>
          <w:noProof/>
        </w:rPr>
        <w:fldChar w:fldCharType="end"/>
      </w:r>
    </w:p>
    <w:p w14:paraId="04991F95" w14:textId="16598D37"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_Toc193452799 \h </w:instrText>
      </w:r>
      <w:r>
        <w:rPr>
          <w:noProof/>
        </w:rPr>
      </w:r>
      <w:r>
        <w:rPr>
          <w:noProof/>
        </w:rPr>
        <w:fldChar w:fldCharType="separate"/>
      </w:r>
      <w:r>
        <w:rPr>
          <w:noProof/>
        </w:rPr>
        <w:t>122</w:t>
      </w:r>
      <w:r>
        <w:rPr>
          <w:noProof/>
        </w:rPr>
        <w:fldChar w:fldCharType="end"/>
      </w:r>
    </w:p>
    <w:p w14:paraId="015D5972" w14:textId="6BC7B92C"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RoamerInOut</w:t>
      </w:r>
      <w:r>
        <w:rPr>
          <w:noProof/>
        </w:rPr>
        <w:tab/>
      </w:r>
      <w:r>
        <w:rPr>
          <w:noProof/>
        </w:rPr>
        <w:fldChar w:fldCharType="begin" w:fldLock="1"/>
      </w:r>
      <w:r>
        <w:rPr>
          <w:noProof/>
        </w:rPr>
        <w:instrText xml:space="preserve"> PAGEREF _Toc193452800 \h </w:instrText>
      </w:r>
      <w:r>
        <w:rPr>
          <w:noProof/>
        </w:rPr>
      </w:r>
      <w:r>
        <w:rPr>
          <w:noProof/>
        </w:rPr>
        <w:fldChar w:fldCharType="separate"/>
      </w:r>
      <w:r>
        <w:rPr>
          <w:noProof/>
        </w:rPr>
        <w:t>122</w:t>
      </w:r>
      <w:r>
        <w:rPr>
          <w:noProof/>
        </w:rPr>
        <w:fldChar w:fldCharType="end"/>
      </w:r>
    </w:p>
    <w:p w14:paraId="753D145F" w14:textId="421C057B"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_Toc193452801 \h </w:instrText>
      </w:r>
      <w:r>
        <w:rPr>
          <w:noProof/>
        </w:rPr>
      </w:r>
      <w:r>
        <w:rPr>
          <w:noProof/>
        </w:rPr>
        <w:fldChar w:fldCharType="separate"/>
      </w:r>
      <w:r>
        <w:rPr>
          <w:noProof/>
        </w:rPr>
        <w:t>122</w:t>
      </w:r>
      <w:r>
        <w:rPr>
          <w:noProof/>
        </w:rPr>
        <w:fldChar w:fldCharType="end"/>
      </w:r>
    </w:p>
    <w:p w14:paraId="434375ED" w14:textId="54DEE226"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SMMessageType</w:t>
      </w:r>
      <w:r>
        <w:rPr>
          <w:noProof/>
        </w:rPr>
        <w:tab/>
      </w:r>
      <w:r>
        <w:rPr>
          <w:noProof/>
        </w:rPr>
        <w:fldChar w:fldCharType="begin" w:fldLock="1"/>
      </w:r>
      <w:r>
        <w:rPr>
          <w:noProof/>
        </w:rPr>
        <w:instrText xml:space="preserve"> PAGEREF _Toc193452802 \h </w:instrText>
      </w:r>
      <w:r>
        <w:rPr>
          <w:noProof/>
        </w:rPr>
      </w:r>
      <w:r>
        <w:rPr>
          <w:noProof/>
        </w:rPr>
        <w:fldChar w:fldCharType="separate"/>
      </w:r>
      <w:r>
        <w:rPr>
          <w:noProof/>
        </w:rPr>
        <w:t>122</w:t>
      </w:r>
      <w:r>
        <w:rPr>
          <w:noProof/>
        </w:rPr>
        <w:fldChar w:fldCharType="end"/>
      </w:r>
    </w:p>
    <w:p w14:paraId="0E0FDC64" w14:textId="4BAD8A98"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SMPriority</w:t>
      </w:r>
      <w:r>
        <w:rPr>
          <w:noProof/>
        </w:rPr>
        <w:tab/>
      </w:r>
      <w:r>
        <w:rPr>
          <w:noProof/>
        </w:rPr>
        <w:fldChar w:fldCharType="begin" w:fldLock="1"/>
      </w:r>
      <w:r>
        <w:rPr>
          <w:noProof/>
        </w:rPr>
        <w:instrText xml:space="preserve"> PAGEREF _Toc193452803 \h </w:instrText>
      </w:r>
      <w:r>
        <w:rPr>
          <w:noProof/>
        </w:rPr>
      </w:r>
      <w:r>
        <w:rPr>
          <w:noProof/>
        </w:rPr>
        <w:fldChar w:fldCharType="separate"/>
      </w:r>
      <w:r>
        <w:rPr>
          <w:noProof/>
        </w:rPr>
        <w:t>122</w:t>
      </w:r>
      <w:r>
        <w:rPr>
          <w:noProof/>
        </w:rPr>
        <w:fldChar w:fldCharType="end"/>
      </w:r>
    </w:p>
    <w:p w14:paraId="1186B342" w14:textId="044760B0"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DeliveryReportRequested</w:t>
      </w:r>
      <w:r>
        <w:rPr>
          <w:noProof/>
        </w:rPr>
        <w:tab/>
      </w:r>
      <w:r>
        <w:rPr>
          <w:noProof/>
        </w:rPr>
        <w:fldChar w:fldCharType="begin" w:fldLock="1"/>
      </w:r>
      <w:r>
        <w:rPr>
          <w:noProof/>
        </w:rPr>
        <w:instrText xml:space="preserve"> PAGEREF _Toc193452804 \h </w:instrText>
      </w:r>
      <w:r>
        <w:rPr>
          <w:noProof/>
        </w:rPr>
      </w:r>
      <w:r>
        <w:rPr>
          <w:noProof/>
        </w:rPr>
        <w:fldChar w:fldCharType="separate"/>
      </w:r>
      <w:r>
        <w:rPr>
          <w:noProof/>
        </w:rPr>
        <w:t>122</w:t>
      </w:r>
      <w:r>
        <w:rPr>
          <w:noProof/>
        </w:rPr>
        <w:fldChar w:fldCharType="end"/>
      </w:r>
    </w:p>
    <w:p w14:paraId="7797B707" w14:textId="7F5A0585"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InterfaceType</w:t>
      </w:r>
      <w:r>
        <w:rPr>
          <w:noProof/>
        </w:rPr>
        <w:tab/>
      </w:r>
      <w:r>
        <w:rPr>
          <w:noProof/>
        </w:rPr>
        <w:fldChar w:fldCharType="begin" w:fldLock="1"/>
      </w:r>
      <w:r>
        <w:rPr>
          <w:noProof/>
        </w:rPr>
        <w:instrText xml:space="preserve"> PAGEREF _Toc193452805 \h </w:instrText>
      </w:r>
      <w:r>
        <w:rPr>
          <w:noProof/>
        </w:rPr>
      </w:r>
      <w:r>
        <w:rPr>
          <w:noProof/>
        </w:rPr>
        <w:fldChar w:fldCharType="separate"/>
      </w:r>
      <w:r>
        <w:rPr>
          <w:noProof/>
        </w:rPr>
        <w:t>123</w:t>
      </w:r>
      <w:r>
        <w:rPr>
          <w:noProof/>
        </w:rPr>
        <w:fldChar w:fldCharType="end"/>
      </w:r>
    </w:p>
    <w:p w14:paraId="12556F66" w14:textId="04315A3E"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ClassIdentifier</w:t>
      </w:r>
      <w:r>
        <w:rPr>
          <w:noProof/>
        </w:rPr>
        <w:tab/>
      </w:r>
      <w:r>
        <w:rPr>
          <w:noProof/>
        </w:rPr>
        <w:fldChar w:fldCharType="begin" w:fldLock="1"/>
      </w:r>
      <w:r>
        <w:rPr>
          <w:noProof/>
        </w:rPr>
        <w:instrText xml:space="preserve"> PAGEREF _Toc193452806 \h </w:instrText>
      </w:r>
      <w:r>
        <w:rPr>
          <w:noProof/>
        </w:rPr>
      </w:r>
      <w:r>
        <w:rPr>
          <w:noProof/>
        </w:rPr>
        <w:fldChar w:fldCharType="separate"/>
      </w:r>
      <w:r>
        <w:rPr>
          <w:noProof/>
        </w:rPr>
        <w:t>123</w:t>
      </w:r>
      <w:r>
        <w:rPr>
          <w:noProof/>
        </w:rPr>
        <w:fldChar w:fldCharType="end"/>
      </w:r>
    </w:p>
    <w:p w14:paraId="729F463D" w14:textId="08D5E926"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SMAddressType</w:t>
      </w:r>
      <w:r>
        <w:rPr>
          <w:noProof/>
        </w:rPr>
        <w:tab/>
      </w:r>
      <w:r>
        <w:rPr>
          <w:noProof/>
        </w:rPr>
        <w:fldChar w:fldCharType="begin" w:fldLock="1"/>
      </w:r>
      <w:r>
        <w:rPr>
          <w:noProof/>
        </w:rPr>
        <w:instrText xml:space="preserve"> PAGEREF _Toc193452807 \h </w:instrText>
      </w:r>
      <w:r>
        <w:rPr>
          <w:noProof/>
        </w:rPr>
      </w:r>
      <w:r>
        <w:rPr>
          <w:noProof/>
        </w:rPr>
        <w:fldChar w:fldCharType="separate"/>
      </w:r>
      <w:r>
        <w:rPr>
          <w:noProof/>
        </w:rPr>
        <w:t>123</w:t>
      </w:r>
      <w:r>
        <w:rPr>
          <w:noProof/>
        </w:rPr>
        <w:fldChar w:fldCharType="end"/>
      </w:r>
    </w:p>
    <w:p w14:paraId="6356761D" w14:textId="3683DFC7"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SMAddresseeType</w:t>
      </w:r>
      <w:r>
        <w:rPr>
          <w:noProof/>
        </w:rPr>
        <w:tab/>
      </w:r>
      <w:r>
        <w:rPr>
          <w:noProof/>
        </w:rPr>
        <w:fldChar w:fldCharType="begin" w:fldLock="1"/>
      </w:r>
      <w:r>
        <w:rPr>
          <w:noProof/>
        </w:rPr>
        <w:instrText xml:space="preserve"> PAGEREF _Toc193452808 \h </w:instrText>
      </w:r>
      <w:r>
        <w:rPr>
          <w:noProof/>
        </w:rPr>
      </w:r>
      <w:r>
        <w:rPr>
          <w:noProof/>
        </w:rPr>
        <w:fldChar w:fldCharType="separate"/>
      </w:r>
      <w:r>
        <w:rPr>
          <w:noProof/>
        </w:rPr>
        <w:t>123</w:t>
      </w:r>
      <w:r>
        <w:rPr>
          <w:noProof/>
        </w:rPr>
        <w:fldChar w:fldCharType="end"/>
      </w:r>
    </w:p>
    <w:p w14:paraId="06FE1C5E" w14:textId="6A292D74"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Enumeration: SMServiceType</w:t>
      </w:r>
      <w:r>
        <w:rPr>
          <w:noProof/>
        </w:rPr>
        <w:tab/>
      </w:r>
      <w:r>
        <w:rPr>
          <w:noProof/>
        </w:rPr>
        <w:fldChar w:fldCharType="begin" w:fldLock="1"/>
      </w:r>
      <w:r>
        <w:rPr>
          <w:noProof/>
        </w:rPr>
        <w:instrText xml:space="preserve"> PAGEREF _Toc193452809 \h </w:instrText>
      </w:r>
      <w:r>
        <w:rPr>
          <w:noProof/>
        </w:rPr>
      </w:r>
      <w:r>
        <w:rPr>
          <w:noProof/>
        </w:rPr>
        <w:fldChar w:fldCharType="separate"/>
      </w:r>
      <w:r>
        <w:rPr>
          <w:noProof/>
        </w:rPr>
        <w:t>124</w:t>
      </w:r>
      <w:r>
        <w:rPr>
          <w:noProof/>
        </w:rPr>
        <w:fldChar w:fldCharType="end"/>
      </w:r>
    </w:p>
    <w:p w14:paraId="5D92EFDA" w14:textId="4ED3DF52"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ReplyPathRequested</w:t>
      </w:r>
      <w:r>
        <w:rPr>
          <w:noProof/>
        </w:rPr>
        <w:tab/>
      </w:r>
      <w:r>
        <w:rPr>
          <w:noProof/>
        </w:rPr>
        <w:fldChar w:fldCharType="begin" w:fldLock="1"/>
      </w:r>
      <w:r>
        <w:rPr>
          <w:noProof/>
        </w:rPr>
        <w:instrText xml:space="preserve"> PAGEREF _Toc193452810 \h </w:instrText>
      </w:r>
      <w:r>
        <w:rPr>
          <w:noProof/>
        </w:rPr>
      </w:r>
      <w:r>
        <w:rPr>
          <w:noProof/>
        </w:rPr>
        <w:fldChar w:fldCharType="separate"/>
      </w:r>
      <w:r>
        <w:rPr>
          <w:noProof/>
        </w:rPr>
        <w:t>124</w:t>
      </w:r>
      <w:r>
        <w:rPr>
          <w:noProof/>
        </w:rPr>
        <w:fldChar w:fldCharType="end"/>
      </w:r>
    </w:p>
    <w:p w14:paraId="690876C1" w14:textId="36F77D0C"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_Toc193452811 \h </w:instrText>
      </w:r>
      <w:r>
        <w:rPr>
          <w:noProof/>
        </w:rPr>
      </w:r>
      <w:r>
        <w:rPr>
          <w:noProof/>
        </w:rPr>
        <w:fldChar w:fldCharType="separate"/>
      </w:r>
      <w:r>
        <w:rPr>
          <w:noProof/>
        </w:rPr>
        <w:t>124</w:t>
      </w:r>
      <w:r>
        <w:rPr>
          <w:noProof/>
        </w:rPr>
        <w:fldChar w:fldCharType="end"/>
      </w:r>
    </w:p>
    <w:p w14:paraId="04C0ADEC" w14:textId="2E8A679D"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EventType</w:t>
      </w:r>
      <w:r>
        <w:rPr>
          <w:noProof/>
        </w:rPr>
        <w:tab/>
      </w:r>
      <w:r>
        <w:rPr>
          <w:noProof/>
        </w:rPr>
        <w:fldChar w:fldCharType="begin" w:fldLock="1"/>
      </w:r>
      <w:r>
        <w:rPr>
          <w:noProof/>
        </w:rPr>
        <w:instrText xml:space="preserve"> PAGEREF _Toc193452812 \h </w:instrText>
      </w:r>
      <w:r>
        <w:rPr>
          <w:noProof/>
        </w:rPr>
      </w:r>
      <w:r>
        <w:rPr>
          <w:noProof/>
        </w:rPr>
        <w:fldChar w:fldCharType="separate"/>
      </w:r>
      <w:r>
        <w:rPr>
          <w:noProof/>
        </w:rPr>
        <w:t>124</w:t>
      </w:r>
      <w:r>
        <w:rPr>
          <w:noProof/>
        </w:rPr>
        <w:fldChar w:fldCharType="end"/>
      </w:r>
    </w:p>
    <w:p w14:paraId="6EDCE81C" w14:textId="1E0FCA38"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_Toc193452813 \h </w:instrText>
      </w:r>
      <w:r>
        <w:rPr>
          <w:noProof/>
        </w:rPr>
      </w:r>
      <w:r>
        <w:rPr>
          <w:noProof/>
        </w:rPr>
        <w:fldChar w:fldCharType="separate"/>
      </w:r>
      <w:r>
        <w:rPr>
          <w:noProof/>
        </w:rPr>
        <w:t>125</w:t>
      </w:r>
      <w:r>
        <w:rPr>
          <w:noProof/>
        </w:rPr>
        <w:fldChar w:fldCharType="end"/>
      </w:r>
    </w:p>
    <w:p w14:paraId="2BC16EE9" w14:textId="538045F6"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_Toc193452814 \h </w:instrText>
      </w:r>
      <w:r>
        <w:rPr>
          <w:noProof/>
        </w:rPr>
      </w:r>
      <w:r>
        <w:rPr>
          <w:noProof/>
        </w:rPr>
        <w:fldChar w:fldCharType="separate"/>
      </w:r>
      <w:r>
        <w:rPr>
          <w:noProof/>
        </w:rPr>
        <w:t>125</w:t>
      </w:r>
      <w:r>
        <w:rPr>
          <w:noProof/>
        </w:rPr>
        <w:fldChar w:fldCharType="end"/>
      </w:r>
    </w:p>
    <w:p w14:paraId="36C8BA7C" w14:textId="30BFD074"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_Toc193452815 \h </w:instrText>
      </w:r>
      <w:r>
        <w:rPr>
          <w:noProof/>
        </w:rPr>
      </w:r>
      <w:r>
        <w:rPr>
          <w:noProof/>
        </w:rPr>
        <w:fldChar w:fldCharType="separate"/>
      </w:r>
      <w:r>
        <w:rPr>
          <w:noProof/>
        </w:rPr>
        <w:t>125</w:t>
      </w:r>
      <w:r>
        <w:rPr>
          <w:noProof/>
        </w:rPr>
        <w:fldChar w:fldCharType="end"/>
      </w:r>
    </w:p>
    <w:p w14:paraId="4DA6F8B8" w14:textId="72AC132A"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_Toc193452816 \h </w:instrText>
      </w:r>
      <w:r>
        <w:rPr>
          <w:noProof/>
        </w:rPr>
      </w:r>
      <w:r>
        <w:rPr>
          <w:noProof/>
        </w:rPr>
        <w:fldChar w:fldCharType="separate"/>
      </w:r>
      <w:r>
        <w:rPr>
          <w:noProof/>
        </w:rPr>
        <w:t>125</w:t>
      </w:r>
      <w:r>
        <w:rPr>
          <w:noProof/>
        </w:rPr>
        <w:fldChar w:fldCharType="end"/>
      </w:r>
    </w:p>
    <w:p w14:paraId="19A0843C" w14:textId="3AE0249A"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_Toc193452817 \h </w:instrText>
      </w:r>
      <w:r>
        <w:rPr>
          <w:noProof/>
        </w:rPr>
      </w:r>
      <w:r>
        <w:rPr>
          <w:noProof/>
        </w:rPr>
        <w:fldChar w:fldCharType="separate"/>
      </w:r>
      <w:r>
        <w:rPr>
          <w:noProof/>
        </w:rPr>
        <w:t>125</w:t>
      </w:r>
      <w:r>
        <w:rPr>
          <w:noProof/>
        </w:rPr>
        <w:fldChar w:fldCharType="end"/>
      </w:r>
    </w:p>
    <w:p w14:paraId="3DFDC006" w14:textId="01A9D1B2"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_Toc193452818 \h </w:instrText>
      </w:r>
      <w:r>
        <w:rPr>
          <w:noProof/>
        </w:rPr>
      </w:r>
      <w:r>
        <w:rPr>
          <w:noProof/>
        </w:rPr>
        <w:fldChar w:fldCharType="separate"/>
      </w:r>
      <w:r>
        <w:rPr>
          <w:noProof/>
        </w:rPr>
        <w:t>125</w:t>
      </w:r>
      <w:r>
        <w:rPr>
          <w:noProof/>
        </w:rPr>
        <w:fldChar w:fldCharType="end"/>
      </w:r>
    </w:p>
    <w:p w14:paraId="4ABC71EF" w14:textId="3290FDB7"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Enumeration: IMSNodeFunctionality</w:t>
      </w:r>
      <w:r>
        <w:rPr>
          <w:noProof/>
        </w:rPr>
        <w:tab/>
      </w:r>
      <w:r>
        <w:rPr>
          <w:noProof/>
        </w:rPr>
        <w:fldChar w:fldCharType="begin" w:fldLock="1"/>
      </w:r>
      <w:r>
        <w:rPr>
          <w:noProof/>
        </w:rPr>
        <w:instrText xml:space="preserve"> PAGEREF _Toc193452819 \h </w:instrText>
      </w:r>
      <w:r>
        <w:rPr>
          <w:noProof/>
        </w:rPr>
      </w:r>
      <w:r>
        <w:rPr>
          <w:noProof/>
        </w:rPr>
        <w:fldChar w:fldCharType="separate"/>
      </w:r>
      <w:r>
        <w:rPr>
          <w:noProof/>
        </w:rPr>
        <w:t>126</w:t>
      </w:r>
      <w:r>
        <w:rPr>
          <w:noProof/>
        </w:rPr>
        <w:fldChar w:fldCharType="end"/>
      </w:r>
    </w:p>
    <w:p w14:paraId="3A6BA9CD" w14:textId="37ABE837"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_Toc193452820 \h </w:instrText>
      </w:r>
      <w:r>
        <w:rPr>
          <w:noProof/>
        </w:rPr>
      </w:r>
      <w:r>
        <w:rPr>
          <w:noProof/>
        </w:rPr>
        <w:fldChar w:fldCharType="separate"/>
      </w:r>
      <w:r>
        <w:rPr>
          <w:noProof/>
        </w:rPr>
        <w:t>126</w:t>
      </w:r>
      <w:r>
        <w:rPr>
          <w:noProof/>
        </w:rPr>
        <w:fldChar w:fldCharType="end"/>
      </w:r>
    </w:p>
    <w:p w14:paraId="4F5DFE5B" w14:textId="5290C972"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Enumeration: RoleOfIMSNode</w:t>
      </w:r>
      <w:r>
        <w:rPr>
          <w:noProof/>
        </w:rPr>
        <w:tab/>
      </w:r>
      <w:r>
        <w:rPr>
          <w:noProof/>
        </w:rPr>
        <w:fldChar w:fldCharType="begin" w:fldLock="1"/>
      </w:r>
      <w:r>
        <w:rPr>
          <w:noProof/>
        </w:rPr>
        <w:instrText xml:space="preserve"> PAGEREF _Toc193452821 \h </w:instrText>
      </w:r>
      <w:r>
        <w:rPr>
          <w:noProof/>
        </w:rPr>
      </w:r>
      <w:r>
        <w:rPr>
          <w:noProof/>
        </w:rPr>
        <w:fldChar w:fldCharType="separate"/>
      </w:r>
      <w:r>
        <w:rPr>
          <w:noProof/>
        </w:rPr>
        <w:t>126</w:t>
      </w:r>
      <w:r>
        <w:rPr>
          <w:noProof/>
        </w:rPr>
        <w:fldChar w:fldCharType="end"/>
      </w:r>
    </w:p>
    <w:p w14:paraId="63F3BD93" w14:textId="7932054B"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6.1.6.3.38</w:t>
      </w:r>
      <w:r>
        <w:rPr>
          <w:rFonts w:asciiTheme="minorHAnsi" w:eastAsiaTheme="minorEastAsia" w:hAnsiTheme="minorHAnsi" w:cstheme="minorBidi"/>
          <w:noProof/>
          <w:kern w:val="2"/>
          <w:sz w:val="24"/>
          <w:szCs w:val="24"/>
          <w:lang w:eastAsia="en-GB"/>
          <w14:ligatures w14:val="standardContextual"/>
        </w:rPr>
        <w:tab/>
      </w:r>
      <w:r>
        <w:rPr>
          <w:noProof/>
        </w:rPr>
        <w:t>Enumeration: IMSSessionPriority</w:t>
      </w:r>
      <w:r>
        <w:rPr>
          <w:noProof/>
        </w:rPr>
        <w:tab/>
      </w:r>
      <w:r>
        <w:rPr>
          <w:noProof/>
        </w:rPr>
        <w:fldChar w:fldCharType="begin" w:fldLock="1"/>
      </w:r>
      <w:r>
        <w:rPr>
          <w:noProof/>
        </w:rPr>
        <w:instrText xml:space="preserve"> PAGEREF _Toc193452822 \h </w:instrText>
      </w:r>
      <w:r>
        <w:rPr>
          <w:noProof/>
        </w:rPr>
      </w:r>
      <w:r>
        <w:rPr>
          <w:noProof/>
        </w:rPr>
        <w:fldChar w:fldCharType="separate"/>
      </w:r>
      <w:r>
        <w:rPr>
          <w:noProof/>
        </w:rPr>
        <w:t>126</w:t>
      </w:r>
      <w:r>
        <w:rPr>
          <w:noProof/>
        </w:rPr>
        <w:fldChar w:fldCharType="end"/>
      </w:r>
    </w:p>
    <w:p w14:paraId="18BCAC69" w14:textId="5577DCF0"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Enumeration: MediaInitiatorFlag</w:t>
      </w:r>
      <w:r>
        <w:rPr>
          <w:noProof/>
        </w:rPr>
        <w:tab/>
      </w:r>
      <w:r>
        <w:rPr>
          <w:noProof/>
        </w:rPr>
        <w:fldChar w:fldCharType="begin" w:fldLock="1"/>
      </w:r>
      <w:r>
        <w:rPr>
          <w:noProof/>
        </w:rPr>
        <w:instrText xml:space="preserve"> PAGEREF _Toc193452823 \h </w:instrText>
      </w:r>
      <w:r>
        <w:rPr>
          <w:noProof/>
        </w:rPr>
      </w:r>
      <w:r>
        <w:rPr>
          <w:noProof/>
        </w:rPr>
        <w:fldChar w:fldCharType="separate"/>
      </w:r>
      <w:r>
        <w:rPr>
          <w:noProof/>
        </w:rPr>
        <w:t>127</w:t>
      </w:r>
      <w:r>
        <w:rPr>
          <w:noProof/>
        </w:rPr>
        <w:fldChar w:fldCharType="end"/>
      </w:r>
    </w:p>
    <w:p w14:paraId="192F033A" w14:textId="7187CA07"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6.1.6.3.40</w:t>
      </w:r>
      <w:r>
        <w:rPr>
          <w:rFonts w:asciiTheme="minorHAnsi" w:eastAsiaTheme="minorEastAsia" w:hAnsiTheme="minorHAnsi" w:cstheme="minorBidi"/>
          <w:noProof/>
          <w:kern w:val="2"/>
          <w:sz w:val="24"/>
          <w:szCs w:val="24"/>
          <w:lang w:eastAsia="en-GB"/>
          <w14:ligatures w14:val="standardContextual"/>
        </w:rPr>
        <w:tab/>
      </w:r>
      <w:r>
        <w:rPr>
          <w:noProof/>
        </w:rPr>
        <w:t>Enumeration: SDPType</w:t>
      </w:r>
      <w:r>
        <w:rPr>
          <w:noProof/>
        </w:rPr>
        <w:tab/>
      </w:r>
      <w:r>
        <w:rPr>
          <w:noProof/>
        </w:rPr>
        <w:fldChar w:fldCharType="begin" w:fldLock="1"/>
      </w:r>
      <w:r>
        <w:rPr>
          <w:noProof/>
        </w:rPr>
        <w:instrText xml:space="preserve"> PAGEREF _Toc193452824 \h </w:instrText>
      </w:r>
      <w:r>
        <w:rPr>
          <w:noProof/>
        </w:rPr>
      </w:r>
      <w:r>
        <w:rPr>
          <w:noProof/>
        </w:rPr>
        <w:fldChar w:fldCharType="separate"/>
      </w:r>
      <w:r>
        <w:rPr>
          <w:noProof/>
        </w:rPr>
        <w:t>127</w:t>
      </w:r>
      <w:r>
        <w:rPr>
          <w:noProof/>
        </w:rPr>
        <w:fldChar w:fldCharType="end"/>
      </w:r>
    </w:p>
    <w:p w14:paraId="3B9B7BB2" w14:textId="12A18DB3"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6.1.6.3.41</w:t>
      </w:r>
      <w:r>
        <w:rPr>
          <w:rFonts w:asciiTheme="minorHAnsi" w:eastAsiaTheme="minorEastAsia" w:hAnsiTheme="minorHAnsi" w:cstheme="minorBidi"/>
          <w:noProof/>
          <w:kern w:val="2"/>
          <w:sz w:val="24"/>
          <w:szCs w:val="24"/>
          <w:lang w:eastAsia="en-GB"/>
          <w14:ligatures w14:val="standardContextual"/>
        </w:rPr>
        <w:tab/>
      </w:r>
      <w:r>
        <w:rPr>
          <w:noProof/>
        </w:rPr>
        <w:t>Enumeration: OriginatorPartyType</w:t>
      </w:r>
      <w:r>
        <w:rPr>
          <w:noProof/>
        </w:rPr>
        <w:tab/>
      </w:r>
      <w:r>
        <w:rPr>
          <w:noProof/>
        </w:rPr>
        <w:fldChar w:fldCharType="begin" w:fldLock="1"/>
      </w:r>
      <w:r>
        <w:rPr>
          <w:noProof/>
        </w:rPr>
        <w:instrText xml:space="preserve"> PAGEREF _Toc193452825 \h </w:instrText>
      </w:r>
      <w:r>
        <w:rPr>
          <w:noProof/>
        </w:rPr>
      </w:r>
      <w:r>
        <w:rPr>
          <w:noProof/>
        </w:rPr>
        <w:fldChar w:fldCharType="separate"/>
      </w:r>
      <w:r>
        <w:rPr>
          <w:noProof/>
        </w:rPr>
        <w:t>127</w:t>
      </w:r>
      <w:r>
        <w:rPr>
          <w:noProof/>
        </w:rPr>
        <w:fldChar w:fldCharType="end"/>
      </w:r>
    </w:p>
    <w:p w14:paraId="56E53B46" w14:textId="4C63B94E"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6.1.6.3.42</w:t>
      </w:r>
      <w:r>
        <w:rPr>
          <w:rFonts w:asciiTheme="minorHAnsi" w:eastAsiaTheme="minorEastAsia" w:hAnsiTheme="minorHAnsi" w:cstheme="minorBidi"/>
          <w:noProof/>
          <w:kern w:val="2"/>
          <w:sz w:val="24"/>
          <w:szCs w:val="24"/>
          <w:lang w:eastAsia="en-GB"/>
          <w14:ligatures w14:val="standardContextual"/>
        </w:rPr>
        <w:tab/>
      </w:r>
      <w:r>
        <w:rPr>
          <w:noProof/>
        </w:rPr>
        <w:t>Enumeration: AccessTransferType</w:t>
      </w:r>
      <w:r>
        <w:rPr>
          <w:noProof/>
        </w:rPr>
        <w:tab/>
      </w:r>
      <w:r>
        <w:rPr>
          <w:noProof/>
        </w:rPr>
        <w:fldChar w:fldCharType="begin" w:fldLock="1"/>
      </w:r>
      <w:r>
        <w:rPr>
          <w:noProof/>
        </w:rPr>
        <w:instrText xml:space="preserve"> PAGEREF _Toc193452826 \h </w:instrText>
      </w:r>
      <w:r>
        <w:rPr>
          <w:noProof/>
        </w:rPr>
      </w:r>
      <w:r>
        <w:rPr>
          <w:noProof/>
        </w:rPr>
        <w:fldChar w:fldCharType="separate"/>
      </w:r>
      <w:r>
        <w:rPr>
          <w:noProof/>
        </w:rPr>
        <w:t>127</w:t>
      </w:r>
      <w:r>
        <w:rPr>
          <w:noProof/>
        </w:rPr>
        <w:fldChar w:fldCharType="end"/>
      </w:r>
    </w:p>
    <w:p w14:paraId="331FBD94" w14:textId="00A88325"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Enumeration: UETransferType</w:t>
      </w:r>
      <w:r>
        <w:rPr>
          <w:noProof/>
        </w:rPr>
        <w:tab/>
      </w:r>
      <w:r>
        <w:rPr>
          <w:noProof/>
        </w:rPr>
        <w:fldChar w:fldCharType="begin" w:fldLock="1"/>
      </w:r>
      <w:r>
        <w:rPr>
          <w:noProof/>
        </w:rPr>
        <w:instrText xml:space="preserve"> PAGEREF _Toc193452827 \h </w:instrText>
      </w:r>
      <w:r>
        <w:rPr>
          <w:noProof/>
        </w:rPr>
      </w:r>
      <w:r>
        <w:rPr>
          <w:noProof/>
        </w:rPr>
        <w:fldChar w:fldCharType="separate"/>
      </w:r>
      <w:r>
        <w:rPr>
          <w:noProof/>
        </w:rPr>
        <w:t>127</w:t>
      </w:r>
      <w:r>
        <w:rPr>
          <w:noProof/>
        </w:rPr>
        <w:fldChar w:fldCharType="end"/>
      </w:r>
    </w:p>
    <w:p w14:paraId="63B8A5BD" w14:textId="213DE67D"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Enumeration: NNISessionDirection</w:t>
      </w:r>
      <w:r>
        <w:rPr>
          <w:noProof/>
        </w:rPr>
        <w:tab/>
      </w:r>
      <w:r>
        <w:rPr>
          <w:noProof/>
        </w:rPr>
        <w:fldChar w:fldCharType="begin" w:fldLock="1"/>
      </w:r>
      <w:r>
        <w:rPr>
          <w:noProof/>
        </w:rPr>
        <w:instrText xml:space="preserve"> PAGEREF _Toc193452828 \h </w:instrText>
      </w:r>
      <w:r>
        <w:rPr>
          <w:noProof/>
        </w:rPr>
      </w:r>
      <w:r>
        <w:rPr>
          <w:noProof/>
        </w:rPr>
        <w:fldChar w:fldCharType="separate"/>
      </w:r>
      <w:r>
        <w:rPr>
          <w:noProof/>
        </w:rPr>
        <w:t>128</w:t>
      </w:r>
      <w:r>
        <w:rPr>
          <w:noProof/>
        </w:rPr>
        <w:fldChar w:fldCharType="end"/>
      </w:r>
    </w:p>
    <w:p w14:paraId="3DBB2EBC" w14:textId="539022F7"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Enumeration: NNIType</w:t>
      </w:r>
      <w:r>
        <w:rPr>
          <w:noProof/>
        </w:rPr>
        <w:tab/>
      </w:r>
      <w:r>
        <w:rPr>
          <w:noProof/>
        </w:rPr>
        <w:fldChar w:fldCharType="begin" w:fldLock="1"/>
      </w:r>
      <w:r>
        <w:rPr>
          <w:noProof/>
        </w:rPr>
        <w:instrText xml:space="preserve"> PAGEREF _Toc193452829 \h </w:instrText>
      </w:r>
      <w:r>
        <w:rPr>
          <w:noProof/>
        </w:rPr>
      </w:r>
      <w:r>
        <w:rPr>
          <w:noProof/>
        </w:rPr>
        <w:fldChar w:fldCharType="separate"/>
      </w:r>
      <w:r>
        <w:rPr>
          <w:noProof/>
        </w:rPr>
        <w:t>128</w:t>
      </w:r>
      <w:r>
        <w:rPr>
          <w:noProof/>
        </w:rPr>
        <w:fldChar w:fldCharType="end"/>
      </w:r>
    </w:p>
    <w:p w14:paraId="50FCAB6D" w14:textId="62E00FC2"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Enumeration: NNIRelationshipMode</w:t>
      </w:r>
      <w:r>
        <w:rPr>
          <w:noProof/>
        </w:rPr>
        <w:tab/>
      </w:r>
      <w:r>
        <w:rPr>
          <w:noProof/>
        </w:rPr>
        <w:fldChar w:fldCharType="begin" w:fldLock="1"/>
      </w:r>
      <w:r>
        <w:rPr>
          <w:noProof/>
        </w:rPr>
        <w:instrText xml:space="preserve"> PAGEREF _Toc193452830 \h </w:instrText>
      </w:r>
      <w:r>
        <w:rPr>
          <w:noProof/>
        </w:rPr>
      </w:r>
      <w:r>
        <w:rPr>
          <w:noProof/>
        </w:rPr>
        <w:fldChar w:fldCharType="separate"/>
      </w:r>
      <w:r>
        <w:rPr>
          <w:noProof/>
        </w:rPr>
        <w:t>128</w:t>
      </w:r>
      <w:r>
        <w:rPr>
          <w:noProof/>
        </w:rPr>
        <w:fldChar w:fldCharType="end"/>
      </w:r>
    </w:p>
    <w:p w14:paraId="0849593B" w14:textId="632187AF"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47</w:t>
      </w:r>
      <w:r>
        <w:rPr>
          <w:rFonts w:asciiTheme="minorHAnsi" w:eastAsiaTheme="minorEastAsia" w:hAnsiTheme="minorHAnsi" w:cstheme="minorBidi"/>
          <w:noProof/>
          <w:kern w:val="2"/>
          <w:sz w:val="24"/>
          <w:szCs w:val="24"/>
          <w:lang w:eastAsia="en-GB"/>
          <w14:ligatures w14:val="standardContextual"/>
        </w:rPr>
        <w:tab/>
      </w:r>
      <w:r>
        <w:rPr>
          <w:noProof/>
        </w:rPr>
        <w:t>Enumeration: TADIdentifier</w:t>
      </w:r>
      <w:r>
        <w:rPr>
          <w:noProof/>
        </w:rPr>
        <w:tab/>
      </w:r>
      <w:r>
        <w:rPr>
          <w:noProof/>
        </w:rPr>
        <w:fldChar w:fldCharType="begin" w:fldLock="1"/>
      </w:r>
      <w:r>
        <w:rPr>
          <w:noProof/>
        </w:rPr>
        <w:instrText xml:space="preserve"> PAGEREF _Toc193452831 \h </w:instrText>
      </w:r>
      <w:r>
        <w:rPr>
          <w:noProof/>
        </w:rPr>
      </w:r>
      <w:r>
        <w:rPr>
          <w:noProof/>
        </w:rPr>
        <w:fldChar w:fldCharType="separate"/>
      </w:r>
      <w:r>
        <w:rPr>
          <w:noProof/>
        </w:rPr>
        <w:t>128</w:t>
      </w:r>
      <w:r>
        <w:rPr>
          <w:noProof/>
        </w:rPr>
        <w:fldChar w:fldCharType="end"/>
      </w:r>
    </w:p>
    <w:p w14:paraId="00F0DDBE" w14:textId="22418ADB"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6.1.6.3.48</w:t>
      </w:r>
      <w:r>
        <w:rPr>
          <w:rFonts w:asciiTheme="minorHAnsi" w:eastAsiaTheme="minorEastAsia" w:hAnsiTheme="minorHAnsi" w:cstheme="minorBidi"/>
          <w:noProof/>
          <w:kern w:val="2"/>
          <w:sz w:val="24"/>
          <w:szCs w:val="24"/>
          <w:lang w:eastAsia="en-GB"/>
          <w14:ligatures w14:val="standardContextual"/>
        </w:rPr>
        <w:tab/>
      </w:r>
      <w:r>
        <w:rPr>
          <w:noProof/>
        </w:rPr>
        <w:t>Enumeration: VariablePartType</w:t>
      </w:r>
      <w:r>
        <w:rPr>
          <w:noProof/>
        </w:rPr>
        <w:tab/>
      </w:r>
      <w:r>
        <w:rPr>
          <w:noProof/>
        </w:rPr>
        <w:fldChar w:fldCharType="begin" w:fldLock="1"/>
      </w:r>
      <w:r>
        <w:rPr>
          <w:noProof/>
        </w:rPr>
        <w:instrText xml:space="preserve"> PAGEREF _Toc193452832 \h </w:instrText>
      </w:r>
      <w:r>
        <w:rPr>
          <w:noProof/>
        </w:rPr>
      </w:r>
      <w:r>
        <w:rPr>
          <w:noProof/>
        </w:rPr>
        <w:fldChar w:fldCharType="separate"/>
      </w:r>
      <w:r>
        <w:rPr>
          <w:noProof/>
        </w:rPr>
        <w:t>129</w:t>
      </w:r>
      <w:r>
        <w:rPr>
          <w:noProof/>
        </w:rPr>
        <w:fldChar w:fldCharType="end"/>
      </w:r>
    </w:p>
    <w:p w14:paraId="33776311" w14:textId="70F980A5"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6.1.6.3.49</w:t>
      </w:r>
      <w:r>
        <w:rPr>
          <w:rFonts w:asciiTheme="minorHAnsi" w:eastAsiaTheme="minorEastAsia" w:hAnsiTheme="minorHAnsi" w:cstheme="minorBidi"/>
          <w:noProof/>
          <w:kern w:val="2"/>
          <w:sz w:val="24"/>
          <w:szCs w:val="24"/>
          <w:lang w:eastAsia="en-GB"/>
          <w14:ligatures w14:val="standardContextual"/>
        </w:rPr>
        <w:tab/>
      </w:r>
      <w:r>
        <w:rPr>
          <w:noProof/>
        </w:rPr>
        <w:t>Enumeration: QuotaConsumptionIndicator</w:t>
      </w:r>
      <w:r>
        <w:rPr>
          <w:noProof/>
        </w:rPr>
        <w:tab/>
      </w:r>
      <w:r>
        <w:rPr>
          <w:noProof/>
        </w:rPr>
        <w:fldChar w:fldCharType="begin" w:fldLock="1"/>
      </w:r>
      <w:r>
        <w:rPr>
          <w:noProof/>
        </w:rPr>
        <w:instrText xml:space="preserve"> PAGEREF _Toc193452833 \h </w:instrText>
      </w:r>
      <w:r>
        <w:rPr>
          <w:noProof/>
        </w:rPr>
      </w:r>
      <w:r>
        <w:rPr>
          <w:noProof/>
        </w:rPr>
        <w:fldChar w:fldCharType="separate"/>
      </w:r>
      <w:r>
        <w:rPr>
          <w:noProof/>
        </w:rPr>
        <w:t>129</w:t>
      </w:r>
      <w:r>
        <w:rPr>
          <w:noProof/>
        </w:rPr>
        <w:fldChar w:fldCharType="end"/>
      </w:r>
    </w:p>
    <w:p w14:paraId="062060FE" w14:textId="5A5B1F09"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6.1.6.3.50</w:t>
      </w:r>
      <w:r>
        <w:rPr>
          <w:rFonts w:asciiTheme="minorHAnsi" w:eastAsiaTheme="minorEastAsia" w:hAnsiTheme="minorHAnsi" w:cstheme="minorBidi"/>
          <w:noProof/>
          <w:kern w:val="2"/>
          <w:sz w:val="24"/>
          <w:szCs w:val="24"/>
          <w:lang w:eastAsia="en-GB"/>
          <w14:ligatures w14:val="standardContextual"/>
        </w:rPr>
        <w:tab/>
      </w:r>
      <w:r>
        <w:rPr>
          <w:noProof/>
        </w:rPr>
        <w:t>Enumeration: PlayToParty</w:t>
      </w:r>
      <w:r>
        <w:rPr>
          <w:noProof/>
        </w:rPr>
        <w:tab/>
      </w:r>
      <w:r>
        <w:rPr>
          <w:noProof/>
        </w:rPr>
        <w:fldChar w:fldCharType="begin" w:fldLock="1"/>
      </w:r>
      <w:r>
        <w:rPr>
          <w:noProof/>
        </w:rPr>
        <w:instrText xml:space="preserve"> PAGEREF _Toc193452834 \h </w:instrText>
      </w:r>
      <w:r>
        <w:rPr>
          <w:noProof/>
        </w:rPr>
      </w:r>
      <w:r>
        <w:rPr>
          <w:noProof/>
        </w:rPr>
        <w:fldChar w:fldCharType="separate"/>
      </w:r>
      <w:r>
        <w:rPr>
          <w:noProof/>
        </w:rPr>
        <w:t>129</w:t>
      </w:r>
      <w:r>
        <w:rPr>
          <w:noProof/>
        </w:rPr>
        <w:fldChar w:fldCharType="end"/>
      </w:r>
    </w:p>
    <w:p w14:paraId="233598C6" w14:textId="61CEE703"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6.1.6.3.51</w:t>
      </w:r>
      <w:r>
        <w:rPr>
          <w:rFonts w:asciiTheme="minorHAnsi" w:eastAsiaTheme="minorEastAsia" w:hAnsiTheme="minorHAnsi" w:cstheme="minorBidi"/>
          <w:noProof/>
          <w:kern w:val="2"/>
          <w:sz w:val="24"/>
          <w:szCs w:val="24"/>
          <w:lang w:eastAsia="en-GB"/>
          <w14:ligatures w14:val="standardContextual"/>
        </w:rPr>
        <w:tab/>
      </w:r>
      <w:r>
        <w:rPr>
          <w:noProof/>
        </w:rPr>
        <w:t>Enumeration: AnnouncementPrivacyIndicator</w:t>
      </w:r>
      <w:r>
        <w:rPr>
          <w:noProof/>
        </w:rPr>
        <w:tab/>
      </w:r>
      <w:r>
        <w:rPr>
          <w:noProof/>
        </w:rPr>
        <w:fldChar w:fldCharType="begin" w:fldLock="1"/>
      </w:r>
      <w:r>
        <w:rPr>
          <w:noProof/>
        </w:rPr>
        <w:instrText xml:space="preserve"> PAGEREF _Toc193452835 \h </w:instrText>
      </w:r>
      <w:r>
        <w:rPr>
          <w:noProof/>
        </w:rPr>
      </w:r>
      <w:r>
        <w:rPr>
          <w:noProof/>
        </w:rPr>
        <w:fldChar w:fldCharType="separate"/>
      </w:r>
      <w:r>
        <w:rPr>
          <w:noProof/>
        </w:rPr>
        <w:t>129</w:t>
      </w:r>
      <w:r>
        <w:rPr>
          <w:noProof/>
        </w:rPr>
        <w:fldChar w:fldCharType="end"/>
      </w:r>
    </w:p>
    <w:p w14:paraId="5A32B15E" w14:textId="60E1F15B"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6.1.6.3.52</w:t>
      </w:r>
      <w:r>
        <w:rPr>
          <w:rFonts w:asciiTheme="minorHAnsi" w:eastAsiaTheme="minorEastAsia" w:hAnsiTheme="minorHAnsi" w:cstheme="minorBidi"/>
          <w:noProof/>
          <w:kern w:val="2"/>
          <w:sz w:val="24"/>
          <w:szCs w:val="24"/>
          <w:lang w:eastAsia="en-GB"/>
          <w14:ligatures w14:val="standardContextual"/>
        </w:rPr>
        <w:tab/>
      </w:r>
      <w:r>
        <w:rPr>
          <w:noProof/>
        </w:rPr>
        <w:t>Enumeration: SupplementaryServiceType</w:t>
      </w:r>
      <w:r>
        <w:rPr>
          <w:noProof/>
        </w:rPr>
        <w:tab/>
      </w:r>
      <w:r>
        <w:rPr>
          <w:noProof/>
        </w:rPr>
        <w:fldChar w:fldCharType="begin" w:fldLock="1"/>
      </w:r>
      <w:r>
        <w:rPr>
          <w:noProof/>
        </w:rPr>
        <w:instrText xml:space="preserve"> PAGEREF _Toc193452836 \h </w:instrText>
      </w:r>
      <w:r>
        <w:rPr>
          <w:noProof/>
        </w:rPr>
      </w:r>
      <w:r>
        <w:rPr>
          <w:noProof/>
        </w:rPr>
        <w:fldChar w:fldCharType="separate"/>
      </w:r>
      <w:r>
        <w:rPr>
          <w:noProof/>
        </w:rPr>
        <w:t>130</w:t>
      </w:r>
      <w:r>
        <w:rPr>
          <w:noProof/>
        </w:rPr>
        <w:fldChar w:fldCharType="end"/>
      </w:r>
    </w:p>
    <w:p w14:paraId="65CB45A4" w14:textId="08571278"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6.1.6.3.53</w:t>
      </w:r>
      <w:r>
        <w:rPr>
          <w:rFonts w:asciiTheme="minorHAnsi" w:eastAsiaTheme="minorEastAsia" w:hAnsiTheme="minorHAnsi" w:cstheme="minorBidi"/>
          <w:noProof/>
          <w:kern w:val="2"/>
          <w:sz w:val="24"/>
          <w:szCs w:val="24"/>
          <w:lang w:eastAsia="en-GB"/>
          <w14:ligatures w14:val="standardContextual"/>
        </w:rPr>
        <w:tab/>
      </w:r>
      <w:r>
        <w:rPr>
          <w:noProof/>
        </w:rPr>
        <w:t>Enumeration: SupplementaryServiceMode</w:t>
      </w:r>
      <w:r>
        <w:rPr>
          <w:noProof/>
        </w:rPr>
        <w:tab/>
      </w:r>
      <w:r>
        <w:rPr>
          <w:noProof/>
        </w:rPr>
        <w:fldChar w:fldCharType="begin" w:fldLock="1"/>
      </w:r>
      <w:r>
        <w:rPr>
          <w:noProof/>
        </w:rPr>
        <w:instrText xml:space="preserve"> PAGEREF _Toc193452837 \h </w:instrText>
      </w:r>
      <w:r>
        <w:rPr>
          <w:noProof/>
        </w:rPr>
      </w:r>
      <w:r>
        <w:rPr>
          <w:noProof/>
        </w:rPr>
        <w:fldChar w:fldCharType="separate"/>
      </w:r>
      <w:r>
        <w:rPr>
          <w:noProof/>
        </w:rPr>
        <w:t>130</w:t>
      </w:r>
      <w:r>
        <w:rPr>
          <w:noProof/>
        </w:rPr>
        <w:fldChar w:fldCharType="end"/>
      </w:r>
    </w:p>
    <w:p w14:paraId="423B88AF" w14:textId="24F07AF6"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6.1.6.3.54</w:t>
      </w:r>
      <w:r>
        <w:rPr>
          <w:rFonts w:asciiTheme="minorHAnsi" w:eastAsiaTheme="minorEastAsia" w:hAnsiTheme="minorHAnsi" w:cstheme="minorBidi"/>
          <w:noProof/>
          <w:kern w:val="2"/>
          <w:sz w:val="24"/>
          <w:szCs w:val="24"/>
          <w:lang w:eastAsia="en-GB"/>
          <w14:ligatures w14:val="standardContextual"/>
        </w:rPr>
        <w:tab/>
      </w:r>
      <w:r>
        <w:rPr>
          <w:noProof/>
        </w:rPr>
        <w:t>Enumeration: ParticipantActionType</w:t>
      </w:r>
      <w:r>
        <w:rPr>
          <w:noProof/>
        </w:rPr>
        <w:tab/>
      </w:r>
      <w:r>
        <w:rPr>
          <w:noProof/>
        </w:rPr>
        <w:fldChar w:fldCharType="begin" w:fldLock="1"/>
      </w:r>
      <w:r>
        <w:rPr>
          <w:noProof/>
        </w:rPr>
        <w:instrText xml:space="preserve"> PAGEREF _Toc193452838 \h </w:instrText>
      </w:r>
      <w:r>
        <w:rPr>
          <w:noProof/>
        </w:rPr>
      </w:r>
      <w:r>
        <w:rPr>
          <w:noProof/>
        </w:rPr>
        <w:fldChar w:fldCharType="separate"/>
      </w:r>
      <w:r>
        <w:rPr>
          <w:noProof/>
        </w:rPr>
        <w:t>131</w:t>
      </w:r>
      <w:r>
        <w:rPr>
          <w:noProof/>
        </w:rPr>
        <w:fldChar w:fldCharType="end"/>
      </w:r>
    </w:p>
    <w:p w14:paraId="00F76ED4" w14:textId="57E8F432"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sidRPr="00D37218">
        <w:rPr>
          <w:rFonts w:eastAsia="Times New Roman"/>
          <w:noProof/>
        </w:rPr>
        <w:t>6.1.6.3.55</w:t>
      </w:r>
      <w:r>
        <w:rPr>
          <w:rFonts w:asciiTheme="minorHAnsi" w:eastAsiaTheme="minorEastAsia" w:hAnsiTheme="minorHAnsi" w:cstheme="minorBidi"/>
          <w:noProof/>
          <w:kern w:val="2"/>
          <w:sz w:val="24"/>
          <w:szCs w:val="24"/>
          <w:lang w:eastAsia="en-GB"/>
          <w14:ligatures w14:val="standardContextual"/>
        </w:rPr>
        <w:tab/>
      </w:r>
      <w:r w:rsidRPr="00D37218">
        <w:rPr>
          <w:rFonts w:eastAsia="Times New Roman"/>
          <w:noProof/>
        </w:rPr>
        <w:t>Enumeration: TrafficForwardingWay</w:t>
      </w:r>
      <w:r>
        <w:rPr>
          <w:noProof/>
        </w:rPr>
        <w:tab/>
      </w:r>
      <w:r>
        <w:rPr>
          <w:noProof/>
        </w:rPr>
        <w:fldChar w:fldCharType="begin" w:fldLock="1"/>
      </w:r>
      <w:r>
        <w:rPr>
          <w:noProof/>
        </w:rPr>
        <w:instrText xml:space="preserve"> PAGEREF _Toc193452839 \h </w:instrText>
      </w:r>
      <w:r>
        <w:rPr>
          <w:noProof/>
        </w:rPr>
      </w:r>
      <w:r>
        <w:rPr>
          <w:noProof/>
        </w:rPr>
        <w:fldChar w:fldCharType="separate"/>
      </w:r>
      <w:r>
        <w:rPr>
          <w:noProof/>
        </w:rPr>
        <w:t>131</w:t>
      </w:r>
      <w:r>
        <w:rPr>
          <w:noProof/>
        </w:rPr>
        <w:fldChar w:fldCharType="end"/>
      </w:r>
    </w:p>
    <w:p w14:paraId="2F6378E8" w14:textId="52FE0618"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sidRPr="00D37218">
        <w:rPr>
          <w:rFonts w:eastAsia="Times New Roman"/>
          <w:noProof/>
        </w:rPr>
        <w:t>6.1.6.3.56</w:t>
      </w:r>
      <w:r>
        <w:rPr>
          <w:rFonts w:asciiTheme="minorHAnsi" w:eastAsiaTheme="minorEastAsia" w:hAnsiTheme="minorHAnsi" w:cstheme="minorBidi"/>
          <w:noProof/>
          <w:kern w:val="2"/>
          <w:sz w:val="24"/>
          <w:szCs w:val="24"/>
          <w:lang w:eastAsia="en-GB"/>
          <w14:ligatures w14:val="standardContextual"/>
        </w:rPr>
        <w:tab/>
      </w:r>
      <w:r w:rsidRPr="00D37218">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_Toc193452840 \h </w:instrText>
      </w:r>
      <w:r>
        <w:rPr>
          <w:noProof/>
        </w:rPr>
      </w:r>
      <w:r>
        <w:rPr>
          <w:noProof/>
        </w:rPr>
        <w:fldChar w:fldCharType="separate"/>
      </w:r>
      <w:r>
        <w:rPr>
          <w:noProof/>
        </w:rPr>
        <w:t>131</w:t>
      </w:r>
      <w:r>
        <w:rPr>
          <w:noProof/>
        </w:rPr>
        <w:fldChar w:fldCharType="end"/>
      </w:r>
    </w:p>
    <w:p w14:paraId="16223779" w14:textId="5656385E"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sidRPr="00D37218">
        <w:rPr>
          <w:rFonts w:eastAsia="Times New Roman"/>
          <w:noProof/>
        </w:rPr>
        <w:t>6.1.6.3.57</w:t>
      </w:r>
      <w:r>
        <w:rPr>
          <w:rFonts w:asciiTheme="minorHAnsi" w:eastAsiaTheme="minorEastAsia" w:hAnsiTheme="minorHAnsi" w:cstheme="minorBidi"/>
          <w:noProof/>
          <w:kern w:val="2"/>
          <w:sz w:val="24"/>
          <w:szCs w:val="24"/>
          <w:lang w:eastAsia="en-GB"/>
          <w14:ligatures w14:val="standardContextual"/>
        </w:rPr>
        <w:tab/>
      </w:r>
      <w:r w:rsidRPr="00D37218">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_Toc193452841 \h </w:instrText>
      </w:r>
      <w:r>
        <w:rPr>
          <w:noProof/>
        </w:rPr>
      </w:r>
      <w:r>
        <w:rPr>
          <w:noProof/>
        </w:rPr>
        <w:fldChar w:fldCharType="separate"/>
      </w:r>
      <w:r>
        <w:rPr>
          <w:noProof/>
        </w:rPr>
        <w:t>131</w:t>
      </w:r>
      <w:r>
        <w:rPr>
          <w:noProof/>
        </w:rPr>
        <w:fldChar w:fldCharType="end"/>
      </w:r>
    </w:p>
    <w:p w14:paraId="39B6DE1C" w14:textId="1BAE5F02"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sidRPr="00D37218">
        <w:rPr>
          <w:rFonts w:eastAsia="Times New Roman"/>
          <w:noProof/>
        </w:rPr>
        <w:t>6.1.6.3.58</w:t>
      </w:r>
      <w:r>
        <w:rPr>
          <w:rFonts w:asciiTheme="minorHAnsi" w:eastAsiaTheme="minorEastAsia" w:hAnsiTheme="minorHAnsi" w:cstheme="minorBidi"/>
          <w:noProof/>
          <w:kern w:val="2"/>
          <w:sz w:val="24"/>
          <w:szCs w:val="24"/>
          <w:lang w:eastAsia="en-GB"/>
          <w14:ligatures w14:val="standardContextual"/>
        </w:rPr>
        <w:tab/>
      </w:r>
      <w:r w:rsidRPr="00D37218">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_Toc193452842 \h </w:instrText>
      </w:r>
      <w:r>
        <w:rPr>
          <w:noProof/>
        </w:rPr>
      </w:r>
      <w:r>
        <w:rPr>
          <w:noProof/>
        </w:rPr>
        <w:fldChar w:fldCharType="separate"/>
      </w:r>
      <w:r>
        <w:rPr>
          <w:noProof/>
        </w:rPr>
        <w:t>131</w:t>
      </w:r>
      <w:r>
        <w:rPr>
          <w:noProof/>
        </w:rPr>
        <w:fldChar w:fldCharType="end"/>
      </w:r>
    </w:p>
    <w:p w14:paraId="37739C65" w14:textId="2D9B6914"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sidRPr="00D37218">
        <w:rPr>
          <w:rFonts w:eastAsia="Times New Roman"/>
          <w:noProof/>
        </w:rPr>
        <w:t>6.1.6.3.59</w:t>
      </w:r>
      <w:r>
        <w:rPr>
          <w:rFonts w:asciiTheme="minorHAnsi" w:eastAsiaTheme="minorEastAsia" w:hAnsiTheme="minorHAnsi" w:cstheme="minorBidi"/>
          <w:noProof/>
          <w:kern w:val="2"/>
          <w:sz w:val="24"/>
          <w:szCs w:val="24"/>
          <w:lang w:eastAsia="en-GB"/>
          <w14:ligatures w14:val="standardContextual"/>
        </w:rPr>
        <w:tab/>
      </w:r>
      <w:r w:rsidRPr="00D37218">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_Toc193452843 \h </w:instrText>
      </w:r>
      <w:r>
        <w:rPr>
          <w:noProof/>
        </w:rPr>
      </w:r>
      <w:r>
        <w:rPr>
          <w:noProof/>
        </w:rPr>
        <w:fldChar w:fldCharType="separate"/>
      </w:r>
      <w:r>
        <w:rPr>
          <w:noProof/>
        </w:rPr>
        <w:t>132</w:t>
      </w:r>
      <w:r>
        <w:rPr>
          <w:noProof/>
        </w:rPr>
        <w:fldChar w:fldCharType="end"/>
      </w:r>
    </w:p>
    <w:p w14:paraId="6943A41C" w14:textId="382027E3"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sidRPr="00D37218">
        <w:rPr>
          <w:rFonts w:eastAsia="Times New Roman"/>
          <w:noProof/>
        </w:rPr>
        <w:t>6.1.6.3.60</w:t>
      </w:r>
      <w:r>
        <w:rPr>
          <w:rFonts w:asciiTheme="minorHAnsi" w:eastAsiaTheme="minorEastAsia" w:hAnsiTheme="minorHAnsi" w:cstheme="minorBidi"/>
          <w:noProof/>
          <w:kern w:val="2"/>
          <w:sz w:val="24"/>
          <w:szCs w:val="24"/>
          <w:lang w:eastAsia="en-GB"/>
          <w14:ligatures w14:val="standardContextual"/>
        </w:rPr>
        <w:tab/>
      </w:r>
      <w:r w:rsidRPr="00D37218">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_Toc193452844 \h </w:instrText>
      </w:r>
      <w:r>
        <w:rPr>
          <w:noProof/>
        </w:rPr>
      </w:r>
      <w:r>
        <w:rPr>
          <w:noProof/>
        </w:rPr>
        <w:fldChar w:fldCharType="separate"/>
      </w:r>
      <w:r>
        <w:rPr>
          <w:noProof/>
        </w:rPr>
        <w:t>132</w:t>
      </w:r>
      <w:r>
        <w:rPr>
          <w:noProof/>
        </w:rPr>
        <w:fldChar w:fldCharType="end"/>
      </w:r>
    </w:p>
    <w:p w14:paraId="62FBA2B5" w14:textId="5A804037"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sidRPr="00D37218">
        <w:rPr>
          <w:rFonts w:eastAsia="Times New Roman"/>
          <w:noProof/>
        </w:rPr>
        <w:t>6.1.6.3.61</w:t>
      </w:r>
      <w:r>
        <w:rPr>
          <w:rFonts w:asciiTheme="minorHAnsi" w:eastAsiaTheme="minorEastAsia" w:hAnsiTheme="minorHAnsi" w:cstheme="minorBidi"/>
          <w:noProof/>
          <w:kern w:val="2"/>
          <w:sz w:val="24"/>
          <w:szCs w:val="24"/>
          <w:lang w:eastAsia="en-GB"/>
          <w14:ligatures w14:val="standardContextual"/>
        </w:rPr>
        <w:tab/>
      </w:r>
      <w:r w:rsidRPr="00D37218">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_Toc193452845 \h </w:instrText>
      </w:r>
      <w:r>
        <w:rPr>
          <w:noProof/>
        </w:rPr>
      </w:r>
      <w:r>
        <w:rPr>
          <w:noProof/>
        </w:rPr>
        <w:fldChar w:fldCharType="separate"/>
      </w:r>
      <w:r>
        <w:rPr>
          <w:noProof/>
        </w:rPr>
        <w:t>132</w:t>
      </w:r>
      <w:r>
        <w:rPr>
          <w:noProof/>
        </w:rPr>
        <w:fldChar w:fldCharType="end"/>
      </w:r>
    </w:p>
    <w:p w14:paraId="6A9DE01B" w14:textId="16FBB12E"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sidRPr="00D37218">
        <w:rPr>
          <w:rFonts w:eastAsia="Times New Roman"/>
          <w:noProof/>
        </w:rPr>
        <w:t>6.1.6.3.62</w:t>
      </w:r>
      <w:r>
        <w:rPr>
          <w:rFonts w:asciiTheme="minorHAnsi" w:eastAsiaTheme="minorEastAsia" w:hAnsiTheme="minorHAnsi" w:cstheme="minorBidi"/>
          <w:noProof/>
          <w:kern w:val="2"/>
          <w:sz w:val="24"/>
          <w:szCs w:val="24"/>
          <w:lang w:eastAsia="en-GB"/>
          <w14:ligatures w14:val="standardContextual"/>
        </w:rPr>
        <w:tab/>
      </w:r>
      <w:r w:rsidRPr="00D37218">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_Toc193452846 \h </w:instrText>
      </w:r>
      <w:r>
        <w:rPr>
          <w:noProof/>
        </w:rPr>
      </w:r>
      <w:r>
        <w:rPr>
          <w:noProof/>
        </w:rPr>
        <w:fldChar w:fldCharType="separate"/>
      </w:r>
      <w:r>
        <w:rPr>
          <w:noProof/>
        </w:rPr>
        <w:t>132</w:t>
      </w:r>
      <w:r>
        <w:rPr>
          <w:noProof/>
        </w:rPr>
        <w:fldChar w:fldCharType="end"/>
      </w:r>
    </w:p>
    <w:p w14:paraId="45AB4A4B" w14:textId="73E15A9F"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6.1.6.3.63</w:t>
      </w:r>
      <w:r>
        <w:rPr>
          <w:rFonts w:asciiTheme="minorHAnsi" w:eastAsiaTheme="minorEastAsia" w:hAnsiTheme="minorHAnsi" w:cstheme="minorBidi"/>
          <w:noProof/>
          <w:kern w:val="2"/>
          <w:sz w:val="24"/>
          <w:szCs w:val="24"/>
          <w:lang w:eastAsia="en-GB"/>
          <w14:ligatures w14:val="standardContextual"/>
        </w:rPr>
        <w:tab/>
      </w:r>
      <w:r>
        <w:rPr>
          <w:noProof/>
        </w:rPr>
        <w:t>Enumeration: TSCFlowDirection</w:t>
      </w:r>
      <w:r>
        <w:rPr>
          <w:noProof/>
        </w:rPr>
        <w:tab/>
      </w:r>
      <w:r>
        <w:rPr>
          <w:noProof/>
        </w:rPr>
        <w:fldChar w:fldCharType="begin" w:fldLock="1"/>
      </w:r>
      <w:r>
        <w:rPr>
          <w:noProof/>
        </w:rPr>
        <w:instrText xml:space="preserve"> PAGEREF _Toc193452847 \h </w:instrText>
      </w:r>
      <w:r>
        <w:rPr>
          <w:noProof/>
        </w:rPr>
      </w:r>
      <w:r>
        <w:rPr>
          <w:noProof/>
        </w:rPr>
        <w:fldChar w:fldCharType="separate"/>
      </w:r>
      <w:r>
        <w:rPr>
          <w:noProof/>
        </w:rPr>
        <w:t>133</w:t>
      </w:r>
      <w:r>
        <w:rPr>
          <w:noProof/>
        </w:rPr>
        <w:fldChar w:fldCharType="end"/>
      </w:r>
    </w:p>
    <w:p w14:paraId="574DFAF5" w14:textId="3B181110"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6.1.6.3.64</w:t>
      </w:r>
      <w:r>
        <w:rPr>
          <w:rFonts w:asciiTheme="minorHAnsi" w:eastAsiaTheme="minorEastAsia" w:hAnsiTheme="minorHAnsi" w:cstheme="minorBidi"/>
          <w:noProof/>
          <w:kern w:val="2"/>
          <w:sz w:val="24"/>
          <w:szCs w:val="24"/>
          <w:lang w:eastAsia="en-GB"/>
          <w14:ligatures w14:val="standardContextual"/>
        </w:rPr>
        <w:tab/>
      </w:r>
      <w:r>
        <w:rPr>
          <w:noProof/>
        </w:rPr>
        <w:t>Enumeration: TimeDistributionMethod</w:t>
      </w:r>
      <w:r>
        <w:rPr>
          <w:noProof/>
        </w:rPr>
        <w:tab/>
      </w:r>
      <w:r>
        <w:rPr>
          <w:noProof/>
        </w:rPr>
        <w:fldChar w:fldCharType="begin" w:fldLock="1"/>
      </w:r>
      <w:r>
        <w:rPr>
          <w:noProof/>
        </w:rPr>
        <w:instrText xml:space="preserve"> PAGEREF _Toc193452848 \h </w:instrText>
      </w:r>
      <w:r>
        <w:rPr>
          <w:noProof/>
        </w:rPr>
      </w:r>
      <w:r>
        <w:rPr>
          <w:noProof/>
        </w:rPr>
        <w:fldChar w:fldCharType="separate"/>
      </w:r>
      <w:r>
        <w:rPr>
          <w:noProof/>
        </w:rPr>
        <w:t>133</w:t>
      </w:r>
      <w:r>
        <w:rPr>
          <w:noProof/>
        </w:rPr>
        <w:fldChar w:fldCharType="end"/>
      </w:r>
    </w:p>
    <w:p w14:paraId="65A16F6E" w14:textId="6DD7190D"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6.1.6.3.65</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AllocateUnitIndicator</w:t>
      </w:r>
      <w:r>
        <w:rPr>
          <w:noProof/>
        </w:rPr>
        <w:tab/>
      </w:r>
      <w:r>
        <w:rPr>
          <w:noProof/>
        </w:rPr>
        <w:fldChar w:fldCharType="begin" w:fldLock="1"/>
      </w:r>
      <w:r>
        <w:rPr>
          <w:noProof/>
        </w:rPr>
        <w:instrText xml:space="preserve"> PAGEREF _Toc193452849 \h </w:instrText>
      </w:r>
      <w:r>
        <w:rPr>
          <w:noProof/>
        </w:rPr>
      </w:r>
      <w:r>
        <w:rPr>
          <w:noProof/>
        </w:rPr>
        <w:fldChar w:fldCharType="separate"/>
      </w:r>
      <w:r>
        <w:rPr>
          <w:noProof/>
        </w:rPr>
        <w:t>133</w:t>
      </w:r>
      <w:r>
        <w:rPr>
          <w:noProof/>
        </w:rPr>
        <w:fldChar w:fldCharType="end"/>
      </w:r>
    </w:p>
    <w:p w14:paraId="7D3CB469" w14:textId="6B24244A"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6.1.6.3.66</w:t>
      </w:r>
      <w:r>
        <w:rPr>
          <w:rFonts w:asciiTheme="minorHAnsi" w:eastAsiaTheme="minorEastAsia" w:hAnsiTheme="minorHAnsi" w:cstheme="minorBidi"/>
          <w:noProof/>
          <w:kern w:val="2"/>
          <w:sz w:val="24"/>
          <w:szCs w:val="24"/>
          <w:lang w:eastAsia="en-GB"/>
          <w14:ligatures w14:val="standardContextual"/>
        </w:rPr>
        <w:tab/>
      </w:r>
      <w:r>
        <w:rPr>
          <w:noProof/>
        </w:rPr>
        <w:t>Enumeration: NSSAAMessageType</w:t>
      </w:r>
      <w:r>
        <w:rPr>
          <w:noProof/>
        </w:rPr>
        <w:tab/>
      </w:r>
      <w:r>
        <w:rPr>
          <w:noProof/>
        </w:rPr>
        <w:fldChar w:fldCharType="begin" w:fldLock="1"/>
      </w:r>
      <w:r>
        <w:rPr>
          <w:noProof/>
        </w:rPr>
        <w:instrText xml:space="preserve"> PAGEREF _Toc193452850 \h </w:instrText>
      </w:r>
      <w:r>
        <w:rPr>
          <w:noProof/>
        </w:rPr>
      </w:r>
      <w:r>
        <w:rPr>
          <w:noProof/>
        </w:rPr>
        <w:fldChar w:fldCharType="separate"/>
      </w:r>
      <w:r>
        <w:rPr>
          <w:noProof/>
        </w:rPr>
        <w:t>133</w:t>
      </w:r>
      <w:r>
        <w:rPr>
          <w:noProof/>
        </w:rPr>
        <w:fldChar w:fldCharType="end"/>
      </w:r>
    </w:p>
    <w:p w14:paraId="1CE21E1A" w14:textId="0C2D7C00"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_Toc193452851 \h </w:instrText>
      </w:r>
      <w:r>
        <w:rPr>
          <w:noProof/>
        </w:rPr>
      </w:r>
      <w:r>
        <w:rPr>
          <w:noProof/>
        </w:rPr>
        <w:fldChar w:fldCharType="separate"/>
      </w:r>
      <w:r>
        <w:rPr>
          <w:noProof/>
        </w:rPr>
        <w:t>133</w:t>
      </w:r>
      <w:r>
        <w:rPr>
          <w:noProof/>
        </w:rPr>
        <w:fldChar w:fldCharType="end"/>
      </w:r>
    </w:p>
    <w:p w14:paraId="29A98BF6" w14:textId="1DA3B232"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6.1.6.5</w:t>
      </w:r>
      <w:r>
        <w:rPr>
          <w:rFonts w:asciiTheme="minorHAnsi" w:eastAsiaTheme="minorEastAsia" w:hAnsiTheme="minorHAnsi" w:cstheme="minorBidi"/>
          <w:noProof/>
          <w:kern w:val="2"/>
          <w:sz w:val="24"/>
          <w:szCs w:val="24"/>
          <w:lang w:eastAsia="en-GB"/>
          <w14:ligatures w14:val="standardContextual"/>
        </w:rPr>
        <w:tab/>
      </w:r>
      <w:r>
        <w:rPr>
          <w:noProof/>
          <w:lang w:eastAsia="zh-CN"/>
        </w:rPr>
        <w:t>Binary data</w:t>
      </w:r>
      <w:r>
        <w:rPr>
          <w:noProof/>
        </w:rPr>
        <w:tab/>
      </w:r>
      <w:r>
        <w:rPr>
          <w:noProof/>
        </w:rPr>
        <w:fldChar w:fldCharType="begin" w:fldLock="1"/>
      </w:r>
      <w:r>
        <w:rPr>
          <w:noProof/>
        </w:rPr>
        <w:instrText xml:space="preserve"> PAGEREF _Toc193452852 \h </w:instrText>
      </w:r>
      <w:r>
        <w:rPr>
          <w:noProof/>
        </w:rPr>
      </w:r>
      <w:r>
        <w:rPr>
          <w:noProof/>
        </w:rPr>
        <w:fldChar w:fldCharType="separate"/>
      </w:r>
      <w:r>
        <w:rPr>
          <w:noProof/>
        </w:rPr>
        <w:t>133</w:t>
      </w:r>
      <w:r>
        <w:rPr>
          <w:noProof/>
        </w:rPr>
        <w:fldChar w:fldCharType="end"/>
      </w:r>
    </w:p>
    <w:p w14:paraId="686B1EE7" w14:textId="2326D824"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_Toc193452853 \h </w:instrText>
      </w:r>
      <w:r>
        <w:rPr>
          <w:noProof/>
        </w:rPr>
      </w:r>
      <w:r>
        <w:rPr>
          <w:noProof/>
        </w:rPr>
        <w:fldChar w:fldCharType="separate"/>
      </w:r>
      <w:r>
        <w:rPr>
          <w:noProof/>
        </w:rPr>
        <w:t>134</w:t>
      </w:r>
      <w:r>
        <w:rPr>
          <w:noProof/>
        </w:rPr>
        <w:fldChar w:fldCharType="end"/>
      </w:r>
    </w:p>
    <w:p w14:paraId="708D6925" w14:textId="77CE5ED3"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_Toc193452854 \h </w:instrText>
      </w:r>
      <w:r>
        <w:rPr>
          <w:noProof/>
        </w:rPr>
      </w:r>
      <w:r>
        <w:rPr>
          <w:noProof/>
        </w:rPr>
        <w:fldChar w:fldCharType="separate"/>
      </w:r>
      <w:r>
        <w:rPr>
          <w:noProof/>
        </w:rPr>
        <w:t>134</w:t>
      </w:r>
      <w:r>
        <w:rPr>
          <w:noProof/>
        </w:rPr>
        <w:fldChar w:fldCharType="end"/>
      </w:r>
    </w:p>
    <w:p w14:paraId="7C07997D" w14:textId="62A86CE7"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_Toc193452855 \h </w:instrText>
      </w:r>
      <w:r>
        <w:rPr>
          <w:noProof/>
        </w:rPr>
      </w:r>
      <w:r>
        <w:rPr>
          <w:noProof/>
        </w:rPr>
        <w:fldChar w:fldCharType="separate"/>
      </w:r>
      <w:r>
        <w:rPr>
          <w:noProof/>
        </w:rPr>
        <w:t>134</w:t>
      </w:r>
      <w:r>
        <w:rPr>
          <w:noProof/>
        </w:rPr>
        <w:fldChar w:fldCharType="end"/>
      </w:r>
    </w:p>
    <w:p w14:paraId="4A9843B9" w14:textId="3CD72B6C"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_Toc193452856 \h </w:instrText>
      </w:r>
      <w:r>
        <w:rPr>
          <w:noProof/>
        </w:rPr>
      </w:r>
      <w:r>
        <w:rPr>
          <w:noProof/>
        </w:rPr>
        <w:fldChar w:fldCharType="separate"/>
      </w:r>
      <w:r>
        <w:rPr>
          <w:noProof/>
        </w:rPr>
        <w:t>134</w:t>
      </w:r>
      <w:r>
        <w:rPr>
          <w:noProof/>
        </w:rPr>
        <w:fldChar w:fldCharType="end"/>
      </w:r>
    </w:p>
    <w:p w14:paraId="4E6AFF07" w14:textId="4562EC98"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_Toc193452857 \h </w:instrText>
      </w:r>
      <w:r>
        <w:rPr>
          <w:noProof/>
        </w:rPr>
      </w:r>
      <w:r>
        <w:rPr>
          <w:noProof/>
        </w:rPr>
        <w:fldChar w:fldCharType="separate"/>
      </w:r>
      <w:r>
        <w:rPr>
          <w:noProof/>
        </w:rPr>
        <w:t>134</w:t>
      </w:r>
      <w:r>
        <w:rPr>
          <w:noProof/>
        </w:rPr>
        <w:fldChar w:fldCharType="end"/>
      </w:r>
    </w:p>
    <w:p w14:paraId="79C67BD1" w14:textId="12C53E91"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Usage of general functionalities in SBA</w:t>
      </w:r>
      <w:r>
        <w:rPr>
          <w:noProof/>
        </w:rPr>
        <w:tab/>
      </w:r>
      <w:r>
        <w:rPr>
          <w:noProof/>
        </w:rPr>
        <w:fldChar w:fldCharType="begin" w:fldLock="1"/>
      </w:r>
      <w:r>
        <w:rPr>
          <w:noProof/>
        </w:rPr>
        <w:instrText xml:space="preserve"> PAGEREF _Toc193452858 \h </w:instrText>
      </w:r>
      <w:r>
        <w:rPr>
          <w:noProof/>
        </w:rPr>
      </w:r>
      <w:r>
        <w:rPr>
          <w:noProof/>
        </w:rPr>
        <w:fldChar w:fldCharType="separate"/>
      </w:r>
      <w:r>
        <w:rPr>
          <w:noProof/>
        </w:rPr>
        <w:t>135</w:t>
      </w:r>
      <w:r>
        <w:rPr>
          <w:noProof/>
        </w:rPr>
        <w:fldChar w:fldCharType="end"/>
      </w:r>
    </w:p>
    <w:p w14:paraId="4E88FDAE" w14:textId="51EAEAFE"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_Toc193452859 \h </w:instrText>
      </w:r>
      <w:r>
        <w:rPr>
          <w:noProof/>
        </w:rPr>
      </w:r>
      <w:r>
        <w:rPr>
          <w:noProof/>
        </w:rPr>
        <w:fldChar w:fldCharType="separate"/>
      </w:r>
      <w:r>
        <w:rPr>
          <w:noProof/>
        </w:rPr>
        <w:t>135</w:t>
      </w:r>
      <w:r>
        <w:rPr>
          <w:noProof/>
        </w:rPr>
        <w:fldChar w:fldCharType="end"/>
      </w:r>
    </w:p>
    <w:p w14:paraId="7878E6AE" w14:textId="59494605"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6.1.9.2</w:t>
      </w:r>
      <w:r>
        <w:rPr>
          <w:rFonts w:asciiTheme="minorHAnsi" w:eastAsiaTheme="minorEastAsia" w:hAnsiTheme="minorHAnsi" w:cstheme="minorBidi"/>
          <w:noProof/>
          <w:kern w:val="2"/>
          <w:sz w:val="24"/>
          <w:szCs w:val="24"/>
          <w:lang w:eastAsia="en-GB"/>
          <w14:ligatures w14:val="standardContextual"/>
        </w:rPr>
        <w:tab/>
      </w:r>
      <w:r>
        <w:rPr>
          <w:noProof/>
        </w:rPr>
        <w:t>Extensibility Mechanisms</w:t>
      </w:r>
      <w:r>
        <w:rPr>
          <w:noProof/>
        </w:rPr>
        <w:tab/>
      </w:r>
      <w:r>
        <w:rPr>
          <w:noProof/>
        </w:rPr>
        <w:fldChar w:fldCharType="begin" w:fldLock="1"/>
      </w:r>
      <w:r>
        <w:rPr>
          <w:noProof/>
        </w:rPr>
        <w:instrText xml:space="preserve"> PAGEREF _Toc193452860 \h </w:instrText>
      </w:r>
      <w:r>
        <w:rPr>
          <w:noProof/>
        </w:rPr>
      </w:r>
      <w:r>
        <w:rPr>
          <w:noProof/>
        </w:rPr>
        <w:fldChar w:fldCharType="separate"/>
      </w:r>
      <w:r>
        <w:rPr>
          <w:noProof/>
        </w:rPr>
        <w:t>136</w:t>
      </w:r>
      <w:r>
        <w:rPr>
          <w:noProof/>
        </w:rPr>
        <w:fldChar w:fldCharType="end"/>
      </w:r>
    </w:p>
    <w:p w14:paraId="5136A5AF" w14:textId="25C91DAF"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_Toc193452861 \h </w:instrText>
      </w:r>
      <w:r>
        <w:rPr>
          <w:noProof/>
        </w:rPr>
      </w:r>
      <w:r>
        <w:rPr>
          <w:noProof/>
        </w:rPr>
        <w:fldChar w:fldCharType="separate"/>
      </w:r>
      <w:r>
        <w:rPr>
          <w:noProof/>
        </w:rPr>
        <w:t>136</w:t>
      </w:r>
      <w:r>
        <w:rPr>
          <w:noProof/>
        </w:rPr>
        <w:fldChar w:fldCharType="end"/>
      </w:r>
    </w:p>
    <w:p w14:paraId="387F09CF" w14:textId="3A539604"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_Toc193452862 \h </w:instrText>
      </w:r>
      <w:r>
        <w:rPr>
          <w:noProof/>
        </w:rPr>
      </w:r>
      <w:r>
        <w:rPr>
          <w:noProof/>
        </w:rPr>
        <w:fldChar w:fldCharType="separate"/>
      </w:r>
      <w:r>
        <w:rPr>
          <w:noProof/>
        </w:rPr>
        <w:t>136</w:t>
      </w:r>
      <w:r>
        <w:rPr>
          <w:noProof/>
        </w:rPr>
        <w:fldChar w:fldCharType="end"/>
      </w:r>
    </w:p>
    <w:p w14:paraId="7CA81EDD" w14:textId="715EAA4F"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_Toc193452863 \h </w:instrText>
      </w:r>
      <w:r>
        <w:rPr>
          <w:noProof/>
        </w:rPr>
      </w:r>
      <w:r>
        <w:rPr>
          <w:noProof/>
        </w:rPr>
        <w:fldChar w:fldCharType="separate"/>
      </w:r>
      <w:r>
        <w:rPr>
          <w:noProof/>
        </w:rPr>
        <w:t>136</w:t>
      </w:r>
      <w:r>
        <w:rPr>
          <w:noProof/>
        </w:rPr>
        <w:fldChar w:fldCharType="end"/>
      </w:r>
    </w:p>
    <w:p w14:paraId="58B50E3A" w14:textId="5D43D500"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_Toc193452864 \h </w:instrText>
      </w:r>
      <w:r>
        <w:rPr>
          <w:noProof/>
        </w:rPr>
      </w:r>
      <w:r>
        <w:rPr>
          <w:noProof/>
        </w:rPr>
        <w:fldChar w:fldCharType="separate"/>
      </w:r>
      <w:r>
        <w:rPr>
          <w:noProof/>
        </w:rPr>
        <w:t>137</w:t>
      </w:r>
      <w:r>
        <w:rPr>
          <w:noProof/>
        </w:rPr>
        <w:fldChar w:fldCharType="end"/>
      </w:r>
    </w:p>
    <w:p w14:paraId="34EFB058" w14:textId="700F247A"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_Toc193452865 \h </w:instrText>
      </w:r>
      <w:r>
        <w:rPr>
          <w:noProof/>
        </w:rPr>
      </w:r>
      <w:r>
        <w:rPr>
          <w:noProof/>
        </w:rPr>
        <w:fldChar w:fldCharType="separate"/>
      </w:r>
      <w:r>
        <w:rPr>
          <w:noProof/>
        </w:rPr>
        <w:t>137</w:t>
      </w:r>
      <w:r>
        <w:rPr>
          <w:noProof/>
        </w:rPr>
        <w:fldChar w:fldCharType="end"/>
      </w:r>
    </w:p>
    <w:p w14:paraId="6A4D01AC" w14:textId="0B43F3AE"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Charging Data</w:t>
      </w:r>
      <w:r>
        <w:rPr>
          <w:noProof/>
        </w:rPr>
        <w:tab/>
      </w:r>
      <w:r>
        <w:rPr>
          <w:noProof/>
        </w:rPr>
        <w:fldChar w:fldCharType="begin" w:fldLock="1"/>
      </w:r>
      <w:r>
        <w:rPr>
          <w:noProof/>
        </w:rPr>
        <w:instrText xml:space="preserve"> PAGEREF _Toc193452866 \h </w:instrText>
      </w:r>
      <w:r>
        <w:rPr>
          <w:noProof/>
        </w:rPr>
      </w:r>
      <w:r>
        <w:rPr>
          <w:noProof/>
        </w:rPr>
        <w:fldChar w:fldCharType="separate"/>
      </w:r>
      <w:r>
        <w:rPr>
          <w:noProof/>
        </w:rPr>
        <w:t>137</w:t>
      </w:r>
      <w:r>
        <w:rPr>
          <w:noProof/>
        </w:rPr>
        <w:fldChar w:fldCharType="end"/>
      </w:r>
    </w:p>
    <w:p w14:paraId="27461E4B" w14:textId="0E975A58"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_Toc193452867 \h </w:instrText>
      </w:r>
      <w:r>
        <w:rPr>
          <w:noProof/>
        </w:rPr>
      </w:r>
      <w:r>
        <w:rPr>
          <w:noProof/>
        </w:rPr>
        <w:fldChar w:fldCharType="separate"/>
      </w:r>
      <w:r>
        <w:rPr>
          <w:noProof/>
        </w:rPr>
        <w:t>137</w:t>
      </w:r>
      <w:r>
        <w:rPr>
          <w:noProof/>
        </w:rPr>
        <w:fldChar w:fldCharType="end"/>
      </w:r>
    </w:p>
    <w:p w14:paraId="4804F1EC" w14:textId="2E514FBD"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_Toc193452868 \h </w:instrText>
      </w:r>
      <w:r>
        <w:rPr>
          <w:noProof/>
        </w:rPr>
      </w:r>
      <w:r>
        <w:rPr>
          <w:noProof/>
        </w:rPr>
        <w:fldChar w:fldCharType="separate"/>
      </w:r>
      <w:r>
        <w:rPr>
          <w:noProof/>
        </w:rPr>
        <w:t>138</w:t>
      </w:r>
      <w:r>
        <w:rPr>
          <w:noProof/>
        </w:rPr>
        <w:fldChar w:fldCharType="end"/>
      </w:r>
    </w:p>
    <w:p w14:paraId="00C1B9F0" w14:textId="339B7F1E"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_Toc193452869 \h </w:instrText>
      </w:r>
      <w:r>
        <w:rPr>
          <w:noProof/>
        </w:rPr>
      </w:r>
      <w:r>
        <w:rPr>
          <w:noProof/>
        </w:rPr>
        <w:fldChar w:fldCharType="separate"/>
      </w:r>
      <w:r>
        <w:rPr>
          <w:noProof/>
        </w:rPr>
        <w:t>138</w:t>
      </w:r>
      <w:r>
        <w:rPr>
          <w:noProof/>
        </w:rPr>
        <w:fldChar w:fldCharType="end"/>
      </w:r>
    </w:p>
    <w:p w14:paraId="2306DF71" w14:textId="3447CB3D"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_Toc193452870 \h </w:instrText>
      </w:r>
      <w:r>
        <w:rPr>
          <w:noProof/>
        </w:rPr>
      </w:r>
      <w:r>
        <w:rPr>
          <w:noProof/>
        </w:rPr>
        <w:fldChar w:fldCharType="separate"/>
      </w:r>
      <w:r>
        <w:rPr>
          <w:noProof/>
        </w:rPr>
        <w:t>138</w:t>
      </w:r>
      <w:r>
        <w:rPr>
          <w:noProof/>
        </w:rPr>
        <w:fldChar w:fldCharType="end"/>
      </w:r>
    </w:p>
    <w:p w14:paraId="59B6AED1" w14:textId="3C3A9AA9"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_Toc193452871 \h </w:instrText>
      </w:r>
      <w:r>
        <w:rPr>
          <w:noProof/>
        </w:rPr>
      </w:r>
      <w:r>
        <w:rPr>
          <w:noProof/>
        </w:rPr>
        <w:fldChar w:fldCharType="separate"/>
      </w:r>
      <w:r>
        <w:rPr>
          <w:noProof/>
        </w:rPr>
        <w:t>139</w:t>
      </w:r>
      <w:r>
        <w:rPr>
          <w:noProof/>
        </w:rPr>
        <w:fldChar w:fldCharType="end"/>
      </w:r>
    </w:p>
    <w:p w14:paraId="505D792E" w14:textId="5854E5ED"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Offline Only Charging Data</w:t>
      </w:r>
      <w:r>
        <w:rPr>
          <w:noProof/>
        </w:rPr>
        <w:tab/>
      </w:r>
      <w:r>
        <w:rPr>
          <w:noProof/>
        </w:rPr>
        <w:fldChar w:fldCharType="begin" w:fldLock="1"/>
      </w:r>
      <w:r>
        <w:rPr>
          <w:noProof/>
        </w:rPr>
        <w:instrText xml:space="preserve"> PAGEREF _Toc193452872 \h </w:instrText>
      </w:r>
      <w:r>
        <w:rPr>
          <w:noProof/>
        </w:rPr>
      </w:r>
      <w:r>
        <w:rPr>
          <w:noProof/>
        </w:rPr>
        <w:fldChar w:fldCharType="separate"/>
      </w:r>
      <w:r>
        <w:rPr>
          <w:noProof/>
        </w:rPr>
        <w:t>139</w:t>
      </w:r>
      <w:r>
        <w:rPr>
          <w:noProof/>
        </w:rPr>
        <w:fldChar w:fldCharType="end"/>
      </w:r>
    </w:p>
    <w:p w14:paraId="2CFEB56D" w14:textId="22DDB4F5"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_Toc193452873 \h </w:instrText>
      </w:r>
      <w:r>
        <w:rPr>
          <w:noProof/>
        </w:rPr>
      </w:r>
      <w:r>
        <w:rPr>
          <w:noProof/>
        </w:rPr>
        <w:fldChar w:fldCharType="separate"/>
      </w:r>
      <w:r>
        <w:rPr>
          <w:noProof/>
        </w:rPr>
        <w:t>139</w:t>
      </w:r>
      <w:r>
        <w:rPr>
          <w:noProof/>
        </w:rPr>
        <w:fldChar w:fldCharType="end"/>
      </w:r>
    </w:p>
    <w:p w14:paraId="4282D6A9" w14:textId="5FBD119E"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_Toc193452874 \h </w:instrText>
      </w:r>
      <w:r>
        <w:rPr>
          <w:noProof/>
        </w:rPr>
      </w:r>
      <w:r>
        <w:rPr>
          <w:noProof/>
        </w:rPr>
        <w:fldChar w:fldCharType="separate"/>
      </w:r>
      <w:r>
        <w:rPr>
          <w:noProof/>
        </w:rPr>
        <w:t>140</w:t>
      </w:r>
      <w:r>
        <w:rPr>
          <w:noProof/>
        </w:rPr>
        <w:fldChar w:fldCharType="end"/>
      </w:r>
    </w:p>
    <w:p w14:paraId="3071F6D9" w14:textId="70959897"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_Toc193452875 \h </w:instrText>
      </w:r>
      <w:r>
        <w:rPr>
          <w:noProof/>
        </w:rPr>
      </w:r>
      <w:r>
        <w:rPr>
          <w:noProof/>
        </w:rPr>
        <w:fldChar w:fldCharType="separate"/>
      </w:r>
      <w:r>
        <w:rPr>
          <w:noProof/>
        </w:rPr>
        <w:t>140</w:t>
      </w:r>
      <w:r>
        <w:rPr>
          <w:noProof/>
        </w:rPr>
        <w:fldChar w:fldCharType="end"/>
      </w:r>
    </w:p>
    <w:p w14:paraId="1F17BA6D" w14:textId="10EEC118"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_Toc193452876 \h </w:instrText>
      </w:r>
      <w:r>
        <w:rPr>
          <w:noProof/>
        </w:rPr>
      </w:r>
      <w:r>
        <w:rPr>
          <w:noProof/>
        </w:rPr>
        <w:fldChar w:fldCharType="separate"/>
      </w:r>
      <w:r>
        <w:rPr>
          <w:noProof/>
        </w:rPr>
        <w:t>140</w:t>
      </w:r>
      <w:r>
        <w:rPr>
          <w:noProof/>
        </w:rPr>
        <w:fldChar w:fldCharType="end"/>
      </w:r>
    </w:p>
    <w:p w14:paraId="6C57A809" w14:textId="37A56C2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_Toc193452877 \h </w:instrText>
      </w:r>
      <w:r>
        <w:rPr>
          <w:noProof/>
        </w:rPr>
      </w:r>
      <w:r>
        <w:rPr>
          <w:noProof/>
        </w:rPr>
        <w:fldChar w:fldCharType="separate"/>
      </w:r>
      <w:r>
        <w:rPr>
          <w:noProof/>
        </w:rPr>
        <w:t>140</w:t>
      </w:r>
      <w:r>
        <w:rPr>
          <w:noProof/>
        </w:rPr>
        <w:fldChar w:fldCharType="end"/>
      </w:r>
    </w:p>
    <w:p w14:paraId="79D64333" w14:textId="369E1C3F"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_Toc193452878 \h </w:instrText>
      </w:r>
      <w:r>
        <w:rPr>
          <w:noProof/>
        </w:rPr>
      </w:r>
      <w:r>
        <w:rPr>
          <w:noProof/>
        </w:rPr>
        <w:fldChar w:fldCharType="separate"/>
      </w:r>
      <w:r>
        <w:rPr>
          <w:noProof/>
        </w:rPr>
        <w:t>140</w:t>
      </w:r>
      <w:r>
        <w:rPr>
          <w:noProof/>
        </w:rPr>
        <w:fldChar w:fldCharType="end"/>
      </w:r>
    </w:p>
    <w:p w14:paraId="2BDCE4F4" w14:textId="0DA89F16" w:rsidR="00394D7E" w:rsidRDefault="00394D7E">
      <w:pPr>
        <w:pStyle w:val="TOC7"/>
        <w:rPr>
          <w:rFonts w:asciiTheme="minorHAnsi" w:eastAsiaTheme="minorEastAsia" w:hAnsiTheme="minorHAnsi" w:cstheme="minorBidi"/>
          <w:noProof/>
          <w:kern w:val="2"/>
          <w:sz w:val="24"/>
          <w:szCs w:val="24"/>
          <w:lang w:eastAsia="en-GB"/>
          <w14:ligatures w14:val="standardContextual"/>
        </w:rPr>
      </w:pPr>
      <w:r>
        <w:rPr>
          <w:noProof/>
        </w:rPr>
        <w:t>6.2.3.3.4.2.1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_Toc193452879 \h </w:instrText>
      </w:r>
      <w:r>
        <w:rPr>
          <w:noProof/>
        </w:rPr>
      </w:r>
      <w:r>
        <w:rPr>
          <w:noProof/>
        </w:rPr>
        <w:fldChar w:fldCharType="separate"/>
      </w:r>
      <w:r>
        <w:rPr>
          <w:noProof/>
        </w:rPr>
        <w:t>140</w:t>
      </w:r>
      <w:r>
        <w:rPr>
          <w:noProof/>
        </w:rPr>
        <w:fldChar w:fldCharType="end"/>
      </w:r>
    </w:p>
    <w:p w14:paraId="54482DFF" w14:textId="5F5628E6" w:rsidR="00394D7E" w:rsidRDefault="00394D7E">
      <w:pPr>
        <w:pStyle w:val="TOC7"/>
        <w:rPr>
          <w:rFonts w:asciiTheme="minorHAnsi" w:eastAsiaTheme="minorEastAsia" w:hAnsiTheme="minorHAnsi" w:cstheme="minorBidi"/>
          <w:noProof/>
          <w:kern w:val="2"/>
          <w:sz w:val="24"/>
          <w:szCs w:val="24"/>
          <w:lang w:eastAsia="en-GB"/>
          <w14:ligatures w14:val="standardContextual"/>
        </w:rPr>
      </w:pPr>
      <w:r>
        <w:rPr>
          <w:noProof/>
        </w:rPr>
        <w:t>6.2.3.3.4.2.2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_Toc193452880 \h </w:instrText>
      </w:r>
      <w:r>
        <w:rPr>
          <w:noProof/>
        </w:rPr>
      </w:r>
      <w:r>
        <w:rPr>
          <w:noProof/>
        </w:rPr>
        <w:fldChar w:fldCharType="separate"/>
      </w:r>
      <w:r>
        <w:rPr>
          <w:noProof/>
        </w:rPr>
        <w:t>140</w:t>
      </w:r>
      <w:r>
        <w:rPr>
          <w:noProof/>
        </w:rPr>
        <w:fldChar w:fldCharType="end"/>
      </w:r>
    </w:p>
    <w:p w14:paraId="701962CE" w14:textId="2CDAE434"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_Toc193452881 \h </w:instrText>
      </w:r>
      <w:r>
        <w:rPr>
          <w:noProof/>
        </w:rPr>
      </w:r>
      <w:r>
        <w:rPr>
          <w:noProof/>
        </w:rPr>
        <w:fldChar w:fldCharType="separate"/>
      </w:r>
      <w:r>
        <w:rPr>
          <w:noProof/>
        </w:rPr>
        <w:t>141</w:t>
      </w:r>
      <w:r>
        <w:rPr>
          <w:noProof/>
        </w:rPr>
        <w:fldChar w:fldCharType="end"/>
      </w:r>
    </w:p>
    <w:p w14:paraId="18F06A81" w14:textId="62EC5FBA" w:rsidR="00394D7E" w:rsidRDefault="00394D7E">
      <w:pPr>
        <w:pStyle w:val="TOC7"/>
        <w:rPr>
          <w:rFonts w:asciiTheme="minorHAnsi" w:eastAsiaTheme="minorEastAsia" w:hAnsiTheme="minorHAnsi" w:cstheme="minorBidi"/>
          <w:noProof/>
          <w:kern w:val="2"/>
          <w:sz w:val="24"/>
          <w:szCs w:val="24"/>
          <w:lang w:eastAsia="en-GB"/>
          <w14:ligatures w14:val="standardContextual"/>
        </w:rPr>
      </w:pPr>
      <w:r>
        <w:rPr>
          <w:noProof/>
        </w:rPr>
        <w:t>6.2.3.3.4.3.1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_Toc193452882 \h </w:instrText>
      </w:r>
      <w:r>
        <w:rPr>
          <w:noProof/>
        </w:rPr>
      </w:r>
      <w:r>
        <w:rPr>
          <w:noProof/>
        </w:rPr>
        <w:fldChar w:fldCharType="separate"/>
      </w:r>
      <w:r>
        <w:rPr>
          <w:noProof/>
        </w:rPr>
        <w:t>141</w:t>
      </w:r>
      <w:r>
        <w:rPr>
          <w:noProof/>
        </w:rPr>
        <w:fldChar w:fldCharType="end"/>
      </w:r>
    </w:p>
    <w:p w14:paraId="5A329F78" w14:textId="25127252" w:rsidR="00394D7E" w:rsidRDefault="00394D7E">
      <w:pPr>
        <w:pStyle w:val="TOC7"/>
        <w:rPr>
          <w:rFonts w:asciiTheme="minorHAnsi" w:eastAsiaTheme="minorEastAsia" w:hAnsiTheme="minorHAnsi" w:cstheme="minorBidi"/>
          <w:noProof/>
          <w:kern w:val="2"/>
          <w:sz w:val="24"/>
          <w:szCs w:val="24"/>
          <w:lang w:eastAsia="en-GB"/>
          <w14:ligatures w14:val="standardContextual"/>
        </w:rPr>
      </w:pPr>
      <w:r>
        <w:rPr>
          <w:noProof/>
        </w:rPr>
        <w:t>6.2.3.3.4.3.2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_Toc193452883 \h </w:instrText>
      </w:r>
      <w:r>
        <w:rPr>
          <w:noProof/>
        </w:rPr>
      </w:r>
      <w:r>
        <w:rPr>
          <w:noProof/>
        </w:rPr>
        <w:fldChar w:fldCharType="separate"/>
      </w:r>
      <w:r>
        <w:rPr>
          <w:noProof/>
        </w:rPr>
        <w:t>142</w:t>
      </w:r>
      <w:r>
        <w:rPr>
          <w:noProof/>
        </w:rPr>
        <w:fldChar w:fldCharType="end"/>
      </w:r>
    </w:p>
    <w:p w14:paraId="631C98CE" w14:textId="5CFD723C"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_Toc193452884 \h </w:instrText>
      </w:r>
      <w:r>
        <w:rPr>
          <w:noProof/>
        </w:rPr>
      </w:r>
      <w:r>
        <w:rPr>
          <w:noProof/>
        </w:rPr>
        <w:fldChar w:fldCharType="separate"/>
      </w:r>
      <w:r>
        <w:rPr>
          <w:noProof/>
        </w:rPr>
        <w:t>142</w:t>
      </w:r>
      <w:r>
        <w:rPr>
          <w:noProof/>
        </w:rPr>
        <w:fldChar w:fldCharType="end"/>
      </w:r>
    </w:p>
    <w:p w14:paraId="5B1F0B59" w14:textId="116B145E"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_Toc193452885 \h </w:instrText>
      </w:r>
      <w:r>
        <w:rPr>
          <w:noProof/>
        </w:rPr>
      </w:r>
      <w:r>
        <w:rPr>
          <w:noProof/>
        </w:rPr>
        <w:fldChar w:fldCharType="separate"/>
      </w:r>
      <w:r>
        <w:rPr>
          <w:noProof/>
        </w:rPr>
        <w:t>142</w:t>
      </w:r>
      <w:r>
        <w:rPr>
          <w:noProof/>
        </w:rPr>
        <w:fldChar w:fldCharType="end"/>
      </w:r>
    </w:p>
    <w:p w14:paraId="5103407B" w14:textId="4205F462"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_Toc193452886 \h </w:instrText>
      </w:r>
      <w:r>
        <w:rPr>
          <w:noProof/>
        </w:rPr>
      </w:r>
      <w:r>
        <w:rPr>
          <w:noProof/>
        </w:rPr>
        <w:fldChar w:fldCharType="separate"/>
      </w:r>
      <w:r>
        <w:rPr>
          <w:noProof/>
        </w:rPr>
        <w:t>142</w:t>
      </w:r>
      <w:r>
        <w:rPr>
          <w:noProof/>
        </w:rPr>
        <w:fldChar w:fldCharType="end"/>
      </w:r>
    </w:p>
    <w:p w14:paraId="04CD7EC9" w14:textId="06BFE301"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6.2.5</w:t>
      </w:r>
      <w:r w:rsidRPr="00D37218">
        <w:rPr>
          <w:noProof/>
          <w:lang w:val="en-US"/>
        </w:rPr>
        <w:t>.2</w:t>
      </w:r>
      <w:r>
        <w:rPr>
          <w:rFonts w:asciiTheme="minorHAnsi" w:eastAsiaTheme="minorEastAsia" w:hAnsiTheme="minorHAnsi" w:cstheme="minorBidi"/>
          <w:noProof/>
          <w:kern w:val="2"/>
          <w:sz w:val="24"/>
          <w:szCs w:val="24"/>
          <w:lang w:eastAsia="en-GB"/>
          <w14:ligatures w14:val="standardContextual"/>
        </w:rPr>
        <w:tab/>
      </w:r>
      <w:r w:rsidRPr="00D37218">
        <w:rPr>
          <w:noProof/>
          <w:lang w:val="en-US"/>
        </w:rPr>
        <w:t>Structured data types</w:t>
      </w:r>
      <w:r>
        <w:rPr>
          <w:noProof/>
        </w:rPr>
        <w:tab/>
      </w:r>
      <w:r>
        <w:rPr>
          <w:noProof/>
        </w:rPr>
        <w:fldChar w:fldCharType="begin" w:fldLock="1"/>
      </w:r>
      <w:r>
        <w:rPr>
          <w:noProof/>
        </w:rPr>
        <w:instrText xml:space="preserve"> PAGEREF _Toc193452887 \h </w:instrText>
      </w:r>
      <w:r>
        <w:rPr>
          <w:noProof/>
        </w:rPr>
      </w:r>
      <w:r>
        <w:rPr>
          <w:noProof/>
        </w:rPr>
        <w:fldChar w:fldCharType="separate"/>
      </w:r>
      <w:r>
        <w:rPr>
          <w:noProof/>
        </w:rPr>
        <w:t>143</w:t>
      </w:r>
      <w:r>
        <w:rPr>
          <w:noProof/>
        </w:rPr>
        <w:fldChar w:fldCharType="end"/>
      </w:r>
    </w:p>
    <w:p w14:paraId="5A859F2A" w14:textId="1B16441E"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6.2.5.2.1</w:t>
      </w:r>
      <w:r>
        <w:rPr>
          <w:rFonts w:asciiTheme="minorHAnsi" w:eastAsiaTheme="minorEastAsia" w:hAnsiTheme="minorHAnsi" w:cstheme="minorBidi"/>
          <w:noProof/>
          <w:kern w:val="2"/>
          <w:sz w:val="24"/>
          <w:szCs w:val="24"/>
          <w:lang w:eastAsia="en-GB"/>
          <w14:ligatures w14:val="standardContextual"/>
        </w:rPr>
        <w:tab/>
      </w:r>
      <w:r>
        <w:rPr>
          <w:noProof/>
        </w:rPr>
        <w:t>Common Data Type</w:t>
      </w:r>
      <w:r>
        <w:rPr>
          <w:noProof/>
        </w:rPr>
        <w:tab/>
      </w:r>
      <w:r>
        <w:rPr>
          <w:noProof/>
        </w:rPr>
        <w:fldChar w:fldCharType="begin" w:fldLock="1"/>
      </w:r>
      <w:r>
        <w:rPr>
          <w:noProof/>
        </w:rPr>
        <w:instrText xml:space="preserve"> PAGEREF _Toc193452888 \h </w:instrText>
      </w:r>
      <w:r>
        <w:rPr>
          <w:noProof/>
        </w:rPr>
      </w:r>
      <w:r>
        <w:rPr>
          <w:noProof/>
        </w:rPr>
        <w:fldChar w:fldCharType="separate"/>
      </w:r>
      <w:r>
        <w:rPr>
          <w:noProof/>
        </w:rPr>
        <w:t>143</w:t>
      </w:r>
      <w:r>
        <w:rPr>
          <w:noProof/>
        </w:rPr>
        <w:fldChar w:fldCharType="end"/>
      </w:r>
    </w:p>
    <w:p w14:paraId="5337E64C" w14:textId="389C3250"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_Toc193452889 \h </w:instrText>
      </w:r>
      <w:r>
        <w:rPr>
          <w:noProof/>
        </w:rPr>
      </w:r>
      <w:r>
        <w:rPr>
          <w:noProof/>
        </w:rPr>
        <w:fldChar w:fldCharType="separate"/>
      </w:r>
      <w:r>
        <w:rPr>
          <w:noProof/>
        </w:rPr>
        <w:t>143</w:t>
      </w:r>
      <w:r>
        <w:rPr>
          <w:noProof/>
        </w:rPr>
        <w:fldChar w:fldCharType="end"/>
      </w:r>
    </w:p>
    <w:p w14:paraId="228ADBDC" w14:textId="579A8E67"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_Toc193452890 \h </w:instrText>
      </w:r>
      <w:r>
        <w:rPr>
          <w:noProof/>
        </w:rPr>
      </w:r>
      <w:r>
        <w:rPr>
          <w:noProof/>
        </w:rPr>
        <w:fldChar w:fldCharType="separate"/>
      </w:r>
      <w:r>
        <w:rPr>
          <w:noProof/>
        </w:rPr>
        <w:t>144</w:t>
      </w:r>
      <w:r>
        <w:rPr>
          <w:noProof/>
        </w:rPr>
        <w:fldChar w:fldCharType="end"/>
      </w:r>
    </w:p>
    <w:p w14:paraId="44215020" w14:textId="2D723A6E"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_Toc193452891 \h </w:instrText>
      </w:r>
      <w:r>
        <w:rPr>
          <w:noProof/>
        </w:rPr>
      </w:r>
      <w:r>
        <w:rPr>
          <w:noProof/>
        </w:rPr>
        <w:fldChar w:fldCharType="separate"/>
      </w:r>
      <w:r>
        <w:rPr>
          <w:noProof/>
        </w:rPr>
        <w:t>144</w:t>
      </w:r>
      <w:r>
        <w:rPr>
          <w:noProof/>
        </w:rPr>
        <w:fldChar w:fldCharType="end"/>
      </w:r>
    </w:p>
    <w:p w14:paraId="4D0BC739" w14:textId="1EAF9473"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_Toc193452892 \h </w:instrText>
      </w:r>
      <w:r>
        <w:rPr>
          <w:noProof/>
        </w:rPr>
      </w:r>
      <w:r>
        <w:rPr>
          <w:noProof/>
        </w:rPr>
        <w:fldChar w:fldCharType="separate"/>
      </w:r>
      <w:r>
        <w:rPr>
          <w:noProof/>
        </w:rPr>
        <w:t>145</w:t>
      </w:r>
      <w:r>
        <w:rPr>
          <w:noProof/>
        </w:rPr>
        <w:fldChar w:fldCharType="end"/>
      </w:r>
    </w:p>
    <w:p w14:paraId="57E6A940" w14:textId="124B6BFD"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_Toc193452893 \h </w:instrText>
      </w:r>
      <w:r>
        <w:rPr>
          <w:noProof/>
        </w:rPr>
      </w:r>
      <w:r>
        <w:rPr>
          <w:noProof/>
        </w:rPr>
        <w:fldChar w:fldCharType="separate"/>
      </w:r>
      <w:r>
        <w:rPr>
          <w:noProof/>
        </w:rPr>
        <w:t>146</w:t>
      </w:r>
      <w:r>
        <w:rPr>
          <w:noProof/>
        </w:rPr>
        <w:fldChar w:fldCharType="end"/>
      </w:r>
    </w:p>
    <w:p w14:paraId="46F7EA65" w14:textId="3EC2ACF5"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6.2.5.2.2</w:t>
      </w:r>
      <w:r>
        <w:rPr>
          <w:rFonts w:asciiTheme="minorHAnsi" w:eastAsiaTheme="minorEastAsia" w:hAnsiTheme="minorHAnsi" w:cstheme="minorBidi"/>
          <w:noProof/>
          <w:kern w:val="2"/>
          <w:sz w:val="24"/>
          <w:szCs w:val="24"/>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_Toc193452894 \h </w:instrText>
      </w:r>
      <w:r>
        <w:rPr>
          <w:noProof/>
        </w:rPr>
      </w:r>
      <w:r>
        <w:rPr>
          <w:noProof/>
        </w:rPr>
        <w:fldChar w:fldCharType="separate"/>
      </w:r>
      <w:r>
        <w:rPr>
          <w:noProof/>
        </w:rPr>
        <w:t>146</w:t>
      </w:r>
      <w:r>
        <w:rPr>
          <w:noProof/>
        </w:rPr>
        <w:fldChar w:fldCharType="end"/>
      </w:r>
    </w:p>
    <w:p w14:paraId="2FE7FEFB" w14:textId="130C4A26"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_Toc193452895 \h </w:instrText>
      </w:r>
      <w:r>
        <w:rPr>
          <w:noProof/>
        </w:rPr>
      </w:r>
      <w:r>
        <w:rPr>
          <w:noProof/>
        </w:rPr>
        <w:fldChar w:fldCharType="separate"/>
      </w:r>
      <w:r>
        <w:rPr>
          <w:noProof/>
        </w:rPr>
        <w:t>146</w:t>
      </w:r>
      <w:r>
        <w:rPr>
          <w:noProof/>
        </w:rPr>
        <w:fldChar w:fldCharType="end"/>
      </w:r>
    </w:p>
    <w:p w14:paraId="722DB84D" w14:textId="7084B5B7"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_Toc193452896 \h </w:instrText>
      </w:r>
      <w:r>
        <w:rPr>
          <w:noProof/>
        </w:rPr>
      </w:r>
      <w:r>
        <w:rPr>
          <w:noProof/>
        </w:rPr>
        <w:fldChar w:fldCharType="separate"/>
      </w:r>
      <w:r>
        <w:rPr>
          <w:noProof/>
        </w:rPr>
        <w:t>146</w:t>
      </w:r>
      <w:r>
        <w:rPr>
          <w:noProof/>
        </w:rPr>
        <w:fldChar w:fldCharType="end"/>
      </w:r>
    </w:p>
    <w:p w14:paraId="5F0448FF" w14:textId="743CAFC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_Toc193452897 \h </w:instrText>
      </w:r>
      <w:r>
        <w:rPr>
          <w:noProof/>
        </w:rPr>
      </w:r>
      <w:r>
        <w:rPr>
          <w:noProof/>
        </w:rPr>
        <w:fldChar w:fldCharType="separate"/>
      </w:r>
      <w:r>
        <w:rPr>
          <w:noProof/>
        </w:rPr>
        <w:t>146</w:t>
      </w:r>
      <w:r>
        <w:rPr>
          <w:noProof/>
        </w:rPr>
        <w:fldChar w:fldCharType="end"/>
      </w:r>
    </w:p>
    <w:p w14:paraId="4271558C" w14:textId="0AB17301"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_Toc193452898 \h </w:instrText>
      </w:r>
      <w:r>
        <w:rPr>
          <w:noProof/>
        </w:rPr>
      </w:r>
      <w:r>
        <w:rPr>
          <w:noProof/>
        </w:rPr>
        <w:fldChar w:fldCharType="separate"/>
      </w:r>
      <w:r>
        <w:rPr>
          <w:noProof/>
        </w:rPr>
        <w:t>146</w:t>
      </w:r>
      <w:r>
        <w:rPr>
          <w:noProof/>
        </w:rPr>
        <w:fldChar w:fldCharType="end"/>
      </w:r>
    </w:p>
    <w:p w14:paraId="10EBBFD1" w14:textId="6BE20051"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6.2.5.2.2.5</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_Toc193452899 \h </w:instrText>
      </w:r>
      <w:r>
        <w:rPr>
          <w:noProof/>
        </w:rPr>
      </w:r>
      <w:r>
        <w:rPr>
          <w:noProof/>
        </w:rPr>
        <w:fldChar w:fldCharType="separate"/>
      </w:r>
      <w:r>
        <w:rPr>
          <w:noProof/>
        </w:rPr>
        <w:t>146</w:t>
      </w:r>
      <w:r>
        <w:rPr>
          <w:noProof/>
        </w:rPr>
        <w:fldChar w:fldCharType="end"/>
      </w:r>
    </w:p>
    <w:p w14:paraId="3F2A743E" w14:textId="2D5F1C5B"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U</w:t>
      </w:r>
      <w:r>
        <w:rPr>
          <w:noProof/>
        </w:rPr>
        <w:t>serInformation</w:t>
      </w:r>
      <w:r>
        <w:rPr>
          <w:noProof/>
        </w:rPr>
        <w:tab/>
      </w:r>
      <w:r>
        <w:rPr>
          <w:noProof/>
        </w:rPr>
        <w:fldChar w:fldCharType="begin" w:fldLock="1"/>
      </w:r>
      <w:r>
        <w:rPr>
          <w:noProof/>
        </w:rPr>
        <w:instrText xml:space="preserve"> PAGEREF _Toc193452900 \h </w:instrText>
      </w:r>
      <w:r>
        <w:rPr>
          <w:noProof/>
        </w:rPr>
      </w:r>
      <w:r>
        <w:rPr>
          <w:noProof/>
        </w:rPr>
        <w:fldChar w:fldCharType="separate"/>
      </w:r>
      <w:r>
        <w:rPr>
          <w:noProof/>
        </w:rPr>
        <w:t>146</w:t>
      </w:r>
      <w:r>
        <w:rPr>
          <w:noProof/>
        </w:rPr>
        <w:fldChar w:fldCharType="end"/>
      </w:r>
    </w:p>
    <w:p w14:paraId="5ABA34A8" w14:textId="7F0307CB"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6.2.5.2.2.7</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w:t>
      </w:r>
      <w:r>
        <w:rPr>
          <w:noProof/>
        </w:rPr>
        <w:t>SessionInformation</w:t>
      </w:r>
      <w:r>
        <w:rPr>
          <w:noProof/>
        </w:rPr>
        <w:tab/>
      </w:r>
      <w:r>
        <w:rPr>
          <w:noProof/>
        </w:rPr>
        <w:fldChar w:fldCharType="begin" w:fldLock="1"/>
      </w:r>
      <w:r>
        <w:rPr>
          <w:noProof/>
        </w:rPr>
        <w:instrText xml:space="preserve"> PAGEREF _Toc193452901 \h </w:instrText>
      </w:r>
      <w:r>
        <w:rPr>
          <w:noProof/>
        </w:rPr>
      </w:r>
      <w:r>
        <w:rPr>
          <w:noProof/>
        </w:rPr>
        <w:fldChar w:fldCharType="separate"/>
      </w:r>
      <w:r>
        <w:rPr>
          <w:noProof/>
        </w:rPr>
        <w:t>146</w:t>
      </w:r>
      <w:r>
        <w:rPr>
          <w:noProof/>
        </w:rPr>
        <w:fldChar w:fldCharType="end"/>
      </w:r>
    </w:p>
    <w:p w14:paraId="3482EB79" w14:textId="59B15D14"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_Toc193452902 \h </w:instrText>
      </w:r>
      <w:r>
        <w:rPr>
          <w:noProof/>
        </w:rPr>
      </w:r>
      <w:r>
        <w:rPr>
          <w:noProof/>
        </w:rPr>
        <w:fldChar w:fldCharType="separate"/>
      </w:r>
      <w:r>
        <w:rPr>
          <w:noProof/>
        </w:rPr>
        <w:t>146</w:t>
      </w:r>
      <w:r>
        <w:rPr>
          <w:noProof/>
        </w:rPr>
        <w:fldChar w:fldCharType="end"/>
      </w:r>
    </w:p>
    <w:p w14:paraId="1D903DA7" w14:textId="46DEC56A"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6.2.5.2.2.9</w:t>
      </w:r>
      <w:r>
        <w:rPr>
          <w:rFonts w:asciiTheme="minorHAnsi" w:eastAsiaTheme="minorEastAsia" w:hAnsiTheme="minorHAnsi" w:cstheme="minorBidi"/>
          <w:noProof/>
          <w:kern w:val="2"/>
          <w:sz w:val="24"/>
          <w:szCs w:val="24"/>
          <w:lang w:eastAsia="en-GB"/>
          <w14:ligatures w14:val="standardContextual"/>
        </w:rPr>
        <w:tab/>
      </w:r>
      <w:r>
        <w:rPr>
          <w:noProof/>
          <w:lang w:eastAsia="zh-CN"/>
        </w:rPr>
        <w:t>Type N</w:t>
      </w:r>
      <w:r>
        <w:rPr>
          <w:noProof/>
        </w:rPr>
        <w:t>etworkSlicingInfo</w:t>
      </w:r>
      <w:r>
        <w:rPr>
          <w:noProof/>
        </w:rPr>
        <w:tab/>
      </w:r>
      <w:r>
        <w:rPr>
          <w:noProof/>
        </w:rPr>
        <w:fldChar w:fldCharType="begin" w:fldLock="1"/>
      </w:r>
      <w:r>
        <w:rPr>
          <w:noProof/>
        </w:rPr>
        <w:instrText xml:space="preserve"> PAGEREF _Toc193452903 \h </w:instrText>
      </w:r>
      <w:r>
        <w:rPr>
          <w:noProof/>
        </w:rPr>
      </w:r>
      <w:r>
        <w:rPr>
          <w:noProof/>
        </w:rPr>
        <w:fldChar w:fldCharType="separate"/>
      </w:r>
      <w:r>
        <w:rPr>
          <w:noProof/>
        </w:rPr>
        <w:t>147</w:t>
      </w:r>
      <w:r>
        <w:rPr>
          <w:noProof/>
        </w:rPr>
        <w:fldChar w:fldCharType="end"/>
      </w:r>
    </w:p>
    <w:p w14:paraId="4199E817" w14:textId="4188B381"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_Toc193452904 \h </w:instrText>
      </w:r>
      <w:r>
        <w:rPr>
          <w:noProof/>
        </w:rPr>
      </w:r>
      <w:r>
        <w:rPr>
          <w:noProof/>
        </w:rPr>
        <w:fldChar w:fldCharType="separate"/>
      </w:r>
      <w:r>
        <w:rPr>
          <w:noProof/>
        </w:rPr>
        <w:t>147</w:t>
      </w:r>
      <w:r>
        <w:rPr>
          <w:noProof/>
        </w:rPr>
        <w:fldChar w:fldCharType="end"/>
      </w:r>
    </w:p>
    <w:p w14:paraId="48698B94" w14:textId="69A6BF55"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_Toc193452905 \h </w:instrText>
      </w:r>
      <w:r>
        <w:rPr>
          <w:noProof/>
        </w:rPr>
      </w:r>
      <w:r>
        <w:rPr>
          <w:noProof/>
        </w:rPr>
        <w:fldChar w:fldCharType="separate"/>
      </w:r>
      <w:r>
        <w:rPr>
          <w:noProof/>
        </w:rPr>
        <w:t>147</w:t>
      </w:r>
      <w:r>
        <w:rPr>
          <w:noProof/>
        </w:rPr>
        <w:fldChar w:fldCharType="end"/>
      </w:r>
    </w:p>
    <w:p w14:paraId="141C82B6" w14:textId="6E1C6601"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_Toc193452906 \h </w:instrText>
      </w:r>
      <w:r>
        <w:rPr>
          <w:noProof/>
        </w:rPr>
      </w:r>
      <w:r>
        <w:rPr>
          <w:noProof/>
        </w:rPr>
        <w:fldChar w:fldCharType="separate"/>
      </w:r>
      <w:r>
        <w:rPr>
          <w:noProof/>
        </w:rPr>
        <w:t>147</w:t>
      </w:r>
      <w:r>
        <w:rPr>
          <w:noProof/>
        </w:rPr>
        <w:fldChar w:fldCharType="end"/>
      </w:r>
    </w:p>
    <w:p w14:paraId="24CF40B5" w14:textId="0996A0B1"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_Toc193452907 \h </w:instrText>
      </w:r>
      <w:r>
        <w:rPr>
          <w:noProof/>
        </w:rPr>
      </w:r>
      <w:r>
        <w:rPr>
          <w:noProof/>
        </w:rPr>
        <w:fldChar w:fldCharType="separate"/>
      </w:r>
      <w:r>
        <w:rPr>
          <w:noProof/>
        </w:rPr>
        <w:t>147</w:t>
      </w:r>
      <w:r>
        <w:rPr>
          <w:noProof/>
        </w:rPr>
        <w:fldChar w:fldCharType="end"/>
      </w:r>
    </w:p>
    <w:p w14:paraId="3DF22942" w14:textId="0BD9B648"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_Toc193452908 \h </w:instrText>
      </w:r>
      <w:r>
        <w:rPr>
          <w:noProof/>
        </w:rPr>
      </w:r>
      <w:r>
        <w:rPr>
          <w:noProof/>
        </w:rPr>
        <w:fldChar w:fldCharType="separate"/>
      </w:r>
      <w:r>
        <w:rPr>
          <w:noProof/>
        </w:rPr>
        <w:t>147</w:t>
      </w:r>
      <w:r>
        <w:rPr>
          <w:noProof/>
        </w:rPr>
        <w:fldChar w:fldCharType="end"/>
      </w:r>
    </w:p>
    <w:p w14:paraId="0E25AA16" w14:textId="677501CD"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_Toc193452909 \h </w:instrText>
      </w:r>
      <w:r>
        <w:rPr>
          <w:noProof/>
        </w:rPr>
      </w:r>
      <w:r>
        <w:rPr>
          <w:noProof/>
        </w:rPr>
        <w:fldChar w:fldCharType="separate"/>
      </w:r>
      <w:r>
        <w:rPr>
          <w:noProof/>
        </w:rPr>
        <w:t>147</w:t>
      </w:r>
      <w:r>
        <w:rPr>
          <w:noProof/>
        </w:rPr>
        <w:fldChar w:fldCharType="end"/>
      </w:r>
    </w:p>
    <w:p w14:paraId="55FAD10D" w14:textId="40A07952"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_Toc193452910 \h </w:instrText>
      </w:r>
      <w:r>
        <w:rPr>
          <w:noProof/>
        </w:rPr>
      </w:r>
      <w:r>
        <w:rPr>
          <w:noProof/>
        </w:rPr>
        <w:fldChar w:fldCharType="separate"/>
      </w:r>
      <w:r>
        <w:rPr>
          <w:noProof/>
        </w:rPr>
        <w:t>147</w:t>
      </w:r>
      <w:r>
        <w:rPr>
          <w:noProof/>
        </w:rPr>
        <w:fldChar w:fldCharType="end"/>
      </w:r>
    </w:p>
    <w:p w14:paraId="1232CF5E" w14:textId="136EE45D" w:rsidR="00394D7E" w:rsidRDefault="00394D7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6.2.5.2.2.17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_Toc193452911 \h </w:instrText>
      </w:r>
      <w:r>
        <w:rPr>
          <w:noProof/>
        </w:rPr>
      </w:r>
      <w:r>
        <w:rPr>
          <w:noProof/>
        </w:rPr>
        <w:fldChar w:fldCharType="separate"/>
      </w:r>
      <w:r>
        <w:rPr>
          <w:noProof/>
        </w:rPr>
        <w:t>147</w:t>
      </w:r>
      <w:r>
        <w:rPr>
          <w:noProof/>
        </w:rPr>
        <w:fldChar w:fldCharType="end"/>
      </w:r>
    </w:p>
    <w:p w14:paraId="424A155A" w14:textId="319F06D6"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_Toc193452912 \h </w:instrText>
      </w:r>
      <w:r>
        <w:rPr>
          <w:noProof/>
        </w:rPr>
      </w:r>
      <w:r>
        <w:rPr>
          <w:noProof/>
        </w:rPr>
        <w:fldChar w:fldCharType="separate"/>
      </w:r>
      <w:r>
        <w:rPr>
          <w:noProof/>
        </w:rPr>
        <w:t>147</w:t>
      </w:r>
      <w:r>
        <w:rPr>
          <w:noProof/>
        </w:rPr>
        <w:fldChar w:fldCharType="end"/>
      </w:r>
    </w:p>
    <w:p w14:paraId="2F21ED1F" w14:textId="0B310B86"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_Toc193452913 \h </w:instrText>
      </w:r>
      <w:r>
        <w:rPr>
          <w:noProof/>
        </w:rPr>
      </w:r>
      <w:r>
        <w:rPr>
          <w:noProof/>
        </w:rPr>
        <w:fldChar w:fldCharType="separate"/>
      </w:r>
      <w:r>
        <w:rPr>
          <w:noProof/>
        </w:rPr>
        <w:t>147</w:t>
      </w:r>
      <w:r>
        <w:rPr>
          <w:noProof/>
        </w:rPr>
        <w:fldChar w:fldCharType="end"/>
      </w:r>
    </w:p>
    <w:p w14:paraId="4392866B" w14:textId="626F7CBD"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_Toc193452914 \h </w:instrText>
      </w:r>
      <w:r>
        <w:rPr>
          <w:noProof/>
        </w:rPr>
      </w:r>
      <w:r>
        <w:rPr>
          <w:noProof/>
        </w:rPr>
        <w:fldChar w:fldCharType="separate"/>
      </w:r>
      <w:r>
        <w:rPr>
          <w:noProof/>
        </w:rPr>
        <w:t>147</w:t>
      </w:r>
      <w:r>
        <w:rPr>
          <w:noProof/>
        </w:rPr>
        <w:fldChar w:fldCharType="end"/>
      </w:r>
    </w:p>
    <w:p w14:paraId="673B8DA3" w14:textId="0A6A3291"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_Toc193452915 \h </w:instrText>
      </w:r>
      <w:r>
        <w:rPr>
          <w:noProof/>
        </w:rPr>
      </w:r>
      <w:r>
        <w:rPr>
          <w:noProof/>
        </w:rPr>
        <w:fldChar w:fldCharType="separate"/>
      </w:r>
      <w:r>
        <w:rPr>
          <w:noProof/>
        </w:rPr>
        <w:t>147</w:t>
      </w:r>
      <w:r>
        <w:rPr>
          <w:noProof/>
        </w:rPr>
        <w:fldChar w:fldCharType="end"/>
      </w:r>
    </w:p>
    <w:p w14:paraId="72B58D17" w14:textId="34BB7F51"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6.2.5.3.4</w:t>
      </w:r>
      <w:r>
        <w:rPr>
          <w:rFonts w:asciiTheme="minorHAnsi" w:eastAsiaTheme="minorEastAsia" w:hAnsiTheme="minorHAnsi" w:cstheme="minorBidi"/>
          <w:noProof/>
          <w:kern w:val="2"/>
          <w:sz w:val="24"/>
          <w:szCs w:val="24"/>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_Toc193452916 \h </w:instrText>
      </w:r>
      <w:r>
        <w:rPr>
          <w:noProof/>
        </w:rPr>
      </w:r>
      <w:r>
        <w:rPr>
          <w:noProof/>
        </w:rPr>
        <w:fldChar w:fldCharType="separate"/>
      </w:r>
      <w:r>
        <w:rPr>
          <w:noProof/>
        </w:rPr>
        <w:t>148</w:t>
      </w:r>
      <w:r>
        <w:rPr>
          <w:noProof/>
        </w:rPr>
        <w:fldChar w:fldCharType="end"/>
      </w:r>
    </w:p>
    <w:p w14:paraId="39F29441" w14:textId="3497472B"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6.2.5.3.5</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fldLock="1"/>
      </w:r>
      <w:r>
        <w:rPr>
          <w:noProof/>
        </w:rPr>
        <w:instrText xml:space="preserve"> PAGEREF _Toc193452917 \h </w:instrText>
      </w:r>
      <w:r>
        <w:rPr>
          <w:noProof/>
        </w:rPr>
      </w:r>
      <w:r>
        <w:rPr>
          <w:noProof/>
        </w:rPr>
        <w:fldChar w:fldCharType="separate"/>
      </w:r>
      <w:r>
        <w:rPr>
          <w:noProof/>
        </w:rPr>
        <w:t>149</w:t>
      </w:r>
      <w:r>
        <w:rPr>
          <w:noProof/>
        </w:rPr>
        <w:fldChar w:fldCharType="end"/>
      </w:r>
    </w:p>
    <w:p w14:paraId="2A2E66D8" w14:textId="4F10ECFF"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6.2.5.3.6</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fldLock="1"/>
      </w:r>
      <w:r>
        <w:rPr>
          <w:noProof/>
        </w:rPr>
        <w:instrText xml:space="preserve"> PAGEREF _Toc193452918 \h </w:instrText>
      </w:r>
      <w:r>
        <w:rPr>
          <w:noProof/>
        </w:rPr>
      </w:r>
      <w:r>
        <w:rPr>
          <w:noProof/>
        </w:rPr>
        <w:fldChar w:fldCharType="separate"/>
      </w:r>
      <w:r>
        <w:rPr>
          <w:noProof/>
        </w:rPr>
        <w:t>150</w:t>
      </w:r>
      <w:r>
        <w:rPr>
          <w:noProof/>
        </w:rPr>
        <w:fldChar w:fldCharType="end"/>
      </w:r>
    </w:p>
    <w:p w14:paraId="512C2F27" w14:textId="643A830B"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6.2.5.3.7</w:t>
      </w:r>
      <w:r>
        <w:rPr>
          <w:rFonts w:asciiTheme="minorHAnsi" w:eastAsiaTheme="minorEastAsia" w:hAnsiTheme="minorHAnsi" w:cstheme="minorBidi"/>
          <w:noProof/>
          <w:kern w:val="2"/>
          <w:sz w:val="24"/>
          <w:szCs w:val="24"/>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_Toc193452919 \h </w:instrText>
      </w:r>
      <w:r>
        <w:rPr>
          <w:noProof/>
        </w:rPr>
      </w:r>
      <w:r>
        <w:rPr>
          <w:noProof/>
        </w:rPr>
        <w:fldChar w:fldCharType="separate"/>
      </w:r>
      <w:r>
        <w:rPr>
          <w:noProof/>
        </w:rPr>
        <w:t>150</w:t>
      </w:r>
      <w:r>
        <w:rPr>
          <w:noProof/>
        </w:rPr>
        <w:fldChar w:fldCharType="end"/>
      </w:r>
    </w:p>
    <w:p w14:paraId="2719DE56" w14:textId="63574DBD"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6.2.5.3.8</w:t>
      </w:r>
      <w:r>
        <w:rPr>
          <w:rFonts w:asciiTheme="minorHAnsi" w:eastAsiaTheme="minorEastAsia" w:hAnsiTheme="minorHAnsi" w:cstheme="minorBidi"/>
          <w:noProof/>
          <w:kern w:val="2"/>
          <w:sz w:val="24"/>
          <w:szCs w:val="24"/>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_Toc193452920 \h </w:instrText>
      </w:r>
      <w:r>
        <w:rPr>
          <w:noProof/>
        </w:rPr>
      </w:r>
      <w:r>
        <w:rPr>
          <w:noProof/>
        </w:rPr>
        <w:fldChar w:fldCharType="separate"/>
      </w:r>
      <w:r>
        <w:rPr>
          <w:noProof/>
        </w:rPr>
        <w:t>150</w:t>
      </w:r>
      <w:r>
        <w:rPr>
          <w:noProof/>
        </w:rPr>
        <w:fldChar w:fldCharType="end"/>
      </w:r>
    </w:p>
    <w:p w14:paraId="267343B0" w14:textId="793E317B"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6.2.5.3.9</w:t>
      </w:r>
      <w:r>
        <w:rPr>
          <w:rFonts w:asciiTheme="minorHAnsi" w:eastAsiaTheme="minorEastAsia" w:hAnsiTheme="minorHAnsi" w:cstheme="minorBidi"/>
          <w:noProof/>
          <w:kern w:val="2"/>
          <w:sz w:val="24"/>
          <w:szCs w:val="24"/>
          <w:lang w:eastAsia="en-GB"/>
          <w14:ligatures w14:val="standardContextual"/>
        </w:rPr>
        <w:tab/>
      </w:r>
      <w:r>
        <w:rPr>
          <w:noProof/>
        </w:rPr>
        <w:t>Enumeration: RoamerInOut</w:t>
      </w:r>
      <w:r>
        <w:rPr>
          <w:noProof/>
        </w:rPr>
        <w:tab/>
      </w:r>
      <w:r>
        <w:rPr>
          <w:noProof/>
        </w:rPr>
        <w:fldChar w:fldCharType="begin" w:fldLock="1"/>
      </w:r>
      <w:r>
        <w:rPr>
          <w:noProof/>
        </w:rPr>
        <w:instrText xml:space="preserve"> PAGEREF _Toc193452921 \h </w:instrText>
      </w:r>
      <w:r>
        <w:rPr>
          <w:noProof/>
        </w:rPr>
      </w:r>
      <w:r>
        <w:rPr>
          <w:noProof/>
        </w:rPr>
        <w:fldChar w:fldCharType="separate"/>
      </w:r>
      <w:r>
        <w:rPr>
          <w:noProof/>
        </w:rPr>
        <w:t>150</w:t>
      </w:r>
      <w:r>
        <w:rPr>
          <w:noProof/>
        </w:rPr>
        <w:fldChar w:fldCharType="end"/>
      </w:r>
    </w:p>
    <w:p w14:paraId="2EF8847D" w14:textId="68CC52AE" w:rsidR="00394D7E" w:rsidRDefault="00394D7E">
      <w:pPr>
        <w:pStyle w:val="TOC5"/>
        <w:rPr>
          <w:rFonts w:asciiTheme="minorHAnsi" w:eastAsiaTheme="minorEastAsia" w:hAnsiTheme="minorHAnsi" w:cstheme="minorBidi"/>
          <w:noProof/>
          <w:kern w:val="2"/>
          <w:sz w:val="24"/>
          <w:szCs w:val="24"/>
          <w:lang w:eastAsia="en-GB"/>
          <w14:ligatures w14:val="standardContextual"/>
        </w:rPr>
      </w:pPr>
      <w:r>
        <w:rPr>
          <w:noProof/>
        </w:rPr>
        <w:t>6.2.5.3.10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_Toc193452922 \h </w:instrText>
      </w:r>
      <w:r>
        <w:rPr>
          <w:noProof/>
        </w:rPr>
      </w:r>
      <w:r>
        <w:rPr>
          <w:noProof/>
        </w:rPr>
        <w:fldChar w:fldCharType="separate"/>
      </w:r>
      <w:r>
        <w:rPr>
          <w:noProof/>
        </w:rPr>
        <w:t>150</w:t>
      </w:r>
      <w:r>
        <w:rPr>
          <w:noProof/>
        </w:rPr>
        <w:fldChar w:fldCharType="end"/>
      </w:r>
    </w:p>
    <w:p w14:paraId="0EFF892D" w14:textId="2FAD9929"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_Toc193452923 \h </w:instrText>
      </w:r>
      <w:r>
        <w:rPr>
          <w:noProof/>
        </w:rPr>
      </w:r>
      <w:r>
        <w:rPr>
          <w:noProof/>
        </w:rPr>
        <w:fldChar w:fldCharType="separate"/>
      </w:r>
      <w:r>
        <w:rPr>
          <w:noProof/>
        </w:rPr>
        <w:t>150</w:t>
      </w:r>
      <w:r>
        <w:rPr>
          <w:noProof/>
        </w:rPr>
        <w:fldChar w:fldCharType="end"/>
      </w:r>
    </w:p>
    <w:p w14:paraId="7C3E4E0C" w14:textId="41E33AF6"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_Toc193452924 \h </w:instrText>
      </w:r>
      <w:r>
        <w:rPr>
          <w:noProof/>
        </w:rPr>
      </w:r>
      <w:r>
        <w:rPr>
          <w:noProof/>
        </w:rPr>
        <w:fldChar w:fldCharType="separate"/>
      </w:r>
      <w:r>
        <w:rPr>
          <w:noProof/>
        </w:rPr>
        <w:t>150</w:t>
      </w:r>
      <w:r>
        <w:rPr>
          <w:noProof/>
        </w:rPr>
        <w:fldChar w:fldCharType="end"/>
      </w:r>
    </w:p>
    <w:p w14:paraId="7D45263B" w14:textId="3A3D6CC3"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_Toc193452925 \h </w:instrText>
      </w:r>
      <w:r>
        <w:rPr>
          <w:noProof/>
        </w:rPr>
      </w:r>
      <w:r>
        <w:rPr>
          <w:noProof/>
        </w:rPr>
        <w:fldChar w:fldCharType="separate"/>
      </w:r>
      <w:r>
        <w:rPr>
          <w:noProof/>
        </w:rPr>
        <w:t>150</w:t>
      </w:r>
      <w:r>
        <w:rPr>
          <w:noProof/>
        </w:rPr>
        <w:fldChar w:fldCharType="end"/>
      </w:r>
    </w:p>
    <w:p w14:paraId="60D899A5" w14:textId="4E870E22" w:rsidR="00394D7E" w:rsidRDefault="00394D7E">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_Toc193452926 \h </w:instrText>
      </w:r>
      <w:r>
        <w:rPr>
          <w:noProof/>
        </w:rPr>
      </w:r>
      <w:r>
        <w:rPr>
          <w:noProof/>
        </w:rPr>
        <w:fldChar w:fldCharType="separate"/>
      </w:r>
      <w:r>
        <w:rPr>
          <w:noProof/>
        </w:rPr>
        <w:t>150</w:t>
      </w:r>
      <w:r>
        <w:rPr>
          <w:noProof/>
        </w:rPr>
        <w:fldChar w:fldCharType="end"/>
      </w:r>
    </w:p>
    <w:p w14:paraId="708B44A7" w14:textId="589D6281" w:rsidR="00394D7E" w:rsidRDefault="00394D7E">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_Toc193452927 \h </w:instrText>
      </w:r>
      <w:r>
        <w:rPr>
          <w:noProof/>
        </w:rPr>
      </w:r>
      <w:r>
        <w:rPr>
          <w:noProof/>
        </w:rPr>
        <w:fldChar w:fldCharType="separate"/>
      </w:r>
      <w:r>
        <w:rPr>
          <w:noProof/>
        </w:rPr>
        <w:t>150</w:t>
      </w:r>
      <w:r>
        <w:rPr>
          <w:noProof/>
        </w:rPr>
        <w:fldChar w:fldCharType="end"/>
      </w:r>
    </w:p>
    <w:p w14:paraId="29D5A238" w14:textId="37ED75D7" w:rsidR="00394D7E" w:rsidRDefault="00394D7E">
      <w:pPr>
        <w:pStyle w:val="TOC1"/>
        <w:rPr>
          <w:rFonts w:asciiTheme="minorHAnsi" w:eastAsiaTheme="minorEastAsia" w:hAnsiTheme="minorHAnsi" w:cstheme="minorBidi"/>
          <w:noProof/>
          <w:kern w:val="2"/>
          <w:sz w:val="24"/>
          <w:szCs w:val="24"/>
          <w:lang w:eastAsia="en-GB"/>
          <w14:ligatures w14:val="standardContextual"/>
        </w:rPr>
      </w:pPr>
      <w:r w:rsidRPr="00D37218">
        <w:rPr>
          <w:rFonts w:eastAsia="Times New Roman"/>
          <w:noProof/>
        </w:rPr>
        <w:t>7</w:t>
      </w:r>
      <w:r>
        <w:rPr>
          <w:rFonts w:asciiTheme="minorHAnsi" w:eastAsiaTheme="minorEastAsia" w:hAnsiTheme="minorHAnsi" w:cstheme="minorBidi"/>
          <w:noProof/>
          <w:kern w:val="2"/>
          <w:sz w:val="24"/>
          <w:szCs w:val="24"/>
          <w:lang w:eastAsia="en-GB"/>
          <w14:ligatures w14:val="standardContextual"/>
        </w:rPr>
        <w:tab/>
      </w:r>
      <w:r w:rsidRPr="00D37218">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_Toc193452928 \h </w:instrText>
      </w:r>
      <w:r>
        <w:rPr>
          <w:noProof/>
        </w:rPr>
      </w:r>
      <w:r>
        <w:rPr>
          <w:noProof/>
        </w:rPr>
        <w:fldChar w:fldCharType="separate"/>
      </w:r>
      <w:r>
        <w:rPr>
          <w:noProof/>
        </w:rPr>
        <w:t>151</w:t>
      </w:r>
      <w:r>
        <w:rPr>
          <w:noProof/>
        </w:rPr>
        <w:fldChar w:fldCharType="end"/>
      </w:r>
    </w:p>
    <w:p w14:paraId="03BD1963" w14:textId="36074FF4"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_Toc193452929 \h </w:instrText>
      </w:r>
      <w:r>
        <w:rPr>
          <w:noProof/>
        </w:rPr>
      </w:r>
      <w:r>
        <w:rPr>
          <w:noProof/>
        </w:rPr>
        <w:fldChar w:fldCharType="separate"/>
      </w:r>
      <w:r>
        <w:rPr>
          <w:noProof/>
        </w:rPr>
        <w:t>151</w:t>
      </w:r>
      <w:r>
        <w:rPr>
          <w:noProof/>
        </w:rPr>
        <w:fldChar w:fldCharType="end"/>
      </w:r>
    </w:p>
    <w:p w14:paraId="088392AE" w14:textId="45B691C9"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 xml:space="preserve">Bindings of common CDR </w:t>
      </w:r>
      <w:r w:rsidRPr="00D37218">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_Toc193452930 \h </w:instrText>
      </w:r>
      <w:r>
        <w:rPr>
          <w:noProof/>
        </w:rPr>
      </w:r>
      <w:r>
        <w:rPr>
          <w:noProof/>
        </w:rPr>
        <w:fldChar w:fldCharType="separate"/>
      </w:r>
      <w:r>
        <w:rPr>
          <w:noProof/>
        </w:rPr>
        <w:t>152</w:t>
      </w:r>
      <w:r>
        <w:rPr>
          <w:noProof/>
        </w:rPr>
        <w:fldChar w:fldCharType="end"/>
      </w:r>
    </w:p>
    <w:p w14:paraId="3A9EDB07" w14:textId="1681F748"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Bindings for 5G data connectivity</w:t>
      </w:r>
      <w:r>
        <w:rPr>
          <w:noProof/>
        </w:rPr>
        <w:tab/>
      </w:r>
      <w:r>
        <w:rPr>
          <w:noProof/>
        </w:rPr>
        <w:fldChar w:fldCharType="begin" w:fldLock="1"/>
      </w:r>
      <w:r>
        <w:rPr>
          <w:noProof/>
        </w:rPr>
        <w:instrText xml:space="preserve"> PAGEREF _Toc193452931 \h </w:instrText>
      </w:r>
      <w:r>
        <w:rPr>
          <w:noProof/>
        </w:rPr>
      </w:r>
      <w:r>
        <w:rPr>
          <w:noProof/>
        </w:rPr>
        <w:fldChar w:fldCharType="separate"/>
      </w:r>
      <w:r>
        <w:rPr>
          <w:noProof/>
        </w:rPr>
        <w:t>155</w:t>
      </w:r>
      <w:r>
        <w:rPr>
          <w:noProof/>
        </w:rPr>
        <w:fldChar w:fldCharType="end"/>
      </w:r>
    </w:p>
    <w:p w14:paraId="7B456FC2" w14:textId="4DB42062"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Bindings for SMS charging</w:t>
      </w:r>
      <w:r>
        <w:rPr>
          <w:noProof/>
        </w:rPr>
        <w:tab/>
      </w:r>
      <w:r>
        <w:rPr>
          <w:noProof/>
        </w:rPr>
        <w:fldChar w:fldCharType="begin" w:fldLock="1"/>
      </w:r>
      <w:r>
        <w:rPr>
          <w:noProof/>
        </w:rPr>
        <w:instrText xml:space="preserve"> PAGEREF _Toc193452932 \h </w:instrText>
      </w:r>
      <w:r>
        <w:rPr>
          <w:noProof/>
        </w:rPr>
      </w:r>
      <w:r>
        <w:rPr>
          <w:noProof/>
        </w:rPr>
        <w:fldChar w:fldCharType="separate"/>
      </w:r>
      <w:r>
        <w:rPr>
          <w:noProof/>
        </w:rPr>
        <w:t>161</w:t>
      </w:r>
      <w:r>
        <w:rPr>
          <w:noProof/>
        </w:rPr>
        <w:fldChar w:fldCharType="end"/>
      </w:r>
    </w:p>
    <w:p w14:paraId="31DD6BF9" w14:textId="0BA0F21F"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_Toc193452933 \h </w:instrText>
      </w:r>
      <w:r>
        <w:rPr>
          <w:noProof/>
        </w:rPr>
      </w:r>
      <w:r>
        <w:rPr>
          <w:noProof/>
        </w:rPr>
        <w:fldChar w:fldCharType="separate"/>
      </w:r>
      <w:r>
        <w:rPr>
          <w:noProof/>
        </w:rPr>
        <w:t>164</w:t>
      </w:r>
      <w:r>
        <w:rPr>
          <w:noProof/>
        </w:rPr>
        <w:fldChar w:fldCharType="end"/>
      </w:r>
    </w:p>
    <w:p w14:paraId="16840B19" w14:textId="0D1FBFCC"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_Toc193452934 \h </w:instrText>
      </w:r>
      <w:r>
        <w:rPr>
          <w:noProof/>
        </w:rPr>
      </w:r>
      <w:r>
        <w:rPr>
          <w:noProof/>
        </w:rPr>
        <w:fldChar w:fldCharType="separate"/>
      </w:r>
      <w:r>
        <w:rPr>
          <w:noProof/>
        </w:rPr>
        <w:t>167</w:t>
      </w:r>
      <w:r>
        <w:rPr>
          <w:noProof/>
        </w:rPr>
        <w:fldChar w:fldCharType="end"/>
      </w:r>
    </w:p>
    <w:p w14:paraId="62AA772D" w14:textId="6FAA6D43"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_Toc193452935 \h </w:instrText>
      </w:r>
      <w:r>
        <w:rPr>
          <w:noProof/>
        </w:rPr>
      </w:r>
      <w:r>
        <w:rPr>
          <w:noProof/>
        </w:rPr>
        <w:fldChar w:fldCharType="separate"/>
      </w:r>
      <w:r>
        <w:rPr>
          <w:noProof/>
        </w:rPr>
        <w:t>168</w:t>
      </w:r>
      <w:r>
        <w:rPr>
          <w:noProof/>
        </w:rPr>
        <w:fldChar w:fldCharType="end"/>
      </w:r>
    </w:p>
    <w:p w14:paraId="40AAE2EC" w14:textId="73499DF0"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_Toc193452936 \h </w:instrText>
      </w:r>
      <w:r>
        <w:rPr>
          <w:noProof/>
        </w:rPr>
      </w:r>
      <w:r>
        <w:rPr>
          <w:noProof/>
        </w:rPr>
        <w:fldChar w:fldCharType="separate"/>
      </w:r>
      <w:r>
        <w:rPr>
          <w:noProof/>
        </w:rPr>
        <w:t>169</w:t>
      </w:r>
      <w:r>
        <w:rPr>
          <w:noProof/>
        </w:rPr>
        <w:fldChar w:fldCharType="end"/>
      </w:r>
    </w:p>
    <w:p w14:paraId="76D04EF3" w14:textId="44ABFBEE"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Bindings for IMS charging</w:t>
      </w:r>
      <w:r>
        <w:rPr>
          <w:noProof/>
        </w:rPr>
        <w:tab/>
      </w:r>
      <w:r>
        <w:rPr>
          <w:noProof/>
        </w:rPr>
        <w:fldChar w:fldCharType="begin" w:fldLock="1"/>
      </w:r>
      <w:r>
        <w:rPr>
          <w:noProof/>
        </w:rPr>
        <w:instrText xml:space="preserve"> PAGEREF _Toc193452937 \h </w:instrText>
      </w:r>
      <w:r>
        <w:rPr>
          <w:noProof/>
        </w:rPr>
      </w:r>
      <w:r>
        <w:rPr>
          <w:noProof/>
        </w:rPr>
        <w:fldChar w:fldCharType="separate"/>
      </w:r>
      <w:r>
        <w:rPr>
          <w:noProof/>
        </w:rPr>
        <w:t>170</w:t>
      </w:r>
      <w:r>
        <w:rPr>
          <w:noProof/>
        </w:rPr>
        <w:fldChar w:fldCharType="end"/>
      </w:r>
    </w:p>
    <w:p w14:paraId="3071AA9A" w14:textId="55BD504A"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Bindings for 5G ProSe charging</w:t>
      </w:r>
      <w:r>
        <w:rPr>
          <w:noProof/>
        </w:rPr>
        <w:tab/>
      </w:r>
      <w:r>
        <w:rPr>
          <w:noProof/>
        </w:rPr>
        <w:fldChar w:fldCharType="begin" w:fldLock="1"/>
      </w:r>
      <w:r>
        <w:rPr>
          <w:noProof/>
        </w:rPr>
        <w:instrText xml:space="preserve"> PAGEREF _Toc193452938 \h </w:instrText>
      </w:r>
      <w:r>
        <w:rPr>
          <w:noProof/>
        </w:rPr>
      </w:r>
      <w:r>
        <w:rPr>
          <w:noProof/>
        </w:rPr>
        <w:fldChar w:fldCharType="separate"/>
      </w:r>
      <w:r>
        <w:rPr>
          <w:noProof/>
        </w:rPr>
        <w:t>173</w:t>
      </w:r>
      <w:r>
        <w:rPr>
          <w:noProof/>
        </w:rPr>
        <w:fldChar w:fldCharType="end"/>
      </w:r>
    </w:p>
    <w:p w14:paraId="13AAA632" w14:textId="179D9CF1"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w:t>
      </w:r>
      <w:r w:rsidRPr="00D37218">
        <w:rPr>
          <w:noProof/>
          <w:lang w:val="en-US"/>
        </w:rPr>
        <w:t>10</w:t>
      </w:r>
      <w:r>
        <w:rPr>
          <w:rFonts w:asciiTheme="minorHAnsi" w:eastAsiaTheme="minorEastAsia" w:hAnsiTheme="minorHAnsi" w:cstheme="minorBidi"/>
          <w:noProof/>
          <w:kern w:val="2"/>
          <w:sz w:val="24"/>
          <w:szCs w:val="24"/>
          <w:lang w:eastAsia="en-GB"/>
          <w14:ligatures w14:val="standardContextual"/>
        </w:rPr>
        <w:tab/>
      </w:r>
      <w:r>
        <w:rPr>
          <w:noProof/>
        </w:rPr>
        <w:t>Bindings for edge computing domain charging</w:t>
      </w:r>
      <w:r>
        <w:rPr>
          <w:noProof/>
        </w:rPr>
        <w:tab/>
      </w:r>
      <w:r>
        <w:rPr>
          <w:noProof/>
        </w:rPr>
        <w:fldChar w:fldCharType="begin" w:fldLock="1"/>
      </w:r>
      <w:r>
        <w:rPr>
          <w:noProof/>
        </w:rPr>
        <w:instrText xml:space="preserve"> PAGEREF _Toc193452939 \h </w:instrText>
      </w:r>
      <w:r>
        <w:rPr>
          <w:noProof/>
        </w:rPr>
      </w:r>
      <w:r>
        <w:rPr>
          <w:noProof/>
        </w:rPr>
        <w:fldChar w:fldCharType="separate"/>
      </w:r>
      <w:r>
        <w:rPr>
          <w:noProof/>
        </w:rPr>
        <w:t>176</w:t>
      </w:r>
      <w:r>
        <w:rPr>
          <w:noProof/>
        </w:rPr>
        <w:fldChar w:fldCharType="end"/>
      </w:r>
    </w:p>
    <w:p w14:paraId="14B69440" w14:textId="7AC0FE4E"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Bindings for MMS charging</w:t>
      </w:r>
      <w:r>
        <w:rPr>
          <w:noProof/>
        </w:rPr>
        <w:tab/>
      </w:r>
      <w:r>
        <w:rPr>
          <w:noProof/>
        </w:rPr>
        <w:fldChar w:fldCharType="begin" w:fldLock="1"/>
      </w:r>
      <w:r>
        <w:rPr>
          <w:noProof/>
        </w:rPr>
        <w:instrText xml:space="preserve"> PAGEREF _Toc193452940 \h </w:instrText>
      </w:r>
      <w:r>
        <w:rPr>
          <w:noProof/>
        </w:rPr>
      </w:r>
      <w:r>
        <w:rPr>
          <w:noProof/>
        </w:rPr>
        <w:fldChar w:fldCharType="separate"/>
      </w:r>
      <w:r>
        <w:rPr>
          <w:noProof/>
        </w:rPr>
        <w:t>177</w:t>
      </w:r>
      <w:r>
        <w:rPr>
          <w:noProof/>
        </w:rPr>
        <w:fldChar w:fldCharType="end"/>
      </w:r>
    </w:p>
    <w:p w14:paraId="3B6204B0" w14:textId="77936FDA"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5G MBS </w:t>
      </w:r>
      <w:r w:rsidRPr="00D37218">
        <w:rPr>
          <w:noProof/>
          <w:lang w:val="en-US" w:eastAsia="zh-CN"/>
        </w:rPr>
        <w:t xml:space="preserve">Session </w:t>
      </w:r>
      <w:r>
        <w:rPr>
          <w:noProof/>
        </w:rPr>
        <w:t>charging</w:t>
      </w:r>
      <w:r>
        <w:rPr>
          <w:noProof/>
        </w:rPr>
        <w:tab/>
      </w:r>
      <w:r>
        <w:rPr>
          <w:noProof/>
        </w:rPr>
        <w:fldChar w:fldCharType="begin" w:fldLock="1"/>
      </w:r>
      <w:r>
        <w:rPr>
          <w:noProof/>
        </w:rPr>
        <w:instrText xml:space="preserve"> PAGEREF _Toc193452941 \h </w:instrText>
      </w:r>
      <w:r>
        <w:rPr>
          <w:noProof/>
        </w:rPr>
      </w:r>
      <w:r>
        <w:rPr>
          <w:noProof/>
        </w:rPr>
        <w:fldChar w:fldCharType="separate"/>
      </w:r>
      <w:r>
        <w:rPr>
          <w:noProof/>
        </w:rPr>
        <w:t>178</w:t>
      </w:r>
      <w:r>
        <w:rPr>
          <w:noProof/>
        </w:rPr>
        <w:fldChar w:fldCharType="end"/>
      </w:r>
    </w:p>
    <w:p w14:paraId="3A5A9893" w14:textId="7C9FB0D4"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_Toc193452942 \h </w:instrText>
      </w:r>
      <w:r>
        <w:rPr>
          <w:noProof/>
        </w:rPr>
      </w:r>
      <w:r>
        <w:rPr>
          <w:noProof/>
        </w:rPr>
        <w:fldChar w:fldCharType="separate"/>
      </w:r>
      <w:r>
        <w:rPr>
          <w:noProof/>
        </w:rPr>
        <w:t>179</w:t>
      </w:r>
      <w:r>
        <w:rPr>
          <w:noProof/>
        </w:rPr>
        <w:fldChar w:fldCharType="end"/>
      </w:r>
    </w:p>
    <w:p w14:paraId="409C0190" w14:textId="0DBAF812"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Bindings for inter-CHF information</w:t>
      </w:r>
      <w:r>
        <w:rPr>
          <w:noProof/>
        </w:rPr>
        <w:tab/>
      </w:r>
      <w:r>
        <w:rPr>
          <w:noProof/>
        </w:rPr>
        <w:fldChar w:fldCharType="begin" w:fldLock="1"/>
      </w:r>
      <w:r>
        <w:rPr>
          <w:noProof/>
        </w:rPr>
        <w:instrText xml:space="preserve"> PAGEREF _Toc193452943 \h </w:instrText>
      </w:r>
      <w:r>
        <w:rPr>
          <w:noProof/>
        </w:rPr>
      </w:r>
      <w:r>
        <w:rPr>
          <w:noProof/>
        </w:rPr>
        <w:fldChar w:fldCharType="separate"/>
      </w:r>
      <w:r>
        <w:rPr>
          <w:noProof/>
        </w:rPr>
        <w:t>180</w:t>
      </w:r>
      <w:r>
        <w:rPr>
          <w:noProof/>
        </w:rPr>
        <w:fldChar w:fldCharType="end"/>
      </w:r>
    </w:p>
    <w:p w14:paraId="3BF4DA10" w14:textId="7A2CD16B"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Bindings for Network slice admission control</w:t>
      </w:r>
      <w:r>
        <w:rPr>
          <w:noProof/>
        </w:rPr>
        <w:tab/>
      </w:r>
      <w:r>
        <w:rPr>
          <w:noProof/>
        </w:rPr>
        <w:fldChar w:fldCharType="begin" w:fldLock="1"/>
      </w:r>
      <w:r>
        <w:rPr>
          <w:noProof/>
        </w:rPr>
        <w:instrText xml:space="preserve"> PAGEREF _Toc193452944 \h </w:instrText>
      </w:r>
      <w:r>
        <w:rPr>
          <w:noProof/>
        </w:rPr>
      </w:r>
      <w:r>
        <w:rPr>
          <w:noProof/>
        </w:rPr>
        <w:fldChar w:fldCharType="separate"/>
      </w:r>
      <w:r>
        <w:rPr>
          <w:noProof/>
        </w:rPr>
        <w:t>180</w:t>
      </w:r>
      <w:r>
        <w:rPr>
          <w:noProof/>
        </w:rPr>
        <w:fldChar w:fldCharType="end"/>
      </w:r>
    </w:p>
    <w:p w14:paraId="3B5E6F1B" w14:textId="0DCF4886"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Bindings for Network slice-specific authentication and authorization (NSSAA)</w:t>
      </w:r>
      <w:r>
        <w:rPr>
          <w:noProof/>
        </w:rPr>
        <w:tab/>
      </w:r>
      <w:r>
        <w:rPr>
          <w:noProof/>
        </w:rPr>
        <w:fldChar w:fldCharType="begin" w:fldLock="1"/>
      </w:r>
      <w:r>
        <w:rPr>
          <w:noProof/>
        </w:rPr>
        <w:instrText xml:space="preserve"> PAGEREF _Toc193452945 \h </w:instrText>
      </w:r>
      <w:r>
        <w:rPr>
          <w:noProof/>
        </w:rPr>
      </w:r>
      <w:r>
        <w:rPr>
          <w:noProof/>
        </w:rPr>
        <w:fldChar w:fldCharType="separate"/>
      </w:r>
      <w:r>
        <w:rPr>
          <w:noProof/>
        </w:rPr>
        <w:t>181</w:t>
      </w:r>
      <w:r>
        <w:rPr>
          <w:noProof/>
        </w:rPr>
        <w:fldChar w:fldCharType="end"/>
      </w:r>
    </w:p>
    <w:p w14:paraId="30D929BD" w14:textId="503BC730" w:rsidR="00394D7E" w:rsidRDefault="00394D7E">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_Toc193452946 \h </w:instrText>
      </w:r>
      <w:r>
        <w:rPr>
          <w:noProof/>
        </w:rPr>
      </w:r>
      <w:r>
        <w:rPr>
          <w:noProof/>
        </w:rPr>
        <w:fldChar w:fldCharType="separate"/>
      </w:r>
      <w:r>
        <w:rPr>
          <w:noProof/>
        </w:rPr>
        <w:t>181</w:t>
      </w:r>
      <w:r>
        <w:rPr>
          <w:noProof/>
        </w:rPr>
        <w:fldChar w:fldCharType="end"/>
      </w:r>
    </w:p>
    <w:p w14:paraId="162303B7" w14:textId="65364EB0" w:rsidR="00394D7E" w:rsidRDefault="00394D7E" w:rsidP="00394D7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_Toc193452947 \h </w:instrText>
      </w:r>
      <w:r>
        <w:rPr>
          <w:noProof/>
        </w:rPr>
      </w:r>
      <w:r>
        <w:rPr>
          <w:noProof/>
        </w:rPr>
        <w:fldChar w:fldCharType="separate"/>
      </w:r>
      <w:r>
        <w:rPr>
          <w:noProof/>
        </w:rPr>
        <w:t>181</w:t>
      </w:r>
      <w:r>
        <w:rPr>
          <w:noProof/>
        </w:rPr>
        <w:fldChar w:fldCharType="end"/>
      </w:r>
    </w:p>
    <w:p w14:paraId="585244F7" w14:textId="396FCA77"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_Toc193452948 \h </w:instrText>
      </w:r>
      <w:r>
        <w:rPr>
          <w:noProof/>
        </w:rPr>
      </w:r>
      <w:r>
        <w:rPr>
          <w:noProof/>
        </w:rPr>
        <w:fldChar w:fldCharType="separate"/>
      </w:r>
      <w:r>
        <w:rPr>
          <w:noProof/>
        </w:rPr>
        <w:t>181</w:t>
      </w:r>
      <w:r>
        <w:rPr>
          <w:noProof/>
        </w:rPr>
        <w:fldChar w:fldCharType="end"/>
      </w:r>
    </w:p>
    <w:p w14:paraId="672CAE7D" w14:textId="76739419"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Nchf_ConvergedCharging API</w:t>
      </w:r>
      <w:r>
        <w:rPr>
          <w:noProof/>
        </w:rPr>
        <w:tab/>
      </w:r>
      <w:r>
        <w:rPr>
          <w:noProof/>
        </w:rPr>
        <w:fldChar w:fldCharType="begin" w:fldLock="1"/>
      </w:r>
      <w:r>
        <w:rPr>
          <w:noProof/>
        </w:rPr>
        <w:instrText xml:space="preserve"> PAGEREF _Toc193452949 \h </w:instrText>
      </w:r>
      <w:r>
        <w:rPr>
          <w:noProof/>
        </w:rPr>
      </w:r>
      <w:r>
        <w:rPr>
          <w:noProof/>
        </w:rPr>
        <w:fldChar w:fldCharType="separate"/>
      </w:r>
      <w:r>
        <w:rPr>
          <w:noProof/>
        </w:rPr>
        <w:t>182</w:t>
      </w:r>
      <w:r>
        <w:rPr>
          <w:noProof/>
        </w:rPr>
        <w:fldChar w:fldCharType="end"/>
      </w:r>
    </w:p>
    <w:p w14:paraId="382EEDCB" w14:textId="3933D75C" w:rsidR="00394D7E" w:rsidRDefault="00394D7E">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Nchf_OfflineOnlyCharging API</w:t>
      </w:r>
      <w:r>
        <w:rPr>
          <w:noProof/>
        </w:rPr>
        <w:tab/>
      </w:r>
      <w:r>
        <w:rPr>
          <w:noProof/>
        </w:rPr>
        <w:fldChar w:fldCharType="begin" w:fldLock="1"/>
      </w:r>
      <w:r>
        <w:rPr>
          <w:noProof/>
        </w:rPr>
        <w:instrText xml:space="preserve"> PAGEREF _Toc193452950 \h </w:instrText>
      </w:r>
      <w:r>
        <w:rPr>
          <w:noProof/>
        </w:rPr>
      </w:r>
      <w:r>
        <w:rPr>
          <w:noProof/>
        </w:rPr>
        <w:fldChar w:fldCharType="separate"/>
      </w:r>
      <w:r>
        <w:rPr>
          <w:noProof/>
        </w:rPr>
        <w:t>222</w:t>
      </w:r>
      <w:r>
        <w:rPr>
          <w:noProof/>
        </w:rPr>
        <w:fldChar w:fldCharType="end"/>
      </w:r>
    </w:p>
    <w:p w14:paraId="7B654C4D" w14:textId="35AFD891" w:rsidR="00394D7E" w:rsidRDefault="00394D7E" w:rsidP="00394D7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(informative):Change history</w:t>
      </w:r>
      <w:r>
        <w:rPr>
          <w:noProof/>
        </w:rPr>
        <w:tab/>
      </w:r>
      <w:r>
        <w:rPr>
          <w:noProof/>
        </w:rPr>
        <w:fldChar w:fldCharType="begin" w:fldLock="1"/>
      </w:r>
      <w:r>
        <w:rPr>
          <w:noProof/>
        </w:rPr>
        <w:instrText xml:space="preserve"> PAGEREF _Toc193452951 \h </w:instrText>
      </w:r>
      <w:r>
        <w:rPr>
          <w:noProof/>
        </w:rPr>
      </w:r>
      <w:r>
        <w:rPr>
          <w:noProof/>
        </w:rPr>
        <w:fldChar w:fldCharType="separate"/>
      </w:r>
      <w:r>
        <w:rPr>
          <w:noProof/>
        </w:rPr>
        <w:t>232</w:t>
      </w:r>
      <w:r>
        <w:rPr>
          <w:noProof/>
        </w:rPr>
        <w:fldChar w:fldCharType="end"/>
      </w:r>
    </w:p>
    <w:p w14:paraId="61C39774" w14:textId="782D11B7" w:rsidR="00080512" w:rsidRPr="00BD6F46" w:rsidRDefault="007B35D8">
      <w:r>
        <w:rPr>
          <w:noProof/>
          <w:sz w:val="22"/>
        </w:rPr>
        <w:fldChar w:fldCharType="end"/>
      </w:r>
    </w:p>
    <w:p w14:paraId="279632A1" w14:textId="77777777" w:rsidR="00080512" w:rsidRPr="00BD6F46" w:rsidRDefault="00080512">
      <w:pPr>
        <w:pStyle w:val="Heading1"/>
      </w:pPr>
      <w:bookmarkStart w:id="4" w:name="_CRForeword"/>
      <w:bookmarkEnd w:id="4"/>
      <w:r w:rsidRPr="00BD6F46">
        <w:br w:type="page"/>
      </w:r>
      <w:bookmarkStart w:id="5" w:name="_Toc20227211"/>
      <w:bookmarkStart w:id="6" w:name="_Toc27749442"/>
      <w:bookmarkStart w:id="7" w:name="_Toc28709369"/>
      <w:bookmarkStart w:id="8" w:name="_Toc44670988"/>
      <w:bookmarkStart w:id="9" w:name="_Toc51918896"/>
      <w:bookmarkStart w:id="10" w:name="_Toc193452547"/>
      <w:r w:rsidRPr="00BD6F46">
        <w:lastRenderedPageBreak/>
        <w:t>Foreword</w:t>
      </w:r>
      <w:bookmarkEnd w:id="5"/>
      <w:bookmarkEnd w:id="6"/>
      <w:bookmarkEnd w:id="7"/>
      <w:bookmarkEnd w:id="8"/>
      <w:bookmarkEnd w:id="9"/>
      <w:bookmarkEnd w:id="10"/>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bookmarkStart w:id="11" w:name="_CR1"/>
      <w:bookmarkEnd w:id="11"/>
      <w:r w:rsidRPr="00BD6F46">
        <w:br w:type="page"/>
      </w:r>
      <w:bookmarkStart w:id="12" w:name="_Toc20227212"/>
      <w:bookmarkStart w:id="13" w:name="_Toc27749443"/>
      <w:bookmarkStart w:id="14" w:name="_Toc28709370"/>
      <w:bookmarkStart w:id="15" w:name="_Toc44670989"/>
      <w:bookmarkStart w:id="16" w:name="_Toc51918897"/>
      <w:bookmarkStart w:id="17" w:name="_Toc193452548"/>
      <w:r w:rsidRPr="00BD6F46">
        <w:lastRenderedPageBreak/>
        <w:t>1</w:t>
      </w:r>
      <w:r w:rsidRPr="00BD6F46">
        <w:tab/>
        <w:t>Scope</w:t>
      </w:r>
      <w:bookmarkEnd w:id="12"/>
      <w:bookmarkEnd w:id="13"/>
      <w:bookmarkEnd w:id="14"/>
      <w:bookmarkEnd w:id="15"/>
      <w:bookmarkEnd w:id="16"/>
      <w:bookmarkEnd w:id="17"/>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18" w:name="_CR2"/>
      <w:bookmarkStart w:id="19" w:name="_Toc20227213"/>
      <w:bookmarkStart w:id="20" w:name="_Toc27749444"/>
      <w:bookmarkStart w:id="21" w:name="_Toc28709371"/>
      <w:bookmarkStart w:id="22" w:name="_Toc44670990"/>
      <w:bookmarkStart w:id="23" w:name="_Toc51918898"/>
      <w:bookmarkStart w:id="24" w:name="_Toc193452549"/>
      <w:bookmarkEnd w:id="18"/>
      <w:r w:rsidRPr="00BD6F46">
        <w:t>2</w:t>
      </w:r>
      <w:r w:rsidRPr="00BD6F46">
        <w:tab/>
        <w:t>References</w:t>
      </w:r>
      <w:bookmarkEnd w:id="19"/>
      <w:bookmarkEnd w:id="20"/>
      <w:bookmarkEnd w:id="21"/>
      <w:bookmarkEnd w:id="22"/>
      <w:bookmarkEnd w:id="23"/>
      <w:bookmarkEnd w:id="24"/>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5" w:name="OLE_LINK1"/>
      <w:bookmarkStart w:id="26" w:name="OLE_LINK2"/>
      <w:bookmarkStart w:id="27" w:name="OLE_LINK3"/>
      <w:bookmarkStart w:id="28"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5"/>
    <w:bookmarkEnd w:id="26"/>
    <w:bookmarkEnd w:id="27"/>
    <w:bookmarkEnd w:id="28"/>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pPr>
      <w:r>
        <w:lastRenderedPageBreak/>
        <w:t>[37]</w:t>
      </w:r>
      <w:r>
        <w:tab/>
        <w:t>3GPP TS 32.270: "Telecommunication management; Charging management; Multimedia Messaging Service (MMS) charging".</w:t>
      </w:r>
    </w:p>
    <w:p w14:paraId="6112AE66" w14:textId="77777777" w:rsidR="00D40FD3" w:rsidRDefault="00D40FD3" w:rsidP="00D40FD3">
      <w:pPr>
        <w:pStyle w:val="EX"/>
        <w:rPr>
          <w:lang w:eastAsia="de-DE"/>
        </w:rPr>
      </w:pPr>
      <w:r w:rsidRPr="00BD6F46">
        <w:t>[</w:t>
      </w:r>
      <w:r w:rsidR="00D3407E" w:rsidRPr="00BD6F46">
        <w:t>3</w:t>
      </w:r>
      <w:r w:rsidR="00D3407E">
        <w:t>8</w:t>
      </w:r>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74A47B52" w14:textId="69817A21" w:rsidR="00966F06" w:rsidRDefault="00D40FD3" w:rsidP="00966F06">
      <w:pPr>
        <w:keepLines/>
        <w:ind w:left="1702" w:hanging="1418"/>
      </w:pPr>
      <w:r w:rsidRPr="00BD6F46">
        <w:t>[</w:t>
      </w:r>
      <w:r w:rsidR="005C51AD">
        <w:t>103</w:t>
      </w:r>
      <w:r w:rsidRPr="00BD6F46">
        <w:t>]</w:t>
      </w:r>
      <w:r w:rsidR="00966F06">
        <w:tab/>
        <w:t xml:space="preserve">3GPP TS 23.040: </w:t>
      </w:r>
      <w:r w:rsidR="00966F06" w:rsidRPr="009B747C">
        <w:t>"</w:t>
      </w:r>
      <w:r w:rsidR="00966F06" w:rsidRPr="00F63FED">
        <w:t xml:space="preserve">Technical realization of the Short Message Service (SMS) </w:t>
      </w:r>
      <w:r w:rsidR="00966F06" w:rsidRPr="009B747C">
        <w:t>"</w:t>
      </w:r>
    </w:p>
    <w:p w14:paraId="1E8C9379" w14:textId="7C53EA55" w:rsidR="00D40FD3" w:rsidRPr="00BD6F46" w:rsidRDefault="00966F06" w:rsidP="00D40FD3">
      <w:pPr>
        <w:pStyle w:val="EX"/>
      </w:pPr>
      <w:r>
        <w:t xml:space="preserve">[104] </w:t>
      </w:r>
      <w:r w:rsidR="00D40FD3" w:rsidRPr="00BD6F46">
        <w:t>- [</w:t>
      </w:r>
      <w:r w:rsidR="007112F8" w:rsidRPr="00BD6F46">
        <w:t>199</w:t>
      </w:r>
      <w:r w:rsidR="00D40FD3" w:rsidRPr="00BD6F46">
        <w:t>]</w:t>
      </w:r>
      <w:r w:rsidR="00D40FD3"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lastRenderedPageBreak/>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lastRenderedPageBreak/>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29" w:name="_CR3"/>
      <w:bookmarkStart w:id="30" w:name="_Toc20227214"/>
      <w:bookmarkStart w:id="31" w:name="_Toc27749445"/>
      <w:bookmarkStart w:id="32" w:name="_Toc28709372"/>
      <w:bookmarkStart w:id="33" w:name="_Toc44670991"/>
      <w:bookmarkStart w:id="34" w:name="_Toc51918899"/>
      <w:bookmarkStart w:id="35" w:name="_Toc193452550"/>
      <w:bookmarkEnd w:id="29"/>
      <w:r w:rsidRPr="00BD6F46">
        <w:t>3</w:t>
      </w:r>
      <w:r w:rsidRPr="00BD6F46">
        <w:tab/>
        <w:t xml:space="preserve">Definitions, </w:t>
      </w:r>
      <w:r w:rsidR="008028A4" w:rsidRPr="00BD6F46">
        <w:t>symbols and abbreviations</w:t>
      </w:r>
      <w:bookmarkEnd w:id="30"/>
      <w:bookmarkEnd w:id="31"/>
      <w:bookmarkEnd w:id="32"/>
      <w:bookmarkEnd w:id="33"/>
      <w:bookmarkEnd w:id="34"/>
      <w:bookmarkEnd w:id="35"/>
    </w:p>
    <w:p w14:paraId="2C9DCD19" w14:textId="77777777" w:rsidR="00080512" w:rsidRPr="00BD6F46" w:rsidRDefault="00080512">
      <w:pPr>
        <w:pStyle w:val="Heading2"/>
      </w:pPr>
      <w:bookmarkStart w:id="36" w:name="_CR3_1"/>
      <w:bookmarkStart w:id="37" w:name="_Toc20227215"/>
      <w:bookmarkStart w:id="38" w:name="_Toc27749446"/>
      <w:bookmarkStart w:id="39" w:name="_Toc28709373"/>
      <w:bookmarkStart w:id="40" w:name="_Toc44670992"/>
      <w:bookmarkStart w:id="41" w:name="_Toc51918900"/>
      <w:bookmarkStart w:id="42" w:name="_Toc193452551"/>
      <w:bookmarkEnd w:id="36"/>
      <w:r w:rsidRPr="00BD6F46">
        <w:t>3.1</w:t>
      </w:r>
      <w:r w:rsidRPr="00BD6F46">
        <w:tab/>
        <w:t>Definitions</w:t>
      </w:r>
      <w:bookmarkEnd w:id="37"/>
      <w:bookmarkEnd w:id="38"/>
      <w:bookmarkEnd w:id="39"/>
      <w:bookmarkEnd w:id="40"/>
      <w:bookmarkEnd w:id="41"/>
      <w:bookmarkEnd w:id="42"/>
    </w:p>
    <w:p w14:paraId="3CD208C8" w14:textId="77777777" w:rsidR="00080512" w:rsidRPr="00BD6F46" w:rsidRDefault="00080512">
      <w:r w:rsidRPr="00BD6F46">
        <w:t xml:space="preserve">For the purposes of the present document, the terms and definitions given in </w:t>
      </w:r>
      <w:bookmarkStart w:id="43" w:name="OLE_LINK6"/>
      <w:bookmarkStart w:id="44" w:name="OLE_LINK7"/>
      <w:bookmarkStart w:id="45" w:name="OLE_LINK8"/>
      <w:r w:rsidR="00DF62CD" w:rsidRPr="00BD6F46">
        <w:t xml:space="preserve">3GPP </w:t>
      </w:r>
      <w:bookmarkEnd w:id="43"/>
      <w:bookmarkEnd w:id="44"/>
      <w:bookmarkEnd w:id="45"/>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46" w:name="_CR3_2"/>
      <w:bookmarkStart w:id="47" w:name="_Toc20227216"/>
      <w:bookmarkStart w:id="48" w:name="_Toc27749447"/>
      <w:bookmarkStart w:id="49" w:name="_Toc28709374"/>
      <w:bookmarkStart w:id="50" w:name="_Toc44670993"/>
      <w:bookmarkStart w:id="51" w:name="_Toc51918901"/>
      <w:bookmarkStart w:id="52" w:name="_Toc193452552"/>
      <w:bookmarkEnd w:id="46"/>
      <w:r w:rsidRPr="00BD6F46">
        <w:t>3.2</w:t>
      </w:r>
      <w:r w:rsidRPr="00BD6F46">
        <w:tab/>
        <w:t>Symbols</w:t>
      </w:r>
      <w:bookmarkEnd w:id="47"/>
      <w:bookmarkEnd w:id="48"/>
      <w:bookmarkEnd w:id="49"/>
      <w:bookmarkEnd w:id="50"/>
      <w:bookmarkEnd w:id="51"/>
      <w:bookmarkEnd w:id="52"/>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53" w:name="_CR3_3"/>
      <w:bookmarkStart w:id="54" w:name="_Toc20227217"/>
      <w:bookmarkStart w:id="55" w:name="_Toc27749448"/>
      <w:bookmarkStart w:id="56" w:name="_Toc28709375"/>
      <w:bookmarkStart w:id="57" w:name="_Toc44670994"/>
      <w:bookmarkStart w:id="58" w:name="_Toc51918902"/>
      <w:bookmarkStart w:id="59" w:name="_Toc193452553"/>
      <w:bookmarkEnd w:id="53"/>
      <w:r w:rsidRPr="00BD6F46">
        <w:t>3.3</w:t>
      </w:r>
      <w:r w:rsidRPr="00BD6F46">
        <w:tab/>
        <w:t>Abbreviations</w:t>
      </w:r>
      <w:bookmarkEnd w:id="54"/>
      <w:bookmarkEnd w:id="55"/>
      <w:bookmarkEnd w:id="56"/>
      <w:bookmarkEnd w:id="57"/>
      <w:bookmarkEnd w:id="58"/>
      <w:bookmarkEnd w:id="59"/>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60" w:name="_CR4"/>
      <w:bookmarkStart w:id="61" w:name="_Toc20227218"/>
      <w:bookmarkStart w:id="62" w:name="_Toc27749449"/>
      <w:bookmarkStart w:id="63" w:name="_Toc28709376"/>
      <w:bookmarkStart w:id="64" w:name="_Toc44670995"/>
      <w:bookmarkStart w:id="65" w:name="_Toc51918903"/>
      <w:bookmarkStart w:id="66" w:name="_Toc193452554"/>
      <w:bookmarkEnd w:id="60"/>
      <w:r w:rsidRPr="00BD6F46">
        <w:rPr>
          <w:rFonts w:eastAsia="Times New Roman"/>
        </w:rPr>
        <w:t>4</w:t>
      </w:r>
      <w:r w:rsidRPr="00BD6F46">
        <w:rPr>
          <w:rFonts w:eastAsia="Times New Roman"/>
        </w:rPr>
        <w:tab/>
      </w:r>
      <w:r w:rsidR="00BD5D79" w:rsidRPr="00BD6F46">
        <w:rPr>
          <w:rFonts w:eastAsia="Times New Roman"/>
        </w:rPr>
        <w:t>Overview</w:t>
      </w:r>
      <w:bookmarkEnd w:id="61"/>
      <w:bookmarkEnd w:id="62"/>
      <w:bookmarkEnd w:id="63"/>
      <w:bookmarkEnd w:id="64"/>
      <w:bookmarkEnd w:id="65"/>
      <w:bookmarkEnd w:id="66"/>
    </w:p>
    <w:p w14:paraId="322BC502" w14:textId="77777777" w:rsidR="00E44411" w:rsidRPr="00BD6F46" w:rsidRDefault="00E44411" w:rsidP="007F2678">
      <w:pPr>
        <w:pStyle w:val="Heading2"/>
      </w:pPr>
      <w:bookmarkStart w:id="67" w:name="_CR4_1"/>
      <w:bookmarkStart w:id="68" w:name="_Toc20227219"/>
      <w:bookmarkStart w:id="69" w:name="_Toc27749450"/>
      <w:bookmarkStart w:id="70" w:name="_Toc28709377"/>
      <w:bookmarkStart w:id="71" w:name="_Toc44670996"/>
      <w:bookmarkStart w:id="72" w:name="_Toc51918904"/>
      <w:bookmarkStart w:id="73" w:name="_Toc193452555"/>
      <w:bookmarkEnd w:id="67"/>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68"/>
      <w:bookmarkEnd w:id="69"/>
      <w:bookmarkEnd w:id="70"/>
      <w:bookmarkEnd w:id="71"/>
      <w:bookmarkEnd w:id="72"/>
      <w:bookmarkEnd w:id="73"/>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3pt;height:150pt" o:ole="">
            <v:imagedata r:id="rId13" o:title=""/>
          </v:shape>
          <o:OLEObject Type="Embed" ProgID="Visio.Drawing.11" ShapeID="_x0000_i1026" DrawAspect="Content" ObjectID="_1804065511" r:id="rId14"/>
        </w:object>
      </w:r>
    </w:p>
    <w:p w14:paraId="65BA1469" w14:textId="77777777" w:rsidR="00E44411" w:rsidRPr="00BD6F46" w:rsidRDefault="00E44411" w:rsidP="00E44411">
      <w:pPr>
        <w:pStyle w:val="TF"/>
        <w:rPr>
          <w:lang w:eastAsia="zh-CN"/>
        </w:rPr>
      </w:pPr>
      <w:bookmarkStart w:id="74" w:name="_CRFigure4_1_1"/>
      <w:r w:rsidRPr="00BD6F46">
        <w:t>Figure </w:t>
      </w:r>
      <w:bookmarkEnd w:id="74"/>
      <w:r w:rsidRPr="00BD6F46">
        <w:t>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75" w:name="_CR4_2"/>
      <w:bookmarkStart w:id="76" w:name="_Toc20227220"/>
      <w:bookmarkStart w:id="77" w:name="_Toc27749451"/>
      <w:bookmarkStart w:id="78" w:name="_Toc28709378"/>
      <w:bookmarkStart w:id="79" w:name="_Toc44670997"/>
      <w:bookmarkStart w:id="80" w:name="_Toc51918905"/>
      <w:bookmarkStart w:id="81" w:name="_Toc193452556"/>
      <w:bookmarkEnd w:id="75"/>
      <w:r w:rsidRPr="00BD6F46">
        <w:t>4.</w:t>
      </w:r>
      <w:r w:rsidR="00A46B20" w:rsidRPr="00BD6F46">
        <w:t>2</w:t>
      </w:r>
      <w:r w:rsidRPr="007F2678">
        <w:tab/>
        <w:t xml:space="preserve">Network </w:t>
      </w:r>
      <w:r w:rsidR="00AC0D3E">
        <w:t>f</w:t>
      </w:r>
      <w:r w:rsidR="00AC0D3E" w:rsidRPr="007F2678">
        <w:t>unctions</w:t>
      </w:r>
      <w:bookmarkEnd w:id="76"/>
      <w:bookmarkEnd w:id="77"/>
      <w:bookmarkEnd w:id="78"/>
      <w:bookmarkEnd w:id="79"/>
      <w:bookmarkEnd w:id="80"/>
      <w:bookmarkEnd w:id="81"/>
    </w:p>
    <w:p w14:paraId="5F765FDF" w14:textId="77777777" w:rsidR="00E44411" w:rsidRPr="00BD6F46" w:rsidRDefault="00E44411" w:rsidP="007F2678">
      <w:pPr>
        <w:pStyle w:val="Heading3"/>
      </w:pPr>
      <w:bookmarkStart w:id="82" w:name="_CR4_2_1"/>
      <w:bookmarkStart w:id="83" w:name="_Toc20227221"/>
      <w:bookmarkStart w:id="84" w:name="_Toc27749452"/>
      <w:bookmarkStart w:id="85" w:name="_Toc28709379"/>
      <w:bookmarkStart w:id="86" w:name="_Toc44670998"/>
      <w:bookmarkStart w:id="87" w:name="_Toc51918906"/>
      <w:bookmarkStart w:id="88" w:name="_Toc193452557"/>
      <w:bookmarkEnd w:id="82"/>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83"/>
      <w:bookmarkEnd w:id="84"/>
      <w:bookmarkEnd w:id="85"/>
      <w:bookmarkEnd w:id="86"/>
      <w:bookmarkEnd w:id="87"/>
      <w:bookmarkEnd w:id="88"/>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89" w:name="_CR4_2_2"/>
      <w:bookmarkStart w:id="90" w:name="_Toc20227222"/>
      <w:bookmarkStart w:id="91" w:name="_Toc27749453"/>
      <w:bookmarkStart w:id="92" w:name="_Toc28709380"/>
      <w:bookmarkStart w:id="93" w:name="_Toc44670999"/>
      <w:bookmarkStart w:id="94" w:name="_Toc51918907"/>
      <w:bookmarkStart w:id="95" w:name="_Toc193452558"/>
      <w:bookmarkEnd w:id="89"/>
      <w:r w:rsidRPr="00BD6F46">
        <w:t>4.</w:t>
      </w:r>
      <w:r w:rsidR="00A46B20" w:rsidRPr="00BD6F46">
        <w:t>2</w:t>
      </w:r>
      <w:r w:rsidRPr="00BD6F46">
        <w:t>.2</w:t>
      </w:r>
      <w:r w:rsidRPr="00BD6F46">
        <w:tab/>
        <w:t>NF Service Consumers</w:t>
      </w:r>
      <w:bookmarkEnd w:id="90"/>
      <w:bookmarkEnd w:id="91"/>
      <w:bookmarkEnd w:id="92"/>
      <w:bookmarkEnd w:id="93"/>
      <w:bookmarkEnd w:id="94"/>
      <w:bookmarkEnd w:id="95"/>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96" w:name="_CR5"/>
      <w:bookmarkStart w:id="97" w:name="_Toc20227223"/>
      <w:bookmarkStart w:id="98" w:name="_Toc27749454"/>
      <w:bookmarkStart w:id="99" w:name="_Toc28709381"/>
      <w:bookmarkStart w:id="100" w:name="_Toc44671000"/>
      <w:bookmarkStart w:id="101" w:name="_Toc51918908"/>
      <w:bookmarkStart w:id="102" w:name="_Toc193452559"/>
      <w:bookmarkEnd w:id="96"/>
      <w:r w:rsidRPr="00BD6F46">
        <w:lastRenderedPageBreak/>
        <w:t>5</w:t>
      </w:r>
      <w:r w:rsidRPr="00BD6F46">
        <w:tab/>
        <w:t>Services offered by the CHF</w:t>
      </w:r>
      <w:bookmarkEnd w:id="97"/>
      <w:bookmarkEnd w:id="98"/>
      <w:bookmarkEnd w:id="99"/>
      <w:bookmarkEnd w:id="100"/>
      <w:bookmarkEnd w:id="101"/>
      <w:bookmarkEnd w:id="102"/>
    </w:p>
    <w:p w14:paraId="67BA80AA" w14:textId="77777777" w:rsidR="0062554A" w:rsidRPr="00BD6F46" w:rsidRDefault="0062554A" w:rsidP="0062554A">
      <w:pPr>
        <w:pStyle w:val="Heading2"/>
      </w:pPr>
      <w:bookmarkStart w:id="103" w:name="_CR5_1"/>
      <w:bookmarkStart w:id="104" w:name="_Toc20227224"/>
      <w:bookmarkStart w:id="105" w:name="_Toc27749455"/>
      <w:bookmarkStart w:id="106" w:name="_Toc28709382"/>
      <w:bookmarkStart w:id="107" w:name="_Toc44671001"/>
      <w:bookmarkStart w:id="108" w:name="_Toc51918909"/>
      <w:bookmarkStart w:id="109" w:name="_Toc193452560"/>
      <w:bookmarkEnd w:id="103"/>
      <w:r w:rsidRPr="00BD6F46">
        <w:t>5.1</w:t>
      </w:r>
      <w:r w:rsidRPr="00BD6F46">
        <w:tab/>
        <w:t>Introduction</w:t>
      </w:r>
      <w:bookmarkEnd w:id="104"/>
      <w:bookmarkEnd w:id="105"/>
      <w:bookmarkEnd w:id="106"/>
      <w:bookmarkEnd w:id="107"/>
      <w:bookmarkEnd w:id="108"/>
      <w:bookmarkEnd w:id="109"/>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bookmarkStart w:id="110" w:name="_CRTable5_11"/>
      <w:r w:rsidRPr="00BD6F46">
        <w:t xml:space="preserve">Table </w:t>
      </w:r>
      <w:bookmarkEnd w:id="110"/>
      <w:r w:rsidRPr="00BD6F46">
        <w:t>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111" w:name="_CR5_2"/>
      <w:bookmarkStart w:id="112" w:name="_Toc20227225"/>
      <w:bookmarkStart w:id="113" w:name="_Toc27749456"/>
      <w:bookmarkStart w:id="114" w:name="_Toc28709383"/>
      <w:bookmarkStart w:id="115" w:name="_Toc44671002"/>
      <w:bookmarkStart w:id="116" w:name="_Toc51918910"/>
      <w:bookmarkStart w:id="117" w:name="_Toc193452561"/>
      <w:bookmarkEnd w:id="111"/>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112"/>
      <w:bookmarkEnd w:id="113"/>
      <w:bookmarkEnd w:id="114"/>
      <w:bookmarkEnd w:id="115"/>
      <w:bookmarkEnd w:id="116"/>
      <w:bookmarkEnd w:id="117"/>
    </w:p>
    <w:p w14:paraId="43441CF7" w14:textId="77777777" w:rsidR="0062554A" w:rsidRPr="00BD6F46" w:rsidRDefault="0062554A" w:rsidP="0062554A">
      <w:pPr>
        <w:pStyle w:val="Heading3"/>
      </w:pPr>
      <w:bookmarkStart w:id="118" w:name="_CR5_2_1"/>
      <w:bookmarkStart w:id="119" w:name="_Toc20227226"/>
      <w:bookmarkStart w:id="120" w:name="_Toc27749457"/>
      <w:bookmarkStart w:id="121" w:name="_Toc28709384"/>
      <w:bookmarkStart w:id="122" w:name="_Toc44671003"/>
      <w:bookmarkStart w:id="123" w:name="_Toc51918911"/>
      <w:bookmarkStart w:id="124" w:name="_Toc193452562"/>
      <w:bookmarkEnd w:id="118"/>
      <w:r w:rsidRPr="00BD6F46">
        <w:t>5.2.1</w:t>
      </w:r>
      <w:r w:rsidRPr="00BD6F46">
        <w:tab/>
        <w:t xml:space="preserve">Service </w:t>
      </w:r>
      <w:r w:rsidR="005B2AB3">
        <w:t>d</w:t>
      </w:r>
      <w:r w:rsidR="005B2AB3" w:rsidRPr="00BD6F46">
        <w:t>escription</w:t>
      </w:r>
      <w:bookmarkEnd w:id="119"/>
      <w:bookmarkEnd w:id="120"/>
      <w:bookmarkEnd w:id="121"/>
      <w:bookmarkEnd w:id="122"/>
      <w:bookmarkEnd w:id="123"/>
      <w:bookmarkEnd w:id="124"/>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25" w:name="_CR5_2_2"/>
      <w:bookmarkStart w:id="126" w:name="_Toc20227227"/>
      <w:bookmarkStart w:id="127" w:name="_Toc27749458"/>
      <w:bookmarkStart w:id="128" w:name="_Toc28709385"/>
      <w:bookmarkStart w:id="129" w:name="_Toc44671004"/>
      <w:bookmarkStart w:id="130" w:name="_Toc51918912"/>
      <w:bookmarkStart w:id="131" w:name="_Toc193452563"/>
      <w:bookmarkEnd w:id="125"/>
      <w:r w:rsidRPr="007F2678">
        <w:t>5.2.2</w:t>
      </w:r>
      <w:r w:rsidR="00E44411" w:rsidRPr="007F2678">
        <w:tab/>
        <w:t xml:space="preserve">Service </w:t>
      </w:r>
      <w:r w:rsidR="005B2AB3">
        <w:t>o</w:t>
      </w:r>
      <w:r w:rsidR="005B2AB3" w:rsidRPr="007F2678">
        <w:t>perations</w:t>
      </w:r>
      <w:bookmarkEnd w:id="126"/>
      <w:bookmarkEnd w:id="127"/>
      <w:bookmarkEnd w:id="128"/>
      <w:bookmarkEnd w:id="129"/>
      <w:bookmarkEnd w:id="130"/>
      <w:bookmarkEnd w:id="131"/>
    </w:p>
    <w:p w14:paraId="60D2DDA8" w14:textId="77777777" w:rsidR="00E44411" w:rsidRPr="00BD6F46" w:rsidRDefault="003561F0" w:rsidP="00E44411">
      <w:pPr>
        <w:pStyle w:val="Heading4"/>
        <w:rPr>
          <w:lang w:eastAsia="zh-CN"/>
        </w:rPr>
      </w:pPr>
      <w:bookmarkStart w:id="132" w:name="_CR5_2_2_1"/>
      <w:bookmarkStart w:id="133" w:name="_Toc20227228"/>
      <w:bookmarkStart w:id="134" w:name="_Toc27749459"/>
      <w:bookmarkStart w:id="135" w:name="_Toc28709386"/>
      <w:bookmarkStart w:id="136" w:name="_Toc44671005"/>
      <w:bookmarkStart w:id="137" w:name="_Toc51918913"/>
      <w:bookmarkStart w:id="138" w:name="_Toc193452564"/>
      <w:bookmarkEnd w:id="132"/>
      <w:r w:rsidRPr="00BD6F46">
        <w:rPr>
          <w:lang w:val="en-US" w:eastAsia="zh-CN"/>
        </w:rPr>
        <w:t>5.2.2</w:t>
      </w:r>
      <w:r w:rsidR="00E44411" w:rsidRPr="00BD6F46">
        <w:t>.1</w:t>
      </w:r>
      <w:r w:rsidR="00E44411" w:rsidRPr="00BD6F46">
        <w:tab/>
        <w:t>Introduction</w:t>
      </w:r>
      <w:bookmarkEnd w:id="133"/>
      <w:bookmarkEnd w:id="134"/>
      <w:bookmarkEnd w:id="135"/>
      <w:bookmarkEnd w:id="136"/>
      <w:bookmarkEnd w:id="137"/>
      <w:bookmarkEnd w:id="138"/>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r>
        <w:fldChar w:fldCharType="begin"/>
      </w:r>
      <w:r>
        <w:instrText xml:space="preserve"> SEQ Table \* ARABIC </w:instrText>
      </w:r>
      <w:r>
        <w:fldChar w:fldCharType="separate"/>
      </w:r>
      <w:r w:rsidR="00EE6F02" w:rsidRPr="00BD6F46">
        <w:rPr>
          <w:noProof/>
        </w:rPr>
        <w:t>1</w:t>
      </w:r>
      <w:r>
        <w:rPr>
          <w:noProof/>
        </w:rPr>
        <w:fldChar w:fldCharType="end"/>
      </w:r>
      <w:r w:rsidRPr="00BD6F46">
        <w:t>.</w:t>
      </w:r>
    </w:p>
    <w:p w14:paraId="368EC229" w14:textId="77777777" w:rsidR="00E44411" w:rsidRPr="00BD6F46" w:rsidRDefault="00E44411" w:rsidP="00E44411">
      <w:pPr>
        <w:pStyle w:val="TH"/>
      </w:pPr>
      <w:bookmarkStart w:id="139" w:name="_CRTable5_2_2_11"/>
      <w:r w:rsidRPr="00BD6F46">
        <w:lastRenderedPageBreak/>
        <w:t xml:space="preserve">Table </w:t>
      </w:r>
      <w:bookmarkEnd w:id="139"/>
      <w:r w:rsidR="003561F0" w:rsidRPr="00BD6F46">
        <w:rPr>
          <w:lang w:val="en-US" w:eastAsia="zh-CN"/>
        </w:rPr>
        <w:t>5.2.2</w:t>
      </w:r>
      <w:r w:rsidRPr="00BD6F46">
        <w:t>.1</w:t>
      </w:r>
      <w:r w:rsidR="00EE6F02" w:rsidRPr="00BD6F46">
        <w:t>-</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shd w:val="clear" w:color="auto" w:fill="auto"/>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shd w:val="clear" w:color="auto" w:fill="auto"/>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shd w:val="clear" w:color="auto" w:fill="auto"/>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shd w:val="clear" w:color="auto" w:fill="auto"/>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shd w:val="clear" w:color="auto" w:fill="auto"/>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shd w:val="clear" w:color="auto" w:fill="auto"/>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shd w:val="clear" w:color="auto" w:fill="auto"/>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shd w:val="clear" w:color="auto" w:fill="auto"/>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shd w:val="clear" w:color="auto" w:fill="auto"/>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shd w:val="clear" w:color="auto" w:fill="auto"/>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40" w:name="_CR5_2_2_2"/>
      <w:bookmarkStart w:id="141" w:name="_Toc20227229"/>
      <w:bookmarkStart w:id="142" w:name="_Toc27749460"/>
      <w:bookmarkStart w:id="143" w:name="_Toc28709387"/>
      <w:bookmarkStart w:id="144" w:name="_Toc44671006"/>
      <w:bookmarkStart w:id="145" w:name="_Toc51918914"/>
      <w:bookmarkStart w:id="146" w:name="_Toc193452565"/>
      <w:bookmarkEnd w:id="140"/>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41"/>
      <w:bookmarkEnd w:id="142"/>
      <w:bookmarkEnd w:id="143"/>
      <w:bookmarkEnd w:id="144"/>
      <w:bookmarkEnd w:id="145"/>
      <w:bookmarkEnd w:id="146"/>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3.5pt;height:124.5pt" o:ole="">
            <v:imagedata r:id="rId15" o:title=""/>
          </v:shape>
          <o:OLEObject Type="Embed" ProgID="Visio.Drawing.11" ShapeID="_x0000_i1027" DrawAspect="Content" ObjectID="_1804065512" r:id="rId16"/>
        </w:object>
      </w:r>
    </w:p>
    <w:p w14:paraId="761AAD35" w14:textId="77777777" w:rsidR="008071B1" w:rsidRPr="00BD6F46" w:rsidRDefault="008071B1" w:rsidP="00B54D35">
      <w:pPr>
        <w:pStyle w:val="TF"/>
        <w:rPr>
          <w:lang w:eastAsia="zh-CN"/>
        </w:rPr>
      </w:pPr>
      <w:bookmarkStart w:id="147" w:name="_CRFigure5_2_2_21"/>
      <w:r w:rsidRPr="00BD6F46">
        <w:t xml:space="preserve">Figure </w:t>
      </w:r>
      <w:bookmarkEnd w:id="147"/>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lastRenderedPageBreak/>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48" w:name="_CR5_2_2_3"/>
      <w:bookmarkStart w:id="149" w:name="_Toc20227230"/>
      <w:bookmarkStart w:id="150" w:name="_Toc27749461"/>
      <w:bookmarkStart w:id="151" w:name="_Toc28709388"/>
      <w:bookmarkStart w:id="152" w:name="_Toc44671007"/>
      <w:bookmarkStart w:id="153" w:name="_Toc51918915"/>
      <w:bookmarkStart w:id="154" w:name="_Toc193452566"/>
      <w:bookmarkEnd w:id="148"/>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49"/>
      <w:bookmarkEnd w:id="150"/>
      <w:bookmarkEnd w:id="151"/>
      <w:bookmarkEnd w:id="152"/>
      <w:bookmarkEnd w:id="153"/>
      <w:bookmarkEnd w:id="154"/>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3pt;height:120pt" o:ole="">
            <v:imagedata r:id="rId17" o:title=""/>
          </v:shape>
          <o:OLEObject Type="Embed" ProgID="Visio.Drawing.11" ShapeID="_x0000_i1028" DrawAspect="Content" ObjectID="_1804065513" r:id="rId18"/>
        </w:object>
      </w:r>
    </w:p>
    <w:p w14:paraId="2395262B" w14:textId="77777777" w:rsidR="008071B1" w:rsidRPr="00BD6F46" w:rsidRDefault="008071B1" w:rsidP="00B54D35">
      <w:pPr>
        <w:pStyle w:val="TF"/>
      </w:pPr>
      <w:bookmarkStart w:id="155" w:name="_CRFigure5_2_2_31"/>
      <w:r w:rsidRPr="00BD6F46">
        <w:t xml:space="preserve">Figure </w:t>
      </w:r>
      <w:bookmarkEnd w:id="155"/>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56" w:name="_CR5_2_2_4"/>
      <w:bookmarkStart w:id="157" w:name="_Toc20227231"/>
      <w:bookmarkStart w:id="158" w:name="_Toc27749462"/>
      <w:bookmarkStart w:id="159" w:name="_Toc28709389"/>
      <w:bookmarkStart w:id="160" w:name="_Toc44671008"/>
      <w:bookmarkStart w:id="161" w:name="_Toc51918916"/>
      <w:bookmarkStart w:id="162" w:name="_Toc193452567"/>
      <w:bookmarkEnd w:id="156"/>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57"/>
      <w:bookmarkEnd w:id="158"/>
      <w:bookmarkEnd w:id="159"/>
      <w:bookmarkEnd w:id="160"/>
      <w:bookmarkEnd w:id="161"/>
      <w:bookmarkEnd w:id="162"/>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lastRenderedPageBreak/>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3pt;height:127.5pt" o:ole="">
            <v:imagedata r:id="rId19" o:title=""/>
          </v:shape>
          <o:OLEObject Type="Embed" ProgID="Visio.Drawing.11" ShapeID="_x0000_i1029" DrawAspect="Content" ObjectID="_1804065514" r:id="rId20"/>
        </w:object>
      </w:r>
    </w:p>
    <w:p w14:paraId="3781187C" w14:textId="77777777" w:rsidR="008071B1" w:rsidRPr="00BD6F46" w:rsidRDefault="008071B1" w:rsidP="00602A47">
      <w:pPr>
        <w:pStyle w:val="TF"/>
      </w:pPr>
      <w:bookmarkStart w:id="163" w:name="_CRFigure5_2_2_41"/>
      <w:r w:rsidRPr="00BD6F46">
        <w:t xml:space="preserve">Figure </w:t>
      </w:r>
      <w:bookmarkEnd w:id="163"/>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64" w:name="_CR5_2_2_5"/>
      <w:bookmarkStart w:id="165" w:name="_Toc20227232"/>
      <w:bookmarkStart w:id="166" w:name="_Toc27749463"/>
      <w:bookmarkStart w:id="167" w:name="_Toc28709390"/>
      <w:bookmarkStart w:id="168" w:name="_Toc44671009"/>
      <w:bookmarkStart w:id="169" w:name="_Toc51918917"/>
      <w:bookmarkStart w:id="170" w:name="_Toc193452568"/>
      <w:bookmarkEnd w:id="164"/>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65"/>
      <w:bookmarkEnd w:id="166"/>
      <w:bookmarkEnd w:id="167"/>
      <w:bookmarkEnd w:id="168"/>
      <w:bookmarkEnd w:id="169"/>
      <w:bookmarkEnd w:id="170"/>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3pt;height:123pt" o:ole="">
            <v:imagedata r:id="rId21" o:title=""/>
          </v:shape>
          <o:OLEObject Type="Embed" ProgID="Visio.Drawing.11" ShapeID="_x0000_i1030" DrawAspect="Content" ObjectID="_1804065515" r:id="rId22"/>
        </w:object>
      </w:r>
    </w:p>
    <w:p w14:paraId="55400281" w14:textId="77777777" w:rsidR="008071B1" w:rsidRPr="00BD6F46" w:rsidRDefault="008071B1" w:rsidP="00B54D35">
      <w:pPr>
        <w:pStyle w:val="TF"/>
      </w:pPr>
      <w:bookmarkStart w:id="171" w:name="_CRFigure5_2_2_51"/>
      <w:r w:rsidRPr="00BD6F46">
        <w:t xml:space="preserve">Figure </w:t>
      </w:r>
      <w:bookmarkEnd w:id="171"/>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lastRenderedPageBreak/>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72" w:name="_CR5_3"/>
      <w:bookmarkStart w:id="173" w:name="_Toc20227233"/>
      <w:bookmarkStart w:id="174" w:name="_Toc27749464"/>
      <w:bookmarkStart w:id="175" w:name="_Toc28709391"/>
      <w:bookmarkStart w:id="176" w:name="_Toc44671010"/>
      <w:bookmarkStart w:id="177" w:name="_Toc51918918"/>
      <w:bookmarkStart w:id="178" w:name="_Toc193452569"/>
      <w:bookmarkEnd w:id="172"/>
      <w:r w:rsidRPr="00BD6F46">
        <w:t>5.</w:t>
      </w:r>
      <w:r>
        <w:rPr>
          <w:lang w:eastAsia="zh-CN"/>
        </w:rPr>
        <w:t>3</w:t>
      </w:r>
      <w:r w:rsidRPr="00BD6F46">
        <w:tab/>
      </w:r>
      <w:r>
        <w:t>Nchf_OfflineOnlyCharging</w:t>
      </w:r>
      <w:r>
        <w:rPr>
          <w:rFonts w:hint="eastAsia"/>
          <w:lang w:eastAsia="zh-CN"/>
        </w:rPr>
        <w:t xml:space="preserve"> </w:t>
      </w:r>
      <w:r w:rsidRPr="00BD6F46">
        <w:t>service</w:t>
      </w:r>
      <w:bookmarkEnd w:id="173"/>
      <w:bookmarkEnd w:id="174"/>
      <w:bookmarkEnd w:id="175"/>
      <w:bookmarkEnd w:id="176"/>
      <w:bookmarkEnd w:id="177"/>
      <w:bookmarkEnd w:id="178"/>
    </w:p>
    <w:p w14:paraId="07F3607A" w14:textId="77777777" w:rsidR="009F552C" w:rsidRPr="00BD6F46" w:rsidRDefault="009F552C" w:rsidP="009F552C">
      <w:pPr>
        <w:pStyle w:val="Heading3"/>
      </w:pPr>
      <w:bookmarkStart w:id="179" w:name="_CR5_3_1"/>
      <w:bookmarkStart w:id="180" w:name="_Toc20227234"/>
      <w:bookmarkStart w:id="181" w:name="_Toc27749465"/>
      <w:bookmarkStart w:id="182" w:name="_Toc28709392"/>
      <w:bookmarkStart w:id="183" w:name="_Toc44671011"/>
      <w:bookmarkStart w:id="184" w:name="_Toc51918919"/>
      <w:bookmarkStart w:id="185" w:name="_Toc193452570"/>
      <w:bookmarkEnd w:id="179"/>
      <w:r w:rsidRPr="00BD6F46">
        <w:t>5.</w:t>
      </w:r>
      <w:r>
        <w:rPr>
          <w:lang w:eastAsia="zh-CN"/>
        </w:rPr>
        <w:t>3</w:t>
      </w:r>
      <w:r w:rsidRPr="00BD6F46">
        <w:t>.1</w:t>
      </w:r>
      <w:r w:rsidRPr="00BD6F46">
        <w:tab/>
        <w:t xml:space="preserve">Service </w:t>
      </w:r>
      <w:r>
        <w:t>d</w:t>
      </w:r>
      <w:r w:rsidRPr="00BD6F46">
        <w:t>escription</w:t>
      </w:r>
      <w:bookmarkEnd w:id="180"/>
      <w:bookmarkEnd w:id="181"/>
      <w:bookmarkEnd w:id="182"/>
      <w:bookmarkEnd w:id="183"/>
      <w:bookmarkEnd w:id="184"/>
      <w:bookmarkEnd w:id="185"/>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86" w:name="_CR5_3_2"/>
      <w:bookmarkStart w:id="187" w:name="_Toc20227235"/>
      <w:bookmarkStart w:id="188" w:name="_Toc27749466"/>
      <w:bookmarkStart w:id="189" w:name="_Toc28709393"/>
      <w:bookmarkStart w:id="190" w:name="_Toc44671012"/>
      <w:bookmarkStart w:id="191" w:name="_Toc51918920"/>
      <w:bookmarkStart w:id="192" w:name="_Toc193452571"/>
      <w:bookmarkEnd w:id="186"/>
      <w:r w:rsidRPr="007F2678">
        <w:t>5.</w:t>
      </w:r>
      <w:r>
        <w:rPr>
          <w:lang w:eastAsia="zh-CN"/>
        </w:rPr>
        <w:t>3</w:t>
      </w:r>
      <w:r w:rsidRPr="007F2678">
        <w:t>.2</w:t>
      </w:r>
      <w:r w:rsidRPr="007F2678">
        <w:tab/>
        <w:t>Service Operations</w:t>
      </w:r>
      <w:bookmarkEnd w:id="187"/>
      <w:bookmarkEnd w:id="188"/>
      <w:bookmarkEnd w:id="189"/>
      <w:bookmarkEnd w:id="190"/>
      <w:bookmarkEnd w:id="191"/>
      <w:bookmarkEnd w:id="192"/>
    </w:p>
    <w:p w14:paraId="27FF29C1" w14:textId="77777777" w:rsidR="009F552C" w:rsidRPr="00BD6F46" w:rsidRDefault="009F552C" w:rsidP="009F552C">
      <w:pPr>
        <w:pStyle w:val="Heading4"/>
        <w:rPr>
          <w:lang w:eastAsia="zh-CN"/>
        </w:rPr>
      </w:pPr>
      <w:bookmarkStart w:id="193" w:name="_CR5_3_2_1"/>
      <w:bookmarkStart w:id="194" w:name="_Toc20227236"/>
      <w:bookmarkStart w:id="195" w:name="_Toc27749467"/>
      <w:bookmarkStart w:id="196" w:name="_Toc28709394"/>
      <w:bookmarkStart w:id="197" w:name="_Toc44671013"/>
      <w:bookmarkStart w:id="198" w:name="_Toc51918921"/>
      <w:bookmarkStart w:id="199" w:name="_Toc193452572"/>
      <w:bookmarkEnd w:id="193"/>
      <w:r w:rsidRPr="00BD6F46">
        <w:rPr>
          <w:lang w:val="en-US" w:eastAsia="zh-CN"/>
        </w:rPr>
        <w:t>5.</w:t>
      </w:r>
      <w:r>
        <w:rPr>
          <w:lang w:val="en-US" w:eastAsia="zh-CN"/>
        </w:rPr>
        <w:t>3</w:t>
      </w:r>
      <w:r w:rsidRPr="00BD6F46">
        <w:rPr>
          <w:lang w:val="en-US" w:eastAsia="zh-CN"/>
        </w:rPr>
        <w:t>.2</w:t>
      </w:r>
      <w:r w:rsidRPr="00BD6F46">
        <w:t>.1</w:t>
      </w:r>
      <w:r w:rsidRPr="00BD6F46">
        <w:tab/>
        <w:t>Introduction</w:t>
      </w:r>
      <w:bookmarkEnd w:id="194"/>
      <w:bookmarkEnd w:id="195"/>
      <w:bookmarkEnd w:id="196"/>
      <w:bookmarkEnd w:id="197"/>
      <w:bookmarkEnd w:id="198"/>
      <w:bookmarkEnd w:id="199"/>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w:t>
      </w:r>
    </w:p>
    <w:p w14:paraId="08D12B80" w14:textId="77777777" w:rsidR="009F552C" w:rsidRPr="00BD6F46" w:rsidRDefault="009F552C" w:rsidP="009F552C">
      <w:pPr>
        <w:pStyle w:val="TH"/>
        <w:outlineLvl w:val="0"/>
      </w:pPr>
      <w:bookmarkStart w:id="200" w:name="_CRTable5_3_2_11"/>
      <w:r w:rsidRPr="00BD6F46">
        <w:t xml:space="preserve">Table </w:t>
      </w:r>
      <w:bookmarkEnd w:id="200"/>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shd w:val="clear" w:color="auto" w:fill="auto"/>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shd w:val="clear" w:color="auto" w:fill="auto"/>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shd w:val="clear" w:color="auto" w:fill="auto"/>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shd w:val="clear" w:color="auto" w:fill="auto"/>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shd w:val="clear" w:color="auto" w:fill="auto"/>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shd w:val="clear" w:color="auto" w:fill="auto"/>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201" w:name="_CR5_3_2_2"/>
      <w:bookmarkStart w:id="202" w:name="_Toc20227237"/>
      <w:bookmarkStart w:id="203" w:name="_Toc27749468"/>
      <w:bookmarkStart w:id="204" w:name="_Toc28709395"/>
      <w:bookmarkStart w:id="205" w:name="_Toc44671014"/>
      <w:bookmarkStart w:id="206" w:name="_Toc51918922"/>
      <w:bookmarkStart w:id="207" w:name="_Toc193452573"/>
      <w:bookmarkEnd w:id="201"/>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202"/>
      <w:bookmarkEnd w:id="203"/>
      <w:bookmarkEnd w:id="204"/>
      <w:bookmarkEnd w:id="205"/>
      <w:bookmarkEnd w:id="206"/>
      <w:bookmarkEnd w:id="207"/>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9pt;height:99pt" o:ole="">
            <v:imagedata r:id="rId23" o:title=""/>
          </v:shape>
          <o:OLEObject Type="Embed" ProgID="Visio.Drawing.11" ShapeID="_x0000_i1031" DrawAspect="Content" ObjectID="_1804065516"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208" w:name="_CR5_3_2_3"/>
      <w:bookmarkStart w:id="209" w:name="_Toc20227238"/>
      <w:bookmarkStart w:id="210" w:name="_Toc27749469"/>
      <w:bookmarkStart w:id="211" w:name="_Toc28709396"/>
      <w:bookmarkStart w:id="212" w:name="_Toc44671015"/>
      <w:bookmarkStart w:id="213" w:name="_Toc51918923"/>
      <w:bookmarkStart w:id="214" w:name="_Toc193452574"/>
      <w:bookmarkEnd w:id="208"/>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209"/>
      <w:bookmarkEnd w:id="210"/>
      <w:bookmarkEnd w:id="211"/>
      <w:bookmarkEnd w:id="212"/>
      <w:bookmarkEnd w:id="213"/>
      <w:bookmarkEnd w:id="214"/>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3pt;height:93.5pt" o:ole="">
            <v:imagedata r:id="rId25" o:title=""/>
          </v:shape>
          <o:OLEObject Type="Embed" ProgID="Visio.Drawing.11" ShapeID="_x0000_i1032" DrawAspect="Content" ObjectID="_1804065517" r:id="rId26"/>
        </w:object>
      </w:r>
    </w:p>
    <w:p w14:paraId="02F80BC6" w14:textId="77777777" w:rsidR="009F552C" w:rsidRDefault="009F552C" w:rsidP="00602A47">
      <w:pPr>
        <w:pStyle w:val="TF"/>
        <w:rPr>
          <w:lang w:eastAsia="zh-CN"/>
        </w:rPr>
      </w:pPr>
      <w:bookmarkStart w:id="215" w:name="_CRFigure5_3_2_31"/>
      <w:r w:rsidRPr="00BD6F46">
        <w:t xml:space="preserve">Figure </w:t>
      </w:r>
      <w:bookmarkEnd w:id="215"/>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216" w:name="_CR5_3_2_4"/>
      <w:bookmarkStart w:id="217" w:name="_Toc20227239"/>
      <w:bookmarkStart w:id="218" w:name="_Toc27749470"/>
      <w:bookmarkStart w:id="219" w:name="_Toc28709397"/>
      <w:bookmarkStart w:id="220" w:name="_Toc44671016"/>
      <w:bookmarkStart w:id="221" w:name="_Toc51918924"/>
      <w:bookmarkStart w:id="222" w:name="_Toc193452575"/>
      <w:bookmarkEnd w:id="216"/>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217"/>
      <w:bookmarkEnd w:id="218"/>
      <w:bookmarkEnd w:id="219"/>
      <w:bookmarkEnd w:id="220"/>
      <w:bookmarkEnd w:id="221"/>
      <w:bookmarkEnd w:id="222"/>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7.5pt;height:96.5pt" o:ole="">
            <v:imagedata r:id="rId27" o:title=""/>
          </v:shape>
          <o:OLEObject Type="Embed" ProgID="Visio.Drawing.11" ShapeID="_x0000_i1033" DrawAspect="Content" ObjectID="_1804065518" r:id="rId28"/>
        </w:object>
      </w:r>
    </w:p>
    <w:p w14:paraId="07871CFE" w14:textId="77777777" w:rsidR="009F552C" w:rsidRDefault="009F552C" w:rsidP="00602A47">
      <w:pPr>
        <w:pStyle w:val="TF"/>
        <w:rPr>
          <w:lang w:eastAsia="zh-CN"/>
        </w:rPr>
      </w:pPr>
      <w:bookmarkStart w:id="223" w:name="_CRFigure5_3_2_41"/>
      <w:r w:rsidRPr="00BD6F46">
        <w:t xml:space="preserve">Figure </w:t>
      </w:r>
      <w:bookmarkEnd w:id="223"/>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224" w:name="_CR6"/>
      <w:bookmarkStart w:id="225" w:name="_Toc20227240"/>
      <w:bookmarkStart w:id="226" w:name="_Toc27749471"/>
      <w:bookmarkStart w:id="227" w:name="_Toc28709398"/>
      <w:bookmarkStart w:id="228" w:name="_Toc44671017"/>
      <w:bookmarkStart w:id="229" w:name="_Toc51918925"/>
      <w:bookmarkStart w:id="230" w:name="_Toc193452576"/>
      <w:bookmarkEnd w:id="224"/>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225"/>
      <w:bookmarkEnd w:id="226"/>
      <w:bookmarkEnd w:id="227"/>
      <w:bookmarkEnd w:id="228"/>
      <w:bookmarkEnd w:id="229"/>
      <w:bookmarkEnd w:id="230"/>
    </w:p>
    <w:p w14:paraId="4ACED14B" w14:textId="77777777" w:rsidR="00DB3EC0" w:rsidRPr="007F2678" w:rsidRDefault="00A30C58" w:rsidP="007F2678">
      <w:pPr>
        <w:pStyle w:val="Heading2"/>
      </w:pPr>
      <w:bookmarkStart w:id="231" w:name="_CR6_1"/>
      <w:bookmarkStart w:id="232" w:name="_Toc20227241"/>
      <w:bookmarkStart w:id="233" w:name="_Toc27749472"/>
      <w:bookmarkStart w:id="234" w:name="_Toc28709399"/>
      <w:bookmarkStart w:id="235" w:name="_Toc44671018"/>
      <w:bookmarkStart w:id="236" w:name="_Toc51918926"/>
      <w:bookmarkStart w:id="237" w:name="_Toc193452577"/>
      <w:bookmarkEnd w:id="231"/>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232"/>
      <w:bookmarkEnd w:id="233"/>
      <w:bookmarkEnd w:id="234"/>
      <w:bookmarkEnd w:id="235"/>
      <w:bookmarkEnd w:id="236"/>
      <w:bookmarkEnd w:id="237"/>
    </w:p>
    <w:p w14:paraId="7B4017CA" w14:textId="77777777" w:rsidR="00DB3EC0" w:rsidRPr="00BD6F46" w:rsidRDefault="00A30C58" w:rsidP="007F2678">
      <w:pPr>
        <w:pStyle w:val="Heading3"/>
      </w:pPr>
      <w:bookmarkStart w:id="238" w:name="_CR6_1_1"/>
      <w:bookmarkStart w:id="239" w:name="_Toc20227242"/>
      <w:bookmarkStart w:id="240" w:name="_Toc27749473"/>
      <w:bookmarkStart w:id="241" w:name="_Toc28709400"/>
      <w:bookmarkStart w:id="242" w:name="_Toc44671019"/>
      <w:bookmarkStart w:id="243" w:name="_Toc51918927"/>
      <w:bookmarkStart w:id="244" w:name="_Toc193452578"/>
      <w:bookmarkEnd w:id="238"/>
      <w:r w:rsidRPr="00BD6F46">
        <w:t>6.1</w:t>
      </w:r>
      <w:r w:rsidR="00DB3EC0" w:rsidRPr="00BD6F46">
        <w:t>.1</w:t>
      </w:r>
      <w:r w:rsidR="00DB3EC0" w:rsidRPr="00BD6F46">
        <w:tab/>
        <w:t>Introduction</w:t>
      </w:r>
      <w:bookmarkEnd w:id="239"/>
      <w:bookmarkEnd w:id="240"/>
      <w:bookmarkEnd w:id="241"/>
      <w:bookmarkEnd w:id="242"/>
      <w:bookmarkEnd w:id="243"/>
      <w:bookmarkEnd w:id="244"/>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45" w:name="_CR6_1_2"/>
      <w:bookmarkStart w:id="246" w:name="_Toc20227243"/>
      <w:bookmarkStart w:id="247" w:name="_Toc27749474"/>
      <w:bookmarkStart w:id="248" w:name="_Toc28709401"/>
      <w:bookmarkStart w:id="249" w:name="_Toc44671020"/>
      <w:bookmarkStart w:id="250" w:name="_Toc51918928"/>
      <w:bookmarkStart w:id="251" w:name="_Toc193452579"/>
      <w:bookmarkEnd w:id="245"/>
      <w:r w:rsidRPr="00BD6F46">
        <w:t>6.1.2</w:t>
      </w:r>
      <w:r w:rsidRPr="00BD6F46">
        <w:tab/>
      </w:r>
      <w:r w:rsidRPr="00BD6F46">
        <w:rPr>
          <w:rFonts w:hint="eastAsia"/>
        </w:rPr>
        <w:t>Usage of HTTP</w:t>
      </w:r>
      <w:bookmarkEnd w:id="246"/>
      <w:bookmarkEnd w:id="247"/>
      <w:bookmarkEnd w:id="248"/>
      <w:bookmarkEnd w:id="249"/>
      <w:bookmarkEnd w:id="250"/>
      <w:bookmarkEnd w:id="251"/>
    </w:p>
    <w:p w14:paraId="368FC373" w14:textId="77777777" w:rsidR="005A1610" w:rsidRPr="007F2678" w:rsidRDefault="005A1610" w:rsidP="007F2678">
      <w:pPr>
        <w:pStyle w:val="Heading4"/>
        <w:rPr>
          <w:lang w:val="en-US" w:eastAsia="zh-CN"/>
        </w:rPr>
      </w:pPr>
      <w:bookmarkStart w:id="252" w:name="_CR6_1_2_1"/>
      <w:bookmarkStart w:id="253" w:name="_Toc20227244"/>
      <w:bookmarkStart w:id="254" w:name="_Toc27749475"/>
      <w:bookmarkStart w:id="255" w:name="_Toc28709402"/>
      <w:bookmarkStart w:id="256" w:name="_Toc44671021"/>
      <w:bookmarkStart w:id="257" w:name="_Toc51918929"/>
      <w:bookmarkStart w:id="258" w:name="_Toc193452580"/>
      <w:bookmarkEnd w:id="252"/>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53"/>
      <w:bookmarkEnd w:id="254"/>
      <w:bookmarkEnd w:id="255"/>
      <w:bookmarkEnd w:id="256"/>
      <w:bookmarkEnd w:id="257"/>
      <w:bookmarkEnd w:id="258"/>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59" w:name="_CR6_1_2_2"/>
      <w:bookmarkStart w:id="260" w:name="_Toc20227245"/>
      <w:bookmarkStart w:id="261" w:name="_Toc27749476"/>
      <w:bookmarkStart w:id="262" w:name="_Toc28709403"/>
      <w:bookmarkStart w:id="263" w:name="_Toc44671022"/>
      <w:bookmarkStart w:id="264" w:name="_Toc51918930"/>
      <w:bookmarkStart w:id="265" w:name="_Toc193452581"/>
      <w:bookmarkEnd w:id="259"/>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60"/>
      <w:bookmarkEnd w:id="261"/>
      <w:bookmarkEnd w:id="262"/>
      <w:bookmarkEnd w:id="263"/>
      <w:bookmarkEnd w:id="264"/>
      <w:bookmarkEnd w:id="265"/>
    </w:p>
    <w:p w14:paraId="0C550D9C" w14:textId="77777777" w:rsidR="005A1610" w:rsidRPr="00BD6F46" w:rsidRDefault="005A1610" w:rsidP="007F2678">
      <w:pPr>
        <w:pStyle w:val="Heading5"/>
        <w:rPr>
          <w:lang w:eastAsia="zh-CN"/>
        </w:rPr>
      </w:pPr>
      <w:bookmarkStart w:id="266" w:name="_CR6_1_2_2_1"/>
      <w:bookmarkStart w:id="267" w:name="_Toc20227246"/>
      <w:bookmarkStart w:id="268" w:name="_Toc27749477"/>
      <w:bookmarkStart w:id="269" w:name="_Toc28709404"/>
      <w:bookmarkStart w:id="270" w:name="_Toc44671023"/>
      <w:bookmarkStart w:id="271" w:name="_Toc51918931"/>
      <w:bookmarkStart w:id="272" w:name="_Toc193452582"/>
      <w:bookmarkEnd w:id="266"/>
      <w:r w:rsidRPr="00BD6F46">
        <w:t>6.1.</w:t>
      </w:r>
      <w:r w:rsidRPr="00BD6F46">
        <w:rPr>
          <w:rFonts w:hint="eastAsia"/>
          <w:lang w:eastAsia="zh-CN"/>
        </w:rPr>
        <w:t>2</w:t>
      </w:r>
      <w:r w:rsidRPr="00BD6F46">
        <w:t>.2.1</w:t>
      </w:r>
      <w:r w:rsidRPr="00BD6F46">
        <w:rPr>
          <w:lang w:eastAsia="zh-CN"/>
        </w:rPr>
        <w:tab/>
        <w:t>General</w:t>
      </w:r>
      <w:bookmarkEnd w:id="267"/>
      <w:bookmarkEnd w:id="268"/>
      <w:bookmarkEnd w:id="269"/>
      <w:bookmarkEnd w:id="270"/>
      <w:bookmarkEnd w:id="271"/>
      <w:bookmarkEnd w:id="272"/>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lastRenderedPageBreak/>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73" w:name="_CR6_1_2_2_2"/>
      <w:bookmarkStart w:id="274" w:name="_Toc20227247"/>
      <w:bookmarkStart w:id="275" w:name="_Toc27749478"/>
      <w:bookmarkStart w:id="276" w:name="_Toc28709405"/>
      <w:bookmarkStart w:id="277" w:name="_Toc44671024"/>
      <w:bookmarkStart w:id="278" w:name="_Toc51918932"/>
      <w:bookmarkStart w:id="279" w:name="_Toc193452583"/>
      <w:bookmarkEnd w:id="273"/>
      <w:r w:rsidRPr="00BD6F46">
        <w:t>6.1.</w:t>
      </w:r>
      <w:r w:rsidRPr="00BD6F46">
        <w:rPr>
          <w:rFonts w:hint="eastAsia"/>
        </w:rPr>
        <w:t>2.2.2</w:t>
      </w:r>
      <w:r w:rsidRPr="00BD6F46">
        <w:rPr>
          <w:rFonts w:hint="eastAsia"/>
        </w:rPr>
        <w:tab/>
      </w:r>
      <w:r w:rsidRPr="00BD6F46">
        <w:t>C</w:t>
      </w:r>
      <w:r w:rsidRPr="00BD6F46">
        <w:rPr>
          <w:rFonts w:hint="eastAsia"/>
        </w:rPr>
        <w:t>ontent type</w:t>
      </w:r>
      <w:bookmarkEnd w:id="274"/>
      <w:bookmarkEnd w:id="275"/>
      <w:bookmarkEnd w:id="276"/>
      <w:bookmarkEnd w:id="277"/>
      <w:bookmarkEnd w:id="278"/>
      <w:bookmarkEnd w:id="279"/>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80" w:name="_CR6_1_2_3"/>
      <w:bookmarkStart w:id="281" w:name="_Toc20227248"/>
      <w:bookmarkStart w:id="282" w:name="_Toc27749479"/>
      <w:bookmarkStart w:id="283" w:name="_Toc28709406"/>
      <w:bookmarkStart w:id="284" w:name="_Toc44671025"/>
      <w:bookmarkStart w:id="285" w:name="_Toc51918933"/>
      <w:bookmarkStart w:id="286" w:name="_Toc193452584"/>
      <w:bookmarkEnd w:id="280"/>
      <w:r w:rsidRPr="007F2678">
        <w:rPr>
          <w:lang w:val="en-US" w:eastAsia="zh-CN"/>
        </w:rPr>
        <w:t>6.1.2.3</w:t>
      </w:r>
      <w:r w:rsidRPr="007F2678">
        <w:rPr>
          <w:lang w:val="en-US" w:eastAsia="zh-CN"/>
        </w:rPr>
        <w:tab/>
        <w:t>HTTP custom headers</w:t>
      </w:r>
      <w:bookmarkEnd w:id="281"/>
      <w:bookmarkEnd w:id="282"/>
      <w:bookmarkEnd w:id="283"/>
      <w:bookmarkEnd w:id="284"/>
      <w:bookmarkEnd w:id="285"/>
      <w:bookmarkEnd w:id="286"/>
    </w:p>
    <w:p w14:paraId="6EB8C44A" w14:textId="77777777" w:rsidR="005A1610" w:rsidRPr="007F2678" w:rsidRDefault="005A1610" w:rsidP="007F2678">
      <w:pPr>
        <w:pStyle w:val="Heading5"/>
      </w:pPr>
      <w:bookmarkStart w:id="287" w:name="_CR6_1_2_3_1"/>
      <w:bookmarkStart w:id="288" w:name="_Toc20227249"/>
      <w:bookmarkStart w:id="289" w:name="_Toc27749480"/>
      <w:bookmarkStart w:id="290" w:name="_Toc28709407"/>
      <w:bookmarkStart w:id="291" w:name="_Toc44671026"/>
      <w:bookmarkStart w:id="292" w:name="_Toc51918934"/>
      <w:bookmarkStart w:id="293" w:name="_Toc193452585"/>
      <w:bookmarkEnd w:id="287"/>
      <w:r w:rsidRPr="007F2678">
        <w:t>6.1.2.3.1</w:t>
      </w:r>
      <w:r w:rsidRPr="007F2678">
        <w:tab/>
        <w:t>General</w:t>
      </w:r>
      <w:bookmarkEnd w:id="288"/>
      <w:bookmarkEnd w:id="289"/>
      <w:bookmarkEnd w:id="290"/>
      <w:bookmarkEnd w:id="291"/>
      <w:bookmarkEnd w:id="292"/>
      <w:bookmarkEnd w:id="293"/>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94" w:name="_CR6_1_3"/>
      <w:bookmarkStart w:id="295" w:name="_Toc20227250"/>
      <w:bookmarkStart w:id="296" w:name="_Toc27749481"/>
      <w:bookmarkStart w:id="297" w:name="_Toc28709408"/>
      <w:bookmarkStart w:id="298" w:name="_Toc44671027"/>
      <w:bookmarkStart w:id="299" w:name="_Toc51918935"/>
      <w:bookmarkStart w:id="300" w:name="_Toc193452586"/>
      <w:bookmarkEnd w:id="294"/>
      <w:r w:rsidRPr="00BD6F46">
        <w:t>6.1.3</w:t>
      </w:r>
      <w:r w:rsidR="00DB3EC0" w:rsidRPr="00BD6F46">
        <w:tab/>
        <w:t>Resources</w:t>
      </w:r>
      <w:bookmarkEnd w:id="295"/>
      <w:bookmarkEnd w:id="296"/>
      <w:bookmarkEnd w:id="297"/>
      <w:bookmarkEnd w:id="298"/>
      <w:bookmarkEnd w:id="299"/>
      <w:bookmarkEnd w:id="300"/>
    </w:p>
    <w:p w14:paraId="2D053979" w14:textId="77777777" w:rsidR="00DB3EC0" w:rsidRPr="00BD6F46" w:rsidRDefault="00A64146" w:rsidP="007F2678">
      <w:pPr>
        <w:pStyle w:val="Heading4"/>
      </w:pPr>
      <w:bookmarkStart w:id="301" w:name="_CR6_1_3_1"/>
      <w:bookmarkStart w:id="302" w:name="_Toc20227251"/>
      <w:bookmarkStart w:id="303" w:name="_Toc27749482"/>
      <w:bookmarkStart w:id="304" w:name="_Toc28709409"/>
      <w:bookmarkStart w:id="305" w:name="_Toc44671028"/>
      <w:bookmarkStart w:id="306" w:name="_Toc51918936"/>
      <w:bookmarkStart w:id="307" w:name="_Toc193452587"/>
      <w:bookmarkEnd w:id="301"/>
      <w:r w:rsidRPr="00BD6F46">
        <w:t>6.1.3</w:t>
      </w:r>
      <w:r w:rsidR="00DB3EC0" w:rsidRPr="00BD6F46">
        <w:t>.1</w:t>
      </w:r>
      <w:r w:rsidR="00DB3EC0" w:rsidRPr="00BD6F46">
        <w:tab/>
      </w:r>
      <w:r w:rsidR="008971D8" w:rsidRPr="00BD6F46">
        <w:t>Overview</w:t>
      </w:r>
      <w:bookmarkEnd w:id="302"/>
      <w:bookmarkEnd w:id="303"/>
      <w:bookmarkEnd w:id="304"/>
      <w:bookmarkEnd w:id="305"/>
      <w:bookmarkEnd w:id="306"/>
      <w:bookmarkEnd w:id="307"/>
    </w:p>
    <w:p w14:paraId="3C7AAFE6" w14:textId="77777777" w:rsidR="00F97A66" w:rsidRPr="00BD6F46" w:rsidRDefault="00761E72" w:rsidP="004B5553">
      <w:pPr>
        <w:pStyle w:val="TH"/>
        <w:rPr>
          <w:lang w:eastAsia="zh-CN"/>
        </w:rPr>
      </w:pPr>
      <w:r>
        <w:object w:dxaOrig="6698" w:dyaOrig="3864" w14:anchorId="133F7658">
          <v:shape id="_x0000_i1034" type="#_x0000_t75" style="width:385pt;height:220.5pt" o:ole="">
            <v:imagedata r:id="rId29" o:title=""/>
          </v:shape>
          <o:OLEObject Type="Embed" ProgID="Visio.Drawing.11" ShapeID="_x0000_i1034" DrawAspect="Content" ObjectID="_1804065519" r:id="rId30"/>
        </w:object>
      </w:r>
    </w:p>
    <w:p w14:paraId="49BAD555" w14:textId="77777777" w:rsidR="006E09D0" w:rsidRPr="00BD6F46" w:rsidRDefault="006E09D0" w:rsidP="006E09D0">
      <w:pPr>
        <w:pStyle w:val="TF"/>
      </w:pPr>
      <w:bookmarkStart w:id="308" w:name="_CRFigure6_1_3_11"/>
      <w:r w:rsidRPr="00BD6F46">
        <w:t>Figure </w:t>
      </w:r>
      <w:bookmarkEnd w:id="308"/>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bookmarkStart w:id="309" w:name="_CRTable6_1_3_11"/>
      <w:r w:rsidRPr="00BD6F46">
        <w:t>Table </w:t>
      </w:r>
      <w:bookmarkEnd w:id="309"/>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lastRenderedPageBreak/>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310" w:name="_CR6_1_3_2"/>
      <w:bookmarkStart w:id="311" w:name="_Toc20227252"/>
      <w:bookmarkStart w:id="312" w:name="_Toc27749483"/>
      <w:bookmarkStart w:id="313" w:name="_Toc28709410"/>
      <w:bookmarkStart w:id="314" w:name="_Toc44671029"/>
      <w:bookmarkStart w:id="315" w:name="_Toc51918937"/>
      <w:bookmarkStart w:id="316" w:name="_Toc193452588"/>
      <w:bookmarkEnd w:id="310"/>
      <w:r w:rsidRPr="00BD6F46">
        <w:t>6.1.3</w:t>
      </w:r>
      <w:r w:rsidR="00DB3EC0" w:rsidRPr="00BD6F46">
        <w:t>.2</w:t>
      </w:r>
      <w:r w:rsidR="00DB3EC0" w:rsidRPr="00BD6F46">
        <w:tab/>
        <w:t xml:space="preserve">Resource: </w:t>
      </w:r>
      <w:r w:rsidR="00AF4481" w:rsidRPr="00BD6F46">
        <w:rPr>
          <w:rFonts w:hint="eastAsia"/>
        </w:rPr>
        <w:t>Charging Data</w:t>
      </w:r>
      <w:bookmarkEnd w:id="311"/>
      <w:bookmarkEnd w:id="312"/>
      <w:bookmarkEnd w:id="313"/>
      <w:bookmarkEnd w:id="314"/>
      <w:bookmarkEnd w:id="315"/>
      <w:bookmarkEnd w:id="316"/>
      <w:r w:rsidR="00AF4481" w:rsidRPr="00BD6F46" w:rsidDel="00AF4481">
        <w:t xml:space="preserve"> </w:t>
      </w:r>
    </w:p>
    <w:p w14:paraId="6F58207C" w14:textId="77777777" w:rsidR="00300F0B" w:rsidRPr="00BD6F46" w:rsidRDefault="00A64146" w:rsidP="007F2678">
      <w:pPr>
        <w:pStyle w:val="Heading5"/>
      </w:pPr>
      <w:bookmarkStart w:id="317" w:name="_CR6_1_3_2_1"/>
      <w:bookmarkStart w:id="318" w:name="_Toc20227253"/>
      <w:bookmarkStart w:id="319" w:name="_Toc27749484"/>
      <w:bookmarkStart w:id="320" w:name="_Toc28709411"/>
      <w:bookmarkStart w:id="321" w:name="_Toc44671030"/>
      <w:bookmarkStart w:id="322" w:name="_Toc51918938"/>
      <w:bookmarkStart w:id="323" w:name="_Toc193452589"/>
      <w:bookmarkEnd w:id="317"/>
      <w:r w:rsidRPr="00BD6F46">
        <w:t>6.1.3</w:t>
      </w:r>
      <w:r w:rsidR="00300F0B" w:rsidRPr="00BD6F46">
        <w:t>.2.1</w:t>
      </w:r>
      <w:r w:rsidR="00300F0B" w:rsidRPr="00BD6F46">
        <w:tab/>
        <w:t>Description</w:t>
      </w:r>
      <w:bookmarkEnd w:id="318"/>
      <w:bookmarkEnd w:id="319"/>
      <w:bookmarkEnd w:id="320"/>
      <w:bookmarkEnd w:id="321"/>
      <w:bookmarkEnd w:id="322"/>
      <w:bookmarkEnd w:id="323"/>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324" w:name="_CR6_1_3_2_2"/>
      <w:bookmarkStart w:id="325" w:name="_Toc20227254"/>
      <w:bookmarkStart w:id="326" w:name="_Toc27749485"/>
      <w:bookmarkStart w:id="327" w:name="_Toc28709412"/>
      <w:bookmarkStart w:id="328" w:name="_Toc44671031"/>
      <w:bookmarkStart w:id="329" w:name="_Toc51918939"/>
      <w:bookmarkStart w:id="330" w:name="_Toc193452590"/>
      <w:bookmarkEnd w:id="324"/>
      <w:r w:rsidRPr="00BD6F46">
        <w:t>6.1.3.2.2</w:t>
      </w:r>
      <w:r w:rsidRPr="00BD6F46">
        <w:tab/>
        <w:t>Resource Definition</w:t>
      </w:r>
      <w:bookmarkEnd w:id="325"/>
      <w:bookmarkEnd w:id="326"/>
      <w:bookmarkEnd w:id="327"/>
      <w:bookmarkEnd w:id="328"/>
      <w:bookmarkEnd w:id="329"/>
      <w:bookmarkEnd w:id="330"/>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bookmarkStart w:id="331" w:name="_CRTable6_1_3_2_21"/>
      <w:r w:rsidRPr="00BD6F46">
        <w:t>Table </w:t>
      </w:r>
      <w:bookmarkEnd w:id="331"/>
      <w:r w:rsidRPr="00BD6F46">
        <w:t>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332" w:name="_CR6_1_3_2_3"/>
      <w:bookmarkStart w:id="333" w:name="_Toc20227255"/>
      <w:bookmarkStart w:id="334" w:name="_Toc27749486"/>
      <w:bookmarkStart w:id="335" w:name="_Toc28709413"/>
      <w:bookmarkStart w:id="336" w:name="_Toc44671032"/>
      <w:bookmarkStart w:id="337" w:name="_Toc51918940"/>
      <w:bookmarkStart w:id="338" w:name="_Toc193452591"/>
      <w:bookmarkEnd w:id="332"/>
      <w:r w:rsidRPr="00BD6F46">
        <w:t>6.1.3.2.3</w:t>
      </w:r>
      <w:r w:rsidRPr="00BD6F46">
        <w:tab/>
        <w:t>Resource Standard Methods</w:t>
      </w:r>
      <w:bookmarkEnd w:id="333"/>
      <w:bookmarkEnd w:id="334"/>
      <w:bookmarkEnd w:id="335"/>
      <w:bookmarkEnd w:id="336"/>
      <w:bookmarkEnd w:id="337"/>
      <w:bookmarkEnd w:id="338"/>
      <w:r w:rsidRPr="00BD6F46">
        <w:t xml:space="preserve"> </w:t>
      </w:r>
    </w:p>
    <w:p w14:paraId="551A8EAE" w14:textId="77777777" w:rsidR="00300F0B" w:rsidRPr="00BD6F46" w:rsidRDefault="00A64146" w:rsidP="007F2678">
      <w:pPr>
        <w:pStyle w:val="Heading6"/>
        <w:rPr>
          <w:lang w:eastAsia="zh-CN"/>
        </w:rPr>
      </w:pPr>
      <w:bookmarkStart w:id="339" w:name="_CR6_1_3_2_3_1"/>
      <w:bookmarkStart w:id="340" w:name="_Toc20227256"/>
      <w:bookmarkStart w:id="341" w:name="_Toc27749487"/>
      <w:bookmarkStart w:id="342" w:name="_Toc28709414"/>
      <w:bookmarkStart w:id="343" w:name="_Toc44671033"/>
      <w:bookmarkStart w:id="344" w:name="_Toc51918941"/>
      <w:bookmarkStart w:id="345" w:name="_Toc193452592"/>
      <w:bookmarkEnd w:id="339"/>
      <w:r w:rsidRPr="00BD6F46">
        <w:t>6.1.3.2.3</w:t>
      </w:r>
      <w:r w:rsidR="00300F0B" w:rsidRPr="00BD6F46">
        <w:t>.1</w:t>
      </w:r>
      <w:r w:rsidR="00300F0B" w:rsidRPr="00BD6F46">
        <w:tab/>
        <w:t>POST</w:t>
      </w:r>
      <w:bookmarkEnd w:id="340"/>
      <w:bookmarkEnd w:id="341"/>
      <w:bookmarkEnd w:id="342"/>
      <w:bookmarkEnd w:id="343"/>
      <w:bookmarkEnd w:id="344"/>
      <w:bookmarkEnd w:id="345"/>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bookmarkStart w:id="346" w:name="_CRTable6_1_3_2_3_11"/>
      <w:r w:rsidRPr="00BD6F46">
        <w:t xml:space="preserve">Table </w:t>
      </w:r>
      <w:bookmarkEnd w:id="346"/>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bookmarkStart w:id="347" w:name="_CRTable6_1_3_2_3_12"/>
      <w:r w:rsidRPr="00BD6F46">
        <w:lastRenderedPageBreak/>
        <w:t>Table </w:t>
      </w:r>
      <w:bookmarkEnd w:id="347"/>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bookmarkStart w:id="348" w:name="_CRTable6_1_3_2_3_13"/>
      <w:r w:rsidRPr="00BD6F46">
        <w:t>Table</w:t>
      </w:r>
      <w:r w:rsidRPr="00BD6F46">
        <w:rPr>
          <w:rFonts w:hint="eastAsia"/>
          <w:lang w:eastAsia="zh-CN"/>
        </w:rPr>
        <w:t xml:space="preserve"> </w:t>
      </w:r>
      <w:bookmarkEnd w:id="348"/>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349" w:name="_Toc20227257"/>
      <w:bookmarkStart w:id="350" w:name="_Toc27749488"/>
      <w:bookmarkStart w:id="351" w:name="_Toc28709415"/>
      <w:bookmarkStart w:id="352" w:name="_Toc44671034"/>
      <w:bookmarkStart w:id="353" w:name="_Toc51918942"/>
    </w:p>
    <w:p w14:paraId="00CF3241" w14:textId="77777777" w:rsidR="008C5AA8" w:rsidRDefault="008C5AA8" w:rsidP="008C5AA8">
      <w:pPr>
        <w:pStyle w:val="TH"/>
      </w:pPr>
      <w:bookmarkStart w:id="354" w:name="_CRTable6_1_3_2_3_14"/>
      <w:r>
        <w:t>Table</w:t>
      </w:r>
      <w:r>
        <w:rPr>
          <w:noProof/>
        </w:rPr>
        <w:t> </w:t>
      </w:r>
      <w:bookmarkEnd w:id="354"/>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bookmarkStart w:id="355" w:name="_CRTable6_1_3_2_3_15"/>
      <w:r>
        <w:t>Table</w:t>
      </w:r>
      <w:r>
        <w:rPr>
          <w:noProof/>
        </w:rPr>
        <w:t> </w:t>
      </w:r>
      <w:bookmarkEnd w:id="355"/>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bookmarkStart w:id="356" w:name="_CRTable6_1_3_2_3_16"/>
      <w:r>
        <w:lastRenderedPageBreak/>
        <w:t>Table</w:t>
      </w:r>
      <w:r>
        <w:rPr>
          <w:noProof/>
        </w:rPr>
        <w:t> </w:t>
      </w:r>
      <w:bookmarkEnd w:id="356"/>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357" w:name="_CR6_1_3_2_4"/>
      <w:bookmarkStart w:id="358" w:name="_Toc193452593"/>
      <w:bookmarkEnd w:id="357"/>
      <w:r w:rsidRPr="00BD6F46">
        <w:t>6.1.3.2.4</w:t>
      </w:r>
      <w:r w:rsidRPr="00BD6F46">
        <w:tab/>
        <w:t>Resource Custom Operations</w:t>
      </w:r>
      <w:bookmarkEnd w:id="349"/>
      <w:bookmarkEnd w:id="350"/>
      <w:bookmarkEnd w:id="351"/>
      <w:bookmarkEnd w:id="352"/>
      <w:bookmarkEnd w:id="353"/>
      <w:bookmarkEnd w:id="358"/>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359" w:name="_CR6_1_3_3"/>
      <w:bookmarkStart w:id="360" w:name="_Toc20227258"/>
      <w:bookmarkStart w:id="361" w:name="_Toc27749489"/>
      <w:bookmarkStart w:id="362" w:name="_Toc28709416"/>
      <w:bookmarkStart w:id="363" w:name="_Toc44671035"/>
      <w:bookmarkStart w:id="364" w:name="_Toc51918943"/>
      <w:bookmarkStart w:id="365" w:name="_Toc193452594"/>
      <w:bookmarkEnd w:id="359"/>
      <w:r w:rsidRPr="00BD6F46">
        <w:t>6.1.3.3</w:t>
      </w:r>
      <w:r w:rsidRPr="00BD6F46">
        <w:tab/>
        <w:t>Resource: Individual Charging Data</w:t>
      </w:r>
      <w:bookmarkEnd w:id="360"/>
      <w:bookmarkEnd w:id="361"/>
      <w:bookmarkEnd w:id="362"/>
      <w:bookmarkEnd w:id="363"/>
      <w:bookmarkEnd w:id="364"/>
      <w:bookmarkEnd w:id="365"/>
    </w:p>
    <w:p w14:paraId="54D1F4C0" w14:textId="77777777" w:rsidR="00A141A3" w:rsidRPr="00BD6F46" w:rsidRDefault="00A141A3" w:rsidP="00C738A2">
      <w:pPr>
        <w:pStyle w:val="Heading5"/>
      </w:pPr>
      <w:bookmarkStart w:id="366" w:name="_CR6_1_3_3_1"/>
      <w:bookmarkStart w:id="367" w:name="_Toc20227259"/>
      <w:bookmarkStart w:id="368" w:name="_Toc27749490"/>
      <w:bookmarkStart w:id="369" w:name="_Toc28709417"/>
      <w:bookmarkStart w:id="370" w:name="_Toc44671036"/>
      <w:bookmarkStart w:id="371" w:name="_Toc51918944"/>
      <w:bookmarkStart w:id="372" w:name="_Toc193452595"/>
      <w:bookmarkEnd w:id="366"/>
      <w:r w:rsidRPr="00BD6F46">
        <w:t>6.1.3.3.1</w:t>
      </w:r>
      <w:r w:rsidRPr="00BD6F46">
        <w:tab/>
        <w:t>Description</w:t>
      </w:r>
      <w:bookmarkEnd w:id="367"/>
      <w:bookmarkEnd w:id="368"/>
      <w:bookmarkEnd w:id="369"/>
      <w:bookmarkEnd w:id="370"/>
      <w:bookmarkEnd w:id="371"/>
      <w:bookmarkEnd w:id="372"/>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73" w:name="_CR6_1_3_3_2"/>
      <w:bookmarkStart w:id="374" w:name="_Toc20227260"/>
      <w:bookmarkStart w:id="375" w:name="_Toc27749491"/>
      <w:bookmarkStart w:id="376" w:name="_Toc28709418"/>
      <w:bookmarkStart w:id="377" w:name="_Toc44671037"/>
      <w:bookmarkStart w:id="378" w:name="_Toc51918945"/>
      <w:bookmarkStart w:id="379" w:name="_Toc193452596"/>
      <w:bookmarkEnd w:id="373"/>
      <w:r w:rsidRPr="00BD6F46">
        <w:t>6.1.3.3.2</w:t>
      </w:r>
      <w:r w:rsidRPr="00BD6F46">
        <w:tab/>
        <w:t>Resource Definition</w:t>
      </w:r>
      <w:bookmarkEnd w:id="374"/>
      <w:bookmarkEnd w:id="375"/>
      <w:bookmarkEnd w:id="376"/>
      <w:bookmarkEnd w:id="377"/>
      <w:bookmarkEnd w:id="378"/>
      <w:bookmarkEnd w:id="379"/>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bookmarkStart w:id="380" w:name="_CRTable6_1_3_3_21"/>
      <w:r w:rsidRPr="00BD6F46">
        <w:t>Table </w:t>
      </w:r>
      <w:bookmarkEnd w:id="380"/>
      <w:r w:rsidRPr="00BD6F46">
        <w:t>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81" w:name="_CR6_1_3_3_3"/>
      <w:bookmarkStart w:id="382" w:name="_Toc20227261"/>
      <w:bookmarkStart w:id="383" w:name="_Toc27749492"/>
      <w:bookmarkStart w:id="384" w:name="_Toc28709419"/>
      <w:bookmarkStart w:id="385" w:name="_Toc44671038"/>
      <w:bookmarkStart w:id="386" w:name="_Toc51918946"/>
      <w:bookmarkStart w:id="387" w:name="_Toc193452597"/>
      <w:bookmarkEnd w:id="381"/>
      <w:r w:rsidRPr="00BD6F46">
        <w:t>6.1.3.3.3</w:t>
      </w:r>
      <w:r w:rsidRPr="00BD6F46">
        <w:tab/>
        <w:t>Resource Standard Methods</w:t>
      </w:r>
      <w:bookmarkEnd w:id="382"/>
      <w:bookmarkEnd w:id="383"/>
      <w:bookmarkEnd w:id="384"/>
      <w:bookmarkEnd w:id="385"/>
      <w:bookmarkEnd w:id="386"/>
      <w:bookmarkEnd w:id="387"/>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88" w:name="_CR6_1_3_3_4"/>
      <w:bookmarkStart w:id="389" w:name="_Toc20227262"/>
      <w:bookmarkStart w:id="390" w:name="_Toc27749493"/>
      <w:bookmarkStart w:id="391" w:name="_Toc28709420"/>
      <w:bookmarkStart w:id="392" w:name="_Toc44671039"/>
      <w:bookmarkStart w:id="393" w:name="_Toc51918947"/>
      <w:bookmarkStart w:id="394" w:name="_Toc193452598"/>
      <w:bookmarkEnd w:id="388"/>
      <w:r w:rsidRPr="00BD6F46">
        <w:t>6.1.3.3.4</w:t>
      </w:r>
      <w:r w:rsidRPr="00BD6F46">
        <w:tab/>
        <w:t>Resource Custom Operations</w:t>
      </w:r>
      <w:bookmarkEnd w:id="389"/>
      <w:bookmarkEnd w:id="390"/>
      <w:bookmarkEnd w:id="391"/>
      <w:bookmarkEnd w:id="392"/>
      <w:bookmarkEnd w:id="393"/>
      <w:bookmarkEnd w:id="394"/>
    </w:p>
    <w:p w14:paraId="385E6E7B" w14:textId="77777777" w:rsidR="00A141A3" w:rsidRPr="00BD6F46" w:rsidRDefault="00A141A3" w:rsidP="007F2678">
      <w:pPr>
        <w:pStyle w:val="Heading6"/>
      </w:pPr>
      <w:bookmarkStart w:id="395" w:name="_CR6_1_3_3_4_1"/>
      <w:bookmarkStart w:id="396" w:name="_Toc20227263"/>
      <w:bookmarkStart w:id="397" w:name="_Toc27749494"/>
      <w:bookmarkStart w:id="398" w:name="_Toc28709421"/>
      <w:bookmarkStart w:id="399" w:name="_Toc44671040"/>
      <w:bookmarkStart w:id="400" w:name="_Toc51918948"/>
      <w:bookmarkStart w:id="401" w:name="_Toc193452599"/>
      <w:bookmarkEnd w:id="395"/>
      <w:r w:rsidRPr="00BD6F46">
        <w:t>6.1.3.3.4.1</w:t>
      </w:r>
      <w:r w:rsidR="00C738A2" w:rsidRPr="00BD6F46">
        <w:tab/>
      </w:r>
      <w:r w:rsidRPr="00BD6F46">
        <w:t>Overview</w:t>
      </w:r>
      <w:bookmarkEnd w:id="396"/>
      <w:bookmarkEnd w:id="397"/>
      <w:bookmarkEnd w:id="398"/>
      <w:bookmarkEnd w:id="399"/>
      <w:bookmarkEnd w:id="400"/>
      <w:bookmarkEnd w:id="401"/>
    </w:p>
    <w:p w14:paraId="19C14186" w14:textId="77777777" w:rsidR="00A141A3" w:rsidRPr="00BD6F46" w:rsidRDefault="00A141A3" w:rsidP="00A141A3">
      <w:pPr>
        <w:pStyle w:val="TH"/>
      </w:pPr>
      <w:bookmarkStart w:id="402" w:name="_CRTable6_1_3_3_4_11"/>
      <w:r w:rsidRPr="00BD6F46">
        <w:t xml:space="preserve">Table </w:t>
      </w:r>
      <w:bookmarkEnd w:id="402"/>
      <w:r w:rsidRPr="00BD6F46">
        <w:t>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403" w:name="_CR6_1_3_3_4_2"/>
      <w:bookmarkStart w:id="404" w:name="_Toc20227264"/>
      <w:bookmarkStart w:id="405" w:name="_Toc27749495"/>
      <w:bookmarkStart w:id="406" w:name="_Toc28709422"/>
      <w:bookmarkStart w:id="407" w:name="_Toc44671041"/>
      <w:bookmarkStart w:id="408" w:name="_Toc51918949"/>
      <w:bookmarkStart w:id="409" w:name="_Toc193452600"/>
      <w:bookmarkEnd w:id="403"/>
      <w:r w:rsidRPr="00BD6F46">
        <w:t>6.1.3.3.4.2</w:t>
      </w:r>
      <w:r w:rsidRPr="00BD6F46">
        <w:tab/>
        <w:t>Operation: update</w:t>
      </w:r>
      <w:bookmarkEnd w:id="404"/>
      <w:bookmarkEnd w:id="405"/>
      <w:bookmarkEnd w:id="406"/>
      <w:bookmarkEnd w:id="407"/>
      <w:bookmarkEnd w:id="408"/>
      <w:bookmarkEnd w:id="409"/>
    </w:p>
    <w:p w14:paraId="0D81B33C" w14:textId="77777777" w:rsidR="00A141A3" w:rsidRPr="00BD6F46" w:rsidRDefault="00A141A3" w:rsidP="00DC3AD0">
      <w:pPr>
        <w:pStyle w:val="Heading7"/>
      </w:pPr>
      <w:bookmarkStart w:id="410" w:name="_CR6_1_3_3_4_2_1"/>
      <w:bookmarkStart w:id="411" w:name="_Toc20227265"/>
      <w:bookmarkStart w:id="412" w:name="_Toc27749496"/>
      <w:bookmarkStart w:id="413" w:name="_Toc28709423"/>
      <w:bookmarkStart w:id="414" w:name="_Toc44671042"/>
      <w:bookmarkStart w:id="415" w:name="_Toc51918950"/>
      <w:bookmarkStart w:id="416" w:name="_Toc193452601"/>
      <w:bookmarkEnd w:id="410"/>
      <w:r w:rsidRPr="00BD6F46">
        <w:t>6.1.3.3.4.2.1</w:t>
      </w:r>
      <w:r w:rsidRPr="00BD6F46">
        <w:tab/>
        <w:t>Description</w:t>
      </w:r>
      <w:bookmarkEnd w:id="411"/>
      <w:bookmarkEnd w:id="412"/>
      <w:bookmarkEnd w:id="413"/>
      <w:bookmarkEnd w:id="414"/>
      <w:bookmarkEnd w:id="415"/>
      <w:bookmarkEnd w:id="416"/>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417" w:name="_CR6_1_3_3_4_2_2"/>
      <w:bookmarkStart w:id="418" w:name="_Toc20227266"/>
      <w:bookmarkStart w:id="419" w:name="_Toc27749497"/>
      <w:bookmarkStart w:id="420" w:name="_Toc28709424"/>
      <w:bookmarkStart w:id="421" w:name="_Toc44671043"/>
      <w:bookmarkStart w:id="422" w:name="_Toc51918951"/>
      <w:bookmarkStart w:id="423" w:name="_Toc193452602"/>
      <w:bookmarkEnd w:id="417"/>
      <w:r w:rsidRPr="00BD6F46">
        <w:lastRenderedPageBreak/>
        <w:t>6.1.3.3.4.2.2</w:t>
      </w:r>
      <w:r w:rsidRPr="00BD6F46">
        <w:tab/>
        <w:t>Operation Definition</w:t>
      </w:r>
      <w:bookmarkEnd w:id="418"/>
      <w:bookmarkEnd w:id="419"/>
      <w:bookmarkEnd w:id="420"/>
      <w:bookmarkEnd w:id="421"/>
      <w:bookmarkEnd w:id="422"/>
      <w:bookmarkEnd w:id="423"/>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bookmarkStart w:id="424" w:name="_CRTable6_1_3_3_4_2_21"/>
      <w:r w:rsidRPr="00BD6F46">
        <w:t>Table </w:t>
      </w:r>
      <w:bookmarkEnd w:id="424"/>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bookmarkStart w:id="425" w:name="_CRTable6_1_3_3_4_2_22"/>
      <w:r w:rsidRPr="00BD6F46">
        <w:t>Table</w:t>
      </w:r>
      <w:r w:rsidRPr="00BD6F46">
        <w:rPr>
          <w:rFonts w:hint="eastAsia"/>
          <w:lang w:eastAsia="zh-CN"/>
        </w:rPr>
        <w:t xml:space="preserve"> </w:t>
      </w:r>
      <w:bookmarkEnd w:id="425"/>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bookmarkStart w:id="426" w:name="_CRTable6_1_3_3_4_2_23"/>
      <w:r>
        <w:lastRenderedPageBreak/>
        <w:t>Table</w:t>
      </w:r>
      <w:r>
        <w:rPr>
          <w:noProof/>
        </w:rPr>
        <w:t> </w:t>
      </w:r>
      <w:bookmarkEnd w:id="426"/>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bookmarkStart w:id="427" w:name="_CRTable6_1_3_3_4_2_24"/>
      <w:r>
        <w:t>Table</w:t>
      </w:r>
      <w:r>
        <w:rPr>
          <w:noProof/>
        </w:rPr>
        <w:t> </w:t>
      </w:r>
      <w:bookmarkEnd w:id="427"/>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428" w:name="_CR6_1_3_3_4_3"/>
      <w:bookmarkStart w:id="429" w:name="_Toc20227267"/>
      <w:bookmarkStart w:id="430" w:name="_Toc27749498"/>
      <w:bookmarkStart w:id="431" w:name="_Toc28709425"/>
      <w:bookmarkStart w:id="432" w:name="_Toc44671044"/>
      <w:bookmarkStart w:id="433" w:name="_Toc51918952"/>
      <w:bookmarkStart w:id="434" w:name="_Toc193452603"/>
      <w:bookmarkEnd w:id="428"/>
      <w:r w:rsidRPr="00BD6F46">
        <w:t>6.1.3.3.4.3</w:t>
      </w:r>
      <w:r w:rsidRPr="00BD6F46">
        <w:tab/>
        <w:t>Operation: release</w:t>
      </w:r>
      <w:bookmarkEnd w:id="429"/>
      <w:bookmarkEnd w:id="430"/>
      <w:bookmarkEnd w:id="431"/>
      <w:bookmarkEnd w:id="432"/>
      <w:bookmarkEnd w:id="433"/>
      <w:bookmarkEnd w:id="434"/>
    </w:p>
    <w:p w14:paraId="5E1A7246" w14:textId="77777777" w:rsidR="008B0DC4" w:rsidRPr="00BD6F46" w:rsidRDefault="008B0DC4" w:rsidP="00DC3AD0">
      <w:pPr>
        <w:pStyle w:val="Heading7"/>
      </w:pPr>
      <w:bookmarkStart w:id="435" w:name="_CR6_1_3_3_4_3_1"/>
      <w:bookmarkStart w:id="436" w:name="_Toc20227268"/>
      <w:bookmarkStart w:id="437" w:name="_Toc27749499"/>
      <w:bookmarkStart w:id="438" w:name="_Toc28709426"/>
      <w:bookmarkStart w:id="439" w:name="_Toc44671045"/>
      <w:bookmarkStart w:id="440" w:name="_Toc51918953"/>
      <w:bookmarkStart w:id="441" w:name="_Toc193452604"/>
      <w:bookmarkEnd w:id="435"/>
      <w:r w:rsidRPr="00BD6F46">
        <w:t>6.1.3.3.4.3.1</w:t>
      </w:r>
      <w:r w:rsidRPr="00BD6F46">
        <w:tab/>
        <w:t>Description</w:t>
      </w:r>
      <w:bookmarkEnd w:id="436"/>
      <w:bookmarkEnd w:id="437"/>
      <w:bookmarkEnd w:id="438"/>
      <w:bookmarkEnd w:id="439"/>
      <w:bookmarkEnd w:id="440"/>
      <w:bookmarkEnd w:id="441"/>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442" w:name="_CR6_1_3_3_4_3_2"/>
      <w:bookmarkStart w:id="443" w:name="_Toc20227269"/>
      <w:bookmarkStart w:id="444" w:name="_Toc27749500"/>
      <w:bookmarkStart w:id="445" w:name="_Toc28709427"/>
      <w:bookmarkStart w:id="446" w:name="_Toc44671046"/>
      <w:bookmarkStart w:id="447" w:name="_Toc51918954"/>
      <w:bookmarkStart w:id="448" w:name="_Toc193452605"/>
      <w:bookmarkEnd w:id="442"/>
      <w:r w:rsidRPr="00BD6F46">
        <w:t>6.1.3.3.4.3.2</w:t>
      </w:r>
      <w:r w:rsidRPr="00BD6F46">
        <w:tab/>
        <w:t>Operation Definition</w:t>
      </w:r>
      <w:bookmarkEnd w:id="443"/>
      <w:bookmarkEnd w:id="444"/>
      <w:bookmarkEnd w:id="445"/>
      <w:bookmarkEnd w:id="446"/>
      <w:bookmarkEnd w:id="447"/>
      <w:bookmarkEnd w:id="448"/>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bookmarkStart w:id="449" w:name="_CRTable6_1_3_3_4_3_21"/>
      <w:r w:rsidRPr="00BD6F46">
        <w:t>Table </w:t>
      </w:r>
      <w:bookmarkEnd w:id="449"/>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bookmarkStart w:id="450" w:name="_CRTable6_1_3_3_4_3_22"/>
      <w:r w:rsidRPr="00BD6F46">
        <w:t>Table</w:t>
      </w:r>
      <w:r w:rsidRPr="00BD6F46">
        <w:rPr>
          <w:rFonts w:hint="eastAsia"/>
          <w:lang w:eastAsia="zh-CN"/>
        </w:rPr>
        <w:t xml:space="preserve"> </w:t>
      </w:r>
      <w:bookmarkEnd w:id="450"/>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bookmarkStart w:id="451" w:name="_CRTable6_1_3_3_4_3_23"/>
      <w:r>
        <w:lastRenderedPageBreak/>
        <w:t>Table</w:t>
      </w:r>
      <w:r>
        <w:rPr>
          <w:noProof/>
        </w:rPr>
        <w:t> </w:t>
      </w:r>
      <w:bookmarkEnd w:id="451"/>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bookmarkStart w:id="452" w:name="_CRTable6_1_3_3_4_3_24"/>
      <w:r w:rsidRPr="00BD6F46">
        <w:t>Table </w:t>
      </w:r>
      <w:bookmarkEnd w:id="452"/>
      <w:r w:rsidRPr="00BD6F46">
        <w:t>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453" w:name="_CR6_1_4"/>
      <w:bookmarkStart w:id="454" w:name="_Toc20227270"/>
      <w:bookmarkStart w:id="455" w:name="_Toc27749501"/>
      <w:bookmarkStart w:id="456" w:name="_Toc28709428"/>
      <w:bookmarkStart w:id="457" w:name="_Toc44671047"/>
      <w:bookmarkStart w:id="458" w:name="_Toc51918955"/>
      <w:bookmarkStart w:id="459" w:name="_Toc193452606"/>
      <w:bookmarkEnd w:id="453"/>
      <w:r w:rsidRPr="00BD6F46">
        <w:t>6.1.4</w:t>
      </w:r>
      <w:r w:rsidRPr="00BD6F46">
        <w:tab/>
        <w:t>Custom Operations without associated resources</w:t>
      </w:r>
      <w:bookmarkEnd w:id="454"/>
      <w:bookmarkEnd w:id="455"/>
      <w:bookmarkEnd w:id="456"/>
      <w:bookmarkEnd w:id="457"/>
      <w:bookmarkEnd w:id="458"/>
      <w:bookmarkEnd w:id="459"/>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460" w:name="_CR6_1_5"/>
      <w:bookmarkStart w:id="461" w:name="_Toc20227271"/>
      <w:bookmarkStart w:id="462" w:name="_Toc27749502"/>
      <w:bookmarkStart w:id="463" w:name="_Toc28709429"/>
      <w:bookmarkStart w:id="464" w:name="_Toc44671048"/>
      <w:bookmarkStart w:id="465" w:name="_Toc51918956"/>
      <w:bookmarkStart w:id="466" w:name="_Toc193452607"/>
      <w:bookmarkEnd w:id="460"/>
      <w:r w:rsidRPr="00BD6F46">
        <w:t>6.1.5</w:t>
      </w:r>
      <w:r w:rsidR="00AD6E82" w:rsidRPr="00BD6F46">
        <w:tab/>
        <w:t>Notifications</w:t>
      </w:r>
      <w:bookmarkEnd w:id="461"/>
      <w:bookmarkEnd w:id="462"/>
      <w:bookmarkEnd w:id="463"/>
      <w:bookmarkEnd w:id="464"/>
      <w:bookmarkEnd w:id="465"/>
      <w:bookmarkEnd w:id="466"/>
    </w:p>
    <w:p w14:paraId="0814FD3B" w14:textId="77777777" w:rsidR="00AD6E82" w:rsidRPr="00BD6F46" w:rsidRDefault="002D1427" w:rsidP="007F2678">
      <w:pPr>
        <w:pStyle w:val="Heading4"/>
      </w:pPr>
      <w:bookmarkStart w:id="467" w:name="_CR6_1_5_1"/>
      <w:bookmarkStart w:id="468" w:name="_Toc20227272"/>
      <w:bookmarkStart w:id="469" w:name="_Toc27749503"/>
      <w:bookmarkStart w:id="470" w:name="_Toc28709430"/>
      <w:bookmarkStart w:id="471" w:name="_Toc44671049"/>
      <w:bookmarkStart w:id="472" w:name="_Toc51918957"/>
      <w:bookmarkStart w:id="473" w:name="_Toc193452608"/>
      <w:bookmarkEnd w:id="467"/>
      <w:r w:rsidRPr="00BD6F46">
        <w:t>6.1.5</w:t>
      </w:r>
      <w:r w:rsidR="00AD6E82" w:rsidRPr="00BD6F46">
        <w:t>.1</w:t>
      </w:r>
      <w:r w:rsidR="00AD6E82" w:rsidRPr="00BD6F46">
        <w:tab/>
        <w:t>General</w:t>
      </w:r>
      <w:bookmarkEnd w:id="468"/>
      <w:bookmarkEnd w:id="469"/>
      <w:bookmarkEnd w:id="470"/>
      <w:bookmarkEnd w:id="471"/>
      <w:bookmarkEnd w:id="472"/>
      <w:bookmarkEnd w:id="473"/>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474" w:name="_CR6_1_5_2"/>
      <w:bookmarkStart w:id="475" w:name="_Toc20227273"/>
      <w:bookmarkStart w:id="476" w:name="_Toc27749504"/>
      <w:bookmarkStart w:id="477" w:name="_Toc28709431"/>
      <w:bookmarkStart w:id="478" w:name="_Toc44671050"/>
      <w:bookmarkStart w:id="479" w:name="_Toc51918958"/>
      <w:bookmarkStart w:id="480" w:name="_Toc193452609"/>
      <w:bookmarkEnd w:id="474"/>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475"/>
      <w:bookmarkEnd w:id="476"/>
      <w:bookmarkEnd w:id="477"/>
      <w:bookmarkEnd w:id="478"/>
      <w:bookmarkEnd w:id="479"/>
      <w:bookmarkEnd w:id="480"/>
    </w:p>
    <w:p w14:paraId="56A9EE8A" w14:textId="77777777" w:rsidR="00AD6E82" w:rsidRPr="00BD6F46" w:rsidRDefault="00117855" w:rsidP="007F2678">
      <w:pPr>
        <w:pStyle w:val="Heading5"/>
      </w:pPr>
      <w:bookmarkStart w:id="481" w:name="_CR6_1_5_2_1"/>
      <w:bookmarkStart w:id="482" w:name="_Toc20227274"/>
      <w:bookmarkStart w:id="483" w:name="_Toc27749505"/>
      <w:bookmarkStart w:id="484" w:name="_Toc28709432"/>
      <w:bookmarkStart w:id="485" w:name="_Toc44671051"/>
      <w:bookmarkStart w:id="486" w:name="_Toc51918959"/>
      <w:bookmarkStart w:id="487" w:name="_Toc193452610"/>
      <w:bookmarkEnd w:id="481"/>
      <w:r w:rsidRPr="00BD6F46">
        <w:t>6.1.5</w:t>
      </w:r>
      <w:r w:rsidR="00AD6E82" w:rsidRPr="00BD6F46">
        <w:t>.2.1</w:t>
      </w:r>
      <w:r w:rsidR="00AD6E82" w:rsidRPr="00BD6F46">
        <w:tab/>
        <w:t>Description</w:t>
      </w:r>
      <w:bookmarkEnd w:id="482"/>
      <w:bookmarkEnd w:id="483"/>
      <w:bookmarkEnd w:id="484"/>
      <w:bookmarkEnd w:id="485"/>
      <w:bookmarkEnd w:id="486"/>
      <w:bookmarkEnd w:id="487"/>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488" w:name="_CR6_1_5_2_2"/>
      <w:bookmarkStart w:id="489" w:name="_Toc20227275"/>
      <w:bookmarkStart w:id="490" w:name="_Toc27749506"/>
      <w:bookmarkStart w:id="491" w:name="_Toc28709433"/>
      <w:bookmarkStart w:id="492" w:name="_Toc44671052"/>
      <w:bookmarkStart w:id="493" w:name="_Toc51918960"/>
      <w:bookmarkStart w:id="494" w:name="_Toc193452611"/>
      <w:bookmarkEnd w:id="488"/>
      <w:r w:rsidRPr="00BD6F46">
        <w:t>6.1.5</w:t>
      </w:r>
      <w:r w:rsidR="00AD6E82" w:rsidRPr="00BD6F46">
        <w:t>.2.2</w:t>
      </w:r>
      <w:r w:rsidR="00AD6E82" w:rsidRPr="00BD6F46">
        <w:tab/>
        <w:t>Target URI</w:t>
      </w:r>
      <w:bookmarkEnd w:id="489"/>
      <w:bookmarkEnd w:id="490"/>
      <w:bookmarkEnd w:id="491"/>
      <w:bookmarkEnd w:id="492"/>
      <w:bookmarkEnd w:id="493"/>
      <w:bookmarkEnd w:id="494"/>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bookmarkStart w:id="495" w:name="_CRTable6_1_5_2_21"/>
      <w:r w:rsidRPr="00BD6F46">
        <w:t>Table </w:t>
      </w:r>
      <w:bookmarkEnd w:id="495"/>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496" w:name="_CR6_1_5_2_3"/>
      <w:bookmarkStart w:id="497" w:name="_Toc20227276"/>
      <w:bookmarkStart w:id="498" w:name="_Toc27749507"/>
      <w:bookmarkStart w:id="499" w:name="_Toc28709434"/>
      <w:bookmarkStart w:id="500" w:name="_Toc44671053"/>
      <w:bookmarkStart w:id="501" w:name="_Toc51918961"/>
      <w:bookmarkStart w:id="502" w:name="_Toc193452612"/>
      <w:bookmarkEnd w:id="496"/>
      <w:r w:rsidRPr="00BD6F46">
        <w:t>6.1.5</w:t>
      </w:r>
      <w:r w:rsidR="00AD6E82" w:rsidRPr="00BD6F46">
        <w:t>.2.3</w:t>
      </w:r>
      <w:r w:rsidR="00AD6E82" w:rsidRPr="00BD6F46">
        <w:tab/>
        <w:t>Standard Methods</w:t>
      </w:r>
      <w:bookmarkEnd w:id="497"/>
      <w:bookmarkEnd w:id="498"/>
      <w:bookmarkEnd w:id="499"/>
      <w:bookmarkEnd w:id="500"/>
      <w:bookmarkEnd w:id="501"/>
      <w:bookmarkEnd w:id="502"/>
    </w:p>
    <w:p w14:paraId="18B037B4" w14:textId="77777777" w:rsidR="00AD6E82" w:rsidRPr="00BD6F46" w:rsidRDefault="00117855" w:rsidP="007F2678">
      <w:pPr>
        <w:pStyle w:val="Heading6"/>
      </w:pPr>
      <w:bookmarkStart w:id="503" w:name="_CR6_1_5_2_3_1"/>
      <w:bookmarkStart w:id="504" w:name="_Toc20227277"/>
      <w:bookmarkStart w:id="505" w:name="_Toc27749508"/>
      <w:bookmarkStart w:id="506" w:name="_Toc28709435"/>
      <w:bookmarkStart w:id="507" w:name="_Toc44671054"/>
      <w:bookmarkStart w:id="508" w:name="_Toc51918962"/>
      <w:bookmarkStart w:id="509" w:name="_Toc193452613"/>
      <w:bookmarkEnd w:id="503"/>
      <w:r w:rsidRPr="00BD6F46">
        <w:t>6.1.5</w:t>
      </w:r>
      <w:r w:rsidR="00AD6E82" w:rsidRPr="00BD6F46">
        <w:t>.2.3.1</w:t>
      </w:r>
      <w:r w:rsidR="00AD6E82" w:rsidRPr="00BD6F46">
        <w:tab/>
        <w:t>POST</w:t>
      </w:r>
      <w:bookmarkEnd w:id="504"/>
      <w:bookmarkEnd w:id="505"/>
      <w:bookmarkEnd w:id="506"/>
      <w:bookmarkEnd w:id="507"/>
      <w:bookmarkEnd w:id="508"/>
      <w:bookmarkEnd w:id="509"/>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bookmarkStart w:id="510" w:name="_CRTable6_1_5_2_3_11"/>
      <w:r w:rsidRPr="00BD6F46">
        <w:t>Table </w:t>
      </w:r>
      <w:bookmarkEnd w:id="510"/>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bookmarkStart w:id="511" w:name="_CRTable6_1_5_2_3_12"/>
      <w:r w:rsidRPr="00BD6F46">
        <w:lastRenderedPageBreak/>
        <w:t>Table </w:t>
      </w:r>
      <w:bookmarkEnd w:id="511"/>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bookmarkStart w:id="512" w:name="_CRTable6_1_5_2_3_13"/>
      <w:r>
        <w:t>Table</w:t>
      </w:r>
      <w:r>
        <w:rPr>
          <w:noProof/>
        </w:rPr>
        <w:t> </w:t>
      </w:r>
      <w:bookmarkEnd w:id="512"/>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bookmarkStart w:id="513" w:name="_CRTable6_1_5_2_3_14"/>
      <w:r>
        <w:t>Table</w:t>
      </w:r>
      <w:r>
        <w:rPr>
          <w:noProof/>
        </w:rPr>
        <w:t> </w:t>
      </w:r>
      <w:bookmarkEnd w:id="513"/>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514" w:name="_CR6_1_6"/>
      <w:bookmarkStart w:id="515" w:name="_Toc20227278"/>
      <w:bookmarkStart w:id="516" w:name="_Toc27749509"/>
      <w:bookmarkStart w:id="517" w:name="_Toc28709436"/>
      <w:bookmarkStart w:id="518" w:name="_Toc44671055"/>
      <w:bookmarkStart w:id="519" w:name="_Toc51918963"/>
      <w:bookmarkStart w:id="520" w:name="_Toc193452614"/>
      <w:bookmarkEnd w:id="514"/>
      <w:r w:rsidRPr="00BD6F46">
        <w:t>6.1.6</w:t>
      </w:r>
      <w:r w:rsidR="00DB3EC0" w:rsidRPr="00BD6F46">
        <w:tab/>
        <w:t>Data Model</w:t>
      </w:r>
      <w:bookmarkEnd w:id="515"/>
      <w:bookmarkEnd w:id="516"/>
      <w:bookmarkEnd w:id="517"/>
      <w:bookmarkEnd w:id="518"/>
      <w:bookmarkEnd w:id="519"/>
      <w:bookmarkEnd w:id="520"/>
    </w:p>
    <w:p w14:paraId="0155BE96" w14:textId="77777777" w:rsidR="00DB3EC0" w:rsidRPr="00BD6F46" w:rsidRDefault="00117855" w:rsidP="007F2678">
      <w:pPr>
        <w:pStyle w:val="Heading4"/>
      </w:pPr>
      <w:bookmarkStart w:id="521" w:name="_CR6_1_6_1"/>
      <w:bookmarkStart w:id="522" w:name="_Toc20227279"/>
      <w:bookmarkStart w:id="523" w:name="_Toc27749510"/>
      <w:bookmarkStart w:id="524" w:name="_Toc28709437"/>
      <w:bookmarkStart w:id="525" w:name="_Toc44671056"/>
      <w:bookmarkStart w:id="526" w:name="_Toc51918964"/>
      <w:bookmarkStart w:id="527" w:name="_Toc193452615"/>
      <w:bookmarkEnd w:id="521"/>
      <w:r w:rsidRPr="00BD6F46">
        <w:t>6.1.6</w:t>
      </w:r>
      <w:r w:rsidR="00844237" w:rsidRPr="00BD6F46">
        <w:t>.1</w:t>
      </w:r>
      <w:r w:rsidR="00DB3EC0" w:rsidRPr="00BD6F46">
        <w:tab/>
        <w:t>General</w:t>
      </w:r>
      <w:bookmarkEnd w:id="522"/>
      <w:bookmarkEnd w:id="523"/>
      <w:bookmarkEnd w:id="524"/>
      <w:bookmarkEnd w:id="525"/>
      <w:bookmarkEnd w:id="526"/>
      <w:bookmarkEnd w:id="527"/>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bookmarkStart w:id="528" w:name="_CRTable6_1_6_11"/>
      <w:r w:rsidRPr="00BD6F46">
        <w:lastRenderedPageBreak/>
        <w:t xml:space="preserve">Table </w:t>
      </w:r>
      <w:bookmarkEnd w:id="528"/>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bookmarkStart w:id="529" w:name="_CRTable6_1_6_12"/>
      <w:r w:rsidRPr="00BD6F46">
        <w:lastRenderedPageBreak/>
        <w:t>Table </w:t>
      </w:r>
      <w:bookmarkEnd w:id="529"/>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lastRenderedPageBreak/>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lastRenderedPageBreak/>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lastRenderedPageBreak/>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000000" w:rsidP="00856DC6">
            <w:pPr>
              <w:pStyle w:val="TAL"/>
              <w:rPr>
                <w:lang w:val="fr-FR" w:eastAsia="zh-CN" w:bidi="ar-IQ"/>
              </w:rPr>
            </w:pPr>
            <w:r>
              <w:fldChar w:fldCharType="begin"/>
            </w:r>
            <w:r>
              <w:instrText xml:space="preserve"> DOCPROPERTY  RelatedWis  \* MERGEFORMAT </w:instrText>
            </w:r>
            <w:r>
              <w:fldChar w:fldCharType="separate"/>
            </w:r>
            <w:r w:rsidR="00856DC6">
              <w:t>5MBS_CH</w:t>
            </w:r>
            <w:r>
              <w:fldChar w:fldCharType="end"/>
            </w:r>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000000" w:rsidP="00856DC6">
            <w:pPr>
              <w:pStyle w:val="TAL"/>
              <w:rPr>
                <w:lang w:val="fr-FR" w:eastAsia="zh-CN" w:bidi="ar-IQ"/>
              </w:rPr>
            </w:pPr>
            <w:r>
              <w:fldChar w:fldCharType="begin"/>
            </w:r>
            <w:r>
              <w:instrText xml:space="preserve"> DOCPROPERTY  RelatedWis  \* MERGEFORMAT </w:instrText>
            </w:r>
            <w:r>
              <w:fldChar w:fldCharType="separate"/>
            </w:r>
            <w:r w:rsidR="00856DC6">
              <w:t>5MBS_CH</w:t>
            </w:r>
            <w:r>
              <w:fldChar w:fldCharType="end"/>
            </w:r>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000000" w:rsidP="00740984">
            <w:pPr>
              <w:pStyle w:val="TAL"/>
            </w:pPr>
            <w:r>
              <w:fldChar w:fldCharType="begin"/>
            </w:r>
            <w:r>
              <w:instrText xml:space="preserve"> DOCPROPERTY  RelatedWis  \* MERGEFORMAT </w:instrText>
            </w:r>
            <w:r>
              <w:fldChar w:fldCharType="separate"/>
            </w:r>
            <w:r w:rsidR="00740984">
              <w:t>5MBS_CH</w:t>
            </w:r>
            <w:r>
              <w:fldChar w:fldCharType="end"/>
            </w:r>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530" w:name="_CR6_1_6_2"/>
      <w:bookmarkStart w:id="531" w:name="_Toc20227280"/>
      <w:bookmarkStart w:id="532" w:name="_Toc27749511"/>
      <w:bookmarkStart w:id="533" w:name="_Toc28709438"/>
      <w:bookmarkStart w:id="534" w:name="_Toc44671057"/>
      <w:bookmarkStart w:id="535" w:name="_Toc51918965"/>
      <w:bookmarkStart w:id="536" w:name="_Toc193452616"/>
      <w:bookmarkEnd w:id="530"/>
      <w:r w:rsidRPr="00BD6F46">
        <w:lastRenderedPageBreak/>
        <w:t>6.1.6</w:t>
      </w:r>
      <w:r w:rsidR="00DB3EC0" w:rsidRPr="00BD6F46">
        <w:rPr>
          <w:lang w:val="en-US"/>
        </w:rPr>
        <w:t>.2</w:t>
      </w:r>
      <w:r w:rsidR="00DB3EC0" w:rsidRPr="00BD6F46">
        <w:rPr>
          <w:lang w:val="en-US"/>
        </w:rPr>
        <w:tab/>
        <w:t>Structured data types</w:t>
      </w:r>
      <w:bookmarkEnd w:id="531"/>
      <w:bookmarkEnd w:id="532"/>
      <w:bookmarkEnd w:id="533"/>
      <w:bookmarkEnd w:id="534"/>
      <w:bookmarkEnd w:id="535"/>
      <w:bookmarkEnd w:id="536"/>
    </w:p>
    <w:p w14:paraId="066A7175" w14:textId="77777777" w:rsidR="00AF196A" w:rsidRPr="00BD6F46" w:rsidRDefault="004C4CF2" w:rsidP="007F2678">
      <w:pPr>
        <w:pStyle w:val="Heading5"/>
        <w:rPr>
          <w:lang w:eastAsia="zh-CN"/>
        </w:rPr>
      </w:pPr>
      <w:bookmarkStart w:id="537" w:name="_CR6_1_6_2_1"/>
      <w:bookmarkStart w:id="538" w:name="_Toc20227281"/>
      <w:bookmarkStart w:id="539" w:name="_Toc27749512"/>
      <w:bookmarkStart w:id="540" w:name="_Toc28709439"/>
      <w:bookmarkStart w:id="541" w:name="_Toc44671058"/>
      <w:bookmarkStart w:id="542" w:name="_Toc51918966"/>
      <w:bookmarkStart w:id="543" w:name="_Toc193452617"/>
      <w:bookmarkEnd w:id="537"/>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538"/>
      <w:bookmarkEnd w:id="539"/>
      <w:bookmarkEnd w:id="540"/>
      <w:bookmarkEnd w:id="541"/>
      <w:bookmarkEnd w:id="542"/>
      <w:bookmarkEnd w:id="543"/>
    </w:p>
    <w:p w14:paraId="3C8F5CB0" w14:textId="77777777" w:rsidR="00300F0B" w:rsidRPr="00BD6F46" w:rsidRDefault="00A333C5" w:rsidP="007F2678">
      <w:pPr>
        <w:pStyle w:val="Heading6"/>
      </w:pPr>
      <w:bookmarkStart w:id="544" w:name="_CR6_1_6_2_1_1"/>
      <w:bookmarkStart w:id="545" w:name="_Toc20227282"/>
      <w:bookmarkStart w:id="546" w:name="_Toc27749513"/>
      <w:bookmarkStart w:id="547" w:name="_Toc28709440"/>
      <w:bookmarkStart w:id="548" w:name="_Toc44671059"/>
      <w:bookmarkStart w:id="549" w:name="_Toc51918967"/>
      <w:bookmarkStart w:id="550" w:name="_Toc193452618"/>
      <w:bookmarkEnd w:id="54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545"/>
      <w:bookmarkEnd w:id="546"/>
      <w:bookmarkEnd w:id="547"/>
      <w:bookmarkEnd w:id="548"/>
      <w:bookmarkEnd w:id="549"/>
      <w:bookmarkEnd w:id="550"/>
    </w:p>
    <w:p w14:paraId="62E394D7" w14:textId="77777777" w:rsidR="00300F0B" w:rsidRDefault="00300F0B" w:rsidP="00300F0B">
      <w:pPr>
        <w:pStyle w:val="TH"/>
        <w:rPr>
          <w:lang w:eastAsia="zh-CN"/>
        </w:rPr>
      </w:pPr>
      <w:bookmarkStart w:id="551" w:name="_CRTable6_1_6_2_1_11"/>
      <w:r w:rsidRPr="00BD6F46">
        <w:t>Table </w:t>
      </w:r>
      <w:bookmarkEnd w:id="551"/>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lastRenderedPageBreak/>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5D107F" w:rsidRPr="00BD6F46" w14:paraId="4F08FC8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7EF62D0D" w14:textId="6649F0D4" w:rsidR="005D107F" w:rsidRPr="00BD6F46" w:rsidRDefault="005D107F" w:rsidP="005D107F">
            <w:pPr>
              <w:pStyle w:val="TAL"/>
            </w:pPr>
            <w:r w:rsidRPr="00D25524">
              <w:t>tenantIdentifier</w:t>
            </w:r>
          </w:p>
        </w:tc>
        <w:tc>
          <w:tcPr>
            <w:tcW w:w="1895" w:type="dxa"/>
            <w:tcBorders>
              <w:top w:val="single" w:sz="4" w:space="0" w:color="auto"/>
              <w:left w:val="single" w:sz="4" w:space="0" w:color="auto"/>
              <w:bottom w:val="single" w:sz="4" w:space="0" w:color="auto"/>
              <w:right w:val="single" w:sz="4" w:space="0" w:color="auto"/>
            </w:tcBorders>
          </w:tcPr>
          <w:p w14:paraId="452B5AD6" w14:textId="3DA8E4E2" w:rsidR="005D107F" w:rsidRDefault="005D107F" w:rsidP="005D107F">
            <w:pPr>
              <w:pStyle w:val="TAL"/>
            </w:pPr>
            <w:r w:rsidRPr="00D25524">
              <w:t>string</w:t>
            </w:r>
          </w:p>
        </w:tc>
        <w:tc>
          <w:tcPr>
            <w:tcW w:w="500" w:type="dxa"/>
            <w:tcBorders>
              <w:top w:val="single" w:sz="4" w:space="0" w:color="auto"/>
              <w:left w:val="single" w:sz="4" w:space="0" w:color="auto"/>
              <w:bottom w:val="single" w:sz="4" w:space="0" w:color="auto"/>
              <w:right w:val="single" w:sz="4" w:space="0" w:color="auto"/>
            </w:tcBorders>
          </w:tcPr>
          <w:p w14:paraId="2B489B2F" w14:textId="13619336" w:rsidR="005D107F" w:rsidRPr="00BD6F46" w:rsidRDefault="005D107F" w:rsidP="005D107F">
            <w:pPr>
              <w:pStyle w:val="TAC"/>
              <w:rPr>
                <w:szCs w:val="18"/>
              </w:rPr>
            </w:pPr>
            <w:r w:rsidRPr="00D25524">
              <w:rPr>
                <w:szCs w:val="18"/>
              </w:rPr>
              <w:t>O</w:t>
            </w:r>
            <w:r w:rsidRPr="00D25524">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1B7632F1" w14:textId="215941AE" w:rsidR="005D107F" w:rsidRPr="00BD6F46" w:rsidRDefault="005D107F" w:rsidP="005D107F">
            <w:pPr>
              <w:pStyle w:val="TAL"/>
              <w:rPr>
                <w:lang w:eastAsia="zh-CN" w:bidi="ar-IQ"/>
              </w:rPr>
            </w:pPr>
            <w:r w:rsidRPr="00D25524">
              <w:rPr>
                <w:rFonts w:hint="eastAsia"/>
                <w:lang w:eastAsia="zh-CN" w:bidi="ar-IQ"/>
              </w:rPr>
              <w:t>0</w:t>
            </w:r>
            <w:r w:rsidRPr="00D25524">
              <w:rPr>
                <w:lang w:eastAsia="zh-CN" w:bidi="ar-IQ"/>
              </w:rPr>
              <w:t>..</w:t>
            </w:r>
            <w:r w:rsidRPr="00D25524">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208D0B5D" w14:textId="7839797D" w:rsidR="005D107F" w:rsidRDefault="005D107F" w:rsidP="005D107F">
            <w:pPr>
              <w:pStyle w:val="TAL"/>
              <w:rPr>
                <w:lang w:bidi="ar-IQ"/>
              </w:rPr>
            </w:pPr>
            <w:r w:rsidRPr="00D25524">
              <w:rPr>
                <w:lang w:bidi="ar-IQ"/>
              </w:rPr>
              <w:t>Identifier of the tenant</w:t>
            </w:r>
          </w:p>
        </w:tc>
        <w:tc>
          <w:tcPr>
            <w:tcW w:w="1947" w:type="dxa"/>
            <w:tcBorders>
              <w:top w:val="single" w:sz="4" w:space="0" w:color="auto"/>
              <w:left w:val="single" w:sz="4" w:space="0" w:color="auto"/>
              <w:bottom w:val="single" w:sz="4" w:space="0" w:color="auto"/>
              <w:right w:val="single" w:sz="4" w:space="0" w:color="auto"/>
            </w:tcBorders>
          </w:tcPr>
          <w:p w14:paraId="5DF9B105" w14:textId="77777777" w:rsidR="005D107F" w:rsidRPr="00BD6F46" w:rsidRDefault="005D107F" w:rsidP="005D107F">
            <w:pPr>
              <w:pStyle w:val="TAL"/>
              <w:rPr>
                <w:rFonts w:cs="Arial"/>
                <w:szCs w:val="18"/>
              </w:rPr>
            </w:pPr>
          </w:p>
        </w:tc>
      </w:tr>
      <w:tr w:rsidR="005D107F"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5D107F" w:rsidRPr="00BD6F46" w:rsidDel="00AF196A" w:rsidRDefault="005D107F" w:rsidP="005D107F">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5D107F" w:rsidRPr="00BD6F46" w:rsidDel="00AF196A" w:rsidRDefault="005D107F" w:rsidP="005D107F">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5D107F" w:rsidRPr="00BD6F46" w:rsidDel="00AF196A" w:rsidRDefault="005D107F" w:rsidP="005D107F">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5D107F" w:rsidRPr="00BD6F46" w:rsidDel="00AF196A"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5D107F" w:rsidRPr="00BD6F46" w:rsidDel="00AF196A" w:rsidRDefault="005D107F" w:rsidP="005D107F">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5D107F" w:rsidRPr="00BD6F46" w:rsidRDefault="005D107F" w:rsidP="005D107F">
            <w:pPr>
              <w:pStyle w:val="TAL"/>
              <w:rPr>
                <w:rFonts w:cs="Arial"/>
                <w:szCs w:val="18"/>
              </w:rPr>
            </w:pPr>
          </w:p>
        </w:tc>
      </w:tr>
      <w:tr w:rsidR="005D107F"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5D107F" w:rsidRPr="00BD6F46" w:rsidRDefault="005D107F" w:rsidP="005D107F">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5D107F" w:rsidRPr="00BD6F46" w:rsidRDefault="005D107F" w:rsidP="005D107F">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5D107F" w:rsidRPr="00BD6F46" w:rsidRDefault="005D107F" w:rsidP="005D107F">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5D107F" w:rsidRPr="00BD6F46" w:rsidRDefault="005D107F" w:rsidP="005D107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5D107F" w:rsidRPr="00BD6F46" w:rsidRDefault="005D107F" w:rsidP="005D107F">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5D107F" w:rsidRPr="00BD6F46" w:rsidRDefault="005D107F" w:rsidP="005D107F">
            <w:pPr>
              <w:pStyle w:val="TAL"/>
              <w:rPr>
                <w:rFonts w:cs="Arial"/>
                <w:szCs w:val="18"/>
              </w:rPr>
            </w:pPr>
          </w:p>
        </w:tc>
      </w:tr>
      <w:tr w:rsidR="005D107F"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5D107F" w:rsidRPr="00BD6F46" w:rsidRDefault="005D107F" w:rsidP="005D107F">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5D107F" w:rsidRPr="00BD6F46" w:rsidRDefault="005D107F" w:rsidP="005D107F">
            <w:pPr>
              <w:pStyle w:val="TAL"/>
            </w:pPr>
            <w:r w:rsidRPr="00BD6F46">
              <w:t>DateTime</w:t>
            </w:r>
          </w:p>
          <w:p w14:paraId="1B650A31" w14:textId="77777777" w:rsidR="005D107F" w:rsidRPr="00BD6F46" w:rsidRDefault="005D107F" w:rsidP="005D107F">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5D107F" w:rsidRPr="00BD6F46" w:rsidRDefault="005D107F" w:rsidP="005D107F">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5D107F" w:rsidRPr="00BD6F46"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5D107F" w:rsidRPr="00BD6F46" w:rsidRDefault="005D107F" w:rsidP="005D107F">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5D107F" w:rsidRPr="00BD6F46" w:rsidRDefault="005D107F" w:rsidP="005D107F">
            <w:pPr>
              <w:pStyle w:val="TAL"/>
              <w:rPr>
                <w:rFonts w:cs="Arial"/>
                <w:szCs w:val="18"/>
              </w:rPr>
            </w:pPr>
          </w:p>
        </w:tc>
      </w:tr>
      <w:tr w:rsidR="005D107F"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5D107F" w:rsidRPr="00BD6F46" w:rsidRDefault="005D107F" w:rsidP="005D107F">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5D107F" w:rsidRPr="00BD6F46" w:rsidRDefault="005D107F" w:rsidP="005D107F">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5D107F" w:rsidRPr="00BD6F46" w:rsidRDefault="005D107F" w:rsidP="005D107F">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5D107F" w:rsidRPr="00BD6F46"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5D107F" w:rsidRDefault="005D107F" w:rsidP="005D107F">
            <w:pPr>
              <w:pStyle w:val="TAL"/>
            </w:pPr>
            <w:r w:rsidRPr="00BD6F46">
              <w:rPr>
                <w:rFonts w:cs="Arial"/>
                <w:noProof/>
              </w:rPr>
              <w:t xml:space="preserve">This field contains the sequence number of the charging service invocation </w:t>
            </w:r>
            <w:r w:rsidRPr="00BD6F46">
              <w:t>by the NF consumer</w:t>
            </w:r>
            <w:r>
              <w:rPr>
                <w:rFonts w:cs="Arial"/>
                <w:noProof/>
              </w:rPr>
              <w:t>,</w:t>
            </w:r>
            <w:r w:rsidRPr="00BD6F46">
              <w:rPr>
                <w:rFonts w:hint="eastAsia"/>
                <w:lang w:eastAsia="zh-CN" w:bidi="ar-IQ"/>
              </w:rPr>
              <w:t xml:space="preserve"> i.e. the order </w:t>
            </w:r>
            <w:r>
              <w:rPr>
                <w:lang w:eastAsia="zh-CN" w:bidi="ar-IQ"/>
              </w:rPr>
              <w:t>of</w:t>
            </w:r>
            <w:r w:rsidRPr="00BD6F46">
              <w:rPr>
                <w:rFonts w:hint="eastAsia"/>
                <w:lang w:eastAsia="zh-CN" w:bidi="ar-IQ"/>
              </w:rPr>
              <w:t xml:space="preserve"> charging </w:t>
            </w:r>
            <w:r>
              <w:rPr>
                <w:lang w:eastAsia="zh-CN" w:bidi="ar-IQ"/>
              </w:rPr>
              <w:t>data requests</w:t>
            </w:r>
            <w:r w:rsidRPr="00BD6F46">
              <w:rPr>
                <w:rFonts w:hint="eastAsia"/>
                <w:lang w:eastAsia="zh-CN" w:bidi="ar-IQ"/>
              </w:rPr>
              <w:t>.</w:t>
            </w:r>
            <w:r w:rsidRPr="00BD6F46">
              <w:t xml:space="preserve"> </w:t>
            </w:r>
          </w:p>
          <w:p w14:paraId="32985E30" w14:textId="77777777" w:rsidR="005D107F" w:rsidRDefault="005D107F" w:rsidP="005D107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5D107F" w:rsidRPr="00BD6F46" w:rsidRDefault="005D107F" w:rsidP="005D107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5D107F" w:rsidRPr="00BD6F46" w:rsidRDefault="005D107F" w:rsidP="005D107F">
            <w:pPr>
              <w:pStyle w:val="TAL"/>
              <w:rPr>
                <w:rFonts w:cs="Arial"/>
                <w:szCs w:val="18"/>
              </w:rPr>
            </w:pPr>
          </w:p>
        </w:tc>
      </w:tr>
      <w:tr w:rsidR="005D107F"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5D107F" w:rsidRPr="00BD6F46" w:rsidRDefault="005D107F" w:rsidP="005D107F">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5D107F" w:rsidRPr="00BD6F46" w:rsidRDefault="005D107F" w:rsidP="005D107F">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5D107F" w:rsidRPr="00BD6F46" w:rsidRDefault="005D107F" w:rsidP="005D107F">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5D107F" w:rsidRPr="00BD6F46" w:rsidRDefault="005D107F" w:rsidP="005D107F">
            <w:pPr>
              <w:pStyle w:val="TAL"/>
              <w:rPr>
                <w:rFonts w:cs="Arial"/>
                <w:szCs w:val="18"/>
              </w:rPr>
            </w:pPr>
          </w:p>
        </w:tc>
      </w:tr>
      <w:tr w:rsidR="005D107F"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5D107F" w:rsidRPr="00BD6F46" w:rsidRDefault="005D107F" w:rsidP="005D107F">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5D107F" w:rsidRPr="00BD6F46" w:rsidRDefault="005D107F" w:rsidP="005D107F">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5D107F" w:rsidRPr="00BD6F46" w:rsidRDefault="005D107F" w:rsidP="005D107F">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5D107F" w:rsidRPr="00BD6F46" w:rsidRDefault="005D107F" w:rsidP="005D107F">
            <w:pPr>
              <w:pStyle w:val="TAL"/>
              <w:rPr>
                <w:rFonts w:cs="Arial"/>
                <w:szCs w:val="18"/>
              </w:rPr>
            </w:pPr>
          </w:p>
        </w:tc>
      </w:tr>
      <w:tr w:rsidR="005D107F"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5D107F" w:rsidRPr="00BD6F46" w:rsidRDefault="005D107F" w:rsidP="005D107F">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5D107F" w:rsidRPr="00BD6F46" w:rsidRDefault="005D107F" w:rsidP="005D107F">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5D107F" w:rsidRPr="00BD6F46" w:rsidRDefault="005D107F" w:rsidP="005D107F">
            <w:pPr>
              <w:pStyle w:val="TAL"/>
              <w:rPr>
                <w:rFonts w:cs="Arial"/>
                <w:noProof/>
              </w:rPr>
            </w:pPr>
            <w:r>
              <w:rPr>
                <w:rFonts w:cs="Arial"/>
              </w:rPr>
              <w:t>I</w:t>
            </w:r>
            <w:r w:rsidRPr="005E372F">
              <w:rPr>
                <w:rFonts w:cs="Arial"/>
              </w:rPr>
              <w:t xml:space="preserve">ndicates </w:t>
            </w:r>
            <w:r>
              <w:rPr>
                <w:noProof/>
                <w:lang w:eastAsia="zh-CN"/>
              </w:rPr>
              <w:t>the type of the one time event, i</w:t>
            </w:r>
            <w:r>
              <w:rPr>
                <w:rFonts w:hint="eastAsia"/>
                <w:noProof/>
                <w:lang w:eastAsia="zh-CN"/>
              </w:rPr>
              <w:t>.</w:t>
            </w:r>
            <w:r>
              <w:rPr>
                <w:noProof/>
                <w:lang w:eastAsia="zh-CN"/>
              </w:rPr>
              <w:t xml:space="preserve">e. </w:t>
            </w:r>
            <w:r w:rsidRPr="003C1C50">
              <w:rPr>
                <w:noProof/>
              </w:rPr>
              <w:t>Immediate</w:t>
            </w:r>
            <w:r>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5D107F" w:rsidRPr="00BD6F46" w:rsidRDefault="005D107F" w:rsidP="005D107F">
            <w:pPr>
              <w:pStyle w:val="TAL"/>
              <w:rPr>
                <w:rFonts w:cs="Arial"/>
                <w:szCs w:val="18"/>
              </w:rPr>
            </w:pPr>
          </w:p>
        </w:tc>
      </w:tr>
      <w:tr w:rsidR="005D107F"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5D107F" w:rsidRPr="00BD6F46" w:rsidRDefault="005D107F" w:rsidP="005D107F">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5D107F" w:rsidRPr="00BD6F46" w:rsidRDefault="005D107F" w:rsidP="005D107F">
            <w:pPr>
              <w:pStyle w:val="TAL"/>
              <w:rPr>
                <w:noProof/>
              </w:rPr>
            </w:pPr>
            <w:r w:rsidRPr="00BD6F46">
              <w:rPr>
                <w:noProof/>
              </w:rPr>
              <w:t>Uri</w:t>
            </w:r>
          </w:p>
          <w:p w14:paraId="39954080" w14:textId="77777777" w:rsidR="005D107F" w:rsidRPr="00BD6F46" w:rsidRDefault="005D107F" w:rsidP="005D107F">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5D107F" w:rsidRPr="00BD6F46" w:rsidRDefault="005D107F" w:rsidP="005D107F">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5D107F" w:rsidRPr="00BD6F46" w:rsidRDefault="005D107F" w:rsidP="005D107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5D107F" w:rsidRPr="00BD6F46" w:rsidRDefault="005D107F" w:rsidP="005D107F">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5D107F" w:rsidRPr="00BD6F46" w:rsidRDefault="005D107F" w:rsidP="005D107F">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5D107F" w:rsidRPr="00BD6F46" w:rsidRDefault="005D107F" w:rsidP="005D107F">
            <w:pPr>
              <w:pStyle w:val="TAL"/>
              <w:rPr>
                <w:rFonts w:cs="Arial"/>
                <w:szCs w:val="18"/>
              </w:rPr>
            </w:pPr>
          </w:p>
        </w:tc>
      </w:tr>
      <w:tr w:rsidR="005D107F"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5D107F" w:rsidRPr="00BD6F46" w:rsidRDefault="005D107F" w:rsidP="005D107F">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5D107F" w:rsidRPr="00BD6F46" w:rsidRDefault="005D107F" w:rsidP="005D107F">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5D107F" w:rsidRPr="00BD6F46" w:rsidRDefault="005D107F" w:rsidP="005D107F">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5D107F" w:rsidRPr="00BD6F46" w:rsidRDefault="005D107F" w:rsidP="005D107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5D107F" w:rsidRPr="00BD6F46" w:rsidRDefault="005D107F" w:rsidP="005D107F">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5D107F" w:rsidRPr="00BD6F46" w:rsidRDefault="005D107F" w:rsidP="005D107F">
            <w:pPr>
              <w:pStyle w:val="TAL"/>
              <w:rPr>
                <w:rFonts w:cs="Arial"/>
                <w:szCs w:val="18"/>
              </w:rPr>
            </w:pPr>
          </w:p>
        </w:tc>
      </w:tr>
      <w:tr w:rsidR="005D107F"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5D107F" w:rsidRPr="00BD6F46" w:rsidRDefault="005D107F" w:rsidP="005D107F">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5D107F" w:rsidRPr="00BD6F46" w:rsidRDefault="005D107F" w:rsidP="005D107F">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5D107F" w:rsidRPr="00BD6F46" w:rsidRDefault="005D107F" w:rsidP="005D107F">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5D107F" w:rsidRPr="00BD6F46" w:rsidRDefault="005D107F" w:rsidP="005D107F">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5D107F" w:rsidRPr="00BD6F46" w:rsidRDefault="005D107F" w:rsidP="005D107F">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5D107F" w:rsidRPr="00BD6F46" w:rsidRDefault="005D107F" w:rsidP="005D107F">
            <w:pPr>
              <w:pStyle w:val="TAL"/>
              <w:rPr>
                <w:rFonts w:cs="Arial"/>
                <w:szCs w:val="18"/>
              </w:rPr>
            </w:pPr>
          </w:p>
        </w:tc>
      </w:tr>
      <w:tr w:rsidR="005D107F"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5D107F" w:rsidRPr="00BD6F46" w:rsidRDefault="005D107F" w:rsidP="005D107F">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5D107F" w:rsidRPr="00BD6F46" w:rsidRDefault="005D107F" w:rsidP="005D107F">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5D107F" w:rsidRPr="00BD6F46" w:rsidRDefault="005D107F" w:rsidP="005D107F">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5D107F" w:rsidRPr="00BD6F46" w:rsidRDefault="005D107F" w:rsidP="005D107F">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5D107F" w:rsidRPr="00BD6F46" w:rsidRDefault="005D107F" w:rsidP="005D107F">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5D107F" w:rsidRPr="00BD6F46" w:rsidRDefault="005D107F" w:rsidP="005D107F">
            <w:pPr>
              <w:pStyle w:val="TAL"/>
              <w:rPr>
                <w:rFonts w:cs="Arial"/>
                <w:szCs w:val="18"/>
              </w:rPr>
            </w:pPr>
          </w:p>
        </w:tc>
      </w:tr>
      <w:tr w:rsidR="005D107F"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5D107F" w:rsidRPr="00BD6F46" w:rsidRDefault="005D107F" w:rsidP="005D107F">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5D107F" w:rsidRPr="00BD6F46" w:rsidRDefault="005D107F" w:rsidP="005D107F">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5D107F" w:rsidRPr="00BD6F46" w:rsidRDefault="005D107F" w:rsidP="005D107F">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5D107F" w:rsidRPr="00BD6F46" w:rsidRDefault="005D107F" w:rsidP="005D107F">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5D107F" w:rsidRPr="00BD6F46" w:rsidRDefault="005D107F" w:rsidP="005D107F">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5D107F" w:rsidRPr="00BD6F46" w:rsidRDefault="005D107F" w:rsidP="005D107F">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552" w:name="_CR6_1_6_2_1_2"/>
      <w:bookmarkStart w:id="553" w:name="_Toc20227283"/>
      <w:bookmarkStart w:id="554" w:name="_Toc27749514"/>
      <w:bookmarkStart w:id="555" w:name="_Toc28709441"/>
      <w:bookmarkStart w:id="556" w:name="_Toc44671060"/>
      <w:bookmarkStart w:id="557" w:name="_Toc51918968"/>
      <w:bookmarkStart w:id="558" w:name="_Toc193452619"/>
      <w:bookmarkEnd w:id="55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553"/>
      <w:bookmarkEnd w:id="554"/>
      <w:bookmarkEnd w:id="555"/>
      <w:bookmarkEnd w:id="556"/>
      <w:bookmarkEnd w:id="557"/>
      <w:bookmarkEnd w:id="558"/>
    </w:p>
    <w:p w14:paraId="44087261" w14:textId="77777777" w:rsidR="005A22E1" w:rsidRPr="00BD6F46" w:rsidRDefault="005A22E1" w:rsidP="005A22E1">
      <w:pPr>
        <w:pStyle w:val="TH"/>
      </w:pPr>
      <w:bookmarkStart w:id="559" w:name="_CRTable6_1_6_2_1_21"/>
      <w:r w:rsidRPr="00BD6F46">
        <w:t>Table </w:t>
      </w:r>
      <w:bookmarkEnd w:id="559"/>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560" w:name="_CR6_1_6_2_1_3"/>
      <w:bookmarkStart w:id="561" w:name="_Toc20227284"/>
      <w:bookmarkStart w:id="562" w:name="_Toc27749515"/>
      <w:bookmarkStart w:id="563" w:name="_Toc28709442"/>
      <w:bookmarkStart w:id="564" w:name="_Toc44671061"/>
      <w:bookmarkStart w:id="565" w:name="_Toc51918969"/>
      <w:bookmarkStart w:id="566" w:name="_Toc193452620"/>
      <w:bookmarkEnd w:id="5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561"/>
      <w:bookmarkEnd w:id="562"/>
      <w:bookmarkEnd w:id="563"/>
      <w:bookmarkEnd w:id="564"/>
      <w:bookmarkEnd w:id="565"/>
      <w:bookmarkEnd w:id="566"/>
    </w:p>
    <w:p w14:paraId="1962911E" w14:textId="77777777" w:rsidR="005A22E1" w:rsidRPr="00BD6F46" w:rsidRDefault="005A22E1" w:rsidP="005A22E1">
      <w:pPr>
        <w:pStyle w:val="TH"/>
      </w:pPr>
      <w:bookmarkStart w:id="567" w:name="_CRTable6_1_6_2_1_31"/>
      <w:r w:rsidRPr="00BD6F46">
        <w:t>Table </w:t>
      </w:r>
      <w:bookmarkEnd w:id="567"/>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568" w:name="_CR6_1_6_2_1_4"/>
      <w:bookmarkStart w:id="569" w:name="_Toc20227285"/>
      <w:bookmarkStart w:id="570" w:name="_Toc27749516"/>
      <w:bookmarkStart w:id="571" w:name="_Toc28709443"/>
      <w:bookmarkStart w:id="572" w:name="_Toc44671062"/>
      <w:bookmarkStart w:id="573" w:name="_Toc51918970"/>
      <w:bookmarkStart w:id="574" w:name="_Toc193452621"/>
      <w:bookmarkEnd w:id="56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569"/>
      <w:bookmarkEnd w:id="570"/>
      <w:bookmarkEnd w:id="571"/>
      <w:bookmarkEnd w:id="572"/>
      <w:bookmarkEnd w:id="573"/>
      <w:bookmarkEnd w:id="574"/>
    </w:p>
    <w:p w14:paraId="1B8F9D5F" w14:textId="77777777" w:rsidR="005A22E1" w:rsidRPr="00BD6F46" w:rsidRDefault="005A22E1" w:rsidP="005A22E1">
      <w:pPr>
        <w:pStyle w:val="TH"/>
      </w:pPr>
      <w:bookmarkStart w:id="575" w:name="_CRTable6_1_6_2_1_41"/>
      <w:r w:rsidRPr="00BD6F46">
        <w:t>Table </w:t>
      </w:r>
      <w:bookmarkEnd w:id="575"/>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576" w:name="_CR6_1_6_2_1_5"/>
      <w:bookmarkStart w:id="577" w:name="_Toc20227286"/>
      <w:bookmarkStart w:id="578" w:name="_Toc27749517"/>
      <w:bookmarkStart w:id="579" w:name="_Toc28709444"/>
      <w:bookmarkStart w:id="580" w:name="_Toc44671063"/>
      <w:bookmarkStart w:id="581" w:name="_Toc51918971"/>
      <w:bookmarkStart w:id="582" w:name="_Toc193452622"/>
      <w:bookmarkEnd w:id="5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577"/>
      <w:bookmarkEnd w:id="578"/>
      <w:bookmarkEnd w:id="579"/>
      <w:bookmarkEnd w:id="580"/>
      <w:bookmarkEnd w:id="581"/>
      <w:bookmarkEnd w:id="582"/>
    </w:p>
    <w:p w14:paraId="7566C083" w14:textId="77777777" w:rsidR="005A22E1" w:rsidRPr="00BD6F46" w:rsidRDefault="005A22E1" w:rsidP="005A22E1">
      <w:pPr>
        <w:pStyle w:val="TH"/>
      </w:pPr>
      <w:bookmarkStart w:id="583" w:name="_CRTable6_1_6_2_1_51"/>
      <w:r w:rsidRPr="00BD6F46">
        <w:t>Table </w:t>
      </w:r>
      <w:bookmarkEnd w:id="583"/>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584" w:name="_Toc20227287"/>
      <w:bookmarkStart w:id="585" w:name="_Toc27749518"/>
      <w:bookmarkStart w:id="586" w:name="_Toc28709445"/>
      <w:bookmarkStart w:id="587" w:name="_Toc44671064"/>
      <w:bookmarkStart w:id="588" w:name="_Toc51918972"/>
    </w:p>
    <w:p w14:paraId="3EC8ED49" w14:textId="77777777" w:rsidR="005A22E1" w:rsidRPr="00BD6F46" w:rsidRDefault="00A333C5" w:rsidP="007F2678">
      <w:pPr>
        <w:pStyle w:val="Heading6"/>
        <w:rPr>
          <w:lang w:eastAsia="zh-CN"/>
        </w:rPr>
      </w:pPr>
      <w:bookmarkStart w:id="589" w:name="_CR6_1_6_2_1_6"/>
      <w:bookmarkStart w:id="590" w:name="_Toc193452623"/>
      <w:bookmarkEnd w:id="58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584"/>
      <w:bookmarkEnd w:id="585"/>
      <w:bookmarkEnd w:id="586"/>
      <w:bookmarkEnd w:id="587"/>
      <w:bookmarkEnd w:id="588"/>
      <w:bookmarkEnd w:id="590"/>
    </w:p>
    <w:p w14:paraId="3D43D114" w14:textId="77777777" w:rsidR="005A22E1" w:rsidRPr="00BD6F46" w:rsidRDefault="005A22E1" w:rsidP="005A22E1">
      <w:pPr>
        <w:pStyle w:val="TH"/>
      </w:pPr>
      <w:bookmarkStart w:id="591" w:name="_CRTable6_1_6_2_1_61"/>
      <w:r w:rsidRPr="00BD6F46">
        <w:t>Table </w:t>
      </w:r>
      <w:bookmarkEnd w:id="591"/>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592" w:name="_CR6_1_6_2_1_7"/>
      <w:bookmarkStart w:id="593" w:name="_Toc20227288"/>
      <w:bookmarkStart w:id="594" w:name="_Toc27749519"/>
      <w:bookmarkStart w:id="595" w:name="_Toc28709446"/>
      <w:bookmarkStart w:id="596" w:name="_Toc44671065"/>
      <w:bookmarkStart w:id="597" w:name="_Toc51918973"/>
      <w:bookmarkStart w:id="598" w:name="_Toc193452624"/>
      <w:bookmarkEnd w:id="59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593"/>
      <w:bookmarkEnd w:id="594"/>
      <w:bookmarkEnd w:id="595"/>
      <w:bookmarkEnd w:id="596"/>
      <w:bookmarkEnd w:id="597"/>
      <w:bookmarkEnd w:id="598"/>
    </w:p>
    <w:p w14:paraId="1CF268A6" w14:textId="77777777" w:rsidR="005A22E1" w:rsidRPr="00BD6F46" w:rsidRDefault="005A22E1" w:rsidP="005A22E1">
      <w:pPr>
        <w:pStyle w:val="TH"/>
        <w:rPr>
          <w:lang w:eastAsia="zh-CN"/>
        </w:rPr>
      </w:pPr>
      <w:bookmarkStart w:id="599" w:name="_CRTable6_1_6_2_1_71"/>
      <w:r w:rsidRPr="00BD6F46">
        <w:t>Table </w:t>
      </w:r>
      <w:bookmarkEnd w:id="599"/>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600" w:name="_CR6_1_6_2_1_8"/>
      <w:bookmarkStart w:id="601" w:name="_Toc20227289"/>
      <w:bookmarkStart w:id="602" w:name="_Toc27749520"/>
      <w:bookmarkStart w:id="603" w:name="_Toc28709447"/>
      <w:bookmarkStart w:id="604" w:name="_Toc44671066"/>
      <w:bookmarkStart w:id="605" w:name="_Toc51918974"/>
      <w:bookmarkStart w:id="606" w:name="_Toc193452625"/>
      <w:bookmarkEnd w:id="60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601"/>
      <w:bookmarkEnd w:id="602"/>
      <w:bookmarkEnd w:id="603"/>
      <w:bookmarkEnd w:id="604"/>
      <w:bookmarkEnd w:id="605"/>
      <w:bookmarkEnd w:id="606"/>
    </w:p>
    <w:p w14:paraId="165CBACF" w14:textId="77777777" w:rsidR="005A22E1" w:rsidRPr="00BD6F46" w:rsidRDefault="005A22E1" w:rsidP="005A22E1">
      <w:pPr>
        <w:pStyle w:val="TH"/>
      </w:pPr>
      <w:bookmarkStart w:id="607" w:name="_CRTable6_1_6_2_1_81"/>
      <w:r w:rsidRPr="00BD6F46">
        <w:t>Table </w:t>
      </w:r>
      <w:bookmarkEnd w:id="607"/>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608" w:name="_CR6_1_6_2_1_9"/>
      <w:bookmarkStart w:id="609" w:name="_Toc20227290"/>
      <w:bookmarkStart w:id="610" w:name="_Toc27749521"/>
      <w:bookmarkStart w:id="611" w:name="_Toc28709448"/>
      <w:bookmarkStart w:id="612" w:name="_Toc44671067"/>
      <w:bookmarkStart w:id="613" w:name="_Toc51918975"/>
      <w:bookmarkStart w:id="614" w:name="_Toc193452626"/>
      <w:bookmarkEnd w:id="6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609"/>
      <w:bookmarkEnd w:id="610"/>
      <w:bookmarkEnd w:id="611"/>
      <w:bookmarkEnd w:id="612"/>
      <w:bookmarkEnd w:id="613"/>
      <w:bookmarkEnd w:id="614"/>
    </w:p>
    <w:p w14:paraId="2EEEE934" w14:textId="77777777" w:rsidR="005A22E1" w:rsidRPr="00BD6F46" w:rsidRDefault="005A22E1" w:rsidP="005A22E1">
      <w:pPr>
        <w:pStyle w:val="TH"/>
      </w:pPr>
      <w:bookmarkStart w:id="615" w:name="_CRTable6_1_6_2_1_91"/>
      <w:r w:rsidRPr="00BD6F46">
        <w:t>Table </w:t>
      </w:r>
      <w:bookmarkEnd w:id="615"/>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616" w:name="_CR6_1_6_2_1_10"/>
      <w:bookmarkStart w:id="617" w:name="_Toc20227291"/>
      <w:bookmarkStart w:id="618" w:name="_Toc27749522"/>
      <w:bookmarkStart w:id="619" w:name="_Toc28709449"/>
      <w:bookmarkStart w:id="620" w:name="_Toc44671068"/>
      <w:bookmarkStart w:id="621" w:name="_Toc51918976"/>
      <w:bookmarkStart w:id="622" w:name="_Toc193452627"/>
      <w:bookmarkEnd w:id="6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617"/>
      <w:bookmarkEnd w:id="618"/>
      <w:bookmarkEnd w:id="619"/>
      <w:bookmarkEnd w:id="620"/>
      <w:bookmarkEnd w:id="621"/>
      <w:bookmarkEnd w:id="622"/>
    </w:p>
    <w:p w14:paraId="498340AA" w14:textId="77777777" w:rsidR="005A22E1" w:rsidRPr="00BD6F46" w:rsidRDefault="005A22E1" w:rsidP="005A22E1">
      <w:pPr>
        <w:pStyle w:val="TH"/>
      </w:pPr>
      <w:bookmarkStart w:id="623" w:name="_CRTable6_1_6_2_1_101"/>
      <w:r w:rsidRPr="00BD6F46">
        <w:t>Table </w:t>
      </w:r>
      <w:bookmarkEnd w:id="623"/>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624" w:name="_CR6_1_6_2_1_11"/>
      <w:bookmarkStart w:id="625" w:name="_Toc20227292"/>
      <w:bookmarkStart w:id="626" w:name="_Toc27749523"/>
      <w:bookmarkStart w:id="627" w:name="_Toc28709450"/>
      <w:bookmarkStart w:id="628" w:name="_Toc44671069"/>
      <w:bookmarkStart w:id="629" w:name="_Toc51918977"/>
      <w:bookmarkStart w:id="630" w:name="_Toc193452628"/>
      <w:bookmarkEnd w:id="6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625"/>
      <w:bookmarkEnd w:id="626"/>
      <w:bookmarkEnd w:id="627"/>
      <w:bookmarkEnd w:id="628"/>
      <w:bookmarkEnd w:id="629"/>
      <w:bookmarkEnd w:id="630"/>
    </w:p>
    <w:p w14:paraId="3AB1513A" w14:textId="77777777" w:rsidR="005A22E1" w:rsidRPr="00BD6F46" w:rsidRDefault="005A22E1" w:rsidP="005A22E1">
      <w:pPr>
        <w:pStyle w:val="TH"/>
        <w:rPr>
          <w:lang w:eastAsia="zh-CN"/>
        </w:rPr>
      </w:pPr>
      <w:bookmarkStart w:id="631" w:name="_CRTable6_1_6_2_1_111"/>
      <w:r w:rsidRPr="00BD6F46">
        <w:t>Table </w:t>
      </w:r>
      <w:bookmarkEnd w:id="631"/>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632" w:name="_CR6_1_6_2_1_12"/>
      <w:bookmarkStart w:id="633" w:name="_Toc20227293"/>
      <w:bookmarkStart w:id="634" w:name="_Toc27749524"/>
      <w:bookmarkStart w:id="635" w:name="_Toc28709451"/>
      <w:bookmarkStart w:id="636" w:name="_Toc44671070"/>
      <w:bookmarkStart w:id="637" w:name="_Toc51918978"/>
      <w:bookmarkStart w:id="638" w:name="_Toc193452629"/>
      <w:bookmarkEnd w:id="63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633"/>
      <w:bookmarkEnd w:id="634"/>
      <w:bookmarkEnd w:id="635"/>
      <w:bookmarkEnd w:id="636"/>
      <w:bookmarkEnd w:id="637"/>
      <w:bookmarkEnd w:id="638"/>
    </w:p>
    <w:p w14:paraId="170E4560" w14:textId="77777777" w:rsidR="005A22E1" w:rsidRPr="00BD6F46" w:rsidRDefault="005A22E1" w:rsidP="005A22E1">
      <w:pPr>
        <w:pStyle w:val="TH"/>
        <w:rPr>
          <w:lang w:eastAsia="zh-CN"/>
        </w:rPr>
      </w:pPr>
      <w:bookmarkStart w:id="639" w:name="_CRTable6_1_6_2_1_121"/>
      <w:r w:rsidRPr="00BD6F46">
        <w:t>Table </w:t>
      </w:r>
      <w:bookmarkEnd w:id="639"/>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640" w:name="_CR6_1_6_2_1_13"/>
      <w:bookmarkStart w:id="641" w:name="_Toc20227294"/>
      <w:bookmarkStart w:id="642" w:name="_Toc27749525"/>
      <w:bookmarkStart w:id="643" w:name="_Toc28709452"/>
      <w:bookmarkStart w:id="644" w:name="_Toc44671071"/>
      <w:bookmarkStart w:id="645" w:name="_Toc51918979"/>
      <w:bookmarkStart w:id="646" w:name="_Toc193452630"/>
      <w:bookmarkEnd w:id="64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641"/>
      <w:bookmarkEnd w:id="642"/>
      <w:bookmarkEnd w:id="643"/>
      <w:bookmarkEnd w:id="644"/>
      <w:bookmarkEnd w:id="645"/>
      <w:bookmarkEnd w:id="646"/>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647" w:name="_CR6_1_6_2_1_14"/>
      <w:bookmarkStart w:id="648" w:name="_Toc20227295"/>
      <w:bookmarkStart w:id="649" w:name="_Toc27749526"/>
      <w:bookmarkStart w:id="650" w:name="_Toc28709453"/>
      <w:bookmarkStart w:id="651" w:name="_Toc44671072"/>
      <w:bookmarkStart w:id="652" w:name="_Toc51918980"/>
      <w:bookmarkStart w:id="653" w:name="_Toc193452631"/>
      <w:bookmarkEnd w:id="6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648"/>
      <w:bookmarkEnd w:id="649"/>
      <w:bookmarkEnd w:id="650"/>
      <w:bookmarkEnd w:id="651"/>
      <w:bookmarkEnd w:id="652"/>
      <w:bookmarkEnd w:id="653"/>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654" w:name="_CR6_1_6_2_1_15"/>
      <w:bookmarkStart w:id="655" w:name="_Toc20227296"/>
      <w:bookmarkStart w:id="656" w:name="_Toc27749527"/>
      <w:bookmarkStart w:id="657" w:name="_Toc28709454"/>
      <w:bookmarkStart w:id="658" w:name="_Toc44671073"/>
      <w:bookmarkStart w:id="659" w:name="_Toc51918981"/>
      <w:bookmarkStart w:id="660" w:name="_Toc193452632"/>
      <w:bookmarkEnd w:id="6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655"/>
      <w:r w:rsidR="00E42D6B">
        <w:rPr>
          <w:lang w:eastAsia="zh-CN"/>
        </w:rPr>
        <w:t>Void</w:t>
      </w:r>
      <w:bookmarkEnd w:id="656"/>
      <w:bookmarkEnd w:id="657"/>
      <w:bookmarkEnd w:id="658"/>
      <w:bookmarkEnd w:id="659"/>
      <w:bookmarkEnd w:id="660"/>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661" w:name="_CR6_1_6_2_1_16"/>
      <w:bookmarkStart w:id="662" w:name="_Toc27749528"/>
      <w:bookmarkStart w:id="663" w:name="_Toc28709455"/>
      <w:bookmarkStart w:id="664" w:name="_Toc44671074"/>
      <w:bookmarkStart w:id="665" w:name="_Toc51918982"/>
      <w:bookmarkStart w:id="666" w:name="_Toc193452633"/>
      <w:bookmarkEnd w:id="661"/>
      <w:r>
        <w:rPr>
          <w:lang w:eastAsia="zh-CN"/>
        </w:rPr>
        <w:t>6.1.6.2.1.16</w:t>
      </w:r>
      <w:r>
        <w:rPr>
          <w:lang w:eastAsia="zh-CN"/>
        </w:rPr>
        <w:tab/>
        <w:t>Type ChargingNotifyResponse</w:t>
      </w:r>
      <w:bookmarkEnd w:id="662"/>
      <w:bookmarkEnd w:id="663"/>
      <w:bookmarkEnd w:id="664"/>
      <w:bookmarkEnd w:id="665"/>
      <w:bookmarkEnd w:id="666"/>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667" w:name="_CR6_1_6_2_1_17"/>
      <w:bookmarkStart w:id="668" w:name="_Toc193452634"/>
      <w:bookmarkEnd w:id="667"/>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668"/>
    </w:p>
    <w:p w14:paraId="29DFD6D1" w14:textId="77777777" w:rsidR="00E15EA3" w:rsidRPr="00BD6F46" w:rsidRDefault="00E15EA3" w:rsidP="00E15EA3">
      <w:pPr>
        <w:pStyle w:val="TH"/>
      </w:pPr>
      <w:bookmarkStart w:id="669" w:name="_CRTable6_1_6_2_1_171"/>
      <w:r w:rsidRPr="00BD6F46">
        <w:t>Table </w:t>
      </w:r>
      <w:bookmarkEnd w:id="66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670" w:name="_CR6_1_6_2_1_18"/>
      <w:bookmarkStart w:id="671" w:name="_Toc193452635"/>
      <w:bookmarkEnd w:id="67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671"/>
    </w:p>
    <w:p w14:paraId="5216369F" w14:textId="77777777" w:rsidR="00E15EA3" w:rsidRPr="00BD6F46" w:rsidRDefault="00E15EA3" w:rsidP="00E15EA3">
      <w:pPr>
        <w:pStyle w:val="TH"/>
      </w:pPr>
      <w:bookmarkStart w:id="672" w:name="_CRTable6_1_6_2_1_181"/>
      <w:r w:rsidRPr="00BD6F46">
        <w:t>Table </w:t>
      </w:r>
      <w:bookmarkEnd w:id="6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673" w:name="_CR6_1_6_2_2"/>
      <w:bookmarkStart w:id="674" w:name="_Toc20227297"/>
      <w:bookmarkStart w:id="675" w:name="_Toc27749529"/>
      <w:bookmarkStart w:id="676" w:name="_Toc28709456"/>
      <w:bookmarkStart w:id="677" w:name="_Toc44671075"/>
      <w:bookmarkStart w:id="678" w:name="_Toc51918983"/>
      <w:bookmarkStart w:id="679" w:name="_Toc193452636"/>
      <w:bookmarkEnd w:id="6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674"/>
      <w:bookmarkEnd w:id="675"/>
      <w:bookmarkEnd w:id="676"/>
      <w:bookmarkEnd w:id="677"/>
      <w:bookmarkEnd w:id="678"/>
      <w:bookmarkEnd w:id="679"/>
    </w:p>
    <w:p w14:paraId="5D7FB6F0" w14:textId="77777777" w:rsidR="005A22E1" w:rsidRPr="00BD6F46" w:rsidRDefault="00FF0A50" w:rsidP="007F2678">
      <w:pPr>
        <w:pStyle w:val="Heading6"/>
        <w:rPr>
          <w:lang w:eastAsia="zh-CN"/>
        </w:rPr>
      </w:pPr>
      <w:bookmarkStart w:id="680" w:name="_CR6_1_6_2_2_1"/>
      <w:bookmarkStart w:id="681" w:name="_Toc20227298"/>
      <w:bookmarkStart w:id="682" w:name="_Toc27749530"/>
      <w:bookmarkStart w:id="683" w:name="_Toc28709457"/>
      <w:bookmarkStart w:id="684" w:name="_Toc44671076"/>
      <w:bookmarkStart w:id="685" w:name="_Toc51918984"/>
      <w:bookmarkStart w:id="686" w:name="_Toc193452637"/>
      <w:bookmarkEnd w:id="6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681"/>
      <w:bookmarkEnd w:id="682"/>
      <w:bookmarkEnd w:id="683"/>
      <w:bookmarkEnd w:id="684"/>
      <w:bookmarkEnd w:id="685"/>
      <w:bookmarkEnd w:id="686"/>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bookmarkStart w:id="687" w:name="_CRTable6_1_6_2_2_11"/>
      <w:r w:rsidRPr="00BD6F46">
        <w:t>Table </w:t>
      </w:r>
      <w:bookmarkEnd w:id="687"/>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688" w:name="_CR6_1_6_2_2_2"/>
      <w:bookmarkStart w:id="689" w:name="_Toc20227299"/>
      <w:bookmarkStart w:id="690" w:name="_Toc27749531"/>
      <w:bookmarkStart w:id="691" w:name="_Toc28709458"/>
      <w:bookmarkStart w:id="692" w:name="_Toc44671077"/>
      <w:bookmarkStart w:id="693" w:name="_Toc51918985"/>
      <w:bookmarkStart w:id="694" w:name="_Toc193452638"/>
      <w:bookmarkEnd w:id="6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689"/>
      <w:bookmarkEnd w:id="690"/>
      <w:bookmarkEnd w:id="691"/>
      <w:bookmarkEnd w:id="692"/>
      <w:bookmarkEnd w:id="693"/>
      <w:bookmarkEnd w:id="694"/>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bookmarkStart w:id="695" w:name="_CRTable6_1_6_2_2_21"/>
      <w:r w:rsidRPr="00BD6F46">
        <w:t>Table </w:t>
      </w:r>
      <w:bookmarkEnd w:id="695"/>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696" w:name="_CR6_1_6_2_2_3"/>
      <w:bookmarkStart w:id="697" w:name="_Toc20227300"/>
      <w:bookmarkStart w:id="698" w:name="_Toc27749532"/>
      <w:bookmarkStart w:id="699" w:name="_Toc28709459"/>
      <w:bookmarkStart w:id="700" w:name="_Toc44671078"/>
      <w:bookmarkStart w:id="701" w:name="_Toc51918986"/>
      <w:bookmarkStart w:id="702" w:name="_Toc193452639"/>
      <w:bookmarkEnd w:id="69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697"/>
      <w:bookmarkEnd w:id="698"/>
      <w:bookmarkEnd w:id="699"/>
      <w:bookmarkEnd w:id="700"/>
      <w:bookmarkEnd w:id="701"/>
      <w:bookmarkEnd w:id="702"/>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bookmarkStart w:id="703" w:name="_CRTable6_1_6_2_2_31"/>
      <w:r w:rsidRPr="00BD6F46">
        <w:t>Table </w:t>
      </w:r>
      <w:bookmarkEnd w:id="703"/>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704" w:name="_CR6_1_6_2_2_4"/>
      <w:bookmarkStart w:id="705" w:name="_Toc20227301"/>
      <w:bookmarkStart w:id="706" w:name="_Toc27749533"/>
      <w:bookmarkStart w:id="707" w:name="_Toc28709460"/>
      <w:bookmarkStart w:id="708" w:name="_Toc44671079"/>
      <w:bookmarkStart w:id="709" w:name="_Toc51918987"/>
      <w:bookmarkStart w:id="710" w:name="_Toc193452640"/>
      <w:bookmarkEnd w:id="7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705"/>
      <w:bookmarkEnd w:id="706"/>
      <w:bookmarkEnd w:id="707"/>
      <w:bookmarkEnd w:id="708"/>
      <w:bookmarkEnd w:id="709"/>
      <w:bookmarkEnd w:id="710"/>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bookmarkStart w:id="711" w:name="_CRTable6_1_6_2_2_41"/>
      <w:r w:rsidRPr="00BD6F46">
        <w:t>Table</w:t>
      </w:r>
      <w:r w:rsidR="00F748CA" w:rsidRPr="00BD6F46">
        <w:t> </w:t>
      </w:r>
      <w:bookmarkEnd w:id="711"/>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712" w:name="_CR6_1_6_2_2_5"/>
      <w:bookmarkStart w:id="713" w:name="_Toc20227302"/>
      <w:bookmarkStart w:id="714" w:name="_Toc27749534"/>
      <w:bookmarkStart w:id="715" w:name="_Toc28709461"/>
      <w:bookmarkStart w:id="716" w:name="_Toc44671080"/>
      <w:bookmarkStart w:id="717" w:name="_Toc51918988"/>
      <w:bookmarkStart w:id="718" w:name="_Toc193452641"/>
      <w:bookmarkEnd w:id="7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713"/>
      <w:bookmarkEnd w:id="714"/>
      <w:bookmarkEnd w:id="715"/>
      <w:bookmarkEnd w:id="716"/>
      <w:bookmarkEnd w:id="717"/>
      <w:bookmarkEnd w:id="718"/>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bookmarkStart w:id="719" w:name="_CRTable6_1_6_2_2_51"/>
      <w:r w:rsidRPr="00BD6F46">
        <w:t>Table </w:t>
      </w:r>
      <w:bookmarkEnd w:id="719"/>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720" w:name="_CR6_1_6_2_2_6"/>
      <w:bookmarkStart w:id="721" w:name="_Toc20227303"/>
      <w:bookmarkStart w:id="722" w:name="_Toc27749535"/>
      <w:bookmarkStart w:id="723" w:name="_Toc28709462"/>
      <w:bookmarkStart w:id="724" w:name="_Toc44671081"/>
      <w:bookmarkStart w:id="725" w:name="_Toc51918989"/>
      <w:bookmarkStart w:id="726" w:name="_Toc193452642"/>
      <w:bookmarkEnd w:id="72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721"/>
      <w:bookmarkEnd w:id="722"/>
      <w:bookmarkEnd w:id="723"/>
      <w:bookmarkEnd w:id="724"/>
      <w:bookmarkEnd w:id="725"/>
      <w:bookmarkEnd w:id="726"/>
    </w:p>
    <w:p w14:paraId="51A5BBDA" w14:textId="77777777" w:rsidR="005A22E1" w:rsidRPr="00BD6F46" w:rsidRDefault="005A22E1" w:rsidP="005A22E1">
      <w:pPr>
        <w:pStyle w:val="TH"/>
      </w:pPr>
      <w:bookmarkStart w:id="727" w:name="_CRTable6_1_6_2_2_61"/>
      <w:r w:rsidRPr="00BD6F46">
        <w:t>Table</w:t>
      </w:r>
      <w:r w:rsidR="002C6BA0" w:rsidRPr="00BD6F46">
        <w:t> </w:t>
      </w:r>
      <w:bookmarkEnd w:id="727"/>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lastRenderedPageBreak/>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728" w:name="_CR6_1_6_2_2_7"/>
      <w:bookmarkStart w:id="729" w:name="_Toc20227304"/>
      <w:bookmarkStart w:id="730" w:name="_Toc27749536"/>
      <w:bookmarkStart w:id="731" w:name="_Toc28709463"/>
      <w:bookmarkStart w:id="732" w:name="_Toc44671082"/>
      <w:bookmarkStart w:id="733" w:name="_Toc51918990"/>
      <w:bookmarkStart w:id="734" w:name="_Toc193452643"/>
      <w:bookmarkEnd w:id="72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729"/>
      <w:bookmarkEnd w:id="730"/>
      <w:bookmarkEnd w:id="731"/>
      <w:bookmarkEnd w:id="732"/>
      <w:bookmarkEnd w:id="733"/>
      <w:bookmarkEnd w:id="734"/>
    </w:p>
    <w:p w14:paraId="299C027F" w14:textId="77777777" w:rsidR="005A22E1" w:rsidRPr="00BD6F46" w:rsidRDefault="005A22E1" w:rsidP="005A22E1">
      <w:pPr>
        <w:pStyle w:val="TH"/>
      </w:pPr>
      <w:bookmarkStart w:id="735" w:name="_CRTable6_1_6_2_2_71"/>
      <w:r w:rsidRPr="00BD6F46">
        <w:t>Table</w:t>
      </w:r>
      <w:r w:rsidR="002C6BA0" w:rsidRPr="00BD6F46">
        <w:t> </w:t>
      </w:r>
      <w:bookmarkEnd w:id="735"/>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736" w:name="_CR6_1_6_2_2_8"/>
      <w:bookmarkStart w:id="737" w:name="_Toc20227305"/>
      <w:bookmarkStart w:id="738" w:name="_Toc27749537"/>
      <w:bookmarkStart w:id="739" w:name="_Toc28709464"/>
      <w:bookmarkStart w:id="740" w:name="_Toc44671083"/>
      <w:bookmarkStart w:id="741" w:name="_Toc51918991"/>
      <w:bookmarkStart w:id="742" w:name="_Toc193452644"/>
      <w:bookmarkEnd w:id="73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737"/>
      <w:bookmarkEnd w:id="738"/>
      <w:bookmarkEnd w:id="739"/>
      <w:bookmarkEnd w:id="740"/>
      <w:bookmarkEnd w:id="741"/>
      <w:bookmarkEnd w:id="742"/>
    </w:p>
    <w:p w14:paraId="0CC5402A" w14:textId="77777777" w:rsidR="005A22E1" w:rsidRPr="00BD6F46" w:rsidRDefault="005A22E1" w:rsidP="005A22E1">
      <w:pPr>
        <w:pStyle w:val="TH"/>
      </w:pPr>
      <w:bookmarkStart w:id="743" w:name="_CRTable6_1_6_2_2_81"/>
      <w:r w:rsidRPr="00BD6F46">
        <w:t>Table</w:t>
      </w:r>
      <w:r w:rsidR="002C6BA0" w:rsidRPr="00BD6F46">
        <w:t> </w:t>
      </w:r>
      <w:bookmarkEnd w:id="743"/>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56453E8"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6F33E6" w:rsidRPr="00BD6F46" w14:paraId="5FDE446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6B75192" w14:textId="77777777" w:rsidR="006F33E6" w:rsidRPr="00BD6F46" w:rsidRDefault="006F33E6" w:rsidP="006F33E6">
            <w:pPr>
              <w:pStyle w:val="TAL"/>
            </w:pPr>
            <w:r w:rsidRPr="00BD6F46">
              <w:t>pduSessionID</w:t>
            </w:r>
          </w:p>
        </w:tc>
        <w:tc>
          <w:tcPr>
            <w:tcW w:w="1794" w:type="dxa"/>
            <w:tcBorders>
              <w:top w:val="single" w:sz="4" w:space="0" w:color="auto"/>
              <w:left w:val="single" w:sz="4" w:space="0" w:color="auto"/>
              <w:bottom w:val="single" w:sz="4" w:space="0" w:color="auto"/>
              <w:right w:val="single" w:sz="4" w:space="0" w:color="auto"/>
            </w:tcBorders>
          </w:tcPr>
          <w:p w14:paraId="21C1396A" w14:textId="77777777" w:rsidR="006F33E6" w:rsidRPr="00BD6F46" w:rsidRDefault="006F33E6" w:rsidP="006F33E6">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6F33E6" w:rsidRPr="00BD6F46" w:rsidRDefault="006F33E6" w:rsidP="006F33E6">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6329C3F3" w14:textId="77777777" w:rsidR="006F33E6" w:rsidRPr="00BD6F46" w:rsidRDefault="006F33E6" w:rsidP="006F33E6">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44F1A71" w14:textId="4124D9BF" w:rsidR="006F33E6" w:rsidRPr="00BD6F46" w:rsidRDefault="006F33E6" w:rsidP="006F33E6">
            <w:pPr>
              <w:pStyle w:val="TAH"/>
              <w:jc w:val="left"/>
              <w:rPr>
                <w:b w:val="0"/>
                <w:noProof/>
                <w:lang w:eastAsia="zh-CN"/>
              </w:rPr>
            </w:pPr>
            <w:r w:rsidRPr="004A25A6">
              <w:rPr>
                <w:noProof/>
                <w:lang w:eastAsia="zh-CN"/>
              </w:rPr>
              <w:t xml:space="preserve">identifier of </w:t>
            </w:r>
            <w:r>
              <w:rPr>
                <w:noProof/>
                <w:lang w:eastAsia="zh-CN"/>
              </w:rPr>
              <w:t xml:space="preserve">the </w:t>
            </w:r>
            <w:r w:rsidRPr="004A25A6">
              <w:rPr>
                <w:noProof/>
                <w:lang w:eastAsia="zh-CN"/>
              </w:rPr>
              <w:t>PDU session</w:t>
            </w:r>
          </w:p>
        </w:tc>
        <w:tc>
          <w:tcPr>
            <w:tcW w:w="1843" w:type="dxa"/>
            <w:tcBorders>
              <w:top w:val="single" w:sz="4" w:space="0" w:color="auto"/>
              <w:left w:val="single" w:sz="4" w:space="0" w:color="auto"/>
              <w:bottom w:val="single" w:sz="4" w:space="0" w:color="auto"/>
              <w:right w:val="single" w:sz="4" w:space="0" w:color="auto"/>
            </w:tcBorders>
          </w:tcPr>
          <w:p w14:paraId="79B640BB" w14:textId="77777777" w:rsidR="006F33E6" w:rsidRPr="00BD6F46" w:rsidRDefault="006F33E6" w:rsidP="006F33E6">
            <w:pPr>
              <w:pStyle w:val="TAL"/>
              <w:rPr>
                <w:rFonts w:cs="Arial"/>
                <w:szCs w:val="18"/>
              </w:rPr>
            </w:pPr>
          </w:p>
        </w:tc>
      </w:tr>
      <w:tr w:rsidR="006F33E6" w:rsidRPr="00BD6F46" w14:paraId="4D9C591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CF3615C" w14:textId="77777777" w:rsidR="006F33E6" w:rsidRPr="00BD6F46" w:rsidRDefault="006F33E6" w:rsidP="006F33E6">
            <w:pPr>
              <w:pStyle w:val="TAL"/>
              <w:rPr>
                <w:lang w:eastAsia="zh-CN"/>
              </w:rPr>
            </w:pPr>
            <w:r w:rsidRPr="00BD6F46">
              <w:t>pduType</w:t>
            </w:r>
          </w:p>
        </w:tc>
        <w:tc>
          <w:tcPr>
            <w:tcW w:w="1794" w:type="dxa"/>
            <w:tcBorders>
              <w:top w:val="single" w:sz="4" w:space="0" w:color="auto"/>
              <w:left w:val="single" w:sz="4" w:space="0" w:color="auto"/>
              <w:bottom w:val="single" w:sz="4" w:space="0" w:color="auto"/>
              <w:right w:val="single" w:sz="4" w:space="0" w:color="auto"/>
            </w:tcBorders>
          </w:tcPr>
          <w:p w14:paraId="4FEAF1DE" w14:textId="77777777" w:rsidR="006F33E6" w:rsidRPr="00BD6F46" w:rsidRDefault="006F33E6" w:rsidP="006F33E6">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6F33E6" w:rsidRPr="00BD6F46" w:rsidRDefault="006F33E6" w:rsidP="006F33E6">
            <w:pPr>
              <w:pStyle w:val="TAC"/>
              <w:rPr>
                <w:lang w:eastAsia="zh-CN"/>
              </w:rPr>
            </w:pPr>
            <w:r>
              <w:t>O</w:t>
            </w:r>
            <w:r w:rsidRPr="003D0B2A">
              <w:rPr>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8760C86"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B6858" w14:textId="617981AA" w:rsidR="006F33E6" w:rsidRPr="00BD6F46" w:rsidRDefault="006F33E6" w:rsidP="006F33E6">
            <w:pPr>
              <w:pStyle w:val="TAL"/>
              <w:rPr>
                <w:noProof/>
                <w:lang w:eastAsia="zh-CN"/>
              </w:rPr>
            </w:pPr>
            <w:r w:rsidRPr="004A2E98">
              <w:rPr>
                <w:rFonts w:hint="eastAsia"/>
                <w:noProof/>
                <w:lang w:eastAsia="zh-CN"/>
              </w:rPr>
              <w:t>type of the PDU sess</w:t>
            </w:r>
            <w:r w:rsidRPr="004A2E98">
              <w:rPr>
                <w:noProof/>
                <w:lang w:eastAsia="zh-CN"/>
              </w:rPr>
              <w:t>io</w:t>
            </w:r>
            <w:r w:rsidRPr="004A2E98">
              <w:rPr>
                <w:rFonts w:hint="eastAsia"/>
                <w:noProof/>
                <w:lang w:eastAsia="zh-CN"/>
              </w:rPr>
              <w:t>n</w:t>
            </w:r>
            <w:r>
              <w:rPr>
                <w:noProof/>
                <w:lang w:eastAsia="zh-CN"/>
              </w:rPr>
              <w:t xml:space="preserve">, </w:t>
            </w:r>
            <w:r w:rsidRPr="00B640F4">
              <w:rPr>
                <w:noProof/>
                <w:lang w:eastAsia="zh-CN"/>
              </w:rPr>
              <w:t>the PDN type non-IP is mapped to unstructured</w:t>
            </w:r>
          </w:p>
        </w:tc>
        <w:tc>
          <w:tcPr>
            <w:tcW w:w="1843" w:type="dxa"/>
            <w:tcBorders>
              <w:top w:val="single" w:sz="4" w:space="0" w:color="auto"/>
              <w:left w:val="single" w:sz="4" w:space="0" w:color="auto"/>
              <w:bottom w:val="single" w:sz="4" w:space="0" w:color="auto"/>
              <w:right w:val="single" w:sz="4" w:space="0" w:color="auto"/>
            </w:tcBorders>
          </w:tcPr>
          <w:p w14:paraId="6D6EC584" w14:textId="77777777" w:rsidR="006F33E6" w:rsidRPr="00BD6F46" w:rsidRDefault="006F33E6" w:rsidP="006F33E6">
            <w:pPr>
              <w:pStyle w:val="TAL"/>
              <w:rPr>
                <w:rFonts w:cs="Arial"/>
                <w:szCs w:val="18"/>
              </w:rPr>
            </w:pPr>
          </w:p>
        </w:tc>
      </w:tr>
      <w:tr w:rsidR="006F33E6" w:rsidRPr="00BD6F46" w14:paraId="12E4D75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212457D" w14:textId="77777777" w:rsidR="006F33E6" w:rsidRPr="00BD6F46" w:rsidRDefault="006F33E6" w:rsidP="006F33E6">
            <w:pPr>
              <w:pStyle w:val="TAL"/>
              <w:rPr>
                <w:lang w:eastAsia="zh-CN"/>
              </w:rPr>
            </w:pPr>
            <w:r w:rsidRPr="00BD6F46">
              <w:t>sscMode</w:t>
            </w:r>
          </w:p>
        </w:tc>
        <w:tc>
          <w:tcPr>
            <w:tcW w:w="1794" w:type="dxa"/>
            <w:tcBorders>
              <w:top w:val="single" w:sz="4" w:space="0" w:color="auto"/>
              <w:left w:val="single" w:sz="4" w:space="0" w:color="auto"/>
              <w:bottom w:val="single" w:sz="4" w:space="0" w:color="auto"/>
              <w:right w:val="single" w:sz="4" w:space="0" w:color="auto"/>
            </w:tcBorders>
          </w:tcPr>
          <w:p w14:paraId="12006B22" w14:textId="77777777" w:rsidR="006F33E6" w:rsidRPr="00BD6F46" w:rsidRDefault="006F33E6" w:rsidP="006F33E6">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DD01064"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211C32B" w14:textId="77777777" w:rsidR="006F33E6" w:rsidRPr="00BD6F46" w:rsidRDefault="006F33E6" w:rsidP="006F33E6">
            <w:pPr>
              <w:pStyle w:val="TAL"/>
              <w:rPr>
                <w:noProof/>
                <w:lang w:eastAsia="zh-CN"/>
              </w:rPr>
            </w:pPr>
            <w:r w:rsidRPr="00BD6F46">
              <w:rPr>
                <w:rFonts w:hint="eastAsia"/>
                <w:noProof/>
                <w:lang w:eastAsia="zh-CN"/>
              </w:rPr>
              <w:t>information of SSC Mode type.</w:t>
            </w:r>
          </w:p>
        </w:tc>
        <w:tc>
          <w:tcPr>
            <w:tcW w:w="1843" w:type="dxa"/>
            <w:tcBorders>
              <w:top w:val="single" w:sz="4" w:space="0" w:color="auto"/>
              <w:left w:val="single" w:sz="4" w:space="0" w:color="auto"/>
              <w:bottom w:val="single" w:sz="4" w:space="0" w:color="auto"/>
              <w:right w:val="single" w:sz="4" w:space="0" w:color="auto"/>
            </w:tcBorders>
          </w:tcPr>
          <w:p w14:paraId="4E78FF3E" w14:textId="77777777" w:rsidR="006F33E6" w:rsidRPr="00BD6F46" w:rsidRDefault="006F33E6" w:rsidP="006F33E6">
            <w:pPr>
              <w:pStyle w:val="TAL"/>
              <w:rPr>
                <w:rFonts w:cs="Arial"/>
                <w:szCs w:val="18"/>
              </w:rPr>
            </w:pPr>
          </w:p>
        </w:tc>
      </w:tr>
      <w:tr w:rsidR="006F33E6" w:rsidRPr="00BD6F46" w14:paraId="1509AA4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02550E8" w14:textId="77777777" w:rsidR="006F33E6" w:rsidRPr="00BD6F46" w:rsidRDefault="006F33E6" w:rsidP="006F33E6">
            <w:pPr>
              <w:pStyle w:val="TAL"/>
              <w:rPr>
                <w:lang w:eastAsia="zh-CN"/>
              </w:rPr>
            </w:pPr>
            <w:r w:rsidRPr="00BD6F46">
              <w:t>hPlmnId</w:t>
            </w:r>
          </w:p>
        </w:tc>
        <w:tc>
          <w:tcPr>
            <w:tcW w:w="1794" w:type="dxa"/>
            <w:tcBorders>
              <w:top w:val="single" w:sz="4" w:space="0" w:color="auto"/>
              <w:left w:val="single" w:sz="4" w:space="0" w:color="auto"/>
              <w:bottom w:val="single" w:sz="4" w:space="0" w:color="auto"/>
              <w:right w:val="single" w:sz="4" w:space="0" w:color="auto"/>
            </w:tcBorders>
          </w:tcPr>
          <w:p w14:paraId="629DD89A" w14:textId="77777777" w:rsidR="006F33E6" w:rsidRPr="00BD6F46" w:rsidRDefault="006F33E6" w:rsidP="006F33E6">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F4A6DF5"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6950F5" w14:textId="77777777" w:rsidR="006F33E6" w:rsidRPr="00BD6F46" w:rsidRDefault="006F33E6" w:rsidP="006F33E6">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tcBorders>
              <w:top w:val="single" w:sz="4" w:space="0" w:color="auto"/>
              <w:left w:val="single" w:sz="4" w:space="0" w:color="auto"/>
              <w:bottom w:val="single" w:sz="4" w:space="0" w:color="auto"/>
              <w:right w:val="single" w:sz="4" w:space="0" w:color="auto"/>
            </w:tcBorders>
          </w:tcPr>
          <w:p w14:paraId="045391B6" w14:textId="77777777" w:rsidR="006F33E6" w:rsidRPr="00BD6F46" w:rsidRDefault="006F33E6" w:rsidP="006F33E6">
            <w:pPr>
              <w:pStyle w:val="TAL"/>
              <w:rPr>
                <w:rFonts w:cs="Arial"/>
                <w:szCs w:val="18"/>
              </w:rPr>
            </w:pPr>
          </w:p>
        </w:tc>
      </w:tr>
      <w:tr w:rsidR="006F33E6" w:rsidRPr="00BD6F46" w14:paraId="1023D91C"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ED5C08E" w14:textId="77777777" w:rsidR="006F33E6" w:rsidRPr="00BD6F46" w:rsidRDefault="006F33E6" w:rsidP="006F33E6">
            <w:pPr>
              <w:pStyle w:val="TAL"/>
              <w:rPr>
                <w:lang w:eastAsia="zh-CN" w:bidi="ar-IQ"/>
              </w:rPr>
            </w:pPr>
            <w:r w:rsidRPr="00BD6F46">
              <w:rPr>
                <w:lang w:bidi="ar-IQ"/>
              </w:rPr>
              <w:t>servingNetworkFunctionID</w:t>
            </w:r>
          </w:p>
        </w:tc>
        <w:tc>
          <w:tcPr>
            <w:tcW w:w="1794" w:type="dxa"/>
            <w:tcBorders>
              <w:top w:val="single" w:sz="4" w:space="0" w:color="auto"/>
              <w:left w:val="single" w:sz="4" w:space="0" w:color="auto"/>
              <w:bottom w:val="single" w:sz="4" w:space="0" w:color="auto"/>
              <w:right w:val="single" w:sz="4" w:space="0" w:color="auto"/>
            </w:tcBorders>
          </w:tcPr>
          <w:p w14:paraId="5948D6DC" w14:textId="77777777" w:rsidR="006F33E6" w:rsidRPr="00BD6F46" w:rsidRDefault="006F33E6" w:rsidP="006F33E6">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305B1DF" w14:textId="77777777" w:rsidR="006F33E6" w:rsidRPr="00BD6F46" w:rsidRDefault="006F33E6" w:rsidP="006F33E6">
            <w:pPr>
              <w:pStyle w:val="TAL"/>
              <w:rPr>
                <w:noProof/>
                <w:lang w:eastAsia="zh-CN"/>
              </w:rPr>
            </w:pPr>
            <w:r w:rsidRPr="00BD6F46">
              <w:rPr>
                <w:rFonts w:hint="eastAsia"/>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C859E24" w14:textId="77777777" w:rsidR="006F33E6" w:rsidRPr="00BD6F46" w:rsidRDefault="006F33E6" w:rsidP="006F33E6">
            <w:pPr>
              <w:pStyle w:val="TAL"/>
              <w:rPr>
                <w:lang w:bidi="ar-IQ"/>
              </w:rPr>
            </w:pPr>
            <w:r w:rsidRPr="00BD6F46">
              <w:rPr>
                <w:lang w:bidi="ar-IQ"/>
              </w:rPr>
              <w:t>This field holds serving Network Function identifier.</w:t>
            </w:r>
          </w:p>
        </w:tc>
        <w:tc>
          <w:tcPr>
            <w:tcW w:w="1843" w:type="dxa"/>
            <w:tcBorders>
              <w:top w:val="single" w:sz="4" w:space="0" w:color="auto"/>
              <w:left w:val="single" w:sz="4" w:space="0" w:color="auto"/>
              <w:bottom w:val="single" w:sz="4" w:space="0" w:color="auto"/>
              <w:right w:val="single" w:sz="4" w:space="0" w:color="auto"/>
            </w:tcBorders>
          </w:tcPr>
          <w:p w14:paraId="4D1094A8" w14:textId="77777777" w:rsidR="006F33E6" w:rsidRPr="00BD6F46" w:rsidRDefault="006F33E6" w:rsidP="006F33E6">
            <w:pPr>
              <w:pStyle w:val="TAL"/>
              <w:rPr>
                <w:rFonts w:cs="Arial"/>
                <w:szCs w:val="18"/>
              </w:rPr>
            </w:pPr>
          </w:p>
        </w:tc>
      </w:tr>
      <w:tr w:rsidR="006F33E6" w:rsidRPr="00BD6F46" w14:paraId="7274BEFE"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A4CC61D" w14:textId="77777777" w:rsidR="006F33E6" w:rsidRPr="00BD6F46" w:rsidRDefault="006F33E6" w:rsidP="006F33E6">
            <w:pPr>
              <w:pStyle w:val="TAL"/>
              <w:rPr>
                <w:lang w:bidi="ar-IQ"/>
              </w:rPr>
            </w:pPr>
            <w:r w:rsidRPr="00BD6F46">
              <w:rPr>
                <w:lang w:bidi="ar-IQ"/>
              </w:rPr>
              <w:t>servingCNPlmnId</w:t>
            </w:r>
          </w:p>
        </w:tc>
        <w:tc>
          <w:tcPr>
            <w:tcW w:w="1794" w:type="dxa"/>
            <w:tcBorders>
              <w:top w:val="single" w:sz="4" w:space="0" w:color="auto"/>
              <w:left w:val="single" w:sz="4" w:space="0" w:color="auto"/>
              <w:bottom w:val="single" w:sz="4" w:space="0" w:color="auto"/>
              <w:right w:val="single" w:sz="4" w:space="0" w:color="auto"/>
            </w:tcBorders>
          </w:tcPr>
          <w:p w14:paraId="7E591030" w14:textId="77777777" w:rsidR="006F33E6" w:rsidRPr="00BD6F46" w:rsidRDefault="006F33E6" w:rsidP="006F33E6">
            <w:pPr>
              <w:pStyle w:val="TAL"/>
              <w:rPr>
                <w:lang w:eastAsia="zh-CN"/>
              </w:rPr>
            </w:pPr>
            <w:r w:rsidRPr="00BD6F46">
              <w:t>PlmnId</w:t>
            </w:r>
          </w:p>
          <w:p w14:paraId="39CEF07B" w14:textId="77777777" w:rsidR="006F33E6" w:rsidRPr="00BD6F46" w:rsidRDefault="006F33E6" w:rsidP="006F33E6">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5F7F16B"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3F57927" w14:textId="77777777" w:rsidR="006F33E6" w:rsidRPr="00BD6F46" w:rsidRDefault="006F33E6" w:rsidP="006F33E6">
            <w:pPr>
              <w:pStyle w:val="TAL"/>
              <w:rPr>
                <w:lang w:bidi="ar-IQ"/>
              </w:rPr>
            </w:pPr>
            <w:r w:rsidRPr="00BD6F46">
              <w:t>Serving Core Network Operator PLMN ID selected by the UE in shared networks.</w:t>
            </w:r>
          </w:p>
        </w:tc>
        <w:tc>
          <w:tcPr>
            <w:tcW w:w="1843" w:type="dxa"/>
            <w:tcBorders>
              <w:top w:val="single" w:sz="4" w:space="0" w:color="auto"/>
              <w:left w:val="single" w:sz="4" w:space="0" w:color="auto"/>
              <w:bottom w:val="single" w:sz="4" w:space="0" w:color="auto"/>
              <w:right w:val="single" w:sz="4" w:space="0" w:color="auto"/>
            </w:tcBorders>
          </w:tcPr>
          <w:p w14:paraId="1B359A7F" w14:textId="77777777" w:rsidR="006F33E6" w:rsidRPr="00BD6F46" w:rsidRDefault="006F33E6" w:rsidP="006F33E6">
            <w:pPr>
              <w:pStyle w:val="TAL"/>
              <w:rPr>
                <w:rFonts w:cs="Arial"/>
                <w:szCs w:val="18"/>
              </w:rPr>
            </w:pPr>
          </w:p>
        </w:tc>
      </w:tr>
      <w:tr w:rsidR="006F33E6" w:rsidRPr="00BD6F46" w14:paraId="49971A42"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3D013B5" w14:textId="77777777" w:rsidR="006F33E6" w:rsidRPr="00BD6F46" w:rsidRDefault="006F33E6" w:rsidP="006F33E6">
            <w:pPr>
              <w:pStyle w:val="TAL"/>
              <w:rPr>
                <w:lang w:eastAsia="zh-CN"/>
              </w:rPr>
            </w:pPr>
            <w:r w:rsidRPr="00BD6F46">
              <w:t>ratType</w:t>
            </w:r>
          </w:p>
        </w:tc>
        <w:tc>
          <w:tcPr>
            <w:tcW w:w="1794" w:type="dxa"/>
            <w:tcBorders>
              <w:top w:val="single" w:sz="4" w:space="0" w:color="auto"/>
              <w:left w:val="single" w:sz="4" w:space="0" w:color="auto"/>
              <w:bottom w:val="single" w:sz="4" w:space="0" w:color="auto"/>
              <w:right w:val="single" w:sz="4" w:space="0" w:color="auto"/>
            </w:tcBorders>
          </w:tcPr>
          <w:p w14:paraId="6090BCED" w14:textId="77777777" w:rsidR="006F33E6" w:rsidRPr="00BD6F46" w:rsidRDefault="006F33E6" w:rsidP="006F33E6">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BE03844"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DB3E0E" w14:textId="77777777" w:rsidR="006F33E6" w:rsidRPr="00BD6F46" w:rsidRDefault="006F33E6" w:rsidP="006F33E6">
            <w:pPr>
              <w:pStyle w:val="TAL"/>
              <w:rPr>
                <w:noProof/>
                <w:lang w:eastAsia="zh-CN"/>
              </w:rPr>
            </w:pPr>
            <w:r w:rsidRPr="00BD6F46">
              <w:rPr>
                <w:noProof/>
                <w:lang w:eastAsia="zh-CN"/>
              </w:rPr>
              <w:t xml:space="preserve">the RAT Type of the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0CE85F27" w14:textId="77777777" w:rsidR="006F33E6" w:rsidRPr="00BD6F46" w:rsidRDefault="006F33E6" w:rsidP="006F33E6">
            <w:pPr>
              <w:pStyle w:val="TAL"/>
              <w:rPr>
                <w:rFonts w:cs="Arial"/>
                <w:szCs w:val="18"/>
              </w:rPr>
            </w:pPr>
          </w:p>
        </w:tc>
      </w:tr>
      <w:tr w:rsidR="006F33E6" w:rsidRPr="00BD6F46" w14:paraId="32D6FF0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4D72D91" w14:textId="77777777" w:rsidR="006F33E6" w:rsidRPr="00BD6F46" w:rsidRDefault="006F33E6" w:rsidP="006F33E6">
            <w:pPr>
              <w:pStyle w:val="TAL"/>
            </w:pPr>
            <w:r w:rsidRPr="00C5750B">
              <w:t>mAPDUNon</w:t>
            </w:r>
            <w:r>
              <w:t>3</w:t>
            </w:r>
            <w:r w:rsidRPr="00C5750B">
              <w:t>GPPRATType</w:t>
            </w:r>
          </w:p>
        </w:tc>
        <w:tc>
          <w:tcPr>
            <w:tcW w:w="1794" w:type="dxa"/>
            <w:tcBorders>
              <w:top w:val="single" w:sz="4" w:space="0" w:color="auto"/>
              <w:left w:val="single" w:sz="4" w:space="0" w:color="auto"/>
              <w:bottom w:val="single" w:sz="4" w:space="0" w:color="auto"/>
              <w:right w:val="single" w:sz="4" w:space="0" w:color="auto"/>
            </w:tcBorders>
          </w:tcPr>
          <w:p w14:paraId="0DFBFA7B" w14:textId="77777777" w:rsidR="006F33E6" w:rsidRPr="00BD6F46" w:rsidRDefault="006F33E6" w:rsidP="006F33E6">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E0E0C9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C063242" w14:textId="77777777" w:rsidR="006F33E6" w:rsidRPr="00BD6F46" w:rsidRDefault="006F33E6" w:rsidP="006F33E6">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34C2DE4D" w14:textId="77777777" w:rsidR="006F33E6" w:rsidRPr="00BD6F46" w:rsidRDefault="006F33E6" w:rsidP="006F33E6">
            <w:pPr>
              <w:pStyle w:val="TAL"/>
              <w:rPr>
                <w:rFonts w:cs="Arial"/>
                <w:szCs w:val="18"/>
              </w:rPr>
            </w:pPr>
            <w:r>
              <w:rPr>
                <w:rFonts w:cs="Arial"/>
                <w:szCs w:val="18"/>
              </w:rPr>
              <w:t>ATSSS</w:t>
            </w:r>
          </w:p>
        </w:tc>
      </w:tr>
      <w:tr w:rsidR="006F33E6" w:rsidRPr="00BD6F46" w14:paraId="676ABDE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D0254DB" w14:textId="77777777" w:rsidR="006F33E6" w:rsidRPr="00BD6F46" w:rsidRDefault="006F33E6" w:rsidP="006F33E6">
            <w:pPr>
              <w:pStyle w:val="TAL"/>
              <w:rPr>
                <w:lang w:eastAsia="zh-CN"/>
              </w:rPr>
            </w:pPr>
            <w:r w:rsidRPr="00BD6F46">
              <w:t>dnnI</w:t>
            </w:r>
            <w:r w:rsidRPr="00BD6F46">
              <w:rPr>
                <w:rFonts w:hint="eastAsia"/>
                <w:lang w:eastAsia="zh-CN"/>
              </w:rPr>
              <w:t>d</w:t>
            </w:r>
          </w:p>
        </w:tc>
        <w:tc>
          <w:tcPr>
            <w:tcW w:w="1794" w:type="dxa"/>
            <w:tcBorders>
              <w:top w:val="single" w:sz="4" w:space="0" w:color="auto"/>
              <w:left w:val="single" w:sz="4" w:space="0" w:color="auto"/>
              <w:bottom w:val="single" w:sz="4" w:space="0" w:color="auto"/>
              <w:right w:val="single" w:sz="4" w:space="0" w:color="auto"/>
            </w:tcBorders>
          </w:tcPr>
          <w:p w14:paraId="5D7E40EE" w14:textId="77777777" w:rsidR="006F33E6" w:rsidRPr="00BD6F46" w:rsidRDefault="006F33E6" w:rsidP="006F33E6">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6F33E6" w:rsidRPr="00BD6F46" w:rsidRDefault="006F33E6" w:rsidP="006F33E6">
            <w:pPr>
              <w:pStyle w:val="TAC"/>
              <w:rPr>
                <w:lang w:eastAsia="zh-CN"/>
              </w:rPr>
            </w:pPr>
            <w:r w:rsidRPr="00BD6F46">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0E5FBC40" w14:textId="77777777" w:rsidR="006F33E6" w:rsidRPr="00BD6F46" w:rsidRDefault="006F33E6" w:rsidP="006F33E6">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9C591EF" w14:textId="77777777" w:rsidR="006F33E6" w:rsidRPr="00BD6F46" w:rsidRDefault="006F33E6" w:rsidP="006F33E6">
            <w:pPr>
              <w:pStyle w:val="TAL"/>
              <w:rPr>
                <w:noProof/>
              </w:rPr>
            </w:pPr>
            <w:r w:rsidRPr="00BD6F46">
              <w:rPr>
                <w:lang w:eastAsia="zh-CN"/>
              </w:rPr>
              <w:t>a Data Network Name</w:t>
            </w:r>
          </w:p>
        </w:tc>
        <w:tc>
          <w:tcPr>
            <w:tcW w:w="1843" w:type="dxa"/>
            <w:tcBorders>
              <w:top w:val="single" w:sz="4" w:space="0" w:color="auto"/>
              <w:left w:val="single" w:sz="4" w:space="0" w:color="auto"/>
              <w:bottom w:val="single" w:sz="4" w:space="0" w:color="auto"/>
              <w:right w:val="single" w:sz="4" w:space="0" w:color="auto"/>
            </w:tcBorders>
          </w:tcPr>
          <w:p w14:paraId="7B7C3784" w14:textId="77777777" w:rsidR="006F33E6" w:rsidRPr="00BD6F46" w:rsidRDefault="006F33E6" w:rsidP="006F33E6">
            <w:pPr>
              <w:pStyle w:val="TAL"/>
              <w:rPr>
                <w:rFonts w:cs="Arial"/>
                <w:szCs w:val="18"/>
              </w:rPr>
            </w:pPr>
          </w:p>
        </w:tc>
      </w:tr>
      <w:tr w:rsidR="006F33E6" w:rsidRPr="00BD6F46" w14:paraId="38B9DF1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5047056" w14:textId="77777777" w:rsidR="006F33E6" w:rsidRPr="00BD6F46" w:rsidRDefault="006F33E6" w:rsidP="006F33E6">
            <w:pPr>
              <w:pStyle w:val="TAL"/>
            </w:pPr>
            <w:r>
              <w:t>dnnSelectionMode</w:t>
            </w:r>
          </w:p>
        </w:tc>
        <w:tc>
          <w:tcPr>
            <w:tcW w:w="1794" w:type="dxa"/>
            <w:tcBorders>
              <w:top w:val="single" w:sz="4" w:space="0" w:color="auto"/>
              <w:left w:val="single" w:sz="4" w:space="0" w:color="auto"/>
              <w:bottom w:val="single" w:sz="4" w:space="0" w:color="auto"/>
              <w:right w:val="single" w:sz="4" w:space="0" w:color="auto"/>
            </w:tcBorders>
          </w:tcPr>
          <w:p w14:paraId="16563ACF" w14:textId="77777777" w:rsidR="006F33E6" w:rsidRDefault="006F33E6" w:rsidP="006F33E6">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F5426B9"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A5E8CF5" w14:textId="77777777" w:rsidR="006F33E6" w:rsidRPr="00BD6F46" w:rsidRDefault="006F33E6" w:rsidP="006F33E6">
            <w:pPr>
              <w:pStyle w:val="TAL"/>
              <w:rPr>
                <w:lang w:eastAsia="zh-CN"/>
              </w:rPr>
            </w:pPr>
            <w:r>
              <w:rPr>
                <w:lang w:bidi="ar-IQ"/>
              </w:rPr>
              <w:t>This field indicates how the DNN was selected.</w:t>
            </w:r>
          </w:p>
        </w:tc>
        <w:tc>
          <w:tcPr>
            <w:tcW w:w="1843" w:type="dxa"/>
            <w:tcBorders>
              <w:top w:val="single" w:sz="4" w:space="0" w:color="auto"/>
              <w:left w:val="single" w:sz="4" w:space="0" w:color="auto"/>
              <w:bottom w:val="single" w:sz="4" w:space="0" w:color="auto"/>
              <w:right w:val="single" w:sz="4" w:space="0" w:color="auto"/>
            </w:tcBorders>
          </w:tcPr>
          <w:p w14:paraId="68524F52" w14:textId="77777777" w:rsidR="006F33E6" w:rsidRPr="00BD6F46" w:rsidRDefault="006F33E6" w:rsidP="006F33E6">
            <w:pPr>
              <w:pStyle w:val="TAL"/>
              <w:rPr>
                <w:rFonts w:cs="Arial"/>
                <w:szCs w:val="18"/>
              </w:rPr>
            </w:pPr>
          </w:p>
        </w:tc>
      </w:tr>
      <w:tr w:rsidR="006F33E6" w:rsidRPr="00BD6F46" w14:paraId="16FBFB0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DB0818C" w14:textId="77777777" w:rsidR="006F33E6" w:rsidRPr="00BD6F46" w:rsidRDefault="006F33E6" w:rsidP="006F33E6">
            <w:pPr>
              <w:pStyle w:val="TAL"/>
            </w:pPr>
            <w:r w:rsidRPr="00BD6F46">
              <w:rPr>
                <w:rFonts w:hint="eastAsia"/>
                <w:lang w:eastAsia="zh-CN" w:bidi="ar-IQ"/>
              </w:rPr>
              <w:t>c</w:t>
            </w:r>
            <w:r w:rsidRPr="00BD6F46">
              <w:rPr>
                <w:lang w:bidi="ar-IQ"/>
              </w:rPr>
              <w:t>hargingCharacteristics</w:t>
            </w:r>
          </w:p>
        </w:tc>
        <w:tc>
          <w:tcPr>
            <w:tcW w:w="1794" w:type="dxa"/>
            <w:tcBorders>
              <w:top w:val="single" w:sz="4" w:space="0" w:color="auto"/>
              <w:left w:val="single" w:sz="4" w:space="0" w:color="auto"/>
              <w:bottom w:val="single" w:sz="4" w:space="0" w:color="auto"/>
              <w:right w:val="single" w:sz="4" w:space="0" w:color="auto"/>
            </w:tcBorders>
          </w:tcPr>
          <w:p w14:paraId="0766ABEF" w14:textId="77777777" w:rsidR="006F33E6" w:rsidRPr="00BD6F46" w:rsidRDefault="006F33E6" w:rsidP="006F33E6">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065FD6"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2976C7C" w14:textId="77777777" w:rsidR="006F33E6" w:rsidRPr="00D276C0" w:rsidRDefault="006F33E6" w:rsidP="006F33E6">
            <w:pPr>
              <w:pStyle w:val="TAL"/>
            </w:pPr>
            <w:r w:rsidRPr="00BD6F46">
              <w:t>the Charging Characteristics for this PDU session.</w:t>
            </w:r>
          </w:p>
          <w:p w14:paraId="56299F6C" w14:textId="77777777" w:rsidR="006F33E6" w:rsidRPr="00D276C0" w:rsidRDefault="006F33E6" w:rsidP="006F33E6">
            <w:pPr>
              <w:pStyle w:val="TAL"/>
              <w:rPr>
                <w:rFonts w:cs="Arial"/>
                <w:lang w:eastAsia="ja-JP"/>
              </w:rPr>
            </w:pPr>
            <w:r w:rsidRPr="00D276C0">
              <w:rPr>
                <w:rFonts w:cs="Arial"/>
                <w:lang w:eastAsia="ja-JP"/>
              </w:rPr>
              <w:t>It carries the value in hexadecimal representation</w:t>
            </w:r>
          </w:p>
          <w:p w14:paraId="15D5CBED" w14:textId="77777777" w:rsidR="006F33E6" w:rsidRPr="00BD6F46" w:rsidRDefault="006F33E6" w:rsidP="006F33E6">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tcBorders>
              <w:top w:val="single" w:sz="4" w:space="0" w:color="auto"/>
              <w:left w:val="single" w:sz="4" w:space="0" w:color="auto"/>
              <w:bottom w:val="single" w:sz="4" w:space="0" w:color="auto"/>
              <w:right w:val="single" w:sz="4" w:space="0" w:color="auto"/>
            </w:tcBorders>
          </w:tcPr>
          <w:p w14:paraId="45FD06D5" w14:textId="77777777" w:rsidR="006F33E6" w:rsidRPr="00BD6F46" w:rsidRDefault="006F33E6" w:rsidP="006F33E6">
            <w:pPr>
              <w:pStyle w:val="TAL"/>
              <w:rPr>
                <w:rFonts w:cs="Arial"/>
                <w:szCs w:val="18"/>
              </w:rPr>
            </w:pPr>
          </w:p>
        </w:tc>
      </w:tr>
      <w:tr w:rsidR="006F33E6" w:rsidRPr="00BD6F46" w14:paraId="0F07A901"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BD96F90" w14:textId="77777777" w:rsidR="006F33E6" w:rsidRPr="00BD6F46" w:rsidRDefault="006F33E6" w:rsidP="006F33E6">
            <w:pPr>
              <w:pStyle w:val="TAL"/>
            </w:pPr>
            <w:r w:rsidRPr="00BD6F46">
              <w:rPr>
                <w:rFonts w:hint="eastAsia"/>
                <w:lang w:eastAsia="zh-CN" w:bidi="ar-IQ"/>
              </w:rPr>
              <w:t>c</w:t>
            </w:r>
            <w:r w:rsidRPr="00BD6F46">
              <w:rPr>
                <w:lang w:bidi="ar-IQ"/>
              </w:rPr>
              <w:t>hargingCharacteristicsSelectionMode</w:t>
            </w:r>
          </w:p>
        </w:tc>
        <w:tc>
          <w:tcPr>
            <w:tcW w:w="1794" w:type="dxa"/>
            <w:tcBorders>
              <w:top w:val="single" w:sz="4" w:space="0" w:color="auto"/>
              <w:left w:val="single" w:sz="4" w:space="0" w:color="auto"/>
              <w:bottom w:val="single" w:sz="4" w:space="0" w:color="auto"/>
              <w:right w:val="single" w:sz="4" w:space="0" w:color="auto"/>
            </w:tcBorders>
          </w:tcPr>
          <w:p w14:paraId="3F99E079" w14:textId="77777777" w:rsidR="006F33E6" w:rsidRPr="00BD6F46" w:rsidRDefault="006F33E6" w:rsidP="006F33E6">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738E5CB"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CD46E1F" w14:textId="77777777" w:rsidR="006F33E6" w:rsidRPr="00BD6F46" w:rsidRDefault="006F33E6" w:rsidP="006F33E6">
            <w:pPr>
              <w:pStyle w:val="TAL"/>
              <w:rPr>
                <w:noProof/>
              </w:rPr>
            </w:pPr>
            <w:r w:rsidRPr="00BD6F46">
              <w:t xml:space="preserve">information about how the "Charging Characteristics" was selected.  </w:t>
            </w:r>
          </w:p>
        </w:tc>
        <w:tc>
          <w:tcPr>
            <w:tcW w:w="1843" w:type="dxa"/>
            <w:tcBorders>
              <w:top w:val="single" w:sz="4" w:space="0" w:color="auto"/>
              <w:left w:val="single" w:sz="4" w:space="0" w:color="auto"/>
              <w:bottom w:val="single" w:sz="4" w:space="0" w:color="auto"/>
              <w:right w:val="single" w:sz="4" w:space="0" w:color="auto"/>
            </w:tcBorders>
          </w:tcPr>
          <w:p w14:paraId="1C9158C8" w14:textId="77777777" w:rsidR="006F33E6" w:rsidRPr="00BD6F46" w:rsidRDefault="006F33E6" w:rsidP="006F33E6">
            <w:pPr>
              <w:pStyle w:val="TAL"/>
              <w:rPr>
                <w:rFonts w:cs="Arial"/>
                <w:szCs w:val="18"/>
              </w:rPr>
            </w:pPr>
          </w:p>
        </w:tc>
      </w:tr>
      <w:tr w:rsidR="006F33E6" w:rsidRPr="00BD6F46" w14:paraId="0334EA2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3EB559E" w14:textId="77777777" w:rsidR="006F33E6" w:rsidRPr="00BD6F46" w:rsidRDefault="006F33E6" w:rsidP="006F33E6">
            <w:pPr>
              <w:pStyle w:val="TAL"/>
              <w:rPr>
                <w:lang w:eastAsia="zh-CN"/>
              </w:rPr>
            </w:pPr>
            <w:r w:rsidRPr="00BD6F46">
              <w:t>startTime</w:t>
            </w:r>
          </w:p>
        </w:tc>
        <w:tc>
          <w:tcPr>
            <w:tcW w:w="1794" w:type="dxa"/>
            <w:tcBorders>
              <w:top w:val="single" w:sz="4" w:space="0" w:color="auto"/>
              <w:left w:val="single" w:sz="4" w:space="0" w:color="auto"/>
              <w:bottom w:val="single" w:sz="4" w:space="0" w:color="auto"/>
              <w:right w:val="single" w:sz="4" w:space="0" w:color="auto"/>
            </w:tcBorders>
          </w:tcPr>
          <w:p w14:paraId="66406876" w14:textId="77777777" w:rsidR="006F33E6" w:rsidRPr="00BD6F46" w:rsidRDefault="006F33E6" w:rsidP="006F33E6">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CB1AB70"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70ADD66" w14:textId="77777777" w:rsidR="006F33E6" w:rsidRPr="00BD6F46" w:rsidRDefault="006F33E6" w:rsidP="006F33E6">
            <w:pPr>
              <w:pStyle w:val="TAL"/>
              <w:rPr>
                <w:noProof/>
                <w:lang w:eastAsia="zh-CN"/>
              </w:rPr>
            </w:pPr>
            <w:r w:rsidRPr="00BD6F46">
              <w:rPr>
                <w:noProof/>
              </w:rPr>
              <w:t xml:space="preserve">the </w:t>
            </w:r>
            <w:r>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76DC79AD" w14:textId="77777777" w:rsidR="006F33E6" w:rsidRPr="00BD6F46" w:rsidRDefault="006F33E6" w:rsidP="006F33E6">
            <w:pPr>
              <w:pStyle w:val="TAL"/>
              <w:rPr>
                <w:rFonts w:cs="Arial"/>
                <w:szCs w:val="18"/>
              </w:rPr>
            </w:pPr>
          </w:p>
        </w:tc>
      </w:tr>
      <w:tr w:rsidR="006F33E6" w:rsidRPr="00BD6F46" w14:paraId="11631FA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0075081" w14:textId="77777777" w:rsidR="006F33E6" w:rsidRPr="00BD6F46" w:rsidRDefault="006F33E6" w:rsidP="006F33E6">
            <w:pPr>
              <w:pStyle w:val="TAL"/>
              <w:rPr>
                <w:lang w:eastAsia="zh-CN"/>
              </w:rPr>
            </w:pPr>
            <w:r w:rsidRPr="00BD6F46">
              <w:t>stopTime</w:t>
            </w:r>
          </w:p>
        </w:tc>
        <w:tc>
          <w:tcPr>
            <w:tcW w:w="1794" w:type="dxa"/>
            <w:tcBorders>
              <w:top w:val="single" w:sz="4" w:space="0" w:color="auto"/>
              <w:left w:val="single" w:sz="4" w:space="0" w:color="auto"/>
              <w:bottom w:val="single" w:sz="4" w:space="0" w:color="auto"/>
              <w:right w:val="single" w:sz="4" w:space="0" w:color="auto"/>
            </w:tcBorders>
          </w:tcPr>
          <w:p w14:paraId="53A82E25" w14:textId="77777777" w:rsidR="006F33E6" w:rsidRPr="00BD6F46" w:rsidRDefault="006F33E6" w:rsidP="006F33E6">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82DBAA9"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D5ED4CF" w14:textId="77777777" w:rsidR="006F33E6" w:rsidRPr="00BD6F46" w:rsidRDefault="006F33E6" w:rsidP="006F33E6">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6A170D38" w14:textId="77777777" w:rsidR="006F33E6" w:rsidRPr="00BD6F46" w:rsidRDefault="006F33E6" w:rsidP="006F33E6">
            <w:pPr>
              <w:pStyle w:val="TAL"/>
              <w:rPr>
                <w:rFonts w:cs="Arial"/>
                <w:szCs w:val="18"/>
              </w:rPr>
            </w:pPr>
          </w:p>
        </w:tc>
      </w:tr>
      <w:tr w:rsidR="006F33E6" w:rsidRPr="00BD6F46" w14:paraId="2CFC010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2C1D1EA" w14:textId="77777777" w:rsidR="006F33E6" w:rsidRPr="00BD6F46" w:rsidRDefault="006F33E6" w:rsidP="006F33E6">
            <w:pPr>
              <w:pStyle w:val="TAL"/>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009EB0BD" w14:textId="77777777" w:rsidR="006F33E6" w:rsidRPr="00BD6F46" w:rsidRDefault="006F33E6" w:rsidP="006F33E6">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43A5055" w14:textId="77777777" w:rsidR="006F33E6" w:rsidRPr="00BD6F46" w:rsidRDefault="006F33E6" w:rsidP="006F33E6">
            <w:pPr>
              <w:pStyle w:val="TAL"/>
              <w:rPr>
                <w:noProof/>
                <w:lang w:eastAsia="zh-CN"/>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C287C75" w14:textId="77777777" w:rsidR="006F33E6" w:rsidRPr="00BD6F46" w:rsidRDefault="006F33E6" w:rsidP="006F33E6">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tcBorders>
              <w:top w:val="single" w:sz="4" w:space="0" w:color="auto"/>
              <w:left w:val="single" w:sz="4" w:space="0" w:color="auto"/>
              <w:bottom w:val="single" w:sz="4" w:space="0" w:color="auto"/>
              <w:right w:val="single" w:sz="4" w:space="0" w:color="auto"/>
            </w:tcBorders>
          </w:tcPr>
          <w:p w14:paraId="483B7B75" w14:textId="77777777" w:rsidR="006F33E6" w:rsidRPr="00BD6F46" w:rsidRDefault="006F33E6" w:rsidP="006F33E6">
            <w:pPr>
              <w:pStyle w:val="TAL"/>
              <w:rPr>
                <w:rFonts w:cs="Arial"/>
                <w:szCs w:val="18"/>
              </w:rPr>
            </w:pPr>
          </w:p>
        </w:tc>
      </w:tr>
      <w:tr w:rsidR="006F33E6" w:rsidRPr="00BD6F46" w14:paraId="14B3C9AA"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ABF8AD5" w14:textId="77777777" w:rsidR="006F33E6" w:rsidRPr="00BD6F46" w:rsidRDefault="006F33E6" w:rsidP="006F33E6">
            <w:pPr>
              <w:pStyle w:val="TAL"/>
            </w:pPr>
            <w:r w:rsidRPr="00BD6F46">
              <w:rPr>
                <w:lang w:bidi="ar-IQ"/>
              </w:rPr>
              <w:t>sessionStopIndicator</w:t>
            </w:r>
          </w:p>
        </w:tc>
        <w:tc>
          <w:tcPr>
            <w:tcW w:w="1794" w:type="dxa"/>
            <w:tcBorders>
              <w:top w:val="single" w:sz="4" w:space="0" w:color="auto"/>
              <w:left w:val="single" w:sz="4" w:space="0" w:color="auto"/>
              <w:bottom w:val="single" w:sz="4" w:space="0" w:color="auto"/>
              <w:right w:val="single" w:sz="4" w:space="0" w:color="auto"/>
            </w:tcBorders>
          </w:tcPr>
          <w:p w14:paraId="013DF6CF"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721791A" w14:textId="77777777" w:rsidR="006F33E6" w:rsidRPr="00BD6F46" w:rsidRDefault="006F33E6" w:rsidP="006F33E6">
            <w:pPr>
              <w:pStyle w:val="TAL"/>
              <w:rPr>
                <w:noProof/>
                <w:lang w:eastAsia="zh-CN"/>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A2FB556" w14:textId="77777777" w:rsidR="006F33E6" w:rsidRPr="00BD6F46" w:rsidRDefault="006F33E6" w:rsidP="006F33E6">
            <w:pPr>
              <w:pStyle w:val="TAL"/>
              <w:rPr>
                <w:noProof/>
              </w:rPr>
            </w:pPr>
            <w:r w:rsidRPr="00BD6F46">
              <w:rPr>
                <w:noProof/>
                <w:szCs w:val="18"/>
              </w:rPr>
              <w:t>This field indicates to the CHF that the PDU session has been terminated.</w:t>
            </w:r>
          </w:p>
        </w:tc>
        <w:tc>
          <w:tcPr>
            <w:tcW w:w="1843" w:type="dxa"/>
            <w:tcBorders>
              <w:top w:val="single" w:sz="4" w:space="0" w:color="auto"/>
              <w:left w:val="single" w:sz="4" w:space="0" w:color="auto"/>
              <w:bottom w:val="single" w:sz="4" w:space="0" w:color="auto"/>
              <w:right w:val="single" w:sz="4" w:space="0" w:color="auto"/>
            </w:tcBorders>
          </w:tcPr>
          <w:p w14:paraId="334C6462" w14:textId="77777777" w:rsidR="006F33E6" w:rsidRPr="00BD6F46" w:rsidRDefault="006F33E6" w:rsidP="006F33E6">
            <w:pPr>
              <w:pStyle w:val="TAL"/>
              <w:rPr>
                <w:rFonts w:cs="Arial"/>
                <w:szCs w:val="18"/>
              </w:rPr>
            </w:pPr>
          </w:p>
        </w:tc>
      </w:tr>
      <w:tr w:rsidR="006F33E6" w:rsidRPr="00BD6F46" w14:paraId="775CE2F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04C2BDD" w14:textId="77777777" w:rsidR="006F33E6" w:rsidRPr="00BD6F46" w:rsidRDefault="006F33E6" w:rsidP="006F33E6">
            <w:pPr>
              <w:pStyle w:val="TAL"/>
            </w:pPr>
            <w:r w:rsidRPr="00BD6F46">
              <w:t>pd</w:t>
            </w:r>
            <w:r w:rsidRPr="00BD6F46">
              <w:rPr>
                <w:rFonts w:hint="eastAsia"/>
                <w:lang w:eastAsia="zh-CN"/>
              </w:rPr>
              <w:t>u</w:t>
            </w:r>
            <w:r w:rsidRPr="00BD6F46">
              <w:t>Address</w:t>
            </w:r>
          </w:p>
        </w:tc>
        <w:tc>
          <w:tcPr>
            <w:tcW w:w="1794" w:type="dxa"/>
            <w:tcBorders>
              <w:top w:val="single" w:sz="4" w:space="0" w:color="auto"/>
              <w:left w:val="single" w:sz="4" w:space="0" w:color="auto"/>
              <w:bottom w:val="single" w:sz="4" w:space="0" w:color="auto"/>
              <w:right w:val="single" w:sz="4" w:space="0" w:color="auto"/>
            </w:tcBorders>
          </w:tcPr>
          <w:p w14:paraId="153BA477" w14:textId="77777777" w:rsidR="006F33E6" w:rsidRPr="00BD6F46" w:rsidRDefault="006F33E6" w:rsidP="006F33E6">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06758A"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D7F352" w14:textId="77777777" w:rsidR="006F33E6" w:rsidRPr="00BD6F46" w:rsidRDefault="006F33E6" w:rsidP="006F33E6">
            <w:pPr>
              <w:pStyle w:val="TAL"/>
              <w:rPr>
                <w:noProof/>
              </w:rPr>
            </w:pPr>
            <w:r w:rsidRPr="00BD6F46">
              <w:rPr>
                <w:lang w:eastAsia="zh-CN"/>
              </w:rPr>
              <w:t>Group of user ip address</w:t>
            </w:r>
            <w:r>
              <w:rPr>
                <w:lang w:eastAsia="zh-CN"/>
              </w:rPr>
              <w:t>/prefix</w:t>
            </w:r>
          </w:p>
        </w:tc>
        <w:tc>
          <w:tcPr>
            <w:tcW w:w="1843" w:type="dxa"/>
            <w:tcBorders>
              <w:top w:val="single" w:sz="4" w:space="0" w:color="auto"/>
              <w:left w:val="single" w:sz="4" w:space="0" w:color="auto"/>
              <w:bottom w:val="single" w:sz="4" w:space="0" w:color="auto"/>
              <w:right w:val="single" w:sz="4" w:space="0" w:color="auto"/>
            </w:tcBorders>
          </w:tcPr>
          <w:p w14:paraId="7F9E4F80" w14:textId="77777777" w:rsidR="006F33E6" w:rsidRPr="00BD6F46" w:rsidRDefault="006F33E6" w:rsidP="006F33E6">
            <w:pPr>
              <w:pStyle w:val="TAL"/>
              <w:rPr>
                <w:rFonts w:cs="Arial"/>
                <w:szCs w:val="18"/>
              </w:rPr>
            </w:pPr>
          </w:p>
        </w:tc>
      </w:tr>
      <w:tr w:rsidR="006F33E6" w:rsidRPr="00BD6F46" w14:paraId="40A5FBC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17C65DD" w14:textId="77777777" w:rsidR="006F33E6" w:rsidRPr="00BD6F46" w:rsidRDefault="006F33E6" w:rsidP="006F33E6">
            <w:pPr>
              <w:pStyle w:val="TAL"/>
            </w:pPr>
            <w:r w:rsidRPr="00BD6F46">
              <w:t>diagnostics</w:t>
            </w:r>
          </w:p>
        </w:tc>
        <w:tc>
          <w:tcPr>
            <w:tcW w:w="1794" w:type="dxa"/>
            <w:tcBorders>
              <w:top w:val="single" w:sz="4" w:space="0" w:color="auto"/>
              <w:left w:val="single" w:sz="4" w:space="0" w:color="auto"/>
              <w:bottom w:val="single" w:sz="4" w:space="0" w:color="auto"/>
              <w:right w:val="single" w:sz="4" w:space="0" w:color="auto"/>
            </w:tcBorders>
          </w:tcPr>
          <w:p w14:paraId="5C5CAF6B" w14:textId="77777777" w:rsidR="006F33E6" w:rsidRPr="00BD6F46" w:rsidRDefault="006F33E6" w:rsidP="006F33E6">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6CB5D1"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87DA43" w14:textId="77777777" w:rsidR="006F33E6" w:rsidRPr="00BD6F46" w:rsidRDefault="006F33E6" w:rsidP="006F33E6">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tcBorders>
              <w:top w:val="single" w:sz="4" w:space="0" w:color="auto"/>
              <w:left w:val="single" w:sz="4" w:space="0" w:color="auto"/>
              <w:bottom w:val="single" w:sz="4" w:space="0" w:color="auto"/>
              <w:right w:val="single" w:sz="4" w:space="0" w:color="auto"/>
            </w:tcBorders>
          </w:tcPr>
          <w:p w14:paraId="30CCECD2" w14:textId="77777777" w:rsidR="006F33E6" w:rsidRPr="00BD6F46" w:rsidRDefault="006F33E6" w:rsidP="006F33E6">
            <w:pPr>
              <w:pStyle w:val="TAL"/>
              <w:rPr>
                <w:rFonts w:cs="Arial"/>
                <w:szCs w:val="18"/>
              </w:rPr>
            </w:pPr>
          </w:p>
        </w:tc>
      </w:tr>
      <w:tr w:rsidR="006F33E6" w:rsidRPr="00BD6F46" w14:paraId="034D7660"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AB8B059" w14:textId="77777777" w:rsidR="006F33E6" w:rsidRPr="00BD6F46" w:rsidRDefault="006F33E6" w:rsidP="006F33E6">
            <w:pPr>
              <w:pStyle w:val="TAL"/>
            </w:pPr>
            <w:r>
              <w:t>enhanced</w:t>
            </w:r>
            <w:r w:rsidRPr="00550F98">
              <w:t>Diagnostics</w:t>
            </w:r>
          </w:p>
        </w:tc>
        <w:tc>
          <w:tcPr>
            <w:tcW w:w="1794" w:type="dxa"/>
            <w:tcBorders>
              <w:top w:val="single" w:sz="4" w:space="0" w:color="auto"/>
              <w:left w:val="single" w:sz="4" w:space="0" w:color="auto"/>
              <w:bottom w:val="single" w:sz="4" w:space="0" w:color="auto"/>
              <w:right w:val="single" w:sz="4" w:space="0" w:color="auto"/>
            </w:tcBorders>
          </w:tcPr>
          <w:p w14:paraId="5A5222DE" w14:textId="77777777" w:rsidR="006F33E6" w:rsidRPr="00BD6F46" w:rsidRDefault="006F33E6" w:rsidP="006F33E6">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6F33E6" w:rsidRPr="002F5A3B" w:rsidRDefault="006F33E6" w:rsidP="006F33E6">
            <w:pPr>
              <w:pStyle w:val="TAC"/>
            </w:pPr>
            <w:r>
              <w:t>O</w:t>
            </w:r>
            <w:r w:rsidRPr="00175953">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0CB2F7C" w14:textId="77777777" w:rsidR="006F33E6" w:rsidRPr="00BD6F46" w:rsidRDefault="006F33E6" w:rsidP="006F33E6">
            <w:pPr>
              <w:pStyle w:val="TAL"/>
              <w:rPr>
                <w:lang w:eastAsia="zh-CN" w:bidi="ar-IQ"/>
              </w:rPr>
            </w:pPr>
            <w:r>
              <w:rPr>
                <w:rFonts w:hint="eastAsia"/>
                <w:lang w:eastAsia="zh-CN" w:bidi="ar-IQ"/>
              </w:rPr>
              <w:t>0</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4DE983C2" w14:textId="77777777" w:rsidR="006F33E6" w:rsidRPr="00BD6F46" w:rsidRDefault="006F33E6" w:rsidP="006F33E6">
            <w:pPr>
              <w:pStyle w:val="TAL"/>
              <w:rPr>
                <w:noProof/>
              </w:rPr>
            </w:pPr>
            <w:r>
              <w:rPr>
                <w:noProof/>
              </w:rPr>
              <w:t xml:space="preserve">provides a more detailed cause value from </w:t>
            </w:r>
            <w:r>
              <w:rPr>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12708FE8" w14:textId="77777777" w:rsidR="006F33E6" w:rsidRPr="00BD6F46" w:rsidRDefault="006F33E6" w:rsidP="006F33E6">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6F33E6" w:rsidRPr="00BD6F46" w14:paraId="49E2309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DC2F21A" w14:textId="77777777" w:rsidR="006F33E6" w:rsidRPr="00BD6F46" w:rsidRDefault="006F33E6" w:rsidP="006F33E6">
            <w:pPr>
              <w:pStyle w:val="TAL"/>
            </w:pPr>
            <w:r>
              <w:rPr>
                <w:lang w:bidi="ar-IQ"/>
              </w:rPr>
              <w:t>authorizedQ</w:t>
            </w:r>
            <w:r w:rsidRPr="00BD6F46">
              <w:rPr>
                <w:lang w:bidi="ar-IQ"/>
              </w:rPr>
              <w:t>oSInformation</w:t>
            </w:r>
          </w:p>
        </w:tc>
        <w:tc>
          <w:tcPr>
            <w:tcW w:w="1794" w:type="dxa"/>
            <w:tcBorders>
              <w:top w:val="single" w:sz="4" w:space="0" w:color="auto"/>
              <w:left w:val="single" w:sz="4" w:space="0" w:color="auto"/>
              <w:bottom w:val="single" w:sz="4" w:space="0" w:color="auto"/>
              <w:right w:val="single" w:sz="4" w:space="0" w:color="auto"/>
            </w:tcBorders>
          </w:tcPr>
          <w:p w14:paraId="4ACEB640" w14:textId="77777777" w:rsidR="006F33E6" w:rsidRPr="00BD6F46" w:rsidRDefault="006F33E6" w:rsidP="006F33E6">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6F33E6" w:rsidRPr="00BD6F46" w:rsidRDefault="006F33E6" w:rsidP="006F33E6">
            <w:pPr>
              <w:pStyle w:val="TAC"/>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8916392"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A5C19D" w14:textId="77777777" w:rsidR="006F33E6" w:rsidRPr="00BD6F46" w:rsidRDefault="006F33E6" w:rsidP="006F33E6">
            <w:pPr>
              <w:pStyle w:val="TAL"/>
              <w:rPr>
                <w:noProof/>
              </w:rPr>
            </w:pPr>
            <w:r w:rsidRPr="00BD6F46">
              <w:t>This field holds the authorized QoS applied to PDU session.</w:t>
            </w:r>
          </w:p>
        </w:tc>
        <w:tc>
          <w:tcPr>
            <w:tcW w:w="1843" w:type="dxa"/>
            <w:tcBorders>
              <w:top w:val="single" w:sz="4" w:space="0" w:color="auto"/>
              <w:left w:val="single" w:sz="4" w:space="0" w:color="auto"/>
              <w:bottom w:val="single" w:sz="4" w:space="0" w:color="auto"/>
              <w:right w:val="single" w:sz="4" w:space="0" w:color="auto"/>
            </w:tcBorders>
          </w:tcPr>
          <w:p w14:paraId="6E017B40" w14:textId="77777777" w:rsidR="006F33E6" w:rsidRPr="00BD6F46" w:rsidRDefault="006F33E6" w:rsidP="006F33E6">
            <w:pPr>
              <w:pStyle w:val="TAL"/>
              <w:rPr>
                <w:rFonts w:cs="Arial"/>
                <w:szCs w:val="18"/>
              </w:rPr>
            </w:pPr>
          </w:p>
        </w:tc>
      </w:tr>
      <w:tr w:rsidR="006F33E6" w:rsidRPr="00BD6F46" w14:paraId="6BBD93BB"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56E47A8" w14:textId="77777777" w:rsidR="006F33E6" w:rsidRDefault="006F33E6" w:rsidP="006F33E6">
            <w:pPr>
              <w:pStyle w:val="TAL"/>
              <w:rPr>
                <w:lang w:bidi="ar-IQ"/>
              </w:rPr>
            </w:pPr>
            <w:r>
              <w:rPr>
                <w:lang w:bidi="ar-IQ"/>
              </w:rPr>
              <w:t>subscribed</w:t>
            </w:r>
            <w:r w:rsidRPr="00B3313B">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2BF99BF" w14:textId="77777777" w:rsidR="006F33E6" w:rsidRDefault="006F33E6" w:rsidP="006F33E6">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8BF27EE"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6BC4F4" w14:textId="77777777" w:rsidR="006F33E6" w:rsidRPr="00BD6F46" w:rsidRDefault="006F33E6" w:rsidP="006F33E6">
            <w:pPr>
              <w:pStyle w:val="TAL"/>
            </w:pPr>
            <w:r w:rsidRPr="00BD6F46">
              <w:t xml:space="preserve">This field holds the </w:t>
            </w:r>
            <w:r>
              <w:t>subscribed Default</w:t>
            </w:r>
            <w:r w:rsidRPr="00BD6F46">
              <w:t xml:space="preserve"> QoS </w:t>
            </w:r>
            <w:r>
              <w:t xml:space="preserve"> </w:t>
            </w:r>
          </w:p>
        </w:tc>
        <w:tc>
          <w:tcPr>
            <w:tcW w:w="1843" w:type="dxa"/>
            <w:tcBorders>
              <w:top w:val="single" w:sz="4" w:space="0" w:color="auto"/>
              <w:left w:val="single" w:sz="4" w:space="0" w:color="auto"/>
              <w:bottom w:val="single" w:sz="4" w:space="0" w:color="auto"/>
              <w:right w:val="single" w:sz="4" w:space="0" w:color="auto"/>
            </w:tcBorders>
          </w:tcPr>
          <w:p w14:paraId="196FA946" w14:textId="77777777" w:rsidR="006F33E6" w:rsidRPr="00BD6F46" w:rsidRDefault="006F33E6" w:rsidP="006F33E6">
            <w:pPr>
              <w:pStyle w:val="TAL"/>
              <w:rPr>
                <w:rFonts w:cs="Arial"/>
                <w:szCs w:val="18"/>
              </w:rPr>
            </w:pPr>
          </w:p>
        </w:tc>
      </w:tr>
      <w:tr w:rsidR="006F33E6" w:rsidRPr="00BD6F46" w14:paraId="15657D6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2D95AB4" w14:textId="77777777" w:rsidR="006F33E6" w:rsidRDefault="006F33E6" w:rsidP="006F33E6">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tcBorders>
              <w:top w:val="single" w:sz="4" w:space="0" w:color="auto"/>
              <w:left w:val="single" w:sz="4" w:space="0" w:color="auto"/>
              <w:bottom w:val="single" w:sz="4" w:space="0" w:color="auto"/>
              <w:right w:val="single" w:sz="4" w:space="0" w:color="auto"/>
            </w:tcBorders>
          </w:tcPr>
          <w:p w14:paraId="47798947" w14:textId="77777777" w:rsidR="006F33E6" w:rsidRDefault="006F33E6" w:rsidP="006F33E6">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7A0D4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15CD8B3" w14:textId="77777777" w:rsidR="006F33E6" w:rsidRPr="00BD6F46" w:rsidRDefault="006F33E6" w:rsidP="006F33E6">
            <w:pPr>
              <w:pStyle w:val="TAL"/>
            </w:pPr>
            <w:r w:rsidRPr="00BD6F46">
              <w:t xml:space="preserve">This field holds the authorized </w:t>
            </w:r>
            <w:r>
              <w:t>session-AMBR</w:t>
            </w:r>
            <w:r w:rsidRPr="00BD6F46">
              <w:t>.</w:t>
            </w:r>
          </w:p>
        </w:tc>
        <w:tc>
          <w:tcPr>
            <w:tcW w:w="1843" w:type="dxa"/>
            <w:tcBorders>
              <w:top w:val="single" w:sz="4" w:space="0" w:color="auto"/>
              <w:left w:val="single" w:sz="4" w:space="0" w:color="auto"/>
              <w:bottom w:val="single" w:sz="4" w:space="0" w:color="auto"/>
              <w:right w:val="single" w:sz="4" w:space="0" w:color="auto"/>
            </w:tcBorders>
          </w:tcPr>
          <w:p w14:paraId="11F23EF2" w14:textId="77777777" w:rsidR="006F33E6" w:rsidRPr="00BD6F46" w:rsidRDefault="006F33E6" w:rsidP="006F33E6">
            <w:pPr>
              <w:pStyle w:val="TAL"/>
              <w:rPr>
                <w:rFonts w:cs="Arial"/>
                <w:szCs w:val="18"/>
              </w:rPr>
            </w:pPr>
          </w:p>
        </w:tc>
      </w:tr>
      <w:tr w:rsidR="006F33E6" w:rsidRPr="00BD6F46" w14:paraId="299629FB"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18836FF" w14:textId="77777777" w:rsidR="006F33E6" w:rsidRDefault="006F33E6" w:rsidP="006F33E6">
            <w:pPr>
              <w:pStyle w:val="TAL"/>
              <w:rPr>
                <w:lang w:bidi="ar-IQ"/>
              </w:rPr>
            </w:pPr>
            <w:r>
              <w:rPr>
                <w:lang w:bidi="ar-IQ"/>
              </w:rPr>
              <w:t>subscribedSession</w:t>
            </w:r>
            <w:r w:rsidRPr="002718C8">
              <w:rPr>
                <w:lang w:bidi="ar-IQ"/>
              </w:rPr>
              <w:t>AMBR</w:t>
            </w:r>
          </w:p>
        </w:tc>
        <w:tc>
          <w:tcPr>
            <w:tcW w:w="1794" w:type="dxa"/>
            <w:tcBorders>
              <w:top w:val="single" w:sz="4" w:space="0" w:color="auto"/>
              <w:left w:val="single" w:sz="4" w:space="0" w:color="auto"/>
              <w:bottom w:val="single" w:sz="4" w:space="0" w:color="auto"/>
              <w:right w:val="single" w:sz="4" w:space="0" w:color="auto"/>
            </w:tcBorders>
          </w:tcPr>
          <w:p w14:paraId="11B2D465" w14:textId="77777777" w:rsidR="006F33E6" w:rsidRDefault="006F33E6" w:rsidP="006F33E6">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C25C936"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A4E479" w14:textId="77777777" w:rsidR="006F33E6" w:rsidRPr="00BD6F46" w:rsidRDefault="006F33E6" w:rsidP="006F33E6">
            <w:pPr>
              <w:pStyle w:val="TAL"/>
            </w:pPr>
            <w:r w:rsidRPr="00BD6F46">
              <w:t xml:space="preserve">This field holds the </w:t>
            </w:r>
            <w:r>
              <w:t>subscribed</w:t>
            </w:r>
            <w:r w:rsidRPr="00BD6F46">
              <w:t xml:space="preserve"> </w:t>
            </w:r>
            <w:r>
              <w:t>session-AMBR</w:t>
            </w:r>
            <w:r w:rsidRPr="00BD6F46">
              <w:t>.</w:t>
            </w:r>
          </w:p>
        </w:tc>
        <w:tc>
          <w:tcPr>
            <w:tcW w:w="1843" w:type="dxa"/>
            <w:tcBorders>
              <w:top w:val="single" w:sz="4" w:space="0" w:color="auto"/>
              <w:left w:val="single" w:sz="4" w:space="0" w:color="auto"/>
              <w:bottom w:val="single" w:sz="4" w:space="0" w:color="auto"/>
              <w:right w:val="single" w:sz="4" w:space="0" w:color="auto"/>
            </w:tcBorders>
          </w:tcPr>
          <w:p w14:paraId="10DDD738" w14:textId="77777777" w:rsidR="006F33E6" w:rsidRPr="00BD6F46" w:rsidRDefault="006F33E6" w:rsidP="006F33E6">
            <w:pPr>
              <w:pStyle w:val="TAL"/>
              <w:rPr>
                <w:rFonts w:cs="Arial"/>
                <w:szCs w:val="18"/>
              </w:rPr>
            </w:pPr>
          </w:p>
        </w:tc>
      </w:tr>
      <w:tr w:rsidR="006F33E6" w:rsidRPr="00BD6F46" w14:paraId="48F818E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0D5433A" w14:textId="77777777" w:rsidR="006F33E6" w:rsidRDefault="006F33E6" w:rsidP="006F33E6">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tcBorders>
              <w:top w:val="single" w:sz="4" w:space="0" w:color="auto"/>
              <w:left w:val="single" w:sz="4" w:space="0" w:color="auto"/>
              <w:bottom w:val="single" w:sz="4" w:space="0" w:color="auto"/>
              <w:right w:val="single" w:sz="4" w:space="0" w:color="auto"/>
            </w:tcBorders>
          </w:tcPr>
          <w:p w14:paraId="1080AEA9" w14:textId="77777777" w:rsidR="006F33E6" w:rsidRDefault="006F33E6" w:rsidP="006F33E6">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783101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A0D9E9C" w14:textId="77777777" w:rsidR="006F33E6" w:rsidRPr="00BD6F46" w:rsidRDefault="006F33E6" w:rsidP="006F33E6">
            <w:pPr>
              <w:pStyle w:val="TAL"/>
            </w:pPr>
            <w:r w:rsidRPr="00BD6F46">
              <w:t xml:space="preserve">This field holds the </w:t>
            </w:r>
            <w:r>
              <w:t>MA PDU session information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678A8AB4" w14:textId="77777777" w:rsidR="006F33E6" w:rsidRPr="00BD6F46" w:rsidRDefault="006F33E6" w:rsidP="006F33E6">
            <w:pPr>
              <w:pStyle w:val="TAL"/>
              <w:rPr>
                <w:rFonts w:cs="Arial"/>
                <w:szCs w:val="18"/>
              </w:rPr>
            </w:pPr>
            <w:r>
              <w:rPr>
                <w:rFonts w:cs="Arial"/>
                <w:szCs w:val="18"/>
              </w:rPr>
              <w:t>ATSSS</w:t>
            </w:r>
          </w:p>
        </w:tc>
      </w:tr>
      <w:tr w:rsidR="006F33E6" w:rsidRPr="00BD6F46" w14:paraId="1DC8D9B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0DFEC8B" w14:textId="77777777" w:rsidR="006F33E6" w:rsidRDefault="006F33E6" w:rsidP="006F33E6">
            <w:pPr>
              <w:pStyle w:val="TAL"/>
            </w:pPr>
            <w:r>
              <w:rPr>
                <w:lang w:eastAsia="zh-CN"/>
              </w:rPr>
              <w:t>r</w:t>
            </w:r>
            <w:r w:rsidRPr="009D5962">
              <w:rPr>
                <w:lang w:eastAsia="zh-CN"/>
              </w:rPr>
              <w:t>edundantTransmissionType</w:t>
            </w:r>
          </w:p>
        </w:tc>
        <w:tc>
          <w:tcPr>
            <w:tcW w:w="1794" w:type="dxa"/>
            <w:tcBorders>
              <w:top w:val="single" w:sz="4" w:space="0" w:color="auto"/>
              <w:left w:val="single" w:sz="4" w:space="0" w:color="auto"/>
              <w:bottom w:val="single" w:sz="4" w:space="0" w:color="auto"/>
              <w:right w:val="single" w:sz="4" w:space="0" w:color="auto"/>
            </w:tcBorders>
          </w:tcPr>
          <w:p w14:paraId="59828B27" w14:textId="77777777" w:rsidR="006F33E6" w:rsidRDefault="006F33E6" w:rsidP="006F33E6">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6619462"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8621FC" w14:textId="77777777" w:rsidR="006F33E6" w:rsidRDefault="006F33E6" w:rsidP="006F33E6">
            <w:pPr>
              <w:pStyle w:val="TAL"/>
              <w:rPr>
                <w:lang w:eastAsia="zh-CN"/>
              </w:rPr>
            </w:pPr>
            <w:r>
              <w:rPr>
                <w:lang w:eastAsia="zh-CN"/>
              </w:rPr>
              <w:t>Indicates the redundant transmission type.</w:t>
            </w:r>
          </w:p>
          <w:p w14:paraId="0CD2931A" w14:textId="77777777" w:rsidR="006F33E6" w:rsidRPr="00BD6F46" w:rsidRDefault="006F33E6" w:rsidP="006F33E6">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tcBorders>
              <w:top w:val="single" w:sz="4" w:space="0" w:color="auto"/>
              <w:left w:val="single" w:sz="4" w:space="0" w:color="auto"/>
              <w:bottom w:val="single" w:sz="4" w:space="0" w:color="auto"/>
              <w:right w:val="single" w:sz="4" w:space="0" w:color="auto"/>
            </w:tcBorders>
          </w:tcPr>
          <w:p w14:paraId="05620E3C" w14:textId="77777777" w:rsidR="006F33E6" w:rsidRDefault="006F33E6" w:rsidP="006F33E6">
            <w:pPr>
              <w:pStyle w:val="TAL"/>
              <w:rPr>
                <w:rFonts w:cs="Arial"/>
                <w:szCs w:val="18"/>
              </w:rPr>
            </w:pPr>
            <w:r>
              <w:rPr>
                <w:rFonts w:cs="Arial"/>
                <w:szCs w:val="18"/>
                <w:lang w:eastAsia="zh-CN"/>
              </w:rPr>
              <w:t>URLLC</w:t>
            </w:r>
          </w:p>
        </w:tc>
      </w:tr>
      <w:tr w:rsidR="006F33E6" w:rsidRPr="00BD6F46" w14:paraId="2FD6558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D54BA4A" w14:textId="77777777" w:rsidR="006F33E6" w:rsidRDefault="006F33E6" w:rsidP="006F33E6">
            <w:pPr>
              <w:pStyle w:val="TAL"/>
            </w:pPr>
            <w:r>
              <w:rPr>
                <w:noProof/>
                <w:lang w:eastAsia="zh-CN"/>
              </w:rPr>
              <w:lastRenderedPageBreak/>
              <w:t>p</w:t>
            </w:r>
            <w:r w:rsidRPr="00B82A9A">
              <w:rPr>
                <w:noProof/>
                <w:lang w:eastAsia="zh-CN"/>
              </w:rPr>
              <w:t>DUSession</w:t>
            </w:r>
            <w:r>
              <w:rPr>
                <w:noProof/>
                <w:lang w:eastAsia="zh-CN"/>
              </w:rPr>
              <w:t>Pair</w:t>
            </w:r>
            <w:r w:rsidRPr="00B82A9A">
              <w:rPr>
                <w:noProof/>
                <w:lang w:eastAsia="zh-CN"/>
              </w:rPr>
              <w:t>ID</w:t>
            </w:r>
          </w:p>
        </w:tc>
        <w:tc>
          <w:tcPr>
            <w:tcW w:w="1794" w:type="dxa"/>
            <w:tcBorders>
              <w:top w:val="single" w:sz="4" w:space="0" w:color="auto"/>
              <w:left w:val="single" w:sz="4" w:space="0" w:color="auto"/>
              <w:bottom w:val="single" w:sz="4" w:space="0" w:color="auto"/>
              <w:right w:val="single" w:sz="4" w:space="0" w:color="auto"/>
            </w:tcBorders>
          </w:tcPr>
          <w:p w14:paraId="767B71EF" w14:textId="77777777" w:rsidR="006F33E6" w:rsidRDefault="006F33E6" w:rsidP="006F33E6">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BB1DC5"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71E39D" w14:textId="77777777" w:rsidR="006F33E6" w:rsidRPr="00BD6F46" w:rsidRDefault="006F33E6" w:rsidP="006F33E6">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835B7BB" w14:textId="77777777" w:rsidR="006F33E6" w:rsidRDefault="006F33E6" w:rsidP="006F33E6">
            <w:pPr>
              <w:pStyle w:val="TAL"/>
              <w:rPr>
                <w:rFonts w:cs="Arial"/>
                <w:szCs w:val="18"/>
              </w:rPr>
            </w:pPr>
            <w:r>
              <w:rPr>
                <w:rFonts w:cs="Arial"/>
                <w:szCs w:val="18"/>
                <w:lang w:eastAsia="zh-CN"/>
              </w:rPr>
              <w:t>URLLC</w:t>
            </w:r>
          </w:p>
        </w:tc>
      </w:tr>
      <w:tr w:rsidR="006F33E6" w:rsidRPr="00BD6F46" w14:paraId="432C654D"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C9BF8A7" w14:textId="77777777" w:rsidR="006F33E6" w:rsidRDefault="006F33E6" w:rsidP="006F33E6">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tcBorders>
              <w:top w:val="single" w:sz="4" w:space="0" w:color="auto"/>
              <w:left w:val="single" w:sz="4" w:space="0" w:color="auto"/>
              <w:bottom w:val="single" w:sz="4" w:space="0" w:color="auto"/>
              <w:right w:val="single" w:sz="4" w:space="0" w:color="auto"/>
            </w:tcBorders>
          </w:tcPr>
          <w:p w14:paraId="169F0BFE"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89F3084"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151AEF" w14:textId="77777777" w:rsidR="006F33E6" w:rsidDel="00302B56" w:rsidRDefault="006F33E6" w:rsidP="006F33E6">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6F33E6" w:rsidRPr="00BD6F46" w:rsidRDefault="006F33E6" w:rsidP="006F33E6">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6D85DAEB"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28A1835C"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19372599" w14:textId="77777777" w:rsidR="006F33E6" w:rsidRDefault="006F33E6" w:rsidP="006F33E6">
            <w:pPr>
              <w:pStyle w:val="TAL"/>
              <w:rPr>
                <w:noProof/>
                <w:lang w:eastAsia="zh-CN"/>
              </w:rPr>
            </w:pPr>
            <w:r>
              <w:rPr>
                <w:lang w:eastAsia="zh-CN"/>
              </w:rPr>
              <w:t>5GSControl PlaneOnlyIndicator</w:t>
            </w:r>
          </w:p>
        </w:tc>
        <w:tc>
          <w:tcPr>
            <w:tcW w:w="1794" w:type="dxa"/>
            <w:tcBorders>
              <w:top w:val="single" w:sz="4" w:space="0" w:color="auto"/>
              <w:left w:val="single" w:sz="4" w:space="0" w:color="auto"/>
              <w:bottom w:val="single" w:sz="4" w:space="0" w:color="auto"/>
              <w:right w:val="single" w:sz="4" w:space="0" w:color="auto"/>
            </w:tcBorders>
          </w:tcPr>
          <w:p w14:paraId="73AA2443"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6B95129"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6B4F0A" w14:textId="77777777" w:rsidR="006F33E6" w:rsidRPr="00BD6F46" w:rsidRDefault="006F33E6" w:rsidP="006F33E6">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65C3EE80"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44C6A56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739389D" w14:textId="77777777" w:rsidR="006F33E6" w:rsidRDefault="006F33E6" w:rsidP="006F33E6">
            <w:pPr>
              <w:pStyle w:val="TAL"/>
              <w:rPr>
                <w:noProof/>
                <w:lang w:eastAsia="zh-CN"/>
              </w:rPr>
            </w:pPr>
            <w:r>
              <w:rPr>
                <w:lang w:eastAsia="zh-CN"/>
              </w:rPr>
              <w:t>smallDataRateControlIndicator</w:t>
            </w:r>
          </w:p>
        </w:tc>
        <w:tc>
          <w:tcPr>
            <w:tcW w:w="1794" w:type="dxa"/>
            <w:tcBorders>
              <w:top w:val="single" w:sz="4" w:space="0" w:color="auto"/>
              <w:left w:val="single" w:sz="4" w:space="0" w:color="auto"/>
              <w:bottom w:val="single" w:sz="4" w:space="0" w:color="auto"/>
              <w:right w:val="single" w:sz="4" w:space="0" w:color="auto"/>
            </w:tcBorders>
          </w:tcPr>
          <w:p w14:paraId="493DB0DB"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079D273"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C8B5247" w14:textId="77777777" w:rsidR="006F33E6" w:rsidRPr="00BD6F46" w:rsidRDefault="006F33E6" w:rsidP="006F33E6">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E05918"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5067A84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13C3C599" w14:textId="77777777" w:rsidR="006F33E6" w:rsidRDefault="006F33E6" w:rsidP="006F33E6">
            <w:pPr>
              <w:pStyle w:val="TAL"/>
              <w:rPr>
                <w:noProof/>
                <w:lang w:eastAsia="zh-CN"/>
              </w:rPr>
            </w:pPr>
            <w:r>
              <w:rPr>
                <w:lang w:val="fr-FR" w:eastAsia="zh-CN"/>
              </w:rPr>
              <w:t>5GLANTypeService</w:t>
            </w:r>
          </w:p>
        </w:tc>
        <w:tc>
          <w:tcPr>
            <w:tcW w:w="1794" w:type="dxa"/>
            <w:tcBorders>
              <w:top w:val="single" w:sz="4" w:space="0" w:color="auto"/>
              <w:left w:val="single" w:sz="4" w:space="0" w:color="auto"/>
              <w:bottom w:val="single" w:sz="4" w:space="0" w:color="auto"/>
              <w:right w:val="single" w:sz="4" w:space="0" w:color="auto"/>
            </w:tcBorders>
          </w:tcPr>
          <w:p w14:paraId="58803102" w14:textId="77777777" w:rsidR="006F33E6" w:rsidRPr="00BD6F46" w:rsidRDefault="006F33E6" w:rsidP="006F33E6">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6F33E6" w:rsidRPr="00BD6F46" w:rsidRDefault="006F33E6" w:rsidP="006F33E6">
            <w:pPr>
              <w:pStyle w:val="TAC"/>
              <w:rPr>
                <w:lang w:eastAsia="zh-CN"/>
              </w:rPr>
            </w:pPr>
            <w:r>
              <w:rPr>
                <w:lang w:val="fr-FR" w:eastAsia="zh-CN"/>
              </w:rPr>
              <w:t>O</w:t>
            </w:r>
            <w:r>
              <w:rPr>
                <w:vertAlign w:val="subscript"/>
                <w:lang w:val="fr-FR" w:eastAsia="zh-CN"/>
              </w:rPr>
              <w:t>C</w:t>
            </w:r>
          </w:p>
        </w:tc>
        <w:tc>
          <w:tcPr>
            <w:tcW w:w="992" w:type="dxa"/>
            <w:tcBorders>
              <w:top w:val="single" w:sz="4" w:space="0" w:color="auto"/>
              <w:left w:val="single" w:sz="4" w:space="0" w:color="auto"/>
              <w:bottom w:val="single" w:sz="4" w:space="0" w:color="auto"/>
              <w:right w:val="single" w:sz="4" w:space="0" w:color="auto"/>
            </w:tcBorders>
          </w:tcPr>
          <w:p w14:paraId="13C8232F" w14:textId="77777777" w:rsidR="006F33E6" w:rsidRPr="00BD6F46" w:rsidRDefault="006F33E6" w:rsidP="006F33E6">
            <w:pPr>
              <w:pStyle w:val="TAL"/>
              <w:rPr>
                <w:lang w:eastAsia="zh-CN" w:bidi="ar-IQ"/>
              </w:rPr>
            </w:pPr>
            <w:r>
              <w:rPr>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7FFA8B0D" w14:textId="77777777" w:rsidR="006F33E6" w:rsidRPr="00BD6F46" w:rsidRDefault="006F33E6" w:rsidP="006F33E6">
            <w:pPr>
              <w:pStyle w:val="TAL"/>
            </w:pPr>
            <w:r w:rsidRPr="00277CA3">
              <w:rPr>
                <w:lang w:eastAsia="zh-CN"/>
              </w:rPr>
              <w:t>5G LAN Type service information, if present, the 5G LAN Type service is used.</w:t>
            </w:r>
          </w:p>
        </w:tc>
        <w:tc>
          <w:tcPr>
            <w:tcW w:w="1843" w:type="dxa"/>
            <w:tcBorders>
              <w:top w:val="single" w:sz="4" w:space="0" w:color="auto"/>
              <w:left w:val="single" w:sz="4" w:space="0" w:color="auto"/>
              <w:bottom w:val="single" w:sz="4" w:space="0" w:color="auto"/>
              <w:right w:val="single" w:sz="4" w:space="0" w:color="auto"/>
            </w:tcBorders>
          </w:tcPr>
          <w:p w14:paraId="49B56EC7" w14:textId="77777777" w:rsidR="006F33E6" w:rsidRDefault="006F33E6" w:rsidP="006F33E6">
            <w:pPr>
              <w:pStyle w:val="TAL"/>
              <w:rPr>
                <w:rFonts w:cs="Arial"/>
                <w:szCs w:val="18"/>
                <w:lang w:eastAsia="zh-CN"/>
              </w:rPr>
            </w:pPr>
            <w:r>
              <w:rPr>
                <w:lang w:val="fr-FR" w:eastAsia="zh-CN"/>
              </w:rPr>
              <w:t>5GLAN</w:t>
            </w:r>
          </w:p>
        </w:tc>
      </w:tr>
      <w:tr w:rsidR="006F33E6" w:rsidRPr="00BD6F46" w14:paraId="0216FC60"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3AF796B" w14:textId="77777777" w:rsidR="006F33E6" w:rsidRDefault="006F33E6" w:rsidP="006F33E6">
            <w:pPr>
              <w:pStyle w:val="TAL"/>
              <w:rPr>
                <w:lang w:val="fr-FR" w:eastAsia="zh-CN"/>
              </w:rPr>
            </w:pPr>
            <w:r w:rsidRPr="00A3089D">
              <w:rPr>
                <w:kern w:val="2"/>
                <w:szCs w:val="22"/>
                <w:lang w:val="en-US" w:eastAsia="zh-CN"/>
              </w:rPr>
              <w:t>sNPNInformation</w:t>
            </w:r>
          </w:p>
        </w:tc>
        <w:tc>
          <w:tcPr>
            <w:tcW w:w="1794" w:type="dxa"/>
            <w:tcBorders>
              <w:top w:val="single" w:sz="4" w:space="0" w:color="auto"/>
              <w:left w:val="single" w:sz="4" w:space="0" w:color="auto"/>
              <w:bottom w:val="single" w:sz="4" w:space="0" w:color="auto"/>
              <w:right w:val="single" w:sz="4" w:space="0" w:color="auto"/>
            </w:tcBorders>
          </w:tcPr>
          <w:p w14:paraId="6DD1DE9A" w14:textId="77777777" w:rsidR="006F33E6" w:rsidRDefault="006F33E6" w:rsidP="006F33E6">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6F33E6" w:rsidRDefault="006F33E6" w:rsidP="006F33E6">
            <w:pPr>
              <w:pStyle w:val="TAC"/>
              <w:rPr>
                <w:lang w:val="fr-FR"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BF056DE" w14:textId="77777777" w:rsidR="006F33E6" w:rsidRDefault="006F33E6" w:rsidP="006F33E6">
            <w:pPr>
              <w:pStyle w:val="TAL"/>
              <w:rPr>
                <w:lang w:val="fr-FR" w:eastAsia="zh-CN"/>
              </w:rPr>
            </w:pPr>
            <w:r>
              <w:rPr>
                <w:kern w:val="2"/>
                <w:szCs w:val="22"/>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6E41348C" w14:textId="77777777" w:rsidR="006F33E6" w:rsidRPr="00277CA3" w:rsidRDefault="006F33E6" w:rsidP="006F33E6">
            <w:pPr>
              <w:pStyle w:val="TAL"/>
              <w:rPr>
                <w:lang w:eastAsia="zh-CN"/>
              </w:rPr>
            </w:pPr>
            <w:r w:rsidRPr="00A3089D">
              <w:rPr>
                <w:kern w:val="2"/>
                <w:szCs w:val="22"/>
              </w:rPr>
              <w:t>This field holds information associated to SNPN.</w:t>
            </w:r>
          </w:p>
        </w:tc>
        <w:tc>
          <w:tcPr>
            <w:tcW w:w="1843" w:type="dxa"/>
            <w:tcBorders>
              <w:top w:val="single" w:sz="4" w:space="0" w:color="auto"/>
              <w:left w:val="single" w:sz="4" w:space="0" w:color="auto"/>
              <w:bottom w:val="single" w:sz="4" w:space="0" w:color="auto"/>
              <w:right w:val="single" w:sz="4" w:space="0" w:color="auto"/>
            </w:tcBorders>
          </w:tcPr>
          <w:p w14:paraId="5689DE03" w14:textId="77777777" w:rsidR="006F33E6" w:rsidRDefault="006F33E6" w:rsidP="006F33E6">
            <w:pPr>
              <w:pStyle w:val="TAL"/>
              <w:rPr>
                <w:lang w:val="fr-FR" w:eastAsia="zh-CN"/>
              </w:rPr>
            </w:pPr>
            <w:r>
              <w:rPr>
                <w:kern w:val="2"/>
                <w:szCs w:val="22"/>
                <w:lang w:val="en-US" w:eastAsia="zh-CN"/>
              </w:rPr>
              <w:t>SNPN</w:t>
            </w:r>
          </w:p>
        </w:tc>
      </w:tr>
      <w:tr w:rsidR="006F33E6" w:rsidRPr="00BD6F46" w14:paraId="1465CF6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6DC95D6" w14:textId="77777777" w:rsidR="006F33E6" w:rsidRPr="00A3089D" w:rsidRDefault="006F33E6" w:rsidP="006F33E6">
            <w:pPr>
              <w:pStyle w:val="TAL"/>
              <w:rPr>
                <w:kern w:val="2"/>
                <w:szCs w:val="22"/>
                <w:lang w:val="en-US" w:eastAsia="zh-CN"/>
              </w:rPr>
            </w:pPr>
            <w:r w:rsidRPr="00660147">
              <w:t>5GMulticastService</w:t>
            </w:r>
          </w:p>
        </w:tc>
        <w:tc>
          <w:tcPr>
            <w:tcW w:w="1794" w:type="dxa"/>
            <w:tcBorders>
              <w:top w:val="single" w:sz="4" w:space="0" w:color="auto"/>
              <w:left w:val="single" w:sz="4" w:space="0" w:color="auto"/>
              <w:bottom w:val="single" w:sz="4" w:space="0" w:color="auto"/>
              <w:right w:val="single" w:sz="4" w:space="0" w:color="auto"/>
            </w:tcBorders>
          </w:tcPr>
          <w:p w14:paraId="176D1DF8" w14:textId="77777777" w:rsidR="006F33E6" w:rsidRPr="00A3089D" w:rsidRDefault="006F33E6" w:rsidP="006F33E6">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6F33E6" w:rsidRDefault="006F33E6" w:rsidP="006F33E6">
            <w:pPr>
              <w:pStyle w:val="TAC"/>
              <w:rPr>
                <w:kern w:val="2"/>
                <w:szCs w:val="22"/>
                <w:lang w:eastAsia="zh-CN"/>
              </w:rPr>
            </w:pPr>
            <w:r w:rsidRPr="00660147">
              <w:t>OC</w:t>
            </w:r>
          </w:p>
        </w:tc>
        <w:tc>
          <w:tcPr>
            <w:tcW w:w="992" w:type="dxa"/>
            <w:tcBorders>
              <w:top w:val="single" w:sz="4" w:space="0" w:color="auto"/>
              <w:left w:val="single" w:sz="4" w:space="0" w:color="auto"/>
              <w:bottom w:val="single" w:sz="4" w:space="0" w:color="auto"/>
              <w:right w:val="single" w:sz="4" w:space="0" w:color="auto"/>
            </w:tcBorders>
          </w:tcPr>
          <w:p w14:paraId="7C2ADDCA" w14:textId="77777777" w:rsidR="006F33E6" w:rsidRDefault="006F33E6" w:rsidP="006F33E6">
            <w:pPr>
              <w:pStyle w:val="TAL"/>
              <w:rPr>
                <w:kern w:val="2"/>
                <w:szCs w:val="22"/>
                <w:lang w:val="fr-FR" w:eastAsia="zh-CN"/>
              </w:rPr>
            </w:pPr>
            <w:r w:rsidRPr="00660147">
              <w:t>0..1</w:t>
            </w:r>
          </w:p>
        </w:tc>
        <w:tc>
          <w:tcPr>
            <w:tcW w:w="2689" w:type="dxa"/>
            <w:tcBorders>
              <w:top w:val="single" w:sz="4" w:space="0" w:color="auto"/>
              <w:left w:val="single" w:sz="4" w:space="0" w:color="auto"/>
              <w:bottom w:val="single" w:sz="4" w:space="0" w:color="auto"/>
              <w:right w:val="single" w:sz="4" w:space="0" w:color="auto"/>
            </w:tcBorders>
          </w:tcPr>
          <w:p w14:paraId="138B8DFD" w14:textId="77777777" w:rsidR="006F33E6" w:rsidRPr="00A3089D" w:rsidRDefault="006F33E6" w:rsidP="006F33E6">
            <w:pPr>
              <w:pStyle w:val="TAL"/>
              <w:rPr>
                <w:kern w:val="2"/>
                <w:szCs w:val="22"/>
              </w:rPr>
            </w:pPr>
            <w:r w:rsidRPr="00660147">
              <w:t>5G Multicast service information, if present, the 5G MBS service is used.</w:t>
            </w:r>
          </w:p>
        </w:tc>
        <w:tc>
          <w:tcPr>
            <w:tcW w:w="1843" w:type="dxa"/>
            <w:tcBorders>
              <w:top w:val="single" w:sz="4" w:space="0" w:color="auto"/>
              <w:left w:val="single" w:sz="4" w:space="0" w:color="auto"/>
              <w:bottom w:val="single" w:sz="4" w:space="0" w:color="auto"/>
              <w:right w:val="single" w:sz="4" w:space="0" w:color="auto"/>
            </w:tcBorders>
          </w:tcPr>
          <w:p w14:paraId="6BD2E345" w14:textId="77777777" w:rsidR="006F33E6" w:rsidRDefault="006F33E6" w:rsidP="006F33E6">
            <w:pPr>
              <w:pStyle w:val="TAL"/>
              <w:rPr>
                <w:kern w:val="2"/>
                <w:szCs w:val="22"/>
                <w:lang w:val="en-US" w:eastAsia="zh-CN"/>
              </w:rPr>
            </w:pPr>
            <w:r w:rsidRPr="00660147">
              <w:t>5MBS_CH</w:t>
            </w:r>
          </w:p>
        </w:tc>
      </w:tr>
      <w:tr w:rsidR="00425D47" w:rsidRPr="00BD6F46" w14:paraId="512A5E7F"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6D46747" w14:textId="350F9217" w:rsidR="00425D47" w:rsidRPr="00660147" w:rsidRDefault="00425D47" w:rsidP="00425D47">
            <w:pPr>
              <w:pStyle w:val="TAL"/>
            </w:pPr>
            <w:r w:rsidRPr="004A2E98">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1D8ACF4F" w14:textId="316444BD" w:rsidR="00425D47" w:rsidRPr="00660147" w:rsidRDefault="00425D47" w:rsidP="00425D47">
            <w:pPr>
              <w:pStyle w:val="TAL"/>
            </w:pPr>
            <w:r w:rsidRPr="004A2E98">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713FCC3C" w14:textId="6EADCBF7" w:rsidR="00425D47" w:rsidRPr="00660147" w:rsidRDefault="00425D47" w:rsidP="00425D47">
            <w:pPr>
              <w:pStyle w:val="TAC"/>
            </w:pPr>
            <w:r w:rsidRPr="004A2E98">
              <w:rPr>
                <w:kern w:val="2"/>
                <w:szCs w:val="22"/>
                <w:lang w:eastAsia="zh-CN"/>
              </w:rPr>
              <w:t>O</w:t>
            </w:r>
            <w:r w:rsidRPr="004A2E98">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78AFF07" w14:textId="1C76C39C" w:rsidR="00425D47" w:rsidRPr="00660147" w:rsidRDefault="00425D47" w:rsidP="00425D47">
            <w:pPr>
              <w:pStyle w:val="TAL"/>
            </w:pPr>
            <w:r w:rsidRPr="004A2E98">
              <w:rPr>
                <w:kern w:val="2"/>
                <w:szCs w:val="22"/>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6A66724D" w14:textId="133AFB56" w:rsidR="00425D47" w:rsidRPr="00660147" w:rsidRDefault="00425D47" w:rsidP="00425D47">
            <w:pPr>
              <w:pStyle w:val="TAL"/>
            </w:pPr>
            <w:r w:rsidRPr="004A2E98">
              <w:t>This field holds the bridge information of the 5GS TSN, including bridge ID and port numbers.</w:t>
            </w:r>
          </w:p>
        </w:tc>
        <w:tc>
          <w:tcPr>
            <w:tcW w:w="1843" w:type="dxa"/>
            <w:tcBorders>
              <w:top w:val="single" w:sz="4" w:space="0" w:color="auto"/>
              <w:left w:val="single" w:sz="4" w:space="0" w:color="auto"/>
              <w:bottom w:val="single" w:sz="4" w:space="0" w:color="auto"/>
              <w:right w:val="single" w:sz="4" w:space="0" w:color="auto"/>
            </w:tcBorders>
          </w:tcPr>
          <w:p w14:paraId="773BEE1A" w14:textId="58C8C68A" w:rsidR="00425D47" w:rsidRPr="00660147" w:rsidRDefault="00425D47" w:rsidP="00425D47">
            <w:pPr>
              <w:pStyle w:val="TAL"/>
            </w:pPr>
            <w:r w:rsidRPr="004A2E98">
              <w:rPr>
                <w:kern w:val="2"/>
                <w:szCs w:val="22"/>
                <w:lang w:val="en-US" w:eastAsia="zh-CN"/>
              </w:rPr>
              <w:t>TSN</w:t>
            </w:r>
          </w:p>
        </w:tc>
      </w:tr>
      <w:tr w:rsidR="00425D47" w:rsidRPr="00BD6F46" w14:paraId="775C7B8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E6069AB" w14:textId="29759418" w:rsidR="00425D47" w:rsidRPr="00660147" w:rsidRDefault="00425D47" w:rsidP="00425D47">
            <w:pPr>
              <w:pStyle w:val="TAL"/>
            </w:pPr>
            <w:r w:rsidRPr="004A2E98">
              <w:t>satelliteAccessIndicator</w:t>
            </w:r>
          </w:p>
        </w:tc>
        <w:tc>
          <w:tcPr>
            <w:tcW w:w="1794" w:type="dxa"/>
            <w:tcBorders>
              <w:top w:val="single" w:sz="4" w:space="0" w:color="auto"/>
              <w:left w:val="single" w:sz="4" w:space="0" w:color="auto"/>
              <w:bottom w:val="single" w:sz="4" w:space="0" w:color="auto"/>
              <w:right w:val="single" w:sz="4" w:space="0" w:color="auto"/>
            </w:tcBorders>
          </w:tcPr>
          <w:p w14:paraId="63C2931F" w14:textId="1EBF2F24" w:rsidR="00425D47" w:rsidRPr="00660147" w:rsidRDefault="00425D47" w:rsidP="00425D47">
            <w:pPr>
              <w:pStyle w:val="TAL"/>
            </w:pPr>
            <w:r w:rsidRPr="004A2E98">
              <w:t>boolean</w:t>
            </w:r>
          </w:p>
        </w:tc>
        <w:tc>
          <w:tcPr>
            <w:tcW w:w="474" w:type="dxa"/>
            <w:tcBorders>
              <w:top w:val="single" w:sz="4" w:space="0" w:color="auto"/>
              <w:left w:val="single" w:sz="4" w:space="0" w:color="auto"/>
              <w:bottom w:val="single" w:sz="4" w:space="0" w:color="auto"/>
              <w:right w:val="single" w:sz="4" w:space="0" w:color="auto"/>
            </w:tcBorders>
          </w:tcPr>
          <w:p w14:paraId="3A92E979" w14:textId="27804A6D" w:rsidR="00425D47" w:rsidRPr="00660147" w:rsidRDefault="00425D47" w:rsidP="00425D47">
            <w:pPr>
              <w:pStyle w:val="TAC"/>
            </w:pPr>
            <w:r w:rsidRPr="004A2E98">
              <w:rPr>
                <w:lang w:eastAsia="zh-CN"/>
              </w:rPr>
              <w:t>O</w:t>
            </w:r>
            <w:r w:rsidRPr="004A2E98">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1139F4C" w14:textId="7FB402F9" w:rsidR="00425D47" w:rsidRPr="00660147" w:rsidRDefault="00425D47" w:rsidP="00425D47">
            <w:pPr>
              <w:pStyle w:val="TAL"/>
            </w:pPr>
            <w:r w:rsidRPr="004A2E98">
              <w:rPr>
                <w:rFonts w:hint="eastAsia"/>
                <w:lang w:eastAsia="zh-CN" w:bidi="ar-IQ"/>
              </w:rPr>
              <w:t>0</w:t>
            </w:r>
            <w:r w:rsidRPr="004A2E98">
              <w:rPr>
                <w:lang w:eastAsia="zh-CN" w:bidi="ar-IQ"/>
              </w:rPr>
              <w:t>..</w:t>
            </w:r>
            <w:r w:rsidRPr="004A2E98">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8D3065E" w14:textId="37E30052" w:rsidR="00425D47" w:rsidRPr="00660147" w:rsidRDefault="00425D47" w:rsidP="00425D47">
            <w:pPr>
              <w:pStyle w:val="TAL"/>
            </w:pPr>
            <w:r w:rsidRPr="004A2E98">
              <w:rPr>
                <w:rFonts w:hint="eastAsia"/>
                <w:lang w:eastAsia="zh-CN"/>
              </w:rPr>
              <w:t>T</w:t>
            </w:r>
            <w:r w:rsidRPr="004A2E98">
              <w:rPr>
                <w:lang w:eastAsia="zh-CN"/>
              </w:rPr>
              <w:t>his field holds the indicator whether the</w:t>
            </w:r>
            <w:r w:rsidRPr="004A2E98">
              <w:t xml:space="preserve"> </w:t>
            </w:r>
            <w:r w:rsidRPr="004A2E98">
              <w:rPr>
                <w:lang w:eastAsia="zh-CN"/>
              </w:rPr>
              <w:t xml:space="preserve">Satellite Access is used during the PDU session. </w:t>
            </w:r>
            <w:r w:rsidRPr="004A2E98">
              <w:rPr>
                <w:rFonts w:hint="eastAsia"/>
                <w:lang w:eastAsia="zh-CN"/>
              </w:rPr>
              <w:t>T</w:t>
            </w:r>
            <w:r w:rsidRPr="004A2E98">
              <w:rPr>
                <w:lang w:eastAsia="zh-CN"/>
              </w:rPr>
              <w:t>he default value is false</w:t>
            </w:r>
            <w:r w:rsidRPr="004A2E98">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32A8233C" w14:textId="1A9018FE" w:rsidR="00425D47" w:rsidRPr="00660147" w:rsidRDefault="00425D47" w:rsidP="00425D47">
            <w:pPr>
              <w:pStyle w:val="TAL"/>
            </w:pPr>
            <w:r w:rsidRPr="004A2E98">
              <w:rPr>
                <w:rFonts w:hint="eastAsia"/>
                <w:lang w:eastAsia="zh-CN"/>
              </w:rPr>
              <w:t>SatelliteAccess</w:t>
            </w:r>
          </w:p>
        </w:tc>
      </w:tr>
      <w:tr w:rsidR="00425D47" w:rsidRPr="00BD6F46" w14:paraId="1FCCE7E2"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EE56291" w14:textId="251B7B87" w:rsidR="00425D47" w:rsidRPr="00660147" w:rsidRDefault="00425D47" w:rsidP="00425D47">
            <w:pPr>
              <w:pStyle w:val="TAL"/>
            </w:pPr>
            <w:r w:rsidRPr="004A2E98">
              <w:t>satellite</w:t>
            </w:r>
            <w:r w:rsidRPr="004A2E98">
              <w:rPr>
                <w:rFonts w:hint="eastAsia"/>
                <w:lang w:eastAsia="zh-CN"/>
              </w:rPr>
              <w:t>B</w:t>
            </w:r>
            <w:r w:rsidRPr="004A2E98">
              <w:t>ackhaul</w:t>
            </w:r>
            <w:r w:rsidRPr="004A2E98">
              <w:rPr>
                <w:rFonts w:hint="eastAsia"/>
                <w:lang w:eastAsia="zh-CN"/>
              </w:rPr>
              <w:t>I</w:t>
            </w:r>
            <w:r w:rsidRPr="004A2E98">
              <w:t>nformation</w:t>
            </w:r>
          </w:p>
        </w:tc>
        <w:tc>
          <w:tcPr>
            <w:tcW w:w="1794" w:type="dxa"/>
            <w:tcBorders>
              <w:top w:val="single" w:sz="4" w:space="0" w:color="auto"/>
              <w:left w:val="single" w:sz="4" w:space="0" w:color="auto"/>
              <w:bottom w:val="single" w:sz="4" w:space="0" w:color="auto"/>
              <w:right w:val="single" w:sz="4" w:space="0" w:color="auto"/>
            </w:tcBorders>
          </w:tcPr>
          <w:p w14:paraId="71033DA6" w14:textId="2A5EA6D0" w:rsidR="00425D47" w:rsidRPr="00660147" w:rsidRDefault="00425D47" w:rsidP="00425D47">
            <w:pPr>
              <w:pStyle w:val="TAL"/>
            </w:pPr>
            <w:r w:rsidRPr="004A2E98">
              <w:rPr>
                <w:rFonts w:hint="eastAsia"/>
                <w:lang w:eastAsia="zh-CN"/>
              </w:rPr>
              <w:t>S</w:t>
            </w:r>
            <w:r w:rsidRPr="004A2E98">
              <w:t>atelliteBackhaulInformation</w:t>
            </w:r>
          </w:p>
        </w:tc>
        <w:tc>
          <w:tcPr>
            <w:tcW w:w="474" w:type="dxa"/>
            <w:tcBorders>
              <w:top w:val="single" w:sz="4" w:space="0" w:color="auto"/>
              <w:left w:val="single" w:sz="4" w:space="0" w:color="auto"/>
              <w:bottom w:val="single" w:sz="4" w:space="0" w:color="auto"/>
              <w:right w:val="single" w:sz="4" w:space="0" w:color="auto"/>
            </w:tcBorders>
          </w:tcPr>
          <w:p w14:paraId="2460F594" w14:textId="0C3238F5" w:rsidR="00425D47" w:rsidRPr="00660147" w:rsidRDefault="00425D47" w:rsidP="00425D47">
            <w:pPr>
              <w:pStyle w:val="TAC"/>
            </w:pPr>
            <w:r w:rsidRPr="004A2E98">
              <w:rPr>
                <w:lang w:eastAsia="zh-CN"/>
              </w:rPr>
              <w:t>O</w:t>
            </w:r>
            <w:r w:rsidRPr="004A2E98">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B9F460" w14:textId="7DBFB5BD" w:rsidR="00425D47" w:rsidRPr="00660147" w:rsidRDefault="00425D47" w:rsidP="00425D47">
            <w:pPr>
              <w:pStyle w:val="TAL"/>
            </w:pPr>
            <w:r w:rsidRPr="004A2E98">
              <w:rPr>
                <w:rFonts w:hint="eastAsia"/>
                <w:lang w:eastAsia="zh-CN" w:bidi="ar-IQ"/>
              </w:rPr>
              <w:t>0</w:t>
            </w:r>
            <w:r w:rsidRPr="004A2E98">
              <w:rPr>
                <w:lang w:eastAsia="zh-CN" w:bidi="ar-IQ"/>
              </w:rPr>
              <w:t>..</w:t>
            </w:r>
            <w:r w:rsidRPr="004A2E98">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E0D6E7" w14:textId="3EAC1057" w:rsidR="00425D47" w:rsidRPr="00660147" w:rsidRDefault="00425D47" w:rsidP="00425D47">
            <w:pPr>
              <w:pStyle w:val="TAL"/>
            </w:pPr>
            <w:r w:rsidRPr="004A2E98">
              <w:rPr>
                <w:lang w:eastAsia="zh-CN"/>
              </w:rPr>
              <w:t xml:space="preserve">Satellite backhaul Information, if present, </w:t>
            </w:r>
            <w:r w:rsidRPr="004A2E98">
              <w:rPr>
                <w:rFonts w:hint="eastAsia"/>
                <w:lang w:eastAsia="zh-CN"/>
              </w:rPr>
              <w:t xml:space="preserve">the </w:t>
            </w:r>
            <w:r w:rsidRPr="004A2E98">
              <w:rPr>
                <w:lang w:eastAsia="zh-CN"/>
              </w:rPr>
              <w:t>Satellite backhaul is used.</w:t>
            </w:r>
          </w:p>
        </w:tc>
        <w:tc>
          <w:tcPr>
            <w:tcW w:w="1843" w:type="dxa"/>
            <w:tcBorders>
              <w:top w:val="single" w:sz="4" w:space="0" w:color="auto"/>
              <w:left w:val="single" w:sz="4" w:space="0" w:color="auto"/>
              <w:bottom w:val="single" w:sz="4" w:space="0" w:color="auto"/>
              <w:right w:val="single" w:sz="4" w:space="0" w:color="auto"/>
            </w:tcBorders>
          </w:tcPr>
          <w:p w14:paraId="4AA10F18" w14:textId="69FBBD08" w:rsidR="00425D47" w:rsidRPr="00660147" w:rsidRDefault="00425D47" w:rsidP="00425D47">
            <w:pPr>
              <w:pStyle w:val="TAL"/>
            </w:pPr>
            <w:r w:rsidRPr="004A2E98">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744" w:name="_CR6_1_6_2_2_9"/>
      <w:bookmarkStart w:id="745" w:name="_Toc20227306"/>
      <w:bookmarkStart w:id="746" w:name="_Toc27749538"/>
      <w:bookmarkStart w:id="747" w:name="_Toc28709465"/>
      <w:bookmarkStart w:id="748" w:name="_Toc44671084"/>
      <w:bookmarkStart w:id="749" w:name="_Toc51918992"/>
      <w:bookmarkStart w:id="750" w:name="_Toc193452645"/>
      <w:bookmarkEnd w:id="74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745"/>
      <w:bookmarkEnd w:id="746"/>
      <w:bookmarkEnd w:id="747"/>
      <w:bookmarkEnd w:id="748"/>
      <w:bookmarkEnd w:id="749"/>
      <w:bookmarkEnd w:id="750"/>
    </w:p>
    <w:p w14:paraId="5505B426" w14:textId="77777777" w:rsidR="005A22E1" w:rsidRPr="00BD6F46" w:rsidRDefault="005A22E1" w:rsidP="005A22E1">
      <w:pPr>
        <w:pStyle w:val="TH"/>
      </w:pPr>
      <w:bookmarkStart w:id="751" w:name="_CRTable6_1_6_2_2_91"/>
      <w:r w:rsidRPr="00BD6F46">
        <w:t>Table</w:t>
      </w:r>
      <w:r w:rsidR="002C6BA0" w:rsidRPr="00BD6F46">
        <w:t> </w:t>
      </w:r>
      <w:bookmarkEnd w:id="751"/>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752" w:name="_CR6_1_6_2_2_10"/>
      <w:bookmarkStart w:id="753" w:name="_Toc20227307"/>
      <w:bookmarkStart w:id="754" w:name="_Toc27749539"/>
      <w:bookmarkStart w:id="755" w:name="_Toc28709466"/>
      <w:bookmarkStart w:id="756" w:name="_Toc44671085"/>
      <w:bookmarkStart w:id="757" w:name="_Toc51918993"/>
      <w:bookmarkStart w:id="758" w:name="_Toc193452646"/>
      <w:bookmarkEnd w:id="7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753"/>
      <w:bookmarkEnd w:id="754"/>
      <w:bookmarkEnd w:id="755"/>
      <w:bookmarkEnd w:id="756"/>
      <w:bookmarkEnd w:id="757"/>
      <w:bookmarkEnd w:id="758"/>
    </w:p>
    <w:p w14:paraId="5C30B119" w14:textId="77777777" w:rsidR="005A22E1" w:rsidRPr="00BD6F46" w:rsidRDefault="005A22E1" w:rsidP="005A22E1">
      <w:pPr>
        <w:pStyle w:val="TH"/>
      </w:pPr>
      <w:bookmarkStart w:id="759" w:name="_CRTable6_1_6_2_2_101"/>
      <w:r w:rsidRPr="00BD6F46">
        <w:t>Table </w:t>
      </w:r>
      <w:bookmarkEnd w:id="759"/>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760" w:name="_CR6_1_6_2_2_11"/>
      <w:bookmarkStart w:id="761" w:name="_Toc20227308"/>
      <w:bookmarkStart w:id="762" w:name="_Toc27749540"/>
      <w:bookmarkStart w:id="763" w:name="_Toc28709467"/>
      <w:bookmarkStart w:id="764" w:name="_Toc44671086"/>
      <w:bookmarkStart w:id="765" w:name="_Toc51918994"/>
      <w:bookmarkStart w:id="766" w:name="_Toc193452647"/>
      <w:bookmarkEnd w:id="7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761"/>
      <w:bookmarkEnd w:id="762"/>
      <w:bookmarkEnd w:id="763"/>
      <w:bookmarkEnd w:id="764"/>
      <w:bookmarkEnd w:id="765"/>
      <w:bookmarkEnd w:id="766"/>
    </w:p>
    <w:p w14:paraId="04E1DF46" w14:textId="77777777" w:rsidR="005A22E1" w:rsidRPr="00BD6F46" w:rsidRDefault="005A22E1" w:rsidP="005A22E1">
      <w:pPr>
        <w:pStyle w:val="TH"/>
      </w:pPr>
      <w:bookmarkStart w:id="767" w:name="_CRTable6_1_6_2_2_111"/>
      <w:r w:rsidRPr="00BD6F46">
        <w:t>Table </w:t>
      </w:r>
      <w:bookmarkEnd w:id="767"/>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768" w:name="_CR6_1_6_2_2_12"/>
      <w:bookmarkStart w:id="769" w:name="_Toc20227309"/>
      <w:bookmarkStart w:id="770" w:name="_Toc27749541"/>
      <w:bookmarkStart w:id="771" w:name="_Toc28709468"/>
      <w:bookmarkStart w:id="772" w:name="_Toc44671087"/>
      <w:bookmarkStart w:id="773" w:name="_Toc51918995"/>
      <w:bookmarkStart w:id="774" w:name="_Toc193452648"/>
      <w:bookmarkEnd w:id="76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769"/>
      <w:bookmarkEnd w:id="770"/>
      <w:bookmarkEnd w:id="771"/>
      <w:bookmarkEnd w:id="772"/>
      <w:bookmarkEnd w:id="773"/>
      <w:bookmarkEnd w:id="774"/>
    </w:p>
    <w:p w14:paraId="3742D205" w14:textId="77777777" w:rsidR="005A22E1" w:rsidRPr="00BD6F46" w:rsidRDefault="005A22E1" w:rsidP="005A22E1">
      <w:pPr>
        <w:pStyle w:val="TH"/>
      </w:pPr>
      <w:bookmarkStart w:id="775" w:name="_CRTable6_1_6_2_2_121"/>
      <w:r w:rsidRPr="00BD6F46">
        <w:t>Table </w:t>
      </w:r>
      <w:bookmarkEnd w:id="775"/>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776" w:name="_CR6_1_6_2_2_13"/>
      <w:bookmarkStart w:id="777" w:name="_Toc20227310"/>
      <w:bookmarkStart w:id="778" w:name="_Toc27749542"/>
      <w:bookmarkStart w:id="779" w:name="_Toc28709469"/>
      <w:bookmarkStart w:id="780" w:name="_Toc44671088"/>
      <w:bookmarkStart w:id="781" w:name="_Toc51918996"/>
      <w:bookmarkStart w:id="782" w:name="_Toc193452649"/>
      <w:bookmarkEnd w:id="7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777"/>
      <w:bookmarkEnd w:id="778"/>
      <w:bookmarkEnd w:id="779"/>
      <w:bookmarkEnd w:id="780"/>
      <w:bookmarkEnd w:id="781"/>
      <w:bookmarkEnd w:id="782"/>
    </w:p>
    <w:p w14:paraId="78C8F8AA" w14:textId="77777777" w:rsidR="00427800" w:rsidRPr="00BD6F46" w:rsidRDefault="00427800" w:rsidP="00427800">
      <w:pPr>
        <w:pStyle w:val="TH"/>
      </w:pPr>
      <w:bookmarkStart w:id="783" w:name="_CRTable6_1_6_2_1_131"/>
      <w:r w:rsidRPr="00BD6F46">
        <w:t>Table </w:t>
      </w:r>
      <w:bookmarkEnd w:id="7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784" w:name="_CR6_1_6_2_2_14"/>
      <w:bookmarkStart w:id="785" w:name="_Toc20227311"/>
      <w:bookmarkStart w:id="786" w:name="_Toc27749543"/>
      <w:bookmarkStart w:id="787" w:name="_Toc28709470"/>
      <w:bookmarkStart w:id="788" w:name="_Toc44671089"/>
      <w:bookmarkStart w:id="789" w:name="_Toc51918997"/>
      <w:bookmarkStart w:id="790" w:name="_Toc193452650"/>
      <w:bookmarkEnd w:id="7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785"/>
      <w:bookmarkEnd w:id="786"/>
      <w:bookmarkEnd w:id="787"/>
      <w:bookmarkEnd w:id="788"/>
      <w:bookmarkEnd w:id="789"/>
      <w:bookmarkEnd w:id="790"/>
    </w:p>
    <w:p w14:paraId="0ACD8A58" w14:textId="77777777" w:rsidR="00427800" w:rsidRPr="00BD6F46" w:rsidRDefault="00427800" w:rsidP="00427800">
      <w:pPr>
        <w:pStyle w:val="TH"/>
      </w:pPr>
      <w:bookmarkStart w:id="791" w:name="_CRTable6_1_6_2_1_141"/>
      <w:r w:rsidRPr="00BD6F46">
        <w:t>Table </w:t>
      </w:r>
      <w:bookmarkEnd w:id="79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792" w:name="_CR6_1_6_2_2_15"/>
      <w:bookmarkStart w:id="793" w:name="_Toc20227312"/>
      <w:bookmarkStart w:id="794" w:name="_Toc27749544"/>
      <w:bookmarkStart w:id="795" w:name="_Toc28709471"/>
      <w:bookmarkStart w:id="796" w:name="_Toc44671090"/>
      <w:bookmarkStart w:id="797" w:name="_Toc51918998"/>
      <w:bookmarkStart w:id="798" w:name="_Toc193452651"/>
      <w:bookmarkEnd w:id="79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793"/>
      <w:bookmarkEnd w:id="794"/>
      <w:bookmarkEnd w:id="795"/>
      <w:bookmarkEnd w:id="796"/>
      <w:bookmarkEnd w:id="797"/>
      <w:bookmarkEnd w:id="798"/>
    </w:p>
    <w:p w14:paraId="0FF0BBE0" w14:textId="77777777" w:rsidR="00427800" w:rsidRPr="00BD6F46" w:rsidRDefault="00427800" w:rsidP="00427800">
      <w:pPr>
        <w:pStyle w:val="TH"/>
      </w:pPr>
      <w:bookmarkStart w:id="799" w:name="_CRTable6_1_6_2_1_151"/>
      <w:r w:rsidRPr="00BD6F46">
        <w:t>Table </w:t>
      </w:r>
      <w:bookmarkEnd w:id="79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800" w:name="_CR6_1_6_2_2_16"/>
      <w:bookmarkStart w:id="801" w:name="_Toc20227313"/>
      <w:bookmarkStart w:id="802" w:name="_Toc27749545"/>
      <w:bookmarkStart w:id="803" w:name="_Toc28709472"/>
      <w:bookmarkStart w:id="804" w:name="_Toc44671091"/>
      <w:bookmarkStart w:id="805" w:name="_Toc51918999"/>
      <w:bookmarkStart w:id="806" w:name="_Toc193452652"/>
      <w:bookmarkEnd w:id="80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801"/>
      <w:bookmarkEnd w:id="802"/>
      <w:bookmarkEnd w:id="803"/>
      <w:bookmarkEnd w:id="804"/>
      <w:bookmarkEnd w:id="805"/>
      <w:bookmarkEnd w:id="806"/>
    </w:p>
    <w:p w14:paraId="256713F9" w14:textId="77777777" w:rsidR="00427800" w:rsidRPr="00BD6F46" w:rsidRDefault="00427800" w:rsidP="00427800">
      <w:pPr>
        <w:pStyle w:val="TH"/>
      </w:pPr>
      <w:bookmarkStart w:id="807" w:name="_CRTable6_1_6_2_1_161"/>
      <w:r w:rsidRPr="00BD6F46">
        <w:t>Table </w:t>
      </w:r>
      <w:bookmarkEnd w:id="8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808" w:name="_CR6_1_6_2_2_17"/>
      <w:bookmarkStart w:id="809" w:name="_Toc20227314"/>
      <w:bookmarkStart w:id="810" w:name="_Toc27749546"/>
      <w:bookmarkStart w:id="811" w:name="_Toc28709473"/>
      <w:bookmarkStart w:id="812" w:name="_Toc44671092"/>
      <w:bookmarkStart w:id="813" w:name="_Toc51919000"/>
      <w:bookmarkStart w:id="814" w:name="_Toc193452653"/>
      <w:bookmarkEnd w:id="80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809"/>
      <w:bookmarkEnd w:id="810"/>
      <w:bookmarkEnd w:id="811"/>
      <w:bookmarkEnd w:id="812"/>
      <w:bookmarkEnd w:id="813"/>
      <w:bookmarkEnd w:id="814"/>
    </w:p>
    <w:p w14:paraId="2CE3F062" w14:textId="77777777" w:rsidR="00194934" w:rsidRPr="00BD6F46" w:rsidRDefault="00194934" w:rsidP="00194934">
      <w:pPr>
        <w:pStyle w:val="TH"/>
      </w:pPr>
      <w:bookmarkStart w:id="815" w:name="_CRTable6_1_6_2_2_171"/>
      <w:r>
        <w:t xml:space="preserve">Table </w:t>
      </w:r>
      <w:bookmarkEnd w:id="8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816" w:name="_Hlk530095694"/>
            <w:r>
              <w:t>qosFlowsUsage Reports</w:t>
            </w:r>
            <w:bookmarkEnd w:id="816"/>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817" w:name="_CR6_1_6_2_2_18"/>
      <w:bookmarkStart w:id="818" w:name="_Toc20227315"/>
      <w:bookmarkStart w:id="819" w:name="_Toc27749547"/>
      <w:bookmarkStart w:id="820" w:name="_Toc28709474"/>
      <w:bookmarkStart w:id="821" w:name="_Toc44671093"/>
      <w:bookmarkStart w:id="822" w:name="_Toc51919001"/>
      <w:bookmarkStart w:id="823" w:name="_Toc193452654"/>
      <w:bookmarkEnd w:id="81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818"/>
      <w:bookmarkEnd w:id="819"/>
      <w:bookmarkEnd w:id="820"/>
      <w:bookmarkEnd w:id="821"/>
      <w:bookmarkEnd w:id="822"/>
      <w:bookmarkEnd w:id="823"/>
    </w:p>
    <w:p w14:paraId="4E80E530" w14:textId="77777777" w:rsidR="00194934" w:rsidRPr="00BD6F46" w:rsidRDefault="00194934" w:rsidP="00194934">
      <w:pPr>
        <w:pStyle w:val="TH"/>
      </w:pPr>
      <w:bookmarkStart w:id="824" w:name="_CRTable6_1_6_2_2_181"/>
      <w:r w:rsidRPr="00BD6F46">
        <w:t>Table </w:t>
      </w:r>
      <w:bookmarkEnd w:id="8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825" w:name="_CR6_1_6_2_2_19"/>
      <w:bookmarkStart w:id="826" w:name="_Toc51919002"/>
      <w:bookmarkStart w:id="827" w:name="_Toc193452655"/>
      <w:bookmarkEnd w:id="8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826"/>
      <w:bookmarkEnd w:id="827"/>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828" w:name="_CR6_1_6_2_2_20"/>
      <w:bookmarkStart w:id="829" w:name="_Toc193452656"/>
      <w:bookmarkEnd w:id="828"/>
      <w:r>
        <w:rPr>
          <w:lang w:eastAsia="zh-CN"/>
        </w:rPr>
        <w:t>6.1.6.2.2.20</w:t>
      </w:r>
      <w:r>
        <w:rPr>
          <w:lang w:eastAsia="zh-CN"/>
        </w:rPr>
        <w:tab/>
        <w:t xml:space="preserve">Type </w:t>
      </w:r>
      <w:r>
        <w:t>E</w:t>
      </w:r>
      <w:r>
        <w:rPr>
          <w:color w:val="000000"/>
        </w:rPr>
        <w:t>nhancedDiagnostics5G</w:t>
      </w:r>
      <w:bookmarkEnd w:id="829"/>
    </w:p>
    <w:p w14:paraId="7199A4D3" w14:textId="77777777" w:rsidR="00EA7A4E" w:rsidRDefault="00EA7A4E" w:rsidP="00EA7A4E">
      <w:pPr>
        <w:pStyle w:val="TH"/>
      </w:pPr>
      <w:bookmarkStart w:id="830" w:name="_CRTable6_1_6_2_2_191"/>
      <w:r>
        <w:t>Table </w:t>
      </w:r>
      <w:bookmarkEnd w:id="830"/>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831" w:name="_CR6_1_6_2_2_21"/>
      <w:bookmarkStart w:id="832" w:name="_Toc193452657"/>
      <w:bookmarkEnd w:id="831"/>
      <w:r>
        <w:rPr>
          <w:lang w:eastAsia="zh-CN"/>
        </w:rPr>
        <w:lastRenderedPageBreak/>
        <w:t>6.1.6.2.2.21</w:t>
      </w:r>
      <w:r>
        <w:rPr>
          <w:lang w:eastAsia="zh-CN"/>
        </w:rPr>
        <w:tab/>
        <w:t xml:space="preserve">Type </w:t>
      </w:r>
      <w:r>
        <w:t>QosMonitoring</w:t>
      </w:r>
      <w:r w:rsidRPr="0001668B">
        <w:rPr>
          <w:rFonts w:cs="Courier New"/>
          <w:szCs w:val="16"/>
        </w:rPr>
        <w:t>Report</w:t>
      </w:r>
      <w:bookmarkEnd w:id="832"/>
    </w:p>
    <w:p w14:paraId="4D9F8519" w14:textId="77777777" w:rsidR="007F2996" w:rsidRDefault="007F2996" w:rsidP="007F2996">
      <w:pPr>
        <w:pStyle w:val="TH"/>
      </w:pPr>
      <w:bookmarkStart w:id="833" w:name="_CRTable6_1_6_2_2_211"/>
      <w:r>
        <w:t>Table </w:t>
      </w:r>
      <w:bookmarkEnd w:id="833"/>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834" w:name="_CR6_1_6_2_2_22"/>
      <w:bookmarkStart w:id="835" w:name="_Toc193452658"/>
      <w:bookmarkEnd w:id="834"/>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835"/>
    </w:p>
    <w:p w14:paraId="34E4A66A" w14:textId="77777777" w:rsidR="00B8560A" w:rsidRPr="00B8560A" w:rsidRDefault="00B8560A" w:rsidP="00B8560A">
      <w:pPr>
        <w:pStyle w:val="TH"/>
        <w:rPr>
          <w:rFonts w:eastAsia="Times New Roman"/>
        </w:rPr>
      </w:pPr>
      <w:bookmarkStart w:id="836" w:name="_CRTable6_1_6_2_2_221"/>
      <w:r>
        <w:t xml:space="preserve">Table </w:t>
      </w:r>
      <w:bookmarkEnd w:id="836"/>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837" w:name="_CR6_1_6_2_2_23"/>
      <w:bookmarkStart w:id="838" w:name="_Toc193452659"/>
      <w:bookmarkEnd w:id="837"/>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838"/>
    </w:p>
    <w:p w14:paraId="41EEB771" w14:textId="77777777" w:rsidR="00A3089D" w:rsidRPr="00B8560A" w:rsidRDefault="00A3089D" w:rsidP="00A3089D">
      <w:pPr>
        <w:pStyle w:val="TH"/>
      </w:pPr>
      <w:bookmarkStart w:id="839" w:name="_CRTable6_1_6_2_2_231"/>
      <w:r>
        <w:t xml:space="preserve">Table </w:t>
      </w:r>
      <w:bookmarkEnd w:id="839"/>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840" w:name="_CR6_1_6_2_2_24"/>
      <w:bookmarkStart w:id="841" w:name="_Toc193452660"/>
      <w:bookmarkEnd w:id="840"/>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841"/>
    </w:p>
    <w:p w14:paraId="5132CABF" w14:textId="77777777" w:rsidR="00CA4572" w:rsidRPr="00B8560A" w:rsidRDefault="00CA4572" w:rsidP="00CA4572">
      <w:pPr>
        <w:pStyle w:val="TH"/>
        <w:rPr>
          <w:rFonts w:eastAsia="Times New Roman"/>
        </w:rPr>
      </w:pPr>
      <w:bookmarkStart w:id="842" w:name="_CRTable6_1_6_2_2_241"/>
      <w:r>
        <w:t xml:space="preserve">Table </w:t>
      </w:r>
      <w:bookmarkEnd w:id="842"/>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843" w:name="_CR6_1_6_2_2_25"/>
      <w:bookmarkStart w:id="844" w:name="_Toc138318165"/>
      <w:bookmarkStart w:id="845" w:name="_Toc193452661"/>
      <w:bookmarkEnd w:id="843"/>
      <w:r w:rsidRPr="00B8560A">
        <w:rPr>
          <w:rFonts w:eastAsia="Times New Roman"/>
          <w:lang w:eastAsia="zh-CN"/>
        </w:rPr>
        <w:lastRenderedPageBreak/>
        <w:t>6.1.6.2.2.</w:t>
      </w:r>
      <w:r w:rsidR="007051D1">
        <w:rPr>
          <w:rFonts w:eastAsia="Times New Roman"/>
          <w:lang w:eastAsia="zh-CN"/>
        </w:rPr>
        <w:t>25</w:t>
      </w:r>
      <w:r w:rsidRPr="00B8560A">
        <w:rPr>
          <w:rFonts w:eastAsia="Times New Roman"/>
          <w:lang w:eastAsia="zh-CN"/>
        </w:rPr>
        <w:tab/>
        <w:t xml:space="preserve">Type </w:t>
      </w:r>
      <w:bookmarkEnd w:id="844"/>
      <w:r>
        <w:rPr>
          <w:kern w:val="2"/>
          <w:szCs w:val="22"/>
          <w:lang w:val="en-US"/>
        </w:rPr>
        <w:t>5GSBridgeInformation</w:t>
      </w:r>
      <w:bookmarkEnd w:id="845"/>
    </w:p>
    <w:p w14:paraId="31077EC2" w14:textId="77777777" w:rsidR="00E54FB0" w:rsidRPr="00B8560A" w:rsidRDefault="00E54FB0" w:rsidP="00E54FB0">
      <w:pPr>
        <w:pStyle w:val="TH"/>
        <w:rPr>
          <w:rFonts w:eastAsia="Times New Roman"/>
        </w:rPr>
      </w:pPr>
      <w:bookmarkStart w:id="846" w:name="_CRTable6_1_6_2_2_251"/>
      <w:r>
        <w:t xml:space="preserve">Table </w:t>
      </w:r>
      <w:bookmarkEnd w:id="846"/>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847" w:name="_CR6_1_6_2_2_26"/>
      <w:bookmarkStart w:id="848" w:name="_Toc193452662"/>
      <w:bookmarkEnd w:id="847"/>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848"/>
    </w:p>
    <w:p w14:paraId="23FC95F2" w14:textId="77777777" w:rsidR="00C97037" w:rsidRPr="00B8560A" w:rsidRDefault="00C97037" w:rsidP="00C97037">
      <w:pPr>
        <w:pStyle w:val="TH"/>
      </w:pPr>
      <w:bookmarkStart w:id="849" w:name="_CRTable6_1_6_2_2_261"/>
      <w:r>
        <w:t xml:space="preserve">Table </w:t>
      </w:r>
      <w:bookmarkEnd w:id="849"/>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r>
              <w:rPr>
                <w:rFonts w:hint="eastAsia"/>
                <w:lang w:eastAsia="zh-CN"/>
              </w:rPr>
              <w:t>S</w:t>
            </w:r>
            <w:r w:rsidRPr="00C820AC">
              <w:rPr>
                <w:lang w:eastAsia="zh-CN"/>
              </w:rPr>
              <w:t>atelliteBackhaul</w:t>
            </w:r>
            <w:r w:rsidRPr="00BF7B38">
              <w:t>Category</w:t>
            </w:r>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850" w:name="_CR6_1_6_2_3"/>
      <w:bookmarkStart w:id="851" w:name="_Toc20227316"/>
      <w:bookmarkStart w:id="852" w:name="_Toc27749548"/>
      <w:bookmarkStart w:id="853" w:name="_Toc28709475"/>
      <w:bookmarkStart w:id="854" w:name="_Toc44671094"/>
      <w:bookmarkStart w:id="855" w:name="_Toc51919003"/>
      <w:bookmarkStart w:id="856" w:name="_Toc193452663"/>
      <w:bookmarkEnd w:id="8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851"/>
      <w:bookmarkEnd w:id="852"/>
      <w:bookmarkEnd w:id="853"/>
      <w:bookmarkEnd w:id="854"/>
      <w:bookmarkEnd w:id="855"/>
      <w:bookmarkEnd w:id="856"/>
    </w:p>
    <w:p w14:paraId="10EA24E9" w14:textId="77777777" w:rsidR="00F0122B" w:rsidRPr="00A87ADE" w:rsidRDefault="00F0122B" w:rsidP="00F0122B">
      <w:pPr>
        <w:pStyle w:val="Heading6"/>
        <w:rPr>
          <w:lang w:eastAsia="zh-CN"/>
        </w:rPr>
      </w:pPr>
      <w:bookmarkStart w:id="857" w:name="_CR6_1_6_2_3_1"/>
      <w:bookmarkStart w:id="858" w:name="_Toc20227317"/>
      <w:bookmarkStart w:id="859" w:name="_Toc27749549"/>
      <w:bookmarkStart w:id="860" w:name="_Toc28709476"/>
      <w:bookmarkStart w:id="861" w:name="_Toc44671095"/>
      <w:bookmarkStart w:id="862" w:name="_Toc51919004"/>
      <w:bookmarkStart w:id="863" w:name="_Hlk4596145"/>
      <w:bookmarkStart w:id="864" w:name="_Toc193452664"/>
      <w:bookmarkEnd w:id="85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858"/>
      <w:bookmarkEnd w:id="859"/>
      <w:bookmarkEnd w:id="860"/>
      <w:bookmarkEnd w:id="861"/>
      <w:bookmarkEnd w:id="862"/>
      <w:bookmarkEnd w:id="864"/>
    </w:p>
    <w:p w14:paraId="0196BD37" w14:textId="77777777" w:rsidR="00F0122B" w:rsidRPr="00A87ADE" w:rsidRDefault="00F0122B" w:rsidP="00F0122B">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rFonts w:hint="eastAsia"/>
          <w:lang w:eastAsia="zh-CN"/>
        </w:rPr>
        <w:t>.1</w:t>
      </w:r>
      <w:r w:rsidRPr="00A87ADE">
        <w:t xml:space="preserve"> </w:t>
      </w:r>
      <w:r w:rsidRPr="00A87ADE">
        <w:rPr>
          <w:lang w:eastAsia="zh-CN"/>
        </w:rPr>
        <w:t>for SMS charging described in 3GPP TS 32.274[</w:t>
      </w:r>
      <w:r w:rsidR="00661671">
        <w:rPr>
          <w:lang w:eastAsia="zh-CN"/>
        </w:rPr>
        <w:t>28</w:t>
      </w:r>
      <w:r w:rsidRPr="00A87ADE">
        <w:rPr>
          <w:lang w:eastAsia="zh-CN"/>
        </w:rPr>
        <w:t>]</w:t>
      </w:r>
      <w:r w:rsidRPr="00A87ADE">
        <w:t>.</w:t>
      </w:r>
    </w:p>
    <w:p w14:paraId="0EE58DCC" w14:textId="77777777" w:rsidR="00F0122B" w:rsidRPr="00A87ADE" w:rsidRDefault="00F0122B" w:rsidP="00F0122B">
      <w:pPr>
        <w:pStyle w:val="TH"/>
      </w:pPr>
      <w:bookmarkStart w:id="865" w:name="_CRTable6_1_6_2_3_11"/>
      <w:bookmarkEnd w:id="863"/>
      <w:r w:rsidRPr="00A87ADE">
        <w:t>Table </w:t>
      </w:r>
      <w:bookmarkEnd w:id="86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866" w:name="_CR6_1_6_2_3_2"/>
      <w:bookmarkStart w:id="867" w:name="_Hlk59019922"/>
      <w:bookmarkStart w:id="868" w:name="_Toc20227318"/>
      <w:bookmarkStart w:id="869" w:name="_Toc27749550"/>
      <w:bookmarkStart w:id="870" w:name="_Toc28709477"/>
      <w:bookmarkStart w:id="871" w:name="_Toc44671096"/>
      <w:bookmarkStart w:id="872" w:name="_Toc51919005"/>
      <w:bookmarkStart w:id="873" w:name="_Toc193452665"/>
      <w:bookmarkEnd w:id="866"/>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867"/>
      <w:r w:rsidRPr="00A87ADE">
        <w:rPr>
          <w:lang w:eastAsia="zh-CN"/>
        </w:rPr>
        <w:tab/>
        <w:t>Type SMS</w:t>
      </w:r>
      <w:r w:rsidRPr="00A87ADE">
        <w:rPr>
          <w:rFonts w:hint="eastAsia"/>
          <w:lang w:eastAsia="zh-CN"/>
        </w:rPr>
        <w:t>ChargingInformation</w:t>
      </w:r>
      <w:bookmarkEnd w:id="868"/>
      <w:bookmarkEnd w:id="869"/>
      <w:bookmarkEnd w:id="870"/>
      <w:bookmarkEnd w:id="871"/>
      <w:bookmarkEnd w:id="872"/>
      <w:bookmarkEnd w:id="873"/>
    </w:p>
    <w:p w14:paraId="7E685966" w14:textId="77777777" w:rsidR="00F0122B" w:rsidRPr="00A87ADE" w:rsidRDefault="00F0122B" w:rsidP="00F0122B">
      <w:pPr>
        <w:pStyle w:val="TH"/>
      </w:pPr>
      <w:bookmarkStart w:id="874" w:name="_CRTable6_1_6_2_2_32"/>
      <w:r w:rsidRPr="00A87ADE">
        <w:t>Table </w:t>
      </w:r>
      <w:bookmarkEnd w:id="874"/>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875" w:name="_Hlk529263760"/>
            <w:r w:rsidRPr="00A234B0">
              <w:t xml:space="preserve">recipientInfo </w:t>
            </w:r>
            <w:bookmarkEnd w:id="875"/>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5D004E7D" w14:textId="0CEF8C9B" w:rsidR="00F0122B" w:rsidRPr="00A87ADE" w:rsidRDefault="00966F06" w:rsidP="00DB3661">
            <w:pPr>
              <w:pStyle w:val="TAL"/>
              <w:rPr>
                <w:rFonts w:cs="Arial"/>
                <w:szCs w:val="18"/>
              </w:rPr>
            </w:pPr>
            <w:r w:rsidRPr="001F692B">
              <w:t>Pei</w:t>
            </w:r>
            <w:r w:rsidRPr="001F692B" w:rsidDel="001F692B">
              <w:t xml:space="preserve"> </w:t>
            </w: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5CF1DF23" w:rsidR="00F0122B" w:rsidRPr="00A87ADE" w:rsidRDefault="00966F06" w:rsidP="00DB3661">
            <w:pPr>
              <w:pStyle w:val="TAL"/>
              <w:rPr>
                <w:noProof/>
                <w:lang w:eastAsia="zh-CN"/>
              </w:rPr>
            </w:pPr>
            <w:r>
              <w:rPr>
                <w:noProof/>
                <w:lang w:eastAsia="zh-CN"/>
              </w:rPr>
              <w:t>t</w:t>
            </w:r>
            <w:r w:rsidR="00F0122B" w:rsidRPr="00A87ADE">
              <w:rPr>
                <w:noProof/>
                <w:lang w:eastAsia="zh-CN"/>
              </w:rPr>
              <w: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876" w:name="_Hlk529264234"/>
            <w:r w:rsidRPr="00A234B0">
              <w:t>sMDataCodingScheme</w:t>
            </w:r>
            <w:bookmarkEnd w:id="876"/>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10004388" w:rsidR="00F0122B" w:rsidRPr="00A87ADE" w:rsidRDefault="00966F06" w:rsidP="00DB3661">
            <w:pPr>
              <w:pStyle w:val="TAL"/>
              <w:rPr>
                <w:noProof/>
                <w:lang w:eastAsia="zh-CN"/>
              </w:rPr>
            </w:pPr>
            <w:r w:rsidRPr="00B41D7E">
              <w:rPr>
                <w:noProof/>
                <w:lang w:eastAsia="zh-CN"/>
              </w:rPr>
              <w:t xml:space="preserve">the information from the </w:t>
            </w:r>
            <w:r w:rsidRPr="00FB1FF1">
              <w:rPr>
                <w:noProof/>
                <w:lang w:eastAsia="zh-CN"/>
              </w:rPr>
              <w:t>TP</w:t>
            </w:r>
            <w:r>
              <w:rPr>
                <w:noProof/>
                <w:lang w:eastAsia="zh-CN"/>
              </w:rPr>
              <w:t>-</w:t>
            </w:r>
            <w:r w:rsidRPr="00FB1FF1">
              <w:rPr>
                <w:noProof/>
                <w:lang w:eastAsia="zh-CN"/>
              </w:rPr>
              <w:t>Data</w:t>
            </w:r>
            <w:r>
              <w:rPr>
                <w:noProof/>
                <w:lang w:eastAsia="zh-CN"/>
              </w:rPr>
              <w:t>-</w:t>
            </w:r>
            <w:r w:rsidRPr="00FB1FF1">
              <w:rPr>
                <w:noProof/>
                <w:lang w:eastAsia="zh-CN"/>
              </w:rPr>
              <w:t>Coding</w:t>
            </w:r>
            <w:r>
              <w:rPr>
                <w:noProof/>
                <w:lang w:eastAsia="zh-CN"/>
              </w:rPr>
              <w:t>-</w:t>
            </w:r>
            <w:r w:rsidRPr="00FB1FF1">
              <w:rPr>
                <w:noProof/>
                <w:lang w:eastAsia="zh-CN"/>
              </w:rPr>
              <w:t>Scheme (TP DCS)</w:t>
            </w:r>
            <w:r>
              <w:rPr>
                <w:noProof/>
                <w:lang w:eastAsia="zh-CN"/>
              </w:rPr>
              <w:t xml:space="preserve"> </w:t>
            </w:r>
            <w:r w:rsidRPr="00B41D7E">
              <w:rPr>
                <w:noProof/>
                <w:lang w:eastAsia="zh-CN"/>
              </w:rPr>
              <w:t xml:space="preserve">field in </w:t>
            </w:r>
            <w:r>
              <w:rPr>
                <w:noProof/>
                <w:lang w:eastAsia="zh-CN"/>
              </w:rPr>
              <w:t>the</w:t>
            </w:r>
            <w:r w:rsidRPr="00B41D7E">
              <w:rPr>
                <w:noProof/>
                <w:lang w:eastAsia="zh-CN"/>
              </w:rPr>
              <w:t xml:space="preserve"> TPDU specified in TS 23.040 [</w:t>
            </w:r>
            <w:r>
              <w:rPr>
                <w:noProof/>
                <w:lang w:eastAsia="zh-CN"/>
              </w:rPr>
              <w:t>103</w:t>
            </w:r>
            <w:r w:rsidRPr="00B41D7E">
              <w:rPr>
                <w:noProof/>
                <w:lang w:eastAsia="zh-CN"/>
              </w:rPr>
              <w:t>]</w:t>
            </w:r>
            <w:r>
              <w:rPr>
                <w:noProof/>
                <w:lang w:eastAsia="zh-CN"/>
              </w:rPr>
              <w:t xml:space="preserve"> clause </w:t>
            </w:r>
            <w:r w:rsidRPr="0022351B">
              <w:rPr>
                <w:noProof/>
                <w:lang w:eastAsia="zh-CN"/>
              </w:rPr>
              <w:t>9.2.3</w:t>
            </w:r>
            <w:r>
              <w:rPr>
                <w:noProof/>
                <w:lang w:eastAsia="zh-CN"/>
              </w:rPr>
              <w:t>.10</w:t>
            </w:r>
            <w:r w:rsidRPr="00B41D7E">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877" w:name="_Hlk529264330"/>
            <w:r w:rsidRPr="00A234B0">
              <w:t>sMMessageType</w:t>
            </w:r>
            <w:bookmarkEnd w:id="877"/>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878" w:name="_Hlk529264418"/>
            <w:r w:rsidRPr="00A234B0">
              <w:t>sMReplyPathRequested</w:t>
            </w:r>
            <w:bookmarkEnd w:id="878"/>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879" w:name="_Hlk529264460"/>
            <w:bookmarkStart w:id="880" w:name="_Hlk59019942"/>
            <w:r w:rsidRPr="00A234B0">
              <w:t>sMUserDataHeader</w:t>
            </w:r>
            <w:bookmarkEnd w:id="879"/>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863A504" w14:textId="77777777" w:rsidR="00966F06" w:rsidRDefault="00966F06" w:rsidP="00966F06">
            <w:pPr>
              <w:keepNext/>
              <w:keepLines/>
              <w:spacing w:after="0"/>
              <w:rPr>
                <w:rFonts w:ascii="Arial" w:hAnsi="Arial"/>
                <w:noProof/>
                <w:sz w:val="18"/>
                <w:lang w:eastAsia="zh-CN"/>
              </w:rPr>
            </w:pPr>
            <w:r w:rsidRPr="00B41D7E">
              <w:rPr>
                <w:rFonts w:ascii="Arial" w:hAnsi="Arial"/>
                <w:noProof/>
                <w:sz w:val="18"/>
                <w:lang w:eastAsia="zh-CN"/>
              </w:rPr>
              <w:t>the user data header</w:t>
            </w:r>
            <w:r>
              <w:rPr>
                <w:rFonts w:ascii="Arial" w:hAnsi="Arial"/>
                <w:noProof/>
                <w:sz w:val="18"/>
                <w:lang w:eastAsia="zh-CN"/>
              </w:rPr>
              <w:t xml:space="preserve"> (TP-UDH)</w:t>
            </w:r>
            <w:r w:rsidRPr="00CB5616">
              <w:rPr>
                <w:rFonts w:ascii="Arial" w:hAnsi="Arial"/>
                <w:noProof/>
                <w:sz w:val="18"/>
                <w:lang w:eastAsia="zh-CN"/>
              </w:rPr>
              <w:t xml:space="preserve"> </w:t>
            </w:r>
            <w:r w:rsidRPr="00B41D7E">
              <w:rPr>
                <w:rFonts w:ascii="Arial" w:hAnsi="Arial"/>
                <w:noProof/>
                <w:sz w:val="18"/>
                <w:lang w:eastAsia="zh-CN"/>
              </w:rPr>
              <w:t xml:space="preserve">extracted from the </w:t>
            </w:r>
            <w:r>
              <w:rPr>
                <w:rFonts w:ascii="Arial" w:hAnsi="Arial"/>
                <w:noProof/>
                <w:sz w:val="18"/>
                <w:lang w:eastAsia="zh-CN"/>
              </w:rPr>
              <w:t xml:space="preserve">TP-User-Data (TP-UD) </w:t>
            </w:r>
            <w:r w:rsidRPr="00B41D7E">
              <w:rPr>
                <w:rFonts w:ascii="Arial" w:hAnsi="Arial"/>
                <w:noProof/>
                <w:sz w:val="18"/>
                <w:lang w:eastAsia="zh-CN"/>
              </w:rPr>
              <w:t>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9.2.3.24</w:t>
            </w:r>
            <w:r>
              <w:rPr>
                <w:rFonts w:ascii="Arial" w:hAnsi="Arial"/>
                <w:noProof/>
                <w:sz w:val="18"/>
                <w:lang w:eastAsia="zh-CN"/>
              </w:rPr>
              <w:t>,</w:t>
            </w:r>
            <w:r w:rsidRPr="00B41D7E">
              <w:rPr>
                <w:rFonts w:ascii="Arial" w:hAnsi="Arial"/>
                <w:noProof/>
                <w:sz w:val="18"/>
                <w:lang w:eastAsia="zh-CN"/>
              </w:rPr>
              <w:t xml:space="preserve"> </w:t>
            </w:r>
            <w:r w:rsidRPr="00CB5616">
              <w:rPr>
                <w:rFonts w:ascii="Arial" w:hAnsi="Arial"/>
                <w:noProof/>
                <w:sz w:val="18"/>
                <w:lang w:eastAsia="zh-CN"/>
              </w:rPr>
              <w:t>exclud</w:t>
            </w:r>
            <w:r>
              <w:rPr>
                <w:rFonts w:ascii="Arial" w:hAnsi="Arial"/>
                <w:noProof/>
                <w:sz w:val="18"/>
                <w:lang w:eastAsia="zh-CN"/>
              </w:rPr>
              <w:t>ing</w:t>
            </w:r>
            <w:r w:rsidRPr="00CB5616">
              <w:rPr>
                <w:rFonts w:ascii="Arial" w:hAnsi="Arial"/>
                <w:noProof/>
                <w:sz w:val="18"/>
                <w:lang w:eastAsia="zh-CN"/>
              </w:rPr>
              <w:t xml:space="preserve"> any padding </w:t>
            </w:r>
            <w:r>
              <w:rPr>
                <w:rFonts w:ascii="Arial" w:hAnsi="Arial"/>
                <w:noProof/>
                <w:sz w:val="18"/>
                <w:lang w:eastAsia="zh-CN"/>
              </w:rPr>
              <w:t>and</w:t>
            </w:r>
            <w:r w:rsidRPr="00CB5616">
              <w:rPr>
                <w:rFonts w:ascii="Arial" w:hAnsi="Arial"/>
                <w:noProof/>
                <w:sz w:val="18"/>
                <w:lang w:eastAsia="zh-CN"/>
              </w:rPr>
              <w:t xml:space="preserve"> filler</w:t>
            </w:r>
            <w:r w:rsidRPr="00B41D7E">
              <w:rPr>
                <w:rFonts w:ascii="Arial" w:hAnsi="Arial"/>
                <w:noProof/>
                <w:sz w:val="18"/>
                <w:lang w:eastAsia="zh-CN"/>
              </w:rPr>
              <w:t>.</w:t>
            </w:r>
          </w:p>
          <w:p w14:paraId="61BE4F4F"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0F213C6A" w14:textId="2099AEF6" w:rsidR="00F0122B" w:rsidRPr="00A87ADE" w:rsidRDefault="00966F06" w:rsidP="00966F06">
            <w:pPr>
              <w:pStyle w:val="TAL"/>
              <w:rPr>
                <w:noProof/>
                <w:lang w:eastAsia="zh-CN"/>
              </w:rPr>
            </w:pPr>
            <w:r w:rsidRPr="00B41D7E">
              <w:rPr>
                <w:rFonts w:cs="Arial"/>
                <w:lang w:eastAsia="ja-JP"/>
              </w:rPr>
              <w:t>Pattern: '^[0-9a-fA-F]</w:t>
            </w:r>
            <w:r>
              <w:rPr>
                <w:rFonts w:cs="Arial"/>
                <w:lang w:eastAsia="ja-JP"/>
              </w:rPr>
              <w:t>+</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881" w:name="_Hlk529264515"/>
            <w:bookmarkEnd w:id="880"/>
            <w:r w:rsidRPr="00A234B0">
              <w:t>sMStatus</w:t>
            </w:r>
            <w:bookmarkEnd w:id="881"/>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D3BC7B7" w14:textId="77777777" w:rsidR="00966F06" w:rsidRPr="00B41D7E" w:rsidRDefault="00966F06" w:rsidP="00966F06">
            <w:pPr>
              <w:keepNext/>
              <w:keepLines/>
              <w:spacing w:after="0"/>
              <w:rPr>
                <w:rFonts w:ascii="Arial" w:hAnsi="Arial"/>
                <w:noProof/>
                <w:sz w:val="18"/>
                <w:lang w:eastAsia="zh-CN"/>
              </w:rPr>
            </w:pPr>
            <w:r w:rsidRPr="00B41D7E">
              <w:rPr>
                <w:rFonts w:ascii="Arial" w:hAnsi="Arial"/>
                <w:noProof/>
                <w:sz w:val="18"/>
                <w:lang w:eastAsia="zh-CN"/>
              </w:rPr>
              <w:t xml:space="preserve">the information from the TP-Status </w:t>
            </w:r>
            <w:r>
              <w:rPr>
                <w:rFonts w:ascii="Arial" w:hAnsi="Arial"/>
                <w:noProof/>
                <w:sz w:val="18"/>
                <w:lang w:eastAsia="zh-CN"/>
              </w:rPr>
              <w:t xml:space="preserve">(TP-ST) </w:t>
            </w:r>
            <w:r w:rsidRPr="00B41D7E">
              <w:rPr>
                <w:rFonts w:ascii="Arial" w:hAnsi="Arial"/>
                <w:noProof/>
                <w:sz w:val="18"/>
                <w:lang w:eastAsia="zh-CN"/>
              </w:rPr>
              <w:t xml:space="preserve">field in </w:t>
            </w:r>
            <w:r>
              <w:rPr>
                <w:rFonts w:ascii="Arial" w:hAnsi="Arial"/>
                <w:noProof/>
                <w:sz w:val="18"/>
                <w:lang w:eastAsia="zh-CN"/>
              </w:rPr>
              <w:t>the</w:t>
            </w:r>
            <w:r w:rsidRPr="00B41D7E">
              <w:rPr>
                <w:rFonts w:ascii="Arial" w:hAnsi="Arial"/>
                <w:noProof/>
                <w:sz w:val="18"/>
                <w:lang w:eastAsia="zh-CN"/>
              </w:rPr>
              <w:t xml:space="preserve"> TPDU 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w:t>
            </w:r>
            <w:r>
              <w:rPr>
                <w:rFonts w:ascii="Arial" w:hAnsi="Arial"/>
                <w:noProof/>
                <w:sz w:val="18"/>
                <w:lang w:eastAsia="zh-CN"/>
              </w:rPr>
              <w:t>.15</w:t>
            </w:r>
            <w:r w:rsidRPr="00B41D7E">
              <w:rPr>
                <w:rFonts w:ascii="Arial" w:hAnsi="Arial"/>
                <w:noProof/>
                <w:sz w:val="18"/>
                <w:lang w:eastAsia="zh-CN"/>
              </w:rPr>
              <w:t>.</w:t>
            </w:r>
          </w:p>
          <w:p w14:paraId="5969AA32"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452DA3E3" w14:textId="5276E150" w:rsidR="00F0122B" w:rsidRPr="00EE01DF" w:rsidRDefault="00966F06" w:rsidP="00EE01DF">
            <w:pPr>
              <w:pStyle w:val="TAL"/>
              <w:rPr>
                <w:noProof/>
                <w:lang w:eastAsia="zh-CN"/>
              </w:rPr>
            </w:pPr>
            <w:r w:rsidRPr="00B41D7E">
              <w:rPr>
                <w:rFonts w:cs="Arial"/>
                <w:lang w:eastAsia="ja-JP"/>
              </w:rPr>
              <w:t>Pattern: '^[0-9a-fA-F]</w:t>
            </w:r>
            <w:r>
              <w:rPr>
                <w:rFonts w:cs="Arial"/>
                <w:lang w:eastAsia="ja-JP"/>
              </w:rPr>
              <w:t>{2}</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882" w:name="_Hlk529264569"/>
            <w:r w:rsidRPr="00A234B0">
              <w:t>sMDischargeTime</w:t>
            </w:r>
            <w:bookmarkEnd w:id="882"/>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883" w:name="_Hlk529264629"/>
            <w:r w:rsidRPr="00A234B0">
              <w:t>numberofMessagesSent</w:t>
            </w:r>
            <w:bookmarkEnd w:id="883"/>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884" w:name="_Hlk529264661"/>
            <w:r w:rsidRPr="00A234B0">
              <w:t>sMServiceType</w:t>
            </w:r>
            <w:bookmarkEnd w:id="884"/>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885" w:name="_Hlk529264706"/>
            <w:r w:rsidRPr="00A234B0">
              <w:lastRenderedPageBreak/>
              <w:t>sMSequenceNumber</w:t>
            </w:r>
            <w:bookmarkEnd w:id="885"/>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886" w:name="_Hlk529264736"/>
            <w:r w:rsidRPr="00A234B0">
              <w:t>sMSresult</w:t>
            </w:r>
            <w:bookmarkEnd w:id="886"/>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887" w:name="_Hlk529264770"/>
            <w:r w:rsidRPr="00A234B0">
              <w:t>submissionTime</w:t>
            </w:r>
            <w:bookmarkEnd w:id="887"/>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888" w:name="_Hlk529264839"/>
            <w:r>
              <w:t>sM</w:t>
            </w:r>
            <w:r w:rsidRPr="00A234B0">
              <w:t>priority</w:t>
            </w:r>
            <w:bookmarkEnd w:id="888"/>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889" w:name="_Hlk529264882"/>
            <w:r w:rsidRPr="00A234B0">
              <w:rPr>
                <w:szCs w:val="18"/>
              </w:rPr>
              <w:t>messageReference</w:t>
            </w:r>
            <w:bookmarkEnd w:id="889"/>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890" w:name="_Hlk529264911"/>
            <w:r w:rsidRPr="00A234B0">
              <w:rPr>
                <w:szCs w:val="18"/>
              </w:rPr>
              <w:t>messageSize</w:t>
            </w:r>
            <w:bookmarkEnd w:id="890"/>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891" w:name="_Hlk529264951"/>
            <w:r w:rsidRPr="00A234B0">
              <w:rPr>
                <w:szCs w:val="18"/>
              </w:rPr>
              <w:t>messageClass</w:t>
            </w:r>
            <w:bookmarkEnd w:id="891"/>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892" w:name="_Hlk529265002"/>
            <w:r w:rsidRPr="00A234B0">
              <w:rPr>
                <w:szCs w:val="18"/>
              </w:rPr>
              <w:t>deliveryReportRequested</w:t>
            </w:r>
            <w:bookmarkEnd w:id="892"/>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893" w:name="_CR6_1_6_2_3_3"/>
      <w:bookmarkStart w:id="894" w:name="_Toc20227319"/>
      <w:bookmarkStart w:id="895" w:name="_Toc27749551"/>
      <w:bookmarkStart w:id="896" w:name="_Toc28709478"/>
      <w:bookmarkStart w:id="897" w:name="_Toc44671097"/>
      <w:bookmarkStart w:id="898" w:name="_Toc51919006"/>
      <w:bookmarkStart w:id="899" w:name="_Toc193452666"/>
      <w:bookmarkEnd w:id="89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894"/>
      <w:bookmarkEnd w:id="895"/>
      <w:bookmarkEnd w:id="896"/>
      <w:bookmarkEnd w:id="897"/>
      <w:bookmarkEnd w:id="898"/>
      <w:bookmarkEnd w:id="899"/>
    </w:p>
    <w:p w14:paraId="7DCFC7F3" w14:textId="77777777" w:rsidR="00F0122B" w:rsidRPr="00A87ADE" w:rsidRDefault="00F0122B" w:rsidP="00F0122B">
      <w:pPr>
        <w:pStyle w:val="TH"/>
      </w:pPr>
      <w:bookmarkStart w:id="900" w:name="_CRTable6_1_6_2_3_31"/>
      <w:r w:rsidRPr="00A87ADE">
        <w:t>Table </w:t>
      </w:r>
      <w:bookmarkEnd w:id="900"/>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901" w:name="_Hlk529265333"/>
      <w:r w:rsidRPr="00A234B0">
        <w:t>OriginatorInfo</w:t>
      </w:r>
      <w:bookmarkEnd w:id="901"/>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902" w:name="_Hlk529266050"/>
            <w:r w:rsidRPr="00A234B0">
              <w:t>originatorOtherAddress</w:t>
            </w:r>
            <w:bookmarkEnd w:id="902"/>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903" w:name="_Hlk529280126"/>
            <w:r w:rsidRPr="00A234B0">
              <w:rPr>
                <w:lang w:eastAsia="zh-CN"/>
              </w:rPr>
              <w:t>SM</w:t>
            </w:r>
            <w:r>
              <w:rPr>
                <w:lang w:eastAsia="zh-CN"/>
              </w:rPr>
              <w:t>AddressInfo</w:t>
            </w:r>
            <w:bookmarkEnd w:id="903"/>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904" w:name="_Hlk529266104"/>
            <w:r w:rsidRPr="00A234B0">
              <w:t>originatorReceivedAddress</w:t>
            </w:r>
            <w:bookmarkEnd w:id="904"/>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905" w:name="_Hlk529266156"/>
            <w:r w:rsidRPr="00A234B0">
              <w:t>originatorSCCP Address</w:t>
            </w:r>
            <w:bookmarkEnd w:id="905"/>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906" w:name="_Hlk529266192"/>
            <w:r w:rsidRPr="00A234B0">
              <w:t>sMOriginatorInterface</w:t>
            </w:r>
            <w:bookmarkEnd w:id="906"/>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907" w:name="_Hlk529266242"/>
            <w:r w:rsidRPr="00A234B0">
              <w:rPr>
                <w:rFonts w:eastAsia="MS Mincho"/>
              </w:rPr>
              <w:t>sMOriginatorProtocolId</w:t>
            </w:r>
            <w:bookmarkEnd w:id="907"/>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908" w:name="_CR6_1_6_2_3_4"/>
      <w:bookmarkStart w:id="909" w:name="_Toc20227320"/>
      <w:bookmarkStart w:id="910" w:name="_Toc27749552"/>
      <w:bookmarkStart w:id="911" w:name="_Toc28709479"/>
      <w:bookmarkStart w:id="912" w:name="_Toc44671098"/>
      <w:bookmarkStart w:id="913" w:name="_Toc51919007"/>
      <w:bookmarkStart w:id="914" w:name="_Toc193452667"/>
      <w:bookmarkEnd w:id="90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909"/>
      <w:bookmarkEnd w:id="910"/>
      <w:bookmarkEnd w:id="911"/>
      <w:bookmarkEnd w:id="912"/>
      <w:bookmarkEnd w:id="913"/>
      <w:bookmarkEnd w:id="914"/>
    </w:p>
    <w:p w14:paraId="4D7FC197" w14:textId="77777777" w:rsidR="00073A7C" w:rsidRPr="00A87ADE" w:rsidRDefault="00F0122B" w:rsidP="00073A7C">
      <w:pPr>
        <w:pStyle w:val="TH"/>
      </w:pPr>
      <w:bookmarkStart w:id="915" w:name="_CRTable6_1_6_2_3_41"/>
      <w:r w:rsidRPr="00A87ADE">
        <w:t>Table </w:t>
      </w:r>
      <w:bookmarkEnd w:id="915"/>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73A7C" w:rsidRPr="00A87ADE" w14:paraId="635FA9B7"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932AF99" w14:textId="77777777" w:rsidR="00073A7C" w:rsidRPr="00A87ADE" w:rsidRDefault="00073A7C" w:rsidP="001431F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875014" w14:textId="77777777" w:rsidR="00073A7C" w:rsidRPr="00A87ADE" w:rsidRDefault="00073A7C" w:rsidP="001431F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A1804C1" w14:textId="77777777" w:rsidR="00073A7C" w:rsidRPr="00A87ADE" w:rsidRDefault="00073A7C" w:rsidP="001431F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7B32C2" w14:textId="77777777" w:rsidR="00073A7C" w:rsidRPr="00A87ADE" w:rsidRDefault="00073A7C" w:rsidP="001431F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F5723BA" w14:textId="77777777" w:rsidR="00073A7C" w:rsidRPr="00A87ADE" w:rsidRDefault="00073A7C" w:rsidP="001431F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027C18" w14:textId="77777777" w:rsidR="00073A7C" w:rsidRPr="00A87ADE" w:rsidRDefault="00073A7C" w:rsidP="001431F7">
            <w:pPr>
              <w:pStyle w:val="TAH"/>
              <w:rPr>
                <w:rFonts w:cs="Arial"/>
                <w:szCs w:val="18"/>
              </w:rPr>
            </w:pPr>
            <w:r w:rsidRPr="00A87ADE">
              <w:rPr>
                <w:rFonts w:cs="Arial"/>
                <w:szCs w:val="18"/>
              </w:rPr>
              <w:t>Applicability</w:t>
            </w:r>
          </w:p>
        </w:tc>
      </w:tr>
      <w:tr w:rsidR="00073A7C" w:rsidRPr="00A87ADE" w14:paraId="05AD8401"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7FEBB34" w14:textId="77777777" w:rsidR="00073A7C" w:rsidRPr="00A87ADE" w:rsidRDefault="00073A7C" w:rsidP="001431F7">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2609F0C" w14:textId="77777777" w:rsidR="00073A7C" w:rsidRPr="00A87ADE" w:rsidRDefault="00073A7C" w:rsidP="001431F7">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3FC24B14" w14:textId="77777777" w:rsidR="00073A7C" w:rsidRPr="00A87ADE" w:rsidRDefault="00073A7C" w:rsidP="001431F7">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BC70F31" w14:textId="77777777" w:rsidR="00073A7C" w:rsidRPr="00A87ADE" w:rsidRDefault="00073A7C" w:rsidP="001431F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9E84DF" w14:textId="77777777" w:rsidR="00073A7C" w:rsidRPr="00A87ADE" w:rsidRDefault="00073A7C" w:rsidP="001431F7">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625C3015" w14:textId="77777777" w:rsidR="00073A7C" w:rsidRPr="00A87ADE" w:rsidRDefault="00073A7C" w:rsidP="001431F7">
            <w:pPr>
              <w:pStyle w:val="TAL"/>
              <w:rPr>
                <w:rFonts w:cs="Arial"/>
                <w:szCs w:val="18"/>
                <w:lang w:eastAsia="zh-CN"/>
              </w:rPr>
            </w:pPr>
          </w:p>
        </w:tc>
      </w:tr>
      <w:tr w:rsidR="00073A7C" w:rsidRPr="00A87ADE" w14:paraId="04851A5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CADBCD4" w14:textId="77777777" w:rsidR="00073A7C" w:rsidRPr="00A87ADE" w:rsidRDefault="00073A7C" w:rsidP="001431F7">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60320022" w14:textId="77777777" w:rsidR="00073A7C" w:rsidRPr="00A87ADE" w:rsidRDefault="00073A7C" w:rsidP="001431F7">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793C0093" w14:textId="77777777" w:rsidR="00073A7C" w:rsidRPr="00A87ADE" w:rsidRDefault="00073A7C" w:rsidP="001431F7">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EEFAA5"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124D81" w14:textId="77777777" w:rsidR="00073A7C" w:rsidRPr="00A87ADE" w:rsidRDefault="00073A7C" w:rsidP="001431F7">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6D34253A" w14:textId="77777777" w:rsidR="00073A7C" w:rsidRPr="00A87ADE" w:rsidRDefault="00073A7C" w:rsidP="001431F7">
            <w:pPr>
              <w:pStyle w:val="TAL"/>
              <w:rPr>
                <w:rFonts w:cs="Arial"/>
                <w:szCs w:val="18"/>
                <w:lang w:eastAsia="zh-CN"/>
              </w:rPr>
            </w:pPr>
          </w:p>
        </w:tc>
      </w:tr>
      <w:tr w:rsidR="00073A7C" w:rsidRPr="00A87ADE" w14:paraId="0D3B4CF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014FF6E4" w14:textId="77777777" w:rsidR="00073A7C" w:rsidRPr="00A87ADE" w:rsidRDefault="00073A7C" w:rsidP="001431F7">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73BF2B4B" w14:textId="77777777" w:rsidR="00073A7C" w:rsidRPr="00A87ADE" w:rsidRDefault="00073A7C" w:rsidP="001431F7">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07ECCB5F"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242A28D" w14:textId="77777777" w:rsidR="00073A7C" w:rsidRPr="00A87ADE" w:rsidRDefault="00073A7C" w:rsidP="001431F7">
            <w:pPr>
              <w:pStyle w:val="TAL"/>
            </w:pPr>
            <w:r w:rsidRPr="00A87ADE">
              <w:rPr>
                <w:lang w:eastAsia="zh-CN" w:bidi="ar-IQ"/>
              </w:rPr>
              <w:t>0..</w:t>
            </w:r>
            <w:r>
              <w:t xml:space="preserve"> </w:t>
            </w:r>
            <w:r w:rsidRPr="00364D5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162C70C" w14:textId="14C61865" w:rsidR="00073A7C" w:rsidRPr="00A87ADE" w:rsidRDefault="00073A7C" w:rsidP="001431F7">
            <w:pPr>
              <w:pStyle w:val="TAL"/>
              <w:rPr>
                <w:noProof/>
                <w:szCs w:val="18"/>
              </w:rPr>
            </w:pPr>
            <w:r w:rsidRPr="00A87ADE">
              <w:rPr>
                <w:noProof/>
                <w:szCs w:val="18"/>
              </w:rPr>
              <w:t>the address of the recipient of the SM, as received by the SMS Node, when different from SUPI and GPSI</w:t>
            </w:r>
            <w:r>
              <w:rPr>
                <w:noProof/>
                <w:szCs w:val="18"/>
              </w:rPr>
              <w:t xml:space="preserve"> </w:t>
            </w:r>
            <w:r>
              <w:rPr>
                <w:lang w:bidi="ar-IQ"/>
              </w:rPr>
              <w:t>(</w:t>
            </w:r>
            <w:r w:rsidR="00D33086">
              <w:rPr>
                <w:lang w:bidi="ar-IQ"/>
              </w:rPr>
              <w:t xml:space="preserve">see </w:t>
            </w:r>
            <w:r>
              <w:rPr>
                <w:lang w:bidi="ar-IQ"/>
              </w:rPr>
              <w:t>NOTE)</w:t>
            </w:r>
          </w:p>
        </w:tc>
        <w:tc>
          <w:tcPr>
            <w:tcW w:w="1843" w:type="dxa"/>
            <w:tcBorders>
              <w:top w:val="single" w:sz="4" w:space="0" w:color="auto"/>
              <w:left w:val="single" w:sz="4" w:space="0" w:color="auto"/>
              <w:bottom w:val="single" w:sz="4" w:space="0" w:color="auto"/>
              <w:right w:val="single" w:sz="4" w:space="0" w:color="auto"/>
            </w:tcBorders>
          </w:tcPr>
          <w:p w14:paraId="757B10AA" w14:textId="77777777" w:rsidR="00073A7C" w:rsidRPr="00A87ADE" w:rsidRDefault="00073A7C" w:rsidP="001431F7">
            <w:pPr>
              <w:pStyle w:val="TAL"/>
              <w:rPr>
                <w:rFonts w:cs="Arial"/>
                <w:szCs w:val="18"/>
                <w:lang w:eastAsia="zh-CN"/>
              </w:rPr>
            </w:pPr>
          </w:p>
        </w:tc>
      </w:tr>
      <w:tr w:rsidR="00073A7C" w:rsidRPr="00A87ADE" w14:paraId="5227EDAA"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37042EF1" w14:textId="77777777" w:rsidR="00073A7C" w:rsidRPr="00A87ADE" w:rsidRDefault="00073A7C" w:rsidP="001431F7">
            <w:pPr>
              <w:pStyle w:val="TAL"/>
            </w:pPr>
            <w:r w:rsidRPr="00A87ADE">
              <w:t>recipientOtherAddress</w:t>
            </w:r>
            <w:r>
              <w:t>es</w:t>
            </w:r>
          </w:p>
        </w:tc>
        <w:tc>
          <w:tcPr>
            <w:tcW w:w="1794" w:type="dxa"/>
            <w:tcBorders>
              <w:top w:val="single" w:sz="4" w:space="0" w:color="auto"/>
              <w:left w:val="single" w:sz="4" w:space="0" w:color="auto"/>
              <w:bottom w:val="single" w:sz="4" w:space="0" w:color="auto"/>
              <w:right w:val="single" w:sz="4" w:space="0" w:color="auto"/>
            </w:tcBorders>
          </w:tcPr>
          <w:p w14:paraId="3689A885" w14:textId="77777777" w:rsidR="00073A7C" w:rsidRDefault="00073A7C" w:rsidP="001431F7">
            <w:pPr>
              <w:pStyle w:val="TAL"/>
              <w:rPr>
                <w:rFonts w:cs="Arial"/>
                <w:szCs w:val="18"/>
                <w:lang w:eastAsia="zh-CN"/>
              </w:rPr>
            </w:pPr>
            <w:r>
              <w:rPr>
                <w:rFonts w:cs="Arial"/>
                <w:szCs w:val="18"/>
                <w:lang w:eastAsia="zh-CN"/>
              </w:rPr>
              <w:t>array(RecipientAddress)</w:t>
            </w:r>
          </w:p>
        </w:tc>
        <w:tc>
          <w:tcPr>
            <w:tcW w:w="474" w:type="dxa"/>
            <w:tcBorders>
              <w:top w:val="single" w:sz="4" w:space="0" w:color="auto"/>
              <w:left w:val="single" w:sz="4" w:space="0" w:color="auto"/>
              <w:bottom w:val="single" w:sz="4" w:space="0" w:color="auto"/>
              <w:right w:val="single" w:sz="4" w:space="0" w:color="auto"/>
            </w:tcBorders>
          </w:tcPr>
          <w:p w14:paraId="5A12CF68"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EABA180" w14:textId="77777777" w:rsidR="00073A7C" w:rsidRPr="00A87ADE" w:rsidRDefault="00073A7C" w:rsidP="001431F7">
            <w:pPr>
              <w:pStyle w:val="TAL"/>
              <w:rPr>
                <w:lang w:eastAsia="zh-CN" w:bidi="ar-IQ"/>
              </w:rPr>
            </w:pPr>
            <w:r w:rsidRPr="00A87ADE">
              <w:rPr>
                <w:lang w:eastAsia="zh-CN" w:bidi="ar-IQ"/>
              </w:rPr>
              <w:t>0..</w:t>
            </w:r>
            <w:r>
              <w:t xml:space="preserve"> </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95F6160" w14:textId="77777777" w:rsidR="00073A7C" w:rsidRPr="00A87ADE" w:rsidRDefault="00073A7C" w:rsidP="001431F7">
            <w:pPr>
              <w:pStyle w:val="TAL"/>
              <w:rPr>
                <w:noProof/>
                <w:szCs w:val="18"/>
              </w:rPr>
            </w:pPr>
            <w:r w:rsidRPr="00A87ADE">
              <w:rPr>
                <w:noProof/>
                <w:szCs w:val="18"/>
              </w:rPr>
              <w:t>the address of the recipient of the SM, as received by the SMS Node, when different from SUPI and GPSI</w:t>
            </w:r>
            <w:r>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1B276A5B" w14:textId="77777777" w:rsidR="00073A7C" w:rsidRPr="00A87ADE" w:rsidRDefault="00073A7C" w:rsidP="001431F7">
            <w:pPr>
              <w:pStyle w:val="TAL"/>
              <w:rPr>
                <w:rFonts w:cs="Arial"/>
                <w:szCs w:val="18"/>
                <w:lang w:eastAsia="zh-CN"/>
              </w:rPr>
            </w:pPr>
          </w:p>
        </w:tc>
      </w:tr>
      <w:tr w:rsidR="00073A7C" w:rsidRPr="00A87ADE" w14:paraId="4E64545D"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0D56CF8" w14:textId="77777777" w:rsidR="00073A7C" w:rsidRPr="00A87ADE" w:rsidRDefault="00073A7C" w:rsidP="001431F7">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76C25A9B" w14:textId="77777777" w:rsidR="00073A7C" w:rsidRPr="00A87ADE" w:rsidRDefault="00073A7C" w:rsidP="001431F7">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191AD775" w14:textId="77777777" w:rsidR="00073A7C" w:rsidRPr="00A87ADE" w:rsidRDefault="00073A7C" w:rsidP="001431F7">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5C873C1" w14:textId="77777777" w:rsidR="00073A7C" w:rsidRPr="00A87ADE" w:rsidRDefault="00073A7C" w:rsidP="001431F7">
            <w:pPr>
              <w:pStyle w:val="TAL"/>
            </w:pPr>
            <w:r w:rsidRPr="00A87ADE">
              <w:rPr>
                <w:lang w:eastAsia="zh-CN" w:bidi="ar-IQ"/>
              </w:rPr>
              <w:t>0..</w:t>
            </w:r>
            <w:r>
              <w:t xml:space="preserve"> </w:t>
            </w:r>
            <w:r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0D7B31" w14:textId="77777777" w:rsidR="00073A7C" w:rsidRPr="00A87ADE" w:rsidRDefault="00073A7C" w:rsidP="001431F7">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2E3BFCF7" w14:textId="77777777" w:rsidR="00073A7C" w:rsidRPr="00A87ADE" w:rsidRDefault="00073A7C" w:rsidP="001431F7">
            <w:pPr>
              <w:pStyle w:val="TAL"/>
              <w:rPr>
                <w:rFonts w:cs="Arial"/>
                <w:szCs w:val="18"/>
                <w:lang w:eastAsia="zh-CN"/>
              </w:rPr>
            </w:pPr>
          </w:p>
        </w:tc>
      </w:tr>
      <w:tr w:rsidR="00073A7C" w:rsidRPr="00A87ADE" w14:paraId="02AE69E3"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7A055C4F" w14:textId="77777777" w:rsidR="00073A7C" w:rsidRPr="00A87ADE" w:rsidRDefault="00073A7C" w:rsidP="001431F7">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3AB32B73" w14:textId="77777777" w:rsidR="00073A7C" w:rsidRPr="00A87ADE" w:rsidRDefault="00073A7C" w:rsidP="001431F7">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696B239"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3FE735" w14:textId="77777777" w:rsidR="00073A7C" w:rsidRPr="00A87ADE" w:rsidRDefault="00073A7C" w:rsidP="001431F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495C66D" w14:textId="77777777" w:rsidR="00073A7C" w:rsidRPr="00A87ADE" w:rsidRDefault="00073A7C" w:rsidP="001431F7">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10EA2C33" w14:textId="77777777" w:rsidR="00073A7C" w:rsidRPr="00A87ADE" w:rsidRDefault="00073A7C" w:rsidP="001431F7">
            <w:pPr>
              <w:pStyle w:val="TAL"/>
              <w:rPr>
                <w:rFonts w:cs="Arial"/>
                <w:szCs w:val="18"/>
                <w:lang w:eastAsia="zh-CN"/>
              </w:rPr>
            </w:pPr>
          </w:p>
        </w:tc>
      </w:tr>
      <w:tr w:rsidR="00073A7C" w:rsidRPr="00A87ADE" w14:paraId="186CE452"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7820D645" w14:textId="77777777" w:rsidR="00073A7C" w:rsidRPr="00A87ADE" w:rsidRDefault="00073A7C" w:rsidP="001431F7">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1EC906BD" w14:textId="77777777" w:rsidR="00073A7C" w:rsidRPr="00A87ADE" w:rsidRDefault="00073A7C" w:rsidP="001431F7">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211439D5" w14:textId="77777777" w:rsidR="00073A7C" w:rsidRPr="00A87ADE" w:rsidRDefault="00073A7C" w:rsidP="001431F7">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FFB6A8F"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B33C30C" w14:textId="77777777" w:rsidR="00073A7C" w:rsidRPr="00A87ADE" w:rsidRDefault="00073A7C" w:rsidP="001431F7">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5BCE67B1" w14:textId="77777777" w:rsidR="00073A7C" w:rsidRPr="00A87ADE" w:rsidRDefault="00073A7C" w:rsidP="001431F7">
            <w:pPr>
              <w:pStyle w:val="TAL"/>
              <w:rPr>
                <w:rFonts w:cs="Arial"/>
                <w:szCs w:val="18"/>
                <w:lang w:eastAsia="zh-CN"/>
              </w:rPr>
            </w:pPr>
          </w:p>
        </w:tc>
      </w:tr>
      <w:tr w:rsidR="00073A7C" w:rsidRPr="00A87ADE" w14:paraId="481FE98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247FCA4C" w14:textId="77777777" w:rsidR="00073A7C" w:rsidRPr="00A87ADE" w:rsidRDefault="00073A7C" w:rsidP="001431F7">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55809B67" w14:textId="77777777" w:rsidR="00073A7C" w:rsidRPr="00A87ADE" w:rsidRDefault="00073A7C" w:rsidP="001431F7">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41D6976F"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7C4F12"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F245E6" w14:textId="77777777" w:rsidR="00073A7C" w:rsidRPr="00A87ADE" w:rsidRDefault="00073A7C" w:rsidP="001431F7">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387052A9" w14:textId="77777777" w:rsidR="00073A7C" w:rsidRPr="00A87ADE" w:rsidRDefault="00073A7C" w:rsidP="001431F7">
            <w:pPr>
              <w:pStyle w:val="TAL"/>
              <w:rPr>
                <w:rFonts w:cs="Arial"/>
                <w:szCs w:val="18"/>
                <w:lang w:eastAsia="zh-CN"/>
              </w:rPr>
            </w:pPr>
          </w:p>
        </w:tc>
      </w:tr>
      <w:tr w:rsidR="00073A7C" w:rsidRPr="00A87ADE" w14:paraId="5DE344FE" w14:textId="77777777" w:rsidTr="001431F7">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B4E8224" w14:textId="77777777" w:rsidR="00073A7C" w:rsidRPr="0053417E" w:rsidRDefault="00073A7C" w:rsidP="001431F7">
            <w:pPr>
              <w:pStyle w:val="TAN"/>
            </w:pPr>
            <w:r w:rsidRPr="0053417E">
              <w:t>NOTE:</w:t>
            </w:r>
            <w:r w:rsidRPr="0053417E">
              <w:tab/>
              <w:t>This data type is deprecated</w:t>
            </w:r>
            <w:r>
              <w:t xml:space="preserve"> and replaced by the </w:t>
            </w:r>
            <w:r w:rsidRPr="00A87ADE">
              <w:t>recipientOtherAddress</w:t>
            </w:r>
            <w:r>
              <w:t xml:space="preserve">es. </w:t>
            </w:r>
          </w:p>
        </w:tc>
      </w:tr>
    </w:tbl>
    <w:p w14:paraId="44D6638D" w14:textId="72DA9AAA" w:rsidR="00F0122B" w:rsidRPr="00A87ADE" w:rsidRDefault="00F0122B" w:rsidP="00073A7C"/>
    <w:p w14:paraId="6FB5FB33" w14:textId="77777777" w:rsidR="00F0122B" w:rsidRPr="00A87ADE" w:rsidRDefault="00F0122B" w:rsidP="00F0122B">
      <w:pPr>
        <w:pStyle w:val="Heading6"/>
        <w:rPr>
          <w:lang w:eastAsia="zh-CN"/>
        </w:rPr>
      </w:pPr>
      <w:bookmarkStart w:id="916" w:name="_CR6_1_6_2_3_5"/>
      <w:bookmarkStart w:id="917" w:name="_Toc20227321"/>
      <w:bookmarkStart w:id="918" w:name="_Toc27749553"/>
      <w:bookmarkStart w:id="919" w:name="_Toc28709480"/>
      <w:bookmarkStart w:id="920" w:name="_Toc44671099"/>
      <w:bookmarkStart w:id="921" w:name="_Toc51919008"/>
      <w:bookmarkStart w:id="922" w:name="_Toc193452668"/>
      <w:bookmarkEnd w:id="9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917"/>
      <w:bookmarkEnd w:id="918"/>
      <w:bookmarkEnd w:id="919"/>
      <w:bookmarkEnd w:id="920"/>
      <w:bookmarkEnd w:id="921"/>
      <w:bookmarkEnd w:id="922"/>
    </w:p>
    <w:p w14:paraId="3372D1B5" w14:textId="77777777" w:rsidR="00F0122B" w:rsidRPr="00A87ADE" w:rsidRDefault="00F0122B" w:rsidP="00F0122B">
      <w:pPr>
        <w:pStyle w:val="TH"/>
      </w:pPr>
      <w:bookmarkStart w:id="923" w:name="_CRTable6_1_6_2_3_51"/>
      <w:r w:rsidRPr="00A87ADE">
        <w:t>Table </w:t>
      </w:r>
      <w:bookmarkEnd w:id="923"/>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924" w:name="_Hlk529279980"/>
      <w:r>
        <w:rPr>
          <w:noProof/>
        </w:rPr>
        <w:t>SMAddressInfo</w:t>
      </w:r>
      <w:bookmarkEnd w:id="924"/>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925" w:name="_CR6_1_6_2_3_6"/>
      <w:bookmarkStart w:id="926" w:name="_Toc20227322"/>
      <w:bookmarkStart w:id="927" w:name="_Toc27749554"/>
      <w:bookmarkStart w:id="928" w:name="_Toc28709481"/>
      <w:bookmarkStart w:id="929" w:name="_Toc44671100"/>
      <w:bookmarkStart w:id="930" w:name="_Toc51919009"/>
      <w:bookmarkStart w:id="931" w:name="_Toc193452669"/>
      <w:bookmarkEnd w:id="92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926"/>
      <w:bookmarkEnd w:id="927"/>
      <w:bookmarkEnd w:id="928"/>
      <w:bookmarkEnd w:id="929"/>
      <w:bookmarkEnd w:id="930"/>
      <w:bookmarkEnd w:id="931"/>
    </w:p>
    <w:p w14:paraId="4FC201B4" w14:textId="77777777" w:rsidR="00F0122B" w:rsidRPr="00A87ADE" w:rsidRDefault="00F0122B" w:rsidP="00F0122B">
      <w:pPr>
        <w:pStyle w:val="TH"/>
      </w:pPr>
      <w:bookmarkStart w:id="932" w:name="_CRTable6_1_6_2_3_61"/>
      <w:r w:rsidRPr="00A87ADE">
        <w:t>Table </w:t>
      </w:r>
      <w:bookmarkEnd w:id="932"/>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933" w:name="_Hlk529280024"/>
            <w:r>
              <w:rPr>
                <w:noProof/>
              </w:rPr>
              <w:t>recipientAddressInfo</w:t>
            </w:r>
            <w:bookmarkEnd w:id="933"/>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934" w:name="_CR6_1_6_2_3_7"/>
      <w:bookmarkStart w:id="935" w:name="_Toc20227323"/>
      <w:bookmarkStart w:id="936" w:name="_Toc27749555"/>
      <w:bookmarkStart w:id="937" w:name="_Toc28709482"/>
      <w:bookmarkStart w:id="938" w:name="_Toc44671101"/>
      <w:bookmarkStart w:id="939" w:name="_Toc51919010"/>
      <w:bookmarkStart w:id="940" w:name="_Toc193452670"/>
      <w:bookmarkEnd w:id="93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935"/>
      <w:bookmarkEnd w:id="936"/>
      <w:bookmarkEnd w:id="937"/>
      <w:bookmarkEnd w:id="938"/>
      <w:bookmarkEnd w:id="939"/>
      <w:bookmarkEnd w:id="940"/>
    </w:p>
    <w:p w14:paraId="7C4C6A87" w14:textId="77777777" w:rsidR="00F0122B" w:rsidRPr="00A87ADE" w:rsidRDefault="00F0122B" w:rsidP="00F0122B">
      <w:pPr>
        <w:pStyle w:val="TH"/>
      </w:pPr>
      <w:bookmarkStart w:id="941" w:name="_CRTable6_1_6_2_3_71"/>
      <w:r w:rsidRPr="00A87ADE">
        <w:t>Table </w:t>
      </w:r>
      <w:bookmarkEnd w:id="941"/>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942" w:name="_Hlk529266790"/>
      <w:r w:rsidRPr="00A234B0">
        <w:rPr>
          <w:rFonts w:cs="Arial"/>
          <w:szCs w:val="18"/>
          <w:lang w:eastAsia="zh-CN"/>
        </w:rPr>
        <w:t>MessageClass</w:t>
      </w:r>
      <w:bookmarkEnd w:id="942"/>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943" w:name="_Hlk529266807"/>
            <w:r w:rsidRPr="00A87ADE">
              <w:rPr>
                <w:noProof/>
              </w:rPr>
              <w:t>classIdentifier</w:t>
            </w:r>
            <w:bookmarkEnd w:id="943"/>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944" w:name="_Hlk529266837"/>
            <w:r w:rsidRPr="00A87ADE">
              <w:rPr>
                <w:noProof/>
              </w:rPr>
              <w:t>tokenText</w:t>
            </w:r>
            <w:bookmarkEnd w:id="944"/>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945" w:name="_CR6_1_6_2_3_8"/>
      <w:bookmarkStart w:id="946" w:name="_Toc20227324"/>
      <w:bookmarkStart w:id="947" w:name="_Toc27749556"/>
      <w:bookmarkStart w:id="948" w:name="_Toc28709483"/>
      <w:bookmarkStart w:id="949" w:name="_Toc44671102"/>
      <w:bookmarkStart w:id="950" w:name="_Toc51919011"/>
      <w:bookmarkStart w:id="951" w:name="_Toc193452671"/>
      <w:bookmarkEnd w:id="94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946"/>
      <w:bookmarkEnd w:id="947"/>
      <w:bookmarkEnd w:id="948"/>
      <w:bookmarkEnd w:id="949"/>
      <w:bookmarkEnd w:id="950"/>
      <w:bookmarkEnd w:id="951"/>
      <w:r w:rsidRPr="00A87ADE">
        <w:rPr>
          <w:rFonts w:cs="Arial"/>
          <w:szCs w:val="18"/>
          <w:lang w:eastAsia="zh-CN"/>
        </w:rPr>
        <w:t xml:space="preserve"> </w:t>
      </w:r>
    </w:p>
    <w:p w14:paraId="35145581" w14:textId="77777777" w:rsidR="00F0122B" w:rsidRPr="00A87ADE" w:rsidRDefault="00F0122B" w:rsidP="00F0122B">
      <w:pPr>
        <w:pStyle w:val="TH"/>
      </w:pPr>
      <w:bookmarkStart w:id="952" w:name="_CRTable6_1_6_2_3_81"/>
      <w:r w:rsidRPr="00A87ADE">
        <w:t>Table </w:t>
      </w:r>
      <w:bookmarkEnd w:id="952"/>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953" w:name="_Hlk529276242"/>
      <w:r>
        <w:t>SM</w:t>
      </w:r>
      <w:r w:rsidRPr="00A234B0">
        <w:rPr>
          <w:noProof/>
        </w:rPr>
        <w:t>AddressDomain</w:t>
      </w:r>
      <w:bookmarkEnd w:id="953"/>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954" w:name="_Hlk529276260"/>
            <w:r w:rsidRPr="00A87ADE">
              <w:rPr>
                <w:noProof/>
              </w:rPr>
              <w:t>domainName</w:t>
            </w:r>
            <w:bookmarkEnd w:id="954"/>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955" w:name="_Hlk529276295"/>
            <w:r w:rsidRPr="00A87ADE">
              <w:rPr>
                <w:noProof/>
              </w:rPr>
              <w:t>3GPPIMSIMCCMNC</w:t>
            </w:r>
            <w:bookmarkEnd w:id="955"/>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956" w:name="_CR6_1_6_2_3_9"/>
      <w:bookmarkStart w:id="957" w:name="_Toc20227325"/>
      <w:bookmarkStart w:id="958" w:name="_Toc27749557"/>
      <w:bookmarkStart w:id="959" w:name="_Toc28709484"/>
      <w:bookmarkStart w:id="960" w:name="_Toc44671103"/>
      <w:bookmarkStart w:id="961" w:name="_Toc51919012"/>
      <w:bookmarkStart w:id="962" w:name="_Toc193452672"/>
      <w:bookmarkEnd w:id="95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957"/>
      <w:bookmarkEnd w:id="958"/>
      <w:bookmarkEnd w:id="959"/>
      <w:bookmarkEnd w:id="960"/>
      <w:bookmarkEnd w:id="961"/>
      <w:bookmarkEnd w:id="962"/>
    </w:p>
    <w:p w14:paraId="12CE0BE5" w14:textId="77777777" w:rsidR="00F0122B" w:rsidRPr="00A87ADE" w:rsidRDefault="00F0122B" w:rsidP="00F0122B">
      <w:pPr>
        <w:pStyle w:val="TH"/>
      </w:pPr>
      <w:bookmarkStart w:id="963" w:name="_CRTable6_1_6_2_3_91"/>
      <w:r w:rsidRPr="00A87ADE">
        <w:t>Table </w:t>
      </w:r>
      <w:bookmarkEnd w:id="963"/>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964"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964"/>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965" w:name="_Hlk529276357"/>
            <w:r w:rsidRPr="00A87ADE">
              <w:rPr>
                <w:noProof/>
              </w:rPr>
              <w:t>interfaceId</w:t>
            </w:r>
            <w:bookmarkEnd w:id="965"/>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966" w:name="_Hlk529276368"/>
            <w:r w:rsidRPr="00A87ADE">
              <w:rPr>
                <w:noProof/>
              </w:rPr>
              <w:t>interfaceText</w:t>
            </w:r>
            <w:bookmarkEnd w:id="966"/>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967" w:name="_CR6_1_6_2_4"/>
      <w:bookmarkStart w:id="968" w:name="_Toc27749558"/>
      <w:bookmarkStart w:id="969" w:name="_Toc28709485"/>
      <w:bookmarkStart w:id="970" w:name="_Toc44671104"/>
      <w:bookmarkStart w:id="971" w:name="_Toc51919013"/>
      <w:bookmarkStart w:id="972" w:name="_Toc193452673"/>
      <w:bookmarkEnd w:id="9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968"/>
      <w:bookmarkEnd w:id="969"/>
      <w:bookmarkEnd w:id="970"/>
      <w:bookmarkEnd w:id="971"/>
      <w:bookmarkEnd w:id="972"/>
    </w:p>
    <w:p w14:paraId="4AD14285" w14:textId="77777777" w:rsidR="0069143A" w:rsidRPr="00BD6F46" w:rsidRDefault="0069143A" w:rsidP="0069143A">
      <w:pPr>
        <w:pStyle w:val="Heading6"/>
        <w:rPr>
          <w:lang w:eastAsia="zh-CN"/>
        </w:rPr>
      </w:pPr>
      <w:bookmarkStart w:id="973" w:name="_CR6_1_6_2_4_1"/>
      <w:bookmarkStart w:id="974" w:name="_Toc27749559"/>
      <w:bookmarkStart w:id="975" w:name="_Toc28709486"/>
      <w:bookmarkStart w:id="976" w:name="_Toc44671105"/>
      <w:bookmarkStart w:id="977" w:name="_Toc51919014"/>
      <w:bookmarkStart w:id="978" w:name="_Toc193452674"/>
      <w:bookmarkEnd w:id="9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74"/>
      <w:bookmarkEnd w:id="975"/>
      <w:bookmarkEnd w:id="976"/>
      <w:bookmarkEnd w:id="977"/>
      <w:bookmarkEnd w:id="978"/>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bookmarkStart w:id="979" w:name="_CRTable6_1_6_2_4_11"/>
      <w:r w:rsidRPr="00BD6F46">
        <w:lastRenderedPageBreak/>
        <w:t>Table </w:t>
      </w:r>
      <w:bookmarkEnd w:id="9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980" w:name="_CR6_1_6_2_4_2"/>
      <w:bookmarkStart w:id="981" w:name="_Toc27749560"/>
      <w:bookmarkStart w:id="982" w:name="_Toc28709487"/>
      <w:bookmarkStart w:id="983" w:name="_Toc44671106"/>
      <w:bookmarkStart w:id="984" w:name="_Toc51919015"/>
      <w:bookmarkStart w:id="985" w:name="_Toc193452675"/>
      <w:bookmarkEnd w:id="9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81"/>
      <w:bookmarkEnd w:id="982"/>
      <w:bookmarkEnd w:id="983"/>
      <w:bookmarkEnd w:id="984"/>
      <w:bookmarkEnd w:id="985"/>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bookmarkStart w:id="986" w:name="_CRTable6_1_6_2_4_21"/>
      <w:r w:rsidRPr="00BD6F46">
        <w:t>Table </w:t>
      </w:r>
      <w:bookmarkEnd w:id="98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987" w:name="_CR6_1_6_2_4_3"/>
      <w:bookmarkStart w:id="988" w:name="_Toc27749561"/>
      <w:bookmarkStart w:id="989" w:name="_Toc28709488"/>
      <w:bookmarkStart w:id="990" w:name="_Toc44671107"/>
      <w:bookmarkStart w:id="991" w:name="_Toc51919016"/>
      <w:bookmarkStart w:id="992" w:name="_Toc193452676"/>
      <w:bookmarkEnd w:id="98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988"/>
      <w:bookmarkEnd w:id="989"/>
      <w:bookmarkEnd w:id="990"/>
      <w:bookmarkEnd w:id="991"/>
      <w:bookmarkEnd w:id="992"/>
    </w:p>
    <w:p w14:paraId="6DDB7C94" w14:textId="77777777" w:rsidR="0069143A" w:rsidRPr="00BD6F46" w:rsidRDefault="0069143A" w:rsidP="0069143A">
      <w:pPr>
        <w:pStyle w:val="TH"/>
      </w:pPr>
      <w:bookmarkStart w:id="993" w:name="_CRTable6_1_6_2_4_31"/>
      <w:r w:rsidRPr="00BD6F46">
        <w:t>Table </w:t>
      </w:r>
      <w:bookmarkEnd w:id="99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994" w:name="_CR6_1_6_2_4_4"/>
      <w:bookmarkStart w:id="995" w:name="_Toc27749562"/>
      <w:bookmarkStart w:id="996" w:name="_Toc28709489"/>
      <w:bookmarkStart w:id="997" w:name="_Toc44671108"/>
      <w:bookmarkStart w:id="998" w:name="_Toc51919017"/>
      <w:bookmarkStart w:id="999" w:name="_Toc193452677"/>
      <w:bookmarkEnd w:id="99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995"/>
      <w:bookmarkEnd w:id="996"/>
      <w:bookmarkEnd w:id="997"/>
      <w:bookmarkEnd w:id="998"/>
      <w:bookmarkEnd w:id="999"/>
    </w:p>
    <w:p w14:paraId="351C3705" w14:textId="77777777" w:rsidR="0069143A" w:rsidRPr="00BD6F46" w:rsidRDefault="0069143A" w:rsidP="0069143A">
      <w:pPr>
        <w:pStyle w:val="TH"/>
      </w:pPr>
      <w:bookmarkStart w:id="1000" w:name="_CRTable6_1_6_2_4_41"/>
      <w:r w:rsidRPr="00BD6F46">
        <w:t>Table </w:t>
      </w:r>
      <w:bookmarkEnd w:id="10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1001"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1001"/>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1002" w:name="_CR6_1_6_2_4_5"/>
      <w:bookmarkStart w:id="1003" w:name="_Toc27749563"/>
      <w:bookmarkStart w:id="1004" w:name="_Toc28709490"/>
      <w:bookmarkStart w:id="1005" w:name="_Toc44671109"/>
      <w:bookmarkStart w:id="1006" w:name="_Toc51919018"/>
      <w:bookmarkStart w:id="1007" w:name="_Toc193452678"/>
      <w:bookmarkEnd w:id="100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1003"/>
      <w:bookmarkEnd w:id="1004"/>
      <w:bookmarkEnd w:id="1005"/>
      <w:bookmarkEnd w:id="1006"/>
      <w:bookmarkEnd w:id="1007"/>
    </w:p>
    <w:p w14:paraId="00666A8E" w14:textId="77777777" w:rsidR="0069143A" w:rsidRPr="00BD6F46" w:rsidRDefault="0069143A" w:rsidP="0069143A">
      <w:pPr>
        <w:pStyle w:val="TH"/>
      </w:pPr>
      <w:bookmarkStart w:id="1008" w:name="_CRTable6_1_6_2_4_51"/>
      <w:r w:rsidRPr="00BD6F46">
        <w:t>Table </w:t>
      </w:r>
      <w:bookmarkEnd w:id="10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1009" w:name="_CR6_1_6_2_4_6"/>
      <w:bookmarkStart w:id="1010" w:name="_Toc25156395"/>
      <w:bookmarkStart w:id="1011" w:name="_Toc34124697"/>
      <w:bookmarkStart w:id="1012" w:name="_Toc43207821"/>
      <w:bookmarkStart w:id="1013" w:name="_Toc49857291"/>
      <w:bookmarkStart w:id="1014" w:name="_Toc56677127"/>
      <w:bookmarkStart w:id="1015" w:name="_Toc56696375"/>
      <w:bookmarkStart w:id="1016" w:name="_Toc58604183"/>
      <w:bookmarkStart w:id="1017" w:name="_Toc193452679"/>
      <w:bookmarkEnd w:id="1009"/>
      <w:r w:rsidRPr="003B2883">
        <w:rPr>
          <w:lang w:eastAsia="zh-CN"/>
        </w:rPr>
        <w:t>6.1.6.2</w:t>
      </w:r>
      <w:r>
        <w:rPr>
          <w:lang w:eastAsia="zh-CN"/>
        </w:rPr>
        <w:t>.4.6</w:t>
      </w:r>
      <w:r w:rsidRPr="003B2883">
        <w:rPr>
          <w:lang w:eastAsia="zh-CN"/>
        </w:rPr>
        <w:tab/>
        <w:t xml:space="preserve">Type: </w:t>
      </w:r>
      <w:bookmarkEnd w:id="1010"/>
      <w:bookmarkEnd w:id="1011"/>
      <w:bookmarkEnd w:id="1012"/>
      <w:bookmarkEnd w:id="1013"/>
      <w:bookmarkEnd w:id="1014"/>
      <w:bookmarkEnd w:id="1015"/>
      <w:bookmarkEnd w:id="1016"/>
      <w:r>
        <w:rPr>
          <w:lang w:eastAsia="zh-CN"/>
        </w:rPr>
        <w:t>PSCellInformation</w:t>
      </w:r>
      <w:bookmarkEnd w:id="1017"/>
      <w:r>
        <w:rPr>
          <w:lang w:eastAsia="zh-CN"/>
        </w:rPr>
        <w:t xml:space="preserve"> </w:t>
      </w:r>
    </w:p>
    <w:p w14:paraId="26DC2BF8" w14:textId="77777777" w:rsidR="000444BE" w:rsidRPr="003B2883" w:rsidRDefault="000444BE" w:rsidP="000444BE">
      <w:pPr>
        <w:pStyle w:val="TH"/>
      </w:pPr>
      <w:bookmarkStart w:id="1018" w:name="_CRTable6_1_6_2_4_61"/>
      <w:r w:rsidRPr="003B2883">
        <w:rPr>
          <w:noProof/>
        </w:rPr>
        <w:t>Table </w:t>
      </w:r>
      <w:bookmarkEnd w:id="1018"/>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1019" w:name="_CR6_1_6_2_4_7"/>
      <w:bookmarkStart w:id="1020" w:name="_Toc193452680"/>
      <w:bookmarkEnd w:id="1019"/>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1020"/>
      <w:r>
        <w:rPr>
          <w:lang w:eastAsia="zh-CN"/>
        </w:rPr>
        <w:t xml:space="preserve"> </w:t>
      </w:r>
    </w:p>
    <w:p w14:paraId="06706660" w14:textId="77777777" w:rsidR="000444BE" w:rsidRPr="003B2883" w:rsidRDefault="000444BE" w:rsidP="000444BE">
      <w:pPr>
        <w:pStyle w:val="TH"/>
      </w:pPr>
      <w:bookmarkStart w:id="1021" w:name="_CRTable6_1_6_2_4_71"/>
      <w:r w:rsidRPr="003B2883">
        <w:rPr>
          <w:noProof/>
        </w:rPr>
        <w:t>Table </w:t>
      </w:r>
      <w:bookmarkEnd w:id="1021"/>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1022" w:name="_CR6_1_6_2_4_8"/>
      <w:bookmarkStart w:id="1023" w:name="_Toc193452681"/>
      <w:bookmarkEnd w:id="1022"/>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1023"/>
      <w:r>
        <w:rPr>
          <w:lang w:eastAsia="zh-CN"/>
        </w:rPr>
        <w:t xml:space="preserve"> </w:t>
      </w:r>
    </w:p>
    <w:p w14:paraId="2972A511" w14:textId="77777777" w:rsidR="004E0ACD" w:rsidRPr="003B2883" w:rsidRDefault="004E0ACD" w:rsidP="004E0ACD">
      <w:pPr>
        <w:pStyle w:val="TH"/>
      </w:pPr>
      <w:bookmarkStart w:id="1024" w:name="_CRTable6_1_6_2_4_81"/>
      <w:r w:rsidRPr="003B2883">
        <w:rPr>
          <w:noProof/>
        </w:rPr>
        <w:t>Table </w:t>
      </w:r>
      <w:bookmarkEnd w:id="1024"/>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1025" w:name="_CR6_1_6_2_5"/>
      <w:bookmarkStart w:id="1026" w:name="_Toc27749564"/>
      <w:bookmarkStart w:id="1027" w:name="_Toc28709491"/>
      <w:bookmarkStart w:id="1028" w:name="_Toc44671110"/>
      <w:bookmarkStart w:id="1029" w:name="_Toc51919019"/>
      <w:bookmarkStart w:id="1030" w:name="_Toc193452682"/>
      <w:bookmarkEnd w:id="1025"/>
      <w:r w:rsidRPr="00BA36BA">
        <w:rPr>
          <w:lang w:eastAsia="zh-CN"/>
        </w:rPr>
        <w:t>6.1.6.2.</w:t>
      </w:r>
      <w:r>
        <w:rPr>
          <w:lang w:eastAsia="zh-CN"/>
        </w:rPr>
        <w:t>5</w:t>
      </w:r>
      <w:r w:rsidRPr="00BA36BA">
        <w:rPr>
          <w:lang w:eastAsia="zh-CN"/>
        </w:rPr>
        <w:tab/>
        <w:t>Exposure Function Northbound API Specified Data Type</w:t>
      </w:r>
      <w:bookmarkEnd w:id="1026"/>
      <w:bookmarkEnd w:id="1027"/>
      <w:bookmarkEnd w:id="1028"/>
      <w:bookmarkEnd w:id="1029"/>
      <w:bookmarkEnd w:id="1030"/>
    </w:p>
    <w:p w14:paraId="20684FAF" w14:textId="77777777" w:rsidR="00041593" w:rsidRPr="00BA36BA" w:rsidRDefault="00041593" w:rsidP="00041593">
      <w:pPr>
        <w:pStyle w:val="Heading6"/>
        <w:rPr>
          <w:lang w:eastAsia="zh-CN"/>
        </w:rPr>
      </w:pPr>
      <w:bookmarkStart w:id="1031" w:name="_CR6_1_6_2_5_1"/>
      <w:bookmarkStart w:id="1032" w:name="_Toc27749565"/>
      <w:bookmarkStart w:id="1033" w:name="_Toc28709492"/>
      <w:bookmarkStart w:id="1034" w:name="_Toc44671111"/>
      <w:bookmarkStart w:id="1035" w:name="_Toc51919020"/>
      <w:bookmarkStart w:id="1036" w:name="_Toc193452683"/>
      <w:bookmarkEnd w:id="1031"/>
      <w:r w:rsidRPr="00BA36BA">
        <w:rPr>
          <w:lang w:eastAsia="zh-CN"/>
        </w:rPr>
        <w:t>6.1.6.2.</w:t>
      </w:r>
      <w:r>
        <w:rPr>
          <w:lang w:eastAsia="zh-CN"/>
        </w:rPr>
        <w:t>5</w:t>
      </w:r>
      <w:r w:rsidRPr="00BA36BA">
        <w:rPr>
          <w:lang w:eastAsia="zh-CN"/>
        </w:rPr>
        <w:t>.1</w:t>
      </w:r>
      <w:r w:rsidRPr="00BA36BA">
        <w:rPr>
          <w:lang w:eastAsia="zh-CN"/>
        </w:rPr>
        <w:tab/>
        <w:t>Type ChargingDataRequest</w:t>
      </w:r>
      <w:bookmarkEnd w:id="1032"/>
      <w:bookmarkEnd w:id="1033"/>
      <w:bookmarkEnd w:id="1034"/>
      <w:bookmarkEnd w:id="1035"/>
      <w:bookmarkEnd w:id="1036"/>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bookmarkStart w:id="1037" w:name="_CRTable6_1_6_2_5_11"/>
      <w:r w:rsidRPr="00BA36BA">
        <w:lastRenderedPageBreak/>
        <w:t>Table </w:t>
      </w:r>
      <w:bookmarkEnd w:id="1037"/>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1038" w:name="_CR6_1_6_2_5_1a"/>
      <w:bookmarkStart w:id="1039" w:name="_Toc44671112"/>
      <w:bookmarkStart w:id="1040" w:name="_Toc51919021"/>
      <w:bookmarkStart w:id="1041" w:name="_Toc193452684"/>
      <w:bookmarkEnd w:id="10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039"/>
      <w:bookmarkEnd w:id="1040"/>
      <w:bookmarkEnd w:id="1041"/>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bookmarkStart w:id="1042" w:name="_CRTable6_1_6_2_5_21"/>
      <w:r w:rsidRPr="00BD6F46">
        <w:t>Table </w:t>
      </w:r>
      <w:bookmarkEnd w:id="104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1043" w:name="_CR6_1_6_2_5_2"/>
      <w:bookmarkStart w:id="1044" w:name="_Toc27749566"/>
      <w:bookmarkStart w:id="1045" w:name="_Toc28709493"/>
      <w:bookmarkStart w:id="1046" w:name="_Toc44671113"/>
      <w:bookmarkStart w:id="1047" w:name="_Toc51919022"/>
      <w:bookmarkStart w:id="1048" w:name="_Toc193452685"/>
      <w:bookmarkEnd w:id="1043"/>
      <w:r w:rsidRPr="00BA36BA">
        <w:rPr>
          <w:lang w:eastAsia="zh-CN"/>
        </w:rPr>
        <w:lastRenderedPageBreak/>
        <w:t>6.1.6.2.</w:t>
      </w:r>
      <w:r>
        <w:rPr>
          <w:lang w:eastAsia="zh-CN"/>
        </w:rPr>
        <w:t>5</w:t>
      </w:r>
      <w:r w:rsidRPr="00BA36BA">
        <w:rPr>
          <w:lang w:eastAsia="zh-CN"/>
        </w:rPr>
        <w:t>.2</w:t>
      </w:r>
      <w:r w:rsidRPr="00BA36BA">
        <w:rPr>
          <w:lang w:eastAsia="zh-CN"/>
        </w:rPr>
        <w:tab/>
        <w:t xml:space="preserve">Type </w:t>
      </w:r>
      <w:bookmarkEnd w:id="1044"/>
      <w:bookmarkEnd w:id="1045"/>
      <w:r w:rsidR="002D4253">
        <w:rPr>
          <w:lang w:eastAsia="zh-CN"/>
        </w:rPr>
        <w:t>N</w:t>
      </w:r>
      <w:r w:rsidR="002D4253" w:rsidRPr="00BA36BA">
        <w:rPr>
          <w:lang w:eastAsia="zh-CN"/>
        </w:rPr>
        <w:t>EFChargingInformation</w:t>
      </w:r>
      <w:bookmarkEnd w:id="1046"/>
      <w:bookmarkEnd w:id="1047"/>
      <w:bookmarkEnd w:id="1048"/>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1049" w:name="_CR6_1_6_2_5_3"/>
      <w:bookmarkStart w:id="1050" w:name="_Toc193452686"/>
      <w:bookmarkEnd w:id="1049"/>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1050"/>
    </w:p>
    <w:p w14:paraId="11C16C42" w14:textId="77777777" w:rsidR="00534F2F" w:rsidRPr="00BA36BA" w:rsidRDefault="00534F2F" w:rsidP="00534F2F">
      <w:pPr>
        <w:pStyle w:val="TH"/>
      </w:pPr>
      <w:bookmarkStart w:id="1051" w:name="_CRTable6_1_6_2_5_32"/>
      <w:r w:rsidRPr="00BA36BA">
        <w:t>Table </w:t>
      </w:r>
      <w:bookmarkEnd w:id="1051"/>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1052" w:name="_CR6_1_6_2_6"/>
      <w:bookmarkStart w:id="1053" w:name="_Toc51919023"/>
      <w:bookmarkStart w:id="1054" w:name="_Toc193452687"/>
      <w:bookmarkEnd w:id="105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1053"/>
      <w:bookmarkEnd w:id="1054"/>
    </w:p>
    <w:p w14:paraId="14ADEFA3" w14:textId="77777777" w:rsidR="001E79DB" w:rsidRPr="00BD6F46" w:rsidRDefault="001E79DB" w:rsidP="001E79DB">
      <w:pPr>
        <w:pStyle w:val="Heading6"/>
        <w:rPr>
          <w:lang w:eastAsia="zh-CN"/>
        </w:rPr>
      </w:pPr>
      <w:bookmarkStart w:id="1055" w:name="_CR6_1_6_2_6_1"/>
      <w:bookmarkStart w:id="1056" w:name="_Toc51919024"/>
      <w:bookmarkStart w:id="1057" w:name="_Toc193452688"/>
      <w:bookmarkEnd w:id="10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056"/>
      <w:bookmarkEnd w:id="1057"/>
    </w:p>
    <w:p w14:paraId="6FCF01B3" w14:textId="33C8521F"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058" w:name="_Hlk47002297"/>
      <w:r>
        <w:rPr>
          <w:lang w:eastAsia="zh-CN"/>
        </w:rPr>
        <w:t>Network Slice Management (NSM)</w:t>
      </w:r>
      <w:r w:rsidRPr="002C4D40">
        <w:rPr>
          <w:lang w:eastAsia="zh-CN"/>
        </w:rPr>
        <w:t xml:space="preserve"> </w:t>
      </w:r>
      <w:r>
        <w:rPr>
          <w:lang w:eastAsia="zh-CN"/>
        </w:rPr>
        <w:t xml:space="preserve">charging </w:t>
      </w:r>
      <w:bookmarkEnd w:id="1058"/>
      <w:r w:rsidRPr="00BD6F46">
        <w:rPr>
          <w:lang w:eastAsia="zh-CN"/>
        </w:rPr>
        <w:t xml:space="preserve">described </w:t>
      </w:r>
      <w:r w:rsidR="005D107F">
        <w:rPr>
          <w:lang w:eastAsia="zh-CN"/>
        </w:rPr>
        <w:t xml:space="preserve">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bookmarkStart w:id="1059" w:name="_CRTable6_1_6_2_6_11"/>
      <w:r w:rsidRPr="00BD6F46">
        <w:t>Table </w:t>
      </w:r>
      <w:bookmarkEnd w:id="10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1060" w:name="_CR6_1_6_2_6_2"/>
      <w:bookmarkStart w:id="1061" w:name="_Toc51919025"/>
      <w:bookmarkStart w:id="1062" w:name="_Toc193452689"/>
      <w:bookmarkEnd w:id="10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061"/>
      <w:bookmarkEnd w:id="1062"/>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bookmarkStart w:id="1063" w:name="_CRTable6_1_6_2_6_21"/>
      <w:r w:rsidRPr="00BD6F46">
        <w:t>Table </w:t>
      </w:r>
      <w:bookmarkEnd w:id="106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1064" w:name="_CR6_1_6_2_6_3"/>
      <w:bookmarkStart w:id="1065" w:name="_Toc51919026"/>
      <w:bookmarkStart w:id="1066" w:name="_Toc193452690"/>
      <w:bookmarkEnd w:id="10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1065"/>
      <w:bookmarkEnd w:id="1066"/>
    </w:p>
    <w:p w14:paraId="7887CA6E" w14:textId="77777777" w:rsidR="001E79DB" w:rsidRDefault="001E79DB" w:rsidP="0026330D">
      <w:pPr>
        <w:pStyle w:val="TH"/>
      </w:pPr>
      <w:bookmarkStart w:id="1067" w:name="_CRTable6_1_6_2_6_31"/>
      <w:r w:rsidRPr="00BD6F46">
        <w:t>Table </w:t>
      </w:r>
      <w:bookmarkEnd w:id="10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1068"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1068"/>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1069" w:name="_CR6_1_6_2_6_4"/>
      <w:bookmarkStart w:id="1070" w:name="_Toc51919027"/>
      <w:bookmarkStart w:id="1071" w:name="_Toc193452691"/>
      <w:bookmarkEnd w:id="106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1070"/>
      <w:bookmarkEnd w:id="1071"/>
    </w:p>
    <w:p w14:paraId="523EDEBB" w14:textId="77777777" w:rsidR="001E79DB" w:rsidRDefault="001E79DB" w:rsidP="001E79DB">
      <w:pPr>
        <w:pStyle w:val="TH"/>
      </w:pPr>
      <w:bookmarkStart w:id="1072" w:name="_CRTable6_1_6_2_6_41"/>
      <w:r w:rsidRPr="00BD6F46">
        <w:t>Table </w:t>
      </w:r>
      <w:bookmarkEnd w:id="10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1073" w:name="_CR6_1_6_2_6_5"/>
      <w:bookmarkStart w:id="1074" w:name="_Toc51919028"/>
      <w:bookmarkStart w:id="1075" w:name="_Toc193452692"/>
      <w:bookmarkEnd w:id="107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1074"/>
      <w:bookmarkEnd w:id="1075"/>
    </w:p>
    <w:p w14:paraId="058D8F33" w14:textId="77777777" w:rsidR="001E79DB" w:rsidRDefault="001E79DB" w:rsidP="001E79DB">
      <w:pPr>
        <w:pStyle w:val="TH"/>
      </w:pPr>
      <w:bookmarkStart w:id="1076" w:name="_CRTable6_1_6_2_6_51"/>
      <w:r w:rsidRPr="00BD6F46">
        <w:t>Table </w:t>
      </w:r>
      <w:bookmarkEnd w:id="10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1077" w:name="_CR6_1_6_2_7"/>
      <w:bookmarkStart w:id="1078" w:name="_Toc51919029"/>
      <w:bookmarkStart w:id="1079" w:name="_Toc193452693"/>
      <w:bookmarkEnd w:id="10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1078"/>
      <w:bookmarkEnd w:id="1079"/>
    </w:p>
    <w:p w14:paraId="11369B89" w14:textId="77777777" w:rsidR="00BC4A88" w:rsidRPr="00BD6F46" w:rsidRDefault="00BC4A88" w:rsidP="00BC4A88">
      <w:pPr>
        <w:pStyle w:val="Heading6"/>
        <w:rPr>
          <w:lang w:eastAsia="zh-CN"/>
        </w:rPr>
      </w:pPr>
      <w:bookmarkStart w:id="1080" w:name="_CR6_1_6_2_7_1"/>
      <w:bookmarkStart w:id="1081" w:name="_Toc51919030"/>
      <w:bookmarkStart w:id="1082" w:name="_Toc193452694"/>
      <w:bookmarkEnd w:id="10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081"/>
      <w:bookmarkEnd w:id="1082"/>
    </w:p>
    <w:p w14:paraId="76F99123" w14:textId="77777777" w:rsidR="00BC4A88" w:rsidRPr="007E4B99"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7</w:t>
      </w:r>
      <w:r w:rsidRPr="007E4B99">
        <w:rPr>
          <w:lang w:eastAsia="zh-CN"/>
        </w:rPr>
        <w:t>.1</w:t>
      </w:r>
      <w:r w:rsidRPr="007E4B99">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5F41D8A9" w14:textId="77777777" w:rsidR="00BC4A88" w:rsidRPr="007E4B99" w:rsidRDefault="00BC4A88" w:rsidP="00BC4A88">
      <w:pPr>
        <w:pStyle w:val="TH"/>
      </w:pPr>
      <w:bookmarkStart w:id="1083" w:name="_CRTable6_1_6_2_7_11"/>
      <w:r w:rsidRPr="007E4B99">
        <w:t>Table </w:t>
      </w:r>
      <w:bookmarkEnd w:id="1083"/>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1084" w:name="_CR6_1_6_2_7_2"/>
      <w:bookmarkStart w:id="1085" w:name="_Toc51919031"/>
      <w:bookmarkStart w:id="1086" w:name="_Toc193452695"/>
      <w:bookmarkEnd w:id="1084"/>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085"/>
      <w:bookmarkEnd w:id="1086"/>
    </w:p>
    <w:p w14:paraId="53C5337C" w14:textId="77777777" w:rsidR="00BC4A88" w:rsidRPr="00BD6F46"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7</w:t>
      </w:r>
      <w:r w:rsidRPr="007E4B99">
        <w:rPr>
          <w:lang w:eastAsia="zh-CN"/>
        </w:rPr>
        <w:t>.2</w:t>
      </w:r>
      <w:r w:rsidRPr="007E4B99">
        <w:rPr>
          <w:rFonts w:hint="eastAsia"/>
          <w:lang w:eastAsia="zh-CN"/>
        </w:rPr>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4F54EEC4" w14:textId="77777777" w:rsidR="00BC4A88" w:rsidRPr="00BD6F46" w:rsidRDefault="00BC4A88" w:rsidP="00BC4A88">
      <w:pPr>
        <w:pStyle w:val="TH"/>
      </w:pPr>
      <w:bookmarkStart w:id="1087" w:name="_CRTable6_1_6_2_7_21"/>
      <w:r w:rsidRPr="00BD6F46">
        <w:t>Table </w:t>
      </w:r>
      <w:bookmarkEnd w:id="10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1088" w:name="_CR6_1_6_2_7_3"/>
      <w:bookmarkStart w:id="1089" w:name="_Toc51919032"/>
      <w:bookmarkStart w:id="1090" w:name="_Toc193452696"/>
      <w:bookmarkEnd w:id="10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089"/>
      <w:bookmarkEnd w:id="1090"/>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bookmarkStart w:id="1091" w:name="_CRTable6_1_6_2_7_31"/>
      <w:r w:rsidRPr="00BD6F46">
        <w:t>Table </w:t>
      </w:r>
      <w:bookmarkEnd w:id="109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1092" w:name="_CR6_1_6_2_7_4"/>
      <w:bookmarkStart w:id="1093" w:name="_Toc51919033"/>
      <w:bookmarkStart w:id="1094" w:name="_Toc193452697"/>
      <w:bookmarkEnd w:id="10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1093"/>
      <w:bookmarkEnd w:id="1094"/>
      <w:r w:rsidRPr="00753009">
        <w:rPr>
          <w:rFonts w:hint="eastAsia"/>
          <w:lang w:eastAsia="zh-CN"/>
        </w:rPr>
        <w:t xml:space="preserve"> </w:t>
      </w:r>
    </w:p>
    <w:p w14:paraId="6998796D" w14:textId="77777777" w:rsidR="00BC4A88" w:rsidRPr="00BD6F46" w:rsidRDefault="00BC4A88" w:rsidP="00BC4A88">
      <w:pPr>
        <w:pStyle w:val="TH"/>
      </w:pPr>
      <w:bookmarkStart w:id="1095" w:name="_CRTable6_1_6_2_7_41"/>
      <w:r w:rsidRPr="00BD6F46">
        <w:t>Table </w:t>
      </w:r>
      <w:bookmarkEnd w:id="109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1096" w:name="_CR6_1_6_2_7_5"/>
      <w:bookmarkStart w:id="1097" w:name="_Toc51919034"/>
      <w:bookmarkStart w:id="1098" w:name="_Toc193452698"/>
      <w:bookmarkEnd w:id="109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1097"/>
      <w:bookmarkEnd w:id="1098"/>
    </w:p>
    <w:p w14:paraId="1F498D57" w14:textId="77777777" w:rsidR="00BC4A88" w:rsidRPr="00BD6F46" w:rsidRDefault="00BC4A88" w:rsidP="00BC4A88">
      <w:pPr>
        <w:pStyle w:val="TH"/>
      </w:pPr>
      <w:bookmarkStart w:id="1099" w:name="_CRTable6_1_6_2_7_51"/>
      <w:r w:rsidRPr="00BD6F46">
        <w:t>Table </w:t>
      </w:r>
      <w:bookmarkEnd w:id="109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1100" w:name="_CR6_1_6_2_8"/>
      <w:bookmarkStart w:id="1101" w:name="_Toc193452699"/>
      <w:bookmarkEnd w:id="11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1101"/>
    </w:p>
    <w:p w14:paraId="55EB3909" w14:textId="77777777" w:rsidR="009C4503" w:rsidRPr="00BD6F46" w:rsidRDefault="009C4503" w:rsidP="009C4503">
      <w:pPr>
        <w:pStyle w:val="Heading6"/>
        <w:rPr>
          <w:lang w:eastAsia="zh-CN"/>
        </w:rPr>
      </w:pPr>
      <w:bookmarkStart w:id="1102" w:name="_CR6_1_6_2_8_1"/>
      <w:bookmarkStart w:id="1103" w:name="_Toc193452700"/>
      <w:bookmarkEnd w:id="11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03"/>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bookmarkStart w:id="1104" w:name="_CRTable6_1_6_2_8_11"/>
      <w:r w:rsidRPr="007E4B99">
        <w:t>Table </w:t>
      </w:r>
      <w:bookmarkEnd w:id="1104"/>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1105" w:name="_CR6_1_6_2_8_2"/>
      <w:bookmarkStart w:id="1106" w:name="_Toc193452701"/>
      <w:bookmarkEnd w:id="110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106"/>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bookmarkStart w:id="1107" w:name="_CRTable6_1_6_2_8_21"/>
      <w:r w:rsidRPr="00BD6F46">
        <w:t>Table </w:t>
      </w:r>
      <w:bookmarkEnd w:id="11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1108" w:name="_CR6_1_6_2_8_3"/>
      <w:bookmarkStart w:id="1109" w:name="_Toc193452702"/>
      <w:bookmarkEnd w:id="110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1109"/>
      <w:r w:rsidRPr="00753009">
        <w:rPr>
          <w:rFonts w:hint="eastAsia"/>
          <w:lang w:eastAsia="zh-CN"/>
        </w:rPr>
        <w:t xml:space="preserve"> </w:t>
      </w:r>
    </w:p>
    <w:p w14:paraId="22F3F70D" w14:textId="77777777" w:rsidR="009C4503" w:rsidRPr="00BD6F46" w:rsidRDefault="009C4503" w:rsidP="009C4503">
      <w:pPr>
        <w:pStyle w:val="TH"/>
      </w:pPr>
      <w:bookmarkStart w:id="1110" w:name="_CRTable6_1_6_2_8_31"/>
      <w:r w:rsidRPr="00BD6F46">
        <w:t>Table </w:t>
      </w:r>
      <w:bookmarkEnd w:id="11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lastRenderedPageBreak/>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lastRenderedPageBreak/>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lastRenderedPageBreak/>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lastRenderedPageBreak/>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1111" w:name="_CR6_1_6_2_8_4"/>
      <w:bookmarkStart w:id="1112" w:name="_Toc193452703"/>
      <w:bookmarkEnd w:id="1111"/>
      <w:r>
        <w:rPr>
          <w:lang w:eastAsia="zh-CN"/>
        </w:rPr>
        <w:t>6.1.6.2.8.4</w:t>
      </w:r>
      <w:r>
        <w:rPr>
          <w:lang w:eastAsia="zh-CN"/>
        </w:rPr>
        <w:tab/>
        <w:t>Type SIPEventType</w:t>
      </w:r>
      <w:bookmarkEnd w:id="1112"/>
    </w:p>
    <w:p w14:paraId="7A0FD8AD" w14:textId="77777777" w:rsidR="0027435B" w:rsidRDefault="0027435B" w:rsidP="0027435B">
      <w:pPr>
        <w:pStyle w:val="TH"/>
      </w:pPr>
      <w:bookmarkStart w:id="1113" w:name="_CRTable6_1_6_2_8_41"/>
      <w:r>
        <w:t>Table </w:t>
      </w:r>
      <w:bookmarkEnd w:id="1113"/>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1114" w:name="_CR6_1_6_2_8_5"/>
      <w:bookmarkStart w:id="1115" w:name="_Toc20227326"/>
      <w:bookmarkStart w:id="1116" w:name="_Toc27749567"/>
      <w:bookmarkStart w:id="1117" w:name="_Toc28709494"/>
      <w:bookmarkStart w:id="1118" w:name="_Toc44671114"/>
      <w:bookmarkStart w:id="1119" w:name="_Toc51919035"/>
      <w:bookmarkStart w:id="1120" w:name="_Toc193452704"/>
      <w:bookmarkEnd w:id="1114"/>
      <w:r>
        <w:rPr>
          <w:lang w:eastAsia="zh-CN"/>
        </w:rPr>
        <w:lastRenderedPageBreak/>
        <w:t>6.1.6.2.8.5</w:t>
      </w:r>
      <w:r>
        <w:rPr>
          <w:lang w:eastAsia="zh-CN"/>
        </w:rPr>
        <w:tab/>
        <w:t>Type ISUPCause</w:t>
      </w:r>
      <w:bookmarkEnd w:id="1120"/>
    </w:p>
    <w:p w14:paraId="06FA5839" w14:textId="77777777" w:rsidR="0027435B" w:rsidRDefault="0027435B" w:rsidP="0027435B">
      <w:pPr>
        <w:pStyle w:val="TH"/>
      </w:pPr>
      <w:bookmarkStart w:id="1121" w:name="_CRTable6_1_6_2_8_51"/>
      <w:r>
        <w:t>Table </w:t>
      </w:r>
      <w:bookmarkEnd w:id="1121"/>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1122" w:name="_CR6_1_6_2_8_6"/>
      <w:bookmarkStart w:id="1123" w:name="_Toc193452705"/>
      <w:bookmarkEnd w:id="1122"/>
      <w:r>
        <w:rPr>
          <w:lang w:eastAsia="zh-CN"/>
        </w:rPr>
        <w:t>6.1.6.2.8.6</w:t>
      </w:r>
      <w:r>
        <w:rPr>
          <w:lang w:eastAsia="zh-CN"/>
        </w:rPr>
        <w:tab/>
        <w:t>Type CalledIdentityChange</w:t>
      </w:r>
      <w:bookmarkEnd w:id="1123"/>
    </w:p>
    <w:p w14:paraId="5E2387E2" w14:textId="77777777" w:rsidR="0027435B" w:rsidRDefault="0027435B" w:rsidP="0027435B">
      <w:pPr>
        <w:pStyle w:val="TH"/>
      </w:pPr>
      <w:bookmarkStart w:id="1124" w:name="_CRTable6_1_6_2_8_61"/>
      <w:r>
        <w:t>Table </w:t>
      </w:r>
      <w:bookmarkEnd w:id="1124"/>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1125" w:name="_CR6_1_6_2_8_7"/>
      <w:bookmarkStart w:id="1126" w:name="_Toc193452706"/>
      <w:bookmarkEnd w:id="1125"/>
      <w:r>
        <w:rPr>
          <w:lang w:eastAsia="zh-CN"/>
        </w:rPr>
        <w:t>6.1.6.2.8.7</w:t>
      </w:r>
      <w:r>
        <w:rPr>
          <w:lang w:eastAsia="zh-CN"/>
        </w:rPr>
        <w:tab/>
        <w:t>Type InterOperatorIdentifier</w:t>
      </w:r>
      <w:bookmarkEnd w:id="1126"/>
    </w:p>
    <w:p w14:paraId="7F29A16B" w14:textId="77777777" w:rsidR="0027435B" w:rsidRDefault="0027435B" w:rsidP="0027435B">
      <w:pPr>
        <w:pStyle w:val="TH"/>
      </w:pPr>
      <w:bookmarkStart w:id="1127" w:name="_CRTable6_1_6_2_8_71"/>
      <w:r>
        <w:t>Table </w:t>
      </w:r>
      <w:bookmarkEnd w:id="1127"/>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1128" w:name="_CR6_1_6_2_8_8"/>
      <w:bookmarkStart w:id="1129" w:name="_Toc193452707"/>
      <w:bookmarkEnd w:id="1128"/>
      <w:r>
        <w:rPr>
          <w:lang w:eastAsia="zh-CN"/>
        </w:rPr>
        <w:lastRenderedPageBreak/>
        <w:t>6.1.6.2.8.8</w:t>
      </w:r>
      <w:r>
        <w:rPr>
          <w:lang w:eastAsia="zh-CN"/>
        </w:rPr>
        <w:tab/>
        <w:t>Type EarlyMediaDescription</w:t>
      </w:r>
      <w:bookmarkEnd w:id="1129"/>
    </w:p>
    <w:p w14:paraId="646763EC" w14:textId="77777777" w:rsidR="0027435B" w:rsidRDefault="0027435B" w:rsidP="0027435B">
      <w:pPr>
        <w:pStyle w:val="TH"/>
      </w:pPr>
      <w:bookmarkStart w:id="1130" w:name="_CRTable6_1_6_2_8_81"/>
      <w:r>
        <w:t>Table </w:t>
      </w:r>
      <w:bookmarkEnd w:id="1130"/>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1131" w:name="_CR6_1_6_2_8_9"/>
      <w:bookmarkStart w:id="1132" w:name="_Toc193452708"/>
      <w:bookmarkEnd w:id="1131"/>
      <w:r>
        <w:rPr>
          <w:lang w:eastAsia="zh-CN"/>
        </w:rPr>
        <w:t>6.1.6.2.8.9</w:t>
      </w:r>
      <w:r>
        <w:rPr>
          <w:lang w:eastAsia="zh-CN"/>
        </w:rPr>
        <w:tab/>
        <w:t>Type SDPMediaComponent</w:t>
      </w:r>
      <w:bookmarkEnd w:id="1132"/>
    </w:p>
    <w:p w14:paraId="0BD14BB0" w14:textId="77777777" w:rsidR="0027435B" w:rsidRDefault="0027435B" w:rsidP="0027435B">
      <w:pPr>
        <w:pStyle w:val="TH"/>
      </w:pPr>
      <w:bookmarkStart w:id="1133" w:name="_CRTable6_1_6_2_8_91"/>
      <w:r>
        <w:t>Table </w:t>
      </w:r>
      <w:bookmarkEnd w:id="1133"/>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1134" w:name="_CR6_1_6_2_8_10"/>
      <w:bookmarkStart w:id="1135" w:name="_Toc193452709"/>
      <w:bookmarkEnd w:id="1134"/>
      <w:r>
        <w:rPr>
          <w:lang w:eastAsia="zh-CN"/>
        </w:rPr>
        <w:lastRenderedPageBreak/>
        <w:t>6.1.6.2.8.10</w:t>
      </w:r>
      <w:r>
        <w:rPr>
          <w:lang w:eastAsia="zh-CN"/>
        </w:rPr>
        <w:tab/>
        <w:t xml:space="preserve">Type </w:t>
      </w:r>
      <w:r>
        <w:rPr>
          <w:rFonts w:cs="Arial"/>
          <w:szCs w:val="18"/>
        </w:rPr>
        <w:t>ServerCapabilities</w:t>
      </w:r>
      <w:bookmarkEnd w:id="1135"/>
    </w:p>
    <w:p w14:paraId="47237476" w14:textId="77777777" w:rsidR="0027435B" w:rsidRDefault="0027435B" w:rsidP="0027435B">
      <w:pPr>
        <w:pStyle w:val="TH"/>
      </w:pPr>
      <w:bookmarkStart w:id="1136" w:name="_CRTable6_1_6_2_8_101"/>
      <w:r>
        <w:t>Table </w:t>
      </w:r>
      <w:bookmarkEnd w:id="1136"/>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1137" w:name="_CR6_1_6_2_8_11"/>
      <w:bookmarkStart w:id="1138" w:name="_Toc193452710"/>
      <w:bookmarkEnd w:id="1137"/>
      <w:r>
        <w:rPr>
          <w:lang w:eastAsia="zh-CN"/>
        </w:rPr>
        <w:t>6.1.6.2.8.11</w:t>
      </w:r>
      <w:r>
        <w:rPr>
          <w:lang w:eastAsia="zh-CN"/>
        </w:rPr>
        <w:tab/>
        <w:t xml:space="preserve">Type </w:t>
      </w:r>
      <w:r>
        <w:rPr>
          <w:rFonts w:cs="Arial"/>
          <w:szCs w:val="18"/>
        </w:rPr>
        <w:t>TrunkGroupID</w:t>
      </w:r>
      <w:bookmarkEnd w:id="1138"/>
    </w:p>
    <w:p w14:paraId="1FFA561D" w14:textId="77777777" w:rsidR="0027435B" w:rsidRDefault="0027435B" w:rsidP="0027435B">
      <w:pPr>
        <w:pStyle w:val="TH"/>
      </w:pPr>
      <w:bookmarkStart w:id="1139" w:name="_CRTable6_1_6_2_8_111"/>
      <w:r>
        <w:t>Table </w:t>
      </w:r>
      <w:bookmarkEnd w:id="1139"/>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1140" w:name="_CR6_1_6_2_8_12"/>
      <w:bookmarkStart w:id="1141" w:name="_Toc193452711"/>
      <w:bookmarkEnd w:id="1140"/>
      <w:r>
        <w:rPr>
          <w:lang w:eastAsia="zh-CN"/>
        </w:rPr>
        <w:t>6.1.6.2.8.12</w:t>
      </w:r>
      <w:r>
        <w:rPr>
          <w:lang w:eastAsia="zh-CN"/>
        </w:rPr>
        <w:tab/>
        <w:t xml:space="preserve">Type </w:t>
      </w:r>
      <w:r>
        <w:rPr>
          <w:rFonts w:cs="Arial"/>
          <w:szCs w:val="18"/>
        </w:rPr>
        <w:t>MessageBody</w:t>
      </w:r>
      <w:bookmarkEnd w:id="1141"/>
    </w:p>
    <w:p w14:paraId="1D420256" w14:textId="77777777" w:rsidR="0027435B" w:rsidRDefault="0027435B" w:rsidP="0027435B">
      <w:pPr>
        <w:pStyle w:val="TH"/>
      </w:pPr>
      <w:bookmarkStart w:id="1142" w:name="_CRTable6_1_6_2_8_121"/>
      <w:r>
        <w:t>Table </w:t>
      </w:r>
      <w:bookmarkEnd w:id="1142"/>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1143" w:name="_CR6_1_6_2_8_13"/>
      <w:bookmarkStart w:id="1144" w:name="_Toc193452712"/>
      <w:bookmarkEnd w:id="1143"/>
      <w:r>
        <w:rPr>
          <w:lang w:eastAsia="zh-CN"/>
        </w:rPr>
        <w:lastRenderedPageBreak/>
        <w:t>6.1.6.2.8.13</w:t>
      </w:r>
      <w:r>
        <w:rPr>
          <w:lang w:eastAsia="zh-CN"/>
        </w:rPr>
        <w:tab/>
        <w:t xml:space="preserve">Type </w:t>
      </w:r>
      <w:r>
        <w:rPr>
          <w:rFonts w:cs="Arial"/>
          <w:szCs w:val="18"/>
        </w:rPr>
        <w:t>AccessTransferInformation</w:t>
      </w:r>
      <w:bookmarkEnd w:id="1144"/>
    </w:p>
    <w:p w14:paraId="0B9E2FCE" w14:textId="77777777" w:rsidR="0027435B" w:rsidRDefault="0027435B" w:rsidP="0027435B">
      <w:pPr>
        <w:pStyle w:val="TH"/>
      </w:pPr>
      <w:bookmarkStart w:id="1145" w:name="_CRTable6_1_6_2_8_131"/>
      <w:r>
        <w:t>Table </w:t>
      </w:r>
      <w:bookmarkEnd w:id="1145"/>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1146" w:name="_CR6_1_6_2_8_14"/>
      <w:bookmarkStart w:id="1147" w:name="_Toc193452713"/>
      <w:bookmarkEnd w:id="1146"/>
      <w:r>
        <w:rPr>
          <w:lang w:eastAsia="zh-CN"/>
        </w:rPr>
        <w:t>6.1.6.2.8.14</w:t>
      </w:r>
      <w:r>
        <w:rPr>
          <w:lang w:eastAsia="zh-CN"/>
        </w:rPr>
        <w:tab/>
        <w:t xml:space="preserve">Type </w:t>
      </w:r>
      <w:r>
        <w:rPr>
          <w:rFonts w:cs="Arial"/>
          <w:szCs w:val="18"/>
        </w:rPr>
        <w:t>AccessNetworkInfoChange</w:t>
      </w:r>
      <w:bookmarkEnd w:id="1147"/>
    </w:p>
    <w:p w14:paraId="68885660" w14:textId="77777777" w:rsidR="0027435B" w:rsidRDefault="0027435B" w:rsidP="0027435B">
      <w:pPr>
        <w:pStyle w:val="TH"/>
      </w:pPr>
      <w:bookmarkStart w:id="1148" w:name="_CRTable6_1_6_2_8_141"/>
      <w:r>
        <w:t>Table </w:t>
      </w:r>
      <w:bookmarkEnd w:id="1148"/>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1149" w:name="_CR6_1_6_2_8_15"/>
      <w:bookmarkStart w:id="1150" w:name="_Toc193452714"/>
      <w:bookmarkEnd w:id="1149"/>
      <w:r>
        <w:rPr>
          <w:lang w:eastAsia="zh-CN"/>
        </w:rPr>
        <w:lastRenderedPageBreak/>
        <w:t>6.1.6.2.8.15</w:t>
      </w:r>
      <w:r>
        <w:rPr>
          <w:lang w:eastAsia="zh-CN"/>
        </w:rPr>
        <w:tab/>
        <w:t xml:space="preserve">Type </w:t>
      </w:r>
      <w:r>
        <w:rPr>
          <w:rFonts w:cs="Arial"/>
          <w:szCs w:val="18"/>
        </w:rPr>
        <w:t>NNIInformation</w:t>
      </w:r>
      <w:bookmarkEnd w:id="1150"/>
    </w:p>
    <w:p w14:paraId="56FC9D12" w14:textId="77777777" w:rsidR="00294CDE" w:rsidRDefault="00294CDE" w:rsidP="00294CDE">
      <w:pPr>
        <w:pStyle w:val="TH"/>
      </w:pPr>
      <w:bookmarkStart w:id="1151" w:name="_CRTable6_1_6_2_8_151"/>
      <w:r>
        <w:t>Table </w:t>
      </w:r>
      <w:bookmarkEnd w:id="1151"/>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1152" w:name="_CR6_1_6_2_8_16"/>
      <w:bookmarkStart w:id="1153" w:name="_Toc193452715"/>
      <w:bookmarkEnd w:id="1152"/>
      <w:r>
        <w:rPr>
          <w:lang w:eastAsia="zh-CN"/>
        </w:rPr>
        <w:t>6.1.6.2.8.16</w:t>
      </w:r>
      <w:r>
        <w:rPr>
          <w:lang w:eastAsia="zh-CN"/>
        </w:rPr>
        <w:tab/>
      </w:r>
      <w:r w:rsidR="000D2C33">
        <w:rPr>
          <w:lang w:eastAsia="zh-CN"/>
        </w:rPr>
        <w:t>Void</w:t>
      </w:r>
      <w:bookmarkEnd w:id="1153"/>
    </w:p>
    <w:p w14:paraId="5499E70A" w14:textId="77777777" w:rsidR="00294CDE" w:rsidRDefault="00294CDE" w:rsidP="0027435B"/>
    <w:p w14:paraId="2F4147D8" w14:textId="77777777" w:rsidR="000D2C33" w:rsidRDefault="000D2C33" w:rsidP="000D2C33">
      <w:pPr>
        <w:pStyle w:val="Heading6"/>
        <w:rPr>
          <w:lang w:eastAsia="zh-CN"/>
        </w:rPr>
      </w:pPr>
      <w:bookmarkStart w:id="1154" w:name="_CR6_1_6_2_8_17"/>
      <w:bookmarkStart w:id="1155" w:name="_Toc193452716"/>
      <w:bookmarkEnd w:id="1154"/>
      <w:r>
        <w:rPr>
          <w:lang w:eastAsia="zh-CN"/>
        </w:rPr>
        <w:t>6.1.6.2.8.17</w:t>
      </w:r>
      <w:r>
        <w:rPr>
          <w:lang w:eastAsia="zh-CN"/>
        </w:rPr>
        <w:tab/>
        <w:t xml:space="preserve">Type </w:t>
      </w:r>
      <w:r w:rsidRPr="00277CA3">
        <w:t>SDPTimeStamps</w:t>
      </w:r>
      <w:bookmarkEnd w:id="1155"/>
    </w:p>
    <w:p w14:paraId="766E01CE" w14:textId="77777777" w:rsidR="000D2C33" w:rsidRDefault="000D2C33" w:rsidP="000D2C33">
      <w:pPr>
        <w:pStyle w:val="TH"/>
      </w:pPr>
      <w:bookmarkStart w:id="1156" w:name="_CRTable6_1_6_2_8_171"/>
      <w:r>
        <w:t>Table </w:t>
      </w:r>
      <w:bookmarkEnd w:id="1156"/>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1157" w:name="_CR6_1_6_2_8_18"/>
      <w:bookmarkStart w:id="1158" w:name="_Toc193452717"/>
      <w:bookmarkEnd w:id="1157"/>
      <w:r>
        <w:rPr>
          <w:lang w:eastAsia="zh-CN"/>
        </w:rPr>
        <w:t>6.1.6.2.8.18</w:t>
      </w:r>
      <w:r>
        <w:rPr>
          <w:lang w:eastAsia="zh-CN"/>
        </w:rPr>
        <w:tab/>
        <w:t xml:space="preserve">Type </w:t>
      </w:r>
      <w:r w:rsidRPr="00277CA3">
        <w:t>IMSAddress</w:t>
      </w:r>
      <w:bookmarkEnd w:id="1158"/>
    </w:p>
    <w:p w14:paraId="64F2F5EE" w14:textId="77777777" w:rsidR="000D2C33" w:rsidRDefault="000D2C33" w:rsidP="000D2C33">
      <w:pPr>
        <w:pStyle w:val="TH"/>
      </w:pPr>
      <w:bookmarkStart w:id="1159" w:name="_CRTable6_1_6_2_8_181"/>
      <w:r>
        <w:t>Table </w:t>
      </w:r>
      <w:bookmarkEnd w:id="1159"/>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1160" w:name="_CR6_1_6_2_9"/>
      <w:bookmarkStart w:id="1161" w:name="_Toc193452718"/>
      <w:bookmarkEnd w:id="1160"/>
      <w:r w:rsidRPr="00AF02C0">
        <w:rPr>
          <w:lang w:eastAsia="zh-CN"/>
        </w:rPr>
        <w:lastRenderedPageBreak/>
        <w:t>6.1.6.2.</w:t>
      </w:r>
      <w:r>
        <w:rPr>
          <w:lang w:eastAsia="zh-CN"/>
        </w:rPr>
        <w:t>9</w:t>
      </w:r>
      <w:r w:rsidRPr="00AF02C0">
        <w:rPr>
          <w:lang w:eastAsia="zh-CN"/>
        </w:rPr>
        <w:tab/>
        <w:t>Announcement Specified Data Type</w:t>
      </w:r>
      <w:bookmarkEnd w:id="1161"/>
    </w:p>
    <w:p w14:paraId="23D40F2C" w14:textId="77777777" w:rsidR="0011415E" w:rsidRPr="00AF02C0" w:rsidRDefault="0011415E" w:rsidP="0011415E">
      <w:pPr>
        <w:pStyle w:val="Heading6"/>
        <w:rPr>
          <w:lang w:eastAsia="zh-CN"/>
        </w:rPr>
      </w:pPr>
      <w:bookmarkStart w:id="1162" w:name="_CR6_1_6_2_9_1"/>
      <w:bookmarkStart w:id="1163" w:name="_Toc193452719"/>
      <w:bookmarkEnd w:id="1162"/>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1163"/>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bookmarkStart w:id="1164" w:name="_CRTable6_1_6_2_91"/>
      <w:r w:rsidRPr="00AF02C0">
        <w:t>Table </w:t>
      </w:r>
      <w:bookmarkEnd w:id="1164"/>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1165" w:name="_CR6_1_6_2_9_2"/>
      <w:bookmarkStart w:id="1166" w:name="_Toc193452720"/>
      <w:bookmarkEnd w:id="1165"/>
      <w:r w:rsidRPr="00AF02C0">
        <w:rPr>
          <w:lang w:eastAsia="zh-CN"/>
        </w:rPr>
        <w:lastRenderedPageBreak/>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1166"/>
    </w:p>
    <w:p w14:paraId="0C42EE38" w14:textId="77777777" w:rsidR="0011415E" w:rsidRPr="006A24AF" w:rsidRDefault="0011415E" w:rsidP="0011415E">
      <w:pPr>
        <w:pStyle w:val="TH"/>
      </w:pPr>
      <w:bookmarkStart w:id="1167" w:name="_CRTable6_1_6_2_9_21"/>
      <w:r w:rsidRPr="00AF02C0">
        <w:t>Table </w:t>
      </w:r>
      <w:bookmarkEnd w:id="1167"/>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1168" w:name="_CR6_1_6_2_9_3"/>
      <w:bookmarkStart w:id="1169" w:name="_Toc193452721"/>
      <w:bookmarkEnd w:id="1168"/>
      <w:r w:rsidRPr="00FE44BB">
        <w:rPr>
          <w:lang w:eastAsia="zh-CN"/>
        </w:rPr>
        <w:lastRenderedPageBreak/>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1169"/>
    </w:p>
    <w:p w14:paraId="29C4FC9A" w14:textId="77777777" w:rsidR="0011415E" w:rsidRPr="00FE44BB" w:rsidRDefault="0011415E" w:rsidP="0011415E">
      <w:pPr>
        <w:pStyle w:val="TH"/>
      </w:pPr>
      <w:bookmarkStart w:id="1170" w:name="_CRTable6_1_6_2_9_31"/>
      <w:r w:rsidRPr="00FE44BB">
        <w:t>Table </w:t>
      </w:r>
      <w:bookmarkEnd w:id="1170"/>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1171" w:name="_CR6_1_6_2_10"/>
      <w:bookmarkStart w:id="1172" w:name="_Toc193452722"/>
      <w:bookmarkEnd w:id="117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1172"/>
    </w:p>
    <w:p w14:paraId="19E44801" w14:textId="77777777" w:rsidR="005C51AD" w:rsidRPr="00BD6F46" w:rsidRDefault="005C51AD" w:rsidP="005C51AD">
      <w:pPr>
        <w:pStyle w:val="Heading6"/>
        <w:rPr>
          <w:lang w:eastAsia="zh-CN"/>
        </w:rPr>
      </w:pPr>
      <w:bookmarkStart w:id="1173" w:name="_CR6_1_6_2_10_1"/>
      <w:bookmarkStart w:id="1174" w:name="_Toc193452723"/>
      <w:bookmarkEnd w:id="11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74"/>
    </w:p>
    <w:p w14:paraId="65AB170B" w14:textId="77777777" w:rsidR="005C51AD" w:rsidRPr="007E4B99"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w:t>
      </w:r>
      <w:r>
        <w:rPr>
          <w:lang w:eastAsia="zh-CN"/>
        </w:rPr>
        <w:t>4</w:t>
      </w:r>
      <w:r w:rsidRPr="007E4B99">
        <w:rPr>
          <w:lang w:eastAsia="zh-CN"/>
        </w:rPr>
        <w:t>.</w:t>
      </w:r>
      <w:r>
        <w:rPr>
          <w:lang w:eastAsia="zh-CN"/>
        </w:rPr>
        <w:t>1.</w:t>
      </w:r>
      <w:r w:rsidRPr="007E4B99">
        <w:rPr>
          <w:lang w:eastAsia="zh-CN"/>
        </w:rPr>
        <w:t>2.1</w:t>
      </w:r>
      <w:r w:rsidRPr="007E4B99">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6F9FE22D" w14:textId="77777777" w:rsidR="005C51AD" w:rsidRPr="007E4B99" w:rsidRDefault="005C51AD" w:rsidP="005C51AD">
      <w:pPr>
        <w:pStyle w:val="TH"/>
      </w:pPr>
      <w:bookmarkStart w:id="1175" w:name="_CRTable6_1_6_2_10_11"/>
      <w:r w:rsidRPr="007E4B99">
        <w:t>Table </w:t>
      </w:r>
      <w:bookmarkEnd w:id="117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1176" w:name="_CR6_1_6_2_10_2"/>
      <w:bookmarkStart w:id="1177" w:name="_Toc193452724"/>
      <w:bookmarkEnd w:id="1176"/>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177"/>
    </w:p>
    <w:p w14:paraId="3105D368" w14:textId="77777777" w:rsidR="005C51AD" w:rsidRPr="00BD6F46"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w:t>
      </w:r>
      <w:r>
        <w:rPr>
          <w:lang w:eastAsia="zh-CN"/>
        </w:rPr>
        <w:t>4.</w:t>
      </w:r>
      <w:r w:rsidRPr="007E4B99">
        <w:rPr>
          <w:lang w:eastAsia="zh-CN"/>
        </w:rPr>
        <w:t>1.2.2</w:t>
      </w:r>
      <w:r w:rsidRPr="007E4B99">
        <w:rPr>
          <w:rFonts w:hint="eastAsia"/>
          <w:lang w:eastAsia="zh-CN"/>
        </w:rPr>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478C1772" w14:textId="77777777" w:rsidR="005C51AD" w:rsidRPr="00BD6F46" w:rsidRDefault="005C51AD" w:rsidP="005C51AD">
      <w:pPr>
        <w:pStyle w:val="TH"/>
      </w:pPr>
      <w:bookmarkStart w:id="1178" w:name="_CRTable6_1_6_2_10_21"/>
      <w:r w:rsidRPr="00BD6F46">
        <w:t>Table </w:t>
      </w:r>
      <w:bookmarkEnd w:id="11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1179" w:name="_CR6_1_6_2_10_3"/>
      <w:bookmarkStart w:id="1180" w:name="_Toc193452725"/>
      <w:bookmarkEnd w:id="11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1180"/>
      <w:r w:rsidRPr="00753009">
        <w:rPr>
          <w:rFonts w:hint="eastAsia"/>
          <w:lang w:eastAsia="zh-CN"/>
        </w:rPr>
        <w:t xml:space="preserve"> </w:t>
      </w:r>
    </w:p>
    <w:p w14:paraId="5A08FFF4" w14:textId="77777777" w:rsidR="005C51AD" w:rsidRPr="00BD6F46" w:rsidRDefault="005C51AD" w:rsidP="005C51AD">
      <w:pPr>
        <w:pStyle w:val="TH"/>
      </w:pPr>
      <w:bookmarkStart w:id="1181" w:name="_CRTable6_1_6_2_10_31"/>
      <w:r w:rsidRPr="00BD6F46">
        <w:t>Table </w:t>
      </w:r>
      <w:bookmarkEnd w:id="11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1182" w:name="_CR6_1_6_2_10_4"/>
      <w:bookmarkStart w:id="1183" w:name="_Toc193452726"/>
      <w:bookmarkEnd w:id="1182"/>
      <w:r>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1183"/>
    </w:p>
    <w:p w14:paraId="2F4E4007" w14:textId="77777777" w:rsidR="005C51AD" w:rsidRPr="00BD6F46" w:rsidRDefault="005C51AD" w:rsidP="005C51AD">
      <w:pPr>
        <w:pStyle w:val="TH"/>
      </w:pPr>
      <w:bookmarkStart w:id="1184" w:name="_CRTable6_1_6_2_10_41"/>
      <w:r w:rsidRPr="00BD6F46">
        <w:t>Table </w:t>
      </w:r>
      <w:bookmarkEnd w:id="11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1185" w:name="_CR6_1_6_2_11"/>
      <w:bookmarkStart w:id="1186" w:name="_Toc193452727"/>
      <w:bookmarkEnd w:id="1185"/>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1186"/>
    </w:p>
    <w:p w14:paraId="5D08FC50" w14:textId="77777777" w:rsidR="00406B65" w:rsidRPr="00A87ADE" w:rsidRDefault="00406B65" w:rsidP="00406B65">
      <w:pPr>
        <w:pStyle w:val="Heading6"/>
        <w:rPr>
          <w:lang w:eastAsia="zh-CN"/>
        </w:rPr>
      </w:pPr>
      <w:bookmarkStart w:id="1187" w:name="_CR6_1_6_2_11_1"/>
      <w:bookmarkStart w:id="1188" w:name="_Toc193452728"/>
      <w:bookmarkEnd w:id="11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188"/>
    </w:p>
    <w:p w14:paraId="3CC46A52" w14:textId="77777777" w:rsidR="00406B65" w:rsidRPr="00A87ADE" w:rsidRDefault="00406B65" w:rsidP="00406B65">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424394">
        <w:t>6.</w:t>
      </w:r>
      <w:r w:rsidR="00321044">
        <w:t>5</w:t>
      </w:r>
      <w:r w:rsidRPr="00424394">
        <w:t>.</w:t>
      </w:r>
      <w:r>
        <w:t>2</w:t>
      </w:r>
      <w:r w:rsidRPr="00424394">
        <w:t>.</w:t>
      </w:r>
      <w:r>
        <w:t>2</w:t>
      </w:r>
      <w:r w:rsidRPr="00A87ADE">
        <w:t xml:space="preserve"> </w:t>
      </w:r>
      <w:r w:rsidRPr="00A87ADE">
        <w:rPr>
          <w:lang w:eastAsia="zh-CN"/>
        </w:rPr>
        <w:t xml:space="preserve">for </w:t>
      </w:r>
      <w:r>
        <w:rPr>
          <w:lang w:eastAsia="zh-CN"/>
        </w:rPr>
        <w:t xml:space="preserve">5G ProSe </w:t>
      </w:r>
      <w:r w:rsidRPr="00A87ADE">
        <w:rPr>
          <w:lang w:eastAsia="zh-CN"/>
        </w:rPr>
        <w:t>charging described in TS 32.27</w:t>
      </w:r>
      <w:r>
        <w:rPr>
          <w:lang w:eastAsia="zh-CN"/>
        </w:rPr>
        <w:t>7</w:t>
      </w:r>
      <w:r w:rsidRPr="00A87ADE">
        <w:rPr>
          <w:lang w:eastAsia="zh-CN"/>
        </w:rPr>
        <w:t>[</w:t>
      </w:r>
      <w:r>
        <w:rPr>
          <w:lang w:eastAsia="zh-CN"/>
        </w:rPr>
        <w:t>35</w:t>
      </w:r>
      <w:r w:rsidRPr="00A87ADE">
        <w:rPr>
          <w:lang w:eastAsia="zh-CN"/>
        </w:rPr>
        <w:t>]</w:t>
      </w:r>
      <w:r w:rsidRPr="00A87ADE">
        <w:t>.</w:t>
      </w:r>
    </w:p>
    <w:p w14:paraId="562F9CC9" w14:textId="77777777" w:rsidR="00406B65" w:rsidRPr="00A87ADE" w:rsidRDefault="00406B65" w:rsidP="00406B65">
      <w:pPr>
        <w:pStyle w:val="TH"/>
      </w:pPr>
      <w:bookmarkStart w:id="1189" w:name="_CRTable6_1_6_2_11_11"/>
      <w:r w:rsidRPr="00A87ADE">
        <w:t>Table </w:t>
      </w:r>
      <w:bookmarkEnd w:id="118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1190" w:name="_CR6_1_6_2_11_2"/>
      <w:bookmarkStart w:id="1191" w:name="_Toc193452729"/>
      <w:bookmarkEnd w:id="119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191"/>
    </w:p>
    <w:p w14:paraId="79845E18" w14:textId="77777777" w:rsidR="00406B65" w:rsidRPr="00BD6F46" w:rsidRDefault="00406B65" w:rsidP="00406B65">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424394">
        <w:t>6.</w:t>
      </w:r>
      <w:r w:rsidR="00321044">
        <w:t>5</w:t>
      </w:r>
      <w:r w:rsidRPr="00424394">
        <w:t>.</w:t>
      </w:r>
      <w:r>
        <w:t>2</w:t>
      </w:r>
      <w:r w:rsidRPr="00424394">
        <w:t>.</w:t>
      </w:r>
      <w:r>
        <w:t>2</w:t>
      </w:r>
      <w:r w:rsidRPr="00BD6F46">
        <w:rPr>
          <w:rFonts w:hint="eastAsia"/>
          <w:lang w:eastAsia="zh-CN"/>
        </w:rPr>
        <w:t xml:space="preserve"> </w:t>
      </w:r>
      <w:r w:rsidRPr="00BD6F46">
        <w:rPr>
          <w:lang w:eastAsia="zh-CN"/>
        </w:rPr>
        <w:t xml:space="preserve">for 5G </w:t>
      </w:r>
      <w:r>
        <w:rPr>
          <w:lang w:eastAsia="zh-CN"/>
        </w:rPr>
        <w:t>ProSe</w:t>
      </w:r>
      <w:r w:rsidRPr="00BD6F46">
        <w:rPr>
          <w:lang w:eastAsia="zh-CN"/>
        </w:rPr>
        <w:t xml:space="preserve"> charging </w:t>
      </w:r>
      <w:r w:rsidRPr="00A87ADE">
        <w:rPr>
          <w:lang w:eastAsia="zh-CN"/>
        </w:rPr>
        <w:t>described in TS 32.27</w:t>
      </w:r>
      <w:r>
        <w:rPr>
          <w:lang w:eastAsia="zh-CN"/>
        </w:rPr>
        <w:t>7</w:t>
      </w:r>
      <w:r w:rsidRPr="00A87ADE">
        <w:rPr>
          <w:lang w:eastAsia="zh-CN"/>
        </w:rPr>
        <w:t>[</w:t>
      </w:r>
      <w:r>
        <w:rPr>
          <w:lang w:eastAsia="zh-CN"/>
        </w:rPr>
        <w:t>35</w:t>
      </w:r>
      <w:r w:rsidRPr="00A87ADE">
        <w:rPr>
          <w:lang w:eastAsia="zh-CN"/>
        </w:rPr>
        <w:t>]</w:t>
      </w:r>
      <w:r w:rsidRPr="00BD6F46">
        <w:t>.</w:t>
      </w:r>
    </w:p>
    <w:p w14:paraId="661ABA6C" w14:textId="77777777" w:rsidR="00406B65" w:rsidRPr="00BD6F46" w:rsidRDefault="00406B65" w:rsidP="00406B65">
      <w:pPr>
        <w:pStyle w:val="TH"/>
      </w:pPr>
      <w:bookmarkStart w:id="1192" w:name="_CRTable6_1_6_2_11_21"/>
      <w:r w:rsidRPr="00BD6F46">
        <w:t>Table </w:t>
      </w:r>
      <w:bookmarkEnd w:id="11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1193" w:name="_CR6_1_6_2_11_3"/>
      <w:bookmarkStart w:id="1194" w:name="_Toc193452730"/>
      <w:bookmarkEnd w:id="119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1194"/>
    </w:p>
    <w:p w14:paraId="78B1EAC3" w14:textId="77777777" w:rsidR="00406B65" w:rsidRPr="00BD6F46" w:rsidRDefault="00406B65" w:rsidP="00406B65">
      <w:pPr>
        <w:pStyle w:val="TH"/>
      </w:pPr>
      <w:bookmarkStart w:id="1195" w:name="_CRTable6_1_6_2_11_31"/>
      <w:r w:rsidRPr="00BD6F46">
        <w:t>Table </w:t>
      </w:r>
      <w:bookmarkEnd w:id="119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1196" w:name="_CR6_1_6_2_11_4"/>
      <w:bookmarkStart w:id="1197" w:name="_Toc193452731"/>
      <w:bookmarkEnd w:id="119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1197"/>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bookmarkStart w:id="1198" w:name="_CRTable6_1_6_2_11_41"/>
      <w:r w:rsidRPr="00BD6F46">
        <w:t>Table </w:t>
      </w:r>
      <w:bookmarkEnd w:id="119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1199" w:name="_Hlk103164328"/>
            <w:r>
              <w:t>t</w:t>
            </w:r>
            <w:r w:rsidRPr="00F70D7B">
              <w:t>ime</w:t>
            </w:r>
            <w:r>
              <w:t>O</w:t>
            </w:r>
            <w:r w:rsidRPr="00F70D7B">
              <w:t>fFirstReception</w:t>
            </w:r>
            <w:bookmarkEnd w:id="1199"/>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1200" w:name="_CR6_1_6_2_11_5"/>
      <w:bookmarkStart w:id="1201" w:name="_Toc193452732"/>
      <w:bookmarkEnd w:id="120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1202" w:name="_Hlk103164538"/>
      <w:r>
        <w:t>C</w:t>
      </w:r>
      <w:r w:rsidRPr="00F70D7B">
        <w:t>overageInfo</w:t>
      </w:r>
      <w:bookmarkEnd w:id="1201"/>
      <w:bookmarkEnd w:id="1202"/>
    </w:p>
    <w:p w14:paraId="20C61B90" w14:textId="77777777" w:rsidR="00406B65" w:rsidRPr="00BD6F46" w:rsidRDefault="00406B65" w:rsidP="00406B65">
      <w:pPr>
        <w:pStyle w:val="TH"/>
      </w:pPr>
      <w:bookmarkStart w:id="1203" w:name="_CRTable6_1_6_2_11_51"/>
      <w:r w:rsidRPr="00BD6F46">
        <w:t>Table </w:t>
      </w:r>
      <w:bookmarkEnd w:id="120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1204" w:name="_CR6_1_6_2_11_6"/>
      <w:bookmarkStart w:id="1205" w:name="_Toc193452733"/>
      <w:bookmarkEnd w:id="120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1205"/>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bookmarkStart w:id="1206" w:name="_CRTable6_1_6_2_11_61"/>
      <w:r w:rsidRPr="00BD6F46">
        <w:t>Table </w:t>
      </w:r>
      <w:bookmarkEnd w:id="120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1207" w:name="OLE_LINK22"/>
            <w:r w:rsidRPr="00BD6F46">
              <w:rPr>
                <w:lang w:eastAsia="zh-CN"/>
              </w:rPr>
              <w:t>array</w:t>
            </w:r>
            <w:r>
              <w:t>(O</w:t>
            </w:r>
            <w:r w:rsidRPr="00C21720">
              <w:t>ctetString</w:t>
            </w:r>
            <w:r>
              <w:t>)</w:t>
            </w:r>
            <w:bookmarkEnd w:id="1207"/>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1208" w:name="_CR6_1_6_2_11_7"/>
      <w:bookmarkStart w:id="1209" w:name="_Toc193452734"/>
      <w:bookmarkEnd w:id="120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1209"/>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bookmarkStart w:id="1210" w:name="_CRTable6_1_6_2_11_71"/>
      <w:r w:rsidRPr="00BD6F46">
        <w:t>Table </w:t>
      </w:r>
      <w:bookmarkEnd w:id="121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1211" w:name="_CR6_1_6_2_11_8"/>
      <w:bookmarkStart w:id="1212" w:name="_Toc193452735"/>
      <w:bookmarkEnd w:id="121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1212"/>
    </w:p>
    <w:p w14:paraId="28EF9B40" w14:textId="77777777" w:rsidR="00406B65" w:rsidRDefault="00406B65" w:rsidP="00406B65">
      <w:pPr>
        <w:pStyle w:val="TH"/>
      </w:pPr>
      <w:bookmarkStart w:id="1213" w:name="_CRTable6_1_6_2_11_81"/>
      <w:r w:rsidRPr="00BD6F46">
        <w:t>Table </w:t>
      </w:r>
      <w:bookmarkEnd w:id="121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1214" w:name="OLE_LINK39"/>
            <w:r>
              <w:rPr>
                <w:lang w:bidi="ar-IQ"/>
              </w:rPr>
              <w:t>O</w:t>
            </w:r>
            <w:r>
              <w:rPr>
                <w:position w:val="-6"/>
                <w:sz w:val="14"/>
                <w:szCs w:val="14"/>
                <w:lang w:bidi="ar-IQ"/>
              </w:rPr>
              <w:t>M</w:t>
            </w:r>
            <w:r w:rsidRPr="00772EFA" w:rsidDel="005F20AB">
              <w:rPr>
                <w:szCs w:val="18"/>
                <w:lang w:eastAsia="x-none" w:bidi="ar-IQ"/>
              </w:rPr>
              <w:t xml:space="preserve"> </w:t>
            </w:r>
            <w:bookmarkEnd w:id="1214"/>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1215" w:name="OLE_LINK21"/>
            <w:r>
              <w:rPr>
                <w:lang w:eastAsia="zh-CN"/>
              </w:rPr>
              <w:t>0..1</w:t>
            </w:r>
            <w:bookmarkEnd w:id="1215"/>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1216" w:name="OLE_LINK32"/>
            <w:r w:rsidRPr="00F71C46">
              <w:t>applicationSpecificData</w:t>
            </w:r>
            <w:r>
              <w:t>List</w:t>
            </w:r>
            <w:bookmarkEnd w:id="1216"/>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1217" w:name="OLE_LINK25"/>
            <w:r w:rsidRPr="00F71C46">
              <w:t>monitoringUEIdentifier</w:t>
            </w:r>
            <w:bookmarkEnd w:id="1217"/>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lastRenderedPageBreak/>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1218" w:name="OLE_LINK36"/>
            <w:r w:rsidRPr="00440350">
              <w:rPr>
                <w:rFonts w:cs="Arial"/>
                <w:lang w:eastAsia="zh-CN" w:bidi="ar-IQ"/>
              </w:rPr>
              <w:t>IpAddr</w:t>
            </w:r>
            <w:bookmarkEnd w:id="1218"/>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1219" w:name="_CR6_1_6_2_11_9"/>
      <w:bookmarkStart w:id="1220" w:name="_Toc193452736"/>
      <w:bookmarkEnd w:id="121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1220"/>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bookmarkStart w:id="1221" w:name="_CRTable6_1_6_2_11_91"/>
      <w:r w:rsidRPr="00BD6F46">
        <w:t>Table </w:t>
      </w:r>
      <w:bookmarkEnd w:id="122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1222" w:name="_CR6_1_6_2_11_10"/>
      <w:bookmarkStart w:id="1223" w:name="_Toc193452737"/>
      <w:bookmarkEnd w:id="122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1223"/>
    </w:p>
    <w:p w14:paraId="6B45F9C3" w14:textId="77777777" w:rsidR="00406B65" w:rsidRPr="00BD6F46" w:rsidRDefault="00406B65" w:rsidP="00406B65">
      <w:pPr>
        <w:pStyle w:val="TH"/>
      </w:pPr>
      <w:bookmarkStart w:id="1224" w:name="_CRTable6_1_6_2_11_101"/>
      <w:r w:rsidRPr="00BD6F46">
        <w:t>Table </w:t>
      </w:r>
      <w:bookmarkEnd w:id="122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1225" w:name="OLE_LINK31"/>
            <w:r w:rsidRPr="00D13580">
              <w:rPr>
                <w:noProof/>
              </w:rPr>
              <w:t>dataVolume</w:t>
            </w:r>
            <w:bookmarkEnd w:id="1225"/>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1226" w:name="_CR6_1_6_2_12"/>
      <w:bookmarkStart w:id="1227" w:name="_Toc193452738"/>
      <w:bookmarkEnd w:id="1226"/>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1227"/>
    </w:p>
    <w:p w14:paraId="47C08320" w14:textId="77777777" w:rsidR="004D26BB" w:rsidRPr="00BA36BA" w:rsidRDefault="004D26BB" w:rsidP="004D26BB">
      <w:pPr>
        <w:pStyle w:val="Heading6"/>
        <w:rPr>
          <w:lang w:eastAsia="zh-CN"/>
        </w:rPr>
      </w:pPr>
      <w:bookmarkStart w:id="1228" w:name="_CR6_1_6_2_12_1"/>
      <w:bookmarkStart w:id="1229" w:name="_Toc193452739"/>
      <w:bookmarkEnd w:id="1228"/>
      <w:r w:rsidRPr="00BA36BA">
        <w:rPr>
          <w:lang w:eastAsia="zh-CN"/>
        </w:rPr>
        <w:t>6.1.6.2.</w:t>
      </w:r>
      <w:r>
        <w:rPr>
          <w:lang w:eastAsia="zh-CN"/>
        </w:rPr>
        <w:t>12</w:t>
      </w:r>
      <w:r w:rsidRPr="00BA36BA">
        <w:rPr>
          <w:lang w:eastAsia="zh-CN"/>
        </w:rPr>
        <w:t>.1</w:t>
      </w:r>
      <w:r w:rsidRPr="00BA36BA">
        <w:rPr>
          <w:lang w:eastAsia="zh-CN"/>
        </w:rPr>
        <w:tab/>
        <w:t>Type ChargingDataRequest</w:t>
      </w:r>
      <w:bookmarkEnd w:id="1229"/>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bookmarkStart w:id="1230" w:name="_CRTable6_1_6_2_12_11"/>
      <w:r w:rsidRPr="00BA36BA">
        <w:lastRenderedPageBreak/>
        <w:t>Table </w:t>
      </w:r>
      <w:bookmarkEnd w:id="1230"/>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1231" w:name="_CR6_1_6_2_12_2"/>
      <w:bookmarkStart w:id="1232" w:name="_Toc193452740"/>
      <w:bookmarkEnd w:id="123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232"/>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bookmarkStart w:id="1233" w:name="_CRTable6_1_6_2_12_21"/>
      <w:r w:rsidRPr="00BD6F46">
        <w:t>Table </w:t>
      </w:r>
      <w:bookmarkEnd w:id="123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1234" w:name="_CR6_1_6_2_12_3"/>
      <w:bookmarkStart w:id="1235" w:name="_Toc193452741"/>
      <w:bookmarkEnd w:id="1234"/>
      <w:r w:rsidRPr="00BA36BA">
        <w:rPr>
          <w:lang w:eastAsia="zh-CN"/>
        </w:rPr>
        <w:lastRenderedPageBreak/>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1235"/>
    </w:p>
    <w:p w14:paraId="7A18BBBF" w14:textId="77777777" w:rsidR="004D26BB" w:rsidRPr="00BA36BA" w:rsidRDefault="004D26BB" w:rsidP="004D26BB">
      <w:pPr>
        <w:pStyle w:val="TH"/>
      </w:pPr>
      <w:bookmarkStart w:id="1236" w:name="_CRTable6_1_6_2_12_32"/>
      <w:r w:rsidRPr="00BA36BA">
        <w:t>Table </w:t>
      </w:r>
      <w:bookmarkEnd w:id="1236"/>
      <w:r w:rsidRPr="00BA36BA">
        <w:t>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1237" w:name="_CR6_1_6_2_12_4"/>
      <w:bookmarkStart w:id="1238" w:name="_Toc193452742"/>
      <w:bookmarkEnd w:id="1237"/>
      <w:r w:rsidRPr="00BA36BA">
        <w:rPr>
          <w:lang w:eastAsia="zh-CN"/>
        </w:rPr>
        <w:lastRenderedPageBreak/>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1238"/>
    </w:p>
    <w:p w14:paraId="52AFE73D" w14:textId="77777777" w:rsidR="004D26BB" w:rsidRPr="00BA36BA" w:rsidRDefault="004D26BB" w:rsidP="004D26BB">
      <w:pPr>
        <w:pStyle w:val="TH"/>
      </w:pPr>
      <w:bookmarkStart w:id="1239" w:name="_CRTable6_1_6_2_12_42"/>
      <w:r w:rsidRPr="00BA36BA">
        <w:t>Table </w:t>
      </w:r>
      <w:bookmarkEnd w:id="1239"/>
      <w:r w:rsidRPr="00BA36BA">
        <w:t>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1240" w:name="_CR6_1_6_2_12_5"/>
      <w:bookmarkStart w:id="1241" w:name="_Toc90636844"/>
      <w:bookmarkStart w:id="1242" w:name="_Toc193452743"/>
      <w:bookmarkEnd w:id="1240"/>
      <w:r>
        <w:rPr>
          <w:lang w:eastAsia="zh-CN"/>
        </w:rPr>
        <w:t>6.1.6.2.12.5</w:t>
      </w:r>
      <w:r>
        <w:rPr>
          <w:lang w:eastAsia="zh-CN"/>
        </w:rPr>
        <w:tab/>
        <w:t xml:space="preserve">Type </w:t>
      </w:r>
      <w:bookmarkEnd w:id="1241"/>
      <w:r w:rsidRPr="00DC1753">
        <w:rPr>
          <w:lang w:eastAsia="zh-CN"/>
        </w:rPr>
        <w:t>EASRequirements</w:t>
      </w:r>
      <w:bookmarkEnd w:id="1242"/>
    </w:p>
    <w:p w14:paraId="1B97A171" w14:textId="77777777" w:rsidR="004D26BB" w:rsidRDefault="004D26BB" w:rsidP="004D26BB">
      <w:pPr>
        <w:pStyle w:val="TH"/>
      </w:pPr>
      <w:bookmarkStart w:id="1243" w:name="_CRTable6_1_6_2_12_51"/>
      <w:r>
        <w:t>Table </w:t>
      </w:r>
      <w:bookmarkEnd w:id="1243"/>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1244" w:name="_CR6_1_6_2_13"/>
      <w:bookmarkStart w:id="1245" w:name="_Toc193452744"/>
      <w:bookmarkEnd w:id="124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1245"/>
    </w:p>
    <w:p w14:paraId="78246001" w14:textId="77777777" w:rsidR="00D3407E" w:rsidRPr="00A87ADE" w:rsidRDefault="00D3407E" w:rsidP="00D3407E">
      <w:pPr>
        <w:pStyle w:val="Heading6"/>
        <w:rPr>
          <w:lang w:eastAsia="zh-CN"/>
        </w:rPr>
      </w:pPr>
      <w:bookmarkStart w:id="1246" w:name="_CR6_1_6_2_13_1"/>
      <w:bookmarkStart w:id="1247" w:name="_Toc114666204"/>
      <w:bookmarkStart w:id="1248" w:name="_Toc193452745"/>
      <w:bookmarkEnd w:id="124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247"/>
      <w:bookmarkEnd w:id="1248"/>
    </w:p>
    <w:p w14:paraId="2683ECDE" w14:textId="77777777" w:rsidR="00D3407E" w:rsidRPr="00A87ADE" w:rsidRDefault="00D3407E"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bookmarkStart w:id="1249" w:name="_CRTable6_1_6_2_13_11"/>
      <w:r w:rsidRPr="00A87ADE">
        <w:t>Table </w:t>
      </w:r>
      <w:bookmarkEnd w:id="124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1250" w:name="_CR6_1_6_2_13_2"/>
      <w:bookmarkStart w:id="1251" w:name="_Toc114666205"/>
      <w:bookmarkStart w:id="1252" w:name="_Toc193452746"/>
      <w:bookmarkEnd w:id="125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1251"/>
      <w:bookmarkEnd w:id="1252"/>
    </w:p>
    <w:p w14:paraId="32DE62EB" w14:textId="77777777" w:rsidR="00D3407E" w:rsidRPr="00A87ADE" w:rsidRDefault="00D3407E" w:rsidP="00D3407E">
      <w:pPr>
        <w:pStyle w:val="TH"/>
      </w:pPr>
      <w:bookmarkStart w:id="1253" w:name="_CRTable6_1_6_2_13_21"/>
      <w:r w:rsidRPr="00A87ADE">
        <w:t>Table </w:t>
      </w:r>
      <w:bookmarkEnd w:id="12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1254" w:name="_CR6_1_6_2_13_3"/>
      <w:bookmarkStart w:id="1255" w:name="_Toc114666206"/>
      <w:bookmarkStart w:id="1256" w:name="_Toc193452747"/>
      <w:bookmarkEnd w:id="125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1255"/>
      <w:bookmarkEnd w:id="1256"/>
    </w:p>
    <w:p w14:paraId="797B9414" w14:textId="77777777" w:rsidR="00D3407E" w:rsidRPr="00A87ADE" w:rsidRDefault="00D3407E" w:rsidP="00D3407E">
      <w:pPr>
        <w:pStyle w:val="TH"/>
      </w:pPr>
      <w:bookmarkStart w:id="1257" w:name="_CRTable6_1_6_2_13_31"/>
      <w:r w:rsidRPr="00A87ADE">
        <w:t>Table </w:t>
      </w:r>
      <w:bookmarkEnd w:id="1257"/>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1258" w:name="_CR6_1_6_2_13_4"/>
      <w:bookmarkStart w:id="1259" w:name="_Toc114666207"/>
      <w:bookmarkStart w:id="1260" w:name="_Toc193452748"/>
      <w:bookmarkEnd w:id="125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1259"/>
      <w:bookmarkEnd w:id="1260"/>
    </w:p>
    <w:p w14:paraId="41B533A0" w14:textId="77777777" w:rsidR="00D3407E" w:rsidRPr="00A87ADE" w:rsidRDefault="00D3407E" w:rsidP="00D3407E">
      <w:pPr>
        <w:pStyle w:val="TH"/>
      </w:pPr>
      <w:bookmarkStart w:id="1261" w:name="_CRTable6_1_6_2_13_41"/>
      <w:r w:rsidRPr="00A87ADE">
        <w:t>Table </w:t>
      </w:r>
      <w:bookmarkEnd w:id="1261"/>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1262" w:name="_CR6_1_6_2_13_5"/>
      <w:bookmarkStart w:id="1263" w:name="_Toc193452749"/>
      <w:bookmarkEnd w:id="126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1263"/>
    </w:p>
    <w:p w14:paraId="2020F8AF" w14:textId="77777777" w:rsidR="00D3407E" w:rsidRPr="00A87ADE" w:rsidRDefault="00D3407E" w:rsidP="00D3407E">
      <w:pPr>
        <w:pStyle w:val="TH"/>
      </w:pPr>
      <w:bookmarkStart w:id="1264" w:name="_CRTable6_1_6_2_13_51"/>
      <w:r w:rsidRPr="00A87ADE">
        <w:t>Table </w:t>
      </w:r>
      <w:bookmarkEnd w:id="126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1265" w:name="_CR6_1_6_2_13_6"/>
      <w:bookmarkStart w:id="1266" w:name="_Toc193452750"/>
      <w:bookmarkEnd w:id="126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1266"/>
    </w:p>
    <w:p w14:paraId="32F23023" w14:textId="77777777" w:rsidR="00D3407E" w:rsidRPr="00A87ADE" w:rsidRDefault="00D3407E" w:rsidP="00D3407E">
      <w:pPr>
        <w:pStyle w:val="TH"/>
      </w:pPr>
      <w:bookmarkStart w:id="1267" w:name="_CRTable6_1_6_2_13_61"/>
      <w:r w:rsidRPr="00A87ADE">
        <w:t>Table </w:t>
      </w:r>
      <w:bookmarkEnd w:id="126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1268" w:name="_CR6_1_6_2_14"/>
      <w:bookmarkStart w:id="1269" w:name="_Toc145944535"/>
      <w:bookmarkStart w:id="1270" w:name="_Toc145944432"/>
      <w:bookmarkStart w:id="1271" w:name="_Toc193452751"/>
      <w:bookmarkEnd w:id="1268"/>
      <w:r>
        <w:rPr>
          <w:lang w:eastAsia="zh-CN"/>
        </w:rPr>
        <w:t>6.1.6.2.</w:t>
      </w:r>
      <w:r w:rsidR="007051D1">
        <w:rPr>
          <w:lang w:eastAsia="zh-CN"/>
        </w:rPr>
        <w:t>14</w:t>
      </w:r>
      <w:r>
        <w:rPr>
          <w:lang w:eastAsia="zh-CN"/>
        </w:rPr>
        <w:tab/>
        <w:t>5G MBS Specified Data Type</w:t>
      </w:r>
      <w:bookmarkEnd w:id="1269"/>
      <w:bookmarkEnd w:id="1271"/>
    </w:p>
    <w:p w14:paraId="4394A56F" w14:textId="77777777" w:rsidR="00856DC6" w:rsidRDefault="00856DC6" w:rsidP="00856DC6">
      <w:pPr>
        <w:pStyle w:val="Heading6"/>
        <w:rPr>
          <w:lang w:eastAsia="zh-CN"/>
        </w:rPr>
      </w:pPr>
      <w:bookmarkStart w:id="1272" w:name="_CR6_1_6_2_14_1"/>
      <w:bookmarkStart w:id="1273" w:name="_Toc145944536"/>
      <w:bookmarkStart w:id="1274" w:name="_Toc193452752"/>
      <w:bookmarkEnd w:id="1272"/>
      <w:r>
        <w:rPr>
          <w:lang w:eastAsia="zh-CN"/>
        </w:rPr>
        <w:t>6.1.6.2.</w:t>
      </w:r>
      <w:r w:rsidR="007051D1">
        <w:rPr>
          <w:lang w:eastAsia="zh-CN"/>
        </w:rPr>
        <w:t>14</w:t>
      </w:r>
      <w:r>
        <w:rPr>
          <w:lang w:eastAsia="zh-CN"/>
        </w:rPr>
        <w:t>.1</w:t>
      </w:r>
      <w:r>
        <w:rPr>
          <w:lang w:eastAsia="zh-CN"/>
        </w:rPr>
        <w:tab/>
        <w:t>Type ChargingDataRequest</w:t>
      </w:r>
      <w:bookmarkEnd w:id="1273"/>
      <w:bookmarkEnd w:id="1274"/>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bookmarkStart w:id="1275" w:name="_CRTable6_1_6_2_14_11"/>
      <w:r>
        <w:lastRenderedPageBreak/>
        <w:t>Table </w:t>
      </w:r>
      <w:bookmarkEnd w:id="1275"/>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000000">
            <w:pPr>
              <w:pStyle w:val="TAL"/>
              <w:rPr>
                <w:rFonts w:cs="Arial"/>
                <w:szCs w:val="18"/>
              </w:rPr>
            </w:pPr>
            <w:r>
              <w:fldChar w:fldCharType="begin"/>
            </w:r>
            <w:r>
              <w:instrText xml:space="preserve"> DOCPROPERTY  RelatedWis  \* MERGEFORMAT </w:instrText>
            </w:r>
            <w:r>
              <w:fldChar w:fldCharType="separate"/>
            </w:r>
            <w:r w:rsidR="00856DC6">
              <w:t>5MBS_CH</w:t>
            </w:r>
            <w:r>
              <w:fldChar w:fldCharType="end"/>
            </w:r>
          </w:p>
        </w:tc>
      </w:tr>
    </w:tbl>
    <w:p w14:paraId="18C8EB3A" w14:textId="77777777" w:rsidR="00856DC6" w:rsidRDefault="00856DC6" w:rsidP="00856DC6">
      <w:bookmarkStart w:id="1276" w:name="_Toc145944433"/>
      <w:bookmarkEnd w:id="1270"/>
    </w:p>
    <w:p w14:paraId="6EF4DF44" w14:textId="77777777" w:rsidR="00856DC6" w:rsidRDefault="00856DC6" w:rsidP="00856DC6">
      <w:pPr>
        <w:pStyle w:val="Heading6"/>
        <w:rPr>
          <w:lang w:eastAsia="zh-CN"/>
        </w:rPr>
      </w:pPr>
      <w:bookmarkStart w:id="1277" w:name="_CR6_1_6_2_14_2"/>
      <w:bookmarkStart w:id="1278" w:name="_Toc193452753"/>
      <w:bookmarkEnd w:id="1277"/>
      <w:r>
        <w:rPr>
          <w:lang w:eastAsia="zh-CN"/>
        </w:rPr>
        <w:t>6.1.6.2.</w:t>
      </w:r>
      <w:r w:rsidR="007051D1">
        <w:rPr>
          <w:lang w:eastAsia="zh-CN"/>
        </w:rPr>
        <w:t>14</w:t>
      </w:r>
      <w:r>
        <w:rPr>
          <w:lang w:eastAsia="zh-CN"/>
        </w:rPr>
        <w:t>.2</w:t>
      </w:r>
      <w:r>
        <w:rPr>
          <w:lang w:eastAsia="zh-CN"/>
        </w:rPr>
        <w:tab/>
        <w:t>Type ChargingDataResponse</w:t>
      </w:r>
      <w:bookmarkEnd w:id="1276"/>
      <w:bookmarkEnd w:id="1278"/>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bookmarkStart w:id="1279" w:name="_CRTable6_1_6_2_14_21"/>
      <w:r>
        <w:t>Table </w:t>
      </w:r>
      <w:bookmarkEnd w:id="1279"/>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000000">
            <w:pPr>
              <w:pStyle w:val="TAL"/>
              <w:rPr>
                <w:rFonts w:cs="Arial"/>
                <w:szCs w:val="18"/>
                <w:lang w:eastAsia="zh-CN"/>
              </w:rPr>
            </w:pPr>
            <w:r>
              <w:fldChar w:fldCharType="begin"/>
            </w:r>
            <w:r>
              <w:instrText xml:space="preserve"> DOCPROPERTY  RelatedWis  \* MERGEFORMAT </w:instrText>
            </w:r>
            <w:r>
              <w:fldChar w:fldCharType="separate"/>
            </w:r>
            <w:r w:rsidR="00856DC6">
              <w:t>5MBS_CH</w:t>
            </w:r>
            <w:r>
              <w:fldChar w:fldCharType="end"/>
            </w:r>
          </w:p>
        </w:tc>
      </w:tr>
    </w:tbl>
    <w:p w14:paraId="7335F126" w14:textId="77777777" w:rsidR="00856DC6" w:rsidRDefault="00856DC6" w:rsidP="00856DC6"/>
    <w:p w14:paraId="77712B26" w14:textId="77777777" w:rsidR="00856DC6" w:rsidRDefault="00856DC6" w:rsidP="00856DC6">
      <w:pPr>
        <w:pStyle w:val="Heading6"/>
        <w:rPr>
          <w:lang w:eastAsia="zh-CN"/>
        </w:rPr>
      </w:pPr>
      <w:bookmarkStart w:id="1280" w:name="_CR6_1_6_2_14_3"/>
      <w:bookmarkStart w:id="1281" w:name="_Toc193452754"/>
      <w:bookmarkEnd w:id="1280"/>
      <w:r>
        <w:rPr>
          <w:lang w:eastAsia="zh-CN"/>
        </w:rPr>
        <w:t>6.1.6.2.</w:t>
      </w:r>
      <w:r w:rsidR="007051D1">
        <w:rPr>
          <w:lang w:eastAsia="zh-CN"/>
        </w:rPr>
        <w:t>14</w:t>
      </w:r>
      <w:r>
        <w:rPr>
          <w:lang w:eastAsia="zh-CN"/>
        </w:rPr>
        <w:t>.3</w:t>
      </w:r>
      <w:r>
        <w:rPr>
          <w:lang w:eastAsia="zh-CN"/>
        </w:rPr>
        <w:tab/>
        <w:t>Type MultipleUnitUsage</w:t>
      </w:r>
      <w:bookmarkEnd w:id="1281"/>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bookmarkStart w:id="1282" w:name="_CRTable6_1_6_2_14_31"/>
      <w:r>
        <w:t>Table </w:t>
      </w:r>
      <w:bookmarkEnd w:id="1282"/>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1283" w:name="_CR6_1_6_2_14_4"/>
      <w:bookmarkStart w:id="1284" w:name="_Toc193452755"/>
      <w:bookmarkEnd w:id="1283"/>
      <w:r>
        <w:rPr>
          <w:lang w:eastAsia="zh-CN"/>
        </w:rPr>
        <w:t>6.1.6.2.</w:t>
      </w:r>
      <w:r w:rsidR="007051D1">
        <w:rPr>
          <w:lang w:eastAsia="zh-CN"/>
        </w:rPr>
        <w:t>14</w:t>
      </w:r>
      <w:r>
        <w:rPr>
          <w:lang w:eastAsia="zh-CN"/>
        </w:rPr>
        <w:t>.4</w:t>
      </w:r>
      <w:r>
        <w:rPr>
          <w:lang w:eastAsia="zh-CN"/>
        </w:rPr>
        <w:tab/>
        <w:t>Type MultipleUnitInformation</w:t>
      </w:r>
      <w:bookmarkEnd w:id="1284"/>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bookmarkStart w:id="1285" w:name="_CRTable6_1_6_2_14_41"/>
      <w:r>
        <w:t>Table </w:t>
      </w:r>
      <w:bookmarkEnd w:id="1285"/>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1286" w:name="_CR6_1_6_2_14_5"/>
      <w:bookmarkStart w:id="1287" w:name="_Toc145944436"/>
      <w:bookmarkStart w:id="1288" w:name="_Toc193452756"/>
      <w:bookmarkEnd w:id="1286"/>
      <w:r>
        <w:rPr>
          <w:lang w:eastAsia="zh-CN"/>
        </w:rPr>
        <w:t>6.1.6.2.</w:t>
      </w:r>
      <w:r w:rsidR="007051D1">
        <w:rPr>
          <w:lang w:eastAsia="zh-CN"/>
        </w:rPr>
        <w:t>14</w:t>
      </w:r>
      <w:r>
        <w:rPr>
          <w:lang w:eastAsia="zh-CN"/>
        </w:rPr>
        <w:t>.5</w:t>
      </w:r>
      <w:r>
        <w:rPr>
          <w:lang w:eastAsia="zh-CN"/>
        </w:rPr>
        <w:tab/>
        <w:t>Type UsedUnitContainer</w:t>
      </w:r>
      <w:bookmarkEnd w:id="1287"/>
      <w:bookmarkEnd w:id="1288"/>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bookmarkStart w:id="1289" w:name="_CRTable6_1_6_2_14_51"/>
      <w:r>
        <w:t>Table </w:t>
      </w:r>
      <w:bookmarkEnd w:id="1289"/>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1290" w:name="_CR6_1_6_2_14_6"/>
      <w:bookmarkStart w:id="1291" w:name="_Toc145944454"/>
      <w:bookmarkStart w:id="1292" w:name="_Hlk149569561"/>
      <w:bookmarkStart w:id="1293" w:name="_Toc193452757"/>
      <w:bookmarkEnd w:id="1290"/>
      <w:r>
        <w:rPr>
          <w:lang w:eastAsia="zh-CN"/>
        </w:rPr>
        <w:lastRenderedPageBreak/>
        <w:t>6.1.6.2.</w:t>
      </w:r>
      <w:r w:rsidR="007051D1">
        <w:rPr>
          <w:lang w:eastAsia="zh-CN"/>
        </w:rPr>
        <w:t>14</w:t>
      </w:r>
      <w:r>
        <w:rPr>
          <w:lang w:eastAsia="zh-CN"/>
        </w:rPr>
        <w:t>.6</w:t>
      </w:r>
      <w:r>
        <w:rPr>
          <w:lang w:eastAsia="zh-CN"/>
        </w:rPr>
        <w:tab/>
        <w:t xml:space="preserve">Type </w:t>
      </w:r>
      <w:bookmarkEnd w:id="1291"/>
      <w:r>
        <w:rPr>
          <w:lang w:bidi="ar-IQ"/>
        </w:rPr>
        <w:t>MBSSessionChargingInformation</w:t>
      </w:r>
      <w:bookmarkEnd w:id="1293"/>
    </w:p>
    <w:p w14:paraId="5410487B" w14:textId="77777777" w:rsidR="00856DC6" w:rsidRDefault="00856DC6" w:rsidP="00856DC6">
      <w:pPr>
        <w:pStyle w:val="TH"/>
      </w:pPr>
      <w:bookmarkStart w:id="1294" w:name="_CRTable6_1_6_2_14_61"/>
      <w:bookmarkEnd w:id="1292"/>
      <w:r>
        <w:t>Table</w:t>
      </w:r>
      <w:r>
        <w:rPr>
          <w:lang w:eastAsia="zh-CN"/>
        </w:rPr>
        <w:t> </w:t>
      </w:r>
      <w:bookmarkEnd w:id="1294"/>
      <w:r>
        <w:rPr>
          <w:lang w:eastAsia="zh-CN"/>
        </w:rPr>
        <w:t>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1295" w:name="_CR6_1_6_2_14_7"/>
      <w:bookmarkStart w:id="1296" w:name="_Toc193452758"/>
      <w:bookmarkEnd w:id="1295"/>
      <w:r>
        <w:rPr>
          <w:lang w:eastAsia="zh-CN"/>
        </w:rPr>
        <w:t>6.1.6.2.</w:t>
      </w:r>
      <w:r w:rsidR="007051D1">
        <w:rPr>
          <w:lang w:eastAsia="zh-CN"/>
        </w:rPr>
        <w:t>14</w:t>
      </w:r>
      <w:r>
        <w:rPr>
          <w:lang w:eastAsia="zh-CN"/>
        </w:rPr>
        <w:t>.7</w:t>
      </w:r>
      <w:r>
        <w:rPr>
          <w:lang w:eastAsia="zh-CN"/>
        </w:rPr>
        <w:tab/>
        <w:t>Type ServiceArea</w:t>
      </w:r>
      <w:bookmarkEnd w:id="1296"/>
    </w:p>
    <w:p w14:paraId="313CD012" w14:textId="77777777" w:rsidR="00856DC6" w:rsidRDefault="00856DC6" w:rsidP="00856DC6">
      <w:pPr>
        <w:pStyle w:val="TH"/>
        <w:rPr>
          <w:lang w:bidi="ar-IQ"/>
        </w:rPr>
      </w:pPr>
      <w:bookmarkStart w:id="1297" w:name="_CRTable6_1_6_2_14_71"/>
      <w:r>
        <w:t xml:space="preserve">Table </w:t>
      </w:r>
      <w:bookmarkEnd w:id="1297"/>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1298" w:name="_CR6_1_6_2_14_8"/>
      <w:bookmarkStart w:id="1299" w:name="_Toc193452759"/>
      <w:bookmarkEnd w:id="1298"/>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1299"/>
    </w:p>
    <w:p w14:paraId="5F8A3F92" w14:textId="77777777" w:rsidR="00856DC6" w:rsidRDefault="00856DC6" w:rsidP="00856DC6">
      <w:pPr>
        <w:pStyle w:val="TH"/>
      </w:pPr>
      <w:bookmarkStart w:id="1300" w:name="_CRTable6_1_6_2_14_81"/>
      <w:r>
        <w:t xml:space="preserve">Table </w:t>
      </w:r>
      <w:bookmarkEnd w:id="1300"/>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1301" w:name="_CR6_1_6_2_14_9"/>
      <w:bookmarkStart w:id="1302" w:name="_Toc193452760"/>
      <w:bookmarkEnd w:id="1301"/>
      <w:r>
        <w:rPr>
          <w:lang w:eastAsia="zh-CN"/>
        </w:rPr>
        <w:lastRenderedPageBreak/>
        <w:t>6.1.6.2.</w:t>
      </w:r>
      <w:r w:rsidR="007051D1">
        <w:rPr>
          <w:lang w:eastAsia="zh-CN"/>
        </w:rPr>
        <w:t>14</w:t>
      </w:r>
      <w:r>
        <w:rPr>
          <w:lang w:eastAsia="zh-CN"/>
        </w:rPr>
        <w:t>.9</w:t>
      </w:r>
      <w:r>
        <w:rPr>
          <w:lang w:eastAsia="zh-CN"/>
        </w:rPr>
        <w:tab/>
        <w:t xml:space="preserve">Type </w:t>
      </w:r>
      <w:r>
        <w:rPr>
          <w:lang w:bidi="ar-IQ"/>
        </w:rPr>
        <w:t>EstablishedConnectionInfo</w:t>
      </w:r>
      <w:bookmarkEnd w:id="1302"/>
    </w:p>
    <w:p w14:paraId="44026D2E" w14:textId="77777777" w:rsidR="00856DC6" w:rsidRDefault="00856DC6" w:rsidP="00856DC6">
      <w:pPr>
        <w:pStyle w:val="TH"/>
      </w:pPr>
      <w:bookmarkStart w:id="1303" w:name="_CRTable6_1_6_2_14_91"/>
      <w:r>
        <w:t xml:space="preserve">Table </w:t>
      </w:r>
      <w:bookmarkEnd w:id="1303"/>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1304" w:name="_CR6_1_6_2_15"/>
      <w:bookmarkStart w:id="1305" w:name="_Toc138318166"/>
      <w:bookmarkStart w:id="1306" w:name="_Hlk162527158"/>
      <w:bookmarkStart w:id="1307" w:name="_Toc193452761"/>
      <w:bookmarkEnd w:id="130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1305"/>
      <w:bookmarkEnd w:id="1307"/>
    </w:p>
    <w:p w14:paraId="58D17D89" w14:textId="77777777" w:rsidR="003B5D97" w:rsidRDefault="003B5D97" w:rsidP="003B5D97">
      <w:pPr>
        <w:pStyle w:val="Heading6"/>
        <w:rPr>
          <w:lang w:eastAsia="zh-CN"/>
        </w:rPr>
      </w:pPr>
      <w:bookmarkStart w:id="1308" w:name="_CR6_1_6_2_15_1"/>
      <w:bookmarkStart w:id="1309" w:name="_Toc138318167"/>
      <w:bookmarkStart w:id="1310" w:name="_Toc193452762"/>
      <w:bookmarkEnd w:id="1306"/>
      <w:bookmarkEnd w:id="130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309"/>
      <w:bookmarkEnd w:id="1310"/>
    </w:p>
    <w:p w14:paraId="77C9CFDA"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bookmarkStart w:id="1311" w:name="_CRTable6_1_6_2_15_11"/>
      <w:r w:rsidRPr="00A87ADE">
        <w:t>Table </w:t>
      </w:r>
      <w:bookmarkEnd w:id="131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1312" w:name="_CR6_1_6_2_15_2"/>
      <w:bookmarkStart w:id="1313" w:name="_Toc138318191"/>
      <w:bookmarkStart w:id="1314" w:name="_Toc193452763"/>
      <w:bookmarkEnd w:id="13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13"/>
      <w:bookmarkEnd w:id="1314"/>
    </w:p>
    <w:p w14:paraId="58280310"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1.3</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bookmarkStart w:id="1315" w:name="_CRTable6_1_6_2_15_21"/>
      <w:r w:rsidRPr="00BD6F46">
        <w:t>Table </w:t>
      </w:r>
      <w:bookmarkEnd w:id="13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1316" w:name="_CR6_1_6_2_15_3"/>
      <w:bookmarkStart w:id="1317" w:name="_Toc193452764"/>
      <w:bookmarkEnd w:id="13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1317"/>
    </w:p>
    <w:p w14:paraId="468D8833" w14:textId="77777777" w:rsidR="003B5D97" w:rsidRPr="00A87ADE" w:rsidRDefault="003B5D97" w:rsidP="003B5D97">
      <w:pPr>
        <w:pStyle w:val="TH"/>
      </w:pPr>
      <w:bookmarkStart w:id="1318" w:name="_CRTable6_1_6_2_15_31"/>
      <w:r w:rsidRPr="00A87ADE">
        <w:t>Table </w:t>
      </w:r>
      <w:bookmarkEnd w:id="1318"/>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1319" w:name="_CR6_1_6_2_15_4"/>
      <w:bookmarkStart w:id="1320" w:name="_Toc193452765"/>
      <w:bookmarkEnd w:id="131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1320"/>
    </w:p>
    <w:p w14:paraId="0E1E6A74" w14:textId="77777777" w:rsidR="003B5D97" w:rsidRPr="00BA36BA" w:rsidRDefault="003B5D97" w:rsidP="003B5D97">
      <w:pPr>
        <w:pStyle w:val="TH"/>
      </w:pPr>
      <w:bookmarkStart w:id="1321" w:name="_CRTable6_1_6_2_15_41"/>
      <w:r w:rsidRPr="00BA36BA">
        <w:t>Table </w:t>
      </w:r>
      <w:bookmarkEnd w:id="1321"/>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1322" w:name="_CR6_1_6_2_15_5"/>
      <w:bookmarkStart w:id="1323" w:name="_Toc193452766"/>
      <w:bookmarkEnd w:id="132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1323"/>
    </w:p>
    <w:p w14:paraId="3C716384" w14:textId="77777777" w:rsidR="003B5D97" w:rsidRPr="00BA36BA" w:rsidRDefault="003B5D97" w:rsidP="003B5D97">
      <w:pPr>
        <w:pStyle w:val="TH"/>
      </w:pPr>
      <w:bookmarkStart w:id="1324" w:name="_CRTable6_1_6_2_15_51"/>
      <w:r w:rsidRPr="00BA36BA">
        <w:t>Table </w:t>
      </w:r>
      <w:bookmarkEnd w:id="1324"/>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1325" w:name="_CR6_1_6_2_15_6"/>
      <w:bookmarkStart w:id="1326" w:name="_Toc193452767"/>
      <w:bookmarkEnd w:id="1325"/>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1326"/>
    </w:p>
    <w:p w14:paraId="7A52FCCD" w14:textId="77777777" w:rsidR="003B5D97" w:rsidRPr="00BA36BA" w:rsidRDefault="003B5D97" w:rsidP="003B5D97">
      <w:pPr>
        <w:pStyle w:val="TH"/>
      </w:pPr>
      <w:bookmarkStart w:id="1327" w:name="_CRTable6_1_6_2_15_61"/>
      <w:r w:rsidRPr="00BA36BA">
        <w:t>Table </w:t>
      </w:r>
      <w:bookmarkEnd w:id="1327"/>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1328" w:name="_Hlk153270916"/>
            <w:r>
              <w:rPr>
                <w:lang w:eastAsia="zh-CN"/>
              </w:rPr>
              <w:t>d</w:t>
            </w:r>
            <w:r w:rsidRPr="0005603B">
              <w:t>istribution</w:t>
            </w:r>
            <w:r>
              <w:t>M</w:t>
            </w:r>
            <w:r w:rsidRPr="0005603B">
              <w:t>ethod</w:t>
            </w:r>
            <w:bookmarkEnd w:id="1328"/>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1329" w:name="_Hlk153270924"/>
            <w:r>
              <w:t>TimeDistributionMethod</w:t>
            </w:r>
            <w:bookmarkEnd w:id="1329"/>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1330" w:name="_Hlk153270936"/>
            <w:r>
              <w:t>tSNtimeDomainNumber</w:t>
            </w:r>
            <w:bookmarkEnd w:id="1330"/>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1331" w:name="_Hlk153270964"/>
            <w:r>
              <w:rPr>
                <w:lang w:eastAsia="zh-CN"/>
              </w:rPr>
              <w:t>Uinteger</w:t>
            </w:r>
            <w:bookmarkEnd w:id="1331"/>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1332" w:name="_CR6_1_6_2_16"/>
      <w:bookmarkStart w:id="1333" w:name="_Toc193452768"/>
      <w:bookmarkEnd w:id="1332"/>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1333"/>
    </w:p>
    <w:p w14:paraId="7CDD591D" w14:textId="77777777" w:rsidR="001D2BF1" w:rsidRPr="00BD6F46" w:rsidRDefault="001D2BF1" w:rsidP="001D2BF1">
      <w:pPr>
        <w:pStyle w:val="Heading6"/>
        <w:rPr>
          <w:lang w:eastAsia="zh-CN"/>
        </w:rPr>
      </w:pPr>
      <w:bookmarkStart w:id="1334" w:name="_CR6_1_6_2_16_1"/>
      <w:bookmarkStart w:id="1335" w:name="_Toc193452769"/>
      <w:bookmarkEnd w:id="13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35"/>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bookmarkStart w:id="1336" w:name="_CRTable6_1_6_2_16_11"/>
      <w:r w:rsidRPr="00BD6F46">
        <w:lastRenderedPageBreak/>
        <w:t>Table </w:t>
      </w:r>
      <w:bookmarkEnd w:id="133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1337" w:name="_CR6_1_6_2_16_2"/>
      <w:bookmarkStart w:id="1338" w:name="_Toc193452770"/>
      <w:bookmarkEnd w:id="133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38"/>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bookmarkStart w:id="1339" w:name="_CRTable6_1_6_2_16_21"/>
      <w:r w:rsidRPr="00BD6F46">
        <w:t>Table </w:t>
      </w:r>
      <w:bookmarkEnd w:id="13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1340" w:name="_CR6_1_6_2_16_3"/>
      <w:bookmarkStart w:id="1341" w:name="_Toc193452771"/>
      <w:bookmarkEnd w:id="134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1341"/>
    </w:p>
    <w:p w14:paraId="0E59FD3E" w14:textId="77777777" w:rsidR="001D2BF1" w:rsidRPr="00BD6F46" w:rsidRDefault="001D2BF1" w:rsidP="001D2BF1">
      <w:pPr>
        <w:pStyle w:val="TH"/>
      </w:pPr>
      <w:bookmarkStart w:id="1342" w:name="_CRTable6_1_6_2_16_31"/>
      <w:r w:rsidRPr="00BD6F46">
        <w:t>Table </w:t>
      </w:r>
      <w:bookmarkEnd w:id="134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1343" w:name="_CR6_1_6_2_17"/>
      <w:bookmarkStart w:id="1344" w:name="_Toc193452772"/>
      <w:bookmarkEnd w:id="134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1344"/>
    </w:p>
    <w:p w14:paraId="160C7291" w14:textId="77777777" w:rsidR="00037AF1" w:rsidRPr="00BD6F46" w:rsidRDefault="00037AF1" w:rsidP="00037AF1">
      <w:pPr>
        <w:pStyle w:val="Heading6"/>
        <w:rPr>
          <w:lang w:eastAsia="zh-CN"/>
        </w:rPr>
      </w:pPr>
      <w:bookmarkStart w:id="1345" w:name="_CR6_1_6_2_17_1"/>
      <w:bookmarkStart w:id="1346" w:name="_Toc193452773"/>
      <w:bookmarkEnd w:id="134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46"/>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bookmarkStart w:id="1347" w:name="_CRTable6_1_6_2_17_11"/>
      <w:r w:rsidRPr="00BD6F46">
        <w:t>Table </w:t>
      </w:r>
      <w:bookmarkEnd w:id="13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1348" w:name="_CR6_1_6_2_17_2"/>
      <w:bookmarkStart w:id="1349" w:name="_Toc193452774"/>
      <w:bookmarkEnd w:id="13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49"/>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1350" w:name="_Hlk156387207"/>
      <w:r w:rsidRPr="00A4709B">
        <w:rPr>
          <w:lang w:eastAsia="zh-CN"/>
        </w:rPr>
        <w:t>Network slice admission control</w:t>
      </w:r>
      <w:bookmarkEnd w:id="1350"/>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bookmarkStart w:id="1351" w:name="_CRTable6_1_6_2_17_21"/>
      <w:r w:rsidRPr="00BD6F46">
        <w:t>Table </w:t>
      </w:r>
      <w:bookmarkEnd w:id="135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1352" w:name="_CR6_1_6_2_17_3"/>
      <w:bookmarkStart w:id="1353" w:name="_Toc193452775"/>
      <w:bookmarkEnd w:id="13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1353"/>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bookmarkStart w:id="1354" w:name="_CRTable6_1_6_2_17_31"/>
      <w:r w:rsidRPr="00BD6F46">
        <w:lastRenderedPageBreak/>
        <w:t>Table </w:t>
      </w:r>
      <w:bookmarkEnd w:id="13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1355" w:name="_CR6_1_6_2_17_4"/>
      <w:bookmarkStart w:id="1356" w:name="_Toc193452776"/>
      <w:bookmarkEnd w:id="13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1356"/>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bookmarkStart w:id="1357" w:name="_CRTable6_1_6_2_17_41"/>
      <w:r w:rsidRPr="00BD6F46">
        <w:t>Table </w:t>
      </w:r>
      <w:bookmarkEnd w:id="13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1358" w:name="_CR6_1_6_2_17_5"/>
      <w:bookmarkStart w:id="1359" w:name="_Toc193452777"/>
      <w:bookmarkEnd w:id="1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1359"/>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bookmarkStart w:id="1360" w:name="_CRTable6_1_6_2_17_51"/>
      <w:r w:rsidRPr="00BD6F46">
        <w:t>Table </w:t>
      </w:r>
      <w:bookmarkEnd w:id="13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1361" w:name="_Hlk156388592"/>
      <w:r w:rsidRPr="009F0088">
        <w:t xml:space="preserve">Network slice admission control </w:t>
      </w:r>
      <w:bookmarkEnd w:id="1361"/>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1362" w:name="_CR6_1_6_2_17_6"/>
      <w:bookmarkStart w:id="1363" w:name="_Toc193452778"/>
      <w:bookmarkEnd w:id="13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1363"/>
    </w:p>
    <w:p w14:paraId="0C902651" w14:textId="77777777" w:rsidR="00037AF1" w:rsidRDefault="00037AF1" w:rsidP="00037AF1">
      <w:pPr>
        <w:pStyle w:val="TH"/>
      </w:pPr>
      <w:bookmarkStart w:id="1364" w:name="_CRTable6_1_6_2_17_61"/>
      <w:r w:rsidRPr="00BD6F46">
        <w:t>Table </w:t>
      </w:r>
      <w:bookmarkEnd w:id="13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1365" w:name="_CR6_1_6_2_17_7"/>
      <w:bookmarkStart w:id="1366" w:name="_Toc193452779"/>
      <w:bookmarkEnd w:id="1365"/>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1366"/>
    </w:p>
    <w:p w14:paraId="14F0F73C" w14:textId="77777777" w:rsidR="00037AF1" w:rsidRDefault="00037AF1" w:rsidP="00037AF1">
      <w:pPr>
        <w:pStyle w:val="TH"/>
      </w:pPr>
      <w:bookmarkStart w:id="1367" w:name="_CRTable6_1_6_2_17_71"/>
      <w:r>
        <w:t>Table </w:t>
      </w:r>
      <w:bookmarkEnd w:id="1367"/>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1368" w:name="_CR6_1_6_2_18"/>
      <w:bookmarkStart w:id="1369" w:name="_Toc193452780"/>
      <w:bookmarkEnd w:id="136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1370"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1370"/>
      <w:r>
        <w:rPr>
          <w:lang w:eastAsia="zh-CN"/>
        </w:rPr>
        <w:t xml:space="preserve">Specified </w:t>
      </w:r>
      <w:r w:rsidRPr="00BD6F46">
        <w:rPr>
          <w:lang w:eastAsia="zh-CN"/>
        </w:rPr>
        <w:t>Data Type</w:t>
      </w:r>
      <w:bookmarkEnd w:id="1369"/>
    </w:p>
    <w:p w14:paraId="328A1887" w14:textId="77777777" w:rsidR="00091DBD" w:rsidRPr="00BD6F46" w:rsidRDefault="00091DBD" w:rsidP="00091DBD">
      <w:pPr>
        <w:pStyle w:val="Heading6"/>
        <w:rPr>
          <w:lang w:eastAsia="zh-CN"/>
        </w:rPr>
      </w:pPr>
      <w:bookmarkStart w:id="1371" w:name="_CR6_1_6_2_18_1"/>
      <w:bookmarkStart w:id="1372" w:name="_Toc193452781"/>
      <w:bookmarkEnd w:id="137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72"/>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373" w:name="_Hlk155973932"/>
      <w:r w:rsidRPr="009525F2">
        <w:rPr>
          <w:lang w:eastAsia="zh-CN"/>
        </w:rPr>
        <w:t xml:space="preserve">Network slice-specific authentication and authorization </w:t>
      </w:r>
      <w:r>
        <w:rPr>
          <w:lang w:eastAsia="zh-CN"/>
        </w:rPr>
        <w:t>(NSSAA)</w:t>
      </w:r>
      <w:bookmarkEnd w:id="1373"/>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bookmarkStart w:id="1374" w:name="_CRTable6_1_6_2_18_11"/>
      <w:r w:rsidRPr="00BD6F46">
        <w:t>Table </w:t>
      </w:r>
      <w:bookmarkEnd w:id="13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1375" w:name="_CR6_1_6_2_18_2"/>
      <w:bookmarkStart w:id="1376" w:name="_Toc193452782"/>
      <w:bookmarkEnd w:id="13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76"/>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bookmarkStart w:id="1377" w:name="_CRTable6_1_6_2_18_21"/>
      <w:r w:rsidRPr="00BD6F46">
        <w:t>Table </w:t>
      </w:r>
      <w:bookmarkEnd w:id="13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1378" w:name="_CR6_1_6_2_18_3"/>
      <w:bookmarkStart w:id="1379" w:name="_Toc193452783"/>
      <w:bookmarkEnd w:id="13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1379"/>
    </w:p>
    <w:p w14:paraId="329CE574" w14:textId="77777777" w:rsidR="00091DBD" w:rsidRDefault="00091DBD" w:rsidP="00091DBD">
      <w:pPr>
        <w:pStyle w:val="TH"/>
      </w:pPr>
      <w:bookmarkStart w:id="1380" w:name="_CRTable6_1_6_2_18_31"/>
      <w:r w:rsidRPr="00BD6F46">
        <w:t>Table </w:t>
      </w:r>
      <w:bookmarkEnd w:id="13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1381" w:name="_Hlk155975407"/>
            <w:r>
              <w:t>NSSAA</w:t>
            </w:r>
            <w:r w:rsidRPr="00231006">
              <w:t>Message</w:t>
            </w:r>
            <w:r>
              <w:t>T</w:t>
            </w:r>
            <w:r w:rsidRPr="00231006">
              <w:t>ype</w:t>
            </w:r>
            <w:bookmarkEnd w:id="1381"/>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1FE3683F" w14:textId="77777777" w:rsidR="00091DBD" w:rsidRDefault="00091DBD" w:rsidP="00625470"/>
    <w:p w14:paraId="7222ED2F" w14:textId="77777777" w:rsidR="00DB3EC0" w:rsidRPr="007F2678" w:rsidRDefault="00117855" w:rsidP="007F2678">
      <w:pPr>
        <w:pStyle w:val="Heading4"/>
      </w:pPr>
      <w:bookmarkStart w:id="1382" w:name="_CR6_1_6_3"/>
      <w:bookmarkStart w:id="1383" w:name="_Toc193452784"/>
      <w:bookmarkEnd w:id="1382"/>
      <w:r w:rsidRPr="00BD6F46">
        <w:t>6.1.6</w:t>
      </w:r>
      <w:r w:rsidR="00DB3EC0" w:rsidRPr="007F2678">
        <w:t>.3</w:t>
      </w:r>
      <w:r w:rsidR="00DB3EC0" w:rsidRPr="007F2678">
        <w:tab/>
        <w:t>Simple data types and enumerations</w:t>
      </w:r>
      <w:bookmarkEnd w:id="1115"/>
      <w:bookmarkEnd w:id="1116"/>
      <w:bookmarkEnd w:id="1117"/>
      <w:bookmarkEnd w:id="1118"/>
      <w:bookmarkEnd w:id="1119"/>
      <w:bookmarkEnd w:id="1383"/>
    </w:p>
    <w:p w14:paraId="40F21C09" w14:textId="77777777" w:rsidR="00631D15" w:rsidRPr="00BD6F46" w:rsidRDefault="00117855" w:rsidP="007F2678">
      <w:pPr>
        <w:pStyle w:val="Heading5"/>
      </w:pPr>
      <w:bookmarkStart w:id="1384" w:name="_CR6_1_6_3_1"/>
      <w:bookmarkStart w:id="1385" w:name="_Toc20227327"/>
      <w:bookmarkStart w:id="1386" w:name="_Toc27749568"/>
      <w:bookmarkStart w:id="1387" w:name="_Toc28709495"/>
      <w:bookmarkStart w:id="1388" w:name="_Toc44671115"/>
      <w:bookmarkStart w:id="1389" w:name="_Toc51919036"/>
      <w:bookmarkStart w:id="1390" w:name="_Toc193452785"/>
      <w:bookmarkEnd w:id="1384"/>
      <w:r w:rsidRPr="00BD6F46">
        <w:t>6.1.6</w:t>
      </w:r>
      <w:r w:rsidR="00631D15" w:rsidRPr="00BD6F46">
        <w:t>.3.1</w:t>
      </w:r>
      <w:r w:rsidR="00631D15" w:rsidRPr="00BD6F46">
        <w:tab/>
        <w:t>Introduction</w:t>
      </w:r>
      <w:bookmarkEnd w:id="1385"/>
      <w:bookmarkEnd w:id="1386"/>
      <w:bookmarkEnd w:id="1387"/>
      <w:bookmarkEnd w:id="1388"/>
      <w:bookmarkEnd w:id="1389"/>
      <w:bookmarkEnd w:id="1390"/>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1391" w:name="_CR6_1_6_3_2"/>
      <w:bookmarkStart w:id="1392" w:name="_Toc20227328"/>
      <w:bookmarkStart w:id="1393" w:name="_Toc27749569"/>
      <w:bookmarkStart w:id="1394" w:name="_Toc28709496"/>
      <w:bookmarkStart w:id="1395" w:name="_Toc44671116"/>
      <w:bookmarkStart w:id="1396" w:name="_Toc51919037"/>
      <w:bookmarkStart w:id="1397" w:name="_Toc193452786"/>
      <w:bookmarkEnd w:id="1391"/>
      <w:r w:rsidRPr="00BD6F46">
        <w:lastRenderedPageBreak/>
        <w:t>6.1.6</w:t>
      </w:r>
      <w:r w:rsidR="00631D15" w:rsidRPr="00BD6F46">
        <w:t>.3.2</w:t>
      </w:r>
      <w:r w:rsidR="00631D15" w:rsidRPr="00BD6F46">
        <w:tab/>
        <w:t>Simple data types</w:t>
      </w:r>
      <w:bookmarkEnd w:id="1392"/>
      <w:bookmarkEnd w:id="1393"/>
      <w:bookmarkEnd w:id="1394"/>
      <w:bookmarkEnd w:id="1395"/>
      <w:bookmarkEnd w:id="1396"/>
      <w:bookmarkEnd w:id="1397"/>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bookmarkStart w:id="1398" w:name="_CRTable6_1_6_3_21"/>
      <w:r w:rsidRPr="00BD6F46">
        <w:t xml:space="preserve">Table </w:t>
      </w:r>
      <w:bookmarkEnd w:id="1398"/>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1399" w:name="_CR6_1_6_3_3"/>
      <w:bookmarkStart w:id="1400" w:name="_Toc20227329"/>
      <w:bookmarkStart w:id="1401" w:name="_Toc27749570"/>
      <w:bookmarkStart w:id="1402" w:name="_Toc28709497"/>
      <w:bookmarkStart w:id="1403" w:name="_Toc44671117"/>
      <w:bookmarkStart w:id="1404" w:name="_Toc51919038"/>
      <w:bookmarkStart w:id="1405" w:name="_Toc193452787"/>
      <w:bookmarkEnd w:id="1399"/>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1400"/>
      <w:bookmarkEnd w:id="1401"/>
      <w:bookmarkEnd w:id="1402"/>
      <w:bookmarkEnd w:id="1403"/>
      <w:bookmarkEnd w:id="1404"/>
      <w:bookmarkEnd w:id="1405"/>
    </w:p>
    <w:p w14:paraId="74E0BF5C" w14:textId="77777777" w:rsidR="00C62F49" w:rsidRPr="00BD6F46" w:rsidRDefault="00C62F49" w:rsidP="00C62F49">
      <w:pPr>
        <w:pStyle w:val="TH"/>
      </w:pPr>
      <w:bookmarkStart w:id="1406" w:name="_CRTable6_1_6_3_31"/>
      <w:r w:rsidRPr="00BD6F46">
        <w:t>Table </w:t>
      </w:r>
      <w:bookmarkEnd w:id="1406"/>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1407" w:name="_CR6_1_6_3_4"/>
      <w:bookmarkStart w:id="1408" w:name="_Toc20227330"/>
      <w:bookmarkStart w:id="1409" w:name="_Toc27749571"/>
      <w:bookmarkStart w:id="1410" w:name="_Toc28709498"/>
      <w:bookmarkStart w:id="1411" w:name="_Toc44671118"/>
      <w:bookmarkStart w:id="1412" w:name="_Toc51919039"/>
      <w:bookmarkStart w:id="1413" w:name="_Toc193452788"/>
      <w:bookmarkEnd w:id="1407"/>
      <w:r w:rsidRPr="00BD6F46">
        <w:lastRenderedPageBreak/>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1408"/>
      <w:bookmarkEnd w:id="1409"/>
      <w:bookmarkEnd w:id="1410"/>
      <w:bookmarkEnd w:id="1411"/>
      <w:bookmarkEnd w:id="1412"/>
      <w:bookmarkEnd w:id="1413"/>
    </w:p>
    <w:p w14:paraId="1F11D6DB" w14:textId="77777777" w:rsidR="00C62F49" w:rsidRPr="00BD6F46" w:rsidRDefault="00C62F49" w:rsidP="00C62F49">
      <w:pPr>
        <w:pStyle w:val="TH"/>
      </w:pPr>
      <w:bookmarkStart w:id="1414" w:name="_CRTable6_1_6_3_41"/>
      <w:r w:rsidRPr="00BD6F46">
        <w:t>Table </w:t>
      </w:r>
      <w:bookmarkEnd w:id="1414"/>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1415" w:name="_CR6_1_6_3_5"/>
      <w:bookmarkStart w:id="1416" w:name="_Toc20227331"/>
      <w:bookmarkStart w:id="1417" w:name="_Toc27749572"/>
      <w:bookmarkStart w:id="1418" w:name="_Toc28709499"/>
      <w:bookmarkStart w:id="1419" w:name="_Toc44671119"/>
      <w:bookmarkStart w:id="1420" w:name="_Toc51919040"/>
      <w:bookmarkStart w:id="1421" w:name="_Toc193452789"/>
      <w:bookmarkEnd w:id="1415"/>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1416"/>
      <w:bookmarkEnd w:id="1417"/>
      <w:bookmarkEnd w:id="1418"/>
      <w:bookmarkEnd w:id="1419"/>
      <w:bookmarkEnd w:id="1420"/>
      <w:bookmarkEnd w:id="1421"/>
    </w:p>
    <w:p w14:paraId="3B88C370" w14:textId="77777777" w:rsidR="00C62F49" w:rsidRPr="00BD6F46" w:rsidRDefault="00C62F49" w:rsidP="00C62F49">
      <w:pPr>
        <w:pStyle w:val="TH"/>
      </w:pPr>
      <w:bookmarkStart w:id="1422" w:name="_CRTable6_1_6_3_51"/>
      <w:r w:rsidRPr="00BD6F46">
        <w:t>Table </w:t>
      </w:r>
      <w:bookmarkEnd w:id="1422"/>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423" w:name="_CR6_1_6_3_6"/>
      <w:bookmarkStart w:id="1424" w:name="_Toc20227332"/>
      <w:bookmarkStart w:id="1425" w:name="_Toc27749573"/>
      <w:bookmarkStart w:id="1426" w:name="_Toc28709500"/>
      <w:bookmarkStart w:id="1427" w:name="_Toc44671120"/>
      <w:bookmarkStart w:id="1428" w:name="_Toc51919041"/>
      <w:bookmarkStart w:id="1429" w:name="_Toc193452790"/>
      <w:bookmarkEnd w:id="1423"/>
      <w:r w:rsidRPr="00BD6F46">
        <w:lastRenderedPageBreak/>
        <w:t>6.1.6.3.</w:t>
      </w:r>
      <w:r w:rsidR="00BA64C4" w:rsidRPr="00BD6F46">
        <w:t>6</w:t>
      </w:r>
      <w:r w:rsidR="00C62F49" w:rsidRPr="00BD6F46">
        <w:tab/>
        <w:t xml:space="preserve">Enumeration: </w:t>
      </w:r>
      <w:r w:rsidR="00C62F49" w:rsidRPr="00BD6F46">
        <w:rPr>
          <w:rFonts w:hint="eastAsia"/>
        </w:rPr>
        <w:t>TriggerType</w:t>
      </w:r>
      <w:bookmarkEnd w:id="1424"/>
      <w:bookmarkEnd w:id="1425"/>
      <w:bookmarkEnd w:id="1426"/>
      <w:bookmarkEnd w:id="1427"/>
      <w:bookmarkEnd w:id="1428"/>
      <w:bookmarkEnd w:id="1429"/>
    </w:p>
    <w:p w14:paraId="6E5C0245" w14:textId="77777777" w:rsidR="00C62F49" w:rsidRPr="00BD6F46" w:rsidRDefault="00C62F49" w:rsidP="00C62F49">
      <w:pPr>
        <w:pStyle w:val="TH"/>
      </w:pPr>
      <w:bookmarkStart w:id="1430" w:name="_CRTable6_1_6_3_61"/>
      <w:r w:rsidRPr="00BD6F46">
        <w:t>Table </w:t>
      </w:r>
      <w:bookmarkEnd w:id="1430"/>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lastRenderedPageBreak/>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F56372" w:rsidRPr="00BD6F46" w14:paraId="2A68EF53" w14:textId="77777777" w:rsidTr="000B1C8B">
        <w:tc>
          <w:tcPr>
            <w:tcW w:w="2209" w:type="pct"/>
            <w:shd w:val="clear" w:color="auto" w:fill="FFFFFF"/>
            <w:tcMar>
              <w:top w:w="0" w:type="dxa"/>
              <w:left w:w="108" w:type="dxa"/>
              <w:bottom w:w="0" w:type="dxa"/>
              <w:right w:w="108" w:type="dxa"/>
            </w:tcMar>
          </w:tcPr>
          <w:p w14:paraId="6DAB1ACB" w14:textId="0A209E5C" w:rsidR="00F56372" w:rsidRPr="00BD6F46" w:rsidRDefault="00F56372" w:rsidP="00F56372">
            <w:pPr>
              <w:pStyle w:val="TAL"/>
              <w:rPr>
                <w:rFonts w:eastAsia="DengXian"/>
                <w:lang w:val="fr-FR"/>
              </w:rPr>
            </w:pPr>
            <w:r w:rsidRPr="00460C4B">
              <w:rPr>
                <w:rFonts w:eastAsia="MS Mincho"/>
                <w:lang w:eastAsia="de-DE"/>
              </w:rPr>
              <w:t>FINAL</w:t>
            </w:r>
          </w:p>
        </w:tc>
        <w:tc>
          <w:tcPr>
            <w:tcW w:w="2165" w:type="pct"/>
            <w:shd w:val="clear" w:color="auto" w:fill="FFFFFF"/>
            <w:tcMar>
              <w:top w:w="0" w:type="dxa"/>
              <w:left w:w="108" w:type="dxa"/>
              <w:bottom w:w="0" w:type="dxa"/>
              <w:right w:w="108" w:type="dxa"/>
            </w:tcMar>
          </w:tcPr>
          <w:p w14:paraId="582FCC30" w14:textId="2067E440" w:rsidR="00F56372" w:rsidRPr="00BD6F46" w:rsidRDefault="00F56372" w:rsidP="00F56372">
            <w:pPr>
              <w:pStyle w:val="TAL"/>
              <w:rPr>
                <w:noProof/>
              </w:rPr>
            </w:pPr>
            <w:r w:rsidRPr="00460C4B">
              <w:t>a normal service termination has occurred</w:t>
            </w:r>
            <w:r w:rsidRPr="00A80028">
              <w:t xml:space="preserve">, included on session level for normal release of </w:t>
            </w:r>
            <w:r>
              <w:t>session e.g., e</w:t>
            </w:r>
            <w:r w:rsidRPr="00C9757C">
              <w:t>nd of PDU session</w:t>
            </w:r>
            <w:r>
              <w:t>, and on rating group for normal termination of a specific rating group e.g., t</w:t>
            </w:r>
            <w:r w:rsidRPr="0064079E">
              <w:t>ermination of service data flow</w:t>
            </w:r>
            <w:r w:rsidRPr="00460C4B">
              <w:t>.</w:t>
            </w:r>
          </w:p>
        </w:tc>
        <w:tc>
          <w:tcPr>
            <w:tcW w:w="626" w:type="pct"/>
            <w:shd w:val="clear" w:color="auto" w:fill="FFFFFF"/>
          </w:tcPr>
          <w:p w14:paraId="3CB943C0" w14:textId="77777777" w:rsidR="00F56372" w:rsidRPr="00314AF3" w:rsidRDefault="00F56372" w:rsidP="00F56372">
            <w:pPr>
              <w:pStyle w:val="TAL"/>
              <w:rPr>
                <w:rFonts w:eastAsia="MS Mincho"/>
                <w:noProof/>
                <w:lang w:eastAsia="de-DE"/>
              </w:rPr>
            </w:pPr>
          </w:p>
        </w:tc>
      </w:tr>
      <w:tr w:rsidR="00F56372" w:rsidRPr="00BD6F46" w14:paraId="1F733A94" w14:textId="77777777" w:rsidTr="000B1C8B">
        <w:tc>
          <w:tcPr>
            <w:tcW w:w="2209" w:type="pct"/>
            <w:shd w:val="clear" w:color="auto" w:fill="FFFFFF"/>
            <w:tcMar>
              <w:top w:w="0" w:type="dxa"/>
              <w:left w:w="108" w:type="dxa"/>
              <w:bottom w:w="0" w:type="dxa"/>
              <w:right w:w="108" w:type="dxa"/>
            </w:tcMar>
          </w:tcPr>
          <w:p w14:paraId="15C4DC8D" w14:textId="4CAC20E6" w:rsidR="00F56372" w:rsidRPr="00BD6F46" w:rsidRDefault="00F56372" w:rsidP="00F56372">
            <w:pPr>
              <w:pStyle w:val="TAL"/>
              <w:rPr>
                <w:rFonts w:eastAsia="DengXian"/>
                <w:lang w:val="fr-FR"/>
              </w:rPr>
            </w:pPr>
            <w:r w:rsidRPr="00460C4B">
              <w:rPr>
                <w:lang w:eastAsia="de-DE"/>
              </w:rPr>
              <w:t>ABNORMAL_RELEASE</w:t>
            </w:r>
          </w:p>
        </w:tc>
        <w:tc>
          <w:tcPr>
            <w:tcW w:w="2165" w:type="pct"/>
            <w:shd w:val="clear" w:color="auto" w:fill="FFFFFF"/>
            <w:tcMar>
              <w:top w:w="0" w:type="dxa"/>
              <w:left w:w="108" w:type="dxa"/>
              <w:bottom w:w="0" w:type="dxa"/>
              <w:right w:w="108" w:type="dxa"/>
            </w:tcMar>
          </w:tcPr>
          <w:p w14:paraId="3C4DC771" w14:textId="0276F37F" w:rsidR="00F56372" w:rsidRPr="00BD6F46" w:rsidRDefault="00F56372" w:rsidP="00F56372">
            <w:pPr>
              <w:pStyle w:val="TAL"/>
              <w:rPr>
                <w:noProof/>
              </w:rPr>
            </w:pPr>
            <w:r w:rsidRPr="00460C4B">
              <w:t>a abnormal service termination has occurred</w:t>
            </w:r>
            <w:r w:rsidRPr="00A80028">
              <w:t xml:space="preserve">, included on session level for </w:t>
            </w:r>
            <w:r>
              <w:t>ab</w:t>
            </w:r>
            <w:r w:rsidRPr="00A80028">
              <w:t xml:space="preserve">normal release of </w:t>
            </w:r>
            <w:r>
              <w:t>session</w:t>
            </w:r>
            <w:r w:rsidRPr="00460C4B">
              <w:t>.</w:t>
            </w:r>
          </w:p>
        </w:tc>
        <w:tc>
          <w:tcPr>
            <w:tcW w:w="626" w:type="pct"/>
            <w:shd w:val="clear" w:color="auto" w:fill="FFFFFF"/>
          </w:tcPr>
          <w:p w14:paraId="0EE91910" w14:textId="77777777" w:rsidR="00F56372" w:rsidRPr="00314AF3" w:rsidRDefault="00F56372" w:rsidP="00F56372">
            <w:pPr>
              <w:pStyle w:val="TAL"/>
              <w:rPr>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lastRenderedPageBreak/>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lastRenderedPageBreak/>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lastRenderedPageBreak/>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000000" w:rsidP="00856DC6">
            <w:pPr>
              <w:pStyle w:val="TAL"/>
            </w:pPr>
            <w:r>
              <w:fldChar w:fldCharType="begin"/>
            </w:r>
            <w:r>
              <w:instrText xml:space="preserve"> DOCPROPERTY  RelatedWis  \* MERGEFORMAT </w:instrText>
            </w:r>
            <w:r>
              <w:fldChar w:fldCharType="separate"/>
            </w:r>
            <w:r w:rsidR="00856DC6">
              <w:t>5MBS_CH</w:t>
            </w:r>
            <w:r>
              <w:fldChar w:fldCharType="end"/>
            </w:r>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000000" w:rsidP="00856DC6">
            <w:pPr>
              <w:pStyle w:val="TAL"/>
            </w:pPr>
            <w:r>
              <w:fldChar w:fldCharType="begin"/>
            </w:r>
            <w:r>
              <w:instrText xml:space="preserve"> DOCPROPERTY  RelatedWis  \* MERGEFORMAT </w:instrText>
            </w:r>
            <w:r>
              <w:fldChar w:fldCharType="separate"/>
            </w:r>
            <w:r w:rsidR="00856DC6">
              <w:t>5MBS_CH</w:t>
            </w:r>
            <w:r>
              <w:fldChar w:fldCharType="end"/>
            </w:r>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000000" w:rsidP="00740984">
            <w:pPr>
              <w:pStyle w:val="TAL"/>
            </w:pPr>
            <w:r>
              <w:fldChar w:fldCharType="begin"/>
            </w:r>
            <w:r>
              <w:instrText xml:space="preserve"> DOCPROPERTY  RelatedWis  \* MERGEFORMAT </w:instrText>
            </w:r>
            <w:r>
              <w:fldChar w:fldCharType="separate"/>
            </w:r>
            <w:r w:rsidR="00740984">
              <w:t>5MBS_CH</w:t>
            </w:r>
            <w:r>
              <w:fldChar w:fldCharType="end"/>
            </w:r>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000000" w:rsidP="00740984">
            <w:pPr>
              <w:pStyle w:val="TAL"/>
            </w:pPr>
            <w:r>
              <w:fldChar w:fldCharType="begin"/>
            </w:r>
            <w:r>
              <w:instrText xml:space="preserve"> DOCPROPERTY  RelatedWis  \* MERGEFORMAT </w:instrText>
            </w:r>
            <w:r>
              <w:fldChar w:fldCharType="separate"/>
            </w:r>
            <w:r w:rsidR="00740984">
              <w:t>5MBS_CH</w:t>
            </w:r>
            <w:r>
              <w:fldChar w:fldCharType="end"/>
            </w:r>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000000" w:rsidP="00740984">
            <w:pPr>
              <w:pStyle w:val="TAL"/>
            </w:pPr>
            <w:r>
              <w:fldChar w:fldCharType="begin"/>
            </w:r>
            <w:r>
              <w:instrText xml:space="preserve"> DOCPROPERTY  RelatedWis  \* MERGEFORMAT </w:instrText>
            </w:r>
            <w:r>
              <w:fldChar w:fldCharType="separate"/>
            </w:r>
            <w:r w:rsidR="00740984">
              <w:t>5MBS_CH</w:t>
            </w:r>
            <w:r>
              <w:fldChar w:fldCharType="end"/>
            </w:r>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000000" w:rsidP="00740984">
            <w:pPr>
              <w:pStyle w:val="TAL"/>
            </w:pPr>
            <w:r>
              <w:fldChar w:fldCharType="begin"/>
            </w:r>
            <w:r>
              <w:instrText xml:space="preserve"> DOCPROPERTY  RelatedWis  \* MERGEFORMAT </w:instrText>
            </w:r>
            <w:r>
              <w:fldChar w:fldCharType="separate"/>
            </w:r>
            <w:r w:rsidR="00740984">
              <w:t>5MBS_CH</w:t>
            </w:r>
            <w:r>
              <w:fldChar w:fldCharType="end"/>
            </w:r>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431" w:name="_CR6_1_6_3_7"/>
      <w:bookmarkStart w:id="1432" w:name="_Toc20227333"/>
      <w:bookmarkStart w:id="1433" w:name="_Toc27749574"/>
      <w:bookmarkStart w:id="1434" w:name="_Toc28709501"/>
      <w:bookmarkStart w:id="1435" w:name="_Toc44671121"/>
      <w:bookmarkStart w:id="1436" w:name="_Toc51919042"/>
      <w:bookmarkStart w:id="1437" w:name="_Toc193452791"/>
      <w:bookmarkEnd w:id="1431"/>
      <w:r w:rsidRPr="00BD6F46">
        <w:lastRenderedPageBreak/>
        <w:t>6.1.6.3.</w:t>
      </w:r>
      <w:r w:rsidR="00BA64C4" w:rsidRPr="00BD6F46">
        <w:t>7</w:t>
      </w:r>
      <w:r w:rsidR="00C62F49" w:rsidRPr="00BD6F46">
        <w:tab/>
        <w:t>Enumeration: FinalUnitAction</w:t>
      </w:r>
      <w:bookmarkEnd w:id="1432"/>
      <w:bookmarkEnd w:id="1433"/>
      <w:bookmarkEnd w:id="1434"/>
      <w:bookmarkEnd w:id="1435"/>
      <w:bookmarkEnd w:id="1436"/>
      <w:bookmarkEnd w:id="1437"/>
    </w:p>
    <w:p w14:paraId="3B90310C" w14:textId="77777777" w:rsidR="00C62F49" w:rsidRPr="00BD6F46" w:rsidRDefault="00C62F49" w:rsidP="00C62F49">
      <w:pPr>
        <w:pStyle w:val="TH"/>
      </w:pPr>
      <w:bookmarkStart w:id="1438" w:name="_CRTable6_1_6_3_71"/>
      <w:r w:rsidRPr="00BD6F46">
        <w:t>Table </w:t>
      </w:r>
      <w:bookmarkEnd w:id="1438"/>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439" w:name="_CR6_1_6_3_8"/>
      <w:bookmarkStart w:id="1440" w:name="_Toc20227334"/>
      <w:bookmarkStart w:id="1441" w:name="_Toc27749575"/>
      <w:bookmarkStart w:id="1442" w:name="_Toc28709502"/>
      <w:bookmarkStart w:id="1443" w:name="_Toc44671122"/>
      <w:bookmarkStart w:id="1444" w:name="_Toc51919043"/>
      <w:bookmarkStart w:id="1445" w:name="_Toc193452792"/>
      <w:bookmarkEnd w:id="1439"/>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440"/>
      <w:bookmarkEnd w:id="1441"/>
      <w:bookmarkEnd w:id="1442"/>
      <w:bookmarkEnd w:id="1443"/>
      <w:bookmarkEnd w:id="1444"/>
      <w:bookmarkEnd w:id="1445"/>
    </w:p>
    <w:p w14:paraId="00F1D0F6" w14:textId="77777777" w:rsidR="00C62F49" w:rsidRPr="00BD6F46" w:rsidRDefault="00C62F49" w:rsidP="00C62F49">
      <w:pPr>
        <w:pStyle w:val="TH"/>
      </w:pPr>
      <w:bookmarkStart w:id="1446" w:name="_CRTable6_1_6_3_81"/>
      <w:r w:rsidRPr="00BD6F46">
        <w:t>Table </w:t>
      </w:r>
      <w:bookmarkEnd w:id="1446"/>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447" w:name="_CR6_1_6_3_9"/>
      <w:bookmarkStart w:id="1448" w:name="_Toc20227335"/>
      <w:bookmarkStart w:id="1449" w:name="_Toc27749576"/>
      <w:bookmarkStart w:id="1450" w:name="_Toc28709503"/>
      <w:bookmarkStart w:id="1451" w:name="_Toc44671123"/>
      <w:bookmarkStart w:id="1452" w:name="_Toc51919044"/>
      <w:bookmarkStart w:id="1453" w:name="_Toc193452793"/>
      <w:bookmarkEnd w:id="1447"/>
      <w:r w:rsidRPr="00BD6F46">
        <w:t>6.1.6.3.</w:t>
      </w:r>
      <w:r w:rsidR="00BA64C4" w:rsidRPr="00BD6F46">
        <w:t>9</w:t>
      </w:r>
      <w:r w:rsidR="00C62F49" w:rsidRPr="00BD6F46">
        <w:tab/>
        <w:t>Enumeration: Trigger</w:t>
      </w:r>
      <w:r w:rsidR="00C62F49" w:rsidRPr="00BD6F46">
        <w:rPr>
          <w:rFonts w:hint="eastAsia"/>
        </w:rPr>
        <w:t>Category</w:t>
      </w:r>
      <w:bookmarkEnd w:id="1448"/>
      <w:bookmarkEnd w:id="1449"/>
      <w:bookmarkEnd w:id="1450"/>
      <w:bookmarkEnd w:id="1451"/>
      <w:bookmarkEnd w:id="1452"/>
      <w:bookmarkEnd w:id="1453"/>
    </w:p>
    <w:p w14:paraId="7B80CE7C" w14:textId="77777777" w:rsidR="00C62F49" w:rsidRPr="00BD6F46" w:rsidRDefault="00C62F49" w:rsidP="00C62F49">
      <w:pPr>
        <w:pStyle w:val="TH"/>
      </w:pPr>
      <w:bookmarkStart w:id="1454" w:name="_CRTable6_1_6_3_91"/>
      <w:r w:rsidRPr="00BD6F46">
        <w:t>Table </w:t>
      </w:r>
      <w:bookmarkEnd w:id="1454"/>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455" w:name="_CR6_1_6_3_10"/>
      <w:bookmarkStart w:id="1456" w:name="_Toc20227336"/>
      <w:bookmarkStart w:id="1457" w:name="_Toc27749577"/>
      <w:bookmarkStart w:id="1458" w:name="_Toc28709504"/>
      <w:bookmarkStart w:id="1459" w:name="_Toc44671124"/>
      <w:bookmarkStart w:id="1460" w:name="_Toc51919045"/>
      <w:bookmarkStart w:id="1461" w:name="_Toc193452794"/>
      <w:bookmarkEnd w:id="1455"/>
      <w:r w:rsidRPr="00BD6F46">
        <w:t>6.1.6.3.</w:t>
      </w:r>
      <w:r w:rsidR="00BA64C4" w:rsidRPr="00BD6F46">
        <w:t>10</w:t>
      </w:r>
      <w:r w:rsidR="00C62F49" w:rsidRPr="00BD6F46">
        <w:tab/>
        <w:t>Enumeration: QuotaManagementIndicator</w:t>
      </w:r>
      <w:bookmarkEnd w:id="1456"/>
      <w:bookmarkEnd w:id="1457"/>
      <w:bookmarkEnd w:id="1458"/>
      <w:bookmarkEnd w:id="1459"/>
      <w:bookmarkEnd w:id="1460"/>
      <w:bookmarkEnd w:id="1461"/>
    </w:p>
    <w:p w14:paraId="6CC0B89E" w14:textId="77777777" w:rsidR="00C62F49" w:rsidRPr="00BD6F46" w:rsidRDefault="00C62F49" w:rsidP="00C62F49">
      <w:pPr>
        <w:pStyle w:val="TH"/>
      </w:pPr>
      <w:bookmarkStart w:id="1462" w:name="_CRTable6_1_6_3_101"/>
      <w:r w:rsidRPr="00BD6F46">
        <w:t>Table </w:t>
      </w:r>
      <w:bookmarkEnd w:id="1462"/>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463" w:name="_CR6_1_6_3_11"/>
      <w:bookmarkStart w:id="1464" w:name="_Toc20227337"/>
      <w:bookmarkStart w:id="1465" w:name="_Toc27749578"/>
      <w:bookmarkStart w:id="1466" w:name="_Toc28709505"/>
      <w:bookmarkStart w:id="1467" w:name="_Toc44671125"/>
      <w:bookmarkStart w:id="1468" w:name="_Toc51919046"/>
      <w:bookmarkStart w:id="1469" w:name="_Toc193452795"/>
      <w:bookmarkEnd w:id="1463"/>
      <w:r w:rsidRPr="00BD6F46">
        <w:lastRenderedPageBreak/>
        <w:t>6.1.6.3.</w:t>
      </w:r>
      <w:r w:rsidR="00BA64C4" w:rsidRPr="00BD6F46">
        <w:t>11</w:t>
      </w:r>
      <w:r w:rsidR="00C62F49" w:rsidRPr="00BD6F46">
        <w:tab/>
        <w:t>Enumeration: FailureHandling</w:t>
      </w:r>
      <w:bookmarkEnd w:id="1464"/>
      <w:bookmarkEnd w:id="1465"/>
      <w:bookmarkEnd w:id="1466"/>
      <w:bookmarkEnd w:id="1467"/>
      <w:bookmarkEnd w:id="1468"/>
      <w:bookmarkEnd w:id="1469"/>
    </w:p>
    <w:p w14:paraId="78CE4AD1" w14:textId="77777777" w:rsidR="00C62F49" w:rsidRPr="00BD6F46" w:rsidRDefault="00C62F49" w:rsidP="00C62F49">
      <w:pPr>
        <w:pStyle w:val="TH"/>
      </w:pPr>
      <w:bookmarkStart w:id="1470" w:name="_CRTable6_1_6_3_111"/>
      <w:r w:rsidRPr="00BD6F46">
        <w:t>Table </w:t>
      </w:r>
      <w:bookmarkEnd w:id="1470"/>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471" w:name="_CR6_1_6_3_12"/>
      <w:bookmarkStart w:id="1472" w:name="_Toc20227338"/>
      <w:bookmarkStart w:id="1473" w:name="_Toc27749579"/>
      <w:bookmarkStart w:id="1474" w:name="_Toc28709506"/>
      <w:bookmarkStart w:id="1475" w:name="_Toc44671126"/>
      <w:bookmarkStart w:id="1476" w:name="_Toc51919047"/>
      <w:bookmarkStart w:id="1477" w:name="_Toc193452796"/>
      <w:bookmarkEnd w:id="1471"/>
      <w:r w:rsidRPr="00BD6F46">
        <w:t>6.1.6.3.1</w:t>
      </w:r>
      <w:r w:rsidR="00BA64C4" w:rsidRPr="00BD6F46">
        <w:t>2</w:t>
      </w:r>
      <w:r w:rsidR="00C62F49" w:rsidRPr="00BD6F46">
        <w:tab/>
        <w:t>Enumeration: SessionFailover</w:t>
      </w:r>
      <w:bookmarkEnd w:id="1472"/>
      <w:bookmarkEnd w:id="1473"/>
      <w:bookmarkEnd w:id="1474"/>
      <w:bookmarkEnd w:id="1475"/>
      <w:bookmarkEnd w:id="1476"/>
      <w:bookmarkEnd w:id="1477"/>
    </w:p>
    <w:p w14:paraId="3990EE57" w14:textId="77777777" w:rsidR="00C62F49" w:rsidRPr="00BD6F46" w:rsidRDefault="00C62F49" w:rsidP="00C62F49">
      <w:pPr>
        <w:pStyle w:val="TH"/>
      </w:pPr>
      <w:bookmarkStart w:id="1478" w:name="_CRTable6_1_6_3_121"/>
      <w:r w:rsidRPr="00BD6F46">
        <w:t>Table </w:t>
      </w:r>
      <w:bookmarkEnd w:id="1478"/>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479" w:name="_CR6_1_6_3_13"/>
      <w:bookmarkStart w:id="1480" w:name="_Toc20227339"/>
      <w:bookmarkStart w:id="1481" w:name="_Toc27749580"/>
      <w:bookmarkStart w:id="1482" w:name="_Toc28709507"/>
      <w:bookmarkStart w:id="1483" w:name="_Toc44671127"/>
      <w:bookmarkStart w:id="1484" w:name="_Toc51919048"/>
      <w:bookmarkStart w:id="1485" w:name="_Toc193452797"/>
      <w:bookmarkEnd w:id="1479"/>
      <w:r w:rsidRPr="00BD6F46">
        <w:t>6.1.6.3.</w:t>
      </w:r>
      <w:r w:rsidR="00BA64C4" w:rsidRPr="00BD6F46">
        <w:t>13</w:t>
      </w:r>
      <w:r w:rsidR="00C62F49" w:rsidRPr="00BD6F46">
        <w:tab/>
        <w:t>Enumeration: 3GPPPSDataOffStatus</w:t>
      </w:r>
      <w:bookmarkEnd w:id="1480"/>
      <w:bookmarkEnd w:id="1481"/>
      <w:bookmarkEnd w:id="1482"/>
      <w:bookmarkEnd w:id="1483"/>
      <w:bookmarkEnd w:id="1484"/>
      <w:bookmarkEnd w:id="1485"/>
    </w:p>
    <w:p w14:paraId="04CD958E" w14:textId="77777777" w:rsidR="00C62F49" w:rsidRPr="00BD6F46" w:rsidRDefault="00C62F49" w:rsidP="00C62F49">
      <w:pPr>
        <w:pStyle w:val="TH"/>
      </w:pPr>
      <w:bookmarkStart w:id="1486" w:name="_CRTable6_1_6_3_131"/>
      <w:r w:rsidRPr="00BD6F46">
        <w:t>Table </w:t>
      </w:r>
      <w:bookmarkEnd w:id="1486"/>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487" w:name="_CR6_1_6_3_14"/>
      <w:bookmarkStart w:id="1488" w:name="_Toc20227340"/>
      <w:bookmarkStart w:id="1489" w:name="_Toc27749581"/>
      <w:bookmarkStart w:id="1490" w:name="_Toc28709508"/>
      <w:bookmarkStart w:id="1491" w:name="_Toc44671128"/>
      <w:bookmarkStart w:id="1492" w:name="_Toc51919049"/>
      <w:bookmarkStart w:id="1493" w:name="_Toc193452798"/>
      <w:bookmarkEnd w:id="1487"/>
      <w:r w:rsidRPr="00BD6F46">
        <w:lastRenderedPageBreak/>
        <w:t>6.1.6.3.</w:t>
      </w:r>
      <w:r w:rsidR="00BA64C4" w:rsidRPr="00BD6F46">
        <w:t>14</w:t>
      </w:r>
      <w:r w:rsidR="00C62F49" w:rsidRPr="00BD6F46">
        <w:tab/>
        <w:t xml:space="preserve">Enumeration: </w:t>
      </w:r>
      <w:r w:rsidR="00C62F49" w:rsidRPr="00BD6F46">
        <w:rPr>
          <w:rFonts w:hint="eastAsia"/>
        </w:rPr>
        <w:t>ResultCode</w:t>
      </w:r>
      <w:bookmarkEnd w:id="1488"/>
      <w:bookmarkEnd w:id="1489"/>
      <w:bookmarkEnd w:id="1490"/>
      <w:bookmarkEnd w:id="1491"/>
      <w:bookmarkEnd w:id="1492"/>
      <w:bookmarkEnd w:id="1493"/>
    </w:p>
    <w:p w14:paraId="52667886" w14:textId="77777777" w:rsidR="00C62F49" w:rsidRPr="00BD6F46" w:rsidRDefault="00C62F49" w:rsidP="00C62F49">
      <w:pPr>
        <w:pStyle w:val="TH"/>
      </w:pPr>
      <w:bookmarkStart w:id="1494" w:name="_CRTable6_1_6_3_141"/>
      <w:r w:rsidRPr="00BD6F46">
        <w:t>Table </w:t>
      </w:r>
      <w:bookmarkEnd w:id="1494"/>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lastRenderedPageBreak/>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495" w:name="_CR6_1_6_3_15"/>
      <w:bookmarkStart w:id="1496" w:name="_Toc20227341"/>
      <w:bookmarkStart w:id="1497" w:name="_Toc27749582"/>
      <w:bookmarkStart w:id="1498" w:name="_Toc28709509"/>
      <w:bookmarkStart w:id="1499" w:name="_Toc44671129"/>
      <w:bookmarkStart w:id="1500" w:name="_Toc51919050"/>
      <w:bookmarkStart w:id="1501" w:name="_Toc193452799"/>
      <w:bookmarkEnd w:id="1495"/>
      <w:r w:rsidRPr="00BD6F46">
        <w:lastRenderedPageBreak/>
        <w:t>6.1.6.3.</w:t>
      </w:r>
      <w:r w:rsidR="00BA64C4" w:rsidRPr="00BD6F46">
        <w:t>15</w:t>
      </w:r>
      <w:r w:rsidR="007D42E9" w:rsidRPr="00BD6F46">
        <w:tab/>
        <w:t>Enumeration: PartialRecordMethod</w:t>
      </w:r>
      <w:bookmarkEnd w:id="1496"/>
      <w:bookmarkEnd w:id="1497"/>
      <w:bookmarkEnd w:id="1498"/>
      <w:bookmarkEnd w:id="1499"/>
      <w:bookmarkEnd w:id="1500"/>
      <w:bookmarkEnd w:id="1501"/>
    </w:p>
    <w:p w14:paraId="64601767" w14:textId="77777777" w:rsidR="007D42E9" w:rsidRPr="00BD6F46" w:rsidRDefault="007D42E9" w:rsidP="007D42E9">
      <w:pPr>
        <w:pStyle w:val="TH"/>
        <w:rPr>
          <w:lang w:eastAsia="zh-CN" w:bidi="ar-IQ"/>
        </w:rPr>
      </w:pPr>
      <w:bookmarkStart w:id="1502" w:name="_CRTable6_1_6_3_151"/>
      <w:r w:rsidRPr="00BD6F46">
        <w:t>Table </w:t>
      </w:r>
      <w:bookmarkEnd w:id="1502"/>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503" w:name="_CR6_1_6_3_16"/>
      <w:bookmarkStart w:id="1504" w:name="_Toc20227342"/>
      <w:bookmarkStart w:id="1505" w:name="_Toc27749583"/>
      <w:bookmarkStart w:id="1506" w:name="_Toc28709510"/>
      <w:bookmarkStart w:id="1507" w:name="_Toc44671130"/>
      <w:bookmarkStart w:id="1508" w:name="_Toc51919051"/>
      <w:bookmarkStart w:id="1509" w:name="_Toc193452800"/>
      <w:bookmarkEnd w:id="1503"/>
      <w:r w:rsidRPr="00BD6F46">
        <w:t>6.1.6.3.</w:t>
      </w:r>
      <w:r w:rsidR="00BA64C4" w:rsidRPr="00BD6F46">
        <w:t>16</w:t>
      </w:r>
      <w:r w:rsidR="002F3132" w:rsidRPr="00BD6F46">
        <w:tab/>
        <w:t>Enumeration: RoamerInOut</w:t>
      </w:r>
      <w:bookmarkEnd w:id="1504"/>
      <w:bookmarkEnd w:id="1505"/>
      <w:bookmarkEnd w:id="1506"/>
      <w:bookmarkEnd w:id="1507"/>
      <w:bookmarkEnd w:id="1508"/>
      <w:bookmarkEnd w:id="1509"/>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bookmarkStart w:id="1510" w:name="_CRTable6_1_6_3_161"/>
      <w:r w:rsidRPr="00BD6F46">
        <w:t>Table </w:t>
      </w:r>
      <w:bookmarkEnd w:id="1510"/>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511" w:name="_CR6_1_6_3_17"/>
      <w:bookmarkStart w:id="1512" w:name="_Toc20227343"/>
      <w:bookmarkStart w:id="1513" w:name="_Toc27749584"/>
      <w:bookmarkStart w:id="1514" w:name="_Toc28709511"/>
      <w:bookmarkStart w:id="1515" w:name="_Toc44671131"/>
      <w:bookmarkStart w:id="1516" w:name="_Toc51919052"/>
      <w:bookmarkStart w:id="1517" w:name="_Toc193452801"/>
      <w:bookmarkEnd w:id="1511"/>
      <w:r w:rsidRPr="00BD6F46">
        <w:t>6.1.6.3.</w:t>
      </w:r>
      <w:r>
        <w:t>17</w:t>
      </w:r>
      <w:r w:rsidRPr="00BD6F46">
        <w:tab/>
      </w:r>
      <w:r w:rsidR="009020EB">
        <w:t>Void</w:t>
      </w:r>
      <w:bookmarkEnd w:id="1512"/>
      <w:bookmarkEnd w:id="1513"/>
      <w:bookmarkEnd w:id="1514"/>
      <w:bookmarkEnd w:id="1515"/>
      <w:bookmarkEnd w:id="1516"/>
      <w:bookmarkEnd w:id="1517"/>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518" w:name="_CR6_1_6_3_18"/>
      <w:bookmarkStart w:id="1519" w:name="_Toc20227344"/>
      <w:bookmarkStart w:id="1520" w:name="_Toc27749585"/>
      <w:bookmarkStart w:id="1521" w:name="_Toc28709512"/>
      <w:bookmarkStart w:id="1522" w:name="_Toc44671132"/>
      <w:bookmarkStart w:id="1523" w:name="_Toc51919053"/>
      <w:bookmarkStart w:id="1524" w:name="_Toc193452802"/>
      <w:bookmarkEnd w:id="1518"/>
      <w:r w:rsidRPr="00A87ADE">
        <w:t>6.1.6.3.</w:t>
      </w:r>
      <w:r>
        <w:t>18</w:t>
      </w:r>
      <w:r w:rsidRPr="00A87ADE">
        <w:tab/>
        <w:t>Enumeration: SMMessageType</w:t>
      </w:r>
      <w:bookmarkEnd w:id="1519"/>
      <w:bookmarkEnd w:id="1520"/>
      <w:bookmarkEnd w:id="1521"/>
      <w:bookmarkEnd w:id="1522"/>
      <w:bookmarkEnd w:id="1523"/>
      <w:bookmarkEnd w:id="1524"/>
    </w:p>
    <w:p w14:paraId="347C5939" w14:textId="77777777" w:rsidR="004E2C21" w:rsidRPr="00A87ADE" w:rsidRDefault="004E2C21" w:rsidP="004E2C21">
      <w:pPr>
        <w:pStyle w:val="TH"/>
      </w:pPr>
      <w:bookmarkStart w:id="1525" w:name="_CRTable6_1_6_3_181"/>
      <w:r w:rsidRPr="00A87ADE">
        <w:t>Table </w:t>
      </w:r>
      <w:bookmarkEnd w:id="1525"/>
      <w:r w:rsidRPr="00A87ADE">
        <w:t>6.1.6.3.</w:t>
      </w:r>
      <w:r>
        <w:t>18</w:t>
      </w:r>
      <w:r w:rsidRPr="00A87ADE">
        <w:t xml:space="preserve">-1: Enumeration </w:t>
      </w:r>
      <w:bookmarkStart w:id="1526" w:name="_Hlk529276534"/>
      <w:r w:rsidRPr="00A234B0">
        <w:t>SMMessageType</w:t>
      </w:r>
      <w:bookmarkEnd w:id="1526"/>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527" w:name="_Hlk529276648"/>
            <w:bookmarkStart w:id="1528" w:name="_Hlk529276627"/>
            <w:r w:rsidRPr="00A87ADE">
              <w:rPr>
                <w:noProof/>
                <w:lang w:eastAsia="zh-CN"/>
              </w:rPr>
              <w:t>SUBMISSION</w:t>
            </w:r>
            <w:bookmarkEnd w:id="152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529" w:name="_Hlk529276673"/>
            <w:r w:rsidRPr="00A87ADE">
              <w:rPr>
                <w:noProof/>
                <w:lang w:eastAsia="zh-CN"/>
              </w:rPr>
              <w:t>DELIVERY_REPORT</w:t>
            </w:r>
            <w:bookmarkEnd w:id="152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530" w:name="_Hlk529276696"/>
            <w:r w:rsidRPr="00A87ADE">
              <w:rPr>
                <w:noProof/>
                <w:lang w:eastAsia="zh-CN"/>
              </w:rPr>
              <w:t>SM_SERVICE_REQUEST</w:t>
            </w:r>
            <w:bookmarkEnd w:id="153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528"/>
    </w:tbl>
    <w:p w14:paraId="03439CC8" w14:textId="77777777" w:rsidR="004E2C21" w:rsidRPr="00A87ADE" w:rsidRDefault="004E2C21" w:rsidP="004E2C21"/>
    <w:p w14:paraId="53E24DB7" w14:textId="77777777" w:rsidR="004E2C21" w:rsidRPr="00A87ADE" w:rsidRDefault="004E2C21" w:rsidP="004E2C21">
      <w:pPr>
        <w:pStyle w:val="Heading5"/>
      </w:pPr>
      <w:bookmarkStart w:id="1531" w:name="_CR6_1_6_3_19"/>
      <w:bookmarkStart w:id="1532" w:name="_Toc20227345"/>
      <w:bookmarkStart w:id="1533" w:name="_Toc27749586"/>
      <w:bookmarkStart w:id="1534" w:name="_Toc28709513"/>
      <w:bookmarkStart w:id="1535" w:name="_Toc44671133"/>
      <w:bookmarkStart w:id="1536" w:name="_Toc51919054"/>
      <w:bookmarkStart w:id="1537" w:name="_Toc193452803"/>
      <w:bookmarkEnd w:id="1531"/>
      <w:r w:rsidRPr="00A87ADE">
        <w:t>6.1.6.3.</w:t>
      </w:r>
      <w:r>
        <w:t>19</w:t>
      </w:r>
      <w:r w:rsidRPr="00A87ADE">
        <w:tab/>
        <w:t xml:space="preserve">Enumeration: </w:t>
      </w:r>
      <w:r>
        <w:t>SM</w:t>
      </w:r>
      <w:r w:rsidRPr="00A87ADE">
        <w:rPr>
          <w:noProof/>
        </w:rPr>
        <w:t>Priority</w:t>
      </w:r>
      <w:bookmarkEnd w:id="1532"/>
      <w:bookmarkEnd w:id="1533"/>
      <w:bookmarkEnd w:id="1534"/>
      <w:bookmarkEnd w:id="1535"/>
      <w:bookmarkEnd w:id="1536"/>
      <w:bookmarkEnd w:id="1537"/>
    </w:p>
    <w:p w14:paraId="2BCC5401" w14:textId="77777777" w:rsidR="004E2C21" w:rsidRPr="00A87ADE" w:rsidRDefault="004E2C21" w:rsidP="004E2C21">
      <w:pPr>
        <w:pStyle w:val="TH"/>
      </w:pPr>
      <w:bookmarkStart w:id="1538" w:name="_CRTable6_1_6_3_191"/>
      <w:r w:rsidRPr="00A87ADE">
        <w:t>Table </w:t>
      </w:r>
      <w:bookmarkEnd w:id="1538"/>
      <w:r w:rsidRPr="00A87ADE">
        <w:t>6.1.6.3.</w:t>
      </w:r>
      <w:r>
        <w:t>19</w:t>
      </w:r>
      <w:r w:rsidRPr="00A87ADE">
        <w:t xml:space="preserve">-1: Enumeration </w:t>
      </w:r>
      <w:bookmarkStart w:id="1539" w:name="_Hlk529276729"/>
      <w:r>
        <w:t>SM</w:t>
      </w:r>
      <w:r w:rsidRPr="00A234B0">
        <w:rPr>
          <w:noProof/>
        </w:rPr>
        <w:t>Priority</w:t>
      </w:r>
      <w:bookmarkEnd w:id="153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540" w:name="_CR6_1_6_3_20"/>
      <w:bookmarkStart w:id="1541" w:name="_Toc20227346"/>
      <w:bookmarkStart w:id="1542" w:name="_Toc27749587"/>
      <w:bookmarkStart w:id="1543" w:name="_Toc28709514"/>
      <w:bookmarkStart w:id="1544" w:name="_Toc44671134"/>
      <w:bookmarkStart w:id="1545" w:name="_Toc51919055"/>
      <w:bookmarkStart w:id="1546" w:name="_Toc193452804"/>
      <w:bookmarkEnd w:id="1540"/>
      <w:r w:rsidRPr="00A87ADE">
        <w:t>6.1.6.3.</w:t>
      </w:r>
      <w:r>
        <w:t>20</w:t>
      </w:r>
      <w:r w:rsidRPr="00A87ADE">
        <w:tab/>
        <w:t xml:space="preserve">Enumeration: </w:t>
      </w:r>
      <w:r w:rsidRPr="00A87ADE">
        <w:rPr>
          <w:noProof/>
        </w:rPr>
        <w:t>DeliveryReportRequested</w:t>
      </w:r>
      <w:bookmarkEnd w:id="1541"/>
      <w:bookmarkEnd w:id="1542"/>
      <w:bookmarkEnd w:id="1543"/>
      <w:bookmarkEnd w:id="1544"/>
      <w:bookmarkEnd w:id="1545"/>
      <w:bookmarkEnd w:id="1546"/>
    </w:p>
    <w:p w14:paraId="611E6251" w14:textId="77777777" w:rsidR="004E2C21" w:rsidRPr="00A87ADE" w:rsidRDefault="004E2C21" w:rsidP="004E2C21">
      <w:pPr>
        <w:pStyle w:val="TH"/>
      </w:pPr>
      <w:bookmarkStart w:id="1547" w:name="_CRTable6_1_6_3_201"/>
      <w:r w:rsidRPr="00A87ADE">
        <w:t>Table </w:t>
      </w:r>
      <w:bookmarkEnd w:id="1547"/>
      <w:r w:rsidRPr="00A87ADE">
        <w:t>6.1.6.3.</w:t>
      </w:r>
      <w:r>
        <w:t>20</w:t>
      </w:r>
      <w:r w:rsidRPr="00A87ADE">
        <w:t xml:space="preserve">-1: Enumeration </w:t>
      </w:r>
      <w:bookmarkStart w:id="1548" w:name="_Hlk529276775"/>
      <w:r w:rsidRPr="00A234B0">
        <w:rPr>
          <w:noProof/>
        </w:rPr>
        <w:t>DeliveryReportRequested</w:t>
      </w:r>
      <w:bookmarkEnd w:id="154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549" w:name="_CR6_1_6_3_21"/>
      <w:bookmarkStart w:id="1550" w:name="_Toc20227347"/>
      <w:bookmarkStart w:id="1551" w:name="_Toc27749588"/>
      <w:bookmarkStart w:id="1552" w:name="_Toc28709515"/>
      <w:bookmarkStart w:id="1553" w:name="_Toc44671135"/>
      <w:bookmarkStart w:id="1554" w:name="_Toc51919056"/>
      <w:bookmarkStart w:id="1555" w:name="_Toc193452805"/>
      <w:bookmarkEnd w:id="1549"/>
      <w:r w:rsidRPr="00A87ADE">
        <w:lastRenderedPageBreak/>
        <w:t>6.1.6.3.</w:t>
      </w:r>
      <w:r>
        <w:t>21</w:t>
      </w:r>
      <w:r w:rsidRPr="00A87ADE">
        <w:tab/>
        <w:t xml:space="preserve">Enumeration: </w:t>
      </w:r>
      <w:r w:rsidRPr="00A87ADE">
        <w:rPr>
          <w:noProof/>
        </w:rPr>
        <w:t>InterfaceType</w:t>
      </w:r>
      <w:bookmarkEnd w:id="1550"/>
      <w:bookmarkEnd w:id="1551"/>
      <w:bookmarkEnd w:id="1552"/>
      <w:bookmarkEnd w:id="1553"/>
      <w:bookmarkEnd w:id="1554"/>
      <w:bookmarkEnd w:id="1555"/>
    </w:p>
    <w:p w14:paraId="4DD1A037" w14:textId="77777777" w:rsidR="004E2C21" w:rsidRPr="00A87ADE" w:rsidRDefault="004E2C21" w:rsidP="004E2C21">
      <w:pPr>
        <w:pStyle w:val="TH"/>
      </w:pPr>
      <w:bookmarkStart w:id="1556" w:name="_CRTable6_1_6_3_211"/>
      <w:r w:rsidRPr="00A87ADE">
        <w:t>Table </w:t>
      </w:r>
      <w:bookmarkEnd w:id="1556"/>
      <w:r w:rsidRPr="00A87ADE">
        <w:t>6.1.6.3.</w:t>
      </w:r>
      <w:r>
        <w:t>21</w:t>
      </w:r>
      <w:r w:rsidRPr="00A87ADE">
        <w:t xml:space="preserve">-1: Enumeration </w:t>
      </w:r>
      <w:bookmarkStart w:id="1557" w:name="_Hlk529276839"/>
      <w:r w:rsidRPr="00A234B0">
        <w:rPr>
          <w:noProof/>
        </w:rPr>
        <w:t>InterfaceType</w:t>
      </w:r>
      <w:bookmarkEnd w:id="155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558" w:name="_Hlk529276872"/>
            <w:r w:rsidRPr="00A87ADE">
              <w:t>UNKNOWN</w:t>
            </w:r>
            <w:bookmarkEnd w:id="155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559" w:name="_Hlk529276884"/>
            <w:r w:rsidRPr="00A87ADE">
              <w:t>MOBILE_ORIGINATING</w:t>
            </w:r>
            <w:bookmarkEnd w:id="155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560" w:name="_Hlk529276905"/>
            <w:r w:rsidRPr="00A87ADE">
              <w:t>TERMINATING</w:t>
            </w:r>
            <w:bookmarkEnd w:id="156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561" w:name="_Hlk529276929"/>
            <w:r w:rsidRPr="00A87ADE">
              <w:t>APPLICATION</w:t>
            </w:r>
            <w:bookmarkEnd w:id="1561"/>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562" w:name="_CR6_1_6_3_22"/>
      <w:bookmarkStart w:id="1563" w:name="_Toc20227348"/>
      <w:bookmarkStart w:id="1564" w:name="_Toc27749589"/>
      <w:bookmarkStart w:id="1565" w:name="_Toc28709516"/>
      <w:bookmarkStart w:id="1566" w:name="_Toc44671136"/>
      <w:bookmarkStart w:id="1567" w:name="_Toc51919057"/>
      <w:bookmarkStart w:id="1568" w:name="_Toc193452806"/>
      <w:bookmarkEnd w:id="1562"/>
      <w:r w:rsidRPr="00A87ADE">
        <w:t>6.1.6.3.</w:t>
      </w:r>
      <w:r>
        <w:t>22</w:t>
      </w:r>
      <w:r w:rsidRPr="00A87ADE">
        <w:tab/>
        <w:t xml:space="preserve">Enumeration: </w:t>
      </w:r>
      <w:r w:rsidRPr="00A87ADE">
        <w:rPr>
          <w:noProof/>
        </w:rPr>
        <w:t>ClassIdentifier</w:t>
      </w:r>
      <w:bookmarkEnd w:id="1563"/>
      <w:bookmarkEnd w:id="1564"/>
      <w:bookmarkEnd w:id="1565"/>
      <w:bookmarkEnd w:id="1566"/>
      <w:bookmarkEnd w:id="1567"/>
      <w:bookmarkEnd w:id="1568"/>
    </w:p>
    <w:p w14:paraId="4091D91E" w14:textId="77777777" w:rsidR="004E2C21" w:rsidRPr="00A87ADE" w:rsidRDefault="004E2C21" w:rsidP="004E2C21">
      <w:pPr>
        <w:pStyle w:val="TH"/>
      </w:pPr>
      <w:bookmarkStart w:id="1569" w:name="_CRTable6_1_6_3_221"/>
      <w:r w:rsidRPr="00A87ADE">
        <w:t>Table </w:t>
      </w:r>
      <w:bookmarkEnd w:id="1569"/>
      <w:r w:rsidRPr="00A87ADE">
        <w:t>6.1.6.3.</w:t>
      </w:r>
      <w:r>
        <w:t>22</w:t>
      </w:r>
      <w:r w:rsidRPr="00A87ADE">
        <w:t xml:space="preserve">-1: Enumeration </w:t>
      </w:r>
      <w:bookmarkStart w:id="1570" w:name="_Hlk529276978"/>
      <w:r w:rsidRPr="00A234B0">
        <w:rPr>
          <w:noProof/>
        </w:rPr>
        <w:t>ClassIdentifier</w:t>
      </w:r>
      <w:bookmarkEnd w:id="157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571" w:name="_Hlk529276990"/>
            <w:r w:rsidRPr="00A87ADE">
              <w:t>PERSONAL</w:t>
            </w:r>
            <w:bookmarkEnd w:id="157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572" w:name="_Hlk529277003"/>
            <w:r w:rsidRPr="00A87ADE">
              <w:t>ADVERTISEMENT</w:t>
            </w:r>
            <w:bookmarkEnd w:id="157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573" w:name="_Hlk529277015"/>
            <w:r w:rsidRPr="00A87ADE">
              <w:t>INFORMATIONAL</w:t>
            </w:r>
            <w:bookmarkEnd w:id="157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574" w:name="_Hlk529277033"/>
            <w:r w:rsidRPr="00A87ADE">
              <w:t>AUTO</w:t>
            </w:r>
            <w:bookmarkEnd w:id="157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575" w:name="_CR6_1_6_3_23"/>
      <w:bookmarkStart w:id="1576" w:name="_Toc20227349"/>
      <w:bookmarkStart w:id="1577" w:name="_Toc27749590"/>
      <w:bookmarkStart w:id="1578" w:name="_Toc28709517"/>
      <w:bookmarkStart w:id="1579" w:name="_Toc44671137"/>
      <w:bookmarkStart w:id="1580" w:name="_Toc51919058"/>
      <w:bookmarkStart w:id="1581" w:name="_Toc193452807"/>
      <w:bookmarkEnd w:id="1575"/>
      <w:r w:rsidRPr="00A87ADE">
        <w:t>6.1.6.3.</w:t>
      </w:r>
      <w:r>
        <w:t>23</w:t>
      </w:r>
      <w:r w:rsidRPr="00A87ADE">
        <w:tab/>
        <w:t xml:space="preserve">Enumeration: </w:t>
      </w:r>
      <w:r>
        <w:t>SM</w:t>
      </w:r>
      <w:r w:rsidRPr="00A87ADE">
        <w:rPr>
          <w:noProof/>
        </w:rPr>
        <w:t>AddressType</w:t>
      </w:r>
      <w:bookmarkEnd w:id="1576"/>
      <w:bookmarkEnd w:id="1577"/>
      <w:bookmarkEnd w:id="1578"/>
      <w:bookmarkEnd w:id="1579"/>
      <w:bookmarkEnd w:id="1580"/>
      <w:bookmarkEnd w:id="1581"/>
    </w:p>
    <w:p w14:paraId="3008C12F" w14:textId="77777777" w:rsidR="004E2C21" w:rsidRPr="00A87ADE" w:rsidRDefault="004E2C21" w:rsidP="004E2C21">
      <w:pPr>
        <w:pStyle w:val="TH"/>
      </w:pPr>
      <w:bookmarkStart w:id="1582" w:name="_CRTable6_1_6_3_231"/>
      <w:r w:rsidRPr="00A87ADE">
        <w:t>Table </w:t>
      </w:r>
      <w:bookmarkEnd w:id="1582"/>
      <w:r w:rsidRPr="00A87ADE">
        <w:t>6.1.6.3.</w:t>
      </w:r>
      <w:r>
        <w:t>23</w:t>
      </w:r>
      <w:r w:rsidRPr="00A87ADE">
        <w:t xml:space="preserve">-1: Enumeration </w:t>
      </w:r>
      <w:bookmarkStart w:id="1583" w:name="_Hlk529277088"/>
      <w:r>
        <w:t>SM</w:t>
      </w:r>
      <w:r w:rsidRPr="00A87ADE">
        <w:rPr>
          <w:noProof/>
        </w:rPr>
        <w:t>AddressType</w:t>
      </w:r>
      <w:bookmarkEnd w:id="158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073A7C">
        <w:tc>
          <w:tcPr>
            <w:tcW w:w="195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584" w:name="_Hlk529277104"/>
            <w:r w:rsidRPr="00A87ADE">
              <w:t>EMAIL_ADDRESS</w:t>
            </w:r>
            <w:bookmarkEnd w:id="1584"/>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8"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073A7C" w:rsidRPr="00A87ADE" w14:paraId="04647418"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073A7C" w:rsidRPr="00A87ADE" w:rsidRDefault="00073A7C" w:rsidP="00073A7C">
            <w:pPr>
              <w:pStyle w:val="TAL"/>
              <w:rPr>
                <w:lang w:eastAsia="zh-CN"/>
              </w:rPr>
            </w:pPr>
            <w:bookmarkStart w:id="1585" w:name="_Hlk529277115"/>
            <w:r w:rsidRPr="00A87ADE">
              <w:t>MSISDN</w:t>
            </w:r>
            <w:bookmarkEnd w:id="1585"/>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3228535B"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 </w:t>
            </w:r>
            <w:r w:rsidRPr="00973C70">
              <w:rPr>
                <w:lang w:eastAsia="zh-CN"/>
              </w:rPr>
              <w:t xml:space="preserve">This </w:t>
            </w:r>
            <w:r>
              <w:rPr>
                <w:lang w:eastAsia="zh-CN"/>
              </w:rPr>
              <w:t>value</w:t>
            </w:r>
            <w:r w:rsidRPr="00973C70">
              <w:rPr>
                <w:lang w:eastAsia="zh-CN"/>
              </w:rPr>
              <w:t xml:space="preserve"> is </w:t>
            </w:r>
            <w:r>
              <w:rPr>
                <w:lang w:eastAsia="zh-CN"/>
              </w:rPr>
              <w:t>deprecated</w:t>
            </w:r>
            <w:r w:rsidRPr="00973C70">
              <w:rPr>
                <w:lang w:eastAsia="zh-CN"/>
              </w:rPr>
              <w:t>.</w:t>
            </w:r>
          </w:p>
        </w:tc>
        <w:tc>
          <w:tcPr>
            <w:tcW w:w="638" w:type="pct"/>
            <w:tcBorders>
              <w:top w:val="single" w:sz="4" w:space="0" w:color="auto"/>
              <w:left w:val="single" w:sz="4" w:space="0" w:color="auto"/>
              <w:bottom w:val="single" w:sz="4" w:space="0" w:color="auto"/>
              <w:right w:val="single" w:sz="4" w:space="0" w:color="auto"/>
            </w:tcBorders>
          </w:tcPr>
          <w:p w14:paraId="214237D4" w14:textId="77777777" w:rsidR="00073A7C" w:rsidRPr="00A87ADE" w:rsidRDefault="00073A7C" w:rsidP="00073A7C">
            <w:pPr>
              <w:pStyle w:val="TAL"/>
            </w:pPr>
          </w:p>
        </w:tc>
      </w:tr>
      <w:tr w:rsidR="00073A7C" w:rsidRPr="00A87ADE" w14:paraId="54950584"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073A7C" w:rsidRPr="00A87ADE" w:rsidRDefault="00073A7C" w:rsidP="00073A7C">
            <w:pPr>
              <w:pStyle w:val="TAL"/>
              <w:rPr>
                <w:lang w:eastAsia="zh-CN"/>
              </w:rPr>
            </w:pPr>
            <w:bookmarkStart w:id="1586" w:name="_Hlk529277126"/>
            <w:r w:rsidRPr="00A87ADE">
              <w:t>IPV4_ ADDRESS</w:t>
            </w:r>
            <w:bookmarkEnd w:id="1586"/>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329E2A0"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8" w:type="pct"/>
            <w:tcBorders>
              <w:top w:val="single" w:sz="4" w:space="0" w:color="auto"/>
              <w:left w:val="single" w:sz="4" w:space="0" w:color="auto"/>
              <w:bottom w:val="single" w:sz="4" w:space="0" w:color="auto"/>
              <w:right w:val="single" w:sz="4" w:space="0" w:color="auto"/>
            </w:tcBorders>
          </w:tcPr>
          <w:p w14:paraId="199A6EB0" w14:textId="77777777" w:rsidR="00073A7C" w:rsidRPr="00A87ADE" w:rsidRDefault="00073A7C" w:rsidP="00073A7C">
            <w:pPr>
              <w:pStyle w:val="TAL"/>
            </w:pPr>
          </w:p>
        </w:tc>
      </w:tr>
      <w:tr w:rsidR="00073A7C" w:rsidRPr="00A87ADE" w14:paraId="1E61C4FF"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073A7C" w:rsidRPr="00A87ADE" w:rsidRDefault="00073A7C" w:rsidP="00073A7C">
            <w:pPr>
              <w:pStyle w:val="TAL"/>
              <w:rPr>
                <w:lang w:eastAsia="zh-CN"/>
              </w:rPr>
            </w:pPr>
            <w:r w:rsidRPr="00A87ADE">
              <w:t>IPV6_ ADDRESS</w:t>
            </w:r>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67DCC93B"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8" w:type="pct"/>
            <w:tcBorders>
              <w:top w:val="single" w:sz="4" w:space="0" w:color="auto"/>
              <w:left w:val="single" w:sz="4" w:space="0" w:color="auto"/>
              <w:bottom w:val="single" w:sz="4" w:space="0" w:color="auto"/>
              <w:right w:val="single" w:sz="4" w:space="0" w:color="auto"/>
            </w:tcBorders>
          </w:tcPr>
          <w:p w14:paraId="7B4EF033" w14:textId="77777777" w:rsidR="00073A7C" w:rsidRPr="00A87ADE" w:rsidRDefault="00073A7C" w:rsidP="00073A7C">
            <w:pPr>
              <w:pStyle w:val="TAL"/>
            </w:pPr>
          </w:p>
        </w:tc>
      </w:tr>
      <w:tr w:rsidR="00073A7C" w:rsidRPr="00A87ADE" w14:paraId="5B05DD14"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073A7C" w:rsidRPr="00A87ADE" w:rsidRDefault="00073A7C" w:rsidP="00073A7C">
            <w:pPr>
              <w:pStyle w:val="TAL"/>
              <w:rPr>
                <w:lang w:eastAsia="zh-CN"/>
              </w:rPr>
            </w:pPr>
            <w:bookmarkStart w:id="1587" w:name="_Hlk529277154"/>
            <w:r w:rsidRPr="00A87ADE">
              <w:t>NUMERIC_SHORTCODE</w:t>
            </w:r>
            <w:bookmarkEnd w:id="1587"/>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2F537DB7"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8" w:type="pct"/>
            <w:tcBorders>
              <w:top w:val="single" w:sz="4" w:space="0" w:color="auto"/>
              <w:left w:val="single" w:sz="4" w:space="0" w:color="auto"/>
              <w:bottom w:val="single" w:sz="4" w:space="0" w:color="auto"/>
              <w:right w:val="single" w:sz="4" w:space="0" w:color="auto"/>
            </w:tcBorders>
          </w:tcPr>
          <w:p w14:paraId="30161A90" w14:textId="77777777" w:rsidR="00073A7C" w:rsidRPr="00A87ADE" w:rsidRDefault="00073A7C" w:rsidP="00073A7C">
            <w:pPr>
              <w:pStyle w:val="TAL"/>
            </w:pPr>
          </w:p>
        </w:tc>
      </w:tr>
      <w:tr w:rsidR="00073A7C" w:rsidRPr="00A87ADE" w14:paraId="7DED817B"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073A7C" w:rsidRPr="00A87ADE" w:rsidRDefault="00073A7C" w:rsidP="00073A7C">
            <w:pPr>
              <w:pStyle w:val="TAL"/>
              <w:rPr>
                <w:lang w:eastAsia="zh-CN"/>
              </w:rPr>
            </w:pPr>
            <w:bookmarkStart w:id="1588" w:name="_Hlk529277182"/>
            <w:r w:rsidRPr="00A87ADE">
              <w:t>ALPHANUMERIC_SHORTCODE</w:t>
            </w:r>
            <w:bookmarkEnd w:id="1588"/>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D62C318"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8" w:type="pct"/>
            <w:tcBorders>
              <w:top w:val="single" w:sz="4" w:space="0" w:color="auto"/>
              <w:left w:val="single" w:sz="4" w:space="0" w:color="auto"/>
              <w:bottom w:val="single" w:sz="4" w:space="0" w:color="auto"/>
              <w:right w:val="single" w:sz="4" w:space="0" w:color="auto"/>
            </w:tcBorders>
          </w:tcPr>
          <w:p w14:paraId="41553C0C" w14:textId="77777777" w:rsidR="00073A7C" w:rsidRPr="00A87ADE" w:rsidRDefault="00073A7C" w:rsidP="00073A7C">
            <w:pPr>
              <w:pStyle w:val="TAL"/>
            </w:pPr>
          </w:p>
        </w:tc>
      </w:tr>
      <w:tr w:rsidR="00073A7C" w:rsidRPr="00A87ADE" w14:paraId="44B98264" w14:textId="77777777" w:rsidTr="00073A7C">
        <w:trPr>
          <w:trHeight w:val="53"/>
        </w:trPr>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073A7C" w:rsidRPr="00A87ADE" w:rsidRDefault="00073A7C" w:rsidP="00073A7C">
            <w:pPr>
              <w:pStyle w:val="TAL"/>
              <w:rPr>
                <w:lang w:eastAsia="zh-CN"/>
              </w:rPr>
            </w:pPr>
            <w:bookmarkStart w:id="1589" w:name="_Hlk529277209"/>
            <w:r w:rsidRPr="00A87ADE">
              <w:t>OTHER</w:t>
            </w:r>
            <w:bookmarkEnd w:id="1589"/>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3E9D35D3"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8" w:type="pct"/>
            <w:tcBorders>
              <w:top w:val="single" w:sz="4" w:space="0" w:color="auto"/>
              <w:left w:val="single" w:sz="4" w:space="0" w:color="auto"/>
              <w:bottom w:val="single" w:sz="4" w:space="0" w:color="auto"/>
              <w:right w:val="single" w:sz="4" w:space="0" w:color="auto"/>
            </w:tcBorders>
          </w:tcPr>
          <w:p w14:paraId="71E6F7B3" w14:textId="77777777" w:rsidR="00073A7C" w:rsidRPr="00A87ADE" w:rsidRDefault="00073A7C" w:rsidP="00073A7C">
            <w:pPr>
              <w:pStyle w:val="TAL"/>
            </w:pPr>
          </w:p>
        </w:tc>
      </w:tr>
      <w:tr w:rsidR="00073A7C" w:rsidRPr="00A87ADE" w14:paraId="3CF28DD8"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073A7C" w:rsidRPr="00A87ADE" w:rsidRDefault="00073A7C" w:rsidP="00073A7C">
            <w:pPr>
              <w:pStyle w:val="TAL"/>
            </w:pPr>
            <w:bookmarkStart w:id="1590" w:name="_Hlk529277229"/>
            <w:r w:rsidRPr="00A87ADE">
              <w:rPr>
                <w:rFonts w:hint="eastAsia"/>
                <w:lang w:eastAsia="zh-CN"/>
              </w:rPr>
              <w:t>IMSI</w:t>
            </w:r>
            <w:bookmarkEnd w:id="1590"/>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5AB4F0C7" w:rsidR="00073A7C" w:rsidRPr="00A87ADE" w:rsidRDefault="00073A7C" w:rsidP="00073A7C">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 </w:t>
            </w:r>
            <w:r w:rsidRPr="00973C70">
              <w:rPr>
                <w:lang w:eastAsia="zh-CN"/>
              </w:rPr>
              <w:t xml:space="preserve">This </w:t>
            </w:r>
            <w:r>
              <w:rPr>
                <w:lang w:eastAsia="zh-CN"/>
              </w:rPr>
              <w:t>value</w:t>
            </w:r>
            <w:r w:rsidRPr="00973C70">
              <w:rPr>
                <w:lang w:eastAsia="zh-CN"/>
              </w:rPr>
              <w:t xml:space="preserve"> is </w:t>
            </w:r>
            <w:r>
              <w:rPr>
                <w:lang w:eastAsia="zh-CN"/>
              </w:rPr>
              <w:t>deprecated</w:t>
            </w:r>
            <w:r w:rsidRPr="00973C70">
              <w:rPr>
                <w:lang w:eastAsia="zh-CN"/>
              </w:rPr>
              <w:t>.</w:t>
            </w:r>
          </w:p>
        </w:tc>
        <w:tc>
          <w:tcPr>
            <w:tcW w:w="638" w:type="pct"/>
            <w:tcBorders>
              <w:top w:val="single" w:sz="4" w:space="0" w:color="auto"/>
              <w:left w:val="single" w:sz="4" w:space="0" w:color="auto"/>
              <w:bottom w:val="single" w:sz="4" w:space="0" w:color="auto"/>
              <w:right w:val="single" w:sz="4" w:space="0" w:color="auto"/>
            </w:tcBorders>
          </w:tcPr>
          <w:p w14:paraId="08B9049C" w14:textId="77777777" w:rsidR="00073A7C" w:rsidRPr="00A87ADE" w:rsidRDefault="00073A7C" w:rsidP="00073A7C">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591" w:name="_CR6_1_6_3_24"/>
      <w:bookmarkStart w:id="1592" w:name="_Toc20227350"/>
      <w:bookmarkStart w:id="1593" w:name="_Toc27749591"/>
      <w:bookmarkStart w:id="1594" w:name="_Toc28709518"/>
      <w:bookmarkStart w:id="1595" w:name="_Toc44671138"/>
      <w:bookmarkStart w:id="1596" w:name="_Toc51919059"/>
      <w:bookmarkStart w:id="1597" w:name="_Toc193452808"/>
      <w:bookmarkEnd w:id="1591"/>
      <w:r w:rsidRPr="00A87ADE">
        <w:t>6.1.6.3.</w:t>
      </w:r>
      <w:r>
        <w:t>24</w:t>
      </w:r>
      <w:r w:rsidRPr="00A87ADE">
        <w:tab/>
        <w:t xml:space="preserve">Enumeration: </w:t>
      </w:r>
      <w:r>
        <w:t>SM</w:t>
      </w:r>
      <w:r w:rsidRPr="00A87ADE">
        <w:rPr>
          <w:noProof/>
        </w:rPr>
        <w:t>AddresseeType</w:t>
      </w:r>
      <w:bookmarkEnd w:id="1592"/>
      <w:bookmarkEnd w:id="1593"/>
      <w:bookmarkEnd w:id="1594"/>
      <w:bookmarkEnd w:id="1595"/>
      <w:bookmarkEnd w:id="1596"/>
      <w:bookmarkEnd w:id="1597"/>
    </w:p>
    <w:p w14:paraId="7B4163C0" w14:textId="77777777" w:rsidR="004E2C21" w:rsidRPr="00A87ADE" w:rsidRDefault="004E2C21" w:rsidP="004E2C21">
      <w:pPr>
        <w:pStyle w:val="TH"/>
      </w:pPr>
      <w:bookmarkStart w:id="1598" w:name="_CRTable6_1_6_3_241"/>
      <w:r w:rsidRPr="00A87ADE">
        <w:t>Table </w:t>
      </w:r>
      <w:bookmarkEnd w:id="1598"/>
      <w:r w:rsidRPr="00A87ADE">
        <w:t>6.1.6.3.</w:t>
      </w:r>
      <w:r>
        <w:t>24</w:t>
      </w:r>
      <w:r w:rsidRPr="00A87ADE">
        <w:t xml:space="preserve">-1: Enumeration </w:t>
      </w:r>
      <w:bookmarkStart w:id="1599" w:name="_Hlk529277278"/>
      <w:r>
        <w:t>SM</w:t>
      </w:r>
      <w:r w:rsidRPr="00A234B0">
        <w:rPr>
          <w:noProof/>
        </w:rPr>
        <w:t>AddresseeType</w:t>
      </w:r>
      <w:bookmarkEnd w:id="159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600" w:name="_CR6_1_6_3_25"/>
      <w:bookmarkStart w:id="1601" w:name="_Toc20227351"/>
      <w:bookmarkStart w:id="1602" w:name="_Toc27749592"/>
      <w:bookmarkStart w:id="1603" w:name="_Toc28709519"/>
      <w:bookmarkStart w:id="1604" w:name="_Toc44671139"/>
      <w:bookmarkStart w:id="1605" w:name="_Toc51919060"/>
      <w:bookmarkStart w:id="1606" w:name="_Toc193452809"/>
      <w:bookmarkEnd w:id="1600"/>
      <w:r w:rsidRPr="00A87ADE">
        <w:lastRenderedPageBreak/>
        <w:t>6.1.6.3.</w:t>
      </w:r>
      <w:r>
        <w:t>25</w:t>
      </w:r>
      <w:r w:rsidRPr="00A87ADE">
        <w:tab/>
        <w:t xml:space="preserve">Enumeration: </w:t>
      </w:r>
      <w:r w:rsidRPr="00A87ADE">
        <w:rPr>
          <w:noProof/>
        </w:rPr>
        <w:t>SMServiceType</w:t>
      </w:r>
      <w:bookmarkEnd w:id="1601"/>
      <w:bookmarkEnd w:id="1602"/>
      <w:bookmarkEnd w:id="1603"/>
      <w:bookmarkEnd w:id="1604"/>
      <w:bookmarkEnd w:id="1605"/>
      <w:bookmarkEnd w:id="1606"/>
    </w:p>
    <w:p w14:paraId="64F1C2C7" w14:textId="77777777" w:rsidR="004E2C21" w:rsidRPr="00A87ADE" w:rsidRDefault="004E2C21" w:rsidP="004E2C21">
      <w:pPr>
        <w:pStyle w:val="TH"/>
      </w:pPr>
      <w:bookmarkStart w:id="1607" w:name="_CRTable6_1_6_3_251"/>
      <w:r w:rsidRPr="00A87ADE">
        <w:t>Table </w:t>
      </w:r>
      <w:bookmarkEnd w:id="1607"/>
      <w:r w:rsidRPr="00A87ADE">
        <w:t>6.1.6.3.</w:t>
      </w:r>
      <w:r>
        <w:t>25</w:t>
      </w:r>
      <w:r w:rsidRPr="00A87ADE">
        <w:t xml:space="preserve">-1: Enumeration </w:t>
      </w:r>
      <w:bookmarkStart w:id="1608" w:name="_Hlk529277328"/>
      <w:r w:rsidRPr="00A87ADE">
        <w:rPr>
          <w:noProof/>
        </w:rPr>
        <w:t>SMServiceType</w:t>
      </w:r>
      <w:bookmarkEnd w:id="160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609" w:name="_Hlk529277339"/>
            <w:r w:rsidRPr="00A87ADE">
              <w:rPr>
                <w:noProof/>
                <w:lang w:eastAsia="zh-CN"/>
              </w:rPr>
              <w:t>VAS4SMS_SHORT_MESSAGE_CONTENT_PROCESSING</w:t>
            </w:r>
            <w:bookmarkEnd w:id="160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610" w:name="_Hlk529277358"/>
            <w:r w:rsidRPr="00A87ADE">
              <w:rPr>
                <w:noProof/>
                <w:lang w:eastAsia="zh-CN"/>
              </w:rPr>
              <w:t>VAS4SMS_SHORT_MESSAGE_FORWARDING</w:t>
            </w:r>
            <w:bookmarkEnd w:id="161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611" w:name="_Hlk529277370"/>
            <w:r w:rsidRPr="00A87ADE">
              <w:rPr>
                <w:noProof/>
                <w:lang w:eastAsia="zh-CN"/>
              </w:rPr>
              <w:t xml:space="preserve">VAS4SMS_SHORT_MESSAGE_FORWARDING _MULTIPLE_SUBSCRIPTIONS </w:t>
            </w:r>
            <w:bookmarkEnd w:id="161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612" w:name="_Hlk529277383"/>
            <w:r w:rsidRPr="00A87ADE">
              <w:rPr>
                <w:noProof/>
                <w:lang w:eastAsia="zh-CN"/>
              </w:rPr>
              <w:t>VAS4SMS_SHORT_MESSAGE_FILTERING</w:t>
            </w:r>
            <w:bookmarkEnd w:id="161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613" w:name="_Hlk529277393"/>
            <w:r w:rsidRPr="00A87ADE">
              <w:rPr>
                <w:noProof/>
                <w:lang w:eastAsia="zh-CN"/>
              </w:rPr>
              <w:t>VAS4SMS_SHORT_MESSAGE_RECEIPT</w:t>
            </w:r>
            <w:bookmarkEnd w:id="161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614" w:name="_Hlk529277404"/>
            <w:r w:rsidRPr="00A87ADE">
              <w:rPr>
                <w:noProof/>
                <w:lang w:eastAsia="zh-CN"/>
              </w:rPr>
              <w:t>VAS4SMS_SHORT_MESSAGE_NETWORK_STORAGE</w:t>
            </w:r>
            <w:bookmarkEnd w:id="161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615" w:name="_Hlk529277414"/>
            <w:r w:rsidRPr="00A87ADE">
              <w:rPr>
                <w:noProof/>
                <w:lang w:eastAsia="zh-CN"/>
              </w:rPr>
              <w:t>VAS4SMS_SHORT_MESSAGE_TO_MULTIPLE_DESTINATIONS</w:t>
            </w:r>
            <w:bookmarkEnd w:id="161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616" w:name="_Hlk529277427"/>
            <w:r w:rsidRPr="00A87ADE">
              <w:rPr>
                <w:noProof/>
                <w:lang w:eastAsia="zh-CN"/>
              </w:rPr>
              <w:t>VAS4SMS_SHORT_MESSAGE_VIRTUAL_PRIVATE_NETWORK(VPN)</w:t>
            </w:r>
            <w:bookmarkEnd w:id="161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617" w:name="_Hlk529277451"/>
            <w:r w:rsidRPr="00A87ADE">
              <w:rPr>
                <w:noProof/>
                <w:lang w:eastAsia="zh-CN"/>
              </w:rPr>
              <w:t>VAS4SMS_SHORT_MESSAGE</w:t>
            </w:r>
            <w:r w:rsidRPr="00A234B0">
              <w:rPr>
                <w:noProof/>
                <w:lang w:eastAsia="zh-CN"/>
              </w:rPr>
              <w:t>_AUTO</w:t>
            </w:r>
            <w:r w:rsidRPr="00A87ADE">
              <w:rPr>
                <w:noProof/>
                <w:lang w:eastAsia="zh-CN"/>
              </w:rPr>
              <w:t>_REPLY</w:t>
            </w:r>
            <w:bookmarkEnd w:id="161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618" w:name="_Hlk529277477"/>
            <w:r w:rsidRPr="00A87ADE">
              <w:rPr>
                <w:noProof/>
                <w:lang w:eastAsia="zh-CN"/>
              </w:rPr>
              <w:t>VAS4SMS_SHORT_MESSAGE_PERSONAL_SIGNATURE</w:t>
            </w:r>
            <w:bookmarkEnd w:id="161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619" w:name="_Hlk529277495"/>
            <w:r w:rsidRPr="00A87ADE">
              <w:rPr>
                <w:noProof/>
                <w:lang w:eastAsia="zh-CN"/>
              </w:rPr>
              <w:t>VAS4SMS_SHORT_MESSAGE_DEFERRED_DELIVERY</w:t>
            </w:r>
            <w:bookmarkEnd w:id="161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620" w:name="_CR6_1_6_3_26"/>
      <w:bookmarkStart w:id="1621" w:name="_Toc20227352"/>
      <w:bookmarkStart w:id="1622" w:name="_Toc27749593"/>
      <w:bookmarkStart w:id="1623" w:name="_Toc28709520"/>
      <w:bookmarkStart w:id="1624" w:name="_Toc44671140"/>
      <w:bookmarkStart w:id="1625" w:name="_Toc51919061"/>
      <w:bookmarkStart w:id="1626" w:name="_Toc193452810"/>
      <w:bookmarkEnd w:id="1620"/>
      <w:r w:rsidRPr="00A87ADE">
        <w:t>6.1.6.3.</w:t>
      </w:r>
      <w:r>
        <w:t>26</w:t>
      </w:r>
      <w:r w:rsidRPr="00A87ADE">
        <w:tab/>
        <w:t>Enumeration: ReplyPathRequested</w:t>
      </w:r>
      <w:bookmarkEnd w:id="1621"/>
      <w:bookmarkEnd w:id="1622"/>
      <w:bookmarkEnd w:id="1623"/>
      <w:bookmarkEnd w:id="1624"/>
      <w:bookmarkEnd w:id="1625"/>
      <w:bookmarkEnd w:id="1626"/>
    </w:p>
    <w:p w14:paraId="3E7DB5C6" w14:textId="77777777" w:rsidR="004E2C21" w:rsidRPr="00A87ADE" w:rsidRDefault="004E2C21" w:rsidP="004E2C21">
      <w:pPr>
        <w:pStyle w:val="TH"/>
      </w:pPr>
      <w:bookmarkStart w:id="1627" w:name="_CRTable6_1_6_3_261"/>
      <w:r w:rsidRPr="00A87ADE">
        <w:t>Table </w:t>
      </w:r>
      <w:bookmarkEnd w:id="1627"/>
      <w:r w:rsidRPr="00A87ADE">
        <w:t>6.1.6.3.</w:t>
      </w:r>
      <w:r>
        <w:t>26</w:t>
      </w:r>
      <w:r w:rsidRPr="00A87ADE">
        <w:t xml:space="preserve">-1: Enumeration </w:t>
      </w:r>
      <w:bookmarkStart w:id="1628" w:name="_Hlk529277582"/>
      <w:r w:rsidRPr="00A87ADE">
        <w:t>ReplyPathRequested</w:t>
      </w:r>
      <w:bookmarkEnd w:id="162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629" w:name="_Hlk529277595"/>
            <w:r w:rsidRPr="00A87ADE">
              <w:rPr>
                <w:noProof/>
              </w:rPr>
              <w:t>NO_REPLY_PATH_SET</w:t>
            </w:r>
            <w:bookmarkEnd w:id="162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630" w:name="_Hlk529277605"/>
            <w:r w:rsidRPr="00A87ADE">
              <w:rPr>
                <w:noProof/>
              </w:rPr>
              <w:t>REPLY_PATH_SET</w:t>
            </w:r>
            <w:bookmarkEnd w:id="163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631" w:name="_CR6_1_6_3_27"/>
      <w:bookmarkStart w:id="1632" w:name="_Toc20227353"/>
      <w:bookmarkStart w:id="1633" w:name="_Toc27749594"/>
      <w:bookmarkStart w:id="1634" w:name="_Toc28709521"/>
      <w:bookmarkStart w:id="1635" w:name="_Toc44671141"/>
      <w:bookmarkStart w:id="1636" w:name="_Toc51919062"/>
      <w:bookmarkStart w:id="1637" w:name="_Toc193452811"/>
      <w:bookmarkEnd w:id="1631"/>
      <w:r w:rsidRPr="00A87ADE">
        <w:t>6.1.6.3.</w:t>
      </w:r>
      <w:r>
        <w:t>27</w:t>
      </w:r>
      <w:r w:rsidRPr="00A87ADE">
        <w:tab/>
        <w:t xml:space="preserve">Enumeration: </w:t>
      </w:r>
      <w:r>
        <w:t>DnnSelectionMode</w:t>
      </w:r>
      <w:bookmarkEnd w:id="1632"/>
      <w:bookmarkEnd w:id="1633"/>
      <w:bookmarkEnd w:id="1634"/>
      <w:bookmarkEnd w:id="1635"/>
      <w:bookmarkEnd w:id="1636"/>
      <w:bookmarkEnd w:id="1637"/>
    </w:p>
    <w:p w14:paraId="36FA388D" w14:textId="77777777" w:rsidR="008809F1" w:rsidRDefault="008809F1" w:rsidP="008809F1">
      <w:pPr>
        <w:pStyle w:val="TH"/>
      </w:pPr>
      <w:bookmarkStart w:id="1638" w:name="_CRTable6_1_6_3_271"/>
      <w:r>
        <w:t>Table </w:t>
      </w:r>
      <w:bookmarkEnd w:id="1638"/>
      <w:r>
        <w:t>6.1.6.3.27-1: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639" w:name="_CR6_1_6_3_28"/>
      <w:bookmarkStart w:id="1640" w:name="_Toc20227354"/>
      <w:bookmarkStart w:id="1641" w:name="_Toc27749595"/>
      <w:bookmarkStart w:id="1642" w:name="_Toc28709522"/>
      <w:bookmarkStart w:id="1643" w:name="_Toc44671142"/>
      <w:bookmarkStart w:id="1644" w:name="_Toc51919063"/>
      <w:bookmarkStart w:id="1645" w:name="_Toc193452812"/>
      <w:bookmarkEnd w:id="1639"/>
      <w:r w:rsidRPr="00C10951">
        <w:t>6.1.6.3.</w:t>
      </w:r>
      <w:r>
        <w:t>28</w:t>
      </w:r>
      <w:r w:rsidRPr="00C10951">
        <w:tab/>
        <w:t xml:space="preserve">Enumeration: </w:t>
      </w:r>
      <w:r w:rsidRPr="008D44B1">
        <w:t>Event</w:t>
      </w:r>
      <w:r>
        <w:t>Type</w:t>
      </w:r>
      <w:bookmarkEnd w:id="1640"/>
      <w:bookmarkEnd w:id="1641"/>
      <w:bookmarkEnd w:id="1642"/>
      <w:bookmarkEnd w:id="1643"/>
      <w:bookmarkEnd w:id="1644"/>
      <w:bookmarkEnd w:id="1645"/>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646" w:name="_CR6_1_6_3_29"/>
      <w:bookmarkStart w:id="1647" w:name="_Toc27749596"/>
      <w:bookmarkStart w:id="1648" w:name="_Toc28709523"/>
      <w:bookmarkStart w:id="1649" w:name="_Toc44671143"/>
      <w:bookmarkStart w:id="1650" w:name="_Toc51919064"/>
      <w:bookmarkStart w:id="1651" w:name="_Toc193452813"/>
      <w:bookmarkEnd w:id="1646"/>
      <w:r w:rsidRPr="00BD6F46">
        <w:lastRenderedPageBreak/>
        <w:t>6.1.6.3.</w:t>
      </w:r>
      <w:r>
        <w:t>29</w:t>
      </w:r>
      <w:r w:rsidRPr="00BD6F46">
        <w:tab/>
        <w:t xml:space="preserve">Enumeration: </w:t>
      </w:r>
      <w:r w:rsidRPr="004106A7">
        <w:rPr>
          <w:lang w:eastAsia="zh-CN" w:bidi="ar-IQ"/>
        </w:rPr>
        <w:t>MICOModeIndication</w:t>
      </w:r>
      <w:bookmarkEnd w:id="1647"/>
      <w:bookmarkEnd w:id="1648"/>
      <w:bookmarkEnd w:id="1649"/>
      <w:bookmarkEnd w:id="1650"/>
      <w:bookmarkEnd w:id="1651"/>
    </w:p>
    <w:p w14:paraId="3625D7C1" w14:textId="77777777" w:rsidR="00DF2EA5" w:rsidRPr="00BD6F46" w:rsidRDefault="00DF2EA5" w:rsidP="00DF2EA5">
      <w:pPr>
        <w:pStyle w:val="TH"/>
      </w:pPr>
      <w:bookmarkStart w:id="1652" w:name="_CRTable6_1_6_3_291"/>
      <w:r w:rsidRPr="00BD6F46">
        <w:t>Table </w:t>
      </w:r>
      <w:bookmarkEnd w:id="1652"/>
      <w:r w:rsidRPr="00BD6F46">
        <w:t>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653"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653"/>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654" w:name="_CR6_1_6_3_30"/>
      <w:bookmarkStart w:id="1655" w:name="_Toc27749597"/>
      <w:bookmarkStart w:id="1656" w:name="_Toc28709524"/>
      <w:bookmarkStart w:id="1657" w:name="_Toc44671144"/>
      <w:bookmarkStart w:id="1658" w:name="_Toc51919065"/>
      <w:bookmarkStart w:id="1659" w:name="_Toc193452814"/>
      <w:bookmarkEnd w:id="1654"/>
      <w:r w:rsidRPr="00BD6F46">
        <w:t>6.1.6.3.</w:t>
      </w:r>
      <w:r>
        <w:t>30</w:t>
      </w:r>
      <w:r w:rsidRPr="00BD6F46">
        <w:tab/>
        <w:t xml:space="preserve">Enumeration: </w:t>
      </w:r>
      <w:r>
        <w:rPr>
          <w:lang w:eastAsia="zh-CN" w:bidi="ar-IQ"/>
        </w:rPr>
        <w:t>RegistrationMessageType</w:t>
      </w:r>
      <w:bookmarkEnd w:id="1655"/>
      <w:bookmarkEnd w:id="1656"/>
      <w:bookmarkEnd w:id="1657"/>
      <w:bookmarkEnd w:id="1658"/>
      <w:bookmarkEnd w:id="1659"/>
    </w:p>
    <w:p w14:paraId="3F9E0064" w14:textId="77777777" w:rsidR="005F5147" w:rsidRPr="00BD6F46" w:rsidRDefault="005F5147" w:rsidP="005F5147">
      <w:pPr>
        <w:pStyle w:val="TH"/>
      </w:pPr>
      <w:bookmarkStart w:id="1660" w:name="_CRTable6_1_6_3_301"/>
      <w:r w:rsidRPr="00BD6F46">
        <w:t>Table </w:t>
      </w:r>
      <w:bookmarkEnd w:id="1660"/>
      <w:r w:rsidRPr="00BD6F46">
        <w:t>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661" w:name="_CR6_1_6_3_31"/>
      <w:bookmarkStart w:id="1662" w:name="_Toc27749598"/>
      <w:bookmarkStart w:id="1663" w:name="_Toc28709525"/>
      <w:bookmarkStart w:id="1664" w:name="_Toc44671145"/>
      <w:bookmarkStart w:id="1665" w:name="_Toc51919066"/>
      <w:bookmarkStart w:id="1666" w:name="_Toc193452815"/>
      <w:bookmarkEnd w:id="1661"/>
      <w:r w:rsidRPr="00BD6F46">
        <w:t>6.1.6.3.</w:t>
      </w:r>
      <w:r>
        <w:t>31</w:t>
      </w:r>
      <w:r w:rsidRPr="00BD6F46">
        <w:tab/>
        <w:t xml:space="preserve">Enumeration: </w:t>
      </w:r>
      <w:r>
        <w:rPr>
          <w:lang w:eastAsia="zh-CN"/>
        </w:rPr>
        <w:t>S</w:t>
      </w:r>
      <w:r w:rsidRPr="003B2883">
        <w:rPr>
          <w:lang w:eastAsia="zh-CN"/>
        </w:rPr>
        <w:t>ms</w:t>
      </w:r>
      <w:r>
        <w:rPr>
          <w:lang w:eastAsia="zh-CN"/>
        </w:rPr>
        <w:t>Indication</w:t>
      </w:r>
      <w:bookmarkEnd w:id="1662"/>
      <w:bookmarkEnd w:id="1663"/>
      <w:bookmarkEnd w:id="1664"/>
      <w:bookmarkEnd w:id="1665"/>
      <w:bookmarkEnd w:id="1666"/>
    </w:p>
    <w:p w14:paraId="4A0FC225" w14:textId="77777777" w:rsidR="005F5147" w:rsidRPr="00BD6F46" w:rsidRDefault="005F5147" w:rsidP="005F5147">
      <w:pPr>
        <w:pStyle w:val="TH"/>
      </w:pPr>
      <w:bookmarkStart w:id="1667" w:name="_CRTable6_1_6_3_311"/>
      <w:r w:rsidRPr="00BD6F46">
        <w:t>Table </w:t>
      </w:r>
      <w:bookmarkEnd w:id="1667"/>
      <w:r w:rsidRPr="00BD6F46">
        <w:t>6.1.6.3.</w:t>
      </w:r>
      <w:r w:rsidR="009822E1">
        <w:t>31</w:t>
      </w:r>
      <w:r w:rsidRPr="00BD6F46">
        <w:t xml:space="preserve">-1: Enumeration </w:t>
      </w:r>
      <w:bookmarkStart w:id="1668" w:name="_Hlk23847186"/>
      <w:r>
        <w:rPr>
          <w:lang w:eastAsia="zh-CN"/>
        </w:rPr>
        <w:t>S</w:t>
      </w:r>
      <w:r w:rsidRPr="003B2883">
        <w:rPr>
          <w:lang w:eastAsia="zh-CN"/>
        </w:rPr>
        <w:t>ms</w:t>
      </w:r>
      <w:r>
        <w:rPr>
          <w:lang w:eastAsia="zh-CN"/>
        </w:rPr>
        <w:t>Indication</w:t>
      </w:r>
      <w:bookmarkEnd w:id="1668"/>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669"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669"/>
    </w:tbl>
    <w:p w14:paraId="58B7E232" w14:textId="77777777" w:rsidR="005F5147" w:rsidRDefault="005F5147" w:rsidP="005F5147"/>
    <w:p w14:paraId="216D6C76" w14:textId="77777777" w:rsidR="00507A6B" w:rsidRPr="00BA36BA" w:rsidRDefault="00507A6B" w:rsidP="00507A6B">
      <w:pPr>
        <w:pStyle w:val="Heading5"/>
      </w:pPr>
      <w:bookmarkStart w:id="1670" w:name="_CR6_1_6_3_32"/>
      <w:bookmarkStart w:id="1671" w:name="_Toc27749599"/>
      <w:bookmarkStart w:id="1672" w:name="_Toc28709526"/>
      <w:bookmarkStart w:id="1673" w:name="_Toc44671146"/>
      <w:bookmarkStart w:id="1674" w:name="_Toc51919067"/>
      <w:bookmarkStart w:id="1675" w:name="_Toc193452816"/>
      <w:bookmarkEnd w:id="1670"/>
      <w:r w:rsidRPr="00BA36BA">
        <w:t>6.1.6.3.</w:t>
      </w:r>
      <w:r>
        <w:t>32</w:t>
      </w:r>
      <w:r w:rsidRPr="00BA36BA">
        <w:tab/>
        <w:t xml:space="preserve">Enumeration: </w:t>
      </w:r>
      <w:r w:rsidRPr="00BA36BA">
        <w:rPr>
          <w:lang w:eastAsia="zh-CN"/>
        </w:rPr>
        <w:t>APIDirection</w:t>
      </w:r>
      <w:bookmarkEnd w:id="1671"/>
      <w:bookmarkEnd w:id="1672"/>
      <w:bookmarkEnd w:id="1673"/>
      <w:bookmarkEnd w:id="1674"/>
      <w:bookmarkEnd w:id="1675"/>
    </w:p>
    <w:p w14:paraId="7DE6AB9A" w14:textId="77777777" w:rsidR="00507A6B" w:rsidRPr="00BA36BA" w:rsidRDefault="00507A6B" w:rsidP="0026330D">
      <w:pPr>
        <w:pStyle w:val="TH"/>
      </w:pPr>
      <w:bookmarkStart w:id="1676" w:name="_CRTable6_1_6_3_321"/>
      <w:r w:rsidRPr="00BA36BA">
        <w:t>Table </w:t>
      </w:r>
      <w:bookmarkEnd w:id="1676"/>
      <w:r w:rsidRPr="00BA36BA">
        <w:t>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677" w:name="_CR6_1_6_3_33"/>
      <w:bookmarkStart w:id="1678" w:name="_Toc51919068"/>
      <w:bookmarkStart w:id="1679" w:name="_Toc193452817"/>
      <w:bookmarkEnd w:id="16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678"/>
      <w:bookmarkEnd w:id="1679"/>
    </w:p>
    <w:p w14:paraId="62799761" w14:textId="77777777" w:rsidR="00287DAA" w:rsidRDefault="00287DAA" w:rsidP="0026330D">
      <w:pPr>
        <w:pStyle w:val="TH"/>
      </w:pPr>
      <w:bookmarkStart w:id="1680" w:name="_CRTable6_1_6_3_331"/>
      <w:r w:rsidRPr="00BD6F46">
        <w:t>Table </w:t>
      </w:r>
      <w:bookmarkEnd w:id="16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681" w:name="_CR6_1_6_3_34"/>
      <w:bookmarkStart w:id="1682" w:name="_Toc51919069"/>
      <w:bookmarkStart w:id="1683" w:name="_Toc193452818"/>
      <w:bookmarkEnd w:id="1681"/>
      <w:r w:rsidRPr="00BA36BA">
        <w:t>6.1.6.3.</w:t>
      </w:r>
      <w:r>
        <w:t>34</w:t>
      </w:r>
      <w:r w:rsidRPr="00BA36BA">
        <w:tab/>
        <w:t xml:space="preserve">Enumeration: </w:t>
      </w:r>
      <w:r>
        <w:rPr>
          <w:lang w:eastAsia="zh-CN"/>
        </w:rPr>
        <w:t>ManagementOperationStatus</w:t>
      </w:r>
      <w:bookmarkEnd w:id="1682"/>
      <w:bookmarkEnd w:id="1683"/>
    </w:p>
    <w:p w14:paraId="5CE2CDBA" w14:textId="77777777" w:rsidR="00FB316B" w:rsidRPr="00BA36BA" w:rsidRDefault="00FB316B" w:rsidP="0026330D">
      <w:pPr>
        <w:pStyle w:val="TH"/>
      </w:pPr>
      <w:bookmarkStart w:id="1684" w:name="_CRTable6_1_6_3_341"/>
      <w:r w:rsidRPr="00BA36BA">
        <w:t>Table </w:t>
      </w:r>
      <w:bookmarkEnd w:id="1684"/>
      <w:r w:rsidRPr="00BA36BA">
        <w:t>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685" w:name="_Toc20227355"/>
    </w:p>
    <w:p w14:paraId="08D26D9E" w14:textId="77777777" w:rsidR="00F85739" w:rsidRDefault="00F85739" w:rsidP="00780D71">
      <w:pPr>
        <w:pStyle w:val="Heading5"/>
      </w:pPr>
      <w:bookmarkStart w:id="1686" w:name="_CR6_1_6_3_35"/>
      <w:bookmarkStart w:id="1687" w:name="_Toc193452819"/>
      <w:bookmarkEnd w:id="1686"/>
      <w:r>
        <w:lastRenderedPageBreak/>
        <w:t>6.1.6.3.</w:t>
      </w:r>
      <w:bookmarkStart w:id="1688" w:name="_Toc59020167"/>
      <w:r>
        <w:rPr>
          <w:lang w:eastAsia="zh-CN"/>
        </w:rPr>
        <w:t>35</w:t>
      </w:r>
      <w:r>
        <w:tab/>
        <w:t xml:space="preserve">Enumeration: </w:t>
      </w:r>
      <w:bookmarkEnd w:id="1688"/>
      <w:r>
        <w:t>IMSNodeFunctionality</w:t>
      </w:r>
      <w:bookmarkEnd w:id="1687"/>
    </w:p>
    <w:p w14:paraId="0BC3F8E7" w14:textId="77777777" w:rsidR="00F85739" w:rsidRDefault="00F85739" w:rsidP="00625470">
      <w:pPr>
        <w:pStyle w:val="TH"/>
      </w:pPr>
      <w:bookmarkStart w:id="1689" w:name="_CRTable6_1_6_3_351"/>
      <w:r>
        <w:t>Table </w:t>
      </w:r>
      <w:bookmarkEnd w:id="1689"/>
      <w:r>
        <w:t>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690" w:name="_CR6_1_6_3_36"/>
      <w:bookmarkStart w:id="1691" w:name="_Toc193452820"/>
      <w:bookmarkEnd w:id="1690"/>
      <w:r w:rsidRPr="00BD6F46">
        <w:t>6.1.6.3.</w:t>
      </w:r>
      <w:r>
        <w:t>36</w:t>
      </w:r>
      <w:r w:rsidRPr="00BD6F46">
        <w:tab/>
        <w:t xml:space="preserve">Enumeration: </w:t>
      </w:r>
      <w:r>
        <w:rPr>
          <w:lang w:eastAsia="zh-CN"/>
        </w:rPr>
        <w:t>R</w:t>
      </w:r>
      <w:r w:rsidRPr="009D5962">
        <w:rPr>
          <w:lang w:eastAsia="zh-CN"/>
        </w:rPr>
        <w:t>edundantTransmissionType</w:t>
      </w:r>
      <w:bookmarkEnd w:id="1691"/>
    </w:p>
    <w:p w14:paraId="6B028F11" w14:textId="77777777" w:rsidR="00046FC1" w:rsidRPr="00BD6F46" w:rsidRDefault="00046FC1" w:rsidP="00046FC1">
      <w:pPr>
        <w:pStyle w:val="TH"/>
      </w:pPr>
      <w:bookmarkStart w:id="1692" w:name="_CRTable6_1_6_3_361"/>
      <w:r w:rsidRPr="00BD6F46">
        <w:t>Table </w:t>
      </w:r>
      <w:bookmarkEnd w:id="1692"/>
      <w:r w:rsidRPr="00BD6F46">
        <w:t>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693" w:name="_CR6_1_6_3_37"/>
      <w:bookmarkStart w:id="1694" w:name="_Toc193452821"/>
      <w:bookmarkEnd w:id="1693"/>
      <w:r>
        <w:t>6.1.6.3.</w:t>
      </w:r>
      <w:r>
        <w:rPr>
          <w:lang w:eastAsia="zh-CN"/>
        </w:rPr>
        <w:t>37</w:t>
      </w:r>
      <w:r>
        <w:tab/>
        <w:t>Enumeration: RoleOfIMSNode</w:t>
      </w:r>
      <w:bookmarkEnd w:id="1694"/>
    </w:p>
    <w:p w14:paraId="0D6ED54E" w14:textId="77777777" w:rsidR="00D21384" w:rsidRDefault="00D21384" w:rsidP="00625470">
      <w:pPr>
        <w:pStyle w:val="TH"/>
      </w:pPr>
      <w:bookmarkStart w:id="1695" w:name="_CRTable6_1_6_3_371"/>
      <w:r>
        <w:t>Table </w:t>
      </w:r>
      <w:bookmarkEnd w:id="1695"/>
      <w:r>
        <w:t>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696" w:name="_CR6_1_6_3_38"/>
      <w:bookmarkStart w:id="1697" w:name="_Toc193452822"/>
      <w:bookmarkEnd w:id="1696"/>
      <w:r>
        <w:t>6.1.6.3.38</w:t>
      </w:r>
      <w:r>
        <w:tab/>
        <w:t>Enumeration: IMSSessionPriority</w:t>
      </w:r>
      <w:bookmarkEnd w:id="1697"/>
    </w:p>
    <w:p w14:paraId="6E38DB6A" w14:textId="77777777" w:rsidR="00D21384" w:rsidRDefault="00D21384" w:rsidP="00625470">
      <w:pPr>
        <w:pStyle w:val="TH"/>
      </w:pPr>
      <w:bookmarkStart w:id="1698" w:name="_CRTable6_1_6_3_381"/>
      <w:r>
        <w:t>Table </w:t>
      </w:r>
      <w:bookmarkEnd w:id="1698"/>
      <w:r>
        <w:t>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699" w:name="_CR6_1_6_3_39"/>
      <w:bookmarkStart w:id="1700" w:name="_Toc193452823"/>
      <w:bookmarkEnd w:id="1699"/>
      <w:r>
        <w:lastRenderedPageBreak/>
        <w:t>6.1.6.3.</w:t>
      </w:r>
      <w:r>
        <w:rPr>
          <w:lang w:eastAsia="zh-CN"/>
        </w:rPr>
        <w:t>39</w:t>
      </w:r>
      <w:r>
        <w:tab/>
        <w:t>Enumeration: MediaInitiatorFlag</w:t>
      </w:r>
      <w:bookmarkEnd w:id="1700"/>
    </w:p>
    <w:p w14:paraId="72160CC0" w14:textId="77777777" w:rsidR="00D21384" w:rsidRDefault="00D21384" w:rsidP="00625470">
      <w:pPr>
        <w:pStyle w:val="TH"/>
      </w:pPr>
      <w:bookmarkStart w:id="1701" w:name="_CRTable6_1_6_3_391"/>
      <w:r>
        <w:t>Table </w:t>
      </w:r>
      <w:bookmarkEnd w:id="1701"/>
      <w:r>
        <w:t>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702" w:name="_CR6_1_6_3_40"/>
      <w:bookmarkStart w:id="1703" w:name="_Toc193452824"/>
      <w:bookmarkEnd w:id="1702"/>
      <w:r>
        <w:t>6.1.6.3.40</w:t>
      </w:r>
      <w:r>
        <w:tab/>
        <w:t>Enumeration: SDPType</w:t>
      </w:r>
      <w:bookmarkEnd w:id="1703"/>
    </w:p>
    <w:p w14:paraId="1E86FFB7" w14:textId="77777777" w:rsidR="00D21384" w:rsidRDefault="00D21384" w:rsidP="00625470">
      <w:pPr>
        <w:pStyle w:val="TH"/>
      </w:pPr>
      <w:bookmarkStart w:id="1704" w:name="_CRTable6_1_6_3_401"/>
      <w:r>
        <w:t>Table </w:t>
      </w:r>
      <w:bookmarkEnd w:id="1704"/>
      <w:r>
        <w:t>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705" w:name="_CR6_1_6_3_41"/>
      <w:bookmarkStart w:id="1706" w:name="_Toc193452825"/>
      <w:bookmarkEnd w:id="1705"/>
      <w:r>
        <w:t>6.1.6.3.41</w:t>
      </w:r>
      <w:r>
        <w:tab/>
        <w:t>Enumeration: OriginatorPartyType</w:t>
      </w:r>
      <w:bookmarkEnd w:id="1706"/>
    </w:p>
    <w:p w14:paraId="2AD0D6F0" w14:textId="77777777" w:rsidR="00D21384" w:rsidRDefault="00D21384" w:rsidP="00625470">
      <w:pPr>
        <w:pStyle w:val="TH"/>
      </w:pPr>
      <w:bookmarkStart w:id="1707" w:name="_CRTable6_1_6_3_411"/>
      <w:r>
        <w:t>Table </w:t>
      </w:r>
      <w:bookmarkEnd w:id="1707"/>
      <w:r>
        <w:t>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708" w:name="_CR6_1_6_3_42"/>
      <w:bookmarkStart w:id="1709" w:name="_Toc193452826"/>
      <w:bookmarkEnd w:id="1708"/>
      <w:r>
        <w:t>6.1.6.3.42</w:t>
      </w:r>
      <w:r>
        <w:tab/>
        <w:t>Enumeration: AccessTransferType</w:t>
      </w:r>
      <w:bookmarkEnd w:id="1709"/>
    </w:p>
    <w:p w14:paraId="79ADAD19" w14:textId="77777777" w:rsidR="00D21384" w:rsidRDefault="00D21384" w:rsidP="00625470">
      <w:pPr>
        <w:pStyle w:val="TH"/>
      </w:pPr>
      <w:bookmarkStart w:id="1710" w:name="_CRTable6_1_6_3_421"/>
      <w:r>
        <w:t>Table </w:t>
      </w:r>
      <w:bookmarkEnd w:id="1710"/>
      <w:r>
        <w:t>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711" w:name="_CR6_1_6_3_43"/>
      <w:bookmarkStart w:id="1712" w:name="_Toc193452827"/>
      <w:bookmarkEnd w:id="1711"/>
      <w:r>
        <w:t>6.1.6.3.</w:t>
      </w:r>
      <w:r>
        <w:rPr>
          <w:lang w:eastAsia="zh-CN"/>
        </w:rPr>
        <w:t>43</w:t>
      </w:r>
      <w:r>
        <w:tab/>
        <w:t>Enumeration: UETransferType</w:t>
      </w:r>
      <w:bookmarkEnd w:id="1712"/>
    </w:p>
    <w:p w14:paraId="7D198ED0" w14:textId="77777777" w:rsidR="00D21384" w:rsidRDefault="00D21384" w:rsidP="00625470">
      <w:pPr>
        <w:pStyle w:val="TH"/>
      </w:pPr>
      <w:bookmarkStart w:id="1713" w:name="_CRTable6_1_6_3_431"/>
      <w:r>
        <w:t>Table </w:t>
      </w:r>
      <w:bookmarkEnd w:id="1713"/>
      <w:r>
        <w:t>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714" w:name="_CR6_1_6_3_44"/>
      <w:bookmarkStart w:id="1715" w:name="_Toc193452828"/>
      <w:bookmarkEnd w:id="1714"/>
      <w:r>
        <w:t>6.1.6.3.</w:t>
      </w:r>
      <w:r>
        <w:rPr>
          <w:lang w:eastAsia="zh-CN"/>
        </w:rPr>
        <w:t>44</w:t>
      </w:r>
      <w:r>
        <w:tab/>
        <w:t>Enumeration: NNISessionDirection</w:t>
      </w:r>
      <w:bookmarkEnd w:id="1715"/>
    </w:p>
    <w:p w14:paraId="06DD3D4C" w14:textId="77777777" w:rsidR="00D21384" w:rsidRDefault="00D21384" w:rsidP="00625470">
      <w:pPr>
        <w:pStyle w:val="TH"/>
      </w:pPr>
      <w:bookmarkStart w:id="1716" w:name="_CRTable6_1_6_3_441"/>
      <w:r>
        <w:t>Table </w:t>
      </w:r>
      <w:bookmarkEnd w:id="1716"/>
      <w:r>
        <w:t>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717" w:name="_CR6_1_6_3_45"/>
      <w:bookmarkStart w:id="1718" w:name="_Toc193452829"/>
      <w:bookmarkEnd w:id="1717"/>
      <w:r>
        <w:t>6.1.6.3.</w:t>
      </w:r>
      <w:r>
        <w:rPr>
          <w:lang w:eastAsia="zh-CN"/>
        </w:rPr>
        <w:t>45</w:t>
      </w:r>
      <w:r>
        <w:tab/>
        <w:t xml:space="preserve">Enumeration: </w:t>
      </w:r>
      <w:bookmarkStart w:id="1719" w:name="_Hlk83811767"/>
      <w:r>
        <w:t>NNIType</w:t>
      </w:r>
      <w:bookmarkEnd w:id="1718"/>
      <w:bookmarkEnd w:id="1719"/>
    </w:p>
    <w:p w14:paraId="0DF5EEDA" w14:textId="77777777" w:rsidR="00D21384" w:rsidRDefault="00D21384" w:rsidP="00625470">
      <w:pPr>
        <w:pStyle w:val="TH"/>
      </w:pPr>
      <w:bookmarkStart w:id="1720" w:name="_CRTable6_1_6_3_451"/>
      <w:r>
        <w:t>Table </w:t>
      </w:r>
      <w:bookmarkEnd w:id="1720"/>
      <w:r>
        <w:t>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721" w:name="_CR6_1_6_3_46"/>
      <w:bookmarkStart w:id="1722" w:name="_Toc193452830"/>
      <w:bookmarkEnd w:id="1721"/>
      <w:r>
        <w:t>6.1.6.3.</w:t>
      </w:r>
      <w:r>
        <w:rPr>
          <w:lang w:eastAsia="zh-CN"/>
        </w:rPr>
        <w:t>46</w:t>
      </w:r>
      <w:r>
        <w:tab/>
        <w:t>Enumeration: NNIRelationshipMode</w:t>
      </w:r>
      <w:bookmarkEnd w:id="1722"/>
    </w:p>
    <w:p w14:paraId="105785A1" w14:textId="77777777" w:rsidR="00D21384" w:rsidRDefault="00D21384" w:rsidP="00625470">
      <w:pPr>
        <w:pStyle w:val="TH"/>
      </w:pPr>
      <w:bookmarkStart w:id="1723" w:name="_CRTable6_1_6_3_461"/>
      <w:r>
        <w:t>Table </w:t>
      </w:r>
      <w:bookmarkEnd w:id="1723"/>
      <w:r>
        <w:t>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724" w:name="_CR6_1_6_3_47"/>
      <w:bookmarkStart w:id="1725" w:name="_Toc193452831"/>
      <w:bookmarkEnd w:id="1724"/>
      <w:r>
        <w:t>6.1.6.3.</w:t>
      </w:r>
      <w:r>
        <w:rPr>
          <w:lang w:eastAsia="zh-CN"/>
        </w:rPr>
        <w:t>47</w:t>
      </w:r>
      <w:r>
        <w:tab/>
        <w:t>Enumeration: TADIdentifier</w:t>
      </w:r>
      <w:bookmarkEnd w:id="1725"/>
    </w:p>
    <w:p w14:paraId="05FF1B88" w14:textId="77777777" w:rsidR="00D21384" w:rsidRDefault="00D21384" w:rsidP="00625470">
      <w:pPr>
        <w:pStyle w:val="TH"/>
      </w:pPr>
      <w:bookmarkStart w:id="1726" w:name="_CRTable6_1_6_3_471"/>
      <w:r>
        <w:t>Table </w:t>
      </w:r>
      <w:bookmarkEnd w:id="1726"/>
      <w:r>
        <w:t>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727" w:name="_CR6_1_6_3_48"/>
      <w:bookmarkStart w:id="1728" w:name="_Toc193452832"/>
      <w:bookmarkEnd w:id="1727"/>
      <w:r w:rsidRPr="00BD6F46">
        <w:lastRenderedPageBreak/>
        <w:t>6.1.6.3.</w:t>
      </w:r>
      <w:r>
        <w:t>48</w:t>
      </w:r>
      <w:r w:rsidRPr="00BD6F46">
        <w:tab/>
        <w:t xml:space="preserve">Enumeration: </w:t>
      </w:r>
      <w:r>
        <w:t>V</w:t>
      </w:r>
      <w:r w:rsidRPr="0019083B">
        <w:t>ariablePart</w:t>
      </w:r>
      <w:r>
        <w:t>Type</w:t>
      </w:r>
      <w:bookmarkEnd w:id="1728"/>
    </w:p>
    <w:p w14:paraId="3BE28A1E" w14:textId="77777777" w:rsidR="00F202CB" w:rsidRPr="00BD6F46" w:rsidRDefault="00F202CB" w:rsidP="00F202CB">
      <w:pPr>
        <w:pStyle w:val="TH"/>
      </w:pPr>
      <w:bookmarkStart w:id="1729" w:name="_CRTable6_1_6_3_481"/>
      <w:r w:rsidRPr="00BD6F46">
        <w:t>Table </w:t>
      </w:r>
      <w:bookmarkEnd w:id="1729"/>
      <w:r w:rsidRPr="00BD6F46">
        <w:t>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730" w:name="_CR6_1_6_3_49"/>
      <w:bookmarkStart w:id="1731" w:name="_Toc193452833"/>
      <w:bookmarkEnd w:id="1730"/>
      <w:r w:rsidRPr="00BD6F46">
        <w:t>6.1.6.3.</w:t>
      </w:r>
      <w:r>
        <w:t>49</w:t>
      </w:r>
      <w:r w:rsidRPr="00BD6F46">
        <w:tab/>
        <w:t xml:space="preserve">Enumeration: </w:t>
      </w:r>
      <w:r w:rsidRPr="00AF02C0">
        <w:t>QuotaConsumptionIndicator</w:t>
      </w:r>
      <w:bookmarkEnd w:id="1731"/>
    </w:p>
    <w:p w14:paraId="252316EF" w14:textId="77777777" w:rsidR="00F202CB" w:rsidRPr="00BD6F46" w:rsidRDefault="00F202CB" w:rsidP="00F202CB">
      <w:pPr>
        <w:pStyle w:val="TH"/>
      </w:pPr>
      <w:bookmarkStart w:id="1732" w:name="_CRTable6_1_6_3_491"/>
      <w:r w:rsidRPr="00BD6F46">
        <w:t>Table </w:t>
      </w:r>
      <w:bookmarkEnd w:id="1732"/>
      <w:r w:rsidRPr="00BD6F46">
        <w:t>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733" w:name="_CR6_1_6_3_50"/>
      <w:bookmarkStart w:id="1734" w:name="_Toc193452834"/>
      <w:bookmarkEnd w:id="1733"/>
      <w:r w:rsidRPr="00BD6F46">
        <w:t>6.1.6.3.</w:t>
      </w:r>
      <w:r>
        <w:t>50</w:t>
      </w:r>
      <w:r w:rsidRPr="00BD6F46">
        <w:tab/>
        <w:t xml:space="preserve">Enumeration: </w:t>
      </w:r>
      <w:r w:rsidRPr="00AF02C0">
        <w:t>Play</w:t>
      </w:r>
      <w:r>
        <w:t>T</w:t>
      </w:r>
      <w:r w:rsidRPr="00AF02C0">
        <w:t>oParty</w:t>
      </w:r>
      <w:bookmarkEnd w:id="1734"/>
    </w:p>
    <w:p w14:paraId="0B9EC742" w14:textId="77777777" w:rsidR="00F202CB" w:rsidRPr="00BD6F46" w:rsidRDefault="00F202CB" w:rsidP="00F202CB">
      <w:pPr>
        <w:pStyle w:val="TH"/>
      </w:pPr>
      <w:bookmarkStart w:id="1735" w:name="_CRTable6_1_6_3_501"/>
      <w:r w:rsidRPr="00BD6F46">
        <w:t>Table </w:t>
      </w:r>
      <w:bookmarkEnd w:id="1735"/>
      <w:r w:rsidRPr="00BD6F46">
        <w:t>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736" w:name="_CR6_1_6_3_51"/>
      <w:bookmarkStart w:id="1737" w:name="_Toc193452835"/>
      <w:bookmarkEnd w:id="1736"/>
      <w:r w:rsidRPr="00BD6F46">
        <w:t>6.1.6.3.</w:t>
      </w:r>
      <w:r>
        <w:t>51</w:t>
      </w:r>
      <w:r w:rsidRPr="00BD6F46">
        <w:tab/>
        <w:t xml:space="preserve">Enumeration: </w:t>
      </w:r>
      <w:r>
        <w:t>AnnouncementP</w:t>
      </w:r>
      <w:r w:rsidRPr="00AF02C0">
        <w:t>rivacyIndicator</w:t>
      </w:r>
      <w:bookmarkEnd w:id="1737"/>
    </w:p>
    <w:p w14:paraId="552B9F35" w14:textId="77777777" w:rsidR="00F202CB" w:rsidRPr="00BD6F46" w:rsidRDefault="00F202CB" w:rsidP="00F202CB">
      <w:pPr>
        <w:pStyle w:val="TH"/>
      </w:pPr>
      <w:bookmarkStart w:id="1738" w:name="_CRTable6_1_6_3_511"/>
      <w:r w:rsidRPr="00BD6F46">
        <w:t>Table </w:t>
      </w:r>
      <w:bookmarkEnd w:id="1738"/>
      <w:r w:rsidRPr="00BD6F46">
        <w:t>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739" w:name="_CR6_1_6_3_52"/>
      <w:bookmarkStart w:id="1740" w:name="_Toc193452836"/>
      <w:bookmarkEnd w:id="1739"/>
      <w:r w:rsidRPr="00BD6F46">
        <w:lastRenderedPageBreak/>
        <w:t>6.1.6.3.</w:t>
      </w:r>
      <w:r>
        <w:t>52</w:t>
      </w:r>
      <w:r w:rsidRPr="00BD6F46">
        <w:tab/>
        <w:t xml:space="preserve">Enumeration: </w:t>
      </w:r>
      <w:r>
        <w:rPr>
          <w:noProof/>
        </w:rPr>
        <w:t>S</w:t>
      </w:r>
      <w:r w:rsidRPr="00BB6156">
        <w:rPr>
          <w:noProof/>
        </w:rPr>
        <w:t>upplementary</w:t>
      </w:r>
      <w:r w:rsidRPr="008F60A6">
        <w:rPr>
          <w:noProof/>
        </w:rPr>
        <w:t>ServiceType</w:t>
      </w:r>
      <w:bookmarkEnd w:id="1740"/>
    </w:p>
    <w:p w14:paraId="267E818D" w14:textId="77777777" w:rsidR="00A02D5B" w:rsidRPr="00BD6F46" w:rsidRDefault="00A02D5B" w:rsidP="00A02D5B">
      <w:pPr>
        <w:pStyle w:val="TH"/>
      </w:pPr>
      <w:bookmarkStart w:id="1741" w:name="_CRTable6_1_6_3_521"/>
      <w:r w:rsidRPr="00BD6F46">
        <w:t>Table </w:t>
      </w:r>
      <w:bookmarkEnd w:id="1741"/>
      <w:r w:rsidRPr="00BD6F46">
        <w:t>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742" w:name="_CR6_1_6_3_53"/>
      <w:bookmarkStart w:id="1743" w:name="_Toc193452837"/>
      <w:bookmarkEnd w:id="1742"/>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743"/>
    </w:p>
    <w:p w14:paraId="6CE6915C" w14:textId="77777777" w:rsidR="00A02D5B" w:rsidRPr="00BD6F46" w:rsidRDefault="00A02D5B" w:rsidP="00A02D5B">
      <w:pPr>
        <w:pStyle w:val="TH"/>
      </w:pPr>
      <w:bookmarkStart w:id="1744" w:name="_CRTable6_1_6_3_531"/>
      <w:r w:rsidRPr="00BD6F46">
        <w:t>Table </w:t>
      </w:r>
      <w:bookmarkEnd w:id="1744"/>
      <w:r w:rsidRPr="00BD6F46">
        <w:t>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745" w:name="_CR6_1_6_3_54"/>
      <w:bookmarkStart w:id="1746" w:name="_Toc193452838"/>
      <w:bookmarkEnd w:id="1745"/>
      <w:r w:rsidRPr="00BD6F46">
        <w:lastRenderedPageBreak/>
        <w:t>6.1.6.3.</w:t>
      </w:r>
      <w:r>
        <w:t>54</w:t>
      </w:r>
      <w:r w:rsidRPr="00BD6F46">
        <w:tab/>
        <w:t xml:space="preserve">Enumeration: </w:t>
      </w:r>
      <w:r>
        <w:t>P</w:t>
      </w:r>
      <w:r w:rsidRPr="000D1789">
        <w:t>articipantActionType</w:t>
      </w:r>
      <w:bookmarkEnd w:id="1746"/>
    </w:p>
    <w:p w14:paraId="06704710" w14:textId="77777777" w:rsidR="00A02D5B" w:rsidRPr="00BD6F46" w:rsidRDefault="00A02D5B" w:rsidP="00A02D5B">
      <w:pPr>
        <w:pStyle w:val="TH"/>
      </w:pPr>
      <w:bookmarkStart w:id="1747" w:name="_CRTable6_1_6_3_541"/>
      <w:r w:rsidRPr="00BD6F46">
        <w:t>Table </w:t>
      </w:r>
      <w:bookmarkEnd w:id="1747"/>
      <w:r w:rsidRPr="00BD6F46">
        <w:t>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748" w:name="_CR6_1_6_3_55"/>
      <w:bookmarkStart w:id="1749" w:name="_Toc193452839"/>
      <w:bookmarkEnd w:id="1748"/>
      <w:r w:rsidRPr="00B8560A">
        <w:rPr>
          <w:rFonts w:eastAsia="Times New Roman"/>
        </w:rPr>
        <w:t>6.1.6.3.</w:t>
      </w:r>
      <w:r>
        <w:rPr>
          <w:rFonts w:eastAsia="Times New Roman"/>
        </w:rPr>
        <w:t>55</w:t>
      </w:r>
      <w:r w:rsidRPr="00B8560A">
        <w:rPr>
          <w:rFonts w:eastAsia="Times New Roman"/>
        </w:rPr>
        <w:tab/>
        <w:t>Enumeration: TrafficForwardingWay</w:t>
      </w:r>
      <w:bookmarkEnd w:id="1749"/>
    </w:p>
    <w:p w14:paraId="46D720D2" w14:textId="77777777" w:rsidR="00B8560A" w:rsidRPr="00B8560A" w:rsidRDefault="00B8560A" w:rsidP="00B8560A">
      <w:pPr>
        <w:pStyle w:val="TH"/>
        <w:rPr>
          <w:rFonts w:eastAsia="Times New Roman"/>
        </w:rPr>
      </w:pPr>
      <w:bookmarkStart w:id="1750" w:name="_CRTable6_1_6_3_551"/>
      <w:r>
        <w:t>Table </w:t>
      </w:r>
      <w:bookmarkEnd w:id="1750"/>
      <w:r>
        <w:t>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751" w:name="_CR6_1_6_3_56"/>
      <w:bookmarkStart w:id="1752" w:name="_Toc193452840"/>
      <w:bookmarkEnd w:id="1751"/>
      <w:r w:rsidRPr="00B8560A">
        <w:rPr>
          <w:rFonts w:eastAsia="Times New Roman"/>
        </w:rPr>
        <w:t>6.1.6.3.</w:t>
      </w:r>
      <w:r>
        <w:rPr>
          <w:rFonts w:eastAsia="Times New Roman"/>
        </w:rPr>
        <w:t>56</w:t>
      </w:r>
      <w:r w:rsidRPr="00B8560A">
        <w:rPr>
          <w:rFonts w:eastAsia="Times New Roman"/>
        </w:rPr>
        <w:tab/>
        <w:t xml:space="preserve">Enumeration: </w:t>
      </w:r>
      <w:bookmarkStart w:id="1753" w:name="OLE_LINK41"/>
      <w:r>
        <w:t>P</w:t>
      </w:r>
      <w:r w:rsidRPr="00F71C46">
        <w:t>ro</w:t>
      </w:r>
      <w:r>
        <w:t>s</w:t>
      </w:r>
      <w:r w:rsidRPr="00F71C46">
        <w:t>eFunctionality</w:t>
      </w:r>
      <w:bookmarkEnd w:id="1752"/>
      <w:bookmarkEnd w:id="1753"/>
    </w:p>
    <w:p w14:paraId="2AC64B38" w14:textId="77777777" w:rsidR="004B49BF" w:rsidRPr="00B8560A" w:rsidRDefault="004B49BF" w:rsidP="004B49BF">
      <w:pPr>
        <w:pStyle w:val="TH"/>
        <w:rPr>
          <w:rFonts w:eastAsia="Times New Roman"/>
        </w:rPr>
      </w:pPr>
      <w:bookmarkStart w:id="1754" w:name="_CRTable6_1_6_3_561"/>
      <w:r>
        <w:t>Table </w:t>
      </w:r>
      <w:bookmarkEnd w:id="1754"/>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755" w:name="_CR6_1_6_3_57"/>
      <w:bookmarkStart w:id="1756" w:name="_Toc193452841"/>
      <w:bookmarkEnd w:id="1755"/>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756"/>
    </w:p>
    <w:p w14:paraId="45B9D784" w14:textId="77777777" w:rsidR="004B49BF" w:rsidRPr="00B8560A" w:rsidRDefault="004B49BF" w:rsidP="004B49BF">
      <w:pPr>
        <w:pStyle w:val="TH"/>
        <w:rPr>
          <w:rFonts w:eastAsia="Times New Roman"/>
        </w:rPr>
      </w:pPr>
      <w:bookmarkStart w:id="1757" w:name="_CRTable6_1_6_3_571"/>
      <w:r>
        <w:t>Table </w:t>
      </w:r>
      <w:bookmarkEnd w:id="1757"/>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758" w:name="_CR6_1_6_3_58"/>
      <w:bookmarkStart w:id="1759" w:name="_Toc193452842"/>
      <w:bookmarkEnd w:id="1758"/>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759"/>
    </w:p>
    <w:p w14:paraId="3F03CB1F" w14:textId="77777777" w:rsidR="004B49BF" w:rsidRPr="00B8560A" w:rsidRDefault="004B49BF" w:rsidP="004B49BF">
      <w:pPr>
        <w:pStyle w:val="TH"/>
        <w:rPr>
          <w:rFonts w:eastAsia="Times New Roman"/>
        </w:rPr>
      </w:pPr>
      <w:bookmarkStart w:id="1760" w:name="_CRTable6_1_6_3_581"/>
      <w:r>
        <w:t>Table </w:t>
      </w:r>
      <w:bookmarkEnd w:id="1760"/>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761" w:name="_CR6_1_6_3_59"/>
      <w:bookmarkStart w:id="1762" w:name="_Toc193452843"/>
      <w:bookmarkEnd w:id="1761"/>
      <w:r w:rsidRPr="00B8560A">
        <w:rPr>
          <w:rFonts w:eastAsia="Times New Roman"/>
        </w:rPr>
        <w:lastRenderedPageBreak/>
        <w:t>6.1.6.3.</w:t>
      </w:r>
      <w:r>
        <w:rPr>
          <w:rFonts w:eastAsia="Times New Roman"/>
        </w:rPr>
        <w:t>59</w:t>
      </w:r>
      <w:r w:rsidRPr="00B8560A">
        <w:rPr>
          <w:rFonts w:eastAsia="Times New Roman"/>
        </w:rPr>
        <w:tab/>
        <w:t xml:space="preserve">Enumeration: </w:t>
      </w:r>
      <w:r w:rsidRPr="009E3441">
        <w:rPr>
          <w:rStyle w:val="B2Char"/>
        </w:rPr>
        <w:t>RoleOfUE</w:t>
      </w:r>
      <w:bookmarkEnd w:id="1762"/>
    </w:p>
    <w:p w14:paraId="32A72874" w14:textId="77777777" w:rsidR="004B49BF" w:rsidRPr="00B8560A" w:rsidRDefault="004B49BF" w:rsidP="004B49BF">
      <w:pPr>
        <w:pStyle w:val="TH"/>
        <w:rPr>
          <w:rFonts w:eastAsia="Times New Roman"/>
        </w:rPr>
      </w:pPr>
      <w:bookmarkStart w:id="1763" w:name="_CRTable6_1_6_3_591"/>
      <w:r>
        <w:t>Table </w:t>
      </w:r>
      <w:bookmarkEnd w:id="1763"/>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764" w:name="_CR6_1_6_3_60"/>
      <w:bookmarkStart w:id="1765" w:name="_Toc193452844"/>
      <w:bookmarkEnd w:id="1764"/>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765"/>
    </w:p>
    <w:p w14:paraId="07E9746D" w14:textId="77777777" w:rsidR="004B49BF" w:rsidRPr="00B8560A" w:rsidRDefault="004B49BF" w:rsidP="004B49BF">
      <w:pPr>
        <w:pStyle w:val="TH"/>
        <w:rPr>
          <w:rFonts w:eastAsia="Times New Roman"/>
        </w:rPr>
      </w:pPr>
      <w:bookmarkStart w:id="1766" w:name="_CRTable6_1_6_3_601"/>
      <w:r>
        <w:t>Table </w:t>
      </w:r>
      <w:bookmarkEnd w:id="1766"/>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767" w:name="_CR6_1_6_3_61"/>
      <w:bookmarkStart w:id="1768" w:name="_Toc193452845"/>
      <w:bookmarkEnd w:id="1767"/>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768"/>
    </w:p>
    <w:p w14:paraId="4EFAEAE0" w14:textId="77777777" w:rsidR="004B49BF" w:rsidRPr="00B8560A" w:rsidRDefault="004B49BF" w:rsidP="004B49BF">
      <w:pPr>
        <w:pStyle w:val="TH"/>
        <w:rPr>
          <w:rFonts w:eastAsia="Times New Roman"/>
        </w:rPr>
      </w:pPr>
      <w:bookmarkStart w:id="1769" w:name="_CRTable6_1_6_3_611"/>
      <w:r>
        <w:t>Table </w:t>
      </w:r>
      <w:bookmarkEnd w:id="1769"/>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A02BFE">
      <w:pPr>
        <w:pStyle w:val="Heading5"/>
        <w:rPr>
          <w:rFonts w:eastAsia="Times New Roman"/>
        </w:rPr>
      </w:pPr>
      <w:bookmarkStart w:id="1770" w:name="_CR"/>
      <w:bookmarkEnd w:id="1770"/>
    </w:p>
    <w:p w14:paraId="09156D47" w14:textId="77777777" w:rsidR="00A02BFE" w:rsidRPr="00B8560A" w:rsidRDefault="00A02BFE" w:rsidP="00A02BFE">
      <w:pPr>
        <w:pStyle w:val="Heading5"/>
        <w:rPr>
          <w:rFonts w:eastAsia="Times New Roman"/>
        </w:rPr>
      </w:pPr>
      <w:bookmarkStart w:id="1771" w:name="_CR6_1_6_3_62"/>
      <w:bookmarkStart w:id="1772" w:name="_Toc193452846"/>
      <w:bookmarkEnd w:id="1771"/>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772"/>
    </w:p>
    <w:p w14:paraId="160E0540" w14:textId="77777777" w:rsidR="00A02BFE" w:rsidRPr="00B8560A" w:rsidRDefault="00A02BFE" w:rsidP="00A02BFE">
      <w:pPr>
        <w:pStyle w:val="TH"/>
        <w:rPr>
          <w:rFonts w:eastAsia="Times New Roman"/>
        </w:rPr>
      </w:pPr>
      <w:bookmarkStart w:id="1773" w:name="_CRTable6_1_6_3_621"/>
      <w:r>
        <w:t>Table </w:t>
      </w:r>
      <w:bookmarkEnd w:id="1773"/>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774" w:name="_CR6_1_6_3_63"/>
      <w:bookmarkStart w:id="1775" w:name="_Toc193452847"/>
      <w:bookmarkEnd w:id="177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775"/>
    </w:p>
    <w:p w14:paraId="7D0E6F8D" w14:textId="77777777" w:rsidR="00242418" w:rsidRPr="00BA36BA" w:rsidRDefault="00242418" w:rsidP="00242418">
      <w:pPr>
        <w:pStyle w:val="TH"/>
      </w:pPr>
      <w:bookmarkStart w:id="1776" w:name="_CRTable6_1_6_3_631"/>
      <w:r w:rsidRPr="00BA36BA">
        <w:t>Table </w:t>
      </w:r>
      <w:bookmarkEnd w:id="1776"/>
      <w:r w:rsidRPr="00BA36BA">
        <w:t>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777" w:name="_CR6_1_6_3_64"/>
      <w:bookmarkStart w:id="1778" w:name="_Toc193452848"/>
      <w:bookmarkEnd w:id="177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778"/>
    </w:p>
    <w:p w14:paraId="5491AE0E" w14:textId="77777777" w:rsidR="00242418" w:rsidRPr="00BA36BA" w:rsidRDefault="00242418" w:rsidP="00242418">
      <w:pPr>
        <w:pStyle w:val="TH"/>
      </w:pPr>
      <w:bookmarkStart w:id="1779" w:name="_CRTable6_1_6_3_641"/>
      <w:r w:rsidRPr="00BA36BA">
        <w:t>Table </w:t>
      </w:r>
      <w:bookmarkEnd w:id="1779"/>
      <w:r w:rsidRPr="00BA36BA">
        <w:t>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780" w:name="_CR6_1_6_3_65"/>
      <w:bookmarkStart w:id="1781" w:name="_Toc193452849"/>
      <w:bookmarkEnd w:id="1780"/>
      <w:r>
        <w:rPr>
          <w:lang w:eastAsia="zh-CN"/>
        </w:rPr>
        <w:t>6.1.6.3.</w:t>
      </w:r>
      <w:r w:rsidR="007051D1">
        <w:rPr>
          <w:lang w:eastAsia="zh-CN"/>
        </w:rPr>
        <w:t>65</w:t>
      </w:r>
      <w:r>
        <w:rPr>
          <w:lang w:eastAsia="zh-CN"/>
        </w:rPr>
        <w:tab/>
        <w:t xml:space="preserve">Enumeration: </w:t>
      </w:r>
      <w:bookmarkStart w:id="1782" w:name="_Hlk157674084"/>
      <w:r>
        <w:rPr>
          <w:lang w:eastAsia="zh-CN"/>
        </w:rPr>
        <w:t>AllocateUnitIndicator</w:t>
      </w:r>
      <w:bookmarkEnd w:id="1781"/>
      <w:bookmarkEnd w:id="1782"/>
    </w:p>
    <w:p w14:paraId="47CBC188" w14:textId="77777777" w:rsidR="00E77D64" w:rsidRDefault="00E77D64" w:rsidP="00E77D64">
      <w:pPr>
        <w:pStyle w:val="TH"/>
      </w:pPr>
      <w:bookmarkStart w:id="1783" w:name="_CRTable6_1_6_3_651"/>
      <w:r>
        <w:t>Table </w:t>
      </w:r>
      <w:bookmarkEnd w:id="1783"/>
      <w:r>
        <w:t>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784" w:name="_CR6_1_6_3_66"/>
      <w:bookmarkStart w:id="1785" w:name="_Toc193452850"/>
      <w:bookmarkEnd w:id="1784"/>
      <w:r>
        <w:t>6.1.6.3.</w:t>
      </w:r>
      <w:r w:rsidR="007051D1">
        <w:t>66</w:t>
      </w:r>
      <w:r>
        <w:tab/>
        <w:t xml:space="preserve">Enumeration: </w:t>
      </w:r>
      <w:r w:rsidRPr="00170B62">
        <w:t>NSSAAMessageType</w:t>
      </w:r>
      <w:bookmarkEnd w:id="1785"/>
    </w:p>
    <w:p w14:paraId="3E318C8A" w14:textId="77777777" w:rsidR="00091DBD" w:rsidRDefault="00091DBD" w:rsidP="00091DBD">
      <w:pPr>
        <w:pStyle w:val="TH"/>
      </w:pPr>
      <w:bookmarkStart w:id="1786" w:name="_CRTable6_1_6_3_661"/>
      <w:r>
        <w:t>Table </w:t>
      </w:r>
      <w:bookmarkEnd w:id="1786"/>
      <w:r>
        <w:t>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05998DC3" w14:textId="77777777" w:rsidR="001A5CEA" w:rsidRPr="007F2678" w:rsidRDefault="001A5CEA" w:rsidP="00B97F60">
      <w:pPr>
        <w:pStyle w:val="Heading4"/>
      </w:pPr>
      <w:bookmarkStart w:id="1787" w:name="_CR6_1_6_4"/>
      <w:bookmarkStart w:id="1788" w:name="_Toc27749600"/>
      <w:bookmarkStart w:id="1789" w:name="_Toc28709527"/>
      <w:bookmarkStart w:id="1790" w:name="_Toc44671147"/>
      <w:bookmarkStart w:id="1791" w:name="_Toc51919070"/>
      <w:bookmarkStart w:id="1792" w:name="_Toc193452851"/>
      <w:bookmarkEnd w:id="1787"/>
      <w:r w:rsidRPr="007F2678">
        <w:rPr>
          <w:rFonts w:hint="eastAsia"/>
        </w:rPr>
        <w:t>6.1.6.4</w:t>
      </w:r>
      <w:r w:rsidRPr="007F2678">
        <w:tab/>
        <w:t>Data types describing alternative data types or combinations of data types</w:t>
      </w:r>
      <w:bookmarkEnd w:id="1685"/>
      <w:bookmarkEnd w:id="1788"/>
      <w:bookmarkEnd w:id="1789"/>
      <w:bookmarkEnd w:id="1790"/>
      <w:bookmarkEnd w:id="1791"/>
      <w:bookmarkEnd w:id="1792"/>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793" w:name="_CR6_1_6_5"/>
      <w:bookmarkStart w:id="1794" w:name="_Toc20227356"/>
      <w:bookmarkStart w:id="1795" w:name="_Toc27749601"/>
      <w:bookmarkStart w:id="1796" w:name="_Toc28709528"/>
      <w:bookmarkStart w:id="1797" w:name="_Toc44671148"/>
      <w:bookmarkStart w:id="1798" w:name="_Toc51919071"/>
      <w:bookmarkStart w:id="1799" w:name="_Toc193452852"/>
      <w:bookmarkEnd w:id="1793"/>
      <w:r w:rsidRPr="00BD6F46">
        <w:rPr>
          <w:rFonts w:hint="eastAsia"/>
          <w:lang w:eastAsia="zh-CN"/>
        </w:rPr>
        <w:t>6.1.6.</w:t>
      </w:r>
      <w:r w:rsidRPr="00BD6F46">
        <w:rPr>
          <w:lang w:eastAsia="zh-CN"/>
        </w:rPr>
        <w:t>5</w:t>
      </w:r>
      <w:r w:rsidRPr="00BD6F46">
        <w:rPr>
          <w:lang w:eastAsia="zh-CN"/>
        </w:rPr>
        <w:tab/>
        <w:t>Binary data</w:t>
      </w:r>
      <w:bookmarkEnd w:id="1794"/>
      <w:bookmarkEnd w:id="1795"/>
      <w:bookmarkEnd w:id="1796"/>
      <w:bookmarkEnd w:id="1797"/>
      <w:bookmarkEnd w:id="1798"/>
      <w:bookmarkEnd w:id="1799"/>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800" w:name="_CR6_1_7"/>
      <w:bookmarkStart w:id="1801" w:name="_Toc20227357"/>
      <w:bookmarkStart w:id="1802" w:name="_Toc27749602"/>
      <w:bookmarkStart w:id="1803" w:name="_Toc28709529"/>
      <w:bookmarkStart w:id="1804" w:name="_Toc44671149"/>
      <w:bookmarkStart w:id="1805" w:name="_Toc51919072"/>
      <w:bookmarkStart w:id="1806" w:name="_Toc193452853"/>
      <w:bookmarkEnd w:id="1800"/>
      <w:r w:rsidRPr="00BD6F46">
        <w:rPr>
          <w:rFonts w:hint="eastAsia"/>
        </w:rPr>
        <w:lastRenderedPageBreak/>
        <w:t>6.1.7</w:t>
      </w:r>
      <w:r w:rsidR="00DB3EC0" w:rsidRPr="00BD6F46">
        <w:tab/>
        <w:t>Error handling</w:t>
      </w:r>
      <w:bookmarkEnd w:id="1801"/>
      <w:bookmarkEnd w:id="1802"/>
      <w:bookmarkEnd w:id="1803"/>
      <w:bookmarkEnd w:id="1804"/>
      <w:bookmarkEnd w:id="1805"/>
      <w:bookmarkEnd w:id="1806"/>
    </w:p>
    <w:p w14:paraId="3C8DFAB7" w14:textId="77777777" w:rsidR="00006ABB" w:rsidRPr="00BD6F46" w:rsidRDefault="00F668F7" w:rsidP="007F2678">
      <w:pPr>
        <w:pStyle w:val="Heading4"/>
      </w:pPr>
      <w:bookmarkStart w:id="1807" w:name="_CR6_1_7_1"/>
      <w:bookmarkStart w:id="1808" w:name="_Toc20227358"/>
      <w:bookmarkStart w:id="1809" w:name="_Toc27749603"/>
      <w:bookmarkStart w:id="1810" w:name="_Toc28709530"/>
      <w:bookmarkStart w:id="1811" w:name="_Toc44671150"/>
      <w:bookmarkStart w:id="1812" w:name="_Toc51919073"/>
      <w:bookmarkStart w:id="1813" w:name="_Toc193452854"/>
      <w:bookmarkEnd w:id="1807"/>
      <w:r w:rsidRPr="00BD6F46">
        <w:rPr>
          <w:rFonts w:hint="eastAsia"/>
        </w:rPr>
        <w:t>6.1.7</w:t>
      </w:r>
      <w:r w:rsidR="00006ABB" w:rsidRPr="00BD6F46">
        <w:t>.1</w:t>
      </w:r>
      <w:r w:rsidR="00006ABB" w:rsidRPr="00BD6F46">
        <w:tab/>
        <w:t>General</w:t>
      </w:r>
      <w:bookmarkEnd w:id="1808"/>
      <w:bookmarkEnd w:id="1809"/>
      <w:bookmarkEnd w:id="1810"/>
      <w:bookmarkEnd w:id="1811"/>
      <w:bookmarkEnd w:id="1812"/>
      <w:bookmarkEnd w:id="1813"/>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814" w:name="_CR6_1_7_2"/>
      <w:bookmarkStart w:id="1815" w:name="_Toc20227359"/>
      <w:bookmarkStart w:id="1816" w:name="_Toc27749604"/>
      <w:bookmarkStart w:id="1817" w:name="_Toc28709531"/>
      <w:bookmarkStart w:id="1818" w:name="_Toc44671151"/>
      <w:bookmarkStart w:id="1819" w:name="_Toc51919074"/>
      <w:bookmarkStart w:id="1820" w:name="_Toc193452855"/>
      <w:bookmarkEnd w:id="1814"/>
      <w:r w:rsidRPr="00BD6F46">
        <w:rPr>
          <w:rFonts w:hint="eastAsia"/>
        </w:rPr>
        <w:t>6.1.7</w:t>
      </w:r>
      <w:r w:rsidR="00006ABB" w:rsidRPr="00BD6F46">
        <w:t>.2</w:t>
      </w:r>
      <w:r w:rsidR="00006ABB" w:rsidRPr="00BD6F46">
        <w:tab/>
        <w:t>Protocol Errors</w:t>
      </w:r>
      <w:bookmarkEnd w:id="1815"/>
      <w:bookmarkEnd w:id="1816"/>
      <w:bookmarkEnd w:id="1817"/>
      <w:bookmarkEnd w:id="1818"/>
      <w:bookmarkEnd w:id="1819"/>
      <w:bookmarkEnd w:id="1820"/>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821" w:name="_CR6_1_7_3"/>
      <w:bookmarkStart w:id="1822" w:name="_Toc20227360"/>
      <w:bookmarkStart w:id="1823" w:name="_Toc27749605"/>
      <w:bookmarkStart w:id="1824" w:name="_Toc28709532"/>
      <w:bookmarkStart w:id="1825" w:name="_Toc44671152"/>
      <w:bookmarkStart w:id="1826" w:name="_Toc51919075"/>
      <w:bookmarkStart w:id="1827" w:name="_Toc193452856"/>
      <w:bookmarkEnd w:id="1821"/>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822"/>
      <w:bookmarkEnd w:id="1823"/>
      <w:bookmarkEnd w:id="1824"/>
      <w:bookmarkEnd w:id="1825"/>
      <w:bookmarkEnd w:id="1826"/>
      <w:bookmarkEnd w:id="1827"/>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828" w:name="_CR6_1_8"/>
      <w:bookmarkStart w:id="1829" w:name="_Toc20227361"/>
      <w:bookmarkStart w:id="1830" w:name="_Toc27749606"/>
      <w:bookmarkStart w:id="1831" w:name="_Toc28709533"/>
      <w:bookmarkStart w:id="1832" w:name="_Toc44671153"/>
      <w:bookmarkStart w:id="1833" w:name="_Toc51919076"/>
      <w:bookmarkStart w:id="1834" w:name="_Toc193452857"/>
      <w:bookmarkEnd w:id="1828"/>
      <w:r w:rsidRPr="00BD6F46">
        <w:rPr>
          <w:rFonts w:hint="eastAsia"/>
        </w:rPr>
        <w:t>6.1.8</w:t>
      </w:r>
      <w:r w:rsidRPr="00BD6F46">
        <w:tab/>
        <w:t>Feature negotiation</w:t>
      </w:r>
      <w:bookmarkEnd w:id="1829"/>
      <w:bookmarkEnd w:id="1830"/>
      <w:bookmarkEnd w:id="1831"/>
      <w:bookmarkEnd w:id="1832"/>
      <w:bookmarkEnd w:id="1833"/>
      <w:bookmarkEnd w:id="1834"/>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bookmarkStart w:id="1835" w:name="_CRTable6_1_81"/>
      <w:r w:rsidRPr="00BD6F46">
        <w:lastRenderedPageBreak/>
        <w:t xml:space="preserve">Table </w:t>
      </w:r>
      <w:bookmarkEnd w:id="1835"/>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bl>
    <w:p w14:paraId="3E203951" w14:textId="77777777" w:rsidR="009D644A" w:rsidRDefault="009D644A" w:rsidP="00B97F60">
      <w:pPr>
        <w:pStyle w:val="TH"/>
      </w:pPr>
    </w:p>
    <w:p w14:paraId="7543BE8D" w14:textId="77777777" w:rsidR="005F31A8" w:rsidRDefault="005F31A8" w:rsidP="005F31A8">
      <w:pPr>
        <w:pStyle w:val="Heading3"/>
      </w:pPr>
      <w:bookmarkStart w:id="1836" w:name="_CR6_1_9"/>
      <w:bookmarkStart w:id="1837" w:name="_Toc82556823"/>
      <w:bookmarkStart w:id="1838" w:name="_Toc57022657"/>
      <w:bookmarkStart w:id="1839" w:name="_Toc51847026"/>
      <w:bookmarkStart w:id="1840" w:name="_Toc51845506"/>
      <w:bookmarkStart w:id="1841" w:name="_Toc51845175"/>
      <w:bookmarkStart w:id="1842" w:name="_Toc44847521"/>
      <w:bookmarkStart w:id="1843" w:name="_Toc36050803"/>
      <w:bookmarkStart w:id="1844" w:name="_Toc35970009"/>
      <w:bookmarkStart w:id="1845" w:name="_Toc29803220"/>
      <w:bookmarkStart w:id="1846" w:name="_Toc27745067"/>
      <w:bookmarkStart w:id="1847" w:name="_Toc19708989"/>
      <w:bookmarkStart w:id="1848" w:name="_Toc193452858"/>
      <w:bookmarkEnd w:id="1836"/>
      <w:r>
        <w:t>6.1.9</w:t>
      </w:r>
      <w:r w:rsidRPr="00BD6F46">
        <w:tab/>
      </w:r>
      <w:r>
        <w:t>Usage of general functionalities in SBA</w:t>
      </w:r>
      <w:bookmarkEnd w:id="1848"/>
    </w:p>
    <w:p w14:paraId="42F2172A" w14:textId="77777777" w:rsidR="005F31A8" w:rsidRPr="00703DD4" w:rsidRDefault="005F31A8" w:rsidP="00277CA3">
      <w:pPr>
        <w:pStyle w:val="Heading4"/>
        <w:rPr>
          <w:rFonts w:ascii="Times New Roman" w:hAnsi="Times New Roman"/>
          <w:color w:val="385723"/>
          <w:sz w:val="20"/>
          <w:lang w:eastAsia="zh-CN"/>
        </w:rPr>
      </w:pPr>
      <w:bookmarkStart w:id="1849" w:name="_CR6_1_9_1"/>
      <w:bookmarkStart w:id="1850" w:name="_Toc193452859"/>
      <w:bookmarkEnd w:id="1849"/>
      <w:r>
        <w:t>6.1.9.1</w:t>
      </w:r>
      <w:r w:rsidRPr="00BD6F46">
        <w:tab/>
      </w:r>
      <w:r w:rsidRPr="00703DD4">
        <w:t>General</w:t>
      </w:r>
      <w:bookmarkEnd w:id="1850"/>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851" w:name="_CR6_1_9_2"/>
      <w:bookmarkStart w:id="1852" w:name="_Toc193452860"/>
      <w:bookmarkEnd w:id="1851"/>
      <w:r>
        <w:lastRenderedPageBreak/>
        <w:t>6.1.9.2</w:t>
      </w:r>
      <w:r w:rsidRPr="00BD6F46">
        <w:tab/>
      </w:r>
      <w:r>
        <w:t>Extensibility Mechanisms</w:t>
      </w:r>
      <w:bookmarkEnd w:id="1852"/>
    </w:p>
    <w:bookmarkEnd w:id="1837"/>
    <w:bookmarkEnd w:id="1838"/>
    <w:bookmarkEnd w:id="1839"/>
    <w:bookmarkEnd w:id="1840"/>
    <w:bookmarkEnd w:id="1841"/>
    <w:bookmarkEnd w:id="1842"/>
    <w:bookmarkEnd w:id="1843"/>
    <w:bookmarkEnd w:id="1844"/>
    <w:bookmarkEnd w:id="1845"/>
    <w:bookmarkEnd w:id="1846"/>
    <w:bookmarkEnd w:id="1847"/>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853" w:name="_CR6_2"/>
      <w:bookmarkStart w:id="1854" w:name="_Toc20227362"/>
      <w:bookmarkStart w:id="1855" w:name="_Toc27749607"/>
      <w:bookmarkStart w:id="1856" w:name="_Toc28709534"/>
      <w:bookmarkStart w:id="1857" w:name="_Toc44671154"/>
      <w:bookmarkStart w:id="1858" w:name="_Toc51919077"/>
      <w:bookmarkStart w:id="1859" w:name="_Toc193452861"/>
      <w:bookmarkEnd w:id="1853"/>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854"/>
      <w:bookmarkEnd w:id="1855"/>
      <w:bookmarkEnd w:id="1856"/>
      <w:bookmarkEnd w:id="1857"/>
      <w:bookmarkEnd w:id="1858"/>
      <w:bookmarkEnd w:id="1859"/>
    </w:p>
    <w:p w14:paraId="09581644" w14:textId="77777777" w:rsidR="00625D2E" w:rsidRPr="00BD6F46" w:rsidRDefault="00625D2E" w:rsidP="00625D2E">
      <w:pPr>
        <w:pStyle w:val="Heading3"/>
      </w:pPr>
      <w:bookmarkStart w:id="1860" w:name="_CR6_2_1"/>
      <w:bookmarkStart w:id="1861" w:name="_Toc20227363"/>
      <w:bookmarkStart w:id="1862" w:name="_Toc27749608"/>
      <w:bookmarkStart w:id="1863" w:name="_Toc28709535"/>
      <w:bookmarkStart w:id="1864" w:name="_Toc44671155"/>
      <w:bookmarkStart w:id="1865" w:name="_Toc51919078"/>
      <w:bookmarkStart w:id="1866" w:name="_Toc193452862"/>
      <w:bookmarkEnd w:id="1860"/>
      <w:r w:rsidRPr="00BD6F46">
        <w:t>6.</w:t>
      </w:r>
      <w:r>
        <w:rPr>
          <w:lang w:eastAsia="zh-CN"/>
        </w:rPr>
        <w:t>2</w:t>
      </w:r>
      <w:r w:rsidRPr="00BD6F46">
        <w:t>.1</w:t>
      </w:r>
      <w:r w:rsidRPr="00BD6F46">
        <w:tab/>
        <w:t>Introduction</w:t>
      </w:r>
      <w:bookmarkEnd w:id="1861"/>
      <w:bookmarkEnd w:id="1862"/>
      <w:bookmarkEnd w:id="1863"/>
      <w:bookmarkEnd w:id="1864"/>
      <w:bookmarkEnd w:id="1865"/>
      <w:bookmarkEnd w:id="1866"/>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867" w:name="_CR6_2_2"/>
      <w:bookmarkStart w:id="1868" w:name="_Toc20227364"/>
      <w:bookmarkStart w:id="1869" w:name="_Toc27749609"/>
      <w:bookmarkStart w:id="1870" w:name="_Toc28709536"/>
      <w:bookmarkStart w:id="1871" w:name="_Toc44671156"/>
      <w:bookmarkStart w:id="1872" w:name="_Toc51919079"/>
      <w:bookmarkStart w:id="1873" w:name="_Toc193452863"/>
      <w:bookmarkEnd w:id="1867"/>
      <w:r w:rsidRPr="00BD6F46">
        <w:t>6.</w:t>
      </w:r>
      <w:r>
        <w:rPr>
          <w:lang w:eastAsia="zh-CN"/>
        </w:rPr>
        <w:t>2</w:t>
      </w:r>
      <w:r w:rsidRPr="00BD6F46">
        <w:t>.2</w:t>
      </w:r>
      <w:r w:rsidRPr="00BD6F46">
        <w:tab/>
      </w:r>
      <w:r w:rsidRPr="00BD6F46">
        <w:rPr>
          <w:rFonts w:hint="eastAsia"/>
        </w:rPr>
        <w:t>Usage of HTTP</w:t>
      </w:r>
      <w:bookmarkEnd w:id="1868"/>
      <w:bookmarkEnd w:id="1869"/>
      <w:bookmarkEnd w:id="1870"/>
      <w:bookmarkEnd w:id="1871"/>
      <w:bookmarkEnd w:id="1872"/>
      <w:bookmarkEnd w:id="1873"/>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bookmarkStart w:id="1874" w:name="_CR6_2_3"/>
      <w:bookmarkEnd w:id="1874"/>
      <w:r w:rsidRPr="00BD6F46">
        <w:br w:type="page"/>
      </w:r>
      <w:bookmarkStart w:id="1875" w:name="_Toc20227365"/>
      <w:bookmarkStart w:id="1876" w:name="_Toc27749610"/>
      <w:bookmarkStart w:id="1877" w:name="_Toc28709537"/>
      <w:bookmarkStart w:id="1878" w:name="_Toc44671157"/>
      <w:bookmarkStart w:id="1879" w:name="_Toc51919080"/>
      <w:bookmarkStart w:id="1880" w:name="_Toc193452864"/>
      <w:r w:rsidR="001F321A" w:rsidRPr="00BD6F46">
        <w:lastRenderedPageBreak/>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875"/>
      <w:bookmarkEnd w:id="1876"/>
      <w:bookmarkEnd w:id="1877"/>
      <w:bookmarkEnd w:id="1878"/>
      <w:bookmarkEnd w:id="1879"/>
      <w:bookmarkEnd w:id="1880"/>
    </w:p>
    <w:p w14:paraId="4BD36E6C" w14:textId="77777777" w:rsidR="001F321A" w:rsidRPr="00BD6F46" w:rsidRDefault="001F321A" w:rsidP="001F321A">
      <w:pPr>
        <w:pStyle w:val="Heading4"/>
      </w:pPr>
      <w:bookmarkStart w:id="1881" w:name="_CR6_2_3_1"/>
      <w:bookmarkStart w:id="1882" w:name="_Toc20227366"/>
      <w:bookmarkStart w:id="1883" w:name="_Toc27749611"/>
      <w:bookmarkStart w:id="1884" w:name="_Toc28709538"/>
      <w:bookmarkStart w:id="1885" w:name="_Toc44671158"/>
      <w:bookmarkStart w:id="1886" w:name="_Toc51919081"/>
      <w:bookmarkStart w:id="1887" w:name="_Toc193452865"/>
      <w:bookmarkEnd w:id="1881"/>
      <w:r>
        <w:t>6.2.3.</w:t>
      </w:r>
      <w:r w:rsidRPr="00BD6F46">
        <w:t>1</w:t>
      </w:r>
      <w:r w:rsidRPr="00BD6F46">
        <w:tab/>
        <w:t>Overview</w:t>
      </w:r>
      <w:bookmarkEnd w:id="1882"/>
      <w:bookmarkEnd w:id="1883"/>
      <w:bookmarkEnd w:id="1884"/>
      <w:bookmarkEnd w:id="1885"/>
      <w:bookmarkEnd w:id="1886"/>
      <w:bookmarkEnd w:id="1887"/>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5pt;height:221pt" o:ole="">
            <v:imagedata r:id="rId31" o:title=""/>
          </v:shape>
          <o:OLEObject Type="Embed" ProgID="Visio.Drawing.11" ShapeID="_x0000_i1035" DrawAspect="Content" ObjectID="_1804065520" r:id="rId32"/>
        </w:object>
      </w:r>
    </w:p>
    <w:p w14:paraId="771DCE17" w14:textId="77777777" w:rsidR="001F321A" w:rsidRDefault="001F321A" w:rsidP="001F321A">
      <w:pPr>
        <w:pStyle w:val="TF"/>
      </w:pPr>
      <w:bookmarkStart w:id="1888" w:name="_CRFigure6_2_3_11"/>
      <w:r w:rsidRPr="00BD6F46">
        <w:t>Figure </w:t>
      </w:r>
      <w:bookmarkEnd w:id="1888"/>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bookmarkStart w:id="1889" w:name="_CRTable6_2_3_11"/>
      <w:r w:rsidRPr="00BD6F46">
        <w:t>Table </w:t>
      </w:r>
      <w:bookmarkEnd w:id="1889"/>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890" w:name="OLE_LINK12"/>
            <w:r>
              <w:rPr>
                <w:rFonts w:ascii="Arial" w:hAnsi="Arial"/>
                <w:sz w:val="18"/>
                <w:lang w:eastAsia="zh-CN"/>
              </w:rPr>
              <w:t>offline</w:t>
            </w:r>
            <w:bookmarkEnd w:id="1890"/>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891" w:name="_CR6_2_3_2"/>
      <w:bookmarkStart w:id="1892" w:name="_Toc20227367"/>
      <w:bookmarkStart w:id="1893" w:name="_Toc27749612"/>
      <w:bookmarkStart w:id="1894" w:name="_Toc28709539"/>
      <w:bookmarkStart w:id="1895" w:name="_Toc44671159"/>
      <w:bookmarkStart w:id="1896" w:name="_Toc51919082"/>
      <w:bookmarkStart w:id="1897" w:name="_Toc193452866"/>
      <w:bookmarkEnd w:id="1891"/>
      <w:r>
        <w:t>6.2.3.</w:t>
      </w:r>
      <w:r w:rsidRPr="00BD6F46">
        <w:t>2</w:t>
      </w:r>
      <w:r w:rsidRPr="00BD6F46">
        <w:tab/>
        <w:t xml:space="preserve">Resource: </w:t>
      </w:r>
      <w:r w:rsidRPr="00BD6F46">
        <w:rPr>
          <w:rFonts w:hint="eastAsia"/>
        </w:rPr>
        <w:t>Charging Data</w:t>
      </w:r>
      <w:bookmarkEnd w:id="1892"/>
      <w:bookmarkEnd w:id="1893"/>
      <w:bookmarkEnd w:id="1894"/>
      <w:bookmarkEnd w:id="1895"/>
      <w:bookmarkEnd w:id="1896"/>
      <w:bookmarkEnd w:id="1897"/>
      <w:r w:rsidRPr="00BD6F46" w:rsidDel="00AF4481">
        <w:t xml:space="preserve"> </w:t>
      </w:r>
    </w:p>
    <w:p w14:paraId="6B83BFCC" w14:textId="77777777" w:rsidR="001F321A" w:rsidRPr="00BD6F46" w:rsidRDefault="001F321A" w:rsidP="001F321A">
      <w:pPr>
        <w:pStyle w:val="Heading5"/>
      </w:pPr>
      <w:bookmarkStart w:id="1898" w:name="_CR6_2_3_2_1"/>
      <w:bookmarkStart w:id="1899" w:name="_Toc20227368"/>
      <w:bookmarkStart w:id="1900" w:name="_Toc27749613"/>
      <w:bookmarkStart w:id="1901" w:name="_Toc28709540"/>
      <w:bookmarkStart w:id="1902" w:name="_Toc44671160"/>
      <w:bookmarkStart w:id="1903" w:name="_Toc51919083"/>
      <w:bookmarkStart w:id="1904" w:name="_Toc193452867"/>
      <w:bookmarkEnd w:id="1898"/>
      <w:r>
        <w:t>6.2.3.</w:t>
      </w:r>
      <w:r w:rsidRPr="00BD6F46">
        <w:t>2.1</w:t>
      </w:r>
      <w:r w:rsidRPr="00BD6F46">
        <w:tab/>
        <w:t>Description</w:t>
      </w:r>
      <w:bookmarkEnd w:id="1899"/>
      <w:bookmarkEnd w:id="1900"/>
      <w:bookmarkEnd w:id="1901"/>
      <w:bookmarkEnd w:id="1902"/>
      <w:bookmarkEnd w:id="1903"/>
      <w:bookmarkEnd w:id="1904"/>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905" w:name="_CR6_2_3_2_2"/>
      <w:bookmarkStart w:id="1906" w:name="_Toc20227369"/>
      <w:bookmarkStart w:id="1907" w:name="_Toc27749614"/>
      <w:bookmarkStart w:id="1908" w:name="_Toc28709541"/>
      <w:bookmarkStart w:id="1909" w:name="_Toc44671161"/>
      <w:bookmarkStart w:id="1910" w:name="_Toc51919084"/>
      <w:bookmarkStart w:id="1911" w:name="_Toc193452868"/>
      <w:bookmarkEnd w:id="1905"/>
      <w:r>
        <w:lastRenderedPageBreak/>
        <w:t>6.2.3.</w:t>
      </w:r>
      <w:r w:rsidRPr="00BD6F46">
        <w:t>2.2</w:t>
      </w:r>
      <w:r w:rsidRPr="00BD6F46">
        <w:tab/>
        <w:t>Resource Definition</w:t>
      </w:r>
      <w:bookmarkEnd w:id="1906"/>
      <w:bookmarkEnd w:id="1907"/>
      <w:bookmarkEnd w:id="1908"/>
      <w:bookmarkEnd w:id="1909"/>
      <w:bookmarkEnd w:id="1910"/>
      <w:bookmarkEnd w:id="1911"/>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bookmarkStart w:id="1912" w:name="_CRTable6_2_3_2_21"/>
      <w:r w:rsidRPr="00BD6F46">
        <w:t>Table </w:t>
      </w:r>
      <w:bookmarkEnd w:id="1912"/>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913" w:name="_CR6_2_3_2_3"/>
      <w:bookmarkStart w:id="1914" w:name="_Toc20227370"/>
      <w:bookmarkStart w:id="1915" w:name="_Toc27749615"/>
      <w:bookmarkStart w:id="1916" w:name="_Toc28709542"/>
      <w:bookmarkStart w:id="1917" w:name="_Toc44671162"/>
      <w:bookmarkStart w:id="1918" w:name="_Toc51919085"/>
      <w:bookmarkStart w:id="1919" w:name="_Toc193452869"/>
      <w:bookmarkEnd w:id="1913"/>
      <w:r>
        <w:t>6.2.3.</w:t>
      </w:r>
      <w:r w:rsidRPr="00BD6F46">
        <w:t>2.3</w:t>
      </w:r>
      <w:r w:rsidRPr="00BD6F46">
        <w:tab/>
        <w:t>Resource Standard Methods</w:t>
      </w:r>
      <w:bookmarkEnd w:id="1914"/>
      <w:bookmarkEnd w:id="1915"/>
      <w:bookmarkEnd w:id="1916"/>
      <w:bookmarkEnd w:id="1917"/>
      <w:bookmarkEnd w:id="1918"/>
      <w:bookmarkEnd w:id="1919"/>
      <w:r w:rsidRPr="00BD6F46">
        <w:t xml:space="preserve"> </w:t>
      </w:r>
    </w:p>
    <w:p w14:paraId="0CB287A8" w14:textId="77777777" w:rsidR="001F321A" w:rsidRPr="00BD6F46" w:rsidRDefault="001F321A" w:rsidP="001F321A">
      <w:pPr>
        <w:pStyle w:val="Heading6"/>
        <w:rPr>
          <w:lang w:eastAsia="zh-CN"/>
        </w:rPr>
      </w:pPr>
      <w:bookmarkStart w:id="1920" w:name="_CR6_2_3_2_3_1"/>
      <w:bookmarkStart w:id="1921" w:name="_Toc20227371"/>
      <w:bookmarkStart w:id="1922" w:name="_Toc27749616"/>
      <w:bookmarkStart w:id="1923" w:name="_Toc28709543"/>
      <w:bookmarkStart w:id="1924" w:name="_Toc44671163"/>
      <w:bookmarkStart w:id="1925" w:name="_Toc51919086"/>
      <w:bookmarkStart w:id="1926" w:name="_Toc193452870"/>
      <w:bookmarkEnd w:id="1920"/>
      <w:r>
        <w:t>6.2.3.</w:t>
      </w:r>
      <w:r w:rsidRPr="00BD6F46">
        <w:t>2.3.1</w:t>
      </w:r>
      <w:r w:rsidRPr="00BD6F46">
        <w:tab/>
        <w:t>POST</w:t>
      </w:r>
      <w:bookmarkEnd w:id="1921"/>
      <w:bookmarkEnd w:id="1922"/>
      <w:bookmarkEnd w:id="1923"/>
      <w:bookmarkEnd w:id="1924"/>
      <w:bookmarkEnd w:id="1925"/>
      <w:bookmarkEnd w:id="1926"/>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bookmarkStart w:id="1927" w:name="_CRTable6_2_3_2_3_11"/>
      <w:r w:rsidRPr="00BD6F46">
        <w:t xml:space="preserve">Table </w:t>
      </w:r>
      <w:bookmarkEnd w:id="1927"/>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bookmarkStart w:id="1928" w:name="_CRTable6_2_3_2_3_12"/>
      <w:r w:rsidRPr="00BD6F46">
        <w:lastRenderedPageBreak/>
        <w:t>Table </w:t>
      </w:r>
      <w:bookmarkEnd w:id="1928"/>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bookmarkStart w:id="1929" w:name="_CRTable6_2_3_2_3_13"/>
      <w:r w:rsidRPr="00BD6F46">
        <w:t>Table</w:t>
      </w:r>
      <w:r w:rsidRPr="00BD6F46">
        <w:rPr>
          <w:rFonts w:hint="eastAsia"/>
          <w:lang w:eastAsia="zh-CN"/>
        </w:rPr>
        <w:t xml:space="preserve"> </w:t>
      </w:r>
      <w:bookmarkEnd w:id="1929"/>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930" w:name="_CR6_2_3_2_4"/>
      <w:bookmarkStart w:id="1931" w:name="_Toc20227372"/>
      <w:bookmarkStart w:id="1932" w:name="_Toc27749617"/>
      <w:bookmarkStart w:id="1933" w:name="_Toc28709544"/>
      <w:bookmarkStart w:id="1934" w:name="_Toc44671164"/>
      <w:bookmarkStart w:id="1935" w:name="_Toc51919087"/>
      <w:bookmarkStart w:id="1936" w:name="_Toc193452871"/>
      <w:bookmarkEnd w:id="1930"/>
      <w:r>
        <w:t>6.2.3.</w:t>
      </w:r>
      <w:r w:rsidRPr="00BD6F46">
        <w:t>2.4</w:t>
      </w:r>
      <w:r w:rsidRPr="00BD6F46">
        <w:tab/>
        <w:t>Resource Custom Operations</w:t>
      </w:r>
      <w:bookmarkEnd w:id="1931"/>
      <w:bookmarkEnd w:id="1932"/>
      <w:bookmarkEnd w:id="1933"/>
      <w:bookmarkEnd w:id="1934"/>
      <w:bookmarkEnd w:id="1935"/>
      <w:bookmarkEnd w:id="1936"/>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937" w:name="_CR6_2_3_3"/>
      <w:bookmarkStart w:id="1938" w:name="_Toc20227373"/>
      <w:bookmarkStart w:id="1939" w:name="_Toc27749618"/>
      <w:bookmarkStart w:id="1940" w:name="_Toc28709545"/>
      <w:bookmarkStart w:id="1941" w:name="_Toc44671165"/>
      <w:bookmarkStart w:id="1942" w:name="_Toc51919088"/>
      <w:bookmarkStart w:id="1943" w:name="_Toc193452872"/>
      <w:bookmarkEnd w:id="1937"/>
      <w:r>
        <w:t>6.2.3.</w:t>
      </w:r>
      <w:r w:rsidRPr="00BD6F46">
        <w:t>3</w:t>
      </w:r>
      <w:r w:rsidRPr="00BD6F46">
        <w:tab/>
        <w:t xml:space="preserve">Resource: Individual </w:t>
      </w:r>
      <w:r>
        <w:t xml:space="preserve">Offline Only </w:t>
      </w:r>
      <w:r w:rsidRPr="00BD6F46">
        <w:t>Charging Data</w:t>
      </w:r>
      <w:bookmarkEnd w:id="1938"/>
      <w:bookmarkEnd w:id="1939"/>
      <w:bookmarkEnd w:id="1940"/>
      <w:bookmarkEnd w:id="1941"/>
      <w:bookmarkEnd w:id="1942"/>
      <w:bookmarkEnd w:id="1943"/>
    </w:p>
    <w:p w14:paraId="436BA611" w14:textId="77777777" w:rsidR="001F321A" w:rsidRPr="00BD6F46" w:rsidRDefault="001F321A" w:rsidP="001F321A">
      <w:pPr>
        <w:pStyle w:val="Heading5"/>
      </w:pPr>
      <w:bookmarkStart w:id="1944" w:name="_CR6_2_3_3_1"/>
      <w:bookmarkStart w:id="1945" w:name="_Toc20227374"/>
      <w:bookmarkStart w:id="1946" w:name="_Toc27749619"/>
      <w:bookmarkStart w:id="1947" w:name="_Toc28709546"/>
      <w:bookmarkStart w:id="1948" w:name="_Toc44671166"/>
      <w:bookmarkStart w:id="1949" w:name="_Toc51919089"/>
      <w:bookmarkStart w:id="1950" w:name="_Toc193452873"/>
      <w:bookmarkEnd w:id="1944"/>
      <w:r>
        <w:t>6.2.3.</w:t>
      </w:r>
      <w:r w:rsidRPr="00BD6F46">
        <w:t>3.1</w:t>
      </w:r>
      <w:r w:rsidRPr="00BD6F46">
        <w:tab/>
        <w:t>Description</w:t>
      </w:r>
      <w:bookmarkEnd w:id="1945"/>
      <w:bookmarkEnd w:id="1946"/>
      <w:bookmarkEnd w:id="1947"/>
      <w:bookmarkEnd w:id="1948"/>
      <w:bookmarkEnd w:id="1949"/>
      <w:bookmarkEnd w:id="1950"/>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951" w:name="_CR6_2_3_3_2"/>
      <w:bookmarkStart w:id="1952" w:name="_Toc20227375"/>
      <w:bookmarkStart w:id="1953" w:name="_Toc27749620"/>
      <w:bookmarkStart w:id="1954" w:name="_Toc28709547"/>
      <w:bookmarkStart w:id="1955" w:name="_Toc44671167"/>
      <w:bookmarkStart w:id="1956" w:name="_Toc51919090"/>
      <w:bookmarkStart w:id="1957" w:name="_Toc193452874"/>
      <w:bookmarkEnd w:id="1951"/>
      <w:r>
        <w:lastRenderedPageBreak/>
        <w:t>6.2.3.</w:t>
      </w:r>
      <w:r w:rsidRPr="00BD6F46">
        <w:t>3.2</w:t>
      </w:r>
      <w:r w:rsidRPr="00BD6F46">
        <w:tab/>
        <w:t>Resource Definition</w:t>
      </w:r>
      <w:bookmarkEnd w:id="1952"/>
      <w:bookmarkEnd w:id="1953"/>
      <w:bookmarkEnd w:id="1954"/>
      <w:bookmarkEnd w:id="1955"/>
      <w:bookmarkEnd w:id="1956"/>
      <w:bookmarkEnd w:id="1957"/>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bookmarkStart w:id="1958" w:name="_CRTable6_2_3_3_21"/>
      <w:r w:rsidRPr="00BD6F46">
        <w:t>Table </w:t>
      </w:r>
      <w:bookmarkEnd w:id="1958"/>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959" w:name="_CR6_2_3_3_3"/>
      <w:bookmarkStart w:id="1960" w:name="_Toc20227376"/>
      <w:bookmarkStart w:id="1961" w:name="_Toc27749621"/>
      <w:bookmarkStart w:id="1962" w:name="_Toc28709548"/>
      <w:bookmarkStart w:id="1963" w:name="_Toc44671168"/>
      <w:bookmarkStart w:id="1964" w:name="_Toc51919091"/>
      <w:bookmarkStart w:id="1965" w:name="_Toc193452875"/>
      <w:bookmarkEnd w:id="1959"/>
      <w:r>
        <w:t>6.2.3.</w:t>
      </w:r>
      <w:r w:rsidRPr="00BD6F46">
        <w:t>3.3</w:t>
      </w:r>
      <w:r w:rsidRPr="00BD6F46">
        <w:tab/>
        <w:t>Resource Standard Methods</w:t>
      </w:r>
      <w:bookmarkEnd w:id="1960"/>
      <w:bookmarkEnd w:id="1961"/>
      <w:bookmarkEnd w:id="1962"/>
      <w:bookmarkEnd w:id="1963"/>
      <w:bookmarkEnd w:id="1964"/>
      <w:bookmarkEnd w:id="1965"/>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966" w:name="_CR6_2_3_3_4"/>
      <w:bookmarkStart w:id="1967" w:name="_Toc20227377"/>
      <w:bookmarkStart w:id="1968" w:name="_Toc27749622"/>
      <w:bookmarkStart w:id="1969" w:name="_Toc28709549"/>
      <w:bookmarkStart w:id="1970" w:name="_Toc44671169"/>
      <w:bookmarkStart w:id="1971" w:name="_Toc51919092"/>
      <w:bookmarkStart w:id="1972" w:name="_Toc193452876"/>
      <w:bookmarkEnd w:id="1966"/>
      <w:r>
        <w:t>6.2.3.</w:t>
      </w:r>
      <w:r w:rsidRPr="00BD6F46">
        <w:t>3.4</w:t>
      </w:r>
      <w:r w:rsidRPr="00BD6F46">
        <w:tab/>
        <w:t>Resource Custom Operations</w:t>
      </w:r>
      <w:bookmarkEnd w:id="1967"/>
      <w:bookmarkEnd w:id="1968"/>
      <w:bookmarkEnd w:id="1969"/>
      <w:bookmarkEnd w:id="1970"/>
      <w:bookmarkEnd w:id="1971"/>
      <w:bookmarkEnd w:id="1972"/>
    </w:p>
    <w:p w14:paraId="7C4F40CF" w14:textId="77777777" w:rsidR="001F321A" w:rsidRPr="00BD6F46" w:rsidRDefault="001F321A" w:rsidP="001F321A">
      <w:pPr>
        <w:pStyle w:val="Heading6"/>
      </w:pPr>
      <w:bookmarkStart w:id="1973" w:name="_CR6_2_3_3_4_1"/>
      <w:bookmarkStart w:id="1974" w:name="_Toc20227378"/>
      <w:bookmarkStart w:id="1975" w:name="_Toc27749623"/>
      <w:bookmarkStart w:id="1976" w:name="_Toc28709550"/>
      <w:bookmarkStart w:id="1977" w:name="_Toc44671170"/>
      <w:bookmarkStart w:id="1978" w:name="_Toc51919093"/>
      <w:bookmarkStart w:id="1979" w:name="_Toc193452877"/>
      <w:bookmarkEnd w:id="1973"/>
      <w:r>
        <w:t>6.2.3.</w:t>
      </w:r>
      <w:r w:rsidRPr="00BD6F46">
        <w:t>3.4.1</w:t>
      </w:r>
      <w:r w:rsidRPr="00BD6F46">
        <w:tab/>
        <w:t>Overview</w:t>
      </w:r>
      <w:bookmarkEnd w:id="1974"/>
      <w:bookmarkEnd w:id="1975"/>
      <w:bookmarkEnd w:id="1976"/>
      <w:bookmarkEnd w:id="1977"/>
      <w:bookmarkEnd w:id="1978"/>
      <w:bookmarkEnd w:id="1979"/>
    </w:p>
    <w:p w14:paraId="07762DF4" w14:textId="77777777" w:rsidR="001F321A" w:rsidRPr="00BD6F46" w:rsidRDefault="001F321A" w:rsidP="001F321A">
      <w:pPr>
        <w:pStyle w:val="TH"/>
      </w:pPr>
      <w:bookmarkStart w:id="1980" w:name="_CRTable6_2_3_3_4_11"/>
      <w:r w:rsidRPr="00BD6F46">
        <w:t xml:space="preserve">Table </w:t>
      </w:r>
      <w:bookmarkEnd w:id="1980"/>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981" w:name="_CR6_2_3_3_4_2"/>
      <w:bookmarkStart w:id="1982" w:name="_Toc20227379"/>
      <w:bookmarkStart w:id="1983" w:name="_Toc27749624"/>
      <w:bookmarkStart w:id="1984" w:name="_Toc28709551"/>
      <w:bookmarkStart w:id="1985" w:name="_Toc44671171"/>
      <w:bookmarkStart w:id="1986" w:name="_Toc51919094"/>
      <w:bookmarkStart w:id="1987" w:name="_Toc193452878"/>
      <w:bookmarkEnd w:id="1981"/>
      <w:r>
        <w:t>6.2.3.</w:t>
      </w:r>
      <w:r w:rsidRPr="00BD6F46">
        <w:t>3.4.2</w:t>
      </w:r>
      <w:r w:rsidRPr="00BD6F46">
        <w:tab/>
        <w:t>Operation: update</w:t>
      </w:r>
      <w:bookmarkEnd w:id="1982"/>
      <w:bookmarkEnd w:id="1983"/>
      <w:bookmarkEnd w:id="1984"/>
      <w:bookmarkEnd w:id="1985"/>
      <w:bookmarkEnd w:id="1986"/>
      <w:bookmarkEnd w:id="1987"/>
    </w:p>
    <w:p w14:paraId="40C633A8" w14:textId="77777777" w:rsidR="001F321A" w:rsidRPr="00BD6F46" w:rsidRDefault="001F321A" w:rsidP="001F321A">
      <w:pPr>
        <w:pStyle w:val="Heading7"/>
      </w:pPr>
      <w:bookmarkStart w:id="1988" w:name="_CR6_2_3_3_4_2_1"/>
      <w:bookmarkStart w:id="1989" w:name="_Toc20227380"/>
      <w:bookmarkStart w:id="1990" w:name="_Toc27749625"/>
      <w:bookmarkStart w:id="1991" w:name="_Toc28709552"/>
      <w:bookmarkStart w:id="1992" w:name="_Toc44671172"/>
      <w:bookmarkStart w:id="1993" w:name="_Toc51919095"/>
      <w:bookmarkStart w:id="1994" w:name="_Toc193452879"/>
      <w:bookmarkEnd w:id="1988"/>
      <w:r>
        <w:t>6.2.3.</w:t>
      </w:r>
      <w:r w:rsidRPr="00BD6F46">
        <w:t>3.4.2.1</w:t>
      </w:r>
      <w:r w:rsidRPr="00BD6F46">
        <w:tab/>
        <w:t>Description</w:t>
      </w:r>
      <w:bookmarkEnd w:id="1989"/>
      <w:bookmarkEnd w:id="1990"/>
      <w:bookmarkEnd w:id="1991"/>
      <w:bookmarkEnd w:id="1992"/>
      <w:bookmarkEnd w:id="1993"/>
      <w:bookmarkEnd w:id="1994"/>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1995" w:name="_CR6_2_3_3_4_2_2"/>
      <w:bookmarkStart w:id="1996" w:name="_Toc20227381"/>
      <w:bookmarkStart w:id="1997" w:name="_Toc27749626"/>
      <w:bookmarkStart w:id="1998" w:name="_Toc28709553"/>
      <w:bookmarkStart w:id="1999" w:name="_Toc44671173"/>
      <w:bookmarkStart w:id="2000" w:name="_Toc51919096"/>
      <w:bookmarkStart w:id="2001" w:name="_Toc193452880"/>
      <w:bookmarkEnd w:id="1995"/>
      <w:r>
        <w:t>6.2.3.</w:t>
      </w:r>
      <w:r w:rsidRPr="00BD6F46">
        <w:t>3.4.2.2</w:t>
      </w:r>
      <w:r w:rsidRPr="00BD6F46">
        <w:tab/>
        <w:t>Operation Definition</w:t>
      </w:r>
      <w:bookmarkEnd w:id="1996"/>
      <w:bookmarkEnd w:id="1997"/>
      <w:bookmarkEnd w:id="1998"/>
      <w:bookmarkEnd w:id="1999"/>
      <w:bookmarkEnd w:id="2000"/>
      <w:bookmarkEnd w:id="2001"/>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bookmarkStart w:id="2002" w:name="_CRTable6_2_3_3_4_2_21"/>
      <w:r w:rsidRPr="00BD6F46">
        <w:lastRenderedPageBreak/>
        <w:t>Table </w:t>
      </w:r>
      <w:bookmarkEnd w:id="2002"/>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bookmarkStart w:id="2003" w:name="_CRTable6_2_3_3_4_2_22"/>
      <w:r w:rsidRPr="00BD6F46">
        <w:t>Table</w:t>
      </w:r>
      <w:r w:rsidRPr="00BD6F46">
        <w:rPr>
          <w:rFonts w:hint="eastAsia"/>
          <w:lang w:eastAsia="zh-CN"/>
        </w:rPr>
        <w:t xml:space="preserve"> </w:t>
      </w:r>
      <w:bookmarkEnd w:id="2003"/>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2004" w:name="_CR6_2_3_3_4_3"/>
      <w:bookmarkStart w:id="2005" w:name="_Toc20227382"/>
      <w:bookmarkStart w:id="2006" w:name="_Toc27749627"/>
      <w:bookmarkStart w:id="2007" w:name="_Toc28709554"/>
      <w:bookmarkStart w:id="2008" w:name="_Toc44671174"/>
      <w:bookmarkStart w:id="2009" w:name="_Toc51919097"/>
      <w:bookmarkStart w:id="2010" w:name="_Toc193452881"/>
      <w:bookmarkEnd w:id="2004"/>
      <w:r>
        <w:t>6.2.3.</w:t>
      </w:r>
      <w:r w:rsidRPr="00BD6F46">
        <w:t>3.4.3</w:t>
      </w:r>
      <w:r w:rsidRPr="00BD6F46">
        <w:tab/>
        <w:t>Operation: release</w:t>
      </w:r>
      <w:bookmarkEnd w:id="2005"/>
      <w:bookmarkEnd w:id="2006"/>
      <w:bookmarkEnd w:id="2007"/>
      <w:bookmarkEnd w:id="2008"/>
      <w:bookmarkEnd w:id="2009"/>
      <w:bookmarkEnd w:id="2010"/>
    </w:p>
    <w:p w14:paraId="479339BE" w14:textId="77777777" w:rsidR="001F321A" w:rsidRPr="00BD6F46" w:rsidRDefault="001F321A" w:rsidP="001F321A">
      <w:pPr>
        <w:pStyle w:val="Heading7"/>
      </w:pPr>
      <w:bookmarkStart w:id="2011" w:name="_CR6_2_3_3_4_3_1"/>
      <w:bookmarkStart w:id="2012" w:name="_Toc20227383"/>
      <w:bookmarkStart w:id="2013" w:name="_Toc27749628"/>
      <w:bookmarkStart w:id="2014" w:name="_Toc28709555"/>
      <w:bookmarkStart w:id="2015" w:name="_Toc44671175"/>
      <w:bookmarkStart w:id="2016" w:name="_Toc51919098"/>
      <w:bookmarkStart w:id="2017" w:name="_Toc193452882"/>
      <w:bookmarkEnd w:id="2011"/>
      <w:r>
        <w:t>6.2.3.</w:t>
      </w:r>
      <w:r w:rsidRPr="00BD6F46">
        <w:t>3.4.3.1</w:t>
      </w:r>
      <w:r w:rsidRPr="00BD6F46">
        <w:tab/>
        <w:t>Description</w:t>
      </w:r>
      <w:bookmarkEnd w:id="2012"/>
      <w:bookmarkEnd w:id="2013"/>
      <w:bookmarkEnd w:id="2014"/>
      <w:bookmarkEnd w:id="2015"/>
      <w:bookmarkEnd w:id="2016"/>
      <w:bookmarkEnd w:id="2017"/>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2018" w:name="_CR6_2_3_3_4_3_2"/>
      <w:bookmarkStart w:id="2019" w:name="_Toc20227384"/>
      <w:bookmarkStart w:id="2020" w:name="_Toc27749629"/>
      <w:bookmarkStart w:id="2021" w:name="_Toc28709556"/>
      <w:bookmarkStart w:id="2022" w:name="_Toc44671176"/>
      <w:bookmarkStart w:id="2023" w:name="_Toc51919099"/>
      <w:bookmarkStart w:id="2024" w:name="_Toc193452883"/>
      <w:bookmarkEnd w:id="2018"/>
      <w:r>
        <w:lastRenderedPageBreak/>
        <w:t>6.2.3.</w:t>
      </w:r>
      <w:r w:rsidRPr="00BD6F46">
        <w:t>3.4.3.2</w:t>
      </w:r>
      <w:r w:rsidRPr="00BD6F46">
        <w:tab/>
        <w:t>Operation Definition</w:t>
      </w:r>
      <w:bookmarkEnd w:id="2019"/>
      <w:bookmarkEnd w:id="2020"/>
      <w:bookmarkEnd w:id="2021"/>
      <w:bookmarkEnd w:id="2022"/>
      <w:bookmarkEnd w:id="2023"/>
      <w:bookmarkEnd w:id="2024"/>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bookmarkStart w:id="2025" w:name="_CRTable6_2_3_3_4_3_21"/>
      <w:r w:rsidRPr="00BD6F46">
        <w:t>Table </w:t>
      </w:r>
      <w:bookmarkEnd w:id="2025"/>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bookmarkStart w:id="2026" w:name="_CRTable6_2_3_3_4_3_22"/>
      <w:r w:rsidRPr="00BD6F46">
        <w:t>Table</w:t>
      </w:r>
      <w:r w:rsidRPr="00BD6F46">
        <w:rPr>
          <w:rFonts w:hint="eastAsia"/>
          <w:lang w:eastAsia="zh-CN"/>
        </w:rPr>
        <w:t xml:space="preserve"> </w:t>
      </w:r>
      <w:bookmarkEnd w:id="2026"/>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2027" w:name="_CR6_2_4"/>
      <w:bookmarkStart w:id="2028" w:name="_Toc20227385"/>
      <w:bookmarkStart w:id="2029" w:name="_Toc27749630"/>
      <w:bookmarkStart w:id="2030" w:name="_Toc28709557"/>
      <w:bookmarkStart w:id="2031" w:name="_Toc44671177"/>
      <w:bookmarkStart w:id="2032" w:name="_Toc51919100"/>
      <w:bookmarkStart w:id="2033" w:name="_Toc193452884"/>
      <w:bookmarkEnd w:id="2027"/>
      <w:r w:rsidRPr="00BD6F46">
        <w:t>6.</w:t>
      </w:r>
      <w:r>
        <w:t>2</w:t>
      </w:r>
      <w:r w:rsidRPr="00BD6F46">
        <w:t>.4</w:t>
      </w:r>
      <w:r w:rsidRPr="00BD6F46">
        <w:tab/>
        <w:t>Custom Operations without associated resources</w:t>
      </w:r>
      <w:bookmarkEnd w:id="2028"/>
      <w:bookmarkEnd w:id="2029"/>
      <w:bookmarkEnd w:id="2030"/>
      <w:bookmarkEnd w:id="2031"/>
      <w:bookmarkEnd w:id="2032"/>
      <w:bookmarkEnd w:id="2033"/>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2034" w:name="_CR6_2_5"/>
      <w:bookmarkStart w:id="2035" w:name="_Toc20227386"/>
      <w:bookmarkStart w:id="2036" w:name="_Toc27749631"/>
      <w:bookmarkStart w:id="2037" w:name="_Toc28709558"/>
      <w:bookmarkStart w:id="2038" w:name="_Toc44671178"/>
      <w:bookmarkStart w:id="2039" w:name="_Toc51919101"/>
      <w:bookmarkStart w:id="2040" w:name="_Toc193452885"/>
      <w:bookmarkEnd w:id="2034"/>
      <w:r>
        <w:t>6.2.5</w:t>
      </w:r>
      <w:r w:rsidRPr="00BD6F46">
        <w:tab/>
        <w:t>Data Model</w:t>
      </w:r>
      <w:bookmarkEnd w:id="2035"/>
      <w:bookmarkEnd w:id="2036"/>
      <w:bookmarkEnd w:id="2037"/>
      <w:bookmarkEnd w:id="2038"/>
      <w:bookmarkEnd w:id="2039"/>
      <w:bookmarkEnd w:id="2040"/>
    </w:p>
    <w:p w14:paraId="6E60A5F7" w14:textId="77777777" w:rsidR="00682017" w:rsidRPr="00BD6F46" w:rsidRDefault="00682017" w:rsidP="00682017">
      <w:pPr>
        <w:pStyle w:val="Heading4"/>
      </w:pPr>
      <w:bookmarkStart w:id="2041" w:name="_CR6_2_5_1"/>
      <w:bookmarkStart w:id="2042" w:name="_Toc20227387"/>
      <w:bookmarkStart w:id="2043" w:name="_Toc27749632"/>
      <w:bookmarkStart w:id="2044" w:name="_Toc28709559"/>
      <w:bookmarkStart w:id="2045" w:name="_Toc44671179"/>
      <w:bookmarkStart w:id="2046" w:name="_Toc51919102"/>
      <w:bookmarkStart w:id="2047" w:name="_Toc193452886"/>
      <w:bookmarkEnd w:id="2041"/>
      <w:r>
        <w:t>6.2.5</w:t>
      </w:r>
      <w:r w:rsidRPr="00BD6F46">
        <w:t>.1</w:t>
      </w:r>
      <w:r w:rsidRPr="00BD6F46">
        <w:tab/>
        <w:t>General</w:t>
      </w:r>
      <w:bookmarkEnd w:id="2042"/>
      <w:bookmarkEnd w:id="2043"/>
      <w:bookmarkEnd w:id="2044"/>
      <w:bookmarkEnd w:id="2045"/>
      <w:bookmarkEnd w:id="2046"/>
      <w:bookmarkEnd w:id="2047"/>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bookmarkStart w:id="2048" w:name="_CRTable6_2_5_11"/>
      <w:r w:rsidRPr="00BD6F46">
        <w:t xml:space="preserve">Table </w:t>
      </w:r>
      <w:bookmarkEnd w:id="2048"/>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2049" w:name="_CR6_2_5_2"/>
      <w:bookmarkStart w:id="2050" w:name="_Toc20227388"/>
      <w:bookmarkStart w:id="2051" w:name="_Toc27749633"/>
      <w:bookmarkStart w:id="2052" w:name="_Toc28709560"/>
      <w:bookmarkStart w:id="2053" w:name="_Toc44671180"/>
      <w:bookmarkStart w:id="2054" w:name="_Toc51919103"/>
      <w:bookmarkStart w:id="2055" w:name="_Toc193452887"/>
      <w:bookmarkEnd w:id="2049"/>
      <w:r>
        <w:lastRenderedPageBreak/>
        <w:t>6.2</w:t>
      </w:r>
      <w:r w:rsidRPr="00BD6F46">
        <w:t>.</w:t>
      </w:r>
      <w:r>
        <w:t>5</w:t>
      </w:r>
      <w:r w:rsidRPr="00BD6F46">
        <w:rPr>
          <w:lang w:val="en-US"/>
        </w:rPr>
        <w:t>.2</w:t>
      </w:r>
      <w:r w:rsidRPr="00BD6F46">
        <w:rPr>
          <w:lang w:val="en-US"/>
        </w:rPr>
        <w:tab/>
        <w:t>Structured data types</w:t>
      </w:r>
      <w:bookmarkEnd w:id="2050"/>
      <w:bookmarkEnd w:id="2051"/>
      <w:bookmarkEnd w:id="2052"/>
      <w:bookmarkEnd w:id="2053"/>
      <w:bookmarkEnd w:id="2054"/>
      <w:bookmarkEnd w:id="2055"/>
    </w:p>
    <w:p w14:paraId="0ECDD4A3" w14:textId="77777777" w:rsidR="00682017" w:rsidRPr="00BD6F46" w:rsidRDefault="00682017" w:rsidP="00682017">
      <w:pPr>
        <w:pStyle w:val="Heading5"/>
        <w:rPr>
          <w:lang w:eastAsia="zh-CN"/>
        </w:rPr>
      </w:pPr>
      <w:bookmarkStart w:id="2056" w:name="_CR6_2_5_2_1"/>
      <w:bookmarkStart w:id="2057" w:name="_Toc20227389"/>
      <w:bookmarkStart w:id="2058" w:name="_Toc27749634"/>
      <w:bookmarkStart w:id="2059" w:name="_Toc28709561"/>
      <w:bookmarkStart w:id="2060" w:name="_Toc44671181"/>
      <w:bookmarkStart w:id="2061" w:name="_Toc51919104"/>
      <w:bookmarkStart w:id="2062" w:name="_Toc193452888"/>
      <w:bookmarkEnd w:id="2056"/>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2057"/>
      <w:bookmarkEnd w:id="2058"/>
      <w:bookmarkEnd w:id="2059"/>
      <w:bookmarkEnd w:id="2060"/>
      <w:bookmarkEnd w:id="2061"/>
      <w:bookmarkEnd w:id="2062"/>
    </w:p>
    <w:p w14:paraId="096330FC" w14:textId="77777777" w:rsidR="00682017" w:rsidRPr="00BD6F46" w:rsidRDefault="00682017" w:rsidP="00682017">
      <w:pPr>
        <w:pStyle w:val="Heading6"/>
      </w:pPr>
      <w:bookmarkStart w:id="2063" w:name="_CR6_2_5_2_1_1"/>
      <w:bookmarkStart w:id="2064" w:name="_Toc20227390"/>
      <w:bookmarkStart w:id="2065" w:name="_Toc27749635"/>
      <w:bookmarkStart w:id="2066" w:name="_Toc28709562"/>
      <w:bookmarkStart w:id="2067" w:name="_Toc44671182"/>
      <w:bookmarkStart w:id="2068" w:name="_Toc51919105"/>
      <w:bookmarkStart w:id="2069" w:name="_Toc193452889"/>
      <w:bookmarkEnd w:id="2063"/>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2064"/>
      <w:bookmarkEnd w:id="2065"/>
      <w:bookmarkEnd w:id="2066"/>
      <w:bookmarkEnd w:id="2067"/>
      <w:bookmarkEnd w:id="2068"/>
      <w:bookmarkEnd w:id="2069"/>
    </w:p>
    <w:p w14:paraId="3D5AD6C3" w14:textId="77777777" w:rsidR="00682017" w:rsidRPr="00BD6F46" w:rsidRDefault="00682017" w:rsidP="00682017">
      <w:pPr>
        <w:pStyle w:val="TH"/>
      </w:pPr>
      <w:bookmarkStart w:id="2070" w:name="_CRTable6_2_5_2_1_11"/>
      <w:r w:rsidRPr="00BD6F46">
        <w:t>Table </w:t>
      </w:r>
      <w:bookmarkEnd w:id="2070"/>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2071" w:name="_CR6_2_5_2_1_2"/>
      <w:bookmarkStart w:id="2072" w:name="_Toc20227391"/>
      <w:bookmarkStart w:id="2073" w:name="_Toc27749636"/>
      <w:bookmarkStart w:id="2074" w:name="_Toc28709563"/>
      <w:bookmarkStart w:id="2075" w:name="_Toc44671183"/>
      <w:bookmarkStart w:id="2076" w:name="_Toc51919106"/>
      <w:bookmarkStart w:id="2077" w:name="_Toc193452890"/>
      <w:bookmarkEnd w:id="2071"/>
      <w:r>
        <w:rPr>
          <w:lang w:eastAsia="zh-CN"/>
        </w:rPr>
        <w:lastRenderedPageBreak/>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2072"/>
      <w:bookmarkEnd w:id="2073"/>
      <w:bookmarkEnd w:id="2074"/>
      <w:bookmarkEnd w:id="2075"/>
      <w:bookmarkEnd w:id="2076"/>
      <w:bookmarkEnd w:id="2077"/>
    </w:p>
    <w:p w14:paraId="1DA6F763" w14:textId="77777777" w:rsidR="00682017" w:rsidRPr="00BD6F46" w:rsidRDefault="00682017" w:rsidP="00682017">
      <w:pPr>
        <w:pStyle w:val="TH"/>
      </w:pPr>
      <w:bookmarkStart w:id="2078" w:name="_CRTable6_2_5_2_1_21"/>
      <w:r w:rsidRPr="00BD6F46">
        <w:t>Table </w:t>
      </w:r>
      <w:bookmarkEnd w:id="2078"/>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2079" w:name="_CR6_2_5_2_1_3"/>
      <w:bookmarkStart w:id="2080" w:name="_Toc20227392"/>
      <w:bookmarkStart w:id="2081" w:name="_Toc27749637"/>
      <w:bookmarkStart w:id="2082" w:name="_Toc28709564"/>
      <w:bookmarkStart w:id="2083" w:name="_Toc44671184"/>
      <w:bookmarkStart w:id="2084" w:name="_Toc51919107"/>
      <w:bookmarkStart w:id="2085" w:name="_Toc193452891"/>
      <w:bookmarkEnd w:id="2079"/>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2080"/>
      <w:bookmarkEnd w:id="2081"/>
      <w:bookmarkEnd w:id="2082"/>
      <w:bookmarkEnd w:id="2083"/>
      <w:bookmarkEnd w:id="2084"/>
      <w:bookmarkEnd w:id="2085"/>
    </w:p>
    <w:p w14:paraId="42194585" w14:textId="77777777" w:rsidR="00682017" w:rsidRPr="00BD6F46" w:rsidRDefault="00682017" w:rsidP="00682017">
      <w:pPr>
        <w:pStyle w:val="TH"/>
      </w:pPr>
      <w:bookmarkStart w:id="2086" w:name="_CRTable6_2_5_2_1_31"/>
      <w:r w:rsidRPr="00BD6F46">
        <w:t>Table </w:t>
      </w:r>
      <w:bookmarkEnd w:id="2086"/>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2087" w:name="_CR6_2_5_2_1_4"/>
      <w:bookmarkStart w:id="2088" w:name="_Toc20227393"/>
      <w:bookmarkStart w:id="2089" w:name="_Toc27749638"/>
      <w:bookmarkStart w:id="2090" w:name="_Toc28709565"/>
      <w:bookmarkStart w:id="2091" w:name="_Toc44671185"/>
      <w:bookmarkStart w:id="2092" w:name="_Toc51919108"/>
      <w:bookmarkStart w:id="2093" w:name="_Toc193452892"/>
      <w:bookmarkEnd w:id="2087"/>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2088"/>
      <w:bookmarkEnd w:id="2089"/>
      <w:bookmarkEnd w:id="2090"/>
      <w:bookmarkEnd w:id="2091"/>
      <w:bookmarkEnd w:id="2092"/>
      <w:bookmarkEnd w:id="2093"/>
    </w:p>
    <w:p w14:paraId="3135D93F" w14:textId="77777777" w:rsidR="00682017" w:rsidRPr="00BD6F46" w:rsidRDefault="00682017" w:rsidP="00682017">
      <w:pPr>
        <w:pStyle w:val="TH"/>
      </w:pPr>
      <w:bookmarkStart w:id="2094" w:name="_CRTable6_2_5_2_1_41"/>
      <w:r w:rsidRPr="00BD6F46">
        <w:t>Table </w:t>
      </w:r>
      <w:bookmarkEnd w:id="2094"/>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2095" w:name="_CR6_2_5_2_1_5"/>
      <w:bookmarkStart w:id="2096" w:name="_Toc20227394"/>
      <w:bookmarkStart w:id="2097" w:name="_Toc27749639"/>
      <w:bookmarkStart w:id="2098" w:name="_Toc28709566"/>
      <w:bookmarkStart w:id="2099" w:name="_Toc44671186"/>
      <w:bookmarkStart w:id="2100" w:name="_Toc51919109"/>
      <w:bookmarkStart w:id="2101" w:name="_Toc193452893"/>
      <w:bookmarkEnd w:id="2095"/>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2096"/>
      <w:bookmarkEnd w:id="2097"/>
      <w:bookmarkEnd w:id="2098"/>
      <w:bookmarkEnd w:id="2099"/>
      <w:bookmarkEnd w:id="2100"/>
      <w:bookmarkEnd w:id="2101"/>
    </w:p>
    <w:p w14:paraId="54C5C78D" w14:textId="77777777" w:rsidR="00682017" w:rsidRPr="00BD6F46" w:rsidRDefault="00682017" w:rsidP="00682017">
      <w:pPr>
        <w:pStyle w:val="TH"/>
        <w:rPr>
          <w:lang w:eastAsia="zh-CN"/>
        </w:rPr>
      </w:pPr>
      <w:bookmarkStart w:id="2102" w:name="_CRTable6_2_5_2_1_51"/>
      <w:r w:rsidRPr="00BD6F46">
        <w:t>Table </w:t>
      </w:r>
      <w:bookmarkEnd w:id="210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2103" w:name="_CR6_2_5_2_2"/>
      <w:bookmarkStart w:id="2104" w:name="_Toc20227395"/>
      <w:bookmarkStart w:id="2105" w:name="_Toc27749640"/>
      <w:bookmarkStart w:id="2106" w:name="_Toc28709567"/>
      <w:bookmarkStart w:id="2107" w:name="_Toc44671187"/>
      <w:bookmarkStart w:id="2108" w:name="_Toc51919110"/>
      <w:bookmarkStart w:id="2109" w:name="_Toc193452894"/>
      <w:bookmarkEnd w:id="2103"/>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2104"/>
      <w:bookmarkEnd w:id="2105"/>
      <w:bookmarkEnd w:id="2106"/>
      <w:bookmarkEnd w:id="2107"/>
      <w:bookmarkEnd w:id="2108"/>
      <w:bookmarkEnd w:id="2109"/>
    </w:p>
    <w:p w14:paraId="40E5041F" w14:textId="77777777" w:rsidR="00767A3D" w:rsidRPr="00BD6F46" w:rsidRDefault="00767A3D" w:rsidP="00767A3D">
      <w:pPr>
        <w:pStyle w:val="Heading6"/>
        <w:rPr>
          <w:lang w:eastAsia="zh-CN"/>
        </w:rPr>
      </w:pPr>
      <w:bookmarkStart w:id="2110" w:name="_CR6_2_5_2_2_1"/>
      <w:bookmarkStart w:id="2111" w:name="_Toc20227396"/>
      <w:bookmarkStart w:id="2112" w:name="_Toc27749641"/>
      <w:bookmarkStart w:id="2113" w:name="_Toc28709568"/>
      <w:bookmarkStart w:id="2114" w:name="_Toc44671188"/>
      <w:bookmarkStart w:id="2115" w:name="_Toc51919111"/>
      <w:bookmarkStart w:id="2116" w:name="_Toc193452895"/>
      <w:bookmarkEnd w:id="2110"/>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2111"/>
      <w:bookmarkEnd w:id="2112"/>
      <w:bookmarkEnd w:id="2113"/>
      <w:bookmarkEnd w:id="2114"/>
      <w:bookmarkEnd w:id="2115"/>
      <w:bookmarkEnd w:id="2116"/>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2117" w:name="_CR6_2_5_2_2_2"/>
      <w:bookmarkStart w:id="2118" w:name="_Toc20227397"/>
      <w:bookmarkStart w:id="2119" w:name="_Toc27749642"/>
      <w:bookmarkStart w:id="2120" w:name="_Toc28709569"/>
      <w:bookmarkStart w:id="2121" w:name="_Toc44671189"/>
      <w:bookmarkStart w:id="2122" w:name="_Toc51919112"/>
      <w:bookmarkStart w:id="2123" w:name="_Toc193452896"/>
      <w:bookmarkEnd w:id="2117"/>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2118"/>
      <w:bookmarkEnd w:id="2119"/>
      <w:bookmarkEnd w:id="2120"/>
      <w:bookmarkEnd w:id="2121"/>
      <w:bookmarkEnd w:id="2122"/>
      <w:bookmarkEnd w:id="2123"/>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2124"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2124"/>
      <w:r w:rsidRPr="00BD6F46">
        <w:t>.</w:t>
      </w:r>
    </w:p>
    <w:p w14:paraId="04844161" w14:textId="77777777" w:rsidR="00767A3D" w:rsidRPr="00BD6F46" w:rsidRDefault="00767A3D" w:rsidP="00767A3D">
      <w:pPr>
        <w:pStyle w:val="Heading6"/>
        <w:rPr>
          <w:lang w:eastAsia="zh-CN"/>
        </w:rPr>
      </w:pPr>
      <w:bookmarkStart w:id="2125" w:name="_CR6_2_5_2_2_3"/>
      <w:bookmarkStart w:id="2126" w:name="_Toc20227398"/>
      <w:bookmarkStart w:id="2127" w:name="_Toc27749643"/>
      <w:bookmarkStart w:id="2128" w:name="_Toc28709570"/>
      <w:bookmarkStart w:id="2129" w:name="_Toc44671190"/>
      <w:bookmarkStart w:id="2130" w:name="_Toc51919113"/>
      <w:bookmarkStart w:id="2131" w:name="_Toc193452897"/>
      <w:bookmarkEnd w:id="212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2126"/>
      <w:bookmarkEnd w:id="2127"/>
      <w:bookmarkEnd w:id="2128"/>
      <w:bookmarkEnd w:id="2129"/>
      <w:bookmarkEnd w:id="2130"/>
      <w:bookmarkEnd w:id="2131"/>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2132" w:name="_CR6_2_5_2_2_4"/>
      <w:bookmarkStart w:id="2133" w:name="_Toc20227399"/>
      <w:bookmarkStart w:id="2134" w:name="_Toc27749644"/>
      <w:bookmarkStart w:id="2135" w:name="_Toc28709571"/>
      <w:bookmarkStart w:id="2136" w:name="_Toc44671191"/>
      <w:bookmarkStart w:id="2137" w:name="_Toc51919114"/>
      <w:bookmarkStart w:id="2138" w:name="_Toc193452898"/>
      <w:bookmarkEnd w:id="213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2133"/>
      <w:bookmarkEnd w:id="2134"/>
      <w:bookmarkEnd w:id="2135"/>
      <w:bookmarkEnd w:id="2136"/>
      <w:bookmarkEnd w:id="2137"/>
      <w:bookmarkEnd w:id="2138"/>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2139" w:name="_CR6_2_5_2_2_5"/>
      <w:bookmarkStart w:id="2140" w:name="_Toc20227400"/>
      <w:bookmarkStart w:id="2141" w:name="_Toc27749645"/>
      <w:bookmarkStart w:id="2142" w:name="_Toc28709572"/>
      <w:bookmarkStart w:id="2143" w:name="_Toc44671192"/>
      <w:bookmarkStart w:id="2144" w:name="_Toc51919115"/>
      <w:bookmarkStart w:id="2145" w:name="_Toc193452899"/>
      <w:bookmarkEnd w:id="2139"/>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2146" w:name="OLE_LINK24"/>
      <w:r w:rsidRPr="00BD6F46">
        <w:rPr>
          <w:rFonts w:hint="eastAsia"/>
          <w:lang w:eastAsia="zh-CN"/>
        </w:rPr>
        <w:t>PDUSessionChargingInformation</w:t>
      </w:r>
      <w:bookmarkEnd w:id="2140"/>
      <w:bookmarkEnd w:id="2141"/>
      <w:bookmarkEnd w:id="2142"/>
      <w:bookmarkEnd w:id="2143"/>
      <w:bookmarkEnd w:id="2144"/>
      <w:bookmarkEnd w:id="2145"/>
      <w:bookmarkEnd w:id="2146"/>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2147" w:name="_CR6_2_5_2_2_6"/>
      <w:bookmarkStart w:id="2148" w:name="_Toc20227401"/>
      <w:bookmarkStart w:id="2149" w:name="_Toc27749646"/>
      <w:bookmarkStart w:id="2150" w:name="_Toc28709573"/>
      <w:bookmarkStart w:id="2151" w:name="_Toc44671193"/>
      <w:bookmarkStart w:id="2152" w:name="_Toc51919116"/>
      <w:bookmarkStart w:id="2153" w:name="_Toc193452900"/>
      <w:bookmarkEnd w:id="2147"/>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2148"/>
      <w:bookmarkEnd w:id="2149"/>
      <w:bookmarkEnd w:id="2150"/>
      <w:bookmarkEnd w:id="2151"/>
      <w:bookmarkEnd w:id="2152"/>
      <w:bookmarkEnd w:id="2153"/>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2154" w:name="_CR6_2_5_2_2_7"/>
      <w:bookmarkStart w:id="2155" w:name="_Toc20227402"/>
      <w:bookmarkStart w:id="2156" w:name="_Toc27749647"/>
      <w:bookmarkStart w:id="2157" w:name="_Toc28709574"/>
      <w:bookmarkStart w:id="2158" w:name="_Toc44671194"/>
      <w:bookmarkStart w:id="2159" w:name="_Toc51919117"/>
      <w:bookmarkStart w:id="2160" w:name="_Toc193452901"/>
      <w:bookmarkEnd w:id="2154"/>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2155"/>
      <w:bookmarkEnd w:id="2156"/>
      <w:bookmarkEnd w:id="2157"/>
      <w:bookmarkEnd w:id="2158"/>
      <w:bookmarkEnd w:id="2159"/>
      <w:bookmarkEnd w:id="2160"/>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2161" w:name="_CR6_2_5_2_2_8"/>
      <w:bookmarkStart w:id="2162" w:name="_Toc20227403"/>
      <w:bookmarkStart w:id="2163" w:name="_Toc27749648"/>
      <w:bookmarkStart w:id="2164" w:name="_Toc28709575"/>
      <w:bookmarkStart w:id="2165" w:name="_Toc44671195"/>
      <w:bookmarkStart w:id="2166" w:name="_Toc51919118"/>
      <w:bookmarkStart w:id="2167" w:name="_Toc193452902"/>
      <w:bookmarkEnd w:id="2161"/>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2162"/>
      <w:bookmarkEnd w:id="2163"/>
      <w:bookmarkEnd w:id="2164"/>
      <w:bookmarkEnd w:id="2165"/>
      <w:bookmarkEnd w:id="2166"/>
      <w:bookmarkEnd w:id="2167"/>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2168" w:name="_CR6_2_5_2_2_9"/>
      <w:bookmarkStart w:id="2169" w:name="_Toc20227404"/>
      <w:bookmarkStart w:id="2170" w:name="_Toc27749649"/>
      <w:bookmarkStart w:id="2171" w:name="_Toc28709576"/>
      <w:bookmarkStart w:id="2172" w:name="_Toc44671196"/>
      <w:bookmarkStart w:id="2173" w:name="_Toc51919119"/>
      <w:bookmarkStart w:id="2174" w:name="_Toc193452903"/>
      <w:bookmarkEnd w:id="2168"/>
      <w:r>
        <w:rPr>
          <w:rFonts w:hint="eastAsia"/>
          <w:lang w:eastAsia="zh-CN"/>
        </w:rPr>
        <w:lastRenderedPageBreak/>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2169"/>
      <w:bookmarkEnd w:id="2170"/>
      <w:bookmarkEnd w:id="2171"/>
      <w:bookmarkEnd w:id="2172"/>
      <w:bookmarkEnd w:id="2173"/>
      <w:bookmarkEnd w:id="2174"/>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2175" w:name="_CR6_2_5_2_2_10"/>
      <w:bookmarkStart w:id="2176" w:name="_Toc20227405"/>
      <w:bookmarkStart w:id="2177" w:name="_Toc27749650"/>
      <w:bookmarkStart w:id="2178" w:name="_Toc28709577"/>
      <w:bookmarkStart w:id="2179" w:name="_Toc44671197"/>
      <w:bookmarkStart w:id="2180" w:name="_Toc51919120"/>
      <w:bookmarkStart w:id="2181" w:name="_Toc193452904"/>
      <w:bookmarkEnd w:id="2175"/>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2176"/>
      <w:bookmarkEnd w:id="2177"/>
      <w:bookmarkEnd w:id="2178"/>
      <w:bookmarkEnd w:id="2179"/>
      <w:bookmarkEnd w:id="2180"/>
      <w:bookmarkEnd w:id="2181"/>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2182" w:name="_CR6_2_5_2_2_11"/>
      <w:bookmarkStart w:id="2183" w:name="_Toc20227406"/>
      <w:bookmarkStart w:id="2184" w:name="_Toc27749651"/>
      <w:bookmarkStart w:id="2185" w:name="_Toc28709578"/>
      <w:bookmarkStart w:id="2186" w:name="_Toc44671198"/>
      <w:bookmarkStart w:id="2187" w:name="_Toc51919121"/>
      <w:bookmarkStart w:id="2188" w:name="_Toc193452905"/>
      <w:bookmarkEnd w:id="2182"/>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2183"/>
      <w:bookmarkEnd w:id="2184"/>
      <w:bookmarkEnd w:id="2185"/>
      <w:bookmarkEnd w:id="2186"/>
      <w:bookmarkEnd w:id="2187"/>
      <w:bookmarkEnd w:id="2188"/>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2189" w:name="_CR6_2_5_2_2_12"/>
      <w:bookmarkStart w:id="2190" w:name="_Toc20227407"/>
      <w:bookmarkStart w:id="2191" w:name="_Toc27749652"/>
      <w:bookmarkStart w:id="2192" w:name="_Toc28709579"/>
      <w:bookmarkStart w:id="2193" w:name="_Toc44671199"/>
      <w:bookmarkStart w:id="2194" w:name="_Toc51919122"/>
      <w:bookmarkStart w:id="2195" w:name="_Toc193452906"/>
      <w:bookmarkEnd w:id="2189"/>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2190"/>
      <w:bookmarkEnd w:id="2191"/>
      <w:bookmarkEnd w:id="2192"/>
      <w:bookmarkEnd w:id="2193"/>
      <w:bookmarkEnd w:id="2194"/>
      <w:bookmarkEnd w:id="2195"/>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2196" w:name="_CR6_2_5_2_2_13"/>
      <w:bookmarkStart w:id="2197" w:name="_Toc20227408"/>
      <w:bookmarkStart w:id="2198" w:name="_Toc27749653"/>
      <w:bookmarkStart w:id="2199" w:name="_Toc28709580"/>
      <w:bookmarkStart w:id="2200" w:name="_Toc44671200"/>
      <w:bookmarkStart w:id="2201" w:name="_Toc51919123"/>
      <w:bookmarkStart w:id="2202" w:name="_Toc193452907"/>
      <w:bookmarkEnd w:id="2196"/>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2197"/>
      <w:bookmarkEnd w:id="2198"/>
      <w:bookmarkEnd w:id="2199"/>
      <w:bookmarkEnd w:id="2200"/>
      <w:bookmarkEnd w:id="2201"/>
      <w:bookmarkEnd w:id="2202"/>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2203" w:name="_CR6_2_5_2_2_14"/>
      <w:bookmarkStart w:id="2204" w:name="_Toc20227409"/>
      <w:bookmarkStart w:id="2205" w:name="_Toc27749654"/>
      <w:bookmarkStart w:id="2206" w:name="_Toc28709581"/>
      <w:bookmarkStart w:id="2207" w:name="_Toc44671201"/>
      <w:bookmarkStart w:id="2208" w:name="_Toc51919124"/>
      <w:bookmarkStart w:id="2209" w:name="_Toc193452908"/>
      <w:bookmarkEnd w:id="2203"/>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2204"/>
      <w:bookmarkEnd w:id="2205"/>
      <w:bookmarkEnd w:id="2206"/>
      <w:bookmarkEnd w:id="2207"/>
      <w:bookmarkEnd w:id="2208"/>
      <w:bookmarkEnd w:id="2209"/>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2210" w:name="_CR6_2_5_2_2_15"/>
      <w:bookmarkStart w:id="2211" w:name="_Toc20227410"/>
      <w:bookmarkStart w:id="2212" w:name="_Toc27749655"/>
      <w:bookmarkStart w:id="2213" w:name="_Toc28709582"/>
      <w:bookmarkStart w:id="2214" w:name="_Toc44671202"/>
      <w:bookmarkStart w:id="2215" w:name="_Toc51919125"/>
      <w:bookmarkStart w:id="2216" w:name="_Toc193452909"/>
      <w:bookmarkEnd w:id="2210"/>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2211"/>
      <w:bookmarkEnd w:id="2212"/>
      <w:bookmarkEnd w:id="2213"/>
      <w:bookmarkEnd w:id="2214"/>
      <w:bookmarkEnd w:id="2215"/>
      <w:bookmarkEnd w:id="2216"/>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2217" w:name="_CR6_2_5_2_2_16"/>
      <w:bookmarkStart w:id="2218" w:name="_Toc20227411"/>
      <w:bookmarkStart w:id="2219" w:name="_Toc27749656"/>
      <w:bookmarkStart w:id="2220" w:name="_Toc28709583"/>
      <w:bookmarkStart w:id="2221" w:name="_Toc44671203"/>
      <w:bookmarkStart w:id="2222" w:name="_Toc51919126"/>
      <w:bookmarkStart w:id="2223" w:name="_Toc193452910"/>
      <w:bookmarkEnd w:id="2217"/>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2218"/>
      <w:bookmarkEnd w:id="2219"/>
      <w:bookmarkEnd w:id="2220"/>
      <w:bookmarkEnd w:id="2221"/>
      <w:bookmarkEnd w:id="2222"/>
      <w:bookmarkEnd w:id="2223"/>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2224" w:name="_CR6_2_5_2_2_17"/>
      <w:bookmarkStart w:id="2225" w:name="_Toc20227412"/>
      <w:bookmarkStart w:id="2226" w:name="_Toc27749657"/>
      <w:bookmarkStart w:id="2227" w:name="_Toc28709584"/>
      <w:bookmarkStart w:id="2228" w:name="_Toc44671204"/>
      <w:bookmarkStart w:id="2229" w:name="_Toc51919127"/>
      <w:bookmarkStart w:id="2230" w:name="_Toc193452911"/>
      <w:bookmarkEnd w:id="2224"/>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2225"/>
      <w:bookmarkEnd w:id="2226"/>
      <w:bookmarkEnd w:id="2227"/>
      <w:bookmarkEnd w:id="2228"/>
      <w:bookmarkEnd w:id="2229"/>
      <w:bookmarkEnd w:id="2230"/>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2231" w:name="_CR6_2_5_3"/>
      <w:bookmarkStart w:id="2232" w:name="_Toc20227413"/>
      <w:bookmarkStart w:id="2233" w:name="_Toc27749658"/>
      <w:bookmarkStart w:id="2234" w:name="_Toc28709585"/>
      <w:bookmarkStart w:id="2235" w:name="_Toc44671205"/>
      <w:bookmarkStart w:id="2236" w:name="_Toc51919128"/>
      <w:bookmarkStart w:id="2237" w:name="_Toc193452912"/>
      <w:bookmarkEnd w:id="2231"/>
      <w:r>
        <w:t>6.2.5.3</w:t>
      </w:r>
      <w:r w:rsidRPr="007F2678">
        <w:tab/>
      </w:r>
      <w:bookmarkStart w:id="2238" w:name="OLE_LINK11"/>
      <w:r w:rsidRPr="007F2678">
        <w:t>Simple data types and enumerations</w:t>
      </w:r>
      <w:bookmarkEnd w:id="2232"/>
      <w:bookmarkEnd w:id="2233"/>
      <w:bookmarkEnd w:id="2234"/>
      <w:bookmarkEnd w:id="2235"/>
      <w:bookmarkEnd w:id="2236"/>
      <w:bookmarkEnd w:id="2237"/>
      <w:bookmarkEnd w:id="2238"/>
    </w:p>
    <w:p w14:paraId="14190D04" w14:textId="77777777" w:rsidR="00B93F00" w:rsidRDefault="00B93F00" w:rsidP="00B93F00">
      <w:pPr>
        <w:pStyle w:val="Heading5"/>
      </w:pPr>
      <w:bookmarkStart w:id="2239" w:name="_CR6_2_5_3_1"/>
      <w:bookmarkStart w:id="2240" w:name="_Toc20227414"/>
      <w:bookmarkStart w:id="2241" w:name="_Toc27749659"/>
      <w:bookmarkStart w:id="2242" w:name="_Toc28709586"/>
      <w:bookmarkStart w:id="2243" w:name="_Toc44671206"/>
      <w:bookmarkStart w:id="2244" w:name="_Toc51919129"/>
      <w:bookmarkStart w:id="2245" w:name="_Toc193452913"/>
      <w:bookmarkEnd w:id="2239"/>
      <w:r>
        <w:t>6.2.5.3.</w:t>
      </w:r>
      <w:r w:rsidRPr="00BD6F46">
        <w:t>1</w:t>
      </w:r>
      <w:r w:rsidRPr="00BD6F46">
        <w:tab/>
        <w:t>Introduction</w:t>
      </w:r>
      <w:bookmarkEnd w:id="2240"/>
      <w:bookmarkEnd w:id="2241"/>
      <w:bookmarkEnd w:id="2242"/>
      <w:bookmarkEnd w:id="2243"/>
      <w:bookmarkEnd w:id="2244"/>
      <w:bookmarkEnd w:id="2245"/>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2246" w:name="_CR6_2_5_3_2"/>
      <w:bookmarkStart w:id="2247" w:name="_Toc20227415"/>
      <w:bookmarkStart w:id="2248" w:name="_Toc27749660"/>
      <w:bookmarkStart w:id="2249" w:name="_Toc28709587"/>
      <w:bookmarkStart w:id="2250" w:name="_Toc44671207"/>
      <w:bookmarkStart w:id="2251" w:name="_Toc51919130"/>
      <w:bookmarkStart w:id="2252" w:name="_Toc193452914"/>
      <w:bookmarkEnd w:id="2246"/>
      <w:r w:rsidRPr="001535E5">
        <w:t>6.2.5.</w:t>
      </w:r>
      <w:r>
        <w:t>3</w:t>
      </w:r>
      <w:r w:rsidRPr="001535E5">
        <w:t>.2</w:t>
      </w:r>
      <w:r w:rsidRPr="001535E5">
        <w:tab/>
        <w:t>Simple data types</w:t>
      </w:r>
      <w:bookmarkEnd w:id="2247"/>
      <w:bookmarkEnd w:id="2248"/>
      <w:bookmarkEnd w:id="2249"/>
      <w:bookmarkEnd w:id="2250"/>
      <w:bookmarkEnd w:id="2251"/>
      <w:bookmarkEnd w:id="2252"/>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2253" w:name="_CR6_2_5_3_3"/>
      <w:bookmarkStart w:id="2254" w:name="_Toc20227416"/>
      <w:bookmarkStart w:id="2255" w:name="_Toc27749661"/>
      <w:bookmarkStart w:id="2256" w:name="_Toc28709588"/>
      <w:bookmarkStart w:id="2257" w:name="_Toc44671208"/>
      <w:bookmarkStart w:id="2258" w:name="_Toc51919131"/>
      <w:bookmarkStart w:id="2259" w:name="_Toc193452915"/>
      <w:bookmarkEnd w:id="2253"/>
      <w:r w:rsidRPr="001535E5">
        <w:t>6.2.5.</w:t>
      </w:r>
      <w:r>
        <w:t>3</w:t>
      </w:r>
      <w:r w:rsidRPr="001535E5">
        <w:t>.3</w:t>
      </w:r>
      <w:r w:rsidRPr="001535E5">
        <w:tab/>
        <w:t xml:space="preserve">Enumeration: </w:t>
      </w:r>
      <w:r w:rsidRPr="001535E5">
        <w:rPr>
          <w:rFonts w:hint="eastAsia"/>
        </w:rPr>
        <w:t>C</w:t>
      </w:r>
      <w:r w:rsidRPr="001535E5">
        <w:t>hargingCharacteristicsSelectionMode</w:t>
      </w:r>
      <w:bookmarkEnd w:id="2254"/>
      <w:bookmarkEnd w:id="2255"/>
      <w:bookmarkEnd w:id="2256"/>
      <w:bookmarkEnd w:id="2257"/>
      <w:bookmarkEnd w:id="2258"/>
      <w:bookmarkEnd w:id="2259"/>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2260" w:name="_CR6_2_5_3_4"/>
      <w:bookmarkStart w:id="2261" w:name="_Toc20227417"/>
      <w:bookmarkStart w:id="2262" w:name="_Toc27749662"/>
      <w:bookmarkStart w:id="2263" w:name="_Toc28709589"/>
      <w:bookmarkStart w:id="2264" w:name="_Toc44671209"/>
      <w:bookmarkStart w:id="2265" w:name="_Toc51919132"/>
      <w:bookmarkStart w:id="2266" w:name="_Toc193452916"/>
      <w:bookmarkEnd w:id="2260"/>
      <w:r>
        <w:lastRenderedPageBreak/>
        <w:t>6.2.5.3.4</w:t>
      </w:r>
      <w:r w:rsidRPr="00BD6F46">
        <w:tab/>
        <w:t xml:space="preserve">Enumeration: </w:t>
      </w:r>
      <w:r w:rsidRPr="00BD6F46">
        <w:rPr>
          <w:rFonts w:hint="eastAsia"/>
        </w:rPr>
        <w:t>N</w:t>
      </w:r>
      <w:r w:rsidRPr="00BD6F46">
        <w:t>odeFunctionality</w:t>
      </w:r>
      <w:bookmarkEnd w:id="2261"/>
      <w:bookmarkEnd w:id="2262"/>
      <w:bookmarkEnd w:id="2263"/>
      <w:bookmarkEnd w:id="2264"/>
      <w:bookmarkEnd w:id="2265"/>
      <w:bookmarkEnd w:id="2266"/>
    </w:p>
    <w:p w14:paraId="3E5CB3C9" w14:textId="77777777" w:rsidR="00B93F00" w:rsidRPr="00BD6F46" w:rsidRDefault="00B93F00" w:rsidP="00B93F00">
      <w:pPr>
        <w:pStyle w:val="TH"/>
      </w:pPr>
      <w:bookmarkStart w:id="2267" w:name="_CRTable6_2_5_3_41"/>
      <w:r w:rsidRPr="00BD6F46">
        <w:t>Table </w:t>
      </w:r>
      <w:bookmarkEnd w:id="2267"/>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2268" w:name="_CR6_2_5_3_5"/>
      <w:bookmarkStart w:id="2269" w:name="_Toc20227418"/>
      <w:bookmarkStart w:id="2270" w:name="_Toc27749663"/>
      <w:bookmarkStart w:id="2271" w:name="_Toc28709590"/>
      <w:bookmarkStart w:id="2272" w:name="_Toc44671210"/>
      <w:bookmarkStart w:id="2273" w:name="_Toc51919133"/>
      <w:bookmarkStart w:id="2274" w:name="_Toc193452917"/>
      <w:bookmarkEnd w:id="2268"/>
      <w:r>
        <w:lastRenderedPageBreak/>
        <w:t>6.2.5.3.5</w:t>
      </w:r>
      <w:r w:rsidRPr="00BD6F46">
        <w:tab/>
        <w:t xml:space="preserve">Enumeration: </w:t>
      </w:r>
      <w:r w:rsidRPr="00BD6F46">
        <w:rPr>
          <w:rFonts w:hint="eastAsia"/>
        </w:rPr>
        <w:t>TriggerType</w:t>
      </w:r>
      <w:bookmarkEnd w:id="2269"/>
      <w:bookmarkEnd w:id="2270"/>
      <w:bookmarkEnd w:id="2271"/>
      <w:bookmarkEnd w:id="2272"/>
      <w:bookmarkEnd w:id="2273"/>
      <w:bookmarkEnd w:id="2274"/>
    </w:p>
    <w:p w14:paraId="1103192E" w14:textId="77777777" w:rsidR="00B93F00" w:rsidRPr="00BD6F46" w:rsidRDefault="00B93F00" w:rsidP="00B93F00">
      <w:pPr>
        <w:pStyle w:val="TH"/>
      </w:pPr>
      <w:bookmarkStart w:id="2275" w:name="_CRTable6_2_5_3_51"/>
      <w:r w:rsidRPr="00BD6F46">
        <w:t>Table </w:t>
      </w:r>
      <w:bookmarkEnd w:id="2275"/>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2276" w:name="_CR6_2_5_3_6"/>
      <w:bookmarkStart w:id="2277" w:name="_Toc20227419"/>
      <w:bookmarkStart w:id="2278" w:name="_Toc27749664"/>
      <w:bookmarkStart w:id="2279" w:name="_Toc28709591"/>
      <w:bookmarkStart w:id="2280" w:name="_Toc44671211"/>
      <w:bookmarkStart w:id="2281" w:name="_Toc51919134"/>
      <w:bookmarkStart w:id="2282" w:name="_Toc193452918"/>
      <w:bookmarkEnd w:id="2276"/>
      <w:r w:rsidRPr="00BD6F46">
        <w:lastRenderedPageBreak/>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2277"/>
      <w:bookmarkEnd w:id="2278"/>
      <w:bookmarkEnd w:id="2279"/>
      <w:bookmarkEnd w:id="2280"/>
      <w:bookmarkEnd w:id="2281"/>
      <w:bookmarkEnd w:id="2282"/>
    </w:p>
    <w:p w14:paraId="6BFF33E9" w14:textId="77777777" w:rsidR="00B93F00" w:rsidRPr="00BD6F46" w:rsidRDefault="00B93F00" w:rsidP="00B93F00">
      <w:pPr>
        <w:pStyle w:val="TH"/>
      </w:pPr>
      <w:bookmarkStart w:id="2283" w:name="_CRTable6_2_5_3_61"/>
      <w:r w:rsidRPr="00BD6F46">
        <w:t>Table </w:t>
      </w:r>
      <w:bookmarkEnd w:id="2283"/>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2284" w:name="_CR6_2_5_3_7"/>
      <w:bookmarkStart w:id="2285" w:name="_Toc20227420"/>
      <w:bookmarkStart w:id="2286" w:name="_Toc27749665"/>
      <w:bookmarkStart w:id="2287" w:name="_Toc28709592"/>
      <w:bookmarkStart w:id="2288" w:name="_Toc44671212"/>
      <w:bookmarkStart w:id="2289" w:name="_Toc51919135"/>
      <w:bookmarkStart w:id="2290" w:name="_Toc193452919"/>
      <w:bookmarkEnd w:id="2284"/>
      <w:r w:rsidRPr="00BD6F46">
        <w:t>6.</w:t>
      </w:r>
      <w:r>
        <w:t>2</w:t>
      </w:r>
      <w:r w:rsidRPr="00BD6F46">
        <w:t>.</w:t>
      </w:r>
      <w:r>
        <w:t>5</w:t>
      </w:r>
      <w:r w:rsidRPr="00BD6F46">
        <w:t>.</w:t>
      </w:r>
      <w:r>
        <w:t>3</w:t>
      </w:r>
      <w:r w:rsidRPr="00BD6F46">
        <w:t>.</w:t>
      </w:r>
      <w:r>
        <w:t>7</w:t>
      </w:r>
      <w:r w:rsidRPr="00BD6F46">
        <w:tab/>
        <w:t>Enumeration: 3GPPPSDataOffStatus</w:t>
      </w:r>
      <w:bookmarkEnd w:id="2285"/>
      <w:bookmarkEnd w:id="2286"/>
      <w:bookmarkEnd w:id="2287"/>
      <w:bookmarkEnd w:id="2288"/>
      <w:bookmarkEnd w:id="2289"/>
      <w:bookmarkEnd w:id="2290"/>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2291" w:name="_CR6_2_5_3_8"/>
      <w:bookmarkStart w:id="2292" w:name="_Toc20227421"/>
      <w:bookmarkStart w:id="2293" w:name="_Toc27749666"/>
      <w:bookmarkStart w:id="2294" w:name="_Toc28709593"/>
      <w:bookmarkStart w:id="2295" w:name="_Toc44671213"/>
      <w:bookmarkStart w:id="2296" w:name="_Toc51919136"/>
      <w:bookmarkStart w:id="2297" w:name="_Toc193452920"/>
      <w:bookmarkEnd w:id="2291"/>
      <w:r w:rsidRPr="00BD6F46">
        <w:t>6.</w:t>
      </w:r>
      <w:r>
        <w:t>2</w:t>
      </w:r>
      <w:r w:rsidRPr="00BD6F46">
        <w:t>.</w:t>
      </w:r>
      <w:r>
        <w:t>5</w:t>
      </w:r>
      <w:r w:rsidRPr="00BD6F46">
        <w:t>.</w:t>
      </w:r>
      <w:r w:rsidR="002F386C">
        <w:t>3</w:t>
      </w:r>
      <w:r w:rsidRPr="00BD6F46">
        <w:t>.</w:t>
      </w:r>
      <w:r>
        <w:t>8</w:t>
      </w:r>
      <w:r w:rsidRPr="00BD6F46">
        <w:tab/>
        <w:t>Enumeration: PartialRecordMethod</w:t>
      </w:r>
      <w:bookmarkEnd w:id="2292"/>
      <w:bookmarkEnd w:id="2293"/>
      <w:bookmarkEnd w:id="2294"/>
      <w:bookmarkEnd w:id="2295"/>
      <w:bookmarkEnd w:id="2296"/>
      <w:bookmarkEnd w:id="2297"/>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2298" w:name="_CR6_2_5_3_9"/>
      <w:bookmarkStart w:id="2299" w:name="_Toc20227422"/>
      <w:bookmarkStart w:id="2300" w:name="_Toc27749667"/>
      <w:bookmarkStart w:id="2301" w:name="_Toc28709594"/>
      <w:bookmarkStart w:id="2302" w:name="_Toc44671214"/>
      <w:bookmarkStart w:id="2303" w:name="_Toc51919137"/>
      <w:bookmarkStart w:id="2304" w:name="_Toc193452921"/>
      <w:bookmarkEnd w:id="2298"/>
      <w:r w:rsidRPr="00BD6F46">
        <w:t>6.</w:t>
      </w:r>
      <w:r>
        <w:t>2</w:t>
      </w:r>
      <w:r w:rsidRPr="00BD6F46">
        <w:t>.</w:t>
      </w:r>
      <w:r>
        <w:t>5</w:t>
      </w:r>
      <w:r w:rsidRPr="00BD6F46">
        <w:t>.</w:t>
      </w:r>
      <w:r w:rsidR="002F386C">
        <w:t>3</w:t>
      </w:r>
      <w:r w:rsidRPr="00BD6F46">
        <w:t>.</w:t>
      </w:r>
      <w:r>
        <w:t>9</w:t>
      </w:r>
      <w:r w:rsidRPr="00BD6F46">
        <w:tab/>
        <w:t>Enumeration: RoamerInOut</w:t>
      </w:r>
      <w:bookmarkEnd w:id="2299"/>
      <w:bookmarkEnd w:id="2300"/>
      <w:bookmarkEnd w:id="2301"/>
      <w:bookmarkEnd w:id="2302"/>
      <w:bookmarkEnd w:id="2303"/>
      <w:bookmarkEnd w:id="2304"/>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2305" w:name="_CR6_2_5_3_10"/>
      <w:bookmarkStart w:id="2306" w:name="_Toc20227423"/>
      <w:bookmarkStart w:id="2307" w:name="_Toc27749668"/>
      <w:bookmarkStart w:id="2308" w:name="_Toc28709595"/>
      <w:bookmarkStart w:id="2309" w:name="_Toc44671215"/>
      <w:bookmarkStart w:id="2310" w:name="_Toc51919138"/>
      <w:bookmarkStart w:id="2311" w:name="_Toc193452922"/>
      <w:bookmarkEnd w:id="2305"/>
      <w:r w:rsidRPr="00BD6F46">
        <w:t>6.</w:t>
      </w:r>
      <w:r>
        <w:t>2</w:t>
      </w:r>
      <w:r w:rsidRPr="00BD6F46">
        <w:t>.</w:t>
      </w:r>
      <w:r>
        <w:t>5</w:t>
      </w:r>
      <w:r w:rsidRPr="00BD6F46">
        <w:t>.</w:t>
      </w:r>
      <w:r w:rsidR="002F386C">
        <w:t>3.</w:t>
      </w:r>
      <w:r>
        <w:t>10</w:t>
      </w:r>
      <w:r w:rsidRPr="00BD6F46">
        <w:tab/>
      </w:r>
      <w:r w:rsidR="00D25C5F" w:rsidRPr="00D25C5F">
        <w:t>Void</w:t>
      </w:r>
      <w:bookmarkEnd w:id="2306"/>
      <w:bookmarkEnd w:id="2307"/>
      <w:bookmarkEnd w:id="2308"/>
      <w:bookmarkEnd w:id="2309"/>
      <w:bookmarkEnd w:id="2310"/>
      <w:bookmarkEnd w:id="2311"/>
    </w:p>
    <w:p w14:paraId="008F825C" w14:textId="77777777" w:rsidR="00737470" w:rsidRDefault="00737470" w:rsidP="00737470">
      <w:pPr>
        <w:pStyle w:val="Heading3"/>
      </w:pPr>
      <w:bookmarkStart w:id="2312" w:name="_CR6_2_6"/>
      <w:bookmarkStart w:id="2313" w:name="_Toc20227424"/>
      <w:bookmarkStart w:id="2314" w:name="_Toc27749669"/>
      <w:bookmarkStart w:id="2315" w:name="_Toc28709596"/>
      <w:bookmarkStart w:id="2316" w:name="_Toc44671216"/>
      <w:bookmarkStart w:id="2317" w:name="_Toc51919139"/>
      <w:bookmarkStart w:id="2318" w:name="_Toc193452923"/>
      <w:bookmarkEnd w:id="2312"/>
      <w:r>
        <w:rPr>
          <w:rFonts w:hint="eastAsia"/>
        </w:rPr>
        <w:t>6.2.6</w:t>
      </w:r>
      <w:r w:rsidRPr="00BD6F46">
        <w:tab/>
        <w:t>Error handling</w:t>
      </w:r>
      <w:bookmarkEnd w:id="2313"/>
      <w:bookmarkEnd w:id="2314"/>
      <w:bookmarkEnd w:id="2315"/>
      <w:bookmarkEnd w:id="2316"/>
      <w:bookmarkEnd w:id="2317"/>
      <w:bookmarkEnd w:id="2318"/>
    </w:p>
    <w:p w14:paraId="1C88C5E3" w14:textId="77777777" w:rsidR="00737470" w:rsidRPr="00BD6F46" w:rsidRDefault="00737470" w:rsidP="00737470">
      <w:pPr>
        <w:pStyle w:val="Heading4"/>
      </w:pPr>
      <w:bookmarkStart w:id="2319" w:name="_CR6_2_6_1"/>
      <w:bookmarkStart w:id="2320" w:name="_Toc20227425"/>
      <w:bookmarkStart w:id="2321" w:name="_Toc27749670"/>
      <w:bookmarkStart w:id="2322" w:name="_Toc28709597"/>
      <w:bookmarkStart w:id="2323" w:name="_Toc44671217"/>
      <w:bookmarkStart w:id="2324" w:name="_Toc51919140"/>
      <w:bookmarkStart w:id="2325" w:name="_Toc193452924"/>
      <w:bookmarkEnd w:id="2319"/>
      <w:r>
        <w:rPr>
          <w:rFonts w:hint="eastAsia"/>
        </w:rPr>
        <w:t>6.</w:t>
      </w:r>
      <w:r>
        <w:t>2</w:t>
      </w:r>
      <w:r w:rsidRPr="00BD6F46">
        <w:rPr>
          <w:rFonts w:hint="eastAsia"/>
        </w:rPr>
        <w:t>.</w:t>
      </w:r>
      <w:r>
        <w:t>6</w:t>
      </w:r>
      <w:r w:rsidRPr="00BD6F46">
        <w:t>.1</w:t>
      </w:r>
      <w:r w:rsidRPr="00BD6F46">
        <w:tab/>
        <w:t>General</w:t>
      </w:r>
      <w:bookmarkEnd w:id="2320"/>
      <w:bookmarkEnd w:id="2321"/>
      <w:bookmarkEnd w:id="2322"/>
      <w:bookmarkEnd w:id="2323"/>
      <w:bookmarkEnd w:id="2324"/>
      <w:bookmarkEnd w:id="2325"/>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2326" w:name="_CR6_2_6_2"/>
      <w:bookmarkStart w:id="2327" w:name="_Toc20227426"/>
      <w:bookmarkStart w:id="2328" w:name="_Toc27749671"/>
      <w:bookmarkStart w:id="2329" w:name="_Toc28709598"/>
      <w:bookmarkStart w:id="2330" w:name="_Toc44671218"/>
      <w:bookmarkStart w:id="2331" w:name="_Toc51919141"/>
      <w:bookmarkStart w:id="2332" w:name="_Toc193452925"/>
      <w:bookmarkEnd w:id="2326"/>
      <w:r>
        <w:rPr>
          <w:rFonts w:hint="eastAsia"/>
        </w:rPr>
        <w:t>6.2</w:t>
      </w:r>
      <w:r w:rsidRPr="00BD6F46">
        <w:rPr>
          <w:rFonts w:hint="eastAsia"/>
        </w:rPr>
        <w:t>.</w:t>
      </w:r>
      <w:r>
        <w:t>6</w:t>
      </w:r>
      <w:r w:rsidRPr="00BD6F46">
        <w:t>.2</w:t>
      </w:r>
      <w:r w:rsidRPr="00BD6F46">
        <w:tab/>
        <w:t>Protocol Errors</w:t>
      </w:r>
      <w:bookmarkEnd w:id="2327"/>
      <w:bookmarkEnd w:id="2328"/>
      <w:bookmarkEnd w:id="2329"/>
      <w:bookmarkEnd w:id="2330"/>
      <w:bookmarkEnd w:id="2331"/>
      <w:bookmarkEnd w:id="2332"/>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2333" w:name="_CR6_2_6_3"/>
      <w:bookmarkStart w:id="2334" w:name="_Toc20227427"/>
      <w:bookmarkStart w:id="2335" w:name="_Toc27749672"/>
      <w:bookmarkStart w:id="2336" w:name="_Toc28709599"/>
      <w:bookmarkStart w:id="2337" w:name="_Toc44671219"/>
      <w:bookmarkStart w:id="2338" w:name="_Toc51919142"/>
      <w:bookmarkStart w:id="2339" w:name="_Toc193452926"/>
      <w:bookmarkEnd w:id="2333"/>
      <w:r w:rsidRPr="00BD6F46">
        <w:rPr>
          <w:rFonts w:hint="eastAsia"/>
        </w:rPr>
        <w:t>6.</w:t>
      </w:r>
      <w:r>
        <w:t>2.6</w:t>
      </w:r>
      <w:r w:rsidRPr="00BD6F46">
        <w:t>.3</w:t>
      </w:r>
      <w:r w:rsidRPr="00BD6F46">
        <w:tab/>
      </w:r>
      <w:bookmarkStart w:id="2340" w:name="OLE_LINK16"/>
      <w:r w:rsidRPr="003A3FD5">
        <w:t xml:space="preserve">Application </w:t>
      </w:r>
      <w:r>
        <w:t>e</w:t>
      </w:r>
      <w:r w:rsidRPr="003A3FD5">
        <w:t>rrors</w:t>
      </w:r>
      <w:bookmarkEnd w:id="2334"/>
      <w:bookmarkEnd w:id="2335"/>
      <w:bookmarkEnd w:id="2336"/>
      <w:bookmarkEnd w:id="2337"/>
      <w:bookmarkEnd w:id="2338"/>
      <w:bookmarkEnd w:id="2339"/>
      <w:bookmarkEnd w:id="2340"/>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bookmarkStart w:id="2341" w:name="_CRTable6_1_7_31"/>
      <w:r w:rsidRPr="00BD6F46">
        <w:t xml:space="preserve">Table </w:t>
      </w:r>
      <w:bookmarkEnd w:id="2341"/>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2342" w:name="_CR6_2_7"/>
      <w:bookmarkStart w:id="2343" w:name="_Toc20227428"/>
      <w:bookmarkStart w:id="2344" w:name="_Toc27749673"/>
      <w:bookmarkStart w:id="2345" w:name="_Toc28709600"/>
      <w:bookmarkStart w:id="2346" w:name="_Toc44671220"/>
      <w:bookmarkStart w:id="2347" w:name="_Toc51919143"/>
      <w:bookmarkStart w:id="2348" w:name="_Toc193452927"/>
      <w:bookmarkEnd w:id="2342"/>
      <w:r>
        <w:rPr>
          <w:rFonts w:hint="eastAsia"/>
        </w:rPr>
        <w:t>6.2.7</w:t>
      </w:r>
      <w:r w:rsidRPr="00BD6F46">
        <w:tab/>
        <w:t>Feature negotiation</w:t>
      </w:r>
      <w:bookmarkEnd w:id="2343"/>
      <w:bookmarkEnd w:id="2344"/>
      <w:bookmarkEnd w:id="2345"/>
      <w:bookmarkEnd w:id="2346"/>
      <w:bookmarkEnd w:id="2347"/>
      <w:bookmarkEnd w:id="2348"/>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bookmarkStart w:id="2349" w:name="_CRTable6_2_71"/>
      <w:r w:rsidRPr="00BD6F46">
        <w:lastRenderedPageBreak/>
        <w:t xml:space="preserve">Table </w:t>
      </w:r>
      <w:bookmarkEnd w:id="2349"/>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2350" w:name="_CR7"/>
      <w:bookmarkStart w:id="2351" w:name="_Toc20227429"/>
      <w:bookmarkStart w:id="2352" w:name="_Toc27749674"/>
      <w:bookmarkStart w:id="2353" w:name="_Toc28709601"/>
      <w:bookmarkStart w:id="2354" w:name="_Toc44671221"/>
      <w:bookmarkStart w:id="2355" w:name="_Toc51919144"/>
      <w:bookmarkStart w:id="2356" w:name="_Toc193452928"/>
      <w:bookmarkEnd w:id="2350"/>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2351"/>
      <w:bookmarkEnd w:id="2352"/>
      <w:bookmarkEnd w:id="2353"/>
      <w:bookmarkEnd w:id="2354"/>
      <w:bookmarkEnd w:id="2355"/>
      <w:bookmarkEnd w:id="2356"/>
    </w:p>
    <w:p w14:paraId="39325936" w14:textId="77777777" w:rsidR="00A37719" w:rsidRPr="00A37719" w:rsidRDefault="00A37719" w:rsidP="008D79D4">
      <w:pPr>
        <w:pStyle w:val="Heading2"/>
      </w:pPr>
      <w:bookmarkStart w:id="2357" w:name="_CR7_0"/>
      <w:bookmarkStart w:id="2358" w:name="_Toc20227430"/>
      <w:bookmarkStart w:id="2359" w:name="_Toc27749675"/>
      <w:bookmarkStart w:id="2360" w:name="_Toc28709602"/>
      <w:bookmarkStart w:id="2361" w:name="_Toc44671222"/>
      <w:bookmarkStart w:id="2362" w:name="_Toc51919145"/>
      <w:bookmarkStart w:id="2363" w:name="_Toc193452929"/>
      <w:bookmarkEnd w:id="2357"/>
      <w:r>
        <w:t>7.0</w:t>
      </w:r>
      <w:r>
        <w:tab/>
        <w:t>General</w:t>
      </w:r>
      <w:bookmarkEnd w:id="2358"/>
      <w:bookmarkEnd w:id="2359"/>
      <w:bookmarkEnd w:id="2360"/>
      <w:bookmarkEnd w:id="2361"/>
      <w:bookmarkEnd w:id="2362"/>
      <w:bookmarkEnd w:id="2363"/>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2364" w:name="_CR7_1"/>
      <w:bookmarkStart w:id="2365" w:name="_Toc20227431"/>
      <w:bookmarkStart w:id="2366" w:name="_Toc27749676"/>
      <w:bookmarkStart w:id="2367" w:name="_Toc28709603"/>
      <w:bookmarkStart w:id="2368" w:name="_Toc44671223"/>
      <w:bookmarkStart w:id="2369" w:name="_Toc51919146"/>
      <w:bookmarkStart w:id="2370" w:name="_Toc193452930"/>
      <w:bookmarkEnd w:id="2364"/>
      <w:r w:rsidRPr="00BD6F46">
        <w:lastRenderedPageBreak/>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2365"/>
      <w:bookmarkEnd w:id="2366"/>
      <w:bookmarkEnd w:id="2367"/>
      <w:bookmarkEnd w:id="2368"/>
      <w:bookmarkEnd w:id="2369"/>
      <w:bookmarkEnd w:id="2370"/>
      <w:r w:rsidR="00AE50ED" w:rsidRPr="00AE50ED" w:rsidDel="00AE50ED">
        <w:t xml:space="preserve"> </w:t>
      </w:r>
    </w:p>
    <w:p w14:paraId="1CB988C1" w14:textId="77777777" w:rsidR="007C54F5" w:rsidRPr="00BD6F46" w:rsidRDefault="007C54F5" w:rsidP="007C54F5">
      <w:pPr>
        <w:pStyle w:val="TH"/>
        <w:rPr>
          <w:noProof/>
        </w:rPr>
      </w:pPr>
      <w:bookmarkStart w:id="2371" w:name="_CRTable7_11"/>
      <w:r w:rsidRPr="00BD6F46">
        <w:rPr>
          <w:noProof/>
        </w:rPr>
        <w:t xml:space="preserve">Table </w:t>
      </w:r>
      <w:bookmarkEnd w:id="2371"/>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lastRenderedPageBreak/>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shd w:val="clear" w:color="auto" w:fill="auto"/>
          </w:tcPr>
          <w:p w14:paraId="6CC15727" w14:textId="77777777" w:rsidR="00AE50ED" w:rsidRPr="007F2678" w:rsidRDefault="00AE50ED" w:rsidP="007F2678">
            <w:pPr>
              <w:pStyle w:val="TAH"/>
              <w:jc w:val="left"/>
              <w:rPr>
                <w:b w:val="0"/>
              </w:rPr>
            </w:pPr>
            <w:r w:rsidRPr="007F2678">
              <w:rPr>
                <w:b w:val="0"/>
              </w:rPr>
              <w:t>Session Identifier</w:t>
            </w:r>
          </w:p>
        </w:tc>
        <w:tc>
          <w:tcPr>
            <w:tcW w:w="3192" w:type="dxa"/>
            <w:shd w:val="clear" w:color="auto" w:fill="auto"/>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shd w:val="clear" w:color="auto" w:fill="auto"/>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lastRenderedPageBreak/>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2372" w:name="_CR7_2"/>
      <w:bookmarkStart w:id="2373" w:name="_Toc20227432"/>
      <w:bookmarkStart w:id="2374" w:name="_Toc27749677"/>
      <w:bookmarkStart w:id="2375" w:name="_Toc28709604"/>
      <w:bookmarkStart w:id="2376" w:name="_Toc44671224"/>
      <w:bookmarkStart w:id="2377" w:name="_Toc51919147"/>
      <w:bookmarkStart w:id="2378" w:name="_Toc193452931"/>
      <w:bookmarkEnd w:id="2372"/>
      <w:r w:rsidRPr="00BD6F46">
        <w:lastRenderedPageBreak/>
        <w:t>7</w:t>
      </w:r>
      <w:r w:rsidR="0095604F" w:rsidRPr="00BD6F46">
        <w:rPr>
          <w:rFonts w:hint="eastAsia"/>
        </w:rPr>
        <w:t>.2</w:t>
      </w:r>
      <w:r w:rsidR="0095604F" w:rsidRPr="00BD6F46">
        <w:tab/>
        <w:t>Bindings for 5G data connectivity</w:t>
      </w:r>
      <w:bookmarkEnd w:id="2373"/>
      <w:bookmarkEnd w:id="2374"/>
      <w:bookmarkEnd w:id="2375"/>
      <w:bookmarkEnd w:id="2376"/>
      <w:bookmarkEnd w:id="2377"/>
      <w:bookmarkEnd w:id="2378"/>
    </w:p>
    <w:p w14:paraId="6BCB33BC" w14:textId="77777777" w:rsidR="0095604F" w:rsidRPr="00BD6F46" w:rsidRDefault="0095604F" w:rsidP="0095604F">
      <w:pPr>
        <w:pStyle w:val="TH"/>
        <w:rPr>
          <w:lang w:bidi="ar-IQ"/>
        </w:rPr>
      </w:pPr>
      <w:bookmarkStart w:id="2379" w:name="_CRTable7_21"/>
      <w:r w:rsidRPr="00BD6F46">
        <w:rPr>
          <w:noProof/>
        </w:rPr>
        <w:t xml:space="preserve">Table </w:t>
      </w:r>
      <w:bookmarkEnd w:id="2379"/>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lastRenderedPageBreak/>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lastRenderedPageBreak/>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lastRenderedPageBreak/>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2380" w:name="_Hlk143699714"/>
            <w:r w:rsidRPr="00B35A75">
              <w:rPr>
                <w:lang w:eastAsia="zh-CN"/>
              </w:rPr>
              <w:t>s</w:t>
            </w:r>
            <w:r w:rsidRPr="00626910">
              <w:rPr>
                <w:lang w:eastAsia="zh-CN"/>
              </w:rPr>
              <w:t>NPNInformation</w:t>
            </w:r>
            <w:bookmarkEnd w:id="2380"/>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lastRenderedPageBreak/>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lastRenderedPageBreak/>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2381" w:name="_CR7_3"/>
      <w:bookmarkStart w:id="2382" w:name="_Toc20227433"/>
      <w:bookmarkStart w:id="2383" w:name="_Toc27749678"/>
      <w:bookmarkStart w:id="2384" w:name="_Toc28709605"/>
      <w:bookmarkStart w:id="2385" w:name="_Toc44671225"/>
      <w:bookmarkStart w:id="2386" w:name="_Toc51919148"/>
      <w:bookmarkStart w:id="2387" w:name="_Toc193452932"/>
      <w:bookmarkEnd w:id="2381"/>
      <w:r w:rsidRPr="00BD6F46">
        <w:lastRenderedPageBreak/>
        <w:t>7</w:t>
      </w:r>
      <w:r>
        <w:rPr>
          <w:rFonts w:hint="eastAsia"/>
        </w:rPr>
        <w:t>.</w:t>
      </w:r>
      <w:r>
        <w:t>3</w:t>
      </w:r>
      <w:r w:rsidRPr="00BD6F46">
        <w:tab/>
        <w:t xml:space="preserve">Bindings for </w:t>
      </w:r>
      <w:r>
        <w:t>SMS charging</w:t>
      </w:r>
      <w:bookmarkEnd w:id="2382"/>
      <w:bookmarkEnd w:id="2383"/>
      <w:bookmarkEnd w:id="2384"/>
      <w:bookmarkEnd w:id="2385"/>
      <w:bookmarkEnd w:id="2386"/>
      <w:bookmarkEnd w:id="2387"/>
    </w:p>
    <w:p w14:paraId="5A902D3F" w14:textId="77777777" w:rsidR="0018231A" w:rsidRPr="00BD6F46" w:rsidRDefault="0018231A" w:rsidP="0018231A">
      <w:pPr>
        <w:pStyle w:val="TH"/>
        <w:rPr>
          <w:lang w:bidi="ar-IQ"/>
        </w:rPr>
      </w:pPr>
      <w:bookmarkStart w:id="2388" w:name="_CRTable7_31"/>
      <w:r w:rsidRPr="00BD6F46">
        <w:rPr>
          <w:noProof/>
        </w:rPr>
        <w:t xml:space="preserve">Table </w:t>
      </w:r>
      <w:bookmarkEnd w:id="2388"/>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lastRenderedPageBreak/>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17DD74D2" w14:textId="77777777" w:rsidR="00073A7C" w:rsidRDefault="0018231A" w:rsidP="00073A7C">
            <w:pPr>
              <w:pStyle w:val="TAL"/>
            </w:pPr>
            <w:r w:rsidRPr="004369E8">
              <w:rPr>
                <w:rFonts w:eastAsia="DengXian" w:hint="eastAsia"/>
                <w:lang w:eastAsia="zh-CN"/>
              </w:rPr>
              <w:t>/</w:t>
            </w:r>
            <w:r w:rsidRPr="004369E8">
              <w:t>sMSChargingInformation/recipientInfo</w:t>
            </w:r>
            <w:r>
              <w:t>/</w:t>
            </w:r>
            <w:r w:rsidRPr="00A87ADE">
              <w:t>recipientOtherAddress</w:t>
            </w:r>
          </w:p>
          <w:p w14:paraId="6AC325E8" w14:textId="25D755B0" w:rsidR="0018231A" w:rsidRPr="00BD6F46" w:rsidRDefault="00073A7C" w:rsidP="00073A7C">
            <w:pPr>
              <w:pStyle w:val="TAL"/>
              <w:rPr>
                <w:lang w:bidi="ar-IQ"/>
              </w:rPr>
            </w:pPr>
            <w:r>
              <w:t>/</w:t>
            </w:r>
            <w:r w:rsidRPr="004369E8">
              <w:t>sMSChargingInformation/recipientInfo</w:t>
            </w:r>
            <w:r>
              <w:t>/</w:t>
            </w:r>
            <w:r w:rsidRPr="00A87ADE">
              <w:t>recipientOtherAddress</w:t>
            </w:r>
            <w:r>
              <w:t>es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lastRenderedPageBreak/>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2389" w:name="_CR7_4"/>
      <w:bookmarkStart w:id="2390" w:name="_Toc28709606"/>
      <w:bookmarkStart w:id="2391" w:name="_Toc44671226"/>
      <w:bookmarkStart w:id="2392" w:name="_Toc51919149"/>
      <w:bookmarkStart w:id="2393" w:name="_Toc193452933"/>
      <w:bookmarkEnd w:id="2389"/>
      <w:r w:rsidRPr="00BD6F46">
        <w:lastRenderedPageBreak/>
        <w:t>7</w:t>
      </w:r>
      <w:r w:rsidRPr="00BD6F46">
        <w:rPr>
          <w:rFonts w:hint="eastAsia"/>
        </w:rPr>
        <w:t>.</w:t>
      </w:r>
      <w:r>
        <w:t>4</w:t>
      </w:r>
      <w:r w:rsidRPr="00BD6F46">
        <w:tab/>
        <w:t xml:space="preserve">Bindings for 5G </w:t>
      </w:r>
      <w:r w:rsidRPr="002C4D40">
        <w:rPr>
          <w:lang w:eastAsia="zh-CN"/>
        </w:rPr>
        <w:t>connection and mobility</w:t>
      </w:r>
      <w:bookmarkEnd w:id="2390"/>
      <w:bookmarkEnd w:id="2391"/>
      <w:bookmarkEnd w:id="2392"/>
      <w:bookmarkEnd w:id="2393"/>
    </w:p>
    <w:p w14:paraId="071C0BED" w14:textId="77777777" w:rsidR="00A1006C" w:rsidRPr="00BD6F46" w:rsidRDefault="00A1006C" w:rsidP="00A1006C">
      <w:pPr>
        <w:pStyle w:val="TH"/>
        <w:rPr>
          <w:lang w:bidi="ar-IQ"/>
        </w:rPr>
      </w:pPr>
      <w:bookmarkStart w:id="2394" w:name="_CRTable7_41"/>
      <w:r w:rsidRPr="00BD6F46">
        <w:rPr>
          <w:noProof/>
        </w:rPr>
        <w:t xml:space="preserve">Table </w:t>
      </w:r>
      <w:bookmarkEnd w:id="2394"/>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lastRenderedPageBreak/>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shd w:val="clear" w:color="auto" w:fill="auto"/>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shd w:val="clear" w:color="auto" w:fill="auto"/>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shd w:val="clear" w:color="auto" w:fill="auto"/>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lastRenderedPageBreak/>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2395" w:name="_CR7_5"/>
      <w:bookmarkStart w:id="2396" w:name="_Toc20218360"/>
      <w:bookmarkStart w:id="2397" w:name="_Toc27749679"/>
      <w:bookmarkStart w:id="2398" w:name="_Toc28709607"/>
      <w:bookmarkStart w:id="2399" w:name="_Toc44671227"/>
      <w:bookmarkStart w:id="2400" w:name="_Toc51919150"/>
      <w:bookmarkStart w:id="2401" w:name="_Toc193452934"/>
      <w:bookmarkEnd w:id="2395"/>
      <w:r w:rsidRPr="008C2E84">
        <w:lastRenderedPageBreak/>
        <w:t>7.</w:t>
      </w:r>
      <w:r w:rsidR="00A1006C">
        <w:t>5</w:t>
      </w:r>
      <w:r w:rsidRPr="008C2E84">
        <w:tab/>
        <w:t xml:space="preserve">Bindings for </w:t>
      </w:r>
      <w:r w:rsidRPr="008C2E84">
        <w:rPr>
          <w:lang w:eastAsia="zh-CN"/>
        </w:rPr>
        <w:t>Exposure Function Northbound API</w:t>
      </w:r>
      <w:r w:rsidRPr="008C2E84">
        <w:t xml:space="preserve"> charging</w:t>
      </w:r>
      <w:bookmarkEnd w:id="2396"/>
      <w:bookmarkEnd w:id="2397"/>
      <w:bookmarkEnd w:id="2398"/>
      <w:bookmarkEnd w:id="2399"/>
      <w:bookmarkEnd w:id="2400"/>
      <w:bookmarkEnd w:id="2401"/>
    </w:p>
    <w:p w14:paraId="06C4B855" w14:textId="77777777" w:rsidR="0083254E" w:rsidRPr="008C2E84" w:rsidRDefault="0083254E" w:rsidP="0083254E">
      <w:pPr>
        <w:pStyle w:val="TH"/>
        <w:rPr>
          <w:lang w:bidi="ar-IQ"/>
        </w:rPr>
      </w:pPr>
      <w:bookmarkStart w:id="2402" w:name="_CRTable7_51"/>
      <w:r w:rsidRPr="008C2E84">
        <w:t xml:space="preserve">Table </w:t>
      </w:r>
      <w:bookmarkEnd w:id="2402"/>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2403" w:name="_CR7_6"/>
      <w:bookmarkStart w:id="2404" w:name="_Toc51919151"/>
      <w:bookmarkStart w:id="2405" w:name="_Toc193452935"/>
      <w:bookmarkEnd w:id="2403"/>
      <w:r w:rsidRPr="008C2E84">
        <w:lastRenderedPageBreak/>
        <w:t>7.</w:t>
      </w:r>
      <w:r>
        <w:t>6</w:t>
      </w:r>
      <w:r w:rsidRPr="008C2E84">
        <w:tab/>
        <w:t xml:space="preserve">Bindings for </w:t>
      </w:r>
      <w:r>
        <w:rPr>
          <w:lang w:eastAsia="zh-CN"/>
        </w:rPr>
        <w:t xml:space="preserve">NS performance and Analytics </w:t>
      </w:r>
      <w:r w:rsidRPr="008C2E84">
        <w:t>charging</w:t>
      </w:r>
      <w:bookmarkEnd w:id="2404"/>
      <w:bookmarkEnd w:id="2405"/>
    </w:p>
    <w:p w14:paraId="00E5B48B" w14:textId="77777777" w:rsidR="00C429E1" w:rsidRPr="008C2E84" w:rsidRDefault="00C429E1" w:rsidP="00C429E1">
      <w:pPr>
        <w:pStyle w:val="TH"/>
        <w:rPr>
          <w:lang w:bidi="ar-IQ"/>
        </w:rPr>
      </w:pPr>
      <w:bookmarkStart w:id="2406" w:name="_CRTable7_61"/>
      <w:r w:rsidRPr="008C2E84">
        <w:t xml:space="preserve">Table </w:t>
      </w:r>
      <w:bookmarkEnd w:id="2406"/>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14:paraId="4BDC050B" w14:textId="77777777" w:rsidTr="00F21EEB">
        <w:trPr>
          <w:jc w:val="center"/>
        </w:trPr>
        <w:tc>
          <w:tcPr>
            <w:tcW w:w="2972" w:type="dxa"/>
            <w:shd w:val="clear" w:color="auto" w:fill="auto"/>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shd w:val="clear" w:color="auto" w:fill="auto"/>
          </w:tcPr>
          <w:p w14:paraId="1F900096" w14:textId="77777777" w:rsidR="00C429E1" w:rsidRDefault="00C429E1" w:rsidP="00F21EEB">
            <w:pPr>
              <w:pStyle w:val="TAL"/>
            </w:pPr>
            <w:r w:rsidRPr="00BD6F46">
              <w:rPr>
                <w:lang w:bidi="ar-IQ"/>
              </w:rPr>
              <w:t>List of Multiple Unit Usage</w:t>
            </w:r>
          </w:p>
        </w:tc>
        <w:tc>
          <w:tcPr>
            <w:tcW w:w="4242" w:type="dxa"/>
            <w:shd w:val="clear" w:color="auto" w:fill="auto"/>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shd w:val="clear" w:color="auto" w:fill="auto"/>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shd w:val="clear" w:color="auto" w:fill="auto"/>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shd w:val="clear" w:color="auto" w:fill="auto"/>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shd w:val="clear" w:color="auto" w:fill="auto"/>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shd w:val="clear" w:color="auto" w:fill="auto"/>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shd w:val="clear" w:color="auto" w:fill="auto"/>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2407" w:name="_CR7_7"/>
      <w:bookmarkStart w:id="2408" w:name="_Toc193452936"/>
      <w:bookmarkEnd w:id="2407"/>
      <w:r>
        <w:lastRenderedPageBreak/>
        <w:t>7.7</w:t>
      </w:r>
      <w:r>
        <w:tab/>
        <w:t xml:space="preserve">Bindings for </w:t>
      </w:r>
      <w:r>
        <w:rPr>
          <w:lang w:eastAsia="zh-CN"/>
        </w:rPr>
        <w:t xml:space="preserve">NS Management </w:t>
      </w:r>
      <w:r>
        <w:t>charging</w:t>
      </w:r>
      <w:bookmarkEnd w:id="2408"/>
    </w:p>
    <w:p w14:paraId="1756EA7F" w14:textId="77777777" w:rsidR="000444BE" w:rsidRDefault="000444BE" w:rsidP="000444BE">
      <w:pPr>
        <w:pStyle w:val="TH"/>
        <w:rPr>
          <w:lang w:bidi="ar-IQ"/>
        </w:rPr>
      </w:pPr>
      <w:bookmarkStart w:id="2409" w:name="_CRTable7_71"/>
      <w:r>
        <w:t xml:space="preserve">Table </w:t>
      </w:r>
      <w:bookmarkEnd w:id="2409"/>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shd w:val="clear" w:color="auto" w:fill="auto"/>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2410" w:name="_CR7_8"/>
      <w:bookmarkStart w:id="2411" w:name="_Toc193452937"/>
      <w:bookmarkEnd w:id="2410"/>
      <w:r w:rsidRPr="00BD6F46">
        <w:lastRenderedPageBreak/>
        <w:t>7</w:t>
      </w:r>
      <w:r>
        <w:rPr>
          <w:rFonts w:hint="eastAsia"/>
        </w:rPr>
        <w:t>.</w:t>
      </w:r>
      <w:r>
        <w:t>8</w:t>
      </w:r>
      <w:r w:rsidRPr="00BD6F46">
        <w:tab/>
        <w:t xml:space="preserve">Bindings for </w:t>
      </w:r>
      <w:r>
        <w:t>IMS charging</w:t>
      </w:r>
      <w:bookmarkEnd w:id="2411"/>
    </w:p>
    <w:p w14:paraId="66EA1009" w14:textId="77777777" w:rsidR="0014236A" w:rsidRPr="00BD6F46" w:rsidRDefault="0014236A" w:rsidP="0014236A">
      <w:pPr>
        <w:pStyle w:val="TH"/>
        <w:rPr>
          <w:lang w:bidi="ar-IQ"/>
        </w:rPr>
      </w:pPr>
      <w:bookmarkStart w:id="2412" w:name="_CRTable7_81"/>
      <w:r w:rsidRPr="00BD6F46">
        <w:rPr>
          <w:noProof/>
        </w:rPr>
        <w:t xml:space="preserve">Table </w:t>
      </w:r>
      <w:bookmarkEnd w:id="2412"/>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lastRenderedPageBreak/>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lastRenderedPageBreak/>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2413" w:name="_CR7_9"/>
      <w:bookmarkStart w:id="2414" w:name="_Toc193452938"/>
      <w:bookmarkEnd w:id="2413"/>
      <w:r w:rsidRPr="00BD6F46">
        <w:lastRenderedPageBreak/>
        <w:t>7</w:t>
      </w:r>
      <w:r w:rsidRPr="00BD6F46">
        <w:rPr>
          <w:rFonts w:hint="eastAsia"/>
        </w:rPr>
        <w:t>.</w:t>
      </w:r>
      <w:r>
        <w:t>9</w:t>
      </w:r>
      <w:r w:rsidRPr="00BD6F46">
        <w:tab/>
        <w:t xml:space="preserve">Bindings for 5G </w:t>
      </w:r>
      <w:r>
        <w:t>ProSe charging</w:t>
      </w:r>
      <w:bookmarkEnd w:id="2414"/>
    </w:p>
    <w:p w14:paraId="511FAD6E" w14:textId="77777777" w:rsidR="00CD111C" w:rsidRPr="00BD6F46" w:rsidRDefault="00CD111C" w:rsidP="00CD111C">
      <w:pPr>
        <w:pStyle w:val="TH"/>
        <w:rPr>
          <w:lang w:bidi="ar-IQ"/>
        </w:rPr>
      </w:pPr>
      <w:bookmarkStart w:id="2415" w:name="_CRTable7_91"/>
      <w:r w:rsidRPr="00BD6F46">
        <w:rPr>
          <w:noProof/>
        </w:rPr>
        <w:t xml:space="preserve">Table </w:t>
      </w:r>
      <w:bookmarkEnd w:id="2415"/>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lastRenderedPageBreak/>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shd w:val="clear" w:color="auto" w:fill="auto"/>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2416" w:name="OLE_LINK13"/>
            <w:r>
              <w:rPr>
                <w:lang w:val="fr-FR"/>
              </w:rPr>
              <w:t>PC5 Container</w:t>
            </w:r>
            <w:r w:rsidRPr="00CB2621">
              <w:rPr>
                <w:lang w:val="fr-FR"/>
              </w:rPr>
              <w:t xml:space="preserve"> Information</w:t>
            </w:r>
            <w:bookmarkEnd w:id="2416"/>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740984"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77777777" w:rsidR="00740984" w:rsidRDefault="00740984" w:rsidP="00740984">
            <w:pPr>
              <w:pStyle w:val="TAL"/>
              <w:rPr>
                <w:lang w:eastAsia="zh-CN" w:bidi="ar-IQ"/>
              </w:rPr>
            </w:pPr>
            <w:r w:rsidRPr="005030F9">
              <w:rPr>
                <w:lang w:eastAsia="zh-CN" w:bidi="ar-IQ"/>
              </w:rPr>
              <w:t>/proSeInformation</w:t>
            </w:r>
          </w:p>
        </w:tc>
      </w:tr>
      <w:tr w:rsidR="00CD111C"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CD111C" w:rsidRPr="00BD6F46" w:rsidRDefault="00CD111C" w:rsidP="00995444">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CD111C" w:rsidRPr="00BD6F46" w:rsidRDefault="00CD111C" w:rsidP="00BA4A9F">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CD111C"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CD111C" w:rsidRPr="00BD6F46" w:rsidRDefault="00CD111C" w:rsidP="00995444">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CD111C" w:rsidRPr="00BD6F46" w:rsidRDefault="00CD111C" w:rsidP="00BA4A9F">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CD111C"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CD111C" w:rsidRPr="00602A47" w:rsidRDefault="00CD111C" w:rsidP="00995444">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CD111C" w:rsidRPr="00BD6F46" w:rsidRDefault="00CD111C" w:rsidP="00BA4A9F">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CD111C"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CD111C" w:rsidRPr="00602A47" w:rsidRDefault="00CD111C" w:rsidP="00995444">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CD111C" w:rsidRPr="00BD6F46" w:rsidRDefault="00CD111C" w:rsidP="00BA4A9F">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UeHplmn</w:t>
            </w:r>
            <w:r w:rsidRPr="00F70D7B">
              <w:rPr>
                <w:lang w:bidi="ar-IQ"/>
              </w:rPr>
              <w:t>I</w:t>
            </w:r>
            <w:r>
              <w:rPr>
                <w:lang w:bidi="ar-IQ"/>
              </w:rPr>
              <w:t>d</w:t>
            </w:r>
          </w:p>
        </w:tc>
      </w:tr>
      <w:tr w:rsidR="00CD111C"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CD111C" w:rsidRPr="00BD6F46" w:rsidRDefault="00CD111C" w:rsidP="00995444">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CD111C" w:rsidRPr="00BD6F46" w:rsidRDefault="00CD111C" w:rsidP="00BA4A9F">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UeVplmn</w:t>
            </w:r>
            <w:r w:rsidRPr="00F70D7B">
              <w:rPr>
                <w:lang w:bidi="ar-IQ"/>
              </w:rPr>
              <w:t>I</w:t>
            </w:r>
            <w:r>
              <w:rPr>
                <w:lang w:bidi="ar-IQ"/>
              </w:rPr>
              <w:t>d</w:t>
            </w:r>
          </w:p>
        </w:tc>
      </w:tr>
      <w:tr w:rsidR="00CD111C"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CD111C" w:rsidRPr="00BD6F46" w:rsidRDefault="00CD111C" w:rsidP="00995444">
            <w:pPr>
              <w:pStyle w:val="TAL"/>
              <w:ind w:leftChars="126" w:left="252"/>
              <w:rPr>
                <w:lang w:eastAsia="zh-CN"/>
              </w:rPr>
            </w:pPr>
            <w:r w:rsidRPr="00F70D7B">
              <w:t>Discoverer UE HPLMN Identifier</w:t>
            </w:r>
          </w:p>
        </w:tc>
        <w:tc>
          <w:tcPr>
            <w:tcW w:w="3118" w:type="dxa"/>
            <w:shd w:val="clear" w:color="auto" w:fill="FFFFFF"/>
          </w:tcPr>
          <w:p w14:paraId="37F8D8CF" w14:textId="77777777" w:rsidR="00CD111C" w:rsidRPr="00BD6F46" w:rsidRDefault="00CD111C" w:rsidP="00BA4A9F">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UeHplmn</w:t>
            </w:r>
            <w:r w:rsidRPr="00F70D7B">
              <w:rPr>
                <w:lang w:bidi="ar-IQ"/>
              </w:rPr>
              <w:t>I</w:t>
            </w:r>
            <w:r>
              <w:rPr>
                <w:lang w:bidi="ar-IQ"/>
              </w:rPr>
              <w:t>d</w:t>
            </w:r>
          </w:p>
        </w:tc>
      </w:tr>
      <w:tr w:rsidR="00CD111C"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CD111C" w:rsidRPr="00BD6F46" w:rsidRDefault="00CD111C" w:rsidP="00995444">
            <w:pPr>
              <w:pStyle w:val="TAL"/>
              <w:ind w:leftChars="126" w:left="252"/>
              <w:rPr>
                <w:lang w:eastAsia="zh-CN"/>
              </w:rPr>
            </w:pPr>
            <w:r w:rsidRPr="00F70D7B">
              <w:t>Discoverer UE VPLMN Identifier</w:t>
            </w:r>
          </w:p>
        </w:tc>
        <w:tc>
          <w:tcPr>
            <w:tcW w:w="3118" w:type="dxa"/>
            <w:shd w:val="clear" w:color="auto" w:fill="FFFFFF"/>
          </w:tcPr>
          <w:p w14:paraId="63BD197C" w14:textId="77777777" w:rsidR="00CD111C" w:rsidRPr="00BD6F46" w:rsidRDefault="00CD111C" w:rsidP="00BA4A9F">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UeVplmn</w:t>
            </w:r>
            <w:r w:rsidRPr="00F70D7B">
              <w:rPr>
                <w:lang w:bidi="ar-IQ"/>
              </w:rPr>
              <w:t>I</w:t>
            </w:r>
            <w:r>
              <w:rPr>
                <w:lang w:bidi="ar-IQ"/>
              </w:rPr>
              <w:t>d</w:t>
            </w:r>
          </w:p>
        </w:tc>
      </w:tr>
      <w:tr w:rsidR="00CD111C"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CD111C" w:rsidRPr="00BD6F46" w:rsidRDefault="00CD111C" w:rsidP="00995444">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CD111C" w:rsidRPr="00BD6F46" w:rsidRDefault="00CD111C" w:rsidP="00BA4A9F">
            <w:pPr>
              <w:pStyle w:val="TAL"/>
              <w:ind w:firstLineChars="146" w:firstLine="263"/>
              <w:rPr>
                <w:lang w:bidi="ar-IQ"/>
              </w:rPr>
            </w:pPr>
            <w:r w:rsidRPr="00F70D7B">
              <w:t>Discoveree UE HPLMN Identifier</w:t>
            </w:r>
          </w:p>
        </w:tc>
        <w:tc>
          <w:tcPr>
            <w:tcW w:w="3686" w:type="dxa"/>
            <w:shd w:val="clear" w:color="auto" w:fill="FFFFFF"/>
          </w:tcPr>
          <w:p w14:paraId="2348C6EA"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UeHplmn</w:t>
            </w:r>
            <w:r w:rsidRPr="00F70D7B">
              <w:rPr>
                <w:lang w:bidi="ar-IQ"/>
              </w:rPr>
              <w:t>I</w:t>
            </w:r>
            <w:r>
              <w:rPr>
                <w:lang w:bidi="ar-IQ"/>
              </w:rPr>
              <w:t>d</w:t>
            </w:r>
          </w:p>
        </w:tc>
      </w:tr>
      <w:tr w:rsidR="00CD111C"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CD111C" w:rsidRPr="00602A47" w:rsidRDefault="00CD111C" w:rsidP="00995444">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CD111C" w:rsidRPr="000717B6" w:rsidRDefault="00CD111C" w:rsidP="00BA4A9F">
            <w:pPr>
              <w:pStyle w:val="TAL"/>
              <w:ind w:firstLineChars="146" w:firstLine="263"/>
              <w:rPr>
                <w:lang w:bidi="ar-IQ"/>
              </w:rPr>
            </w:pPr>
            <w:r w:rsidRPr="00F70D7B">
              <w:t>Discoveree UE VPLMN Identifier</w:t>
            </w:r>
          </w:p>
        </w:tc>
        <w:tc>
          <w:tcPr>
            <w:tcW w:w="3686" w:type="dxa"/>
            <w:shd w:val="clear" w:color="auto" w:fill="FFFFFF"/>
          </w:tcPr>
          <w:p w14:paraId="5AB7D001"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UeVplmn</w:t>
            </w:r>
            <w:r w:rsidRPr="00F70D7B">
              <w:rPr>
                <w:lang w:bidi="ar-IQ"/>
              </w:rPr>
              <w:t>I</w:t>
            </w:r>
            <w:r>
              <w:rPr>
                <w:lang w:bidi="ar-IQ"/>
              </w:rPr>
              <w:t>d</w:t>
            </w:r>
          </w:p>
        </w:tc>
      </w:tr>
      <w:tr w:rsidR="00CD111C"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CD111C" w:rsidRPr="00BD6F46" w:rsidRDefault="00CD111C" w:rsidP="00995444">
            <w:pPr>
              <w:pStyle w:val="TAL"/>
              <w:ind w:leftChars="126" w:left="252"/>
              <w:rPr>
                <w:lang w:bidi="ar-IQ"/>
              </w:rPr>
            </w:pPr>
            <w:r w:rsidRPr="00F70D7B">
              <w:t>Monitored PLMN Identifier</w:t>
            </w:r>
          </w:p>
        </w:tc>
        <w:tc>
          <w:tcPr>
            <w:tcW w:w="3118" w:type="dxa"/>
            <w:shd w:val="clear" w:color="auto" w:fill="FFFFFF"/>
          </w:tcPr>
          <w:p w14:paraId="0F66AD31" w14:textId="77777777" w:rsidR="00CD111C" w:rsidRPr="00BD6F46" w:rsidRDefault="00CD111C" w:rsidP="00BA4A9F">
            <w:pPr>
              <w:pStyle w:val="TAL"/>
              <w:ind w:firstLineChars="146" w:firstLine="263"/>
              <w:rPr>
                <w:lang w:bidi="ar-IQ"/>
              </w:rPr>
            </w:pPr>
            <w:r w:rsidRPr="00F70D7B">
              <w:t>Monitored PLMN Identifier</w:t>
            </w:r>
          </w:p>
        </w:tc>
        <w:tc>
          <w:tcPr>
            <w:tcW w:w="3686" w:type="dxa"/>
            <w:shd w:val="clear" w:color="auto" w:fill="FFFFFF"/>
          </w:tcPr>
          <w:p w14:paraId="710EE14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t>onitoredP</w:t>
            </w:r>
            <w:r>
              <w:t>lmn</w:t>
            </w:r>
            <w:r w:rsidRPr="00F70D7B">
              <w:t>Identifier</w:t>
            </w:r>
          </w:p>
        </w:tc>
      </w:tr>
      <w:tr w:rsidR="00CD111C"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CD111C" w:rsidRPr="00BD6F46" w:rsidRDefault="00CD111C" w:rsidP="00995444">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CD111C" w:rsidRPr="00BD6F46" w:rsidRDefault="00CD111C" w:rsidP="00BA4A9F">
            <w:pPr>
              <w:pStyle w:val="TAL"/>
              <w:ind w:firstLineChars="146" w:firstLine="263"/>
              <w:rPr>
                <w:lang w:bidi="ar-IQ"/>
              </w:rPr>
            </w:pPr>
            <w:r w:rsidRPr="00F70D7B">
              <w:rPr>
                <w:szCs w:val="18"/>
              </w:rPr>
              <w:t>ProSe Application ID</w:t>
            </w:r>
          </w:p>
        </w:tc>
        <w:tc>
          <w:tcPr>
            <w:tcW w:w="3686" w:type="dxa"/>
            <w:shd w:val="clear" w:color="auto" w:fill="FFFFFF"/>
          </w:tcPr>
          <w:p w14:paraId="13206AB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szCs w:val="18"/>
              </w:rPr>
              <w:t>p</w:t>
            </w:r>
            <w:r w:rsidRPr="00F70D7B">
              <w:rPr>
                <w:szCs w:val="18"/>
              </w:rPr>
              <w:t>ro</w:t>
            </w:r>
            <w:r>
              <w:rPr>
                <w:szCs w:val="18"/>
              </w:rPr>
              <w:t>s</w:t>
            </w:r>
            <w:r w:rsidRPr="00F70D7B">
              <w:rPr>
                <w:szCs w:val="18"/>
              </w:rPr>
              <w:t>eApplicationI</w:t>
            </w:r>
            <w:r>
              <w:rPr>
                <w:szCs w:val="18"/>
              </w:rPr>
              <w:t>d</w:t>
            </w:r>
          </w:p>
        </w:tc>
      </w:tr>
      <w:tr w:rsidR="00740984"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auto"/>
          </w:tcPr>
          <w:p w14:paraId="3A4A344F" w14:textId="77777777" w:rsidR="00740984" w:rsidRPr="00740984" w:rsidRDefault="00740984" w:rsidP="00740984">
            <w:pPr>
              <w:pStyle w:val="TAL"/>
              <w:ind w:leftChars="126" w:left="252"/>
              <w:rPr>
                <w:szCs w:val="18"/>
              </w:rPr>
            </w:pPr>
            <w:r w:rsidRPr="00740984">
              <w:rPr>
                <w:szCs w:val="18"/>
              </w:rPr>
              <w:t>Application ID</w:t>
            </w:r>
          </w:p>
        </w:tc>
        <w:tc>
          <w:tcPr>
            <w:tcW w:w="3118" w:type="dxa"/>
            <w:shd w:val="clear" w:color="auto" w:fill="auto"/>
          </w:tcPr>
          <w:p w14:paraId="4BC58ADF" w14:textId="77777777" w:rsidR="00740984" w:rsidRPr="00740984" w:rsidRDefault="00740984" w:rsidP="00740984">
            <w:pPr>
              <w:pStyle w:val="TAL"/>
              <w:ind w:leftChars="126" w:left="252"/>
              <w:rPr>
                <w:szCs w:val="18"/>
              </w:rPr>
            </w:pPr>
            <w:r w:rsidRPr="00740984">
              <w:rPr>
                <w:szCs w:val="18"/>
              </w:rPr>
              <w:t>Application ID</w:t>
            </w:r>
          </w:p>
        </w:tc>
        <w:tc>
          <w:tcPr>
            <w:tcW w:w="3686" w:type="dxa"/>
            <w:shd w:val="clear" w:color="auto" w:fill="auto"/>
          </w:tcPr>
          <w:p w14:paraId="746D747C" w14:textId="77777777" w:rsidR="00740984" w:rsidRPr="00740984" w:rsidRDefault="00740984" w:rsidP="00740984">
            <w:pPr>
              <w:pStyle w:val="TAL"/>
              <w:ind w:leftChars="126" w:left="252"/>
              <w:rPr>
                <w:szCs w:val="18"/>
              </w:rPr>
            </w:pPr>
            <w:r w:rsidRPr="00740984">
              <w:rPr>
                <w:szCs w:val="18"/>
              </w:rPr>
              <w:t>/proSeInformation/applicationId</w:t>
            </w:r>
          </w:p>
        </w:tc>
      </w:tr>
      <w:tr w:rsidR="00CD111C"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CD111C" w:rsidRPr="00BD6F46" w:rsidRDefault="00CD111C" w:rsidP="00995444">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CD111C" w:rsidRPr="00B54D35" w:rsidRDefault="00CD111C" w:rsidP="00995444">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a</w:t>
            </w:r>
            <w:r w:rsidRPr="00F70D7B">
              <w:rPr>
                <w:szCs w:val="18"/>
              </w:rPr>
              <w:t>pplicationSpecificData</w:t>
            </w:r>
          </w:p>
        </w:tc>
      </w:tr>
      <w:tr w:rsidR="00CD111C"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CD111C" w:rsidRPr="00BD6F46" w:rsidRDefault="00CD111C" w:rsidP="00995444">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CD111C" w:rsidRPr="00B54D35" w:rsidRDefault="00CD111C" w:rsidP="00995444">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Pr>
                <w:szCs w:val="18"/>
              </w:rPr>
              <w:t>F</w:t>
            </w:r>
            <w:r w:rsidRPr="00F70D7B">
              <w:rPr>
                <w:szCs w:val="18"/>
              </w:rPr>
              <w:t>unctionality</w:t>
            </w:r>
          </w:p>
        </w:tc>
      </w:tr>
      <w:tr w:rsidR="00CD111C"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CD111C" w:rsidRPr="00BD6F46" w:rsidRDefault="00CD111C" w:rsidP="00995444">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CD111C" w:rsidRPr="00BD6F46" w:rsidRDefault="00CD111C" w:rsidP="00995444">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sidRPr="00F70D7B">
              <w:rPr>
                <w:szCs w:val="18"/>
                <w:lang w:eastAsia="zh-CN"/>
              </w:rPr>
              <w:t>EventType</w:t>
            </w:r>
          </w:p>
        </w:tc>
      </w:tr>
      <w:tr w:rsidR="00CD111C"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CD111C" w:rsidRPr="00BD6F46" w:rsidRDefault="00CD111C" w:rsidP="00995444">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CD111C" w:rsidRPr="00B54D35" w:rsidRDefault="00CD111C" w:rsidP="00995444">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rPr>
              <w:t>d</w:t>
            </w:r>
            <w:r w:rsidRPr="00F70D7B">
              <w:rPr>
                <w:szCs w:val="18"/>
              </w:rPr>
              <w:t>irectDiscovery</w:t>
            </w:r>
            <w:r w:rsidRPr="00F70D7B">
              <w:rPr>
                <w:szCs w:val="18"/>
                <w:lang w:eastAsia="zh-CN"/>
              </w:rPr>
              <w:t>Model</w:t>
            </w:r>
          </w:p>
        </w:tc>
      </w:tr>
      <w:tr w:rsidR="00CD111C"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CD111C" w:rsidRPr="00BD6F46" w:rsidRDefault="00CD111C" w:rsidP="00995444">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CD111C" w:rsidRPr="00B54D35" w:rsidRDefault="00CD111C" w:rsidP="00995444">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v</w:t>
            </w:r>
            <w:r w:rsidRPr="00F70D7B">
              <w:rPr>
                <w:szCs w:val="18"/>
              </w:rPr>
              <w:t>alidity</w:t>
            </w:r>
            <w:r w:rsidRPr="00F70D7B">
              <w:rPr>
                <w:szCs w:val="18"/>
                <w:lang w:eastAsia="zh-CN"/>
              </w:rPr>
              <w:t>P</w:t>
            </w:r>
            <w:r w:rsidRPr="00F70D7B">
              <w:rPr>
                <w:szCs w:val="18"/>
              </w:rPr>
              <w:t>eriod</w:t>
            </w:r>
          </w:p>
        </w:tc>
      </w:tr>
      <w:tr w:rsidR="00CD111C"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CD111C" w:rsidRPr="00BD6F46" w:rsidDel="005808DB" w:rsidRDefault="00CD111C" w:rsidP="00995444">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CD111C" w:rsidRPr="00B54D35" w:rsidRDefault="00CD111C" w:rsidP="00995444">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77777777" w:rsidR="00CD111C" w:rsidRPr="00BD6F46" w:rsidDel="00396738"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rPr>
              <w:t>ole</w:t>
            </w:r>
            <w:r>
              <w:rPr>
                <w:szCs w:val="18"/>
              </w:rPr>
              <w:t>O</w:t>
            </w:r>
            <w:r w:rsidRPr="00F70D7B">
              <w:rPr>
                <w:szCs w:val="18"/>
              </w:rPr>
              <w:t>f</w:t>
            </w:r>
            <w:r>
              <w:rPr>
                <w:szCs w:val="18"/>
              </w:rPr>
              <w:t>Ue</w:t>
            </w:r>
          </w:p>
        </w:tc>
      </w:tr>
      <w:tr w:rsidR="00CD111C"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CD111C" w:rsidRPr="00BD6F46" w:rsidRDefault="00CD111C" w:rsidP="00995444">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CD111C" w:rsidRPr="00E12CDE" w:rsidRDefault="00CD111C" w:rsidP="00995444">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CD111C"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CD111C" w:rsidRPr="00BD6F46" w:rsidRDefault="00CD111C" w:rsidP="00995444">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CD111C" w:rsidRPr="00602A47" w:rsidRDefault="00CD111C" w:rsidP="00995444">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CD111C"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CD111C" w:rsidRPr="0062784C" w:rsidRDefault="00CD111C" w:rsidP="00995444">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CD111C" w:rsidRPr="0062784C" w:rsidRDefault="00CD111C" w:rsidP="00995444">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m</w:t>
            </w:r>
            <w:r w:rsidRPr="00F70D7B">
              <w:rPr>
                <w:szCs w:val="18"/>
                <w:lang w:eastAsia="zh-CN"/>
              </w:rPr>
              <w:t>onitoringUEIdentifier</w:t>
            </w:r>
          </w:p>
        </w:tc>
      </w:tr>
      <w:tr w:rsidR="00CD111C"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CD111C" w:rsidRPr="001A7DE2" w:rsidRDefault="00CD111C" w:rsidP="00995444">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CD111C" w:rsidRPr="00752CB5" w:rsidRDefault="00CD111C" w:rsidP="00995444">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lang w:eastAsia="zh-CN" w:bidi="ar-IQ"/>
              </w:rPr>
              <w:t>r</w:t>
            </w:r>
            <w:r w:rsidRPr="00F70D7B">
              <w:rPr>
                <w:rFonts w:hint="eastAsia"/>
              </w:rPr>
              <w:t>equestor</w:t>
            </w:r>
            <w:r w:rsidRPr="00F70D7B">
              <w:t>P</w:t>
            </w:r>
            <w:r>
              <w:t>lmn</w:t>
            </w:r>
            <w:r w:rsidRPr="00F70D7B">
              <w:t>Identifier</w:t>
            </w:r>
          </w:p>
        </w:tc>
      </w:tr>
      <w:tr w:rsidR="00CD111C"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CD111C" w:rsidRPr="00995444" w:rsidRDefault="00CD111C" w:rsidP="00995444">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CD111C" w:rsidRPr="00995444" w:rsidRDefault="00CD111C" w:rsidP="00995444">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CD111C"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CD111C" w:rsidRPr="00BD6F46" w:rsidRDefault="00CD111C" w:rsidP="00995444">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CD111C" w:rsidRPr="00B54D35" w:rsidRDefault="00CD111C" w:rsidP="00995444">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CD111C"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CD111C" w:rsidRPr="00BD6F46" w:rsidRDefault="00CD111C" w:rsidP="00995444">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CD111C" w:rsidRPr="00B54D35" w:rsidRDefault="00CD111C" w:rsidP="00995444">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t</w:t>
            </w:r>
            <w:r w:rsidRPr="00F70D7B">
              <w:rPr>
                <w:szCs w:val="18"/>
                <w:lang w:eastAsia="zh-CN"/>
              </w:rPr>
              <w:t>imeWindow</w:t>
            </w:r>
          </w:p>
        </w:tc>
      </w:tr>
      <w:tr w:rsidR="00CD111C"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CD111C" w:rsidRPr="00BD6F46" w:rsidRDefault="00CD111C" w:rsidP="00995444">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CD111C" w:rsidRPr="00B54D35" w:rsidRDefault="00CD111C" w:rsidP="00995444">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CD111C"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CD111C" w:rsidRPr="00BD6F46" w:rsidRDefault="00CD111C" w:rsidP="00995444">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CD111C" w:rsidRPr="00BD6F46" w:rsidRDefault="00CD111C" w:rsidP="00995444">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roximityAlertIndication</w:t>
            </w:r>
          </w:p>
        </w:tc>
      </w:tr>
      <w:tr w:rsidR="00CD111C"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CD111C" w:rsidRPr="001D4C2A" w:rsidRDefault="00CD111C" w:rsidP="00995444">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CD111C" w:rsidRPr="00BD6F46" w:rsidRDefault="00CD111C" w:rsidP="00995444">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roximityAlertTimestamp</w:t>
            </w:r>
          </w:p>
        </w:tc>
      </w:tr>
      <w:tr w:rsidR="00CD111C"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CD111C" w:rsidRPr="00BD6F46" w:rsidRDefault="00CD111C" w:rsidP="00995444">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CD111C" w:rsidRPr="00BD6F46" w:rsidRDefault="00CD111C" w:rsidP="00995444">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roximityCancellationTimestamp</w:t>
            </w:r>
          </w:p>
        </w:tc>
      </w:tr>
      <w:tr w:rsidR="00CD111C"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CD111C" w:rsidRPr="00BD6F46" w:rsidRDefault="00CD111C" w:rsidP="00995444">
            <w:pPr>
              <w:pStyle w:val="TAL"/>
              <w:ind w:leftChars="126" w:left="252"/>
              <w:rPr>
                <w:rFonts w:cs="Arial"/>
                <w:szCs w:val="18"/>
              </w:rPr>
            </w:pPr>
            <w:r w:rsidRPr="00F70D7B">
              <w:t>Relay IP address</w:t>
            </w:r>
          </w:p>
        </w:tc>
        <w:tc>
          <w:tcPr>
            <w:tcW w:w="3118" w:type="dxa"/>
            <w:shd w:val="clear" w:color="auto" w:fill="FFFFFF"/>
          </w:tcPr>
          <w:p w14:paraId="43BE3F5A" w14:textId="77777777" w:rsidR="00CD111C" w:rsidRPr="00BD6F46" w:rsidRDefault="00CD111C" w:rsidP="00995444">
            <w:pPr>
              <w:pStyle w:val="TAL"/>
              <w:ind w:left="25" w:firstLineChars="128" w:firstLine="230"/>
              <w:rPr>
                <w:rFonts w:cs="Arial"/>
                <w:szCs w:val="18"/>
              </w:rPr>
            </w:pPr>
            <w:r w:rsidRPr="00F70D7B">
              <w:t>Relay IP address</w:t>
            </w:r>
          </w:p>
        </w:tc>
        <w:tc>
          <w:tcPr>
            <w:tcW w:w="3686" w:type="dxa"/>
            <w:shd w:val="clear" w:color="auto" w:fill="FFFFFF"/>
          </w:tcPr>
          <w:p w14:paraId="74913FC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t>r</w:t>
            </w:r>
            <w:r w:rsidRPr="00F70D7B">
              <w:t>elayI</w:t>
            </w:r>
            <w:r>
              <w:t>pA</w:t>
            </w:r>
            <w:r w:rsidRPr="00F70D7B">
              <w:t>ddress</w:t>
            </w:r>
          </w:p>
        </w:tc>
      </w:tr>
      <w:tr w:rsidR="00CD111C"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CD111C" w:rsidRPr="00BD6F46" w:rsidRDefault="00CD111C" w:rsidP="00995444">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CD111C" w:rsidRPr="00BD6F46" w:rsidRDefault="00CD111C" w:rsidP="00995444">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roSeU</w:t>
            </w:r>
            <w:r>
              <w:t>eT</w:t>
            </w:r>
            <w:r w:rsidRPr="00F70D7B">
              <w:t>oNetworkRelayU</w:t>
            </w:r>
            <w:r>
              <w:t>e</w:t>
            </w:r>
            <w:r w:rsidRPr="00F70D7B">
              <w:t>I</w:t>
            </w:r>
            <w:r>
              <w:t>d</w:t>
            </w:r>
          </w:p>
        </w:tc>
      </w:tr>
      <w:tr w:rsidR="00CD111C"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CD111C" w:rsidRPr="00BD6F46" w:rsidRDefault="00CD111C" w:rsidP="00995444">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CD111C" w:rsidRPr="00BD6F46" w:rsidRDefault="00CD111C" w:rsidP="00995444">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w:t>
            </w:r>
            <w:r w:rsidRPr="00CB5EC9">
              <w:t>Destination</w:t>
            </w:r>
            <w:r w:rsidRPr="00F70D7B">
              <w:t>Layer2 I</w:t>
            </w:r>
            <w:r>
              <w:t>d</w:t>
            </w:r>
          </w:p>
        </w:tc>
      </w:tr>
      <w:tr w:rsidR="00CD111C"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CD111C" w:rsidRPr="00BD6F46" w:rsidRDefault="00CD111C" w:rsidP="00995444">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CD111C" w:rsidRPr="00BD6F46" w:rsidRDefault="00CD111C" w:rsidP="00995444">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p>
        </w:tc>
      </w:tr>
      <w:tr w:rsidR="00CD111C"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CD111C" w:rsidRPr="00995444" w:rsidRDefault="00CD111C" w:rsidP="00995444">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CD111C" w:rsidRPr="00995444" w:rsidRDefault="00CD111C" w:rsidP="00995444">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CD111C"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CD111C" w:rsidRPr="0061125A" w:rsidRDefault="00CD111C" w:rsidP="00995444">
            <w:pPr>
              <w:pStyle w:val="TAL"/>
              <w:ind w:leftChars="267" w:left="534"/>
              <w:rPr>
                <w:lang w:eastAsia="zh-CN"/>
              </w:rPr>
            </w:pPr>
            <w:r>
              <w:rPr>
                <w:lang w:bidi="ar-IQ"/>
              </w:rPr>
              <w:t>Time of First Usage</w:t>
            </w:r>
          </w:p>
        </w:tc>
        <w:tc>
          <w:tcPr>
            <w:tcW w:w="3118" w:type="dxa"/>
            <w:shd w:val="clear" w:color="auto" w:fill="FFFFFF"/>
          </w:tcPr>
          <w:p w14:paraId="2AECC55E" w14:textId="77777777" w:rsidR="00CD111C" w:rsidRPr="0061125A" w:rsidRDefault="00CD111C" w:rsidP="00995444">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CD111C"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CD111C" w:rsidRPr="0061125A" w:rsidRDefault="00CD111C" w:rsidP="00995444">
            <w:pPr>
              <w:pStyle w:val="TAL"/>
              <w:ind w:leftChars="267" w:left="534"/>
              <w:rPr>
                <w:lang w:eastAsia="zh-CN"/>
              </w:rPr>
            </w:pPr>
            <w:r>
              <w:rPr>
                <w:lang w:bidi="ar-IQ"/>
              </w:rPr>
              <w:lastRenderedPageBreak/>
              <w:t>Time of Last Usage</w:t>
            </w:r>
          </w:p>
        </w:tc>
        <w:tc>
          <w:tcPr>
            <w:tcW w:w="3118" w:type="dxa"/>
            <w:shd w:val="clear" w:color="auto" w:fill="FFFFFF"/>
          </w:tcPr>
          <w:p w14:paraId="49371518" w14:textId="77777777" w:rsidR="00CD111C" w:rsidRPr="0061125A" w:rsidRDefault="00CD111C" w:rsidP="00995444">
            <w:pPr>
              <w:pStyle w:val="TAL"/>
              <w:ind w:leftChars="128" w:left="256" w:firstLineChars="158" w:firstLine="284"/>
              <w:rPr>
                <w:lang w:eastAsia="zh-CN"/>
              </w:rPr>
            </w:pPr>
            <w:r>
              <w:rPr>
                <w:lang w:bidi="ar-IQ"/>
              </w:rPr>
              <w:t>Time of Last Usage</w:t>
            </w:r>
          </w:p>
        </w:tc>
        <w:tc>
          <w:tcPr>
            <w:tcW w:w="3686" w:type="dxa"/>
            <w:shd w:val="clear" w:color="auto" w:fill="FFFFFF"/>
          </w:tcPr>
          <w:p w14:paraId="61311AF9"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77777777" w:rsidR="00CD111C" w:rsidRPr="00BD6F46" w:rsidRDefault="00CD111C" w:rsidP="00BA4A9F">
            <w:pPr>
              <w:pStyle w:val="TAL"/>
              <w:rPr>
                <w:rFonts w:eastAsia="DengXian"/>
              </w:rPr>
            </w:pPr>
            <w:r>
              <w:rPr>
                <w:lang w:eastAsia="zh-CN"/>
              </w:rPr>
              <w:t>timeOfLastUsage</w:t>
            </w:r>
          </w:p>
        </w:tc>
      </w:tr>
      <w:tr w:rsidR="00CD111C"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CD111C" w:rsidRPr="0061125A" w:rsidRDefault="00CD111C" w:rsidP="00995444">
            <w:pPr>
              <w:pStyle w:val="TAL"/>
              <w:ind w:leftChars="267" w:left="534"/>
              <w:rPr>
                <w:lang w:eastAsia="zh-CN"/>
              </w:rPr>
            </w:pPr>
            <w:r>
              <w:rPr>
                <w:lang w:bidi="ar-IQ"/>
              </w:rPr>
              <w:t>QoS Information</w:t>
            </w:r>
          </w:p>
        </w:tc>
        <w:tc>
          <w:tcPr>
            <w:tcW w:w="3118" w:type="dxa"/>
            <w:shd w:val="clear" w:color="auto" w:fill="FFFFFF"/>
          </w:tcPr>
          <w:p w14:paraId="69D718F9" w14:textId="77777777" w:rsidR="00CD111C" w:rsidRPr="0061125A" w:rsidRDefault="00CD111C" w:rsidP="00995444">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CD111C"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CD111C" w:rsidRPr="0061125A" w:rsidRDefault="00CD111C" w:rsidP="00995444">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CD111C" w:rsidRPr="0061125A" w:rsidRDefault="00CD111C" w:rsidP="00995444">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CD111C"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CD111C" w:rsidRPr="0061125A" w:rsidRDefault="00CD111C" w:rsidP="00995444">
            <w:pPr>
              <w:pStyle w:val="TAL"/>
              <w:ind w:leftChars="267" w:left="534"/>
              <w:rPr>
                <w:lang w:eastAsia="zh-CN"/>
              </w:rPr>
            </w:pPr>
            <w:r>
              <w:rPr>
                <w:lang w:bidi="ar-IQ"/>
              </w:rPr>
              <w:t>User Location Information</w:t>
            </w:r>
          </w:p>
        </w:tc>
        <w:tc>
          <w:tcPr>
            <w:tcW w:w="3118" w:type="dxa"/>
            <w:shd w:val="clear" w:color="auto" w:fill="FFFFFF"/>
          </w:tcPr>
          <w:p w14:paraId="1144DD8C" w14:textId="77777777" w:rsidR="00CD111C" w:rsidRPr="0061125A" w:rsidRDefault="00CD111C" w:rsidP="00995444">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CD111C"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CD111C" w:rsidRPr="0061125A" w:rsidRDefault="00CD111C" w:rsidP="00995444">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CD111C" w:rsidRPr="0061125A" w:rsidRDefault="00CD111C" w:rsidP="00995444">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CD111C"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CD111C" w:rsidRPr="0061125A" w:rsidRDefault="00CD111C" w:rsidP="00995444">
            <w:pPr>
              <w:pStyle w:val="TAL"/>
              <w:ind w:leftChars="267" w:left="534"/>
              <w:rPr>
                <w:lang w:eastAsia="zh-CN"/>
              </w:rPr>
            </w:pPr>
            <w:r w:rsidRPr="002F3ED2">
              <w:t>Presence Reporting Area Information</w:t>
            </w:r>
          </w:p>
        </w:tc>
        <w:tc>
          <w:tcPr>
            <w:tcW w:w="3118" w:type="dxa"/>
            <w:shd w:val="clear" w:color="auto" w:fill="FFFFFF"/>
          </w:tcPr>
          <w:p w14:paraId="6E2CD8D8" w14:textId="77777777" w:rsidR="00CD111C" w:rsidRPr="0061125A" w:rsidRDefault="00CD111C" w:rsidP="00995444">
            <w:pPr>
              <w:pStyle w:val="TAL"/>
              <w:ind w:leftChars="270" w:left="540"/>
              <w:rPr>
                <w:lang w:eastAsia="zh-CN"/>
              </w:rPr>
            </w:pPr>
            <w:r w:rsidRPr="002F3ED2">
              <w:t>Presence Reporting Area Information</w:t>
            </w:r>
          </w:p>
        </w:tc>
        <w:tc>
          <w:tcPr>
            <w:tcW w:w="3686" w:type="dxa"/>
            <w:shd w:val="clear" w:color="auto" w:fill="FFFFFF"/>
          </w:tcPr>
          <w:p w14:paraId="4987B92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CD111C"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CD111C" w:rsidRPr="0061125A" w:rsidRDefault="00CD111C" w:rsidP="00995444">
            <w:pPr>
              <w:pStyle w:val="TAL"/>
              <w:ind w:leftChars="267" w:left="534"/>
              <w:rPr>
                <w:lang w:eastAsia="zh-CN"/>
              </w:rPr>
            </w:pPr>
            <w:r>
              <w:rPr>
                <w:lang w:bidi="ar-IQ"/>
              </w:rPr>
              <w:t>Report Time</w:t>
            </w:r>
          </w:p>
        </w:tc>
        <w:tc>
          <w:tcPr>
            <w:tcW w:w="3118" w:type="dxa"/>
            <w:shd w:val="clear" w:color="auto" w:fill="FFFFFF"/>
          </w:tcPr>
          <w:p w14:paraId="4021C6F6" w14:textId="77777777" w:rsidR="00CD111C" w:rsidRPr="0061125A" w:rsidRDefault="00CD111C" w:rsidP="00995444">
            <w:pPr>
              <w:pStyle w:val="TAL"/>
              <w:ind w:leftChars="128" w:left="256" w:firstLineChars="158" w:firstLine="284"/>
              <w:rPr>
                <w:lang w:eastAsia="zh-CN"/>
              </w:rPr>
            </w:pPr>
            <w:r>
              <w:rPr>
                <w:lang w:bidi="ar-IQ"/>
              </w:rPr>
              <w:t>Report Time</w:t>
            </w:r>
          </w:p>
        </w:tc>
        <w:tc>
          <w:tcPr>
            <w:tcW w:w="3686" w:type="dxa"/>
            <w:shd w:val="clear" w:color="auto" w:fill="FFFFFF"/>
          </w:tcPr>
          <w:p w14:paraId="6ADA9DF0"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77777777" w:rsidR="00CD111C" w:rsidRPr="00BD6F46" w:rsidRDefault="00CD111C" w:rsidP="00BA4A9F">
            <w:pPr>
              <w:pStyle w:val="TAL"/>
              <w:rPr>
                <w:rFonts w:eastAsia="DengXian"/>
              </w:rPr>
            </w:pPr>
            <w:r>
              <w:rPr>
                <w:lang w:eastAsia="zh-CN"/>
              </w:rPr>
              <w:t>reportTime</w:t>
            </w:r>
          </w:p>
        </w:tc>
      </w:tr>
      <w:tr w:rsidR="00CD111C"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CD111C" w:rsidRPr="00BD6F46" w:rsidRDefault="00CD111C" w:rsidP="00995444">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CD111C" w:rsidRPr="00BD6F46" w:rsidRDefault="00CD111C" w:rsidP="00995444">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p>
        </w:tc>
      </w:tr>
      <w:tr w:rsidR="00CD111C"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CD111C" w:rsidRPr="00BD6F46" w:rsidRDefault="00CD111C" w:rsidP="00995444">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CD111C" w:rsidRPr="00BD6F46" w:rsidRDefault="00CD111C" w:rsidP="00995444">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CD111C"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CD111C" w:rsidRDefault="00CD111C" w:rsidP="00995444">
            <w:pPr>
              <w:pStyle w:val="TAL"/>
              <w:ind w:leftChars="267" w:left="534"/>
            </w:pPr>
            <w:r w:rsidRPr="00F70D7B">
              <w:rPr>
                <w:rFonts w:hint="eastAsia"/>
              </w:rPr>
              <w:t>Change Time</w:t>
            </w:r>
          </w:p>
        </w:tc>
        <w:tc>
          <w:tcPr>
            <w:tcW w:w="3118" w:type="dxa"/>
            <w:shd w:val="clear" w:color="auto" w:fill="FFFFFF"/>
          </w:tcPr>
          <w:p w14:paraId="4C7F15F7" w14:textId="77777777" w:rsidR="00CD111C" w:rsidRDefault="00CD111C" w:rsidP="00995444">
            <w:pPr>
              <w:pStyle w:val="TAL"/>
              <w:ind w:leftChars="128" w:left="256" w:firstLineChars="158" w:firstLine="284"/>
            </w:pPr>
            <w:r w:rsidRPr="00F70D7B">
              <w:rPr>
                <w:rFonts w:hint="eastAsia"/>
              </w:rPr>
              <w:t>Change Time</w:t>
            </w:r>
          </w:p>
        </w:tc>
        <w:tc>
          <w:tcPr>
            <w:tcW w:w="3686" w:type="dxa"/>
            <w:shd w:val="clear" w:color="auto" w:fill="FFFFFF"/>
          </w:tcPr>
          <w:p w14:paraId="427A735E" w14:textId="77777777" w:rsidR="00CD111C" w:rsidRPr="00BD6F46" w:rsidRDefault="00CD111C" w:rsidP="00BA4A9F">
            <w:pPr>
              <w:pStyle w:val="TAL"/>
              <w:rPr>
                <w:noProof/>
                <w:lang w:eastAsia="zh-C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CD111C"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CD111C" w:rsidRPr="00BD6F46" w:rsidRDefault="00CD111C" w:rsidP="00995444">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CD111C" w:rsidRPr="00995444" w:rsidRDefault="00CD111C" w:rsidP="00995444">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CD111C"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CD111C" w:rsidRPr="00BD6F46" w:rsidRDefault="00CD111C" w:rsidP="00995444">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CD111C" w:rsidRPr="00AF4358" w:rsidRDefault="00CD111C" w:rsidP="00995444">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CD111C"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CD111C" w:rsidRPr="0062784C" w:rsidRDefault="00CD111C" w:rsidP="00995444">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CD111C" w:rsidRPr="00995444" w:rsidRDefault="00CD111C" w:rsidP="00995444">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CD111C"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CD111C" w:rsidRPr="0062784C" w:rsidRDefault="00CD111C" w:rsidP="00995444">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CD111C" w:rsidRPr="00995444" w:rsidRDefault="00CD111C" w:rsidP="00995444">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CD111C"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CD111C" w:rsidRPr="00BD6F46" w:rsidRDefault="00CD111C" w:rsidP="00995444">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CD111C" w:rsidRPr="00995444" w:rsidRDefault="00CD111C" w:rsidP="00995444">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CD111C"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CD111C" w:rsidRPr="00995444" w:rsidRDefault="00CD111C" w:rsidP="00995444">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CD111C" w:rsidRPr="00BD6F46" w:rsidRDefault="00CD111C" w:rsidP="00995444">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CD111C" w:rsidRPr="00BD6F46" w:rsidRDefault="00CD111C" w:rsidP="00995444">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rsidR="00822ACB">
              <w:t>r</w:t>
            </w:r>
            <w:r w:rsidR="00822ACB" w:rsidRPr="00F70D7B">
              <w:t>adioResources</w:t>
            </w:r>
            <w:r w:rsidR="00822ACB">
              <w:t>Id</w:t>
            </w:r>
          </w:p>
        </w:tc>
      </w:tr>
      <w:tr w:rsidR="00CD111C"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CD111C" w:rsidRPr="00BD6F46" w:rsidRDefault="00CD111C" w:rsidP="00995444">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CD111C" w:rsidRPr="00995444" w:rsidRDefault="00CD111C" w:rsidP="00995444">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CD111C"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CD111C" w:rsidRPr="0062784C" w:rsidRDefault="00CD111C" w:rsidP="00995444">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CD111C" w:rsidRPr="00995444" w:rsidRDefault="00CD111C" w:rsidP="00995444">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CD111C"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CD111C" w:rsidRPr="00BD6F46" w:rsidRDefault="00CD111C" w:rsidP="00995444">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CD111C" w:rsidRPr="00995444" w:rsidRDefault="00CD111C" w:rsidP="00995444">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p>
        </w:tc>
      </w:tr>
      <w:tr w:rsidR="00CD111C"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CD111C" w:rsidRPr="00BD6F46" w:rsidRDefault="00CD111C" w:rsidP="00995444">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CD111C" w:rsidRPr="00BD6F46" w:rsidRDefault="00CD111C" w:rsidP="00995444">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CD111C"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CD111C" w:rsidRPr="00BD6F46" w:rsidRDefault="00CD111C" w:rsidP="00995444">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CD111C"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CD111C" w:rsidRDefault="00CD111C" w:rsidP="00995444">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CD111C" w:rsidRDefault="00CD111C" w:rsidP="00995444">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CD111C"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CD111C" w:rsidRDefault="00CD111C" w:rsidP="00995444">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CD111C" w:rsidRDefault="00CD111C" w:rsidP="00995444">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CD111C"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CD111C" w:rsidRDefault="00CD111C" w:rsidP="00995444">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CD111C" w:rsidRDefault="00CD111C" w:rsidP="00995444">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CD111C"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CD111C" w:rsidRPr="00BD6F46" w:rsidRDefault="00CD111C" w:rsidP="00995444">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CD111C" w:rsidRPr="00B54D35" w:rsidRDefault="00CD111C" w:rsidP="00995444">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CD111C"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CD111C" w:rsidRPr="00B54D35" w:rsidRDefault="00CD111C" w:rsidP="00995444">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CD111C"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CD111C" w:rsidRPr="00B54D35" w:rsidRDefault="00CD111C" w:rsidP="00995444">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CD111C" w:rsidRPr="00BD6F46" w:rsidRDefault="00CD111C" w:rsidP="00995444">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CD111C" w:rsidRPr="00B54D35" w:rsidRDefault="00CD111C" w:rsidP="00995444">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w:t>
            </w:r>
            <w:r w:rsidR="00822ACB">
              <w:t>r</w:t>
            </w:r>
            <w:r w:rsidR="00822ACB" w:rsidRPr="00F70D7B">
              <w:t>adioResources</w:t>
            </w:r>
            <w:r w:rsidR="00822ACB">
              <w:t>Id</w:t>
            </w:r>
          </w:p>
        </w:tc>
      </w:tr>
      <w:tr w:rsidR="00CD111C"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CD111C" w:rsidRPr="00BD6F46" w:rsidRDefault="00CD111C" w:rsidP="00995444">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CD111C" w:rsidRPr="00B54D35" w:rsidRDefault="00CD111C" w:rsidP="00995444">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CD111C"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CD111C" w:rsidRPr="00BD6F46" w:rsidRDefault="00CD111C" w:rsidP="00995444">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CD111C" w:rsidRPr="00384B5D" w:rsidRDefault="00CD111C" w:rsidP="00995444">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CD111C" w:rsidRPr="00BD6F46" w14:paraId="62512815" w14:textId="77777777" w:rsidTr="00995444">
        <w:trPr>
          <w:tblHeader/>
          <w:jc w:val="center"/>
        </w:trPr>
        <w:tc>
          <w:tcPr>
            <w:tcW w:w="3256" w:type="dxa"/>
            <w:shd w:val="clear" w:color="auto" w:fill="D9D9D9"/>
          </w:tcPr>
          <w:p w14:paraId="7DA4DA07" w14:textId="77777777" w:rsidR="00CD111C" w:rsidRPr="00F70D7B" w:rsidRDefault="00CD111C" w:rsidP="00BA4A9F">
            <w:pPr>
              <w:pStyle w:val="TAL"/>
              <w:ind w:leftChars="126" w:left="252" w:firstLineChars="157" w:firstLine="283"/>
              <w:rPr>
                <w:lang w:eastAsia="zh-CN"/>
              </w:rPr>
            </w:pPr>
          </w:p>
        </w:tc>
        <w:tc>
          <w:tcPr>
            <w:tcW w:w="3118" w:type="dxa"/>
            <w:shd w:val="clear" w:color="auto" w:fill="D9D9D9"/>
          </w:tcPr>
          <w:p w14:paraId="384D3BC0" w14:textId="77777777" w:rsidR="00CD111C" w:rsidRPr="00F70D7B" w:rsidRDefault="00CD111C" w:rsidP="00BA4A9F">
            <w:pPr>
              <w:pStyle w:val="TAL"/>
              <w:ind w:left="284" w:firstLineChars="142" w:firstLine="256"/>
              <w:rPr>
                <w:lang w:eastAsia="zh-CN"/>
              </w:rPr>
            </w:pPr>
          </w:p>
        </w:tc>
        <w:tc>
          <w:tcPr>
            <w:tcW w:w="3686" w:type="dxa"/>
            <w:shd w:val="clear" w:color="auto" w:fill="D9D9D9"/>
          </w:tcPr>
          <w:p w14:paraId="05F9FC4F" w14:textId="77777777" w:rsidR="00CD111C" w:rsidRPr="00DD4BBF" w:rsidRDefault="00CD111C" w:rsidP="00BA4A9F">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2417" w:name="_CR7_10"/>
      <w:bookmarkStart w:id="2418" w:name="_Toc193452939"/>
      <w:bookmarkEnd w:id="2417"/>
      <w:r w:rsidRPr="00BD6F46">
        <w:lastRenderedPageBreak/>
        <w:t>7</w:t>
      </w:r>
      <w:r w:rsidRPr="00BD6F46">
        <w:rPr>
          <w:rFonts w:hint="eastAsia"/>
        </w:rPr>
        <w:t>.</w:t>
      </w:r>
      <w:r>
        <w:rPr>
          <w:lang w:val="en-US"/>
        </w:rPr>
        <w:t>10</w:t>
      </w:r>
      <w:r w:rsidRPr="00BD6F46">
        <w:tab/>
        <w:t xml:space="preserve">Bindings for </w:t>
      </w:r>
      <w:r w:rsidR="001C3176">
        <w:t xml:space="preserve">edge computing </w:t>
      </w:r>
      <w:r>
        <w:t>domain charging</w:t>
      </w:r>
      <w:bookmarkEnd w:id="2418"/>
    </w:p>
    <w:p w14:paraId="126BB2F1" w14:textId="77777777" w:rsidR="00F27CCC" w:rsidRPr="00BD6F46" w:rsidRDefault="00F27CCC" w:rsidP="00F27CCC">
      <w:pPr>
        <w:pStyle w:val="TH"/>
        <w:rPr>
          <w:lang w:bidi="ar-IQ"/>
        </w:rPr>
      </w:pPr>
      <w:bookmarkStart w:id="2419" w:name="_CRTable7_101"/>
      <w:r w:rsidRPr="00BD6F46">
        <w:rPr>
          <w:noProof/>
        </w:rPr>
        <w:t xml:space="preserve">Table </w:t>
      </w:r>
      <w:bookmarkEnd w:id="2419"/>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shd w:val="clear" w:color="auto" w:fill="auto"/>
          </w:tcPr>
          <w:p w14:paraId="4DF7019C" w14:textId="77777777" w:rsidR="00740984" w:rsidRDefault="00740984" w:rsidP="00740984">
            <w:pPr>
              <w:pStyle w:val="TAC"/>
              <w:jc w:val="left"/>
            </w:pPr>
            <w:r w:rsidRPr="005030F9">
              <w:rPr>
                <w:lang w:eastAsia="zh-CN" w:bidi="ar-IQ"/>
              </w:rPr>
              <w:t>EAS ID</w:t>
            </w:r>
          </w:p>
        </w:tc>
        <w:tc>
          <w:tcPr>
            <w:tcW w:w="3192" w:type="dxa"/>
            <w:shd w:val="clear" w:color="auto" w:fill="auto"/>
          </w:tcPr>
          <w:p w14:paraId="1805A334" w14:textId="77777777" w:rsidR="00740984" w:rsidRDefault="00740984" w:rsidP="00740984">
            <w:pPr>
              <w:pStyle w:val="TAL"/>
            </w:pPr>
            <w:r w:rsidRPr="005030F9">
              <w:rPr>
                <w:lang w:eastAsia="zh-CN" w:bidi="ar-IQ"/>
              </w:rPr>
              <w:t>EAS ID</w:t>
            </w:r>
          </w:p>
        </w:tc>
        <w:tc>
          <w:tcPr>
            <w:tcW w:w="3990" w:type="dxa"/>
            <w:shd w:val="clear" w:color="auto" w:fill="auto"/>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shd w:val="clear" w:color="auto" w:fill="auto"/>
          </w:tcPr>
          <w:p w14:paraId="342168CB" w14:textId="77777777" w:rsidR="00740984" w:rsidRDefault="00740984" w:rsidP="00740984">
            <w:pPr>
              <w:pStyle w:val="TAC"/>
              <w:jc w:val="left"/>
            </w:pPr>
            <w:r w:rsidRPr="005030F9">
              <w:rPr>
                <w:lang w:eastAsia="zh-CN"/>
              </w:rPr>
              <w:t>EDN ID</w:t>
            </w:r>
          </w:p>
        </w:tc>
        <w:tc>
          <w:tcPr>
            <w:tcW w:w="3192" w:type="dxa"/>
            <w:shd w:val="clear" w:color="auto" w:fill="auto"/>
          </w:tcPr>
          <w:p w14:paraId="00BDF337" w14:textId="77777777" w:rsidR="00740984" w:rsidRDefault="00740984" w:rsidP="00740984">
            <w:pPr>
              <w:pStyle w:val="TAL"/>
            </w:pPr>
            <w:r w:rsidRPr="005030F9">
              <w:rPr>
                <w:lang w:eastAsia="zh-CN"/>
              </w:rPr>
              <w:t>EDN ID</w:t>
            </w:r>
          </w:p>
        </w:tc>
        <w:tc>
          <w:tcPr>
            <w:tcW w:w="3990" w:type="dxa"/>
            <w:shd w:val="clear" w:color="auto" w:fill="auto"/>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shd w:val="clear" w:color="auto" w:fill="auto"/>
          </w:tcPr>
          <w:p w14:paraId="063473A9" w14:textId="77777777" w:rsidR="00740984" w:rsidRDefault="00740984" w:rsidP="00740984">
            <w:pPr>
              <w:pStyle w:val="TAC"/>
              <w:jc w:val="left"/>
            </w:pPr>
            <w:r w:rsidRPr="005030F9">
              <w:t>EAS Provider Identifier</w:t>
            </w:r>
          </w:p>
        </w:tc>
        <w:tc>
          <w:tcPr>
            <w:tcW w:w="3192" w:type="dxa"/>
            <w:shd w:val="clear" w:color="auto" w:fill="auto"/>
          </w:tcPr>
          <w:p w14:paraId="2545DA6C" w14:textId="77777777" w:rsidR="00740984" w:rsidRDefault="00740984" w:rsidP="00740984">
            <w:pPr>
              <w:pStyle w:val="TAL"/>
            </w:pPr>
            <w:r w:rsidRPr="005030F9">
              <w:t>EAS Provider Identifier</w:t>
            </w:r>
          </w:p>
        </w:tc>
        <w:tc>
          <w:tcPr>
            <w:tcW w:w="3990" w:type="dxa"/>
            <w:shd w:val="clear" w:color="auto" w:fill="auto"/>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2420" w:name="_CR7_11"/>
      <w:bookmarkStart w:id="2421" w:name="_Toc114666425"/>
      <w:bookmarkStart w:id="2422" w:name="_Toc193452940"/>
      <w:bookmarkEnd w:id="2420"/>
      <w:r w:rsidRPr="00BD6F46">
        <w:lastRenderedPageBreak/>
        <w:t>7</w:t>
      </w:r>
      <w:r>
        <w:rPr>
          <w:rFonts w:hint="eastAsia"/>
        </w:rPr>
        <w:t>.</w:t>
      </w:r>
      <w:r>
        <w:t>11</w:t>
      </w:r>
      <w:r w:rsidRPr="00BD6F46">
        <w:tab/>
        <w:t xml:space="preserve">Bindings for </w:t>
      </w:r>
      <w:r>
        <w:t>MMS charging</w:t>
      </w:r>
      <w:bookmarkEnd w:id="2421"/>
      <w:bookmarkEnd w:id="2422"/>
    </w:p>
    <w:p w14:paraId="5CF015A4" w14:textId="77777777" w:rsidR="00861154" w:rsidRPr="00BD6F46" w:rsidRDefault="00861154" w:rsidP="00861154">
      <w:pPr>
        <w:pStyle w:val="TH"/>
        <w:rPr>
          <w:lang w:bidi="ar-IQ"/>
        </w:rPr>
      </w:pPr>
      <w:bookmarkStart w:id="2423" w:name="_CRTable7_111"/>
      <w:r w:rsidRPr="00BD6F46">
        <w:rPr>
          <w:noProof/>
        </w:rPr>
        <w:t xml:space="preserve">Table </w:t>
      </w:r>
      <w:bookmarkEnd w:id="2423"/>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2424" w:name="_CR7_12"/>
      <w:bookmarkStart w:id="2425" w:name="_Toc145944693"/>
      <w:bookmarkStart w:id="2426" w:name="_Toc193452941"/>
      <w:bookmarkEnd w:id="2424"/>
      <w:r>
        <w:lastRenderedPageBreak/>
        <w:t>7.</w:t>
      </w:r>
      <w:r w:rsidR="007051D1">
        <w:t>12</w:t>
      </w:r>
      <w:r>
        <w:tab/>
        <w:t xml:space="preserve">Bindings for 5G MBS </w:t>
      </w:r>
      <w:r>
        <w:rPr>
          <w:lang w:val="en-US" w:eastAsia="zh-CN"/>
        </w:rPr>
        <w:t xml:space="preserve">Session </w:t>
      </w:r>
      <w:r>
        <w:t>charging</w:t>
      </w:r>
      <w:bookmarkEnd w:id="2425"/>
      <w:bookmarkEnd w:id="2426"/>
    </w:p>
    <w:p w14:paraId="364B16CF" w14:textId="77777777" w:rsidR="005D62AC" w:rsidRDefault="005D62AC" w:rsidP="005D62AC">
      <w:pPr>
        <w:pStyle w:val="TH"/>
        <w:rPr>
          <w:lang w:bidi="ar-IQ"/>
        </w:rPr>
      </w:pPr>
      <w:bookmarkStart w:id="2427" w:name="_CRTable7_121"/>
      <w:r>
        <w:t xml:space="preserve">Table </w:t>
      </w:r>
      <w:bookmarkEnd w:id="2427"/>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2428" w:name="_CR7_13"/>
      <w:bookmarkStart w:id="2429" w:name="_Toc193452942"/>
      <w:bookmarkEnd w:id="2428"/>
      <w:r w:rsidRPr="00BD6F46">
        <w:lastRenderedPageBreak/>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2429"/>
    </w:p>
    <w:p w14:paraId="3E8D1310" w14:textId="77777777" w:rsidR="008B29D2" w:rsidRPr="00BD6F46" w:rsidRDefault="008B29D2" w:rsidP="008B29D2">
      <w:pPr>
        <w:pStyle w:val="TH"/>
        <w:rPr>
          <w:lang w:bidi="ar-IQ"/>
        </w:rPr>
      </w:pPr>
      <w:bookmarkStart w:id="2430" w:name="_CRTable7_131"/>
      <w:r w:rsidRPr="00BD6F46">
        <w:rPr>
          <w:noProof/>
        </w:rPr>
        <w:t xml:space="preserve">Table </w:t>
      </w:r>
      <w:bookmarkEnd w:id="2430"/>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2431" w:name="_MCCTEMPBM_CRPT15410046___4"/>
            <w:r w:rsidRPr="0005603B">
              <w:rPr>
                <w:lang w:eastAsia="zh-CN"/>
              </w:rPr>
              <w:t>Priority</w:t>
            </w:r>
            <w:bookmarkEnd w:id="2431"/>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2432" w:name="_MCCTEMPBM_CRPT15410047___4"/>
            <w:r w:rsidRPr="0005603B">
              <w:rPr>
                <w:lang w:eastAsia="zh-CN"/>
              </w:rPr>
              <w:t>Bridge Delay</w:t>
            </w:r>
            <w:bookmarkEnd w:id="2432"/>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2433" w:name="_Hlk156465207"/>
            <w:r w:rsidRPr="00B54D35">
              <w:rPr>
                <w:rFonts w:hint="eastAsia"/>
                <w:b/>
              </w:rPr>
              <w:t>ChargingData</w:t>
            </w:r>
            <w:r w:rsidRPr="00B54D35">
              <w:rPr>
                <w:b/>
              </w:rPr>
              <w:t>Response</w:t>
            </w:r>
            <w:bookmarkEnd w:id="2433"/>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2434" w:name="_CR7_14"/>
      <w:bookmarkStart w:id="2435" w:name="_Hlk162528961"/>
      <w:bookmarkStart w:id="2436" w:name="_Toc193452943"/>
      <w:bookmarkEnd w:id="2434"/>
      <w:r w:rsidRPr="00BD6F46">
        <w:lastRenderedPageBreak/>
        <w:t>7</w:t>
      </w:r>
      <w:r w:rsidRPr="00BD6F46">
        <w:rPr>
          <w:rFonts w:hint="eastAsia"/>
        </w:rPr>
        <w:t>.</w:t>
      </w:r>
      <w:r w:rsidR="007051D1">
        <w:t>14</w:t>
      </w:r>
      <w:r w:rsidRPr="00BD6F46">
        <w:tab/>
        <w:t xml:space="preserve">Bindings for </w:t>
      </w:r>
      <w:r>
        <w:t>inter-CHF information</w:t>
      </w:r>
      <w:bookmarkEnd w:id="2436"/>
    </w:p>
    <w:p w14:paraId="1AF38409" w14:textId="77777777" w:rsidR="006F767E" w:rsidRPr="008C2E84" w:rsidRDefault="006F767E" w:rsidP="006F767E">
      <w:pPr>
        <w:pStyle w:val="TH"/>
        <w:rPr>
          <w:lang w:bidi="ar-IQ"/>
        </w:rPr>
      </w:pPr>
      <w:bookmarkStart w:id="2437" w:name="_CRTable7_141"/>
      <w:bookmarkEnd w:id="2435"/>
      <w:r w:rsidRPr="008C2E84">
        <w:t xml:space="preserve">Table </w:t>
      </w:r>
      <w:bookmarkEnd w:id="2437"/>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2438" w:name="_CR7_15"/>
      <w:bookmarkStart w:id="2439" w:name="_Toc193452944"/>
      <w:bookmarkEnd w:id="2438"/>
      <w:r w:rsidRPr="00BD6F46">
        <w:t>7</w:t>
      </w:r>
      <w:r w:rsidRPr="00BD6F46">
        <w:rPr>
          <w:rFonts w:hint="eastAsia"/>
        </w:rPr>
        <w:t>.</w:t>
      </w:r>
      <w:r w:rsidR="008F49A4">
        <w:t>15</w:t>
      </w:r>
      <w:r w:rsidRPr="00BD6F46">
        <w:tab/>
        <w:t xml:space="preserve">Bindings for </w:t>
      </w:r>
      <w:r w:rsidRPr="007B6519">
        <w:t>Network slice admission control</w:t>
      </w:r>
      <w:bookmarkEnd w:id="2439"/>
    </w:p>
    <w:p w14:paraId="4ACF4CC1" w14:textId="77777777" w:rsidR="004D149D" w:rsidRPr="00BD6F46" w:rsidRDefault="004D149D" w:rsidP="004D149D">
      <w:pPr>
        <w:pStyle w:val="TH"/>
        <w:rPr>
          <w:lang w:bidi="ar-IQ"/>
        </w:rPr>
      </w:pPr>
      <w:bookmarkStart w:id="2440" w:name="_CRTable7_151"/>
      <w:r w:rsidRPr="00BD6F46">
        <w:rPr>
          <w:noProof/>
        </w:rPr>
        <w:t xml:space="preserve">Table </w:t>
      </w:r>
      <w:bookmarkEnd w:id="2440"/>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2441" w:name="_CR7_16"/>
      <w:bookmarkStart w:id="2442" w:name="_Toc193452945"/>
      <w:bookmarkEnd w:id="2441"/>
      <w:r w:rsidRPr="00BD6F46">
        <w:lastRenderedPageBreak/>
        <w:t>7</w:t>
      </w:r>
      <w:r w:rsidRPr="00BD6F46">
        <w:rPr>
          <w:rFonts w:hint="eastAsia"/>
        </w:rPr>
        <w:t>.</w:t>
      </w:r>
      <w:r w:rsidR="008F49A4">
        <w:t>16</w:t>
      </w:r>
      <w:r w:rsidRPr="00BD6F46">
        <w:tab/>
        <w:t xml:space="preserve">Bindings for </w:t>
      </w:r>
      <w:r w:rsidRPr="00E53C66">
        <w:t>Network slice-specific authentication and authorization (NSSAA)</w:t>
      </w:r>
      <w:bookmarkEnd w:id="2442"/>
    </w:p>
    <w:p w14:paraId="29F4A922" w14:textId="77777777" w:rsidR="00091DBD" w:rsidRPr="00BD6F46" w:rsidRDefault="00091DBD" w:rsidP="00091DBD">
      <w:pPr>
        <w:pStyle w:val="TH"/>
        <w:rPr>
          <w:lang w:bidi="ar-IQ"/>
        </w:rPr>
      </w:pPr>
      <w:bookmarkStart w:id="2443" w:name="_CRTable7_161"/>
      <w:r w:rsidRPr="00BD6F46">
        <w:rPr>
          <w:noProof/>
        </w:rPr>
        <w:t xml:space="preserve">Table </w:t>
      </w:r>
      <w:bookmarkEnd w:id="2443"/>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2444" w:name="_CR8"/>
      <w:bookmarkStart w:id="2445" w:name="_Toc20227434"/>
      <w:bookmarkStart w:id="2446" w:name="_Toc27749681"/>
      <w:bookmarkStart w:id="2447" w:name="_Toc28709608"/>
      <w:bookmarkStart w:id="2448" w:name="_Toc44671228"/>
      <w:bookmarkStart w:id="2449" w:name="_Toc51919152"/>
      <w:bookmarkStart w:id="2450" w:name="_Toc193452946"/>
      <w:bookmarkEnd w:id="2444"/>
      <w:r w:rsidRPr="00BD6F46">
        <w:t>8</w:t>
      </w:r>
      <w:r w:rsidR="00004AF7" w:rsidRPr="00BD6F46">
        <w:rPr>
          <w:lang w:eastAsia="zh-CN"/>
        </w:rPr>
        <w:tab/>
        <w:t>Security</w:t>
      </w:r>
      <w:bookmarkEnd w:id="2445"/>
      <w:bookmarkEnd w:id="2446"/>
      <w:bookmarkEnd w:id="2447"/>
      <w:bookmarkEnd w:id="2448"/>
      <w:bookmarkEnd w:id="2449"/>
      <w:bookmarkEnd w:id="2450"/>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2451" w:name="_CRAnnexAnormative"/>
      <w:bookmarkStart w:id="2452" w:name="_Toc20227435"/>
      <w:bookmarkStart w:id="2453" w:name="_Toc27749682"/>
      <w:bookmarkStart w:id="2454" w:name="_Toc28709609"/>
      <w:bookmarkStart w:id="2455" w:name="_Toc44671229"/>
      <w:bookmarkStart w:id="2456" w:name="_Toc51919153"/>
      <w:bookmarkStart w:id="2457" w:name="_Toc193452947"/>
      <w:bookmarkEnd w:id="2451"/>
      <w:r w:rsidRPr="00BD6F46">
        <w:t xml:space="preserve">Annex </w:t>
      </w:r>
      <w:r w:rsidR="0067467B" w:rsidRPr="00BD6F46">
        <w:t xml:space="preserve">A </w:t>
      </w:r>
      <w:r w:rsidRPr="00BD6F46">
        <w:t>(normative):</w:t>
      </w:r>
      <w:r w:rsidRPr="00BD6F46">
        <w:br/>
        <w:t>OpenAPI specification</w:t>
      </w:r>
      <w:bookmarkEnd w:id="2452"/>
      <w:bookmarkEnd w:id="2453"/>
      <w:bookmarkEnd w:id="2454"/>
      <w:bookmarkEnd w:id="2455"/>
      <w:bookmarkEnd w:id="2456"/>
      <w:bookmarkEnd w:id="2457"/>
    </w:p>
    <w:p w14:paraId="30E5FDB2" w14:textId="77777777" w:rsidR="00720405" w:rsidRPr="00BD6F46" w:rsidRDefault="0067467B" w:rsidP="00A21764">
      <w:pPr>
        <w:pStyle w:val="Heading2"/>
      </w:pPr>
      <w:bookmarkStart w:id="2458" w:name="_CRA_1"/>
      <w:bookmarkStart w:id="2459" w:name="_Toc20227436"/>
      <w:bookmarkStart w:id="2460" w:name="_Toc27749683"/>
      <w:bookmarkStart w:id="2461" w:name="_Toc28709610"/>
      <w:bookmarkStart w:id="2462" w:name="_Toc44671230"/>
      <w:bookmarkStart w:id="2463" w:name="_Toc51919154"/>
      <w:bookmarkStart w:id="2464" w:name="_Toc193452948"/>
      <w:bookmarkEnd w:id="2458"/>
      <w:r w:rsidRPr="00BD6F46">
        <w:t>A</w:t>
      </w:r>
      <w:r w:rsidR="00720405" w:rsidRPr="00BD6F46">
        <w:t>.1</w:t>
      </w:r>
      <w:r w:rsidR="00720405" w:rsidRPr="00BD6F46">
        <w:tab/>
        <w:t>General</w:t>
      </w:r>
      <w:bookmarkEnd w:id="2459"/>
      <w:bookmarkEnd w:id="2460"/>
      <w:bookmarkEnd w:id="2461"/>
      <w:bookmarkEnd w:id="2462"/>
      <w:bookmarkEnd w:id="2463"/>
      <w:bookmarkEnd w:id="2464"/>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lastRenderedPageBreak/>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2CF3A301" w14:textId="77777777" w:rsidR="005F4B5D" w:rsidRPr="00BD6F46" w:rsidRDefault="005F4B5D" w:rsidP="005F4B5D">
      <w:pPr>
        <w:pStyle w:val="Heading2"/>
        <w:rPr>
          <w:noProof/>
        </w:rPr>
      </w:pPr>
      <w:bookmarkStart w:id="2465" w:name="_Toc193452949"/>
      <w:r w:rsidRPr="00BD6F46">
        <w:t>A.2</w:t>
      </w:r>
      <w:r w:rsidRPr="00BD6F46">
        <w:tab/>
        <w:t>Nchf_ConvergedCharging</w:t>
      </w:r>
      <w:r w:rsidRPr="00BD6F46">
        <w:rPr>
          <w:noProof/>
        </w:rPr>
        <w:t xml:space="preserve"> API</w:t>
      </w:r>
      <w:bookmarkEnd w:id="2465"/>
    </w:p>
    <w:p w14:paraId="3CF4236F" w14:textId="77777777" w:rsidR="005F4B5D" w:rsidRPr="008F7C23" w:rsidRDefault="005F4B5D" w:rsidP="005F4B5D">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7D003B67" w14:textId="77777777" w:rsidR="005F4B5D" w:rsidRDefault="005F4B5D" w:rsidP="005F4B5D">
      <w:pPr>
        <w:pStyle w:val="PL"/>
      </w:pPr>
      <w:r>
        <w:t>openapi: 3.0.0</w:t>
      </w:r>
    </w:p>
    <w:p w14:paraId="0CF3D5B5" w14:textId="77777777" w:rsidR="005F4B5D" w:rsidRDefault="005F4B5D" w:rsidP="005F4B5D">
      <w:pPr>
        <w:pStyle w:val="PL"/>
      </w:pPr>
      <w:r>
        <w:t>info:</w:t>
      </w:r>
    </w:p>
    <w:p w14:paraId="015A3AD4" w14:textId="77777777" w:rsidR="005F4B5D" w:rsidRDefault="005F4B5D" w:rsidP="005F4B5D">
      <w:pPr>
        <w:pStyle w:val="PL"/>
      </w:pPr>
      <w:r>
        <w:t xml:space="preserve">  title: Nchf_ConvergedCharging</w:t>
      </w:r>
    </w:p>
    <w:p w14:paraId="7D8F81B9" w14:textId="77777777" w:rsidR="005F4B5D" w:rsidRDefault="005F4B5D" w:rsidP="005F4B5D">
      <w:pPr>
        <w:pStyle w:val="PL"/>
      </w:pPr>
      <w:r>
        <w:t xml:space="preserve">  version: 3.2.2</w:t>
      </w:r>
    </w:p>
    <w:p w14:paraId="489AF636" w14:textId="77777777" w:rsidR="005F4B5D" w:rsidRDefault="005F4B5D" w:rsidP="005F4B5D">
      <w:pPr>
        <w:pStyle w:val="PL"/>
      </w:pPr>
      <w:r>
        <w:t xml:space="preserve">  description: |</w:t>
      </w:r>
    </w:p>
    <w:p w14:paraId="7BE4444A" w14:textId="77777777" w:rsidR="005F4B5D" w:rsidRDefault="005F4B5D" w:rsidP="005F4B5D">
      <w:pPr>
        <w:pStyle w:val="PL"/>
      </w:pPr>
      <w:r>
        <w:t xml:space="preserve">    ConvergedCharging Service    Â© 2025, 3GPP Organizational Partners (ARIB, ATIS, CCSA, ETSI, TSDSI, TTA, TTC).</w:t>
      </w:r>
    </w:p>
    <w:p w14:paraId="0D0FAF1B" w14:textId="77777777" w:rsidR="005F4B5D" w:rsidRDefault="005F4B5D" w:rsidP="005F4B5D">
      <w:pPr>
        <w:pStyle w:val="PL"/>
      </w:pPr>
      <w:r>
        <w:t xml:space="preserve">    All rights reserved.</w:t>
      </w:r>
    </w:p>
    <w:p w14:paraId="2DBD629F" w14:textId="77777777" w:rsidR="005F4B5D" w:rsidRDefault="005F4B5D" w:rsidP="005F4B5D">
      <w:pPr>
        <w:pStyle w:val="PL"/>
      </w:pPr>
      <w:r>
        <w:t>externalDocs:</w:t>
      </w:r>
    </w:p>
    <w:p w14:paraId="557D2FFF" w14:textId="77777777" w:rsidR="005F4B5D" w:rsidRDefault="005F4B5D" w:rsidP="005F4B5D">
      <w:pPr>
        <w:pStyle w:val="PL"/>
      </w:pPr>
      <w:r>
        <w:t xml:space="preserve">  description: &gt;</w:t>
      </w:r>
    </w:p>
    <w:p w14:paraId="3EA7395B" w14:textId="77777777" w:rsidR="005F4B5D" w:rsidRDefault="005F4B5D" w:rsidP="005F4B5D">
      <w:pPr>
        <w:pStyle w:val="PL"/>
      </w:pPr>
      <w:r>
        <w:t xml:space="preserve">    3GPP TS 32.291 V18.9.0: Telecommunication management; Charging management; </w:t>
      </w:r>
    </w:p>
    <w:p w14:paraId="0E9741BD" w14:textId="77777777" w:rsidR="005F4B5D" w:rsidRDefault="005F4B5D" w:rsidP="005F4B5D">
      <w:pPr>
        <w:pStyle w:val="PL"/>
      </w:pPr>
      <w:r>
        <w:t xml:space="preserve">    5G system, charging service; Stage 3.</w:t>
      </w:r>
    </w:p>
    <w:p w14:paraId="5BC1B830" w14:textId="77777777" w:rsidR="005F4B5D" w:rsidRDefault="005F4B5D" w:rsidP="005F4B5D">
      <w:pPr>
        <w:pStyle w:val="PL"/>
      </w:pPr>
      <w:r>
        <w:t xml:space="preserve">  url: 'http://www.3gpp.org/ftp/Specs/archive/32_series/32.291/'</w:t>
      </w:r>
    </w:p>
    <w:p w14:paraId="31C4030C" w14:textId="77777777" w:rsidR="005F4B5D" w:rsidRDefault="005F4B5D" w:rsidP="005F4B5D">
      <w:pPr>
        <w:pStyle w:val="PL"/>
      </w:pPr>
      <w:r>
        <w:t>servers:</w:t>
      </w:r>
    </w:p>
    <w:p w14:paraId="47B5B5A1" w14:textId="77777777" w:rsidR="005F4B5D" w:rsidRDefault="005F4B5D" w:rsidP="005F4B5D">
      <w:pPr>
        <w:pStyle w:val="PL"/>
      </w:pPr>
      <w:r>
        <w:t xml:space="preserve">  - url: '{apiRoot}/nchf-convergedcharging/v3'</w:t>
      </w:r>
    </w:p>
    <w:p w14:paraId="2105CC43" w14:textId="77777777" w:rsidR="005F4B5D" w:rsidRDefault="005F4B5D" w:rsidP="005F4B5D">
      <w:pPr>
        <w:pStyle w:val="PL"/>
      </w:pPr>
      <w:r>
        <w:t xml:space="preserve">    variables:</w:t>
      </w:r>
    </w:p>
    <w:p w14:paraId="7679F9F5" w14:textId="77777777" w:rsidR="005F4B5D" w:rsidRDefault="005F4B5D" w:rsidP="005F4B5D">
      <w:pPr>
        <w:pStyle w:val="PL"/>
      </w:pPr>
      <w:r>
        <w:t xml:space="preserve">      apiRoot:</w:t>
      </w:r>
    </w:p>
    <w:p w14:paraId="4077211E" w14:textId="77777777" w:rsidR="005F4B5D" w:rsidRDefault="005F4B5D" w:rsidP="005F4B5D">
      <w:pPr>
        <w:pStyle w:val="PL"/>
      </w:pPr>
      <w:r>
        <w:t xml:space="preserve">        default: https://example.com</w:t>
      </w:r>
    </w:p>
    <w:p w14:paraId="353E5224" w14:textId="77777777" w:rsidR="005F4B5D" w:rsidRDefault="005F4B5D" w:rsidP="005F4B5D">
      <w:pPr>
        <w:pStyle w:val="PL"/>
      </w:pPr>
      <w:r>
        <w:t xml:space="preserve">        description: apiRoot as defined in subclause 4.4 of 3GPP TS 29.501.</w:t>
      </w:r>
    </w:p>
    <w:p w14:paraId="32E20B8A" w14:textId="77777777" w:rsidR="005F4B5D" w:rsidRDefault="005F4B5D" w:rsidP="005F4B5D">
      <w:pPr>
        <w:pStyle w:val="PL"/>
      </w:pPr>
      <w:r>
        <w:t>security:</w:t>
      </w:r>
    </w:p>
    <w:p w14:paraId="24E18C85" w14:textId="77777777" w:rsidR="005F4B5D" w:rsidRDefault="005F4B5D" w:rsidP="005F4B5D">
      <w:pPr>
        <w:pStyle w:val="PL"/>
      </w:pPr>
      <w:r>
        <w:t xml:space="preserve">  - {}</w:t>
      </w:r>
    </w:p>
    <w:p w14:paraId="7BD8868E" w14:textId="77777777" w:rsidR="005F4B5D" w:rsidRDefault="005F4B5D" w:rsidP="005F4B5D">
      <w:pPr>
        <w:pStyle w:val="PL"/>
      </w:pPr>
      <w:r>
        <w:t xml:space="preserve">  - oAuth2ClientCredentials:</w:t>
      </w:r>
    </w:p>
    <w:p w14:paraId="3CAEF74A" w14:textId="77777777" w:rsidR="005F4B5D" w:rsidRDefault="005F4B5D" w:rsidP="005F4B5D">
      <w:pPr>
        <w:pStyle w:val="PL"/>
      </w:pPr>
      <w:r>
        <w:t xml:space="preserve">    - nchf-convergedcharging</w:t>
      </w:r>
    </w:p>
    <w:p w14:paraId="1F51958C" w14:textId="77777777" w:rsidR="005F4B5D" w:rsidRDefault="005F4B5D" w:rsidP="005F4B5D">
      <w:pPr>
        <w:pStyle w:val="PL"/>
      </w:pPr>
      <w:r>
        <w:t>paths:</w:t>
      </w:r>
    </w:p>
    <w:p w14:paraId="17E2D029" w14:textId="77777777" w:rsidR="005F4B5D" w:rsidRDefault="005F4B5D" w:rsidP="005F4B5D">
      <w:pPr>
        <w:pStyle w:val="PL"/>
      </w:pPr>
      <w:r>
        <w:t xml:space="preserve">  /chargingdata:</w:t>
      </w:r>
    </w:p>
    <w:p w14:paraId="7358867D" w14:textId="77777777" w:rsidR="005F4B5D" w:rsidRDefault="005F4B5D" w:rsidP="005F4B5D">
      <w:pPr>
        <w:pStyle w:val="PL"/>
      </w:pPr>
      <w:r>
        <w:t xml:space="preserve">    post:</w:t>
      </w:r>
    </w:p>
    <w:p w14:paraId="262C6232" w14:textId="77777777" w:rsidR="005F4B5D" w:rsidRDefault="005F4B5D" w:rsidP="005F4B5D">
      <w:pPr>
        <w:pStyle w:val="PL"/>
      </w:pPr>
      <w:r>
        <w:t xml:space="preserve">      requestBody:</w:t>
      </w:r>
    </w:p>
    <w:p w14:paraId="0FBFEA83" w14:textId="77777777" w:rsidR="005F4B5D" w:rsidRDefault="005F4B5D" w:rsidP="005F4B5D">
      <w:pPr>
        <w:pStyle w:val="PL"/>
      </w:pPr>
      <w:r>
        <w:t xml:space="preserve">        required: true</w:t>
      </w:r>
    </w:p>
    <w:p w14:paraId="50946EF8" w14:textId="77777777" w:rsidR="005F4B5D" w:rsidRDefault="005F4B5D" w:rsidP="005F4B5D">
      <w:pPr>
        <w:pStyle w:val="PL"/>
      </w:pPr>
      <w:r>
        <w:t xml:space="preserve">        content:</w:t>
      </w:r>
    </w:p>
    <w:p w14:paraId="6971EF97" w14:textId="77777777" w:rsidR="005F4B5D" w:rsidRDefault="005F4B5D" w:rsidP="005F4B5D">
      <w:pPr>
        <w:pStyle w:val="PL"/>
      </w:pPr>
      <w:r>
        <w:t xml:space="preserve">          application/json:</w:t>
      </w:r>
    </w:p>
    <w:p w14:paraId="53016958" w14:textId="77777777" w:rsidR="005F4B5D" w:rsidRDefault="005F4B5D" w:rsidP="005F4B5D">
      <w:pPr>
        <w:pStyle w:val="PL"/>
      </w:pPr>
      <w:r>
        <w:t xml:space="preserve">            schema:</w:t>
      </w:r>
    </w:p>
    <w:p w14:paraId="7833279D" w14:textId="77777777" w:rsidR="005F4B5D" w:rsidRDefault="005F4B5D" w:rsidP="005F4B5D">
      <w:pPr>
        <w:pStyle w:val="PL"/>
      </w:pPr>
      <w:r>
        <w:t xml:space="preserve">              $ref: '#/components/schemas/ChargingDataRequest'</w:t>
      </w:r>
    </w:p>
    <w:p w14:paraId="5D839949" w14:textId="77777777" w:rsidR="005F4B5D" w:rsidRDefault="005F4B5D" w:rsidP="005F4B5D">
      <w:pPr>
        <w:pStyle w:val="PL"/>
      </w:pPr>
      <w:r>
        <w:t xml:space="preserve">      responses:</w:t>
      </w:r>
    </w:p>
    <w:p w14:paraId="1C9C6B0D" w14:textId="77777777" w:rsidR="005F4B5D" w:rsidRDefault="005F4B5D" w:rsidP="005F4B5D">
      <w:pPr>
        <w:pStyle w:val="PL"/>
      </w:pPr>
      <w:r>
        <w:t xml:space="preserve">        '201':</w:t>
      </w:r>
    </w:p>
    <w:p w14:paraId="37C389EB" w14:textId="77777777" w:rsidR="005F4B5D" w:rsidRDefault="005F4B5D" w:rsidP="005F4B5D">
      <w:pPr>
        <w:pStyle w:val="PL"/>
      </w:pPr>
      <w:r>
        <w:t xml:space="preserve">          description: Created</w:t>
      </w:r>
    </w:p>
    <w:p w14:paraId="638EDF0D" w14:textId="77777777" w:rsidR="005F4B5D" w:rsidRDefault="005F4B5D" w:rsidP="005F4B5D">
      <w:pPr>
        <w:pStyle w:val="PL"/>
      </w:pPr>
      <w:r>
        <w:t xml:space="preserve">          content:</w:t>
      </w:r>
    </w:p>
    <w:p w14:paraId="7B0FD806" w14:textId="77777777" w:rsidR="005F4B5D" w:rsidRDefault="005F4B5D" w:rsidP="005F4B5D">
      <w:pPr>
        <w:pStyle w:val="PL"/>
      </w:pPr>
      <w:r>
        <w:t xml:space="preserve">            application/json:</w:t>
      </w:r>
    </w:p>
    <w:p w14:paraId="29DF6A5F" w14:textId="77777777" w:rsidR="005F4B5D" w:rsidRDefault="005F4B5D" w:rsidP="005F4B5D">
      <w:pPr>
        <w:pStyle w:val="PL"/>
      </w:pPr>
      <w:r>
        <w:t xml:space="preserve">              schema:</w:t>
      </w:r>
    </w:p>
    <w:p w14:paraId="7B0092A7" w14:textId="77777777" w:rsidR="005F4B5D" w:rsidRDefault="005F4B5D" w:rsidP="005F4B5D">
      <w:pPr>
        <w:pStyle w:val="PL"/>
      </w:pPr>
      <w:r>
        <w:t xml:space="preserve">                $ref: '#/components/schemas/ChargingDataResponse'</w:t>
      </w:r>
    </w:p>
    <w:p w14:paraId="60071032" w14:textId="77777777" w:rsidR="005F4B5D" w:rsidRDefault="005F4B5D" w:rsidP="005F4B5D">
      <w:pPr>
        <w:pStyle w:val="PL"/>
      </w:pPr>
      <w:r>
        <w:t xml:space="preserve">        '307':</w:t>
      </w:r>
    </w:p>
    <w:p w14:paraId="0A052E00" w14:textId="77777777" w:rsidR="005F4B5D" w:rsidRDefault="005F4B5D" w:rsidP="005F4B5D">
      <w:pPr>
        <w:pStyle w:val="PL"/>
      </w:pPr>
      <w:r>
        <w:t xml:space="preserve">          $ref: 'TS29571_CommonData.yaml#/components/responses/307'</w:t>
      </w:r>
    </w:p>
    <w:p w14:paraId="03C275B1" w14:textId="77777777" w:rsidR="005F4B5D" w:rsidRDefault="005F4B5D" w:rsidP="005F4B5D">
      <w:pPr>
        <w:pStyle w:val="PL"/>
      </w:pPr>
      <w:r>
        <w:t xml:space="preserve">        '308':</w:t>
      </w:r>
    </w:p>
    <w:p w14:paraId="5629C9E9" w14:textId="77777777" w:rsidR="005F4B5D" w:rsidRDefault="005F4B5D" w:rsidP="005F4B5D">
      <w:pPr>
        <w:pStyle w:val="PL"/>
      </w:pPr>
      <w:r>
        <w:t xml:space="preserve">          $ref: 'TS29571_CommonData.yaml#/components/responses/308'</w:t>
      </w:r>
    </w:p>
    <w:p w14:paraId="1C33DBD8" w14:textId="77777777" w:rsidR="005F4B5D" w:rsidRDefault="005F4B5D" w:rsidP="005F4B5D">
      <w:pPr>
        <w:pStyle w:val="PL"/>
      </w:pPr>
      <w:r>
        <w:t xml:space="preserve">        '400':</w:t>
      </w:r>
    </w:p>
    <w:p w14:paraId="0C85AC0A" w14:textId="77777777" w:rsidR="005F4B5D" w:rsidRDefault="005F4B5D" w:rsidP="005F4B5D">
      <w:pPr>
        <w:pStyle w:val="PL"/>
      </w:pPr>
      <w:r>
        <w:t xml:space="preserve">          description: Bad request</w:t>
      </w:r>
    </w:p>
    <w:p w14:paraId="7F25A271" w14:textId="77777777" w:rsidR="005F4B5D" w:rsidRDefault="005F4B5D" w:rsidP="005F4B5D">
      <w:pPr>
        <w:pStyle w:val="PL"/>
      </w:pPr>
      <w:r>
        <w:t xml:space="preserve">          content:</w:t>
      </w:r>
    </w:p>
    <w:p w14:paraId="61D5CCB3" w14:textId="77777777" w:rsidR="005F4B5D" w:rsidRDefault="005F4B5D" w:rsidP="005F4B5D">
      <w:pPr>
        <w:pStyle w:val="PL"/>
      </w:pPr>
      <w:r>
        <w:t xml:space="preserve">            application/problem+json:</w:t>
      </w:r>
    </w:p>
    <w:p w14:paraId="621ACE69" w14:textId="77777777" w:rsidR="005F4B5D" w:rsidRDefault="005F4B5D" w:rsidP="005F4B5D">
      <w:pPr>
        <w:pStyle w:val="PL"/>
      </w:pPr>
      <w:r>
        <w:t xml:space="preserve">              schema:</w:t>
      </w:r>
    </w:p>
    <w:p w14:paraId="396D74C0" w14:textId="77777777" w:rsidR="005F4B5D" w:rsidRDefault="005F4B5D" w:rsidP="005F4B5D">
      <w:pPr>
        <w:pStyle w:val="PL"/>
      </w:pPr>
      <w:r>
        <w:t xml:space="preserve">                oneOf:</w:t>
      </w:r>
    </w:p>
    <w:p w14:paraId="3724C517" w14:textId="77777777" w:rsidR="005F4B5D" w:rsidRDefault="005F4B5D" w:rsidP="005F4B5D">
      <w:pPr>
        <w:pStyle w:val="PL"/>
      </w:pPr>
      <w:r>
        <w:t xml:space="preserve">                  - $ref: 'TS29571_CommonData.yaml#/components/schemas/ProblemDetails'</w:t>
      </w:r>
    </w:p>
    <w:p w14:paraId="18A9C6F2" w14:textId="77777777" w:rsidR="005F4B5D" w:rsidRDefault="005F4B5D" w:rsidP="005F4B5D">
      <w:pPr>
        <w:pStyle w:val="PL"/>
      </w:pPr>
      <w:r>
        <w:t xml:space="preserve">                  - $ref: '#/components/schemas/ChargingDataResponse'</w:t>
      </w:r>
    </w:p>
    <w:p w14:paraId="4441DF3F" w14:textId="77777777" w:rsidR="005F4B5D" w:rsidRDefault="005F4B5D" w:rsidP="005F4B5D">
      <w:pPr>
        <w:pStyle w:val="PL"/>
      </w:pPr>
      <w:r>
        <w:t xml:space="preserve">        '401':</w:t>
      </w:r>
    </w:p>
    <w:p w14:paraId="2E1E499B" w14:textId="77777777" w:rsidR="005F4B5D" w:rsidRDefault="005F4B5D" w:rsidP="005F4B5D">
      <w:pPr>
        <w:pStyle w:val="PL"/>
      </w:pPr>
      <w:r>
        <w:t xml:space="preserve">          $ref: 'TS29571_CommonData.yaml#/components/responses/401'</w:t>
      </w:r>
    </w:p>
    <w:p w14:paraId="5AFA915B" w14:textId="77777777" w:rsidR="005F4B5D" w:rsidRDefault="005F4B5D" w:rsidP="005F4B5D">
      <w:pPr>
        <w:pStyle w:val="PL"/>
      </w:pPr>
      <w:r>
        <w:t xml:space="preserve">        '403':</w:t>
      </w:r>
    </w:p>
    <w:p w14:paraId="59A725ED" w14:textId="77777777" w:rsidR="005F4B5D" w:rsidRDefault="005F4B5D" w:rsidP="005F4B5D">
      <w:pPr>
        <w:pStyle w:val="PL"/>
      </w:pPr>
      <w:r>
        <w:t xml:space="preserve">          description: Forbidden</w:t>
      </w:r>
    </w:p>
    <w:p w14:paraId="7C66D514" w14:textId="77777777" w:rsidR="005F4B5D" w:rsidRDefault="005F4B5D" w:rsidP="005F4B5D">
      <w:pPr>
        <w:pStyle w:val="PL"/>
      </w:pPr>
      <w:r>
        <w:t xml:space="preserve">          content:</w:t>
      </w:r>
    </w:p>
    <w:p w14:paraId="10095442" w14:textId="77777777" w:rsidR="005F4B5D" w:rsidRDefault="005F4B5D" w:rsidP="005F4B5D">
      <w:pPr>
        <w:pStyle w:val="PL"/>
      </w:pPr>
      <w:r>
        <w:t xml:space="preserve">            application/problem+json:</w:t>
      </w:r>
    </w:p>
    <w:p w14:paraId="50F22258" w14:textId="77777777" w:rsidR="005F4B5D" w:rsidRDefault="005F4B5D" w:rsidP="005F4B5D">
      <w:pPr>
        <w:pStyle w:val="PL"/>
      </w:pPr>
      <w:r>
        <w:t xml:space="preserve">              schema:</w:t>
      </w:r>
    </w:p>
    <w:p w14:paraId="741C76E9" w14:textId="77777777" w:rsidR="005F4B5D" w:rsidRDefault="005F4B5D" w:rsidP="005F4B5D">
      <w:pPr>
        <w:pStyle w:val="PL"/>
      </w:pPr>
      <w:r>
        <w:t xml:space="preserve">                oneOf:</w:t>
      </w:r>
    </w:p>
    <w:p w14:paraId="030ACCE6" w14:textId="77777777" w:rsidR="005F4B5D" w:rsidRDefault="005F4B5D" w:rsidP="005F4B5D">
      <w:pPr>
        <w:pStyle w:val="PL"/>
      </w:pPr>
      <w:r>
        <w:t xml:space="preserve">                  - $ref: 'TS29571_CommonData.yaml#/components/schemas/ProblemDetails'</w:t>
      </w:r>
    </w:p>
    <w:p w14:paraId="50633798" w14:textId="77777777" w:rsidR="005F4B5D" w:rsidRDefault="005F4B5D" w:rsidP="005F4B5D">
      <w:pPr>
        <w:pStyle w:val="PL"/>
      </w:pPr>
      <w:r>
        <w:t xml:space="preserve">                  - $ref: '#/components/schemas/ChargingDataResponse'</w:t>
      </w:r>
    </w:p>
    <w:p w14:paraId="0958AA3A" w14:textId="77777777" w:rsidR="005F4B5D" w:rsidRDefault="005F4B5D" w:rsidP="005F4B5D">
      <w:pPr>
        <w:pStyle w:val="PL"/>
      </w:pPr>
      <w:r>
        <w:t xml:space="preserve">        '404':</w:t>
      </w:r>
    </w:p>
    <w:p w14:paraId="29871BAF" w14:textId="77777777" w:rsidR="005F4B5D" w:rsidRDefault="005F4B5D" w:rsidP="005F4B5D">
      <w:pPr>
        <w:pStyle w:val="PL"/>
      </w:pPr>
      <w:r>
        <w:t xml:space="preserve">          description: Not Found</w:t>
      </w:r>
    </w:p>
    <w:p w14:paraId="3F3DCD49" w14:textId="77777777" w:rsidR="005F4B5D" w:rsidRDefault="005F4B5D" w:rsidP="005F4B5D">
      <w:pPr>
        <w:pStyle w:val="PL"/>
      </w:pPr>
      <w:r>
        <w:t xml:space="preserve">          content:</w:t>
      </w:r>
    </w:p>
    <w:p w14:paraId="40F932A6" w14:textId="77777777" w:rsidR="005F4B5D" w:rsidRDefault="005F4B5D" w:rsidP="005F4B5D">
      <w:pPr>
        <w:pStyle w:val="PL"/>
      </w:pPr>
      <w:r>
        <w:t xml:space="preserve">            application/problem+json:</w:t>
      </w:r>
    </w:p>
    <w:p w14:paraId="3318EEEF" w14:textId="77777777" w:rsidR="005F4B5D" w:rsidRDefault="005F4B5D" w:rsidP="005F4B5D">
      <w:pPr>
        <w:pStyle w:val="PL"/>
      </w:pPr>
      <w:r>
        <w:lastRenderedPageBreak/>
        <w:t xml:space="preserve">              schema:</w:t>
      </w:r>
    </w:p>
    <w:p w14:paraId="5E931E7D" w14:textId="77777777" w:rsidR="005F4B5D" w:rsidRDefault="005F4B5D" w:rsidP="005F4B5D">
      <w:pPr>
        <w:pStyle w:val="PL"/>
      </w:pPr>
      <w:r>
        <w:t xml:space="preserve">                oneOf:</w:t>
      </w:r>
    </w:p>
    <w:p w14:paraId="4D058F2E" w14:textId="77777777" w:rsidR="005F4B5D" w:rsidRDefault="005F4B5D" w:rsidP="005F4B5D">
      <w:pPr>
        <w:pStyle w:val="PL"/>
      </w:pPr>
      <w:r>
        <w:t xml:space="preserve">                  - $ref: 'TS29571_CommonData.yaml#/components/schemas/ProblemDetails'</w:t>
      </w:r>
    </w:p>
    <w:p w14:paraId="6952B585" w14:textId="77777777" w:rsidR="005F4B5D" w:rsidRDefault="005F4B5D" w:rsidP="005F4B5D">
      <w:pPr>
        <w:pStyle w:val="PL"/>
      </w:pPr>
      <w:r>
        <w:t xml:space="preserve">                  - $ref: '#/components/schemas/ChargingDataResponse'</w:t>
      </w:r>
    </w:p>
    <w:p w14:paraId="250A990B" w14:textId="77777777" w:rsidR="005F4B5D" w:rsidRDefault="005F4B5D" w:rsidP="005F4B5D">
      <w:pPr>
        <w:pStyle w:val="PL"/>
      </w:pPr>
      <w:r>
        <w:t xml:space="preserve">        '405':</w:t>
      </w:r>
    </w:p>
    <w:p w14:paraId="229DF9CA" w14:textId="77777777" w:rsidR="005F4B5D" w:rsidRDefault="005F4B5D" w:rsidP="005F4B5D">
      <w:pPr>
        <w:pStyle w:val="PL"/>
      </w:pPr>
      <w:r>
        <w:t xml:space="preserve">          $ref: 'TS29571_CommonData.yaml#/components/responses/405'</w:t>
      </w:r>
    </w:p>
    <w:p w14:paraId="2184761A" w14:textId="77777777" w:rsidR="005F4B5D" w:rsidRDefault="005F4B5D" w:rsidP="005F4B5D">
      <w:pPr>
        <w:pStyle w:val="PL"/>
      </w:pPr>
      <w:r>
        <w:t xml:space="preserve">        '408':</w:t>
      </w:r>
    </w:p>
    <w:p w14:paraId="71B3945D" w14:textId="77777777" w:rsidR="005F4B5D" w:rsidRDefault="005F4B5D" w:rsidP="005F4B5D">
      <w:pPr>
        <w:pStyle w:val="PL"/>
      </w:pPr>
      <w:r>
        <w:t xml:space="preserve">          $ref: 'TS29571_CommonData.yaml#/components/responses/408'</w:t>
      </w:r>
    </w:p>
    <w:p w14:paraId="114FBA96" w14:textId="77777777" w:rsidR="005F4B5D" w:rsidRDefault="005F4B5D" w:rsidP="005F4B5D">
      <w:pPr>
        <w:pStyle w:val="PL"/>
      </w:pPr>
      <w:r>
        <w:t xml:space="preserve">        '410':</w:t>
      </w:r>
    </w:p>
    <w:p w14:paraId="3AB5B747" w14:textId="77777777" w:rsidR="005F4B5D" w:rsidRDefault="005F4B5D" w:rsidP="005F4B5D">
      <w:pPr>
        <w:pStyle w:val="PL"/>
      </w:pPr>
      <w:r>
        <w:t xml:space="preserve">          $ref: 'TS29571_CommonData.yaml#/components/responses/410'</w:t>
      </w:r>
    </w:p>
    <w:p w14:paraId="6844EDC4" w14:textId="77777777" w:rsidR="005F4B5D" w:rsidRDefault="005F4B5D" w:rsidP="005F4B5D">
      <w:pPr>
        <w:pStyle w:val="PL"/>
      </w:pPr>
      <w:r>
        <w:t xml:space="preserve">        '411':</w:t>
      </w:r>
    </w:p>
    <w:p w14:paraId="37626347" w14:textId="77777777" w:rsidR="005F4B5D" w:rsidRDefault="005F4B5D" w:rsidP="005F4B5D">
      <w:pPr>
        <w:pStyle w:val="PL"/>
      </w:pPr>
      <w:r>
        <w:t xml:space="preserve">          $ref: 'TS29571_CommonData.yaml#/components/responses/411'</w:t>
      </w:r>
    </w:p>
    <w:p w14:paraId="548763EC" w14:textId="77777777" w:rsidR="005F4B5D" w:rsidRDefault="005F4B5D" w:rsidP="005F4B5D">
      <w:pPr>
        <w:pStyle w:val="PL"/>
      </w:pPr>
      <w:r>
        <w:t xml:space="preserve">        '413':</w:t>
      </w:r>
    </w:p>
    <w:p w14:paraId="6911395C" w14:textId="77777777" w:rsidR="005F4B5D" w:rsidRDefault="005F4B5D" w:rsidP="005F4B5D">
      <w:pPr>
        <w:pStyle w:val="PL"/>
      </w:pPr>
      <w:r>
        <w:t xml:space="preserve">          $ref: 'TS29571_CommonData.yaml#/components/responses/413'</w:t>
      </w:r>
    </w:p>
    <w:p w14:paraId="54D27C73" w14:textId="77777777" w:rsidR="005F4B5D" w:rsidRDefault="005F4B5D" w:rsidP="005F4B5D">
      <w:pPr>
        <w:pStyle w:val="PL"/>
      </w:pPr>
      <w:r>
        <w:t xml:space="preserve">        '415':</w:t>
      </w:r>
    </w:p>
    <w:p w14:paraId="29FD358D" w14:textId="77777777" w:rsidR="005F4B5D" w:rsidRDefault="005F4B5D" w:rsidP="005F4B5D">
      <w:pPr>
        <w:pStyle w:val="PL"/>
      </w:pPr>
      <w:r>
        <w:t xml:space="preserve">          $ref: 'TS29571_CommonData.yaml#/components/responses/415'</w:t>
      </w:r>
    </w:p>
    <w:p w14:paraId="71FC19AB" w14:textId="77777777" w:rsidR="005F4B5D" w:rsidRDefault="005F4B5D" w:rsidP="005F4B5D">
      <w:pPr>
        <w:pStyle w:val="PL"/>
      </w:pPr>
      <w:r>
        <w:t xml:space="preserve">        '429':</w:t>
      </w:r>
    </w:p>
    <w:p w14:paraId="6F719ED8" w14:textId="77777777" w:rsidR="005F4B5D" w:rsidRDefault="005F4B5D" w:rsidP="005F4B5D">
      <w:pPr>
        <w:pStyle w:val="PL"/>
      </w:pPr>
      <w:r>
        <w:t xml:space="preserve">          $ref: 'TS29571_CommonData.yaml#/components/responses/429'</w:t>
      </w:r>
    </w:p>
    <w:p w14:paraId="74E7A9B2" w14:textId="77777777" w:rsidR="005F4B5D" w:rsidRDefault="005F4B5D" w:rsidP="005F4B5D">
      <w:pPr>
        <w:pStyle w:val="PL"/>
      </w:pPr>
      <w:r>
        <w:t xml:space="preserve">        '500':</w:t>
      </w:r>
    </w:p>
    <w:p w14:paraId="7665FAC9" w14:textId="77777777" w:rsidR="005F4B5D" w:rsidRDefault="005F4B5D" w:rsidP="005F4B5D">
      <w:pPr>
        <w:pStyle w:val="PL"/>
      </w:pPr>
      <w:r>
        <w:t xml:space="preserve">          $ref: 'TS29571_CommonData.yaml#/components/responses/500'</w:t>
      </w:r>
    </w:p>
    <w:p w14:paraId="4152EB3A" w14:textId="77777777" w:rsidR="005F4B5D" w:rsidRDefault="005F4B5D" w:rsidP="005F4B5D">
      <w:pPr>
        <w:pStyle w:val="PL"/>
      </w:pPr>
      <w:r>
        <w:t xml:space="preserve">        '502':</w:t>
      </w:r>
    </w:p>
    <w:p w14:paraId="2516F3CD" w14:textId="77777777" w:rsidR="005F4B5D" w:rsidRDefault="005F4B5D" w:rsidP="005F4B5D">
      <w:pPr>
        <w:pStyle w:val="PL"/>
      </w:pPr>
      <w:r>
        <w:t xml:space="preserve">          $ref: 'TS29571_CommonData.yaml#/components/responses/502'</w:t>
      </w:r>
    </w:p>
    <w:p w14:paraId="7C93D03E" w14:textId="77777777" w:rsidR="005F4B5D" w:rsidRDefault="005F4B5D" w:rsidP="005F4B5D">
      <w:pPr>
        <w:pStyle w:val="PL"/>
      </w:pPr>
      <w:r>
        <w:t xml:space="preserve">        '503':</w:t>
      </w:r>
    </w:p>
    <w:p w14:paraId="4DA8D362" w14:textId="77777777" w:rsidR="005F4B5D" w:rsidRDefault="005F4B5D" w:rsidP="005F4B5D">
      <w:pPr>
        <w:pStyle w:val="PL"/>
      </w:pPr>
      <w:r>
        <w:t xml:space="preserve">          $ref: 'TS29571_CommonData.yaml#/components/responses/503'</w:t>
      </w:r>
    </w:p>
    <w:p w14:paraId="60C22FFD" w14:textId="77777777" w:rsidR="005F4B5D" w:rsidRDefault="005F4B5D" w:rsidP="005F4B5D">
      <w:pPr>
        <w:pStyle w:val="PL"/>
      </w:pPr>
      <w:r>
        <w:t xml:space="preserve">        '504':</w:t>
      </w:r>
    </w:p>
    <w:p w14:paraId="14B7F180" w14:textId="77777777" w:rsidR="005F4B5D" w:rsidRDefault="005F4B5D" w:rsidP="005F4B5D">
      <w:pPr>
        <w:pStyle w:val="PL"/>
      </w:pPr>
      <w:r>
        <w:t xml:space="preserve">          $ref: 'TS29571_CommonData.yaml#/components/responses/504'</w:t>
      </w:r>
    </w:p>
    <w:p w14:paraId="6FB88740" w14:textId="77777777" w:rsidR="005F4B5D" w:rsidRDefault="005F4B5D" w:rsidP="005F4B5D">
      <w:pPr>
        <w:pStyle w:val="PL"/>
      </w:pPr>
      <w:r>
        <w:t xml:space="preserve">        default:</w:t>
      </w:r>
    </w:p>
    <w:p w14:paraId="15299498" w14:textId="77777777" w:rsidR="005F4B5D" w:rsidRDefault="005F4B5D" w:rsidP="005F4B5D">
      <w:pPr>
        <w:pStyle w:val="PL"/>
      </w:pPr>
      <w:r>
        <w:t xml:space="preserve">          $ref: 'TS29571_CommonData.yaml#/components/responses/default'</w:t>
      </w:r>
    </w:p>
    <w:p w14:paraId="773645E2" w14:textId="77777777" w:rsidR="005F4B5D" w:rsidRDefault="005F4B5D" w:rsidP="005F4B5D">
      <w:pPr>
        <w:pStyle w:val="PL"/>
      </w:pPr>
      <w:r>
        <w:t xml:space="preserve">      callbacks:</w:t>
      </w:r>
    </w:p>
    <w:p w14:paraId="7823F7EB" w14:textId="77777777" w:rsidR="005F4B5D" w:rsidRDefault="005F4B5D" w:rsidP="005F4B5D">
      <w:pPr>
        <w:pStyle w:val="PL"/>
      </w:pPr>
      <w:r>
        <w:t xml:space="preserve">        chargingNotification:</w:t>
      </w:r>
    </w:p>
    <w:p w14:paraId="16EAE64A" w14:textId="77777777" w:rsidR="005F4B5D" w:rsidRDefault="005F4B5D" w:rsidP="005F4B5D">
      <w:pPr>
        <w:pStyle w:val="PL"/>
      </w:pPr>
      <w:r>
        <w:t xml:space="preserve">          '{$request.body#/notifyUri}':</w:t>
      </w:r>
    </w:p>
    <w:p w14:paraId="4C91585C" w14:textId="77777777" w:rsidR="005F4B5D" w:rsidRDefault="005F4B5D" w:rsidP="005F4B5D">
      <w:pPr>
        <w:pStyle w:val="PL"/>
      </w:pPr>
      <w:r>
        <w:t xml:space="preserve">            post:</w:t>
      </w:r>
    </w:p>
    <w:p w14:paraId="7EF79317" w14:textId="77777777" w:rsidR="005F4B5D" w:rsidRDefault="005F4B5D" w:rsidP="005F4B5D">
      <w:pPr>
        <w:pStyle w:val="PL"/>
      </w:pPr>
      <w:r>
        <w:t xml:space="preserve">              requestBody:</w:t>
      </w:r>
    </w:p>
    <w:p w14:paraId="7AD2D91B" w14:textId="77777777" w:rsidR="005F4B5D" w:rsidRDefault="005F4B5D" w:rsidP="005F4B5D">
      <w:pPr>
        <w:pStyle w:val="PL"/>
      </w:pPr>
      <w:r>
        <w:t xml:space="preserve">                required: true</w:t>
      </w:r>
    </w:p>
    <w:p w14:paraId="05DFD57A" w14:textId="77777777" w:rsidR="005F4B5D" w:rsidRDefault="005F4B5D" w:rsidP="005F4B5D">
      <w:pPr>
        <w:pStyle w:val="PL"/>
      </w:pPr>
      <w:r>
        <w:t xml:space="preserve">                content:</w:t>
      </w:r>
    </w:p>
    <w:p w14:paraId="770D55C0" w14:textId="77777777" w:rsidR="005F4B5D" w:rsidRDefault="005F4B5D" w:rsidP="005F4B5D">
      <w:pPr>
        <w:pStyle w:val="PL"/>
      </w:pPr>
      <w:r>
        <w:t xml:space="preserve">                  application/json:</w:t>
      </w:r>
    </w:p>
    <w:p w14:paraId="559F9BF0" w14:textId="77777777" w:rsidR="005F4B5D" w:rsidRDefault="005F4B5D" w:rsidP="005F4B5D">
      <w:pPr>
        <w:pStyle w:val="PL"/>
      </w:pPr>
      <w:r>
        <w:t xml:space="preserve">                    schema:</w:t>
      </w:r>
    </w:p>
    <w:p w14:paraId="672E2352" w14:textId="77777777" w:rsidR="005F4B5D" w:rsidRDefault="005F4B5D" w:rsidP="005F4B5D">
      <w:pPr>
        <w:pStyle w:val="PL"/>
      </w:pPr>
      <w:r>
        <w:t xml:space="preserve">                      $ref: '#/components/schemas/ChargingNotifyRequest'</w:t>
      </w:r>
    </w:p>
    <w:p w14:paraId="700DF886" w14:textId="77777777" w:rsidR="005F4B5D" w:rsidRDefault="005F4B5D" w:rsidP="005F4B5D">
      <w:pPr>
        <w:pStyle w:val="PL"/>
      </w:pPr>
      <w:r>
        <w:t xml:space="preserve">              responses:</w:t>
      </w:r>
    </w:p>
    <w:p w14:paraId="6304108F" w14:textId="77777777" w:rsidR="005F4B5D" w:rsidRDefault="005F4B5D" w:rsidP="005F4B5D">
      <w:pPr>
        <w:pStyle w:val="PL"/>
      </w:pPr>
      <w:r>
        <w:t xml:space="preserve">                '200':</w:t>
      </w:r>
    </w:p>
    <w:p w14:paraId="2DFC1CBC" w14:textId="77777777" w:rsidR="005F4B5D" w:rsidRDefault="005F4B5D" w:rsidP="005F4B5D">
      <w:pPr>
        <w:pStyle w:val="PL"/>
      </w:pPr>
      <w:r>
        <w:t xml:space="preserve">                  description: OK.</w:t>
      </w:r>
    </w:p>
    <w:p w14:paraId="3BE72985" w14:textId="77777777" w:rsidR="005F4B5D" w:rsidRDefault="005F4B5D" w:rsidP="005F4B5D">
      <w:pPr>
        <w:pStyle w:val="PL"/>
      </w:pPr>
      <w:r>
        <w:t xml:space="preserve">                  content:</w:t>
      </w:r>
    </w:p>
    <w:p w14:paraId="2E30A943" w14:textId="77777777" w:rsidR="005F4B5D" w:rsidRDefault="005F4B5D" w:rsidP="005F4B5D">
      <w:pPr>
        <w:pStyle w:val="PL"/>
      </w:pPr>
      <w:r>
        <w:t xml:space="preserve">                    application/ json:</w:t>
      </w:r>
    </w:p>
    <w:p w14:paraId="1BDA2FEE" w14:textId="77777777" w:rsidR="005F4B5D" w:rsidRDefault="005F4B5D" w:rsidP="005F4B5D">
      <w:pPr>
        <w:pStyle w:val="PL"/>
      </w:pPr>
      <w:r>
        <w:t xml:space="preserve">                      schema:</w:t>
      </w:r>
    </w:p>
    <w:p w14:paraId="1C6D86F8" w14:textId="77777777" w:rsidR="005F4B5D" w:rsidRDefault="005F4B5D" w:rsidP="005F4B5D">
      <w:pPr>
        <w:pStyle w:val="PL"/>
      </w:pPr>
      <w:r>
        <w:t xml:space="preserve">                        $ref: '#/components/schemas/ChargingNotifyResponse'</w:t>
      </w:r>
    </w:p>
    <w:p w14:paraId="30DF92D7" w14:textId="77777777" w:rsidR="005F4B5D" w:rsidRDefault="005F4B5D" w:rsidP="005F4B5D">
      <w:pPr>
        <w:pStyle w:val="PL"/>
      </w:pPr>
      <w:r>
        <w:t xml:space="preserve">                '204':</w:t>
      </w:r>
    </w:p>
    <w:p w14:paraId="0C11052B" w14:textId="77777777" w:rsidR="005F4B5D" w:rsidRDefault="005F4B5D" w:rsidP="005F4B5D">
      <w:pPr>
        <w:pStyle w:val="PL"/>
      </w:pPr>
      <w:r>
        <w:t xml:space="preserve">                  description: 'No Content, Notification was succesfull'</w:t>
      </w:r>
    </w:p>
    <w:p w14:paraId="04000BE8" w14:textId="77777777" w:rsidR="005F4B5D" w:rsidRDefault="005F4B5D" w:rsidP="005F4B5D">
      <w:pPr>
        <w:pStyle w:val="PL"/>
      </w:pPr>
      <w:r>
        <w:t xml:space="preserve">                '307':</w:t>
      </w:r>
    </w:p>
    <w:p w14:paraId="10D56920" w14:textId="77777777" w:rsidR="005F4B5D" w:rsidRDefault="005F4B5D" w:rsidP="005F4B5D">
      <w:pPr>
        <w:pStyle w:val="PL"/>
      </w:pPr>
      <w:r>
        <w:t xml:space="preserve">                  $ref: 'TS29571_CommonData.yaml#/components/responses/307'</w:t>
      </w:r>
    </w:p>
    <w:p w14:paraId="662E99AF" w14:textId="77777777" w:rsidR="005F4B5D" w:rsidRDefault="005F4B5D" w:rsidP="005F4B5D">
      <w:pPr>
        <w:pStyle w:val="PL"/>
      </w:pPr>
      <w:r>
        <w:t xml:space="preserve">                '308':</w:t>
      </w:r>
    </w:p>
    <w:p w14:paraId="24CABD18" w14:textId="77777777" w:rsidR="005F4B5D" w:rsidRDefault="005F4B5D" w:rsidP="005F4B5D">
      <w:pPr>
        <w:pStyle w:val="PL"/>
      </w:pPr>
      <w:r>
        <w:t xml:space="preserve">                  $ref: 'TS29571_CommonData.yaml#/components/responses/308'</w:t>
      </w:r>
    </w:p>
    <w:p w14:paraId="10C5187D" w14:textId="77777777" w:rsidR="005F4B5D" w:rsidRDefault="005F4B5D" w:rsidP="005F4B5D">
      <w:pPr>
        <w:pStyle w:val="PL"/>
      </w:pPr>
      <w:r>
        <w:t xml:space="preserve">                '400':</w:t>
      </w:r>
    </w:p>
    <w:p w14:paraId="744933EC" w14:textId="77777777" w:rsidR="005F4B5D" w:rsidRDefault="005F4B5D" w:rsidP="005F4B5D">
      <w:pPr>
        <w:pStyle w:val="PL"/>
      </w:pPr>
      <w:r>
        <w:t xml:space="preserve">                  description: Bad request</w:t>
      </w:r>
    </w:p>
    <w:p w14:paraId="3759CDA3" w14:textId="77777777" w:rsidR="005F4B5D" w:rsidRDefault="005F4B5D" w:rsidP="005F4B5D">
      <w:pPr>
        <w:pStyle w:val="PL"/>
      </w:pPr>
      <w:r>
        <w:t xml:space="preserve">                  content:</w:t>
      </w:r>
    </w:p>
    <w:p w14:paraId="0B32A515" w14:textId="77777777" w:rsidR="005F4B5D" w:rsidRDefault="005F4B5D" w:rsidP="005F4B5D">
      <w:pPr>
        <w:pStyle w:val="PL"/>
      </w:pPr>
      <w:r>
        <w:t xml:space="preserve">                    application/problem+json:</w:t>
      </w:r>
    </w:p>
    <w:p w14:paraId="30F3D951" w14:textId="77777777" w:rsidR="005F4B5D" w:rsidRDefault="005F4B5D" w:rsidP="005F4B5D">
      <w:pPr>
        <w:pStyle w:val="PL"/>
      </w:pPr>
      <w:r>
        <w:t xml:space="preserve">                      schema:</w:t>
      </w:r>
    </w:p>
    <w:p w14:paraId="15E4C53B" w14:textId="77777777" w:rsidR="005F4B5D" w:rsidRDefault="005F4B5D" w:rsidP="005F4B5D">
      <w:pPr>
        <w:pStyle w:val="PL"/>
      </w:pPr>
      <w:r>
        <w:t xml:space="preserve">                        oneOf:</w:t>
      </w:r>
    </w:p>
    <w:p w14:paraId="046F22E2" w14:textId="77777777" w:rsidR="005F4B5D" w:rsidRDefault="005F4B5D" w:rsidP="005F4B5D">
      <w:pPr>
        <w:pStyle w:val="PL"/>
      </w:pPr>
      <w:r>
        <w:t xml:space="preserve">                          - $ref: TS29571_CommonData.yaml#/components/schemas/ProblemDetails</w:t>
      </w:r>
    </w:p>
    <w:p w14:paraId="3699DF4A" w14:textId="77777777" w:rsidR="005F4B5D" w:rsidRDefault="005F4B5D" w:rsidP="005F4B5D">
      <w:pPr>
        <w:pStyle w:val="PL"/>
      </w:pPr>
      <w:r>
        <w:t xml:space="preserve">                          - $ref: '#/components/schemas/ChargingNotifyResponse'</w:t>
      </w:r>
    </w:p>
    <w:p w14:paraId="4817F3A6" w14:textId="77777777" w:rsidR="005F4B5D" w:rsidRDefault="005F4B5D" w:rsidP="005F4B5D">
      <w:pPr>
        <w:pStyle w:val="PL"/>
      </w:pPr>
      <w:r>
        <w:t xml:space="preserve">                '401':</w:t>
      </w:r>
    </w:p>
    <w:p w14:paraId="59EAF202" w14:textId="77777777" w:rsidR="005F4B5D" w:rsidRDefault="005F4B5D" w:rsidP="005F4B5D">
      <w:pPr>
        <w:pStyle w:val="PL"/>
      </w:pPr>
      <w:r>
        <w:t xml:space="preserve">                  $ref: 'TS29571_CommonData.yaml#/components/responses/401'</w:t>
      </w:r>
    </w:p>
    <w:p w14:paraId="2553143D" w14:textId="77777777" w:rsidR="005F4B5D" w:rsidRDefault="005F4B5D" w:rsidP="005F4B5D">
      <w:pPr>
        <w:pStyle w:val="PL"/>
      </w:pPr>
      <w:r>
        <w:t xml:space="preserve">                '403':</w:t>
      </w:r>
    </w:p>
    <w:p w14:paraId="7F3C3602" w14:textId="77777777" w:rsidR="005F4B5D" w:rsidRDefault="005F4B5D" w:rsidP="005F4B5D">
      <w:pPr>
        <w:pStyle w:val="PL"/>
      </w:pPr>
      <w:r>
        <w:t xml:space="preserve">                  $ref: 'TS29571_CommonData.yaml#/components/responses/403'</w:t>
      </w:r>
    </w:p>
    <w:p w14:paraId="43F0E05D" w14:textId="77777777" w:rsidR="005F4B5D" w:rsidRDefault="005F4B5D" w:rsidP="005F4B5D">
      <w:pPr>
        <w:pStyle w:val="PL"/>
      </w:pPr>
      <w:r>
        <w:t xml:space="preserve">                '404':</w:t>
      </w:r>
    </w:p>
    <w:p w14:paraId="0ADC3085" w14:textId="77777777" w:rsidR="005F4B5D" w:rsidRDefault="005F4B5D" w:rsidP="005F4B5D">
      <w:pPr>
        <w:pStyle w:val="PL"/>
      </w:pPr>
      <w:r>
        <w:t xml:space="preserve">                  $ref: 'TS29571_CommonData.yaml#/components/responses/404'</w:t>
      </w:r>
    </w:p>
    <w:p w14:paraId="3C3E24E6" w14:textId="77777777" w:rsidR="005F4B5D" w:rsidRDefault="005F4B5D" w:rsidP="005F4B5D">
      <w:pPr>
        <w:pStyle w:val="PL"/>
      </w:pPr>
      <w:r>
        <w:t xml:space="preserve">                '411':</w:t>
      </w:r>
    </w:p>
    <w:p w14:paraId="371A6971" w14:textId="77777777" w:rsidR="005F4B5D" w:rsidRDefault="005F4B5D" w:rsidP="005F4B5D">
      <w:pPr>
        <w:pStyle w:val="PL"/>
      </w:pPr>
      <w:r>
        <w:t xml:space="preserve">                  $ref: 'TS29571_CommonData.yaml#/components/responses/411'</w:t>
      </w:r>
    </w:p>
    <w:p w14:paraId="0B4BDE62" w14:textId="77777777" w:rsidR="005F4B5D" w:rsidRDefault="005F4B5D" w:rsidP="005F4B5D">
      <w:pPr>
        <w:pStyle w:val="PL"/>
      </w:pPr>
      <w:r>
        <w:t xml:space="preserve">                '413':</w:t>
      </w:r>
    </w:p>
    <w:p w14:paraId="789F1044" w14:textId="77777777" w:rsidR="005F4B5D" w:rsidRDefault="005F4B5D" w:rsidP="005F4B5D">
      <w:pPr>
        <w:pStyle w:val="PL"/>
      </w:pPr>
      <w:r>
        <w:t xml:space="preserve">                  $ref: 'TS29571_CommonData.yaml#/components/responses/413'</w:t>
      </w:r>
    </w:p>
    <w:p w14:paraId="09400987" w14:textId="77777777" w:rsidR="005F4B5D" w:rsidRDefault="005F4B5D" w:rsidP="005F4B5D">
      <w:pPr>
        <w:pStyle w:val="PL"/>
      </w:pPr>
      <w:r>
        <w:t xml:space="preserve">                '415':</w:t>
      </w:r>
    </w:p>
    <w:p w14:paraId="78BA273A" w14:textId="77777777" w:rsidR="005F4B5D" w:rsidRDefault="005F4B5D" w:rsidP="005F4B5D">
      <w:pPr>
        <w:pStyle w:val="PL"/>
      </w:pPr>
      <w:r>
        <w:t xml:space="preserve">                  $ref: 'TS29571_CommonData.yaml#/components/responses/415'</w:t>
      </w:r>
    </w:p>
    <w:p w14:paraId="187FDC33" w14:textId="77777777" w:rsidR="005F4B5D" w:rsidRDefault="005F4B5D" w:rsidP="005F4B5D">
      <w:pPr>
        <w:pStyle w:val="PL"/>
      </w:pPr>
      <w:r>
        <w:t xml:space="preserve">                '429':</w:t>
      </w:r>
    </w:p>
    <w:p w14:paraId="7C2F5B61" w14:textId="77777777" w:rsidR="005F4B5D" w:rsidRDefault="005F4B5D" w:rsidP="005F4B5D">
      <w:pPr>
        <w:pStyle w:val="PL"/>
      </w:pPr>
      <w:r>
        <w:t xml:space="preserve">                  $ref: 'TS29571_CommonData.yaml#/components/responses/429'</w:t>
      </w:r>
    </w:p>
    <w:p w14:paraId="3FD183B0" w14:textId="77777777" w:rsidR="005F4B5D" w:rsidRDefault="005F4B5D" w:rsidP="005F4B5D">
      <w:pPr>
        <w:pStyle w:val="PL"/>
      </w:pPr>
      <w:r>
        <w:t xml:space="preserve">                '500':</w:t>
      </w:r>
    </w:p>
    <w:p w14:paraId="63B5BCB2" w14:textId="77777777" w:rsidR="005F4B5D" w:rsidRDefault="005F4B5D" w:rsidP="005F4B5D">
      <w:pPr>
        <w:pStyle w:val="PL"/>
      </w:pPr>
      <w:r>
        <w:t xml:space="preserve">                  $ref: 'TS29571_CommonData.yaml#/components/responses/500'</w:t>
      </w:r>
    </w:p>
    <w:p w14:paraId="4E14D6A0" w14:textId="77777777" w:rsidR="005F4B5D" w:rsidRDefault="005F4B5D" w:rsidP="005F4B5D">
      <w:pPr>
        <w:pStyle w:val="PL"/>
      </w:pPr>
      <w:r>
        <w:t xml:space="preserve">                '502':</w:t>
      </w:r>
    </w:p>
    <w:p w14:paraId="107A896D" w14:textId="77777777" w:rsidR="005F4B5D" w:rsidRDefault="005F4B5D" w:rsidP="005F4B5D">
      <w:pPr>
        <w:pStyle w:val="PL"/>
      </w:pPr>
      <w:r>
        <w:t xml:space="preserve">                  $ref: 'TS29571_CommonData.yaml#/components/responses/502'</w:t>
      </w:r>
    </w:p>
    <w:p w14:paraId="47F6D125" w14:textId="77777777" w:rsidR="005F4B5D" w:rsidRDefault="005F4B5D" w:rsidP="005F4B5D">
      <w:pPr>
        <w:pStyle w:val="PL"/>
      </w:pPr>
      <w:r>
        <w:t xml:space="preserve">                '503':</w:t>
      </w:r>
    </w:p>
    <w:p w14:paraId="62C25B45" w14:textId="77777777" w:rsidR="005F4B5D" w:rsidRDefault="005F4B5D" w:rsidP="005F4B5D">
      <w:pPr>
        <w:pStyle w:val="PL"/>
      </w:pPr>
      <w:r>
        <w:lastRenderedPageBreak/>
        <w:t xml:space="preserve">                  $ref: 'TS29571_CommonData.yaml#/components/responses/503'</w:t>
      </w:r>
    </w:p>
    <w:p w14:paraId="5534564F" w14:textId="77777777" w:rsidR="005F4B5D" w:rsidRDefault="005F4B5D" w:rsidP="005F4B5D">
      <w:pPr>
        <w:pStyle w:val="PL"/>
      </w:pPr>
      <w:r>
        <w:t xml:space="preserve">                '504':</w:t>
      </w:r>
    </w:p>
    <w:p w14:paraId="53DFF249" w14:textId="77777777" w:rsidR="005F4B5D" w:rsidRDefault="005F4B5D" w:rsidP="005F4B5D">
      <w:pPr>
        <w:pStyle w:val="PL"/>
      </w:pPr>
      <w:r>
        <w:t xml:space="preserve">                  $ref: 'TS29571_CommonData.yaml#/components/responses/504'</w:t>
      </w:r>
    </w:p>
    <w:p w14:paraId="515EAF56" w14:textId="77777777" w:rsidR="005F4B5D" w:rsidRDefault="005F4B5D" w:rsidP="005F4B5D">
      <w:pPr>
        <w:pStyle w:val="PL"/>
      </w:pPr>
      <w:r>
        <w:t xml:space="preserve">                default:</w:t>
      </w:r>
    </w:p>
    <w:p w14:paraId="387967C2" w14:textId="77777777" w:rsidR="005F4B5D" w:rsidRDefault="005F4B5D" w:rsidP="005F4B5D">
      <w:pPr>
        <w:pStyle w:val="PL"/>
      </w:pPr>
      <w:r>
        <w:t xml:space="preserve">                  $ref: 'TS29571_CommonData.yaml#/components/responses/default'</w:t>
      </w:r>
    </w:p>
    <w:p w14:paraId="248E5E70" w14:textId="77777777" w:rsidR="005F4B5D" w:rsidRDefault="005F4B5D" w:rsidP="005F4B5D">
      <w:pPr>
        <w:pStyle w:val="PL"/>
      </w:pPr>
      <w:r>
        <w:t xml:space="preserve">  '/chargingdata/{ChargingDataRef}/update':</w:t>
      </w:r>
    </w:p>
    <w:p w14:paraId="04C9A3D1" w14:textId="77777777" w:rsidR="005F4B5D" w:rsidRDefault="005F4B5D" w:rsidP="005F4B5D">
      <w:pPr>
        <w:pStyle w:val="PL"/>
      </w:pPr>
      <w:r>
        <w:t xml:space="preserve">    post:</w:t>
      </w:r>
    </w:p>
    <w:p w14:paraId="469E3416" w14:textId="77777777" w:rsidR="005F4B5D" w:rsidRDefault="005F4B5D" w:rsidP="005F4B5D">
      <w:pPr>
        <w:pStyle w:val="PL"/>
      </w:pPr>
      <w:r>
        <w:t xml:space="preserve">      requestBody:</w:t>
      </w:r>
    </w:p>
    <w:p w14:paraId="3E40FB72" w14:textId="77777777" w:rsidR="005F4B5D" w:rsidRDefault="005F4B5D" w:rsidP="005F4B5D">
      <w:pPr>
        <w:pStyle w:val="PL"/>
      </w:pPr>
      <w:r>
        <w:t xml:space="preserve">        required: true</w:t>
      </w:r>
    </w:p>
    <w:p w14:paraId="5DFB1AE1" w14:textId="77777777" w:rsidR="005F4B5D" w:rsidRDefault="005F4B5D" w:rsidP="005F4B5D">
      <w:pPr>
        <w:pStyle w:val="PL"/>
      </w:pPr>
      <w:r>
        <w:t xml:space="preserve">        content:</w:t>
      </w:r>
    </w:p>
    <w:p w14:paraId="05431B1C" w14:textId="77777777" w:rsidR="005F4B5D" w:rsidRDefault="005F4B5D" w:rsidP="005F4B5D">
      <w:pPr>
        <w:pStyle w:val="PL"/>
      </w:pPr>
      <w:r>
        <w:t xml:space="preserve">          application/json:</w:t>
      </w:r>
    </w:p>
    <w:p w14:paraId="7A73ADD3" w14:textId="77777777" w:rsidR="005F4B5D" w:rsidRDefault="005F4B5D" w:rsidP="005F4B5D">
      <w:pPr>
        <w:pStyle w:val="PL"/>
      </w:pPr>
      <w:r>
        <w:t xml:space="preserve">            schema:</w:t>
      </w:r>
    </w:p>
    <w:p w14:paraId="42E081BF" w14:textId="77777777" w:rsidR="005F4B5D" w:rsidRDefault="005F4B5D" w:rsidP="005F4B5D">
      <w:pPr>
        <w:pStyle w:val="PL"/>
      </w:pPr>
      <w:r>
        <w:t xml:space="preserve">              $ref: '#/components/schemas/ChargingDataRequest'</w:t>
      </w:r>
    </w:p>
    <w:p w14:paraId="39DE4D3C" w14:textId="77777777" w:rsidR="005F4B5D" w:rsidRDefault="005F4B5D" w:rsidP="005F4B5D">
      <w:pPr>
        <w:pStyle w:val="PL"/>
      </w:pPr>
      <w:r>
        <w:t xml:space="preserve">      parameters:</w:t>
      </w:r>
    </w:p>
    <w:p w14:paraId="2045D043" w14:textId="77777777" w:rsidR="005F4B5D" w:rsidRDefault="005F4B5D" w:rsidP="005F4B5D">
      <w:pPr>
        <w:pStyle w:val="PL"/>
      </w:pPr>
      <w:r>
        <w:t xml:space="preserve">        - name: ChargingDataRef</w:t>
      </w:r>
    </w:p>
    <w:p w14:paraId="31536F89" w14:textId="77777777" w:rsidR="005F4B5D" w:rsidRDefault="005F4B5D" w:rsidP="005F4B5D">
      <w:pPr>
        <w:pStyle w:val="PL"/>
      </w:pPr>
      <w:r>
        <w:t xml:space="preserve">          in: path</w:t>
      </w:r>
    </w:p>
    <w:p w14:paraId="68EAA266" w14:textId="77777777" w:rsidR="005F4B5D" w:rsidRDefault="005F4B5D" w:rsidP="005F4B5D">
      <w:pPr>
        <w:pStyle w:val="PL"/>
      </w:pPr>
      <w:r>
        <w:t xml:space="preserve">          description: a unique identifier for a charging data resource in a PLMN</w:t>
      </w:r>
    </w:p>
    <w:p w14:paraId="0C6515C6" w14:textId="77777777" w:rsidR="005F4B5D" w:rsidRDefault="005F4B5D" w:rsidP="005F4B5D">
      <w:pPr>
        <w:pStyle w:val="PL"/>
      </w:pPr>
      <w:r>
        <w:t xml:space="preserve">          required: true</w:t>
      </w:r>
    </w:p>
    <w:p w14:paraId="1D0103EE" w14:textId="77777777" w:rsidR="005F4B5D" w:rsidRDefault="005F4B5D" w:rsidP="005F4B5D">
      <w:pPr>
        <w:pStyle w:val="PL"/>
      </w:pPr>
      <w:r>
        <w:t xml:space="preserve">          schema:</w:t>
      </w:r>
    </w:p>
    <w:p w14:paraId="4B008160" w14:textId="77777777" w:rsidR="005F4B5D" w:rsidRDefault="005F4B5D" w:rsidP="005F4B5D">
      <w:pPr>
        <w:pStyle w:val="PL"/>
      </w:pPr>
      <w:r>
        <w:t xml:space="preserve">            type: string</w:t>
      </w:r>
    </w:p>
    <w:p w14:paraId="6D701764" w14:textId="77777777" w:rsidR="005F4B5D" w:rsidRDefault="005F4B5D" w:rsidP="005F4B5D">
      <w:pPr>
        <w:pStyle w:val="PL"/>
      </w:pPr>
      <w:r>
        <w:t xml:space="preserve">      responses:</w:t>
      </w:r>
    </w:p>
    <w:p w14:paraId="003E372A" w14:textId="77777777" w:rsidR="005F4B5D" w:rsidRDefault="005F4B5D" w:rsidP="005F4B5D">
      <w:pPr>
        <w:pStyle w:val="PL"/>
      </w:pPr>
      <w:r>
        <w:t xml:space="preserve">        '200':</w:t>
      </w:r>
    </w:p>
    <w:p w14:paraId="6DD70605" w14:textId="77777777" w:rsidR="005F4B5D" w:rsidRDefault="005F4B5D" w:rsidP="005F4B5D">
      <w:pPr>
        <w:pStyle w:val="PL"/>
      </w:pPr>
      <w:r>
        <w:t xml:space="preserve">          description: OK. Updated Charging Data resource is returned</w:t>
      </w:r>
    </w:p>
    <w:p w14:paraId="6D0EDDC2" w14:textId="77777777" w:rsidR="005F4B5D" w:rsidRDefault="005F4B5D" w:rsidP="005F4B5D">
      <w:pPr>
        <w:pStyle w:val="PL"/>
      </w:pPr>
      <w:r>
        <w:t xml:space="preserve">          content:</w:t>
      </w:r>
    </w:p>
    <w:p w14:paraId="6E5E51F0" w14:textId="77777777" w:rsidR="005F4B5D" w:rsidRDefault="005F4B5D" w:rsidP="005F4B5D">
      <w:pPr>
        <w:pStyle w:val="PL"/>
      </w:pPr>
      <w:r>
        <w:t xml:space="preserve">            application/json:</w:t>
      </w:r>
    </w:p>
    <w:p w14:paraId="337A44C5" w14:textId="77777777" w:rsidR="005F4B5D" w:rsidRDefault="005F4B5D" w:rsidP="005F4B5D">
      <w:pPr>
        <w:pStyle w:val="PL"/>
      </w:pPr>
      <w:r>
        <w:t xml:space="preserve">              schema:</w:t>
      </w:r>
    </w:p>
    <w:p w14:paraId="74AD18A6" w14:textId="77777777" w:rsidR="005F4B5D" w:rsidRDefault="005F4B5D" w:rsidP="005F4B5D">
      <w:pPr>
        <w:pStyle w:val="PL"/>
      </w:pPr>
      <w:r>
        <w:t xml:space="preserve">                $ref: '#/components/schemas/ChargingDataResponse'</w:t>
      </w:r>
    </w:p>
    <w:p w14:paraId="2F978567" w14:textId="77777777" w:rsidR="005F4B5D" w:rsidRDefault="005F4B5D" w:rsidP="005F4B5D">
      <w:pPr>
        <w:pStyle w:val="PL"/>
      </w:pPr>
      <w:r>
        <w:t xml:space="preserve">        '307':</w:t>
      </w:r>
    </w:p>
    <w:p w14:paraId="62E585E0" w14:textId="77777777" w:rsidR="005F4B5D" w:rsidRDefault="005F4B5D" w:rsidP="005F4B5D">
      <w:pPr>
        <w:pStyle w:val="PL"/>
      </w:pPr>
      <w:r>
        <w:t xml:space="preserve">          $ref: 'TS29571_CommonData.yaml#/components/responses/307'</w:t>
      </w:r>
    </w:p>
    <w:p w14:paraId="1A4DCAD4" w14:textId="77777777" w:rsidR="005F4B5D" w:rsidRDefault="005F4B5D" w:rsidP="005F4B5D">
      <w:pPr>
        <w:pStyle w:val="PL"/>
      </w:pPr>
      <w:r>
        <w:t xml:space="preserve">        '308':</w:t>
      </w:r>
    </w:p>
    <w:p w14:paraId="356AE26F" w14:textId="77777777" w:rsidR="005F4B5D" w:rsidRDefault="005F4B5D" w:rsidP="005F4B5D">
      <w:pPr>
        <w:pStyle w:val="PL"/>
      </w:pPr>
      <w:r>
        <w:t xml:space="preserve">          $ref: 'TS29571_CommonData.yaml#/components/responses/308'</w:t>
      </w:r>
    </w:p>
    <w:p w14:paraId="607D97BC" w14:textId="77777777" w:rsidR="005F4B5D" w:rsidRDefault="005F4B5D" w:rsidP="005F4B5D">
      <w:pPr>
        <w:pStyle w:val="PL"/>
      </w:pPr>
      <w:r>
        <w:t xml:space="preserve">        '400':</w:t>
      </w:r>
    </w:p>
    <w:p w14:paraId="4D32F837" w14:textId="77777777" w:rsidR="005F4B5D" w:rsidRDefault="005F4B5D" w:rsidP="005F4B5D">
      <w:pPr>
        <w:pStyle w:val="PL"/>
      </w:pPr>
      <w:r>
        <w:t xml:space="preserve">          description: Bad request</w:t>
      </w:r>
    </w:p>
    <w:p w14:paraId="3769258E" w14:textId="77777777" w:rsidR="005F4B5D" w:rsidRDefault="005F4B5D" w:rsidP="005F4B5D">
      <w:pPr>
        <w:pStyle w:val="PL"/>
      </w:pPr>
      <w:r>
        <w:t xml:space="preserve">          content:</w:t>
      </w:r>
    </w:p>
    <w:p w14:paraId="57D28EAD" w14:textId="77777777" w:rsidR="005F4B5D" w:rsidRDefault="005F4B5D" w:rsidP="005F4B5D">
      <w:pPr>
        <w:pStyle w:val="PL"/>
      </w:pPr>
      <w:r>
        <w:t xml:space="preserve">            application/problem+json:</w:t>
      </w:r>
    </w:p>
    <w:p w14:paraId="43B877BC" w14:textId="77777777" w:rsidR="005F4B5D" w:rsidRDefault="005F4B5D" w:rsidP="005F4B5D">
      <w:pPr>
        <w:pStyle w:val="PL"/>
      </w:pPr>
      <w:r>
        <w:t xml:space="preserve">              schema:</w:t>
      </w:r>
    </w:p>
    <w:p w14:paraId="16D64EED" w14:textId="77777777" w:rsidR="005F4B5D" w:rsidRDefault="005F4B5D" w:rsidP="005F4B5D">
      <w:pPr>
        <w:pStyle w:val="PL"/>
      </w:pPr>
      <w:r>
        <w:t xml:space="preserve">                oneOf:</w:t>
      </w:r>
    </w:p>
    <w:p w14:paraId="369E9597" w14:textId="77777777" w:rsidR="005F4B5D" w:rsidRDefault="005F4B5D" w:rsidP="005F4B5D">
      <w:pPr>
        <w:pStyle w:val="PL"/>
      </w:pPr>
      <w:r>
        <w:t xml:space="preserve">                  - $ref: 'TS29571_CommonData.yaml#/components/schemas/ProblemDetails'</w:t>
      </w:r>
    </w:p>
    <w:p w14:paraId="7CDDA43C" w14:textId="77777777" w:rsidR="005F4B5D" w:rsidRDefault="005F4B5D" w:rsidP="005F4B5D">
      <w:pPr>
        <w:pStyle w:val="PL"/>
      </w:pPr>
      <w:r>
        <w:t xml:space="preserve">                  - $ref: '#/components/schemas/ChargingDataResponse'</w:t>
      </w:r>
    </w:p>
    <w:p w14:paraId="5DF27E97" w14:textId="77777777" w:rsidR="005F4B5D" w:rsidRDefault="005F4B5D" w:rsidP="005F4B5D">
      <w:pPr>
        <w:pStyle w:val="PL"/>
      </w:pPr>
      <w:r>
        <w:t xml:space="preserve">        '401':</w:t>
      </w:r>
    </w:p>
    <w:p w14:paraId="3AEF5D2B" w14:textId="77777777" w:rsidR="005F4B5D" w:rsidRDefault="005F4B5D" w:rsidP="005F4B5D">
      <w:pPr>
        <w:pStyle w:val="PL"/>
      </w:pPr>
      <w:r>
        <w:t xml:space="preserve">          $ref: 'TS29571_CommonData.yaml#/components/responses/401'</w:t>
      </w:r>
    </w:p>
    <w:p w14:paraId="0BD60D32" w14:textId="77777777" w:rsidR="005F4B5D" w:rsidRDefault="005F4B5D" w:rsidP="005F4B5D">
      <w:pPr>
        <w:pStyle w:val="PL"/>
      </w:pPr>
      <w:r>
        <w:t xml:space="preserve">        '403':</w:t>
      </w:r>
    </w:p>
    <w:p w14:paraId="2DC4F116" w14:textId="77777777" w:rsidR="005F4B5D" w:rsidRDefault="005F4B5D" w:rsidP="005F4B5D">
      <w:pPr>
        <w:pStyle w:val="PL"/>
      </w:pPr>
      <w:r>
        <w:t xml:space="preserve">          description: Forbidden</w:t>
      </w:r>
    </w:p>
    <w:p w14:paraId="77619C20" w14:textId="77777777" w:rsidR="005F4B5D" w:rsidRDefault="005F4B5D" w:rsidP="005F4B5D">
      <w:pPr>
        <w:pStyle w:val="PL"/>
      </w:pPr>
      <w:r>
        <w:t xml:space="preserve">          content:</w:t>
      </w:r>
    </w:p>
    <w:p w14:paraId="76AF6E3C" w14:textId="77777777" w:rsidR="005F4B5D" w:rsidRDefault="005F4B5D" w:rsidP="005F4B5D">
      <w:pPr>
        <w:pStyle w:val="PL"/>
      </w:pPr>
      <w:r>
        <w:t xml:space="preserve">            application/problem+json:</w:t>
      </w:r>
    </w:p>
    <w:p w14:paraId="4324E251" w14:textId="77777777" w:rsidR="005F4B5D" w:rsidRDefault="005F4B5D" w:rsidP="005F4B5D">
      <w:pPr>
        <w:pStyle w:val="PL"/>
      </w:pPr>
      <w:r>
        <w:t xml:space="preserve">              schema:</w:t>
      </w:r>
    </w:p>
    <w:p w14:paraId="790B1444" w14:textId="77777777" w:rsidR="005F4B5D" w:rsidRDefault="005F4B5D" w:rsidP="005F4B5D">
      <w:pPr>
        <w:pStyle w:val="PL"/>
      </w:pPr>
      <w:r>
        <w:t xml:space="preserve">                oneOf:</w:t>
      </w:r>
    </w:p>
    <w:p w14:paraId="3915628C" w14:textId="77777777" w:rsidR="005F4B5D" w:rsidRDefault="005F4B5D" w:rsidP="005F4B5D">
      <w:pPr>
        <w:pStyle w:val="PL"/>
      </w:pPr>
      <w:r>
        <w:t xml:space="preserve">                  - $ref: 'TS29571_CommonData.yaml#/components/schemas/ProblemDetails'</w:t>
      </w:r>
    </w:p>
    <w:p w14:paraId="047279CB" w14:textId="77777777" w:rsidR="005F4B5D" w:rsidRDefault="005F4B5D" w:rsidP="005F4B5D">
      <w:pPr>
        <w:pStyle w:val="PL"/>
      </w:pPr>
      <w:r>
        <w:t xml:space="preserve">                  - $ref: '#/components/schemas/ChargingDataResponse'</w:t>
      </w:r>
    </w:p>
    <w:p w14:paraId="36B7078F" w14:textId="77777777" w:rsidR="005F4B5D" w:rsidRDefault="005F4B5D" w:rsidP="005F4B5D">
      <w:pPr>
        <w:pStyle w:val="PL"/>
      </w:pPr>
      <w:r>
        <w:t xml:space="preserve">        '404':</w:t>
      </w:r>
    </w:p>
    <w:p w14:paraId="26A9D63D" w14:textId="77777777" w:rsidR="005F4B5D" w:rsidRDefault="005F4B5D" w:rsidP="005F4B5D">
      <w:pPr>
        <w:pStyle w:val="PL"/>
      </w:pPr>
      <w:r>
        <w:t xml:space="preserve">          description: Not Found</w:t>
      </w:r>
    </w:p>
    <w:p w14:paraId="5C8C9B1B" w14:textId="77777777" w:rsidR="005F4B5D" w:rsidRDefault="005F4B5D" w:rsidP="005F4B5D">
      <w:pPr>
        <w:pStyle w:val="PL"/>
      </w:pPr>
      <w:r>
        <w:t xml:space="preserve">          content:</w:t>
      </w:r>
    </w:p>
    <w:p w14:paraId="19273673" w14:textId="77777777" w:rsidR="005F4B5D" w:rsidRDefault="005F4B5D" w:rsidP="005F4B5D">
      <w:pPr>
        <w:pStyle w:val="PL"/>
      </w:pPr>
      <w:r>
        <w:t xml:space="preserve">            application/problem+json:</w:t>
      </w:r>
    </w:p>
    <w:p w14:paraId="106092E0" w14:textId="77777777" w:rsidR="005F4B5D" w:rsidRDefault="005F4B5D" w:rsidP="005F4B5D">
      <w:pPr>
        <w:pStyle w:val="PL"/>
      </w:pPr>
      <w:r>
        <w:t xml:space="preserve">              schema:</w:t>
      </w:r>
    </w:p>
    <w:p w14:paraId="63EF5E95" w14:textId="77777777" w:rsidR="005F4B5D" w:rsidRDefault="005F4B5D" w:rsidP="005F4B5D">
      <w:pPr>
        <w:pStyle w:val="PL"/>
      </w:pPr>
      <w:r>
        <w:t xml:space="preserve">                oneOf:</w:t>
      </w:r>
    </w:p>
    <w:p w14:paraId="710C77B5" w14:textId="77777777" w:rsidR="005F4B5D" w:rsidRDefault="005F4B5D" w:rsidP="005F4B5D">
      <w:pPr>
        <w:pStyle w:val="PL"/>
      </w:pPr>
      <w:r>
        <w:t xml:space="preserve">                  - $ref: 'TS29571_CommonData.yaml#/components/schemas/ProblemDetails'</w:t>
      </w:r>
    </w:p>
    <w:p w14:paraId="06594515" w14:textId="77777777" w:rsidR="005F4B5D" w:rsidRDefault="005F4B5D" w:rsidP="005F4B5D">
      <w:pPr>
        <w:pStyle w:val="PL"/>
      </w:pPr>
      <w:r>
        <w:t xml:space="preserve">                  - $ref: '#/components/schemas/ChargingDataResponse'</w:t>
      </w:r>
    </w:p>
    <w:p w14:paraId="29BBE084" w14:textId="77777777" w:rsidR="005F4B5D" w:rsidRDefault="005F4B5D" w:rsidP="005F4B5D">
      <w:pPr>
        <w:pStyle w:val="PL"/>
      </w:pPr>
      <w:r>
        <w:t xml:space="preserve">        '405':</w:t>
      </w:r>
    </w:p>
    <w:p w14:paraId="27A0F009" w14:textId="77777777" w:rsidR="005F4B5D" w:rsidRDefault="005F4B5D" w:rsidP="005F4B5D">
      <w:pPr>
        <w:pStyle w:val="PL"/>
      </w:pPr>
      <w:r>
        <w:t xml:space="preserve">          $ref: 'TS29571_CommonData.yaml#/components/responses/405'</w:t>
      </w:r>
    </w:p>
    <w:p w14:paraId="64255911" w14:textId="77777777" w:rsidR="005F4B5D" w:rsidRDefault="005F4B5D" w:rsidP="005F4B5D">
      <w:pPr>
        <w:pStyle w:val="PL"/>
      </w:pPr>
      <w:r>
        <w:t xml:space="preserve">        '408':</w:t>
      </w:r>
    </w:p>
    <w:p w14:paraId="07D6CC2D" w14:textId="77777777" w:rsidR="005F4B5D" w:rsidRDefault="005F4B5D" w:rsidP="005F4B5D">
      <w:pPr>
        <w:pStyle w:val="PL"/>
      </w:pPr>
      <w:r>
        <w:t xml:space="preserve">          $ref: 'TS29571_CommonData.yaml#/components/responses/408'</w:t>
      </w:r>
    </w:p>
    <w:p w14:paraId="56639C82" w14:textId="77777777" w:rsidR="005F4B5D" w:rsidRDefault="005F4B5D" w:rsidP="005F4B5D">
      <w:pPr>
        <w:pStyle w:val="PL"/>
      </w:pPr>
      <w:r>
        <w:t xml:space="preserve">        '410':</w:t>
      </w:r>
    </w:p>
    <w:p w14:paraId="46780FFA" w14:textId="77777777" w:rsidR="005F4B5D" w:rsidRDefault="005F4B5D" w:rsidP="005F4B5D">
      <w:pPr>
        <w:pStyle w:val="PL"/>
      </w:pPr>
      <w:r>
        <w:t xml:space="preserve">          $ref: 'TS29571_CommonData.yaml#/components/responses/410'</w:t>
      </w:r>
    </w:p>
    <w:p w14:paraId="0709C11E" w14:textId="77777777" w:rsidR="005F4B5D" w:rsidRDefault="005F4B5D" w:rsidP="005F4B5D">
      <w:pPr>
        <w:pStyle w:val="PL"/>
      </w:pPr>
      <w:r>
        <w:t xml:space="preserve">        '411':</w:t>
      </w:r>
    </w:p>
    <w:p w14:paraId="1C424077" w14:textId="77777777" w:rsidR="005F4B5D" w:rsidRDefault="005F4B5D" w:rsidP="005F4B5D">
      <w:pPr>
        <w:pStyle w:val="PL"/>
      </w:pPr>
      <w:r>
        <w:t xml:space="preserve">          $ref: 'TS29571_CommonData.yaml#/components/responses/411'</w:t>
      </w:r>
    </w:p>
    <w:p w14:paraId="34AFE149" w14:textId="77777777" w:rsidR="005F4B5D" w:rsidRDefault="005F4B5D" w:rsidP="005F4B5D">
      <w:pPr>
        <w:pStyle w:val="PL"/>
      </w:pPr>
      <w:r>
        <w:t xml:space="preserve">        '413':</w:t>
      </w:r>
    </w:p>
    <w:p w14:paraId="5A626F01" w14:textId="77777777" w:rsidR="005F4B5D" w:rsidRDefault="005F4B5D" w:rsidP="005F4B5D">
      <w:pPr>
        <w:pStyle w:val="PL"/>
      </w:pPr>
      <w:r>
        <w:t xml:space="preserve">          $ref: 'TS29571_CommonData.yaml#/components/responses/413'</w:t>
      </w:r>
    </w:p>
    <w:p w14:paraId="0D497021" w14:textId="77777777" w:rsidR="005F4B5D" w:rsidRDefault="005F4B5D" w:rsidP="005F4B5D">
      <w:pPr>
        <w:pStyle w:val="PL"/>
      </w:pPr>
      <w:r>
        <w:t xml:space="preserve">        '415':</w:t>
      </w:r>
    </w:p>
    <w:p w14:paraId="555F51A4" w14:textId="77777777" w:rsidR="005F4B5D" w:rsidRDefault="005F4B5D" w:rsidP="005F4B5D">
      <w:pPr>
        <w:pStyle w:val="PL"/>
      </w:pPr>
      <w:r>
        <w:t xml:space="preserve">          $ref: 'TS29571_CommonData.yaml#/components/responses/415'</w:t>
      </w:r>
    </w:p>
    <w:p w14:paraId="44CBEE7F" w14:textId="77777777" w:rsidR="005F4B5D" w:rsidRDefault="005F4B5D" w:rsidP="005F4B5D">
      <w:pPr>
        <w:pStyle w:val="PL"/>
      </w:pPr>
      <w:r>
        <w:t xml:space="preserve">        '429':</w:t>
      </w:r>
    </w:p>
    <w:p w14:paraId="5E8969E2" w14:textId="77777777" w:rsidR="005F4B5D" w:rsidRDefault="005F4B5D" w:rsidP="005F4B5D">
      <w:pPr>
        <w:pStyle w:val="PL"/>
      </w:pPr>
      <w:r>
        <w:t xml:space="preserve">          $ref: 'TS29571_CommonData.yaml#/components/responses/429'</w:t>
      </w:r>
    </w:p>
    <w:p w14:paraId="58AFE495" w14:textId="77777777" w:rsidR="005F4B5D" w:rsidRDefault="005F4B5D" w:rsidP="005F4B5D">
      <w:pPr>
        <w:pStyle w:val="PL"/>
      </w:pPr>
      <w:r>
        <w:t xml:space="preserve">        '500':</w:t>
      </w:r>
    </w:p>
    <w:p w14:paraId="6EE10E07" w14:textId="77777777" w:rsidR="005F4B5D" w:rsidRDefault="005F4B5D" w:rsidP="005F4B5D">
      <w:pPr>
        <w:pStyle w:val="PL"/>
      </w:pPr>
      <w:r>
        <w:t xml:space="preserve">          $ref: 'TS29571_CommonData.yaml#/components/responses/500'</w:t>
      </w:r>
    </w:p>
    <w:p w14:paraId="4AE423F2" w14:textId="77777777" w:rsidR="005F4B5D" w:rsidRDefault="005F4B5D" w:rsidP="005F4B5D">
      <w:pPr>
        <w:pStyle w:val="PL"/>
      </w:pPr>
      <w:r>
        <w:t xml:space="preserve">        '502':</w:t>
      </w:r>
    </w:p>
    <w:p w14:paraId="2D43C911" w14:textId="77777777" w:rsidR="005F4B5D" w:rsidRDefault="005F4B5D" w:rsidP="005F4B5D">
      <w:pPr>
        <w:pStyle w:val="PL"/>
      </w:pPr>
      <w:r>
        <w:t xml:space="preserve">          $ref: 'TS29571_CommonData.yaml#/components/responses/502'</w:t>
      </w:r>
    </w:p>
    <w:p w14:paraId="1C8555F6" w14:textId="77777777" w:rsidR="005F4B5D" w:rsidRDefault="005F4B5D" w:rsidP="005F4B5D">
      <w:pPr>
        <w:pStyle w:val="PL"/>
      </w:pPr>
      <w:r>
        <w:t xml:space="preserve">        '503':</w:t>
      </w:r>
    </w:p>
    <w:p w14:paraId="423F8E77" w14:textId="77777777" w:rsidR="005F4B5D" w:rsidRDefault="005F4B5D" w:rsidP="005F4B5D">
      <w:pPr>
        <w:pStyle w:val="PL"/>
      </w:pPr>
      <w:r>
        <w:t xml:space="preserve">          $ref: 'TS29571_CommonData.yaml#/components/responses/503'</w:t>
      </w:r>
    </w:p>
    <w:p w14:paraId="1B494BBE" w14:textId="77777777" w:rsidR="005F4B5D" w:rsidRDefault="005F4B5D" w:rsidP="005F4B5D">
      <w:pPr>
        <w:pStyle w:val="PL"/>
      </w:pPr>
      <w:r>
        <w:t xml:space="preserve">        '504':</w:t>
      </w:r>
    </w:p>
    <w:p w14:paraId="65EB69B3" w14:textId="77777777" w:rsidR="005F4B5D" w:rsidRDefault="005F4B5D" w:rsidP="005F4B5D">
      <w:pPr>
        <w:pStyle w:val="PL"/>
      </w:pPr>
      <w:r>
        <w:lastRenderedPageBreak/>
        <w:t xml:space="preserve">          $ref: 'TS29571_CommonData.yaml#/components/responses/504'</w:t>
      </w:r>
    </w:p>
    <w:p w14:paraId="1342E247" w14:textId="77777777" w:rsidR="005F4B5D" w:rsidRDefault="005F4B5D" w:rsidP="005F4B5D">
      <w:pPr>
        <w:pStyle w:val="PL"/>
      </w:pPr>
      <w:r>
        <w:t xml:space="preserve">        default:</w:t>
      </w:r>
    </w:p>
    <w:p w14:paraId="07EF8700" w14:textId="77777777" w:rsidR="005F4B5D" w:rsidRDefault="005F4B5D" w:rsidP="005F4B5D">
      <w:pPr>
        <w:pStyle w:val="PL"/>
      </w:pPr>
      <w:r>
        <w:t xml:space="preserve">          $ref: 'TS29571_CommonData.yaml#/components/responses/default'</w:t>
      </w:r>
    </w:p>
    <w:p w14:paraId="0B1AD03D" w14:textId="77777777" w:rsidR="005F4B5D" w:rsidRDefault="005F4B5D" w:rsidP="005F4B5D">
      <w:pPr>
        <w:pStyle w:val="PL"/>
      </w:pPr>
      <w:r>
        <w:t xml:space="preserve">  '/chargingdata/{ChargingDataRef}/release':</w:t>
      </w:r>
    </w:p>
    <w:p w14:paraId="1EB36158" w14:textId="77777777" w:rsidR="005F4B5D" w:rsidRDefault="005F4B5D" w:rsidP="005F4B5D">
      <w:pPr>
        <w:pStyle w:val="PL"/>
      </w:pPr>
      <w:r>
        <w:t xml:space="preserve">    post:</w:t>
      </w:r>
    </w:p>
    <w:p w14:paraId="62AA34C0" w14:textId="77777777" w:rsidR="005F4B5D" w:rsidRDefault="005F4B5D" w:rsidP="005F4B5D">
      <w:pPr>
        <w:pStyle w:val="PL"/>
      </w:pPr>
      <w:r>
        <w:t xml:space="preserve">      requestBody:</w:t>
      </w:r>
    </w:p>
    <w:p w14:paraId="36B6840A" w14:textId="77777777" w:rsidR="005F4B5D" w:rsidRDefault="005F4B5D" w:rsidP="005F4B5D">
      <w:pPr>
        <w:pStyle w:val="PL"/>
      </w:pPr>
      <w:r>
        <w:t xml:space="preserve">        required: true</w:t>
      </w:r>
    </w:p>
    <w:p w14:paraId="12F448C1" w14:textId="77777777" w:rsidR="005F4B5D" w:rsidRDefault="005F4B5D" w:rsidP="005F4B5D">
      <w:pPr>
        <w:pStyle w:val="PL"/>
      </w:pPr>
      <w:r>
        <w:t xml:space="preserve">        content:</w:t>
      </w:r>
    </w:p>
    <w:p w14:paraId="4097D4C7" w14:textId="77777777" w:rsidR="005F4B5D" w:rsidRDefault="005F4B5D" w:rsidP="005F4B5D">
      <w:pPr>
        <w:pStyle w:val="PL"/>
      </w:pPr>
      <w:r>
        <w:t xml:space="preserve">          application/json:</w:t>
      </w:r>
    </w:p>
    <w:p w14:paraId="1BCAA6C5" w14:textId="77777777" w:rsidR="005F4B5D" w:rsidRDefault="005F4B5D" w:rsidP="005F4B5D">
      <w:pPr>
        <w:pStyle w:val="PL"/>
      </w:pPr>
      <w:r>
        <w:t xml:space="preserve">            schema:</w:t>
      </w:r>
    </w:p>
    <w:p w14:paraId="486C8A30" w14:textId="77777777" w:rsidR="005F4B5D" w:rsidRDefault="005F4B5D" w:rsidP="005F4B5D">
      <w:pPr>
        <w:pStyle w:val="PL"/>
      </w:pPr>
      <w:r>
        <w:t xml:space="preserve">              $ref: '#/components/schemas/ChargingDataRequest'</w:t>
      </w:r>
    </w:p>
    <w:p w14:paraId="06FE3D3D" w14:textId="77777777" w:rsidR="005F4B5D" w:rsidRDefault="005F4B5D" w:rsidP="005F4B5D">
      <w:pPr>
        <w:pStyle w:val="PL"/>
      </w:pPr>
      <w:r>
        <w:t xml:space="preserve">      parameters:</w:t>
      </w:r>
    </w:p>
    <w:p w14:paraId="628012EB" w14:textId="77777777" w:rsidR="005F4B5D" w:rsidRDefault="005F4B5D" w:rsidP="005F4B5D">
      <w:pPr>
        <w:pStyle w:val="PL"/>
      </w:pPr>
      <w:r>
        <w:t xml:space="preserve">        - name: ChargingDataRef</w:t>
      </w:r>
    </w:p>
    <w:p w14:paraId="66629F54" w14:textId="77777777" w:rsidR="005F4B5D" w:rsidRDefault="005F4B5D" w:rsidP="005F4B5D">
      <w:pPr>
        <w:pStyle w:val="PL"/>
      </w:pPr>
      <w:r>
        <w:t xml:space="preserve">          in: path</w:t>
      </w:r>
    </w:p>
    <w:p w14:paraId="7087512C" w14:textId="77777777" w:rsidR="005F4B5D" w:rsidRDefault="005F4B5D" w:rsidP="005F4B5D">
      <w:pPr>
        <w:pStyle w:val="PL"/>
      </w:pPr>
      <w:r>
        <w:t xml:space="preserve">          description: a unique identifier for a charging data resource in a PLMN</w:t>
      </w:r>
    </w:p>
    <w:p w14:paraId="12420843" w14:textId="77777777" w:rsidR="005F4B5D" w:rsidRDefault="005F4B5D" w:rsidP="005F4B5D">
      <w:pPr>
        <w:pStyle w:val="PL"/>
      </w:pPr>
      <w:r>
        <w:t xml:space="preserve">          required: true</w:t>
      </w:r>
    </w:p>
    <w:p w14:paraId="0A43AED0" w14:textId="77777777" w:rsidR="005F4B5D" w:rsidRDefault="005F4B5D" w:rsidP="005F4B5D">
      <w:pPr>
        <w:pStyle w:val="PL"/>
      </w:pPr>
      <w:r>
        <w:t xml:space="preserve">          schema:</w:t>
      </w:r>
    </w:p>
    <w:p w14:paraId="61960514" w14:textId="77777777" w:rsidR="005F4B5D" w:rsidRDefault="005F4B5D" w:rsidP="005F4B5D">
      <w:pPr>
        <w:pStyle w:val="PL"/>
      </w:pPr>
      <w:r>
        <w:t xml:space="preserve">            type: string</w:t>
      </w:r>
    </w:p>
    <w:p w14:paraId="534DADDA" w14:textId="77777777" w:rsidR="005F4B5D" w:rsidRDefault="005F4B5D" w:rsidP="005F4B5D">
      <w:pPr>
        <w:pStyle w:val="PL"/>
      </w:pPr>
      <w:r>
        <w:t xml:space="preserve">      responses:</w:t>
      </w:r>
    </w:p>
    <w:p w14:paraId="66135903" w14:textId="77777777" w:rsidR="005F4B5D" w:rsidRDefault="005F4B5D" w:rsidP="005F4B5D">
      <w:pPr>
        <w:pStyle w:val="PL"/>
      </w:pPr>
      <w:r>
        <w:t xml:space="preserve">        '204':</w:t>
      </w:r>
    </w:p>
    <w:p w14:paraId="0F4AB99C" w14:textId="77777777" w:rsidR="005F4B5D" w:rsidRDefault="005F4B5D" w:rsidP="005F4B5D">
      <w:pPr>
        <w:pStyle w:val="PL"/>
      </w:pPr>
      <w:r>
        <w:t xml:space="preserve">          description: No Content.</w:t>
      </w:r>
    </w:p>
    <w:p w14:paraId="40BF5044" w14:textId="77777777" w:rsidR="005F4B5D" w:rsidRDefault="005F4B5D" w:rsidP="005F4B5D">
      <w:pPr>
        <w:pStyle w:val="PL"/>
      </w:pPr>
      <w:r>
        <w:t xml:space="preserve">        '307':</w:t>
      </w:r>
    </w:p>
    <w:p w14:paraId="06771C32" w14:textId="77777777" w:rsidR="005F4B5D" w:rsidRDefault="005F4B5D" w:rsidP="005F4B5D">
      <w:pPr>
        <w:pStyle w:val="PL"/>
      </w:pPr>
      <w:r>
        <w:t xml:space="preserve">          $ref: 'TS29571_CommonData.yaml#/components/responses/307'</w:t>
      </w:r>
    </w:p>
    <w:p w14:paraId="22815553" w14:textId="77777777" w:rsidR="005F4B5D" w:rsidRDefault="005F4B5D" w:rsidP="005F4B5D">
      <w:pPr>
        <w:pStyle w:val="PL"/>
      </w:pPr>
      <w:r>
        <w:t xml:space="preserve">        '308':</w:t>
      </w:r>
    </w:p>
    <w:p w14:paraId="56B31C9B" w14:textId="77777777" w:rsidR="005F4B5D" w:rsidRDefault="005F4B5D" w:rsidP="005F4B5D">
      <w:pPr>
        <w:pStyle w:val="PL"/>
      </w:pPr>
      <w:r>
        <w:t xml:space="preserve">          $ref: 'TS29571_CommonData.yaml#/components/responses/308'</w:t>
      </w:r>
    </w:p>
    <w:p w14:paraId="305D3CC7" w14:textId="77777777" w:rsidR="005F4B5D" w:rsidRDefault="005F4B5D" w:rsidP="005F4B5D">
      <w:pPr>
        <w:pStyle w:val="PL"/>
      </w:pPr>
      <w:r>
        <w:t xml:space="preserve">        '400':</w:t>
      </w:r>
    </w:p>
    <w:p w14:paraId="03F1694D" w14:textId="77777777" w:rsidR="005F4B5D" w:rsidRDefault="005F4B5D" w:rsidP="005F4B5D">
      <w:pPr>
        <w:pStyle w:val="PL"/>
      </w:pPr>
      <w:r>
        <w:t xml:space="preserve">          $ref: 'TS29571_CommonData.yaml#/components/responses/400'</w:t>
      </w:r>
    </w:p>
    <w:p w14:paraId="5F615BA1" w14:textId="77777777" w:rsidR="005F4B5D" w:rsidRDefault="005F4B5D" w:rsidP="005F4B5D">
      <w:pPr>
        <w:pStyle w:val="PL"/>
      </w:pPr>
      <w:r>
        <w:t xml:space="preserve">        '401':</w:t>
      </w:r>
    </w:p>
    <w:p w14:paraId="35051338" w14:textId="77777777" w:rsidR="005F4B5D" w:rsidRDefault="005F4B5D" w:rsidP="005F4B5D">
      <w:pPr>
        <w:pStyle w:val="PL"/>
      </w:pPr>
      <w:r>
        <w:t xml:space="preserve">          $ref: 'TS29571_CommonData.yaml#/components/responses/401'</w:t>
      </w:r>
    </w:p>
    <w:p w14:paraId="1EBF1C1E" w14:textId="77777777" w:rsidR="005F4B5D" w:rsidRDefault="005F4B5D" w:rsidP="005F4B5D">
      <w:pPr>
        <w:pStyle w:val="PL"/>
      </w:pPr>
      <w:r>
        <w:t xml:space="preserve">        '403':</w:t>
      </w:r>
    </w:p>
    <w:p w14:paraId="24A67D65" w14:textId="77777777" w:rsidR="005F4B5D" w:rsidRDefault="005F4B5D" w:rsidP="005F4B5D">
      <w:pPr>
        <w:pStyle w:val="PL"/>
      </w:pPr>
      <w:r>
        <w:t xml:space="preserve">          $ref: 'TS29571_CommonData.yaml#/components/responses/403'</w:t>
      </w:r>
    </w:p>
    <w:p w14:paraId="22256502" w14:textId="77777777" w:rsidR="005F4B5D" w:rsidRDefault="005F4B5D" w:rsidP="005F4B5D">
      <w:pPr>
        <w:pStyle w:val="PL"/>
      </w:pPr>
      <w:r>
        <w:t xml:space="preserve">        '404':</w:t>
      </w:r>
    </w:p>
    <w:p w14:paraId="0FA0C4FD" w14:textId="77777777" w:rsidR="005F4B5D" w:rsidRDefault="005F4B5D" w:rsidP="005F4B5D">
      <w:pPr>
        <w:pStyle w:val="PL"/>
      </w:pPr>
      <w:r>
        <w:t xml:space="preserve">          description: Not Found</w:t>
      </w:r>
    </w:p>
    <w:p w14:paraId="25B1C76C" w14:textId="77777777" w:rsidR="005F4B5D" w:rsidRDefault="005F4B5D" w:rsidP="005F4B5D">
      <w:pPr>
        <w:pStyle w:val="PL"/>
      </w:pPr>
      <w:r>
        <w:t xml:space="preserve">          content:</w:t>
      </w:r>
    </w:p>
    <w:p w14:paraId="303C45D7" w14:textId="77777777" w:rsidR="005F4B5D" w:rsidRDefault="005F4B5D" w:rsidP="005F4B5D">
      <w:pPr>
        <w:pStyle w:val="PL"/>
      </w:pPr>
      <w:r>
        <w:t xml:space="preserve">            application/problem+json:</w:t>
      </w:r>
    </w:p>
    <w:p w14:paraId="13500726" w14:textId="77777777" w:rsidR="005F4B5D" w:rsidRDefault="005F4B5D" w:rsidP="005F4B5D">
      <w:pPr>
        <w:pStyle w:val="PL"/>
      </w:pPr>
      <w:r>
        <w:t xml:space="preserve">              schema:</w:t>
      </w:r>
    </w:p>
    <w:p w14:paraId="002EFF92" w14:textId="77777777" w:rsidR="005F4B5D" w:rsidRDefault="005F4B5D" w:rsidP="005F4B5D">
      <w:pPr>
        <w:pStyle w:val="PL"/>
      </w:pPr>
      <w:r>
        <w:t xml:space="preserve">                oneOf:</w:t>
      </w:r>
    </w:p>
    <w:p w14:paraId="260F3173" w14:textId="77777777" w:rsidR="005F4B5D" w:rsidRDefault="005F4B5D" w:rsidP="005F4B5D">
      <w:pPr>
        <w:pStyle w:val="PL"/>
      </w:pPr>
      <w:r>
        <w:t xml:space="preserve">                  - $ref: 'TS29571_CommonData.yaml#/components/schemas/ProblemDetails'</w:t>
      </w:r>
    </w:p>
    <w:p w14:paraId="2FE8BF1A" w14:textId="77777777" w:rsidR="005F4B5D" w:rsidRDefault="005F4B5D" w:rsidP="005F4B5D">
      <w:pPr>
        <w:pStyle w:val="PL"/>
      </w:pPr>
      <w:r>
        <w:t xml:space="preserve">                  - $ref: '#/components/schemas/ChargingDataResponse'</w:t>
      </w:r>
    </w:p>
    <w:p w14:paraId="0EF824C3" w14:textId="77777777" w:rsidR="005F4B5D" w:rsidRDefault="005F4B5D" w:rsidP="005F4B5D">
      <w:pPr>
        <w:pStyle w:val="PL"/>
      </w:pPr>
      <w:r>
        <w:t xml:space="preserve">        '410':</w:t>
      </w:r>
    </w:p>
    <w:p w14:paraId="60A6F7EC" w14:textId="77777777" w:rsidR="005F4B5D" w:rsidRDefault="005F4B5D" w:rsidP="005F4B5D">
      <w:pPr>
        <w:pStyle w:val="PL"/>
      </w:pPr>
      <w:r>
        <w:t xml:space="preserve">          $ref: 'TS29571_CommonData.yaml#/components/responses/410'</w:t>
      </w:r>
    </w:p>
    <w:p w14:paraId="00820396" w14:textId="77777777" w:rsidR="005F4B5D" w:rsidRDefault="005F4B5D" w:rsidP="005F4B5D">
      <w:pPr>
        <w:pStyle w:val="PL"/>
      </w:pPr>
      <w:r>
        <w:t xml:space="preserve">        '411':</w:t>
      </w:r>
    </w:p>
    <w:p w14:paraId="16D045B8" w14:textId="77777777" w:rsidR="005F4B5D" w:rsidRDefault="005F4B5D" w:rsidP="005F4B5D">
      <w:pPr>
        <w:pStyle w:val="PL"/>
      </w:pPr>
      <w:r>
        <w:t xml:space="preserve">          $ref: 'TS29571_CommonData.yaml#/components/responses/411'</w:t>
      </w:r>
    </w:p>
    <w:p w14:paraId="4F0F6E79" w14:textId="77777777" w:rsidR="005F4B5D" w:rsidRDefault="005F4B5D" w:rsidP="005F4B5D">
      <w:pPr>
        <w:pStyle w:val="PL"/>
      </w:pPr>
      <w:r>
        <w:t xml:space="preserve">        '413':</w:t>
      </w:r>
    </w:p>
    <w:p w14:paraId="1E0DFA01" w14:textId="77777777" w:rsidR="005F4B5D" w:rsidRDefault="005F4B5D" w:rsidP="005F4B5D">
      <w:pPr>
        <w:pStyle w:val="PL"/>
      </w:pPr>
      <w:r>
        <w:t xml:space="preserve">          $ref: 'TS29571_CommonData.yaml#/components/responses/413'</w:t>
      </w:r>
    </w:p>
    <w:p w14:paraId="193CB2A9" w14:textId="77777777" w:rsidR="005F4B5D" w:rsidRDefault="005F4B5D" w:rsidP="005F4B5D">
      <w:pPr>
        <w:pStyle w:val="PL"/>
      </w:pPr>
      <w:r>
        <w:t xml:space="preserve">        '415':</w:t>
      </w:r>
    </w:p>
    <w:p w14:paraId="489EBD02" w14:textId="77777777" w:rsidR="005F4B5D" w:rsidRDefault="005F4B5D" w:rsidP="005F4B5D">
      <w:pPr>
        <w:pStyle w:val="PL"/>
      </w:pPr>
      <w:r>
        <w:t xml:space="preserve">          $ref: 'TS29571_CommonData.yaml#/components/responses/415'</w:t>
      </w:r>
    </w:p>
    <w:p w14:paraId="0CC5D7BC" w14:textId="77777777" w:rsidR="005F4B5D" w:rsidRDefault="005F4B5D" w:rsidP="005F4B5D">
      <w:pPr>
        <w:pStyle w:val="PL"/>
      </w:pPr>
      <w:r>
        <w:t xml:space="preserve">        '429':</w:t>
      </w:r>
    </w:p>
    <w:p w14:paraId="1CF21141" w14:textId="77777777" w:rsidR="005F4B5D" w:rsidRDefault="005F4B5D" w:rsidP="005F4B5D">
      <w:pPr>
        <w:pStyle w:val="PL"/>
      </w:pPr>
      <w:r>
        <w:t xml:space="preserve">          $ref: 'TS29571_CommonData.yaml#/components/responses/429'</w:t>
      </w:r>
    </w:p>
    <w:p w14:paraId="0D8CA8CF" w14:textId="77777777" w:rsidR="005F4B5D" w:rsidRDefault="005F4B5D" w:rsidP="005F4B5D">
      <w:pPr>
        <w:pStyle w:val="PL"/>
      </w:pPr>
      <w:r>
        <w:t xml:space="preserve">        '500':</w:t>
      </w:r>
    </w:p>
    <w:p w14:paraId="6834B788" w14:textId="77777777" w:rsidR="005F4B5D" w:rsidRDefault="005F4B5D" w:rsidP="005F4B5D">
      <w:pPr>
        <w:pStyle w:val="PL"/>
      </w:pPr>
      <w:r>
        <w:t xml:space="preserve">          $ref: 'TS29571_CommonData.yaml#/components/responses/500'</w:t>
      </w:r>
    </w:p>
    <w:p w14:paraId="4971CE4C" w14:textId="77777777" w:rsidR="005F4B5D" w:rsidRDefault="005F4B5D" w:rsidP="005F4B5D">
      <w:pPr>
        <w:pStyle w:val="PL"/>
      </w:pPr>
      <w:r>
        <w:t xml:space="preserve">        '502':</w:t>
      </w:r>
    </w:p>
    <w:p w14:paraId="2E04170C" w14:textId="77777777" w:rsidR="005F4B5D" w:rsidRDefault="005F4B5D" w:rsidP="005F4B5D">
      <w:pPr>
        <w:pStyle w:val="PL"/>
      </w:pPr>
      <w:r>
        <w:t xml:space="preserve">          $ref: 'TS29571_CommonData.yaml#/components/responses/502'</w:t>
      </w:r>
    </w:p>
    <w:p w14:paraId="6DF4EE3D" w14:textId="77777777" w:rsidR="005F4B5D" w:rsidRDefault="005F4B5D" w:rsidP="005F4B5D">
      <w:pPr>
        <w:pStyle w:val="PL"/>
      </w:pPr>
      <w:r>
        <w:t xml:space="preserve">        '503':</w:t>
      </w:r>
    </w:p>
    <w:p w14:paraId="686493EB" w14:textId="77777777" w:rsidR="005F4B5D" w:rsidRDefault="005F4B5D" w:rsidP="005F4B5D">
      <w:pPr>
        <w:pStyle w:val="PL"/>
      </w:pPr>
      <w:r>
        <w:t xml:space="preserve">          $ref: 'TS29571_CommonData.yaml#/components/responses/503'</w:t>
      </w:r>
    </w:p>
    <w:p w14:paraId="758B7EA7" w14:textId="77777777" w:rsidR="005F4B5D" w:rsidRDefault="005F4B5D" w:rsidP="005F4B5D">
      <w:pPr>
        <w:pStyle w:val="PL"/>
      </w:pPr>
      <w:r>
        <w:t xml:space="preserve">        '504':</w:t>
      </w:r>
    </w:p>
    <w:p w14:paraId="0386B62C" w14:textId="77777777" w:rsidR="005F4B5D" w:rsidRDefault="005F4B5D" w:rsidP="005F4B5D">
      <w:pPr>
        <w:pStyle w:val="PL"/>
      </w:pPr>
      <w:r>
        <w:t xml:space="preserve">          $ref: 'TS29571_CommonData.yaml#/components/responses/504'</w:t>
      </w:r>
    </w:p>
    <w:p w14:paraId="62075FDE" w14:textId="77777777" w:rsidR="005F4B5D" w:rsidRDefault="005F4B5D" w:rsidP="005F4B5D">
      <w:pPr>
        <w:pStyle w:val="PL"/>
      </w:pPr>
      <w:r>
        <w:t xml:space="preserve">        default:</w:t>
      </w:r>
    </w:p>
    <w:p w14:paraId="4FF5B618" w14:textId="77777777" w:rsidR="005F4B5D" w:rsidRDefault="005F4B5D" w:rsidP="005F4B5D">
      <w:pPr>
        <w:pStyle w:val="PL"/>
      </w:pPr>
      <w:r>
        <w:t xml:space="preserve">          $ref: 'TS29571_CommonData.yaml#/components/responses/default'</w:t>
      </w:r>
    </w:p>
    <w:p w14:paraId="20578685" w14:textId="77777777" w:rsidR="005F4B5D" w:rsidRDefault="005F4B5D" w:rsidP="005F4B5D">
      <w:pPr>
        <w:pStyle w:val="PL"/>
      </w:pPr>
      <w:r>
        <w:t>components:</w:t>
      </w:r>
    </w:p>
    <w:p w14:paraId="58D060F3" w14:textId="77777777" w:rsidR="005F4B5D" w:rsidRDefault="005F4B5D" w:rsidP="005F4B5D">
      <w:pPr>
        <w:pStyle w:val="PL"/>
      </w:pPr>
      <w:r>
        <w:t xml:space="preserve">  securitySchemes:</w:t>
      </w:r>
    </w:p>
    <w:p w14:paraId="4D2432CD" w14:textId="77777777" w:rsidR="005F4B5D" w:rsidRDefault="005F4B5D" w:rsidP="005F4B5D">
      <w:pPr>
        <w:pStyle w:val="PL"/>
      </w:pPr>
      <w:r>
        <w:t xml:space="preserve">    oAuth2ClientCredentials:</w:t>
      </w:r>
    </w:p>
    <w:p w14:paraId="00BDCB3A" w14:textId="77777777" w:rsidR="005F4B5D" w:rsidRDefault="005F4B5D" w:rsidP="005F4B5D">
      <w:pPr>
        <w:pStyle w:val="PL"/>
      </w:pPr>
      <w:r>
        <w:t xml:space="preserve">      type: oauth2</w:t>
      </w:r>
    </w:p>
    <w:p w14:paraId="0C2A2101" w14:textId="77777777" w:rsidR="005F4B5D" w:rsidRDefault="005F4B5D" w:rsidP="005F4B5D">
      <w:pPr>
        <w:pStyle w:val="PL"/>
      </w:pPr>
      <w:r>
        <w:t xml:space="preserve">      flows:</w:t>
      </w:r>
    </w:p>
    <w:p w14:paraId="4740C7EE" w14:textId="77777777" w:rsidR="005F4B5D" w:rsidRDefault="005F4B5D" w:rsidP="005F4B5D">
      <w:pPr>
        <w:pStyle w:val="PL"/>
      </w:pPr>
      <w:r>
        <w:t xml:space="preserve">        clientCredentials:</w:t>
      </w:r>
    </w:p>
    <w:p w14:paraId="1B42CD04" w14:textId="77777777" w:rsidR="005F4B5D" w:rsidRDefault="005F4B5D" w:rsidP="005F4B5D">
      <w:pPr>
        <w:pStyle w:val="PL"/>
      </w:pPr>
      <w:r>
        <w:t xml:space="preserve">          tokenUrl: '{nrfApiRoot}/oauth2/token'</w:t>
      </w:r>
    </w:p>
    <w:p w14:paraId="6CBFE2A0" w14:textId="77777777" w:rsidR="005F4B5D" w:rsidRDefault="005F4B5D" w:rsidP="005F4B5D">
      <w:pPr>
        <w:pStyle w:val="PL"/>
      </w:pPr>
      <w:r>
        <w:t xml:space="preserve">          scopes:</w:t>
      </w:r>
    </w:p>
    <w:p w14:paraId="1865FB9B" w14:textId="77777777" w:rsidR="005F4B5D" w:rsidRDefault="005F4B5D" w:rsidP="005F4B5D">
      <w:pPr>
        <w:pStyle w:val="PL"/>
      </w:pPr>
      <w:r>
        <w:t xml:space="preserve">            nchf-convergedcharging: Access to the Nchf_ConvergedCharging API</w:t>
      </w:r>
    </w:p>
    <w:p w14:paraId="1B7216F1" w14:textId="77777777" w:rsidR="005F4B5D" w:rsidRDefault="005F4B5D" w:rsidP="005F4B5D">
      <w:pPr>
        <w:pStyle w:val="PL"/>
      </w:pPr>
      <w:r>
        <w:t xml:space="preserve">  schemas:</w:t>
      </w:r>
    </w:p>
    <w:p w14:paraId="02E6E6C8" w14:textId="77777777" w:rsidR="005F4B5D" w:rsidRDefault="005F4B5D" w:rsidP="005F4B5D">
      <w:pPr>
        <w:pStyle w:val="PL"/>
      </w:pPr>
      <w:r>
        <w:t xml:space="preserve">    ChargingDataRequest:</w:t>
      </w:r>
    </w:p>
    <w:p w14:paraId="6F304837" w14:textId="77777777" w:rsidR="005F4B5D" w:rsidRDefault="005F4B5D" w:rsidP="005F4B5D">
      <w:pPr>
        <w:pStyle w:val="PL"/>
      </w:pPr>
      <w:r>
        <w:t xml:space="preserve">      type: object</w:t>
      </w:r>
    </w:p>
    <w:p w14:paraId="2A4F63B7" w14:textId="77777777" w:rsidR="005F4B5D" w:rsidRDefault="005F4B5D" w:rsidP="005F4B5D">
      <w:pPr>
        <w:pStyle w:val="PL"/>
      </w:pPr>
      <w:r>
        <w:t xml:space="preserve">      properties:</w:t>
      </w:r>
    </w:p>
    <w:p w14:paraId="42B12618" w14:textId="77777777" w:rsidR="005F4B5D" w:rsidRDefault="005F4B5D" w:rsidP="005F4B5D">
      <w:pPr>
        <w:pStyle w:val="PL"/>
      </w:pPr>
      <w:r>
        <w:t xml:space="preserve">        subscriberIdentifier:</w:t>
      </w:r>
    </w:p>
    <w:p w14:paraId="210F2C8E" w14:textId="77777777" w:rsidR="005F4B5D" w:rsidRDefault="005F4B5D" w:rsidP="005F4B5D">
      <w:pPr>
        <w:pStyle w:val="PL"/>
      </w:pPr>
      <w:r>
        <w:t xml:space="preserve">          $ref: 'TS29571_CommonData.yaml#/components/schemas/Supi'</w:t>
      </w:r>
    </w:p>
    <w:p w14:paraId="5E2D0226" w14:textId="77777777" w:rsidR="005F4B5D" w:rsidRDefault="005F4B5D" w:rsidP="005F4B5D">
      <w:pPr>
        <w:pStyle w:val="PL"/>
      </w:pPr>
      <w:r>
        <w:t xml:space="preserve">        tenantIdentifier:</w:t>
      </w:r>
    </w:p>
    <w:p w14:paraId="7FB85F57" w14:textId="77777777" w:rsidR="005F4B5D" w:rsidRDefault="005F4B5D" w:rsidP="005F4B5D">
      <w:pPr>
        <w:pStyle w:val="PL"/>
      </w:pPr>
      <w:r>
        <w:t xml:space="preserve">          type: string</w:t>
      </w:r>
    </w:p>
    <w:p w14:paraId="5F2E9041" w14:textId="77777777" w:rsidR="005F4B5D" w:rsidRDefault="005F4B5D" w:rsidP="005F4B5D">
      <w:pPr>
        <w:pStyle w:val="PL"/>
      </w:pPr>
      <w:r>
        <w:t xml:space="preserve">        chargingId:</w:t>
      </w:r>
    </w:p>
    <w:p w14:paraId="1860ED00" w14:textId="77777777" w:rsidR="005F4B5D" w:rsidRDefault="005F4B5D" w:rsidP="005F4B5D">
      <w:pPr>
        <w:pStyle w:val="PL"/>
      </w:pPr>
      <w:r>
        <w:t xml:space="preserve">          $ref: 'TS29571_CommonData.yaml#/components/schemas/ChargingId'</w:t>
      </w:r>
    </w:p>
    <w:p w14:paraId="5970D53E" w14:textId="77777777" w:rsidR="005F4B5D" w:rsidRDefault="005F4B5D" w:rsidP="005F4B5D">
      <w:pPr>
        <w:pStyle w:val="PL"/>
      </w:pPr>
      <w:r>
        <w:lastRenderedPageBreak/>
        <w:t xml:space="preserve">        mnSConsumerIdentifier:</w:t>
      </w:r>
    </w:p>
    <w:p w14:paraId="58B186DC" w14:textId="77777777" w:rsidR="005F4B5D" w:rsidRDefault="005F4B5D" w:rsidP="005F4B5D">
      <w:pPr>
        <w:pStyle w:val="PL"/>
      </w:pPr>
      <w:r>
        <w:t xml:space="preserve">          type: string</w:t>
      </w:r>
    </w:p>
    <w:p w14:paraId="2D8F8FDF" w14:textId="77777777" w:rsidR="005F4B5D" w:rsidRDefault="005F4B5D" w:rsidP="005F4B5D">
      <w:pPr>
        <w:pStyle w:val="PL"/>
      </w:pPr>
      <w:r>
        <w:t xml:space="preserve">        nfConsumerIdentification:</w:t>
      </w:r>
    </w:p>
    <w:p w14:paraId="778F31B4" w14:textId="77777777" w:rsidR="005F4B5D" w:rsidRDefault="005F4B5D" w:rsidP="005F4B5D">
      <w:pPr>
        <w:pStyle w:val="PL"/>
      </w:pPr>
      <w:r>
        <w:t xml:space="preserve">          $ref: '#/components/schemas/NFIdentification'</w:t>
      </w:r>
    </w:p>
    <w:p w14:paraId="4B72C279" w14:textId="77777777" w:rsidR="005F4B5D" w:rsidRDefault="005F4B5D" w:rsidP="005F4B5D">
      <w:pPr>
        <w:pStyle w:val="PL"/>
      </w:pPr>
      <w:r>
        <w:t xml:space="preserve">        invocationTimeStamp:</w:t>
      </w:r>
    </w:p>
    <w:p w14:paraId="0C9B6E02" w14:textId="77777777" w:rsidR="005F4B5D" w:rsidRDefault="005F4B5D" w:rsidP="005F4B5D">
      <w:pPr>
        <w:pStyle w:val="PL"/>
      </w:pPr>
      <w:r>
        <w:t xml:space="preserve">          $ref: 'TS29571_CommonData.yaml#/components/schemas/DateTime'</w:t>
      </w:r>
    </w:p>
    <w:p w14:paraId="41D7F23B" w14:textId="77777777" w:rsidR="005F4B5D" w:rsidRDefault="005F4B5D" w:rsidP="005F4B5D">
      <w:pPr>
        <w:pStyle w:val="PL"/>
      </w:pPr>
      <w:r>
        <w:t xml:space="preserve">        invocationSequenceNumber:</w:t>
      </w:r>
    </w:p>
    <w:p w14:paraId="1474A16B" w14:textId="77777777" w:rsidR="005F4B5D" w:rsidRDefault="005F4B5D" w:rsidP="005F4B5D">
      <w:pPr>
        <w:pStyle w:val="PL"/>
      </w:pPr>
      <w:r>
        <w:t xml:space="preserve">          $ref: 'TS29571_CommonData.yaml#/components/schemas/Uint32'</w:t>
      </w:r>
    </w:p>
    <w:p w14:paraId="5961537F" w14:textId="77777777" w:rsidR="005F4B5D" w:rsidRDefault="005F4B5D" w:rsidP="005F4B5D">
      <w:pPr>
        <w:pStyle w:val="PL"/>
      </w:pPr>
      <w:r>
        <w:t xml:space="preserve">        retransmissionIndicator:</w:t>
      </w:r>
    </w:p>
    <w:p w14:paraId="05CD0FDF" w14:textId="77777777" w:rsidR="005F4B5D" w:rsidRDefault="005F4B5D" w:rsidP="005F4B5D">
      <w:pPr>
        <w:pStyle w:val="PL"/>
      </w:pPr>
      <w:r>
        <w:t xml:space="preserve">          type: boolean</w:t>
      </w:r>
    </w:p>
    <w:p w14:paraId="26E6A499" w14:textId="77777777" w:rsidR="005F4B5D" w:rsidRDefault="005F4B5D" w:rsidP="005F4B5D">
      <w:pPr>
        <w:pStyle w:val="PL"/>
      </w:pPr>
      <w:r>
        <w:t xml:space="preserve">        oneTimeEvent:</w:t>
      </w:r>
    </w:p>
    <w:p w14:paraId="7945391A" w14:textId="77777777" w:rsidR="005F4B5D" w:rsidRDefault="005F4B5D" w:rsidP="005F4B5D">
      <w:pPr>
        <w:pStyle w:val="PL"/>
      </w:pPr>
      <w:r>
        <w:t xml:space="preserve">          type: boolean</w:t>
      </w:r>
    </w:p>
    <w:p w14:paraId="6FAC8B23" w14:textId="77777777" w:rsidR="005F4B5D" w:rsidRDefault="005F4B5D" w:rsidP="005F4B5D">
      <w:pPr>
        <w:pStyle w:val="PL"/>
      </w:pPr>
      <w:r>
        <w:t xml:space="preserve">        oneTimeEventType:</w:t>
      </w:r>
    </w:p>
    <w:p w14:paraId="49629EBF" w14:textId="77777777" w:rsidR="005F4B5D" w:rsidRDefault="005F4B5D" w:rsidP="005F4B5D">
      <w:pPr>
        <w:pStyle w:val="PL"/>
      </w:pPr>
      <w:r>
        <w:t xml:space="preserve">          $ref: '#/components/schemas/oneTimeEventType'</w:t>
      </w:r>
    </w:p>
    <w:p w14:paraId="6770E7EA" w14:textId="77777777" w:rsidR="005F4B5D" w:rsidRDefault="005F4B5D" w:rsidP="005F4B5D">
      <w:pPr>
        <w:pStyle w:val="PL"/>
      </w:pPr>
      <w:r>
        <w:t xml:space="preserve">        notifyUri:</w:t>
      </w:r>
    </w:p>
    <w:p w14:paraId="717DF6BD" w14:textId="77777777" w:rsidR="005F4B5D" w:rsidRDefault="005F4B5D" w:rsidP="005F4B5D">
      <w:pPr>
        <w:pStyle w:val="PL"/>
      </w:pPr>
      <w:r>
        <w:t xml:space="preserve">          $ref: 'TS29571_CommonData.yaml#/components/schemas/Uri'</w:t>
      </w:r>
    </w:p>
    <w:p w14:paraId="086F9EBC" w14:textId="77777777" w:rsidR="005F4B5D" w:rsidRDefault="005F4B5D" w:rsidP="005F4B5D">
      <w:pPr>
        <w:pStyle w:val="PL"/>
      </w:pPr>
      <w:r>
        <w:t xml:space="preserve">        supportedFeatures:</w:t>
      </w:r>
    </w:p>
    <w:p w14:paraId="3D293F54" w14:textId="77777777" w:rsidR="005F4B5D" w:rsidRDefault="005F4B5D" w:rsidP="005F4B5D">
      <w:pPr>
        <w:pStyle w:val="PL"/>
      </w:pPr>
      <w:r>
        <w:t xml:space="preserve">          $ref: 'TS29571_CommonData.yaml#/components/schemas/SupportedFeatures'</w:t>
      </w:r>
    </w:p>
    <w:p w14:paraId="726F59B9" w14:textId="77777777" w:rsidR="005F4B5D" w:rsidRDefault="005F4B5D" w:rsidP="005F4B5D">
      <w:pPr>
        <w:pStyle w:val="PL"/>
      </w:pPr>
      <w:r>
        <w:t xml:space="preserve">        serviceSpecificationInfo:</w:t>
      </w:r>
    </w:p>
    <w:p w14:paraId="34D1F0BD" w14:textId="77777777" w:rsidR="005F4B5D" w:rsidRDefault="005F4B5D" w:rsidP="005F4B5D">
      <w:pPr>
        <w:pStyle w:val="PL"/>
      </w:pPr>
      <w:r>
        <w:t xml:space="preserve">          type: string</w:t>
      </w:r>
    </w:p>
    <w:p w14:paraId="750D571A" w14:textId="77777777" w:rsidR="005F4B5D" w:rsidRDefault="005F4B5D" w:rsidP="005F4B5D">
      <w:pPr>
        <w:pStyle w:val="PL"/>
      </w:pPr>
      <w:r>
        <w:t xml:space="preserve">        multipleUnitUsage:</w:t>
      </w:r>
    </w:p>
    <w:p w14:paraId="1BD3757C" w14:textId="77777777" w:rsidR="005F4B5D" w:rsidRDefault="005F4B5D" w:rsidP="005F4B5D">
      <w:pPr>
        <w:pStyle w:val="PL"/>
      </w:pPr>
      <w:r>
        <w:t xml:space="preserve">          type: array</w:t>
      </w:r>
    </w:p>
    <w:p w14:paraId="1A4EE566" w14:textId="77777777" w:rsidR="005F4B5D" w:rsidRDefault="005F4B5D" w:rsidP="005F4B5D">
      <w:pPr>
        <w:pStyle w:val="PL"/>
      </w:pPr>
      <w:r>
        <w:t xml:space="preserve">          items:</w:t>
      </w:r>
    </w:p>
    <w:p w14:paraId="5FC33B3E" w14:textId="77777777" w:rsidR="005F4B5D" w:rsidRDefault="005F4B5D" w:rsidP="005F4B5D">
      <w:pPr>
        <w:pStyle w:val="PL"/>
      </w:pPr>
      <w:r>
        <w:t xml:space="preserve">            $ref: '#/components/schemas/MultipleUnitUsage'</w:t>
      </w:r>
    </w:p>
    <w:p w14:paraId="5FC49469" w14:textId="77777777" w:rsidR="005F4B5D" w:rsidRDefault="005F4B5D" w:rsidP="005F4B5D">
      <w:pPr>
        <w:pStyle w:val="PL"/>
      </w:pPr>
      <w:r>
        <w:t xml:space="preserve">          minItems: 0</w:t>
      </w:r>
    </w:p>
    <w:p w14:paraId="137E66A6" w14:textId="77777777" w:rsidR="005F4B5D" w:rsidRDefault="005F4B5D" w:rsidP="005F4B5D">
      <w:pPr>
        <w:pStyle w:val="PL"/>
      </w:pPr>
      <w:r>
        <w:t xml:space="preserve">        triggers:</w:t>
      </w:r>
    </w:p>
    <w:p w14:paraId="7334B45C" w14:textId="77777777" w:rsidR="005F4B5D" w:rsidRDefault="005F4B5D" w:rsidP="005F4B5D">
      <w:pPr>
        <w:pStyle w:val="PL"/>
      </w:pPr>
      <w:r>
        <w:t xml:space="preserve">          type: array</w:t>
      </w:r>
    </w:p>
    <w:p w14:paraId="47F82741" w14:textId="77777777" w:rsidR="005F4B5D" w:rsidRDefault="005F4B5D" w:rsidP="005F4B5D">
      <w:pPr>
        <w:pStyle w:val="PL"/>
      </w:pPr>
      <w:r>
        <w:t xml:space="preserve">          items:</w:t>
      </w:r>
    </w:p>
    <w:p w14:paraId="1606CFF1" w14:textId="77777777" w:rsidR="005F4B5D" w:rsidRDefault="005F4B5D" w:rsidP="005F4B5D">
      <w:pPr>
        <w:pStyle w:val="PL"/>
      </w:pPr>
      <w:r>
        <w:t xml:space="preserve">            $ref: '#/components/schemas/Trigger'</w:t>
      </w:r>
    </w:p>
    <w:p w14:paraId="1E641689" w14:textId="77777777" w:rsidR="005F4B5D" w:rsidRDefault="005F4B5D" w:rsidP="005F4B5D">
      <w:pPr>
        <w:pStyle w:val="PL"/>
      </w:pPr>
      <w:r>
        <w:t xml:space="preserve">          minItems: 0</w:t>
      </w:r>
    </w:p>
    <w:p w14:paraId="00C15247" w14:textId="77777777" w:rsidR="005F4B5D" w:rsidRDefault="005F4B5D" w:rsidP="005F4B5D">
      <w:pPr>
        <w:pStyle w:val="PL"/>
      </w:pPr>
      <w:r>
        <w:t xml:space="preserve">        easid:</w:t>
      </w:r>
    </w:p>
    <w:p w14:paraId="137E0C5E" w14:textId="77777777" w:rsidR="005F4B5D" w:rsidRDefault="005F4B5D" w:rsidP="005F4B5D">
      <w:pPr>
        <w:pStyle w:val="PL"/>
      </w:pPr>
      <w:r>
        <w:t xml:space="preserve">          type: string</w:t>
      </w:r>
    </w:p>
    <w:p w14:paraId="65AD29D2" w14:textId="77777777" w:rsidR="005F4B5D" w:rsidRDefault="005F4B5D" w:rsidP="005F4B5D">
      <w:pPr>
        <w:pStyle w:val="PL"/>
      </w:pPr>
      <w:r>
        <w:t xml:space="preserve">        ednid:</w:t>
      </w:r>
    </w:p>
    <w:p w14:paraId="3F2A410E" w14:textId="77777777" w:rsidR="005F4B5D" w:rsidRDefault="005F4B5D" w:rsidP="005F4B5D">
      <w:pPr>
        <w:pStyle w:val="PL"/>
      </w:pPr>
      <w:r>
        <w:t xml:space="preserve">          type: string</w:t>
      </w:r>
    </w:p>
    <w:p w14:paraId="530E9D7C" w14:textId="77777777" w:rsidR="005F4B5D" w:rsidRDefault="005F4B5D" w:rsidP="005F4B5D">
      <w:pPr>
        <w:pStyle w:val="PL"/>
      </w:pPr>
      <w:r>
        <w:t xml:space="preserve">        eASProviderIdentifier:</w:t>
      </w:r>
    </w:p>
    <w:p w14:paraId="72BC915C" w14:textId="77777777" w:rsidR="005F4B5D" w:rsidRDefault="005F4B5D" w:rsidP="005F4B5D">
      <w:pPr>
        <w:pStyle w:val="PL"/>
      </w:pPr>
      <w:r>
        <w:t xml:space="preserve">          type: string</w:t>
      </w:r>
    </w:p>
    <w:p w14:paraId="4721652A" w14:textId="77777777" w:rsidR="005F4B5D" w:rsidRDefault="005F4B5D" w:rsidP="005F4B5D">
      <w:pPr>
        <w:pStyle w:val="PL"/>
      </w:pPr>
      <w:r>
        <w:t xml:space="preserve">        aMFId:</w:t>
      </w:r>
    </w:p>
    <w:p w14:paraId="6732E814" w14:textId="77777777" w:rsidR="005F4B5D" w:rsidRDefault="005F4B5D" w:rsidP="005F4B5D">
      <w:pPr>
        <w:pStyle w:val="PL"/>
      </w:pPr>
      <w:r>
        <w:t xml:space="preserve">          $ref: 'TS29571_CommonData.yaml#/components/schemas/AmfId'</w:t>
      </w:r>
    </w:p>
    <w:p w14:paraId="26FE2FB8" w14:textId="77777777" w:rsidR="005F4B5D" w:rsidRDefault="005F4B5D" w:rsidP="005F4B5D">
      <w:pPr>
        <w:pStyle w:val="PL"/>
      </w:pPr>
      <w:r>
        <w:t xml:space="preserve">        pDUSessionChargingInformation:</w:t>
      </w:r>
    </w:p>
    <w:p w14:paraId="00796144" w14:textId="77777777" w:rsidR="005F4B5D" w:rsidRDefault="005F4B5D" w:rsidP="005F4B5D">
      <w:pPr>
        <w:pStyle w:val="PL"/>
      </w:pPr>
      <w:r>
        <w:t xml:space="preserve">          $ref: '#/components/schemas/PDUSessionChargingInformation'</w:t>
      </w:r>
    </w:p>
    <w:p w14:paraId="4B9522C1" w14:textId="77777777" w:rsidR="005F4B5D" w:rsidRDefault="005F4B5D" w:rsidP="005F4B5D">
      <w:pPr>
        <w:pStyle w:val="PL"/>
      </w:pPr>
      <w:r>
        <w:t xml:space="preserve">        roamingQBCInformation:</w:t>
      </w:r>
    </w:p>
    <w:p w14:paraId="336310AB" w14:textId="77777777" w:rsidR="005F4B5D" w:rsidRDefault="005F4B5D" w:rsidP="005F4B5D">
      <w:pPr>
        <w:pStyle w:val="PL"/>
      </w:pPr>
      <w:r>
        <w:t xml:space="preserve">          $ref: '#/components/schemas/RoamingQBCInformation'</w:t>
      </w:r>
    </w:p>
    <w:p w14:paraId="7A834B28" w14:textId="77777777" w:rsidR="005F4B5D" w:rsidRDefault="005F4B5D" w:rsidP="005F4B5D">
      <w:pPr>
        <w:pStyle w:val="PL"/>
      </w:pPr>
      <w:r>
        <w:t xml:space="preserve">        sMSChargingInformation:</w:t>
      </w:r>
    </w:p>
    <w:p w14:paraId="19E731F9" w14:textId="77777777" w:rsidR="005F4B5D" w:rsidRDefault="005F4B5D" w:rsidP="005F4B5D">
      <w:pPr>
        <w:pStyle w:val="PL"/>
      </w:pPr>
      <w:r>
        <w:t xml:space="preserve">          $ref: '#/components/schemas/SMSChargingInformation'</w:t>
      </w:r>
    </w:p>
    <w:p w14:paraId="5574DB6C" w14:textId="77777777" w:rsidR="005F4B5D" w:rsidRDefault="005F4B5D" w:rsidP="005F4B5D">
      <w:pPr>
        <w:pStyle w:val="PL"/>
      </w:pPr>
      <w:r>
        <w:t xml:space="preserve">        nEFChargingInformation:</w:t>
      </w:r>
    </w:p>
    <w:p w14:paraId="7F12A063" w14:textId="77777777" w:rsidR="005F4B5D" w:rsidRDefault="005F4B5D" w:rsidP="005F4B5D">
      <w:pPr>
        <w:pStyle w:val="PL"/>
      </w:pPr>
      <w:r>
        <w:t xml:space="preserve">          $ref: '#/components/schemas/NEFChargingInformation'</w:t>
      </w:r>
    </w:p>
    <w:p w14:paraId="089FF439" w14:textId="77777777" w:rsidR="005F4B5D" w:rsidRDefault="005F4B5D" w:rsidP="005F4B5D">
      <w:pPr>
        <w:pStyle w:val="PL"/>
      </w:pPr>
      <w:r>
        <w:t xml:space="preserve">        registrationChargingInformation:</w:t>
      </w:r>
    </w:p>
    <w:p w14:paraId="7B68E4BA" w14:textId="77777777" w:rsidR="005F4B5D" w:rsidRDefault="005F4B5D" w:rsidP="005F4B5D">
      <w:pPr>
        <w:pStyle w:val="PL"/>
      </w:pPr>
      <w:r>
        <w:t xml:space="preserve">          $ref: '#/components/schemas/RegistrationChargingInformation'</w:t>
      </w:r>
    </w:p>
    <w:p w14:paraId="021BB25A" w14:textId="77777777" w:rsidR="005F4B5D" w:rsidRDefault="005F4B5D" w:rsidP="005F4B5D">
      <w:pPr>
        <w:pStyle w:val="PL"/>
      </w:pPr>
      <w:r>
        <w:t xml:space="preserve">        n2ConnectionChargingInformation:</w:t>
      </w:r>
    </w:p>
    <w:p w14:paraId="7B95E70E" w14:textId="77777777" w:rsidR="005F4B5D" w:rsidRDefault="005F4B5D" w:rsidP="005F4B5D">
      <w:pPr>
        <w:pStyle w:val="PL"/>
      </w:pPr>
      <w:r>
        <w:t xml:space="preserve">          $ref: '#/components/schemas/N2ConnectionChargingInformation'</w:t>
      </w:r>
    </w:p>
    <w:p w14:paraId="40CE056A" w14:textId="77777777" w:rsidR="005F4B5D" w:rsidRDefault="005F4B5D" w:rsidP="005F4B5D">
      <w:pPr>
        <w:pStyle w:val="PL"/>
      </w:pPr>
      <w:r>
        <w:t xml:space="preserve">        locationReportingChargingInformation:</w:t>
      </w:r>
    </w:p>
    <w:p w14:paraId="3AB291B1" w14:textId="77777777" w:rsidR="005F4B5D" w:rsidRDefault="005F4B5D" w:rsidP="005F4B5D">
      <w:pPr>
        <w:pStyle w:val="PL"/>
      </w:pPr>
      <w:r>
        <w:t xml:space="preserve">          $ref: '#/components/schemas/LocationReportingChargingInformation'</w:t>
      </w:r>
    </w:p>
    <w:p w14:paraId="6F8C1980" w14:textId="77777777" w:rsidR="005F4B5D" w:rsidRDefault="005F4B5D" w:rsidP="005F4B5D">
      <w:pPr>
        <w:pStyle w:val="PL"/>
      </w:pPr>
      <w:r>
        <w:t xml:space="preserve">        nSPAChargingInformation:</w:t>
      </w:r>
    </w:p>
    <w:p w14:paraId="6CBB3A69" w14:textId="77777777" w:rsidR="005F4B5D" w:rsidRDefault="005F4B5D" w:rsidP="005F4B5D">
      <w:pPr>
        <w:pStyle w:val="PL"/>
      </w:pPr>
      <w:r>
        <w:t xml:space="preserve">          $ref: '#/components/schemas/NSPAChargingInformation'</w:t>
      </w:r>
    </w:p>
    <w:p w14:paraId="65BCB22C" w14:textId="77777777" w:rsidR="005F4B5D" w:rsidRDefault="005F4B5D" w:rsidP="005F4B5D">
      <w:pPr>
        <w:pStyle w:val="PL"/>
      </w:pPr>
      <w:r>
        <w:t xml:space="preserve">        nSMChargingInformation:</w:t>
      </w:r>
    </w:p>
    <w:p w14:paraId="130C2EB5" w14:textId="77777777" w:rsidR="005F4B5D" w:rsidRDefault="005F4B5D" w:rsidP="005F4B5D">
      <w:pPr>
        <w:pStyle w:val="PL"/>
      </w:pPr>
      <w:r>
        <w:t xml:space="preserve">          $ref: '#/components/schemas/NSMChargingInformation'</w:t>
      </w:r>
    </w:p>
    <w:p w14:paraId="55689EBC" w14:textId="77777777" w:rsidR="005F4B5D" w:rsidRDefault="005F4B5D" w:rsidP="005F4B5D">
      <w:pPr>
        <w:pStyle w:val="PL"/>
      </w:pPr>
      <w:r>
        <w:t xml:space="preserve">        mMTelChargingInformation:</w:t>
      </w:r>
    </w:p>
    <w:p w14:paraId="299E68FE" w14:textId="77777777" w:rsidR="005F4B5D" w:rsidRDefault="005F4B5D" w:rsidP="005F4B5D">
      <w:pPr>
        <w:pStyle w:val="PL"/>
      </w:pPr>
      <w:r>
        <w:t xml:space="preserve">          $ref: '#/components/schemas/MMTelChargingInformation'</w:t>
      </w:r>
    </w:p>
    <w:p w14:paraId="3D2E91D2" w14:textId="77777777" w:rsidR="005F4B5D" w:rsidRDefault="005F4B5D" w:rsidP="005F4B5D">
      <w:pPr>
        <w:pStyle w:val="PL"/>
      </w:pPr>
      <w:r>
        <w:t xml:space="preserve">        iMSChargingInformation:</w:t>
      </w:r>
    </w:p>
    <w:p w14:paraId="3E9CEBF2" w14:textId="77777777" w:rsidR="005F4B5D" w:rsidRDefault="005F4B5D" w:rsidP="005F4B5D">
      <w:pPr>
        <w:pStyle w:val="PL"/>
      </w:pPr>
      <w:r>
        <w:t xml:space="preserve">          $ref: '#/components/schemas/IMSChargingInformation'</w:t>
      </w:r>
    </w:p>
    <w:p w14:paraId="251487C5" w14:textId="77777777" w:rsidR="005F4B5D" w:rsidRDefault="005F4B5D" w:rsidP="005F4B5D">
      <w:pPr>
        <w:pStyle w:val="PL"/>
      </w:pPr>
      <w:r>
        <w:t xml:space="preserve">        edgeInfrastructureUsageChargingInformation:</w:t>
      </w:r>
    </w:p>
    <w:p w14:paraId="1FA956C7" w14:textId="77777777" w:rsidR="005F4B5D" w:rsidRDefault="005F4B5D" w:rsidP="005F4B5D">
      <w:pPr>
        <w:pStyle w:val="PL"/>
      </w:pPr>
      <w:r>
        <w:t xml:space="preserve">          $ref: '#/components/schemas/EdgeInfrastructureUsageChargingInformation'</w:t>
      </w:r>
    </w:p>
    <w:p w14:paraId="3E72CB56" w14:textId="77777777" w:rsidR="005F4B5D" w:rsidRDefault="005F4B5D" w:rsidP="005F4B5D">
      <w:pPr>
        <w:pStyle w:val="PL"/>
      </w:pPr>
      <w:r>
        <w:t xml:space="preserve">        eASDeploymentChargingInformation:</w:t>
      </w:r>
    </w:p>
    <w:p w14:paraId="54EF812D" w14:textId="77777777" w:rsidR="005F4B5D" w:rsidRDefault="005F4B5D" w:rsidP="005F4B5D">
      <w:pPr>
        <w:pStyle w:val="PL"/>
      </w:pPr>
      <w:r>
        <w:t xml:space="preserve">          $ref: '#/components/schemas/EASDeploymentChargingInformation'</w:t>
      </w:r>
    </w:p>
    <w:p w14:paraId="033B7A83" w14:textId="77777777" w:rsidR="005F4B5D" w:rsidRDefault="005F4B5D" w:rsidP="005F4B5D">
      <w:pPr>
        <w:pStyle w:val="PL"/>
      </w:pPr>
      <w:r>
        <w:t xml:space="preserve">        directEdgeEnablingServiceChargingInformation:</w:t>
      </w:r>
    </w:p>
    <w:p w14:paraId="1BD79AEE" w14:textId="77777777" w:rsidR="005F4B5D" w:rsidRDefault="005F4B5D" w:rsidP="005F4B5D">
      <w:pPr>
        <w:pStyle w:val="PL"/>
      </w:pPr>
      <w:r>
        <w:t xml:space="preserve">          $ref: '#/components/schemas/NEFChargingInformation'</w:t>
      </w:r>
    </w:p>
    <w:p w14:paraId="395F5DCD" w14:textId="77777777" w:rsidR="005F4B5D" w:rsidRDefault="005F4B5D" w:rsidP="005F4B5D">
      <w:pPr>
        <w:pStyle w:val="PL"/>
      </w:pPr>
      <w:r>
        <w:t xml:space="preserve">        exposedEdgeEnablingServiceChargingInformation:</w:t>
      </w:r>
    </w:p>
    <w:p w14:paraId="1A9E5AF1" w14:textId="77777777" w:rsidR="005F4B5D" w:rsidRDefault="005F4B5D" w:rsidP="005F4B5D">
      <w:pPr>
        <w:pStyle w:val="PL"/>
      </w:pPr>
      <w:r>
        <w:t xml:space="preserve">          $ref: '#/components/schemas/NEFChargingInformation'</w:t>
      </w:r>
    </w:p>
    <w:p w14:paraId="48137E61" w14:textId="77777777" w:rsidR="005F4B5D" w:rsidRDefault="005F4B5D" w:rsidP="005F4B5D">
      <w:pPr>
        <w:pStyle w:val="PL"/>
      </w:pPr>
      <w:r>
        <w:t xml:space="preserve">        proSeChargingInformation:</w:t>
      </w:r>
    </w:p>
    <w:p w14:paraId="2EE43D3C" w14:textId="77777777" w:rsidR="005F4B5D" w:rsidRDefault="005F4B5D" w:rsidP="005F4B5D">
      <w:pPr>
        <w:pStyle w:val="PL"/>
      </w:pPr>
      <w:r>
        <w:t xml:space="preserve">          $ref: '#/components/schemas/ProseChargingInformation'</w:t>
      </w:r>
    </w:p>
    <w:p w14:paraId="050DF327" w14:textId="77777777" w:rsidR="005F4B5D" w:rsidRDefault="005F4B5D" w:rsidP="005F4B5D">
      <w:pPr>
        <w:pStyle w:val="PL"/>
      </w:pPr>
      <w:r>
        <w:t xml:space="preserve">        mMSChargingInformation:</w:t>
      </w:r>
    </w:p>
    <w:p w14:paraId="0335D62B" w14:textId="77777777" w:rsidR="005F4B5D" w:rsidRDefault="005F4B5D" w:rsidP="005F4B5D">
      <w:pPr>
        <w:pStyle w:val="PL"/>
      </w:pPr>
      <w:r>
        <w:t xml:space="preserve">          $ref: '#/components/schemas/MMSChargingInformation'</w:t>
      </w:r>
    </w:p>
    <w:p w14:paraId="4365EF89" w14:textId="77777777" w:rsidR="005F4B5D" w:rsidRDefault="005F4B5D" w:rsidP="005F4B5D">
      <w:pPr>
        <w:pStyle w:val="PL"/>
      </w:pPr>
      <w:r>
        <w:t xml:space="preserve">        mBSSessionChargingInformation:</w:t>
      </w:r>
    </w:p>
    <w:p w14:paraId="38A3324A" w14:textId="77777777" w:rsidR="005F4B5D" w:rsidRDefault="005F4B5D" w:rsidP="005F4B5D">
      <w:pPr>
        <w:pStyle w:val="PL"/>
      </w:pPr>
      <w:r>
        <w:t xml:space="preserve">          $ref: '#/components/schemas/MBSSessionChargingInformation'</w:t>
      </w:r>
    </w:p>
    <w:p w14:paraId="67CD115B" w14:textId="77777777" w:rsidR="005F4B5D" w:rsidRDefault="005F4B5D" w:rsidP="005F4B5D">
      <w:pPr>
        <w:pStyle w:val="PL"/>
      </w:pPr>
      <w:r>
        <w:t xml:space="preserve">        tSNChargingInformation:</w:t>
      </w:r>
    </w:p>
    <w:p w14:paraId="411FAD0B" w14:textId="77777777" w:rsidR="005F4B5D" w:rsidRDefault="005F4B5D" w:rsidP="005F4B5D">
      <w:pPr>
        <w:pStyle w:val="PL"/>
      </w:pPr>
      <w:r>
        <w:t xml:space="preserve">          $ref: '#/components/schemas/TSNChargingInformation'</w:t>
      </w:r>
    </w:p>
    <w:p w14:paraId="773E68CB" w14:textId="77777777" w:rsidR="005F4B5D" w:rsidRDefault="005F4B5D" w:rsidP="005F4B5D">
      <w:pPr>
        <w:pStyle w:val="PL"/>
      </w:pPr>
      <w:r>
        <w:t xml:space="preserve">        interCHFInformation:</w:t>
      </w:r>
    </w:p>
    <w:p w14:paraId="30471FDE" w14:textId="77777777" w:rsidR="005F4B5D" w:rsidRDefault="005F4B5D" w:rsidP="005F4B5D">
      <w:pPr>
        <w:pStyle w:val="PL"/>
      </w:pPr>
      <w:r>
        <w:t xml:space="preserve">          $ref: '#/components/schemas/InterCHFInformation'</w:t>
      </w:r>
    </w:p>
    <w:p w14:paraId="339E65AF" w14:textId="77777777" w:rsidR="005F4B5D" w:rsidRDefault="005F4B5D" w:rsidP="005F4B5D">
      <w:pPr>
        <w:pStyle w:val="PL"/>
      </w:pPr>
      <w:r>
        <w:lastRenderedPageBreak/>
        <w:t xml:space="preserve">        nSACFChargingInformation:</w:t>
      </w:r>
    </w:p>
    <w:p w14:paraId="5EAFC2D7" w14:textId="77777777" w:rsidR="005F4B5D" w:rsidRDefault="005F4B5D" w:rsidP="005F4B5D">
      <w:pPr>
        <w:pStyle w:val="PL"/>
      </w:pPr>
      <w:r>
        <w:t xml:space="preserve">          $ref: '#/components/schemas/NSACFChargingInformation'</w:t>
      </w:r>
    </w:p>
    <w:p w14:paraId="17D28AE6" w14:textId="77777777" w:rsidR="005F4B5D" w:rsidRDefault="005F4B5D" w:rsidP="005F4B5D">
      <w:pPr>
        <w:pStyle w:val="PL"/>
      </w:pPr>
      <w:r>
        <w:t xml:space="preserve">        nSSAAChargingInformation:</w:t>
      </w:r>
    </w:p>
    <w:p w14:paraId="03275667" w14:textId="77777777" w:rsidR="005F4B5D" w:rsidRDefault="005F4B5D" w:rsidP="005F4B5D">
      <w:pPr>
        <w:pStyle w:val="PL"/>
      </w:pPr>
      <w:r>
        <w:t xml:space="preserve">          $ref: '#/components/schemas/NSSAAChargingInformation'</w:t>
      </w:r>
    </w:p>
    <w:p w14:paraId="172A4D6A" w14:textId="77777777" w:rsidR="005F4B5D" w:rsidRDefault="005F4B5D" w:rsidP="005F4B5D">
      <w:pPr>
        <w:pStyle w:val="PL"/>
      </w:pPr>
      <w:r>
        <w:t xml:space="preserve">      required:</w:t>
      </w:r>
    </w:p>
    <w:p w14:paraId="4CE8A47D" w14:textId="77777777" w:rsidR="005F4B5D" w:rsidRDefault="005F4B5D" w:rsidP="005F4B5D">
      <w:pPr>
        <w:pStyle w:val="PL"/>
      </w:pPr>
      <w:r>
        <w:t xml:space="preserve">        - nfConsumerIdentification </w:t>
      </w:r>
    </w:p>
    <w:p w14:paraId="13FB3D1C" w14:textId="77777777" w:rsidR="005F4B5D" w:rsidRDefault="005F4B5D" w:rsidP="005F4B5D">
      <w:pPr>
        <w:pStyle w:val="PL"/>
      </w:pPr>
      <w:r>
        <w:t xml:space="preserve">        - invocationTimeStamp</w:t>
      </w:r>
    </w:p>
    <w:p w14:paraId="28640BA7" w14:textId="77777777" w:rsidR="005F4B5D" w:rsidRDefault="005F4B5D" w:rsidP="005F4B5D">
      <w:pPr>
        <w:pStyle w:val="PL"/>
      </w:pPr>
      <w:r>
        <w:t xml:space="preserve">        - invocationSequenceNumber</w:t>
      </w:r>
    </w:p>
    <w:p w14:paraId="211FCD27" w14:textId="77777777" w:rsidR="005F4B5D" w:rsidRDefault="005F4B5D" w:rsidP="005F4B5D">
      <w:pPr>
        <w:pStyle w:val="PL"/>
      </w:pPr>
      <w:r>
        <w:t xml:space="preserve">    ChargingDataResponse:</w:t>
      </w:r>
    </w:p>
    <w:p w14:paraId="5C0E0F95" w14:textId="77777777" w:rsidR="005F4B5D" w:rsidRDefault="005F4B5D" w:rsidP="005F4B5D">
      <w:pPr>
        <w:pStyle w:val="PL"/>
      </w:pPr>
      <w:r>
        <w:t xml:space="preserve">      type: object</w:t>
      </w:r>
    </w:p>
    <w:p w14:paraId="2278ACBC" w14:textId="77777777" w:rsidR="005F4B5D" w:rsidRDefault="005F4B5D" w:rsidP="005F4B5D">
      <w:pPr>
        <w:pStyle w:val="PL"/>
      </w:pPr>
      <w:r>
        <w:t xml:space="preserve">      properties:</w:t>
      </w:r>
    </w:p>
    <w:p w14:paraId="0A876777" w14:textId="77777777" w:rsidR="005F4B5D" w:rsidRDefault="005F4B5D" w:rsidP="005F4B5D">
      <w:pPr>
        <w:pStyle w:val="PL"/>
      </w:pPr>
      <w:r>
        <w:t xml:space="preserve">        invocationTimeStamp:</w:t>
      </w:r>
    </w:p>
    <w:p w14:paraId="0798F86E" w14:textId="77777777" w:rsidR="005F4B5D" w:rsidRDefault="005F4B5D" w:rsidP="005F4B5D">
      <w:pPr>
        <w:pStyle w:val="PL"/>
      </w:pPr>
      <w:r>
        <w:t xml:space="preserve">          $ref: 'TS29571_CommonData.yaml#/components/schemas/DateTime'</w:t>
      </w:r>
    </w:p>
    <w:p w14:paraId="127F5048" w14:textId="77777777" w:rsidR="005F4B5D" w:rsidRDefault="005F4B5D" w:rsidP="005F4B5D">
      <w:pPr>
        <w:pStyle w:val="PL"/>
      </w:pPr>
      <w:r>
        <w:t xml:space="preserve">        invocationSequenceNumber:</w:t>
      </w:r>
    </w:p>
    <w:p w14:paraId="3937961A" w14:textId="77777777" w:rsidR="005F4B5D" w:rsidRDefault="005F4B5D" w:rsidP="005F4B5D">
      <w:pPr>
        <w:pStyle w:val="PL"/>
      </w:pPr>
      <w:r>
        <w:t xml:space="preserve">          $ref: 'TS29571_CommonData.yaml#/components/schemas/Uint32'</w:t>
      </w:r>
    </w:p>
    <w:p w14:paraId="248622E9" w14:textId="77777777" w:rsidR="005F4B5D" w:rsidRDefault="005F4B5D" w:rsidP="005F4B5D">
      <w:pPr>
        <w:pStyle w:val="PL"/>
      </w:pPr>
      <w:r>
        <w:t xml:space="preserve">        invocationResult:</w:t>
      </w:r>
    </w:p>
    <w:p w14:paraId="48F618B7" w14:textId="77777777" w:rsidR="005F4B5D" w:rsidRDefault="005F4B5D" w:rsidP="005F4B5D">
      <w:pPr>
        <w:pStyle w:val="PL"/>
      </w:pPr>
      <w:r>
        <w:t xml:space="preserve">          $ref: '#/components/schemas/InvocationResult'</w:t>
      </w:r>
    </w:p>
    <w:p w14:paraId="241EF6AE" w14:textId="77777777" w:rsidR="005F4B5D" w:rsidRDefault="005F4B5D" w:rsidP="005F4B5D">
      <w:pPr>
        <w:pStyle w:val="PL"/>
      </w:pPr>
      <w:r>
        <w:t xml:space="preserve">        sessionFailover:</w:t>
      </w:r>
    </w:p>
    <w:p w14:paraId="52EA2EA7" w14:textId="77777777" w:rsidR="005F4B5D" w:rsidRDefault="005F4B5D" w:rsidP="005F4B5D">
      <w:pPr>
        <w:pStyle w:val="PL"/>
      </w:pPr>
      <w:r>
        <w:t xml:space="preserve">          $ref: '#/components/schemas/SessionFailover'</w:t>
      </w:r>
    </w:p>
    <w:p w14:paraId="7D0C9468" w14:textId="77777777" w:rsidR="005F4B5D" w:rsidRDefault="005F4B5D" w:rsidP="005F4B5D">
      <w:pPr>
        <w:pStyle w:val="PL"/>
      </w:pPr>
      <w:r>
        <w:t xml:space="preserve">        supportedFeatures:</w:t>
      </w:r>
    </w:p>
    <w:p w14:paraId="66A64E84" w14:textId="77777777" w:rsidR="005F4B5D" w:rsidRDefault="005F4B5D" w:rsidP="005F4B5D">
      <w:pPr>
        <w:pStyle w:val="PL"/>
      </w:pPr>
      <w:r>
        <w:t xml:space="preserve">          $ref: 'TS29571_CommonData.yaml#/components/schemas/SupportedFeatures'</w:t>
      </w:r>
    </w:p>
    <w:p w14:paraId="151F1E29" w14:textId="77777777" w:rsidR="005F4B5D" w:rsidRDefault="005F4B5D" w:rsidP="005F4B5D">
      <w:pPr>
        <w:pStyle w:val="PL"/>
      </w:pPr>
      <w:r>
        <w:t xml:space="preserve">        multipleUnitInformation:</w:t>
      </w:r>
    </w:p>
    <w:p w14:paraId="65D4B633" w14:textId="77777777" w:rsidR="005F4B5D" w:rsidRDefault="005F4B5D" w:rsidP="005F4B5D">
      <w:pPr>
        <w:pStyle w:val="PL"/>
      </w:pPr>
      <w:r>
        <w:t xml:space="preserve">          type: array</w:t>
      </w:r>
    </w:p>
    <w:p w14:paraId="2C5EC248" w14:textId="77777777" w:rsidR="005F4B5D" w:rsidRDefault="005F4B5D" w:rsidP="005F4B5D">
      <w:pPr>
        <w:pStyle w:val="PL"/>
      </w:pPr>
      <w:r>
        <w:t xml:space="preserve">          items:</w:t>
      </w:r>
    </w:p>
    <w:p w14:paraId="4A501262" w14:textId="77777777" w:rsidR="005F4B5D" w:rsidRDefault="005F4B5D" w:rsidP="005F4B5D">
      <w:pPr>
        <w:pStyle w:val="PL"/>
      </w:pPr>
      <w:r>
        <w:t xml:space="preserve">            $ref: '#/components/schemas/MultipleUnitInformation'</w:t>
      </w:r>
    </w:p>
    <w:p w14:paraId="7CDE055A" w14:textId="77777777" w:rsidR="005F4B5D" w:rsidRDefault="005F4B5D" w:rsidP="005F4B5D">
      <w:pPr>
        <w:pStyle w:val="PL"/>
      </w:pPr>
      <w:r>
        <w:t xml:space="preserve">          minItems: 0</w:t>
      </w:r>
    </w:p>
    <w:p w14:paraId="6C804009" w14:textId="77777777" w:rsidR="005F4B5D" w:rsidRDefault="005F4B5D" w:rsidP="005F4B5D">
      <w:pPr>
        <w:pStyle w:val="PL"/>
      </w:pPr>
      <w:r>
        <w:t xml:space="preserve">        triggers:</w:t>
      </w:r>
    </w:p>
    <w:p w14:paraId="0F257A4E" w14:textId="77777777" w:rsidR="005F4B5D" w:rsidRDefault="005F4B5D" w:rsidP="005F4B5D">
      <w:pPr>
        <w:pStyle w:val="PL"/>
      </w:pPr>
      <w:r>
        <w:t xml:space="preserve">          type: array</w:t>
      </w:r>
    </w:p>
    <w:p w14:paraId="2BD1BE81" w14:textId="77777777" w:rsidR="005F4B5D" w:rsidRDefault="005F4B5D" w:rsidP="005F4B5D">
      <w:pPr>
        <w:pStyle w:val="PL"/>
      </w:pPr>
      <w:r>
        <w:t xml:space="preserve">          items:</w:t>
      </w:r>
    </w:p>
    <w:p w14:paraId="28862F3C" w14:textId="77777777" w:rsidR="005F4B5D" w:rsidRDefault="005F4B5D" w:rsidP="005F4B5D">
      <w:pPr>
        <w:pStyle w:val="PL"/>
      </w:pPr>
      <w:r>
        <w:t xml:space="preserve">            $ref: '#/components/schemas/Trigger'</w:t>
      </w:r>
    </w:p>
    <w:p w14:paraId="3ECED881" w14:textId="77777777" w:rsidR="005F4B5D" w:rsidRDefault="005F4B5D" w:rsidP="005F4B5D">
      <w:pPr>
        <w:pStyle w:val="PL"/>
      </w:pPr>
      <w:r>
        <w:t xml:space="preserve">          minItems: 0</w:t>
      </w:r>
    </w:p>
    <w:p w14:paraId="2054A030" w14:textId="77777777" w:rsidR="005F4B5D" w:rsidRDefault="005F4B5D" w:rsidP="005F4B5D">
      <w:pPr>
        <w:pStyle w:val="PL"/>
      </w:pPr>
      <w:r>
        <w:t xml:space="preserve">        pDUSessionChargingInformation:</w:t>
      </w:r>
    </w:p>
    <w:p w14:paraId="69920450" w14:textId="77777777" w:rsidR="005F4B5D" w:rsidRDefault="005F4B5D" w:rsidP="005F4B5D">
      <w:pPr>
        <w:pStyle w:val="PL"/>
      </w:pPr>
      <w:r>
        <w:t xml:space="preserve">          $ref: '#/components/schemas/PDUSessionChargingInformation'</w:t>
      </w:r>
    </w:p>
    <w:p w14:paraId="21BC57B7" w14:textId="77777777" w:rsidR="005F4B5D" w:rsidRDefault="005F4B5D" w:rsidP="005F4B5D">
      <w:pPr>
        <w:pStyle w:val="PL"/>
      </w:pPr>
      <w:r>
        <w:t xml:space="preserve">        roamingQBCInformation:</w:t>
      </w:r>
    </w:p>
    <w:p w14:paraId="517DDB79" w14:textId="77777777" w:rsidR="005F4B5D" w:rsidRDefault="005F4B5D" w:rsidP="005F4B5D">
      <w:pPr>
        <w:pStyle w:val="PL"/>
      </w:pPr>
      <w:r>
        <w:t xml:space="preserve">          $ref: '#/components/schemas/RoamingQBCInformation'</w:t>
      </w:r>
    </w:p>
    <w:p w14:paraId="6459A28C" w14:textId="77777777" w:rsidR="005F4B5D" w:rsidRDefault="005F4B5D" w:rsidP="005F4B5D">
      <w:pPr>
        <w:pStyle w:val="PL"/>
      </w:pPr>
      <w:r>
        <w:t xml:space="preserve">        locationReportingChargingInformation:</w:t>
      </w:r>
    </w:p>
    <w:p w14:paraId="5DBDBCC9" w14:textId="77777777" w:rsidR="005F4B5D" w:rsidRDefault="005F4B5D" w:rsidP="005F4B5D">
      <w:pPr>
        <w:pStyle w:val="PL"/>
      </w:pPr>
      <w:r>
        <w:t xml:space="preserve">          $ref: '#/components/schemas/LocationReportingChargingInformation'</w:t>
      </w:r>
    </w:p>
    <w:p w14:paraId="53004263" w14:textId="77777777" w:rsidR="005F4B5D" w:rsidRDefault="005F4B5D" w:rsidP="005F4B5D">
      <w:pPr>
        <w:pStyle w:val="PL"/>
      </w:pPr>
      <w:r>
        <w:t xml:space="preserve">        mBSSessionChargingInformation:</w:t>
      </w:r>
    </w:p>
    <w:p w14:paraId="4BFFA1DC" w14:textId="77777777" w:rsidR="005F4B5D" w:rsidRDefault="005F4B5D" w:rsidP="005F4B5D">
      <w:pPr>
        <w:pStyle w:val="PL"/>
      </w:pPr>
      <w:r>
        <w:t xml:space="preserve">          $ref: '#/components/schemas/MBSSessionChargingInformation'</w:t>
      </w:r>
    </w:p>
    <w:p w14:paraId="28F16338" w14:textId="77777777" w:rsidR="005F4B5D" w:rsidRDefault="005F4B5D" w:rsidP="005F4B5D">
      <w:pPr>
        <w:pStyle w:val="PL"/>
      </w:pPr>
      <w:r>
        <w:t xml:space="preserve">        interCHFInformation:</w:t>
      </w:r>
    </w:p>
    <w:p w14:paraId="4F781D35" w14:textId="77777777" w:rsidR="005F4B5D" w:rsidRDefault="005F4B5D" w:rsidP="005F4B5D">
      <w:pPr>
        <w:pStyle w:val="PL"/>
      </w:pPr>
      <w:r>
        <w:t xml:space="preserve">          $ref: '#/components/schemas/InterCHFInformation'</w:t>
      </w:r>
    </w:p>
    <w:p w14:paraId="4E054721" w14:textId="77777777" w:rsidR="005F4B5D" w:rsidRDefault="005F4B5D" w:rsidP="005F4B5D">
      <w:pPr>
        <w:pStyle w:val="PL"/>
      </w:pPr>
      <w:r>
        <w:t xml:space="preserve">      required:</w:t>
      </w:r>
    </w:p>
    <w:p w14:paraId="3B86A4C4" w14:textId="77777777" w:rsidR="005F4B5D" w:rsidRDefault="005F4B5D" w:rsidP="005F4B5D">
      <w:pPr>
        <w:pStyle w:val="PL"/>
      </w:pPr>
      <w:r>
        <w:t xml:space="preserve">        - invocationTimeStamp</w:t>
      </w:r>
    </w:p>
    <w:p w14:paraId="376BBCA2" w14:textId="77777777" w:rsidR="005F4B5D" w:rsidRDefault="005F4B5D" w:rsidP="005F4B5D">
      <w:pPr>
        <w:pStyle w:val="PL"/>
      </w:pPr>
      <w:r>
        <w:t xml:space="preserve">        - invocationSequenceNumber</w:t>
      </w:r>
    </w:p>
    <w:p w14:paraId="3B306CFE" w14:textId="77777777" w:rsidR="005F4B5D" w:rsidRDefault="005F4B5D" w:rsidP="005F4B5D">
      <w:pPr>
        <w:pStyle w:val="PL"/>
      </w:pPr>
      <w:r>
        <w:t xml:space="preserve">    ChargingNotifyRequest:</w:t>
      </w:r>
    </w:p>
    <w:p w14:paraId="4BD21374" w14:textId="77777777" w:rsidR="005F4B5D" w:rsidRDefault="005F4B5D" w:rsidP="005F4B5D">
      <w:pPr>
        <w:pStyle w:val="PL"/>
      </w:pPr>
      <w:r>
        <w:t xml:space="preserve">      type: object</w:t>
      </w:r>
    </w:p>
    <w:p w14:paraId="55413868" w14:textId="77777777" w:rsidR="005F4B5D" w:rsidRDefault="005F4B5D" w:rsidP="005F4B5D">
      <w:pPr>
        <w:pStyle w:val="PL"/>
      </w:pPr>
      <w:r>
        <w:t xml:space="preserve">      properties:</w:t>
      </w:r>
    </w:p>
    <w:p w14:paraId="421DE3DE" w14:textId="77777777" w:rsidR="005F4B5D" w:rsidRDefault="005F4B5D" w:rsidP="005F4B5D">
      <w:pPr>
        <w:pStyle w:val="PL"/>
      </w:pPr>
      <w:r>
        <w:t xml:space="preserve">        notificationType:</w:t>
      </w:r>
    </w:p>
    <w:p w14:paraId="0FBB9FAE" w14:textId="77777777" w:rsidR="005F4B5D" w:rsidRDefault="005F4B5D" w:rsidP="005F4B5D">
      <w:pPr>
        <w:pStyle w:val="PL"/>
      </w:pPr>
      <w:r>
        <w:t xml:space="preserve">          $ref: '#/components/schemas/NotificationType'</w:t>
      </w:r>
    </w:p>
    <w:p w14:paraId="2BE99C7F" w14:textId="77777777" w:rsidR="005F4B5D" w:rsidRDefault="005F4B5D" w:rsidP="005F4B5D">
      <w:pPr>
        <w:pStyle w:val="PL"/>
      </w:pPr>
      <w:r>
        <w:t xml:space="preserve">        reauthorizationDetails:</w:t>
      </w:r>
    </w:p>
    <w:p w14:paraId="3C257626" w14:textId="77777777" w:rsidR="005F4B5D" w:rsidRDefault="005F4B5D" w:rsidP="005F4B5D">
      <w:pPr>
        <w:pStyle w:val="PL"/>
      </w:pPr>
      <w:r>
        <w:t xml:space="preserve">          type: array</w:t>
      </w:r>
    </w:p>
    <w:p w14:paraId="04326A9F" w14:textId="77777777" w:rsidR="005F4B5D" w:rsidRDefault="005F4B5D" w:rsidP="005F4B5D">
      <w:pPr>
        <w:pStyle w:val="PL"/>
      </w:pPr>
      <w:r>
        <w:t xml:space="preserve">          items:</w:t>
      </w:r>
    </w:p>
    <w:p w14:paraId="1D310EEF" w14:textId="77777777" w:rsidR="005F4B5D" w:rsidRDefault="005F4B5D" w:rsidP="005F4B5D">
      <w:pPr>
        <w:pStyle w:val="PL"/>
      </w:pPr>
      <w:r>
        <w:t xml:space="preserve">            $ref: '#/components/schemas/ReauthorizationDetails'</w:t>
      </w:r>
    </w:p>
    <w:p w14:paraId="7E16B100" w14:textId="77777777" w:rsidR="005F4B5D" w:rsidRDefault="005F4B5D" w:rsidP="005F4B5D">
      <w:pPr>
        <w:pStyle w:val="PL"/>
      </w:pPr>
      <w:r>
        <w:t xml:space="preserve">          minItems: 0</w:t>
      </w:r>
    </w:p>
    <w:p w14:paraId="47914675" w14:textId="77777777" w:rsidR="005F4B5D" w:rsidRDefault="005F4B5D" w:rsidP="005F4B5D">
      <w:pPr>
        <w:pStyle w:val="PL"/>
      </w:pPr>
      <w:r>
        <w:t xml:space="preserve">      required:</w:t>
      </w:r>
    </w:p>
    <w:p w14:paraId="2B48E147" w14:textId="77777777" w:rsidR="005F4B5D" w:rsidRDefault="005F4B5D" w:rsidP="005F4B5D">
      <w:pPr>
        <w:pStyle w:val="PL"/>
      </w:pPr>
      <w:r>
        <w:t xml:space="preserve">        - notificationType</w:t>
      </w:r>
    </w:p>
    <w:p w14:paraId="25F7346A" w14:textId="77777777" w:rsidR="005F4B5D" w:rsidRDefault="005F4B5D" w:rsidP="005F4B5D">
      <w:pPr>
        <w:pStyle w:val="PL"/>
      </w:pPr>
      <w:r>
        <w:t xml:space="preserve">    ChargingNotifyResponse:</w:t>
      </w:r>
    </w:p>
    <w:p w14:paraId="17A29543" w14:textId="77777777" w:rsidR="005F4B5D" w:rsidRDefault="005F4B5D" w:rsidP="005F4B5D">
      <w:pPr>
        <w:pStyle w:val="PL"/>
      </w:pPr>
      <w:r>
        <w:t xml:space="preserve">      type: object</w:t>
      </w:r>
    </w:p>
    <w:p w14:paraId="5344DB25" w14:textId="77777777" w:rsidR="005F4B5D" w:rsidRDefault="005F4B5D" w:rsidP="005F4B5D">
      <w:pPr>
        <w:pStyle w:val="PL"/>
      </w:pPr>
      <w:r>
        <w:t xml:space="preserve">      properties:</w:t>
      </w:r>
    </w:p>
    <w:p w14:paraId="1397EFF0" w14:textId="77777777" w:rsidR="005F4B5D" w:rsidRDefault="005F4B5D" w:rsidP="005F4B5D">
      <w:pPr>
        <w:pStyle w:val="PL"/>
      </w:pPr>
      <w:r>
        <w:t xml:space="preserve">        invocationResult:</w:t>
      </w:r>
    </w:p>
    <w:p w14:paraId="46DC8754" w14:textId="77777777" w:rsidR="005F4B5D" w:rsidRDefault="005F4B5D" w:rsidP="005F4B5D">
      <w:pPr>
        <w:pStyle w:val="PL"/>
      </w:pPr>
      <w:r>
        <w:t xml:space="preserve">          $ref: '#/components/schemas/InvocationResult'</w:t>
      </w:r>
    </w:p>
    <w:p w14:paraId="154083C0" w14:textId="77777777" w:rsidR="005F4B5D" w:rsidRDefault="005F4B5D" w:rsidP="005F4B5D">
      <w:pPr>
        <w:pStyle w:val="PL"/>
      </w:pPr>
      <w:r>
        <w:t xml:space="preserve">    NFIdentification:</w:t>
      </w:r>
    </w:p>
    <w:p w14:paraId="670B153E" w14:textId="77777777" w:rsidR="005F4B5D" w:rsidRDefault="005F4B5D" w:rsidP="005F4B5D">
      <w:pPr>
        <w:pStyle w:val="PL"/>
      </w:pPr>
      <w:r>
        <w:t xml:space="preserve">      type: object</w:t>
      </w:r>
    </w:p>
    <w:p w14:paraId="2F3AEA14" w14:textId="77777777" w:rsidR="005F4B5D" w:rsidRDefault="005F4B5D" w:rsidP="005F4B5D">
      <w:pPr>
        <w:pStyle w:val="PL"/>
      </w:pPr>
      <w:r>
        <w:t xml:space="preserve">      properties:</w:t>
      </w:r>
    </w:p>
    <w:p w14:paraId="0232D317" w14:textId="77777777" w:rsidR="005F4B5D" w:rsidRDefault="005F4B5D" w:rsidP="005F4B5D">
      <w:pPr>
        <w:pStyle w:val="PL"/>
      </w:pPr>
      <w:r>
        <w:t xml:space="preserve">        nFName:</w:t>
      </w:r>
    </w:p>
    <w:p w14:paraId="72D8DA51" w14:textId="77777777" w:rsidR="005F4B5D" w:rsidRDefault="005F4B5D" w:rsidP="005F4B5D">
      <w:pPr>
        <w:pStyle w:val="PL"/>
      </w:pPr>
      <w:r>
        <w:t xml:space="preserve">          $ref: 'TS29571_CommonData.yaml#/components/schemas/NfInstanceId'</w:t>
      </w:r>
    </w:p>
    <w:p w14:paraId="043C41C7" w14:textId="77777777" w:rsidR="005F4B5D" w:rsidRDefault="005F4B5D" w:rsidP="005F4B5D">
      <w:pPr>
        <w:pStyle w:val="PL"/>
      </w:pPr>
      <w:r>
        <w:t xml:space="preserve">        nFIPv4Address:</w:t>
      </w:r>
    </w:p>
    <w:p w14:paraId="16B42C83" w14:textId="77777777" w:rsidR="005F4B5D" w:rsidRDefault="005F4B5D" w:rsidP="005F4B5D">
      <w:pPr>
        <w:pStyle w:val="PL"/>
      </w:pPr>
      <w:r>
        <w:t xml:space="preserve">          $ref: 'TS29571_CommonData.yaml#/components/schemas/Ipv4Addr'</w:t>
      </w:r>
    </w:p>
    <w:p w14:paraId="191C606E" w14:textId="77777777" w:rsidR="005F4B5D" w:rsidRDefault="005F4B5D" w:rsidP="005F4B5D">
      <w:pPr>
        <w:pStyle w:val="PL"/>
      </w:pPr>
      <w:r>
        <w:t xml:space="preserve">        nFIPv6Address:</w:t>
      </w:r>
    </w:p>
    <w:p w14:paraId="70AC1055" w14:textId="77777777" w:rsidR="005F4B5D" w:rsidRDefault="005F4B5D" w:rsidP="005F4B5D">
      <w:pPr>
        <w:pStyle w:val="PL"/>
      </w:pPr>
      <w:r>
        <w:t xml:space="preserve">          $ref: 'TS29571_CommonData.yaml#/components/schemas/Ipv6Addr'</w:t>
      </w:r>
    </w:p>
    <w:p w14:paraId="13FB8BCF" w14:textId="77777777" w:rsidR="005F4B5D" w:rsidRDefault="005F4B5D" w:rsidP="005F4B5D">
      <w:pPr>
        <w:pStyle w:val="PL"/>
      </w:pPr>
      <w:r>
        <w:t xml:space="preserve">        nFPLMNID:</w:t>
      </w:r>
    </w:p>
    <w:p w14:paraId="342F52A6" w14:textId="77777777" w:rsidR="005F4B5D" w:rsidRDefault="005F4B5D" w:rsidP="005F4B5D">
      <w:pPr>
        <w:pStyle w:val="PL"/>
      </w:pPr>
      <w:r>
        <w:t xml:space="preserve">          $ref: 'TS29571_CommonData.yaml#/components/schemas/PlmnId'</w:t>
      </w:r>
    </w:p>
    <w:p w14:paraId="16828AF7" w14:textId="77777777" w:rsidR="005F4B5D" w:rsidRDefault="005F4B5D" w:rsidP="005F4B5D">
      <w:pPr>
        <w:pStyle w:val="PL"/>
      </w:pPr>
      <w:r>
        <w:t xml:space="preserve">        nodeFunctionality:</w:t>
      </w:r>
    </w:p>
    <w:p w14:paraId="2919E559" w14:textId="77777777" w:rsidR="005F4B5D" w:rsidRDefault="005F4B5D" w:rsidP="005F4B5D">
      <w:pPr>
        <w:pStyle w:val="PL"/>
      </w:pPr>
      <w:r>
        <w:t xml:space="preserve">          $ref: '#/components/schemas/NodeFunctionality'</w:t>
      </w:r>
    </w:p>
    <w:p w14:paraId="618042F9" w14:textId="77777777" w:rsidR="005F4B5D" w:rsidRDefault="005F4B5D" w:rsidP="005F4B5D">
      <w:pPr>
        <w:pStyle w:val="PL"/>
      </w:pPr>
      <w:r>
        <w:t xml:space="preserve">        nFFqdn:</w:t>
      </w:r>
    </w:p>
    <w:p w14:paraId="10963AC7" w14:textId="77777777" w:rsidR="005F4B5D" w:rsidRDefault="005F4B5D" w:rsidP="005F4B5D">
      <w:pPr>
        <w:pStyle w:val="PL"/>
      </w:pPr>
      <w:r>
        <w:t xml:space="preserve">          type: string</w:t>
      </w:r>
    </w:p>
    <w:p w14:paraId="6E59A27B" w14:textId="77777777" w:rsidR="005F4B5D" w:rsidRDefault="005F4B5D" w:rsidP="005F4B5D">
      <w:pPr>
        <w:pStyle w:val="PL"/>
      </w:pPr>
      <w:r>
        <w:t xml:space="preserve">      required:</w:t>
      </w:r>
    </w:p>
    <w:p w14:paraId="7FBB3FBE" w14:textId="77777777" w:rsidR="005F4B5D" w:rsidRDefault="005F4B5D" w:rsidP="005F4B5D">
      <w:pPr>
        <w:pStyle w:val="PL"/>
      </w:pPr>
      <w:r>
        <w:t xml:space="preserve">        - nodeFunctionality</w:t>
      </w:r>
    </w:p>
    <w:p w14:paraId="4D894DFD" w14:textId="77777777" w:rsidR="005F4B5D" w:rsidRDefault="005F4B5D" w:rsidP="005F4B5D">
      <w:pPr>
        <w:pStyle w:val="PL"/>
      </w:pPr>
      <w:r>
        <w:lastRenderedPageBreak/>
        <w:t xml:space="preserve">    MultipleUnitUsage:</w:t>
      </w:r>
    </w:p>
    <w:p w14:paraId="2781C764" w14:textId="77777777" w:rsidR="005F4B5D" w:rsidRDefault="005F4B5D" w:rsidP="005F4B5D">
      <w:pPr>
        <w:pStyle w:val="PL"/>
      </w:pPr>
      <w:r>
        <w:t xml:space="preserve">      type: object</w:t>
      </w:r>
    </w:p>
    <w:p w14:paraId="38CB110F" w14:textId="77777777" w:rsidR="005F4B5D" w:rsidRDefault="005F4B5D" w:rsidP="005F4B5D">
      <w:pPr>
        <w:pStyle w:val="PL"/>
      </w:pPr>
      <w:r>
        <w:t xml:space="preserve">      properties:</w:t>
      </w:r>
    </w:p>
    <w:p w14:paraId="615A3C19" w14:textId="77777777" w:rsidR="005F4B5D" w:rsidRDefault="005F4B5D" w:rsidP="005F4B5D">
      <w:pPr>
        <w:pStyle w:val="PL"/>
      </w:pPr>
      <w:r>
        <w:t xml:space="preserve">        ratingGroup:</w:t>
      </w:r>
    </w:p>
    <w:p w14:paraId="5DC06824" w14:textId="77777777" w:rsidR="005F4B5D" w:rsidRDefault="005F4B5D" w:rsidP="005F4B5D">
      <w:pPr>
        <w:pStyle w:val="PL"/>
      </w:pPr>
      <w:r>
        <w:t xml:space="preserve">          $ref: 'TS29571_CommonData.yaml#/components/schemas/RatingGroup'</w:t>
      </w:r>
    </w:p>
    <w:p w14:paraId="39681DD9" w14:textId="77777777" w:rsidR="005F4B5D" w:rsidRDefault="005F4B5D" w:rsidP="005F4B5D">
      <w:pPr>
        <w:pStyle w:val="PL"/>
      </w:pPr>
      <w:r>
        <w:t xml:space="preserve">        requestedUnit:</w:t>
      </w:r>
    </w:p>
    <w:p w14:paraId="6A4DCF78" w14:textId="77777777" w:rsidR="005F4B5D" w:rsidRDefault="005F4B5D" w:rsidP="005F4B5D">
      <w:pPr>
        <w:pStyle w:val="PL"/>
      </w:pPr>
      <w:r>
        <w:t xml:space="preserve">          $ref: '#/components/schemas/RequestedUnit'</w:t>
      </w:r>
    </w:p>
    <w:p w14:paraId="461D0CEE" w14:textId="77777777" w:rsidR="005F4B5D" w:rsidRDefault="005F4B5D" w:rsidP="005F4B5D">
      <w:pPr>
        <w:pStyle w:val="PL"/>
      </w:pPr>
      <w:r>
        <w:t xml:space="preserve">        allocateUnit:</w:t>
      </w:r>
    </w:p>
    <w:p w14:paraId="6385D43C" w14:textId="77777777" w:rsidR="005F4B5D" w:rsidRDefault="005F4B5D" w:rsidP="005F4B5D">
      <w:pPr>
        <w:pStyle w:val="PL"/>
      </w:pPr>
      <w:r>
        <w:t xml:space="preserve">          $ref: '#/components/schemas/AllocateUnit'</w:t>
      </w:r>
    </w:p>
    <w:p w14:paraId="202BF078" w14:textId="77777777" w:rsidR="005F4B5D" w:rsidRDefault="005F4B5D" w:rsidP="005F4B5D">
      <w:pPr>
        <w:pStyle w:val="PL"/>
      </w:pPr>
      <w:r>
        <w:t xml:space="preserve">        usedUnitContainer:</w:t>
      </w:r>
    </w:p>
    <w:p w14:paraId="50B4E9EF" w14:textId="77777777" w:rsidR="005F4B5D" w:rsidRDefault="005F4B5D" w:rsidP="005F4B5D">
      <w:pPr>
        <w:pStyle w:val="PL"/>
      </w:pPr>
      <w:r>
        <w:t xml:space="preserve">          type: array</w:t>
      </w:r>
    </w:p>
    <w:p w14:paraId="477F5475" w14:textId="77777777" w:rsidR="005F4B5D" w:rsidRDefault="005F4B5D" w:rsidP="005F4B5D">
      <w:pPr>
        <w:pStyle w:val="PL"/>
      </w:pPr>
      <w:r>
        <w:t xml:space="preserve">          items:</w:t>
      </w:r>
    </w:p>
    <w:p w14:paraId="7AD7F626" w14:textId="77777777" w:rsidR="005F4B5D" w:rsidRDefault="005F4B5D" w:rsidP="005F4B5D">
      <w:pPr>
        <w:pStyle w:val="PL"/>
      </w:pPr>
      <w:r>
        <w:t xml:space="preserve">            $ref: '#/components/schemas/UsedUnitContainer'</w:t>
      </w:r>
    </w:p>
    <w:p w14:paraId="4A0B145A" w14:textId="77777777" w:rsidR="005F4B5D" w:rsidRDefault="005F4B5D" w:rsidP="005F4B5D">
      <w:pPr>
        <w:pStyle w:val="PL"/>
      </w:pPr>
      <w:r>
        <w:t xml:space="preserve">          minItems: 0</w:t>
      </w:r>
    </w:p>
    <w:p w14:paraId="2618A6F9" w14:textId="77777777" w:rsidR="005F4B5D" w:rsidRDefault="005F4B5D" w:rsidP="005F4B5D">
      <w:pPr>
        <w:pStyle w:val="PL"/>
      </w:pPr>
      <w:r>
        <w:t xml:space="preserve">        allocatedUnit:</w:t>
      </w:r>
    </w:p>
    <w:p w14:paraId="1ACA75FA" w14:textId="77777777" w:rsidR="005F4B5D" w:rsidRDefault="005F4B5D" w:rsidP="005F4B5D">
      <w:pPr>
        <w:pStyle w:val="PL"/>
      </w:pPr>
      <w:r>
        <w:t xml:space="preserve">          $ref: '#/components/schemas/AllocatedUnit'</w:t>
      </w:r>
    </w:p>
    <w:p w14:paraId="641CB14A" w14:textId="77777777" w:rsidR="005F4B5D" w:rsidRDefault="005F4B5D" w:rsidP="005F4B5D">
      <w:pPr>
        <w:pStyle w:val="PL"/>
      </w:pPr>
      <w:r>
        <w:t xml:space="preserve">        uPFID:</w:t>
      </w:r>
    </w:p>
    <w:p w14:paraId="3BCA49F0" w14:textId="77777777" w:rsidR="005F4B5D" w:rsidRDefault="005F4B5D" w:rsidP="005F4B5D">
      <w:pPr>
        <w:pStyle w:val="PL"/>
      </w:pPr>
      <w:r>
        <w:t xml:space="preserve">          $ref: 'TS29571_CommonData.yaml#/components/schemas/NfInstanceId'</w:t>
      </w:r>
    </w:p>
    <w:p w14:paraId="5A833ECC" w14:textId="77777777" w:rsidR="005F4B5D" w:rsidRDefault="005F4B5D" w:rsidP="005F4B5D">
      <w:pPr>
        <w:pStyle w:val="PL"/>
      </w:pPr>
      <w:r>
        <w:t xml:space="preserve">        multihomedPDUAddress:</w:t>
      </w:r>
    </w:p>
    <w:p w14:paraId="780D044D" w14:textId="77777777" w:rsidR="005F4B5D" w:rsidRDefault="005F4B5D" w:rsidP="005F4B5D">
      <w:pPr>
        <w:pStyle w:val="PL"/>
      </w:pPr>
      <w:r>
        <w:t xml:space="preserve">          $ref: '#/components/schemas/PDUAddress'</w:t>
      </w:r>
    </w:p>
    <w:p w14:paraId="266B0944" w14:textId="77777777" w:rsidR="005F4B5D" w:rsidRDefault="005F4B5D" w:rsidP="005F4B5D">
      <w:pPr>
        <w:pStyle w:val="PL"/>
      </w:pPr>
      <w:r>
        <w:t xml:space="preserve">        mBUPFID:</w:t>
      </w:r>
    </w:p>
    <w:p w14:paraId="734F42F4" w14:textId="77777777" w:rsidR="005F4B5D" w:rsidRDefault="005F4B5D" w:rsidP="005F4B5D">
      <w:pPr>
        <w:pStyle w:val="PL"/>
      </w:pPr>
      <w:r>
        <w:t xml:space="preserve">          $ref: 'TS29571_CommonData.yaml#/components/schemas/NfInstanceId'</w:t>
      </w:r>
    </w:p>
    <w:p w14:paraId="42C86EE5" w14:textId="77777777" w:rsidR="005F4B5D" w:rsidRDefault="005F4B5D" w:rsidP="005F4B5D">
      <w:pPr>
        <w:pStyle w:val="PL"/>
      </w:pPr>
      <w:r>
        <w:t xml:space="preserve">      required:</w:t>
      </w:r>
    </w:p>
    <w:p w14:paraId="1E532288" w14:textId="77777777" w:rsidR="005F4B5D" w:rsidRDefault="005F4B5D" w:rsidP="005F4B5D">
      <w:pPr>
        <w:pStyle w:val="PL"/>
      </w:pPr>
      <w:r>
        <w:t xml:space="preserve">        - ratingGroup</w:t>
      </w:r>
    </w:p>
    <w:p w14:paraId="76607EFD" w14:textId="77777777" w:rsidR="005F4B5D" w:rsidRDefault="005F4B5D" w:rsidP="005F4B5D">
      <w:pPr>
        <w:pStyle w:val="PL"/>
      </w:pPr>
      <w:r>
        <w:t xml:space="preserve">    InvocationResult:</w:t>
      </w:r>
    </w:p>
    <w:p w14:paraId="6EF4A9F7" w14:textId="77777777" w:rsidR="005F4B5D" w:rsidRDefault="005F4B5D" w:rsidP="005F4B5D">
      <w:pPr>
        <w:pStyle w:val="PL"/>
      </w:pPr>
      <w:r>
        <w:t xml:space="preserve">      type: object</w:t>
      </w:r>
    </w:p>
    <w:p w14:paraId="3B2964E3" w14:textId="77777777" w:rsidR="005F4B5D" w:rsidRDefault="005F4B5D" w:rsidP="005F4B5D">
      <w:pPr>
        <w:pStyle w:val="PL"/>
      </w:pPr>
      <w:r>
        <w:t xml:space="preserve">      properties:</w:t>
      </w:r>
    </w:p>
    <w:p w14:paraId="3E10318E" w14:textId="77777777" w:rsidR="005F4B5D" w:rsidRDefault="005F4B5D" w:rsidP="005F4B5D">
      <w:pPr>
        <w:pStyle w:val="PL"/>
      </w:pPr>
      <w:r>
        <w:t xml:space="preserve">        error:</w:t>
      </w:r>
    </w:p>
    <w:p w14:paraId="0E49ED4E" w14:textId="77777777" w:rsidR="005F4B5D" w:rsidRDefault="005F4B5D" w:rsidP="005F4B5D">
      <w:pPr>
        <w:pStyle w:val="PL"/>
      </w:pPr>
      <w:r>
        <w:t xml:space="preserve">          $ref: 'TS29571_CommonData.yaml#/components/schemas/ProblemDetails'</w:t>
      </w:r>
    </w:p>
    <w:p w14:paraId="45217F36" w14:textId="77777777" w:rsidR="005F4B5D" w:rsidRDefault="005F4B5D" w:rsidP="005F4B5D">
      <w:pPr>
        <w:pStyle w:val="PL"/>
      </w:pPr>
      <w:r>
        <w:t xml:space="preserve">        failureHandling:</w:t>
      </w:r>
    </w:p>
    <w:p w14:paraId="311A0519" w14:textId="77777777" w:rsidR="005F4B5D" w:rsidRDefault="005F4B5D" w:rsidP="005F4B5D">
      <w:pPr>
        <w:pStyle w:val="PL"/>
      </w:pPr>
      <w:r>
        <w:t xml:space="preserve">          $ref: '#/components/schemas/FailureHandling'</w:t>
      </w:r>
    </w:p>
    <w:p w14:paraId="4E4258B0" w14:textId="77777777" w:rsidR="005F4B5D" w:rsidRDefault="005F4B5D" w:rsidP="005F4B5D">
      <w:pPr>
        <w:pStyle w:val="PL"/>
      </w:pPr>
      <w:r>
        <w:t xml:space="preserve">    Trigger:</w:t>
      </w:r>
    </w:p>
    <w:p w14:paraId="62513226" w14:textId="77777777" w:rsidR="005F4B5D" w:rsidRDefault="005F4B5D" w:rsidP="005F4B5D">
      <w:pPr>
        <w:pStyle w:val="PL"/>
      </w:pPr>
      <w:r>
        <w:t xml:space="preserve">      type: object</w:t>
      </w:r>
    </w:p>
    <w:p w14:paraId="5FFDD051" w14:textId="77777777" w:rsidR="005F4B5D" w:rsidRDefault="005F4B5D" w:rsidP="005F4B5D">
      <w:pPr>
        <w:pStyle w:val="PL"/>
      </w:pPr>
      <w:r>
        <w:t xml:space="preserve">      properties:</w:t>
      </w:r>
    </w:p>
    <w:p w14:paraId="272D9E93" w14:textId="77777777" w:rsidR="005F4B5D" w:rsidRDefault="005F4B5D" w:rsidP="005F4B5D">
      <w:pPr>
        <w:pStyle w:val="PL"/>
      </w:pPr>
      <w:r>
        <w:t xml:space="preserve">        triggerType:</w:t>
      </w:r>
    </w:p>
    <w:p w14:paraId="1C293D81" w14:textId="77777777" w:rsidR="005F4B5D" w:rsidRDefault="005F4B5D" w:rsidP="005F4B5D">
      <w:pPr>
        <w:pStyle w:val="PL"/>
      </w:pPr>
      <w:r>
        <w:t xml:space="preserve">          $ref: '#/components/schemas/TriggerType'</w:t>
      </w:r>
    </w:p>
    <w:p w14:paraId="75293801" w14:textId="77777777" w:rsidR="005F4B5D" w:rsidRDefault="005F4B5D" w:rsidP="005F4B5D">
      <w:pPr>
        <w:pStyle w:val="PL"/>
      </w:pPr>
      <w:r>
        <w:t xml:space="preserve">        triggerCategory:</w:t>
      </w:r>
    </w:p>
    <w:p w14:paraId="49567CC4" w14:textId="77777777" w:rsidR="005F4B5D" w:rsidRDefault="005F4B5D" w:rsidP="005F4B5D">
      <w:pPr>
        <w:pStyle w:val="PL"/>
      </w:pPr>
      <w:r>
        <w:t xml:space="preserve">          $ref: '#/components/schemas/TriggerCategory'</w:t>
      </w:r>
    </w:p>
    <w:p w14:paraId="15FD5587" w14:textId="77777777" w:rsidR="005F4B5D" w:rsidRDefault="005F4B5D" w:rsidP="005F4B5D">
      <w:pPr>
        <w:pStyle w:val="PL"/>
      </w:pPr>
      <w:r>
        <w:t xml:space="preserve">        timeLimit:</w:t>
      </w:r>
    </w:p>
    <w:p w14:paraId="32C6EC38" w14:textId="77777777" w:rsidR="005F4B5D" w:rsidRDefault="005F4B5D" w:rsidP="005F4B5D">
      <w:pPr>
        <w:pStyle w:val="PL"/>
      </w:pPr>
      <w:r>
        <w:t xml:space="preserve">          $ref: 'TS29571_CommonData.yaml#/components/schemas/DurationSec'</w:t>
      </w:r>
    </w:p>
    <w:p w14:paraId="1460E176" w14:textId="77777777" w:rsidR="005F4B5D" w:rsidRDefault="005F4B5D" w:rsidP="005F4B5D">
      <w:pPr>
        <w:pStyle w:val="PL"/>
      </w:pPr>
      <w:r>
        <w:t xml:space="preserve">        volumeLimit:</w:t>
      </w:r>
    </w:p>
    <w:p w14:paraId="63B6196C" w14:textId="77777777" w:rsidR="005F4B5D" w:rsidRDefault="005F4B5D" w:rsidP="005F4B5D">
      <w:pPr>
        <w:pStyle w:val="PL"/>
      </w:pPr>
      <w:r>
        <w:t xml:space="preserve">          $ref: 'TS29571_CommonData.yaml#/components/schemas/Uint32'</w:t>
      </w:r>
    </w:p>
    <w:p w14:paraId="5BFA2EDB" w14:textId="77777777" w:rsidR="005F4B5D" w:rsidRDefault="005F4B5D" w:rsidP="005F4B5D">
      <w:pPr>
        <w:pStyle w:val="PL"/>
      </w:pPr>
      <w:r>
        <w:t xml:space="preserve">        volumeLimit64:</w:t>
      </w:r>
    </w:p>
    <w:p w14:paraId="27E4739B" w14:textId="77777777" w:rsidR="005F4B5D" w:rsidRDefault="005F4B5D" w:rsidP="005F4B5D">
      <w:pPr>
        <w:pStyle w:val="PL"/>
      </w:pPr>
      <w:r>
        <w:t xml:space="preserve">          $ref: 'TS29571_CommonData.yaml#/components/schemas/Uint64'</w:t>
      </w:r>
    </w:p>
    <w:p w14:paraId="0233D84E" w14:textId="77777777" w:rsidR="005F4B5D" w:rsidRDefault="005F4B5D" w:rsidP="005F4B5D">
      <w:pPr>
        <w:pStyle w:val="PL"/>
      </w:pPr>
      <w:r>
        <w:t xml:space="preserve">        eventLimit:</w:t>
      </w:r>
    </w:p>
    <w:p w14:paraId="19FDD765" w14:textId="77777777" w:rsidR="005F4B5D" w:rsidRDefault="005F4B5D" w:rsidP="005F4B5D">
      <w:pPr>
        <w:pStyle w:val="PL"/>
      </w:pPr>
      <w:r>
        <w:t xml:space="preserve">          $ref: 'TS29571_CommonData.yaml#/components/schemas/Uint32'</w:t>
      </w:r>
    </w:p>
    <w:p w14:paraId="3A3CF3DE" w14:textId="77777777" w:rsidR="005F4B5D" w:rsidRDefault="005F4B5D" w:rsidP="005F4B5D">
      <w:pPr>
        <w:pStyle w:val="PL"/>
      </w:pPr>
      <w:r>
        <w:t xml:space="preserve">        maxNumberOfccc:</w:t>
      </w:r>
    </w:p>
    <w:p w14:paraId="4F6462A4" w14:textId="77777777" w:rsidR="005F4B5D" w:rsidRDefault="005F4B5D" w:rsidP="005F4B5D">
      <w:pPr>
        <w:pStyle w:val="PL"/>
      </w:pPr>
      <w:r>
        <w:t xml:space="preserve">          $ref: 'TS29571_CommonData.yaml#/components/schemas/Uint32'</w:t>
      </w:r>
    </w:p>
    <w:p w14:paraId="592902FF" w14:textId="77777777" w:rsidR="005F4B5D" w:rsidRDefault="005F4B5D" w:rsidP="005F4B5D">
      <w:pPr>
        <w:pStyle w:val="PL"/>
      </w:pPr>
      <w:r>
        <w:t xml:space="preserve">        tariffTimeChange:</w:t>
      </w:r>
    </w:p>
    <w:p w14:paraId="1564CD2D" w14:textId="77777777" w:rsidR="005F4B5D" w:rsidRDefault="005F4B5D" w:rsidP="005F4B5D">
      <w:pPr>
        <w:pStyle w:val="PL"/>
      </w:pPr>
      <w:r>
        <w:t xml:space="preserve">          $ref: 'TS29571_CommonData.yaml#/components/schemas/DateTime'</w:t>
      </w:r>
    </w:p>
    <w:p w14:paraId="571FF756" w14:textId="77777777" w:rsidR="005F4B5D" w:rsidRDefault="005F4B5D" w:rsidP="005F4B5D">
      <w:pPr>
        <w:pStyle w:val="PL"/>
      </w:pPr>
      <w:r>
        <w:t xml:space="preserve">      required:</w:t>
      </w:r>
    </w:p>
    <w:p w14:paraId="00607CBB" w14:textId="77777777" w:rsidR="005F4B5D" w:rsidRDefault="005F4B5D" w:rsidP="005F4B5D">
      <w:pPr>
        <w:pStyle w:val="PL"/>
      </w:pPr>
      <w:r>
        <w:t xml:space="preserve">        - triggerCategory</w:t>
      </w:r>
    </w:p>
    <w:p w14:paraId="109DC749" w14:textId="77777777" w:rsidR="005F4B5D" w:rsidRDefault="005F4B5D" w:rsidP="005F4B5D">
      <w:pPr>
        <w:pStyle w:val="PL"/>
      </w:pPr>
      <w:r>
        <w:t xml:space="preserve">    MultipleUnitInformation:</w:t>
      </w:r>
    </w:p>
    <w:p w14:paraId="0FF2FB97" w14:textId="77777777" w:rsidR="005F4B5D" w:rsidRDefault="005F4B5D" w:rsidP="005F4B5D">
      <w:pPr>
        <w:pStyle w:val="PL"/>
      </w:pPr>
      <w:r>
        <w:t xml:space="preserve">      type: object</w:t>
      </w:r>
    </w:p>
    <w:p w14:paraId="77AA76F2" w14:textId="77777777" w:rsidR="005F4B5D" w:rsidRDefault="005F4B5D" w:rsidP="005F4B5D">
      <w:pPr>
        <w:pStyle w:val="PL"/>
      </w:pPr>
      <w:r>
        <w:t xml:space="preserve">      properties:</w:t>
      </w:r>
    </w:p>
    <w:p w14:paraId="61A222EC" w14:textId="77777777" w:rsidR="005F4B5D" w:rsidRDefault="005F4B5D" w:rsidP="005F4B5D">
      <w:pPr>
        <w:pStyle w:val="PL"/>
      </w:pPr>
      <w:r>
        <w:t xml:space="preserve">        resultCode:</w:t>
      </w:r>
    </w:p>
    <w:p w14:paraId="24229147" w14:textId="77777777" w:rsidR="005F4B5D" w:rsidRDefault="005F4B5D" w:rsidP="005F4B5D">
      <w:pPr>
        <w:pStyle w:val="PL"/>
      </w:pPr>
      <w:r>
        <w:t xml:space="preserve">          $ref: '#/components/schemas/ResultCode'</w:t>
      </w:r>
    </w:p>
    <w:p w14:paraId="5D2C0697" w14:textId="77777777" w:rsidR="005F4B5D" w:rsidRDefault="005F4B5D" w:rsidP="005F4B5D">
      <w:pPr>
        <w:pStyle w:val="PL"/>
      </w:pPr>
      <w:r>
        <w:t xml:space="preserve">        ratingGroup:</w:t>
      </w:r>
    </w:p>
    <w:p w14:paraId="7D05B8BA" w14:textId="77777777" w:rsidR="005F4B5D" w:rsidRDefault="005F4B5D" w:rsidP="005F4B5D">
      <w:pPr>
        <w:pStyle w:val="PL"/>
      </w:pPr>
      <w:r>
        <w:t xml:space="preserve">          $ref: 'TS29571_CommonData.yaml#/components/schemas/RatingGroup'</w:t>
      </w:r>
    </w:p>
    <w:p w14:paraId="5F8CAAA9" w14:textId="77777777" w:rsidR="005F4B5D" w:rsidRDefault="005F4B5D" w:rsidP="005F4B5D">
      <w:pPr>
        <w:pStyle w:val="PL"/>
      </w:pPr>
      <w:r>
        <w:t xml:space="preserve">        grantedUnit:</w:t>
      </w:r>
    </w:p>
    <w:p w14:paraId="327BEF3C" w14:textId="77777777" w:rsidR="005F4B5D" w:rsidRDefault="005F4B5D" w:rsidP="005F4B5D">
      <w:pPr>
        <w:pStyle w:val="PL"/>
      </w:pPr>
      <w:r>
        <w:t xml:space="preserve">          $ref: '#/components/schemas/GrantedUnit'</w:t>
      </w:r>
    </w:p>
    <w:p w14:paraId="5795A278" w14:textId="77777777" w:rsidR="005F4B5D" w:rsidRDefault="005F4B5D" w:rsidP="005F4B5D">
      <w:pPr>
        <w:pStyle w:val="PL"/>
      </w:pPr>
      <w:r>
        <w:t xml:space="preserve">        allocatedUnit:</w:t>
      </w:r>
    </w:p>
    <w:p w14:paraId="2286AEFC" w14:textId="77777777" w:rsidR="005F4B5D" w:rsidRDefault="005F4B5D" w:rsidP="005F4B5D">
      <w:pPr>
        <w:pStyle w:val="PL"/>
      </w:pPr>
      <w:r>
        <w:t xml:space="preserve">          $ref: '#/components/schemas/AllocatedUnit'</w:t>
      </w:r>
    </w:p>
    <w:p w14:paraId="23F3C7C6" w14:textId="77777777" w:rsidR="005F4B5D" w:rsidRDefault="005F4B5D" w:rsidP="005F4B5D">
      <w:pPr>
        <w:pStyle w:val="PL"/>
      </w:pPr>
      <w:r>
        <w:t xml:space="preserve">        triggers:</w:t>
      </w:r>
    </w:p>
    <w:p w14:paraId="5A43C2AE" w14:textId="77777777" w:rsidR="005F4B5D" w:rsidRDefault="005F4B5D" w:rsidP="005F4B5D">
      <w:pPr>
        <w:pStyle w:val="PL"/>
      </w:pPr>
      <w:r>
        <w:t xml:space="preserve">          type: array</w:t>
      </w:r>
    </w:p>
    <w:p w14:paraId="74907F8C" w14:textId="77777777" w:rsidR="005F4B5D" w:rsidRDefault="005F4B5D" w:rsidP="005F4B5D">
      <w:pPr>
        <w:pStyle w:val="PL"/>
      </w:pPr>
      <w:r>
        <w:t xml:space="preserve">          items:</w:t>
      </w:r>
    </w:p>
    <w:p w14:paraId="667A251A" w14:textId="77777777" w:rsidR="005F4B5D" w:rsidRDefault="005F4B5D" w:rsidP="005F4B5D">
      <w:pPr>
        <w:pStyle w:val="PL"/>
      </w:pPr>
      <w:r>
        <w:t xml:space="preserve">            $ref: '#/components/schemas/Trigger'</w:t>
      </w:r>
    </w:p>
    <w:p w14:paraId="76EE5166" w14:textId="77777777" w:rsidR="005F4B5D" w:rsidRDefault="005F4B5D" w:rsidP="005F4B5D">
      <w:pPr>
        <w:pStyle w:val="PL"/>
      </w:pPr>
      <w:r>
        <w:t xml:space="preserve">          minItems: 0</w:t>
      </w:r>
    </w:p>
    <w:p w14:paraId="2FB5B908" w14:textId="77777777" w:rsidR="005F4B5D" w:rsidRDefault="005F4B5D" w:rsidP="005F4B5D">
      <w:pPr>
        <w:pStyle w:val="PL"/>
      </w:pPr>
      <w:r>
        <w:t xml:space="preserve">        validityTime:</w:t>
      </w:r>
    </w:p>
    <w:p w14:paraId="69882EDC" w14:textId="77777777" w:rsidR="005F4B5D" w:rsidRDefault="005F4B5D" w:rsidP="005F4B5D">
      <w:pPr>
        <w:pStyle w:val="PL"/>
      </w:pPr>
      <w:r>
        <w:t xml:space="preserve">          $ref: 'TS29571_CommonData.yaml#/components/schemas/DurationSec'</w:t>
      </w:r>
    </w:p>
    <w:p w14:paraId="287AAEA7" w14:textId="77777777" w:rsidR="005F4B5D" w:rsidRDefault="005F4B5D" w:rsidP="005F4B5D">
      <w:pPr>
        <w:pStyle w:val="PL"/>
      </w:pPr>
      <w:r>
        <w:t xml:space="preserve">        quotaHoldingTime:</w:t>
      </w:r>
    </w:p>
    <w:p w14:paraId="058AF265" w14:textId="77777777" w:rsidR="005F4B5D" w:rsidRDefault="005F4B5D" w:rsidP="005F4B5D">
      <w:pPr>
        <w:pStyle w:val="PL"/>
      </w:pPr>
      <w:r>
        <w:t xml:space="preserve">          $ref: 'TS29571_CommonData.yaml#/components/schemas/DurationSec'</w:t>
      </w:r>
    </w:p>
    <w:p w14:paraId="3E81C93C" w14:textId="77777777" w:rsidR="005F4B5D" w:rsidRDefault="005F4B5D" w:rsidP="005F4B5D">
      <w:pPr>
        <w:pStyle w:val="PL"/>
      </w:pPr>
      <w:r>
        <w:t xml:space="preserve">        finalUnitIndication:</w:t>
      </w:r>
    </w:p>
    <w:p w14:paraId="1411D3A6" w14:textId="77777777" w:rsidR="005F4B5D" w:rsidRDefault="005F4B5D" w:rsidP="005F4B5D">
      <w:pPr>
        <w:pStyle w:val="PL"/>
      </w:pPr>
      <w:r>
        <w:t xml:space="preserve">          $ref: '#/components/schemas/FinalUnitIndication'</w:t>
      </w:r>
    </w:p>
    <w:p w14:paraId="0AF13A69" w14:textId="77777777" w:rsidR="005F4B5D" w:rsidRDefault="005F4B5D" w:rsidP="005F4B5D">
      <w:pPr>
        <w:pStyle w:val="PL"/>
      </w:pPr>
      <w:r>
        <w:t xml:space="preserve">        timeQuotaThreshold:</w:t>
      </w:r>
    </w:p>
    <w:p w14:paraId="635A7CF9" w14:textId="77777777" w:rsidR="005F4B5D" w:rsidRDefault="005F4B5D" w:rsidP="005F4B5D">
      <w:pPr>
        <w:pStyle w:val="PL"/>
      </w:pPr>
      <w:r>
        <w:t xml:space="preserve">          type: integer</w:t>
      </w:r>
    </w:p>
    <w:p w14:paraId="21794A74" w14:textId="77777777" w:rsidR="005F4B5D" w:rsidRDefault="005F4B5D" w:rsidP="005F4B5D">
      <w:pPr>
        <w:pStyle w:val="PL"/>
      </w:pPr>
      <w:r>
        <w:t xml:space="preserve">        volumeQuotaThreshold:</w:t>
      </w:r>
    </w:p>
    <w:p w14:paraId="452A107E" w14:textId="77777777" w:rsidR="005F4B5D" w:rsidRDefault="005F4B5D" w:rsidP="005F4B5D">
      <w:pPr>
        <w:pStyle w:val="PL"/>
      </w:pPr>
      <w:r>
        <w:t xml:space="preserve">          $ref: 'TS29571_CommonData.yaml#/components/schemas/Uint64'</w:t>
      </w:r>
    </w:p>
    <w:p w14:paraId="79C78F22" w14:textId="77777777" w:rsidR="005F4B5D" w:rsidRDefault="005F4B5D" w:rsidP="005F4B5D">
      <w:pPr>
        <w:pStyle w:val="PL"/>
      </w:pPr>
      <w:r>
        <w:lastRenderedPageBreak/>
        <w:t xml:space="preserve">        unitQuotaThreshold:</w:t>
      </w:r>
    </w:p>
    <w:p w14:paraId="77CAF1A0" w14:textId="77777777" w:rsidR="005F4B5D" w:rsidRDefault="005F4B5D" w:rsidP="005F4B5D">
      <w:pPr>
        <w:pStyle w:val="PL"/>
      </w:pPr>
      <w:r>
        <w:t xml:space="preserve">          type: integer</w:t>
      </w:r>
    </w:p>
    <w:p w14:paraId="3FA48514" w14:textId="77777777" w:rsidR="005F4B5D" w:rsidRDefault="005F4B5D" w:rsidP="005F4B5D">
      <w:pPr>
        <w:pStyle w:val="PL"/>
      </w:pPr>
      <w:r>
        <w:t xml:space="preserve">        uPFID:</w:t>
      </w:r>
    </w:p>
    <w:p w14:paraId="25923725" w14:textId="77777777" w:rsidR="005F4B5D" w:rsidRDefault="005F4B5D" w:rsidP="005F4B5D">
      <w:pPr>
        <w:pStyle w:val="PL"/>
      </w:pPr>
      <w:r>
        <w:t xml:space="preserve">          $ref: 'TS29571_CommonData.yaml#/components/schemas/NfInstanceId'</w:t>
      </w:r>
    </w:p>
    <w:p w14:paraId="755A48FA" w14:textId="77777777" w:rsidR="005F4B5D" w:rsidRDefault="005F4B5D" w:rsidP="005F4B5D">
      <w:pPr>
        <w:pStyle w:val="PL"/>
      </w:pPr>
      <w:r>
        <w:t xml:space="preserve">        announcementInformation:</w:t>
      </w:r>
    </w:p>
    <w:p w14:paraId="23AE840D" w14:textId="77777777" w:rsidR="005F4B5D" w:rsidRDefault="005F4B5D" w:rsidP="005F4B5D">
      <w:pPr>
        <w:pStyle w:val="PL"/>
      </w:pPr>
      <w:r>
        <w:t xml:space="preserve">          $ref: '#/components/schemas/AnnouncementInformation'</w:t>
      </w:r>
    </w:p>
    <w:p w14:paraId="790CA97B" w14:textId="77777777" w:rsidR="005F4B5D" w:rsidRDefault="005F4B5D" w:rsidP="005F4B5D">
      <w:pPr>
        <w:pStyle w:val="PL"/>
      </w:pPr>
      <w:r>
        <w:t xml:space="preserve">        mBUPFID:</w:t>
      </w:r>
    </w:p>
    <w:p w14:paraId="75CECDD0" w14:textId="77777777" w:rsidR="005F4B5D" w:rsidRDefault="005F4B5D" w:rsidP="005F4B5D">
      <w:pPr>
        <w:pStyle w:val="PL"/>
      </w:pPr>
      <w:r>
        <w:t xml:space="preserve">          $ref: 'TS29571_CommonData.yaml#/components/schemas/NfInstanceId'</w:t>
      </w:r>
    </w:p>
    <w:p w14:paraId="19BAA7C4" w14:textId="77777777" w:rsidR="005F4B5D" w:rsidRDefault="005F4B5D" w:rsidP="005F4B5D">
      <w:pPr>
        <w:pStyle w:val="PL"/>
      </w:pPr>
      <w:r>
        <w:t xml:space="preserve">      required:</w:t>
      </w:r>
    </w:p>
    <w:p w14:paraId="28C2BFC7" w14:textId="77777777" w:rsidR="005F4B5D" w:rsidRDefault="005F4B5D" w:rsidP="005F4B5D">
      <w:pPr>
        <w:pStyle w:val="PL"/>
      </w:pPr>
      <w:r>
        <w:t xml:space="preserve">        - ratingGroup</w:t>
      </w:r>
    </w:p>
    <w:p w14:paraId="52440A43" w14:textId="77777777" w:rsidR="005F4B5D" w:rsidRDefault="005F4B5D" w:rsidP="005F4B5D">
      <w:pPr>
        <w:pStyle w:val="PL"/>
      </w:pPr>
      <w:r>
        <w:t xml:space="preserve">    RequestedUnit:</w:t>
      </w:r>
    </w:p>
    <w:p w14:paraId="174A856F" w14:textId="77777777" w:rsidR="005F4B5D" w:rsidRDefault="005F4B5D" w:rsidP="005F4B5D">
      <w:pPr>
        <w:pStyle w:val="PL"/>
      </w:pPr>
      <w:r>
        <w:t xml:space="preserve">      type: object</w:t>
      </w:r>
    </w:p>
    <w:p w14:paraId="20EDA5AE" w14:textId="77777777" w:rsidR="005F4B5D" w:rsidRDefault="005F4B5D" w:rsidP="005F4B5D">
      <w:pPr>
        <w:pStyle w:val="PL"/>
      </w:pPr>
      <w:r>
        <w:t xml:space="preserve">      properties:</w:t>
      </w:r>
    </w:p>
    <w:p w14:paraId="57F9BA15" w14:textId="77777777" w:rsidR="005F4B5D" w:rsidRDefault="005F4B5D" w:rsidP="005F4B5D">
      <w:pPr>
        <w:pStyle w:val="PL"/>
      </w:pPr>
      <w:r>
        <w:t xml:space="preserve">        time:</w:t>
      </w:r>
    </w:p>
    <w:p w14:paraId="2264A879" w14:textId="77777777" w:rsidR="005F4B5D" w:rsidRDefault="005F4B5D" w:rsidP="005F4B5D">
      <w:pPr>
        <w:pStyle w:val="PL"/>
      </w:pPr>
      <w:r>
        <w:t xml:space="preserve">          $ref: 'TS29571_CommonData.yaml#/components/schemas/Uint32'</w:t>
      </w:r>
    </w:p>
    <w:p w14:paraId="0A9FF291" w14:textId="77777777" w:rsidR="005F4B5D" w:rsidRDefault="005F4B5D" w:rsidP="005F4B5D">
      <w:pPr>
        <w:pStyle w:val="PL"/>
      </w:pPr>
      <w:r>
        <w:t xml:space="preserve">        totalVolume:</w:t>
      </w:r>
    </w:p>
    <w:p w14:paraId="35295887" w14:textId="77777777" w:rsidR="005F4B5D" w:rsidRDefault="005F4B5D" w:rsidP="005F4B5D">
      <w:pPr>
        <w:pStyle w:val="PL"/>
      </w:pPr>
      <w:r>
        <w:t xml:space="preserve">          $ref: 'TS29571_CommonData.yaml#/components/schemas/Uint64'</w:t>
      </w:r>
    </w:p>
    <w:p w14:paraId="0E360132" w14:textId="77777777" w:rsidR="005F4B5D" w:rsidRDefault="005F4B5D" w:rsidP="005F4B5D">
      <w:pPr>
        <w:pStyle w:val="PL"/>
      </w:pPr>
      <w:r>
        <w:t xml:space="preserve">        uplinkVolume:</w:t>
      </w:r>
    </w:p>
    <w:p w14:paraId="48D89FF3" w14:textId="77777777" w:rsidR="005F4B5D" w:rsidRDefault="005F4B5D" w:rsidP="005F4B5D">
      <w:pPr>
        <w:pStyle w:val="PL"/>
      </w:pPr>
      <w:r>
        <w:t xml:space="preserve">          $ref: 'TS29571_CommonData.yaml#/components/schemas/Uint64'</w:t>
      </w:r>
    </w:p>
    <w:p w14:paraId="397CFD60" w14:textId="77777777" w:rsidR="005F4B5D" w:rsidRDefault="005F4B5D" w:rsidP="005F4B5D">
      <w:pPr>
        <w:pStyle w:val="PL"/>
      </w:pPr>
      <w:r>
        <w:t xml:space="preserve">        downlinkVolume:</w:t>
      </w:r>
    </w:p>
    <w:p w14:paraId="0B112C63" w14:textId="77777777" w:rsidR="005F4B5D" w:rsidRDefault="005F4B5D" w:rsidP="005F4B5D">
      <w:pPr>
        <w:pStyle w:val="PL"/>
      </w:pPr>
      <w:r>
        <w:t xml:space="preserve">          $ref: 'TS29571_CommonData.yaml#/components/schemas/Uint64'</w:t>
      </w:r>
    </w:p>
    <w:p w14:paraId="2CE083A5" w14:textId="77777777" w:rsidR="005F4B5D" w:rsidRDefault="005F4B5D" w:rsidP="005F4B5D">
      <w:pPr>
        <w:pStyle w:val="PL"/>
      </w:pPr>
      <w:r>
        <w:t xml:space="preserve">        serviceSpecificUnits:</w:t>
      </w:r>
    </w:p>
    <w:p w14:paraId="3C2714D4" w14:textId="77777777" w:rsidR="005F4B5D" w:rsidRDefault="005F4B5D" w:rsidP="005F4B5D">
      <w:pPr>
        <w:pStyle w:val="PL"/>
      </w:pPr>
      <w:r>
        <w:t xml:space="preserve">          $ref: 'TS29571_CommonData.yaml#/components/schemas/Uint64'</w:t>
      </w:r>
    </w:p>
    <w:p w14:paraId="4256D239" w14:textId="77777777" w:rsidR="005F4B5D" w:rsidRDefault="005F4B5D" w:rsidP="005F4B5D">
      <w:pPr>
        <w:pStyle w:val="PL"/>
      </w:pPr>
      <w:r>
        <w:t xml:space="preserve">    UsedUnitContainer:</w:t>
      </w:r>
    </w:p>
    <w:p w14:paraId="17CB99F2" w14:textId="77777777" w:rsidR="005F4B5D" w:rsidRDefault="005F4B5D" w:rsidP="005F4B5D">
      <w:pPr>
        <w:pStyle w:val="PL"/>
      </w:pPr>
      <w:r>
        <w:t xml:space="preserve">      type: object</w:t>
      </w:r>
    </w:p>
    <w:p w14:paraId="78DD8618" w14:textId="77777777" w:rsidR="005F4B5D" w:rsidRDefault="005F4B5D" w:rsidP="005F4B5D">
      <w:pPr>
        <w:pStyle w:val="PL"/>
      </w:pPr>
      <w:r>
        <w:t xml:space="preserve">      properties:</w:t>
      </w:r>
    </w:p>
    <w:p w14:paraId="656E34DD" w14:textId="77777777" w:rsidR="005F4B5D" w:rsidRDefault="005F4B5D" w:rsidP="005F4B5D">
      <w:pPr>
        <w:pStyle w:val="PL"/>
      </w:pPr>
      <w:r>
        <w:t xml:space="preserve">        serviceId:</w:t>
      </w:r>
    </w:p>
    <w:p w14:paraId="4FEEDCB9" w14:textId="77777777" w:rsidR="005F4B5D" w:rsidRDefault="005F4B5D" w:rsidP="005F4B5D">
      <w:pPr>
        <w:pStyle w:val="PL"/>
      </w:pPr>
      <w:r>
        <w:t xml:space="preserve">          $ref: 'TS29571_CommonData.yaml#/components/schemas/ServiceId'</w:t>
      </w:r>
    </w:p>
    <w:p w14:paraId="19968844" w14:textId="77777777" w:rsidR="005F4B5D" w:rsidRDefault="005F4B5D" w:rsidP="005F4B5D">
      <w:pPr>
        <w:pStyle w:val="PL"/>
      </w:pPr>
      <w:r>
        <w:t xml:space="preserve">        quotaManagementIndicator:</w:t>
      </w:r>
    </w:p>
    <w:p w14:paraId="3EF65120" w14:textId="77777777" w:rsidR="005F4B5D" w:rsidRDefault="005F4B5D" w:rsidP="005F4B5D">
      <w:pPr>
        <w:pStyle w:val="PL"/>
      </w:pPr>
      <w:r>
        <w:t xml:space="preserve">          $ref: '#/components/schemas/QuotaManagementIndicator'</w:t>
      </w:r>
    </w:p>
    <w:p w14:paraId="0A9309DA" w14:textId="77777777" w:rsidR="005F4B5D" w:rsidRDefault="005F4B5D" w:rsidP="005F4B5D">
      <w:pPr>
        <w:pStyle w:val="PL"/>
      </w:pPr>
      <w:r>
        <w:t xml:space="preserve">        triggers:</w:t>
      </w:r>
    </w:p>
    <w:p w14:paraId="45ED9FC6" w14:textId="77777777" w:rsidR="005F4B5D" w:rsidRDefault="005F4B5D" w:rsidP="005F4B5D">
      <w:pPr>
        <w:pStyle w:val="PL"/>
      </w:pPr>
      <w:r>
        <w:t xml:space="preserve">          type: array</w:t>
      </w:r>
    </w:p>
    <w:p w14:paraId="481755E2" w14:textId="77777777" w:rsidR="005F4B5D" w:rsidRDefault="005F4B5D" w:rsidP="005F4B5D">
      <w:pPr>
        <w:pStyle w:val="PL"/>
      </w:pPr>
      <w:r>
        <w:t xml:space="preserve">          items:</w:t>
      </w:r>
    </w:p>
    <w:p w14:paraId="4246889B" w14:textId="77777777" w:rsidR="005F4B5D" w:rsidRDefault="005F4B5D" w:rsidP="005F4B5D">
      <w:pPr>
        <w:pStyle w:val="PL"/>
      </w:pPr>
      <w:r>
        <w:t xml:space="preserve">            $ref: '#/components/schemas/Trigger'</w:t>
      </w:r>
    </w:p>
    <w:p w14:paraId="26F3836B" w14:textId="77777777" w:rsidR="005F4B5D" w:rsidRDefault="005F4B5D" w:rsidP="005F4B5D">
      <w:pPr>
        <w:pStyle w:val="PL"/>
      </w:pPr>
      <w:r>
        <w:t xml:space="preserve">          minItems: 0</w:t>
      </w:r>
    </w:p>
    <w:p w14:paraId="670562EE" w14:textId="77777777" w:rsidR="005F4B5D" w:rsidRDefault="005F4B5D" w:rsidP="005F4B5D">
      <w:pPr>
        <w:pStyle w:val="PL"/>
      </w:pPr>
      <w:r>
        <w:t xml:space="preserve">        triggerTimestamp:</w:t>
      </w:r>
    </w:p>
    <w:p w14:paraId="54B1341A" w14:textId="77777777" w:rsidR="005F4B5D" w:rsidRDefault="005F4B5D" w:rsidP="005F4B5D">
      <w:pPr>
        <w:pStyle w:val="PL"/>
      </w:pPr>
      <w:r>
        <w:t xml:space="preserve">          $ref: 'TS29571_CommonData.yaml#/components/schemas/DateTime'</w:t>
      </w:r>
    </w:p>
    <w:p w14:paraId="2D28BC03" w14:textId="77777777" w:rsidR="005F4B5D" w:rsidRDefault="005F4B5D" w:rsidP="005F4B5D">
      <w:pPr>
        <w:pStyle w:val="PL"/>
      </w:pPr>
      <w:r>
        <w:t xml:space="preserve">        time:</w:t>
      </w:r>
    </w:p>
    <w:p w14:paraId="0EC18E84" w14:textId="77777777" w:rsidR="005F4B5D" w:rsidRDefault="005F4B5D" w:rsidP="005F4B5D">
      <w:pPr>
        <w:pStyle w:val="PL"/>
      </w:pPr>
      <w:r>
        <w:t xml:space="preserve">          $ref: 'TS29571_CommonData.yaml#/components/schemas/Uint32'</w:t>
      </w:r>
    </w:p>
    <w:p w14:paraId="3285261C" w14:textId="77777777" w:rsidR="005F4B5D" w:rsidRDefault="005F4B5D" w:rsidP="005F4B5D">
      <w:pPr>
        <w:pStyle w:val="PL"/>
      </w:pPr>
      <w:r>
        <w:t xml:space="preserve">        totalVolume:</w:t>
      </w:r>
    </w:p>
    <w:p w14:paraId="3913D6F1" w14:textId="77777777" w:rsidR="005F4B5D" w:rsidRDefault="005F4B5D" w:rsidP="005F4B5D">
      <w:pPr>
        <w:pStyle w:val="PL"/>
      </w:pPr>
      <w:r>
        <w:t xml:space="preserve">          $ref: 'TS29571_CommonData.yaml#/components/schemas/Uint64'</w:t>
      </w:r>
    </w:p>
    <w:p w14:paraId="49299C10" w14:textId="77777777" w:rsidR="005F4B5D" w:rsidRDefault="005F4B5D" w:rsidP="005F4B5D">
      <w:pPr>
        <w:pStyle w:val="PL"/>
      </w:pPr>
      <w:r>
        <w:t xml:space="preserve">        uplinkVolume:</w:t>
      </w:r>
    </w:p>
    <w:p w14:paraId="5C54FAB6" w14:textId="77777777" w:rsidR="005F4B5D" w:rsidRDefault="005F4B5D" w:rsidP="005F4B5D">
      <w:pPr>
        <w:pStyle w:val="PL"/>
      </w:pPr>
      <w:r>
        <w:t xml:space="preserve">          $ref: 'TS29571_CommonData.yaml#/components/schemas/Uint64'</w:t>
      </w:r>
    </w:p>
    <w:p w14:paraId="4322FD58" w14:textId="77777777" w:rsidR="005F4B5D" w:rsidRDefault="005F4B5D" w:rsidP="005F4B5D">
      <w:pPr>
        <w:pStyle w:val="PL"/>
      </w:pPr>
      <w:r>
        <w:t xml:space="preserve">        downlinkVolume:</w:t>
      </w:r>
    </w:p>
    <w:p w14:paraId="305E0205" w14:textId="77777777" w:rsidR="005F4B5D" w:rsidRDefault="005F4B5D" w:rsidP="005F4B5D">
      <w:pPr>
        <w:pStyle w:val="PL"/>
      </w:pPr>
      <w:r>
        <w:t xml:space="preserve">          $ref: 'TS29571_CommonData.yaml#/components/schemas/Uint64'</w:t>
      </w:r>
    </w:p>
    <w:p w14:paraId="2180469F" w14:textId="77777777" w:rsidR="005F4B5D" w:rsidRDefault="005F4B5D" w:rsidP="005F4B5D">
      <w:pPr>
        <w:pStyle w:val="PL"/>
      </w:pPr>
      <w:r>
        <w:t xml:space="preserve">        serviceSpecificUnits:</w:t>
      </w:r>
    </w:p>
    <w:p w14:paraId="5121FC34" w14:textId="77777777" w:rsidR="005F4B5D" w:rsidRDefault="005F4B5D" w:rsidP="005F4B5D">
      <w:pPr>
        <w:pStyle w:val="PL"/>
      </w:pPr>
      <w:r>
        <w:t xml:space="preserve">          $ref: 'TS29571_CommonData.yaml#/components/schemas/Uint64'</w:t>
      </w:r>
    </w:p>
    <w:p w14:paraId="1FD54ACF" w14:textId="77777777" w:rsidR="005F4B5D" w:rsidRDefault="005F4B5D" w:rsidP="005F4B5D">
      <w:pPr>
        <w:pStyle w:val="PL"/>
      </w:pPr>
      <w:r>
        <w:t xml:space="preserve">        eventTimeStamps:</w:t>
      </w:r>
    </w:p>
    <w:p w14:paraId="54A39A99" w14:textId="77777777" w:rsidR="005F4B5D" w:rsidRDefault="005F4B5D" w:rsidP="005F4B5D">
      <w:pPr>
        <w:pStyle w:val="PL"/>
      </w:pPr>
      <w:r>
        <w:t xml:space="preserve">          </w:t>
      </w:r>
    </w:p>
    <w:p w14:paraId="236ED0A7" w14:textId="77777777" w:rsidR="005F4B5D" w:rsidRDefault="005F4B5D" w:rsidP="005F4B5D">
      <w:pPr>
        <w:pStyle w:val="PL"/>
      </w:pPr>
      <w:r>
        <w:t xml:space="preserve">          type: array</w:t>
      </w:r>
    </w:p>
    <w:p w14:paraId="6D474DD0" w14:textId="77777777" w:rsidR="005F4B5D" w:rsidRDefault="005F4B5D" w:rsidP="005F4B5D">
      <w:pPr>
        <w:pStyle w:val="PL"/>
      </w:pPr>
      <w:r>
        <w:t xml:space="preserve">          items:</w:t>
      </w:r>
    </w:p>
    <w:p w14:paraId="638118C6" w14:textId="77777777" w:rsidR="005F4B5D" w:rsidRDefault="005F4B5D" w:rsidP="005F4B5D">
      <w:pPr>
        <w:pStyle w:val="PL"/>
      </w:pPr>
      <w:r>
        <w:t xml:space="preserve">            $ref: 'TS29571_CommonData.yaml#/components/schemas/DateTime'</w:t>
      </w:r>
    </w:p>
    <w:p w14:paraId="6AA059A4" w14:textId="77777777" w:rsidR="005F4B5D" w:rsidRDefault="005F4B5D" w:rsidP="005F4B5D">
      <w:pPr>
        <w:pStyle w:val="PL"/>
      </w:pPr>
      <w:r>
        <w:t xml:space="preserve">          minItems: 0</w:t>
      </w:r>
    </w:p>
    <w:p w14:paraId="249BD022" w14:textId="77777777" w:rsidR="005F4B5D" w:rsidRDefault="005F4B5D" w:rsidP="005F4B5D">
      <w:pPr>
        <w:pStyle w:val="PL"/>
      </w:pPr>
      <w:r>
        <w:t xml:space="preserve">        localSequenceNumber:</w:t>
      </w:r>
    </w:p>
    <w:p w14:paraId="088C5CE1" w14:textId="77777777" w:rsidR="005F4B5D" w:rsidRDefault="005F4B5D" w:rsidP="005F4B5D">
      <w:pPr>
        <w:pStyle w:val="PL"/>
      </w:pPr>
      <w:r>
        <w:t xml:space="preserve">          type: integer</w:t>
      </w:r>
    </w:p>
    <w:p w14:paraId="0BD3E3E1" w14:textId="77777777" w:rsidR="005F4B5D" w:rsidRDefault="005F4B5D" w:rsidP="005F4B5D">
      <w:pPr>
        <w:pStyle w:val="PL"/>
      </w:pPr>
      <w:r>
        <w:t xml:space="preserve">        pDUContainerInformation:</w:t>
      </w:r>
    </w:p>
    <w:p w14:paraId="5AD9F4CC" w14:textId="77777777" w:rsidR="005F4B5D" w:rsidRDefault="005F4B5D" w:rsidP="005F4B5D">
      <w:pPr>
        <w:pStyle w:val="PL"/>
      </w:pPr>
      <w:r>
        <w:t xml:space="preserve">          $ref: '#/components/schemas/PDUContainerInformation'</w:t>
      </w:r>
    </w:p>
    <w:p w14:paraId="76910994" w14:textId="77777777" w:rsidR="005F4B5D" w:rsidRDefault="005F4B5D" w:rsidP="005F4B5D">
      <w:pPr>
        <w:pStyle w:val="PL"/>
      </w:pPr>
      <w:r>
        <w:t xml:space="preserve">        nSPAContainerInformation:</w:t>
      </w:r>
    </w:p>
    <w:p w14:paraId="352959F1" w14:textId="77777777" w:rsidR="005F4B5D" w:rsidRDefault="005F4B5D" w:rsidP="005F4B5D">
      <w:pPr>
        <w:pStyle w:val="PL"/>
      </w:pPr>
      <w:r>
        <w:t xml:space="preserve">          $ref: '#/components/schemas/NSPAContainerInformation'</w:t>
      </w:r>
    </w:p>
    <w:p w14:paraId="0E6C510A" w14:textId="77777777" w:rsidR="005F4B5D" w:rsidRDefault="005F4B5D" w:rsidP="005F4B5D">
      <w:pPr>
        <w:pStyle w:val="PL"/>
      </w:pPr>
      <w:r>
        <w:t xml:space="preserve">        pC5ContainerInformation:</w:t>
      </w:r>
    </w:p>
    <w:p w14:paraId="6C6DA1FB" w14:textId="77777777" w:rsidR="005F4B5D" w:rsidRDefault="005F4B5D" w:rsidP="005F4B5D">
      <w:pPr>
        <w:pStyle w:val="PL"/>
      </w:pPr>
      <w:r>
        <w:t xml:space="preserve">          $ref: '#/components/schemas/PC5ContainerInformation'</w:t>
      </w:r>
    </w:p>
    <w:p w14:paraId="44EC009C" w14:textId="77777777" w:rsidR="005F4B5D" w:rsidRDefault="005F4B5D" w:rsidP="005F4B5D">
      <w:pPr>
        <w:pStyle w:val="PL"/>
      </w:pPr>
      <w:r>
        <w:t xml:space="preserve">        mBSContainerInformation:</w:t>
      </w:r>
    </w:p>
    <w:p w14:paraId="2CE04634" w14:textId="77777777" w:rsidR="005F4B5D" w:rsidRDefault="005F4B5D" w:rsidP="005F4B5D">
      <w:pPr>
        <w:pStyle w:val="PL"/>
      </w:pPr>
      <w:r>
        <w:t xml:space="preserve">          $ref: '#/components/schemas/MBSContainerInformation'</w:t>
      </w:r>
    </w:p>
    <w:p w14:paraId="32F1F117" w14:textId="77777777" w:rsidR="005F4B5D" w:rsidRDefault="005F4B5D" w:rsidP="005F4B5D">
      <w:pPr>
        <w:pStyle w:val="PL"/>
      </w:pPr>
      <w:r>
        <w:t xml:space="preserve">      required:</w:t>
      </w:r>
    </w:p>
    <w:p w14:paraId="06BABBAD" w14:textId="77777777" w:rsidR="005F4B5D" w:rsidRDefault="005F4B5D" w:rsidP="005F4B5D">
      <w:pPr>
        <w:pStyle w:val="PL"/>
      </w:pPr>
      <w:r>
        <w:t xml:space="preserve">        - localSequenceNumber</w:t>
      </w:r>
    </w:p>
    <w:p w14:paraId="44BE97CA" w14:textId="77777777" w:rsidR="005F4B5D" w:rsidRDefault="005F4B5D" w:rsidP="005F4B5D">
      <w:pPr>
        <w:pStyle w:val="PL"/>
      </w:pPr>
      <w:r>
        <w:t xml:space="preserve">    AllocateUnit:</w:t>
      </w:r>
    </w:p>
    <w:p w14:paraId="5ED20635" w14:textId="77777777" w:rsidR="005F4B5D" w:rsidRDefault="005F4B5D" w:rsidP="005F4B5D">
      <w:pPr>
        <w:pStyle w:val="PL"/>
      </w:pPr>
      <w:r>
        <w:t xml:space="preserve">      type: object</w:t>
      </w:r>
    </w:p>
    <w:p w14:paraId="3A4519B0" w14:textId="77777777" w:rsidR="005F4B5D" w:rsidRDefault="005F4B5D" w:rsidP="005F4B5D">
      <w:pPr>
        <w:pStyle w:val="PL"/>
      </w:pPr>
      <w:r>
        <w:t xml:space="preserve">      properties:</w:t>
      </w:r>
    </w:p>
    <w:p w14:paraId="07F74723" w14:textId="77777777" w:rsidR="005F4B5D" w:rsidRDefault="005F4B5D" w:rsidP="005F4B5D">
      <w:pPr>
        <w:pStyle w:val="PL"/>
      </w:pPr>
      <w:r>
        <w:t xml:space="preserve">        allocateUnitIndicator:</w:t>
      </w:r>
    </w:p>
    <w:p w14:paraId="3470C728" w14:textId="77777777" w:rsidR="005F4B5D" w:rsidRDefault="005F4B5D" w:rsidP="005F4B5D">
      <w:pPr>
        <w:pStyle w:val="PL"/>
      </w:pPr>
      <w:r>
        <w:t xml:space="preserve">          $ref: '#/components/schemas/AllocateUnitIndicator'</w:t>
      </w:r>
    </w:p>
    <w:p w14:paraId="65952145" w14:textId="77777777" w:rsidR="005F4B5D" w:rsidRDefault="005F4B5D" w:rsidP="005F4B5D">
      <w:pPr>
        <w:pStyle w:val="PL"/>
      </w:pPr>
      <w:r>
        <w:t xml:space="preserve">        nSACContainerInformation:</w:t>
      </w:r>
    </w:p>
    <w:p w14:paraId="252A48CF" w14:textId="77777777" w:rsidR="005F4B5D" w:rsidRDefault="005F4B5D" w:rsidP="005F4B5D">
      <w:pPr>
        <w:pStyle w:val="PL"/>
      </w:pPr>
      <w:r>
        <w:t xml:space="preserve">          $ref: '#/components/schemas/NSACContainerInformation'</w:t>
      </w:r>
    </w:p>
    <w:p w14:paraId="6237E086" w14:textId="77777777" w:rsidR="005F4B5D" w:rsidRDefault="005F4B5D" w:rsidP="005F4B5D">
      <w:pPr>
        <w:pStyle w:val="PL"/>
      </w:pPr>
      <w:r>
        <w:t xml:space="preserve">    AllocatedUnit:</w:t>
      </w:r>
    </w:p>
    <w:p w14:paraId="14AD5EC8" w14:textId="77777777" w:rsidR="005F4B5D" w:rsidRDefault="005F4B5D" w:rsidP="005F4B5D">
      <w:pPr>
        <w:pStyle w:val="PL"/>
      </w:pPr>
      <w:r>
        <w:t xml:space="preserve">      type: object</w:t>
      </w:r>
    </w:p>
    <w:p w14:paraId="5A19D9EC" w14:textId="77777777" w:rsidR="005F4B5D" w:rsidRDefault="005F4B5D" w:rsidP="005F4B5D">
      <w:pPr>
        <w:pStyle w:val="PL"/>
      </w:pPr>
      <w:r>
        <w:t xml:space="preserve">      properties:</w:t>
      </w:r>
    </w:p>
    <w:p w14:paraId="2CCA2693" w14:textId="77777777" w:rsidR="005F4B5D" w:rsidRDefault="005F4B5D" w:rsidP="005F4B5D">
      <w:pPr>
        <w:pStyle w:val="PL"/>
      </w:pPr>
      <w:r>
        <w:t xml:space="preserve">        quotaManagementIndicator:</w:t>
      </w:r>
    </w:p>
    <w:p w14:paraId="6236A832" w14:textId="77777777" w:rsidR="005F4B5D" w:rsidRDefault="005F4B5D" w:rsidP="005F4B5D">
      <w:pPr>
        <w:pStyle w:val="PL"/>
      </w:pPr>
      <w:r>
        <w:t xml:space="preserve">          $ref: '#/components/schemas/QuotaManagementIndicator'</w:t>
      </w:r>
    </w:p>
    <w:p w14:paraId="65DF7B5A" w14:textId="77777777" w:rsidR="005F4B5D" w:rsidRDefault="005F4B5D" w:rsidP="005F4B5D">
      <w:pPr>
        <w:pStyle w:val="PL"/>
      </w:pPr>
      <w:r>
        <w:t xml:space="preserve">        triggers:</w:t>
      </w:r>
    </w:p>
    <w:p w14:paraId="498C08D5" w14:textId="77777777" w:rsidR="005F4B5D" w:rsidRDefault="005F4B5D" w:rsidP="005F4B5D">
      <w:pPr>
        <w:pStyle w:val="PL"/>
      </w:pPr>
      <w:r>
        <w:lastRenderedPageBreak/>
        <w:t xml:space="preserve">          type: array</w:t>
      </w:r>
    </w:p>
    <w:p w14:paraId="1C3BA4C1" w14:textId="77777777" w:rsidR="005F4B5D" w:rsidRDefault="005F4B5D" w:rsidP="005F4B5D">
      <w:pPr>
        <w:pStyle w:val="PL"/>
      </w:pPr>
      <w:r>
        <w:t xml:space="preserve">          items:</w:t>
      </w:r>
    </w:p>
    <w:p w14:paraId="372C3DA1" w14:textId="77777777" w:rsidR="005F4B5D" w:rsidRDefault="005F4B5D" w:rsidP="005F4B5D">
      <w:pPr>
        <w:pStyle w:val="PL"/>
      </w:pPr>
      <w:r>
        <w:t xml:space="preserve">            $ref: '#/components/schemas/Trigger'</w:t>
      </w:r>
    </w:p>
    <w:p w14:paraId="37452833" w14:textId="77777777" w:rsidR="005F4B5D" w:rsidRDefault="005F4B5D" w:rsidP="005F4B5D">
      <w:pPr>
        <w:pStyle w:val="PL"/>
      </w:pPr>
      <w:r>
        <w:t xml:space="preserve">          minItems: 0</w:t>
      </w:r>
    </w:p>
    <w:p w14:paraId="7323F6C7" w14:textId="77777777" w:rsidR="005F4B5D" w:rsidRDefault="005F4B5D" w:rsidP="005F4B5D">
      <w:pPr>
        <w:pStyle w:val="PL"/>
      </w:pPr>
      <w:r>
        <w:t xml:space="preserve">        triggerTimestamp:</w:t>
      </w:r>
    </w:p>
    <w:p w14:paraId="45BF30B8" w14:textId="77777777" w:rsidR="005F4B5D" w:rsidRDefault="005F4B5D" w:rsidP="005F4B5D">
      <w:pPr>
        <w:pStyle w:val="PL"/>
      </w:pPr>
      <w:r>
        <w:t xml:space="preserve">          $ref: 'TS29571_CommonData.yaml#/components/schemas/DateTime'</w:t>
      </w:r>
    </w:p>
    <w:p w14:paraId="52BCE992" w14:textId="77777777" w:rsidR="005F4B5D" w:rsidRDefault="005F4B5D" w:rsidP="005F4B5D">
      <w:pPr>
        <w:pStyle w:val="PL"/>
      </w:pPr>
      <w:r>
        <w:t xml:space="preserve">        localSequenceNumber:</w:t>
      </w:r>
    </w:p>
    <w:p w14:paraId="34596101" w14:textId="77777777" w:rsidR="005F4B5D" w:rsidRDefault="005F4B5D" w:rsidP="005F4B5D">
      <w:pPr>
        <w:pStyle w:val="PL"/>
      </w:pPr>
      <w:r>
        <w:t xml:space="preserve">          type: integer</w:t>
      </w:r>
    </w:p>
    <w:p w14:paraId="63EB2A78" w14:textId="77777777" w:rsidR="005F4B5D" w:rsidRDefault="005F4B5D" w:rsidP="005F4B5D">
      <w:pPr>
        <w:pStyle w:val="PL"/>
      </w:pPr>
      <w:r>
        <w:t xml:space="preserve">        nSACContainerInformation:</w:t>
      </w:r>
    </w:p>
    <w:p w14:paraId="4FC925E5" w14:textId="77777777" w:rsidR="005F4B5D" w:rsidRDefault="005F4B5D" w:rsidP="005F4B5D">
      <w:pPr>
        <w:pStyle w:val="PL"/>
      </w:pPr>
      <w:r>
        <w:t xml:space="preserve">          $ref: '#/components/schemas/NSACContainerInformation'</w:t>
      </w:r>
    </w:p>
    <w:p w14:paraId="72BF9609" w14:textId="77777777" w:rsidR="005F4B5D" w:rsidRDefault="005F4B5D" w:rsidP="005F4B5D">
      <w:pPr>
        <w:pStyle w:val="PL"/>
      </w:pPr>
      <w:r>
        <w:t xml:space="preserve">      required:</w:t>
      </w:r>
    </w:p>
    <w:p w14:paraId="3AEBBAED" w14:textId="77777777" w:rsidR="005F4B5D" w:rsidRDefault="005F4B5D" w:rsidP="005F4B5D">
      <w:pPr>
        <w:pStyle w:val="PL"/>
      </w:pPr>
      <w:r>
        <w:t xml:space="preserve">        - localSequenceNumber</w:t>
      </w:r>
    </w:p>
    <w:p w14:paraId="006EE00E" w14:textId="77777777" w:rsidR="005F4B5D" w:rsidRDefault="005F4B5D" w:rsidP="005F4B5D">
      <w:pPr>
        <w:pStyle w:val="PL"/>
      </w:pPr>
      <w:r>
        <w:t xml:space="preserve">    GrantedUnit:</w:t>
      </w:r>
    </w:p>
    <w:p w14:paraId="38963747" w14:textId="77777777" w:rsidR="005F4B5D" w:rsidRDefault="005F4B5D" w:rsidP="005F4B5D">
      <w:pPr>
        <w:pStyle w:val="PL"/>
      </w:pPr>
      <w:r>
        <w:t xml:space="preserve">      type: object</w:t>
      </w:r>
    </w:p>
    <w:p w14:paraId="75D36F7D" w14:textId="77777777" w:rsidR="005F4B5D" w:rsidRDefault="005F4B5D" w:rsidP="005F4B5D">
      <w:pPr>
        <w:pStyle w:val="PL"/>
      </w:pPr>
      <w:r>
        <w:t xml:space="preserve">      properties:</w:t>
      </w:r>
    </w:p>
    <w:p w14:paraId="4B690BC4" w14:textId="77777777" w:rsidR="005F4B5D" w:rsidRDefault="005F4B5D" w:rsidP="005F4B5D">
      <w:pPr>
        <w:pStyle w:val="PL"/>
      </w:pPr>
      <w:r>
        <w:t xml:space="preserve">        tariffTimeChange:</w:t>
      </w:r>
    </w:p>
    <w:p w14:paraId="17F533B3" w14:textId="77777777" w:rsidR="005F4B5D" w:rsidRDefault="005F4B5D" w:rsidP="005F4B5D">
      <w:pPr>
        <w:pStyle w:val="PL"/>
      </w:pPr>
      <w:r>
        <w:t xml:space="preserve">          $ref: 'TS29571_CommonData.yaml#/components/schemas/DateTime'</w:t>
      </w:r>
    </w:p>
    <w:p w14:paraId="34CD172B" w14:textId="77777777" w:rsidR="005F4B5D" w:rsidRDefault="005F4B5D" w:rsidP="005F4B5D">
      <w:pPr>
        <w:pStyle w:val="PL"/>
      </w:pPr>
      <w:r>
        <w:t xml:space="preserve">        time:</w:t>
      </w:r>
    </w:p>
    <w:p w14:paraId="3AFEAEDA" w14:textId="77777777" w:rsidR="005F4B5D" w:rsidRDefault="005F4B5D" w:rsidP="005F4B5D">
      <w:pPr>
        <w:pStyle w:val="PL"/>
      </w:pPr>
      <w:r>
        <w:t xml:space="preserve">          $ref: 'TS29571_CommonData.yaml#/components/schemas/Uint32'</w:t>
      </w:r>
    </w:p>
    <w:p w14:paraId="5786C00E" w14:textId="77777777" w:rsidR="005F4B5D" w:rsidRDefault="005F4B5D" w:rsidP="005F4B5D">
      <w:pPr>
        <w:pStyle w:val="PL"/>
      </w:pPr>
      <w:r>
        <w:t xml:space="preserve">        totalVolume:</w:t>
      </w:r>
    </w:p>
    <w:p w14:paraId="6782B146" w14:textId="77777777" w:rsidR="005F4B5D" w:rsidRDefault="005F4B5D" w:rsidP="005F4B5D">
      <w:pPr>
        <w:pStyle w:val="PL"/>
      </w:pPr>
      <w:r>
        <w:t xml:space="preserve">          $ref: 'TS29571_CommonData.yaml#/components/schemas/Uint64'</w:t>
      </w:r>
    </w:p>
    <w:p w14:paraId="1BD7C29E" w14:textId="77777777" w:rsidR="005F4B5D" w:rsidRDefault="005F4B5D" w:rsidP="005F4B5D">
      <w:pPr>
        <w:pStyle w:val="PL"/>
      </w:pPr>
      <w:r>
        <w:t xml:space="preserve">        uplinkVolume:</w:t>
      </w:r>
    </w:p>
    <w:p w14:paraId="3F51E85D" w14:textId="77777777" w:rsidR="005F4B5D" w:rsidRDefault="005F4B5D" w:rsidP="005F4B5D">
      <w:pPr>
        <w:pStyle w:val="PL"/>
      </w:pPr>
      <w:r>
        <w:t xml:space="preserve">          $ref: 'TS29571_CommonData.yaml#/components/schemas/Uint64'</w:t>
      </w:r>
    </w:p>
    <w:p w14:paraId="444BFDC5" w14:textId="77777777" w:rsidR="005F4B5D" w:rsidRDefault="005F4B5D" w:rsidP="005F4B5D">
      <w:pPr>
        <w:pStyle w:val="PL"/>
      </w:pPr>
      <w:r>
        <w:t xml:space="preserve">        downlinkVolume:</w:t>
      </w:r>
    </w:p>
    <w:p w14:paraId="32533B12" w14:textId="77777777" w:rsidR="005F4B5D" w:rsidRDefault="005F4B5D" w:rsidP="005F4B5D">
      <w:pPr>
        <w:pStyle w:val="PL"/>
      </w:pPr>
      <w:r>
        <w:t xml:space="preserve">          $ref: 'TS29571_CommonData.yaml#/components/schemas/Uint64'</w:t>
      </w:r>
    </w:p>
    <w:p w14:paraId="3E0DE679" w14:textId="77777777" w:rsidR="005F4B5D" w:rsidRDefault="005F4B5D" w:rsidP="005F4B5D">
      <w:pPr>
        <w:pStyle w:val="PL"/>
      </w:pPr>
      <w:r>
        <w:t xml:space="preserve">        serviceSpecificUnits:</w:t>
      </w:r>
    </w:p>
    <w:p w14:paraId="364F8DFE" w14:textId="77777777" w:rsidR="005F4B5D" w:rsidRDefault="005F4B5D" w:rsidP="005F4B5D">
      <w:pPr>
        <w:pStyle w:val="PL"/>
      </w:pPr>
      <w:r>
        <w:t xml:space="preserve">          $ref: 'TS29571_CommonData.yaml#/components/schemas/Uint64'</w:t>
      </w:r>
    </w:p>
    <w:p w14:paraId="2507218A" w14:textId="77777777" w:rsidR="005F4B5D" w:rsidRDefault="005F4B5D" w:rsidP="005F4B5D">
      <w:pPr>
        <w:pStyle w:val="PL"/>
      </w:pPr>
      <w:r>
        <w:t xml:space="preserve">    FinalUnitIndication:</w:t>
      </w:r>
    </w:p>
    <w:p w14:paraId="1D9E83ED" w14:textId="77777777" w:rsidR="005F4B5D" w:rsidRDefault="005F4B5D" w:rsidP="005F4B5D">
      <w:pPr>
        <w:pStyle w:val="PL"/>
      </w:pPr>
      <w:r>
        <w:t xml:space="preserve">      type: object</w:t>
      </w:r>
    </w:p>
    <w:p w14:paraId="6537D7F0" w14:textId="77777777" w:rsidR="005F4B5D" w:rsidRDefault="005F4B5D" w:rsidP="005F4B5D">
      <w:pPr>
        <w:pStyle w:val="PL"/>
      </w:pPr>
      <w:r>
        <w:t xml:space="preserve">      properties:</w:t>
      </w:r>
    </w:p>
    <w:p w14:paraId="2A63FEE9" w14:textId="77777777" w:rsidR="005F4B5D" w:rsidRDefault="005F4B5D" w:rsidP="005F4B5D">
      <w:pPr>
        <w:pStyle w:val="PL"/>
      </w:pPr>
      <w:r>
        <w:t xml:space="preserve">        finalUnitAction:</w:t>
      </w:r>
    </w:p>
    <w:p w14:paraId="5936F9A0" w14:textId="77777777" w:rsidR="005F4B5D" w:rsidRDefault="005F4B5D" w:rsidP="005F4B5D">
      <w:pPr>
        <w:pStyle w:val="PL"/>
      </w:pPr>
      <w:r>
        <w:t xml:space="preserve">          $ref: '#/components/schemas/FinalUnitAction'</w:t>
      </w:r>
    </w:p>
    <w:p w14:paraId="2D1345D2" w14:textId="77777777" w:rsidR="005F4B5D" w:rsidRDefault="005F4B5D" w:rsidP="005F4B5D">
      <w:pPr>
        <w:pStyle w:val="PL"/>
      </w:pPr>
      <w:r>
        <w:t xml:space="preserve">        restrictionFilterRule:</w:t>
      </w:r>
    </w:p>
    <w:p w14:paraId="576A42D5" w14:textId="77777777" w:rsidR="005F4B5D" w:rsidRDefault="005F4B5D" w:rsidP="005F4B5D">
      <w:pPr>
        <w:pStyle w:val="PL"/>
      </w:pPr>
      <w:r>
        <w:t xml:space="preserve">          $ref: '#/components/schemas/IPFilterRule'</w:t>
      </w:r>
    </w:p>
    <w:p w14:paraId="2292D267" w14:textId="77777777" w:rsidR="005F4B5D" w:rsidRDefault="005F4B5D" w:rsidP="005F4B5D">
      <w:pPr>
        <w:pStyle w:val="PL"/>
      </w:pPr>
      <w:r>
        <w:t xml:space="preserve">        restrictionFilterRuleList:</w:t>
      </w:r>
    </w:p>
    <w:p w14:paraId="759E77E8" w14:textId="77777777" w:rsidR="005F4B5D" w:rsidRDefault="005F4B5D" w:rsidP="005F4B5D">
      <w:pPr>
        <w:pStyle w:val="PL"/>
      </w:pPr>
      <w:r>
        <w:t xml:space="preserve">          type: array</w:t>
      </w:r>
    </w:p>
    <w:p w14:paraId="5B6AEBDA" w14:textId="77777777" w:rsidR="005F4B5D" w:rsidRDefault="005F4B5D" w:rsidP="005F4B5D">
      <w:pPr>
        <w:pStyle w:val="PL"/>
      </w:pPr>
      <w:r>
        <w:t xml:space="preserve">          items:</w:t>
      </w:r>
    </w:p>
    <w:p w14:paraId="2FE6EBAE" w14:textId="77777777" w:rsidR="005F4B5D" w:rsidRDefault="005F4B5D" w:rsidP="005F4B5D">
      <w:pPr>
        <w:pStyle w:val="PL"/>
      </w:pPr>
      <w:r>
        <w:t xml:space="preserve">            $ref: '#/components/schemas/IPFilterRule'</w:t>
      </w:r>
    </w:p>
    <w:p w14:paraId="48EC31C0" w14:textId="77777777" w:rsidR="005F4B5D" w:rsidRDefault="005F4B5D" w:rsidP="005F4B5D">
      <w:pPr>
        <w:pStyle w:val="PL"/>
      </w:pPr>
      <w:r>
        <w:t xml:space="preserve">          minItems: 1</w:t>
      </w:r>
    </w:p>
    <w:p w14:paraId="283D6DCA" w14:textId="77777777" w:rsidR="005F4B5D" w:rsidRDefault="005F4B5D" w:rsidP="005F4B5D">
      <w:pPr>
        <w:pStyle w:val="PL"/>
      </w:pPr>
      <w:r>
        <w:t xml:space="preserve">        filterId:</w:t>
      </w:r>
    </w:p>
    <w:p w14:paraId="57A9AC75" w14:textId="77777777" w:rsidR="005F4B5D" w:rsidRDefault="005F4B5D" w:rsidP="005F4B5D">
      <w:pPr>
        <w:pStyle w:val="PL"/>
      </w:pPr>
      <w:r>
        <w:t xml:space="preserve">          type: string</w:t>
      </w:r>
    </w:p>
    <w:p w14:paraId="2349E8AF" w14:textId="77777777" w:rsidR="005F4B5D" w:rsidRDefault="005F4B5D" w:rsidP="005F4B5D">
      <w:pPr>
        <w:pStyle w:val="PL"/>
      </w:pPr>
      <w:r>
        <w:t xml:space="preserve">        filterIdList:</w:t>
      </w:r>
    </w:p>
    <w:p w14:paraId="657055CB" w14:textId="77777777" w:rsidR="005F4B5D" w:rsidRDefault="005F4B5D" w:rsidP="005F4B5D">
      <w:pPr>
        <w:pStyle w:val="PL"/>
      </w:pPr>
      <w:r>
        <w:t xml:space="preserve">          type: array</w:t>
      </w:r>
    </w:p>
    <w:p w14:paraId="21982CE2" w14:textId="77777777" w:rsidR="005F4B5D" w:rsidRDefault="005F4B5D" w:rsidP="005F4B5D">
      <w:pPr>
        <w:pStyle w:val="PL"/>
      </w:pPr>
      <w:r>
        <w:t xml:space="preserve">          items:</w:t>
      </w:r>
    </w:p>
    <w:p w14:paraId="65FE8F4C" w14:textId="77777777" w:rsidR="005F4B5D" w:rsidRDefault="005F4B5D" w:rsidP="005F4B5D">
      <w:pPr>
        <w:pStyle w:val="PL"/>
      </w:pPr>
      <w:r>
        <w:t xml:space="preserve">            type: string</w:t>
      </w:r>
    </w:p>
    <w:p w14:paraId="71CC5576" w14:textId="77777777" w:rsidR="005F4B5D" w:rsidRDefault="005F4B5D" w:rsidP="005F4B5D">
      <w:pPr>
        <w:pStyle w:val="PL"/>
      </w:pPr>
      <w:r>
        <w:t xml:space="preserve">          minItems: 1</w:t>
      </w:r>
    </w:p>
    <w:p w14:paraId="46F77D90" w14:textId="77777777" w:rsidR="005F4B5D" w:rsidRDefault="005F4B5D" w:rsidP="005F4B5D">
      <w:pPr>
        <w:pStyle w:val="PL"/>
      </w:pPr>
      <w:r>
        <w:t xml:space="preserve">        redirectServer:</w:t>
      </w:r>
    </w:p>
    <w:p w14:paraId="1F98D428" w14:textId="77777777" w:rsidR="005F4B5D" w:rsidRDefault="005F4B5D" w:rsidP="005F4B5D">
      <w:pPr>
        <w:pStyle w:val="PL"/>
      </w:pPr>
      <w:r>
        <w:t xml:space="preserve">          $ref: '#/components/schemas/RedirectServer'</w:t>
      </w:r>
    </w:p>
    <w:p w14:paraId="450FCA03" w14:textId="77777777" w:rsidR="005F4B5D" w:rsidRDefault="005F4B5D" w:rsidP="005F4B5D">
      <w:pPr>
        <w:pStyle w:val="PL"/>
      </w:pPr>
      <w:r>
        <w:t xml:space="preserve">      required:</w:t>
      </w:r>
    </w:p>
    <w:p w14:paraId="09C5B9DF" w14:textId="77777777" w:rsidR="005F4B5D" w:rsidRDefault="005F4B5D" w:rsidP="005F4B5D">
      <w:pPr>
        <w:pStyle w:val="PL"/>
      </w:pPr>
      <w:r>
        <w:t xml:space="preserve">        - finalUnitAction</w:t>
      </w:r>
    </w:p>
    <w:p w14:paraId="01785F41" w14:textId="77777777" w:rsidR="005F4B5D" w:rsidRDefault="005F4B5D" w:rsidP="005F4B5D">
      <w:pPr>
        <w:pStyle w:val="PL"/>
      </w:pPr>
      <w:r>
        <w:t xml:space="preserve">    RedirectServer:</w:t>
      </w:r>
    </w:p>
    <w:p w14:paraId="01EAFFC8" w14:textId="77777777" w:rsidR="005F4B5D" w:rsidRDefault="005F4B5D" w:rsidP="005F4B5D">
      <w:pPr>
        <w:pStyle w:val="PL"/>
      </w:pPr>
      <w:r>
        <w:t xml:space="preserve">      type: object</w:t>
      </w:r>
    </w:p>
    <w:p w14:paraId="2F6353DB" w14:textId="77777777" w:rsidR="005F4B5D" w:rsidRDefault="005F4B5D" w:rsidP="005F4B5D">
      <w:pPr>
        <w:pStyle w:val="PL"/>
      </w:pPr>
      <w:r>
        <w:t xml:space="preserve">      properties:</w:t>
      </w:r>
    </w:p>
    <w:p w14:paraId="1094C061" w14:textId="77777777" w:rsidR="005F4B5D" w:rsidRDefault="005F4B5D" w:rsidP="005F4B5D">
      <w:pPr>
        <w:pStyle w:val="PL"/>
      </w:pPr>
      <w:r>
        <w:t xml:space="preserve">        redirectAddressType:</w:t>
      </w:r>
    </w:p>
    <w:p w14:paraId="35A4FCD4" w14:textId="77777777" w:rsidR="005F4B5D" w:rsidRDefault="005F4B5D" w:rsidP="005F4B5D">
      <w:pPr>
        <w:pStyle w:val="PL"/>
      </w:pPr>
      <w:r>
        <w:t xml:space="preserve">          $ref: '#/components/schemas/RedirectAddressType'</w:t>
      </w:r>
    </w:p>
    <w:p w14:paraId="158419F6" w14:textId="77777777" w:rsidR="005F4B5D" w:rsidRDefault="005F4B5D" w:rsidP="005F4B5D">
      <w:pPr>
        <w:pStyle w:val="PL"/>
      </w:pPr>
      <w:r>
        <w:t xml:space="preserve">        redirectServerAddress:</w:t>
      </w:r>
    </w:p>
    <w:p w14:paraId="07E4B25C" w14:textId="77777777" w:rsidR="005F4B5D" w:rsidRDefault="005F4B5D" w:rsidP="005F4B5D">
      <w:pPr>
        <w:pStyle w:val="PL"/>
      </w:pPr>
      <w:r>
        <w:t xml:space="preserve">          type: string</w:t>
      </w:r>
    </w:p>
    <w:p w14:paraId="6B9B2B8A" w14:textId="77777777" w:rsidR="005F4B5D" w:rsidRDefault="005F4B5D" w:rsidP="005F4B5D">
      <w:pPr>
        <w:pStyle w:val="PL"/>
      </w:pPr>
      <w:r>
        <w:t xml:space="preserve">      required:</w:t>
      </w:r>
    </w:p>
    <w:p w14:paraId="3AE24F35" w14:textId="77777777" w:rsidR="005F4B5D" w:rsidRDefault="005F4B5D" w:rsidP="005F4B5D">
      <w:pPr>
        <w:pStyle w:val="PL"/>
      </w:pPr>
      <w:r>
        <w:t xml:space="preserve">        - redirectAddressType</w:t>
      </w:r>
    </w:p>
    <w:p w14:paraId="17058AAF" w14:textId="77777777" w:rsidR="005F4B5D" w:rsidRDefault="005F4B5D" w:rsidP="005F4B5D">
      <w:pPr>
        <w:pStyle w:val="PL"/>
      </w:pPr>
      <w:r>
        <w:t xml:space="preserve">        - redirectServerAddress</w:t>
      </w:r>
    </w:p>
    <w:p w14:paraId="4AA61AAA" w14:textId="77777777" w:rsidR="005F4B5D" w:rsidRDefault="005F4B5D" w:rsidP="005F4B5D">
      <w:pPr>
        <w:pStyle w:val="PL"/>
      </w:pPr>
      <w:r>
        <w:t xml:space="preserve">    ReauthorizationDetails:</w:t>
      </w:r>
    </w:p>
    <w:p w14:paraId="6159C359" w14:textId="77777777" w:rsidR="005F4B5D" w:rsidRDefault="005F4B5D" w:rsidP="005F4B5D">
      <w:pPr>
        <w:pStyle w:val="PL"/>
      </w:pPr>
      <w:r>
        <w:t xml:space="preserve">      type: object</w:t>
      </w:r>
    </w:p>
    <w:p w14:paraId="4BA81422" w14:textId="77777777" w:rsidR="005F4B5D" w:rsidRDefault="005F4B5D" w:rsidP="005F4B5D">
      <w:pPr>
        <w:pStyle w:val="PL"/>
      </w:pPr>
      <w:r>
        <w:t xml:space="preserve">      properties:</w:t>
      </w:r>
    </w:p>
    <w:p w14:paraId="0A193E49" w14:textId="77777777" w:rsidR="005F4B5D" w:rsidRDefault="005F4B5D" w:rsidP="005F4B5D">
      <w:pPr>
        <w:pStyle w:val="PL"/>
      </w:pPr>
      <w:r>
        <w:t xml:space="preserve">        serviceId:</w:t>
      </w:r>
    </w:p>
    <w:p w14:paraId="05773982" w14:textId="77777777" w:rsidR="005F4B5D" w:rsidRDefault="005F4B5D" w:rsidP="005F4B5D">
      <w:pPr>
        <w:pStyle w:val="PL"/>
      </w:pPr>
      <w:r>
        <w:t xml:space="preserve">          $ref: 'TS29571_CommonData.yaml#/components/schemas/ServiceId'</w:t>
      </w:r>
    </w:p>
    <w:p w14:paraId="49E5F28A" w14:textId="77777777" w:rsidR="005F4B5D" w:rsidRDefault="005F4B5D" w:rsidP="005F4B5D">
      <w:pPr>
        <w:pStyle w:val="PL"/>
      </w:pPr>
      <w:r>
        <w:t xml:space="preserve">        ratingGroup:</w:t>
      </w:r>
    </w:p>
    <w:p w14:paraId="15966875" w14:textId="77777777" w:rsidR="005F4B5D" w:rsidRDefault="005F4B5D" w:rsidP="005F4B5D">
      <w:pPr>
        <w:pStyle w:val="PL"/>
      </w:pPr>
      <w:r>
        <w:t xml:space="preserve">          $ref: 'TS29571_CommonData.yaml#/components/schemas/RatingGroup'</w:t>
      </w:r>
    </w:p>
    <w:p w14:paraId="46321F8E" w14:textId="77777777" w:rsidR="005F4B5D" w:rsidRDefault="005F4B5D" w:rsidP="005F4B5D">
      <w:pPr>
        <w:pStyle w:val="PL"/>
      </w:pPr>
      <w:r>
        <w:t xml:space="preserve">        quotaManagementIndicator:</w:t>
      </w:r>
    </w:p>
    <w:p w14:paraId="0BF15644" w14:textId="77777777" w:rsidR="005F4B5D" w:rsidRDefault="005F4B5D" w:rsidP="005F4B5D">
      <w:pPr>
        <w:pStyle w:val="PL"/>
      </w:pPr>
      <w:r>
        <w:t xml:space="preserve">          $ref: '#/components/schemas/QuotaManagementIndicator'</w:t>
      </w:r>
    </w:p>
    <w:p w14:paraId="448733B6" w14:textId="77777777" w:rsidR="005F4B5D" w:rsidRDefault="005F4B5D" w:rsidP="005F4B5D">
      <w:pPr>
        <w:pStyle w:val="PL"/>
      </w:pPr>
      <w:r>
        <w:t xml:space="preserve">    PDUSessionChargingInformation:</w:t>
      </w:r>
    </w:p>
    <w:p w14:paraId="11D7B220" w14:textId="77777777" w:rsidR="005F4B5D" w:rsidRDefault="005F4B5D" w:rsidP="005F4B5D">
      <w:pPr>
        <w:pStyle w:val="PL"/>
      </w:pPr>
      <w:r>
        <w:t xml:space="preserve">      type: object</w:t>
      </w:r>
    </w:p>
    <w:p w14:paraId="1AD92369" w14:textId="77777777" w:rsidR="005F4B5D" w:rsidRDefault="005F4B5D" w:rsidP="005F4B5D">
      <w:pPr>
        <w:pStyle w:val="PL"/>
      </w:pPr>
      <w:r>
        <w:t xml:space="preserve">      properties:</w:t>
      </w:r>
    </w:p>
    <w:p w14:paraId="173025F3" w14:textId="77777777" w:rsidR="005F4B5D" w:rsidRDefault="005F4B5D" w:rsidP="005F4B5D">
      <w:pPr>
        <w:pStyle w:val="PL"/>
      </w:pPr>
      <w:r>
        <w:t xml:space="preserve">        chargingId:</w:t>
      </w:r>
    </w:p>
    <w:p w14:paraId="2D2C9499" w14:textId="77777777" w:rsidR="005F4B5D" w:rsidRDefault="005F4B5D" w:rsidP="005F4B5D">
      <w:pPr>
        <w:pStyle w:val="PL"/>
      </w:pPr>
      <w:r>
        <w:t xml:space="preserve">          $ref: 'TS29571_CommonData.yaml#/components/schemas/ChargingId'</w:t>
      </w:r>
    </w:p>
    <w:p w14:paraId="224D89B3" w14:textId="77777777" w:rsidR="005F4B5D" w:rsidRDefault="005F4B5D" w:rsidP="005F4B5D">
      <w:pPr>
        <w:pStyle w:val="PL"/>
      </w:pPr>
      <w:r>
        <w:t xml:space="preserve">        sMFchargingId:</w:t>
      </w:r>
    </w:p>
    <w:p w14:paraId="13A862E2" w14:textId="77777777" w:rsidR="005F4B5D" w:rsidRDefault="005F4B5D" w:rsidP="005F4B5D">
      <w:pPr>
        <w:pStyle w:val="PL"/>
      </w:pPr>
      <w:r>
        <w:t xml:space="preserve">          $ref: 'TS29571_CommonData.yaml#/components/schemas/SmfChargingId'</w:t>
      </w:r>
    </w:p>
    <w:p w14:paraId="3DE63D30" w14:textId="77777777" w:rsidR="005F4B5D" w:rsidRDefault="005F4B5D" w:rsidP="005F4B5D">
      <w:pPr>
        <w:pStyle w:val="PL"/>
      </w:pPr>
      <w:r>
        <w:t xml:space="preserve">        homeProvidedChargingId:</w:t>
      </w:r>
    </w:p>
    <w:p w14:paraId="44C6200C" w14:textId="77777777" w:rsidR="005F4B5D" w:rsidRDefault="005F4B5D" w:rsidP="005F4B5D">
      <w:pPr>
        <w:pStyle w:val="PL"/>
      </w:pPr>
      <w:r>
        <w:t xml:space="preserve">          $ref: 'TS29571_CommonData.yaml#/components/schemas/ChargingId'</w:t>
      </w:r>
    </w:p>
    <w:p w14:paraId="7FC83C61" w14:textId="77777777" w:rsidR="005F4B5D" w:rsidRDefault="005F4B5D" w:rsidP="005F4B5D">
      <w:pPr>
        <w:pStyle w:val="PL"/>
      </w:pPr>
      <w:r>
        <w:lastRenderedPageBreak/>
        <w:t xml:space="preserve">        sMFHomeProvidedChargingId:</w:t>
      </w:r>
    </w:p>
    <w:p w14:paraId="3FC15524" w14:textId="77777777" w:rsidR="005F4B5D" w:rsidRDefault="005F4B5D" w:rsidP="005F4B5D">
      <w:pPr>
        <w:pStyle w:val="PL"/>
      </w:pPr>
      <w:r>
        <w:t xml:space="preserve">          $ref: 'TS29571_CommonData.yaml#/components/schemas/SmfChargingId'</w:t>
      </w:r>
    </w:p>
    <w:p w14:paraId="76EC2250" w14:textId="77777777" w:rsidR="005F4B5D" w:rsidRDefault="005F4B5D" w:rsidP="005F4B5D">
      <w:pPr>
        <w:pStyle w:val="PL"/>
      </w:pPr>
      <w:r>
        <w:t xml:space="preserve">        userInformation:</w:t>
      </w:r>
    </w:p>
    <w:p w14:paraId="5BED47E7" w14:textId="77777777" w:rsidR="005F4B5D" w:rsidRDefault="005F4B5D" w:rsidP="005F4B5D">
      <w:pPr>
        <w:pStyle w:val="PL"/>
      </w:pPr>
      <w:r>
        <w:t xml:space="preserve">          $ref: '#/components/schemas/UserInformation'</w:t>
      </w:r>
    </w:p>
    <w:p w14:paraId="38EC580A" w14:textId="77777777" w:rsidR="005F4B5D" w:rsidRDefault="005F4B5D" w:rsidP="005F4B5D">
      <w:pPr>
        <w:pStyle w:val="PL"/>
      </w:pPr>
      <w:r>
        <w:t xml:space="preserve">        userLocationinfo:</w:t>
      </w:r>
    </w:p>
    <w:p w14:paraId="5DFA396B" w14:textId="77777777" w:rsidR="005F4B5D" w:rsidRDefault="005F4B5D" w:rsidP="005F4B5D">
      <w:pPr>
        <w:pStyle w:val="PL"/>
      </w:pPr>
      <w:r>
        <w:t xml:space="preserve">          $ref: 'TS29571_CommonData.yaml#/components/schemas/UserLocation'</w:t>
      </w:r>
    </w:p>
    <w:p w14:paraId="6379AA24" w14:textId="77777777" w:rsidR="005F4B5D" w:rsidRDefault="005F4B5D" w:rsidP="005F4B5D">
      <w:pPr>
        <w:pStyle w:val="PL"/>
      </w:pPr>
      <w:r>
        <w:t xml:space="preserve">        iMSSessionInformation:</w:t>
      </w:r>
    </w:p>
    <w:p w14:paraId="4D8112F9" w14:textId="77777777" w:rsidR="005F4B5D" w:rsidRDefault="005F4B5D" w:rsidP="005F4B5D">
      <w:pPr>
        <w:pStyle w:val="PL"/>
      </w:pPr>
      <w:r>
        <w:t xml:space="preserve">          $ref: 'TS29512_Npcf_SMPolicyControl.yaml#/components/schemas/CallInfo'</w:t>
      </w:r>
    </w:p>
    <w:p w14:paraId="6BC1C9E0" w14:textId="77777777" w:rsidR="005F4B5D" w:rsidRDefault="005F4B5D" w:rsidP="005F4B5D">
      <w:pPr>
        <w:pStyle w:val="PL"/>
      </w:pPr>
      <w:r>
        <w:t xml:space="preserve">        mAPDUNon3GPPUserLocationInfo:</w:t>
      </w:r>
    </w:p>
    <w:p w14:paraId="046A740A" w14:textId="77777777" w:rsidR="005F4B5D" w:rsidRDefault="005F4B5D" w:rsidP="005F4B5D">
      <w:pPr>
        <w:pStyle w:val="PL"/>
      </w:pPr>
      <w:r>
        <w:t xml:space="preserve">          $ref: 'TS29571_CommonData.yaml#/components/schemas/UserLocation'</w:t>
      </w:r>
    </w:p>
    <w:p w14:paraId="02F25936" w14:textId="77777777" w:rsidR="005F4B5D" w:rsidRDefault="005F4B5D" w:rsidP="005F4B5D">
      <w:pPr>
        <w:pStyle w:val="PL"/>
      </w:pPr>
      <w:r>
        <w:t xml:space="preserve">        non3GPPUserLocationTime:</w:t>
      </w:r>
    </w:p>
    <w:p w14:paraId="26551B39" w14:textId="77777777" w:rsidR="005F4B5D" w:rsidRDefault="005F4B5D" w:rsidP="005F4B5D">
      <w:pPr>
        <w:pStyle w:val="PL"/>
      </w:pPr>
      <w:r>
        <w:t xml:space="preserve">          $ref: 'TS29571_CommonData.yaml#/components/schemas/DateTime'</w:t>
      </w:r>
    </w:p>
    <w:p w14:paraId="2A0232CD" w14:textId="77777777" w:rsidR="005F4B5D" w:rsidRDefault="005F4B5D" w:rsidP="005F4B5D">
      <w:pPr>
        <w:pStyle w:val="PL"/>
      </w:pPr>
      <w:r>
        <w:t xml:space="preserve">        mAPDUNon3GPPUserLocationTime:</w:t>
      </w:r>
    </w:p>
    <w:p w14:paraId="3163ABD4" w14:textId="77777777" w:rsidR="005F4B5D" w:rsidRDefault="005F4B5D" w:rsidP="005F4B5D">
      <w:pPr>
        <w:pStyle w:val="PL"/>
      </w:pPr>
      <w:r>
        <w:t xml:space="preserve">          $ref: 'TS29571_CommonData.yaml#/components/schemas/DateTime'</w:t>
      </w:r>
    </w:p>
    <w:p w14:paraId="57C3B72F" w14:textId="77777777" w:rsidR="005F4B5D" w:rsidRDefault="005F4B5D" w:rsidP="005F4B5D">
      <w:pPr>
        <w:pStyle w:val="PL"/>
      </w:pPr>
      <w:r>
        <w:t xml:space="preserve">        presenceReportingAreaInformation:</w:t>
      </w:r>
    </w:p>
    <w:p w14:paraId="0A5777BE" w14:textId="77777777" w:rsidR="005F4B5D" w:rsidRDefault="005F4B5D" w:rsidP="005F4B5D">
      <w:pPr>
        <w:pStyle w:val="PL"/>
      </w:pPr>
      <w:r>
        <w:t xml:space="preserve">          type: object</w:t>
      </w:r>
    </w:p>
    <w:p w14:paraId="58997C8E" w14:textId="77777777" w:rsidR="005F4B5D" w:rsidRDefault="005F4B5D" w:rsidP="005F4B5D">
      <w:pPr>
        <w:pStyle w:val="PL"/>
      </w:pPr>
      <w:r>
        <w:t xml:space="preserve">          additionalProperties:</w:t>
      </w:r>
    </w:p>
    <w:p w14:paraId="134C26D6" w14:textId="77777777" w:rsidR="005F4B5D" w:rsidRDefault="005F4B5D" w:rsidP="005F4B5D">
      <w:pPr>
        <w:pStyle w:val="PL"/>
      </w:pPr>
      <w:r>
        <w:t xml:space="preserve">            $ref: 'TS29571_CommonData.yaml#/components/schemas/PresenceInfo'</w:t>
      </w:r>
    </w:p>
    <w:p w14:paraId="6B7A8BA6" w14:textId="77777777" w:rsidR="005F4B5D" w:rsidRDefault="005F4B5D" w:rsidP="005F4B5D">
      <w:pPr>
        <w:pStyle w:val="PL"/>
      </w:pPr>
      <w:r>
        <w:t xml:space="preserve">          minProperties: 0</w:t>
      </w:r>
    </w:p>
    <w:p w14:paraId="574C4A14" w14:textId="77777777" w:rsidR="005F4B5D" w:rsidRDefault="005F4B5D" w:rsidP="005F4B5D">
      <w:pPr>
        <w:pStyle w:val="PL"/>
      </w:pPr>
      <w:r>
        <w:t xml:space="preserve">        uetimeZone:</w:t>
      </w:r>
    </w:p>
    <w:p w14:paraId="24C2B4F6" w14:textId="77777777" w:rsidR="005F4B5D" w:rsidRDefault="005F4B5D" w:rsidP="005F4B5D">
      <w:pPr>
        <w:pStyle w:val="PL"/>
      </w:pPr>
      <w:r>
        <w:t xml:space="preserve">          $ref: 'TS29571_CommonData.yaml#/components/schemas/TimeZone'</w:t>
      </w:r>
    </w:p>
    <w:p w14:paraId="5CA51715" w14:textId="77777777" w:rsidR="005F4B5D" w:rsidRDefault="005F4B5D" w:rsidP="005F4B5D">
      <w:pPr>
        <w:pStyle w:val="PL"/>
      </w:pPr>
      <w:r>
        <w:t xml:space="preserve">        pduSessionInformation:</w:t>
      </w:r>
    </w:p>
    <w:p w14:paraId="4473790A" w14:textId="77777777" w:rsidR="005F4B5D" w:rsidRDefault="005F4B5D" w:rsidP="005F4B5D">
      <w:pPr>
        <w:pStyle w:val="PL"/>
      </w:pPr>
      <w:r>
        <w:t xml:space="preserve">          $ref: '#/components/schemas/PDUSessionInformation'</w:t>
      </w:r>
    </w:p>
    <w:p w14:paraId="1CF74A81" w14:textId="77777777" w:rsidR="005F4B5D" w:rsidRDefault="005F4B5D" w:rsidP="005F4B5D">
      <w:pPr>
        <w:pStyle w:val="PL"/>
      </w:pPr>
      <w:r>
        <w:t xml:space="preserve">        unitCountInactivityTimer:</w:t>
      </w:r>
    </w:p>
    <w:p w14:paraId="55F1F07B" w14:textId="77777777" w:rsidR="005F4B5D" w:rsidRDefault="005F4B5D" w:rsidP="005F4B5D">
      <w:pPr>
        <w:pStyle w:val="PL"/>
      </w:pPr>
      <w:r>
        <w:t xml:space="preserve">          $ref: 'TS29571_CommonData.yaml#/components/schemas/DurationSec'</w:t>
      </w:r>
    </w:p>
    <w:p w14:paraId="3DA392AC" w14:textId="77777777" w:rsidR="005F4B5D" w:rsidRDefault="005F4B5D" w:rsidP="005F4B5D">
      <w:pPr>
        <w:pStyle w:val="PL"/>
      </w:pPr>
      <w:r>
        <w:t xml:space="preserve">        rANSecondaryRATUsageReport:</w:t>
      </w:r>
    </w:p>
    <w:p w14:paraId="473EB137" w14:textId="77777777" w:rsidR="005F4B5D" w:rsidRDefault="005F4B5D" w:rsidP="005F4B5D">
      <w:pPr>
        <w:pStyle w:val="PL"/>
      </w:pPr>
      <w:r>
        <w:t xml:space="preserve">          $ref: '#/components/schemas/RANSecondaryRATUsageReport'</w:t>
      </w:r>
    </w:p>
    <w:p w14:paraId="4B2177ED" w14:textId="77777777" w:rsidR="005F4B5D" w:rsidRDefault="005F4B5D" w:rsidP="005F4B5D">
      <w:pPr>
        <w:pStyle w:val="PL"/>
      </w:pPr>
      <w:r>
        <w:t xml:space="preserve">    UserInformation:</w:t>
      </w:r>
    </w:p>
    <w:p w14:paraId="5E029CFB" w14:textId="77777777" w:rsidR="005F4B5D" w:rsidRDefault="005F4B5D" w:rsidP="005F4B5D">
      <w:pPr>
        <w:pStyle w:val="PL"/>
      </w:pPr>
      <w:r>
        <w:t xml:space="preserve">      type: object</w:t>
      </w:r>
    </w:p>
    <w:p w14:paraId="254D39E1" w14:textId="77777777" w:rsidR="005F4B5D" w:rsidRDefault="005F4B5D" w:rsidP="005F4B5D">
      <w:pPr>
        <w:pStyle w:val="PL"/>
      </w:pPr>
      <w:r>
        <w:t xml:space="preserve">      properties:</w:t>
      </w:r>
    </w:p>
    <w:p w14:paraId="1EB22769" w14:textId="77777777" w:rsidR="005F4B5D" w:rsidRDefault="005F4B5D" w:rsidP="005F4B5D">
      <w:pPr>
        <w:pStyle w:val="PL"/>
      </w:pPr>
      <w:r>
        <w:t xml:space="preserve">        servedGPSI:</w:t>
      </w:r>
    </w:p>
    <w:p w14:paraId="339EA33D" w14:textId="77777777" w:rsidR="005F4B5D" w:rsidRDefault="005F4B5D" w:rsidP="005F4B5D">
      <w:pPr>
        <w:pStyle w:val="PL"/>
      </w:pPr>
      <w:r>
        <w:t xml:space="preserve">          $ref: 'TS29571_CommonData.yaml#/components/schemas/Gpsi'</w:t>
      </w:r>
    </w:p>
    <w:p w14:paraId="67E9288F" w14:textId="77777777" w:rsidR="005F4B5D" w:rsidRDefault="005F4B5D" w:rsidP="005F4B5D">
      <w:pPr>
        <w:pStyle w:val="PL"/>
      </w:pPr>
      <w:r>
        <w:t xml:space="preserve">        servedPEI:</w:t>
      </w:r>
    </w:p>
    <w:p w14:paraId="76C5E823" w14:textId="77777777" w:rsidR="005F4B5D" w:rsidRDefault="005F4B5D" w:rsidP="005F4B5D">
      <w:pPr>
        <w:pStyle w:val="PL"/>
      </w:pPr>
      <w:r>
        <w:t xml:space="preserve">          $ref: 'TS29571_CommonData.yaml#/components/schemas/Pei'</w:t>
      </w:r>
    </w:p>
    <w:p w14:paraId="21678007" w14:textId="77777777" w:rsidR="005F4B5D" w:rsidRDefault="005F4B5D" w:rsidP="005F4B5D">
      <w:pPr>
        <w:pStyle w:val="PL"/>
      </w:pPr>
      <w:r>
        <w:t xml:space="preserve">        unauthenticatedFlag:</w:t>
      </w:r>
    </w:p>
    <w:p w14:paraId="1AA74305" w14:textId="77777777" w:rsidR="005F4B5D" w:rsidRDefault="005F4B5D" w:rsidP="005F4B5D">
      <w:pPr>
        <w:pStyle w:val="PL"/>
      </w:pPr>
      <w:r>
        <w:t xml:space="preserve">          type: boolean</w:t>
      </w:r>
    </w:p>
    <w:p w14:paraId="1DC2CC51" w14:textId="77777777" w:rsidR="005F4B5D" w:rsidRDefault="005F4B5D" w:rsidP="005F4B5D">
      <w:pPr>
        <w:pStyle w:val="PL"/>
      </w:pPr>
      <w:r>
        <w:t xml:space="preserve">        roamerInOut:</w:t>
      </w:r>
    </w:p>
    <w:p w14:paraId="55250D6D" w14:textId="77777777" w:rsidR="005F4B5D" w:rsidRDefault="005F4B5D" w:rsidP="005F4B5D">
      <w:pPr>
        <w:pStyle w:val="PL"/>
      </w:pPr>
      <w:r>
        <w:t xml:space="preserve">          $ref: '#/components/schemas/RoamerInOut'</w:t>
      </w:r>
    </w:p>
    <w:p w14:paraId="0980EBD0" w14:textId="77777777" w:rsidR="005F4B5D" w:rsidRDefault="005F4B5D" w:rsidP="005F4B5D">
      <w:pPr>
        <w:pStyle w:val="PL"/>
      </w:pPr>
      <w:r>
        <w:t xml:space="preserve">    PDUSessionInformation:</w:t>
      </w:r>
    </w:p>
    <w:p w14:paraId="31E33C8A" w14:textId="77777777" w:rsidR="005F4B5D" w:rsidRDefault="005F4B5D" w:rsidP="005F4B5D">
      <w:pPr>
        <w:pStyle w:val="PL"/>
      </w:pPr>
      <w:r>
        <w:t xml:space="preserve">      type: object</w:t>
      </w:r>
    </w:p>
    <w:p w14:paraId="759659E3" w14:textId="77777777" w:rsidR="005F4B5D" w:rsidRDefault="005F4B5D" w:rsidP="005F4B5D">
      <w:pPr>
        <w:pStyle w:val="PL"/>
      </w:pPr>
      <w:r>
        <w:t xml:space="preserve">      properties:</w:t>
      </w:r>
    </w:p>
    <w:p w14:paraId="24035EEA" w14:textId="77777777" w:rsidR="005F4B5D" w:rsidRDefault="005F4B5D" w:rsidP="005F4B5D">
      <w:pPr>
        <w:pStyle w:val="PL"/>
      </w:pPr>
      <w:r>
        <w:t xml:space="preserve">        networkSlicingInfo:</w:t>
      </w:r>
    </w:p>
    <w:p w14:paraId="305CFDD1" w14:textId="77777777" w:rsidR="005F4B5D" w:rsidRDefault="005F4B5D" w:rsidP="005F4B5D">
      <w:pPr>
        <w:pStyle w:val="PL"/>
      </w:pPr>
      <w:r>
        <w:t xml:space="preserve">          $ref: '#/components/schemas/NetworkSlicingInfo'</w:t>
      </w:r>
    </w:p>
    <w:p w14:paraId="7A820759" w14:textId="77777777" w:rsidR="005F4B5D" w:rsidRDefault="005F4B5D" w:rsidP="005F4B5D">
      <w:pPr>
        <w:pStyle w:val="PL"/>
      </w:pPr>
      <w:r>
        <w:t xml:space="preserve">        pduSessionID:</w:t>
      </w:r>
    </w:p>
    <w:p w14:paraId="6960EC06" w14:textId="77777777" w:rsidR="005F4B5D" w:rsidRDefault="005F4B5D" w:rsidP="005F4B5D">
      <w:pPr>
        <w:pStyle w:val="PL"/>
      </w:pPr>
      <w:r>
        <w:t xml:space="preserve">          $ref: 'TS29571_CommonData.yaml#/components/schemas/PduSessionId'</w:t>
      </w:r>
    </w:p>
    <w:p w14:paraId="464B8469" w14:textId="77777777" w:rsidR="005F4B5D" w:rsidRDefault="005F4B5D" w:rsidP="005F4B5D">
      <w:pPr>
        <w:pStyle w:val="PL"/>
      </w:pPr>
      <w:r>
        <w:t xml:space="preserve">        pduType:</w:t>
      </w:r>
    </w:p>
    <w:p w14:paraId="5A238F01" w14:textId="77777777" w:rsidR="005F4B5D" w:rsidRDefault="005F4B5D" w:rsidP="005F4B5D">
      <w:pPr>
        <w:pStyle w:val="PL"/>
      </w:pPr>
      <w:r>
        <w:t xml:space="preserve">          $ref: 'TS29571_CommonData.yaml#/components/schemas/PduSessionType'</w:t>
      </w:r>
    </w:p>
    <w:p w14:paraId="2131F18E" w14:textId="77777777" w:rsidR="005F4B5D" w:rsidRDefault="005F4B5D" w:rsidP="005F4B5D">
      <w:pPr>
        <w:pStyle w:val="PL"/>
      </w:pPr>
      <w:r>
        <w:t xml:space="preserve">        sscMode:</w:t>
      </w:r>
    </w:p>
    <w:p w14:paraId="140CA669" w14:textId="77777777" w:rsidR="005F4B5D" w:rsidRDefault="005F4B5D" w:rsidP="005F4B5D">
      <w:pPr>
        <w:pStyle w:val="PL"/>
      </w:pPr>
      <w:r>
        <w:t xml:space="preserve">          $ref: 'TS29571_CommonData.yaml#/components/schemas/SscMode'</w:t>
      </w:r>
    </w:p>
    <w:p w14:paraId="4458CB1C" w14:textId="77777777" w:rsidR="005F4B5D" w:rsidRDefault="005F4B5D" w:rsidP="005F4B5D">
      <w:pPr>
        <w:pStyle w:val="PL"/>
      </w:pPr>
      <w:r>
        <w:t xml:space="preserve">        hPlmnId:</w:t>
      </w:r>
    </w:p>
    <w:p w14:paraId="1D74B728" w14:textId="77777777" w:rsidR="005F4B5D" w:rsidRDefault="005F4B5D" w:rsidP="005F4B5D">
      <w:pPr>
        <w:pStyle w:val="PL"/>
      </w:pPr>
      <w:r>
        <w:t xml:space="preserve">          $ref: 'TS29571_CommonData.yaml#/components/schemas/PlmnId'</w:t>
      </w:r>
    </w:p>
    <w:p w14:paraId="21A34609" w14:textId="77777777" w:rsidR="005F4B5D" w:rsidRDefault="005F4B5D" w:rsidP="005F4B5D">
      <w:pPr>
        <w:pStyle w:val="PL"/>
      </w:pPr>
      <w:r>
        <w:t xml:space="preserve">        servingNetworkFunctionID:</w:t>
      </w:r>
    </w:p>
    <w:p w14:paraId="0FC28C35" w14:textId="77777777" w:rsidR="005F4B5D" w:rsidRDefault="005F4B5D" w:rsidP="005F4B5D">
      <w:pPr>
        <w:pStyle w:val="PL"/>
      </w:pPr>
      <w:r>
        <w:t xml:space="preserve">          $ref: '#/components/schemas/ServingNetworkFunctionID'</w:t>
      </w:r>
    </w:p>
    <w:p w14:paraId="358984ED" w14:textId="77777777" w:rsidR="005F4B5D" w:rsidRDefault="005F4B5D" w:rsidP="005F4B5D">
      <w:pPr>
        <w:pStyle w:val="PL"/>
      </w:pPr>
      <w:r>
        <w:t xml:space="preserve">        ratType:</w:t>
      </w:r>
    </w:p>
    <w:p w14:paraId="77BD505C" w14:textId="77777777" w:rsidR="005F4B5D" w:rsidRDefault="005F4B5D" w:rsidP="005F4B5D">
      <w:pPr>
        <w:pStyle w:val="PL"/>
      </w:pPr>
      <w:r>
        <w:t xml:space="preserve">          $ref: 'TS29571_CommonData.yaml#/components/schemas/RatType'</w:t>
      </w:r>
    </w:p>
    <w:p w14:paraId="34C0D894" w14:textId="77777777" w:rsidR="005F4B5D" w:rsidRDefault="005F4B5D" w:rsidP="005F4B5D">
      <w:pPr>
        <w:pStyle w:val="PL"/>
      </w:pPr>
      <w:r>
        <w:t xml:space="preserve">        mAPDUNon3GPPRATType:</w:t>
      </w:r>
    </w:p>
    <w:p w14:paraId="654162AE" w14:textId="77777777" w:rsidR="005F4B5D" w:rsidRDefault="005F4B5D" w:rsidP="005F4B5D">
      <w:pPr>
        <w:pStyle w:val="PL"/>
      </w:pPr>
      <w:r>
        <w:t xml:space="preserve">          $ref: 'TS29571_CommonData.yaml#/components/schemas/RatType'</w:t>
      </w:r>
    </w:p>
    <w:p w14:paraId="1873A0E7" w14:textId="77777777" w:rsidR="005F4B5D" w:rsidRDefault="005F4B5D" w:rsidP="005F4B5D">
      <w:pPr>
        <w:pStyle w:val="PL"/>
      </w:pPr>
      <w:r>
        <w:t xml:space="preserve">        dnnId:</w:t>
      </w:r>
    </w:p>
    <w:p w14:paraId="26F082C7" w14:textId="77777777" w:rsidR="005F4B5D" w:rsidRDefault="005F4B5D" w:rsidP="005F4B5D">
      <w:pPr>
        <w:pStyle w:val="PL"/>
      </w:pPr>
      <w:r>
        <w:t xml:space="preserve">          $ref: 'TS29571_CommonData.yaml#/components/schemas/Dnn'</w:t>
      </w:r>
    </w:p>
    <w:p w14:paraId="73D5E35B" w14:textId="77777777" w:rsidR="005F4B5D" w:rsidRDefault="005F4B5D" w:rsidP="005F4B5D">
      <w:pPr>
        <w:pStyle w:val="PL"/>
      </w:pPr>
      <w:r>
        <w:t xml:space="preserve">        dnnSelectionMode:</w:t>
      </w:r>
    </w:p>
    <w:p w14:paraId="6F801CCE" w14:textId="77777777" w:rsidR="005F4B5D" w:rsidRDefault="005F4B5D" w:rsidP="005F4B5D">
      <w:pPr>
        <w:pStyle w:val="PL"/>
      </w:pPr>
      <w:r>
        <w:t xml:space="preserve">          $ref: '#/components/schemas/dnnSelectionMode'</w:t>
      </w:r>
    </w:p>
    <w:p w14:paraId="20DE09B1" w14:textId="77777777" w:rsidR="005F4B5D" w:rsidRDefault="005F4B5D" w:rsidP="005F4B5D">
      <w:pPr>
        <w:pStyle w:val="PL"/>
      </w:pPr>
      <w:r>
        <w:t xml:space="preserve">        chargingCharacteristics:</w:t>
      </w:r>
    </w:p>
    <w:p w14:paraId="012692B6" w14:textId="77777777" w:rsidR="005F4B5D" w:rsidRDefault="005F4B5D" w:rsidP="005F4B5D">
      <w:pPr>
        <w:pStyle w:val="PL"/>
      </w:pPr>
      <w:r>
        <w:t xml:space="preserve">          type: string</w:t>
      </w:r>
    </w:p>
    <w:p w14:paraId="3FD70791" w14:textId="77777777" w:rsidR="005F4B5D" w:rsidRDefault="005F4B5D" w:rsidP="005F4B5D">
      <w:pPr>
        <w:pStyle w:val="PL"/>
      </w:pPr>
      <w:r>
        <w:t xml:space="preserve">          pattern: '^[0-9a-fA-F]{1,4}$'</w:t>
      </w:r>
    </w:p>
    <w:p w14:paraId="374A090A" w14:textId="77777777" w:rsidR="005F4B5D" w:rsidRDefault="005F4B5D" w:rsidP="005F4B5D">
      <w:pPr>
        <w:pStyle w:val="PL"/>
      </w:pPr>
      <w:r>
        <w:t xml:space="preserve">        chargingCharacteristicsSelectionMode:</w:t>
      </w:r>
    </w:p>
    <w:p w14:paraId="2E498EE3" w14:textId="77777777" w:rsidR="005F4B5D" w:rsidRDefault="005F4B5D" w:rsidP="005F4B5D">
      <w:pPr>
        <w:pStyle w:val="PL"/>
      </w:pPr>
      <w:r>
        <w:t xml:space="preserve">          $ref: '#/components/schemas/ChargingCharacteristicsSelectionMode'</w:t>
      </w:r>
    </w:p>
    <w:p w14:paraId="56FB7487" w14:textId="77777777" w:rsidR="005F4B5D" w:rsidRDefault="005F4B5D" w:rsidP="005F4B5D">
      <w:pPr>
        <w:pStyle w:val="PL"/>
      </w:pPr>
      <w:r>
        <w:t xml:space="preserve">        startTime:</w:t>
      </w:r>
    </w:p>
    <w:p w14:paraId="07B245A0" w14:textId="77777777" w:rsidR="005F4B5D" w:rsidRDefault="005F4B5D" w:rsidP="005F4B5D">
      <w:pPr>
        <w:pStyle w:val="PL"/>
      </w:pPr>
      <w:r>
        <w:t xml:space="preserve">          $ref: 'TS29571_CommonData.yaml#/components/schemas/DateTime'</w:t>
      </w:r>
    </w:p>
    <w:p w14:paraId="5D25B1C9" w14:textId="77777777" w:rsidR="005F4B5D" w:rsidRDefault="005F4B5D" w:rsidP="005F4B5D">
      <w:pPr>
        <w:pStyle w:val="PL"/>
      </w:pPr>
      <w:r>
        <w:t xml:space="preserve">        stopTime:</w:t>
      </w:r>
    </w:p>
    <w:p w14:paraId="0A2261BC" w14:textId="77777777" w:rsidR="005F4B5D" w:rsidRDefault="005F4B5D" w:rsidP="005F4B5D">
      <w:pPr>
        <w:pStyle w:val="PL"/>
      </w:pPr>
      <w:r>
        <w:t xml:space="preserve">          $ref: 'TS29571_CommonData.yaml#/components/schemas/DateTime'</w:t>
      </w:r>
    </w:p>
    <w:p w14:paraId="640C2A7C" w14:textId="77777777" w:rsidR="005F4B5D" w:rsidRDefault="005F4B5D" w:rsidP="005F4B5D">
      <w:pPr>
        <w:pStyle w:val="PL"/>
      </w:pPr>
      <w:r>
        <w:t xml:space="preserve">        3gppPSDataOffStatus:</w:t>
      </w:r>
    </w:p>
    <w:p w14:paraId="41C6B1EF" w14:textId="77777777" w:rsidR="005F4B5D" w:rsidRDefault="005F4B5D" w:rsidP="005F4B5D">
      <w:pPr>
        <w:pStyle w:val="PL"/>
      </w:pPr>
      <w:r>
        <w:t xml:space="preserve">          $ref: '#/components/schemas/3GPPPSDataOffStatus'</w:t>
      </w:r>
    </w:p>
    <w:p w14:paraId="7EA50453" w14:textId="77777777" w:rsidR="005F4B5D" w:rsidRDefault="005F4B5D" w:rsidP="005F4B5D">
      <w:pPr>
        <w:pStyle w:val="PL"/>
      </w:pPr>
      <w:r>
        <w:t xml:space="preserve">        sessionStopIndicator:</w:t>
      </w:r>
    </w:p>
    <w:p w14:paraId="1BA3D093" w14:textId="77777777" w:rsidR="005F4B5D" w:rsidRDefault="005F4B5D" w:rsidP="005F4B5D">
      <w:pPr>
        <w:pStyle w:val="PL"/>
      </w:pPr>
      <w:r>
        <w:t xml:space="preserve">          type: boolean</w:t>
      </w:r>
    </w:p>
    <w:p w14:paraId="76856AF2" w14:textId="77777777" w:rsidR="005F4B5D" w:rsidRDefault="005F4B5D" w:rsidP="005F4B5D">
      <w:pPr>
        <w:pStyle w:val="PL"/>
      </w:pPr>
      <w:r>
        <w:t xml:space="preserve">        pduAddress:</w:t>
      </w:r>
    </w:p>
    <w:p w14:paraId="7764B40E" w14:textId="77777777" w:rsidR="005F4B5D" w:rsidRDefault="005F4B5D" w:rsidP="005F4B5D">
      <w:pPr>
        <w:pStyle w:val="PL"/>
      </w:pPr>
      <w:r>
        <w:t xml:space="preserve">          $ref: '#/components/schemas/PDUAddress'</w:t>
      </w:r>
    </w:p>
    <w:p w14:paraId="6D5C7DE3" w14:textId="77777777" w:rsidR="005F4B5D" w:rsidRDefault="005F4B5D" w:rsidP="005F4B5D">
      <w:pPr>
        <w:pStyle w:val="PL"/>
      </w:pPr>
      <w:r>
        <w:t xml:space="preserve">        diagnostics:</w:t>
      </w:r>
    </w:p>
    <w:p w14:paraId="10565099" w14:textId="77777777" w:rsidR="005F4B5D" w:rsidRDefault="005F4B5D" w:rsidP="005F4B5D">
      <w:pPr>
        <w:pStyle w:val="PL"/>
      </w:pPr>
      <w:r>
        <w:t xml:space="preserve">          $ref: '#/components/schemas/Diagnostics'</w:t>
      </w:r>
    </w:p>
    <w:p w14:paraId="5A5EBD0C" w14:textId="77777777" w:rsidR="005F4B5D" w:rsidRDefault="005F4B5D" w:rsidP="005F4B5D">
      <w:pPr>
        <w:pStyle w:val="PL"/>
      </w:pPr>
      <w:r>
        <w:lastRenderedPageBreak/>
        <w:t xml:space="preserve">        authorizedQoSInformation:</w:t>
      </w:r>
    </w:p>
    <w:p w14:paraId="7F87496D" w14:textId="77777777" w:rsidR="005F4B5D" w:rsidRDefault="005F4B5D" w:rsidP="005F4B5D">
      <w:pPr>
        <w:pStyle w:val="PL"/>
      </w:pPr>
      <w:r>
        <w:t xml:space="preserve">          $ref: 'TS29512_Npcf_SMPolicyControl.yaml#/components/schemas/AuthorizedDefaultQos'</w:t>
      </w:r>
    </w:p>
    <w:p w14:paraId="0418D329" w14:textId="77777777" w:rsidR="005F4B5D" w:rsidRDefault="005F4B5D" w:rsidP="005F4B5D">
      <w:pPr>
        <w:pStyle w:val="PL"/>
      </w:pPr>
      <w:r>
        <w:t xml:space="preserve">        subscribedQoSInformation:</w:t>
      </w:r>
    </w:p>
    <w:p w14:paraId="47698969" w14:textId="77777777" w:rsidR="005F4B5D" w:rsidRDefault="005F4B5D" w:rsidP="005F4B5D">
      <w:pPr>
        <w:pStyle w:val="PL"/>
      </w:pPr>
      <w:r>
        <w:t xml:space="preserve">          $ref: 'TS29571_CommonData.yaml#/components/schemas/SubscribedDefaultQos'</w:t>
      </w:r>
    </w:p>
    <w:p w14:paraId="36C95FDB" w14:textId="77777777" w:rsidR="005F4B5D" w:rsidRDefault="005F4B5D" w:rsidP="005F4B5D">
      <w:pPr>
        <w:pStyle w:val="PL"/>
      </w:pPr>
      <w:r>
        <w:t xml:space="preserve">        authorizedSessionAMBR:</w:t>
      </w:r>
    </w:p>
    <w:p w14:paraId="666F1ECF" w14:textId="77777777" w:rsidR="005F4B5D" w:rsidRDefault="005F4B5D" w:rsidP="005F4B5D">
      <w:pPr>
        <w:pStyle w:val="PL"/>
      </w:pPr>
      <w:r>
        <w:t xml:space="preserve">          $ref: 'TS29571_CommonData.yaml#/components/schemas/Ambr'</w:t>
      </w:r>
    </w:p>
    <w:p w14:paraId="4FFDEBA0" w14:textId="77777777" w:rsidR="005F4B5D" w:rsidRDefault="005F4B5D" w:rsidP="005F4B5D">
      <w:pPr>
        <w:pStyle w:val="PL"/>
      </w:pPr>
      <w:r>
        <w:t xml:space="preserve">        subscribedSessionAMBR:</w:t>
      </w:r>
    </w:p>
    <w:p w14:paraId="5B453FB3" w14:textId="77777777" w:rsidR="005F4B5D" w:rsidRDefault="005F4B5D" w:rsidP="005F4B5D">
      <w:pPr>
        <w:pStyle w:val="PL"/>
      </w:pPr>
      <w:r>
        <w:t xml:space="preserve">          $ref: 'TS29571_CommonData.yaml#/components/schemas/Ambr'</w:t>
      </w:r>
    </w:p>
    <w:p w14:paraId="0AA9A96C" w14:textId="77777777" w:rsidR="005F4B5D" w:rsidRDefault="005F4B5D" w:rsidP="005F4B5D">
      <w:pPr>
        <w:pStyle w:val="PL"/>
      </w:pPr>
      <w:r>
        <w:t xml:space="preserve">        servingCNPlmnId:</w:t>
      </w:r>
    </w:p>
    <w:p w14:paraId="29D53D39" w14:textId="77777777" w:rsidR="005F4B5D" w:rsidRDefault="005F4B5D" w:rsidP="005F4B5D">
      <w:pPr>
        <w:pStyle w:val="PL"/>
      </w:pPr>
      <w:r>
        <w:t xml:space="preserve">          $ref: 'TS29571_CommonData.yaml#/components/schemas/PlmnId'</w:t>
      </w:r>
    </w:p>
    <w:p w14:paraId="749A74E4" w14:textId="77777777" w:rsidR="005F4B5D" w:rsidRDefault="005F4B5D" w:rsidP="005F4B5D">
      <w:pPr>
        <w:pStyle w:val="PL"/>
      </w:pPr>
      <w:r>
        <w:t xml:space="preserve">        mAPDUSessionInformation:</w:t>
      </w:r>
    </w:p>
    <w:p w14:paraId="64835014" w14:textId="77777777" w:rsidR="005F4B5D" w:rsidRDefault="005F4B5D" w:rsidP="005F4B5D">
      <w:pPr>
        <w:pStyle w:val="PL"/>
      </w:pPr>
      <w:r>
        <w:t xml:space="preserve">          $ref: '#/components/schemas/MAPDUSessionInformation'</w:t>
      </w:r>
    </w:p>
    <w:p w14:paraId="1CA3F5D8" w14:textId="77777777" w:rsidR="005F4B5D" w:rsidRDefault="005F4B5D" w:rsidP="005F4B5D">
      <w:pPr>
        <w:pStyle w:val="PL"/>
      </w:pPr>
      <w:r>
        <w:t xml:space="preserve">        enhancedDiagnostics:</w:t>
      </w:r>
    </w:p>
    <w:p w14:paraId="591B2C7E" w14:textId="77777777" w:rsidR="005F4B5D" w:rsidRDefault="005F4B5D" w:rsidP="005F4B5D">
      <w:pPr>
        <w:pStyle w:val="PL"/>
      </w:pPr>
      <w:r>
        <w:t xml:space="preserve">          $ref: '#/components/schemas/EnhancedDiagnostics5G'</w:t>
      </w:r>
    </w:p>
    <w:p w14:paraId="0286D37D" w14:textId="77777777" w:rsidR="005F4B5D" w:rsidRDefault="005F4B5D" w:rsidP="005F4B5D">
      <w:pPr>
        <w:pStyle w:val="PL"/>
      </w:pPr>
      <w:r>
        <w:t xml:space="preserve">        redundantTransmissionType:</w:t>
      </w:r>
    </w:p>
    <w:p w14:paraId="096C239A" w14:textId="77777777" w:rsidR="005F4B5D" w:rsidRDefault="005F4B5D" w:rsidP="005F4B5D">
      <w:pPr>
        <w:pStyle w:val="PL"/>
      </w:pPr>
      <w:r>
        <w:t xml:space="preserve">          $ref: '#/components/schemas/RedundantTransmissionType'</w:t>
      </w:r>
    </w:p>
    <w:p w14:paraId="149E7F7A" w14:textId="77777777" w:rsidR="005F4B5D" w:rsidRDefault="005F4B5D" w:rsidP="005F4B5D">
      <w:pPr>
        <w:pStyle w:val="PL"/>
      </w:pPr>
      <w:r>
        <w:t xml:space="preserve">        pDUSessionPairID:</w:t>
      </w:r>
    </w:p>
    <w:p w14:paraId="1F8D1C17" w14:textId="77777777" w:rsidR="005F4B5D" w:rsidRDefault="005F4B5D" w:rsidP="005F4B5D">
      <w:pPr>
        <w:pStyle w:val="PL"/>
      </w:pPr>
      <w:r>
        <w:t xml:space="preserve">          $ref: 'TS29571_CommonData.yaml#/components/schemas/Uint32'</w:t>
      </w:r>
    </w:p>
    <w:p w14:paraId="037B7277" w14:textId="77777777" w:rsidR="005F4B5D" w:rsidRDefault="005F4B5D" w:rsidP="005F4B5D">
      <w:pPr>
        <w:pStyle w:val="PL"/>
      </w:pPr>
      <w:r>
        <w:t xml:space="preserve">        cpCIoTOptimisationIndicator:</w:t>
      </w:r>
    </w:p>
    <w:p w14:paraId="31E301BB" w14:textId="77777777" w:rsidR="005F4B5D" w:rsidRDefault="005F4B5D" w:rsidP="005F4B5D">
      <w:pPr>
        <w:pStyle w:val="PL"/>
      </w:pPr>
      <w:r>
        <w:t xml:space="preserve">          type: boolean</w:t>
      </w:r>
    </w:p>
    <w:p w14:paraId="6CC6317E" w14:textId="77777777" w:rsidR="005F4B5D" w:rsidRDefault="005F4B5D" w:rsidP="005F4B5D">
      <w:pPr>
        <w:pStyle w:val="PL"/>
      </w:pPr>
      <w:r>
        <w:t xml:space="preserve">        5GSControlPlaneOnlyIndicator:</w:t>
      </w:r>
    </w:p>
    <w:p w14:paraId="0A65AD12" w14:textId="77777777" w:rsidR="005F4B5D" w:rsidRDefault="005F4B5D" w:rsidP="005F4B5D">
      <w:pPr>
        <w:pStyle w:val="PL"/>
      </w:pPr>
      <w:r>
        <w:t xml:space="preserve">          type: boolean</w:t>
      </w:r>
    </w:p>
    <w:p w14:paraId="79AD31D3" w14:textId="77777777" w:rsidR="005F4B5D" w:rsidRDefault="005F4B5D" w:rsidP="005F4B5D">
      <w:pPr>
        <w:pStyle w:val="PL"/>
      </w:pPr>
      <w:r>
        <w:t xml:space="preserve">        smallDataRateControlIndicator:</w:t>
      </w:r>
    </w:p>
    <w:p w14:paraId="045D64E4" w14:textId="77777777" w:rsidR="005F4B5D" w:rsidRDefault="005F4B5D" w:rsidP="005F4B5D">
      <w:pPr>
        <w:pStyle w:val="PL"/>
      </w:pPr>
      <w:r>
        <w:t xml:space="preserve">          type: boolean</w:t>
      </w:r>
    </w:p>
    <w:p w14:paraId="0DF42E69" w14:textId="77777777" w:rsidR="005F4B5D" w:rsidRDefault="005F4B5D" w:rsidP="005F4B5D">
      <w:pPr>
        <w:pStyle w:val="PL"/>
      </w:pPr>
      <w:r>
        <w:t xml:space="preserve">        5GLANTypeService:</w:t>
      </w:r>
    </w:p>
    <w:p w14:paraId="6BA532BB" w14:textId="77777777" w:rsidR="005F4B5D" w:rsidRDefault="005F4B5D" w:rsidP="005F4B5D">
      <w:pPr>
        <w:pStyle w:val="PL"/>
      </w:pPr>
      <w:r>
        <w:t xml:space="preserve">            $ref: '#/components/schemas/5GLANTypeService'</w:t>
      </w:r>
    </w:p>
    <w:p w14:paraId="3B981FCD" w14:textId="77777777" w:rsidR="005F4B5D" w:rsidRDefault="005F4B5D" w:rsidP="005F4B5D">
      <w:pPr>
        <w:pStyle w:val="PL"/>
      </w:pPr>
      <w:r>
        <w:t xml:space="preserve">        sNPNInformation:</w:t>
      </w:r>
    </w:p>
    <w:p w14:paraId="5608DCA7" w14:textId="77777777" w:rsidR="005F4B5D" w:rsidRDefault="005F4B5D" w:rsidP="005F4B5D">
      <w:pPr>
        <w:pStyle w:val="PL"/>
      </w:pPr>
      <w:r>
        <w:t xml:space="preserve">            $ref: '#/components/schemas/SNPNInformation'</w:t>
      </w:r>
    </w:p>
    <w:p w14:paraId="2D05E310" w14:textId="77777777" w:rsidR="005F4B5D" w:rsidRDefault="005F4B5D" w:rsidP="005F4B5D">
      <w:pPr>
        <w:pStyle w:val="PL"/>
      </w:pPr>
      <w:r>
        <w:t xml:space="preserve">        5GMulticastService:</w:t>
      </w:r>
    </w:p>
    <w:p w14:paraId="55E4A1F8" w14:textId="77777777" w:rsidR="005F4B5D" w:rsidRDefault="005F4B5D" w:rsidP="005F4B5D">
      <w:pPr>
        <w:pStyle w:val="PL"/>
      </w:pPr>
      <w:r>
        <w:t xml:space="preserve">            $ref: '#/components/schemas/5GMulticastService'</w:t>
      </w:r>
    </w:p>
    <w:p w14:paraId="3F269A09" w14:textId="77777777" w:rsidR="005F4B5D" w:rsidRDefault="005F4B5D" w:rsidP="005F4B5D">
      <w:pPr>
        <w:pStyle w:val="PL"/>
      </w:pPr>
      <w:r>
        <w:t xml:space="preserve">        5GSBridgeInformation:</w:t>
      </w:r>
    </w:p>
    <w:p w14:paraId="46F0172C" w14:textId="77777777" w:rsidR="005F4B5D" w:rsidRDefault="005F4B5D" w:rsidP="005F4B5D">
      <w:pPr>
        <w:pStyle w:val="PL"/>
      </w:pPr>
      <w:r>
        <w:t xml:space="preserve">          $ref: '#/components/schemas/5GSBridgeInformation'</w:t>
      </w:r>
    </w:p>
    <w:p w14:paraId="03B5CCE7" w14:textId="77777777" w:rsidR="005F4B5D" w:rsidRDefault="005F4B5D" w:rsidP="005F4B5D">
      <w:pPr>
        <w:pStyle w:val="PL"/>
      </w:pPr>
      <w:r>
        <w:t xml:space="preserve">        satelliteAccessIndicator:</w:t>
      </w:r>
    </w:p>
    <w:p w14:paraId="70826C31" w14:textId="77777777" w:rsidR="005F4B5D" w:rsidRDefault="005F4B5D" w:rsidP="005F4B5D">
      <w:pPr>
        <w:pStyle w:val="PL"/>
      </w:pPr>
      <w:r>
        <w:t xml:space="preserve">          type: boolean</w:t>
      </w:r>
    </w:p>
    <w:p w14:paraId="567D8F6E" w14:textId="77777777" w:rsidR="005F4B5D" w:rsidRDefault="005F4B5D" w:rsidP="005F4B5D">
      <w:pPr>
        <w:pStyle w:val="PL"/>
      </w:pPr>
      <w:r>
        <w:t xml:space="preserve">        satelliteBackhaulInformation:</w:t>
      </w:r>
    </w:p>
    <w:p w14:paraId="29F46413" w14:textId="77777777" w:rsidR="005F4B5D" w:rsidRDefault="005F4B5D" w:rsidP="005F4B5D">
      <w:pPr>
        <w:pStyle w:val="PL"/>
      </w:pPr>
      <w:r>
        <w:t xml:space="preserve">            $ref: '#/components/schemas/SatelliteBackhaulInformation'</w:t>
      </w:r>
    </w:p>
    <w:p w14:paraId="1FB00312" w14:textId="77777777" w:rsidR="005F4B5D" w:rsidRDefault="005F4B5D" w:rsidP="005F4B5D">
      <w:pPr>
        <w:pStyle w:val="PL"/>
      </w:pPr>
      <w:r>
        <w:t xml:space="preserve">      required:</w:t>
      </w:r>
    </w:p>
    <w:p w14:paraId="3E729F08" w14:textId="77777777" w:rsidR="005F4B5D" w:rsidRDefault="005F4B5D" w:rsidP="005F4B5D">
      <w:pPr>
        <w:pStyle w:val="PL"/>
      </w:pPr>
      <w:r>
        <w:t xml:space="preserve">        - pduSessionID</w:t>
      </w:r>
    </w:p>
    <w:p w14:paraId="4E4BD969" w14:textId="77777777" w:rsidR="005F4B5D" w:rsidRDefault="005F4B5D" w:rsidP="005F4B5D">
      <w:pPr>
        <w:pStyle w:val="PL"/>
      </w:pPr>
      <w:r>
        <w:t xml:space="preserve">        - dnnId</w:t>
      </w:r>
    </w:p>
    <w:p w14:paraId="4EE07360" w14:textId="77777777" w:rsidR="005F4B5D" w:rsidRDefault="005F4B5D" w:rsidP="005F4B5D">
      <w:pPr>
        <w:pStyle w:val="PL"/>
      </w:pPr>
      <w:r>
        <w:t xml:space="preserve">    PDUContainerInformation:</w:t>
      </w:r>
    </w:p>
    <w:p w14:paraId="13B708BD" w14:textId="77777777" w:rsidR="005F4B5D" w:rsidRDefault="005F4B5D" w:rsidP="005F4B5D">
      <w:pPr>
        <w:pStyle w:val="PL"/>
      </w:pPr>
      <w:r>
        <w:t xml:space="preserve">      type: object</w:t>
      </w:r>
    </w:p>
    <w:p w14:paraId="6FD6EC7C" w14:textId="77777777" w:rsidR="005F4B5D" w:rsidRDefault="005F4B5D" w:rsidP="005F4B5D">
      <w:pPr>
        <w:pStyle w:val="PL"/>
      </w:pPr>
      <w:r>
        <w:t xml:space="preserve">      properties:</w:t>
      </w:r>
    </w:p>
    <w:p w14:paraId="233B493C" w14:textId="77777777" w:rsidR="005F4B5D" w:rsidRDefault="005F4B5D" w:rsidP="005F4B5D">
      <w:pPr>
        <w:pStyle w:val="PL"/>
      </w:pPr>
      <w:r>
        <w:t xml:space="preserve">        timeofFirstUsage:</w:t>
      </w:r>
    </w:p>
    <w:p w14:paraId="347543C3" w14:textId="77777777" w:rsidR="005F4B5D" w:rsidRDefault="005F4B5D" w:rsidP="005F4B5D">
      <w:pPr>
        <w:pStyle w:val="PL"/>
      </w:pPr>
      <w:r>
        <w:t xml:space="preserve">          $ref: 'TS29571_CommonData.yaml#/components/schemas/DateTime'</w:t>
      </w:r>
    </w:p>
    <w:p w14:paraId="11B555D3" w14:textId="77777777" w:rsidR="005F4B5D" w:rsidRDefault="005F4B5D" w:rsidP="005F4B5D">
      <w:pPr>
        <w:pStyle w:val="PL"/>
      </w:pPr>
      <w:r>
        <w:t xml:space="preserve">        timeofLastUsage:</w:t>
      </w:r>
    </w:p>
    <w:p w14:paraId="74AA4C27" w14:textId="77777777" w:rsidR="005F4B5D" w:rsidRDefault="005F4B5D" w:rsidP="005F4B5D">
      <w:pPr>
        <w:pStyle w:val="PL"/>
      </w:pPr>
      <w:r>
        <w:t xml:space="preserve">          $ref: 'TS29571_CommonData.yaml#/components/schemas/DateTime'</w:t>
      </w:r>
    </w:p>
    <w:p w14:paraId="44385F77" w14:textId="77777777" w:rsidR="005F4B5D" w:rsidRDefault="005F4B5D" w:rsidP="005F4B5D">
      <w:pPr>
        <w:pStyle w:val="PL"/>
      </w:pPr>
      <w:r>
        <w:t xml:space="preserve">        qoSInformation:</w:t>
      </w:r>
    </w:p>
    <w:p w14:paraId="41B33644" w14:textId="77777777" w:rsidR="005F4B5D" w:rsidRDefault="005F4B5D" w:rsidP="005F4B5D">
      <w:pPr>
        <w:pStyle w:val="PL"/>
      </w:pPr>
      <w:r>
        <w:t xml:space="preserve">          $ref: 'TS29512_Npcf_SMPolicyControl.yaml#/components/schemas/QosData'</w:t>
      </w:r>
    </w:p>
    <w:p w14:paraId="1335A6F9" w14:textId="77777777" w:rsidR="005F4B5D" w:rsidRDefault="005F4B5D" w:rsidP="005F4B5D">
      <w:pPr>
        <w:pStyle w:val="PL"/>
      </w:pPr>
      <w:r>
        <w:t xml:space="preserve">        qoSCharacteristics:</w:t>
      </w:r>
    </w:p>
    <w:p w14:paraId="0C5350E3" w14:textId="77777777" w:rsidR="005F4B5D" w:rsidRDefault="005F4B5D" w:rsidP="005F4B5D">
      <w:pPr>
        <w:pStyle w:val="PL"/>
      </w:pPr>
      <w:r>
        <w:t xml:space="preserve">          $ref: 'TS29512_Npcf_SMPolicyControl.yaml#/components/schemas/QosCharacteristics'</w:t>
      </w:r>
    </w:p>
    <w:p w14:paraId="7352D14E" w14:textId="77777777" w:rsidR="005F4B5D" w:rsidRDefault="005F4B5D" w:rsidP="005F4B5D">
      <w:pPr>
        <w:pStyle w:val="PL"/>
      </w:pPr>
      <w:r>
        <w:t xml:space="preserve">        afChargingIdentifier:</w:t>
      </w:r>
    </w:p>
    <w:p w14:paraId="4B348A0E" w14:textId="77777777" w:rsidR="005F4B5D" w:rsidRDefault="005F4B5D" w:rsidP="005F4B5D">
      <w:pPr>
        <w:pStyle w:val="PL"/>
      </w:pPr>
      <w:r>
        <w:t xml:space="preserve">          $ref: 'TS29571_CommonData.yaml#/components/schemas/ChargingId'</w:t>
      </w:r>
    </w:p>
    <w:p w14:paraId="39A12A81" w14:textId="77777777" w:rsidR="005F4B5D" w:rsidRDefault="005F4B5D" w:rsidP="005F4B5D">
      <w:pPr>
        <w:pStyle w:val="PL"/>
      </w:pPr>
      <w:r>
        <w:t xml:space="preserve">        afChargingIdString:</w:t>
      </w:r>
    </w:p>
    <w:p w14:paraId="76E87485" w14:textId="77777777" w:rsidR="005F4B5D" w:rsidRDefault="005F4B5D" w:rsidP="005F4B5D">
      <w:pPr>
        <w:pStyle w:val="PL"/>
      </w:pPr>
      <w:r>
        <w:t xml:space="preserve">          $ref: 'TS29571_CommonData.yaml#/components/schemas/ApplicationChargingId'</w:t>
      </w:r>
    </w:p>
    <w:p w14:paraId="4ECB1477" w14:textId="77777777" w:rsidR="005F4B5D" w:rsidRDefault="005F4B5D" w:rsidP="005F4B5D">
      <w:pPr>
        <w:pStyle w:val="PL"/>
      </w:pPr>
      <w:r>
        <w:t xml:space="preserve">        userLocationInformation:</w:t>
      </w:r>
    </w:p>
    <w:p w14:paraId="5FDD06B3" w14:textId="77777777" w:rsidR="005F4B5D" w:rsidRDefault="005F4B5D" w:rsidP="005F4B5D">
      <w:pPr>
        <w:pStyle w:val="PL"/>
      </w:pPr>
      <w:r>
        <w:t xml:space="preserve">          $ref: 'TS29571_CommonData.yaml#/components/schemas/UserLocation'</w:t>
      </w:r>
    </w:p>
    <w:p w14:paraId="3D56E954" w14:textId="77777777" w:rsidR="005F4B5D" w:rsidRDefault="005F4B5D" w:rsidP="005F4B5D">
      <w:pPr>
        <w:pStyle w:val="PL"/>
      </w:pPr>
      <w:r>
        <w:t xml:space="preserve">        uetimeZone:</w:t>
      </w:r>
    </w:p>
    <w:p w14:paraId="4A420F5C" w14:textId="77777777" w:rsidR="005F4B5D" w:rsidRDefault="005F4B5D" w:rsidP="005F4B5D">
      <w:pPr>
        <w:pStyle w:val="PL"/>
      </w:pPr>
      <w:r>
        <w:t xml:space="preserve">          $ref: 'TS29571_CommonData.yaml#/components/schemas/TimeZone'</w:t>
      </w:r>
    </w:p>
    <w:p w14:paraId="63542013" w14:textId="77777777" w:rsidR="005F4B5D" w:rsidRDefault="005F4B5D" w:rsidP="005F4B5D">
      <w:pPr>
        <w:pStyle w:val="PL"/>
      </w:pPr>
      <w:r>
        <w:t xml:space="preserve">        rATType:</w:t>
      </w:r>
    </w:p>
    <w:p w14:paraId="2D5F6912" w14:textId="77777777" w:rsidR="005F4B5D" w:rsidRDefault="005F4B5D" w:rsidP="005F4B5D">
      <w:pPr>
        <w:pStyle w:val="PL"/>
      </w:pPr>
      <w:r>
        <w:t xml:space="preserve">          $ref: 'TS29571_CommonData.yaml#/components/schemas/RatType'</w:t>
      </w:r>
    </w:p>
    <w:p w14:paraId="404EAE28" w14:textId="77777777" w:rsidR="005F4B5D" w:rsidRDefault="005F4B5D" w:rsidP="005F4B5D">
      <w:pPr>
        <w:pStyle w:val="PL"/>
      </w:pPr>
      <w:r>
        <w:t xml:space="preserve">        servingNodeID:</w:t>
      </w:r>
    </w:p>
    <w:p w14:paraId="257C0D79" w14:textId="77777777" w:rsidR="005F4B5D" w:rsidRDefault="005F4B5D" w:rsidP="005F4B5D">
      <w:pPr>
        <w:pStyle w:val="PL"/>
      </w:pPr>
      <w:r>
        <w:t xml:space="preserve">          type: array</w:t>
      </w:r>
    </w:p>
    <w:p w14:paraId="231DA5BD" w14:textId="77777777" w:rsidR="005F4B5D" w:rsidRDefault="005F4B5D" w:rsidP="005F4B5D">
      <w:pPr>
        <w:pStyle w:val="PL"/>
      </w:pPr>
      <w:r>
        <w:t xml:space="preserve">          items:</w:t>
      </w:r>
    </w:p>
    <w:p w14:paraId="436C01C7" w14:textId="77777777" w:rsidR="005F4B5D" w:rsidRDefault="005F4B5D" w:rsidP="005F4B5D">
      <w:pPr>
        <w:pStyle w:val="PL"/>
      </w:pPr>
      <w:r>
        <w:t xml:space="preserve">            $ref: '#/components/schemas/ServingNetworkFunctionID'</w:t>
      </w:r>
    </w:p>
    <w:p w14:paraId="218CF906" w14:textId="77777777" w:rsidR="005F4B5D" w:rsidRDefault="005F4B5D" w:rsidP="005F4B5D">
      <w:pPr>
        <w:pStyle w:val="PL"/>
      </w:pPr>
      <w:r>
        <w:t xml:space="preserve">          minItems: 0</w:t>
      </w:r>
    </w:p>
    <w:p w14:paraId="383A2AD4" w14:textId="77777777" w:rsidR="005F4B5D" w:rsidRDefault="005F4B5D" w:rsidP="005F4B5D">
      <w:pPr>
        <w:pStyle w:val="PL"/>
      </w:pPr>
      <w:r>
        <w:t xml:space="preserve">        presenceReportingAreaInformation:</w:t>
      </w:r>
    </w:p>
    <w:p w14:paraId="2A89E414" w14:textId="77777777" w:rsidR="005F4B5D" w:rsidRDefault="005F4B5D" w:rsidP="005F4B5D">
      <w:pPr>
        <w:pStyle w:val="PL"/>
      </w:pPr>
      <w:r>
        <w:t xml:space="preserve">          type: object</w:t>
      </w:r>
    </w:p>
    <w:p w14:paraId="06FF9DAC" w14:textId="77777777" w:rsidR="005F4B5D" w:rsidRDefault="005F4B5D" w:rsidP="005F4B5D">
      <w:pPr>
        <w:pStyle w:val="PL"/>
      </w:pPr>
      <w:r>
        <w:t xml:space="preserve">          additionalProperties:</w:t>
      </w:r>
    </w:p>
    <w:p w14:paraId="17509120" w14:textId="77777777" w:rsidR="005F4B5D" w:rsidRDefault="005F4B5D" w:rsidP="005F4B5D">
      <w:pPr>
        <w:pStyle w:val="PL"/>
      </w:pPr>
      <w:r>
        <w:t xml:space="preserve">            $ref: 'TS29571_CommonData.yaml#/components/schemas/PresenceInfo'</w:t>
      </w:r>
    </w:p>
    <w:p w14:paraId="08DC309A" w14:textId="77777777" w:rsidR="005F4B5D" w:rsidRDefault="005F4B5D" w:rsidP="005F4B5D">
      <w:pPr>
        <w:pStyle w:val="PL"/>
      </w:pPr>
      <w:r>
        <w:t xml:space="preserve">          minProperties: 0</w:t>
      </w:r>
    </w:p>
    <w:p w14:paraId="02412B5D" w14:textId="77777777" w:rsidR="005F4B5D" w:rsidRDefault="005F4B5D" w:rsidP="005F4B5D">
      <w:pPr>
        <w:pStyle w:val="PL"/>
      </w:pPr>
      <w:r>
        <w:t xml:space="preserve">        3gppPSDataOffStatus:</w:t>
      </w:r>
    </w:p>
    <w:p w14:paraId="192930BB" w14:textId="77777777" w:rsidR="005F4B5D" w:rsidRDefault="005F4B5D" w:rsidP="005F4B5D">
      <w:pPr>
        <w:pStyle w:val="PL"/>
      </w:pPr>
      <w:r>
        <w:t xml:space="preserve">          $ref: '#/components/schemas/3GPPPSDataOffStatus'</w:t>
      </w:r>
    </w:p>
    <w:p w14:paraId="5C3F3446" w14:textId="77777777" w:rsidR="005F4B5D" w:rsidRDefault="005F4B5D" w:rsidP="005F4B5D">
      <w:pPr>
        <w:pStyle w:val="PL"/>
      </w:pPr>
      <w:r>
        <w:t xml:space="preserve">        sponsorIdentity:</w:t>
      </w:r>
    </w:p>
    <w:p w14:paraId="7FC55710" w14:textId="77777777" w:rsidR="005F4B5D" w:rsidRDefault="005F4B5D" w:rsidP="005F4B5D">
      <w:pPr>
        <w:pStyle w:val="PL"/>
      </w:pPr>
      <w:r>
        <w:t xml:space="preserve">          type: string</w:t>
      </w:r>
    </w:p>
    <w:p w14:paraId="50AA07C2" w14:textId="77777777" w:rsidR="005F4B5D" w:rsidRDefault="005F4B5D" w:rsidP="005F4B5D">
      <w:pPr>
        <w:pStyle w:val="PL"/>
      </w:pPr>
      <w:r>
        <w:t xml:space="preserve">        applicationserviceProviderIdentity:</w:t>
      </w:r>
    </w:p>
    <w:p w14:paraId="25F87C90" w14:textId="77777777" w:rsidR="005F4B5D" w:rsidRDefault="005F4B5D" w:rsidP="005F4B5D">
      <w:pPr>
        <w:pStyle w:val="PL"/>
      </w:pPr>
      <w:r>
        <w:t xml:space="preserve">          type: string</w:t>
      </w:r>
    </w:p>
    <w:p w14:paraId="48CF670B" w14:textId="77777777" w:rsidR="005F4B5D" w:rsidRDefault="005F4B5D" w:rsidP="005F4B5D">
      <w:pPr>
        <w:pStyle w:val="PL"/>
      </w:pPr>
      <w:r>
        <w:t xml:space="preserve">        chargingRuleBaseName:</w:t>
      </w:r>
    </w:p>
    <w:p w14:paraId="57B0FCD1" w14:textId="77777777" w:rsidR="005F4B5D" w:rsidRDefault="005F4B5D" w:rsidP="005F4B5D">
      <w:pPr>
        <w:pStyle w:val="PL"/>
      </w:pPr>
      <w:r>
        <w:t xml:space="preserve">          type: string</w:t>
      </w:r>
    </w:p>
    <w:p w14:paraId="3BDFC660" w14:textId="77777777" w:rsidR="005F4B5D" w:rsidRDefault="005F4B5D" w:rsidP="005F4B5D">
      <w:pPr>
        <w:pStyle w:val="PL"/>
      </w:pPr>
      <w:r>
        <w:lastRenderedPageBreak/>
        <w:t xml:space="preserve">        mAPDUSteeringFunctionality:</w:t>
      </w:r>
    </w:p>
    <w:p w14:paraId="12CA32A9" w14:textId="77777777" w:rsidR="005F4B5D" w:rsidRDefault="005F4B5D" w:rsidP="005F4B5D">
      <w:pPr>
        <w:pStyle w:val="PL"/>
      </w:pPr>
      <w:r>
        <w:t xml:space="preserve">          $ref: 'TS29512_Npcf_SMPolicyControl.yaml#/components/schemas/SteeringFunctionality'</w:t>
      </w:r>
    </w:p>
    <w:p w14:paraId="72063271" w14:textId="77777777" w:rsidR="005F4B5D" w:rsidRDefault="005F4B5D" w:rsidP="005F4B5D">
      <w:pPr>
        <w:pStyle w:val="PL"/>
      </w:pPr>
      <w:r>
        <w:t xml:space="preserve">        mAPDUSteeringMode:</w:t>
      </w:r>
    </w:p>
    <w:p w14:paraId="72CA09F7" w14:textId="77777777" w:rsidR="005F4B5D" w:rsidRDefault="005F4B5D" w:rsidP="005F4B5D">
      <w:pPr>
        <w:pStyle w:val="PL"/>
      </w:pPr>
      <w:r>
        <w:t xml:space="preserve">          $ref: 'TS29512_Npcf_SMPolicyControl.yaml#/components/schemas/SteeringMode'</w:t>
      </w:r>
    </w:p>
    <w:p w14:paraId="4BED3EBE" w14:textId="77777777" w:rsidR="005F4B5D" w:rsidRDefault="005F4B5D" w:rsidP="005F4B5D">
      <w:pPr>
        <w:pStyle w:val="PL"/>
      </w:pPr>
      <w:r>
        <w:t xml:space="preserve">        trafficForwardingWay:</w:t>
      </w:r>
    </w:p>
    <w:p w14:paraId="678CDC28" w14:textId="77777777" w:rsidR="005F4B5D" w:rsidRDefault="005F4B5D" w:rsidP="005F4B5D">
      <w:pPr>
        <w:pStyle w:val="PL"/>
      </w:pPr>
      <w:r>
        <w:t xml:space="preserve">          $ref: '#/components/schemas/TrafficForwardingWay'</w:t>
      </w:r>
    </w:p>
    <w:p w14:paraId="21E6E245" w14:textId="77777777" w:rsidR="005F4B5D" w:rsidRDefault="005F4B5D" w:rsidP="005F4B5D">
      <w:pPr>
        <w:pStyle w:val="PL"/>
      </w:pPr>
      <w:r>
        <w:t xml:space="preserve">        qosMonitoringReport:</w:t>
      </w:r>
    </w:p>
    <w:p w14:paraId="31832E95" w14:textId="77777777" w:rsidR="005F4B5D" w:rsidRDefault="005F4B5D" w:rsidP="005F4B5D">
      <w:pPr>
        <w:pStyle w:val="PL"/>
      </w:pPr>
      <w:r>
        <w:t xml:space="preserve">          type: array</w:t>
      </w:r>
    </w:p>
    <w:p w14:paraId="109EE8D7" w14:textId="77777777" w:rsidR="005F4B5D" w:rsidRDefault="005F4B5D" w:rsidP="005F4B5D">
      <w:pPr>
        <w:pStyle w:val="PL"/>
      </w:pPr>
      <w:r>
        <w:t xml:space="preserve">          items:</w:t>
      </w:r>
    </w:p>
    <w:p w14:paraId="3B574A5C" w14:textId="77777777" w:rsidR="005F4B5D" w:rsidRDefault="005F4B5D" w:rsidP="005F4B5D">
      <w:pPr>
        <w:pStyle w:val="PL"/>
      </w:pPr>
      <w:r>
        <w:t xml:space="preserve">            $ref: '#/components/schemas/QosMonitoringReport'</w:t>
      </w:r>
    </w:p>
    <w:p w14:paraId="1ECC857D" w14:textId="77777777" w:rsidR="005F4B5D" w:rsidRDefault="005F4B5D" w:rsidP="005F4B5D">
      <w:pPr>
        <w:pStyle w:val="PL"/>
      </w:pPr>
      <w:r>
        <w:t xml:space="preserve">          minItems: 0</w:t>
      </w:r>
    </w:p>
    <w:p w14:paraId="2729CCA0" w14:textId="77777777" w:rsidR="005F4B5D" w:rsidRDefault="005F4B5D" w:rsidP="005F4B5D">
      <w:pPr>
        <w:pStyle w:val="PL"/>
      </w:pPr>
      <w:r>
        <w:t xml:space="preserve">        mBSSessionID:</w:t>
      </w:r>
    </w:p>
    <w:p w14:paraId="099BE328" w14:textId="77777777" w:rsidR="005F4B5D" w:rsidRDefault="005F4B5D" w:rsidP="005F4B5D">
      <w:pPr>
        <w:pStyle w:val="PL"/>
      </w:pPr>
      <w:r>
        <w:t xml:space="preserve">          $ref: 'TS29571_CommonData.yaml#/components/schemas/MbsSessionId'</w:t>
      </w:r>
    </w:p>
    <w:p w14:paraId="3C661E84" w14:textId="77777777" w:rsidR="005F4B5D" w:rsidRDefault="005F4B5D" w:rsidP="005F4B5D">
      <w:pPr>
        <w:pStyle w:val="PL"/>
      </w:pPr>
      <w:r>
        <w:t xml:space="preserve">        mBSDeliveryMethod:</w:t>
      </w:r>
    </w:p>
    <w:p w14:paraId="34AD9581" w14:textId="77777777" w:rsidR="005F4B5D" w:rsidRDefault="005F4B5D" w:rsidP="005F4B5D">
      <w:pPr>
        <w:pStyle w:val="PL"/>
      </w:pPr>
      <w:r>
        <w:t xml:space="preserve">          $ref: '#/components/schemas/MbsDeliveryMethod'</w:t>
      </w:r>
    </w:p>
    <w:p w14:paraId="024D50C1" w14:textId="77777777" w:rsidR="005F4B5D" w:rsidRDefault="005F4B5D" w:rsidP="005F4B5D">
      <w:pPr>
        <w:pStyle w:val="PL"/>
      </w:pPr>
      <w:r>
        <w:t xml:space="preserve">    NSPAContainerInformation:</w:t>
      </w:r>
    </w:p>
    <w:p w14:paraId="6B1FBC40" w14:textId="77777777" w:rsidR="005F4B5D" w:rsidRDefault="005F4B5D" w:rsidP="005F4B5D">
      <w:pPr>
        <w:pStyle w:val="PL"/>
      </w:pPr>
      <w:r>
        <w:t xml:space="preserve">      type: object</w:t>
      </w:r>
    </w:p>
    <w:p w14:paraId="3B85CFAD" w14:textId="77777777" w:rsidR="005F4B5D" w:rsidRDefault="005F4B5D" w:rsidP="005F4B5D">
      <w:pPr>
        <w:pStyle w:val="PL"/>
      </w:pPr>
      <w:r>
        <w:t xml:space="preserve">      properties:</w:t>
      </w:r>
    </w:p>
    <w:p w14:paraId="177CE3F6" w14:textId="77777777" w:rsidR="005F4B5D" w:rsidRDefault="005F4B5D" w:rsidP="005F4B5D">
      <w:pPr>
        <w:pStyle w:val="PL"/>
      </w:pPr>
      <w:r>
        <w:t xml:space="preserve">        uplinkLatency:</w:t>
      </w:r>
    </w:p>
    <w:p w14:paraId="2D420C1E" w14:textId="77777777" w:rsidR="005F4B5D" w:rsidRDefault="005F4B5D" w:rsidP="005F4B5D">
      <w:pPr>
        <w:pStyle w:val="PL"/>
      </w:pPr>
      <w:r>
        <w:t xml:space="preserve">          type: integer</w:t>
      </w:r>
    </w:p>
    <w:p w14:paraId="59D793C5" w14:textId="77777777" w:rsidR="005F4B5D" w:rsidRDefault="005F4B5D" w:rsidP="005F4B5D">
      <w:pPr>
        <w:pStyle w:val="PL"/>
      </w:pPr>
      <w:r>
        <w:t xml:space="preserve">        downlinkLatency:</w:t>
      </w:r>
    </w:p>
    <w:p w14:paraId="3E4CC13C" w14:textId="77777777" w:rsidR="005F4B5D" w:rsidRDefault="005F4B5D" w:rsidP="005F4B5D">
      <w:pPr>
        <w:pStyle w:val="PL"/>
      </w:pPr>
      <w:r>
        <w:t xml:space="preserve">          type: integer</w:t>
      </w:r>
    </w:p>
    <w:p w14:paraId="219DFE61" w14:textId="77777777" w:rsidR="005F4B5D" w:rsidRDefault="005F4B5D" w:rsidP="005F4B5D">
      <w:pPr>
        <w:pStyle w:val="PL"/>
      </w:pPr>
      <w:r>
        <w:t xml:space="preserve">        uplinkThroughput:</w:t>
      </w:r>
    </w:p>
    <w:p w14:paraId="45349213" w14:textId="77777777" w:rsidR="005F4B5D" w:rsidRDefault="005F4B5D" w:rsidP="005F4B5D">
      <w:pPr>
        <w:pStyle w:val="PL"/>
      </w:pPr>
      <w:r>
        <w:t xml:space="preserve">          $ref: '#/components/schemas/Throughput'</w:t>
      </w:r>
    </w:p>
    <w:p w14:paraId="0CD4BDA5" w14:textId="77777777" w:rsidR="005F4B5D" w:rsidRDefault="005F4B5D" w:rsidP="005F4B5D">
      <w:pPr>
        <w:pStyle w:val="PL"/>
      </w:pPr>
      <w:r>
        <w:t xml:space="preserve">        downlinkThroughput:</w:t>
      </w:r>
    </w:p>
    <w:p w14:paraId="587C1524" w14:textId="77777777" w:rsidR="005F4B5D" w:rsidRDefault="005F4B5D" w:rsidP="005F4B5D">
      <w:pPr>
        <w:pStyle w:val="PL"/>
      </w:pPr>
      <w:r>
        <w:t xml:space="preserve">          $ref: '#/components/schemas/Throughput'</w:t>
      </w:r>
    </w:p>
    <w:p w14:paraId="2B43FABE" w14:textId="77777777" w:rsidR="005F4B5D" w:rsidRDefault="005F4B5D" w:rsidP="005F4B5D">
      <w:pPr>
        <w:pStyle w:val="PL"/>
      </w:pPr>
      <w:r>
        <w:t xml:space="preserve">        maximumPacketLossRateUL:</w:t>
      </w:r>
    </w:p>
    <w:p w14:paraId="69F71DBE" w14:textId="77777777" w:rsidR="005F4B5D" w:rsidRDefault="005F4B5D" w:rsidP="005F4B5D">
      <w:pPr>
        <w:pStyle w:val="PL"/>
      </w:pPr>
      <w:r>
        <w:t xml:space="preserve">          type: integer</w:t>
      </w:r>
    </w:p>
    <w:p w14:paraId="483CF03E" w14:textId="77777777" w:rsidR="005F4B5D" w:rsidRDefault="005F4B5D" w:rsidP="005F4B5D">
      <w:pPr>
        <w:pStyle w:val="PL"/>
      </w:pPr>
      <w:r>
        <w:t xml:space="preserve">        maximumPacketLossRateDL:</w:t>
      </w:r>
    </w:p>
    <w:p w14:paraId="64D95BC7" w14:textId="77777777" w:rsidR="005F4B5D" w:rsidRDefault="005F4B5D" w:rsidP="005F4B5D">
      <w:pPr>
        <w:pStyle w:val="PL"/>
      </w:pPr>
      <w:r>
        <w:t xml:space="preserve">          type: integer</w:t>
      </w:r>
    </w:p>
    <w:p w14:paraId="01A2D8A8" w14:textId="77777777" w:rsidR="005F4B5D" w:rsidRDefault="005F4B5D" w:rsidP="005F4B5D">
      <w:pPr>
        <w:pStyle w:val="PL"/>
      </w:pPr>
      <w:r>
        <w:t xml:space="preserve">        serviceExperienceStatisticsData:</w:t>
      </w:r>
    </w:p>
    <w:p w14:paraId="5F5E6611" w14:textId="77777777" w:rsidR="005F4B5D" w:rsidRDefault="005F4B5D" w:rsidP="005F4B5D">
      <w:pPr>
        <w:pStyle w:val="PL"/>
      </w:pPr>
      <w:r>
        <w:t xml:space="preserve">          $ref: 'TS29520_Nnwdaf_EventsSubscription.yaml#/components/schemas/ServiceExperienceInfo'</w:t>
      </w:r>
    </w:p>
    <w:p w14:paraId="437E8D7E" w14:textId="77777777" w:rsidR="005F4B5D" w:rsidRDefault="005F4B5D" w:rsidP="005F4B5D">
      <w:pPr>
        <w:pStyle w:val="PL"/>
      </w:pPr>
      <w:r>
        <w:t xml:space="preserve">        theNumberOfPDUSessions:</w:t>
      </w:r>
    </w:p>
    <w:p w14:paraId="6906EE9E" w14:textId="77777777" w:rsidR="005F4B5D" w:rsidRDefault="005F4B5D" w:rsidP="005F4B5D">
      <w:pPr>
        <w:pStyle w:val="PL"/>
      </w:pPr>
      <w:r>
        <w:t xml:space="preserve">          type: integer</w:t>
      </w:r>
    </w:p>
    <w:p w14:paraId="49FD070E" w14:textId="77777777" w:rsidR="005F4B5D" w:rsidRDefault="005F4B5D" w:rsidP="005F4B5D">
      <w:pPr>
        <w:pStyle w:val="PL"/>
      </w:pPr>
      <w:r>
        <w:t xml:space="preserve">        theNumberOfRegisteredSubscribers:</w:t>
      </w:r>
    </w:p>
    <w:p w14:paraId="0B046DE5" w14:textId="77777777" w:rsidR="005F4B5D" w:rsidRDefault="005F4B5D" w:rsidP="005F4B5D">
      <w:pPr>
        <w:pStyle w:val="PL"/>
      </w:pPr>
      <w:r>
        <w:t xml:space="preserve">          type: integer</w:t>
      </w:r>
    </w:p>
    <w:p w14:paraId="43F89A72" w14:textId="77777777" w:rsidR="005F4B5D" w:rsidRDefault="005F4B5D" w:rsidP="005F4B5D">
      <w:pPr>
        <w:pStyle w:val="PL"/>
      </w:pPr>
      <w:r>
        <w:t xml:space="preserve">        loadLevel:</w:t>
      </w:r>
    </w:p>
    <w:p w14:paraId="3349E05B" w14:textId="77777777" w:rsidR="005F4B5D" w:rsidRDefault="005F4B5D" w:rsidP="005F4B5D">
      <w:pPr>
        <w:pStyle w:val="PL"/>
      </w:pPr>
      <w:r>
        <w:t xml:space="preserve">          $ref: 'TS29520_Nnwdaf_EventsSubscription.yaml#/components/schemas/NsiLoadLevelInfo'</w:t>
      </w:r>
    </w:p>
    <w:p w14:paraId="3430CDD7" w14:textId="77777777" w:rsidR="005F4B5D" w:rsidRDefault="005F4B5D" w:rsidP="005F4B5D">
      <w:pPr>
        <w:pStyle w:val="PL"/>
      </w:pPr>
      <w:r>
        <w:t xml:space="preserve">    NSPAChargingInformation:</w:t>
      </w:r>
    </w:p>
    <w:p w14:paraId="4F556F38" w14:textId="77777777" w:rsidR="005F4B5D" w:rsidRDefault="005F4B5D" w:rsidP="005F4B5D">
      <w:pPr>
        <w:pStyle w:val="PL"/>
      </w:pPr>
      <w:r>
        <w:t xml:space="preserve">      type: object</w:t>
      </w:r>
    </w:p>
    <w:p w14:paraId="1B98A770" w14:textId="77777777" w:rsidR="005F4B5D" w:rsidRDefault="005F4B5D" w:rsidP="005F4B5D">
      <w:pPr>
        <w:pStyle w:val="PL"/>
      </w:pPr>
      <w:r>
        <w:t xml:space="preserve">      properties:</w:t>
      </w:r>
    </w:p>
    <w:p w14:paraId="4A5C4356" w14:textId="77777777" w:rsidR="005F4B5D" w:rsidRDefault="005F4B5D" w:rsidP="005F4B5D">
      <w:pPr>
        <w:pStyle w:val="PL"/>
      </w:pPr>
      <w:r>
        <w:t xml:space="preserve">        singleNSSAI:</w:t>
      </w:r>
    </w:p>
    <w:p w14:paraId="5090174D" w14:textId="77777777" w:rsidR="005F4B5D" w:rsidRDefault="005F4B5D" w:rsidP="005F4B5D">
      <w:pPr>
        <w:pStyle w:val="PL"/>
      </w:pPr>
      <w:r>
        <w:t xml:space="preserve">          $ref: 'TS29571_CommonData.yaml#/components/schemas/Snssai'</w:t>
      </w:r>
    </w:p>
    <w:p w14:paraId="42DAD5BD" w14:textId="77777777" w:rsidR="005F4B5D" w:rsidRDefault="005F4B5D" w:rsidP="005F4B5D">
      <w:pPr>
        <w:pStyle w:val="PL"/>
      </w:pPr>
      <w:r>
        <w:t xml:space="preserve">      required:</w:t>
      </w:r>
    </w:p>
    <w:p w14:paraId="60469BA9" w14:textId="77777777" w:rsidR="005F4B5D" w:rsidRDefault="005F4B5D" w:rsidP="005F4B5D">
      <w:pPr>
        <w:pStyle w:val="PL"/>
      </w:pPr>
      <w:r>
        <w:t xml:space="preserve">        - singleNSSAI</w:t>
      </w:r>
    </w:p>
    <w:p w14:paraId="0FCE80BC" w14:textId="77777777" w:rsidR="005F4B5D" w:rsidRDefault="005F4B5D" w:rsidP="005F4B5D">
      <w:pPr>
        <w:pStyle w:val="PL"/>
      </w:pPr>
      <w:r>
        <w:t xml:space="preserve">    NetworkSlicingInfo:</w:t>
      </w:r>
    </w:p>
    <w:p w14:paraId="002D53B7" w14:textId="77777777" w:rsidR="005F4B5D" w:rsidRDefault="005F4B5D" w:rsidP="005F4B5D">
      <w:pPr>
        <w:pStyle w:val="PL"/>
      </w:pPr>
      <w:r>
        <w:t xml:space="preserve">      type: object</w:t>
      </w:r>
    </w:p>
    <w:p w14:paraId="65F1356C" w14:textId="77777777" w:rsidR="005F4B5D" w:rsidRDefault="005F4B5D" w:rsidP="005F4B5D">
      <w:pPr>
        <w:pStyle w:val="PL"/>
      </w:pPr>
      <w:r>
        <w:t xml:space="preserve">      properties:</w:t>
      </w:r>
    </w:p>
    <w:p w14:paraId="719B54F0" w14:textId="77777777" w:rsidR="005F4B5D" w:rsidRDefault="005F4B5D" w:rsidP="005F4B5D">
      <w:pPr>
        <w:pStyle w:val="PL"/>
      </w:pPr>
      <w:r>
        <w:t xml:space="preserve">        sNSSAI:</w:t>
      </w:r>
    </w:p>
    <w:p w14:paraId="6F166835" w14:textId="77777777" w:rsidR="005F4B5D" w:rsidRDefault="005F4B5D" w:rsidP="005F4B5D">
      <w:pPr>
        <w:pStyle w:val="PL"/>
      </w:pPr>
      <w:r>
        <w:t xml:space="preserve">          $ref: 'TS29571_CommonData.yaml#/components/schemas/Snssai'</w:t>
      </w:r>
    </w:p>
    <w:p w14:paraId="49A89E2F" w14:textId="77777777" w:rsidR="005F4B5D" w:rsidRDefault="005F4B5D" w:rsidP="005F4B5D">
      <w:pPr>
        <w:pStyle w:val="PL"/>
      </w:pPr>
      <w:r>
        <w:t xml:space="preserve">        hPlmnSNSSAI:</w:t>
      </w:r>
    </w:p>
    <w:p w14:paraId="64C93E53" w14:textId="77777777" w:rsidR="005F4B5D" w:rsidRDefault="005F4B5D" w:rsidP="005F4B5D">
      <w:pPr>
        <w:pStyle w:val="PL"/>
      </w:pPr>
      <w:r>
        <w:t xml:space="preserve">          $ref: 'TS29571_CommonData.yaml#/components/schemas/Snssai'</w:t>
      </w:r>
    </w:p>
    <w:p w14:paraId="1768DA69" w14:textId="77777777" w:rsidR="005F4B5D" w:rsidRDefault="005F4B5D" w:rsidP="005F4B5D">
      <w:pPr>
        <w:pStyle w:val="PL"/>
      </w:pPr>
      <w:r>
        <w:t xml:space="preserve">        alternativeSNSSAI:</w:t>
      </w:r>
    </w:p>
    <w:p w14:paraId="2C8FA2F8" w14:textId="77777777" w:rsidR="005F4B5D" w:rsidRDefault="005F4B5D" w:rsidP="005F4B5D">
      <w:pPr>
        <w:pStyle w:val="PL"/>
      </w:pPr>
      <w:r>
        <w:t xml:space="preserve">          $ref: 'TS29571_CommonData.yaml#/components/schemas/Snssai'</w:t>
      </w:r>
    </w:p>
    <w:p w14:paraId="1D6BE01C" w14:textId="77777777" w:rsidR="005F4B5D" w:rsidRDefault="005F4B5D" w:rsidP="005F4B5D">
      <w:pPr>
        <w:pStyle w:val="PL"/>
      </w:pPr>
      <w:r>
        <w:t xml:space="preserve">      required:</w:t>
      </w:r>
    </w:p>
    <w:p w14:paraId="4E8147BF" w14:textId="77777777" w:rsidR="005F4B5D" w:rsidRDefault="005F4B5D" w:rsidP="005F4B5D">
      <w:pPr>
        <w:pStyle w:val="PL"/>
      </w:pPr>
      <w:r>
        <w:t xml:space="preserve">        - sNSSAI</w:t>
      </w:r>
    </w:p>
    <w:p w14:paraId="50AA3F5B" w14:textId="77777777" w:rsidR="005F4B5D" w:rsidRDefault="005F4B5D" w:rsidP="005F4B5D">
      <w:pPr>
        <w:pStyle w:val="PL"/>
      </w:pPr>
      <w:r>
        <w:t xml:space="preserve">    PDUAddress:</w:t>
      </w:r>
    </w:p>
    <w:p w14:paraId="2E4D5F26" w14:textId="77777777" w:rsidR="005F4B5D" w:rsidRDefault="005F4B5D" w:rsidP="005F4B5D">
      <w:pPr>
        <w:pStyle w:val="PL"/>
      </w:pPr>
      <w:r>
        <w:t xml:space="preserve">      type: object</w:t>
      </w:r>
    </w:p>
    <w:p w14:paraId="69480D85" w14:textId="77777777" w:rsidR="005F4B5D" w:rsidRDefault="005F4B5D" w:rsidP="005F4B5D">
      <w:pPr>
        <w:pStyle w:val="PL"/>
      </w:pPr>
      <w:r>
        <w:t xml:space="preserve">      properties:</w:t>
      </w:r>
    </w:p>
    <w:p w14:paraId="0C3B838E" w14:textId="77777777" w:rsidR="005F4B5D" w:rsidRDefault="005F4B5D" w:rsidP="005F4B5D">
      <w:pPr>
        <w:pStyle w:val="PL"/>
      </w:pPr>
      <w:r>
        <w:t xml:space="preserve">        pduIPv4Address:</w:t>
      </w:r>
    </w:p>
    <w:p w14:paraId="6232A910" w14:textId="77777777" w:rsidR="005F4B5D" w:rsidRDefault="005F4B5D" w:rsidP="005F4B5D">
      <w:pPr>
        <w:pStyle w:val="PL"/>
      </w:pPr>
      <w:r>
        <w:t xml:space="preserve">          $ref: 'TS29571_CommonData.yaml#/components/schemas/Ipv4Addr'</w:t>
      </w:r>
    </w:p>
    <w:p w14:paraId="4C8CB9C8" w14:textId="77777777" w:rsidR="005F4B5D" w:rsidRDefault="005F4B5D" w:rsidP="005F4B5D">
      <w:pPr>
        <w:pStyle w:val="PL"/>
      </w:pPr>
      <w:r>
        <w:t xml:space="preserve">        pduIPv6AddresswithPrefix:</w:t>
      </w:r>
    </w:p>
    <w:p w14:paraId="4DC007DF" w14:textId="77777777" w:rsidR="005F4B5D" w:rsidRDefault="005F4B5D" w:rsidP="005F4B5D">
      <w:pPr>
        <w:pStyle w:val="PL"/>
      </w:pPr>
      <w:r>
        <w:t xml:space="preserve">          $ref: 'TS29571_CommonData.yaml#/components/schemas/Ipv6Addr'</w:t>
      </w:r>
    </w:p>
    <w:p w14:paraId="5AFAC429" w14:textId="77777777" w:rsidR="005F4B5D" w:rsidRDefault="005F4B5D" w:rsidP="005F4B5D">
      <w:pPr>
        <w:pStyle w:val="PL"/>
      </w:pPr>
      <w:r>
        <w:t xml:space="preserve">        pduAddressprefixlength:</w:t>
      </w:r>
    </w:p>
    <w:p w14:paraId="6144440A" w14:textId="77777777" w:rsidR="005F4B5D" w:rsidRDefault="005F4B5D" w:rsidP="005F4B5D">
      <w:pPr>
        <w:pStyle w:val="PL"/>
      </w:pPr>
      <w:r>
        <w:t xml:space="preserve">          type: integer</w:t>
      </w:r>
    </w:p>
    <w:p w14:paraId="12F32A19" w14:textId="77777777" w:rsidR="005F4B5D" w:rsidRDefault="005F4B5D" w:rsidP="005F4B5D">
      <w:pPr>
        <w:pStyle w:val="PL"/>
      </w:pPr>
      <w:r>
        <w:t xml:space="preserve">        iPv4dynamicAddressFlag:</w:t>
      </w:r>
    </w:p>
    <w:p w14:paraId="15A2BB3B" w14:textId="77777777" w:rsidR="005F4B5D" w:rsidRDefault="005F4B5D" w:rsidP="005F4B5D">
      <w:pPr>
        <w:pStyle w:val="PL"/>
      </w:pPr>
      <w:r>
        <w:t xml:space="preserve">          type: boolean</w:t>
      </w:r>
    </w:p>
    <w:p w14:paraId="1EF5781D" w14:textId="77777777" w:rsidR="005F4B5D" w:rsidRDefault="005F4B5D" w:rsidP="005F4B5D">
      <w:pPr>
        <w:pStyle w:val="PL"/>
      </w:pPr>
      <w:r>
        <w:t xml:space="preserve">        iPv6dynamicPrefixFlag:</w:t>
      </w:r>
    </w:p>
    <w:p w14:paraId="4A0DB46B" w14:textId="77777777" w:rsidR="005F4B5D" w:rsidRDefault="005F4B5D" w:rsidP="005F4B5D">
      <w:pPr>
        <w:pStyle w:val="PL"/>
      </w:pPr>
      <w:r>
        <w:t xml:space="preserve">          type: boolean</w:t>
      </w:r>
    </w:p>
    <w:p w14:paraId="0ACF5C71" w14:textId="77777777" w:rsidR="005F4B5D" w:rsidRDefault="005F4B5D" w:rsidP="005F4B5D">
      <w:pPr>
        <w:pStyle w:val="PL"/>
      </w:pPr>
      <w:r>
        <w:t xml:space="preserve">        addIpv6AddrPrefixes:</w:t>
      </w:r>
    </w:p>
    <w:p w14:paraId="501A2049" w14:textId="77777777" w:rsidR="005F4B5D" w:rsidRDefault="005F4B5D" w:rsidP="005F4B5D">
      <w:pPr>
        <w:pStyle w:val="PL"/>
      </w:pPr>
      <w:r>
        <w:t xml:space="preserve">          $ref: 'TS29571_CommonData.yaml#/components/schemas/Ipv6Prefix'</w:t>
      </w:r>
    </w:p>
    <w:p w14:paraId="15556411" w14:textId="77777777" w:rsidR="005F4B5D" w:rsidRDefault="005F4B5D" w:rsidP="005F4B5D">
      <w:pPr>
        <w:pStyle w:val="PL"/>
      </w:pPr>
      <w:r>
        <w:t xml:space="preserve">        addIpv6AddrPrefixList:</w:t>
      </w:r>
    </w:p>
    <w:p w14:paraId="07ECA7F6" w14:textId="77777777" w:rsidR="005F4B5D" w:rsidRDefault="005F4B5D" w:rsidP="005F4B5D">
      <w:pPr>
        <w:pStyle w:val="PL"/>
      </w:pPr>
      <w:r>
        <w:t xml:space="preserve">          type: array</w:t>
      </w:r>
    </w:p>
    <w:p w14:paraId="1CF43C4C" w14:textId="77777777" w:rsidR="005F4B5D" w:rsidRDefault="005F4B5D" w:rsidP="005F4B5D">
      <w:pPr>
        <w:pStyle w:val="PL"/>
      </w:pPr>
      <w:r>
        <w:t xml:space="preserve">          items:</w:t>
      </w:r>
    </w:p>
    <w:p w14:paraId="60B9DE5D" w14:textId="77777777" w:rsidR="005F4B5D" w:rsidRDefault="005F4B5D" w:rsidP="005F4B5D">
      <w:pPr>
        <w:pStyle w:val="PL"/>
      </w:pPr>
      <w:r>
        <w:t xml:space="preserve">            $ref: 'TS29571_CommonData.yaml#/components/schemas/Ipv6Prefix'</w:t>
      </w:r>
    </w:p>
    <w:p w14:paraId="55947CD0" w14:textId="77777777" w:rsidR="005F4B5D" w:rsidRDefault="005F4B5D" w:rsidP="005F4B5D">
      <w:pPr>
        <w:pStyle w:val="PL"/>
      </w:pPr>
      <w:r>
        <w:t xml:space="preserve">    ServingNetworkFunctionID:</w:t>
      </w:r>
    </w:p>
    <w:p w14:paraId="3C850809" w14:textId="77777777" w:rsidR="005F4B5D" w:rsidRDefault="005F4B5D" w:rsidP="005F4B5D">
      <w:pPr>
        <w:pStyle w:val="PL"/>
      </w:pPr>
      <w:r>
        <w:t xml:space="preserve">      type: object</w:t>
      </w:r>
    </w:p>
    <w:p w14:paraId="56921E41" w14:textId="77777777" w:rsidR="005F4B5D" w:rsidRDefault="005F4B5D" w:rsidP="005F4B5D">
      <w:pPr>
        <w:pStyle w:val="PL"/>
      </w:pPr>
      <w:r>
        <w:t xml:space="preserve">      properties:</w:t>
      </w:r>
    </w:p>
    <w:p w14:paraId="3E9F8D6A" w14:textId="77777777" w:rsidR="005F4B5D" w:rsidRDefault="005F4B5D" w:rsidP="005F4B5D">
      <w:pPr>
        <w:pStyle w:val="PL"/>
      </w:pPr>
      <w:r>
        <w:lastRenderedPageBreak/>
        <w:t xml:space="preserve">        servingNetworkFunctionInformation:</w:t>
      </w:r>
    </w:p>
    <w:p w14:paraId="0A00E145" w14:textId="77777777" w:rsidR="005F4B5D" w:rsidRDefault="005F4B5D" w:rsidP="005F4B5D">
      <w:pPr>
        <w:pStyle w:val="PL"/>
      </w:pPr>
      <w:r>
        <w:t xml:space="preserve">          $ref: '#/components/schemas/NFIdentification'</w:t>
      </w:r>
    </w:p>
    <w:p w14:paraId="5ECECBA9" w14:textId="77777777" w:rsidR="005F4B5D" w:rsidRDefault="005F4B5D" w:rsidP="005F4B5D">
      <w:pPr>
        <w:pStyle w:val="PL"/>
      </w:pPr>
      <w:r>
        <w:t xml:space="preserve">        aMFId:</w:t>
      </w:r>
    </w:p>
    <w:p w14:paraId="3E680A0E" w14:textId="77777777" w:rsidR="005F4B5D" w:rsidRDefault="005F4B5D" w:rsidP="005F4B5D">
      <w:pPr>
        <w:pStyle w:val="PL"/>
      </w:pPr>
      <w:r>
        <w:t xml:space="preserve">          $ref: 'TS29571_CommonData.yaml#/components/schemas/AmfId'</w:t>
      </w:r>
    </w:p>
    <w:p w14:paraId="385697FF" w14:textId="77777777" w:rsidR="005F4B5D" w:rsidRDefault="005F4B5D" w:rsidP="005F4B5D">
      <w:pPr>
        <w:pStyle w:val="PL"/>
      </w:pPr>
      <w:r>
        <w:t xml:space="preserve">      required:</w:t>
      </w:r>
    </w:p>
    <w:p w14:paraId="6D11F477" w14:textId="77777777" w:rsidR="005F4B5D" w:rsidRDefault="005F4B5D" w:rsidP="005F4B5D">
      <w:pPr>
        <w:pStyle w:val="PL"/>
      </w:pPr>
      <w:r>
        <w:t xml:space="preserve">        - servingNetworkFunctionInformation</w:t>
      </w:r>
    </w:p>
    <w:p w14:paraId="64DC6979" w14:textId="77777777" w:rsidR="005F4B5D" w:rsidRDefault="005F4B5D" w:rsidP="005F4B5D">
      <w:pPr>
        <w:pStyle w:val="PL"/>
      </w:pPr>
      <w:r>
        <w:t xml:space="preserve">    RoamingQBCInformation:</w:t>
      </w:r>
    </w:p>
    <w:p w14:paraId="76C724B0" w14:textId="77777777" w:rsidR="005F4B5D" w:rsidRDefault="005F4B5D" w:rsidP="005F4B5D">
      <w:pPr>
        <w:pStyle w:val="PL"/>
      </w:pPr>
      <w:r>
        <w:t xml:space="preserve">      type: object</w:t>
      </w:r>
    </w:p>
    <w:p w14:paraId="50D77D0E" w14:textId="77777777" w:rsidR="005F4B5D" w:rsidRDefault="005F4B5D" w:rsidP="005F4B5D">
      <w:pPr>
        <w:pStyle w:val="PL"/>
      </w:pPr>
      <w:r>
        <w:t xml:space="preserve">      properties:</w:t>
      </w:r>
    </w:p>
    <w:p w14:paraId="75E56B82" w14:textId="77777777" w:rsidR="005F4B5D" w:rsidRDefault="005F4B5D" w:rsidP="005F4B5D">
      <w:pPr>
        <w:pStyle w:val="PL"/>
      </w:pPr>
      <w:r>
        <w:t xml:space="preserve">        multipleQFIcontainer:</w:t>
      </w:r>
    </w:p>
    <w:p w14:paraId="7D5A49DE" w14:textId="77777777" w:rsidR="005F4B5D" w:rsidRDefault="005F4B5D" w:rsidP="005F4B5D">
      <w:pPr>
        <w:pStyle w:val="PL"/>
      </w:pPr>
      <w:r>
        <w:t xml:space="preserve">          type: array</w:t>
      </w:r>
    </w:p>
    <w:p w14:paraId="0BD0BC5E" w14:textId="77777777" w:rsidR="005F4B5D" w:rsidRDefault="005F4B5D" w:rsidP="005F4B5D">
      <w:pPr>
        <w:pStyle w:val="PL"/>
      </w:pPr>
      <w:r>
        <w:t xml:space="preserve">          items:</w:t>
      </w:r>
    </w:p>
    <w:p w14:paraId="61D71938" w14:textId="77777777" w:rsidR="005F4B5D" w:rsidRDefault="005F4B5D" w:rsidP="005F4B5D">
      <w:pPr>
        <w:pStyle w:val="PL"/>
      </w:pPr>
      <w:r>
        <w:t xml:space="preserve">            $ref: '#/components/schemas/MultipleQFIcontainer'</w:t>
      </w:r>
    </w:p>
    <w:p w14:paraId="13EF6698" w14:textId="77777777" w:rsidR="005F4B5D" w:rsidRDefault="005F4B5D" w:rsidP="005F4B5D">
      <w:pPr>
        <w:pStyle w:val="PL"/>
      </w:pPr>
      <w:r>
        <w:t xml:space="preserve">          minItems: 0</w:t>
      </w:r>
    </w:p>
    <w:p w14:paraId="623F8240" w14:textId="77777777" w:rsidR="005F4B5D" w:rsidRDefault="005F4B5D" w:rsidP="005F4B5D">
      <w:pPr>
        <w:pStyle w:val="PL"/>
      </w:pPr>
      <w:r>
        <w:t xml:space="preserve">        uPFID: # Included for backwards compatibility and</w:t>
      </w:r>
    </w:p>
    <w:p w14:paraId="3974B175" w14:textId="77777777" w:rsidR="005F4B5D" w:rsidRDefault="005F4B5D" w:rsidP="005F4B5D">
      <w:pPr>
        <w:pStyle w:val="PL"/>
      </w:pPr>
      <w:r>
        <w:t xml:space="preserve">               # can be included based on operators requirement</w:t>
      </w:r>
    </w:p>
    <w:p w14:paraId="4CC8B809" w14:textId="77777777" w:rsidR="005F4B5D" w:rsidRDefault="005F4B5D" w:rsidP="005F4B5D">
      <w:pPr>
        <w:pStyle w:val="PL"/>
      </w:pPr>
      <w:r>
        <w:t xml:space="preserve">          $ref: 'TS29571_CommonData.yaml#/components/schemas/NfInstanceId'</w:t>
      </w:r>
    </w:p>
    <w:p w14:paraId="4B4905A3" w14:textId="77777777" w:rsidR="005F4B5D" w:rsidRDefault="005F4B5D" w:rsidP="005F4B5D">
      <w:pPr>
        <w:pStyle w:val="PL"/>
      </w:pPr>
      <w:r>
        <w:t xml:space="preserve">        roamingChargingProfile:</w:t>
      </w:r>
    </w:p>
    <w:p w14:paraId="4B6A2C49" w14:textId="77777777" w:rsidR="005F4B5D" w:rsidRDefault="005F4B5D" w:rsidP="005F4B5D">
      <w:pPr>
        <w:pStyle w:val="PL"/>
      </w:pPr>
      <w:r>
        <w:t xml:space="preserve">          $ref: '#/components/schemas/RoamingChargingProfile'</w:t>
      </w:r>
    </w:p>
    <w:p w14:paraId="4331BFD7" w14:textId="77777777" w:rsidR="005F4B5D" w:rsidRDefault="005F4B5D" w:rsidP="005F4B5D">
      <w:pPr>
        <w:pStyle w:val="PL"/>
      </w:pPr>
      <w:r>
        <w:t xml:space="preserve">    MultipleQFIcontainer:</w:t>
      </w:r>
    </w:p>
    <w:p w14:paraId="66997458" w14:textId="77777777" w:rsidR="005F4B5D" w:rsidRDefault="005F4B5D" w:rsidP="005F4B5D">
      <w:pPr>
        <w:pStyle w:val="PL"/>
      </w:pPr>
      <w:r>
        <w:t xml:space="preserve">      type: object</w:t>
      </w:r>
    </w:p>
    <w:p w14:paraId="28113A9F" w14:textId="77777777" w:rsidR="005F4B5D" w:rsidRDefault="005F4B5D" w:rsidP="005F4B5D">
      <w:pPr>
        <w:pStyle w:val="PL"/>
      </w:pPr>
      <w:r>
        <w:t xml:space="preserve">      properties:</w:t>
      </w:r>
    </w:p>
    <w:p w14:paraId="3802B9C2" w14:textId="77777777" w:rsidR="005F4B5D" w:rsidRDefault="005F4B5D" w:rsidP="005F4B5D">
      <w:pPr>
        <w:pStyle w:val="PL"/>
      </w:pPr>
      <w:r>
        <w:t xml:space="preserve">        triggers:</w:t>
      </w:r>
    </w:p>
    <w:p w14:paraId="5B9D12B4" w14:textId="77777777" w:rsidR="005F4B5D" w:rsidRDefault="005F4B5D" w:rsidP="005F4B5D">
      <w:pPr>
        <w:pStyle w:val="PL"/>
      </w:pPr>
      <w:r>
        <w:t xml:space="preserve">          type: array</w:t>
      </w:r>
    </w:p>
    <w:p w14:paraId="33E36B51" w14:textId="77777777" w:rsidR="005F4B5D" w:rsidRDefault="005F4B5D" w:rsidP="005F4B5D">
      <w:pPr>
        <w:pStyle w:val="PL"/>
      </w:pPr>
      <w:r>
        <w:t xml:space="preserve">          items:</w:t>
      </w:r>
    </w:p>
    <w:p w14:paraId="3698D9CB" w14:textId="77777777" w:rsidR="005F4B5D" w:rsidRDefault="005F4B5D" w:rsidP="005F4B5D">
      <w:pPr>
        <w:pStyle w:val="PL"/>
      </w:pPr>
      <w:r>
        <w:t xml:space="preserve">            $ref: '#/components/schemas/Trigger'</w:t>
      </w:r>
    </w:p>
    <w:p w14:paraId="20E812A5" w14:textId="77777777" w:rsidR="005F4B5D" w:rsidRDefault="005F4B5D" w:rsidP="005F4B5D">
      <w:pPr>
        <w:pStyle w:val="PL"/>
      </w:pPr>
      <w:r>
        <w:t xml:space="preserve">          minItems: 0</w:t>
      </w:r>
    </w:p>
    <w:p w14:paraId="02200BE0" w14:textId="77777777" w:rsidR="005F4B5D" w:rsidRDefault="005F4B5D" w:rsidP="005F4B5D">
      <w:pPr>
        <w:pStyle w:val="PL"/>
      </w:pPr>
      <w:r>
        <w:t xml:space="preserve">        triggerTimestamp:</w:t>
      </w:r>
    </w:p>
    <w:p w14:paraId="2274523D" w14:textId="77777777" w:rsidR="005F4B5D" w:rsidRDefault="005F4B5D" w:rsidP="005F4B5D">
      <w:pPr>
        <w:pStyle w:val="PL"/>
      </w:pPr>
      <w:r>
        <w:t xml:space="preserve">          $ref: 'TS29571_CommonData.yaml#/components/schemas/DateTime'</w:t>
      </w:r>
    </w:p>
    <w:p w14:paraId="6383BB09" w14:textId="77777777" w:rsidR="005F4B5D" w:rsidRDefault="005F4B5D" w:rsidP="005F4B5D">
      <w:pPr>
        <w:pStyle w:val="PL"/>
      </w:pPr>
      <w:r>
        <w:t xml:space="preserve">        time:</w:t>
      </w:r>
    </w:p>
    <w:p w14:paraId="4FAB470C" w14:textId="77777777" w:rsidR="005F4B5D" w:rsidRDefault="005F4B5D" w:rsidP="005F4B5D">
      <w:pPr>
        <w:pStyle w:val="PL"/>
      </w:pPr>
      <w:r>
        <w:t xml:space="preserve">          $ref: 'TS29571_CommonData.yaml#/components/schemas/Uint32'</w:t>
      </w:r>
    </w:p>
    <w:p w14:paraId="78D17E15" w14:textId="77777777" w:rsidR="005F4B5D" w:rsidRDefault="005F4B5D" w:rsidP="005F4B5D">
      <w:pPr>
        <w:pStyle w:val="PL"/>
      </w:pPr>
      <w:r>
        <w:t xml:space="preserve">        totalVolume:</w:t>
      </w:r>
    </w:p>
    <w:p w14:paraId="17DEECF5" w14:textId="77777777" w:rsidR="005F4B5D" w:rsidRDefault="005F4B5D" w:rsidP="005F4B5D">
      <w:pPr>
        <w:pStyle w:val="PL"/>
      </w:pPr>
      <w:r>
        <w:t xml:space="preserve">          $ref: 'TS29571_CommonData.yaml#/components/schemas/Uint64'</w:t>
      </w:r>
    </w:p>
    <w:p w14:paraId="5E353A42" w14:textId="77777777" w:rsidR="005F4B5D" w:rsidRDefault="005F4B5D" w:rsidP="005F4B5D">
      <w:pPr>
        <w:pStyle w:val="PL"/>
      </w:pPr>
      <w:r>
        <w:t xml:space="preserve">        uplinkVolume:</w:t>
      </w:r>
    </w:p>
    <w:p w14:paraId="3B08EC37" w14:textId="77777777" w:rsidR="005F4B5D" w:rsidRDefault="005F4B5D" w:rsidP="005F4B5D">
      <w:pPr>
        <w:pStyle w:val="PL"/>
      </w:pPr>
      <w:r>
        <w:t xml:space="preserve">          $ref: 'TS29571_CommonData.yaml#/components/schemas/Uint64'</w:t>
      </w:r>
    </w:p>
    <w:p w14:paraId="605AC595" w14:textId="77777777" w:rsidR="005F4B5D" w:rsidRDefault="005F4B5D" w:rsidP="005F4B5D">
      <w:pPr>
        <w:pStyle w:val="PL"/>
      </w:pPr>
      <w:r>
        <w:t xml:space="preserve">        downlinkVolume:</w:t>
      </w:r>
    </w:p>
    <w:p w14:paraId="155AC989" w14:textId="77777777" w:rsidR="005F4B5D" w:rsidRDefault="005F4B5D" w:rsidP="005F4B5D">
      <w:pPr>
        <w:pStyle w:val="PL"/>
      </w:pPr>
      <w:r>
        <w:t xml:space="preserve">          $ref: 'TS29571_CommonData.yaml#/components/schemas/Uint64'</w:t>
      </w:r>
    </w:p>
    <w:p w14:paraId="56F24F88" w14:textId="77777777" w:rsidR="005F4B5D" w:rsidRDefault="005F4B5D" w:rsidP="005F4B5D">
      <w:pPr>
        <w:pStyle w:val="PL"/>
      </w:pPr>
      <w:r>
        <w:t xml:space="preserve">        localSequenceNumber:</w:t>
      </w:r>
    </w:p>
    <w:p w14:paraId="28E1E82E" w14:textId="77777777" w:rsidR="005F4B5D" w:rsidRDefault="005F4B5D" w:rsidP="005F4B5D">
      <w:pPr>
        <w:pStyle w:val="PL"/>
      </w:pPr>
      <w:r>
        <w:t xml:space="preserve">          type: integer</w:t>
      </w:r>
    </w:p>
    <w:p w14:paraId="7D94E308" w14:textId="77777777" w:rsidR="005F4B5D" w:rsidRDefault="005F4B5D" w:rsidP="005F4B5D">
      <w:pPr>
        <w:pStyle w:val="PL"/>
      </w:pPr>
      <w:r>
        <w:t xml:space="preserve">        qFIContainerInformation:</w:t>
      </w:r>
    </w:p>
    <w:p w14:paraId="53D69E32" w14:textId="77777777" w:rsidR="005F4B5D" w:rsidRDefault="005F4B5D" w:rsidP="005F4B5D">
      <w:pPr>
        <w:pStyle w:val="PL"/>
      </w:pPr>
      <w:r>
        <w:t xml:space="preserve">          $ref: '#/components/schemas/QFIContainerInformation'</w:t>
      </w:r>
    </w:p>
    <w:p w14:paraId="6B7FBA67" w14:textId="77777777" w:rsidR="005F4B5D" w:rsidRDefault="005F4B5D" w:rsidP="005F4B5D">
      <w:pPr>
        <w:pStyle w:val="PL"/>
      </w:pPr>
      <w:r>
        <w:t xml:space="preserve">      required:</w:t>
      </w:r>
    </w:p>
    <w:p w14:paraId="1E1F043F" w14:textId="77777777" w:rsidR="005F4B5D" w:rsidRDefault="005F4B5D" w:rsidP="005F4B5D">
      <w:pPr>
        <w:pStyle w:val="PL"/>
      </w:pPr>
      <w:r>
        <w:t xml:space="preserve">        - localSequenceNumber</w:t>
      </w:r>
    </w:p>
    <w:p w14:paraId="26F29E0F" w14:textId="77777777" w:rsidR="005F4B5D" w:rsidRDefault="005F4B5D" w:rsidP="005F4B5D">
      <w:pPr>
        <w:pStyle w:val="PL"/>
      </w:pPr>
      <w:r>
        <w:t xml:space="preserve">    QFIContainerInformation:</w:t>
      </w:r>
    </w:p>
    <w:p w14:paraId="44A66FA1" w14:textId="77777777" w:rsidR="005F4B5D" w:rsidRDefault="005F4B5D" w:rsidP="005F4B5D">
      <w:pPr>
        <w:pStyle w:val="PL"/>
      </w:pPr>
      <w:r>
        <w:t xml:space="preserve">      type: object</w:t>
      </w:r>
    </w:p>
    <w:p w14:paraId="40154696" w14:textId="77777777" w:rsidR="005F4B5D" w:rsidRDefault="005F4B5D" w:rsidP="005F4B5D">
      <w:pPr>
        <w:pStyle w:val="PL"/>
      </w:pPr>
      <w:r>
        <w:t xml:space="preserve">      properties:</w:t>
      </w:r>
    </w:p>
    <w:p w14:paraId="0B41ACD5" w14:textId="77777777" w:rsidR="005F4B5D" w:rsidRDefault="005F4B5D" w:rsidP="005F4B5D">
      <w:pPr>
        <w:pStyle w:val="PL"/>
      </w:pPr>
      <w:r>
        <w:t xml:space="preserve">        qFI:</w:t>
      </w:r>
    </w:p>
    <w:p w14:paraId="71900DAA" w14:textId="77777777" w:rsidR="005F4B5D" w:rsidRDefault="005F4B5D" w:rsidP="005F4B5D">
      <w:pPr>
        <w:pStyle w:val="PL"/>
      </w:pPr>
      <w:r>
        <w:t xml:space="preserve">          $ref: 'TS29571_CommonData.yaml#/components/schemas/Qfi'</w:t>
      </w:r>
    </w:p>
    <w:p w14:paraId="3E692BFE" w14:textId="77777777" w:rsidR="005F4B5D" w:rsidRDefault="005F4B5D" w:rsidP="005F4B5D">
      <w:pPr>
        <w:pStyle w:val="PL"/>
      </w:pPr>
      <w:r>
        <w:t xml:space="preserve">        reportTime:</w:t>
      </w:r>
    </w:p>
    <w:p w14:paraId="63C98537" w14:textId="77777777" w:rsidR="005F4B5D" w:rsidRDefault="005F4B5D" w:rsidP="005F4B5D">
      <w:pPr>
        <w:pStyle w:val="PL"/>
      </w:pPr>
      <w:r>
        <w:t xml:space="preserve">          $ref: 'TS29571_CommonData.yaml#/components/schemas/DateTime'</w:t>
      </w:r>
    </w:p>
    <w:p w14:paraId="450875EF" w14:textId="77777777" w:rsidR="005F4B5D" w:rsidRDefault="005F4B5D" w:rsidP="005F4B5D">
      <w:pPr>
        <w:pStyle w:val="PL"/>
      </w:pPr>
      <w:r>
        <w:t xml:space="preserve">        timeofFirstUsage:</w:t>
      </w:r>
    </w:p>
    <w:p w14:paraId="70A11B54" w14:textId="77777777" w:rsidR="005F4B5D" w:rsidRDefault="005F4B5D" w:rsidP="005F4B5D">
      <w:pPr>
        <w:pStyle w:val="PL"/>
      </w:pPr>
      <w:r>
        <w:t xml:space="preserve">          $ref: 'TS29571_CommonData.yaml#/components/schemas/DateTime'</w:t>
      </w:r>
    </w:p>
    <w:p w14:paraId="6FA2469F" w14:textId="77777777" w:rsidR="005F4B5D" w:rsidRDefault="005F4B5D" w:rsidP="005F4B5D">
      <w:pPr>
        <w:pStyle w:val="PL"/>
      </w:pPr>
      <w:r>
        <w:t xml:space="preserve">        timeofLastUsage:</w:t>
      </w:r>
    </w:p>
    <w:p w14:paraId="3F7C2B30" w14:textId="77777777" w:rsidR="005F4B5D" w:rsidRDefault="005F4B5D" w:rsidP="005F4B5D">
      <w:pPr>
        <w:pStyle w:val="PL"/>
      </w:pPr>
      <w:r>
        <w:t xml:space="preserve">          $ref: 'TS29571_CommonData.yaml#/components/schemas/DateTime'</w:t>
      </w:r>
    </w:p>
    <w:p w14:paraId="199199CC" w14:textId="77777777" w:rsidR="005F4B5D" w:rsidRDefault="005F4B5D" w:rsidP="005F4B5D">
      <w:pPr>
        <w:pStyle w:val="PL"/>
      </w:pPr>
      <w:r>
        <w:t xml:space="preserve">        qoSInformation:</w:t>
      </w:r>
    </w:p>
    <w:p w14:paraId="01C5D3EC" w14:textId="77777777" w:rsidR="005F4B5D" w:rsidRDefault="005F4B5D" w:rsidP="005F4B5D">
      <w:pPr>
        <w:pStyle w:val="PL"/>
      </w:pPr>
      <w:r>
        <w:t xml:space="preserve">          $ref: 'TS29512_Npcf_SMPolicyControl.yaml#/components/schemas/QosData'</w:t>
      </w:r>
    </w:p>
    <w:p w14:paraId="1D5FA9AD" w14:textId="77777777" w:rsidR="005F4B5D" w:rsidRDefault="005F4B5D" w:rsidP="005F4B5D">
      <w:pPr>
        <w:pStyle w:val="PL"/>
      </w:pPr>
      <w:r>
        <w:t xml:space="preserve">        qoSCharacteristics:</w:t>
      </w:r>
    </w:p>
    <w:p w14:paraId="79FD1A61" w14:textId="77777777" w:rsidR="005F4B5D" w:rsidRDefault="005F4B5D" w:rsidP="005F4B5D">
      <w:pPr>
        <w:pStyle w:val="PL"/>
      </w:pPr>
      <w:r>
        <w:t xml:space="preserve">          $ref: 'TS29512_Npcf_SMPolicyControl.yaml#/components/schemas/QosCharacteristics'</w:t>
      </w:r>
    </w:p>
    <w:p w14:paraId="7DE9E57C" w14:textId="77777777" w:rsidR="005F4B5D" w:rsidRDefault="005F4B5D" w:rsidP="005F4B5D">
      <w:pPr>
        <w:pStyle w:val="PL"/>
      </w:pPr>
      <w:r>
        <w:t xml:space="preserve">        userLocationInformation:</w:t>
      </w:r>
    </w:p>
    <w:p w14:paraId="1115B5C5" w14:textId="77777777" w:rsidR="005F4B5D" w:rsidRDefault="005F4B5D" w:rsidP="005F4B5D">
      <w:pPr>
        <w:pStyle w:val="PL"/>
      </w:pPr>
      <w:r>
        <w:t xml:space="preserve">          $ref: 'TS29571_CommonData.yaml#/components/schemas/UserLocation'</w:t>
      </w:r>
    </w:p>
    <w:p w14:paraId="08EAF374" w14:textId="77777777" w:rsidR="005F4B5D" w:rsidRDefault="005F4B5D" w:rsidP="005F4B5D">
      <w:pPr>
        <w:pStyle w:val="PL"/>
      </w:pPr>
      <w:r>
        <w:t xml:space="preserve">        uetimeZone:</w:t>
      </w:r>
    </w:p>
    <w:p w14:paraId="388A550D" w14:textId="77777777" w:rsidR="005F4B5D" w:rsidRDefault="005F4B5D" w:rsidP="005F4B5D">
      <w:pPr>
        <w:pStyle w:val="PL"/>
      </w:pPr>
      <w:r>
        <w:t xml:space="preserve">          $ref: 'TS29571_CommonData.yaml#/components/schemas/TimeZone'</w:t>
      </w:r>
    </w:p>
    <w:p w14:paraId="2DED9822" w14:textId="77777777" w:rsidR="005F4B5D" w:rsidRDefault="005F4B5D" w:rsidP="005F4B5D">
      <w:pPr>
        <w:pStyle w:val="PL"/>
      </w:pPr>
      <w:r>
        <w:t xml:space="preserve">        presenceReportingAreaInformation:</w:t>
      </w:r>
    </w:p>
    <w:p w14:paraId="0EF223FA" w14:textId="77777777" w:rsidR="005F4B5D" w:rsidRDefault="005F4B5D" w:rsidP="005F4B5D">
      <w:pPr>
        <w:pStyle w:val="PL"/>
      </w:pPr>
      <w:r>
        <w:t xml:space="preserve">          type: object</w:t>
      </w:r>
    </w:p>
    <w:p w14:paraId="7A5AD634" w14:textId="77777777" w:rsidR="005F4B5D" w:rsidRDefault="005F4B5D" w:rsidP="005F4B5D">
      <w:pPr>
        <w:pStyle w:val="PL"/>
      </w:pPr>
      <w:r>
        <w:t xml:space="preserve">          additionalProperties:</w:t>
      </w:r>
    </w:p>
    <w:p w14:paraId="09D8856D" w14:textId="77777777" w:rsidR="005F4B5D" w:rsidRDefault="005F4B5D" w:rsidP="005F4B5D">
      <w:pPr>
        <w:pStyle w:val="PL"/>
      </w:pPr>
      <w:r>
        <w:t xml:space="preserve">            $ref: 'TS29571_CommonData.yaml#/components/schemas/PresenceInfo'</w:t>
      </w:r>
    </w:p>
    <w:p w14:paraId="528355E0" w14:textId="77777777" w:rsidR="005F4B5D" w:rsidRDefault="005F4B5D" w:rsidP="005F4B5D">
      <w:pPr>
        <w:pStyle w:val="PL"/>
      </w:pPr>
      <w:r>
        <w:t xml:space="preserve">          minProperties: 0</w:t>
      </w:r>
    </w:p>
    <w:p w14:paraId="138263D2" w14:textId="77777777" w:rsidR="005F4B5D" w:rsidRDefault="005F4B5D" w:rsidP="005F4B5D">
      <w:pPr>
        <w:pStyle w:val="PL"/>
      </w:pPr>
      <w:r>
        <w:t xml:space="preserve">        rATType:</w:t>
      </w:r>
    </w:p>
    <w:p w14:paraId="0C3C22EB" w14:textId="77777777" w:rsidR="005F4B5D" w:rsidRDefault="005F4B5D" w:rsidP="005F4B5D">
      <w:pPr>
        <w:pStyle w:val="PL"/>
      </w:pPr>
      <w:r>
        <w:t xml:space="preserve">          $ref: 'TS29571_CommonData.yaml#/components/schemas/RatType'</w:t>
      </w:r>
    </w:p>
    <w:p w14:paraId="7A144A9D" w14:textId="77777777" w:rsidR="005F4B5D" w:rsidRDefault="005F4B5D" w:rsidP="005F4B5D">
      <w:pPr>
        <w:pStyle w:val="PL"/>
      </w:pPr>
      <w:r>
        <w:t xml:space="preserve">        servingNetworkFunctionID:</w:t>
      </w:r>
    </w:p>
    <w:p w14:paraId="777F608B" w14:textId="77777777" w:rsidR="005F4B5D" w:rsidRDefault="005F4B5D" w:rsidP="005F4B5D">
      <w:pPr>
        <w:pStyle w:val="PL"/>
      </w:pPr>
      <w:r>
        <w:t xml:space="preserve">          type: array</w:t>
      </w:r>
    </w:p>
    <w:p w14:paraId="6CA7A9E8" w14:textId="77777777" w:rsidR="005F4B5D" w:rsidRDefault="005F4B5D" w:rsidP="005F4B5D">
      <w:pPr>
        <w:pStyle w:val="PL"/>
      </w:pPr>
      <w:r>
        <w:t xml:space="preserve">          items:</w:t>
      </w:r>
    </w:p>
    <w:p w14:paraId="772E1B65" w14:textId="77777777" w:rsidR="005F4B5D" w:rsidRDefault="005F4B5D" w:rsidP="005F4B5D">
      <w:pPr>
        <w:pStyle w:val="PL"/>
      </w:pPr>
      <w:r>
        <w:t xml:space="preserve">            $ref: '#/components/schemas/ServingNetworkFunctionID'</w:t>
      </w:r>
    </w:p>
    <w:p w14:paraId="3EDDE41B" w14:textId="77777777" w:rsidR="005F4B5D" w:rsidRDefault="005F4B5D" w:rsidP="005F4B5D">
      <w:pPr>
        <w:pStyle w:val="PL"/>
      </w:pPr>
      <w:r>
        <w:t xml:space="preserve">          minItems: 0</w:t>
      </w:r>
    </w:p>
    <w:p w14:paraId="6184C7BB" w14:textId="77777777" w:rsidR="005F4B5D" w:rsidRDefault="005F4B5D" w:rsidP="005F4B5D">
      <w:pPr>
        <w:pStyle w:val="PL"/>
      </w:pPr>
      <w:r>
        <w:t xml:space="preserve">        3gppPSDataOffStatus:</w:t>
      </w:r>
    </w:p>
    <w:p w14:paraId="3DEF4EAA" w14:textId="77777777" w:rsidR="005F4B5D" w:rsidRDefault="005F4B5D" w:rsidP="005F4B5D">
      <w:pPr>
        <w:pStyle w:val="PL"/>
      </w:pPr>
      <w:r>
        <w:t xml:space="preserve">          $ref: '#/components/schemas/3GPPPSDataOffStatus'</w:t>
      </w:r>
    </w:p>
    <w:p w14:paraId="20A9A1A8" w14:textId="77777777" w:rsidR="005F4B5D" w:rsidRDefault="005F4B5D" w:rsidP="005F4B5D">
      <w:pPr>
        <w:pStyle w:val="PL"/>
      </w:pPr>
      <w:r>
        <w:t xml:space="preserve">        3gppChargingId:</w:t>
      </w:r>
    </w:p>
    <w:p w14:paraId="26AB71F7" w14:textId="77777777" w:rsidR="005F4B5D" w:rsidRDefault="005F4B5D" w:rsidP="005F4B5D">
      <w:pPr>
        <w:pStyle w:val="PL"/>
      </w:pPr>
      <w:r>
        <w:t xml:space="preserve">          $ref: 'TS29571_CommonData.yaml#/components/schemas/ChargingId'</w:t>
      </w:r>
    </w:p>
    <w:p w14:paraId="1A3FD298" w14:textId="77777777" w:rsidR="005F4B5D" w:rsidRDefault="005F4B5D" w:rsidP="005F4B5D">
      <w:pPr>
        <w:pStyle w:val="PL"/>
      </w:pPr>
      <w:r>
        <w:lastRenderedPageBreak/>
        <w:t xml:space="preserve">        diagnostics:</w:t>
      </w:r>
    </w:p>
    <w:p w14:paraId="1D7EDE19" w14:textId="77777777" w:rsidR="005F4B5D" w:rsidRDefault="005F4B5D" w:rsidP="005F4B5D">
      <w:pPr>
        <w:pStyle w:val="PL"/>
      </w:pPr>
      <w:r>
        <w:t xml:space="preserve">          $ref: '#/components/schemas/Diagnostics'</w:t>
      </w:r>
    </w:p>
    <w:p w14:paraId="271B267F" w14:textId="77777777" w:rsidR="005F4B5D" w:rsidRDefault="005F4B5D" w:rsidP="005F4B5D">
      <w:pPr>
        <w:pStyle w:val="PL"/>
      </w:pPr>
      <w:r>
        <w:t xml:space="preserve">        enhancedDiagnostics:</w:t>
      </w:r>
    </w:p>
    <w:p w14:paraId="57A09F91" w14:textId="77777777" w:rsidR="005F4B5D" w:rsidRDefault="005F4B5D" w:rsidP="005F4B5D">
      <w:pPr>
        <w:pStyle w:val="PL"/>
      </w:pPr>
      <w:r>
        <w:t xml:space="preserve">          type: array</w:t>
      </w:r>
    </w:p>
    <w:p w14:paraId="481657D0" w14:textId="77777777" w:rsidR="005F4B5D" w:rsidRDefault="005F4B5D" w:rsidP="005F4B5D">
      <w:pPr>
        <w:pStyle w:val="PL"/>
      </w:pPr>
      <w:r>
        <w:t xml:space="preserve">          items:</w:t>
      </w:r>
    </w:p>
    <w:p w14:paraId="1C33B41C" w14:textId="77777777" w:rsidR="005F4B5D" w:rsidRDefault="005F4B5D" w:rsidP="005F4B5D">
      <w:pPr>
        <w:pStyle w:val="PL"/>
      </w:pPr>
      <w:r>
        <w:t xml:space="preserve">            type: string</w:t>
      </w:r>
    </w:p>
    <w:p w14:paraId="06915F15" w14:textId="77777777" w:rsidR="005F4B5D" w:rsidRDefault="005F4B5D" w:rsidP="005F4B5D">
      <w:pPr>
        <w:pStyle w:val="PL"/>
      </w:pPr>
      <w:r>
        <w:t xml:space="preserve">      required:</w:t>
      </w:r>
    </w:p>
    <w:p w14:paraId="11F951FE" w14:textId="77777777" w:rsidR="005F4B5D" w:rsidRDefault="005F4B5D" w:rsidP="005F4B5D">
      <w:pPr>
        <w:pStyle w:val="PL"/>
      </w:pPr>
      <w:r>
        <w:t xml:space="preserve">        - reportTime</w:t>
      </w:r>
    </w:p>
    <w:p w14:paraId="24CB3AF1" w14:textId="77777777" w:rsidR="005F4B5D" w:rsidRDefault="005F4B5D" w:rsidP="005F4B5D">
      <w:pPr>
        <w:pStyle w:val="PL"/>
      </w:pPr>
      <w:r>
        <w:t xml:space="preserve">    RoamingChargingProfile:</w:t>
      </w:r>
    </w:p>
    <w:p w14:paraId="23A0F5D6" w14:textId="77777777" w:rsidR="005F4B5D" w:rsidRDefault="005F4B5D" w:rsidP="005F4B5D">
      <w:pPr>
        <w:pStyle w:val="PL"/>
      </w:pPr>
      <w:r>
        <w:t xml:space="preserve">      type: object</w:t>
      </w:r>
    </w:p>
    <w:p w14:paraId="7103D4C0" w14:textId="77777777" w:rsidR="005F4B5D" w:rsidRDefault="005F4B5D" w:rsidP="005F4B5D">
      <w:pPr>
        <w:pStyle w:val="PL"/>
      </w:pPr>
      <w:r>
        <w:t xml:space="preserve">      properties:</w:t>
      </w:r>
    </w:p>
    <w:p w14:paraId="3B05CAED" w14:textId="77777777" w:rsidR="005F4B5D" w:rsidRDefault="005F4B5D" w:rsidP="005F4B5D">
      <w:pPr>
        <w:pStyle w:val="PL"/>
      </w:pPr>
      <w:r>
        <w:t xml:space="preserve">        triggers:</w:t>
      </w:r>
    </w:p>
    <w:p w14:paraId="6846C5A1" w14:textId="77777777" w:rsidR="005F4B5D" w:rsidRDefault="005F4B5D" w:rsidP="005F4B5D">
      <w:pPr>
        <w:pStyle w:val="PL"/>
      </w:pPr>
      <w:r>
        <w:t xml:space="preserve">          type: array</w:t>
      </w:r>
    </w:p>
    <w:p w14:paraId="7E18A207" w14:textId="77777777" w:rsidR="005F4B5D" w:rsidRDefault="005F4B5D" w:rsidP="005F4B5D">
      <w:pPr>
        <w:pStyle w:val="PL"/>
      </w:pPr>
      <w:r>
        <w:t xml:space="preserve">          items:</w:t>
      </w:r>
    </w:p>
    <w:p w14:paraId="120CE001" w14:textId="77777777" w:rsidR="005F4B5D" w:rsidRDefault="005F4B5D" w:rsidP="005F4B5D">
      <w:pPr>
        <w:pStyle w:val="PL"/>
      </w:pPr>
      <w:r>
        <w:t xml:space="preserve">            $ref: '#/components/schemas/Trigger'</w:t>
      </w:r>
    </w:p>
    <w:p w14:paraId="12FA4AC7" w14:textId="77777777" w:rsidR="005F4B5D" w:rsidRDefault="005F4B5D" w:rsidP="005F4B5D">
      <w:pPr>
        <w:pStyle w:val="PL"/>
      </w:pPr>
      <w:r>
        <w:t xml:space="preserve">          minItems: 0</w:t>
      </w:r>
    </w:p>
    <w:p w14:paraId="2713618D" w14:textId="77777777" w:rsidR="005F4B5D" w:rsidRDefault="005F4B5D" w:rsidP="005F4B5D">
      <w:pPr>
        <w:pStyle w:val="PL"/>
      </w:pPr>
      <w:r>
        <w:t xml:space="preserve">        partialRecordMethod:</w:t>
      </w:r>
    </w:p>
    <w:p w14:paraId="2D922CF9" w14:textId="77777777" w:rsidR="005F4B5D" w:rsidRDefault="005F4B5D" w:rsidP="005F4B5D">
      <w:pPr>
        <w:pStyle w:val="PL"/>
      </w:pPr>
      <w:r>
        <w:t xml:space="preserve">          $ref: '#/components/schemas/PartialRecordMethod'</w:t>
      </w:r>
    </w:p>
    <w:p w14:paraId="5BD422A0" w14:textId="77777777" w:rsidR="005F4B5D" w:rsidRDefault="005F4B5D" w:rsidP="005F4B5D">
      <w:pPr>
        <w:pStyle w:val="PL"/>
      </w:pPr>
      <w:r>
        <w:t xml:space="preserve">    SMSChargingInformation:</w:t>
      </w:r>
    </w:p>
    <w:p w14:paraId="7441299E" w14:textId="77777777" w:rsidR="005F4B5D" w:rsidRDefault="005F4B5D" w:rsidP="005F4B5D">
      <w:pPr>
        <w:pStyle w:val="PL"/>
      </w:pPr>
      <w:r>
        <w:t xml:space="preserve">      type: object</w:t>
      </w:r>
    </w:p>
    <w:p w14:paraId="02E675E8" w14:textId="77777777" w:rsidR="005F4B5D" w:rsidRDefault="005F4B5D" w:rsidP="005F4B5D">
      <w:pPr>
        <w:pStyle w:val="PL"/>
      </w:pPr>
      <w:r>
        <w:t xml:space="preserve">      properties:</w:t>
      </w:r>
    </w:p>
    <w:p w14:paraId="5E460126" w14:textId="77777777" w:rsidR="005F4B5D" w:rsidRDefault="005F4B5D" w:rsidP="005F4B5D">
      <w:pPr>
        <w:pStyle w:val="PL"/>
      </w:pPr>
      <w:r>
        <w:t xml:space="preserve">        originatorInfo:</w:t>
      </w:r>
    </w:p>
    <w:p w14:paraId="3EA6EDAB" w14:textId="77777777" w:rsidR="005F4B5D" w:rsidRDefault="005F4B5D" w:rsidP="005F4B5D">
      <w:pPr>
        <w:pStyle w:val="PL"/>
      </w:pPr>
      <w:r>
        <w:t xml:space="preserve">          $ref: '#/components/schemas/OriginatorInfo'</w:t>
      </w:r>
    </w:p>
    <w:p w14:paraId="24F881F4" w14:textId="77777777" w:rsidR="005F4B5D" w:rsidRDefault="005F4B5D" w:rsidP="005F4B5D">
      <w:pPr>
        <w:pStyle w:val="PL"/>
      </w:pPr>
      <w:r>
        <w:t xml:space="preserve">        recipientInfo:</w:t>
      </w:r>
    </w:p>
    <w:p w14:paraId="6C9E3665" w14:textId="77777777" w:rsidR="005F4B5D" w:rsidRDefault="005F4B5D" w:rsidP="005F4B5D">
      <w:pPr>
        <w:pStyle w:val="PL"/>
      </w:pPr>
      <w:r>
        <w:t xml:space="preserve">          type: array</w:t>
      </w:r>
    </w:p>
    <w:p w14:paraId="0C99A8D8" w14:textId="77777777" w:rsidR="005F4B5D" w:rsidRDefault="005F4B5D" w:rsidP="005F4B5D">
      <w:pPr>
        <w:pStyle w:val="PL"/>
      </w:pPr>
      <w:r>
        <w:t xml:space="preserve">          items:</w:t>
      </w:r>
    </w:p>
    <w:p w14:paraId="7DEF2C86" w14:textId="77777777" w:rsidR="005F4B5D" w:rsidRDefault="005F4B5D" w:rsidP="005F4B5D">
      <w:pPr>
        <w:pStyle w:val="PL"/>
      </w:pPr>
      <w:r>
        <w:t xml:space="preserve">            $ref: '#/components/schemas/RecipientInfo'</w:t>
      </w:r>
    </w:p>
    <w:p w14:paraId="5B8C0A83" w14:textId="77777777" w:rsidR="005F4B5D" w:rsidRDefault="005F4B5D" w:rsidP="005F4B5D">
      <w:pPr>
        <w:pStyle w:val="PL"/>
      </w:pPr>
      <w:r>
        <w:t xml:space="preserve">          minItems: 0</w:t>
      </w:r>
    </w:p>
    <w:p w14:paraId="267C2AEB" w14:textId="77777777" w:rsidR="005F4B5D" w:rsidRDefault="005F4B5D" w:rsidP="005F4B5D">
      <w:pPr>
        <w:pStyle w:val="PL"/>
      </w:pPr>
      <w:r>
        <w:t xml:space="preserve">        userEquipmentInfo:</w:t>
      </w:r>
    </w:p>
    <w:p w14:paraId="04873F5C" w14:textId="77777777" w:rsidR="005F4B5D" w:rsidRDefault="005F4B5D" w:rsidP="005F4B5D">
      <w:pPr>
        <w:pStyle w:val="PL"/>
      </w:pPr>
      <w:r>
        <w:t xml:space="preserve">          $ref: 'TS29571_CommonData.yaml#/components/schemas/Pei'</w:t>
      </w:r>
    </w:p>
    <w:p w14:paraId="5396528F" w14:textId="77777777" w:rsidR="005F4B5D" w:rsidRDefault="005F4B5D" w:rsidP="005F4B5D">
      <w:pPr>
        <w:pStyle w:val="PL"/>
      </w:pPr>
      <w:r>
        <w:t xml:space="preserve">        roamerInOut:</w:t>
      </w:r>
    </w:p>
    <w:p w14:paraId="48EA233F" w14:textId="77777777" w:rsidR="005F4B5D" w:rsidRDefault="005F4B5D" w:rsidP="005F4B5D">
      <w:pPr>
        <w:pStyle w:val="PL"/>
      </w:pPr>
      <w:r>
        <w:t xml:space="preserve">          $ref: '#/components/schemas/RoamerInOut'</w:t>
      </w:r>
    </w:p>
    <w:p w14:paraId="595705EC" w14:textId="77777777" w:rsidR="005F4B5D" w:rsidRDefault="005F4B5D" w:rsidP="005F4B5D">
      <w:pPr>
        <w:pStyle w:val="PL"/>
      </w:pPr>
      <w:r>
        <w:t xml:space="preserve">        userLocationinfo:</w:t>
      </w:r>
    </w:p>
    <w:p w14:paraId="7A8B06FF" w14:textId="77777777" w:rsidR="005F4B5D" w:rsidRDefault="005F4B5D" w:rsidP="005F4B5D">
      <w:pPr>
        <w:pStyle w:val="PL"/>
      </w:pPr>
      <w:r>
        <w:t xml:space="preserve">          $ref: 'TS29571_CommonData.yaml#/components/schemas/UserLocation'</w:t>
      </w:r>
    </w:p>
    <w:p w14:paraId="429863CA" w14:textId="77777777" w:rsidR="005F4B5D" w:rsidRDefault="005F4B5D" w:rsidP="005F4B5D">
      <w:pPr>
        <w:pStyle w:val="PL"/>
      </w:pPr>
      <w:r>
        <w:t xml:space="preserve">        uetimeZone:</w:t>
      </w:r>
    </w:p>
    <w:p w14:paraId="6B391FA9" w14:textId="77777777" w:rsidR="005F4B5D" w:rsidRDefault="005F4B5D" w:rsidP="005F4B5D">
      <w:pPr>
        <w:pStyle w:val="PL"/>
      </w:pPr>
      <w:r>
        <w:t xml:space="preserve">          $ref: 'TS29571_CommonData.yaml#/components/schemas/TimeZone'</w:t>
      </w:r>
    </w:p>
    <w:p w14:paraId="09808A16" w14:textId="77777777" w:rsidR="005F4B5D" w:rsidRDefault="005F4B5D" w:rsidP="005F4B5D">
      <w:pPr>
        <w:pStyle w:val="PL"/>
      </w:pPr>
      <w:r>
        <w:t xml:space="preserve">        rATType:</w:t>
      </w:r>
    </w:p>
    <w:p w14:paraId="233E32DA" w14:textId="77777777" w:rsidR="005F4B5D" w:rsidRDefault="005F4B5D" w:rsidP="005F4B5D">
      <w:pPr>
        <w:pStyle w:val="PL"/>
      </w:pPr>
      <w:r>
        <w:t xml:space="preserve">          $ref: 'TS29571_CommonData.yaml#/components/schemas/RatType'</w:t>
      </w:r>
    </w:p>
    <w:p w14:paraId="2431AC44" w14:textId="77777777" w:rsidR="005F4B5D" w:rsidRDefault="005F4B5D" w:rsidP="005F4B5D">
      <w:pPr>
        <w:pStyle w:val="PL"/>
      </w:pPr>
      <w:r>
        <w:t xml:space="preserve">        sMSCAddress:</w:t>
      </w:r>
    </w:p>
    <w:p w14:paraId="20AA62BB" w14:textId="77777777" w:rsidR="005F4B5D" w:rsidRDefault="005F4B5D" w:rsidP="005F4B5D">
      <w:pPr>
        <w:pStyle w:val="PL"/>
      </w:pPr>
      <w:r>
        <w:t xml:space="preserve">          type: string</w:t>
      </w:r>
    </w:p>
    <w:p w14:paraId="439A51FC" w14:textId="77777777" w:rsidR="005F4B5D" w:rsidRDefault="005F4B5D" w:rsidP="005F4B5D">
      <w:pPr>
        <w:pStyle w:val="PL"/>
      </w:pPr>
      <w:r>
        <w:t xml:space="preserve">        sMDataCodingScheme:</w:t>
      </w:r>
    </w:p>
    <w:p w14:paraId="12481747" w14:textId="77777777" w:rsidR="005F4B5D" w:rsidRDefault="005F4B5D" w:rsidP="005F4B5D">
      <w:pPr>
        <w:pStyle w:val="PL"/>
      </w:pPr>
      <w:r>
        <w:t xml:space="preserve">          type: integer</w:t>
      </w:r>
    </w:p>
    <w:p w14:paraId="72B1B364" w14:textId="77777777" w:rsidR="005F4B5D" w:rsidRDefault="005F4B5D" w:rsidP="005F4B5D">
      <w:pPr>
        <w:pStyle w:val="PL"/>
      </w:pPr>
      <w:r>
        <w:t xml:space="preserve">        sMMessageType:</w:t>
      </w:r>
    </w:p>
    <w:p w14:paraId="263BF0CD" w14:textId="77777777" w:rsidR="005F4B5D" w:rsidRDefault="005F4B5D" w:rsidP="005F4B5D">
      <w:pPr>
        <w:pStyle w:val="PL"/>
      </w:pPr>
      <w:r>
        <w:t xml:space="preserve">          $ref: '#/components/schemas/SMMessageType'</w:t>
      </w:r>
    </w:p>
    <w:p w14:paraId="6491AA7C" w14:textId="77777777" w:rsidR="005F4B5D" w:rsidRDefault="005F4B5D" w:rsidP="005F4B5D">
      <w:pPr>
        <w:pStyle w:val="PL"/>
      </w:pPr>
      <w:r>
        <w:t xml:space="preserve">        sMReplyPathRequested:</w:t>
      </w:r>
    </w:p>
    <w:p w14:paraId="434631DC" w14:textId="77777777" w:rsidR="005F4B5D" w:rsidRDefault="005F4B5D" w:rsidP="005F4B5D">
      <w:pPr>
        <w:pStyle w:val="PL"/>
      </w:pPr>
      <w:r>
        <w:t xml:space="preserve">          $ref: '#/components/schemas/ReplyPathRequested'</w:t>
      </w:r>
    </w:p>
    <w:p w14:paraId="76F3A474" w14:textId="77777777" w:rsidR="005F4B5D" w:rsidRDefault="005F4B5D" w:rsidP="005F4B5D">
      <w:pPr>
        <w:pStyle w:val="PL"/>
      </w:pPr>
      <w:r>
        <w:t xml:space="preserve">        sMUserDataHeader:</w:t>
      </w:r>
    </w:p>
    <w:p w14:paraId="7BF8E6AE" w14:textId="77777777" w:rsidR="005F4B5D" w:rsidRDefault="005F4B5D" w:rsidP="005F4B5D">
      <w:pPr>
        <w:pStyle w:val="PL"/>
      </w:pPr>
      <w:r>
        <w:t xml:space="preserve">          type: string</w:t>
      </w:r>
    </w:p>
    <w:p w14:paraId="16B69AD3" w14:textId="77777777" w:rsidR="005F4B5D" w:rsidRDefault="005F4B5D" w:rsidP="005F4B5D">
      <w:pPr>
        <w:pStyle w:val="PL"/>
      </w:pPr>
      <w:r>
        <w:t xml:space="preserve">          pattern: '^[0-9a-fA-F]+$'</w:t>
      </w:r>
    </w:p>
    <w:p w14:paraId="765E3CA2" w14:textId="77777777" w:rsidR="005F4B5D" w:rsidRDefault="005F4B5D" w:rsidP="005F4B5D">
      <w:pPr>
        <w:pStyle w:val="PL"/>
      </w:pPr>
      <w:r>
        <w:t xml:space="preserve">        sMStatus:</w:t>
      </w:r>
    </w:p>
    <w:p w14:paraId="18490498" w14:textId="77777777" w:rsidR="005F4B5D" w:rsidRDefault="005F4B5D" w:rsidP="005F4B5D">
      <w:pPr>
        <w:pStyle w:val="PL"/>
      </w:pPr>
      <w:r>
        <w:t xml:space="preserve">          type: string</w:t>
      </w:r>
    </w:p>
    <w:p w14:paraId="44420ADE" w14:textId="77777777" w:rsidR="005F4B5D" w:rsidRDefault="005F4B5D" w:rsidP="005F4B5D">
      <w:pPr>
        <w:pStyle w:val="PL"/>
      </w:pPr>
      <w:r>
        <w:t xml:space="preserve">          pattern: '^[0-9a-fA-F]+$'</w:t>
      </w:r>
    </w:p>
    <w:p w14:paraId="34A7C3B6" w14:textId="77777777" w:rsidR="005F4B5D" w:rsidRDefault="005F4B5D" w:rsidP="005F4B5D">
      <w:pPr>
        <w:pStyle w:val="PL"/>
      </w:pPr>
      <w:r>
        <w:t xml:space="preserve">        sMDischargeTime:</w:t>
      </w:r>
    </w:p>
    <w:p w14:paraId="230BE786" w14:textId="77777777" w:rsidR="005F4B5D" w:rsidRDefault="005F4B5D" w:rsidP="005F4B5D">
      <w:pPr>
        <w:pStyle w:val="PL"/>
      </w:pPr>
      <w:r>
        <w:t xml:space="preserve">          $ref: 'TS29571_CommonData.yaml#/components/schemas/DateTime'</w:t>
      </w:r>
    </w:p>
    <w:p w14:paraId="1ABDC152" w14:textId="77777777" w:rsidR="005F4B5D" w:rsidRDefault="005F4B5D" w:rsidP="005F4B5D">
      <w:pPr>
        <w:pStyle w:val="PL"/>
      </w:pPr>
      <w:r>
        <w:t xml:space="preserve">        numberofMessagesSent:</w:t>
      </w:r>
    </w:p>
    <w:p w14:paraId="7CAE1EC2" w14:textId="77777777" w:rsidR="005F4B5D" w:rsidRDefault="005F4B5D" w:rsidP="005F4B5D">
      <w:pPr>
        <w:pStyle w:val="PL"/>
      </w:pPr>
      <w:r>
        <w:t xml:space="preserve">          $ref: 'TS29571_CommonData.yaml#/components/schemas/Uint32'</w:t>
      </w:r>
    </w:p>
    <w:p w14:paraId="3EDEEC9E" w14:textId="77777777" w:rsidR="005F4B5D" w:rsidRDefault="005F4B5D" w:rsidP="005F4B5D">
      <w:pPr>
        <w:pStyle w:val="PL"/>
      </w:pPr>
      <w:r>
        <w:t xml:space="preserve">        sMServiceType:</w:t>
      </w:r>
    </w:p>
    <w:p w14:paraId="092831DC" w14:textId="77777777" w:rsidR="005F4B5D" w:rsidRDefault="005F4B5D" w:rsidP="005F4B5D">
      <w:pPr>
        <w:pStyle w:val="PL"/>
      </w:pPr>
      <w:r>
        <w:t xml:space="preserve">          $ref: '#/components/schemas/SMServiceType'</w:t>
      </w:r>
    </w:p>
    <w:p w14:paraId="660D6AD5" w14:textId="77777777" w:rsidR="005F4B5D" w:rsidRDefault="005F4B5D" w:rsidP="005F4B5D">
      <w:pPr>
        <w:pStyle w:val="PL"/>
      </w:pPr>
      <w:r>
        <w:t xml:space="preserve">        sMSequenceNumber:</w:t>
      </w:r>
    </w:p>
    <w:p w14:paraId="2BC86A23" w14:textId="77777777" w:rsidR="005F4B5D" w:rsidRDefault="005F4B5D" w:rsidP="005F4B5D">
      <w:pPr>
        <w:pStyle w:val="PL"/>
      </w:pPr>
      <w:r>
        <w:t xml:space="preserve">          $ref: 'TS29571_CommonData.yaml#/components/schemas/Uint32'</w:t>
      </w:r>
    </w:p>
    <w:p w14:paraId="429C84C0" w14:textId="77777777" w:rsidR="005F4B5D" w:rsidRDefault="005F4B5D" w:rsidP="005F4B5D">
      <w:pPr>
        <w:pStyle w:val="PL"/>
      </w:pPr>
      <w:r>
        <w:t xml:space="preserve">        sMSresult:</w:t>
      </w:r>
    </w:p>
    <w:p w14:paraId="099D90E5" w14:textId="77777777" w:rsidR="005F4B5D" w:rsidRDefault="005F4B5D" w:rsidP="005F4B5D">
      <w:pPr>
        <w:pStyle w:val="PL"/>
      </w:pPr>
      <w:r>
        <w:t xml:space="preserve">          $ref: 'TS29571_CommonData.yaml#/components/schemas/Uint32'</w:t>
      </w:r>
    </w:p>
    <w:p w14:paraId="7CCC5E2E" w14:textId="77777777" w:rsidR="005F4B5D" w:rsidRDefault="005F4B5D" w:rsidP="005F4B5D">
      <w:pPr>
        <w:pStyle w:val="PL"/>
      </w:pPr>
      <w:r>
        <w:t xml:space="preserve">        submissionTime:</w:t>
      </w:r>
    </w:p>
    <w:p w14:paraId="4746055E" w14:textId="77777777" w:rsidR="005F4B5D" w:rsidRDefault="005F4B5D" w:rsidP="005F4B5D">
      <w:pPr>
        <w:pStyle w:val="PL"/>
      </w:pPr>
      <w:r>
        <w:t xml:space="preserve">          $ref: 'TS29571_CommonData.yaml#/components/schemas/DateTime'</w:t>
      </w:r>
    </w:p>
    <w:p w14:paraId="6448CE53" w14:textId="77777777" w:rsidR="005F4B5D" w:rsidRDefault="005F4B5D" w:rsidP="005F4B5D">
      <w:pPr>
        <w:pStyle w:val="PL"/>
      </w:pPr>
      <w:r>
        <w:t xml:space="preserve">        sMPriority:</w:t>
      </w:r>
    </w:p>
    <w:p w14:paraId="58202490" w14:textId="77777777" w:rsidR="005F4B5D" w:rsidRDefault="005F4B5D" w:rsidP="005F4B5D">
      <w:pPr>
        <w:pStyle w:val="PL"/>
      </w:pPr>
      <w:r>
        <w:t xml:space="preserve">          $ref: '#/components/schemas/SMPriority'</w:t>
      </w:r>
    </w:p>
    <w:p w14:paraId="64277D0E" w14:textId="77777777" w:rsidR="005F4B5D" w:rsidRDefault="005F4B5D" w:rsidP="005F4B5D">
      <w:pPr>
        <w:pStyle w:val="PL"/>
      </w:pPr>
      <w:r>
        <w:t xml:space="preserve">        messageReference:</w:t>
      </w:r>
    </w:p>
    <w:p w14:paraId="59F56CA2" w14:textId="77777777" w:rsidR="005F4B5D" w:rsidRDefault="005F4B5D" w:rsidP="005F4B5D">
      <w:pPr>
        <w:pStyle w:val="PL"/>
      </w:pPr>
      <w:r>
        <w:t xml:space="preserve">          type: string</w:t>
      </w:r>
    </w:p>
    <w:p w14:paraId="375567EE" w14:textId="77777777" w:rsidR="005F4B5D" w:rsidRDefault="005F4B5D" w:rsidP="005F4B5D">
      <w:pPr>
        <w:pStyle w:val="PL"/>
      </w:pPr>
      <w:r>
        <w:t xml:space="preserve">        messageSize:</w:t>
      </w:r>
    </w:p>
    <w:p w14:paraId="6280F092" w14:textId="77777777" w:rsidR="005F4B5D" w:rsidRDefault="005F4B5D" w:rsidP="005F4B5D">
      <w:pPr>
        <w:pStyle w:val="PL"/>
      </w:pPr>
      <w:r>
        <w:t xml:space="preserve">          $ref: 'TS29571_CommonData.yaml#/components/schemas/Uint32'</w:t>
      </w:r>
    </w:p>
    <w:p w14:paraId="079A0C73" w14:textId="77777777" w:rsidR="005F4B5D" w:rsidRDefault="005F4B5D" w:rsidP="005F4B5D">
      <w:pPr>
        <w:pStyle w:val="PL"/>
      </w:pPr>
      <w:r>
        <w:t xml:space="preserve">        messageClass:</w:t>
      </w:r>
    </w:p>
    <w:p w14:paraId="3BDC5179" w14:textId="77777777" w:rsidR="005F4B5D" w:rsidRDefault="005F4B5D" w:rsidP="005F4B5D">
      <w:pPr>
        <w:pStyle w:val="PL"/>
      </w:pPr>
      <w:r>
        <w:t xml:space="preserve">          $ref: '#/components/schemas/MessageClass'</w:t>
      </w:r>
    </w:p>
    <w:p w14:paraId="0E2E638E" w14:textId="77777777" w:rsidR="005F4B5D" w:rsidRDefault="005F4B5D" w:rsidP="005F4B5D">
      <w:pPr>
        <w:pStyle w:val="PL"/>
      </w:pPr>
      <w:r>
        <w:t xml:space="preserve">        deliveryReportRequested:</w:t>
      </w:r>
    </w:p>
    <w:p w14:paraId="24ADF4D6" w14:textId="77777777" w:rsidR="005F4B5D" w:rsidRDefault="005F4B5D" w:rsidP="005F4B5D">
      <w:pPr>
        <w:pStyle w:val="PL"/>
      </w:pPr>
      <w:r>
        <w:t xml:space="preserve">          $ref: '#/components/schemas/DeliveryReportRequested'</w:t>
      </w:r>
    </w:p>
    <w:p w14:paraId="40967CB3" w14:textId="77777777" w:rsidR="005F4B5D" w:rsidRDefault="005F4B5D" w:rsidP="005F4B5D">
      <w:pPr>
        <w:pStyle w:val="PL"/>
      </w:pPr>
      <w:r>
        <w:t xml:space="preserve">    OriginatorInfo:</w:t>
      </w:r>
    </w:p>
    <w:p w14:paraId="683AB964" w14:textId="77777777" w:rsidR="005F4B5D" w:rsidRDefault="005F4B5D" w:rsidP="005F4B5D">
      <w:pPr>
        <w:pStyle w:val="PL"/>
      </w:pPr>
      <w:r>
        <w:t xml:space="preserve">      type: object</w:t>
      </w:r>
    </w:p>
    <w:p w14:paraId="2FE70D6B" w14:textId="77777777" w:rsidR="005F4B5D" w:rsidRDefault="005F4B5D" w:rsidP="005F4B5D">
      <w:pPr>
        <w:pStyle w:val="PL"/>
      </w:pPr>
      <w:r>
        <w:t xml:space="preserve">      properties:</w:t>
      </w:r>
    </w:p>
    <w:p w14:paraId="4DFA7E6A" w14:textId="77777777" w:rsidR="005F4B5D" w:rsidRDefault="005F4B5D" w:rsidP="005F4B5D">
      <w:pPr>
        <w:pStyle w:val="PL"/>
      </w:pPr>
      <w:r>
        <w:t xml:space="preserve">        originatorSUPI:</w:t>
      </w:r>
    </w:p>
    <w:p w14:paraId="1DD0795C" w14:textId="77777777" w:rsidR="005F4B5D" w:rsidRDefault="005F4B5D" w:rsidP="005F4B5D">
      <w:pPr>
        <w:pStyle w:val="PL"/>
      </w:pPr>
      <w:r>
        <w:lastRenderedPageBreak/>
        <w:t xml:space="preserve">          $ref: 'TS29571_CommonData.yaml#/components/schemas/Supi'</w:t>
      </w:r>
    </w:p>
    <w:p w14:paraId="61CC7185" w14:textId="77777777" w:rsidR="005F4B5D" w:rsidRDefault="005F4B5D" w:rsidP="005F4B5D">
      <w:pPr>
        <w:pStyle w:val="PL"/>
      </w:pPr>
      <w:r>
        <w:t xml:space="preserve">        originatorGPSI:</w:t>
      </w:r>
    </w:p>
    <w:p w14:paraId="7B2BF6DF" w14:textId="77777777" w:rsidR="005F4B5D" w:rsidRDefault="005F4B5D" w:rsidP="005F4B5D">
      <w:pPr>
        <w:pStyle w:val="PL"/>
      </w:pPr>
      <w:r>
        <w:t xml:space="preserve">          $ref: 'TS29571_CommonData.yaml#/components/schemas/Gpsi'</w:t>
      </w:r>
    </w:p>
    <w:p w14:paraId="60AAB701" w14:textId="77777777" w:rsidR="005F4B5D" w:rsidRDefault="005F4B5D" w:rsidP="005F4B5D">
      <w:pPr>
        <w:pStyle w:val="PL"/>
      </w:pPr>
      <w:r>
        <w:t xml:space="preserve">        originatorOtherAddress:</w:t>
      </w:r>
    </w:p>
    <w:p w14:paraId="103B9415" w14:textId="77777777" w:rsidR="005F4B5D" w:rsidRDefault="005F4B5D" w:rsidP="005F4B5D">
      <w:pPr>
        <w:pStyle w:val="PL"/>
      </w:pPr>
      <w:r>
        <w:t xml:space="preserve">          $ref: '#/components/schemas/SMAddressInfo'</w:t>
      </w:r>
    </w:p>
    <w:p w14:paraId="58ACA0A0" w14:textId="77777777" w:rsidR="005F4B5D" w:rsidRDefault="005F4B5D" w:rsidP="005F4B5D">
      <w:pPr>
        <w:pStyle w:val="PL"/>
      </w:pPr>
      <w:r>
        <w:t xml:space="preserve">        originatorReceivedAddress:</w:t>
      </w:r>
    </w:p>
    <w:p w14:paraId="719B0066" w14:textId="77777777" w:rsidR="005F4B5D" w:rsidRDefault="005F4B5D" w:rsidP="005F4B5D">
      <w:pPr>
        <w:pStyle w:val="PL"/>
      </w:pPr>
      <w:r>
        <w:t xml:space="preserve">          $ref: '#/components/schemas/SMAddressInfo'</w:t>
      </w:r>
    </w:p>
    <w:p w14:paraId="626B46EF" w14:textId="77777777" w:rsidR="005F4B5D" w:rsidRDefault="005F4B5D" w:rsidP="005F4B5D">
      <w:pPr>
        <w:pStyle w:val="PL"/>
      </w:pPr>
      <w:r>
        <w:t xml:space="preserve">        originatorSCCPAddress:</w:t>
      </w:r>
    </w:p>
    <w:p w14:paraId="488D1EA8" w14:textId="77777777" w:rsidR="005F4B5D" w:rsidRDefault="005F4B5D" w:rsidP="005F4B5D">
      <w:pPr>
        <w:pStyle w:val="PL"/>
      </w:pPr>
      <w:r>
        <w:t xml:space="preserve">          type: string</w:t>
      </w:r>
    </w:p>
    <w:p w14:paraId="68DDF915" w14:textId="77777777" w:rsidR="005F4B5D" w:rsidRDefault="005F4B5D" w:rsidP="005F4B5D">
      <w:pPr>
        <w:pStyle w:val="PL"/>
      </w:pPr>
      <w:r>
        <w:t xml:space="preserve">        sMOriginatorInterface:</w:t>
      </w:r>
    </w:p>
    <w:p w14:paraId="26A9839B" w14:textId="77777777" w:rsidR="005F4B5D" w:rsidRDefault="005F4B5D" w:rsidP="005F4B5D">
      <w:pPr>
        <w:pStyle w:val="PL"/>
      </w:pPr>
      <w:r>
        <w:t xml:space="preserve">          $ref: '#/components/schemas/SMInterface'</w:t>
      </w:r>
    </w:p>
    <w:p w14:paraId="502A9724" w14:textId="77777777" w:rsidR="005F4B5D" w:rsidRDefault="005F4B5D" w:rsidP="005F4B5D">
      <w:pPr>
        <w:pStyle w:val="PL"/>
      </w:pPr>
      <w:r>
        <w:t xml:space="preserve">        sMOriginatorProtocolId:</w:t>
      </w:r>
    </w:p>
    <w:p w14:paraId="0CF52503" w14:textId="77777777" w:rsidR="005F4B5D" w:rsidRDefault="005F4B5D" w:rsidP="005F4B5D">
      <w:pPr>
        <w:pStyle w:val="PL"/>
      </w:pPr>
      <w:r>
        <w:t xml:space="preserve">          type: string</w:t>
      </w:r>
    </w:p>
    <w:p w14:paraId="33998AE7" w14:textId="77777777" w:rsidR="005F4B5D" w:rsidRDefault="005F4B5D" w:rsidP="005F4B5D">
      <w:pPr>
        <w:pStyle w:val="PL"/>
      </w:pPr>
      <w:r>
        <w:t xml:space="preserve">    RecipientInfo:</w:t>
      </w:r>
    </w:p>
    <w:p w14:paraId="24729D35" w14:textId="77777777" w:rsidR="005F4B5D" w:rsidRDefault="005F4B5D" w:rsidP="005F4B5D">
      <w:pPr>
        <w:pStyle w:val="PL"/>
      </w:pPr>
      <w:r>
        <w:t xml:space="preserve">      type: object</w:t>
      </w:r>
    </w:p>
    <w:p w14:paraId="5C05B333" w14:textId="77777777" w:rsidR="005F4B5D" w:rsidRDefault="005F4B5D" w:rsidP="005F4B5D">
      <w:pPr>
        <w:pStyle w:val="PL"/>
      </w:pPr>
      <w:r>
        <w:t xml:space="preserve">      properties:</w:t>
      </w:r>
    </w:p>
    <w:p w14:paraId="61B8872A" w14:textId="77777777" w:rsidR="005F4B5D" w:rsidRDefault="005F4B5D" w:rsidP="005F4B5D">
      <w:pPr>
        <w:pStyle w:val="PL"/>
      </w:pPr>
      <w:r>
        <w:t xml:space="preserve">        recipientSUPI:</w:t>
      </w:r>
    </w:p>
    <w:p w14:paraId="7F2635B7" w14:textId="77777777" w:rsidR="005F4B5D" w:rsidRDefault="005F4B5D" w:rsidP="005F4B5D">
      <w:pPr>
        <w:pStyle w:val="PL"/>
      </w:pPr>
      <w:r>
        <w:t xml:space="preserve">          $ref: 'TS29571_CommonData.yaml#/components/schemas/Supi'</w:t>
      </w:r>
    </w:p>
    <w:p w14:paraId="77E7970D" w14:textId="77777777" w:rsidR="005F4B5D" w:rsidRDefault="005F4B5D" w:rsidP="005F4B5D">
      <w:pPr>
        <w:pStyle w:val="PL"/>
      </w:pPr>
      <w:r>
        <w:t xml:space="preserve">        recipientGPSI:</w:t>
      </w:r>
    </w:p>
    <w:p w14:paraId="0A9ACB62" w14:textId="77777777" w:rsidR="005F4B5D" w:rsidRDefault="005F4B5D" w:rsidP="005F4B5D">
      <w:pPr>
        <w:pStyle w:val="PL"/>
      </w:pPr>
      <w:r>
        <w:t xml:space="preserve">          $ref: 'TS29571_CommonData.yaml#/components/schemas/Gpsi'</w:t>
      </w:r>
    </w:p>
    <w:p w14:paraId="6F79133D" w14:textId="77777777" w:rsidR="005F4B5D" w:rsidRDefault="005F4B5D" w:rsidP="005F4B5D">
      <w:pPr>
        <w:pStyle w:val="PL"/>
      </w:pPr>
      <w:r>
        <w:t xml:space="preserve">        recipientOtherAddress: # Included for backwards compatibility, shall not be used</w:t>
      </w:r>
    </w:p>
    <w:p w14:paraId="508F2C3A" w14:textId="77777777" w:rsidR="005F4B5D" w:rsidRDefault="005F4B5D" w:rsidP="005F4B5D">
      <w:pPr>
        <w:pStyle w:val="PL"/>
      </w:pPr>
      <w:r>
        <w:t xml:space="preserve">          $ref: '#/components/schemas/SMAddressInfo'</w:t>
      </w:r>
    </w:p>
    <w:p w14:paraId="1FA07DD8" w14:textId="77777777" w:rsidR="005F4B5D" w:rsidRDefault="005F4B5D" w:rsidP="005F4B5D">
      <w:pPr>
        <w:pStyle w:val="PL"/>
      </w:pPr>
      <w:r>
        <w:t xml:space="preserve">        recipientOtherAddresses:</w:t>
      </w:r>
    </w:p>
    <w:p w14:paraId="6B0899F6" w14:textId="77777777" w:rsidR="005F4B5D" w:rsidRDefault="005F4B5D" w:rsidP="005F4B5D">
      <w:pPr>
        <w:pStyle w:val="PL"/>
      </w:pPr>
      <w:r>
        <w:t xml:space="preserve">          type: array</w:t>
      </w:r>
    </w:p>
    <w:p w14:paraId="4407720C" w14:textId="77777777" w:rsidR="005F4B5D" w:rsidRDefault="005F4B5D" w:rsidP="005F4B5D">
      <w:pPr>
        <w:pStyle w:val="PL"/>
      </w:pPr>
      <w:r>
        <w:t xml:space="preserve">          items:</w:t>
      </w:r>
    </w:p>
    <w:p w14:paraId="6CAEFD9D" w14:textId="77777777" w:rsidR="005F4B5D" w:rsidRDefault="005F4B5D" w:rsidP="005F4B5D">
      <w:pPr>
        <w:pStyle w:val="PL"/>
      </w:pPr>
      <w:r>
        <w:t xml:space="preserve">            $ref: '#/components/schemas/RecipientAddress'</w:t>
      </w:r>
    </w:p>
    <w:p w14:paraId="10446646" w14:textId="77777777" w:rsidR="005F4B5D" w:rsidRDefault="005F4B5D" w:rsidP="005F4B5D">
      <w:pPr>
        <w:pStyle w:val="PL"/>
      </w:pPr>
      <w:r>
        <w:t xml:space="preserve">          minItems: 0</w:t>
      </w:r>
    </w:p>
    <w:p w14:paraId="2B14572F" w14:textId="77777777" w:rsidR="005F4B5D" w:rsidRDefault="005F4B5D" w:rsidP="005F4B5D">
      <w:pPr>
        <w:pStyle w:val="PL"/>
      </w:pPr>
      <w:r>
        <w:t xml:space="preserve">        recipientReceivedAddress:</w:t>
      </w:r>
    </w:p>
    <w:p w14:paraId="4661720D" w14:textId="77777777" w:rsidR="005F4B5D" w:rsidRDefault="005F4B5D" w:rsidP="005F4B5D">
      <w:pPr>
        <w:pStyle w:val="PL"/>
      </w:pPr>
      <w:r>
        <w:t xml:space="preserve">          $ref: '#/components/schemas/SMAddressInfo'</w:t>
      </w:r>
    </w:p>
    <w:p w14:paraId="23613D9B" w14:textId="77777777" w:rsidR="005F4B5D" w:rsidRDefault="005F4B5D" w:rsidP="005F4B5D">
      <w:pPr>
        <w:pStyle w:val="PL"/>
      </w:pPr>
      <w:r>
        <w:t xml:space="preserve">        recipientSCCPAddress:</w:t>
      </w:r>
    </w:p>
    <w:p w14:paraId="648537D3" w14:textId="77777777" w:rsidR="005F4B5D" w:rsidRDefault="005F4B5D" w:rsidP="005F4B5D">
      <w:pPr>
        <w:pStyle w:val="PL"/>
      </w:pPr>
      <w:r>
        <w:t xml:space="preserve">          type: string</w:t>
      </w:r>
    </w:p>
    <w:p w14:paraId="65BB95A8" w14:textId="77777777" w:rsidR="005F4B5D" w:rsidRDefault="005F4B5D" w:rsidP="005F4B5D">
      <w:pPr>
        <w:pStyle w:val="PL"/>
      </w:pPr>
      <w:r>
        <w:t xml:space="preserve">        sMDestinationInterface:</w:t>
      </w:r>
    </w:p>
    <w:p w14:paraId="68693F78" w14:textId="77777777" w:rsidR="005F4B5D" w:rsidRDefault="005F4B5D" w:rsidP="005F4B5D">
      <w:pPr>
        <w:pStyle w:val="PL"/>
      </w:pPr>
      <w:r>
        <w:t xml:space="preserve">          $ref: '#/components/schemas/SMInterface'</w:t>
      </w:r>
    </w:p>
    <w:p w14:paraId="28B4DEF3" w14:textId="77777777" w:rsidR="005F4B5D" w:rsidRDefault="005F4B5D" w:rsidP="005F4B5D">
      <w:pPr>
        <w:pStyle w:val="PL"/>
      </w:pPr>
      <w:r>
        <w:t xml:space="preserve">        sMrecipientProtocolId:</w:t>
      </w:r>
    </w:p>
    <w:p w14:paraId="3DD9C986" w14:textId="77777777" w:rsidR="005F4B5D" w:rsidRDefault="005F4B5D" w:rsidP="005F4B5D">
      <w:pPr>
        <w:pStyle w:val="PL"/>
      </w:pPr>
      <w:r>
        <w:t xml:space="preserve">          type: string</w:t>
      </w:r>
    </w:p>
    <w:p w14:paraId="6714EAD3" w14:textId="77777777" w:rsidR="005F4B5D" w:rsidRDefault="005F4B5D" w:rsidP="005F4B5D">
      <w:pPr>
        <w:pStyle w:val="PL"/>
      </w:pPr>
      <w:r>
        <w:t xml:space="preserve">    SMAddressInfo:</w:t>
      </w:r>
    </w:p>
    <w:p w14:paraId="288195FE" w14:textId="77777777" w:rsidR="005F4B5D" w:rsidRDefault="005F4B5D" w:rsidP="005F4B5D">
      <w:pPr>
        <w:pStyle w:val="PL"/>
      </w:pPr>
      <w:r>
        <w:t xml:space="preserve">      type: object</w:t>
      </w:r>
    </w:p>
    <w:p w14:paraId="0E63F5FC" w14:textId="77777777" w:rsidR="005F4B5D" w:rsidRDefault="005F4B5D" w:rsidP="005F4B5D">
      <w:pPr>
        <w:pStyle w:val="PL"/>
      </w:pPr>
      <w:r>
        <w:t xml:space="preserve">      properties:</w:t>
      </w:r>
    </w:p>
    <w:p w14:paraId="2BE08DAE" w14:textId="77777777" w:rsidR="005F4B5D" w:rsidRDefault="005F4B5D" w:rsidP="005F4B5D">
      <w:pPr>
        <w:pStyle w:val="PL"/>
      </w:pPr>
      <w:r>
        <w:t xml:space="preserve">        sMaddressType:</w:t>
      </w:r>
    </w:p>
    <w:p w14:paraId="60A80A7A" w14:textId="77777777" w:rsidR="005F4B5D" w:rsidRDefault="005F4B5D" w:rsidP="005F4B5D">
      <w:pPr>
        <w:pStyle w:val="PL"/>
      </w:pPr>
      <w:r>
        <w:t xml:space="preserve">          $ref: '#/components/schemas/SMAddressType'</w:t>
      </w:r>
    </w:p>
    <w:p w14:paraId="29A6C1FD" w14:textId="77777777" w:rsidR="005F4B5D" w:rsidRDefault="005F4B5D" w:rsidP="005F4B5D">
      <w:pPr>
        <w:pStyle w:val="PL"/>
      </w:pPr>
      <w:r>
        <w:t xml:space="preserve">        sMaddressData:</w:t>
      </w:r>
    </w:p>
    <w:p w14:paraId="7D6CCE50" w14:textId="77777777" w:rsidR="005F4B5D" w:rsidRDefault="005F4B5D" w:rsidP="005F4B5D">
      <w:pPr>
        <w:pStyle w:val="PL"/>
      </w:pPr>
      <w:r>
        <w:t xml:space="preserve">          type: string</w:t>
      </w:r>
    </w:p>
    <w:p w14:paraId="5233D73C" w14:textId="77777777" w:rsidR="005F4B5D" w:rsidRDefault="005F4B5D" w:rsidP="005F4B5D">
      <w:pPr>
        <w:pStyle w:val="PL"/>
      </w:pPr>
      <w:r>
        <w:t xml:space="preserve">        sMaddressDomain:</w:t>
      </w:r>
    </w:p>
    <w:p w14:paraId="29D50286" w14:textId="77777777" w:rsidR="005F4B5D" w:rsidRDefault="005F4B5D" w:rsidP="005F4B5D">
      <w:pPr>
        <w:pStyle w:val="PL"/>
      </w:pPr>
      <w:r>
        <w:t xml:space="preserve">          $ref: '#/components/schemas/SMAddressDomain'</w:t>
      </w:r>
    </w:p>
    <w:p w14:paraId="6BCE8D78" w14:textId="77777777" w:rsidR="005F4B5D" w:rsidRDefault="005F4B5D" w:rsidP="005F4B5D">
      <w:pPr>
        <w:pStyle w:val="PL"/>
      </w:pPr>
      <w:r>
        <w:t xml:space="preserve">    RecipientAddress:</w:t>
      </w:r>
    </w:p>
    <w:p w14:paraId="6E1616AC" w14:textId="77777777" w:rsidR="005F4B5D" w:rsidRDefault="005F4B5D" w:rsidP="005F4B5D">
      <w:pPr>
        <w:pStyle w:val="PL"/>
      </w:pPr>
      <w:r>
        <w:t xml:space="preserve">      type: object</w:t>
      </w:r>
    </w:p>
    <w:p w14:paraId="6070BBD8" w14:textId="77777777" w:rsidR="005F4B5D" w:rsidRDefault="005F4B5D" w:rsidP="005F4B5D">
      <w:pPr>
        <w:pStyle w:val="PL"/>
      </w:pPr>
      <w:r>
        <w:t xml:space="preserve">      properties:</w:t>
      </w:r>
    </w:p>
    <w:p w14:paraId="5FE334F1" w14:textId="77777777" w:rsidR="005F4B5D" w:rsidRDefault="005F4B5D" w:rsidP="005F4B5D">
      <w:pPr>
        <w:pStyle w:val="PL"/>
      </w:pPr>
      <w:r>
        <w:t xml:space="preserve">        recipientAddressInfo:</w:t>
      </w:r>
    </w:p>
    <w:p w14:paraId="2A72FBD6" w14:textId="77777777" w:rsidR="005F4B5D" w:rsidRDefault="005F4B5D" w:rsidP="005F4B5D">
      <w:pPr>
        <w:pStyle w:val="PL"/>
      </w:pPr>
      <w:r>
        <w:t xml:space="preserve">          $ref: '#/components/schemas/SMAddressInfo'</w:t>
      </w:r>
    </w:p>
    <w:p w14:paraId="18340501" w14:textId="77777777" w:rsidR="005F4B5D" w:rsidRDefault="005F4B5D" w:rsidP="005F4B5D">
      <w:pPr>
        <w:pStyle w:val="PL"/>
      </w:pPr>
      <w:r>
        <w:t xml:space="preserve">        sMaddresseeType:</w:t>
      </w:r>
    </w:p>
    <w:p w14:paraId="1EB0BD0D" w14:textId="77777777" w:rsidR="005F4B5D" w:rsidRDefault="005F4B5D" w:rsidP="005F4B5D">
      <w:pPr>
        <w:pStyle w:val="PL"/>
      </w:pPr>
      <w:r>
        <w:t xml:space="preserve">          $ref: '#/components/schemas/SMAddresseeType'</w:t>
      </w:r>
    </w:p>
    <w:p w14:paraId="7D514C59" w14:textId="77777777" w:rsidR="005F4B5D" w:rsidRDefault="005F4B5D" w:rsidP="005F4B5D">
      <w:pPr>
        <w:pStyle w:val="PL"/>
      </w:pPr>
      <w:r>
        <w:t xml:space="preserve">    MessageClass:</w:t>
      </w:r>
    </w:p>
    <w:p w14:paraId="32EAEE1D" w14:textId="77777777" w:rsidR="005F4B5D" w:rsidRDefault="005F4B5D" w:rsidP="005F4B5D">
      <w:pPr>
        <w:pStyle w:val="PL"/>
      </w:pPr>
      <w:r>
        <w:t xml:space="preserve">      type: object</w:t>
      </w:r>
    </w:p>
    <w:p w14:paraId="79BDAB12" w14:textId="77777777" w:rsidR="005F4B5D" w:rsidRDefault="005F4B5D" w:rsidP="005F4B5D">
      <w:pPr>
        <w:pStyle w:val="PL"/>
      </w:pPr>
      <w:r>
        <w:t xml:space="preserve">      properties:</w:t>
      </w:r>
    </w:p>
    <w:p w14:paraId="7C58B7E3" w14:textId="77777777" w:rsidR="005F4B5D" w:rsidRDefault="005F4B5D" w:rsidP="005F4B5D">
      <w:pPr>
        <w:pStyle w:val="PL"/>
      </w:pPr>
      <w:r>
        <w:t xml:space="preserve">        classIdentifier:</w:t>
      </w:r>
    </w:p>
    <w:p w14:paraId="72938476" w14:textId="77777777" w:rsidR="005F4B5D" w:rsidRDefault="005F4B5D" w:rsidP="005F4B5D">
      <w:pPr>
        <w:pStyle w:val="PL"/>
      </w:pPr>
      <w:r>
        <w:t xml:space="preserve">          $ref: '#/components/schemas/ClassIdentifier'</w:t>
      </w:r>
    </w:p>
    <w:p w14:paraId="204D8C98" w14:textId="77777777" w:rsidR="005F4B5D" w:rsidRDefault="005F4B5D" w:rsidP="005F4B5D">
      <w:pPr>
        <w:pStyle w:val="PL"/>
      </w:pPr>
      <w:r>
        <w:t xml:space="preserve">        tokenText:</w:t>
      </w:r>
    </w:p>
    <w:p w14:paraId="5A176215" w14:textId="77777777" w:rsidR="005F4B5D" w:rsidRDefault="005F4B5D" w:rsidP="005F4B5D">
      <w:pPr>
        <w:pStyle w:val="PL"/>
      </w:pPr>
      <w:r>
        <w:t xml:space="preserve">          type: string</w:t>
      </w:r>
    </w:p>
    <w:p w14:paraId="4E1AA8AE" w14:textId="77777777" w:rsidR="005F4B5D" w:rsidRDefault="005F4B5D" w:rsidP="005F4B5D">
      <w:pPr>
        <w:pStyle w:val="PL"/>
      </w:pPr>
      <w:r>
        <w:t xml:space="preserve">    SMAddressDomain:</w:t>
      </w:r>
    </w:p>
    <w:p w14:paraId="6FC5E803" w14:textId="77777777" w:rsidR="005F4B5D" w:rsidRDefault="005F4B5D" w:rsidP="005F4B5D">
      <w:pPr>
        <w:pStyle w:val="PL"/>
      </w:pPr>
      <w:r>
        <w:t xml:space="preserve">      type: object</w:t>
      </w:r>
    </w:p>
    <w:p w14:paraId="16629BE6" w14:textId="77777777" w:rsidR="005F4B5D" w:rsidRDefault="005F4B5D" w:rsidP="005F4B5D">
      <w:pPr>
        <w:pStyle w:val="PL"/>
      </w:pPr>
      <w:r>
        <w:t xml:space="preserve">      properties:</w:t>
      </w:r>
    </w:p>
    <w:p w14:paraId="6003941B" w14:textId="77777777" w:rsidR="005F4B5D" w:rsidRDefault="005F4B5D" w:rsidP="005F4B5D">
      <w:pPr>
        <w:pStyle w:val="PL"/>
      </w:pPr>
      <w:r>
        <w:t xml:space="preserve">        domainName:</w:t>
      </w:r>
    </w:p>
    <w:p w14:paraId="0455A994" w14:textId="77777777" w:rsidR="005F4B5D" w:rsidRDefault="005F4B5D" w:rsidP="005F4B5D">
      <w:pPr>
        <w:pStyle w:val="PL"/>
      </w:pPr>
      <w:r>
        <w:t xml:space="preserve">          type: string</w:t>
      </w:r>
    </w:p>
    <w:p w14:paraId="6557371B" w14:textId="77777777" w:rsidR="005F4B5D" w:rsidRDefault="005F4B5D" w:rsidP="005F4B5D">
      <w:pPr>
        <w:pStyle w:val="PL"/>
      </w:pPr>
      <w:r>
        <w:t xml:space="preserve">        3GPPIMSIMCCMNC:</w:t>
      </w:r>
    </w:p>
    <w:p w14:paraId="5DE9E451" w14:textId="77777777" w:rsidR="005F4B5D" w:rsidRDefault="005F4B5D" w:rsidP="005F4B5D">
      <w:pPr>
        <w:pStyle w:val="PL"/>
      </w:pPr>
      <w:r>
        <w:t xml:space="preserve">          type: string</w:t>
      </w:r>
    </w:p>
    <w:p w14:paraId="70E8EBA3" w14:textId="77777777" w:rsidR="005F4B5D" w:rsidRDefault="005F4B5D" w:rsidP="005F4B5D">
      <w:pPr>
        <w:pStyle w:val="PL"/>
      </w:pPr>
      <w:r>
        <w:t xml:space="preserve">    SMInterface:</w:t>
      </w:r>
    </w:p>
    <w:p w14:paraId="32A4C1DA" w14:textId="77777777" w:rsidR="005F4B5D" w:rsidRDefault="005F4B5D" w:rsidP="005F4B5D">
      <w:pPr>
        <w:pStyle w:val="PL"/>
      </w:pPr>
      <w:r>
        <w:t xml:space="preserve">      type: object</w:t>
      </w:r>
    </w:p>
    <w:p w14:paraId="75ADA8ED" w14:textId="77777777" w:rsidR="005F4B5D" w:rsidRDefault="005F4B5D" w:rsidP="005F4B5D">
      <w:pPr>
        <w:pStyle w:val="PL"/>
      </w:pPr>
      <w:r>
        <w:t xml:space="preserve">      properties:</w:t>
      </w:r>
    </w:p>
    <w:p w14:paraId="2236790C" w14:textId="77777777" w:rsidR="005F4B5D" w:rsidRDefault="005F4B5D" w:rsidP="005F4B5D">
      <w:pPr>
        <w:pStyle w:val="PL"/>
      </w:pPr>
      <w:r>
        <w:t xml:space="preserve">        interfaceId:</w:t>
      </w:r>
    </w:p>
    <w:p w14:paraId="1ECE7909" w14:textId="77777777" w:rsidR="005F4B5D" w:rsidRDefault="005F4B5D" w:rsidP="005F4B5D">
      <w:pPr>
        <w:pStyle w:val="PL"/>
      </w:pPr>
      <w:r>
        <w:t xml:space="preserve">          type: string</w:t>
      </w:r>
    </w:p>
    <w:p w14:paraId="7206002B" w14:textId="77777777" w:rsidR="005F4B5D" w:rsidRDefault="005F4B5D" w:rsidP="005F4B5D">
      <w:pPr>
        <w:pStyle w:val="PL"/>
      </w:pPr>
      <w:r>
        <w:t xml:space="preserve">        interfaceText:</w:t>
      </w:r>
    </w:p>
    <w:p w14:paraId="6B4170C6" w14:textId="77777777" w:rsidR="005F4B5D" w:rsidRDefault="005F4B5D" w:rsidP="005F4B5D">
      <w:pPr>
        <w:pStyle w:val="PL"/>
      </w:pPr>
      <w:r>
        <w:t xml:space="preserve">          type: string</w:t>
      </w:r>
    </w:p>
    <w:p w14:paraId="48903F36" w14:textId="77777777" w:rsidR="005F4B5D" w:rsidRDefault="005F4B5D" w:rsidP="005F4B5D">
      <w:pPr>
        <w:pStyle w:val="PL"/>
      </w:pPr>
      <w:r>
        <w:t xml:space="preserve">        interfacePort:</w:t>
      </w:r>
    </w:p>
    <w:p w14:paraId="60D5C804" w14:textId="77777777" w:rsidR="005F4B5D" w:rsidRDefault="005F4B5D" w:rsidP="005F4B5D">
      <w:pPr>
        <w:pStyle w:val="PL"/>
      </w:pPr>
      <w:r>
        <w:t xml:space="preserve">          type: string</w:t>
      </w:r>
    </w:p>
    <w:p w14:paraId="046733A6" w14:textId="77777777" w:rsidR="005F4B5D" w:rsidRDefault="005F4B5D" w:rsidP="005F4B5D">
      <w:pPr>
        <w:pStyle w:val="PL"/>
      </w:pPr>
      <w:r>
        <w:t xml:space="preserve">        interfaceType:</w:t>
      </w:r>
    </w:p>
    <w:p w14:paraId="063513E4" w14:textId="77777777" w:rsidR="005F4B5D" w:rsidRDefault="005F4B5D" w:rsidP="005F4B5D">
      <w:pPr>
        <w:pStyle w:val="PL"/>
      </w:pPr>
      <w:r>
        <w:t xml:space="preserve">          $ref: '#/components/schemas/InterfaceType'</w:t>
      </w:r>
    </w:p>
    <w:p w14:paraId="3D48C83A" w14:textId="77777777" w:rsidR="005F4B5D" w:rsidRDefault="005F4B5D" w:rsidP="005F4B5D">
      <w:pPr>
        <w:pStyle w:val="PL"/>
      </w:pPr>
      <w:r>
        <w:t xml:space="preserve">    RANSecondaryRATUsageReport:</w:t>
      </w:r>
    </w:p>
    <w:p w14:paraId="2C362DF7" w14:textId="77777777" w:rsidR="005F4B5D" w:rsidRDefault="005F4B5D" w:rsidP="005F4B5D">
      <w:pPr>
        <w:pStyle w:val="PL"/>
      </w:pPr>
      <w:r>
        <w:t xml:space="preserve">      type: object</w:t>
      </w:r>
    </w:p>
    <w:p w14:paraId="358E2EDA" w14:textId="77777777" w:rsidR="005F4B5D" w:rsidRDefault="005F4B5D" w:rsidP="005F4B5D">
      <w:pPr>
        <w:pStyle w:val="PL"/>
      </w:pPr>
      <w:r>
        <w:lastRenderedPageBreak/>
        <w:t xml:space="preserve">      properties:</w:t>
      </w:r>
    </w:p>
    <w:p w14:paraId="2AA83E08" w14:textId="77777777" w:rsidR="005F4B5D" w:rsidRDefault="005F4B5D" w:rsidP="005F4B5D">
      <w:pPr>
        <w:pStyle w:val="PL"/>
      </w:pPr>
      <w:r>
        <w:t xml:space="preserve">        rANSecondaryRATType:</w:t>
      </w:r>
    </w:p>
    <w:p w14:paraId="136094C5" w14:textId="77777777" w:rsidR="005F4B5D" w:rsidRDefault="005F4B5D" w:rsidP="005F4B5D">
      <w:pPr>
        <w:pStyle w:val="PL"/>
      </w:pPr>
      <w:r>
        <w:t xml:space="preserve">          $ref: 'TS29571_CommonData.yaml#/components/schemas/RatType'</w:t>
      </w:r>
    </w:p>
    <w:p w14:paraId="7B381790" w14:textId="77777777" w:rsidR="005F4B5D" w:rsidRDefault="005F4B5D" w:rsidP="005F4B5D">
      <w:pPr>
        <w:pStyle w:val="PL"/>
      </w:pPr>
      <w:r>
        <w:t xml:space="preserve">        qosFlowsUsageReports:</w:t>
      </w:r>
    </w:p>
    <w:p w14:paraId="31ECF2E3" w14:textId="77777777" w:rsidR="005F4B5D" w:rsidRDefault="005F4B5D" w:rsidP="005F4B5D">
      <w:pPr>
        <w:pStyle w:val="PL"/>
      </w:pPr>
      <w:r>
        <w:t xml:space="preserve">          type: array</w:t>
      </w:r>
    </w:p>
    <w:p w14:paraId="6A2EC6CE" w14:textId="77777777" w:rsidR="005F4B5D" w:rsidRDefault="005F4B5D" w:rsidP="005F4B5D">
      <w:pPr>
        <w:pStyle w:val="PL"/>
      </w:pPr>
      <w:r>
        <w:t xml:space="preserve">          items:</w:t>
      </w:r>
    </w:p>
    <w:p w14:paraId="1F8DAC99" w14:textId="77777777" w:rsidR="005F4B5D" w:rsidRDefault="005F4B5D" w:rsidP="005F4B5D">
      <w:pPr>
        <w:pStyle w:val="PL"/>
      </w:pPr>
      <w:r>
        <w:t xml:space="preserve">            $ref: '#/components/schemas/QosFlowsUsageReport'</w:t>
      </w:r>
    </w:p>
    <w:p w14:paraId="1923224E" w14:textId="77777777" w:rsidR="005F4B5D" w:rsidRDefault="005F4B5D" w:rsidP="005F4B5D">
      <w:pPr>
        <w:pStyle w:val="PL"/>
      </w:pPr>
      <w:r>
        <w:t xml:space="preserve">    Diagnostics:</w:t>
      </w:r>
    </w:p>
    <w:p w14:paraId="73E7D111" w14:textId="77777777" w:rsidR="005F4B5D" w:rsidRDefault="005F4B5D" w:rsidP="005F4B5D">
      <w:pPr>
        <w:pStyle w:val="PL"/>
      </w:pPr>
      <w:r>
        <w:t xml:space="preserve">      type: integer</w:t>
      </w:r>
    </w:p>
    <w:p w14:paraId="1F4C6500" w14:textId="77777777" w:rsidR="005F4B5D" w:rsidRDefault="005F4B5D" w:rsidP="005F4B5D">
      <w:pPr>
        <w:pStyle w:val="PL"/>
      </w:pPr>
      <w:r>
        <w:t xml:space="preserve">    IPFilterRule:</w:t>
      </w:r>
    </w:p>
    <w:p w14:paraId="50CB7329" w14:textId="77777777" w:rsidR="005F4B5D" w:rsidRDefault="005F4B5D" w:rsidP="005F4B5D">
      <w:pPr>
        <w:pStyle w:val="PL"/>
      </w:pPr>
      <w:r>
        <w:t xml:space="preserve">      type: string</w:t>
      </w:r>
    </w:p>
    <w:p w14:paraId="280DD4A5" w14:textId="77777777" w:rsidR="005F4B5D" w:rsidRDefault="005F4B5D" w:rsidP="005F4B5D">
      <w:pPr>
        <w:pStyle w:val="PL"/>
      </w:pPr>
      <w:r>
        <w:t xml:space="preserve">    QosFlowsUsageReport:</w:t>
      </w:r>
    </w:p>
    <w:p w14:paraId="35A3953C" w14:textId="77777777" w:rsidR="005F4B5D" w:rsidRDefault="005F4B5D" w:rsidP="005F4B5D">
      <w:pPr>
        <w:pStyle w:val="PL"/>
      </w:pPr>
      <w:r>
        <w:t xml:space="preserve">      type: object</w:t>
      </w:r>
    </w:p>
    <w:p w14:paraId="5FA0E9B9" w14:textId="77777777" w:rsidR="005F4B5D" w:rsidRDefault="005F4B5D" w:rsidP="005F4B5D">
      <w:pPr>
        <w:pStyle w:val="PL"/>
      </w:pPr>
      <w:r>
        <w:t xml:space="preserve">      properties:</w:t>
      </w:r>
    </w:p>
    <w:p w14:paraId="3B3350A0" w14:textId="77777777" w:rsidR="005F4B5D" w:rsidRDefault="005F4B5D" w:rsidP="005F4B5D">
      <w:pPr>
        <w:pStyle w:val="PL"/>
      </w:pPr>
      <w:r>
        <w:t xml:space="preserve">        qFI:</w:t>
      </w:r>
    </w:p>
    <w:p w14:paraId="3AA8CB9D" w14:textId="77777777" w:rsidR="005F4B5D" w:rsidRDefault="005F4B5D" w:rsidP="005F4B5D">
      <w:pPr>
        <w:pStyle w:val="PL"/>
      </w:pPr>
      <w:r>
        <w:t xml:space="preserve">          $ref: 'TS29571_CommonData.yaml#/components/schemas/Qfi'</w:t>
      </w:r>
    </w:p>
    <w:p w14:paraId="7898166E" w14:textId="77777777" w:rsidR="005F4B5D" w:rsidRDefault="005F4B5D" w:rsidP="005F4B5D">
      <w:pPr>
        <w:pStyle w:val="PL"/>
      </w:pPr>
      <w:r>
        <w:t xml:space="preserve">        startTimestamp:</w:t>
      </w:r>
    </w:p>
    <w:p w14:paraId="7DA17657" w14:textId="77777777" w:rsidR="005F4B5D" w:rsidRDefault="005F4B5D" w:rsidP="005F4B5D">
      <w:pPr>
        <w:pStyle w:val="PL"/>
      </w:pPr>
      <w:r>
        <w:t xml:space="preserve">          $ref: 'TS29571_CommonData.yaml#/components/schemas/DateTime'</w:t>
      </w:r>
    </w:p>
    <w:p w14:paraId="3645D587" w14:textId="77777777" w:rsidR="005F4B5D" w:rsidRDefault="005F4B5D" w:rsidP="005F4B5D">
      <w:pPr>
        <w:pStyle w:val="PL"/>
      </w:pPr>
      <w:r>
        <w:t xml:space="preserve">        endTimestamp:</w:t>
      </w:r>
    </w:p>
    <w:p w14:paraId="301D6181" w14:textId="77777777" w:rsidR="005F4B5D" w:rsidRDefault="005F4B5D" w:rsidP="005F4B5D">
      <w:pPr>
        <w:pStyle w:val="PL"/>
      </w:pPr>
      <w:r>
        <w:t xml:space="preserve">          $ref: 'TS29571_CommonData.yaml#/components/schemas/DateTime'</w:t>
      </w:r>
    </w:p>
    <w:p w14:paraId="723253F3" w14:textId="77777777" w:rsidR="005F4B5D" w:rsidRDefault="005F4B5D" w:rsidP="005F4B5D">
      <w:pPr>
        <w:pStyle w:val="PL"/>
      </w:pPr>
      <w:r>
        <w:t xml:space="preserve">        uplinkVolume:</w:t>
      </w:r>
    </w:p>
    <w:p w14:paraId="0FCB7310" w14:textId="77777777" w:rsidR="005F4B5D" w:rsidRDefault="005F4B5D" w:rsidP="005F4B5D">
      <w:pPr>
        <w:pStyle w:val="PL"/>
      </w:pPr>
      <w:r>
        <w:t xml:space="preserve">          $ref: 'TS29571_CommonData.yaml#/components/schemas/Uint64'</w:t>
      </w:r>
    </w:p>
    <w:p w14:paraId="0B09E1F1" w14:textId="77777777" w:rsidR="005F4B5D" w:rsidRDefault="005F4B5D" w:rsidP="005F4B5D">
      <w:pPr>
        <w:pStyle w:val="PL"/>
      </w:pPr>
      <w:r>
        <w:t xml:space="preserve">        downlinkVolume:</w:t>
      </w:r>
    </w:p>
    <w:p w14:paraId="152D85B6" w14:textId="77777777" w:rsidR="005F4B5D" w:rsidRDefault="005F4B5D" w:rsidP="005F4B5D">
      <w:pPr>
        <w:pStyle w:val="PL"/>
      </w:pPr>
      <w:r>
        <w:t xml:space="preserve">          $ref: 'TS29571_CommonData.yaml#/components/schemas/Uint64'</w:t>
      </w:r>
    </w:p>
    <w:p w14:paraId="0E6F6293" w14:textId="77777777" w:rsidR="005F4B5D" w:rsidRDefault="005F4B5D" w:rsidP="005F4B5D">
      <w:pPr>
        <w:pStyle w:val="PL"/>
      </w:pPr>
      <w:r>
        <w:t xml:space="preserve">    5GLANTypeService:</w:t>
      </w:r>
    </w:p>
    <w:p w14:paraId="62255181" w14:textId="77777777" w:rsidR="005F4B5D" w:rsidRDefault="005F4B5D" w:rsidP="005F4B5D">
      <w:pPr>
        <w:pStyle w:val="PL"/>
      </w:pPr>
      <w:r>
        <w:t xml:space="preserve">      type: object</w:t>
      </w:r>
    </w:p>
    <w:p w14:paraId="4CB4B33B" w14:textId="77777777" w:rsidR="005F4B5D" w:rsidRDefault="005F4B5D" w:rsidP="005F4B5D">
      <w:pPr>
        <w:pStyle w:val="PL"/>
      </w:pPr>
      <w:r>
        <w:t xml:space="preserve">      properties:</w:t>
      </w:r>
    </w:p>
    <w:p w14:paraId="4B4CB174" w14:textId="77777777" w:rsidR="005F4B5D" w:rsidRDefault="005F4B5D" w:rsidP="005F4B5D">
      <w:pPr>
        <w:pStyle w:val="PL"/>
      </w:pPr>
      <w:r>
        <w:t xml:space="preserve">        internalGroupIdentifier:</w:t>
      </w:r>
    </w:p>
    <w:p w14:paraId="584092DE" w14:textId="77777777" w:rsidR="005F4B5D" w:rsidRDefault="005F4B5D" w:rsidP="005F4B5D">
      <w:pPr>
        <w:pStyle w:val="PL"/>
      </w:pPr>
      <w:r>
        <w:t xml:space="preserve">          $ref: 'TS29571_CommonData.yaml#/components/schemas/GroupId'</w:t>
      </w:r>
    </w:p>
    <w:p w14:paraId="404F45C9" w14:textId="77777777" w:rsidR="005F4B5D" w:rsidRDefault="005F4B5D" w:rsidP="005F4B5D">
      <w:pPr>
        <w:pStyle w:val="PL"/>
      </w:pPr>
      <w:r>
        <w:t xml:space="preserve">    5GSBridgeInformation:</w:t>
      </w:r>
    </w:p>
    <w:p w14:paraId="3C350284" w14:textId="77777777" w:rsidR="005F4B5D" w:rsidRDefault="005F4B5D" w:rsidP="005F4B5D">
      <w:pPr>
        <w:pStyle w:val="PL"/>
      </w:pPr>
      <w:r>
        <w:t xml:space="preserve">      type: object</w:t>
      </w:r>
    </w:p>
    <w:p w14:paraId="58AE5B44" w14:textId="77777777" w:rsidR="005F4B5D" w:rsidRDefault="005F4B5D" w:rsidP="005F4B5D">
      <w:pPr>
        <w:pStyle w:val="PL"/>
      </w:pPr>
      <w:r>
        <w:t xml:space="preserve">      properties:</w:t>
      </w:r>
    </w:p>
    <w:p w14:paraId="33F02D53" w14:textId="77777777" w:rsidR="005F4B5D" w:rsidRDefault="005F4B5D" w:rsidP="005F4B5D">
      <w:pPr>
        <w:pStyle w:val="PL"/>
      </w:pPr>
      <w:r>
        <w:t xml:space="preserve">        bridgeId:</w:t>
      </w:r>
    </w:p>
    <w:p w14:paraId="20079907" w14:textId="77777777" w:rsidR="005F4B5D" w:rsidRDefault="005F4B5D" w:rsidP="005F4B5D">
      <w:pPr>
        <w:pStyle w:val="PL"/>
      </w:pPr>
      <w:r>
        <w:t xml:space="preserve">          $ref: 'TS29571_CommonData.yaml#/components/schemas/Uint64'</w:t>
      </w:r>
    </w:p>
    <w:p w14:paraId="5E866D25" w14:textId="77777777" w:rsidR="005F4B5D" w:rsidRDefault="005F4B5D" w:rsidP="005F4B5D">
      <w:pPr>
        <w:pStyle w:val="PL"/>
      </w:pPr>
      <w:r>
        <w:t xml:space="preserve">        nWTTPortNumber:</w:t>
      </w:r>
    </w:p>
    <w:p w14:paraId="661608D8" w14:textId="77777777" w:rsidR="005F4B5D" w:rsidRDefault="005F4B5D" w:rsidP="005F4B5D">
      <w:pPr>
        <w:pStyle w:val="PL"/>
      </w:pPr>
      <w:r>
        <w:t xml:space="preserve">          $ref: 'TS29571_CommonData.yaml#/components/schemas/Uint16'</w:t>
      </w:r>
    </w:p>
    <w:p w14:paraId="765E2F97" w14:textId="77777777" w:rsidR="005F4B5D" w:rsidRDefault="005F4B5D" w:rsidP="005F4B5D">
      <w:pPr>
        <w:pStyle w:val="PL"/>
      </w:pPr>
      <w:r>
        <w:t xml:space="preserve">        dSTTPortNumber:</w:t>
      </w:r>
    </w:p>
    <w:p w14:paraId="1654ADFE" w14:textId="77777777" w:rsidR="005F4B5D" w:rsidRDefault="005F4B5D" w:rsidP="005F4B5D">
      <w:pPr>
        <w:pStyle w:val="PL"/>
      </w:pPr>
      <w:r>
        <w:t xml:space="preserve">          $ref: 'TS29571_CommonData.yaml#/components/schemas/Uint16'</w:t>
      </w:r>
    </w:p>
    <w:p w14:paraId="49A39FBF" w14:textId="77777777" w:rsidR="005F4B5D" w:rsidRDefault="005F4B5D" w:rsidP="005F4B5D">
      <w:pPr>
        <w:pStyle w:val="PL"/>
      </w:pPr>
      <w:r>
        <w:t xml:space="preserve">      required:</w:t>
      </w:r>
    </w:p>
    <w:p w14:paraId="25343E40" w14:textId="77777777" w:rsidR="005F4B5D" w:rsidRDefault="005F4B5D" w:rsidP="005F4B5D">
      <w:pPr>
        <w:pStyle w:val="PL"/>
      </w:pPr>
      <w:r>
        <w:t xml:space="preserve">        - bridgeId</w:t>
      </w:r>
    </w:p>
    <w:p w14:paraId="6044EB40" w14:textId="77777777" w:rsidR="005F4B5D" w:rsidRDefault="005F4B5D" w:rsidP="005F4B5D">
      <w:pPr>
        <w:pStyle w:val="PL"/>
      </w:pPr>
      <w:r>
        <w:t xml:space="preserve">    NEFChargingInformation:</w:t>
      </w:r>
    </w:p>
    <w:p w14:paraId="4F01D376" w14:textId="77777777" w:rsidR="005F4B5D" w:rsidRDefault="005F4B5D" w:rsidP="005F4B5D">
      <w:pPr>
        <w:pStyle w:val="PL"/>
      </w:pPr>
      <w:r>
        <w:t xml:space="preserve">      type: object</w:t>
      </w:r>
    </w:p>
    <w:p w14:paraId="141A2E36" w14:textId="77777777" w:rsidR="005F4B5D" w:rsidRDefault="005F4B5D" w:rsidP="005F4B5D">
      <w:pPr>
        <w:pStyle w:val="PL"/>
      </w:pPr>
      <w:r>
        <w:t xml:space="preserve">      properties:</w:t>
      </w:r>
    </w:p>
    <w:p w14:paraId="4B6B8703" w14:textId="77777777" w:rsidR="005F4B5D" w:rsidRDefault="005F4B5D" w:rsidP="005F4B5D">
      <w:pPr>
        <w:pStyle w:val="PL"/>
      </w:pPr>
      <w:r>
        <w:t xml:space="preserve">        externalIndividualIdentifier:</w:t>
      </w:r>
    </w:p>
    <w:p w14:paraId="77275D2C" w14:textId="77777777" w:rsidR="005F4B5D" w:rsidRDefault="005F4B5D" w:rsidP="005F4B5D">
      <w:pPr>
        <w:pStyle w:val="PL"/>
      </w:pPr>
      <w:r>
        <w:t xml:space="preserve">          $ref: 'TS29571_CommonData.yaml#/components/schemas/Gpsi'</w:t>
      </w:r>
    </w:p>
    <w:p w14:paraId="3C2E4E15" w14:textId="77777777" w:rsidR="005F4B5D" w:rsidRDefault="005F4B5D" w:rsidP="005F4B5D">
      <w:pPr>
        <w:pStyle w:val="PL"/>
      </w:pPr>
      <w:r>
        <w:t xml:space="preserve">        externalIndividualIdList:</w:t>
      </w:r>
    </w:p>
    <w:p w14:paraId="57764116" w14:textId="77777777" w:rsidR="005F4B5D" w:rsidRDefault="005F4B5D" w:rsidP="005F4B5D">
      <w:pPr>
        <w:pStyle w:val="PL"/>
      </w:pPr>
      <w:r>
        <w:t xml:space="preserve">          type: array</w:t>
      </w:r>
    </w:p>
    <w:p w14:paraId="6EABD171" w14:textId="77777777" w:rsidR="005F4B5D" w:rsidRDefault="005F4B5D" w:rsidP="005F4B5D">
      <w:pPr>
        <w:pStyle w:val="PL"/>
      </w:pPr>
      <w:r>
        <w:t xml:space="preserve">          items:</w:t>
      </w:r>
    </w:p>
    <w:p w14:paraId="508EBDD5" w14:textId="77777777" w:rsidR="005F4B5D" w:rsidRDefault="005F4B5D" w:rsidP="005F4B5D">
      <w:pPr>
        <w:pStyle w:val="PL"/>
      </w:pPr>
      <w:r>
        <w:t xml:space="preserve">            $ref: 'TS29571_CommonData.yaml#/components/schemas/Gpsi'</w:t>
      </w:r>
    </w:p>
    <w:p w14:paraId="0F156FDF" w14:textId="77777777" w:rsidR="005F4B5D" w:rsidRDefault="005F4B5D" w:rsidP="005F4B5D">
      <w:pPr>
        <w:pStyle w:val="PL"/>
      </w:pPr>
      <w:r>
        <w:t xml:space="preserve">          minItems: 1</w:t>
      </w:r>
    </w:p>
    <w:p w14:paraId="4471692C" w14:textId="77777777" w:rsidR="005F4B5D" w:rsidRDefault="005F4B5D" w:rsidP="005F4B5D">
      <w:pPr>
        <w:pStyle w:val="PL"/>
      </w:pPr>
      <w:r>
        <w:t xml:space="preserve">        internalIndividualIdentifier:</w:t>
      </w:r>
    </w:p>
    <w:p w14:paraId="4DDC8870" w14:textId="77777777" w:rsidR="005F4B5D" w:rsidRDefault="005F4B5D" w:rsidP="005F4B5D">
      <w:pPr>
        <w:pStyle w:val="PL"/>
      </w:pPr>
      <w:r>
        <w:t xml:space="preserve">          $ref: 'TS29571_CommonData.yaml#/components/schemas/Supi'</w:t>
      </w:r>
    </w:p>
    <w:p w14:paraId="206B0728" w14:textId="77777777" w:rsidR="005F4B5D" w:rsidRDefault="005F4B5D" w:rsidP="005F4B5D">
      <w:pPr>
        <w:pStyle w:val="PL"/>
      </w:pPr>
      <w:r>
        <w:t xml:space="preserve">        internalIndividualIdList:</w:t>
      </w:r>
    </w:p>
    <w:p w14:paraId="44FE5489" w14:textId="77777777" w:rsidR="005F4B5D" w:rsidRDefault="005F4B5D" w:rsidP="005F4B5D">
      <w:pPr>
        <w:pStyle w:val="PL"/>
      </w:pPr>
      <w:r>
        <w:t xml:space="preserve">          type: array</w:t>
      </w:r>
    </w:p>
    <w:p w14:paraId="6BFDDECA" w14:textId="77777777" w:rsidR="005F4B5D" w:rsidRDefault="005F4B5D" w:rsidP="005F4B5D">
      <w:pPr>
        <w:pStyle w:val="PL"/>
      </w:pPr>
      <w:r>
        <w:t xml:space="preserve">          items:</w:t>
      </w:r>
    </w:p>
    <w:p w14:paraId="0558CF1E" w14:textId="77777777" w:rsidR="005F4B5D" w:rsidRDefault="005F4B5D" w:rsidP="005F4B5D">
      <w:pPr>
        <w:pStyle w:val="PL"/>
      </w:pPr>
      <w:r>
        <w:t xml:space="preserve">            $ref: 'TS29571_CommonData.yaml#/components/schemas/Supi'</w:t>
      </w:r>
    </w:p>
    <w:p w14:paraId="3B0E5C62" w14:textId="77777777" w:rsidR="005F4B5D" w:rsidRDefault="005F4B5D" w:rsidP="005F4B5D">
      <w:pPr>
        <w:pStyle w:val="PL"/>
      </w:pPr>
      <w:r>
        <w:t xml:space="preserve">          minItems: 1</w:t>
      </w:r>
    </w:p>
    <w:p w14:paraId="30FAF511" w14:textId="77777777" w:rsidR="005F4B5D" w:rsidRDefault="005F4B5D" w:rsidP="005F4B5D">
      <w:pPr>
        <w:pStyle w:val="PL"/>
      </w:pPr>
      <w:r>
        <w:t xml:space="preserve">        externalGroupIdentifier:</w:t>
      </w:r>
    </w:p>
    <w:p w14:paraId="2698625F" w14:textId="77777777" w:rsidR="005F4B5D" w:rsidRDefault="005F4B5D" w:rsidP="005F4B5D">
      <w:pPr>
        <w:pStyle w:val="PL"/>
      </w:pPr>
      <w:r>
        <w:t xml:space="preserve">          $ref: 'TS29571_CommonData.yaml#/components/schemas/ExternalGroupId'</w:t>
      </w:r>
    </w:p>
    <w:p w14:paraId="3F029E25" w14:textId="77777777" w:rsidR="005F4B5D" w:rsidRDefault="005F4B5D" w:rsidP="005F4B5D">
      <w:pPr>
        <w:pStyle w:val="PL"/>
      </w:pPr>
      <w:r>
        <w:t xml:space="preserve">        groupIdentifier:</w:t>
      </w:r>
    </w:p>
    <w:p w14:paraId="6279BDCB" w14:textId="77777777" w:rsidR="005F4B5D" w:rsidRDefault="005F4B5D" w:rsidP="005F4B5D">
      <w:pPr>
        <w:pStyle w:val="PL"/>
      </w:pPr>
      <w:r>
        <w:t xml:space="preserve">          $ref: 'TS29571_CommonData.yaml#/components/schemas/GroupId'</w:t>
      </w:r>
    </w:p>
    <w:p w14:paraId="7372F21B" w14:textId="77777777" w:rsidR="005F4B5D" w:rsidRDefault="005F4B5D" w:rsidP="005F4B5D">
      <w:pPr>
        <w:pStyle w:val="PL"/>
      </w:pPr>
      <w:r>
        <w:t xml:space="preserve">        aPIDirection:</w:t>
      </w:r>
    </w:p>
    <w:p w14:paraId="1BBEDC17" w14:textId="77777777" w:rsidR="005F4B5D" w:rsidRDefault="005F4B5D" w:rsidP="005F4B5D">
      <w:pPr>
        <w:pStyle w:val="PL"/>
      </w:pPr>
      <w:r>
        <w:t xml:space="preserve">          $ref: '#/components/schemas/APIDirection'</w:t>
      </w:r>
    </w:p>
    <w:p w14:paraId="040E0F96" w14:textId="77777777" w:rsidR="005F4B5D" w:rsidRDefault="005F4B5D" w:rsidP="005F4B5D">
      <w:pPr>
        <w:pStyle w:val="PL"/>
      </w:pPr>
      <w:r>
        <w:t xml:space="preserve">        aPITargetNetworkFunction:</w:t>
      </w:r>
    </w:p>
    <w:p w14:paraId="2A78ADEF" w14:textId="77777777" w:rsidR="005F4B5D" w:rsidRDefault="005F4B5D" w:rsidP="005F4B5D">
      <w:pPr>
        <w:pStyle w:val="PL"/>
      </w:pPr>
      <w:r>
        <w:t xml:space="preserve">          $ref: '#/components/schemas/NFIdentification'</w:t>
      </w:r>
    </w:p>
    <w:p w14:paraId="72B56564" w14:textId="77777777" w:rsidR="005F4B5D" w:rsidRDefault="005F4B5D" w:rsidP="005F4B5D">
      <w:pPr>
        <w:pStyle w:val="PL"/>
      </w:pPr>
      <w:r>
        <w:t xml:space="preserve">        aPIResultCode:</w:t>
      </w:r>
    </w:p>
    <w:p w14:paraId="33FF96AE" w14:textId="77777777" w:rsidR="005F4B5D" w:rsidRDefault="005F4B5D" w:rsidP="005F4B5D">
      <w:pPr>
        <w:pStyle w:val="PL"/>
      </w:pPr>
      <w:r>
        <w:t xml:space="preserve">          $ref: 'TS29571_CommonData.yaml#/components/schemas/Uint32'</w:t>
      </w:r>
    </w:p>
    <w:p w14:paraId="6F4453AB" w14:textId="77777777" w:rsidR="005F4B5D" w:rsidRDefault="005F4B5D" w:rsidP="005F4B5D">
      <w:pPr>
        <w:pStyle w:val="PL"/>
      </w:pPr>
      <w:r>
        <w:t xml:space="preserve">        aPIName:</w:t>
      </w:r>
    </w:p>
    <w:p w14:paraId="2B4ACBBF" w14:textId="77777777" w:rsidR="005F4B5D" w:rsidRDefault="005F4B5D" w:rsidP="005F4B5D">
      <w:pPr>
        <w:pStyle w:val="PL"/>
      </w:pPr>
      <w:r>
        <w:t xml:space="preserve">          type: string</w:t>
      </w:r>
    </w:p>
    <w:p w14:paraId="6F772557" w14:textId="77777777" w:rsidR="005F4B5D" w:rsidRDefault="005F4B5D" w:rsidP="005F4B5D">
      <w:pPr>
        <w:pStyle w:val="PL"/>
      </w:pPr>
      <w:r>
        <w:t xml:space="preserve">        aPIReference:</w:t>
      </w:r>
    </w:p>
    <w:p w14:paraId="48E07B55" w14:textId="77777777" w:rsidR="005F4B5D" w:rsidRDefault="005F4B5D" w:rsidP="005F4B5D">
      <w:pPr>
        <w:pStyle w:val="PL"/>
      </w:pPr>
      <w:r>
        <w:t xml:space="preserve">          $ref: 'TS29571_CommonData.yaml#/components/schemas/Uri'</w:t>
      </w:r>
    </w:p>
    <w:p w14:paraId="66E8481D" w14:textId="77777777" w:rsidR="005F4B5D" w:rsidRDefault="005F4B5D" w:rsidP="005F4B5D">
      <w:pPr>
        <w:pStyle w:val="PL"/>
      </w:pPr>
      <w:r>
        <w:t xml:space="preserve">        aPIOperation:</w:t>
      </w:r>
    </w:p>
    <w:p w14:paraId="78237160" w14:textId="77777777" w:rsidR="005F4B5D" w:rsidRDefault="005F4B5D" w:rsidP="005F4B5D">
      <w:pPr>
        <w:pStyle w:val="PL"/>
      </w:pPr>
      <w:r>
        <w:t xml:space="preserve">          $ref: '#/components/schemas/APIOperation'</w:t>
      </w:r>
    </w:p>
    <w:p w14:paraId="02C15ED9" w14:textId="77777777" w:rsidR="005F4B5D" w:rsidRDefault="005F4B5D" w:rsidP="005F4B5D">
      <w:pPr>
        <w:pStyle w:val="PL"/>
      </w:pPr>
      <w:r>
        <w:t xml:space="preserve">        aPIContent:</w:t>
      </w:r>
    </w:p>
    <w:p w14:paraId="4F605EC2" w14:textId="77777777" w:rsidR="005F4B5D" w:rsidRDefault="005F4B5D" w:rsidP="005F4B5D">
      <w:pPr>
        <w:pStyle w:val="PL"/>
      </w:pPr>
      <w:r>
        <w:t xml:space="preserve">          type: string</w:t>
      </w:r>
    </w:p>
    <w:p w14:paraId="3F200D99" w14:textId="77777777" w:rsidR="005F4B5D" w:rsidRDefault="005F4B5D" w:rsidP="005F4B5D">
      <w:pPr>
        <w:pStyle w:val="PL"/>
      </w:pPr>
      <w:r>
        <w:t xml:space="preserve">      required:</w:t>
      </w:r>
    </w:p>
    <w:p w14:paraId="4BB67E3F" w14:textId="77777777" w:rsidR="005F4B5D" w:rsidRDefault="005F4B5D" w:rsidP="005F4B5D">
      <w:pPr>
        <w:pStyle w:val="PL"/>
      </w:pPr>
      <w:r>
        <w:t xml:space="preserve">        - aPIName</w:t>
      </w:r>
    </w:p>
    <w:p w14:paraId="331624A8" w14:textId="77777777" w:rsidR="005F4B5D" w:rsidRDefault="005F4B5D" w:rsidP="005F4B5D">
      <w:pPr>
        <w:pStyle w:val="PL"/>
      </w:pPr>
      <w:r>
        <w:t xml:space="preserve">    SNPNInformation:</w:t>
      </w:r>
    </w:p>
    <w:p w14:paraId="73891ED7" w14:textId="77777777" w:rsidR="005F4B5D" w:rsidRDefault="005F4B5D" w:rsidP="005F4B5D">
      <w:pPr>
        <w:pStyle w:val="PL"/>
      </w:pPr>
      <w:r>
        <w:lastRenderedPageBreak/>
        <w:t xml:space="preserve">      type: object</w:t>
      </w:r>
    </w:p>
    <w:p w14:paraId="6E7107D4" w14:textId="77777777" w:rsidR="005F4B5D" w:rsidRDefault="005F4B5D" w:rsidP="005F4B5D">
      <w:pPr>
        <w:pStyle w:val="PL"/>
      </w:pPr>
      <w:r>
        <w:t xml:space="preserve">      properties:</w:t>
      </w:r>
    </w:p>
    <w:p w14:paraId="0146353F" w14:textId="77777777" w:rsidR="005F4B5D" w:rsidRDefault="005F4B5D" w:rsidP="005F4B5D">
      <w:pPr>
        <w:pStyle w:val="PL"/>
      </w:pPr>
      <w:r>
        <w:t xml:space="preserve">        sNPNID:</w:t>
      </w:r>
    </w:p>
    <w:p w14:paraId="7D7574A5" w14:textId="77777777" w:rsidR="005F4B5D" w:rsidRDefault="005F4B5D" w:rsidP="005F4B5D">
      <w:pPr>
        <w:pStyle w:val="PL"/>
      </w:pPr>
      <w:r>
        <w:t xml:space="preserve">          $ref: 'TS29571_CommonData.yaml#/components/schemas/PlmnIdNid'</w:t>
      </w:r>
    </w:p>
    <w:p w14:paraId="1E08D814" w14:textId="77777777" w:rsidR="005F4B5D" w:rsidRDefault="005F4B5D" w:rsidP="005F4B5D">
      <w:pPr>
        <w:pStyle w:val="PL"/>
      </w:pPr>
      <w:r>
        <w:t xml:space="preserve">        accessType:</w:t>
      </w:r>
    </w:p>
    <w:p w14:paraId="54563920" w14:textId="77777777" w:rsidR="005F4B5D" w:rsidRDefault="005F4B5D" w:rsidP="005F4B5D">
      <w:pPr>
        <w:pStyle w:val="PL"/>
      </w:pPr>
      <w:r>
        <w:t xml:space="preserve">          $ref: 'TS29571_CommonData.yaml#/components/schemas/AccessType'</w:t>
      </w:r>
    </w:p>
    <w:p w14:paraId="0ADA73DE" w14:textId="77777777" w:rsidR="005F4B5D" w:rsidRDefault="005F4B5D" w:rsidP="005F4B5D">
      <w:pPr>
        <w:pStyle w:val="PL"/>
      </w:pPr>
      <w:r>
        <w:t xml:space="preserve">        n3IwfFqdn:</w:t>
      </w:r>
    </w:p>
    <w:p w14:paraId="799BCD0F" w14:textId="77777777" w:rsidR="005F4B5D" w:rsidRDefault="005F4B5D" w:rsidP="005F4B5D">
      <w:pPr>
        <w:pStyle w:val="PL"/>
      </w:pPr>
      <w:r>
        <w:t xml:space="preserve">          $ref: 'TS29571_CommonData.yaml#/components/schemas/Fqdn'</w:t>
      </w:r>
    </w:p>
    <w:p w14:paraId="6916A83D" w14:textId="77777777" w:rsidR="005F4B5D" w:rsidRDefault="005F4B5D" w:rsidP="005F4B5D">
      <w:pPr>
        <w:pStyle w:val="PL"/>
      </w:pPr>
      <w:r>
        <w:t xml:space="preserve">      required:</w:t>
      </w:r>
    </w:p>
    <w:p w14:paraId="25412CAA" w14:textId="77777777" w:rsidR="005F4B5D" w:rsidRDefault="005F4B5D" w:rsidP="005F4B5D">
      <w:pPr>
        <w:pStyle w:val="PL"/>
      </w:pPr>
      <w:r>
        <w:t xml:space="preserve">        - sNPNID</w:t>
      </w:r>
    </w:p>
    <w:p w14:paraId="505B3CF0" w14:textId="77777777" w:rsidR="005F4B5D" w:rsidRDefault="005F4B5D" w:rsidP="005F4B5D">
      <w:pPr>
        <w:pStyle w:val="PL"/>
      </w:pPr>
      <w:r>
        <w:t xml:space="preserve">    RegistrationChargingInformation:</w:t>
      </w:r>
    </w:p>
    <w:p w14:paraId="573DB274" w14:textId="77777777" w:rsidR="005F4B5D" w:rsidRDefault="005F4B5D" w:rsidP="005F4B5D">
      <w:pPr>
        <w:pStyle w:val="PL"/>
      </w:pPr>
      <w:r>
        <w:t xml:space="preserve">      type: object</w:t>
      </w:r>
    </w:p>
    <w:p w14:paraId="74F4023A" w14:textId="77777777" w:rsidR="005F4B5D" w:rsidRDefault="005F4B5D" w:rsidP="005F4B5D">
      <w:pPr>
        <w:pStyle w:val="PL"/>
      </w:pPr>
      <w:r>
        <w:t xml:space="preserve">      properties:</w:t>
      </w:r>
    </w:p>
    <w:p w14:paraId="50064F19" w14:textId="77777777" w:rsidR="005F4B5D" w:rsidRDefault="005F4B5D" w:rsidP="005F4B5D">
      <w:pPr>
        <w:pStyle w:val="PL"/>
      </w:pPr>
      <w:r>
        <w:t xml:space="preserve">        registrationMessagetype:</w:t>
      </w:r>
    </w:p>
    <w:p w14:paraId="1D155ECE" w14:textId="77777777" w:rsidR="005F4B5D" w:rsidRDefault="005F4B5D" w:rsidP="005F4B5D">
      <w:pPr>
        <w:pStyle w:val="PL"/>
      </w:pPr>
      <w:r>
        <w:t xml:space="preserve">          $ref: '#/components/schemas/RegistrationMessageType'</w:t>
      </w:r>
    </w:p>
    <w:p w14:paraId="57E2CDD1" w14:textId="77777777" w:rsidR="005F4B5D" w:rsidRDefault="005F4B5D" w:rsidP="005F4B5D">
      <w:pPr>
        <w:pStyle w:val="PL"/>
      </w:pPr>
      <w:r>
        <w:t xml:space="preserve">        userInformation:</w:t>
      </w:r>
    </w:p>
    <w:p w14:paraId="32FEA19E" w14:textId="77777777" w:rsidR="005F4B5D" w:rsidRDefault="005F4B5D" w:rsidP="005F4B5D">
      <w:pPr>
        <w:pStyle w:val="PL"/>
      </w:pPr>
      <w:r>
        <w:t xml:space="preserve">          $ref: '#/components/schemas/UserInformation'</w:t>
      </w:r>
    </w:p>
    <w:p w14:paraId="6D8B0A4E" w14:textId="77777777" w:rsidR="005F4B5D" w:rsidRDefault="005F4B5D" w:rsidP="005F4B5D">
      <w:pPr>
        <w:pStyle w:val="PL"/>
      </w:pPr>
      <w:r>
        <w:t xml:space="preserve">        userLocationinfo:</w:t>
      </w:r>
    </w:p>
    <w:p w14:paraId="0A173F5C" w14:textId="77777777" w:rsidR="005F4B5D" w:rsidRDefault="005F4B5D" w:rsidP="005F4B5D">
      <w:pPr>
        <w:pStyle w:val="PL"/>
      </w:pPr>
      <w:r>
        <w:t xml:space="preserve">          $ref: 'TS29571_CommonData.yaml#/components/schemas/UserLocation'</w:t>
      </w:r>
    </w:p>
    <w:p w14:paraId="38E66AFD" w14:textId="77777777" w:rsidR="005F4B5D" w:rsidRDefault="005F4B5D" w:rsidP="005F4B5D">
      <w:pPr>
        <w:pStyle w:val="PL"/>
      </w:pPr>
      <w:r>
        <w:t xml:space="preserve">        pSCellInformation:</w:t>
      </w:r>
    </w:p>
    <w:p w14:paraId="7AA33915" w14:textId="77777777" w:rsidR="005F4B5D" w:rsidRDefault="005F4B5D" w:rsidP="005F4B5D">
      <w:pPr>
        <w:pStyle w:val="PL"/>
      </w:pPr>
      <w:r>
        <w:t xml:space="preserve">          $ref: '#/components/schemas/PSCellInformation'</w:t>
      </w:r>
    </w:p>
    <w:p w14:paraId="62D1DE47" w14:textId="77777777" w:rsidR="005F4B5D" w:rsidRDefault="005F4B5D" w:rsidP="005F4B5D">
      <w:pPr>
        <w:pStyle w:val="PL"/>
      </w:pPr>
      <w:r>
        <w:t xml:space="preserve">        uetimeZone:</w:t>
      </w:r>
    </w:p>
    <w:p w14:paraId="2849292E" w14:textId="77777777" w:rsidR="005F4B5D" w:rsidRDefault="005F4B5D" w:rsidP="005F4B5D">
      <w:pPr>
        <w:pStyle w:val="PL"/>
      </w:pPr>
      <w:r>
        <w:t xml:space="preserve">          $ref: 'TS29571_CommonData.yaml#/components/schemas/TimeZone'</w:t>
      </w:r>
    </w:p>
    <w:p w14:paraId="19BD85F5" w14:textId="77777777" w:rsidR="005F4B5D" w:rsidRDefault="005F4B5D" w:rsidP="005F4B5D">
      <w:pPr>
        <w:pStyle w:val="PL"/>
      </w:pPr>
      <w:r>
        <w:t xml:space="preserve">        rATType:</w:t>
      </w:r>
    </w:p>
    <w:p w14:paraId="16C8BCFB" w14:textId="77777777" w:rsidR="005F4B5D" w:rsidRDefault="005F4B5D" w:rsidP="005F4B5D">
      <w:pPr>
        <w:pStyle w:val="PL"/>
      </w:pPr>
      <w:r>
        <w:t xml:space="preserve">          $ref: 'TS29571_CommonData.yaml#/components/schemas/RatType'</w:t>
      </w:r>
    </w:p>
    <w:p w14:paraId="2E06ACC5" w14:textId="77777777" w:rsidR="005F4B5D" w:rsidRDefault="005F4B5D" w:rsidP="005F4B5D">
      <w:pPr>
        <w:pStyle w:val="PL"/>
      </w:pPr>
      <w:r>
        <w:t xml:space="preserve">        5GMMCapability:</w:t>
      </w:r>
    </w:p>
    <w:p w14:paraId="511ED543" w14:textId="77777777" w:rsidR="005F4B5D" w:rsidRDefault="005F4B5D" w:rsidP="005F4B5D">
      <w:pPr>
        <w:pStyle w:val="PL"/>
      </w:pPr>
      <w:r>
        <w:t xml:space="preserve">          $ref: 'TS29571_CommonData.yaml#/components/schemas/Bytes'</w:t>
      </w:r>
    </w:p>
    <w:p w14:paraId="26E8410F" w14:textId="77777777" w:rsidR="005F4B5D" w:rsidRDefault="005F4B5D" w:rsidP="005F4B5D">
      <w:pPr>
        <w:pStyle w:val="PL"/>
      </w:pPr>
      <w:r>
        <w:t xml:space="preserve">        mICOModeIndication:</w:t>
      </w:r>
    </w:p>
    <w:p w14:paraId="3714AE7F" w14:textId="77777777" w:rsidR="005F4B5D" w:rsidRDefault="005F4B5D" w:rsidP="005F4B5D">
      <w:pPr>
        <w:pStyle w:val="PL"/>
      </w:pPr>
      <w:r>
        <w:t xml:space="preserve">          $ref: '#/components/schemas/MICOModeIndication'</w:t>
      </w:r>
    </w:p>
    <w:p w14:paraId="2F771402" w14:textId="77777777" w:rsidR="005F4B5D" w:rsidRDefault="005F4B5D" w:rsidP="005F4B5D">
      <w:pPr>
        <w:pStyle w:val="PL"/>
      </w:pPr>
      <w:r>
        <w:t xml:space="preserve">        smsIndication:</w:t>
      </w:r>
    </w:p>
    <w:p w14:paraId="06474A5A" w14:textId="77777777" w:rsidR="005F4B5D" w:rsidRDefault="005F4B5D" w:rsidP="005F4B5D">
      <w:pPr>
        <w:pStyle w:val="PL"/>
      </w:pPr>
      <w:r>
        <w:t xml:space="preserve">          $ref: '#/components/schemas/SmsIndication'</w:t>
      </w:r>
    </w:p>
    <w:p w14:paraId="77FC05F4" w14:textId="77777777" w:rsidR="005F4B5D" w:rsidRDefault="005F4B5D" w:rsidP="005F4B5D">
      <w:pPr>
        <w:pStyle w:val="PL"/>
      </w:pPr>
      <w:r>
        <w:t xml:space="preserve">        taiList:</w:t>
      </w:r>
    </w:p>
    <w:p w14:paraId="1A7D68BD" w14:textId="77777777" w:rsidR="005F4B5D" w:rsidRDefault="005F4B5D" w:rsidP="005F4B5D">
      <w:pPr>
        <w:pStyle w:val="PL"/>
      </w:pPr>
      <w:r>
        <w:t xml:space="preserve">          type: array</w:t>
      </w:r>
    </w:p>
    <w:p w14:paraId="5827E151" w14:textId="77777777" w:rsidR="005F4B5D" w:rsidRDefault="005F4B5D" w:rsidP="005F4B5D">
      <w:pPr>
        <w:pStyle w:val="PL"/>
      </w:pPr>
      <w:r>
        <w:t xml:space="preserve">          items:</w:t>
      </w:r>
    </w:p>
    <w:p w14:paraId="0CFBC548" w14:textId="77777777" w:rsidR="005F4B5D" w:rsidRDefault="005F4B5D" w:rsidP="005F4B5D">
      <w:pPr>
        <w:pStyle w:val="PL"/>
      </w:pPr>
      <w:r>
        <w:t xml:space="preserve">            $ref: 'TS29571_CommonData.yaml#/components/schemas/Tai'</w:t>
      </w:r>
    </w:p>
    <w:p w14:paraId="31CC215E" w14:textId="77777777" w:rsidR="005F4B5D" w:rsidRDefault="005F4B5D" w:rsidP="005F4B5D">
      <w:pPr>
        <w:pStyle w:val="PL"/>
      </w:pPr>
      <w:r>
        <w:t xml:space="preserve">          minItems: 0</w:t>
      </w:r>
    </w:p>
    <w:p w14:paraId="7F28CE30" w14:textId="77777777" w:rsidR="005F4B5D" w:rsidRDefault="005F4B5D" w:rsidP="005F4B5D">
      <w:pPr>
        <w:pStyle w:val="PL"/>
      </w:pPr>
      <w:r>
        <w:t xml:space="preserve">        serviceAreaRestriction:</w:t>
      </w:r>
    </w:p>
    <w:p w14:paraId="5B7B0CBC" w14:textId="77777777" w:rsidR="005F4B5D" w:rsidRDefault="005F4B5D" w:rsidP="005F4B5D">
      <w:pPr>
        <w:pStyle w:val="PL"/>
      </w:pPr>
      <w:r>
        <w:t xml:space="preserve">          type: array</w:t>
      </w:r>
    </w:p>
    <w:p w14:paraId="1AA46789" w14:textId="77777777" w:rsidR="005F4B5D" w:rsidRDefault="005F4B5D" w:rsidP="005F4B5D">
      <w:pPr>
        <w:pStyle w:val="PL"/>
      </w:pPr>
      <w:r>
        <w:t xml:space="preserve">          items:</w:t>
      </w:r>
    </w:p>
    <w:p w14:paraId="3024A114" w14:textId="77777777" w:rsidR="005F4B5D" w:rsidRDefault="005F4B5D" w:rsidP="005F4B5D">
      <w:pPr>
        <w:pStyle w:val="PL"/>
      </w:pPr>
      <w:r>
        <w:t xml:space="preserve">            $ref: 'TS29571_CommonData.yaml#/components/schemas/ServiceAreaRestriction'</w:t>
      </w:r>
    </w:p>
    <w:p w14:paraId="0844397C" w14:textId="77777777" w:rsidR="005F4B5D" w:rsidRDefault="005F4B5D" w:rsidP="005F4B5D">
      <w:pPr>
        <w:pStyle w:val="PL"/>
      </w:pPr>
      <w:r>
        <w:t xml:space="preserve">          minItems: 0</w:t>
      </w:r>
    </w:p>
    <w:p w14:paraId="3C5E0CE2" w14:textId="77777777" w:rsidR="005F4B5D" w:rsidRDefault="005F4B5D" w:rsidP="005F4B5D">
      <w:pPr>
        <w:pStyle w:val="PL"/>
      </w:pPr>
      <w:r>
        <w:t xml:space="preserve">        requestedNSSAI:</w:t>
      </w:r>
    </w:p>
    <w:p w14:paraId="7F2114D6" w14:textId="77777777" w:rsidR="005F4B5D" w:rsidRDefault="005F4B5D" w:rsidP="005F4B5D">
      <w:pPr>
        <w:pStyle w:val="PL"/>
      </w:pPr>
      <w:r>
        <w:t xml:space="preserve">          type: array</w:t>
      </w:r>
    </w:p>
    <w:p w14:paraId="332954AC" w14:textId="77777777" w:rsidR="005F4B5D" w:rsidRDefault="005F4B5D" w:rsidP="005F4B5D">
      <w:pPr>
        <w:pStyle w:val="PL"/>
      </w:pPr>
      <w:r>
        <w:t xml:space="preserve">          items:</w:t>
      </w:r>
    </w:p>
    <w:p w14:paraId="53A218EF" w14:textId="77777777" w:rsidR="005F4B5D" w:rsidRDefault="005F4B5D" w:rsidP="005F4B5D">
      <w:pPr>
        <w:pStyle w:val="PL"/>
      </w:pPr>
      <w:r>
        <w:t xml:space="preserve">            $ref: 'TS29571_CommonData.yaml#/components/schemas/Snssai'</w:t>
      </w:r>
    </w:p>
    <w:p w14:paraId="0CA3697C" w14:textId="77777777" w:rsidR="005F4B5D" w:rsidRDefault="005F4B5D" w:rsidP="005F4B5D">
      <w:pPr>
        <w:pStyle w:val="PL"/>
      </w:pPr>
      <w:r>
        <w:t xml:space="preserve">          minItems: 0</w:t>
      </w:r>
    </w:p>
    <w:p w14:paraId="741279A8" w14:textId="77777777" w:rsidR="005F4B5D" w:rsidRDefault="005F4B5D" w:rsidP="005F4B5D">
      <w:pPr>
        <w:pStyle w:val="PL"/>
      </w:pPr>
      <w:r>
        <w:t xml:space="preserve">        allowedNSSAI:</w:t>
      </w:r>
    </w:p>
    <w:p w14:paraId="03D22A68" w14:textId="77777777" w:rsidR="005F4B5D" w:rsidRDefault="005F4B5D" w:rsidP="005F4B5D">
      <w:pPr>
        <w:pStyle w:val="PL"/>
      </w:pPr>
      <w:r>
        <w:t xml:space="preserve">          type: array</w:t>
      </w:r>
    </w:p>
    <w:p w14:paraId="30B17B60" w14:textId="77777777" w:rsidR="005F4B5D" w:rsidRDefault="005F4B5D" w:rsidP="005F4B5D">
      <w:pPr>
        <w:pStyle w:val="PL"/>
      </w:pPr>
      <w:r>
        <w:t xml:space="preserve">          items:</w:t>
      </w:r>
    </w:p>
    <w:p w14:paraId="23D6D011" w14:textId="77777777" w:rsidR="005F4B5D" w:rsidRDefault="005F4B5D" w:rsidP="005F4B5D">
      <w:pPr>
        <w:pStyle w:val="PL"/>
      </w:pPr>
      <w:r>
        <w:t xml:space="preserve">            $ref: 'TS29571_CommonData.yaml#/components/schemas/Snssai'</w:t>
      </w:r>
    </w:p>
    <w:p w14:paraId="02F8ECE1" w14:textId="77777777" w:rsidR="005F4B5D" w:rsidRDefault="005F4B5D" w:rsidP="005F4B5D">
      <w:pPr>
        <w:pStyle w:val="PL"/>
      </w:pPr>
      <w:r>
        <w:t xml:space="preserve">          minItems: 0</w:t>
      </w:r>
    </w:p>
    <w:p w14:paraId="22A418E8" w14:textId="77777777" w:rsidR="005F4B5D" w:rsidRDefault="005F4B5D" w:rsidP="005F4B5D">
      <w:pPr>
        <w:pStyle w:val="PL"/>
      </w:pPr>
      <w:r>
        <w:t xml:space="preserve">        rejectedNSSAI:</w:t>
      </w:r>
    </w:p>
    <w:p w14:paraId="0C5C335C" w14:textId="77777777" w:rsidR="005F4B5D" w:rsidRDefault="005F4B5D" w:rsidP="005F4B5D">
      <w:pPr>
        <w:pStyle w:val="PL"/>
      </w:pPr>
      <w:r>
        <w:t xml:space="preserve">          type: array</w:t>
      </w:r>
    </w:p>
    <w:p w14:paraId="482B07F2" w14:textId="77777777" w:rsidR="005F4B5D" w:rsidRDefault="005F4B5D" w:rsidP="005F4B5D">
      <w:pPr>
        <w:pStyle w:val="PL"/>
      </w:pPr>
      <w:r>
        <w:t xml:space="preserve">          items:</w:t>
      </w:r>
    </w:p>
    <w:p w14:paraId="35DC993E" w14:textId="77777777" w:rsidR="005F4B5D" w:rsidRDefault="005F4B5D" w:rsidP="005F4B5D">
      <w:pPr>
        <w:pStyle w:val="PL"/>
      </w:pPr>
      <w:r>
        <w:t xml:space="preserve">            $ref: 'TS29571_CommonData.yaml#/components/schemas/Snssai'</w:t>
      </w:r>
    </w:p>
    <w:p w14:paraId="6AEFC08E" w14:textId="77777777" w:rsidR="005F4B5D" w:rsidRDefault="005F4B5D" w:rsidP="005F4B5D">
      <w:pPr>
        <w:pStyle w:val="PL"/>
      </w:pPr>
      <w:r>
        <w:t xml:space="preserve">          minItems: 0</w:t>
      </w:r>
    </w:p>
    <w:p w14:paraId="0ABAEA0C" w14:textId="77777777" w:rsidR="005F4B5D" w:rsidRDefault="005F4B5D" w:rsidP="005F4B5D">
      <w:pPr>
        <w:pStyle w:val="PL"/>
      </w:pPr>
      <w:r>
        <w:t xml:space="preserve">        nSSAIMapList:</w:t>
      </w:r>
    </w:p>
    <w:p w14:paraId="3FB1758C" w14:textId="77777777" w:rsidR="005F4B5D" w:rsidRDefault="005F4B5D" w:rsidP="005F4B5D">
      <w:pPr>
        <w:pStyle w:val="PL"/>
      </w:pPr>
      <w:r>
        <w:t xml:space="preserve">          type: array</w:t>
      </w:r>
    </w:p>
    <w:p w14:paraId="15F755A0" w14:textId="77777777" w:rsidR="005F4B5D" w:rsidRDefault="005F4B5D" w:rsidP="005F4B5D">
      <w:pPr>
        <w:pStyle w:val="PL"/>
      </w:pPr>
      <w:r>
        <w:t xml:space="preserve">          items:</w:t>
      </w:r>
    </w:p>
    <w:p w14:paraId="4C9CA5D4" w14:textId="77777777" w:rsidR="005F4B5D" w:rsidRDefault="005F4B5D" w:rsidP="005F4B5D">
      <w:pPr>
        <w:pStyle w:val="PL"/>
      </w:pPr>
      <w:r>
        <w:t xml:space="preserve">            $ref: '#/components/schemas/NSSAIMap'</w:t>
      </w:r>
    </w:p>
    <w:p w14:paraId="30929387" w14:textId="77777777" w:rsidR="005F4B5D" w:rsidRDefault="005F4B5D" w:rsidP="005F4B5D">
      <w:pPr>
        <w:pStyle w:val="PL"/>
      </w:pPr>
      <w:r>
        <w:t xml:space="preserve">          minItems: 0</w:t>
      </w:r>
    </w:p>
    <w:p w14:paraId="02326FE6" w14:textId="77777777" w:rsidR="005F4B5D" w:rsidRDefault="005F4B5D" w:rsidP="005F4B5D">
      <w:pPr>
        <w:pStyle w:val="PL"/>
      </w:pPr>
      <w:r>
        <w:t xml:space="preserve">        alternativeNSSAIMap:</w:t>
      </w:r>
    </w:p>
    <w:p w14:paraId="63FB7377" w14:textId="77777777" w:rsidR="005F4B5D" w:rsidRDefault="005F4B5D" w:rsidP="005F4B5D">
      <w:pPr>
        <w:pStyle w:val="PL"/>
      </w:pPr>
      <w:r>
        <w:t xml:space="preserve">          type: array</w:t>
      </w:r>
    </w:p>
    <w:p w14:paraId="40897CD1" w14:textId="77777777" w:rsidR="005F4B5D" w:rsidRDefault="005F4B5D" w:rsidP="005F4B5D">
      <w:pPr>
        <w:pStyle w:val="PL"/>
      </w:pPr>
      <w:r>
        <w:t xml:space="preserve">          items:</w:t>
      </w:r>
    </w:p>
    <w:p w14:paraId="75862D92" w14:textId="77777777" w:rsidR="005F4B5D" w:rsidRDefault="005F4B5D" w:rsidP="005F4B5D">
      <w:pPr>
        <w:pStyle w:val="PL"/>
      </w:pPr>
      <w:r>
        <w:t xml:space="preserve">            $ref: '#/components/schemas/AlternativeNSSAIMap'</w:t>
      </w:r>
    </w:p>
    <w:p w14:paraId="378F3D77" w14:textId="77777777" w:rsidR="005F4B5D" w:rsidRDefault="005F4B5D" w:rsidP="005F4B5D">
      <w:pPr>
        <w:pStyle w:val="PL"/>
      </w:pPr>
      <w:r>
        <w:t xml:space="preserve">          minItems: 0</w:t>
      </w:r>
    </w:p>
    <w:p w14:paraId="0D35C8CA" w14:textId="77777777" w:rsidR="005F4B5D" w:rsidRDefault="005F4B5D" w:rsidP="005F4B5D">
      <w:pPr>
        <w:pStyle w:val="PL"/>
      </w:pPr>
      <w:r>
        <w:t xml:space="preserve">        amfUeNgapId:</w:t>
      </w:r>
    </w:p>
    <w:p w14:paraId="63649697" w14:textId="77777777" w:rsidR="005F4B5D" w:rsidRDefault="005F4B5D" w:rsidP="005F4B5D">
      <w:pPr>
        <w:pStyle w:val="PL"/>
      </w:pPr>
      <w:r>
        <w:t xml:space="preserve">          type: integer</w:t>
      </w:r>
    </w:p>
    <w:p w14:paraId="24F21B50" w14:textId="77777777" w:rsidR="005F4B5D" w:rsidRDefault="005F4B5D" w:rsidP="005F4B5D">
      <w:pPr>
        <w:pStyle w:val="PL"/>
      </w:pPr>
      <w:r>
        <w:t xml:space="preserve">        ranUeNgapId:</w:t>
      </w:r>
    </w:p>
    <w:p w14:paraId="770E9A96" w14:textId="77777777" w:rsidR="005F4B5D" w:rsidRDefault="005F4B5D" w:rsidP="005F4B5D">
      <w:pPr>
        <w:pStyle w:val="PL"/>
      </w:pPr>
      <w:r>
        <w:t xml:space="preserve">          type: integer</w:t>
      </w:r>
    </w:p>
    <w:p w14:paraId="064D541F" w14:textId="77777777" w:rsidR="005F4B5D" w:rsidRDefault="005F4B5D" w:rsidP="005F4B5D">
      <w:pPr>
        <w:pStyle w:val="PL"/>
      </w:pPr>
      <w:r>
        <w:t xml:space="preserve">        ranNodeId:</w:t>
      </w:r>
    </w:p>
    <w:p w14:paraId="5FA0E4D4" w14:textId="77777777" w:rsidR="005F4B5D" w:rsidRDefault="005F4B5D" w:rsidP="005F4B5D">
      <w:pPr>
        <w:pStyle w:val="PL"/>
      </w:pPr>
      <w:r>
        <w:t xml:space="preserve">          $ref: 'TS29571_CommonData.yaml#/components/schemas/GlobalRanNodeId'</w:t>
      </w:r>
    </w:p>
    <w:p w14:paraId="3A77825E" w14:textId="77777777" w:rsidR="005F4B5D" w:rsidRDefault="005F4B5D" w:rsidP="005F4B5D">
      <w:pPr>
        <w:pStyle w:val="PL"/>
      </w:pPr>
      <w:r>
        <w:t xml:space="preserve">        sNPNID:</w:t>
      </w:r>
    </w:p>
    <w:p w14:paraId="15D11276" w14:textId="77777777" w:rsidR="005F4B5D" w:rsidRDefault="005F4B5D" w:rsidP="005F4B5D">
      <w:pPr>
        <w:pStyle w:val="PL"/>
      </w:pPr>
      <w:r>
        <w:t xml:space="preserve">          $ref: 'TS29571_CommonData.yaml#/components/schemas/PlmnIdNid'</w:t>
      </w:r>
    </w:p>
    <w:p w14:paraId="10BE0932" w14:textId="77777777" w:rsidR="005F4B5D" w:rsidRDefault="005F4B5D" w:rsidP="005F4B5D">
      <w:pPr>
        <w:pStyle w:val="PL"/>
      </w:pPr>
      <w:r>
        <w:t xml:space="preserve">        cAGIDList:</w:t>
      </w:r>
    </w:p>
    <w:p w14:paraId="65736BD9" w14:textId="77777777" w:rsidR="005F4B5D" w:rsidRDefault="005F4B5D" w:rsidP="005F4B5D">
      <w:pPr>
        <w:pStyle w:val="PL"/>
      </w:pPr>
      <w:r>
        <w:t xml:space="preserve">          type: array</w:t>
      </w:r>
    </w:p>
    <w:p w14:paraId="17FD55E0" w14:textId="77777777" w:rsidR="005F4B5D" w:rsidRDefault="005F4B5D" w:rsidP="005F4B5D">
      <w:pPr>
        <w:pStyle w:val="PL"/>
      </w:pPr>
      <w:r>
        <w:t xml:space="preserve">          items:</w:t>
      </w:r>
    </w:p>
    <w:p w14:paraId="6CD43762" w14:textId="77777777" w:rsidR="005F4B5D" w:rsidRDefault="005F4B5D" w:rsidP="005F4B5D">
      <w:pPr>
        <w:pStyle w:val="PL"/>
      </w:pPr>
      <w:r>
        <w:t xml:space="preserve">            $ref: 'TS29571_CommonData.yaml#/components/schemas/CagId'</w:t>
      </w:r>
    </w:p>
    <w:p w14:paraId="245D8F9B" w14:textId="77777777" w:rsidR="005F4B5D" w:rsidRDefault="005F4B5D" w:rsidP="005F4B5D">
      <w:pPr>
        <w:pStyle w:val="PL"/>
      </w:pPr>
      <w:r>
        <w:lastRenderedPageBreak/>
        <w:t xml:space="preserve">          minItems: 0</w:t>
      </w:r>
    </w:p>
    <w:p w14:paraId="345B0174" w14:textId="77777777" w:rsidR="005F4B5D" w:rsidRDefault="005F4B5D" w:rsidP="005F4B5D">
      <w:pPr>
        <w:pStyle w:val="PL"/>
      </w:pPr>
      <w:r>
        <w:t xml:space="preserve">        satelliteAccessIndicator:</w:t>
      </w:r>
    </w:p>
    <w:p w14:paraId="2253984F" w14:textId="77777777" w:rsidR="005F4B5D" w:rsidRDefault="005F4B5D" w:rsidP="005F4B5D">
      <w:pPr>
        <w:pStyle w:val="PL"/>
      </w:pPr>
      <w:r>
        <w:t xml:space="preserve">          type: boolean</w:t>
      </w:r>
    </w:p>
    <w:p w14:paraId="7C06C804" w14:textId="77777777" w:rsidR="005F4B5D" w:rsidRDefault="005F4B5D" w:rsidP="005F4B5D">
      <w:pPr>
        <w:pStyle w:val="PL"/>
      </w:pPr>
      <w:r>
        <w:t xml:space="preserve">      required:</w:t>
      </w:r>
    </w:p>
    <w:p w14:paraId="2B343FEF" w14:textId="77777777" w:rsidR="005F4B5D" w:rsidRDefault="005F4B5D" w:rsidP="005F4B5D">
      <w:pPr>
        <w:pStyle w:val="PL"/>
      </w:pPr>
      <w:r>
        <w:t xml:space="preserve">        - registrationMessagetype</w:t>
      </w:r>
    </w:p>
    <w:p w14:paraId="0E857EAE" w14:textId="77777777" w:rsidR="005F4B5D" w:rsidRDefault="005F4B5D" w:rsidP="005F4B5D">
      <w:pPr>
        <w:pStyle w:val="PL"/>
      </w:pPr>
      <w:r>
        <w:t xml:space="preserve">    PSCellInformation:</w:t>
      </w:r>
    </w:p>
    <w:p w14:paraId="32599E4C" w14:textId="77777777" w:rsidR="005F4B5D" w:rsidRDefault="005F4B5D" w:rsidP="005F4B5D">
      <w:pPr>
        <w:pStyle w:val="PL"/>
      </w:pPr>
      <w:r>
        <w:t xml:space="preserve">      type: object</w:t>
      </w:r>
    </w:p>
    <w:p w14:paraId="331A8F38" w14:textId="77777777" w:rsidR="005F4B5D" w:rsidRDefault="005F4B5D" w:rsidP="005F4B5D">
      <w:pPr>
        <w:pStyle w:val="PL"/>
      </w:pPr>
      <w:r>
        <w:t xml:space="preserve">      properties:</w:t>
      </w:r>
    </w:p>
    <w:p w14:paraId="1CF5275F" w14:textId="77777777" w:rsidR="005F4B5D" w:rsidRDefault="005F4B5D" w:rsidP="005F4B5D">
      <w:pPr>
        <w:pStyle w:val="PL"/>
      </w:pPr>
      <w:r>
        <w:t xml:space="preserve">        nrcgi:</w:t>
      </w:r>
    </w:p>
    <w:p w14:paraId="03F41AB1" w14:textId="77777777" w:rsidR="005F4B5D" w:rsidRDefault="005F4B5D" w:rsidP="005F4B5D">
      <w:pPr>
        <w:pStyle w:val="PL"/>
      </w:pPr>
      <w:r>
        <w:t xml:space="preserve">          $ref: 'TS29571_CommonData.yaml#/components/schemas/Ncgi'</w:t>
      </w:r>
    </w:p>
    <w:p w14:paraId="46B0AE19" w14:textId="77777777" w:rsidR="005F4B5D" w:rsidRDefault="005F4B5D" w:rsidP="005F4B5D">
      <w:pPr>
        <w:pStyle w:val="PL"/>
      </w:pPr>
      <w:r>
        <w:t xml:space="preserve">        ecgi:</w:t>
      </w:r>
    </w:p>
    <w:p w14:paraId="0313DEF6" w14:textId="77777777" w:rsidR="005F4B5D" w:rsidRDefault="005F4B5D" w:rsidP="005F4B5D">
      <w:pPr>
        <w:pStyle w:val="PL"/>
      </w:pPr>
      <w:r>
        <w:t xml:space="preserve">          $ref: 'TS29571_CommonData.yaml#/components/schemas/Ecgi'</w:t>
      </w:r>
    </w:p>
    <w:p w14:paraId="2C5D29BB" w14:textId="77777777" w:rsidR="005F4B5D" w:rsidRDefault="005F4B5D" w:rsidP="005F4B5D">
      <w:pPr>
        <w:pStyle w:val="PL"/>
      </w:pPr>
      <w:r>
        <w:t xml:space="preserve">    NSSAIMap:</w:t>
      </w:r>
    </w:p>
    <w:p w14:paraId="0D16C4C7" w14:textId="77777777" w:rsidR="005F4B5D" w:rsidRDefault="005F4B5D" w:rsidP="005F4B5D">
      <w:pPr>
        <w:pStyle w:val="PL"/>
      </w:pPr>
      <w:r>
        <w:t xml:space="preserve">      type: object</w:t>
      </w:r>
    </w:p>
    <w:p w14:paraId="3D87C89B" w14:textId="77777777" w:rsidR="005F4B5D" w:rsidRDefault="005F4B5D" w:rsidP="005F4B5D">
      <w:pPr>
        <w:pStyle w:val="PL"/>
      </w:pPr>
      <w:r>
        <w:t xml:space="preserve">      properties:</w:t>
      </w:r>
    </w:p>
    <w:p w14:paraId="1D27B2A2" w14:textId="77777777" w:rsidR="005F4B5D" w:rsidRDefault="005F4B5D" w:rsidP="005F4B5D">
      <w:pPr>
        <w:pStyle w:val="PL"/>
      </w:pPr>
      <w:r>
        <w:t xml:space="preserve">        servingSnssai:</w:t>
      </w:r>
    </w:p>
    <w:p w14:paraId="16FCBFE7" w14:textId="77777777" w:rsidR="005F4B5D" w:rsidRDefault="005F4B5D" w:rsidP="005F4B5D">
      <w:pPr>
        <w:pStyle w:val="PL"/>
      </w:pPr>
      <w:r>
        <w:t xml:space="preserve">          $ref: 'TS29571_CommonData.yaml#/components/schemas/Snssai'</w:t>
      </w:r>
    </w:p>
    <w:p w14:paraId="795ACC98" w14:textId="77777777" w:rsidR="005F4B5D" w:rsidRDefault="005F4B5D" w:rsidP="005F4B5D">
      <w:pPr>
        <w:pStyle w:val="PL"/>
      </w:pPr>
      <w:r>
        <w:t xml:space="preserve">        homeSnssai:</w:t>
      </w:r>
    </w:p>
    <w:p w14:paraId="2B67CE98" w14:textId="77777777" w:rsidR="005F4B5D" w:rsidRDefault="005F4B5D" w:rsidP="005F4B5D">
      <w:pPr>
        <w:pStyle w:val="PL"/>
      </w:pPr>
      <w:r>
        <w:t xml:space="preserve">          $ref: 'TS29571_CommonData.yaml#/components/schemas/Snssai'</w:t>
      </w:r>
    </w:p>
    <w:p w14:paraId="486D5BEF" w14:textId="77777777" w:rsidR="005F4B5D" w:rsidRDefault="005F4B5D" w:rsidP="005F4B5D">
      <w:pPr>
        <w:pStyle w:val="PL"/>
      </w:pPr>
      <w:r>
        <w:t xml:space="preserve">      required:</w:t>
      </w:r>
    </w:p>
    <w:p w14:paraId="266CBAF0" w14:textId="77777777" w:rsidR="005F4B5D" w:rsidRDefault="005F4B5D" w:rsidP="005F4B5D">
      <w:pPr>
        <w:pStyle w:val="PL"/>
      </w:pPr>
      <w:r>
        <w:t xml:space="preserve">        - servingSnssai</w:t>
      </w:r>
    </w:p>
    <w:p w14:paraId="344C5E3B" w14:textId="77777777" w:rsidR="005F4B5D" w:rsidRDefault="005F4B5D" w:rsidP="005F4B5D">
      <w:pPr>
        <w:pStyle w:val="PL"/>
      </w:pPr>
      <w:r>
        <w:t xml:space="preserve">        - homeSnssai</w:t>
      </w:r>
    </w:p>
    <w:p w14:paraId="70C7DD7D" w14:textId="77777777" w:rsidR="005F4B5D" w:rsidRDefault="005F4B5D" w:rsidP="005F4B5D">
      <w:pPr>
        <w:pStyle w:val="PL"/>
      </w:pPr>
      <w:r>
        <w:t xml:space="preserve">    AlternativeNSSAIMap:</w:t>
      </w:r>
    </w:p>
    <w:p w14:paraId="3E88FF5E" w14:textId="77777777" w:rsidR="005F4B5D" w:rsidRDefault="005F4B5D" w:rsidP="005F4B5D">
      <w:pPr>
        <w:pStyle w:val="PL"/>
      </w:pPr>
      <w:r>
        <w:t xml:space="preserve">      type: object</w:t>
      </w:r>
    </w:p>
    <w:p w14:paraId="28B995D6" w14:textId="77777777" w:rsidR="005F4B5D" w:rsidRDefault="005F4B5D" w:rsidP="005F4B5D">
      <w:pPr>
        <w:pStyle w:val="PL"/>
      </w:pPr>
      <w:r>
        <w:t xml:space="preserve">      properties:</w:t>
      </w:r>
    </w:p>
    <w:p w14:paraId="72B600AA" w14:textId="77777777" w:rsidR="005F4B5D" w:rsidRDefault="005F4B5D" w:rsidP="005F4B5D">
      <w:pPr>
        <w:pStyle w:val="PL"/>
      </w:pPr>
      <w:r>
        <w:t xml:space="preserve">        snssai:</w:t>
      </w:r>
    </w:p>
    <w:p w14:paraId="4B44765D" w14:textId="77777777" w:rsidR="005F4B5D" w:rsidRDefault="005F4B5D" w:rsidP="005F4B5D">
      <w:pPr>
        <w:pStyle w:val="PL"/>
      </w:pPr>
      <w:r>
        <w:t xml:space="preserve">          $ref: 'TS29571_CommonData.yaml#/components/schemas/Snssai'</w:t>
      </w:r>
    </w:p>
    <w:p w14:paraId="1C7DAA53" w14:textId="77777777" w:rsidR="005F4B5D" w:rsidRDefault="005F4B5D" w:rsidP="005F4B5D">
      <w:pPr>
        <w:pStyle w:val="PL"/>
      </w:pPr>
      <w:r>
        <w:t xml:space="preserve">        alternativeSnssai:</w:t>
      </w:r>
    </w:p>
    <w:p w14:paraId="1BFBF225" w14:textId="77777777" w:rsidR="005F4B5D" w:rsidRDefault="005F4B5D" w:rsidP="005F4B5D">
      <w:pPr>
        <w:pStyle w:val="PL"/>
      </w:pPr>
      <w:r>
        <w:t xml:space="preserve">          $ref: 'TS29571_CommonData.yaml#/components/schemas/Snssai'</w:t>
      </w:r>
    </w:p>
    <w:p w14:paraId="2B852D90" w14:textId="77777777" w:rsidR="005F4B5D" w:rsidRDefault="005F4B5D" w:rsidP="005F4B5D">
      <w:pPr>
        <w:pStyle w:val="PL"/>
      </w:pPr>
      <w:r>
        <w:t xml:space="preserve">      required:</w:t>
      </w:r>
    </w:p>
    <w:p w14:paraId="2F31C907" w14:textId="77777777" w:rsidR="005F4B5D" w:rsidRDefault="005F4B5D" w:rsidP="005F4B5D">
      <w:pPr>
        <w:pStyle w:val="PL"/>
      </w:pPr>
      <w:r>
        <w:t xml:space="preserve">        - snssai</w:t>
      </w:r>
    </w:p>
    <w:p w14:paraId="23F9D19C" w14:textId="77777777" w:rsidR="005F4B5D" w:rsidRDefault="005F4B5D" w:rsidP="005F4B5D">
      <w:pPr>
        <w:pStyle w:val="PL"/>
      </w:pPr>
      <w:r>
        <w:t xml:space="preserve">        - alternativeSnssai</w:t>
      </w:r>
    </w:p>
    <w:p w14:paraId="41EB0CC3" w14:textId="77777777" w:rsidR="005F4B5D" w:rsidRDefault="005F4B5D" w:rsidP="005F4B5D">
      <w:pPr>
        <w:pStyle w:val="PL"/>
      </w:pPr>
      <w:r>
        <w:t xml:space="preserve">    N2ConnectionChargingInformation:</w:t>
      </w:r>
    </w:p>
    <w:p w14:paraId="71556C6E" w14:textId="77777777" w:rsidR="005F4B5D" w:rsidRDefault="005F4B5D" w:rsidP="005F4B5D">
      <w:pPr>
        <w:pStyle w:val="PL"/>
      </w:pPr>
      <w:r>
        <w:t xml:space="preserve">      type: object</w:t>
      </w:r>
    </w:p>
    <w:p w14:paraId="752D9EC2" w14:textId="77777777" w:rsidR="005F4B5D" w:rsidRDefault="005F4B5D" w:rsidP="005F4B5D">
      <w:pPr>
        <w:pStyle w:val="PL"/>
      </w:pPr>
      <w:r>
        <w:t xml:space="preserve">      properties:</w:t>
      </w:r>
    </w:p>
    <w:p w14:paraId="723080C5" w14:textId="77777777" w:rsidR="005F4B5D" w:rsidRDefault="005F4B5D" w:rsidP="005F4B5D">
      <w:pPr>
        <w:pStyle w:val="PL"/>
      </w:pPr>
      <w:r>
        <w:t xml:space="preserve">        n2ConnectionMessageType:</w:t>
      </w:r>
    </w:p>
    <w:p w14:paraId="49C8EEFE" w14:textId="77777777" w:rsidR="005F4B5D" w:rsidRDefault="005F4B5D" w:rsidP="005F4B5D">
      <w:pPr>
        <w:pStyle w:val="PL"/>
      </w:pPr>
      <w:r>
        <w:t xml:space="preserve">          $ref: '#/components/schemas/N2ConnectionMessageType'</w:t>
      </w:r>
    </w:p>
    <w:p w14:paraId="3C854FA1" w14:textId="77777777" w:rsidR="005F4B5D" w:rsidRDefault="005F4B5D" w:rsidP="005F4B5D">
      <w:pPr>
        <w:pStyle w:val="PL"/>
      </w:pPr>
      <w:r>
        <w:t xml:space="preserve">        userInformation:</w:t>
      </w:r>
    </w:p>
    <w:p w14:paraId="614CA6A8" w14:textId="77777777" w:rsidR="005F4B5D" w:rsidRDefault="005F4B5D" w:rsidP="005F4B5D">
      <w:pPr>
        <w:pStyle w:val="PL"/>
      </w:pPr>
      <w:r>
        <w:t xml:space="preserve">          $ref: '#/components/schemas/UserInformation'</w:t>
      </w:r>
    </w:p>
    <w:p w14:paraId="54A26CB2" w14:textId="77777777" w:rsidR="005F4B5D" w:rsidRDefault="005F4B5D" w:rsidP="005F4B5D">
      <w:pPr>
        <w:pStyle w:val="PL"/>
      </w:pPr>
      <w:r>
        <w:t xml:space="preserve">        userLocationinfo:</w:t>
      </w:r>
    </w:p>
    <w:p w14:paraId="7630D78E" w14:textId="77777777" w:rsidR="005F4B5D" w:rsidRDefault="005F4B5D" w:rsidP="005F4B5D">
      <w:pPr>
        <w:pStyle w:val="PL"/>
      </w:pPr>
      <w:r>
        <w:t xml:space="preserve">          $ref: 'TS29571_CommonData.yaml#/components/schemas/UserLocation'</w:t>
      </w:r>
    </w:p>
    <w:p w14:paraId="4ACA5C32" w14:textId="77777777" w:rsidR="005F4B5D" w:rsidRDefault="005F4B5D" w:rsidP="005F4B5D">
      <w:pPr>
        <w:pStyle w:val="PL"/>
      </w:pPr>
      <w:r>
        <w:t xml:space="preserve">        pSCellInformation:</w:t>
      </w:r>
    </w:p>
    <w:p w14:paraId="503FBC82" w14:textId="77777777" w:rsidR="005F4B5D" w:rsidRDefault="005F4B5D" w:rsidP="005F4B5D">
      <w:pPr>
        <w:pStyle w:val="PL"/>
      </w:pPr>
      <w:r>
        <w:t xml:space="preserve">          $ref: '#/components/schemas/PSCellInformation'</w:t>
      </w:r>
    </w:p>
    <w:p w14:paraId="382FB8F8" w14:textId="77777777" w:rsidR="005F4B5D" w:rsidRDefault="005F4B5D" w:rsidP="005F4B5D">
      <w:pPr>
        <w:pStyle w:val="PL"/>
      </w:pPr>
      <w:r>
        <w:t xml:space="preserve">        uetimeZone:</w:t>
      </w:r>
    </w:p>
    <w:p w14:paraId="19D7D198" w14:textId="77777777" w:rsidR="005F4B5D" w:rsidRDefault="005F4B5D" w:rsidP="005F4B5D">
      <w:pPr>
        <w:pStyle w:val="PL"/>
      </w:pPr>
      <w:r>
        <w:t xml:space="preserve">          $ref: 'TS29571_CommonData.yaml#/components/schemas/TimeZone'</w:t>
      </w:r>
    </w:p>
    <w:p w14:paraId="07908359" w14:textId="77777777" w:rsidR="005F4B5D" w:rsidRDefault="005F4B5D" w:rsidP="005F4B5D">
      <w:pPr>
        <w:pStyle w:val="PL"/>
      </w:pPr>
      <w:r>
        <w:t xml:space="preserve">        rATType:</w:t>
      </w:r>
    </w:p>
    <w:p w14:paraId="4E0B999D" w14:textId="77777777" w:rsidR="005F4B5D" w:rsidRDefault="005F4B5D" w:rsidP="005F4B5D">
      <w:pPr>
        <w:pStyle w:val="PL"/>
      </w:pPr>
      <w:r>
        <w:t xml:space="preserve">          $ref: 'TS29571_CommonData.yaml#/components/schemas/RatType'</w:t>
      </w:r>
    </w:p>
    <w:p w14:paraId="2E11034A" w14:textId="77777777" w:rsidR="005F4B5D" w:rsidRDefault="005F4B5D" w:rsidP="005F4B5D">
      <w:pPr>
        <w:pStyle w:val="PL"/>
      </w:pPr>
      <w:r>
        <w:t xml:space="preserve">        amfUeNgapId:</w:t>
      </w:r>
    </w:p>
    <w:p w14:paraId="5DB7ECE5" w14:textId="77777777" w:rsidR="005F4B5D" w:rsidRDefault="005F4B5D" w:rsidP="005F4B5D">
      <w:pPr>
        <w:pStyle w:val="PL"/>
      </w:pPr>
      <w:r>
        <w:t xml:space="preserve">          type: integer</w:t>
      </w:r>
    </w:p>
    <w:p w14:paraId="7408042D" w14:textId="77777777" w:rsidR="005F4B5D" w:rsidRDefault="005F4B5D" w:rsidP="005F4B5D">
      <w:pPr>
        <w:pStyle w:val="PL"/>
      </w:pPr>
      <w:r>
        <w:t xml:space="preserve">        ranUeNgapId:</w:t>
      </w:r>
    </w:p>
    <w:p w14:paraId="72951D44" w14:textId="77777777" w:rsidR="005F4B5D" w:rsidRDefault="005F4B5D" w:rsidP="005F4B5D">
      <w:pPr>
        <w:pStyle w:val="PL"/>
      </w:pPr>
      <w:r>
        <w:t xml:space="preserve">          type: integer</w:t>
      </w:r>
    </w:p>
    <w:p w14:paraId="5D90C1B2" w14:textId="77777777" w:rsidR="005F4B5D" w:rsidRDefault="005F4B5D" w:rsidP="005F4B5D">
      <w:pPr>
        <w:pStyle w:val="PL"/>
      </w:pPr>
      <w:r>
        <w:t xml:space="preserve">        ranNodeId:</w:t>
      </w:r>
    </w:p>
    <w:p w14:paraId="1563BD95" w14:textId="77777777" w:rsidR="005F4B5D" w:rsidRDefault="005F4B5D" w:rsidP="005F4B5D">
      <w:pPr>
        <w:pStyle w:val="PL"/>
      </w:pPr>
      <w:r>
        <w:t xml:space="preserve">          $ref: 'TS29571_CommonData.yaml#/components/schemas/GlobalRanNodeId'</w:t>
      </w:r>
    </w:p>
    <w:p w14:paraId="2E6CB088" w14:textId="77777777" w:rsidR="005F4B5D" w:rsidRDefault="005F4B5D" w:rsidP="005F4B5D">
      <w:pPr>
        <w:pStyle w:val="PL"/>
      </w:pPr>
      <w:r>
        <w:t xml:space="preserve">        restrictedRatList:</w:t>
      </w:r>
    </w:p>
    <w:p w14:paraId="1ABD1C1D" w14:textId="77777777" w:rsidR="005F4B5D" w:rsidRDefault="005F4B5D" w:rsidP="005F4B5D">
      <w:pPr>
        <w:pStyle w:val="PL"/>
      </w:pPr>
      <w:r>
        <w:t xml:space="preserve">          type: array</w:t>
      </w:r>
    </w:p>
    <w:p w14:paraId="63EC3BAE" w14:textId="77777777" w:rsidR="005F4B5D" w:rsidRDefault="005F4B5D" w:rsidP="005F4B5D">
      <w:pPr>
        <w:pStyle w:val="PL"/>
      </w:pPr>
      <w:r>
        <w:t xml:space="preserve">          items:</w:t>
      </w:r>
    </w:p>
    <w:p w14:paraId="78BA766C" w14:textId="77777777" w:rsidR="005F4B5D" w:rsidRDefault="005F4B5D" w:rsidP="005F4B5D">
      <w:pPr>
        <w:pStyle w:val="PL"/>
      </w:pPr>
      <w:r>
        <w:t xml:space="preserve">            $ref: 'TS29571_CommonData.yaml#/components/schemas/RatType'</w:t>
      </w:r>
    </w:p>
    <w:p w14:paraId="245E02E0" w14:textId="77777777" w:rsidR="005F4B5D" w:rsidRDefault="005F4B5D" w:rsidP="005F4B5D">
      <w:pPr>
        <w:pStyle w:val="PL"/>
      </w:pPr>
      <w:r>
        <w:t xml:space="preserve">          minItems: 0</w:t>
      </w:r>
    </w:p>
    <w:p w14:paraId="45A105BE" w14:textId="77777777" w:rsidR="005F4B5D" w:rsidRDefault="005F4B5D" w:rsidP="005F4B5D">
      <w:pPr>
        <w:pStyle w:val="PL"/>
      </w:pPr>
      <w:r>
        <w:t xml:space="preserve">        forbiddenAreaList:</w:t>
      </w:r>
    </w:p>
    <w:p w14:paraId="4D6636F8" w14:textId="77777777" w:rsidR="005F4B5D" w:rsidRDefault="005F4B5D" w:rsidP="005F4B5D">
      <w:pPr>
        <w:pStyle w:val="PL"/>
      </w:pPr>
      <w:r>
        <w:t xml:space="preserve">          type: array</w:t>
      </w:r>
    </w:p>
    <w:p w14:paraId="6557A5FA" w14:textId="77777777" w:rsidR="005F4B5D" w:rsidRDefault="005F4B5D" w:rsidP="005F4B5D">
      <w:pPr>
        <w:pStyle w:val="PL"/>
      </w:pPr>
      <w:r>
        <w:t xml:space="preserve">          items:</w:t>
      </w:r>
    </w:p>
    <w:p w14:paraId="6E875883" w14:textId="77777777" w:rsidR="005F4B5D" w:rsidRDefault="005F4B5D" w:rsidP="005F4B5D">
      <w:pPr>
        <w:pStyle w:val="PL"/>
      </w:pPr>
      <w:r>
        <w:t xml:space="preserve">            $ref: 'TS29571_CommonData.yaml#/components/schemas/Area'</w:t>
      </w:r>
    </w:p>
    <w:p w14:paraId="595B7A9F" w14:textId="77777777" w:rsidR="005F4B5D" w:rsidRDefault="005F4B5D" w:rsidP="005F4B5D">
      <w:pPr>
        <w:pStyle w:val="PL"/>
      </w:pPr>
      <w:r>
        <w:t xml:space="preserve">          minItems: 0</w:t>
      </w:r>
    </w:p>
    <w:p w14:paraId="257C084B" w14:textId="77777777" w:rsidR="005F4B5D" w:rsidRDefault="005F4B5D" w:rsidP="005F4B5D">
      <w:pPr>
        <w:pStyle w:val="PL"/>
      </w:pPr>
      <w:r>
        <w:t xml:space="preserve">        serviceAreaRestriction:</w:t>
      </w:r>
    </w:p>
    <w:p w14:paraId="2256F99E" w14:textId="77777777" w:rsidR="005F4B5D" w:rsidRDefault="005F4B5D" w:rsidP="005F4B5D">
      <w:pPr>
        <w:pStyle w:val="PL"/>
      </w:pPr>
      <w:r>
        <w:t xml:space="preserve">          type: array</w:t>
      </w:r>
    </w:p>
    <w:p w14:paraId="7DB2EA1A" w14:textId="77777777" w:rsidR="005F4B5D" w:rsidRDefault="005F4B5D" w:rsidP="005F4B5D">
      <w:pPr>
        <w:pStyle w:val="PL"/>
      </w:pPr>
      <w:r>
        <w:t xml:space="preserve">          items:</w:t>
      </w:r>
    </w:p>
    <w:p w14:paraId="53CBE121" w14:textId="77777777" w:rsidR="005F4B5D" w:rsidRDefault="005F4B5D" w:rsidP="005F4B5D">
      <w:pPr>
        <w:pStyle w:val="PL"/>
      </w:pPr>
      <w:r>
        <w:t xml:space="preserve">            $ref: 'TS29571_CommonData.yaml#/components/schemas/ServiceAreaRestriction'</w:t>
      </w:r>
    </w:p>
    <w:p w14:paraId="4F88883A" w14:textId="77777777" w:rsidR="005F4B5D" w:rsidRDefault="005F4B5D" w:rsidP="005F4B5D">
      <w:pPr>
        <w:pStyle w:val="PL"/>
      </w:pPr>
      <w:r>
        <w:t xml:space="preserve">          minItems: 0</w:t>
      </w:r>
    </w:p>
    <w:p w14:paraId="43DEFFB9" w14:textId="77777777" w:rsidR="005F4B5D" w:rsidRDefault="005F4B5D" w:rsidP="005F4B5D">
      <w:pPr>
        <w:pStyle w:val="PL"/>
      </w:pPr>
      <w:r>
        <w:t xml:space="preserve">        restrictedCnList:</w:t>
      </w:r>
    </w:p>
    <w:p w14:paraId="5D053033" w14:textId="77777777" w:rsidR="005F4B5D" w:rsidRDefault="005F4B5D" w:rsidP="005F4B5D">
      <w:pPr>
        <w:pStyle w:val="PL"/>
      </w:pPr>
      <w:r>
        <w:t xml:space="preserve">          type: array</w:t>
      </w:r>
    </w:p>
    <w:p w14:paraId="2B17061F" w14:textId="77777777" w:rsidR="005F4B5D" w:rsidRDefault="005F4B5D" w:rsidP="005F4B5D">
      <w:pPr>
        <w:pStyle w:val="PL"/>
      </w:pPr>
      <w:r>
        <w:t xml:space="preserve">          items:</w:t>
      </w:r>
    </w:p>
    <w:p w14:paraId="2D5294D3" w14:textId="77777777" w:rsidR="005F4B5D" w:rsidRDefault="005F4B5D" w:rsidP="005F4B5D">
      <w:pPr>
        <w:pStyle w:val="PL"/>
      </w:pPr>
      <w:r>
        <w:t xml:space="preserve">            $ref: 'TS29571_CommonData.yaml#/components/schemas/CoreNetworkType'</w:t>
      </w:r>
    </w:p>
    <w:p w14:paraId="54243A05" w14:textId="77777777" w:rsidR="005F4B5D" w:rsidRDefault="005F4B5D" w:rsidP="005F4B5D">
      <w:pPr>
        <w:pStyle w:val="PL"/>
      </w:pPr>
      <w:r>
        <w:t xml:space="preserve">          minItems: 0</w:t>
      </w:r>
    </w:p>
    <w:p w14:paraId="0CD2A3B7" w14:textId="77777777" w:rsidR="005F4B5D" w:rsidRDefault="005F4B5D" w:rsidP="005F4B5D">
      <w:pPr>
        <w:pStyle w:val="PL"/>
      </w:pPr>
      <w:r>
        <w:t xml:space="preserve">        allowedNSSAI:</w:t>
      </w:r>
    </w:p>
    <w:p w14:paraId="07DF6B6A" w14:textId="77777777" w:rsidR="005F4B5D" w:rsidRDefault="005F4B5D" w:rsidP="005F4B5D">
      <w:pPr>
        <w:pStyle w:val="PL"/>
      </w:pPr>
      <w:r>
        <w:t xml:space="preserve">          type: array</w:t>
      </w:r>
    </w:p>
    <w:p w14:paraId="2128835F" w14:textId="77777777" w:rsidR="005F4B5D" w:rsidRDefault="005F4B5D" w:rsidP="005F4B5D">
      <w:pPr>
        <w:pStyle w:val="PL"/>
      </w:pPr>
      <w:r>
        <w:t xml:space="preserve">          items:</w:t>
      </w:r>
    </w:p>
    <w:p w14:paraId="2A44A064" w14:textId="77777777" w:rsidR="005F4B5D" w:rsidRDefault="005F4B5D" w:rsidP="005F4B5D">
      <w:pPr>
        <w:pStyle w:val="PL"/>
      </w:pPr>
      <w:r>
        <w:t xml:space="preserve">            $ref: 'TS29571_CommonData.yaml#/components/schemas/Snssai'</w:t>
      </w:r>
    </w:p>
    <w:p w14:paraId="25C9DDBE" w14:textId="77777777" w:rsidR="005F4B5D" w:rsidRDefault="005F4B5D" w:rsidP="005F4B5D">
      <w:pPr>
        <w:pStyle w:val="PL"/>
      </w:pPr>
      <w:r>
        <w:t xml:space="preserve">          minItems: 0</w:t>
      </w:r>
    </w:p>
    <w:p w14:paraId="4C4C8B74" w14:textId="77777777" w:rsidR="005F4B5D" w:rsidRDefault="005F4B5D" w:rsidP="005F4B5D">
      <w:pPr>
        <w:pStyle w:val="PL"/>
      </w:pPr>
      <w:r>
        <w:lastRenderedPageBreak/>
        <w:t xml:space="preserve">        nSSAIMapList:</w:t>
      </w:r>
    </w:p>
    <w:p w14:paraId="2F8EBB48" w14:textId="77777777" w:rsidR="005F4B5D" w:rsidRDefault="005F4B5D" w:rsidP="005F4B5D">
      <w:pPr>
        <w:pStyle w:val="PL"/>
      </w:pPr>
      <w:r>
        <w:t xml:space="preserve">          type: array</w:t>
      </w:r>
    </w:p>
    <w:p w14:paraId="11B38057" w14:textId="77777777" w:rsidR="005F4B5D" w:rsidRDefault="005F4B5D" w:rsidP="005F4B5D">
      <w:pPr>
        <w:pStyle w:val="PL"/>
      </w:pPr>
      <w:r>
        <w:t xml:space="preserve">          items:</w:t>
      </w:r>
    </w:p>
    <w:p w14:paraId="2E4F5283" w14:textId="77777777" w:rsidR="005F4B5D" w:rsidRDefault="005F4B5D" w:rsidP="005F4B5D">
      <w:pPr>
        <w:pStyle w:val="PL"/>
      </w:pPr>
      <w:r>
        <w:t xml:space="preserve">            $ref: '#/components/schemas/NSSAIMap'</w:t>
      </w:r>
    </w:p>
    <w:p w14:paraId="341D3B51" w14:textId="77777777" w:rsidR="005F4B5D" w:rsidRDefault="005F4B5D" w:rsidP="005F4B5D">
      <w:pPr>
        <w:pStyle w:val="PL"/>
      </w:pPr>
      <w:r>
        <w:t xml:space="preserve">          minItems: 0</w:t>
      </w:r>
    </w:p>
    <w:p w14:paraId="60795017" w14:textId="77777777" w:rsidR="005F4B5D" w:rsidRDefault="005F4B5D" w:rsidP="005F4B5D">
      <w:pPr>
        <w:pStyle w:val="PL"/>
      </w:pPr>
      <w:r>
        <w:t xml:space="preserve">        rrcEstCause:</w:t>
      </w:r>
    </w:p>
    <w:p w14:paraId="29026F01" w14:textId="77777777" w:rsidR="005F4B5D" w:rsidRDefault="005F4B5D" w:rsidP="005F4B5D">
      <w:pPr>
        <w:pStyle w:val="PL"/>
      </w:pPr>
      <w:r>
        <w:t xml:space="preserve">          type: string</w:t>
      </w:r>
    </w:p>
    <w:p w14:paraId="5D693B60" w14:textId="77777777" w:rsidR="005F4B5D" w:rsidRDefault="005F4B5D" w:rsidP="005F4B5D">
      <w:pPr>
        <w:pStyle w:val="PL"/>
      </w:pPr>
      <w:r>
        <w:t xml:space="preserve">          pattern: '^[0-9a-fA-F]+$'</w:t>
      </w:r>
    </w:p>
    <w:p w14:paraId="2917ACB1" w14:textId="77777777" w:rsidR="005F4B5D" w:rsidRDefault="005F4B5D" w:rsidP="005F4B5D">
      <w:pPr>
        <w:pStyle w:val="PL"/>
      </w:pPr>
      <w:r>
        <w:t xml:space="preserve">        satelliteAccessIndicator:</w:t>
      </w:r>
    </w:p>
    <w:p w14:paraId="0C48BB79" w14:textId="77777777" w:rsidR="005F4B5D" w:rsidRDefault="005F4B5D" w:rsidP="005F4B5D">
      <w:pPr>
        <w:pStyle w:val="PL"/>
      </w:pPr>
      <w:r>
        <w:t xml:space="preserve">          type: boolean</w:t>
      </w:r>
    </w:p>
    <w:p w14:paraId="5D4CDB22" w14:textId="77777777" w:rsidR="005F4B5D" w:rsidRDefault="005F4B5D" w:rsidP="005F4B5D">
      <w:pPr>
        <w:pStyle w:val="PL"/>
      </w:pPr>
      <w:r>
        <w:t xml:space="preserve">      required:</w:t>
      </w:r>
    </w:p>
    <w:p w14:paraId="687FA0CF" w14:textId="77777777" w:rsidR="005F4B5D" w:rsidRDefault="005F4B5D" w:rsidP="005F4B5D">
      <w:pPr>
        <w:pStyle w:val="PL"/>
      </w:pPr>
      <w:r>
        <w:t xml:space="preserve">        - n2ConnectionMessageType</w:t>
      </w:r>
    </w:p>
    <w:p w14:paraId="03490FE7" w14:textId="77777777" w:rsidR="005F4B5D" w:rsidRDefault="005F4B5D" w:rsidP="005F4B5D">
      <w:pPr>
        <w:pStyle w:val="PL"/>
      </w:pPr>
      <w:r>
        <w:t xml:space="preserve">    LocationReportingChargingInformation:</w:t>
      </w:r>
    </w:p>
    <w:p w14:paraId="24F3B735" w14:textId="77777777" w:rsidR="005F4B5D" w:rsidRDefault="005F4B5D" w:rsidP="005F4B5D">
      <w:pPr>
        <w:pStyle w:val="PL"/>
      </w:pPr>
      <w:r>
        <w:t xml:space="preserve">      type: object</w:t>
      </w:r>
    </w:p>
    <w:p w14:paraId="34C83F21" w14:textId="77777777" w:rsidR="005F4B5D" w:rsidRDefault="005F4B5D" w:rsidP="005F4B5D">
      <w:pPr>
        <w:pStyle w:val="PL"/>
      </w:pPr>
      <w:r>
        <w:t xml:space="preserve">      properties:</w:t>
      </w:r>
    </w:p>
    <w:p w14:paraId="012A9B6D" w14:textId="77777777" w:rsidR="005F4B5D" w:rsidRDefault="005F4B5D" w:rsidP="005F4B5D">
      <w:pPr>
        <w:pStyle w:val="PL"/>
      </w:pPr>
      <w:r>
        <w:t xml:space="preserve">        locationReportingMessageType:</w:t>
      </w:r>
    </w:p>
    <w:p w14:paraId="5A994E2E" w14:textId="77777777" w:rsidR="005F4B5D" w:rsidRDefault="005F4B5D" w:rsidP="005F4B5D">
      <w:pPr>
        <w:pStyle w:val="PL"/>
      </w:pPr>
      <w:r>
        <w:t xml:space="preserve">          $ref: '#/components/schemas/LocationReportingMessageType'</w:t>
      </w:r>
    </w:p>
    <w:p w14:paraId="465933A5" w14:textId="77777777" w:rsidR="005F4B5D" w:rsidRDefault="005F4B5D" w:rsidP="005F4B5D">
      <w:pPr>
        <w:pStyle w:val="PL"/>
      </w:pPr>
      <w:r>
        <w:t xml:space="preserve">        userInformation:</w:t>
      </w:r>
    </w:p>
    <w:p w14:paraId="671F2CB0" w14:textId="77777777" w:rsidR="005F4B5D" w:rsidRDefault="005F4B5D" w:rsidP="005F4B5D">
      <w:pPr>
        <w:pStyle w:val="PL"/>
      </w:pPr>
      <w:r>
        <w:t xml:space="preserve">          $ref: '#/components/schemas/UserInformation'</w:t>
      </w:r>
    </w:p>
    <w:p w14:paraId="32023D6C" w14:textId="77777777" w:rsidR="005F4B5D" w:rsidRDefault="005F4B5D" w:rsidP="005F4B5D">
      <w:pPr>
        <w:pStyle w:val="PL"/>
      </w:pPr>
      <w:r>
        <w:t xml:space="preserve">        userLocationinfo:</w:t>
      </w:r>
    </w:p>
    <w:p w14:paraId="1AFB17C7" w14:textId="77777777" w:rsidR="005F4B5D" w:rsidRDefault="005F4B5D" w:rsidP="005F4B5D">
      <w:pPr>
        <w:pStyle w:val="PL"/>
      </w:pPr>
      <w:r>
        <w:t xml:space="preserve">          $ref: 'TS29571_CommonData.yaml#/components/schemas/UserLocation'</w:t>
      </w:r>
    </w:p>
    <w:p w14:paraId="2DCBE1F8" w14:textId="77777777" w:rsidR="005F4B5D" w:rsidRDefault="005F4B5D" w:rsidP="005F4B5D">
      <w:pPr>
        <w:pStyle w:val="PL"/>
      </w:pPr>
      <w:r>
        <w:t xml:space="preserve">        pSCellInformation:</w:t>
      </w:r>
    </w:p>
    <w:p w14:paraId="01A8B52C" w14:textId="77777777" w:rsidR="005F4B5D" w:rsidRDefault="005F4B5D" w:rsidP="005F4B5D">
      <w:pPr>
        <w:pStyle w:val="PL"/>
      </w:pPr>
      <w:r>
        <w:t xml:space="preserve">          $ref: '#/components/schemas/PSCellInformation'</w:t>
      </w:r>
    </w:p>
    <w:p w14:paraId="403B16CD" w14:textId="77777777" w:rsidR="005F4B5D" w:rsidRDefault="005F4B5D" w:rsidP="005F4B5D">
      <w:pPr>
        <w:pStyle w:val="PL"/>
      </w:pPr>
      <w:r>
        <w:t xml:space="preserve">        uetimeZone:</w:t>
      </w:r>
    </w:p>
    <w:p w14:paraId="35E68AB2" w14:textId="77777777" w:rsidR="005F4B5D" w:rsidRDefault="005F4B5D" w:rsidP="005F4B5D">
      <w:pPr>
        <w:pStyle w:val="PL"/>
      </w:pPr>
      <w:r>
        <w:t xml:space="preserve">          $ref: 'TS29571_CommonData.yaml#/components/schemas/TimeZone'</w:t>
      </w:r>
    </w:p>
    <w:p w14:paraId="686393E5" w14:textId="77777777" w:rsidR="005F4B5D" w:rsidRDefault="005F4B5D" w:rsidP="005F4B5D">
      <w:pPr>
        <w:pStyle w:val="PL"/>
      </w:pPr>
      <w:r>
        <w:t xml:space="preserve">        rATType:</w:t>
      </w:r>
    </w:p>
    <w:p w14:paraId="4F2DB219" w14:textId="77777777" w:rsidR="005F4B5D" w:rsidRDefault="005F4B5D" w:rsidP="005F4B5D">
      <w:pPr>
        <w:pStyle w:val="PL"/>
      </w:pPr>
      <w:r>
        <w:t xml:space="preserve">          $ref: 'TS29571_CommonData.yaml#/components/schemas/RatType'</w:t>
      </w:r>
    </w:p>
    <w:p w14:paraId="2716573A" w14:textId="77777777" w:rsidR="005F4B5D" w:rsidRDefault="005F4B5D" w:rsidP="005F4B5D">
      <w:pPr>
        <w:pStyle w:val="PL"/>
      </w:pPr>
      <w:r>
        <w:t xml:space="preserve">        presenceReportingAreaInformation:</w:t>
      </w:r>
    </w:p>
    <w:p w14:paraId="1F1D265C" w14:textId="77777777" w:rsidR="005F4B5D" w:rsidRDefault="005F4B5D" w:rsidP="005F4B5D">
      <w:pPr>
        <w:pStyle w:val="PL"/>
      </w:pPr>
      <w:r>
        <w:t xml:space="preserve">          type: object</w:t>
      </w:r>
    </w:p>
    <w:p w14:paraId="3C556C8A" w14:textId="77777777" w:rsidR="005F4B5D" w:rsidRDefault="005F4B5D" w:rsidP="005F4B5D">
      <w:pPr>
        <w:pStyle w:val="PL"/>
      </w:pPr>
      <w:r>
        <w:t xml:space="preserve">          additionalProperties:</w:t>
      </w:r>
    </w:p>
    <w:p w14:paraId="3431D129" w14:textId="77777777" w:rsidR="005F4B5D" w:rsidRDefault="005F4B5D" w:rsidP="005F4B5D">
      <w:pPr>
        <w:pStyle w:val="PL"/>
      </w:pPr>
      <w:r>
        <w:t xml:space="preserve">            $ref: 'TS29571_CommonData.yaml#/components/schemas/PresenceInfo'</w:t>
      </w:r>
    </w:p>
    <w:p w14:paraId="7631E25D" w14:textId="77777777" w:rsidR="005F4B5D" w:rsidRDefault="005F4B5D" w:rsidP="005F4B5D">
      <w:pPr>
        <w:pStyle w:val="PL"/>
      </w:pPr>
      <w:r>
        <w:t xml:space="preserve">          minProperties: 0</w:t>
      </w:r>
    </w:p>
    <w:p w14:paraId="72C60D22" w14:textId="77777777" w:rsidR="005F4B5D" w:rsidRDefault="005F4B5D" w:rsidP="005F4B5D">
      <w:pPr>
        <w:pStyle w:val="PL"/>
      </w:pPr>
      <w:r>
        <w:t xml:space="preserve">        satelliteAccessIndicator:</w:t>
      </w:r>
    </w:p>
    <w:p w14:paraId="32F2BB3A" w14:textId="77777777" w:rsidR="005F4B5D" w:rsidRDefault="005F4B5D" w:rsidP="005F4B5D">
      <w:pPr>
        <w:pStyle w:val="PL"/>
      </w:pPr>
      <w:r>
        <w:t xml:space="preserve">          type: boolean</w:t>
      </w:r>
    </w:p>
    <w:p w14:paraId="25056CE0" w14:textId="77777777" w:rsidR="005F4B5D" w:rsidRDefault="005F4B5D" w:rsidP="005F4B5D">
      <w:pPr>
        <w:pStyle w:val="PL"/>
      </w:pPr>
      <w:r>
        <w:t xml:space="preserve">      required:</w:t>
      </w:r>
    </w:p>
    <w:p w14:paraId="5C2E87D1" w14:textId="77777777" w:rsidR="005F4B5D" w:rsidRDefault="005F4B5D" w:rsidP="005F4B5D">
      <w:pPr>
        <w:pStyle w:val="PL"/>
      </w:pPr>
      <w:r>
        <w:t xml:space="preserve">        - locationReportingMessageType</w:t>
      </w:r>
    </w:p>
    <w:p w14:paraId="001D50D8" w14:textId="77777777" w:rsidR="005F4B5D" w:rsidRDefault="005F4B5D" w:rsidP="005F4B5D">
      <w:pPr>
        <w:pStyle w:val="PL"/>
      </w:pPr>
      <w:r>
        <w:t xml:space="preserve">    N2ConnectionMessageType:</w:t>
      </w:r>
    </w:p>
    <w:p w14:paraId="7FB321DE" w14:textId="77777777" w:rsidR="005F4B5D" w:rsidRDefault="005F4B5D" w:rsidP="005F4B5D">
      <w:pPr>
        <w:pStyle w:val="PL"/>
      </w:pPr>
      <w:r>
        <w:t xml:space="preserve">      type: integer</w:t>
      </w:r>
    </w:p>
    <w:p w14:paraId="162732B8" w14:textId="77777777" w:rsidR="005F4B5D" w:rsidRDefault="005F4B5D" w:rsidP="005F4B5D">
      <w:pPr>
        <w:pStyle w:val="PL"/>
      </w:pPr>
      <w:r>
        <w:t xml:space="preserve">    LocationReportingMessageType:</w:t>
      </w:r>
    </w:p>
    <w:p w14:paraId="78D18273" w14:textId="77777777" w:rsidR="005F4B5D" w:rsidRDefault="005F4B5D" w:rsidP="005F4B5D">
      <w:pPr>
        <w:pStyle w:val="PL"/>
      </w:pPr>
      <w:r>
        <w:t xml:space="preserve">      type: integer</w:t>
      </w:r>
    </w:p>
    <w:p w14:paraId="18866C2B" w14:textId="77777777" w:rsidR="005F4B5D" w:rsidRDefault="005F4B5D" w:rsidP="005F4B5D">
      <w:pPr>
        <w:pStyle w:val="PL"/>
      </w:pPr>
      <w:r>
        <w:t xml:space="preserve">    NSMChargingInformation:</w:t>
      </w:r>
    </w:p>
    <w:p w14:paraId="77F060CB" w14:textId="77777777" w:rsidR="005F4B5D" w:rsidRDefault="005F4B5D" w:rsidP="005F4B5D">
      <w:pPr>
        <w:pStyle w:val="PL"/>
      </w:pPr>
      <w:r>
        <w:t xml:space="preserve">      type: object</w:t>
      </w:r>
    </w:p>
    <w:p w14:paraId="5BBE4E45" w14:textId="77777777" w:rsidR="005F4B5D" w:rsidRDefault="005F4B5D" w:rsidP="005F4B5D">
      <w:pPr>
        <w:pStyle w:val="PL"/>
      </w:pPr>
      <w:r>
        <w:t xml:space="preserve">      properties:</w:t>
      </w:r>
    </w:p>
    <w:p w14:paraId="2ECD9717" w14:textId="77777777" w:rsidR="005F4B5D" w:rsidRDefault="005F4B5D" w:rsidP="005F4B5D">
      <w:pPr>
        <w:pStyle w:val="PL"/>
      </w:pPr>
      <w:r>
        <w:t xml:space="preserve">        managementOperation:</w:t>
      </w:r>
    </w:p>
    <w:p w14:paraId="202A2805" w14:textId="77777777" w:rsidR="005F4B5D" w:rsidRDefault="005F4B5D" w:rsidP="005F4B5D">
      <w:pPr>
        <w:pStyle w:val="PL"/>
      </w:pPr>
      <w:r>
        <w:t xml:space="preserve">          $ref: '#/components/schemas/ManagementOperation'</w:t>
      </w:r>
    </w:p>
    <w:p w14:paraId="0C4E196B" w14:textId="77777777" w:rsidR="005F4B5D" w:rsidRDefault="005F4B5D" w:rsidP="005F4B5D">
      <w:pPr>
        <w:pStyle w:val="PL"/>
      </w:pPr>
      <w:r>
        <w:t xml:space="preserve">        idNetworkSliceInstance:</w:t>
      </w:r>
    </w:p>
    <w:p w14:paraId="2B31C9EE" w14:textId="77777777" w:rsidR="005F4B5D" w:rsidRDefault="005F4B5D" w:rsidP="005F4B5D">
      <w:pPr>
        <w:pStyle w:val="PL"/>
      </w:pPr>
      <w:r>
        <w:t xml:space="preserve">          type: string</w:t>
      </w:r>
    </w:p>
    <w:p w14:paraId="301C81CF" w14:textId="77777777" w:rsidR="005F4B5D" w:rsidRDefault="005F4B5D" w:rsidP="005F4B5D">
      <w:pPr>
        <w:pStyle w:val="PL"/>
      </w:pPr>
      <w:r>
        <w:t xml:space="preserve">        listOfserviceProfileChargingInformation:</w:t>
      </w:r>
    </w:p>
    <w:p w14:paraId="50ACAD94" w14:textId="77777777" w:rsidR="005F4B5D" w:rsidRDefault="005F4B5D" w:rsidP="005F4B5D">
      <w:pPr>
        <w:pStyle w:val="PL"/>
      </w:pPr>
      <w:r>
        <w:t xml:space="preserve">          type: array</w:t>
      </w:r>
    </w:p>
    <w:p w14:paraId="0B8BD645" w14:textId="77777777" w:rsidR="005F4B5D" w:rsidRDefault="005F4B5D" w:rsidP="005F4B5D">
      <w:pPr>
        <w:pStyle w:val="PL"/>
      </w:pPr>
      <w:r>
        <w:t xml:space="preserve">          items:</w:t>
      </w:r>
    </w:p>
    <w:p w14:paraId="0EA7BDD5" w14:textId="77777777" w:rsidR="005F4B5D" w:rsidRDefault="005F4B5D" w:rsidP="005F4B5D">
      <w:pPr>
        <w:pStyle w:val="PL"/>
      </w:pPr>
      <w:r>
        <w:t xml:space="preserve">            $ref: '#/components/schemas/ServiceProfileChargingInformation'</w:t>
      </w:r>
    </w:p>
    <w:p w14:paraId="542A40A9" w14:textId="77777777" w:rsidR="005F4B5D" w:rsidRDefault="005F4B5D" w:rsidP="005F4B5D">
      <w:pPr>
        <w:pStyle w:val="PL"/>
      </w:pPr>
      <w:r>
        <w:t xml:space="preserve">          minItems: 0</w:t>
      </w:r>
    </w:p>
    <w:p w14:paraId="73FF7AA5" w14:textId="77777777" w:rsidR="005F4B5D" w:rsidRDefault="005F4B5D" w:rsidP="005F4B5D">
      <w:pPr>
        <w:pStyle w:val="PL"/>
      </w:pPr>
      <w:r>
        <w:t xml:space="preserve">        managementOperationStatus:</w:t>
      </w:r>
    </w:p>
    <w:p w14:paraId="2B10F152" w14:textId="77777777" w:rsidR="005F4B5D" w:rsidRDefault="005F4B5D" w:rsidP="005F4B5D">
      <w:pPr>
        <w:pStyle w:val="PL"/>
      </w:pPr>
      <w:r>
        <w:t xml:space="preserve">          $ref: '#/components/schemas/ManagementOperationStatus'</w:t>
      </w:r>
    </w:p>
    <w:p w14:paraId="4406A77D" w14:textId="77777777" w:rsidR="005F4B5D" w:rsidRDefault="005F4B5D" w:rsidP="005F4B5D">
      <w:pPr>
        <w:pStyle w:val="PL"/>
      </w:pPr>
      <w:r>
        <w:t xml:space="preserve">        managementOperationalState:</w:t>
      </w:r>
    </w:p>
    <w:p w14:paraId="4E5431F0" w14:textId="77777777" w:rsidR="005F4B5D" w:rsidRDefault="005F4B5D" w:rsidP="005F4B5D">
      <w:pPr>
        <w:pStyle w:val="PL"/>
      </w:pPr>
      <w:r>
        <w:t xml:space="preserve">           $ref: 'TS28623_ComDefs.yaml#/components/schemas/OperationalState'</w:t>
      </w:r>
    </w:p>
    <w:p w14:paraId="0F0CA1A0" w14:textId="77777777" w:rsidR="005F4B5D" w:rsidRDefault="005F4B5D" w:rsidP="005F4B5D">
      <w:pPr>
        <w:pStyle w:val="PL"/>
      </w:pPr>
      <w:r>
        <w:t xml:space="preserve">        managementAdministrativeState:</w:t>
      </w:r>
    </w:p>
    <w:p w14:paraId="72A13E01" w14:textId="77777777" w:rsidR="005F4B5D" w:rsidRDefault="005F4B5D" w:rsidP="005F4B5D">
      <w:pPr>
        <w:pStyle w:val="PL"/>
      </w:pPr>
      <w:r>
        <w:t xml:space="preserve">          $ref: 'TS28623_ComDefs.yaml#/components/schemas/AdministrativeState'</w:t>
      </w:r>
    </w:p>
    <w:p w14:paraId="2ED4A620" w14:textId="77777777" w:rsidR="005F4B5D" w:rsidRDefault="005F4B5D" w:rsidP="005F4B5D">
      <w:pPr>
        <w:pStyle w:val="PL"/>
      </w:pPr>
      <w:r>
        <w:t xml:space="preserve">      required:</w:t>
      </w:r>
    </w:p>
    <w:p w14:paraId="2EF5D38C" w14:textId="77777777" w:rsidR="005F4B5D" w:rsidRDefault="005F4B5D" w:rsidP="005F4B5D">
      <w:pPr>
        <w:pStyle w:val="PL"/>
      </w:pPr>
      <w:r>
        <w:t xml:space="preserve">        - managementOperation</w:t>
      </w:r>
    </w:p>
    <w:p w14:paraId="27C164FF" w14:textId="77777777" w:rsidR="005F4B5D" w:rsidRDefault="005F4B5D" w:rsidP="005F4B5D">
      <w:pPr>
        <w:pStyle w:val="PL"/>
      </w:pPr>
      <w:r>
        <w:t xml:space="preserve">    ServiceProfileChargingInformation:</w:t>
      </w:r>
    </w:p>
    <w:p w14:paraId="414C5AE3" w14:textId="77777777" w:rsidR="005F4B5D" w:rsidRDefault="005F4B5D" w:rsidP="005F4B5D">
      <w:pPr>
        <w:pStyle w:val="PL"/>
      </w:pPr>
      <w:r>
        <w:t xml:space="preserve">      type: object</w:t>
      </w:r>
    </w:p>
    <w:p w14:paraId="29477E8C" w14:textId="77777777" w:rsidR="005F4B5D" w:rsidRDefault="005F4B5D" w:rsidP="005F4B5D">
      <w:pPr>
        <w:pStyle w:val="PL"/>
      </w:pPr>
      <w:r>
        <w:t xml:space="preserve">      properties:</w:t>
      </w:r>
    </w:p>
    <w:p w14:paraId="36CE90A9" w14:textId="77777777" w:rsidR="005F4B5D" w:rsidRDefault="005F4B5D" w:rsidP="005F4B5D">
      <w:pPr>
        <w:pStyle w:val="PL"/>
      </w:pPr>
      <w:r>
        <w:t xml:space="preserve">        serviceProfileIdentifier:</w:t>
      </w:r>
    </w:p>
    <w:p w14:paraId="2D906808" w14:textId="77777777" w:rsidR="005F4B5D" w:rsidRDefault="005F4B5D" w:rsidP="005F4B5D">
      <w:pPr>
        <w:pStyle w:val="PL"/>
      </w:pPr>
      <w:r>
        <w:t xml:space="preserve">            type: string</w:t>
      </w:r>
    </w:p>
    <w:p w14:paraId="17F3BD12" w14:textId="77777777" w:rsidR="005F4B5D" w:rsidRDefault="005F4B5D" w:rsidP="005F4B5D">
      <w:pPr>
        <w:pStyle w:val="PL"/>
      </w:pPr>
      <w:r>
        <w:t xml:space="preserve">        sNSSAIList:</w:t>
      </w:r>
    </w:p>
    <w:p w14:paraId="7CA91DEC" w14:textId="77777777" w:rsidR="005F4B5D" w:rsidRDefault="005F4B5D" w:rsidP="005F4B5D">
      <w:pPr>
        <w:pStyle w:val="PL"/>
      </w:pPr>
      <w:r>
        <w:t xml:space="preserve">          type: array</w:t>
      </w:r>
    </w:p>
    <w:p w14:paraId="7EEDE463" w14:textId="77777777" w:rsidR="005F4B5D" w:rsidRDefault="005F4B5D" w:rsidP="005F4B5D">
      <w:pPr>
        <w:pStyle w:val="PL"/>
      </w:pPr>
      <w:r>
        <w:t xml:space="preserve">          items:</w:t>
      </w:r>
    </w:p>
    <w:p w14:paraId="075F9B56" w14:textId="77777777" w:rsidR="005F4B5D" w:rsidRDefault="005F4B5D" w:rsidP="005F4B5D">
      <w:pPr>
        <w:pStyle w:val="PL"/>
      </w:pPr>
      <w:r>
        <w:t xml:space="preserve">            $ref: 'TS29571_CommonData.yaml#/components/schemas/Snssai'</w:t>
      </w:r>
    </w:p>
    <w:p w14:paraId="79D6DEF9" w14:textId="77777777" w:rsidR="005F4B5D" w:rsidRDefault="005F4B5D" w:rsidP="005F4B5D">
      <w:pPr>
        <w:pStyle w:val="PL"/>
      </w:pPr>
      <w:r>
        <w:t xml:space="preserve">          minItems: 0</w:t>
      </w:r>
    </w:p>
    <w:p w14:paraId="4334E128" w14:textId="77777777" w:rsidR="005F4B5D" w:rsidRDefault="005F4B5D" w:rsidP="005F4B5D">
      <w:pPr>
        <w:pStyle w:val="PL"/>
      </w:pPr>
      <w:r>
        <w:t xml:space="preserve">        sST:</w:t>
      </w:r>
    </w:p>
    <w:p w14:paraId="5EAE882E" w14:textId="77777777" w:rsidR="005F4B5D" w:rsidRDefault="005F4B5D" w:rsidP="005F4B5D">
      <w:pPr>
        <w:pStyle w:val="PL"/>
      </w:pPr>
      <w:r>
        <w:t xml:space="preserve">          $ref: 'TS28541_NrNrm.yaml#/components/schemas/Sst'</w:t>
      </w:r>
    </w:p>
    <w:p w14:paraId="68AB45F1" w14:textId="77777777" w:rsidR="005F4B5D" w:rsidRDefault="005F4B5D" w:rsidP="005F4B5D">
      <w:pPr>
        <w:pStyle w:val="PL"/>
      </w:pPr>
      <w:r>
        <w:t xml:space="preserve">        latency:</w:t>
      </w:r>
    </w:p>
    <w:p w14:paraId="0DA72AB6" w14:textId="77777777" w:rsidR="005F4B5D" w:rsidRDefault="005F4B5D" w:rsidP="005F4B5D">
      <w:pPr>
        <w:pStyle w:val="PL"/>
      </w:pPr>
      <w:r>
        <w:t xml:space="preserve">          type: integer</w:t>
      </w:r>
    </w:p>
    <w:p w14:paraId="611E3AC4" w14:textId="77777777" w:rsidR="005F4B5D" w:rsidRDefault="005F4B5D" w:rsidP="005F4B5D">
      <w:pPr>
        <w:pStyle w:val="PL"/>
      </w:pPr>
      <w:r>
        <w:t xml:space="preserve">        availability:</w:t>
      </w:r>
    </w:p>
    <w:p w14:paraId="5FC16950" w14:textId="77777777" w:rsidR="005F4B5D" w:rsidRDefault="005F4B5D" w:rsidP="005F4B5D">
      <w:pPr>
        <w:pStyle w:val="PL"/>
      </w:pPr>
      <w:r>
        <w:t xml:space="preserve">          type: number</w:t>
      </w:r>
    </w:p>
    <w:p w14:paraId="19F2026C" w14:textId="77777777" w:rsidR="005F4B5D" w:rsidRDefault="005F4B5D" w:rsidP="005F4B5D">
      <w:pPr>
        <w:pStyle w:val="PL"/>
      </w:pPr>
      <w:r>
        <w:t xml:space="preserve">        resourceSharingLevel:</w:t>
      </w:r>
    </w:p>
    <w:p w14:paraId="7453B356" w14:textId="77777777" w:rsidR="005F4B5D" w:rsidRDefault="005F4B5D" w:rsidP="005F4B5D">
      <w:pPr>
        <w:pStyle w:val="PL"/>
      </w:pPr>
      <w:r>
        <w:t xml:space="preserve">          $ref: 'TS28541_SliceNrm.yaml#/components/schemas/SharingLevel'</w:t>
      </w:r>
    </w:p>
    <w:p w14:paraId="4A13DCBB" w14:textId="77777777" w:rsidR="005F4B5D" w:rsidRDefault="005F4B5D" w:rsidP="005F4B5D">
      <w:pPr>
        <w:pStyle w:val="PL"/>
      </w:pPr>
      <w:r>
        <w:lastRenderedPageBreak/>
        <w:t xml:space="preserve">        jitter:</w:t>
      </w:r>
    </w:p>
    <w:p w14:paraId="7707E0C0" w14:textId="77777777" w:rsidR="005F4B5D" w:rsidRDefault="005F4B5D" w:rsidP="005F4B5D">
      <w:pPr>
        <w:pStyle w:val="PL"/>
      </w:pPr>
      <w:r>
        <w:t xml:space="preserve">          type: integer</w:t>
      </w:r>
    </w:p>
    <w:p w14:paraId="04461865" w14:textId="77777777" w:rsidR="005F4B5D" w:rsidRDefault="005F4B5D" w:rsidP="005F4B5D">
      <w:pPr>
        <w:pStyle w:val="PL"/>
      </w:pPr>
      <w:r>
        <w:t xml:space="preserve">        reliability:</w:t>
      </w:r>
    </w:p>
    <w:p w14:paraId="10228AE0" w14:textId="77777777" w:rsidR="005F4B5D" w:rsidRDefault="005F4B5D" w:rsidP="005F4B5D">
      <w:pPr>
        <w:pStyle w:val="PL"/>
      </w:pPr>
      <w:r>
        <w:t xml:space="preserve">          type: string</w:t>
      </w:r>
    </w:p>
    <w:p w14:paraId="18365EFC" w14:textId="77777777" w:rsidR="005F4B5D" w:rsidRDefault="005F4B5D" w:rsidP="005F4B5D">
      <w:pPr>
        <w:pStyle w:val="PL"/>
      </w:pPr>
      <w:r>
        <w:t xml:space="preserve">        maxNumberofUEs:</w:t>
      </w:r>
    </w:p>
    <w:p w14:paraId="78E6B871" w14:textId="77777777" w:rsidR="005F4B5D" w:rsidRDefault="005F4B5D" w:rsidP="005F4B5D">
      <w:pPr>
        <w:pStyle w:val="PL"/>
      </w:pPr>
      <w:r>
        <w:t xml:space="preserve">          type: integer</w:t>
      </w:r>
    </w:p>
    <w:p w14:paraId="463ED185" w14:textId="77777777" w:rsidR="005F4B5D" w:rsidRDefault="005F4B5D" w:rsidP="005F4B5D">
      <w:pPr>
        <w:pStyle w:val="PL"/>
      </w:pPr>
      <w:r>
        <w:t xml:space="preserve">        coverageArea:</w:t>
      </w:r>
    </w:p>
    <w:p w14:paraId="72F8A891" w14:textId="77777777" w:rsidR="005F4B5D" w:rsidRDefault="005F4B5D" w:rsidP="005F4B5D">
      <w:pPr>
        <w:pStyle w:val="PL"/>
      </w:pPr>
      <w:r>
        <w:t xml:space="preserve">          type: string</w:t>
      </w:r>
    </w:p>
    <w:p w14:paraId="4867A6EE" w14:textId="77777777" w:rsidR="005F4B5D" w:rsidRDefault="005F4B5D" w:rsidP="005F4B5D">
      <w:pPr>
        <w:pStyle w:val="PL"/>
      </w:pPr>
      <w:r>
        <w:t xml:space="preserve">        uEMobilityLevel:</w:t>
      </w:r>
    </w:p>
    <w:p w14:paraId="4B7BD3CC" w14:textId="77777777" w:rsidR="005F4B5D" w:rsidRDefault="005F4B5D" w:rsidP="005F4B5D">
      <w:pPr>
        <w:pStyle w:val="PL"/>
      </w:pPr>
      <w:r>
        <w:t xml:space="preserve">          $ref: 'TS28541_SliceNrm.yaml#/components/schemas/MobilityLevel'</w:t>
      </w:r>
    </w:p>
    <w:p w14:paraId="6879230E" w14:textId="77777777" w:rsidR="005F4B5D" w:rsidRDefault="005F4B5D" w:rsidP="005F4B5D">
      <w:pPr>
        <w:pStyle w:val="PL"/>
      </w:pPr>
      <w:r>
        <w:t xml:space="preserve">        delayToleranceIndicator:</w:t>
      </w:r>
    </w:p>
    <w:p w14:paraId="0A42CA26" w14:textId="77777777" w:rsidR="005F4B5D" w:rsidRDefault="005F4B5D" w:rsidP="005F4B5D">
      <w:pPr>
        <w:pStyle w:val="PL"/>
      </w:pPr>
      <w:r>
        <w:t xml:space="preserve">          $ref: 'TS28541_SliceNrm.yaml#/components/schemas/Support'</w:t>
      </w:r>
    </w:p>
    <w:p w14:paraId="3F51C329" w14:textId="77777777" w:rsidR="005F4B5D" w:rsidRDefault="005F4B5D" w:rsidP="005F4B5D">
      <w:pPr>
        <w:pStyle w:val="PL"/>
      </w:pPr>
      <w:r>
        <w:t xml:space="preserve">        dLThptPerSlice:</w:t>
      </w:r>
    </w:p>
    <w:p w14:paraId="3EB8CDF1" w14:textId="77777777" w:rsidR="005F4B5D" w:rsidRDefault="005F4B5D" w:rsidP="005F4B5D">
      <w:pPr>
        <w:pStyle w:val="PL"/>
      </w:pPr>
      <w:r>
        <w:t xml:space="preserve">          $ref: '#/components/schemas/Throughput'</w:t>
      </w:r>
    </w:p>
    <w:p w14:paraId="52C16C6B" w14:textId="77777777" w:rsidR="005F4B5D" w:rsidRDefault="005F4B5D" w:rsidP="005F4B5D">
      <w:pPr>
        <w:pStyle w:val="PL"/>
      </w:pPr>
      <w:r>
        <w:t xml:space="preserve">        dLThptPerUE:</w:t>
      </w:r>
    </w:p>
    <w:p w14:paraId="616924DA" w14:textId="77777777" w:rsidR="005F4B5D" w:rsidRDefault="005F4B5D" w:rsidP="005F4B5D">
      <w:pPr>
        <w:pStyle w:val="PL"/>
      </w:pPr>
      <w:r>
        <w:t xml:space="preserve">          $ref: '#/components/schemas/Throughput'</w:t>
      </w:r>
    </w:p>
    <w:p w14:paraId="19B7B330" w14:textId="77777777" w:rsidR="005F4B5D" w:rsidRDefault="005F4B5D" w:rsidP="005F4B5D">
      <w:pPr>
        <w:pStyle w:val="PL"/>
      </w:pPr>
      <w:r>
        <w:t xml:space="preserve">        uLThptPerSlice:</w:t>
      </w:r>
    </w:p>
    <w:p w14:paraId="3761F2CF" w14:textId="77777777" w:rsidR="005F4B5D" w:rsidRDefault="005F4B5D" w:rsidP="005F4B5D">
      <w:pPr>
        <w:pStyle w:val="PL"/>
      </w:pPr>
      <w:r>
        <w:t xml:space="preserve">          $ref: '#/components/schemas/Throughput'</w:t>
      </w:r>
    </w:p>
    <w:p w14:paraId="43ACB5C8" w14:textId="77777777" w:rsidR="005F4B5D" w:rsidRDefault="005F4B5D" w:rsidP="005F4B5D">
      <w:pPr>
        <w:pStyle w:val="PL"/>
      </w:pPr>
      <w:r>
        <w:t xml:space="preserve">        uLThptPerUE:</w:t>
      </w:r>
    </w:p>
    <w:p w14:paraId="53C6978A" w14:textId="77777777" w:rsidR="005F4B5D" w:rsidRDefault="005F4B5D" w:rsidP="005F4B5D">
      <w:pPr>
        <w:pStyle w:val="PL"/>
      </w:pPr>
      <w:r>
        <w:t xml:space="preserve">          $ref: '#/components/schemas/Throughput'</w:t>
      </w:r>
    </w:p>
    <w:p w14:paraId="04B079D4" w14:textId="77777777" w:rsidR="005F4B5D" w:rsidRDefault="005F4B5D" w:rsidP="005F4B5D">
      <w:pPr>
        <w:pStyle w:val="PL"/>
      </w:pPr>
      <w:r>
        <w:t xml:space="preserve">        maxNumberofPDUsessions:</w:t>
      </w:r>
    </w:p>
    <w:p w14:paraId="013E74B0" w14:textId="77777777" w:rsidR="005F4B5D" w:rsidRDefault="005F4B5D" w:rsidP="005F4B5D">
      <w:pPr>
        <w:pStyle w:val="PL"/>
      </w:pPr>
      <w:r>
        <w:t xml:space="preserve">          type: integer</w:t>
      </w:r>
    </w:p>
    <w:p w14:paraId="540F4007" w14:textId="77777777" w:rsidR="005F4B5D" w:rsidRDefault="005F4B5D" w:rsidP="005F4B5D">
      <w:pPr>
        <w:pStyle w:val="PL"/>
      </w:pPr>
      <w:r>
        <w:t xml:space="preserve">        kPIMonitoringList:</w:t>
      </w:r>
    </w:p>
    <w:p w14:paraId="6818404E" w14:textId="77777777" w:rsidR="005F4B5D" w:rsidRDefault="005F4B5D" w:rsidP="005F4B5D">
      <w:pPr>
        <w:pStyle w:val="PL"/>
      </w:pPr>
      <w:r>
        <w:t xml:space="preserve">          type: string</w:t>
      </w:r>
    </w:p>
    <w:p w14:paraId="0567EDFF" w14:textId="77777777" w:rsidR="005F4B5D" w:rsidRDefault="005F4B5D" w:rsidP="005F4B5D">
      <w:pPr>
        <w:pStyle w:val="PL"/>
      </w:pPr>
      <w:r>
        <w:t xml:space="preserve">        supportedAccessTechnology:</w:t>
      </w:r>
    </w:p>
    <w:p w14:paraId="7F21F433" w14:textId="77777777" w:rsidR="005F4B5D" w:rsidRDefault="005F4B5D" w:rsidP="005F4B5D">
      <w:pPr>
        <w:pStyle w:val="PL"/>
      </w:pPr>
      <w:r>
        <w:t xml:space="preserve">          type: integer</w:t>
      </w:r>
    </w:p>
    <w:p w14:paraId="54A23AF1" w14:textId="77777777" w:rsidR="005F4B5D" w:rsidRDefault="005F4B5D" w:rsidP="005F4B5D">
      <w:pPr>
        <w:pStyle w:val="PL"/>
      </w:pPr>
      <w:r>
        <w:t xml:space="preserve">        v2XCommunicationModeIndicator:</w:t>
      </w:r>
    </w:p>
    <w:p w14:paraId="6EBC1779" w14:textId="77777777" w:rsidR="005F4B5D" w:rsidRDefault="005F4B5D" w:rsidP="005F4B5D">
      <w:pPr>
        <w:pStyle w:val="PL"/>
      </w:pPr>
      <w:r>
        <w:t xml:space="preserve">          $ref: 'TS28541_SliceNrm.yaml#/components/schemas/Support'</w:t>
      </w:r>
    </w:p>
    <w:p w14:paraId="40DD7AB0" w14:textId="77777777" w:rsidR="005F4B5D" w:rsidRDefault="005F4B5D" w:rsidP="005F4B5D">
      <w:pPr>
        <w:pStyle w:val="PL"/>
      </w:pPr>
      <w:r>
        <w:t xml:space="preserve">        addServiceProfileInfo:</w:t>
      </w:r>
    </w:p>
    <w:p w14:paraId="0BB883FD" w14:textId="77777777" w:rsidR="005F4B5D" w:rsidRDefault="005F4B5D" w:rsidP="005F4B5D">
      <w:pPr>
        <w:pStyle w:val="PL"/>
      </w:pPr>
      <w:r>
        <w:t xml:space="preserve">          type: string</w:t>
      </w:r>
    </w:p>
    <w:p w14:paraId="40AC306A" w14:textId="77777777" w:rsidR="005F4B5D" w:rsidRDefault="005F4B5D" w:rsidP="005F4B5D">
      <w:pPr>
        <w:pStyle w:val="PL"/>
      </w:pPr>
      <w:r>
        <w:t xml:space="preserve">    Throughput:</w:t>
      </w:r>
    </w:p>
    <w:p w14:paraId="28CA327E" w14:textId="77777777" w:rsidR="005F4B5D" w:rsidRDefault="005F4B5D" w:rsidP="005F4B5D">
      <w:pPr>
        <w:pStyle w:val="PL"/>
      </w:pPr>
      <w:r>
        <w:t xml:space="preserve">      type: object</w:t>
      </w:r>
    </w:p>
    <w:p w14:paraId="6FFFD966" w14:textId="77777777" w:rsidR="005F4B5D" w:rsidRDefault="005F4B5D" w:rsidP="005F4B5D">
      <w:pPr>
        <w:pStyle w:val="PL"/>
      </w:pPr>
      <w:r>
        <w:t xml:space="preserve">      properties:</w:t>
      </w:r>
    </w:p>
    <w:p w14:paraId="4543FECA" w14:textId="77777777" w:rsidR="005F4B5D" w:rsidRDefault="005F4B5D" w:rsidP="005F4B5D">
      <w:pPr>
        <w:pStyle w:val="PL"/>
      </w:pPr>
      <w:r>
        <w:t xml:space="preserve">        guaranteedThpt:</w:t>
      </w:r>
    </w:p>
    <w:p w14:paraId="5C92520A" w14:textId="77777777" w:rsidR="005F4B5D" w:rsidRDefault="005F4B5D" w:rsidP="005F4B5D">
      <w:pPr>
        <w:pStyle w:val="PL"/>
      </w:pPr>
      <w:r>
        <w:t xml:space="preserve">          $ref: 'TS29571_CommonData.yaml#/components/schemas/Float'</w:t>
      </w:r>
    </w:p>
    <w:p w14:paraId="74622E7C" w14:textId="77777777" w:rsidR="005F4B5D" w:rsidRDefault="005F4B5D" w:rsidP="005F4B5D">
      <w:pPr>
        <w:pStyle w:val="PL"/>
      </w:pPr>
      <w:r>
        <w:t xml:space="preserve">        maximumThpt:</w:t>
      </w:r>
    </w:p>
    <w:p w14:paraId="759E379D" w14:textId="77777777" w:rsidR="005F4B5D" w:rsidRDefault="005F4B5D" w:rsidP="005F4B5D">
      <w:pPr>
        <w:pStyle w:val="PL"/>
      </w:pPr>
      <w:r>
        <w:t xml:space="preserve">          $ref: 'TS29571_CommonData.yaml#/components/schemas/Float'</w:t>
      </w:r>
    </w:p>
    <w:p w14:paraId="51C889E1" w14:textId="77777777" w:rsidR="005F4B5D" w:rsidRDefault="005F4B5D" w:rsidP="005F4B5D">
      <w:pPr>
        <w:pStyle w:val="PL"/>
      </w:pPr>
      <w:r>
        <w:t xml:space="preserve">    MAPDUSessionInformation:</w:t>
      </w:r>
    </w:p>
    <w:p w14:paraId="155E62B8" w14:textId="77777777" w:rsidR="005F4B5D" w:rsidRDefault="005F4B5D" w:rsidP="005F4B5D">
      <w:pPr>
        <w:pStyle w:val="PL"/>
      </w:pPr>
      <w:r>
        <w:t xml:space="preserve">      type: object</w:t>
      </w:r>
    </w:p>
    <w:p w14:paraId="60FDE87C" w14:textId="77777777" w:rsidR="005F4B5D" w:rsidRDefault="005F4B5D" w:rsidP="005F4B5D">
      <w:pPr>
        <w:pStyle w:val="PL"/>
      </w:pPr>
      <w:r>
        <w:t xml:space="preserve">      properties:</w:t>
      </w:r>
    </w:p>
    <w:p w14:paraId="07CCCD5E" w14:textId="77777777" w:rsidR="005F4B5D" w:rsidRDefault="005F4B5D" w:rsidP="005F4B5D">
      <w:pPr>
        <w:pStyle w:val="PL"/>
      </w:pPr>
      <w:r>
        <w:t xml:space="preserve">        mAPDUSessionIndicator:</w:t>
      </w:r>
    </w:p>
    <w:p w14:paraId="56EF4D56" w14:textId="77777777" w:rsidR="005F4B5D" w:rsidRDefault="005F4B5D" w:rsidP="005F4B5D">
      <w:pPr>
        <w:pStyle w:val="PL"/>
      </w:pPr>
      <w:r>
        <w:t xml:space="preserve">          $ref: 'TS29512_Npcf_SMPolicyControl.yaml#/components/schemas/MaPduIndication'</w:t>
      </w:r>
    </w:p>
    <w:p w14:paraId="3576D34E" w14:textId="77777777" w:rsidR="005F4B5D" w:rsidRDefault="005F4B5D" w:rsidP="005F4B5D">
      <w:pPr>
        <w:pStyle w:val="PL"/>
      </w:pPr>
      <w:r>
        <w:t xml:space="preserve">        aTSSSCapability:</w:t>
      </w:r>
    </w:p>
    <w:p w14:paraId="2A9522DE" w14:textId="77777777" w:rsidR="005F4B5D" w:rsidRDefault="005F4B5D" w:rsidP="005F4B5D">
      <w:pPr>
        <w:pStyle w:val="PL"/>
      </w:pPr>
      <w:r>
        <w:t xml:space="preserve">          $ref: 'TS29571_CommonData.yaml#/components/schemas/AtsssCapability'</w:t>
      </w:r>
    </w:p>
    <w:p w14:paraId="366755B9" w14:textId="77777777" w:rsidR="005F4B5D" w:rsidRDefault="005F4B5D" w:rsidP="005F4B5D">
      <w:pPr>
        <w:pStyle w:val="PL"/>
      </w:pPr>
      <w:r>
        <w:t xml:space="preserve">    EnhancedDiagnostics5G:</w:t>
      </w:r>
    </w:p>
    <w:p w14:paraId="35506117" w14:textId="77777777" w:rsidR="005F4B5D" w:rsidRDefault="005F4B5D" w:rsidP="005F4B5D">
      <w:pPr>
        <w:pStyle w:val="PL"/>
      </w:pPr>
      <w:r>
        <w:t xml:space="preserve">      $ref: '#/components/schemas/RanNasCauseList'</w:t>
      </w:r>
    </w:p>
    <w:p w14:paraId="67A982C0" w14:textId="77777777" w:rsidR="005F4B5D" w:rsidRDefault="005F4B5D" w:rsidP="005F4B5D">
      <w:pPr>
        <w:pStyle w:val="PL"/>
      </w:pPr>
      <w:r>
        <w:t xml:space="preserve">    RanNasCauseList:</w:t>
      </w:r>
    </w:p>
    <w:p w14:paraId="6D09DFF5" w14:textId="77777777" w:rsidR="005F4B5D" w:rsidRDefault="005F4B5D" w:rsidP="005F4B5D">
      <w:pPr>
        <w:pStyle w:val="PL"/>
      </w:pPr>
      <w:r>
        <w:t xml:space="preserve">      type: array</w:t>
      </w:r>
    </w:p>
    <w:p w14:paraId="2EE19C89" w14:textId="77777777" w:rsidR="005F4B5D" w:rsidRDefault="005F4B5D" w:rsidP="005F4B5D">
      <w:pPr>
        <w:pStyle w:val="PL"/>
      </w:pPr>
      <w:r>
        <w:t xml:space="preserve">      items:</w:t>
      </w:r>
    </w:p>
    <w:p w14:paraId="203F0837" w14:textId="77777777" w:rsidR="005F4B5D" w:rsidRDefault="005F4B5D" w:rsidP="005F4B5D">
      <w:pPr>
        <w:pStyle w:val="PL"/>
      </w:pPr>
      <w:r>
        <w:t xml:space="preserve">        $ref: 'TS29512_Npcf_SMPolicyControl.yaml#/components/schemas/RanNasRelCause'</w:t>
      </w:r>
    </w:p>
    <w:p w14:paraId="2D2AF4A8" w14:textId="77777777" w:rsidR="005F4B5D" w:rsidRDefault="005F4B5D" w:rsidP="005F4B5D">
      <w:pPr>
        <w:pStyle w:val="PL"/>
      </w:pPr>
      <w:r>
        <w:t xml:space="preserve">    QosMonitoringReport:</w:t>
      </w:r>
    </w:p>
    <w:p w14:paraId="63F8A03B" w14:textId="77777777" w:rsidR="005F4B5D" w:rsidRDefault="005F4B5D" w:rsidP="005F4B5D">
      <w:pPr>
        <w:pStyle w:val="PL"/>
      </w:pPr>
      <w:r>
        <w:t xml:space="preserve">      description: Contains reporting information on QoS monitoring.</w:t>
      </w:r>
    </w:p>
    <w:p w14:paraId="5427D10C" w14:textId="77777777" w:rsidR="005F4B5D" w:rsidRDefault="005F4B5D" w:rsidP="005F4B5D">
      <w:pPr>
        <w:pStyle w:val="PL"/>
      </w:pPr>
      <w:r>
        <w:t xml:space="preserve">      type: object</w:t>
      </w:r>
    </w:p>
    <w:p w14:paraId="168B9C7E" w14:textId="77777777" w:rsidR="005F4B5D" w:rsidRDefault="005F4B5D" w:rsidP="005F4B5D">
      <w:pPr>
        <w:pStyle w:val="PL"/>
      </w:pPr>
      <w:r>
        <w:t xml:space="preserve">      properties:</w:t>
      </w:r>
    </w:p>
    <w:p w14:paraId="04FF4D2B" w14:textId="77777777" w:rsidR="005F4B5D" w:rsidRDefault="005F4B5D" w:rsidP="005F4B5D">
      <w:pPr>
        <w:pStyle w:val="PL"/>
      </w:pPr>
      <w:r>
        <w:t xml:space="preserve">        ulDelays:</w:t>
      </w:r>
    </w:p>
    <w:p w14:paraId="5140115C" w14:textId="77777777" w:rsidR="005F4B5D" w:rsidRDefault="005F4B5D" w:rsidP="005F4B5D">
      <w:pPr>
        <w:pStyle w:val="PL"/>
      </w:pPr>
      <w:r>
        <w:t xml:space="preserve">          type: array</w:t>
      </w:r>
    </w:p>
    <w:p w14:paraId="21E6CCBE" w14:textId="77777777" w:rsidR="005F4B5D" w:rsidRDefault="005F4B5D" w:rsidP="005F4B5D">
      <w:pPr>
        <w:pStyle w:val="PL"/>
      </w:pPr>
      <w:r>
        <w:t xml:space="preserve">          items:</w:t>
      </w:r>
    </w:p>
    <w:p w14:paraId="2E495217" w14:textId="77777777" w:rsidR="005F4B5D" w:rsidRDefault="005F4B5D" w:rsidP="005F4B5D">
      <w:pPr>
        <w:pStyle w:val="PL"/>
      </w:pPr>
      <w:r>
        <w:t xml:space="preserve">            type: integer</w:t>
      </w:r>
    </w:p>
    <w:p w14:paraId="4DDF179E" w14:textId="77777777" w:rsidR="005F4B5D" w:rsidRDefault="005F4B5D" w:rsidP="005F4B5D">
      <w:pPr>
        <w:pStyle w:val="PL"/>
      </w:pPr>
      <w:r>
        <w:t xml:space="preserve">          minItems: 0</w:t>
      </w:r>
    </w:p>
    <w:p w14:paraId="0299EB62" w14:textId="77777777" w:rsidR="005F4B5D" w:rsidRDefault="005F4B5D" w:rsidP="005F4B5D">
      <w:pPr>
        <w:pStyle w:val="PL"/>
      </w:pPr>
      <w:r>
        <w:t xml:space="preserve">        dlDelays:</w:t>
      </w:r>
    </w:p>
    <w:p w14:paraId="65E7C00D" w14:textId="77777777" w:rsidR="005F4B5D" w:rsidRDefault="005F4B5D" w:rsidP="005F4B5D">
      <w:pPr>
        <w:pStyle w:val="PL"/>
      </w:pPr>
      <w:r>
        <w:t xml:space="preserve">          type: array</w:t>
      </w:r>
    </w:p>
    <w:p w14:paraId="06BFAE6F" w14:textId="77777777" w:rsidR="005F4B5D" w:rsidRDefault="005F4B5D" w:rsidP="005F4B5D">
      <w:pPr>
        <w:pStyle w:val="PL"/>
      </w:pPr>
      <w:r>
        <w:t xml:space="preserve">          items:</w:t>
      </w:r>
    </w:p>
    <w:p w14:paraId="02939E89" w14:textId="77777777" w:rsidR="005F4B5D" w:rsidRDefault="005F4B5D" w:rsidP="005F4B5D">
      <w:pPr>
        <w:pStyle w:val="PL"/>
      </w:pPr>
      <w:r>
        <w:t xml:space="preserve">            type: integer</w:t>
      </w:r>
    </w:p>
    <w:p w14:paraId="7435A8CF" w14:textId="77777777" w:rsidR="005F4B5D" w:rsidRDefault="005F4B5D" w:rsidP="005F4B5D">
      <w:pPr>
        <w:pStyle w:val="PL"/>
      </w:pPr>
      <w:r>
        <w:t xml:space="preserve">          minItems: 0</w:t>
      </w:r>
    </w:p>
    <w:p w14:paraId="499A1280" w14:textId="77777777" w:rsidR="005F4B5D" w:rsidRDefault="005F4B5D" w:rsidP="005F4B5D">
      <w:pPr>
        <w:pStyle w:val="PL"/>
      </w:pPr>
      <w:r>
        <w:t xml:space="preserve">        rtDelays:</w:t>
      </w:r>
    </w:p>
    <w:p w14:paraId="36C4884D" w14:textId="77777777" w:rsidR="005F4B5D" w:rsidRDefault="005F4B5D" w:rsidP="005F4B5D">
      <w:pPr>
        <w:pStyle w:val="PL"/>
      </w:pPr>
      <w:r>
        <w:t xml:space="preserve">          type: array</w:t>
      </w:r>
    </w:p>
    <w:p w14:paraId="2CADB69C" w14:textId="77777777" w:rsidR="005F4B5D" w:rsidRDefault="005F4B5D" w:rsidP="005F4B5D">
      <w:pPr>
        <w:pStyle w:val="PL"/>
      </w:pPr>
      <w:r>
        <w:t xml:space="preserve">          items:</w:t>
      </w:r>
    </w:p>
    <w:p w14:paraId="1F4340D6" w14:textId="77777777" w:rsidR="005F4B5D" w:rsidRDefault="005F4B5D" w:rsidP="005F4B5D">
      <w:pPr>
        <w:pStyle w:val="PL"/>
      </w:pPr>
      <w:r>
        <w:t xml:space="preserve">            type: integer</w:t>
      </w:r>
    </w:p>
    <w:p w14:paraId="721B1420" w14:textId="77777777" w:rsidR="005F4B5D" w:rsidRDefault="005F4B5D" w:rsidP="005F4B5D">
      <w:pPr>
        <w:pStyle w:val="PL"/>
      </w:pPr>
      <w:r>
        <w:t xml:space="preserve">          minItems: 0</w:t>
      </w:r>
    </w:p>
    <w:p w14:paraId="13E00D48" w14:textId="77777777" w:rsidR="005F4B5D" w:rsidRDefault="005F4B5D" w:rsidP="005F4B5D">
      <w:pPr>
        <w:pStyle w:val="PL"/>
      </w:pPr>
      <w:r>
        <w:t xml:space="preserve">    AnnouncementInformation:</w:t>
      </w:r>
    </w:p>
    <w:p w14:paraId="156A4E2A" w14:textId="77777777" w:rsidR="005F4B5D" w:rsidRDefault="005F4B5D" w:rsidP="005F4B5D">
      <w:pPr>
        <w:pStyle w:val="PL"/>
      </w:pPr>
      <w:r>
        <w:t xml:space="preserve">      type: object</w:t>
      </w:r>
    </w:p>
    <w:p w14:paraId="2A454DEB" w14:textId="77777777" w:rsidR="005F4B5D" w:rsidRDefault="005F4B5D" w:rsidP="005F4B5D">
      <w:pPr>
        <w:pStyle w:val="PL"/>
      </w:pPr>
      <w:r>
        <w:t xml:space="preserve">      properties:</w:t>
      </w:r>
    </w:p>
    <w:p w14:paraId="3FCAEDBD" w14:textId="77777777" w:rsidR="005F4B5D" w:rsidRDefault="005F4B5D" w:rsidP="005F4B5D">
      <w:pPr>
        <w:pStyle w:val="PL"/>
      </w:pPr>
      <w:r>
        <w:t xml:space="preserve">        announcementIdentifier:</w:t>
      </w:r>
    </w:p>
    <w:p w14:paraId="670F3C6E" w14:textId="77777777" w:rsidR="005F4B5D" w:rsidRDefault="005F4B5D" w:rsidP="005F4B5D">
      <w:pPr>
        <w:pStyle w:val="PL"/>
      </w:pPr>
      <w:r>
        <w:t xml:space="preserve">          $ref: 'TS29571_CommonData.yaml#/components/schemas/Uint32'</w:t>
      </w:r>
    </w:p>
    <w:p w14:paraId="4E8E40D2" w14:textId="77777777" w:rsidR="005F4B5D" w:rsidRDefault="005F4B5D" w:rsidP="005F4B5D">
      <w:pPr>
        <w:pStyle w:val="PL"/>
      </w:pPr>
      <w:r>
        <w:t xml:space="preserve">        announcementReference:</w:t>
      </w:r>
    </w:p>
    <w:p w14:paraId="4259919B" w14:textId="77777777" w:rsidR="005F4B5D" w:rsidRDefault="005F4B5D" w:rsidP="005F4B5D">
      <w:pPr>
        <w:pStyle w:val="PL"/>
      </w:pPr>
      <w:r>
        <w:t xml:space="preserve">          $ref: 'TS29571_CommonData.yaml#/components/schemas/Uri'</w:t>
      </w:r>
    </w:p>
    <w:p w14:paraId="0133AE92" w14:textId="77777777" w:rsidR="005F4B5D" w:rsidRDefault="005F4B5D" w:rsidP="005F4B5D">
      <w:pPr>
        <w:pStyle w:val="PL"/>
      </w:pPr>
      <w:r>
        <w:t xml:space="preserve">        variableParts:</w:t>
      </w:r>
    </w:p>
    <w:p w14:paraId="36BCC08D" w14:textId="77777777" w:rsidR="005F4B5D" w:rsidRDefault="005F4B5D" w:rsidP="005F4B5D">
      <w:pPr>
        <w:pStyle w:val="PL"/>
      </w:pPr>
      <w:r>
        <w:t xml:space="preserve">          type: array</w:t>
      </w:r>
    </w:p>
    <w:p w14:paraId="0233ACD5" w14:textId="77777777" w:rsidR="005F4B5D" w:rsidRDefault="005F4B5D" w:rsidP="005F4B5D">
      <w:pPr>
        <w:pStyle w:val="PL"/>
      </w:pPr>
      <w:r>
        <w:lastRenderedPageBreak/>
        <w:t xml:space="preserve">          items:</w:t>
      </w:r>
    </w:p>
    <w:p w14:paraId="137A0A86" w14:textId="77777777" w:rsidR="005F4B5D" w:rsidRDefault="005F4B5D" w:rsidP="005F4B5D">
      <w:pPr>
        <w:pStyle w:val="PL"/>
      </w:pPr>
      <w:r>
        <w:t xml:space="preserve">            $ref: '#/components/schemas/VariablePart'</w:t>
      </w:r>
    </w:p>
    <w:p w14:paraId="4BF2716D" w14:textId="77777777" w:rsidR="005F4B5D" w:rsidRDefault="005F4B5D" w:rsidP="005F4B5D">
      <w:pPr>
        <w:pStyle w:val="PL"/>
      </w:pPr>
      <w:r>
        <w:t xml:space="preserve">          minItems: 0</w:t>
      </w:r>
    </w:p>
    <w:p w14:paraId="2EF63CAA" w14:textId="77777777" w:rsidR="005F4B5D" w:rsidRDefault="005F4B5D" w:rsidP="005F4B5D">
      <w:pPr>
        <w:pStyle w:val="PL"/>
      </w:pPr>
      <w:r>
        <w:t xml:space="preserve">        timeToPlay:</w:t>
      </w:r>
    </w:p>
    <w:p w14:paraId="378205F9" w14:textId="77777777" w:rsidR="005F4B5D" w:rsidRDefault="005F4B5D" w:rsidP="005F4B5D">
      <w:pPr>
        <w:pStyle w:val="PL"/>
      </w:pPr>
      <w:r>
        <w:t xml:space="preserve">          $ref: 'TS29571_CommonData.yaml#/components/schemas/DurationSec'</w:t>
      </w:r>
    </w:p>
    <w:p w14:paraId="122BEE7D" w14:textId="77777777" w:rsidR="005F4B5D" w:rsidRDefault="005F4B5D" w:rsidP="005F4B5D">
      <w:pPr>
        <w:pStyle w:val="PL"/>
      </w:pPr>
      <w:r>
        <w:t xml:space="preserve">        quotaConsumptionIndicator:</w:t>
      </w:r>
    </w:p>
    <w:p w14:paraId="3A68DA66" w14:textId="77777777" w:rsidR="005F4B5D" w:rsidRDefault="005F4B5D" w:rsidP="005F4B5D">
      <w:pPr>
        <w:pStyle w:val="PL"/>
      </w:pPr>
      <w:r>
        <w:t xml:space="preserve">          $ref: '#/components/schemas/QuotaConsumptionIndicator'</w:t>
      </w:r>
    </w:p>
    <w:p w14:paraId="638F3C3E" w14:textId="77777777" w:rsidR="005F4B5D" w:rsidRDefault="005F4B5D" w:rsidP="005F4B5D">
      <w:pPr>
        <w:pStyle w:val="PL"/>
      </w:pPr>
      <w:r>
        <w:t xml:space="preserve">        announcementPriority:</w:t>
      </w:r>
    </w:p>
    <w:p w14:paraId="0906F16A" w14:textId="77777777" w:rsidR="005F4B5D" w:rsidRDefault="005F4B5D" w:rsidP="005F4B5D">
      <w:pPr>
        <w:pStyle w:val="PL"/>
      </w:pPr>
      <w:r>
        <w:t xml:space="preserve">          $ref: 'TS29571_CommonData.yaml#/components/schemas/Uint32'</w:t>
      </w:r>
    </w:p>
    <w:p w14:paraId="6A682FA5" w14:textId="77777777" w:rsidR="005F4B5D" w:rsidRDefault="005F4B5D" w:rsidP="005F4B5D">
      <w:pPr>
        <w:pStyle w:val="PL"/>
      </w:pPr>
      <w:r>
        <w:t xml:space="preserve">        playToParty:</w:t>
      </w:r>
    </w:p>
    <w:p w14:paraId="39F8B95D" w14:textId="77777777" w:rsidR="005F4B5D" w:rsidRDefault="005F4B5D" w:rsidP="005F4B5D">
      <w:pPr>
        <w:pStyle w:val="PL"/>
      </w:pPr>
      <w:r>
        <w:t xml:space="preserve">          $ref: '#/components/schemas/PlayToParty'</w:t>
      </w:r>
    </w:p>
    <w:p w14:paraId="15EBF842" w14:textId="77777777" w:rsidR="005F4B5D" w:rsidRDefault="005F4B5D" w:rsidP="005F4B5D">
      <w:pPr>
        <w:pStyle w:val="PL"/>
      </w:pPr>
      <w:r>
        <w:t xml:space="preserve">        announcementPrivacyIndicator:</w:t>
      </w:r>
    </w:p>
    <w:p w14:paraId="189FBCCB" w14:textId="77777777" w:rsidR="005F4B5D" w:rsidRDefault="005F4B5D" w:rsidP="005F4B5D">
      <w:pPr>
        <w:pStyle w:val="PL"/>
      </w:pPr>
      <w:r>
        <w:t xml:space="preserve">          $ref: '#/components/schemas/AnnouncementPrivacyIndicator'</w:t>
      </w:r>
    </w:p>
    <w:p w14:paraId="431A6FCB" w14:textId="77777777" w:rsidR="005F4B5D" w:rsidRDefault="005F4B5D" w:rsidP="005F4B5D">
      <w:pPr>
        <w:pStyle w:val="PL"/>
      </w:pPr>
      <w:r>
        <w:t xml:space="preserve">        Language:</w:t>
      </w:r>
    </w:p>
    <w:p w14:paraId="683F937D" w14:textId="77777777" w:rsidR="005F4B5D" w:rsidRDefault="005F4B5D" w:rsidP="005F4B5D">
      <w:pPr>
        <w:pStyle w:val="PL"/>
      </w:pPr>
      <w:r>
        <w:t xml:space="preserve">          $ref: '#/components/schemas/Language'</w:t>
      </w:r>
    </w:p>
    <w:p w14:paraId="6A0A0CF5" w14:textId="77777777" w:rsidR="005F4B5D" w:rsidRDefault="005F4B5D" w:rsidP="005F4B5D">
      <w:pPr>
        <w:pStyle w:val="PL"/>
      </w:pPr>
      <w:r>
        <w:t xml:space="preserve">    VariablePart:</w:t>
      </w:r>
    </w:p>
    <w:p w14:paraId="1E9FF816" w14:textId="77777777" w:rsidR="005F4B5D" w:rsidRDefault="005F4B5D" w:rsidP="005F4B5D">
      <w:pPr>
        <w:pStyle w:val="PL"/>
      </w:pPr>
      <w:r>
        <w:t xml:space="preserve">      type: object</w:t>
      </w:r>
    </w:p>
    <w:p w14:paraId="79FD18BD" w14:textId="77777777" w:rsidR="005F4B5D" w:rsidRDefault="005F4B5D" w:rsidP="005F4B5D">
      <w:pPr>
        <w:pStyle w:val="PL"/>
      </w:pPr>
      <w:r>
        <w:t xml:space="preserve">      properties:</w:t>
      </w:r>
    </w:p>
    <w:p w14:paraId="7DAB0610" w14:textId="77777777" w:rsidR="005F4B5D" w:rsidRDefault="005F4B5D" w:rsidP="005F4B5D">
      <w:pPr>
        <w:pStyle w:val="PL"/>
      </w:pPr>
      <w:r>
        <w:t xml:space="preserve">        variablePartType:</w:t>
      </w:r>
    </w:p>
    <w:p w14:paraId="25149A50" w14:textId="77777777" w:rsidR="005F4B5D" w:rsidRDefault="005F4B5D" w:rsidP="005F4B5D">
      <w:pPr>
        <w:pStyle w:val="PL"/>
      </w:pPr>
      <w:r>
        <w:t xml:space="preserve">          $ref: '#/components/schemas/VariablePartType'</w:t>
      </w:r>
    </w:p>
    <w:p w14:paraId="2270A457" w14:textId="77777777" w:rsidR="005F4B5D" w:rsidRDefault="005F4B5D" w:rsidP="005F4B5D">
      <w:pPr>
        <w:pStyle w:val="PL"/>
      </w:pPr>
      <w:r>
        <w:t xml:space="preserve">        variablePartValue:</w:t>
      </w:r>
    </w:p>
    <w:p w14:paraId="565D56B3" w14:textId="77777777" w:rsidR="005F4B5D" w:rsidRDefault="005F4B5D" w:rsidP="005F4B5D">
      <w:pPr>
        <w:pStyle w:val="PL"/>
      </w:pPr>
      <w:r>
        <w:t xml:space="preserve">          type: array</w:t>
      </w:r>
    </w:p>
    <w:p w14:paraId="55D3FA9A" w14:textId="77777777" w:rsidR="005F4B5D" w:rsidRDefault="005F4B5D" w:rsidP="005F4B5D">
      <w:pPr>
        <w:pStyle w:val="PL"/>
      </w:pPr>
      <w:r>
        <w:t xml:space="preserve">          items:</w:t>
      </w:r>
    </w:p>
    <w:p w14:paraId="4041BD2A" w14:textId="77777777" w:rsidR="005F4B5D" w:rsidRDefault="005F4B5D" w:rsidP="005F4B5D">
      <w:pPr>
        <w:pStyle w:val="PL"/>
      </w:pPr>
      <w:r>
        <w:t xml:space="preserve">            type: string</w:t>
      </w:r>
    </w:p>
    <w:p w14:paraId="3502B838" w14:textId="77777777" w:rsidR="005F4B5D" w:rsidRDefault="005F4B5D" w:rsidP="005F4B5D">
      <w:pPr>
        <w:pStyle w:val="PL"/>
      </w:pPr>
      <w:r>
        <w:t xml:space="preserve">          minItems: 1</w:t>
      </w:r>
    </w:p>
    <w:p w14:paraId="44620C84" w14:textId="77777777" w:rsidR="005F4B5D" w:rsidRDefault="005F4B5D" w:rsidP="005F4B5D">
      <w:pPr>
        <w:pStyle w:val="PL"/>
      </w:pPr>
      <w:r>
        <w:t xml:space="preserve">        variablePartOrder:</w:t>
      </w:r>
    </w:p>
    <w:p w14:paraId="00870B6F" w14:textId="77777777" w:rsidR="005F4B5D" w:rsidRDefault="005F4B5D" w:rsidP="005F4B5D">
      <w:pPr>
        <w:pStyle w:val="PL"/>
      </w:pPr>
      <w:r>
        <w:t xml:space="preserve">          $ref: 'TS29571_CommonData.yaml#/components/schemas/Uint32'</w:t>
      </w:r>
    </w:p>
    <w:p w14:paraId="57CE4EE1" w14:textId="77777777" w:rsidR="005F4B5D" w:rsidRDefault="005F4B5D" w:rsidP="005F4B5D">
      <w:pPr>
        <w:pStyle w:val="PL"/>
      </w:pPr>
      <w:r>
        <w:t xml:space="preserve">      required:</w:t>
      </w:r>
    </w:p>
    <w:p w14:paraId="20B4F85D" w14:textId="77777777" w:rsidR="005F4B5D" w:rsidRDefault="005F4B5D" w:rsidP="005F4B5D">
      <w:pPr>
        <w:pStyle w:val="PL"/>
      </w:pPr>
      <w:r>
        <w:t xml:space="preserve">        - variablePartType</w:t>
      </w:r>
    </w:p>
    <w:p w14:paraId="59A8D8EE" w14:textId="77777777" w:rsidR="005F4B5D" w:rsidRDefault="005F4B5D" w:rsidP="005F4B5D">
      <w:pPr>
        <w:pStyle w:val="PL"/>
      </w:pPr>
      <w:r>
        <w:t xml:space="preserve">        - variablePartValue</w:t>
      </w:r>
    </w:p>
    <w:p w14:paraId="3D9717CD" w14:textId="77777777" w:rsidR="005F4B5D" w:rsidRDefault="005F4B5D" w:rsidP="005F4B5D">
      <w:pPr>
        <w:pStyle w:val="PL"/>
      </w:pPr>
      <w:r>
        <w:t xml:space="preserve">    Language:</w:t>
      </w:r>
    </w:p>
    <w:p w14:paraId="6878D82E" w14:textId="77777777" w:rsidR="005F4B5D" w:rsidRDefault="005F4B5D" w:rsidP="005F4B5D">
      <w:pPr>
        <w:pStyle w:val="PL"/>
      </w:pPr>
      <w:r>
        <w:t xml:space="preserve">      type: string</w:t>
      </w:r>
    </w:p>
    <w:p w14:paraId="7F0A4C33" w14:textId="77777777" w:rsidR="005F4B5D" w:rsidRDefault="005F4B5D" w:rsidP="005F4B5D">
      <w:pPr>
        <w:pStyle w:val="PL"/>
      </w:pPr>
      <w:r>
        <w:t xml:space="preserve">    MMTelChargingInformation:</w:t>
      </w:r>
    </w:p>
    <w:p w14:paraId="491A4B85" w14:textId="77777777" w:rsidR="005F4B5D" w:rsidRDefault="005F4B5D" w:rsidP="005F4B5D">
      <w:pPr>
        <w:pStyle w:val="PL"/>
      </w:pPr>
      <w:r>
        <w:t xml:space="preserve">      type: object</w:t>
      </w:r>
    </w:p>
    <w:p w14:paraId="10D00510" w14:textId="77777777" w:rsidR="005F4B5D" w:rsidRDefault="005F4B5D" w:rsidP="005F4B5D">
      <w:pPr>
        <w:pStyle w:val="PL"/>
      </w:pPr>
      <w:r>
        <w:t xml:space="preserve">      properties:</w:t>
      </w:r>
    </w:p>
    <w:p w14:paraId="175EDED4" w14:textId="77777777" w:rsidR="005F4B5D" w:rsidRDefault="005F4B5D" w:rsidP="005F4B5D">
      <w:pPr>
        <w:pStyle w:val="PL"/>
      </w:pPr>
      <w:r>
        <w:t xml:space="preserve">        supplementaryServices:</w:t>
      </w:r>
    </w:p>
    <w:p w14:paraId="2D971E58" w14:textId="77777777" w:rsidR="005F4B5D" w:rsidRDefault="005F4B5D" w:rsidP="005F4B5D">
      <w:pPr>
        <w:pStyle w:val="PL"/>
      </w:pPr>
      <w:r>
        <w:t xml:space="preserve">          type: array</w:t>
      </w:r>
    </w:p>
    <w:p w14:paraId="1973D9B5" w14:textId="77777777" w:rsidR="005F4B5D" w:rsidRDefault="005F4B5D" w:rsidP="005F4B5D">
      <w:pPr>
        <w:pStyle w:val="PL"/>
      </w:pPr>
      <w:r>
        <w:t xml:space="preserve">          items:</w:t>
      </w:r>
    </w:p>
    <w:p w14:paraId="0C73B007" w14:textId="77777777" w:rsidR="005F4B5D" w:rsidRDefault="005F4B5D" w:rsidP="005F4B5D">
      <w:pPr>
        <w:pStyle w:val="PL"/>
      </w:pPr>
      <w:r>
        <w:t xml:space="preserve">            $ref: '#/components/schemas/SupplementaryService'</w:t>
      </w:r>
    </w:p>
    <w:p w14:paraId="4D34A3A8" w14:textId="77777777" w:rsidR="005F4B5D" w:rsidRDefault="005F4B5D" w:rsidP="005F4B5D">
      <w:pPr>
        <w:pStyle w:val="PL"/>
      </w:pPr>
      <w:r>
        <w:t xml:space="preserve">          minItems: 1</w:t>
      </w:r>
    </w:p>
    <w:p w14:paraId="777736D3" w14:textId="77777777" w:rsidR="005F4B5D" w:rsidRDefault="005F4B5D" w:rsidP="005F4B5D">
      <w:pPr>
        <w:pStyle w:val="PL"/>
      </w:pPr>
      <w:r>
        <w:t xml:space="preserve">    SupplementaryService:</w:t>
      </w:r>
    </w:p>
    <w:p w14:paraId="337F31D7" w14:textId="77777777" w:rsidR="005F4B5D" w:rsidRDefault="005F4B5D" w:rsidP="005F4B5D">
      <w:pPr>
        <w:pStyle w:val="PL"/>
      </w:pPr>
      <w:r>
        <w:t xml:space="preserve">      type: object</w:t>
      </w:r>
    </w:p>
    <w:p w14:paraId="31A7E23E" w14:textId="77777777" w:rsidR="005F4B5D" w:rsidRDefault="005F4B5D" w:rsidP="005F4B5D">
      <w:pPr>
        <w:pStyle w:val="PL"/>
      </w:pPr>
      <w:r>
        <w:t xml:space="preserve">      properties:</w:t>
      </w:r>
    </w:p>
    <w:p w14:paraId="109F35E6" w14:textId="77777777" w:rsidR="005F4B5D" w:rsidRDefault="005F4B5D" w:rsidP="005F4B5D">
      <w:pPr>
        <w:pStyle w:val="PL"/>
      </w:pPr>
      <w:r>
        <w:t xml:space="preserve">        supplementaryServiceType:</w:t>
      </w:r>
    </w:p>
    <w:p w14:paraId="46E37612" w14:textId="77777777" w:rsidR="005F4B5D" w:rsidRDefault="005F4B5D" w:rsidP="005F4B5D">
      <w:pPr>
        <w:pStyle w:val="PL"/>
      </w:pPr>
      <w:r>
        <w:t xml:space="preserve">          $ref: '#/components/schemas/SupplementaryServiceType'</w:t>
      </w:r>
    </w:p>
    <w:p w14:paraId="1F356F40" w14:textId="77777777" w:rsidR="005F4B5D" w:rsidRDefault="005F4B5D" w:rsidP="005F4B5D">
      <w:pPr>
        <w:pStyle w:val="PL"/>
      </w:pPr>
      <w:r>
        <w:t xml:space="preserve">        supplementaryServiceMode:</w:t>
      </w:r>
    </w:p>
    <w:p w14:paraId="5FF9B481" w14:textId="77777777" w:rsidR="005F4B5D" w:rsidRDefault="005F4B5D" w:rsidP="005F4B5D">
      <w:pPr>
        <w:pStyle w:val="PL"/>
      </w:pPr>
      <w:r>
        <w:t xml:space="preserve">          $ref: '#/components/schemas/SupplementaryServiceMode'</w:t>
      </w:r>
    </w:p>
    <w:p w14:paraId="098E92EE" w14:textId="77777777" w:rsidR="005F4B5D" w:rsidRDefault="005F4B5D" w:rsidP="005F4B5D">
      <w:pPr>
        <w:pStyle w:val="PL"/>
      </w:pPr>
      <w:r>
        <w:t xml:space="preserve">        numberOfDiversions:</w:t>
      </w:r>
    </w:p>
    <w:p w14:paraId="3DA774AD" w14:textId="77777777" w:rsidR="005F4B5D" w:rsidRDefault="005F4B5D" w:rsidP="005F4B5D">
      <w:pPr>
        <w:pStyle w:val="PL"/>
      </w:pPr>
      <w:r>
        <w:t xml:space="preserve">          $ref: 'TS29571_CommonData.yaml#/components/schemas/Uint32'</w:t>
      </w:r>
    </w:p>
    <w:p w14:paraId="5C33DDDF" w14:textId="77777777" w:rsidR="005F4B5D" w:rsidRDefault="005F4B5D" w:rsidP="005F4B5D">
      <w:pPr>
        <w:pStyle w:val="PL"/>
      </w:pPr>
      <w:r>
        <w:t xml:space="preserve">        associatedPartyAddress:</w:t>
      </w:r>
    </w:p>
    <w:p w14:paraId="4CD3A9B9" w14:textId="77777777" w:rsidR="005F4B5D" w:rsidRDefault="005F4B5D" w:rsidP="005F4B5D">
      <w:pPr>
        <w:pStyle w:val="PL"/>
      </w:pPr>
      <w:r>
        <w:t xml:space="preserve">          type: string</w:t>
      </w:r>
    </w:p>
    <w:p w14:paraId="6F2305C1" w14:textId="77777777" w:rsidR="005F4B5D" w:rsidRDefault="005F4B5D" w:rsidP="005F4B5D">
      <w:pPr>
        <w:pStyle w:val="PL"/>
      </w:pPr>
      <w:r>
        <w:t xml:space="preserve">        conferenceId:</w:t>
      </w:r>
    </w:p>
    <w:p w14:paraId="2DA0BE5E" w14:textId="77777777" w:rsidR="005F4B5D" w:rsidRDefault="005F4B5D" w:rsidP="005F4B5D">
      <w:pPr>
        <w:pStyle w:val="PL"/>
      </w:pPr>
      <w:r>
        <w:t xml:space="preserve">          type: string</w:t>
      </w:r>
    </w:p>
    <w:p w14:paraId="0AB3DC5E" w14:textId="77777777" w:rsidR="005F4B5D" w:rsidRDefault="005F4B5D" w:rsidP="005F4B5D">
      <w:pPr>
        <w:pStyle w:val="PL"/>
      </w:pPr>
      <w:r>
        <w:t xml:space="preserve">        participantActionType:</w:t>
      </w:r>
    </w:p>
    <w:p w14:paraId="3119A8D0" w14:textId="77777777" w:rsidR="005F4B5D" w:rsidRDefault="005F4B5D" w:rsidP="005F4B5D">
      <w:pPr>
        <w:pStyle w:val="PL"/>
      </w:pPr>
      <w:r>
        <w:t xml:space="preserve">          $ref: '#/components/schemas/ParticipantActionType'</w:t>
      </w:r>
    </w:p>
    <w:p w14:paraId="406E02E9" w14:textId="77777777" w:rsidR="005F4B5D" w:rsidRDefault="005F4B5D" w:rsidP="005F4B5D">
      <w:pPr>
        <w:pStyle w:val="PL"/>
      </w:pPr>
      <w:r>
        <w:t xml:space="preserve">        changeTime:</w:t>
      </w:r>
    </w:p>
    <w:p w14:paraId="57728C32" w14:textId="77777777" w:rsidR="005F4B5D" w:rsidRDefault="005F4B5D" w:rsidP="005F4B5D">
      <w:pPr>
        <w:pStyle w:val="PL"/>
      </w:pPr>
      <w:r>
        <w:t xml:space="preserve">          $ref: 'TS29571_CommonData.yaml#/components/schemas/DateTime'</w:t>
      </w:r>
    </w:p>
    <w:p w14:paraId="6079350D" w14:textId="77777777" w:rsidR="005F4B5D" w:rsidRDefault="005F4B5D" w:rsidP="005F4B5D">
      <w:pPr>
        <w:pStyle w:val="PL"/>
      </w:pPr>
      <w:r>
        <w:t xml:space="preserve">        numberOfParticipants:</w:t>
      </w:r>
    </w:p>
    <w:p w14:paraId="24F51A3A" w14:textId="77777777" w:rsidR="005F4B5D" w:rsidRDefault="005F4B5D" w:rsidP="005F4B5D">
      <w:pPr>
        <w:pStyle w:val="PL"/>
      </w:pPr>
      <w:r>
        <w:t xml:space="preserve">          $ref: 'TS29571_CommonData.yaml#/components/schemas/Uint32'</w:t>
      </w:r>
    </w:p>
    <w:p w14:paraId="69FBE920" w14:textId="77777777" w:rsidR="005F4B5D" w:rsidRDefault="005F4B5D" w:rsidP="005F4B5D">
      <w:pPr>
        <w:pStyle w:val="PL"/>
      </w:pPr>
      <w:r>
        <w:t xml:space="preserve">        cUGInformation:</w:t>
      </w:r>
    </w:p>
    <w:p w14:paraId="002B6A76" w14:textId="77777777" w:rsidR="005F4B5D" w:rsidRDefault="005F4B5D" w:rsidP="005F4B5D">
      <w:pPr>
        <w:pStyle w:val="PL"/>
      </w:pPr>
      <w:r>
        <w:t xml:space="preserve">          $ref: '#/components/schemas/OctetString'</w:t>
      </w:r>
    </w:p>
    <w:p w14:paraId="1C9FF1AF" w14:textId="77777777" w:rsidR="005F4B5D" w:rsidRDefault="005F4B5D" w:rsidP="005F4B5D">
      <w:pPr>
        <w:pStyle w:val="PL"/>
      </w:pPr>
      <w:r>
        <w:t xml:space="preserve">    IMSChargingInformation:</w:t>
      </w:r>
    </w:p>
    <w:p w14:paraId="3F077E9F" w14:textId="77777777" w:rsidR="005F4B5D" w:rsidRDefault="005F4B5D" w:rsidP="005F4B5D">
      <w:pPr>
        <w:pStyle w:val="PL"/>
      </w:pPr>
      <w:r>
        <w:t xml:space="preserve">      type: object</w:t>
      </w:r>
    </w:p>
    <w:p w14:paraId="1D917CE5" w14:textId="77777777" w:rsidR="005F4B5D" w:rsidRDefault="005F4B5D" w:rsidP="005F4B5D">
      <w:pPr>
        <w:pStyle w:val="PL"/>
      </w:pPr>
      <w:r>
        <w:t xml:space="preserve">      properties:</w:t>
      </w:r>
    </w:p>
    <w:p w14:paraId="71711C94" w14:textId="77777777" w:rsidR="005F4B5D" w:rsidRDefault="005F4B5D" w:rsidP="005F4B5D">
      <w:pPr>
        <w:pStyle w:val="PL"/>
      </w:pPr>
      <w:r>
        <w:t xml:space="preserve">        eventType:</w:t>
      </w:r>
    </w:p>
    <w:p w14:paraId="1B624D3C" w14:textId="77777777" w:rsidR="005F4B5D" w:rsidRDefault="005F4B5D" w:rsidP="005F4B5D">
      <w:pPr>
        <w:pStyle w:val="PL"/>
      </w:pPr>
      <w:r>
        <w:t xml:space="preserve">          $ref: '#/components/schemas/SIPEventType'</w:t>
      </w:r>
    </w:p>
    <w:p w14:paraId="2539A6D4" w14:textId="77777777" w:rsidR="005F4B5D" w:rsidRDefault="005F4B5D" w:rsidP="005F4B5D">
      <w:pPr>
        <w:pStyle w:val="PL"/>
      </w:pPr>
      <w:r>
        <w:t xml:space="preserve">        iMSNodeFunctionality:</w:t>
      </w:r>
    </w:p>
    <w:p w14:paraId="2FC1D70D" w14:textId="77777777" w:rsidR="005F4B5D" w:rsidRDefault="005F4B5D" w:rsidP="005F4B5D">
      <w:pPr>
        <w:pStyle w:val="PL"/>
      </w:pPr>
      <w:r>
        <w:t xml:space="preserve">          $ref: '#/components/schemas/IMSNodeFunctionality'</w:t>
      </w:r>
    </w:p>
    <w:p w14:paraId="3A63E4DD" w14:textId="77777777" w:rsidR="005F4B5D" w:rsidRDefault="005F4B5D" w:rsidP="005F4B5D">
      <w:pPr>
        <w:pStyle w:val="PL"/>
      </w:pPr>
      <w:r>
        <w:t xml:space="preserve">        roleOfNode:</w:t>
      </w:r>
    </w:p>
    <w:p w14:paraId="254FD5A4" w14:textId="77777777" w:rsidR="005F4B5D" w:rsidRDefault="005F4B5D" w:rsidP="005F4B5D">
      <w:pPr>
        <w:pStyle w:val="PL"/>
      </w:pPr>
      <w:r>
        <w:t xml:space="preserve">          $ref: '#/components/schemas/RoleOfIMSNode'</w:t>
      </w:r>
    </w:p>
    <w:p w14:paraId="02C3C8E0" w14:textId="77777777" w:rsidR="005F4B5D" w:rsidRDefault="005F4B5D" w:rsidP="005F4B5D">
      <w:pPr>
        <w:pStyle w:val="PL"/>
      </w:pPr>
      <w:r>
        <w:t xml:space="preserve">        userInformation:</w:t>
      </w:r>
    </w:p>
    <w:p w14:paraId="2BFDFA1D" w14:textId="77777777" w:rsidR="005F4B5D" w:rsidRDefault="005F4B5D" w:rsidP="005F4B5D">
      <w:pPr>
        <w:pStyle w:val="PL"/>
      </w:pPr>
      <w:r>
        <w:t xml:space="preserve">          $ref: '#/components/schemas/UserInformation'</w:t>
      </w:r>
    </w:p>
    <w:p w14:paraId="497101FB" w14:textId="77777777" w:rsidR="005F4B5D" w:rsidRDefault="005F4B5D" w:rsidP="005F4B5D">
      <w:pPr>
        <w:pStyle w:val="PL"/>
      </w:pPr>
      <w:r>
        <w:t xml:space="preserve">        userLocationInfo:</w:t>
      </w:r>
    </w:p>
    <w:p w14:paraId="0F65C3B1" w14:textId="77777777" w:rsidR="005F4B5D" w:rsidRDefault="005F4B5D" w:rsidP="005F4B5D">
      <w:pPr>
        <w:pStyle w:val="PL"/>
      </w:pPr>
      <w:r>
        <w:t xml:space="preserve">          $ref: 'TS29571_CommonData.yaml#/components/schemas/UserLocation'</w:t>
      </w:r>
    </w:p>
    <w:p w14:paraId="4E11180B" w14:textId="77777777" w:rsidR="005F4B5D" w:rsidRDefault="005F4B5D" w:rsidP="005F4B5D">
      <w:pPr>
        <w:pStyle w:val="PL"/>
      </w:pPr>
      <w:r>
        <w:t xml:space="preserve">        ueTimeZone:</w:t>
      </w:r>
    </w:p>
    <w:p w14:paraId="00D4476D" w14:textId="77777777" w:rsidR="005F4B5D" w:rsidRDefault="005F4B5D" w:rsidP="005F4B5D">
      <w:pPr>
        <w:pStyle w:val="PL"/>
      </w:pPr>
      <w:r>
        <w:t xml:space="preserve">          $ref: 'TS29571_CommonData.yaml#/components/schemas/TimeZone'</w:t>
      </w:r>
    </w:p>
    <w:p w14:paraId="6AC4C383" w14:textId="77777777" w:rsidR="005F4B5D" w:rsidRDefault="005F4B5D" w:rsidP="005F4B5D">
      <w:pPr>
        <w:pStyle w:val="PL"/>
      </w:pPr>
      <w:r>
        <w:t xml:space="preserve">        3gppPSDataOffStatus:</w:t>
      </w:r>
    </w:p>
    <w:p w14:paraId="198D6B29" w14:textId="77777777" w:rsidR="005F4B5D" w:rsidRDefault="005F4B5D" w:rsidP="005F4B5D">
      <w:pPr>
        <w:pStyle w:val="PL"/>
      </w:pPr>
      <w:r>
        <w:t xml:space="preserve">          $ref: '#/components/schemas/3GPPPSDataOffStatus'</w:t>
      </w:r>
    </w:p>
    <w:p w14:paraId="6154B86B" w14:textId="77777777" w:rsidR="005F4B5D" w:rsidRDefault="005F4B5D" w:rsidP="005F4B5D">
      <w:pPr>
        <w:pStyle w:val="PL"/>
      </w:pPr>
      <w:r>
        <w:lastRenderedPageBreak/>
        <w:t xml:space="preserve">        isupCause:</w:t>
      </w:r>
    </w:p>
    <w:p w14:paraId="0A33C760" w14:textId="77777777" w:rsidR="005F4B5D" w:rsidRDefault="005F4B5D" w:rsidP="005F4B5D">
      <w:pPr>
        <w:pStyle w:val="PL"/>
      </w:pPr>
      <w:r>
        <w:t xml:space="preserve">          $ref: '#/components/schemas/ISUPCause'</w:t>
      </w:r>
    </w:p>
    <w:p w14:paraId="7F7473EE" w14:textId="77777777" w:rsidR="005F4B5D" w:rsidRDefault="005F4B5D" w:rsidP="005F4B5D">
      <w:pPr>
        <w:pStyle w:val="PL"/>
      </w:pPr>
      <w:r>
        <w:t xml:space="preserve">        controlPlaneAddress:</w:t>
      </w:r>
    </w:p>
    <w:p w14:paraId="31906B4C" w14:textId="77777777" w:rsidR="005F4B5D" w:rsidRDefault="005F4B5D" w:rsidP="005F4B5D">
      <w:pPr>
        <w:pStyle w:val="PL"/>
      </w:pPr>
      <w:r>
        <w:t xml:space="preserve">          $ref: '#/components/schemas/IMSAddress'</w:t>
      </w:r>
    </w:p>
    <w:p w14:paraId="0C710393" w14:textId="77777777" w:rsidR="005F4B5D" w:rsidRDefault="005F4B5D" w:rsidP="005F4B5D">
      <w:pPr>
        <w:pStyle w:val="PL"/>
      </w:pPr>
      <w:r>
        <w:t xml:space="preserve">        vlrNumber:</w:t>
      </w:r>
    </w:p>
    <w:p w14:paraId="66A2E462" w14:textId="77777777" w:rsidR="005F4B5D" w:rsidRDefault="005F4B5D" w:rsidP="005F4B5D">
      <w:pPr>
        <w:pStyle w:val="PL"/>
      </w:pPr>
      <w:r>
        <w:t xml:space="preserve">          $ref: '#/components/schemas/E164'</w:t>
      </w:r>
    </w:p>
    <w:p w14:paraId="12207678" w14:textId="77777777" w:rsidR="005F4B5D" w:rsidRDefault="005F4B5D" w:rsidP="005F4B5D">
      <w:pPr>
        <w:pStyle w:val="PL"/>
      </w:pPr>
      <w:r>
        <w:t xml:space="preserve">        mscAddress:</w:t>
      </w:r>
    </w:p>
    <w:p w14:paraId="026D9E88" w14:textId="77777777" w:rsidR="005F4B5D" w:rsidRDefault="005F4B5D" w:rsidP="005F4B5D">
      <w:pPr>
        <w:pStyle w:val="PL"/>
      </w:pPr>
      <w:r>
        <w:t xml:space="preserve">          $ref: '#/components/schemas/E164'</w:t>
      </w:r>
    </w:p>
    <w:p w14:paraId="42677F14" w14:textId="77777777" w:rsidR="005F4B5D" w:rsidRDefault="005F4B5D" w:rsidP="005F4B5D">
      <w:pPr>
        <w:pStyle w:val="PL"/>
      </w:pPr>
      <w:r>
        <w:t xml:space="preserve">        userSessionID:</w:t>
      </w:r>
    </w:p>
    <w:p w14:paraId="1782FA89" w14:textId="77777777" w:rsidR="005F4B5D" w:rsidRDefault="005F4B5D" w:rsidP="005F4B5D">
      <w:pPr>
        <w:pStyle w:val="PL"/>
      </w:pPr>
      <w:r>
        <w:t xml:space="preserve">          type: string</w:t>
      </w:r>
    </w:p>
    <w:p w14:paraId="16D22334" w14:textId="77777777" w:rsidR="005F4B5D" w:rsidRDefault="005F4B5D" w:rsidP="005F4B5D">
      <w:pPr>
        <w:pStyle w:val="PL"/>
      </w:pPr>
      <w:r>
        <w:t xml:space="preserve">        outgoingSessionID:</w:t>
      </w:r>
    </w:p>
    <w:p w14:paraId="169D35AB" w14:textId="77777777" w:rsidR="005F4B5D" w:rsidRDefault="005F4B5D" w:rsidP="005F4B5D">
      <w:pPr>
        <w:pStyle w:val="PL"/>
      </w:pPr>
      <w:r>
        <w:t xml:space="preserve">          type: string</w:t>
      </w:r>
    </w:p>
    <w:p w14:paraId="2820A84E" w14:textId="77777777" w:rsidR="005F4B5D" w:rsidRDefault="005F4B5D" w:rsidP="005F4B5D">
      <w:pPr>
        <w:pStyle w:val="PL"/>
      </w:pPr>
      <w:r>
        <w:t xml:space="preserve">        sessionPriority:</w:t>
      </w:r>
    </w:p>
    <w:p w14:paraId="07E5813F" w14:textId="77777777" w:rsidR="005F4B5D" w:rsidRDefault="005F4B5D" w:rsidP="005F4B5D">
      <w:pPr>
        <w:pStyle w:val="PL"/>
      </w:pPr>
      <w:r>
        <w:t xml:space="preserve">          $ref: '#/components/schemas/IMSSessionPriority'</w:t>
      </w:r>
    </w:p>
    <w:p w14:paraId="0A9BF740" w14:textId="77777777" w:rsidR="005F4B5D" w:rsidRDefault="005F4B5D" w:rsidP="005F4B5D">
      <w:pPr>
        <w:pStyle w:val="PL"/>
      </w:pPr>
      <w:r>
        <w:t xml:space="preserve">        callingPartyAddresses:</w:t>
      </w:r>
    </w:p>
    <w:p w14:paraId="1C690FEB" w14:textId="77777777" w:rsidR="005F4B5D" w:rsidRDefault="005F4B5D" w:rsidP="005F4B5D">
      <w:pPr>
        <w:pStyle w:val="PL"/>
      </w:pPr>
      <w:r>
        <w:t xml:space="preserve">          type: array</w:t>
      </w:r>
    </w:p>
    <w:p w14:paraId="059470A8" w14:textId="77777777" w:rsidR="005F4B5D" w:rsidRDefault="005F4B5D" w:rsidP="005F4B5D">
      <w:pPr>
        <w:pStyle w:val="PL"/>
      </w:pPr>
      <w:r>
        <w:t xml:space="preserve">          items:</w:t>
      </w:r>
    </w:p>
    <w:p w14:paraId="2AB29F0B" w14:textId="77777777" w:rsidR="005F4B5D" w:rsidRDefault="005F4B5D" w:rsidP="005F4B5D">
      <w:pPr>
        <w:pStyle w:val="PL"/>
      </w:pPr>
      <w:r>
        <w:t xml:space="preserve">            $ref: 'TS29571_CommonData.yaml#/components/schemas/Uri'</w:t>
      </w:r>
    </w:p>
    <w:p w14:paraId="218C43D0" w14:textId="77777777" w:rsidR="005F4B5D" w:rsidRDefault="005F4B5D" w:rsidP="005F4B5D">
      <w:pPr>
        <w:pStyle w:val="PL"/>
      </w:pPr>
      <w:r>
        <w:t xml:space="preserve">          minItems: 1</w:t>
      </w:r>
    </w:p>
    <w:p w14:paraId="1D123BBC" w14:textId="77777777" w:rsidR="005F4B5D" w:rsidRDefault="005F4B5D" w:rsidP="005F4B5D">
      <w:pPr>
        <w:pStyle w:val="PL"/>
      </w:pPr>
      <w:r>
        <w:t xml:space="preserve">        calledPartyAddress:</w:t>
      </w:r>
    </w:p>
    <w:p w14:paraId="5F8A6579" w14:textId="77777777" w:rsidR="005F4B5D" w:rsidRDefault="005F4B5D" w:rsidP="005F4B5D">
      <w:pPr>
        <w:pStyle w:val="PL"/>
      </w:pPr>
      <w:r>
        <w:t xml:space="preserve">          type: string</w:t>
      </w:r>
    </w:p>
    <w:p w14:paraId="5B63CC6A" w14:textId="77777777" w:rsidR="005F4B5D" w:rsidRDefault="005F4B5D" w:rsidP="005F4B5D">
      <w:pPr>
        <w:pStyle w:val="PL"/>
      </w:pPr>
      <w:r>
        <w:t xml:space="preserve">        numberPortabilityRoutinginformation:</w:t>
      </w:r>
    </w:p>
    <w:p w14:paraId="1EA5E935" w14:textId="77777777" w:rsidR="005F4B5D" w:rsidRDefault="005F4B5D" w:rsidP="005F4B5D">
      <w:pPr>
        <w:pStyle w:val="PL"/>
      </w:pPr>
      <w:r>
        <w:t xml:space="preserve">          type: string</w:t>
      </w:r>
    </w:p>
    <w:p w14:paraId="5DF062E7" w14:textId="77777777" w:rsidR="005F4B5D" w:rsidRDefault="005F4B5D" w:rsidP="005F4B5D">
      <w:pPr>
        <w:pStyle w:val="PL"/>
      </w:pPr>
      <w:r>
        <w:t xml:space="preserve">        carrierSelectRoutingInformation:</w:t>
      </w:r>
    </w:p>
    <w:p w14:paraId="6A0F3126" w14:textId="77777777" w:rsidR="005F4B5D" w:rsidRDefault="005F4B5D" w:rsidP="005F4B5D">
      <w:pPr>
        <w:pStyle w:val="PL"/>
      </w:pPr>
      <w:r>
        <w:t xml:space="preserve">          type: string</w:t>
      </w:r>
    </w:p>
    <w:p w14:paraId="63DD7AF6" w14:textId="77777777" w:rsidR="005F4B5D" w:rsidRDefault="005F4B5D" w:rsidP="005F4B5D">
      <w:pPr>
        <w:pStyle w:val="PL"/>
      </w:pPr>
      <w:r>
        <w:t xml:space="preserve">        alternateChargedPartyAddress:</w:t>
      </w:r>
    </w:p>
    <w:p w14:paraId="42C30862" w14:textId="77777777" w:rsidR="005F4B5D" w:rsidRDefault="005F4B5D" w:rsidP="005F4B5D">
      <w:pPr>
        <w:pStyle w:val="PL"/>
      </w:pPr>
      <w:r>
        <w:t xml:space="preserve">          type: string</w:t>
      </w:r>
    </w:p>
    <w:p w14:paraId="4F256959" w14:textId="77777777" w:rsidR="005F4B5D" w:rsidRDefault="005F4B5D" w:rsidP="005F4B5D">
      <w:pPr>
        <w:pStyle w:val="PL"/>
      </w:pPr>
      <w:r>
        <w:t xml:space="preserve">        requestedPartyAddress:</w:t>
      </w:r>
    </w:p>
    <w:p w14:paraId="69475BB0" w14:textId="77777777" w:rsidR="005F4B5D" w:rsidRDefault="005F4B5D" w:rsidP="005F4B5D">
      <w:pPr>
        <w:pStyle w:val="PL"/>
      </w:pPr>
      <w:r>
        <w:t xml:space="preserve">          type: array</w:t>
      </w:r>
    </w:p>
    <w:p w14:paraId="71955F67" w14:textId="77777777" w:rsidR="005F4B5D" w:rsidRDefault="005F4B5D" w:rsidP="005F4B5D">
      <w:pPr>
        <w:pStyle w:val="PL"/>
      </w:pPr>
      <w:r>
        <w:t xml:space="preserve">          items:</w:t>
      </w:r>
    </w:p>
    <w:p w14:paraId="0A79E4E9" w14:textId="77777777" w:rsidR="005F4B5D" w:rsidRDefault="005F4B5D" w:rsidP="005F4B5D">
      <w:pPr>
        <w:pStyle w:val="PL"/>
      </w:pPr>
      <w:r>
        <w:t xml:space="preserve">            type: string</w:t>
      </w:r>
    </w:p>
    <w:p w14:paraId="014F871B" w14:textId="77777777" w:rsidR="005F4B5D" w:rsidRDefault="005F4B5D" w:rsidP="005F4B5D">
      <w:pPr>
        <w:pStyle w:val="PL"/>
      </w:pPr>
      <w:r>
        <w:t xml:space="preserve">          minItems: 1</w:t>
      </w:r>
    </w:p>
    <w:p w14:paraId="62FEBCB8" w14:textId="77777777" w:rsidR="005F4B5D" w:rsidRDefault="005F4B5D" w:rsidP="005F4B5D">
      <w:pPr>
        <w:pStyle w:val="PL"/>
      </w:pPr>
      <w:r>
        <w:t xml:space="preserve">        calledAssertedIdentities:</w:t>
      </w:r>
    </w:p>
    <w:p w14:paraId="619ADB99" w14:textId="77777777" w:rsidR="005F4B5D" w:rsidRDefault="005F4B5D" w:rsidP="005F4B5D">
      <w:pPr>
        <w:pStyle w:val="PL"/>
      </w:pPr>
      <w:r>
        <w:t xml:space="preserve">          type: array</w:t>
      </w:r>
    </w:p>
    <w:p w14:paraId="0CE77273" w14:textId="77777777" w:rsidR="005F4B5D" w:rsidRDefault="005F4B5D" w:rsidP="005F4B5D">
      <w:pPr>
        <w:pStyle w:val="PL"/>
      </w:pPr>
      <w:r>
        <w:t xml:space="preserve">          items:</w:t>
      </w:r>
    </w:p>
    <w:p w14:paraId="261E4E8A" w14:textId="77777777" w:rsidR="005F4B5D" w:rsidRDefault="005F4B5D" w:rsidP="005F4B5D">
      <w:pPr>
        <w:pStyle w:val="PL"/>
      </w:pPr>
      <w:r>
        <w:t xml:space="preserve">            type: string</w:t>
      </w:r>
    </w:p>
    <w:p w14:paraId="73B7D6C7" w14:textId="77777777" w:rsidR="005F4B5D" w:rsidRDefault="005F4B5D" w:rsidP="005F4B5D">
      <w:pPr>
        <w:pStyle w:val="PL"/>
      </w:pPr>
      <w:r>
        <w:t xml:space="preserve">          minItems: 1</w:t>
      </w:r>
    </w:p>
    <w:p w14:paraId="6EB7778B" w14:textId="77777777" w:rsidR="005F4B5D" w:rsidRDefault="005F4B5D" w:rsidP="005F4B5D">
      <w:pPr>
        <w:pStyle w:val="PL"/>
      </w:pPr>
      <w:r>
        <w:t xml:space="preserve">        calledIdentityChanges:</w:t>
      </w:r>
    </w:p>
    <w:p w14:paraId="0F71F507" w14:textId="77777777" w:rsidR="005F4B5D" w:rsidRDefault="005F4B5D" w:rsidP="005F4B5D">
      <w:pPr>
        <w:pStyle w:val="PL"/>
      </w:pPr>
      <w:r>
        <w:t xml:space="preserve">          type: array</w:t>
      </w:r>
    </w:p>
    <w:p w14:paraId="21D1C5D1" w14:textId="77777777" w:rsidR="005F4B5D" w:rsidRDefault="005F4B5D" w:rsidP="005F4B5D">
      <w:pPr>
        <w:pStyle w:val="PL"/>
      </w:pPr>
      <w:r>
        <w:t xml:space="preserve">          items:</w:t>
      </w:r>
    </w:p>
    <w:p w14:paraId="079EA637" w14:textId="77777777" w:rsidR="005F4B5D" w:rsidRDefault="005F4B5D" w:rsidP="005F4B5D">
      <w:pPr>
        <w:pStyle w:val="PL"/>
      </w:pPr>
      <w:r>
        <w:t xml:space="preserve">            $ref: '#/components/schemas/CalledIdentityChange'</w:t>
      </w:r>
    </w:p>
    <w:p w14:paraId="6C5B43CD" w14:textId="77777777" w:rsidR="005F4B5D" w:rsidRDefault="005F4B5D" w:rsidP="005F4B5D">
      <w:pPr>
        <w:pStyle w:val="PL"/>
      </w:pPr>
      <w:r>
        <w:t xml:space="preserve">          minItems: 1</w:t>
      </w:r>
    </w:p>
    <w:p w14:paraId="0444F5AE" w14:textId="77777777" w:rsidR="005F4B5D" w:rsidRDefault="005F4B5D" w:rsidP="005F4B5D">
      <w:pPr>
        <w:pStyle w:val="PL"/>
      </w:pPr>
      <w:r>
        <w:t xml:space="preserve">        associatedURI:</w:t>
      </w:r>
    </w:p>
    <w:p w14:paraId="6491BE65" w14:textId="77777777" w:rsidR="005F4B5D" w:rsidRDefault="005F4B5D" w:rsidP="005F4B5D">
      <w:pPr>
        <w:pStyle w:val="PL"/>
      </w:pPr>
      <w:r>
        <w:t xml:space="preserve">          type: array</w:t>
      </w:r>
    </w:p>
    <w:p w14:paraId="46420CA5" w14:textId="77777777" w:rsidR="005F4B5D" w:rsidRDefault="005F4B5D" w:rsidP="005F4B5D">
      <w:pPr>
        <w:pStyle w:val="PL"/>
      </w:pPr>
      <w:r>
        <w:t xml:space="preserve">          items:</w:t>
      </w:r>
    </w:p>
    <w:p w14:paraId="6EEBFB9E" w14:textId="77777777" w:rsidR="005F4B5D" w:rsidRDefault="005F4B5D" w:rsidP="005F4B5D">
      <w:pPr>
        <w:pStyle w:val="PL"/>
      </w:pPr>
      <w:r>
        <w:t xml:space="preserve">            $ref: 'TS29571_CommonData.yaml#/components/schemas/Uri'</w:t>
      </w:r>
    </w:p>
    <w:p w14:paraId="6E20C8E4" w14:textId="77777777" w:rsidR="005F4B5D" w:rsidRDefault="005F4B5D" w:rsidP="005F4B5D">
      <w:pPr>
        <w:pStyle w:val="PL"/>
      </w:pPr>
      <w:r>
        <w:t xml:space="preserve">          minItems: 1</w:t>
      </w:r>
    </w:p>
    <w:p w14:paraId="7AC7D3A0" w14:textId="77777777" w:rsidR="005F4B5D" w:rsidRDefault="005F4B5D" w:rsidP="005F4B5D">
      <w:pPr>
        <w:pStyle w:val="PL"/>
      </w:pPr>
      <w:r>
        <w:t xml:space="preserve">        timeStamps:</w:t>
      </w:r>
    </w:p>
    <w:p w14:paraId="5F0EAA9E" w14:textId="77777777" w:rsidR="005F4B5D" w:rsidRDefault="005F4B5D" w:rsidP="005F4B5D">
      <w:pPr>
        <w:pStyle w:val="PL"/>
      </w:pPr>
      <w:r>
        <w:t xml:space="preserve">          $ref: 'TS29571_CommonData.yaml#/components/schemas/DateTime'</w:t>
      </w:r>
    </w:p>
    <w:p w14:paraId="50B4553A" w14:textId="77777777" w:rsidR="005F4B5D" w:rsidRDefault="005F4B5D" w:rsidP="005F4B5D">
      <w:pPr>
        <w:pStyle w:val="PL"/>
      </w:pPr>
      <w:r>
        <w:t xml:space="preserve">        applicationServerInformation:</w:t>
      </w:r>
    </w:p>
    <w:p w14:paraId="31366624" w14:textId="77777777" w:rsidR="005F4B5D" w:rsidRDefault="005F4B5D" w:rsidP="005F4B5D">
      <w:pPr>
        <w:pStyle w:val="PL"/>
      </w:pPr>
      <w:r>
        <w:t xml:space="preserve">          type: array</w:t>
      </w:r>
    </w:p>
    <w:p w14:paraId="0EF94547" w14:textId="77777777" w:rsidR="005F4B5D" w:rsidRDefault="005F4B5D" w:rsidP="005F4B5D">
      <w:pPr>
        <w:pStyle w:val="PL"/>
      </w:pPr>
      <w:r>
        <w:t xml:space="preserve">          items:</w:t>
      </w:r>
    </w:p>
    <w:p w14:paraId="0BE3723D" w14:textId="77777777" w:rsidR="005F4B5D" w:rsidRDefault="005F4B5D" w:rsidP="005F4B5D">
      <w:pPr>
        <w:pStyle w:val="PL"/>
      </w:pPr>
      <w:r>
        <w:t xml:space="preserve">            type: string</w:t>
      </w:r>
    </w:p>
    <w:p w14:paraId="2FA23F8A" w14:textId="77777777" w:rsidR="005F4B5D" w:rsidRDefault="005F4B5D" w:rsidP="005F4B5D">
      <w:pPr>
        <w:pStyle w:val="PL"/>
      </w:pPr>
      <w:r>
        <w:t xml:space="preserve">          minItems: 1</w:t>
      </w:r>
    </w:p>
    <w:p w14:paraId="7E6C5F81" w14:textId="77777777" w:rsidR="005F4B5D" w:rsidRDefault="005F4B5D" w:rsidP="005F4B5D">
      <w:pPr>
        <w:pStyle w:val="PL"/>
      </w:pPr>
      <w:r>
        <w:t xml:space="preserve">        interOperatorIdentifier:</w:t>
      </w:r>
    </w:p>
    <w:p w14:paraId="1E98D7EB" w14:textId="77777777" w:rsidR="005F4B5D" w:rsidRDefault="005F4B5D" w:rsidP="005F4B5D">
      <w:pPr>
        <w:pStyle w:val="PL"/>
      </w:pPr>
      <w:r>
        <w:t xml:space="preserve">          type: array</w:t>
      </w:r>
    </w:p>
    <w:p w14:paraId="68A0162E" w14:textId="77777777" w:rsidR="005F4B5D" w:rsidRDefault="005F4B5D" w:rsidP="005F4B5D">
      <w:pPr>
        <w:pStyle w:val="PL"/>
      </w:pPr>
      <w:r>
        <w:t xml:space="preserve">          items:</w:t>
      </w:r>
    </w:p>
    <w:p w14:paraId="607FCB4F" w14:textId="77777777" w:rsidR="005F4B5D" w:rsidRDefault="005F4B5D" w:rsidP="005F4B5D">
      <w:pPr>
        <w:pStyle w:val="PL"/>
      </w:pPr>
      <w:r>
        <w:t xml:space="preserve">            $ref: '#/components/schemas/InterOperatorIdentifier'</w:t>
      </w:r>
    </w:p>
    <w:p w14:paraId="21A7856B" w14:textId="77777777" w:rsidR="005F4B5D" w:rsidRDefault="005F4B5D" w:rsidP="005F4B5D">
      <w:pPr>
        <w:pStyle w:val="PL"/>
      </w:pPr>
      <w:r>
        <w:t xml:space="preserve">          minItems: 1</w:t>
      </w:r>
    </w:p>
    <w:p w14:paraId="32B62D0B" w14:textId="77777777" w:rsidR="005F4B5D" w:rsidRDefault="005F4B5D" w:rsidP="005F4B5D">
      <w:pPr>
        <w:pStyle w:val="PL"/>
      </w:pPr>
      <w:r>
        <w:t xml:space="preserve">        imsChargingIdentifier:</w:t>
      </w:r>
    </w:p>
    <w:p w14:paraId="11EACA4D" w14:textId="77777777" w:rsidR="005F4B5D" w:rsidRDefault="005F4B5D" w:rsidP="005F4B5D">
      <w:pPr>
        <w:pStyle w:val="PL"/>
      </w:pPr>
      <w:r>
        <w:t xml:space="preserve">          type: string</w:t>
      </w:r>
    </w:p>
    <w:p w14:paraId="775FB480" w14:textId="77777777" w:rsidR="005F4B5D" w:rsidRDefault="005F4B5D" w:rsidP="005F4B5D">
      <w:pPr>
        <w:pStyle w:val="PL"/>
      </w:pPr>
      <w:r>
        <w:t xml:space="preserve">        relatedICID:</w:t>
      </w:r>
    </w:p>
    <w:p w14:paraId="2D9C8C1C" w14:textId="77777777" w:rsidR="005F4B5D" w:rsidRDefault="005F4B5D" w:rsidP="005F4B5D">
      <w:pPr>
        <w:pStyle w:val="PL"/>
      </w:pPr>
      <w:r>
        <w:t xml:space="preserve">          type: string</w:t>
      </w:r>
    </w:p>
    <w:p w14:paraId="69B7E084" w14:textId="77777777" w:rsidR="005F4B5D" w:rsidRDefault="005F4B5D" w:rsidP="005F4B5D">
      <w:pPr>
        <w:pStyle w:val="PL"/>
      </w:pPr>
      <w:r>
        <w:t xml:space="preserve">        relatedICIDGenerationNode:</w:t>
      </w:r>
    </w:p>
    <w:p w14:paraId="4E2D19B2" w14:textId="77777777" w:rsidR="005F4B5D" w:rsidRDefault="005F4B5D" w:rsidP="005F4B5D">
      <w:pPr>
        <w:pStyle w:val="PL"/>
      </w:pPr>
      <w:r>
        <w:t xml:space="preserve">          type: string</w:t>
      </w:r>
    </w:p>
    <w:p w14:paraId="333F912A" w14:textId="77777777" w:rsidR="005F4B5D" w:rsidRDefault="005F4B5D" w:rsidP="005F4B5D">
      <w:pPr>
        <w:pStyle w:val="PL"/>
      </w:pPr>
      <w:r>
        <w:t xml:space="preserve">        transitIOIList:</w:t>
      </w:r>
    </w:p>
    <w:p w14:paraId="28B0C762" w14:textId="77777777" w:rsidR="005F4B5D" w:rsidRDefault="005F4B5D" w:rsidP="005F4B5D">
      <w:pPr>
        <w:pStyle w:val="PL"/>
      </w:pPr>
      <w:r>
        <w:t xml:space="preserve">          type: array</w:t>
      </w:r>
    </w:p>
    <w:p w14:paraId="20DDCD40" w14:textId="77777777" w:rsidR="005F4B5D" w:rsidRDefault="005F4B5D" w:rsidP="005F4B5D">
      <w:pPr>
        <w:pStyle w:val="PL"/>
      </w:pPr>
      <w:r>
        <w:t xml:space="preserve">          items:</w:t>
      </w:r>
    </w:p>
    <w:p w14:paraId="7817D123" w14:textId="77777777" w:rsidR="005F4B5D" w:rsidRDefault="005F4B5D" w:rsidP="005F4B5D">
      <w:pPr>
        <w:pStyle w:val="PL"/>
      </w:pPr>
      <w:r>
        <w:t xml:space="preserve">            type: string</w:t>
      </w:r>
    </w:p>
    <w:p w14:paraId="44BF1118" w14:textId="77777777" w:rsidR="005F4B5D" w:rsidRDefault="005F4B5D" w:rsidP="005F4B5D">
      <w:pPr>
        <w:pStyle w:val="PL"/>
      </w:pPr>
      <w:r>
        <w:t xml:space="preserve">          minItems: 1</w:t>
      </w:r>
    </w:p>
    <w:p w14:paraId="70FF966A" w14:textId="77777777" w:rsidR="005F4B5D" w:rsidRDefault="005F4B5D" w:rsidP="005F4B5D">
      <w:pPr>
        <w:pStyle w:val="PL"/>
      </w:pPr>
      <w:r>
        <w:t xml:space="preserve">        earlyMediaDescription:</w:t>
      </w:r>
    </w:p>
    <w:p w14:paraId="183A5267" w14:textId="77777777" w:rsidR="005F4B5D" w:rsidRDefault="005F4B5D" w:rsidP="005F4B5D">
      <w:pPr>
        <w:pStyle w:val="PL"/>
      </w:pPr>
      <w:r>
        <w:t xml:space="preserve">          type: array</w:t>
      </w:r>
    </w:p>
    <w:p w14:paraId="1077F07E" w14:textId="77777777" w:rsidR="005F4B5D" w:rsidRDefault="005F4B5D" w:rsidP="005F4B5D">
      <w:pPr>
        <w:pStyle w:val="PL"/>
      </w:pPr>
      <w:r>
        <w:t xml:space="preserve">          items:</w:t>
      </w:r>
    </w:p>
    <w:p w14:paraId="6451D8A7" w14:textId="77777777" w:rsidR="005F4B5D" w:rsidRDefault="005F4B5D" w:rsidP="005F4B5D">
      <w:pPr>
        <w:pStyle w:val="PL"/>
      </w:pPr>
      <w:r>
        <w:t xml:space="preserve">            $ref: '#/components/schemas/EarlyMediaDescription'</w:t>
      </w:r>
    </w:p>
    <w:p w14:paraId="32F1786D" w14:textId="77777777" w:rsidR="005F4B5D" w:rsidRDefault="005F4B5D" w:rsidP="005F4B5D">
      <w:pPr>
        <w:pStyle w:val="PL"/>
      </w:pPr>
      <w:r>
        <w:t xml:space="preserve">          minItems: 1</w:t>
      </w:r>
    </w:p>
    <w:p w14:paraId="74A5CDCD" w14:textId="77777777" w:rsidR="005F4B5D" w:rsidRDefault="005F4B5D" w:rsidP="005F4B5D">
      <w:pPr>
        <w:pStyle w:val="PL"/>
      </w:pPr>
      <w:r>
        <w:t xml:space="preserve">        sdpSessionDescription:</w:t>
      </w:r>
    </w:p>
    <w:p w14:paraId="17D53A5F" w14:textId="77777777" w:rsidR="005F4B5D" w:rsidRDefault="005F4B5D" w:rsidP="005F4B5D">
      <w:pPr>
        <w:pStyle w:val="PL"/>
      </w:pPr>
      <w:r>
        <w:t xml:space="preserve">          type: array</w:t>
      </w:r>
    </w:p>
    <w:p w14:paraId="6A2CFC97" w14:textId="77777777" w:rsidR="005F4B5D" w:rsidRDefault="005F4B5D" w:rsidP="005F4B5D">
      <w:pPr>
        <w:pStyle w:val="PL"/>
      </w:pPr>
      <w:r>
        <w:t xml:space="preserve">          items:</w:t>
      </w:r>
    </w:p>
    <w:p w14:paraId="5AE321E4" w14:textId="77777777" w:rsidR="005F4B5D" w:rsidRDefault="005F4B5D" w:rsidP="005F4B5D">
      <w:pPr>
        <w:pStyle w:val="PL"/>
      </w:pPr>
      <w:r>
        <w:lastRenderedPageBreak/>
        <w:t xml:space="preserve">            type: string</w:t>
      </w:r>
    </w:p>
    <w:p w14:paraId="56981D64" w14:textId="77777777" w:rsidR="005F4B5D" w:rsidRDefault="005F4B5D" w:rsidP="005F4B5D">
      <w:pPr>
        <w:pStyle w:val="PL"/>
      </w:pPr>
      <w:r>
        <w:t xml:space="preserve">          minItems: 1</w:t>
      </w:r>
    </w:p>
    <w:p w14:paraId="24AC5EF2" w14:textId="77777777" w:rsidR="005F4B5D" w:rsidRDefault="005F4B5D" w:rsidP="005F4B5D">
      <w:pPr>
        <w:pStyle w:val="PL"/>
      </w:pPr>
      <w:r>
        <w:t xml:space="preserve">        sdpMediaComponent:</w:t>
      </w:r>
    </w:p>
    <w:p w14:paraId="03C326AF" w14:textId="77777777" w:rsidR="005F4B5D" w:rsidRDefault="005F4B5D" w:rsidP="005F4B5D">
      <w:pPr>
        <w:pStyle w:val="PL"/>
      </w:pPr>
      <w:r>
        <w:t xml:space="preserve">          type: array</w:t>
      </w:r>
    </w:p>
    <w:p w14:paraId="70AFC6F6" w14:textId="77777777" w:rsidR="005F4B5D" w:rsidRDefault="005F4B5D" w:rsidP="005F4B5D">
      <w:pPr>
        <w:pStyle w:val="PL"/>
      </w:pPr>
      <w:r>
        <w:t xml:space="preserve">          items:</w:t>
      </w:r>
    </w:p>
    <w:p w14:paraId="2270BED5" w14:textId="77777777" w:rsidR="005F4B5D" w:rsidRDefault="005F4B5D" w:rsidP="005F4B5D">
      <w:pPr>
        <w:pStyle w:val="PL"/>
      </w:pPr>
      <w:r>
        <w:t xml:space="preserve">            $ref: '#/components/schemas/SDPMediaComponent'</w:t>
      </w:r>
    </w:p>
    <w:p w14:paraId="5A55C7C5" w14:textId="77777777" w:rsidR="005F4B5D" w:rsidRDefault="005F4B5D" w:rsidP="005F4B5D">
      <w:pPr>
        <w:pStyle w:val="PL"/>
      </w:pPr>
      <w:r>
        <w:t xml:space="preserve">          minItems: 1</w:t>
      </w:r>
    </w:p>
    <w:p w14:paraId="27DDBAF7" w14:textId="77777777" w:rsidR="005F4B5D" w:rsidRDefault="005F4B5D" w:rsidP="005F4B5D">
      <w:pPr>
        <w:pStyle w:val="PL"/>
      </w:pPr>
      <w:r>
        <w:t xml:space="preserve">        servedPartyIPAddress:</w:t>
      </w:r>
    </w:p>
    <w:p w14:paraId="005A6CE0" w14:textId="77777777" w:rsidR="005F4B5D" w:rsidRDefault="005F4B5D" w:rsidP="005F4B5D">
      <w:pPr>
        <w:pStyle w:val="PL"/>
      </w:pPr>
      <w:r>
        <w:t xml:space="preserve">          $ref: '#/components/schemas/IMSAddress'</w:t>
      </w:r>
    </w:p>
    <w:p w14:paraId="280F8A5E" w14:textId="77777777" w:rsidR="005F4B5D" w:rsidRDefault="005F4B5D" w:rsidP="005F4B5D">
      <w:pPr>
        <w:pStyle w:val="PL"/>
      </w:pPr>
      <w:r>
        <w:t xml:space="preserve">        serverCapabilities:</w:t>
      </w:r>
    </w:p>
    <w:p w14:paraId="773C0C71" w14:textId="77777777" w:rsidR="005F4B5D" w:rsidRDefault="005F4B5D" w:rsidP="005F4B5D">
      <w:pPr>
        <w:pStyle w:val="PL"/>
      </w:pPr>
      <w:r>
        <w:t xml:space="preserve">          $ref: '#/components/schemas/ServerCapabilities'</w:t>
      </w:r>
    </w:p>
    <w:p w14:paraId="55B6408A" w14:textId="77777777" w:rsidR="005F4B5D" w:rsidRDefault="005F4B5D" w:rsidP="005F4B5D">
      <w:pPr>
        <w:pStyle w:val="PL"/>
      </w:pPr>
      <w:r>
        <w:t xml:space="preserve">        trunkGroupID:</w:t>
      </w:r>
    </w:p>
    <w:p w14:paraId="4BD6C0C7" w14:textId="77777777" w:rsidR="005F4B5D" w:rsidRDefault="005F4B5D" w:rsidP="005F4B5D">
      <w:pPr>
        <w:pStyle w:val="PL"/>
      </w:pPr>
      <w:r>
        <w:t xml:space="preserve">          $ref: '#/components/schemas/TrunkGroupID'</w:t>
      </w:r>
    </w:p>
    <w:p w14:paraId="08AE798C" w14:textId="77777777" w:rsidR="005F4B5D" w:rsidRDefault="005F4B5D" w:rsidP="005F4B5D">
      <w:pPr>
        <w:pStyle w:val="PL"/>
      </w:pPr>
      <w:r>
        <w:t xml:space="preserve">        bearerService:</w:t>
      </w:r>
    </w:p>
    <w:p w14:paraId="2879AEE0" w14:textId="77777777" w:rsidR="005F4B5D" w:rsidRDefault="005F4B5D" w:rsidP="005F4B5D">
      <w:pPr>
        <w:pStyle w:val="PL"/>
      </w:pPr>
      <w:r>
        <w:t xml:space="preserve">          type: string</w:t>
      </w:r>
    </w:p>
    <w:p w14:paraId="5F3697FF" w14:textId="77777777" w:rsidR="005F4B5D" w:rsidRDefault="005F4B5D" w:rsidP="005F4B5D">
      <w:pPr>
        <w:pStyle w:val="PL"/>
      </w:pPr>
      <w:r>
        <w:t xml:space="preserve">        imsServiceId:</w:t>
      </w:r>
    </w:p>
    <w:p w14:paraId="4C71FC8F" w14:textId="77777777" w:rsidR="005F4B5D" w:rsidRDefault="005F4B5D" w:rsidP="005F4B5D">
      <w:pPr>
        <w:pStyle w:val="PL"/>
      </w:pPr>
      <w:r>
        <w:t xml:space="preserve">          type: string</w:t>
      </w:r>
    </w:p>
    <w:p w14:paraId="4BF2DB81" w14:textId="77777777" w:rsidR="005F4B5D" w:rsidRDefault="005F4B5D" w:rsidP="005F4B5D">
      <w:pPr>
        <w:pStyle w:val="PL"/>
      </w:pPr>
      <w:r>
        <w:t xml:space="preserve">        messageBodies:</w:t>
      </w:r>
    </w:p>
    <w:p w14:paraId="3EDBD0BC" w14:textId="77777777" w:rsidR="005F4B5D" w:rsidRDefault="005F4B5D" w:rsidP="005F4B5D">
      <w:pPr>
        <w:pStyle w:val="PL"/>
      </w:pPr>
      <w:r>
        <w:t xml:space="preserve">          type: array</w:t>
      </w:r>
    </w:p>
    <w:p w14:paraId="11E39338" w14:textId="77777777" w:rsidR="005F4B5D" w:rsidRDefault="005F4B5D" w:rsidP="005F4B5D">
      <w:pPr>
        <w:pStyle w:val="PL"/>
      </w:pPr>
      <w:r>
        <w:t xml:space="preserve">          items:</w:t>
      </w:r>
    </w:p>
    <w:p w14:paraId="6293736E" w14:textId="77777777" w:rsidR="005F4B5D" w:rsidRDefault="005F4B5D" w:rsidP="005F4B5D">
      <w:pPr>
        <w:pStyle w:val="PL"/>
      </w:pPr>
      <w:r>
        <w:t xml:space="preserve">            $ref: '#/components/schemas/MessageBody'</w:t>
      </w:r>
    </w:p>
    <w:p w14:paraId="4DC0239E" w14:textId="77777777" w:rsidR="005F4B5D" w:rsidRDefault="005F4B5D" w:rsidP="005F4B5D">
      <w:pPr>
        <w:pStyle w:val="PL"/>
      </w:pPr>
      <w:r>
        <w:t xml:space="preserve">          minItems: 1</w:t>
      </w:r>
    </w:p>
    <w:p w14:paraId="5F234A60" w14:textId="77777777" w:rsidR="005F4B5D" w:rsidRDefault="005F4B5D" w:rsidP="005F4B5D">
      <w:pPr>
        <w:pStyle w:val="PL"/>
      </w:pPr>
      <w:r>
        <w:t xml:space="preserve">        accessNetworkInformation:</w:t>
      </w:r>
    </w:p>
    <w:p w14:paraId="67E926E1" w14:textId="77777777" w:rsidR="005F4B5D" w:rsidRDefault="005F4B5D" w:rsidP="005F4B5D">
      <w:pPr>
        <w:pStyle w:val="PL"/>
      </w:pPr>
      <w:r>
        <w:t xml:space="preserve">          type: array</w:t>
      </w:r>
    </w:p>
    <w:p w14:paraId="7685760E" w14:textId="77777777" w:rsidR="005F4B5D" w:rsidRDefault="005F4B5D" w:rsidP="005F4B5D">
      <w:pPr>
        <w:pStyle w:val="PL"/>
      </w:pPr>
      <w:r>
        <w:t xml:space="preserve">          items:</w:t>
      </w:r>
    </w:p>
    <w:p w14:paraId="790EDBA3" w14:textId="77777777" w:rsidR="005F4B5D" w:rsidRDefault="005F4B5D" w:rsidP="005F4B5D">
      <w:pPr>
        <w:pStyle w:val="PL"/>
      </w:pPr>
      <w:r>
        <w:t xml:space="preserve">            type: string</w:t>
      </w:r>
    </w:p>
    <w:p w14:paraId="4A0CF36D" w14:textId="77777777" w:rsidR="005F4B5D" w:rsidRDefault="005F4B5D" w:rsidP="005F4B5D">
      <w:pPr>
        <w:pStyle w:val="PL"/>
      </w:pPr>
      <w:r>
        <w:t xml:space="preserve">          minItems: 1</w:t>
      </w:r>
    </w:p>
    <w:p w14:paraId="6DE37622" w14:textId="77777777" w:rsidR="005F4B5D" w:rsidRDefault="005F4B5D" w:rsidP="005F4B5D">
      <w:pPr>
        <w:pStyle w:val="PL"/>
      </w:pPr>
      <w:r>
        <w:t xml:space="preserve">        additionalAccessNetworkInformation:</w:t>
      </w:r>
    </w:p>
    <w:p w14:paraId="4A37F8E0" w14:textId="77777777" w:rsidR="005F4B5D" w:rsidRDefault="005F4B5D" w:rsidP="005F4B5D">
      <w:pPr>
        <w:pStyle w:val="PL"/>
      </w:pPr>
      <w:r>
        <w:t xml:space="preserve">          type: string</w:t>
      </w:r>
    </w:p>
    <w:p w14:paraId="60539366" w14:textId="77777777" w:rsidR="005F4B5D" w:rsidRDefault="005F4B5D" w:rsidP="005F4B5D">
      <w:pPr>
        <w:pStyle w:val="PL"/>
      </w:pPr>
      <w:r>
        <w:t xml:space="preserve">        cellularNetworkInformation:</w:t>
      </w:r>
    </w:p>
    <w:p w14:paraId="014A8AB9" w14:textId="77777777" w:rsidR="005F4B5D" w:rsidRDefault="005F4B5D" w:rsidP="005F4B5D">
      <w:pPr>
        <w:pStyle w:val="PL"/>
      </w:pPr>
      <w:r>
        <w:t xml:space="preserve">          type: string</w:t>
      </w:r>
    </w:p>
    <w:p w14:paraId="23B88671" w14:textId="77777777" w:rsidR="005F4B5D" w:rsidRDefault="005F4B5D" w:rsidP="005F4B5D">
      <w:pPr>
        <w:pStyle w:val="PL"/>
      </w:pPr>
      <w:r>
        <w:t xml:space="preserve">        accessTransferInformation:</w:t>
      </w:r>
    </w:p>
    <w:p w14:paraId="790A6F78" w14:textId="77777777" w:rsidR="005F4B5D" w:rsidRDefault="005F4B5D" w:rsidP="005F4B5D">
      <w:pPr>
        <w:pStyle w:val="PL"/>
      </w:pPr>
      <w:r>
        <w:t xml:space="preserve">          type: array</w:t>
      </w:r>
    </w:p>
    <w:p w14:paraId="206352CF" w14:textId="77777777" w:rsidR="005F4B5D" w:rsidRDefault="005F4B5D" w:rsidP="005F4B5D">
      <w:pPr>
        <w:pStyle w:val="PL"/>
      </w:pPr>
      <w:r>
        <w:t xml:space="preserve">          items:</w:t>
      </w:r>
    </w:p>
    <w:p w14:paraId="1D6C82FA" w14:textId="77777777" w:rsidR="005F4B5D" w:rsidRDefault="005F4B5D" w:rsidP="005F4B5D">
      <w:pPr>
        <w:pStyle w:val="PL"/>
      </w:pPr>
      <w:r>
        <w:t xml:space="preserve">            $ref: '#/components/schemas/AccessTransferInformation'</w:t>
      </w:r>
    </w:p>
    <w:p w14:paraId="66E97800" w14:textId="77777777" w:rsidR="005F4B5D" w:rsidRDefault="005F4B5D" w:rsidP="005F4B5D">
      <w:pPr>
        <w:pStyle w:val="PL"/>
      </w:pPr>
      <w:r>
        <w:t xml:space="preserve">          minItems: 1</w:t>
      </w:r>
    </w:p>
    <w:p w14:paraId="25AD8745" w14:textId="77777777" w:rsidR="005F4B5D" w:rsidRDefault="005F4B5D" w:rsidP="005F4B5D">
      <w:pPr>
        <w:pStyle w:val="PL"/>
      </w:pPr>
      <w:r>
        <w:t xml:space="preserve">        accessNetworkInfoChange:</w:t>
      </w:r>
    </w:p>
    <w:p w14:paraId="0D2B31CB" w14:textId="77777777" w:rsidR="005F4B5D" w:rsidRDefault="005F4B5D" w:rsidP="005F4B5D">
      <w:pPr>
        <w:pStyle w:val="PL"/>
      </w:pPr>
      <w:r>
        <w:t xml:space="preserve">          type: array</w:t>
      </w:r>
    </w:p>
    <w:p w14:paraId="4D21F669" w14:textId="77777777" w:rsidR="005F4B5D" w:rsidRDefault="005F4B5D" w:rsidP="005F4B5D">
      <w:pPr>
        <w:pStyle w:val="PL"/>
      </w:pPr>
      <w:r>
        <w:t xml:space="preserve">          items:</w:t>
      </w:r>
    </w:p>
    <w:p w14:paraId="2AF706CB" w14:textId="77777777" w:rsidR="005F4B5D" w:rsidRDefault="005F4B5D" w:rsidP="005F4B5D">
      <w:pPr>
        <w:pStyle w:val="PL"/>
      </w:pPr>
      <w:r>
        <w:t xml:space="preserve">            $ref: '#/components/schemas/AccessNetworkInfoChange'</w:t>
      </w:r>
    </w:p>
    <w:p w14:paraId="61CC5BC2" w14:textId="77777777" w:rsidR="005F4B5D" w:rsidRDefault="005F4B5D" w:rsidP="005F4B5D">
      <w:pPr>
        <w:pStyle w:val="PL"/>
      </w:pPr>
      <w:r>
        <w:t xml:space="preserve">          minItems: 1</w:t>
      </w:r>
    </w:p>
    <w:p w14:paraId="77E8FC49" w14:textId="77777777" w:rsidR="005F4B5D" w:rsidRDefault="005F4B5D" w:rsidP="005F4B5D">
      <w:pPr>
        <w:pStyle w:val="PL"/>
      </w:pPr>
      <w:r>
        <w:t xml:space="preserve">        imsCommunicationServiceID:</w:t>
      </w:r>
    </w:p>
    <w:p w14:paraId="4023826B" w14:textId="77777777" w:rsidR="005F4B5D" w:rsidRDefault="005F4B5D" w:rsidP="005F4B5D">
      <w:pPr>
        <w:pStyle w:val="PL"/>
      </w:pPr>
      <w:r>
        <w:t xml:space="preserve">          type: string</w:t>
      </w:r>
    </w:p>
    <w:p w14:paraId="2D4F0D20" w14:textId="77777777" w:rsidR="005F4B5D" w:rsidRDefault="005F4B5D" w:rsidP="005F4B5D">
      <w:pPr>
        <w:pStyle w:val="PL"/>
      </w:pPr>
      <w:r>
        <w:t xml:space="preserve">        imsApplicationReferenceID:</w:t>
      </w:r>
    </w:p>
    <w:p w14:paraId="4CB75EB0" w14:textId="77777777" w:rsidR="005F4B5D" w:rsidRDefault="005F4B5D" w:rsidP="005F4B5D">
      <w:pPr>
        <w:pStyle w:val="PL"/>
      </w:pPr>
      <w:r>
        <w:t xml:space="preserve">          type: string</w:t>
      </w:r>
    </w:p>
    <w:p w14:paraId="31B86C84" w14:textId="77777777" w:rsidR="005F4B5D" w:rsidRDefault="005F4B5D" w:rsidP="005F4B5D">
      <w:pPr>
        <w:pStyle w:val="PL"/>
      </w:pPr>
      <w:r>
        <w:t xml:space="preserve">        causeCode:</w:t>
      </w:r>
    </w:p>
    <w:p w14:paraId="0B27D0FC" w14:textId="77777777" w:rsidR="005F4B5D" w:rsidRDefault="005F4B5D" w:rsidP="005F4B5D">
      <w:pPr>
        <w:pStyle w:val="PL"/>
      </w:pPr>
      <w:r>
        <w:t xml:space="preserve">          $ref: 'TS29571_CommonData.yaml#/components/schemas/Uint32'</w:t>
      </w:r>
    </w:p>
    <w:p w14:paraId="1188FC89" w14:textId="77777777" w:rsidR="005F4B5D" w:rsidRDefault="005F4B5D" w:rsidP="005F4B5D">
      <w:pPr>
        <w:pStyle w:val="PL"/>
      </w:pPr>
      <w:r>
        <w:t xml:space="preserve">        reasonHeader:</w:t>
      </w:r>
    </w:p>
    <w:p w14:paraId="4F4CD4F5" w14:textId="77777777" w:rsidR="005F4B5D" w:rsidRDefault="005F4B5D" w:rsidP="005F4B5D">
      <w:pPr>
        <w:pStyle w:val="PL"/>
      </w:pPr>
      <w:r>
        <w:t xml:space="preserve">          type: array</w:t>
      </w:r>
    </w:p>
    <w:p w14:paraId="519295E4" w14:textId="77777777" w:rsidR="005F4B5D" w:rsidRDefault="005F4B5D" w:rsidP="005F4B5D">
      <w:pPr>
        <w:pStyle w:val="PL"/>
      </w:pPr>
      <w:r>
        <w:t xml:space="preserve">          items:</w:t>
      </w:r>
    </w:p>
    <w:p w14:paraId="7F8D3254" w14:textId="77777777" w:rsidR="005F4B5D" w:rsidRDefault="005F4B5D" w:rsidP="005F4B5D">
      <w:pPr>
        <w:pStyle w:val="PL"/>
      </w:pPr>
      <w:r>
        <w:t xml:space="preserve">            type: string</w:t>
      </w:r>
    </w:p>
    <w:p w14:paraId="66D0ACEF" w14:textId="77777777" w:rsidR="005F4B5D" w:rsidRDefault="005F4B5D" w:rsidP="005F4B5D">
      <w:pPr>
        <w:pStyle w:val="PL"/>
      </w:pPr>
      <w:r>
        <w:t xml:space="preserve">          minItems: 1</w:t>
      </w:r>
    </w:p>
    <w:p w14:paraId="6E8746BB" w14:textId="77777777" w:rsidR="005F4B5D" w:rsidRDefault="005F4B5D" w:rsidP="005F4B5D">
      <w:pPr>
        <w:pStyle w:val="PL"/>
      </w:pPr>
      <w:r>
        <w:t xml:space="preserve">        initialIMSChargingIdentifier:</w:t>
      </w:r>
    </w:p>
    <w:p w14:paraId="56B16214" w14:textId="77777777" w:rsidR="005F4B5D" w:rsidRDefault="005F4B5D" w:rsidP="005F4B5D">
      <w:pPr>
        <w:pStyle w:val="PL"/>
      </w:pPr>
      <w:r>
        <w:t xml:space="preserve">          type: string</w:t>
      </w:r>
    </w:p>
    <w:p w14:paraId="6E0C73B4" w14:textId="77777777" w:rsidR="005F4B5D" w:rsidRDefault="005F4B5D" w:rsidP="005F4B5D">
      <w:pPr>
        <w:pStyle w:val="PL"/>
      </w:pPr>
      <w:r>
        <w:t xml:space="preserve">        nniInformation:</w:t>
      </w:r>
    </w:p>
    <w:p w14:paraId="6EBFA371" w14:textId="77777777" w:rsidR="005F4B5D" w:rsidRDefault="005F4B5D" w:rsidP="005F4B5D">
      <w:pPr>
        <w:pStyle w:val="PL"/>
      </w:pPr>
      <w:r>
        <w:t xml:space="preserve">          type: array</w:t>
      </w:r>
    </w:p>
    <w:p w14:paraId="48EE2B59" w14:textId="77777777" w:rsidR="005F4B5D" w:rsidRDefault="005F4B5D" w:rsidP="005F4B5D">
      <w:pPr>
        <w:pStyle w:val="PL"/>
      </w:pPr>
      <w:r>
        <w:t xml:space="preserve">          items:</w:t>
      </w:r>
    </w:p>
    <w:p w14:paraId="7401D490" w14:textId="77777777" w:rsidR="005F4B5D" w:rsidRDefault="005F4B5D" w:rsidP="005F4B5D">
      <w:pPr>
        <w:pStyle w:val="PL"/>
      </w:pPr>
      <w:r>
        <w:t xml:space="preserve">            $ref: '#/components/schemas/NNIInformation'</w:t>
      </w:r>
    </w:p>
    <w:p w14:paraId="05449359" w14:textId="77777777" w:rsidR="005F4B5D" w:rsidRDefault="005F4B5D" w:rsidP="005F4B5D">
      <w:pPr>
        <w:pStyle w:val="PL"/>
      </w:pPr>
      <w:r>
        <w:t xml:space="preserve">          minItems: 1</w:t>
      </w:r>
    </w:p>
    <w:p w14:paraId="32D57AB3" w14:textId="77777777" w:rsidR="005F4B5D" w:rsidRDefault="005F4B5D" w:rsidP="005F4B5D">
      <w:pPr>
        <w:pStyle w:val="PL"/>
      </w:pPr>
      <w:r>
        <w:t xml:space="preserve">        fromAddress:</w:t>
      </w:r>
    </w:p>
    <w:p w14:paraId="42D0F5CD" w14:textId="77777777" w:rsidR="005F4B5D" w:rsidRDefault="005F4B5D" w:rsidP="005F4B5D">
      <w:pPr>
        <w:pStyle w:val="PL"/>
      </w:pPr>
      <w:r>
        <w:t xml:space="preserve">          type: string</w:t>
      </w:r>
    </w:p>
    <w:p w14:paraId="65728BF7" w14:textId="77777777" w:rsidR="005F4B5D" w:rsidRDefault="005F4B5D" w:rsidP="005F4B5D">
      <w:pPr>
        <w:pStyle w:val="PL"/>
      </w:pPr>
      <w:r>
        <w:t xml:space="preserve">        imsEmergencyIndication:</w:t>
      </w:r>
    </w:p>
    <w:p w14:paraId="76708268" w14:textId="77777777" w:rsidR="005F4B5D" w:rsidRDefault="005F4B5D" w:rsidP="005F4B5D">
      <w:pPr>
        <w:pStyle w:val="PL"/>
      </w:pPr>
      <w:r>
        <w:t xml:space="preserve">          type: boolean</w:t>
      </w:r>
    </w:p>
    <w:p w14:paraId="5547BD66" w14:textId="77777777" w:rsidR="005F4B5D" w:rsidRDefault="005F4B5D" w:rsidP="005F4B5D">
      <w:pPr>
        <w:pStyle w:val="PL"/>
      </w:pPr>
      <w:r>
        <w:t xml:space="preserve">        imsVisitedNetworkIdentifier:</w:t>
      </w:r>
    </w:p>
    <w:p w14:paraId="3C39E85E" w14:textId="77777777" w:rsidR="005F4B5D" w:rsidRDefault="005F4B5D" w:rsidP="005F4B5D">
      <w:pPr>
        <w:pStyle w:val="PL"/>
      </w:pPr>
      <w:r>
        <w:t xml:space="preserve">          type: string</w:t>
      </w:r>
    </w:p>
    <w:p w14:paraId="149430B9" w14:textId="77777777" w:rsidR="005F4B5D" w:rsidRDefault="005F4B5D" w:rsidP="005F4B5D">
      <w:pPr>
        <w:pStyle w:val="PL"/>
      </w:pPr>
      <w:r>
        <w:t xml:space="preserve">        sipRouteHeaderReceived:</w:t>
      </w:r>
    </w:p>
    <w:p w14:paraId="141DE321" w14:textId="77777777" w:rsidR="005F4B5D" w:rsidRDefault="005F4B5D" w:rsidP="005F4B5D">
      <w:pPr>
        <w:pStyle w:val="PL"/>
      </w:pPr>
      <w:r>
        <w:t xml:space="preserve">          type: string</w:t>
      </w:r>
    </w:p>
    <w:p w14:paraId="599F2C1F" w14:textId="77777777" w:rsidR="005F4B5D" w:rsidRDefault="005F4B5D" w:rsidP="005F4B5D">
      <w:pPr>
        <w:pStyle w:val="PL"/>
      </w:pPr>
      <w:r>
        <w:t xml:space="preserve">        sipRouteHeaderTransmitted:</w:t>
      </w:r>
    </w:p>
    <w:p w14:paraId="4A6C97DF" w14:textId="77777777" w:rsidR="005F4B5D" w:rsidRDefault="005F4B5D" w:rsidP="005F4B5D">
      <w:pPr>
        <w:pStyle w:val="PL"/>
      </w:pPr>
      <w:r>
        <w:t xml:space="preserve">          type: string</w:t>
      </w:r>
    </w:p>
    <w:p w14:paraId="430B3475" w14:textId="77777777" w:rsidR="005F4B5D" w:rsidRDefault="005F4B5D" w:rsidP="005F4B5D">
      <w:pPr>
        <w:pStyle w:val="PL"/>
      </w:pPr>
      <w:r>
        <w:t xml:space="preserve">        tadIdentifier:</w:t>
      </w:r>
    </w:p>
    <w:p w14:paraId="1FE83C4E" w14:textId="77777777" w:rsidR="005F4B5D" w:rsidRDefault="005F4B5D" w:rsidP="005F4B5D">
      <w:pPr>
        <w:pStyle w:val="PL"/>
      </w:pPr>
      <w:r>
        <w:t xml:space="preserve">          $ref: '#/components/schemas/TADIdentifier'</w:t>
      </w:r>
    </w:p>
    <w:p w14:paraId="2B5E40F9" w14:textId="77777777" w:rsidR="005F4B5D" w:rsidRDefault="005F4B5D" w:rsidP="005F4B5D">
      <w:pPr>
        <w:pStyle w:val="PL"/>
      </w:pPr>
      <w:r>
        <w:t xml:space="preserve">        feIdentifierList:</w:t>
      </w:r>
    </w:p>
    <w:p w14:paraId="59EF529E" w14:textId="77777777" w:rsidR="005F4B5D" w:rsidRDefault="005F4B5D" w:rsidP="005F4B5D">
      <w:pPr>
        <w:pStyle w:val="PL"/>
      </w:pPr>
      <w:r>
        <w:t xml:space="preserve">          type: string</w:t>
      </w:r>
    </w:p>
    <w:p w14:paraId="4D416026" w14:textId="77777777" w:rsidR="005F4B5D" w:rsidRDefault="005F4B5D" w:rsidP="005F4B5D">
      <w:pPr>
        <w:pStyle w:val="PL"/>
      </w:pPr>
      <w:r>
        <w:t xml:space="preserve">    EdgeInfrastructureUsageChargingInformation:</w:t>
      </w:r>
    </w:p>
    <w:p w14:paraId="60126918" w14:textId="77777777" w:rsidR="005F4B5D" w:rsidRDefault="005F4B5D" w:rsidP="005F4B5D">
      <w:pPr>
        <w:pStyle w:val="PL"/>
      </w:pPr>
      <w:r>
        <w:t xml:space="preserve">      type: object</w:t>
      </w:r>
    </w:p>
    <w:p w14:paraId="3D56AF03" w14:textId="77777777" w:rsidR="005F4B5D" w:rsidRDefault="005F4B5D" w:rsidP="005F4B5D">
      <w:pPr>
        <w:pStyle w:val="PL"/>
      </w:pPr>
      <w:r>
        <w:t xml:space="preserve">      properties:</w:t>
      </w:r>
    </w:p>
    <w:p w14:paraId="4184D224" w14:textId="77777777" w:rsidR="005F4B5D" w:rsidRDefault="005F4B5D" w:rsidP="005F4B5D">
      <w:pPr>
        <w:pStyle w:val="PL"/>
      </w:pPr>
      <w:r>
        <w:t xml:space="preserve">        meanVirtualCPUUsage:</w:t>
      </w:r>
    </w:p>
    <w:p w14:paraId="1F7E96EE" w14:textId="77777777" w:rsidR="005F4B5D" w:rsidRDefault="005F4B5D" w:rsidP="005F4B5D">
      <w:pPr>
        <w:pStyle w:val="PL"/>
      </w:pPr>
      <w:r>
        <w:t xml:space="preserve">          $ref: 'TS29571_CommonData.yaml#/components/schemas/Float'</w:t>
      </w:r>
    </w:p>
    <w:p w14:paraId="5670F8DC" w14:textId="77777777" w:rsidR="005F4B5D" w:rsidRDefault="005F4B5D" w:rsidP="005F4B5D">
      <w:pPr>
        <w:pStyle w:val="PL"/>
      </w:pPr>
      <w:r>
        <w:lastRenderedPageBreak/>
        <w:t xml:space="preserve">        meanVirtualMemoryUsage:</w:t>
      </w:r>
    </w:p>
    <w:p w14:paraId="4707E5F0" w14:textId="77777777" w:rsidR="005F4B5D" w:rsidRDefault="005F4B5D" w:rsidP="005F4B5D">
      <w:pPr>
        <w:pStyle w:val="PL"/>
      </w:pPr>
      <w:r>
        <w:t xml:space="preserve">          $ref: 'TS29571_CommonData.yaml#/components/schemas/Float'</w:t>
      </w:r>
    </w:p>
    <w:p w14:paraId="150D161C" w14:textId="77777777" w:rsidR="005F4B5D" w:rsidRDefault="005F4B5D" w:rsidP="005F4B5D">
      <w:pPr>
        <w:pStyle w:val="PL"/>
      </w:pPr>
      <w:r>
        <w:t xml:space="preserve">        meanVirtualDiskUsage:</w:t>
      </w:r>
    </w:p>
    <w:p w14:paraId="3215F58F" w14:textId="77777777" w:rsidR="005F4B5D" w:rsidRDefault="005F4B5D" w:rsidP="005F4B5D">
      <w:pPr>
        <w:pStyle w:val="PL"/>
      </w:pPr>
      <w:r>
        <w:t xml:space="preserve">          $ref: 'TS29571_CommonData.yaml#/components/schemas/Float'</w:t>
      </w:r>
    </w:p>
    <w:p w14:paraId="0F7A2A12" w14:textId="77777777" w:rsidR="005F4B5D" w:rsidRDefault="005F4B5D" w:rsidP="005F4B5D">
      <w:pPr>
        <w:pStyle w:val="PL"/>
      </w:pPr>
      <w:r>
        <w:t xml:space="preserve">        measuredInBytes:</w:t>
      </w:r>
    </w:p>
    <w:p w14:paraId="5CACB414" w14:textId="77777777" w:rsidR="005F4B5D" w:rsidRDefault="005F4B5D" w:rsidP="005F4B5D">
      <w:pPr>
        <w:pStyle w:val="PL"/>
      </w:pPr>
      <w:r>
        <w:t xml:space="preserve">          $ref: 'TS29571_CommonData.yaml#/components/schemas/Uint64'</w:t>
      </w:r>
    </w:p>
    <w:p w14:paraId="68853E4D" w14:textId="77777777" w:rsidR="005F4B5D" w:rsidRDefault="005F4B5D" w:rsidP="005F4B5D">
      <w:pPr>
        <w:pStyle w:val="PL"/>
      </w:pPr>
      <w:r>
        <w:t xml:space="preserve">        measuredOutBytes:</w:t>
      </w:r>
    </w:p>
    <w:p w14:paraId="5AB40469" w14:textId="77777777" w:rsidR="005F4B5D" w:rsidRDefault="005F4B5D" w:rsidP="005F4B5D">
      <w:pPr>
        <w:pStyle w:val="PL"/>
      </w:pPr>
      <w:r>
        <w:t xml:space="preserve">          $ref: 'TS29571_CommonData.yaml#/components/schemas/Uint64'</w:t>
      </w:r>
    </w:p>
    <w:p w14:paraId="471A1453" w14:textId="77777777" w:rsidR="005F4B5D" w:rsidRDefault="005F4B5D" w:rsidP="005F4B5D">
      <w:pPr>
        <w:pStyle w:val="PL"/>
      </w:pPr>
      <w:r>
        <w:t xml:space="preserve">        durationStartTime:</w:t>
      </w:r>
    </w:p>
    <w:p w14:paraId="4E8A885F" w14:textId="77777777" w:rsidR="005F4B5D" w:rsidRDefault="005F4B5D" w:rsidP="005F4B5D">
      <w:pPr>
        <w:pStyle w:val="PL"/>
      </w:pPr>
      <w:r>
        <w:t xml:space="preserve">          $ref: 'TS29571_CommonData.yaml#/components/schemas/DateTime'</w:t>
      </w:r>
    </w:p>
    <w:p w14:paraId="339E84A5" w14:textId="77777777" w:rsidR="005F4B5D" w:rsidRDefault="005F4B5D" w:rsidP="005F4B5D">
      <w:pPr>
        <w:pStyle w:val="PL"/>
      </w:pPr>
      <w:r>
        <w:t xml:space="preserve">        durationEndTime:</w:t>
      </w:r>
    </w:p>
    <w:p w14:paraId="63538980" w14:textId="77777777" w:rsidR="005F4B5D" w:rsidRDefault="005F4B5D" w:rsidP="005F4B5D">
      <w:pPr>
        <w:pStyle w:val="PL"/>
      </w:pPr>
      <w:r>
        <w:t xml:space="preserve">          $ref: 'TS29571_CommonData.yaml#/components/schemas/DateTime'</w:t>
      </w:r>
    </w:p>
    <w:p w14:paraId="16CEF25B" w14:textId="77777777" w:rsidR="005F4B5D" w:rsidRDefault="005F4B5D" w:rsidP="005F4B5D">
      <w:pPr>
        <w:pStyle w:val="PL"/>
      </w:pPr>
      <w:r>
        <w:t xml:space="preserve">    EASDeploymentChargingInformation:</w:t>
      </w:r>
    </w:p>
    <w:p w14:paraId="1C345465" w14:textId="77777777" w:rsidR="005F4B5D" w:rsidRDefault="005F4B5D" w:rsidP="005F4B5D">
      <w:pPr>
        <w:pStyle w:val="PL"/>
      </w:pPr>
      <w:r>
        <w:t xml:space="preserve">      type: object</w:t>
      </w:r>
    </w:p>
    <w:p w14:paraId="1E96572C" w14:textId="77777777" w:rsidR="005F4B5D" w:rsidRDefault="005F4B5D" w:rsidP="005F4B5D">
      <w:pPr>
        <w:pStyle w:val="PL"/>
      </w:pPr>
      <w:r>
        <w:t xml:space="preserve">      properties:</w:t>
      </w:r>
    </w:p>
    <w:p w14:paraId="089AFA78" w14:textId="77777777" w:rsidR="005F4B5D" w:rsidRDefault="005F4B5D" w:rsidP="005F4B5D">
      <w:pPr>
        <w:pStyle w:val="PL"/>
      </w:pPr>
      <w:r>
        <w:t xml:space="preserve">        eEASDeploymentRequirements:</w:t>
      </w:r>
    </w:p>
    <w:p w14:paraId="3C878C02" w14:textId="77777777" w:rsidR="005F4B5D" w:rsidRDefault="005F4B5D" w:rsidP="005F4B5D">
      <w:pPr>
        <w:pStyle w:val="PL"/>
      </w:pPr>
      <w:r>
        <w:t xml:space="preserve">          $ref: '#/components/schemas/EASRequirements'</w:t>
      </w:r>
    </w:p>
    <w:p w14:paraId="37130E55" w14:textId="77777777" w:rsidR="005F4B5D" w:rsidRDefault="005F4B5D" w:rsidP="005F4B5D">
      <w:pPr>
        <w:pStyle w:val="PL"/>
      </w:pPr>
      <w:r>
        <w:t xml:space="preserve">        lCMEventType:</w:t>
      </w:r>
    </w:p>
    <w:p w14:paraId="7119920A" w14:textId="77777777" w:rsidR="005F4B5D" w:rsidRDefault="005F4B5D" w:rsidP="005F4B5D">
      <w:pPr>
        <w:pStyle w:val="PL"/>
      </w:pPr>
      <w:r>
        <w:t xml:space="preserve">          $ref: '#/components/schemas/ManagementOperation'</w:t>
      </w:r>
    </w:p>
    <w:p w14:paraId="7D048E8D" w14:textId="77777777" w:rsidR="005F4B5D" w:rsidRDefault="005F4B5D" w:rsidP="005F4B5D">
      <w:pPr>
        <w:pStyle w:val="PL"/>
      </w:pPr>
      <w:r>
        <w:t xml:space="preserve">        lCMStartTime:</w:t>
      </w:r>
    </w:p>
    <w:p w14:paraId="32DDC06B" w14:textId="77777777" w:rsidR="005F4B5D" w:rsidRDefault="005F4B5D" w:rsidP="005F4B5D">
      <w:pPr>
        <w:pStyle w:val="PL"/>
      </w:pPr>
      <w:r>
        <w:t xml:space="preserve">          $ref: 'TS29571_CommonData.yaml#/components/schemas/DateTime'</w:t>
      </w:r>
    </w:p>
    <w:p w14:paraId="002B92D4" w14:textId="77777777" w:rsidR="005F4B5D" w:rsidRDefault="005F4B5D" w:rsidP="005F4B5D">
      <w:pPr>
        <w:pStyle w:val="PL"/>
      </w:pPr>
      <w:r>
        <w:t xml:space="preserve">        lCMEndTime:</w:t>
      </w:r>
    </w:p>
    <w:p w14:paraId="22AC8D35" w14:textId="77777777" w:rsidR="005F4B5D" w:rsidRDefault="005F4B5D" w:rsidP="005F4B5D">
      <w:pPr>
        <w:pStyle w:val="PL"/>
      </w:pPr>
      <w:r>
        <w:t xml:space="preserve">          $ref: 'TS29571_CommonData.yaml#/components/schemas/DateTime'</w:t>
      </w:r>
    </w:p>
    <w:p w14:paraId="50B1FAF4" w14:textId="77777777" w:rsidR="005F4B5D" w:rsidRDefault="005F4B5D" w:rsidP="005F4B5D">
      <w:pPr>
        <w:pStyle w:val="PL"/>
      </w:pPr>
      <w:r>
        <w:t xml:space="preserve">        satelliteBackhaulInformation:</w:t>
      </w:r>
    </w:p>
    <w:p w14:paraId="56F53C8E" w14:textId="77777777" w:rsidR="005F4B5D" w:rsidRDefault="005F4B5D" w:rsidP="005F4B5D">
      <w:pPr>
        <w:pStyle w:val="PL"/>
      </w:pPr>
      <w:r>
        <w:t xml:space="preserve">            $ref: '#/components/schemas/SatelliteBackhaulInformation'</w:t>
      </w:r>
    </w:p>
    <w:p w14:paraId="1920EC3B" w14:textId="77777777" w:rsidR="005F4B5D" w:rsidRDefault="005F4B5D" w:rsidP="005F4B5D">
      <w:pPr>
        <w:pStyle w:val="PL"/>
      </w:pPr>
      <w:r>
        <w:t xml:space="preserve">    MMSChargingInformation:</w:t>
      </w:r>
    </w:p>
    <w:p w14:paraId="1F134257" w14:textId="77777777" w:rsidR="005F4B5D" w:rsidRDefault="005F4B5D" w:rsidP="005F4B5D">
      <w:pPr>
        <w:pStyle w:val="PL"/>
      </w:pPr>
      <w:r>
        <w:t xml:space="preserve">      type: object</w:t>
      </w:r>
    </w:p>
    <w:p w14:paraId="40E4D235" w14:textId="77777777" w:rsidR="005F4B5D" w:rsidRDefault="005F4B5D" w:rsidP="005F4B5D">
      <w:pPr>
        <w:pStyle w:val="PL"/>
      </w:pPr>
      <w:r>
        <w:t xml:space="preserve">      properties:</w:t>
      </w:r>
    </w:p>
    <w:p w14:paraId="2561037D" w14:textId="77777777" w:rsidR="005F4B5D" w:rsidRDefault="005F4B5D" w:rsidP="005F4B5D">
      <w:pPr>
        <w:pStyle w:val="PL"/>
      </w:pPr>
      <w:r>
        <w:t xml:space="preserve">        mmOriginatorInfo:</w:t>
      </w:r>
    </w:p>
    <w:p w14:paraId="15CF89C9" w14:textId="77777777" w:rsidR="005F4B5D" w:rsidRDefault="005F4B5D" w:rsidP="005F4B5D">
      <w:pPr>
        <w:pStyle w:val="PL"/>
      </w:pPr>
      <w:r>
        <w:t xml:space="preserve">          $ref: '#/components/schemas/MMOriginatorInfo'</w:t>
      </w:r>
    </w:p>
    <w:p w14:paraId="55E5A069" w14:textId="77777777" w:rsidR="005F4B5D" w:rsidRDefault="005F4B5D" w:rsidP="005F4B5D">
      <w:pPr>
        <w:pStyle w:val="PL"/>
      </w:pPr>
      <w:r>
        <w:t xml:space="preserve">        mmRecipientInfoList:</w:t>
      </w:r>
    </w:p>
    <w:p w14:paraId="6547C56B" w14:textId="77777777" w:rsidR="005F4B5D" w:rsidRDefault="005F4B5D" w:rsidP="005F4B5D">
      <w:pPr>
        <w:pStyle w:val="PL"/>
      </w:pPr>
      <w:r>
        <w:t xml:space="preserve">          type: array</w:t>
      </w:r>
    </w:p>
    <w:p w14:paraId="0D6D7B95" w14:textId="77777777" w:rsidR="005F4B5D" w:rsidRDefault="005F4B5D" w:rsidP="005F4B5D">
      <w:pPr>
        <w:pStyle w:val="PL"/>
      </w:pPr>
      <w:r>
        <w:t xml:space="preserve">          items:</w:t>
      </w:r>
    </w:p>
    <w:p w14:paraId="3C2AB136" w14:textId="77777777" w:rsidR="005F4B5D" w:rsidRDefault="005F4B5D" w:rsidP="005F4B5D">
      <w:pPr>
        <w:pStyle w:val="PL"/>
      </w:pPr>
      <w:r>
        <w:t xml:space="preserve">            $ref: '#/components/schemas/MMRecipientInfo'</w:t>
      </w:r>
    </w:p>
    <w:p w14:paraId="4CDD334B" w14:textId="77777777" w:rsidR="005F4B5D" w:rsidRDefault="005F4B5D" w:rsidP="005F4B5D">
      <w:pPr>
        <w:pStyle w:val="PL"/>
      </w:pPr>
      <w:r>
        <w:t xml:space="preserve">          minItems: 0</w:t>
      </w:r>
    </w:p>
    <w:p w14:paraId="5D059372" w14:textId="77777777" w:rsidR="005F4B5D" w:rsidRDefault="005F4B5D" w:rsidP="005F4B5D">
      <w:pPr>
        <w:pStyle w:val="PL"/>
      </w:pPr>
      <w:r>
        <w:t xml:space="preserve">        userLocationinfo:</w:t>
      </w:r>
    </w:p>
    <w:p w14:paraId="39F65607" w14:textId="77777777" w:rsidR="005F4B5D" w:rsidRDefault="005F4B5D" w:rsidP="005F4B5D">
      <w:pPr>
        <w:pStyle w:val="PL"/>
      </w:pPr>
      <w:r>
        <w:t xml:space="preserve">          $ref: 'TS29571_CommonData.yaml#/components/schemas/UserLocation'</w:t>
      </w:r>
    </w:p>
    <w:p w14:paraId="3A4F2DAC" w14:textId="77777777" w:rsidR="005F4B5D" w:rsidRDefault="005F4B5D" w:rsidP="005F4B5D">
      <w:pPr>
        <w:pStyle w:val="PL"/>
      </w:pPr>
      <w:r>
        <w:t xml:space="preserve">        uetimeZone:</w:t>
      </w:r>
    </w:p>
    <w:p w14:paraId="0A98053E" w14:textId="77777777" w:rsidR="005F4B5D" w:rsidRDefault="005F4B5D" w:rsidP="005F4B5D">
      <w:pPr>
        <w:pStyle w:val="PL"/>
      </w:pPr>
      <w:r>
        <w:t xml:space="preserve">          $ref: 'TS29571_CommonData.yaml#/components/schemas/TimeZone'</w:t>
      </w:r>
    </w:p>
    <w:p w14:paraId="050DC244" w14:textId="77777777" w:rsidR="005F4B5D" w:rsidRDefault="005F4B5D" w:rsidP="005F4B5D">
      <w:pPr>
        <w:pStyle w:val="PL"/>
      </w:pPr>
      <w:r>
        <w:t xml:space="preserve">        rATType:</w:t>
      </w:r>
    </w:p>
    <w:p w14:paraId="7BE25AA7" w14:textId="77777777" w:rsidR="005F4B5D" w:rsidRDefault="005F4B5D" w:rsidP="005F4B5D">
      <w:pPr>
        <w:pStyle w:val="PL"/>
      </w:pPr>
      <w:r>
        <w:t xml:space="preserve">          $ref: 'TS29571_CommonData.yaml#/components/schemas/RatType'</w:t>
      </w:r>
    </w:p>
    <w:p w14:paraId="35BCC276" w14:textId="77777777" w:rsidR="005F4B5D" w:rsidRDefault="005F4B5D" w:rsidP="005F4B5D">
      <w:pPr>
        <w:pStyle w:val="PL"/>
      </w:pPr>
      <w:r>
        <w:t xml:space="preserve">        correlationInformation:</w:t>
      </w:r>
    </w:p>
    <w:p w14:paraId="257D0435" w14:textId="77777777" w:rsidR="005F4B5D" w:rsidRDefault="005F4B5D" w:rsidP="005F4B5D">
      <w:pPr>
        <w:pStyle w:val="PL"/>
      </w:pPr>
      <w:r>
        <w:t xml:space="preserve">          type: string</w:t>
      </w:r>
    </w:p>
    <w:p w14:paraId="481728D7" w14:textId="77777777" w:rsidR="005F4B5D" w:rsidRDefault="005F4B5D" w:rsidP="005F4B5D">
      <w:pPr>
        <w:pStyle w:val="PL"/>
      </w:pPr>
      <w:r>
        <w:t xml:space="preserve">        submissionTime:</w:t>
      </w:r>
    </w:p>
    <w:p w14:paraId="3B8693CD" w14:textId="77777777" w:rsidR="005F4B5D" w:rsidRDefault="005F4B5D" w:rsidP="005F4B5D">
      <w:pPr>
        <w:pStyle w:val="PL"/>
      </w:pPr>
      <w:r>
        <w:t xml:space="preserve">          $ref: 'TS29571_CommonData.yaml#/components/schemas/DateTime'</w:t>
      </w:r>
    </w:p>
    <w:p w14:paraId="34E0F531" w14:textId="77777777" w:rsidR="005F4B5D" w:rsidRDefault="005F4B5D" w:rsidP="005F4B5D">
      <w:pPr>
        <w:pStyle w:val="PL"/>
      </w:pPr>
      <w:r>
        <w:t xml:space="preserve">        mmContentType:</w:t>
      </w:r>
    </w:p>
    <w:p w14:paraId="352B2AD9" w14:textId="77777777" w:rsidR="005F4B5D" w:rsidRDefault="005F4B5D" w:rsidP="005F4B5D">
      <w:pPr>
        <w:pStyle w:val="PL"/>
      </w:pPr>
      <w:r>
        <w:t xml:space="preserve">          $ref: '#/components/schemas/MMContentType'</w:t>
      </w:r>
    </w:p>
    <w:p w14:paraId="54179CB3" w14:textId="77777777" w:rsidR="005F4B5D" w:rsidRDefault="005F4B5D" w:rsidP="005F4B5D">
      <w:pPr>
        <w:pStyle w:val="PL"/>
      </w:pPr>
      <w:r>
        <w:t xml:space="preserve">        mmPriority:</w:t>
      </w:r>
    </w:p>
    <w:p w14:paraId="28E35F03" w14:textId="77777777" w:rsidR="005F4B5D" w:rsidRDefault="005F4B5D" w:rsidP="005F4B5D">
      <w:pPr>
        <w:pStyle w:val="PL"/>
      </w:pPr>
      <w:r>
        <w:t xml:space="preserve">          $ref: '#/components/schemas/SMPriority'</w:t>
      </w:r>
    </w:p>
    <w:p w14:paraId="35C0C3B7" w14:textId="77777777" w:rsidR="005F4B5D" w:rsidRDefault="005F4B5D" w:rsidP="005F4B5D">
      <w:pPr>
        <w:pStyle w:val="PL"/>
      </w:pPr>
      <w:r>
        <w:t xml:space="preserve">        messageID:</w:t>
      </w:r>
    </w:p>
    <w:p w14:paraId="3F212437" w14:textId="77777777" w:rsidR="005F4B5D" w:rsidRDefault="005F4B5D" w:rsidP="005F4B5D">
      <w:pPr>
        <w:pStyle w:val="PL"/>
      </w:pPr>
      <w:r>
        <w:t xml:space="preserve">          type: string</w:t>
      </w:r>
    </w:p>
    <w:p w14:paraId="7577188F" w14:textId="77777777" w:rsidR="005F4B5D" w:rsidRDefault="005F4B5D" w:rsidP="005F4B5D">
      <w:pPr>
        <w:pStyle w:val="PL"/>
      </w:pPr>
      <w:r>
        <w:t xml:space="preserve">        messageType:</w:t>
      </w:r>
    </w:p>
    <w:p w14:paraId="74F62A32" w14:textId="77777777" w:rsidR="005F4B5D" w:rsidRDefault="005F4B5D" w:rsidP="005F4B5D">
      <w:pPr>
        <w:pStyle w:val="PL"/>
      </w:pPr>
      <w:r>
        <w:t xml:space="preserve">          type: string</w:t>
      </w:r>
    </w:p>
    <w:p w14:paraId="22BDB0EF" w14:textId="77777777" w:rsidR="005F4B5D" w:rsidRDefault="005F4B5D" w:rsidP="005F4B5D">
      <w:pPr>
        <w:pStyle w:val="PL"/>
      </w:pPr>
      <w:r>
        <w:t xml:space="preserve">        messageSize:</w:t>
      </w:r>
    </w:p>
    <w:p w14:paraId="62398289" w14:textId="77777777" w:rsidR="005F4B5D" w:rsidRDefault="005F4B5D" w:rsidP="005F4B5D">
      <w:pPr>
        <w:pStyle w:val="PL"/>
      </w:pPr>
      <w:r>
        <w:t xml:space="preserve">          $ref: 'TS29571_CommonData.yaml#/components/schemas/Uint32'</w:t>
      </w:r>
    </w:p>
    <w:p w14:paraId="5351A712" w14:textId="77777777" w:rsidR="005F4B5D" w:rsidRDefault="005F4B5D" w:rsidP="005F4B5D">
      <w:pPr>
        <w:pStyle w:val="PL"/>
      </w:pPr>
      <w:r>
        <w:t xml:space="preserve">        messageClass:</w:t>
      </w:r>
    </w:p>
    <w:p w14:paraId="7E834D8E" w14:textId="77777777" w:rsidR="005F4B5D" w:rsidRDefault="005F4B5D" w:rsidP="005F4B5D">
      <w:pPr>
        <w:pStyle w:val="PL"/>
      </w:pPr>
      <w:r>
        <w:t xml:space="preserve">          type: string</w:t>
      </w:r>
    </w:p>
    <w:p w14:paraId="0E432FA2" w14:textId="77777777" w:rsidR="005F4B5D" w:rsidRDefault="005F4B5D" w:rsidP="005F4B5D">
      <w:pPr>
        <w:pStyle w:val="PL"/>
      </w:pPr>
      <w:r>
        <w:t xml:space="preserve">        deliveryReportRequested:</w:t>
      </w:r>
    </w:p>
    <w:p w14:paraId="428714D2" w14:textId="77777777" w:rsidR="005F4B5D" w:rsidRDefault="005F4B5D" w:rsidP="005F4B5D">
      <w:pPr>
        <w:pStyle w:val="PL"/>
      </w:pPr>
      <w:r>
        <w:t xml:space="preserve">          type: boolean</w:t>
      </w:r>
    </w:p>
    <w:p w14:paraId="53369441" w14:textId="77777777" w:rsidR="005F4B5D" w:rsidRDefault="005F4B5D" w:rsidP="005F4B5D">
      <w:pPr>
        <w:pStyle w:val="PL"/>
      </w:pPr>
      <w:r>
        <w:t xml:space="preserve">        readReplyReportRequested:</w:t>
      </w:r>
    </w:p>
    <w:p w14:paraId="6FE264E4" w14:textId="77777777" w:rsidR="005F4B5D" w:rsidRDefault="005F4B5D" w:rsidP="005F4B5D">
      <w:pPr>
        <w:pStyle w:val="PL"/>
      </w:pPr>
      <w:r>
        <w:t xml:space="preserve">          type: boolean</w:t>
      </w:r>
    </w:p>
    <w:p w14:paraId="5B457284" w14:textId="77777777" w:rsidR="005F4B5D" w:rsidRDefault="005F4B5D" w:rsidP="005F4B5D">
      <w:pPr>
        <w:pStyle w:val="PL"/>
      </w:pPr>
      <w:r>
        <w:t xml:space="preserve">        applicID:</w:t>
      </w:r>
    </w:p>
    <w:p w14:paraId="12471D2E" w14:textId="77777777" w:rsidR="005F4B5D" w:rsidRDefault="005F4B5D" w:rsidP="005F4B5D">
      <w:pPr>
        <w:pStyle w:val="PL"/>
      </w:pPr>
      <w:r>
        <w:t xml:space="preserve">          type: string</w:t>
      </w:r>
    </w:p>
    <w:p w14:paraId="4D371E6A" w14:textId="77777777" w:rsidR="005F4B5D" w:rsidRDefault="005F4B5D" w:rsidP="005F4B5D">
      <w:pPr>
        <w:pStyle w:val="PL"/>
      </w:pPr>
      <w:r>
        <w:t xml:space="preserve">        replyApplicID:</w:t>
      </w:r>
    </w:p>
    <w:p w14:paraId="5696A4E5" w14:textId="77777777" w:rsidR="005F4B5D" w:rsidRDefault="005F4B5D" w:rsidP="005F4B5D">
      <w:pPr>
        <w:pStyle w:val="PL"/>
      </w:pPr>
      <w:r>
        <w:t xml:space="preserve">          type: string</w:t>
      </w:r>
    </w:p>
    <w:p w14:paraId="6C40BD9B" w14:textId="77777777" w:rsidR="005F4B5D" w:rsidRDefault="005F4B5D" w:rsidP="005F4B5D">
      <w:pPr>
        <w:pStyle w:val="PL"/>
      </w:pPr>
      <w:r>
        <w:t xml:space="preserve">        auxApplicInfo:</w:t>
      </w:r>
    </w:p>
    <w:p w14:paraId="0AB6CA0A" w14:textId="77777777" w:rsidR="005F4B5D" w:rsidRDefault="005F4B5D" w:rsidP="005F4B5D">
      <w:pPr>
        <w:pStyle w:val="PL"/>
      </w:pPr>
      <w:r>
        <w:t xml:space="preserve">          type: string</w:t>
      </w:r>
    </w:p>
    <w:p w14:paraId="2171964F" w14:textId="77777777" w:rsidR="005F4B5D" w:rsidRDefault="005F4B5D" w:rsidP="005F4B5D">
      <w:pPr>
        <w:pStyle w:val="PL"/>
      </w:pPr>
      <w:r>
        <w:t xml:space="preserve">        contentClass:</w:t>
      </w:r>
    </w:p>
    <w:p w14:paraId="1DA022C7" w14:textId="77777777" w:rsidR="005F4B5D" w:rsidRDefault="005F4B5D" w:rsidP="005F4B5D">
      <w:pPr>
        <w:pStyle w:val="PL"/>
      </w:pPr>
      <w:r>
        <w:t xml:space="preserve">          type: string</w:t>
      </w:r>
    </w:p>
    <w:p w14:paraId="2362EA1C" w14:textId="77777777" w:rsidR="005F4B5D" w:rsidRDefault="005F4B5D" w:rsidP="005F4B5D">
      <w:pPr>
        <w:pStyle w:val="PL"/>
      </w:pPr>
      <w:r>
        <w:t xml:space="preserve">        dRMContent:</w:t>
      </w:r>
    </w:p>
    <w:p w14:paraId="24BC0865" w14:textId="77777777" w:rsidR="005F4B5D" w:rsidRDefault="005F4B5D" w:rsidP="005F4B5D">
      <w:pPr>
        <w:pStyle w:val="PL"/>
      </w:pPr>
      <w:r>
        <w:t xml:space="preserve">          type: boolean</w:t>
      </w:r>
    </w:p>
    <w:p w14:paraId="5C9AC476" w14:textId="77777777" w:rsidR="005F4B5D" w:rsidRDefault="005F4B5D" w:rsidP="005F4B5D">
      <w:pPr>
        <w:pStyle w:val="PL"/>
      </w:pPr>
      <w:r>
        <w:t xml:space="preserve">        adaptations:</w:t>
      </w:r>
    </w:p>
    <w:p w14:paraId="386FBE6E" w14:textId="77777777" w:rsidR="005F4B5D" w:rsidRDefault="005F4B5D" w:rsidP="005F4B5D">
      <w:pPr>
        <w:pStyle w:val="PL"/>
      </w:pPr>
      <w:r>
        <w:t xml:space="preserve">          type: boolean</w:t>
      </w:r>
    </w:p>
    <w:p w14:paraId="31E95A74" w14:textId="77777777" w:rsidR="005F4B5D" w:rsidRDefault="005F4B5D" w:rsidP="005F4B5D">
      <w:pPr>
        <w:pStyle w:val="PL"/>
      </w:pPr>
      <w:r>
        <w:t xml:space="preserve">        vasID:</w:t>
      </w:r>
    </w:p>
    <w:p w14:paraId="603FDB79" w14:textId="77777777" w:rsidR="005F4B5D" w:rsidRDefault="005F4B5D" w:rsidP="005F4B5D">
      <w:pPr>
        <w:pStyle w:val="PL"/>
      </w:pPr>
      <w:r>
        <w:t xml:space="preserve">          type: string</w:t>
      </w:r>
    </w:p>
    <w:p w14:paraId="0CD387CD" w14:textId="77777777" w:rsidR="005F4B5D" w:rsidRDefault="005F4B5D" w:rsidP="005F4B5D">
      <w:pPr>
        <w:pStyle w:val="PL"/>
      </w:pPr>
      <w:r>
        <w:t xml:space="preserve">        vaspID:</w:t>
      </w:r>
    </w:p>
    <w:p w14:paraId="2A0D8AF5" w14:textId="77777777" w:rsidR="005F4B5D" w:rsidRDefault="005F4B5D" w:rsidP="005F4B5D">
      <w:pPr>
        <w:pStyle w:val="PL"/>
      </w:pPr>
      <w:r>
        <w:t xml:space="preserve">          type: string</w:t>
      </w:r>
    </w:p>
    <w:p w14:paraId="6498976B" w14:textId="77777777" w:rsidR="005F4B5D" w:rsidRDefault="005F4B5D" w:rsidP="005F4B5D">
      <w:pPr>
        <w:pStyle w:val="PL"/>
      </w:pPr>
      <w:r>
        <w:t xml:space="preserve">    MMOriginatorInfo:</w:t>
      </w:r>
    </w:p>
    <w:p w14:paraId="4CF5C979" w14:textId="77777777" w:rsidR="005F4B5D" w:rsidRDefault="005F4B5D" w:rsidP="005F4B5D">
      <w:pPr>
        <w:pStyle w:val="PL"/>
      </w:pPr>
      <w:r>
        <w:lastRenderedPageBreak/>
        <w:t xml:space="preserve">      type: object</w:t>
      </w:r>
    </w:p>
    <w:p w14:paraId="0C3F0C7D" w14:textId="77777777" w:rsidR="005F4B5D" w:rsidRDefault="005F4B5D" w:rsidP="005F4B5D">
      <w:pPr>
        <w:pStyle w:val="PL"/>
      </w:pPr>
      <w:r>
        <w:t xml:space="preserve">      properties:</w:t>
      </w:r>
    </w:p>
    <w:p w14:paraId="69CECF9B" w14:textId="77777777" w:rsidR="005F4B5D" w:rsidRDefault="005F4B5D" w:rsidP="005F4B5D">
      <w:pPr>
        <w:pStyle w:val="PL"/>
      </w:pPr>
      <w:r>
        <w:t xml:space="preserve">        originatorSUPI:</w:t>
      </w:r>
    </w:p>
    <w:p w14:paraId="3DFF4FFD" w14:textId="77777777" w:rsidR="005F4B5D" w:rsidRDefault="005F4B5D" w:rsidP="005F4B5D">
      <w:pPr>
        <w:pStyle w:val="PL"/>
      </w:pPr>
      <w:r>
        <w:t xml:space="preserve">          $ref: 'TS29571_CommonData.yaml#/components/schemas/Supi'</w:t>
      </w:r>
    </w:p>
    <w:p w14:paraId="06AC7F38" w14:textId="77777777" w:rsidR="005F4B5D" w:rsidRDefault="005F4B5D" w:rsidP="005F4B5D">
      <w:pPr>
        <w:pStyle w:val="PL"/>
      </w:pPr>
      <w:r>
        <w:t xml:space="preserve">        originatorGPSI:</w:t>
      </w:r>
    </w:p>
    <w:p w14:paraId="229946CF" w14:textId="77777777" w:rsidR="005F4B5D" w:rsidRDefault="005F4B5D" w:rsidP="005F4B5D">
      <w:pPr>
        <w:pStyle w:val="PL"/>
      </w:pPr>
      <w:r>
        <w:t xml:space="preserve">          $ref: 'TS29571_CommonData.yaml#/components/schemas/Gpsi'</w:t>
      </w:r>
    </w:p>
    <w:p w14:paraId="6D3E4744" w14:textId="77777777" w:rsidR="005F4B5D" w:rsidRDefault="005F4B5D" w:rsidP="005F4B5D">
      <w:pPr>
        <w:pStyle w:val="PL"/>
      </w:pPr>
      <w:r>
        <w:t xml:space="preserve">        originatorOtherAddress:</w:t>
      </w:r>
    </w:p>
    <w:p w14:paraId="0940F444" w14:textId="77777777" w:rsidR="005F4B5D" w:rsidRDefault="005F4B5D" w:rsidP="005F4B5D">
      <w:pPr>
        <w:pStyle w:val="PL"/>
      </w:pPr>
      <w:r>
        <w:t xml:space="preserve">          type: array</w:t>
      </w:r>
    </w:p>
    <w:p w14:paraId="1BE79239" w14:textId="77777777" w:rsidR="005F4B5D" w:rsidRDefault="005F4B5D" w:rsidP="005F4B5D">
      <w:pPr>
        <w:pStyle w:val="PL"/>
      </w:pPr>
      <w:r>
        <w:t xml:space="preserve">          items:</w:t>
      </w:r>
    </w:p>
    <w:p w14:paraId="1DE14D0E" w14:textId="77777777" w:rsidR="005F4B5D" w:rsidRDefault="005F4B5D" w:rsidP="005F4B5D">
      <w:pPr>
        <w:pStyle w:val="PL"/>
      </w:pPr>
      <w:r>
        <w:t xml:space="preserve">            $ref: '#/components/schemas/SMAddressInfo'</w:t>
      </w:r>
    </w:p>
    <w:p w14:paraId="6755DC56" w14:textId="77777777" w:rsidR="005F4B5D" w:rsidRDefault="005F4B5D" w:rsidP="005F4B5D">
      <w:pPr>
        <w:pStyle w:val="PL"/>
      </w:pPr>
      <w:r>
        <w:t xml:space="preserve">          minItems: 0</w:t>
      </w:r>
    </w:p>
    <w:p w14:paraId="63F2CFAB" w14:textId="77777777" w:rsidR="005F4B5D" w:rsidRDefault="005F4B5D" w:rsidP="005F4B5D">
      <w:pPr>
        <w:pStyle w:val="PL"/>
      </w:pPr>
      <w:r>
        <w:t xml:space="preserve">    MMRecipientInfo:</w:t>
      </w:r>
    </w:p>
    <w:p w14:paraId="7515B9B2" w14:textId="77777777" w:rsidR="005F4B5D" w:rsidRDefault="005F4B5D" w:rsidP="005F4B5D">
      <w:pPr>
        <w:pStyle w:val="PL"/>
      </w:pPr>
      <w:r>
        <w:t xml:space="preserve">      type: object</w:t>
      </w:r>
    </w:p>
    <w:p w14:paraId="5D81D50D" w14:textId="77777777" w:rsidR="005F4B5D" w:rsidRDefault="005F4B5D" w:rsidP="005F4B5D">
      <w:pPr>
        <w:pStyle w:val="PL"/>
      </w:pPr>
      <w:r>
        <w:t xml:space="preserve">      properties:</w:t>
      </w:r>
    </w:p>
    <w:p w14:paraId="58D7496F" w14:textId="77777777" w:rsidR="005F4B5D" w:rsidRDefault="005F4B5D" w:rsidP="005F4B5D">
      <w:pPr>
        <w:pStyle w:val="PL"/>
      </w:pPr>
      <w:r>
        <w:t xml:space="preserve">        recipientSUPI:</w:t>
      </w:r>
    </w:p>
    <w:p w14:paraId="56290EE0" w14:textId="77777777" w:rsidR="005F4B5D" w:rsidRDefault="005F4B5D" w:rsidP="005F4B5D">
      <w:pPr>
        <w:pStyle w:val="PL"/>
      </w:pPr>
      <w:r>
        <w:t xml:space="preserve">          $ref: 'TS29571_CommonData.yaml#/components/schemas/Supi'</w:t>
      </w:r>
    </w:p>
    <w:p w14:paraId="002C8244" w14:textId="77777777" w:rsidR="005F4B5D" w:rsidRDefault="005F4B5D" w:rsidP="005F4B5D">
      <w:pPr>
        <w:pStyle w:val="PL"/>
      </w:pPr>
      <w:r>
        <w:t xml:space="preserve">        recipientGPSI:</w:t>
      </w:r>
    </w:p>
    <w:p w14:paraId="468E2AD7" w14:textId="77777777" w:rsidR="005F4B5D" w:rsidRDefault="005F4B5D" w:rsidP="005F4B5D">
      <w:pPr>
        <w:pStyle w:val="PL"/>
      </w:pPr>
      <w:r>
        <w:t xml:space="preserve">          $ref: 'TS29571_CommonData.yaml#/components/schemas/Gpsi'</w:t>
      </w:r>
    </w:p>
    <w:p w14:paraId="570E6687" w14:textId="77777777" w:rsidR="005F4B5D" w:rsidRDefault="005F4B5D" w:rsidP="005F4B5D">
      <w:pPr>
        <w:pStyle w:val="PL"/>
      </w:pPr>
      <w:r>
        <w:t xml:space="preserve">        recipientOtherAddress:</w:t>
      </w:r>
    </w:p>
    <w:p w14:paraId="5E802AE6" w14:textId="77777777" w:rsidR="005F4B5D" w:rsidRDefault="005F4B5D" w:rsidP="005F4B5D">
      <w:pPr>
        <w:pStyle w:val="PL"/>
      </w:pPr>
      <w:r>
        <w:t xml:space="preserve">          type: array</w:t>
      </w:r>
    </w:p>
    <w:p w14:paraId="75FA9BEF" w14:textId="77777777" w:rsidR="005F4B5D" w:rsidRDefault="005F4B5D" w:rsidP="005F4B5D">
      <w:pPr>
        <w:pStyle w:val="PL"/>
      </w:pPr>
      <w:r>
        <w:t xml:space="preserve">          items:</w:t>
      </w:r>
    </w:p>
    <w:p w14:paraId="2A3D0C9F" w14:textId="77777777" w:rsidR="005F4B5D" w:rsidRDefault="005F4B5D" w:rsidP="005F4B5D">
      <w:pPr>
        <w:pStyle w:val="PL"/>
      </w:pPr>
      <w:r>
        <w:t xml:space="preserve">            $ref: '#/components/schemas/SMAddressInfo'</w:t>
      </w:r>
    </w:p>
    <w:p w14:paraId="0319FFB7" w14:textId="77777777" w:rsidR="005F4B5D" w:rsidRDefault="005F4B5D" w:rsidP="005F4B5D">
      <w:pPr>
        <w:pStyle w:val="PL"/>
      </w:pPr>
      <w:r>
        <w:t xml:space="preserve">    TSNChargingInformation:</w:t>
      </w:r>
    </w:p>
    <w:p w14:paraId="1773BBB1" w14:textId="77777777" w:rsidR="005F4B5D" w:rsidRDefault="005F4B5D" w:rsidP="005F4B5D">
      <w:pPr>
        <w:pStyle w:val="PL"/>
      </w:pPr>
      <w:r>
        <w:t xml:space="preserve">      type: object</w:t>
      </w:r>
    </w:p>
    <w:p w14:paraId="4DF42F39" w14:textId="77777777" w:rsidR="005F4B5D" w:rsidRDefault="005F4B5D" w:rsidP="005F4B5D">
      <w:pPr>
        <w:pStyle w:val="PL"/>
      </w:pPr>
      <w:r>
        <w:t xml:space="preserve">      properties:</w:t>
      </w:r>
    </w:p>
    <w:p w14:paraId="2BC477D9" w14:textId="77777777" w:rsidR="005F4B5D" w:rsidRDefault="005F4B5D" w:rsidP="005F4B5D">
      <w:pPr>
        <w:pStyle w:val="PL"/>
      </w:pPr>
      <w:r>
        <w:t xml:space="preserve">        dNN:</w:t>
      </w:r>
    </w:p>
    <w:p w14:paraId="2B368704" w14:textId="77777777" w:rsidR="005F4B5D" w:rsidRDefault="005F4B5D" w:rsidP="005F4B5D">
      <w:pPr>
        <w:pStyle w:val="PL"/>
      </w:pPr>
      <w:r>
        <w:t xml:space="preserve">          $ref: 'TS29571_CommonData.yaml#/components/schemas/Dnn'</w:t>
      </w:r>
    </w:p>
    <w:p w14:paraId="65E66D5B" w14:textId="77777777" w:rsidR="005F4B5D" w:rsidRDefault="005F4B5D" w:rsidP="005F4B5D">
      <w:pPr>
        <w:pStyle w:val="PL"/>
      </w:pPr>
      <w:r>
        <w:t xml:space="preserve">        sNSSAI:</w:t>
      </w:r>
    </w:p>
    <w:p w14:paraId="53FE3225" w14:textId="77777777" w:rsidR="005F4B5D" w:rsidRDefault="005F4B5D" w:rsidP="005F4B5D">
      <w:pPr>
        <w:pStyle w:val="PL"/>
      </w:pPr>
      <w:r>
        <w:t xml:space="preserve">          $ref: 'TS29571_CommonData.yaml#/components/schemas/Snssai'</w:t>
      </w:r>
    </w:p>
    <w:p w14:paraId="59D69978" w14:textId="77777777" w:rsidR="005F4B5D" w:rsidRDefault="005F4B5D" w:rsidP="005F4B5D">
      <w:pPr>
        <w:pStyle w:val="PL"/>
      </w:pPr>
      <w:r>
        <w:t xml:space="preserve">        internalGroupIdentifier:</w:t>
      </w:r>
    </w:p>
    <w:p w14:paraId="18CA7D3E" w14:textId="77777777" w:rsidR="005F4B5D" w:rsidRDefault="005F4B5D" w:rsidP="005F4B5D">
      <w:pPr>
        <w:pStyle w:val="PL"/>
      </w:pPr>
      <w:r>
        <w:t xml:space="preserve">          $ref: 'TS29571_CommonData.yaml#/components/schemas/GroupId'</w:t>
      </w:r>
    </w:p>
    <w:p w14:paraId="2B337589" w14:textId="77777777" w:rsidR="005F4B5D" w:rsidRDefault="005F4B5D" w:rsidP="005F4B5D">
      <w:pPr>
        <w:pStyle w:val="PL"/>
      </w:pPr>
      <w:r>
        <w:t xml:space="preserve">        externalIndividualIdList:</w:t>
      </w:r>
    </w:p>
    <w:p w14:paraId="7030E394" w14:textId="77777777" w:rsidR="005F4B5D" w:rsidRDefault="005F4B5D" w:rsidP="005F4B5D">
      <w:pPr>
        <w:pStyle w:val="PL"/>
      </w:pPr>
      <w:r>
        <w:t xml:space="preserve">          type: array</w:t>
      </w:r>
    </w:p>
    <w:p w14:paraId="1E97AAAA" w14:textId="77777777" w:rsidR="005F4B5D" w:rsidRDefault="005F4B5D" w:rsidP="005F4B5D">
      <w:pPr>
        <w:pStyle w:val="PL"/>
      </w:pPr>
      <w:r>
        <w:t xml:space="preserve">          items:</w:t>
      </w:r>
    </w:p>
    <w:p w14:paraId="3B7B0603" w14:textId="77777777" w:rsidR="005F4B5D" w:rsidRDefault="005F4B5D" w:rsidP="005F4B5D">
      <w:pPr>
        <w:pStyle w:val="PL"/>
      </w:pPr>
      <w:r>
        <w:t xml:space="preserve">            $ref: 'TS29571_CommonData.yaml#/components/schemas/Gpsi'</w:t>
      </w:r>
    </w:p>
    <w:p w14:paraId="79A27B27" w14:textId="77777777" w:rsidR="005F4B5D" w:rsidRDefault="005F4B5D" w:rsidP="005F4B5D">
      <w:pPr>
        <w:pStyle w:val="PL"/>
      </w:pPr>
      <w:r>
        <w:t xml:space="preserve">          minItems: 0</w:t>
      </w:r>
    </w:p>
    <w:p w14:paraId="695B6DBE" w14:textId="77777777" w:rsidR="005F4B5D" w:rsidRDefault="005F4B5D" w:rsidP="005F4B5D">
      <w:pPr>
        <w:pStyle w:val="PL"/>
      </w:pPr>
      <w:r>
        <w:t xml:space="preserve">        5GSBridgeInformation:</w:t>
      </w:r>
    </w:p>
    <w:p w14:paraId="738E057C" w14:textId="77777777" w:rsidR="005F4B5D" w:rsidRDefault="005F4B5D" w:rsidP="005F4B5D">
      <w:pPr>
        <w:pStyle w:val="PL"/>
      </w:pPr>
      <w:r>
        <w:t xml:space="preserve">          $ref: '#/components/schemas/5GSBridgeInformation'</w:t>
      </w:r>
    </w:p>
    <w:p w14:paraId="2A7562BB" w14:textId="77777777" w:rsidR="005F4B5D" w:rsidRDefault="005F4B5D" w:rsidP="005F4B5D">
      <w:pPr>
        <w:pStyle w:val="PL"/>
      </w:pPr>
      <w:r>
        <w:t xml:space="preserve">        tSNQoSInformation:</w:t>
      </w:r>
    </w:p>
    <w:p w14:paraId="74595CFF" w14:textId="77777777" w:rsidR="005F4B5D" w:rsidRDefault="005F4B5D" w:rsidP="005F4B5D">
      <w:pPr>
        <w:pStyle w:val="PL"/>
      </w:pPr>
      <w:r>
        <w:t xml:space="preserve">          $ref: '#/components/schemas/TSNQoSInformation'</w:t>
      </w:r>
    </w:p>
    <w:p w14:paraId="2351A444" w14:textId="77777777" w:rsidR="005F4B5D" w:rsidRDefault="005F4B5D" w:rsidP="005F4B5D">
      <w:pPr>
        <w:pStyle w:val="PL"/>
      </w:pPr>
      <w:r>
        <w:t xml:space="preserve">        tSCAssistanceInformation:</w:t>
      </w:r>
    </w:p>
    <w:p w14:paraId="0E178179" w14:textId="77777777" w:rsidR="005F4B5D" w:rsidRDefault="005F4B5D" w:rsidP="005F4B5D">
      <w:pPr>
        <w:pStyle w:val="PL"/>
      </w:pPr>
      <w:r>
        <w:t xml:space="preserve">          $ref: '#/components/schemas/TSCAssistanceInformation'</w:t>
      </w:r>
    </w:p>
    <w:p w14:paraId="36CEBE59" w14:textId="77777777" w:rsidR="005F4B5D" w:rsidRDefault="005F4B5D" w:rsidP="005F4B5D">
      <w:pPr>
        <w:pStyle w:val="PL"/>
      </w:pPr>
      <w:r>
        <w:t xml:space="preserve">        timeSynchronizationInformation:</w:t>
      </w:r>
    </w:p>
    <w:p w14:paraId="3469296F" w14:textId="77777777" w:rsidR="005F4B5D" w:rsidRDefault="005F4B5D" w:rsidP="005F4B5D">
      <w:pPr>
        <w:pStyle w:val="PL"/>
      </w:pPr>
      <w:r>
        <w:t xml:space="preserve">          $ref: '#/components/schemas/TimeSynchronizationInformation'</w:t>
      </w:r>
    </w:p>
    <w:p w14:paraId="41675DA4" w14:textId="77777777" w:rsidR="005F4B5D" w:rsidRDefault="005F4B5D" w:rsidP="005F4B5D">
      <w:pPr>
        <w:pStyle w:val="PL"/>
      </w:pPr>
    </w:p>
    <w:p w14:paraId="35804002" w14:textId="77777777" w:rsidR="005F4B5D" w:rsidRDefault="005F4B5D" w:rsidP="005F4B5D">
      <w:pPr>
        <w:pStyle w:val="PL"/>
      </w:pPr>
      <w:r>
        <w:t xml:space="preserve">    TSNQoSInformation:</w:t>
      </w:r>
    </w:p>
    <w:p w14:paraId="142467FE" w14:textId="77777777" w:rsidR="005F4B5D" w:rsidRDefault="005F4B5D" w:rsidP="005F4B5D">
      <w:pPr>
        <w:pStyle w:val="PL"/>
      </w:pPr>
      <w:r>
        <w:t xml:space="preserve">      type: object</w:t>
      </w:r>
    </w:p>
    <w:p w14:paraId="53B637E4" w14:textId="77777777" w:rsidR="005F4B5D" w:rsidRDefault="005F4B5D" w:rsidP="005F4B5D">
      <w:pPr>
        <w:pStyle w:val="PL"/>
      </w:pPr>
      <w:r>
        <w:t xml:space="preserve">      properties:</w:t>
      </w:r>
    </w:p>
    <w:p w14:paraId="108AFDA6" w14:textId="77777777" w:rsidR="005F4B5D" w:rsidRDefault="005F4B5D" w:rsidP="005F4B5D">
      <w:pPr>
        <w:pStyle w:val="PL"/>
      </w:pPr>
      <w:r>
        <w:t xml:space="preserve">        priority:</w:t>
      </w:r>
    </w:p>
    <w:p w14:paraId="3F317849" w14:textId="77777777" w:rsidR="005F4B5D" w:rsidRDefault="005F4B5D" w:rsidP="005F4B5D">
      <w:pPr>
        <w:pStyle w:val="PL"/>
      </w:pPr>
      <w:r>
        <w:t xml:space="preserve">          type: integer</w:t>
      </w:r>
    </w:p>
    <w:p w14:paraId="67E05E16" w14:textId="77777777" w:rsidR="005F4B5D" w:rsidRDefault="005F4B5D" w:rsidP="005F4B5D">
      <w:pPr>
        <w:pStyle w:val="PL"/>
      </w:pPr>
      <w:r>
        <w:t xml:space="preserve">        bridgeDelay:</w:t>
      </w:r>
    </w:p>
    <w:p w14:paraId="25865C78" w14:textId="77777777" w:rsidR="005F4B5D" w:rsidRDefault="005F4B5D" w:rsidP="005F4B5D">
      <w:pPr>
        <w:pStyle w:val="PL"/>
      </w:pPr>
      <w:r>
        <w:t xml:space="preserve">          type: array</w:t>
      </w:r>
    </w:p>
    <w:p w14:paraId="2E961F57" w14:textId="77777777" w:rsidR="005F4B5D" w:rsidRDefault="005F4B5D" w:rsidP="005F4B5D">
      <w:pPr>
        <w:pStyle w:val="PL"/>
      </w:pPr>
      <w:r>
        <w:t xml:space="preserve">          items:</w:t>
      </w:r>
    </w:p>
    <w:p w14:paraId="503D2BD7" w14:textId="77777777" w:rsidR="005F4B5D" w:rsidRDefault="005F4B5D" w:rsidP="005F4B5D">
      <w:pPr>
        <w:pStyle w:val="PL"/>
      </w:pPr>
      <w:r>
        <w:t xml:space="preserve">            type: integer</w:t>
      </w:r>
    </w:p>
    <w:p w14:paraId="55C7ABC6" w14:textId="77777777" w:rsidR="005F4B5D" w:rsidRDefault="005F4B5D" w:rsidP="005F4B5D">
      <w:pPr>
        <w:pStyle w:val="PL"/>
      </w:pPr>
      <w:r>
        <w:t xml:space="preserve">          minItems: 0</w:t>
      </w:r>
    </w:p>
    <w:p w14:paraId="6815AE82" w14:textId="77777777" w:rsidR="005F4B5D" w:rsidRDefault="005F4B5D" w:rsidP="005F4B5D">
      <w:pPr>
        <w:pStyle w:val="PL"/>
      </w:pPr>
    </w:p>
    <w:p w14:paraId="22D49A6E" w14:textId="77777777" w:rsidR="005F4B5D" w:rsidRDefault="005F4B5D" w:rsidP="005F4B5D">
      <w:pPr>
        <w:pStyle w:val="PL"/>
      </w:pPr>
      <w:r>
        <w:t xml:space="preserve">    TSCAssistanceInformation:</w:t>
      </w:r>
    </w:p>
    <w:p w14:paraId="51352256" w14:textId="77777777" w:rsidR="005F4B5D" w:rsidRDefault="005F4B5D" w:rsidP="005F4B5D">
      <w:pPr>
        <w:pStyle w:val="PL"/>
      </w:pPr>
      <w:r>
        <w:t xml:space="preserve">      type: object</w:t>
      </w:r>
    </w:p>
    <w:p w14:paraId="7E7315CE" w14:textId="77777777" w:rsidR="005F4B5D" w:rsidRDefault="005F4B5D" w:rsidP="005F4B5D">
      <w:pPr>
        <w:pStyle w:val="PL"/>
      </w:pPr>
      <w:r>
        <w:t xml:space="preserve">      properties:</w:t>
      </w:r>
    </w:p>
    <w:p w14:paraId="20187480" w14:textId="77777777" w:rsidR="005F4B5D" w:rsidRDefault="005F4B5D" w:rsidP="005F4B5D">
      <w:pPr>
        <w:pStyle w:val="PL"/>
      </w:pPr>
      <w:r>
        <w:t xml:space="preserve">        flowDirection:</w:t>
      </w:r>
    </w:p>
    <w:p w14:paraId="653A254B" w14:textId="77777777" w:rsidR="005F4B5D" w:rsidRDefault="005F4B5D" w:rsidP="005F4B5D">
      <w:pPr>
        <w:pStyle w:val="PL"/>
      </w:pPr>
      <w:r>
        <w:t xml:space="preserve">          $ref: '#/components/schemas/TSCFlowDirection'</w:t>
      </w:r>
    </w:p>
    <w:p w14:paraId="02B5A370" w14:textId="77777777" w:rsidR="005F4B5D" w:rsidRDefault="005F4B5D" w:rsidP="005F4B5D">
      <w:pPr>
        <w:pStyle w:val="PL"/>
      </w:pPr>
      <w:r>
        <w:t xml:space="preserve">        periodicity:</w:t>
      </w:r>
    </w:p>
    <w:p w14:paraId="0D4BB677" w14:textId="77777777" w:rsidR="005F4B5D" w:rsidRDefault="005F4B5D" w:rsidP="005F4B5D">
      <w:pPr>
        <w:pStyle w:val="PL"/>
      </w:pPr>
      <w:r>
        <w:t xml:space="preserve">          type: integer</w:t>
      </w:r>
    </w:p>
    <w:p w14:paraId="2CA39E3E" w14:textId="77777777" w:rsidR="005F4B5D" w:rsidRDefault="005F4B5D" w:rsidP="005F4B5D">
      <w:pPr>
        <w:pStyle w:val="PL"/>
      </w:pPr>
    </w:p>
    <w:p w14:paraId="1BFA8509" w14:textId="77777777" w:rsidR="005F4B5D" w:rsidRDefault="005F4B5D" w:rsidP="005F4B5D">
      <w:pPr>
        <w:pStyle w:val="PL"/>
      </w:pPr>
      <w:r>
        <w:t xml:space="preserve">    TimeSynchronizationInformation:</w:t>
      </w:r>
    </w:p>
    <w:p w14:paraId="74CE70A9" w14:textId="77777777" w:rsidR="005F4B5D" w:rsidRDefault="005F4B5D" w:rsidP="005F4B5D">
      <w:pPr>
        <w:pStyle w:val="PL"/>
      </w:pPr>
      <w:r>
        <w:t xml:space="preserve">      type: object</w:t>
      </w:r>
    </w:p>
    <w:p w14:paraId="2EC50968" w14:textId="77777777" w:rsidR="005F4B5D" w:rsidRDefault="005F4B5D" w:rsidP="005F4B5D">
      <w:pPr>
        <w:pStyle w:val="PL"/>
      </w:pPr>
      <w:r>
        <w:t xml:space="preserve">      properties:</w:t>
      </w:r>
    </w:p>
    <w:p w14:paraId="58069C58" w14:textId="77777777" w:rsidR="005F4B5D" w:rsidRDefault="005F4B5D" w:rsidP="005F4B5D">
      <w:pPr>
        <w:pStyle w:val="PL"/>
      </w:pPr>
      <w:r>
        <w:t xml:space="preserve">        distributionMethod:</w:t>
      </w:r>
    </w:p>
    <w:p w14:paraId="10A8B357" w14:textId="77777777" w:rsidR="005F4B5D" w:rsidRDefault="005F4B5D" w:rsidP="005F4B5D">
      <w:pPr>
        <w:pStyle w:val="PL"/>
      </w:pPr>
      <w:r>
        <w:t xml:space="preserve">          $ref: '#/components/schemas/TimeDistributionMethod'</w:t>
      </w:r>
    </w:p>
    <w:p w14:paraId="32F4BC24" w14:textId="77777777" w:rsidR="005F4B5D" w:rsidRDefault="005F4B5D" w:rsidP="005F4B5D">
      <w:pPr>
        <w:pStyle w:val="PL"/>
      </w:pPr>
      <w:r>
        <w:t xml:space="preserve">        tSNtimeDomainNumber:</w:t>
      </w:r>
    </w:p>
    <w:p w14:paraId="71E27902" w14:textId="77777777" w:rsidR="005F4B5D" w:rsidRDefault="005F4B5D" w:rsidP="005F4B5D">
      <w:pPr>
        <w:pStyle w:val="PL"/>
      </w:pPr>
      <w:r>
        <w:t xml:space="preserve">          $ref: 'TS29571_CommonData.yaml#/components/schemas/Uinteger'</w:t>
      </w:r>
    </w:p>
    <w:p w14:paraId="184929F4" w14:textId="77777777" w:rsidR="005F4B5D" w:rsidRDefault="005F4B5D" w:rsidP="005F4B5D">
      <w:pPr>
        <w:pStyle w:val="PL"/>
      </w:pPr>
      <w:r>
        <w:t xml:space="preserve">        temporalValidityInformation:</w:t>
      </w:r>
    </w:p>
    <w:p w14:paraId="49DB4297" w14:textId="77777777" w:rsidR="005F4B5D" w:rsidRDefault="005F4B5D" w:rsidP="005F4B5D">
      <w:pPr>
        <w:pStyle w:val="PL"/>
      </w:pPr>
      <w:r>
        <w:t xml:space="preserve">          $ref: 'TS29571_CommonData.yaml#/components/schemas/DurationSec'</w:t>
      </w:r>
    </w:p>
    <w:p w14:paraId="7B968999" w14:textId="77777777" w:rsidR="005F4B5D" w:rsidRDefault="005F4B5D" w:rsidP="005F4B5D">
      <w:pPr>
        <w:pStyle w:val="PL"/>
      </w:pPr>
      <w:r>
        <w:t xml:space="preserve">        spatialValidityInformation:</w:t>
      </w:r>
    </w:p>
    <w:p w14:paraId="59299E41" w14:textId="77777777" w:rsidR="005F4B5D" w:rsidRDefault="005F4B5D" w:rsidP="005F4B5D">
      <w:pPr>
        <w:pStyle w:val="PL"/>
      </w:pPr>
      <w:r>
        <w:t xml:space="preserve">          type: array</w:t>
      </w:r>
    </w:p>
    <w:p w14:paraId="2CA8FE34" w14:textId="77777777" w:rsidR="005F4B5D" w:rsidRDefault="005F4B5D" w:rsidP="005F4B5D">
      <w:pPr>
        <w:pStyle w:val="PL"/>
      </w:pPr>
      <w:r>
        <w:t xml:space="preserve">          items:</w:t>
      </w:r>
    </w:p>
    <w:p w14:paraId="6A2CDB84" w14:textId="77777777" w:rsidR="005F4B5D" w:rsidRDefault="005F4B5D" w:rsidP="005F4B5D">
      <w:pPr>
        <w:pStyle w:val="PL"/>
      </w:pPr>
      <w:r>
        <w:t xml:space="preserve">            $ref: 'TS29571_CommonData.yaml#/components/schemas/Tai'</w:t>
      </w:r>
    </w:p>
    <w:p w14:paraId="55EE53DC" w14:textId="77777777" w:rsidR="005F4B5D" w:rsidRDefault="005F4B5D" w:rsidP="005F4B5D">
      <w:pPr>
        <w:pStyle w:val="PL"/>
      </w:pPr>
      <w:r>
        <w:t xml:space="preserve">          minItems: 0</w:t>
      </w:r>
    </w:p>
    <w:p w14:paraId="3313F0E5" w14:textId="77777777" w:rsidR="005F4B5D" w:rsidRDefault="005F4B5D" w:rsidP="005F4B5D">
      <w:pPr>
        <w:pStyle w:val="PL"/>
      </w:pPr>
      <w:r>
        <w:lastRenderedPageBreak/>
        <w:t xml:space="preserve">        timeSynchronizationErrorBudget:</w:t>
      </w:r>
    </w:p>
    <w:p w14:paraId="1F0D5018" w14:textId="77777777" w:rsidR="005F4B5D" w:rsidRDefault="005F4B5D" w:rsidP="005F4B5D">
      <w:pPr>
        <w:pStyle w:val="PL"/>
      </w:pPr>
      <w:r>
        <w:t xml:space="preserve">          type: integer</w:t>
      </w:r>
    </w:p>
    <w:p w14:paraId="5CC66675" w14:textId="77777777" w:rsidR="005F4B5D" w:rsidRDefault="005F4B5D" w:rsidP="005F4B5D">
      <w:pPr>
        <w:pStyle w:val="PL"/>
      </w:pPr>
      <w:r>
        <w:t xml:space="preserve">        synchronizationState:</w:t>
      </w:r>
    </w:p>
    <w:p w14:paraId="42558A1E" w14:textId="77777777" w:rsidR="005F4B5D" w:rsidRDefault="005F4B5D" w:rsidP="005F4B5D">
      <w:pPr>
        <w:pStyle w:val="PL"/>
      </w:pPr>
      <w:r>
        <w:t xml:space="preserve">          $ref: 'TS29571_CommonData.yaml#/components/schemas/SynchronizationState'</w:t>
      </w:r>
    </w:p>
    <w:p w14:paraId="66A08527" w14:textId="77777777" w:rsidR="005F4B5D" w:rsidRDefault="005F4B5D" w:rsidP="005F4B5D">
      <w:pPr>
        <w:pStyle w:val="PL"/>
      </w:pPr>
      <w:r>
        <w:t xml:space="preserve">        clockQuality:</w:t>
      </w:r>
    </w:p>
    <w:p w14:paraId="3721045B" w14:textId="77777777" w:rsidR="005F4B5D" w:rsidRDefault="005F4B5D" w:rsidP="005F4B5D">
      <w:pPr>
        <w:pStyle w:val="PL"/>
      </w:pPr>
      <w:r>
        <w:t xml:space="preserve">          $ref: 'TS29571_CommonData.yaml#/components/schemas/ClockQuality'</w:t>
      </w:r>
    </w:p>
    <w:p w14:paraId="08B0F313" w14:textId="77777777" w:rsidR="005F4B5D" w:rsidRDefault="005F4B5D" w:rsidP="005F4B5D">
      <w:pPr>
        <w:pStyle w:val="PL"/>
      </w:pPr>
      <w:r>
        <w:t xml:space="preserve">        parentTimeSource:</w:t>
      </w:r>
    </w:p>
    <w:p w14:paraId="0769D57B" w14:textId="77777777" w:rsidR="005F4B5D" w:rsidRDefault="005F4B5D" w:rsidP="005F4B5D">
      <w:pPr>
        <w:pStyle w:val="PL"/>
      </w:pPr>
      <w:r>
        <w:t xml:space="preserve">          $ref: 'TS29571_CommonData.yaml#/components/schemas/TimeSource'</w:t>
      </w:r>
    </w:p>
    <w:p w14:paraId="022F7E4B" w14:textId="77777777" w:rsidR="005F4B5D" w:rsidRDefault="005F4B5D" w:rsidP="005F4B5D">
      <w:pPr>
        <w:pStyle w:val="PL"/>
      </w:pPr>
      <w:r>
        <w:t xml:space="preserve">    PC5ContainerInformation:</w:t>
      </w:r>
    </w:p>
    <w:p w14:paraId="730CB5F8" w14:textId="77777777" w:rsidR="005F4B5D" w:rsidRDefault="005F4B5D" w:rsidP="005F4B5D">
      <w:pPr>
        <w:pStyle w:val="PL"/>
      </w:pPr>
      <w:r>
        <w:t xml:space="preserve">      type: object</w:t>
      </w:r>
    </w:p>
    <w:p w14:paraId="49ADEA2D" w14:textId="77777777" w:rsidR="005F4B5D" w:rsidRDefault="005F4B5D" w:rsidP="005F4B5D">
      <w:pPr>
        <w:pStyle w:val="PL"/>
      </w:pPr>
      <w:r>
        <w:t xml:space="preserve">      properties:</w:t>
      </w:r>
    </w:p>
    <w:p w14:paraId="2FFD8D4D" w14:textId="77777777" w:rsidR="005F4B5D" w:rsidRDefault="005F4B5D" w:rsidP="005F4B5D">
      <w:pPr>
        <w:pStyle w:val="PL"/>
      </w:pPr>
      <w:r>
        <w:t xml:space="preserve">        coverageInfoList:</w:t>
      </w:r>
    </w:p>
    <w:p w14:paraId="2D228B5B" w14:textId="77777777" w:rsidR="005F4B5D" w:rsidRDefault="005F4B5D" w:rsidP="005F4B5D">
      <w:pPr>
        <w:pStyle w:val="PL"/>
      </w:pPr>
      <w:r>
        <w:t xml:space="preserve">          type: array</w:t>
      </w:r>
    </w:p>
    <w:p w14:paraId="2148E75F" w14:textId="77777777" w:rsidR="005F4B5D" w:rsidRDefault="005F4B5D" w:rsidP="005F4B5D">
      <w:pPr>
        <w:pStyle w:val="PL"/>
      </w:pPr>
      <w:r>
        <w:t xml:space="preserve">          items:</w:t>
      </w:r>
    </w:p>
    <w:p w14:paraId="04E0DBAA" w14:textId="77777777" w:rsidR="005F4B5D" w:rsidRDefault="005F4B5D" w:rsidP="005F4B5D">
      <w:pPr>
        <w:pStyle w:val="PL"/>
      </w:pPr>
      <w:r>
        <w:t xml:space="preserve">            $ref: '#/components/schemas/CoverageInfo'</w:t>
      </w:r>
    </w:p>
    <w:p w14:paraId="4157CC6B" w14:textId="77777777" w:rsidR="005F4B5D" w:rsidRDefault="005F4B5D" w:rsidP="005F4B5D">
      <w:pPr>
        <w:pStyle w:val="PL"/>
      </w:pPr>
      <w:r>
        <w:t xml:space="preserve">        radioParameterSetInfoList:</w:t>
      </w:r>
    </w:p>
    <w:p w14:paraId="6049FF88" w14:textId="77777777" w:rsidR="005F4B5D" w:rsidRDefault="005F4B5D" w:rsidP="005F4B5D">
      <w:pPr>
        <w:pStyle w:val="PL"/>
      </w:pPr>
      <w:r>
        <w:t xml:space="preserve">          type: array</w:t>
      </w:r>
    </w:p>
    <w:p w14:paraId="11DCFC5F" w14:textId="77777777" w:rsidR="005F4B5D" w:rsidRDefault="005F4B5D" w:rsidP="005F4B5D">
      <w:pPr>
        <w:pStyle w:val="PL"/>
      </w:pPr>
      <w:r>
        <w:t xml:space="preserve">          items:</w:t>
      </w:r>
    </w:p>
    <w:p w14:paraId="65CA7491" w14:textId="77777777" w:rsidR="005F4B5D" w:rsidRDefault="005F4B5D" w:rsidP="005F4B5D">
      <w:pPr>
        <w:pStyle w:val="PL"/>
      </w:pPr>
      <w:r>
        <w:t xml:space="preserve">            $ref: '#/components/schemas/RadioParameterSetInfo'</w:t>
      </w:r>
    </w:p>
    <w:p w14:paraId="22E6D763" w14:textId="77777777" w:rsidR="005F4B5D" w:rsidRDefault="005F4B5D" w:rsidP="005F4B5D">
      <w:pPr>
        <w:pStyle w:val="PL"/>
      </w:pPr>
      <w:r>
        <w:t xml:space="preserve">        transmitterInfoList:</w:t>
      </w:r>
    </w:p>
    <w:p w14:paraId="0CE1BC59" w14:textId="77777777" w:rsidR="005F4B5D" w:rsidRDefault="005F4B5D" w:rsidP="005F4B5D">
      <w:pPr>
        <w:pStyle w:val="PL"/>
      </w:pPr>
      <w:r>
        <w:t xml:space="preserve">          type: array</w:t>
      </w:r>
    </w:p>
    <w:p w14:paraId="4B034B78" w14:textId="77777777" w:rsidR="005F4B5D" w:rsidRDefault="005F4B5D" w:rsidP="005F4B5D">
      <w:pPr>
        <w:pStyle w:val="PL"/>
      </w:pPr>
      <w:r>
        <w:t xml:space="preserve">          items:</w:t>
      </w:r>
    </w:p>
    <w:p w14:paraId="587309B8" w14:textId="77777777" w:rsidR="005F4B5D" w:rsidRDefault="005F4B5D" w:rsidP="005F4B5D">
      <w:pPr>
        <w:pStyle w:val="PL"/>
      </w:pPr>
      <w:r>
        <w:t xml:space="preserve">            $ref: '#/components/schemas/TransmitterInfo'</w:t>
      </w:r>
    </w:p>
    <w:p w14:paraId="5048AA7D" w14:textId="77777777" w:rsidR="005F4B5D" w:rsidRDefault="005F4B5D" w:rsidP="005F4B5D">
      <w:pPr>
        <w:pStyle w:val="PL"/>
      </w:pPr>
      <w:r>
        <w:t xml:space="preserve">          minItems: 0</w:t>
      </w:r>
    </w:p>
    <w:p w14:paraId="0EC164AA" w14:textId="77777777" w:rsidR="005F4B5D" w:rsidRDefault="005F4B5D" w:rsidP="005F4B5D">
      <w:pPr>
        <w:pStyle w:val="PL"/>
      </w:pPr>
      <w:r>
        <w:t xml:space="preserve">        timeOfFirstTransmission:</w:t>
      </w:r>
    </w:p>
    <w:p w14:paraId="2C3F8CC6" w14:textId="77777777" w:rsidR="005F4B5D" w:rsidRDefault="005F4B5D" w:rsidP="005F4B5D">
      <w:pPr>
        <w:pStyle w:val="PL"/>
      </w:pPr>
      <w:r>
        <w:t xml:space="preserve">          $ref: 'TS29571_CommonData.yaml#/components/schemas/DateTime'</w:t>
      </w:r>
    </w:p>
    <w:p w14:paraId="1D08588E" w14:textId="77777777" w:rsidR="005F4B5D" w:rsidRDefault="005F4B5D" w:rsidP="005F4B5D">
      <w:pPr>
        <w:pStyle w:val="PL"/>
      </w:pPr>
      <w:r>
        <w:t xml:space="preserve">        timeOfFirstReception:</w:t>
      </w:r>
    </w:p>
    <w:p w14:paraId="643A0425" w14:textId="77777777" w:rsidR="005F4B5D" w:rsidRDefault="005F4B5D" w:rsidP="005F4B5D">
      <w:pPr>
        <w:pStyle w:val="PL"/>
      </w:pPr>
      <w:r>
        <w:t xml:space="preserve">          $ref: 'TS29571_CommonData.yaml#/components/schemas/DateTime'</w:t>
      </w:r>
    </w:p>
    <w:p w14:paraId="20BDE100" w14:textId="77777777" w:rsidR="005F4B5D" w:rsidRDefault="005F4B5D" w:rsidP="005F4B5D">
      <w:pPr>
        <w:pStyle w:val="PL"/>
      </w:pPr>
      <w:r>
        <w:t xml:space="preserve">    CoverageInfo:</w:t>
      </w:r>
    </w:p>
    <w:p w14:paraId="2F6D8382" w14:textId="77777777" w:rsidR="005F4B5D" w:rsidRDefault="005F4B5D" w:rsidP="005F4B5D">
      <w:pPr>
        <w:pStyle w:val="PL"/>
      </w:pPr>
      <w:r>
        <w:t xml:space="preserve">      type: object</w:t>
      </w:r>
    </w:p>
    <w:p w14:paraId="175AE925" w14:textId="77777777" w:rsidR="005F4B5D" w:rsidRDefault="005F4B5D" w:rsidP="005F4B5D">
      <w:pPr>
        <w:pStyle w:val="PL"/>
      </w:pPr>
      <w:r>
        <w:t xml:space="preserve">      properties:</w:t>
      </w:r>
    </w:p>
    <w:p w14:paraId="15AEFEE5" w14:textId="77777777" w:rsidR="005F4B5D" w:rsidRDefault="005F4B5D" w:rsidP="005F4B5D">
      <w:pPr>
        <w:pStyle w:val="PL"/>
      </w:pPr>
      <w:r>
        <w:t xml:space="preserve">        coverageStatus:</w:t>
      </w:r>
    </w:p>
    <w:p w14:paraId="7575517C" w14:textId="77777777" w:rsidR="005F4B5D" w:rsidRDefault="005F4B5D" w:rsidP="005F4B5D">
      <w:pPr>
        <w:pStyle w:val="PL"/>
      </w:pPr>
      <w:r>
        <w:t xml:space="preserve">          type: boolean</w:t>
      </w:r>
    </w:p>
    <w:p w14:paraId="30C3E807" w14:textId="77777777" w:rsidR="005F4B5D" w:rsidRDefault="005F4B5D" w:rsidP="005F4B5D">
      <w:pPr>
        <w:pStyle w:val="PL"/>
      </w:pPr>
      <w:r>
        <w:t xml:space="preserve">        changeTime:  </w:t>
      </w:r>
    </w:p>
    <w:p w14:paraId="66A91042" w14:textId="77777777" w:rsidR="005F4B5D" w:rsidRDefault="005F4B5D" w:rsidP="005F4B5D">
      <w:pPr>
        <w:pStyle w:val="PL"/>
      </w:pPr>
      <w:r>
        <w:t xml:space="preserve">          $ref: 'TS29571_CommonData.yaml#/components/schemas/DateTime'</w:t>
      </w:r>
    </w:p>
    <w:p w14:paraId="7EE1AB42" w14:textId="77777777" w:rsidR="005F4B5D" w:rsidRDefault="005F4B5D" w:rsidP="005F4B5D">
      <w:pPr>
        <w:pStyle w:val="PL"/>
      </w:pPr>
      <w:r>
        <w:t xml:space="preserve">        locationInfo:</w:t>
      </w:r>
    </w:p>
    <w:p w14:paraId="327409C6" w14:textId="77777777" w:rsidR="005F4B5D" w:rsidRDefault="005F4B5D" w:rsidP="005F4B5D">
      <w:pPr>
        <w:pStyle w:val="PL"/>
      </w:pPr>
      <w:r>
        <w:t xml:space="preserve">          type: array</w:t>
      </w:r>
    </w:p>
    <w:p w14:paraId="28A7C214" w14:textId="77777777" w:rsidR="005F4B5D" w:rsidRDefault="005F4B5D" w:rsidP="005F4B5D">
      <w:pPr>
        <w:pStyle w:val="PL"/>
      </w:pPr>
      <w:r>
        <w:t xml:space="preserve">          items:</w:t>
      </w:r>
    </w:p>
    <w:p w14:paraId="46CD483D" w14:textId="77777777" w:rsidR="005F4B5D" w:rsidRDefault="005F4B5D" w:rsidP="005F4B5D">
      <w:pPr>
        <w:pStyle w:val="PL"/>
      </w:pPr>
      <w:r>
        <w:t xml:space="preserve">            $ref: 'TS29571_CommonData.yaml#/components/schemas/UserLocation'</w:t>
      </w:r>
    </w:p>
    <w:p w14:paraId="4C59373B" w14:textId="77777777" w:rsidR="005F4B5D" w:rsidRDefault="005F4B5D" w:rsidP="005F4B5D">
      <w:pPr>
        <w:pStyle w:val="PL"/>
      </w:pPr>
      <w:r>
        <w:t xml:space="preserve">          minItems: 0</w:t>
      </w:r>
    </w:p>
    <w:p w14:paraId="15A8C1EE" w14:textId="77777777" w:rsidR="005F4B5D" w:rsidRDefault="005F4B5D" w:rsidP="005F4B5D">
      <w:pPr>
        <w:pStyle w:val="PL"/>
      </w:pPr>
      <w:r>
        <w:t xml:space="preserve">          </w:t>
      </w:r>
    </w:p>
    <w:p w14:paraId="062485BB" w14:textId="77777777" w:rsidR="005F4B5D" w:rsidRDefault="005F4B5D" w:rsidP="005F4B5D">
      <w:pPr>
        <w:pStyle w:val="PL"/>
      </w:pPr>
      <w:r>
        <w:t xml:space="preserve">    RadioParameterSetInfo:</w:t>
      </w:r>
    </w:p>
    <w:p w14:paraId="422B083D" w14:textId="77777777" w:rsidR="005F4B5D" w:rsidRDefault="005F4B5D" w:rsidP="005F4B5D">
      <w:pPr>
        <w:pStyle w:val="PL"/>
      </w:pPr>
      <w:r>
        <w:t xml:space="preserve">      type: object</w:t>
      </w:r>
    </w:p>
    <w:p w14:paraId="07E7D392" w14:textId="77777777" w:rsidR="005F4B5D" w:rsidRDefault="005F4B5D" w:rsidP="005F4B5D">
      <w:pPr>
        <w:pStyle w:val="PL"/>
      </w:pPr>
      <w:r>
        <w:t xml:space="preserve">      properties:</w:t>
      </w:r>
    </w:p>
    <w:p w14:paraId="63AC3F7C" w14:textId="77777777" w:rsidR="005F4B5D" w:rsidRDefault="005F4B5D" w:rsidP="005F4B5D">
      <w:pPr>
        <w:pStyle w:val="PL"/>
      </w:pPr>
      <w:r>
        <w:t xml:space="preserve">        radioParameterSetValues:</w:t>
      </w:r>
    </w:p>
    <w:p w14:paraId="620C61C5" w14:textId="77777777" w:rsidR="005F4B5D" w:rsidRDefault="005F4B5D" w:rsidP="005F4B5D">
      <w:pPr>
        <w:pStyle w:val="PL"/>
      </w:pPr>
      <w:r>
        <w:t xml:space="preserve">          type: array</w:t>
      </w:r>
    </w:p>
    <w:p w14:paraId="100FA7B9" w14:textId="77777777" w:rsidR="005F4B5D" w:rsidRDefault="005F4B5D" w:rsidP="005F4B5D">
      <w:pPr>
        <w:pStyle w:val="PL"/>
      </w:pPr>
      <w:r>
        <w:t xml:space="preserve">          items:</w:t>
      </w:r>
    </w:p>
    <w:p w14:paraId="43A21FED" w14:textId="77777777" w:rsidR="005F4B5D" w:rsidRDefault="005F4B5D" w:rsidP="005F4B5D">
      <w:pPr>
        <w:pStyle w:val="PL"/>
      </w:pPr>
      <w:r>
        <w:t xml:space="preserve">            $ref: '#/components/schemas/OctetString'</w:t>
      </w:r>
    </w:p>
    <w:p w14:paraId="3DAF9805" w14:textId="77777777" w:rsidR="005F4B5D" w:rsidRDefault="005F4B5D" w:rsidP="005F4B5D">
      <w:pPr>
        <w:pStyle w:val="PL"/>
      </w:pPr>
      <w:r>
        <w:t xml:space="preserve">          minItems: 0</w:t>
      </w:r>
    </w:p>
    <w:p w14:paraId="1467D841" w14:textId="77777777" w:rsidR="005F4B5D" w:rsidRDefault="005F4B5D" w:rsidP="005F4B5D">
      <w:pPr>
        <w:pStyle w:val="PL"/>
      </w:pPr>
      <w:r>
        <w:t xml:space="preserve">        changeTimestamp:</w:t>
      </w:r>
    </w:p>
    <w:p w14:paraId="6EDFE052" w14:textId="77777777" w:rsidR="005F4B5D" w:rsidRDefault="005F4B5D" w:rsidP="005F4B5D">
      <w:pPr>
        <w:pStyle w:val="PL"/>
      </w:pPr>
      <w:r>
        <w:t xml:space="preserve">          $ref: 'TS29571_CommonData.yaml#/components/schemas/DateTime'</w:t>
      </w:r>
    </w:p>
    <w:p w14:paraId="1DAD9829" w14:textId="77777777" w:rsidR="005F4B5D" w:rsidRDefault="005F4B5D" w:rsidP="005F4B5D">
      <w:pPr>
        <w:pStyle w:val="PL"/>
      </w:pPr>
      <w:r>
        <w:t xml:space="preserve">    TransmitterInfo:</w:t>
      </w:r>
    </w:p>
    <w:p w14:paraId="27B325CD" w14:textId="77777777" w:rsidR="005F4B5D" w:rsidRDefault="005F4B5D" w:rsidP="005F4B5D">
      <w:pPr>
        <w:pStyle w:val="PL"/>
      </w:pPr>
      <w:r>
        <w:t xml:space="preserve">      type: object</w:t>
      </w:r>
    </w:p>
    <w:p w14:paraId="1EBDF933" w14:textId="77777777" w:rsidR="005F4B5D" w:rsidRDefault="005F4B5D" w:rsidP="005F4B5D">
      <w:pPr>
        <w:pStyle w:val="PL"/>
      </w:pPr>
      <w:r>
        <w:t xml:space="preserve">      properties:</w:t>
      </w:r>
    </w:p>
    <w:p w14:paraId="790DD731" w14:textId="77777777" w:rsidR="005F4B5D" w:rsidRDefault="005F4B5D" w:rsidP="005F4B5D">
      <w:pPr>
        <w:pStyle w:val="PL"/>
      </w:pPr>
      <w:r>
        <w:t xml:space="preserve">        proseSourceIPAddress:</w:t>
      </w:r>
    </w:p>
    <w:p w14:paraId="23055F73" w14:textId="77777777" w:rsidR="005F4B5D" w:rsidRDefault="005F4B5D" w:rsidP="005F4B5D">
      <w:pPr>
        <w:pStyle w:val="PL"/>
      </w:pPr>
      <w:r>
        <w:t xml:space="preserve">          $ref: 'TS29571_CommonData.yaml#/components/schemas/IpAddr'</w:t>
      </w:r>
    </w:p>
    <w:p w14:paraId="202B80F1" w14:textId="77777777" w:rsidR="005F4B5D" w:rsidRDefault="005F4B5D" w:rsidP="005F4B5D">
      <w:pPr>
        <w:pStyle w:val="PL"/>
      </w:pPr>
      <w:r>
        <w:t xml:space="preserve">        proseSourceL2Id:</w:t>
      </w:r>
    </w:p>
    <w:p w14:paraId="3FFE5FF0" w14:textId="77777777" w:rsidR="005F4B5D" w:rsidRDefault="005F4B5D" w:rsidP="005F4B5D">
      <w:pPr>
        <w:pStyle w:val="PL"/>
      </w:pPr>
      <w:r>
        <w:t xml:space="preserve">          type: string</w:t>
      </w:r>
    </w:p>
    <w:p w14:paraId="1CB3517B" w14:textId="77777777" w:rsidR="005F4B5D" w:rsidRDefault="005F4B5D" w:rsidP="005F4B5D">
      <w:pPr>
        <w:pStyle w:val="PL"/>
      </w:pPr>
      <w:r>
        <w:t xml:space="preserve">    ProseChargingInformation:</w:t>
      </w:r>
    </w:p>
    <w:p w14:paraId="2649A69D" w14:textId="77777777" w:rsidR="005F4B5D" w:rsidRDefault="005F4B5D" w:rsidP="005F4B5D">
      <w:pPr>
        <w:pStyle w:val="PL"/>
      </w:pPr>
      <w:r>
        <w:t xml:space="preserve">      type: object</w:t>
      </w:r>
    </w:p>
    <w:p w14:paraId="7289A116" w14:textId="77777777" w:rsidR="005F4B5D" w:rsidRDefault="005F4B5D" w:rsidP="005F4B5D">
      <w:pPr>
        <w:pStyle w:val="PL"/>
      </w:pPr>
      <w:r>
        <w:t xml:space="preserve">      properties:</w:t>
      </w:r>
    </w:p>
    <w:p w14:paraId="24F5B0D8" w14:textId="77777777" w:rsidR="005F4B5D" w:rsidRDefault="005F4B5D" w:rsidP="005F4B5D">
      <w:pPr>
        <w:pStyle w:val="PL"/>
      </w:pPr>
      <w:r>
        <w:t xml:space="preserve">        announcingPlmnID:</w:t>
      </w:r>
    </w:p>
    <w:p w14:paraId="008E1F05" w14:textId="77777777" w:rsidR="005F4B5D" w:rsidRDefault="005F4B5D" w:rsidP="005F4B5D">
      <w:pPr>
        <w:pStyle w:val="PL"/>
      </w:pPr>
      <w:r>
        <w:t xml:space="preserve">          $ref: 'TS29571_CommonData.yaml#/components/schemas/PlmnId'</w:t>
      </w:r>
    </w:p>
    <w:p w14:paraId="6748C068" w14:textId="77777777" w:rsidR="005F4B5D" w:rsidRDefault="005F4B5D" w:rsidP="005F4B5D">
      <w:pPr>
        <w:pStyle w:val="PL"/>
      </w:pPr>
      <w:r>
        <w:t xml:space="preserve">        announcingUeHplmnIdentifier:</w:t>
      </w:r>
    </w:p>
    <w:p w14:paraId="6D0A3B75" w14:textId="77777777" w:rsidR="005F4B5D" w:rsidRDefault="005F4B5D" w:rsidP="005F4B5D">
      <w:pPr>
        <w:pStyle w:val="PL"/>
      </w:pPr>
      <w:r>
        <w:t xml:space="preserve">          $ref: 'TS29571_CommonData.yaml#/components/schemas/PlmnId'</w:t>
      </w:r>
    </w:p>
    <w:p w14:paraId="3C97EF77" w14:textId="77777777" w:rsidR="005F4B5D" w:rsidRDefault="005F4B5D" w:rsidP="005F4B5D">
      <w:pPr>
        <w:pStyle w:val="PL"/>
      </w:pPr>
      <w:r>
        <w:t xml:space="preserve">        announcingUeVplmnIdentifier:</w:t>
      </w:r>
    </w:p>
    <w:p w14:paraId="2BCA7ABA" w14:textId="77777777" w:rsidR="005F4B5D" w:rsidRDefault="005F4B5D" w:rsidP="005F4B5D">
      <w:pPr>
        <w:pStyle w:val="PL"/>
      </w:pPr>
      <w:r>
        <w:t xml:space="preserve">          $ref: 'TS29571_CommonData.yaml#/components/schemas/PlmnId'</w:t>
      </w:r>
    </w:p>
    <w:p w14:paraId="11D30AE3" w14:textId="77777777" w:rsidR="005F4B5D" w:rsidRDefault="005F4B5D" w:rsidP="005F4B5D">
      <w:pPr>
        <w:pStyle w:val="PL"/>
      </w:pPr>
      <w:r>
        <w:t xml:space="preserve">        monitoringUeHplmnIdentifier:</w:t>
      </w:r>
    </w:p>
    <w:p w14:paraId="68556DB8" w14:textId="77777777" w:rsidR="005F4B5D" w:rsidRDefault="005F4B5D" w:rsidP="005F4B5D">
      <w:pPr>
        <w:pStyle w:val="PL"/>
      </w:pPr>
      <w:r>
        <w:t xml:space="preserve">          $ref: 'TS29571_CommonData.yaml#/components/schemas/PlmnId'</w:t>
      </w:r>
    </w:p>
    <w:p w14:paraId="305F2215" w14:textId="77777777" w:rsidR="005F4B5D" w:rsidRDefault="005F4B5D" w:rsidP="005F4B5D">
      <w:pPr>
        <w:pStyle w:val="PL"/>
      </w:pPr>
      <w:r>
        <w:t xml:space="preserve">        monitoringUeVplmnIdentifier:</w:t>
      </w:r>
    </w:p>
    <w:p w14:paraId="4CAB4B3B" w14:textId="77777777" w:rsidR="005F4B5D" w:rsidRDefault="005F4B5D" w:rsidP="005F4B5D">
      <w:pPr>
        <w:pStyle w:val="PL"/>
      </w:pPr>
      <w:r>
        <w:t xml:space="preserve">          $ref: 'TS29571_CommonData.yaml#/components/schemas/PlmnId'</w:t>
      </w:r>
    </w:p>
    <w:p w14:paraId="6271FAD6" w14:textId="77777777" w:rsidR="005F4B5D" w:rsidRDefault="005F4B5D" w:rsidP="005F4B5D">
      <w:pPr>
        <w:pStyle w:val="PL"/>
      </w:pPr>
      <w:r>
        <w:t xml:space="preserve">        discovererUeHplmnIdentifier:</w:t>
      </w:r>
    </w:p>
    <w:p w14:paraId="49B0CCDE" w14:textId="77777777" w:rsidR="005F4B5D" w:rsidRDefault="005F4B5D" w:rsidP="005F4B5D">
      <w:pPr>
        <w:pStyle w:val="PL"/>
      </w:pPr>
      <w:r>
        <w:t xml:space="preserve">          $ref: 'TS29571_CommonData.yaml#/components/schemas/PlmnId'</w:t>
      </w:r>
    </w:p>
    <w:p w14:paraId="1EB0346C" w14:textId="77777777" w:rsidR="005F4B5D" w:rsidRDefault="005F4B5D" w:rsidP="005F4B5D">
      <w:pPr>
        <w:pStyle w:val="PL"/>
      </w:pPr>
      <w:r>
        <w:t xml:space="preserve">        discovererUeVplmnIdentifier:</w:t>
      </w:r>
    </w:p>
    <w:p w14:paraId="68D7C98E" w14:textId="77777777" w:rsidR="005F4B5D" w:rsidRDefault="005F4B5D" w:rsidP="005F4B5D">
      <w:pPr>
        <w:pStyle w:val="PL"/>
      </w:pPr>
      <w:r>
        <w:t xml:space="preserve">          $ref: 'TS29571_CommonData.yaml#/components/schemas/PlmnId'</w:t>
      </w:r>
    </w:p>
    <w:p w14:paraId="395C40E0" w14:textId="77777777" w:rsidR="005F4B5D" w:rsidRDefault="005F4B5D" w:rsidP="005F4B5D">
      <w:pPr>
        <w:pStyle w:val="PL"/>
      </w:pPr>
      <w:r>
        <w:t xml:space="preserve">        discovereeUeHplmnIdentifier:</w:t>
      </w:r>
    </w:p>
    <w:p w14:paraId="2331A79F" w14:textId="77777777" w:rsidR="005F4B5D" w:rsidRDefault="005F4B5D" w:rsidP="005F4B5D">
      <w:pPr>
        <w:pStyle w:val="PL"/>
      </w:pPr>
      <w:r>
        <w:t xml:space="preserve">          $ref: 'TS29571_CommonData.yaml#/components/schemas/PlmnId'</w:t>
      </w:r>
    </w:p>
    <w:p w14:paraId="42F834DC" w14:textId="77777777" w:rsidR="005F4B5D" w:rsidRDefault="005F4B5D" w:rsidP="005F4B5D">
      <w:pPr>
        <w:pStyle w:val="PL"/>
      </w:pPr>
      <w:r>
        <w:t xml:space="preserve">        discovereeUeVplmnIdentifier:</w:t>
      </w:r>
    </w:p>
    <w:p w14:paraId="4710BB4E" w14:textId="77777777" w:rsidR="005F4B5D" w:rsidRDefault="005F4B5D" w:rsidP="005F4B5D">
      <w:pPr>
        <w:pStyle w:val="PL"/>
      </w:pPr>
      <w:r>
        <w:lastRenderedPageBreak/>
        <w:t xml:space="preserve">          $ref: 'TS29571_CommonData.yaml#/components/schemas/PlmnId'</w:t>
      </w:r>
    </w:p>
    <w:p w14:paraId="67EE81F1" w14:textId="77777777" w:rsidR="005F4B5D" w:rsidRDefault="005F4B5D" w:rsidP="005F4B5D">
      <w:pPr>
        <w:pStyle w:val="PL"/>
      </w:pPr>
      <w:r>
        <w:t xml:space="preserve">        monitoredPlmnIdentifier:</w:t>
      </w:r>
    </w:p>
    <w:p w14:paraId="43FBD5E3" w14:textId="77777777" w:rsidR="005F4B5D" w:rsidRDefault="005F4B5D" w:rsidP="005F4B5D">
      <w:pPr>
        <w:pStyle w:val="PL"/>
      </w:pPr>
      <w:r>
        <w:t xml:space="preserve">          $ref: 'TS29571_CommonData.yaml#/components/schemas/PlmnId'</w:t>
      </w:r>
    </w:p>
    <w:p w14:paraId="2F494F6A" w14:textId="77777777" w:rsidR="005F4B5D" w:rsidRDefault="005F4B5D" w:rsidP="005F4B5D">
      <w:pPr>
        <w:pStyle w:val="PL"/>
      </w:pPr>
      <w:r>
        <w:t xml:space="preserve">        proseApplicationID:</w:t>
      </w:r>
    </w:p>
    <w:p w14:paraId="2A786934" w14:textId="77777777" w:rsidR="005F4B5D" w:rsidRDefault="005F4B5D" w:rsidP="005F4B5D">
      <w:pPr>
        <w:pStyle w:val="PL"/>
      </w:pPr>
      <w:r>
        <w:t xml:space="preserve">          type: string</w:t>
      </w:r>
    </w:p>
    <w:p w14:paraId="6868C59B" w14:textId="77777777" w:rsidR="005F4B5D" w:rsidRDefault="005F4B5D" w:rsidP="005F4B5D">
      <w:pPr>
        <w:pStyle w:val="PL"/>
      </w:pPr>
      <w:r>
        <w:t xml:space="preserve">        ApplicationId:</w:t>
      </w:r>
    </w:p>
    <w:p w14:paraId="1671C3B9" w14:textId="77777777" w:rsidR="005F4B5D" w:rsidRDefault="005F4B5D" w:rsidP="005F4B5D">
      <w:pPr>
        <w:pStyle w:val="PL"/>
      </w:pPr>
      <w:r>
        <w:t xml:space="preserve">          type: string</w:t>
      </w:r>
    </w:p>
    <w:p w14:paraId="256E3FB7" w14:textId="77777777" w:rsidR="005F4B5D" w:rsidRDefault="005F4B5D" w:rsidP="005F4B5D">
      <w:pPr>
        <w:pStyle w:val="PL"/>
      </w:pPr>
      <w:r>
        <w:t xml:space="preserve">        applicationSpecificDataList:</w:t>
      </w:r>
    </w:p>
    <w:p w14:paraId="118F091A" w14:textId="77777777" w:rsidR="005F4B5D" w:rsidRDefault="005F4B5D" w:rsidP="005F4B5D">
      <w:pPr>
        <w:pStyle w:val="PL"/>
      </w:pPr>
      <w:r>
        <w:t xml:space="preserve">          type: array</w:t>
      </w:r>
    </w:p>
    <w:p w14:paraId="375CF812" w14:textId="77777777" w:rsidR="005F4B5D" w:rsidRDefault="005F4B5D" w:rsidP="005F4B5D">
      <w:pPr>
        <w:pStyle w:val="PL"/>
      </w:pPr>
      <w:r>
        <w:t xml:space="preserve">          items:</w:t>
      </w:r>
    </w:p>
    <w:p w14:paraId="04A5AB47" w14:textId="77777777" w:rsidR="005F4B5D" w:rsidRDefault="005F4B5D" w:rsidP="005F4B5D">
      <w:pPr>
        <w:pStyle w:val="PL"/>
      </w:pPr>
      <w:r>
        <w:t xml:space="preserve">            type: string</w:t>
      </w:r>
    </w:p>
    <w:p w14:paraId="62A86303" w14:textId="77777777" w:rsidR="005F4B5D" w:rsidRDefault="005F4B5D" w:rsidP="005F4B5D">
      <w:pPr>
        <w:pStyle w:val="PL"/>
      </w:pPr>
      <w:r>
        <w:t xml:space="preserve">          minItems: 0</w:t>
      </w:r>
    </w:p>
    <w:p w14:paraId="70EB47F9" w14:textId="77777777" w:rsidR="005F4B5D" w:rsidRDefault="005F4B5D" w:rsidP="005F4B5D">
      <w:pPr>
        <w:pStyle w:val="PL"/>
      </w:pPr>
      <w:r>
        <w:t xml:space="preserve">        proseFunctionality:</w:t>
      </w:r>
    </w:p>
    <w:p w14:paraId="0D350C27" w14:textId="77777777" w:rsidR="005F4B5D" w:rsidRDefault="005F4B5D" w:rsidP="005F4B5D">
      <w:pPr>
        <w:pStyle w:val="PL"/>
      </w:pPr>
      <w:r>
        <w:t xml:space="preserve">          $ref: '#/components/schemas/ProseFunctionality'</w:t>
      </w:r>
    </w:p>
    <w:p w14:paraId="471FEED6" w14:textId="77777777" w:rsidR="005F4B5D" w:rsidRDefault="005F4B5D" w:rsidP="005F4B5D">
      <w:pPr>
        <w:pStyle w:val="PL"/>
      </w:pPr>
      <w:r>
        <w:t xml:space="preserve">        proseEventType:</w:t>
      </w:r>
    </w:p>
    <w:p w14:paraId="2F1A6A33" w14:textId="77777777" w:rsidR="005F4B5D" w:rsidRDefault="005F4B5D" w:rsidP="005F4B5D">
      <w:pPr>
        <w:pStyle w:val="PL"/>
      </w:pPr>
      <w:r>
        <w:t xml:space="preserve">          $ref: '#/components/schemas/ProseEventType'</w:t>
      </w:r>
    </w:p>
    <w:p w14:paraId="2368F3EE" w14:textId="77777777" w:rsidR="005F4B5D" w:rsidRDefault="005F4B5D" w:rsidP="005F4B5D">
      <w:pPr>
        <w:pStyle w:val="PL"/>
      </w:pPr>
      <w:r>
        <w:t xml:space="preserve">        directDiscoveryModel:</w:t>
      </w:r>
    </w:p>
    <w:p w14:paraId="0C62BD4B" w14:textId="77777777" w:rsidR="005F4B5D" w:rsidRDefault="005F4B5D" w:rsidP="005F4B5D">
      <w:pPr>
        <w:pStyle w:val="PL"/>
      </w:pPr>
      <w:r>
        <w:t xml:space="preserve">          $ref: '#/components/schemas/DirectDiscoveryModel'</w:t>
      </w:r>
    </w:p>
    <w:p w14:paraId="430492D4" w14:textId="77777777" w:rsidR="005F4B5D" w:rsidRDefault="005F4B5D" w:rsidP="005F4B5D">
      <w:pPr>
        <w:pStyle w:val="PL"/>
      </w:pPr>
      <w:r>
        <w:t xml:space="preserve">        validityPeriod:</w:t>
      </w:r>
    </w:p>
    <w:p w14:paraId="2181ABC7" w14:textId="77777777" w:rsidR="005F4B5D" w:rsidRDefault="005F4B5D" w:rsidP="005F4B5D">
      <w:pPr>
        <w:pStyle w:val="PL"/>
      </w:pPr>
      <w:r>
        <w:t xml:space="preserve">          type: integer</w:t>
      </w:r>
    </w:p>
    <w:p w14:paraId="06A7C631" w14:textId="77777777" w:rsidR="005F4B5D" w:rsidRDefault="005F4B5D" w:rsidP="005F4B5D">
      <w:pPr>
        <w:pStyle w:val="PL"/>
      </w:pPr>
      <w:r>
        <w:t xml:space="preserve">        roleOfUE:</w:t>
      </w:r>
    </w:p>
    <w:p w14:paraId="6D6AF18E" w14:textId="77777777" w:rsidR="005F4B5D" w:rsidRDefault="005F4B5D" w:rsidP="005F4B5D">
      <w:pPr>
        <w:pStyle w:val="PL"/>
      </w:pPr>
      <w:r>
        <w:t xml:space="preserve">          $ref: '#/components/schemas/RoleOfUE'</w:t>
      </w:r>
    </w:p>
    <w:p w14:paraId="3AC1D7C9" w14:textId="77777777" w:rsidR="005F4B5D" w:rsidRDefault="005F4B5D" w:rsidP="005F4B5D">
      <w:pPr>
        <w:pStyle w:val="PL"/>
      </w:pPr>
      <w:r>
        <w:t xml:space="preserve">        proseRequestTimestamp:</w:t>
      </w:r>
    </w:p>
    <w:p w14:paraId="398015F5" w14:textId="77777777" w:rsidR="005F4B5D" w:rsidRDefault="005F4B5D" w:rsidP="005F4B5D">
      <w:pPr>
        <w:pStyle w:val="PL"/>
      </w:pPr>
      <w:r>
        <w:t xml:space="preserve">          $ref: 'TS29571_CommonData.yaml#/components/schemas/DateTime'</w:t>
      </w:r>
    </w:p>
    <w:p w14:paraId="01D72CFA" w14:textId="77777777" w:rsidR="005F4B5D" w:rsidRDefault="005F4B5D" w:rsidP="005F4B5D">
      <w:pPr>
        <w:pStyle w:val="PL"/>
      </w:pPr>
      <w:r>
        <w:t xml:space="preserve">        pC3ProtocolCause:</w:t>
      </w:r>
    </w:p>
    <w:p w14:paraId="36E5258C" w14:textId="77777777" w:rsidR="005F4B5D" w:rsidRDefault="005F4B5D" w:rsidP="005F4B5D">
      <w:pPr>
        <w:pStyle w:val="PL"/>
      </w:pPr>
      <w:r>
        <w:t xml:space="preserve">          type: integer</w:t>
      </w:r>
    </w:p>
    <w:p w14:paraId="0FDE4495" w14:textId="77777777" w:rsidR="005F4B5D" w:rsidRDefault="005F4B5D" w:rsidP="005F4B5D">
      <w:pPr>
        <w:pStyle w:val="PL"/>
      </w:pPr>
      <w:r>
        <w:t xml:space="preserve">        monitoringUEIdentifier:</w:t>
      </w:r>
    </w:p>
    <w:p w14:paraId="5CF9AEA4" w14:textId="77777777" w:rsidR="005F4B5D" w:rsidRDefault="005F4B5D" w:rsidP="005F4B5D">
      <w:pPr>
        <w:pStyle w:val="PL"/>
      </w:pPr>
      <w:r>
        <w:t xml:space="preserve">          $ref: 'TS29571_CommonData.yaml#/components/schemas/Supi'</w:t>
      </w:r>
    </w:p>
    <w:p w14:paraId="71ADB15A" w14:textId="77777777" w:rsidR="005F4B5D" w:rsidRDefault="005F4B5D" w:rsidP="005F4B5D">
      <w:pPr>
        <w:pStyle w:val="PL"/>
      </w:pPr>
      <w:r>
        <w:t xml:space="preserve">        requestedPLMNIdentifier:</w:t>
      </w:r>
    </w:p>
    <w:p w14:paraId="2F79B97D" w14:textId="77777777" w:rsidR="005F4B5D" w:rsidRDefault="005F4B5D" w:rsidP="005F4B5D">
      <w:pPr>
        <w:pStyle w:val="PL"/>
      </w:pPr>
      <w:r>
        <w:t xml:space="preserve">          $ref: 'TS29571_CommonData.yaml#/components/schemas/PlmnId'</w:t>
      </w:r>
    </w:p>
    <w:p w14:paraId="6BCDCA8C" w14:textId="77777777" w:rsidR="005F4B5D" w:rsidRDefault="005F4B5D" w:rsidP="005F4B5D">
      <w:pPr>
        <w:pStyle w:val="PL"/>
      </w:pPr>
      <w:r>
        <w:t xml:space="preserve">        timeWindow:</w:t>
      </w:r>
    </w:p>
    <w:p w14:paraId="50E04A67" w14:textId="77777777" w:rsidR="005F4B5D" w:rsidRDefault="005F4B5D" w:rsidP="005F4B5D">
      <w:pPr>
        <w:pStyle w:val="PL"/>
      </w:pPr>
      <w:r>
        <w:t xml:space="preserve">          type: integer</w:t>
      </w:r>
    </w:p>
    <w:p w14:paraId="479340D6" w14:textId="77777777" w:rsidR="005F4B5D" w:rsidRDefault="005F4B5D" w:rsidP="005F4B5D">
      <w:pPr>
        <w:pStyle w:val="PL"/>
      </w:pPr>
      <w:r>
        <w:t xml:space="preserve">        rangeClass:</w:t>
      </w:r>
    </w:p>
    <w:p w14:paraId="772B2F66" w14:textId="77777777" w:rsidR="005F4B5D" w:rsidRDefault="005F4B5D" w:rsidP="005F4B5D">
      <w:pPr>
        <w:pStyle w:val="PL"/>
      </w:pPr>
      <w:r>
        <w:t xml:space="preserve">          $ref: '#/components/schemas/RangeClass'</w:t>
      </w:r>
    </w:p>
    <w:p w14:paraId="4EC65E34" w14:textId="77777777" w:rsidR="005F4B5D" w:rsidRDefault="005F4B5D" w:rsidP="005F4B5D">
      <w:pPr>
        <w:pStyle w:val="PL"/>
      </w:pPr>
      <w:r>
        <w:t xml:space="preserve">        proximityAlertIndication:</w:t>
      </w:r>
    </w:p>
    <w:p w14:paraId="2B18DE5D" w14:textId="77777777" w:rsidR="005F4B5D" w:rsidRDefault="005F4B5D" w:rsidP="005F4B5D">
      <w:pPr>
        <w:pStyle w:val="PL"/>
      </w:pPr>
      <w:r>
        <w:t xml:space="preserve">          type: boolean</w:t>
      </w:r>
    </w:p>
    <w:p w14:paraId="741757B8" w14:textId="77777777" w:rsidR="005F4B5D" w:rsidRDefault="005F4B5D" w:rsidP="005F4B5D">
      <w:pPr>
        <w:pStyle w:val="PL"/>
      </w:pPr>
      <w:r>
        <w:t xml:space="preserve">        proximityAlertTimestamp:</w:t>
      </w:r>
    </w:p>
    <w:p w14:paraId="3E8D280D" w14:textId="77777777" w:rsidR="005F4B5D" w:rsidRDefault="005F4B5D" w:rsidP="005F4B5D">
      <w:pPr>
        <w:pStyle w:val="PL"/>
      </w:pPr>
      <w:r>
        <w:t xml:space="preserve">          $ref: 'TS29571_CommonData.yaml#/components/schemas/DateTime'</w:t>
      </w:r>
    </w:p>
    <w:p w14:paraId="48465E74" w14:textId="77777777" w:rsidR="005F4B5D" w:rsidRDefault="005F4B5D" w:rsidP="005F4B5D">
      <w:pPr>
        <w:pStyle w:val="PL"/>
      </w:pPr>
      <w:r>
        <w:t xml:space="preserve">        proximityCancellationTimestamp:</w:t>
      </w:r>
    </w:p>
    <w:p w14:paraId="4EA258EA" w14:textId="77777777" w:rsidR="005F4B5D" w:rsidRDefault="005F4B5D" w:rsidP="005F4B5D">
      <w:pPr>
        <w:pStyle w:val="PL"/>
      </w:pPr>
      <w:r>
        <w:t xml:space="preserve">          $ref: 'TS29571_CommonData.yaml#/components/schemas/DateTime'</w:t>
      </w:r>
    </w:p>
    <w:p w14:paraId="4539DB81" w14:textId="77777777" w:rsidR="005F4B5D" w:rsidRDefault="005F4B5D" w:rsidP="005F4B5D">
      <w:pPr>
        <w:pStyle w:val="PL"/>
      </w:pPr>
      <w:r>
        <w:t xml:space="preserve">        relayIPAddress:</w:t>
      </w:r>
    </w:p>
    <w:p w14:paraId="57A6BD2D" w14:textId="77777777" w:rsidR="005F4B5D" w:rsidRDefault="005F4B5D" w:rsidP="005F4B5D">
      <w:pPr>
        <w:pStyle w:val="PL"/>
      </w:pPr>
      <w:r>
        <w:t xml:space="preserve">          $ref: 'TS29571_CommonData.yaml#/components/schemas/IpAddr'</w:t>
      </w:r>
    </w:p>
    <w:p w14:paraId="32B454F8" w14:textId="77777777" w:rsidR="005F4B5D" w:rsidRDefault="005F4B5D" w:rsidP="005F4B5D">
      <w:pPr>
        <w:pStyle w:val="PL"/>
      </w:pPr>
      <w:r>
        <w:t xml:space="preserve">        proseUEToNetworkRelayUEID :</w:t>
      </w:r>
    </w:p>
    <w:p w14:paraId="4B2C7DF8" w14:textId="77777777" w:rsidR="005F4B5D" w:rsidRDefault="005F4B5D" w:rsidP="005F4B5D">
      <w:pPr>
        <w:pStyle w:val="PL"/>
      </w:pPr>
      <w:r>
        <w:t xml:space="preserve">          type: string</w:t>
      </w:r>
    </w:p>
    <w:p w14:paraId="04E95EB3" w14:textId="77777777" w:rsidR="005F4B5D" w:rsidRDefault="005F4B5D" w:rsidP="005F4B5D">
      <w:pPr>
        <w:pStyle w:val="PL"/>
      </w:pPr>
      <w:r>
        <w:t xml:space="preserve">        proseDestinationLayer2ID:</w:t>
      </w:r>
    </w:p>
    <w:p w14:paraId="07E2B712" w14:textId="77777777" w:rsidR="005F4B5D" w:rsidRDefault="005F4B5D" w:rsidP="005F4B5D">
      <w:pPr>
        <w:pStyle w:val="PL"/>
      </w:pPr>
      <w:r>
        <w:t xml:space="preserve">          type: string</w:t>
      </w:r>
    </w:p>
    <w:p w14:paraId="1F95F04D" w14:textId="77777777" w:rsidR="005F4B5D" w:rsidRDefault="005F4B5D" w:rsidP="005F4B5D">
      <w:pPr>
        <w:pStyle w:val="PL"/>
      </w:pPr>
      <w:r>
        <w:t xml:space="preserve">        pFIContainerInformation:</w:t>
      </w:r>
    </w:p>
    <w:p w14:paraId="56308DBE" w14:textId="77777777" w:rsidR="005F4B5D" w:rsidRDefault="005F4B5D" w:rsidP="005F4B5D">
      <w:pPr>
        <w:pStyle w:val="PL"/>
      </w:pPr>
      <w:r>
        <w:t xml:space="preserve">          type: array</w:t>
      </w:r>
    </w:p>
    <w:p w14:paraId="1FBA8EB6" w14:textId="77777777" w:rsidR="005F4B5D" w:rsidRDefault="005F4B5D" w:rsidP="005F4B5D">
      <w:pPr>
        <w:pStyle w:val="PL"/>
      </w:pPr>
      <w:r>
        <w:t xml:space="preserve">          items:</w:t>
      </w:r>
    </w:p>
    <w:p w14:paraId="5301AA0B" w14:textId="77777777" w:rsidR="005F4B5D" w:rsidRDefault="005F4B5D" w:rsidP="005F4B5D">
      <w:pPr>
        <w:pStyle w:val="PL"/>
      </w:pPr>
      <w:r>
        <w:t xml:space="preserve">            $ref: '#/components/schemas/PFIContainerInformation'</w:t>
      </w:r>
    </w:p>
    <w:p w14:paraId="01E53E3E" w14:textId="77777777" w:rsidR="005F4B5D" w:rsidRDefault="005F4B5D" w:rsidP="005F4B5D">
      <w:pPr>
        <w:pStyle w:val="PL"/>
      </w:pPr>
      <w:r>
        <w:t xml:space="preserve">          minItems: 0</w:t>
      </w:r>
    </w:p>
    <w:p w14:paraId="5291869F" w14:textId="77777777" w:rsidR="005F4B5D" w:rsidRDefault="005F4B5D" w:rsidP="005F4B5D">
      <w:pPr>
        <w:pStyle w:val="PL"/>
      </w:pPr>
      <w:r>
        <w:t xml:space="preserve">        transmissionDataContainer:</w:t>
      </w:r>
    </w:p>
    <w:p w14:paraId="33E66126" w14:textId="77777777" w:rsidR="005F4B5D" w:rsidRDefault="005F4B5D" w:rsidP="005F4B5D">
      <w:pPr>
        <w:pStyle w:val="PL"/>
      </w:pPr>
      <w:r>
        <w:t xml:space="preserve">          type: array</w:t>
      </w:r>
    </w:p>
    <w:p w14:paraId="2829C20D" w14:textId="77777777" w:rsidR="005F4B5D" w:rsidRDefault="005F4B5D" w:rsidP="005F4B5D">
      <w:pPr>
        <w:pStyle w:val="PL"/>
      </w:pPr>
      <w:r>
        <w:t xml:space="preserve">          items:</w:t>
      </w:r>
    </w:p>
    <w:p w14:paraId="65063EFE" w14:textId="77777777" w:rsidR="005F4B5D" w:rsidRDefault="005F4B5D" w:rsidP="005F4B5D">
      <w:pPr>
        <w:pStyle w:val="PL"/>
      </w:pPr>
      <w:r>
        <w:t xml:space="preserve">            $ref: '#/components/schemas/PC5DataContainer'</w:t>
      </w:r>
    </w:p>
    <w:p w14:paraId="3BAB810C" w14:textId="77777777" w:rsidR="005F4B5D" w:rsidRDefault="005F4B5D" w:rsidP="005F4B5D">
      <w:pPr>
        <w:pStyle w:val="PL"/>
      </w:pPr>
      <w:r>
        <w:t xml:space="preserve">          minItems: 0</w:t>
      </w:r>
    </w:p>
    <w:p w14:paraId="3D827CFB" w14:textId="77777777" w:rsidR="005F4B5D" w:rsidRDefault="005F4B5D" w:rsidP="005F4B5D">
      <w:pPr>
        <w:pStyle w:val="PL"/>
      </w:pPr>
      <w:r>
        <w:t xml:space="preserve">        receptionDataContainer:</w:t>
      </w:r>
    </w:p>
    <w:p w14:paraId="520177EF" w14:textId="77777777" w:rsidR="005F4B5D" w:rsidRDefault="005F4B5D" w:rsidP="005F4B5D">
      <w:pPr>
        <w:pStyle w:val="PL"/>
      </w:pPr>
      <w:r>
        <w:t xml:space="preserve">          type: array</w:t>
      </w:r>
    </w:p>
    <w:p w14:paraId="1D62E1FF" w14:textId="77777777" w:rsidR="005F4B5D" w:rsidRDefault="005F4B5D" w:rsidP="005F4B5D">
      <w:pPr>
        <w:pStyle w:val="PL"/>
      </w:pPr>
      <w:r>
        <w:t xml:space="preserve">          items:</w:t>
      </w:r>
    </w:p>
    <w:p w14:paraId="7584A2C4" w14:textId="77777777" w:rsidR="005F4B5D" w:rsidRDefault="005F4B5D" w:rsidP="005F4B5D">
      <w:pPr>
        <w:pStyle w:val="PL"/>
      </w:pPr>
      <w:r>
        <w:t xml:space="preserve">            $ref: '#/components/schemas/PC5DataContainer'</w:t>
      </w:r>
    </w:p>
    <w:p w14:paraId="7C651CB4" w14:textId="77777777" w:rsidR="005F4B5D" w:rsidRDefault="005F4B5D" w:rsidP="005F4B5D">
      <w:pPr>
        <w:pStyle w:val="PL"/>
      </w:pPr>
      <w:r>
        <w:t xml:space="preserve">          minItems: 0</w:t>
      </w:r>
    </w:p>
    <w:p w14:paraId="4E0B2DFC" w14:textId="77777777" w:rsidR="005F4B5D" w:rsidRDefault="005F4B5D" w:rsidP="005F4B5D">
      <w:pPr>
        <w:pStyle w:val="PL"/>
      </w:pPr>
      <w:r>
        <w:t xml:space="preserve">      required:</w:t>
      </w:r>
    </w:p>
    <w:p w14:paraId="1DEFFB7C" w14:textId="77777777" w:rsidR="005F4B5D" w:rsidRDefault="005F4B5D" w:rsidP="005F4B5D">
      <w:pPr>
        <w:pStyle w:val="PL"/>
      </w:pPr>
      <w:r>
        <w:t xml:space="preserve">        - aPIName</w:t>
      </w:r>
    </w:p>
    <w:p w14:paraId="1A8F7CD8" w14:textId="77777777" w:rsidR="005F4B5D" w:rsidRDefault="005F4B5D" w:rsidP="005F4B5D">
      <w:pPr>
        <w:pStyle w:val="PL"/>
      </w:pPr>
      <w:r>
        <w:t xml:space="preserve">    InterCHFInformation:</w:t>
      </w:r>
    </w:p>
    <w:p w14:paraId="0DB5382C" w14:textId="77777777" w:rsidR="005F4B5D" w:rsidRDefault="005F4B5D" w:rsidP="005F4B5D">
      <w:pPr>
        <w:pStyle w:val="PL"/>
      </w:pPr>
      <w:r>
        <w:t xml:space="preserve">      type: object</w:t>
      </w:r>
    </w:p>
    <w:p w14:paraId="7C38B152" w14:textId="77777777" w:rsidR="005F4B5D" w:rsidRDefault="005F4B5D" w:rsidP="005F4B5D">
      <w:pPr>
        <w:pStyle w:val="PL"/>
      </w:pPr>
      <w:r>
        <w:t xml:space="preserve">      properties:</w:t>
      </w:r>
    </w:p>
    <w:p w14:paraId="25F77F9E" w14:textId="77777777" w:rsidR="005F4B5D" w:rsidRDefault="005F4B5D" w:rsidP="005F4B5D">
      <w:pPr>
        <w:pStyle w:val="PL"/>
      </w:pPr>
      <w:r>
        <w:t xml:space="preserve">        remoteCHFResource:</w:t>
      </w:r>
    </w:p>
    <w:p w14:paraId="22E7885F" w14:textId="77777777" w:rsidR="005F4B5D" w:rsidRDefault="005F4B5D" w:rsidP="005F4B5D">
      <w:pPr>
        <w:pStyle w:val="PL"/>
      </w:pPr>
      <w:r>
        <w:t xml:space="preserve">          $ref: 'TS29571_CommonData.yaml#/components/schemas/Uri'</w:t>
      </w:r>
    </w:p>
    <w:p w14:paraId="2767724A" w14:textId="77777777" w:rsidR="005F4B5D" w:rsidRDefault="005F4B5D" w:rsidP="005F4B5D">
      <w:pPr>
        <w:pStyle w:val="PL"/>
      </w:pPr>
      <w:r>
        <w:t xml:space="preserve">        originalNFConsumerId:</w:t>
      </w:r>
    </w:p>
    <w:p w14:paraId="46984930" w14:textId="77777777" w:rsidR="005F4B5D" w:rsidRDefault="005F4B5D" w:rsidP="005F4B5D">
      <w:pPr>
        <w:pStyle w:val="PL"/>
      </w:pPr>
      <w:r>
        <w:t xml:space="preserve">          $ref: '#/components/schemas/NFIdentification'</w:t>
      </w:r>
    </w:p>
    <w:p w14:paraId="5B3C9B24" w14:textId="77777777" w:rsidR="005F4B5D" w:rsidRDefault="005F4B5D" w:rsidP="005F4B5D">
      <w:pPr>
        <w:pStyle w:val="PL"/>
      </w:pPr>
      <w:r>
        <w:t xml:space="preserve">    NSACFChargingInformation:</w:t>
      </w:r>
    </w:p>
    <w:p w14:paraId="3F1892B7" w14:textId="77777777" w:rsidR="005F4B5D" w:rsidRDefault="005F4B5D" w:rsidP="005F4B5D">
      <w:pPr>
        <w:pStyle w:val="PL"/>
      </w:pPr>
      <w:r>
        <w:t xml:space="preserve">      type: object</w:t>
      </w:r>
    </w:p>
    <w:p w14:paraId="2CC139C4" w14:textId="77777777" w:rsidR="005F4B5D" w:rsidRDefault="005F4B5D" w:rsidP="005F4B5D">
      <w:pPr>
        <w:pStyle w:val="PL"/>
      </w:pPr>
      <w:r>
        <w:t xml:space="preserve">      properties:</w:t>
      </w:r>
    </w:p>
    <w:p w14:paraId="0BD1F264" w14:textId="77777777" w:rsidR="005F4B5D" w:rsidRDefault="005F4B5D" w:rsidP="005F4B5D">
      <w:pPr>
        <w:pStyle w:val="PL"/>
      </w:pPr>
      <w:r>
        <w:t xml:space="preserve">        nSACChargingIndicator:</w:t>
      </w:r>
    </w:p>
    <w:p w14:paraId="104CA62C" w14:textId="77777777" w:rsidR="005F4B5D" w:rsidRDefault="005F4B5D" w:rsidP="005F4B5D">
      <w:pPr>
        <w:pStyle w:val="PL"/>
      </w:pPr>
      <w:r>
        <w:t xml:space="preserve">          type: boolean</w:t>
      </w:r>
    </w:p>
    <w:p w14:paraId="678F902B" w14:textId="77777777" w:rsidR="005F4B5D" w:rsidRDefault="005F4B5D" w:rsidP="005F4B5D">
      <w:pPr>
        <w:pStyle w:val="PL"/>
      </w:pPr>
      <w:r>
        <w:t xml:space="preserve">    NSACContainerInformation:</w:t>
      </w:r>
    </w:p>
    <w:p w14:paraId="099AA594" w14:textId="77777777" w:rsidR="005F4B5D" w:rsidRDefault="005F4B5D" w:rsidP="005F4B5D">
      <w:pPr>
        <w:pStyle w:val="PL"/>
      </w:pPr>
      <w:r>
        <w:t xml:space="preserve">      type: object</w:t>
      </w:r>
    </w:p>
    <w:p w14:paraId="0CCEDE15" w14:textId="77777777" w:rsidR="005F4B5D" w:rsidRDefault="005F4B5D" w:rsidP="005F4B5D">
      <w:pPr>
        <w:pStyle w:val="PL"/>
      </w:pPr>
      <w:r>
        <w:t xml:space="preserve">      properties:</w:t>
      </w:r>
    </w:p>
    <w:p w14:paraId="772A91C2" w14:textId="77777777" w:rsidR="005F4B5D" w:rsidRDefault="005F4B5D" w:rsidP="005F4B5D">
      <w:pPr>
        <w:pStyle w:val="PL"/>
      </w:pPr>
      <w:r>
        <w:lastRenderedPageBreak/>
        <w:t xml:space="preserve">        numberOfUEs:</w:t>
      </w:r>
    </w:p>
    <w:p w14:paraId="3726C047" w14:textId="77777777" w:rsidR="005F4B5D" w:rsidRDefault="005F4B5D" w:rsidP="005F4B5D">
      <w:pPr>
        <w:pStyle w:val="PL"/>
      </w:pPr>
      <w:r>
        <w:t xml:space="preserve">          type: integer</w:t>
      </w:r>
    </w:p>
    <w:p w14:paraId="64AB46EC" w14:textId="77777777" w:rsidR="005F4B5D" w:rsidRDefault="005F4B5D" w:rsidP="005F4B5D">
      <w:pPr>
        <w:pStyle w:val="PL"/>
      </w:pPr>
      <w:r>
        <w:t xml:space="preserve">        numberOfPDUs:</w:t>
      </w:r>
    </w:p>
    <w:p w14:paraId="19CCB17D" w14:textId="77777777" w:rsidR="005F4B5D" w:rsidRDefault="005F4B5D" w:rsidP="005F4B5D">
      <w:pPr>
        <w:pStyle w:val="PL"/>
      </w:pPr>
      <w:r>
        <w:t xml:space="preserve">          type: integer</w:t>
      </w:r>
    </w:p>
    <w:p w14:paraId="5CC1D583" w14:textId="77777777" w:rsidR="005F4B5D" w:rsidRDefault="005F4B5D" w:rsidP="005F4B5D">
      <w:pPr>
        <w:pStyle w:val="PL"/>
      </w:pPr>
      <w:r>
        <w:t xml:space="preserve">    NSSAAChargingInformation:</w:t>
      </w:r>
    </w:p>
    <w:p w14:paraId="1328D8E9" w14:textId="77777777" w:rsidR="005F4B5D" w:rsidRDefault="005F4B5D" w:rsidP="005F4B5D">
      <w:pPr>
        <w:pStyle w:val="PL"/>
      </w:pPr>
      <w:r>
        <w:t xml:space="preserve">      type: object</w:t>
      </w:r>
    </w:p>
    <w:p w14:paraId="21161FB7" w14:textId="77777777" w:rsidR="005F4B5D" w:rsidRDefault="005F4B5D" w:rsidP="005F4B5D">
      <w:pPr>
        <w:pStyle w:val="PL"/>
      </w:pPr>
      <w:r>
        <w:t xml:space="preserve">      properties:</w:t>
      </w:r>
    </w:p>
    <w:p w14:paraId="68CB6461" w14:textId="77777777" w:rsidR="005F4B5D" w:rsidRDefault="005F4B5D" w:rsidP="005F4B5D">
      <w:pPr>
        <w:pStyle w:val="PL"/>
      </w:pPr>
      <w:r>
        <w:t xml:space="preserve">        nSSAAMessageType:</w:t>
      </w:r>
    </w:p>
    <w:p w14:paraId="5DD6C038" w14:textId="77777777" w:rsidR="005F4B5D" w:rsidRDefault="005F4B5D" w:rsidP="005F4B5D">
      <w:pPr>
        <w:pStyle w:val="PL"/>
      </w:pPr>
      <w:r>
        <w:t xml:space="preserve">          $ref: '#/components/schemas/NSSAAMessageType'</w:t>
      </w:r>
    </w:p>
    <w:p w14:paraId="1298FC2A" w14:textId="77777777" w:rsidR="005F4B5D" w:rsidRDefault="005F4B5D" w:rsidP="005F4B5D">
      <w:pPr>
        <w:pStyle w:val="PL"/>
      </w:pPr>
      <w:r>
        <w:t xml:space="preserve">        userIdentification:</w:t>
      </w:r>
    </w:p>
    <w:p w14:paraId="120E863E" w14:textId="77777777" w:rsidR="005F4B5D" w:rsidRDefault="005F4B5D" w:rsidP="005F4B5D">
      <w:pPr>
        <w:pStyle w:val="PL"/>
      </w:pPr>
      <w:r>
        <w:t xml:space="preserve">          $ref: '#/components/schemas/UserInformation'</w:t>
      </w:r>
    </w:p>
    <w:p w14:paraId="5240A7BA" w14:textId="77777777" w:rsidR="005F4B5D" w:rsidRDefault="005F4B5D" w:rsidP="005F4B5D">
      <w:pPr>
        <w:pStyle w:val="PL"/>
      </w:pPr>
      <w:r>
        <w:t xml:space="preserve">        aAAPAddress:</w:t>
      </w:r>
    </w:p>
    <w:p w14:paraId="156F750C" w14:textId="77777777" w:rsidR="005F4B5D" w:rsidRDefault="005F4B5D" w:rsidP="005F4B5D">
      <w:pPr>
        <w:pStyle w:val="PL"/>
      </w:pPr>
      <w:r>
        <w:t xml:space="preserve">          $ref: 'TS29571_CommonData.yaml#/components/schemas/ServerAddressingInfo'</w:t>
      </w:r>
    </w:p>
    <w:p w14:paraId="6FEA051A" w14:textId="77777777" w:rsidR="005F4B5D" w:rsidRDefault="005F4B5D" w:rsidP="005F4B5D">
      <w:pPr>
        <w:pStyle w:val="PL"/>
      </w:pPr>
      <w:r>
        <w:t xml:space="preserve">        aAASAddress:</w:t>
      </w:r>
    </w:p>
    <w:p w14:paraId="7FD2BC0A" w14:textId="77777777" w:rsidR="005F4B5D" w:rsidRDefault="005F4B5D" w:rsidP="005F4B5D">
      <w:pPr>
        <w:pStyle w:val="PL"/>
      </w:pPr>
      <w:r>
        <w:t xml:space="preserve">          $ref: 'TS29571_CommonData.yaml#/components/schemas/ServerAddressingInfo'</w:t>
      </w:r>
    </w:p>
    <w:p w14:paraId="5284C6BD" w14:textId="77777777" w:rsidR="005F4B5D" w:rsidRDefault="005F4B5D" w:rsidP="005F4B5D">
      <w:pPr>
        <w:pStyle w:val="PL"/>
      </w:pPr>
      <w:r>
        <w:t xml:space="preserve">        eAPIDResponse:</w:t>
      </w:r>
    </w:p>
    <w:p w14:paraId="4AC92B48" w14:textId="77777777" w:rsidR="005F4B5D" w:rsidRDefault="005F4B5D" w:rsidP="005F4B5D">
      <w:pPr>
        <w:pStyle w:val="PL"/>
      </w:pPr>
      <w:r>
        <w:t xml:space="preserve">          type: string</w:t>
      </w:r>
    </w:p>
    <w:p w14:paraId="228E5534" w14:textId="77777777" w:rsidR="005F4B5D" w:rsidRDefault="005F4B5D" w:rsidP="005F4B5D">
      <w:pPr>
        <w:pStyle w:val="PL"/>
      </w:pPr>
      <w:r>
        <w:t xml:space="preserve">        eAPauthstatus:</w:t>
      </w:r>
    </w:p>
    <w:p w14:paraId="496782E2" w14:textId="77777777" w:rsidR="005F4B5D" w:rsidRDefault="005F4B5D" w:rsidP="005F4B5D">
      <w:pPr>
        <w:pStyle w:val="PL"/>
      </w:pPr>
      <w:r>
        <w:t xml:space="preserve">          $ref: 'TS29571_CommonData.yaml#/components/schemas/AuthStatus'</w:t>
      </w:r>
    </w:p>
    <w:p w14:paraId="2314ED86" w14:textId="77777777" w:rsidR="005F4B5D" w:rsidRDefault="005F4B5D" w:rsidP="005F4B5D">
      <w:pPr>
        <w:pStyle w:val="PL"/>
      </w:pPr>
      <w:r>
        <w:t xml:space="preserve">        aMFId:</w:t>
      </w:r>
    </w:p>
    <w:p w14:paraId="74E8E3DA" w14:textId="77777777" w:rsidR="005F4B5D" w:rsidRDefault="005F4B5D" w:rsidP="005F4B5D">
      <w:pPr>
        <w:pStyle w:val="PL"/>
      </w:pPr>
      <w:r>
        <w:t xml:space="preserve">          $ref: 'TS29571_CommonData.yaml#/components/schemas/AmfId'</w:t>
      </w:r>
    </w:p>
    <w:p w14:paraId="257A088D" w14:textId="77777777" w:rsidR="005F4B5D" w:rsidRDefault="005F4B5D" w:rsidP="005F4B5D">
      <w:pPr>
        <w:pStyle w:val="PL"/>
      </w:pPr>
      <w:r>
        <w:t xml:space="preserve">      required:</w:t>
      </w:r>
    </w:p>
    <w:p w14:paraId="55A6C17E" w14:textId="77777777" w:rsidR="005F4B5D" w:rsidRDefault="005F4B5D" w:rsidP="005F4B5D">
      <w:pPr>
        <w:pStyle w:val="PL"/>
      </w:pPr>
      <w:r>
        <w:t xml:space="preserve">        - nSSAAMessageType</w:t>
      </w:r>
    </w:p>
    <w:p w14:paraId="7959E86B" w14:textId="77777777" w:rsidR="005F4B5D" w:rsidRDefault="005F4B5D" w:rsidP="005F4B5D">
      <w:pPr>
        <w:pStyle w:val="PL"/>
      </w:pPr>
      <w:r>
        <w:t xml:space="preserve">        - userIdentification</w:t>
      </w:r>
    </w:p>
    <w:p w14:paraId="0936556C" w14:textId="77777777" w:rsidR="005F4B5D" w:rsidRDefault="005F4B5D" w:rsidP="005F4B5D">
      <w:pPr>
        <w:pStyle w:val="PL"/>
      </w:pPr>
      <w:r>
        <w:t xml:space="preserve">    PFIContainerInformation:</w:t>
      </w:r>
    </w:p>
    <w:p w14:paraId="0477D027" w14:textId="77777777" w:rsidR="005F4B5D" w:rsidRDefault="005F4B5D" w:rsidP="005F4B5D">
      <w:pPr>
        <w:pStyle w:val="PL"/>
      </w:pPr>
      <w:r>
        <w:t xml:space="preserve">      type: object</w:t>
      </w:r>
    </w:p>
    <w:p w14:paraId="03791953" w14:textId="77777777" w:rsidR="005F4B5D" w:rsidRDefault="005F4B5D" w:rsidP="005F4B5D">
      <w:pPr>
        <w:pStyle w:val="PL"/>
      </w:pPr>
      <w:r>
        <w:t xml:space="preserve">      properties:</w:t>
      </w:r>
    </w:p>
    <w:p w14:paraId="57CD3E9F" w14:textId="77777777" w:rsidR="005F4B5D" w:rsidRDefault="005F4B5D" w:rsidP="005F4B5D">
      <w:pPr>
        <w:pStyle w:val="PL"/>
      </w:pPr>
      <w:r>
        <w:t xml:space="preserve">        pFI:</w:t>
      </w:r>
    </w:p>
    <w:p w14:paraId="77E83FD0" w14:textId="77777777" w:rsidR="005F4B5D" w:rsidRDefault="005F4B5D" w:rsidP="005F4B5D">
      <w:pPr>
        <w:pStyle w:val="PL"/>
      </w:pPr>
      <w:r>
        <w:t xml:space="preserve">          type: string</w:t>
      </w:r>
    </w:p>
    <w:p w14:paraId="23E4F78A" w14:textId="77777777" w:rsidR="005F4B5D" w:rsidRDefault="005F4B5D" w:rsidP="005F4B5D">
      <w:pPr>
        <w:pStyle w:val="PL"/>
      </w:pPr>
      <w:r>
        <w:t xml:space="preserve">        reportTime:</w:t>
      </w:r>
    </w:p>
    <w:p w14:paraId="21F92F0B" w14:textId="77777777" w:rsidR="005F4B5D" w:rsidRDefault="005F4B5D" w:rsidP="005F4B5D">
      <w:pPr>
        <w:pStyle w:val="PL"/>
      </w:pPr>
      <w:r>
        <w:t xml:space="preserve">          $ref: 'TS29571_CommonData.yaml#/components/schemas/DateTime'</w:t>
      </w:r>
    </w:p>
    <w:p w14:paraId="6F8E7E87" w14:textId="77777777" w:rsidR="005F4B5D" w:rsidRDefault="005F4B5D" w:rsidP="005F4B5D">
      <w:pPr>
        <w:pStyle w:val="PL"/>
      </w:pPr>
      <w:r>
        <w:t xml:space="preserve">        timeofFirstUsage:</w:t>
      </w:r>
    </w:p>
    <w:p w14:paraId="4898F076" w14:textId="77777777" w:rsidR="005F4B5D" w:rsidRDefault="005F4B5D" w:rsidP="005F4B5D">
      <w:pPr>
        <w:pStyle w:val="PL"/>
      </w:pPr>
      <w:r>
        <w:t xml:space="preserve">          $ref: 'TS29571_CommonData.yaml#/components/schemas/DateTime'</w:t>
      </w:r>
    </w:p>
    <w:p w14:paraId="2E4DBC9B" w14:textId="77777777" w:rsidR="005F4B5D" w:rsidRDefault="005F4B5D" w:rsidP="005F4B5D">
      <w:pPr>
        <w:pStyle w:val="PL"/>
      </w:pPr>
      <w:r>
        <w:t xml:space="preserve">        timeofLastUsage:</w:t>
      </w:r>
    </w:p>
    <w:p w14:paraId="774942B3" w14:textId="77777777" w:rsidR="005F4B5D" w:rsidRDefault="005F4B5D" w:rsidP="005F4B5D">
      <w:pPr>
        <w:pStyle w:val="PL"/>
      </w:pPr>
      <w:r>
        <w:t xml:space="preserve">          $ref: 'TS29571_CommonData.yaml#/components/schemas/DateTime'</w:t>
      </w:r>
    </w:p>
    <w:p w14:paraId="5090B64D" w14:textId="77777777" w:rsidR="005F4B5D" w:rsidRDefault="005F4B5D" w:rsidP="005F4B5D">
      <w:pPr>
        <w:pStyle w:val="PL"/>
      </w:pPr>
      <w:r>
        <w:t xml:space="preserve">        qoSInformation:</w:t>
      </w:r>
    </w:p>
    <w:p w14:paraId="5AAE89C1" w14:textId="77777777" w:rsidR="005F4B5D" w:rsidRDefault="005F4B5D" w:rsidP="005F4B5D">
      <w:pPr>
        <w:pStyle w:val="PL"/>
      </w:pPr>
      <w:r>
        <w:t xml:space="preserve">          $ref: 'TS29512_Npcf_SMPolicyControl.yaml#/components/schemas/QosData'</w:t>
      </w:r>
    </w:p>
    <w:p w14:paraId="74E78C86" w14:textId="77777777" w:rsidR="005F4B5D" w:rsidRDefault="005F4B5D" w:rsidP="005F4B5D">
      <w:pPr>
        <w:pStyle w:val="PL"/>
      </w:pPr>
      <w:r>
        <w:t xml:space="preserve">        qoSCharacteristics:</w:t>
      </w:r>
    </w:p>
    <w:p w14:paraId="7206E198" w14:textId="77777777" w:rsidR="005F4B5D" w:rsidRDefault="005F4B5D" w:rsidP="005F4B5D">
      <w:pPr>
        <w:pStyle w:val="PL"/>
      </w:pPr>
      <w:r>
        <w:t xml:space="preserve">          $ref: 'TS29512_Npcf_SMPolicyControl.yaml#/components/schemas/QosCharacteristics'</w:t>
      </w:r>
    </w:p>
    <w:p w14:paraId="0D097A3C" w14:textId="77777777" w:rsidR="005F4B5D" w:rsidRDefault="005F4B5D" w:rsidP="005F4B5D">
      <w:pPr>
        <w:pStyle w:val="PL"/>
      </w:pPr>
      <w:r>
        <w:t xml:space="preserve">        userLocationInformation:</w:t>
      </w:r>
    </w:p>
    <w:p w14:paraId="3FA30692" w14:textId="77777777" w:rsidR="005F4B5D" w:rsidRDefault="005F4B5D" w:rsidP="005F4B5D">
      <w:pPr>
        <w:pStyle w:val="PL"/>
      </w:pPr>
      <w:r>
        <w:t xml:space="preserve">          $ref: 'TS29571_CommonData.yaml#/components/schemas/UserLocation'</w:t>
      </w:r>
    </w:p>
    <w:p w14:paraId="6C3FE069" w14:textId="77777777" w:rsidR="005F4B5D" w:rsidRDefault="005F4B5D" w:rsidP="005F4B5D">
      <w:pPr>
        <w:pStyle w:val="PL"/>
      </w:pPr>
      <w:r>
        <w:t xml:space="preserve">        uetimeZone:</w:t>
      </w:r>
    </w:p>
    <w:p w14:paraId="69910006" w14:textId="77777777" w:rsidR="005F4B5D" w:rsidRDefault="005F4B5D" w:rsidP="005F4B5D">
      <w:pPr>
        <w:pStyle w:val="PL"/>
      </w:pPr>
      <w:r>
        <w:t xml:space="preserve">          $ref: 'TS29571_CommonData.yaml#/components/schemas/TimeZone' </w:t>
      </w:r>
    </w:p>
    <w:p w14:paraId="7ABAC4F6" w14:textId="77777777" w:rsidR="005F4B5D" w:rsidRDefault="005F4B5D" w:rsidP="005F4B5D">
      <w:pPr>
        <w:pStyle w:val="PL"/>
      </w:pPr>
      <w:r>
        <w:t xml:space="preserve">        presenceReportingAreaInformation:</w:t>
      </w:r>
    </w:p>
    <w:p w14:paraId="6A2308F3" w14:textId="77777777" w:rsidR="005F4B5D" w:rsidRDefault="005F4B5D" w:rsidP="005F4B5D">
      <w:pPr>
        <w:pStyle w:val="PL"/>
      </w:pPr>
      <w:r>
        <w:t xml:space="preserve">          type: object</w:t>
      </w:r>
    </w:p>
    <w:p w14:paraId="5D1B4E95" w14:textId="77777777" w:rsidR="005F4B5D" w:rsidRDefault="005F4B5D" w:rsidP="005F4B5D">
      <w:pPr>
        <w:pStyle w:val="PL"/>
      </w:pPr>
      <w:r>
        <w:t xml:space="preserve">          additionalProperties:</w:t>
      </w:r>
    </w:p>
    <w:p w14:paraId="7BA29114" w14:textId="77777777" w:rsidR="005F4B5D" w:rsidRDefault="005F4B5D" w:rsidP="005F4B5D">
      <w:pPr>
        <w:pStyle w:val="PL"/>
      </w:pPr>
      <w:r>
        <w:t xml:space="preserve">            $ref: 'TS29571_CommonData.yaml#/components/schemas/PresenceInfo'</w:t>
      </w:r>
    </w:p>
    <w:p w14:paraId="26A49C23" w14:textId="77777777" w:rsidR="005F4B5D" w:rsidRDefault="005F4B5D" w:rsidP="005F4B5D">
      <w:pPr>
        <w:pStyle w:val="PL"/>
      </w:pPr>
      <w:r>
        <w:t xml:space="preserve">          minProperties: 0</w:t>
      </w:r>
    </w:p>
    <w:p w14:paraId="1406A589" w14:textId="77777777" w:rsidR="005F4B5D" w:rsidRDefault="005F4B5D" w:rsidP="005F4B5D">
      <w:pPr>
        <w:pStyle w:val="PL"/>
      </w:pPr>
    </w:p>
    <w:p w14:paraId="5E0942CC" w14:textId="77777777" w:rsidR="005F4B5D" w:rsidRDefault="005F4B5D" w:rsidP="005F4B5D">
      <w:pPr>
        <w:pStyle w:val="PL"/>
      </w:pPr>
      <w:r>
        <w:t xml:space="preserve">    PC5DataContainer:</w:t>
      </w:r>
    </w:p>
    <w:p w14:paraId="245477A2" w14:textId="77777777" w:rsidR="005F4B5D" w:rsidRDefault="005F4B5D" w:rsidP="005F4B5D">
      <w:pPr>
        <w:pStyle w:val="PL"/>
      </w:pPr>
      <w:r>
        <w:t xml:space="preserve">      type: object</w:t>
      </w:r>
    </w:p>
    <w:p w14:paraId="577E4E6D" w14:textId="77777777" w:rsidR="005F4B5D" w:rsidRDefault="005F4B5D" w:rsidP="005F4B5D">
      <w:pPr>
        <w:pStyle w:val="PL"/>
      </w:pPr>
      <w:r>
        <w:t xml:space="preserve">      properties:</w:t>
      </w:r>
    </w:p>
    <w:p w14:paraId="23939DDE" w14:textId="77777777" w:rsidR="005F4B5D" w:rsidRDefault="005F4B5D" w:rsidP="005F4B5D">
      <w:pPr>
        <w:pStyle w:val="PL"/>
      </w:pPr>
      <w:r>
        <w:t xml:space="preserve">        localSequenceNumber:</w:t>
      </w:r>
    </w:p>
    <w:p w14:paraId="711C0132" w14:textId="77777777" w:rsidR="005F4B5D" w:rsidRDefault="005F4B5D" w:rsidP="005F4B5D">
      <w:pPr>
        <w:pStyle w:val="PL"/>
      </w:pPr>
      <w:r>
        <w:t xml:space="preserve">          type: string</w:t>
      </w:r>
    </w:p>
    <w:p w14:paraId="5A66DA2B" w14:textId="77777777" w:rsidR="005F4B5D" w:rsidRDefault="005F4B5D" w:rsidP="005F4B5D">
      <w:pPr>
        <w:pStyle w:val="PL"/>
      </w:pPr>
      <w:r>
        <w:t xml:space="preserve">        changeTime:</w:t>
      </w:r>
    </w:p>
    <w:p w14:paraId="36CC78F7" w14:textId="77777777" w:rsidR="005F4B5D" w:rsidRDefault="005F4B5D" w:rsidP="005F4B5D">
      <w:pPr>
        <w:pStyle w:val="PL"/>
      </w:pPr>
      <w:r>
        <w:t xml:space="preserve">          $ref: 'TS29571_CommonData.yaml#/components/schemas/DateTime'</w:t>
      </w:r>
    </w:p>
    <w:p w14:paraId="5D49714C" w14:textId="77777777" w:rsidR="005F4B5D" w:rsidRDefault="005F4B5D" w:rsidP="005F4B5D">
      <w:pPr>
        <w:pStyle w:val="PL"/>
      </w:pPr>
      <w:r>
        <w:t xml:space="preserve">        coverageStatus:</w:t>
      </w:r>
    </w:p>
    <w:p w14:paraId="658C5B15" w14:textId="77777777" w:rsidR="005F4B5D" w:rsidRDefault="005F4B5D" w:rsidP="005F4B5D">
      <w:pPr>
        <w:pStyle w:val="PL"/>
      </w:pPr>
      <w:r>
        <w:t xml:space="preserve">          type: boolean</w:t>
      </w:r>
    </w:p>
    <w:p w14:paraId="548F12BD" w14:textId="77777777" w:rsidR="005F4B5D" w:rsidRDefault="005F4B5D" w:rsidP="005F4B5D">
      <w:pPr>
        <w:pStyle w:val="PL"/>
      </w:pPr>
      <w:r>
        <w:t xml:space="preserve">        userLocationInformation:</w:t>
      </w:r>
    </w:p>
    <w:p w14:paraId="0FCEBBE6" w14:textId="77777777" w:rsidR="005F4B5D" w:rsidRDefault="005F4B5D" w:rsidP="005F4B5D">
      <w:pPr>
        <w:pStyle w:val="PL"/>
      </w:pPr>
      <w:r>
        <w:t xml:space="preserve">          $ref: 'TS29571_CommonData.yaml#/components/schemas/UserLocation'</w:t>
      </w:r>
    </w:p>
    <w:p w14:paraId="090B14DD" w14:textId="77777777" w:rsidR="005F4B5D" w:rsidRDefault="005F4B5D" w:rsidP="005F4B5D">
      <w:pPr>
        <w:pStyle w:val="PL"/>
      </w:pPr>
      <w:r>
        <w:t xml:space="preserve">        dataVolume:</w:t>
      </w:r>
    </w:p>
    <w:p w14:paraId="092C1F81" w14:textId="77777777" w:rsidR="005F4B5D" w:rsidRDefault="005F4B5D" w:rsidP="005F4B5D">
      <w:pPr>
        <w:pStyle w:val="PL"/>
      </w:pPr>
      <w:r>
        <w:t xml:space="preserve">          $ref: 'TS29571_CommonData.yaml#/components/schemas/Uint64'</w:t>
      </w:r>
    </w:p>
    <w:p w14:paraId="7CC15AB2" w14:textId="77777777" w:rsidR="005F4B5D" w:rsidRDefault="005F4B5D" w:rsidP="005F4B5D">
      <w:pPr>
        <w:pStyle w:val="PL"/>
      </w:pPr>
      <w:r>
        <w:t xml:space="preserve">        changeCondition:</w:t>
      </w:r>
    </w:p>
    <w:p w14:paraId="20C15FC5" w14:textId="77777777" w:rsidR="005F4B5D" w:rsidRDefault="005F4B5D" w:rsidP="005F4B5D">
      <w:pPr>
        <w:pStyle w:val="PL"/>
      </w:pPr>
      <w:r>
        <w:t xml:space="preserve">          type: string</w:t>
      </w:r>
    </w:p>
    <w:p w14:paraId="3583BAD8" w14:textId="77777777" w:rsidR="005F4B5D" w:rsidRDefault="005F4B5D" w:rsidP="005F4B5D">
      <w:pPr>
        <w:pStyle w:val="PL"/>
      </w:pPr>
      <w:r>
        <w:t xml:space="preserve">        radioResourcesId:</w:t>
      </w:r>
    </w:p>
    <w:p w14:paraId="19A3C5BD" w14:textId="77777777" w:rsidR="005F4B5D" w:rsidRDefault="005F4B5D" w:rsidP="005F4B5D">
      <w:pPr>
        <w:pStyle w:val="PL"/>
      </w:pPr>
      <w:r>
        <w:t xml:space="preserve">          $ref: '#/components/schemas/RadioResourcesIndicator'</w:t>
      </w:r>
    </w:p>
    <w:p w14:paraId="3AE5B243" w14:textId="77777777" w:rsidR="005F4B5D" w:rsidRDefault="005F4B5D" w:rsidP="005F4B5D">
      <w:pPr>
        <w:pStyle w:val="PL"/>
      </w:pPr>
      <w:r>
        <w:t xml:space="preserve">        radioFrequency:</w:t>
      </w:r>
    </w:p>
    <w:p w14:paraId="18F47C93" w14:textId="77777777" w:rsidR="005F4B5D" w:rsidRDefault="005F4B5D" w:rsidP="005F4B5D">
      <w:pPr>
        <w:pStyle w:val="PL"/>
      </w:pPr>
      <w:r>
        <w:t xml:space="preserve">          type: string </w:t>
      </w:r>
    </w:p>
    <w:p w14:paraId="765BCAC5" w14:textId="77777777" w:rsidR="005F4B5D" w:rsidRDefault="005F4B5D" w:rsidP="005F4B5D">
      <w:pPr>
        <w:pStyle w:val="PL"/>
      </w:pPr>
      <w:r>
        <w:t xml:space="preserve">        pC5RadioTechnology:</w:t>
      </w:r>
    </w:p>
    <w:p w14:paraId="3A7EF0B0" w14:textId="77777777" w:rsidR="005F4B5D" w:rsidRDefault="005F4B5D" w:rsidP="005F4B5D">
      <w:pPr>
        <w:pStyle w:val="PL"/>
      </w:pPr>
      <w:r>
        <w:t xml:space="preserve">          type: string</w:t>
      </w:r>
    </w:p>
    <w:p w14:paraId="32E45300" w14:textId="77777777" w:rsidR="005F4B5D" w:rsidRDefault="005F4B5D" w:rsidP="005F4B5D">
      <w:pPr>
        <w:pStyle w:val="PL"/>
      </w:pPr>
    </w:p>
    <w:p w14:paraId="7C50F047" w14:textId="77777777" w:rsidR="005F4B5D" w:rsidRDefault="005F4B5D" w:rsidP="005F4B5D">
      <w:pPr>
        <w:pStyle w:val="PL"/>
      </w:pPr>
      <w:r>
        <w:t xml:space="preserve">    OctetString:</w:t>
      </w:r>
    </w:p>
    <w:p w14:paraId="481EC65C" w14:textId="77777777" w:rsidR="005F4B5D" w:rsidRDefault="005F4B5D" w:rsidP="005F4B5D">
      <w:pPr>
        <w:pStyle w:val="PL"/>
      </w:pPr>
      <w:r>
        <w:t xml:space="preserve">      type: string</w:t>
      </w:r>
    </w:p>
    <w:p w14:paraId="5FAC86EB" w14:textId="77777777" w:rsidR="005F4B5D" w:rsidRDefault="005F4B5D" w:rsidP="005F4B5D">
      <w:pPr>
        <w:pStyle w:val="PL"/>
      </w:pPr>
      <w:r>
        <w:t xml:space="preserve">      pattern: '^[0-9a-fA-F]+$'</w:t>
      </w:r>
    </w:p>
    <w:p w14:paraId="78C0DADB" w14:textId="77777777" w:rsidR="005F4B5D" w:rsidRDefault="005F4B5D" w:rsidP="005F4B5D">
      <w:pPr>
        <w:pStyle w:val="PL"/>
      </w:pPr>
      <w:r>
        <w:t xml:space="preserve">    E164:</w:t>
      </w:r>
    </w:p>
    <w:p w14:paraId="1998FC92" w14:textId="77777777" w:rsidR="005F4B5D" w:rsidRDefault="005F4B5D" w:rsidP="005F4B5D">
      <w:pPr>
        <w:pStyle w:val="PL"/>
      </w:pPr>
      <w:r>
        <w:t xml:space="preserve">      type: string</w:t>
      </w:r>
    </w:p>
    <w:p w14:paraId="1D1E2E01" w14:textId="77777777" w:rsidR="005F4B5D" w:rsidRDefault="005F4B5D" w:rsidP="005F4B5D">
      <w:pPr>
        <w:pStyle w:val="PL"/>
      </w:pPr>
      <w:r>
        <w:t xml:space="preserve">      pattern: '^[0-9a-fA-F]+$'</w:t>
      </w:r>
    </w:p>
    <w:p w14:paraId="29D7A259" w14:textId="77777777" w:rsidR="005F4B5D" w:rsidRDefault="005F4B5D" w:rsidP="005F4B5D">
      <w:pPr>
        <w:pStyle w:val="PL"/>
      </w:pPr>
      <w:r>
        <w:t xml:space="preserve">    IMSAddress:</w:t>
      </w:r>
    </w:p>
    <w:p w14:paraId="507BFCD5" w14:textId="77777777" w:rsidR="005F4B5D" w:rsidRDefault="005F4B5D" w:rsidP="005F4B5D">
      <w:pPr>
        <w:pStyle w:val="PL"/>
      </w:pPr>
      <w:r>
        <w:lastRenderedPageBreak/>
        <w:t xml:space="preserve">      type: object</w:t>
      </w:r>
    </w:p>
    <w:p w14:paraId="3F9F62AD" w14:textId="77777777" w:rsidR="005F4B5D" w:rsidRDefault="005F4B5D" w:rsidP="005F4B5D">
      <w:pPr>
        <w:pStyle w:val="PL"/>
      </w:pPr>
      <w:r>
        <w:t xml:space="preserve">      properties:</w:t>
      </w:r>
    </w:p>
    <w:p w14:paraId="609964E2" w14:textId="77777777" w:rsidR="005F4B5D" w:rsidRDefault="005F4B5D" w:rsidP="005F4B5D">
      <w:pPr>
        <w:pStyle w:val="PL"/>
      </w:pPr>
      <w:r>
        <w:t xml:space="preserve">        ipv4Addr:</w:t>
      </w:r>
    </w:p>
    <w:p w14:paraId="77C00A5D" w14:textId="77777777" w:rsidR="005F4B5D" w:rsidRDefault="005F4B5D" w:rsidP="005F4B5D">
      <w:pPr>
        <w:pStyle w:val="PL"/>
      </w:pPr>
      <w:r>
        <w:t xml:space="preserve">          $ref: 'TS29571_CommonData.yaml#/components/schemas/Ipv4Addr'</w:t>
      </w:r>
    </w:p>
    <w:p w14:paraId="1D5A90F1" w14:textId="77777777" w:rsidR="005F4B5D" w:rsidRDefault="005F4B5D" w:rsidP="005F4B5D">
      <w:pPr>
        <w:pStyle w:val="PL"/>
      </w:pPr>
      <w:r>
        <w:t xml:space="preserve">        ipv6Addr:</w:t>
      </w:r>
    </w:p>
    <w:p w14:paraId="36772A78" w14:textId="77777777" w:rsidR="005F4B5D" w:rsidRDefault="005F4B5D" w:rsidP="005F4B5D">
      <w:pPr>
        <w:pStyle w:val="PL"/>
      </w:pPr>
      <w:r>
        <w:t xml:space="preserve">          $ref: 'TS29571_CommonData.yaml#/components/schemas/Ipv6Addr'</w:t>
      </w:r>
    </w:p>
    <w:p w14:paraId="14A50AEC" w14:textId="77777777" w:rsidR="005F4B5D" w:rsidRDefault="005F4B5D" w:rsidP="005F4B5D">
      <w:pPr>
        <w:pStyle w:val="PL"/>
      </w:pPr>
      <w:r>
        <w:t xml:space="preserve">        e164:</w:t>
      </w:r>
    </w:p>
    <w:p w14:paraId="1AA0C499" w14:textId="77777777" w:rsidR="005F4B5D" w:rsidRDefault="005F4B5D" w:rsidP="005F4B5D">
      <w:pPr>
        <w:pStyle w:val="PL"/>
      </w:pPr>
      <w:r>
        <w:t xml:space="preserve">          $ref: '#/components/schemas/E164'</w:t>
      </w:r>
    </w:p>
    <w:p w14:paraId="24A2D24A" w14:textId="77777777" w:rsidR="005F4B5D" w:rsidRDefault="005F4B5D" w:rsidP="005F4B5D">
      <w:pPr>
        <w:pStyle w:val="PL"/>
      </w:pPr>
      <w:r>
        <w:t xml:space="preserve">      anyOf:</w:t>
      </w:r>
    </w:p>
    <w:p w14:paraId="156A16E9" w14:textId="77777777" w:rsidR="005F4B5D" w:rsidRDefault="005F4B5D" w:rsidP="005F4B5D">
      <w:pPr>
        <w:pStyle w:val="PL"/>
      </w:pPr>
      <w:r>
        <w:t xml:space="preserve">        - required: [ ipv4Addr ]</w:t>
      </w:r>
    </w:p>
    <w:p w14:paraId="21FD9AB3" w14:textId="77777777" w:rsidR="005F4B5D" w:rsidRDefault="005F4B5D" w:rsidP="005F4B5D">
      <w:pPr>
        <w:pStyle w:val="PL"/>
      </w:pPr>
      <w:r>
        <w:t xml:space="preserve">        - required: [ ipv6Addr ]</w:t>
      </w:r>
    </w:p>
    <w:p w14:paraId="19248565" w14:textId="77777777" w:rsidR="005F4B5D" w:rsidRDefault="005F4B5D" w:rsidP="005F4B5D">
      <w:pPr>
        <w:pStyle w:val="PL"/>
      </w:pPr>
      <w:r>
        <w:t xml:space="preserve">        - required: [ e164 ]</w:t>
      </w:r>
    </w:p>
    <w:p w14:paraId="291E284B" w14:textId="77777777" w:rsidR="005F4B5D" w:rsidRDefault="005F4B5D" w:rsidP="005F4B5D">
      <w:pPr>
        <w:pStyle w:val="PL"/>
      </w:pPr>
      <w:r>
        <w:t xml:space="preserve">    ServingNodeAddress:</w:t>
      </w:r>
    </w:p>
    <w:p w14:paraId="04FC8C5B" w14:textId="77777777" w:rsidR="005F4B5D" w:rsidRDefault="005F4B5D" w:rsidP="005F4B5D">
      <w:pPr>
        <w:pStyle w:val="PL"/>
      </w:pPr>
      <w:r>
        <w:t xml:space="preserve">      type: object</w:t>
      </w:r>
    </w:p>
    <w:p w14:paraId="67A140FE" w14:textId="77777777" w:rsidR="005F4B5D" w:rsidRDefault="005F4B5D" w:rsidP="005F4B5D">
      <w:pPr>
        <w:pStyle w:val="PL"/>
      </w:pPr>
      <w:r>
        <w:t xml:space="preserve">      properties:</w:t>
      </w:r>
    </w:p>
    <w:p w14:paraId="30474A7C" w14:textId="77777777" w:rsidR="005F4B5D" w:rsidRDefault="005F4B5D" w:rsidP="005F4B5D">
      <w:pPr>
        <w:pStyle w:val="PL"/>
      </w:pPr>
      <w:r>
        <w:t xml:space="preserve">        ipv4Addr:</w:t>
      </w:r>
    </w:p>
    <w:p w14:paraId="3A013457" w14:textId="77777777" w:rsidR="005F4B5D" w:rsidRDefault="005F4B5D" w:rsidP="005F4B5D">
      <w:pPr>
        <w:pStyle w:val="PL"/>
      </w:pPr>
      <w:r>
        <w:t xml:space="preserve">          $ref: 'TS29571_CommonData.yaml#/components/schemas/Ipv4Addr'</w:t>
      </w:r>
    </w:p>
    <w:p w14:paraId="5B41B769" w14:textId="77777777" w:rsidR="005F4B5D" w:rsidRDefault="005F4B5D" w:rsidP="005F4B5D">
      <w:pPr>
        <w:pStyle w:val="PL"/>
      </w:pPr>
      <w:r>
        <w:t xml:space="preserve">        ipv6Addr:</w:t>
      </w:r>
    </w:p>
    <w:p w14:paraId="03260DC4" w14:textId="77777777" w:rsidR="005F4B5D" w:rsidRDefault="005F4B5D" w:rsidP="005F4B5D">
      <w:pPr>
        <w:pStyle w:val="PL"/>
      </w:pPr>
      <w:r>
        <w:t xml:space="preserve">          $ref: 'TS29571_CommonData.yaml#/components/schemas/Ipv6Addr'</w:t>
      </w:r>
    </w:p>
    <w:p w14:paraId="65EACAC7" w14:textId="77777777" w:rsidR="005F4B5D" w:rsidRDefault="005F4B5D" w:rsidP="005F4B5D">
      <w:pPr>
        <w:pStyle w:val="PL"/>
      </w:pPr>
      <w:r>
        <w:t xml:space="preserve">      anyOf:</w:t>
      </w:r>
    </w:p>
    <w:p w14:paraId="7B72256F" w14:textId="77777777" w:rsidR="005F4B5D" w:rsidRDefault="005F4B5D" w:rsidP="005F4B5D">
      <w:pPr>
        <w:pStyle w:val="PL"/>
      </w:pPr>
      <w:r>
        <w:t xml:space="preserve">        - required: [ ipv4Addr ]</w:t>
      </w:r>
    </w:p>
    <w:p w14:paraId="65130ECE" w14:textId="77777777" w:rsidR="005F4B5D" w:rsidRDefault="005F4B5D" w:rsidP="005F4B5D">
      <w:pPr>
        <w:pStyle w:val="PL"/>
      </w:pPr>
      <w:r>
        <w:t xml:space="preserve">        - required: [ ipv6Addr ]</w:t>
      </w:r>
    </w:p>
    <w:p w14:paraId="272BDBDD" w14:textId="77777777" w:rsidR="005F4B5D" w:rsidRDefault="005F4B5D" w:rsidP="005F4B5D">
      <w:pPr>
        <w:pStyle w:val="PL"/>
      </w:pPr>
      <w:r>
        <w:t xml:space="preserve">    SIPEventType:</w:t>
      </w:r>
    </w:p>
    <w:p w14:paraId="589E7DC2" w14:textId="77777777" w:rsidR="005F4B5D" w:rsidRDefault="005F4B5D" w:rsidP="005F4B5D">
      <w:pPr>
        <w:pStyle w:val="PL"/>
      </w:pPr>
      <w:r>
        <w:t xml:space="preserve">      type: object</w:t>
      </w:r>
    </w:p>
    <w:p w14:paraId="534B5876" w14:textId="77777777" w:rsidR="005F4B5D" w:rsidRDefault="005F4B5D" w:rsidP="005F4B5D">
      <w:pPr>
        <w:pStyle w:val="PL"/>
      </w:pPr>
      <w:r>
        <w:t xml:space="preserve">      properties:</w:t>
      </w:r>
    </w:p>
    <w:p w14:paraId="0C8D90AB" w14:textId="77777777" w:rsidR="005F4B5D" w:rsidRDefault="005F4B5D" w:rsidP="005F4B5D">
      <w:pPr>
        <w:pStyle w:val="PL"/>
      </w:pPr>
      <w:r>
        <w:t xml:space="preserve">        sIPMethod:</w:t>
      </w:r>
    </w:p>
    <w:p w14:paraId="2DF3B5E1" w14:textId="77777777" w:rsidR="005F4B5D" w:rsidRDefault="005F4B5D" w:rsidP="005F4B5D">
      <w:pPr>
        <w:pStyle w:val="PL"/>
      </w:pPr>
      <w:r>
        <w:t xml:space="preserve">          type: string</w:t>
      </w:r>
    </w:p>
    <w:p w14:paraId="799556B2" w14:textId="77777777" w:rsidR="005F4B5D" w:rsidRDefault="005F4B5D" w:rsidP="005F4B5D">
      <w:pPr>
        <w:pStyle w:val="PL"/>
      </w:pPr>
      <w:r>
        <w:t xml:space="preserve">        eventHeader:</w:t>
      </w:r>
    </w:p>
    <w:p w14:paraId="712BE252" w14:textId="77777777" w:rsidR="005F4B5D" w:rsidRDefault="005F4B5D" w:rsidP="005F4B5D">
      <w:pPr>
        <w:pStyle w:val="PL"/>
      </w:pPr>
      <w:r>
        <w:t xml:space="preserve">          type: string</w:t>
      </w:r>
    </w:p>
    <w:p w14:paraId="3B966724" w14:textId="77777777" w:rsidR="005F4B5D" w:rsidRDefault="005F4B5D" w:rsidP="005F4B5D">
      <w:pPr>
        <w:pStyle w:val="PL"/>
      </w:pPr>
      <w:r>
        <w:t xml:space="preserve">        expiresHeader:</w:t>
      </w:r>
    </w:p>
    <w:p w14:paraId="13FF9397" w14:textId="77777777" w:rsidR="005F4B5D" w:rsidRDefault="005F4B5D" w:rsidP="005F4B5D">
      <w:pPr>
        <w:pStyle w:val="PL"/>
      </w:pPr>
      <w:r>
        <w:t xml:space="preserve">          $ref: 'TS29571_CommonData.yaml#/components/schemas/Uint32'</w:t>
      </w:r>
    </w:p>
    <w:p w14:paraId="4ECDD495" w14:textId="77777777" w:rsidR="005F4B5D" w:rsidRDefault="005F4B5D" w:rsidP="005F4B5D">
      <w:pPr>
        <w:pStyle w:val="PL"/>
      </w:pPr>
      <w:r>
        <w:t xml:space="preserve">    ISUPCause:</w:t>
      </w:r>
    </w:p>
    <w:p w14:paraId="496131F8" w14:textId="77777777" w:rsidR="005F4B5D" w:rsidRDefault="005F4B5D" w:rsidP="005F4B5D">
      <w:pPr>
        <w:pStyle w:val="PL"/>
      </w:pPr>
      <w:r>
        <w:t xml:space="preserve">      type: object</w:t>
      </w:r>
    </w:p>
    <w:p w14:paraId="30C6C8C4" w14:textId="77777777" w:rsidR="005F4B5D" w:rsidRDefault="005F4B5D" w:rsidP="005F4B5D">
      <w:pPr>
        <w:pStyle w:val="PL"/>
      </w:pPr>
      <w:r>
        <w:t xml:space="preserve">      properties:</w:t>
      </w:r>
    </w:p>
    <w:p w14:paraId="5510E097" w14:textId="77777777" w:rsidR="005F4B5D" w:rsidRDefault="005F4B5D" w:rsidP="005F4B5D">
      <w:pPr>
        <w:pStyle w:val="PL"/>
      </w:pPr>
      <w:r>
        <w:t xml:space="preserve">        iSUPCauseLocation:</w:t>
      </w:r>
    </w:p>
    <w:p w14:paraId="0384F573" w14:textId="77777777" w:rsidR="005F4B5D" w:rsidRDefault="005F4B5D" w:rsidP="005F4B5D">
      <w:pPr>
        <w:pStyle w:val="PL"/>
      </w:pPr>
      <w:r>
        <w:t xml:space="preserve">          $ref: 'TS29571_CommonData.yaml#/components/schemas/Uint32'</w:t>
      </w:r>
    </w:p>
    <w:p w14:paraId="1EC8E22B" w14:textId="77777777" w:rsidR="005F4B5D" w:rsidRDefault="005F4B5D" w:rsidP="005F4B5D">
      <w:pPr>
        <w:pStyle w:val="PL"/>
      </w:pPr>
      <w:r>
        <w:t xml:space="preserve">        iSUPCauseValue:</w:t>
      </w:r>
    </w:p>
    <w:p w14:paraId="1B99579A" w14:textId="77777777" w:rsidR="005F4B5D" w:rsidRDefault="005F4B5D" w:rsidP="005F4B5D">
      <w:pPr>
        <w:pStyle w:val="PL"/>
      </w:pPr>
      <w:r>
        <w:t xml:space="preserve">          $ref: 'TS29571_CommonData.yaml#/components/schemas/Uint32'</w:t>
      </w:r>
    </w:p>
    <w:p w14:paraId="64C26976" w14:textId="77777777" w:rsidR="005F4B5D" w:rsidRDefault="005F4B5D" w:rsidP="005F4B5D">
      <w:pPr>
        <w:pStyle w:val="PL"/>
      </w:pPr>
      <w:r>
        <w:t xml:space="preserve">        iSUPCauseDiagnostics:</w:t>
      </w:r>
    </w:p>
    <w:p w14:paraId="1154CEC1" w14:textId="77777777" w:rsidR="005F4B5D" w:rsidRDefault="005F4B5D" w:rsidP="005F4B5D">
      <w:pPr>
        <w:pStyle w:val="PL"/>
      </w:pPr>
      <w:r>
        <w:t xml:space="preserve">          $ref: '#/components/schemas/OctetString'</w:t>
      </w:r>
    </w:p>
    <w:p w14:paraId="7D8C7164" w14:textId="77777777" w:rsidR="005F4B5D" w:rsidRDefault="005F4B5D" w:rsidP="005F4B5D">
      <w:pPr>
        <w:pStyle w:val="PL"/>
      </w:pPr>
      <w:r>
        <w:t xml:space="preserve">        enhancedDiagnostics:</w:t>
      </w:r>
    </w:p>
    <w:p w14:paraId="0FE6FAC6" w14:textId="77777777" w:rsidR="005F4B5D" w:rsidRDefault="005F4B5D" w:rsidP="005F4B5D">
      <w:pPr>
        <w:pStyle w:val="PL"/>
      </w:pPr>
      <w:r>
        <w:t xml:space="preserve">          $ref: '#/components/schemas/EnhancedDiagnostics5G'</w:t>
      </w:r>
    </w:p>
    <w:p w14:paraId="2B2F31B5" w14:textId="77777777" w:rsidR="005F4B5D" w:rsidRDefault="005F4B5D" w:rsidP="005F4B5D">
      <w:pPr>
        <w:pStyle w:val="PL"/>
      </w:pPr>
      <w:r>
        <w:t xml:space="preserve">    CalledIdentityChange:</w:t>
      </w:r>
    </w:p>
    <w:p w14:paraId="4C92B3EF" w14:textId="77777777" w:rsidR="005F4B5D" w:rsidRDefault="005F4B5D" w:rsidP="005F4B5D">
      <w:pPr>
        <w:pStyle w:val="PL"/>
      </w:pPr>
      <w:r>
        <w:t xml:space="preserve">      type: object</w:t>
      </w:r>
    </w:p>
    <w:p w14:paraId="330DC718" w14:textId="77777777" w:rsidR="005F4B5D" w:rsidRDefault="005F4B5D" w:rsidP="005F4B5D">
      <w:pPr>
        <w:pStyle w:val="PL"/>
      </w:pPr>
      <w:r>
        <w:t xml:space="preserve">      properties:</w:t>
      </w:r>
    </w:p>
    <w:p w14:paraId="329BB372" w14:textId="77777777" w:rsidR="005F4B5D" w:rsidRDefault="005F4B5D" w:rsidP="005F4B5D">
      <w:pPr>
        <w:pStyle w:val="PL"/>
      </w:pPr>
      <w:r>
        <w:t xml:space="preserve">        calledIdentity:</w:t>
      </w:r>
    </w:p>
    <w:p w14:paraId="1A3FDA15" w14:textId="77777777" w:rsidR="005F4B5D" w:rsidRDefault="005F4B5D" w:rsidP="005F4B5D">
      <w:pPr>
        <w:pStyle w:val="PL"/>
      </w:pPr>
      <w:r>
        <w:t xml:space="preserve">          type: string</w:t>
      </w:r>
    </w:p>
    <w:p w14:paraId="1E9E1DEA" w14:textId="77777777" w:rsidR="005F4B5D" w:rsidRDefault="005F4B5D" w:rsidP="005F4B5D">
      <w:pPr>
        <w:pStyle w:val="PL"/>
      </w:pPr>
      <w:r>
        <w:t xml:space="preserve">        changeTime:</w:t>
      </w:r>
    </w:p>
    <w:p w14:paraId="32EE5C05" w14:textId="77777777" w:rsidR="005F4B5D" w:rsidRDefault="005F4B5D" w:rsidP="005F4B5D">
      <w:pPr>
        <w:pStyle w:val="PL"/>
      </w:pPr>
      <w:r>
        <w:t xml:space="preserve">          $ref: 'TS29571_CommonData.yaml#/components/schemas/DateTime'</w:t>
      </w:r>
    </w:p>
    <w:p w14:paraId="7D4D06A0" w14:textId="77777777" w:rsidR="005F4B5D" w:rsidRDefault="005F4B5D" w:rsidP="005F4B5D">
      <w:pPr>
        <w:pStyle w:val="PL"/>
      </w:pPr>
      <w:r>
        <w:t xml:space="preserve">    InterOperatorIdentifier:</w:t>
      </w:r>
    </w:p>
    <w:p w14:paraId="0F042E06" w14:textId="77777777" w:rsidR="005F4B5D" w:rsidRDefault="005F4B5D" w:rsidP="005F4B5D">
      <w:pPr>
        <w:pStyle w:val="PL"/>
      </w:pPr>
      <w:r>
        <w:t xml:space="preserve">      type: object</w:t>
      </w:r>
    </w:p>
    <w:p w14:paraId="2E66666F" w14:textId="77777777" w:rsidR="005F4B5D" w:rsidRDefault="005F4B5D" w:rsidP="005F4B5D">
      <w:pPr>
        <w:pStyle w:val="PL"/>
      </w:pPr>
      <w:r>
        <w:t xml:space="preserve">      properties:</w:t>
      </w:r>
    </w:p>
    <w:p w14:paraId="29748A64" w14:textId="77777777" w:rsidR="005F4B5D" w:rsidRDefault="005F4B5D" w:rsidP="005F4B5D">
      <w:pPr>
        <w:pStyle w:val="PL"/>
      </w:pPr>
      <w:r>
        <w:t xml:space="preserve">        originatingIOI:</w:t>
      </w:r>
    </w:p>
    <w:p w14:paraId="76EDDE8A" w14:textId="77777777" w:rsidR="005F4B5D" w:rsidRDefault="005F4B5D" w:rsidP="005F4B5D">
      <w:pPr>
        <w:pStyle w:val="PL"/>
      </w:pPr>
      <w:r>
        <w:t xml:space="preserve">          type: string</w:t>
      </w:r>
    </w:p>
    <w:p w14:paraId="1E7F4786" w14:textId="77777777" w:rsidR="005F4B5D" w:rsidRDefault="005F4B5D" w:rsidP="005F4B5D">
      <w:pPr>
        <w:pStyle w:val="PL"/>
      </w:pPr>
      <w:r>
        <w:t xml:space="preserve">        terminatingIOI:</w:t>
      </w:r>
    </w:p>
    <w:p w14:paraId="13E7AF08" w14:textId="77777777" w:rsidR="005F4B5D" w:rsidRDefault="005F4B5D" w:rsidP="005F4B5D">
      <w:pPr>
        <w:pStyle w:val="PL"/>
      </w:pPr>
      <w:r>
        <w:t xml:space="preserve">          type: string</w:t>
      </w:r>
    </w:p>
    <w:p w14:paraId="3A328718" w14:textId="77777777" w:rsidR="005F4B5D" w:rsidRDefault="005F4B5D" w:rsidP="005F4B5D">
      <w:pPr>
        <w:pStyle w:val="PL"/>
      </w:pPr>
      <w:r>
        <w:t xml:space="preserve">    EarlyMediaDescription:</w:t>
      </w:r>
    </w:p>
    <w:p w14:paraId="3F757E9B" w14:textId="77777777" w:rsidR="005F4B5D" w:rsidRDefault="005F4B5D" w:rsidP="005F4B5D">
      <w:pPr>
        <w:pStyle w:val="PL"/>
      </w:pPr>
      <w:r>
        <w:t xml:space="preserve">      type: object</w:t>
      </w:r>
    </w:p>
    <w:p w14:paraId="1986E6D0" w14:textId="77777777" w:rsidR="005F4B5D" w:rsidRDefault="005F4B5D" w:rsidP="005F4B5D">
      <w:pPr>
        <w:pStyle w:val="PL"/>
      </w:pPr>
      <w:r>
        <w:t xml:space="preserve">      properties:</w:t>
      </w:r>
    </w:p>
    <w:p w14:paraId="67517F9E" w14:textId="77777777" w:rsidR="005F4B5D" w:rsidRDefault="005F4B5D" w:rsidP="005F4B5D">
      <w:pPr>
        <w:pStyle w:val="PL"/>
      </w:pPr>
      <w:r>
        <w:t xml:space="preserve">        sDPTimeStamps:</w:t>
      </w:r>
    </w:p>
    <w:p w14:paraId="3C99CA3B" w14:textId="77777777" w:rsidR="005F4B5D" w:rsidRDefault="005F4B5D" w:rsidP="005F4B5D">
      <w:pPr>
        <w:pStyle w:val="PL"/>
      </w:pPr>
      <w:r>
        <w:t xml:space="preserve">          $ref: '#/components/schemas/SDPTimeStamps'</w:t>
      </w:r>
    </w:p>
    <w:p w14:paraId="72F0209B" w14:textId="77777777" w:rsidR="005F4B5D" w:rsidRDefault="005F4B5D" w:rsidP="005F4B5D">
      <w:pPr>
        <w:pStyle w:val="PL"/>
      </w:pPr>
      <w:r>
        <w:t xml:space="preserve">        sDPMediaComponent:</w:t>
      </w:r>
    </w:p>
    <w:p w14:paraId="011FDF16" w14:textId="77777777" w:rsidR="005F4B5D" w:rsidRDefault="005F4B5D" w:rsidP="005F4B5D">
      <w:pPr>
        <w:pStyle w:val="PL"/>
      </w:pPr>
      <w:r>
        <w:t xml:space="preserve">          type: array</w:t>
      </w:r>
    </w:p>
    <w:p w14:paraId="3EBDFD60" w14:textId="77777777" w:rsidR="005F4B5D" w:rsidRDefault="005F4B5D" w:rsidP="005F4B5D">
      <w:pPr>
        <w:pStyle w:val="PL"/>
      </w:pPr>
      <w:r>
        <w:t xml:space="preserve">          items:</w:t>
      </w:r>
    </w:p>
    <w:p w14:paraId="19AE1010" w14:textId="77777777" w:rsidR="005F4B5D" w:rsidRDefault="005F4B5D" w:rsidP="005F4B5D">
      <w:pPr>
        <w:pStyle w:val="PL"/>
      </w:pPr>
      <w:r>
        <w:t xml:space="preserve">            $ref: '#/components/schemas/SDPMediaComponent'</w:t>
      </w:r>
    </w:p>
    <w:p w14:paraId="45AAFFFE" w14:textId="77777777" w:rsidR="005F4B5D" w:rsidRDefault="005F4B5D" w:rsidP="005F4B5D">
      <w:pPr>
        <w:pStyle w:val="PL"/>
      </w:pPr>
      <w:r>
        <w:t xml:space="preserve">          minItems: 0</w:t>
      </w:r>
    </w:p>
    <w:p w14:paraId="4C2B865E" w14:textId="77777777" w:rsidR="005F4B5D" w:rsidRDefault="005F4B5D" w:rsidP="005F4B5D">
      <w:pPr>
        <w:pStyle w:val="PL"/>
      </w:pPr>
      <w:r>
        <w:t xml:space="preserve">        sDPSessionDescription:</w:t>
      </w:r>
    </w:p>
    <w:p w14:paraId="3CCEAED9" w14:textId="77777777" w:rsidR="005F4B5D" w:rsidRDefault="005F4B5D" w:rsidP="005F4B5D">
      <w:pPr>
        <w:pStyle w:val="PL"/>
      </w:pPr>
      <w:r>
        <w:t xml:space="preserve">          type: array</w:t>
      </w:r>
    </w:p>
    <w:p w14:paraId="6016877B" w14:textId="77777777" w:rsidR="005F4B5D" w:rsidRDefault="005F4B5D" w:rsidP="005F4B5D">
      <w:pPr>
        <w:pStyle w:val="PL"/>
      </w:pPr>
      <w:r>
        <w:t xml:space="preserve">          items:</w:t>
      </w:r>
    </w:p>
    <w:p w14:paraId="5B5872EB" w14:textId="77777777" w:rsidR="005F4B5D" w:rsidRDefault="005F4B5D" w:rsidP="005F4B5D">
      <w:pPr>
        <w:pStyle w:val="PL"/>
      </w:pPr>
      <w:r>
        <w:t xml:space="preserve">            type: string</w:t>
      </w:r>
    </w:p>
    <w:p w14:paraId="6B3D7729" w14:textId="77777777" w:rsidR="005F4B5D" w:rsidRDefault="005F4B5D" w:rsidP="005F4B5D">
      <w:pPr>
        <w:pStyle w:val="PL"/>
      </w:pPr>
      <w:r>
        <w:t xml:space="preserve">          minItems: 0</w:t>
      </w:r>
    </w:p>
    <w:p w14:paraId="30115F46" w14:textId="77777777" w:rsidR="005F4B5D" w:rsidRDefault="005F4B5D" w:rsidP="005F4B5D">
      <w:pPr>
        <w:pStyle w:val="PL"/>
      </w:pPr>
      <w:r>
        <w:t xml:space="preserve">    SDPTimeStamps:</w:t>
      </w:r>
    </w:p>
    <w:p w14:paraId="2580D22E" w14:textId="77777777" w:rsidR="005F4B5D" w:rsidRDefault="005F4B5D" w:rsidP="005F4B5D">
      <w:pPr>
        <w:pStyle w:val="PL"/>
      </w:pPr>
      <w:r>
        <w:t xml:space="preserve">      type: object</w:t>
      </w:r>
    </w:p>
    <w:p w14:paraId="5A0BE8B4" w14:textId="77777777" w:rsidR="005F4B5D" w:rsidRDefault="005F4B5D" w:rsidP="005F4B5D">
      <w:pPr>
        <w:pStyle w:val="PL"/>
      </w:pPr>
      <w:r>
        <w:t xml:space="preserve">      properties:</w:t>
      </w:r>
    </w:p>
    <w:p w14:paraId="15EB31DC" w14:textId="77777777" w:rsidR="005F4B5D" w:rsidRDefault="005F4B5D" w:rsidP="005F4B5D">
      <w:pPr>
        <w:pStyle w:val="PL"/>
      </w:pPr>
      <w:r>
        <w:t xml:space="preserve">        sDPOfferTimestamp:</w:t>
      </w:r>
    </w:p>
    <w:p w14:paraId="7AE4910C" w14:textId="77777777" w:rsidR="005F4B5D" w:rsidRDefault="005F4B5D" w:rsidP="005F4B5D">
      <w:pPr>
        <w:pStyle w:val="PL"/>
      </w:pPr>
      <w:r>
        <w:t xml:space="preserve">          $ref: 'TS29571_CommonData.yaml#/components/schemas/DateTime'</w:t>
      </w:r>
    </w:p>
    <w:p w14:paraId="2D9D682E" w14:textId="77777777" w:rsidR="005F4B5D" w:rsidRDefault="005F4B5D" w:rsidP="005F4B5D">
      <w:pPr>
        <w:pStyle w:val="PL"/>
      </w:pPr>
      <w:r>
        <w:t xml:space="preserve">        sDPAnswerTimestamp:</w:t>
      </w:r>
    </w:p>
    <w:p w14:paraId="0AB27911" w14:textId="77777777" w:rsidR="005F4B5D" w:rsidRDefault="005F4B5D" w:rsidP="005F4B5D">
      <w:pPr>
        <w:pStyle w:val="PL"/>
      </w:pPr>
      <w:r>
        <w:t xml:space="preserve">          $ref: 'TS29571_CommonData.yaml#/components/schemas/DateTime'</w:t>
      </w:r>
    </w:p>
    <w:p w14:paraId="7BDB382B" w14:textId="77777777" w:rsidR="005F4B5D" w:rsidRDefault="005F4B5D" w:rsidP="005F4B5D">
      <w:pPr>
        <w:pStyle w:val="PL"/>
      </w:pPr>
      <w:r>
        <w:lastRenderedPageBreak/>
        <w:t xml:space="preserve">    SDPMediaComponent:</w:t>
      </w:r>
    </w:p>
    <w:p w14:paraId="2406D643" w14:textId="77777777" w:rsidR="005F4B5D" w:rsidRDefault="005F4B5D" w:rsidP="005F4B5D">
      <w:pPr>
        <w:pStyle w:val="PL"/>
      </w:pPr>
      <w:r>
        <w:t xml:space="preserve">      type: object</w:t>
      </w:r>
    </w:p>
    <w:p w14:paraId="35569FEF" w14:textId="77777777" w:rsidR="005F4B5D" w:rsidRDefault="005F4B5D" w:rsidP="005F4B5D">
      <w:pPr>
        <w:pStyle w:val="PL"/>
      </w:pPr>
      <w:r>
        <w:t xml:space="preserve">      properties:</w:t>
      </w:r>
    </w:p>
    <w:p w14:paraId="57425443" w14:textId="77777777" w:rsidR="005F4B5D" w:rsidRDefault="005F4B5D" w:rsidP="005F4B5D">
      <w:pPr>
        <w:pStyle w:val="PL"/>
      </w:pPr>
      <w:r>
        <w:t xml:space="preserve">        sDPMediaName:</w:t>
      </w:r>
    </w:p>
    <w:p w14:paraId="26A77046" w14:textId="77777777" w:rsidR="005F4B5D" w:rsidRDefault="005F4B5D" w:rsidP="005F4B5D">
      <w:pPr>
        <w:pStyle w:val="PL"/>
      </w:pPr>
      <w:r>
        <w:t xml:space="preserve">          type: string</w:t>
      </w:r>
    </w:p>
    <w:p w14:paraId="008AF06B" w14:textId="77777777" w:rsidR="005F4B5D" w:rsidRDefault="005F4B5D" w:rsidP="005F4B5D">
      <w:pPr>
        <w:pStyle w:val="PL"/>
      </w:pPr>
      <w:r>
        <w:t xml:space="preserve">        SDPMediaDescription:</w:t>
      </w:r>
    </w:p>
    <w:p w14:paraId="6D35FB2E" w14:textId="77777777" w:rsidR="005F4B5D" w:rsidRDefault="005F4B5D" w:rsidP="005F4B5D">
      <w:pPr>
        <w:pStyle w:val="PL"/>
      </w:pPr>
      <w:r>
        <w:t xml:space="preserve">          type: array</w:t>
      </w:r>
    </w:p>
    <w:p w14:paraId="4AF20A66" w14:textId="77777777" w:rsidR="005F4B5D" w:rsidRDefault="005F4B5D" w:rsidP="005F4B5D">
      <w:pPr>
        <w:pStyle w:val="PL"/>
      </w:pPr>
      <w:r>
        <w:t xml:space="preserve">          items:</w:t>
      </w:r>
    </w:p>
    <w:p w14:paraId="4285C5A5" w14:textId="77777777" w:rsidR="005F4B5D" w:rsidRDefault="005F4B5D" w:rsidP="005F4B5D">
      <w:pPr>
        <w:pStyle w:val="PL"/>
      </w:pPr>
      <w:r>
        <w:t xml:space="preserve">            type: string</w:t>
      </w:r>
    </w:p>
    <w:p w14:paraId="20FC1592" w14:textId="77777777" w:rsidR="005F4B5D" w:rsidRDefault="005F4B5D" w:rsidP="005F4B5D">
      <w:pPr>
        <w:pStyle w:val="PL"/>
      </w:pPr>
      <w:r>
        <w:t xml:space="preserve">          minItems: 0</w:t>
      </w:r>
    </w:p>
    <w:p w14:paraId="01D45896" w14:textId="77777777" w:rsidR="005F4B5D" w:rsidRDefault="005F4B5D" w:rsidP="005F4B5D">
      <w:pPr>
        <w:pStyle w:val="PL"/>
      </w:pPr>
      <w:r>
        <w:t xml:space="preserve">        localGWInsertedIndication:</w:t>
      </w:r>
    </w:p>
    <w:p w14:paraId="4A571E1A" w14:textId="77777777" w:rsidR="005F4B5D" w:rsidRDefault="005F4B5D" w:rsidP="005F4B5D">
      <w:pPr>
        <w:pStyle w:val="PL"/>
      </w:pPr>
      <w:r>
        <w:t xml:space="preserve">          type: boolean</w:t>
      </w:r>
    </w:p>
    <w:p w14:paraId="0B2A9A5A" w14:textId="77777777" w:rsidR="005F4B5D" w:rsidRDefault="005F4B5D" w:rsidP="005F4B5D">
      <w:pPr>
        <w:pStyle w:val="PL"/>
      </w:pPr>
      <w:r>
        <w:t xml:space="preserve">        ipRealmDefaultIndication:</w:t>
      </w:r>
    </w:p>
    <w:p w14:paraId="7C701D13" w14:textId="77777777" w:rsidR="005F4B5D" w:rsidRDefault="005F4B5D" w:rsidP="005F4B5D">
      <w:pPr>
        <w:pStyle w:val="PL"/>
      </w:pPr>
      <w:r>
        <w:t xml:space="preserve">          type: boolean</w:t>
      </w:r>
    </w:p>
    <w:p w14:paraId="74184C73" w14:textId="77777777" w:rsidR="005F4B5D" w:rsidRDefault="005F4B5D" w:rsidP="005F4B5D">
      <w:pPr>
        <w:pStyle w:val="PL"/>
      </w:pPr>
      <w:r>
        <w:t xml:space="preserve">        transcoderInsertedIndication:</w:t>
      </w:r>
    </w:p>
    <w:p w14:paraId="6339BD01" w14:textId="77777777" w:rsidR="005F4B5D" w:rsidRDefault="005F4B5D" w:rsidP="005F4B5D">
      <w:pPr>
        <w:pStyle w:val="PL"/>
      </w:pPr>
      <w:r>
        <w:t xml:space="preserve">          type: boolean</w:t>
      </w:r>
    </w:p>
    <w:p w14:paraId="3914B87D" w14:textId="77777777" w:rsidR="005F4B5D" w:rsidRDefault="005F4B5D" w:rsidP="005F4B5D">
      <w:pPr>
        <w:pStyle w:val="PL"/>
      </w:pPr>
      <w:r>
        <w:t xml:space="preserve">        mediaInitiatorFlag:</w:t>
      </w:r>
    </w:p>
    <w:p w14:paraId="6AF6672D" w14:textId="77777777" w:rsidR="005F4B5D" w:rsidRDefault="005F4B5D" w:rsidP="005F4B5D">
      <w:pPr>
        <w:pStyle w:val="PL"/>
      </w:pPr>
      <w:r>
        <w:t xml:space="preserve">          $ref: '#/components/schemas/MediaInitiatorFlag'</w:t>
      </w:r>
    </w:p>
    <w:p w14:paraId="09E12C67" w14:textId="77777777" w:rsidR="005F4B5D" w:rsidRDefault="005F4B5D" w:rsidP="005F4B5D">
      <w:pPr>
        <w:pStyle w:val="PL"/>
      </w:pPr>
      <w:r>
        <w:t xml:space="preserve">        mediaInitiatorParty:</w:t>
      </w:r>
    </w:p>
    <w:p w14:paraId="1E71130F" w14:textId="77777777" w:rsidR="005F4B5D" w:rsidRDefault="005F4B5D" w:rsidP="005F4B5D">
      <w:pPr>
        <w:pStyle w:val="PL"/>
      </w:pPr>
      <w:r>
        <w:t xml:space="preserve">          type: string</w:t>
      </w:r>
    </w:p>
    <w:p w14:paraId="72F4DD4B" w14:textId="77777777" w:rsidR="005F4B5D" w:rsidRDefault="005F4B5D" w:rsidP="005F4B5D">
      <w:pPr>
        <w:pStyle w:val="PL"/>
      </w:pPr>
      <w:r>
        <w:t xml:space="preserve">        threeGPPChargingId:</w:t>
      </w:r>
    </w:p>
    <w:p w14:paraId="36DA84F3" w14:textId="77777777" w:rsidR="005F4B5D" w:rsidRDefault="005F4B5D" w:rsidP="005F4B5D">
      <w:pPr>
        <w:pStyle w:val="PL"/>
      </w:pPr>
      <w:r>
        <w:t xml:space="preserve">          $ref: '#/components/schemas/OctetString'</w:t>
      </w:r>
    </w:p>
    <w:p w14:paraId="782B3E1C" w14:textId="77777777" w:rsidR="005F4B5D" w:rsidRDefault="005F4B5D" w:rsidP="005F4B5D">
      <w:pPr>
        <w:pStyle w:val="PL"/>
      </w:pPr>
      <w:r>
        <w:t xml:space="preserve">        accessNetworkChargingIdentifierValue:</w:t>
      </w:r>
    </w:p>
    <w:p w14:paraId="2DFA9E3A" w14:textId="77777777" w:rsidR="005F4B5D" w:rsidRDefault="005F4B5D" w:rsidP="005F4B5D">
      <w:pPr>
        <w:pStyle w:val="PL"/>
      </w:pPr>
      <w:r>
        <w:t xml:space="preserve">          $ref: '#/components/schemas/OctetString'</w:t>
      </w:r>
    </w:p>
    <w:p w14:paraId="0294D9D6" w14:textId="77777777" w:rsidR="005F4B5D" w:rsidRDefault="005F4B5D" w:rsidP="005F4B5D">
      <w:pPr>
        <w:pStyle w:val="PL"/>
      </w:pPr>
      <w:r>
        <w:t xml:space="preserve">        sDPType:</w:t>
      </w:r>
    </w:p>
    <w:p w14:paraId="23759427" w14:textId="77777777" w:rsidR="005F4B5D" w:rsidRDefault="005F4B5D" w:rsidP="005F4B5D">
      <w:pPr>
        <w:pStyle w:val="PL"/>
      </w:pPr>
      <w:r>
        <w:t xml:space="preserve">          $ref: '#/components/schemas/SDPType'</w:t>
      </w:r>
    </w:p>
    <w:p w14:paraId="70C1527E" w14:textId="77777777" w:rsidR="005F4B5D" w:rsidRDefault="005F4B5D" w:rsidP="005F4B5D">
      <w:pPr>
        <w:pStyle w:val="PL"/>
      </w:pPr>
      <w:r>
        <w:t xml:space="preserve">    ServerCapabilities:</w:t>
      </w:r>
    </w:p>
    <w:p w14:paraId="438690B4" w14:textId="77777777" w:rsidR="005F4B5D" w:rsidRDefault="005F4B5D" w:rsidP="005F4B5D">
      <w:pPr>
        <w:pStyle w:val="PL"/>
      </w:pPr>
      <w:r>
        <w:t xml:space="preserve">      type: object</w:t>
      </w:r>
    </w:p>
    <w:p w14:paraId="1C6A16A5" w14:textId="77777777" w:rsidR="005F4B5D" w:rsidRDefault="005F4B5D" w:rsidP="005F4B5D">
      <w:pPr>
        <w:pStyle w:val="PL"/>
      </w:pPr>
      <w:r>
        <w:t xml:space="preserve">      properties:</w:t>
      </w:r>
    </w:p>
    <w:p w14:paraId="2CF375D5" w14:textId="77777777" w:rsidR="005F4B5D" w:rsidRDefault="005F4B5D" w:rsidP="005F4B5D">
      <w:pPr>
        <w:pStyle w:val="PL"/>
      </w:pPr>
      <w:r>
        <w:t xml:space="preserve">        mandatoryCapability:</w:t>
      </w:r>
    </w:p>
    <w:p w14:paraId="12FC4792" w14:textId="77777777" w:rsidR="005F4B5D" w:rsidRDefault="005F4B5D" w:rsidP="005F4B5D">
      <w:pPr>
        <w:pStyle w:val="PL"/>
      </w:pPr>
      <w:r>
        <w:t xml:space="preserve">          type: array</w:t>
      </w:r>
    </w:p>
    <w:p w14:paraId="735261AF" w14:textId="77777777" w:rsidR="005F4B5D" w:rsidRDefault="005F4B5D" w:rsidP="005F4B5D">
      <w:pPr>
        <w:pStyle w:val="PL"/>
      </w:pPr>
      <w:r>
        <w:t xml:space="preserve">          items:</w:t>
      </w:r>
    </w:p>
    <w:p w14:paraId="3A7A78E0" w14:textId="77777777" w:rsidR="005F4B5D" w:rsidRDefault="005F4B5D" w:rsidP="005F4B5D">
      <w:pPr>
        <w:pStyle w:val="PL"/>
      </w:pPr>
      <w:r>
        <w:t xml:space="preserve">            $ref: 'TS29571_CommonData.yaml#/components/schemas/Uint32'</w:t>
      </w:r>
    </w:p>
    <w:p w14:paraId="077BFE6C" w14:textId="77777777" w:rsidR="005F4B5D" w:rsidRDefault="005F4B5D" w:rsidP="005F4B5D">
      <w:pPr>
        <w:pStyle w:val="PL"/>
      </w:pPr>
      <w:r>
        <w:t xml:space="preserve">          minItems: 0</w:t>
      </w:r>
    </w:p>
    <w:p w14:paraId="3ADC2EEE" w14:textId="77777777" w:rsidR="005F4B5D" w:rsidRDefault="005F4B5D" w:rsidP="005F4B5D">
      <w:pPr>
        <w:pStyle w:val="PL"/>
      </w:pPr>
      <w:r>
        <w:t xml:space="preserve">        optionalCapability :</w:t>
      </w:r>
    </w:p>
    <w:p w14:paraId="2C01350E" w14:textId="77777777" w:rsidR="005F4B5D" w:rsidRDefault="005F4B5D" w:rsidP="005F4B5D">
      <w:pPr>
        <w:pStyle w:val="PL"/>
      </w:pPr>
      <w:r>
        <w:t xml:space="preserve">          type: array</w:t>
      </w:r>
    </w:p>
    <w:p w14:paraId="455D36B3" w14:textId="77777777" w:rsidR="005F4B5D" w:rsidRDefault="005F4B5D" w:rsidP="005F4B5D">
      <w:pPr>
        <w:pStyle w:val="PL"/>
      </w:pPr>
      <w:r>
        <w:t xml:space="preserve">          items:</w:t>
      </w:r>
    </w:p>
    <w:p w14:paraId="240837FD" w14:textId="77777777" w:rsidR="005F4B5D" w:rsidRDefault="005F4B5D" w:rsidP="005F4B5D">
      <w:pPr>
        <w:pStyle w:val="PL"/>
      </w:pPr>
      <w:r>
        <w:t xml:space="preserve">            $ref: 'TS29571_CommonData.yaml#/components/schemas/Uint32'</w:t>
      </w:r>
    </w:p>
    <w:p w14:paraId="6A5898E8" w14:textId="77777777" w:rsidR="005F4B5D" w:rsidRDefault="005F4B5D" w:rsidP="005F4B5D">
      <w:pPr>
        <w:pStyle w:val="PL"/>
      </w:pPr>
      <w:r>
        <w:t xml:space="preserve">          minItems: 0</w:t>
      </w:r>
    </w:p>
    <w:p w14:paraId="63EEFEBB" w14:textId="77777777" w:rsidR="005F4B5D" w:rsidRDefault="005F4B5D" w:rsidP="005F4B5D">
      <w:pPr>
        <w:pStyle w:val="PL"/>
      </w:pPr>
      <w:r>
        <w:t xml:space="preserve">        serverName:</w:t>
      </w:r>
    </w:p>
    <w:p w14:paraId="62AF2ED6" w14:textId="77777777" w:rsidR="005F4B5D" w:rsidRDefault="005F4B5D" w:rsidP="005F4B5D">
      <w:pPr>
        <w:pStyle w:val="PL"/>
      </w:pPr>
      <w:r>
        <w:t xml:space="preserve">          type: array</w:t>
      </w:r>
    </w:p>
    <w:p w14:paraId="75A4BEF3" w14:textId="77777777" w:rsidR="005F4B5D" w:rsidRDefault="005F4B5D" w:rsidP="005F4B5D">
      <w:pPr>
        <w:pStyle w:val="PL"/>
      </w:pPr>
      <w:r>
        <w:t xml:space="preserve">          items:</w:t>
      </w:r>
    </w:p>
    <w:p w14:paraId="4C3E701B" w14:textId="77777777" w:rsidR="005F4B5D" w:rsidRDefault="005F4B5D" w:rsidP="005F4B5D">
      <w:pPr>
        <w:pStyle w:val="PL"/>
      </w:pPr>
      <w:r>
        <w:t xml:space="preserve">            type: string</w:t>
      </w:r>
    </w:p>
    <w:p w14:paraId="125F9128" w14:textId="77777777" w:rsidR="005F4B5D" w:rsidRDefault="005F4B5D" w:rsidP="005F4B5D">
      <w:pPr>
        <w:pStyle w:val="PL"/>
      </w:pPr>
      <w:r>
        <w:t xml:space="preserve">          minItems: 0</w:t>
      </w:r>
    </w:p>
    <w:p w14:paraId="77505ABC" w14:textId="77777777" w:rsidR="005F4B5D" w:rsidRDefault="005F4B5D" w:rsidP="005F4B5D">
      <w:pPr>
        <w:pStyle w:val="PL"/>
      </w:pPr>
      <w:r>
        <w:t xml:space="preserve">    TrunkGroupID:</w:t>
      </w:r>
    </w:p>
    <w:p w14:paraId="60B5C8C5" w14:textId="77777777" w:rsidR="005F4B5D" w:rsidRDefault="005F4B5D" w:rsidP="005F4B5D">
      <w:pPr>
        <w:pStyle w:val="PL"/>
      </w:pPr>
      <w:r>
        <w:t xml:space="preserve">      type: object</w:t>
      </w:r>
    </w:p>
    <w:p w14:paraId="38E40BC1" w14:textId="77777777" w:rsidR="005F4B5D" w:rsidRDefault="005F4B5D" w:rsidP="005F4B5D">
      <w:pPr>
        <w:pStyle w:val="PL"/>
      </w:pPr>
      <w:r>
        <w:t xml:space="preserve">      properties:</w:t>
      </w:r>
    </w:p>
    <w:p w14:paraId="1FA3AAF4" w14:textId="77777777" w:rsidR="005F4B5D" w:rsidRDefault="005F4B5D" w:rsidP="005F4B5D">
      <w:pPr>
        <w:pStyle w:val="PL"/>
      </w:pPr>
      <w:r>
        <w:t xml:space="preserve">        incomingTrunkGroupID:</w:t>
      </w:r>
    </w:p>
    <w:p w14:paraId="64E22330" w14:textId="77777777" w:rsidR="005F4B5D" w:rsidRDefault="005F4B5D" w:rsidP="005F4B5D">
      <w:pPr>
        <w:pStyle w:val="PL"/>
      </w:pPr>
      <w:r>
        <w:t xml:space="preserve">          type: string</w:t>
      </w:r>
    </w:p>
    <w:p w14:paraId="526CCC64" w14:textId="77777777" w:rsidR="005F4B5D" w:rsidRDefault="005F4B5D" w:rsidP="005F4B5D">
      <w:pPr>
        <w:pStyle w:val="PL"/>
      </w:pPr>
      <w:r>
        <w:t xml:space="preserve">        outgoingTrunkGroupID:</w:t>
      </w:r>
    </w:p>
    <w:p w14:paraId="32E9FE02" w14:textId="77777777" w:rsidR="005F4B5D" w:rsidRDefault="005F4B5D" w:rsidP="005F4B5D">
      <w:pPr>
        <w:pStyle w:val="PL"/>
      </w:pPr>
      <w:r>
        <w:t xml:space="preserve">          type: string</w:t>
      </w:r>
    </w:p>
    <w:p w14:paraId="55C258DC" w14:textId="77777777" w:rsidR="005F4B5D" w:rsidRDefault="005F4B5D" w:rsidP="005F4B5D">
      <w:pPr>
        <w:pStyle w:val="PL"/>
      </w:pPr>
      <w:r>
        <w:t xml:space="preserve">    MessageBody:</w:t>
      </w:r>
    </w:p>
    <w:p w14:paraId="1BD7CA5D" w14:textId="77777777" w:rsidR="005F4B5D" w:rsidRDefault="005F4B5D" w:rsidP="005F4B5D">
      <w:pPr>
        <w:pStyle w:val="PL"/>
      </w:pPr>
      <w:r>
        <w:t xml:space="preserve">      type: object</w:t>
      </w:r>
    </w:p>
    <w:p w14:paraId="407B0E7A" w14:textId="77777777" w:rsidR="005F4B5D" w:rsidRDefault="005F4B5D" w:rsidP="005F4B5D">
      <w:pPr>
        <w:pStyle w:val="PL"/>
      </w:pPr>
      <w:r>
        <w:t xml:space="preserve">      properties:</w:t>
      </w:r>
    </w:p>
    <w:p w14:paraId="4BE73D1B" w14:textId="77777777" w:rsidR="005F4B5D" w:rsidRDefault="005F4B5D" w:rsidP="005F4B5D">
      <w:pPr>
        <w:pStyle w:val="PL"/>
      </w:pPr>
      <w:r>
        <w:t xml:space="preserve">        contentType:</w:t>
      </w:r>
    </w:p>
    <w:p w14:paraId="01200609" w14:textId="77777777" w:rsidR="005F4B5D" w:rsidRDefault="005F4B5D" w:rsidP="005F4B5D">
      <w:pPr>
        <w:pStyle w:val="PL"/>
      </w:pPr>
      <w:r>
        <w:t xml:space="preserve">          type: string</w:t>
      </w:r>
    </w:p>
    <w:p w14:paraId="449436D9" w14:textId="77777777" w:rsidR="005F4B5D" w:rsidRDefault="005F4B5D" w:rsidP="005F4B5D">
      <w:pPr>
        <w:pStyle w:val="PL"/>
      </w:pPr>
      <w:r>
        <w:t xml:space="preserve">        contentLength:</w:t>
      </w:r>
    </w:p>
    <w:p w14:paraId="050909CA" w14:textId="77777777" w:rsidR="005F4B5D" w:rsidRDefault="005F4B5D" w:rsidP="005F4B5D">
      <w:pPr>
        <w:pStyle w:val="PL"/>
      </w:pPr>
      <w:r>
        <w:t xml:space="preserve">          $ref: 'TS29571_CommonData.yaml#/components/schemas/Uint32'</w:t>
      </w:r>
    </w:p>
    <w:p w14:paraId="46C938FD" w14:textId="77777777" w:rsidR="005F4B5D" w:rsidRDefault="005F4B5D" w:rsidP="005F4B5D">
      <w:pPr>
        <w:pStyle w:val="PL"/>
      </w:pPr>
      <w:r>
        <w:t xml:space="preserve">        contentDisposition:</w:t>
      </w:r>
    </w:p>
    <w:p w14:paraId="309C1B00" w14:textId="77777777" w:rsidR="005F4B5D" w:rsidRDefault="005F4B5D" w:rsidP="005F4B5D">
      <w:pPr>
        <w:pStyle w:val="PL"/>
      </w:pPr>
      <w:r>
        <w:t xml:space="preserve">          type: string</w:t>
      </w:r>
    </w:p>
    <w:p w14:paraId="6FC4A7B6" w14:textId="77777777" w:rsidR="005F4B5D" w:rsidRDefault="005F4B5D" w:rsidP="005F4B5D">
      <w:pPr>
        <w:pStyle w:val="PL"/>
      </w:pPr>
      <w:r>
        <w:t xml:space="preserve">        originator:</w:t>
      </w:r>
    </w:p>
    <w:p w14:paraId="6662F3B7" w14:textId="77777777" w:rsidR="005F4B5D" w:rsidRDefault="005F4B5D" w:rsidP="005F4B5D">
      <w:pPr>
        <w:pStyle w:val="PL"/>
      </w:pPr>
      <w:r>
        <w:t xml:space="preserve">          $ref: '#/components/schemas/OriginatorPartyType'</w:t>
      </w:r>
    </w:p>
    <w:p w14:paraId="7D2CA465" w14:textId="77777777" w:rsidR="005F4B5D" w:rsidRDefault="005F4B5D" w:rsidP="005F4B5D">
      <w:pPr>
        <w:pStyle w:val="PL"/>
      </w:pPr>
      <w:r>
        <w:t xml:space="preserve">      required:</w:t>
      </w:r>
    </w:p>
    <w:p w14:paraId="34ABACA1" w14:textId="77777777" w:rsidR="005F4B5D" w:rsidRDefault="005F4B5D" w:rsidP="005F4B5D">
      <w:pPr>
        <w:pStyle w:val="PL"/>
      </w:pPr>
      <w:r>
        <w:t xml:space="preserve">        - contentType</w:t>
      </w:r>
    </w:p>
    <w:p w14:paraId="390A72BB" w14:textId="77777777" w:rsidR="005F4B5D" w:rsidRDefault="005F4B5D" w:rsidP="005F4B5D">
      <w:pPr>
        <w:pStyle w:val="PL"/>
      </w:pPr>
      <w:r>
        <w:t xml:space="preserve">        - contentLength</w:t>
      </w:r>
    </w:p>
    <w:p w14:paraId="60E04C65" w14:textId="77777777" w:rsidR="005F4B5D" w:rsidRDefault="005F4B5D" w:rsidP="005F4B5D">
      <w:pPr>
        <w:pStyle w:val="PL"/>
      </w:pPr>
      <w:r>
        <w:t xml:space="preserve">    AccessTransferInformation:</w:t>
      </w:r>
    </w:p>
    <w:p w14:paraId="17DF9E14" w14:textId="77777777" w:rsidR="005F4B5D" w:rsidRDefault="005F4B5D" w:rsidP="005F4B5D">
      <w:pPr>
        <w:pStyle w:val="PL"/>
      </w:pPr>
      <w:r>
        <w:t xml:space="preserve">      type: object</w:t>
      </w:r>
    </w:p>
    <w:p w14:paraId="78C02181" w14:textId="77777777" w:rsidR="005F4B5D" w:rsidRDefault="005F4B5D" w:rsidP="005F4B5D">
      <w:pPr>
        <w:pStyle w:val="PL"/>
      </w:pPr>
      <w:r>
        <w:t xml:space="preserve">      properties:</w:t>
      </w:r>
    </w:p>
    <w:p w14:paraId="7DD25390" w14:textId="77777777" w:rsidR="005F4B5D" w:rsidRDefault="005F4B5D" w:rsidP="005F4B5D">
      <w:pPr>
        <w:pStyle w:val="PL"/>
      </w:pPr>
      <w:r>
        <w:t xml:space="preserve">        accessTransferType:</w:t>
      </w:r>
    </w:p>
    <w:p w14:paraId="08DCA557" w14:textId="77777777" w:rsidR="005F4B5D" w:rsidRDefault="005F4B5D" w:rsidP="005F4B5D">
      <w:pPr>
        <w:pStyle w:val="PL"/>
      </w:pPr>
      <w:r>
        <w:t xml:space="preserve">          $ref: '#/components/schemas/AccessTransferType'</w:t>
      </w:r>
    </w:p>
    <w:p w14:paraId="13BFAEFC" w14:textId="77777777" w:rsidR="005F4B5D" w:rsidRDefault="005F4B5D" w:rsidP="005F4B5D">
      <w:pPr>
        <w:pStyle w:val="PL"/>
      </w:pPr>
      <w:r>
        <w:t xml:space="preserve">        accessNetworkInformation:</w:t>
      </w:r>
    </w:p>
    <w:p w14:paraId="3BA8ABC0" w14:textId="77777777" w:rsidR="005F4B5D" w:rsidRDefault="005F4B5D" w:rsidP="005F4B5D">
      <w:pPr>
        <w:pStyle w:val="PL"/>
      </w:pPr>
      <w:r>
        <w:t xml:space="preserve">          type: array</w:t>
      </w:r>
    </w:p>
    <w:p w14:paraId="50D1B30D" w14:textId="77777777" w:rsidR="005F4B5D" w:rsidRDefault="005F4B5D" w:rsidP="005F4B5D">
      <w:pPr>
        <w:pStyle w:val="PL"/>
      </w:pPr>
      <w:r>
        <w:t xml:space="preserve">          items:</w:t>
      </w:r>
    </w:p>
    <w:p w14:paraId="17CECC72" w14:textId="77777777" w:rsidR="005F4B5D" w:rsidRDefault="005F4B5D" w:rsidP="005F4B5D">
      <w:pPr>
        <w:pStyle w:val="PL"/>
      </w:pPr>
      <w:r>
        <w:t xml:space="preserve">            $ref: '#/components/schemas/OctetString'</w:t>
      </w:r>
    </w:p>
    <w:p w14:paraId="7385F944" w14:textId="77777777" w:rsidR="005F4B5D" w:rsidRDefault="005F4B5D" w:rsidP="005F4B5D">
      <w:pPr>
        <w:pStyle w:val="PL"/>
      </w:pPr>
      <w:r>
        <w:t xml:space="preserve">          minItems: 0</w:t>
      </w:r>
    </w:p>
    <w:p w14:paraId="75B8AD52" w14:textId="77777777" w:rsidR="005F4B5D" w:rsidRDefault="005F4B5D" w:rsidP="005F4B5D">
      <w:pPr>
        <w:pStyle w:val="PL"/>
      </w:pPr>
      <w:r>
        <w:t xml:space="preserve">        cellularNetworkInformation:</w:t>
      </w:r>
    </w:p>
    <w:p w14:paraId="48DE1A4D" w14:textId="77777777" w:rsidR="005F4B5D" w:rsidRDefault="005F4B5D" w:rsidP="005F4B5D">
      <w:pPr>
        <w:pStyle w:val="PL"/>
      </w:pPr>
      <w:r>
        <w:t xml:space="preserve">          $ref: '#/components/schemas/OctetString'</w:t>
      </w:r>
    </w:p>
    <w:p w14:paraId="0BA3CB07" w14:textId="77777777" w:rsidR="005F4B5D" w:rsidRDefault="005F4B5D" w:rsidP="005F4B5D">
      <w:pPr>
        <w:pStyle w:val="PL"/>
      </w:pPr>
      <w:r>
        <w:t xml:space="preserve">        interUETransfer:</w:t>
      </w:r>
    </w:p>
    <w:p w14:paraId="25B070DC" w14:textId="77777777" w:rsidR="005F4B5D" w:rsidRDefault="005F4B5D" w:rsidP="005F4B5D">
      <w:pPr>
        <w:pStyle w:val="PL"/>
      </w:pPr>
      <w:r>
        <w:lastRenderedPageBreak/>
        <w:t xml:space="preserve">          $ref: '#/components/schemas/UETransferType'</w:t>
      </w:r>
    </w:p>
    <w:p w14:paraId="7CE66CED" w14:textId="77777777" w:rsidR="005F4B5D" w:rsidRDefault="005F4B5D" w:rsidP="005F4B5D">
      <w:pPr>
        <w:pStyle w:val="PL"/>
      </w:pPr>
      <w:r>
        <w:t xml:space="preserve">        userEquipmentInfo:</w:t>
      </w:r>
    </w:p>
    <w:p w14:paraId="2EEDCB77" w14:textId="77777777" w:rsidR="005F4B5D" w:rsidRDefault="005F4B5D" w:rsidP="005F4B5D">
      <w:pPr>
        <w:pStyle w:val="PL"/>
      </w:pPr>
      <w:r>
        <w:t xml:space="preserve">          $ref: 'TS29571_CommonData.yaml#/components/schemas/Pei'</w:t>
      </w:r>
    </w:p>
    <w:p w14:paraId="73A3685F" w14:textId="77777777" w:rsidR="005F4B5D" w:rsidRDefault="005F4B5D" w:rsidP="005F4B5D">
      <w:pPr>
        <w:pStyle w:val="PL"/>
      </w:pPr>
      <w:r>
        <w:t xml:space="preserve">        instanceId:</w:t>
      </w:r>
    </w:p>
    <w:p w14:paraId="5EE8040A" w14:textId="77777777" w:rsidR="005F4B5D" w:rsidRDefault="005F4B5D" w:rsidP="005F4B5D">
      <w:pPr>
        <w:pStyle w:val="PL"/>
      </w:pPr>
      <w:r>
        <w:t xml:space="preserve">          type: string</w:t>
      </w:r>
    </w:p>
    <w:p w14:paraId="05EFD378" w14:textId="77777777" w:rsidR="005F4B5D" w:rsidRDefault="005F4B5D" w:rsidP="005F4B5D">
      <w:pPr>
        <w:pStyle w:val="PL"/>
      </w:pPr>
      <w:r>
        <w:t xml:space="preserve">        relatedIMSChargingIdentifier:</w:t>
      </w:r>
    </w:p>
    <w:p w14:paraId="5C906248" w14:textId="77777777" w:rsidR="005F4B5D" w:rsidRDefault="005F4B5D" w:rsidP="005F4B5D">
      <w:pPr>
        <w:pStyle w:val="PL"/>
      </w:pPr>
      <w:r>
        <w:t xml:space="preserve">          type: string</w:t>
      </w:r>
    </w:p>
    <w:p w14:paraId="2A174D22" w14:textId="77777777" w:rsidR="005F4B5D" w:rsidRDefault="005F4B5D" w:rsidP="005F4B5D">
      <w:pPr>
        <w:pStyle w:val="PL"/>
      </w:pPr>
      <w:r>
        <w:t xml:space="preserve">        relatedIMSChargingIdentifierNode:</w:t>
      </w:r>
    </w:p>
    <w:p w14:paraId="5AF6D72F" w14:textId="77777777" w:rsidR="005F4B5D" w:rsidRDefault="005F4B5D" w:rsidP="005F4B5D">
      <w:pPr>
        <w:pStyle w:val="PL"/>
      </w:pPr>
      <w:r>
        <w:t xml:space="preserve">          $ref: '#/components/schemas/IMSAddress'</w:t>
      </w:r>
    </w:p>
    <w:p w14:paraId="4AAA0B01" w14:textId="77777777" w:rsidR="005F4B5D" w:rsidRDefault="005F4B5D" w:rsidP="005F4B5D">
      <w:pPr>
        <w:pStyle w:val="PL"/>
      </w:pPr>
      <w:r>
        <w:t xml:space="preserve">        changeTime:</w:t>
      </w:r>
    </w:p>
    <w:p w14:paraId="7874F289" w14:textId="77777777" w:rsidR="005F4B5D" w:rsidRDefault="005F4B5D" w:rsidP="005F4B5D">
      <w:pPr>
        <w:pStyle w:val="PL"/>
      </w:pPr>
      <w:r>
        <w:t xml:space="preserve">          $ref: 'TS29571_CommonData.yaml#/components/schemas/DateTime'</w:t>
      </w:r>
    </w:p>
    <w:p w14:paraId="3989756B" w14:textId="77777777" w:rsidR="005F4B5D" w:rsidRDefault="005F4B5D" w:rsidP="005F4B5D">
      <w:pPr>
        <w:pStyle w:val="PL"/>
      </w:pPr>
      <w:r>
        <w:t xml:space="preserve">    AccessNetworkInfoChange:</w:t>
      </w:r>
    </w:p>
    <w:p w14:paraId="696A6941" w14:textId="77777777" w:rsidR="005F4B5D" w:rsidRDefault="005F4B5D" w:rsidP="005F4B5D">
      <w:pPr>
        <w:pStyle w:val="PL"/>
      </w:pPr>
      <w:r>
        <w:t xml:space="preserve">      type: object</w:t>
      </w:r>
    </w:p>
    <w:p w14:paraId="3254C538" w14:textId="77777777" w:rsidR="005F4B5D" w:rsidRDefault="005F4B5D" w:rsidP="005F4B5D">
      <w:pPr>
        <w:pStyle w:val="PL"/>
      </w:pPr>
      <w:r>
        <w:t xml:space="preserve">      properties:</w:t>
      </w:r>
    </w:p>
    <w:p w14:paraId="791ED0AE" w14:textId="77777777" w:rsidR="005F4B5D" w:rsidRDefault="005F4B5D" w:rsidP="005F4B5D">
      <w:pPr>
        <w:pStyle w:val="PL"/>
      </w:pPr>
      <w:r>
        <w:t xml:space="preserve">        accessNetworkInformation:</w:t>
      </w:r>
    </w:p>
    <w:p w14:paraId="2E388D29" w14:textId="77777777" w:rsidR="005F4B5D" w:rsidRDefault="005F4B5D" w:rsidP="005F4B5D">
      <w:pPr>
        <w:pStyle w:val="PL"/>
      </w:pPr>
      <w:r>
        <w:t xml:space="preserve">          type: array</w:t>
      </w:r>
    </w:p>
    <w:p w14:paraId="4A8C31BD" w14:textId="77777777" w:rsidR="005F4B5D" w:rsidRDefault="005F4B5D" w:rsidP="005F4B5D">
      <w:pPr>
        <w:pStyle w:val="PL"/>
      </w:pPr>
      <w:r>
        <w:t xml:space="preserve">          items:</w:t>
      </w:r>
    </w:p>
    <w:p w14:paraId="7F5D0350" w14:textId="77777777" w:rsidR="005F4B5D" w:rsidRDefault="005F4B5D" w:rsidP="005F4B5D">
      <w:pPr>
        <w:pStyle w:val="PL"/>
      </w:pPr>
      <w:r>
        <w:t xml:space="preserve">            $ref: '#/components/schemas/OctetString'</w:t>
      </w:r>
    </w:p>
    <w:p w14:paraId="2E55043B" w14:textId="77777777" w:rsidR="005F4B5D" w:rsidRDefault="005F4B5D" w:rsidP="005F4B5D">
      <w:pPr>
        <w:pStyle w:val="PL"/>
      </w:pPr>
      <w:r>
        <w:t xml:space="preserve">          minItems: 0</w:t>
      </w:r>
    </w:p>
    <w:p w14:paraId="0E902221" w14:textId="77777777" w:rsidR="005F4B5D" w:rsidRDefault="005F4B5D" w:rsidP="005F4B5D">
      <w:pPr>
        <w:pStyle w:val="PL"/>
      </w:pPr>
      <w:r>
        <w:t xml:space="preserve">        cellularNetworkInformation:</w:t>
      </w:r>
    </w:p>
    <w:p w14:paraId="4A7A0588" w14:textId="77777777" w:rsidR="005F4B5D" w:rsidRDefault="005F4B5D" w:rsidP="005F4B5D">
      <w:pPr>
        <w:pStyle w:val="PL"/>
      </w:pPr>
      <w:r>
        <w:t xml:space="preserve">          $ref: '#/components/schemas/OctetString'</w:t>
      </w:r>
    </w:p>
    <w:p w14:paraId="46331F6D" w14:textId="77777777" w:rsidR="005F4B5D" w:rsidRDefault="005F4B5D" w:rsidP="005F4B5D">
      <w:pPr>
        <w:pStyle w:val="PL"/>
      </w:pPr>
      <w:r>
        <w:t xml:space="preserve">        changeTime:</w:t>
      </w:r>
    </w:p>
    <w:p w14:paraId="32497D74" w14:textId="77777777" w:rsidR="005F4B5D" w:rsidRDefault="005F4B5D" w:rsidP="005F4B5D">
      <w:pPr>
        <w:pStyle w:val="PL"/>
      </w:pPr>
      <w:r>
        <w:t xml:space="preserve">          $ref: 'TS29571_CommonData.yaml#/components/schemas/DateTime'</w:t>
      </w:r>
    </w:p>
    <w:p w14:paraId="485E9159" w14:textId="77777777" w:rsidR="005F4B5D" w:rsidRDefault="005F4B5D" w:rsidP="005F4B5D">
      <w:pPr>
        <w:pStyle w:val="PL"/>
      </w:pPr>
      <w:r>
        <w:t xml:space="preserve">    NNIInformation:</w:t>
      </w:r>
    </w:p>
    <w:p w14:paraId="6EFAE4BC" w14:textId="77777777" w:rsidR="005F4B5D" w:rsidRDefault="005F4B5D" w:rsidP="005F4B5D">
      <w:pPr>
        <w:pStyle w:val="PL"/>
      </w:pPr>
      <w:r>
        <w:t xml:space="preserve">      type: object</w:t>
      </w:r>
    </w:p>
    <w:p w14:paraId="2A260599" w14:textId="77777777" w:rsidR="005F4B5D" w:rsidRDefault="005F4B5D" w:rsidP="005F4B5D">
      <w:pPr>
        <w:pStyle w:val="PL"/>
      </w:pPr>
      <w:r>
        <w:t xml:space="preserve">      properties:</w:t>
      </w:r>
    </w:p>
    <w:p w14:paraId="0FB17775" w14:textId="77777777" w:rsidR="005F4B5D" w:rsidRDefault="005F4B5D" w:rsidP="005F4B5D">
      <w:pPr>
        <w:pStyle w:val="PL"/>
      </w:pPr>
      <w:r>
        <w:t xml:space="preserve">        sessionDirection:</w:t>
      </w:r>
    </w:p>
    <w:p w14:paraId="264071D0" w14:textId="77777777" w:rsidR="005F4B5D" w:rsidRDefault="005F4B5D" w:rsidP="005F4B5D">
      <w:pPr>
        <w:pStyle w:val="PL"/>
      </w:pPr>
      <w:r>
        <w:t xml:space="preserve">          $ref: '#/components/schemas/NNISessionDirection'</w:t>
      </w:r>
    </w:p>
    <w:p w14:paraId="115AF5C8" w14:textId="77777777" w:rsidR="005F4B5D" w:rsidRDefault="005F4B5D" w:rsidP="005F4B5D">
      <w:pPr>
        <w:pStyle w:val="PL"/>
      </w:pPr>
      <w:r>
        <w:t xml:space="preserve">        nNIType:</w:t>
      </w:r>
    </w:p>
    <w:p w14:paraId="6993BC7D" w14:textId="77777777" w:rsidR="005F4B5D" w:rsidRDefault="005F4B5D" w:rsidP="005F4B5D">
      <w:pPr>
        <w:pStyle w:val="PL"/>
      </w:pPr>
      <w:r>
        <w:t xml:space="preserve">          $ref: '#/components/schemas/NNIType'</w:t>
      </w:r>
    </w:p>
    <w:p w14:paraId="63B30882" w14:textId="77777777" w:rsidR="005F4B5D" w:rsidRDefault="005F4B5D" w:rsidP="005F4B5D">
      <w:pPr>
        <w:pStyle w:val="PL"/>
      </w:pPr>
      <w:r>
        <w:t xml:space="preserve">        relationshipMode:</w:t>
      </w:r>
    </w:p>
    <w:p w14:paraId="665A6227" w14:textId="77777777" w:rsidR="005F4B5D" w:rsidRDefault="005F4B5D" w:rsidP="005F4B5D">
      <w:pPr>
        <w:pStyle w:val="PL"/>
      </w:pPr>
      <w:r>
        <w:t xml:space="preserve">          $ref: '#/components/schemas/NNIRelationshipMode'</w:t>
      </w:r>
    </w:p>
    <w:p w14:paraId="347466D5" w14:textId="77777777" w:rsidR="005F4B5D" w:rsidRDefault="005F4B5D" w:rsidP="005F4B5D">
      <w:pPr>
        <w:pStyle w:val="PL"/>
      </w:pPr>
      <w:r>
        <w:t xml:space="preserve">        neighbourNodeAddress:</w:t>
      </w:r>
    </w:p>
    <w:p w14:paraId="7099CC19" w14:textId="77777777" w:rsidR="005F4B5D" w:rsidRDefault="005F4B5D" w:rsidP="005F4B5D">
      <w:pPr>
        <w:pStyle w:val="PL"/>
      </w:pPr>
      <w:r>
        <w:t xml:space="preserve">          $ref: '#/components/schemas/IMSAddress'</w:t>
      </w:r>
    </w:p>
    <w:p w14:paraId="5737C94D" w14:textId="77777777" w:rsidR="005F4B5D" w:rsidRDefault="005F4B5D" w:rsidP="005F4B5D">
      <w:pPr>
        <w:pStyle w:val="PL"/>
      </w:pPr>
      <w:r>
        <w:t xml:space="preserve">    EASRequirements:</w:t>
      </w:r>
    </w:p>
    <w:p w14:paraId="1232704F" w14:textId="77777777" w:rsidR="005F4B5D" w:rsidRDefault="005F4B5D" w:rsidP="005F4B5D">
      <w:pPr>
        <w:pStyle w:val="PL"/>
      </w:pPr>
      <w:r>
        <w:t xml:space="preserve">      type: object</w:t>
      </w:r>
    </w:p>
    <w:p w14:paraId="340B384E" w14:textId="77777777" w:rsidR="005F4B5D" w:rsidRDefault="005F4B5D" w:rsidP="005F4B5D">
      <w:pPr>
        <w:pStyle w:val="PL"/>
      </w:pPr>
      <w:r>
        <w:t xml:space="preserve">      properties:</w:t>
      </w:r>
    </w:p>
    <w:p w14:paraId="2D7BC541" w14:textId="77777777" w:rsidR="005F4B5D" w:rsidRDefault="005F4B5D" w:rsidP="005F4B5D">
      <w:pPr>
        <w:pStyle w:val="PL"/>
      </w:pPr>
      <w:r>
        <w:t xml:space="preserve">        requiredEASservingLocation:</w:t>
      </w:r>
    </w:p>
    <w:p w14:paraId="004B1BF2" w14:textId="77777777" w:rsidR="005F4B5D" w:rsidRDefault="005F4B5D" w:rsidP="005F4B5D">
      <w:pPr>
        <w:pStyle w:val="PL"/>
      </w:pPr>
      <w:r>
        <w:t xml:space="preserve">          $ref: 'TS28538_EdgeNrm.yaml#/components/schemas/ServingLocation'</w:t>
      </w:r>
    </w:p>
    <w:p w14:paraId="5C7BB169" w14:textId="77777777" w:rsidR="005F4B5D" w:rsidRDefault="005F4B5D" w:rsidP="005F4B5D">
      <w:pPr>
        <w:pStyle w:val="PL"/>
      </w:pPr>
      <w:r>
        <w:t xml:space="preserve">        softwareImageInfo:</w:t>
      </w:r>
    </w:p>
    <w:p w14:paraId="1051E037" w14:textId="77777777" w:rsidR="005F4B5D" w:rsidRDefault="005F4B5D" w:rsidP="005F4B5D">
      <w:pPr>
        <w:pStyle w:val="PL"/>
      </w:pPr>
      <w:r>
        <w:t xml:space="preserve">          $ref: 'TS28538_EdgeNrm.yaml#/components/schemas/SoftwareImageInfo'</w:t>
      </w:r>
    </w:p>
    <w:p w14:paraId="30136264" w14:textId="77777777" w:rsidR="005F4B5D" w:rsidRDefault="005F4B5D" w:rsidP="005F4B5D">
      <w:pPr>
        <w:pStyle w:val="PL"/>
      </w:pPr>
      <w:r>
        <w:t xml:space="preserve">        affinityAntiAffinity:</w:t>
      </w:r>
    </w:p>
    <w:p w14:paraId="72B269F2" w14:textId="77777777" w:rsidR="005F4B5D" w:rsidRDefault="005F4B5D" w:rsidP="005F4B5D">
      <w:pPr>
        <w:pStyle w:val="PL"/>
      </w:pPr>
      <w:r>
        <w:t xml:space="preserve">          $ref: 'TS28538_EdgeNrm.yaml#/components/schemas/AffinityAntiAffinity'</w:t>
      </w:r>
    </w:p>
    <w:p w14:paraId="41975E07" w14:textId="77777777" w:rsidR="005F4B5D" w:rsidRDefault="005F4B5D" w:rsidP="005F4B5D">
      <w:pPr>
        <w:pStyle w:val="PL"/>
      </w:pPr>
      <w:r>
        <w:t xml:space="preserve">        serviceContinuity:</w:t>
      </w:r>
    </w:p>
    <w:p w14:paraId="66FF08C9" w14:textId="77777777" w:rsidR="005F4B5D" w:rsidRDefault="005F4B5D" w:rsidP="005F4B5D">
      <w:pPr>
        <w:pStyle w:val="PL"/>
      </w:pPr>
      <w:r>
        <w:t xml:space="preserve">          type: boolean</w:t>
      </w:r>
    </w:p>
    <w:p w14:paraId="6100E37B" w14:textId="77777777" w:rsidR="005F4B5D" w:rsidRDefault="005F4B5D" w:rsidP="005F4B5D">
      <w:pPr>
        <w:pStyle w:val="PL"/>
      </w:pPr>
      <w:r>
        <w:t xml:space="preserve">        virtualResource:</w:t>
      </w:r>
    </w:p>
    <w:p w14:paraId="7A23C510" w14:textId="77777777" w:rsidR="005F4B5D" w:rsidRDefault="005F4B5D" w:rsidP="005F4B5D">
      <w:pPr>
        <w:pStyle w:val="PL"/>
      </w:pPr>
      <w:r>
        <w:t xml:space="preserve">          $ref: 'TS28538_EdgeNrm.yaml#/components/schemas/VirtualResource'</w:t>
      </w:r>
    </w:p>
    <w:p w14:paraId="494BFFC8" w14:textId="77777777" w:rsidR="005F4B5D" w:rsidRDefault="005F4B5D" w:rsidP="005F4B5D">
      <w:pPr>
        <w:pStyle w:val="PL"/>
      </w:pPr>
      <w:r>
        <w:t xml:space="preserve">    MMContentType:</w:t>
      </w:r>
    </w:p>
    <w:p w14:paraId="03A076FF" w14:textId="77777777" w:rsidR="005F4B5D" w:rsidRDefault="005F4B5D" w:rsidP="005F4B5D">
      <w:pPr>
        <w:pStyle w:val="PL"/>
      </w:pPr>
      <w:r>
        <w:t xml:space="preserve">      type: object</w:t>
      </w:r>
    </w:p>
    <w:p w14:paraId="3E01D839" w14:textId="77777777" w:rsidR="005F4B5D" w:rsidRDefault="005F4B5D" w:rsidP="005F4B5D">
      <w:pPr>
        <w:pStyle w:val="PL"/>
      </w:pPr>
      <w:r>
        <w:t xml:space="preserve">      properties:</w:t>
      </w:r>
    </w:p>
    <w:p w14:paraId="67D0D666" w14:textId="77777777" w:rsidR="005F4B5D" w:rsidRDefault="005F4B5D" w:rsidP="005F4B5D">
      <w:pPr>
        <w:pStyle w:val="PL"/>
      </w:pPr>
      <w:r>
        <w:t xml:space="preserve">        typeNumber:</w:t>
      </w:r>
    </w:p>
    <w:p w14:paraId="51BE0323" w14:textId="77777777" w:rsidR="005F4B5D" w:rsidRDefault="005F4B5D" w:rsidP="005F4B5D">
      <w:pPr>
        <w:pStyle w:val="PL"/>
      </w:pPr>
      <w:r>
        <w:t xml:space="preserve">          type: string</w:t>
      </w:r>
    </w:p>
    <w:p w14:paraId="018B27C4" w14:textId="77777777" w:rsidR="005F4B5D" w:rsidRDefault="005F4B5D" w:rsidP="005F4B5D">
      <w:pPr>
        <w:pStyle w:val="PL"/>
      </w:pPr>
      <w:r>
        <w:t xml:space="preserve">        addtypeInfo:</w:t>
      </w:r>
    </w:p>
    <w:p w14:paraId="528139B5" w14:textId="77777777" w:rsidR="005F4B5D" w:rsidRDefault="005F4B5D" w:rsidP="005F4B5D">
      <w:pPr>
        <w:pStyle w:val="PL"/>
      </w:pPr>
      <w:r>
        <w:t xml:space="preserve">          type: string</w:t>
      </w:r>
    </w:p>
    <w:p w14:paraId="428FB4BD" w14:textId="77777777" w:rsidR="005F4B5D" w:rsidRDefault="005F4B5D" w:rsidP="005F4B5D">
      <w:pPr>
        <w:pStyle w:val="PL"/>
      </w:pPr>
      <w:r>
        <w:t xml:space="preserve">        contentSize:</w:t>
      </w:r>
    </w:p>
    <w:p w14:paraId="1E158FC1" w14:textId="77777777" w:rsidR="005F4B5D" w:rsidRDefault="005F4B5D" w:rsidP="005F4B5D">
      <w:pPr>
        <w:pStyle w:val="PL"/>
      </w:pPr>
      <w:r>
        <w:t xml:space="preserve">          type: integer</w:t>
      </w:r>
    </w:p>
    <w:p w14:paraId="3C389177" w14:textId="77777777" w:rsidR="005F4B5D" w:rsidRDefault="005F4B5D" w:rsidP="005F4B5D">
      <w:pPr>
        <w:pStyle w:val="PL"/>
      </w:pPr>
      <w:r>
        <w:t xml:space="preserve">        mmAddContentInfo:</w:t>
      </w:r>
    </w:p>
    <w:p w14:paraId="61315E77" w14:textId="77777777" w:rsidR="005F4B5D" w:rsidRDefault="005F4B5D" w:rsidP="005F4B5D">
      <w:pPr>
        <w:pStyle w:val="PL"/>
      </w:pPr>
      <w:r>
        <w:t xml:space="preserve">          type: array</w:t>
      </w:r>
    </w:p>
    <w:p w14:paraId="3E01EC13" w14:textId="77777777" w:rsidR="005F4B5D" w:rsidRDefault="005F4B5D" w:rsidP="005F4B5D">
      <w:pPr>
        <w:pStyle w:val="PL"/>
      </w:pPr>
      <w:r>
        <w:t xml:space="preserve">          items:</w:t>
      </w:r>
    </w:p>
    <w:p w14:paraId="6ACA5D81" w14:textId="77777777" w:rsidR="005F4B5D" w:rsidRDefault="005F4B5D" w:rsidP="005F4B5D">
      <w:pPr>
        <w:pStyle w:val="PL"/>
      </w:pPr>
      <w:r>
        <w:t xml:space="preserve">            $ref: '#/components/schemas/MMAddContentInfo'</w:t>
      </w:r>
    </w:p>
    <w:p w14:paraId="70721E70" w14:textId="77777777" w:rsidR="005F4B5D" w:rsidRDefault="005F4B5D" w:rsidP="005F4B5D">
      <w:pPr>
        <w:pStyle w:val="PL"/>
      </w:pPr>
      <w:r>
        <w:t xml:space="preserve">          minItems: 0</w:t>
      </w:r>
    </w:p>
    <w:p w14:paraId="6506A333" w14:textId="77777777" w:rsidR="005F4B5D" w:rsidRDefault="005F4B5D" w:rsidP="005F4B5D">
      <w:pPr>
        <w:pStyle w:val="PL"/>
      </w:pPr>
      <w:r>
        <w:t xml:space="preserve">    MMAddContentInfo:</w:t>
      </w:r>
    </w:p>
    <w:p w14:paraId="4AAFC6C0" w14:textId="77777777" w:rsidR="005F4B5D" w:rsidRDefault="005F4B5D" w:rsidP="005F4B5D">
      <w:pPr>
        <w:pStyle w:val="PL"/>
      </w:pPr>
      <w:r>
        <w:t xml:space="preserve">      type: object</w:t>
      </w:r>
    </w:p>
    <w:p w14:paraId="54688AD1" w14:textId="77777777" w:rsidR="005F4B5D" w:rsidRDefault="005F4B5D" w:rsidP="005F4B5D">
      <w:pPr>
        <w:pStyle w:val="PL"/>
      </w:pPr>
      <w:r>
        <w:t xml:space="preserve">      properties:</w:t>
      </w:r>
    </w:p>
    <w:p w14:paraId="49A25050" w14:textId="77777777" w:rsidR="005F4B5D" w:rsidRDefault="005F4B5D" w:rsidP="005F4B5D">
      <w:pPr>
        <w:pStyle w:val="PL"/>
      </w:pPr>
      <w:r>
        <w:t xml:space="preserve">        typeNumber:</w:t>
      </w:r>
    </w:p>
    <w:p w14:paraId="72EFE57A" w14:textId="77777777" w:rsidR="005F4B5D" w:rsidRDefault="005F4B5D" w:rsidP="005F4B5D">
      <w:pPr>
        <w:pStyle w:val="PL"/>
      </w:pPr>
      <w:r>
        <w:t xml:space="preserve">          type: string</w:t>
      </w:r>
    </w:p>
    <w:p w14:paraId="7843600B" w14:textId="77777777" w:rsidR="005F4B5D" w:rsidRDefault="005F4B5D" w:rsidP="005F4B5D">
      <w:pPr>
        <w:pStyle w:val="PL"/>
      </w:pPr>
      <w:r>
        <w:t xml:space="preserve">        addtypeInfo:</w:t>
      </w:r>
    </w:p>
    <w:p w14:paraId="4BC88766" w14:textId="77777777" w:rsidR="005F4B5D" w:rsidRDefault="005F4B5D" w:rsidP="005F4B5D">
      <w:pPr>
        <w:pStyle w:val="PL"/>
      </w:pPr>
      <w:r>
        <w:t xml:space="preserve">          type: string</w:t>
      </w:r>
    </w:p>
    <w:p w14:paraId="66FF2234" w14:textId="77777777" w:rsidR="005F4B5D" w:rsidRDefault="005F4B5D" w:rsidP="005F4B5D">
      <w:pPr>
        <w:pStyle w:val="PL"/>
      </w:pPr>
      <w:r>
        <w:t xml:space="preserve">        contentSize:</w:t>
      </w:r>
    </w:p>
    <w:p w14:paraId="64D01009" w14:textId="77777777" w:rsidR="005F4B5D" w:rsidRDefault="005F4B5D" w:rsidP="005F4B5D">
      <w:pPr>
        <w:pStyle w:val="PL"/>
      </w:pPr>
      <w:r>
        <w:t xml:space="preserve">          type: integer</w:t>
      </w:r>
    </w:p>
    <w:p w14:paraId="1D041FBC" w14:textId="77777777" w:rsidR="005F4B5D" w:rsidRDefault="005F4B5D" w:rsidP="005F4B5D">
      <w:pPr>
        <w:pStyle w:val="PL"/>
      </w:pPr>
      <w:r>
        <w:t xml:space="preserve">    APIOperation:</w:t>
      </w:r>
    </w:p>
    <w:p w14:paraId="42422971" w14:textId="77777777" w:rsidR="005F4B5D" w:rsidRDefault="005F4B5D" w:rsidP="005F4B5D">
      <w:pPr>
        <w:pStyle w:val="PL"/>
      </w:pPr>
      <w:r>
        <w:t xml:space="preserve">      type: object</w:t>
      </w:r>
    </w:p>
    <w:p w14:paraId="7F3CAC17" w14:textId="77777777" w:rsidR="005F4B5D" w:rsidRDefault="005F4B5D" w:rsidP="005F4B5D">
      <w:pPr>
        <w:pStyle w:val="PL"/>
      </w:pPr>
      <w:r>
        <w:t xml:space="preserve">      properties:</w:t>
      </w:r>
    </w:p>
    <w:p w14:paraId="55A2D89A" w14:textId="77777777" w:rsidR="005F4B5D" w:rsidRDefault="005F4B5D" w:rsidP="005F4B5D">
      <w:pPr>
        <w:pStyle w:val="PL"/>
      </w:pPr>
      <w:r>
        <w:t xml:space="preserve">        name:</w:t>
      </w:r>
    </w:p>
    <w:p w14:paraId="635C7BA9" w14:textId="77777777" w:rsidR="005F4B5D" w:rsidRDefault="005F4B5D" w:rsidP="005F4B5D">
      <w:pPr>
        <w:pStyle w:val="PL"/>
      </w:pPr>
      <w:r>
        <w:t xml:space="preserve">          type: string</w:t>
      </w:r>
    </w:p>
    <w:p w14:paraId="6E00FBED" w14:textId="77777777" w:rsidR="005F4B5D" w:rsidRDefault="005F4B5D" w:rsidP="005F4B5D">
      <w:pPr>
        <w:pStyle w:val="PL"/>
      </w:pPr>
      <w:r>
        <w:t xml:space="preserve">        description:</w:t>
      </w:r>
    </w:p>
    <w:p w14:paraId="36CDA4C4" w14:textId="77777777" w:rsidR="005F4B5D" w:rsidRDefault="005F4B5D" w:rsidP="005F4B5D">
      <w:pPr>
        <w:pStyle w:val="PL"/>
      </w:pPr>
      <w:r>
        <w:t xml:space="preserve">          type: string</w:t>
      </w:r>
    </w:p>
    <w:p w14:paraId="0A36BBD0" w14:textId="77777777" w:rsidR="005F4B5D" w:rsidRDefault="005F4B5D" w:rsidP="005F4B5D">
      <w:pPr>
        <w:pStyle w:val="PL"/>
      </w:pPr>
      <w:r>
        <w:t xml:space="preserve">    5GMulticastService:</w:t>
      </w:r>
    </w:p>
    <w:p w14:paraId="70CFCE69" w14:textId="77777777" w:rsidR="005F4B5D" w:rsidRDefault="005F4B5D" w:rsidP="005F4B5D">
      <w:pPr>
        <w:pStyle w:val="PL"/>
      </w:pPr>
      <w:r>
        <w:lastRenderedPageBreak/>
        <w:t xml:space="preserve">      type: object</w:t>
      </w:r>
    </w:p>
    <w:p w14:paraId="6F2E86A8" w14:textId="77777777" w:rsidR="005F4B5D" w:rsidRDefault="005F4B5D" w:rsidP="005F4B5D">
      <w:pPr>
        <w:pStyle w:val="PL"/>
      </w:pPr>
      <w:r>
        <w:t xml:space="preserve">      properties:</w:t>
      </w:r>
    </w:p>
    <w:p w14:paraId="66F0C640" w14:textId="77777777" w:rsidR="005F4B5D" w:rsidRDefault="005F4B5D" w:rsidP="005F4B5D">
      <w:pPr>
        <w:pStyle w:val="PL"/>
      </w:pPr>
      <w:r>
        <w:t xml:space="preserve">        mBSSessionIdList:</w:t>
      </w:r>
    </w:p>
    <w:p w14:paraId="3DF282C1" w14:textId="77777777" w:rsidR="005F4B5D" w:rsidRDefault="005F4B5D" w:rsidP="005F4B5D">
      <w:pPr>
        <w:pStyle w:val="PL"/>
      </w:pPr>
      <w:r>
        <w:t xml:space="preserve">          type: array</w:t>
      </w:r>
    </w:p>
    <w:p w14:paraId="1B8F0979" w14:textId="77777777" w:rsidR="005F4B5D" w:rsidRDefault="005F4B5D" w:rsidP="005F4B5D">
      <w:pPr>
        <w:pStyle w:val="PL"/>
      </w:pPr>
      <w:r>
        <w:t xml:space="preserve">          items:</w:t>
      </w:r>
    </w:p>
    <w:p w14:paraId="596B14E3" w14:textId="77777777" w:rsidR="005F4B5D" w:rsidRDefault="005F4B5D" w:rsidP="005F4B5D">
      <w:pPr>
        <w:pStyle w:val="PL"/>
      </w:pPr>
      <w:r>
        <w:t xml:space="preserve">            $ref: 'TS29571_CommonData.yaml#/components/schemas/MbsSessionId'</w:t>
      </w:r>
    </w:p>
    <w:p w14:paraId="7C0D2F90" w14:textId="77777777" w:rsidR="005F4B5D" w:rsidRDefault="005F4B5D" w:rsidP="005F4B5D">
      <w:pPr>
        <w:pStyle w:val="PL"/>
      </w:pPr>
      <w:r>
        <w:t xml:space="preserve">          minItems: 1</w:t>
      </w:r>
    </w:p>
    <w:p w14:paraId="20E6A51F" w14:textId="77777777" w:rsidR="005F4B5D" w:rsidRDefault="005F4B5D" w:rsidP="005F4B5D">
      <w:pPr>
        <w:pStyle w:val="PL"/>
      </w:pPr>
      <w:r>
        <w:t xml:space="preserve">    MBSSessionChargingInformation:</w:t>
      </w:r>
    </w:p>
    <w:p w14:paraId="4B5948D7" w14:textId="77777777" w:rsidR="005F4B5D" w:rsidRDefault="005F4B5D" w:rsidP="005F4B5D">
      <w:pPr>
        <w:pStyle w:val="PL"/>
      </w:pPr>
      <w:r>
        <w:t xml:space="preserve">      type: object</w:t>
      </w:r>
    </w:p>
    <w:p w14:paraId="3B4C2AE2" w14:textId="77777777" w:rsidR="005F4B5D" w:rsidRDefault="005F4B5D" w:rsidP="005F4B5D">
      <w:pPr>
        <w:pStyle w:val="PL"/>
      </w:pPr>
      <w:r>
        <w:t xml:space="preserve">      properties:</w:t>
      </w:r>
    </w:p>
    <w:p w14:paraId="74160494" w14:textId="77777777" w:rsidR="005F4B5D" w:rsidRDefault="005F4B5D" w:rsidP="005F4B5D">
      <w:pPr>
        <w:pStyle w:val="PL"/>
      </w:pPr>
      <w:r>
        <w:t xml:space="preserve">        mBSSessionID:</w:t>
      </w:r>
    </w:p>
    <w:p w14:paraId="0BBA91DD" w14:textId="77777777" w:rsidR="005F4B5D" w:rsidRDefault="005F4B5D" w:rsidP="005F4B5D">
      <w:pPr>
        <w:pStyle w:val="PL"/>
      </w:pPr>
      <w:r>
        <w:t xml:space="preserve">          $ref: 'TS29571_CommonData.yaml#/components/schemas/MbsSessionId'</w:t>
      </w:r>
    </w:p>
    <w:p w14:paraId="0F7A7493" w14:textId="77777777" w:rsidR="005F4B5D" w:rsidRDefault="005F4B5D" w:rsidP="005F4B5D">
      <w:pPr>
        <w:pStyle w:val="PL"/>
      </w:pPr>
      <w:r>
        <w:t xml:space="preserve">        mBSServiceType:</w:t>
      </w:r>
    </w:p>
    <w:p w14:paraId="67D6E219" w14:textId="77777777" w:rsidR="005F4B5D" w:rsidRDefault="005F4B5D" w:rsidP="005F4B5D">
      <w:pPr>
        <w:pStyle w:val="PL"/>
      </w:pPr>
      <w:r>
        <w:t xml:space="preserve">          $ref: 'TS29571_CommonData.yaml#/components/schemas/MbsServiceType'</w:t>
      </w:r>
    </w:p>
    <w:p w14:paraId="39ACC9DA" w14:textId="77777777" w:rsidR="005F4B5D" w:rsidRDefault="005F4B5D" w:rsidP="005F4B5D">
      <w:pPr>
        <w:pStyle w:val="PL"/>
      </w:pPr>
      <w:r>
        <w:t xml:space="preserve">        serviceArea:</w:t>
      </w:r>
    </w:p>
    <w:p w14:paraId="34C871D5" w14:textId="77777777" w:rsidR="005F4B5D" w:rsidRDefault="005F4B5D" w:rsidP="005F4B5D">
      <w:pPr>
        <w:pStyle w:val="PL"/>
      </w:pPr>
      <w:r>
        <w:t xml:space="preserve">          $ref: '#/components/schemas/ServiceArea'</w:t>
      </w:r>
    </w:p>
    <w:p w14:paraId="08C3D6B8" w14:textId="77777777" w:rsidR="005F4B5D" w:rsidRDefault="005F4B5D" w:rsidP="005F4B5D">
      <w:pPr>
        <w:pStyle w:val="PL"/>
      </w:pPr>
      <w:r>
        <w:t xml:space="preserve">        mBSStartTime:</w:t>
      </w:r>
    </w:p>
    <w:p w14:paraId="5C10F841" w14:textId="77777777" w:rsidR="005F4B5D" w:rsidRDefault="005F4B5D" w:rsidP="005F4B5D">
      <w:pPr>
        <w:pStyle w:val="PL"/>
      </w:pPr>
      <w:r>
        <w:t xml:space="preserve">          $ref: 'TS29571_CommonData.yaml#/components/schemas/DateTime'</w:t>
      </w:r>
    </w:p>
    <w:p w14:paraId="1210C449" w14:textId="77777777" w:rsidR="005F4B5D" w:rsidRDefault="005F4B5D" w:rsidP="005F4B5D">
      <w:pPr>
        <w:pStyle w:val="PL"/>
      </w:pPr>
      <w:r>
        <w:t xml:space="preserve">        mBSEndTime:</w:t>
      </w:r>
    </w:p>
    <w:p w14:paraId="2846E2DD" w14:textId="77777777" w:rsidR="005F4B5D" w:rsidRDefault="005F4B5D" w:rsidP="005F4B5D">
      <w:pPr>
        <w:pStyle w:val="PL"/>
      </w:pPr>
      <w:r>
        <w:t xml:space="preserve">          $ref: 'TS29571_CommonData.yaml#/components/schemas/DateTime'</w:t>
      </w:r>
    </w:p>
    <w:p w14:paraId="4279F08E" w14:textId="77777777" w:rsidR="005F4B5D" w:rsidRDefault="005F4B5D" w:rsidP="005F4B5D">
      <w:pPr>
        <w:pStyle w:val="PL"/>
      </w:pPr>
      <w:r>
        <w:t xml:space="preserve">        mBSServiceActivityStatus:</w:t>
      </w:r>
    </w:p>
    <w:p w14:paraId="5B0E613C" w14:textId="77777777" w:rsidR="005F4B5D" w:rsidRDefault="005F4B5D" w:rsidP="005F4B5D">
      <w:pPr>
        <w:pStyle w:val="PL"/>
      </w:pPr>
      <w:r>
        <w:t xml:space="preserve">          $ref: 'TS29571_CommonData.yaml#/components/schemas/MbsSessionActivityStatus'</w:t>
      </w:r>
    </w:p>
    <w:p w14:paraId="51B518FB" w14:textId="77777777" w:rsidR="005F4B5D" w:rsidRDefault="005F4B5D" w:rsidP="005F4B5D">
      <w:pPr>
        <w:pStyle w:val="PL"/>
      </w:pPr>
      <w:r>
        <w:t xml:space="preserve">        servingNetworkFunctionID:</w:t>
      </w:r>
    </w:p>
    <w:p w14:paraId="2B8C3B63" w14:textId="77777777" w:rsidR="005F4B5D" w:rsidRDefault="005F4B5D" w:rsidP="005F4B5D">
      <w:pPr>
        <w:pStyle w:val="PL"/>
      </w:pPr>
      <w:r>
        <w:t xml:space="preserve">          $ref: '#/components/schemas/ServingNetworkFunctionID'</w:t>
      </w:r>
    </w:p>
    <w:p w14:paraId="3DCF1583" w14:textId="77777777" w:rsidR="005F4B5D" w:rsidRDefault="005F4B5D" w:rsidP="005F4B5D">
      <w:pPr>
        <w:pStyle w:val="PL"/>
      </w:pPr>
      <w:r>
        <w:t xml:space="preserve">      required:</w:t>
      </w:r>
    </w:p>
    <w:p w14:paraId="4C79268B" w14:textId="77777777" w:rsidR="005F4B5D" w:rsidRDefault="005F4B5D" w:rsidP="005F4B5D">
      <w:pPr>
        <w:pStyle w:val="PL"/>
      </w:pPr>
      <w:r>
        <w:t xml:space="preserve">        - mBSSessionID</w:t>
      </w:r>
    </w:p>
    <w:p w14:paraId="5EC8882C" w14:textId="77777777" w:rsidR="005F4B5D" w:rsidRDefault="005F4B5D" w:rsidP="005F4B5D">
      <w:pPr>
        <w:pStyle w:val="PL"/>
      </w:pPr>
      <w:r>
        <w:t xml:space="preserve">        - mBSServiceType</w:t>
      </w:r>
    </w:p>
    <w:p w14:paraId="4E1CEC7B" w14:textId="77777777" w:rsidR="005F4B5D" w:rsidRDefault="005F4B5D" w:rsidP="005F4B5D">
      <w:pPr>
        <w:pStyle w:val="PL"/>
      </w:pPr>
      <w:r>
        <w:t xml:space="preserve">    ServiceArea:</w:t>
      </w:r>
    </w:p>
    <w:p w14:paraId="46A9051F" w14:textId="77777777" w:rsidR="005F4B5D" w:rsidRDefault="005F4B5D" w:rsidP="005F4B5D">
      <w:pPr>
        <w:pStyle w:val="PL"/>
      </w:pPr>
      <w:r>
        <w:t xml:space="preserve">      type: object</w:t>
      </w:r>
    </w:p>
    <w:p w14:paraId="5D365951" w14:textId="77777777" w:rsidR="005F4B5D" w:rsidRDefault="005F4B5D" w:rsidP="005F4B5D">
      <w:pPr>
        <w:pStyle w:val="PL"/>
      </w:pPr>
      <w:r>
        <w:t xml:space="preserve">      properties:</w:t>
      </w:r>
    </w:p>
    <w:p w14:paraId="090D5737" w14:textId="77777777" w:rsidR="005F4B5D" w:rsidRDefault="005F4B5D" w:rsidP="005F4B5D">
      <w:pPr>
        <w:pStyle w:val="PL"/>
      </w:pPr>
      <w:r>
        <w:t xml:space="preserve">        mBSServiceArea:</w:t>
      </w:r>
    </w:p>
    <w:p w14:paraId="5FD783D6" w14:textId="77777777" w:rsidR="005F4B5D" w:rsidRDefault="005F4B5D" w:rsidP="005F4B5D">
      <w:pPr>
        <w:pStyle w:val="PL"/>
      </w:pPr>
      <w:r>
        <w:t xml:space="preserve">          $ref: 'TS29571_CommonData.yaml#/components/schemas/MbsServiceArea'</w:t>
      </w:r>
    </w:p>
    <w:p w14:paraId="69E9A50C" w14:textId="77777777" w:rsidR="005F4B5D" w:rsidRDefault="005F4B5D" w:rsidP="005F4B5D">
      <w:pPr>
        <w:pStyle w:val="PL"/>
      </w:pPr>
      <w:r>
        <w:t xml:space="preserve">        uPFIDs:</w:t>
      </w:r>
    </w:p>
    <w:p w14:paraId="436DA450" w14:textId="77777777" w:rsidR="005F4B5D" w:rsidRDefault="005F4B5D" w:rsidP="005F4B5D">
      <w:pPr>
        <w:pStyle w:val="PL"/>
      </w:pPr>
      <w:r>
        <w:t xml:space="preserve">          type: array</w:t>
      </w:r>
    </w:p>
    <w:p w14:paraId="60455A91" w14:textId="77777777" w:rsidR="005F4B5D" w:rsidRDefault="005F4B5D" w:rsidP="005F4B5D">
      <w:pPr>
        <w:pStyle w:val="PL"/>
      </w:pPr>
      <w:r>
        <w:t xml:space="preserve">          items:</w:t>
      </w:r>
    </w:p>
    <w:p w14:paraId="5FB04DC8" w14:textId="77777777" w:rsidR="005F4B5D" w:rsidRDefault="005F4B5D" w:rsidP="005F4B5D">
      <w:pPr>
        <w:pStyle w:val="PL"/>
      </w:pPr>
      <w:r>
        <w:t xml:space="preserve">            $ref: 'TS29571_CommonData.yaml#/components/schemas/NfInstanceId'</w:t>
      </w:r>
    </w:p>
    <w:p w14:paraId="09A4DB16" w14:textId="77777777" w:rsidR="005F4B5D" w:rsidRDefault="005F4B5D" w:rsidP="005F4B5D">
      <w:pPr>
        <w:pStyle w:val="PL"/>
      </w:pPr>
      <w:r>
        <w:t xml:space="preserve">          minItems: 0</w:t>
      </w:r>
    </w:p>
    <w:p w14:paraId="14757DE9" w14:textId="77777777" w:rsidR="005F4B5D" w:rsidRDefault="005F4B5D" w:rsidP="005F4B5D">
      <w:pPr>
        <w:pStyle w:val="PL"/>
      </w:pPr>
      <w:r>
        <w:t xml:space="preserve">        ranNodeIDs:</w:t>
      </w:r>
    </w:p>
    <w:p w14:paraId="7A6C1FD8" w14:textId="77777777" w:rsidR="005F4B5D" w:rsidRDefault="005F4B5D" w:rsidP="005F4B5D">
      <w:pPr>
        <w:pStyle w:val="PL"/>
      </w:pPr>
      <w:r>
        <w:t xml:space="preserve">          type: array</w:t>
      </w:r>
    </w:p>
    <w:p w14:paraId="210E9742" w14:textId="77777777" w:rsidR="005F4B5D" w:rsidRDefault="005F4B5D" w:rsidP="005F4B5D">
      <w:pPr>
        <w:pStyle w:val="PL"/>
      </w:pPr>
      <w:r>
        <w:t xml:space="preserve">          items:</w:t>
      </w:r>
    </w:p>
    <w:p w14:paraId="47CD8722" w14:textId="77777777" w:rsidR="005F4B5D" w:rsidRDefault="005F4B5D" w:rsidP="005F4B5D">
      <w:pPr>
        <w:pStyle w:val="PL"/>
      </w:pPr>
      <w:r>
        <w:t xml:space="preserve">            $ref: 'TS29571_CommonData.yaml#/components/schemas/GlobalRanNodeId'</w:t>
      </w:r>
    </w:p>
    <w:p w14:paraId="32C5FA1F" w14:textId="77777777" w:rsidR="005F4B5D" w:rsidRDefault="005F4B5D" w:rsidP="005F4B5D">
      <w:pPr>
        <w:pStyle w:val="PL"/>
      </w:pPr>
      <w:r>
        <w:t xml:space="preserve">          minItems: 0</w:t>
      </w:r>
    </w:p>
    <w:p w14:paraId="701937C6" w14:textId="77777777" w:rsidR="005F4B5D" w:rsidRDefault="005F4B5D" w:rsidP="005F4B5D">
      <w:pPr>
        <w:pStyle w:val="PL"/>
      </w:pPr>
      <w:r>
        <w:t xml:space="preserve">    MBSContainerInformation:</w:t>
      </w:r>
    </w:p>
    <w:p w14:paraId="127D8FD5" w14:textId="77777777" w:rsidR="005F4B5D" w:rsidRDefault="005F4B5D" w:rsidP="005F4B5D">
      <w:pPr>
        <w:pStyle w:val="PL"/>
      </w:pPr>
      <w:r>
        <w:t xml:space="preserve">      type: object</w:t>
      </w:r>
    </w:p>
    <w:p w14:paraId="76039D3E" w14:textId="77777777" w:rsidR="005F4B5D" w:rsidRDefault="005F4B5D" w:rsidP="005F4B5D">
      <w:pPr>
        <w:pStyle w:val="PL"/>
      </w:pPr>
      <w:r>
        <w:t xml:space="preserve">      properties:</w:t>
      </w:r>
    </w:p>
    <w:p w14:paraId="03B43C94" w14:textId="77777777" w:rsidR="005F4B5D" w:rsidRDefault="005F4B5D" w:rsidP="005F4B5D">
      <w:pPr>
        <w:pStyle w:val="PL"/>
      </w:pPr>
      <w:r>
        <w:t xml:space="preserve">        timeofFirstUsage:</w:t>
      </w:r>
    </w:p>
    <w:p w14:paraId="3484A05B" w14:textId="77777777" w:rsidR="005F4B5D" w:rsidRDefault="005F4B5D" w:rsidP="005F4B5D">
      <w:pPr>
        <w:pStyle w:val="PL"/>
      </w:pPr>
      <w:r>
        <w:t xml:space="preserve">          $ref: 'TS29571_CommonData.yaml#/components/schemas/DateTime'</w:t>
      </w:r>
    </w:p>
    <w:p w14:paraId="5F088B70" w14:textId="77777777" w:rsidR="005F4B5D" w:rsidRDefault="005F4B5D" w:rsidP="005F4B5D">
      <w:pPr>
        <w:pStyle w:val="PL"/>
      </w:pPr>
      <w:r>
        <w:t xml:space="preserve">        timeofLastUsage:</w:t>
      </w:r>
    </w:p>
    <w:p w14:paraId="65DA335C" w14:textId="77777777" w:rsidR="005F4B5D" w:rsidRDefault="005F4B5D" w:rsidP="005F4B5D">
      <w:pPr>
        <w:pStyle w:val="PL"/>
      </w:pPr>
      <w:r>
        <w:t xml:space="preserve">          $ref: 'TS29571_CommonData.yaml#/components/schemas/DateTime'</w:t>
      </w:r>
    </w:p>
    <w:p w14:paraId="7EF12AEF" w14:textId="77777777" w:rsidR="005F4B5D" w:rsidRDefault="005F4B5D" w:rsidP="005F4B5D">
      <w:pPr>
        <w:pStyle w:val="PL"/>
      </w:pPr>
      <w:r>
        <w:t xml:space="preserve">        qoSInformation:</w:t>
      </w:r>
    </w:p>
    <w:p w14:paraId="0508FCDA" w14:textId="77777777" w:rsidR="005F4B5D" w:rsidRDefault="005F4B5D" w:rsidP="005F4B5D">
      <w:pPr>
        <w:pStyle w:val="PL"/>
      </w:pPr>
      <w:r>
        <w:t xml:space="preserve">          $ref: 'TS29512_Npcf_SMPolicyControl.yaml#/components/schemas/QosData'</w:t>
      </w:r>
    </w:p>
    <w:p w14:paraId="44D8EB92" w14:textId="77777777" w:rsidR="005F4B5D" w:rsidRDefault="005F4B5D" w:rsidP="005F4B5D">
      <w:pPr>
        <w:pStyle w:val="PL"/>
      </w:pPr>
      <w:r>
        <w:t xml:space="preserve">        establishedConnectionInfo:</w:t>
      </w:r>
    </w:p>
    <w:p w14:paraId="50D2189B" w14:textId="77777777" w:rsidR="005F4B5D" w:rsidRDefault="005F4B5D" w:rsidP="005F4B5D">
      <w:pPr>
        <w:pStyle w:val="PL"/>
      </w:pPr>
      <w:r>
        <w:t xml:space="preserve">          $ref: '#/components/schemas/EstablishedConnectionInfo'</w:t>
      </w:r>
    </w:p>
    <w:p w14:paraId="2706C09C" w14:textId="77777777" w:rsidR="005F4B5D" w:rsidRDefault="005F4B5D" w:rsidP="005F4B5D">
      <w:pPr>
        <w:pStyle w:val="PL"/>
      </w:pPr>
      <w:r>
        <w:t xml:space="preserve">    EstablishedConnectionInfo:</w:t>
      </w:r>
    </w:p>
    <w:p w14:paraId="4917F364" w14:textId="77777777" w:rsidR="005F4B5D" w:rsidRDefault="005F4B5D" w:rsidP="005F4B5D">
      <w:pPr>
        <w:pStyle w:val="PL"/>
      </w:pPr>
      <w:r>
        <w:t xml:space="preserve">      type: object</w:t>
      </w:r>
    </w:p>
    <w:p w14:paraId="36E1318C" w14:textId="77777777" w:rsidR="005F4B5D" w:rsidRDefault="005F4B5D" w:rsidP="005F4B5D">
      <w:pPr>
        <w:pStyle w:val="PL"/>
      </w:pPr>
      <w:r>
        <w:t xml:space="preserve">      properties:</w:t>
      </w:r>
    </w:p>
    <w:p w14:paraId="7836A91D" w14:textId="77777777" w:rsidR="005F4B5D" w:rsidRDefault="005F4B5D" w:rsidP="005F4B5D">
      <w:pPr>
        <w:pStyle w:val="PL"/>
      </w:pPr>
      <w:r>
        <w:t xml:space="preserve">        uPFIDs:</w:t>
      </w:r>
    </w:p>
    <w:p w14:paraId="6402B4E5" w14:textId="77777777" w:rsidR="005F4B5D" w:rsidRDefault="005F4B5D" w:rsidP="005F4B5D">
      <w:pPr>
        <w:pStyle w:val="PL"/>
      </w:pPr>
      <w:r>
        <w:t xml:space="preserve">          type: array</w:t>
      </w:r>
    </w:p>
    <w:p w14:paraId="56E29CAB" w14:textId="77777777" w:rsidR="005F4B5D" w:rsidRDefault="005F4B5D" w:rsidP="005F4B5D">
      <w:pPr>
        <w:pStyle w:val="PL"/>
      </w:pPr>
      <w:r>
        <w:t xml:space="preserve">          items:</w:t>
      </w:r>
    </w:p>
    <w:p w14:paraId="4EA1200A" w14:textId="77777777" w:rsidR="005F4B5D" w:rsidRDefault="005F4B5D" w:rsidP="005F4B5D">
      <w:pPr>
        <w:pStyle w:val="PL"/>
      </w:pPr>
      <w:r>
        <w:t xml:space="preserve">            $ref: 'TS29571_CommonData.yaml#/components/schemas/NfInstanceId'</w:t>
      </w:r>
    </w:p>
    <w:p w14:paraId="16570A42" w14:textId="77777777" w:rsidR="005F4B5D" w:rsidRDefault="005F4B5D" w:rsidP="005F4B5D">
      <w:pPr>
        <w:pStyle w:val="PL"/>
      </w:pPr>
      <w:r>
        <w:t xml:space="preserve">          minItems: 0</w:t>
      </w:r>
    </w:p>
    <w:p w14:paraId="24314BA9" w14:textId="77777777" w:rsidR="005F4B5D" w:rsidRDefault="005F4B5D" w:rsidP="005F4B5D">
      <w:pPr>
        <w:pStyle w:val="PL"/>
      </w:pPr>
      <w:r>
        <w:t xml:space="preserve">        ranNodeIDs:</w:t>
      </w:r>
    </w:p>
    <w:p w14:paraId="12306964" w14:textId="77777777" w:rsidR="005F4B5D" w:rsidRDefault="005F4B5D" w:rsidP="005F4B5D">
      <w:pPr>
        <w:pStyle w:val="PL"/>
      </w:pPr>
      <w:r>
        <w:t xml:space="preserve">          type: array</w:t>
      </w:r>
    </w:p>
    <w:p w14:paraId="6647D062" w14:textId="77777777" w:rsidR="005F4B5D" w:rsidRDefault="005F4B5D" w:rsidP="005F4B5D">
      <w:pPr>
        <w:pStyle w:val="PL"/>
      </w:pPr>
      <w:r>
        <w:t xml:space="preserve">          items:</w:t>
      </w:r>
    </w:p>
    <w:p w14:paraId="6C121C23" w14:textId="77777777" w:rsidR="005F4B5D" w:rsidRDefault="005F4B5D" w:rsidP="005F4B5D">
      <w:pPr>
        <w:pStyle w:val="PL"/>
      </w:pPr>
      <w:r>
        <w:t xml:space="preserve">            $ref: 'TS29571_CommonData.yaml#/components/schemas/GlobalRanNodeId'</w:t>
      </w:r>
    </w:p>
    <w:p w14:paraId="0DCE5112" w14:textId="77777777" w:rsidR="005F4B5D" w:rsidRDefault="005F4B5D" w:rsidP="005F4B5D">
      <w:pPr>
        <w:pStyle w:val="PL"/>
      </w:pPr>
      <w:r>
        <w:t xml:space="preserve">          minItems: 0</w:t>
      </w:r>
    </w:p>
    <w:p w14:paraId="3F08D7D0" w14:textId="77777777" w:rsidR="005F4B5D" w:rsidRDefault="005F4B5D" w:rsidP="005F4B5D">
      <w:pPr>
        <w:pStyle w:val="PL"/>
      </w:pPr>
      <w:r>
        <w:t xml:space="preserve">    SatelliteBackhaulInformation:</w:t>
      </w:r>
    </w:p>
    <w:p w14:paraId="514C09D9" w14:textId="77777777" w:rsidR="005F4B5D" w:rsidRDefault="005F4B5D" w:rsidP="005F4B5D">
      <w:pPr>
        <w:pStyle w:val="PL"/>
      </w:pPr>
      <w:r>
        <w:t xml:space="preserve">      type: object</w:t>
      </w:r>
    </w:p>
    <w:p w14:paraId="6D22A804" w14:textId="77777777" w:rsidR="005F4B5D" w:rsidRDefault="005F4B5D" w:rsidP="005F4B5D">
      <w:pPr>
        <w:pStyle w:val="PL"/>
      </w:pPr>
      <w:r>
        <w:t xml:space="preserve">      properties:</w:t>
      </w:r>
    </w:p>
    <w:p w14:paraId="659487A7" w14:textId="77777777" w:rsidR="005F4B5D" w:rsidRDefault="005F4B5D" w:rsidP="005F4B5D">
      <w:pPr>
        <w:pStyle w:val="PL"/>
      </w:pPr>
      <w:r>
        <w:t xml:space="preserve">        satelliteBackhaulCategory:</w:t>
      </w:r>
    </w:p>
    <w:p w14:paraId="0E250895" w14:textId="77777777" w:rsidR="005F4B5D" w:rsidRDefault="005F4B5D" w:rsidP="005F4B5D">
      <w:pPr>
        <w:pStyle w:val="PL"/>
      </w:pPr>
      <w:r>
        <w:t xml:space="preserve">          type: array</w:t>
      </w:r>
    </w:p>
    <w:p w14:paraId="3DC6F9B8" w14:textId="77777777" w:rsidR="005F4B5D" w:rsidRDefault="005F4B5D" w:rsidP="005F4B5D">
      <w:pPr>
        <w:pStyle w:val="PL"/>
      </w:pPr>
      <w:r>
        <w:t xml:space="preserve">          items:</w:t>
      </w:r>
    </w:p>
    <w:p w14:paraId="1566ED86" w14:textId="77777777" w:rsidR="005F4B5D" w:rsidRDefault="005F4B5D" w:rsidP="005F4B5D">
      <w:pPr>
        <w:pStyle w:val="PL"/>
      </w:pPr>
      <w:r>
        <w:t xml:space="preserve">            $ref: 'TS29571_CommonData.yaml#/components/schemas/SatelliteBackhaulCategory'</w:t>
      </w:r>
    </w:p>
    <w:p w14:paraId="28B2F3D0" w14:textId="77777777" w:rsidR="005F4B5D" w:rsidRDefault="005F4B5D" w:rsidP="005F4B5D">
      <w:pPr>
        <w:pStyle w:val="PL"/>
      </w:pPr>
      <w:r>
        <w:t xml:space="preserve">          minItems: 0</w:t>
      </w:r>
    </w:p>
    <w:p w14:paraId="74404D00" w14:textId="77777777" w:rsidR="005F4B5D" w:rsidRDefault="005F4B5D" w:rsidP="005F4B5D">
      <w:pPr>
        <w:pStyle w:val="PL"/>
      </w:pPr>
      <w:r>
        <w:t xml:space="preserve">        gEOSatelliteID:</w:t>
      </w:r>
    </w:p>
    <w:p w14:paraId="61D6DC0E" w14:textId="77777777" w:rsidR="005F4B5D" w:rsidRDefault="005F4B5D" w:rsidP="005F4B5D">
      <w:pPr>
        <w:pStyle w:val="PL"/>
      </w:pPr>
      <w:r>
        <w:t xml:space="preserve">            $ref: 'TS29571_CommonData.yaml#/components/schemas/GeoSatelliteId'</w:t>
      </w:r>
    </w:p>
    <w:p w14:paraId="0AC4E406" w14:textId="77777777" w:rsidR="005F4B5D" w:rsidRDefault="005F4B5D" w:rsidP="005F4B5D">
      <w:pPr>
        <w:pStyle w:val="PL"/>
      </w:pPr>
      <w:r>
        <w:t xml:space="preserve">    NotificationType:</w:t>
      </w:r>
    </w:p>
    <w:p w14:paraId="3E6C72FA" w14:textId="77777777" w:rsidR="005F4B5D" w:rsidRDefault="005F4B5D" w:rsidP="005F4B5D">
      <w:pPr>
        <w:pStyle w:val="PL"/>
      </w:pPr>
      <w:r>
        <w:t xml:space="preserve">      anyOf:</w:t>
      </w:r>
    </w:p>
    <w:p w14:paraId="6183AE85" w14:textId="77777777" w:rsidR="005F4B5D" w:rsidRDefault="005F4B5D" w:rsidP="005F4B5D">
      <w:pPr>
        <w:pStyle w:val="PL"/>
      </w:pPr>
      <w:r>
        <w:lastRenderedPageBreak/>
        <w:t xml:space="preserve">        - type: string</w:t>
      </w:r>
    </w:p>
    <w:p w14:paraId="13CB0C05" w14:textId="77777777" w:rsidR="005F4B5D" w:rsidRDefault="005F4B5D" w:rsidP="005F4B5D">
      <w:pPr>
        <w:pStyle w:val="PL"/>
      </w:pPr>
      <w:r>
        <w:t xml:space="preserve">          enum:</w:t>
      </w:r>
    </w:p>
    <w:p w14:paraId="6F98DE46" w14:textId="77777777" w:rsidR="005F4B5D" w:rsidRDefault="005F4B5D" w:rsidP="005F4B5D">
      <w:pPr>
        <w:pStyle w:val="PL"/>
      </w:pPr>
      <w:r>
        <w:t xml:space="preserve">            - REAUTHORIZATION</w:t>
      </w:r>
    </w:p>
    <w:p w14:paraId="5694280D" w14:textId="77777777" w:rsidR="005F4B5D" w:rsidRDefault="005F4B5D" w:rsidP="005F4B5D">
      <w:pPr>
        <w:pStyle w:val="PL"/>
      </w:pPr>
      <w:r>
        <w:t xml:space="preserve">            - ABORT_CHARGING</w:t>
      </w:r>
    </w:p>
    <w:p w14:paraId="0CD1680C" w14:textId="77777777" w:rsidR="005F4B5D" w:rsidRDefault="005F4B5D" w:rsidP="005F4B5D">
      <w:pPr>
        <w:pStyle w:val="PL"/>
      </w:pPr>
      <w:r>
        <w:t xml:space="preserve">        - type: string</w:t>
      </w:r>
    </w:p>
    <w:p w14:paraId="5891485C" w14:textId="77777777" w:rsidR="005F4B5D" w:rsidRDefault="005F4B5D" w:rsidP="005F4B5D">
      <w:pPr>
        <w:pStyle w:val="PL"/>
      </w:pPr>
      <w:r>
        <w:t xml:space="preserve">    NodeFunctionality:</w:t>
      </w:r>
    </w:p>
    <w:p w14:paraId="5891CD82" w14:textId="77777777" w:rsidR="005F4B5D" w:rsidRDefault="005F4B5D" w:rsidP="005F4B5D">
      <w:pPr>
        <w:pStyle w:val="PL"/>
      </w:pPr>
      <w:r>
        <w:t xml:space="preserve">      anyOf:</w:t>
      </w:r>
    </w:p>
    <w:p w14:paraId="6C85D721" w14:textId="77777777" w:rsidR="005F4B5D" w:rsidRDefault="005F4B5D" w:rsidP="005F4B5D">
      <w:pPr>
        <w:pStyle w:val="PL"/>
      </w:pPr>
      <w:r>
        <w:t xml:space="preserve">        - type: string</w:t>
      </w:r>
    </w:p>
    <w:p w14:paraId="659B0432" w14:textId="77777777" w:rsidR="005F4B5D" w:rsidRDefault="005F4B5D" w:rsidP="005F4B5D">
      <w:pPr>
        <w:pStyle w:val="PL"/>
      </w:pPr>
      <w:r>
        <w:t xml:space="preserve">          enum:</w:t>
      </w:r>
    </w:p>
    <w:p w14:paraId="06FCF212" w14:textId="77777777" w:rsidR="005F4B5D" w:rsidRDefault="005F4B5D" w:rsidP="005F4B5D">
      <w:pPr>
        <w:pStyle w:val="PL"/>
      </w:pPr>
      <w:r>
        <w:t xml:space="preserve">            - AMF</w:t>
      </w:r>
    </w:p>
    <w:p w14:paraId="30DF5257" w14:textId="77777777" w:rsidR="005F4B5D" w:rsidRDefault="005F4B5D" w:rsidP="005F4B5D">
      <w:pPr>
        <w:pStyle w:val="PL"/>
      </w:pPr>
      <w:r>
        <w:t xml:space="preserve">            - SMF</w:t>
      </w:r>
    </w:p>
    <w:p w14:paraId="0266971F" w14:textId="77777777" w:rsidR="005F4B5D" w:rsidRDefault="005F4B5D" w:rsidP="005F4B5D">
      <w:pPr>
        <w:pStyle w:val="PL"/>
      </w:pPr>
      <w:r>
        <w:t xml:space="preserve">            - SMS # Included for backwards compatibility, shall not be used</w:t>
      </w:r>
    </w:p>
    <w:p w14:paraId="34C026A0" w14:textId="77777777" w:rsidR="005F4B5D" w:rsidRDefault="005F4B5D" w:rsidP="005F4B5D">
      <w:pPr>
        <w:pStyle w:val="PL"/>
      </w:pPr>
      <w:r>
        <w:t xml:space="preserve">            - SMSF</w:t>
      </w:r>
    </w:p>
    <w:p w14:paraId="4A96A1F7" w14:textId="77777777" w:rsidR="005F4B5D" w:rsidRDefault="005F4B5D" w:rsidP="005F4B5D">
      <w:pPr>
        <w:pStyle w:val="PL"/>
      </w:pPr>
      <w:r>
        <w:t xml:space="preserve">            - PGW_C_SMF</w:t>
      </w:r>
    </w:p>
    <w:p w14:paraId="0FD06969" w14:textId="77777777" w:rsidR="005F4B5D" w:rsidRDefault="005F4B5D" w:rsidP="005F4B5D">
      <w:pPr>
        <w:pStyle w:val="PL"/>
      </w:pPr>
      <w:r>
        <w:t xml:space="preserve">            - NEFF # Included for backwards compatibility, shall not be used</w:t>
      </w:r>
    </w:p>
    <w:p w14:paraId="49688B1B" w14:textId="77777777" w:rsidR="005F4B5D" w:rsidRDefault="005F4B5D" w:rsidP="005F4B5D">
      <w:pPr>
        <w:pStyle w:val="PL"/>
      </w:pPr>
      <w:r>
        <w:t xml:space="preserve">            - SGW</w:t>
      </w:r>
    </w:p>
    <w:p w14:paraId="4AAD59DC" w14:textId="77777777" w:rsidR="005F4B5D" w:rsidRDefault="005F4B5D" w:rsidP="005F4B5D">
      <w:pPr>
        <w:pStyle w:val="PL"/>
      </w:pPr>
      <w:r>
        <w:t xml:space="preserve">            - I_SMF</w:t>
      </w:r>
    </w:p>
    <w:p w14:paraId="775D1899" w14:textId="77777777" w:rsidR="005F4B5D" w:rsidRDefault="005F4B5D" w:rsidP="005F4B5D">
      <w:pPr>
        <w:pStyle w:val="PL"/>
      </w:pPr>
      <w:r>
        <w:t xml:space="preserve">            - ePDG</w:t>
      </w:r>
    </w:p>
    <w:p w14:paraId="498590F4" w14:textId="77777777" w:rsidR="005F4B5D" w:rsidRDefault="005F4B5D" w:rsidP="005F4B5D">
      <w:pPr>
        <w:pStyle w:val="PL"/>
      </w:pPr>
      <w:r>
        <w:t xml:space="preserve">            - CEF</w:t>
      </w:r>
    </w:p>
    <w:p w14:paraId="2416C5B9" w14:textId="77777777" w:rsidR="005F4B5D" w:rsidRDefault="005F4B5D" w:rsidP="005F4B5D">
      <w:pPr>
        <w:pStyle w:val="PL"/>
      </w:pPr>
      <w:r>
        <w:t xml:space="preserve">            - NEF</w:t>
      </w:r>
    </w:p>
    <w:p w14:paraId="18ABFEF6" w14:textId="77777777" w:rsidR="005F4B5D" w:rsidRDefault="005F4B5D" w:rsidP="005F4B5D">
      <w:pPr>
        <w:pStyle w:val="PL"/>
      </w:pPr>
      <w:r>
        <w:t xml:space="preserve">            - MnS_Producer</w:t>
      </w:r>
    </w:p>
    <w:p w14:paraId="1960D20D" w14:textId="77777777" w:rsidR="005F4B5D" w:rsidRDefault="005F4B5D" w:rsidP="005F4B5D">
      <w:pPr>
        <w:pStyle w:val="PL"/>
      </w:pPr>
      <w:r>
        <w:t xml:space="preserve">            - SGSN</w:t>
      </w:r>
    </w:p>
    <w:p w14:paraId="3266F66B" w14:textId="77777777" w:rsidR="005F4B5D" w:rsidRDefault="005F4B5D" w:rsidP="005F4B5D">
      <w:pPr>
        <w:pStyle w:val="PL"/>
      </w:pPr>
      <w:r>
        <w:t xml:space="preserve">            - V_SMF</w:t>
      </w:r>
    </w:p>
    <w:p w14:paraId="33083B77" w14:textId="77777777" w:rsidR="005F4B5D" w:rsidRDefault="005F4B5D" w:rsidP="005F4B5D">
      <w:pPr>
        <w:pStyle w:val="PL"/>
      </w:pPr>
      <w:r>
        <w:t xml:space="preserve">            - 5G_DDNMF</w:t>
      </w:r>
    </w:p>
    <w:p w14:paraId="5DDE20D7" w14:textId="77777777" w:rsidR="005F4B5D" w:rsidRDefault="005F4B5D" w:rsidP="005F4B5D">
      <w:pPr>
        <w:pStyle w:val="PL"/>
      </w:pPr>
      <w:r>
        <w:t xml:space="preserve">            - IMS_Node</w:t>
      </w:r>
    </w:p>
    <w:p w14:paraId="2D9EC56D" w14:textId="77777777" w:rsidR="005F4B5D" w:rsidRDefault="005F4B5D" w:rsidP="005F4B5D">
      <w:pPr>
        <w:pStyle w:val="PL"/>
      </w:pPr>
      <w:r>
        <w:t xml:space="preserve">            - MMS_Node</w:t>
      </w:r>
    </w:p>
    <w:p w14:paraId="3F08C0F6" w14:textId="77777777" w:rsidR="005F4B5D" w:rsidRDefault="005F4B5D" w:rsidP="005F4B5D">
      <w:pPr>
        <w:pStyle w:val="PL"/>
      </w:pPr>
      <w:r>
        <w:t xml:space="preserve">            - EES</w:t>
      </w:r>
    </w:p>
    <w:p w14:paraId="4DDF7974" w14:textId="77777777" w:rsidR="005F4B5D" w:rsidRDefault="005F4B5D" w:rsidP="005F4B5D">
      <w:pPr>
        <w:pStyle w:val="PL"/>
      </w:pPr>
      <w:r>
        <w:t xml:space="preserve">            - PCF</w:t>
      </w:r>
    </w:p>
    <w:p w14:paraId="11433A0D" w14:textId="77777777" w:rsidR="005F4B5D" w:rsidRDefault="005F4B5D" w:rsidP="005F4B5D">
      <w:pPr>
        <w:pStyle w:val="PL"/>
      </w:pPr>
      <w:r>
        <w:t xml:space="preserve">            - UDM</w:t>
      </w:r>
    </w:p>
    <w:p w14:paraId="5B16AF35" w14:textId="77777777" w:rsidR="005F4B5D" w:rsidRDefault="005F4B5D" w:rsidP="005F4B5D">
      <w:pPr>
        <w:pStyle w:val="PL"/>
      </w:pPr>
      <w:r>
        <w:t xml:space="preserve">            - UPF</w:t>
      </w:r>
    </w:p>
    <w:p w14:paraId="104C5DB9" w14:textId="77777777" w:rsidR="005F4B5D" w:rsidRDefault="005F4B5D" w:rsidP="005F4B5D">
      <w:pPr>
        <w:pStyle w:val="PL"/>
      </w:pPr>
      <w:r>
        <w:t xml:space="preserve">            - TSN_AF</w:t>
      </w:r>
    </w:p>
    <w:p w14:paraId="5CB43109" w14:textId="77777777" w:rsidR="005F4B5D" w:rsidRDefault="005F4B5D" w:rsidP="005F4B5D">
      <w:pPr>
        <w:pStyle w:val="PL"/>
      </w:pPr>
      <w:r>
        <w:t xml:space="preserve">            - TSCTSF</w:t>
      </w:r>
    </w:p>
    <w:p w14:paraId="07CA1445" w14:textId="77777777" w:rsidR="005F4B5D" w:rsidRDefault="005F4B5D" w:rsidP="005F4B5D">
      <w:pPr>
        <w:pStyle w:val="PL"/>
      </w:pPr>
      <w:r>
        <w:t xml:space="preserve">            - MB_SMF</w:t>
      </w:r>
    </w:p>
    <w:p w14:paraId="6E78410D" w14:textId="77777777" w:rsidR="005F4B5D" w:rsidRDefault="005F4B5D" w:rsidP="005F4B5D">
      <w:pPr>
        <w:pStyle w:val="PL"/>
      </w:pPr>
      <w:r>
        <w:t xml:space="preserve">            - CHF</w:t>
      </w:r>
    </w:p>
    <w:p w14:paraId="16649373" w14:textId="77777777" w:rsidR="005F4B5D" w:rsidRDefault="005F4B5D" w:rsidP="005F4B5D">
      <w:pPr>
        <w:pStyle w:val="PL"/>
      </w:pPr>
      <w:r>
        <w:t xml:space="preserve">        - type: string</w:t>
      </w:r>
    </w:p>
    <w:p w14:paraId="2B7962D8" w14:textId="77777777" w:rsidR="005F4B5D" w:rsidRDefault="005F4B5D" w:rsidP="005F4B5D">
      <w:pPr>
        <w:pStyle w:val="PL"/>
      </w:pPr>
      <w:r>
        <w:t xml:space="preserve">    ChargingCharacteristicsSelectionMode:</w:t>
      </w:r>
    </w:p>
    <w:p w14:paraId="6AD1B78E" w14:textId="77777777" w:rsidR="005F4B5D" w:rsidRDefault="005F4B5D" w:rsidP="005F4B5D">
      <w:pPr>
        <w:pStyle w:val="PL"/>
      </w:pPr>
      <w:r>
        <w:t xml:space="preserve">      anyOf:</w:t>
      </w:r>
    </w:p>
    <w:p w14:paraId="0A7BC08B" w14:textId="77777777" w:rsidR="005F4B5D" w:rsidRDefault="005F4B5D" w:rsidP="005F4B5D">
      <w:pPr>
        <w:pStyle w:val="PL"/>
      </w:pPr>
      <w:r>
        <w:t xml:space="preserve">        - type: string</w:t>
      </w:r>
    </w:p>
    <w:p w14:paraId="48965502" w14:textId="77777777" w:rsidR="005F4B5D" w:rsidRDefault="005F4B5D" w:rsidP="005F4B5D">
      <w:pPr>
        <w:pStyle w:val="PL"/>
      </w:pPr>
      <w:r>
        <w:t xml:space="preserve">          enum:</w:t>
      </w:r>
    </w:p>
    <w:p w14:paraId="4A4816A0" w14:textId="77777777" w:rsidR="005F4B5D" w:rsidRDefault="005F4B5D" w:rsidP="005F4B5D">
      <w:pPr>
        <w:pStyle w:val="PL"/>
      </w:pPr>
      <w:r>
        <w:t xml:space="preserve">            - HOME_DEFAULT</w:t>
      </w:r>
    </w:p>
    <w:p w14:paraId="4A98DD5A" w14:textId="77777777" w:rsidR="005F4B5D" w:rsidRDefault="005F4B5D" w:rsidP="005F4B5D">
      <w:pPr>
        <w:pStyle w:val="PL"/>
      </w:pPr>
      <w:r>
        <w:t xml:space="preserve">            - ROAMING_DEFAULT</w:t>
      </w:r>
    </w:p>
    <w:p w14:paraId="6570AEBE" w14:textId="77777777" w:rsidR="005F4B5D" w:rsidRDefault="005F4B5D" w:rsidP="005F4B5D">
      <w:pPr>
        <w:pStyle w:val="PL"/>
      </w:pPr>
      <w:r>
        <w:t xml:space="preserve">            - VISITING_DEFAULT</w:t>
      </w:r>
    </w:p>
    <w:p w14:paraId="2EECA231" w14:textId="77777777" w:rsidR="005F4B5D" w:rsidRDefault="005F4B5D" w:rsidP="005F4B5D">
      <w:pPr>
        <w:pStyle w:val="PL"/>
      </w:pPr>
      <w:r>
        <w:t xml:space="preserve">        - type: string</w:t>
      </w:r>
    </w:p>
    <w:p w14:paraId="4716EC3F" w14:textId="77777777" w:rsidR="005F4B5D" w:rsidRDefault="005F4B5D" w:rsidP="005F4B5D">
      <w:pPr>
        <w:pStyle w:val="PL"/>
      </w:pPr>
      <w:r>
        <w:t xml:space="preserve">    TriggerType:</w:t>
      </w:r>
    </w:p>
    <w:p w14:paraId="5571FA70" w14:textId="77777777" w:rsidR="005F4B5D" w:rsidRDefault="005F4B5D" w:rsidP="005F4B5D">
      <w:pPr>
        <w:pStyle w:val="PL"/>
      </w:pPr>
      <w:r>
        <w:t xml:space="preserve">      anyOf:</w:t>
      </w:r>
    </w:p>
    <w:p w14:paraId="10A17474" w14:textId="77777777" w:rsidR="005F4B5D" w:rsidRDefault="005F4B5D" w:rsidP="005F4B5D">
      <w:pPr>
        <w:pStyle w:val="PL"/>
      </w:pPr>
      <w:r>
        <w:t xml:space="preserve">        - type: string</w:t>
      </w:r>
    </w:p>
    <w:p w14:paraId="1CFD50D9" w14:textId="77777777" w:rsidR="005F4B5D" w:rsidRDefault="005F4B5D" w:rsidP="005F4B5D">
      <w:pPr>
        <w:pStyle w:val="PL"/>
      </w:pPr>
      <w:r>
        <w:t xml:space="preserve">          enum:</w:t>
      </w:r>
    </w:p>
    <w:p w14:paraId="3D134BFB" w14:textId="77777777" w:rsidR="005F4B5D" w:rsidRDefault="005F4B5D" w:rsidP="005F4B5D">
      <w:pPr>
        <w:pStyle w:val="PL"/>
      </w:pPr>
      <w:r>
        <w:t xml:space="preserve">            # SMF TriggerType</w:t>
      </w:r>
    </w:p>
    <w:p w14:paraId="2856AA09" w14:textId="77777777" w:rsidR="005F4B5D" w:rsidRDefault="005F4B5D" w:rsidP="005F4B5D">
      <w:pPr>
        <w:pStyle w:val="PL"/>
      </w:pPr>
      <w:r>
        <w:t xml:space="preserve">            - QUOTA_THRESHOLD</w:t>
      </w:r>
    </w:p>
    <w:p w14:paraId="1FC5EA8C" w14:textId="77777777" w:rsidR="005F4B5D" w:rsidRDefault="005F4B5D" w:rsidP="005F4B5D">
      <w:pPr>
        <w:pStyle w:val="PL"/>
      </w:pPr>
      <w:r>
        <w:t xml:space="preserve">            - QHT</w:t>
      </w:r>
    </w:p>
    <w:p w14:paraId="06C3B715" w14:textId="77777777" w:rsidR="005F4B5D" w:rsidRDefault="005F4B5D" w:rsidP="005F4B5D">
      <w:pPr>
        <w:pStyle w:val="PL"/>
      </w:pPr>
      <w:r>
        <w:t xml:space="preserve">            - FINAL</w:t>
      </w:r>
    </w:p>
    <w:p w14:paraId="1D535947" w14:textId="77777777" w:rsidR="005F4B5D" w:rsidRDefault="005F4B5D" w:rsidP="005F4B5D">
      <w:pPr>
        <w:pStyle w:val="PL"/>
      </w:pPr>
      <w:r>
        <w:t xml:space="preserve">            - QUOTA_EXHAUSTED</w:t>
      </w:r>
    </w:p>
    <w:p w14:paraId="2194B88F" w14:textId="77777777" w:rsidR="005F4B5D" w:rsidRDefault="005F4B5D" w:rsidP="005F4B5D">
      <w:pPr>
        <w:pStyle w:val="PL"/>
      </w:pPr>
      <w:r>
        <w:t xml:space="preserve">            - VALIDITY_TIME</w:t>
      </w:r>
    </w:p>
    <w:p w14:paraId="61790F87" w14:textId="77777777" w:rsidR="005F4B5D" w:rsidRDefault="005F4B5D" w:rsidP="005F4B5D">
      <w:pPr>
        <w:pStyle w:val="PL"/>
      </w:pPr>
      <w:r>
        <w:t xml:space="preserve">            - OTHER_QUOTA_TYPE</w:t>
      </w:r>
    </w:p>
    <w:p w14:paraId="7C55961D" w14:textId="77777777" w:rsidR="005F4B5D" w:rsidRDefault="005F4B5D" w:rsidP="005F4B5D">
      <w:pPr>
        <w:pStyle w:val="PL"/>
      </w:pPr>
      <w:r>
        <w:t xml:space="preserve">            - FORCED_REAUTHORISATION</w:t>
      </w:r>
    </w:p>
    <w:p w14:paraId="7A6CE233" w14:textId="77777777" w:rsidR="005F4B5D" w:rsidRDefault="005F4B5D" w:rsidP="005F4B5D">
      <w:pPr>
        <w:pStyle w:val="PL"/>
      </w:pPr>
      <w:r>
        <w:t xml:space="preserve">            - UNUSED_QUOTA_TIMER # Included for backwards compatibility, shall not be used</w:t>
      </w:r>
    </w:p>
    <w:p w14:paraId="3E2EAE8C" w14:textId="77777777" w:rsidR="005F4B5D" w:rsidRDefault="005F4B5D" w:rsidP="005F4B5D">
      <w:pPr>
        <w:pStyle w:val="PL"/>
      </w:pPr>
      <w:r>
        <w:t xml:space="preserve">            - UNIT_COUNT_INACTIVITY_TIMER</w:t>
      </w:r>
    </w:p>
    <w:p w14:paraId="1FEAF99E" w14:textId="77777777" w:rsidR="005F4B5D" w:rsidRDefault="005F4B5D" w:rsidP="005F4B5D">
      <w:pPr>
        <w:pStyle w:val="PL"/>
      </w:pPr>
      <w:r>
        <w:t xml:space="preserve">            - ABNORMAL_RELEASE</w:t>
      </w:r>
    </w:p>
    <w:p w14:paraId="1476E430" w14:textId="77777777" w:rsidR="005F4B5D" w:rsidRDefault="005F4B5D" w:rsidP="005F4B5D">
      <w:pPr>
        <w:pStyle w:val="PL"/>
      </w:pPr>
      <w:r>
        <w:t xml:space="preserve">            - QOS_CHANGE</w:t>
      </w:r>
    </w:p>
    <w:p w14:paraId="301CCB59" w14:textId="77777777" w:rsidR="005F4B5D" w:rsidRDefault="005F4B5D" w:rsidP="005F4B5D">
      <w:pPr>
        <w:pStyle w:val="PL"/>
      </w:pPr>
      <w:r>
        <w:t xml:space="preserve">            - VOLUME_LIMIT</w:t>
      </w:r>
    </w:p>
    <w:p w14:paraId="5BB1DADD" w14:textId="77777777" w:rsidR="005F4B5D" w:rsidRDefault="005F4B5D" w:rsidP="005F4B5D">
      <w:pPr>
        <w:pStyle w:val="PL"/>
      </w:pPr>
      <w:r>
        <w:t xml:space="preserve">            - TIME_LIMIT</w:t>
      </w:r>
    </w:p>
    <w:p w14:paraId="51263FB4" w14:textId="77777777" w:rsidR="005F4B5D" w:rsidRDefault="005F4B5D" w:rsidP="005F4B5D">
      <w:pPr>
        <w:pStyle w:val="PL"/>
      </w:pPr>
      <w:r>
        <w:t xml:space="preserve">            - EVENT_LIMIT</w:t>
      </w:r>
    </w:p>
    <w:p w14:paraId="4366BA0D" w14:textId="77777777" w:rsidR="005F4B5D" w:rsidRDefault="005F4B5D" w:rsidP="005F4B5D">
      <w:pPr>
        <w:pStyle w:val="PL"/>
      </w:pPr>
      <w:r>
        <w:t xml:space="preserve">            - PLMN_CHANGE</w:t>
      </w:r>
    </w:p>
    <w:p w14:paraId="56FC6082" w14:textId="77777777" w:rsidR="005F4B5D" w:rsidRDefault="005F4B5D" w:rsidP="005F4B5D">
      <w:pPr>
        <w:pStyle w:val="PL"/>
      </w:pPr>
      <w:r>
        <w:t xml:space="preserve">            - USER_LOCATION_CHANGE</w:t>
      </w:r>
    </w:p>
    <w:p w14:paraId="2B0F48A0" w14:textId="77777777" w:rsidR="005F4B5D" w:rsidRDefault="005F4B5D" w:rsidP="005F4B5D">
      <w:pPr>
        <w:pStyle w:val="PL"/>
      </w:pPr>
      <w:r>
        <w:t xml:space="preserve">            - RAT_CHANGE</w:t>
      </w:r>
    </w:p>
    <w:p w14:paraId="0461DD19" w14:textId="77777777" w:rsidR="005F4B5D" w:rsidRDefault="005F4B5D" w:rsidP="005F4B5D">
      <w:pPr>
        <w:pStyle w:val="PL"/>
      </w:pPr>
      <w:r>
        <w:t xml:space="preserve">            - SESSION_AMBR_CHANGE</w:t>
      </w:r>
    </w:p>
    <w:p w14:paraId="396BB9AF" w14:textId="77777777" w:rsidR="005F4B5D" w:rsidRDefault="005F4B5D" w:rsidP="005F4B5D">
      <w:pPr>
        <w:pStyle w:val="PL"/>
      </w:pPr>
      <w:r>
        <w:t xml:space="preserve">            - UE_TIMEZONE_CHANGE</w:t>
      </w:r>
    </w:p>
    <w:p w14:paraId="74BF51DA" w14:textId="77777777" w:rsidR="005F4B5D" w:rsidRDefault="005F4B5D" w:rsidP="005F4B5D">
      <w:pPr>
        <w:pStyle w:val="PL"/>
      </w:pPr>
      <w:r>
        <w:t xml:space="preserve">            - TARIFF_TIME_CHANGE</w:t>
      </w:r>
    </w:p>
    <w:p w14:paraId="6AB40BE2" w14:textId="77777777" w:rsidR="005F4B5D" w:rsidRDefault="005F4B5D" w:rsidP="005F4B5D">
      <w:pPr>
        <w:pStyle w:val="PL"/>
      </w:pPr>
      <w:r>
        <w:t xml:space="preserve">            - MAX_NUMBER_OF_CHANGES_IN_CHARGING_CONDITIONS</w:t>
      </w:r>
    </w:p>
    <w:p w14:paraId="1838C854" w14:textId="77777777" w:rsidR="005F4B5D" w:rsidRDefault="005F4B5D" w:rsidP="005F4B5D">
      <w:pPr>
        <w:pStyle w:val="PL"/>
      </w:pPr>
      <w:r>
        <w:t xml:space="preserve">            - MANAGEMENT_INTERVENTION</w:t>
      </w:r>
    </w:p>
    <w:p w14:paraId="5569EF38" w14:textId="77777777" w:rsidR="005F4B5D" w:rsidRDefault="005F4B5D" w:rsidP="005F4B5D">
      <w:pPr>
        <w:pStyle w:val="PL"/>
      </w:pPr>
      <w:r>
        <w:t xml:space="preserve">            - CHANGE_OF_UE_PRESENCE_IN_PRESENCE_REPORTING_AREA</w:t>
      </w:r>
    </w:p>
    <w:p w14:paraId="5C0B13BB" w14:textId="77777777" w:rsidR="005F4B5D" w:rsidRDefault="005F4B5D" w:rsidP="005F4B5D">
      <w:pPr>
        <w:pStyle w:val="PL"/>
      </w:pPr>
      <w:r>
        <w:t xml:space="preserve">            - CHANGE_OF_3GPP_PS_DATA_OFF_STATUS</w:t>
      </w:r>
    </w:p>
    <w:p w14:paraId="3000C55A" w14:textId="77777777" w:rsidR="005F4B5D" w:rsidRDefault="005F4B5D" w:rsidP="005F4B5D">
      <w:pPr>
        <w:pStyle w:val="PL"/>
      </w:pPr>
      <w:r>
        <w:t xml:space="preserve">            - SERVING_NODE_CHANGE</w:t>
      </w:r>
    </w:p>
    <w:p w14:paraId="289FCE0F" w14:textId="77777777" w:rsidR="005F4B5D" w:rsidRDefault="005F4B5D" w:rsidP="005F4B5D">
      <w:pPr>
        <w:pStyle w:val="PL"/>
      </w:pPr>
      <w:r>
        <w:t xml:space="preserve">            - REMOVAL_OF_UPF</w:t>
      </w:r>
    </w:p>
    <w:p w14:paraId="15B0F06A" w14:textId="77777777" w:rsidR="005F4B5D" w:rsidRDefault="005F4B5D" w:rsidP="005F4B5D">
      <w:pPr>
        <w:pStyle w:val="PL"/>
      </w:pPr>
      <w:r>
        <w:t xml:space="preserve">            - ADDITION_OF_UPF</w:t>
      </w:r>
    </w:p>
    <w:p w14:paraId="4003D99D" w14:textId="77777777" w:rsidR="005F4B5D" w:rsidRDefault="005F4B5D" w:rsidP="005F4B5D">
      <w:pPr>
        <w:pStyle w:val="PL"/>
      </w:pPr>
      <w:r>
        <w:t xml:space="preserve">            - INSERTION_OF_ISMF</w:t>
      </w:r>
    </w:p>
    <w:p w14:paraId="6EC04455" w14:textId="77777777" w:rsidR="005F4B5D" w:rsidRDefault="005F4B5D" w:rsidP="005F4B5D">
      <w:pPr>
        <w:pStyle w:val="PL"/>
      </w:pPr>
      <w:r>
        <w:t xml:space="preserve">            - REMOVAL_OF_ISMF</w:t>
      </w:r>
    </w:p>
    <w:p w14:paraId="610A6B16" w14:textId="77777777" w:rsidR="005F4B5D" w:rsidRDefault="005F4B5D" w:rsidP="005F4B5D">
      <w:pPr>
        <w:pStyle w:val="PL"/>
      </w:pPr>
      <w:r>
        <w:t xml:space="preserve">            - CHANGE_OF_ISMF</w:t>
      </w:r>
    </w:p>
    <w:p w14:paraId="67BB0EB8" w14:textId="77777777" w:rsidR="005F4B5D" w:rsidRDefault="005F4B5D" w:rsidP="005F4B5D">
      <w:pPr>
        <w:pStyle w:val="PL"/>
      </w:pPr>
      <w:r>
        <w:lastRenderedPageBreak/>
        <w:t xml:space="preserve">            - START_OF_SERVICE_DATA_FLOW</w:t>
      </w:r>
    </w:p>
    <w:p w14:paraId="0E309FFC" w14:textId="77777777" w:rsidR="005F4B5D" w:rsidRDefault="005F4B5D" w:rsidP="005F4B5D">
      <w:pPr>
        <w:pStyle w:val="PL"/>
      </w:pPr>
      <w:r>
        <w:t xml:space="preserve">            - ECGI_CHANGE</w:t>
      </w:r>
    </w:p>
    <w:p w14:paraId="7A7632AD" w14:textId="77777777" w:rsidR="005F4B5D" w:rsidRDefault="005F4B5D" w:rsidP="005F4B5D">
      <w:pPr>
        <w:pStyle w:val="PL"/>
      </w:pPr>
      <w:r>
        <w:t xml:space="preserve">            - TAI_CHANGE</w:t>
      </w:r>
    </w:p>
    <w:p w14:paraId="23831687" w14:textId="77777777" w:rsidR="005F4B5D" w:rsidRDefault="005F4B5D" w:rsidP="005F4B5D">
      <w:pPr>
        <w:pStyle w:val="PL"/>
      </w:pPr>
      <w:r>
        <w:t xml:space="preserve">            - HANDOVER_CANCEL</w:t>
      </w:r>
    </w:p>
    <w:p w14:paraId="7704004C" w14:textId="77777777" w:rsidR="005F4B5D" w:rsidRDefault="005F4B5D" w:rsidP="005F4B5D">
      <w:pPr>
        <w:pStyle w:val="PL"/>
      </w:pPr>
      <w:r>
        <w:t xml:space="preserve">            - HANDOVER_START</w:t>
      </w:r>
    </w:p>
    <w:p w14:paraId="6F8C59D8" w14:textId="77777777" w:rsidR="005F4B5D" w:rsidRDefault="005F4B5D" w:rsidP="005F4B5D">
      <w:pPr>
        <w:pStyle w:val="PL"/>
      </w:pPr>
      <w:r>
        <w:t xml:space="preserve">            - HANDOVER_COMPLETE</w:t>
      </w:r>
    </w:p>
    <w:p w14:paraId="765FA595" w14:textId="77777777" w:rsidR="005F4B5D" w:rsidRDefault="005F4B5D" w:rsidP="005F4B5D">
      <w:pPr>
        <w:pStyle w:val="PL"/>
      </w:pPr>
      <w:r>
        <w:t xml:space="preserve">            - GFBR_GUARANTEED_STATUS_CHANGE</w:t>
      </w:r>
    </w:p>
    <w:p w14:paraId="4E60378B" w14:textId="77777777" w:rsidR="005F4B5D" w:rsidRDefault="005F4B5D" w:rsidP="005F4B5D">
      <w:pPr>
        <w:pStyle w:val="PL"/>
      </w:pPr>
      <w:r>
        <w:t xml:space="preserve">            - ADDITION_OF_ACCESS</w:t>
      </w:r>
    </w:p>
    <w:p w14:paraId="5C3FB76C" w14:textId="77777777" w:rsidR="005F4B5D" w:rsidRDefault="005F4B5D" w:rsidP="005F4B5D">
      <w:pPr>
        <w:pStyle w:val="PL"/>
      </w:pPr>
      <w:r>
        <w:t xml:space="preserve">            - REMOVAL_OF_ACCESS</w:t>
      </w:r>
    </w:p>
    <w:p w14:paraId="136C819B" w14:textId="77777777" w:rsidR="005F4B5D" w:rsidRDefault="005F4B5D" w:rsidP="005F4B5D">
      <w:pPr>
        <w:pStyle w:val="PL"/>
      </w:pPr>
      <w:r>
        <w:t xml:space="preserve">            - START_OF_SDF_ADDITIONAL_ACCESS</w:t>
      </w:r>
    </w:p>
    <w:p w14:paraId="44B4C2D8" w14:textId="77777777" w:rsidR="005F4B5D" w:rsidRDefault="005F4B5D" w:rsidP="005F4B5D">
      <w:pPr>
        <w:pStyle w:val="PL"/>
      </w:pPr>
      <w:r>
        <w:t xml:space="preserve">            - REDUNDANT_TRANSMISSION_CHANGE</w:t>
      </w:r>
    </w:p>
    <w:p w14:paraId="65A3A066" w14:textId="77777777" w:rsidR="005F4B5D" w:rsidRDefault="005F4B5D" w:rsidP="005F4B5D">
      <w:pPr>
        <w:pStyle w:val="PL"/>
      </w:pPr>
      <w:r>
        <w:t xml:space="preserve">            - CGI_SAI_CHANGE</w:t>
      </w:r>
    </w:p>
    <w:p w14:paraId="514D5147" w14:textId="77777777" w:rsidR="005F4B5D" w:rsidRDefault="005F4B5D" w:rsidP="005F4B5D">
      <w:pPr>
        <w:pStyle w:val="PL"/>
      </w:pPr>
      <w:r>
        <w:t xml:space="preserve">            - RAI_CHANGE</w:t>
      </w:r>
    </w:p>
    <w:p w14:paraId="1E340409" w14:textId="77777777" w:rsidR="005F4B5D" w:rsidRDefault="005F4B5D" w:rsidP="005F4B5D">
      <w:pPr>
        <w:pStyle w:val="PL"/>
      </w:pPr>
      <w:r>
        <w:t xml:space="preserve">            - JOIN_MULTICAST</w:t>
      </w:r>
    </w:p>
    <w:p w14:paraId="4C8B8EAE" w14:textId="77777777" w:rsidR="005F4B5D" w:rsidRDefault="005F4B5D" w:rsidP="005F4B5D">
      <w:pPr>
        <w:pStyle w:val="PL"/>
      </w:pPr>
      <w:r>
        <w:t xml:space="preserve">            - MBS_DELIVERY_METHOD_CHANGE</w:t>
      </w:r>
    </w:p>
    <w:p w14:paraId="20ED9902" w14:textId="77777777" w:rsidR="005F4B5D" w:rsidRDefault="005F4B5D" w:rsidP="005F4B5D">
      <w:pPr>
        <w:pStyle w:val="PL"/>
      </w:pPr>
      <w:r>
        <w:t xml:space="preserve">            - LEAVE_MULTICAST</w:t>
      </w:r>
    </w:p>
    <w:p w14:paraId="56139580" w14:textId="77777777" w:rsidR="005F4B5D" w:rsidRDefault="005F4B5D" w:rsidP="005F4B5D">
      <w:pPr>
        <w:pStyle w:val="PL"/>
      </w:pPr>
      <w:r>
        <w:t xml:space="preserve">            - VSMF_CHANGE</w:t>
      </w:r>
    </w:p>
    <w:p w14:paraId="485B3D0C" w14:textId="77777777" w:rsidR="005F4B5D" w:rsidRDefault="005F4B5D" w:rsidP="005F4B5D">
      <w:pPr>
        <w:pStyle w:val="PL"/>
      </w:pPr>
      <w:r>
        <w:t xml:space="preserve">            - SNSSAI_REPLACEMENT</w:t>
      </w:r>
    </w:p>
    <w:p w14:paraId="6F41BE43" w14:textId="77777777" w:rsidR="005F4B5D" w:rsidRDefault="005F4B5D" w:rsidP="005F4B5D">
      <w:pPr>
        <w:pStyle w:val="PL"/>
      </w:pPr>
      <w:r>
        <w:t xml:space="preserve">            - SATELLITE_BACKHAUL_CATEGORY_CHANGE</w:t>
      </w:r>
    </w:p>
    <w:p w14:paraId="482D066D" w14:textId="77777777" w:rsidR="005F4B5D" w:rsidRDefault="005F4B5D" w:rsidP="005F4B5D">
      <w:pPr>
        <w:pStyle w:val="PL"/>
      </w:pPr>
      <w:r>
        <w:t xml:space="preserve">            - GEO_SATELLITE_ID_CHANGE</w:t>
      </w:r>
    </w:p>
    <w:p w14:paraId="025C67A2" w14:textId="77777777" w:rsidR="005F4B5D" w:rsidRDefault="005F4B5D" w:rsidP="005F4B5D">
      <w:pPr>
        <w:pStyle w:val="PL"/>
      </w:pPr>
      <w:r>
        <w:t xml:space="preserve">            # IMS TriggerType</w:t>
      </w:r>
    </w:p>
    <w:p w14:paraId="2E0051C6" w14:textId="77777777" w:rsidR="005F4B5D" w:rsidRDefault="005F4B5D" w:rsidP="005F4B5D">
      <w:pPr>
        <w:pStyle w:val="PL"/>
      </w:pPr>
      <w:r>
        <w:t xml:space="preserve">            - SIP_INVITE</w:t>
      </w:r>
    </w:p>
    <w:p w14:paraId="5D4DDAF1" w14:textId="77777777" w:rsidR="005F4B5D" w:rsidRDefault="005F4B5D" w:rsidP="005F4B5D">
      <w:pPr>
        <w:pStyle w:val="PL"/>
      </w:pPr>
      <w:r>
        <w:t xml:space="preserve">            - SIP_RE-INVITE_OR_UPDATE</w:t>
      </w:r>
    </w:p>
    <w:p w14:paraId="0ED5415F" w14:textId="77777777" w:rsidR="005F4B5D" w:rsidRDefault="005F4B5D" w:rsidP="005F4B5D">
      <w:pPr>
        <w:pStyle w:val="PL"/>
      </w:pPr>
      <w:r>
        <w:t xml:space="preserve">            - SIP_2XX_ACKNOWLEDGING</w:t>
      </w:r>
    </w:p>
    <w:p w14:paraId="2639899E" w14:textId="77777777" w:rsidR="005F4B5D" w:rsidRDefault="005F4B5D" w:rsidP="005F4B5D">
      <w:pPr>
        <w:pStyle w:val="PL"/>
      </w:pPr>
      <w:r>
        <w:t xml:space="preserve">            - SIP_1XX_PROVISIONAL_RESPONSE</w:t>
      </w:r>
    </w:p>
    <w:p w14:paraId="08613D68" w14:textId="77777777" w:rsidR="005F4B5D" w:rsidRDefault="005F4B5D" w:rsidP="005F4B5D">
      <w:pPr>
        <w:pStyle w:val="PL"/>
      </w:pPr>
      <w:r>
        <w:t xml:space="preserve">            - SIP_4XX_5XX_OR_6XX_RESPONSE</w:t>
      </w:r>
    </w:p>
    <w:p w14:paraId="157D6B71" w14:textId="77777777" w:rsidR="005F4B5D" w:rsidRDefault="005F4B5D" w:rsidP="005F4B5D">
      <w:pPr>
        <w:pStyle w:val="PL"/>
      </w:pPr>
      <w:r>
        <w:t xml:space="preserve">            - ANY_OTHER_SIP_MESSAGE            - SIP_BYE_MESSAGE</w:t>
      </w:r>
    </w:p>
    <w:p w14:paraId="078F8B6C" w14:textId="77777777" w:rsidR="005F4B5D" w:rsidRDefault="005F4B5D" w:rsidP="005F4B5D">
      <w:pPr>
        <w:pStyle w:val="PL"/>
      </w:pPr>
      <w:r>
        <w:t xml:space="preserve">            - SIP_2XX_ACKNOWLEDGING_A_SIP_BYE</w:t>
      </w:r>
    </w:p>
    <w:p w14:paraId="28E458A5" w14:textId="77777777" w:rsidR="005F4B5D" w:rsidRDefault="005F4B5D" w:rsidP="005F4B5D">
      <w:pPr>
        <w:pStyle w:val="PL"/>
      </w:pPr>
      <w:r>
        <w:t xml:space="preserve">            - ABORTING_A_SIP_SESSION_SET-UP</w:t>
      </w:r>
    </w:p>
    <w:p w14:paraId="5B298470" w14:textId="77777777" w:rsidR="005F4B5D" w:rsidRDefault="005F4B5D" w:rsidP="005F4B5D">
      <w:pPr>
        <w:pStyle w:val="PL"/>
      </w:pPr>
      <w:r>
        <w:t xml:space="preserve">            - SIP_3XX_FINAL_OR_REDIRECTION_RESPONSE</w:t>
      </w:r>
    </w:p>
    <w:p w14:paraId="62CA9600" w14:textId="77777777" w:rsidR="005F4B5D" w:rsidRDefault="005F4B5D" w:rsidP="005F4B5D">
      <w:pPr>
        <w:pStyle w:val="PL"/>
      </w:pPr>
      <w:r>
        <w:t xml:space="preserve">            - SIP_4XX_5XX_OR_6XX_FINAL_RESPONSE</w:t>
      </w:r>
    </w:p>
    <w:p w14:paraId="10E96BA0" w14:textId="77777777" w:rsidR="005F4B5D" w:rsidRDefault="005F4B5D" w:rsidP="005F4B5D">
      <w:pPr>
        <w:pStyle w:val="PL"/>
      </w:pPr>
      <w:r>
        <w:t xml:space="preserve">            # MB-SMF TriggerType           </w:t>
      </w:r>
    </w:p>
    <w:p w14:paraId="65D282A2" w14:textId="77777777" w:rsidR="005F4B5D" w:rsidRDefault="005F4B5D" w:rsidP="005F4B5D">
      <w:pPr>
        <w:pStyle w:val="PL"/>
      </w:pPr>
      <w:r>
        <w:t xml:space="preserve">            - MBS_CONNECTION_ESTABLISHED_WITH_NG-RAN</w:t>
      </w:r>
    </w:p>
    <w:p w14:paraId="57EA72D1" w14:textId="77777777" w:rsidR="005F4B5D" w:rsidRDefault="005F4B5D" w:rsidP="005F4B5D">
      <w:pPr>
        <w:pStyle w:val="PL"/>
      </w:pPr>
      <w:r>
        <w:t xml:space="preserve">            - MBS_CONNECTION_RELEASED_WITH_NG-RAN</w:t>
      </w:r>
    </w:p>
    <w:p w14:paraId="5843A054" w14:textId="77777777" w:rsidR="005F4B5D" w:rsidRDefault="005F4B5D" w:rsidP="005F4B5D">
      <w:pPr>
        <w:pStyle w:val="PL"/>
      </w:pPr>
      <w:r>
        <w:t xml:space="preserve">            - MBS_CONNECTION_ESTABLISHED_WITH_UPF</w:t>
      </w:r>
    </w:p>
    <w:p w14:paraId="356A9FA4" w14:textId="77777777" w:rsidR="005F4B5D" w:rsidRDefault="005F4B5D" w:rsidP="005F4B5D">
      <w:pPr>
        <w:pStyle w:val="PL"/>
      </w:pPr>
      <w:r>
        <w:t xml:space="preserve">            - MBS_CONNECTION_RELEASED_WITH_UPF</w:t>
      </w:r>
    </w:p>
    <w:p w14:paraId="567B2A59" w14:textId="77777777" w:rsidR="005F4B5D" w:rsidRDefault="005F4B5D" w:rsidP="005F4B5D">
      <w:pPr>
        <w:pStyle w:val="PL"/>
      </w:pPr>
      <w:r>
        <w:t xml:space="preserve">            - MBS_SESSION_ACTIVITY_STATUS_CHANGE_TO_ACTIVE</w:t>
      </w:r>
    </w:p>
    <w:p w14:paraId="4E147505" w14:textId="77777777" w:rsidR="005F4B5D" w:rsidRDefault="005F4B5D" w:rsidP="005F4B5D">
      <w:pPr>
        <w:pStyle w:val="PL"/>
      </w:pPr>
      <w:r>
        <w:t xml:space="preserve">            - MBS_SESSION_ACTIVITY_STATUS_CHANGE_TO_INACTIVE</w:t>
      </w:r>
    </w:p>
    <w:p w14:paraId="01DA0EBF" w14:textId="77777777" w:rsidR="005F4B5D" w:rsidRDefault="005F4B5D" w:rsidP="005F4B5D">
      <w:pPr>
        <w:pStyle w:val="PL"/>
      </w:pPr>
      <w:r>
        <w:t xml:space="preserve">            - MBS_SESSION_CONTEXT_UPDATE</w:t>
      </w:r>
    </w:p>
    <w:p w14:paraId="25746545" w14:textId="77777777" w:rsidR="005F4B5D" w:rsidRDefault="005F4B5D" w:rsidP="005F4B5D">
      <w:pPr>
        <w:pStyle w:val="PL"/>
      </w:pPr>
      <w:r>
        <w:t xml:space="preserve">        # NSAC TriggerType           </w:t>
      </w:r>
    </w:p>
    <w:p w14:paraId="7D5DBE2A" w14:textId="77777777" w:rsidR="005F4B5D" w:rsidRDefault="005F4B5D" w:rsidP="005F4B5D">
      <w:pPr>
        <w:pStyle w:val="PL"/>
      </w:pPr>
      <w:r>
        <w:t xml:space="preserve">            - NSAC_THRESHOLD_INITIAL</w:t>
      </w:r>
    </w:p>
    <w:p w14:paraId="105547A6" w14:textId="77777777" w:rsidR="005F4B5D" w:rsidRDefault="005F4B5D" w:rsidP="005F4B5D">
      <w:pPr>
        <w:pStyle w:val="PL"/>
      </w:pPr>
      <w:r>
        <w:t xml:space="preserve">            - NSAC_THRESHOLD_UPWARDS_REACHED</w:t>
      </w:r>
    </w:p>
    <w:p w14:paraId="32AA5E7B" w14:textId="77777777" w:rsidR="005F4B5D" w:rsidRDefault="005F4B5D" w:rsidP="005F4B5D">
      <w:pPr>
        <w:pStyle w:val="PL"/>
      </w:pPr>
      <w:r>
        <w:t xml:space="preserve">            - NSAC_THRESHOLD_UPWARDS_CROSSED</w:t>
      </w:r>
    </w:p>
    <w:p w14:paraId="4CF770D8" w14:textId="77777777" w:rsidR="005F4B5D" w:rsidRDefault="005F4B5D" w:rsidP="005F4B5D">
      <w:pPr>
        <w:pStyle w:val="PL"/>
      </w:pPr>
      <w:r>
        <w:t xml:space="preserve">            - NSAC_THRESHOLD_DOWNWARDS_CROSSED</w:t>
      </w:r>
    </w:p>
    <w:p w14:paraId="4BB0F858" w14:textId="77777777" w:rsidR="005F4B5D" w:rsidRDefault="005F4B5D" w:rsidP="005F4B5D">
      <w:pPr>
        <w:pStyle w:val="PL"/>
      </w:pPr>
      <w:r>
        <w:t xml:space="preserve">            - NSAC_QUOTA_THRESHOLD</w:t>
      </w:r>
    </w:p>
    <w:p w14:paraId="5F3414B2" w14:textId="77777777" w:rsidR="005F4B5D" w:rsidRDefault="005F4B5D" w:rsidP="005F4B5D">
      <w:pPr>
        <w:pStyle w:val="PL"/>
      </w:pPr>
      <w:r>
        <w:t xml:space="preserve">            - NSAC_QUOTA_EXHAUSTED</w:t>
      </w:r>
    </w:p>
    <w:p w14:paraId="6C0ACA80" w14:textId="77777777" w:rsidR="005F4B5D" w:rsidRDefault="005F4B5D" w:rsidP="005F4B5D">
      <w:pPr>
        <w:pStyle w:val="PL"/>
      </w:pPr>
      <w:r>
        <w:t xml:space="preserve">            - NSAC_VALIDITY_TIME</w:t>
      </w:r>
    </w:p>
    <w:p w14:paraId="75078888" w14:textId="77777777" w:rsidR="005F4B5D" w:rsidRDefault="005F4B5D" w:rsidP="005F4B5D">
      <w:pPr>
        <w:pStyle w:val="PL"/>
      </w:pPr>
      <w:r>
        <w:t xml:space="preserve">            - NSAC_QHT</w:t>
      </w:r>
    </w:p>
    <w:p w14:paraId="3D0DC94F" w14:textId="77777777" w:rsidR="005F4B5D" w:rsidRDefault="005F4B5D" w:rsidP="005F4B5D">
      <w:pPr>
        <w:pStyle w:val="PL"/>
      </w:pPr>
      <w:r>
        <w:t xml:space="preserve">            - NSAC_THRESHOLD_TERMINATION</w:t>
      </w:r>
    </w:p>
    <w:p w14:paraId="54F0B7EF" w14:textId="77777777" w:rsidR="005F4B5D" w:rsidRDefault="005F4B5D" w:rsidP="005F4B5D">
      <w:pPr>
        <w:pStyle w:val="PL"/>
      </w:pPr>
      <w:r>
        <w:t xml:space="preserve">            - NS_TERMINATION</w:t>
      </w:r>
    </w:p>
    <w:p w14:paraId="31CD3CAB" w14:textId="77777777" w:rsidR="005F4B5D" w:rsidRDefault="005F4B5D" w:rsidP="005F4B5D">
      <w:pPr>
        <w:pStyle w:val="PL"/>
      </w:pPr>
      <w:r>
        <w:t xml:space="preserve">    FinalUnitAction:</w:t>
      </w:r>
    </w:p>
    <w:p w14:paraId="299D34BA" w14:textId="77777777" w:rsidR="005F4B5D" w:rsidRDefault="005F4B5D" w:rsidP="005F4B5D">
      <w:pPr>
        <w:pStyle w:val="PL"/>
      </w:pPr>
      <w:r>
        <w:t xml:space="preserve">      anyOf:</w:t>
      </w:r>
    </w:p>
    <w:p w14:paraId="0EFC9DCA" w14:textId="77777777" w:rsidR="005F4B5D" w:rsidRDefault="005F4B5D" w:rsidP="005F4B5D">
      <w:pPr>
        <w:pStyle w:val="PL"/>
      </w:pPr>
      <w:r>
        <w:t xml:space="preserve">        - type: string</w:t>
      </w:r>
    </w:p>
    <w:p w14:paraId="0C3DF62C" w14:textId="77777777" w:rsidR="005F4B5D" w:rsidRDefault="005F4B5D" w:rsidP="005F4B5D">
      <w:pPr>
        <w:pStyle w:val="PL"/>
      </w:pPr>
      <w:r>
        <w:t xml:space="preserve">          enum:</w:t>
      </w:r>
    </w:p>
    <w:p w14:paraId="4019BAC5" w14:textId="77777777" w:rsidR="005F4B5D" w:rsidRDefault="005F4B5D" w:rsidP="005F4B5D">
      <w:pPr>
        <w:pStyle w:val="PL"/>
      </w:pPr>
      <w:r>
        <w:t xml:space="preserve">            - TERMINATE</w:t>
      </w:r>
    </w:p>
    <w:p w14:paraId="361EE7AA" w14:textId="77777777" w:rsidR="005F4B5D" w:rsidRDefault="005F4B5D" w:rsidP="005F4B5D">
      <w:pPr>
        <w:pStyle w:val="PL"/>
      </w:pPr>
      <w:r>
        <w:t xml:space="preserve">            - REDIRECT</w:t>
      </w:r>
    </w:p>
    <w:p w14:paraId="5AAA4544" w14:textId="77777777" w:rsidR="005F4B5D" w:rsidRDefault="005F4B5D" w:rsidP="005F4B5D">
      <w:pPr>
        <w:pStyle w:val="PL"/>
      </w:pPr>
      <w:r>
        <w:t xml:space="preserve">            - RESTRICT_ACCESS</w:t>
      </w:r>
    </w:p>
    <w:p w14:paraId="513019BE" w14:textId="77777777" w:rsidR="005F4B5D" w:rsidRDefault="005F4B5D" w:rsidP="005F4B5D">
      <w:pPr>
        <w:pStyle w:val="PL"/>
      </w:pPr>
      <w:r>
        <w:t xml:space="preserve">        - type: string</w:t>
      </w:r>
    </w:p>
    <w:p w14:paraId="3D587846" w14:textId="77777777" w:rsidR="005F4B5D" w:rsidRDefault="005F4B5D" w:rsidP="005F4B5D">
      <w:pPr>
        <w:pStyle w:val="PL"/>
      </w:pPr>
      <w:r>
        <w:t xml:space="preserve">    RedirectAddressType:</w:t>
      </w:r>
    </w:p>
    <w:p w14:paraId="060ADEA3" w14:textId="77777777" w:rsidR="005F4B5D" w:rsidRDefault="005F4B5D" w:rsidP="005F4B5D">
      <w:pPr>
        <w:pStyle w:val="PL"/>
      </w:pPr>
      <w:r>
        <w:t xml:space="preserve">      anyOf:</w:t>
      </w:r>
    </w:p>
    <w:p w14:paraId="6A0BD872" w14:textId="77777777" w:rsidR="005F4B5D" w:rsidRDefault="005F4B5D" w:rsidP="005F4B5D">
      <w:pPr>
        <w:pStyle w:val="PL"/>
      </w:pPr>
      <w:r>
        <w:t xml:space="preserve">        - type: string</w:t>
      </w:r>
    </w:p>
    <w:p w14:paraId="637B8752" w14:textId="77777777" w:rsidR="005F4B5D" w:rsidRDefault="005F4B5D" w:rsidP="005F4B5D">
      <w:pPr>
        <w:pStyle w:val="PL"/>
      </w:pPr>
      <w:r>
        <w:t xml:space="preserve">          enum:</w:t>
      </w:r>
    </w:p>
    <w:p w14:paraId="150342F0" w14:textId="77777777" w:rsidR="005F4B5D" w:rsidRDefault="005F4B5D" w:rsidP="005F4B5D">
      <w:pPr>
        <w:pStyle w:val="PL"/>
      </w:pPr>
      <w:r>
        <w:t xml:space="preserve">            - IPV4</w:t>
      </w:r>
    </w:p>
    <w:p w14:paraId="392BA51D" w14:textId="77777777" w:rsidR="005F4B5D" w:rsidRDefault="005F4B5D" w:rsidP="005F4B5D">
      <w:pPr>
        <w:pStyle w:val="PL"/>
      </w:pPr>
      <w:r>
        <w:t xml:space="preserve">            - IPV6</w:t>
      </w:r>
    </w:p>
    <w:p w14:paraId="5A6A1EA7" w14:textId="77777777" w:rsidR="005F4B5D" w:rsidRDefault="005F4B5D" w:rsidP="005F4B5D">
      <w:pPr>
        <w:pStyle w:val="PL"/>
      </w:pPr>
      <w:r>
        <w:t xml:space="preserve">            - URL</w:t>
      </w:r>
    </w:p>
    <w:p w14:paraId="3426D3B2" w14:textId="77777777" w:rsidR="005F4B5D" w:rsidRDefault="005F4B5D" w:rsidP="005F4B5D">
      <w:pPr>
        <w:pStyle w:val="PL"/>
      </w:pPr>
      <w:r>
        <w:t xml:space="preserve">            - URI</w:t>
      </w:r>
    </w:p>
    <w:p w14:paraId="50942423" w14:textId="77777777" w:rsidR="005F4B5D" w:rsidRDefault="005F4B5D" w:rsidP="005F4B5D">
      <w:pPr>
        <w:pStyle w:val="PL"/>
      </w:pPr>
      <w:r>
        <w:t xml:space="preserve">        - type: string</w:t>
      </w:r>
    </w:p>
    <w:p w14:paraId="5E3B2FB3" w14:textId="77777777" w:rsidR="005F4B5D" w:rsidRDefault="005F4B5D" w:rsidP="005F4B5D">
      <w:pPr>
        <w:pStyle w:val="PL"/>
      </w:pPr>
      <w:r>
        <w:t xml:space="preserve">    TriggerCategory:</w:t>
      </w:r>
    </w:p>
    <w:p w14:paraId="1FA1CFD4" w14:textId="77777777" w:rsidR="005F4B5D" w:rsidRDefault="005F4B5D" w:rsidP="005F4B5D">
      <w:pPr>
        <w:pStyle w:val="PL"/>
      </w:pPr>
      <w:r>
        <w:t xml:space="preserve">      anyOf:</w:t>
      </w:r>
    </w:p>
    <w:p w14:paraId="1DAEBDC7" w14:textId="77777777" w:rsidR="005F4B5D" w:rsidRDefault="005F4B5D" w:rsidP="005F4B5D">
      <w:pPr>
        <w:pStyle w:val="PL"/>
      </w:pPr>
      <w:r>
        <w:t xml:space="preserve">        - type: string</w:t>
      </w:r>
    </w:p>
    <w:p w14:paraId="53B332E4" w14:textId="77777777" w:rsidR="005F4B5D" w:rsidRDefault="005F4B5D" w:rsidP="005F4B5D">
      <w:pPr>
        <w:pStyle w:val="PL"/>
      </w:pPr>
      <w:r>
        <w:t xml:space="preserve">          enum:</w:t>
      </w:r>
    </w:p>
    <w:p w14:paraId="1CB42621" w14:textId="77777777" w:rsidR="005F4B5D" w:rsidRDefault="005F4B5D" w:rsidP="005F4B5D">
      <w:pPr>
        <w:pStyle w:val="PL"/>
      </w:pPr>
      <w:r>
        <w:t xml:space="preserve">            - IMMEDIATE_REPORT</w:t>
      </w:r>
    </w:p>
    <w:p w14:paraId="46277689" w14:textId="77777777" w:rsidR="005F4B5D" w:rsidRDefault="005F4B5D" w:rsidP="005F4B5D">
      <w:pPr>
        <w:pStyle w:val="PL"/>
      </w:pPr>
      <w:r>
        <w:t xml:space="preserve">            - DEFERRED_REPORT</w:t>
      </w:r>
    </w:p>
    <w:p w14:paraId="72FB4899" w14:textId="77777777" w:rsidR="005F4B5D" w:rsidRDefault="005F4B5D" w:rsidP="005F4B5D">
      <w:pPr>
        <w:pStyle w:val="PL"/>
      </w:pPr>
      <w:r>
        <w:t xml:space="preserve">        - type: string</w:t>
      </w:r>
    </w:p>
    <w:p w14:paraId="2D1D05D3" w14:textId="77777777" w:rsidR="005F4B5D" w:rsidRDefault="005F4B5D" w:rsidP="005F4B5D">
      <w:pPr>
        <w:pStyle w:val="PL"/>
      </w:pPr>
      <w:r>
        <w:t xml:space="preserve">    QuotaManagementIndicator:</w:t>
      </w:r>
    </w:p>
    <w:p w14:paraId="4D754D63" w14:textId="77777777" w:rsidR="005F4B5D" w:rsidRDefault="005F4B5D" w:rsidP="005F4B5D">
      <w:pPr>
        <w:pStyle w:val="PL"/>
      </w:pPr>
      <w:r>
        <w:t xml:space="preserve">      anyOf:</w:t>
      </w:r>
    </w:p>
    <w:p w14:paraId="2826B1B9" w14:textId="77777777" w:rsidR="005F4B5D" w:rsidRDefault="005F4B5D" w:rsidP="005F4B5D">
      <w:pPr>
        <w:pStyle w:val="PL"/>
      </w:pPr>
      <w:r>
        <w:t xml:space="preserve">        - type: string</w:t>
      </w:r>
    </w:p>
    <w:p w14:paraId="6F7CC91E" w14:textId="77777777" w:rsidR="005F4B5D" w:rsidRDefault="005F4B5D" w:rsidP="005F4B5D">
      <w:pPr>
        <w:pStyle w:val="PL"/>
      </w:pPr>
      <w:r>
        <w:t xml:space="preserve">          enum:</w:t>
      </w:r>
    </w:p>
    <w:p w14:paraId="213C659B" w14:textId="77777777" w:rsidR="005F4B5D" w:rsidRDefault="005F4B5D" w:rsidP="005F4B5D">
      <w:pPr>
        <w:pStyle w:val="PL"/>
      </w:pPr>
      <w:r>
        <w:lastRenderedPageBreak/>
        <w:t xml:space="preserve">            - ONLINE_CHARGING</w:t>
      </w:r>
    </w:p>
    <w:p w14:paraId="2512BFC1" w14:textId="77777777" w:rsidR="005F4B5D" w:rsidRDefault="005F4B5D" w:rsidP="005F4B5D">
      <w:pPr>
        <w:pStyle w:val="PL"/>
      </w:pPr>
      <w:r>
        <w:t xml:space="preserve">            - OFFLINE_CHARGING</w:t>
      </w:r>
    </w:p>
    <w:p w14:paraId="5B531DC9" w14:textId="77777777" w:rsidR="005F4B5D" w:rsidRDefault="005F4B5D" w:rsidP="005F4B5D">
      <w:pPr>
        <w:pStyle w:val="PL"/>
      </w:pPr>
      <w:r>
        <w:t xml:space="preserve">            - QUOTA_MANAGEMENT_SUSPENDED</w:t>
      </w:r>
    </w:p>
    <w:p w14:paraId="1EAA9D96" w14:textId="77777777" w:rsidR="005F4B5D" w:rsidRDefault="005F4B5D" w:rsidP="005F4B5D">
      <w:pPr>
        <w:pStyle w:val="PL"/>
      </w:pPr>
      <w:r>
        <w:t xml:space="preserve">        - type: string</w:t>
      </w:r>
    </w:p>
    <w:p w14:paraId="126C36BF" w14:textId="77777777" w:rsidR="005F4B5D" w:rsidRDefault="005F4B5D" w:rsidP="005F4B5D">
      <w:pPr>
        <w:pStyle w:val="PL"/>
      </w:pPr>
      <w:r>
        <w:t xml:space="preserve">    FailureHandling:</w:t>
      </w:r>
    </w:p>
    <w:p w14:paraId="5C7CFA27" w14:textId="77777777" w:rsidR="005F4B5D" w:rsidRDefault="005F4B5D" w:rsidP="005F4B5D">
      <w:pPr>
        <w:pStyle w:val="PL"/>
      </w:pPr>
      <w:r>
        <w:t xml:space="preserve">      anyOf:</w:t>
      </w:r>
    </w:p>
    <w:p w14:paraId="41958FEC" w14:textId="77777777" w:rsidR="005F4B5D" w:rsidRDefault="005F4B5D" w:rsidP="005F4B5D">
      <w:pPr>
        <w:pStyle w:val="PL"/>
      </w:pPr>
      <w:r>
        <w:t xml:space="preserve">        - type: string</w:t>
      </w:r>
    </w:p>
    <w:p w14:paraId="21BF1DD6" w14:textId="77777777" w:rsidR="005F4B5D" w:rsidRDefault="005F4B5D" w:rsidP="005F4B5D">
      <w:pPr>
        <w:pStyle w:val="PL"/>
      </w:pPr>
      <w:r>
        <w:t xml:space="preserve">          enum:</w:t>
      </w:r>
    </w:p>
    <w:p w14:paraId="3BE8710F" w14:textId="77777777" w:rsidR="005F4B5D" w:rsidRDefault="005F4B5D" w:rsidP="005F4B5D">
      <w:pPr>
        <w:pStyle w:val="PL"/>
      </w:pPr>
      <w:r>
        <w:t xml:space="preserve">            - TERMINATE</w:t>
      </w:r>
    </w:p>
    <w:p w14:paraId="5F462FE1" w14:textId="77777777" w:rsidR="005F4B5D" w:rsidRDefault="005F4B5D" w:rsidP="005F4B5D">
      <w:pPr>
        <w:pStyle w:val="PL"/>
      </w:pPr>
      <w:r>
        <w:t xml:space="preserve">            - CONTINUE</w:t>
      </w:r>
    </w:p>
    <w:p w14:paraId="22A7A601" w14:textId="77777777" w:rsidR="005F4B5D" w:rsidRDefault="005F4B5D" w:rsidP="005F4B5D">
      <w:pPr>
        <w:pStyle w:val="PL"/>
      </w:pPr>
      <w:r>
        <w:t xml:space="preserve">            - RETRY_AND_TERMINATE</w:t>
      </w:r>
    </w:p>
    <w:p w14:paraId="149830FC" w14:textId="77777777" w:rsidR="005F4B5D" w:rsidRDefault="005F4B5D" w:rsidP="005F4B5D">
      <w:pPr>
        <w:pStyle w:val="PL"/>
      </w:pPr>
      <w:r>
        <w:t xml:space="preserve">        - type: string</w:t>
      </w:r>
    </w:p>
    <w:p w14:paraId="2D9BE500" w14:textId="77777777" w:rsidR="005F4B5D" w:rsidRDefault="005F4B5D" w:rsidP="005F4B5D">
      <w:pPr>
        <w:pStyle w:val="PL"/>
      </w:pPr>
      <w:r>
        <w:t xml:space="preserve">    SessionFailover:</w:t>
      </w:r>
    </w:p>
    <w:p w14:paraId="50AD0658" w14:textId="77777777" w:rsidR="005F4B5D" w:rsidRDefault="005F4B5D" w:rsidP="005F4B5D">
      <w:pPr>
        <w:pStyle w:val="PL"/>
      </w:pPr>
      <w:r>
        <w:t xml:space="preserve">      anyOf:</w:t>
      </w:r>
    </w:p>
    <w:p w14:paraId="18D9338A" w14:textId="77777777" w:rsidR="005F4B5D" w:rsidRDefault="005F4B5D" w:rsidP="005F4B5D">
      <w:pPr>
        <w:pStyle w:val="PL"/>
      </w:pPr>
      <w:r>
        <w:t xml:space="preserve">        - type: string</w:t>
      </w:r>
    </w:p>
    <w:p w14:paraId="5F9AF93E" w14:textId="77777777" w:rsidR="005F4B5D" w:rsidRDefault="005F4B5D" w:rsidP="005F4B5D">
      <w:pPr>
        <w:pStyle w:val="PL"/>
      </w:pPr>
      <w:r>
        <w:t xml:space="preserve">          enum:</w:t>
      </w:r>
    </w:p>
    <w:p w14:paraId="57589DA2" w14:textId="77777777" w:rsidR="005F4B5D" w:rsidRDefault="005F4B5D" w:rsidP="005F4B5D">
      <w:pPr>
        <w:pStyle w:val="PL"/>
      </w:pPr>
      <w:r>
        <w:t xml:space="preserve">            - FAILOVER_NOT_SUPPORTED</w:t>
      </w:r>
    </w:p>
    <w:p w14:paraId="7DA42F15" w14:textId="77777777" w:rsidR="005F4B5D" w:rsidRDefault="005F4B5D" w:rsidP="005F4B5D">
      <w:pPr>
        <w:pStyle w:val="PL"/>
      </w:pPr>
      <w:r>
        <w:t xml:space="preserve">            - FAILOVER_SUPPORTED</w:t>
      </w:r>
    </w:p>
    <w:p w14:paraId="1EAF33AA" w14:textId="77777777" w:rsidR="005F4B5D" w:rsidRDefault="005F4B5D" w:rsidP="005F4B5D">
      <w:pPr>
        <w:pStyle w:val="PL"/>
      </w:pPr>
      <w:r>
        <w:t xml:space="preserve">        - type: string</w:t>
      </w:r>
    </w:p>
    <w:p w14:paraId="425DBE20" w14:textId="77777777" w:rsidR="005F4B5D" w:rsidRDefault="005F4B5D" w:rsidP="005F4B5D">
      <w:pPr>
        <w:pStyle w:val="PL"/>
      </w:pPr>
      <w:r>
        <w:t xml:space="preserve">    3GPPPSDataOffStatus:</w:t>
      </w:r>
    </w:p>
    <w:p w14:paraId="2153A266" w14:textId="77777777" w:rsidR="005F4B5D" w:rsidRDefault="005F4B5D" w:rsidP="005F4B5D">
      <w:pPr>
        <w:pStyle w:val="PL"/>
      </w:pPr>
      <w:r>
        <w:t xml:space="preserve">      anyOf:</w:t>
      </w:r>
    </w:p>
    <w:p w14:paraId="2089F58E" w14:textId="77777777" w:rsidR="005F4B5D" w:rsidRDefault="005F4B5D" w:rsidP="005F4B5D">
      <w:pPr>
        <w:pStyle w:val="PL"/>
      </w:pPr>
      <w:r>
        <w:t xml:space="preserve">        - type: string</w:t>
      </w:r>
    </w:p>
    <w:p w14:paraId="679DFB89" w14:textId="77777777" w:rsidR="005F4B5D" w:rsidRDefault="005F4B5D" w:rsidP="005F4B5D">
      <w:pPr>
        <w:pStyle w:val="PL"/>
      </w:pPr>
      <w:r>
        <w:t xml:space="preserve">          enum:</w:t>
      </w:r>
    </w:p>
    <w:p w14:paraId="32C7A464" w14:textId="77777777" w:rsidR="005F4B5D" w:rsidRDefault="005F4B5D" w:rsidP="005F4B5D">
      <w:pPr>
        <w:pStyle w:val="PL"/>
      </w:pPr>
      <w:r>
        <w:t xml:space="preserve">            - ACTIVE</w:t>
      </w:r>
    </w:p>
    <w:p w14:paraId="2FFA6034" w14:textId="77777777" w:rsidR="005F4B5D" w:rsidRDefault="005F4B5D" w:rsidP="005F4B5D">
      <w:pPr>
        <w:pStyle w:val="PL"/>
      </w:pPr>
      <w:r>
        <w:t xml:space="preserve">            - INACTIVE</w:t>
      </w:r>
    </w:p>
    <w:p w14:paraId="3349767F" w14:textId="77777777" w:rsidR="005F4B5D" w:rsidRDefault="005F4B5D" w:rsidP="005F4B5D">
      <w:pPr>
        <w:pStyle w:val="PL"/>
      </w:pPr>
      <w:r>
        <w:t xml:space="preserve">        - type: string</w:t>
      </w:r>
    </w:p>
    <w:p w14:paraId="2453A42E" w14:textId="77777777" w:rsidR="005F4B5D" w:rsidRDefault="005F4B5D" w:rsidP="005F4B5D">
      <w:pPr>
        <w:pStyle w:val="PL"/>
      </w:pPr>
      <w:r>
        <w:t xml:space="preserve">    ResultCode:</w:t>
      </w:r>
    </w:p>
    <w:p w14:paraId="37CE3B79" w14:textId="77777777" w:rsidR="005F4B5D" w:rsidRDefault="005F4B5D" w:rsidP="005F4B5D">
      <w:pPr>
        <w:pStyle w:val="PL"/>
      </w:pPr>
      <w:r>
        <w:t xml:space="preserve">      anyOf:</w:t>
      </w:r>
    </w:p>
    <w:p w14:paraId="7DCC64B9" w14:textId="77777777" w:rsidR="005F4B5D" w:rsidRDefault="005F4B5D" w:rsidP="005F4B5D">
      <w:pPr>
        <w:pStyle w:val="PL"/>
      </w:pPr>
      <w:r>
        <w:t xml:space="preserve">        - type: string</w:t>
      </w:r>
    </w:p>
    <w:p w14:paraId="25411042" w14:textId="77777777" w:rsidR="005F4B5D" w:rsidRDefault="005F4B5D" w:rsidP="005F4B5D">
      <w:pPr>
        <w:pStyle w:val="PL"/>
      </w:pPr>
      <w:r>
        <w:t xml:space="preserve">          enum: </w:t>
      </w:r>
    </w:p>
    <w:p w14:paraId="4C1981FA" w14:textId="77777777" w:rsidR="005F4B5D" w:rsidRDefault="005F4B5D" w:rsidP="005F4B5D">
      <w:pPr>
        <w:pStyle w:val="PL"/>
      </w:pPr>
      <w:r>
        <w:t xml:space="preserve">            - SUCCESS</w:t>
      </w:r>
    </w:p>
    <w:p w14:paraId="099C3109" w14:textId="77777777" w:rsidR="005F4B5D" w:rsidRDefault="005F4B5D" w:rsidP="005F4B5D">
      <w:pPr>
        <w:pStyle w:val="PL"/>
      </w:pPr>
      <w:r>
        <w:t xml:space="preserve">            - END_USER_SERVICE_DENIED</w:t>
      </w:r>
    </w:p>
    <w:p w14:paraId="4811D83F" w14:textId="77777777" w:rsidR="005F4B5D" w:rsidRDefault="005F4B5D" w:rsidP="005F4B5D">
      <w:pPr>
        <w:pStyle w:val="PL"/>
      </w:pPr>
      <w:r>
        <w:t xml:space="preserve">            - QUOTA_MANAGEMENT_NOT_APPLICABLE</w:t>
      </w:r>
    </w:p>
    <w:p w14:paraId="6FA1C8A4" w14:textId="77777777" w:rsidR="005F4B5D" w:rsidRDefault="005F4B5D" w:rsidP="005F4B5D">
      <w:pPr>
        <w:pStyle w:val="PL"/>
      </w:pPr>
      <w:r>
        <w:t xml:space="preserve">            - QUOTA_LIMIT_REACHED</w:t>
      </w:r>
    </w:p>
    <w:p w14:paraId="2C9B4107" w14:textId="77777777" w:rsidR="005F4B5D" w:rsidRDefault="005F4B5D" w:rsidP="005F4B5D">
      <w:pPr>
        <w:pStyle w:val="PL"/>
      </w:pPr>
      <w:r>
        <w:t xml:space="preserve">            - END_USER_SERVICE_REJECTED</w:t>
      </w:r>
    </w:p>
    <w:p w14:paraId="5B1A7059" w14:textId="77777777" w:rsidR="005F4B5D" w:rsidRDefault="005F4B5D" w:rsidP="005F4B5D">
      <w:pPr>
        <w:pStyle w:val="PL"/>
      </w:pPr>
      <w:r>
        <w:t xml:space="preserve">            - USER_UNKNOWN  #Included for backwards compatibility, shall not be used</w:t>
      </w:r>
    </w:p>
    <w:p w14:paraId="2054F920" w14:textId="77777777" w:rsidR="005F4B5D" w:rsidRDefault="005F4B5D" w:rsidP="005F4B5D">
      <w:pPr>
        <w:pStyle w:val="PL"/>
      </w:pPr>
      <w:r>
        <w:t xml:space="preserve">            - RATING_FAILED</w:t>
      </w:r>
    </w:p>
    <w:p w14:paraId="76E5FE96" w14:textId="77777777" w:rsidR="005F4B5D" w:rsidRDefault="005F4B5D" w:rsidP="005F4B5D">
      <w:pPr>
        <w:pStyle w:val="PL"/>
      </w:pPr>
      <w:r>
        <w:t xml:space="preserve">            - QUOTA_MANAGEMENT</w:t>
      </w:r>
    </w:p>
    <w:p w14:paraId="7064C902" w14:textId="77777777" w:rsidR="005F4B5D" w:rsidRDefault="005F4B5D" w:rsidP="005F4B5D">
      <w:pPr>
        <w:pStyle w:val="PL"/>
      </w:pPr>
      <w:r>
        <w:t xml:space="preserve">        - type: string</w:t>
      </w:r>
    </w:p>
    <w:p w14:paraId="65805021" w14:textId="77777777" w:rsidR="005F4B5D" w:rsidRDefault="005F4B5D" w:rsidP="005F4B5D">
      <w:pPr>
        <w:pStyle w:val="PL"/>
      </w:pPr>
      <w:r>
        <w:t xml:space="preserve">    PartialRecordMethod:</w:t>
      </w:r>
    </w:p>
    <w:p w14:paraId="068EEC51" w14:textId="77777777" w:rsidR="005F4B5D" w:rsidRDefault="005F4B5D" w:rsidP="005F4B5D">
      <w:pPr>
        <w:pStyle w:val="PL"/>
      </w:pPr>
      <w:r>
        <w:t xml:space="preserve">      anyOf:</w:t>
      </w:r>
    </w:p>
    <w:p w14:paraId="340C893D" w14:textId="77777777" w:rsidR="005F4B5D" w:rsidRDefault="005F4B5D" w:rsidP="005F4B5D">
      <w:pPr>
        <w:pStyle w:val="PL"/>
      </w:pPr>
      <w:r>
        <w:t xml:space="preserve">        - type: string</w:t>
      </w:r>
    </w:p>
    <w:p w14:paraId="5FF9AA45" w14:textId="77777777" w:rsidR="005F4B5D" w:rsidRDefault="005F4B5D" w:rsidP="005F4B5D">
      <w:pPr>
        <w:pStyle w:val="PL"/>
      </w:pPr>
      <w:r>
        <w:t xml:space="preserve">          enum:</w:t>
      </w:r>
    </w:p>
    <w:p w14:paraId="0806135A" w14:textId="77777777" w:rsidR="005F4B5D" w:rsidRDefault="005F4B5D" w:rsidP="005F4B5D">
      <w:pPr>
        <w:pStyle w:val="PL"/>
      </w:pPr>
      <w:r>
        <w:t xml:space="preserve">            - DEFAULT</w:t>
      </w:r>
    </w:p>
    <w:p w14:paraId="6C2127F4" w14:textId="77777777" w:rsidR="005F4B5D" w:rsidRDefault="005F4B5D" w:rsidP="005F4B5D">
      <w:pPr>
        <w:pStyle w:val="PL"/>
      </w:pPr>
      <w:r>
        <w:t xml:space="preserve">            - INDIVIDUAL</w:t>
      </w:r>
    </w:p>
    <w:p w14:paraId="4F06A7B0" w14:textId="77777777" w:rsidR="005F4B5D" w:rsidRDefault="005F4B5D" w:rsidP="005F4B5D">
      <w:pPr>
        <w:pStyle w:val="PL"/>
      </w:pPr>
      <w:r>
        <w:t xml:space="preserve">        - type: string</w:t>
      </w:r>
    </w:p>
    <w:p w14:paraId="4D5BE214" w14:textId="77777777" w:rsidR="005F4B5D" w:rsidRDefault="005F4B5D" w:rsidP="005F4B5D">
      <w:pPr>
        <w:pStyle w:val="PL"/>
      </w:pPr>
      <w:r>
        <w:t xml:space="preserve">    RoamerInOut:</w:t>
      </w:r>
    </w:p>
    <w:p w14:paraId="58FCFC9F" w14:textId="77777777" w:rsidR="005F4B5D" w:rsidRDefault="005F4B5D" w:rsidP="005F4B5D">
      <w:pPr>
        <w:pStyle w:val="PL"/>
      </w:pPr>
      <w:r>
        <w:t xml:space="preserve">      anyOf:</w:t>
      </w:r>
    </w:p>
    <w:p w14:paraId="7C74340D" w14:textId="77777777" w:rsidR="005F4B5D" w:rsidRDefault="005F4B5D" w:rsidP="005F4B5D">
      <w:pPr>
        <w:pStyle w:val="PL"/>
      </w:pPr>
      <w:r>
        <w:t xml:space="preserve">        - type: string</w:t>
      </w:r>
    </w:p>
    <w:p w14:paraId="10FDE431" w14:textId="77777777" w:rsidR="005F4B5D" w:rsidRDefault="005F4B5D" w:rsidP="005F4B5D">
      <w:pPr>
        <w:pStyle w:val="PL"/>
      </w:pPr>
      <w:r>
        <w:t xml:space="preserve">          enum:</w:t>
      </w:r>
    </w:p>
    <w:p w14:paraId="7727DCE0" w14:textId="77777777" w:rsidR="005F4B5D" w:rsidRDefault="005F4B5D" w:rsidP="005F4B5D">
      <w:pPr>
        <w:pStyle w:val="PL"/>
      </w:pPr>
      <w:r>
        <w:t xml:space="preserve">            - IN_BOUND</w:t>
      </w:r>
    </w:p>
    <w:p w14:paraId="4F517C9A" w14:textId="77777777" w:rsidR="005F4B5D" w:rsidRDefault="005F4B5D" w:rsidP="005F4B5D">
      <w:pPr>
        <w:pStyle w:val="PL"/>
      </w:pPr>
      <w:r>
        <w:t xml:space="preserve">            - OUT_BOUND</w:t>
      </w:r>
    </w:p>
    <w:p w14:paraId="04260A46" w14:textId="77777777" w:rsidR="005F4B5D" w:rsidRDefault="005F4B5D" w:rsidP="005F4B5D">
      <w:pPr>
        <w:pStyle w:val="PL"/>
      </w:pPr>
      <w:r>
        <w:t xml:space="preserve">        - type: string</w:t>
      </w:r>
    </w:p>
    <w:p w14:paraId="4264C93D" w14:textId="77777777" w:rsidR="005F4B5D" w:rsidRDefault="005F4B5D" w:rsidP="005F4B5D">
      <w:pPr>
        <w:pStyle w:val="PL"/>
      </w:pPr>
      <w:r>
        <w:t xml:space="preserve">    SMMessageType:</w:t>
      </w:r>
    </w:p>
    <w:p w14:paraId="2F8910A3" w14:textId="77777777" w:rsidR="005F4B5D" w:rsidRDefault="005F4B5D" w:rsidP="005F4B5D">
      <w:pPr>
        <w:pStyle w:val="PL"/>
      </w:pPr>
      <w:r>
        <w:t xml:space="preserve">      anyOf:</w:t>
      </w:r>
    </w:p>
    <w:p w14:paraId="38501123" w14:textId="77777777" w:rsidR="005F4B5D" w:rsidRDefault="005F4B5D" w:rsidP="005F4B5D">
      <w:pPr>
        <w:pStyle w:val="PL"/>
      </w:pPr>
      <w:r>
        <w:t xml:space="preserve">        - type: string</w:t>
      </w:r>
    </w:p>
    <w:p w14:paraId="72AE2FF9" w14:textId="77777777" w:rsidR="005F4B5D" w:rsidRDefault="005F4B5D" w:rsidP="005F4B5D">
      <w:pPr>
        <w:pStyle w:val="PL"/>
      </w:pPr>
      <w:r>
        <w:t xml:space="preserve">          enum:</w:t>
      </w:r>
    </w:p>
    <w:p w14:paraId="1F734F82" w14:textId="77777777" w:rsidR="005F4B5D" w:rsidRDefault="005F4B5D" w:rsidP="005F4B5D">
      <w:pPr>
        <w:pStyle w:val="PL"/>
      </w:pPr>
      <w:r>
        <w:t xml:space="preserve">            - SUBMISSION</w:t>
      </w:r>
    </w:p>
    <w:p w14:paraId="25BDDF02" w14:textId="77777777" w:rsidR="005F4B5D" w:rsidRDefault="005F4B5D" w:rsidP="005F4B5D">
      <w:pPr>
        <w:pStyle w:val="PL"/>
      </w:pPr>
      <w:r>
        <w:t xml:space="preserve">            - DELIVERY_REPORT</w:t>
      </w:r>
    </w:p>
    <w:p w14:paraId="00210CB9" w14:textId="77777777" w:rsidR="005F4B5D" w:rsidRDefault="005F4B5D" w:rsidP="005F4B5D">
      <w:pPr>
        <w:pStyle w:val="PL"/>
      </w:pPr>
      <w:r>
        <w:t xml:space="preserve">            - SM_SERVICE_REQUEST</w:t>
      </w:r>
    </w:p>
    <w:p w14:paraId="0EF1C324" w14:textId="77777777" w:rsidR="005F4B5D" w:rsidRDefault="005F4B5D" w:rsidP="005F4B5D">
      <w:pPr>
        <w:pStyle w:val="PL"/>
      </w:pPr>
      <w:r>
        <w:t xml:space="preserve">            - DELIVERY</w:t>
      </w:r>
    </w:p>
    <w:p w14:paraId="6BD7FCD1" w14:textId="77777777" w:rsidR="005F4B5D" w:rsidRDefault="005F4B5D" w:rsidP="005F4B5D">
      <w:pPr>
        <w:pStyle w:val="PL"/>
      </w:pPr>
      <w:r>
        <w:t xml:space="preserve">        - type: string</w:t>
      </w:r>
    </w:p>
    <w:p w14:paraId="580AC3BC" w14:textId="77777777" w:rsidR="005F4B5D" w:rsidRDefault="005F4B5D" w:rsidP="005F4B5D">
      <w:pPr>
        <w:pStyle w:val="PL"/>
      </w:pPr>
      <w:r>
        <w:t xml:space="preserve">    SMPriority:</w:t>
      </w:r>
    </w:p>
    <w:p w14:paraId="3003DF3C" w14:textId="77777777" w:rsidR="005F4B5D" w:rsidRDefault="005F4B5D" w:rsidP="005F4B5D">
      <w:pPr>
        <w:pStyle w:val="PL"/>
      </w:pPr>
      <w:r>
        <w:t xml:space="preserve">      anyOf:</w:t>
      </w:r>
    </w:p>
    <w:p w14:paraId="1F97D5C5" w14:textId="77777777" w:rsidR="005F4B5D" w:rsidRDefault="005F4B5D" w:rsidP="005F4B5D">
      <w:pPr>
        <w:pStyle w:val="PL"/>
      </w:pPr>
      <w:r>
        <w:t xml:space="preserve">        - type: string</w:t>
      </w:r>
    </w:p>
    <w:p w14:paraId="1EF0994C" w14:textId="77777777" w:rsidR="005F4B5D" w:rsidRDefault="005F4B5D" w:rsidP="005F4B5D">
      <w:pPr>
        <w:pStyle w:val="PL"/>
      </w:pPr>
      <w:r>
        <w:t xml:space="preserve">          enum:</w:t>
      </w:r>
    </w:p>
    <w:p w14:paraId="0F35AAF7" w14:textId="77777777" w:rsidR="005F4B5D" w:rsidRDefault="005F4B5D" w:rsidP="005F4B5D">
      <w:pPr>
        <w:pStyle w:val="PL"/>
      </w:pPr>
      <w:r>
        <w:t xml:space="preserve">            - LOW</w:t>
      </w:r>
    </w:p>
    <w:p w14:paraId="18EC7B9B" w14:textId="77777777" w:rsidR="005F4B5D" w:rsidRDefault="005F4B5D" w:rsidP="005F4B5D">
      <w:pPr>
        <w:pStyle w:val="PL"/>
      </w:pPr>
      <w:r>
        <w:t xml:space="preserve">            - NORMAL</w:t>
      </w:r>
    </w:p>
    <w:p w14:paraId="434EB3CA" w14:textId="77777777" w:rsidR="005F4B5D" w:rsidRDefault="005F4B5D" w:rsidP="005F4B5D">
      <w:pPr>
        <w:pStyle w:val="PL"/>
      </w:pPr>
      <w:r>
        <w:t xml:space="preserve">            - HIGH</w:t>
      </w:r>
    </w:p>
    <w:p w14:paraId="3D5414FD" w14:textId="77777777" w:rsidR="005F4B5D" w:rsidRDefault="005F4B5D" w:rsidP="005F4B5D">
      <w:pPr>
        <w:pStyle w:val="PL"/>
      </w:pPr>
      <w:r>
        <w:t xml:space="preserve">        - type: string</w:t>
      </w:r>
    </w:p>
    <w:p w14:paraId="5DB6081F" w14:textId="77777777" w:rsidR="005F4B5D" w:rsidRDefault="005F4B5D" w:rsidP="005F4B5D">
      <w:pPr>
        <w:pStyle w:val="PL"/>
      </w:pPr>
      <w:r>
        <w:t xml:space="preserve">    DeliveryReportRequested:</w:t>
      </w:r>
    </w:p>
    <w:p w14:paraId="2B6281C7" w14:textId="77777777" w:rsidR="005F4B5D" w:rsidRDefault="005F4B5D" w:rsidP="005F4B5D">
      <w:pPr>
        <w:pStyle w:val="PL"/>
      </w:pPr>
      <w:r>
        <w:t xml:space="preserve">      anyOf:</w:t>
      </w:r>
    </w:p>
    <w:p w14:paraId="7D197413" w14:textId="77777777" w:rsidR="005F4B5D" w:rsidRDefault="005F4B5D" w:rsidP="005F4B5D">
      <w:pPr>
        <w:pStyle w:val="PL"/>
      </w:pPr>
      <w:r>
        <w:t xml:space="preserve">        - type: string</w:t>
      </w:r>
    </w:p>
    <w:p w14:paraId="5486F35D" w14:textId="77777777" w:rsidR="005F4B5D" w:rsidRDefault="005F4B5D" w:rsidP="005F4B5D">
      <w:pPr>
        <w:pStyle w:val="PL"/>
      </w:pPr>
      <w:r>
        <w:t xml:space="preserve">          enum:</w:t>
      </w:r>
    </w:p>
    <w:p w14:paraId="5833175E" w14:textId="77777777" w:rsidR="005F4B5D" w:rsidRDefault="005F4B5D" w:rsidP="005F4B5D">
      <w:pPr>
        <w:pStyle w:val="PL"/>
      </w:pPr>
      <w:r>
        <w:t xml:space="preserve">            - YES</w:t>
      </w:r>
    </w:p>
    <w:p w14:paraId="3B145028" w14:textId="77777777" w:rsidR="005F4B5D" w:rsidRDefault="005F4B5D" w:rsidP="005F4B5D">
      <w:pPr>
        <w:pStyle w:val="PL"/>
      </w:pPr>
      <w:r>
        <w:t xml:space="preserve">            - NO</w:t>
      </w:r>
    </w:p>
    <w:p w14:paraId="1553F4A9" w14:textId="77777777" w:rsidR="005F4B5D" w:rsidRDefault="005F4B5D" w:rsidP="005F4B5D">
      <w:pPr>
        <w:pStyle w:val="PL"/>
      </w:pPr>
      <w:r>
        <w:t xml:space="preserve">        - type: string</w:t>
      </w:r>
    </w:p>
    <w:p w14:paraId="50DDC0F9" w14:textId="77777777" w:rsidR="005F4B5D" w:rsidRDefault="005F4B5D" w:rsidP="005F4B5D">
      <w:pPr>
        <w:pStyle w:val="PL"/>
      </w:pPr>
      <w:r>
        <w:t xml:space="preserve">    InterfaceType:</w:t>
      </w:r>
    </w:p>
    <w:p w14:paraId="6640F888" w14:textId="77777777" w:rsidR="005F4B5D" w:rsidRDefault="005F4B5D" w:rsidP="005F4B5D">
      <w:pPr>
        <w:pStyle w:val="PL"/>
      </w:pPr>
      <w:r>
        <w:lastRenderedPageBreak/>
        <w:t xml:space="preserve">      anyOf:</w:t>
      </w:r>
    </w:p>
    <w:p w14:paraId="658B5EB5" w14:textId="77777777" w:rsidR="005F4B5D" w:rsidRDefault="005F4B5D" w:rsidP="005F4B5D">
      <w:pPr>
        <w:pStyle w:val="PL"/>
      </w:pPr>
      <w:r>
        <w:t xml:space="preserve">        - type: string</w:t>
      </w:r>
    </w:p>
    <w:p w14:paraId="2EBD35C6" w14:textId="77777777" w:rsidR="005F4B5D" w:rsidRDefault="005F4B5D" w:rsidP="005F4B5D">
      <w:pPr>
        <w:pStyle w:val="PL"/>
      </w:pPr>
      <w:r>
        <w:t xml:space="preserve">          enum:</w:t>
      </w:r>
    </w:p>
    <w:p w14:paraId="2BC4B59D" w14:textId="77777777" w:rsidR="005F4B5D" w:rsidRDefault="005F4B5D" w:rsidP="005F4B5D">
      <w:pPr>
        <w:pStyle w:val="PL"/>
      </w:pPr>
      <w:r>
        <w:t xml:space="preserve">            - UNKNOWN</w:t>
      </w:r>
    </w:p>
    <w:p w14:paraId="347802DB" w14:textId="77777777" w:rsidR="005F4B5D" w:rsidRDefault="005F4B5D" w:rsidP="005F4B5D">
      <w:pPr>
        <w:pStyle w:val="PL"/>
      </w:pPr>
      <w:r>
        <w:t xml:space="preserve">            - MOBILE_ORIGINATING</w:t>
      </w:r>
    </w:p>
    <w:p w14:paraId="7B125596" w14:textId="77777777" w:rsidR="005F4B5D" w:rsidRDefault="005F4B5D" w:rsidP="005F4B5D">
      <w:pPr>
        <w:pStyle w:val="PL"/>
      </w:pPr>
      <w:r>
        <w:t xml:space="preserve">            - MOBILE_TERMINATING</w:t>
      </w:r>
    </w:p>
    <w:p w14:paraId="096A4705" w14:textId="77777777" w:rsidR="005F4B5D" w:rsidRDefault="005F4B5D" w:rsidP="005F4B5D">
      <w:pPr>
        <w:pStyle w:val="PL"/>
      </w:pPr>
      <w:r>
        <w:t xml:space="preserve">            - APPLICATION_ORIGINATING</w:t>
      </w:r>
    </w:p>
    <w:p w14:paraId="4D33311B" w14:textId="77777777" w:rsidR="005F4B5D" w:rsidRDefault="005F4B5D" w:rsidP="005F4B5D">
      <w:pPr>
        <w:pStyle w:val="PL"/>
      </w:pPr>
      <w:r>
        <w:t xml:space="preserve">            - APPLICATION_TERMINATING</w:t>
      </w:r>
    </w:p>
    <w:p w14:paraId="3FEFABAE" w14:textId="77777777" w:rsidR="005F4B5D" w:rsidRDefault="005F4B5D" w:rsidP="005F4B5D">
      <w:pPr>
        <w:pStyle w:val="PL"/>
      </w:pPr>
      <w:r>
        <w:t xml:space="preserve">        - type: string</w:t>
      </w:r>
    </w:p>
    <w:p w14:paraId="689A0800" w14:textId="77777777" w:rsidR="005F4B5D" w:rsidRDefault="005F4B5D" w:rsidP="005F4B5D">
      <w:pPr>
        <w:pStyle w:val="PL"/>
      </w:pPr>
      <w:r>
        <w:t xml:space="preserve">    ClassIdentifier:</w:t>
      </w:r>
    </w:p>
    <w:p w14:paraId="7831E760" w14:textId="77777777" w:rsidR="005F4B5D" w:rsidRDefault="005F4B5D" w:rsidP="005F4B5D">
      <w:pPr>
        <w:pStyle w:val="PL"/>
      </w:pPr>
      <w:r>
        <w:t xml:space="preserve">      anyOf:</w:t>
      </w:r>
    </w:p>
    <w:p w14:paraId="2D8645FD" w14:textId="77777777" w:rsidR="005F4B5D" w:rsidRDefault="005F4B5D" w:rsidP="005F4B5D">
      <w:pPr>
        <w:pStyle w:val="PL"/>
      </w:pPr>
      <w:r>
        <w:t xml:space="preserve">        - type: string</w:t>
      </w:r>
    </w:p>
    <w:p w14:paraId="1337B4FC" w14:textId="77777777" w:rsidR="005F4B5D" w:rsidRDefault="005F4B5D" w:rsidP="005F4B5D">
      <w:pPr>
        <w:pStyle w:val="PL"/>
      </w:pPr>
      <w:r>
        <w:t xml:space="preserve">          enum:</w:t>
      </w:r>
    </w:p>
    <w:p w14:paraId="5B26D241" w14:textId="77777777" w:rsidR="005F4B5D" w:rsidRDefault="005F4B5D" w:rsidP="005F4B5D">
      <w:pPr>
        <w:pStyle w:val="PL"/>
      </w:pPr>
      <w:r>
        <w:t xml:space="preserve">            - PERSONAL</w:t>
      </w:r>
    </w:p>
    <w:p w14:paraId="7B5CF5FB" w14:textId="77777777" w:rsidR="005F4B5D" w:rsidRDefault="005F4B5D" w:rsidP="005F4B5D">
      <w:pPr>
        <w:pStyle w:val="PL"/>
      </w:pPr>
      <w:r>
        <w:t xml:space="preserve">            - ADVERTISEMENT</w:t>
      </w:r>
    </w:p>
    <w:p w14:paraId="38558D61" w14:textId="77777777" w:rsidR="005F4B5D" w:rsidRDefault="005F4B5D" w:rsidP="005F4B5D">
      <w:pPr>
        <w:pStyle w:val="PL"/>
      </w:pPr>
      <w:r>
        <w:t xml:space="preserve">            - INFORMATIONAL</w:t>
      </w:r>
    </w:p>
    <w:p w14:paraId="451D8AFE" w14:textId="77777777" w:rsidR="005F4B5D" w:rsidRDefault="005F4B5D" w:rsidP="005F4B5D">
      <w:pPr>
        <w:pStyle w:val="PL"/>
      </w:pPr>
      <w:r>
        <w:t xml:space="preserve">            - AUTO</w:t>
      </w:r>
    </w:p>
    <w:p w14:paraId="196A1A6D" w14:textId="77777777" w:rsidR="005F4B5D" w:rsidRDefault="005F4B5D" w:rsidP="005F4B5D">
      <w:pPr>
        <w:pStyle w:val="PL"/>
      </w:pPr>
      <w:r>
        <w:t xml:space="preserve">        - type: string</w:t>
      </w:r>
    </w:p>
    <w:p w14:paraId="16848D82" w14:textId="77777777" w:rsidR="005F4B5D" w:rsidRDefault="005F4B5D" w:rsidP="005F4B5D">
      <w:pPr>
        <w:pStyle w:val="PL"/>
      </w:pPr>
      <w:r>
        <w:t xml:space="preserve">    SMAddressType:</w:t>
      </w:r>
    </w:p>
    <w:p w14:paraId="763579C2" w14:textId="77777777" w:rsidR="005F4B5D" w:rsidRDefault="005F4B5D" w:rsidP="005F4B5D">
      <w:pPr>
        <w:pStyle w:val="PL"/>
      </w:pPr>
      <w:r>
        <w:t xml:space="preserve">      anyOf:</w:t>
      </w:r>
    </w:p>
    <w:p w14:paraId="7C8CF6E4" w14:textId="77777777" w:rsidR="005F4B5D" w:rsidRDefault="005F4B5D" w:rsidP="005F4B5D">
      <w:pPr>
        <w:pStyle w:val="PL"/>
      </w:pPr>
      <w:r>
        <w:t xml:space="preserve">        - type: string</w:t>
      </w:r>
    </w:p>
    <w:p w14:paraId="46E88CED" w14:textId="77777777" w:rsidR="005F4B5D" w:rsidRDefault="005F4B5D" w:rsidP="005F4B5D">
      <w:pPr>
        <w:pStyle w:val="PL"/>
      </w:pPr>
      <w:r>
        <w:t xml:space="preserve">          enum:</w:t>
      </w:r>
    </w:p>
    <w:p w14:paraId="627342ED" w14:textId="77777777" w:rsidR="005F4B5D" w:rsidRDefault="005F4B5D" w:rsidP="005F4B5D">
      <w:pPr>
        <w:pStyle w:val="PL"/>
      </w:pPr>
      <w:r>
        <w:t xml:space="preserve">            - EMAIL_ADDRESS</w:t>
      </w:r>
    </w:p>
    <w:p w14:paraId="7ADB6E56" w14:textId="77777777" w:rsidR="005F4B5D" w:rsidRDefault="005F4B5D" w:rsidP="005F4B5D">
      <w:pPr>
        <w:pStyle w:val="PL"/>
      </w:pPr>
      <w:r>
        <w:t xml:space="preserve">            - MSISDN # Included for backwards compatibility, shall not be used</w:t>
      </w:r>
    </w:p>
    <w:p w14:paraId="544675B2" w14:textId="77777777" w:rsidR="005F4B5D" w:rsidRDefault="005F4B5D" w:rsidP="005F4B5D">
      <w:pPr>
        <w:pStyle w:val="PL"/>
      </w:pPr>
      <w:r>
        <w:t xml:space="preserve">            - IPV4_ADDRESS</w:t>
      </w:r>
    </w:p>
    <w:p w14:paraId="2E1DFFC9" w14:textId="77777777" w:rsidR="005F4B5D" w:rsidRDefault="005F4B5D" w:rsidP="005F4B5D">
      <w:pPr>
        <w:pStyle w:val="PL"/>
      </w:pPr>
      <w:r>
        <w:t xml:space="preserve">            - IPV6_ADDRESS</w:t>
      </w:r>
    </w:p>
    <w:p w14:paraId="4FEA9EDB" w14:textId="77777777" w:rsidR="005F4B5D" w:rsidRDefault="005F4B5D" w:rsidP="005F4B5D">
      <w:pPr>
        <w:pStyle w:val="PL"/>
      </w:pPr>
      <w:r>
        <w:t xml:space="preserve">            - NUMERIC_SHORTCODE</w:t>
      </w:r>
    </w:p>
    <w:p w14:paraId="76DD136B" w14:textId="77777777" w:rsidR="005F4B5D" w:rsidRDefault="005F4B5D" w:rsidP="005F4B5D">
      <w:pPr>
        <w:pStyle w:val="PL"/>
      </w:pPr>
      <w:r>
        <w:t xml:space="preserve">            - ALPHANUMERIC_SHORTCODE</w:t>
      </w:r>
    </w:p>
    <w:p w14:paraId="1A3EE43D" w14:textId="77777777" w:rsidR="005F4B5D" w:rsidRDefault="005F4B5D" w:rsidP="005F4B5D">
      <w:pPr>
        <w:pStyle w:val="PL"/>
      </w:pPr>
      <w:r>
        <w:t xml:space="preserve">            - OTHER</w:t>
      </w:r>
    </w:p>
    <w:p w14:paraId="79C6AF14" w14:textId="77777777" w:rsidR="005F4B5D" w:rsidRDefault="005F4B5D" w:rsidP="005F4B5D">
      <w:pPr>
        <w:pStyle w:val="PL"/>
      </w:pPr>
      <w:r>
        <w:t xml:space="preserve">            - IMSI # Included for backwards compatibility, shall not be used</w:t>
      </w:r>
    </w:p>
    <w:p w14:paraId="2DCCADD4" w14:textId="77777777" w:rsidR="005F4B5D" w:rsidRDefault="005F4B5D" w:rsidP="005F4B5D">
      <w:pPr>
        <w:pStyle w:val="PL"/>
      </w:pPr>
      <w:r>
        <w:t xml:space="preserve">        - type: string</w:t>
      </w:r>
    </w:p>
    <w:p w14:paraId="2035571D" w14:textId="77777777" w:rsidR="005F4B5D" w:rsidRDefault="005F4B5D" w:rsidP="005F4B5D">
      <w:pPr>
        <w:pStyle w:val="PL"/>
      </w:pPr>
      <w:r>
        <w:t xml:space="preserve">    SMAddresseeType:</w:t>
      </w:r>
    </w:p>
    <w:p w14:paraId="395BB6BF" w14:textId="77777777" w:rsidR="005F4B5D" w:rsidRDefault="005F4B5D" w:rsidP="005F4B5D">
      <w:pPr>
        <w:pStyle w:val="PL"/>
      </w:pPr>
      <w:r>
        <w:t xml:space="preserve">      anyOf:</w:t>
      </w:r>
    </w:p>
    <w:p w14:paraId="0E7E949B" w14:textId="77777777" w:rsidR="005F4B5D" w:rsidRDefault="005F4B5D" w:rsidP="005F4B5D">
      <w:pPr>
        <w:pStyle w:val="PL"/>
      </w:pPr>
      <w:r>
        <w:t xml:space="preserve">        - type: string</w:t>
      </w:r>
    </w:p>
    <w:p w14:paraId="2917C245" w14:textId="77777777" w:rsidR="005F4B5D" w:rsidRDefault="005F4B5D" w:rsidP="005F4B5D">
      <w:pPr>
        <w:pStyle w:val="PL"/>
      </w:pPr>
      <w:r>
        <w:t xml:space="preserve">          enum:</w:t>
      </w:r>
    </w:p>
    <w:p w14:paraId="0F84A13E" w14:textId="77777777" w:rsidR="005F4B5D" w:rsidRDefault="005F4B5D" w:rsidP="005F4B5D">
      <w:pPr>
        <w:pStyle w:val="PL"/>
      </w:pPr>
      <w:r>
        <w:t xml:space="preserve">            - TO</w:t>
      </w:r>
    </w:p>
    <w:p w14:paraId="6E2A88A2" w14:textId="77777777" w:rsidR="005F4B5D" w:rsidRDefault="005F4B5D" w:rsidP="005F4B5D">
      <w:pPr>
        <w:pStyle w:val="PL"/>
      </w:pPr>
      <w:r>
        <w:t xml:space="preserve">            - CC</w:t>
      </w:r>
    </w:p>
    <w:p w14:paraId="70C8A922" w14:textId="77777777" w:rsidR="005F4B5D" w:rsidRDefault="005F4B5D" w:rsidP="005F4B5D">
      <w:pPr>
        <w:pStyle w:val="PL"/>
      </w:pPr>
      <w:r>
        <w:t xml:space="preserve">            - BCC</w:t>
      </w:r>
    </w:p>
    <w:p w14:paraId="5D0D67F9" w14:textId="77777777" w:rsidR="005F4B5D" w:rsidRDefault="005F4B5D" w:rsidP="005F4B5D">
      <w:pPr>
        <w:pStyle w:val="PL"/>
      </w:pPr>
      <w:r>
        <w:t xml:space="preserve">        - type: string</w:t>
      </w:r>
    </w:p>
    <w:p w14:paraId="665AA794" w14:textId="77777777" w:rsidR="005F4B5D" w:rsidRDefault="005F4B5D" w:rsidP="005F4B5D">
      <w:pPr>
        <w:pStyle w:val="PL"/>
      </w:pPr>
      <w:r>
        <w:t xml:space="preserve">    SMServiceType:</w:t>
      </w:r>
    </w:p>
    <w:p w14:paraId="3EDBB6BA" w14:textId="77777777" w:rsidR="005F4B5D" w:rsidRDefault="005F4B5D" w:rsidP="005F4B5D">
      <w:pPr>
        <w:pStyle w:val="PL"/>
      </w:pPr>
      <w:r>
        <w:t xml:space="preserve">      anyOf:</w:t>
      </w:r>
    </w:p>
    <w:p w14:paraId="0DFDCEDF" w14:textId="77777777" w:rsidR="005F4B5D" w:rsidRDefault="005F4B5D" w:rsidP="005F4B5D">
      <w:pPr>
        <w:pStyle w:val="PL"/>
      </w:pPr>
      <w:r>
        <w:t xml:space="preserve">        - type: string</w:t>
      </w:r>
    </w:p>
    <w:p w14:paraId="5CF5F78F" w14:textId="77777777" w:rsidR="005F4B5D" w:rsidRDefault="005F4B5D" w:rsidP="005F4B5D">
      <w:pPr>
        <w:pStyle w:val="PL"/>
      </w:pPr>
      <w:r>
        <w:t xml:space="preserve">          enum:</w:t>
      </w:r>
    </w:p>
    <w:p w14:paraId="63270BC7" w14:textId="77777777" w:rsidR="005F4B5D" w:rsidRDefault="005F4B5D" w:rsidP="005F4B5D">
      <w:pPr>
        <w:pStyle w:val="PL"/>
      </w:pPr>
      <w:r>
        <w:t xml:space="preserve">            - VAS4SMS_SHORT_MESSAGE_CONTENT_PROCESSING</w:t>
      </w:r>
    </w:p>
    <w:p w14:paraId="6BFBC188" w14:textId="77777777" w:rsidR="005F4B5D" w:rsidRDefault="005F4B5D" w:rsidP="005F4B5D">
      <w:pPr>
        <w:pStyle w:val="PL"/>
      </w:pPr>
      <w:r>
        <w:t xml:space="preserve">            - VAS4SMS_SHORT_MESSAGE_FORWARDING</w:t>
      </w:r>
    </w:p>
    <w:p w14:paraId="343C825B" w14:textId="77777777" w:rsidR="005F4B5D" w:rsidRDefault="005F4B5D" w:rsidP="005F4B5D">
      <w:pPr>
        <w:pStyle w:val="PL"/>
      </w:pPr>
      <w:r>
        <w:t xml:space="preserve">            - VAS4SMS_SHORT_MESSAGE_FORWARDING_MULTIPLE_SUBSCRIPTIONS</w:t>
      </w:r>
    </w:p>
    <w:p w14:paraId="1061B1F5" w14:textId="77777777" w:rsidR="005F4B5D" w:rsidRDefault="005F4B5D" w:rsidP="005F4B5D">
      <w:pPr>
        <w:pStyle w:val="PL"/>
      </w:pPr>
      <w:r>
        <w:t xml:space="preserve">            - VAS4SMS_SHORT_MESSAGE_FILTERING</w:t>
      </w:r>
    </w:p>
    <w:p w14:paraId="0EF4AFC4" w14:textId="77777777" w:rsidR="005F4B5D" w:rsidRDefault="005F4B5D" w:rsidP="005F4B5D">
      <w:pPr>
        <w:pStyle w:val="PL"/>
      </w:pPr>
      <w:r>
        <w:t xml:space="preserve">            - VAS4SMS_SHORT_MESSAGE_RECEIPT</w:t>
      </w:r>
    </w:p>
    <w:p w14:paraId="5C07A8AD" w14:textId="77777777" w:rsidR="005F4B5D" w:rsidRDefault="005F4B5D" w:rsidP="005F4B5D">
      <w:pPr>
        <w:pStyle w:val="PL"/>
      </w:pPr>
      <w:r>
        <w:t xml:space="preserve">            - VAS4SMS_SHORT_MESSAGE_NETWORK_STORAGE</w:t>
      </w:r>
    </w:p>
    <w:p w14:paraId="2CDED0B6" w14:textId="77777777" w:rsidR="005F4B5D" w:rsidRDefault="005F4B5D" w:rsidP="005F4B5D">
      <w:pPr>
        <w:pStyle w:val="PL"/>
      </w:pPr>
      <w:r>
        <w:t xml:space="preserve">            - VAS4SMS_SHORT_MESSAGE_TO_MULTIPLE_DESTINATIONS</w:t>
      </w:r>
    </w:p>
    <w:p w14:paraId="7AF9A41D" w14:textId="77777777" w:rsidR="005F4B5D" w:rsidRDefault="005F4B5D" w:rsidP="005F4B5D">
      <w:pPr>
        <w:pStyle w:val="PL"/>
      </w:pPr>
      <w:r>
        <w:t xml:space="preserve">            - VAS4SMS_SHORT_MESSAGE_VIRTUAL_PRIVATE_NETWORK(VPN)</w:t>
      </w:r>
    </w:p>
    <w:p w14:paraId="5619F01C" w14:textId="77777777" w:rsidR="005F4B5D" w:rsidRDefault="005F4B5D" w:rsidP="005F4B5D">
      <w:pPr>
        <w:pStyle w:val="PL"/>
      </w:pPr>
      <w:r>
        <w:t xml:space="preserve">            - VAS4SMS_SHORT_MESSAGE_AUTO_REPLY</w:t>
      </w:r>
    </w:p>
    <w:p w14:paraId="3C1D3A83" w14:textId="77777777" w:rsidR="005F4B5D" w:rsidRDefault="005F4B5D" w:rsidP="005F4B5D">
      <w:pPr>
        <w:pStyle w:val="PL"/>
      </w:pPr>
      <w:r>
        <w:t xml:space="preserve">            - VAS4SMS_SHORT_MESSAGE_PERSONAL_SIGNATURE</w:t>
      </w:r>
    </w:p>
    <w:p w14:paraId="485A9359" w14:textId="77777777" w:rsidR="005F4B5D" w:rsidRDefault="005F4B5D" w:rsidP="005F4B5D">
      <w:pPr>
        <w:pStyle w:val="PL"/>
      </w:pPr>
      <w:r>
        <w:t xml:space="preserve">            - VAS4SMS_SHORT_MESSAGE_DEFERRED_DELIVERY</w:t>
      </w:r>
    </w:p>
    <w:p w14:paraId="55D39C6A" w14:textId="77777777" w:rsidR="005F4B5D" w:rsidRDefault="005F4B5D" w:rsidP="005F4B5D">
      <w:pPr>
        <w:pStyle w:val="PL"/>
      </w:pPr>
      <w:r>
        <w:t xml:space="preserve">        - type: string</w:t>
      </w:r>
    </w:p>
    <w:p w14:paraId="32247B9B" w14:textId="77777777" w:rsidR="005F4B5D" w:rsidRDefault="005F4B5D" w:rsidP="005F4B5D">
      <w:pPr>
        <w:pStyle w:val="PL"/>
      </w:pPr>
      <w:r>
        <w:t xml:space="preserve">    ReplyPathRequested:</w:t>
      </w:r>
    </w:p>
    <w:p w14:paraId="3CA6AEC5" w14:textId="77777777" w:rsidR="005F4B5D" w:rsidRDefault="005F4B5D" w:rsidP="005F4B5D">
      <w:pPr>
        <w:pStyle w:val="PL"/>
      </w:pPr>
      <w:r>
        <w:t xml:space="preserve">      anyOf:</w:t>
      </w:r>
    </w:p>
    <w:p w14:paraId="618B7DA7" w14:textId="77777777" w:rsidR="005F4B5D" w:rsidRDefault="005F4B5D" w:rsidP="005F4B5D">
      <w:pPr>
        <w:pStyle w:val="PL"/>
      </w:pPr>
      <w:r>
        <w:t xml:space="preserve">        - type: string</w:t>
      </w:r>
    </w:p>
    <w:p w14:paraId="3F605173" w14:textId="77777777" w:rsidR="005F4B5D" w:rsidRDefault="005F4B5D" w:rsidP="005F4B5D">
      <w:pPr>
        <w:pStyle w:val="PL"/>
      </w:pPr>
      <w:r>
        <w:t xml:space="preserve">          enum:</w:t>
      </w:r>
    </w:p>
    <w:p w14:paraId="6D218430" w14:textId="77777777" w:rsidR="005F4B5D" w:rsidRDefault="005F4B5D" w:rsidP="005F4B5D">
      <w:pPr>
        <w:pStyle w:val="PL"/>
      </w:pPr>
      <w:r>
        <w:t xml:space="preserve">            - NO_REPLY_PATH_SET</w:t>
      </w:r>
    </w:p>
    <w:p w14:paraId="39D9165B" w14:textId="77777777" w:rsidR="005F4B5D" w:rsidRDefault="005F4B5D" w:rsidP="005F4B5D">
      <w:pPr>
        <w:pStyle w:val="PL"/>
      </w:pPr>
      <w:r>
        <w:t xml:space="preserve">            - REPLY_PATH_SET</w:t>
      </w:r>
    </w:p>
    <w:p w14:paraId="583B70B5" w14:textId="77777777" w:rsidR="005F4B5D" w:rsidRDefault="005F4B5D" w:rsidP="005F4B5D">
      <w:pPr>
        <w:pStyle w:val="PL"/>
      </w:pPr>
      <w:r>
        <w:t xml:space="preserve">        - type: string</w:t>
      </w:r>
    </w:p>
    <w:p w14:paraId="7B5FACD0" w14:textId="77777777" w:rsidR="005F4B5D" w:rsidRDefault="005F4B5D" w:rsidP="005F4B5D">
      <w:pPr>
        <w:pStyle w:val="PL"/>
      </w:pPr>
      <w:r>
        <w:t xml:space="preserve">    oneTimeEventType:</w:t>
      </w:r>
    </w:p>
    <w:p w14:paraId="20759855" w14:textId="77777777" w:rsidR="005F4B5D" w:rsidRDefault="005F4B5D" w:rsidP="005F4B5D">
      <w:pPr>
        <w:pStyle w:val="PL"/>
      </w:pPr>
      <w:r>
        <w:t xml:space="preserve">      anyOf:</w:t>
      </w:r>
    </w:p>
    <w:p w14:paraId="5A61B697" w14:textId="77777777" w:rsidR="005F4B5D" w:rsidRDefault="005F4B5D" w:rsidP="005F4B5D">
      <w:pPr>
        <w:pStyle w:val="PL"/>
      </w:pPr>
      <w:r>
        <w:t xml:space="preserve">        - type: string</w:t>
      </w:r>
    </w:p>
    <w:p w14:paraId="71A6A428" w14:textId="77777777" w:rsidR="005F4B5D" w:rsidRDefault="005F4B5D" w:rsidP="005F4B5D">
      <w:pPr>
        <w:pStyle w:val="PL"/>
      </w:pPr>
      <w:r>
        <w:t xml:space="preserve">          enum:</w:t>
      </w:r>
    </w:p>
    <w:p w14:paraId="20F4828D" w14:textId="77777777" w:rsidR="005F4B5D" w:rsidRDefault="005F4B5D" w:rsidP="005F4B5D">
      <w:pPr>
        <w:pStyle w:val="PL"/>
      </w:pPr>
      <w:r>
        <w:t xml:space="preserve">            - IEC</w:t>
      </w:r>
    </w:p>
    <w:p w14:paraId="5F4123FA" w14:textId="77777777" w:rsidR="005F4B5D" w:rsidRDefault="005F4B5D" w:rsidP="005F4B5D">
      <w:pPr>
        <w:pStyle w:val="PL"/>
      </w:pPr>
      <w:r>
        <w:t xml:space="preserve">            - PEC</w:t>
      </w:r>
    </w:p>
    <w:p w14:paraId="610E15F8" w14:textId="77777777" w:rsidR="005F4B5D" w:rsidRDefault="005F4B5D" w:rsidP="005F4B5D">
      <w:pPr>
        <w:pStyle w:val="PL"/>
      </w:pPr>
      <w:r>
        <w:t xml:space="preserve">        - type: string</w:t>
      </w:r>
    </w:p>
    <w:p w14:paraId="746DB75D" w14:textId="77777777" w:rsidR="005F4B5D" w:rsidRDefault="005F4B5D" w:rsidP="005F4B5D">
      <w:pPr>
        <w:pStyle w:val="PL"/>
      </w:pPr>
      <w:r>
        <w:t xml:space="preserve">    dnnSelectionMode:</w:t>
      </w:r>
    </w:p>
    <w:p w14:paraId="302056AF" w14:textId="77777777" w:rsidR="005F4B5D" w:rsidRDefault="005F4B5D" w:rsidP="005F4B5D">
      <w:pPr>
        <w:pStyle w:val="PL"/>
      </w:pPr>
      <w:r>
        <w:t xml:space="preserve">      anyOf:</w:t>
      </w:r>
    </w:p>
    <w:p w14:paraId="63AA40A1" w14:textId="77777777" w:rsidR="005F4B5D" w:rsidRDefault="005F4B5D" w:rsidP="005F4B5D">
      <w:pPr>
        <w:pStyle w:val="PL"/>
      </w:pPr>
      <w:r>
        <w:t xml:space="preserve">        - type: string</w:t>
      </w:r>
    </w:p>
    <w:p w14:paraId="157E3E27" w14:textId="77777777" w:rsidR="005F4B5D" w:rsidRDefault="005F4B5D" w:rsidP="005F4B5D">
      <w:pPr>
        <w:pStyle w:val="PL"/>
      </w:pPr>
      <w:r>
        <w:t xml:space="preserve">          enum:</w:t>
      </w:r>
    </w:p>
    <w:p w14:paraId="27231398" w14:textId="77777777" w:rsidR="005F4B5D" w:rsidRDefault="005F4B5D" w:rsidP="005F4B5D">
      <w:pPr>
        <w:pStyle w:val="PL"/>
      </w:pPr>
      <w:r>
        <w:t xml:space="preserve">            - VERIFIED</w:t>
      </w:r>
    </w:p>
    <w:p w14:paraId="07B37541" w14:textId="77777777" w:rsidR="005F4B5D" w:rsidRDefault="005F4B5D" w:rsidP="005F4B5D">
      <w:pPr>
        <w:pStyle w:val="PL"/>
      </w:pPr>
      <w:r>
        <w:t xml:space="preserve">            - UE_DNN_NOT_VERIFIED</w:t>
      </w:r>
    </w:p>
    <w:p w14:paraId="0AA5F996" w14:textId="77777777" w:rsidR="005F4B5D" w:rsidRDefault="005F4B5D" w:rsidP="005F4B5D">
      <w:pPr>
        <w:pStyle w:val="PL"/>
      </w:pPr>
      <w:r>
        <w:t xml:space="preserve">            - NW_DNN_NOT_VERIFIED</w:t>
      </w:r>
    </w:p>
    <w:p w14:paraId="1C64A119" w14:textId="77777777" w:rsidR="005F4B5D" w:rsidRDefault="005F4B5D" w:rsidP="005F4B5D">
      <w:pPr>
        <w:pStyle w:val="PL"/>
      </w:pPr>
      <w:r>
        <w:t xml:space="preserve">        - type: string</w:t>
      </w:r>
    </w:p>
    <w:p w14:paraId="5B84F8FF" w14:textId="77777777" w:rsidR="005F4B5D" w:rsidRDefault="005F4B5D" w:rsidP="005F4B5D">
      <w:pPr>
        <w:pStyle w:val="PL"/>
      </w:pPr>
      <w:r>
        <w:t xml:space="preserve">    APIDirection:</w:t>
      </w:r>
    </w:p>
    <w:p w14:paraId="17514254" w14:textId="77777777" w:rsidR="005F4B5D" w:rsidRDefault="005F4B5D" w:rsidP="005F4B5D">
      <w:pPr>
        <w:pStyle w:val="PL"/>
      </w:pPr>
      <w:r>
        <w:lastRenderedPageBreak/>
        <w:t xml:space="preserve">      anyOf:</w:t>
      </w:r>
    </w:p>
    <w:p w14:paraId="236A5560" w14:textId="77777777" w:rsidR="005F4B5D" w:rsidRDefault="005F4B5D" w:rsidP="005F4B5D">
      <w:pPr>
        <w:pStyle w:val="PL"/>
      </w:pPr>
      <w:r>
        <w:t xml:space="preserve">        - type: string</w:t>
      </w:r>
    </w:p>
    <w:p w14:paraId="415A1AF1" w14:textId="77777777" w:rsidR="005F4B5D" w:rsidRDefault="005F4B5D" w:rsidP="005F4B5D">
      <w:pPr>
        <w:pStyle w:val="PL"/>
      </w:pPr>
      <w:r>
        <w:t xml:space="preserve">          enum:</w:t>
      </w:r>
    </w:p>
    <w:p w14:paraId="38C86BF0" w14:textId="77777777" w:rsidR="005F4B5D" w:rsidRDefault="005F4B5D" w:rsidP="005F4B5D">
      <w:pPr>
        <w:pStyle w:val="PL"/>
      </w:pPr>
      <w:r>
        <w:t xml:space="preserve">            - INVOCATION</w:t>
      </w:r>
    </w:p>
    <w:p w14:paraId="7BE1AE99" w14:textId="77777777" w:rsidR="005F4B5D" w:rsidRDefault="005F4B5D" w:rsidP="005F4B5D">
      <w:pPr>
        <w:pStyle w:val="PL"/>
      </w:pPr>
      <w:r>
        <w:t xml:space="preserve">            - NOTIFICATION</w:t>
      </w:r>
    </w:p>
    <w:p w14:paraId="1BF430AD" w14:textId="77777777" w:rsidR="005F4B5D" w:rsidRDefault="005F4B5D" w:rsidP="005F4B5D">
      <w:pPr>
        <w:pStyle w:val="PL"/>
      </w:pPr>
      <w:r>
        <w:t xml:space="preserve">        - type: string</w:t>
      </w:r>
    </w:p>
    <w:p w14:paraId="01FC1187" w14:textId="77777777" w:rsidR="005F4B5D" w:rsidRDefault="005F4B5D" w:rsidP="005F4B5D">
      <w:pPr>
        <w:pStyle w:val="PL"/>
      </w:pPr>
      <w:r>
        <w:t xml:space="preserve">    RegistrationMessageType:</w:t>
      </w:r>
    </w:p>
    <w:p w14:paraId="3E390FC1" w14:textId="77777777" w:rsidR="005F4B5D" w:rsidRDefault="005F4B5D" w:rsidP="005F4B5D">
      <w:pPr>
        <w:pStyle w:val="PL"/>
      </w:pPr>
      <w:r>
        <w:t xml:space="preserve">      anyOf:</w:t>
      </w:r>
    </w:p>
    <w:p w14:paraId="2E1E434C" w14:textId="77777777" w:rsidR="005F4B5D" w:rsidRDefault="005F4B5D" w:rsidP="005F4B5D">
      <w:pPr>
        <w:pStyle w:val="PL"/>
      </w:pPr>
      <w:r>
        <w:t xml:space="preserve">        - type: string</w:t>
      </w:r>
    </w:p>
    <w:p w14:paraId="5A087F78" w14:textId="77777777" w:rsidR="005F4B5D" w:rsidRDefault="005F4B5D" w:rsidP="005F4B5D">
      <w:pPr>
        <w:pStyle w:val="PL"/>
      </w:pPr>
      <w:r>
        <w:t xml:space="preserve">          enum:</w:t>
      </w:r>
    </w:p>
    <w:p w14:paraId="130EF5AA" w14:textId="77777777" w:rsidR="005F4B5D" w:rsidRDefault="005F4B5D" w:rsidP="005F4B5D">
      <w:pPr>
        <w:pStyle w:val="PL"/>
      </w:pPr>
      <w:r>
        <w:t xml:space="preserve">            - INITIAL</w:t>
      </w:r>
    </w:p>
    <w:p w14:paraId="3FF330C8" w14:textId="77777777" w:rsidR="005F4B5D" w:rsidRDefault="005F4B5D" w:rsidP="005F4B5D">
      <w:pPr>
        <w:pStyle w:val="PL"/>
      </w:pPr>
      <w:r>
        <w:t xml:space="preserve">            - MOBILITY</w:t>
      </w:r>
    </w:p>
    <w:p w14:paraId="6FA34112" w14:textId="77777777" w:rsidR="005F4B5D" w:rsidRDefault="005F4B5D" w:rsidP="005F4B5D">
      <w:pPr>
        <w:pStyle w:val="PL"/>
      </w:pPr>
      <w:r>
        <w:t xml:space="preserve">            - PERIODIC</w:t>
      </w:r>
    </w:p>
    <w:p w14:paraId="65043644" w14:textId="77777777" w:rsidR="005F4B5D" w:rsidRDefault="005F4B5D" w:rsidP="005F4B5D">
      <w:pPr>
        <w:pStyle w:val="PL"/>
      </w:pPr>
      <w:r>
        <w:t xml:space="preserve">            - EMERGENCY</w:t>
      </w:r>
    </w:p>
    <w:p w14:paraId="6DA2A9BD" w14:textId="77777777" w:rsidR="005F4B5D" w:rsidRDefault="005F4B5D" w:rsidP="005F4B5D">
      <w:pPr>
        <w:pStyle w:val="PL"/>
      </w:pPr>
      <w:r>
        <w:t xml:space="preserve">            - DEREGISTRATION</w:t>
      </w:r>
    </w:p>
    <w:p w14:paraId="1456AC1A" w14:textId="77777777" w:rsidR="005F4B5D" w:rsidRDefault="005F4B5D" w:rsidP="005F4B5D">
      <w:pPr>
        <w:pStyle w:val="PL"/>
      </w:pPr>
      <w:r>
        <w:t xml:space="preserve">        - type: string</w:t>
      </w:r>
    </w:p>
    <w:p w14:paraId="5C151F69" w14:textId="77777777" w:rsidR="005F4B5D" w:rsidRDefault="005F4B5D" w:rsidP="005F4B5D">
      <w:pPr>
        <w:pStyle w:val="PL"/>
      </w:pPr>
      <w:r>
        <w:t xml:space="preserve">    MICOModeIndication:</w:t>
      </w:r>
    </w:p>
    <w:p w14:paraId="3162E14D" w14:textId="77777777" w:rsidR="005F4B5D" w:rsidRDefault="005F4B5D" w:rsidP="005F4B5D">
      <w:pPr>
        <w:pStyle w:val="PL"/>
      </w:pPr>
      <w:r>
        <w:t xml:space="preserve">      anyOf:</w:t>
      </w:r>
    </w:p>
    <w:p w14:paraId="396A1EDD" w14:textId="77777777" w:rsidR="005F4B5D" w:rsidRDefault="005F4B5D" w:rsidP="005F4B5D">
      <w:pPr>
        <w:pStyle w:val="PL"/>
      </w:pPr>
      <w:r>
        <w:t xml:space="preserve">        - type: string</w:t>
      </w:r>
    </w:p>
    <w:p w14:paraId="372EE099" w14:textId="77777777" w:rsidR="005F4B5D" w:rsidRDefault="005F4B5D" w:rsidP="005F4B5D">
      <w:pPr>
        <w:pStyle w:val="PL"/>
      </w:pPr>
      <w:r>
        <w:t xml:space="preserve">          enum:</w:t>
      </w:r>
    </w:p>
    <w:p w14:paraId="1C6B1F08" w14:textId="77777777" w:rsidR="005F4B5D" w:rsidRDefault="005F4B5D" w:rsidP="005F4B5D">
      <w:pPr>
        <w:pStyle w:val="PL"/>
      </w:pPr>
      <w:r>
        <w:t xml:space="preserve">            - MICO_MODE</w:t>
      </w:r>
    </w:p>
    <w:p w14:paraId="54923A64" w14:textId="77777777" w:rsidR="005F4B5D" w:rsidRDefault="005F4B5D" w:rsidP="005F4B5D">
      <w:pPr>
        <w:pStyle w:val="PL"/>
      </w:pPr>
      <w:r>
        <w:t xml:space="preserve">            - NO_MICO_MODE</w:t>
      </w:r>
    </w:p>
    <w:p w14:paraId="08D6E8EC" w14:textId="77777777" w:rsidR="005F4B5D" w:rsidRDefault="005F4B5D" w:rsidP="005F4B5D">
      <w:pPr>
        <w:pStyle w:val="PL"/>
      </w:pPr>
      <w:r>
        <w:t xml:space="preserve">        - type: string</w:t>
      </w:r>
    </w:p>
    <w:p w14:paraId="37B24A00" w14:textId="77777777" w:rsidR="005F4B5D" w:rsidRDefault="005F4B5D" w:rsidP="005F4B5D">
      <w:pPr>
        <w:pStyle w:val="PL"/>
      </w:pPr>
      <w:r>
        <w:t xml:space="preserve">    SmsIndication:</w:t>
      </w:r>
    </w:p>
    <w:p w14:paraId="4DCDB88B" w14:textId="77777777" w:rsidR="005F4B5D" w:rsidRDefault="005F4B5D" w:rsidP="005F4B5D">
      <w:pPr>
        <w:pStyle w:val="PL"/>
      </w:pPr>
      <w:r>
        <w:t xml:space="preserve">      anyOf:</w:t>
      </w:r>
    </w:p>
    <w:p w14:paraId="682D7E77" w14:textId="77777777" w:rsidR="005F4B5D" w:rsidRDefault="005F4B5D" w:rsidP="005F4B5D">
      <w:pPr>
        <w:pStyle w:val="PL"/>
      </w:pPr>
      <w:r>
        <w:t xml:space="preserve">        - type: string</w:t>
      </w:r>
    </w:p>
    <w:p w14:paraId="3459907F" w14:textId="77777777" w:rsidR="005F4B5D" w:rsidRDefault="005F4B5D" w:rsidP="005F4B5D">
      <w:pPr>
        <w:pStyle w:val="PL"/>
      </w:pPr>
      <w:r>
        <w:t xml:space="preserve">          enum:</w:t>
      </w:r>
    </w:p>
    <w:p w14:paraId="6B0915E0" w14:textId="77777777" w:rsidR="005F4B5D" w:rsidRDefault="005F4B5D" w:rsidP="005F4B5D">
      <w:pPr>
        <w:pStyle w:val="PL"/>
      </w:pPr>
      <w:r>
        <w:t xml:space="preserve">            - SMS_SUPPORTED</w:t>
      </w:r>
    </w:p>
    <w:p w14:paraId="569925FD" w14:textId="77777777" w:rsidR="005F4B5D" w:rsidRDefault="005F4B5D" w:rsidP="005F4B5D">
      <w:pPr>
        <w:pStyle w:val="PL"/>
      </w:pPr>
      <w:r>
        <w:t xml:space="preserve">            - SMS_NOT_SUPPORTED</w:t>
      </w:r>
    </w:p>
    <w:p w14:paraId="4C533F3D" w14:textId="77777777" w:rsidR="005F4B5D" w:rsidRDefault="005F4B5D" w:rsidP="005F4B5D">
      <w:pPr>
        <w:pStyle w:val="PL"/>
      </w:pPr>
      <w:r>
        <w:t xml:space="preserve">        - type: string</w:t>
      </w:r>
    </w:p>
    <w:p w14:paraId="30ADE951" w14:textId="77777777" w:rsidR="005F4B5D" w:rsidRDefault="005F4B5D" w:rsidP="005F4B5D">
      <w:pPr>
        <w:pStyle w:val="PL"/>
      </w:pPr>
      <w:r>
        <w:t xml:space="preserve">    ManagementOperation:</w:t>
      </w:r>
    </w:p>
    <w:p w14:paraId="1ADCA052" w14:textId="77777777" w:rsidR="005F4B5D" w:rsidRDefault="005F4B5D" w:rsidP="005F4B5D">
      <w:pPr>
        <w:pStyle w:val="PL"/>
      </w:pPr>
      <w:r>
        <w:t xml:space="preserve">      anyOf:</w:t>
      </w:r>
    </w:p>
    <w:p w14:paraId="1CFF1FBD" w14:textId="77777777" w:rsidR="005F4B5D" w:rsidRDefault="005F4B5D" w:rsidP="005F4B5D">
      <w:pPr>
        <w:pStyle w:val="PL"/>
      </w:pPr>
      <w:r>
        <w:t xml:space="preserve">        - type: string</w:t>
      </w:r>
    </w:p>
    <w:p w14:paraId="0271671C" w14:textId="77777777" w:rsidR="005F4B5D" w:rsidRDefault="005F4B5D" w:rsidP="005F4B5D">
      <w:pPr>
        <w:pStyle w:val="PL"/>
      </w:pPr>
      <w:r>
        <w:t xml:space="preserve">          enum:</w:t>
      </w:r>
    </w:p>
    <w:p w14:paraId="538D61A8" w14:textId="77777777" w:rsidR="005F4B5D" w:rsidRDefault="005F4B5D" w:rsidP="005F4B5D">
      <w:pPr>
        <w:pStyle w:val="PL"/>
      </w:pPr>
      <w:r>
        <w:t xml:space="preserve">            - CreateMOI       #Included for backwards compatibility, shall not be used</w:t>
      </w:r>
    </w:p>
    <w:p w14:paraId="71E8449F" w14:textId="77777777" w:rsidR="005F4B5D" w:rsidRDefault="005F4B5D" w:rsidP="005F4B5D">
      <w:pPr>
        <w:pStyle w:val="PL"/>
      </w:pPr>
      <w:r>
        <w:t xml:space="preserve">            - ModifyMOIAttributes #Included for backwards compatibility, shall not be used</w:t>
      </w:r>
    </w:p>
    <w:p w14:paraId="769D6964" w14:textId="77777777" w:rsidR="005F4B5D" w:rsidRDefault="005F4B5D" w:rsidP="005F4B5D">
      <w:pPr>
        <w:pStyle w:val="PL"/>
      </w:pPr>
      <w:r>
        <w:t xml:space="preserve">            - DeleteMOI       #Included for backwards compatibility, shall not be used</w:t>
      </w:r>
    </w:p>
    <w:p w14:paraId="0FE1153F" w14:textId="77777777" w:rsidR="005F4B5D" w:rsidRDefault="005F4B5D" w:rsidP="005F4B5D">
      <w:pPr>
        <w:pStyle w:val="PL"/>
      </w:pPr>
      <w:r>
        <w:t xml:space="preserve">            - CREATE_MOI</w:t>
      </w:r>
    </w:p>
    <w:p w14:paraId="48F8C55D" w14:textId="77777777" w:rsidR="005F4B5D" w:rsidRDefault="005F4B5D" w:rsidP="005F4B5D">
      <w:pPr>
        <w:pStyle w:val="PL"/>
      </w:pPr>
      <w:r>
        <w:t xml:space="preserve">            - MODIFY_MOI_ATTR</w:t>
      </w:r>
    </w:p>
    <w:p w14:paraId="0AB85276" w14:textId="77777777" w:rsidR="005F4B5D" w:rsidRDefault="005F4B5D" w:rsidP="005F4B5D">
      <w:pPr>
        <w:pStyle w:val="PL"/>
      </w:pPr>
      <w:r>
        <w:t xml:space="preserve">            - DELETE_MOI</w:t>
      </w:r>
    </w:p>
    <w:p w14:paraId="5C402BE4" w14:textId="77777777" w:rsidR="005F4B5D" w:rsidRDefault="005F4B5D" w:rsidP="005F4B5D">
      <w:pPr>
        <w:pStyle w:val="PL"/>
      </w:pPr>
      <w:r>
        <w:t xml:space="preserve">            - NOTIFY_MOI_CREATION</w:t>
      </w:r>
    </w:p>
    <w:p w14:paraId="24E0BE6B" w14:textId="77777777" w:rsidR="005F4B5D" w:rsidRDefault="005F4B5D" w:rsidP="005F4B5D">
      <w:pPr>
        <w:pStyle w:val="PL"/>
      </w:pPr>
      <w:r>
        <w:t xml:space="preserve">            - NOTIFY_MOI_ATTR_CHANGE</w:t>
      </w:r>
    </w:p>
    <w:p w14:paraId="5CF5DA9F" w14:textId="77777777" w:rsidR="005F4B5D" w:rsidRDefault="005F4B5D" w:rsidP="005F4B5D">
      <w:pPr>
        <w:pStyle w:val="PL"/>
      </w:pPr>
      <w:r>
        <w:t xml:space="preserve">            - NOTIFY_MOI_DELETION</w:t>
      </w:r>
    </w:p>
    <w:p w14:paraId="5ED0F81A" w14:textId="77777777" w:rsidR="005F4B5D" w:rsidRDefault="005F4B5D" w:rsidP="005F4B5D">
      <w:pPr>
        <w:pStyle w:val="PL"/>
      </w:pPr>
      <w:r>
        <w:t xml:space="preserve">        - type: string</w:t>
      </w:r>
    </w:p>
    <w:p w14:paraId="11CADE55" w14:textId="77777777" w:rsidR="005F4B5D" w:rsidRDefault="005F4B5D" w:rsidP="005F4B5D">
      <w:pPr>
        <w:pStyle w:val="PL"/>
      </w:pPr>
      <w:r>
        <w:t xml:space="preserve">    ManagementOperationStatus:</w:t>
      </w:r>
    </w:p>
    <w:p w14:paraId="2EC01109" w14:textId="77777777" w:rsidR="005F4B5D" w:rsidRDefault="005F4B5D" w:rsidP="005F4B5D">
      <w:pPr>
        <w:pStyle w:val="PL"/>
      </w:pPr>
      <w:r>
        <w:t xml:space="preserve">      anyOf:</w:t>
      </w:r>
    </w:p>
    <w:p w14:paraId="195A5BEA" w14:textId="77777777" w:rsidR="005F4B5D" w:rsidRDefault="005F4B5D" w:rsidP="005F4B5D">
      <w:pPr>
        <w:pStyle w:val="PL"/>
      </w:pPr>
      <w:r>
        <w:t xml:space="preserve">        - type: string</w:t>
      </w:r>
    </w:p>
    <w:p w14:paraId="3A84EB16" w14:textId="77777777" w:rsidR="005F4B5D" w:rsidRDefault="005F4B5D" w:rsidP="005F4B5D">
      <w:pPr>
        <w:pStyle w:val="PL"/>
      </w:pPr>
      <w:r>
        <w:t xml:space="preserve">          enum:</w:t>
      </w:r>
    </w:p>
    <w:p w14:paraId="183B84FC" w14:textId="77777777" w:rsidR="005F4B5D" w:rsidRDefault="005F4B5D" w:rsidP="005F4B5D">
      <w:pPr>
        <w:pStyle w:val="PL"/>
      </w:pPr>
      <w:r>
        <w:t xml:space="preserve">            - OPERATION_SUCCEEDED</w:t>
      </w:r>
    </w:p>
    <w:p w14:paraId="3E6970CB" w14:textId="77777777" w:rsidR="005F4B5D" w:rsidRDefault="005F4B5D" w:rsidP="005F4B5D">
      <w:pPr>
        <w:pStyle w:val="PL"/>
      </w:pPr>
      <w:r>
        <w:t xml:space="preserve">            - OPERATION_FAILED</w:t>
      </w:r>
    </w:p>
    <w:p w14:paraId="6E18ECE4" w14:textId="77777777" w:rsidR="005F4B5D" w:rsidRDefault="005F4B5D" w:rsidP="005F4B5D">
      <w:pPr>
        <w:pStyle w:val="PL"/>
      </w:pPr>
      <w:r>
        <w:t xml:space="preserve">        - type: string</w:t>
      </w:r>
    </w:p>
    <w:p w14:paraId="4D44DC2A" w14:textId="77777777" w:rsidR="005F4B5D" w:rsidRDefault="005F4B5D" w:rsidP="005F4B5D">
      <w:pPr>
        <w:pStyle w:val="PL"/>
      </w:pPr>
      <w:r>
        <w:t xml:space="preserve">    RedundantTransmissionType:</w:t>
      </w:r>
    </w:p>
    <w:p w14:paraId="65BF227A" w14:textId="77777777" w:rsidR="005F4B5D" w:rsidRDefault="005F4B5D" w:rsidP="005F4B5D">
      <w:pPr>
        <w:pStyle w:val="PL"/>
      </w:pPr>
      <w:r>
        <w:t xml:space="preserve">      anyOf:</w:t>
      </w:r>
    </w:p>
    <w:p w14:paraId="709A9FBF" w14:textId="77777777" w:rsidR="005F4B5D" w:rsidRDefault="005F4B5D" w:rsidP="005F4B5D">
      <w:pPr>
        <w:pStyle w:val="PL"/>
      </w:pPr>
      <w:r>
        <w:t xml:space="preserve">        - type: string</w:t>
      </w:r>
    </w:p>
    <w:p w14:paraId="76EF6522" w14:textId="77777777" w:rsidR="005F4B5D" w:rsidRDefault="005F4B5D" w:rsidP="005F4B5D">
      <w:pPr>
        <w:pStyle w:val="PL"/>
      </w:pPr>
      <w:r>
        <w:t xml:space="preserve">          enum: </w:t>
      </w:r>
    </w:p>
    <w:p w14:paraId="5907C834" w14:textId="77777777" w:rsidR="005F4B5D" w:rsidRDefault="005F4B5D" w:rsidP="005F4B5D">
      <w:pPr>
        <w:pStyle w:val="PL"/>
      </w:pPr>
      <w:r>
        <w:t xml:space="preserve">            - NON_TRANSMISSION</w:t>
      </w:r>
    </w:p>
    <w:p w14:paraId="1A9860AA" w14:textId="77777777" w:rsidR="005F4B5D" w:rsidRDefault="005F4B5D" w:rsidP="005F4B5D">
      <w:pPr>
        <w:pStyle w:val="PL"/>
      </w:pPr>
      <w:r>
        <w:t xml:space="preserve">            - END_TO_END_USER_PLANE_PATHS</w:t>
      </w:r>
    </w:p>
    <w:p w14:paraId="62C11134" w14:textId="77777777" w:rsidR="005F4B5D" w:rsidRDefault="005F4B5D" w:rsidP="005F4B5D">
      <w:pPr>
        <w:pStyle w:val="PL"/>
      </w:pPr>
      <w:r>
        <w:t xml:space="preserve">            - N3_N9</w:t>
      </w:r>
    </w:p>
    <w:p w14:paraId="23BDE19E" w14:textId="77777777" w:rsidR="005F4B5D" w:rsidRDefault="005F4B5D" w:rsidP="005F4B5D">
      <w:pPr>
        <w:pStyle w:val="PL"/>
      </w:pPr>
      <w:r>
        <w:t xml:space="preserve">            - TRANSPORT_LAYER</w:t>
      </w:r>
    </w:p>
    <w:p w14:paraId="46852930" w14:textId="77777777" w:rsidR="005F4B5D" w:rsidRDefault="005F4B5D" w:rsidP="005F4B5D">
      <w:pPr>
        <w:pStyle w:val="PL"/>
      </w:pPr>
      <w:r>
        <w:t xml:space="preserve">        - type: string</w:t>
      </w:r>
    </w:p>
    <w:p w14:paraId="7D89F884" w14:textId="77777777" w:rsidR="005F4B5D" w:rsidRDefault="005F4B5D" w:rsidP="005F4B5D">
      <w:pPr>
        <w:pStyle w:val="PL"/>
      </w:pPr>
      <w:r>
        <w:t xml:space="preserve">    VariablePartType:</w:t>
      </w:r>
    </w:p>
    <w:p w14:paraId="310FD73D" w14:textId="77777777" w:rsidR="005F4B5D" w:rsidRDefault="005F4B5D" w:rsidP="005F4B5D">
      <w:pPr>
        <w:pStyle w:val="PL"/>
      </w:pPr>
      <w:r>
        <w:t xml:space="preserve">      anyOf:</w:t>
      </w:r>
    </w:p>
    <w:p w14:paraId="47C11F98" w14:textId="77777777" w:rsidR="005F4B5D" w:rsidRDefault="005F4B5D" w:rsidP="005F4B5D">
      <w:pPr>
        <w:pStyle w:val="PL"/>
      </w:pPr>
      <w:r>
        <w:t xml:space="preserve">        - type: string</w:t>
      </w:r>
    </w:p>
    <w:p w14:paraId="56E5DB4A" w14:textId="77777777" w:rsidR="005F4B5D" w:rsidRDefault="005F4B5D" w:rsidP="005F4B5D">
      <w:pPr>
        <w:pStyle w:val="PL"/>
      </w:pPr>
      <w:r>
        <w:t xml:space="preserve">          enum:</w:t>
      </w:r>
    </w:p>
    <w:p w14:paraId="4B1A9440" w14:textId="77777777" w:rsidR="005F4B5D" w:rsidRDefault="005F4B5D" w:rsidP="005F4B5D">
      <w:pPr>
        <w:pStyle w:val="PL"/>
      </w:pPr>
      <w:r>
        <w:t xml:space="preserve">            - INTEGER</w:t>
      </w:r>
    </w:p>
    <w:p w14:paraId="55B64A71" w14:textId="77777777" w:rsidR="005F4B5D" w:rsidRDefault="005F4B5D" w:rsidP="005F4B5D">
      <w:pPr>
        <w:pStyle w:val="PL"/>
      </w:pPr>
      <w:r>
        <w:t xml:space="preserve">            - NUMBER</w:t>
      </w:r>
    </w:p>
    <w:p w14:paraId="4D52C02B" w14:textId="77777777" w:rsidR="005F4B5D" w:rsidRDefault="005F4B5D" w:rsidP="005F4B5D">
      <w:pPr>
        <w:pStyle w:val="PL"/>
      </w:pPr>
      <w:r>
        <w:t xml:space="preserve">            - TIME</w:t>
      </w:r>
    </w:p>
    <w:p w14:paraId="7AA319C5" w14:textId="77777777" w:rsidR="005F4B5D" w:rsidRDefault="005F4B5D" w:rsidP="005F4B5D">
      <w:pPr>
        <w:pStyle w:val="PL"/>
      </w:pPr>
      <w:r>
        <w:t xml:space="preserve">            - DATE</w:t>
      </w:r>
    </w:p>
    <w:p w14:paraId="5E2086D6" w14:textId="77777777" w:rsidR="005F4B5D" w:rsidRDefault="005F4B5D" w:rsidP="005F4B5D">
      <w:pPr>
        <w:pStyle w:val="PL"/>
      </w:pPr>
      <w:r>
        <w:t xml:space="preserve">            - CURRENCY</w:t>
      </w:r>
    </w:p>
    <w:p w14:paraId="20E1ABB7" w14:textId="77777777" w:rsidR="005F4B5D" w:rsidRDefault="005F4B5D" w:rsidP="005F4B5D">
      <w:pPr>
        <w:pStyle w:val="PL"/>
      </w:pPr>
      <w:r>
        <w:t xml:space="preserve">        - type: string</w:t>
      </w:r>
    </w:p>
    <w:p w14:paraId="0C855B82" w14:textId="77777777" w:rsidR="005F4B5D" w:rsidRDefault="005F4B5D" w:rsidP="005F4B5D">
      <w:pPr>
        <w:pStyle w:val="PL"/>
      </w:pPr>
      <w:r>
        <w:t xml:space="preserve">    QuotaConsumptionIndicator:</w:t>
      </w:r>
    </w:p>
    <w:p w14:paraId="73143D66" w14:textId="77777777" w:rsidR="005F4B5D" w:rsidRDefault="005F4B5D" w:rsidP="005F4B5D">
      <w:pPr>
        <w:pStyle w:val="PL"/>
      </w:pPr>
      <w:r>
        <w:t xml:space="preserve">      anyOf:</w:t>
      </w:r>
    </w:p>
    <w:p w14:paraId="6A847494" w14:textId="77777777" w:rsidR="005F4B5D" w:rsidRDefault="005F4B5D" w:rsidP="005F4B5D">
      <w:pPr>
        <w:pStyle w:val="PL"/>
      </w:pPr>
      <w:r>
        <w:t xml:space="preserve">        - type: string</w:t>
      </w:r>
    </w:p>
    <w:p w14:paraId="76793BC9" w14:textId="77777777" w:rsidR="005F4B5D" w:rsidRDefault="005F4B5D" w:rsidP="005F4B5D">
      <w:pPr>
        <w:pStyle w:val="PL"/>
      </w:pPr>
      <w:r>
        <w:t xml:space="preserve">          enum:</w:t>
      </w:r>
    </w:p>
    <w:p w14:paraId="23F78F0C" w14:textId="77777777" w:rsidR="005F4B5D" w:rsidRDefault="005F4B5D" w:rsidP="005F4B5D">
      <w:pPr>
        <w:pStyle w:val="PL"/>
      </w:pPr>
      <w:r>
        <w:t xml:space="preserve">            - QUOTA_NOT_USED</w:t>
      </w:r>
    </w:p>
    <w:p w14:paraId="6B37911B" w14:textId="77777777" w:rsidR="005F4B5D" w:rsidRDefault="005F4B5D" w:rsidP="005F4B5D">
      <w:pPr>
        <w:pStyle w:val="PL"/>
      </w:pPr>
      <w:r>
        <w:t xml:space="preserve">            - QUOTA_IS_USED</w:t>
      </w:r>
    </w:p>
    <w:p w14:paraId="4DC6992A" w14:textId="77777777" w:rsidR="005F4B5D" w:rsidRDefault="005F4B5D" w:rsidP="005F4B5D">
      <w:pPr>
        <w:pStyle w:val="PL"/>
      </w:pPr>
      <w:r>
        <w:t xml:space="preserve">        - type: string</w:t>
      </w:r>
    </w:p>
    <w:p w14:paraId="56EED0E0" w14:textId="77777777" w:rsidR="005F4B5D" w:rsidRDefault="005F4B5D" w:rsidP="005F4B5D">
      <w:pPr>
        <w:pStyle w:val="PL"/>
      </w:pPr>
      <w:r>
        <w:t xml:space="preserve">    PlayToParty:</w:t>
      </w:r>
    </w:p>
    <w:p w14:paraId="22CFFB71" w14:textId="77777777" w:rsidR="005F4B5D" w:rsidRDefault="005F4B5D" w:rsidP="005F4B5D">
      <w:pPr>
        <w:pStyle w:val="PL"/>
      </w:pPr>
      <w:r>
        <w:lastRenderedPageBreak/>
        <w:t xml:space="preserve">      anyOf:</w:t>
      </w:r>
    </w:p>
    <w:p w14:paraId="1FEDDE44" w14:textId="77777777" w:rsidR="005F4B5D" w:rsidRDefault="005F4B5D" w:rsidP="005F4B5D">
      <w:pPr>
        <w:pStyle w:val="PL"/>
      </w:pPr>
      <w:r>
        <w:t xml:space="preserve">        - type: string</w:t>
      </w:r>
    </w:p>
    <w:p w14:paraId="0374A3BC" w14:textId="77777777" w:rsidR="005F4B5D" w:rsidRDefault="005F4B5D" w:rsidP="005F4B5D">
      <w:pPr>
        <w:pStyle w:val="PL"/>
      </w:pPr>
      <w:r>
        <w:t xml:space="preserve">          enum:</w:t>
      </w:r>
    </w:p>
    <w:p w14:paraId="2CBA0C49" w14:textId="77777777" w:rsidR="005F4B5D" w:rsidRDefault="005F4B5D" w:rsidP="005F4B5D">
      <w:pPr>
        <w:pStyle w:val="PL"/>
      </w:pPr>
      <w:r>
        <w:t xml:space="preserve">            - SERVED</w:t>
      </w:r>
    </w:p>
    <w:p w14:paraId="78760DB4" w14:textId="77777777" w:rsidR="005F4B5D" w:rsidRDefault="005F4B5D" w:rsidP="005F4B5D">
      <w:pPr>
        <w:pStyle w:val="PL"/>
      </w:pPr>
      <w:r>
        <w:t xml:space="preserve">            - REMOTE</w:t>
      </w:r>
    </w:p>
    <w:p w14:paraId="63F8B3A4" w14:textId="77777777" w:rsidR="005F4B5D" w:rsidRDefault="005F4B5D" w:rsidP="005F4B5D">
      <w:pPr>
        <w:pStyle w:val="PL"/>
      </w:pPr>
      <w:r>
        <w:t xml:space="preserve">        - type: string</w:t>
      </w:r>
    </w:p>
    <w:p w14:paraId="57108127" w14:textId="77777777" w:rsidR="005F4B5D" w:rsidRDefault="005F4B5D" w:rsidP="005F4B5D">
      <w:pPr>
        <w:pStyle w:val="PL"/>
      </w:pPr>
      <w:r>
        <w:t xml:space="preserve">    AnnouncementPrivacyIndicator:</w:t>
      </w:r>
    </w:p>
    <w:p w14:paraId="2F37A88F" w14:textId="77777777" w:rsidR="005F4B5D" w:rsidRDefault="005F4B5D" w:rsidP="005F4B5D">
      <w:pPr>
        <w:pStyle w:val="PL"/>
      </w:pPr>
      <w:r>
        <w:t xml:space="preserve">      anyOf:</w:t>
      </w:r>
    </w:p>
    <w:p w14:paraId="054A454D" w14:textId="77777777" w:rsidR="005F4B5D" w:rsidRDefault="005F4B5D" w:rsidP="005F4B5D">
      <w:pPr>
        <w:pStyle w:val="PL"/>
      </w:pPr>
      <w:r>
        <w:t xml:space="preserve">        - type: string</w:t>
      </w:r>
    </w:p>
    <w:p w14:paraId="0D515C2A" w14:textId="77777777" w:rsidR="005F4B5D" w:rsidRDefault="005F4B5D" w:rsidP="005F4B5D">
      <w:pPr>
        <w:pStyle w:val="PL"/>
      </w:pPr>
      <w:r>
        <w:t xml:space="preserve">          enum:</w:t>
      </w:r>
    </w:p>
    <w:p w14:paraId="05496BC9" w14:textId="77777777" w:rsidR="005F4B5D" w:rsidRDefault="005F4B5D" w:rsidP="005F4B5D">
      <w:pPr>
        <w:pStyle w:val="PL"/>
      </w:pPr>
      <w:r>
        <w:t xml:space="preserve">            - NOT_PRIVATE</w:t>
      </w:r>
    </w:p>
    <w:p w14:paraId="6CB8BE28" w14:textId="77777777" w:rsidR="005F4B5D" w:rsidRDefault="005F4B5D" w:rsidP="005F4B5D">
      <w:pPr>
        <w:pStyle w:val="PL"/>
      </w:pPr>
      <w:r>
        <w:t xml:space="preserve">            - PRIVATE</w:t>
      </w:r>
    </w:p>
    <w:p w14:paraId="0663F0F5" w14:textId="77777777" w:rsidR="005F4B5D" w:rsidRDefault="005F4B5D" w:rsidP="005F4B5D">
      <w:pPr>
        <w:pStyle w:val="PL"/>
      </w:pPr>
      <w:r>
        <w:t xml:space="preserve">        - type: string</w:t>
      </w:r>
    </w:p>
    <w:p w14:paraId="431F9430" w14:textId="77777777" w:rsidR="005F4B5D" w:rsidRDefault="005F4B5D" w:rsidP="005F4B5D">
      <w:pPr>
        <w:pStyle w:val="PL"/>
      </w:pPr>
      <w:r>
        <w:t xml:space="preserve">    SupplementaryServiceType:</w:t>
      </w:r>
    </w:p>
    <w:p w14:paraId="2D84BD38" w14:textId="77777777" w:rsidR="005F4B5D" w:rsidRDefault="005F4B5D" w:rsidP="005F4B5D">
      <w:pPr>
        <w:pStyle w:val="PL"/>
      </w:pPr>
      <w:r>
        <w:t xml:space="preserve">      anyOf:</w:t>
      </w:r>
    </w:p>
    <w:p w14:paraId="585BE7A2" w14:textId="77777777" w:rsidR="005F4B5D" w:rsidRDefault="005F4B5D" w:rsidP="005F4B5D">
      <w:pPr>
        <w:pStyle w:val="PL"/>
      </w:pPr>
      <w:r>
        <w:t xml:space="preserve">        - type: string</w:t>
      </w:r>
    </w:p>
    <w:p w14:paraId="58D206F8" w14:textId="77777777" w:rsidR="005F4B5D" w:rsidRDefault="005F4B5D" w:rsidP="005F4B5D">
      <w:pPr>
        <w:pStyle w:val="PL"/>
      </w:pPr>
      <w:r>
        <w:t xml:space="preserve">          enum: </w:t>
      </w:r>
    </w:p>
    <w:p w14:paraId="0C623F20" w14:textId="77777777" w:rsidR="005F4B5D" w:rsidRDefault="005F4B5D" w:rsidP="005F4B5D">
      <w:pPr>
        <w:pStyle w:val="PL"/>
      </w:pPr>
      <w:r>
        <w:t xml:space="preserve">            - OIP</w:t>
      </w:r>
    </w:p>
    <w:p w14:paraId="301C58BC" w14:textId="77777777" w:rsidR="005F4B5D" w:rsidRDefault="005F4B5D" w:rsidP="005F4B5D">
      <w:pPr>
        <w:pStyle w:val="PL"/>
      </w:pPr>
      <w:r>
        <w:t xml:space="preserve">            - OIR</w:t>
      </w:r>
    </w:p>
    <w:p w14:paraId="4A850148" w14:textId="77777777" w:rsidR="005F4B5D" w:rsidRDefault="005F4B5D" w:rsidP="005F4B5D">
      <w:pPr>
        <w:pStyle w:val="PL"/>
      </w:pPr>
      <w:r>
        <w:t xml:space="preserve">            - TIP</w:t>
      </w:r>
    </w:p>
    <w:p w14:paraId="6B8F10F4" w14:textId="77777777" w:rsidR="005F4B5D" w:rsidRDefault="005F4B5D" w:rsidP="005F4B5D">
      <w:pPr>
        <w:pStyle w:val="PL"/>
      </w:pPr>
      <w:r>
        <w:t xml:space="preserve">            - TIR</w:t>
      </w:r>
    </w:p>
    <w:p w14:paraId="6A8A4CC3" w14:textId="77777777" w:rsidR="005F4B5D" w:rsidRDefault="005F4B5D" w:rsidP="005F4B5D">
      <w:pPr>
        <w:pStyle w:val="PL"/>
      </w:pPr>
      <w:r>
        <w:t xml:space="preserve">            - HOLD</w:t>
      </w:r>
    </w:p>
    <w:p w14:paraId="56AFB2E0" w14:textId="77777777" w:rsidR="005F4B5D" w:rsidRDefault="005F4B5D" w:rsidP="005F4B5D">
      <w:pPr>
        <w:pStyle w:val="PL"/>
      </w:pPr>
      <w:r>
        <w:t xml:space="preserve">            - CB</w:t>
      </w:r>
    </w:p>
    <w:p w14:paraId="2D6E13A4" w14:textId="77777777" w:rsidR="005F4B5D" w:rsidRDefault="005F4B5D" w:rsidP="005F4B5D">
      <w:pPr>
        <w:pStyle w:val="PL"/>
      </w:pPr>
      <w:r>
        <w:t xml:space="preserve">            - CDIV</w:t>
      </w:r>
    </w:p>
    <w:p w14:paraId="72F4535E" w14:textId="77777777" w:rsidR="005F4B5D" w:rsidRDefault="005F4B5D" w:rsidP="005F4B5D">
      <w:pPr>
        <w:pStyle w:val="PL"/>
      </w:pPr>
      <w:r>
        <w:t xml:space="preserve">            - CW</w:t>
      </w:r>
    </w:p>
    <w:p w14:paraId="222F205B" w14:textId="77777777" w:rsidR="005F4B5D" w:rsidRDefault="005F4B5D" w:rsidP="005F4B5D">
      <w:pPr>
        <w:pStyle w:val="PL"/>
      </w:pPr>
      <w:r>
        <w:t xml:space="preserve">            - MWI</w:t>
      </w:r>
    </w:p>
    <w:p w14:paraId="04F9096C" w14:textId="77777777" w:rsidR="005F4B5D" w:rsidRDefault="005F4B5D" w:rsidP="005F4B5D">
      <w:pPr>
        <w:pStyle w:val="PL"/>
      </w:pPr>
      <w:r>
        <w:t xml:space="preserve">            - CONF</w:t>
      </w:r>
    </w:p>
    <w:p w14:paraId="60EB16D9" w14:textId="77777777" w:rsidR="005F4B5D" w:rsidRDefault="005F4B5D" w:rsidP="005F4B5D">
      <w:pPr>
        <w:pStyle w:val="PL"/>
      </w:pPr>
      <w:r>
        <w:t xml:space="preserve">            - FA</w:t>
      </w:r>
    </w:p>
    <w:p w14:paraId="35D87FE3" w14:textId="77777777" w:rsidR="005F4B5D" w:rsidRDefault="005F4B5D" w:rsidP="005F4B5D">
      <w:pPr>
        <w:pStyle w:val="PL"/>
      </w:pPr>
      <w:r>
        <w:t xml:space="preserve">            - CCBS</w:t>
      </w:r>
    </w:p>
    <w:p w14:paraId="4DAF075F" w14:textId="77777777" w:rsidR="005F4B5D" w:rsidRDefault="005F4B5D" w:rsidP="005F4B5D">
      <w:pPr>
        <w:pStyle w:val="PL"/>
      </w:pPr>
      <w:r>
        <w:t xml:space="preserve">            - CCNR</w:t>
      </w:r>
    </w:p>
    <w:p w14:paraId="4EBAB488" w14:textId="77777777" w:rsidR="005F4B5D" w:rsidRDefault="005F4B5D" w:rsidP="005F4B5D">
      <w:pPr>
        <w:pStyle w:val="PL"/>
      </w:pPr>
      <w:r>
        <w:t xml:space="preserve">            - MCID</w:t>
      </w:r>
    </w:p>
    <w:p w14:paraId="6BACAA42" w14:textId="77777777" w:rsidR="005F4B5D" w:rsidRDefault="005F4B5D" w:rsidP="005F4B5D">
      <w:pPr>
        <w:pStyle w:val="PL"/>
      </w:pPr>
      <w:r>
        <w:t xml:space="preserve">            - CAT</w:t>
      </w:r>
    </w:p>
    <w:p w14:paraId="5A0C928C" w14:textId="77777777" w:rsidR="005F4B5D" w:rsidRDefault="005F4B5D" w:rsidP="005F4B5D">
      <w:pPr>
        <w:pStyle w:val="PL"/>
      </w:pPr>
      <w:r>
        <w:t xml:space="preserve">            - CUG</w:t>
      </w:r>
    </w:p>
    <w:p w14:paraId="2F5EE658" w14:textId="77777777" w:rsidR="005F4B5D" w:rsidRDefault="005F4B5D" w:rsidP="005F4B5D">
      <w:pPr>
        <w:pStyle w:val="PL"/>
      </w:pPr>
      <w:r>
        <w:t xml:space="preserve">            - PNM</w:t>
      </w:r>
    </w:p>
    <w:p w14:paraId="66B77D82" w14:textId="77777777" w:rsidR="005F4B5D" w:rsidRDefault="005F4B5D" w:rsidP="005F4B5D">
      <w:pPr>
        <w:pStyle w:val="PL"/>
      </w:pPr>
      <w:r>
        <w:t xml:space="preserve">            - CRS</w:t>
      </w:r>
    </w:p>
    <w:p w14:paraId="2856BF44" w14:textId="77777777" w:rsidR="005F4B5D" w:rsidRDefault="005F4B5D" w:rsidP="005F4B5D">
      <w:pPr>
        <w:pStyle w:val="PL"/>
      </w:pPr>
      <w:r>
        <w:t xml:space="preserve">            - ECT</w:t>
      </w:r>
    </w:p>
    <w:p w14:paraId="22F461C8" w14:textId="77777777" w:rsidR="005F4B5D" w:rsidRDefault="005F4B5D" w:rsidP="005F4B5D">
      <w:pPr>
        <w:pStyle w:val="PL"/>
      </w:pPr>
      <w:r>
        <w:t xml:space="preserve">        - type: string</w:t>
      </w:r>
    </w:p>
    <w:p w14:paraId="1457F37A" w14:textId="77777777" w:rsidR="005F4B5D" w:rsidRDefault="005F4B5D" w:rsidP="005F4B5D">
      <w:pPr>
        <w:pStyle w:val="PL"/>
      </w:pPr>
      <w:r>
        <w:t xml:space="preserve">    SupplementaryServiceMode:</w:t>
      </w:r>
    </w:p>
    <w:p w14:paraId="0D243D2E" w14:textId="77777777" w:rsidR="005F4B5D" w:rsidRDefault="005F4B5D" w:rsidP="005F4B5D">
      <w:pPr>
        <w:pStyle w:val="PL"/>
      </w:pPr>
      <w:r>
        <w:t xml:space="preserve">      anyOf:</w:t>
      </w:r>
    </w:p>
    <w:p w14:paraId="424BC77B" w14:textId="77777777" w:rsidR="005F4B5D" w:rsidRDefault="005F4B5D" w:rsidP="005F4B5D">
      <w:pPr>
        <w:pStyle w:val="PL"/>
      </w:pPr>
      <w:r>
        <w:t xml:space="preserve">        - type: string</w:t>
      </w:r>
    </w:p>
    <w:p w14:paraId="7030953E" w14:textId="77777777" w:rsidR="005F4B5D" w:rsidRDefault="005F4B5D" w:rsidP="005F4B5D">
      <w:pPr>
        <w:pStyle w:val="PL"/>
      </w:pPr>
      <w:r>
        <w:t xml:space="preserve">          enum: </w:t>
      </w:r>
    </w:p>
    <w:p w14:paraId="12DA6A61" w14:textId="77777777" w:rsidR="005F4B5D" w:rsidRDefault="005F4B5D" w:rsidP="005F4B5D">
      <w:pPr>
        <w:pStyle w:val="PL"/>
      </w:pPr>
      <w:r>
        <w:t xml:space="preserve">            - CFU</w:t>
      </w:r>
    </w:p>
    <w:p w14:paraId="602FD2A5" w14:textId="77777777" w:rsidR="005F4B5D" w:rsidRDefault="005F4B5D" w:rsidP="005F4B5D">
      <w:pPr>
        <w:pStyle w:val="PL"/>
      </w:pPr>
      <w:r>
        <w:t xml:space="preserve">            - CFB</w:t>
      </w:r>
    </w:p>
    <w:p w14:paraId="25B0E1C1" w14:textId="77777777" w:rsidR="005F4B5D" w:rsidRDefault="005F4B5D" w:rsidP="005F4B5D">
      <w:pPr>
        <w:pStyle w:val="PL"/>
      </w:pPr>
      <w:r>
        <w:t xml:space="preserve">            - CFNR</w:t>
      </w:r>
    </w:p>
    <w:p w14:paraId="0DD16C7A" w14:textId="77777777" w:rsidR="005F4B5D" w:rsidRDefault="005F4B5D" w:rsidP="005F4B5D">
      <w:pPr>
        <w:pStyle w:val="PL"/>
      </w:pPr>
      <w:r>
        <w:t xml:space="preserve">            - CFNL</w:t>
      </w:r>
    </w:p>
    <w:p w14:paraId="363B431C" w14:textId="77777777" w:rsidR="005F4B5D" w:rsidRDefault="005F4B5D" w:rsidP="005F4B5D">
      <w:pPr>
        <w:pStyle w:val="PL"/>
      </w:pPr>
      <w:r>
        <w:t xml:space="preserve">            - CD</w:t>
      </w:r>
    </w:p>
    <w:p w14:paraId="1A8A6B41" w14:textId="77777777" w:rsidR="005F4B5D" w:rsidRDefault="005F4B5D" w:rsidP="005F4B5D">
      <w:pPr>
        <w:pStyle w:val="PL"/>
      </w:pPr>
      <w:r>
        <w:t xml:space="preserve">            - CFNRC</w:t>
      </w:r>
    </w:p>
    <w:p w14:paraId="4B416D89" w14:textId="77777777" w:rsidR="005F4B5D" w:rsidRDefault="005F4B5D" w:rsidP="005F4B5D">
      <w:pPr>
        <w:pStyle w:val="PL"/>
      </w:pPr>
      <w:r>
        <w:t xml:space="preserve">            - ICB</w:t>
      </w:r>
    </w:p>
    <w:p w14:paraId="28140134" w14:textId="77777777" w:rsidR="005F4B5D" w:rsidRDefault="005F4B5D" w:rsidP="005F4B5D">
      <w:pPr>
        <w:pStyle w:val="PL"/>
      </w:pPr>
      <w:r>
        <w:t xml:space="preserve">            - OCB</w:t>
      </w:r>
    </w:p>
    <w:p w14:paraId="227EF8F7" w14:textId="77777777" w:rsidR="005F4B5D" w:rsidRDefault="005F4B5D" w:rsidP="005F4B5D">
      <w:pPr>
        <w:pStyle w:val="PL"/>
      </w:pPr>
      <w:r>
        <w:t xml:space="preserve">            - ACR</w:t>
      </w:r>
    </w:p>
    <w:p w14:paraId="7C21E3BC" w14:textId="77777777" w:rsidR="005F4B5D" w:rsidRDefault="005F4B5D" w:rsidP="005F4B5D">
      <w:pPr>
        <w:pStyle w:val="PL"/>
      </w:pPr>
      <w:r>
        <w:t xml:space="preserve">            - BLIND_TRANFER</w:t>
      </w:r>
    </w:p>
    <w:p w14:paraId="3B2A927E" w14:textId="77777777" w:rsidR="005F4B5D" w:rsidRDefault="005F4B5D" w:rsidP="005F4B5D">
      <w:pPr>
        <w:pStyle w:val="PL"/>
      </w:pPr>
      <w:r>
        <w:t xml:space="preserve">            - CONSULTATIVE_TRANFER</w:t>
      </w:r>
    </w:p>
    <w:p w14:paraId="6B42B487" w14:textId="77777777" w:rsidR="005F4B5D" w:rsidRDefault="005F4B5D" w:rsidP="005F4B5D">
      <w:pPr>
        <w:pStyle w:val="PL"/>
      </w:pPr>
      <w:r>
        <w:t xml:space="preserve">        - type: string</w:t>
      </w:r>
    </w:p>
    <w:p w14:paraId="79148731" w14:textId="77777777" w:rsidR="005F4B5D" w:rsidRDefault="005F4B5D" w:rsidP="005F4B5D">
      <w:pPr>
        <w:pStyle w:val="PL"/>
      </w:pPr>
      <w:r>
        <w:t xml:space="preserve">    ParticipantActionType:</w:t>
      </w:r>
    </w:p>
    <w:p w14:paraId="23934F39" w14:textId="77777777" w:rsidR="005F4B5D" w:rsidRDefault="005F4B5D" w:rsidP="005F4B5D">
      <w:pPr>
        <w:pStyle w:val="PL"/>
      </w:pPr>
      <w:r>
        <w:t xml:space="preserve">      anyOf:</w:t>
      </w:r>
    </w:p>
    <w:p w14:paraId="65531140" w14:textId="77777777" w:rsidR="005F4B5D" w:rsidRDefault="005F4B5D" w:rsidP="005F4B5D">
      <w:pPr>
        <w:pStyle w:val="PL"/>
      </w:pPr>
      <w:r>
        <w:t xml:space="preserve">        - type: string</w:t>
      </w:r>
    </w:p>
    <w:p w14:paraId="3EC9B265" w14:textId="77777777" w:rsidR="005F4B5D" w:rsidRDefault="005F4B5D" w:rsidP="005F4B5D">
      <w:pPr>
        <w:pStyle w:val="PL"/>
      </w:pPr>
      <w:r>
        <w:t xml:space="preserve">          enum: </w:t>
      </w:r>
    </w:p>
    <w:p w14:paraId="5ACDA6FB" w14:textId="77777777" w:rsidR="005F4B5D" w:rsidRDefault="005F4B5D" w:rsidP="005F4B5D">
      <w:pPr>
        <w:pStyle w:val="PL"/>
      </w:pPr>
      <w:r>
        <w:t xml:space="preserve">            - CREATE</w:t>
      </w:r>
    </w:p>
    <w:p w14:paraId="1E8BC04E" w14:textId="77777777" w:rsidR="005F4B5D" w:rsidRDefault="005F4B5D" w:rsidP="005F4B5D">
      <w:pPr>
        <w:pStyle w:val="PL"/>
      </w:pPr>
      <w:r>
        <w:t xml:space="preserve">            - JOIN</w:t>
      </w:r>
    </w:p>
    <w:p w14:paraId="725D30FF" w14:textId="77777777" w:rsidR="005F4B5D" w:rsidRDefault="005F4B5D" w:rsidP="005F4B5D">
      <w:pPr>
        <w:pStyle w:val="PL"/>
      </w:pPr>
      <w:r>
        <w:t xml:space="preserve">            - INVITE_INTO</w:t>
      </w:r>
    </w:p>
    <w:p w14:paraId="7C2D9D78" w14:textId="77777777" w:rsidR="005F4B5D" w:rsidRDefault="005F4B5D" w:rsidP="005F4B5D">
      <w:pPr>
        <w:pStyle w:val="PL"/>
      </w:pPr>
      <w:r>
        <w:t xml:space="preserve">            - QUIT</w:t>
      </w:r>
    </w:p>
    <w:p w14:paraId="7CFF0817" w14:textId="77777777" w:rsidR="005F4B5D" w:rsidRDefault="005F4B5D" w:rsidP="005F4B5D">
      <w:pPr>
        <w:pStyle w:val="PL"/>
      </w:pPr>
      <w:r>
        <w:t xml:space="preserve">        - type: string</w:t>
      </w:r>
    </w:p>
    <w:p w14:paraId="5EE6522A" w14:textId="77777777" w:rsidR="005F4B5D" w:rsidRDefault="005F4B5D" w:rsidP="005F4B5D">
      <w:pPr>
        <w:pStyle w:val="PL"/>
      </w:pPr>
      <w:r>
        <w:t xml:space="preserve">    TrafficForwardingWay:</w:t>
      </w:r>
    </w:p>
    <w:p w14:paraId="44EB002E" w14:textId="77777777" w:rsidR="005F4B5D" w:rsidRDefault="005F4B5D" w:rsidP="005F4B5D">
      <w:pPr>
        <w:pStyle w:val="PL"/>
      </w:pPr>
      <w:r>
        <w:t xml:space="preserve">      anyOf:</w:t>
      </w:r>
    </w:p>
    <w:p w14:paraId="0672C645" w14:textId="77777777" w:rsidR="005F4B5D" w:rsidRDefault="005F4B5D" w:rsidP="005F4B5D">
      <w:pPr>
        <w:pStyle w:val="PL"/>
      </w:pPr>
      <w:r>
        <w:t xml:space="preserve">        - type: string</w:t>
      </w:r>
    </w:p>
    <w:p w14:paraId="7C2D0B92" w14:textId="77777777" w:rsidR="005F4B5D" w:rsidRDefault="005F4B5D" w:rsidP="005F4B5D">
      <w:pPr>
        <w:pStyle w:val="PL"/>
      </w:pPr>
      <w:r>
        <w:t xml:space="preserve">          enum:            </w:t>
      </w:r>
    </w:p>
    <w:p w14:paraId="6721DD51" w14:textId="77777777" w:rsidR="005F4B5D" w:rsidRDefault="005F4B5D" w:rsidP="005F4B5D">
      <w:pPr>
        <w:pStyle w:val="PL"/>
      </w:pPr>
      <w:r>
        <w:t xml:space="preserve">            - N6</w:t>
      </w:r>
    </w:p>
    <w:p w14:paraId="1934613E" w14:textId="77777777" w:rsidR="005F4B5D" w:rsidRDefault="005F4B5D" w:rsidP="005F4B5D">
      <w:pPr>
        <w:pStyle w:val="PL"/>
      </w:pPr>
      <w:r>
        <w:t xml:space="preserve">            - N19 </w:t>
      </w:r>
    </w:p>
    <w:p w14:paraId="098341D2" w14:textId="77777777" w:rsidR="005F4B5D" w:rsidRDefault="005F4B5D" w:rsidP="005F4B5D">
      <w:pPr>
        <w:pStyle w:val="PL"/>
      </w:pPr>
      <w:r>
        <w:t xml:space="preserve">            - LOCAL_SWITCH</w:t>
      </w:r>
    </w:p>
    <w:p w14:paraId="0B80D4E8" w14:textId="77777777" w:rsidR="005F4B5D" w:rsidRDefault="005F4B5D" w:rsidP="005F4B5D">
      <w:pPr>
        <w:pStyle w:val="PL"/>
      </w:pPr>
      <w:r>
        <w:t xml:space="preserve">        - type: string</w:t>
      </w:r>
    </w:p>
    <w:p w14:paraId="687483EC" w14:textId="77777777" w:rsidR="005F4B5D" w:rsidRDefault="005F4B5D" w:rsidP="005F4B5D">
      <w:pPr>
        <w:pStyle w:val="PL"/>
      </w:pPr>
      <w:r>
        <w:t xml:space="preserve">    IMSNodeFunctionality:</w:t>
      </w:r>
    </w:p>
    <w:p w14:paraId="58F5E50D" w14:textId="77777777" w:rsidR="005F4B5D" w:rsidRDefault="005F4B5D" w:rsidP="005F4B5D">
      <w:pPr>
        <w:pStyle w:val="PL"/>
      </w:pPr>
      <w:r>
        <w:t xml:space="preserve">      anyOf:</w:t>
      </w:r>
    </w:p>
    <w:p w14:paraId="6C610846" w14:textId="77777777" w:rsidR="005F4B5D" w:rsidRDefault="005F4B5D" w:rsidP="005F4B5D">
      <w:pPr>
        <w:pStyle w:val="PL"/>
      </w:pPr>
      <w:r>
        <w:t xml:space="preserve">        - type: string</w:t>
      </w:r>
    </w:p>
    <w:p w14:paraId="61875C7D" w14:textId="77777777" w:rsidR="005F4B5D" w:rsidRDefault="005F4B5D" w:rsidP="005F4B5D">
      <w:pPr>
        <w:pStyle w:val="PL"/>
      </w:pPr>
      <w:r>
        <w:t xml:space="preserve">          enum:</w:t>
      </w:r>
    </w:p>
    <w:p w14:paraId="20F41961" w14:textId="77777777" w:rsidR="005F4B5D" w:rsidRDefault="005F4B5D" w:rsidP="005F4B5D">
      <w:pPr>
        <w:pStyle w:val="PL"/>
      </w:pPr>
      <w:r>
        <w:t xml:space="preserve"># The applicable IMS Nodes are MRFC, IMS-GWF (connected to S-CSCF using ISC) and SIP AS. </w:t>
      </w:r>
    </w:p>
    <w:p w14:paraId="4F7E5C47" w14:textId="77777777" w:rsidR="005F4B5D" w:rsidRDefault="005F4B5D" w:rsidP="005F4B5D">
      <w:pPr>
        <w:pStyle w:val="PL"/>
      </w:pPr>
      <w:r>
        <w:t xml:space="preserve">            - S_CSCF</w:t>
      </w:r>
    </w:p>
    <w:p w14:paraId="3DA6F8EB" w14:textId="77777777" w:rsidR="005F4B5D" w:rsidRDefault="005F4B5D" w:rsidP="005F4B5D">
      <w:pPr>
        <w:pStyle w:val="PL"/>
      </w:pPr>
      <w:r>
        <w:t xml:space="preserve">            - P_CSCF</w:t>
      </w:r>
    </w:p>
    <w:p w14:paraId="49A82324" w14:textId="77777777" w:rsidR="005F4B5D" w:rsidRDefault="005F4B5D" w:rsidP="005F4B5D">
      <w:pPr>
        <w:pStyle w:val="PL"/>
      </w:pPr>
      <w:r>
        <w:t xml:space="preserve">            - I_CSCF</w:t>
      </w:r>
    </w:p>
    <w:p w14:paraId="5258F8C3" w14:textId="77777777" w:rsidR="005F4B5D" w:rsidRDefault="005F4B5D" w:rsidP="005F4B5D">
      <w:pPr>
        <w:pStyle w:val="PL"/>
      </w:pPr>
      <w:r>
        <w:lastRenderedPageBreak/>
        <w:t xml:space="preserve">            - MRFC</w:t>
      </w:r>
    </w:p>
    <w:p w14:paraId="3A4C4521" w14:textId="77777777" w:rsidR="005F4B5D" w:rsidRDefault="005F4B5D" w:rsidP="005F4B5D">
      <w:pPr>
        <w:pStyle w:val="PL"/>
      </w:pPr>
      <w:r>
        <w:t xml:space="preserve">            - MGCF</w:t>
      </w:r>
    </w:p>
    <w:p w14:paraId="1B04D93C" w14:textId="77777777" w:rsidR="005F4B5D" w:rsidRDefault="005F4B5D" w:rsidP="005F4B5D">
      <w:pPr>
        <w:pStyle w:val="PL"/>
      </w:pPr>
      <w:r>
        <w:t xml:space="preserve">            - BGCF</w:t>
      </w:r>
    </w:p>
    <w:p w14:paraId="240E88E6" w14:textId="77777777" w:rsidR="005F4B5D" w:rsidRDefault="005F4B5D" w:rsidP="005F4B5D">
      <w:pPr>
        <w:pStyle w:val="PL"/>
      </w:pPr>
      <w:r>
        <w:t xml:space="preserve">            - AS</w:t>
      </w:r>
    </w:p>
    <w:p w14:paraId="5CA69893" w14:textId="77777777" w:rsidR="005F4B5D" w:rsidRDefault="005F4B5D" w:rsidP="005F4B5D">
      <w:pPr>
        <w:pStyle w:val="PL"/>
      </w:pPr>
      <w:r>
        <w:t xml:space="preserve">            - IBCF</w:t>
      </w:r>
    </w:p>
    <w:p w14:paraId="7E382201" w14:textId="77777777" w:rsidR="005F4B5D" w:rsidRDefault="005F4B5D" w:rsidP="005F4B5D">
      <w:pPr>
        <w:pStyle w:val="PL"/>
      </w:pPr>
      <w:r>
        <w:t xml:space="preserve">            - S-GW</w:t>
      </w:r>
    </w:p>
    <w:p w14:paraId="4A7D8210" w14:textId="77777777" w:rsidR="005F4B5D" w:rsidRDefault="005F4B5D" w:rsidP="005F4B5D">
      <w:pPr>
        <w:pStyle w:val="PL"/>
      </w:pPr>
      <w:r>
        <w:t xml:space="preserve">            - P-GW</w:t>
      </w:r>
    </w:p>
    <w:p w14:paraId="4BF389D6" w14:textId="77777777" w:rsidR="005F4B5D" w:rsidRDefault="005F4B5D" w:rsidP="005F4B5D">
      <w:pPr>
        <w:pStyle w:val="PL"/>
      </w:pPr>
      <w:r>
        <w:t xml:space="preserve">            - HSGW</w:t>
      </w:r>
    </w:p>
    <w:p w14:paraId="58FBB167" w14:textId="77777777" w:rsidR="005F4B5D" w:rsidRDefault="005F4B5D" w:rsidP="005F4B5D">
      <w:pPr>
        <w:pStyle w:val="PL"/>
      </w:pPr>
      <w:r>
        <w:t xml:space="preserve">            - E-CSCF </w:t>
      </w:r>
    </w:p>
    <w:p w14:paraId="4AD1B461" w14:textId="77777777" w:rsidR="005F4B5D" w:rsidRDefault="005F4B5D" w:rsidP="005F4B5D">
      <w:pPr>
        <w:pStyle w:val="PL"/>
      </w:pPr>
      <w:r>
        <w:t xml:space="preserve">            - MME </w:t>
      </w:r>
    </w:p>
    <w:p w14:paraId="6A01BFA8" w14:textId="77777777" w:rsidR="005F4B5D" w:rsidRDefault="005F4B5D" w:rsidP="005F4B5D">
      <w:pPr>
        <w:pStyle w:val="PL"/>
      </w:pPr>
      <w:r>
        <w:t xml:space="preserve">            - TRF</w:t>
      </w:r>
    </w:p>
    <w:p w14:paraId="602288BD" w14:textId="77777777" w:rsidR="005F4B5D" w:rsidRDefault="005F4B5D" w:rsidP="005F4B5D">
      <w:pPr>
        <w:pStyle w:val="PL"/>
      </w:pPr>
      <w:r>
        <w:t xml:space="preserve">            - TF</w:t>
      </w:r>
    </w:p>
    <w:p w14:paraId="27E4AC67" w14:textId="77777777" w:rsidR="005F4B5D" w:rsidRDefault="005F4B5D" w:rsidP="005F4B5D">
      <w:pPr>
        <w:pStyle w:val="PL"/>
      </w:pPr>
      <w:r>
        <w:t xml:space="preserve">            - ATCF</w:t>
      </w:r>
    </w:p>
    <w:p w14:paraId="0AB6BAEC" w14:textId="77777777" w:rsidR="005F4B5D" w:rsidRDefault="005F4B5D" w:rsidP="005F4B5D">
      <w:pPr>
        <w:pStyle w:val="PL"/>
      </w:pPr>
      <w:r>
        <w:t xml:space="preserve">            - PROXY</w:t>
      </w:r>
    </w:p>
    <w:p w14:paraId="1F2D987F" w14:textId="77777777" w:rsidR="005F4B5D" w:rsidRDefault="005F4B5D" w:rsidP="005F4B5D">
      <w:pPr>
        <w:pStyle w:val="PL"/>
      </w:pPr>
      <w:r>
        <w:t xml:space="preserve">            - EPDG</w:t>
      </w:r>
    </w:p>
    <w:p w14:paraId="334012C9" w14:textId="77777777" w:rsidR="005F4B5D" w:rsidRDefault="005F4B5D" w:rsidP="005F4B5D">
      <w:pPr>
        <w:pStyle w:val="PL"/>
      </w:pPr>
      <w:r>
        <w:t xml:space="preserve">            - TDF</w:t>
      </w:r>
    </w:p>
    <w:p w14:paraId="3C1D69E8" w14:textId="77777777" w:rsidR="005F4B5D" w:rsidRDefault="005F4B5D" w:rsidP="005F4B5D">
      <w:pPr>
        <w:pStyle w:val="PL"/>
      </w:pPr>
      <w:r>
        <w:t xml:space="preserve">            - TWAG</w:t>
      </w:r>
    </w:p>
    <w:p w14:paraId="4F74CEA9" w14:textId="77777777" w:rsidR="005F4B5D" w:rsidRDefault="005F4B5D" w:rsidP="005F4B5D">
      <w:pPr>
        <w:pStyle w:val="PL"/>
      </w:pPr>
      <w:r>
        <w:t xml:space="preserve">            - SCEF</w:t>
      </w:r>
    </w:p>
    <w:p w14:paraId="4F28FA04" w14:textId="77777777" w:rsidR="005F4B5D" w:rsidRDefault="005F4B5D" w:rsidP="005F4B5D">
      <w:pPr>
        <w:pStyle w:val="PL"/>
      </w:pPr>
      <w:r>
        <w:t xml:space="preserve">            - IWK_SCEF</w:t>
      </w:r>
    </w:p>
    <w:p w14:paraId="720C5660" w14:textId="77777777" w:rsidR="005F4B5D" w:rsidRDefault="005F4B5D" w:rsidP="005F4B5D">
      <w:pPr>
        <w:pStyle w:val="PL"/>
      </w:pPr>
      <w:r>
        <w:t xml:space="preserve">            - IMS_GWF</w:t>
      </w:r>
    </w:p>
    <w:p w14:paraId="5E5A826E" w14:textId="77777777" w:rsidR="005F4B5D" w:rsidRDefault="005F4B5D" w:rsidP="005F4B5D">
      <w:pPr>
        <w:pStyle w:val="PL"/>
      </w:pPr>
      <w:r>
        <w:t xml:space="preserve">        - type: string</w:t>
      </w:r>
    </w:p>
    <w:p w14:paraId="514AA2FB" w14:textId="77777777" w:rsidR="005F4B5D" w:rsidRDefault="005F4B5D" w:rsidP="005F4B5D">
      <w:pPr>
        <w:pStyle w:val="PL"/>
      </w:pPr>
      <w:r>
        <w:t xml:space="preserve">    RoleOfIMSNode:</w:t>
      </w:r>
    </w:p>
    <w:p w14:paraId="375B5C0A" w14:textId="77777777" w:rsidR="005F4B5D" w:rsidRDefault="005F4B5D" w:rsidP="005F4B5D">
      <w:pPr>
        <w:pStyle w:val="PL"/>
      </w:pPr>
      <w:r>
        <w:t xml:space="preserve">      anyOf:</w:t>
      </w:r>
    </w:p>
    <w:p w14:paraId="46E6B1D7" w14:textId="77777777" w:rsidR="005F4B5D" w:rsidRDefault="005F4B5D" w:rsidP="005F4B5D">
      <w:pPr>
        <w:pStyle w:val="PL"/>
      </w:pPr>
      <w:r>
        <w:t xml:space="preserve">        - type: string</w:t>
      </w:r>
    </w:p>
    <w:p w14:paraId="1B416684" w14:textId="77777777" w:rsidR="005F4B5D" w:rsidRDefault="005F4B5D" w:rsidP="005F4B5D">
      <w:pPr>
        <w:pStyle w:val="PL"/>
      </w:pPr>
      <w:r>
        <w:t xml:space="preserve">          enum: </w:t>
      </w:r>
    </w:p>
    <w:p w14:paraId="37068E86" w14:textId="77777777" w:rsidR="005F4B5D" w:rsidRDefault="005F4B5D" w:rsidP="005F4B5D">
      <w:pPr>
        <w:pStyle w:val="PL"/>
      </w:pPr>
      <w:r>
        <w:t xml:space="preserve">            - ORIGINATING</w:t>
      </w:r>
    </w:p>
    <w:p w14:paraId="119689D7" w14:textId="77777777" w:rsidR="005F4B5D" w:rsidRDefault="005F4B5D" w:rsidP="005F4B5D">
      <w:pPr>
        <w:pStyle w:val="PL"/>
      </w:pPr>
      <w:r>
        <w:t xml:space="preserve">            - TERMINATING</w:t>
      </w:r>
    </w:p>
    <w:p w14:paraId="5732CACE" w14:textId="77777777" w:rsidR="005F4B5D" w:rsidRDefault="005F4B5D" w:rsidP="005F4B5D">
      <w:pPr>
        <w:pStyle w:val="PL"/>
      </w:pPr>
      <w:r>
        <w:t xml:space="preserve">            - FORWARDING</w:t>
      </w:r>
    </w:p>
    <w:p w14:paraId="529B2889" w14:textId="77777777" w:rsidR="005F4B5D" w:rsidRDefault="005F4B5D" w:rsidP="005F4B5D">
      <w:pPr>
        <w:pStyle w:val="PL"/>
      </w:pPr>
      <w:r>
        <w:t xml:space="preserve">        - type: string</w:t>
      </w:r>
    </w:p>
    <w:p w14:paraId="256EF899" w14:textId="77777777" w:rsidR="005F4B5D" w:rsidRDefault="005F4B5D" w:rsidP="005F4B5D">
      <w:pPr>
        <w:pStyle w:val="PL"/>
      </w:pPr>
      <w:r>
        <w:t xml:space="preserve">    IMSSessionPriority:</w:t>
      </w:r>
    </w:p>
    <w:p w14:paraId="2D43BD7B" w14:textId="77777777" w:rsidR="005F4B5D" w:rsidRDefault="005F4B5D" w:rsidP="005F4B5D">
      <w:pPr>
        <w:pStyle w:val="PL"/>
      </w:pPr>
      <w:r>
        <w:t xml:space="preserve">      anyOf:</w:t>
      </w:r>
    </w:p>
    <w:p w14:paraId="1AC8DE7E" w14:textId="77777777" w:rsidR="005F4B5D" w:rsidRDefault="005F4B5D" w:rsidP="005F4B5D">
      <w:pPr>
        <w:pStyle w:val="PL"/>
      </w:pPr>
      <w:r>
        <w:t xml:space="preserve">        - type: string</w:t>
      </w:r>
    </w:p>
    <w:p w14:paraId="270C5434" w14:textId="77777777" w:rsidR="005F4B5D" w:rsidRDefault="005F4B5D" w:rsidP="005F4B5D">
      <w:pPr>
        <w:pStyle w:val="PL"/>
      </w:pPr>
      <w:r>
        <w:t xml:space="preserve">          enum: </w:t>
      </w:r>
    </w:p>
    <w:p w14:paraId="1F070CDC" w14:textId="77777777" w:rsidR="005F4B5D" w:rsidRDefault="005F4B5D" w:rsidP="005F4B5D">
      <w:pPr>
        <w:pStyle w:val="PL"/>
      </w:pPr>
      <w:r>
        <w:t xml:space="preserve">            - PRIORITY_0</w:t>
      </w:r>
    </w:p>
    <w:p w14:paraId="6C850FB6" w14:textId="77777777" w:rsidR="005F4B5D" w:rsidRDefault="005F4B5D" w:rsidP="005F4B5D">
      <w:pPr>
        <w:pStyle w:val="PL"/>
      </w:pPr>
      <w:r>
        <w:t xml:space="preserve">            - PRIORITY_1</w:t>
      </w:r>
    </w:p>
    <w:p w14:paraId="47B8B75F" w14:textId="77777777" w:rsidR="005F4B5D" w:rsidRDefault="005F4B5D" w:rsidP="005F4B5D">
      <w:pPr>
        <w:pStyle w:val="PL"/>
      </w:pPr>
      <w:r>
        <w:t xml:space="preserve">            - PRIORITY_2</w:t>
      </w:r>
    </w:p>
    <w:p w14:paraId="145F93E7" w14:textId="77777777" w:rsidR="005F4B5D" w:rsidRDefault="005F4B5D" w:rsidP="005F4B5D">
      <w:pPr>
        <w:pStyle w:val="PL"/>
      </w:pPr>
      <w:r>
        <w:t xml:space="preserve">            - PRIORITY_3</w:t>
      </w:r>
    </w:p>
    <w:p w14:paraId="31B9B6F9" w14:textId="77777777" w:rsidR="005F4B5D" w:rsidRDefault="005F4B5D" w:rsidP="005F4B5D">
      <w:pPr>
        <w:pStyle w:val="PL"/>
      </w:pPr>
      <w:r>
        <w:t xml:space="preserve">            - PRIORITY_4</w:t>
      </w:r>
    </w:p>
    <w:p w14:paraId="3CAD2ED2" w14:textId="77777777" w:rsidR="005F4B5D" w:rsidRDefault="005F4B5D" w:rsidP="005F4B5D">
      <w:pPr>
        <w:pStyle w:val="PL"/>
      </w:pPr>
      <w:r>
        <w:t xml:space="preserve">        - type: string</w:t>
      </w:r>
    </w:p>
    <w:p w14:paraId="5AEA0940" w14:textId="77777777" w:rsidR="005F4B5D" w:rsidRDefault="005F4B5D" w:rsidP="005F4B5D">
      <w:pPr>
        <w:pStyle w:val="PL"/>
      </w:pPr>
      <w:r>
        <w:t xml:space="preserve">    MediaInitiatorFlag:</w:t>
      </w:r>
    </w:p>
    <w:p w14:paraId="5F71C9B8" w14:textId="77777777" w:rsidR="005F4B5D" w:rsidRDefault="005F4B5D" w:rsidP="005F4B5D">
      <w:pPr>
        <w:pStyle w:val="PL"/>
      </w:pPr>
      <w:r>
        <w:t xml:space="preserve">      anyOf:</w:t>
      </w:r>
    </w:p>
    <w:p w14:paraId="2B548025" w14:textId="77777777" w:rsidR="005F4B5D" w:rsidRDefault="005F4B5D" w:rsidP="005F4B5D">
      <w:pPr>
        <w:pStyle w:val="PL"/>
      </w:pPr>
      <w:r>
        <w:t xml:space="preserve">        - type: string</w:t>
      </w:r>
    </w:p>
    <w:p w14:paraId="63C4DF49" w14:textId="77777777" w:rsidR="005F4B5D" w:rsidRDefault="005F4B5D" w:rsidP="005F4B5D">
      <w:pPr>
        <w:pStyle w:val="PL"/>
      </w:pPr>
      <w:r>
        <w:t xml:space="preserve">          enum: </w:t>
      </w:r>
    </w:p>
    <w:p w14:paraId="12B6D72D" w14:textId="77777777" w:rsidR="005F4B5D" w:rsidRDefault="005F4B5D" w:rsidP="005F4B5D">
      <w:pPr>
        <w:pStyle w:val="PL"/>
      </w:pPr>
      <w:r>
        <w:t xml:space="preserve">            - CALLED_PARTY</w:t>
      </w:r>
    </w:p>
    <w:p w14:paraId="0B69A328" w14:textId="77777777" w:rsidR="005F4B5D" w:rsidRDefault="005F4B5D" w:rsidP="005F4B5D">
      <w:pPr>
        <w:pStyle w:val="PL"/>
      </w:pPr>
      <w:r>
        <w:t xml:space="preserve">            - CALLING_PARTY</w:t>
      </w:r>
    </w:p>
    <w:p w14:paraId="6EA4E5C8" w14:textId="77777777" w:rsidR="005F4B5D" w:rsidRDefault="005F4B5D" w:rsidP="005F4B5D">
      <w:pPr>
        <w:pStyle w:val="PL"/>
      </w:pPr>
      <w:r>
        <w:t xml:space="preserve">            - UNKNOWN</w:t>
      </w:r>
    </w:p>
    <w:p w14:paraId="471028F6" w14:textId="77777777" w:rsidR="005F4B5D" w:rsidRDefault="005F4B5D" w:rsidP="005F4B5D">
      <w:pPr>
        <w:pStyle w:val="PL"/>
      </w:pPr>
      <w:r>
        <w:t xml:space="preserve">        - type: string</w:t>
      </w:r>
    </w:p>
    <w:p w14:paraId="52003038" w14:textId="77777777" w:rsidR="005F4B5D" w:rsidRDefault="005F4B5D" w:rsidP="005F4B5D">
      <w:pPr>
        <w:pStyle w:val="PL"/>
      </w:pPr>
      <w:r>
        <w:t xml:space="preserve">    SDPType:</w:t>
      </w:r>
    </w:p>
    <w:p w14:paraId="6C46BFCA" w14:textId="77777777" w:rsidR="005F4B5D" w:rsidRDefault="005F4B5D" w:rsidP="005F4B5D">
      <w:pPr>
        <w:pStyle w:val="PL"/>
      </w:pPr>
      <w:r>
        <w:t xml:space="preserve">      anyOf:</w:t>
      </w:r>
    </w:p>
    <w:p w14:paraId="7138945A" w14:textId="77777777" w:rsidR="005F4B5D" w:rsidRDefault="005F4B5D" w:rsidP="005F4B5D">
      <w:pPr>
        <w:pStyle w:val="PL"/>
      </w:pPr>
      <w:r>
        <w:t xml:space="preserve">        - type: string</w:t>
      </w:r>
    </w:p>
    <w:p w14:paraId="22A03729" w14:textId="77777777" w:rsidR="005F4B5D" w:rsidRDefault="005F4B5D" w:rsidP="005F4B5D">
      <w:pPr>
        <w:pStyle w:val="PL"/>
      </w:pPr>
      <w:r>
        <w:t xml:space="preserve">          enum: </w:t>
      </w:r>
    </w:p>
    <w:p w14:paraId="7770DA1C" w14:textId="77777777" w:rsidR="005F4B5D" w:rsidRDefault="005F4B5D" w:rsidP="005F4B5D">
      <w:pPr>
        <w:pStyle w:val="PL"/>
      </w:pPr>
      <w:r>
        <w:t xml:space="preserve">            - OFFER</w:t>
      </w:r>
    </w:p>
    <w:p w14:paraId="3F6C698B" w14:textId="77777777" w:rsidR="005F4B5D" w:rsidRDefault="005F4B5D" w:rsidP="005F4B5D">
      <w:pPr>
        <w:pStyle w:val="PL"/>
      </w:pPr>
      <w:r>
        <w:t xml:space="preserve">            - ANSWER</w:t>
      </w:r>
    </w:p>
    <w:p w14:paraId="3D19DFA0" w14:textId="77777777" w:rsidR="005F4B5D" w:rsidRDefault="005F4B5D" w:rsidP="005F4B5D">
      <w:pPr>
        <w:pStyle w:val="PL"/>
      </w:pPr>
      <w:r>
        <w:t xml:space="preserve">        - type: string</w:t>
      </w:r>
    </w:p>
    <w:p w14:paraId="24A4C6B5" w14:textId="77777777" w:rsidR="005F4B5D" w:rsidRDefault="005F4B5D" w:rsidP="005F4B5D">
      <w:pPr>
        <w:pStyle w:val="PL"/>
      </w:pPr>
      <w:r>
        <w:t xml:space="preserve">    OriginatorPartyType:</w:t>
      </w:r>
    </w:p>
    <w:p w14:paraId="6067CF77" w14:textId="77777777" w:rsidR="005F4B5D" w:rsidRDefault="005F4B5D" w:rsidP="005F4B5D">
      <w:pPr>
        <w:pStyle w:val="PL"/>
      </w:pPr>
      <w:r>
        <w:t xml:space="preserve">      anyOf:</w:t>
      </w:r>
    </w:p>
    <w:p w14:paraId="098EED8A" w14:textId="77777777" w:rsidR="005F4B5D" w:rsidRDefault="005F4B5D" w:rsidP="005F4B5D">
      <w:pPr>
        <w:pStyle w:val="PL"/>
      </w:pPr>
      <w:r>
        <w:t xml:space="preserve">        - type: string</w:t>
      </w:r>
    </w:p>
    <w:p w14:paraId="4B3B6A6C" w14:textId="77777777" w:rsidR="005F4B5D" w:rsidRDefault="005F4B5D" w:rsidP="005F4B5D">
      <w:pPr>
        <w:pStyle w:val="PL"/>
      </w:pPr>
      <w:r>
        <w:t xml:space="preserve">          enum: </w:t>
      </w:r>
    </w:p>
    <w:p w14:paraId="416EA047" w14:textId="77777777" w:rsidR="005F4B5D" w:rsidRDefault="005F4B5D" w:rsidP="005F4B5D">
      <w:pPr>
        <w:pStyle w:val="PL"/>
      </w:pPr>
      <w:r>
        <w:t xml:space="preserve">            - CALLING</w:t>
      </w:r>
    </w:p>
    <w:p w14:paraId="4C07A4F9" w14:textId="77777777" w:rsidR="005F4B5D" w:rsidRDefault="005F4B5D" w:rsidP="005F4B5D">
      <w:pPr>
        <w:pStyle w:val="PL"/>
      </w:pPr>
      <w:r>
        <w:t xml:space="preserve">            - CALLED</w:t>
      </w:r>
    </w:p>
    <w:p w14:paraId="5C50D4D9" w14:textId="77777777" w:rsidR="005F4B5D" w:rsidRDefault="005F4B5D" w:rsidP="005F4B5D">
      <w:pPr>
        <w:pStyle w:val="PL"/>
      </w:pPr>
      <w:r>
        <w:t xml:space="preserve">        - type: string</w:t>
      </w:r>
    </w:p>
    <w:p w14:paraId="2402745B" w14:textId="77777777" w:rsidR="005F4B5D" w:rsidRDefault="005F4B5D" w:rsidP="005F4B5D">
      <w:pPr>
        <w:pStyle w:val="PL"/>
      </w:pPr>
      <w:r>
        <w:t xml:space="preserve">    AccessTransferType:</w:t>
      </w:r>
    </w:p>
    <w:p w14:paraId="0D3693A4" w14:textId="77777777" w:rsidR="005F4B5D" w:rsidRDefault="005F4B5D" w:rsidP="005F4B5D">
      <w:pPr>
        <w:pStyle w:val="PL"/>
      </w:pPr>
      <w:r>
        <w:t xml:space="preserve">      anyOf:</w:t>
      </w:r>
    </w:p>
    <w:p w14:paraId="01CAA01F" w14:textId="77777777" w:rsidR="005F4B5D" w:rsidRDefault="005F4B5D" w:rsidP="005F4B5D">
      <w:pPr>
        <w:pStyle w:val="PL"/>
      </w:pPr>
      <w:r>
        <w:t xml:space="preserve">        - type: string</w:t>
      </w:r>
    </w:p>
    <w:p w14:paraId="556D78D0" w14:textId="77777777" w:rsidR="005F4B5D" w:rsidRDefault="005F4B5D" w:rsidP="005F4B5D">
      <w:pPr>
        <w:pStyle w:val="PL"/>
      </w:pPr>
      <w:r>
        <w:t xml:space="preserve">          enum: </w:t>
      </w:r>
    </w:p>
    <w:p w14:paraId="63C09C34" w14:textId="77777777" w:rsidR="005F4B5D" w:rsidRDefault="005F4B5D" w:rsidP="005F4B5D">
      <w:pPr>
        <w:pStyle w:val="PL"/>
      </w:pPr>
      <w:r>
        <w:t xml:space="preserve">            - PS_TO_CS</w:t>
      </w:r>
    </w:p>
    <w:p w14:paraId="6F356329" w14:textId="77777777" w:rsidR="005F4B5D" w:rsidRDefault="005F4B5D" w:rsidP="005F4B5D">
      <w:pPr>
        <w:pStyle w:val="PL"/>
      </w:pPr>
      <w:r>
        <w:t xml:space="preserve">            - CS_TO_PS</w:t>
      </w:r>
    </w:p>
    <w:p w14:paraId="6E2A07CA" w14:textId="77777777" w:rsidR="005F4B5D" w:rsidRDefault="005F4B5D" w:rsidP="005F4B5D">
      <w:pPr>
        <w:pStyle w:val="PL"/>
      </w:pPr>
      <w:r>
        <w:t xml:space="preserve">            - PS_TO_PS</w:t>
      </w:r>
    </w:p>
    <w:p w14:paraId="5D79BFCD" w14:textId="77777777" w:rsidR="005F4B5D" w:rsidRDefault="005F4B5D" w:rsidP="005F4B5D">
      <w:pPr>
        <w:pStyle w:val="PL"/>
      </w:pPr>
      <w:r>
        <w:t xml:space="preserve">            - CS_TO_CS</w:t>
      </w:r>
    </w:p>
    <w:p w14:paraId="22BFF936" w14:textId="77777777" w:rsidR="005F4B5D" w:rsidRDefault="005F4B5D" w:rsidP="005F4B5D">
      <w:pPr>
        <w:pStyle w:val="PL"/>
      </w:pPr>
      <w:r>
        <w:t xml:space="preserve">        - type: string</w:t>
      </w:r>
    </w:p>
    <w:p w14:paraId="39C84903" w14:textId="77777777" w:rsidR="005F4B5D" w:rsidRDefault="005F4B5D" w:rsidP="005F4B5D">
      <w:pPr>
        <w:pStyle w:val="PL"/>
      </w:pPr>
      <w:r>
        <w:t xml:space="preserve">    UETransferType:</w:t>
      </w:r>
    </w:p>
    <w:p w14:paraId="53A5BB00" w14:textId="77777777" w:rsidR="005F4B5D" w:rsidRDefault="005F4B5D" w:rsidP="005F4B5D">
      <w:pPr>
        <w:pStyle w:val="PL"/>
      </w:pPr>
      <w:r>
        <w:t xml:space="preserve">      anyOf:</w:t>
      </w:r>
    </w:p>
    <w:p w14:paraId="1803D0B6" w14:textId="77777777" w:rsidR="005F4B5D" w:rsidRDefault="005F4B5D" w:rsidP="005F4B5D">
      <w:pPr>
        <w:pStyle w:val="PL"/>
      </w:pPr>
      <w:r>
        <w:t xml:space="preserve">        - type: string</w:t>
      </w:r>
    </w:p>
    <w:p w14:paraId="656A8432" w14:textId="77777777" w:rsidR="005F4B5D" w:rsidRDefault="005F4B5D" w:rsidP="005F4B5D">
      <w:pPr>
        <w:pStyle w:val="PL"/>
      </w:pPr>
      <w:r>
        <w:t xml:space="preserve">          enum: </w:t>
      </w:r>
    </w:p>
    <w:p w14:paraId="425E6734" w14:textId="77777777" w:rsidR="005F4B5D" w:rsidRDefault="005F4B5D" w:rsidP="005F4B5D">
      <w:pPr>
        <w:pStyle w:val="PL"/>
      </w:pPr>
      <w:r>
        <w:t xml:space="preserve">            - INTRA_UE</w:t>
      </w:r>
    </w:p>
    <w:p w14:paraId="3AAA0517" w14:textId="77777777" w:rsidR="005F4B5D" w:rsidRDefault="005F4B5D" w:rsidP="005F4B5D">
      <w:pPr>
        <w:pStyle w:val="PL"/>
      </w:pPr>
      <w:r>
        <w:t xml:space="preserve">            - INTER_UE</w:t>
      </w:r>
    </w:p>
    <w:p w14:paraId="27921CF9" w14:textId="77777777" w:rsidR="005F4B5D" w:rsidRDefault="005F4B5D" w:rsidP="005F4B5D">
      <w:pPr>
        <w:pStyle w:val="PL"/>
      </w:pPr>
      <w:r>
        <w:t xml:space="preserve">        - type: string</w:t>
      </w:r>
    </w:p>
    <w:p w14:paraId="2B6E393A" w14:textId="77777777" w:rsidR="005F4B5D" w:rsidRDefault="005F4B5D" w:rsidP="005F4B5D">
      <w:pPr>
        <w:pStyle w:val="PL"/>
      </w:pPr>
      <w:r>
        <w:t xml:space="preserve">    NNISessionDirection:</w:t>
      </w:r>
    </w:p>
    <w:p w14:paraId="3E962576" w14:textId="77777777" w:rsidR="005F4B5D" w:rsidRDefault="005F4B5D" w:rsidP="005F4B5D">
      <w:pPr>
        <w:pStyle w:val="PL"/>
      </w:pPr>
      <w:r>
        <w:lastRenderedPageBreak/>
        <w:t xml:space="preserve">      anyOf:</w:t>
      </w:r>
    </w:p>
    <w:p w14:paraId="2127ECF8" w14:textId="77777777" w:rsidR="005F4B5D" w:rsidRDefault="005F4B5D" w:rsidP="005F4B5D">
      <w:pPr>
        <w:pStyle w:val="PL"/>
      </w:pPr>
      <w:r>
        <w:t xml:space="preserve">        - type: string</w:t>
      </w:r>
    </w:p>
    <w:p w14:paraId="13BABC6A" w14:textId="77777777" w:rsidR="005F4B5D" w:rsidRDefault="005F4B5D" w:rsidP="005F4B5D">
      <w:pPr>
        <w:pStyle w:val="PL"/>
      </w:pPr>
      <w:r>
        <w:t xml:space="preserve">          enum: </w:t>
      </w:r>
    </w:p>
    <w:p w14:paraId="7DDAEB92" w14:textId="77777777" w:rsidR="005F4B5D" w:rsidRDefault="005F4B5D" w:rsidP="005F4B5D">
      <w:pPr>
        <w:pStyle w:val="PL"/>
      </w:pPr>
      <w:r>
        <w:t xml:space="preserve">            - INBOUND</w:t>
      </w:r>
    </w:p>
    <w:p w14:paraId="528C41AA" w14:textId="77777777" w:rsidR="005F4B5D" w:rsidRDefault="005F4B5D" w:rsidP="005F4B5D">
      <w:pPr>
        <w:pStyle w:val="PL"/>
      </w:pPr>
      <w:r>
        <w:t xml:space="preserve">            - OUTBOUND</w:t>
      </w:r>
    </w:p>
    <w:p w14:paraId="69BFF9E3" w14:textId="77777777" w:rsidR="005F4B5D" w:rsidRDefault="005F4B5D" w:rsidP="005F4B5D">
      <w:pPr>
        <w:pStyle w:val="PL"/>
      </w:pPr>
      <w:r>
        <w:t xml:space="preserve">        - type: string</w:t>
      </w:r>
    </w:p>
    <w:p w14:paraId="04E25F39" w14:textId="77777777" w:rsidR="005F4B5D" w:rsidRDefault="005F4B5D" w:rsidP="005F4B5D">
      <w:pPr>
        <w:pStyle w:val="PL"/>
      </w:pPr>
      <w:r>
        <w:t xml:space="preserve">    NNIType:</w:t>
      </w:r>
    </w:p>
    <w:p w14:paraId="7B6BB471" w14:textId="77777777" w:rsidR="005F4B5D" w:rsidRDefault="005F4B5D" w:rsidP="005F4B5D">
      <w:pPr>
        <w:pStyle w:val="PL"/>
      </w:pPr>
      <w:r>
        <w:t xml:space="preserve">      anyOf:</w:t>
      </w:r>
    </w:p>
    <w:p w14:paraId="6DF64FBB" w14:textId="77777777" w:rsidR="005F4B5D" w:rsidRDefault="005F4B5D" w:rsidP="005F4B5D">
      <w:pPr>
        <w:pStyle w:val="PL"/>
      </w:pPr>
      <w:r>
        <w:t xml:space="preserve">        - type: string</w:t>
      </w:r>
    </w:p>
    <w:p w14:paraId="1D5D9C5E" w14:textId="77777777" w:rsidR="005F4B5D" w:rsidRDefault="005F4B5D" w:rsidP="005F4B5D">
      <w:pPr>
        <w:pStyle w:val="PL"/>
      </w:pPr>
      <w:r>
        <w:t xml:space="preserve">          enum: </w:t>
      </w:r>
    </w:p>
    <w:p w14:paraId="2B447720" w14:textId="77777777" w:rsidR="005F4B5D" w:rsidRDefault="005F4B5D" w:rsidP="005F4B5D">
      <w:pPr>
        <w:pStyle w:val="PL"/>
      </w:pPr>
      <w:r>
        <w:t xml:space="preserve">            - NON_ROAMING</w:t>
      </w:r>
    </w:p>
    <w:p w14:paraId="7C9ACA35" w14:textId="77777777" w:rsidR="005F4B5D" w:rsidRDefault="005F4B5D" w:rsidP="005F4B5D">
      <w:pPr>
        <w:pStyle w:val="PL"/>
      </w:pPr>
      <w:r>
        <w:t xml:space="preserve">            - ROAMING_NO_LOOPBACK</w:t>
      </w:r>
    </w:p>
    <w:p w14:paraId="594C4D50" w14:textId="77777777" w:rsidR="005F4B5D" w:rsidRDefault="005F4B5D" w:rsidP="005F4B5D">
      <w:pPr>
        <w:pStyle w:val="PL"/>
      </w:pPr>
      <w:r>
        <w:t xml:space="preserve">            - ROAMING_LOOPBACK</w:t>
      </w:r>
    </w:p>
    <w:p w14:paraId="5F3ECBDB" w14:textId="77777777" w:rsidR="005F4B5D" w:rsidRDefault="005F4B5D" w:rsidP="005F4B5D">
      <w:pPr>
        <w:pStyle w:val="PL"/>
      </w:pPr>
      <w:r>
        <w:t xml:space="preserve">        - type: string</w:t>
      </w:r>
    </w:p>
    <w:p w14:paraId="071F6994" w14:textId="77777777" w:rsidR="005F4B5D" w:rsidRDefault="005F4B5D" w:rsidP="005F4B5D">
      <w:pPr>
        <w:pStyle w:val="PL"/>
      </w:pPr>
      <w:r>
        <w:t xml:space="preserve">    NNIRelationshipMode:</w:t>
      </w:r>
    </w:p>
    <w:p w14:paraId="5B21FE26" w14:textId="77777777" w:rsidR="005F4B5D" w:rsidRDefault="005F4B5D" w:rsidP="005F4B5D">
      <w:pPr>
        <w:pStyle w:val="PL"/>
      </w:pPr>
      <w:r>
        <w:t xml:space="preserve">      anyOf:</w:t>
      </w:r>
    </w:p>
    <w:p w14:paraId="421FD82A" w14:textId="77777777" w:rsidR="005F4B5D" w:rsidRDefault="005F4B5D" w:rsidP="005F4B5D">
      <w:pPr>
        <w:pStyle w:val="PL"/>
      </w:pPr>
      <w:r>
        <w:t xml:space="preserve">        - type: string</w:t>
      </w:r>
    </w:p>
    <w:p w14:paraId="5AB48D5C" w14:textId="77777777" w:rsidR="005F4B5D" w:rsidRDefault="005F4B5D" w:rsidP="005F4B5D">
      <w:pPr>
        <w:pStyle w:val="PL"/>
      </w:pPr>
      <w:r>
        <w:t xml:space="preserve">          enum: </w:t>
      </w:r>
    </w:p>
    <w:p w14:paraId="5B9FF4E9" w14:textId="77777777" w:rsidR="005F4B5D" w:rsidRDefault="005F4B5D" w:rsidP="005F4B5D">
      <w:pPr>
        <w:pStyle w:val="PL"/>
      </w:pPr>
      <w:r>
        <w:t xml:space="preserve">            - TRUSTED</w:t>
      </w:r>
    </w:p>
    <w:p w14:paraId="22837D77" w14:textId="77777777" w:rsidR="005F4B5D" w:rsidRDefault="005F4B5D" w:rsidP="005F4B5D">
      <w:pPr>
        <w:pStyle w:val="PL"/>
      </w:pPr>
      <w:r>
        <w:t xml:space="preserve">            - NON_TRUSTED</w:t>
      </w:r>
    </w:p>
    <w:p w14:paraId="29710A82" w14:textId="77777777" w:rsidR="005F4B5D" w:rsidRDefault="005F4B5D" w:rsidP="005F4B5D">
      <w:pPr>
        <w:pStyle w:val="PL"/>
      </w:pPr>
      <w:r>
        <w:t xml:space="preserve">        - type: string</w:t>
      </w:r>
    </w:p>
    <w:p w14:paraId="70ACF39E" w14:textId="77777777" w:rsidR="005F4B5D" w:rsidRDefault="005F4B5D" w:rsidP="005F4B5D">
      <w:pPr>
        <w:pStyle w:val="PL"/>
      </w:pPr>
      <w:r>
        <w:t xml:space="preserve">    TADIdentifier:</w:t>
      </w:r>
    </w:p>
    <w:p w14:paraId="360ADECC" w14:textId="77777777" w:rsidR="005F4B5D" w:rsidRDefault="005F4B5D" w:rsidP="005F4B5D">
      <w:pPr>
        <w:pStyle w:val="PL"/>
      </w:pPr>
      <w:r>
        <w:t xml:space="preserve">      anyOf:</w:t>
      </w:r>
    </w:p>
    <w:p w14:paraId="5A120F40" w14:textId="77777777" w:rsidR="005F4B5D" w:rsidRDefault="005F4B5D" w:rsidP="005F4B5D">
      <w:pPr>
        <w:pStyle w:val="PL"/>
      </w:pPr>
      <w:r>
        <w:t xml:space="preserve">        - type: string</w:t>
      </w:r>
    </w:p>
    <w:p w14:paraId="01DFED9C" w14:textId="77777777" w:rsidR="005F4B5D" w:rsidRDefault="005F4B5D" w:rsidP="005F4B5D">
      <w:pPr>
        <w:pStyle w:val="PL"/>
      </w:pPr>
      <w:r>
        <w:t xml:space="preserve">          enum: </w:t>
      </w:r>
    </w:p>
    <w:p w14:paraId="06AB279B" w14:textId="77777777" w:rsidR="005F4B5D" w:rsidRDefault="005F4B5D" w:rsidP="005F4B5D">
      <w:pPr>
        <w:pStyle w:val="PL"/>
      </w:pPr>
      <w:r>
        <w:t xml:space="preserve">            - CS</w:t>
      </w:r>
    </w:p>
    <w:p w14:paraId="6F1B260C" w14:textId="77777777" w:rsidR="005F4B5D" w:rsidRDefault="005F4B5D" w:rsidP="005F4B5D">
      <w:pPr>
        <w:pStyle w:val="PL"/>
      </w:pPr>
      <w:r>
        <w:t xml:space="preserve">            - PS</w:t>
      </w:r>
    </w:p>
    <w:p w14:paraId="7F8F88CA" w14:textId="77777777" w:rsidR="005F4B5D" w:rsidRDefault="005F4B5D" w:rsidP="005F4B5D">
      <w:pPr>
        <w:pStyle w:val="PL"/>
      </w:pPr>
      <w:r>
        <w:t xml:space="preserve">        - type: string</w:t>
      </w:r>
    </w:p>
    <w:p w14:paraId="407FBAC6" w14:textId="77777777" w:rsidR="005F4B5D" w:rsidRDefault="005F4B5D" w:rsidP="005F4B5D">
      <w:pPr>
        <w:pStyle w:val="PL"/>
      </w:pPr>
      <w:r>
        <w:t xml:space="preserve">    ProseFunctionality:</w:t>
      </w:r>
    </w:p>
    <w:p w14:paraId="7F2D0E79" w14:textId="77777777" w:rsidR="005F4B5D" w:rsidRDefault="005F4B5D" w:rsidP="005F4B5D">
      <w:pPr>
        <w:pStyle w:val="PL"/>
      </w:pPr>
      <w:r>
        <w:t xml:space="preserve">      anyOf:</w:t>
      </w:r>
    </w:p>
    <w:p w14:paraId="7E914245" w14:textId="77777777" w:rsidR="005F4B5D" w:rsidRDefault="005F4B5D" w:rsidP="005F4B5D">
      <w:pPr>
        <w:pStyle w:val="PL"/>
      </w:pPr>
      <w:r>
        <w:t xml:space="preserve">        - type: string</w:t>
      </w:r>
    </w:p>
    <w:p w14:paraId="25A85D42" w14:textId="77777777" w:rsidR="005F4B5D" w:rsidRDefault="005F4B5D" w:rsidP="005F4B5D">
      <w:pPr>
        <w:pStyle w:val="PL"/>
      </w:pPr>
      <w:r>
        <w:t xml:space="preserve">          enum: </w:t>
      </w:r>
    </w:p>
    <w:p w14:paraId="470E811F" w14:textId="77777777" w:rsidR="005F4B5D" w:rsidRDefault="005F4B5D" w:rsidP="005F4B5D">
      <w:pPr>
        <w:pStyle w:val="PL"/>
      </w:pPr>
      <w:r>
        <w:t xml:space="preserve">            - DIRECT_DISCOVERY</w:t>
      </w:r>
    </w:p>
    <w:p w14:paraId="127C5B6E" w14:textId="77777777" w:rsidR="005F4B5D" w:rsidRDefault="005F4B5D" w:rsidP="005F4B5D">
      <w:pPr>
        <w:pStyle w:val="PL"/>
      </w:pPr>
      <w:r>
        <w:t xml:space="preserve">            - DIRECT_COMMUNICATION</w:t>
      </w:r>
    </w:p>
    <w:p w14:paraId="47CC4448" w14:textId="77777777" w:rsidR="005F4B5D" w:rsidRDefault="005F4B5D" w:rsidP="005F4B5D">
      <w:pPr>
        <w:pStyle w:val="PL"/>
      </w:pPr>
      <w:r>
        <w:t xml:space="preserve">        - type: string</w:t>
      </w:r>
    </w:p>
    <w:p w14:paraId="02645647" w14:textId="77777777" w:rsidR="005F4B5D" w:rsidRDefault="005F4B5D" w:rsidP="005F4B5D">
      <w:pPr>
        <w:pStyle w:val="PL"/>
      </w:pPr>
      <w:r>
        <w:t xml:space="preserve">    ProseEventType:</w:t>
      </w:r>
    </w:p>
    <w:p w14:paraId="5E4E8648" w14:textId="77777777" w:rsidR="005F4B5D" w:rsidRDefault="005F4B5D" w:rsidP="005F4B5D">
      <w:pPr>
        <w:pStyle w:val="PL"/>
      </w:pPr>
      <w:r>
        <w:t xml:space="preserve">      anyOf:</w:t>
      </w:r>
    </w:p>
    <w:p w14:paraId="0582639C" w14:textId="77777777" w:rsidR="005F4B5D" w:rsidRDefault="005F4B5D" w:rsidP="005F4B5D">
      <w:pPr>
        <w:pStyle w:val="PL"/>
      </w:pPr>
      <w:r>
        <w:t xml:space="preserve">        - type: string</w:t>
      </w:r>
    </w:p>
    <w:p w14:paraId="76340DEB" w14:textId="77777777" w:rsidR="005F4B5D" w:rsidRDefault="005F4B5D" w:rsidP="005F4B5D">
      <w:pPr>
        <w:pStyle w:val="PL"/>
      </w:pPr>
      <w:r>
        <w:t xml:space="preserve">          enum: </w:t>
      </w:r>
    </w:p>
    <w:p w14:paraId="4606DDB1" w14:textId="77777777" w:rsidR="005F4B5D" w:rsidRDefault="005F4B5D" w:rsidP="005F4B5D">
      <w:pPr>
        <w:pStyle w:val="PL"/>
      </w:pPr>
      <w:r>
        <w:t xml:space="preserve">            - ANNOUNCING</w:t>
      </w:r>
    </w:p>
    <w:p w14:paraId="1073A9BE" w14:textId="77777777" w:rsidR="005F4B5D" w:rsidRDefault="005F4B5D" w:rsidP="005F4B5D">
      <w:pPr>
        <w:pStyle w:val="PL"/>
      </w:pPr>
      <w:r>
        <w:t xml:space="preserve">            - MONITORING</w:t>
      </w:r>
    </w:p>
    <w:p w14:paraId="40439AB7" w14:textId="77777777" w:rsidR="005F4B5D" w:rsidRDefault="005F4B5D" w:rsidP="005F4B5D">
      <w:pPr>
        <w:pStyle w:val="PL"/>
      </w:pPr>
      <w:r>
        <w:t xml:space="preserve">            - MATCH_REPORT</w:t>
      </w:r>
    </w:p>
    <w:p w14:paraId="7C933D43" w14:textId="77777777" w:rsidR="005F4B5D" w:rsidRDefault="005F4B5D" w:rsidP="005F4B5D">
      <w:pPr>
        <w:pStyle w:val="PL"/>
      </w:pPr>
      <w:r>
        <w:t xml:space="preserve">        - type: string</w:t>
      </w:r>
    </w:p>
    <w:p w14:paraId="37A22AED" w14:textId="77777777" w:rsidR="005F4B5D" w:rsidRDefault="005F4B5D" w:rsidP="005F4B5D">
      <w:pPr>
        <w:pStyle w:val="PL"/>
      </w:pPr>
      <w:r>
        <w:t xml:space="preserve">    DirectDiscoveryModel:</w:t>
      </w:r>
    </w:p>
    <w:p w14:paraId="63559C0A" w14:textId="77777777" w:rsidR="005F4B5D" w:rsidRDefault="005F4B5D" w:rsidP="005F4B5D">
      <w:pPr>
        <w:pStyle w:val="PL"/>
      </w:pPr>
      <w:r>
        <w:t xml:space="preserve">      anyOf:</w:t>
      </w:r>
    </w:p>
    <w:p w14:paraId="66501295" w14:textId="77777777" w:rsidR="005F4B5D" w:rsidRDefault="005F4B5D" w:rsidP="005F4B5D">
      <w:pPr>
        <w:pStyle w:val="PL"/>
      </w:pPr>
      <w:r>
        <w:t xml:space="preserve">        - type: string</w:t>
      </w:r>
    </w:p>
    <w:p w14:paraId="28E5CE00" w14:textId="77777777" w:rsidR="005F4B5D" w:rsidRDefault="005F4B5D" w:rsidP="005F4B5D">
      <w:pPr>
        <w:pStyle w:val="PL"/>
      </w:pPr>
      <w:r>
        <w:t xml:space="preserve">          enum: </w:t>
      </w:r>
    </w:p>
    <w:p w14:paraId="131C90BF" w14:textId="77777777" w:rsidR="005F4B5D" w:rsidRDefault="005F4B5D" w:rsidP="005F4B5D">
      <w:pPr>
        <w:pStyle w:val="PL"/>
      </w:pPr>
      <w:r>
        <w:t xml:space="preserve">            - MODEL_A</w:t>
      </w:r>
    </w:p>
    <w:p w14:paraId="49E9B272" w14:textId="77777777" w:rsidR="005F4B5D" w:rsidRDefault="005F4B5D" w:rsidP="005F4B5D">
      <w:pPr>
        <w:pStyle w:val="PL"/>
      </w:pPr>
      <w:r>
        <w:t xml:space="preserve">            - MODEL_B</w:t>
      </w:r>
    </w:p>
    <w:p w14:paraId="256FAF0F" w14:textId="77777777" w:rsidR="005F4B5D" w:rsidRDefault="005F4B5D" w:rsidP="005F4B5D">
      <w:pPr>
        <w:pStyle w:val="PL"/>
      </w:pPr>
      <w:r>
        <w:t xml:space="preserve">        - type: string</w:t>
      </w:r>
    </w:p>
    <w:p w14:paraId="489B9EA7" w14:textId="77777777" w:rsidR="005F4B5D" w:rsidRDefault="005F4B5D" w:rsidP="005F4B5D">
      <w:pPr>
        <w:pStyle w:val="PL"/>
      </w:pPr>
      <w:r>
        <w:t xml:space="preserve">    RoleOfUE:</w:t>
      </w:r>
    </w:p>
    <w:p w14:paraId="15223C18" w14:textId="77777777" w:rsidR="005F4B5D" w:rsidRDefault="005F4B5D" w:rsidP="005F4B5D">
      <w:pPr>
        <w:pStyle w:val="PL"/>
      </w:pPr>
      <w:r>
        <w:t xml:space="preserve">      anyOf:</w:t>
      </w:r>
    </w:p>
    <w:p w14:paraId="5D682CE0" w14:textId="77777777" w:rsidR="005F4B5D" w:rsidRDefault="005F4B5D" w:rsidP="005F4B5D">
      <w:pPr>
        <w:pStyle w:val="PL"/>
      </w:pPr>
      <w:r>
        <w:t xml:space="preserve">        - type: string</w:t>
      </w:r>
    </w:p>
    <w:p w14:paraId="008E6425" w14:textId="77777777" w:rsidR="005F4B5D" w:rsidRDefault="005F4B5D" w:rsidP="005F4B5D">
      <w:pPr>
        <w:pStyle w:val="PL"/>
      </w:pPr>
      <w:r>
        <w:t xml:space="preserve">          enum: </w:t>
      </w:r>
    </w:p>
    <w:p w14:paraId="71A49FF4" w14:textId="77777777" w:rsidR="005F4B5D" w:rsidRDefault="005F4B5D" w:rsidP="005F4B5D">
      <w:pPr>
        <w:pStyle w:val="PL"/>
      </w:pPr>
      <w:r>
        <w:t xml:space="preserve">            - ANNOUNCING_UE</w:t>
      </w:r>
    </w:p>
    <w:p w14:paraId="53993C8A" w14:textId="77777777" w:rsidR="005F4B5D" w:rsidRDefault="005F4B5D" w:rsidP="005F4B5D">
      <w:pPr>
        <w:pStyle w:val="PL"/>
      </w:pPr>
      <w:r>
        <w:t xml:space="preserve">            - MONITORING_UE</w:t>
      </w:r>
    </w:p>
    <w:p w14:paraId="38B46AE7" w14:textId="77777777" w:rsidR="005F4B5D" w:rsidRDefault="005F4B5D" w:rsidP="005F4B5D">
      <w:pPr>
        <w:pStyle w:val="PL"/>
      </w:pPr>
      <w:r>
        <w:t xml:space="preserve">            - REQUESTOR_UE</w:t>
      </w:r>
    </w:p>
    <w:p w14:paraId="7C75E18D" w14:textId="77777777" w:rsidR="005F4B5D" w:rsidRDefault="005F4B5D" w:rsidP="005F4B5D">
      <w:pPr>
        <w:pStyle w:val="PL"/>
      </w:pPr>
      <w:r>
        <w:t xml:space="preserve">            - REQUESTED_UE</w:t>
      </w:r>
    </w:p>
    <w:p w14:paraId="515AE2EC" w14:textId="77777777" w:rsidR="005F4B5D" w:rsidRDefault="005F4B5D" w:rsidP="005F4B5D">
      <w:pPr>
        <w:pStyle w:val="PL"/>
      </w:pPr>
      <w:r>
        <w:t xml:space="preserve">        - type: string</w:t>
      </w:r>
    </w:p>
    <w:p w14:paraId="26C04596" w14:textId="77777777" w:rsidR="005F4B5D" w:rsidRDefault="005F4B5D" w:rsidP="005F4B5D">
      <w:pPr>
        <w:pStyle w:val="PL"/>
      </w:pPr>
      <w:r>
        <w:t xml:space="preserve">    RangeClass:</w:t>
      </w:r>
    </w:p>
    <w:p w14:paraId="393A5AC4" w14:textId="77777777" w:rsidR="005F4B5D" w:rsidRDefault="005F4B5D" w:rsidP="005F4B5D">
      <w:pPr>
        <w:pStyle w:val="PL"/>
      </w:pPr>
      <w:r>
        <w:t xml:space="preserve">      anyOf:</w:t>
      </w:r>
    </w:p>
    <w:p w14:paraId="0EB8F1CA" w14:textId="77777777" w:rsidR="005F4B5D" w:rsidRDefault="005F4B5D" w:rsidP="005F4B5D">
      <w:pPr>
        <w:pStyle w:val="PL"/>
      </w:pPr>
      <w:r>
        <w:t xml:space="preserve">        - type: string</w:t>
      </w:r>
    </w:p>
    <w:p w14:paraId="68208B07" w14:textId="77777777" w:rsidR="005F4B5D" w:rsidRDefault="005F4B5D" w:rsidP="005F4B5D">
      <w:pPr>
        <w:pStyle w:val="PL"/>
      </w:pPr>
      <w:r>
        <w:t xml:space="preserve">          enum: </w:t>
      </w:r>
    </w:p>
    <w:p w14:paraId="438271AC" w14:textId="77777777" w:rsidR="005F4B5D" w:rsidRDefault="005F4B5D" w:rsidP="005F4B5D">
      <w:pPr>
        <w:pStyle w:val="PL"/>
      </w:pPr>
      <w:r>
        <w:t xml:space="preserve">            - RESERVED</w:t>
      </w:r>
    </w:p>
    <w:p w14:paraId="7E4F9D0F" w14:textId="77777777" w:rsidR="005F4B5D" w:rsidRDefault="005F4B5D" w:rsidP="005F4B5D">
      <w:pPr>
        <w:pStyle w:val="PL"/>
      </w:pPr>
      <w:r>
        <w:t xml:space="preserve">            - 50_METER</w:t>
      </w:r>
    </w:p>
    <w:p w14:paraId="4F4956E3" w14:textId="77777777" w:rsidR="005F4B5D" w:rsidRDefault="005F4B5D" w:rsidP="005F4B5D">
      <w:pPr>
        <w:pStyle w:val="PL"/>
      </w:pPr>
      <w:r>
        <w:t xml:space="preserve">            - 100_METER</w:t>
      </w:r>
    </w:p>
    <w:p w14:paraId="4B9727D8" w14:textId="77777777" w:rsidR="005F4B5D" w:rsidRDefault="005F4B5D" w:rsidP="005F4B5D">
      <w:pPr>
        <w:pStyle w:val="PL"/>
      </w:pPr>
      <w:r>
        <w:t xml:space="preserve">            - 200_METER</w:t>
      </w:r>
    </w:p>
    <w:p w14:paraId="00E05A19" w14:textId="77777777" w:rsidR="005F4B5D" w:rsidRDefault="005F4B5D" w:rsidP="005F4B5D">
      <w:pPr>
        <w:pStyle w:val="PL"/>
      </w:pPr>
      <w:r>
        <w:t xml:space="preserve">            - 500_METER</w:t>
      </w:r>
    </w:p>
    <w:p w14:paraId="39ED0F47" w14:textId="77777777" w:rsidR="005F4B5D" w:rsidRDefault="005F4B5D" w:rsidP="005F4B5D">
      <w:pPr>
        <w:pStyle w:val="PL"/>
      </w:pPr>
      <w:r>
        <w:t xml:space="preserve">            - 1000_METER</w:t>
      </w:r>
    </w:p>
    <w:p w14:paraId="566FF85A" w14:textId="77777777" w:rsidR="005F4B5D" w:rsidRDefault="005F4B5D" w:rsidP="005F4B5D">
      <w:pPr>
        <w:pStyle w:val="PL"/>
      </w:pPr>
      <w:r>
        <w:t xml:space="preserve">            - UNUSED</w:t>
      </w:r>
    </w:p>
    <w:p w14:paraId="209766AB" w14:textId="77777777" w:rsidR="005F4B5D" w:rsidRDefault="005F4B5D" w:rsidP="005F4B5D">
      <w:pPr>
        <w:pStyle w:val="PL"/>
      </w:pPr>
      <w:r>
        <w:t xml:space="preserve">        - type: string</w:t>
      </w:r>
    </w:p>
    <w:p w14:paraId="6B4A7D05" w14:textId="77777777" w:rsidR="005F4B5D" w:rsidRDefault="005F4B5D" w:rsidP="005F4B5D">
      <w:pPr>
        <w:pStyle w:val="PL"/>
      </w:pPr>
      <w:r>
        <w:t xml:space="preserve">    RadioResourcesIndicator:</w:t>
      </w:r>
    </w:p>
    <w:p w14:paraId="23AB0CEC" w14:textId="77777777" w:rsidR="005F4B5D" w:rsidRDefault="005F4B5D" w:rsidP="005F4B5D">
      <w:pPr>
        <w:pStyle w:val="PL"/>
      </w:pPr>
      <w:r>
        <w:t xml:space="preserve">      anyOf:</w:t>
      </w:r>
    </w:p>
    <w:p w14:paraId="741B86FC" w14:textId="77777777" w:rsidR="005F4B5D" w:rsidRDefault="005F4B5D" w:rsidP="005F4B5D">
      <w:pPr>
        <w:pStyle w:val="PL"/>
      </w:pPr>
      <w:r>
        <w:t xml:space="preserve">        - type: string</w:t>
      </w:r>
    </w:p>
    <w:p w14:paraId="5F1655CD" w14:textId="77777777" w:rsidR="005F4B5D" w:rsidRDefault="005F4B5D" w:rsidP="005F4B5D">
      <w:pPr>
        <w:pStyle w:val="PL"/>
      </w:pPr>
      <w:r>
        <w:t xml:space="preserve">          enum: </w:t>
      </w:r>
    </w:p>
    <w:p w14:paraId="76E674CF" w14:textId="77777777" w:rsidR="005F4B5D" w:rsidRDefault="005F4B5D" w:rsidP="005F4B5D">
      <w:pPr>
        <w:pStyle w:val="PL"/>
      </w:pPr>
      <w:r>
        <w:t xml:space="preserve">            - OPERATOR_PROVIDED</w:t>
      </w:r>
    </w:p>
    <w:p w14:paraId="021C1327" w14:textId="77777777" w:rsidR="005F4B5D" w:rsidRDefault="005F4B5D" w:rsidP="005F4B5D">
      <w:pPr>
        <w:pStyle w:val="PL"/>
      </w:pPr>
      <w:r>
        <w:t xml:space="preserve">            - CONFIGURED</w:t>
      </w:r>
    </w:p>
    <w:p w14:paraId="0A176CA7" w14:textId="77777777" w:rsidR="005F4B5D" w:rsidRDefault="005F4B5D" w:rsidP="005F4B5D">
      <w:pPr>
        <w:pStyle w:val="PL"/>
      </w:pPr>
      <w:r>
        <w:t xml:space="preserve">        - type: string</w:t>
      </w:r>
    </w:p>
    <w:p w14:paraId="3FAFFFF6" w14:textId="77777777" w:rsidR="005F4B5D" w:rsidRDefault="005F4B5D" w:rsidP="005F4B5D">
      <w:pPr>
        <w:pStyle w:val="PL"/>
      </w:pPr>
      <w:r>
        <w:lastRenderedPageBreak/>
        <w:t xml:space="preserve">    MbsDeliveryMethod:</w:t>
      </w:r>
    </w:p>
    <w:p w14:paraId="5DFB612A" w14:textId="77777777" w:rsidR="005F4B5D" w:rsidRDefault="005F4B5D" w:rsidP="005F4B5D">
      <w:pPr>
        <w:pStyle w:val="PL"/>
      </w:pPr>
      <w:r>
        <w:t xml:space="preserve">      anyOf:</w:t>
      </w:r>
    </w:p>
    <w:p w14:paraId="0FCB6CE4" w14:textId="77777777" w:rsidR="005F4B5D" w:rsidRDefault="005F4B5D" w:rsidP="005F4B5D">
      <w:pPr>
        <w:pStyle w:val="PL"/>
      </w:pPr>
      <w:r>
        <w:t xml:space="preserve">        - type: string</w:t>
      </w:r>
    </w:p>
    <w:p w14:paraId="0A1D1822" w14:textId="77777777" w:rsidR="005F4B5D" w:rsidRDefault="005F4B5D" w:rsidP="005F4B5D">
      <w:pPr>
        <w:pStyle w:val="PL"/>
      </w:pPr>
      <w:r>
        <w:t xml:space="preserve">          enum: </w:t>
      </w:r>
    </w:p>
    <w:p w14:paraId="193397C3" w14:textId="77777777" w:rsidR="005F4B5D" w:rsidRDefault="005F4B5D" w:rsidP="005F4B5D">
      <w:pPr>
        <w:pStyle w:val="PL"/>
      </w:pPr>
      <w:r>
        <w:t xml:space="preserve">            - SHARED</w:t>
      </w:r>
    </w:p>
    <w:p w14:paraId="6B51CB49" w14:textId="77777777" w:rsidR="005F4B5D" w:rsidRDefault="005F4B5D" w:rsidP="005F4B5D">
      <w:pPr>
        <w:pStyle w:val="PL"/>
      </w:pPr>
      <w:r>
        <w:t xml:space="preserve">            - INDIVIDUAL</w:t>
      </w:r>
    </w:p>
    <w:p w14:paraId="3BF0993E" w14:textId="77777777" w:rsidR="005F4B5D" w:rsidRDefault="005F4B5D" w:rsidP="005F4B5D">
      <w:pPr>
        <w:pStyle w:val="PL"/>
      </w:pPr>
      <w:r>
        <w:t xml:space="preserve">        - type: string</w:t>
      </w:r>
    </w:p>
    <w:p w14:paraId="1833C4C1" w14:textId="77777777" w:rsidR="005F4B5D" w:rsidRDefault="005F4B5D" w:rsidP="005F4B5D">
      <w:pPr>
        <w:pStyle w:val="PL"/>
      </w:pPr>
      <w:r>
        <w:t xml:space="preserve">    TSCFlowDirection:</w:t>
      </w:r>
    </w:p>
    <w:p w14:paraId="150FE2CD" w14:textId="77777777" w:rsidR="005F4B5D" w:rsidRDefault="005F4B5D" w:rsidP="005F4B5D">
      <w:pPr>
        <w:pStyle w:val="PL"/>
      </w:pPr>
      <w:r>
        <w:t xml:space="preserve">      anyOf:</w:t>
      </w:r>
    </w:p>
    <w:p w14:paraId="1D7C9F47" w14:textId="77777777" w:rsidR="005F4B5D" w:rsidRDefault="005F4B5D" w:rsidP="005F4B5D">
      <w:pPr>
        <w:pStyle w:val="PL"/>
      </w:pPr>
      <w:r>
        <w:t xml:space="preserve">        - type: string</w:t>
      </w:r>
    </w:p>
    <w:p w14:paraId="50F7213D" w14:textId="77777777" w:rsidR="005F4B5D" w:rsidRDefault="005F4B5D" w:rsidP="005F4B5D">
      <w:pPr>
        <w:pStyle w:val="PL"/>
      </w:pPr>
      <w:r>
        <w:t xml:space="preserve">          enum: </w:t>
      </w:r>
    </w:p>
    <w:p w14:paraId="33C2EEB6" w14:textId="77777777" w:rsidR="005F4B5D" w:rsidRDefault="005F4B5D" w:rsidP="005F4B5D">
      <w:pPr>
        <w:pStyle w:val="PL"/>
      </w:pPr>
      <w:r>
        <w:t xml:space="preserve">            - UPLINK</w:t>
      </w:r>
    </w:p>
    <w:p w14:paraId="584C95E1" w14:textId="77777777" w:rsidR="005F4B5D" w:rsidRDefault="005F4B5D" w:rsidP="005F4B5D">
      <w:pPr>
        <w:pStyle w:val="PL"/>
      </w:pPr>
      <w:r>
        <w:t xml:space="preserve">            - DOWNLINK</w:t>
      </w:r>
    </w:p>
    <w:p w14:paraId="0D1EC9CF" w14:textId="77777777" w:rsidR="005F4B5D" w:rsidRDefault="005F4B5D" w:rsidP="005F4B5D">
      <w:pPr>
        <w:pStyle w:val="PL"/>
      </w:pPr>
      <w:r>
        <w:t xml:space="preserve">        - type: string</w:t>
      </w:r>
    </w:p>
    <w:p w14:paraId="7130C158" w14:textId="77777777" w:rsidR="005F4B5D" w:rsidRDefault="005F4B5D" w:rsidP="005F4B5D">
      <w:pPr>
        <w:pStyle w:val="PL"/>
      </w:pPr>
      <w:r>
        <w:t xml:space="preserve">    TimeDistributionMethod:</w:t>
      </w:r>
    </w:p>
    <w:p w14:paraId="7676412E" w14:textId="77777777" w:rsidR="005F4B5D" w:rsidRDefault="005F4B5D" w:rsidP="005F4B5D">
      <w:pPr>
        <w:pStyle w:val="PL"/>
      </w:pPr>
      <w:r>
        <w:t xml:space="preserve">      anyOf:</w:t>
      </w:r>
    </w:p>
    <w:p w14:paraId="31AF776D" w14:textId="77777777" w:rsidR="005F4B5D" w:rsidRDefault="005F4B5D" w:rsidP="005F4B5D">
      <w:pPr>
        <w:pStyle w:val="PL"/>
      </w:pPr>
      <w:r>
        <w:t xml:space="preserve">        - type: string</w:t>
      </w:r>
    </w:p>
    <w:p w14:paraId="338551DC" w14:textId="77777777" w:rsidR="005F4B5D" w:rsidRDefault="005F4B5D" w:rsidP="005F4B5D">
      <w:pPr>
        <w:pStyle w:val="PL"/>
      </w:pPr>
      <w:r>
        <w:t xml:space="preserve">          enum: </w:t>
      </w:r>
    </w:p>
    <w:p w14:paraId="1CA246C8" w14:textId="77777777" w:rsidR="005F4B5D" w:rsidRDefault="005F4B5D" w:rsidP="005F4B5D">
      <w:pPr>
        <w:pStyle w:val="PL"/>
      </w:pPr>
      <w:r>
        <w:t xml:space="preserve">            - GPTP</w:t>
      </w:r>
    </w:p>
    <w:p w14:paraId="188222AD" w14:textId="77777777" w:rsidR="005F4B5D" w:rsidRDefault="005F4B5D" w:rsidP="005F4B5D">
      <w:pPr>
        <w:pStyle w:val="PL"/>
      </w:pPr>
      <w:r>
        <w:t xml:space="preserve">            - ASTI</w:t>
      </w:r>
    </w:p>
    <w:p w14:paraId="53790D48" w14:textId="77777777" w:rsidR="005F4B5D" w:rsidRDefault="005F4B5D" w:rsidP="005F4B5D">
      <w:pPr>
        <w:pStyle w:val="PL"/>
      </w:pPr>
      <w:r>
        <w:t xml:space="preserve">        - type: string</w:t>
      </w:r>
    </w:p>
    <w:p w14:paraId="65FF531A" w14:textId="77777777" w:rsidR="005F4B5D" w:rsidRDefault="005F4B5D" w:rsidP="005F4B5D">
      <w:pPr>
        <w:pStyle w:val="PL"/>
      </w:pPr>
      <w:r>
        <w:t xml:space="preserve">    AllocateUnitIndicator:</w:t>
      </w:r>
    </w:p>
    <w:p w14:paraId="0F240562" w14:textId="77777777" w:rsidR="005F4B5D" w:rsidRDefault="005F4B5D" w:rsidP="005F4B5D">
      <w:pPr>
        <w:pStyle w:val="PL"/>
      </w:pPr>
      <w:r>
        <w:t xml:space="preserve">      anyOf:</w:t>
      </w:r>
    </w:p>
    <w:p w14:paraId="73EF3A85" w14:textId="77777777" w:rsidR="005F4B5D" w:rsidRDefault="005F4B5D" w:rsidP="005F4B5D">
      <w:pPr>
        <w:pStyle w:val="PL"/>
      </w:pPr>
      <w:r>
        <w:t xml:space="preserve">        - type: string</w:t>
      </w:r>
    </w:p>
    <w:p w14:paraId="3BA4E9D1" w14:textId="77777777" w:rsidR="005F4B5D" w:rsidRDefault="005F4B5D" w:rsidP="005F4B5D">
      <w:pPr>
        <w:pStyle w:val="PL"/>
      </w:pPr>
      <w:r>
        <w:t xml:space="preserve">          enum:</w:t>
      </w:r>
    </w:p>
    <w:p w14:paraId="40AAC72D" w14:textId="77777777" w:rsidR="005F4B5D" w:rsidRDefault="005F4B5D" w:rsidP="005F4B5D">
      <w:pPr>
        <w:pStyle w:val="PL"/>
      </w:pPr>
      <w:r>
        <w:t xml:space="preserve">            - CHF_DETERMINED</w:t>
      </w:r>
    </w:p>
    <w:p w14:paraId="72A7D16D" w14:textId="77777777" w:rsidR="005F4B5D" w:rsidRDefault="005F4B5D" w:rsidP="005F4B5D">
      <w:pPr>
        <w:pStyle w:val="PL"/>
      </w:pPr>
      <w:r>
        <w:t xml:space="preserve">            - CTF_DETERMINED</w:t>
      </w:r>
    </w:p>
    <w:p w14:paraId="2B1A38C3" w14:textId="77777777" w:rsidR="005F4B5D" w:rsidRDefault="005F4B5D" w:rsidP="005F4B5D">
      <w:pPr>
        <w:pStyle w:val="PL"/>
      </w:pPr>
      <w:r>
        <w:t xml:space="preserve">        - type: string</w:t>
      </w:r>
    </w:p>
    <w:p w14:paraId="2800558D" w14:textId="77777777" w:rsidR="005F4B5D" w:rsidRDefault="005F4B5D" w:rsidP="005F4B5D">
      <w:pPr>
        <w:pStyle w:val="PL"/>
      </w:pPr>
      <w:r>
        <w:t xml:space="preserve">    NSSAAMessageType:</w:t>
      </w:r>
    </w:p>
    <w:p w14:paraId="2FDECB5B" w14:textId="77777777" w:rsidR="005F4B5D" w:rsidRDefault="005F4B5D" w:rsidP="005F4B5D">
      <w:pPr>
        <w:pStyle w:val="PL"/>
      </w:pPr>
      <w:r>
        <w:t xml:space="preserve">      anyOf:</w:t>
      </w:r>
    </w:p>
    <w:p w14:paraId="112C2054" w14:textId="77777777" w:rsidR="005F4B5D" w:rsidRDefault="005F4B5D" w:rsidP="005F4B5D">
      <w:pPr>
        <w:pStyle w:val="PL"/>
      </w:pPr>
      <w:r>
        <w:t xml:space="preserve">        - type: string</w:t>
      </w:r>
    </w:p>
    <w:p w14:paraId="64E0E7D1" w14:textId="77777777" w:rsidR="005F4B5D" w:rsidRDefault="005F4B5D" w:rsidP="005F4B5D">
      <w:pPr>
        <w:pStyle w:val="PL"/>
      </w:pPr>
      <w:r>
        <w:t xml:space="preserve">          enum: </w:t>
      </w:r>
    </w:p>
    <w:p w14:paraId="232A2AB3" w14:textId="77777777" w:rsidR="005F4B5D" w:rsidRDefault="005F4B5D" w:rsidP="005F4B5D">
      <w:pPr>
        <w:pStyle w:val="PL"/>
      </w:pPr>
      <w:r>
        <w:t xml:space="preserve">            - Authenticate</w:t>
      </w:r>
    </w:p>
    <w:p w14:paraId="23B4CC7A" w14:textId="77777777" w:rsidR="005F4B5D" w:rsidRDefault="005F4B5D" w:rsidP="005F4B5D">
      <w:pPr>
        <w:pStyle w:val="PL"/>
      </w:pPr>
      <w:r>
        <w:t xml:space="preserve">            - Re-Authentication-Notification</w:t>
      </w:r>
    </w:p>
    <w:p w14:paraId="6A1527AE" w14:textId="77777777" w:rsidR="005F4B5D" w:rsidRDefault="005F4B5D" w:rsidP="005F4B5D">
      <w:pPr>
        <w:pStyle w:val="PL"/>
      </w:pPr>
      <w:r>
        <w:t xml:space="preserve">            - Revocation Notification</w:t>
      </w:r>
    </w:p>
    <w:p w14:paraId="48A0235D" w14:textId="77777777" w:rsidR="005F4B5D" w:rsidRDefault="005F4B5D" w:rsidP="005F4B5D">
      <w:pPr>
        <w:pStyle w:val="PL"/>
      </w:pPr>
      <w:r>
        <w:t xml:space="preserve">        - type: string</w:t>
      </w:r>
    </w:p>
    <w:p w14:paraId="427988DE" w14:textId="77777777" w:rsidR="005F4B5D" w:rsidRDefault="005F4B5D" w:rsidP="005F4B5D">
      <w:pPr>
        <w:pStyle w:val="PL"/>
      </w:pPr>
    </w:p>
    <w:p w14:paraId="4B847D92" w14:textId="77777777" w:rsidR="005F4B5D" w:rsidRDefault="005F4B5D" w:rsidP="005F4B5D">
      <w:pPr>
        <w:pStyle w:val="PL"/>
      </w:pPr>
    </w:p>
    <w:p w14:paraId="34D22A79" w14:textId="77777777" w:rsidR="005F4B5D" w:rsidRPr="002A399E" w:rsidRDefault="005F4B5D" w:rsidP="005F4B5D">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522AA63C" w14:textId="77777777" w:rsidR="005F4B5D" w:rsidRPr="007F2678" w:rsidRDefault="005F4B5D" w:rsidP="00D27A16"/>
    <w:p w14:paraId="5C59A0E1" w14:textId="77777777" w:rsidR="009A5CD6" w:rsidRPr="00BD6F46" w:rsidRDefault="009A5CD6" w:rsidP="009A5CD6">
      <w:pPr>
        <w:pStyle w:val="Heading2"/>
        <w:rPr>
          <w:noProof/>
        </w:rPr>
      </w:pPr>
      <w:bookmarkStart w:id="2466" w:name="_CRA_2"/>
      <w:bookmarkStart w:id="2467" w:name="_CRA_3"/>
      <w:bookmarkStart w:id="2468" w:name="_Toc20227438"/>
      <w:bookmarkStart w:id="2469" w:name="_Toc27749685"/>
      <w:bookmarkStart w:id="2470" w:name="_Toc28709612"/>
      <w:bookmarkStart w:id="2471" w:name="_Toc44671232"/>
      <w:bookmarkStart w:id="2472" w:name="_Toc51919156"/>
      <w:bookmarkStart w:id="2473" w:name="_Toc193452950"/>
      <w:bookmarkEnd w:id="2466"/>
      <w:bookmarkEnd w:id="2467"/>
      <w:r w:rsidRPr="00BD6F46">
        <w:t>A.</w:t>
      </w:r>
      <w:r>
        <w:t>3</w:t>
      </w:r>
      <w:r w:rsidRPr="00BD6F46">
        <w:tab/>
        <w:t>Nchf_</w:t>
      </w:r>
      <w:r>
        <w:t>OfflineOnlyCharging</w:t>
      </w:r>
      <w:r w:rsidRPr="00BD6F46">
        <w:rPr>
          <w:noProof/>
        </w:rPr>
        <w:t xml:space="preserve"> API</w:t>
      </w:r>
      <w:bookmarkEnd w:id="2468"/>
      <w:bookmarkEnd w:id="2469"/>
      <w:bookmarkEnd w:id="2470"/>
      <w:bookmarkEnd w:id="2471"/>
      <w:bookmarkEnd w:id="2472"/>
      <w:bookmarkEnd w:id="2473"/>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4CB5AE02" w:rsidR="00E803C7" w:rsidRDefault="00E803C7" w:rsidP="00E803C7">
      <w:pPr>
        <w:pStyle w:val="PL"/>
      </w:pPr>
      <w:r w:rsidRPr="00BD6F46">
        <w:t xml:space="preserve">  version: </w:t>
      </w:r>
      <w:r>
        <w:t>1</w:t>
      </w:r>
      <w:r w:rsidRPr="00BD6F46">
        <w:t>.</w:t>
      </w:r>
      <w:r w:rsidR="00580014">
        <w:t>2</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1218E7CC" w:rsidR="009A5CD6" w:rsidRDefault="009A5CD6" w:rsidP="009A5CD6">
      <w:pPr>
        <w:pStyle w:val="PL"/>
      </w:pPr>
      <w:r w:rsidRPr="00BD6F46">
        <w:t xml:space="preserve">    3GPP TS 32.291</w:t>
      </w:r>
      <w:r>
        <w:t xml:space="preserve"> </w:t>
      </w:r>
      <w:r w:rsidR="00D25C5F" w:rsidRPr="00D25C5F">
        <w:t xml:space="preserve"> </w:t>
      </w:r>
      <w:r w:rsidR="00580014">
        <w:t>V18</w:t>
      </w:r>
      <w:r>
        <w:t>.</w:t>
      </w:r>
      <w:r w:rsidR="00580014">
        <w:t>7</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lastRenderedPageBreak/>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lastRenderedPageBreak/>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lastRenderedPageBreak/>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lastRenderedPageBreak/>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lastRenderedPageBreak/>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lastRenderedPageBreak/>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lastRenderedPageBreak/>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lastRenderedPageBreak/>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5D107F" w:rsidRDefault="00D263AC" w:rsidP="00D263AC">
      <w:pPr>
        <w:pStyle w:val="PL"/>
        <w:rPr>
          <w:lang w:val="fr-FR"/>
        </w:rPr>
      </w:pPr>
      <w:r>
        <w:t xml:space="preserve">            </w:t>
      </w:r>
      <w:r w:rsidRPr="005D107F">
        <w:rPr>
          <w:lang w:val="fr-FR"/>
        </w:rPr>
        <w:t>- EVENT_LIMIT</w:t>
      </w:r>
    </w:p>
    <w:p w14:paraId="52229ADF" w14:textId="77777777" w:rsidR="009A5CD6" w:rsidRPr="005D107F" w:rsidRDefault="009A5CD6" w:rsidP="009A5CD6">
      <w:pPr>
        <w:pStyle w:val="PL"/>
        <w:rPr>
          <w:lang w:val="fr-FR"/>
        </w:rPr>
      </w:pPr>
      <w:r w:rsidRPr="005D107F">
        <w:rPr>
          <w:lang w:val="fr-FR"/>
        </w:rPr>
        <w:t xml:space="preserve">            - PLMN_CHANGE</w:t>
      </w:r>
    </w:p>
    <w:p w14:paraId="149C40E5" w14:textId="77777777" w:rsidR="009A5CD6" w:rsidRPr="005D107F" w:rsidRDefault="009A5CD6" w:rsidP="009A5CD6">
      <w:pPr>
        <w:pStyle w:val="PL"/>
        <w:rPr>
          <w:lang w:val="fr-FR"/>
        </w:rPr>
      </w:pPr>
      <w:r w:rsidRPr="005D107F">
        <w:rPr>
          <w:lang w:val="fr-FR"/>
        </w:rPr>
        <w:t xml:space="preserve">            - USER_LOCATION_CHANGE</w:t>
      </w:r>
    </w:p>
    <w:p w14:paraId="4972498A" w14:textId="77777777" w:rsidR="009A5CD6" w:rsidRPr="005D107F" w:rsidRDefault="009A5CD6" w:rsidP="009A5CD6">
      <w:pPr>
        <w:pStyle w:val="PL"/>
        <w:rPr>
          <w:lang w:val="fr-FR"/>
        </w:rPr>
      </w:pPr>
      <w:r w:rsidRPr="005D107F">
        <w:rPr>
          <w:lang w:val="fr-FR"/>
        </w:rPr>
        <w:t xml:space="preserve">            - RAT_CHANGE</w:t>
      </w:r>
    </w:p>
    <w:p w14:paraId="407BFD63" w14:textId="77777777" w:rsidR="00050D12" w:rsidRPr="005D107F" w:rsidRDefault="00050D12" w:rsidP="009A5CD6">
      <w:pPr>
        <w:pStyle w:val="PL"/>
        <w:rPr>
          <w:lang w:val="fr-FR"/>
        </w:rPr>
      </w:pPr>
      <w:r w:rsidRPr="005D107F">
        <w:rPr>
          <w:lang w:val="fr-FR"/>
        </w:rPr>
        <w:t xml:space="preserve">            - SESSION</w:t>
      </w:r>
      <w:r w:rsidRPr="005D107F">
        <w:rPr>
          <w:lang w:val="fr-FR" w:eastAsia="zh-CN"/>
        </w:rPr>
        <w:t>_</w:t>
      </w:r>
      <w:r w:rsidRPr="005D107F">
        <w:rPr>
          <w:lang w:val="fr-FR"/>
        </w:rPr>
        <w:t>AMBR_CHANGE</w:t>
      </w:r>
    </w:p>
    <w:p w14:paraId="6FB49907" w14:textId="77777777" w:rsidR="009A5CD6" w:rsidRPr="005D107F" w:rsidRDefault="009A5CD6" w:rsidP="009A5CD6">
      <w:pPr>
        <w:pStyle w:val="PL"/>
        <w:rPr>
          <w:lang w:val="fr-FR"/>
        </w:rPr>
      </w:pPr>
      <w:r w:rsidRPr="005D107F">
        <w:rPr>
          <w:lang w:val="fr-FR"/>
        </w:rPr>
        <w:t xml:space="preserve">            - UE_TIMEZONE_CHANGE</w:t>
      </w:r>
    </w:p>
    <w:p w14:paraId="7E5F881E" w14:textId="77777777" w:rsidR="009A5CD6" w:rsidRDefault="009A5CD6" w:rsidP="009A5CD6">
      <w:pPr>
        <w:pStyle w:val="PL"/>
      </w:pPr>
      <w:r w:rsidRPr="005D107F">
        <w:rPr>
          <w:lang w:val="fr-FR"/>
        </w:rPr>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2474" w:name="OLE_LINK9"/>
      <w:bookmarkStart w:id="2475"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lastRenderedPageBreak/>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2474"/>
    <w:p w14:paraId="23D9AF58" w14:textId="77777777" w:rsidR="00720405" w:rsidRPr="00BD6F46" w:rsidRDefault="00720405" w:rsidP="00D4794D"/>
    <w:p w14:paraId="71287D09" w14:textId="77777777" w:rsidR="00DB3EC0" w:rsidRPr="00BD6F46" w:rsidRDefault="00594DA0" w:rsidP="00DB3EC0">
      <w:pPr>
        <w:pStyle w:val="Heading8"/>
      </w:pPr>
      <w:bookmarkStart w:id="2476" w:name="_CRAnnexBinformative"/>
      <w:bookmarkEnd w:id="2476"/>
      <w:r w:rsidRPr="00BD6F46">
        <w:br w:type="page"/>
      </w:r>
      <w:bookmarkStart w:id="2477" w:name="_Toc20227439"/>
      <w:bookmarkStart w:id="2478" w:name="_Toc27749686"/>
      <w:bookmarkStart w:id="2479" w:name="_Toc28709613"/>
      <w:bookmarkStart w:id="2480" w:name="_Toc44671233"/>
      <w:bookmarkStart w:id="2481" w:name="_Toc51919157"/>
      <w:bookmarkStart w:id="2482" w:name="_Toc193452951"/>
      <w:r w:rsidR="00DB3EC0" w:rsidRPr="00BD6F46">
        <w:lastRenderedPageBreak/>
        <w:t xml:space="preserve">Annex </w:t>
      </w:r>
      <w:r w:rsidR="000C41BC" w:rsidRPr="00BD6F46">
        <w:t>B</w:t>
      </w:r>
      <w:r w:rsidR="00DB3EC0" w:rsidRPr="00BD6F46">
        <w:t xml:space="preserve"> (informative):Change history</w:t>
      </w:r>
      <w:bookmarkEnd w:id="2477"/>
      <w:bookmarkEnd w:id="2478"/>
      <w:bookmarkEnd w:id="2479"/>
      <w:bookmarkEnd w:id="2480"/>
      <w:bookmarkEnd w:id="2481"/>
      <w:bookmarkEnd w:id="24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5D107F">
        <w:trPr>
          <w:cantSplit/>
        </w:trPr>
        <w:tc>
          <w:tcPr>
            <w:tcW w:w="9639" w:type="dxa"/>
            <w:gridSpan w:val="8"/>
            <w:tcBorders>
              <w:bottom w:val="nil"/>
            </w:tcBorders>
            <w:shd w:val="solid" w:color="FFFFFF" w:fill="auto"/>
          </w:tcPr>
          <w:bookmarkEnd w:id="2475"/>
          <w:p w14:paraId="3951B9B5" w14:textId="77777777" w:rsidR="00DB3EC0" w:rsidRPr="00BD6F46" w:rsidRDefault="00DB3EC0" w:rsidP="00FA212E">
            <w:pPr>
              <w:pStyle w:val="TAL"/>
              <w:jc w:val="center"/>
              <w:rPr>
                <w:b/>
                <w:sz w:val="16"/>
              </w:rPr>
            </w:pPr>
            <w:r w:rsidRPr="00BD6F46">
              <w:rPr>
                <w:b/>
              </w:rPr>
              <w:lastRenderedPageBreak/>
              <w:t>Change history</w:t>
            </w:r>
          </w:p>
        </w:tc>
      </w:tr>
      <w:tr w:rsidR="00DB3EC0" w:rsidRPr="00BD6F46" w14:paraId="3D233E97" w14:textId="77777777" w:rsidTr="005D107F">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5D107F">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5D107F">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5D107F">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5D107F">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5D107F">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5D107F">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5D107F">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5D107F">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5D107F">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5D107F">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5D107F">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5D107F">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5D107F">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5D107F">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5D107F">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5D107F">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5D107F">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5D107F">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5D107F">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5D107F">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5D107F">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5D107F">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5D107F">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5D107F">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5D107F">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5D107F">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5D107F">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5D107F">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5D107F">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5D107F">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5D107F">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5D107F">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5D107F">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5D107F">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5D107F">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lastRenderedPageBreak/>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5D107F">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5D107F">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5D107F">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5D107F">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5D107F">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5D107F">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5D107F">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5D107F">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5D107F">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5D107F">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5D107F">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5D107F">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5D107F">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5D107F">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5D107F">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5D107F">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5D107F">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5D107F">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5D107F">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5D107F">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5D107F">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5D107F">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5D107F">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5D107F">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5D107F">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5D107F">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5D107F">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5D107F">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5D107F">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5D107F">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5D107F">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5D107F">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5D107F">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5D107F">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5D107F">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lastRenderedPageBreak/>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5D107F">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5D107F">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5D107F">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5D107F">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5D107F">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5D107F">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5D107F">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5D107F">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5D107F">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5D107F">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5D107F">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5D107F">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5D107F">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5D107F">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5D107F">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5D107F">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5D107F">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5D107F">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5D107F">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5D107F">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5D107F">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5D107F">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5D107F">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5D107F">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5D107F">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5D107F">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5D107F">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5D107F">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5D107F">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5D107F">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5D107F">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5D107F">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5D107F">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5D107F">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5D107F">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lastRenderedPageBreak/>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5D107F">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5D107F">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5D107F">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5D107F">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5D107F">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5D107F">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5D107F">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5D107F">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5D107F">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5D107F">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5D107F">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5D107F">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5D107F">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5D107F">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5D107F">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5D107F">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5D107F">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5D107F">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5D107F">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5D107F">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5D107F">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5D107F">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5D107F">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5D107F">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5D107F">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5D107F">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5D107F">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5D107F">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5D107F">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5D107F">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5D107F">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5D107F">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5D107F">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5D107F">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5D107F">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lastRenderedPageBreak/>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5D107F">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5D107F">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5D107F">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5D107F">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5D107F">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5D107F">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5D107F">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5D107F">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5D107F">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5D107F">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5D107F">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5D107F">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5D107F">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5D107F">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5D107F">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5D107F">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5D107F">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5D107F">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5D107F">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5D107F">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5D107F">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5D107F">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5D107F">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5D107F">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5D107F">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5D107F">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5D107F">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5D107F">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5D107F">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5D107F">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5D107F">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5D107F">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5D107F">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5D107F">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5D107F">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lastRenderedPageBreak/>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5D107F">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5D107F">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5D107F">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5D107F">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5D107F">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5D107F">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5D107F">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5D107F">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5D107F">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5D107F">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5D107F">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5D107F">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5D107F">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5D107F">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5D107F">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5D107F">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5D107F">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5D107F">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5D107F">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5D107F">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5D107F">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5D107F">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5D107F">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5D107F">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5D107F">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5D107F">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5D107F">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5D107F">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5D107F">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5D107F">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5D107F">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5D107F">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5D107F">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5D107F">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5D107F">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lastRenderedPageBreak/>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5D107F">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5D107F">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5D107F">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5D107F">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5D107F">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5D107F">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5D107F">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5D107F">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5D107F">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5D107F">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5D107F">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5D107F">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5D107F">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5D107F">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5D107F">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5D107F">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5D107F">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5D107F">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5D107F">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5D107F">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5D107F">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5D107F">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5D107F">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5D107F">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5D107F">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5D107F">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5D107F">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5D107F">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5D107F">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5D107F">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5D107F">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5D107F">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5D107F">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5D107F">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5D107F">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lastRenderedPageBreak/>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5D107F">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5D107F">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5D107F">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5D107F">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5D107F">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5D107F">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5D107F">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5D107F">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5D107F">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5D107F">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5D107F">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5D107F">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5D107F">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5D107F">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5D107F">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5D107F">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5D107F">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5D107F">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5D107F">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5D107F">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5D107F">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5D107F">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5D107F">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5D107F">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5D107F">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5D107F">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5D107F">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5D107F">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5D107F">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5D107F">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5D107F">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5D107F">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5D107F">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5D107F">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5D107F">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lastRenderedPageBreak/>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5D107F">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5D107F">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5D107F">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5D107F">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5D107F">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5D107F">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5D107F">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5D107F">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5D107F">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5D107F">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5D107F">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5D107F">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5D107F">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5D107F">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5D107F">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5D107F">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5D107F">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5D107F">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5D107F">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5D107F">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5D107F">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5D107F">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5D107F">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5D107F">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5D107F">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5D107F">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5D107F">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5D107F">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5D107F">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5D107F">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5D107F">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5D107F">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5D107F">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5D107F">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5D107F">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lastRenderedPageBreak/>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5D107F">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5D107F">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5D107F">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5D107F">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000000" w:rsidP="005B5BC7">
            <w:pPr>
              <w:pStyle w:val="TAC"/>
              <w:rPr>
                <w:rFonts w:cs="Arial"/>
                <w:color w:val="000000"/>
                <w:sz w:val="16"/>
                <w:szCs w:val="16"/>
                <w:lang w:eastAsia="zh-CN"/>
              </w:rPr>
            </w:pPr>
            <w:hyperlink r:id="rId33" w:history="1">
              <w:r w:rsidR="005B5BC7"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5D107F">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000000" w:rsidP="00314AF3">
            <w:pPr>
              <w:pStyle w:val="TAC"/>
              <w:rPr>
                <w:rFonts w:cs="Arial"/>
                <w:color w:val="000000"/>
                <w:sz w:val="16"/>
                <w:szCs w:val="16"/>
                <w:lang w:eastAsia="zh-CN"/>
              </w:rPr>
            </w:pPr>
            <w:hyperlink r:id="rId34" w:history="1">
              <w:r w:rsidR="00314AF3"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5D107F">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000000" w:rsidP="00DD30AF">
            <w:pPr>
              <w:pStyle w:val="TAC"/>
              <w:rPr>
                <w:rFonts w:cs="Arial"/>
                <w:color w:val="000000"/>
                <w:sz w:val="16"/>
                <w:szCs w:val="16"/>
                <w:lang w:eastAsia="zh-CN"/>
              </w:rPr>
            </w:pPr>
            <w:hyperlink r:id="rId35" w:history="1">
              <w:r w:rsidR="00DD30AF"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5D107F">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000000" w:rsidP="00DD30AF">
            <w:pPr>
              <w:pStyle w:val="TAC"/>
              <w:rPr>
                <w:rFonts w:cs="Arial"/>
                <w:color w:val="000000"/>
                <w:sz w:val="16"/>
                <w:szCs w:val="16"/>
                <w:lang w:eastAsia="zh-CN"/>
              </w:rPr>
            </w:pPr>
            <w:hyperlink r:id="rId36" w:history="1">
              <w:r w:rsidR="00DD30AF"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5D107F">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000000" w:rsidP="00C00D49">
            <w:pPr>
              <w:pStyle w:val="TAC"/>
              <w:rPr>
                <w:rFonts w:cs="Arial"/>
                <w:color w:val="000000"/>
                <w:sz w:val="16"/>
                <w:szCs w:val="16"/>
                <w:lang w:eastAsia="zh-CN"/>
              </w:rPr>
            </w:pPr>
            <w:hyperlink r:id="rId37" w:history="1">
              <w:r w:rsidR="00C00D49"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5D107F">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000000" w:rsidP="00A52C33">
            <w:pPr>
              <w:pStyle w:val="TAC"/>
              <w:rPr>
                <w:rFonts w:cs="Arial"/>
                <w:color w:val="000000"/>
                <w:sz w:val="16"/>
                <w:szCs w:val="16"/>
                <w:lang w:eastAsia="zh-CN"/>
              </w:rPr>
            </w:pPr>
            <w:hyperlink r:id="rId38" w:history="1">
              <w:r w:rsidR="00A52C33"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5D107F">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5D107F">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000000" w:rsidP="00740984">
            <w:pPr>
              <w:pStyle w:val="TAC"/>
              <w:rPr>
                <w:rFonts w:cs="Arial"/>
                <w:color w:val="000000"/>
                <w:sz w:val="16"/>
                <w:szCs w:val="16"/>
                <w:lang w:eastAsia="zh-CN"/>
              </w:rPr>
            </w:pPr>
            <w:hyperlink r:id="rId39" w:history="1">
              <w:r w:rsidR="00740984"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5D107F">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000000" w:rsidP="00740984">
            <w:pPr>
              <w:pStyle w:val="TAC"/>
              <w:rPr>
                <w:rFonts w:cs="Arial"/>
                <w:color w:val="000000"/>
                <w:sz w:val="16"/>
                <w:szCs w:val="16"/>
                <w:lang w:eastAsia="zh-CN"/>
              </w:rPr>
            </w:pPr>
            <w:hyperlink r:id="rId40" w:history="1">
              <w:r w:rsidR="00740984"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5D107F">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000000" w:rsidP="00740984">
            <w:pPr>
              <w:pStyle w:val="TAC"/>
              <w:rPr>
                <w:rFonts w:cs="Arial"/>
                <w:color w:val="000000"/>
                <w:sz w:val="16"/>
                <w:szCs w:val="16"/>
                <w:lang w:eastAsia="zh-CN"/>
              </w:rPr>
            </w:pPr>
            <w:hyperlink r:id="rId41" w:history="1">
              <w:r w:rsidR="00740984"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5D107F">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000000" w:rsidP="00740984">
            <w:pPr>
              <w:pStyle w:val="TAC"/>
              <w:rPr>
                <w:rFonts w:cs="Arial"/>
                <w:color w:val="000000"/>
                <w:sz w:val="16"/>
                <w:szCs w:val="16"/>
                <w:lang w:eastAsia="zh-CN"/>
              </w:rPr>
            </w:pPr>
            <w:hyperlink r:id="rId42" w:history="1">
              <w:r w:rsidR="00740984"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5D107F">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000000" w:rsidP="00740984">
            <w:pPr>
              <w:pStyle w:val="TAC"/>
              <w:rPr>
                <w:rFonts w:cs="Arial"/>
                <w:color w:val="000000"/>
                <w:sz w:val="16"/>
                <w:szCs w:val="16"/>
                <w:lang w:eastAsia="zh-CN"/>
              </w:rPr>
            </w:pPr>
            <w:hyperlink r:id="rId43" w:history="1">
              <w:r w:rsidR="00740984"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5D107F">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000000" w:rsidP="00D62BBC">
            <w:pPr>
              <w:pStyle w:val="TAC"/>
              <w:rPr>
                <w:rFonts w:cs="Arial"/>
                <w:color w:val="000000"/>
                <w:sz w:val="16"/>
                <w:szCs w:val="16"/>
                <w:lang w:eastAsia="zh-CN"/>
              </w:rPr>
            </w:pPr>
            <w:hyperlink r:id="rId44" w:history="1">
              <w:r w:rsidR="00D62BBC"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5D107F">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000000" w:rsidP="00D62BBC">
            <w:pPr>
              <w:pStyle w:val="TAC"/>
              <w:rPr>
                <w:rFonts w:cs="Arial"/>
                <w:color w:val="000000"/>
                <w:sz w:val="16"/>
                <w:szCs w:val="16"/>
                <w:lang w:eastAsia="zh-CN"/>
              </w:rPr>
            </w:pPr>
            <w:hyperlink r:id="rId45" w:history="1">
              <w:r w:rsidR="00D62BBC"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5D107F">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000000" w:rsidP="00D62BBC">
            <w:pPr>
              <w:pStyle w:val="TAC"/>
              <w:rPr>
                <w:rFonts w:cs="Arial"/>
                <w:color w:val="000000"/>
                <w:sz w:val="16"/>
                <w:szCs w:val="16"/>
                <w:lang w:eastAsia="zh-CN"/>
              </w:rPr>
            </w:pPr>
            <w:hyperlink r:id="rId46" w:history="1">
              <w:r w:rsidR="00D62BBC"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5D107F">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000000" w:rsidP="00E40804">
            <w:pPr>
              <w:pStyle w:val="TAC"/>
              <w:rPr>
                <w:rFonts w:cs="Arial"/>
                <w:color w:val="000000"/>
                <w:sz w:val="16"/>
                <w:szCs w:val="16"/>
                <w:lang w:eastAsia="zh-CN"/>
              </w:rPr>
            </w:pPr>
            <w:hyperlink r:id="rId47" w:history="1">
              <w:r w:rsidR="00E40804"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5D107F">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r w:rsidR="00832CDF" w:rsidRPr="00C012B0" w14:paraId="44D86EFB" w14:textId="77777777" w:rsidTr="005D107F">
        <w:trPr>
          <w:trHeight w:val="383"/>
        </w:trPr>
        <w:tc>
          <w:tcPr>
            <w:tcW w:w="800" w:type="dxa"/>
            <w:shd w:val="solid" w:color="FFFFFF" w:fill="auto"/>
          </w:tcPr>
          <w:p w14:paraId="08672C87" w14:textId="3E266980" w:rsidR="00832CDF" w:rsidRPr="00B1767F" w:rsidRDefault="00832CDF"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7923F1EF" w14:textId="1DA1CF77" w:rsidR="00832CDF" w:rsidRPr="00B1767F" w:rsidRDefault="00832CDF"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7305552F" w14:textId="1C333ECE" w:rsidR="00832CDF" w:rsidRPr="00832CDF" w:rsidRDefault="00832CDF" w:rsidP="00F82F5B">
            <w:pPr>
              <w:pStyle w:val="TAC"/>
              <w:rPr>
                <w:rFonts w:cs="Arial"/>
                <w:color w:val="000000"/>
                <w:sz w:val="16"/>
                <w:szCs w:val="16"/>
                <w:lang w:eastAsia="zh-CN"/>
              </w:rPr>
            </w:pPr>
            <w:r w:rsidRPr="00832CDF">
              <w:rPr>
                <w:rFonts w:cs="Arial"/>
                <w:color w:val="000000"/>
                <w:sz w:val="16"/>
                <w:szCs w:val="16"/>
                <w:lang w:eastAsia="zh-CN"/>
              </w:rPr>
              <w:t>SP-241170</w:t>
            </w:r>
          </w:p>
        </w:tc>
        <w:tc>
          <w:tcPr>
            <w:tcW w:w="567" w:type="dxa"/>
            <w:shd w:val="solid" w:color="FFFFFF" w:fill="auto"/>
          </w:tcPr>
          <w:p w14:paraId="2EA1D38D" w14:textId="5D0315CA" w:rsidR="00832CDF" w:rsidRPr="00B1767F" w:rsidRDefault="00832CDF" w:rsidP="00F82F5B">
            <w:pPr>
              <w:pStyle w:val="TAL"/>
              <w:rPr>
                <w:rFonts w:cs="Arial"/>
                <w:color w:val="000000"/>
                <w:sz w:val="16"/>
                <w:szCs w:val="16"/>
                <w:lang w:eastAsia="zh-CN"/>
              </w:rPr>
            </w:pPr>
            <w:r>
              <w:rPr>
                <w:rFonts w:cs="Arial"/>
                <w:color w:val="000000"/>
                <w:sz w:val="16"/>
                <w:szCs w:val="16"/>
                <w:lang w:eastAsia="zh-CN"/>
              </w:rPr>
              <w:t>0576</w:t>
            </w:r>
          </w:p>
        </w:tc>
        <w:tc>
          <w:tcPr>
            <w:tcW w:w="425" w:type="dxa"/>
            <w:shd w:val="solid" w:color="FFFFFF" w:fill="auto"/>
          </w:tcPr>
          <w:p w14:paraId="113D9C38" w14:textId="42653159" w:rsidR="00832CDF" w:rsidRPr="00B1767F" w:rsidRDefault="00832CDF"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39EDB93" w14:textId="0E56788F" w:rsidR="00832CDF" w:rsidRPr="00B1767F" w:rsidRDefault="00832CDF" w:rsidP="00F82F5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05A57F8" w14:textId="47E381D3" w:rsidR="00832CDF" w:rsidRDefault="00832CDF" w:rsidP="00F82F5B">
            <w:pPr>
              <w:pStyle w:val="TAL"/>
              <w:rPr>
                <w:rFonts w:cs="Arial"/>
                <w:color w:val="000000"/>
                <w:sz w:val="16"/>
                <w:szCs w:val="16"/>
                <w:lang w:eastAsia="zh-CN"/>
              </w:rPr>
            </w:pPr>
            <w:r>
              <w:rPr>
                <w:rFonts w:cs="Arial"/>
                <w:color w:val="000000"/>
                <w:sz w:val="16"/>
                <w:szCs w:val="16"/>
                <w:lang w:eastAsia="zh-CN"/>
              </w:rPr>
              <w:t>Rel-18 CR 32.291 Correction of SMSChargingInformation</w:t>
            </w:r>
          </w:p>
        </w:tc>
        <w:tc>
          <w:tcPr>
            <w:tcW w:w="708" w:type="dxa"/>
            <w:shd w:val="solid" w:color="FFFFFF" w:fill="auto"/>
          </w:tcPr>
          <w:p w14:paraId="24ED7619" w14:textId="6D9491DA" w:rsidR="00832CDF" w:rsidRDefault="00832CDF" w:rsidP="00F82F5B">
            <w:pPr>
              <w:pStyle w:val="TAC"/>
              <w:rPr>
                <w:rFonts w:cs="Arial"/>
                <w:color w:val="000000"/>
                <w:sz w:val="16"/>
                <w:szCs w:val="16"/>
                <w:lang w:eastAsia="zh-CN"/>
              </w:rPr>
            </w:pPr>
            <w:r>
              <w:rPr>
                <w:rFonts w:cs="Arial"/>
                <w:color w:val="000000"/>
                <w:sz w:val="16"/>
                <w:szCs w:val="16"/>
                <w:lang w:eastAsia="zh-CN"/>
              </w:rPr>
              <w:t>18.7.0</w:t>
            </w:r>
          </w:p>
        </w:tc>
      </w:tr>
      <w:tr w:rsidR="006F663A" w:rsidRPr="00C012B0" w14:paraId="6FED382A" w14:textId="77777777" w:rsidTr="005D107F">
        <w:trPr>
          <w:trHeight w:val="383"/>
        </w:trPr>
        <w:tc>
          <w:tcPr>
            <w:tcW w:w="800" w:type="dxa"/>
            <w:shd w:val="solid" w:color="FFFFFF" w:fill="auto"/>
          </w:tcPr>
          <w:p w14:paraId="4C03C5E1" w14:textId="7A909452" w:rsidR="006F663A" w:rsidRDefault="006F663A"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7CB2F9D" w14:textId="645B6FFB" w:rsidR="006F663A" w:rsidRDefault="006F663A"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8EE82EF" w14:textId="031A9394" w:rsidR="006F663A" w:rsidRPr="00832CDF" w:rsidRDefault="006F663A" w:rsidP="00F82F5B">
            <w:pPr>
              <w:pStyle w:val="TAC"/>
              <w:rPr>
                <w:rFonts w:cs="Arial"/>
                <w:color w:val="000000"/>
                <w:sz w:val="16"/>
                <w:szCs w:val="16"/>
                <w:lang w:eastAsia="zh-CN"/>
              </w:rPr>
            </w:pPr>
            <w:r w:rsidRPr="006F663A">
              <w:rPr>
                <w:rFonts w:cs="Arial"/>
                <w:color w:val="000000"/>
                <w:sz w:val="16"/>
                <w:szCs w:val="16"/>
                <w:lang w:eastAsia="zh-CN"/>
              </w:rPr>
              <w:t>SP-241174</w:t>
            </w:r>
          </w:p>
        </w:tc>
        <w:tc>
          <w:tcPr>
            <w:tcW w:w="567" w:type="dxa"/>
            <w:shd w:val="solid" w:color="FFFFFF" w:fill="auto"/>
          </w:tcPr>
          <w:p w14:paraId="5121F00D" w14:textId="22E3CF45" w:rsidR="006F663A" w:rsidRDefault="006F663A" w:rsidP="00F82F5B">
            <w:pPr>
              <w:pStyle w:val="TAL"/>
              <w:rPr>
                <w:rFonts w:cs="Arial"/>
                <w:color w:val="000000"/>
                <w:sz w:val="16"/>
                <w:szCs w:val="16"/>
                <w:lang w:eastAsia="zh-CN"/>
              </w:rPr>
            </w:pPr>
            <w:r>
              <w:rPr>
                <w:rFonts w:cs="Arial"/>
                <w:color w:val="000000"/>
                <w:sz w:val="16"/>
                <w:szCs w:val="16"/>
                <w:lang w:eastAsia="zh-CN"/>
              </w:rPr>
              <w:t>0577</w:t>
            </w:r>
          </w:p>
        </w:tc>
        <w:tc>
          <w:tcPr>
            <w:tcW w:w="425" w:type="dxa"/>
            <w:shd w:val="solid" w:color="FFFFFF" w:fill="auto"/>
          </w:tcPr>
          <w:p w14:paraId="1E030BC6" w14:textId="189350CD" w:rsidR="006F663A" w:rsidRDefault="006F663A"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E777BA" w14:textId="668F8DEE" w:rsidR="006F663A" w:rsidRDefault="006F663A"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BE921BE" w14:textId="2C44CBEA" w:rsidR="006F663A" w:rsidRDefault="006F663A" w:rsidP="00F82F5B">
            <w:pPr>
              <w:pStyle w:val="TAL"/>
              <w:rPr>
                <w:rFonts w:cs="Arial"/>
                <w:color w:val="000000"/>
                <w:sz w:val="16"/>
                <w:szCs w:val="16"/>
                <w:lang w:eastAsia="zh-CN"/>
              </w:rPr>
            </w:pPr>
            <w:r>
              <w:rPr>
                <w:rFonts w:cs="Arial"/>
                <w:color w:val="000000"/>
                <w:sz w:val="16"/>
                <w:szCs w:val="16"/>
                <w:lang w:eastAsia="zh-CN"/>
              </w:rPr>
              <w:t>Rel-18 CR 32.291 Correcting bindings for common parts</w:t>
            </w:r>
          </w:p>
        </w:tc>
        <w:tc>
          <w:tcPr>
            <w:tcW w:w="708" w:type="dxa"/>
            <w:shd w:val="solid" w:color="FFFFFF" w:fill="auto"/>
          </w:tcPr>
          <w:p w14:paraId="49C04393" w14:textId="664F8B6D" w:rsidR="006F663A" w:rsidRDefault="006F663A"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045FBDBD" w14:textId="77777777" w:rsidTr="005D107F">
        <w:trPr>
          <w:trHeight w:val="383"/>
        </w:trPr>
        <w:tc>
          <w:tcPr>
            <w:tcW w:w="800" w:type="dxa"/>
            <w:shd w:val="solid" w:color="FFFFFF" w:fill="auto"/>
          </w:tcPr>
          <w:p w14:paraId="2D9EEF6E" w14:textId="67FEA7A4"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5542B6C" w14:textId="575BC139"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4912AD9E" w14:textId="1A5FDE6C" w:rsidR="00F56372" w:rsidRPr="006F663A"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6C9B6900" w14:textId="76109493" w:rsidR="00F56372" w:rsidRDefault="00F56372" w:rsidP="00F82F5B">
            <w:pPr>
              <w:pStyle w:val="TAL"/>
              <w:rPr>
                <w:rFonts w:cs="Arial"/>
                <w:color w:val="000000"/>
                <w:sz w:val="16"/>
                <w:szCs w:val="16"/>
                <w:lang w:eastAsia="zh-CN"/>
              </w:rPr>
            </w:pPr>
            <w:r>
              <w:rPr>
                <w:rFonts w:cs="Arial"/>
                <w:color w:val="000000"/>
                <w:sz w:val="16"/>
                <w:szCs w:val="16"/>
                <w:lang w:eastAsia="zh-CN"/>
              </w:rPr>
              <w:t>0578</w:t>
            </w:r>
          </w:p>
        </w:tc>
        <w:tc>
          <w:tcPr>
            <w:tcW w:w="425" w:type="dxa"/>
            <w:shd w:val="solid" w:color="FFFFFF" w:fill="auto"/>
          </w:tcPr>
          <w:p w14:paraId="211826B4" w14:textId="7520C8AE" w:rsidR="00F56372" w:rsidRDefault="00F56372"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918B0D" w14:textId="05BFB007"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8904C64" w14:textId="25D0B6EA" w:rsidR="00F56372" w:rsidRDefault="00F56372" w:rsidP="00F82F5B">
            <w:pPr>
              <w:pStyle w:val="TAL"/>
              <w:rPr>
                <w:rFonts w:cs="Arial"/>
                <w:color w:val="000000"/>
                <w:sz w:val="16"/>
                <w:szCs w:val="16"/>
                <w:lang w:eastAsia="zh-CN"/>
              </w:rPr>
            </w:pPr>
            <w:r>
              <w:rPr>
                <w:rFonts w:cs="Arial"/>
                <w:color w:val="000000"/>
                <w:sz w:val="16"/>
                <w:szCs w:val="16"/>
                <w:lang w:eastAsia="zh-CN"/>
              </w:rPr>
              <w:t>Rel-18 CR 32.291 Correction of missing normal session release</w:t>
            </w:r>
          </w:p>
        </w:tc>
        <w:tc>
          <w:tcPr>
            <w:tcW w:w="708" w:type="dxa"/>
            <w:shd w:val="solid" w:color="FFFFFF" w:fill="auto"/>
          </w:tcPr>
          <w:p w14:paraId="22CF4390" w14:textId="5305F597"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5315D6AF" w14:textId="77777777" w:rsidTr="005D107F">
        <w:trPr>
          <w:trHeight w:val="383"/>
        </w:trPr>
        <w:tc>
          <w:tcPr>
            <w:tcW w:w="800" w:type="dxa"/>
            <w:shd w:val="solid" w:color="FFFFFF" w:fill="auto"/>
          </w:tcPr>
          <w:p w14:paraId="0B3E0655" w14:textId="07D9D071"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6585A698" w14:textId="2EB80320"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3550C81" w14:textId="5777AE8B" w:rsidR="00F56372" w:rsidRPr="00F56372"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00CD914D" w14:textId="645CB21F" w:rsidR="00F56372" w:rsidRDefault="00F56372" w:rsidP="00F82F5B">
            <w:pPr>
              <w:pStyle w:val="TAL"/>
              <w:rPr>
                <w:rFonts w:cs="Arial"/>
                <w:color w:val="000000"/>
                <w:sz w:val="16"/>
                <w:szCs w:val="16"/>
                <w:lang w:eastAsia="zh-CN"/>
              </w:rPr>
            </w:pPr>
            <w:r>
              <w:rPr>
                <w:rFonts w:cs="Arial"/>
                <w:color w:val="000000"/>
                <w:sz w:val="16"/>
                <w:szCs w:val="16"/>
                <w:lang w:eastAsia="zh-CN"/>
              </w:rPr>
              <w:t>0582</w:t>
            </w:r>
          </w:p>
        </w:tc>
        <w:tc>
          <w:tcPr>
            <w:tcW w:w="425" w:type="dxa"/>
            <w:shd w:val="solid" w:color="FFFFFF" w:fill="auto"/>
          </w:tcPr>
          <w:p w14:paraId="694BE1AE" w14:textId="532A44C0" w:rsidR="00F56372" w:rsidRDefault="00F56372"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F1DBE95" w14:textId="179C4C66"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3252E6C" w14:textId="622BA5F1" w:rsidR="00F56372" w:rsidRDefault="00F56372" w:rsidP="00F82F5B">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5472CC56" w14:textId="3F89F3EE"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5D107F" w:rsidRPr="00C012B0" w14:paraId="4DC88D0D" w14:textId="77777777" w:rsidTr="005D107F">
        <w:trPr>
          <w:trHeight w:val="383"/>
        </w:trPr>
        <w:tc>
          <w:tcPr>
            <w:tcW w:w="800" w:type="dxa"/>
            <w:shd w:val="solid" w:color="FFFFFF" w:fill="auto"/>
          </w:tcPr>
          <w:p w14:paraId="1A6CD362" w14:textId="096E3D88"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2024-12</w:t>
            </w:r>
          </w:p>
        </w:tc>
        <w:tc>
          <w:tcPr>
            <w:tcW w:w="800" w:type="dxa"/>
            <w:shd w:val="solid" w:color="FFFFFF" w:fill="auto"/>
          </w:tcPr>
          <w:p w14:paraId="5BF615C4" w14:textId="653B4586" w:rsidR="005D107F" w:rsidRDefault="005D107F" w:rsidP="005D107F">
            <w:pPr>
              <w:pStyle w:val="TAC"/>
              <w:rPr>
                <w:rFonts w:cs="Arial"/>
                <w:color w:val="000000"/>
                <w:sz w:val="16"/>
                <w:szCs w:val="16"/>
                <w:lang w:eastAsia="zh-CN"/>
              </w:rPr>
            </w:pPr>
            <w:r w:rsidRPr="005D107F">
              <w:rPr>
                <w:rFonts w:eastAsia="Times New Roman" w:cs="Arial"/>
                <w:sz w:val="16"/>
                <w:szCs w:val="16"/>
                <w:lang w:eastAsia="ko-KR"/>
              </w:rPr>
              <w:t>SA#106</w:t>
            </w:r>
          </w:p>
        </w:tc>
        <w:tc>
          <w:tcPr>
            <w:tcW w:w="1094" w:type="dxa"/>
            <w:shd w:val="solid" w:color="FFFFFF" w:fill="auto"/>
          </w:tcPr>
          <w:p w14:paraId="0AADDEC4" w14:textId="2DE70B95" w:rsidR="005D107F" w:rsidRPr="00F56372" w:rsidRDefault="005D107F" w:rsidP="005D107F">
            <w:pPr>
              <w:pStyle w:val="TAC"/>
              <w:rPr>
                <w:rFonts w:cs="Arial"/>
                <w:color w:val="000000"/>
                <w:sz w:val="16"/>
                <w:szCs w:val="16"/>
                <w:lang w:eastAsia="zh-CN"/>
              </w:rPr>
            </w:pPr>
            <w:r w:rsidRPr="005D107F">
              <w:rPr>
                <w:rFonts w:eastAsia="Times New Roman" w:cs="Arial"/>
                <w:sz w:val="16"/>
                <w:szCs w:val="16"/>
                <w:lang w:eastAsia="ko-KR"/>
              </w:rPr>
              <w:t>SP-241643</w:t>
            </w:r>
          </w:p>
        </w:tc>
        <w:tc>
          <w:tcPr>
            <w:tcW w:w="567" w:type="dxa"/>
            <w:shd w:val="solid" w:color="FFFFFF" w:fill="auto"/>
          </w:tcPr>
          <w:p w14:paraId="4B47C185" w14:textId="13B42E2B"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0599</w:t>
            </w:r>
          </w:p>
        </w:tc>
        <w:tc>
          <w:tcPr>
            <w:tcW w:w="425" w:type="dxa"/>
            <w:shd w:val="solid" w:color="FFFFFF" w:fill="auto"/>
          </w:tcPr>
          <w:p w14:paraId="1AD7EDA0" w14:textId="025BF5B3" w:rsidR="005D107F" w:rsidRDefault="005D107F" w:rsidP="005D107F">
            <w:pPr>
              <w:pStyle w:val="TAR"/>
              <w:rPr>
                <w:rFonts w:cs="Arial"/>
                <w:color w:val="000000"/>
                <w:sz w:val="16"/>
                <w:szCs w:val="16"/>
                <w:lang w:eastAsia="zh-CN"/>
              </w:rPr>
            </w:pPr>
            <w:r w:rsidRPr="005D107F">
              <w:rPr>
                <w:rFonts w:eastAsia="Times New Roman" w:cs="Arial"/>
                <w:sz w:val="16"/>
                <w:szCs w:val="16"/>
                <w:lang w:eastAsia="ko-KR"/>
              </w:rPr>
              <w:t>1</w:t>
            </w:r>
          </w:p>
        </w:tc>
        <w:tc>
          <w:tcPr>
            <w:tcW w:w="425" w:type="dxa"/>
            <w:shd w:val="solid" w:color="FFFFFF" w:fill="auto"/>
          </w:tcPr>
          <w:p w14:paraId="68C3D296" w14:textId="1CED91D8" w:rsidR="005D107F" w:rsidRDefault="005D107F" w:rsidP="005D107F">
            <w:pPr>
              <w:pStyle w:val="TAC"/>
              <w:rPr>
                <w:rFonts w:cs="Arial"/>
                <w:color w:val="000000"/>
                <w:sz w:val="16"/>
                <w:szCs w:val="16"/>
                <w:lang w:eastAsia="zh-CN"/>
              </w:rPr>
            </w:pPr>
            <w:r w:rsidRPr="005D107F">
              <w:rPr>
                <w:rFonts w:eastAsia="Times New Roman" w:cs="Arial"/>
                <w:sz w:val="16"/>
                <w:szCs w:val="16"/>
                <w:lang w:eastAsia="ko-KR"/>
              </w:rPr>
              <w:t>F</w:t>
            </w:r>
          </w:p>
        </w:tc>
        <w:tc>
          <w:tcPr>
            <w:tcW w:w="4820" w:type="dxa"/>
            <w:shd w:val="solid" w:color="FFFFFF" w:fill="auto"/>
          </w:tcPr>
          <w:p w14:paraId="3B72BEED" w14:textId="6100DFB0"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Rel-18 CR 32.291 Correction of tenant id for network slicing</w:t>
            </w:r>
          </w:p>
        </w:tc>
        <w:tc>
          <w:tcPr>
            <w:tcW w:w="708" w:type="dxa"/>
            <w:shd w:val="solid" w:color="FFFFFF" w:fill="auto"/>
          </w:tcPr>
          <w:p w14:paraId="3C135C4B" w14:textId="63C7E461" w:rsidR="005D107F" w:rsidRDefault="005D107F" w:rsidP="005D107F">
            <w:pPr>
              <w:pStyle w:val="TAC"/>
              <w:rPr>
                <w:rFonts w:cs="Arial"/>
                <w:color w:val="000000"/>
                <w:sz w:val="16"/>
                <w:szCs w:val="16"/>
                <w:lang w:eastAsia="zh-CN"/>
              </w:rPr>
            </w:pPr>
            <w:r>
              <w:rPr>
                <w:rFonts w:cs="Arial"/>
                <w:color w:val="000000"/>
                <w:sz w:val="16"/>
                <w:szCs w:val="16"/>
                <w:lang w:eastAsia="zh-CN"/>
              </w:rPr>
              <w:t>18.8.0</w:t>
            </w:r>
          </w:p>
        </w:tc>
      </w:tr>
      <w:tr w:rsidR="00073A7C" w:rsidRPr="00C012B0" w14:paraId="06301425" w14:textId="77777777" w:rsidTr="005D107F">
        <w:trPr>
          <w:trHeight w:val="383"/>
        </w:trPr>
        <w:tc>
          <w:tcPr>
            <w:tcW w:w="800" w:type="dxa"/>
            <w:shd w:val="solid" w:color="FFFFFF" w:fill="auto"/>
          </w:tcPr>
          <w:p w14:paraId="7A08F22E" w14:textId="058B6F56" w:rsidR="00073A7C" w:rsidRPr="005D107F" w:rsidRDefault="00073A7C" w:rsidP="00073A7C">
            <w:pPr>
              <w:pStyle w:val="TAL"/>
              <w:rPr>
                <w:lang w:eastAsia="ko-KR"/>
              </w:rPr>
            </w:pPr>
            <w:r w:rsidRPr="00073A7C">
              <w:rPr>
                <w:rFonts w:eastAsia="Times New Roman" w:cs="Arial"/>
                <w:sz w:val="16"/>
                <w:szCs w:val="16"/>
                <w:lang w:eastAsia="ko-KR"/>
              </w:rPr>
              <w:t>2025-03</w:t>
            </w:r>
          </w:p>
        </w:tc>
        <w:tc>
          <w:tcPr>
            <w:tcW w:w="800" w:type="dxa"/>
            <w:shd w:val="solid" w:color="FFFFFF" w:fill="auto"/>
          </w:tcPr>
          <w:p w14:paraId="443FD176" w14:textId="513AEF90" w:rsidR="00073A7C" w:rsidRPr="005D107F" w:rsidRDefault="00073A7C" w:rsidP="00073A7C">
            <w:pPr>
              <w:pStyle w:val="TAL"/>
              <w:rPr>
                <w:lang w:eastAsia="ko-KR"/>
              </w:rPr>
            </w:pPr>
            <w:r w:rsidRPr="00073A7C">
              <w:rPr>
                <w:rFonts w:eastAsia="Times New Roman" w:cs="Arial"/>
                <w:sz w:val="16"/>
                <w:szCs w:val="16"/>
                <w:lang w:eastAsia="ko-KR"/>
              </w:rPr>
              <w:t>SA#107</w:t>
            </w:r>
          </w:p>
        </w:tc>
        <w:tc>
          <w:tcPr>
            <w:tcW w:w="1094" w:type="dxa"/>
            <w:shd w:val="solid" w:color="FFFFFF" w:fill="auto"/>
          </w:tcPr>
          <w:p w14:paraId="5F53745B" w14:textId="5D053F6D" w:rsidR="00073A7C" w:rsidRPr="005D107F" w:rsidRDefault="00073A7C" w:rsidP="00073A7C">
            <w:pPr>
              <w:pStyle w:val="TAL"/>
              <w:rPr>
                <w:lang w:eastAsia="ko-KR"/>
              </w:rPr>
            </w:pPr>
            <w:r w:rsidRPr="00073A7C">
              <w:rPr>
                <w:rFonts w:eastAsia="Times New Roman" w:cs="Arial"/>
                <w:sz w:val="16"/>
                <w:szCs w:val="16"/>
                <w:lang w:eastAsia="ko-KR"/>
              </w:rPr>
              <w:t>SP-250150</w:t>
            </w:r>
          </w:p>
        </w:tc>
        <w:tc>
          <w:tcPr>
            <w:tcW w:w="567" w:type="dxa"/>
            <w:shd w:val="solid" w:color="FFFFFF" w:fill="auto"/>
          </w:tcPr>
          <w:p w14:paraId="1FA3B4C2" w14:textId="2D5F29D1" w:rsidR="00073A7C" w:rsidRPr="005D107F" w:rsidRDefault="00073A7C" w:rsidP="00073A7C">
            <w:pPr>
              <w:pStyle w:val="TAL"/>
              <w:rPr>
                <w:lang w:eastAsia="ko-KR"/>
              </w:rPr>
            </w:pPr>
            <w:r w:rsidRPr="00073A7C">
              <w:rPr>
                <w:rFonts w:eastAsia="Times New Roman" w:cs="Arial"/>
                <w:sz w:val="16"/>
                <w:szCs w:val="16"/>
                <w:lang w:eastAsia="ko-KR"/>
              </w:rPr>
              <w:t>0604</w:t>
            </w:r>
          </w:p>
        </w:tc>
        <w:tc>
          <w:tcPr>
            <w:tcW w:w="425" w:type="dxa"/>
            <w:shd w:val="solid" w:color="FFFFFF" w:fill="auto"/>
          </w:tcPr>
          <w:p w14:paraId="665A26F4" w14:textId="36D3FC03" w:rsidR="00073A7C" w:rsidRPr="005D107F" w:rsidRDefault="00073A7C" w:rsidP="00073A7C">
            <w:pPr>
              <w:pStyle w:val="TAL"/>
              <w:rPr>
                <w:lang w:eastAsia="ko-KR"/>
              </w:rPr>
            </w:pPr>
            <w:r w:rsidRPr="00073A7C">
              <w:rPr>
                <w:rFonts w:eastAsia="Times New Roman" w:cs="Arial"/>
                <w:sz w:val="16"/>
                <w:szCs w:val="16"/>
                <w:lang w:eastAsia="ko-KR"/>
              </w:rPr>
              <w:t>1</w:t>
            </w:r>
          </w:p>
        </w:tc>
        <w:tc>
          <w:tcPr>
            <w:tcW w:w="425" w:type="dxa"/>
            <w:shd w:val="solid" w:color="FFFFFF" w:fill="auto"/>
          </w:tcPr>
          <w:p w14:paraId="2B954C7D" w14:textId="7D77C4B2" w:rsidR="00073A7C" w:rsidRPr="005D107F" w:rsidRDefault="00073A7C" w:rsidP="00073A7C">
            <w:pPr>
              <w:pStyle w:val="TAL"/>
              <w:rPr>
                <w:lang w:eastAsia="ko-KR"/>
              </w:rPr>
            </w:pPr>
            <w:r w:rsidRPr="00073A7C">
              <w:rPr>
                <w:rFonts w:eastAsia="Times New Roman" w:cs="Arial"/>
                <w:sz w:val="16"/>
                <w:szCs w:val="16"/>
                <w:lang w:eastAsia="ko-KR"/>
              </w:rPr>
              <w:t>F</w:t>
            </w:r>
          </w:p>
        </w:tc>
        <w:tc>
          <w:tcPr>
            <w:tcW w:w="4820" w:type="dxa"/>
            <w:shd w:val="solid" w:color="FFFFFF" w:fill="auto"/>
          </w:tcPr>
          <w:p w14:paraId="19A415D4" w14:textId="76C1D70C" w:rsidR="00073A7C" w:rsidRPr="005D107F" w:rsidRDefault="00073A7C" w:rsidP="00073A7C">
            <w:pPr>
              <w:pStyle w:val="TAL"/>
              <w:rPr>
                <w:lang w:eastAsia="ko-KR"/>
              </w:rPr>
            </w:pPr>
            <w:r w:rsidRPr="00073A7C">
              <w:rPr>
                <w:rFonts w:eastAsia="Times New Roman" w:cs="Arial"/>
                <w:sz w:val="16"/>
                <w:szCs w:val="16"/>
                <w:lang w:eastAsia="ko-KR"/>
              </w:rPr>
              <w:t>Rel-18 CR 32.291 Correction of Recipient Address in SMS Charging</w:t>
            </w:r>
          </w:p>
        </w:tc>
        <w:tc>
          <w:tcPr>
            <w:tcW w:w="708" w:type="dxa"/>
            <w:shd w:val="solid" w:color="FFFFFF" w:fill="auto"/>
          </w:tcPr>
          <w:p w14:paraId="46E62541" w14:textId="0563E744" w:rsidR="00073A7C" w:rsidRDefault="00073A7C" w:rsidP="00073A7C">
            <w:pPr>
              <w:pStyle w:val="TAL"/>
              <w:rPr>
                <w:color w:val="000000"/>
                <w:lang w:eastAsia="zh-CN"/>
              </w:rPr>
            </w:pPr>
            <w:r w:rsidRPr="00073A7C">
              <w:rPr>
                <w:rFonts w:eastAsia="Times New Roman" w:cs="Arial"/>
                <w:sz w:val="16"/>
                <w:szCs w:val="16"/>
                <w:lang w:eastAsia="ko-KR"/>
              </w:rPr>
              <w:t>18.9.0</w:t>
            </w:r>
          </w:p>
        </w:tc>
      </w:tr>
      <w:tr w:rsidR="00073A7C" w:rsidRPr="00C012B0" w14:paraId="19E9C6A1" w14:textId="77777777" w:rsidTr="005D107F">
        <w:trPr>
          <w:trHeight w:val="383"/>
        </w:trPr>
        <w:tc>
          <w:tcPr>
            <w:tcW w:w="800" w:type="dxa"/>
            <w:shd w:val="solid" w:color="FFFFFF" w:fill="auto"/>
          </w:tcPr>
          <w:p w14:paraId="59275F91" w14:textId="64ABD193" w:rsidR="00073A7C" w:rsidRPr="005D107F" w:rsidRDefault="00073A7C" w:rsidP="00073A7C">
            <w:pPr>
              <w:pStyle w:val="TAL"/>
              <w:rPr>
                <w:lang w:eastAsia="ko-KR"/>
              </w:rPr>
            </w:pPr>
            <w:r w:rsidRPr="00073A7C">
              <w:rPr>
                <w:rFonts w:eastAsia="Times New Roman" w:cs="Arial"/>
                <w:sz w:val="16"/>
                <w:szCs w:val="16"/>
                <w:lang w:eastAsia="ko-KR"/>
              </w:rPr>
              <w:t>2025-03</w:t>
            </w:r>
          </w:p>
        </w:tc>
        <w:tc>
          <w:tcPr>
            <w:tcW w:w="800" w:type="dxa"/>
            <w:shd w:val="solid" w:color="FFFFFF" w:fill="auto"/>
          </w:tcPr>
          <w:p w14:paraId="568A3077" w14:textId="2E93E53F" w:rsidR="00073A7C" w:rsidRPr="005D107F" w:rsidRDefault="00073A7C" w:rsidP="00073A7C">
            <w:pPr>
              <w:pStyle w:val="TAL"/>
              <w:rPr>
                <w:lang w:eastAsia="ko-KR"/>
              </w:rPr>
            </w:pPr>
            <w:r w:rsidRPr="00073A7C">
              <w:rPr>
                <w:rFonts w:eastAsia="Times New Roman" w:cs="Arial"/>
                <w:sz w:val="16"/>
                <w:szCs w:val="16"/>
                <w:lang w:eastAsia="ko-KR"/>
              </w:rPr>
              <w:t>SA#107</w:t>
            </w:r>
          </w:p>
        </w:tc>
        <w:tc>
          <w:tcPr>
            <w:tcW w:w="1094" w:type="dxa"/>
            <w:shd w:val="solid" w:color="FFFFFF" w:fill="auto"/>
          </w:tcPr>
          <w:p w14:paraId="0E722990" w14:textId="7ACE6A7D" w:rsidR="00073A7C" w:rsidRPr="005D107F" w:rsidRDefault="00073A7C" w:rsidP="00073A7C">
            <w:pPr>
              <w:pStyle w:val="TAL"/>
              <w:rPr>
                <w:lang w:eastAsia="ko-KR"/>
              </w:rPr>
            </w:pPr>
            <w:r w:rsidRPr="00073A7C">
              <w:rPr>
                <w:rFonts w:eastAsia="Times New Roman" w:cs="Arial"/>
                <w:sz w:val="16"/>
                <w:szCs w:val="16"/>
                <w:lang w:eastAsia="ko-KR"/>
              </w:rPr>
              <w:t>SP-250169</w:t>
            </w:r>
          </w:p>
        </w:tc>
        <w:tc>
          <w:tcPr>
            <w:tcW w:w="567" w:type="dxa"/>
            <w:shd w:val="solid" w:color="FFFFFF" w:fill="auto"/>
          </w:tcPr>
          <w:p w14:paraId="4CB1351B" w14:textId="5BD83DFC" w:rsidR="00073A7C" w:rsidRPr="005D107F" w:rsidRDefault="00073A7C" w:rsidP="00073A7C">
            <w:pPr>
              <w:pStyle w:val="TAL"/>
              <w:rPr>
                <w:lang w:eastAsia="ko-KR"/>
              </w:rPr>
            </w:pPr>
            <w:r w:rsidRPr="00073A7C">
              <w:rPr>
                <w:rFonts w:eastAsia="Times New Roman" w:cs="Arial"/>
                <w:sz w:val="16"/>
                <w:szCs w:val="16"/>
                <w:lang w:eastAsia="ko-KR"/>
              </w:rPr>
              <w:t>0607</w:t>
            </w:r>
          </w:p>
        </w:tc>
        <w:tc>
          <w:tcPr>
            <w:tcW w:w="425" w:type="dxa"/>
            <w:shd w:val="solid" w:color="FFFFFF" w:fill="auto"/>
          </w:tcPr>
          <w:p w14:paraId="454F24B3" w14:textId="11CEE110" w:rsidR="00073A7C" w:rsidRPr="005D107F" w:rsidRDefault="00073A7C" w:rsidP="00073A7C">
            <w:pPr>
              <w:pStyle w:val="TAL"/>
              <w:rPr>
                <w:lang w:eastAsia="ko-KR"/>
              </w:rPr>
            </w:pPr>
            <w:r w:rsidRPr="00073A7C">
              <w:rPr>
                <w:rFonts w:eastAsia="Times New Roman" w:cs="Arial"/>
                <w:sz w:val="16"/>
                <w:szCs w:val="16"/>
                <w:lang w:eastAsia="ko-KR"/>
              </w:rPr>
              <w:t>1</w:t>
            </w:r>
          </w:p>
        </w:tc>
        <w:tc>
          <w:tcPr>
            <w:tcW w:w="425" w:type="dxa"/>
            <w:shd w:val="solid" w:color="FFFFFF" w:fill="auto"/>
          </w:tcPr>
          <w:p w14:paraId="083FC358" w14:textId="489CE799" w:rsidR="00073A7C" w:rsidRPr="005D107F" w:rsidRDefault="00073A7C" w:rsidP="00073A7C">
            <w:pPr>
              <w:pStyle w:val="TAL"/>
              <w:rPr>
                <w:lang w:eastAsia="ko-KR"/>
              </w:rPr>
            </w:pPr>
            <w:r w:rsidRPr="00073A7C">
              <w:rPr>
                <w:rFonts w:eastAsia="Times New Roman" w:cs="Arial"/>
                <w:sz w:val="16"/>
                <w:szCs w:val="16"/>
                <w:lang w:eastAsia="ko-KR"/>
              </w:rPr>
              <w:t>A</w:t>
            </w:r>
          </w:p>
        </w:tc>
        <w:tc>
          <w:tcPr>
            <w:tcW w:w="4820" w:type="dxa"/>
            <w:shd w:val="solid" w:color="FFFFFF" w:fill="auto"/>
          </w:tcPr>
          <w:p w14:paraId="1135B20E" w14:textId="466DA8AE" w:rsidR="00073A7C" w:rsidRPr="005D107F" w:rsidRDefault="00073A7C" w:rsidP="00073A7C">
            <w:pPr>
              <w:pStyle w:val="TAL"/>
              <w:rPr>
                <w:lang w:eastAsia="ko-KR"/>
              </w:rPr>
            </w:pPr>
            <w:r w:rsidRPr="00073A7C">
              <w:rPr>
                <w:rFonts w:eastAsia="Times New Roman" w:cs="Arial"/>
                <w:sz w:val="16"/>
                <w:szCs w:val="16"/>
                <w:lang w:eastAsia="ko-KR"/>
              </w:rPr>
              <w:t>Rel-18 CR 32.291 Correction of missing pduType for PGW</w:t>
            </w:r>
          </w:p>
        </w:tc>
        <w:tc>
          <w:tcPr>
            <w:tcW w:w="708" w:type="dxa"/>
            <w:shd w:val="solid" w:color="FFFFFF" w:fill="auto"/>
          </w:tcPr>
          <w:p w14:paraId="53FC8792" w14:textId="77ECFBB7" w:rsidR="00073A7C" w:rsidRDefault="00073A7C" w:rsidP="00073A7C">
            <w:pPr>
              <w:pStyle w:val="TAL"/>
              <w:rPr>
                <w:color w:val="000000"/>
                <w:lang w:eastAsia="zh-CN"/>
              </w:rPr>
            </w:pPr>
            <w:r w:rsidRPr="00073A7C">
              <w:rPr>
                <w:rFonts w:eastAsia="Times New Roman" w:cs="Arial"/>
                <w:sz w:val="16"/>
                <w:szCs w:val="16"/>
                <w:lang w:eastAsia="ko-KR"/>
              </w:rPr>
              <w:t>18.9.0</w:t>
            </w:r>
          </w:p>
        </w:tc>
      </w:tr>
    </w:tbl>
    <w:p w14:paraId="2953869B" w14:textId="77777777" w:rsidR="003C3971" w:rsidRDefault="003C3971"/>
    <w:p w14:paraId="4E79B885" w14:textId="77777777" w:rsidR="005D107F" w:rsidRPr="004D3578" w:rsidRDefault="005D107F" w:rsidP="005D107F"/>
    <w:sectPr w:rsidR="005D107F"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893F53" w14:textId="77777777" w:rsidR="001B5FDC" w:rsidRDefault="001B5FDC">
      <w:r>
        <w:separator/>
      </w:r>
    </w:p>
  </w:endnote>
  <w:endnote w:type="continuationSeparator" w:id="0">
    <w:p w14:paraId="0F337855" w14:textId="77777777" w:rsidR="001B5FDC" w:rsidRDefault="001B5F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2C6C91" w14:textId="77777777" w:rsidR="001B5FDC" w:rsidRDefault="001B5FDC">
      <w:r>
        <w:separator/>
      </w:r>
    </w:p>
  </w:footnote>
  <w:footnote w:type="continuationSeparator" w:id="0">
    <w:p w14:paraId="6EFCCA53" w14:textId="77777777" w:rsidR="001B5FDC" w:rsidRDefault="001B5F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62F9F" w14:textId="29A2B7DF"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4D7E">
      <w:rPr>
        <w:rFonts w:ascii="Arial" w:hAnsi="Arial" w:cs="Arial"/>
        <w:b/>
        <w:noProof/>
        <w:sz w:val="18"/>
        <w:szCs w:val="18"/>
      </w:rPr>
      <w:t>3GPP TS 32.291 V18.9.0 (2025-03)</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334A275F"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4D7E">
      <w:rPr>
        <w:rFonts w:ascii="Arial" w:hAnsi="Arial" w:cs="Arial"/>
        <w:b/>
        <w:noProof/>
        <w:sz w:val="18"/>
        <w:szCs w:val="18"/>
      </w:rPr>
      <w:t>Release 18</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owMawE6jbs4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60B5"/>
    <w:rsid w:val="00021850"/>
    <w:rsid w:val="00022BA4"/>
    <w:rsid w:val="00025AE5"/>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70084"/>
    <w:rsid w:val="000710DA"/>
    <w:rsid w:val="000717B6"/>
    <w:rsid w:val="00072B07"/>
    <w:rsid w:val="000732D8"/>
    <w:rsid w:val="00073A7C"/>
    <w:rsid w:val="00074BD1"/>
    <w:rsid w:val="00074D8D"/>
    <w:rsid w:val="00075C88"/>
    <w:rsid w:val="00075FE4"/>
    <w:rsid w:val="00080512"/>
    <w:rsid w:val="00080C79"/>
    <w:rsid w:val="0008199F"/>
    <w:rsid w:val="000821A8"/>
    <w:rsid w:val="00083444"/>
    <w:rsid w:val="00085DF1"/>
    <w:rsid w:val="00091DBD"/>
    <w:rsid w:val="00093E4C"/>
    <w:rsid w:val="00095529"/>
    <w:rsid w:val="000A3E1B"/>
    <w:rsid w:val="000A4082"/>
    <w:rsid w:val="000B104E"/>
    <w:rsid w:val="000B10D5"/>
    <w:rsid w:val="000B199F"/>
    <w:rsid w:val="000B1C8B"/>
    <w:rsid w:val="000B2506"/>
    <w:rsid w:val="000B371F"/>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033D"/>
    <w:rsid w:val="000F0448"/>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96B0B"/>
    <w:rsid w:val="001A27BD"/>
    <w:rsid w:val="001A5CEA"/>
    <w:rsid w:val="001B086C"/>
    <w:rsid w:val="001B28F9"/>
    <w:rsid w:val="001B54E1"/>
    <w:rsid w:val="001B5916"/>
    <w:rsid w:val="001B5C1D"/>
    <w:rsid w:val="001B5FDC"/>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20491"/>
    <w:rsid w:val="00220F84"/>
    <w:rsid w:val="00221154"/>
    <w:rsid w:val="00221819"/>
    <w:rsid w:val="0022195A"/>
    <w:rsid w:val="00222AAB"/>
    <w:rsid w:val="00224A30"/>
    <w:rsid w:val="00225EAF"/>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7E"/>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4106"/>
    <w:rsid w:val="003B4CC4"/>
    <w:rsid w:val="003B5D97"/>
    <w:rsid w:val="003B61E0"/>
    <w:rsid w:val="003B7D6A"/>
    <w:rsid w:val="003C3971"/>
    <w:rsid w:val="003C3B11"/>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5D47"/>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1D45"/>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0014"/>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07F"/>
    <w:rsid w:val="005D17D0"/>
    <w:rsid w:val="005D1FDE"/>
    <w:rsid w:val="005D2C86"/>
    <w:rsid w:val="005D2E01"/>
    <w:rsid w:val="005D3943"/>
    <w:rsid w:val="005D62AC"/>
    <w:rsid w:val="005D7CA5"/>
    <w:rsid w:val="005E0551"/>
    <w:rsid w:val="005E171C"/>
    <w:rsid w:val="005E7622"/>
    <w:rsid w:val="005F1140"/>
    <w:rsid w:val="005F31A8"/>
    <w:rsid w:val="005F4005"/>
    <w:rsid w:val="005F4B5D"/>
    <w:rsid w:val="005F4F84"/>
    <w:rsid w:val="005F5147"/>
    <w:rsid w:val="005F6604"/>
    <w:rsid w:val="00600A3E"/>
    <w:rsid w:val="006028BF"/>
    <w:rsid w:val="00602A47"/>
    <w:rsid w:val="00602D20"/>
    <w:rsid w:val="006035FF"/>
    <w:rsid w:val="0060442F"/>
    <w:rsid w:val="006065A0"/>
    <w:rsid w:val="0061099D"/>
    <w:rsid w:val="00614632"/>
    <w:rsid w:val="0061499D"/>
    <w:rsid w:val="00614FDF"/>
    <w:rsid w:val="006159FB"/>
    <w:rsid w:val="0062091A"/>
    <w:rsid w:val="00625470"/>
    <w:rsid w:val="0062554A"/>
    <w:rsid w:val="00625D2E"/>
    <w:rsid w:val="0062784C"/>
    <w:rsid w:val="00630609"/>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33E6"/>
    <w:rsid w:val="006F525F"/>
    <w:rsid w:val="006F54B9"/>
    <w:rsid w:val="006F663A"/>
    <w:rsid w:val="006F6D49"/>
    <w:rsid w:val="006F7383"/>
    <w:rsid w:val="006F767E"/>
    <w:rsid w:val="007015A8"/>
    <w:rsid w:val="00701784"/>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E8"/>
    <w:rsid w:val="007772A0"/>
    <w:rsid w:val="00777A4B"/>
    <w:rsid w:val="00777BFE"/>
    <w:rsid w:val="00780D71"/>
    <w:rsid w:val="0078180A"/>
    <w:rsid w:val="00781F0F"/>
    <w:rsid w:val="00784A88"/>
    <w:rsid w:val="00784B77"/>
    <w:rsid w:val="00790418"/>
    <w:rsid w:val="007A18FC"/>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205D"/>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3E86"/>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2CDF"/>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856"/>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6F06"/>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77443"/>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214"/>
    <w:rsid w:val="00A97FEB"/>
    <w:rsid w:val="00AA0279"/>
    <w:rsid w:val="00AA1D13"/>
    <w:rsid w:val="00AA3D43"/>
    <w:rsid w:val="00AA4523"/>
    <w:rsid w:val="00AA5BE3"/>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3E94"/>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11B5E"/>
    <w:rsid w:val="00C11E83"/>
    <w:rsid w:val="00C146FF"/>
    <w:rsid w:val="00C149A2"/>
    <w:rsid w:val="00C16C1A"/>
    <w:rsid w:val="00C17247"/>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616E"/>
    <w:rsid w:val="00CB7B30"/>
    <w:rsid w:val="00CC44CD"/>
    <w:rsid w:val="00CC576B"/>
    <w:rsid w:val="00CC6111"/>
    <w:rsid w:val="00CC7B82"/>
    <w:rsid w:val="00CD0527"/>
    <w:rsid w:val="00CD111C"/>
    <w:rsid w:val="00CD20DE"/>
    <w:rsid w:val="00CD4A69"/>
    <w:rsid w:val="00CE12A4"/>
    <w:rsid w:val="00CE183B"/>
    <w:rsid w:val="00CE2425"/>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0FAA"/>
    <w:rsid w:val="00D15E51"/>
    <w:rsid w:val="00D1665C"/>
    <w:rsid w:val="00D21384"/>
    <w:rsid w:val="00D23E8A"/>
    <w:rsid w:val="00D24BB2"/>
    <w:rsid w:val="00D2526C"/>
    <w:rsid w:val="00D25C5F"/>
    <w:rsid w:val="00D263AC"/>
    <w:rsid w:val="00D26F5D"/>
    <w:rsid w:val="00D27A16"/>
    <w:rsid w:val="00D27CFB"/>
    <w:rsid w:val="00D3090F"/>
    <w:rsid w:val="00D33086"/>
    <w:rsid w:val="00D33FDD"/>
    <w:rsid w:val="00D3407E"/>
    <w:rsid w:val="00D3722F"/>
    <w:rsid w:val="00D37797"/>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AD0"/>
    <w:rsid w:val="00DC3B34"/>
    <w:rsid w:val="00DC4742"/>
    <w:rsid w:val="00DC4DA2"/>
    <w:rsid w:val="00DD1F98"/>
    <w:rsid w:val="00DD30AF"/>
    <w:rsid w:val="00DD32AB"/>
    <w:rsid w:val="00DD359B"/>
    <w:rsid w:val="00DD5C98"/>
    <w:rsid w:val="00DE4879"/>
    <w:rsid w:val="00DE58C8"/>
    <w:rsid w:val="00DF02BF"/>
    <w:rsid w:val="00DF19C4"/>
    <w:rsid w:val="00DF22EA"/>
    <w:rsid w:val="00DF25C8"/>
    <w:rsid w:val="00DF27D9"/>
    <w:rsid w:val="00DF2B1F"/>
    <w:rsid w:val="00DF2EA5"/>
    <w:rsid w:val="00DF3934"/>
    <w:rsid w:val="00DF54A3"/>
    <w:rsid w:val="00DF62CD"/>
    <w:rsid w:val="00DF7DDF"/>
    <w:rsid w:val="00E001A5"/>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4E78"/>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F10"/>
    <w:rsid w:val="00F143BE"/>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372"/>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D74B2"/>
    <w:rsid w:val="00FE2352"/>
    <w:rsid w:val="00FE3487"/>
    <w:rsid w:val="00FE4A95"/>
    <w:rsid w:val="00FE5DDC"/>
    <w:rsid w:val="00FE7584"/>
    <w:rsid w:val="00FF0334"/>
    <w:rsid w:val="00FF0A50"/>
    <w:rsid w:val="00FF1335"/>
    <w:rsid w:val="00FF249A"/>
    <w:rsid w:val="00FF597E"/>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qFormat/>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uiPriority w:val="99"/>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25190204">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1997106504">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Pages>
  <Words>74203</Words>
  <Characters>422961</Characters>
  <Application>Microsoft Office Word</Application>
  <DocSecurity>0</DocSecurity>
  <Lines>3524</Lines>
  <Paragraphs>992</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496172</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CR1479</cp:lastModifiedBy>
  <cp:revision>10</cp:revision>
  <dcterms:created xsi:type="dcterms:W3CDTF">2025-01-10T07:51:00Z</dcterms:created>
  <dcterms:modified xsi:type="dcterms:W3CDTF">2025-03-21T11:31:00Z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