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7D9E1742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CC5401">
              <w:rPr>
                <w:noProof w:val="0"/>
              </w:rPr>
              <w:t>0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650B22" w:rsidRPr="007A6DA6">
              <w:rPr>
                <w:noProof w:val="0"/>
                <w:sz w:val="32"/>
              </w:rPr>
              <w:t>2024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2126E1">
              <w:rPr>
                <w:noProof w:val="0"/>
                <w:sz w:val="32"/>
              </w:rPr>
              <w:t>12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2pt" o:ole="">
                  <v:imagedata r:id="rId9" o:title=""/>
                </v:shape>
                <o:OLEObject Type="Embed" ProgID="Word.Picture.8" ShapeID="_x0000_i1025" DrawAspect="Content" ObjectID="_179913785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835B7B" w:rsidRPr="007A6DA6" w14:paraId="2A2EA07B" w14:textId="77777777" w:rsidTr="00235561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B035707" w14:textId="77777777" w:rsidR="00835B7B" w:rsidRPr="007A6DA6" w:rsidRDefault="00835B7B" w:rsidP="00235561">
            <w:bookmarkStart w:id="8" w:name="page2"/>
          </w:p>
        </w:tc>
      </w:tr>
      <w:tr w:rsidR="00835B7B" w:rsidRPr="007A6DA6" w14:paraId="26C9B2D8" w14:textId="77777777" w:rsidTr="00235561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9CF489A" w14:textId="77777777" w:rsidR="00835B7B" w:rsidRPr="007A6DA6" w:rsidRDefault="00835B7B" w:rsidP="00235561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A6DA6">
              <w:rPr>
                <w:rFonts w:ascii="Arial" w:hAnsi="Arial"/>
                <w:b/>
                <w:i/>
              </w:rPr>
              <w:t>3GPP</w:t>
            </w:r>
          </w:p>
          <w:p w14:paraId="00212573" w14:textId="77777777" w:rsidR="00835B7B" w:rsidRPr="007A6DA6" w:rsidRDefault="00835B7B" w:rsidP="00235561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A6DA6">
              <w:t>Postal address</w:t>
            </w:r>
          </w:p>
          <w:p w14:paraId="12A656AA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2577FD8" w14:textId="77777777" w:rsidR="00835B7B" w:rsidRPr="007A6DA6" w:rsidRDefault="00835B7B" w:rsidP="00235561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A6DA6">
              <w:t>3GPP support office address</w:t>
            </w:r>
          </w:p>
          <w:p w14:paraId="41D03946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650 Route des Lucioles - Sophia Antipolis</w:t>
            </w:r>
          </w:p>
          <w:p w14:paraId="6C31FA1D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Valbonne - FRANCE</w:t>
            </w:r>
          </w:p>
          <w:p w14:paraId="54552C16" w14:textId="77777777" w:rsidR="00835B7B" w:rsidRPr="007A6DA6" w:rsidRDefault="00835B7B" w:rsidP="00235561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Tel.: +33 4 92 94 42 00 Fax: +33 4 93 65 47 16</w:t>
            </w:r>
          </w:p>
          <w:p w14:paraId="62892414" w14:textId="77777777" w:rsidR="00835B7B" w:rsidRPr="007A6DA6" w:rsidRDefault="00835B7B" w:rsidP="00235561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A6DA6">
              <w:t>Internet</w:t>
            </w:r>
          </w:p>
          <w:p w14:paraId="4239F62C" w14:textId="77777777" w:rsidR="00835B7B" w:rsidRPr="007A6DA6" w:rsidRDefault="00835B7B" w:rsidP="0023556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A6DA6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4A5C6D5" w14:textId="77777777" w:rsidR="00835B7B" w:rsidRPr="007A6DA6" w:rsidRDefault="00835B7B" w:rsidP="00235561"/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0" w:name="tableOfContents"/>
      <w:bookmarkEnd w:id="10"/>
      <w:r w:rsidRPr="007A6DA6">
        <w:lastRenderedPageBreak/>
        <w:t>Contents</w:t>
      </w:r>
    </w:p>
    <w:p w14:paraId="37AB3B35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3F0B3779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2C5BE0EB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5BD0678B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652126F8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43E0F26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27BF378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DC0EF2E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1DA4B51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52C322A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2315DDA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18E4255C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0379F2EC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7868F98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E3ADB2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2F58EA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016F6F46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2B0C7D8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1938D7F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4C148D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613AA0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B6F52F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8CE52E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0E4F2FE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0EEE5FEE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69E2F63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30C8422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5235D24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5D019D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4B7D6F6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2628ACB3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01760B6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28A0F12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414FFA2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343C63C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BCB9A1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1CE40A7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7371B54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6C44DE1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29088B65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47D86B59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549AFE03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590F9A4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469E397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3F0F290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43A5BE1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487B772A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397602C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215150A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478EDF6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4F1CF44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24D4A97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0D768B0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17C17AD8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7492736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316131F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78C5E55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5AFCC918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2EBB936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102</w:t>
      </w:r>
    </w:p>
    <w:p w14:paraId="6D13CA8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136</w:t>
      </w:r>
    </w:p>
    <w:p w14:paraId="2B4CDE7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136</w:t>
      </w:r>
    </w:p>
    <w:p w14:paraId="3EFFD4E6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196</w:t>
      </w:r>
    </w:p>
    <w:p w14:paraId="7797489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272</w:t>
      </w:r>
    </w:p>
    <w:p w14:paraId="01C84B7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340</w:t>
      </w:r>
    </w:p>
    <w:p w14:paraId="7C046EF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446</w:t>
      </w:r>
    </w:p>
    <w:p w14:paraId="51211BC6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472</w:t>
      </w:r>
    </w:p>
    <w:p w14:paraId="7E334E0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114526E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472</w:t>
      </w:r>
    </w:p>
    <w:p w14:paraId="24F1526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473</w:t>
      </w:r>
    </w:p>
    <w:p w14:paraId="58F2993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473</w:t>
      </w:r>
    </w:p>
    <w:p w14:paraId="6DEC0F5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474</w:t>
      </w:r>
    </w:p>
    <w:p w14:paraId="141495C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475</w:t>
      </w:r>
    </w:p>
    <w:p w14:paraId="74C3D19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485</w:t>
      </w:r>
    </w:p>
    <w:p w14:paraId="174C217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532</w:t>
      </w:r>
    </w:p>
    <w:p w14:paraId="5EAD82A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603</w:t>
      </w:r>
    </w:p>
    <w:p w14:paraId="417A8DD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639</w:t>
      </w:r>
    </w:p>
    <w:p w14:paraId="159F97D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646</w:t>
      </w:r>
    </w:p>
    <w:p w14:paraId="2691ECA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646</w:t>
      </w:r>
    </w:p>
    <w:p w14:paraId="4731783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647</w:t>
      </w:r>
    </w:p>
    <w:p w14:paraId="4FDCFDB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648</w:t>
      </w:r>
    </w:p>
    <w:p w14:paraId="6BFE305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650</w:t>
      </w:r>
    </w:p>
    <w:p w14:paraId="11926CA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650</w:t>
      </w:r>
    </w:p>
    <w:p w14:paraId="395F08B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650</w:t>
      </w:r>
    </w:p>
    <w:p w14:paraId="0DDE9B0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679</w:t>
      </w:r>
    </w:p>
    <w:p w14:paraId="2FEEB5C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721</w:t>
      </w:r>
    </w:p>
    <w:p w14:paraId="73C1A49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748</w:t>
      </w:r>
    </w:p>
    <w:p w14:paraId="66D4C96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758</w:t>
      </w:r>
    </w:p>
    <w:p w14:paraId="0C3FD222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758</w:t>
      </w:r>
    </w:p>
    <w:p w14:paraId="076D280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758</w:t>
      </w:r>
    </w:p>
    <w:p w14:paraId="01A5B84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759</w:t>
      </w:r>
    </w:p>
    <w:p w14:paraId="4D9AB7C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761</w:t>
      </w:r>
    </w:p>
    <w:p w14:paraId="43886A0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762</w:t>
      </w:r>
    </w:p>
    <w:p w14:paraId="6357E6E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762</w:t>
      </w:r>
    </w:p>
    <w:p w14:paraId="3E4228C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0B2218C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762</w:t>
      </w:r>
    </w:p>
    <w:p w14:paraId="361C772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777</w:t>
      </w:r>
    </w:p>
    <w:p w14:paraId="7D13371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805</w:t>
      </w:r>
    </w:p>
    <w:p w14:paraId="6534F16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827</w:t>
      </w:r>
    </w:p>
    <w:p w14:paraId="3B1DCF1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832</w:t>
      </w:r>
    </w:p>
    <w:p w14:paraId="019D801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832</w:t>
      </w:r>
    </w:p>
    <w:p w14:paraId="1246CB3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832</w:t>
      </w:r>
    </w:p>
    <w:p w14:paraId="40EDE76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834</w:t>
      </w:r>
    </w:p>
    <w:p w14:paraId="01D410A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837</w:t>
      </w:r>
    </w:p>
    <w:p w14:paraId="3F8FED4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840</w:t>
      </w:r>
    </w:p>
    <w:p w14:paraId="0F8E740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840</w:t>
      </w:r>
    </w:p>
    <w:p w14:paraId="6705A94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840</w:t>
      </w:r>
    </w:p>
    <w:p w14:paraId="5F3BCAE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840</w:t>
      </w:r>
    </w:p>
    <w:p w14:paraId="13E2FB8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862</w:t>
      </w:r>
    </w:p>
    <w:p w14:paraId="05D7F8B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890</w:t>
      </w:r>
    </w:p>
    <w:p w14:paraId="496DE87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896</w:t>
      </w:r>
    </w:p>
    <w:p w14:paraId="187CD2FD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897</w:t>
      </w:r>
    </w:p>
    <w:p w14:paraId="07B6E3A5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897</w:t>
      </w:r>
    </w:p>
    <w:p w14:paraId="0E47D91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897</w:t>
      </w:r>
    </w:p>
    <w:p w14:paraId="7560A21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17366E6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897</w:t>
      </w:r>
    </w:p>
    <w:p w14:paraId="1E35FB3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897</w:t>
      </w:r>
    </w:p>
    <w:p w14:paraId="17F38E1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897</w:t>
      </w:r>
    </w:p>
    <w:p w14:paraId="759E5CF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897</w:t>
      </w:r>
    </w:p>
    <w:p w14:paraId="57618FC7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909</w:t>
      </w:r>
    </w:p>
    <w:p w14:paraId="54D59E88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222FAE0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909</w:t>
      </w:r>
    </w:p>
    <w:p w14:paraId="1A35497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909</w:t>
      </w:r>
    </w:p>
    <w:p w14:paraId="094F65A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909</w:t>
      </w:r>
    </w:p>
    <w:p w14:paraId="45FB2C8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4FE7283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909</w:t>
      </w:r>
    </w:p>
    <w:p w14:paraId="71FF315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661451C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909</w:t>
      </w:r>
    </w:p>
    <w:p w14:paraId="34935A6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909</w:t>
      </w:r>
    </w:p>
    <w:p w14:paraId="1400D47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909</w:t>
      </w:r>
    </w:p>
    <w:p w14:paraId="7EE40DB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910</w:t>
      </w:r>
    </w:p>
    <w:p w14:paraId="0DEFAEB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910</w:t>
      </w:r>
    </w:p>
    <w:p w14:paraId="3F0EEFB6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910</w:t>
      </w:r>
    </w:p>
    <w:p w14:paraId="3B0EE04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910</w:t>
      </w:r>
    </w:p>
    <w:p w14:paraId="44BFB2E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910</w:t>
      </w:r>
    </w:p>
    <w:p w14:paraId="093E317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912</w:t>
      </w:r>
    </w:p>
    <w:p w14:paraId="31FC5FE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913</w:t>
      </w:r>
    </w:p>
    <w:p w14:paraId="39F7C0D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914</w:t>
      </w:r>
    </w:p>
    <w:p w14:paraId="70ADBA1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920</w:t>
      </w:r>
    </w:p>
    <w:p w14:paraId="53C9EBB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921</w:t>
      </w:r>
    </w:p>
    <w:p w14:paraId="046484A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921</w:t>
      </w:r>
    </w:p>
    <w:p w14:paraId="1F41C4D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921</w:t>
      </w:r>
    </w:p>
    <w:p w14:paraId="39298BE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921</w:t>
      </w:r>
    </w:p>
    <w:p w14:paraId="09E9EDC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6E5477C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921</w:t>
      </w:r>
    </w:p>
    <w:p w14:paraId="398346B6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7C3C8A0E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922</w:t>
      </w:r>
    </w:p>
    <w:p w14:paraId="3989486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922</w:t>
      </w:r>
    </w:p>
    <w:p w14:paraId="62AB611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923</w:t>
      </w:r>
    </w:p>
    <w:p w14:paraId="63B7DE95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923</w:t>
      </w:r>
    </w:p>
    <w:p w14:paraId="1FE2DB5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923</w:t>
      </w:r>
    </w:p>
    <w:p w14:paraId="5D04561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924</w:t>
      </w:r>
    </w:p>
    <w:p w14:paraId="0A679BE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924</w:t>
      </w:r>
    </w:p>
    <w:p w14:paraId="43D3D35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924</w:t>
      </w:r>
    </w:p>
    <w:p w14:paraId="305E965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924</w:t>
      </w:r>
    </w:p>
    <w:p w14:paraId="37B9EE6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924</w:t>
      </w:r>
    </w:p>
    <w:p w14:paraId="72FCCA9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925</w:t>
      </w:r>
    </w:p>
    <w:p w14:paraId="66F54B3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925</w:t>
      </w:r>
    </w:p>
    <w:p w14:paraId="6B534BBA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925</w:t>
      </w:r>
    </w:p>
    <w:p w14:paraId="758D1B1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4743F2">
        <w:rPr>
          <w:rFonts w:eastAsia="MS Mincho"/>
          <w:noProof/>
        </w:rPr>
        <w:t>DC_(n)71AA</w:t>
      </w:r>
      <w:r>
        <w:rPr>
          <w:noProof/>
        </w:rPr>
        <w:tab/>
        <w:t>925</w:t>
      </w:r>
    </w:p>
    <w:p w14:paraId="41558A1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926</w:t>
      </w:r>
    </w:p>
    <w:p w14:paraId="099F5F8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929</w:t>
      </w:r>
    </w:p>
    <w:p w14:paraId="421FDF2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929</w:t>
      </w:r>
    </w:p>
    <w:p w14:paraId="5BC1E98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929</w:t>
      </w:r>
    </w:p>
    <w:p w14:paraId="392A0AD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930</w:t>
      </w:r>
    </w:p>
    <w:p w14:paraId="1CEE7F3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935</w:t>
      </w:r>
    </w:p>
    <w:p w14:paraId="049277A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935</w:t>
      </w:r>
    </w:p>
    <w:p w14:paraId="02044CD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935</w:t>
      </w:r>
    </w:p>
    <w:p w14:paraId="7A05409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935</w:t>
      </w:r>
    </w:p>
    <w:p w14:paraId="368B518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935</w:t>
      </w:r>
    </w:p>
    <w:p w14:paraId="19C25CE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935</w:t>
      </w:r>
    </w:p>
    <w:p w14:paraId="5073467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935</w:t>
      </w:r>
    </w:p>
    <w:p w14:paraId="716210D3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noProof/>
          <w:color w:val="0D0D0D" w:themeColor="text1" w:themeTint="F2"/>
        </w:rPr>
        <w:t>6.2B.4.1.1</w:t>
      </w:r>
      <w:r w:rsidRPr="004743F2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940</w:t>
      </w:r>
    </w:p>
    <w:p w14:paraId="5A2C5C3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941</w:t>
      </w:r>
    </w:p>
    <w:p w14:paraId="72D9D99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947</w:t>
      </w:r>
    </w:p>
    <w:p w14:paraId="2A7D06CA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950</w:t>
      </w:r>
    </w:p>
    <w:p w14:paraId="197A4F53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0441D1C3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950</w:t>
      </w:r>
    </w:p>
    <w:p w14:paraId="6C18D89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950</w:t>
      </w:r>
    </w:p>
    <w:p w14:paraId="10390B65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950</w:t>
      </w:r>
    </w:p>
    <w:p w14:paraId="7776D79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950</w:t>
      </w:r>
    </w:p>
    <w:p w14:paraId="2538A028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0864E74A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951</w:t>
      </w:r>
    </w:p>
    <w:p w14:paraId="2209C3AC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951</w:t>
      </w:r>
    </w:p>
    <w:p w14:paraId="6BA46364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951</w:t>
      </w:r>
    </w:p>
    <w:p w14:paraId="1C85DF3A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955</w:t>
      </w:r>
    </w:p>
    <w:p w14:paraId="56D17D20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973</w:t>
      </w:r>
    </w:p>
    <w:p w14:paraId="3DBA1249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989</w:t>
      </w:r>
    </w:p>
    <w:p w14:paraId="265C564F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996</w:t>
      </w:r>
    </w:p>
    <w:p w14:paraId="3F67DBB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997</w:t>
      </w:r>
    </w:p>
    <w:p w14:paraId="0E657645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6576E6AB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997</w:t>
      </w:r>
    </w:p>
    <w:p w14:paraId="1D7C1167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997</w:t>
      </w:r>
    </w:p>
    <w:p w14:paraId="3BB469BF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997</w:t>
      </w:r>
    </w:p>
    <w:p w14:paraId="13498940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997</w:t>
      </w:r>
    </w:p>
    <w:p w14:paraId="07230CF5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66B4C906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998</w:t>
      </w:r>
    </w:p>
    <w:p w14:paraId="4090E9F5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998</w:t>
      </w:r>
    </w:p>
    <w:p w14:paraId="126C42BC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5E48DAE5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998</w:t>
      </w:r>
    </w:p>
    <w:p w14:paraId="2C0270AA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998</w:t>
      </w:r>
    </w:p>
    <w:p w14:paraId="74A8EBB1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998</w:t>
      </w:r>
    </w:p>
    <w:p w14:paraId="0F66DF8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998</w:t>
      </w:r>
    </w:p>
    <w:p w14:paraId="789961F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998</w:t>
      </w:r>
    </w:p>
    <w:p w14:paraId="2F4FC4C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998</w:t>
      </w:r>
    </w:p>
    <w:p w14:paraId="223CD8F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998</w:t>
      </w:r>
    </w:p>
    <w:p w14:paraId="135B567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998</w:t>
      </w:r>
    </w:p>
    <w:p w14:paraId="320FEC1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999</w:t>
      </w:r>
    </w:p>
    <w:p w14:paraId="27E018C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999</w:t>
      </w:r>
    </w:p>
    <w:p w14:paraId="5B24350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999</w:t>
      </w:r>
    </w:p>
    <w:p w14:paraId="1713557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1000</w:t>
      </w:r>
    </w:p>
    <w:p w14:paraId="5BC27CB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1000</w:t>
      </w:r>
    </w:p>
    <w:p w14:paraId="4F38359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1000</w:t>
      </w:r>
    </w:p>
    <w:p w14:paraId="3A6C3D3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1000</w:t>
      </w:r>
    </w:p>
    <w:p w14:paraId="657547A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1000</w:t>
      </w:r>
    </w:p>
    <w:p w14:paraId="5F4A1E3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1000</w:t>
      </w:r>
    </w:p>
    <w:p w14:paraId="39751FC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1000</w:t>
      </w:r>
    </w:p>
    <w:p w14:paraId="5D52122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1000</w:t>
      </w:r>
    </w:p>
    <w:p w14:paraId="308F46B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1000</w:t>
      </w:r>
    </w:p>
    <w:p w14:paraId="0398F7E9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1001</w:t>
      </w:r>
    </w:p>
    <w:p w14:paraId="1E6B4AD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1001</w:t>
      </w:r>
    </w:p>
    <w:p w14:paraId="1521C4A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1001</w:t>
      </w:r>
    </w:p>
    <w:p w14:paraId="4B81681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1001</w:t>
      </w:r>
    </w:p>
    <w:p w14:paraId="3E835A7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1001</w:t>
      </w:r>
    </w:p>
    <w:p w14:paraId="5032DA8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1003</w:t>
      </w:r>
    </w:p>
    <w:p w14:paraId="49F64F9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1003</w:t>
      </w:r>
    </w:p>
    <w:p w14:paraId="09578EC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1003</w:t>
      </w:r>
    </w:p>
    <w:p w14:paraId="7F0D09A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1003</w:t>
      </w:r>
    </w:p>
    <w:p w14:paraId="3237858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1003</w:t>
      </w:r>
    </w:p>
    <w:p w14:paraId="170AB20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1003</w:t>
      </w:r>
    </w:p>
    <w:p w14:paraId="105BDD6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1003</w:t>
      </w:r>
    </w:p>
    <w:p w14:paraId="2F48A63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1003</w:t>
      </w:r>
    </w:p>
    <w:p w14:paraId="111E170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1003</w:t>
      </w:r>
    </w:p>
    <w:p w14:paraId="4A66291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1003</w:t>
      </w:r>
    </w:p>
    <w:p w14:paraId="4C43C82D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1003</w:t>
      </w:r>
    </w:p>
    <w:p w14:paraId="5F63383E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1003</w:t>
      </w:r>
    </w:p>
    <w:p w14:paraId="7C7190D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1004</w:t>
      </w:r>
    </w:p>
    <w:p w14:paraId="2BCD8A2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1004</w:t>
      </w:r>
    </w:p>
    <w:p w14:paraId="0739C72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4E98B8A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53F0574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1004</w:t>
      </w:r>
    </w:p>
    <w:p w14:paraId="46500CC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1005</w:t>
      </w:r>
    </w:p>
    <w:p w14:paraId="08067ED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C3DBEF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67D341D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1006</w:t>
      </w:r>
    </w:p>
    <w:p w14:paraId="2E9300D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1006</w:t>
      </w:r>
    </w:p>
    <w:p w14:paraId="5895445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716B11C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3395A8C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1006</w:t>
      </w:r>
    </w:p>
    <w:p w14:paraId="0F79B29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1006</w:t>
      </w:r>
    </w:p>
    <w:p w14:paraId="4AC516D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1006</w:t>
      </w:r>
    </w:p>
    <w:p w14:paraId="0609CA4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40A140DC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05420D9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1006</w:t>
      </w:r>
    </w:p>
    <w:p w14:paraId="520F3EC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1007</w:t>
      </w:r>
    </w:p>
    <w:p w14:paraId="2DE74C1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1007</w:t>
      </w:r>
    </w:p>
    <w:p w14:paraId="1D5F610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1007</w:t>
      </w:r>
    </w:p>
    <w:p w14:paraId="6F1B273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1007</w:t>
      </w:r>
    </w:p>
    <w:p w14:paraId="7FBCF7C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1007</w:t>
      </w:r>
    </w:p>
    <w:p w14:paraId="0F7A2BC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1008</w:t>
      </w:r>
    </w:p>
    <w:p w14:paraId="5CEEBB8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4743F2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4743F2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1008</w:t>
      </w:r>
    </w:p>
    <w:p w14:paraId="4D9CE70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4743F2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1009</w:t>
      </w:r>
    </w:p>
    <w:p w14:paraId="1758189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1009</w:t>
      </w:r>
    </w:p>
    <w:p w14:paraId="29B3336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4743F2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5AC840F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4F70832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2A63E64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4743F2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4743F2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1011</w:t>
      </w:r>
    </w:p>
    <w:p w14:paraId="55850DD9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1011</w:t>
      </w:r>
    </w:p>
    <w:p w14:paraId="6C712D8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1011</w:t>
      </w:r>
    </w:p>
    <w:p w14:paraId="4CED4D6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4743F2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4743F2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1011</w:t>
      </w:r>
    </w:p>
    <w:p w14:paraId="46BEE72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4743F2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4743F2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4743F2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1012</w:t>
      </w:r>
    </w:p>
    <w:p w14:paraId="24B64CE9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Output power dynamics for DC with UL MIMO</w:t>
      </w:r>
      <w:r>
        <w:rPr>
          <w:noProof/>
        </w:rPr>
        <w:tab/>
        <w:t>1012</w:t>
      </w:r>
    </w:p>
    <w:p w14:paraId="00B151A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1012</w:t>
      </w:r>
    </w:p>
    <w:p w14:paraId="2D96205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6.3H</w:t>
      </w:r>
      <w:r w:rsidRPr="004743F2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1012</w:t>
      </w:r>
    </w:p>
    <w:p w14:paraId="7362F3E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6.3H</w:t>
      </w:r>
      <w:r w:rsidRPr="004743F2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1012</w:t>
      </w:r>
    </w:p>
    <w:p w14:paraId="3633016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6.3H</w:t>
      </w:r>
      <w:r w:rsidRPr="004743F2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 xml:space="preserve">Output power dynamics for </w:t>
      </w:r>
      <w:r w:rsidRPr="004743F2">
        <w:rPr>
          <w:rFonts w:eastAsia="PMingLiU"/>
          <w:noProof/>
          <w:lang w:eastAsia="zh-TW"/>
        </w:rPr>
        <w:t>inter-band EN-DC</w:t>
      </w:r>
      <w:r w:rsidRPr="004743F2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1012</w:t>
      </w:r>
    </w:p>
    <w:p w14:paraId="5DC8A10E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1012</w:t>
      </w:r>
    </w:p>
    <w:p w14:paraId="74D7867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1012</w:t>
      </w:r>
    </w:p>
    <w:p w14:paraId="0B4EE1D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6.3L</w:t>
      </w:r>
      <w:r w:rsidRPr="004743F2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6C3AE81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6.3L</w:t>
      </w:r>
      <w:r w:rsidRPr="004743F2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2AE7C022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6.3L</w:t>
      </w:r>
      <w:r w:rsidRPr="004743F2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 xml:space="preserve">Output power dynamics for </w:t>
      </w:r>
      <w:r w:rsidRPr="004743F2">
        <w:rPr>
          <w:rFonts w:eastAsia="PMingLiU"/>
          <w:noProof/>
          <w:lang w:eastAsia="zh-TW"/>
        </w:rPr>
        <w:t>inter-band EN-DC</w:t>
      </w:r>
      <w:r w:rsidRPr="004743F2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1013</w:t>
      </w:r>
    </w:p>
    <w:p w14:paraId="17C2AE4C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22A55A33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1013</w:t>
      </w:r>
    </w:p>
    <w:p w14:paraId="3C822008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1013</w:t>
      </w:r>
    </w:p>
    <w:p w14:paraId="6713B40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6.4</w:t>
      </w:r>
      <w:r w:rsidRPr="004743F2">
        <w:rPr>
          <w:rFonts w:eastAsia="MS Mincho"/>
          <w:noProof/>
          <w:lang w:eastAsia="zh-CN"/>
        </w:rPr>
        <w:t>A</w:t>
      </w:r>
      <w:r w:rsidRPr="004743F2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 xml:space="preserve">Transmit modulation quality for </w:t>
      </w:r>
      <w:r w:rsidRPr="004743F2">
        <w:rPr>
          <w:rFonts w:eastAsia="MS Mincho"/>
          <w:noProof/>
          <w:lang w:eastAsia="zh-CN"/>
        </w:rPr>
        <w:t>CA</w:t>
      </w:r>
      <w:r>
        <w:rPr>
          <w:noProof/>
        </w:rPr>
        <w:tab/>
        <w:t>1013</w:t>
      </w:r>
    </w:p>
    <w:p w14:paraId="79EDC083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1013</w:t>
      </w:r>
    </w:p>
    <w:p w14:paraId="30FF513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Frequency error for DC</w:t>
      </w:r>
      <w:r>
        <w:rPr>
          <w:noProof/>
        </w:rPr>
        <w:tab/>
        <w:t>1013</w:t>
      </w:r>
    </w:p>
    <w:p w14:paraId="4DDC372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1013</w:t>
      </w:r>
    </w:p>
    <w:p w14:paraId="143C8A2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1013</w:t>
      </w:r>
    </w:p>
    <w:p w14:paraId="718D538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1013</w:t>
      </w:r>
    </w:p>
    <w:p w14:paraId="55CA864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1014</w:t>
      </w:r>
    </w:p>
    <w:p w14:paraId="558E7E5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1014</w:t>
      </w:r>
    </w:p>
    <w:p w14:paraId="569228B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1014</w:t>
      </w:r>
    </w:p>
    <w:p w14:paraId="4032105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1014</w:t>
      </w:r>
    </w:p>
    <w:p w14:paraId="5BAA859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1014</w:t>
      </w:r>
    </w:p>
    <w:p w14:paraId="37D4E35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1014</w:t>
      </w:r>
    </w:p>
    <w:p w14:paraId="7D21DAB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1014</w:t>
      </w:r>
    </w:p>
    <w:p w14:paraId="16CF959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1014</w:t>
      </w:r>
    </w:p>
    <w:p w14:paraId="34AA7AE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1014</w:t>
      </w:r>
    </w:p>
    <w:p w14:paraId="0B38C5FC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1014</w:t>
      </w:r>
    </w:p>
    <w:p w14:paraId="1C10098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1015</w:t>
      </w:r>
    </w:p>
    <w:p w14:paraId="2E4A1D4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6C518D65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0FAA57C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14F618F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1015</w:t>
      </w:r>
    </w:p>
    <w:p w14:paraId="402904B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00A5B3ED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FF4325C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063CD42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1016</w:t>
      </w:r>
    </w:p>
    <w:p w14:paraId="66A3D4B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1016</w:t>
      </w:r>
    </w:p>
    <w:p w14:paraId="3624C76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1016</w:t>
      </w:r>
    </w:p>
    <w:p w14:paraId="3C01859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1016</w:t>
      </w:r>
    </w:p>
    <w:p w14:paraId="216FCCC7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1016</w:t>
      </w:r>
    </w:p>
    <w:p w14:paraId="590FA19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1016</w:t>
      </w:r>
    </w:p>
    <w:p w14:paraId="47B8147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1016</w:t>
      </w:r>
    </w:p>
    <w:p w14:paraId="7BF72DC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1016</w:t>
      </w:r>
    </w:p>
    <w:p w14:paraId="54A3AC0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1016</w:t>
      </w:r>
    </w:p>
    <w:p w14:paraId="260BF4F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1016</w:t>
      </w:r>
    </w:p>
    <w:p w14:paraId="33C09E5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1017</w:t>
      </w:r>
    </w:p>
    <w:p w14:paraId="7F8637F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1017</w:t>
      </w:r>
    </w:p>
    <w:p w14:paraId="5B1D842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1017</w:t>
      </w:r>
    </w:p>
    <w:p w14:paraId="16629C7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Frequency error for DC</w:t>
      </w:r>
      <w:r w:rsidRPr="004743F2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1017</w:t>
      </w:r>
    </w:p>
    <w:p w14:paraId="601936B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25571E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6300BB0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1017</w:t>
      </w:r>
    </w:p>
    <w:p w14:paraId="2E14209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Transmit modulation quality for DC</w:t>
      </w:r>
      <w:r w:rsidRPr="004743F2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1017</w:t>
      </w:r>
    </w:p>
    <w:p w14:paraId="5533E06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235BB0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255821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1017</w:t>
      </w:r>
    </w:p>
    <w:p w14:paraId="456C982D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1017</w:t>
      </w:r>
    </w:p>
    <w:p w14:paraId="7216DEC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Frequency error for DC</w:t>
      </w:r>
      <w:r w:rsidRPr="004743F2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1017</w:t>
      </w:r>
    </w:p>
    <w:p w14:paraId="726E19E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4E41B5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3DF8C40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1017</w:t>
      </w:r>
    </w:p>
    <w:p w14:paraId="0B84EC9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Transmit modulation quality for DC</w:t>
      </w:r>
      <w:r w:rsidRPr="004743F2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0575A24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CDFE2A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405E3A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1018</w:t>
      </w:r>
    </w:p>
    <w:p w14:paraId="70FA403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4B7FA9E5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1018</w:t>
      </w:r>
    </w:p>
    <w:p w14:paraId="7BA59D84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1018</w:t>
      </w:r>
    </w:p>
    <w:p w14:paraId="1B98BD4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1018</w:t>
      </w:r>
    </w:p>
    <w:p w14:paraId="4DA2FFA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1018</w:t>
      </w:r>
    </w:p>
    <w:p w14:paraId="0135700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1018</w:t>
      </w:r>
    </w:p>
    <w:p w14:paraId="7A165F6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1018</w:t>
      </w:r>
    </w:p>
    <w:p w14:paraId="4757D7FA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1018</w:t>
      </w:r>
    </w:p>
    <w:p w14:paraId="10056F1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1018</w:t>
      </w:r>
    </w:p>
    <w:p w14:paraId="3B843E1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1018</w:t>
      </w:r>
    </w:p>
    <w:p w14:paraId="5B4FE08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1018</w:t>
      </w:r>
    </w:p>
    <w:p w14:paraId="2265C73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1019</w:t>
      </w:r>
    </w:p>
    <w:p w14:paraId="3598E5A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45AEC22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5C5B62D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38EC3BB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59BC5C6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1019</w:t>
      </w:r>
    </w:p>
    <w:p w14:paraId="2A31FC1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1019</w:t>
      </w:r>
    </w:p>
    <w:p w14:paraId="5A9FDC6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1019</w:t>
      </w:r>
    </w:p>
    <w:p w14:paraId="41D87A5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1020</w:t>
      </w:r>
    </w:p>
    <w:p w14:paraId="28DB6581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1020</w:t>
      </w:r>
    </w:p>
    <w:p w14:paraId="03D1DB49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1020</w:t>
      </w:r>
    </w:p>
    <w:p w14:paraId="24D635B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1020</w:t>
      </w:r>
    </w:p>
    <w:p w14:paraId="48D6ADA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1021</w:t>
      </w:r>
    </w:p>
    <w:p w14:paraId="6ED0BE26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1021</w:t>
      </w:r>
    </w:p>
    <w:p w14:paraId="591BB9E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1021</w:t>
      </w:r>
    </w:p>
    <w:p w14:paraId="17B6D32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1021</w:t>
      </w:r>
    </w:p>
    <w:p w14:paraId="5BCFD7B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1021</w:t>
      </w:r>
    </w:p>
    <w:p w14:paraId="4F9338B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1021</w:t>
      </w:r>
    </w:p>
    <w:p w14:paraId="5DF35E8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1021</w:t>
      </w:r>
    </w:p>
    <w:p w14:paraId="5C7F4F8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1021</w:t>
      </w:r>
    </w:p>
    <w:p w14:paraId="1B1A644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1022</w:t>
      </w:r>
    </w:p>
    <w:p w14:paraId="5E86C6A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1022</w:t>
      </w:r>
    </w:p>
    <w:p w14:paraId="737F9EA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1022</w:t>
      </w:r>
    </w:p>
    <w:p w14:paraId="01F5558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1022</w:t>
      </w:r>
    </w:p>
    <w:p w14:paraId="3BDF5AE3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1022</w:t>
      </w:r>
    </w:p>
    <w:p w14:paraId="02AE827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1022</w:t>
      </w:r>
    </w:p>
    <w:p w14:paraId="7BCF20E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542F62A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1023</w:t>
      </w:r>
    </w:p>
    <w:p w14:paraId="38E81B0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1023</w:t>
      </w:r>
    </w:p>
    <w:p w14:paraId="3B6283A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1024</w:t>
      </w:r>
    </w:p>
    <w:p w14:paraId="4D61BE3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1030</w:t>
      </w:r>
    </w:p>
    <w:p w14:paraId="39CC0DD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1030</w:t>
      </w:r>
    </w:p>
    <w:p w14:paraId="643AD4BA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1031</w:t>
      </w:r>
    </w:p>
    <w:p w14:paraId="3FFFE08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1032</w:t>
      </w:r>
    </w:p>
    <w:p w14:paraId="56565A2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1032</w:t>
      </w:r>
    </w:p>
    <w:p w14:paraId="49CDC80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1032</w:t>
      </w:r>
    </w:p>
    <w:p w14:paraId="767FE5B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1032</w:t>
      </w:r>
    </w:p>
    <w:p w14:paraId="239DC07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1032</w:t>
      </w:r>
    </w:p>
    <w:p w14:paraId="75EDFE5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1032</w:t>
      </w:r>
    </w:p>
    <w:p w14:paraId="4642DFF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1032</w:t>
      </w:r>
    </w:p>
    <w:p w14:paraId="0E95EB1C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1032</w:t>
      </w:r>
    </w:p>
    <w:p w14:paraId="28693A62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1033</w:t>
      </w:r>
    </w:p>
    <w:p w14:paraId="67F197B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1033</w:t>
      </w:r>
    </w:p>
    <w:p w14:paraId="3A55563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76D8570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1033</w:t>
      </w:r>
    </w:p>
    <w:p w14:paraId="6490E2A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1033</w:t>
      </w:r>
    </w:p>
    <w:p w14:paraId="25549CA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1033</w:t>
      </w:r>
    </w:p>
    <w:p w14:paraId="3A0A870A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1033</w:t>
      </w:r>
    </w:p>
    <w:p w14:paraId="40EB525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1033</w:t>
      </w:r>
    </w:p>
    <w:p w14:paraId="1EC2A6E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2C8AAB5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1034</w:t>
      </w:r>
    </w:p>
    <w:p w14:paraId="5EDBE8E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1034</w:t>
      </w:r>
    </w:p>
    <w:p w14:paraId="35826D3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1034</w:t>
      </w:r>
    </w:p>
    <w:p w14:paraId="67A395A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1034</w:t>
      </w:r>
    </w:p>
    <w:p w14:paraId="09B182B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1034</w:t>
      </w:r>
    </w:p>
    <w:p w14:paraId="79EF4AF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1034</w:t>
      </w:r>
    </w:p>
    <w:p w14:paraId="6C1AD17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1034</w:t>
      </w:r>
    </w:p>
    <w:p w14:paraId="5BE1F0C8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1034</w:t>
      </w:r>
    </w:p>
    <w:p w14:paraId="05DF17E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1034</w:t>
      </w:r>
    </w:p>
    <w:p w14:paraId="5AA5AED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1034</w:t>
      </w:r>
    </w:p>
    <w:p w14:paraId="2130925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1034</w:t>
      </w:r>
    </w:p>
    <w:p w14:paraId="5F6A1A1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1034</w:t>
      </w:r>
    </w:p>
    <w:p w14:paraId="04770CE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1034</w:t>
      </w:r>
    </w:p>
    <w:p w14:paraId="663747D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1034</w:t>
      </w:r>
    </w:p>
    <w:p w14:paraId="71CB22D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1034</w:t>
      </w:r>
    </w:p>
    <w:p w14:paraId="1903C2D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1035</w:t>
      </w:r>
    </w:p>
    <w:p w14:paraId="405638A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1035</w:t>
      </w:r>
    </w:p>
    <w:p w14:paraId="46C7246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1035</w:t>
      </w:r>
    </w:p>
    <w:p w14:paraId="60CC217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1035</w:t>
      </w:r>
    </w:p>
    <w:p w14:paraId="122CA5D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1035</w:t>
      </w:r>
    </w:p>
    <w:p w14:paraId="55E36AF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1035</w:t>
      </w:r>
    </w:p>
    <w:p w14:paraId="108A9C16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1035</w:t>
      </w:r>
    </w:p>
    <w:p w14:paraId="3092A72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1035</w:t>
      </w:r>
    </w:p>
    <w:p w14:paraId="052233C5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1035</w:t>
      </w:r>
    </w:p>
    <w:p w14:paraId="0C28C870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1035</w:t>
      </w:r>
    </w:p>
    <w:p w14:paraId="139E293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1037</w:t>
      </w:r>
    </w:p>
    <w:p w14:paraId="359EC84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1037</w:t>
      </w:r>
    </w:p>
    <w:p w14:paraId="2775AA8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1037</w:t>
      </w:r>
    </w:p>
    <w:p w14:paraId="681BBE0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1037</w:t>
      </w:r>
    </w:p>
    <w:p w14:paraId="0B5518B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1037</w:t>
      </w:r>
    </w:p>
    <w:p w14:paraId="5AA1CA9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1037</w:t>
      </w:r>
    </w:p>
    <w:p w14:paraId="0BE6FAB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1037</w:t>
      </w:r>
    </w:p>
    <w:p w14:paraId="372C5CB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1037</w:t>
      </w:r>
    </w:p>
    <w:p w14:paraId="3BED174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1037</w:t>
      </w:r>
    </w:p>
    <w:p w14:paraId="11A3710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1037</w:t>
      </w:r>
    </w:p>
    <w:p w14:paraId="4634497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1037</w:t>
      </w:r>
    </w:p>
    <w:p w14:paraId="5EF393A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4175433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1038</w:t>
      </w:r>
    </w:p>
    <w:p w14:paraId="4A9F857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4D112A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43C68A3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1038</w:t>
      </w:r>
    </w:p>
    <w:p w14:paraId="32B1DE4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CA9831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3E16EAC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103919C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1038</w:t>
      </w:r>
    </w:p>
    <w:p w14:paraId="799EA01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570600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321E0D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55BC47B7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1038</w:t>
      </w:r>
    </w:p>
    <w:p w14:paraId="3318119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1038</w:t>
      </w:r>
    </w:p>
    <w:p w14:paraId="3D68C7F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77CB57D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4EF4E30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1038</w:t>
      </w:r>
    </w:p>
    <w:p w14:paraId="23B5CE1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1038</w:t>
      </w:r>
    </w:p>
    <w:p w14:paraId="10B1418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7B2C59D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6F809AD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33C0703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1039</w:t>
      </w:r>
    </w:p>
    <w:p w14:paraId="789CABB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2D737F5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2E9F98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2515F18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1039</w:t>
      </w:r>
    </w:p>
    <w:p w14:paraId="55E09BB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24C1BD9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379390C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3326790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1039</w:t>
      </w:r>
    </w:p>
    <w:p w14:paraId="65FE3E6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65AE254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64D9FA4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19634093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1039</w:t>
      </w:r>
    </w:p>
    <w:p w14:paraId="0FB1058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152D890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0EEF610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106966C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1040</w:t>
      </w:r>
    </w:p>
    <w:p w14:paraId="36991DC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1040</w:t>
      </w:r>
    </w:p>
    <w:p w14:paraId="2B18900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4743F2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1040</w:t>
      </w:r>
    </w:p>
    <w:p w14:paraId="6859EE26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1040</w:t>
      </w:r>
    </w:p>
    <w:p w14:paraId="5D121BF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1040</w:t>
      </w:r>
    </w:p>
    <w:p w14:paraId="1AC6DB39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59D4D80C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1041</w:t>
      </w:r>
    </w:p>
    <w:p w14:paraId="557122FE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1041</w:t>
      </w:r>
    </w:p>
    <w:p w14:paraId="705853EB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1041</w:t>
      </w:r>
    </w:p>
    <w:p w14:paraId="079862E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1041</w:t>
      </w:r>
    </w:p>
    <w:p w14:paraId="7C17B7A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1041</w:t>
      </w:r>
    </w:p>
    <w:p w14:paraId="34ED32D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1042</w:t>
      </w:r>
    </w:p>
    <w:p w14:paraId="0AC3822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Void</w:t>
      </w:r>
      <w:r>
        <w:rPr>
          <w:noProof/>
        </w:rPr>
        <w:tab/>
        <w:t>1042</w:t>
      </w:r>
    </w:p>
    <w:p w14:paraId="0963C551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1042</w:t>
      </w:r>
    </w:p>
    <w:p w14:paraId="5395770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1042</w:t>
      </w:r>
    </w:p>
    <w:p w14:paraId="28048078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1043</w:t>
      </w:r>
    </w:p>
    <w:p w14:paraId="4FC13A2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lastRenderedPageBreak/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Intra-band contiguous EN-DC</w:t>
      </w:r>
      <w:r>
        <w:rPr>
          <w:noProof/>
        </w:rPr>
        <w:tab/>
        <w:t>1043</w:t>
      </w:r>
    </w:p>
    <w:p w14:paraId="42E1041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1044</w:t>
      </w:r>
    </w:p>
    <w:p w14:paraId="4D6603D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Intra-band non-contiguous EN-DC</w:t>
      </w:r>
      <w:r>
        <w:rPr>
          <w:noProof/>
        </w:rPr>
        <w:tab/>
        <w:t>1044</w:t>
      </w:r>
    </w:p>
    <w:p w14:paraId="5DAD94F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EN-DC within FR1</w:t>
      </w:r>
      <w:r>
        <w:rPr>
          <w:noProof/>
        </w:rPr>
        <w:tab/>
        <w:t>1045</w:t>
      </w:r>
    </w:p>
    <w:p w14:paraId="67387D0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1045</w:t>
      </w:r>
    </w:p>
    <w:p w14:paraId="7D206ED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1045</w:t>
      </w:r>
    </w:p>
    <w:p w14:paraId="604857DD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1051</w:t>
      </w:r>
    </w:p>
    <w:p w14:paraId="525F9093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373A48B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1054</w:t>
      </w:r>
    </w:p>
    <w:p w14:paraId="5203A0B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1057</w:t>
      </w:r>
    </w:p>
    <w:p w14:paraId="70397454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1057</w:t>
      </w:r>
    </w:p>
    <w:p w14:paraId="6730B146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1066</w:t>
      </w:r>
    </w:p>
    <w:p w14:paraId="520DC6E3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1132</w:t>
      </w:r>
    </w:p>
    <w:p w14:paraId="7593C0FD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1132</w:t>
      </w:r>
    </w:p>
    <w:p w14:paraId="405F918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NE-DC within FR1</w:t>
      </w:r>
      <w:r>
        <w:rPr>
          <w:noProof/>
        </w:rPr>
        <w:tab/>
        <w:t>1133</w:t>
      </w:r>
    </w:p>
    <w:p w14:paraId="2D5F16B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1133</w:t>
      </w:r>
    </w:p>
    <w:p w14:paraId="33F6BA6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1133</w:t>
      </w:r>
    </w:p>
    <w:p w14:paraId="1B58DD8D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1133</w:t>
      </w:r>
    </w:p>
    <w:p w14:paraId="3B383A8C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1134</w:t>
      </w:r>
    </w:p>
    <w:p w14:paraId="772ADBE8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1134</w:t>
      </w:r>
    </w:p>
    <w:p w14:paraId="42434553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(Reserved)</w:t>
      </w:r>
      <w:r>
        <w:rPr>
          <w:noProof/>
        </w:rPr>
        <w:tab/>
        <w:t>1134</w:t>
      </w:r>
    </w:p>
    <w:p w14:paraId="29C74650" w14:textId="77777777" w:rsidR="00E764FB" w:rsidRDefault="00E764F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1134</w:t>
      </w:r>
    </w:p>
    <w:p w14:paraId="5CE137A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EN-DC including FR2</w:t>
      </w:r>
      <w:r>
        <w:rPr>
          <w:noProof/>
        </w:rPr>
        <w:tab/>
        <w:t>1134</w:t>
      </w:r>
    </w:p>
    <w:p w14:paraId="47205A7B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3F3BFA9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1135</w:t>
      </w:r>
    </w:p>
    <w:p w14:paraId="7B099838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1135</w:t>
      </w:r>
    </w:p>
    <w:p w14:paraId="3A2197F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Void</w:t>
      </w:r>
      <w:r>
        <w:rPr>
          <w:noProof/>
        </w:rPr>
        <w:tab/>
        <w:t>1135</w:t>
      </w:r>
    </w:p>
    <w:p w14:paraId="35D0209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1135</w:t>
      </w:r>
    </w:p>
    <w:p w14:paraId="0C7E573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>, ΔR</w:t>
      </w:r>
      <w:r w:rsidRPr="004743F2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1136</w:t>
      </w:r>
    </w:p>
    <w:p w14:paraId="65E461B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General</w:t>
      </w:r>
      <w:r>
        <w:rPr>
          <w:noProof/>
        </w:rPr>
        <w:tab/>
        <w:t>1136</w:t>
      </w:r>
    </w:p>
    <w:p w14:paraId="0586BFE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Intra-band contiguous EN-DC</w:t>
      </w:r>
      <w:r>
        <w:rPr>
          <w:noProof/>
        </w:rPr>
        <w:tab/>
        <w:t>1136</w:t>
      </w:r>
    </w:p>
    <w:p w14:paraId="1D7C701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Intra-band non-contiguous EN-DC</w:t>
      </w:r>
      <w:r>
        <w:rPr>
          <w:noProof/>
        </w:rPr>
        <w:tab/>
        <w:t>1136</w:t>
      </w:r>
    </w:p>
    <w:p w14:paraId="49E3CE4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EN-DC within FR1</w:t>
      </w:r>
      <w:r>
        <w:rPr>
          <w:noProof/>
        </w:rPr>
        <w:tab/>
        <w:t>1140</w:t>
      </w:r>
    </w:p>
    <w:p w14:paraId="436E84E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1140</w:t>
      </w:r>
    </w:p>
    <w:p w14:paraId="01ECF0A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1142</w:t>
      </w:r>
    </w:p>
    <w:p w14:paraId="79D8F7A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1155</w:t>
      </w:r>
    </w:p>
    <w:p w14:paraId="13A0C7D7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1170</w:t>
      </w:r>
    </w:p>
    <w:p w14:paraId="1A1F4053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1177</w:t>
      </w:r>
    </w:p>
    <w:p w14:paraId="3BF372F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NE-DC within FR1</w:t>
      </w:r>
      <w:r>
        <w:rPr>
          <w:noProof/>
        </w:rPr>
        <w:tab/>
        <w:t>1178</w:t>
      </w:r>
    </w:p>
    <w:p w14:paraId="058F2EA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EN-DC including FR2</w:t>
      </w:r>
      <w:r>
        <w:rPr>
          <w:noProof/>
        </w:rPr>
        <w:tab/>
        <w:t>1178</w:t>
      </w:r>
    </w:p>
    <w:p w14:paraId="60FD6EDE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1178</w:t>
      </w:r>
    </w:p>
    <w:p w14:paraId="75932F4F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1178</w:t>
      </w:r>
    </w:p>
    <w:p w14:paraId="2A8AE2C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1178</w:t>
      </w:r>
    </w:p>
    <w:p w14:paraId="2D2B00E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1178</w:t>
      </w:r>
    </w:p>
    <w:p w14:paraId="65CD72A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1178</w:t>
      </w:r>
    </w:p>
    <w:p w14:paraId="15B381D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1178</w:t>
      </w:r>
    </w:p>
    <w:p w14:paraId="2289493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1178</w:t>
      </w:r>
    </w:p>
    <w:p w14:paraId="07CB4FC1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1179</w:t>
      </w:r>
    </w:p>
    <w:p w14:paraId="1DBF4122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1179</w:t>
      </w:r>
    </w:p>
    <w:p w14:paraId="4D327AA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1179</w:t>
      </w:r>
    </w:p>
    <w:p w14:paraId="24987FE9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4743F2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1179</w:t>
      </w:r>
    </w:p>
    <w:p w14:paraId="096FD14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1179</w:t>
      </w:r>
    </w:p>
    <w:p w14:paraId="21BD780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1179</w:t>
      </w:r>
    </w:p>
    <w:p w14:paraId="7CB16998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1179</w:t>
      </w:r>
    </w:p>
    <w:p w14:paraId="3D2CE50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1179</w:t>
      </w:r>
    </w:p>
    <w:p w14:paraId="7E5A29B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1179</w:t>
      </w:r>
    </w:p>
    <w:p w14:paraId="63FEF67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1179</w:t>
      </w:r>
    </w:p>
    <w:p w14:paraId="474335C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1179</w:t>
      </w:r>
    </w:p>
    <w:p w14:paraId="78733D14" w14:textId="77777777" w:rsidR="00E764FB" w:rsidRDefault="00E764F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1180</w:t>
      </w:r>
    </w:p>
    <w:p w14:paraId="77FB1908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1181</w:t>
      </w:r>
    </w:p>
    <w:p w14:paraId="76FC2FF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1181</w:t>
      </w:r>
    </w:p>
    <w:p w14:paraId="43C9959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1181</w:t>
      </w:r>
    </w:p>
    <w:p w14:paraId="277B860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1181</w:t>
      </w:r>
    </w:p>
    <w:p w14:paraId="48D0EC9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1181</w:t>
      </w:r>
    </w:p>
    <w:p w14:paraId="121246D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1181</w:t>
      </w:r>
    </w:p>
    <w:p w14:paraId="6234469F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1181</w:t>
      </w:r>
    </w:p>
    <w:p w14:paraId="0A863B8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1181</w:t>
      </w:r>
    </w:p>
    <w:p w14:paraId="5AA63D8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1181</w:t>
      </w:r>
    </w:p>
    <w:p w14:paraId="3693203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1182</w:t>
      </w:r>
    </w:p>
    <w:p w14:paraId="45478BF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1182</w:t>
      </w:r>
    </w:p>
    <w:p w14:paraId="64D2309D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1182</w:t>
      </w:r>
    </w:p>
    <w:p w14:paraId="6E9FF0B7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1182</w:t>
      </w:r>
    </w:p>
    <w:p w14:paraId="08E29C16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1182</w:t>
      </w:r>
    </w:p>
    <w:p w14:paraId="788AB85A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1182</w:t>
      </w:r>
    </w:p>
    <w:p w14:paraId="7CCF560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1182</w:t>
      </w:r>
    </w:p>
    <w:p w14:paraId="3923EB7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320BF7A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1183</w:t>
      </w:r>
    </w:p>
    <w:p w14:paraId="1027FAC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1183</w:t>
      </w:r>
    </w:p>
    <w:p w14:paraId="68CCD14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1486607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1183</w:t>
      </w:r>
    </w:p>
    <w:p w14:paraId="022FD23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FA00355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1183</w:t>
      </w:r>
    </w:p>
    <w:p w14:paraId="38ACCA0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1183</w:t>
      </w:r>
    </w:p>
    <w:p w14:paraId="57CFE3A2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1183</w:t>
      </w:r>
    </w:p>
    <w:p w14:paraId="5D5C9D4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1184</w:t>
      </w:r>
    </w:p>
    <w:p w14:paraId="450BC94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1184</w:t>
      </w:r>
    </w:p>
    <w:p w14:paraId="703559A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1184</w:t>
      </w:r>
    </w:p>
    <w:p w14:paraId="49BCF94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1184</w:t>
      </w:r>
    </w:p>
    <w:p w14:paraId="71B375F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1184</w:t>
      </w:r>
    </w:p>
    <w:p w14:paraId="0CC0D9B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1184</w:t>
      </w:r>
    </w:p>
    <w:p w14:paraId="5D6D5E2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1184</w:t>
      </w:r>
    </w:p>
    <w:p w14:paraId="47C1F71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1184</w:t>
      </w:r>
    </w:p>
    <w:p w14:paraId="773180B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1184</w:t>
      </w:r>
    </w:p>
    <w:p w14:paraId="4124491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1184</w:t>
      </w:r>
    </w:p>
    <w:p w14:paraId="281407C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1184</w:t>
      </w:r>
    </w:p>
    <w:p w14:paraId="237B987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1185</w:t>
      </w:r>
    </w:p>
    <w:p w14:paraId="5794DD07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1185</w:t>
      </w:r>
    </w:p>
    <w:p w14:paraId="04F0408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1185</w:t>
      </w:r>
    </w:p>
    <w:p w14:paraId="0FE8D6A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727FD3C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1185</w:t>
      </w:r>
    </w:p>
    <w:p w14:paraId="2CEC76F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1185</w:t>
      </w:r>
    </w:p>
    <w:p w14:paraId="069C134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2C9C842E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1186</w:t>
      </w:r>
    </w:p>
    <w:p w14:paraId="0B87961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6B954E0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1187</w:t>
      </w:r>
    </w:p>
    <w:p w14:paraId="59DFA82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1187</w:t>
      </w:r>
    </w:p>
    <w:p w14:paraId="7441D36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1187</w:t>
      </w:r>
    </w:p>
    <w:p w14:paraId="1C56FE7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1187</w:t>
      </w:r>
    </w:p>
    <w:p w14:paraId="506CE6FB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1187</w:t>
      </w:r>
    </w:p>
    <w:p w14:paraId="7CE61D8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1187</w:t>
      </w:r>
    </w:p>
    <w:p w14:paraId="23077E90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1187</w:t>
      </w:r>
    </w:p>
    <w:p w14:paraId="718F2EE7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1187</w:t>
      </w:r>
    </w:p>
    <w:p w14:paraId="1D0756E5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1187</w:t>
      </w:r>
    </w:p>
    <w:p w14:paraId="3D9D5626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1188</w:t>
      </w:r>
    </w:p>
    <w:p w14:paraId="57FECA2B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1188</w:t>
      </w:r>
    </w:p>
    <w:p w14:paraId="649EAFB5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1188</w:t>
      </w:r>
    </w:p>
    <w:p w14:paraId="36C795A9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1188</w:t>
      </w:r>
    </w:p>
    <w:p w14:paraId="21C5453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1188</w:t>
      </w:r>
    </w:p>
    <w:p w14:paraId="27FE34F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1188</w:t>
      </w:r>
    </w:p>
    <w:p w14:paraId="5E43A31A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63D50A70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1188</w:t>
      </w:r>
    </w:p>
    <w:p w14:paraId="7EFE5D6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1189</w:t>
      </w:r>
    </w:p>
    <w:p w14:paraId="7F5215C6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0B1A59B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1189</w:t>
      </w:r>
    </w:p>
    <w:p w14:paraId="0CF0CD6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1189</w:t>
      </w:r>
    </w:p>
    <w:p w14:paraId="0D039413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1189</w:t>
      </w:r>
    </w:p>
    <w:p w14:paraId="5D545938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1189</w:t>
      </w:r>
    </w:p>
    <w:p w14:paraId="07EF9BA7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1189</w:t>
      </w:r>
    </w:p>
    <w:p w14:paraId="0E331523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1189</w:t>
      </w:r>
    </w:p>
    <w:p w14:paraId="58BE8D6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1189</w:t>
      </w:r>
    </w:p>
    <w:p w14:paraId="21443A6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1190</w:t>
      </w:r>
    </w:p>
    <w:p w14:paraId="518271C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145343F2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1190</w:t>
      </w:r>
    </w:p>
    <w:p w14:paraId="5962694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1190</w:t>
      </w:r>
    </w:p>
    <w:p w14:paraId="2F6E159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2D3E6C24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1190</w:t>
      </w:r>
    </w:p>
    <w:p w14:paraId="4EC75C59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512E8FCF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1190</w:t>
      </w:r>
    </w:p>
    <w:p w14:paraId="024FCB0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1190</w:t>
      </w:r>
    </w:p>
    <w:p w14:paraId="4A2B6776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7E2CF700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1191</w:t>
      </w:r>
    </w:p>
    <w:p w14:paraId="1E0CC9BE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1191</w:t>
      </w:r>
    </w:p>
    <w:p w14:paraId="6BA4328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1191</w:t>
      </w:r>
    </w:p>
    <w:p w14:paraId="15340B5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08A4B4D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1191</w:t>
      </w:r>
    </w:p>
    <w:p w14:paraId="31BA95F1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1191</w:t>
      </w:r>
    </w:p>
    <w:p w14:paraId="5E16FF5D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334F7132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1191</w:t>
      </w:r>
    </w:p>
    <w:p w14:paraId="09B65FE9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348A31D5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34A67718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7133AED4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1191</w:t>
      </w:r>
    </w:p>
    <w:p w14:paraId="66C6F66C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1191</w:t>
      </w:r>
    </w:p>
    <w:p w14:paraId="79E86D5D" w14:textId="77777777" w:rsidR="00E764FB" w:rsidRDefault="00E764F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1194</w:t>
      </w:r>
    </w:p>
    <w:p w14:paraId="64B88AB5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16AE40C3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1194</w:t>
      </w:r>
    </w:p>
    <w:p w14:paraId="35F727BF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65BC98FC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1195</w:t>
      </w:r>
    </w:p>
    <w:p w14:paraId="0F45EA25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noProof/>
          <w:snapToGrid w:val="0"/>
        </w:rPr>
        <w:t>Full RB allocation</w:t>
      </w:r>
      <w:r>
        <w:rPr>
          <w:noProof/>
        </w:rPr>
        <w:tab/>
        <w:t>1195</w:t>
      </w:r>
    </w:p>
    <w:p w14:paraId="083444D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1195</w:t>
      </w:r>
    </w:p>
    <w:p w14:paraId="5840C251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1195</w:t>
      </w:r>
    </w:p>
    <w:p w14:paraId="476B86B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1196</w:t>
      </w:r>
    </w:p>
    <w:p w14:paraId="031B62BD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1197</w:t>
      </w:r>
    </w:p>
    <w:p w14:paraId="4CA79AB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noProof/>
          <w:snapToGrid w:val="0"/>
        </w:rPr>
        <w:t>Partial RB allocation</w:t>
      </w:r>
      <w:r>
        <w:rPr>
          <w:noProof/>
        </w:rPr>
        <w:tab/>
        <w:t>1198</w:t>
      </w:r>
    </w:p>
    <w:p w14:paraId="54E839B3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1198</w:t>
      </w:r>
    </w:p>
    <w:p w14:paraId="6BFA6E3A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1201</w:t>
      </w:r>
    </w:p>
    <w:p w14:paraId="01639DFC" w14:textId="77777777" w:rsidR="00E764FB" w:rsidRDefault="00E764F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1203</w:t>
      </w:r>
    </w:p>
    <w:p w14:paraId="65B08A36" w14:textId="77777777" w:rsidR="00E764FB" w:rsidRDefault="00E764F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1205</w:t>
      </w:r>
    </w:p>
    <w:p w14:paraId="40B32644" w14:textId="77777777" w:rsidR="00E764FB" w:rsidRDefault="00E764F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1205</w:t>
      </w:r>
    </w:p>
    <w:p w14:paraId="33CFCC2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noProof/>
          <w:snapToGrid w:val="0"/>
        </w:rPr>
        <w:t>QPSK</w:t>
      </w:r>
      <w:r>
        <w:rPr>
          <w:noProof/>
        </w:rPr>
        <w:tab/>
        <w:t>1205</w:t>
      </w:r>
    </w:p>
    <w:p w14:paraId="45D8D382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noProof/>
          <w:snapToGrid w:val="0"/>
        </w:rPr>
        <w:t>64-QAM</w:t>
      </w:r>
      <w:r>
        <w:rPr>
          <w:noProof/>
        </w:rPr>
        <w:tab/>
        <w:t>1206</w:t>
      </w:r>
    </w:p>
    <w:p w14:paraId="2A36F10E" w14:textId="77777777" w:rsidR="00E764FB" w:rsidRDefault="00E764F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743F2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743F2">
        <w:rPr>
          <w:noProof/>
          <w:snapToGrid w:val="0"/>
        </w:rPr>
        <w:t>256-QAM</w:t>
      </w:r>
      <w:r>
        <w:rPr>
          <w:noProof/>
        </w:rPr>
        <w:tab/>
        <w:t>1207</w:t>
      </w:r>
    </w:p>
    <w:p w14:paraId="18CA5CDC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1208</w:t>
      </w:r>
    </w:p>
    <w:p w14:paraId="2659354C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1209</w:t>
      </w:r>
    </w:p>
    <w:p w14:paraId="475E6220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1210</w:t>
      </w:r>
    </w:p>
    <w:p w14:paraId="0AE74457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1211</w:t>
      </w:r>
    </w:p>
    <w:p w14:paraId="6535617F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1212</w:t>
      </w:r>
    </w:p>
    <w:p w14:paraId="4BEA1F33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1213</w:t>
      </w:r>
    </w:p>
    <w:p w14:paraId="6FBBCE1A" w14:textId="77777777" w:rsidR="00E764FB" w:rsidRDefault="00E764F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1214</w:t>
      </w:r>
    </w:p>
    <w:p w14:paraId="12DEAED7" w14:textId="77777777" w:rsidR="00E764FB" w:rsidRDefault="00E764F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1215</w:t>
      </w:r>
    </w:p>
    <w:p w14:paraId="03E61718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1216</w:t>
      </w:r>
    </w:p>
    <w:p w14:paraId="2D10B4E8" w14:textId="77777777" w:rsidR="00E764FB" w:rsidRDefault="00E764F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1217</w:t>
      </w:r>
    </w:p>
    <w:p w14:paraId="74F9032B" w14:textId="77777777" w:rsidR="00E764FB" w:rsidRDefault="00E764F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1218</w:t>
      </w:r>
    </w:p>
    <w:p w14:paraId="7B073077" w14:textId="0FFB6F20" w:rsidR="00835B7B" w:rsidRPr="007A6DA6" w:rsidRDefault="00E764FB" w:rsidP="00835B7B">
      <w:r>
        <w:rPr>
          <w:sz w:val="22"/>
        </w:rPr>
        <w:fldChar w:fldCharType="end"/>
      </w:r>
    </w:p>
    <w:bookmarkStart w:id="11" w:name="foreword"/>
    <w:bookmarkEnd w:id="11"/>
    <w:p w14:paraId="5DDB2F54" w14:textId="03A5BD5A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j0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j0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j0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7FA7D" w14:textId="77777777" w:rsidR="00DD761E" w:rsidRDefault="00DD761E">
      <w:r>
        <w:separator/>
      </w:r>
    </w:p>
    <w:p w14:paraId="374150C6" w14:textId="77777777" w:rsidR="00DD761E" w:rsidRDefault="00DD761E"/>
  </w:endnote>
  <w:endnote w:type="continuationSeparator" w:id="0">
    <w:p w14:paraId="0FA4C6EE" w14:textId="77777777" w:rsidR="00DD761E" w:rsidRDefault="00DD761E">
      <w:r>
        <w:continuationSeparator/>
      </w:r>
    </w:p>
    <w:p w14:paraId="3F704305" w14:textId="77777777" w:rsidR="00DD761E" w:rsidRDefault="00DD7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2052" w14:textId="77777777" w:rsidR="00DD761E" w:rsidRDefault="00DD761E">
      <w:r>
        <w:separator/>
      </w:r>
    </w:p>
    <w:p w14:paraId="7A339C5D" w14:textId="77777777" w:rsidR="00DD761E" w:rsidRDefault="00DD761E"/>
  </w:footnote>
  <w:footnote w:type="continuationSeparator" w:id="0">
    <w:p w14:paraId="61E544B9" w14:textId="77777777" w:rsidR="00DD761E" w:rsidRDefault="00DD761E">
      <w:r>
        <w:continuationSeparator/>
      </w:r>
    </w:p>
    <w:p w14:paraId="338A6B3D" w14:textId="77777777" w:rsidR="00DD761E" w:rsidRDefault="00DD76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0DE13FD3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</w:t>
        </w:r>
        <w:r w:rsidR="002D6F5A">
          <w:rPr>
            <w:rFonts w:ascii="Arial" w:hAnsi="Arial" w:cs="Arial"/>
            <w:b/>
            <w:bCs/>
            <w:sz w:val="18"/>
            <w:szCs w:val="18"/>
          </w:rPr>
          <w:t>9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3GPP TS 38.101-3 V1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9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0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.0 (2024-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12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14</Pages>
  <Words>4448</Words>
  <Characters>25359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29748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58</cp:revision>
  <cp:lastPrinted>2019-01-18T19:05:00Z</cp:lastPrinted>
  <dcterms:created xsi:type="dcterms:W3CDTF">2022-03-16T10:00:00Z</dcterms:created>
  <dcterms:modified xsi:type="dcterms:W3CDTF">2025-01-23T10:44:00Z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