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6918802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8C233B">
              <w:t>8</w:t>
            </w:r>
            <w:r>
              <w:t>.</w:t>
            </w:r>
            <w:r w:rsidR="005D2112">
              <w:t>0</w:t>
            </w:r>
            <w:r w:rsidRPr="004D3578">
              <w:t xml:space="preserve"> </w:t>
            </w:r>
            <w:r w:rsidRPr="00133525">
              <w:rPr>
                <w:sz w:val="32"/>
              </w:rPr>
              <w:t>(</w:t>
            </w:r>
            <w:r>
              <w:rPr>
                <w:sz w:val="32"/>
              </w:rPr>
              <w:t>202</w:t>
            </w:r>
            <w:r w:rsidR="005D2112">
              <w:rPr>
                <w:sz w:val="32"/>
              </w:rPr>
              <w:t>2</w:t>
            </w:r>
            <w:r>
              <w:rPr>
                <w:sz w:val="32"/>
              </w:rPr>
              <w:t>-</w:t>
            </w:r>
            <w:r w:rsidR="008C233B">
              <w:rPr>
                <w:sz w:val="32"/>
              </w:rPr>
              <w:t>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0644953A" w14:textId="466B1FF6" w:rsidR="0085263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5263A">
        <w:rPr>
          <w:noProof/>
        </w:rPr>
        <w:t>Foreword</w:t>
      </w:r>
      <w:r w:rsidR="0085263A">
        <w:rPr>
          <w:noProof/>
        </w:rPr>
        <w:tab/>
      </w:r>
      <w:r w:rsidR="0085263A">
        <w:rPr>
          <w:noProof/>
        </w:rPr>
        <w:fldChar w:fldCharType="begin" w:fldLock="1"/>
      </w:r>
      <w:r w:rsidR="0085263A">
        <w:rPr>
          <w:noProof/>
        </w:rPr>
        <w:instrText xml:space="preserve"> PAGEREF _Toc123627486 \h </w:instrText>
      </w:r>
      <w:r w:rsidR="0085263A">
        <w:rPr>
          <w:noProof/>
        </w:rPr>
      </w:r>
      <w:r w:rsidR="0085263A">
        <w:rPr>
          <w:noProof/>
        </w:rPr>
        <w:fldChar w:fldCharType="separate"/>
      </w:r>
      <w:r w:rsidR="0085263A">
        <w:rPr>
          <w:noProof/>
        </w:rPr>
        <w:t>7</w:t>
      </w:r>
      <w:r w:rsidR="0085263A">
        <w:rPr>
          <w:noProof/>
        </w:rPr>
        <w:fldChar w:fldCharType="end"/>
      </w:r>
    </w:p>
    <w:p w14:paraId="101D731E" w14:textId="471E2883" w:rsidR="0085263A" w:rsidRDefault="0085263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_Toc123627487 \h </w:instrText>
      </w:r>
      <w:r>
        <w:rPr>
          <w:noProof/>
        </w:rPr>
      </w:r>
      <w:r>
        <w:rPr>
          <w:noProof/>
        </w:rPr>
        <w:fldChar w:fldCharType="separate"/>
      </w:r>
      <w:r>
        <w:rPr>
          <w:noProof/>
        </w:rPr>
        <w:t>9</w:t>
      </w:r>
      <w:r>
        <w:rPr>
          <w:noProof/>
        </w:rPr>
        <w:fldChar w:fldCharType="end"/>
      </w:r>
    </w:p>
    <w:p w14:paraId="54D5FD58" w14:textId="57180A6D" w:rsidR="0085263A" w:rsidRDefault="0085263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_Toc123627488 \h </w:instrText>
      </w:r>
      <w:r>
        <w:rPr>
          <w:noProof/>
        </w:rPr>
      </w:r>
      <w:r>
        <w:rPr>
          <w:noProof/>
        </w:rPr>
        <w:fldChar w:fldCharType="separate"/>
      </w:r>
      <w:r>
        <w:rPr>
          <w:noProof/>
        </w:rPr>
        <w:t>9</w:t>
      </w:r>
      <w:r>
        <w:rPr>
          <w:noProof/>
        </w:rPr>
        <w:fldChar w:fldCharType="end"/>
      </w:r>
    </w:p>
    <w:p w14:paraId="306502B2" w14:textId="1D2EF724" w:rsidR="0085263A" w:rsidRDefault="0085263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_Toc123627489 \h </w:instrText>
      </w:r>
      <w:r>
        <w:rPr>
          <w:noProof/>
        </w:rPr>
      </w:r>
      <w:r>
        <w:rPr>
          <w:noProof/>
        </w:rPr>
        <w:fldChar w:fldCharType="separate"/>
      </w:r>
      <w:r>
        <w:rPr>
          <w:noProof/>
        </w:rPr>
        <w:t>10</w:t>
      </w:r>
      <w:r>
        <w:rPr>
          <w:noProof/>
        </w:rPr>
        <w:fldChar w:fldCharType="end"/>
      </w:r>
    </w:p>
    <w:p w14:paraId="2E252575" w14:textId="5D0C96F6" w:rsidR="0085263A" w:rsidRDefault="0085263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_Toc123627490 \h </w:instrText>
      </w:r>
      <w:r>
        <w:rPr>
          <w:noProof/>
        </w:rPr>
      </w:r>
      <w:r>
        <w:rPr>
          <w:noProof/>
        </w:rPr>
        <w:fldChar w:fldCharType="separate"/>
      </w:r>
      <w:r>
        <w:rPr>
          <w:noProof/>
        </w:rPr>
        <w:t>10</w:t>
      </w:r>
      <w:r>
        <w:rPr>
          <w:noProof/>
        </w:rPr>
        <w:fldChar w:fldCharType="end"/>
      </w:r>
    </w:p>
    <w:p w14:paraId="621AB538" w14:textId="71FF414C" w:rsidR="0085263A" w:rsidRDefault="0085263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_Toc123627491 \h </w:instrText>
      </w:r>
      <w:r>
        <w:rPr>
          <w:noProof/>
        </w:rPr>
      </w:r>
      <w:r>
        <w:rPr>
          <w:noProof/>
        </w:rPr>
        <w:fldChar w:fldCharType="separate"/>
      </w:r>
      <w:r>
        <w:rPr>
          <w:noProof/>
        </w:rPr>
        <w:t>11</w:t>
      </w:r>
      <w:r>
        <w:rPr>
          <w:noProof/>
        </w:rPr>
        <w:fldChar w:fldCharType="end"/>
      </w:r>
    </w:p>
    <w:p w14:paraId="35A71CA1" w14:textId="547AA330" w:rsidR="0085263A" w:rsidRDefault="0085263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_Toc123627492 \h </w:instrText>
      </w:r>
      <w:r>
        <w:rPr>
          <w:noProof/>
        </w:rPr>
      </w:r>
      <w:r>
        <w:rPr>
          <w:noProof/>
        </w:rPr>
        <w:fldChar w:fldCharType="separate"/>
      </w:r>
      <w:r>
        <w:rPr>
          <w:noProof/>
        </w:rPr>
        <w:t>11</w:t>
      </w:r>
      <w:r>
        <w:rPr>
          <w:noProof/>
        </w:rPr>
        <w:fldChar w:fldCharType="end"/>
      </w:r>
    </w:p>
    <w:p w14:paraId="67022CEB" w14:textId="43463FF1" w:rsidR="0085263A" w:rsidRDefault="0085263A">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_Toc123627493 \h </w:instrText>
      </w:r>
      <w:r>
        <w:rPr>
          <w:noProof/>
        </w:rPr>
      </w:r>
      <w:r>
        <w:rPr>
          <w:noProof/>
        </w:rPr>
        <w:fldChar w:fldCharType="separate"/>
      </w:r>
      <w:r>
        <w:rPr>
          <w:noProof/>
        </w:rPr>
        <w:t>12</w:t>
      </w:r>
      <w:r>
        <w:rPr>
          <w:noProof/>
        </w:rPr>
        <w:fldChar w:fldCharType="end"/>
      </w:r>
    </w:p>
    <w:p w14:paraId="59822ACE" w14:textId="7C7C30C8" w:rsidR="0085263A" w:rsidRDefault="0085263A">
      <w:pPr>
        <w:pStyle w:val="TOC2"/>
        <w:rPr>
          <w:rFonts w:asciiTheme="minorHAnsi" w:eastAsiaTheme="minorEastAsia" w:hAnsiTheme="minorHAnsi" w:cstheme="minorBidi"/>
          <w:noProof/>
          <w:sz w:val="22"/>
          <w:szCs w:val="22"/>
          <w:lang w:eastAsia="en-GB"/>
        </w:rPr>
      </w:pPr>
      <w:r w:rsidRPr="008D7955">
        <w:rPr>
          <w:noProof/>
          <w:lang w:val="en-US"/>
        </w:rPr>
        <w:t>5.1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_Toc123627494 \h </w:instrText>
      </w:r>
      <w:r>
        <w:rPr>
          <w:noProof/>
        </w:rPr>
      </w:r>
      <w:r>
        <w:rPr>
          <w:noProof/>
        </w:rPr>
        <w:fldChar w:fldCharType="separate"/>
      </w:r>
      <w:r>
        <w:rPr>
          <w:noProof/>
        </w:rPr>
        <w:t>12</w:t>
      </w:r>
      <w:r>
        <w:rPr>
          <w:noProof/>
        </w:rPr>
        <w:fldChar w:fldCharType="end"/>
      </w:r>
    </w:p>
    <w:p w14:paraId="71B10F34" w14:textId="351336CB" w:rsidR="0085263A" w:rsidRDefault="0085263A">
      <w:pPr>
        <w:pStyle w:val="TOC2"/>
        <w:rPr>
          <w:rFonts w:asciiTheme="minorHAnsi" w:eastAsiaTheme="minorEastAsia" w:hAnsiTheme="minorHAnsi" w:cstheme="minorBidi"/>
          <w:noProof/>
          <w:sz w:val="22"/>
          <w:szCs w:val="22"/>
          <w:lang w:eastAsia="en-GB"/>
        </w:rPr>
      </w:pPr>
      <w:r w:rsidRPr="008D7955">
        <w:rPr>
          <w:noProof/>
          <w:lang w:val="en-US"/>
        </w:rPr>
        <w:t>5.2</w:t>
      </w:r>
      <w:r>
        <w:rPr>
          <w:rFonts w:asciiTheme="minorHAnsi" w:eastAsiaTheme="minorEastAsia" w:hAnsiTheme="minorHAnsi" w:cstheme="minorBidi"/>
          <w:noProof/>
          <w:sz w:val="22"/>
          <w:szCs w:val="22"/>
          <w:lang w:eastAsia="en-GB"/>
        </w:rPr>
        <w:tab/>
      </w:r>
      <w:r w:rsidRPr="008D7955">
        <w:rPr>
          <w:noProof/>
          <w:lang w:val="en-US"/>
        </w:rPr>
        <w:t xml:space="preserve">Configuration and precedence of V2X </w:t>
      </w:r>
      <w:r>
        <w:rPr>
          <w:noProof/>
        </w:rPr>
        <w:t xml:space="preserve">configuration </w:t>
      </w:r>
      <w:r w:rsidRPr="008D7955">
        <w:rPr>
          <w:noProof/>
          <w:lang w:val="en-US"/>
        </w:rPr>
        <w:t>parameters</w:t>
      </w:r>
      <w:r>
        <w:rPr>
          <w:noProof/>
        </w:rPr>
        <w:tab/>
      </w:r>
      <w:r>
        <w:rPr>
          <w:noProof/>
        </w:rPr>
        <w:fldChar w:fldCharType="begin" w:fldLock="1"/>
      </w:r>
      <w:r>
        <w:rPr>
          <w:noProof/>
        </w:rPr>
        <w:instrText xml:space="preserve"> PAGEREF _Toc123627495 \h </w:instrText>
      </w:r>
      <w:r>
        <w:rPr>
          <w:noProof/>
        </w:rPr>
      </w:r>
      <w:r>
        <w:rPr>
          <w:noProof/>
        </w:rPr>
        <w:fldChar w:fldCharType="separate"/>
      </w:r>
      <w:r>
        <w:rPr>
          <w:noProof/>
        </w:rPr>
        <w:t>12</w:t>
      </w:r>
      <w:r>
        <w:rPr>
          <w:noProof/>
        </w:rPr>
        <w:fldChar w:fldCharType="end"/>
      </w:r>
    </w:p>
    <w:p w14:paraId="30A12D16" w14:textId="35644D2B"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5.2.1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_Toc123627496 \h </w:instrText>
      </w:r>
      <w:r>
        <w:rPr>
          <w:noProof/>
        </w:rPr>
      </w:r>
      <w:r>
        <w:rPr>
          <w:noProof/>
        </w:rPr>
        <w:fldChar w:fldCharType="separate"/>
      </w:r>
      <w:r>
        <w:rPr>
          <w:noProof/>
        </w:rPr>
        <w:t>12</w:t>
      </w:r>
      <w:r>
        <w:rPr>
          <w:noProof/>
        </w:rPr>
        <w:fldChar w:fldCharType="end"/>
      </w:r>
    </w:p>
    <w:p w14:paraId="324B6DC0" w14:textId="2A5F3E22"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5.2.2</w:t>
      </w:r>
      <w:r>
        <w:rPr>
          <w:rFonts w:asciiTheme="minorHAnsi" w:eastAsiaTheme="minorEastAsia" w:hAnsiTheme="minorHAnsi" w:cstheme="minorBidi"/>
          <w:noProof/>
          <w:sz w:val="22"/>
          <w:szCs w:val="22"/>
          <w:lang w:eastAsia="en-GB"/>
        </w:rPr>
        <w:tab/>
      </w:r>
      <w:r w:rsidRPr="008D7955">
        <w:rPr>
          <w:noProof/>
          <w:lang w:val="en-US"/>
        </w:rPr>
        <w:t xml:space="preserve">Precedence of V2X </w:t>
      </w:r>
      <w:r>
        <w:rPr>
          <w:noProof/>
        </w:rPr>
        <w:t xml:space="preserve">configuration </w:t>
      </w:r>
      <w:r w:rsidRPr="008D7955">
        <w:rPr>
          <w:noProof/>
          <w:lang w:val="en-US"/>
        </w:rPr>
        <w:t>parameters</w:t>
      </w:r>
      <w:r>
        <w:rPr>
          <w:noProof/>
        </w:rPr>
        <w:tab/>
      </w:r>
      <w:r>
        <w:rPr>
          <w:noProof/>
        </w:rPr>
        <w:fldChar w:fldCharType="begin" w:fldLock="1"/>
      </w:r>
      <w:r>
        <w:rPr>
          <w:noProof/>
        </w:rPr>
        <w:instrText xml:space="preserve"> PAGEREF _Toc123627497 \h </w:instrText>
      </w:r>
      <w:r>
        <w:rPr>
          <w:noProof/>
        </w:rPr>
      </w:r>
      <w:r>
        <w:rPr>
          <w:noProof/>
        </w:rPr>
        <w:fldChar w:fldCharType="separate"/>
      </w:r>
      <w:r>
        <w:rPr>
          <w:noProof/>
        </w:rPr>
        <w:t>12</w:t>
      </w:r>
      <w:r>
        <w:rPr>
          <w:noProof/>
        </w:rPr>
        <w:fldChar w:fldCharType="end"/>
      </w:r>
    </w:p>
    <w:p w14:paraId="12BE208A" w14:textId="54951858"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5.2.3</w:t>
      </w:r>
      <w:r>
        <w:rPr>
          <w:rFonts w:asciiTheme="minorHAnsi" w:eastAsiaTheme="minorEastAsia" w:hAnsiTheme="minorHAnsi" w:cstheme="minorBidi"/>
          <w:noProof/>
          <w:sz w:val="22"/>
          <w:szCs w:val="22"/>
          <w:lang w:eastAsia="en-GB"/>
        </w:rPr>
        <w:tab/>
      </w:r>
      <w:r w:rsidRPr="008D7955">
        <w:rPr>
          <w:noProof/>
          <w:lang w:val="en-US"/>
        </w:rPr>
        <w:t>Configuration parameters for V2X communication over PC5</w:t>
      </w:r>
      <w:r>
        <w:rPr>
          <w:noProof/>
        </w:rPr>
        <w:tab/>
      </w:r>
      <w:r>
        <w:rPr>
          <w:noProof/>
        </w:rPr>
        <w:fldChar w:fldCharType="begin" w:fldLock="1"/>
      </w:r>
      <w:r>
        <w:rPr>
          <w:noProof/>
        </w:rPr>
        <w:instrText xml:space="preserve"> PAGEREF _Toc123627498 \h </w:instrText>
      </w:r>
      <w:r>
        <w:rPr>
          <w:noProof/>
        </w:rPr>
      </w:r>
      <w:r>
        <w:rPr>
          <w:noProof/>
        </w:rPr>
        <w:fldChar w:fldCharType="separate"/>
      </w:r>
      <w:r>
        <w:rPr>
          <w:noProof/>
        </w:rPr>
        <w:t>12</w:t>
      </w:r>
      <w:r>
        <w:rPr>
          <w:noProof/>
        </w:rPr>
        <w:fldChar w:fldCharType="end"/>
      </w:r>
    </w:p>
    <w:p w14:paraId="22F3140B" w14:textId="5316A042"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5.2.4</w:t>
      </w:r>
      <w:r>
        <w:rPr>
          <w:rFonts w:asciiTheme="minorHAnsi" w:eastAsiaTheme="minorEastAsia" w:hAnsiTheme="minorHAnsi" w:cstheme="minorBidi"/>
          <w:noProof/>
          <w:sz w:val="22"/>
          <w:szCs w:val="22"/>
          <w:lang w:eastAsia="en-GB"/>
        </w:rPr>
        <w:tab/>
      </w:r>
      <w:r w:rsidRPr="008D7955">
        <w:rPr>
          <w:noProof/>
          <w:lang w:val="en-US"/>
        </w:rPr>
        <w:t>Configuration parameters for V2X communication over Uu</w:t>
      </w:r>
      <w:r>
        <w:rPr>
          <w:noProof/>
        </w:rPr>
        <w:tab/>
      </w:r>
      <w:r>
        <w:rPr>
          <w:noProof/>
        </w:rPr>
        <w:fldChar w:fldCharType="begin" w:fldLock="1"/>
      </w:r>
      <w:r>
        <w:rPr>
          <w:noProof/>
        </w:rPr>
        <w:instrText xml:space="preserve"> PAGEREF _Toc123627499 \h </w:instrText>
      </w:r>
      <w:r>
        <w:rPr>
          <w:noProof/>
        </w:rPr>
      </w:r>
      <w:r>
        <w:rPr>
          <w:noProof/>
        </w:rPr>
        <w:fldChar w:fldCharType="separate"/>
      </w:r>
      <w:r>
        <w:rPr>
          <w:noProof/>
        </w:rPr>
        <w:t>14</w:t>
      </w:r>
      <w:r>
        <w:rPr>
          <w:noProof/>
        </w:rPr>
        <w:fldChar w:fldCharType="end"/>
      </w:r>
    </w:p>
    <w:p w14:paraId="6254AF87" w14:textId="6A6DF625" w:rsidR="0085263A" w:rsidRDefault="0085263A">
      <w:pPr>
        <w:pStyle w:val="TOC2"/>
        <w:rPr>
          <w:rFonts w:asciiTheme="minorHAnsi" w:eastAsiaTheme="minorEastAsia" w:hAnsiTheme="minorHAnsi" w:cstheme="minorBidi"/>
          <w:noProof/>
          <w:sz w:val="22"/>
          <w:szCs w:val="22"/>
          <w:lang w:eastAsia="en-GB"/>
        </w:rPr>
      </w:pPr>
      <w:r w:rsidRPr="008D7955">
        <w:rPr>
          <w:noProof/>
          <w:lang w:val="en-US"/>
        </w:rPr>
        <w:t>5.3</w:t>
      </w:r>
      <w:r>
        <w:rPr>
          <w:rFonts w:asciiTheme="minorHAnsi" w:eastAsiaTheme="minorEastAsia" w:hAnsiTheme="minorHAnsi" w:cstheme="minorBidi"/>
          <w:noProof/>
          <w:sz w:val="22"/>
          <w:szCs w:val="22"/>
          <w:lang w:eastAsia="en-GB"/>
        </w:rPr>
        <w:tab/>
      </w:r>
      <w:r w:rsidRPr="008D7955">
        <w:rPr>
          <w:noProof/>
          <w:lang w:val="en-US"/>
        </w:rPr>
        <w:t>Procedures</w:t>
      </w:r>
      <w:r>
        <w:rPr>
          <w:noProof/>
        </w:rPr>
        <w:tab/>
      </w:r>
      <w:r>
        <w:rPr>
          <w:noProof/>
        </w:rPr>
        <w:fldChar w:fldCharType="begin" w:fldLock="1"/>
      </w:r>
      <w:r>
        <w:rPr>
          <w:noProof/>
        </w:rPr>
        <w:instrText xml:space="preserve"> PAGEREF _Toc123627500 \h </w:instrText>
      </w:r>
      <w:r>
        <w:rPr>
          <w:noProof/>
        </w:rPr>
      </w:r>
      <w:r>
        <w:rPr>
          <w:noProof/>
        </w:rPr>
        <w:fldChar w:fldCharType="separate"/>
      </w:r>
      <w:r>
        <w:rPr>
          <w:noProof/>
        </w:rPr>
        <w:t>15</w:t>
      </w:r>
      <w:r>
        <w:rPr>
          <w:noProof/>
        </w:rPr>
        <w:fldChar w:fldCharType="end"/>
      </w:r>
    </w:p>
    <w:p w14:paraId="65DEBD76" w14:textId="589EAB3B"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5.3.1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_Toc123627501 \h </w:instrText>
      </w:r>
      <w:r>
        <w:rPr>
          <w:noProof/>
        </w:rPr>
      </w:r>
      <w:r>
        <w:rPr>
          <w:noProof/>
        </w:rPr>
        <w:fldChar w:fldCharType="separate"/>
      </w:r>
      <w:r>
        <w:rPr>
          <w:noProof/>
        </w:rPr>
        <w:t>15</w:t>
      </w:r>
      <w:r>
        <w:rPr>
          <w:noProof/>
        </w:rPr>
        <w:fldChar w:fldCharType="end"/>
      </w:r>
    </w:p>
    <w:p w14:paraId="2D173587" w14:textId="2F68E4BE"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5.3.2</w:t>
      </w:r>
      <w:r>
        <w:rPr>
          <w:rFonts w:asciiTheme="minorHAnsi" w:eastAsiaTheme="minorEastAsia" w:hAnsiTheme="minorHAnsi" w:cstheme="minorBidi"/>
          <w:noProof/>
          <w:sz w:val="22"/>
          <w:szCs w:val="22"/>
          <w:lang w:eastAsia="en-GB"/>
        </w:rPr>
        <w:tab/>
      </w:r>
      <w:r w:rsidRPr="008D7955">
        <w:rPr>
          <w:noProof/>
          <w:lang w:val="en-US"/>
        </w:rPr>
        <w:t>UE-requested V2X policy provisioning procedure</w:t>
      </w:r>
      <w:r>
        <w:rPr>
          <w:noProof/>
        </w:rPr>
        <w:tab/>
      </w:r>
      <w:r>
        <w:rPr>
          <w:noProof/>
        </w:rPr>
        <w:fldChar w:fldCharType="begin" w:fldLock="1"/>
      </w:r>
      <w:r>
        <w:rPr>
          <w:noProof/>
        </w:rPr>
        <w:instrText xml:space="preserve"> PAGEREF _Toc123627502 \h </w:instrText>
      </w:r>
      <w:r>
        <w:rPr>
          <w:noProof/>
        </w:rPr>
      </w:r>
      <w:r>
        <w:rPr>
          <w:noProof/>
        </w:rPr>
        <w:fldChar w:fldCharType="separate"/>
      </w:r>
      <w:r>
        <w:rPr>
          <w:noProof/>
        </w:rPr>
        <w:t>15</w:t>
      </w:r>
      <w:r>
        <w:rPr>
          <w:noProof/>
        </w:rPr>
        <w:fldChar w:fldCharType="end"/>
      </w:r>
    </w:p>
    <w:p w14:paraId="6E6D57D4" w14:textId="4DE834C4"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5.3.2.1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_Toc123627503 \h </w:instrText>
      </w:r>
      <w:r>
        <w:rPr>
          <w:noProof/>
        </w:rPr>
      </w:r>
      <w:r>
        <w:rPr>
          <w:noProof/>
        </w:rPr>
        <w:fldChar w:fldCharType="separate"/>
      </w:r>
      <w:r>
        <w:rPr>
          <w:noProof/>
        </w:rPr>
        <w:t>15</w:t>
      </w:r>
      <w:r>
        <w:rPr>
          <w:noProof/>
        </w:rPr>
        <w:fldChar w:fldCharType="end"/>
      </w:r>
    </w:p>
    <w:p w14:paraId="73CF4D68" w14:textId="2FA10D55"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5.3.2.2</w:t>
      </w:r>
      <w:r>
        <w:rPr>
          <w:rFonts w:asciiTheme="minorHAnsi" w:eastAsiaTheme="minorEastAsia" w:hAnsiTheme="minorHAnsi" w:cstheme="minorBidi"/>
          <w:noProof/>
          <w:sz w:val="22"/>
          <w:szCs w:val="22"/>
          <w:lang w:eastAsia="en-GB"/>
        </w:rPr>
        <w:tab/>
      </w:r>
      <w:r w:rsidRPr="008D7955">
        <w:rPr>
          <w:noProof/>
          <w:lang w:val="en-US"/>
        </w:rPr>
        <w:t>UE-requested V2X policy provisioning procedure initiation</w:t>
      </w:r>
      <w:r>
        <w:rPr>
          <w:noProof/>
        </w:rPr>
        <w:tab/>
      </w:r>
      <w:r>
        <w:rPr>
          <w:noProof/>
        </w:rPr>
        <w:fldChar w:fldCharType="begin" w:fldLock="1"/>
      </w:r>
      <w:r>
        <w:rPr>
          <w:noProof/>
        </w:rPr>
        <w:instrText xml:space="preserve"> PAGEREF _Toc123627504 \h </w:instrText>
      </w:r>
      <w:r>
        <w:rPr>
          <w:noProof/>
        </w:rPr>
      </w:r>
      <w:r>
        <w:rPr>
          <w:noProof/>
        </w:rPr>
        <w:fldChar w:fldCharType="separate"/>
      </w:r>
      <w:r>
        <w:rPr>
          <w:noProof/>
        </w:rPr>
        <w:t>15</w:t>
      </w:r>
      <w:r>
        <w:rPr>
          <w:noProof/>
        </w:rPr>
        <w:fldChar w:fldCharType="end"/>
      </w:r>
    </w:p>
    <w:p w14:paraId="72D99679" w14:textId="46A15270"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5.3.2.3</w:t>
      </w:r>
      <w:r>
        <w:rPr>
          <w:rFonts w:asciiTheme="minorHAnsi" w:eastAsiaTheme="minorEastAsia" w:hAnsiTheme="minorHAnsi" w:cstheme="minorBidi"/>
          <w:noProof/>
          <w:sz w:val="22"/>
          <w:szCs w:val="22"/>
          <w:lang w:eastAsia="en-GB"/>
        </w:rPr>
        <w:tab/>
      </w:r>
      <w:r w:rsidRPr="008D7955">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_Toc123627505 \h </w:instrText>
      </w:r>
      <w:r>
        <w:rPr>
          <w:noProof/>
        </w:rPr>
      </w:r>
      <w:r>
        <w:rPr>
          <w:noProof/>
        </w:rPr>
        <w:fldChar w:fldCharType="separate"/>
      </w:r>
      <w:r>
        <w:rPr>
          <w:noProof/>
        </w:rPr>
        <w:t>16</w:t>
      </w:r>
      <w:r>
        <w:rPr>
          <w:noProof/>
        </w:rPr>
        <w:fldChar w:fldCharType="end"/>
      </w:r>
    </w:p>
    <w:p w14:paraId="206E9E5D" w14:textId="6FA7FF4B"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5.3.2.4</w:t>
      </w:r>
      <w:r>
        <w:rPr>
          <w:rFonts w:asciiTheme="minorHAnsi" w:eastAsiaTheme="minorEastAsia" w:hAnsiTheme="minorHAnsi" w:cstheme="minorBidi"/>
          <w:noProof/>
          <w:sz w:val="22"/>
          <w:szCs w:val="22"/>
          <w:lang w:eastAsia="en-GB"/>
        </w:rPr>
        <w:tab/>
      </w:r>
      <w:r w:rsidRPr="008D7955">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_Toc123627506 \h </w:instrText>
      </w:r>
      <w:r>
        <w:rPr>
          <w:noProof/>
        </w:rPr>
      </w:r>
      <w:r>
        <w:rPr>
          <w:noProof/>
        </w:rPr>
        <w:fldChar w:fldCharType="separate"/>
      </w:r>
      <w:r>
        <w:rPr>
          <w:noProof/>
        </w:rPr>
        <w:t>16</w:t>
      </w:r>
      <w:r>
        <w:rPr>
          <w:noProof/>
        </w:rPr>
        <w:fldChar w:fldCharType="end"/>
      </w:r>
    </w:p>
    <w:p w14:paraId="4EBE19BF" w14:textId="123C8019" w:rsidR="0085263A" w:rsidRDefault="0085263A">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_Toc123627507 \h </w:instrText>
      </w:r>
      <w:r>
        <w:rPr>
          <w:noProof/>
        </w:rPr>
      </w:r>
      <w:r>
        <w:rPr>
          <w:noProof/>
        </w:rPr>
        <w:fldChar w:fldCharType="separate"/>
      </w:r>
      <w:r>
        <w:rPr>
          <w:noProof/>
        </w:rPr>
        <w:t>17</w:t>
      </w:r>
      <w:r>
        <w:rPr>
          <w:noProof/>
        </w:rPr>
        <w:fldChar w:fldCharType="end"/>
      </w:r>
    </w:p>
    <w:p w14:paraId="6DEE848F" w14:textId="771CD339" w:rsidR="0085263A" w:rsidRDefault="0085263A">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_Toc123627508 \h </w:instrText>
      </w:r>
      <w:r>
        <w:rPr>
          <w:noProof/>
        </w:rPr>
      </w:r>
      <w:r>
        <w:rPr>
          <w:noProof/>
        </w:rPr>
        <w:fldChar w:fldCharType="separate"/>
      </w:r>
      <w:r>
        <w:rPr>
          <w:noProof/>
        </w:rPr>
        <w:t>17</w:t>
      </w:r>
      <w:r>
        <w:rPr>
          <w:noProof/>
        </w:rPr>
        <w:fldChar w:fldCharType="end"/>
      </w:r>
    </w:p>
    <w:p w14:paraId="7260496C" w14:textId="4A069215" w:rsidR="0085263A" w:rsidRDefault="0085263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_Toc123627509 \h </w:instrText>
      </w:r>
      <w:r>
        <w:rPr>
          <w:noProof/>
        </w:rPr>
      </w:r>
      <w:r>
        <w:rPr>
          <w:noProof/>
        </w:rPr>
        <w:fldChar w:fldCharType="separate"/>
      </w:r>
      <w:r>
        <w:rPr>
          <w:noProof/>
        </w:rPr>
        <w:t>17</w:t>
      </w:r>
      <w:r>
        <w:rPr>
          <w:noProof/>
        </w:rPr>
        <w:fldChar w:fldCharType="end"/>
      </w:r>
    </w:p>
    <w:p w14:paraId="72EDAE97" w14:textId="2D7C8863" w:rsidR="0085263A" w:rsidRDefault="0085263A">
      <w:pPr>
        <w:pStyle w:val="TOC2"/>
        <w:rPr>
          <w:rFonts w:asciiTheme="minorHAnsi" w:eastAsiaTheme="minorEastAsia" w:hAnsiTheme="minorHAnsi" w:cstheme="minorBidi"/>
          <w:noProof/>
          <w:sz w:val="22"/>
          <w:szCs w:val="22"/>
          <w:lang w:eastAsia="en-GB"/>
        </w:rPr>
      </w:pPr>
      <w:r w:rsidRPr="008D7955">
        <w:rPr>
          <w:noProof/>
          <w:lang w:val="en-US"/>
        </w:rPr>
        <w:t>6.1</w:t>
      </w:r>
      <w:r>
        <w:rPr>
          <w:rFonts w:asciiTheme="minorHAnsi" w:eastAsiaTheme="minorEastAsia" w:hAnsiTheme="minorHAnsi" w:cstheme="minorBidi"/>
          <w:noProof/>
          <w:sz w:val="22"/>
          <w:szCs w:val="22"/>
          <w:lang w:eastAsia="en-GB"/>
        </w:rPr>
        <w:tab/>
      </w:r>
      <w:r w:rsidRPr="008D7955">
        <w:rPr>
          <w:noProof/>
          <w:lang w:val="en-US"/>
        </w:rPr>
        <w:t>V2X communication over PC5</w:t>
      </w:r>
      <w:r>
        <w:rPr>
          <w:noProof/>
        </w:rPr>
        <w:tab/>
      </w:r>
      <w:r>
        <w:rPr>
          <w:noProof/>
        </w:rPr>
        <w:fldChar w:fldCharType="begin" w:fldLock="1"/>
      </w:r>
      <w:r>
        <w:rPr>
          <w:noProof/>
        </w:rPr>
        <w:instrText xml:space="preserve"> PAGEREF _Toc123627510 \h </w:instrText>
      </w:r>
      <w:r>
        <w:rPr>
          <w:noProof/>
        </w:rPr>
      </w:r>
      <w:r>
        <w:rPr>
          <w:noProof/>
        </w:rPr>
        <w:fldChar w:fldCharType="separate"/>
      </w:r>
      <w:r>
        <w:rPr>
          <w:noProof/>
        </w:rPr>
        <w:t>17</w:t>
      </w:r>
      <w:r>
        <w:rPr>
          <w:noProof/>
        </w:rPr>
        <w:fldChar w:fldCharType="end"/>
      </w:r>
    </w:p>
    <w:p w14:paraId="234FC886" w14:textId="3573A3F8"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6.1.1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_Toc123627511 \h </w:instrText>
      </w:r>
      <w:r>
        <w:rPr>
          <w:noProof/>
        </w:rPr>
      </w:r>
      <w:r>
        <w:rPr>
          <w:noProof/>
        </w:rPr>
        <w:fldChar w:fldCharType="separate"/>
      </w:r>
      <w:r>
        <w:rPr>
          <w:noProof/>
        </w:rPr>
        <w:t>17</w:t>
      </w:r>
      <w:r>
        <w:rPr>
          <w:noProof/>
        </w:rPr>
        <w:fldChar w:fldCharType="end"/>
      </w:r>
    </w:p>
    <w:p w14:paraId="46CC8549" w14:textId="36814A44" w:rsidR="0085263A" w:rsidRDefault="0085263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_Toc123627512 \h </w:instrText>
      </w:r>
      <w:r>
        <w:rPr>
          <w:noProof/>
        </w:rPr>
      </w:r>
      <w:r>
        <w:rPr>
          <w:noProof/>
        </w:rPr>
        <w:fldChar w:fldCharType="separate"/>
      </w:r>
      <w:r>
        <w:rPr>
          <w:noProof/>
        </w:rPr>
        <w:t>17</w:t>
      </w:r>
      <w:r>
        <w:rPr>
          <w:noProof/>
        </w:rPr>
        <w:fldChar w:fldCharType="end"/>
      </w:r>
    </w:p>
    <w:p w14:paraId="2F221BBC" w14:textId="768237B3" w:rsidR="0085263A" w:rsidRDefault="0085263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_Toc123627513 \h </w:instrText>
      </w:r>
      <w:r>
        <w:rPr>
          <w:noProof/>
        </w:rPr>
      </w:r>
      <w:r>
        <w:rPr>
          <w:noProof/>
        </w:rPr>
        <w:fldChar w:fldCharType="separate"/>
      </w:r>
      <w:r>
        <w:rPr>
          <w:noProof/>
        </w:rPr>
        <w:t>17</w:t>
      </w:r>
      <w:r>
        <w:rPr>
          <w:noProof/>
        </w:rPr>
        <w:fldChar w:fldCharType="end"/>
      </w:r>
    </w:p>
    <w:p w14:paraId="4A8EC972" w14:textId="143BC09C" w:rsidR="0085263A" w:rsidRDefault="0085263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_Toc123627514 \h </w:instrText>
      </w:r>
      <w:r>
        <w:rPr>
          <w:noProof/>
        </w:rPr>
      </w:r>
      <w:r>
        <w:rPr>
          <w:noProof/>
        </w:rPr>
        <w:fldChar w:fldCharType="separate"/>
      </w:r>
      <w:r>
        <w:rPr>
          <w:noProof/>
        </w:rPr>
        <w:t>18</w:t>
      </w:r>
      <w:r>
        <w:rPr>
          <w:noProof/>
        </w:rPr>
        <w:fldChar w:fldCharType="end"/>
      </w:r>
    </w:p>
    <w:p w14:paraId="62D3058F" w14:textId="0C3E91DE" w:rsidR="0085263A" w:rsidRDefault="0085263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_Toc123627515 \h </w:instrText>
      </w:r>
      <w:r>
        <w:rPr>
          <w:noProof/>
        </w:rPr>
      </w:r>
      <w:r>
        <w:rPr>
          <w:noProof/>
        </w:rPr>
        <w:fldChar w:fldCharType="separate"/>
      </w:r>
      <w:r>
        <w:rPr>
          <w:noProof/>
        </w:rPr>
        <w:t>18</w:t>
      </w:r>
      <w:r>
        <w:rPr>
          <w:noProof/>
        </w:rPr>
        <w:fldChar w:fldCharType="end"/>
      </w:r>
    </w:p>
    <w:p w14:paraId="54893569" w14:textId="68D657A7" w:rsidR="0085263A" w:rsidRDefault="0085263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_Toc123627516 \h </w:instrText>
      </w:r>
      <w:r>
        <w:rPr>
          <w:noProof/>
        </w:rPr>
      </w:r>
      <w:r>
        <w:rPr>
          <w:noProof/>
        </w:rPr>
        <w:fldChar w:fldCharType="separate"/>
      </w:r>
      <w:r>
        <w:rPr>
          <w:noProof/>
        </w:rPr>
        <w:t>18</w:t>
      </w:r>
      <w:r>
        <w:rPr>
          <w:noProof/>
        </w:rPr>
        <w:fldChar w:fldCharType="end"/>
      </w:r>
    </w:p>
    <w:p w14:paraId="2ED2DDA7" w14:textId="3968C232" w:rsidR="0085263A" w:rsidRDefault="0085263A">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_Toc123627517 \h </w:instrText>
      </w:r>
      <w:r>
        <w:rPr>
          <w:noProof/>
        </w:rPr>
      </w:r>
      <w:r>
        <w:rPr>
          <w:noProof/>
        </w:rPr>
        <w:fldChar w:fldCharType="separate"/>
      </w:r>
      <w:r>
        <w:rPr>
          <w:noProof/>
        </w:rPr>
        <w:t>21</w:t>
      </w:r>
      <w:r>
        <w:rPr>
          <w:noProof/>
        </w:rPr>
        <w:fldChar w:fldCharType="end"/>
      </w:r>
    </w:p>
    <w:p w14:paraId="6A8E27B5" w14:textId="3A573733" w:rsidR="0085263A" w:rsidRDefault="0085263A">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_Toc123627518 \h </w:instrText>
      </w:r>
      <w:r>
        <w:rPr>
          <w:noProof/>
        </w:rPr>
      </w:r>
      <w:r>
        <w:rPr>
          <w:noProof/>
        </w:rPr>
        <w:fldChar w:fldCharType="separate"/>
      </w:r>
      <w:r>
        <w:rPr>
          <w:noProof/>
        </w:rPr>
        <w:t>22</w:t>
      </w:r>
      <w:r>
        <w:rPr>
          <w:noProof/>
        </w:rPr>
        <w:fldChar w:fldCharType="end"/>
      </w:r>
    </w:p>
    <w:p w14:paraId="6A963500" w14:textId="6289E1C8" w:rsidR="0085263A" w:rsidRDefault="0085263A">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_Toc123627519 \h </w:instrText>
      </w:r>
      <w:r>
        <w:rPr>
          <w:noProof/>
        </w:rPr>
      </w:r>
      <w:r>
        <w:rPr>
          <w:noProof/>
        </w:rPr>
        <w:fldChar w:fldCharType="separate"/>
      </w:r>
      <w:r>
        <w:rPr>
          <w:noProof/>
        </w:rPr>
        <w:t>23</w:t>
      </w:r>
      <w:r>
        <w:rPr>
          <w:noProof/>
        </w:rPr>
        <w:fldChar w:fldCharType="end"/>
      </w:r>
    </w:p>
    <w:p w14:paraId="1F7C3092" w14:textId="64B2A218" w:rsidR="0085263A" w:rsidRDefault="0085263A">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_Toc123627520 \h </w:instrText>
      </w:r>
      <w:r>
        <w:rPr>
          <w:noProof/>
        </w:rPr>
      </w:r>
      <w:r>
        <w:rPr>
          <w:noProof/>
        </w:rPr>
        <w:fldChar w:fldCharType="separate"/>
      </w:r>
      <w:r>
        <w:rPr>
          <w:noProof/>
        </w:rPr>
        <w:t>24</w:t>
      </w:r>
      <w:r>
        <w:rPr>
          <w:noProof/>
        </w:rPr>
        <w:fldChar w:fldCharType="end"/>
      </w:r>
    </w:p>
    <w:p w14:paraId="7A601645" w14:textId="2CA99CA0" w:rsidR="0085263A" w:rsidRDefault="0085263A">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_Toc123627521 \h </w:instrText>
      </w:r>
      <w:r>
        <w:rPr>
          <w:noProof/>
        </w:rPr>
      </w:r>
      <w:r>
        <w:rPr>
          <w:noProof/>
        </w:rPr>
        <w:fldChar w:fldCharType="separate"/>
      </w:r>
      <w:r>
        <w:rPr>
          <w:noProof/>
        </w:rPr>
        <w:t>24</w:t>
      </w:r>
      <w:r>
        <w:rPr>
          <w:noProof/>
        </w:rPr>
        <w:fldChar w:fldCharType="end"/>
      </w:r>
    </w:p>
    <w:p w14:paraId="53434EF9" w14:textId="6BEF3E02" w:rsidR="0085263A" w:rsidRDefault="0085263A">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_Toc123627522 \h </w:instrText>
      </w:r>
      <w:r>
        <w:rPr>
          <w:noProof/>
        </w:rPr>
      </w:r>
      <w:r>
        <w:rPr>
          <w:noProof/>
        </w:rPr>
        <w:fldChar w:fldCharType="separate"/>
      </w:r>
      <w:r>
        <w:rPr>
          <w:noProof/>
        </w:rPr>
        <w:t>24</w:t>
      </w:r>
      <w:r>
        <w:rPr>
          <w:noProof/>
        </w:rPr>
        <w:fldChar w:fldCharType="end"/>
      </w:r>
    </w:p>
    <w:p w14:paraId="583994AD" w14:textId="05021115" w:rsidR="0085263A" w:rsidRDefault="0085263A">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_Toc123627523 \h </w:instrText>
      </w:r>
      <w:r>
        <w:rPr>
          <w:noProof/>
        </w:rPr>
      </w:r>
      <w:r>
        <w:rPr>
          <w:noProof/>
        </w:rPr>
        <w:fldChar w:fldCharType="separate"/>
      </w:r>
      <w:r>
        <w:rPr>
          <w:noProof/>
        </w:rPr>
        <w:t>24</w:t>
      </w:r>
      <w:r>
        <w:rPr>
          <w:noProof/>
        </w:rPr>
        <w:fldChar w:fldCharType="end"/>
      </w:r>
    </w:p>
    <w:p w14:paraId="3409921B" w14:textId="6A53C963" w:rsidR="0085263A" w:rsidRDefault="0085263A">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_Toc123627524 \h </w:instrText>
      </w:r>
      <w:r>
        <w:rPr>
          <w:noProof/>
        </w:rPr>
      </w:r>
      <w:r>
        <w:rPr>
          <w:noProof/>
        </w:rPr>
        <w:fldChar w:fldCharType="separate"/>
      </w:r>
      <w:r>
        <w:rPr>
          <w:noProof/>
        </w:rPr>
        <w:t>24</w:t>
      </w:r>
      <w:r>
        <w:rPr>
          <w:noProof/>
        </w:rPr>
        <w:fldChar w:fldCharType="end"/>
      </w:r>
    </w:p>
    <w:p w14:paraId="6E36E6CE" w14:textId="1CE17107" w:rsidR="0085263A" w:rsidRDefault="0085263A">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_Toc123627525 \h </w:instrText>
      </w:r>
      <w:r>
        <w:rPr>
          <w:noProof/>
        </w:rPr>
      </w:r>
      <w:r>
        <w:rPr>
          <w:noProof/>
        </w:rPr>
        <w:fldChar w:fldCharType="separate"/>
      </w:r>
      <w:r>
        <w:rPr>
          <w:noProof/>
        </w:rPr>
        <w:t>25</w:t>
      </w:r>
      <w:r>
        <w:rPr>
          <w:noProof/>
        </w:rPr>
        <w:fldChar w:fldCharType="end"/>
      </w:r>
    </w:p>
    <w:p w14:paraId="4B41543D" w14:textId="73F353CC" w:rsidR="0085263A" w:rsidRDefault="0085263A">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_Toc123627526 \h </w:instrText>
      </w:r>
      <w:r>
        <w:rPr>
          <w:noProof/>
        </w:rPr>
      </w:r>
      <w:r>
        <w:rPr>
          <w:noProof/>
        </w:rPr>
        <w:fldChar w:fldCharType="separate"/>
      </w:r>
      <w:r>
        <w:rPr>
          <w:noProof/>
        </w:rPr>
        <w:t>26</w:t>
      </w:r>
      <w:r>
        <w:rPr>
          <w:noProof/>
        </w:rPr>
        <w:fldChar w:fldCharType="end"/>
      </w:r>
    </w:p>
    <w:p w14:paraId="2449751D" w14:textId="0B23506C" w:rsidR="0085263A" w:rsidRDefault="0085263A">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_Toc123627527 \h </w:instrText>
      </w:r>
      <w:r>
        <w:rPr>
          <w:noProof/>
        </w:rPr>
      </w:r>
      <w:r>
        <w:rPr>
          <w:noProof/>
        </w:rPr>
        <w:fldChar w:fldCharType="separate"/>
      </w:r>
      <w:r>
        <w:rPr>
          <w:noProof/>
        </w:rPr>
        <w:t>27</w:t>
      </w:r>
      <w:r>
        <w:rPr>
          <w:noProof/>
        </w:rPr>
        <w:fldChar w:fldCharType="end"/>
      </w:r>
    </w:p>
    <w:p w14:paraId="311EA1EB" w14:textId="2F536220" w:rsidR="0085263A" w:rsidRDefault="0085263A">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_Toc123627528 \h </w:instrText>
      </w:r>
      <w:r>
        <w:rPr>
          <w:noProof/>
        </w:rPr>
      </w:r>
      <w:r>
        <w:rPr>
          <w:noProof/>
        </w:rPr>
        <w:fldChar w:fldCharType="separate"/>
      </w:r>
      <w:r>
        <w:rPr>
          <w:noProof/>
        </w:rPr>
        <w:t>27</w:t>
      </w:r>
      <w:r>
        <w:rPr>
          <w:noProof/>
        </w:rPr>
        <w:fldChar w:fldCharType="end"/>
      </w:r>
    </w:p>
    <w:p w14:paraId="7F3679AD" w14:textId="51D60EF9" w:rsidR="0085263A" w:rsidRDefault="0085263A">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_Toc123627529 \h </w:instrText>
      </w:r>
      <w:r>
        <w:rPr>
          <w:noProof/>
        </w:rPr>
      </w:r>
      <w:r>
        <w:rPr>
          <w:noProof/>
        </w:rPr>
        <w:fldChar w:fldCharType="separate"/>
      </w:r>
      <w:r>
        <w:rPr>
          <w:noProof/>
        </w:rPr>
        <w:t>27</w:t>
      </w:r>
      <w:r>
        <w:rPr>
          <w:noProof/>
        </w:rPr>
        <w:fldChar w:fldCharType="end"/>
      </w:r>
    </w:p>
    <w:p w14:paraId="67E6E2B9" w14:textId="655CB4DA" w:rsidR="0085263A" w:rsidRDefault="0085263A">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_Toc123627530 \h </w:instrText>
      </w:r>
      <w:r>
        <w:rPr>
          <w:noProof/>
        </w:rPr>
      </w:r>
      <w:r>
        <w:rPr>
          <w:noProof/>
        </w:rPr>
        <w:fldChar w:fldCharType="separate"/>
      </w:r>
      <w:r>
        <w:rPr>
          <w:noProof/>
        </w:rPr>
        <w:t>28</w:t>
      </w:r>
      <w:r>
        <w:rPr>
          <w:noProof/>
        </w:rPr>
        <w:fldChar w:fldCharType="end"/>
      </w:r>
    </w:p>
    <w:p w14:paraId="1F94BD3C" w14:textId="1E706E7A" w:rsidR="0085263A" w:rsidRDefault="0085263A">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_Toc123627531 \h </w:instrText>
      </w:r>
      <w:r>
        <w:rPr>
          <w:noProof/>
        </w:rPr>
      </w:r>
      <w:r>
        <w:rPr>
          <w:noProof/>
        </w:rPr>
        <w:fldChar w:fldCharType="separate"/>
      </w:r>
      <w:r>
        <w:rPr>
          <w:noProof/>
        </w:rPr>
        <w:t>28</w:t>
      </w:r>
      <w:r>
        <w:rPr>
          <w:noProof/>
        </w:rPr>
        <w:fldChar w:fldCharType="end"/>
      </w:r>
    </w:p>
    <w:p w14:paraId="282C5B19" w14:textId="30F41B96" w:rsidR="0085263A" w:rsidRDefault="0085263A">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_Toc123627532 \h </w:instrText>
      </w:r>
      <w:r>
        <w:rPr>
          <w:noProof/>
        </w:rPr>
      </w:r>
      <w:r>
        <w:rPr>
          <w:noProof/>
        </w:rPr>
        <w:fldChar w:fldCharType="separate"/>
      </w:r>
      <w:r>
        <w:rPr>
          <w:noProof/>
        </w:rPr>
        <w:t>28</w:t>
      </w:r>
      <w:r>
        <w:rPr>
          <w:noProof/>
        </w:rPr>
        <w:fldChar w:fldCharType="end"/>
      </w:r>
    </w:p>
    <w:p w14:paraId="48AF9FAE" w14:textId="13A2DE3A" w:rsidR="0085263A" w:rsidRDefault="0085263A">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_Toc123627533 \h </w:instrText>
      </w:r>
      <w:r>
        <w:rPr>
          <w:noProof/>
        </w:rPr>
      </w:r>
      <w:r>
        <w:rPr>
          <w:noProof/>
        </w:rPr>
        <w:fldChar w:fldCharType="separate"/>
      </w:r>
      <w:r>
        <w:rPr>
          <w:noProof/>
        </w:rPr>
        <w:t>29</w:t>
      </w:r>
      <w:r>
        <w:rPr>
          <w:noProof/>
        </w:rPr>
        <w:fldChar w:fldCharType="end"/>
      </w:r>
    </w:p>
    <w:p w14:paraId="148DA8A3" w14:textId="4260A918" w:rsidR="0085263A" w:rsidRDefault="0085263A">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_Toc123627534 \h </w:instrText>
      </w:r>
      <w:r>
        <w:rPr>
          <w:noProof/>
        </w:rPr>
      </w:r>
      <w:r>
        <w:rPr>
          <w:noProof/>
        </w:rPr>
        <w:fldChar w:fldCharType="separate"/>
      </w:r>
      <w:r>
        <w:rPr>
          <w:noProof/>
        </w:rPr>
        <w:t>29</w:t>
      </w:r>
      <w:r>
        <w:rPr>
          <w:noProof/>
        </w:rPr>
        <w:fldChar w:fldCharType="end"/>
      </w:r>
    </w:p>
    <w:p w14:paraId="198B2133" w14:textId="1152CEE6" w:rsidR="0085263A" w:rsidRDefault="0085263A">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_Toc123627535 \h </w:instrText>
      </w:r>
      <w:r>
        <w:rPr>
          <w:noProof/>
        </w:rPr>
      </w:r>
      <w:r>
        <w:rPr>
          <w:noProof/>
        </w:rPr>
        <w:fldChar w:fldCharType="separate"/>
      </w:r>
      <w:r>
        <w:rPr>
          <w:noProof/>
        </w:rPr>
        <w:t>29</w:t>
      </w:r>
      <w:r>
        <w:rPr>
          <w:noProof/>
        </w:rPr>
        <w:fldChar w:fldCharType="end"/>
      </w:r>
    </w:p>
    <w:p w14:paraId="09856CE9" w14:textId="326A4FC1" w:rsidR="0085263A" w:rsidRDefault="0085263A">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_Toc123627536 \h </w:instrText>
      </w:r>
      <w:r>
        <w:rPr>
          <w:noProof/>
        </w:rPr>
      </w:r>
      <w:r>
        <w:rPr>
          <w:noProof/>
        </w:rPr>
        <w:fldChar w:fldCharType="separate"/>
      </w:r>
      <w:r>
        <w:rPr>
          <w:noProof/>
        </w:rPr>
        <w:t>29</w:t>
      </w:r>
      <w:r>
        <w:rPr>
          <w:noProof/>
        </w:rPr>
        <w:fldChar w:fldCharType="end"/>
      </w:r>
    </w:p>
    <w:p w14:paraId="5EAFCFC7" w14:textId="4BB86744" w:rsidR="0085263A" w:rsidRDefault="0085263A">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_Toc123627537 \h </w:instrText>
      </w:r>
      <w:r>
        <w:rPr>
          <w:noProof/>
        </w:rPr>
      </w:r>
      <w:r>
        <w:rPr>
          <w:noProof/>
        </w:rPr>
        <w:fldChar w:fldCharType="separate"/>
      </w:r>
      <w:r>
        <w:rPr>
          <w:noProof/>
        </w:rPr>
        <w:t>30</w:t>
      </w:r>
      <w:r>
        <w:rPr>
          <w:noProof/>
        </w:rPr>
        <w:fldChar w:fldCharType="end"/>
      </w:r>
    </w:p>
    <w:p w14:paraId="19C2FAC8" w14:textId="495F131C" w:rsidR="0085263A" w:rsidRDefault="0085263A">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_Toc123627538 \h </w:instrText>
      </w:r>
      <w:r>
        <w:rPr>
          <w:noProof/>
        </w:rPr>
      </w:r>
      <w:r>
        <w:rPr>
          <w:noProof/>
        </w:rPr>
        <w:fldChar w:fldCharType="separate"/>
      </w:r>
      <w:r>
        <w:rPr>
          <w:noProof/>
        </w:rPr>
        <w:t>30</w:t>
      </w:r>
      <w:r>
        <w:rPr>
          <w:noProof/>
        </w:rPr>
        <w:fldChar w:fldCharType="end"/>
      </w:r>
    </w:p>
    <w:p w14:paraId="681B9D4D" w14:textId="03C26D1A" w:rsidR="0085263A" w:rsidRDefault="0085263A">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_Toc123627539 \h </w:instrText>
      </w:r>
      <w:r>
        <w:rPr>
          <w:noProof/>
        </w:rPr>
      </w:r>
      <w:r>
        <w:rPr>
          <w:noProof/>
        </w:rPr>
        <w:fldChar w:fldCharType="separate"/>
      </w:r>
      <w:r>
        <w:rPr>
          <w:noProof/>
        </w:rPr>
        <w:t>30</w:t>
      </w:r>
      <w:r>
        <w:rPr>
          <w:noProof/>
        </w:rPr>
        <w:fldChar w:fldCharType="end"/>
      </w:r>
    </w:p>
    <w:p w14:paraId="066E7A3A" w14:textId="3E31996C" w:rsidR="0085263A" w:rsidRDefault="0085263A">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_Toc123627540 \h </w:instrText>
      </w:r>
      <w:r>
        <w:rPr>
          <w:noProof/>
        </w:rPr>
      </w:r>
      <w:r>
        <w:rPr>
          <w:noProof/>
        </w:rPr>
        <w:fldChar w:fldCharType="separate"/>
      </w:r>
      <w:r>
        <w:rPr>
          <w:noProof/>
        </w:rPr>
        <w:t>31</w:t>
      </w:r>
      <w:r>
        <w:rPr>
          <w:noProof/>
        </w:rPr>
        <w:fldChar w:fldCharType="end"/>
      </w:r>
    </w:p>
    <w:p w14:paraId="5753C215" w14:textId="765FAAFD" w:rsidR="0085263A" w:rsidRDefault="0085263A">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_Toc123627541 \h </w:instrText>
      </w:r>
      <w:r>
        <w:rPr>
          <w:noProof/>
        </w:rPr>
      </w:r>
      <w:r>
        <w:rPr>
          <w:noProof/>
        </w:rPr>
        <w:fldChar w:fldCharType="separate"/>
      </w:r>
      <w:r>
        <w:rPr>
          <w:noProof/>
        </w:rPr>
        <w:t>32</w:t>
      </w:r>
      <w:r>
        <w:rPr>
          <w:noProof/>
        </w:rPr>
        <w:fldChar w:fldCharType="end"/>
      </w:r>
    </w:p>
    <w:p w14:paraId="4349969D" w14:textId="6E06867B" w:rsidR="0085263A" w:rsidRDefault="0085263A">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_Toc123627542 \h </w:instrText>
      </w:r>
      <w:r>
        <w:rPr>
          <w:noProof/>
        </w:rPr>
      </w:r>
      <w:r>
        <w:rPr>
          <w:noProof/>
        </w:rPr>
        <w:fldChar w:fldCharType="separate"/>
      </w:r>
      <w:r>
        <w:rPr>
          <w:noProof/>
        </w:rPr>
        <w:t>32</w:t>
      </w:r>
      <w:r>
        <w:rPr>
          <w:noProof/>
        </w:rPr>
        <w:fldChar w:fldCharType="end"/>
      </w:r>
    </w:p>
    <w:p w14:paraId="7923EFF4" w14:textId="770C9AC6" w:rsidR="0085263A" w:rsidRDefault="0085263A">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_Toc123627543 \h </w:instrText>
      </w:r>
      <w:r>
        <w:rPr>
          <w:noProof/>
        </w:rPr>
      </w:r>
      <w:r>
        <w:rPr>
          <w:noProof/>
        </w:rPr>
        <w:fldChar w:fldCharType="separate"/>
      </w:r>
      <w:r>
        <w:rPr>
          <w:noProof/>
        </w:rPr>
        <w:t>32</w:t>
      </w:r>
      <w:r>
        <w:rPr>
          <w:noProof/>
        </w:rPr>
        <w:fldChar w:fldCharType="end"/>
      </w:r>
    </w:p>
    <w:p w14:paraId="72B96B8F" w14:textId="687EB676" w:rsidR="0085263A" w:rsidRDefault="0085263A">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_Toc123627544 \h </w:instrText>
      </w:r>
      <w:r>
        <w:rPr>
          <w:noProof/>
        </w:rPr>
      </w:r>
      <w:r>
        <w:rPr>
          <w:noProof/>
        </w:rPr>
        <w:fldChar w:fldCharType="separate"/>
      </w:r>
      <w:r>
        <w:rPr>
          <w:noProof/>
        </w:rPr>
        <w:t>33</w:t>
      </w:r>
      <w:r>
        <w:rPr>
          <w:noProof/>
        </w:rPr>
        <w:fldChar w:fldCharType="end"/>
      </w:r>
    </w:p>
    <w:p w14:paraId="4E6039F8" w14:textId="2BDCB022" w:rsidR="0085263A" w:rsidRDefault="0085263A">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_Toc123627545 \h </w:instrText>
      </w:r>
      <w:r>
        <w:rPr>
          <w:noProof/>
        </w:rPr>
      </w:r>
      <w:r>
        <w:rPr>
          <w:noProof/>
        </w:rPr>
        <w:fldChar w:fldCharType="separate"/>
      </w:r>
      <w:r>
        <w:rPr>
          <w:noProof/>
        </w:rPr>
        <w:t>33</w:t>
      </w:r>
      <w:r>
        <w:rPr>
          <w:noProof/>
        </w:rPr>
        <w:fldChar w:fldCharType="end"/>
      </w:r>
    </w:p>
    <w:p w14:paraId="5C9CC405" w14:textId="717263E8" w:rsidR="0085263A" w:rsidRDefault="0085263A">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_Toc123627546 \h </w:instrText>
      </w:r>
      <w:r>
        <w:rPr>
          <w:noProof/>
        </w:rPr>
      </w:r>
      <w:r>
        <w:rPr>
          <w:noProof/>
        </w:rPr>
        <w:fldChar w:fldCharType="separate"/>
      </w:r>
      <w:r>
        <w:rPr>
          <w:noProof/>
        </w:rPr>
        <w:t>33</w:t>
      </w:r>
      <w:r>
        <w:rPr>
          <w:noProof/>
        </w:rPr>
        <w:fldChar w:fldCharType="end"/>
      </w:r>
    </w:p>
    <w:p w14:paraId="0518E75C" w14:textId="2AEF87F0" w:rsidR="0085263A" w:rsidRDefault="0085263A">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_Toc123627547 \h </w:instrText>
      </w:r>
      <w:r>
        <w:rPr>
          <w:noProof/>
        </w:rPr>
      </w:r>
      <w:r>
        <w:rPr>
          <w:noProof/>
        </w:rPr>
        <w:fldChar w:fldCharType="separate"/>
      </w:r>
      <w:r>
        <w:rPr>
          <w:noProof/>
        </w:rPr>
        <w:t>34</w:t>
      </w:r>
      <w:r>
        <w:rPr>
          <w:noProof/>
        </w:rPr>
        <w:fldChar w:fldCharType="end"/>
      </w:r>
    </w:p>
    <w:p w14:paraId="27706B59" w14:textId="5EBEBA8D" w:rsidR="0085263A" w:rsidRDefault="0085263A">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_Toc123627548 \h </w:instrText>
      </w:r>
      <w:r>
        <w:rPr>
          <w:noProof/>
        </w:rPr>
      </w:r>
      <w:r>
        <w:rPr>
          <w:noProof/>
        </w:rPr>
        <w:fldChar w:fldCharType="separate"/>
      </w:r>
      <w:r>
        <w:rPr>
          <w:noProof/>
        </w:rPr>
        <w:t>34</w:t>
      </w:r>
      <w:r>
        <w:rPr>
          <w:noProof/>
        </w:rPr>
        <w:fldChar w:fldCharType="end"/>
      </w:r>
    </w:p>
    <w:p w14:paraId="1ED2EE48" w14:textId="5B9D413C" w:rsidR="0085263A" w:rsidRDefault="0085263A">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_Toc123627549 \h </w:instrText>
      </w:r>
      <w:r>
        <w:rPr>
          <w:noProof/>
        </w:rPr>
      </w:r>
      <w:r>
        <w:rPr>
          <w:noProof/>
        </w:rPr>
        <w:fldChar w:fldCharType="separate"/>
      </w:r>
      <w:r>
        <w:rPr>
          <w:noProof/>
        </w:rPr>
        <w:t>34</w:t>
      </w:r>
      <w:r>
        <w:rPr>
          <w:noProof/>
        </w:rPr>
        <w:fldChar w:fldCharType="end"/>
      </w:r>
    </w:p>
    <w:p w14:paraId="1D0BF56F" w14:textId="30D9529B" w:rsidR="0085263A" w:rsidRDefault="0085263A">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_Toc123627550 \h </w:instrText>
      </w:r>
      <w:r>
        <w:rPr>
          <w:noProof/>
        </w:rPr>
      </w:r>
      <w:r>
        <w:rPr>
          <w:noProof/>
        </w:rPr>
        <w:fldChar w:fldCharType="separate"/>
      </w:r>
      <w:r>
        <w:rPr>
          <w:noProof/>
        </w:rPr>
        <w:t>35</w:t>
      </w:r>
      <w:r>
        <w:rPr>
          <w:noProof/>
        </w:rPr>
        <w:fldChar w:fldCharType="end"/>
      </w:r>
    </w:p>
    <w:p w14:paraId="6ED35C6B" w14:textId="7E122F6A" w:rsidR="0085263A" w:rsidRDefault="0085263A">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_Toc123627551 \h </w:instrText>
      </w:r>
      <w:r>
        <w:rPr>
          <w:noProof/>
        </w:rPr>
      </w:r>
      <w:r>
        <w:rPr>
          <w:noProof/>
        </w:rPr>
        <w:fldChar w:fldCharType="separate"/>
      </w:r>
      <w:r>
        <w:rPr>
          <w:noProof/>
        </w:rPr>
        <w:t>35</w:t>
      </w:r>
      <w:r>
        <w:rPr>
          <w:noProof/>
        </w:rPr>
        <w:fldChar w:fldCharType="end"/>
      </w:r>
    </w:p>
    <w:p w14:paraId="3D8D5E72" w14:textId="50329D1A" w:rsidR="0085263A" w:rsidRDefault="0085263A">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_Toc123627552 \h </w:instrText>
      </w:r>
      <w:r>
        <w:rPr>
          <w:noProof/>
        </w:rPr>
      </w:r>
      <w:r>
        <w:rPr>
          <w:noProof/>
        </w:rPr>
        <w:fldChar w:fldCharType="separate"/>
      </w:r>
      <w:r>
        <w:rPr>
          <w:noProof/>
        </w:rPr>
        <w:t>35</w:t>
      </w:r>
      <w:r>
        <w:rPr>
          <w:noProof/>
        </w:rPr>
        <w:fldChar w:fldCharType="end"/>
      </w:r>
    </w:p>
    <w:p w14:paraId="736D12B4" w14:textId="1237AE83" w:rsidR="0085263A" w:rsidRDefault="0085263A">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_Toc123627553 \h </w:instrText>
      </w:r>
      <w:r>
        <w:rPr>
          <w:noProof/>
        </w:rPr>
      </w:r>
      <w:r>
        <w:rPr>
          <w:noProof/>
        </w:rPr>
        <w:fldChar w:fldCharType="separate"/>
      </w:r>
      <w:r>
        <w:rPr>
          <w:noProof/>
        </w:rPr>
        <w:t>36</w:t>
      </w:r>
      <w:r>
        <w:rPr>
          <w:noProof/>
        </w:rPr>
        <w:fldChar w:fldCharType="end"/>
      </w:r>
    </w:p>
    <w:p w14:paraId="3A7374AF" w14:textId="18CC4DD0" w:rsidR="0085263A" w:rsidRDefault="0085263A">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_Toc123627554 \h </w:instrText>
      </w:r>
      <w:r>
        <w:rPr>
          <w:noProof/>
        </w:rPr>
      </w:r>
      <w:r>
        <w:rPr>
          <w:noProof/>
        </w:rPr>
        <w:fldChar w:fldCharType="separate"/>
      </w:r>
      <w:r>
        <w:rPr>
          <w:noProof/>
        </w:rPr>
        <w:t>36</w:t>
      </w:r>
      <w:r>
        <w:rPr>
          <w:noProof/>
        </w:rPr>
        <w:fldChar w:fldCharType="end"/>
      </w:r>
    </w:p>
    <w:p w14:paraId="7A5029A0" w14:textId="1CF32D21" w:rsidR="0085263A" w:rsidRDefault="0085263A">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_Toc123627555 \h </w:instrText>
      </w:r>
      <w:r>
        <w:rPr>
          <w:noProof/>
        </w:rPr>
      </w:r>
      <w:r>
        <w:rPr>
          <w:noProof/>
        </w:rPr>
        <w:fldChar w:fldCharType="separate"/>
      </w:r>
      <w:r>
        <w:rPr>
          <w:noProof/>
        </w:rPr>
        <w:t>36</w:t>
      </w:r>
      <w:r>
        <w:rPr>
          <w:noProof/>
        </w:rPr>
        <w:fldChar w:fldCharType="end"/>
      </w:r>
    </w:p>
    <w:p w14:paraId="7059C6F9" w14:textId="58111D2B" w:rsidR="0085263A" w:rsidRDefault="0085263A">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_Toc123627556 \h </w:instrText>
      </w:r>
      <w:r>
        <w:rPr>
          <w:noProof/>
        </w:rPr>
      </w:r>
      <w:r>
        <w:rPr>
          <w:noProof/>
        </w:rPr>
        <w:fldChar w:fldCharType="separate"/>
      </w:r>
      <w:r>
        <w:rPr>
          <w:noProof/>
        </w:rPr>
        <w:t>37</w:t>
      </w:r>
      <w:r>
        <w:rPr>
          <w:noProof/>
        </w:rPr>
        <w:fldChar w:fldCharType="end"/>
      </w:r>
    </w:p>
    <w:p w14:paraId="3F33355E" w14:textId="3DBDEFCA" w:rsidR="0085263A" w:rsidRDefault="0085263A">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_Toc123627557 \h </w:instrText>
      </w:r>
      <w:r>
        <w:rPr>
          <w:noProof/>
        </w:rPr>
      </w:r>
      <w:r>
        <w:rPr>
          <w:noProof/>
        </w:rPr>
        <w:fldChar w:fldCharType="separate"/>
      </w:r>
      <w:r>
        <w:rPr>
          <w:noProof/>
        </w:rPr>
        <w:t>37</w:t>
      </w:r>
      <w:r>
        <w:rPr>
          <w:noProof/>
        </w:rPr>
        <w:fldChar w:fldCharType="end"/>
      </w:r>
    </w:p>
    <w:p w14:paraId="2A933B2E" w14:textId="0BDBD8D4" w:rsidR="0085263A" w:rsidRDefault="0085263A">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_Toc123627558 \h </w:instrText>
      </w:r>
      <w:r>
        <w:rPr>
          <w:noProof/>
        </w:rPr>
      </w:r>
      <w:r>
        <w:rPr>
          <w:noProof/>
        </w:rPr>
        <w:fldChar w:fldCharType="separate"/>
      </w:r>
      <w:r>
        <w:rPr>
          <w:noProof/>
        </w:rPr>
        <w:t>37</w:t>
      </w:r>
      <w:r>
        <w:rPr>
          <w:noProof/>
        </w:rPr>
        <w:fldChar w:fldCharType="end"/>
      </w:r>
    </w:p>
    <w:p w14:paraId="6D5219FE" w14:textId="7C9901C3" w:rsidR="0085263A" w:rsidRDefault="0085263A">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_Toc123627559 \h </w:instrText>
      </w:r>
      <w:r>
        <w:rPr>
          <w:noProof/>
        </w:rPr>
      </w:r>
      <w:r>
        <w:rPr>
          <w:noProof/>
        </w:rPr>
        <w:fldChar w:fldCharType="separate"/>
      </w:r>
      <w:r>
        <w:rPr>
          <w:noProof/>
        </w:rPr>
        <w:t>39</w:t>
      </w:r>
      <w:r>
        <w:rPr>
          <w:noProof/>
        </w:rPr>
        <w:fldChar w:fldCharType="end"/>
      </w:r>
    </w:p>
    <w:p w14:paraId="01BC0DA7" w14:textId="4753B90E" w:rsidR="0085263A" w:rsidRDefault="0085263A">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_Toc123627560 \h </w:instrText>
      </w:r>
      <w:r>
        <w:rPr>
          <w:noProof/>
        </w:rPr>
      </w:r>
      <w:r>
        <w:rPr>
          <w:noProof/>
        </w:rPr>
        <w:fldChar w:fldCharType="separate"/>
      </w:r>
      <w:r>
        <w:rPr>
          <w:noProof/>
        </w:rPr>
        <w:t>41</w:t>
      </w:r>
      <w:r>
        <w:rPr>
          <w:noProof/>
        </w:rPr>
        <w:fldChar w:fldCharType="end"/>
      </w:r>
    </w:p>
    <w:p w14:paraId="26647432" w14:textId="7359F3EB" w:rsidR="0085263A" w:rsidRDefault="0085263A">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_Toc123627561 \h </w:instrText>
      </w:r>
      <w:r>
        <w:rPr>
          <w:noProof/>
        </w:rPr>
      </w:r>
      <w:r>
        <w:rPr>
          <w:noProof/>
        </w:rPr>
        <w:fldChar w:fldCharType="separate"/>
      </w:r>
      <w:r>
        <w:rPr>
          <w:noProof/>
        </w:rPr>
        <w:t>41</w:t>
      </w:r>
      <w:r>
        <w:rPr>
          <w:noProof/>
        </w:rPr>
        <w:fldChar w:fldCharType="end"/>
      </w:r>
    </w:p>
    <w:p w14:paraId="76CA624D" w14:textId="06B3D2DA" w:rsidR="0085263A" w:rsidRDefault="0085263A">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_Toc123627562 \h </w:instrText>
      </w:r>
      <w:r>
        <w:rPr>
          <w:noProof/>
        </w:rPr>
      </w:r>
      <w:r>
        <w:rPr>
          <w:noProof/>
        </w:rPr>
        <w:fldChar w:fldCharType="separate"/>
      </w:r>
      <w:r>
        <w:rPr>
          <w:noProof/>
        </w:rPr>
        <w:t>42</w:t>
      </w:r>
      <w:r>
        <w:rPr>
          <w:noProof/>
        </w:rPr>
        <w:fldChar w:fldCharType="end"/>
      </w:r>
    </w:p>
    <w:p w14:paraId="4D2A2765" w14:textId="74CD5753" w:rsidR="0085263A" w:rsidRDefault="0085263A">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_Toc123627563 \h </w:instrText>
      </w:r>
      <w:r>
        <w:rPr>
          <w:noProof/>
        </w:rPr>
      </w:r>
      <w:r>
        <w:rPr>
          <w:noProof/>
        </w:rPr>
        <w:fldChar w:fldCharType="separate"/>
      </w:r>
      <w:r>
        <w:rPr>
          <w:noProof/>
        </w:rPr>
        <w:t>42</w:t>
      </w:r>
      <w:r>
        <w:rPr>
          <w:noProof/>
        </w:rPr>
        <w:fldChar w:fldCharType="end"/>
      </w:r>
    </w:p>
    <w:p w14:paraId="65363E9B" w14:textId="19C7260E" w:rsidR="0085263A" w:rsidRDefault="0085263A">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_Toc123627564 \h </w:instrText>
      </w:r>
      <w:r>
        <w:rPr>
          <w:noProof/>
        </w:rPr>
      </w:r>
      <w:r>
        <w:rPr>
          <w:noProof/>
        </w:rPr>
        <w:fldChar w:fldCharType="separate"/>
      </w:r>
      <w:r>
        <w:rPr>
          <w:noProof/>
        </w:rPr>
        <w:t>42</w:t>
      </w:r>
      <w:r>
        <w:rPr>
          <w:noProof/>
        </w:rPr>
        <w:fldChar w:fldCharType="end"/>
      </w:r>
    </w:p>
    <w:p w14:paraId="6D0CB63E" w14:textId="04CA2EA1" w:rsidR="0085263A" w:rsidRDefault="0085263A">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_Toc123627565 \h </w:instrText>
      </w:r>
      <w:r>
        <w:rPr>
          <w:noProof/>
        </w:rPr>
      </w:r>
      <w:r>
        <w:rPr>
          <w:noProof/>
        </w:rPr>
        <w:fldChar w:fldCharType="separate"/>
      </w:r>
      <w:r>
        <w:rPr>
          <w:noProof/>
        </w:rPr>
        <w:t>42</w:t>
      </w:r>
      <w:r>
        <w:rPr>
          <w:noProof/>
        </w:rPr>
        <w:fldChar w:fldCharType="end"/>
      </w:r>
    </w:p>
    <w:p w14:paraId="1BB864FB" w14:textId="5846EF31" w:rsidR="0085263A" w:rsidRDefault="0085263A">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_Toc123627566 \h </w:instrText>
      </w:r>
      <w:r>
        <w:rPr>
          <w:noProof/>
        </w:rPr>
      </w:r>
      <w:r>
        <w:rPr>
          <w:noProof/>
        </w:rPr>
        <w:fldChar w:fldCharType="separate"/>
      </w:r>
      <w:r>
        <w:rPr>
          <w:noProof/>
        </w:rPr>
        <w:t>42</w:t>
      </w:r>
      <w:r>
        <w:rPr>
          <w:noProof/>
        </w:rPr>
        <w:fldChar w:fldCharType="end"/>
      </w:r>
    </w:p>
    <w:p w14:paraId="0C06BFC9" w14:textId="182B3E90" w:rsidR="0085263A" w:rsidRDefault="0085263A">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_Toc123627567 \h </w:instrText>
      </w:r>
      <w:r>
        <w:rPr>
          <w:noProof/>
        </w:rPr>
      </w:r>
      <w:r>
        <w:rPr>
          <w:noProof/>
        </w:rPr>
        <w:fldChar w:fldCharType="separate"/>
      </w:r>
      <w:r>
        <w:rPr>
          <w:noProof/>
        </w:rPr>
        <w:t>43</w:t>
      </w:r>
      <w:r>
        <w:rPr>
          <w:noProof/>
        </w:rPr>
        <w:fldChar w:fldCharType="end"/>
      </w:r>
    </w:p>
    <w:p w14:paraId="79F84A3F" w14:textId="6CC113DC" w:rsidR="0085263A" w:rsidRDefault="0085263A">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_Toc123627568 \h </w:instrText>
      </w:r>
      <w:r>
        <w:rPr>
          <w:noProof/>
        </w:rPr>
      </w:r>
      <w:r>
        <w:rPr>
          <w:noProof/>
        </w:rPr>
        <w:fldChar w:fldCharType="separate"/>
      </w:r>
      <w:r>
        <w:rPr>
          <w:noProof/>
        </w:rPr>
        <w:t>44</w:t>
      </w:r>
      <w:r>
        <w:rPr>
          <w:noProof/>
        </w:rPr>
        <w:fldChar w:fldCharType="end"/>
      </w:r>
    </w:p>
    <w:p w14:paraId="454556FC" w14:textId="228EFED1" w:rsidR="0085263A" w:rsidRDefault="0085263A">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_Toc123627569 \h </w:instrText>
      </w:r>
      <w:r>
        <w:rPr>
          <w:noProof/>
        </w:rPr>
      </w:r>
      <w:r>
        <w:rPr>
          <w:noProof/>
        </w:rPr>
        <w:fldChar w:fldCharType="separate"/>
      </w:r>
      <w:r>
        <w:rPr>
          <w:noProof/>
        </w:rPr>
        <w:t>44</w:t>
      </w:r>
      <w:r>
        <w:rPr>
          <w:noProof/>
        </w:rPr>
        <w:fldChar w:fldCharType="end"/>
      </w:r>
    </w:p>
    <w:p w14:paraId="1026E461" w14:textId="1FEEF7DC" w:rsidR="0085263A" w:rsidRDefault="0085263A">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_Toc123627570 \h </w:instrText>
      </w:r>
      <w:r>
        <w:rPr>
          <w:noProof/>
        </w:rPr>
      </w:r>
      <w:r>
        <w:rPr>
          <w:noProof/>
        </w:rPr>
        <w:fldChar w:fldCharType="separate"/>
      </w:r>
      <w:r>
        <w:rPr>
          <w:noProof/>
        </w:rPr>
        <w:t>44</w:t>
      </w:r>
      <w:r>
        <w:rPr>
          <w:noProof/>
        </w:rPr>
        <w:fldChar w:fldCharType="end"/>
      </w:r>
    </w:p>
    <w:p w14:paraId="3F14271E" w14:textId="0F63E062" w:rsidR="0085263A" w:rsidRDefault="0085263A">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_Toc123627571 \h </w:instrText>
      </w:r>
      <w:r>
        <w:rPr>
          <w:noProof/>
        </w:rPr>
      </w:r>
      <w:r>
        <w:rPr>
          <w:noProof/>
        </w:rPr>
        <w:fldChar w:fldCharType="separate"/>
      </w:r>
      <w:r>
        <w:rPr>
          <w:noProof/>
        </w:rPr>
        <w:t>44</w:t>
      </w:r>
      <w:r>
        <w:rPr>
          <w:noProof/>
        </w:rPr>
        <w:fldChar w:fldCharType="end"/>
      </w:r>
    </w:p>
    <w:p w14:paraId="032D877D" w14:textId="62AB43A6" w:rsidR="0085263A" w:rsidRDefault="0085263A">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_Toc123627572 \h </w:instrText>
      </w:r>
      <w:r>
        <w:rPr>
          <w:noProof/>
        </w:rPr>
      </w:r>
      <w:r>
        <w:rPr>
          <w:noProof/>
        </w:rPr>
        <w:fldChar w:fldCharType="separate"/>
      </w:r>
      <w:r>
        <w:rPr>
          <w:noProof/>
        </w:rPr>
        <w:t>45</w:t>
      </w:r>
      <w:r>
        <w:rPr>
          <w:noProof/>
        </w:rPr>
        <w:fldChar w:fldCharType="end"/>
      </w:r>
    </w:p>
    <w:p w14:paraId="04B374DF" w14:textId="07BCF918" w:rsidR="0085263A" w:rsidRDefault="0085263A">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_Toc123627573 \h </w:instrText>
      </w:r>
      <w:r>
        <w:rPr>
          <w:noProof/>
        </w:rPr>
      </w:r>
      <w:r>
        <w:rPr>
          <w:noProof/>
        </w:rPr>
        <w:fldChar w:fldCharType="separate"/>
      </w:r>
      <w:r>
        <w:rPr>
          <w:noProof/>
        </w:rPr>
        <w:t>45</w:t>
      </w:r>
      <w:r>
        <w:rPr>
          <w:noProof/>
        </w:rPr>
        <w:fldChar w:fldCharType="end"/>
      </w:r>
    </w:p>
    <w:p w14:paraId="739733CD" w14:textId="65381DEA" w:rsidR="0085263A" w:rsidRDefault="0085263A">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_Toc123627574 \h </w:instrText>
      </w:r>
      <w:r>
        <w:rPr>
          <w:noProof/>
        </w:rPr>
      </w:r>
      <w:r>
        <w:rPr>
          <w:noProof/>
        </w:rPr>
        <w:fldChar w:fldCharType="separate"/>
      </w:r>
      <w:r>
        <w:rPr>
          <w:noProof/>
        </w:rPr>
        <w:t>45</w:t>
      </w:r>
      <w:r>
        <w:rPr>
          <w:noProof/>
        </w:rPr>
        <w:fldChar w:fldCharType="end"/>
      </w:r>
    </w:p>
    <w:p w14:paraId="0AAB376D" w14:textId="2B6CCAFF" w:rsidR="0085263A" w:rsidRDefault="0085263A">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_Toc123627575 \h </w:instrText>
      </w:r>
      <w:r>
        <w:rPr>
          <w:noProof/>
        </w:rPr>
      </w:r>
      <w:r>
        <w:rPr>
          <w:noProof/>
        </w:rPr>
        <w:fldChar w:fldCharType="separate"/>
      </w:r>
      <w:r>
        <w:rPr>
          <w:noProof/>
        </w:rPr>
        <w:t>45</w:t>
      </w:r>
      <w:r>
        <w:rPr>
          <w:noProof/>
        </w:rPr>
        <w:fldChar w:fldCharType="end"/>
      </w:r>
    </w:p>
    <w:p w14:paraId="657A13CE" w14:textId="376E3647" w:rsidR="0085263A" w:rsidRDefault="0085263A">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_Toc123627576 \h </w:instrText>
      </w:r>
      <w:r>
        <w:rPr>
          <w:noProof/>
        </w:rPr>
      </w:r>
      <w:r>
        <w:rPr>
          <w:noProof/>
        </w:rPr>
        <w:fldChar w:fldCharType="separate"/>
      </w:r>
      <w:r>
        <w:rPr>
          <w:noProof/>
        </w:rPr>
        <w:t>45</w:t>
      </w:r>
      <w:r>
        <w:rPr>
          <w:noProof/>
        </w:rPr>
        <w:fldChar w:fldCharType="end"/>
      </w:r>
    </w:p>
    <w:p w14:paraId="1756C36B" w14:textId="02FDA023" w:rsidR="0085263A" w:rsidRDefault="0085263A">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_Toc123627577 \h </w:instrText>
      </w:r>
      <w:r>
        <w:rPr>
          <w:noProof/>
        </w:rPr>
      </w:r>
      <w:r>
        <w:rPr>
          <w:noProof/>
        </w:rPr>
        <w:fldChar w:fldCharType="separate"/>
      </w:r>
      <w:r>
        <w:rPr>
          <w:noProof/>
        </w:rPr>
        <w:t>45</w:t>
      </w:r>
      <w:r>
        <w:rPr>
          <w:noProof/>
        </w:rPr>
        <w:fldChar w:fldCharType="end"/>
      </w:r>
    </w:p>
    <w:p w14:paraId="7693A3D4" w14:textId="5CB2FFB3" w:rsidR="0085263A" w:rsidRDefault="0085263A">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_Toc123627578 \h </w:instrText>
      </w:r>
      <w:r>
        <w:rPr>
          <w:noProof/>
        </w:rPr>
      </w:r>
      <w:r>
        <w:rPr>
          <w:noProof/>
        </w:rPr>
        <w:fldChar w:fldCharType="separate"/>
      </w:r>
      <w:r>
        <w:rPr>
          <w:noProof/>
        </w:rPr>
        <w:t>46</w:t>
      </w:r>
      <w:r>
        <w:rPr>
          <w:noProof/>
        </w:rPr>
        <w:fldChar w:fldCharType="end"/>
      </w:r>
    </w:p>
    <w:p w14:paraId="1900F28E" w14:textId="1983B618" w:rsidR="0085263A" w:rsidRDefault="0085263A">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_Toc123627579 \h </w:instrText>
      </w:r>
      <w:r>
        <w:rPr>
          <w:noProof/>
        </w:rPr>
      </w:r>
      <w:r>
        <w:rPr>
          <w:noProof/>
        </w:rPr>
        <w:fldChar w:fldCharType="separate"/>
      </w:r>
      <w:r>
        <w:rPr>
          <w:noProof/>
        </w:rPr>
        <w:t>47</w:t>
      </w:r>
      <w:r>
        <w:rPr>
          <w:noProof/>
        </w:rPr>
        <w:fldChar w:fldCharType="end"/>
      </w:r>
    </w:p>
    <w:p w14:paraId="5465F2D9" w14:textId="1949B8B5" w:rsidR="0085263A" w:rsidRDefault="0085263A">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_Toc123627580 \h </w:instrText>
      </w:r>
      <w:r>
        <w:rPr>
          <w:noProof/>
        </w:rPr>
      </w:r>
      <w:r>
        <w:rPr>
          <w:noProof/>
        </w:rPr>
        <w:fldChar w:fldCharType="separate"/>
      </w:r>
      <w:r>
        <w:rPr>
          <w:noProof/>
        </w:rPr>
        <w:t>47</w:t>
      </w:r>
      <w:r>
        <w:rPr>
          <w:noProof/>
        </w:rPr>
        <w:fldChar w:fldCharType="end"/>
      </w:r>
    </w:p>
    <w:p w14:paraId="662250B0" w14:textId="61B65C4B" w:rsidR="0085263A" w:rsidRDefault="0085263A">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_Toc123627581 \h </w:instrText>
      </w:r>
      <w:r>
        <w:rPr>
          <w:noProof/>
        </w:rPr>
      </w:r>
      <w:r>
        <w:rPr>
          <w:noProof/>
        </w:rPr>
        <w:fldChar w:fldCharType="separate"/>
      </w:r>
      <w:r>
        <w:rPr>
          <w:noProof/>
        </w:rPr>
        <w:t>47</w:t>
      </w:r>
      <w:r>
        <w:rPr>
          <w:noProof/>
        </w:rPr>
        <w:fldChar w:fldCharType="end"/>
      </w:r>
    </w:p>
    <w:p w14:paraId="4D7E5251" w14:textId="10900F7B" w:rsidR="0085263A" w:rsidRDefault="0085263A">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_Toc123627582 \h </w:instrText>
      </w:r>
      <w:r>
        <w:rPr>
          <w:noProof/>
        </w:rPr>
      </w:r>
      <w:r>
        <w:rPr>
          <w:noProof/>
        </w:rPr>
        <w:fldChar w:fldCharType="separate"/>
      </w:r>
      <w:r>
        <w:rPr>
          <w:noProof/>
        </w:rPr>
        <w:t>47</w:t>
      </w:r>
      <w:r>
        <w:rPr>
          <w:noProof/>
        </w:rPr>
        <w:fldChar w:fldCharType="end"/>
      </w:r>
    </w:p>
    <w:p w14:paraId="0228DA3A" w14:textId="3A4A6B95" w:rsidR="0085263A" w:rsidRDefault="0085263A">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_Toc123627583 \h </w:instrText>
      </w:r>
      <w:r>
        <w:rPr>
          <w:noProof/>
        </w:rPr>
      </w:r>
      <w:r>
        <w:rPr>
          <w:noProof/>
        </w:rPr>
        <w:fldChar w:fldCharType="separate"/>
      </w:r>
      <w:r>
        <w:rPr>
          <w:noProof/>
        </w:rPr>
        <w:t>48</w:t>
      </w:r>
      <w:r>
        <w:rPr>
          <w:noProof/>
        </w:rPr>
        <w:fldChar w:fldCharType="end"/>
      </w:r>
    </w:p>
    <w:p w14:paraId="74488CA7" w14:textId="29A5218C" w:rsidR="0085263A" w:rsidRDefault="0085263A">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_Toc123627584 \h </w:instrText>
      </w:r>
      <w:r>
        <w:rPr>
          <w:noProof/>
        </w:rPr>
      </w:r>
      <w:r>
        <w:rPr>
          <w:noProof/>
        </w:rPr>
        <w:fldChar w:fldCharType="separate"/>
      </w:r>
      <w:r>
        <w:rPr>
          <w:noProof/>
        </w:rPr>
        <w:t>48</w:t>
      </w:r>
      <w:r>
        <w:rPr>
          <w:noProof/>
        </w:rPr>
        <w:fldChar w:fldCharType="end"/>
      </w:r>
    </w:p>
    <w:p w14:paraId="1E48DB9B" w14:textId="3F3BC223" w:rsidR="0085263A" w:rsidRDefault="0085263A">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_Toc123627585 \h </w:instrText>
      </w:r>
      <w:r>
        <w:rPr>
          <w:noProof/>
        </w:rPr>
      </w:r>
      <w:r>
        <w:rPr>
          <w:noProof/>
        </w:rPr>
        <w:fldChar w:fldCharType="separate"/>
      </w:r>
      <w:r>
        <w:rPr>
          <w:noProof/>
        </w:rPr>
        <w:t>48</w:t>
      </w:r>
      <w:r>
        <w:rPr>
          <w:noProof/>
        </w:rPr>
        <w:fldChar w:fldCharType="end"/>
      </w:r>
    </w:p>
    <w:p w14:paraId="6C1D9A4E" w14:textId="357762FD" w:rsidR="0085263A" w:rsidRDefault="0085263A">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_Toc123627586 \h </w:instrText>
      </w:r>
      <w:r>
        <w:rPr>
          <w:noProof/>
        </w:rPr>
      </w:r>
      <w:r>
        <w:rPr>
          <w:noProof/>
        </w:rPr>
        <w:fldChar w:fldCharType="separate"/>
      </w:r>
      <w:r>
        <w:rPr>
          <w:noProof/>
        </w:rPr>
        <w:t>48</w:t>
      </w:r>
      <w:r>
        <w:rPr>
          <w:noProof/>
        </w:rPr>
        <w:fldChar w:fldCharType="end"/>
      </w:r>
    </w:p>
    <w:p w14:paraId="46B589BD" w14:textId="136BEC24" w:rsidR="0085263A" w:rsidRDefault="0085263A">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_Toc123627587 \h </w:instrText>
      </w:r>
      <w:r>
        <w:rPr>
          <w:noProof/>
        </w:rPr>
      </w:r>
      <w:r>
        <w:rPr>
          <w:noProof/>
        </w:rPr>
        <w:fldChar w:fldCharType="separate"/>
      </w:r>
      <w:r>
        <w:rPr>
          <w:noProof/>
        </w:rPr>
        <w:t>48</w:t>
      </w:r>
      <w:r>
        <w:rPr>
          <w:noProof/>
        </w:rPr>
        <w:fldChar w:fldCharType="end"/>
      </w:r>
    </w:p>
    <w:p w14:paraId="3D71E49D" w14:textId="272402E5" w:rsidR="0085263A" w:rsidRDefault="0085263A">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_Toc123627588 \h </w:instrText>
      </w:r>
      <w:r>
        <w:rPr>
          <w:noProof/>
        </w:rPr>
      </w:r>
      <w:r>
        <w:rPr>
          <w:noProof/>
        </w:rPr>
        <w:fldChar w:fldCharType="separate"/>
      </w:r>
      <w:r>
        <w:rPr>
          <w:noProof/>
        </w:rPr>
        <w:t>49</w:t>
      </w:r>
      <w:r>
        <w:rPr>
          <w:noProof/>
        </w:rPr>
        <w:fldChar w:fldCharType="end"/>
      </w:r>
    </w:p>
    <w:p w14:paraId="555C236A" w14:textId="17CAA1C4" w:rsidR="0085263A" w:rsidRDefault="0085263A">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_Toc123627589 \h </w:instrText>
      </w:r>
      <w:r>
        <w:rPr>
          <w:noProof/>
        </w:rPr>
      </w:r>
      <w:r>
        <w:rPr>
          <w:noProof/>
        </w:rPr>
        <w:fldChar w:fldCharType="separate"/>
      </w:r>
      <w:r>
        <w:rPr>
          <w:noProof/>
        </w:rPr>
        <w:t>50</w:t>
      </w:r>
      <w:r>
        <w:rPr>
          <w:noProof/>
        </w:rPr>
        <w:fldChar w:fldCharType="end"/>
      </w:r>
    </w:p>
    <w:p w14:paraId="4AC7852E" w14:textId="3C063D80" w:rsidR="0085263A" w:rsidRDefault="0085263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_Toc123627590 \h </w:instrText>
      </w:r>
      <w:r>
        <w:rPr>
          <w:noProof/>
        </w:rPr>
      </w:r>
      <w:r>
        <w:rPr>
          <w:noProof/>
        </w:rPr>
        <w:fldChar w:fldCharType="separate"/>
      </w:r>
      <w:r>
        <w:rPr>
          <w:noProof/>
        </w:rPr>
        <w:t>50</w:t>
      </w:r>
      <w:r>
        <w:rPr>
          <w:noProof/>
        </w:rPr>
        <w:fldChar w:fldCharType="end"/>
      </w:r>
    </w:p>
    <w:p w14:paraId="634D1039" w14:textId="3096EF21"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6.1.3.1</w:t>
      </w:r>
      <w:r>
        <w:rPr>
          <w:rFonts w:asciiTheme="minorHAnsi" w:eastAsiaTheme="minorEastAsia" w:hAnsiTheme="minorHAnsi" w:cstheme="minorBidi"/>
          <w:noProof/>
          <w:sz w:val="22"/>
          <w:szCs w:val="22"/>
          <w:lang w:eastAsia="en-GB"/>
        </w:rPr>
        <w:tab/>
      </w:r>
      <w:r w:rsidRPr="008D7955">
        <w:rPr>
          <w:noProof/>
          <w:lang w:val="en-US"/>
        </w:rPr>
        <w:t>Overview</w:t>
      </w:r>
      <w:r>
        <w:rPr>
          <w:noProof/>
        </w:rPr>
        <w:tab/>
      </w:r>
      <w:r>
        <w:rPr>
          <w:noProof/>
        </w:rPr>
        <w:fldChar w:fldCharType="begin" w:fldLock="1"/>
      </w:r>
      <w:r>
        <w:rPr>
          <w:noProof/>
        </w:rPr>
        <w:instrText xml:space="preserve"> PAGEREF _Toc123627591 \h </w:instrText>
      </w:r>
      <w:r>
        <w:rPr>
          <w:noProof/>
        </w:rPr>
      </w:r>
      <w:r>
        <w:rPr>
          <w:noProof/>
        </w:rPr>
        <w:fldChar w:fldCharType="separate"/>
      </w:r>
      <w:r>
        <w:rPr>
          <w:noProof/>
        </w:rPr>
        <w:t>50</w:t>
      </w:r>
      <w:r>
        <w:rPr>
          <w:noProof/>
        </w:rPr>
        <w:fldChar w:fldCharType="end"/>
      </w:r>
    </w:p>
    <w:p w14:paraId="1E7444BC" w14:textId="4E831DD1" w:rsidR="0085263A" w:rsidRDefault="0085263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_Toc123627592 \h </w:instrText>
      </w:r>
      <w:r>
        <w:rPr>
          <w:noProof/>
        </w:rPr>
      </w:r>
      <w:r>
        <w:rPr>
          <w:noProof/>
        </w:rPr>
        <w:fldChar w:fldCharType="separate"/>
      </w:r>
      <w:r>
        <w:rPr>
          <w:noProof/>
        </w:rPr>
        <w:t>50</w:t>
      </w:r>
      <w:r>
        <w:rPr>
          <w:noProof/>
        </w:rPr>
        <w:fldChar w:fldCharType="end"/>
      </w:r>
    </w:p>
    <w:p w14:paraId="6D7D9498" w14:textId="7D568E1D" w:rsidR="0085263A" w:rsidRDefault="0085263A">
      <w:pPr>
        <w:pStyle w:val="TOC5"/>
        <w:rPr>
          <w:rFonts w:asciiTheme="minorHAnsi" w:eastAsiaTheme="minorEastAsia" w:hAnsiTheme="minorHAnsi" w:cstheme="minorBidi"/>
          <w:noProof/>
          <w:sz w:val="22"/>
          <w:szCs w:val="22"/>
          <w:lang w:eastAsia="en-GB"/>
        </w:rPr>
      </w:pPr>
      <w:r w:rsidRPr="008D7955">
        <w:rPr>
          <w:noProof/>
          <w:lang w:val="en-US"/>
        </w:rPr>
        <w:t>6.1.3.2.1</w:t>
      </w:r>
      <w:r>
        <w:rPr>
          <w:rFonts w:asciiTheme="minorHAnsi" w:eastAsiaTheme="minorEastAsia" w:hAnsiTheme="minorHAnsi" w:cstheme="minorBidi"/>
          <w:noProof/>
          <w:sz w:val="22"/>
          <w:szCs w:val="22"/>
          <w:lang w:eastAsia="en-GB"/>
        </w:rPr>
        <w:tab/>
      </w:r>
      <w:r w:rsidRPr="008D7955">
        <w:rPr>
          <w:noProof/>
          <w:lang w:val="en-US"/>
        </w:rPr>
        <w:t>Initiation</w:t>
      </w:r>
      <w:r>
        <w:rPr>
          <w:noProof/>
        </w:rPr>
        <w:tab/>
      </w:r>
      <w:r>
        <w:rPr>
          <w:noProof/>
        </w:rPr>
        <w:fldChar w:fldCharType="begin" w:fldLock="1"/>
      </w:r>
      <w:r>
        <w:rPr>
          <w:noProof/>
        </w:rPr>
        <w:instrText xml:space="preserve"> PAGEREF _Toc123627593 \h </w:instrText>
      </w:r>
      <w:r>
        <w:rPr>
          <w:noProof/>
        </w:rPr>
      </w:r>
      <w:r>
        <w:rPr>
          <w:noProof/>
        </w:rPr>
        <w:fldChar w:fldCharType="separate"/>
      </w:r>
      <w:r>
        <w:rPr>
          <w:noProof/>
        </w:rPr>
        <w:t>50</w:t>
      </w:r>
      <w:r>
        <w:rPr>
          <w:noProof/>
        </w:rPr>
        <w:fldChar w:fldCharType="end"/>
      </w:r>
    </w:p>
    <w:p w14:paraId="05BA832F" w14:textId="54A877C3" w:rsidR="0085263A" w:rsidRDefault="0085263A">
      <w:pPr>
        <w:pStyle w:val="TOC6"/>
        <w:rPr>
          <w:rFonts w:asciiTheme="minorHAnsi" w:eastAsiaTheme="minorEastAsia" w:hAnsiTheme="minorHAnsi" w:cstheme="minorBidi"/>
          <w:noProof/>
          <w:sz w:val="22"/>
          <w:szCs w:val="22"/>
          <w:lang w:eastAsia="en-GB"/>
        </w:rPr>
      </w:pPr>
      <w:r w:rsidRPr="008D7955">
        <w:rPr>
          <w:noProof/>
          <w:lang w:val="en-US"/>
        </w:rPr>
        <w:t>6.1.3.2.1.1</w:t>
      </w:r>
      <w:r>
        <w:rPr>
          <w:rFonts w:asciiTheme="minorHAnsi" w:eastAsiaTheme="minorEastAsia" w:hAnsiTheme="minorHAnsi" w:cstheme="minorBidi"/>
          <w:noProof/>
          <w:sz w:val="22"/>
          <w:szCs w:val="22"/>
          <w:lang w:eastAsia="en-GB"/>
        </w:rPr>
        <w:tab/>
      </w:r>
      <w:r w:rsidRPr="008D795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_Toc123627594 \h </w:instrText>
      </w:r>
      <w:r>
        <w:rPr>
          <w:noProof/>
        </w:rPr>
      </w:r>
      <w:r>
        <w:rPr>
          <w:noProof/>
        </w:rPr>
        <w:fldChar w:fldCharType="separate"/>
      </w:r>
      <w:r>
        <w:rPr>
          <w:noProof/>
        </w:rPr>
        <w:t>50</w:t>
      </w:r>
      <w:r>
        <w:rPr>
          <w:noProof/>
        </w:rPr>
        <w:fldChar w:fldCharType="end"/>
      </w:r>
    </w:p>
    <w:p w14:paraId="5F474E35" w14:textId="6AC201A9" w:rsidR="0085263A" w:rsidRDefault="0085263A">
      <w:pPr>
        <w:pStyle w:val="TOC6"/>
        <w:rPr>
          <w:rFonts w:asciiTheme="minorHAnsi" w:eastAsiaTheme="minorEastAsia" w:hAnsiTheme="minorHAnsi" w:cstheme="minorBidi"/>
          <w:noProof/>
          <w:sz w:val="22"/>
          <w:szCs w:val="22"/>
          <w:lang w:eastAsia="en-GB"/>
        </w:rPr>
      </w:pPr>
      <w:r w:rsidRPr="008D7955">
        <w:rPr>
          <w:noProof/>
          <w:lang w:val="en-US"/>
        </w:rPr>
        <w:t>6.1.3.2.1.2</w:t>
      </w:r>
      <w:r>
        <w:rPr>
          <w:rFonts w:asciiTheme="minorHAnsi" w:eastAsiaTheme="minorEastAsia" w:hAnsiTheme="minorHAnsi" w:cstheme="minorBidi"/>
          <w:noProof/>
          <w:sz w:val="22"/>
          <w:szCs w:val="22"/>
          <w:lang w:eastAsia="en-GB"/>
        </w:rPr>
        <w:tab/>
      </w:r>
      <w:r w:rsidRPr="008D7955">
        <w:rPr>
          <w:noProof/>
          <w:lang w:val="en-US"/>
        </w:rPr>
        <w:t>PC5 Q</w:t>
      </w:r>
      <w:r w:rsidRPr="008D7955">
        <w:rPr>
          <w:noProof/>
          <w:lang w:val="en-US" w:eastAsia="zh-CN"/>
        </w:rPr>
        <w:t>oS flow match and establishment</w:t>
      </w:r>
      <w:r>
        <w:rPr>
          <w:noProof/>
        </w:rPr>
        <w:tab/>
      </w:r>
      <w:r>
        <w:rPr>
          <w:noProof/>
        </w:rPr>
        <w:fldChar w:fldCharType="begin" w:fldLock="1"/>
      </w:r>
      <w:r>
        <w:rPr>
          <w:noProof/>
        </w:rPr>
        <w:instrText xml:space="preserve"> PAGEREF _Toc123627595 \h </w:instrText>
      </w:r>
      <w:r>
        <w:rPr>
          <w:noProof/>
        </w:rPr>
      </w:r>
      <w:r>
        <w:rPr>
          <w:noProof/>
        </w:rPr>
        <w:fldChar w:fldCharType="separate"/>
      </w:r>
      <w:r>
        <w:rPr>
          <w:noProof/>
        </w:rPr>
        <w:t>51</w:t>
      </w:r>
      <w:r>
        <w:rPr>
          <w:noProof/>
        </w:rPr>
        <w:fldChar w:fldCharType="end"/>
      </w:r>
    </w:p>
    <w:p w14:paraId="4D902091" w14:textId="0DD912CF" w:rsidR="0085263A" w:rsidRDefault="0085263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_Toc123627596 \h </w:instrText>
      </w:r>
      <w:r>
        <w:rPr>
          <w:noProof/>
        </w:rPr>
      </w:r>
      <w:r>
        <w:rPr>
          <w:noProof/>
        </w:rPr>
        <w:fldChar w:fldCharType="separate"/>
      </w:r>
      <w:r>
        <w:rPr>
          <w:noProof/>
        </w:rPr>
        <w:t>53</w:t>
      </w:r>
      <w:r>
        <w:rPr>
          <w:noProof/>
        </w:rPr>
        <w:fldChar w:fldCharType="end"/>
      </w:r>
    </w:p>
    <w:p w14:paraId="2D3E484C" w14:textId="796BD09B" w:rsidR="0085263A" w:rsidRDefault="0085263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_Toc123627597 \h </w:instrText>
      </w:r>
      <w:r>
        <w:rPr>
          <w:noProof/>
        </w:rPr>
      </w:r>
      <w:r>
        <w:rPr>
          <w:noProof/>
        </w:rPr>
        <w:fldChar w:fldCharType="separate"/>
      </w:r>
      <w:r>
        <w:rPr>
          <w:noProof/>
        </w:rPr>
        <w:t>54</w:t>
      </w:r>
      <w:r>
        <w:rPr>
          <w:noProof/>
        </w:rPr>
        <w:fldChar w:fldCharType="end"/>
      </w:r>
    </w:p>
    <w:p w14:paraId="49685B7C" w14:textId="46C0A3F2" w:rsidR="0085263A" w:rsidRDefault="0085263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_Toc123627598 \h </w:instrText>
      </w:r>
      <w:r>
        <w:rPr>
          <w:noProof/>
        </w:rPr>
      </w:r>
      <w:r>
        <w:rPr>
          <w:noProof/>
        </w:rPr>
        <w:fldChar w:fldCharType="separate"/>
      </w:r>
      <w:r>
        <w:rPr>
          <w:noProof/>
        </w:rPr>
        <w:t>55</w:t>
      </w:r>
      <w:r>
        <w:rPr>
          <w:noProof/>
        </w:rPr>
        <w:fldChar w:fldCharType="end"/>
      </w:r>
    </w:p>
    <w:p w14:paraId="438A6FA6" w14:textId="2A2B419A" w:rsidR="0085263A" w:rsidRDefault="0085263A">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_Toc123627599 \h </w:instrText>
      </w:r>
      <w:r>
        <w:rPr>
          <w:noProof/>
        </w:rPr>
      </w:r>
      <w:r>
        <w:rPr>
          <w:noProof/>
        </w:rPr>
        <w:fldChar w:fldCharType="separate"/>
      </w:r>
      <w:r>
        <w:rPr>
          <w:noProof/>
        </w:rPr>
        <w:t>55</w:t>
      </w:r>
      <w:r>
        <w:rPr>
          <w:noProof/>
        </w:rPr>
        <w:fldChar w:fldCharType="end"/>
      </w:r>
    </w:p>
    <w:p w14:paraId="30EA17B6" w14:textId="7D406193" w:rsidR="0085263A" w:rsidRDefault="0085263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_Toc123627600 \h </w:instrText>
      </w:r>
      <w:r>
        <w:rPr>
          <w:noProof/>
        </w:rPr>
      </w:r>
      <w:r>
        <w:rPr>
          <w:noProof/>
        </w:rPr>
        <w:fldChar w:fldCharType="separate"/>
      </w:r>
      <w:r>
        <w:rPr>
          <w:noProof/>
        </w:rPr>
        <w:t>56</w:t>
      </w:r>
      <w:r>
        <w:rPr>
          <w:noProof/>
        </w:rPr>
        <w:fldChar w:fldCharType="end"/>
      </w:r>
    </w:p>
    <w:p w14:paraId="1F9C63E1" w14:textId="252DBBD7" w:rsidR="0085263A" w:rsidRDefault="0085263A">
      <w:pPr>
        <w:pStyle w:val="TOC4"/>
        <w:rPr>
          <w:rFonts w:asciiTheme="minorHAnsi" w:eastAsiaTheme="minorEastAsia" w:hAnsiTheme="minorHAnsi" w:cstheme="minorBidi"/>
          <w:noProof/>
          <w:sz w:val="22"/>
          <w:szCs w:val="22"/>
          <w:lang w:eastAsia="en-GB"/>
        </w:rPr>
      </w:pPr>
      <w:r w:rsidRPr="008D7955">
        <w:rPr>
          <w:noProof/>
          <w:lang w:val="en-US"/>
        </w:rPr>
        <w:t>6.1.4.1</w:t>
      </w:r>
      <w:r>
        <w:rPr>
          <w:rFonts w:asciiTheme="minorHAnsi" w:eastAsiaTheme="minorEastAsia" w:hAnsiTheme="minorHAnsi" w:cstheme="minorBidi"/>
          <w:noProof/>
          <w:sz w:val="22"/>
          <w:szCs w:val="22"/>
          <w:lang w:eastAsia="en-GB"/>
        </w:rPr>
        <w:tab/>
      </w:r>
      <w:r w:rsidRPr="008D7955">
        <w:rPr>
          <w:noProof/>
          <w:lang w:val="en-US"/>
        </w:rPr>
        <w:t>Overview</w:t>
      </w:r>
      <w:r>
        <w:rPr>
          <w:noProof/>
        </w:rPr>
        <w:tab/>
      </w:r>
      <w:r>
        <w:rPr>
          <w:noProof/>
        </w:rPr>
        <w:fldChar w:fldCharType="begin" w:fldLock="1"/>
      </w:r>
      <w:r>
        <w:rPr>
          <w:noProof/>
        </w:rPr>
        <w:instrText xml:space="preserve"> PAGEREF _Toc123627601 \h </w:instrText>
      </w:r>
      <w:r>
        <w:rPr>
          <w:noProof/>
        </w:rPr>
      </w:r>
      <w:r>
        <w:rPr>
          <w:noProof/>
        </w:rPr>
        <w:fldChar w:fldCharType="separate"/>
      </w:r>
      <w:r>
        <w:rPr>
          <w:noProof/>
        </w:rPr>
        <w:t>56</w:t>
      </w:r>
      <w:r>
        <w:rPr>
          <w:noProof/>
        </w:rPr>
        <w:fldChar w:fldCharType="end"/>
      </w:r>
    </w:p>
    <w:p w14:paraId="4DB08282" w14:textId="13677BE2" w:rsidR="0085263A" w:rsidRDefault="0085263A">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_Toc123627602 \h </w:instrText>
      </w:r>
      <w:r>
        <w:rPr>
          <w:noProof/>
        </w:rPr>
      </w:r>
      <w:r>
        <w:rPr>
          <w:noProof/>
        </w:rPr>
        <w:fldChar w:fldCharType="separate"/>
      </w:r>
      <w:r>
        <w:rPr>
          <w:noProof/>
        </w:rPr>
        <w:t>56</w:t>
      </w:r>
      <w:r>
        <w:rPr>
          <w:noProof/>
        </w:rPr>
        <w:fldChar w:fldCharType="end"/>
      </w:r>
    </w:p>
    <w:p w14:paraId="078B91EB" w14:textId="1A95D309" w:rsidR="0085263A" w:rsidRDefault="0085263A">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_Toc123627603 \h </w:instrText>
      </w:r>
      <w:r>
        <w:rPr>
          <w:noProof/>
        </w:rPr>
      </w:r>
      <w:r>
        <w:rPr>
          <w:noProof/>
        </w:rPr>
        <w:fldChar w:fldCharType="separate"/>
      </w:r>
      <w:r>
        <w:rPr>
          <w:noProof/>
        </w:rPr>
        <w:t>56</w:t>
      </w:r>
      <w:r>
        <w:rPr>
          <w:noProof/>
        </w:rPr>
        <w:fldChar w:fldCharType="end"/>
      </w:r>
    </w:p>
    <w:p w14:paraId="10698BF0" w14:textId="17CC1990" w:rsidR="0085263A" w:rsidRDefault="0085263A">
      <w:pPr>
        <w:pStyle w:val="TOC6"/>
        <w:rPr>
          <w:rFonts w:asciiTheme="minorHAnsi" w:eastAsiaTheme="minorEastAsia" w:hAnsiTheme="minorHAnsi" w:cstheme="minorBidi"/>
          <w:noProof/>
          <w:sz w:val="22"/>
          <w:szCs w:val="22"/>
          <w:lang w:eastAsia="en-GB"/>
        </w:rPr>
      </w:pPr>
      <w:r w:rsidRPr="008D7955">
        <w:rPr>
          <w:noProof/>
          <w:lang w:val="en-US"/>
        </w:rPr>
        <w:t>6.1.4.2.1.1</w:t>
      </w:r>
      <w:r>
        <w:rPr>
          <w:rFonts w:asciiTheme="minorHAnsi" w:eastAsiaTheme="minorEastAsia" w:hAnsiTheme="minorHAnsi" w:cstheme="minorBidi"/>
          <w:noProof/>
          <w:sz w:val="22"/>
          <w:szCs w:val="22"/>
          <w:lang w:eastAsia="en-GB"/>
        </w:rPr>
        <w:tab/>
      </w:r>
      <w:r w:rsidRPr="008D7955">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_Toc123627604 \h </w:instrText>
      </w:r>
      <w:r>
        <w:rPr>
          <w:noProof/>
        </w:rPr>
      </w:r>
      <w:r>
        <w:rPr>
          <w:noProof/>
        </w:rPr>
        <w:fldChar w:fldCharType="separate"/>
      </w:r>
      <w:r>
        <w:rPr>
          <w:noProof/>
        </w:rPr>
        <w:t>56</w:t>
      </w:r>
      <w:r>
        <w:rPr>
          <w:noProof/>
        </w:rPr>
        <w:fldChar w:fldCharType="end"/>
      </w:r>
    </w:p>
    <w:p w14:paraId="3C2A2611" w14:textId="173B9514" w:rsidR="0085263A" w:rsidRDefault="0085263A">
      <w:pPr>
        <w:pStyle w:val="TOC6"/>
        <w:rPr>
          <w:rFonts w:asciiTheme="minorHAnsi" w:eastAsiaTheme="minorEastAsia" w:hAnsiTheme="minorHAnsi" w:cstheme="minorBidi"/>
          <w:noProof/>
          <w:sz w:val="22"/>
          <w:szCs w:val="22"/>
          <w:lang w:eastAsia="en-GB"/>
        </w:rPr>
      </w:pPr>
      <w:r w:rsidRPr="008D7955">
        <w:rPr>
          <w:noProof/>
          <w:lang w:val="en-US"/>
        </w:rPr>
        <w:t>6.1.4.2.1.2</w:t>
      </w:r>
      <w:r>
        <w:rPr>
          <w:rFonts w:asciiTheme="minorHAnsi" w:eastAsiaTheme="minorEastAsia" w:hAnsiTheme="minorHAnsi" w:cstheme="minorBidi"/>
          <w:noProof/>
          <w:sz w:val="22"/>
          <w:szCs w:val="22"/>
          <w:lang w:eastAsia="en-GB"/>
        </w:rPr>
        <w:tab/>
      </w:r>
      <w:r w:rsidRPr="008D7955">
        <w:rPr>
          <w:noProof/>
          <w:lang w:val="en-US"/>
        </w:rPr>
        <w:t>PC5 Q</w:t>
      </w:r>
      <w:r w:rsidRPr="008D7955">
        <w:rPr>
          <w:noProof/>
          <w:lang w:val="en-US" w:eastAsia="zh-CN"/>
        </w:rPr>
        <w:t>oS flow match and establishment</w:t>
      </w:r>
      <w:r>
        <w:rPr>
          <w:noProof/>
        </w:rPr>
        <w:tab/>
      </w:r>
      <w:r>
        <w:rPr>
          <w:noProof/>
        </w:rPr>
        <w:fldChar w:fldCharType="begin" w:fldLock="1"/>
      </w:r>
      <w:r>
        <w:rPr>
          <w:noProof/>
        </w:rPr>
        <w:instrText xml:space="preserve"> PAGEREF _Toc123627605 \h </w:instrText>
      </w:r>
      <w:r>
        <w:rPr>
          <w:noProof/>
        </w:rPr>
      </w:r>
      <w:r>
        <w:rPr>
          <w:noProof/>
        </w:rPr>
        <w:fldChar w:fldCharType="separate"/>
      </w:r>
      <w:r>
        <w:rPr>
          <w:noProof/>
        </w:rPr>
        <w:t>56</w:t>
      </w:r>
      <w:r>
        <w:rPr>
          <w:noProof/>
        </w:rPr>
        <w:fldChar w:fldCharType="end"/>
      </w:r>
    </w:p>
    <w:p w14:paraId="380336A3" w14:textId="4E4667FA" w:rsidR="0085263A" w:rsidRDefault="0085263A">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_Toc123627606 \h </w:instrText>
      </w:r>
      <w:r>
        <w:rPr>
          <w:noProof/>
        </w:rPr>
      </w:r>
      <w:r>
        <w:rPr>
          <w:noProof/>
        </w:rPr>
        <w:fldChar w:fldCharType="separate"/>
      </w:r>
      <w:r>
        <w:rPr>
          <w:noProof/>
        </w:rPr>
        <w:t>57</w:t>
      </w:r>
      <w:r>
        <w:rPr>
          <w:noProof/>
        </w:rPr>
        <w:fldChar w:fldCharType="end"/>
      </w:r>
    </w:p>
    <w:p w14:paraId="6E53EA99" w14:textId="3D55354A" w:rsidR="0085263A" w:rsidRDefault="0085263A">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_Toc123627607 \h </w:instrText>
      </w:r>
      <w:r>
        <w:rPr>
          <w:noProof/>
        </w:rPr>
      </w:r>
      <w:r>
        <w:rPr>
          <w:noProof/>
        </w:rPr>
        <w:fldChar w:fldCharType="separate"/>
      </w:r>
      <w:r>
        <w:rPr>
          <w:noProof/>
        </w:rPr>
        <w:t>57</w:t>
      </w:r>
      <w:r>
        <w:rPr>
          <w:noProof/>
        </w:rPr>
        <w:fldChar w:fldCharType="end"/>
      </w:r>
    </w:p>
    <w:p w14:paraId="245BD231" w14:textId="240F608B" w:rsidR="0085263A" w:rsidRDefault="0085263A">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_Toc123627608 \h </w:instrText>
      </w:r>
      <w:r>
        <w:rPr>
          <w:noProof/>
        </w:rPr>
      </w:r>
      <w:r>
        <w:rPr>
          <w:noProof/>
        </w:rPr>
        <w:fldChar w:fldCharType="separate"/>
      </w:r>
      <w:r>
        <w:rPr>
          <w:noProof/>
        </w:rPr>
        <w:t>57</w:t>
      </w:r>
      <w:r>
        <w:rPr>
          <w:noProof/>
        </w:rPr>
        <w:fldChar w:fldCharType="end"/>
      </w:r>
    </w:p>
    <w:p w14:paraId="719B56C6" w14:textId="658A459A" w:rsidR="0085263A" w:rsidRDefault="0085263A">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_Toc123627609 \h </w:instrText>
      </w:r>
      <w:r>
        <w:rPr>
          <w:noProof/>
        </w:rPr>
      </w:r>
      <w:r>
        <w:rPr>
          <w:noProof/>
        </w:rPr>
        <w:fldChar w:fldCharType="separate"/>
      </w:r>
      <w:r>
        <w:rPr>
          <w:noProof/>
        </w:rPr>
        <w:t>57</w:t>
      </w:r>
      <w:r>
        <w:rPr>
          <w:noProof/>
        </w:rPr>
        <w:fldChar w:fldCharType="end"/>
      </w:r>
    </w:p>
    <w:p w14:paraId="6F5CD3E0" w14:textId="57CDBD9F" w:rsidR="0085263A" w:rsidRDefault="0085263A">
      <w:pPr>
        <w:pStyle w:val="TOC2"/>
        <w:rPr>
          <w:rFonts w:asciiTheme="minorHAnsi" w:eastAsiaTheme="minorEastAsia" w:hAnsiTheme="minorHAnsi" w:cstheme="minorBidi"/>
          <w:noProof/>
          <w:sz w:val="22"/>
          <w:szCs w:val="22"/>
          <w:lang w:eastAsia="en-GB"/>
        </w:rPr>
      </w:pPr>
      <w:r w:rsidRPr="008D7955">
        <w:rPr>
          <w:noProof/>
          <w:lang w:val="en-US"/>
        </w:rPr>
        <w:t>6.2</w:t>
      </w:r>
      <w:r>
        <w:rPr>
          <w:rFonts w:asciiTheme="minorHAnsi" w:eastAsiaTheme="minorEastAsia" w:hAnsiTheme="minorHAnsi" w:cstheme="minorBidi"/>
          <w:noProof/>
          <w:sz w:val="22"/>
          <w:szCs w:val="22"/>
          <w:lang w:eastAsia="en-GB"/>
        </w:rPr>
        <w:tab/>
      </w:r>
      <w:r w:rsidRPr="008D7955">
        <w:rPr>
          <w:noProof/>
          <w:lang w:val="en-US"/>
        </w:rPr>
        <w:t>V2X communication over Uu</w:t>
      </w:r>
      <w:r>
        <w:rPr>
          <w:noProof/>
        </w:rPr>
        <w:tab/>
      </w:r>
      <w:r>
        <w:rPr>
          <w:noProof/>
        </w:rPr>
        <w:fldChar w:fldCharType="begin" w:fldLock="1"/>
      </w:r>
      <w:r>
        <w:rPr>
          <w:noProof/>
        </w:rPr>
        <w:instrText xml:space="preserve"> PAGEREF _Toc123627610 \h </w:instrText>
      </w:r>
      <w:r>
        <w:rPr>
          <w:noProof/>
        </w:rPr>
      </w:r>
      <w:r>
        <w:rPr>
          <w:noProof/>
        </w:rPr>
        <w:fldChar w:fldCharType="separate"/>
      </w:r>
      <w:r>
        <w:rPr>
          <w:noProof/>
        </w:rPr>
        <w:t>57</w:t>
      </w:r>
      <w:r>
        <w:rPr>
          <w:noProof/>
        </w:rPr>
        <w:fldChar w:fldCharType="end"/>
      </w:r>
    </w:p>
    <w:p w14:paraId="57393295" w14:textId="6947505B"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6.2.1</w:t>
      </w:r>
      <w:r>
        <w:rPr>
          <w:rFonts w:asciiTheme="minorHAnsi" w:eastAsiaTheme="minorEastAsia" w:hAnsiTheme="minorHAnsi" w:cstheme="minorBidi"/>
          <w:noProof/>
          <w:sz w:val="22"/>
          <w:szCs w:val="22"/>
          <w:lang w:eastAsia="en-GB"/>
        </w:rPr>
        <w:tab/>
      </w:r>
      <w:r w:rsidRPr="008D7955">
        <w:rPr>
          <w:noProof/>
          <w:lang w:val="en-US"/>
        </w:rPr>
        <w:t>General</w:t>
      </w:r>
      <w:r>
        <w:rPr>
          <w:noProof/>
        </w:rPr>
        <w:tab/>
      </w:r>
      <w:r>
        <w:rPr>
          <w:noProof/>
        </w:rPr>
        <w:fldChar w:fldCharType="begin" w:fldLock="1"/>
      </w:r>
      <w:r>
        <w:rPr>
          <w:noProof/>
        </w:rPr>
        <w:instrText xml:space="preserve"> PAGEREF _Toc123627611 \h </w:instrText>
      </w:r>
      <w:r>
        <w:rPr>
          <w:noProof/>
        </w:rPr>
      </w:r>
      <w:r>
        <w:rPr>
          <w:noProof/>
        </w:rPr>
        <w:fldChar w:fldCharType="separate"/>
      </w:r>
      <w:r>
        <w:rPr>
          <w:noProof/>
        </w:rPr>
        <w:t>57</w:t>
      </w:r>
      <w:r>
        <w:rPr>
          <w:noProof/>
        </w:rPr>
        <w:fldChar w:fldCharType="end"/>
      </w:r>
    </w:p>
    <w:p w14:paraId="485661DC" w14:textId="626C734F"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6.2.2</w:t>
      </w:r>
      <w:r>
        <w:rPr>
          <w:rFonts w:asciiTheme="minorHAnsi" w:eastAsiaTheme="minorEastAsia" w:hAnsiTheme="minorHAnsi" w:cstheme="minorBidi"/>
          <w:noProof/>
          <w:sz w:val="22"/>
          <w:szCs w:val="22"/>
          <w:lang w:eastAsia="en-GB"/>
        </w:rPr>
        <w:tab/>
      </w:r>
      <w:r w:rsidRPr="008D7955">
        <w:rPr>
          <w:noProof/>
          <w:lang w:val="en-US"/>
        </w:rPr>
        <w:t>Transmission of V2X communication over Uu from UE to V2X application server</w:t>
      </w:r>
      <w:r>
        <w:rPr>
          <w:noProof/>
        </w:rPr>
        <w:tab/>
      </w:r>
      <w:r>
        <w:rPr>
          <w:noProof/>
        </w:rPr>
        <w:fldChar w:fldCharType="begin" w:fldLock="1"/>
      </w:r>
      <w:r>
        <w:rPr>
          <w:noProof/>
        </w:rPr>
        <w:instrText xml:space="preserve"> PAGEREF _Toc123627612 \h </w:instrText>
      </w:r>
      <w:r>
        <w:rPr>
          <w:noProof/>
        </w:rPr>
      </w:r>
      <w:r>
        <w:rPr>
          <w:noProof/>
        </w:rPr>
        <w:fldChar w:fldCharType="separate"/>
      </w:r>
      <w:r>
        <w:rPr>
          <w:noProof/>
        </w:rPr>
        <w:t>58</w:t>
      </w:r>
      <w:r>
        <w:rPr>
          <w:noProof/>
        </w:rPr>
        <w:fldChar w:fldCharType="end"/>
      </w:r>
    </w:p>
    <w:p w14:paraId="34F505B2" w14:textId="04396BEF"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6.2.3</w:t>
      </w:r>
      <w:r>
        <w:rPr>
          <w:rFonts w:asciiTheme="minorHAnsi" w:eastAsiaTheme="minorEastAsia" w:hAnsiTheme="minorHAnsi" w:cstheme="minorBidi"/>
          <w:noProof/>
          <w:sz w:val="22"/>
          <w:szCs w:val="22"/>
          <w:lang w:eastAsia="en-GB"/>
        </w:rPr>
        <w:tab/>
      </w:r>
      <w:r w:rsidRPr="008D7955">
        <w:rPr>
          <w:noProof/>
          <w:lang w:val="en-US"/>
        </w:rPr>
        <w:t>Reception of V2X communication over Uu from UE to V2X application server</w:t>
      </w:r>
      <w:r>
        <w:rPr>
          <w:noProof/>
        </w:rPr>
        <w:tab/>
      </w:r>
      <w:r>
        <w:rPr>
          <w:noProof/>
        </w:rPr>
        <w:fldChar w:fldCharType="begin" w:fldLock="1"/>
      </w:r>
      <w:r>
        <w:rPr>
          <w:noProof/>
        </w:rPr>
        <w:instrText xml:space="preserve"> PAGEREF _Toc123627613 \h </w:instrText>
      </w:r>
      <w:r>
        <w:rPr>
          <w:noProof/>
        </w:rPr>
      </w:r>
      <w:r>
        <w:rPr>
          <w:noProof/>
        </w:rPr>
        <w:fldChar w:fldCharType="separate"/>
      </w:r>
      <w:r>
        <w:rPr>
          <w:noProof/>
        </w:rPr>
        <w:t>59</w:t>
      </w:r>
      <w:r>
        <w:rPr>
          <w:noProof/>
        </w:rPr>
        <w:fldChar w:fldCharType="end"/>
      </w:r>
    </w:p>
    <w:p w14:paraId="36E85029" w14:textId="10537827"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6.2.4</w:t>
      </w:r>
      <w:r>
        <w:rPr>
          <w:rFonts w:asciiTheme="minorHAnsi" w:eastAsiaTheme="minorEastAsia" w:hAnsiTheme="minorHAnsi" w:cstheme="minorBidi"/>
          <w:noProof/>
          <w:sz w:val="22"/>
          <w:szCs w:val="22"/>
          <w:lang w:eastAsia="en-GB"/>
        </w:rPr>
        <w:tab/>
      </w:r>
      <w:r w:rsidRPr="008D7955">
        <w:rPr>
          <w:noProof/>
          <w:lang w:val="en-US"/>
        </w:rPr>
        <w:t>Transmission of V2X communication over Uu from V2X application server to UE</w:t>
      </w:r>
      <w:r>
        <w:rPr>
          <w:noProof/>
        </w:rPr>
        <w:tab/>
      </w:r>
      <w:r>
        <w:rPr>
          <w:noProof/>
        </w:rPr>
        <w:fldChar w:fldCharType="begin" w:fldLock="1"/>
      </w:r>
      <w:r>
        <w:rPr>
          <w:noProof/>
        </w:rPr>
        <w:instrText xml:space="preserve"> PAGEREF _Toc123627614 \h </w:instrText>
      </w:r>
      <w:r>
        <w:rPr>
          <w:noProof/>
        </w:rPr>
      </w:r>
      <w:r>
        <w:rPr>
          <w:noProof/>
        </w:rPr>
        <w:fldChar w:fldCharType="separate"/>
      </w:r>
      <w:r>
        <w:rPr>
          <w:noProof/>
        </w:rPr>
        <w:t>59</w:t>
      </w:r>
      <w:r>
        <w:rPr>
          <w:noProof/>
        </w:rPr>
        <w:fldChar w:fldCharType="end"/>
      </w:r>
    </w:p>
    <w:p w14:paraId="09580E36" w14:textId="18A31B88"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6.2.5</w:t>
      </w:r>
      <w:r>
        <w:rPr>
          <w:rFonts w:asciiTheme="minorHAnsi" w:eastAsiaTheme="minorEastAsia" w:hAnsiTheme="minorHAnsi" w:cstheme="minorBidi"/>
          <w:noProof/>
          <w:sz w:val="22"/>
          <w:szCs w:val="22"/>
          <w:lang w:eastAsia="en-GB"/>
        </w:rPr>
        <w:tab/>
      </w:r>
      <w:r w:rsidRPr="008D7955">
        <w:rPr>
          <w:noProof/>
          <w:lang w:val="en-US"/>
        </w:rPr>
        <w:t>Reception of V2X communication over Uu from V2X application server to UE</w:t>
      </w:r>
      <w:r>
        <w:rPr>
          <w:noProof/>
        </w:rPr>
        <w:tab/>
      </w:r>
      <w:r>
        <w:rPr>
          <w:noProof/>
        </w:rPr>
        <w:fldChar w:fldCharType="begin" w:fldLock="1"/>
      </w:r>
      <w:r>
        <w:rPr>
          <w:noProof/>
        </w:rPr>
        <w:instrText xml:space="preserve"> PAGEREF _Toc123627615 \h </w:instrText>
      </w:r>
      <w:r>
        <w:rPr>
          <w:noProof/>
        </w:rPr>
      </w:r>
      <w:r>
        <w:rPr>
          <w:noProof/>
        </w:rPr>
        <w:fldChar w:fldCharType="separate"/>
      </w:r>
      <w:r>
        <w:rPr>
          <w:noProof/>
        </w:rPr>
        <w:t>60</w:t>
      </w:r>
      <w:r>
        <w:rPr>
          <w:noProof/>
        </w:rPr>
        <w:fldChar w:fldCharType="end"/>
      </w:r>
    </w:p>
    <w:p w14:paraId="1225F4E1" w14:textId="2F256BBF"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6.2.6</w:t>
      </w:r>
      <w:r>
        <w:rPr>
          <w:rFonts w:asciiTheme="minorHAnsi" w:eastAsiaTheme="minorEastAsia" w:hAnsiTheme="minorHAnsi" w:cstheme="minorBidi"/>
          <w:noProof/>
          <w:sz w:val="22"/>
          <w:szCs w:val="22"/>
          <w:lang w:eastAsia="en-GB"/>
        </w:rPr>
        <w:tab/>
      </w:r>
      <w:r w:rsidRPr="008D7955">
        <w:rPr>
          <w:noProof/>
          <w:lang w:val="en-US"/>
        </w:rPr>
        <w:t>V2X application server discovery</w:t>
      </w:r>
      <w:r>
        <w:rPr>
          <w:noProof/>
        </w:rPr>
        <w:tab/>
      </w:r>
      <w:r>
        <w:rPr>
          <w:noProof/>
        </w:rPr>
        <w:fldChar w:fldCharType="begin" w:fldLock="1"/>
      </w:r>
      <w:r>
        <w:rPr>
          <w:noProof/>
        </w:rPr>
        <w:instrText xml:space="preserve"> PAGEREF _Toc123627616 \h </w:instrText>
      </w:r>
      <w:r>
        <w:rPr>
          <w:noProof/>
        </w:rPr>
      </w:r>
      <w:r>
        <w:rPr>
          <w:noProof/>
        </w:rPr>
        <w:fldChar w:fldCharType="separate"/>
      </w:r>
      <w:r>
        <w:rPr>
          <w:noProof/>
        </w:rPr>
        <w:t>61</w:t>
      </w:r>
      <w:r>
        <w:rPr>
          <w:noProof/>
        </w:rPr>
        <w:fldChar w:fldCharType="end"/>
      </w:r>
    </w:p>
    <w:p w14:paraId="5530053F" w14:textId="3B2B3976" w:rsidR="0085263A" w:rsidRDefault="0085263A">
      <w:pPr>
        <w:pStyle w:val="TOC3"/>
        <w:rPr>
          <w:rFonts w:asciiTheme="minorHAnsi" w:eastAsiaTheme="minorEastAsia" w:hAnsiTheme="minorHAnsi" w:cstheme="minorBidi"/>
          <w:noProof/>
          <w:sz w:val="22"/>
          <w:szCs w:val="22"/>
          <w:lang w:eastAsia="en-GB"/>
        </w:rPr>
      </w:pPr>
      <w:r w:rsidRPr="008D7955">
        <w:rPr>
          <w:noProof/>
          <w:lang w:val="en-US"/>
        </w:rPr>
        <w:t>6.2.7</w:t>
      </w:r>
      <w:r>
        <w:rPr>
          <w:rFonts w:asciiTheme="minorHAnsi" w:eastAsiaTheme="minorEastAsia" w:hAnsiTheme="minorHAnsi" w:cstheme="minorBidi"/>
          <w:noProof/>
          <w:sz w:val="22"/>
          <w:szCs w:val="22"/>
          <w:lang w:eastAsia="en-GB"/>
        </w:rPr>
        <w:tab/>
      </w:r>
      <w:r w:rsidRPr="008D7955">
        <w:rPr>
          <w:noProof/>
          <w:lang w:val="en-US"/>
        </w:rPr>
        <w:t>V2X application server configuration</w:t>
      </w:r>
      <w:r>
        <w:rPr>
          <w:noProof/>
        </w:rPr>
        <w:tab/>
      </w:r>
      <w:r>
        <w:rPr>
          <w:noProof/>
        </w:rPr>
        <w:fldChar w:fldCharType="begin" w:fldLock="1"/>
      </w:r>
      <w:r>
        <w:rPr>
          <w:noProof/>
        </w:rPr>
        <w:instrText xml:space="preserve"> PAGEREF _Toc123627617 \h </w:instrText>
      </w:r>
      <w:r>
        <w:rPr>
          <w:noProof/>
        </w:rPr>
      </w:r>
      <w:r>
        <w:rPr>
          <w:noProof/>
        </w:rPr>
        <w:fldChar w:fldCharType="separate"/>
      </w:r>
      <w:r>
        <w:rPr>
          <w:noProof/>
        </w:rPr>
        <w:t>64</w:t>
      </w:r>
      <w:r>
        <w:rPr>
          <w:noProof/>
        </w:rPr>
        <w:fldChar w:fldCharType="end"/>
      </w:r>
    </w:p>
    <w:p w14:paraId="2E4633DB" w14:textId="2B378D3F" w:rsidR="0085263A" w:rsidRDefault="0085263A">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_Toc123627618 \h </w:instrText>
      </w:r>
      <w:r>
        <w:rPr>
          <w:noProof/>
        </w:rPr>
      </w:r>
      <w:r>
        <w:rPr>
          <w:noProof/>
        </w:rPr>
        <w:fldChar w:fldCharType="separate"/>
      </w:r>
      <w:r>
        <w:rPr>
          <w:noProof/>
        </w:rPr>
        <w:t>64</w:t>
      </w:r>
      <w:r>
        <w:rPr>
          <w:noProof/>
        </w:rPr>
        <w:fldChar w:fldCharType="end"/>
      </w:r>
    </w:p>
    <w:p w14:paraId="56401699" w14:textId="0CDE5C33" w:rsidR="0085263A" w:rsidRDefault="0085263A">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_Toc123627619 \h </w:instrText>
      </w:r>
      <w:r>
        <w:rPr>
          <w:noProof/>
        </w:rPr>
      </w:r>
      <w:r>
        <w:rPr>
          <w:noProof/>
        </w:rPr>
        <w:fldChar w:fldCharType="separate"/>
      </w:r>
      <w:r>
        <w:rPr>
          <w:noProof/>
        </w:rPr>
        <w:t>64</w:t>
      </w:r>
      <w:r>
        <w:rPr>
          <w:noProof/>
        </w:rPr>
        <w:fldChar w:fldCharType="end"/>
      </w:r>
    </w:p>
    <w:p w14:paraId="73AFD4B4" w14:textId="0DDD6306" w:rsidR="0085263A" w:rsidRDefault="0085263A">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_Toc123627620 \h </w:instrText>
      </w:r>
      <w:r>
        <w:rPr>
          <w:noProof/>
        </w:rPr>
      </w:r>
      <w:r>
        <w:rPr>
          <w:noProof/>
        </w:rPr>
        <w:fldChar w:fldCharType="separate"/>
      </w:r>
      <w:r>
        <w:rPr>
          <w:noProof/>
        </w:rPr>
        <w:t>65</w:t>
      </w:r>
      <w:r>
        <w:rPr>
          <w:noProof/>
        </w:rPr>
        <w:fldChar w:fldCharType="end"/>
      </w:r>
    </w:p>
    <w:p w14:paraId="3B7FF786" w14:textId="67F51187" w:rsidR="0085263A" w:rsidRDefault="0085263A">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_Toc123627621 \h </w:instrText>
      </w:r>
      <w:r>
        <w:rPr>
          <w:noProof/>
        </w:rPr>
      </w:r>
      <w:r>
        <w:rPr>
          <w:noProof/>
        </w:rPr>
        <w:fldChar w:fldCharType="separate"/>
      </w:r>
      <w:r>
        <w:rPr>
          <w:noProof/>
        </w:rPr>
        <w:t>65</w:t>
      </w:r>
      <w:r>
        <w:rPr>
          <w:noProof/>
        </w:rPr>
        <w:fldChar w:fldCharType="end"/>
      </w:r>
    </w:p>
    <w:p w14:paraId="3747AC84" w14:textId="274B664E" w:rsidR="0085263A" w:rsidRDefault="0085263A">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_Toc123627622 \h </w:instrText>
      </w:r>
      <w:r>
        <w:rPr>
          <w:noProof/>
        </w:rPr>
      </w:r>
      <w:r>
        <w:rPr>
          <w:noProof/>
        </w:rPr>
        <w:fldChar w:fldCharType="separate"/>
      </w:r>
      <w:r>
        <w:rPr>
          <w:noProof/>
        </w:rPr>
        <w:t>65</w:t>
      </w:r>
      <w:r>
        <w:rPr>
          <w:noProof/>
        </w:rPr>
        <w:fldChar w:fldCharType="end"/>
      </w:r>
    </w:p>
    <w:p w14:paraId="53B21FD0" w14:textId="308060B6" w:rsidR="0085263A" w:rsidRDefault="0085263A">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_Toc123627623 \h </w:instrText>
      </w:r>
      <w:r>
        <w:rPr>
          <w:noProof/>
        </w:rPr>
      </w:r>
      <w:r>
        <w:rPr>
          <w:noProof/>
        </w:rPr>
        <w:fldChar w:fldCharType="separate"/>
      </w:r>
      <w:r>
        <w:rPr>
          <w:noProof/>
        </w:rPr>
        <w:t>65</w:t>
      </w:r>
      <w:r>
        <w:rPr>
          <w:noProof/>
        </w:rPr>
        <w:fldChar w:fldCharType="end"/>
      </w:r>
    </w:p>
    <w:p w14:paraId="737B62EC" w14:textId="665C3DC1" w:rsidR="0085263A" w:rsidRDefault="0085263A">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_Toc123627624 \h </w:instrText>
      </w:r>
      <w:r>
        <w:rPr>
          <w:noProof/>
        </w:rPr>
      </w:r>
      <w:r>
        <w:rPr>
          <w:noProof/>
        </w:rPr>
        <w:fldChar w:fldCharType="separate"/>
      </w:r>
      <w:r>
        <w:rPr>
          <w:noProof/>
        </w:rPr>
        <w:t>65</w:t>
      </w:r>
      <w:r>
        <w:rPr>
          <w:noProof/>
        </w:rPr>
        <w:fldChar w:fldCharType="end"/>
      </w:r>
    </w:p>
    <w:p w14:paraId="5F8EFB4F" w14:textId="5B9D8C25" w:rsidR="0085263A" w:rsidRDefault="0085263A">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_Toc123627625 \h </w:instrText>
      </w:r>
      <w:r>
        <w:rPr>
          <w:noProof/>
        </w:rPr>
      </w:r>
      <w:r>
        <w:rPr>
          <w:noProof/>
        </w:rPr>
        <w:fldChar w:fldCharType="separate"/>
      </w:r>
      <w:r>
        <w:rPr>
          <w:noProof/>
        </w:rPr>
        <w:t>65</w:t>
      </w:r>
      <w:r>
        <w:rPr>
          <w:noProof/>
        </w:rPr>
        <w:fldChar w:fldCharType="end"/>
      </w:r>
    </w:p>
    <w:p w14:paraId="0B4BDE0B" w14:textId="6631F53B" w:rsidR="0085263A" w:rsidRDefault="0085263A">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_Toc123627626 \h </w:instrText>
      </w:r>
      <w:r>
        <w:rPr>
          <w:noProof/>
        </w:rPr>
      </w:r>
      <w:r>
        <w:rPr>
          <w:noProof/>
        </w:rPr>
        <w:fldChar w:fldCharType="separate"/>
      </w:r>
      <w:r>
        <w:rPr>
          <w:noProof/>
        </w:rPr>
        <w:t>65</w:t>
      </w:r>
      <w:r>
        <w:rPr>
          <w:noProof/>
        </w:rPr>
        <w:fldChar w:fldCharType="end"/>
      </w:r>
    </w:p>
    <w:p w14:paraId="78920563" w14:textId="726CD8F2" w:rsidR="0085263A" w:rsidRDefault="0085263A">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_Toc123627627 \h </w:instrText>
      </w:r>
      <w:r>
        <w:rPr>
          <w:noProof/>
        </w:rPr>
      </w:r>
      <w:r>
        <w:rPr>
          <w:noProof/>
        </w:rPr>
        <w:fldChar w:fldCharType="separate"/>
      </w:r>
      <w:r>
        <w:rPr>
          <w:noProof/>
        </w:rPr>
        <w:t>66</w:t>
      </w:r>
      <w:r>
        <w:rPr>
          <w:noProof/>
        </w:rPr>
        <w:fldChar w:fldCharType="end"/>
      </w:r>
    </w:p>
    <w:p w14:paraId="14E5AC6A" w14:textId="75B25A95" w:rsidR="0085263A" w:rsidRDefault="0085263A">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_Toc123627628 \h </w:instrText>
      </w:r>
      <w:r>
        <w:rPr>
          <w:noProof/>
        </w:rPr>
      </w:r>
      <w:r>
        <w:rPr>
          <w:noProof/>
        </w:rPr>
        <w:fldChar w:fldCharType="separate"/>
      </w:r>
      <w:r>
        <w:rPr>
          <w:noProof/>
        </w:rPr>
        <w:t>66</w:t>
      </w:r>
      <w:r>
        <w:rPr>
          <w:noProof/>
        </w:rPr>
        <w:fldChar w:fldCharType="end"/>
      </w:r>
    </w:p>
    <w:p w14:paraId="4A142551" w14:textId="09E41F92" w:rsidR="0085263A" w:rsidRDefault="0085263A">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_Toc123627629 \h </w:instrText>
      </w:r>
      <w:r>
        <w:rPr>
          <w:noProof/>
        </w:rPr>
      </w:r>
      <w:r>
        <w:rPr>
          <w:noProof/>
        </w:rPr>
        <w:fldChar w:fldCharType="separate"/>
      </w:r>
      <w:r>
        <w:rPr>
          <w:noProof/>
        </w:rPr>
        <w:t>66</w:t>
      </w:r>
      <w:r>
        <w:rPr>
          <w:noProof/>
        </w:rPr>
        <w:fldChar w:fldCharType="end"/>
      </w:r>
    </w:p>
    <w:p w14:paraId="01E860DB" w14:textId="4BAF8FF4" w:rsidR="0085263A" w:rsidRDefault="0085263A">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_Toc123627630 \h </w:instrText>
      </w:r>
      <w:r>
        <w:rPr>
          <w:noProof/>
        </w:rPr>
      </w:r>
      <w:r>
        <w:rPr>
          <w:noProof/>
        </w:rPr>
        <w:fldChar w:fldCharType="separate"/>
      </w:r>
      <w:r>
        <w:rPr>
          <w:noProof/>
        </w:rPr>
        <w:t>66</w:t>
      </w:r>
      <w:r>
        <w:rPr>
          <w:noProof/>
        </w:rPr>
        <w:fldChar w:fldCharType="end"/>
      </w:r>
    </w:p>
    <w:p w14:paraId="4AD86F86" w14:textId="21065E96" w:rsidR="0085263A" w:rsidRDefault="0085263A">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_Toc123627631 \h </w:instrText>
      </w:r>
      <w:r>
        <w:rPr>
          <w:noProof/>
        </w:rPr>
      </w:r>
      <w:r>
        <w:rPr>
          <w:noProof/>
        </w:rPr>
        <w:fldChar w:fldCharType="separate"/>
      </w:r>
      <w:r>
        <w:rPr>
          <w:noProof/>
        </w:rPr>
        <w:t>66</w:t>
      </w:r>
      <w:r>
        <w:rPr>
          <w:noProof/>
        </w:rPr>
        <w:fldChar w:fldCharType="end"/>
      </w:r>
    </w:p>
    <w:p w14:paraId="6C3B49D6" w14:textId="44551740" w:rsidR="0085263A" w:rsidRDefault="0085263A">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_Toc123627632 \h </w:instrText>
      </w:r>
      <w:r>
        <w:rPr>
          <w:noProof/>
        </w:rPr>
      </w:r>
      <w:r>
        <w:rPr>
          <w:noProof/>
        </w:rPr>
        <w:fldChar w:fldCharType="separate"/>
      </w:r>
      <w:r>
        <w:rPr>
          <w:noProof/>
        </w:rPr>
        <w:t>66</w:t>
      </w:r>
      <w:r>
        <w:rPr>
          <w:noProof/>
        </w:rPr>
        <w:fldChar w:fldCharType="end"/>
      </w:r>
    </w:p>
    <w:p w14:paraId="398C85A3" w14:textId="011FAA0E" w:rsidR="0085263A" w:rsidRDefault="0085263A">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_Toc123627633 \h </w:instrText>
      </w:r>
      <w:r>
        <w:rPr>
          <w:noProof/>
        </w:rPr>
      </w:r>
      <w:r>
        <w:rPr>
          <w:noProof/>
        </w:rPr>
        <w:fldChar w:fldCharType="separate"/>
      </w:r>
      <w:r>
        <w:rPr>
          <w:noProof/>
        </w:rPr>
        <w:t>66</w:t>
      </w:r>
      <w:r>
        <w:rPr>
          <w:noProof/>
        </w:rPr>
        <w:fldChar w:fldCharType="end"/>
      </w:r>
    </w:p>
    <w:p w14:paraId="5EEF9175" w14:textId="5950BEFA" w:rsidR="0085263A" w:rsidRDefault="0085263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_Toc123627634 \h </w:instrText>
      </w:r>
      <w:r>
        <w:rPr>
          <w:noProof/>
        </w:rPr>
      </w:r>
      <w:r>
        <w:rPr>
          <w:noProof/>
        </w:rPr>
        <w:fldChar w:fldCharType="separate"/>
      </w:r>
      <w:r>
        <w:rPr>
          <w:noProof/>
        </w:rPr>
        <w:t>67</w:t>
      </w:r>
      <w:r>
        <w:rPr>
          <w:noProof/>
        </w:rPr>
        <w:fldChar w:fldCharType="end"/>
      </w:r>
    </w:p>
    <w:p w14:paraId="27AC2E24" w14:textId="169D4B1D" w:rsidR="0085263A" w:rsidRDefault="0085263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_Toc123627635 \h </w:instrText>
      </w:r>
      <w:r>
        <w:rPr>
          <w:noProof/>
        </w:rPr>
      </w:r>
      <w:r>
        <w:rPr>
          <w:noProof/>
        </w:rPr>
        <w:fldChar w:fldCharType="separate"/>
      </w:r>
      <w:r>
        <w:rPr>
          <w:noProof/>
        </w:rPr>
        <w:t>67</w:t>
      </w:r>
      <w:r>
        <w:rPr>
          <w:noProof/>
        </w:rPr>
        <w:fldChar w:fldCharType="end"/>
      </w:r>
    </w:p>
    <w:p w14:paraId="1372DF7E" w14:textId="594DFCEE" w:rsidR="0085263A" w:rsidRDefault="0085263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8D7955">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_Toc123627636 \h </w:instrText>
      </w:r>
      <w:r>
        <w:rPr>
          <w:noProof/>
        </w:rPr>
      </w:r>
      <w:r>
        <w:rPr>
          <w:noProof/>
        </w:rPr>
        <w:fldChar w:fldCharType="separate"/>
      </w:r>
      <w:r>
        <w:rPr>
          <w:noProof/>
        </w:rPr>
        <w:t>67</w:t>
      </w:r>
      <w:r>
        <w:rPr>
          <w:noProof/>
        </w:rPr>
        <w:fldChar w:fldCharType="end"/>
      </w:r>
    </w:p>
    <w:p w14:paraId="38F49208" w14:textId="3BEB5FB9" w:rsidR="0085263A" w:rsidRDefault="0085263A">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_Toc123627637 \h </w:instrText>
      </w:r>
      <w:r>
        <w:rPr>
          <w:noProof/>
        </w:rPr>
      </w:r>
      <w:r>
        <w:rPr>
          <w:noProof/>
        </w:rPr>
        <w:fldChar w:fldCharType="separate"/>
      </w:r>
      <w:r>
        <w:rPr>
          <w:noProof/>
        </w:rPr>
        <w:t>67</w:t>
      </w:r>
      <w:r>
        <w:rPr>
          <w:noProof/>
        </w:rPr>
        <w:fldChar w:fldCharType="end"/>
      </w:r>
    </w:p>
    <w:p w14:paraId="19930BA9" w14:textId="60C07E30" w:rsidR="0085263A" w:rsidRDefault="0085263A">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_Toc123627638 \h </w:instrText>
      </w:r>
      <w:r>
        <w:rPr>
          <w:noProof/>
        </w:rPr>
      </w:r>
      <w:r>
        <w:rPr>
          <w:noProof/>
        </w:rPr>
        <w:fldChar w:fldCharType="separate"/>
      </w:r>
      <w:r>
        <w:rPr>
          <w:noProof/>
        </w:rPr>
        <w:t>67</w:t>
      </w:r>
      <w:r>
        <w:rPr>
          <w:noProof/>
        </w:rPr>
        <w:fldChar w:fldCharType="end"/>
      </w:r>
    </w:p>
    <w:p w14:paraId="39330233" w14:textId="1268291F" w:rsidR="0085263A" w:rsidRDefault="0085263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_Toc123627639 \h </w:instrText>
      </w:r>
      <w:r>
        <w:rPr>
          <w:noProof/>
        </w:rPr>
      </w:r>
      <w:r>
        <w:rPr>
          <w:noProof/>
        </w:rPr>
        <w:fldChar w:fldCharType="separate"/>
      </w:r>
      <w:r>
        <w:rPr>
          <w:noProof/>
        </w:rPr>
        <w:t>67</w:t>
      </w:r>
      <w:r>
        <w:rPr>
          <w:noProof/>
        </w:rPr>
        <w:fldChar w:fldCharType="end"/>
      </w:r>
    </w:p>
    <w:p w14:paraId="74E83405" w14:textId="28A47CA5" w:rsidR="0085263A" w:rsidRDefault="0085263A">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_Toc123627640 \h </w:instrText>
      </w:r>
      <w:r>
        <w:rPr>
          <w:noProof/>
        </w:rPr>
      </w:r>
      <w:r>
        <w:rPr>
          <w:noProof/>
        </w:rPr>
        <w:fldChar w:fldCharType="separate"/>
      </w:r>
      <w:r>
        <w:rPr>
          <w:noProof/>
        </w:rPr>
        <w:t>67</w:t>
      </w:r>
      <w:r>
        <w:rPr>
          <w:noProof/>
        </w:rPr>
        <w:fldChar w:fldCharType="end"/>
      </w:r>
    </w:p>
    <w:p w14:paraId="0B208753" w14:textId="6964989F" w:rsidR="0085263A" w:rsidRDefault="0085263A">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8D7955">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_Toc123627641 \h </w:instrText>
      </w:r>
      <w:r>
        <w:rPr>
          <w:noProof/>
        </w:rPr>
      </w:r>
      <w:r>
        <w:rPr>
          <w:noProof/>
        </w:rPr>
        <w:fldChar w:fldCharType="separate"/>
      </w:r>
      <w:r>
        <w:rPr>
          <w:noProof/>
        </w:rPr>
        <w:t>68</w:t>
      </w:r>
      <w:r>
        <w:rPr>
          <w:noProof/>
        </w:rPr>
        <w:fldChar w:fldCharType="end"/>
      </w:r>
    </w:p>
    <w:p w14:paraId="79F43704" w14:textId="3CD7DE58" w:rsidR="0085263A" w:rsidRDefault="0085263A">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_Toc123627642 \h </w:instrText>
      </w:r>
      <w:r>
        <w:rPr>
          <w:noProof/>
        </w:rPr>
      </w:r>
      <w:r>
        <w:rPr>
          <w:noProof/>
        </w:rPr>
        <w:fldChar w:fldCharType="separate"/>
      </w:r>
      <w:r>
        <w:rPr>
          <w:noProof/>
        </w:rPr>
        <w:t>68</w:t>
      </w:r>
      <w:r>
        <w:rPr>
          <w:noProof/>
        </w:rPr>
        <w:fldChar w:fldCharType="end"/>
      </w:r>
    </w:p>
    <w:p w14:paraId="28EF99AD" w14:textId="677F7C14" w:rsidR="0085263A" w:rsidRDefault="0085263A">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_Toc123627643 \h </w:instrText>
      </w:r>
      <w:r>
        <w:rPr>
          <w:noProof/>
        </w:rPr>
      </w:r>
      <w:r>
        <w:rPr>
          <w:noProof/>
        </w:rPr>
        <w:fldChar w:fldCharType="separate"/>
      </w:r>
      <w:r>
        <w:rPr>
          <w:noProof/>
        </w:rPr>
        <w:t>68</w:t>
      </w:r>
      <w:r>
        <w:rPr>
          <w:noProof/>
        </w:rPr>
        <w:fldChar w:fldCharType="end"/>
      </w:r>
    </w:p>
    <w:p w14:paraId="0AE75A31" w14:textId="7759F677" w:rsidR="0085263A" w:rsidRDefault="0085263A">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_Toc123627644 \h </w:instrText>
      </w:r>
      <w:r>
        <w:rPr>
          <w:noProof/>
        </w:rPr>
      </w:r>
      <w:r>
        <w:rPr>
          <w:noProof/>
        </w:rPr>
        <w:fldChar w:fldCharType="separate"/>
      </w:r>
      <w:r>
        <w:rPr>
          <w:noProof/>
        </w:rPr>
        <w:t>68</w:t>
      </w:r>
      <w:r>
        <w:rPr>
          <w:noProof/>
        </w:rPr>
        <w:fldChar w:fldCharType="end"/>
      </w:r>
    </w:p>
    <w:p w14:paraId="687BC332" w14:textId="1E57D6D0" w:rsidR="0085263A" w:rsidRDefault="0085263A">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_Toc123627645 \h </w:instrText>
      </w:r>
      <w:r>
        <w:rPr>
          <w:noProof/>
        </w:rPr>
      </w:r>
      <w:r>
        <w:rPr>
          <w:noProof/>
        </w:rPr>
        <w:fldChar w:fldCharType="separate"/>
      </w:r>
      <w:r>
        <w:rPr>
          <w:noProof/>
        </w:rPr>
        <w:t>69</w:t>
      </w:r>
      <w:r>
        <w:rPr>
          <w:noProof/>
        </w:rPr>
        <w:fldChar w:fldCharType="end"/>
      </w:r>
    </w:p>
    <w:p w14:paraId="6EFC343F" w14:textId="7980FF39" w:rsidR="0085263A" w:rsidRDefault="0085263A">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_Toc123627646 \h </w:instrText>
      </w:r>
      <w:r>
        <w:rPr>
          <w:noProof/>
        </w:rPr>
      </w:r>
      <w:r>
        <w:rPr>
          <w:noProof/>
        </w:rPr>
        <w:fldChar w:fldCharType="separate"/>
      </w:r>
      <w:r>
        <w:rPr>
          <w:noProof/>
        </w:rPr>
        <w:t>69</w:t>
      </w:r>
      <w:r>
        <w:rPr>
          <w:noProof/>
        </w:rPr>
        <w:fldChar w:fldCharType="end"/>
      </w:r>
    </w:p>
    <w:p w14:paraId="5C6D41FB" w14:textId="553C5241" w:rsidR="0085263A" w:rsidRDefault="0085263A">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8D7955">
        <w:rPr>
          <w:rFonts w:cs="Arial"/>
          <w:noProof/>
          <w:lang w:eastAsia="x-none"/>
        </w:rPr>
        <w:t xml:space="preserve">MSB of </w:t>
      </w:r>
      <w:r w:rsidRPr="008D7955">
        <w:rPr>
          <w:rFonts w:cs="Arial"/>
          <w:noProof/>
        </w:rPr>
        <w:t>K</w:t>
      </w:r>
      <w:r w:rsidRPr="008D7955">
        <w:rPr>
          <w:rFonts w:cs="Arial"/>
          <w:noProof/>
          <w:vertAlign w:val="subscript"/>
        </w:rPr>
        <w:t>NRP-sess</w:t>
      </w:r>
      <w:r w:rsidRPr="008D7955">
        <w:rPr>
          <w:rFonts w:cs="Arial"/>
          <w:noProof/>
        </w:rPr>
        <w:t xml:space="preserve"> ID</w:t>
      </w:r>
      <w:r>
        <w:rPr>
          <w:noProof/>
        </w:rPr>
        <w:tab/>
      </w:r>
      <w:r>
        <w:rPr>
          <w:noProof/>
        </w:rPr>
        <w:fldChar w:fldCharType="begin" w:fldLock="1"/>
      </w:r>
      <w:r>
        <w:rPr>
          <w:noProof/>
        </w:rPr>
        <w:instrText xml:space="preserve"> PAGEREF _Toc123627647 \h </w:instrText>
      </w:r>
      <w:r>
        <w:rPr>
          <w:noProof/>
        </w:rPr>
      </w:r>
      <w:r>
        <w:rPr>
          <w:noProof/>
        </w:rPr>
        <w:fldChar w:fldCharType="separate"/>
      </w:r>
      <w:r>
        <w:rPr>
          <w:noProof/>
        </w:rPr>
        <w:t>69</w:t>
      </w:r>
      <w:r>
        <w:rPr>
          <w:noProof/>
        </w:rPr>
        <w:fldChar w:fldCharType="end"/>
      </w:r>
    </w:p>
    <w:p w14:paraId="66892601" w14:textId="67A33E2E" w:rsidR="0085263A" w:rsidRDefault="0085263A">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8D7955">
        <w:rPr>
          <w:rFonts w:cs="Arial"/>
          <w:noProof/>
        </w:rPr>
        <w:t>K</w:t>
      </w:r>
      <w:r w:rsidRPr="008D7955">
        <w:rPr>
          <w:rFonts w:cs="Arial"/>
          <w:noProof/>
          <w:vertAlign w:val="subscript"/>
        </w:rPr>
        <w:t>NRP</w:t>
      </w:r>
      <w:r w:rsidRPr="008D7955">
        <w:rPr>
          <w:rFonts w:cs="Arial"/>
          <w:noProof/>
        </w:rPr>
        <w:t xml:space="preserve"> ID</w:t>
      </w:r>
      <w:r>
        <w:rPr>
          <w:noProof/>
        </w:rPr>
        <w:tab/>
      </w:r>
      <w:r>
        <w:rPr>
          <w:noProof/>
        </w:rPr>
        <w:fldChar w:fldCharType="begin" w:fldLock="1"/>
      </w:r>
      <w:r>
        <w:rPr>
          <w:noProof/>
        </w:rPr>
        <w:instrText xml:space="preserve"> PAGEREF _Toc123627648 \h </w:instrText>
      </w:r>
      <w:r>
        <w:rPr>
          <w:noProof/>
        </w:rPr>
      </w:r>
      <w:r>
        <w:rPr>
          <w:noProof/>
        </w:rPr>
        <w:fldChar w:fldCharType="separate"/>
      </w:r>
      <w:r>
        <w:rPr>
          <w:noProof/>
        </w:rPr>
        <w:t>69</w:t>
      </w:r>
      <w:r>
        <w:rPr>
          <w:noProof/>
        </w:rPr>
        <w:fldChar w:fldCharType="end"/>
      </w:r>
    </w:p>
    <w:p w14:paraId="3683DCD0" w14:textId="3A28E3AF" w:rsidR="0085263A" w:rsidRDefault="0085263A">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_Toc123627649 \h </w:instrText>
      </w:r>
      <w:r>
        <w:rPr>
          <w:noProof/>
        </w:rPr>
      </w:r>
      <w:r>
        <w:rPr>
          <w:noProof/>
        </w:rPr>
        <w:fldChar w:fldCharType="separate"/>
      </w:r>
      <w:r>
        <w:rPr>
          <w:noProof/>
        </w:rPr>
        <w:t>69</w:t>
      </w:r>
      <w:r>
        <w:rPr>
          <w:noProof/>
        </w:rPr>
        <w:fldChar w:fldCharType="end"/>
      </w:r>
    </w:p>
    <w:p w14:paraId="7BBAF957" w14:textId="41E64566" w:rsidR="0085263A" w:rsidRDefault="0085263A">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_Toc123627650 \h </w:instrText>
      </w:r>
      <w:r>
        <w:rPr>
          <w:noProof/>
        </w:rPr>
      </w:r>
      <w:r>
        <w:rPr>
          <w:noProof/>
        </w:rPr>
        <w:fldChar w:fldCharType="separate"/>
      </w:r>
      <w:r>
        <w:rPr>
          <w:noProof/>
        </w:rPr>
        <w:t>69</w:t>
      </w:r>
      <w:r>
        <w:rPr>
          <w:noProof/>
        </w:rPr>
        <w:fldChar w:fldCharType="end"/>
      </w:r>
    </w:p>
    <w:p w14:paraId="4EFC8061" w14:textId="4D722E1D" w:rsidR="0085263A" w:rsidRDefault="0085263A">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_Toc123627651 \h </w:instrText>
      </w:r>
      <w:r>
        <w:rPr>
          <w:noProof/>
        </w:rPr>
      </w:r>
      <w:r>
        <w:rPr>
          <w:noProof/>
        </w:rPr>
        <w:fldChar w:fldCharType="separate"/>
      </w:r>
      <w:r>
        <w:rPr>
          <w:noProof/>
        </w:rPr>
        <w:t>69</w:t>
      </w:r>
      <w:r>
        <w:rPr>
          <w:noProof/>
        </w:rPr>
        <w:fldChar w:fldCharType="end"/>
      </w:r>
    </w:p>
    <w:p w14:paraId="47D5FA28" w14:textId="5532DA65" w:rsidR="0085263A" w:rsidRDefault="0085263A">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_Toc123627652 \h </w:instrText>
      </w:r>
      <w:r>
        <w:rPr>
          <w:noProof/>
        </w:rPr>
      </w:r>
      <w:r>
        <w:rPr>
          <w:noProof/>
        </w:rPr>
        <w:fldChar w:fldCharType="separate"/>
      </w:r>
      <w:r>
        <w:rPr>
          <w:noProof/>
        </w:rPr>
        <w:t>69</w:t>
      </w:r>
      <w:r>
        <w:rPr>
          <w:noProof/>
        </w:rPr>
        <w:fldChar w:fldCharType="end"/>
      </w:r>
    </w:p>
    <w:p w14:paraId="76EAA01A" w14:textId="44854F18"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_Toc123627653 \h </w:instrText>
      </w:r>
      <w:r>
        <w:rPr>
          <w:noProof/>
        </w:rPr>
      </w:r>
      <w:r>
        <w:rPr>
          <w:noProof/>
        </w:rPr>
        <w:fldChar w:fldCharType="separate"/>
      </w:r>
      <w:r>
        <w:rPr>
          <w:noProof/>
        </w:rPr>
        <w:t>70</w:t>
      </w:r>
      <w:r>
        <w:rPr>
          <w:noProof/>
        </w:rPr>
        <w:fldChar w:fldCharType="end"/>
      </w:r>
    </w:p>
    <w:p w14:paraId="220D01E7" w14:textId="0D37974D"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8D7955">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_Toc123627654 \h </w:instrText>
      </w:r>
      <w:r>
        <w:rPr>
          <w:noProof/>
        </w:rPr>
      </w:r>
      <w:r>
        <w:rPr>
          <w:noProof/>
        </w:rPr>
        <w:fldChar w:fldCharType="separate"/>
      </w:r>
      <w:r>
        <w:rPr>
          <w:noProof/>
        </w:rPr>
        <w:t>70</w:t>
      </w:r>
      <w:r>
        <w:rPr>
          <w:noProof/>
        </w:rPr>
        <w:fldChar w:fldCharType="end"/>
      </w:r>
    </w:p>
    <w:p w14:paraId="680EC984" w14:textId="3A09A3D3"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_Toc123627655 \h </w:instrText>
      </w:r>
      <w:r>
        <w:rPr>
          <w:noProof/>
        </w:rPr>
      </w:r>
      <w:r>
        <w:rPr>
          <w:noProof/>
        </w:rPr>
        <w:fldChar w:fldCharType="separate"/>
      </w:r>
      <w:r>
        <w:rPr>
          <w:noProof/>
        </w:rPr>
        <w:t>70</w:t>
      </w:r>
      <w:r>
        <w:rPr>
          <w:noProof/>
        </w:rPr>
        <w:fldChar w:fldCharType="end"/>
      </w:r>
    </w:p>
    <w:p w14:paraId="1A55BB8D" w14:textId="0660340C"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8D7955">
        <w:rPr>
          <w:rFonts w:eastAsia="SimSun"/>
          <w:noProof/>
          <w:lang w:val="en-US" w:eastAsia="zh-CN"/>
        </w:rPr>
        <w:t>modification accept</w:t>
      </w:r>
      <w:r>
        <w:rPr>
          <w:noProof/>
        </w:rPr>
        <w:tab/>
      </w:r>
      <w:r>
        <w:rPr>
          <w:noProof/>
        </w:rPr>
        <w:fldChar w:fldCharType="begin" w:fldLock="1"/>
      </w:r>
      <w:r>
        <w:rPr>
          <w:noProof/>
        </w:rPr>
        <w:instrText xml:space="preserve"> PAGEREF _Toc123627656 \h </w:instrText>
      </w:r>
      <w:r>
        <w:rPr>
          <w:noProof/>
        </w:rPr>
      </w:r>
      <w:r>
        <w:rPr>
          <w:noProof/>
        </w:rPr>
        <w:fldChar w:fldCharType="separate"/>
      </w:r>
      <w:r>
        <w:rPr>
          <w:noProof/>
        </w:rPr>
        <w:t>70</w:t>
      </w:r>
      <w:r>
        <w:rPr>
          <w:noProof/>
        </w:rPr>
        <w:fldChar w:fldCharType="end"/>
      </w:r>
    </w:p>
    <w:p w14:paraId="6608C798" w14:textId="6DF63D05"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_Toc123627657 \h </w:instrText>
      </w:r>
      <w:r>
        <w:rPr>
          <w:noProof/>
        </w:rPr>
      </w:r>
      <w:r>
        <w:rPr>
          <w:noProof/>
        </w:rPr>
        <w:fldChar w:fldCharType="separate"/>
      </w:r>
      <w:r>
        <w:rPr>
          <w:noProof/>
        </w:rPr>
        <w:t>70</w:t>
      </w:r>
      <w:r>
        <w:rPr>
          <w:noProof/>
        </w:rPr>
        <w:fldChar w:fldCharType="end"/>
      </w:r>
    </w:p>
    <w:p w14:paraId="79DDF4F9" w14:textId="59F4A15F" w:rsidR="0085263A" w:rsidRDefault="0085263A">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_Toc123627658 \h </w:instrText>
      </w:r>
      <w:r>
        <w:rPr>
          <w:noProof/>
        </w:rPr>
      </w:r>
      <w:r>
        <w:rPr>
          <w:noProof/>
        </w:rPr>
        <w:fldChar w:fldCharType="separate"/>
      </w:r>
      <w:r>
        <w:rPr>
          <w:noProof/>
        </w:rPr>
        <w:t>70</w:t>
      </w:r>
      <w:r>
        <w:rPr>
          <w:noProof/>
        </w:rPr>
        <w:fldChar w:fldCharType="end"/>
      </w:r>
    </w:p>
    <w:p w14:paraId="530BDDBB" w14:textId="442C4C65"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7</w:t>
      </w:r>
      <w:r>
        <w:rPr>
          <w:noProof/>
        </w:rPr>
        <w:t>.</w:t>
      </w:r>
      <w:r w:rsidRPr="008D7955">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8D7955">
        <w:rPr>
          <w:noProof/>
          <w:lang w:val="en-US" w:eastAsia="zh-CN"/>
        </w:rPr>
        <w:t>release</w:t>
      </w:r>
      <w:r>
        <w:rPr>
          <w:noProof/>
        </w:rPr>
        <w:t xml:space="preserve"> request</w:t>
      </w:r>
      <w:r>
        <w:rPr>
          <w:noProof/>
        </w:rPr>
        <w:tab/>
      </w:r>
      <w:r>
        <w:rPr>
          <w:noProof/>
        </w:rPr>
        <w:fldChar w:fldCharType="begin" w:fldLock="1"/>
      </w:r>
      <w:r>
        <w:rPr>
          <w:noProof/>
        </w:rPr>
        <w:instrText xml:space="preserve"> PAGEREF _Toc123627659 \h </w:instrText>
      </w:r>
      <w:r>
        <w:rPr>
          <w:noProof/>
        </w:rPr>
      </w:r>
      <w:r>
        <w:rPr>
          <w:noProof/>
        </w:rPr>
        <w:fldChar w:fldCharType="separate"/>
      </w:r>
      <w:r>
        <w:rPr>
          <w:noProof/>
        </w:rPr>
        <w:t>71</w:t>
      </w:r>
      <w:r>
        <w:rPr>
          <w:noProof/>
        </w:rPr>
        <w:fldChar w:fldCharType="end"/>
      </w:r>
    </w:p>
    <w:p w14:paraId="094630B8" w14:textId="3B2A4DE5" w:rsidR="0085263A" w:rsidRDefault="0085263A">
      <w:pPr>
        <w:pStyle w:val="TOC4"/>
        <w:rPr>
          <w:rFonts w:asciiTheme="minorHAnsi" w:eastAsiaTheme="minorEastAsia" w:hAnsiTheme="minorHAnsi" w:cstheme="minorBidi"/>
          <w:noProof/>
          <w:sz w:val="22"/>
          <w:szCs w:val="22"/>
          <w:lang w:eastAsia="en-GB"/>
        </w:rPr>
      </w:pPr>
      <w:r w:rsidRPr="008D7955">
        <w:rPr>
          <w:noProof/>
          <w:lang w:val="en-US" w:eastAsia="zh-CN"/>
        </w:rPr>
        <w:t>7</w:t>
      </w:r>
      <w:r>
        <w:rPr>
          <w:noProof/>
        </w:rPr>
        <w:t>.</w:t>
      </w:r>
      <w:r w:rsidRPr="008D7955">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_Toc123627660 \h </w:instrText>
      </w:r>
      <w:r>
        <w:rPr>
          <w:noProof/>
        </w:rPr>
      </w:r>
      <w:r>
        <w:rPr>
          <w:noProof/>
        </w:rPr>
        <w:fldChar w:fldCharType="separate"/>
      </w:r>
      <w:r>
        <w:rPr>
          <w:noProof/>
        </w:rPr>
        <w:t>71</w:t>
      </w:r>
      <w:r>
        <w:rPr>
          <w:noProof/>
        </w:rPr>
        <w:fldChar w:fldCharType="end"/>
      </w:r>
    </w:p>
    <w:p w14:paraId="64C7B7E4" w14:textId="554098CA"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7</w:t>
      </w:r>
      <w:r>
        <w:rPr>
          <w:noProof/>
        </w:rPr>
        <w:t>.</w:t>
      </w:r>
      <w:r w:rsidRPr="008D7955">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8D7955">
        <w:rPr>
          <w:noProof/>
          <w:lang w:val="en-US" w:eastAsia="zh-CN"/>
        </w:rPr>
        <w:t>release</w:t>
      </w:r>
      <w:r>
        <w:rPr>
          <w:noProof/>
        </w:rPr>
        <w:t xml:space="preserve"> </w:t>
      </w:r>
      <w:r w:rsidRPr="008D7955">
        <w:rPr>
          <w:noProof/>
          <w:lang w:val="en-US" w:eastAsia="zh-CN"/>
        </w:rPr>
        <w:t>accept</w:t>
      </w:r>
      <w:r>
        <w:rPr>
          <w:noProof/>
        </w:rPr>
        <w:tab/>
      </w:r>
      <w:r>
        <w:rPr>
          <w:noProof/>
        </w:rPr>
        <w:fldChar w:fldCharType="begin" w:fldLock="1"/>
      </w:r>
      <w:r>
        <w:rPr>
          <w:noProof/>
        </w:rPr>
        <w:instrText xml:space="preserve"> PAGEREF _Toc123627661 \h </w:instrText>
      </w:r>
      <w:r>
        <w:rPr>
          <w:noProof/>
        </w:rPr>
      </w:r>
      <w:r>
        <w:rPr>
          <w:noProof/>
        </w:rPr>
        <w:fldChar w:fldCharType="separate"/>
      </w:r>
      <w:r>
        <w:rPr>
          <w:noProof/>
        </w:rPr>
        <w:t>71</w:t>
      </w:r>
      <w:r>
        <w:rPr>
          <w:noProof/>
        </w:rPr>
        <w:fldChar w:fldCharType="end"/>
      </w:r>
    </w:p>
    <w:p w14:paraId="5CE696BE" w14:textId="28A2D0CB" w:rsidR="0085263A" w:rsidRDefault="0085263A">
      <w:pPr>
        <w:pStyle w:val="TOC4"/>
        <w:rPr>
          <w:rFonts w:asciiTheme="minorHAnsi" w:eastAsiaTheme="minorEastAsia" w:hAnsiTheme="minorHAnsi" w:cstheme="minorBidi"/>
          <w:noProof/>
          <w:sz w:val="22"/>
          <w:szCs w:val="22"/>
          <w:lang w:eastAsia="en-GB"/>
        </w:rPr>
      </w:pPr>
      <w:r w:rsidRPr="008D7955">
        <w:rPr>
          <w:noProof/>
          <w:lang w:val="en-US" w:eastAsia="zh-CN"/>
        </w:rPr>
        <w:lastRenderedPageBreak/>
        <w:t>7</w:t>
      </w:r>
      <w:r>
        <w:rPr>
          <w:noProof/>
        </w:rPr>
        <w:t>.</w:t>
      </w:r>
      <w:r w:rsidRPr="008D7955">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_Toc123627662 \h </w:instrText>
      </w:r>
      <w:r>
        <w:rPr>
          <w:noProof/>
        </w:rPr>
      </w:r>
      <w:r>
        <w:rPr>
          <w:noProof/>
        </w:rPr>
        <w:fldChar w:fldCharType="separate"/>
      </w:r>
      <w:r>
        <w:rPr>
          <w:noProof/>
        </w:rPr>
        <w:t>71</w:t>
      </w:r>
      <w:r>
        <w:rPr>
          <w:noProof/>
        </w:rPr>
        <w:fldChar w:fldCharType="end"/>
      </w:r>
    </w:p>
    <w:p w14:paraId="1531ECF7" w14:textId="3546D05E" w:rsidR="0085263A" w:rsidRDefault="0085263A">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_Toc123627663 \h </w:instrText>
      </w:r>
      <w:r>
        <w:rPr>
          <w:noProof/>
        </w:rPr>
      </w:r>
      <w:r>
        <w:rPr>
          <w:noProof/>
        </w:rPr>
        <w:fldChar w:fldCharType="separate"/>
      </w:r>
      <w:r>
        <w:rPr>
          <w:noProof/>
        </w:rPr>
        <w:t>71</w:t>
      </w:r>
      <w:r>
        <w:rPr>
          <w:noProof/>
        </w:rPr>
        <w:fldChar w:fldCharType="end"/>
      </w:r>
    </w:p>
    <w:p w14:paraId="375C6F76" w14:textId="52FEF449" w:rsidR="0085263A" w:rsidRDefault="0085263A">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_Toc123627664 \h </w:instrText>
      </w:r>
      <w:r>
        <w:rPr>
          <w:noProof/>
        </w:rPr>
      </w:r>
      <w:r>
        <w:rPr>
          <w:noProof/>
        </w:rPr>
        <w:fldChar w:fldCharType="separate"/>
      </w:r>
      <w:r>
        <w:rPr>
          <w:noProof/>
        </w:rPr>
        <w:t>71</w:t>
      </w:r>
      <w:r>
        <w:rPr>
          <w:noProof/>
        </w:rPr>
        <w:fldChar w:fldCharType="end"/>
      </w:r>
    </w:p>
    <w:p w14:paraId="702CD064" w14:textId="6F4B24DA" w:rsidR="0085263A" w:rsidRDefault="0085263A">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_Toc123627665 \h </w:instrText>
      </w:r>
      <w:r>
        <w:rPr>
          <w:noProof/>
        </w:rPr>
      </w:r>
      <w:r>
        <w:rPr>
          <w:noProof/>
        </w:rPr>
        <w:fldChar w:fldCharType="separate"/>
      </w:r>
      <w:r>
        <w:rPr>
          <w:noProof/>
        </w:rPr>
        <w:t>72</w:t>
      </w:r>
      <w:r>
        <w:rPr>
          <w:noProof/>
        </w:rPr>
        <w:fldChar w:fldCharType="end"/>
      </w:r>
    </w:p>
    <w:p w14:paraId="024373F5" w14:textId="4485A972" w:rsidR="0085263A" w:rsidRDefault="0085263A">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_Toc123627666 \h </w:instrText>
      </w:r>
      <w:r>
        <w:rPr>
          <w:noProof/>
        </w:rPr>
      </w:r>
      <w:r>
        <w:rPr>
          <w:noProof/>
        </w:rPr>
        <w:fldChar w:fldCharType="separate"/>
      </w:r>
      <w:r>
        <w:rPr>
          <w:noProof/>
        </w:rPr>
        <w:t>72</w:t>
      </w:r>
      <w:r>
        <w:rPr>
          <w:noProof/>
        </w:rPr>
        <w:fldChar w:fldCharType="end"/>
      </w:r>
    </w:p>
    <w:p w14:paraId="70C43992" w14:textId="625245CB" w:rsidR="0085263A" w:rsidRDefault="0085263A">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_Toc123627667 \h </w:instrText>
      </w:r>
      <w:r>
        <w:rPr>
          <w:noProof/>
        </w:rPr>
      </w:r>
      <w:r>
        <w:rPr>
          <w:noProof/>
        </w:rPr>
        <w:fldChar w:fldCharType="separate"/>
      </w:r>
      <w:r>
        <w:rPr>
          <w:noProof/>
        </w:rPr>
        <w:t>72</w:t>
      </w:r>
      <w:r>
        <w:rPr>
          <w:noProof/>
        </w:rPr>
        <w:fldChar w:fldCharType="end"/>
      </w:r>
    </w:p>
    <w:p w14:paraId="32E17F64" w14:textId="3BA8EBDE" w:rsidR="0085263A" w:rsidRDefault="0085263A">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_Toc123627668 \h </w:instrText>
      </w:r>
      <w:r>
        <w:rPr>
          <w:noProof/>
        </w:rPr>
      </w:r>
      <w:r>
        <w:rPr>
          <w:noProof/>
        </w:rPr>
        <w:fldChar w:fldCharType="separate"/>
      </w:r>
      <w:r>
        <w:rPr>
          <w:noProof/>
        </w:rPr>
        <w:t>72</w:t>
      </w:r>
      <w:r>
        <w:rPr>
          <w:noProof/>
        </w:rPr>
        <w:fldChar w:fldCharType="end"/>
      </w:r>
    </w:p>
    <w:p w14:paraId="0FE0F8B9" w14:textId="01567A13" w:rsidR="0085263A" w:rsidRDefault="0085263A">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_Toc123627669 \h </w:instrText>
      </w:r>
      <w:r>
        <w:rPr>
          <w:noProof/>
        </w:rPr>
      </w:r>
      <w:r>
        <w:rPr>
          <w:noProof/>
        </w:rPr>
        <w:fldChar w:fldCharType="separate"/>
      </w:r>
      <w:r>
        <w:rPr>
          <w:noProof/>
        </w:rPr>
        <w:t>72</w:t>
      </w:r>
      <w:r>
        <w:rPr>
          <w:noProof/>
        </w:rPr>
        <w:fldChar w:fldCharType="end"/>
      </w:r>
    </w:p>
    <w:p w14:paraId="44B27912" w14:textId="5AC17BC3" w:rsidR="0085263A" w:rsidRDefault="0085263A">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_Toc123627670 \h </w:instrText>
      </w:r>
      <w:r>
        <w:rPr>
          <w:noProof/>
        </w:rPr>
      </w:r>
      <w:r>
        <w:rPr>
          <w:noProof/>
        </w:rPr>
        <w:fldChar w:fldCharType="separate"/>
      </w:r>
      <w:r>
        <w:rPr>
          <w:noProof/>
        </w:rPr>
        <w:t>73</w:t>
      </w:r>
      <w:r>
        <w:rPr>
          <w:noProof/>
        </w:rPr>
        <w:fldChar w:fldCharType="end"/>
      </w:r>
    </w:p>
    <w:p w14:paraId="0DDB734C" w14:textId="2E6489EE" w:rsidR="0085263A" w:rsidRDefault="0085263A">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_Toc123627671 \h </w:instrText>
      </w:r>
      <w:r>
        <w:rPr>
          <w:noProof/>
        </w:rPr>
      </w:r>
      <w:r>
        <w:rPr>
          <w:noProof/>
        </w:rPr>
        <w:fldChar w:fldCharType="separate"/>
      </w:r>
      <w:r>
        <w:rPr>
          <w:noProof/>
        </w:rPr>
        <w:t>73</w:t>
      </w:r>
      <w:r>
        <w:rPr>
          <w:noProof/>
        </w:rPr>
        <w:fldChar w:fldCharType="end"/>
      </w:r>
    </w:p>
    <w:p w14:paraId="36E2D039" w14:textId="2D530162" w:rsidR="0085263A" w:rsidRDefault="0085263A">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_Toc123627672 \h </w:instrText>
      </w:r>
      <w:r>
        <w:rPr>
          <w:noProof/>
        </w:rPr>
      </w:r>
      <w:r>
        <w:rPr>
          <w:noProof/>
        </w:rPr>
        <w:fldChar w:fldCharType="separate"/>
      </w:r>
      <w:r>
        <w:rPr>
          <w:noProof/>
        </w:rPr>
        <w:t>73</w:t>
      </w:r>
      <w:r>
        <w:rPr>
          <w:noProof/>
        </w:rPr>
        <w:fldChar w:fldCharType="end"/>
      </w:r>
    </w:p>
    <w:p w14:paraId="365AFB97" w14:textId="1CE369DA" w:rsidR="0085263A" w:rsidRDefault="0085263A">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_Toc123627673 \h </w:instrText>
      </w:r>
      <w:r>
        <w:rPr>
          <w:noProof/>
        </w:rPr>
      </w:r>
      <w:r>
        <w:rPr>
          <w:noProof/>
        </w:rPr>
        <w:fldChar w:fldCharType="separate"/>
      </w:r>
      <w:r>
        <w:rPr>
          <w:noProof/>
        </w:rPr>
        <w:t>73</w:t>
      </w:r>
      <w:r>
        <w:rPr>
          <w:noProof/>
        </w:rPr>
        <w:fldChar w:fldCharType="end"/>
      </w:r>
    </w:p>
    <w:p w14:paraId="5B72A460" w14:textId="261A7435" w:rsidR="0085263A" w:rsidRDefault="0085263A">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_Toc123627674 \h </w:instrText>
      </w:r>
      <w:r>
        <w:rPr>
          <w:noProof/>
        </w:rPr>
      </w:r>
      <w:r>
        <w:rPr>
          <w:noProof/>
        </w:rPr>
        <w:fldChar w:fldCharType="separate"/>
      </w:r>
      <w:r>
        <w:rPr>
          <w:noProof/>
        </w:rPr>
        <w:t>74</w:t>
      </w:r>
      <w:r>
        <w:rPr>
          <w:noProof/>
        </w:rPr>
        <w:fldChar w:fldCharType="end"/>
      </w:r>
    </w:p>
    <w:p w14:paraId="5818CC84" w14:textId="3875C812" w:rsidR="0085263A" w:rsidRDefault="0085263A">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_Toc123627675 \h </w:instrText>
      </w:r>
      <w:r>
        <w:rPr>
          <w:noProof/>
        </w:rPr>
      </w:r>
      <w:r>
        <w:rPr>
          <w:noProof/>
        </w:rPr>
        <w:fldChar w:fldCharType="separate"/>
      </w:r>
      <w:r>
        <w:rPr>
          <w:noProof/>
        </w:rPr>
        <w:t>74</w:t>
      </w:r>
      <w:r>
        <w:rPr>
          <w:noProof/>
        </w:rPr>
        <w:fldChar w:fldCharType="end"/>
      </w:r>
    </w:p>
    <w:p w14:paraId="4A6AD565" w14:textId="4332ABC9" w:rsidR="0085263A" w:rsidRDefault="0085263A">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_Toc123627676 \h </w:instrText>
      </w:r>
      <w:r>
        <w:rPr>
          <w:noProof/>
        </w:rPr>
      </w:r>
      <w:r>
        <w:rPr>
          <w:noProof/>
        </w:rPr>
        <w:fldChar w:fldCharType="separate"/>
      </w:r>
      <w:r>
        <w:rPr>
          <w:noProof/>
        </w:rPr>
        <w:t>74</w:t>
      </w:r>
      <w:r>
        <w:rPr>
          <w:noProof/>
        </w:rPr>
        <w:fldChar w:fldCharType="end"/>
      </w:r>
    </w:p>
    <w:p w14:paraId="7F895DAD" w14:textId="7862804D" w:rsidR="0085263A" w:rsidRDefault="0085263A">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_Toc123627677 \h </w:instrText>
      </w:r>
      <w:r>
        <w:rPr>
          <w:noProof/>
        </w:rPr>
      </w:r>
      <w:r>
        <w:rPr>
          <w:noProof/>
        </w:rPr>
        <w:fldChar w:fldCharType="separate"/>
      </w:r>
      <w:r>
        <w:rPr>
          <w:noProof/>
        </w:rPr>
        <w:t>74</w:t>
      </w:r>
      <w:r>
        <w:rPr>
          <w:noProof/>
        </w:rPr>
        <w:fldChar w:fldCharType="end"/>
      </w:r>
    </w:p>
    <w:p w14:paraId="53DBBBD2" w14:textId="3074109C" w:rsidR="0085263A" w:rsidRDefault="0085263A">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_Toc123627678 \h </w:instrText>
      </w:r>
      <w:r>
        <w:rPr>
          <w:noProof/>
        </w:rPr>
      </w:r>
      <w:r>
        <w:rPr>
          <w:noProof/>
        </w:rPr>
        <w:fldChar w:fldCharType="separate"/>
      </w:r>
      <w:r>
        <w:rPr>
          <w:noProof/>
        </w:rPr>
        <w:t>74</w:t>
      </w:r>
      <w:r>
        <w:rPr>
          <w:noProof/>
        </w:rPr>
        <w:fldChar w:fldCharType="end"/>
      </w:r>
    </w:p>
    <w:p w14:paraId="2FC13870" w14:textId="19729AF1" w:rsidR="0085263A" w:rsidRDefault="0085263A">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8D795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_Toc123627679 \h </w:instrText>
      </w:r>
      <w:r>
        <w:rPr>
          <w:noProof/>
        </w:rPr>
      </w:r>
      <w:r>
        <w:rPr>
          <w:noProof/>
        </w:rPr>
        <w:fldChar w:fldCharType="separate"/>
      </w:r>
      <w:r>
        <w:rPr>
          <w:noProof/>
        </w:rPr>
        <w:t>74</w:t>
      </w:r>
      <w:r>
        <w:rPr>
          <w:noProof/>
        </w:rPr>
        <w:fldChar w:fldCharType="end"/>
      </w:r>
    </w:p>
    <w:p w14:paraId="229EEFAA" w14:textId="19EC6E0F" w:rsidR="0085263A" w:rsidRDefault="0085263A">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_Toc123627680 \h </w:instrText>
      </w:r>
      <w:r>
        <w:rPr>
          <w:noProof/>
        </w:rPr>
      </w:r>
      <w:r>
        <w:rPr>
          <w:noProof/>
        </w:rPr>
        <w:fldChar w:fldCharType="separate"/>
      </w:r>
      <w:r>
        <w:rPr>
          <w:noProof/>
        </w:rPr>
        <w:t>74</w:t>
      </w:r>
      <w:r>
        <w:rPr>
          <w:noProof/>
        </w:rPr>
        <w:fldChar w:fldCharType="end"/>
      </w:r>
    </w:p>
    <w:p w14:paraId="465D1178" w14:textId="2DCD50A6" w:rsidR="0085263A" w:rsidRDefault="0085263A">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_Toc123627681 \h </w:instrText>
      </w:r>
      <w:r>
        <w:rPr>
          <w:noProof/>
        </w:rPr>
      </w:r>
      <w:r>
        <w:rPr>
          <w:noProof/>
        </w:rPr>
        <w:fldChar w:fldCharType="separate"/>
      </w:r>
      <w:r>
        <w:rPr>
          <w:noProof/>
        </w:rPr>
        <w:t>75</w:t>
      </w:r>
      <w:r>
        <w:rPr>
          <w:noProof/>
        </w:rPr>
        <w:fldChar w:fldCharType="end"/>
      </w:r>
    </w:p>
    <w:p w14:paraId="7B73F1B8" w14:textId="0E123B52" w:rsidR="0085263A" w:rsidRDefault="0085263A">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_Toc123627682 \h </w:instrText>
      </w:r>
      <w:r>
        <w:rPr>
          <w:noProof/>
        </w:rPr>
      </w:r>
      <w:r>
        <w:rPr>
          <w:noProof/>
        </w:rPr>
        <w:fldChar w:fldCharType="separate"/>
      </w:r>
      <w:r>
        <w:rPr>
          <w:noProof/>
        </w:rPr>
        <w:t>75</w:t>
      </w:r>
      <w:r>
        <w:rPr>
          <w:noProof/>
        </w:rPr>
        <w:fldChar w:fldCharType="end"/>
      </w:r>
    </w:p>
    <w:p w14:paraId="2A0D2AD6" w14:textId="4D5DE52C" w:rsidR="0085263A" w:rsidRDefault="0085263A">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_Toc123627683 \h </w:instrText>
      </w:r>
      <w:r>
        <w:rPr>
          <w:noProof/>
        </w:rPr>
      </w:r>
      <w:r>
        <w:rPr>
          <w:noProof/>
        </w:rPr>
        <w:fldChar w:fldCharType="separate"/>
      </w:r>
      <w:r>
        <w:rPr>
          <w:noProof/>
        </w:rPr>
        <w:t>75</w:t>
      </w:r>
      <w:r>
        <w:rPr>
          <w:noProof/>
        </w:rPr>
        <w:fldChar w:fldCharType="end"/>
      </w:r>
    </w:p>
    <w:p w14:paraId="56312B7B" w14:textId="606ABD05" w:rsidR="0085263A" w:rsidRDefault="0085263A">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_Toc123627684 \h </w:instrText>
      </w:r>
      <w:r>
        <w:rPr>
          <w:noProof/>
        </w:rPr>
      </w:r>
      <w:r>
        <w:rPr>
          <w:noProof/>
        </w:rPr>
        <w:fldChar w:fldCharType="separate"/>
      </w:r>
      <w:r>
        <w:rPr>
          <w:noProof/>
        </w:rPr>
        <w:t>75</w:t>
      </w:r>
      <w:r>
        <w:rPr>
          <w:noProof/>
        </w:rPr>
        <w:fldChar w:fldCharType="end"/>
      </w:r>
    </w:p>
    <w:p w14:paraId="375E026C" w14:textId="45A73551" w:rsidR="0085263A" w:rsidRDefault="0085263A">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8D7955">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_Toc123627685 \h </w:instrText>
      </w:r>
      <w:r>
        <w:rPr>
          <w:noProof/>
        </w:rPr>
      </w:r>
      <w:r>
        <w:rPr>
          <w:noProof/>
        </w:rPr>
        <w:fldChar w:fldCharType="separate"/>
      </w:r>
      <w:r>
        <w:rPr>
          <w:noProof/>
        </w:rPr>
        <w:t>75</w:t>
      </w:r>
      <w:r>
        <w:rPr>
          <w:noProof/>
        </w:rPr>
        <w:fldChar w:fldCharType="end"/>
      </w:r>
    </w:p>
    <w:p w14:paraId="2C8FC2ED" w14:textId="113FFCA7" w:rsidR="0085263A" w:rsidRDefault="0085263A">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_Toc123627686 \h </w:instrText>
      </w:r>
      <w:r>
        <w:rPr>
          <w:noProof/>
        </w:rPr>
      </w:r>
      <w:r>
        <w:rPr>
          <w:noProof/>
        </w:rPr>
        <w:fldChar w:fldCharType="separate"/>
      </w:r>
      <w:r>
        <w:rPr>
          <w:noProof/>
        </w:rPr>
        <w:t>75</w:t>
      </w:r>
      <w:r>
        <w:rPr>
          <w:noProof/>
        </w:rPr>
        <w:fldChar w:fldCharType="end"/>
      </w:r>
    </w:p>
    <w:p w14:paraId="2235C1D6" w14:textId="7D60FDBF" w:rsidR="0085263A" w:rsidRDefault="0085263A">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_Toc123627687 \h </w:instrText>
      </w:r>
      <w:r>
        <w:rPr>
          <w:noProof/>
        </w:rPr>
      </w:r>
      <w:r>
        <w:rPr>
          <w:noProof/>
        </w:rPr>
        <w:fldChar w:fldCharType="separate"/>
      </w:r>
      <w:r>
        <w:rPr>
          <w:noProof/>
        </w:rPr>
        <w:t>75</w:t>
      </w:r>
      <w:r>
        <w:rPr>
          <w:noProof/>
        </w:rPr>
        <w:fldChar w:fldCharType="end"/>
      </w:r>
    </w:p>
    <w:p w14:paraId="0359EA04" w14:textId="36991164" w:rsidR="0085263A" w:rsidRDefault="0085263A">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_Toc123627688 \h </w:instrText>
      </w:r>
      <w:r>
        <w:rPr>
          <w:noProof/>
        </w:rPr>
      </w:r>
      <w:r>
        <w:rPr>
          <w:noProof/>
        </w:rPr>
        <w:fldChar w:fldCharType="separate"/>
      </w:r>
      <w:r>
        <w:rPr>
          <w:noProof/>
        </w:rPr>
        <w:t>76</w:t>
      </w:r>
      <w:r>
        <w:rPr>
          <w:noProof/>
        </w:rPr>
        <w:fldChar w:fldCharType="end"/>
      </w:r>
    </w:p>
    <w:p w14:paraId="2B734291" w14:textId="60431313" w:rsidR="0085263A" w:rsidRDefault="0085263A">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_Toc123627689 \h </w:instrText>
      </w:r>
      <w:r>
        <w:rPr>
          <w:noProof/>
        </w:rPr>
      </w:r>
      <w:r>
        <w:rPr>
          <w:noProof/>
        </w:rPr>
        <w:fldChar w:fldCharType="separate"/>
      </w:r>
      <w:r>
        <w:rPr>
          <w:noProof/>
        </w:rPr>
        <w:t>76</w:t>
      </w:r>
      <w:r>
        <w:rPr>
          <w:noProof/>
        </w:rPr>
        <w:fldChar w:fldCharType="end"/>
      </w:r>
    </w:p>
    <w:p w14:paraId="7FCD8778" w14:textId="7CEDE035" w:rsidR="0085263A" w:rsidRDefault="0085263A">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_Toc123627690 \h </w:instrText>
      </w:r>
      <w:r>
        <w:rPr>
          <w:noProof/>
        </w:rPr>
      </w:r>
      <w:r>
        <w:rPr>
          <w:noProof/>
        </w:rPr>
        <w:fldChar w:fldCharType="separate"/>
      </w:r>
      <w:r>
        <w:rPr>
          <w:noProof/>
        </w:rPr>
        <w:t>76</w:t>
      </w:r>
      <w:r>
        <w:rPr>
          <w:noProof/>
        </w:rPr>
        <w:fldChar w:fldCharType="end"/>
      </w:r>
    </w:p>
    <w:p w14:paraId="0AD2FBC9" w14:textId="740B3944" w:rsidR="0085263A" w:rsidRDefault="0085263A">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_Toc123627691 \h </w:instrText>
      </w:r>
      <w:r>
        <w:rPr>
          <w:noProof/>
        </w:rPr>
      </w:r>
      <w:r>
        <w:rPr>
          <w:noProof/>
        </w:rPr>
        <w:fldChar w:fldCharType="separate"/>
      </w:r>
      <w:r>
        <w:rPr>
          <w:noProof/>
        </w:rPr>
        <w:t>76</w:t>
      </w:r>
      <w:r>
        <w:rPr>
          <w:noProof/>
        </w:rPr>
        <w:fldChar w:fldCharType="end"/>
      </w:r>
    </w:p>
    <w:p w14:paraId="5B1204CA" w14:textId="0431E43A" w:rsidR="0085263A" w:rsidRDefault="0085263A">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_Toc123627692 \h </w:instrText>
      </w:r>
      <w:r>
        <w:rPr>
          <w:noProof/>
        </w:rPr>
      </w:r>
      <w:r>
        <w:rPr>
          <w:noProof/>
        </w:rPr>
        <w:fldChar w:fldCharType="separate"/>
      </w:r>
      <w:r>
        <w:rPr>
          <w:noProof/>
        </w:rPr>
        <w:t>76</w:t>
      </w:r>
      <w:r>
        <w:rPr>
          <w:noProof/>
        </w:rPr>
        <w:fldChar w:fldCharType="end"/>
      </w:r>
    </w:p>
    <w:p w14:paraId="5D4EB11E" w14:textId="0D070ED7" w:rsidR="0085263A" w:rsidRDefault="0085263A">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_Toc123627693 \h </w:instrText>
      </w:r>
      <w:r>
        <w:rPr>
          <w:noProof/>
        </w:rPr>
      </w:r>
      <w:r>
        <w:rPr>
          <w:noProof/>
        </w:rPr>
        <w:fldChar w:fldCharType="separate"/>
      </w:r>
      <w:r>
        <w:rPr>
          <w:noProof/>
        </w:rPr>
        <w:t>76</w:t>
      </w:r>
      <w:r>
        <w:rPr>
          <w:noProof/>
        </w:rPr>
        <w:fldChar w:fldCharType="end"/>
      </w:r>
    </w:p>
    <w:p w14:paraId="2EEDAFC7" w14:textId="455EFF0D" w:rsidR="0085263A" w:rsidRDefault="0085263A">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_Toc123627694 \h </w:instrText>
      </w:r>
      <w:r>
        <w:rPr>
          <w:noProof/>
        </w:rPr>
      </w:r>
      <w:r>
        <w:rPr>
          <w:noProof/>
        </w:rPr>
        <w:fldChar w:fldCharType="separate"/>
      </w:r>
      <w:r>
        <w:rPr>
          <w:noProof/>
        </w:rPr>
        <w:t>77</w:t>
      </w:r>
      <w:r>
        <w:rPr>
          <w:noProof/>
        </w:rPr>
        <w:fldChar w:fldCharType="end"/>
      </w:r>
    </w:p>
    <w:p w14:paraId="6F7D4400" w14:textId="2FDD57D5" w:rsidR="0085263A" w:rsidRDefault="0085263A">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_Toc123627695 \h </w:instrText>
      </w:r>
      <w:r>
        <w:rPr>
          <w:noProof/>
        </w:rPr>
      </w:r>
      <w:r>
        <w:rPr>
          <w:noProof/>
        </w:rPr>
        <w:fldChar w:fldCharType="separate"/>
      </w:r>
      <w:r>
        <w:rPr>
          <w:noProof/>
        </w:rPr>
        <w:t>77</w:t>
      </w:r>
      <w:r>
        <w:rPr>
          <w:noProof/>
        </w:rPr>
        <w:fldChar w:fldCharType="end"/>
      </w:r>
    </w:p>
    <w:p w14:paraId="33A6A49E" w14:textId="1123CE05" w:rsidR="0085263A" w:rsidRDefault="0085263A">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_Toc123627696 \h </w:instrText>
      </w:r>
      <w:r>
        <w:rPr>
          <w:noProof/>
        </w:rPr>
      </w:r>
      <w:r>
        <w:rPr>
          <w:noProof/>
        </w:rPr>
        <w:fldChar w:fldCharType="separate"/>
      </w:r>
      <w:r>
        <w:rPr>
          <w:noProof/>
        </w:rPr>
        <w:t>77</w:t>
      </w:r>
      <w:r>
        <w:rPr>
          <w:noProof/>
        </w:rPr>
        <w:fldChar w:fldCharType="end"/>
      </w:r>
    </w:p>
    <w:p w14:paraId="1B061B8A" w14:textId="3CA2C4F5" w:rsidR="0085263A" w:rsidRDefault="0085263A">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_Toc123627697 \h </w:instrText>
      </w:r>
      <w:r>
        <w:rPr>
          <w:noProof/>
        </w:rPr>
      </w:r>
      <w:r>
        <w:rPr>
          <w:noProof/>
        </w:rPr>
        <w:fldChar w:fldCharType="separate"/>
      </w:r>
      <w:r>
        <w:rPr>
          <w:noProof/>
        </w:rPr>
        <w:t>77</w:t>
      </w:r>
      <w:r>
        <w:rPr>
          <w:noProof/>
        </w:rPr>
        <w:fldChar w:fldCharType="end"/>
      </w:r>
    </w:p>
    <w:p w14:paraId="545B4450" w14:textId="034E9AAB"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_Toc123627698 \h </w:instrText>
      </w:r>
      <w:r>
        <w:rPr>
          <w:noProof/>
        </w:rPr>
      </w:r>
      <w:r>
        <w:rPr>
          <w:noProof/>
        </w:rPr>
        <w:fldChar w:fldCharType="separate"/>
      </w:r>
      <w:r>
        <w:rPr>
          <w:noProof/>
        </w:rPr>
        <w:t>77</w:t>
      </w:r>
      <w:r>
        <w:rPr>
          <w:noProof/>
        </w:rPr>
        <w:fldChar w:fldCharType="end"/>
      </w:r>
    </w:p>
    <w:p w14:paraId="4C58A055" w14:textId="517BDA0B"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_Toc123627699 \h </w:instrText>
      </w:r>
      <w:r>
        <w:rPr>
          <w:noProof/>
        </w:rPr>
      </w:r>
      <w:r>
        <w:rPr>
          <w:noProof/>
        </w:rPr>
        <w:fldChar w:fldCharType="separate"/>
      </w:r>
      <w:r>
        <w:rPr>
          <w:noProof/>
        </w:rPr>
        <w:t>77</w:t>
      </w:r>
      <w:r>
        <w:rPr>
          <w:noProof/>
        </w:rPr>
        <w:fldChar w:fldCharType="end"/>
      </w:r>
    </w:p>
    <w:p w14:paraId="7F0BAC99" w14:textId="2F8515C3"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8D7955">
        <w:rPr>
          <w:noProof/>
          <w:lang w:val="en-US" w:eastAsia="zh-CN"/>
        </w:rPr>
        <w:t>identifier update accept</w:t>
      </w:r>
      <w:r>
        <w:rPr>
          <w:noProof/>
        </w:rPr>
        <w:tab/>
      </w:r>
      <w:r>
        <w:rPr>
          <w:noProof/>
        </w:rPr>
        <w:fldChar w:fldCharType="begin" w:fldLock="1"/>
      </w:r>
      <w:r>
        <w:rPr>
          <w:noProof/>
        </w:rPr>
        <w:instrText xml:space="preserve"> PAGEREF _Toc123627700 \h </w:instrText>
      </w:r>
      <w:r>
        <w:rPr>
          <w:noProof/>
        </w:rPr>
      </w:r>
      <w:r>
        <w:rPr>
          <w:noProof/>
        </w:rPr>
        <w:fldChar w:fldCharType="separate"/>
      </w:r>
      <w:r>
        <w:rPr>
          <w:noProof/>
        </w:rPr>
        <w:t>78</w:t>
      </w:r>
      <w:r>
        <w:rPr>
          <w:noProof/>
        </w:rPr>
        <w:fldChar w:fldCharType="end"/>
      </w:r>
    </w:p>
    <w:p w14:paraId="7DE973F9" w14:textId="05ACC2BE" w:rsidR="0085263A" w:rsidRDefault="0085263A">
      <w:pPr>
        <w:pStyle w:val="TOC4"/>
        <w:rPr>
          <w:rFonts w:asciiTheme="minorHAnsi" w:eastAsiaTheme="minorEastAsia" w:hAnsiTheme="minorHAnsi" w:cstheme="minorBidi"/>
          <w:noProof/>
          <w:sz w:val="22"/>
          <w:szCs w:val="22"/>
          <w:lang w:eastAsia="en-GB"/>
        </w:rPr>
      </w:pPr>
      <w:r w:rsidRPr="008D7955">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_Toc123627701 \h </w:instrText>
      </w:r>
      <w:r>
        <w:rPr>
          <w:noProof/>
        </w:rPr>
      </w:r>
      <w:r>
        <w:rPr>
          <w:noProof/>
        </w:rPr>
        <w:fldChar w:fldCharType="separate"/>
      </w:r>
      <w:r>
        <w:rPr>
          <w:noProof/>
        </w:rPr>
        <w:t>78</w:t>
      </w:r>
      <w:r>
        <w:rPr>
          <w:noProof/>
        </w:rPr>
        <w:fldChar w:fldCharType="end"/>
      </w:r>
    </w:p>
    <w:p w14:paraId="0013042F" w14:textId="38E33976"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_Toc123627702 \h </w:instrText>
      </w:r>
      <w:r>
        <w:rPr>
          <w:noProof/>
        </w:rPr>
      </w:r>
      <w:r>
        <w:rPr>
          <w:noProof/>
        </w:rPr>
        <w:fldChar w:fldCharType="separate"/>
      </w:r>
      <w:r>
        <w:rPr>
          <w:noProof/>
        </w:rPr>
        <w:t>78</w:t>
      </w:r>
      <w:r>
        <w:rPr>
          <w:noProof/>
        </w:rPr>
        <w:fldChar w:fldCharType="end"/>
      </w:r>
    </w:p>
    <w:p w14:paraId="749421C3" w14:textId="12F64E68"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_Toc123627703 \h </w:instrText>
      </w:r>
      <w:r>
        <w:rPr>
          <w:noProof/>
        </w:rPr>
      </w:r>
      <w:r>
        <w:rPr>
          <w:noProof/>
        </w:rPr>
        <w:fldChar w:fldCharType="separate"/>
      </w:r>
      <w:r>
        <w:rPr>
          <w:noProof/>
        </w:rPr>
        <w:t>78</w:t>
      </w:r>
      <w:r>
        <w:rPr>
          <w:noProof/>
        </w:rPr>
        <w:fldChar w:fldCharType="end"/>
      </w:r>
    </w:p>
    <w:p w14:paraId="71E039DD" w14:textId="630892C5"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_Toc123627704 \h </w:instrText>
      </w:r>
      <w:r>
        <w:rPr>
          <w:noProof/>
        </w:rPr>
      </w:r>
      <w:r>
        <w:rPr>
          <w:noProof/>
        </w:rPr>
        <w:fldChar w:fldCharType="separate"/>
      </w:r>
      <w:r>
        <w:rPr>
          <w:noProof/>
        </w:rPr>
        <w:t>78</w:t>
      </w:r>
      <w:r>
        <w:rPr>
          <w:noProof/>
        </w:rPr>
        <w:fldChar w:fldCharType="end"/>
      </w:r>
    </w:p>
    <w:p w14:paraId="4218BCDC" w14:textId="76D6E7CC"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_Toc123627705 \h </w:instrText>
      </w:r>
      <w:r>
        <w:rPr>
          <w:noProof/>
        </w:rPr>
      </w:r>
      <w:r>
        <w:rPr>
          <w:noProof/>
        </w:rPr>
        <w:fldChar w:fldCharType="separate"/>
      </w:r>
      <w:r>
        <w:rPr>
          <w:noProof/>
        </w:rPr>
        <w:t>78</w:t>
      </w:r>
      <w:r>
        <w:rPr>
          <w:noProof/>
        </w:rPr>
        <w:fldChar w:fldCharType="end"/>
      </w:r>
    </w:p>
    <w:p w14:paraId="4A121B37" w14:textId="0A5D0CD5"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8D7955">
        <w:rPr>
          <w:noProof/>
          <w:lang w:val="en-US" w:eastAsia="zh-CN"/>
        </w:rPr>
        <w:t>identifier update ack</w:t>
      </w:r>
      <w:r>
        <w:rPr>
          <w:noProof/>
        </w:rPr>
        <w:tab/>
      </w:r>
      <w:r>
        <w:rPr>
          <w:noProof/>
        </w:rPr>
        <w:fldChar w:fldCharType="begin" w:fldLock="1"/>
      </w:r>
      <w:r>
        <w:rPr>
          <w:noProof/>
        </w:rPr>
        <w:instrText xml:space="preserve"> PAGEREF _Toc123627706 \h </w:instrText>
      </w:r>
      <w:r>
        <w:rPr>
          <w:noProof/>
        </w:rPr>
      </w:r>
      <w:r>
        <w:rPr>
          <w:noProof/>
        </w:rPr>
        <w:fldChar w:fldCharType="separate"/>
      </w:r>
      <w:r>
        <w:rPr>
          <w:noProof/>
        </w:rPr>
        <w:t>79</w:t>
      </w:r>
      <w:r>
        <w:rPr>
          <w:noProof/>
        </w:rPr>
        <w:fldChar w:fldCharType="end"/>
      </w:r>
    </w:p>
    <w:p w14:paraId="33AAD7E9" w14:textId="3E248A35" w:rsidR="0085263A" w:rsidRDefault="0085263A">
      <w:pPr>
        <w:pStyle w:val="TOC4"/>
        <w:rPr>
          <w:rFonts w:asciiTheme="minorHAnsi" w:eastAsiaTheme="minorEastAsia" w:hAnsiTheme="minorHAnsi" w:cstheme="minorBidi"/>
          <w:noProof/>
          <w:sz w:val="22"/>
          <w:szCs w:val="22"/>
          <w:lang w:eastAsia="en-GB"/>
        </w:rPr>
      </w:pPr>
      <w:r w:rsidRPr="008D7955">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_Toc123627707 \h </w:instrText>
      </w:r>
      <w:r>
        <w:rPr>
          <w:noProof/>
        </w:rPr>
      </w:r>
      <w:r>
        <w:rPr>
          <w:noProof/>
        </w:rPr>
        <w:fldChar w:fldCharType="separate"/>
      </w:r>
      <w:r>
        <w:rPr>
          <w:noProof/>
        </w:rPr>
        <w:t>79</w:t>
      </w:r>
      <w:r>
        <w:rPr>
          <w:noProof/>
        </w:rPr>
        <w:fldChar w:fldCharType="end"/>
      </w:r>
    </w:p>
    <w:p w14:paraId="3C29D1B3" w14:textId="4D4C798B"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_Toc123627708 \h </w:instrText>
      </w:r>
      <w:r>
        <w:rPr>
          <w:noProof/>
        </w:rPr>
      </w:r>
      <w:r>
        <w:rPr>
          <w:noProof/>
        </w:rPr>
        <w:fldChar w:fldCharType="separate"/>
      </w:r>
      <w:r>
        <w:rPr>
          <w:noProof/>
        </w:rPr>
        <w:t>79</w:t>
      </w:r>
      <w:r>
        <w:rPr>
          <w:noProof/>
        </w:rPr>
        <w:fldChar w:fldCharType="end"/>
      </w:r>
    </w:p>
    <w:p w14:paraId="2B5E8184" w14:textId="4B37347C"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_Toc123627709 \h </w:instrText>
      </w:r>
      <w:r>
        <w:rPr>
          <w:noProof/>
        </w:rPr>
      </w:r>
      <w:r>
        <w:rPr>
          <w:noProof/>
        </w:rPr>
        <w:fldChar w:fldCharType="separate"/>
      </w:r>
      <w:r>
        <w:rPr>
          <w:noProof/>
        </w:rPr>
        <w:t>79</w:t>
      </w:r>
      <w:r>
        <w:rPr>
          <w:noProof/>
        </w:rPr>
        <w:fldChar w:fldCharType="end"/>
      </w:r>
    </w:p>
    <w:p w14:paraId="639B7559" w14:textId="10AD4289"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8D7955">
        <w:rPr>
          <w:noProof/>
          <w:lang w:val="en-US" w:eastAsia="zh-CN"/>
        </w:rPr>
        <w:t>identifier update reject</w:t>
      </w:r>
      <w:r>
        <w:rPr>
          <w:noProof/>
        </w:rPr>
        <w:tab/>
      </w:r>
      <w:r>
        <w:rPr>
          <w:noProof/>
        </w:rPr>
        <w:fldChar w:fldCharType="begin" w:fldLock="1"/>
      </w:r>
      <w:r>
        <w:rPr>
          <w:noProof/>
        </w:rPr>
        <w:instrText xml:space="preserve"> PAGEREF _Toc123627710 \h </w:instrText>
      </w:r>
      <w:r>
        <w:rPr>
          <w:noProof/>
        </w:rPr>
      </w:r>
      <w:r>
        <w:rPr>
          <w:noProof/>
        </w:rPr>
        <w:fldChar w:fldCharType="separate"/>
      </w:r>
      <w:r>
        <w:rPr>
          <w:noProof/>
        </w:rPr>
        <w:t>79</w:t>
      </w:r>
      <w:r>
        <w:rPr>
          <w:noProof/>
        </w:rPr>
        <w:fldChar w:fldCharType="end"/>
      </w:r>
    </w:p>
    <w:p w14:paraId="5DF1D3B6" w14:textId="66532D68" w:rsidR="0085263A" w:rsidRDefault="0085263A">
      <w:pPr>
        <w:pStyle w:val="TOC4"/>
        <w:rPr>
          <w:rFonts w:asciiTheme="minorHAnsi" w:eastAsiaTheme="minorEastAsia" w:hAnsiTheme="minorHAnsi" w:cstheme="minorBidi"/>
          <w:noProof/>
          <w:sz w:val="22"/>
          <w:szCs w:val="22"/>
          <w:lang w:eastAsia="en-GB"/>
        </w:rPr>
      </w:pPr>
      <w:r w:rsidRPr="008D7955">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_Toc123627711 \h </w:instrText>
      </w:r>
      <w:r>
        <w:rPr>
          <w:noProof/>
        </w:rPr>
      </w:r>
      <w:r>
        <w:rPr>
          <w:noProof/>
        </w:rPr>
        <w:fldChar w:fldCharType="separate"/>
      </w:r>
      <w:r>
        <w:rPr>
          <w:noProof/>
        </w:rPr>
        <w:t>79</w:t>
      </w:r>
      <w:r>
        <w:rPr>
          <w:noProof/>
        </w:rPr>
        <w:fldChar w:fldCharType="end"/>
      </w:r>
    </w:p>
    <w:p w14:paraId="2153DB0A" w14:textId="52131AFF"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8D7955">
        <w:rPr>
          <w:rFonts w:eastAsia="SimSun"/>
          <w:noProof/>
          <w:lang w:val="en-US" w:eastAsia="zh-CN"/>
        </w:rPr>
        <w:t>modification reject</w:t>
      </w:r>
      <w:r>
        <w:rPr>
          <w:noProof/>
        </w:rPr>
        <w:tab/>
      </w:r>
      <w:r>
        <w:rPr>
          <w:noProof/>
        </w:rPr>
        <w:fldChar w:fldCharType="begin" w:fldLock="1"/>
      </w:r>
      <w:r>
        <w:rPr>
          <w:noProof/>
        </w:rPr>
        <w:instrText xml:space="preserve"> PAGEREF _Toc123627712 \h </w:instrText>
      </w:r>
      <w:r>
        <w:rPr>
          <w:noProof/>
        </w:rPr>
      </w:r>
      <w:r>
        <w:rPr>
          <w:noProof/>
        </w:rPr>
        <w:fldChar w:fldCharType="separate"/>
      </w:r>
      <w:r>
        <w:rPr>
          <w:noProof/>
        </w:rPr>
        <w:t>80</w:t>
      </w:r>
      <w:r>
        <w:rPr>
          <w:noProof/>
        </w:rPr>
        <w:fldChar w:fldCharType="end"/>
      </w:r>
    </w:p>
    <w:p w14:paraId="2906D405" w14:textId="4E5B12F3"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_Toc123627713 \h </w:instrText>
      </w:r>
      <w:r>
        <w:rPr>
          <w:noProof/>
        </w:rPr>
      </w:r>
      <w:r>
        <w:rPr>
          <w:noProof/>
        </w:rPr>
        <w:fldChar w:fldCharType="separate"/>
      </w:r>
      <w:r>
        <w:rPr>
          <w:noProof/>
        </w:rPr>
        <w:t>80</w:t>
      </w:r>
      <w:r>
        <w:rPr>
          <w:noProof/>
        </w:rPr>
        <w:fldChar w:fldCharType="end"/>
      </w:r>
    </w:p>
    <w:p w14:paraId="06007EF0" w14:textId="145BAECC"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8D7955">
        <w:rPr>
          <w:rFonts w:eastAsia="SimSun"/>
          <w:noProof/>
          <w:lang w:val="en-US" w:eastAsia="zh-CN"/>
        </w:rPr>
        <w:t>establishment reject</w:t>
      </w:r>
      <w:r>
        <w:rPr>
          <w:noProof/>
        </w:rPr>
        <w:tab/>
      </w:r>
      <w:r>
        <w:rPr>
          <w:noProof/>
        </w:rPr>
        <w:fldChar w:fldCharType="begin" w:fldLock="1"/>
      </w:r>
      <w:r>
        <w:rPr>
          <w:noProof/>
        </w:rPr>
        <w:instrText xml:space="preserve"> PAGEREF _Toc123627714 \h </w:instrText>
      </w:r>
      <w:r>
        <w:rPr>
          <w:noProof/>
        </w:rPr>
      </w:r>
      <w:r>
        <w:rPr>
          <w:noProof/>
        </w:rPr>
        <w:fldChar w:fldCharType="separate"/>
      </w:r>
      <w:r>
        <w:rPr>
          <w:noProof/>
        </w:rPr>
        <w:t>80</w:t>
      </w:r>
      <w:r>
        <w:rPr>
          <w:noProof/>
        </w:rPr>
        <w:fldChar w:fldCharType="end"/>
      </w:r>
    </w:p>
    <w:p w14:paraId="5C127CBA" w14:textId="13062E67"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w:t>
      </w:r>
      <w:r>
        <w:rPr>
          <w:noProof/>
        </w:rPr>
        <w:t>.</w:t>
      </w:r>
      <w:r w:rsidRPr="008D7955">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_Toc123627715 \h </w:instrText>
      </w:r>
      <w:r>
        <w:rPr>
          <w:noProof/>
        </w:rPr>
      </w:r>
      <w:r>
        <w:rPr>
          <w:noProof/>
        </w:rPr>
        <w:fldChar w:fldCharType="separate"/>
      </w:r>
      <w:r>
        <w:rPr>
          <w:noProof/>
        </w:rPr>
        <w:t>80</w:t>
      </w:r>
      <w:r>
        <w:rPr>
          <w:noProof/>
        </w:rPr>
        <w:fldChar w:fldCharType="end"/>
      </w:r>
    </w:p>
    <w:p w14:paraId="4C47C69C" w14:textId="20FA1275" w:rsidR="0085263A" w:rsidRDefault="0085263A">
      <w:pPr>
        <w:pStyle w:val="TOC3"/>
        <w:rPr>
          <w:rFonts w:asciiTheme="minorHAnsi" w:eastAsiaTheme="minorEastAsia" w:hAnsiTheme="minorHAnsi" w:cstheme="minorBidi"/>
          <w:noProof/>
          <w:sz w:val="22"/>
          <w:szCs w:val="22"/>
          <w:lang w:eastAsia="en-GB"/>
        </w:rPr>
      </w:pPr>
      <w:r w:rsidRPr="008D7955">
        <w:rPr>
          <w:rFonts w:eastAsia="SimSun"/>
          <w:noProof/>
          <w:lang w:val="en-US" w:eastAsia="zh-CN"/>
        </w:rPr>
        <w:t>7.3.24</w:t>
      </w:r>
      <w:r>
        <w:rPr>
          <w:rFonts w:asciiTheme="minorHAnsi" w:eastAsiaTheme="minorEastAsia" w:hAnsiTheme="minorHAnsi" w:cstheme="minorBidi"/>
          <w:noProof/>
          <w:sz w:val="22"/>
          <w:szCs w:val="22"/>
          <w:lang w:eastAsia="en-GB"/>
        </w:rPr>
        <w:tab/>
      </w:r>
      <w:r w:rsidRPr="008D7955">
        <w:rPr>
          <w:rFonts w:eastAsia="SimSun"/>
          <w:noProof/>
          <w:lang w:val="en-US" w:eastAsia="zh-CN"/>
        </w:rPr>
        <w:t>Direct link authentication failure</w:t>
      </w:r>
      <w:r>
        <w:rPr>
          <w:noProof/>
        </w:rPr>
        <w:tab/>
      </w:r>
      <w:r>
        <w:rPr>
          <w:noProof/>
        </w:rPr>
        <w:fldChar w:fldCharType="begin" w:fldLock="1"/>
      </w:r>
      <w:r>
        <w:rPr>
          <w:noProof/>
        </w:rPr>
        <w:instrText xml:space="preserve"> PAGEREF _Toc123627716 \h </w:instrText>
      </w:r>
      <w:r>
        <w:rPr>
          <w:noProof/>
        </w:rPr>
      </w:r>
      <w:r>
        <w:rPr>
          <w:noProof/>
        </w:rPr>
        <w:fldChar w:fldCharType="separate"/>
      </w:r>
      <w:r>
        <w:rPr>
          <w:noProof/>
        </w:rPr>
        <w:t>81</w:t>
      </w:r>
      <w:r>
        <w:rPr>
          <w:noProof/>
        </w:rPr>
        <w:fldChar w:fldCharType="end"/>
      </w:r>
    </w:p>
    <w:p w14:paraId="789B1CBE" w14:textId="3F2FDE26"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7.3.24.1</w:t>
      </w:r>
      <w:r>
        <w:rPr>
          <w:rFonts w:asciiTheme="minorHAnsi" w:eastAsiaTheme="minorEastAsia" w:hAnsiTheme="minorHAnsi" w:cstheme="minorBidi"/>
          <w:noProof/>
          <w:sz w:val="22"/>
          <w:szCs w:val="22"/>
          <w:lang w:eastAsia="en-GB"/>
        </w:rPr>
        <w:tab/>
      </w:r>
      <w:r w:rsidRPr="008D7955">
        <w:rPr>
          <w:rFonts w:eastAsia="SimSun"/>
          <w:noProof/>
          <w:lang w:val="en-US" w:eastAsia="zh-CN"/>
        </w:rPr>
        <w:t>Message definition</w:t>
      </w:r>
      <w:r>
        <w:rPr>
          <w:noProof/>
        </w:rPr>
        <w:tab/>
      </w:r>
      <w:r>
        <w:rPr>
          <w:noProof/>
        </w:rPr>
        <w:fldChar w:fldCharType="begin" w:fldLock="1"/>
      </w:r>
      <w:r>
        <w:rPr>
          <w:noProof/>
        </w:rPr>
        <w:instrText xml:space="preserve"> PAGEREF _Toc123627717 \h </w:instrText>
      </w:r>
      <w:r>
        <w:rPr>
          <w:noProof/>
        </w:rPr>
      </w:r>
      <w:r>
        <w:rPr>
          <w:noProof/>
        </w:rPr>
        <w:fldChar w:fldCharType="separate"/>
      </w:r>
      <w:r>
        <w:rPr>
          <w:noProof/>
        </w:rPr>
        <w:t>81</w:t>
      </w:r>
      <w:r>
        <w:rPr>
          <w:noProof/>
        </w:rPr>
        <w:fldChar w:fldCharType="end"/>
      </w:r>
    </w:p>
    <w:p w14:paraId="71AAAF90" w14:textId="5E72B452" w:rsidR="0085263A" w:rsidRDefault="0085263A">
      <w:pPr>
        <w:pStyle w:val="TOC4"/>
        <w:rPr>
          <w:rFonts w:asciiTheme="minorHAnsi" w:eastAsiaTheme="minorEastAsia" w:hAnsiTheme="minorHAnsi" w:cstheme="minorBidi"/>
          <w:noProof/>
          <w:sz w:val="22"/>
          <w:szCs w:val="22"/>
          <w:lang w:eastAsia="en-GB"/>
        </w:rPr>
      </w:pPr>
      <w:r w:rsidRPr="008D7955">
        <w:rPr>
          <w:rFonts w:eastAsia="SimSun"/>
          <w:noProof/>
          <w:lang w:val="en-US" w:eastAsia="zh-CN"/>
        </w:rPr>
        <w:t>7.3.24.2</w:t>
      </w:r>
      <w:r>
        <w:rPr>
          <w:rFonts w:asciiTheme="minorHAnsi" w:eastAsiaTheme="minorEastAsia" w:hAnsiTheme="minorHAnsi" w:cstheme="minorBidi"/>
          <w:noProof/>
          <w:sz w:val="22"/>
          <w:szCs w:val="22"/>
          <w:lang w:eastAsia="en-GB"/>
        </w:rPr>
        <w:tab/>
      </w:r>
      <w:r w:rsidRPr="008D7955">
        <w:rPr>
          <w:rFonts w:eastAsia="SimSun"/>
          <w:noProof/>
          <w:lang w:val="en-US" w:eastAsia="zh-CN"/>
        </w:rPr>
        <w:t>Key establishment information container</w:t>
      </w:r>
      <w:r>
        <w:rPr>
          <w:noProof/>
        </w:rPr>
        <w:tab/>
      </w:r>
      <w:r>
        <w:rPr>
          <w:noProof/>
        </w:rPr>
        <w:fldChar w:fldCharType="begin" w:fldLock="1"/>
      </w:r>
      <w:r>
        <w:rPr>
          <w:noProof/>
        </w:rPr>
        <w:instrText xml:space="preserve"> PAGEREF _Toc123627718 \h </w:instrText>
      </w:r>
      <w:r>
        <w:rPr>
          <w:noProof/>
        </w:rPr>
      </w:r>
      <w:r>
        <w:rPr>
          <w:noProof/>
        </w:rPr>
        <w:fldChar w:fldCharType="separate"/>
      </w:r>
      <w:r>
        <w:rPr>
          <w:noProof/>
        </w:rPr>
        <w:t>81</w:t>
      </w:r>
      <w:r>
        <w:rPr>
          <w:noProof/>
        </w:rPr>
        <w:fldChar w:fldCharType="end"/>
      </w:r>
    </w:p>
    <w:p w14:paraId="3C1E21F8" w14:textId="3CCECDB1" w:rsidR="0085263A" w:rsidRDefault="0085263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_Toc123627719 \h </w:instrText>
      </w:r>
      <w:r>
        <w:rPr>
          <w:noProof/>
        </w:rPr>
      </w:r>
      <w:r>
        <w:rPr>
          <w:noProof/>
        </w:rPr>
        <w:fldChar w:fldCharType="separate"/>
      </w:r>
      <w:r>
        <w:rPr>
          <w:noProof/>
        </w:rPr>
        <w:t>81</w:t>
      </w:r>
      <w:r>
        <w:rPr>
          <w:noProof/>
        </w:rPr>
        <w:fldChar w:fldCharType="end"/>
      </w:r>
    </w:p>
    <w:p w14:paraId="6B0A0E45" w14:textId="38E4011D" w:rsidR="0085263A" w:rsidRDefault="0085263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_Toc123627720 \h </w:instrText>
      </w:r>
      <w:r>
        <w:rPr>
          <w:noProof/>
        </w:rPr>
      </w:r>
      <w:r>
        <w:rPr>
          <w:noProof/>
        </w:rPr>
        <w:fldChar w:fldCharType="separate"/>
      </w:r>
      <w:r>
        <w:rPr>
          <w:noProof/>
        </w:rPr>
        <w:t>81</w:t>
      </w:r>
      <w:r>
        <w:rPr>
          <w:noProof/>
        </w:rPr>
        <w:fldChar w:fldCharType="end"/>
      </w:r>
    </w:p>
    <w:p w14:paraId="7BD24B79" w14:textId="6DC92920" w:rsidR="0085263A" w:rsidRDefault="0085263A">
      <w:pPr>
        <w:pStyle w:val="TOC2"/>
        <w:rPr>
          <w:rFonts w:asciiTheme="minorHAnsi" w:eastAsiaTheme="minorEastAsia" w:hAnsiTheme="minorHAnsi" w:cstheme="minorBidi"/>
          <w:noProof/>
          <w:sz w:val="22"/>
          <w:szCs w:val="22"/>
          <w:lang w:eastAsia="en-GB"/>
        </w:rPr>
      </w:pPr>
      <w:r w:rsidRPr="008D7955">
        <w:rPr>
          <w:noProof/>
          <w:lang w:val="en-US" w:eastAsia="zh-CN"/>
        </w:rPr>
        <w:t>8.2</w:t>
      </w:r>
      <w:r>
        <w:rPr>
          <w:rFonts w:asciiTheme="minorHAnsi" w:eastAsiaTheme="minorEastAsia" w:hAnsiTheme="minorHAnsi" w:cstheme="minorBidi"/>
          <w:noProof/>
          <w:sz w:val="22"/>
          <w:szCs w:val="22"/>
          <w:lang w:eastAsia="en-GB"/>
        </w:rPr>
        <w:tab/>
      </w:r>
      <w:r w:rsidRPr="008D7955">
        <w:rPr>
          <w:noProof/>
          <w:lang w:val="en-US" w:eastAsia="zh-CN"/>
        </w:rPr>
        <w:t>General</w:t>
      </w:r>
      <w:r>
        <w:rPr>
          <w:noProof/>
        </w:rPr>
        <w:tab/>
      </w:r>
      <w:r>
        <w:rPr>
          <w:noProof/>
        </w:rPr>
        <w:fldChar w:fldCharType="begin" w:fldLock="1"/>
      </w:r>
      <w:r>
        <w:rPr>
          <w:noProof/>
        </w:rPr>
        <w:instrText xml:space="preserve"> PAGEREF _Toc123627721 \h </w:instrText>
      </w:r>
      <w:r>
        <w:rPr>
          <w:noProof/>
        </w:rPr>
      </w:r>
      <w:r>
        <w:rPr>
          <w:noProof/>
        </w:rPr>
        <w:fldChar w:fldCharType="separate"/>
      </w:r>
      <w:r>
        <w:rPr>
          <w:noProof/>
        </w:rPr>
        <w:t>81</w:t>
      </w:r>
      <w:r>
        <w:rPr>
          <w:noProof/>
        </w:rPr>
        <w:fldChar w:fldCharType="end"/>
      </w:r>
    </w:p>
    <w:p w14:paraId="4DA65C10" w14:textId="54F8D3A4" w:rsidR="0085263A" w:rsidRDefault="0085263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8D7955">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_Toc123627722 \h </w:instrText>
      </w:r>
      <w:r>
        <w:rPr>
          <w:noProof/>
        </w:rPr>
      </w:r>
      <w:r>
        <w:rPr>
          <w:noProof/>
        </w:rPr>
        <w:fldChar w:fldCharType="separate"/>
      </w:r>
      <w:r>
        <w:rPr>
          <w:noProof/>
        </w:rPr>
        <w:t>81</w:t>
      </w:r>
      <w:r>
        <w:rPr>
          <w:noProof/>
        </w:rPr>
        <w:fldChar w:fldCharType="end"/>
      </w:r>
    </w:p>
    <w:p w14:paraId="0226BC71" w14:textId="60FB347A" w:rsidR="0085263A" w:rsidRDefault="0085263A">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_Toc123627723 \h </w:instrText>
      </w:r>
      <w:r>
        <w:rPr>
          <w:noProof/>
        </w:rPr>
      </w:r>
      <w:r>
        <w:rPr>
          <w:noProof/>
        </w:rPr>
        <w:fldChar w:fldCharType="separate"/>
      </w:r>
      <w:r>
        <w:rPr>
          <w:noProof/>
        </w:rPr>
        <w:t>81</w:t>
      </w:r>
      <w:r>
        <w:rPr>
          <w:noProof/>
        </w:rPr>
        <w:fldChar w:fldCharType="end"/>
      </w:r>
    </w:p>
    <w:p w14:paraId="2317DA5F" w14:textId="3B0C75FE" w:rsidR="0085263A" w:rsidRDefault="0085263A">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_Toc123627724 \h </w:instrText>
      </w:r>
      <w:r>
        <w:rPr>
          <w:noProof/>
        </w:rPr>
      </w:r>
      <w:r>
        <w:rPr>
          <w:noProof/>
        </w:rPr>
        <w:fldChar w:fldCharType="separate"/>
      </w:r>
      <w:r>
        <w:rPr>
          <w:noProof/>
        </w:rPr>
        <w:t>82</w:t>
      </w:r>
      <w:r>
        <w:rPr>
          <w:noProof/>
        </w:rPr>
        <w:fldChar w:fldCharType="end"/>
      </w:r>
    </w:p>
    <w:p w14:paraId="65214581" w14:textId="20A33036" w:rsidR="0085263A" w:rsidRDefault="0085263A">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8D7955">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_Toc123627725 \h </w:instrText>
      </w:r>
      <w:r>
        <w:rPr>
          <w:noProof/>
        </w:rPr>
      </w:r>
      <w:r>
        <w:rPr>
          <w:noProof/>
        </w:rPr>
        <w:fldChar w:fldCharType="separate"/>
      </w:r>
      <w:r>
        <w:rPr>
          <w:noProof/>
        </w:rPr>
        <w:t>84</w:t>
      </w:r>
      <w:r>
        <w:rPr>
          <w:noProof/>
        </w:rPr>
        <w:fldChar w:fldCharType="end"/>
      </w:r>
    </w:p>
    <w:p w14:paraId="48745249" w14:textId="5393307D" w:rsidR="0085263A" w:rsidRDefault="0085263A">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_Toc123627726 \h </w:instrText>
      </w:r>
      <w:r>
        <w:rPr>
          <w:noProof/>
        </w:rPr>
      </w:r>
      <w:r>
        <w:rPr>
          <w:noProof/>
        </w:rPr>
        <w:fldChar w:fldCharType="separate"/>
      </w:r>
      <w:r>
        <w:rPr>
          <w:noProof/>
        </w:rPr>
        <w:t>84</w:t>
      </w:r>
      <w:r>
        <w:rPr>
          <w:noProof/>
        </w:rPr>
        <w:fldChar w:fldCharType="end"/>
      </w:r>
    </w:p>
    <w:p w14:paraId="31858DFE" w14:textId="3C7477B2" w:rsidR="0085263A" w:rsidRDefault="0085263A">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_Toc123627727 \h </w:instrText>
      </w:r>
      <w:r>
        <w:rPr>
          <w:noProof/>
        </w:rPr>
      </w:r>
      <w:r>
        <w:rPr>
          <w:noProof/>
        </w:rPr>
        <w:fldChar w:fldCharType="separate"/>
      </w:r>
      <w:r>
        <w:rPr>
          <w:noProof/>
        </w:rPr>
        <w:t>84</w:t>
      </w:r>
      <w:r>
        <w:rPr>
          <w:noProof/>
        </w:rPr>
        <w:fldChar w:fldCharType="end"/>
      </w:r>
    </w:p>
    <w:p w14:paraId="6BA50A16" w14:textId="14EFC4EF" w:rsidR="0085263A" w:rsidRDefault="0085263A">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_Toc123627728 \h </w:instrText>
      </w:r>
      <w:r>
        <w:rPr>
          <w:noProof/>
        </w:rPr>
      </w:r>
      <w:r>
        <w:rPr>
          <w:noProof/>
        </w:rPr>
        <w:fldChar w:fldCharType="separate"/>
      </w:r>
      <w:r>
        <w:rPr>
          <w:noProof/>
        </w:rPr>
        <w:t>84</w:t>
      </w:r>
      <w:r>
        <w:rPr>
          <w:noProof/>
        </w:rPr>
        <w:fldChar w:fldCharType="end"/>
      </w:r>
    </w:p>
    <w:p w14:paraId="3580CC67" w14:textId="47CD751C" w:rsidR="0085263A" w:rsidRDefault="0085263A">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_Toc123627729 \h </w:instrText>
      </w:r>
      <w:r>
        <w:rPr>
          <w:noProof/>
        </w:rPr>
      </w:r>
      <w:r>
        <w:rPr>
          <w:noProof/>
        </w:rPr>
        <w:fldChar w:fldCharType="separate"/>
      </w:r>
      <w:r>
        <w:rPr>
          <w:noProof/>
        </w:rPr>
        <w:t>85</w:t>
      </w:r>
      <w:r>
        <w:rPr>
          <w:noProof/>
        </w:rPr>
        <w:fldChar w:fldCharType="end"/>
      </w:r>
    </w:p>
    <w:p w14:paraId="292E602A" w14:textId="49AAEC17" w:rsidR="0085263A" w:rsidRDefault="0085263A">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_Toc123627730 \h </w:instrText>
      </w:r>
      <w:r>
        <w:rPr>
          <w:noProof/>
        </w:rPr>
      </w:r>
      <w:r>
        <w:rPr>
          <w:noProof/>
        </w:rPr>
        <w:fldChar w:fldCharType="separate"/>
      </w:r>
      <w:r>
        <w:rPr>
          <w:noProof/>
        </w:rPr>
        <w:t>85</w:t>
      </w:r>
      <w:r>
        <w:rPr>
          <w:noProof/>
        </w:rPr>
        <w:fldChar w:fldCharType="end"/>
      </w:r>
    </w:p>
    <w:p w14:paraId="732BEF71" w14:textId="63E6FD62" w:rsidR="0085263A" w:rsidRDefault="0085263A">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_Toc123627731 \h </w:instrText>
      </w:r>
      <w:r>
        <w:rPr>
          <w:noProof/>
        </w:rPr>
      </w:r>
      <w:r>
        <w:rPr>
          <w:noProof/>
        </w:rPr>
        <w:fldChar w:fldCharType="separate"/>
      </w:r>
      <w:r>
        <w:rPr>
          <w:noProof/>
        </w:rPr>
        <w:t>92</w:t>
      </w:r>
      <w:r>
        <w:rPr>
          <w:noProof/>
        </w:rPr>
        <w:fldChar w:fldCharType="end"/>
      </w:r>
    </w:p>
    <w:p w14:paraId="778DA720" w14:textId="1B0F95B4" w:rsidR="0085263A" w:rsidRDefault="0085263A">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_Toc123627732 \h </w:instrText>
      </w:r>
      <w:r>
        <w:rPr>
          <w:noProof/>
        </w:rPr>
      </w:r>
      <w:r>
        <w:rPr>
          <w:noProof/>
        </w:rPr>
        <w:fldChar w:fldCharType="separate"/>
      </w:r>
      <w:r>
        <w:rPr>
          <w:noProof/>
        </w:rPr>
        <w:t>93</w:t>
      </w:r>
      <w:r>
        <w:rPr>
          <w:noProof/>
        </w:rPr>
        <w:fldChar w:fldCharType="end"/>
      </w:r>
    </w:p>
    <w:p w14:paraId="1051782E" w14:textId="3CFA2E9A" w:rsidR="0085263A" w:rsidRDefault="0085263A">
      <w:pPr>
        <w:pStyle w:val="TOC3"/>
        <w:rPr>
          <w:rFonts w:asciiTheme="minorHAnsi" w:eastAsiaTheme="minorEastAsia" w:hAnsiTheme="minorHAnsi" w:cstheme="minorBidi"/>
          <w:noProof/>
          <w:sz w:val="22"/>
          <w:szCs w:val="22"/>
          <w:lang w:eastAsia="en-GB"/>
        </w:rPr>
      </w:pPr>
      <w:r w:rsidRPr="008D7955">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_Toc123627733 \h </w:instrText>
      </w:r>
      <w:r>
        <w:rPr>
          <w:noProof/>
        </w:rPr>
      </w:r>
      <w:r>
        <w:rPr>
          <w:noProof/>
        </w:rPr>
        <w:fldChar w:fldCharType="separate"/>
      </w:r>
      <w:r>
        <w:rPr>
          <w:noProof/>
        </w:rPr>
        <w:t>93</w:t>
      </w:r>
      <w:r>
        <w:rPr>
          <w:noProof/>
        </w:rPr>
        <w:fldChar w:fldCharType="end"/>
      </w:r>
    </w:p>
    <w:p w14:paraId="207C3270" w14:textId="23E2E7C2" w:rsidR="0085263A" w:rsidRDefault="0085263A">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_Toc123627734 \h </w:instrText>
      </w:r>
      <w:r>
        <w:rPr>
          <w:noProof/>
        </w:rPr>
      </w:r>
      <w:r>
        <w:rPr>
          <w:noProof/>
        </w:rPr>
        <w:fldChar w:fldCharType="separate"/>
      </w:r>
      <w:r>
        <w:rPr>
          <w:noProof/>
        </w:rPr>
        <w:t>94</w:t>
      </w:r>
      <w:r>
        <w:rPr>
          <w:noProof/>
        </w:rPr>
        <w:fldChar w:fldCharType="end"/>
      </w:r>
    </w:p>
    <w:p w14:paraId="57A7AF3A" w14:textId="6F9D54BA" w:rsidR="0085263A" w:rsidRDefault="0085263A">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_Toc123627735 \h </w:instrText>
      </w:r>
      <w:r>
        <w:rPr>
          <w:noProof/>
        </w:rPr>
      </w:r>
      <w:r>
        <w:rPr>
          <w:noProof/>
        </w:rPr>
        <w:fldChar w:fldCharType="separate"/>
      </w:r>
      <w:r>
        <w:rPr>
          <w:noProof/>
        </w:rPr>
        <w:t>95</w:t>
      </w:r>
      <w:r>
        <w:rPr>
          <w:noProof/>
        </w:rPr>
        <w:fldChar w:fldCharType="end"/>
      </w:r>
    </w:p>
    <w:p w14:paraId="56FA3B48" w14:textId="21EB017E" w:rsidR="0085263A" w:rsidRDefault="0085263A">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_Toc123627736 \h </w:instrText>
      </w:r>
      <w:r>
        <w:rPr>
          <w:noProof/>
        </w:rPr>
      </w:r>
      <w:r>
        <w:rPr>
          <w:noProof/>
        </w:rPr>
        <w:fldChar w:fldCharType="separate"/>
      </w:r>
      <w:r>
        <w:rPr>
          <w:noProof/>
        </w:rPr>
        <w:t>95</w:t>
      </w:r>
      <w:r>
        <w:rPr>
          <w:noProof/>
        </w:rPr>
        <w:fldChar w:fldCharType="end"/>
      </w:r>
    </w:p>
    <w:p w14:paraId="58C1129F" w14:textId="1E15A17A" w:rsidR="0085263A" w:rsidRDefault="0085263A">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_Toc123627737 \h </w:instrText>
      </w:r>
      <w:r>
        <w:rPr>
          <w:noProof/>
        </w:rPr>
      </w:r>
      <w:r>
        <w:rPr>
          <w:noProof/>
        </w:rPr>
        <w:fldChar w:fldCharType="separate"/>
      </w:r>
      <w:r>
        <w:rPr>
          <w:noProof/>
        </w:rPr>
        <w:t>95</w:t>
      </w:r>
      <w:r>
        <w:rPr>
          <w:noProof/>
        </w:rPr>
        <w:fldChar w:fldCharType="end"/>
      </w:r>
    </w:p>
    <w:p w14:paraId="01F432F6" w14:textId="47C7E05F" w:rsidR="0085263A" w:rsidRDefault="0085263A">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_Toc123627738 \h </w:instrText>
      </w:r>
      <w:r>
        <w:rPr>
          <w:noProof/>
        </w:rPr>
      </w:r>
      <w:r>
        <w:rPr>
          <w:noProof/>
        </w:rPr>
        <w:fldChar w:fldCharType="separate"/>
      </w:r>
      <w:r>
        <w:rPr>
          <w:noProof/>
        </w:rPr>
        <w:t>96</w:t>
      </w:r>
      <w:r>
        <w:rPr>
          <w:noProof/>
        </w:rPr>
        <w:fldChar w:fldCharType="end"/>
      </w:r>
    </w:p>
    <w:p w14:paraId="1053A8A3" w14:textId="0722D310" w:rsidR="0085263A" w:rsidRDefault="0085263A">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_Toc123627739 \h </w:instrText>
      </w:r>
      <w:r>
        <w:rPr>
          <w:noProof/>
        </w:rPr>
      </w:r>
      <w:r>
        <w:rPr>
          <w:noProof/>
        </w:rPr>
        <w:fldChar w:fldCharType="separate"/>
      </w:r>
      <w:r>
        <w:rPr>
          <w:noProof/>
        </w:rPr>
        <w:t>96</w:t>
      </w:r>
      <w:r>
        <w:rPr>
          <w:noProof/>
        </w:rPr>
        <w:fldChar w:fldCharType="end"/>
      </w:r>
    </w:p>
    <w:p w14:paraId="74794191" w14:textId="790CC983" w:rsidR="0085263A" w:rsidRDefault="0085263A">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_Toc123627740 \h </w:instrText>
      </w:r>
      <w:r>
        <w:rPr>
          <w:noProof/>
        </w:rPr>
      </w:r>
      <w:r>
        <w:rPr>
          <w:noProof/>
        </w:rPr>
        <w:fldChar w:fldCharType="separate"/>
      </w:r>
      <w:r>
        <w:rPr>
          <w:noProof/>
        </w:rPr>
        <w:t>99</w:t>
      </w:r>
      <w:r>
        <w:rPr>
          <w:noProof/>
        </w:rPr>
        <w:fldChar w:fldCharType="end"/>
      </w:r>
    </w:p>
    <w:p w14:paraId="6AD54C0A" w14:textId="5D6F20B2" w:rsidR="0085263A" w:rsidRDefault="0085263A">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8D7955">
        <w:rPr>
          <w:noProof/>
          <w:vertAlign w:val="subscript"/>
        </w:rPr>
        <w:t>NRP-sess</w:t>
      </w:r>
      <w:r>
        <w:rPr>
          <w:noProof/>
        </w:rPr>
        <w:t xml:space="preserve"> ID</w:t>
      </w:r>
      <w:r>
        <w:rPr>
          <w:noProof/>
        </w:rPr>
        <w:tab/>
      </w:r>
      <w:r>
        <w:rPr>
          <w:noProof/>
        </w:rPr>
        <w:fldChar w:fldCharType="begin" w:fldLock="1"/>
      </w:r>
      <w:r>
        <w:rPr>
          <w:noProof/>
        </w:rPr>
        <w:instrText xml:space="preserve"> PAGEREF _Toc123627741 \h </w:instrText>
      </w:r>
      <w:r>
        <w:rPr>
          <w:noProof/>
        </w:rPr>
      </w:r>
      <w:r>
        <w:rPr>
          <w:noProof/>
        </w:rPr>
        <w:fldChar w:fldCharType="separate"/>
      </w:r>
      <w:r>
        <w:rPr>
          <w:noProof/>
        </w:rPr>
        <w:t>99</w:t>
      </w:r>
      <w:r>
        <w:rPr>
          <w:noProof/>
        </w:rPr>
        <w:fldChar w:fldCharType="end"/>
      </w:r>
    </w:p>
    <w:p w14:paraId="13D2F8EC" w14:textId="2DCE5575" w:rsidR="0085263A" w:rsidRDefault="0085263A">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8D7955">
        <w:rPr>
          <w:noProof/>
          <w:vertAlign w:val="subscript"/>
        </w:rPr>
        <w:t>NRP</w:t>
      </w:r>
      <w:r>
        <w:rPr>
          <w:noProof/>
        </w:rPr>
        <w:t xml:space="preserve"> ID</w:t>
      </w:r>
      <w:r>
        <w:rPr>
          <w:noProof/>
        </w:rPr>
        <w:tab/>
      </w:r>
      <w:r>
        <w:rPr>
          <w:noProof/>
        </w:rPr>
        <w:fldChar w:fldCharType="begin" w:fldLock="1"/>
      </w:r>
      <w:r>
        <w:rPr>
          <w:noProof/>
        </w:rPr>
        <w:instrText xml:space="preserve"> PAGEREF _Toc123627742 \h </w:instrText>
      </w:r>
      <w:r>
        <w:rPr>
          <w:noProof/>
        </w:rPr>
      </w:r>
      <w:r>
        <w:rPr>
          <w:noProof/>
        </w:rPr>
        <w:fldChar w:fldCharType="separate"/>
      </w:r>
      <w:r>
        <w:rPr>
          <w:noProof/>
        </w:rPr>
        <w:t>100</w:t>
      </w:r>
      <w:r>
        <w:rPr>
          <w:noProof/>
        </w:rPr>
        <w:fldChar w:fldCharType="end"/>
      </w:r>
    </w:p>
    <w:p w14:paraId="1FA42EC2" w14:textId="4DDED965" w:rsidR="0085263A" w:rsidRDefault="0085263A">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_Toc123627743 \h </w:instrText>
      </w:r>
      <w:r>
        <w:rPr>
          <w:noProof/>
        </w:rPr>
      </w:r>
      <w:r>
        <w:rPr>
          <w:noProof/>
        </w:rPr>
        <w:fldChar w:fldCharType="separate"/>
      </w:r>
      <w:r>
        <w:rPr>
          <w:noProof/>
        </w:rPr>
        <w:t>100</w:t>
      </w:r>
      <w:r>
        <w:rPr>
          <w:noProof/>
        </w:rPr>
        <w:fldChar w:fldCharType="end"/>
      </w:r>
    </w:p>
    <w:p w14:paraId="78A284B7" w14:textId="37DFF9E0" w:rsidR="0085263A" w:rsidRDefault="0085263A">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8D7955">
        <w:rPr>
          <w:noProof/>
          <w:vertAlign w:val="subscript"/>
        </w:rPr>
        <w:t>NRP-sess</w:t>
      </w:r>
      <w:r>
        <w:rPr>
          <w:noProof/>
        </w:rPr>
        <w:t xml:space="preserve"> ID</w:t>
      </w:r>
      <w:r>
        <w:rPr>
          <w:noProof/>
        </w:rPr>
        <w:tab/>
      </w:r>
      <w:r>
        <w:rPr>
          <w:noProof/>
        </w:rPr>
        <w:fldChar w:fldCharType="begin" w:fldLock="1"/>
      </w:r>
      <w:r>
        <w:rPr>
          <w:noProof/>
        </w:rPr>
        <w:instrText xml:space="preserve"> PAGEREF _Toc123627744 \h </w:instrText>
      </w:r>
      <w:r>
        <w:rPr>
          <w:noProof/>
        </w:rPr>
      </w:r>
      <w:r>
        <w:rPr>
          <w:noProof/>
        </w:rPr>
        <w:fldChar w:fldCharType="separate"/>
      </w:r>
      <w:r>
        <w:rPr>
          <w:noProof/>
        </w:rPr>
        <w:t>101</w:t>
      </w:r>
      <w:r>
        <w:rPr>
          <w:noProof/>
        </w:rPr>
        <w:fldChar w:fldCharType="end"/>
      </w:r>
    </w:p>
    <w:p w14:paraId="0DCA622F" w14:textId="03E34B8A" w:rsidR="0085263A" w:rsidRDefault="0085263A">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8D7955">
        <w:rPr>
          <w:noProof/>
          <w:vertAlign w:val="subscript"/>
        </w:rPr>
        <w:t>NRP</w:t>
      </w:r>
      <w:r>
        <w:rPr>
          <w:noProof/>
        </w:rPr>
        <w:t xml:space="preserve"> ID</w:t>
      </w:r>
      <w:r>
        <w:rPr>
          <w:noProof/>
        </w:rPr>
        <w:tab/>
      </w:r>
      <w:r>
        <w:rPr>
          <w:noProof/>
        </w:rPr>
        <w:fldChar w:fldCharType="begin" w:fldLock="1"/>
      </w:r>
      <w:r>
        <w:rPr>
          <w:noProof/>
        </w:rPr>
        <w:instrText xml:space="preserve"> PAGEREF _Toc123627745 \h </w:instrText>
      </w:r>
      <w:r>
        <w:rPr>
          <w:noProof/>
        </w:rPr>
      </w:r>
      <w:r>
        <w:rPr>
          <w:noProof/>
        </w:rPr>
        <w:fldChar w:fldCharType="separate"/>
      </w:r>
      <w:r>
        <w:rPr>
          <w:noProof/>
        </w:rPr>
        <w:t>101</w:t>
      </w:r>
      <w:r>
        <w:rPr>
          <w:noProof/>
        </w:rPr>
        <w:fldChar w:fldCharType="end"/>
      </w:r>
    </w:p>
    <w:p w14:paraId="282568BC" w14:textId="7520C0BB" w:rsidR="0085263A" w:rsidRDefault="0085263A">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8D7955">
        <w:rPr>
          <w:noProof/>
          <w:vertAlign w:val="subscript"/>
        </w:rPr>
        <w:t>NRP</w:t>
      </w:r>
      <w:r>
        <w:rPr>
          <w:noProof/>
        </w:rPr>
        <w:t xml:space="preserve"> ID</w:t>
      </w:r>
      <w:r>
        <w:rPr>
          <w:noProof/>
        </w:rPr>
        <w:tab/>
      </w:r>
      <w:r>
        <w:rPr>
          <w:noProof/>
        </w:rPr>
        <w:fldChar w:fldCharType="begin" w:fldLock="1"/>
      </w:r>
      <w:r>
        <w:rPr>
          <w:noProof/>
        </w:rPr>
        <w:instrText xml:space="preserve"> PAGEREF _Toc123627746 \h </w:instrText>
      </w:r>
      <w:r>
        <w:rPr>
          <w:noProof/>
        </w:rPr>
      </w:r>
      <w:r>
        <w:rPr>
          <w:noProof/>
        </w:rPr>
        <w:fldChar w:fldCharType="separate"/>
      </w:r>
      <w:r>
        <w:rPr>
          <w:noProof/>
        </w:rPr>
        <w:t>102</w:t>
      </w:r>
      <w:r>
        <w:rPr>
          <w:noProof/>
        </w:rPr>
        <w:fldChar w:fldCharType="end"/>
      </w:r>
    </w:p>
    <w:p w14:paraId="3E2FCEF6" w14:textId="41B27B2E" w:rsidR="0085263A" w:rsidRDefault="0085263A">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_Toc123627747 \h </w:instrText>
      </w:r>
      <w:r>
        <w:rPr>
          <w:noProof/>
        </w:rPr>
      </w:r>
      <w:r>
        <w:rPr>
          <w:noProof/>
        </w:rPr>
        <w:fldChar w:fldCharType="separate"/>
      </w:r>
      <w:r>
        <w:rPr>
          <w:noProof/>
        </w:rPr>
        <w:t>102</w:t>
      </w:r>
      <w:r>
        <w:rPr>
          <w:noProof/>
        </w:rPr>
        <w:fldChar w:fldCharType="end"/>
      </w:r>
    </w:p>
    <w:p w14:paraId="4B2384F7" w14:textId="7466C59C" w:rsidR="0085263A" w:rsidRDefault="0085263A">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8D7955">
        <w:rPr>
          <w:rFonts w:eastAsia="Malgun Gothic"/>
          <w:noProof/>
          <w:lang w:eastAsia="ko-KR"/>
        </w:rPr>
        <w:t>ser plane security protection</w:t>
      </w:r>
      <w:r>
        <w:rPr>
          <w:noProof/>
        </w:rPr>
        <w:tab/>
      </w:r>
      <w:r>
        <w:rPr>
          <w:noProof/>
        </w:rPr>
        <w:fldChar w:fldCharType="begin" w:fldLock="1"/>
      </w:r>
      <w:r>
        <w:rPr>
          <w:noProof/>
        </w:rPr>
        <w:instrText xml:space="preserve"> PAGEREF _Toc123627748 \h </w:instrText>
      </w:r>
      <w:r>
        <w:rPr>
          <w:noProof/>
        </w:rPr>
      </w:r>
      <w:r>
        <w:rPr>
          <w:noProof/>
        </w:rPr>
        <w:fldChar w:fldCharType="separate"/>
      </w:r>
      <w:r>
        <w:rPr>
          <w:noProof/>
        </w:rPr>
        <w:t>103</w:t>
      </w:r>
      <w:r>
        <w:rPr>
          <w:noProof/>
        </w:rPr>
        <w:fldChar w:fldCharType="end"/>
      </w:r>
    </w:p>
    <w:p w14:paraId="2CB0CA27" w14:textId="269A4FD1" w:rsidR="0085263A" w:rsidRDefault="0085263A">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_Toc123627749 \h </w:instrText>
      </w:r>
      <w:r>
        <w:rPr>
          <w:noProof/>
        </w:rPr>
      </w:r>
      <w:r>
        <w:rPr>
          <w:noProof/>
        </w:rPr>
        <w:fldChar w:fldCharType="separate"/>
      </w:r>
      <w:r>
        <w:rPr>
          <w:noProof/>
        </w:rPr>
        <w:t>104</w:t>
      </w:r>
      <w:r>
        <w:rPr>
          <w:noProof/>
        </w:rPr>
        <w:fldChar w:fldCharType="end"/>
      </w:r>
    </w:p>
    <w:p w14:paraId="15480C84" w14:textId="7C1FDC08" w:rsidR="0085263A" w:rsidRDefault="0085263A">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_Toc123627750 \h </w:instrText>
      </w:r>
      <w:r>
        <w:rPr>
          <w:noProof/>
        </w:rPr>
      </w:r>
      <w:r>
        <w:rPr>
          <w:noProof/>
        </w:rPr>
        <w:fldChar w:fldCharType="separate"/>
      </w:r>
      <w:r>
        <w:rPr>
          <w:noProof/>
        </w:rPr>
        <w:t>104</w:t>
      </w:r>
      <w:r>
        <w:rPr>
          <w:noProof/>
        </w:rPr>
        <w:fldChar w:fldCharType="end"/>
      </w:r>
    </w:p>
    <w:p w14:paraId="0814EF56" w14:textId="46A52108" w:rsidR="0085263A" w:rsidRDefault="0085263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8D7955">
        <w:rPr>
          <w:noProof/>
          <w:lang w:val="en-US"/>
        </w:rPr>
        <w:t>oding other than information element coding</w:t>
      </w:r>
      <w:r>
        <w:rPr>
          <w:noProof/>
        </w:rPr>
        <w:tab/>
      </w:r>
      <w:r>
        <w:rPr>
          <w:noProof/>
        </w:rPr>
        <w:fldChar w:fldCharType="begin" w:fldLock="1"/>
      </w:r>
      <w:r>
        <w:rPr>
          <w:noProof/>
        </w:rPr>
        <w:instrText xml:space="preserve"> PAGEREF _Toc123627751 \h </w:instrText>
      </w:r>
      <w:r>
        <w:rPr>
          <w:noProof/>
        </w:rPr>
      </w:r>
      <w:r>
        <w:rPr>
          <w:noProof/>
        </w:rPr>
        <w:fldChar w:fldCharType="separate"/>
      </w:r>
      <w:r>
        <w:rPr>
          <w:noProof/>
        </w:rPr>
        <w:t>105</w:t>
      </w:r>
      <w:r>
        <w:rPr>
          <w:noProof/>
        </w:rPr>
        <w:fldChar w:fldCharType="end"/>
      </w:r>
    </w:p>
    <w:p w14:paraId="262E5F61" w14:textId="32E98274" w:rsidR="0085263A" w:rsidRDefault="0085263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_Toc123627752 \h </w:instrText>
      </w:r>
      <w:r>
        <w:rPr>
          <w:noProof/>
        </w:rPr>
      </w:r>
      <w:r>
        <w:rPr>
          <w:noProof/>
        </w:rPr>
        <w:fldChar w:fldCharType="separate"/>
      </w:r>
      <w:r>
        <w:rPr>
          <w:noProof/>
        </w:rPr>
        <w:t>105</w:t>
      </w:r>
      <w:r>
        <w:rPr>
          <w:noProof/>
        </w:rPr>
        <w:fldChar w:fldCharType="end"/>
      </w:r>
    </w:p>
    <w:p w14:paraId="5C0DDB5C" w14:textId="776F12F0" w:rsidR="0085263A" w:rsidRDefault="0085263A">
      <w:pPr>
        <w:pStyle w:val="TOC2"/>
        <w:rPr>
          <w:rFonts w:asciiTheme="minorHAnsi" w:eastAsiaTheme="minorEastAsia" w:hAnsiTheme="minorHAnsi" w:cstheme="minorBidi"/>
          <w:noProof/>
          <w:sz w:val="22"/>
          <w:szCs w:val="22"/>
          <w:lang w:eastAsia="en-GB"/>
        </w:rPr>
      </w:pPr>
      <w:r w:rsidRPr="008D7955">
        <w:rPr>
          <w:noProof/>
          <w:lang w:val="en-US" w:eastAsia="zh-CN"/>
        </w:rPr>
        <w:t>9</w:t>
      </w:r>
      <w:r w:rsidRPr="008D7955">
        <w:rPr>
          <w:noProof/>
          <w:lang w:val="en-US"/>
        </w:rPr>
        <w:t>.</w:t>
      </w:r>
      <w:r w:rsidRPr="008D7955">
        <w:rPr>
          <w:noProof/>
          <w:lang w:val="en-US" w:eastAsia="zh-CN"/>
        </w:rPr>
        <w:t>2</w:t>
      </w:r>
      <w:r>
        <w:rPr>
          <w:rFonts w:asciiTheme="minorHAnsi" w:eastAsiaTheme="minorEastAsia" w:hAnsiTheme="minorHAnsi" w:cstheme="minorBidi"/>
          <w:noProof/>
          <w:sz w:val="22"/>
          <w:szCs w:val="22"/>
          <w:lang w:eastAsia="en-GB"/>
        </w:rPr>
        <w:tab/>
      </w:r>
      <w:r w:rsidRPr="008D7955">
        <w:rPr>
          <w:noProof/>
          <w:lang w:val="en-US"/>
        </w:rPr>
        <w:t>V2X message family encoding</w:t>
      </w:r>
      <w:r>
        <w:rPr>
          <w:noProof/>
        </w:rPr>
        <w:tab/>
      </w:r>
      <w:r>
        <w:rPr>
          <w:noProof/>
        </w:rPr>
        <w:fldChar w:fldCharType="begin" w:fldLock="1"/>
      </w:r>
      <w:r>
        <w:rPr>
          <w:noProof/>
        </w:rPr>
        <w:instrText xml:space="preserve"> PAGEREF _Toc123627753 \h </w:instrText>
      </w:r>
      <w:r>
        <w:rPr>
          <w:noProof/>
        </w:rPr>
      </w:r>
      <w:r>
        <w:rPr>
          <w:noProof/>
        </w:rPr>
        <w:fldChar w:fldCharType="separate"/>
      </w:r>
      <w:r>
        <w:rPr>
          <w:noProof/>
        </w:rPr>
        <w:t>105</w:t>
      </w:r>
      <w:r>
        <w:rPr>
          <w:noProof/>
        </w:rPr>
        <w:fldChar w:fldCharType="end"/>
      </w:r>
    </w:p>
    <w:p w14:paraId="1AA5516F" w14:textId="1BBB546B" w:rsidR="0085263A" w:rsidRDefault="0085263A">
      <w:pPr>
        <w:pStyle w:val="TOC2"/>
        <w:rPr>
          <w:rFonts w:asciiTheme="minorHAnsi" w:eastAsiaTheme="minorEastAsia" w:hAnsiTheme="minorHAnsi" w:cstheme="minorBidi"/>
          <w:noProof/>
          <w:sz w:val="22"/>
          <w:szCs w:val="22"/>
          <w:lang w:eastAsia="en-GB"/>
        </w:rPr>
      </w:pPr>
      <w:r w:rsidRPr="008D7955">
        <w:rPr>
          <w:noProof/>
          <w:lang w:val="en-US" w:eastAsia="zh-CN"/>
        </w:rPr>
        <w:t>9</w:t>
      </w:r>
      <w:r w:rsidRPr="008D7955">
        <w:rPr>
          <w:noProof/>
          <w:lang w:val="en-US"/>
        </w:rPr>
        <w:t>.3</w:t>
      </w:r>
      <w:r>
        <w:rPr>
          <w:rFonts w:asciiTheme="minorHAnsi" w:eastAsiaTheme="minorEastAsia" w:hAnsiTheme="minorHAnsi" w:cstheme="minorBidi"/>
          <w:noProof/>
          <w:sz w:val="22"/>
          <w:szCs w:val="22"/>
          <w:lang w:eastAsia="en-GB"/>
        </w:rPr>
        <w:tab/>
      </w:r>
      <w:r w:rsidRPr="008D7955">
        <w:rPr>
          <w:noProof/>
          <w:lang w:val="en-US"/>
        </w:rPr>
        <w:t>Non-IP PDU format</w:t>
      </w:r>
      <w:r>
        <w:rPr>
          <w:noProof/>
        </w:rPr>
        <w:tab/>
      </w:r>
      <w:r>
        <w:rPr>
          <w:noProof/>
        </w:rPr>
        <w:fldChar w:fldCharType="begin" w:fldLock="1"/>
      </w:r>
      <w:r>
        <w:rPr>
          <w:noProof/>
        </w:rPr>
        <w:instrText xml:space="preserve"> PAGEREF _Toc123627754 \h </w:instrText>
      </w:r>
      <w:r>
        <w:rPr>
          <w:noProof/>
        </w:rPr>
      </w:r>
      <w:r>
        <w:rPr>
          <w:noProof/>
        </w:rPr>
        <w:fldChar w:fldCharType="separate"/>
      </w:r>
      <w:r>
        <w:rPr>
          <w:noProof/>
        </w:rPr>
        <w:t>105</w:t>
      </w:r>
      <w:r>
        <w:rPr>
          <w:noProof/>
        </w:rPr>
        <w:fldChar w:fldCharType="end"/>
      </w:r>
    </w:p>
    <w:p w14:paraId="5331D036" w14:textId="01082058" w:rsidR="0085263A" w:rsidRDefault="0085263A">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_Toc123627755 \h </w:instrText>
      </w:r>
      <w:r>
        <w:rPr>
          <w:noProof/>
        </w:rPr>
      </w:r>
      <w:r>
        <w:rPr>
          <w:noProof/>
        </w:rPr>
        <w:fldChar w:fldCharType="separate"/>
      </w:r>
      <w:r>
        <w:rPr>
          <w:noProof/>
        </w:rPr>
        <w:t>106</w:t>
      </w:r>
      <w:r>
        <w:rPr>
          <w:noProof/>
        </w:rPr>
        <w:fldChar w:fldCharType="end"/>
      </w:r>
    </w:p>
    <w:p w14:paraId="390D8CFF" w14:textId="0F96ED93" w:rsidR="0085263A" w:rsidRDefault="0085263A">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_Toc123627756 \h </w:instrText>
      </w:r>
      <w:r>
        <w:rPr>
          <w:noProof/>
        </w:rPr>
      </w:r>
      <w:r>
        <w:rPr>
          <w:noProof/>
        </w:rPr>
        <w:fldChar w:fldCharType="separate"/>
      </w:r>
      <w:r>
        <w:rPr>
          <w:noProof/>
        </w:rPr>
        <w:t>106</w:t>
      </w:r>
      <w:r>
        <w:rPr>
          <w:noProof/>
        </w:rPr>
        <w:fldChar w:fldCharType="end"/>
      </w:r>
    </w:p>
    <w:p w14:paraId="57E6E342" w14:textId="19193662" w:rsidR="0085263A" w:rsidRDefault="0085263A">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8D7955">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_Toc123627757 \h </w:instrText>
      </w:r>
      <w:r>
        <w:rPr>
          <w:noProof/>
        </w:rPr>
      </w:r>
      <w:r>
        <w:rPr>
          <w:noProof/>
        </w:rPr>
        <w:fldChar w:fldCharType="separate"/>
      </w:r>
      <w:r>
        <w:rPr>
          <w:noProof/>
        </w:rPr>
        <w:t>106</w:t>
      </w:r>
      <w:r>
        <w:rPr>
          <w:noProof/>
        </w:rPr>
        <w:fldChar w:fldCharType="end"/>
      </w:r>
    </w:p>
    <w:p w14:paraId="4FA945E6" w14:textId="43BA00D6" w:rsidR="0085263A" w:rsidRDefault="0085263A">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_Toc123627758 \h </w:instrText>
      </w:r>
      <w:r>
        <w:rPr>
          <w:noProof/>
        </w:rPr>
      </w:r>
      <w:r>
        <w:rPr>
          <w:noProof/>
        </w:rPr>
        <w:fldChar w:fldCharType="separate"/>
      </w:r>
      <w:r>
        <w:rPr>
          <w:noProof/>
        </w:rPr>
        <w:t>107</w:t>
      </w:r>
      <w:r>
        <w:rPr>
          <w:noProof/>
        </w:rPr>
        <w:fldChar w:fldCharType="end"/>
      </w:r>
    </w:p>
    <w:p w14:paraId="2BEB6A1D" w14:textId="6482BC82" w:rsidR="0085263A" w:rsidRDefault="0085263A">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_Toc123627759 \h </w:instrText>
      </w:r>
      <w:r>
        <w:rPr>
          <w:noProof/>
        </w:rPr>
      </w:r>
      <w:r>
        <w:rPr>
          <w:noProof/>
        </w:rPr>
        <w:fldChar w:fldCharType="separate"/>
      </w:r>
      <w:r>
        <w:rPr>
          <w:noProof/>
        </w:rPr>
        <w:t>110</w:t>
      </w:r>
      <w:r>
        <w:rPr>
          <w:noProof/>
        </w:rPr>
        <w:fldChar w:fldCharType="end"/>
      </w:r>
    </w:p>
    <w:p w14:paraId="0152A10C" w14:textId="4317BC63" w:rsidR="0085263A" w:rsidRDefault="0085263A">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_Toc123627760 \h </w:instrText>
      </w:r>
      <w:r>
        <w:rPr>
          <w:noProof/>
        </w:rPr>
      </w:r>
      <w:r>
        <w:rPr>
          <w:noProof/>
        </w:rPr>
        <w:fldChar w:fldCharType="separate"/>
      </w:r>
      <w:r>
        <w:rPr>
          <w:noProof/>
        </w:rPr>
        <w:t>110</w:t>
      </w:r>
      <w:r>
        <w:rPr>
          <w:noProof/>
        </w:rPr>
        <w:fldChar w:fldCharType="end"/>
      </w:r>
    </w:p>
    <w:p w14:paraId="59F8F9E9" w14:textId="2630F13E" w:rsidR="0085263A" w:rsidRDefault="0085263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_Toc123627761 \h </w:instrText>
      </w:r>
      <w:r>
        <w:rPr>
          <w:noProof/>
        </w:rPr>
      </w:r>
      <w:r>
        <w:rPr>
          <w:noProof/>
        </w:rPr>
        <w:fldChar w:fldCharType="separate"/>
      </w:r>
      <w:r>
        <w:rPr>
          <w:noProof/>
        </w:rPr>
        <w:t>111</w:t>
      </w:r>
      <w:r>
        <w:rPr>
          <w:noProof/>
        </w:rPr>
        <w:fldChar w:fldCharType="end"/>
      </w:r>
    </w:p>
    <w:p w14:paraId="747690AD" w14:textId="3F985476"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123627486"/>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123627487"/>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123627488"/>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545BA67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123627489"/>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123627490"/>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123627491"/>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123627492"/>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123627493"/>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123627494"/>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123627495"/>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533170247"/>
      <w:bookmarkStart w:id="126" w:name="_Toc533170249"/>
      <w:bookmarkStart w:id="127" w:name="_Toc123627496"/>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7"/>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123627497"/>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123627498"/>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5"/>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11A2F22"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648ECE6B" w:rsidR="005D2112" w:rsidRDefault="005D2112" w:rsidP="005D2112">
      <w:pPr>
        <w:pStyle w:val="B2"/>
      </w:pPr>
      <w:bookmarkStart w:id="153" w:name="_Toc45282180"/>
      <w:bookmarkStart w:id="154" w:name="_Toc45882566"/>
      <w:bookmarkStart w:id="155" w:name="_Toc51951116"/>
      <w:bookmarkStart w:id="156" w:name="_Toc59208870"/>
      <w:bookmarkStart w:id="157"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8" w:name="_Toc123627499"/>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59" w:name="_Toc22039958"/>
      <w:bookmarkStart w:id="160" w:name="_Toc25070667"/>
      <w:bookmarkStart w:id="161" w:name="_Toc34388582"/>
      <w:bookmarkStart w:id="162" w:name="_Toc34404353"/>
      <w:bookmarkStart w:id="163" w:name="_Toc45282181"/>
      <w:bookmarkStart w:id="164" w:name="_Toc45882567"/>
      <w:bookmarkStart w:id="165" w:name="_Toc51951117"/>
      <w:bookmarkStart w:id="166" w:name="_Toc59208871"/>
      <w:bookmarkStart w:id="167" w:name="_Toc75734709"/>
      <w:bookmarkStart w:id="168" w:name="_Toc123627500"/>
      <w:r w:rsidRPr="00F1445B">
        <w:rPr>
          <w:noProof/>
          <w:lang w:val="en-US"/>
        </w:rPr>
        <w:t>5.3</w:t>
      </w:r>
      <w:r w:rsidRPr="00F1445B">
        <w:rPr>
          <w:noProof/>
          <w:lang w:val="en-US"/>
        </w:rPr>
        <w:tab/>
        <w:t>Procedures</w:t>
      </w:r>
      <w:bookmarkEnd w:id="126"/>
      <w:bookmarkEnd w:id="159"/>
      <w:bookmarkEnd w:id="160"/>
      <w:bookmarkEnd w:id="161"/>
      <w:bookmarkEnd w:id="162"/>
      <w:bookmarkEnd w:id="163"/>
      <w:bookmarkEnd w:id="164"/>
      <w:bookmarkEnd w:id="165"/>
      <w:bookmarkEnd w:id="166"/>
      <w:bookmarkEnd w:id="167"/>
      <w:bookmarkEnd w:id="168"/>
    </w:p>
    <w:p w14:paraId="18EE7F2B" w14:textId="77777777" w:rsidR="008E33F7" w:rsidRDefault="008E33F7" w:rsidP="00CC0F60">
      <w:pPr>
        <w:pStyle w:val="Heading3"/>
        <w:rPr>
          <w:noProof/>
          <w:lang w:val="en-US"/>
        </w:rPr>
      </w:pPr>
      <w:bookmarkStart w:id="169" w:name="_Toc533170250"/>
      <w:bookmarkStart w:id="170" w:name="_Toc22039959"/>
      <w:bookmarkStart w:id="171" w:name="_Toc25070668"/>
      <w:bookmarkStart w:id="172" w:name="_Toc34388583"/>
      <w:bookmarkStart w:id="173" w:name="_Toc34404354"/>
      <w:bookmarkStart w:id="174" w:name="_Toc45282182"/>
      <w:bookmarkStart w:id="175" w:name="_Toc45882568"/>
      <w:bookmarkStart w:id="176" w:name="_Toc51951118"/>
      <w:bookmarkStart w:id="177" w:name="_Toc59208872"/>
      <w:bookmarkStart w:id="178" w:name="_Toc75734710"/>
      <w:bookmarkStart w:id="179" w:name="_Toc533170253"/>
      <w:bookmarkStart w:id="180" w:name="_Toc533170262"/>
      <w:bookmarkStart w:id="181" w:name="_Toc123627501"/>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9"/>
      <w:bookmarkEnd w:id="170"/>
      <w:bookmarkEnd w:id="171"/>
      <w:bookmarkEnd w:id="172"/>
      <w:bookmarkEnd w:id="173"/>
      <w:bookmarkEnd w:id="174"/>
      <w:bookmarkEnd w:id="175"/>
      <w:bookmarkEnd w:id="176"/>
      <w:bookmarkEnd w:id="177"/>
      <w:bookmarkEnd w:id="178"/>
      <w:bookmarkEnd w:id="181"/>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2" w:name="_Toc22039960"/>
      <w:bookmarkStart w:id="183" w:name="_Toc25070669"/>
      <w:bookmarkStart w:id="184" w:name="_Toc34388584"/>
      <w:bookmarkStart w:id="185" w:name="_Toc34404355"/>
      <w:bookmarkStart w:id="186" w:name="_Toc45282183"/>
      <w:bookmarkStart w:id="187" w:name="_Toc45882569"/>
      <w:bookmarkStart w:id="188" w:name="_Toc51951119"/>
      <w:bookmarkStart w:id="189" w:name="_Toc59208873"/>
      <w:bookmarkStart w:id="190" w:name="_Toc75734711"/>
      <w:bookmarkStart w:id="191" w:name="_Toc123627502"/>
      <w:bookmarkEnd w:id="179"/>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2"/>
      <w:bookmarkEnd w:id="183"/>
      <w:bookmarkEnd w:id="184"/>
      <w:bookmarkEnd w:id="185"/>
      <w:bookmarkEnd w:id="186"/>
      <w:bookmarkEnd w:id="187"/>
      <w:bookmarkEnd w:id="188"/>
      <w:bookmarkEnd w:id="189"/>
      <w:bookmarkEnd w:id="190"/>
      <w:bookmarkEnd w:id="191"/>
    </w:p>
    <w:p w14:paraId="1C89EEEB" w14:textId="77777777" w:rsidR="008E33F7" w:rsidRDefault="008E33F7" w:rsidP="00CC0F60">
      <w:pPr>
        <w:pStyle w:val="Heading4"/>
        <w:rPr>
          <w:noProof/>
          <w:lang w:val="en-US"/>
        </w:rPr>
      </w:pPr>
      <w:bookmarkStart w:id="192" w:name="_Toc22039961"/>
      <w:bookmarkStart w:id="193" w:name="_Toc25070670"/>
      <w:bookmarkStart w:id="194" w:name="_Toc34388585"/>
      <w:bookmarkStart w:id="195" w:name="_Toc34404356"/>
      <w:bookmarkStart w:id="196" w:name="_Toc45282184"/>
      <w:bookmarkStart w:id="197" w:name="_Toc45882570"/>
      <w:bookmarkStart w:id="198" w:name="_Toc51951120"/>
      <w:bookmarkStart w:id="199" w:name="_Toc59208874"/>
      <w:bookmarkStart w:id="200" w:name="_Toc75734712"/>
      <w:bookmarkStart w:id="201" w:name="_Toc123627503"/>
      <w:r>
        <w:rPr>
          <w:noProof/>
          <w:lang w:val="en-US"/>
        </w:rPr>
        <w:t>5.3</w:t>
      </w:r>
      <w:r w:rsidRPr="00F1445B">
        <w:rPr>
          <w:noProof/>
          <w:lang w:val="en-US"/>
        </w:rPr>
        <w:t>.</w:t>
      </w:r>
      <w:r>
        <w:rPr>
          <w:noProof/>
          <w:lang w:val="en-US"/>
        </w:rPr>
        <w:t>2.1</w:t>
      </w:r>
      <w:r>
        <w:rPr>
          <w:noProof/>
          <w:lang w:val="en-US"/>
        </w:rPr>
        <w:tab/>
        <w:t>General</w:t>
      </w:r>
      <w:bookmarkEnd w:id="192"/>
      <w:bookmarkEnd w:id="193"/>
      <w:bookmarkEnd w:id="194"/>
      <w:bookmarkEnd w:id="195"/>
      <w:bookmarkEnd w:id="196"/>
      <w:bookmarkEnd w:id="197"/>
      <w:bookmarkEnd w:id="198"/>
      <w:bookmarkEnd w:id="199"/>
      <w:bookmarkEnd w:id="200"/>
      <w:bookmarkEnd w:id="201"/>
    </w:p>
    <w:p w14:paraId="1D53BD22" w14:textId="77777777" w:rsidR="00F637B9" w:rsidRPr="006A73DE" w:rsidRDefault="00F637B9" w:rsidP="00F637B9">
      <w:pPr>
        <w:rPr>
          <w:noProof/>
          <w:lang w:val="en-US"/>
        </w:rPr>
      </w:pPr>
      <w:bookmarkStart w:id="202" w:name="_Toc533170254"/>
      <w:bookmarkStart w:id="203" w:name="_Toc22039962"/>
      <w:bookmarkStart w:id="204" w:name="_Toc25070671"/>
      <w:bookmarkStart w:id="205" w:name="_Toc34388586"/>
      <w:bookmarkStart w:id="206" w:name="_Toc34404357"/>
      <w:bookmarkStart w:id="207" w:name="_Toc45282185"/>
      <w:bookmarkStart w:id="208" w:name="_Toc45882571"/>
      <w:bookmarkStart w:id="209" w:name="_Toc51951121"/>
      <w:bookmarkStart w:id="210" w:name="_Toc59208875"/>
      <w:bookmarkStart w:id="211"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2" w:name="_Toc123627504"/>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2"/>
      <w:bookmarkEnd w:id="203"/>
      <w:bookmarkEnd w:id="204"/>
      <w:bookmarkEnd w:id="205"/>
      <w:bookmarkEnd w:id="206"/>
      <w:bookmarkEnd w:id="207"/>
      <w:bookmarkEnd w:id="208"/>
      <w:bookmarkEnd w:id="209"/>
      <w:bookmarkEnd w:id="210"/>
      <w:bookmarkEnd w:id="211"/>
      <w:bookmarkEnd w:id="212"/>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3"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4" w:name="_Toc22039963"/>
    <w:bookmarkStart w:id="215" w:name="_Toc25070672"/>
    <w:bookmarkStart w:id="216" w:name="_Toc34388587"/>
    <w:bookmarkStart w:id="217"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5pt" o:ole="">
            <v:imagedata r:id="rId12" o:title=""/>
          </v:shape>
          <o:OLEObject Type="Embed" ProgID="Visio.Drawing.15" ShapeID="_x0000_i1025" DrawAspect="Content" ObjectID="_1734240763"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8" w:name="_Toc45282186"/>
      <w:bookmarkStart w:id="219" w:name="_Toc45882572"/>
      <w:bookmarkStart w:id="220" w:name="_Toc51951122"/>
      <w:bookmarkStart w:id="221" w:name="_Toc59208876"/>
      <w:bookmarkStart w:id="222" w:name="_Toc75734714"/>
      <w:bookmarkStart w:id="223" w:name="_Toc123627505"/>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3"/>
      <w:r w:rsidRPr="00440029">
        <w:t>accepted</w:t>
      </w:r>
      <w:r w:rsidRPr="00286D09">
        <w:t xml:space="preserve"> </w:t>
      </w:r>
      <w:r>
        <w:t>by the network</w:t>
      </w:r>
      <w:bookmarkEnd w:id="214"/>
      <w:bookmarkEnd w:id="215"/>
      <w:bookmarkEnd w:id="216"/>
      <w:bookmarkEnd w:id="217"/>
      <w:bookmarkEnd w:id="218"/>
      <w:bookmarkEnd w:id="219"/>
      <w:bookmarkEnd w:id="220"/>
      <w:bookmarkEnd w:id="221"/>
      <w:bookmarkEnd w:id="222"/>
      <w:bookmarkEnd w:id="223"/>
    </w:p>
    <w:p w14:paraId="32BD35D8" w14:textId="77777777" w:rsidR="008E33F7" w:rsidRPr="00B7735E" w:rsidRDefault="008E33F7" w:rsidP="008E33F7">
      <w:pPr>
        <w:rPr>
          <w:rFonts w:eastAsia="Malgun Gothic"/>
          <w:lang w:val="en-US" w:eastAsia="ko-KR"/>
        </w:rPr>
      </w:pPr>
      <w:bookmarkStart w:id="22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5" w:name="_Toc22039964"/>
      <w:bookmarkStart w:id="226" w:name="_Toc20233348"/>
      <w:bookmarkEnd w:id="22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7" w:name="_Toc25070673"/>
      <w:bookmarkStart w:id="228" w:name="_Toc34388588"/>
      <w:bookmarkStart w:id="229" w:name="_Toc34404359"/>
      <w:bookmarkStart w:id="230" w:name="_Toc45282187"/>
      <w:bookmarkStart w:id="231" w:name="_Toc45882573"/>
      <w:bookmarkStart w:id="232" w:name="_Toc51951123"/>
      <w:bookmarkStart w:id="233" w:name="_Toc59208877"/>
      <w:bookmarkStart w:id="234"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5" w:name="_Toc123627506"/>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5"/>
      <w:bookmarkEnd w:id="227"/>
      <w:bookmarkEnd w:id="228"/>
      <w:bookmarkEnd w:id="229"/>
      <w:bookmarkEnd w:id="230"/>
      <w:bookmarkEnd w:id="231"/>
      <w:bookmarkEnd w:id="232"/>
      <w:bookmarkEnd w:id="233"/>
      <w:bookmarkEnd w:id="234"/>
      <w:bookmarkEnd w:id="235"/>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6" w:name="_Toc22039965"/>
      <w:bookmarkStart w:id="237" w:name="_Toc25070674"/>
      <w:bookmarkStart w:id="238" w:name="_Toc34388589"/>
      <w:bookmarkStart w:id="239" w:name="_Toc34404360"/>
      <w:bookmarkStart w:id="240" w:name="_Toc45282188"/>
      <w:bookmarkStart w:id="241" w:name="_Toc45882574"/>
      <w:bookmarkStart w:id="242" w:name="_Toc51951124"/>
      <w:bookmarkStart w:id="243" w:name="_Toc59208878"/>
      <w:bookmarkStart w:id="244" w:name="_Toc75734716"/>
      <w:bookmarkStart w:id="245" w:name="_Toc123627507"/>
      <w:r w:rsidRPr="00AA0213">
        <w:t>5.3.</w:t>
      </w:r>
      <w:r>
        <w:t>2</w:t>
      </w:r>
      <w:r w:rsidRPr="00AA0213">
        <w:t>.</w:t>
      </w:r>
      <w:r>
        <w:t>5</w:t>
      </w:r>
      <w:r w:rsidRPr="00AA0213">
        <w:tab/>
        <w:t>Abnormal cases on the network side</w:t>
      </w:r>
      <w:bookmarkEnd w:id="226"/>
      <w:bookmarkEnd w:id="236"/>
      <w:bookmarkEnd w:id="237"/>
      <w:bookmarkEnd w:id="238"/>
      <w:bookmarkEnd w:id="239"/>
      <w:bookmarkEnd w:id="240"/>
      <w:bookmarkEnd w:id="241"/>
      <w:bookmarkEnd w:id="242"/>
      <w:bookmarkEnd w:id="243"/>
      <w:bookmarkEnd w:id="244"/>
      <w:bookmarkEnd w:id="245"/>
    </w:p>
    <w:p w14:paraId="0B897D8D" w14:textId="77777777" w:rsidR="008E33F7" w:rsidRPr="00644DB5" w:rsidRDefault="008E33F7" w:rsidP="008E33F7">
      <w:pPr>
        <w:rPr>
          <w:lang w:eastAsia="zh-CN"/>
        </w:rPr>
      </w:pPr>
      <w:bookmarkStart w:id="246" w:name="_Toc25070675"/>
      <w:bookmarkStart w:id="24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8" w:name="_Toc34388590"/>
      <w:bookmarkStart w:id="249" w:name="_Toc34404361"/>
      <w:bookmarkStart w:id="250" w:name="_Toc45282189"/>
      <w:bookmarkStart w:id="251" w:name="_Toc45882575"/>
      <w:bookmarkStart w:id="252" w:name="_Toc51951125"/>
      <w:bookmarkStart w:id="253" w:name="_Toc59208879"/>
      <w:bookmarkStart w:id="254" w:name="_Toc75734717"/>
      <w:bookmarkStart w:id="255" w:name="_Toc123627508"/>
      <w:r w:rsidRPr="00AA0213">
        <w:t>5.3.</w:t>
      </w:r>
      <w:r>
        <w:t>2</w:t>
      </w:r>
      <w:r w:rsidRPr="00AA0213">
        <w:t>.</w:t>
      </w:r>
      <w:r>
        <w:t>6</w:t>
      </w:r>
      <w:r w:rsidRPr="00AA0213">
        <w:tab/>
        <w:t xml:space="preserve">Abnormal cases on the </w:t>
      </w:r>
      <w:r>
        <w:t>UE</w:t>
      </w:r>
      <w:bookmarkEnd w:id="246"/>
      <w:bookmarkEnd w:id="248"/>
      <w:bookmarkEnd w:id="249"/>
      <w:bookmarkEnd w:id="250"/>
      <w:bookmarkEnd w:id="251"/>
      <w:bookmarkEnd w:id="252"/>
      <w:bookmarkEnd w:id="253"/>
      <w:bookmarkEnd w:id="254"/>
      <w:bookmarkEnd w:id="255"/>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6" w:name="_Toc25070676"/>
      <w:bookmarkStart w:id="257" w:name="_Toc34388591"/>
      <w:bookmarkStart w:id="258" w:name="_Toc34404362"/>
      <w:bookmarkStart w:id="259" w:name="_Toc45282190"/>
      <w:bookmarkStart w:id="260" w:name="_Toc45882576"/>
      <w:bookmarkStart w:id="261" w:name="_Toc51951126"/>
      <w:bookmarkStart w:id="262" w:name="_Toc59208880"/>
      <w:bookmarkStart w:id="263" w:name="_Toc75734718"/>
      <w:bookmarkStart w:id="264" w:name="_Toc123627509"/>
      <w:r>
        <w:t>6</w:t>
      </w:r>
      <w:r>
        <w:tab/>
        <w:t>V2X communication</w:t>
      </w:r>
      <w:bookmarkEnd w:id="180"/>
      <w:bookmarkEnd w:id="247"/>
      <w:bookmarkEnd w:id="256"/>
      <w:bookmarkEnd w:id="257"/>
      <w:bookmarkEnd w:id="258"/>
      <w:bookmarkEnd w:id="259"/>
      <w:bookmarkEnd w:id="260"/>
      <w:bookmarkEnd w:id="261"/>
      <w:bookmarkEnd w:id="262"/>
      <w:bookmarkEnd w:id="263"/>
      <w:bookmarkEnd w:id="264"/>
    </w:p>
    <w:p w14:paraId="373CB17B" w14:textId="77777777" w:rsidR="008E33F7" w:rsidRPr="00F1445B" w:rsidRDefault="008E33F7" w:rsidP="00CC0F60">
      <w:pPr>
        <w:pStyle w:val="Heading2"/>
        <w:rPr>
          <w:noProof/>
          <w:lang w:val="en-US"/>
        </w:rPr>
      </w:pPr>
      <w:bookmarkStart w:id="265" w:name="_Toc533170263"/>
      <w:bookmarkStart w:id="266" w:name="_Toc22039967"/>
      <w:bookmarkStart w:id="267" w:name="_Toc25070677"/>
      <w:bookmarkStart w:id="268" w:name="_Toc34388592"/>
      <w:bookmarkStart w:id="269" w:name="_Toc34404363"/>
      <w:bookmarkStart w:id="270" w:name="_Toc45282191"/>
      <w:bookmarkStart w:id="271" w:name="_Toc45882577"/>
      <w:bookmarkStart w:id="272" w:name="_Toc51951127"/>
      <w:bookmarkStart w:id="273" w:name="_Toc59208881"/>
      <w:bookmarkStart w:id="274" w:name="_Toc75734719"/>
      <w:bookmarkStart w:id="275" w:name="_Toc123627510"/>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5"/>
      <w:bookmarkEnd w:id="266"/>
      <w:bookmarkEnd w:id="267"/>
      <w:bookmarkEnd w:id="268"/>
      <w:bookmarkEnd w:id="269"/>
      <w:bookmarkEnd w:id="270"/>
      <w:bookmarkEnd w:id="271"/>
      <w:bookmarkEnd w:id="272"/>
      <w:bookmarkEnd w:id="273"/>
      <w:bookmarkEnd w:id="274"/>
      <w:bookmarkEnd w:id="275"/>
    </w:p>
    <w:p w14:paraId="2E717A1A" w14:textId="77777777" w:rsidR="008E33F7" w:rsidRPr="00F1445B" w:rsidRDefault="008E33F7" w:rsidP="00CC0F60">
      <w:pPr>
        <w:pStyle w:val="Heading3"/>
        <w:rPr>
          <w:noProof/>
          <w:lang w:val="en-US"/>
        </w:rPr>
      </w:pPr>
      <w:bookmarkStart w:id="276" w:name="_Toc533170264"/>
      <w:bookmarkStart w:id="277" w:name="_Toc22039968"/>
      <w:bookmarkStart w:id="278" w:name="_Toc25070678"/>
      <w:bookmarkStart w:id="279" w:name="_Toc34388593"/>
      <w:bookmarkStart w:id="280" w:name="_Toc34404364"/>
      <w:bookmarkStart w:id="281" w:name="_Toc45282192"/>
      <w:bookmarkStart w:id="282" w:name="_Toc45882578"/>
      <w:bookmarkStart w:id="283" w:name="_Toc51951128"/>
      <w:bookmarkStart w:id="284" w:name="_Toc59208882"/>
      <w:bookmarkStart w:id="285" w:name="_Toc75734720"/>
      <w:bookmarkStart w:id="286" w:name="_Toc533170271"/>
      <w:bookmarkStart w:id="287" w:name="_Toc12362751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6"/>
      <w:bookmarkEnd w:id="277"/>
      <w:bookmarkEnd w:id="278"/>
      <w:bookmarkEnd w:id="279"/>
      <w:bookmarkEnd w:id="280"/>
      <w:bookmarkEnd w:id="281"/>
      <w:bookmarkEnd w:id="282"/>
      <w:bookmarkEnd w:id="283"/>
      <w:bookmarkEnd w:id="284"/>
      <w:bookmarkEnd w:id="285"/>
      <w:bookmarkEnd w:id="287"/>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8" w:name="_Toc22039969"/>
      <w:bookmarkStart w:id="289" w:name="_Toc25070679"/>
      <w:bookmarkStart w:id="290" w:name="_Toc34388594"/>
      <w:bookmarkStart w:id="291" w:name="_Toc34404365"/>
      <w:bookmarkStart w:id="292" w:name="_Toc45282193"/>
      <w:bookmarkStart w:id="293" w:name="_Toc45882579"/>
      <w:bookmarkStart w:id="294" w:name="_Toc51951129"/>
      <w:bookmarkStart w:id="295" w:name="_Toc59208883"/>
      <w:bookmarkStart w:id="296" w:name="_Toc75734721"/>
      <w:bookmarkStart w:id="297" w:name="_Toc123627512"/>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8"/>
      <w:bookmarkEnd w:id="289"/>
      <w:bookmarkEnd w:id="290"/>
      <w:bookmarkEnd w:id="291"/>
      <w:bookmarkEnd w:id="292"/>
      <w:bookmarkEnd w:id="293"/>
      <w:bookmarkEnd w:id="294"/>
      <w:bookmarkEnd w:id="295"/>
      <w:bookmarkEnd w:id="296"/>
      <w:bookmarkEnd w:id="297"/>
    </w:p>
    <w:p w14:paraId="1EFC919F" w14:textId="77777777" w:rsidR="008E33F7" w:rsidRPr="00987307" w:rsidRDefault="008E33F7" w:rsidP="00CC0F60">
      <w:pPr>
        <w:pStyle w:val="Heading4"/>
      </w:pPr>
      <w:bookmarkStart w:id="298" w:name="_Toc22039970"/>
      <w:bookmarkStart w:id="299" w:name="_Toc25070680"/>
      <w:bookmarkStart w:id="300" w:name="_Toc34388595"/>
      <w:bookmarkStart w:id="301" w:name="_Toc34404366"/>
      <w:bookmarkStart w:id="302" w:name="_Toc45282194"/>
      <w:bookmarkStart w:id="303" w:name="_Toc45882580"/>
      <w:bookmarkStart w:id="304" w:name="_Toc51951130"/>
      <w:bookmarkStart w:id="305" w:name="_Toc59208884"/>
      <w:bookmarkStart w:id="306" w:name="_Toc75734722"/>
      <w:bookmarkStart w:id="307" w:name="_Toc123627513"/>
      <w:r w:rsidRPr="00987307">
        <w:t>6.1.</w:t>
      </w:r>
      <w:r>
        <w:t>2</w:t>
      </w:r>
      <w:r w:rsidRPr="00987307">
        <w:t>.1</w:t>
      </w:r>
      <w:r w:rsidRPr="00987307">
        <w:tab/>
        <w:t>Overview</w:t>
      </w:r>
      <w:bookmarkEnd w:id="298"/>
      <w:bookmarkEnd w:id="299"/>
      <w:bookmarkEnd w:id="300"/>
      <w:bookmarkEnd w:id="301"/>
      <w:bookmarkEnd w:id="302"/>
      <w:bookmarkEnd w:id="303"/>
      <w:bookmarkEnd w:id="304"/>
      <w:bookmarkEnd w:id="305"/>
      <w:bookmarkEnd w:id="306"/>
      <w:bookmarkEnd w:id="307"/>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8" w:name="_Toc22039971"/>
      <w:bookmarkStart w:id="309" w:name="_Toc25070681"/>
      <w:bookmarkStart w:id="310" w:name="_Toc525231185"/>
      <w:bookmarkStart w:id="311"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2" w:name="_Toc34388596"/>
      <w:bookmarkStart w:id="313"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4" w:name="_Toc45282195"/>
      <w:bookmarkStart w:id="315" w:name="_Toc45882581"/>
      <w:bookmarkStart w:id="316" w:name="_Toc51951131"/>
      <w:bookmarkStart w:id="317" w:name="_Toc59208885"/>
      <w:bookmarkStart w:id="318" w:name="_Toc75734723"/>
      <w:bookmarkStart w:id="319" w:name="_Toc123627514"/>
      <w:r>
        <w:t>6.1.2.2</w:t>
      </w:r>
      <w:r w:rsidRPr="00183538">
        <w:tab/>
      </w:r>
      <w:r>
        <w:t>PC5 unicast</w:t>
      </w:r>
      <w:r w:rsidRPr="00183538">
        <w:t xml:space="preserve"> </w:t>
      </w:r>
      <w:r>
        <w:t>link establishment</w:t>
      </w:r>
      <w:r w:rsidRPr="00183538">
        <w:t xml:space="preserve"> procedure</w:t>
      </w:r>
      <w:bookmarkEnd w:id="308"/>
      <w:bookmarkEnd w:id="309"/>
      <w:bookmarkEnd w:id="312"/>
      <w:bookmarkEnd w:id="313"/>
      <w:bookmarkEnd w:id="314"/>
      <w:bookmarkEnd w:id="315"/>
      <w:bookmarkEnd w:id="316"/>
      <w:bookmarkEnd w:id="317"/>
      <w:bookmarkEnd w:id="318"/>
      <w:bookmarkEnd w:id="319"/>
    </w:p>
    <w:p w14:paraId="1E414F1B" w14:textId="77777777" w:rsidR="008E33F7" w:rsidRPr="00183538" w:rsidRDefault="008E33F7" w:rsidP="00CC0F60">
      <w:pPr>
        <w:pStyle w:val="Heading5"/>
      </w:pPr>
      <w:bookmarkStart w:id="320" w:name="_Toc22039972"/>
      <w:bookmarkStart w:id="321" w:name="_Toc25070682"/>
      <w:bookmarkStart w:id="322" w:name="_Toc34388597"/>
      <w:bookmarkStart w:id="323" w:name="_Toc34404368"/>
      <w:bookmarkStart w:id="324" w:name="_Toc45282196"/>
      <w:bookmarkStart w:id="325" w:name="_Toc45882582"/>
      <w:bookmarkStart w:id="326" w:name="_Toc51951132"/>
      <w:bookmarkStart w:id="327" w:name="_Toc59208886"/>
      <w:bookmarkStart w:id="328" w:name="_Toc75734724"/>
      <w:bookmarkStart w:id="329" w:name="_Toc123627515"/>
      <w:r>
        <w:t>6.1.2.2.1</w:t>
      </w:r>
      <w:r w:rsidRPr="00183538">
        <w:tab/>
        <w:t>General</w:t>
      </w:r>
      <w:bookmarkEnd w:id="320"/>
      <w:bookmarkEnd w:id="321"/>
      <w:bookmarkEnd w:id="322"/>
      <w:bookmarkEnd w:id="323"/>
      <w:bookmarkEnd w:id="324"/>
      <w:bookmarkEnd w:id="325"/>
      <w:bookmarkEnd w:id="326"/>
      <w:bookmarkEnd w:id="327"/>
      <w:bookmarkEnd w:id="328"/>
      <w:bookmarkEnd w:id="329"/>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0" w:name="_Toc22039973"/>
      <w:bookmarkStart w:id="331" w:name="_Toc25070683"/>
      <w:bookmarkStart w:id="332" w:name="_Toc34388598"/>
      <w:bookmarkStart w:id="333" w:name="_Toc34404369"/>
      <w:bookmarkStart w:id="334" w:name="_Toc45282197"/>
      <w:bookmarkStart w:id="335" w:name="_Toc45882583"/>
      <w:bookmarkStart w:id="336" w:name="_Toc51951133"/>
      <w:bookmarkStart w:id="337" w:name="_Toc59208887"/>
      <w:bookmarkStart w:id="338" w:name="_Toc75734725"/>
      <w:bookmarkStart w:id="339" w:name="_Toc123627516"/>
      <w:r>
        <w:t>6.1.2.2.</w:t>
      </w:r>
      <w:r w:rsidRPr="00183538">
        <w:t>2</w:t>
      </w:r>
      <w:r w:rsidRPr="00183538">
        <w:tab/>
      </w:r>
      <w:r>
        <w:t>PC5 unicast link establishment</w:t>
      </w:r>
      <w:r w:rsidRPr="00183538">
        <w:t xml:space="preserve"> procedure initiation by initiating UE</w:t>
      </w:r>
      <w:bookmarkEnd w:id="330"/>
      <w:bookmarkEnd w:id="331"/>
      <w:bookmarkEnd w:id="332"/>
      <w:bookmarkEnd w:id="333"/>
      <w:bookmarkEnd w:id="334"/>
      <w:bookmarkEnd w:id="335"/>
      <w:bookmarkEnd w:id="336"/>
      <w:bookmarkEnd w:id="337"/>
      <w:bookmarkEnd w:id="338"/>
      <w:bookmarkEnd w:id="339"/>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5591B903"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3338658D" w:rsidR="007701AB" w:rsidRDefault="007701AB" w:rsidP="0085263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159C913E"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25pt;height:210.75pt" o:ole="">
            <v:imagedata r:id="rId14" o:title=""/>
          </v:shape>
          <o:OLEObject Type="Embed" ProgID="Visio.Drawing.15" ShapeID="_x0000_i1026" DrawAspect="Content" ObjectID="_1734240764"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0"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0"/>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1" w:name="_Toc22039974"/>
      <w:bookmarkStart w:id="342" w:name="_Toc25070684"/>
      <w:bookmarkStart w:id="343" w:name="_Toc34388599"/>
      <w:bookmarkStart w:id="344" w:name="_Toc34404370"/>
      <w:bookmarkStart w:id="345" w:name="_Toc45282198"/>
      <w:bookmarkStart w:id="346" w:name="_Toc45882584"/>
      <w:bookmarkStart w:id="347" w:name="_Toc51951134"/>
      <w:bookmarkStart w:id="348" w:name="_Toc59208888"/>
      <w:bookmarkStart w:id="349" w:name="_Toc75734726"/>
      <w:bookmarkStart w:id="350" w:name="_Toc123627517"/>
      <w:r>
        <w:lastRenderedPageBreak/>
        <w:t>6.1.2.2.</w:t>
      </w:r>
      <w:r w:rsidRPr="00183538">
        <w:t>3</w:t>
      </w:r>
      <w:r w:rsidRPr="00183538">
        <w:tab/>
      </w:r>
      <w:r>
        <w:t>PC5 unicast link establishment</w:t>
      </w:r>
      <w:r w:rsidRPr="00183538">
        <w:t xml:space="preserve"> procedure accepted by the target UE</w:t>
      </w:r>
      <w:bookmarkEnd w:id="341"/>
      <w:bookmarkEnd w:id="342"/>
      <w:bookmarkEnd w:id="343"/>
      <w:bookmarkEnd w:id="344"/>
      <w:bookmarkEnd w:id="345"/>
      <w:bookmarkEnd w:id="346"/>
      <w:bookmarkEnd w:id="347"/>
      <w:bookmarkEnd w:id="348"/>
      <w:bookmarkEnd w:id="349"/>
      <w:bookmarkEnd w:id="350"/>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51"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51"/>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269C57C"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2" w:name="_Toc22039975"/>
      <w:bookmarkStart w:id="353" w:name="_Toc25070685"/>
      <w:bookmarkStart w:id="354" w:name="_Toc34388600"/>
      <w:bookmarkStart w:id="35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6" w:name="_Toc45282199"/>
      <w:bookmarkStart w:id="357" w:name="_Toc45882585"/>
      <w:bookmarkStart w:id="358" w:name="_Toc51951135"/>
      <w:bookmarkStart w:id="359" w:name="_Toc59208889"/>
      <w:bookmarkStart w:id="360" w:name="_Toc75734727"/>
      <w:bookmarkStart w:id="361" w:name="_Toc123627518"/>
      <w:r>
        <w:t>6.1.2.2.4</w:t>
      </w:r>
      <w:r w:rsidRPr="00183538">
        <w:tab/>
      </w:r>
      <w:r>
        <w:t>PC5 unicast link establishment</w:t>
      </w:r>
      <w:r w:rsidRPr="00183538">
        <w:t xml:space="preserve"> procedure completion by the initiating UE</w:t>
      </w:r>
      <w:bookmarkEnd w:id="352"/>
      <w:bookmarkEnd w:id="353"/>
      <w:bookmarkEnd w:id="354"/>
      <w:bookmarkEnd w:id="355"/>
      <w:bookmarkEnd w:id="356"/>
      <w:bookmarkEnd w:id="357"/>
      <w:bookmarkEnd w:id="358"/>
      <w:bookmarkEnd w:id="359"/>
      <w:bookmarkEnd w:id="360"/>
      <w:bookmarkEnd w:id="361"/>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2" w:name="_Toc22039976"/>
      <w:bookmarkStart w:id="363" w:name="_Toc25070686"/>
      <w:bookmarkStart w:id="364" w:name="_Toc34388601"/>
      <w:bookmarkStart w:id="365"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6" w:name="_Toc45282200"/>
      <w:bookmarkStart w:id="367" w:name="_Toc45882586"/>
      <w:bookmarkStart w:id="368"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69" w:name="_Toc59208890"/>
      <w:bookmarkStart w:id="370" w:name="_Toc75734728"/>
      <w:bookmarkStart w:id="371" w:name="_Toc123627519"/>
      <w:r>
        <w:lastRenderedPageBreak/>
        <w:t>6.1.2.2.5</w:t>
      </w:r>
      <w:r w:rsidRPr="00CE238F">
        <w:tab/>
        <w:t>PC5 unicast link establishment procedure not accepted by the target UE</w:t>
      </w:r>
      <w:bookmarkEnd w:id="362"/>
      <w:bookmarkEnd w:id="363"/>
      <w:bookmarkEnd w:id="364"/>
      <w:bookmarkEnd w:id="365"/>
      <w:bookmarkEnd w:id="366"/>
      <w:bookmarkEnd w:id="367"/>
      <w:bookmarkEnd w:id="368"/>
      <w:bookmarkEnd w:id="369"/>
      <w:bookmarkEnd w:id="370"/>
      <w:bookmarkEnd w:id="371"/>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2" w:name="_Toc25070687"/>
      <w:bookmarkStart w:id="373" w:name="_Toc34388602"/>
      <w:bookmarkStart w:id="374" w:name="_Toc34404373"/>
      <w:bookmarkStart w:id="375" w:name="_Toc45282201"/>
      <w:bookmarkStart w:id="376" w:name="_Toc45882587"/>
      <w:bookmarkStart w:id="377" w:name="_Toc51951137"/>
      <w:bookmarkStart w:id="378" w:name="_Toc22039977"/>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79" w:name="_Toc59208891"/>
      <w:bookmarkStart w:id="380" w:name="_Toc75734729"/>
      <w:bookmarkStart w:id="381" w:name="_Toc123627520"/>
      <w:r>
        <w:t>6.1.2.2.6</w:t>
      </w:r>
      <w:r w:rsidRPr="00CE238F">
        <w:tab/>
      </w:r>
      <w:r w:rsidRPr="00FD6318">
        <w:t>Abnormal cases</w:t>
      </w:r>
      <w:bookmarkEnd w:id="372"/>
      <w:bookmarkEnd w:id="373"/>
      <w:bookmarkEnd w:id="374"/>
      <w:bookmarkEnd w:id="375"/>
      <w:bookmarkEnd w:id="376"/>
      <w:bookmarkEnd w:id="377"/>
      <w:bookmarkEnd w:id="379"/>
      <w:bookmarkEnd w:id="380"/>
      <w:bookmarkEnd w:id="381"/>
    </w:p>
    <w:p w14:paraId="0D0F2D01" w14:textId="77777777" w:rsidR="008E33F7" w:rsidRPr="00FD6318" w:rsidRDefault="008E33F7" w:rsidP="00CC0F60">
      <w:pPr>
        <w:pStyle w:val="Heading6"/>
        <w:numPr>
          <w:ilvl w:val="5"/>
          <w:numId w:val="0"/>
        </w:numPr>
        <w:ind w:left="1152" w:hanging="432"/>
        <w:rPr>
          <w:lang w:eastAsia="zh-CN"/>
        </w:rPr>
      </w:pPr>
      <w:bookmarkStart w:id="382" w:name="_Toc25070688"/>
      <w:bookmarkStart w:id="383" w:name="_Toc34388603"/>
      <w:bookmarkStart w:id="384" w:name="_Toc34404374"/>
      <w:bookmarkStart w:id="385" w:name="_Toc45282202"/>
      <w:bookmarkStart w:id="386" w:name="_Toc45882588"/>
      <w:bookmarkStart w:id="387" w:name="_Toc51951138"/>
      <w:bookmarkStart w:id="388" w:name="_Toc59208892"/>
      <w:bookmarkStart w:id="389" w:name="_Toc75734730"/>
      <w:bookmarkStart w:id="390" w:name="_Toc123627521"/>
      <w:r>
        <w:rPr>
          <w:rFonts w:hint="eastAsia"/>
          <w:lang w:eastAsia="zh-CN"/>
        </w:rPr>
        <w:t>6.1.2.2.6.1</w:t>
      </w:r>
      <w:r>
        <w:rPr>
          <w:lang w:eastAsia="zh-CN"/>
        </w:rPr>
        <w:tab/>
      </w:r>
      <w:r w:rsidRPr="00FD6318">
        <w:rPr>
          <w:lang w:eastAsia="zh-CN"/>
        </w:rPr>
        <w:t>Abnormal cases at the initiating UE</w:t>
      </w:r>
      <w:bookmarkEnd w:id="382"/>
      <w:bookmarkEnd w:id="383"/>
      <w:bookmarkEnd w:id="384"/>
      <w:bookmarkEnd w:id="385"/>
      <w:bookmarkEnd w:id="386"/>
      <w:bookmarkEnd w:id="387"/>
      <w:bookmarkEnd w:id="388"/>
      <w:bookmarkEnd w:id="389"/>
      <w:bookmarkEnd w:id="390"/>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1" w:name="_Toc25070689"/>
      <w:bookmarkStart w:id="392" w:name="_Toc34388604"/>
      <w:bookmarkStart w:id="393" w:name="_Toc34404375"/>
      <w:bookmarkStart w:id="394" w:name="_Toc45282203"/>
      <w:bookmarkStart w:id="395" w:name="_Toc45882589"/>
      <w:bookmarkStart w:id="396" w:name="_Toc51951139"/>
      <w:bookmarkStart w:id="397" w:name="_Toc59208893"/>
      <w:bookmarkStart w:id="398" w:name="_Toc75734731"/>
      <w:bookmarkStart w:id="399" w:name="_Toc123627522"/>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1"/>
      <w:bookmarkEnd w:id="392"/>
      <w:bookmarkEnd w:id="393"/>
      <w:bookmarkEnd w:id="394"/>
      <w:bookmarkEnd w:id="395"/>
      <w:bookmarkEnd w:id="396"/>
      <w:bookmarkEnd w:id="397"/>
      <w:bookmarkEnd w:id="398"/>
      <w:bookmarkEnd w:id="399"/>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0" w:name="_Toc25070690"/>
      <w:bookmarkStart w:id="401" w:name="_Toc34388605"/>
      <w:bookmarkStart w:id="402" w:name="_Toc34404376"/>
      <w:bookmarkStart w:id="403" w:name="_Toc45282204"/>
      <w:bookmarkStart w:id="40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5" w:name="_Toc51951140"/>
      <w:bookmarkStart w:id="406" w:name="_Toc59208894"/>
      <w:bookmarkStart w:id="407" w:name="_Toc75734732"/>
      <w:bookmarkStart w:id="408" w:name="_Toc123627523"/>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0"/>
      <w:bookmarkEnd w:id="378"/>
      <w:bookmarkEnd w:id="400"/>
      <w:bookmarkEnd w:id="401"/>
      <w:bookmarkEnd w:id="402"/>
      <w:bookmarkEnd w:id="403"/>
      <w:bookmarkEnd w:id="404"/>
      <w:bookmarkEnd w:id="405"/>
      <w:bookmarkEnd w:id="406"/>
      <w:bookmarkEnd w:id="407"/>
      <w:bookmarkEnd w:id="408"/>
    </w:p>
    <w:p w14:paraId="7F0B4408" w14:textId="77777777" w:rsidR="008E33F7" w:rsidRPr="00742FAE" w:rsidRDefault="008E33F7" w:rsidP="00CC0F60">
      <w:pPr>
        <w:pStyle w:val="Heading5"/>
      </w:pPr>
      <w:bookmarkStart w:id="409" w:name="_Toc525231186"/>
      <w:bookmarkStart w:id="410" w:name="_Toc22039978"/>
      <w:bookmarkStart w:id="411" w:name="_Toc25070691"/>
      <w:bookmarkStart w:id="412" w:name="_Toc34388606"/>
      <w:bookmarkStart w:id="413" w:name="_Toc34404377"/>
      <w:bookmarkStart w:id="414" w:name="_Toc45282205"/>
      <w:bookmarkStart w:id="415" w:name="_Toc45882591"/>
      <w:bookmarkStart w:id="416" w:name="_Toc51951141"/>
      <w:bookmarkStart w:id="417" w:name="_Toc59208895"/>
      <w:bookmarkStart w:id="418" w:name="_Toc75734733"/>
      <w:bookmarkStart w:id="419" w:name="_Toc123627524"/>
      <w:r>
        <w:t>6.1.2.</w:t>
      </w:r>
      <w:r>
        <w:rPr>
          <w:rFonts w:hint="eastAsia"/>
          <w:lang w:eastAsia="zh-CN"/>
        </w:rPr>
        <w:t>3</w:t>
      </w:r>
      <w:r>
        <w:t>.1</w:t>
      </w:r>
      <w:r w:rsidRPr="00742FAE">
        <w:tab/>
        <w:t>General</w:t>
      </w:r>
      <w:bookmarkEnd w:id="409"/>
      <w:bookmarkEnd w:id="410"/>
      <w:bookmarkEnd w:id="411"/>
      <w:bookmarkEnd w:id="412"/>
      <w:bookmarkEnd w:id="413"/>
      <w:bookmarkEnd w:id="414"/>
      <w:bookmarkEnd w:id="415"/>
      <w:bookmarkEnd w:id="416"/>
      <w:bookmarkEnd w:id="417"/>
      <w:bookmarkEnd w:id="418"/>
      <w:bookmarkEnd w:id="419"/>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0" w:name="_Toc525231187"/>
      <w:bookmarkStart w:id="421" w:name="_Toc22039979"/>
      <w:bookmarkStart w:id="422" w:name="_Toc25070692"/>
      <w:bookmarkStart w:id="423" w:name="_Toc34388607"/>
      <w:bookmarkStart w:id="424" w:name="_Toc34404378"/>
      <w:bookmarkStart w:id="425" w:name="_Toc45282206"/>
      <w:bookmarkStart w:id="426" w:name="_Toc45882592"/>
      <w:bookmarkStart w:id="427" w:name="_Toc51951142"/>
      <w:bookmarkStart w:id="428" w:name="_Toc59208896"/>
      <w:bookmarkStart w:id="429" w:name="_Toc75734734"/>
      <w:bookmarkStart w:id="430" w:name="_Toc123627525"/>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0"/>
      <w:bookmarkEnd w:id="421"/>
      <w:bookmarkEnd w:id="422"/>
      <w:bookmarkEnd w:id="423"/>
      <w:bookmarkEnd w:id="424"/>
      <w:bookmarkEnd w:id="425"/>
      <w:bookmarkEnd w:id="426"/>
      <w:bookmarkEnd w:id="427"/>
      <w:bookmarkEnd w:id="428"/>
      <w:bookmarkEnd w:id="429"/>
      <w:bookmarkEnd w:id="430"/>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25pt;height:218.25pt" o:ole="">
            <v:imagedata r:id="rId16" o:title=""/>
          </v:shape>
          <o:OLEObject Type="Embed" ProgID="Visio.Drawing.15" ShapeID="_x0000_i1027" DrawAspect="Content" ObjectID="_1734240765"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1" w:name="_Toc22039980"/>
      <w:bookmarkStart w:id="432" w:name="_Toc25070693"/>
      <w:bookmarkStart w:id="433" w:name="_Toc34388608"/>
      <w:bookmarkStart w:id="434" w:name="_Toc34404379"/>
      <w:bookmarkStart w:id="435" w:name="_Toc45282207"/>
      <w:bookmarkStart w:id="436" w:name="_Toc45882593"/>
      <w:bookmarkStart w:id="437" w:name="_Toc51951143"/>
      <w:bookmarkStart w:id="438" w:name="_Toc59208897"/>
      <w:bookmarkStart w:id="439" w:name="_Toc75734735"/>
      <w:bookmarkStart w:id="440" w:name="_Toc123627526"/>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1"/>
      <w:bookmarkEnd w:id="432"/>
      <w:bookmarkEnd w:id="433"/>
      <w:bookmarkEnd w:id="434"/>
      <w:bookmarkEnd w:id="435"/>
      <w:bookmarkEnd w:id="436"/>
      <w:bookmarkEnd w:id="437"/>
      <w:bookmarkEnd w:id="438"/>
      <w:bookmarkEnd w:id="439"/>
      <w:bookmarkEnd w:id="440"/>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1" w:name="_Toc22039981"/>
      <w:bookmarkStart w:id="442" w:name="_Toc25070694"/>
      <w:bookmarkStart w:id="443" w:name="_Toc34388609"/>
      <w:bookmarkStart w:id="44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5" w:name="_Toc45282208"/>
      <w:bookmarkStart w:id="446" w:name="_Toc45882594"/>
      <w:bookmarkStart w:id="447" w:name="_Toc51951144"/>
      <w:bookmarkStart w:id="448" w:name="_Toc59208898"/>
      <w:bookmarkStart w:id="449" w:name="_Toc75734736"/>
      <w:bookmarkStart w:id="450" w:name="_Toc123627527"/>
      <w:r>
        <w:lastRenderedPageBreak/>
        <w:t>6.1.2.</w:t>
      </w:r>
      <w:r>
        <w:rPr>
          <w:rFonts w:hint="eastAsia"/>
          <w:lang w:eastAsia="zh-CN"/>
        </w:rPr>
        <w:t>3</w:t>
      </w:r>
      <w:r>
        <w:t>.4</w:t>
      </w:r>
      <w:r w:rsidRPr="00183538">
        <w:tab/>
      </w:r>
      <w:r>
        <w:t>PC5 unicast link modification</w:t>
      </w:r>
      <w:r w:rsidRPr="00183538">
        <w:t xml:space="preserve"> procedure completion by the initiating UE</w:t>
      </w:r>
      <w:bookmarkEnd w:id="441"/>
      <w:bookmarkEnd w:id="442"/>
      <w:bookmarkEnd w:id="443"/>
      <w:bookmarkEnd w:id="444"/>
      <w:bookmarkEnd w:id="445"/>
      <w:bookmarkEnd w:id="446"/>
      <w:bookmarkEnd w:id="447"/>
      <w:bookmarkEnd w:id="448"/>
      <w:bookmarkEnd w:id="449"/>
      <w:bookmarkEnd w:id="450"/>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1" w:name="_Toc22039982"/>
      <w:bookmarkStart w:id="452" w:name="_Toc25070695"/>
      <w:bookmarkStart w:id="453" w:name="_Toc34388610"/>
      <w:bookmarkStart w:id="45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5" w:name="_Toc45282209"/>
      <w:bookmarkStart w:id="456" w:name="_Toc45882595"/>
      <w:bookmarkStart w:id="457" w:name="_Toc51951145"/>
      <w:bookmarkStart w:id="458" w:name="_Toc59208899"/>
      <w:bookmarkStart w:id="459" w:name="_Toc75734737"/>
      <w:bookmarkStart w:id="460" w:name="_Toc123627528"/>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1"/>
      <w:bookmarkEnd w:id="452"/>
      <w:bookmarkEnd w:id="453"/>
      <w:bookmarkEnd w:id="454"/>
      <w:bookmarkEnd w:id="455"/>
      <w:bookmarkEnd w:id="456"/>
      <w:bookmarkEnd w:id="457"/>
      <w:bookmarkEnd w:id="458"/>
      <w:bookmarkEnd w:id="459"/>
      <w:bookmarkEnd w:id="460"/>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1"/>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1" w:name="_Toc25070696"/>
      <w:bookmarkStart w:id="462" w:name="_Toc34388611"/>
      <w:bookmarkStart w:id="463" w:name="_Toc34404382"/>
      <w:bookmarkStart w:id="464" w:name="_Toc45282210"/>
      <w:bookmarkStart w:id="465" w:name="_Toc45882596"/>
      <w:bookmarkStart w:id="466" w:name="_Toc51951146"/>
      <w:bookmarkStart w:id="467" w:name="_Toc59208900"/>
      <w:bookmarkStart w:id="468" w:name="_Toc75734738"/>
      <w:bookmarkStart w:id="469" w:name="_Toc22039983"/>
      <w:bookmarkStart w:id="470" w:name="_Toc123627529"/>
      <w:r>
        <w:t>6.1.2.3.6</w:t>
      </w:r>
      <w:r w:rsidRPr="00CE238F">
        <w:tab/>
      </w:r>
      <w:r w:rsidRPr="00FD6318">
        <w:t>Abnormal cases</w:t>
      </w:r>
      <w:r>
        <w:t xml:space="preserve"> </w:t>
      </w:r>
      <w:r w:rsidRPr="00FD6318">
        <w:rPr>
          <w:lang w:eastAsia="zh-CN"/>
        </w:rPr>
        <w:t>at the initiating UE</w:t>
      </w:r>
      <w:bookmarkEnd w:id="461"/>
      <w:bookmarkEnd w:id="462"/>
      <w:bookmarkEnd w:id="463"/>
      <w:bookmarkEnd w:id="464"/>
      <w:bookmarkEnd w:id="465"/>
      <w:bookmarkEnd w:id="466"/>
      <w:bookmarkEnd w:id="467"/>
      <w:bookmarkEnd w:id="468"/>
      <w:bookmarkEnd w:id="470"/>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1" w:name="_Toc34388612"/>
      <w:bookmarkStart w:id="472" w:name="_Toc34404383"/>
      <w:bookmarkStart w:id="473" w:name="_Toc45282211"/>
      <w:bookmarkStart w:id="474" w:name="_Toc45882597"/>
      <w:bookmarkStart w:id="475" w:name="_Toc51951147"/>
      <w:bookmarkStart w:id="47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7" w:name="_Toc59208901"/>
      <w:bookmarkStart w:id="478" w:name="_Toc75734739"/>
      <w:bookmarkStart w:id="479" w:name="_Toc123627530"/>
      <w:r>
        <w:t>6.1.2.4</w:t>
      </w:r>
      <w:r>
        <w:tab/>
        <w:t>PC5 unicast link release procedure</w:t>
      </w:r>
      <w:bookmarkEnd w:id="471"/>
      <w:bookmarkEnd w:id="472"/>
      <w:bookmarkEnd w:id="473"/>
      <w:bookmarkEnd w:id="474"/>
      <w:bookmarkEnd w:id="475"/>
      <w:bookmarkEnd w:id="477"/>
      <w:bookmarkEnd w:id="478"/>
      <w:bookmarkEnd w:id="479"/>
    </w:p>
    <w:p w14:paraId="70E90FC4" w14:textId="77777777" w:rsidR="008E33F7" w:rsidRDefault="008E33F7" w:rsidP="00CC0F60">
      <w:pPr>
        <w:pStyle w:val="Heading5"/>
      </w:pPr>
      <w:bookmarkStart w:id="480" w:name="_Toc34388613"/>
      <w:bookmarkStart w:id="481" w:name="_Toc34404384"/>
      <w:bookmarkStart w:id="482" w:name="_Toc45282212"/>
      <w:bookmarkStart w:id="483" w:name="_Toc45882598"/>
      <w:bookmarkStart w:id="484" w:name="_Toc51951148"/>
      <w:bookmarkStart w:id="485" w:name="_Toc59208902"/>
      <w:bookmarkStart w:id="486" w:name="_Toc75734740"/>
      <w:bookmarkStart w:id="487" w:name="_Toc123627531"/>
      <w:r>
        <w:t>6.1.2.4.1</w:t>
      </w:r>
      <w:r>
        <w:tab/>
        <w:t>General</w:t>
      </w:r>
      <w:bookmarkEnd w:id="480"/>
      <w:bookmarkEnd w:id="481"/>
      <w:bookmarkEnd w:id="482"/>
      <w:bookmarkEnd w:id="483"/>
      <w:bookmarkEnd w:id="484"/>
      <w:bookmarkEnd w:id="485"/>
      <w:bookmarkEnd w:id="486"/>
      <w:bookmarkEnd w:id="487"/>
    </w:p>
    <w:p w14:paraId="609DEA8E" w14:textId="497F555E" w:rsidR="00F637B9" w:rsidRDefault="00F637B9" w:rsidP="00F637B9">
      <w:bookmarkStart w:id="488" w:name="_Toc34388614"/>
      <w:bookmarkStart w:id="489" w:name="_Toc34404385"/>
      <w:bookmarkStart w:id="490" w:name="_Toc45282213"/>
      <w:bookmarkStart w:id="491"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2" w:name="_Toc51951149"/>
      <w:bookmarkStart w:id="493" w:name="_Toc59208903"/>
      <w:bookmarkStart w:id="494" w:name="_Toc75734741"/>
      <w:bookmarkStart w:id="495" w:name="_Toc123627532"/>
      <w:r>
        <w:t>6.1.2.4.2</w:t>
      </w:r>
      <w:r>
        <w:tab/>
        <w:t>PC5 unicast link release procedure initiation by initiating UE</w:t>
      </w:r>
      <w:bookmarkEnd w:id="488"/>
      <w:bookmarkEnd w:id="489"/>
      <w:bookmarkEnd w:id="490"/>
      <w:bookmarkEnd w:id="491"/>
      <w:bookmarkEnd w:id="492"/>
      <w:bookmarkEnd w:id="493"/>
      <w:bookmarkEnd w:id="494"/>
      <w:bookmarkEnd w:id="495"/>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lastRenderedPageBreak/>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25pt;height:111.75pt" o:ole="">
            <v:imagedata r:id="rId18" o:title=""/>
          </v:shape>
          <o:OLEObject Type="Embed" ProgID="Visio.Drawing.15" ShapeID="_x0000_i1028" DrawAspect="Content" ObjectID="_1734240766"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6" w:name="_Toc34388615"/>
      <w:bookmarkStart w:id="497" w:name="_Toc34404386"/>
      <w:bookmarkStart w:id="498" w:name="_Toc45282214"/>
      <w:bookmarkStart w:id="499" w:name="_Toc45882600"/>
      <w:bookmarkStart w:id="500" w:name="_Toc51951150"/>
      <w:bookmarkStart w:id="501" w:name="_Toc59208904"/>
      <w:bookmarkStart w:id="502" w:name="_Toc75734742"/>
      <w:bookmarkStart w:id="503" w:name="_Toc123627533"/>
      <w:r>
        <w:t>6.1.2.4.3</w:t>
      </w:r>
      <w:r>
        <w:tab/>
        <w:t>PC5 unicast link release procedure accepted by the target UE</w:t>
      </w:r>
      <w:bookmarkEnd w:id="496"/>
      <w:bookmarkEnd w:id="497"/>
      <w:bookmarkEnd w:id="498"/>
      <w:bookmarkEnd w:id="499"/>
      <w:bookmarkEnd w:id="500"/>
      <w:bookmarkEnd w:id="501"/>
      <w:bookmarkEnd w:id="502"/>
      <w:bookmarkEnd w:id="503"/>
    </w:p>
    <w:p w14:paraId="3FBF5CA8" w14:textId="77777777" w:rsidR="0064293C" w:rsidRDefault="0064293C" w:rsidP="0064293C">
      <w:bookmarkStart w:id="504" w:name="_Toc34388616"/>
      <w:bookmarkStart w:id="505" w:name="_Toc34404387"/>
      <w:bookmarkStart w:id="506" w:name="_Toc45282215"/>
      <w:bookmarkStart w:id="507" w:name="_Toc45882601"/>
      <w:bookmarkStart w:id="508" w:name="_Toc51951151"/>
      <w:bookmarkStart w:id="509" w:name="_Toc59208905"/>
      <w:bookmarkStart w:id="510"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1" w:name="_Toc123627534"/>
      <w:r>
        <w:t>6.1.2.4.4</w:t>
      </w:r>
      <w:r>
        <w:tab/>
        <w:t>PC5 unicast link release procedure completion by the initiating UE</w:t>
      </w:r>
      <w:bookmarkEnd w:id="504"/>
      <w:bookmarkEnd w:id="505"/>
      <w:bookmarkEnd w:id="506"/>
      <w:bookmarkEnd w:id="507"/>
      <w:bookmarkEnd w:id="508"/>
      <w:bookmarkEnd w:id="509"/>
      <w:bookmarkEnd w:id="510"/>
      <w:bookmarkEnd w:id="511"/>
    </w:p>
    <w:p w14:paraId="63F9674E" w14:textId="77777777" w:rsidR="0064293C" w:rsidRDefault="0064293C" w:rsidP="0064293C">
      <w:bookmarkStart w:id="512" w:name="_Toc34388617"/>
      <w:bookmarkStart w:id="513" w:name="_Toc34404388"/>
      <w:bookmarkStart w:id="514" w:name="_Toc45282216"/>
      <w:bookmarkStart w:id="515" w:name="_Toc45882602"/>
      <w:bookmarkStart w:id="516" w:name="_Toc51951152"/>
      <w:bookmarkStart w:id="517" w:name="_Toc59208906"/>
      <w:bookmarkStart w:id="518"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19" w:name="_Toc123627535"/>
      <w:r>
        <w:t>6.1.2.4.5</w:t>
      </w:r>
      <w:r>
        <w:tab/>
        <w:t>Abnormal cases</w:t>
      </w:r>
      <w:bookmarkEnd w:id="512"/>
      <w:bookmarkEnd w:id="513"/>
      <w:bookmarkEnd w:id="514"/>
      <w:bookmarkEnd w:id="515"/>
      <w:bookmarkEnd w:id="516"/>
      <w:bookmarkEnd w:id="517"/>
      <w:bookmarkEnd w:id="518"/>
      <w:bookmarkEnd w:id="519"/>
    </w:p>
    <w:p w14:paraId="08C98531" w14:textId="77777777" w:rsidR="008E33F7" w:rsidRDefault="008E33F7" w:rsidP="00CC0F60">
      <w:pPr>
        <w:pStyle w:val="Heading6"/>
        <w:numPr>
          <w:ilvl w:val="5"/>
          <w:numId w:val="0"/>
        </w:numPr>
        <w:ind w:left="1152" w:hanging="432"/>
      </w:pPr>
      <w:bookmarkStart w:id="520" w:name="_Toc34388618"/>
      <w:bookmarkStart w:id="521" w:name="_Toc34404389"/>
      <w:bookmarkStart w:id="522" w:name="_Toc45282217"/>
      <w:bookmarkStart w:id="523" w:name="_Toc45882603"/>
      <w:bookmarkStart w:id="524" w:name="_Toc51951153"/>
      <w:bookmarkStart w:id="525" w:name="_Toc59208907"/>
      <w:bookmarkStart w:id="526" w:name="_Toc75734745"/>
      <w:bookmarkStart w:id="527" w:name="_Toc123627536"/>
      <w:r>
        <w:t>6.1.2.4.5.1</w:t>
      </w:r>
      <w:r>
        <w:tab/>
        <w:t>Abnormal cases at the initiating UE</w:t>
      </w:r>
      <w:bookmarkEnd w:id="520"/>
      <w:bookmarkEnd w:id="521"/>
      <w:bookmarkEnd w:id="522"/>
      <w:bookmarkEnd w:id="523"/>
      <w:bookmarkEnd w:id="524"/>
      <w:bookmarkEnd w:id="525"/>
      <w:bookmarkEnd w:id="526"/>
      <w:bookmarkEnd w:id="527"/>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lastRenderedPageBreak/>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8" w:name="_Toc34388619"/>
      <w:bookmarkStart w:id="529" w:name="_Toc34404390"/>
      <w:bookmarkStart w:id="530" w:name="_Toc45282218"/>
      <w:bookmarkStart w:id="531" w:name="_Toc45882604"/>
      <w:bookmarkStart w:id="532" w:name="_Toc51951154"/>
      <w:bookmarkStart w:id="533" w:name="_Toc59208908"/>
      <w:bookmarkStart w:id="534" w:name="_Toc75734746"/>
      <w:bookmarkStart w:id="535" w:name="_Toc123627537"/>
      <w:r>
        <w:t>6.1.2.5</w:t>
      </w:r>
      <w:r w:rsidRPr="00742FAE">
        <w:tab/>
      </w:r>
      <w:r w:rsidRPr="00B853E7">
        <w:t>PC5 unicast link identifier update procedure</w:t>
      </w:r>
      <w:bookmarkEnd w:id="528"/>
      <w:bookmarkEnd w:id="529"/>
      <w:bookmarkEnd w:id="530"/>
      <w:bookmarkEnd w:id="531"/>
      <w:bookmarkEnd w:id="532"/>
      <w:bookmarkEnd w:id="533"/>
      <w:bookmarkEnd w:id="534"/>
      <w:bookmarkEnd w:id="535"/>
    </w:p>
    <w:p w14:paraId="781E3E99" w14:textId="77777777" w:rsidR="008E33F7" w:rsidRPr="00742FAE" w:rsidRDefault="008E33F7" w:rsidP="00CC0F60">
      <w:pPr>
        <w:pStyle w:val="Heading5"/>
      </w:pPr>
      <w:bookmarkStart w:id="536" w:name="_Toc34388620"/>
      <w:bookmarkStart w:id="537" w:name="_Toc34404391"/>
      <w:bookmarkStart w:id="538" w:name="_Toc45282219"/>
      <w:bookmarkStart w:id="539" w:name="_Toc45882605"/>
      <w:bookmarkStart w:id="540" w:name="_Toc51951155"/>
      <w:bookmarkStart w:id="541" w:name="_Toc59208909"/>
      <w:bookmarkStart w:id="542" w:name="_Toc75734747"/>
      <w:bookmarkStart w:id="543" w:name="_Toc123627538"/>
      <w:r>
        <w:t>6.1.2.5.1</w:t>
      </w:r>
      <w:r w:rsidRPr="00742FAE">
        <w:tab/>
        <w:t>General</w:t>
      </w:r>
      <w:bookmarkEnd w:id="536"/>
      <w:bookmarkEnd w:id="537"/>
      <w:bookmarkEnd w:id="538"/>
      <w:bookmarkEnd w:id="539"/>
      <w:bookmarkEnd w:id="540"/>
      <w:bookmarkEnd w:id="541"/>
      <w:bookmarkEnd w:id="542"/>
      <w:bookmarkEnd w:id="543"/>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4" w:name="_Toc34388621"/>
      <w:bookmarkStart w:id="545" w:name="_Toc34404392"/>
      <w:bookmarkStart w:id="546" w:name="_Toc45282220"/>
      <w:bookmarkStart w:id="547" w:name="_Toc45882606"/>
      <w:bookmarkStart w:id="548" w:name="_Toc51951156"/>
      <w:bookmarkStart w:id="549" w:name="_Toc59208910"/>
      <w:bookmarkStart w:id="550" w:name="_Toc75734748"/>
      <w:bookmarkStart w:id="551" w:name="_Toc123627539"/>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4"/>
      <w:bookmarkEnd w:id="545"/>
      <w:bookmarkEnd w:id="546"/>
      <w:bookmarkEnd w:id="547"/>
      <w:bookmarkEnd w:id="548"/>
      <w:bookmarkEnd w:id="549"/>
      <w:bookmarkEnd w:id="550"/>
      <w:bookmarkEnd w:id="551"/>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6pt;height:254.25pt" o:ole="">
            <v:imagedata r:id="rId20" o:title=""/>
          </v:shape>
          <o:OLEObject Type="Embed" ProgID="Visio.Drawing.15" ShapeID="_x0000_i1029" DrawAspect="Content" ObjectID="_1734240767"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2" w:name="_Toc34388622"/>
      <w:bookmarkStart w:id="553" w:name="_Toc34404393"/>
      <w:bookmarkStart w:id="554" w:name="_Toc45282221"/>
      <w:bookmarkStart w:id="555" w:name="_Toc45882607"/>
      <w:bookmarkStart w:id="556" w:name="_Toc51951157"/>
      <w:bookmarkStart w:id="557" w:name="_Toc59208911"/>
      <w:bookmarkStart w:id="558" w:name="_Toc75734749"/>
      <w:bookmarkStart w:id="559" w:name="_Toc123627540"/>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2"/>
      <w:bookmarkEnd w:id="553"/>
      <w:bookmarkEnd w:id="554"/>
      <w:bookmarkEnd w:id="555"/>
      <w:bookmarkEnd w:id="556"/>
      <w:bookmarkEnd w:id="557"/>
      <w:bookmarkEnd w:id="558"/>
      <w:bookmarkEnd w:id="55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0" w:name="_Toc34388623"/>
      <w:bookmarkStart w:id="561" w:name="_Toc34404394"/>
      <w:bookmarkStart w:id="562" w:name="_Toc45282222"/>
      <w:bookmarkStart w:id="563" w:name="_Toc45882608"/>
      <w:bookmarkStart w:id="564" w:name="_Toc51951158"/>
      <w:bookmarkStart w:id="565" w:name="_Toc59208912"/>
      <w:bookmarkStart w:id="566" w:name="_Toc75734750"/>
      <w:bookmarkStart w:id="567" w:name="_Toc12362754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0"/>
      <w:bookmarkEnd w:id="561"/>
      <w:bookmarkEnd w:id="562"/>
      <w:bookmarkEnd w:id="563"/>
      <w:bookmarkEnd w:id="564"/>
      <w:bookmarkEnd w:id="565"/>
      <w:bookmarkEnd w:id="566"/>
      <w:bookmarkEnd w:id="56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8" w:name="_Toc34388624"/>
      <w:bookmarkStart w:id="569" w:name="_Toc34404395"/>
      <w:bookmarkStart w:id="570" w:name="_Toc45282223"/>
      <w:bookmarkStart w:id="571" w:name="_Toc45882609"/>
      <w:bookmarkStart w:id="572" w:name="_Toc51951159"/>
      <w:bookmarkStart w:id="573" w:name="_Toc59208913"/>
      <w:bookmarkStart w:id="574" w:name="_Toc75734751"/>
      <w:bookmarkStart w:id="575" w:name="_Toc123627542"/>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8"/>
      <w:bookmarkEnd w:id="569"/>
      <w:bookmarkEnd w:id="570"/>
      <w:bookmarkEnd w:id="571"/>
      <w:bookmarkEnd w:id="572"/>
      <w:bookmarkEnd w:id="573"/>
      <w:bookmarkEnd w:id="574"/>
      <w:bookmarkEnd w:id="57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6" w:name="_Toc34388625"/>
      <w:bookmarkStart w:id="577" w:name="_Toc34404396"/>
      <w:bookmarkStart w:id="578" w:name="_Toc45282224"/>
      <w:bookmarkStart w:id="579" w:name="_Toc45882610"/>
      <w:bookmarkStart w:id="580" w:name="_Toc51951160"/>
      <w:bookmarkStart w:id="581" w:name="_Toc59208914"/>
      <w:bookmarkStart w:id="582" w:name="_Toc75734752"/>
      <w:bookmarkStart w:id="583" w:name="_Toc123627543"/>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6"/>
      <w:bookmarkEnd w:id="577"/>
      <w:bookmarkEnd w:id="578"/>
      <w:bookmarkEnd w:id="579"/>
      <w:bookmarkEnd w:id="580"/>
      <w:bookmarkEnd w:id="581"/>
      <w:bookmarkEnd w:id="582"/>
      <w:bookmarkEnd w:id="58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4" w:name="_Toc34388626"/>
      <w:bookmarkStart w:id="585" w:name="_Toc34404397"/>
      <w:bookmarkStart w:id="586" w:name="_Toc45282225"/>
      <w:bookmarkStart w:id="587" w:name="_Toc45882611"/>
      <w:bookmarkStart w:id="588" w:name="_Toc51951161"/>
      <w:bookmarkStart w:id="589" w:name="_Toc59208915"/>
      <w:bookmarkStart w:id="590" w:name="_Toc75734753"/>
      <w:bookmarkStart w:id="591" w:name="_Toc123627544"/>
      <w:r>
        <w:t>6.1.2.5.7</w:t>
      </w:r>
      <w:r w:rsidRPr="00CE238F">
        <w:tab/>
      </w:r>
      <w:r w:rsidRPr="00FD6318">
        <w:t>Abnormal cases</w:t>
      </w:r>
      <w:bookmarkEnd w:id="584"/>
      <w:bookmarkEnd w:id="585"/>
      <w:bookmarkEnd w:id="586"/>
      <w:bookmarkEnd w:id="587"/>
      <w:bookmarkEnd w:id="588"/>
      <w:bookmarkEnd w:id="589"/>
      <w:bookmarkEnd w:id="590"/>
      <w:bookmarkEnd w:id="591"/>
    </w:p>
    <w:p w14:paraId="1DCA3D2E" w14:textId="77777777" w:rsidR="008E33F7" w:rsidRPr="00FD6318" w:rsidRDefault="008E33F7" w:rsidP="00CC0F60">
      <w:pPr>
        <w:pStyle w:val="Heading6"/>
        <w:numPr>
          <w:ilvl w:val="5"/>
          <w:numId w:val="0"/>
        </w:numPr>
        <w:ind w:left="1152" w:hanging="432"/>
        <w:rPr>
          <w:lang w:eastAsia="zh-CN"/>
        </w:rPr>
      </w:pPr>
      <w:bookmarkStart w:id="592" w:name="_Toc34388627"/>
      <w:bookmarkStart w:id="593" w:name="_Toc34404398"/>
      <w:bookmarkStart w:id="594" w:name="_Toc45282226"/>
      <w:bookmarkStart w:id="595" w:name="_Toc45882612"/>
      <w:bookmarkStart w:id="596" w:name="_Toc51951162"/>
      <w:bookmarkStart w:id="597" w:name="_Toc59208916"/>
      <w:bookmarkStart w:id="598" w:name="_Toc75734754"/>
      <w:bookmarkStart w:id="599" w:name="_Toc123627545"/>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bookmarkEnd w:id="596"/>
      <w:bookmarkEnd w:id="597"/>
      <w:bookmarkEnd w:id="598"/>
      <w:bookmarkEnd w:id="599"/>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0" w:name="_Toc34388628"/>
      <w:bookmarkStart w:id="60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2" w:name="_Toc45282227"/>
      <w:bookmarkStart w:id="603" w:name="_Toc45882613"/>
      <w:bookmarkStart w:id="60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5" w:name="_Toc59208917"/>
      <w:bookmarkStart w:id="606" w:name="_Toc75734755"/>
      <w:bookmarkStart w:id="607" w:name="_Toc123627546"/>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0"/>
      <w:bookmarkEnd w:id="601"/>
      <w:bookmarkEnd w:id="602"/>
      <w:bookmarkEnd w:id="603"/>
      <w:bookmarkEnd w:id="604"/>
      <w:bookmarkEnd w:id="605"/>
      <w:bookmarkEnd w:id="606"/>
      <w:bookmarkEnd w:id="607"/>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8" w:name="_Toc34388629"/>
      <w:bookmarkStart w:id="609" w:name="_Toc34404400"/>
      <w:bookmarkStart w:id="610" w:name="_Toc45282228"/>
      <w:bookmarkStart w:id="611" w:name="_Toc45882614"/>
      <w:bookmarkStart w:id="61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3" w:name="_Toc59208918"/>
      <w:bookmarkStart w:id="614" w:name="_Toc75734756"/>
      <w:bookmarkStart w:id="615" w:name="_Toc123627547"/>
      <w:r>
        <w:t>6.1.2.6</w:t>
      </w:r>
      <w:r w:rsidRPr="00183538">
        <w:tab/>
      </w:r>
      <w:r>
        <w:t>PC5 unicast</w:t>
      </w:r>
      <w:r w:rsidRPr="00183538">
        <w:t xml:space="preserve"> </w:t>
      </w:r>
      <w:r>
        <w:t>link authentication</w:t>
      </w:r>
      <w:r w:rsidRPr="00183538">
        <w:t xml:space="preserve"> procedure</w:t>
      </w:r>
      <w:bookmarkEnd w:id="608"/>
      <w:bookmarkEnd w:id="609"/>
      <w:bookmarkEnd w:id="610"/>
      <w:bookmarkEnd w:id="611"/>
      <w:bookmarkEnd w:id="612"/>
      <w:bookmarkEnd w:id="613"/>
      <w:bookmarkEnd w:id="614"/>
      <w:bookmarkEnd w:id="615"/>
    </w:p>
    <w:p w14:paraId="360EDE96" w14:textId="77777777" w:rsidR="008E33F7" w:rsidRPr="00183538" w:rsidRDefault="008E33F7" w:rsidP="00CC0F60">
      <w:pPr>
        <w:pStyle w:val="Heading5"/>
      </w:pPr>
      <w:bookmarkStart w:id="616" w:name="_Toc34388630"/>
      <w:bookmarkStart w:id="617" w:name="_Toc34404401"/>
      <w:bookmarkStart w:id="618" w:name="_Toc45282229"/>
      <w:bookmarkStart w:id="619" w:name="_Toc45882615"/>
      <w:bookmarkStart w:id="620" w:name="_Toc51951165"/>
      <w:bookmarkStart w:id="621" w:name="_Toc59208919"/>
      <w:bookmarkStart w:id="622" w:name="_Toc75734757"/>
      <w:bookmarkStart w:id="623" w:name="_Toc123627548"/>
      <w:r>
        <w:t>6.1.2.6.1</w:t>
      </w:r>
      <w:r w:rsidRPr="00183538">
        <w:tab/>
        <w:t>General</w:t>
      </w:r>
      <w:bookmarkEnd w:id="616"/>
      <w:bookmarkEnd w:id="617"/>
      <w:bookmarkEnd w:id="618"/>
      <w:bookmarkEnd w:id="619"/>
      <w:bookmarkEnd w:id="620"/>
      <w:bookmarkEnd w:id="621"/>
      <w:bookmarkEnd w:id="622"/>
      <w:bookmarkEnd w:id="62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4" w:name="_Toc34388631"/>
      <w:bookmarkStart w:id="625" w:name="_Toc34404402"/>
      <w:bookmarkStart w:id="626" w:name="_Toc45282230"/>
      <w:bookmarkStart w:id="627" w:name="_Toc45882616"/>
      <w:bookmarkStart w:id="628" w:name="_Toc51951166"/>
      <w:bookmarkStart w:id="629" w:name="_Toc59208920"/>
      <w:bookmarkStart w:id="630" w:name="_Toc75734758"/>
      <w:bookmarkStart w:id="631" w:name="_Toc123627549"/>
      <w:r>
        <w:t>6.1.2.6.</w:t>
      </w:r>
      <w:r w:rsidRPr="00183538">
        <w:t>2</w:t>
      </w:r>
      <w:r w:rsidRPr="00183538">
        <w:tab/>
      </w:r>
      <w:r>
        <w:t>PC5 unicast link authentication</w:t>
      </w:r>
      <w:r w:rsidRPr="00183538">
        <w:t xml:space="preserve"> procedure initiation by </w:t>
      </w:r>
      <w:r>
        <w:t xml:space="preserve">the </w:t>
      </w:r>
      <w:r w:rsidRPr="00183538">
        <w:t>initiating UE</w:t>
      </w:r>
      <w:bookmarkEnd w:id="624"/>
      <w:bookmarkEnd w:id="625"/>
      <w:bookmarkEnd w:id="626"/>
      <w:bookmarkEnd w:id="627"/>
      <w:bookmarkEnd w:id="628"/>
      <w:bookmarkEnd w:id="629"/>
      <w:bookmarkEnd w:id="630"/>
      <w:bookmarkEnd w:id="631"/>
    </w:p>
    <w:p w14:paraId="729B78A7" w14:textId="24389824" w:rsidR="0064293C" w:rsidRDefault="0064293C" w:rsidP="0064293C">
      <w:bookmarkStart w:id="632" w:name="_Toc34388632"/>
      <w:bookmarkStart w:id="633"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6.75pt;height:326.25pt" o:ole="">
            <v:imagedata r:id="rId22" o:title=""/>
          </v:shape>
          <o:OLEObject Type="Embed" ProgID="Visio.Drawing.11" ShapeID="_x0000_i1030" DrawAspect="Content" ObjectID="_1734240768"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4" w:name="_Toc45282231"/>
      <w:bookmarkStart w:id="635" w:name="_Toc45882617"/>
      <w:bookmarkStart w:id="636" w:name="_Toc51951167"/>
      <w:bookmarkStart w:id="637" w:name="_Toc59208921"/>
      <w:bookmarkStart w:id="638" w:name="_Toc75734759"/>
      <w:bookmarkStart w:id="639" w:name="_Toc123627550"/>
      <w:r>
        <w:t>6.1.2.6.</w:t>
      </w:r>
      <w:r w:rsidRPr="00183538">
        <w:t>3</w:t>
      </w:r>
      <w:r w:rsidRPr="00183538">
        <w:tab/>
      </w:r>
      <w:r>
        <w:t>PC5 unicast link authentication</w:t>
      </w:r>
      <w:r w:rsidRPr="00183538">
        <w:t xml:space="preserve"> procedure accepted by the target UE</w:t>
      </w:r>
      <w:bookmarkEnd w:id="632"/>
      <w:bookmarkEnd w:id="633"/>
      <w:bookmarkEnd w:id="634"/>
      <w:bookmarkEnd w:id="635"/>
      <w:bookmarkEnd w:id="636"/>
      <w:bookmarkEnd w:id="637"/>
      <w:bookmarkEnd w:id="638"/>
      <w:bookmarkEnd w:id="639"/>
    </w:p>
    <w:p w14:paraId="5BF7B14B" w14:textId="77777777" w:rsidR="008E33F7" w:rsidRPr="00183538" w:rsidRDefault="008E33F7" w:rsidP="008E33F7">
      <w:bookmarkStart w:id="640" w:name="_Toc34388633"/>
      <w:bookmarkStart w:id="64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2" w:name="_Toc45282232"/>
      <w:bookmarkStart w:id="643" w:name="_Toc45882618"/>
      <w:bookmarkStart w:id="644" w:name="_Toc51951168"/>
      <w:bookmarkStart w:id="645" w:name="_Toc59208922"/>
      <w:bookmarkStart w:id="646" w:name="_Toc75734760"/>
      <w:bookmarkStart w:id="647" w:name="_Toc123627551"/>
      <w:r>
        <w:t>6.1.2.6.4</w:t>
      </w:r>
      <w:r w:rsidRPr="00183538">
        <w:tab/>
      </w:r>
      <w:r>
        <w:t xml:space="preserve">PC5 unicast link authentication </w:t>
      </w:r>
      <w:r w:rsidRPr="00183538">
        <w:t>procedure completion by the initiating UE</w:t>
      </w:r>
      <w:bookmarkEnd w:id="640"/>
      <w:bookmarkEnd w:id="641"/>
      <w:bookmarkEnd w:id="642"/>
      <w:bookmarkEnd w:id="643"/>
      <w:bookmarkEnd w:id="644"/>
      <w:bookmarkEnd w:id="645"/>
      <w:bookmarkEnd w:id="646"/>
      <w:bookmarkEnd w:id="647"/>
    </w:p>
    <w:p w14:paraId="74DDB742" w14:textId="77777777" w:rsidR="008E33F7" w:rsidRPr="00742FAE" w:rsidRDefault="008E33F7" w:rsidP="008E33F7">
      <w:bookmarkStart w:id="648" w:name="_Toc34388634"/>
      <w:bookmarkStart w:id="649"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0" w:name="_Toc45282233"/>
      <w:bookmarkStart w:id="651" w:name="_Toc45882619"/>
      <w:bookmarkStart w:id="652" w:name="_Toc51951169"/>
      <w:bookmarkStart w:id="653" w:name="_Toc59208923"/>
      <w:bookmarkStart w:id="654" w:name="_Toc75734761"/>
      <w:bookmarkStart w:id="655" w:name="_Toc123627552"/>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8"/>
      <w:bookmarkEnd w:id="649"/>
      <w:bookmarkEnd w:id="650"/>
      <w:bookmarkEnd w:id="651"/>
      <w:bookmarkEnd w:id="652"/>
      <w:bookmarkEnd w:id="653"/>
      <w:bookmarkEnd w:id="654"/>
      <w:bookmarkEnd w:id="655"/>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6" w:name="_Toc75734762"/>
      <w:bookmarkStart w:id="657" w:name="_Toc34388635"/>
      <w:bookmarkStart w:id="658" w:name="_Toc34404406"/>
      <w:bookmarkStart w:id="659" w:name="_Toc45282234"/>
      <w:bookmarkStart w:id="660" w:name="_Toc45882620"/>
      <w:bookmarkStart w:id="661" w:name="_Toc51951170"/>
      <w:bookmarkStart w:id="662" w:name="_Toc59208924"/>
      <w:bookmarkStart w:id="663" w:name="_Toc123627553"/>
      <w:r w:rsidRPr="0002507B">
        <w:t>6.1.2.6.5A</w:t>
      </w:r>
      <w:r w:rsidRPr="0002507B">
        <w:tab/>
        <w:t>PC5 unicast link authentication procedure not accepted by the initiating UE</w:t>
      </w:r>
      <w:bookmarkEnd w:id="656"/>
      <w:bookmarkEnd w:id="663"/>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4" w:name="_Toc75734763"/>
      <w:bookmarkStart w:id="665" w:name="_Toc123627554"/>
      <w:r>
        <w:t>6.1.2.6.6</w:t>
      </w:r>
      <w:r w:rsidRPr="00CE238F">
        <w:tab/>
      </w:r>
      <w:r w:rsidRPr="00FD6318">
        <w:t>Abnormal cases</w:t>
      </w:r>
      <w:bookmarkEnd w:id="657"/>
      <w:bookmarkEnd w:id="658"/>
      <w:bookmarkEnd w:id="659"/>
      <w:bookmarkEnd w:id="660"/>
      <w:bookmarkEnd w:id="661"/>
      <w:bookmarkEnd w:id="662"/>
      <w:bookmarkEnd w:id="664"/>
      <w:bookmarkEnd w:id="665"/>
    </w:p>
    <w:p w14:paraId="1A78EAF2" w14:textId="77777777" w:rsidR="008E33F7" w:rsidRPr="00FD6318" w:rsidRDefault="008E33F7" w:rsidP="00CC0F60">
      <w:pPr>
        <w:pStyle w:val="Heading6"/>
        <w:numPr>
          <w:ilvl w:val="5"/>
          <w:numId w:val="0"/>
        </w:numPr>
        <w:ind w:left="1152" w:hanging="432"/>
        <w:rPr>
          <w:lang w:eastAsia="zh-CN"/>
        </w:rPr>
      </w:pPr>
      <w:bookmarkStart w:id="666" w:name="_Toc45282235"/>
      <w:bookmarkStart w:id="667" w:name="_Toc45882621"/>
      <w:bookmarkStart w:id="668" w:name="_Toc51951171"/>
      <w:bookmarkStart w:id="669" w:name="_Toc59208925"/>
      <w:bookmarkStart w:id="670" w:name="_Toc75734764"/>
      <w:bookmarkStart w:id="671" w:name="_Toc123627555"/>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6"/>
      <w:bookmarkEnd w:id="667"/>
      <w:bookmarkEnd w:id="668"/>
      <w:bookmarkEnd w:id="669"/>
      <w:bookmarkEnd w:id="670"/>
      <w:bookmarkEnd w:id="671"/>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2" w:name="_Toc34388636"/>
      <w:bookmarkStart w:id="673" w:name="_Toc34404407"/>
      <w:bookmarkStart w:id="674" w:name="_Toc45282236"/>
      <w:bookmarkStart w:id="675" w:name="_Toc45882622"/>
      <w:bookmarkStart w:id="676" w:name="_Toc51951172"/>
      <w:bookmarkStart w:id="677" w:name="_Toc59208926"/>
      <w:bookmarkStart w:id="678" w:name="_Toc75734765"/>
      <w:bookmarkStart w:id="679" w:name="_Toc123627556"/>
      <w:r>
        <w:lastRenderedPageBreak/>
        <w:t>6.1.2.7</w:t>
      </w:r>
      <w:r w:rsidRPr="00183538">
        <w:tab/>
      </w:r>
      <w:r>
        <w:t>PC5 unicast</w:t>
      </w:r>
      <w:r w:rsidRPr="00183538">
        <w:t xml:space="preserve"> </w:t>
      </w:r>
      <w:r>
        <w:t>link security mode control</w:t>
      </w:r>
      <w:r w:rsidRPr="00183538">
        <w:t xml:space="preserve"> procedure</w:t>
      </w:r>
      <w:bookmarkEnd w:id="672"/>
      <w:bookmarkEnd w:id="673"/>
      <w:bookmarkEnd w:id="674"/>
      <w:bookmarkEnd w:id="675"/>
      <w:bookmarkEnd w:id="676"/>
      <w:bookmarkEnd w:id="677"/>
      <w:bookmarkEnd w:id="678"/>
      <w:bookmarkEnd w:id="679"/>
    </w:p>
    <w:p w14:paraId="4B6630F6" w14:textId="77777777" w:rsidR="00F637B9" w:rsidRPr="00183538" w:rsidRDefault="00F637B9" w:rsidP="00F637B9">
      <w:pPr>
        <w:pStyle w:val="Heading5"/>
      </w:pPr>
      <w:bookmarkStart w:id="680" w:name="_Toc34388638"/>
      <w:bookmarkStart w:id="681" w:name="_Toc34404409"/>
      <w:bookmarkStart w:id="682" w:name="_Toc45282238"/>
      <w:bookmarkStart w:id="683" w:name="_Toc45882624"/>
      <w:bookmarkStart w:id="684" w:name="_Toc51951174"/>
      <w:bookmarkStart w:id="685" w:name="_Toc59208928"/>
      <w:bookmarkStart w:id="686" w:name="_Toc75734767"/>
      <w:bookmarkStart w:id="687" w:name="_Toc123627557"/>
      <w:r>
        <w:t>6.1.2.7.1</w:t>
      </w:r>
      <w:r w:rsidRPr="00183538">
        <w:tab/>
        <w:t>General</w:t>
      </w:r>
      <w:bookmarkEnd w:id="687"/>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8" w:name="_Toc12362755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0"/>
      <w:bookmarkEnd w:id="681"/>
      <w:bookmarkEnd w:id="682"/>
      <w:bookmarkEnd w:id="683"/>
      <w:bookmarkEnd w:id="684"/>
      <w:bookmarkEnd w:id="685"/>
      <w:bookmarkEnd w:id="686"/>
      <w:bookmarkEnd w:id="688"/>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75pt;height:195.75pt" o:ole="">
            <v:imagedata r:id="rId24" o:title=""/>
          </v:shape>
          <o:OLEObject Type="Embed" ProgID="Visio.Drawing.15" ShapeID="_x0000_i1031" DrawAspect="Content" ObjectID="_1734240769"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89" w:name="_Toc34388639"/>
      <w:bookmarkStart w:id="690" w:name="_Toc34404410"/>
      <w:bookmarkStart w:id="691" w:name="_Toc45282239"/>
      <w:bookmarkStart w:id="692" w:name="_Toc45882625"/>
      <w:bookmarkStart w:id="693" w:name="_Toc51951175"/>
      <w:bookmarkStart w:id="694" w:name="_Toc59208929"/>
      <w:bookmarkStart w:id="695" w:name="_Toc75734768"/>
      <w:bookmarkStart w:id="696" w:name="_Toc123627559"/>
      <w:r>
        <w:t>6.1.2.7.</w:t>
      </w:r>
      <w:r w:rsidRPr="00183538">
        <w:t>3</w:t>
      </w:r>
      <w:r w:rsidRPr="00183538">
        <w:tab/>
      </w:r>
      <w:r>
        <w:t>PC5 unicast link security mode control</w:t>
      </w:r>
      <w:r w:rsidRPr="00183538">
        <w:t xml:space="preserve"> procedure accepted by the target UE</w:t>
      </w:r>
      <w:bookmarkEnd w:id="689"/>
      <w:bookmarkEnd w:id="690"/>
      <w:bookmarkEnd w:id="691"/>
      <w:bookmarkEnd w:id="692"/>
      <w:bookmarkEnd w:id="693"/>
      <w:bookmarkEnd w:id="694"/>
      <w:bookmarkEnd w:id="695"/>
      <w:bookmarkEnd w:id="696"/>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7" w:name="_Toc34388640"/>
      <w:bookmarkStart w:id="698" w:name="_Toc34404411"/>
      <w:bookmarkStart w:id="699" w:name="_Toc45282240"/>
      <w:bookmarkStart w:id="700" w:name="_Toc45882626"/>
      <w:bookmarkStart w:id="701" w:name="_Toc51951176"/>
      <w:bookmarkStart w:id="702"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3" w:name="_Toc75734769"/>
      <w:bookmarkStart w:id="704" w:name="_Toc123627560"/>
      <w:r>
        <w:t>6.1.2.7.4</w:t>
      </w:r>
      <w:r w:rsidRPr="00183538">
        <w:tab/>
      </w:r>
      <w:r>
        <w:t>PC5 unicast link security mode control</w:t>
      </w:r>
      <w:r w:rsidRPr="00183538">
        <w:t xml:space="preserve"> procedure completion by the initiating UE</w:t>
      </w:r>
      <w:bookmarkEnd w:id="697"/>
      <w:bookmarkEnd w:id="698"/>
      <w:bookmarkEnd w:id="699"/>
      <w:bookmarkEnd w:id="700"/>
      <w:bookmarkEnd w:id="701"/>
      <w:bookmarkEnd w:id="702"/>
      <w:bookmarkEnd w:id="703"/>
      <w:bookmarkEnd w:id="704"/>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5" w:name="_Toc59208931"/>
      <w:bookmarkStart w:id="706" w:name="_Toc34388641"/>
      <w:bookmarkStart w:id="707" w:name="_Toc34404412"/>
      <w:bookmarkStart w:id="708" w:name="_Toc45282241"/>
      <w:bookmarkStart w:id="709" w:name="_Toc45882627"/>
      <w:bookmarkStart w:id="710" w:name="_Toc51951177"/>
      <w:bookmarkStart w:id="711" w:name="_Toc75734770"/>
      <w:bookmarkStart w:id="712" w:name="_Toc123627561"/>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5"/>
      <w:bookmarkEnd w:id="706"/>
      <w:bookmarkEnd w:id="707"/>
      <w:bookmarkEnd w:id="708"/>
      <w:bookmarkEnd w:id="709"/>
      <w:bookmarkEnd w:id="710"/>
      <w:bookmarkEnd w:id="711"/>
      <w:bookmarkEnd w:id="712"/>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3" w:name="_Toc34388642"/>
      <w:bookmarkStart w:id="714" w:name="_Toc34404413"/>
      <w:bookmarkStart w:id="715" w:name="_Toc45282242"/>
      <w:bookmarkStart w:id="716" w:name="_Toc45882628"/>
      <w:bookmarkStart w:id="717" w:name="_Toc51951178"/>
      <w:bookmarkStart w:id="718" w:name="_Toc59208932"/>
      <w:bookmarkStart w:id="719"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0" w:name="_Toc123627562"/>
      <w:r>
        <w:t>6.1.2.7.6</w:t>
      </w:r>
      <w:r w:rsidRPr="00CE238F">
        <w:tab/>
      </w:r>
      <w:r w:rsidRPr="00FD6318">
        <w:t>Abnormal cases</w:t>
      </w:r>
      <w:bookmarkEnd w:id="713"/>
      <w:bookmarkEnd w:id="714"/>
      <w:bookmarkEnd w:id="715"/>
      <w:bookmarkEnd w:id="716"/>
      <w:bookmarkEnd w:id="717"/>
      <w:bookmarkEnd w:id="718"/>
      <w:bookmarkEnd w:id="719"/>
      <w:bookmarkEnd w:id="720"/>
    </w:p>
    <w:p w14:paraId="0CBDFF6F" w14:textId="77777777" w:rsidR="008E33F7" w:rsidRPr="00FD6318" w:rsidRDefault="008E33F7" w:rsidP="00CC0F60">
      <w:pPr>
        <w:pStyle w:val="Heading6"/>
        <w:numPr>
          <w:ilvl w:val="5"/>
          <w:numId w:val="0"/>
        </w:numPr>
        <w:ind w:left="1152" w:hanging="432"/>
        <w:rPr>
          <w:lang w:eastAsia="zh-CN"/>
        </w:rPr>
      </w:pPr>
      <w:bookmarkStart w:id="721" w:name="_Toc45282243"/>
      <w:bookmarkStart w:id="722" w:name="_Toc45882629"/>
      <w:bookmarkStart w:id="723" w:name="_Toc51951179"/>
      <w:bookmarkStart w:id="724" w:name="_Toc59208933"/>
      <w:bookmarkStart w:id="725" w:name="_Toc75734772"/>
      <w:bookmarkStart w:id="726" w:name="_Toc123627563"/>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1"/>
      <w:bookmarkEnd w:id="722"/>
      <w:bookmarkEnd w:id="723"/>
      <w:bookmarkEnd w:id="724"/>
      <w:bookmarkEnd w:id="725"/>
      <w:bookmarkEnd w:id="726"/>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7" w:name="_Toc34388643"/>
      <w:bookmarkStart w:id="728" w:name="_Toc34404414"/>
      <w:bookmarkStart w:id="729" w:name="_Toc45282244"/>
      <w:bookmarkStart w:id="730" w:name="_Toc45882630"/>
      <w:bookmarkStart w:id="731" w:name="_Toc51951180"/>
      <w:bookmarkStart w:id="732" w:name="_Toc59208934"/>
      <w:bookmarkStart w:id="733" w:name="_Toc75734773"/>
      <w:bookmarkStart w:id="734" w:name="_Toc123627564"/>
      <w:r>
        <w:t>6.1.2.8</w:t>
      </w:r>
      <w:r w:rsidRPr="00183538">
        <w:tab/>
      </w:r>
      <w:r>
        <w:t>PC5 unicast</w:t>
      </w:r>
      <w:r w:rsidRPr="00183538">
        <w:t xml:space="preserve"> </w:t>
      </w:r>
      <w:r>
        <w:t>link keep-alive</w:t>
      </w:r>
      <w:r w:rsidRPr="00183538">
        <w:t xml:space="preserve"> procedure</w:t>
      </w:r>
      <w:bookmarkEnd w:id="727"/>
      <w:bookmarkEnd w:id="728"/>
      <w:bookmarkEnd w:id="729"/>
      <w:bookmarkEnd w:id="730"/>
      <w:bookmarkEnd w:id="731"/>
      <w:bookmarkEnd w:id="732"/>
      <w:bookmarkEnd w:id="733"/>
      <w:bookmarkEnd w:id="734"/>
    </w:p>
    <w:p w14:paraId="3DC3939F" w14:textId="77777777" w:rsidR="008E33F7" w:rsidRPr="00183538" w:rsidRDefault="008E33F7" w:rsidP="00CC0F60">
      <w:pPr>
        <w:pStyle w:val="Heading5"/>
      </w:pPr>
      <w:bookmarkStart w:id="735" w:name="_Toc34388644"/>
      <w:bookmarkStart w:id="736" w:name="_Toc34404415"/>
      <w:bookmarkStart w:id="737" w:name="_Toc45282245"/>
      <w:bookmarkStart w:id="738" w:name="_Toc45882631"/>
      <w:bookmarkStart w:id="739" w:name="_Toc51951181"/>
      <w:bookmarkStart w:id="740" w:name="_Toc59208935"/>
      <w:bookmarkStart w:id="741" w:name="_Toc75734774"/>
      <w:bookmarkStart w:id="742" w:name="_Toc123627565"/>
      <w:r>
        <w:t>6.1.2.8.1</w:t>
      </w:r>
      <w:r w:rsidRPr="00183538">
        <w:tab/>
        <w:t>General</w:t>
      </w:r>
      <w:bookmarkEnd w:id="735"/>
      <w:bookmarkEnd w:id="736"/>
      <w:bookmarkEnd w:id="737"/>
      <w:bookmarkEnd w:id="738"/>
      <w:bookmarkEnd w:id="739"/>
      <w:bookmarkEnd w:id="740"/>
      <w:bookmarkEnd w:id="741"/>
      <w:bookmarkEnd w:id="742"/>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3" w:name="_Toc34388645"/>
      <w:bookmarkStart w:id="744" w:name="_Toc34404416"/>
      <w:bookmarkStart w:id="745" w:name="_Toc45282246"/>
      <w:bookmarkStart w:id="746" w:name="_Toc45882632"/>
      <w:bookmarkStart w:id="747" w:name="_Toc51951182"/>
      <w:bookmarkStart w:id="748" w:name="_Toc59208936"/>
      <w:bookmarkStart w:id="749" w:name="_Toc75734775"/>
      <w:bookmarkStart w:id="750" w:name="_Toc123627566"/>
      <w:r>
        <w:t>6.1.2.8.</w:t>
      </w:r>
      <w:r w:rsidRPr="00183538">
        <w:t>2</w:t>
      </w:r>
      <w:r w:rsidRPr="00183538">
        <w:tab/>
      </w:r>
      <w:r>
        <w:t>PC5 unicast link keep-alive</w:t>
      </w:r>
      <w:r w:rsidRPr="00183538">
        <w:t xml:space="preserve"> procedure initiation by </w:t>
      </w:r>
      <w:r>
        <w:t xml:space="preserve">the </w:t>
      </w:r>
      <w:r w:rsidRPr="00183538">
        <w:t>initiating UE</w:t>
      </w:r>
      <w:bookmarkEnd w:id="743"/>
      <w:bookmarkEnd w:id="744"/>
      <w:bookmarkEnd w:id="745"/>
      <w:bookmarkEnd w:id="746"/>
      <w:bookmarkEnd w:id="747"/>
      <w:bookmarkEnd w:id="748"/>
      <w:bookmarkEnd w:id="749"/>
      <w:bookmarkEnd w:id="750"/>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25pt" o:ole="">
            <v:imagedata r:id="rId26" o:title=""/>
          </v:shape>
          <o:OLEObject Type="Embed" ProgID="Visio.Drawing.15" ShapeID="_x0000_i1032" DrawAspect="Content" ObjectID="_1734240770"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1" w:name="_Toc34388646"/>
      <w:bookmarkStart w:id="752" w:name="_Toc34404417"/>
      <w:bookmarkStart w:id="753" w:name="_Toc45282247"/>
      <w:bookmarkStart w:id="754" w:name="_Toc45882633"/>
      <w:bookmarkStart w:id="755" w:name="_Toc51951183"/>
      <w:bookmarkStart w:id="756" w:name="_Toc59208937"/>
      <w:bookmarkStart w:id="757" w:name="_Toc75734776"/>
      <w:bookmarkStart w:id="758" w:name="_Toc123627567"/>
      <w:r>
        <w:t>6.1.2.8.</w:t>
      </w:r>
      <w:r w:rsidRPr="00183538">
        <w:t>3</w:t>
      </w:r>
      <w:r w:rsidRPr="00183538">
        <w:tab/>
      </w:r>
      <w:r>
        <w:t>PC5 unicast link keep-alive</w:t>
      </w:r>
      <w:r w:rsidRPr="00183538">
        <w:t xml:space="preserve"> procedure accepted by the target UE</w:t>
      </w:r>
      <w:bookmarkEnd w:id="751"/>
      <w:bookmarkEnd w:id="752"/>
      <w:bookmarkEnd w:id="753"/>
      <w:bookmarkEnd w:id="754"/>
      <w:bookmarkEnd w:id="755"/>
      <w:bookmarkEnd w:id="756"/>
      <w:bookmarkEnd w:id="757"/>
      <w:bookmarkEnd w:id="758"/>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59" w:name="_Toc34388647"/>
      <w:bookmarkStart w:id="760" w:name="_Toc34404418"/>
      <w:bookmarkStart w:id="761" w:name="_Toc45282248"/>
      <w:bookmarkStart w:id="762" w:name="_Toc45882634"/>
      <w:bookmarkStart w:id="763" w:name="_Toc51951184"/>
      <w:bookmarkStart w:id="764" w:name="_Toc59208938"/>
      <w:bookmarkStart w:id="765" w:name="_Toc75734777"/>
      <w:bookmarkStart w:id="766" w:name="_Toc123627568"/>
      <w:r>
        <w:t>6.1.2.8.4</w:t>
      </w:r>
      <w:r w:rsidRPr="00183538">
        <w:tab/>
      </w:r>
      <w:r>
        <w:t>PC5 unicast link keep-alive</w:t>
      </w:r>
      <w:r w:rsidRPr="00183538">
        <w:t xml:space="preserve"> procedure completion by the initiating UE</w:t>
      </w:r>
      <w:bookmarkEnd w:id="759"/>
      <w:bookmarkEnd w:id="760"/>
      <w:bookmarkEnd w:id="761"/>
      <w:bookmarkEnd w:id="762"/>
      <w:bookmarkEnd w:id="763"/>
      <w:bookmarkEnd w:id="764"/>
      <w:bookmarkEnd w:id="765"/>
      <w:bookmarkEnd w:id="766"/>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7" w:name="_Toc34388648"/>
      <w:bookmarkStart w:id="768" w:name="_Toc34404419"/>
      <w:bookmarkStart w:id="769" w:name="_Toc45282249"/>
      <w:bookmarkStart w:id="770" w:name="_Toc45882635"/>
      <w:bookmarkStart w:id="771" w:name="_Toc51951185"/>
      <w:bookmarkStart w:id="772" w:name="_Toc59208939"/>
      <w:bookmarkStart w:id="773" w:name="_Toc75734778"/>
      <w:bookmarkStart w:id="774" w:name="_Toc123627569"/>
      <w:r>
        <w:t>6.1.2.8.5</w:t>
      </w:r>
      <w:r w:rsidRPr="00CE238F">
        <w:tab/>
      </w:r>
      <w:r w:rsidRPr="00FD6318">
        <w:t>Abnormal cases</w:t>
      </w:r>
      <w:bookmarkEnd w:id="767"/>
      <w:bookmarkEnd w:id="768"/>
      <w:bookmarkEnd w:id="769"/>
      <w:bookmarkEnd w:id="770"/>
      <w:bookmarkEnd w:id="771"/>
      <w:bookmarkEnd w:id="772"/>
      <w:bookmarkEnd w:id="773"/>
      <w:bookmarkEnd w:id="774"/>
    </w:p>
    <w:p w14:paraId="3703C3BE" w14:textId="77777777" w:rsidR="008E33F7" w:rsidRPr="00FD6318" w:rsidRDefault="008E33F7" w:rsidP="00CC0F60">
      <w:pPr>
        <w:pStyle w:val="Heading6"/>
        <w:numPr>
          <w:ilvl w:val="5"/>
          <w:numId w:val="0"/>
        </w:numPr>
        <w:ind w:left="1152" w:hanging="432"/>
        <w:rPr>
          <w:lang w:eastAsia="zh-CN"/>
        </w:rPr>
      </w:pPr>
      <w:bookmarkStart w:id="775" w:name="_Toc34388649"/>
      <w:bookmarkStart w:id="776" w:name="_Toc34404420"/>
      <w:bookmarkStart w:id="777" w:name="_Toc45282250"/>
      <w:bookmarkStart w:id="778" w:name="_Toc45882636"/>
      <w:bookmarkStart w:id="779" w:name="_Toc51951186"/>
      <w:bookmarkStart w:id="780" w:name="_Toc59208940"/>
      <w:bookmarkStart w:id="781" w:name="_Toc75734779"/>
      <w:bookmarkStart w:id="782" w:name="_Toc123627570"/>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5"/>
      <w:bookmarkEnd w:id="776"/>
      <w:bookmarkEnd w:id="777"/>
      <w:bookmarkEnd w:id="778"/>
      <w:bookmarkEnd w:id="779"/>
      <w:bookmarkEnd w:id="780"/>
      <w:bookmarkEnd w:id="781"/>
      <w:bookmarkEnd w:id="782"/>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3" w:name="_Toc34388650"/>
      <w:bookmarkStart w:id="784" w:name="_Toc34404421"/>
      <w:bookmarkStart w:id="785" w:name="_Toc45282251"/>
      <w:bookmarkStart w:id="786" w:name="_Toc45882637"/>
      <w:bookmarkStart w:id="787" w:name="_Toc51951187"/>
      <w:bookmarkStart w:id="788" w:name="_Toc59208941"/>
      <w:bookmarkStart w:id="789" w:name="_Toc75734780"/>
      <w:bookmarkStart w:id="790" w:name="_Toc123627571"/>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3"/>
      <w:bookmarkEnd w:id="784"/>
      <w:bookmarkEnd w:id="785"/>
      <w:bookmarkEnd w:id="786"/>
      <w:bookmarkEnd w:id="787"/>
      <w:bookmarkEnd w:id="788"/>
      <w:bookmarkEnd w:id="789"/>
      <w:bookmarkEnd w:id="790"/>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1" w:name="_Toc34388651"/>
      <w:bookmarkStart w:id="792" w:name="_Toc34404422"/>
      <w:bookmarkStart w:id="793" w:name="_Toc45282252"/>
      <w:bookmarkStart w:id="794" w:name="_Toc45882638"/>
      <w:bookmarkStart w:id="795" w:name="_Toc51951188"/>
      <w:bookmarkStart w:id="796" w:name="_Toc59208942"/>
      <w:bookmarkStart w:id="797" w:name="_Toc75734781"/>
      <w:bookmarkStart w:id="798" w:name="_Toc123627572"/>
      <w:r w:rsidRPr="000D5D43">
        <w:t>6.1.2</w:t>
      </w:r>
      <w:r>
        <w:t>.9</w:t>
      </w:r>
      <w:r w:rsidRPr="000D5D43">
        <w:tab/>
      </w:r>
      <w:r>
        <w:t>Data transmission over PC5 unicast link</w:t>
      </w:r>
      <w:bookmarkEnd w:id="791"/>
      <w:bookmarkEnd w:id="792"/>
      <w:bookmarkEnd w:id="793"/>
      <w:bookmarkEnd w:id="794"/>
      <w:bookmarkEnd w:id="795"/>
      <w:bookmarkEnd w:id="796"/>
      <w:bookmarkEnd w:id="797"/>
      <w:bookmarkEnd w:id="798"/>
    </w:p>
    <w:p w14:paraId="6CE1BB05" w14:textId="77777777" w:rsidR="008E33F7" w:rsidRPr="00CA701A" w:rsidRDefault="008E33F7" w:rsidP="00CC0F60">
      <w:pPr>
        <w:pStyle w:val="Heading5"/>
      </w:pPr>
      <w:bookmarkStart w:id="799" w:name="_Toc59208943"/>
      <w:bookmarkStart w:id="800" w:name="_Toc75734782"/>
      <w:bookmarkStart w:id="801" w:name="_Toc123627573"/>
      <w:r w:rsidRPr="00CA701A">
        <w:t>6.1.2.9.1</w:t>
      </w:r>
      <w:r w:rsidRPr="00CA701A">
        <w:tab/>
        <w:t>Transmission</w:t>
      </w:r>
      <w:bookmarkEnd w:id="799"/>
      <w:bookmarkEnd w:id="800"/>
      <w:bookmarkEnd w:id="801"/>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2" w:name="_Toc59208944"/>
      <w:bookmarkStart w:id="803" w:name="_Toc75734783"/>
      <w:bookmarkStart w:id="804" w:name="_Toc45282253"/>
      <w:bookmarkStart w:id="805" w:name="_Toc45882639"/>
      <w:bookmarkStart w:id="806" w:name="_Toc51951189"/>
      <w:bookmarkStart w:id="807" w:name="_Toc34388652"/>
      <w:bookmarkStart w:id="808" w:name="_Toc34404423"/>
      <w:bookmarkStart w:id="809" w:name="_Toc123627574"/>
      <w:r w:rsidRPr="000D5D43">
        <w:t>6.1.2</w:t>
      </w:r>
      <w:r>
        <w:t>.9.2</w:t>
      </w:r>
      <w:r w:rsidRPr="000D5D43">
        <w:tab/>
      </w:r>
      <w:r w:rsidRPr="00F44538">
        <w:t>Procedure for UE to use provisioned radio resources for V2X communication over PC5</w:t>
      </w:r>
      <w:bookmarkEnd w:id="802"/>
      <w:bookmarkEnd w:id="803"/>
      <w:bookmarkEnd w:id="809"/>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0" w:name="_Toc59208945"/>
      <w:bookmarkStart w:id="811" w:name="_Toc75734784"/>
      <w:bookmarkStart w:id="812" w:name="_Toc123627575"/>
      <w:r>
        <w:t>6.1.2.10</w:t>
      </w:r>
      <w:r w:rsidRPr="00742FAE">
        <w:tab/>
      </w:r>
      <w:r w:rsidRPr="003E279D">
        <w:t>PC5 unicast</w:t>
      </w:r>
      <w:r w:rsidRPr="00037264">
        <w:t xml:space="preserve"> link </w:t>
      </w:r>
      <w:r>
        <w:t>re-keying</w:t>
      </w:r>
      <w:r w:rsidRPr="00742FAE">
        <w:t xml:space="preserve"> procedure</w:t>
      </w:r>
      <w:bookmarkEnd w:id="804"/>
      <w:bookmarkEnd w:id="805"/>
      <w:bookmarkEnd w:id="806"/>
      <w:bookmarkEnd w:id="810"/>
      <w:bookmarkEnd w:id="811"/>
      <w:bookmarkEnd w:id="812"/>
    </w:p>
    <w:p w14:paraId="661A13D1" w14:textId="77777777" w:rsidR="008E33F7" w:rsidRPr="00742FAE" w:rsidRDefault="008E33F7" w:rsidP="00CC0F60">
      <w:pPr>
        <w:pStyle w:val="Heading5"/>
      </w:pPr>
      <w:bookmarkStart w:id="813" w:name="_Toc45282254"/>
      <w:bookmarkStart w:id="814" w:name="_Toc45882640"/>
      <w:bookmarkStart w:id="815" w:name="_Toc51951190"/>
      <w:bookmarkStart w:id="816" w:name="_Toc59208946"/>
      <w:bookmarkStart w:id="817" w:name="_Toc75734785"/>
      <w:bookmarkStart w:id="818" w:name="_Toc123627576"/>
      <w:r>
        <w:t>6.1.2.10.1</w:t>
      </w:r>
      <w:r w:rsidRPr="00742FAE">
        <w:tab/>
        <w:t>General</w:t>
      </w:r>
      <w:bookmarkEnd w:id="813"/>
      <w:bookmarkEnd w:id="814"/>
      <w:bookmarkEnd w:id="815"/>
      <w:bookmarkEnd w:id="816"/>
      <w:bookmarkEnd w:id="817"/>
      <w:bookmarkEnd w:id="818"/>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19" w:name="_Toc45282255"/>
      <w:bookmarkStart w:id="820" w:name="_Toc45882641"/>
      <w:bookmarkStart w:id="821" w:name="_Toc51951191"/>
      <w:bookmarkStart w:id="822" w:name="_Toc59208947"/>
      <w:bookmarkStart w:id="823" w:name="_Toc75734786"/>
      <w:bookmarkStart w:id="824" w:name="_Toc123627577"/>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19"/>
      <w:bookmarkEnd w:id="820"/>
      <w:bookmarkEnd w:id="821"/>
      <w:bookmarkEnd w:id="822"/>
      <w:bookmarkEnd w:id="823"/>
      <w:bookmarkEnd w:id="824"/>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25pt;height:132.75pt" o:ole="">
            <v:imagedata r:id="rId28" o:title=""/>
          </v:shape>
          <o:OLEObject Type="Embed" ProgID="Visio.Drawing.11" ShapeID="_x0000_i1033" DrawAspect="Content" ObjectID="_1734240771"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5" w:name="_Toc45282256"/>
      <w:bookmarkStart w:id="826" w:name="_Toc45882642"/>
      <w:bookmarkStart w:id="827" w:name="_Toc51951192"/>
      <w:bookmarkStart w:id="828" w:name="_Toc59208948"/>
      <w:bookmarkStart w:id="829" w:name="_Toc75734787"/>
      <w:bookmarkStart w:id="830" w:name="_Toc12362757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5"/>
      <w:bookmarkEnd w:id="826"/>
      <w:bookmarkEnd w:id="827"/>
      <w:bookmarkEnd w:id="828"/>
      <w:bookmarkEnd w:id="829"/>
      <w:bookmarkEnd w:id="830"/>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1" w:name="_Toc45282257"/>
      <w:bookmarkStart w:id="832" w:name="_Toc45882643"/>
      <w:bookmarkStart w:id="833" w:name="_Toc51951193"/>
      <w:bookmarkStart w:id="834" w:name="_Toc59208949"/>
      <w:bookmarkStart w:id="835" w:name="_Toc75734788"/>
      <w:bookmarkStart w:id="836" w:name="_Toc123627579"/>
      <w:r>
        <w:t>6.1.2.10.4</w:t>
      </w:r>
      <w:r w:rsidRPr="00183538">
        <w:tab/>
      </w:r>
      <w:r>
        <w:t>PC5 unicast link re-keying</w:t>
      </w:r>
      <w:r w:rsidRPr="00183538">
        <w:t xml:space="preserve"> procedure completion by the initiating UE</w:t>
      </w:r>
      <w:bookmarkEnd w:id="831"/>
      <w:bookmarkEnd w:id="832"/>
      <w:bookmarkEnd w:id="833"/>
      <w:bookmarkEnd w:id="834"/>
      <w:bookmarkEnd w:id="835"/>
      <w:bookmarkEnd w:id="836"/>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7" w:name="_Toc45282258"/>
      <w:bookmarkStart w:id="838" w:name="_Toc45882644"/>
      <w:bookmarkStart w:id="839" w:name="_Toc51951194"/>
      <w:bookmarkStart w:id="840"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1" w:name="_Toc75734789"/>
      <w:bookmarkStart w:id="842" w:name="_Toc123627580"/>
      <w:r>
        <w:t>6.1.2.10.5</w:t>
      </w:r>
      <w:r w:rsidRPr="00CE238F">
        <w:tab/>
      </w:r>
      <w:r w:rsidRPr="00FD6318">
        <w:t>Abnormal cases</w:t>
      </w:r>
      <w:r>
        <w:t xml:space="preserve"> </w:t>
      </w:r>
      <w:r w:rsidRPr="00FD6318">
        <w:rPr>
          <w:lang w:eastAsia="zh-CN"/>
        </w:rPr>
        <w:t>at the initiating UE</w:t>
      </w:r>
      <w:bookmarkEnd w:id="837"/>
      <w:bookmarkEnd w:id="838"/>
      <w:bookmarkEnd w:id="839"/>
      <w:bookmarkEnd w:id="840"/>
      <w:bookmarkEnd w:id="841"/>
      <w:bookmarkEnd w:id="842"/>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3" w:name="_Toc45282259"/>
      <w:bookmarkStart w:id="844" w:name="_Toc45882645"/>
      <w:bookmarkStart w:id="845" w:name="_Toc51951195"/>
      <w:bookmarkStart w:id="846" w:name="_Toc59208951"/>
      <w:bookmarkStart w:id="847" w:name="_Toc75734790"/>
      <w:bookmarkStart w:id="848" w:name="_Toc123627581"/>
      <w:r>
        <w:t>6.1.2.11</w:t>
      </w:r>
      <w:r w:rsidRPr="00987307">
        <w:tab/>
      </w:r>
      <w:r>
        <w:t>PC5 unicast security</w:t>
      </w:r>
      <w:bookmarkEnd w:id="843"/>
      <w:bookmarkEnd w:id="844"/>
      <w:bookmarkEnd w:id="845"/>
      <w:bookmarkEnd w:id="846"/>
      <w:bookmarkEnd w:id="847"/>
      <w:bookmarkEnd w:id="848"/>
    </w:p>
    <w:p w14:paraId="43E88013" w14:textId="77777777" w:rsidR="008E33F7" w:rsidRPr="00183538" w:rsidRDefault="008E33F7" w:rsidP="00CC0F60">
      <w:pPr>
        <w:pStyle w:val="Heading5"/>
      </w:pPr>
      <w:bookmarkStart w:id="849" w:name="_Toc45282260"/>
      <w:bookmarkStart w:id="850" w:name="_Toc45882646"/>
      <w:bookmarkStart w:id="851" w:name="_Toc51951196"/>
      <w:bookmarkStart w:id="852" w:name="_Toc59208952"/>
      <w:bookmarkStart w:id="853" w:name="_Toc75734791"/>
      <w:bookmarkStart w:id="854" w:name="_Toc123627582"/>
      <w:r>
        <w:t>6.1.2.11.1</w:t>
      </w:r>
      <w:r w:rsidRPr="00183538">
        <w:tab/>
      </w:r>
      <w:r>
        <w:t>Overview</w:t>
      </w:r>
      <w:bookmarkEnd w:id="849"/>
      <w:bookmarkEnd w:id="850"/>
      <w:bookmarkEnd w:id="851"/>
      <w:bookmarkEnd w:id="852"/>
      <w:bookmarkEnd w:id="853"/>
      <w:bookmarkEnd w:id="854"/>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5" w:name="_Toc45282261"/>
      <w:bookmarkStart w:id="856" w:name="_Toc45882647"/>
      <w:bookmarkStart w:id="857" w:name="_Toc51951197"/>
      <w:bookmarkStart w:id="858" w:name="_Toc59208953"/>
      <w:bookmarkStart w:id="859" w:name="_Toc75734792"/>
      <w:bookmarkStart w:id="860" w:name="_Toc123627583"/>
      <w:r>
        <w:lastRenderedPageBreak/>
        <w:t>6.1.2.11.2</w:t>
      </w:r>
      <w:r w:rsidRPr="00183538">
        <w:tab/>
      </w:r>
      <w:r>
        <w:t>Handling of PC5 unicast security contexts</w:t>
      </w:r>
      <w:bookmarkEnd w:id="855"/>
      <w:bookmarkEnd w:id="856"/>
      <w:bookmarkEnd w:id="857"/>
      <w:bookmarkEnd w:id="858"/>
      <w:bookmarkEnd w:id="859"/>
      <w:bookmarkEnd w:id="860"/>
    </w:p>
    <w:p w14:paraId="6185B42B" w14:textId="77777777" w:rsidR="008E33F7" w:rsidRPr="00183538" w:rsidRDefault="008E33F7" w:rsidP="00CC0F60">
      <w:pPr>
        <w:pStyle w:val="Heading6"/>
        <w:numPr>
          <w:ilvl w:val="5"/>
          <w:numId w:val="0"/>
        </w:numPr>
        <w:ind w:left="1152" w:hanging="432"/>
      </w:pPr>
      <w:bookmarkStart w:id="861" w:name="_Toc45282262"/>
      <w:bookmarkStart w:id="862" w:name="_Toc45882648"/>
      <w:bookmarkStart w:id="863" w:name="_Toc51951198"/>
      <w:bookmarkStart w:id="864" w:name="_Toc59208954"/>
      <w:bookmarkStart w:id="865" w:name="_Toc75734793"/>
      <w:bookmarkStart w:id="866" w:name="_Toc123627584"/>
      <w:r>
        <w:t>6.1.2.11.2.1</w:t>
      </w:r>
      <w:r w:rsidRPr="00183538">
        <w:tab/>
      </w:r>
      <w:r>
        <w:t>General</w:t>
      </w:r>
      <w:bookmarkEnd w:id="861"/>
      <w:bookmarkEnd w:id="862"/>
      <w:bookmarkEnd w:id="863"/>
      <w:bookmarkEnd w:id="864"/>
      <w:bookmarkEnd w:id="865"/>
      <w:bookmarkEnd w:id="866"/>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7" w:name="_Toc45282263"/>
      <w:bookmarkStart w:id="868" w:name="_Toc45882649"/>
      <w:bookmarkStart w:id="869" w:name="_Toc51951199"/>
      <w:bookmarkStart w:id="870" w:name="_Toc59208955"/>
      <w:bookmarkStart w:id="871" w:name="_Toc75734794"/>
      <w:bookmarkStart w:id="872" w:name="_Toc123627585"/>
      <w:r>
        <w:t>6.1.2.11.2.2</w:t>
      </w:r>
      <w:r w:rsidRPr="00183538">
        <w:tab/>
      </w:r>
      <w:r>
        <w:t>Establishment of secure exchange of PC5 signalling messages</w:t>
      </w:r>
      <w:bookmarkEnd w:id="867"/>
      <w:bookmarkEnd w:id="868"/>
      <w:bookmarkEnd w:id="869"/>
      <w:bookmarkEnd w:id="870"/>
      <w:bookmarkEnd w:id="871"/>
      <w:bookmarkEnd w:id="872"/>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3" w:name="_Toc45282264"/>
      <w:bookmarkStart w:id="874" w:name="_Toc45882650"/>
      <w:bookmarkStart w:id="875" w:name="_Toc51951200"/>
      <w:bookmarkStart w:id="876" w:name="_Toc59208956"/>
      <w:bookmarkStart w:id="877" w:name="_Toc75734795"/>
      <w:bookmarkStart w:id="878" w:name="_Toc123627586"/>
      <w:r>
        <w:t>6.1.2.11.2.3</w:t>
      </w:r>
      <w:r w:rsidRPr="00183538">
        <w:tab/>
      </w:r>
      <w:r>
        <w:t>Change of security keys</w:t>
      </w:r>
      <w:bookmarkEnd w:id="873"/>
      <w:bookmarkEnd w:id="874"/>
      <w:bookmarkEnd w:id="875"/>
      <w:bookmarkEnd w:id="876"/>
      <w:bookmarkEnd w:id="877"/>
      <w:bookmarkEnd w:id="878"/>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79" w:name="_Toc45282265"/>
      <w:bookmarkStart w:id="880" w:name="_Toc45882651"/>
      <w:bookmarkStart w:id="881" w:name="_Toc51951201"/>
      <w:bookmarkStart w:id="882" w:name="_Toc59208957"/>
      <w:bookmarkStart w:id="883" w:name="_Toc75734796"/>
      <w:bookmarkStart w:id="884" w:name="_Toc123627587"/>
      <w:r>
        <w:t>6.1.2.11.3</w:t>
      </w:r>
      <w:r w:rsidRPr="00183538">
        <w:tab/>
      </w:r>
      <w:r>
        <w:t>Checking of PC5 signalling messages in the UE</w:t>
      </w:r>
      <w:bookmarkEnd w:id="879"/>
      <w:bookmarkEnd w:id="880"/>
      <w:bookmarkEnd w:id="881"/>
      <w:bookmarkEnd w:id="882"/>
      <w:bookmarkEnd w:id="883"/>
      <w:bookmarkEnd w:id="884"/>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5"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5"/>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6" w:name="_Toc45282266"/>
      <w:bookmarkStart w:id="887" w:name="_Toc45882652"/>
      <w:bookmarkStart w:id="888" w:name="_Toc51951202"/>
      <w:bookmarkStart w:id="889" w:name="_Toc59208958"/>
      <w:bookmarkStart w:id="890"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1" w:name="_Toc123627588"/>
      <w:r>
        <w:t>6.1.2.12</w:t>
      </w:r>
      <w:r w:rsidRPr="000D5D43">
        <w:tab/>
      </w:r>
      <w:r w:rsidRPr="007B2720">
        <w:t>PC5 QoS flow establishment</w:t>
      </w:r>
      <w:r>
        <w:t xml:space="preserve"> over PC5 unicast link</w:t>
      </w:r>
      <w:bookmarkEnd w:id="886"/>
      <w:bookmarkEnd w:id="887"/>
      <w:bookmarkEnd w:id="888"/>
      <w:bookmarkEnd w:id="889"/>
      <w:bookmarkEnd w:id="890"/>
      <w:bookmarkEnd w:id="891"/>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327CA1C9" w:rsidR="008E33F7" w:rsidRDefault="008E33F7" w:rsidP="008E33F7">
      <w:pPr>
        <w:pStyle w:val="B2"/>
      </w:pPr>
      <w:r>
        <w:t>3)</w:t>
      </w:r>
      <w:r>
        <w:tab/>
        <w:t xml:space="preserve">the </w:t>
      </w:r>
      <w:r w:rsidRPr="00C049D2">
        <w:t>PC5 link identifier;</w:t>
      </w:r>
    </w:p>
    <w:p w14:paraId="74E7A31B" w14:textId="72576094"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892" w:name="_Toc45282267"/>
      <w:bookmarkStart w:id="893" w:name="_Toc45882653"/>
      <w:bookmarkStart w:id="894" w:name="_Toc51951203"/>
      <w:bookmarkStart w:id="895"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6" w:name="_Toc75734798"/>
      <w:bookmarkStart w:id="897" w:name="_Toc123627589"/>
      <w:r>
        <w:t>6.1.2.13</w:t>
      </w:r>
      <w:r w:rsidRPr="000D5D43">
        <w:tab/>
      </w:r>
      <w:r w:rsidRPr="007B2720">
        <w:t xml:space="preserve">PC5 QoS flow match </w:t>
      </w:r>
      <w:r>
        <w:t>over PC5 unicast link</w:t>
      </w:r>
      <w:bookmarkEnd w:id="892"/>
      <w:bookmarkEnd w:id="893"/>
      <w:bookmarkEnd w:id="894"/>
      <w:bookmarkEnd w:id="895"/>
      <w:bookmarkEnd w:id="896"/>
      <w:bookmarkEnd w:id="897"/>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8" w:name="_Toc45282268"/>
      <w:bookmarkStart w:id="899" w:name="_Toc45882654"/>
      <w:bookmarkStart w:id="900" w:name="_Toc51951204"/>
      <w:bookmarkStart w:id="901" w:name="_Toc59208960"/>
      <w:bookmarkStart w:id="902" w:name="_Toc75734799"/>
      <w:bookmarkStart w:id="903" w:name="_Toc123627590"/>
      <w:r>
        <w:t>6.1.3</w:t>
      </w:r>
      <w:r w:rsidRPr="008C1B5D">
        <w:tab/>
      </w:r>
      <w:r>
        <w:t>Broadcast</w:t>
      </w:r>
      <w:r w:rsidRPr="00874C20">
        <w:t xml:space="preserve"> mode</w:t>
      </w:r>
      <w:r>
        <w:t xml:space="preserve"> </w:t>
      </w:r>
      <w:r w:rsidRPr="008C1B5D">
        <w:t>communication over PC5</w:t>
      </w:r>
      <w:bookmarkEnd w:id="469"/>
      <w:bookmarkEnd w:id="476"/>
      <w:bookmarkEnd w:id="807"/>
      <w:bookmarkEnd w:id="808"/>
      <w:bookmarkEnd w:id="898"/>
      <w:bookmarkEnd w:id="899"/>
      <w:bookmarkEnd w:id="900"/>
      <w:bookmarkEnd w:id="901"/>
      <w:bookmarkEnd w:id="902"/>
      <w:bookmarkEnd w:id="903"/>
    </w:p>
    <w:p w14:paraId="7EF66558" w14:textId="77777777" w:rsidR="008E33F7" w:rsidRPr="00F1445B" w:rsidRDefault="008E33F7" w:rsidP="00CC0F60">
      <w:pPr>
        <w:pStyle w:val="Heading4"/>
        <w:rPr>
          <w:noProof/>
          <w:lang w:val="en-US"/>
        </w:rPr>
      </w:pPr>
      <w:bookmarkStart w:id="904" w:name="_Toc22039984"/>
      <w:bookmarkStart w:id="905" w:name="_Toc25070698"/>
      <w:bookmarkStart w:id="906" w:name="_Toc34388653"/>
      <w:bookmarkStart w:id="907" w:name="_Toc34404424"/>
      <w:bookmarkStart w:id="908" w:name="_Toc45282269"/>
      <w:bookmarkStart w:id="909" w:name="_Toc45882655"/>
      <w:bookmarkStart w:id="910" w:name="_Toc51951205"/>
      <w:bookmarkStart w:id="911" w:name="_Toc59208961"/>
      <w:bookmarkStart w:id="912" w:name="_Toc75734800"/>
      <w:bookmarkStart w:id="913" w:name="_Toc123627591"/>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4"/>
      <w:bookmarkEnd w:id="905"/>
      <w:bookmarkEnd w:id="906"/>
      <w:bookmarkEnd w:id="907"/>
      <w:bookmarkEnd w:id="908"/>
      <w:bookmarkEnd w:id="909"/>
      <w:bookmarkEnd w:id="910"/>
      <w:bookmarkEnd w:id="911"/>
      <w:bookmarkEnd w:id="912"/>
      <w:bookmarkEnd w:id="913"/>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4" w:name="_Toc34388654"/>
      <w:bookmarkStart w:id="915" w:name="_Toc34404425"/>
      <w:bookmarkStart w:id="916" w:name="_Toc45282270"/>
      <w:bookmarkStart w:id="917" w:name="_Toc45882656"/>
      <w:bookmarkStart w:id="918" w:name="_Toc51951206"/>
      <w:bookmarkStart w:id="919" w:name="_Toc59208962"/>
      <w:bookmarkStart w:id="920" w:name="_Toc75734801"/>
      <w:bookmarkStart w:id="921" w:name="_Toc22039985"/>
      <w:bookmarkStart w:id="922" w:name="_Toc25070699"/>
      <w:bookmarkStart w:id="923" w:name="_Toc123627592"/>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4"/>
      <w:bookmarkEnd w:id="915"/>
      <w:bookmarkEnd w:id="916"/>
      <w:bookmarkEnd w:id="917"/>
      <w:bookmarkEnd w:id="918"/>
      <w:bookmarkEnd w:id="919"/>
      <w:bookmarkEnd w:id="920"/>
      <w:bookmarkEnd w:id="923"/>
    </w:p>
    <w:p w14:paraId="60B81AAB" w14:textId="77777777" w:rsidR="008E33F7" w:rsidRPr="008D65CE" w:rsidRDefault="008E33F7" w:rsidP="00CC0F60">
      <w:pPr>
        <w:pStyle w:val="Heading5"/>
        <w:rPr>
          <w:noProof/>
          <w:lang w:val="en-US"/>
        </w:rPr>
      </w:pPr>
      <w:bookmarkStart w:id="924" w:name="_Toc34388655"/>
      <w:bookmarkStart w:id="925" w:name="_Toc34404426"/>
      <w:bookmarkStart w:id="926" w:name="_Toc45282271"/>
      <w:bookmarkStart w:id="927" w:name="_Toc45882657"/>
      <w:bookmarkStart w:id="928" w:name="_Toc51951207"/>
      <w:bookmarkStart w:id="929" w:name="_Toc59208963"/>
      <w:bookmarkStart w:id="930" w:name="_Toc75734802"/>
      <w:bookmarkStart w:id="931" w:name="_Toc123627593"/>
      <w:r w:rsidRPr="008D65CE">
        <w:rPr>
          <w:noProof/>
          <w:lang w:val="en-US"/>
        </w:rPr>
        <w:t>6.1.3.2.1</w:t>
      </w:r>
      <w:r w:rsidRPr="008D65CE">
        <w:rPr>
          <w:noProof/>
          <w:lang w:val="en-US"/>
        </w:rPr>
        <w:tab/>
        <w:t>Initiation</w:t>
      </w:r>
      <w:bookmarkEnd w:id="924"/>
      <w:bookmarkEnd w:id="925"/>
      <w:bookmarkEnd w:id="926"/>
      <w:bookmarkEnd w:id="927"/>
      <w:bookmarkEnd w:id="928"/>
      <w:bookmarkEnd w:id="929"/>
      <w:bookmarkEnd w:id="930"/>
      <w:bookmarkEnd w:id="931"/>
    </w:p>
    <w:p w14:paraId="11E3FD32" w14:textId="77777777" w:rsidR="008E33F7" w:rsidRPr="008D65CE" w:rsidRDefault="008E33F7" w:rsidP="00CC0F60">
      <w:pPr>
        <w:pStyle w:val="Heading6"/>
        <w:numPr>
          <w:ilvl w:val="5"/>
          <w:numId w:val="0"/>
        </w:numPr>
        <w:ind w:left="1152" w:hanging="432"/>
        <w:rPr>
          <w:noProof/>
          <w:lang w:val="en-US"/>
        </w:rPr>
      </w:pPr>
      <w:bookmarkStart w:id="932" w:name="_Toc34388656"/>
      <w:bookmarkStart w:id="933" w:name="_Toc34404427"/>
      <w:bookmarkStart w:id="934" w:name="_Toc45282272"/>
      <w:bookmarkStart w:id="935" w:name="_Toc45882658"/>
      <w:bookmarkStart w:id="936" w:name="_Toc51951208"/>
      <w:bookmarkStart w:id="937" w:name="_Toc59208964"/>
      <w:bookmarkStart w:id="938" w:name="_Toc75734803"/>
      <w:bookmarkStart w:id="939" w:name="_Toc123627594"/>
      <w:r w:rsidRPr="008D65CE">
        <w:rPr>
          <w:noProof/>
          <w:lang w:val="en-US"/>
        </w:rPr>
        <w:t>6.1.3.2.1.1</w:t>
      </w:r>
      <w:r w:rsidRPr="008D65CE">
        <w:rPr>
          <w:noProof/>
          <w:lang w:val="en-US"/>
        </w:rPr>
        <w:tab/>
        <w:t xml:space="preserve">Requirements for </w:t>
      </w:r>
      <w:r w:rsidRPr="008D65CE">
        <w:t>V2X communication over PC5</w:t>
      </w:r>
      <w:bookmarkEnd w:id="932"/>
      <w:bookmarkEnd w:id="933"/>
      <w:bookmarkEnd w:id="934"/>
      <w:bookmarkEnd w:id="935"/>
      <w:bookmarkEnd w:id="936"/>
      <w:bookmarkEnd w:id="937"/>
      <w:bookmarkEnd w:id="938"/>
      <w:bookmarkEnd w:id="939"/>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0" w:name="_Toc34388657"/>
      <w:bookmarkStart w:id="941" w:name="_Toc34404428"/>
      <w:bookmarkStart w:id="942" w:name="_Toc45282273"/>
      <w:bookmarkStart w:id="943" w:name="_Toc45882659"/>
      <w:bookmarkStart w:id="944" w:name="_Toc51951209"/>
      <w:bookmarkStart w:id="945" w:name="_Toc59208965"/>
      <w:bookmarkStart w:id="946" w:name="_Toc75734804"/>
      <w:bookmarkStart w:id="947" w:name="_Toc123627595"/>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0"/>
      <w:bookmarkEnd w:id="941"/>
      <w:bookmarkEnd w:id="942"/>
      <w:bookmarkEnd w:id="943"/>
      <w:bookmarkEnd w:id="944"/>
      <w:bookmarkEnd w:id="945"/>
      <w:bookmarkEnd w:id="946"/>
      <w:bookmarkEnd w:id="947"/>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1D20EF53"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8" w:name="_Toc533170267"/>
      <w:bookmarkStart w:id="949" w:name="_Toc34388658"/>
      <w:bookmarkStart w:id="950" w:name="_Toc34404429"/>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1" w:name="_Toc45282274"/>
      <w:bookmarkStart w:id="952" w:name="_Toc45882660"/>
      <w:bookmarkStart w:id="953" w:name="_Toc51951210"/>
      <w:bookmarkStart w:id="954" w:name="_Toc59208966"/>
      <w:bookmarkStart w:id="955" w:name="_Toc75734805"/>
      <w:bookmarkStart w:id="956" w:name="_Toc123627596"/>
      <w:r w:rsidRPr="008D65CE">
        <w:t>6.1.3.2.2</w:t>
      </w:r>
      <w:r w:rsidRPr="008D65CE">
        <w:tab/>
        <w:t>Transmission</w:t>
      </w:r>
      <w:bookmarkEnd w:id="948"/>
      <w:bookmarkEnd w:id="949"/>
      <w:bookmarkEnd w:id="950"/>
      <w:bookmarkEnd w:id="951"/>
      <w:bookmarkEnd w:id="952"/>
      <w:bookmarkEnd w:id="953"/>
      <w:bookmarkEnd w:id="954"/>
      <w:bookmarkEnd w:id="955"/>
      <w:bookmarkEnd w:id="956"/>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138A09D0"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7" w:name="_Toc34388659"/>
      <w:bookmarkStart w:id="958" w:name="_Toc34404430"/>
      <w:bookmarkStart w:id="959" w:name="_Toc45282275"/>
      <w:bookmarkStart w:id="960" w:name="_Toc45882661"/>
      <w:bookmarkStart w:id="961" w:name="_Toc51951211"/>
      <w:bookmarkStart w:id="962" w:name="_Toc59208967"/>
      <w:bookmarkStart w:id="963" w:name="_Toc75734806"/>
      <w:bookmarkStart w:id="964" w:name="_Toc533170268"/>
      <w:bookmarkStart w:id="965" w:name="_Toc123627597"/>
      <w:r w:rsidRPr="008D65CE">
        <w:t>6.1.3.2.3</w:t>
      </w:r>
      <w:r w:rsidRPr="008D65CE">
        <w:tab/>
        <w:t>Procedure for UE to use provisioned radio resources for V2X communication over PC5</w:t>
      </w:r>
      <w:bookmarkEnd w:id="957"/>
      <w:bookmarkEnd w:id="958"/>
      <w:bookmarkEnd w:id="959"/>
      <w:bookmarkEnd w:id="960"/>
      <w:bookmarkEnd w:id="961"/>
      <w:bookmarkEnd w:id="962"/>
      <w:bookmarkEnd w:id="963"/>
      <w:bookmarkEnd w:id="965"/>
    </w:p>
    <w:bookmarkEnd w:id="964"/>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lastRenderedPageBreak/>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6" w:name="_Toc533170269"/>
      <w:bookmarkStart w:id="967" w:name="_Toc34388660"/>
      <w:bookmarkStart w:id="968" w:name="_Toc34404431"/>
      <w:bookmarkStart w:id="969" w:name="_Toc45282276"/>
      <w:bookmarkStart w:id="970" w:name="_Toc45882662"/>
      <w:bookmarkStart w:id="971" w:name="_Toc51951212"/>
      <w:bookmarkStart w:id="972" w:name="_Toc59208968"/>
      <w:bookmarkStart w:id="973" w:name="_Toc75734807"/>
      <w:bookmarkStart w:id="974" w:name="_Toc123627598"/>
      <w:r w:rsidRPr="008D65CE">
        <w:t>6.1.3.2.4</w:t>
      </w:r>
      <w:bookmarkEnd w:id="966"/>
      <w:r w:rsidRPr="008D65CE">
        <w:tab/>
        <w:t>Privacy of V2X transmission over PC5</w:t>
      </w:r>
      <w:bookmarkEnd w:id="967"/>
      <w:bookmarkEnd w:id="968"/>
      <w:bookmarkEnd w:id="969"/>
      <w:bookmarkEnd w:id="970"/>
      <w:bookmarkEnd w:id="971"/>
      <w:bookmarkEnd w:id="972"/>
      <w:bookmarkEnd w:id="973"/>
      <w:bookmarkEnd w:id="974"/>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5" w:name="_Toc533170270"/>
      <w:bookmarkStart w:id="976" w:name="_Toc34388661"/>
      <w:bookmarkStart w:id="977" w:name="_Toc34404432"/>
      <w:bookmarkStart w:id="978" w:name="_Toc45282277"/>
      <w:bookmarkStart w:id="979" w:name="_Toc45882663"/>
      <w:bookmarkStart w:id="980" w:name="_Toc51951213"/>
      <w:bookmarkStart w:id="981" w:name="_Toc59208969"/>
      <w:bookmarkStart w:id="982" w:name="_Toc75734808"/>
      <w:bookmarkStart w:id="983" w:name="_Toc123627599"/>
      <w:r w:rsidRPr="008D65CE">
        <w:t>6.1.3.3</w:t>
      </w:r>
      <w:bookmarkEnd w:id="975"/>
      <w:r w:rsidRPr="008D65CE">
        <w:tab/>
        <w:t>Reception of broadcast mode V2X communication over PC5</w:t>
      </w:r>
      <w:bookmarkEnd w:id="976"/>
      <w:bookmarkEnd w:id="977"/>
      <w:bookmarkEnd w:id="978"/>
      <w:bookmarkEnd w:id="979"/>
      <w:bookmarkEnd w:id="980"/>
      <w:bookmarkEnd w:id="981"/>
      <w:bookmarkEnd w:id="982"/>
      <w:bookmarkEnd w:id="983"/>
    </w:p>
    <w:p w14:paraId="0EB43EE8" w14:textId="31A72F0E" w:rsidR="00C57585" w:rsidRDefault="008E33F7" w:rsidP="008E33F7">
      <w:pPr>
        <w:rPr>
          <w:lang w:val="en-US"/>
        </w:rPr>
      </w:pPr>
      <w:bookmarkStart w:id="984" w:name="_Toc34388662"/>
      <w:bookmarkStart w:id="985" w:name="_Toc34404433"/>
      <w:bookmarkStart w:id="986" w:name="_Toc45282278"/>
      <w:bookmarkStart w:id="987" w:name="_Toc45882664"/>
      <w:bookmarkStart w:id="988" w:name="_Toc51951214"/>
      <w:bookmarkStart w:id="989" w:name="_Toc59208970"/>
      <w:bookmarkStart w:id="990"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75C4F24A" w:rsidR="00C57585" w:rsidRDefault="00C57585" w:rsidP="0085263A">
      <w:pPr>
        <w:pStyle w:val="B1"/>
      </w:pPr>
      <w:r>
        <w:rPr>
          <w:lang w:val="en-US"/>
        </w:rPr>
        <w:t>a)</w:t>
      </w:r>
      <w:r>
        <w:rPr>
          <w:lang w:val="en-US"/>
        </w:rPr>
        <w:tab/>
      </w:r>
      <w:r w:rsidR="008E33F7">
        <w:rPr>
          <w:lang w:val="en-US"/>
        </w:rPr>
        <w:t xml:space="preserve">the </w:t>
      </w:r>
      <w:r w:rsidR="008E33F7" w:rsidRPr="004575E7">
        <w:t>PC5 QoS parameters</w:t>
      </w:r>
      <w:r>
        <w:t>;</w:t>
      </w:r>
    </w:p>
    <w:p w14:paraId="54671D68" w14:textId="2DE46C1B" w:rsidR="00F73BC4" w:rsidRDefault="00C57585" w:rsidP="0085263A">
      <w:pPr>
        <w:pStyle w:val="B1"/>
      </w:pPr>
      <w:r>
        <w:lastRenderedPageBreak/>
        <w:t>b)</w:t>
      </w:r>
      <w:r>
        <w:tab/>
      </w:r>
      <w:r w:rsidR="00E805D1" w:rsidRPr="00E805D1">
        <w:t xml:space="preserve">the NR Tx Profile </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85263A">
      <w:pPr>
        <w:pStyle w:val="B1"/>
      </w:pPr>
      <w:r>
        <w:t>c)</w:t>
      </w:r>
      <w:r>
        <w:tab/>
      </w:r>
      <w:r w:rsidR="008E33F7">
        <w:t xml:space="preserve">the </w:t>
      </w:r>
      <w:r w:rsidR="008E33F7" w:rsidRPr="00481BD6">
        <w:t>destination layer-2 ID(s)</w:t>
      </w:r>
      <w:r>
        <w:t>;</w:t>
      </w:r>
    </w:p>
    <w:p w14:paraId="13284225" w14:textId="2F1415A9"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1" w:name="_Hlk87895976"/>
      <w:bookmarkStart w:id="992" w:name="_Hlk86249778"/>
      <w:bookmarkStart w:id="993"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1"/>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2"/>
    </w:p>
    <w:p w14:paraId="26F005D4" w14:textId="77777777" w:rsidR="008E33F7" w:rsidRDefault="008E33F7" w:rsidP="00CC0F60">
      <w:pPr>
        <w:pStyle w:val="Heading3"/>
      </w:pPr>
      <w:bookmarkStart w:id="994" w:name="_Toc123627600"/>
      <w:bookmarkEnd w:id="993"/>
      <w:r>
        <w:t>6.1.4</w:t>
      </w:r>
      <w:r w:rsidRPr="008C1B5D">
        <w:tab/>
      </w:r>
      <w:r>
        <w:t>Groupcast</w:t>
      </w:r>
      <w:r w:rsidRPr="00874C20">
        <w:t xml:space="preserve"> mode</w:t>
      </w:r>
      <w:r>
        <w:t xml:space="preserve"> </w:t>
      </w:r>
      <w:r w:rsidRPr="008C1B5D">
        <w:t>communication over PC5</w:t>
      </w:r>
      <w:bookmarkEnd w:id="921"/>
      <w:bookmarkEnd w:id="922"/>
      <w:bookmarkEnd w:id="984"/>
      <w:bookmarkEnd w:id="985"/>
      <w:bookmarkEnd w:id="986"/>
      <w:bookmarkEnd w:id="987"/>
      <w:bookmarkEnd w:id="988"/>
      <w:bookmarkEnd w:id="989"/>
      <w:bookmarkEnd w:id="990"/>
      <w:bookmarkEnd w:id="994"/>
    </w:p>
    <w:p w14:paraId="611C6E6E" w14:textId="77777777" w:rsidR="008E33F7" w:rsidRPr="00F1445B" w:rsidRDefault="008E33F7" w:rsidP="00CC0F60">
      <w:pPr>
        <w:pStyle w:val="Heading4"/>
        <w:rPr>
          <w:noProof/>
          <w:lang w:val="en-US"/>
        </w:rPr>
      </w:pPr>
      <w:bookmarkStart w:id="995" w:name="_Toc22039986"/>
      <w:bookmarkStart w:id="996" w:name="_Toc25070700"/>
      <w:bookmarkStart w:id="997" w:name="_Toc34388663"/>
      <w:bookmarkStart w:id="998" w:name="_Toc34404434"/>
      <w:bookmarkStart w:id="999" w:name="_Toc45282279"/>
      <w:bookmarkStart w:id="1000" w:name="_Toc45882665"/>
      <w:bookmarkStart w:id="1001" w:name="_Toc51951215"/>
      <w:bookmarkStart w:id="1002" w:name="_Toc59208971"/>
      <w:bookmarkStart w:id="1003" w:name="_Toc75734810"/>
      <w:bookmarkStart w:id="1004" w:name="_Toc123627601"/>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5"/>
      <w:bookmarkEnd w:id="996"/>
      <w:bookmarkEnd w:id="997"/>
      <w:bookmarkEnd w:id="998"/>
      <w:bookmarkEnd w:id="999"/>
      <w:bookmarkEnd w:id="1000"/>
      <w:bookmarkEnd w:id="1001"/>
      <w:bookmarkEnd w:id="1002"/>
      <w:bookmarkEnd w:id="1003"/>
      <w:bookmarkEnd w:id="1004"/>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5" w:name="_Toc34388664"/>
      <w:bookmarkStart w:id="1006" w:name="_Toc34404435"/>
      <w:bookmarkStart w:id="1007" w:name="_Toc45282280"/>
      <w:bookmarkStart w:id="1008" w:name="_Toc45882666"/>
      <w:bookmarkStart w:id="1009" w:name="_Toc51951216"/>
      <w:bookmarkStart w:id="1010" w:name="_Toc59208972"/>
      <w:bookmarkStart w:id="1011" w:name="_Toc75734811"/>
      <w:bookmarkStart w:id="1012" w:name="_Toc22039987"/>
      <w:bookmarkStart w:id="1013" w:name="_Toc25070701"/>
      <w:bookmarkStart w:id="1014" w:name="_Toc123627602"/>
      <w:r w:rsidRPr="008D65CE">
        <w:t>6.1.4.2</w:t>
      </w:r>
      <w:r w:rsidRPr="008D65CE">
        <w:tab/>
        <w:t xml:space="preserve">Transmission of </w:t>
      </w:r>
      <w:r w:rsidRPr="008D65CE">
        <w:rPr>
          <w:rFonts w:hint="eastAsia"/>
          <w:lang w:eastAsia="zh-CN"/>
        </w:rPr>
        <w:t>group</w:t>
      </w:r>
      <w:r w:rsidRPr="008D65CE">
        <w:t>cast mode V2X communication over PC5</w:t>
      </w:r>
      <w:bookmarkEnd w:id="1005"/>
      <w:bookmarkEnd w:id="1006"/>
      <w:bookmarkEnd w:id="1007"/>
      <w:bookmarkEnd w:id="1008"/>
      <w:bookmarkEnd w:id="1009"/>
      <w:bookmarkEnd w:id="1010"/>
      <w:bookmarkEnd w:id="1011"/>
      <w:bookmarkEnd w:id="1014"/>
    </w:p>
    <w:p w14:paraId="29F58F07" w14:textId="77777777" w:rsidR="008E33F7" w:rsidRPr="00AE282C" w:rsidRDefault="008E33F7" w:rsidP="00CC0F60">
      <w:pPr>
        <w:pStyle w:val="Heading5"/>
      </w:pPr>
      <w:bookmarkStart w:id="1015" w:name="_Toc34388665"/>
      <w:bookmarkStart w:id="1016" w:name="_Toc34404436"/>
      <w:bookmarkStart w:id="1017" w:name="_Toc45282281"/>
      <w:bookmarkStart w:id="1018" w:name="_Toc45882667"/>
      <w:bookmarkStart w:id="1019" w:name="_Toc51951217"/>
      <w:bookmarkStart w:id="1020" w:name="_Toc59208973"/>
      <w:bookmarkStart w:id="1021" w:name="_Toc75734812"/>
      <w:bookmarkStart w:id="1022" w:name="_Toc123627603"/>
      <w:r w:rsidRPr="00AE282C">
        <w:t>6.1.4.2.1</w:t>
      </w:r>
      <w:r w:rsidRPr="00AE282C">
        <w:tab/>
        <w:t>Initiation</w:t>
      </w:r>
      <w:bookmarkEnd w:id="1015"/>
      <w:bookmarkEnd w:id="1016"/>
      <w:bookmarkEnd w:id="1017"/>
      <w:bookmarkEnd w:id="1018"/>
      <w:bookmarkEnd w:id="1019"/>
      <w:bookmarkEnd w:id="1020"/>
      <w:bookmarkEnd w:id="1021"/>
      <w:bookmarkEnd w:id="1022"/>
    </w:p>
    <w:p w14:paraId="4C7CC17B" w14:textId="77777777" w:rsidR="008E33F7" w:rsidRPr="008D65CE" w:rsidRDefault="008E33F7" w:rsidP="00CC0F60">
      <w:pPr>
        <w:pStyle w:val="Heading6"/>
        <w:numPr>
          <w:ilvl w:val="5"/>
          <w:numId w:val="0"/>
        </w:numPr>
        <w:ind w:left="1152" w:hanging="432"/>
        <w:rPr>
          <w:noProof/>
          <w:lang w:val="en-US"/>
        </w:rPr>
      </w:pPr>
      <w:bookmarkStart w:id="1023" w:name="_Toc34388666"/>
      <w:bookmarkStart w:id="1024" w:name="_Toc34404437"/>
      <w:bookmarkStart w:id="1025" w:name="_Toc45282282"/>
      <w:bookmarkStart w:id="1026" w:name="_Toc45882668"/>
      <w:bookmarkStart w:id="1027" w:name="_Toc51951218"/>
      <w:bookmarkStart w:id="1028" w:name="_Toc59208974"/>
      <w:bookmarkStart w:id="1029" w:name="_Toc75734813"/>
      <w:bookmarkStart w:id="1030" w:name="_Toc123627604"/>
      <w:r w:rsidRPr="008D65CE">
        <w:rPr>
          <w:noProof/>
          <w:lang w:val="en-US"/>
        </w:rPr>
        <w:t>6.1.4.2.1.1</w:t>
      </w:r>
      <w:r w:rsidRPr="008D65CE">
        <w:rPr>
          <w:noProof/>
          <w:lang w:val="en-US"/>
        </w:rPr>
        <w:tab/>
        <w:t xml:space="preserve">Requirements for </w:t>
      </w:r>
      <w:r w:rsidRPr="008D65CE">
        <w:t>V2X communication over PC5</w:t>
      </w:r>
      <w:bookmarkEnd w:id="1023"/>
      <w:bookmarkEnd w:id="1024"/>
      <w:bookmarkEnd w:id="1025"/>
      <w:bookmarkEnd w:id="1026"/>
      <w:bookmarkEnd w:id="1027"/>
      <w:bookmarkEnd w:id="1028"/>
      <w:bookmarkEnd w:id="1029"/>
      <w:bookmarkEnd w:id="1030"/>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1" w:name="_Toc34388667"/>
      <w:bookmarkStart w:id="1032"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3" w:name="_Toc45282283"/>
      <w:bookmarkStart w:id="1034" w:name="_Toc45882669"/>
      <w:bookmarkStart w:id="1035" w:name="_Toc51951219"/>
      <w:bookmarkStart w:id="1036" w:name="_Toc59208975"/>
      <w:bookmarkStart w:id="1037" w:name="_Toc75734814"/>
      <w:bookmarkStart w:id="1038" w:name="_Toc12362760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1"/>
      <w:bookmarkEnd w:id="1032"/>
      <w:bookmarkEnd w:id="1033"/>
      <w:bookmarkEnd w:id="1034"/>
      <w:bookmarkEnd w:id="1035"/>
      <w:bookmarkEnd w:id="1036"/>
      <w:bookmarkEnd w:id="1037"/>
      <w:bookmarkEnd w:id="1038"/>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lastRenderedPageBreak/>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39" w:name="_Toc34388668"/>
      <w:bookmarkStart w:id="1040" w:name="_Toc34404439"/>
      <w:bookmarkStart w:id="1041" w:name="_Toc45282284"/>
      <w:bookmarkStart w:id="1042" w:name="_Toc45882670"/>
      <w:bookmarkStart w:id="1043" w:name="_Toc51951220"/>
      <w:bookmarkStart w:id="1044" w:name="_Toc59208976"/>
      <w:bookmarkStart w:id="1045" w:name="_Toc75734815"/>
      <w:bookmarkStart w:id="1046" w:name="_Toc123627606"/>
      <w:r w:rsidRPr="008D65CE">
        <w:t>6.1.4.2.2</w:t>
      </w:r>
      <w:r w:rsidRPr="008D65CE">
        <w:tab/>
        <w:t>Transmission</w:t>
      </w:r>
      <w:bookmarkEnd w:id="1039"/>
      <w:bookmarkEnd w:id="1040"/>
      <w:bookmarkEnd w:id="1041"/>
      <w:bookmarkEnd w:id="1042"/>
      <w:bookmarkEnd w:id="1043"/>
      <w:bookmarkEnd w:id="1044"/>
      <w:bookmarkEnd w:id="1045"/>
      <w:bookmarkEnd w:id="1046"/>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7" w:name="_Toc34388669"/>
      <w:bookmarkStart w:id="1048" w:name="_Toc34404440"/>
      <w:bookmarkStart w:id="1049" w:name="_Toc45282285"/>
      <w:bookmarkStart w:id="1050" w:name="_Toc45882671"/>
      <w:bookmarkStart w:id="1051" w:name="_Toc51951221"/>
      <w:bookmarkStart w:id="1052" w:name="_Toc59208977"/>
      <w:bookmarkStart w:id="1053" w:name="_Toc75734816"/>
      <w:bookmarkStart w:id="1054" w:name="_Toc123627607"/>
      <w:r w:rsidRPr="008D65CE">
        <w:t>6.1.4.2.3</w:t>
      </w:r>
      <w:r w:rsidRPr="008D65CE">
        <w:tab/>
        <w:t>Procedure for UE to use provisioned radio resources for V2X communication over PC5</w:t>
      </w:r>
      <w:bookmarkEnd w:id="1047"/>
      <w:bookmarkEnd w:id="1048"/>
      <w:bookmarkEnd w:id="1049"/>
      <w:bookmarkEnd w:id="1050"/>
      <w:bookmarkEnd w:id="1051"/>
      <w:bookmarkEnd w:id="1052"/>
      <w:bookmarkEnd w:id="1053"/>
      <w:bookmarkEnd w:id="1054"/>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5" w:name="_Toc34388670"/>
      <w:bookmarkStart w:id="1056" w:name="_Toc34404441"/>
      <w:bookmarkStart w:id="1057" w:name="_Toc45282286"/>
      <w:bookmarkStart w:id="1058" w:name="_Toc45882672"/>
      <w:bookmarkStart w:id="1059" w:name="_Toc51951222"/>
      <w:bookmarkStart w:id="1060" w:name="_Toc59208978"/>
      <w:bookmarkStart w:id="1061" w:name="_Toc75734817"/>
      <w:bookmarkStart w:id="1062" w:name="_Toc123627608"/>
      <w:r w:rsidRPr="008D65CE">
        <w:rPr>
          <w:lang w:eastAsia="ko-KR"/>
        </w:rPr>
        <w:t>6.1.4.2.4</w:t>
      </w:r>
      <w:r w:rsidRPr="008D65CE">
        <w:rPr>
          <w:lang w:eastAsia="ko-KR"/>
        </w:rPr>
        <w:tab/>
        <w:t>Privacy of V2X transmission over PC5</w:t>
      </w:r>
      <w:bookmarkEnd w:id="1055"/>
      <w:bookmarkEnd w:id="1056"/>
      <w:bookmarkEnd w:id="1057"/>
      <w:bookmarkEnd w:id="1058"/>
      <w:bookmarkEnd w:id="1059"/>
      <w:bookmarkEnd w:id="1060"/>
      <w:bookmarkEnd w:id="1061"/>
      <w:bookmarkEnd w:id="1062"/>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3" w:name="_Toc34388671"/>
      <w:bookmarkStart w:id="1064" w:name="_Toc34404442"/>
      <w:bookmarkStart w:id="1065" w:name="_Toc45282287"/>
      <w:bookmarkStart w:id="1066" w:name="_Toc45882673"/>
      <w:bookmarkStart w:id="1067" w:name="_Toc51951223"/>
      <w:bookmarkStart w:id="1068" w:name="_Toc59208979"/>
      <w:bookmarkStart w:id="1069" w:name="_Toc75734818"/>
      <w:bookmarkStart w:id="1070" w:name="_Toc123627609"/>
      <w:r w:rsidRPr="008D65CE">
        <w:t>6.1.4.3</w:t>
      </w:r>
      <w:r w:rsidRPr="008D65CE">
        <w:tab/>
        <w:t>Reception of groupcast mode V2X communication over PC5</w:t>
      </w:r>
      <w:bookmarkEnd w:id="1063"/>
      <w:bookmarkEnd w:id="1064"/>
      <w:bookmarkEnd w:id="1065"/>
      <w:bookmarkEnd w:id="1066"/>
      <w:bookmarkEnd w:id="1067"/>
      <w:bookmarkEnd w:id="1068"/>
      <w:bookmarkEnd w:id="1069"/>
      <w:bookmarkEnd w:id="107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1" w:name="_Toc34388672"/>
      <w:bookmarkStart w:id="1072" w:name="_Toc34404443"/>
      <w:bookmarkStart w:id="1073" w:name="_Toc45282288"/>
      <w:bookmarkStart w:id="1074" w:name="_Toc45882674"/>
      <w:bookmarkStart w:id="1075" w:name="_Toc51951224"/>
      <w:bookmarkStart w:id="1076" w:name="_Toc59208980"/>
      <w:bookmarkStart w:id="1077" w:name="_Toc75734819"/>
      <w:bookmarkStart w:id="1078" w:name="_Toc123627610"/>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6"/>
      <w:bookmarkEnd w:id="1012"/>
      <w:bookmarkEnd w:id="1013"/>
      <w:bookmarkEnd w:id="1071"/>
      <w:bookmarkEnd w:id="1072"/>
      <w:bookmarkEnd w:id="1073"/>
      <w:bookmarkEnd w:id="1074"/>
      <w:bookmarkEnd w:id="1075"/>
      <w:bookmarkEnd w:id="1076"/>
      <w:bookmarkEnd w:id="1077"/>
      <w:bookmarkEnd w:id="1078"/>
    </w:p>
    <w:p w14:paraId="3A465CE0" w14:textId="77777777" w:rsidR="008E33F7" w:rsidRPr="00F1445B" w:rsidRDefault="008E33F7" w:rsidP="00CC0F60">
      <w:pPr>
        <w:pStyle w:val="Heading3"/>
        <w:rPr>
          <w:noProof/>
          <w:lang w:val="en-US"/>
        </w:rPr>
      </w:pPr>
      <w:bookmarkStart w:id="1079" w:name="_Toc22039988"/>
      <w:bookmarkStart w:id="1080" w:name="_Toc25070702"/>
      <w:bookmarkStart w:id="1081" w:name="_Toc34388673"/>
      <w:bookmarkStart w:id="1082" w:name="_Toc34404444"/>
      <w:bookmarkStart w:id="1083" w:name="_Toc45282289"/>
      <w:bookmarkStart w:id="1084" w:name="_Toc45882675"/>
      <w:bookmarkStart w:id="1085" w:name="_Toc51951225"/>
      <w:bookmarkStart w:id="1086" w:name="_Toc59208981"/>
      <w:bookmarkStart w:id="1087" w:name="_Toc75734820"/>
      <w:bookmarkStart w:id="1088" w:name="_Toc12362761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79"/>
      <w:bookmarkEnd w:id="1080"/>
      <w:bookmarkEnd w:id="1081"/>
      <w:bookmarkEnd w:id="1082"/>
      <w:bookmarkEnd w:id="1083"/>
      <w:bookmarkEnd w:id="1084"/>
      <w:bookmarkEnd w:id="1085"/>
      <w:bookmarkEnd w:id="1086"/>
      <w:bookmarkEnd w:id="1087"/>
      <w:bookmarkEnd w:id="1088"/>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89" w:name="_Toc25070703"/>
      <w:bookmarkStart w:id="1090" w:name="_Toc22039989"/>
      <w:bookmarkStart w:id="1091"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2" w:name="_Toc34388674"/>
      <w:bookmarkStart w:id="1093" w:name="_Toc34404445"/>
      <w:bookmarkStart w:id="1094" w:name="_Toc45282290"/>
      <w:bookmarkStart w:id="1095"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6" w:name="_Toc51951226"/>
      <w:bookmarkStart w:id="1097" w:name="_Toc59208982"/>
      <w:bookmarkStart w:id="1098" w:name="_Toc75734821"/>
      <w:bookmarkStart w:id="1099" w:name="_Toc12362761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2"/>
      <w:bookmarkEnd w:id="1093"/>
      <w:bookmarkEnd w:id="1094"/>
      <w:bookmarkEnd w:id="1095"/>
      <w:bookmarkEnd w:id="1096"/>
      <w:bookmarkEnd w:id="1097"/>
      <w:bookmarkEnd w:id="1098"/>
      <w:bookmarkEnd w:id="1099"/>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0" w:name="_Toc34388675"/>
      <w:bookmarkStart w:id="1101" w:name="_Toc34404446"/>
      <w:bookmarkStart w:id="1102" w:name="_Toc45282291"/>
      <w:bookmarkStart w:id="1103" w:name="_Toc45882677"/>
      <w:bookmarkStart w:id="1104" w:name="_Toc51951227"/>
      <w:bookmarkStart w:id="1105" w:name="_Toc59208983"/>
      <w:bookmarkStart w:id="1106" w:name="_Toc75734822"/>
      <w:bookmarkStart w:id="1107" w:name="_Toc123627613"/>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0"/>
      <w:bookmarkEnd w:id="1101"/>
      <w:bookmarkEnd w:id="1102"/>
      <w:bookmarkEnd w:id="1103"/>
      <w:bookmarkEnd w:id="1104"/>
      <w:bookmarkEnd w:id="1105"/>
      <w:bookmarkEnd w:id="1106"/>
      <w:bookmarkEnd w:id="1107"/>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8" w:name="_Toc34388676"/>
      <w:bookmarkStart w:id="1109" w:name="_Toc34404447"/>
      <w:bookmarkStart w:id="1110" w:name="_Toc45282292"/>
      <w:bookmarkStart w:id="1111" w:name="_Toc45882678"/>
      <w:bookmarkStart w:id="1112" w:name="_Toc51951228"/>
      <w:bookmarkStart w:id="1113" w:name="_Toc59208984"/>
      <w:bookmarkStart w:id="1114" w:name="_Toc75734823"/>
      <w:bookmarkStart w:id="1115" w:name="_Toc123627614"/>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8"/>
      <w:bookmarkEnd w:id="1109"/>
      <w:bookmarkEnd w:id="1110"/>
      <w:bookmarkEnd w:id="1111"/>
      <w:bookmarkEnd w:id="1112"/>
      <w:bookmarkEnd w:id="1113"/>
      <w:bookmarkEnd w:id="1114"/>
      <w:bookmarkEnd w:id="1115"/>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6" w:name="_Toc34388677"/>
      <w:bookmarkStart w:id="1117" w:name="_Toc34404448"/>
      <w:bookmarkStart w:id="1118" w:name="_Toc45282293"/>
      <w:bookmarkStart w:id="1119" w:name="_Toc45882679"/>
      <w:bookmarkStart w:id="1120" w:name="_Toc51951229"/>
      <w:bookmarkStart w:id="1121" w:name="_Toc59208985"/>
      <w:bookmarkStart w:id="1122" w:name="_Toc75734824"/>
      <w:bookmarkStart w:id="1123" w:name="_Toc12362761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6"/>
      <w:bookmarkEnd w:id="1117"/>
      <w:bookmarkEnd w:id="1118"/>
      <w:bookmarkEnd w:id="1119"/>
      <w:bookmarkEnd w:id="1120"/>
      <w:bookmarkEnd w:id="1121"/>
      <w:bookmarkEnd w:id="1122"/>
      <w:bookmarkEnd w:id="1123"/>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4" w:name="_Toc34388678"/>
      <w:bookmarkStart w:id="1125" w:name="_Toc34404449"/>
      <w:bookmarkStart w:id="1126" w:name="_Toc45282294"/>
      <w:bookmarkStart w:id="1127" w:name="_Toc45882680"/>
      <w:bookmarkStart w:id="1128" w:name="_Toc51951230"/>
      <w:bookmarkStart w:id="1129" w:name="_Toc59208986"/>
      <w:bookmarkStart w:id="1130" w:name="_Toc75734825"/>
      <w:bookmarkStart w:id="1131" w:name="_Toc123627616"/>
      <w:r>
        <w:rPr>
          <w:noProof/>
          <w:lang w:val="en-US"/>
        </w:rPr>
        <w:t>6.2.6</w:t>
      </w:r>
      <w:r>
        <w:rPr>
          <w:noProof/>
          <w:lang w:val="en-US"/>
        </w:rPr>
        <w:tab/>
        <w:t>V2X application server discovery</w:t>
      </w:r>
      <w:bookmarkEnd w:id="1124"/>
      <w:bookmarkEnd w:id="1125"/>
      <w:bookmarkEnd w:id="1126"/>
      <w:bookmarkEnd w:id="1127"/>
      <w:bookmarkEnd w:id="1128"/>
      <w:bookmarkEnd w:id="1129"/>
      <w:bookmarkEnd w:id="1130"/>
      <w:bookmarkEnd w:id="1131"/>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2" w:name="_Toc34388679"/>
      <w:bookmarkStart w:id="1133" w:name="_Toc34404450"/>
      <w:bookmarkStart w:id="1134" w:name="_Toc45282295"/>
      <w:bookmarkStart w:id="1135" w:name="_Toc45882681"/>
      <w:bookmarkStart w:id="1136" w:name="_Toc51951231"/>
      <w:bookmarkStart w:id="1137" w:name="_Toc59208987"/>
      <w:bookmarkStart w:id="1138" w:name="_Toc75734826"/>
      <w:bookmarkStart w:id="1139" w:name="_Toc123627617"/>
      <w:r>
        <w:rPr>
          <w:noProof/>
          <w:lang w:val="en-US"/>
        </w:rPr>
        <w:t>6.2.7</w:t>
      </w:r>
      <w:r w:rsidRPr="00F1445B">
        <w:rPr>
          <w:noProof/>
          <w:lang w:val="en-US"/>
        </w:rPr>
        <w:tab/>
      </w:r>
      <w:r>
        <w:rPr>
          <w:noProof/>
          <w:lang w:val="en-US"/>
        </w:rPr>
        <w:t>V2X application server configuration</w:t>
      </w:r>
      <w:bookmarkEnd w:id="1132"/>
      <w:bookmarkEnd w:id="1133"/>
      <w:bookmarkEnd w:id="1134"/>
      <w:bookmarkEnd w:id="1135"/>
      <w:bookmarkEnd w:id="1136"/>
      <w:bookmarkEnd w:id="1137"/>
      <w:bookmarkEnd w:id="1138"/>
      <w:bookmarkEnd w:id="1139"/>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0" w:name="_Toc59208988"/>
      <w:bookmarkStart w:id="1141" w:name="_Toc75734827"/>
      <w:bookmarkStart w:id="1142" w:name="_Toc33963258"/>
      <w:bookmarkStart w:id="1143" w:name="_Toc34393328"/>
      <w:bookmarkStart w:id="1144" w:name="_Toc45216144"/>
      <w:bookmarkStart w:id="1145" w:name="_Toc51931713"/>
      <w:bookmarkStart w:id="1146" w:name="_Toc34388680"/>
      <w:bookmarkStart w:id="1147" w:name="_Toc34404451"/>
      <w:bookmarkStart w:id="1148" w:name="_Toc45282296"/>
      <w:bookmarkStart w:id="1149" w:name="_Toc45882682"/>
      <w:bookmarkStart w:id="1150" w:name="_Toc51951232"/>
      <w:bookmarkStart w:id="1151" w:name="_Toc123627618"/>
      <w:r>
        <w:t>6A</w:t>
      </w:r>
      <w:r w:rsidRPr="00972C99">
        <w:tab/>
        <w:t xml:space="preserve">Handling of unknown, unforeseen, and erroneous </w:t>
      </w:r>
      <w:r>
        <w:t xml:space="preserve">PC5 signalling protocol </w:t>
      </w:r>
      <w:r w:rsidRPr="00972C99">
        <w:t>data</w:t>
      </w:r>
      <w:bookmarkEnd w:id="1140"/>
      <w:bookmarkEnd w:id="1141"/>
      <w:bookmarkEnd w:id="1151"/>
    </w:p>
    <w:p w14:paraId="29423BAA" w14:textId="77777777" w:rsidR="008E33F7" w:rsidRPr="00972C99" w:rsidRDefault="008E33F7" w:rsidP="00CC0F60">
      <w:pPr>
        <w:pStyle w:val="Heading2"/>
      </w:pPr>
      <w:bookmarkStart w:id="1152" w:name="_Toc59208989"/>
      <w:bookmarkStart w:id="1153" w:name="_Toc75734828"/>
      <w:bookmarkStart w:id="1154" w:name="_Toc123627619"/>
      <w:r>
        <w:t>6A</w:t>
      </w:r>
      <w:r w:rsidRPr="00972C99">
        <w:t>.1</w:t>
      </w:r>
      <w:r w:rsidRPr="00972C99">
        <w:tab/>
        <w:t>General</w:t>
      </w:r>
      <w:bookmarkEnd w:id="1142"/>
      <w:bookmarkEnd w:id="1143"/>
      <w:bookmarkEnd w:id="1144"/>
      <w:bookmarkEnd w:id="1145"/>
      <w:bookmarkEnd w:id="1152"/>
      <w:bookmarkEnd w:id="1153"/>
      <w:bookmarkEnd w:id="1154"/>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5" w:name="_Toc33963259"/>
      <w:bookmarkStart w:id="1156" w:name="_Toc34393329"/>
      <w:bookmarkStart w:id="1157" w:name="_Toc45216145"/>
      <w:bookmarkStart w:id="1158" w:name="_Toc51931714"/>
      <w:bookmarkStart w:id="1159" w:name="_Toc59208990"/>
      <w:bookmarkStart w:id="1160" w:name="_Toc75734829"/>
      <w:bookmarkStart w:id="1161" w:name="_Toc123627620"/>
      <w:r>
        <w:t>6A</w:t>
      </w:r>
      <w:r w:rsidRPr="00972C99">
        <w:t>.2</w:t>
      </w:r>
      <w:r w:rsidRPr="00972C99">
        <w:tab/>
        <w:t>Message too short or too long</w:t>
      </w:r>
      <w:bookmarkEnd w:id="1155"/>
      <w:bookmarkEnd w:id="1156"/>
      <w:bookmarkEnd w:id="1157"/>
      <w:bookmarkEnd w:id="1158"/>
      <w:bookmarkEnd w:id="1159"/>
      <w:bookmarkEnd w:id="1160"/>
      <w:bookmarkEnd w:id="1161"/>
    </w:p>
    <w:p w14:paraId="22186E61" w14:textId="77777777" w:rsidR="008E33F7" w:rsidRPr="00972C99" w:rsidRDefault="008E33F7" w:rsidP="00CC0F60">
      <w:pPr>
        <w:pStyle w:val="Heading3"/>
      </w:pPr>
      <w:bookmarkStart w:id="1162" w:name="_Toc33963260"/>
      <w:bookmarkStart w:id="1163" w:name="_Toc34393330"/>
      <w:bookmarkStart w:id="1164" w:name="_Toc45216146"/>
      <w:bookmarkStart w:id="1165" w:name="_Toc51931715"/>
      <w:bookmarkStart w:id="1166" w:name="_Toc59208991"/>
      <w:bookmarkStart w:id="1167" w:name="_Toc75734830"/>
      <w:bookmarkStart w:id="1168" w:name="_Toc123627621"/>
      <w:r>
        <w:t>6A</w:t>
      </w:r>
      <w:r w:rsidRPr="00972C99">
        <w:t>.2.1</w:t>
      </w:r>
      <w:r w:rsidRPr="00972C99">
        <w:tab/>
        <w:t>Message too short</w:t>
      </w:r>
      <w:bookmarkEnd w:id="1162"/>
      <w:bookmarkEnd w:id="1163"/>
      <w:bookmarkEnd w:id="1164"/>
      <w:bookmarkEnd w:id="1165"/>
      <w:bookmarkEnd w:id="1166"/>
      <w:bookmarkEnd w:id="1167"/>
      <w:bookmarkEnd w:id="1168"/>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69" w:name="_Toc33963261"/>
      <w:bookmarkStart w:id="1170" w:name="_Toc34393331"/>
      <w:bookmarkStart w:id="1171" w:name="_Toc45216147"/>
      <w:bookmarkStart w:id="1172" w:name="_Toc51931716"/>
      <w:bookmarkStart w:id="1173" w:name="_Toc59208992"/>
      <w:bookmarkStart w:id="1174" w:name="_Toc75734831"/>
      <w:bookmarkStart w:id="1175" w:name="_Toc123627622"/>
      <w:r>
        <w:t>6A</w:t>
      </w:r>
      <w:r w:rsidRPr="00972C99">
        <w:t>.2.2</w:t>
      </w:r>
      <w:r w:rsidRPr="00972C99">
        <w:tab/>
        <w:t>Message too long</w:t>
      </w:r>
      <w:bookmarkEnd w:id="1169"/>
      <w:bookmarkEnd w:id="1170"/>
      <w:bookmarkEnd w:id="1171"/>
      <w:bookmarkEnd w:id="1172"/>
      <w:bookmarkEnd w:id="1173"/>
      <w:bookmarkEnd w:id="1174"/>
      <w:bookmarkEnd w:id="1175"/>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6" w:name="_Toc33963262"/>
      <w:bookmarkStart w:id="1177" w:name="_Toc34393332"/>
      <w:bookmarkStart w:id="1178" w:name="_Toc45216148"/>
      <w:bookmarkStart w:id="1179" w:name="_Toc51931717"/>
      <w:bookmarkStart w:id="1180" w:name="_Toc59208993"/>
      <w:bookmarkStart w:id="1181" w:name="_Toc75734832"/>
      <w:bookmarkStart w:id="1182" w:name="_Toc123627623"/>
      <w:r>
        <w:t>6A</w:t>
      </w:r>
      <w:r w:rsidRPr="00972C99">
        <w:t>.3</w:t>
      </w:r>
      <w:r w:rsidRPr="00972C99">
        <w:tab/>
        <w:t>Unknown or unforeseen message type</w:t>
      </w:r>
      <w:bookmarkEnd w:id="1176"/>
      <w:bookmarkEnd w:id="1177"/>
      <w:bookmarkEnd w:id="1178"/>
      <w:bookmarkEnd w:id="1179"/>
      <w:bookmarkEnd w:id="1180"/>
      <w:bookmarkEnd w:id="1181"/>
      <w:bookmarkEnd w:id="1182"/>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3" w:name="_Toc33963263"/>
      <w:bookmarkStart w:id="1184" w:name="_Toc34393333"/>
      <w:bookmarkStart w:id="1185" w:name="_Toc45216149"/>
      <w:bookmarkStart w:id="1186" w:name="_Toc51931718"/>
      <w:bookmarkStart w:id="1187" w:name="_Toc59208994"/>
      <w:bookmarkStart w:id="1188" w:name="_Toc75734833"/>
      <w:bookmarkStart w:id="1189" w:name="_Toc123627624"/>
      <w:r>
        <w:t>6A</w:t>
      </w:r>
      <w:r w:rsidRPr="00972C99">
        <w:t>.4</w:t>
      </w:r>
      <w:r w:rsidRPr="00972C99">
        <w:tab/>
        <w:t>Non-semantical mandatory information element errors</w:t>
      </w:r>
      <w:bookmarkEnd w:id="1183"/>
      <w:bookmarkEnd w:id="1184"/>
      <w:bookmarkEnd w:id="1185"/>
      <w:bookmarkEnd w:id="1186"/>
      <w:bookmarkEnd w:id="1187"/>
      <w:bookmarkEnd w:id="1188"/>
      <w:bookmarkEnd w:id="1189"/>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90" w:name="_Toc33963264"/>
      <w:bookmarkStart w:id="1191" w:name="_Toc34393334"/>
      <w:bookmarkStart w:id="1192" w:name="_Toc45216150"/>
      <w:bookmarkStart w:id="119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4" w:name="_Toc59208995"/>
      <w:bookmarkStart w:id="1195" w:name="_Toc75734834"/>
      <w:bookmarkStart w:id="1196" w:name="_Toc123627625"/>
      <w:r>
        <w:t>6A</w:t>
      </w:r>
      <w:r w:rsidRPr="00972C99">
        <w:t>.5</w:t>
      </w:r>
      <w:r w:rsidRPr="00972C99">
        <w:tab/>
        <w:t>Unknown and unforeseen IEs in the non-imperative message part</w:t>
      </w:r>
      <w:bookmarkEnd w:id="1190"/>
      <w:bookmarkEnd w:id="1191"/>
      <w:bookmarkEnd w:id="1192"/>
      <w:bookmarkEnd w:id="1193"/>
      <w:bookmarkEnd w:id="1194"/>
      <w:bookmarkEnd w:id="1195"/>
      <w:bookmarkEnd w:id="1196"/>
    </w:p>
    <w:p w14:paraId="55244CE0" w14:textId="77777777" w:rsidR="008E33F7" w:rsidRPr="00972C99" w:rsidRDefault="008E33F7" w:rsidP="00CC0F60">
      <w:pPr>
        <w:pStyle w:val="Heading3"/>
      </w:pPr>
      <w:bookmarkStart w:id="1197" w:name="_Toc33963265"/>
      <w:bookmarkStart w:id="1198" w:name="_Toc34393335"/>
      <w:bookmarkStart w:id="1199" w:name="_Toc45216151"/>
      <w:bookmarkStart w:id="1200" w:name="_Toc51931720"/>
      <w:bookmarkStart w:id="1201" w:name="_Toc59208996"/>
      <w:bookmarkStart w:id="1202" w:name="_Toc75734835"/>
      <w:bookmarkStart w:id="1203" w:name="_Toc123627626"/>
      <w:r>
        <w:t>6A</w:t>
      </w:r>
      <w:r w:rsidRPr="00972C99">
        <w:t>.5.1</w:t>
      </w:r>
      <w:r w:rsidRPr="00972C99">
        <w:tab/>
        <w:t>IEIs unknown in the message</w:t>
      </w:r>
      <w:bookmarkEnd w:id="1197"/>
      <w:bookmarkEnd w:id="1198"/>
      <w:bookmarkEnd w:id="1199"/>
      <w:bookmarkEnd w:id="1200"/>
      <w:bookmarkEnd w:id="1201"/>
      <w:bookmarkEnd w:id="1202"/>
      <w:bookmarkEnd w:id="1203"/>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4" w:name="_Toc33963266"/>
      <w:bookmarkStart w:id="1205" w:name="_Toc34393336"/>
      <w:bookmarkStart w:id="1206" w:name="_Toc45216152"/>
      <w:bookmarkStart w:id="1207" w:name="_Toc51931721"/>
      <w:bookmarkStart w:id="1208" w:name="_Toc59208997"/>
      <w:bookmarkStart w:id="1209" w:name="_Toc75734836"/>
      <w:bookmarkStart w:id="1210" w:name="_Toc123627627"/>
      <w:r>
        <w:lastRenderedPageBreak/>
        <w:t>6A</w:t>
      </w:r>
      <w:r w:rsidRPr="00972C99">
        <w:t>.5.2</w:t>
      </w:r>
      <w:r w:rsidRPr="00972C99">
        <w:tab/>
        <w:t>Out of sequence IEs</w:t>
      </w:r>
      <w:bookmarkEnd w:id="1204"/>
      <w:bookmarkEnd w:id="1205"/>
      <w:bookmarkEnd w:id="1206"/>
      <w:bookmarkEnd w:id="1207"/>
      <w:bookmarkEnd w:id="1208"/>
      <w:bookmarkEnd w:id="1209"/>
      <w:bookmarkEnd w:id="121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1" w:name="_Toc33963267"/>
      <w:bookmarkStart w:id="1212" w:name="_Toc34393337"/>
      <w:bookmarkStart w:id="1213" w:name="_Toc45216153"/>
      <w:bookmarkStart w:id="1214" w:name="_Toc51931722"/>
      <w:bookmarkStart w:id="1215" w:name="_Toc59208998"/>
      <w:bookmarkStart w:id="1216" w:name="_Toc75734837"/>
      <w:bookmarkStart w:id="1217" w:name="_Toc123627628"/>
      <w:r>
        <w:t>6A</w:t>
      </w:r>
      <w:r w:rsidRPr="00972C99">
        <w:t>.5.3</w:t>
      </w:r>
      <w:r w:rsidRPr="00972C99">
        <w:tab/>
        <w:t>Repeated IEs</w:t>
      </w:r>
      <w:bookmarkEnd w:id="1211"/>
      <w:bookmarkEnd w:id="1212"/>
      <w:bookmarkEnd w:id="1213"/>
      <w:bookmarkEnd w:id="1214"/>
      <w:bookmarkEnd w:id="1215"/>
      <w:bookmarkEnd w:id="1216"/>
      <w:bookmarkEnd w:id="1217"/>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8" w:name="_Toc33963268"/>
      <w:bookmarkStart w:id="1219" w:name="_Toc34393338"/>
      <w:bookmarkStart w:id="1220" w:name="_Toc45216154"/>
      <w:bookmarkStart w:id="1221" w:name="_Toc51931723"/>
      <w:bookmarkStart w:id="1222" w:name="_Toc59208999"/>
      <w:bookmarkStart w:id="1223" w:name="_Toc75734838"/>
      <w:bookmarkStart w:id="1224" w:name="_Toc123627629"/>
      <w:r>
        <w:t>6A</w:t>
      </w:r>
      <w:r w:rsidRPr="00972C99">
        <w:t>.6</w:t>
      </w:r>
      <w:r w:rsidRPr="00972C99">
        <w:tab/>
        <w:t>Non-imperative message part errors</w:t>
      </w:r>
      <w:bookmarkEnd w:id="1218"/>
      <w:bookmarkEnd w:id="1219"/>
      <w:bookmarkEnd w:id="1220"/>
      <w:bookmarkEnd w:id="1221"/>
      <w:bookmarkEnd w:id="1222"/>
      <w:bookmarkEnd w:id="1223"/>
      <w:bookmarkEnd w:id="1224"/>
    </w:p>
    <w:p w14:paraId="7DEF1FB8" w14:textId="77777777" w:rsidR="008E33F7" w:rsidRPr="00972C99" w:rsidRDefault="008E33F7" w:rsidP="00CC0F60">
      <w:pPr>
        <w:pStyle w:val="Heading3"/>
      </w:pPr>
      <w:bookmarkStart w:id="1225" w:name="_Toc33963269"/>
      <w:bookmarkStart w:id="1226" w:name="_Toc34393339"/>
      <w:bookmarkStart w:id="1227" w:name="_Toc45216155"/>
      <w:bookmarkStart w:id="1228" w:name="_Toc51931724"/>
      <w:bookmarkStart w:id="1229" w:name="_Toc59209000"/>
      <w:bookmarkStart w:id="1230" w:name="_Toc75734839"/>
      <w:bookmarkStart w:id="1231" w:name="_Toc123627630"/>
      <w:r>
        <w:t>6A</w:t>
      </w:r>
      <w:r w:rsidRPr="00972C99">
        <w:t>.6.1</w:t>
      </w:r>
      <w:r w:rsidRPr="00972C99">
        <w:tab/>
        <w:t>General</w:t>
      </w:r>
      <w:bookmarkEnd w:id="1225"/>
      <w:bookmarkEnd w:id="1226"/>
      <w:bookmarkEnd w:id="1227"/>
      <w:bookmarkEnd w:id="1228"/>
      <w:bookmarkEnd w:id="1229"/>
      <w:bookmarkEnd w:id="1230"/>
      <w:bookmarkEnd w:id="1231"/>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2" w:name="_Toc33963270"/>
      <w:bookmarkStart w:id="1233" w:name="_Toc34393340"/>
      <w:bookmarkStart w:id="1234" w:name="_Toc45216156"/>
      <w:bookmarkStart w:id="1235" w:name="_Toc51931725"/>
      <w:bookmarkStart w:id="1236" w:name="_Toc59209001"/>
      <w:bookmarkStart w:id="1237" w:name="_Toc75734840"/>
      <w:bookmarkStart w:id="1238" w:name="_Toc123627631"/>
      <w:r>
        <w:t>6A</w:t>
      </w:r>
      <w:r w:rsidRPr="00972C99">
        <w:t>.6.2</w:t>
      </w:r>
      <w:r w:rsidRPr="00972C99">
        <w:tab/>
        <w:t>Syntactically incorrect optional IEs</w:t>
      </w:r>
      <w:bookmarkEnd w:id="1232"/>
      <w:bookmarkEnd w:id="1233"/>
      <w:bookmarkEnd w:id="1234"/>
      <w:bookmarkEnd w:id="1235"/>
      <w:bookmarkEnd w:id="1236"/>
      <w:bookmarkEnd w:id="1237"/>
      <w:bookmarkEnd w:id="1238"/>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39" w:name="_Toc33963271"/>
      <w:bookmarkStart w:id="1240" w:name="_Toc34393341"/>
      <w:bookmarkStart w:id="1241" w:name="_Toc45216157"/>
      <w:bookmarkStart w:id="1242" w:name="_Toc51931726"/>
      <w:bookmarkStart w:id="1243" w:name="_Toc59209002"/>
      <w:bookmarkStart w:id="1244" w:name="_Toc75734841"/>
      <w:bookmarkStart w:id="1245" w:name="_Toc123627632"/>
      <w:r>
        <w:t>6A</w:t>
      </w:r>
      <w:r w:rsidRPr="00972C99">
        <w:t>.6.3</w:t>
      </w:r>
      <w:r w:rsidRPr="00972C99">
        <w:tab/>
        <w:t>Conditional IE errors</w:t>
      </w:r>
      <w:bookmarkEnd w:id="1239"/>
      <w:bookmarkEnd w:id="1240"/>
      <w:bookmarkEnd w:id="1241"/>
      <w:bookmarkEnd w:id="1242"/>
      <w:bookmarkEnd w:id="1243"/>
      <w:bookmarkEnd w:id="1244"/>
      <w:bookmarkEnd w:id="1245"/>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6" w:name="_Toc33963272"/>
      <w:bookmarkStart w:id="1247" w:name="_Toc34393342"/>
      <w:bookmarkStart w:id="1248" w:name="_Toc45216158"/>
      <w:bookmarkStart w:id="1249" w:name="_Toc51931727"/>
      <w:bookmarkStart w:id="1250" w:name="_Toc59209003"/>
      <w:bookmarkStart w:id="1251" w:name="_Toc75734842"/>
      <w:bookmarkStart w:id="1252" w:name="_Toc123627633"/>
      <w:r>
        <w:t>6A</w:t>
      </w:r>
      <w:r w:rsidRPr="00972C99">
        <w:t>.7</w:t>
      </w:r>
      <w:r w:rsidRPr="00972C99">
        <w:tab/>
        <w:t>Messages with semantically incorrect contents</w:t>
      </w:r>
      <w:bookmarkEnd w:id="1246"/>
      <w:bookmarkEnd w:id="1247"/>
      <w:bookmarkEnd w:id="1248"/>
      <w:bookmarkEnd w:id="1249"/>
      <w:bookmarkEnd w:id="1250"/>
      <w:bookmarkEnd w:id="1251"/>
      <w:bookmarkEnd w:id="1252"/>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3" w:name="_Toc59209004"/>
      <w:bookmarkStart w:id="1254" w:name="_Toc75734843"/>
      <w:bookmarkStart w:id="1255" w:name="_Toc123627634"/>
      <w:r>
        <w:lastRenderedPageBreak/>
        <w:t>7</w:t>
      </w:r>
      <w:r w:rsidRPr="00913BB3">
        <w:tab/>
        <w:t>Message functional definition and contents</w:t>
      </w:r>
      <w:bookmarkEnd w:id="1089"/>
      <w:bookmarkEnd w:id="1146"/>
      <w:bookmarkEnd w:id="1147"/>
      <w:bookmarkEnd w:id="1148"/>
      <w:bookmarkEnd w:id="1149"/>
      <w:bookmarkEnd w:id="1150"/>
      <w:bookmarkEnd w:id="1253"/>
      <w:bookmarkEnd w:id="1254"/>
      <w:bookmarkEnd w:id="1255"/>
    </w:p>
    <w:p w14:paraId="2CC3C992" w14:textId="77777777" w:rsidR="008E33F7" w:rsidRDefault="008E33F7" w:rsidP="00CC0F60">
      <w:pPr>
        <w:pStyle w:val="Heading2"/>
      </w:pPr>
      <w:bookmarkStart w:id="1256" w:name="_Toc525231308"/>
      <w:bookmarkStart w:id="1257" w:name="_Toc25070704"/>
      <w:bookmarkStart w:id="1258" w:name="_Toc34388681"/>
      <w:bookmarkStart w:id="1259" w:name="_Toc34404452"/>
      <w:bookmarkStart w:id="1260" w:name="_Toc45282297"/>
      <w:bookmarkStart w:id="1261" w:name="_Toc45882683"/>
      <w:bookmarkStart w:id="1262" w:name="_Toc51951233"/>
      <w:bookmarkStart w:id="1263" w:name="_Toc59209005"/>
      <w:bookmarkStart w:id="1264" w:name="_Toc75734844"/>
      <w:bookmarkStart w:id="1265" w:name="_Toc20232878"/>
      <w:bookmarkStart w:id="1266" w:name="_Toc20233352"/>
      <w:bookmarkStart w:id="1267" w:name="_Toc123627635"/>
      <w:r>
        <w:t>7.1</w:t>
      </w:r>
      <w:r>
        <w:tab/>
      </w:r>
      <w:r w:rsidRPr="00400F1D">
        <w:t>Overview</w:t>
      </w:r>
      <w:bookmarkEnd w:id="1256"/>
      <w:bookmarkEnd w:id="1257"/>
      <w:bookmarkEnd w:id="1258"/>
      <w:bookmarkEnd w:id="1259"/>
      <w:bookmarkEnd w:id="1260"/>
      <w:bookmarkEnd w:id="1261"/>
      <w:bookmarkEnd w:id="1262"/>
      <w:bookmarkEnd w:id="1263"/>
      <w:bookmarkEnd w:id="1264"/>
      <w:bookmarkEnd w:id="1267"/>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8" w:name="_Toc25070705"/>
      <w:bookmarkStart w:id="1269" w:name="_Toc34388682"/>
      <w:bookmarkStart w:id="1270" w:name="_Toc34404453"/>
      <w:bookmarkStart w:id="1271" w:name="_Toc45282298"/>
      <w:bookmarkStart w:id="1272" w:name="_Toc45882684"/>
      <w:bookmarkStart w:id="1273" w:name="_Toc51951234"/>
      <w:bookmarkStart w:id="1274" w:name="_Toc59209006"/>
      <w:bookmarkStart w:id="1275" w:name="_Toc75734845"/>
      <w:bookmarkStart w:id="1276" w:name="_Toc12362763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5"/>
      <w:bookmarkEnd w:id="1268"/>
      <w:bookmarkEnd w:id="1269"/>
      <w:bookmarkEnd w:id="1270"/>
      <w:bookmarkEnd w:id="1271"/>
      <w:bookmarkEnd w:id="1272"/>
      <w:bookmarkEnd w:id="1273"/>
      <w:bookmarkEnd w:id="1274"/>
      <w:bookmarkEnd w:id="1275"/>
      <w:bookmarkEnd w:id="1276"/>
    </w:p>
    <w:p w14:paraId="2EAA05FF" w14:textId="77777777" w:rsidR="008E33F7" w:rsidRPr="00913BB3" w:rsidRDefault="008E33F7" w:rsidP="00CC0F60">
      <w:pPr>
        <w:pStyle w:val="Heading3"/>
      </w:pPr>
      <w:bookmarkStart w:id="1277" w:name="_Toc25070706"/>
      <w:bookmarkStart w:id="1278" w:name="_Toc34388683"/>
      <w:bookmarkStart w:id="1279" w:name="_Toc34404454"/>
      <w:bookmarkStart w:id="1280" w:name="_Toc45282299"/>
      <w:bookmarkStart w:id="1281" w:name="_Toc45882685"/>
      <w:bookmarkStart w:id="1282" w:name="_Toc51951235"/>
      <w:bookmarkStart w:id="1283" w:name="_Toc59209007"/>
      <w:bookmarkStart w:id="1284" w:name="_Toc75734846"/>
      <w:bookmarkStart w:id="1285" w:name="_Toc123627637"/>
      <w:r>
        <w:t>7</w:t>
      </w:r>
      <w:r w:rsidRPr="00913BB3">
        <w:t>.</w:t>
      </w:r>
      <w:r>
        <w:t>2</w:t>
      </w:r>
      <w:r w:rsidRPr="00913BB3">
        <w:t>.1</w:t>
      </w:r>
      <w:r w:rsidRPr="00913BB3">
        <w:tab/>
      </w:r>
      <w:bookmarkEnd w:id="1266"/>
      <w:r>
        <w:t>UE policy provisioning request</w:t>
      </w:r>
      <w:bookmarkEnd w:id="1277"/>
      <w:bookmarkEnd w:id="1278"/>
      <w:bookmarkEnd w:id="1279"/>
      <w:bookmarkEnd w:id="1280"/>
      <w:bookmarkEnd w:id="1281"/>
      <w:bookmarkEnd w:id="1282"/>
      <w:bookmarkEnd w:id="1283"/>
      <w:bookmarkEnd w:id="1284"/>
      <w:bookmarkEnd w:id="1285"/>
    </w:p>
    <w:p w14:paraId="4BB4DF9A" w14:textId="77777777" w:rsidR="008E33F7" w:rsidRPr="00913BB3" w:rsidRDefault="008E33F7" w:rsidP="00CC0F60">
      <w:pPr>
        <w:pStyle w:val="Heading4"/>
        <w:rPr>
          <w:lang w:eastAsia="ko-KR"/>
        </w:rPr>
      </w:pPr>
      <w:bookmarkStart w:id="1286" w:name="_Toc20233353"/>
      <w:bookmarkStart w:id="1287" w:name="_Toc25070707"/>
      <w:bookmarkStart w:id="1288" w:name="_Toc34388684"/>
      <w:bookmarkStart w:id="1289" w:name="_Toc34404455"/>
      <w:bookmarkStart w:id="1290" w:name="_Toc45282300"/>
      <w:bookmarkStart w:id="1291" w:name="_Toc45882686"/>
      <w:bookmarkStart w:id="1292" w:name="_Toc51951236"/>
      <w:bookmarkStart w:id="1293" w:name="_Toc59209008"/>
      <w:bookmarkStart w:id="1294" w:name="_Toc75734847"/>
      <w:bookmarkStart w:id="1295" w:name="_Toc123627638"/>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6"/>
      <w:bookmarkEnd w:id="1287"/>
      <w:bookmarkEnd w:id="1288"/>
      <w:bookmarkEnd w:id="1289"/>
      <w:bookmarkEnd w:id="1290"/>
      <w:bookmarkEnd w:id="1291"/>
      <w:bookmarkEnd w:id="1292"/>
      <w:bookmarkEnd w:id="1293"/>
      <w:bookmarkEnd w:id="1294"/>
      <w:bookmarkEnd w:id="1295"/>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6" w:name="_Toc20233354"/>
      <w:bookmarkStart w:id="1297" w:name="_Toc25070708"/>
      <w:bookmarkStart w:id="1298" w:name="_Toc34388685"/>
      <w:bookmarkStart w:id="1299" w:name="_Toc34404456"/>
      <w:bookmarkStart w:id="1300" w:name="_Toc45282301"/>
      <w:bookmarkStart w:id="1301" w:name="_Toc45882687"/>
      <w:bookmarkStart w:id="1302" w:name="_Toc51951237"/>
      <w:bookmarkStart w:id="1303" w:name="_Toc59209009"/>
      <w:bookmarkStart w:id="1304" w:name="_Toc75734848"/>
      <w:bookmarkStart w:id="1305" w:name="_Toc123627639"/>
      <w:r>
        <w:t>7.2</w:t>
      </w:r>
      <w:r w:rsidRPr="00913BB3">
        <w:t>.2</w:t>
      </w:r>
      <w:r w:rsidRPr="00913BB3">
        <w:tab/>
      </w:r>
      <w:bookmarkEnd w:id="1296"/>
      <w:r>
        <w:t>UE policy provisioning reject</w:t>
      </w:r>
      <w:bookmarkEnd w:id="1297"/>
      <w:bookmarkEnd w:id="1298"/>
      <w:bookmarkEnd w:id="1299"/>
      <w:bookmarkEnd w:id="1300"/>
      <w:bookmarkEnd w:id="1301"/>
      <w:bookmarkEnd w:id="1302"/>
      <w:bookmarkEnd w:id="1303"/>
      <w:bookmarkEnd w:id="1304"/>
      <w:bookmarkEnd w:id="1305"/>
    </w:p>
    <w:p w14:paraId="60761310" w14:textId="77777777" w:rsidR="008E33F7" w:rsidRPr="00767715" w:rsidRDefault="008E33F7" w:rsidP="00CC0F60">
      <w:pPr>
        <w:pStyle w:val="Heading4"/>
        <w:rPr>
          <w:lang w:eastAsia="ko-KR"/>
        </w:rPr>
      </w:pPr>
      <w:bookmarkStart w:id="1306" w:name="_Toc20233355"/>
      <w:bookmarkStart w:id="1307" w:name="_Toc25070709"/>
      <w:bookmarkStart w:id="1308" w:name="_Toc34388686"/>
      <w:bookmarkStart w:id="1309" w:name="_Toc34404457"/>
      <w:bookmarkStart w:id="1310" w:name="_Toc45282302"/>
      <w:bookmarkStart w:id="1311" w:name="_Toc45882688"/>
      <w:bookmarkStart w:id="1312" w:name="_Toc51951238"/>
      <w:bookmarkStart w:id="1313" w:name="_Toc59209010"/>
      <w:bookmarkStart w:id="1314" w:name="_Toc75734849"/>
      <w:bookmarkStart w:id="1315" w:name="_Toc12362764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6"/>
      <w:bookmarkEnd w:id="1307"/>
      <w:bookmarkEnd w:id="1308"/>
      <w:bookmarkEnd w:id="1309"/>
      <w:bookmarkEnd w:id="1310"/>
      <w:bookmarkEnd w:id="1311"/>
      <w:bookmarkEnd w:id="1312"/>
      <w:bookmarkEnd w:id="1313"/>
      <w:bookmarkEnd w:id="1314"/>
      <w:bookmarkEnd w:id="1315"/>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6" w:name="_Toc20233360"/>
    </w:p>
    <w:p w14:paraId="17FD919E" w14:textId="77777777" w:rsidR="008E33F7" w:rsidRDefault="008E33F7" w:rsidP="00CC0F60">
      <w:pPr>
        <w:pStyle w:val="Heading2"/>
      </w:pPr>
      <w:bookmarkStart w:id="1317" w:name="_Toc25070710"/>
      <w:bookmarkStart w:id="1318" w:name="_Toc34388687"/>
      <w:bookmarkStart w:id="1319" w:name="_Toc34404458"/>
      <w:bookmarkStart w:id="1320" w:name="_Toc45282303"/>
      <w:bookmarkStart w:id="1321" w:name="_Toc45882689"/>
      <w:bookmarkStart w:id="1322" w:name="_Toc51951239"/>
      <w:bookmarkStart w:id="1323" w:name="_Toc59209011"/>
      <w:bookmarkStart w:id="1324" w:name="_Toc75734850"/>
      <w:bookmarkStart w:id="1325" w:name="_Toc123627641"/>
      <w:r>
        <w:t>7.3</w:t>
      </w:r>
      <w:r>
        <w:tab/>
      </w:r>
      <w:r>
        <w:rPr>
          <w:noProof/>
          <w:lang w:val="en-US"/>
        </w:rPr>
        <w:t xml:space="preserve">V2X communication over </w:t>
      </w:r>
      <w:r>
        <w:t>PC5 signalling messages</w:t>
      </w:r>
      <w:bookmarkEnd w:id="1317"/>
      <w:bookmarkEnd w:id="1318"/>
      <w:bookmarkEnd w:id="1319"/>
      <w:bookmarkEnd w:id="1320"/>
      <w:bookmarkEnd w:id="1321"/>
      <w:bookmarkEnd w:id="1322"/>
      <w:bookmarkEnd w:id="1323"/>
      <w:bookmarkEnd w:id="1324"/>
      <w:bookmarkEnd w:id="1325"/>
    </w:p>
    <w:p w14:paraId="75C80F85" w14:textId="77777777" w:rsidR="008E33F7" w:rsidRPr="00742FAE" w:rsidRDefault="008E33F7" w:rsidP="00CC0F60">
      <w:pPr>
        <w:pStyle w:val="Heading3"/>
      </w:pPr>
      <w:bookmarkStart w:id="1326" w:name="_Toc525231348"/>
      <w:bookmarkStart w:id="1327" w:name="_Toc25070711"/>
      <w:bookmarkStart w:id="1328" w:name="_Toc34388688"/>
      <w:bookmarkStart w:id="1329" w:name="_Toc34404459"/>
      <w:bookmarkStart w:id="1330" w:name="_Toc45282304"/>
      <w:bookmarkStart w:id="1331" w:name="_Toc45882690"/>
      <w:bookmarkStart w:id="1332" w:name="_Toc51951240"/>
      <w:bookmarkStart w:id="1333" w:name="_Toc59209012"/>
      <w:bookmarkStart w:id="1334" w:name="_Toc75734851"/>
      <w:bookmarkStart w:id="1335" w:name="_Toc123627642"/>
      <w:r>
        <w:t>7.3.1</w:t>
      </w:r>
      <w:r>
        <w:tab/>
        <w:t>Direct link establishment request</w:t>
      </w:r>
      <w:bookmarkEnd w:id="1326"/>
      <w:bookmarkEnd w:id="1327"/>
      <w:bookmarkEnd w:id="1328"/>
      <w:bookmarkEnd w:id="1329"/>
      <w:bookmarkEnd w:id="1330"/>
      <w:bookmarkEnd w:id="1331"/>
      <w:bookmarkEnd w:id="1332"/>
      <w:bookmarkEnd w:id="1333"/>
      <w:bookmarkEnd w:id="1334"/>
      <w:bookmarkEnd w:id="1335"/>
    </w:p>
    <w:p w14:paraId="17085934" w14:textId="77777777" w:rsidR="008E33F7" w:rsidRPr="00742FAE" w:rsidRDefault="008E33F7" w:rsidP="00CC0F60">
      <w:pPr>
        <w:pStyle w:val="Heading4"/>
      </w:pPr>
      <w:bookmarkStart w:id="1336" w:name="_Toc525231349"/>
      <w:bookmarkStart w:id="1337" w:name="_Toc25070712"/>
      <w:bookmarkStart w:id="1338" w:name="_Toc34388689"/>
      <w:bookmarkStart w:id="1339" w:name="_Toc34404460"/>
      <w:bookmarkStart w:id="1340" w:name="_Toc45282305"/>
      <w:bookmarkStart w:id="1341" w:name="_Toc45882691"/>
      <w:bookmarkStart w:id="1342" w:name="_Toc51951241"/>
      <w:bookmarkStart w:id="1343" w:name="_Toc59209013"/>
      <w:bookmarkStart w:id="1344" w:name="_Toc75734852"/>
      <w:bookmarkStart w:id="1345" w:name="_Toc123627643"/>
      <w:r>
        <w:t>7.3.1</w:t>
      </w:r>
      <w:r w:rsidRPr="00742FAE">
        <w:t>.1</w:t>
      </w:r>
      <w:r w:rsidRPr="00742FAE">
        <w:tab/>
        <w:t>Message definition</w:t>
      </w:r>
      <w:bookmarkEnd w:id="1336"/>
      <w:bookmarkEnd w:id="1337"/>
      <w:bookmarkEnd w:id="1338"/>
      <w:bookmarkEnd w:id="1339"/>
      <w:bookmarkEnd w:id="1340"/>
      <w:bookmarkEnd w:id="1341"/>
      <w:bookmarkEnd w:id="1342"/>
      <w:bookmarkEnd w:id="1343"/>
      <w:bookmarkEnd w:id="1344"/>
      <w:bookmarkEnd w:id="1345"/>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6" w:name="_MCCTEMPBM_CRPT07900001___7"/>
            <w:r>
              <w:rPr>
                <w:rFonts w:ascii="Arial" w:hAnsi="Arial" w:cs="Arial"/>
                <w:sz w:val="18"/>
                <w:szCs w:val="18"/>
                <w:lang w:eastAsia="x-none"/>
              </w:rPr>
              <w:t>UE PC5 unicast signalling security policy</w:t>
            </w:r>
          </w:p>
          <w:bookmarkEnd w:id="1346"/>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7" w:name="_MCCTEMPBM_CRPT07900002___7"/>
            <w:r>
              <w:rPr>
                <w:rFonts w:ascii="Arial" w:hAnsi="Arial"/>
                <w:sz w:val="18"/>
                <w:lang w:eastAsia="x-none"/>
              </w:rPr>
              <w:t>74</w:t>
            </w:r>
            <w:bookmarkEnd w:id="1347"/>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8" w:name="_MCCTEMPBM_CRPT07900003___7"/>
            <w:r>
              <w:rPr>
                <w:rFonts w:ascii="Arial" w:hAnsi="Arial"/>
                <w:sz w:val="18"/>
                <w:lang w:eastAsia="x-none"/>
              </w:rPr>
              <w:t>53</w:t>
            </w:r>
            <w:bookmarkEnd w:id="1348"/>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49" w:name="_MCCTEMPBM_CRPT07900004___7"/>
            <w:r>
              <w:rPr>
                <w:rFonts w:ascii="Arial" w:hAnsi="Arial"/>
                <w:sz w:val="18"/>
                <w:lang w:eastAsia="x-none"/>
              </w:rPr>
              <w:t>54</w:t>
            </w:r>
            <w:bookmarkEnd w:id="1349"/>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0"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0"/>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1" w:name="_Toc34388690"/>
      <w:bookmarkStart w:id="1352" w:name="_Toc34404461"/>
      <w:bookmarkStart w:id="1353" w:name="_Toc45282306"/>
      <w:bookmarkStart w:id="1354" w:name="_Toc45882692"/>
      <w:bookmarkStart w:id="1355" w:name="_Toc51951242"/>
      <w:bookmarkStart w:id="1356" w:name="_Toc59209014"/>
      <w:bookmarkStart w:id="1357" w:name="_Toc75734853"/>
      <w:bookmarkStart w:id="1358" w:name="_Toc25070713"/>
      <w:bookmarkStart w:id="1359" w:name="_Toc123627644"/>
      <w:r>
        <w:t>7.3.1</w:t>
      </w:r>
      <w:r w:rsidRPr="00742FAE">
        <w:t>.</w:t>
      </w:r>
      <w:r>
        <w:t>2</w:t>
      </w:r>
      <w:r w:rsidRPr="00742FAE">
        <w:tab/>
      </w:r>
      <w:r>
        <w:t>Target user info</w:t>
      </w:r>
      <w:bookmarkEnd w:id="1351"/>
      <w:bookmarkEnd w:id="1352"/>
      <w:bookmarkEnd w:id="1353"/>
      <w:bookmarkEnd w:id="1354"/>
      <w:bookmarkEnd w:id="1355"/>
      <w:bookmarkEnd w:id="1356"/>
      <w:bookmarkEnd w:id="1357"/>
      <w:bookmarkEnd w:id="1359"/>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0" w:name="_Toc45282307"/>
      <w:bookmarkStart w:id="1361" w:name="_Toc45882693"/>
      <w:bookmarkStart w:id="1362" w:name="_Toc51951243"/>
      <w:bookmarkStart w:id="1363" w:name="_Toc59209015"/>
      <w:bookmarkStart w:id="1364" w:name="_Toc75734854"/>
      <w:bookmarkStart w:id="1365" w:name="_Toc34388691"/>
      <w:bookmarkStart w:id="1366" w:name="_Toc34404462"/>
      <w:bookmarkStart w:id="1367" w:name="_Toc123627645"/>
      <w:r>
        <w:lastRenderedPageBreak/>
        <w:t>7.3.1.3</w:t>
      </w:r>
      <w:r>
        <w:tab/>
        <w:t>Key establishment information container</w:t>
      </w:r>
      <w:bookmarkEnd w:id="1360"/>
      <w:bookmarkEnd w:id="1361"/>
      <w:bookmarkEnd w:id="1362"/>
      <w:bookmarkEnd w:id="1363"/>
      <w:bookmarkEnd w:id="1364"/>
      <w:bookmarkEnd w:id="1367"/>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8" w:name="_Toc45282308"/>
      <w:bookmarkStart w:id="1369" w:name="_Toc45882694"/>
      <w:bookmarkStart w:id="1370" w:name="_Toc51951244"/>
      <w:bookmarkStart w:id="1371" w:name="_Toc59209016"/>
      <w:bookmarkStart w:id="1372" w:name="_Toc75734855"/>
      <w:bookmarkStart w:id="1373" w:name="_Toc123627646"/>
      <w:r>
        <w:t>7.3.1.4</w:t>
      </w:r>
      <w:r>
        <w:tab/>
        <w:t>Nonce_1</w:t>
      </w:r>
      <w:bookmarkEnd w:id="1368"/>
      <w:bookmarkEnd w:id="1369"/>
      <w:bookmarkEnd w:id="1370"/>
      <w:bookmarkEnd w:id="1371"/>
      <w:bookmarkEnd w:id="1372"/>
      <w:bookmarkEnd w:id="1373"/>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4" w:name="_Toc45282309"/>
      <w:bookmarkStart w:id="1375" w:name="_Toc45882695"/>
      <w:bookmarkStart w:id="1376" w:name="_Toc51951245"/>
      <w:bookmarkStart w:id="1377" w:name="_Toc59209017"/>
      <w:bookmarkStart w:id="1378" w:name="_Toc75734856"/>
      <w:bookmarkStart w:id="1379" w:name="_Toc123627647"/>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4"/>
      <w:bookmarkEnd w:id="1375"/>
      <w:bookmarkEnd w:id="1376"/>
      <w:bookmarkEnd w:id="1377"/>
      <w:bookmarkEnd w:id="1378"/>
      <w:bookmarkEnd w:id="1379"/>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0" w:name="_Toc45282310"/>
      <w:bookmarkStart w:id="1381" w:name="_Toc45882696"/>
      <w:bookmarkStart w:id="1382" w:name="_Toc51951246"/>
      <w:bookmarkStart w:id="1383" w:name="_Toc59209018"/>
      <w:bookmarkStart w:id="1384" w:name="_Toc75734857"/>
      <w:bookmarkStart w:id="1385" w:name="_Toc123627648"/>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0"/>
      <w:bookmarkEnd w:id="1381"/>
      <w:bookmarkEnd w:id="1382"/>
      <w:bookmarkEnd w:id="1383"/>
      <w:bookmarkEnd w:id="1384"/>
      <w:bookmarkEnd w:id="1385"/>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6" w:name="_Toc45282311"/>
      <w:bookmarkStart w:id="1387" w:name="_Toc45882697"/>
      <w:bookmarkStart w:id="1388" w:name="_Toc51951247"/>
      <w:bookmarkStart w:id="1389" w:name="_Toc59209019"/>
      <w:bookmarkStart w:id="1390" w:name="_Toc75734858"/>
      <w:bookmarkStart w:id="1391" w:name="_Toc123627649"/>
      <w:r>
        <w:t>7.3.2</w:t>
      </w:r>
      <w:r>
        <w:tab/>
        <w:t>Direct link establishment accept</w:t>
      </w:r>
      <w:bookmarkEnd w:id="1358"/>
      <w:bookmarkEnd w:id="1365"/>
      <w:bookmarkEnd w:id="1366"/>
      <w:bookmarkEnd w:id="1386"/>
      <w:bookmarkEnd w:id="1387"/>
      <w:bookmarkEnd w:id="1388"/>
      <w:bookmarkEnd w:id="1389"/>
      <w:bookmarkEnd w:id="1390"/>
      <w:bookmarkEnd w:id="1391"/>
    </w:p>
    <w:p w14:paraId="442156EC" w14:textId="77777777" w:rsidR="008E33F7" w:rsidRPr="00742FAE" w:rsidRDefault="008E33F7" w:rsidP="00CC0F60">
      <w:pPr>
        <w:pStyle w:val="Heading4"/>
      </w:pPr>
      <w:bookmarkStart w:id="1392" w:name="_Toc25070714"/>
      <w:bookmarkStart w:id="1393" w:name="_Toc34388692"/>
      <w:bookmarkStart w:id="1394" w:name="_Toc34404463"/>
      <w:bookmarkStart w:id="1395" w:name="_Toc45282312"/>
      <w:bookmarkStart w:id="1396" w:name="_Toc45882698"/>
      <w:bookmarkStart w:id="1397" w:name="_Toc51951248"/>
      <w:bookmarkStart w:id="1398" w:name="_Toc59209020"/>
      <w:bookmarkStart w:id="1399" w:name="_Toc75734859"/>
      <w:bookmarkStart w:id="1400" w:name="_Toc123627650"/>
      <w:r>
        <w:t>7.3.2</w:t>
      </w:r>
      <w:r w:rsidRPr="00742FAE">
        <w:t>.1</w:t>
      </w:r>
      <w:r w:rsidRPr="00742FAE">
        <w:tab/>
        <w:t>Message definition</w:t>
      </w:r>
      <w:bookmarkEnd w:id="1392"/>
      <w:bookmarkEnd w:id="1393"/>
      <w:bookmarkEnd w:id="1394"/>
      <w:bookmarkEnd w:id="1395"/>
      <w:bookmarkEnd w:id="1396"/>
      <w:bookmarkEnd w:id="1397"/>
      <w:bookmarkEnd w:id="1398"/>
      <w:bookmarkEnd w:id="1399"/>
      <w:bookmarkEnd w:id="1400"/>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1" w:name="_MCCTEMPBM_CRPT07900006___7"/>
            <w:bookmarkEnd w:id="1401"/>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2" w:name="_MCCTEMPBM_CRPT07900007___7"/>
            <w:bookmarkEnd w:id="1402"/>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3" w:name="_Toc59209021"/>
      <w:bookmarkStart w:id="1404" w:name="_Toc75734860"/>
      <w:bookmarkStart w:id="1405" w:name="_Toc34388693"/>
      <w:bookmarkStart w:id="1406" w:name="_Toc34404464"/>
      <w:bookmarkStart w:id="1407" w:name="_Toc45282313"/>
      <w:bookmarkStart w:id="1408" w:name="_Toc45882699"/>
      <w:bookmarkStart w:id="1409" w:name="_Toc51951249"/>
      <w:bookmarkStart w:id="1410" w:name="_Toc525231359"/>
      <w:bookmarkStart w:id="1411" w:name="_Toc25070715"/>
      <w:bookmarkStart w:id="1412" w:name="_Toc123627651"/>
      <w:r>
        <w:t>7.3.2</w:t>
      </w:r>
      <w:r w:rsidRPr="00742FAE">
        <w:t>.</w:t>
      </w:r>
      <w:r>
        <w:t>2</w:t>
      </w:r>
      <w:r w:rsidRPr="00742FAE">
        <w:tab/>
      </w:r>
      <w:r>
        <w:t>IP address configuration</w:t>
      </w:r>
      <w:bookmarkEnd w:id="1403"/>
      <w:bookmarkEnd w:id="1404"/>
      <w:bookmarkEnd w:id="1412"/>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3" w:name="_Toc59209022"/>
      <w:bookmarkStart w:id="1414" w:name="_Toc75734861"/>
      <w:bookmarkStart w:id="1415" w:name="_Toc123627652"/>
      <w:r>
        <w:t>7.3.2</w:t>
      </w:r>
      <w:r w:rsidRPr="00742FAE">
        <w:t>.</w:t>
      </w:r>
      <w:r>
        <w:t>3</w:t>
      </w:r>
      <w:r w:rsidRPr="00742FAE">
        <w:tab/>
      </w:r>
      <w:r>
        <w:t>Link local IPv6 address</w:t>
      </w:r>
      <w:bookmarkEnd w:id="1413"/>
      <w:bookmarkEnd w:id="1414"/>
      <w:bookmarkEnd w:id="1415"/>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6" w:name="_Toc59209023"/>
      <w:bookmarkStart w:id="1417" w:name="_Toc75734862"/>
      <w:bookmarkStart w:id="1418" w:name="_Toc123627653"/>
      <w:r>
        <w:rPr>
          <w:rFonts w:eastAsia="SimSun" w:hint="eastAsia"/>
          <w:lang w:val="en-US" w:eastAsia="zh-CN"/>
        </w:rPr>
        <w:lastRenderedPageBreak/>
        <w:t>7</w:t>
      </w:r>
      <w:r>
        <w:t>.</w:t>
      </w:r>
      <w:r>
        <w:rPr>
          <w:rFonts w:eastAsia="SimSun" w:hint="eastAsia"/>
          <w:lang w:val="en-US" w:eastAsia="zh-CN"/>
        </w:rPr>
        <w:t>3</w:t>
      </w:r>
      <w:r>
        <w:t>.3</w:t>
      </w:r>
      <w:r>
        <w:tab/>
        <w:t>Void</w:t>
      </w:r>
      <w:bookmarkEnd w:id="1416"/>
      <w:bookmarkEnd w:id="1417"/>
      <w:bookmarkEnd w:id="1418"/>
    </w:p>
    <w:p w14:paraId="1F47435E" w14:textId="77777777" w:rsidR="008E33F7" w:rsidRDefault="008E33F7" w:rsidP="00CC0F60">
      <w:pPr>
        <w:pStyle w:val="Heading3"/>
      </w:pPr>
      <w:bookmarkStart w:id="1419" w:name="_Toc59209024"/>
      <w:bookmarkStart w:id="1420" w:name="_Toc75734863"/>
      <w:bookmarkStart w:id="1421" w:name="_Toc123627654"/>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5"/>
      <w:bookmarkEnd w:id="1406"/>
      <w:bookmarkEnd w:id="1407"/>
      <w:bookmarkEnd w:id="1408"/>
      <w:bookmarkEnd w:id="1409"/>
      <w:bookmarkEnd w:id="1419"/>
      <w:bookmarkEnd w:id="1420"/>
      <w:bookmarkEnd w:id="1421"/>
    </w:p>
    <w:p w14:paraId="0BF02D97" w14:textId="77777777" w:rsidR="008E33F7" w:rsidRDefault="008E33F7" w:rsidP="00CC0F60">
      <w:pPr>
        <w:pStyle w:val="Heading4"/>
      </w:pPr>
      <w:bookmarkStart w:id="1422" w:name="_Toc34388694"/>
      <w:bookmarkStart w:id="1423" w:name="_Toc34404465"/>
      <w:bookmarkStart w:id="1424" w:name="_Toc45282314"/>
      <w:bookmarkStart w:id="1425" w:name="_Toc45882700"/>
      <w:bookmarkStart w:id="1426" w:name="_Toc51951250"/>
      <w:bookmarkStart w:id="1427" w:name="_Toc59209025"/>
      <w:bookmarkStart w:id="1428" w:name="_Toc75734864"/>
      <w:bookmarkStart w:id="1429" w:name="_Toc123627655"/>
      <w:r>
        <w:rPr>
          <w:rFonts w:eastAsia="SimSun" w:hint="eastAsia"/>
          <w:lang w:val="en-US" w:eastAsia="zh-CN"/>
        </w:rPr>
        <w:t>7</w:t>
      </w:r>
      <w:r>
        <w:t>.</w:t>
      </w:r>
      <w:r>
        <w:rPr>
          <w:rFonts w:eastAsia="SimSun" w:hint="eastAsia"/>
          <w:lang w:val="en-US" w:eastAsia="zh-CN"/>
        </w:rPr>
        <w:t>3</w:t>
      </w:r>
      <w:r>
        <w:t>.4.1</w:t>
      </w:r>
      <w:r>
        <w:tab/>
        <w:t>Message definition</w:t>
      </w:r>
      <w:bookmarkEnd w:id="1422"/>
      <w:bookmarkEnd w:id="1423"/>
      <w:bookmarkEnd w:id="1424"/>
      <w:bookmarkEnd w:id="1425"/>
      <w:bookmarkEnd w:id="1426"/>
      <w:bookmarkEnd w:id="1427"/>
      <w:bookmarkEnd w:id="1428"/>
      <w:bookmarkEnd w:id="1429"/>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0" w:name="_Toc34388695"/>
      <w:bookmarkStart w:id="1431" w:name="_Toc34404466"/>
      <w:bookmarkStart w:id="1432" w:name="_Toc45282315"/>
      <w:bookmarkStart w:id="1433" w:name="_Toc45882701"/>
      <w:bookmarkStart w:id="1434" w:name="_Toc51951251"/>
      <w:bookmarkStart w:id="1435" w:name="_Toc59209026"/>
      <w:bookmarkStart w:id="1436" w:name="_Toc75734865"/>
      <w:bookmarkStart w:id="1437" w:name="_Toc123627656"/>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0"/>
      <w:bookmarkEnd w:id="1431"/>
      <w:bookmarkEnd w:id="1432"/>
      <w:bookmarkEnd w:id="1433"/>
      <w:bookmarkEnd w:id="1434"/>
      <w:bookmarkEnd w:id="1435"/>
      <w:bookmarkEnd w:id="1436"/>
      <w:bookmarkEnd w:id="1437"/>
    </w:p>
    <w:p w14:paraId="3DD6F073" w14:textId="77777777" w:rsidR="008E33F7" w:rsidRDefault="008E33F7" w:rsidP="00CC0F60">
      <w:pPr>
        <w:pStyle w:val="Heading4"/>
      </w:pPr>
      <w:bookmarkStart w:id="1438" w:name="_Toc34388696"/>
      <w:bookmarkStart w:id="1439" w:name="_Toc34404467"/>
      <w:bookmarkStart w:id="1440" w:name="_Toc45282316"/>
      <w:bookmarkStart w:id="1441" w:name="_Toc45882702"/>
      <w:bookmarkStart w:id="1442" w:name="_Toc51951252"/>
      <w:bookmarkStart w:id="1443" w:name="_Toc59209027"/>
      <w:bookmarkStart w:id="1444" w:name="_Toc75734866"/>
      <w:bookmarkStart w:id="1445" w:name="_Toc123627657"/>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8"/>
      <w:bookmarkEnd w:id="1439"/>
      <w:bookmarkEnd w:id="1440"/>
      <w:bookmarkEnd w:id="1441"/>
      <w:bookmarkEnd w:id="1442"/>
      <w:bookmarkEnd w:id="1443"/>
      <w:bookmarkEnd w:id="1444"/>
      <w:bookmarkEnd w:id="1445"/>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6" w:name="_Toc59209028"/>
      <w:bookmarkStart w:id="1447" w:name="_Toc75734867"/>
      <w:bookmarkStart w:id="1448" w:name="_Toc34388697"/>
      <w:bookmarkStart w:id="1449" w:name="_Toc34404468"/>
      <w:bookmarkStart w:id="1450" w:name="_Toc45282317"/>
      <w:bookmarkStart w:id="1451" w:name="_Toc45882703"/>
      <w:bookmarkStart w:id="1452" w:name="_Toc51951253"/>
      <w:bookmarkStart w:id="1453" w:name="_Toc123627658"/>
      <w:r>
        <w:t>7.3.5</w:t>
      </w:r>
      <w:r w:rsidRPr="00742FAE">
        <w:t>.</w:t>
      </w:r>
      <w:r>
        <w:t>2</w:t>
      </w:r>
      <w:r w:rsidRPr="00742FAE">
        <w:tab/>
      </w:r>
      <w:r w:rsidRPr="00C351A8">
        <w:t>QoS flow descriptions</w:t>
      </w:r>
      <w:bookmarkEnd w:id="1446"/>
      <w:bookmarkEnd w:id="1447"/>
      <w:bookmarkEnd w:id="1453"/>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4" w:name="_Toc59209029"/>
      <w:bookmarkStart w:id="1455" w:name="_Toc75734868"/>
      <w:bookmarkStart w:id="1456" w:name="_Toc123627659"/>
      <w:r>
        <w:rPr>
          <w:rFonts w:hint="eastAsia"/>
          <w:lang w:val="en-US" w:eastAsia="zh-CN"/>
        </w:rPr>
        <w:lastRenderedPageBreak/>
        <w:t>7</w:t>
      </w:r>
      <w:r>
        <w:t>.</w:t>
      </w:r>
      <w:r>
        <w:rPr>
          <w:rFonts w:hint="eastAsia"/>
          <w:lang w:val="en-US" w:eastAsia="zh-CN"/>
        </w:rPr>
        <w:t>3</w:t>
      </w:r>
      <w:r>
        <w:t>.6</w:t>
      </w:r>
      <w:r>
        <w:tab/>
      </w:r>
      <w:bookmarkEnd w:id="1410"/>
      <w:r>
        <w:t xml:space="preserve">Direct link </w:t>
      </w:r>
      <w:r>
        <w:rPr>
          <w:rFonts w:hint="eastAsia"/>
          <w:lang w:val="en-US" w:eastAsia="zh-CN"/>
        </w:rPr>
        <w:t>release</w:t>
      </w:r>
      <w:r>
        <w:t xml:space="preserve"> request</w:t>
      </w:r>
      <w:bookmarkEnd w:id="1448"/>
      <w:bookmarkEnd w:id="1449"/>
      <w:bookmarkEnd w:id="1450"/>
      <w:bookmarkEnd w:id="1451"/>
      <w:bookmarkEnd w:id="1452"/>
      <w:bookmarkEnd w:id="1454"/>
      <w:bookmarkEnd w:id="1455"/>
      <w:bookmarkEnd w:id="1456"/>
    </w:p>
    <w:p w14:paraId="0612B43C" w14:textId="77777777" w:rsidR="008E33F7" w:rsidRDefault="008E33F7" w:rsidP="00CC0F60">
      <w:pPr>
        <w:pStyle w:val="Heading4"/>
      </w:pPr>
      <w:bookmarkStart w:id="1457" w:name="_Toc525231360"/>
      <w:bookmarkStart w:id="1458" w:name="_Toc34388698"/>
      <w:bookmarkStart w:id="1459" w:name="_Toc34404469"/>
      <w:bookmarkStart w:id="1460" w:name="_Toc45282318"/>
      <w:bookmarkStart w:id="1461" w:name="_Toc45882704"/>
      <w:bookmarkStart w:id="1462" w:name="_Toc51951254"/>
      <w:bookmarkStart w:id="1463" w:name="_Toc59209030"/>
      <w:bookmarkStart w:id="1464" w:name="_Toc75734869"/>
      <w:bookmarkStart w:id="1465" w:name="_Toc123627660"/>
      <w:r>
        <w:rPr>
          <w:rFonts w:hint="eastAsia"/>
          <w:lang w:val="en-US" w:eastAsia="zh-CN"/>
        </w:rPr>
        <w:t>7</w:t>
      </w:r>
      <w:r>
        <w:t>.</w:t>
      </w:r>
      <w:r>
        <w:rPr>
          <w:rFonts w:hint="eastAsia"/>
          <w:lang w:val="en-US" w:eastAsia="zh-CN"/>
        </w:rPr>
        <w:t>3</w:t>
      </w:r>
      <w:r>
        <w:t>.6.1</w:t>
      </w:r>
      <w:r>
        <w:tab/>
        <w:t>Message definition</w:t>
      </w:r>
      <w:bookmarkEnd w:id="1457"/>
      <w:bookmarkEnd w:id="1458"/>
      <w:bookmarkEnd w:id="1459"/>
      <w:bookmarkEnd w:id="1460"/>
      <w:bookmarkEnd w:id="1461"/>
      <w:bookmarkEnd w:id="1462"/>
      <w:bookmarkEnd w:id="1463"/>
      <w:bookmarkEnd w:id="1464"/>
      <w:bookmarkEnd w:id="1465"/>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6" w:name="_Toc525231361"/>
      <w:bookmarkStart w:id="1467" w:name="_Toc34388699"/>
      <w:bookmarkStart w:id="1468" w:name="_Toc34404470"/>
      <w:bookmarkStart w:id="1469" w:name="_Toc45282319"/>
      <w:bookmarkStart w:id="1470" w:name="_Toc45882705"/>
      <w:bookmarkStart w:id="1471" w:name="_Toc51951255"/>
      <w:bookmarkStart w:id="1472" w:name="_Toc59209031"/>
      <w:bookmarkStart w:id="1473"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4" w:name="_Toc123627661"/>
      <w:r>
        <w:rPr>
          <w:rFonts w:hint="eastAsia"/>
          <w:lang w:val="en-US" w:eastAsia="zh-CN"/>
        </w:rPr>
        <w:t>7</w:t>
      </w:r>
      <w:r>
        <w:t>.</w:t>
      </w:r>
      <w:r>
        <w:rPr>
          <w:rFonts w:hint="eastAsia"/>
          <w:lang w:val="en-US" w:eastAsia="zh-CN"/>
        </w:rPr>
        <w:t>3</w:t>
      </w:r>
      <w:r>
        <w:t>.7</w:t>
      </w:r>
      <w:r>
        <w:tab/>
      </w:r>
      <w:bookmarkEnd w:id="1466"/>
      <w:r>
        <w:t xml:space="preserve">Direct link </w:t>
      </w:r>
      <w:r>
        <w:rPr>
          <w:rFonts w:hint="eastAsia"/>
          <w:lang w:val="en-US" w:eastAsia="zh-CN"/>
        </w:rPr>
        <w:t>release</w:t>
      </w:r>
      <w:r>
        <w:t xml:space="preserve"> </w:t>
      </w:r>
      <w:r>
        <w:rPr>
          <w:rFonts w:hint="eastAsia"/>
          <w:lang w:val="en-US" w:eastAsia="zh-CN"/>
        </w:rPr>
        <w:t>accept</w:t>
      </w:r>
      <w:bookmarkEnd w:id="1467"/>
      <w:bookmarkEnd w:id="1468"/>
      <w:bookmarkEnd w:id="1469"/>
      <w:bookmarkEnd w:id="1470"/>
      <w:bookmarkEnd w:id="1471"/>
      <w:bookmarkEnd w:id="1472"/>
      <w:bookmarkEnd w:id="1473"/>
      <w:bookmarkEnd w:id="1474"/>
    </w:p>
    <w:p w14:paraId="62FCE88A" w14:textId="77777777" w:rsidR="008E33F7" w:rsidRDefault="008E33F7" w:rsidP="00CC0F60">
      <w:pPr>
        <w:pStyle w:val="Heading4"/>
      </w:pPr>
      <w:bookmarkStart w:id="1475" w:name="_Toc525231362"/>
      <w:bookmarkStart w:id="1476" w:name="_Toc34388700"/>
      <w:bookmarkStart w:id="1477" w:name="_Toc34404471"/>
      <w:bookmarkStart w:id="1478" w:name="_Toc45282320"/>
      <w:bookmarkStart w:id="1479" w:name="_Toc45882706"/>
      <w:bookmarkStart w:id="1480" w:name="_Toc51951256"/>
      <w:bookmarkStart w:id="1481" w:name="_Toc59209032"/>
      <w:bookmarkStart w:id="1482" w:name="_Toc75734871"/>
      <w:bookmarkStart w:id="1483" w:name="_Toc123627662"/>
      <w:r>
        <w:rPr>
          <w:rFonts w:hint="eastAsia"/>
          <w:lang w:val="en-US" w:eastAsia="zh-CN"/>
        </w:rPr>
        <w:t>7</w:t>
      </w:r>
      <w:r>
        <w:t>.</w:t>
      </w:r>
      <w:r>
        <w:rPr>
          <w:rFonts w:hint="eastAsia"/>
          <w:lang w:val="en-US" w:eastAsia="zh-CN"/>
        </w:rPr>
        <w:t>3.</w:t>
      </w:r>
      <w:r>
        <w:rPr>
          <w:lang w:val="en-US" w:eastAsia="zh-CN"/>
        </w:rPr>
        <w:t>7.1</w:t>
      </w:r>
      <w:r>
        <w:tab/>
        <w:t>Message definition</w:t>
      </w:r>
      <w:bookmarkEnd w:id="1475"/>
      <w:bookmarkEnd w:id="1476"/>
      <w:bookmarkEnd w:id="1477"/>
      <w:bookmarkEnd w:id="1478"/>
      <w:bookmarkEnd w:id="1479"/>
      <w:bookmarkEnd w:id="1480"/>
      <w:bookmarkEnd w:id="1481"/>
      <w:bookmarkEnd w:id="1482"/>
      <w:bookmarkEnd w:id="1483"/>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4" w:name="_Toc34388701"/>
      <w:bookmarkStart w:id="1485" w:name="_Toc34404472"/>
      <w:bookmarkStart w:id="1486" w:name="_Toc45282321"/>
      <w:bookmarkStart w:id="1487" w:name="_Toc45882707"/>
      <w:bookmarkStart w:id="1488" w:name="_Toc51951257"/>
      <w:bookmarkStart w:id="1489" w:name="_Toc59209033"/>
      <w:bookmarkStart w:id="1490"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1" w:name="_Toc123627663"/>
      <w:r>
        <w:t>7.3.8</w:t>
      </w:r>
      <w:r>
        <w:tab/>
        <w:t>Direct link keepalive request</w:t>
      </w:r>
      <w:bookmarkEnd w:id="1484"/>
      <w:bookmarkEnd w:id="1485"/>
      <w:bookmarkEnd w:id="1486"/>
      <w:bookmarkEnd w:id="1487"/>
      <w:bookmarkEnd w:id="1488"/>
      <w:bookmarkEnd w:id="1489"/>
      <w:bookmarkEnd w:id="1490"/>
      <w:bookmarkEnd w:id="1491"/>
    </w:p>
    <w:p w14:paraId="60CD2373" w14:textId="77777777" w:rsidR="008E33F7" w:rsidRPr="00742FAE" w:rsidRDefault="008E33F7" w:rsidP="00CC0F60">
      <w:pPr>
        <w:pStyle w:val="Heading4"/>
      </w:pPr>
      <w:bookmarkStart w:id="1492" w:name="_Toc34388702"/>
      <w:bookmarkStart w:id="1493" w:name="_Toc34404473"/>
      <w:bookmarkStart w:id="1494" w:name="_Toc45282322"/>
      <w:bookmarkStart w:id="1495" w:name="_Toc45882708"/>
      <w:bookmarkStart w:id="1496" w:name="_Toc51951258"/>
      <w:bookmarkStart w:id="1497" w:name="_Toc59209034"/>
      <w:bookmarkStart w:id="1498" w:name="_Toc75734873"/>
      <w:bookmarkStart w:id="1499" w:name="_Toc123627664"/>
      <w:r>
        <w:t>7.3.8</w:t>
      </w:r>
      <w:r w:rsidRPr="00742FAE">
        <w:t>.1</w:t>
      </w:r>
      <w:r w:rsidRPr="00742FAE">
        <w:tab/>
        <w:t>Message definition</w:t>
      </w:r>
      <w:bookmarkEnd w:id="1492"/>
      <w:bookmarkEnd w:id="1493"/>
      <w:bookmarkEnd w:id="1494"/>
      <w:bookmarkEnd w:id="1495"/>
      <w:bookmarkEnd w:id="1496"/>
      <w:bookmarkEnd w:id="1497"/>
      <w:bookmarkEnd w:id="1498"/>
      <w:bookmarkEnd w:id="1499"/>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0" w:name="_Toc34388703"/>
      <w:bookmarkStart w:id="1501" w:name="_Toc34404474"/>
      <w:bookmarkStart w:id="1502" w:name="_Toc45282323"/>
      <w:bookmarkStart w:id="1503" w:name="_Toc45882709"/>
      <w:bookmarkStart w:id="1504" w:name="_Toc51951259"/>
      <w:bookmarkStart w:id="1505" w:name="_Toc59209035"/>
      <w:bookmarkStart w:id="1506" w:name="_Toc75734874"/>
      <w:bookmarkStart w:id="1507" w:name="_Toc123627665"/>
      <w:r>
        <w:t>7.3.8</w:t>
      </w:r>
      <w:r w:rsidRPr="00742FAE">
        <w:t>.</w:t>
      </w:r>
      <w:r>
        <w:t>2</w:t>
      </w:r>
      <w:r w:rsidRPr="00742FAE">
        <w:tab/>
        <w:t>M</w:t>
      </w:r>
      <w:r>
        <w:t>aximum inactivity period</w:t>
      </w:r>
      <w:bookmarkEnd w:id="1500"/>
      <w:bookmarkEnd w:id="1501"/>
      <w:bookmarkEnd w:id="1502"/>
      <w:bookmarkEnd w:id="1503"/>
      <w:bookmarkEnd w:id="1504"/>
      <w:bookmarkEnd w:id="1505"/>
      <w:bookmarkEnd w:id="1506"/>
      <w:bookmarkEnd w:id="1507"/>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8" w:name="_Toc34388704"/>
      <w:bookmarkStart w:id="1509" w:name="_Toc34404475"/>
      <w:bookmarkStart w:id="1510" w:name="_Toc45282324"/>
      <w:bookmarkStart w:id="1511" w:name="_Toc45882710"/>
      <w:bookmarkStart w:id="1512" w:name="_Toc51951260"/>
      <w:bookmarkStart w:id="1513" w:name="_Toc59209036"/>
      <w:bookmarkStart w:id="1514" w:name="_Toc75734875"/>
      <w:bookmarkStart w:id="1515" w:name="_Toc123627666"/>
      <w:r>
        <w:t>7.3.9</w:t>
      </w:r>
      <w:r>
        <w:tab/>
        <w:t>Direct link keepalive response</w:t>
      </w:r>
      <w:bookmarkEnd w:id="1508"/>
      <w:bookmarkEnd w:id="1509"/>
      <w:bookmarkEnd w:id="1510"/>
      <w:bookmarkEnd w:id="1511"/>
      <w:bookmarkEnd w:id="1512"/>
      <w:bookmarkEnd w:id="1513"/>
      <w:bookmarkEnd w:id="1514"/>
      <w:bookmarkEnd w:id="1515"/>
    </w:p>
    <w:p w14:paraId="4E3004F1" w14:textId="77777777" w:rsidR="008E33F7" w:rsidRPr="00742FAE" w:rsidRDefault="008E33F7" w:rsidP="00CC0F60">
      <w:pPr>
        <w:pStyle w:val="Heading4"/>
      </w:pPr>
      <w:bookmarkStart w:id="1516" w:name="_Toc34388705"/>
      <w:bookmarkStart w:id="1517" w:name="_Toc34404476"/>
      <w:bookmarkStart w:id="1518" w:name="_Toc45282325"/>
      <w:bookmarkStart w:id="1519" w:name="_Toc45882711"/>
      <w:bookmarkStart w:id="1520" w:name="_Toc51951261"/>
      <w:bookmarkStart w:id="1521" w:name="_Toc59209037"/>
      <w:bookmarkStart w:id="1522" w:name="_Toc75734876"/>
      <w:bookmarkStart w:id="1523" w:name="_Toc123627667"/>
      <w:r>
        <w:t>7.3.9</w:t>
      </w:r>
      <w:r w:rsidRPr="00742FAE">
        <w:t>.1</w:t>
      </w:r>
      <w:r w:rsidRPr="00742FAE">
        <w:tab/>
        <w:t>Message definition</w:t>
      </w:r>
      <w:bookmarkEnd w:id="1516"/>
      <w:bookmarkEnd w:id="1517"/>
      <w:bookmarkEnd w:id="1518"/>
      <w:bookmarkEnd w:id="1519"/>
      <w:bookmarkEnd w:id="1520"/>
      <w:bookmarkEnd w:id="1521"/>
      <w:bookmarkEnd w:id="1522"/>
      <w:bookmarkEnd w:id="1523"/>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4" w:name="_Toc45282326"/>
      <w:bookmarkStart w:id="1525" w:name="_Toc45882712"/>
      <w:bookmarkStart w:id="1526" w:name="_Toc51951262"/>
      <w:bookmarkStart w:id="1527" w:name="_Toc59209038"/>
      <w:bookmarkStart w:id="1528" w:name="_Toc75734877"/>
      <w:bookmarkStart w:id="1529" w:name="_Toc123627668"/>
      <w:r>
        <w:t>7.3.10</w:t>
      </w:r>
      <w:r>
        <w:tab/>
        <w:t>Direct link authentication request</w:t>
      </w:r>
      <w:bookmarkEnd w:id="1524"/>
      <w:bookmarkEnd w:id="1525"/>
      <w:bookmarkEnd w:id="1526"/>
      <w:bookmarkEnd w:id="1527"/>
      <w:bookmarkEnd w:id="1528"/>
      <w:bookmarkEnd w:id="1529"/>
    </w:p>
    <w:p w14:paraId="27C0EA30" w14:textId="77777777" w:rsidR="008E33F7" w:rsidRPr="00742FAE" w:rsidRDefault="008E33F7" w:rsidP="00CC0F60">
      <w:pPr>
        <w:pStyle w:val="Heading4"/>
      </w:pPr>
      <w:bookmarkStart w:id="1530" w:name="_Toc45282327"/>
      <w:bookmarkStart w:id="1531" w:name="_Toc45882713"/>
      <w:bookmarkStart w:id="1532" w:name="_Toc51951263"/>
      <w:bookmarkStart w:id="1533" w:name="_Toc59209039"/>
      <w:bookmarkStart w:id="1534" w:name="_Toc75734878"/>
      <w:bookmarkStart w:id="1535" w:name="_Toc123627669"/>
      <w:r>
        <w:t>7.3.10</w:t>
      </w:r>
      <w:r w:rsidRPr="00742FAE">
        <w:t>.1</w:t>
      </w:r>
      <w:r w:rsidRPr="00742FAE">
        <w:tab/>
        <w:t>Message definition</w:t>
      </w:r>
      <w:bookmarkEnd w:id="1530"/>
      <w:bookmarkEnd w:id="1531"/>
      <w:bookmarkEnd w:id="1532"/>
      <w:bookmarkEnd w:id="1533"/>
      <w:bookmarkEnd w:id="1534"/>
      <w:bookmarkEnd w:id="1535"/>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6" w:name="_Toc45282328"/>
      <w:bookmarkStart w:id="1537" w:name="_Toc45882714"/>
      <w:bookmarkStart w:id="1538" w:name="_Toc51951264"/>
      <w:bookmarkStart w:id="1539" w:name="_Toc59209040"/>
      <w:bookmarkStart w:id="1540" w:name="_Toc75734879"/>
      <w:bookmarkStart w:id="1541" w:name="_Toc123627670"/>
      <w:r>
        <w:t>7.3.11</w:t>
      </w:r>
      <w:r>
        <w:tab/>
        <w:t>Direct link authentication response</w:t>
      </w:r>
      <w:bookmarkEnd w:id="1536"/>
      <w:bookmarkEnd w:id="1537"/>
      <w:bookmarkEnd w:id="1538"/>
      <w:bookmarkEnd w:id="1539"/>
      <w:bookmarkEnd w:id="1540"/>
      <w:bookmarkEnd w:id="1541"/>
    </w:p>
    <w:p w14:paraId="0338E1FC" w14:textId="77777777" w:rsidR="008E33F7" w:rsidRPr="00742FAE" w:rsidRDefault="008E33F7" w:rsidP="00CC0F60">
      <w:pPr>
        <w:pStyle w:val="Heading4"/>
      </w:pPr>
      <w:bookmarkStart w:id="1542" w:name="_Toc45282329"/>
      <w:bookmarkStart w:id="1543" w:name="_Toc45882715"/>
      <w:bookmarkStart w:id="1544" w:name="_Toc51951265"/>
      <w:bookmarkStart w:id="1545" w:name="_Toc59209041"/>
      <w:bookmarkStart w:id="1546" w:name="_Toc75734880"/>
      <w:bookmarkStart w:id="1547" w:name="_Toc123627671"/>
      <w:r>
        <w:t>7.3.11</w:t>
      </w:r>
      <w:r w:rsidRPr="00742FAE">
        <w:t>.1</w:t>
      </w:r>
      <w:r w:rsidRPr="00742FAE">
        <w:tab/>
        <w:t>Message definition</w:t>
      </w:r>
      <w:bookmarkEnd w:id="1542"/>
      <w:bookmarkEnd w:id="1543"/>
      <w:bookmarkEnd w:id="1544"/>
      <w:bookmarkEnd w:id="1545"/>
      <w:bookmarkEnd w:id="1546"/>
      <w:bookmarkEnd w:id="1547"/>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8" w:name="_Toc45282330"/>
      <w:bookmarkStart w:id="1549" w:name="_Toc45882716"/>
      <w:bookmarkStart w:id="1550" w:name="_Toc51951266"/>
      <w:bookmarkStart w:id="1551" w:name="_Toc59209042"/>
      <w:bookmarkStart w:id="1552" w:name="_Toc75734881"/>
      <w:bookmarkStart w:id="1553" w:name="_Toc123627672"/>
      <w:r>
        <w:t>7.3.12</w:t>
      </w:r>
      <w:r>
        <w:tab/>
        <w:t>Direct link authentication reject</w:t>
      </w:r>
      <w:bookmarkEnd w:id="1548"/>
      <w:bookmarkEnd w:id="1549"/>
      <w:bookmarkEnd w:id="1550"/>
      <w:bookmarkEnd w:id="1551"/>
      <w:bookmarkEnd w:id="1552"/>
      <w:bookmarkEnd w:id="1553"/>
    </w:p>
    <w:p w14:paraId="60A08212" w14:textId="77777777" w:rsidR="008E33F7" w:rsidRPr="00742FAE" w:rsidRDefault="008E33F7" w:rsidP="00CC0F60">
      <w:pPr>
        <w:pStyle w:val="Heading4"/>
      </w:pPr>
      <w:bookmarkStart w:id="1554" w:name="_Toc45282331"/>
      <w:bookmarkStart w:id="1555" w:name="_Toc45882717"/>
      <w:bookmarkStart w:id="1556" w:name="_Toc51951267"/>
      <w:bookmarkStart w:id="1557" w:name="_Toc59209043"/>
      <w:bookmarkStart w:id="1558" w:name="_Toc75734882"/>
      <w:bookmarkStart w:id="1559" w:name="_Toc123627673"/>
      <w:r>
        <w:t>7.3.12</w:t>
      </w:r>
      <w:r w:rsidRPr="00742FAE">
        <w:t>.1</w:t>
      </w:r>
      <w:r w:rsidRPr="00742FAE">
        <w:tab/>
        <w:t>Message definition</w:t>
      </w:r>
      <w:bookmarkEnd w:id="1554"/>
      <w:bookmarkEnd w:id="1555"/>
      <w:bookmarkEnd w:id="1556"/>
      <w:bookmarkEnd w:id="1557"/>
      <w:bookmarkEnd w:id="1558"/>
      <w:bookmarkEnd w:id="1559"/>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0" w:name="_Toc45282332"/>
      <w:bookmarkStart w:id="1561" w:name="_Toc45882718"/>
      <w:bookmarkStart w:id="1562" w:name="_Toc51951268"/>
      <w:bookmarkStart w:id="1563" w:name="_Toc59209044"/>
      <w:bookmarkStart w:id="1564" w:name="_Toc75734883"/>
      <w:bookmarkStart w:id="1565" w:name="_Toc123627674"/>
      <w:r>
        <w:lastRenderedPageBreak/>
        <w:t>7.3.13</w:t>
      </w:r>
      <w:r>
        <w:tab/>
        <w:t>Direct link security mode command</w:t>
      </w:r>
      <w:bookmarkEnd w:id="1560"/>
      <w:bookmarkEnd w:id="1561"/>
      <w:bookmarkEnd w:id="1562"/>
      <w:bookmarkEnd w:id="1563"/>
      <w:bookmarkEnd w:id="1564"/>
      <w:bookmarkEnd w:id="1565"/>
    </w:p>
    <w:p w14:paraId="47641ECF" w14:textId="77777777" w:rsidR="008E33F7" w:rsidRPr="00742FAE" w:rsidRDefault="008E33F7" w:rsidP="00CC0F60">
      <w:pPr>
        <w:pStyle w:val="Heading4"/>
      </w:pPr>
      <w:bookmarkStart w:id="1566" w:name="_Toc26193713"/>
      <w:bookmarkStart w:id="1567" w:name="_Toc45282333"/>
      <w:bookmarkStart w:id="1568" w:name="_Toc45882719"/>
      <w:bookmarkStart w:id="1569" w:name="_Toc51951269"/>
      <w:bookmarkStart w:id="1570" w:name="_Toc59209045"/>
      <w:bookmarkStart w:id="1571" w:name="_Toc75734884"/>
      <w:bookmarkStart w:id="1572" w:name="_Toc123627675"/>
      <w:r>
        <w:t>7.3.13</w:t>
      </w:r>
      <w:r w:rsidRPr="00742FAE">
        <w:t>.1</w:t>
      </w:r>
      <w:r w:rsidRPr="00742FAE">
        <w:tab/>
        <w:t>Message definition</w:t>
      </w:r>
      <w:bookmarkEnd w:id="1566"/>
      <w:bookmarkEnd w:id="1567"/>
      <w:bookmarkEnd w:id="1568"/>
      <w:bookmarkEnd w:id="1569"/>
      <w:bookmarkEnd w:id="1570"/>
      <w:bookmarkEnd w:id="1571"/>
      <w:bookmarkEnd w:id="1572"/>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3" w:name="_Toc45282334"/>
      <w:bookmarkStart w:id="1574" w:name="_Toc45882720"/>
      <w:bookmarkStart w:id="1575" w:name="_Toc51951270"/>
      <w:bookmarkStart w:id="1576" w:name="_Toc59209046"/>
      <w:bookmarkStart w:id="1577" w:name="_Toc75734885"/>
      <w:bookmarkStart w:id="1578" w:name="_Toc123627676"/>
      <w:r>
        <w:t>7.3.13</w:t>
      </w:r>
      <w:r w:rsidRPr="00742FAE">
        <w:t>.</w:t>
      </w:r>
      <w:r>
        <w:t>2</w:t>
      </w:r>
      <w:r>
        <w:tab/>
        <w:t>Nonce_2</w:t>
      </w:r>
      <w:bookmarkEnd w:id="1573"/>
      <w:bookmarkEnd w:id="1574"/>
      <w:bookmarkEnd w:id="1575"/>
      <w:bookmarkEnd w:id="1576"/>
      <w:bookmarkEnd w:id="1577"/>
      <w:bookmarkEnd w:id="1578"/>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79" w:name="_Toc45282335"/>
      <w:bookmarkStart w:id="1580" w:name="_Toc45882721"/>
      <w:bookmarkStart w:id="1581" w:name="_Toc51951271"/>
      <w:bookmarkStart w:id="1582" w:name="_Toc59209047"/>
      <w:bookmarkStart w:id="1583" w:name="_Toc75734886"/>
      <w:bookmarkStart w:id="1584" w:name="_Toc123627677"/>
      <w:r>
        <w:t>7.3.13.3</w:t>
      </w:r>
      <w:r>
        <w:tab/>
        <w:t xml:space="preserve">LSB of </w:t>
      </w:r>
      <w:r w:rsidRPr="00D45F63">
        <w:t>KNRP-sess ID</w:t>
      </w:r>
      <w:bookmarkEnd w:id="1579"/>
      <w:bookmarkEnd w:id="1580"/>
      <w:bookmarkEnd w:id="1581"/>
      <w:bookmarkEnd w:id="1582"/>
      <w:bookmarkEnd w:id="1583"/>
      <w:bookmarkEnd w:id="1584"/>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5" w:name="_Toc45282336"/>
      <w:bookmarkStart w:id="1586" w:name="_Toc45882722"/>
      <w:bookmarkStart w:id="1587" w:name="_Toc51951272"/>
      <w:bookmarkStart w:id="1588" w:name="_Toc59209048"/>
      <w:bookmarkStart w:id="1589" w:name="_Toc75734887"/>
      <w:bookmarkStart w:id="1590" w:name="_Toc123627678"/>
      <w:r>
        <w:t>7.3.13.4</w:t>
      </w:r>
      <w:r w:rsidRPr="00742FAE">
        <w:tab/>
      </w:r>
      <w:r>
        <w:t>Key establishment information container</w:t>
      </w:r>
      <w:bookmarkEnd w:id="1585"/>
      <w:bookmarkEnd w:id="1586"/>
      <w:bookmarkEnd w:id="1587"/>
      <w:bookmarkEnd w:id="1588"/>
      <w:bookmarkEnd w:id="1589"/>
      <w:bookmarkEnd w:id="1590"/>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1" w:name="_Toc45282337"/>
      <w:bookmarkStart w:id="1592" w:name="_Toc45882723"/>
      <w:bookmarkStart w:id="1593" w:name="_Toc51951273"/>
      <w:bookmarkStart w:id="1594" w:name="_Toc59209049"/>
      <w:bookmarkStart w:id="1595" w:name="_Toc75734888"/>
      <w:bookmarkStart w:id="1596" w:name="_Toc123627679"/>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1"/>
      <w:bookmarkEnd w:id="1592"/>
      <w:bookmarkEnd w:id="1593"/>
      <w:bookmarkEnd w:id="1594"/>
      <w:bookmarkEnd w:id="1595"/>
      <w:bookmarkEnd w:id="1596"/>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7" w:name="_Toc59209050"/>
      <w:bookmarkStart w:id="1598" w:name="_Toc75734889"/>
      <w:bookmarkStart w:id="1599" w:name="_Toc45282338"/>
      <w:bookmarkStart w:id="1600" w:name="_Toc45882724"/>
      <w:bookmarkStart w:id="1601" w:name="_Toc51951274"/>
      <w:bookmarkStart w:id="1602" w:name="_Toc123627680"/>
      <w:r>
        <w:t>7.3.13.</w:t>
      </w:r>
      <w:r>
        <w:rPr>
          <w:lang w:eastAsia="zh-CN"/>
        </w:rPr>
        <w:t>6</w:t>
      </w:r>
      <w:r>
        <w:tab/>
      </w:r>
      <w:r>
        <w:rPr>
          <w:lang w:eastAsia="ja-JP"/>
        </w:rPr>
        <w:t>UE PC5 unicast signalling security policy</w:t>
      </w:r>
      <w:bookmarkEnd w:id="1597"/>
      <w:bookmarkEnd w:id="1598"/>
      <w:bookmarkEnd w:id="1602"/>
    </w:p>
    <w:p w14:paraId="0CEC2372" w14:textId="77777777" w:rsidR="008E33F7" w:rsidRDefault="008E33F7" w:rsidP="008E33F7">
      <w:pPr>
        <w:rPr>
          <w:lang w:eastAsia="zh-CN"/>
        </w:rPr>
      </w:pPr>
      <w:bookmarkStart w:id="1603"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4" w:name="_Toc75734890"/>
      <w:bookmarkStart w:id="1605" w:name="_Toc123627681"/>
      <w:r>
        <w:lastRenderedPageBreak/>
        <w:t>7.3.14</w:t>
      </w:r>
      <w:r>
        <w:tab/>
        <w:t>Direct link security mode complete</w:t>
      </w:r>
      <w:bookmarkEnd w:id="1599"/>
      <w:bookmarkEnd w:id="1600"/>
      <w:bookmarkEnd w:id="1601"/>
      <w:bookmarkEnd w:id="1603"/>
      <w:bookmarkEnd w:id="1604"/>
      <w:bookmarkEnd w:id="1605"/>
    </w:p>
    <w:p w14:paraId="79ACD6F6" w14:textId="77777777" w:rsidR="008E33F7" w:rsidRPr="00742FAE" w:rsidRDefault="008E33F7" w:rsidP="00CC0F60">
      <w:pPr>
        <w:pStyle w:val="Heading4"/>
      </w:pPr>
      <w:bookmarkStart w:id="1606" w:name="_Toc45282339"/>
      <w:bookmarkStart w:id="1607" w:name="_Toc45882725"/>
      <w:bookmarkStart w:id="1608" w:name="_Toc51951275"/>
      <w:bookmarkStart w:id="1609" w:name="_Toc59209052"/>
      <w:bookmarkStart w:id="1610" w:name="_Toc75734891"/>
      <w:bookmarkStart w:id="1611" w:name="_Toc123627682"/>
      <w:r>
        <w:t>7.3.14</w:t>
      </w:r>
      <w:r w:rsidRPr="00742FAE">
        <w:t>.1</w:t>
      </w:r>
      <w:r w:rsidRPr="00742FAE">
        <w:tab/>
        <w:t>Message definition</w:t>
      </w:r>
      <w:bookmarkEnd w:id="1606"/>
      <w:bookmarkEnd w:id="1607"/>
      <w:bookmarkEnd w:id="1608"/>
      <w:bookmarkEnd w:id="1609"/>
      <w:bookmarkEnd w:id="1610"/>
      <w:bookmarkEnd w:id="1611"/>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2"/>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3" w:name="_Toc45282340"/>
      <w:bookmarkStart w:id="1614" w:name="_Toc45882726"/>
      <w:bookmarkStart w:id="1615" w:name="_Toc51951276"/>
      <w:bookmarkStart w:id="1616" w:name="_Toc59209053"/>
      <w:bookmarkStart w:id="1617" w:name="_Toc75734892"/>
      <w:bookmarkStart w:id="1618" w:name="_Toc123627683"/>
      <w:r>
        <w:t>7.3.14</w:t>
      </w:r>
      <w:r w:rsidRPr="00742FAE">
        <w:t>.</w:t>
      </w:r>
      <w:r>
        <w:t>2</w:t>
      </w:r>
      <w:r w:rsidRPr="00742FAE">
        <w:tab/>
      </w:r>
      <w:r>
        <w:t>IP address configuration</w:t>
      </w:r>
      <w:bookmarkEnd w:id="1613"/>
      <w:bookmarkEnd w:id="1614"/>
      <w:bookmarkEnd w:id="1615"/>
      <w:bookmarkEnd w:id="1616"/>
      <w:bookmarkEnd w:id="1617"/>
      <w:bookmarkEnd w:id="1618"/>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19" w:name="_Toc45282341"/>
      <w:bookmarkStart w:id="1620" w:name="_Toc45882727"/>
      <w:bookmarkStart w:id="1621" w:name="_Toc51951277"/>
      <w:bookmarkStart w:id="1622" w:name="_Toc59209054"/>
      <w:bookmarkStart w:id="1623" w:name="_Toc75734893"/>
      <w:bookmarkStart w:id="1624" w:name="_Toc123627684"/>
      <w:r>
        <w:t>7.3.14</w:t>
      </w:r>
      <w:r w:rsidRPr="00742FAE">
        <w:t>.</w:t>
      </w:r>
      <w:r>
        <w:t>3</w:t>
      </w:r>
      <w:r w:rsidRPr="00742FAE">
        <w:tab/>
      </w:r>
      <w:r>
        <w:t>Link local IPv6 address</w:t>
      </w:r>
      <w:bookmarkEnd w:id="1619"/>
      <w:bookmarkEnd w:id="1620"/>
      <w:bookmarkEnd w:id="1621"/>
      <w:bookmarkEnd w:id="1622"/>
      <w:bookmarkEnd w:id="1623"/>
      <w:bookmarkEnd w:id="1624"/>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5" w:name="_Toc45282342"/>
      <w:bookmarkStart w:id="1626" w:name="_Toc45882728"/>
      <w:bookmarkStart w:id="1627" w:name="_Toc51951278"/>
      <w:bookmarkStart w:id="1628" w:name="_Toc59209055"/>
      <w:bookmarkStart w:id="1629" w:name="_Toc75734894"/>
      <w:bookmarkStart w:id="1630" w:name="_Toc123627685"/>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5"/>
      <w:bookmarkEnd w:id="1626"/>
      <w:bookmarkEnd w:id="1627"/>
      <w:bookmarkEnd w:id="1628"/>
      <w:bookmarkEnd w:id="1629"/>
      <w:bookmarkEnd w:id="1630"/>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1" w:name="_Toc45282343"/>
      <w:bookmarkStart w:id="1632" w:name="_Toc45882729"/>
      <w:bookmarkStart w:id="1633" w:name="_Toc51951279"/>
      <w:bookmarkStart w:id="1634" w:name="_Toc59209056"/>
      <w:bookmarkStart w:id="1635" w:name="_Toc75734895"/>
      <w:bookmarkStart w:id="1636" w:name="_Toc123627686"/>
      <w:r>
        <w:t>7.3.15</w:t>
      </w:r>
      <w:r>
        <w:tab/>
        <w:t>Direct link security mode reject</w:t>
      </w:r>
      <w:bookmarkEnd w:id="1631"/>
      <w:bookmarkEnd w:id="1632"/>
      <w:bookmarkEnd w:id="1633"/>
      <w:bookmarkEnd w:id="1634"/>
      <w:bookmarkEnd w:id="1635"/>
      <w:bookmarkEnd w:id="1636"/>
    </w:p>
    <w:p w14:paraId="7D7031D1" w14:textId="77777777" w:rsidR="008E33F7" w:rsidRPr="00742FAE" w:rsidRDefault="008E33F7" w:rsidP="00CC0F60">
      <w:pPr>
        <w:pStyle w:val="Heading4"/>
      </w:pPr>
      <w:bookmarkStart w:id="1637" w:name="_Toc45282344"/>
      <w:bookmarkStart w:id="1638" w:name="_Toc45882730"/>
      <w:bookmarkStart w:id="1639" w:name="_Toc51951280"/>
      <w:bookmarkStart w:id="1640" w:name="_Toc59209057"/>
      <w:bookmarkStart w:id="1641" w:name="_Toc75734896"/>
      <w:bookmarkStart w:id="1642" w:name="_Toc123627687"/>
      <w:r>
        <w:t>7.3.15</w:t>
      </w:r>
      <w:r w:rsidRPr="00742FAE">
        <w:t>.1</w:t>
      </w:r>
      <w:r w:rsidRPr="00742FAE">
        <w:tab/>
        <w:t>Message definition</w:t>
      </w:r>
      <w:bookmarkEnd w:id="1637"/>
      <w:bookmarkEnd w:id="1638"/>
      <w:bookmarkEnd w:id="1639"/>
      <w:bookmarkEnd w:id="1640"/>
      <w:bookmarkEnd w:id="1641"/>
      <w:bookmarkEnd w:id="1642"/>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3" w:name="_Toc45282345"/>
      <w:bookmarkStart w:id="1644" w:name="_Toc45882731"/>
      <w:bookmarkStart w:id="1645" w:name="_Toc51951281"/>
      <w:bookmarkStart w:id="1646" w:name="_Toc59209058"/>
      <w:bookmarkStart w:id="1647" w:name="_Toc75734897"/>
      <w:bookmarkStart w:id="1648" w:name="_Toc34388706"/>
      <w:bookmarkStart w:id="1649" w:name="_Toc34404477"/>
      <w:bookmarkStart w:id="1650" w:name="_Toc123627688"/>
      <w:r>
        <w:t>7.3.16</w:t>
      </w:r>
      <w:r>
        <w:tab/>
        <w:t>Direct link rekeying request</w:t>
      </w:r>
      <w:bookmarkEnd w:id="1643"/>
      <w:bookmarkEnd w:id="1644"/>
      <w:bookmarkEnd w:id="1645"/>
      <w:bookmarkEnd w:id="1646"/>
      <w:bookmarkEnd w:id="1647"/>
      <w:bookmarkEnd w:id="1650"/>
    </w:p>
    <w:p w14:paraId="6F0E0D94" w14:textId="77777777" w:rsidR="008E33F7" w:rsidRPr="00742FAE" w:rsidRDefault="008E33F7" w:rsidP="00CC0F60">
      <w:pPr>
        <w:pStyle w:val="Heading4"/>
      </w:pPr>
      <w:bookmarkStart w:id="1651" w:name="_Toc45282346"/>
      <w:bookmarkStart w:id="1652" w:name="_Toc45882732"/>
      <w:bookmarkStart w:id="1653" w:name="_Toc51951282"/>
      <w:bookmarkStart w:id="1654" w:name="_Toc59209059"/>
      <w:bookmarkStart w:id="1655" w:name="_Toc75734898"/>
      <w:bookmarkStart w:id="1656" w:name="_Toc123627689"/>
      <w:r>
        <w:t>7.3.16</w:t>
      </w:r>
      <w:r w:rsidRPr="00742FAE">
        <w:t>.1</w:t>
      </w:r>
      <w:r w:rsidRPr="00742FAE">
        <w:tab/>
        <w:t>Message definition</w:t>
      </w:r>
      <w:bookmarkEnd w:id="1651"/>
      <w:bookmarkEnd w:id="1652"/>
      <w:bookmarkEnd w:id="1653"/>
      <w:bookmarkEnd w:id="1654"/>
      <w:bookmarkEnd w:id="1655"/>
      <w:bookmarkEnd w:id="1656"/>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7"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7"/>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8" w:name="_MCCTEMPBM_CRPT07900010___7"/>
            <w:r>
              <w:rPr>
                <w:rFonts w:ascii="Arial" w:hAnsi="Arial" w:cs="Arial"/>
                <w:sz w:val="18"/>
                <w:szCs w:val="18"/>
                <w:lang w:eastAsia="x-none"/>
              </w:rPr>
              <w:t>Re-authentication indication</w:t>
            </w:r>
          </w:p>
          <w:bookmarkEnd w:id="1658"/>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59" w:name="_Toc45282347"/>
      <w:bookmarkStart w:id="1660" w:name="_Toc45882733"/>
      <w:bookmarkStart w:id="1661" w:name="_Toc51951283"/>
      <w:bookmarkStart w:id="1662" w:name="_Toc59209060"/>
      <w:bookmarkStart w:id="1663" w:name="_Toc75734899"/>
      <w:bookmarkStart w:id="1664" w:name="_Toc123627690"/>
      <w:r>
        <w:t>7.3.16</w:t>
      </w:r>
      <w:r w:rsidRPr="00742FAE">
        <w:t>.</w:t>
      </w:r>
      <w:r>
        <w:t>2</w:t>
      </w:r>
      <w:r>
        <w:tab/>
        <w:t>Key establishment information container</w:t>
      </w:r>
      <w:bookmarkEnd w:id="1659"/>
      <w:bookmarkEnd w:id="1660"/>
      <w:bookmarkEnd w:id="1661"/>
      <w:bookmarkEnd w:id="1662"/>
      <w:bookmarkEnd w:id="1663"/>
      <w:bookmarkEnd w:id="1664"/>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5" w:name="_Toc45282348"/>
      <w:bookmarkStart w:id="1666" w:name="_Toc45882734"/>
      <w:bookmarkStart w:id="1667" w:name="_Toc51951284"/>
      <w:bookmarkStart w:id="1668" w:name="_Toc59209061"/>
      <w:bookmarkStart w:id="1669" w:name="_Toc75734900"/>
      <w:bookmarkStart w:id="1670" w:name="_Toc123627691"/>
      <w:r>
        <w:t>7.3.16</w:t>
      </w:r>
      <w:r w:rsidRPr="00742FAE">
        <w:t>.</w:t>
      </w:r>
      <w:r>
        <w:t>3</w:t>
      </w:r>
      <w:r>
        <w:tab/>
        <w:t>Nonce_1</w:t>
      </w:r>
      <w:bookmarkEnd w:id="1665"/>
      <w:bookmarkEnd w:id="1666"/>
      <w:bookmarkEnd w:id="1667"/>
      <w:bookmarkEnd w:id="1668"/>
      <w:bookmarkEnd w:id="1669"/>
      <w:bookmarkEnd w:id="1670"/>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1" w:name="_Toc45282349"/>
      <w:bookmarkStart w:id="1672" w:name="_Toc45882735"/>
      <w:bookmarkStart w:id="1673" w:name="_Toc51951285"/>
      <w:bookmarkStart w:id="1674" w:name="_Toc59209062"/>
      <w:bookmarkStart w:id="1675" w:name="_Toc75734901"/>
      <w:bookmarkStart w:id="1676" w:name="_Toc123627692"/>
      <w:r>
        <w:t>7.3.16.4</w:t>
      </w:r>
      <w:r>
        <w:tab/>
      </w:r>
      <w:r w:rsidRPr="00C76604">
        <w:t>MSB of KNRP-sess ID</w:t>
      </w:r>
      <w:bookmarkEnd w:id="1671"/>
      <w:bookmarkEnd w:id="1672"/>
      <w:bookmarkEnd w:id="1673"/>
      <w:bookmarkEnd w:id="1674"/>
      <w:bookmarkEnd w:id="1675"/>
      <w:bookmarkEnd w:id="1676"/>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7" w:name="_Toc45282350"/>
      <w:bookmarkStart w:id="1678" w:name="_Toc45882736"/>
      <w:bookmarkStart w:id="1679" w:name="_Toc51951286"/>
      <w:bookmarkStart w:id="1680" w:name="_Toc59209063"/>
      <w:bookmarkStart w:id="1681" w:name="_Toc75734902"/>
      <w:bookmarkStart w:id="1682" w:name="_Toc123627693"/>
      <w:r>
        <w:t>7.3.16.5</w:t>
      </w:r>
      <w:r w:rsidRPr="00742FAE">
        <w:tab/>
      </w:r>
      <w:r>
        <w:t>Re-authentication indication</w:t>
      </w:r>
      <w:bookmarkEnd w:id="1677"/>
      <w:bookmarkEnd w:id="1678"/>
      <w:bookmarkEnd w:id="1679"/>
      <w:bookmarkEnd w:id="1680"/>
      <w:bookmarkEnd w:id="1681"/>
      <w:bookmarkEnd w:id="1682"/>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3" w:name="_Toc45282351"/>
      <w:bookmarkStart w:id="1684" w:name="_Toc45882737"/>
      <w:bookmarkStart w:id="1685" w:name="_Toc51951287"/>
      <w:bookmarkStart w:id="1686" w:name="_Toc59209064"/>
      <w:bookmarkStart w:id="1687" w:name="_Toc75734903"/>
      <w:bookmarkStart w:id="1688" w:name="_Toc123627694"/>
      <w:r>
        <w:lastRenderedPageBreak/>
        <w:t>7.3.17</w:t>
      </w:r>
      <w:r>
        <w:tab/>
        <w:t>Direct link rekeying response</w:t>
      </w:r>
      <w:bookmarkEnd w:id="1683"/>
      <w:bookmarkEnd w:id="1684"/>
      <w:bookmarkEnd w:id="1685"/>
      <w:bookmarkEnd w:id="1686"/>
      <w:bookmarkEnd w:id="1687"/>
      <w:bookmarkEnd w:id="1688"/>
    </w:p>
    <w:p w14:paraId="6A0D3536" w14:textId="77777777" w:rsidR="008E33F7" w:rsidRPr="00742FAE" w:rsidRDefault="008E33F7" w:rsidP="00CC0F60">
      <w:pPr>
        <w:pStyle w:val="Heading4"/>
      </w:pPr>
      <w:bookmarkStart w:id="1689" w:name="_Toc45282352"/>
      <w:bookmarkStart w:id="1690" w:name="_Toc45882738"/>
      <w:bookmarkStart w:id="1691" w:name="_Toc51951288"/>
      <w:bookmarkStart w:id="1692" w:name="_Toc59209065"/>
      <w:bookmarkStart w:id="1693" w:name="_Toc75734904"/>
      <w:bookmarkStart w:id="1694" w:name="_Toc123627695"/>
      <w:r>
        <w:t>7.3.17</w:t>
      </w:r>
      <w:r w:rsidRPr="00742FAE">
        <w:t>.1</w:t>
      </w:r>
      <w:r w:rsidRPr="00742FAE">
        <w:tab/>
        <w:t>Message definition</w:t>
      </w:r>
      <w:bookmarkEnd w:id="1689"/>
      <w:bookmarkEnd w:id="1690"/>
      <w:bookmarkEnd w:id="1691"/>
      <w:bookmarkEnd w:id="1692"/>
      <w:bookmarkEnd w:id="1693"/>
      <w:bookmarkEnd w:id="1694"/>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5" w:name="_Toc45282353"/>
      <w:bookmarkStart w:id="1696" w:name="_Toc45882739"/>
      <w:bookmarkStart w:id="1697" w:name="_Toc51951289"/>
      <w:bookmarkStart w:id="1698" w:name="_Toc59209066"/>
      <w:bookmarkStart w:id="1699" w:name="_Toc75734905"/>
      <w:bookmarkStart w:id="1700" w:name="_Toc123627696"/>
      <w:r>
        <w:t>7.3.18</w:t>
      </w:r>
      <w:r>
        <w:tab/>
        <w:t>Direct link identifier update request</w:t>
      </w:r>
      <w:bookmarkEnd w:id="1695"/>
      <w:bookmarkEnd w:id="1696"/>
      <w:bookmarkEnd w:id="1697"/>
      <w:bookmarkEnd w:id="1698"/>
      <w:bookmarkEnd w:id="1699"/>
      <w:bookmarkEnd w:id="1700"/>
    </w:p>
    <w:p w14:paraId="1CA61560" w14:textId="77777777" w:rsidR="008E33F7" w:rsidRPr="00742FAE" w:rsidRDefault="008E33F7" w:rsidP="00CC0F60">
      <w:pPr>
        <w:pStyle w:val="Heading4"/>
      </w:pPr>
      <w:bookmarkStart w:id="1701" w:name="_Toc45282354"/>
      <w:bookmarkStart w:id="1702" w:name="_Toc45882740"/>
      <w:bookmarkStart w:id="1703" w:name="_Toc51951290"/>
      <w:bookmarkStart w:id="1704" w:name="_Toc59209067"/>
      <w:bookmarkStart w:id="1705" w:name="_Toc75734906"/>
      <w:bookmarkStart w:id="1706" w:name="_Toc123627697"/>
      <w:r>
        <w:t>7.3.18</w:t>
      </w:r>
      <w:r w:rsidRPr="00742FAE">
        <w:t>.1</w:t>
      </w:r>
      <w:r w:rsidRPr="00742FAE">
        <w:tab/>
        <w:t>Message definition</w:t>
      </w:r>
      <w:bookmarkEnd w:id="1701"/>
      <w:bookmarkEnd w:id="1702"/>
      <w:bookmarkEnd w:id="1703"/>
      <w:bookmarkEnd w:id="1704"/>
      <w:bookmarkEnd w:id="1705"/>
      <w:bookmarkEnd w:id="1706"/>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7" w:name="_MCCTEMPBM_CRPT07900011___7"/>
            <w:bookmarkEnd w:id="1707"/>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8" w:name="_Toc45282355"/>
      <w:bookmarkStart w:id="1709" w:name="_Toc45882741"/>
      <w:bookmarkStart w:id="1710" w:name="_Toc51951291"/>
      <w:bookmarkStart w:id="1711" w:name="_Toc59209068"/>
      <w:bookmarkStart w:id="1712" w:name="_Toc75734907"/>
    </w:p>
    <w:p w14:paraId="72798468" w14:textId="69EC96EE" w:rsidR="008E33F7" w:rsidRDefault="008E33F7" w:rsidP="00CC0F60">
      <w:pPr>
        <w:pStyle w:val="Heading4"/>
      </w:pPr>
      <w:bookmarkStart w:id="1713" w:name="_Toc123627698"/>
      <w:r>
        <w:rPr>
          <w:rFonts w:eastAsia="SimSun" w:hint="eastAsia"/>
          <w:lang w:val="en-US" w:eastAsia="zh-CN"/>
        </w:rPr>
        <w:t>7.3.18</w:t>
      </w:r>
      <w:r>
        <w:t>.</w:t>
      </w:r>
      <w:r>
        <w:rPr>
          <w:rFonts w:hint="eastAsia"/>
          <w:lang w:eastAsia="zh-CN"/>
        </w:rPr>
        <w:t>2</w:t>
      </w:r>
      <w:r>
        <w:tab/>
      </w:r>
      <w:r w:rsidRPr="00785030">
        <w:rPr>
          <w:lang w:eastAsia="zh-CN"/>
        </w:rPr>
        <w:t>Source user info</w:t>
      </w:r>
      <w:bookmarkEnd w:id="1708"/>
      <w:bookmarkEnd w:id="1709"/>
      <w:bookmarkEnd w:id="1710"/>
      <w:bookmarkEnd w:id="1711"/>
      <w:bookmarkEnd w:id="1712"/>
      <w:bookmarkEnd w:id="1713"/>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4" w:name="_Toc45282356"/>
      <w:bookmarkStart w:id="1715" w:name="_Toc45882742"/>
      <w:bookmarkStart w:id="1716" w:name="_Toc51951292"/>
      <w:bookmarkStart w:id="1717" w:name="_Toc59209069"/>
      <w:bookmarkStart w:id="1718" w:name="_Toc75734908"/>
      <w:bookmarkStart w:id="1719" w:name="_Toc123627699"/>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4"/>
      <w:bookmarkEnd w:id="1715"/>
      <w:bookmarkEnd w:id="1716"/>
      <w:bookmarkEnd w:id="1717"/>
      <w:bookmarkEnd w:id="1718"/>
      <w:bookmarkEnd w:id="1719"/>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0" w:name="_Toc45282357"/>
      <w:bookmarkStart w:id="1721" w:name="_Toc45882743"/>
      <w:bookmarkStart w:id="1722" w:name="_Toc51951293"/>
      <w:bookmarkStart w:id="1723" w:name="_Toc59209070"/>
      <w:bookmarkStart w:id="1724" w:name="_Toc75734909"/>
      <w:bookmarkStart w:id="1725" w:name="_Toc123627700"/>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0"/>
      <w:bookmarkEnd w:id="1721"/>
      <w:bookmarkEnd w:id="1722"/>
      <w:bookmarkEnd w:id="1723"/>
      <w:bookmarkEnd w:id="1724"/>
      <w:bookmarkEnd w:id="1725"/>
    </w:p>
    <w:p w14:paraId="7768E9F3" w14:textId="77777777" w:rsidR="008E33F7" w:rsidRDefault="008E33F7" w:rsidP="00CC0F60">
      <w:pPr>
        <w:pStyle w:val="Heading4"/>
      </w:pPr>
      <w:bookmarkStart w:id="1726" w:name="_Toc45282358"/>
      <w:bookmarkStart w:id="1727" w:name="_Toc45882744"/>
      <w:bookmarkStart w:id="1728" w:name="_Toc51951294"/>
      <w:bookmarkStart w:id="1729" w:name="_Toc59209071"/>
      <w:bookmarkStart w:id="1730" w:name="_Toc75734910"/>
      <w:bookmarkStart w:id="1731" w:name="_Toc123627701"/>
      <w:r>
        <w:rPr>
          <w:rFonts w:hint="eastAsia"/>
          <w:lang w:val="en-US" w:eastAsia="zh-CN"/>
        </w:rPr>
        <w:t>7.3.19</w:t>
      </w:r>
      <w:r>
        <w:rPr>
          <w:lang w:val="en-US" w:eastAsia="zh-CN"/>
        </w:rPr>
        <w:t>.1</w:t>
      </w:r>
      <w:r>
        <w:tab/>
        <w:t>Message definition</w:t>
      </w:r>
      <w:bookmarkEnd w:id="1726"/>
      <w:bookmarkEnd w:id="1727"/>
      <w:bookmarkEnd w:id="1728"/>
      <w:bookmarkEnd w:id="1729"/>
      <w:bookmarkEnd w:id="1730"/>
      <w:bookmarkEnd w:id="1731"/>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2" w:name="_Toc45282359"/>
      <w:bookmarkStart w:id="1733" w:name="_Toc45882745"/>
    </w:p>
    <w:p w14:paraId="58DB0374" w14:textId="77777777" w:rsidR="008E33F7" w:rsidRDefault="008E33F7" w:rsidP="00CC0F60">
      <w:pPr>
        <w:pStyle w:val="Heading4"/>
      </w:pPr>
      <w:bookmarkStart w:id="1734" w:name="_Toc51951295"/>
      <w:bookmarkStart w:id="1735" w:name="_Toc59209072"/>
      <w:bookmarkStart w:id="1736" w:name="_Toc75734911"/>
      <w:bookmarkStart w:id="1737" w:name="_Toc123627702"/>
      <w:r>
        <w:rPr>
          <w:rFonts w:eastAsia="SimSun" w:hint="eastAsia"/>
          <w:lang w:val="en-US" w:eastAsia="zh-CN"/>
        </w:rPr>
        <w:t>7.3.19</w:t>
      </w:r>
      <w:r>
        <w:t>.</w:t>
      </w:r>
      <w:r>
        <w:rPr>
          <w:rFonts w:hint="eastAsia"/>
          <w:lang w:eastAsia="zh-CN"/>
        </w:rPr>
        <w:t>2</w:t>
      </w:r>
      <w:r>
        <w:tab/>
      </w:r>
      <w:r w:rsidRPr="00CC7033">
        <w:rPr>
          <w:lang w:eastAsia="zh-CN"/>
        </w:rPr>
        <w:t>Target user info</w:t>
      </w:r>
      <w:bookmarkEnd w:id="1732"/>
      <w:bookmarkEnd w:id="1733"/>
      <w:bookmarkEnd w:id="1734"/>
      <w:bookmarkEnd w:id="1735"/>
      <w:bookmarkEnd w:id="1736"/>
      <w:bookmarkEnd w:id="1737"/>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8" w:name="_Toc45282361"/>
      <w:bookmarkStart w:id="1739" w:name="_Toc45882747"/>
      <w:bookmarkStart w:id="1740" w:name="_Toc51951296"/>
      <w:bookmarkStart w:id="1741" w:name="_Toc59209073"/>
      <w:bookmarkStart w:id="1742" w:name="_Toc75734912"/>
      <w:bookmarkStart w:id="1743" w:name="_Toc12362770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8"/>
      <w:bookmarkEnd w:id="1739"/>
      <w:bookmarkEnd w:id="1740"/>
      <w:bookmarkEnd w:id="1741"/>
      <w:bookmarkEnd w:id="1742"/>
      <w:bookmarkEnd w:id="1743"/>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4" w:name="_Toc45282362"/>
      <w:bookmarkStart w:id="1745" w:name="_Toc45882748"/>
      <w:bookmarkStart w:id="1746" w:name="_Toc51951297"/>
      <w:bookmarkStart w:id="1747" w:name="_Toc59209074"/>
      <w:bookmarkStart w:id="1748" w:name="_Toc75734913"/>
      <w:bookmarkStart w:id="1749" w:name="_Toc123627704"/>
      <w:r>
        <w:rPr>
          <w:rFonts w:eastAsia="SimSun" w:hint="eastAsia"/>
          <w:lang w:val="en-US" w:eastAsia="zh-CN"/>
        </w:rPr>
        <w:t>7.3.19</w:t>
      </w:r>
      <w:r>
        <w:t>.4</w:t>
      </w:r>
      <w:r w:rsidRPr="003D582A">
        <w:rPr>
          <w:rFonts w:ascii="Times New Roman" w:hAnsi="Times New Roman"/>
          <w:sz w:val="20"/>
        </w:rPr>
        <w:tab/>
      </w:r>
      <w:r w:rsidRPr="006C446C">
        <w:t>Source user info</w:t>
      </w:r>
      <w:bookmarkEnd w:id="1744"/>
      <w:bookmarkEnd w:id="1745"/>
      <w:bookmarkEnd w:id="1746"/>
      <w:bookmarkEnd w:id="1747"/>
      <w:bookmarkEnd w:id="1748"/>
      <w:bookmarkEnd w:id="1749"/>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0" w:name="_Toc45282363"/>
      <w:bookmarkStart w:id="1751" w:name="_Toc45882749"/>
      <w:bookmarkStart w:id="1752" w:name="_Toc51951298"/>
      <w:bookmarkStart w:id="1753" w:name="_Toc59209075"/>
      <w:bookmarkStart w:id="1754" w:name="_Toc75734914"/>
      <w:bookmarkStart w:id="1755" w:name="_Toc123627705"/>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0"/>
      <w:bookmarkEnd w:id="1751"/>
      <w:bookmarkEnd w:id="1752"/>
      <w:bookmarkEnd w:id="1753"/>
      <w:bookmarkEnd w:id="1754"/>
      <w:bookmarkEnd w:id="1755"/>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6" w:name="_Toc45282364"/>
      <w:bookmarkStart w:id="1757" w:name="_Toc45882750"/>
      <w:bookmarkStart w:id="1758" w:name="_Toc51951299"/>
      <w:bookmarkStart w:id="1759" w:name="_Toc59209076"/>
      <w:bookmarkStart w:id="1760" w:name="_Toc75734915"/>
      <w:bookmarkStart w:id="1761" w:name="_Toc123627706"/>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6"/>
      <w:bookmarkEnd w:id="1757"/>
      <w:bookmarkEnd w:id="1758"/>
      <w:bookmarkEnd w:id="1759"/>
      <w:bookmarkEnd w:id="1760"/>
      <w:bookmarkEnd w:id="1761"/>
    </w:p>
    <w:p w14:paraId="1FC90C69" w14:textId="77777777" w:rsidR="008E33F7" w:rsidRDefault="008E33F7" w:rsidP="00CC0F60">
      <w:pPr>
        <w:pStyle w:val="Heading4"/>
      </w:pPr>
      <w:bookmarkStart w:id="1762" w:name="_Toc45282365"/>
      <w:bookmarkStart w:id="1763" w:name="_Toc45882751"/>
      <w:bookmarkStart w:id="1764" w:name="_Toc51951300"/>
      <w:bookmarkStart w:id="1765" w:name="_Toc59209077"/>
      <w:bookmarkStart w:id="1766" w:name="_Toc75734916"/>
      <w:bookmarkStart w:id="1767" w:name="_Toc123627707"/>
      <w:r>
        <w:rPr>
          <w:rFonts w:hint="eastAsia"/>
          <w:lang w:val="en-US" w:eastAsia="zh-CN"/>
        </w:rPr>
        <w:t>7.3.20</w:t>
      </w:r>
      <w:r>
        <w:rPr>
          <w:lang w:val="en-US" w:eastAsia="zh-CN"/>
        </w:rPr>
        <w:t>.1</w:t>
      </w:r>
      <w:r>
        <w:tab/>
        <w:t>Message definition</w:t>
      </w:r>
      <w:bookmarkEnd w:id="1762"/>
      <w:bookmarkEnd w:id="1763"/>
      <w:bookmarkEnd w:id="1764"/>
      <w:bookmarkEnd w:id="1765"/>
      <w:bookmarkEnd w:id="1766"/>
      <w:bookmarkEnd w:id="1767"/>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8" w:name="_Toc45282366"/>
      <w:bookmarkStart w:id="1769" w:name="_Toc45882752"/>
    </w:p>
    <w:p w14:paraId="28D828F2" w14:textId="77777777" w:rsidR="008E33F7" w:rsidRPr="003D582A" w:rsidRDefault="008E33F7" w:rsidP="00CC0F60">
      <w:pPr>
        <w:pStyle w:val="Heading4"/>
      </w:pPr>
      <w:bookmarkStart w:id="1770" w:name="_Toc45282367"/>
      <w:bookmarkStart w:id="1771" w:name="_Toc45882753"/>
      <w:bookmarkStart w:id="1772" w:name="_Toc51951301"/>
      <w:bookmarkStart w:id="1773" w:name="_Toc59209078"/>
      <w:bookmarkStart w:id="1774" w:name="_Toc75734917"/>
      <w:bookmarkStart w:id="1775" w:name="_Toc123627708"/>
      <w:bookmarkEnd w:id="1768"/>
      <w:bookmarkEnd w:id="1769"/>
      <w:r>
        <w:rPr>
          <w:rFonts w:eastAsia="SimSun"/>
          <w:lang w:val="en-US" w:eastAsia="zh-CN"/>
        </w:rPr>
        <w:t>7.3.20</w:t>
      </w:r>
      <w:r w:rsidRPr="003D582A">
        <w:t>.</w:t>
      </w:r>
      <w:r>
        <w:rPr>
          <w:lang w:eastAsia="zh-CN"/>
        </w:rPr>
        <w:t>2</w:t>
      </w:r>
      <w:r w:rsidRPr="003D582A">
        <w:tab/>
      </w:r>
      <w:r w:rsidRPr="003D582A">
        <w:rPr>
          <w:lang w:eastAsia="zh-CN"/>
        </w:rPr>
        <w:t>Target user info</w:t>
      </w:r>
      <w:bookmarkEnd w:id="1770"/>
      <w:bookmarkEnd w:id="1771"/>
      <w:bookmarkEnd w:id="1772"/>
      <w:bookmarkEnd w:id="1773"/>
      <w:bookmarkEnd w:id="1774"/>
      <w:bookmarkEnd w:id="1775"/>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6" w:name="_Toc45282368"/>
      <w:bookmarkStart w:id="1777" w:name="_Toc45882754"/>
      <w:bookmarkStart w:id="1778" w:name="_Toc51951302"/>
      <w:bookmarkStart w:id="1779" w:name="_Toc59209079"/>
      <w:bookmarkStart w:id="1780" w:name="_Toc75734918"/>
      <w:bookmarkStart w:id="1781" w:name="_Toc123627709"/>
      <w:r>
        <w:rPr>
          <w:rFonts w:eastAsia="SimSun"/>
          <w:lang w:val="en-US" w:eastAsia="zh-CN"/>
        </w:rPr>
        <w:t>7.3.20</w:t>
      </w:r>
      <w:r w:rsidRPr="003D582A">
        <w:t>.</w:t>
      </w:r>
      <w:r>
        <w:t>3</w:t>
      </w:r>
      <w:r w:rsidRPr="003D582A">
        <w:tab/>
      </w:r>
      <w:r w:rsidRPr="003D582A">
        <w:rPr>
          <w:lang w:eastAsia="zh-CN"/>
        </w:rPr>
        <w:t>Target link local IPv6 address</w:t>
      </w:r>
      <w:bookmarkEnd w:id="1776"/>
      <w:bookmarkEnd w:id="1777"/>
      <w:bookmarkEnd w:id="1778"/>
      <w:bookmarkEnd w:id="1779"/>
      <w:bookmarkEnd w:id="1780"/>
      <w:bookmarkEnd w:id="1781"/>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2" w:name="_Toc45282369"/>
      <w:bookmarkStart w:id="1783" w:name="_Toc45882755"/>
      <w:bookmarkStart w:id="1784" w:name="_Toc51951303"/>
      <w:bookmarkStart w:id="1785" w:name="_Toc59209080"/>
      <w:bookmarkStart w:id="1786" w:name="_Toc75734919"/>
      <w:bookmarkStart w:id="1787" w:name="_Toc123627710"/>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2"/>
      <w:bookmarkEnd w:id="1783"/>
      <w:bookmarkEnd w:id="1784"/>
      <w:bookmarkEnd w:id="1785"/>
      <w:bookmarkEnd w:id="1786"/>
      <w:bookmarkEnd w:id="1787"/>
    </w:p>
    <w:p w14:paraId="30685C75" w14:textId="77777777" w:rsidR="008E33F7" w:rsidRDefault="008E33F7" w:rsidP="00CC0F60">
      <w:pPr>
        <w:pStyle w:val="Heading4"/>
      </w:pPr>
      <w:bookmarkStart w:id="1788" w:name="_Toc45282370"/>
      <w:bookmarkStart w:id="1789" w:name="_Toc45882756"/>
      <w:bookmarkStart w:id="1790" w:name="_Toc51951304"/>
      <w:bookmarkStart w:id="1791" w:name="_Toc59209081"/>
      <w:bookmarkStart w:id="1792" w:name="_Toc75734920"/>
      <w:bookmarkStart w:id="1793" w:name="_Toc123627711"/>
      <w:r>
        <w:rPr>
          <w:rFonts w:hint="eastAsia"/>
          <w:lang w:val="en-US" w:eastAsia="zh-CN"/>
        </w:rPr>
        <w:t>7.3.21</w:t>
      </w:r>
      <w:r>
        <w:rPr>
          <w:lang w:val="en-US" w:eastAsia="zh-CN"/>
        </w:rPr>
        <w:t>.1</w:t>
      </w:r>
      <w:r>
        <w:tab/>
        <w:t>Message definition</w:t>
      </w:r>
      <w:bookmarkEnd w:id="1788"/>
      <w:bookmarkEnd w:id="1789"/>
      <w:bookmarkEnd w:id="1790"/>
      <w:bookmarkEnd w:id="1791"/>
      <w:bookmarkEnd w:id="1792"/>
      <w:bookmarkEnd w:id="1793"/>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4" w:name="_Toc45282371"/>
      <w:bookmarkStart w:id="1795" w:name="_Toc45882757"/>
      <w:bookmarkStart w:id="1796" w:name="_Toc51951305"/>
      <w:bookmarkStart w:id="1797" w:name="_Toc59209082"/>
      <w:bookmarkStart w:id="1798" w:name="_Toc75734921"/>
      <w:bookmarkStart w:id="1799" w:name="_Toc123627712"/>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4"/>
      <w:bookmarkEnd w:id="1795"/>
      <w:bookmarkEnd w:id="1796"/>
      <w:bookmarkEnd w:id="1797"/>
      <w:bookmarkEnd w:id="1798"/>
      <w:bookmarkEnd w:id="1799"/>
    </w:p>
    <w:p w14:paraId="5C874BB1" w14:textId="77777777" w:rsidR="008E33F7" w:rsidRDefault="008E33F7" w:rsidP="00CC0F60">
      <w:pPr>
        <w:pStyle w:val="Heading4"/>
      </w:pPr>
      <w:bookmarkStart w:id="1800" w:name="_Toc45282372"/>
      <w:bookmarkStart w:id="1801" w:name="_Toc45882758"/>
      <w:bookmarkStart w:id="1802" w:name="_Toc51951306"/>
      <w:bookmarkStart w:id="1803" w:name="_Toc59209083"/>
      <w:bookmarkStart w:id="1804" w:name="_Toc75734922"/>
      <w:bookmarkStart w:id="1805" w:name="_Toc123627713"/>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0"/>
      <w:bookmarkEnd w:id="1801"/>
      <w:bookmarkEnd w:id="1802"/>
      <w:bookmarkEnd w:id="1803"/>
      <w:bookmarkEnd w:id="1804"/>
      <w:bookmarkEnd w:id="1805"/>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6" w:name="_Toc51951307"/>
      <w:bookmarkStart w:id="1807" w:name="_Toc59209084"/>
      <w:bookmarkStart w:id="1808" w:name="_Toc75734923"/>
      <w:bookmarkStart w:id="1809" w:name="_Toc45282373"/>
      <w:bookmarkStart w:id="1810" w:name="_Toc45882759"/>
      <w:bookmarkStart w:id="1811" w:name="_Toc123627714"/>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6"/>
      <w:bookmarkEnd w:id="1807"/>
      <w:bookmarkEnd w:id="1808"/>
      <w:bookmarkEnd w:id="1811"/>
    </w:p>
    <w:p w14:paraId="320309F0" w14:textId="77777777" w:rsidR="008E33F7" w:rsidRDefault="008E33F7" w:rsidP="00CC0F60">
      <w:pPr>
        <w:pStyle w:val="Heading4"/>
      </w:pPr>
      <w:bookmarkStart w:id="1812" w:name="_Toc51951308"/>
      <w:bookmarkStart w:id="1813" w:name="_Toc59209085"/>
      <w:bookmarkStart w:id="1814" w:name="_Toc75734924"/>
      <w:bookmarkStart w:id="1815" w:name="_Toc123627715"/>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2"/>
      <w:bookmarkEnd w:id="1813"/>
      <w:bookmarkEnd w:id="1814"/>
      <w:bookmarkEnd w:id="1815"/>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6" w:name="_Toc75734925"/>
      <w:bookmarkStart w:id="1817" w:name="_Toc51951309"/>
      <w:bookmarkStart w:id="1818" w:name="_Toc59209086"/>
      <w:bookmarkStart w:id="1819" w:name="_Toc123627716"/>
      <w:r w:rsidRPr="004B765A">
        <w:rPr>
          <w:rFonts w:eastAsia="SimSun"/>
          <w:lang w:val="en-US" w:eastAsia="zh-CN"/>
        </w:rPr>
        <w:lastRenderedPageBreak/>
        <w:t>7.3.24</w:t>
      </w:r>
      <w:r w:rsidRPr="004B765A">
        <w:rPr>
          <w:rFonts w:eastAsia="SimSun"/>
          <w:lang w:val="en-US" w:eastAsia="zh-CN"/>
        </w:rPr>
        <w:tab/>
        <w:t>Direct link authentication failure</w:t>
      </w:r>
      <w:bookmarkEnd w:id="1816"/>
      <w:bookmarkEnd w:id="1819"/>
    </w:p>
    <w:p w14:paraId="76372F8B" w14:textId="77777777" w:rsidR="008E33F7" w:rsidRPr="004B765A" w:rsidRDefault="008E33F7" w:rsidP="00CC0F60">
      <w:pPr>
        <w:pStyle w:val="Heading4"/>
        <w:rPr>
          <w:rFonts w:eastAsia="SimSun"/>
          <w:lang w:val="en-US" w:eastAsia="zh-CN"/>
        </w:rPr>
      </w:pPr>
      <w:bookmarkStart w:id="1820" w:name="_Toc75734926"/>
      <w:bookmarkStart w:id="1821" w:name="_Toc123627717"/>
      <w:r w:rsidRPr="004B765A">
        <w:rPr>
          <w:rFonts w:eastAsia="SimSun"/>
          <w:lang w:val="en-US" w:eastAsia="zh-CN"/>
        </w:rPr>
        <w:t>7.3.24.1</w:t>
      </w:r>
      <w:r w:rsidRPr="004B765A">
        <w:rPr>
          <w:rFonts w:eastAsia="SimSun"/>
          <w:lang w:val="en-US" w:eastAsia="zh-CN"/>
        </w:rPr>
        <w:tab/>
        <w:t>Message definition</w:t>
      </w:r>
      <w:bookmarkEnd w:id="1820"/>
      <w:bookmarkEnd w:id="1821"/>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2" w:name="_MCCTEMPBM_CRPT07900013___7"/>
            <w:bookmarkEnd w:id="1822"/>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3" w:name="_MCCTEMPBM_CRPT07900014___7"/>
            <w:bookmarkEnd w:id="1823"/>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4" w:name="_MCCTEMPBM_CRPT07900015___7"/>
            <w:r w:rsidRPr="00280574">
              <w:rPr>
                <w:rFonts w:ascii="Arial" w:hAnsi="Arial"/>
                <w:sz w:val="18"/>
              </w:rPr>
              <w:t>74</w:t>
            </w:r>
            <w:bookmarkEnd w:id="1824"/>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5" w:name="_Toc59208725"/>
      <w:bookmarkStart w:id="1826" w:name="_Toc75734927"/>
      <w:bookmarkStart w:id="1827" w:name="_Toc123627718"/>
      <w:r w:rsidRPr="004B765A">
        <w:rPr>
          <w:rFonts w:eastAsia="SimSun"/>
          <w:lang w:val="en-US" w:eastAsia="zh-CN"/>
        </w:rPr>
        <w:t>7.3.24.2</w:t>
      </w:r>
      <w:r w:rsidRPr="004B765A">
        <w:rPr>
          <w:rFonts w:eastAsia="SimSun"/>
          <w:lang w:val="en-US" w:eastAsia="zh-CN"/>
        </w:rPr>
        <w:tab/>
      </w:r>
      <w:bookmarkEnd w:id="1825"/>
      <w:r w:rsidRPr="004B765A">
        <w:rPr>
          <w:rFonts w:eastAsia="SimSun"/>
          <w:lang w:val="en-US" w:eastAsia="zh-CN"/>
        </w:rPr>
        <w:t>Key establishment information container</w:t>
      </w:r>
      <w:bookmarkEnd w:id="1826"/>
      <w:bookmarkEnd w:id="1827"/>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8" w:name="_Toc75734928"/>
      <w:bookmarkStart w:id="1829" w:name="_Toc123627719"/>
      <w:r>
        <w:t>8</w:t>
      </w:r>
      <w:r w:rsidRPr="00913BB3">
        <w:tab/>
        <w:t>Information elements coding</w:t>
      </w:r>
      <w:bookmarkEnd w:id="1316"/>
      <w:bookmarkEnd w:id="1411"/>
      <w:bookmarkEnd w:id="1648"/>
      <w:bookmarkEnd w:id="1649"/>
      <w:bookmarkEnd w:id="1809"/>
      <w:bookmarkEnd w:id="1810"/>
      <w:bookmarkEnd w:id="1817"/>
      <w:bookmarkEnd w:id="1818"/>
      <w:bookmarkEnd w:id="1828"/>
      <w:bookmarkEnd w:id="1829"/>
    </w:p>
    <w:p w14:paraId="7F14E31F" w14:textId="77777777" w:rsidR="008E33F7" w:rsidRDefault="008E33F7" w:rsidP="00CC0F60">
      <w:pPr>
        <w:pStyle w:val="Heading2"/>
        <w:rPr>
          <w:noProof/>
        </w:rPr>
      </w:pPr>
      <w:bookmarkStart w:id="1830" w:name="_Toc525231389"/>
      <w:bookmarkStart w:id="1831" w:name="_Toc25070716"/>
      <w:bookmarkStart w:id="1832" w:name="_Toc34388707"/>
      <w:bookmarkStart w:id="1833" w:name="_Toc34404478"/>
      <w:bookmarkStart w:id="1834" w:name="_Toc45282374"/>
      <w:bookmarkStart w:id="1835" w:name="_Toc45882760"/>
      <w:bookmarkStart w:id="1836" w:name="_Toc51951310"/>
      <w:bookmarkStart w:id="1837" w:name="_Toc59209087"/>
      <w:bookmarkStart w:id="1838" w:name="_Toc75734929"/>
      <w:bookmarkStart w:id="1839" w:name="_Toc20233289"/>
      <w:bookmarkStart w:id="1840" w:name="_Toc123627720"/>
      <w:r>
        <w:rPr>
          <w:noProof/>
        </w:rPr>
        <w:t>8.1</w:t>
      </w:r>
      <w:r>
        <w:rPr>
          <w:noProof/>
        </w:rPr>
        <w:tab/>
      </w:r>
      <w:r w:rsidRPr="00400F1D">
        <w:rPr>
          <w:noProof/>
        </w:rPr>
        <w:t>Overview</w:t>
      </w:r>
      <w:bookmarkEnd w:id="1830"/>
      <w:bookmarkEnd w:id="1831"/>
      <w:bookmarkEnd w:id="1832"/>
      <w:bookmarkEnd w:id="1833"/>
      <w:bookmarkEnd w:id="1834"/>
      <w:bookmarkEnd w:id="1835"/>
      <w:bookmarkEnd w:id="1836"/>
      <w:bookmarkEnd w:id="1837"/>
      <w:bookmarkEnd w:id="1838"/>
      <w:bookmarkEnd w:id="1840"/>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1" w:name="_Toc525231390"/>
      <w:bookmarkStart w:id="1842" w:name="_Toc25070717"/>
      <w:bookmarkStart w:id="1843" w:name="_Toc34388708"/>
      <w:bookmarkStart w:id="1844" w:name="_Toc34404479"/>
      <w:bookmarkStart w:id="1845" w:name="_Toc45282375"/>
      <w:bookmarkStart w:id="1846" w:name="_Toc45882761"/>
      <w:bookmarkStart w:id="1847" w:name="_Toc51951311"/>
      <w:bookmarkStart w:id="1848" w:name="_Toc59209088"/>
      <w:bookmarkStart w:id="1849" w:name="_Toc75734930"/>
      <w:bookmarkStart w:id="1850" w:name="_Toc123627721"/>
      <w:r>
        <w:rPr>
          <w:noProof/>
          <w:lang w:val="en-US" w:eastAsia="zh-CN"/>
        </w:rPr>
        <w:t>8.2</w:t>
      </w:r>
      <w:r>
        <w:rPr>
          <w:noProof/>
          <w:lang w:val="en-US" w:eastAsia="zh-CN"/>
        </w:rPr>
        <w:tab/>
        <w:t>General</w:t>
      </w:r>
      <w:bookmarkEnd w:id="1841"/>
      <w:bookmarkEnd w:id="1842"/>
      <w:bookmarkEnd w:id="1843"/>
      <w:bookmarkEnd w:id="1844"/>
      <w:bookmarkEnd w:id="1845"/>
      <w:bookmarkEnd w:id="1846"/>
      <w:bookmarkEnd w:id="1847"/>
      <w:bookmarkEnd w:id="1848"/>
      <w:bookmarkEnd w:id="1849"/>
      <w:bookmarkEnd w:id="1850"/>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1" w:name="_Toc25070718"/>
      <w:bookmarkStart w:id="1852" w:name="_Toc34388709"/>
      <w:bookmarkStart w:id="1853" w:name="_Toc34404480"/>
      <w:bookmarkStart w:id="1854" w:name="_Toc45282376"/>
      <w:bookmarkStart w:id="1855" w:name="_Toc45882762"/>
      <w:bookmarkStart w:id="1856" w:name="_Toc51951312"/>
      <w:bookmarkStart w:id="1857" w:name="_Toc59209089"/>
      <w:bookmarkStart w:id="1858" w:name="_Toc75734931"/>
      <w:bookmarkStart w:id="1859" w:name="_Toc123627722"/>
      <w:r>
        <w:t>8.3</w:t>
      </w:r>
      <w:r>
        <w:tab/>
        <w:t>P</w:t>
      </w:r>
      <w:r>
        <w:rPr>
          <w:noProof/>
          <w:lang w:val="en-US"/>
        </w:rPr>
        <w:t>rovisioning</w:t>
      </w:r>
      <w:r>
        <w:t xml:space="preserve"> of parameters for V2X configuration</w:t>
      </w:r>
      <w:r w:rsidRPr="00C607F7">
        <w:t xml:space="preserve"> </w:t>
      </w:r>
      <w:r>
        <w:t>signalling information elements</w:t>
      </w:r>
      <w:bookmarkEnd w:id="1851"/>
      <w:bookmarkEnd w:id="1852"/>
      <w:bookmarkEnd w:id="1853"/>
      <w:bookmarkEnd w:id="1854"/>
      <w:bookmarkEnd w:id="1855"/>
      <w:bookmarkEnd w:id="1856"/>
      <w:bookmarkEnd w:id="1857"/>
      <w:bookmarkEnd w:id="1858"/>
      <w:bookmarkEnd w:id="1859"/>
    </w:p>
    <w:p w14:paraId="1F4067E6" w14:textId="77777777" w:rsidR="008E33F7" w:rsidRPr="00913BB3" w:rsidRDefault="008E33F7" w:rsidP="00CC0F60">
      <w:pPr>
        <w:pStyle w:val="Heading3"/>
      </w:pPr>
      <w:bookmarkStart w:id="1860" w:name="_Toc25070719"/>
      <w:bookmarkStart w:id="1861" w:name="_Toc34388710"/>
      <w:bookmarkStart w:id="1862" w:name="_Toc34404481"/>
      <w:bookmarkStart w:id="1863" w:name="_Toc45282377"/>
      <w:bookmarkStart w:id="1864" w:name="_Toc45882763"/>
      <w:bookmarkStart w:id="1865" w:name="_Toc51951313"/>
      <w:bookmarkStart w:id="1866" w:name="_Toc59209090"/>
      <w:bookmarkStart w:id="1867" w:name="_Toc75734932"/>
      <w:bookmarkStart w:id="1868" w:name="_Toc123627723"/>
      <w:r>
        <w:t>8.3</w:t>
      </w:r>
      <w:r w:rsidRPr="00913BB3">
        <w:t>.</w:t>
      </w:r>
      <w:r>
        <w:t>1</w:t>
      </w:r>
      <w:r w:rsidRPr="00913BB3">
        <w:tab/>
      </w:r>
      <w:r>
        <w:t xml:space="preserve">UPDS </w:t>
      </w:r>
      <w:r w:rsidRPr="00913BB3">
        <w:t>cause</w:t>
      </w:r>
      <w:bookmarkEnd w:id="1839"/>
      <w:bookmarkEnd w:id="1860"/>
      <w:bookmarkEnd w:id="1861"/>
      <w:bookmarkEnd w:id="1862"/>
      <w:bookmarkEnd w:id="1863"/>
      <w:bookmarkEnd w:id="1864"/>
      <w:bookmarkEnd w:id="1865"/>
      <w:bookmarkEnd w:id="1866"/>
      <w:bookmarkEnd w:id="1867"/>
      <w:bookmarkEnd w:id="1868"/>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69" w:name="_PERM_MCCTEMPBM_CRPT07900016___5"/>
            <w:bookmarkEnd w:id="1869"/>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0" w:name="_PERM_MCCTEMPBM_CRPT07900017___5"/>
            <w:bookmarkEnd w:id="1870"/>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1" w:name="_PERM_MCCTEMPBM_CRPT07900018___5"/>
            <w:bookmarkEnd w:id="1871"/>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2" w:name="_PERM_MCCTEMPBM_CRPT07900019___5"/>
            <w:bookmarkEnd w:id="1872"/>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3" w:name="_PERM_MCCTEMPBM_CRPT07900020___5"/>
            <w:bookmarkEnd w:id="1873"/>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4" w:name="_PERM_MCCTEMPBM_CRPT07900021___5"/>
            <w:bookmarkEnd w:id="1874"/>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5" w:name="_PERM_MCCTEMPBM_CRPT07900022___5"/>
            <w:bookmarkEnd w:id="1875"/>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6" w:name="_PERM_MCCTEMPBM_CRPT07900023___5"/>
            <w:bookmarkEnd w:id="1876"/>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7" w:name="_PERM_MCCTEMPBM_CRPT07900024___5"/>
            <w:bookmarkEnd w:id="1877"/>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8" w:name="_PERM_MCCTEMPBM_CRPT07900025___5"/>
            <w:bookmarkEnd w:id="1878"/>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79" w:name="_Toc20233365"/>
      <w:bookmarkStart w:id="1880" w:name="_Toc25070720"/>
      <w:bookmarkStart w:id="1881" w:name="_Toc34388711"/>
      <w:bookmarkStart w:id="1882" w:name="_Toc34404482"/>
      <w:bookmarkStart w:id="1883" w:name="_Toc45282378"/>
      <w:bookmarkStart w:id="1884" w:name="_Toc45882764"/>
      <w:bookmarkStart w:id="1885" w:name="_Toc51951314"/>
      <w:bookmarkStart w:id="1886" w:name="_Toc59209091"/>
      <w:bookmarkStart w:id="1887" w:name="_Toc75734933"/>
      <w:bookmarkStart w:id="1888" w:name="_Toc123627724"/>
      <w:r>
        <w:t>8.3</w:t>
      </w:r>
      <w:r w:rsidRPr="00913BB3">
        <w:t>.</w:t>
      </w:r>
      <w:r>
        <w:t>2</w:t>
      </w:r>
      <w:r w:rsidRPr="00913BB3">
        <w:tab/>
      </w:r>
      <w:bookmarkEnd w:id="1879"/>
      <w:r>
        <w:t>Requested UE policies</w:t>
      </w:r>
      <w:bookmarkEnd w:id="1880"/>
      <w:bookmarkEnd w:id="1881"/>
      <w:bookmarkEnd w:id="1882"/>
      <w:bookmarkEnd w:id="1883"/>
      <w:bookmarkEnd w:id="1884"/>
      <w:bookmarkEnd w:id="1885"/>
      <w:bookmarkEnd w:id="1886"/>
      <w:bookmarkEnd w:id="1887"/>
      <w:bookmarkEnd w:id="1888"/>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DA5CEF">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DA5CEF">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DA5CEF">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DA5CEF">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DA5CEF">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DA5CEF">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DA5CEF">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DA5CEF">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DA5CEF">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DA5CEF">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DA5CEF">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DA5CEF">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DA5CEF">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DA5CEF">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DA5CEF">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DA5CEF">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DA5CEF">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DA5CEF">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DA5CEF">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DA5CEF">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DA5CEF">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DA5CEF">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DA5CEF">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DA5CEF">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DA5CEF">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DA5CEF">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DA5CEF">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DA5CEF">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DA5CEF">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DA5CEF">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DA5CEF">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DA5CEF">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DA5CEF">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DA5CEF">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DA5CEF">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DA5CEF">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DA5CEF">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DA5CEF">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DA5CEF">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DA5CEF">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DA5CEF">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DA5CEF">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0C3EFC" w:rsidRPr="00CC0C94" w14:paraId="6E72F690" w14:textId="77777777" w:rsidTr="00DA5CEF">
        <w:trPr>
          <w:gridBefore w:val="1"/>
          <w:wBefore w:w="33" w:type="dxa"/>
          <w:cantSplit/>
          <w:jc w:val="center"/>
        </w:trPr>
        <w:tc>
          <w:tcPr>
            <w:tcW w:w="7087" w:type="dxa"/>
            <w:gridSpan w:val="10"/>
            <w:shd w:val="clear" w:color="auto" w:fill="FFFFFF"/>
          </w:tcPr>
          <w:p w14:paraId="5A77AC28" w14:textId="77777777" w:rsidR="000C3EFC" w:rsidRDefault="000C3EFC" w:rsidP="000C3EFC">
            <w:pPr>
              <w:pStyle w:val="TAL"/>
            </w:pPr>
          </w:p>
          <w:p w14:paraId="1A0FE28D" w14:textId="3C145319" w:rsidR="000C3EFC" w:rsidRPr="00CC0C94" w:rsidRDefault="000C3EFC" w:rsidP="000C3EFC">
            <w:pPr>
              <w:pStyle w:val="TAL"/>
            </w:pPr>
            <w:r w:rsidRPr="000E25CC">
              <w:t>UE policies for 5G ProSe usage information reporting</w:t>
            </w:r>
            <w:r>
              <w:t xml:space="preserve"> indicator (5PUIRI) (octet 4, bit 1) (see NOTE)</w:t>
            </w:r>
          </w:p>
        </w:tc>
      </w:tr>
      <w:tr w:rsidR="000C3EFC" w:rsidRPr="00CC0C94" w14:paraId="39BA8D03" w14:textId="77777777" w:rsidTr="00DA5CEF">
        <w:trPr>
          <w:gridBefore w:val="1"/>
          <w:wBefore w:w="33" w:type="dxa"/>
          <w:cantSplit/>
          <w:jc w:val="center"/>
        </w:trPr>
        <w:tc>
          <w:tcPr>
            <w:tcW w:w="7087" w:type="dxa"/>
            <w:gridSpan w:val="10"/>
            <w:shd w:val="clear" w:color="auto" w:fill="FFFFFF"/>
          </w:tcPr>
          <w:p w14:paraId="4B69ED1F" w14:textId="72C4B461" w:rsidR="000C3EFC" w:rsidRPr="00CC0C94" w:rsidRDefault="000C3EFC" w:rsidP="000C3EFC">
            <w:pPr>
              <w:pStyle w:val="TAL"/>
            </w:pPr>
            <w:r>
              <w:t>Bit</w:t>
            </w:r>
          </w:p>
        </w:tc>
      </w:tr>
      <w:tr w:rsidR="000C3EFC" w:rsidRPr="00CC0C94" w14:paraId="054B4782" w14:textId="77777777" w:rsidTr="00DA5CEF">
        <w:trPr>
          <w:gridBefore w:val="1"/>
          <w:wBefore w:w="33" w:type="dxa"/>
          <w:cantSplit/>
          <w:jc w:val="center"/>
        </w:trPr>
        <w:tc>
          <w:tcPr>
            <w:tcW w:w="283" w:type="dxa"/>
            <w:gridSpan w:val="2"/>
            <w:shd w:val="clear" w:color="auto" w:fill="FFFFFF"/>
          </w:tcPr>
          <w:p w14:paraId="034E5827" w14:textId="77777777" w:rsidR="000C3EFC" w:rsidRPr="008E711C" w:rsidRDefault="000C3EFC" w:rsidP="0035136E">
            <w:pPr>
              <w:pStyle w:val="TAL"/>
              <w:rPr>
                <w:b/>
              </w:rPr>
            </w:pPr>
            <w:r>
              <w:rPr>
                <w:b/>
              </w:rPr>
              <w:t>1</w:t>
            </w:r>
          </w:p>
        </w:tc>
        <w:tc>
          <w:tcPr>
            <w:tcW w:w="283" w:type="dxa"/>
            <w:gridSpan w:val="2"/>
            <w:shd w:val="clear" w:color="auto" w:fill="FFFFFF"/>
          </w:tcPr>
          <w:p w14:paraId="6F987388" w14:textId="77777777" w:rsidR="000C3EFC" w:rsidRPr="00CC0C94" w:rsidRDefault="000C3EFC" w:rsidP="0035136E">
            <w:pPr>
              <w:pStyle w:val="TAL"/>
            </w:pPr>
          </w:p>
        </w:tc>
        <w:tc>
          <w:tcPr>
            <w:tcW w:w="284" w:type="dxa"/>
            <w:gridSpan w:val="2"/>
            <w:shd w:val="clear" w:color="auto" w:fill="FFFFFF"/>
          </w:tcPr>
          <w:p w14:paraId="46951E6C" w14:textId="77777777" w:rsidR="000C3EFC" w:rsidRPr="00CC0C94" w:rsidRDefault="000C3EFC" w:rsidP="0035136E">
            <w:pPr>
              <w:pStyle w:val="TAL"/>
            </w:pPr>
          </w:p>
        </w:tc>
        <w:tc>
          <w:tcPr>
            <w:tcW w:w="283" w:type="dxa"/>
            <w:gridSpan w:val="2"/>
            <w:shd w:val="clear" w:color="auto" w:fill="FFFFFF"/>
          </w:tcPr>
          <w:p w14:paraId="61BCE2EF" w14:textId="77777777" w:rsidR="000C3EFC" w:rsidRPr="00CC0C94" w:rsidRDefault="000C3EFC" w:rsidP="0035136E">
            <w:pPr>
              <w:pStyle w:val="TAL"/>
            </w:pPr>
          </w:p>
        </w:tc>
        <w:tc>
          <w:tcPr>
            <w:tcW w:w="5954" w:type="dxa"/>
            <w:gridSpan w:val="2"/>
            <w:shd w:val="clear" w:color="auto" w:fill="FFFFFF"/>
          </w:tcPr>
          <w:p w14:paraId="265AD287" w14:textId="77777777" w:rsidR="000C3EFC" w:rsidRPr="00CC0C94" w:rsidRDefault="000C3EFC" w:rsidP="0035136E">
            <w:pPr>
              <w:pStyle w:val="TAL"/>
            </w:pPr>
          </w:p>
        </w:tc>
      </w:tr>
      <w:tr w:rsidR="000C3EFC" w:rsidRPr="00CC0C94" w14:paraId="18501AB5" w14:textId="77777777" w:rsidTr="00DA5CEF">
        <w:trPr>
          <w:gridBefore w:val="1"/>
          <w:wBefore w:w="33" w:type="dxa"/>
          <w:cantSplit/>
          <w:jc w:val="center"/>
        </w:trPr>
        <w:tc>
          <w:tcPr>
            <w:tcW w:w="283" w:type="dxa"/>
            <w:gridSpan w:val="2"/>
            <w:shd w:val="clear" w:color="auto" w:fill="FFFFFF"/>
          </w:tcPr>
          <w:p w14:paraId="24749975" w14:textId="77777777" w:rsidR="000C3EFC" w:rsidRPr="008E711C" w:rsidRDefault="000C3EFC" w:rsidP="0035136E">
            <w:pPr>
              <w:pStyle w:val="TAL"/>
            </w:pPr>
            <w:r w:rsidRPr="008E711C">
              <w:t>0</w:t>
            </w:r>
          </w:p>
        </w:tc>
        <w:tc>
          <w:tcPr>
            <w:tcW w:w="283" w:type="dxa"/>
            <w:gridSpan w:val="2"/>
            <w:shd w:val="clear" w:color="auto" w:fill="FFFFFF"/>
          </w:tcPr>
          <w:p w14:paraId="282FEA62" w14:textId="77777777" w:rsidR="000C3EFC" w:rsidRPr="00CC0C94" w:rsidRDefault="000C3EFC" w:rsidP="0035136E">
            <w:pPr>
              <w:pStyle w:val="TAL"/>
            </w:pPr>
          </w:p>
        </w:tc>
        <w:tc>
          <w:tcPr>
            <w:tcW w:w="284" w:type="dxa"/>
            <w:gridSpan w:val="2"/>
            <w:shd w:val="clear" w:color="auto" w:fill="FFFFFF"/>
          </w:tcPr>
          <w:p w14:paraId="513F7303" w14:textId="77777777" w:rsidR="000C3EFC" w:rsidRPr="00CC0C94" w:rsidRDefault="000C3EFC" w:rsidP="0035136E">
            <w:pPr>
              <w:pStyle w:val="TAL"/>
            </w:pPr>
          </w:p>
        </w:tc>
        <w:tc>
          <w:tcPr>
            <w:tcW w:w="283" w:type="dxa"/>
            <w:gridSpan w:val="2"/>
            <w:shd w:val="clear" w:color="auto" w:fill="FFFFFF"/>
          </w:tcPr>
          <w:p w14:paraId="0A2C29E3" w14:textId="77777777" w:rsidR="000C3EFC" w:rsidRPr="00CC0C94" w:rsidRDefault="000C3EFC" w:rsidP="0035136E">
            <w:pPr>
              <w:pStyle w:val="TAL"/>
            </w:pPr>
          </w:p>
        </w:tc>
        <w:tc>
          <w:tcPr>
            <w:tcW w:w="5954" w:type="dxa"/>
            <w:gridSpan w:val="2"/>
            <w:shd w:val="clear" w:color="auto" w:fill="FFFFFF"/>
          </w:tcPr>
          <w:p w14:paraId="5B4F9D3D"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not requested</w:t>
            </w:r>
          </w:p>
        </w:tc>
      </w:tr>
      <w:tr w:rsidR="000C3EFC" w:rsidRPr="00CC0C94" w14:paraId="26AADF9C" w14:textId="77777777" w:rsidTr="00DA5CEF">
        <w:trPr>
          <w:gridBefore w:val="1"/>
          <w:wBefore w:w="33" w:type="dxa"/>
          <w:cantSplit/>
          <w:jc w:val="center"/>
        </w:trPr>
        <w:tc>
          <w:tcPr>
            <w:tcW w:w="283" w:type="dxa"/>
            <w:gridSpan w:val="2"/>
            <w:shd w:val="clear" w:color="auto" w:fill="FFFFFF"/>
          </w:tcPr>
          <w:p w14:paraId="541D5AA9" w14:textId="77777777" w:rsidR="000C3EFC" w:rsidRPr="00F04D5E" w:rsidRDefault="000C3EFC" w:rsidP="0035136E">
            <w:pPr>
              <w:pStyle w:val="TAL"/>
            </w:pPr>
            <w:r>
              <w:t>1</w:t>
            </w:r>
          </w:p>
        </w:tc>
        <w:tc>
          <w:tcPr>
            <w:tcW w:w="283" w:type="dxa"/>
            <w:gridSpan w:val="2"/>
            <w:shd w:val="clear" w:color="auto" w:fill="FFFFFF"/>
          </w:tcPr>
          <w:p w14:paraId="052BD51F" w14:textId="77777777" w:rsidR="000C3EFC" w:rsidRPr="00CC0C94" w:rsidRDefault="000C3EFC" w:rsidP="0035136E">
            <w:pPr>
              <w:pStyle w:val="TAL"/>
            </w:pPr>
          </w:p>
        </w:tc>
        <w:tc>
          <w:tcPr>
            <w:tcW w:w="284" w:type="dxa"/>
            <w:gridSpan w:val="2"/>
            <w:shd w:val="clear" w:color="auto" w:fill="FFFFFF"/>
          </w:tcPr>
          <w:p w14:paraId="7D9BC3ED" w14:textId="77777777" w:rsidR="000C3EFC" w:rsidRPr="00CC0C94" w:rsidRDefault="000C3EFC" w:rsidP="0035136E">
            <w:pPr>
              <w:pStyle w:val="TAL"/>
            </w:pPr>
          </w:p>
        </w:tc>
        <w:tc>
          <w:tcPr>
            <w:tcW w:w="283" w:type="dxa"/>
            <w:gridSpan w:val="2"/>
            <w:shd w:val="clear" w:color="auto" w:fill="FFFFFF"/>
          </w:tcPr>
          <w:p w14:paraId="5BB847BE" w14:textId="77777777" w:rsidR="000C3EFC" w:rsidRPr="00CC0C94" w:rsidRDefault="000C3EFC" w:rsidP="0035136E">
            <w:pPr>
              <w:pStyle w:val="TAL"/>
            </w:pPr>
          </w:p>
        </w:tc>
        <w:tc>
          <w:tcPr>
            <w:tcW w:w="5954" w:type="dxa"/>
            <w:gridSpan w:val="2"/>
            <w:shd w:val="clear" w:color="auto" w:fill="FFFFFF"/>
          </w:tcPr>
          <w:p w14:paraId="47A52C8C" w14:textId="77777777" w:rsidR="000C3EFC" w:rsidRPr="00CC0C94" w:rsidRDefault="000C3EFC" w:rsidP="0035136E">
            <w:pPr>
              <w:pStyle w:val="TAL"/>
            </w:pPr>
            <w:r w:rsidRPr="000E25CC">
              <w:rPr>
                <w:noProof/>
                <w:lang w:val="en-US"/>
              </w:rPr>
              <w:t>UE policies for 5G ProSe usage information reporting</w:t>
            </w:r>
            <w:r>
              <w:rPr>
                <w:lang w:eastAsia="zh-CN"/>
              </w:rPr>
              <w:t xml:space="preserve"> requested</w:t>
            </w:r>
          </w:p>
        </w:tc>
      </w:tr>
      <w:tr w:rsidR="000C3EFC" w:rsidRPr="00CC0C94" w14:paraId="286A36C0" w14:textId="77777777" w:rsidTr="00DA5CEF">
        <w:trPr>
          <w:gridBefore w:val="1"/>
          <w:wBefore w:w="33" w:type="dxa"/>
          <w:cantSplit/>
          <w:jc w:val="center"/>
        </w:trPr>
        <w:tc>
          <w:tcPr>
            <w:tcW w:w="7087" w:type="dxa"/>
            <w:gridSpan w:val="10"/>
            <w:shd w:val="clear" w:color="auto" w:fill="FFFFFF"/>
          </w:tcPr>
          <w:p w14:paraId="7712D45F" w14:textId="77777777" w:rsidR="000C3EFC" w:rsidRPr="00CC0C94" w:rsidRDefault="000C3EFC" w:rsidP="0035136E">
            <w:pPr>
              <w:pStyle w:val="TAL"/>
            </w:pPr>
          </w:p>
        </w:tc>
      </w:tr>
      <w:tr w:rsidR="008E33F7" w:rsidRPr="00CC0C94" w14:paraId="1E1B4EBB" w14:textId="77777777" w:rsidTr="00DA5CEF">
        <w:trPr>
          <w:gridBefore w:val="1"/>
          <w:wBefore w:w="33" w:type="dxa"/>
          <w:cantSplit/>
          <w:jc w:val="center"/>
        </w:trPr>
        <w:tc>
          <w:tcPr>
            <w:tcW w:w="7087" w:type="dxa"/>
            <w:gridSpan w:val="10"/>
            <w:shd w:val="clear" w:color="auto" w:fill="FFFFFF"/>
          </w:tcPr>
          <w:p w14:paraId="64BF6890" w14:textId="30FEAB73" w:rsidR="008E33F7" w:rsidRPr="00CC0C94" w:rsidRDefault="008E33F7" w:rsidP="008E33F7">
            <w:pPr>
              <w:pStyle w:val="TAL"/>
            </w:pPr>
            <w:r w:rsidRPr="00CC0C94">
              <w:t>B</w:t>
            </w:r>
            <w:r>
              <w:t xml:space="preserve">its </w:t>
            </w:r>
            <w:r w:rsidR="001646E6">
              <w:t xml:space="preserve">2 to 8 </w:t>
            </w:r>
            <w:r>
              <w:t xml:space="preserve">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DA5CEF">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DA5CE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889" w:name="_Toc525231501"/>
      <w:bookmarkStart w:id="1890" w:name="_Toc25070721"/>
      <w:bookmarkStart w:id="1891" w:name="_Toc34388712"/>
      <w:bookmarkStart w:id="1892" w:name="_Toc34404483"/>
      <w:bookmarkStart w:id="1893" w:name="_Toc45282379"/>
      <w:bookmarkStart w:id="1894" w:name="_Toc45882765"/>
      <w:bookmarkStart w:id="1895" w:name="_Toc51951315"/>
      <w:bookmarkStart w:id="1896" w:name="_Toc59209092"/>
      <w:bookmarkStart w:id="1897" w:name="_Toc75734934"/>
      <w:bookmarkStart w:id="1898" w:name="_Toc123627725"/>
      <w:r>
        <w:lastRenderedPageBreak/>
        <w:t>8.4</w:t>
      </w:r>
      <w:r>
        <w:tab/>
      </w:r>
      <w:r>
        <w:rPr>
          <w:noProof/>
          <w:lang w:val="en-US"/>
        </w:rPr>
        <w:t xml:space="preserve">V2X communication over </w:t>
      </w:r>
      <w:r>
        <w:t>PC5 s</w:t>
      </w:r>
      <w:r w:rsidRPr="00742FAE">
        <w:t xml:space="preserve">ignalling </w:t>
      </w:r>
      <w:r>
        <w:t>information elements</w:t>
      </w:r>
      <w:bookmarkEnd w:id="1889"/>
      <w:bookmarkEnd w:id="1890"/>
      <w:bookmarkEnd w:id="1891"/>
      <w:bookmarkEnd w:id="1892"/>
      <w:bookmarkEnd w:id="1893"/>
      <w:bookmarkEnd w:id="1894"/>
      <w:bookmarkEnd w:id="1895"/>
      <w:bookmarkEnd w:id="1896"/>
      <w:bookmarkEnd w:id="1897"/>
      <w:bookmarkEnd w:id="1898"/>
    </w:p>
    <w:p w14:paraId="36773662" w14:textId="77777777" w:rsidR="008E33F7" w:rsidRPr="00742FAE" w:rsidRDefault="008E33F7" w:rsidP="00CC0F60">
      <w:pPr>
        <w:pStyle w:val="Heading3"/>
      </w:pPr>
      <w:bookmarkStart w:id="1899" w:name="_Toc525231502"/>
      <w:bookmarkStart w:id="1900" w:name="_Toc25070722"/>
      <w:bookmarkStart w:id="1901" w:name="_Toc34388713"/>
      <w:bookmarkStart w:id="1902" w:name="_Toc34404484"/>
      <w:bookmarkStart w:id="1903" w:name="_Toc45282380"/>
      <w:bookmarkStart w:id="1904" w:name="_Toc45882766"/>
      <w:bookmarkStart w:id="1905" w:name="_Toc51951316"/>
      <w:bookmarkStart w:id="1906" w:name="_Toc59209093"/>
      <w:bookmarkStart w:id="1907" w:name="_Toc75734935"/>
      <w:bookmarkStart w:id="1908" w:name="_Toc123627726"/>
      <w:r>
        <w:t>8.4.1</w:t>
      </w:r>
      <w:r>
        <w:tab/>
      </w:r>
      <w:bookmarkEnd w:id="1899"/>
      <w:r>
        <w:t>PC5 signalling message t</w:t>
      </w:r>
      <w:r w:rsidRPr="00742FAE">
        <w:t>ype</w:t>
      </w:r>
      <w:bookmarkEnd w:id="1900"/>
      <w:bookmarkEnd w:id="1901"/>
      <w:bookmarkEnd w:id="1902"/>
      <w:bookmarkEnd w:id="1903"/>
      <w:bookmarkEnd w:id="1904"/>
      <w:bookmarkEnd w:id="1905"/>
      <w:bookmarkEnd w:id="1906"/>
      <w:bookmarkEnd w:id="1907"/>
      <w:bookmarkEnd w:id="1908"/>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09" w:name="_Toc525231504"/>
      <w:bookmarkStart w:id="1910" w:name="_Toc25070723"/>
      <w:bookmarkStart w:id="1911" w:name="_Toc34388714"/>
      <w:bookmarkStart w:id="1912" w:name="_Toc34404485"/>
      <w:bookmarkStart w:id="1913" w:name="_Toc45282381"/>
      <w:bookmarkStart w:id="1914" w:name="_Toc45882767"/>
      <w:bookmarkStart w:id="1915" w:name="_Toc51951317"/>
      <w:bookmarkStart w:id="1916" w:name="_Toc59209094"/>
      <w:bookmarkStart w:id="1917" w:name="_Toc75734936"/>
      <w:bookmarkStart w:id="1918" w:name="_Toc123627727"/>
      <w:r>
        <w:t>8.4.2</w:t>
      </w:r>
      <w:r>
        <w:tab/>
        <w:t>Sequence n</w:t>
      </w:r>
      <w:r w:rsidRPr="00742FAE">
        <w:t>umber</w:t>
      </w:r>
      <w:bookmarkEnd w:id="1909"/>
      <w:bookmarkEnd w:id="1910"/>
      <w:bookmarkEnd w:id="1911"/>
      <w:bookmarkEnd w:id="1912"/>
      <w:bookmarkEnd w:id="1913"/>
      <w:bookmarkEnd w:id="1914"/>
      <w:bookmarkEnd w:id="1915"/>
      <w:bookmarkEnd w:id="1916"/>
      <w:bookmarkEnd w:id="1917"/>
      <w:bookmarkEnd w:id="1918"/>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19" w:name="_Toc25070724"/>
      <w:bookmarkStart w:id="1920" w:name="_Toc34388715"/>
      <w:bookmarkStart w:id="1921" w:name="_Toc34404486"/>
      <w:bookmarkStart w:id="1922" w:name="_Toc45282382"/>
      <w:bookmarkStart w:id="1923" w:name="_Toc45882768"/>
      <w:bookmarkStart w:id="1924" w:name="_Toc51951318"/>
      <w:bookmarkStart w:id="1925" w:name="_Toc59209095"/>
      <w:bookmarkStart w:id="1926" w:name="_Toc75734937"/>
      <w:bookmarkStart w:id="1927" w:name="_Toc123627728"/>
      <w:r w:rsidRPr="00DF0404">
        <w:t>8.4.3</w:t>
      </w:r>
      <w:r w:rsidRPr="00DF0404">
        <w:tab/>
        <w:t>V2X service identifier</w:t>
      </w:r>
      <w:bookmarkEnd w:id="1919"/>
      <w:bookmarkEnd w:id="1920"/>
      <w:bookmarkEnd w:id="1921"/>
      <w:bookmarkEnd w:id="1922"/>
      <w:bookmarkEnd w:id="1923"/>
      <w:bookmarkEnd w:id="1924"/>
      <w:bookmarkEnd w:id="1925"/>
      <w:bookmarkEnd w:id="1926"/>
      <w:bookmarkEnd w:id="1927"/>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8" w:name="_Toc525231443"/>
      <w:bookmarkStart w:id="192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0" w:name="_Toc34388716"/>
      <w:bookmarkStart w:id="1931" w:name="_Toc34404487"/>
      <w:bookmarkStart w:id="1932" w:name="_Toc45282383"/>
      <w:bookmarkStart w:id="1933" w:name="_Toc45882769"/>
      <w:bookmarkStart w:id="1934" w:name="_Toc51951319"/>
      <w:bookmarkStart w:id="1935" w:name="_Toc59209096"/>
      <w:bookmarkStart w:id="1936" w:name="_Toc75734938"/>
      <w:bookmarkStart w:id="1937" w:name="_Toc123627729"/>
      <w:r>
        <w:t>8.4.4</w:t>
      </w:r>
      <w:r>
        <w:tab/>
      </w:r>
      <w:bookmarkEnd w:id="1928"/>
      <w:r>
        <w:t>Application layer ID</w:t>
      </w:r>
      <w:bookmarkEnd w:id="1929"/>
      <w:bookmarkEnd w:id="1930"/>
      <w:bookmarkEnd w:id="1931"/>
      <w:bookmarkEnd w:id="1932"/>
      <w:bookmarkEnd w:id="1933"/>
      <w:bookmarkEnd w:id="1934"/>
      <w:bookmarkEnd w:id="1935"/>
      <w:bookmarkEnd w:id="1936"/>
      <w:bookmarkEnd w:id="1937"/>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8" w:name="_Toc20233299"/>
      <w:bookmarkStart w:id="193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40"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40"/>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1" w:name="_Toc34388717"/>
      <w:bookmarkStart w:id="1942" w:name="_Toc34404488"/>
      <w:bookmarkStart w:id="1943" w:name="_Toc45282384"/>
      <w:bookmarkStart w:id="1944" w:name="_Toc45882770"/>
      <w:bookmarkStart w:id="1945" w:name="_Toc51951320"/>
      <w:bookmarkStart w:id="1946" w:name="_Toc59209097"/>
      <w:bookmarkStart w:id="1947" w:name="_Toc75734939"/>
      <w:bookmarkStart w:id="1948" w:name="_Toc123627730"/>
      <w:r>
        <w:t>8.4.5</w:t>
      </w:r>
      <w:r w:rsidRPr="00913BB3">
        <w:tab/>
      </w:r>
      <w:r>
        <w:t xml:space="preserve">PC5 </w:t>
      </w:r>
      <w:r w:rsidRPr="00913BB3">
        <w:t>QoS flow descriptions</w:t>
      </w:r>
      <w:bookmarkEnd w:id="1938"/>
      <w:bookmarkEnd w:id="1939"/>
      <w:bookmarkEnd w:id="1941"/>
      <w:bookmarkEnd w:id="1942"/>
      <w:bookmarkEnd w:id="1943"/>
      <w:bookmarkEnd w:id="1944"/>
      <w:bookmarkEnd w:id="1945"/>
      <w:bookmarkEnd w:id="1946"/>
      <w:bookmarkEnd w:id="1947"/>
      <w:bookmarkEnd w:id="1948"/>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49" w:name="_Toc525231506"/>
    </w:p>
    <w:p w14:paraId="6DF4DD44" w14:textId="77777777" w:rsidR="008E33F7" w:rsidRPr="00742FAE" w:rsidRDefault="008E33F7" w:rsidP="00CC0F60">
      <w:pPr>
        <w:pStyle w:val="Heading3"/>
      </w:pPr>
      <w:bookmarkStart w:id="1950" w:name="_Toc25070727"/>
      <w:bookmarkStart w:id="1951" w:name="_Toc34388718"/>
      <w:bookmarkStart w:id="1952" w:name="_Toc34404489"/>
      <w:bookmarkStart w:id="1953" w:name="_Toc45282385"/>
      <w:bookmarkStart w:id="1954" w:name="_Toc45882771"/>
      <w:bookmarkStart w:id="1955" w:name="_Toc51951321"/>
      <w:bookmarkStart w:id="1956" w:name="_Toc59209098"/>
      <w:bookmarkStart w:id="1957" w:name="_Toc75734940"/>
      <w:bookmarkStart w:id="1958" w:name="_Toc123627731"/>
      <w:r>
        <w:t>8.4.6</w:t>
      </w:r>
      <w:r>
        <w:tab/>
        <w:t>IP address c</w:t>
      </w:r>
      <w:r w:rsidRPr="00742FAE">
        <w:t>onfig</w:t>
      </w:r>
      <w:bookmarkEnd w:id="1949"/>
      <w:r>
        <w:t>uration</w:t>
      </w:r>
      <w:bookmarkEnd w:id="1950"/>
      <w:bookmarkEnd w:id="1951"/>
      <w:bookmarkEnd w:id="1952"/>
      <w:bookmarkEnd w:id="1953"/>
      <w:bookmarkEnd w:id="1954"/>
      <w:bookmarkEnd w:id="1955"/>
      <w:bookmarkEnd w:id="1956"/>
      <w:bookmarkEnd w:id="1957"/>
      <w:bookmarkEnd w:id="1958"/>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59" w:name="_Toc525231507"/>
      <w:bookmarkStart w:id="1960" w:name="_Toc25070728"/>
      <w:bookmarkStart w:id="1961" w:name="_Toc34388719"/>
      <w:bookmarkStart w:id="1962" w:name="_Toc34404490"/>
      <w:bookmarkStart w:id="1963" w:name="_Toc45282386"/>
      <w:bookmarkStart w:id="1964" w:name="_Toc45882772"/>
      <w:bookmarkStart w:id="1965" w:name="_Toc51951322"/>
      <w:bookmarkStart w:id="1966" w:name="_Toc59209099"/>
      <w:bookmarkStart w:id="1967" w:name="_Toc75734941"/>
      <w:bookmarkStart w:id="1968" w:name="_Toc123627732"/>
      <w:r>
        <w:t>8.4.7</w:t>
      </w:r>
      <w:r>
        <w:tab/>
        <w:t>Link local IPv6 a</w:t>
      </w:r>
      <w:r w:rsidRPr="00742FAE">
        <w:t>ddress</w:t>
      </w:r>
      <w:bookmarkEnd w:id="1959"/>
      <w:bookmarkEnd w:id="1960"/>
      <w:bookmarkEnd w:id="1961"/>
      <w:bookmarkEnd w:id="1962"/>
      <w:bookmarkEnd w:id="1963"/>
      <w:bookmarkEnd w:id="1964"/>
      <w:bookmarkEnd w:id="1965"/>
      <w:bookmarkEnd w:id="1966"/>
      <w:bookmarkEnd w:id="1967"/>
      <w:bookmarkEnd w:id="1968"/>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69" w:name="_Toc525231510"/>
      <w:bookmarkStart w:id="1970" w:name="_Toc34388720"/>
      <w:bookmarkStart w:id="1971" w:name="_Toc34404491"/>
      <w:bookmarkStart w:id="1972" w:name="_Toc45282387"/>
      <w:bookmarkStart w:id="1973" w:name="_Toc45882773"/>
      <w:bookmarkStart w:id="1974" w:name="_Toc51951323"/>
      <w:bookmarkStart w:id="1975" w:name="_Toc59209100"/>
      <w:bookmarkStart w:id="1976" w:name="_Toc75734942"/>
      <w:bookmarkStart w:id="1977" w:name="_Toc502240455"/>
      <w:bookmarkStart w:id="1978" w:name="_Toc25070729"/>
      <w:bookmarkStart w:id="1979" w:name="_Toc123627733"/>
      <w:r>
        <w:rPr>
          <w:rFonts w:hint="eastAsia"/>
          <w:szCs w:val="22"/>
          <w:lang w:val="en-US" w:eastAsia="zh-CN"/>
        </w:rPr>
        <w:t>8.4.</w:t>
      </w:r>
      <w:r>
        <w:rPr>
          <w:szCs w:val="22"/>
          <w:lang w:val="en-US" w:eastAsia="zh-CN"/>
        </w:rPr>
        <w:t>8</w:t>
      </w:r>
      <w:r w:rsidRPr="00711E94">
        <w:rPr>
          <w:szCs w:val="22"/>
        </w:rPr>
        <w:tab/>
      </w:r>
      <w:bookmarkEnd w:id="1969"/>
      <w:r>
        <w:rPr>
          <w:szCs w:val="22"/>
        </w:rPr>
        <w:t>Link modification operation code</w:t>
      </w:r>
      <w:bookmarkEnd w:id="1970"/>
      <w:bookmarkEnd w:id="1971"/>
      <w:bookmarkEnd w:id="1972"/>
      <w:bookmarkEnd w:id="1973"/>
      <w:bookmarkEnd w:id="1974"/>
      <w:bookmarkEnd w:id="1975"/>
      <w:bookmarkEnd w:id="1976"/>
      <w:bookmarkEnd w:id="1979"/>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0" w:name="_Toc34388721"/>
      <w:bookmarkStart w:id="1981" w:name="_Toc34404492"/>
      <w:bookmarkStart w:id="1982" w:name="_Toc45282388"/>
      <w:bookmarkStart w:id="1983" w:name="_Toc45882774"/>
      <w:bookmarkStart w:id="1984" w:name="_Toc51951324"/>
      <w:bookmarkStart w:id="1985" w:name="_Toc59209101"/>
      <w:bookmarkStart w:id="1986" w:name="_Toc75734943"/>
      <w:bookmarkStart w:id="1987" w:name="_Toc123627734"/>
      <w:r>
        <w:t>8.4.9</w:t>
      </w:r>
      <w:r w:rsidRPr="00742FAE">
        <w:tab/>
        <w:t xml:space="preserve">PC5 </w:t>
      </w:r>
      <w:r>
        <w:t>s</w:t>
      </w:r>
      <w:r w:rsidRPr="00742FAE">
        <w:t xml:space="preserve">ignalling </w:t>
      </w:r>
      <w:r>
        <w:t>p</w:t>
      </w:r>
      <w:r w:rsidRPr="00742FAE">
        <w:t xml:space="preserve">rotocol </w:t>
      </w:r>
      <w:r>
        <w:t>c</w:t>
      </w:r>
      <w:r w:rsidRPr="00742FAE">
        <w:t>ause</w:t>
      </w:r>
      <w:bookmarkEnd w:id="1977"/>
      <w:bookmarkEnd w:id="1980"/>
      <w:bookmarkEnd w:id="1981"/>
      <w:bookmarkEnd w:id="1982"/>
      <w:bookmarkEnd w:id="1983"/>
      <w:bookmarkEnd w:id="1984"/>
      <w:bookmarkEnd w:id="1985"/>
      <w:bookmarkEnd w:id="1986"/>
      <w:bookmarkEnd w:id="1987"/>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8" w:name="_Toc34388722"/>
      <w:bookmarkStart w:id="1989" w:name="_Toc34404493"/>
      <w:bookmarkStart w:id="1990" w:name="_Toc45282389"/>
      <w:bookmarkStart w:id="1991" w:name="_Toc45882775"/>
      <w:bookmarkStart w:id="1992" w:name="_Toc51951325"/>
      <w:bookmarkStart w:id="1993" w:name="_Toc59209102"/>
      <w:bookmarkStart w:id="1994"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5" w:name="_PERM_MCCTEMPBM_CRPT07900026___4"/>
            <w:r>
              <w:t>1</w:t>
            </w:r>
            <w:bookmarkEnd w:id="1995"/>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6" w:name="_PERM_MCCTEMPBM_CRPT07900027___4"/>
            <w:r>
              <w:t>1</w:t>
            </w:r>
            <w:bookmarkEnd w:id="1996"/>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7" w:name="_Toc123627735"/>
      <w:r>
        <w:lastRenderedPageBreak/>
        <w:t>8.4.10</w:t>
      </w:r>
      <w:r>
        <w:tab/>
        <w:t>Keep-alive counter</w:t>
      </w:r>
      <w:bookmarkEnd w:id="1988"/>
      <w:bookmarkEnd w:id="1989"/>
      <w:bookmarkEnd w:id="1990"/>
      <w:bookmarkEnd w:id="1991"/>
      <w:bookmarkEnd w:id="1992"/>
      <w:bookmarkEnd w:id="1993"/>
      <w:bookmarkEnd w:id="1994"/>
      <w:bookmarkEnd w:id="1997"/>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8" w:name="_Toc34388723"/>
      <w:bookmarkStart w:id="1999" w:name="_Toc34404494"/>
      <w:bookmarkStart w:id="2000" w:name="_Toc45282390"/>
      <w:bookmarkStart w:id="2001" w:name="_Toc45882776"/>
      <w:bookmarkStart w:id="2002" w:name="_Toc51951326"/>
      <w:bookmarkStart w:id="2003" w:name="_Toc59209103"/>
      <w:bookmarkStart w:id="2004" w:name="_Toc75734945"/>
      <w:bookmarkStart w:id="2005" w:name="_Toc123627736"/>
      <w:r>
        <w:t>8.4.11</w:t>
      </w:r>
      <w:r>
        <w:tab/>
        <w:t>Maximum inactivity period</w:t>
      </w:r>
      <w:bookmarkEnd w:id="1998"/>
      <w:bookmarkEnd w:id="1999"/>
      <w:bookmarkEnd w:id="2000"/>
      <w:bookmarkEnd w:id="2001"/>
      <w:bookmarkEnd w:id="2002"/>
      <w:bookmarkEnd w:id="2003"/>
      <w:bookmarkEnd w:id="2004"/>
      <w:bookmarkEnd w:id="2005"/>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6" w:name="_Toc45282391"/>
      <w:bookmarkStart w:id="2007" w:name="_Toc45882777"/>
      <w:bookmarkStart w:id="2008" w:name="_Toc51951327"/>
      <w:bookmarkStart w:id="2009" w:name="_Toc59209104"/>
      <w:bookmarkStart w:id="2010" w:name="_Toc75734946"/>
      <w:bookmarkStart w:id="2011" w:name="_Toc34388724"/>
      <w:bookmarkStart w:id="2012" w:name="_Toc34404495"/>
      <w:bookmarkStart w:id="2013" w:name="_Toc123627737"/>
      <w:r>
        <w:t>8.4.12</w:t>
      </w:r>
      <w:r>
        <w:tab/>
        <w:t>Key establishment information container</w:t>
      </w:r>
      <w:bookmarkEnd w:id="2006"/>
      <w:bookmarkEnd w:id="2007"/>
      <w:bookmarkEnd w:id="2008"/>
      <w:bookmarkEnd w:id="2009"/>
      <w:bookmarkEnd w:id="2010"/>
      <w:bookmarkEnd w:id="2013"/>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4" w:name="_Toc45282392"/>
      <w:bookmarkStart w:id="2015" w:name="_Toc45882778"/>
      <w:bookmarkStart w:id="2016" w:name="_Toc51951328"/>
      <w:bookmarkStart w:id="2017" w:name="_Toc59209105"/>
      <w:bookmarkStart w:id="2018" w:name="_Toc75734947"/>
      <w:bookmarkStart w:id="2019" w:name="_Toc123627738"/>
      <w:r>
        <w:t>8.4.13</w:t>
      </w:r>
      <w:r>
        <w:tab/>
        <w:t>Nonce</w:t>
      </w:r>
      <w:bookmarkEnd w:id="2014"/>
      <w:bookmarkEnd w:id="2015"/>
      <w:bookmarkEnd w:id="2016"/>
      <w:bookmarkEnd w:id="2017"/>
      <w:bookmarkEnd w:id="2018"/>
      <w:bookmarkEnd w:id="2019"/>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0" w:name="_Toc45282393"/>
      <w:bookmarkStart w:id="2021" w:name="_Toc45882779"/>
      <w:bookmarkStart w:id="2022" w:name="_Toc51951329"/>
      <w:bookmarkStart w:id="2023" w:name="_Toc59209106"/>
      <w:bookmarkStart w:id="2024" w:name="_Toc75734948"/>
      <w:bookmarkStart w:id="2025" w:name="_Toc123627739"/>
      <w:r>
        <w:t>8.4.14</w:t>
      </w:r>
      <w:r>
        <w:tab/>
        <w:t>UE security capabilities</w:t>
      </w:r>
      <w:bookmarkEnd w:id="2020"/>
      <w:bookmarkEnd w:id="2021"/>
      <w:bookmarkEnd w:id="2022"/>
      <w:bookmarkEnd w:id="2023"/>
      <w:bookmarkEnd w:id="2024"/>
      <w:bookmarkEnd w:id="2025"/>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6" w:name="_Toc45282394"/>
      <w:bookmarkStart w:id="2027" w:name="_Toc45882780"/>
      <w:bookmarkStart w:id="2028" w:name="_Toc51951330"/>
      <w:bookmarkStart w:id="2029" w:name="_Toc59209107"/>
      <w:bookmarkStart w:id="2030" w:name="_Toc75734949"/>
      <w:bookmarkStart w:id="2031" w:name="_Toc123627740"/>
      <w:r>
        <w:t>8.4.15</w:t>
      </w:r>
      <w:r w:rsidRPr="009620E9">
        <w:tab/>
      </w:r>
      <w:r>
        <w:t>UE PC5 unicast signalling security policy</w:t>
      </w:r>
      <w:bookmarkEnd w:id="2026"/>
      <w:bookmarkEnd w:id="2027"/>
      <w:bookmarkEnd w:id="2028"/>
      <w:bookmarkEnd w:id="2029"/>
      <w:bookmarkEnd w:id="2030"/>
      <w:bookmarkEnd w:id="2031"/>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2"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3" w:name="_MCCTEMPBM_CRPT07900029___7"/>
            <w:bookmarkEnd w:id="2033"/>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4" w:name="_PERM_MCCTEMPBM_CRPT07900030___4"/>
            <w:bookmarkEnd w:id="2032"/>
            <w:r>
              <w:rPr>
                <w:rFonts w:ascii="Arial" w:hAnsi="Arial"/>
                <w:sz w:val="18"/>
              </w:rPr>
              <w:t>UE PC5 unicast signalling security policy</w:t>
            </w:r>
            <w:r w:rsidRPr="009620E9">
              <w:rPr>
                <w:rFonts w:ascii="Arial" w:hAnsi="Arial"/>
                <w:sz w:val="18"/>
              </w:rPr>
              <w:t xml:space="preserve"> IEI</w:t>
            </w:r>
            <w:bookmarkEnd w:id="2034"/>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5" w:name="_MCCTEMPBM_CRPT07900031___7"/>
            <w:r w:rsidRPr="009620E9">
              <w:rPr>
                <w:rFonts w:ascii="Arial" w:hAnsi="Arial"/>
                <w:sz w:val="18"/>
              </w:rPr>
              <w:t>octet 1</w:t>
            </w:r>
            <w:bookmarkEnd w:id="2035"/>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6"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7" w:name="_MCCTEMPBM_CRPT07900033___7"/>
            <w:r w:rsidRPr="009620E9">
              <w:rPr>
                <w:rFonts w:ascii="Arial" w:hAnsi="Arial"/>
                <w:sz w:val="18"/>
              </w:rPr>
              <w:t>octet 2</w:t>
            </w:r>
            <w:bookmarkEnd w:id="2037"/>
          </w:p>
        </w:tc>
      </w:tr>
      <w:bookmarkEnd w:id="2036"/>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8"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8"/>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39" w:name="_MCCTEMPBM_CRPT07900037___7"/>
            <w:r w:rsidRPr="009620E9">
              <w:rPr>
                <w:rFonts w:ascii="Arial" w:hAnsi="Arial"/>
                <w:sz w:val="18"/>
              </w:rPr>
              <w:t>Bits</w:t>
            </w:r>
            <w:bookmarkEnd w:id="2039"/>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0"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1" w:name="_MCCTEMPBM_CRPT07900039___7"/>
            <w:bookmarkEnd w:id="2041"/>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2" w:name="_PERM_MCCTEMPBM_CRPT07900040___4" w:colFirst="0" w:colLast="2"/>
            <w:bookmarkEnd w:id="2040"/>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3" w:name="_MCCTEMPBM_CRPT07900041___7"/>
            <w:r>
              <w:rPr>
                <w:rFonts w:ascii="Arial" w:hAnsi="Arial"/>
                <w:sz w:val="18"/>
                <w:lang w:eastAsia="ko-KR"/>
              </w:rPr>
              <w:t>Signalling integrity protection not needed</w:t>
            </w:r>
            <w:bookmarkEnd w:id="2043"/>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4" w:name="_PERM_MCCTEMPBM_CRPT07900042___4" w:colFirst="0" w:colLast="2"/>
            <w:bookmarkEnd w:id="2042"/>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5" w:name="_MCCTEMPBM_CRPT07900043___7"/>
            <w:r>
              <w:rPr>
                <w:rFonts w:ascii="Arial" w:hAnsi="Arial"/>
                <w:sz w:val="18"/>
                <w:lang w:eastAsia="ko-KR"/>
              </w:rPr>
              <w:t>Signalling integrity protection preferred</w:t>
            </w:r>
            <w:bookmarkEnd w:id="2045"/>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6" w:name="_PERM_MCCTEMPBM_CRPT07900044___4" w:colFirst="0" w:colLast="2"/>
            <w:bookmarkEnd w:id="2044"/>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7" w:name="_MCCTEMPBM_CRPT07900045___7"/>
            <w:r>
              <w:rPr>
                <w:rFonts w:ascii="Arial" w:hAnsi="Arial"/>
                <w:sz w:val="18"/>
                <w:lang w:eastAsia="ko-KR"/>
              </w:rPr>
              <w:t>Signalling integrity protection required</w:t>
            </w:r>
            <w:bookmarkEnd w:id="2047"/>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8" w:name="_PERM_MCCTEMPBM_CRPT07900046___4" w:colFirst="0" w:colLast="2"/>
            <w:bookmarkEnd w:id="2046"/>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49" w:name="_MCCTEMPBM_CRPT07900047___7"/>
            <w:bookmarkEnd w:id="2049"/>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0" w:name="_MCCTEMPBM_CRPT07900048___7"/>
            <w:bookmarkEnd w:id="2048"/>
            <w:r w:rsidRPr="00A55D9D">
              <w:rPr>
                <w:rFonts w:ascii="Arial" w:hAnsi="Arial"/>
                <w:sz w:val="18"/>
              </w:rPr>
              <w:tab/>
            </w:r>
            <w:r>
              <w:rPr>
                <w:rFonts w:ascii="Arial" w:hAnsi="Arial"/>
                <w:sz w:val="18"/>
              </w:rPr>
              <w:t>to</w:t>
            </w:r>
            <w:r>
              <w:rPr>
                <w:rFonts w:ascii="Arial" w:hAnsi="Arial"/>
                <w:sz w:val="18"/>
              </w:rPr>
              <w:tab/>
              <w:t>Spare</w:t>
            </w:r>
            <w:bookmarkEnd w:id="2050"/>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1"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2" w:name="_MCCTEMPBM_CRPT07900050___7"/>
            <w:bookmarkEnd w:id="2052"/>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3" w:name="_PERM_MCCTEMPBM_CRPT07900051___4" w:colFirst="0" w:colLast="2"/>
            <w:bookmarkEnd w:id="2051"/>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4" w:name="_MCCTEMPBM_CRPT07900052___7"/>
            <w:r>
              <w:rPr>
                <w:rFonts w:ascii="Arial" w:hAnsi="Arial"/>
                <w:sz w:val="18"/>
                <w:lang w:eastAsia="ko-KR"/>
              </w:rPr>
              <w:t>Reserved</w:t>
            </w:r>
            <w:bookmarkEnd w:id="2054"/>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5" w:name="_MCCTEMPBM_CRPT07900053___7"/>
            <w:bookmarkEnd w:id="2053"/>
            <w:bookmarkEnd w:id="2055"/>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6"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7" w:name="_MCCTEMPBM_CRPT07900055___7"/>
            <w:bookmarkEnd w:id="2056"/>
            <w:r w:rsidRPr="009620E9">
              <w:rPr>
                <w:rFonts w:ascii="Arial" w:hAnsi="Arial"/>
                <w:sz w:val="18"/>
              </w:rPr>
              <w:t>Bits</w:t>
            </w:r>
            <w:bookmarkEnd w:id="2057"/>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8"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59" w:name="_MCCTEMPBM_CRPT07900057___7"/>
            <w:bookmarkEnd w:id="2059"/>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0" w:name="_PERM_MCCTEMPBM_CRPT07900058___4" w:colFirst="0" w:colLast="2"/>
            <w:bookmarkEnd w:id="2058"/>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1" w:name="_MCCTEMPBM_CRPT07900059___7"/>
            <w:r>
              <w:rPr>
                <w:rFonts w:ascii="Arial" w:hAnsi="Arial"/>
                <w:sz w:val="18"/>
                <w:lang w:eastAsia="ko-KR"/>
              </w:rPr>
              <w:t>Signalling ciphering not needed</w:t>
            </w:r>
            <w:bookmarkEnd w:id="2061"/>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2" w:name="_PERM_MCCTEMPBM_CRPT07900060___4" w:colFirst="0" w:colLast="2"/>
            <w:bookmarkEnd w:id="2060"/>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3" w:name="_MCCTEMPBM_CRPT07900061___7"/>
            <w:r>
              <w:rPr>
                <w:rFonts w:ascii="Arial" w:hAnsi="Arial"/>
                <w:sz w:val="18"/>
                <w:lang w:eastAsia="ko-KR"/>
              </w:rPr>
              <w:t>Signalling ciphering preferred</w:t>
            </w:r>
            <w:bookmarkEnd w:id="2063"/>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4" w:name="_PERM_MCCTEMPBM_CRPT07900062___4" w:colFirst="0" w:colLast="2"/>
            <w:bookmarkEnd w:id="2062"/>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5" w:name="_MCCTEMPBM_CRPT07900063___7"/>
            <w:r>
              <w:rPr>
                <w:rFonts w:ascii="Arial" w:hAnsi="Arial"/>
                <w:sz w:val="18"/>
                <w:lang w:eastAsia="ko-KR"/>
              </w:rPr>
              <w:t>Signalling ciphering required</w:t>
            </w:r>
            <w:bookmarkEnd w:id="2065"/>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6" w:name="_PERM_MCCTEMPBM_CRPT07900064___4" w:colFirst="0" w:colLast="2"/>
            <w:bookmarkEnd w:id="2064"/>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7" w:name="_MCCTEMPBM_CRPT07900065___7"/>
            <w:bookmarkEnd w:id="2067"/>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8" w:name="_MCCTEMPBM_CRPT07900066___7"/>
            <w:bookmarkEnd w:id="2066"/>
            <w:r w:rsidRPr="00A55D9D">
              <w:rPr>
                <w:rFonts w:ascii="Arial" w:hAnsi="Arial"/>
                <w:sz w:val="18"/>
              </w:rPr>
              <w:tab/>
            </w:r>
            <w:r>
              <w:rPr>
                <w:rFonts w:ascii="Arial" w:hAnsi="Arial"/>
                <w:sz w:val="18"/>
              </w:rPr>
              <w:t>to</w:t>
            </w:r>
            <w:r>
              <w:rPr>
                <w:rFonts w:ascii="Arial" w:hAnsi="Arial"/>
                <w:sz w:val="18"/>
              </w:rPr>
              <w:tab/>
              <w:t>Spare</w:t>
            </w:r>
            <w:bookmarkEnd w:id="2068"/>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69"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0" w:name="_MCCTEMPBM_CRPT07900068___7"/>
            <w:bookmarkEnd w:id="2070"/>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1" w:name="_PERM_MCCTEMPBM_CRPT07900069___4" w:colFirst="0" w:colLast="2"/>
            <w:bookmarkEnd w:id="2069"/>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2" w:name="_MCCTEMPBM_CRPT07900070___7"/>
            <w:r>
              <w:rPr>
                <w:rFonts w:ascii="Arial" w:hAnsi="Arial"/>
                <w:sz w:val="18"/>
                <w:lang w:eastAsia="ko-KR"/>
              </w:rPr>
              <w:t>Reserved</w:t>
            </w:r>
            <w:bookmarkEnd w:id="2072"/>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3" w:name="_MCCTEMPBM_CRPT07900071___7"/>
            <w:bookmarkEnd w:id="2071"/>
            <w:bookmarkEnd w:id="2073"/>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4"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5" w:name="_MCCTEMPBM_CRPT07900073___7"/>
            <w:bookmarkEnd w:id="2074"/>
            <w:bookmarkEnd w:id="2075"/>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6" w:name="_Toc45282395"/>
      <w:bookmarkStart w:id="2077" w:name="_Toc45882781"/>
      <w:bookmarkStart w:id="2078" w:name="_Toc51951331"/>
      <w:bookmarkStart w:id="2079" w:name="_Toc59209108"/>
      <w:bookmarkStart w:id="2080" w:name="_Toc75734950"/>
      <w:bookmarkStart w:id="2081" w:name="_Toc123627741"/>
      <w:r>
        <w:t>8.4.16</w:t>
      </w:r>
      <w:r>
        <w:tab/>
        <w:t>MSB of K</w:t>
      </w:r>
      <w:r>
        <w:rPr>
          <w:vertAlign w:val="subscript"/>
        </w:rPr>
        <w:t>NRP-sess</w:t>
      </w:r>
      <w:r>
        <w:t xml:space="preserve"> ID</w:t>
      </w:r>
      <w:bookmarkEnd w:id="2076"/>
      <w:bookmarkEnd w:id="2077"/>
      <w:bookmarkEnd w:id="2078"/>
      <w:bookmarkEnd w:id="2079"/>
      <w:bookmarkEnd w:id="2080"/>
      <w:bookmarkEnd w:id="2081"/>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2" w:name="_Toc502240469"/>
      <w:bookmarkStart w:id="2083" w:name="_Toc45282396"/>
      <w:bookmarkStart w:id="2084" w:name="_Toc45882782"/>
      <w:bookmarkStart w:id="2085" w:name="_Toc51951332"/>
      <w:bookmarkStart w:id="2086" w:name="_Toc59209109"/>
      <w:bookmarkStart w:id="2087"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88" w:name="_Toc123627742"/>
      <w:r>
        <w:t>8.4.17</w:t>
      </w:r>
      <w:r w:rsidRPr="00742FAE">
        <w:tab/>
      </w:r>
      <w:r>
        <w:t>K</w:t>
      </w:r>
      <w:r>
        <w:rPr>
          <w:vertAlign w:val="subscript"/>
        </w:rPr>
        <w:t>NRP</w:t>
      </w:r>
      <w:r>
        <w:t xml:space="preserve"> ID</w:t>
      </w:r>
      <w:bookmarkEnd w:id="2082"/>
      <w:bookmarkEnd w:id="2083"/>
      <w:bookmarkEnd w:id="2084"/>
      <w:bookmarkEnd w:id="2085"/>
      <w:bookmarkEnd w:id="2086"/>
      <w:bookmarkEnd w:id="2087"/>
      <w:bookmarkEnd w:id="208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89" w:name="_Toc45282397"/>
      <w:bookmarkStart w:id="2090" w:name="_Toc45882783"/>
      <w:bookmarkStart w:id="2091" w:name="_Toc51951333"/>
      <w:bookmarkStart w:id="2092" w:name="_Toc59209110"/>
      <w:bookmarkStart w:id="2093" w:name="_Toc75734952"/>
      <w:bookmarkStart w:id="2094" w:name="_Toc123627743"/>
      <w:r>
        <w:t>8.4.18</w:t>
      </w:r>
      <w:r w:rsidRPr="009620E9">
        <w:tab/>
      </w:r>
      <w:r>
        <w:t>Selected security algorithms</w:t>
      </w:r>
      <w:bookmarkEnd w:id="2089"/>
      <w:bookmarkEnd w:id="2090"/>
      <w:bookmarkEnd w:id="2091"/>
      <w:bookmarkEnd w:id="2092"/>
      <w:bookmarkEnd w:id="2093"/>
      <w:bookmarkEnd w:id="2094"/>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5"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6" w:name="_MCCTEMPBM_CRPT07900078___7"/>
            <w:bookmarkEnd w:id="2096"/>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7" w:name="_PERM_MCCTEMPBM_CRPT07900079___4"/>
            <w:bookmarkEnd w:id="2095"/>
            <w:r>
              <w:rPr>
                <w:rFonts w:ascii="Arial" w:hAnsi="Arial"/>
                <w:sz w:val="18"/>
              </w:rPr>
              <w:t>Selected security algorithms</w:t>
            </w:r>
            <w:r w:rsidRPr="009620E9">
              <w:rPr>
                <w:rFonts w:ascii="Arial" w:hAnsi="Arial"/>
                <w:sz w:val="18"/>
              </w:rPr>
              <w:t xml:space="preserve"> IEI</w:t>
            </w:r>
            <w:bookmarkEnd w:id="2097"/>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8" w:name="_MCCTEMPBM_CRPT07900080___7"/>
            <w:r w:rsidRPr="009620E9">
              <w:rPr>
                <w:rFonts w:ascii="Arial" w:hAnsi="Arial"/>
                <w:sz w:val="18"/>
              </w:rPr>
              <w:t>octet 1</w:t>
            </w:r>
            <w:bookmarkEnd w:id="2098"/>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099"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0" w:name="_MCCTEMPBM_CRPT07900082___7"/>
            <w:r w:rsidRPr="009620E9">
              <w:rPr>
                <w:rFonts w:ascii="Arial" w:hAnsi="Arial"/>
                <w:sz w:val="18"/>
              </w:rPr>
              <w:t>octet 2</w:t>
            </w:r>
            <w:bookmarkEnd w:id="2100"/>
          </w:p>
        </w:tc>
      </w:tr>
    </w:tbl>
    <w:bookmarkEnd w:id="2099"/>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1" w:name="_MCCTEMPBM_CRPT07900084___7"/>
            <w:r w:rsidRPr="009620E9">
              <w:rPr>
                <w:rFonts w:ascii="Arial" w:hAnsi="Arial"/>
                <w:sz w:val="18"/>
              </w:rPr>
              <w:t>Type of integrity protection algorithm (octet 2, bit 1 to 3)</w:t>
            </w:r>
            <w:bookmarkEnd w:id="2101"/>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2" w:name="_MCCTEMPBM_CRPT07900085___7"/>
            <w:r w:rsidRPr="009620E9">
              <w:rPr>
                <w:rFonts w:ascii="Arial" w:hAnsi="Arial"/>
                <w:sz w:val="18"/>
              </w:rPr>
              <w:t>Bits</w:t>
            </w:r>
            <w:bookmarkEnd w:id="2102"/>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3"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4" w:name="_MCCTEMPBM_CRPT07900087___7"/>
            <w:bookmarkEnd w:id="2104"/>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5" w:name="_PERM_MCCTEMPBM_CRPT07900088___4" w:colFirst="0" w:colLast="2"/>
            <w:bookmarkEnd w:id="2103"/>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6"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6"/>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7" w:name="_PERM_MCCTEMPBM_CRPT07900090___4" w:colFirst="0" w:colLast="2"/>
            <w:bookmarkEnd w:id="2105"/>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8"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8"/>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09" w:name="_PERM_MCCTEMPBM_CRPT07900092___4" w:colFirst="0" w:colLast="2"/>
            <w:bookmarkEnd w:id="2107"/>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0"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0"/>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1" w:name="_PERM_MCCTEMPBM_CRPT07900094___4" w:colFirst="0" w:colLast="2"/>
            <w:bookmarkEnd w:id="2109"/>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2"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2"/>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3" w:name="_PERM_MCCTEMPBM_CRPT07900096___4" w:colFirst="0" w:colLast="2"/>
            <w:bookmarkEnd w:id="2111"/>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4"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4"/>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5" w:name="_PERM_MCCTEMPBM_CRPT07900098___4" w:colFirst="0" w:colLast="2"/>
            <w:bookmarkEnd w:id="2113"/>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6"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6"/>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7" w:name="_PERM_MCCTEMPBM_CRPT07900100___4" w:colFirst="0" w:colLast="2"/>
            <w:bookmarkEnd w:id="2115"/>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8"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8"/>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19" w:name="_PERM_MCCTEMPBM_CRPT07900102___4" w:colFirst="0" w:colLast="2"/>
            <w:bookmarkEnd w:id="2117"/>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0"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0"/>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1" w:name="_MCCTEMPBM_CRPT07900104___7"/>
            <w:bookmarkEnd w:id="2119"/>
            <w:bookmarkEnd w:id="2121"/>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2" w:name="_MCCTEMPBM_CRPT07900105___7"/>
            <w:r w:rsidRPr="009620E9">
              <w:rPr>
                <w:rFonts w:ascii="Arial" w:hAnsi="Arial"/>
                <w:sz w:val="18"/>
              </w:rPr>
              <w:t>Type of ciphering algorithm (octet 2, bit 5 to 7)</w:t>
            </w:r>
            <w:bookmarkEnd w:id="2122"/>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3" w:name="_MCCTEMPBM_CRPT07900106___7"/>
            <w:r w:rsidRPr="009620E9">
              <w:rPr>
                <w:rFonts w:ascii="Arial" w:hAnsi="Arial"/>
                <w:sz w:val="18"/>
              </w:rPr>
              <w:t>Bits</w:t>
            </w:r>
            <w:bookmarkEnd w:id="2123"/>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4"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5" w:name="_MCCTEMPBM_CRPT07900108___7"/>
            <w:bookmarkEnd w:id="2125"/>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6" w:name="_PERM_MCCTEMPBM_CRPT07900109___4" w:colFirst="0" w:colLast="2"/>
            <w:bookmarkEnd w:id="2124"/>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7"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7"/>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8" w:name="_PERM_MCCTEMPBM_CRPT07900111___4" w:colFirst="0" w:colLast="2"/>
            <w:bookmarkEnd w:id="2126"/>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29"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29"/>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0" w:name="_PERM_MCCTEMPBM_CRPT07900113___4" w:colFirst="0" w:colLast="2"/>
            <w:bookmarkEnd w:id="2128"/>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1"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1"/>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2" w:name="_MCCTEMPBM_CRPT07900115___4" w:colFirst="0" w:colLast="2"/>
            <w:bookmarkEnd w:id="2130"/>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3"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3"/>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4" w:name="_MCCTEMPBM_CRPT07900117___4" w:colFirst="0" w:colLast="2"/>
            <w:bookmarkEnd w:id="2132"/>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5"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5"/>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6" w:name="_MCCTEMPBM_CRPT07900119___4" w:colFirst="0" w:colLast="2"/>
            <w:bookmarkEnd w:id="2134"/>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7"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7"/>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8" w:name="_MCCTEMPBM_CRPT07900121___4" w:colFirst="0" w:colLast="2"/>
            <w:bookmarkEnd w:id="2136"/>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39"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39"/>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0" w:name="_MCCTEMPBM_CRPT07900123___4" w:colFirst="0" w:colLast="2"/>
            <w:bookmarkEnd w:id="2138"/>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1"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1"/>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2" w:name="_MCCTEMPBM_CRPT07900125___7"/>
            <w:bookmarkEnd w:id="2140"/>
            <w:bookmarkEnd w:id="2142"/>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3" w:name="_MCCTEMPBM_CRPT07900126___7"/>
            <w:r w:rsidRPr="009620E9">
              <w:rPr>
                <w:rFonts w:ascii="Arial" w:hAnsi="Arial"/>
                <w:sz w:val="18"/>
              </w:rPr>
              <w:t>Bit 4 and 8 of octet 2 are spare and shall be coded as zero.</w:t>
            </w:r>
            <w:bookmarkEnd w:id="2143"/>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4" w:name="_MCCTEMPBM_CRPT07900127___7"/>
            <w:bookmarkEnd w:id="2144"/>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5" w:name="_Toc502240465"/>
      <w:bookmarkStart w:id="2146" w:name="_Toc45282398"/>
      <w:bookmarkStart w:id="2147" w:name="_Toc45882784"/>
      <w:bookmarkStart w:id="2148" w:name="_Toc51951334"/>
      <w:bookmarkStart w:id="2149" w:name="_Toc59209111"/>
      <w:bookmarkStart w:id="2150" w:name="_Toc75734953"/>
      <w:bookmarkStart w:id="2151" w:name="_Toc502240468"/>
      <w:bookmarkStart w:id="2152" w:name="_Toc45282399"/>
      <w:bookmarkStart w:id="2153" w:name="_Toc45882785"/>
      <w:bookmarkStart w:id="2154" w:name="_Toc51951335"/>
      <w:bookmarkStart w:id="2155" w:name="_Toc59209112"/>
      <w:bookmarkStart w:id="2156" w:name="_Toc75734954"/>
      <w:bookmarkStart w:id="2157" w:name="_Toc502240467"/>
      <w:bookmarkStart w:id="2158" w:name="_Toc123627744"/>
      <w:r>
        <w:t>8.4.19</w:t>
      </w:r>
      <w:r w:rsidRPr="00742FAE">
        <w:tab/>
      </w:r>
      <w:r>
        <w:t>LSB of K</w:t>
      </w:r>
      <w:r>
        <w:rPr>
          <w:vertAlign w:val="subscript"/>
        </w:rPr>
        <w:t>NRP-sess</w:t>
      </w:r>
      <w:r>
        <w:t xml:space="preserve"> ID</w:t>
      </w:r>
      <w:bookmarkEnd w:id="2145"/>
      <w:bookmarkEnd w:id="2146"/>
      <w:bookmarkEnd w:id="2147"/>
      <w:bookmarkEnd w:id="2148"/>
      <w:bookmarkEnd w:id="2149"/>
      <w:bookmarkEnd w:id="2150"/>
      <w:bookmarkEnd w:id="2158"/>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59" w:name="_Toc123627745"/>
      <w:r>
        <w:t>8.4.20</w:t>
      </w:r>
      <w:r w:rsidRPr="00742FAE">
        <w:tab/>
      </w:r>
      <w:r>
        <w:t>MSBs of K</w:t>
      </w:r>
      <w:r>
        <w:rPr>
          <w:vertAlign w:val="subscript"/>
        </w:rPr>
        <w:t>NRP</w:t>
      </w:r>
      <w:r>
        <w:t xml:space="preserve"> ID</w:t>
      </w:r>
      <w:bookmarkEnd w:id="2151"/>
      <w:bookmarkEnd w:id="2152"/>
      <w:bookmarkEnd w:id="2153"/>
      <w:bookmarkEnd w:id="2154"/>
      <w:bookmarkEnd w:id="2155"/>
      <w:bookmarkEnd w:id="2156"/>
      <w:bookmarkEnd w:id="2159"/>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0" w:name="_Toc45282400"/>
      <w:bookmarkStart w:id="2161" w:name="_Toc45882786"/>
      <w:bookmarkStart w:id="2162" w:name="_Toc51951336"/>
      <w:bookmarkStart w:id="2163" w:name="_Toc59209113"/>
      <w:bookmarkStart w:id="2164" w:name="_Toc75734955"/>
      <w:bookmarkStart w:id="2165" w:name="_Toc123627746"/>
      <w:r>
        <w:t>8.4.21</w:t>
      </w:r>
      <w:r w:rsidRPr="00742FAE">
        <w:tab/>
      </w:r>
      <w:r>
        <w:t>LSBs of K</w:t>
      </w:r>
      <w:r>
        <w:rPr>
          <w:vertAlign w:val="subscript"/>
        </w:rPr>
        <w:t>NRP</w:t>
      </w:r>
      <w:r>
        <w:t xml:space="preserve"> ID</w:t>
      </w:r>
      <w:bookmarkEnd w:id="2157"/>
      <w:bookmarkEnd w:id="2160"/>
      <w:bookmarkEnd w:id="2161"/>
      <w:bookmarkEnd w:id="2162"/>
      <w:bookmarkEnd w:id="2163"/>
      <w:bookmarkEnd w:id="2164"/>
      <w:bookmarkEnd w:id="2165"/>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6" w:name="_Toc45282401"/>
      <w:bookmarkStart w:id="2167" w:name="_Toc45882787"/>
      <w:bookmarkStart w:id="2168" w:name="_Toc51951337"/>
      <w:bookmarkStart w:id="2169" w:name="_Toc59209114"/>
      <w:bookmarkStart w:id="2170" w:name="_Toc75734956"/>
      <w:bookmarkStart w:id="2171" w:name="_Toc123627747"/>
      <w:r>
        <w:t>8.4.22</w:t>
      </w:r>
      <w:r w:rsidRPr="009620E9">
        <w:tab/>
      </w:r>
      <w:r>
        <w:t>UE PC5 unicast user plane security policy</w:t>
      </w:r>
      <w:bookmarkEnd w:id="2166"/>
      <w:bookmarkEnd w:id="2167"/>
      <w:bookmarkEnd w:id="2168"/>
      <w:bookmarkEnd w:id="2169"/>
      <w:bookmarkEnd w:id="2170"/>
      <w:bookmarkEnd w:id="2171"/>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2"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3" w:name="_MCCTEMPBM_CRPT07900133___7"/>
            <w:bookmarkEnd w:id="2173"/>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4" w:name="_MCCTEMPBM_CRPT07900134___4"/>
            <w:bookmarkEnd w:id="2172"/>
            <w:r>
              <w:rPr>
                <w:rFonts w:ascii="Arial" w:hAnsi="Arial"/>
                <w:sz w:val="18"/>
              </w:rPr>
              <w:t>UE PC5 unicast user plane security policy</w:t>
            </w:r>
            <w:r w:rsidRPr="009620E9">
              <w:rPr>
                <w:rFonts w:ascii="Arial" w:hAnsi="Arial"/>
                <w:sz w:val="18"/>
              </w:rPr>
              <w:t xml:space="preserve"> IEI</w:t>
            </w:r>
            <w:bookmarkEnd w:id="2174"/>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5" w:name="_MCCTEMPBM_CRPT07900135___7"/>
            <w:r w:rsidRPr="009620E9">
              <w:rPr>
                <w:rFonts w:ascii="Arial" w:hAnsi="Arial"/>
                <w:sz w:val="18"/>
              </w:rPr>
              <w:t>octet 1</w:t>
            </w:r>
            <w:bookmarkEnd w:id="2175"/>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6"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7" w:name="_MCCTEMPBM_CRPT07900137___7"/>
            <w:r w:rsidRPr="009620E9">
              <w:rPr>
                <w:rFonts w:ascii="Arial" w:hAnsi="Arial"/>
                <w:sz w:val="18"/>
              </w:rPr>
              <w:t>octet 2</w:t>
            </w:r>
            <w:bookmarkEnd w:id="2177"/>
          </w:p>
        </w:tc>
      </w:tr>
    </w:tbl>
    <w:bookmarkEnd w:id="2176"/>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8"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8"/>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79" w:name="_MCCTEMPBM_CRPT07900140___7"/>
            <w:r w:rsidRPr="009620E9">
              <w:rPr>
                <w:rFonts w:ascii="Arial" w:hAnsi="Arial"/>
                <w:sz w:val="18"/>
              </w:rPr>
              <w:t>Bits</w:t>
            </w:r>
            <w:bookmarkEnd w:id="2179"/>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0"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1" w:name="_MCCTEMPBM_CRPT07900142___7"/>
            <w:bookmarkEnd w:id="2181"/>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2" w:name="_MCCTEMPBM_CRPT07900143___4" w:colFirst="0" w:colLast="2"/>
            <w:bookmarkEnd w:id="2180"/>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3" w:name="_MCCTEMPBM_CRPT07900144___7"/>
            <w:r>
              <w:rPr>
                <w:rFonts w:ascii="Arial" w:hAnsi="Arial"/>
                <w:sz w:val="18"/>
                <w:lang w:eastAsia="ko-KR"/>
              </w:rPr>
              <w:t>User plane integrity protection not needed</w:t>
            </w:r>
            <w:bookmarkEnd w:id="2183"/>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4" w:name="_MCCTEMPBM_CRPT07900145___4" w:colFirst="0" w:colLast="2"/>
            <w:bookmarkEnd w:id="2182"/>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5" w:name="_MCCTEMPBM_CRPT07900146___7"/>
            <w:r>
              <w:rPr>
                <w:rFonts w:ascii="Arial" w:hAnsi="Arial"/>
                <w:sz w:val="18"/>
                <w:lang w:eastAsia="ko-KR"/>
              </w:rPr>
              <w:t>User plane integrity protection preferred</w:t>
            </w:r>
            <w:bookmarkEnd w:id="2185"/>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6" w:name="_MCCTEMPBM_CRPT07900147___4" w:colFirst="0" w:colLast="2"/>
            <w:bookmarkEnd w:id="2184"/>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7" w:name="_MCCTEMPBM_CRPT07900148___7"/>
            <w:r>
              <w:rPr>
                <w:rFonts w:ascii="Arial" w:hAnsi="Arial"/>
                <w:sz w:val="18"/>
                <w:lang w:eastAsia="ko-KR"/>
              </w:rPr>
              <w:t>User plane integrity protection required</w:t>
            </w:r>
            <w:bookmarkEnd w:id="2187"/>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8" w:name="_MCCTEMPBM_CRPT07900149___4" w:colFirst="0" w:colLast="2"/>
            <w:bookmarkEnd w:id="2186"/>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89" w:name="_MCCTEMPBM_CRPT07900150___7"/>
            <w:bookmarkEnd w:id="2189"/>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0" w:name="_MCCTEMPBM_CRPT07900151___7"/>
            <w:bookmarkEnd w:id="2188"/>
            <w:r w:rsidRPr="00A55D9D">
              <w:rPr>
                <w:rFonts w:ascii="Arial" w:hAnsi="Arial"/>
                <w:sz w:val="18"/>
              </w:rPr>
              <w:tab/>
            </w:r>
            <w:r>
              <w:rPr>
                <w:rFonts w:ascii="Arial" w:hAnsi="Arial"/>
                <w:sz w:val="18"/>
              </w:rPr>
              <w:t>to</w:t>
            </w:r>
            <w:r>
              <w:rPr>
                <w:rFonts w:ascii="Arial" w:hAnsi="Arial"/>
                <w:sz w:val="18"/>
              </w:rPr>
              <w:tab/>
              <w:t>Spare</w:t>
            </w:r>
            <w:bookmarkEnd w:id="2190"/>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1"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2" w:name="_MCCTEMPBM_CRPT07900153___7"/>
            <w:bookmarkEnd w:id="2192"/>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3" w:name="_MCCTEMPBM_CRPT07900154___4" w:colFirst="0" w:colLast="2"/>
            <w:bookmarkEnd w:id="2191"/>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4" w:name="_MCCTEMPBM_CRPT07900155___7"/>
            <w:r>
              <w:rPr>
                <w:rFonts w:ascii="Arial" w:hAnsi="Arial"/>
                <w:sz w:val="18"/>
                <w:lang w:eastAsia="ko-KR"/>
              </w:rPr>
              <w:t>Reserved</w:t>
            </w:r>
            <w:bookmarkEnd w:id="2194"/>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5" w:name="_MCCTEMPBM_CRPT07900156___7"/>
            <w:bookmarkEnd w:id="2193"/>
            <w:bookmarkEnd w:id="2195"/>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6"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7" w:name="_MCCTEMPBM_CRPT07900158___7"/>
            <w:bookmarkEnd w:id="2196"/>
            <w:r w:rsidRPr="009620E9">
              <w:rPr>
                <w:rFonts w:ascii="Arial" w:hAnsi="Arial"/>
                <w:sz w:val="18"/>
              </w:rPr>
              <w:t>Bits</w:t>
            </w:r>
            <w:bookmarkEnd w:id="2197"/>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8"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199" w:name="_MCCTEMPBM_CRPT07900160___7"/>
            <w:bookmarkEnd w:id="2199"/>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0" w:name="_MCCTEMPBM_CRPT07900161___4" w:colFirst="0" w:colLast="2"/>
            <w:bookmarkEnd w:id="2198"/>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1"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1"/>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2" w:name="_MCCTEMPBM_CRPT07900163___4" w:colFirst="0" w:colLast="2"/>
            <w:bookmarkEnd w:id="2200"/>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3"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3"/>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4" w:name="_MCCTEMPBM_CRPT07900165___4" w:colFirst="0" w:colLast="2"/>
            <w:bookmarkEnd w:id="2202"/>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5"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5"/>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6" w:name="_MCCTEMPBM_CRPT07900167___4" w:colFirst="0" w:colLast="2"/>
            <w:bookmarkEnd w:id="2204"/>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7" w:name="_MCCTEMPBM_CRPT07900168___7"/>
            <w:bookmarkEnd w:id="2207"/>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8" w:name="_MCCTEMPBM_CRPT07900169___7"/>
            <w:bookmarkEnd w:id="2206"/>
            <w:r w:rsidRPr="00A55D9D">
              <w:rPr>
                <w:rFonts w:ascii="Arial" w:hAnsi="Arial"/>
                <w:sz w:val="18"/>
              </w:rPr>
              <w:tab/>
            </w:r>
            <w:r>
              <w:rPr>
                <w:rFonts w:ascii="Arial" w:hAnsi="Arial"/>
                <w:sz w:val="18"/>
              </w:rPr>
              <w:t>to</w:t>
            </w:r>
            <w:r>
              <w:rPr>
                <w:rFonts w:ascii="Arial" w:hAnsi="Arial"/>
                <w:sz w:val="18"/>
              </w:rPr>
              <w:tab/>
              <w:t>Spare</w:t>
            </w:r>
            <w:bookmarkEnd w:id="2208"/>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09"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0" w:name="_MCCTEMPBM_CRPT07900171___7"/>
            <w:bookmarkEnd w:id="2210"/>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1" w:name="_MCCTEMPBM_CRPT07900172___4" w:colFirst="0" w:colLast="2"/>
            <w:bookmarkEnd w:id="2209"/>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2" w:name="_MCCTEMPBM_CRPT07900173___7"/>
            <w:r>
              <w:rPr>
                <w:rFonts w:ascii="Arial" w:hAnsi="Arial"/>
                <w:sz w:val="18"/>
                <w:lang w:eastAsia="ko-KR"/>
              </w:rPr>
              <w:t>Reserved</w:t>
            </w:r>
            <w:bookmarkEnd w:id="2212"/>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3" w:name="_MCCTEMPBM_CRPT07900174___7"/>
            <w:bookmarkEnd w:id="2211"/>
            <w:bookmarkEnd w:id="2213"/>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4"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5" w:name="_MCCTEMPBM_CRPT07900176___7"/>
            <w:bookmarkEnd w:id="2214"/>
            <w:bookmarkEnd w:id="2215"/>
          </w:p>
        </w:tc>
      </w:tr>
    </w:tbl>
    <w:p w14:paraId="7E7ACCA2" w14:textId="77777777" w:rsidR="008E33F7" w:rsidRDefault="008E33F7" w:rsidP="008E33F7">
      <w:pPr>
        <w:jc w:val="center"/>
        <w:rPr>
          <w:noProof/>
        </w:rPr>
      </w:pPr>
      <w:bookmarkStart w:id="2216" w:name="_MCCTEMPBM_CRPT07900177___4"/>
    </w:p>
    <w:p w14:paraId="48095D5C" w14:textId="77777777" w:rsidR="008E33F7" w:rsidRPr="009620E9" w:rsidRDefault="008E33F7" w:rsidP="00CC0F60">
      <w:pPr>
        <w:pStyle w:val="Heading3"/>
      </w:pPr>
      <w:bookmarkStart w:id="2217" w:name="_Toc45282402"/>
      <w:bookmarkStart w:id="2218" w:name="_Toc45882788"/>
      <w:bookmarkStart w:id="2219" w:name="_Toc51951338"/>
      <w:bookmarkStart w:id="2220" w:name="_Toc59209115"/>
      <w:bookmarkStart w:id="2221" w:name="_Toc75734957"/>
      <w:bookmarkStart w:id="2222" w:name="_Toc123627748"/>
      <w:bookmarkEnd w:id="2216"/>
      <w:r>
        <w:t>8.4.23</w:t>
      </w:r>
      <w:r w:rsidRPr="009620E9">
        <w:tab/>
      </w:r>
      <w:r>
        <w:t>Configuration of UE PC5 unicast u</w:t>
      </w:r>
      <w:r>
        <w:rPr>
          <w:rFonts w:eastAsia="Malgun Gothic"/>
          <w:lang w:eastAsia="ko-KR"/>
        </w:rPr>
        <w:t>ser plane security protection</w:t>
      </w:r>
      <w:bookmarkEnd w:id="2217"/>
      <w:bookmarkEnd w:id="2218"/>
      <w:bookmarkEnd w:id="2219"/>
      <w:bookmarkEnd w:id="2220"/>
      <w:bookmarkEnd w:id="2221"/>
      <w:bookmarkEnd w:id="2222"/>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3"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4" w:name="_MCCTEMPBM_CRPT07900179___7"/>
            <w:bookmarkEnd w:id="2224"/>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5" w:name="_MCCTEMPBM_CRPT07900180___4"/>
            <w:bookmarkEnd w:id="2223"/>
            <w:r w:rsidRPr="00332E8F">
              <w:rPr>
                <w:rFonts w:ascii="Arial" w:hAnsi="Arial"/>
                <w:sz w:val="18"/>
              </w:rPr>
              <w:t xml:space="preserve">configuration of UE PC5 unicast user plane security protection </w:t>
            </w:r>
            <w:r w:rsidRPr="009620E9">
              <w:rPr>
                <w:rFonts w:ascii="Arial" w:hAnsi="Arial"/>
                <w:sz w:val="18"/>
              </w:rPr>
              <w:t>IEI</w:t>
            </w:r>
            <w:bookmarkEnd w:id="2225"/>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6" w:name="_MCCTEMPBM_CRPT07900181___7"/>
            <w:r w:rsidRPr="009620E9">
              <w:rPr>
                <w:rFonts w:ascii="Arial" w:hAnsi="Arial"/>
                <w:sz w:val="18"/>
              </w:rPr>
              <w:t>octet 1</w:t>
            </w:r>
            <w:bookmarkEnd w:id="2226"/>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7"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8" w:name="_MCCTEMPBM_CRPT07900183___7"/>
            <w:r w:rsidRPr="009620E9">
              <w:rPr>
                <w:rFonts w:ascii="Arial" w:hAnsi="Arial"/>
                <w:sz w:val="18"/>
              </w:rPr>
              <w:t>octet 2</w:t>
            </w:r>
            <w:bookmarkEnd w:id="2228"/>
          </w:p>
        </w:tc>
      </w:tr>
    </w:tbl>
    <w:bookmarkEnd w:id="2227"/>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29"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29"/>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0" w:name="_MCCTEMPBM_CRPT07900186___7"/>
            <w:r w:rsidRPr="009620E9">
              <w:rPr>
                <w:rFonts w:ascii="Arial" w:hAnsi="Arial"/>
                <w:sz w:val="18"/>
              </w:rPr>
              <w:t>Bits</w:t>
            </w:r>
            <w:bookmarkEnd w:id="2230"/>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1"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2" w:name="_MCCTEMPBM_CRPT07900188___7"/>
            <w:bookmarkEnd w:id="2232"/>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3" w:name="_MCCTEMPBM_CRPT07900189___4" w:colFirst="0" w:colLast="2"/>
            <w:bookmarkEnd w:id="2231"/>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4" w:name="_MCCTEMPBM_CRPT07900190___7"/>
            <w:r>
              <w:rPr>
                <w:rFonts w:ascii="Arial" w:hAnsi="Arial"/>
                <w:sz w:val="18"/>
                <w:lang w:eastAsia="ko-KR"/>
              </w:rPr>
              <w:t>Off</w:t>
            </w:r>
            <w:bookmarkEnd w:id="2234"/>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5" w:name="_MCCTEMPBM_CRPT07900191___4" w:colFirst="0" w:colLast="2"/>
            <w:bookmarkEnd w:id="2233"/>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6" w:name="_MCCTEMPBM_CRPT07900192___7"/>
            <w:r>
              <w:rPr>
                <w:rFonts w:ascii="Arial" w:hAnsi="Arial"/>
                <w:sz w:val="18"/>
              </w:rPr>
              <w:t>Off or On</w:t>
            </w:r>
            <w:bookmarkEnd w:id="2236"/>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7" w:name="_MCCTEMPBM_CRPT07900193___4" w:colFirst="0" w:colLast="2"/>
            <w:bookmarkEnd w:id="2235"/>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8" w:name="_MCCTEMPBM_CRPT07900194___7"/>
            <w:r>
              <w:rPr>
                <w:rFonts w:ascii="Arial" w:hAnsi="Arial"/>
                <w:sz w:val="18"/>
                <w:lang w:eastAsia="ko-KR"/>
              </w:rPr>
              <w:t>On</w:t>
            </w:r>
            <w:bookmarkEnd w:id="2238"/>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39" w:name="_MCCTEMPBM_CRPT07900195___4" w:colFirst="0" w:colLast="2"/>
            <w:bookmarkEnd w:id="2237"/>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0" w:name="_MCCTEMPBM_CRPT07900196___7"/>
            <w:bookmarkEnd w:id="2240"/>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1" w:name="_MCCTEMPBM_CRPT07900197___7"/>
            <w:bookmarkEnd w:id="2239"/>
            <w:r w:rsidRPr="00A55D9D">
              <w:rPr>
                <w:rFonts w:ascii="Arial" w:hAnsi="Arial"/>
                <w:sz w:val="18"/>
              </w:rPr>
              <w:tab/>
            </w:r>
            <w:r>
              <w:rPr>
                <w:rFonts w:ascii="Arial" w:hAnsi="Arial"/>
                <w:sz w:val="18"/>
              </w:rPr>
              <w:t>to</w:t>
            </w:r>
            <w:r>
              <w:rPr>
                <w:rFonts w:ascii="Arial" w:hAnsi="Arial"/>
                <w:sz w:val="18"/>
              </w:rPr>
              <w:tab/>
              <w:t>Spare</w:t>
            </w:r>
            <w:bookmarkEnd w:id="2241"/>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2"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3" w:name="_MCCTEMPBM_CRPT07900199___7"/>
            <w:bookmarkEnd w:id="2243"/>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4" w:name="_MCCTEMPBM_CRPT07900200___4" w:colFirst="0" w:colLast="2"/>
            <w:bookmarkEnd w:id="2242"/>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5" w:name="_MCCTEMPBM_CRPT07900201___7"/>
            <w:r>
              <w:rPr>
                <w:rFonts w:ascii="Arial" w:hAnsi="Arial"/>
                <w:sz w:val="18"/>
                <w:lang w:eastAsia="ko-KR"/>
              </w:rPr>
              <w:t>Reserved</w:t>
            </w:r>
            <w:bookmarkEnd w:id="2245"/>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6" w:name="_MCCTEMPBM_CRPT07900202___7"/>
            <w:bookmarkEnd w:id="2244"/>
            <w:bookmarkEnd w:id="2246"/>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7"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7"/>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8" w:name="_MCCTEMPBM_CRPT07900204___7"/>
            <w:r w:rsidRPr="009620E9">
              <w:rPr>
                <w:rFonts w:ascii="Arial" w:hAnsi="Arial"/>
                <w:sz w:val="18"/>
              </w:rPr>
              <w:t>Bits</w:t>
            </w:r>
            <w:bookmarkEnd w:id="2248"/>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49"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0" w:name="_MCCTEMPBM_CRPT07900206___7"/>
            <w:bookmarkEnd w:id="2250"/>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1" w:name="_MCCTEMPBM_CRPT07900207___4" w:colFirst="0" w:colLast="2"/>
            <w:bookmarkEnd w:id="2249"/>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2" w:name="_MCCTEMPBM_CRPT07900208___7"/>
            <w:r>
              <w:rPr>
                <w:rFonts w:ascii="Arial" w:hAnsi="Arial"/>
                <w:sz w:val="18"/>
                <w:lang w:eastAsia="ko-KR"/>
              </w:rPr>
              <w:t>Off</w:t>
            </w:r>
            <w:bookmarkEnd w:id="2252"/>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3" w:name="_MCCTEMPBM_CRPT07900209___4" w:colFirst="0" w:colLast="2"/>
            <w:bookmarkEnd w:id="2251"/>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4" w:name="_MCCTEMPBM_CRPT07900210___7"/>
            <w:r>
              <w:rPr>
                <w:rFonts w:ascii="Arial" w:hAnsi="Arial"/>
                <w:sz w:val="18"/>
                <w:lang w:eastAsia="ko-KR"/>
              </w:rPr>
              <w:t>Off or On</w:t>
            </w:r>
            <w:bookmarkEnd w:id="2254"/>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5" w:name="_MCCTEMPBM_CRPT07900211___4" w:colFirst="0" w:colLast="2"/>
            <w:bookmarkEnd w:id="2253"/>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6" w:name="_MCCTEMPBM_CRPT07900212___7"/>
            <w:r>
              <w:rPr>
                <w:rFonts w:ascii="Arial" w:hAnsi="Arial"/>
                <w:sz w:val="18"/>
                <w:lang w:eastAsia="ko-KR"/>
              </w:rPr>
              <w:t>On</w:t>
            </w:r>
            <w:bookmarkEnd w:id="2256"/>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7" w:name="_MCCTEMPBM_CRPT07900213___4" w:colFirst="0" w:colLast="2"/>
            <w:bookmarkEnd w:id="2255"/>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8" w:name="_MCCTEMPBM_CRPT07900214___7"/>
            <w:bookmarkEnd w:id="2258"/>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59" w:name="_MCCTEMPBM_CRPT07900215___7"/>
            <w:bookmarkEnd w:id="2257"/>
            <w:r w:rsidRPr="00A55D9D">
              <w:rPr>
                <w:rFonts w:ascii="Arial" w:hAnsi="Arial"/>
                <w:sz w:val="18"/>
              </w:rPr>
              <w:tab/>
            </w:r>
            <w:r>
              <w:rPr>
                <w:rFonts w:ascii="Arial" w:hAnsi="Arial"/>
                <w:sz w:val="18"/>
              </w:rPr>
              <w:t>to</w:t>
            </w:r>
            <w:r>
              <w:rPr>
                <w:rFonts w:ascii="Arial" w:hAnsi="Arial"/>
                <w:sz w:val="18"/>
              </w:rPr>
              <w:tab/>
              <w:t>Spare</w:t>
            </w:r>
            <w:bookmarkEnd w:id="2259"/>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0"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1" w:name="_MCCTEMPBM_CRPT07900217___7"/>
            <w:bookmarkEnd w:id="2261"/>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2" w:name="_MCCTEMPBM_CRPT07900218___4" w:colFirst="0" w:colLast="2"/>
            <w:bookmarkEnd w:id="2260"/>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3" w:name="_MCCTEMPBM_CRPT07900219___7"/>
            <w:r>
              <w:rPr>
                <w:rFonts w:ascii="Arial" w:hAnsi="Arial"/>
                <w:sz w:val="18"/>
                <w:lang w:eastAsia="ko-KR"/>
              </w:rPr>
              <w:t>Reserved</w:t>
            </w:r>
            <w:bookmarkEnd w:id="2263"/>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4" w:name="_MCCTEMPBM_CRPT07900220___7"/>
            <w:bookmarkEnd w:id="2262"/>
            <w:bookmarkEnd w:id="2264"/>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5" w:name="_MCCTEMPBM_CRPT07900221___7"/>
            <w:r w:rsidRPr="009620E9">
              <w:rPr>
                <w:rFonts w:ascii="Arial" w:hAnsi="Arial"/>
                <w:sz w:val="18"/>
              </w:rPr>
              <w:t>Bit 4 and 8 of octet 2 are spare and shall be coded as zero.</w:t>
            </w:r>
            <w:bookmarkEnd w:id="2265"/>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6" w:name="_MCCTEMPBM_CRPT07900222___7"/>
            <w:bookmarkEnd w:id="2266"/>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7" w:name="_Toc45282403"/>
      <w:bookmarkStart w:id="2268" w:name="_Toc45882789"/>
      <w:bookmarkStart w:id="2269" w:name="_Toc51951339"/>
      <w:bookmarkStart w:id="2270" w:name="_Toc59209116"/>
      <w:bookmarkStart w:id="2271" w:name="_Toc75734958"/>
      <w:bookmarkStart w:id="2272" w:name="_Toc123627749"/>
      <w:r>
        <w:t>8.4.24</w:t>
      </w:r>
      <w:r>
        <w:tab/>
        <w:t>Re-authentication indication</w:t>
      </w:r>
      <w:bookmarkEnd w:id="2267"/>
      <w:bookmarkEnd w:id="2268"/>
      <w:bookmarkEnd w:id="2269"/>
      <w:bookmarkEnd w:id="2270"/>
      <w:bookmarkEnd w:id="2271"/>
      <w:bookmarkEnd w:id="2272"/>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3" w:name="_Toc45282404"/>
      <w:bookmarkStart w:id="2274" w:name="_Toc45882790"/>
      <w:bookmarkStart w:id="2275" w:name="_Toc51951340"/>
      <w:bookmarkStart w:id="2276" w:name="_Toc59209117"/>
      <w:bookmarkStart w:id="2277" w:name="_Toc75734959"/>
      <w:bookmarkStart w:id="2278" w:name="_Toc123627750"/>
      <w:r>
        <w:t>8.4.25</w:t>
      </w:r>
      <w:r>
        <w:tab/>
        <w:t>Layer-2 ID</w:t>
      </w:r>
      <w:bookmarkEnd w:id="2273"/>
      <w:bookmarkEnd w:id="2274"/>
      <w:bookmarkEnd w:id="2275"/>
      <w:bookmarkEnd w:id="2276"/>
      <w:bookmarkEnd w:id="2277"/>
      <w:bookmarkEnd w:id="2278"/>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79" w:name="_Toc45282405"/>
      <w:bookmarkStart w:id="2280" w:name="_Toc45882791"/>
      <w:bookmarkStart w:id="2281" w:name="_Toc51951341"/>
      <w:bookmarkStart w:id="2282" w:name="_Toc59209118"/>
      <w:bookmarkStart w:id="2283" w:name="_Toc75734960"/>
      <w:bookmarkStart w:id="2284" w:name="_Toc123627751"/>
      <w:r>
        <w:t>9</w:t>
      </w:r>
      <w:r>
        <w:tab/>
        <w:t>C</w:t>
      </w:r>
      <w:r>
        <w:rPr>
          <w:noProof/>
          <w:lang w:val="en-US"/>
        </w:rPr>
        <w:t>oding other than information element coding</w:t>
      </w:r>
      <w:bookmarkEnd w:id="2011"/>
      <w:bookmarkEnd w:id="2012"/>
      <w:bookmarkEnd w:id="2279"/>
      <w:bookmarkEnd w:id="2280"/>
      <w:bookmarkEnd w:id="2281"/>
      <w:bookmarkEnd w:id="2282"/>
      <w:bookmarkEnd w:id="2283"/>
      <w:bookmarkEnd w:id="2284"/>
    </w:p>
    <w:p w14:paraId="357A34D8" w14:textId="77777777" w:rsidR="008E33F7" w:rsidRDefault="008E33F7" w:rsidP="00CC0F60">
      <w:pPr>
        <w:pStyle w:val="Heading2"/>
        <w:rPr>
          <w:noProof/>
        </w:rPr>
      </w:pPr>
      <w:bookmarkStart w:id="2285" w:name="_Toc34388725"/>
      <w:bookmarkStart w:id="2286" w:name="_Toc34404496"/>
      <w:bookmarkStart w:id="2287" w:name="_Toc45282406"/>
      <w:bookmarkStart w:id="2288" w:name="_Toc45882792"/>
      <w:bookmarkStart w:id="2289" w:name="_Toc51951342"/>
      <w:bookmarkStart w:id="2290" w:name="_Toc59209119"/>
      <w:bookmarkStart w:id="2291" w:name="_Toc75734961"/>
      <w:bookmarkStart w:id="2292" w:name="_Toc123627752"/>
      <w:r>
        <w:rPr>
          <w:noProof/>
        </w:rPr>
        <w:t>9.1</w:t>
      </w:r>
      <w:r>
        <w:rPr>
          <w:noProof/>
        </w:rPr>
        <w:tab/>
      </w:r>
      <w:r w:rsidRPr="00400F1D">
        <w:rPr>
          <w:noProof/>
        </w:rPr>
        <w:t>Overview</w:t>
      </w:r>
      <w:bookmarkEnd w:id="2285"/>
      <w:bookmarkEnd w:id="2286"/>
      <w:bookmarkEnd w:id="2287"/>
      <w:bookmarkEnd w:id="2288"/>
      <w:bookmarkEnd w:id="2289"/>
      <w:bookmarkEnd w:id="2290"/>
      <w:bookmarkEnd w:id="2291"/>
      <w:bookmarkEnd w:id="2292"/>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3" w:name="_Toc45198898"/>
      <w:bookmarkStart w:id="2294" w:name="_Toc533170283"/>
      <w:bookmarkStart w:id="2295" w:name="_Toc59209120"/>
      <w:bookmarkStart w:id="2296" w:name="_Toc75734962"/>
      <w:bookmarkStart w:id="2297" w:name="_Toc34388728"/>
      <w:bookmarkStart w:id="2298" w:name="_Toc34404499"/>
      <w:bookmarkStart w:id="2299" w:name="_Toc45282409"/>
      <w:bookmarkStart w:id="2300" w:name="_Toc45882795"/>
      <w:bookmarkStart w:id="2301" w:name="_Toc51951343"/>
      <w:bookmarkStart w:id="2302" w:name="_Toc123627753"/>
      <w:r>
        <w:rPr>
          <w:rFonts w:hint="eastAsia"/>
          <w:lang w:val="en-US" w:eastAsia="zh-CN"/>
        </w:rPr>
        <w:t>9</w:t>
      </w:r>
      <w:r>
        <w:rPr>
          <w:lang w:val="en-US"/>
        </w:rPr>
        <w:t>.</w:t>
      </w:r>
      <w:r>
        <w:rPr>
          <w:lang w:val="en-US" w:eastAsia="zh-CN"/>
        </w:rPr>
        <w:t>2</w:t>
      </w:r>
      <w:r>
        <w:rPr>
          <w:lang w:val="en-US"/>
        </w:rPr>
        <w:tab/>
        <w:t>V2X message family encoding</w:t>
      </w:r>
      <w:bookmarkEnd w:id="2293"/>
      <w:bookmarkEnd w:id="2294"/>
      <w:bookmarkEnd w:id="2295"/>
      <w:bookmarkEnd w:id="2296"/>
      <w:bookmarkEnd w:id="230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3" w:name="_Toc59209121"/>
      <w:bookmarkStart w:id="2304" w:name="_Toc75734963"/>
    </w:p>
    <w:p w14:paraId="1B4A906F" w14:textId="34861B29" w:rsidR="0002074F" w:rsidRDefault="0002074F" w:rsidP="00CC0F60">
      <w:pPr>
        <w:pStyle w:val="Heading2"/>
        <w:rPr>
          <w:lang w:val="en-US"/>
        </w:rPr>
      </w:pPr>
      <w:bookmarkStart w:id="2305" w:name="_Toc123627754"/>
      <w:r>
        <w:rPr>
          <w:rFonts w:hint="eastAsia"/>
          <w:lang w:val="en-US" w:eastAsia="zh-CN"/>
        </w:rPr>
        <w:t>9</w:t>
      </w:r>
      <w:r>
        <w:rPr>
          <w:lang w:val="en-US"/>
        </w:rPr>
        <w:t>.3</w:t>
      </w:r>
      <w:r>
        <w:rPr>
          <w:lang w:val="en-US"/>
        </w:rPr>
        <w:tab/>
        <w:t>Non-IP PDU format</w:t>
      </w:r>
      <w:bookmarkEnd w:id="2305"/>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06"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7" w:name="_MCCTEMPBM_CRPT07900223___7"/>
            <w:bookmarkEnd w:id="230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8" w:name="_MCCTEMPBM_CRPT07900224___7"/>
            <w:bookmarkEnd w:id="230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09" w:name="_MCCTEMPBM_CRPT07900225___7"/>
            <w:bookmarkEnd w:id="230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06"/>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0" w:name="_Toc123627755"/>
      <w:r w:rsidRPr="00951F9E">
        <w:t>10</w:t>
      </w:r>
      <w:r w:rsidRPr="00951F9E">
        <w:tab/>
        <w:t>List of system parameters</w:t>
      </w:r>
      <w:bookmarkEnd w:id="1090"/>
      <w:bookmarkEnd w:id="1978"/>
      <w:bookmarkEnd w:id="2297"/>
      <w:bookmarkEnd w:id="2298"/>
      <w:bookmarkEnd w:id="2299"/>
      <w:bookmarkEnd w:id="2300"/>
      <w:bookmarkEnd w:id="2301"/>
      <w:bookmarkEnd w:id="2303"/>
      <w:bookmarkEnd w:id="2304"/>
      <w:bookmarkEnd w:id="2310"/>
    </w:p>
    <w:p w14:paraId="3A640977" w14:textId="77777777" w:rsidR="008E33F7" w:rsidRPr="003168A2" w:rsidRDefault="008E33F7" w:rsidP="00CC0F60">
      <w:pPr>
        <w:pStyle w:val="Heading2"/>
      </w:pPr>
      <w:bookmarkStart w:id="2311" w:name="_Toc22039990"/>
      <w:bookmarkStart w:id="2312" w:name="_Toc25070730"/>
      <w:bookmarkStart w:id="2313" w:name="_Toc34388729"/>
      <w:bookmarkStart w:id="2314" w:name="_Toc34404500"/>
      <w:bookmarkStart w:id="2315" w:name="_Toc45282410"/>
      <w:bookmarkStart w:id="2316" w:name="_Toc45882796"/>
      <w:bookmarkStart w:id="2317" w:name="_Toc51951344"/>
      <w:bookmarkStart w:id="2318" w:name="_Toc59209122"/>
      <w:bookmarkStart w:id="2319" w:name="_Toc75734964"/>
      <w:bookmarkStart w:id="2320" w:name="_Toc123627756"/>
      <w:r>
        <w:t>10</w:t>
      </w:r>
      <w:r w:rsidRPr="003168A2">
        <w:t>.1</w:t>
      </w:r>
      <w:r w:rsidRPr="003168A2">
        <w:tab/>
        <w:t>General</w:t>
      </w:r>
      <w:bookmarkEnd w:id="2311"/>
      <w:bookmarkEnd w:id="2312"/>
      <w:bookmarkEnd w:id="2313"/>
      <w:bookmarkEnd w:id="2314"/>
      <w:bookmarkEnd w:id="2315"/>
      <w:bookmarkEnd w:id="2316"/>
      <w:bookmarkEnd w:id="2317"/>
      <w:bookmarkEnd w:id="2318"/>
      <w:bookmarkEnd w:id="2319"/>
      <w:bookmarkEnd w:id="2320"/>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1" w:name="_Toc25070731"/>
      <w:bookmarkStart w:id="2322" w:name="_Toc34388730"/>
      <w:bookmarkStart w:id="2323" w:name="_Toc34404501"/>
      <w:bookmarkStart w:id="2324" w:name="_Toc45282411"/>
      <w:bookmarkStart w:id="2325" w:name="_Toc45882797"/>
      <w:bookmarkStart w:id="2326" w:name="_Toc51951345"/>
      <w:bookmarkStart w:id="2327" w:name="_Toc59209123"/>
      <w:bookmarkStart w:id="2328" w:name="_Toc75734965"/>
      <w:bookmarkStart w:id="2329" w:name="_Toc22039991"/>
      <w:bookmarkStart w:id="2330" w:name="_Toc123627757"/>
      <w:r>
        <w:t>10</w:t>
      </w:r>
      <w:r w:rsidRPr="00913BB3">
        <w:t>.</w:t>
      </w:r>
      <w:r>
        <w:t>2</w:t>
      </w:r>
      <w:r w:rsidRPr="00913BB3">
        <w:tab/>
        <w:t>Timers</w:t>
      </w:r>
      <w:r>
        <w:t xml:space="preserve"> of </w:t>
      </w:r>
      <w:r>
        <w:rPr>
          <w:noProof/>
          <w:lang w:val="en-US"/>
        </w:rPr>
        <w:t>provisioning</w:t>
      </w:r>
      <w:r>
        <w:t xml:space="preserve"> of parameters for V2X configuration procedures</w:t>
      </w:r>
      <w:bookmarkEnd w:id="2321"/>
      <w:bookmarkEnd w:id="2322"/>
      <w:bookmarkEnd w:id="2323"/>
      <w:bookmarkEnd w:id="2324"/>
      <w:bookmarkEnd w:id="2325"/>
      <w:bookmarkEnd w:id="2326"/>
      <w:bookmarkEnd w:id="2327"/>
      <w:bookmarkEnd w:id="2328"/>
      <w:bookmarkEnd w:id="2330"/>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1" w:name="_Toc25070732"/>
      <w:bookmarkStart w:id="2332" w:name="_Toc34388731"/>
      <w:bookmarkStart w:id="2333" w:name="_Toc34404502"/>
      <w:bookmarkStart w:id="2334" w:name="_Toc45282412"/>
      <w:bookmarkStart w:id="2335" w:name="_Toc45882798"/>
      <w:bookmarkStart w:id="2336" w:name="_Toc51951346"/>
      <w:bookmarkStart w:id="2337" w:name="_Toc59209124"/>
      <w:bookmarkStart w:id="2338" w:name="_Toc75734966"/>
      <w:bookmarkStart w:id="2339" w:name="_Toc123627758"/>
      <w:r>
        <w:lastRenderedPageBreak/>
        <w:t>10</w:t>
      </w:r>
      <w:r w:rsidRPr="003168A2">
        <w:t>.</w:t>
      </w:r>
      <w:r>
        <w:t>3</w:t>
      </w:r>
      <w:r w:rsidRPr="003168A2">
        <w:tab/>
        <w:t xml:space="preserve">Timers of </w:t>
      </w:r>
      <w:r>
        <w:t>PC5 unicast link management procedures</w:t>
      </w:r>
      <w:bookmarkEnd w:id="2329"/>
      <w:bookmarkEnd w:id="2331"/>
      <w:bookmarkEnd w:id="2332"/>
      <w:bookmarkEnd w:id="2333"/>
      <w:bookmarkEnd w:id="2334"/>
      <w:bookmarkEnd w:id="2335"/>
      <w:bookmarkEnd w:id="2336"/>
      <w:bookmarkEnd w:id="2337"/>
      <w:bookmarkEnd w:id="2338"/>
      <w:bookmarkEnd w:id="2339"/>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64293C" w:rsidRPr="005D334A" w:rsidRDefault="0064293C" w:rsidP="0064293C">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0" w:name="_Toc45282413"/>
      <w:bookmarkStart w:id="2341" w:name="_Toc45882799"/>
      <w:bookmarkStart w:id="2342" w:name="_Toc51951347"/>
      <w:bookmarkStart w:id="2343" w:name="_Toc59209125"/>
      <w:bookmarkStart w:id="2344" w:name="_Toc75734967"/>
      <w:bookmarkStart w:id="2345" w:name="_Toc123627759"/>
      <w:r>
        <w:lastRenderedPageBreak/>
        <w:t>10</w:t>
      </w:r>
      <w:r w:rsidRPr="003168A2">
        <w:t>.</w:t>
      </w:r>
      <w:r>
        <w:t>4</w:t>
      </w:r>
      <w:r w:rsidRPr="003168A2">
        <w:tab/>
        <w:t xml:space="preserve">Timers of </w:t>
      </w:r>
      <w:r>
        <w:t xml:space="preserve">PC5 broadcast </w:t>
      </w:r>
      <w:r w:rsidRPr="00874C20">
        <w:t>mode</w:t>
      </w:r>
      <w:r>
        <w:t xml:space="preserve"> communication</w:t>
      </w:r>
      <w:bookmarkEnd w:id="2340"/>
      <w:bookmarkEnd w:id="2341"/>
      <w:bookmarkEnd w:id="2342"/>
      <w:bookmarkEnd w:id="2343"/>
      <w:bookmarkEnd w:id="2344"/>
      <w:bookmarkEnd w:id="2345"/>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6" w:name="_Toc51951348"/>
      <w:bookmarkStart w:id="2347" w:name="_Toc59209126"/>
      <w:bookmarkStart w:id="2348" w:name="_Toc75734968"/>
      <w:bookmarkStart w:id="2349" w:name="_Toc123627760"/>
      <w:r>
        <w:t>10</w:t>
      </w:r>
      <w:r w:rsidRPr="003168A2">
        <w:t>.</w:t>
      </w:r>
      <w:r>
        <w:t>5</w:t>
      </w:r>
      <w:r w:rsidRPr="003168A2">
        <w:tab/>
        <w:t xml:space="preserve">Timers of </w:t>
      </w:r>
      <w:r>
        <w:t xml:space="preserve">PC5 groupcast </w:t>
      </w:r>
      <w:r w:rsidRPr="00874C20">
        <w:t>mode</w:t>
      </w:r>
      <w:r>
        <w:t xml:space="preserve"> communication</w:t>
      </w:r>
      <w:bookmarkEnd w:id="2346"/>
      <w:bookmarkEnd w:id="2347"/>
      <w:bookmarkEnd w:id="2348"/>
      <w:bookmarkEnd w:id="2349"/>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0" w:name="_Toc22039992"/>
      <w:bookmarkStart w:id="2351" w:name="_Toc25070733"/>
      <w:bookmarkStart w:id="2352" w:name="_Toc34404503"/>
      <w:bookmarkStart w:id="2353" w:name="_Toc45282414"/>
      <w:bookmarkStart w:id="2354" w:name="_Toc45882800"/>
      <w:bookmarkStart w:id="2355" w:name="_Toc51951349"/>
      <w:bookmarkStart w:id="2356" w:name="_Toc59209127"/>
      <w:bookmarkStart w:id="2357" w:name="_Toc75734969"/>
      <w:bookmarkStart w:id="2358" w:name="_Toc123627761"/>
      <w:r>
        <w:lastRenderedPageBreak/>
        <w:t>Annex A</w:t>
      </w:r>
      <w:r w:rsidRPr="004D3578">
        <w:t xml:space="preserve"> (informative):</w:t>
      </w:r>
      <w:r w:rsidRPr="004D3578">
        <w:br/>
        <w:t>Change history</w:t>
      </w:r>
      <w:bookmarkEnd w:id="72"/>
      <w:bookmarkEnd w:id="1091"/>
      <w:bookmarkEnd w:id="2350"/>
      <w:bookmarkEnd w:id="2351"/>
      <w:bookmarkEnd w:id="2352"/>
      <w:bookmarkEnd w:id="2353"/>
      <w:bookmarkEnd w:id="2354"/>
      <w:bookmarkEnd w:id="2355"/>
      <w:bookmarkEnd w:id="2356"/>
      <w:bookmarkEnd w:id="2357"/>
      <w:bookmarkEnd w:id="235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C02FCC"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85263A" w:rsidRDefault="0002074F" w:rsidP="008E33F7">
            <w:pPr>
              <w:pStyle w:val="TAL"/>
              <w:rPr>
                <w:lang w:val="fr-FR"/>
              </w:rPr>
            </w:pPr>
            <w:r w:rsidRPr="0085263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C02FCC"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C02FCC" w:rsidRDefault="00C02FCC" w:rsidP="00C02FC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C02FCC" w:rsidRDefault="00C02FCC" w:rsidP="00C02FC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47DCB02" w:rsidR="00C02FCC" w:rsidRPr="000C3EFC" w:rsidRDefault="00C02FCC" w:rsidP="00C02FCC">
            <w:pPr>
              <w:pStyle w:val="TAC"/>
              <w:rPr>
                <w:sz w:val="16"/>
                <w:szCs w:val="16"/>
              </w:rPr>
            </w:pPr>
            <w:r w:rsidRPr="00606A38">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C02FCC" w:rsidRDefault="00C02FCC" w:rsidP="00C02FCC">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C02FCC" w:rsidRDefault="00C02FCC" w:rsidP="00C02FC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C02FCC" w:rsidRDefault="00C02FCC" w:rsidP="00C02FC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C02FCC" w:rsidRDefault="00C02FCC" w:rsidP="00C02FCC">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C02FCC" w:rsidRDefault="00C02FCC" w:rsidP="00C02FCC">
            <w:pPr>
              <w:pStyle w:val="TAC"/>
              <w:rPr>
                <w:sz w:val="16"/>
                <w:szCs w:val="16"/>
              </w:rPr>
            </w:pPr>
            <w:r>
              <w:rPr>
                <w:sz w:val="16"/>
                <w:szCs w:val="16"/>
              </w:rPr>
              <w:t>17.8.0</w:t>
            </w:r>
          </w:p>
        </w:tc>
      </w:tr>
      <w:tr w:rsidR="00C02FCC"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C02FCC" w:rsidRDefault="00C02FCC" w:rsidP="00C02FC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C02FCC" w:rsidRDefault="00C02FCC" w:rsidP="00C02FC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68E1B875" w:rsidR="00C02FCC" w:rsidRPr="000C3EFC" w:rsidRDefault="00C02FCC" w:rsidP="00C02FCC">
            <w:pPr>
              <w:pStyle w:val="TAC"/>
              <w:rPr>
                <w:sz w:val="16"/>
                <w:szCs w:val="16"/>
              </w:rPr>
            </w:pPr>
            <w:r w:rsidRPr="00606A38">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C02FCC" w:rsidRDefault="00C02FCC" w:rsidP="00C02FCC">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C02FCC" w:rsidRDefault="00C02FCC" w:rsidP="00C02FC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C02FCC" w:rsidRDefault="00C02FCC" w:rsidP="00C02FC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C02FCC" w:rsidRDefault="00C02FCC" w:rsidP="00C02FCC">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C02FCC" w:rsidRDefault="00C02FCC" w:rsidP="00C02FCC">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5315442B" w:rsidR="008C233B" w:rsidRPr="000C3EFC" w:rsidRDefault="00C02FCC" w:rsidP="008C233B">
            <w:pPr>
              <w:pStyle w:val="TAC"/>
              <w:rPr>
                <w:sz w:val="16"/>
                <w:szCs w:val="16"/>
              </w:rPr>
            </w:pPr>
            <w:r w:rsidRPr="00C02FCC">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C984" w14:textId="77777777" w:rsidR="00676A2E" w:rsidRDefault="00676A2E">
      <w:r>
        <w:separator/>
      </w:r>
    </w:p>
  </w:endnote>
  <w:endnote w:type="continuationSeparator" w:id="0">
    <w:p w14:paraId="5390008E" w14:textId="77777777" w:rsidR="00676A2E" w:rsidRDefault="0067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E129" w14:textId="77777777" w:rsidR="00676A2E" w:rsidRDefault="00676A2E">
      <w:r>
        <w:separator/>
      </w:r>
    </w:p>
  </w:footnote>
  <w:footnote w:type="continuationSeparator" w:id="0">
    <w:p w14:paraId="6A18EAE6" w14:textId="77777777" w:rsidR="00676A2E" w:rsidRDefault="00676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69ACEC"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63A">
      <w:rPr>
        <w:rFonts w:ascii="Arial" w:hAnsi="Arial" w:cs="Arial"/>
        <w:b/>
        <w:noProof/>
        <w:sz w:val="18"/>
        <w:szCs w:val="18"/>
      </w:rPr>
      <w:t>3GPP TS 24.587 V17.8.0 (2022-12)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74382F"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63A">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34D3"/>
    <w:rsid w:val="00054A22"/>
    <w:rsid w:val="00061A23"/>
    <w:rsid w:val="00062023"/>
    <w:rsid w:val="000655A6"/>
    <w:rsid w:val="00080512"/>
    <w:rsid w:val="000C3EFC"/>
    <w:rsid w:val="000C47C3"/>
    <w:rsid w:val="000D58AB"/>
    <w:rsid w:val="000F416C"/>
    <w:rsid w:val="000F59AC"/>
    <w:rsid w:val="00133525"/>
    <w:rsid w:val="001539EC"/>
    <w:rsid w:val="001646E6"/>
    <w:rsid w:val="001A4C42"/>
    <w:rsid w:val="001A7420"/>
    <w:rsid w:val="001B6637"/>
    <w:rsid w:val="001C21C3"/>
    <w:rsid w:val="001D02C2"/>
    <w:rsid w:val="001F0C1D"/>
    <w:rsid w:val="001F1132"/>
    <w:rsid w:val="001F168B"/>
    <w:rsid w:val="002216A9"/>
    <w:rsid w:val="002243C8"/>
    <w:rsid w:val="002347A2"/>
    <w:rsid w:val="00242488"/>
    <w:rsid w:val="002675F0"/>
    <w:rsid w:val="002760EE"/>
    <w:rsid w:val="00293DC7"/>
    <w:rsid w:val="002B6339"/>
    <w:rsid w:val="002C38B7"/>
    <w:rsid w:val="002E00EE"/>
    <w:rsid w:val="003172DC"/>
    <w:rsid w:val="0035462D"/>
    <w:rsid w:val="00356555"/>
    <w:rsid w:val="003568FA"/>
    <w:rsid w:val="00365104"/>
    <w:rsid w:val="003765B8"/>
    <w:rsid w:val="003C3971"/>
    <w:rsid w:val="003D7236"/>
    <w:rsid w:val="00423334"/>
    <w:rsid w:val="004345EC"/>
    <w:rsid w:val="004536D5"/>
    <w:rsid w:val="00465515"/>
    <w:rsid w:val="0049751D"/>
    <w:rsid w:val="004B6DC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115"/>
    <w:rsid w:val="00602AEA"/>
    <w:rsid w:val="006050A2"/>
    <w:rsid w:val="00614FDF"/>
    <w:rsid w:val="0062248B"/>
    <w:rsid w:val="0063543D"/>
    <w:rsid w:val="0064293C"/>
    <w:rsid w:val="00647114"/>
    <w:rsid w:val="00676A2E"/>
    <w:rsid w:val="00677635"/>
    <w:rsid w:val="00687CB9"/>
    <w:rsid w:val="006912E9"/>
    <w:rsid w:val="00694887"/>
    <w:rsid w:val="0069798D"/>
    <w:rsid w:val="006A323F"/>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F0F"/>
    <w:rsid w:val="007B600E"/>
    <w:rsid w:val="007F0F4A"/>
    <w:rsid w:val="008028A4"/>
    <w:rsid w:val="00812070"/>
    <w:rsid w:val="00830747"/>
    <w:rsid w:val="00833410"/>
    <w:rsid w:val="0085263A"/>
    <w:rsid w:val="0085664B"/>
    <w:rsid w:val="0086415D"/>
    <w:rsid w:val="008768CA"/>
    <w:rsid w:val="00876DD2"/>
    <w:rsid w:val="008A6CA5"/>
    <w:rsid w:val="008C0084"/>
    <w:rsid w:val="008C233B"/>
    <w:rsid w:val="008C384C"/>
    <w:rsid w:val="008D5C94"/>
    <w:rsid w:val="008E2D68"/>
    <w:rsid w:val="008E33F7"/>
    <w:rsid w:val="008E6756"/>
    <w:rsid w:val="0090271F"/>
    <w:rsid w:val="00902E23"/>
    <w:rsid w:val="009114D7"/>
    <w:rsid w:val="0091348E"/>
    <w:rsid w:val="009152E3"/>
    <w:rsid w:val="00917CCB"/>
    <w:rsid w:val="00933FB0"/>
    <w:rsid w:val="00936AE7"/>
    <w:rsid w:val="00942EC2"/>
    <w:rsid w:val="009478BB"/>
    <w:rsid w:val="009F37B7"/>
    <w:rsid w:val="00A04F3E"/>
    <w:rsid w:val="00A078E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63279"/>
    <w:rsid w:val="00B744B3"/>
    <w:rsid w:val="00B93086"/>
    <w:rsid w:val="00BA19ED"/>
    <w:rsid w:val="00BA4B8D"/>
    <w:rsid w:val="00BB14AD"/>
    <w:rsid w:val="00BC0F7D"/>
    <w:rsid w:val="00BD7D31"/>
    <w:rsid w:val="00BE3255"/>
    <w:rsid w:val="00BF128E"/>
    <w:rsid w:val="00C02FCC"/>
    <w:rsid w:val="00C0353A"/>
    <w:rsid w:val="00C074DD"/>
    <w:rsid w:val="00C13544"/>
    <w:rsid w:val="00C1496A"/>
    <w:rsid w:val="00C33079"/>
    <w:rsid w:val="00C45231"/>
    <w:rsid w:val="00C551FF"/>
    <w:rsid w:val="00C57585"/>
    <w:rsid w:val="00C72833"/>
    <w:rsid w:val="00C80F1D"/>
    <w:rsid w:val="00C91962"/>
    <w:rsid w:val="00C93F40"/>
    <w:rsid w:val="00CA3D0C"/>
    <w:rsid w:val="00CC0F60"/>
    <w:rsid w:val="00CD6F69"/>
    <w:rsid w:val="00D07BC9"/>
    <w:rsid w:val="00D16984"/>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44582"/>
    <w:rsid w:val="00E57998"/>
    <w:rsid w:val="00E775F5"/>
    <w:rsid w:val="00E77645"/>
    <w:rsid w:val="00E805D1"/>
    <w:rsid w:val="00EA15B0"/>
    <w:rsid w:val="00EA235E"/>
    <w:rsid w:val="00EA5EA7"/>
    <w:rsid w:val="00EC4A25"/>
    <w:rsid w:val="00EE36E1"/>
    <w:rsid w:val="00EF608C"/>
    <w:rsid w:val="00F025A2"/>
    <w:rsid w:val="00F04712"/>
    <w:rsid w:val="00F13360"/>
    <w:rsid w:val="00F22EC7"/>
    <w:rsid w:val="00F261EB"/>
    <w:rsid w:val="00F325C8"/>
    <w:rsid w:val="00F637B9"/>
    <w:rsid w:val="00F653B8"/>
    <w:rsid w:val="00F73BC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9111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116</Pages>
  <Words>49723</Words>
  <Characters>249981</Characters>
  <Application>Microsoft Office Word</Application>
  <DocSecurity>0</DocSecurity>
  <Lines>8789</Lines>
  <Paragraphs>6154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V1</cp:lastModifiedBy>
  <cp:revision>3</cp:revision>
  <cp:lastPrinted>2019-02-25T14:05:00Z</cp:lastPrinted>
  <dcterms:created xsi:type="dcterms:W3CDTF">2023-01-03T07:37:00Z</dcterms:created>
  <dcterms:modified xsi:type="dcterms:W3CDTF">2023-01-03T07:38:00Z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