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3E494FF5"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r w:rsidR="0045526F">
              <w:t>0</w:t>
            </w:r>
            <w:r w:rsidR="00855B9D" w:rsidRPr="00855B9D">
              <w:t>.0</w:t>
            </w:r>
            <w:r w:rsidRPr="00855B9D">
              <w:t xml:space="preserve"> </w:t>
            </w:r>
            <w:r w:rsidRPr="00855B9D">
              <w:rPr>
                <w:sz w:val="32"/>
              </w:rPr>
              <w:t>(</w:t>
            </w:r>
            <w:bookmarkStart w:id="3" w:name="issueDate"/>
            <w:r w:rsidR="005C7235" w:rsidRPr="00855B9D">
              <w:rPr>
                <w:sz w:val="32"/>
              </w:rPr>
              <w:t>202</w:t>
            </w:r>
            <w:r w:rsidR="005C7235">
              <w:rPr>
                <w:sz w:val="32"/>
              </w:rPr>
              <w:t>4</w:t>
            </w:r>
            <w:r w:rsidRPr="00855B9D">
              <w:rPr>
                <w:sz w:val="32"/>
              </w:rPr>
              <w:t>-</w:t>
            </w:r>
            <w:bookmarkEnd w:id="3"/>
            <w:r w:rsidR="001D00A3">
              <w:rPr>
                <w:sz w:val="32"/>
              </w:rPr>
              <w:t>09</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87999122"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7A6C940" w:rsidR="00E16509" w:rsidRPr="00133525" w:rsidRDefault="00E16509" w:rsidP="00133525">
            <w:pPr>
              <w:pStyle w:val="FP"/>
              <w:jc w:val="center"/>
              <w:rPr>
                <w:noProof/>
                <w:sz w:val="18"/>
              </w:rPr>
            </w:pPr>
            <w:r w:rsidRPr="00133525">
              <w:rPr>
                <w:noProof/>
                <w:sz w:val="18"/>
              </w:rPr>
              <w:t xml:space="preserve">© </w:t>
            </w:r>
            <w:r w:rsidR="005C7235" w:rsidRPr="000925FE">
              <w:rPr>
                <w:noProof/>
                <w:sz w:val="18"/>
              </w:rPr>
              <w:t>20</w:t>
            </w:r>
            <w:r w:rsidR="005C7235">
              <w:rPr>
                <w:noProof/>
                <w:sz w:val="18"/>
              </w:rPr>
              <w:t>24</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4B5504B1" w14:textId="56C66D2A" w:rsidR="00250A92" w:rsidRDefault="004D3578">
      <w:pPr>
        <w:pStyle w:val="TOC1"/>
        <w:rPr>
          <w:rFonts w:asciiTheme="minorHAnsi" w:eastAsiaTheme="minorEastAsia" w:hAnsiTheme="minorHAnsi" w:cstheme="minorBidi"/>
          <w:noProof/>
          <w:kern w:val="2"/>
          <w:szCs w:val="22"/>
          <w:lang w:eastAsia="ko-KR"/>
          <w14:ligatures w14:val="standardContextual"/>
        </w:rPr>
      </w:pPr>
      <w:r w:rsidRPr="004D3578">
        <w:fldChar w:fldCharType="begin" w:fldLock="1"/>
      </w:r>
      <w:r w:rsidRPr="004D3578">
        <w:instrText xml:space="preserve"> TOC \o "1-9" </w:instrText>
      </w:r>
      <w:r w:rsidRPr="004D3578">
        <w:fldChar w:fldCharType="separate"/>
      </w:r>
      <w:r w:rsidR="00250A92">
        <w:rPr>
          <w:noProof/>
        </w:rPr>
        <w:t>Foreword</w:t>
      </w:r>
      <w:r w:rsidR="00250A92">
        <w:rPr>
          <w:noProof/>
        </w:rPr>
        <w:tab/>
      </w:r>
      <w:r w:rsidR="00250A92">
        <w:rPr>
          <w:noProof/>
        </w:rPr>
        <w:fldChar w:fldCharType="begin" w:fldLock="1"/>
      </w:r>
      <w:r w:rsidR="00250A92">
        <w:rPr>
          <w:noProof/>
        </w:rPr>
        <w:instrText xml:space="preserve"> PAGEREF _Toc177384833 \h </w:instrText>
      </w:r>
      <w:r w:rsidR="00250A92">
        <w:rPr>
          <w:noProof/>
        </w:rPr>
      </w:r>
      <w:r w:rsidR="00250A92">
        <w:rPr>
          <w:noProof/>
        </w:rPr>
        <w:fldChar w:fldCharType="separate"/>
      </w:r>
      <w:r w:rsidR="00250A92">
        <w:rPr>
          <w:noProof/>
        </w:rPr>
        <w:t>5</w:t>
      </w:r>
      <w:r w:rsidR="00250A92">
        <w:rPr>
          <w:noProof/>
        </w:rPr>
        <w:fldChar w:fldCharType="end"/>
      </w:r>
    </w:p>
    <w:p w14:paraId="17A1C648" w14:textId="6EE34129" w:rsidR="00250A92" w:rsidRDefault="00250A92">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_Toc177384834 \h </w:instrText>
      </w:r>
      <w:r>
        <w:rPr>
          <w:noProof/>
        </w:rPr>
      </w:r>
      <w:r>
        <w:rPr>
          <w:noProof/>
        </w:rPr>
        <w:fldChar w:fldCharType="separate"/>
      </w:r>
      <w:r>
        <w:rPr>
          <w:noProof/>
        </w:rPr>
        <w:t>7</w:t>
      </w:r>
      <w:r>
        <w:rPr>
          <w:noProof/>
        </w:rPr>
        <w:fldChar w:fldCharType="end"/>
      </w:r>
    </w:p>
    <w:p w14:paraId="344072AD" w14:textId="47733677" w:rsidR="00250A92" w:rsidRDefault="00250A92">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_Toc177384835 \h </w:instrText>
      </w:r>
      <w:r>
        <w:rPr>
          <w:noProof/>
        </w:rPr>
      </w:r>
      <w:r>
        <w:rPr>
          <w:noProof/>
        </w:rPr>
        <w:fldChar w:fldCharType="separate"/>
      </w:r>
      <w:r>
        <w:rPr>
          <w:noProof/>
        </w:rPr>
        <w:t>7</w:t>
      </w:r>
      <w:r>
        <w:rPr>
          <w:noProof/>
        </w:rPr>
        <w:fldChar w:fldCharType="end"/>
      </w:r>
    </w:p>
    <w:p w14:paraId="277C2B5E" w14:textId="39FC2929" w:rsidR="00250A92" w:rsidRDefault="00250A92">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_Toc177384836 \h </w:instrText>
      </w:r>
      <w:r>
        <w:rPr>
          <w:noProof/>
        </w:rPr>
      </w:r>
      <w:r>
        <w:rPr>
          <w:noProof/>
        </w:rPr>
        <w:fldChar w:fldCharType="separate"/>
      </w:r>
      <w:r>
        <w:rPr>
          <w:noProof/>
        </w:rPr>
        <w:t>9</w:t>
      </w:r>
      <w:r>
        <w:rPr>
          <w:noProof/>
        </w:rPr>
        <w:fldChar w:fldCharType="end"/>
      </w:r>
    </w:p>
    <w:p w14:paraId="61988ACA" w14:textId="4B39481A"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_Toc177384837 \h </w:instrText>
      </w:r>
      <w:r>
        <w:rPr>
          <w:noProof/>
        </w:rPr>
      </w:r>
      <w:r>
        <w:rPr>
          <w:noProof/>
        </w:rPr>
        <w:fldChar w:fldCharType="separate"/>
      </w:r>
      <w:r>
        <w:rPr>
          <w:noProof/>
        </w:rPr>
        <w:t>9</w:t>
      </w:r>
      <w:r>
        <w:rPr>
          <w:noProof/>
        </w:rPr>
        <w:fldChar w:fldCharType="end"/>
      </w:r>
    </w:p>
    <w:p w14:paraId="341158D3" w14:textId="1C04205A"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_Toc177384838 \h </w:instrText>
      </w:r>
      <w:r>
        <w:rPr>
          <w:noProof/>
        </w:rPr>
      </w:r>
      <w:r>
        <w:rPr>
          <w:noProof/>
        </w:rPr>
        <w:fldChar w:fldCharType="separate"/>
      </w:r>
      <w:r>
        <w:rPr>
          <w:noProof/>
        </w:rPr>
        <w:t>9</w:t>
      </w:r>
      <w:r>
        <w:rPr>
          <w:noProof/>
        </w:rPr>
        <w:fldChar w:fldCharType="end"/>
      </w:r>
    </w:p>
    <w:p w14:paraId="188970A5" w14:textId="5529E67B"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_Toc177384839 \h </w:instrText>
      </w:r>
      <w:r>
        <w:rPr>
          <w:noProof/>
        </w:rPr>
      </w:r>
      <w:r>
        <w:rPr>
          <w:noProof/>
        </w:rPr>
        <w:fldChar w:fldCharType="separate"/>
      </w:r>
      <w:r>
        <w:rPr>
          <w:noProof/>
        </w:rPr>
        <w:t>9</w:t>
      </w:r>
      <w:r>
        <w:rPr>
          <w:noProof/>
        </w:rPr>
        <w:fldChar w:fldCharType="end"/>
      </w:r>
    </w:p>
    <w:p w14:paraId="6BB3232F" w14:textId="651AAC5B" w:rsidR="00250A92" w:rsidRDefault="00250A92">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 for Data Analytics</w:t>
      </w:r>
      <w:r>
        <w:rPr>
          <w:noProof/>
        </w:rPr>
        <w:tab/>
      </w:r>
      <w:r>
        <w:rPr>
          <w:noProof/>
        </w:rPr>
        <w:fldChar w:fldCharType="begin" w:fldLock="1"/>
      </w:r>
      <w:r>
        <w:rPr>
          <w:noProof/>
        </w:rPr>
        <w:instrText xml:space="preserve"> PAGEREF _Toc177384840 \h </w:instrText>
      </w:r>
      <w:r>
        <w:rPr>
          <w:noProof/>
        </w:rPr>
      </w:r>
      <w:r>
        <w:rPr>
          <w:noProof/>
        </w:rPr>
        <w:fldChar w:fldCharType="separate"/>
      </w:r>
      <w:r>
        <w:rPr>
          <w:noProof/>
        </w:rPr>
        <w:t>9</w:t>
      </w:r>
      <w:r>
        <w:rPr>
          <w:noProof/>
        </w:rPr>
        <w:fldChar w:fldCharType="end"/>
      </w:r>
    </w:p>
    <w:p w14:paraId="5259B996" w14:textId="7FC1260D"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_Toc177384841 \h </w:instrText>
      </w:r>
      <w:r>
        <w:rPr>
          <w:noProof/>
        </w:rPr>
      </w:r>
      <w:r>
        <w:rPr>
          <w:noProof/>
        </w:rPr>
        <w:fldChar w:fldCharType="separate"/>
      </w:r>
      <w:r>
        <w:rPr>
          <w:noProof/>
        </w:rPr>
        <w:t>9</w:t>
      </w:r>
      <w:r>
        <w:rPr>
          <w:noProof/>
        </w:rPr>
        <w:fldChar w:fldCharType="end"/>
      </w:r>
    </w:p>
    <w:p w14:paraId="57317E8A" w14:textId="4427AEFB"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_Toc177384842 \h </w:instrText>
      </w:r>
      <w:r>
        <w:rPr>
          <w:noProof/>
        </w:rPr>
      </w:r>
      <w:r>
        <w:rPr>
          <w:noProof/>
        </w:rPr>
        <w:fldChar w:fldCharType="separate"/>
      </w:r>
      <w:r>
        <w:rPr>
          <w:noProof/>
        </w:rPr>
        <w:t>10</w:t>
      </w:r>
      <w:r>
        <w:rPr>
          <w:noProof/>
        </w:rPr>
        <w:fldChar w:fldCharType="end"/>
      </w:r>
    </w:p>
    <w:p w14:paraId="20D0662D" w14:textId="034DCB55"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Analytics Exposure</w:t>
      </w:r>
      <w:r>
        <w:rPr>
          <w:noProof/>
        </w:rPr>
        <w:tab/>
      </w:r>
      <w:r>
        <w:rPr>
          <w:noProof/>
        </w:rPr>
        <w:fldChar w:fldCharType="begin" w:fldLock="1"/>
      </w:r>
      <w:r>
        <w:rPr>
          <w:noProof/>
        </w:rPr>
        <w:instrText xml:space="preserve"> PAGEREF _Toc177384843 \h </w:instrText>
      </w:r>
      <w:r>
        <w:rPr>
          <w:noProof/>
        </w:rPr>
      </w:r>
      <w:r>
        <w:rPr>
          <w:noProof/>
        </w:rPr>
        <w:fldChar w:fldCharType="separate"/>
      </w:r>
      <w:r>
        <w:rPr>
          <w:noProof/>
        </w:rPr>
        <w:t>11</w:t>
      </w:r>
      <w:r>
        <w:rPr>
          <w:noProof/>
        </w:rPr>
        <w:fldChar w:fldCharType="end"/>
      </w:r>
    </w:p>
    <w:p w14:paraId="75EC915B" w14:textId="7EBA4605"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4.4</w:t>
      </w:r>
      <w:r>
        <w:rPr>
          <w:rFonts w:asciiTheme="minorHAnsi" w:eastAsiaTheme="minorEastAsia" w:hAnsiTheme="minorHAnsi" w:cstheme="minorBidi"/>
          <w:noProof/>
          <w:kern w:val="2"/>
          <w:sz w:val="22"/>
          <w:szCs w:val="22"/>
          <w:lang w:eastAsia="ko-KR"/>
          <w14:ligatures w14:val="standardContextual"/>
        </w:rPr>
        <w:tab/>
      </w:r>
      <w:r>
        <w:rPr>
          <w:noProof/>
        </w:rPr>
        <w:t>Data Storage and Retrieval</w:t>
      </w:r>
      <w:r>
        <w:rPr>
          <w:noProof/>
        </w:rPr>
        <w:tab/>
      </w:r>
      <w:r>
        <w:rPr>
          <w:noProof/>
        </w:rPr>
        <w:fldChar w:fldCharType="begin" w:fldLock="1"/>
      </w:r>
      <w:r>
        <w:rPr>
          <w:noProof/>
        </w:rPr>
        <w:instrText xml:space="preserve"> PAGEREF _Toc177384844 \h </w:instrText>
      </w:r>
      <w:r>
        <w:rPr>
          <w:noProof/>
        </w:rPr>
      </w:r>
      <w:r>
        <w:rPr>
          <w:noProof/>
        </w:rPr>
        <w:fldChar w:fldCharType="separate"/>
      </w:r>
      <w:r>
        <w:rPr>
          <w:noProof/>
        </w:rPr>
        <w:t>12</w:t>
      </w:r>
      <w:r>
        <w:rPr>
          <w:noProof/>
        </w:rPr>
        <w:fldChar w:fldCharType="end"/>
      </w:r>
    </w:p>
    <w:p w14:paraId="0F913511" w14:textId="32041D80"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lang w:eastAsia="en-GB"/>
        </w:rPr>
        <w:t>4.5</w:t>
      </w:r>
      <w:r>
        <w:rPr>
          <w:rFonts w:asciiTheme="minorHAnsi" w:eastAsiaTheme="minorEastAsia" w:hAnsiTheme="minorHAnsi" w:cstheme="minorBidi"/>
          <w:noProof/>
          <w:kern w:val="2"/>
          <w:sz w:val="22"/>
          <w:szCs w:val="22"/>
          <w:lang w:eastAsia="ko-KR"/>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_Toc177384845 \h </w:instrText>
      </w:r>
      <w:r>
        <w:rPr>
          <w:noProof/>
        </w:rPr>
      </w:r>
      <w:r>
        <w:rPr>
          <w:noProof/>
        </w:rPr>
        <w:fldChar w:fldCharType="separate"/>
      </w:r>
      <w:r>
        <w:rPr>
          <w:noProof/>
        </w:rPr>
        <w:t>12</w:t>
      </w:r>
      <w:r>
        <w:rPr>
          <w:noProof/>
        </w:rPr>
        <w:fldChar w:fldCharType="end"/>
      </w:r>
    </w:p>
    <w:p w14:paraId="50AD7AF5" w14:textId="1ED344A6" w:rsidR="00250A92" w:rsidRDefault="00250A92">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_Toc177384846 \h </w:instrText>
      </w:r>
      <w:r>
        <w:rPr>
          <w:noProof/>
        </w:rPr>
      </w:r>
      <w:r>
        <w:rPr>
          <w:noProof/>
        </w:rPr>
        <w:fldChar w:fldCharType="separate"/>
      </w:r>
      <w:r>
        <w:rPr>
          <w:noProof/>
        </w:rPr>
        <w:t>12</w:t>
      </w:r>
      <w:r>
        <w:rPr>
          <w:noProof/>
        </w:rPr>
        <w:fldChar w:fldCharType="end"/>
      </w:r>
    </w:p>
    <w:p w14:paraId="2A52E22C" w14:textId="3621E134"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_Toc177384847 \h </w:instrText>
      </w:r>
      <w:r>
        <w:rPr>
          <w:noProof/>
        </w:rPr>
      </w:r>
      <w:r>
        <w:rPr>
          <w:noProof/>
        </w:rPr>
        <w:fldChar w:fldCharType="separate"/>
      </w:r>
      <w:r>
        <w:rPr>
          <w:noProof/>
        </w:rPr>
        <w:t>12</w:t>
      </w:r>
      <w:r>
        <w:rPr>
          <w:noProof/>
        </w:rPr>
        <w:fldChar w:fldCharType="end"/>
      </w:r>
    </w:p>
    <w:p w14:paraId="48BB6B4E" w14:textId="5F1ACC20"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Analytics Exposure Procedures</w:t>
      </w:r>
      <w:r>
        <w:rPr>
          <w:noProof/>
        </w:rPr>
        <w:tab/>
      </w:r>
      <w:r>
        <w:rPr>
          <w:noProof/>
        </w:rPr>
        <w:fldChar w:fldCharType="begin" w:fldLock="1"/>
      </w:r>
      <w:r>
        <w:rPr>
          <w:noProof/>
        </w:rPr>
        <w:instrText xml:space="preserve"> PAGEREF _Toc177384848 \h </w:instrText>
      </w:r>
      <w:r>
        <w:rPr>
          <w:noProof/>
        </w:rPr>
      </w:r>
      <w:r>
        <w:rPr>
          <w:noProof/>
        </w:rPr>
        <w:fldChar w:fldCharType="separate"/>
      </w:r>
      <w:r>
        <w:rPr>
          <w:noProof/>
        </w:rPr>
        <w:t>13</w:t>
      </w:r>
      <w:r>
        <w:rPr>
          <w:noProof/>
        </w:rPr>
        <w:fldChar w:fldCharType="end"/>
      </w:r>
    </w:p>
    <w:p w14:paraId="59106773" w14:textId="37CECF74"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_Toc177384849 \h </w:instrText>
      </w:r>
      <w:r>
        <w:rPr>
          <w:noProof/>
        </w:rPr>
      </w:r>
      <w:r>
        <w:rPr>
          <w:noProof/>
        </w:rPr>
        <w:fldChar w:fldCharType="separate"/>
      </w:r>
      <w:r>
        <w:rPr>
          <w:noProof/>
        </w:rPr>
        <w:t>13</w:t>
      </w:r>
      <w:r>
        <w:rPr>
          <w:noProof/>
        </w:rPr>
        <w:fldChar w:fldCharType="end"/>
      </w:r>
    </w:p>
    <w:p w14:paraId="655D97FE" w14:textId="03D09F99"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_Toc177384850 \h </w:instrText>
      </w:r>
      <w:r>
        <w:rPr>
          <w:noProof/>
        </w:rPr>
      </w:r>
      <w:r>
        <w:rPr>
          <w:noProof/>
        </w:rPr>
        <w:fldChar w:fldCharType="separate"/>
      </w:r>
      <w:r>
        <w:rPr>
          <w:noProof/>
        </w:rPr>
        <w:t>13</w:t>
      </w:r>
      <w:r>
        <w:rPr>
          <w:noProof/>
        </w:rPr>
        <w:fldChar w:fldCharType="end"/>
      </w:r>
    </w:p>
    <w:p w14:paraId="529CD6B8" w14:textId="19B98DF7"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_Toc177384851 \h </w:instrText>
      </w:r>
      <w:r>
        <w:rPr>
          <w:noProof/>
        </w:rPr>
      </w:r>
      <w:r>
        <w:rPr>
          <w:noProof/>
        </w:rPr>
        <w:fldChar w:fldCharType="separate"/>
      </w:r>
      <w:r>
        <w:rPr>
          <w:noProof/>
        </w:rPr>
        <w:t>13</w:t>
      </w:r>
      <w:r>
        <w:rPr>
          <w:noProof/>
        </w:rPr>
        <w:fldChar w:fldCharType="end"/>
      </w:r>
    </w:p>
    <w:p w14:paraId="65E63CD0" w14:textId="02097988"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_Toc177384852 \h </w:instrText>
      </w:r>
      <w:r>
        <w:rPr>
          <w:noProof/>
        </w:rPr>
      </w:r>
      <w:r>
        <w:rPr>
          <w:noProof/>
        </w:rPr>
        <w:fldChar w:fldCharType="separate"/>
      </w:r>
      <w:r>
        <w:rPr>
          <w:noProof/>
        </w:rPr>
        <w:t>14</w:t>
      </w:r>
      <w:r>
        <w:rPr>
          <w:noProof/>
        </w:rPr>
        <w:fldChar w:fldCharType="end"/>
      </w:r>
    </w:p>
    <w:p w14:paraId="4CB7EDF3" w14:textId="6EF93CDD"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Network data analytics information request</w:t>
      </w:r>
      <w:r>
        <w:rPr>
          <w:noProof/>
        </w:rPr>
        <w:tab/>
      </w:r>
      <w:r>
        <w:rPr>
          <w:noProof/>
        </w:rPr>
        <w:fldChar w:fldCharType="begin" w:fldLock="1"/>
      </w:r>
      <w:r>
        <w:rPr>
          <w:noProof/>
        </w:rPr>
        <w:instrText xml:space="preserve"> PAGEREF _Toc177384853 \h </w:instrText>
      </w:r>
      <w:r>
        <w:rPr>
          <w:noProof/>
        </w:rPr>
      </w:r>
      <w:r>
        <w:rPr>
          <w:noProof/>
        </w:rPr>
        <w:fldChar w:fldCharType="separate"/>
      </w:r>
      <w:r>
        <w:rPr>
          <w:noProof/>
        </w:rPr>
        <w:t>15</w:t>
      </w:r>
      <w:r>
        <w:rPr>
          <w:noProof/>
        </w:rPr>
        <w:fldChar w:fldCharType="end"/>
      </w:r>
    </w:p>
    <w:p w14:paraId="47305CD1" w14:textId="73943EAA"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_Toc177384854 \h </w:instrText>
      </w:r>
      <w:r>
        <w:rPr>
          <w:noProof/>
        </w:rPr>
      </w:r>
      <w:r>
        <w:rPr>
          <w:noProof/>
        </w:rPr>
        <w:fldChar w:fldCharType="separate"/>
      </w:r>
      <w:r>
        <w:rPr>
          <w:noProof/>
        </w:rPr>
        <w:t>15</w:t>
      </w:r>
      <w:r>
        <w:rPr>
          <w:noProof/>
        </w:rPr>
        <w:fldChar w:fldCharType="end"/>
      </w:r>
    </w:p>
    <w:p w14:paraId="25659A17" w14:textId="1865467A"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5.2.3.2</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_Toc177384855 \h </w:instrText>
      </w:r>
      <w:r>
        <w:rPr>
          <w:noProof/>
        </w:rPr>
      </w:r>
      <w:r>
        <w:rPr>
          <w:noProof/>
        </w:rPr>
        <w:fldChar w:fldCharType="separate"/>
      </w:r>
      <w:r>
        <w:rPr>
          <w:noProof/>
        </w:rPr>
        <w:t>15</w:t>
      </w:r>
      <w:r>
        <w:rPr>
          <w:noProof/>
        </w:rPr>
        <w:fldChar w:fldCharType="end"/>
      </w:r>
    </w:p>
    <w:p w14:paraId="45D527DE" w14:textId="349FCEFD"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5.2.4</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_Toc177384856 \h </w:instrText>
      </w:r>
      <w:r>
        <w:rPr>
          <w:noProof/>
        </w:rPr>
      </w:r>
      <w:r>
        <w:rPr>
          <w:noProof/>
        </w:rPr>
        <w:fldChar w:fldCharType="separate"/>
      </w:r>
      <w:r>
        <w:rPr>
          <w:noProof/>
        </w:rPr>
        <w:t>16</w:t>
      </w:r>
      <w:r>
        <w:rPr>
          <w:noProof/>
        </w:rPr>
        <w:fldChar w:fldCharType="end"/>
      </w:r>
    </w:p>
    <w:p w14:paraId="1D673C61" w14:textId="535F7353"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5.2.5</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_Toc177384857 \h </w:instrText>
      </w:r>
      <w:r>
        <w:rPr>
          <w:noProof/>
        </w:rPr>
      </w:r>
      <w:r>
        <w:rPr>
          <w:noProof/>
        </w:rPr>
        <w:fldChar w:fldCharType="separate"/>
      </w:r>
      <w:r>
        <w:rPr>
          <w:noProof/>
        </w:rPr>
        <w:t>20</w:t>
      </w:r>
      <w:r>
        <w:rPr>
          <w:noProof/>
        </w:rPr>
        <w:fldChar w:fldCharType="end"/>
      </w:r>
    </w:p>
    <w:p w14:paraId="1C8408B7" w14:textId="6839F578"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_Toc177384858 \h </w:instrText>
      </w:r>
      <w:r>
        <w:rPr>
          <w:noProof/>
        </w:rPr>
      </w:r>
      <w:r>
        <w:rPr>
          <w:noProof/>
        </w:rPr>
        <w:fldChar w:fldCharType="separate"/>
      </w:r>
      <w:r>
        <w:rPr>
          <w:noProof/>
        </w:rPr>
        <w:t>25</w:t>
      </w:r>
      <w:r>
        <w:rPr>
          <w:noProof/>
        </w:rPr>
        <w:fldChar w:fldCharType="end"/>
      </w:r>
    </w:p>
    <w:p w14:paraId="104F2628" w14:textId="2C5F06E8"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5.2.6.1</w:t>
      </w:r>
      <w:r>
        <w:rPr>
          <w:rFonts w:asciiTheme="minorHAnsi" w:eastAsiaTheme="minorEastAsia" w:hAnsiTheme="minorHAnsi" w:cstheme="minorBidi"/>
          <w:noProof/>
          <w:kern w:val="2"/>
          <w:sz w:val="22"/>
          <w:szCs w:val="22"/>
          <w:lang w:eastAsia="ko-KR"/>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_Toc177384859 \h </w:instrText>
      </w:r>
      <w:r>
        <w:rPr>
          <w:noProof/>
        </w:rPr>
      </w:r>
      <w:r>
        <w:rPr>
          <w:noProof/>
        </w:rPr>
        <w:fldChar w:fldCharType="separate"/>
      </w:r>
      <w:r>
        <w:rPr>
          <w:noProof/>
        </w:rPr>
        <w:t>25</w:t>
      </w:r>
      <w:r>
        <w:rPr>
          <w:noProof/>
        </w:rPr>
        <w:fldChar w:fldCharType="end"/>
      </w:r>
    </w:p>
    <w:p w14:paraId="47777F8F" w14:textId="30750A6B"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5.2.6.2</w:t>
      </w:r>
      <w:r>
        <w:rPr>
          <w:rFonts w:asciiTheme="minorHAnsi" w:eastAsiaTheme="minorEastAsia" w:hAnsiTheme="minorHAnsi" w:cstheme="minorBidi"/>
          <w:noProof/>
          <w:kern w:val="2"/>
          <w:sz w:val="22"/>
          <w:szCs w:val="22"/>
          <w:lang w:eastAsia="ko-KR"/>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_Toc177384860 \h </w:instrText>
      </w:r>
      <w:r>
        <w:rPr>
          <w:noProof/>
        </w:rPr>
      </w:r>
      <w:r>
        <w:rPr>
          <w:noProof/>
        </w:rPr>
        <w:fldChar w:fldCharType="separate"/>
      </w:r>
      <w:r>
        <w:rPr>
          <w:noProof/>
        </w:rPr>
        <w:t>26</w:t>
      </w:r>
      <w:r>
        <w:rPr>
          <w:noProof/>
        </w:rPr>
        <w:fldChar w:fldCharType="end"/>
      </w:r>
    </w:p>
    <w:p w14:paraId="4E655F2C" w14:textId="58520BF7"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Analytics Aggregation from Multiple NWDAFs</w:t>
      </w:r>
      <w:r>
        <w:rPr>
          <w:noProof/>
        </w:rPr>
        <w:tab/>
      </w:r>
      <w:r>
        <w:rPr>
          <w:noProof/>
        </w:rPr>
        <w:fldChar w:fldCharType="begin" w:fldLock="1"/>
      </w:r>
      <w:r>
        <w:rPr>
          <w:noProof/>
        </w:rPr>
        <w:instrText xml:space="preserve"> PAGEREF _Toc177384861 \h </w:instrText>
      </w:r>
      <w:r>
        <w:rPr>
          <w:noProof/>
        </w:rPr>
      </w:r>
      <w:r>
        <w:rPr>
          <w:noProof/>
        </w:rPr>
        <w:fldChar w:fldCharType="separate"/>
      </w:r>
      <w:r>
        <w:rPr>
          <w:noProof/>
        </w:rPr>
        <w:t>28</w:t>
      </w:r>
      <w:r>
        <w:rPr>
          <w:noProof/>
        </w:rPr>
        <w:fldChar w:fldCharType="end"/>
      </w:r>
    </w:p>
    <w:p w14:paraId="22010D1A" w14:textId="0384610A"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_Toc177384862 \h </w:instrText>
      </w:r>
      <w:r>
        <w:rPr>
          <w:noProof/>
        </w:rPr>
      </w:r>
      <w:r>
        <w:rPr>
          <w:noProof/>
        </w:rPr>
        <w:fldChar w:fldCharType="separate"/>
      </w:r>
      <w:r>
        <w:rPr>
          <w:noProof/>
        </w:rPr>
        <w:t>28</w:t>
      </w:r>
      <w:r>
        <w:rPr>
          <w:noProof/>
        </w:rPr>
        <w:fldChar w:fldCharType="end"/>
      </w:r>
    </w:p>
    <w:p w14:paraId="1D606A6D" w14:textId="0AA42FC0"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_Toc177384863 \h </w:instrText>
      </w:r>
      <w:r>
        <w:rPr>
          <w:noProof/>
        </w:rPr>
      </w:r>
      <w:r>
        <w:rPr>
          <w:noProof/>
        </w:rPr>
        <w:fldChar w:fldCharType="separate"/>
      </w:r>
      <w:r>
        <w:rPr>
          <w:noProof/>
        </w:rPr>
        <w:t>28</w:t>
      </w:r>
      <w:r>
        <w:rPr>
          <w:noProof/>
        </w:rPr>
        <w:fldChar w:fldCharType="end"/>
      </w:r>
    </w:p>
    <w:p w14:paraId="16DF921F" w14:textId="2AA4D7D3"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_Toc177384864 \h </w:instrText>
      </w:r>
      <w:r>
        <w:rPr>
          <w:noProof/>
        </w:rPr>
      </w:r>
      <w:r>
        <w:rPr>
          <w:noProof/>
        </w:rPr>
        <w:fldChar w:fldCharType="separate"/>
      </w:r>
      <w:r>
        <w:rPr>
          <w:noProof/>
        </w:rPr>
        <w:t>30</w:t>
      </w:r>
      <w:r>
        <w:rPr>
          <w:noProof/>
        </w:rPr>
        <w:fldChar w:fldCharType="end"/>
      </w:r>
    </w:p>
    <w:p w14:paraId="19F55D6C" w14:textId="533358C5"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Procedures for Analytics Transferring</w:t>
      </w:r>
      <w:r>
        <w:rPr>
          <w:noProof/>
        </w:rPr>
        <w:tab/>
      </w:r>
      <w:r>
        <w:rPr>
          <w:noProof/>
        </w:rPr>
        <w:fldChar w:fldCharType="begin" w:fldLock="1"/>
      </w:r>
      <w:r>
        <w:rPr>
          <w:noProof/>
        </w:rPr>
        <w:instrText xml:space="preserve"> PAGEREF _Toc177384865 \h </w:instrText>
      </w:r>
      <w:r>
        <w:rPr>
          <w:noProof/>
        </w:rPr>
      </w:r>
      <w:r>
        <w:rPr>
          <w:noProof/>
        </w:rPr>
        <w:fldChar w:fldCharType="separate"/>
      </w:r>
      <w:r>
        <w:rPr>
          <w:noProof/>
        </w:rPr>
        <w:t>31</w:t>
      </w:r>
      <w:r>
        <w:rPr>
          <w:noProof/>
        </w:rPr>
        <w:fldChar w:fldCharType="end"/>
      </w:r>
    </w:p>
    <w:p w14:paraId="750DA783" w14:textId="1EE39890"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5.4.1</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_Toc177384866 \h </w:instrText>
      </w:r>
      <w:r>
        <w:rPr>
          <w:noProof/>
        </w:rPr>
      </w:r>
      <w:r>
        <w:rPr>
          <w:noProof/>
        </w:rPr>
        <w:fldChar w:fldCharType="separate"/>
      </w:r>
      <w:r>
        <w:rPr>
          <w:noProof/>
        </w:rPr>
        <w:t>31</w:t>
      </w:r>
      <w:r>
        <w:rPr>
          <w:noProof/>
        </w:rPr>
        <w:fldChar w:fldCharType="end"/>
      </w:r>
    </w:p>
    <w:p w14:paraId="27E03E08" w14:textId="68623D76"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5.4.2</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_Toc177384867 \h </w:instrText>
      </w:r>
      <w:r>
        <w:rPr>
          <w:noProof/>
        </w:rPr>
      </w:r>
      <w:r>
        <w:rPr>
          <w:noProof/>
        </w:rPr>
        <w:fldChar w:fldCharType="separate"/>
      </w:r>
      <w:r>
        <w:rPr>
          <w:noProof/>
        </w:rPr>
        <w:t>33</w:t>
      </w:r>
      <w:r>
        <w:rPr>
          <w:noProof/>
        </w:rPr>
        <w:fldChar w:fldCharType="end"/>
      </w:r>
    </w:p>
    <w:p w14:paraId="60B8930B" w14:textId="4D5FB4E1"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5.4.3</w:t>
      </w:r>
      <w:r>
        <w:rPr>
          <w:rFonts w:asciiTheme="minorHAnsi" w:eastAsiaTheme="minorEastAsia" w:hAnsiTheme="minorHAnsi" w:cstheme="minorBidi"/>
          <w:noProof/>
          <w:kern w:val="2"/>
          <w:sz w:val="22"/>
          <w:szCs w:val="22"/>
          <w:lang w:eastAsia="ko-KR"/>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_Toc177384868 \h </w:instrText>
      </w:r>
      <w:r>
        <w:rPr>
          <w:noProof/>
        </w:rPr>
      </w:r>
      <w:r>
        <w:rPr>
          <w:noProof/>
        </w:rPr>
        <w:fldChar w:fldCharType="separate"/>
      </w:r>
      <w:r>
        <w:rPr>
          <w:noProof/>
        </w:rPr>
        <w:t>36</w:t>
      </w:r>
      <w:r>
        <w:rPr>
          <w:noProof/>
        </w:rPr>
        <w:fldChar w:fldCharType="end"/>
      </w:r>
    </w:p>
    <w:p w14:paraId="23EDFA8B" w14:textId="6AAE309E"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_Toc177384869 \h </w:instrText>
      </w:r>
      <w:r>
        <w:rPr>
          <w:noProof/>
        </w:rPr>
      </w:r>
      <w:r>
        <w:rPr>
          <w:noProof/>
        </w:rPr>
        <w:fldChar w:fldCharType="separate"/>
      </w:r>
      <w:r>
        <w:rPr>
          <w:noProof/>
        </w:rPr>
        <w:t>38</w:t>
      </w:r>
      <w:r>
        <w:rPr>
          <w:noProof/>
        </w:rPr>
        <w:fldChar w:fldCharType="end"/>
      </w:r>
    </w:p>
    <w:p w14:paraId="7BB16F66" w14:textId="327FEDC2"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_Toc177384870 \h </w:instrText>
      </w:r>
      <w:r>
        <w:rPr>
          <w:noProof/>
        </w:rPr>
      </w:r>
      <w:r>
        <w:rPr>
          <w:noProof/>
        </w:rPr>
        <w:fldChar w:fldCharType="separate"/>
      </w:r>
      <w:r>
        <w:rPr>
          <w:noProof/>
        </w:rPr>
        <w:t>38</w:t>
      </w:r>
      <w:r>
        <w:rPr>
          <w:noProof/>
        </w:rPr>
        <w:fldChar w:fldCharType="end"/>
      </w:r>
    </w:p>
    <w:p w14:paraId="610B9224" w14:textId="437FBE7E"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Data Collection from NFs</w:t>
      </w:r>
      <w:r>
        <w:rPr>
          <w:noProof/>
        </w:rPr>
        <w:tab/>
      </w:r>
      <w:r>
        <w:rPr>
          <w:noProof/>
        </w:rPr>
        <w:fldChar w:fldCharType="begin" w:fldLock="1"/>
      </w:r>
      <w:r>
        <w:rPr>
          <w:noProof/>
        </w:rPr>
        <w:instrText xml:space="preserve"> PAGEREF _Toc177384871 \h </w:instrText>
      </w:r>
      <w:r>
        <w:rPr>
          <w:noProof/>
        </w:rPr>
      </w:r>
      <w:r>
        <w:rPr>
          <w:noProof/>
        </w:rPr>
        <w:fldChar w:fldCharType="separate"/>
      </w:r>
      <w:r>
        <w:rPr>
          <w:noProof/>
        </w:rPr>
        <w:t>38</w:t>
      </w:r>
      <w:r>
        <w:rPr>
          <w:noProof/>
        </w:rPr>
        <w:fldChar w:fldCharType="end"/>
      </w:r>
    </w:p>
    <w:p w14:paraId="13F2531C" w14:textId="26A92C23"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Data collection profile registration</w:t>
      </w:r>
      <w:r>
        <w:rPr>
          <w:noProof/>
        </w:rPr>
        <w:tab/>
      </w:r>
      <w:r>
        <w:rPr>
          <w:noProof/>
        </w:rPr>
        <w:fldChar w:fldCharType="begin" w:fldLock="1"/>
      </w:r>
      <w:r>
        <w:rPr>
          <w:noProof/>
        </w:rPr>
        <w:instrText xml:space="preserve"> PAGEREF _Toc177384872 \h </w:instrText>
      </w:r>
      <w:r>
        <w:rPr>
          <w:noProof/>
        </w:rPr>
      </w:r>
      <w:r>
        <w:rPr>
          <w:noProof/>
        </w:rPr>
        <w:fldChar w:fldCharType="separate"/>
      </w:r>
      <w:r>
        <w:rPr>
          <w:noProof/>
        </w:rPr>
        <w:t>40</w:t>
      </w:r>
      <w:r>
        <w:rPr>
          <w:noProof/>
        </w:rPr>
        <w:fldChar w:fldCharType="end"/>
      </w:r>
    </w:p>
    <w:p w14:paraId="526B1F74" w14:textId="022D533C"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5.5.3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_Toc177384873 \h </w:instrText>
      </w:r>
      <w:r>
        <w:rPr>
          <w:noProof/>
        </w:rPr>
      </w:r>
      <w:r>
        <w:rPr>
          <w:noProof/>
        </w:rPr>
        <w:fldChar w:fldCharType="separate"/>
      </w:r>
      <w:r>
        <w:rPr>
          <w:noProof/>
        </w:rPr>
        <w:t>42</w:t>
      </w:r>
      <w:r>
        <w:rPr>
          <w:noProof/>
        </w:rPr>
        <w:fldChar w:fldCharType="end"/>
      </w:r>
    </w:p>
    <w:p w14:paraId="72A28D83" w14:textId="62795C2B"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5.5.3.1</w:t>
      </w:r>
      <w:r>
        <w:rPr>
          <w:rFonts w:asciiTheme="minorHAnsi" w:eastAsiaTheme="minorEastAsia" w:hAnsiTheme="minorHAnsi" w:cstheme="minorBidi"/>
          <w:noProof/>
          <w:kern w:val="2"/>
          <w:sz w:val="22"/>
          <w:szCs w:val="22"/>
          <w:lang w:eastAsia="ko-KR"/>
          <w14:ligatures w14:val="standardContextual"/>
        </w:rPr>
        <w:tab/>
      </w:r>
      <w:r>
        <w:rPr>
          <w:noProof/>
        </w:rPr>
        <w:t>Data Collection via DCCF</w:t>
      </w:r>
      <w:r>
        <w:rPr>
          <w:noProof/>
        </w:rPr>
        <w:tab/>
      </w:r>
      <w:r>
        <w:rPr>
          <w:noProof/>
        </w:rPr>
        <w:fldChar w:fldCharType="begin" w:fldLock="1"/>
      </w:r>
      <w:r>
        <w:rPr>
          <w:noProof/>
        </w:rPr>
        <w:instrText xml:space="preserve"> PAGEREF _Toc177384874 \h </w:instrText>
      </w:r>
      <w:r>
        <w:rPr>
          <w:noProof/>
        </w:rPr>
      </w:r>
      <w:r>
        <w:rPr>
          <w:noProof/>
        </w:rPr>
        <w:fldChar w:fldCharType="separate"/>
      </w:r>
      <w:r>
        <w:rPr>
          <w:noProof/>
        </w:rPr>
        <w:t>42</w:t>
      </w:r>
      <w:r>
        <w:rPr>
          <w:noProof/>
        </w:rPr>
        <w:fldChar w:fldCharType="end"/>
      </w:r>
    </w:p>
    <w:p w14:paraId="611BDBC4" w14:textId="7FF3B559"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5.5.3.2</w:t>
      </w:r>
      <w:r>
        <w:rPr>
          <w:rFonts w:asciiTheme="minorHAnsi" w:eastAsiaTheme="minorEastAsia" w:hAnsiTheme="minorHAnsi" w:cstheme="minorBidi"/>
          <w:noProof/>
          <w:kern w:val="2"/>
          <w:sz w:val="22"/>
          <w:szCs w:val="22"/>
          <w:lang w:eastAsia="ko-KR"/>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_Toc177384875 \h </w:instrText>
      </w:r>
      <w:r>
        <w:rPr>
          <w:noProof/>
        </w:rPr>
      </w:r>
      <w:r>
        <w:rPr>
          <w:noProof/>
        </w:rPr>
        <w:fldChar w:fldCharType="separate"/>
      </w:r>
      <w:r>
        <w:rPr>
          <w:noProof/>
        </w:rPr>
        <w:t>46</w:t>
      </w:r>
      <w:r>
        <w:rPr>
          <w:noProof/>
        </w:rPr>
        <w:fldChar w:fldCharType="end"/>
      </w:r>
    </w:p>
    <w:p w14:paraId="04CACDBE" w14:textId="1209E968"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_Toc177384876 \h </w:instrText>
      </w:r>
      <w:r>
        <w:rPr>
          <w:noProof/>
        </w:rPr>
      </w:r>
      <w:r>
        <w:rPr>
          <w:noProof/>
        </w:rPr>
        <w:fldChar w:fldCharType="separate"/>
      </w:r>
      <w:r>
        <w:rPr>
          <w:noProof/>
        </w:rPr>
        <w:t>51</w:t>
      </w:r>
      <w:r>
        <w:rPr>
          <w:noProof/>
        </w:rPr>
        <w:fldChar w:fldCharType="end"/>
      </w:r>
    </w:p>
    <w:p w14:paraId="734395D6" w14:textId="23E79525"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5.5.4.1</w:t>
      </w:r>
      <w:r>
        <w:rPr>
          <w:rFonts w:asciiTheme="minorHAnsi" w:eastAsiaTheme="minorEastAsia" w:hAnsiTheme="minorHAnsi" w:cstheme="minorBidi"/>
          <w:noProof/>
          <w:kern w:val="2"/>
          <w:sz w:val="22"/>
          <w:szCs w:val="22"/>
          <w:lang w:eastAsia="ko-KR"/>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_Toc177384877 \h </w:instrText>
      </w:r>
      <w:r>
        <w:rPr>
          <w:noProof/>
        </w:rPr>
      </w:r>
      <w:r>
        <w:rPr>
          <w:noProof/>
        </w:rPr>
        <w:fldChar w:fldCharType="separate"/>
      </w:r>
      <w:r>
        <w:rPr>
          <w:noProof/>
        </w:rPr>
        <w:t>51</w:t>
      </w:r>
      <w:r>
        <w:rPr>
          <w:noProof/>
        </w:rPr>
        <w:fldChar w:fldCharType="end"/>
      </w:r>
    </w:p>
    <w:p w14:paraId="02D82C34" w14:textId="596C466B"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rPr>
        <w:t>5.5.4.2</w:t>
      </w:r>
      <w:r>
        <w:rPr>
          <w:rFonts w:asciiTheme="minorHAnsi" w:eastAsiaTheme="minorEastAsia" w:hAnsiTheme="minorHAnsi" w:cstheme="minorBidi"/>
          <w:noProof/>
          <w:kern w:val="2"/>
          <w:sz w:val="22"/>
          <w:szCs w:val="22"/>
          <w:lang w:eastAsia="ko-KR"/>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_Toc177384878 \h </w:instrText>
      </w:r>
      <w:r>
        <w:rPr>
          <w:noProof/>
        </w:rPr>
      </w:r>
      <w:r>
        <w:rPr>
          <w:noProof/>
        </w:rPr>
        <w:fldChar w:fldCharType="separate"/>
      </w:r>
      <w:r>
        <w:rPr>
          <w:noProof/>
        </w:rPr>
        <w:t>53</w:t>
      </w:r>
      <w:r>
        <w:rPr>
          <w:noProof/>
        </w:rPr>
        <w:fldChar w:fldCharType="end"/>
      </w:r>
    </w:p>
    <w:p w14:paraId="3A248B4D" w14:textId="74E42DC7"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_Toc177384879 \h </w:instrText>
      </w:r>
      <w:r>
        <w:rPr>
          <w:noProof/>
        </w:rPr>
      </w:r>
      <w:r>
        <w:rPr>
          <w:noProof/>
        </w:rPr>
        <w:fldChar w:fldCharType="separate"/>
      </w:r>
      <w:r>
        <w:rPr>
          <w:noProof/>
        </w:rPr>
        <w:t>54</w:t>
      </w:r>
      <w:r>
        <w:rPr>
          <w:noProof/>
        </w:rPr>
        <w:fldChar w:fldCharType="end"/>
      </w:r>
    </w:p>
    <w:p w14:paraId="2700DC99" w14:textId="74013D9E"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_Toc177384880 \h </w:instrText>
      </w:r>
      <w:r>
        <w:rPr>
          <w:noProof/>
        </w:rPr>
      </w:r>
      <w:r>
        <w:rPr>
          <w:noProof/>
        </w:rPr>
        <w:fldChar w:fldCharType="separate"/>
      </w:r>
      <w:r>
        <w:rPr>
          <w:noProof/>
        </w:rPr>
        <w:t>54</w:t>
      </w:r>
      <w:r>
        <w:rPr>
          <w:noProof/>
        </w:rPr>
        <w:fldChar w:fldCharType="end"/>
      </w:r>
    </w:p>
    <w:p w14:paraId="671B98F8" w14:textId="0B6AF327"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_Toc177384881 \h </w:instrText>
      </w:r>
      <w:r>
        <w:rPr>
          <w:noProof/>
        </w:rPr>
      </w:r>
      <w:r>
        <w:rPr>
          <w:noProof/>
        </w:rPr>
        <w:fldChar w:fldCharType="separate"/>
      </w:r>
      <w:r>
        <w:rPr>
          <w:noProof/>
        </w:rPr>
        <w:t>54</w:t>
      </w:r>
      <w:r>
        <w:rPr>
          <w:noProof/>
        </w:rPr>
        <w:fldChar w:fldCharType="end"/>
      </w:r>
    </w:p>
    <w:p w14:paraId="28C8558F" w14:textId="1A26AFF9"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5.6A</w:t>
      </w:r>
      <w:r>
        <w:rPr>
          <w:rFonts w:asciiTheme="minorHAnsi" w:eastAsiaTheme="minorEastAsia" w:hAnsiTheme="minorHAnsi" w:cstheme="minorBidi"/>
          <w:noProof/>
          <w:kern w:val="2"/>
          <w:sz w:val="22"/>
          <w:szCs w:val="22"/>
          <w:lang w:eastAsia="ko-KR"/>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_Toc177384882 \h </w:instrText>
      </w:r>
      <w:r>
        <w:rPr>
          <w:noProof/>
        </w:rPr>
      </w:r>
      <w:r>
        <w:rPr>
          <w:noProof/>
        </w:rPr>
        <w:fldChar w:fldCharType="separate"/>
      </w:r>
      <w:r>
        <w:rPr>
          <w:noProof/>
        </w:rPr>
        <w:t>55</w:t>
      </w:r>
      <w:r>
        <w:rPr>
          <w:noProof/>
        </w:rPr>
        <w:fldChar w:fldCharType="end"/>
      </w:r>
    </w:p>
    <w:p w14:paraId="28872545" w14:textId="331CD53A"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5.6A.1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_Toc177384883 \h </w:instrText>
      </w:r>
      <w:r>
        <w:rPr>
          <w:noProof/>
        </w:rPr>
      </w:r>
      <w:r>
        <w:rPr>
          <w:noProof/>
        </w:rPr>
        <w:fldChar w:fldCharType="separate"/>
      </w:r>
      <w:r>
        <w:rPr>
          <w:noProof/>
        </w:rPr>
        <w:t>55</w:t>
      </w:r>
      <w:r>
        <w:rPr>
          <w:noProof/>
        </w:rPr>
        <w:fldChar w:fldCharType="end"/>
      </w:r>
    </w:p>
    <w:p w14:paraId="63AD8522" w14:textId="6C94F947"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5.6A.2</w:t>
      </w:r>
      <w:r>
        <w:rPr>
          <w:rFonts w:asciiTheme="minorHAnsi" w:eastAsiaTheme="minorEastAsia" w:hAnsiTheme="minorHAnsi" w:cstheme="minorBidi"/>
          <w:noProof/>
          <w:kern w:val="2"/>
          <w:sz w:val="22"/>
          <w:szCs w:val="22"/>
          <w:lang w:eastAsia="ko-KR"/>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_Toc177384884 \h </w:instrText>
      </w:r>
      <w:r>
        <w:rPr>
          <w:noProof/>
        </w:rPr>
      </w:r>
      <w:r>
        <w:rPr>
          <w:noProof/>
        </w:rPr>
        <w:fldChar w:fldCharType="separate"/>
      </w:r>
      <w:r>
        <w:rPr>
          <w:noProof/>
        </w:rPr>
        <w:t>55</w:t>
      </w:r>
      <w:r>
        <w:rPr>
          <w:noProof/>
        </w:rPr>
        <w:fldChar w:fldCharType="end"/>
      </w:r>
    </w:p>
    <w:p w14:paraId="12D9449E" w14:textId="16C2F794"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_Toc177384885 \h </w:instrText>
      </w:r>
      <w:r>
        <w:rPr>
          <w:noProof/>
        </w:rPr>
      </w:r>
      <w:r>
        <w:rPr>
          <w:noProof/>
        </w:rPr>
        <w:fldChar w:fldCharType="separate"/>
      </w:r>
      <w:r>
        <w:rPr>
          <w:noProof/>
        </w:rPr>
        <w:t>56</w:t>
      </w:r>
      <w:r>
        <w:rPr>
          <w:noProof/>
        </w:rPr>
        <w:fldChar w:fldCharType="end"/>
      </w:r>
    </w:p>
    <w:p w14:paraId="342A1E04" w14:textId="53C19470"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_Toc177384886 \h </w:instrText>
      </w:r>
      <w:r>
        <w:rPr>
          <w:noProof/>
        </w:rPr>
      </w:r>
      <w:r>
        <w:rPr>
          <w:noProof/>
        </w:rPr>
        <w:fldChar w:fldCharType="separate"/>
      </w:r>
      <w:r>
        <w:rPr>
          <w:noProof/>
        </w:rPr>
        <w:t>56</w:t>
      </w:r>
      <w:r>
        <w:rPr>
          <w:noProof/>
        </w:rPr>
        <w:fldChar w:fldCharType="end"/>
      </w:r>
    </w:p>
    <w:p w14:paraId="4ECE5745" w14:textId="07FEF334"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_Toc177384887 \h </w:instrText>
      </w:r>
      <w:r>
        <w:rPr>
          <w:noProof/>
        </w:rPr>
      </w:r>
      <w:r>
        <w:rPr>
          <w:noProof/>
        </w:rPr>
        <w:fldChar w:fldCharType="separate"/>
      </w:r>
      <w:r>
        <w:rPr>
          <w:noProof/>
        </w:rPr>
        <w:t>56</w:t>
      </w:r>
      <w:r>
        <w:rPr>
          <w:noProof/>
        </w:rPr>
        <w:fldChar w:fldCharType="end"/>
      </w:r>
    </w:p>
    <w:p w14:paraId="5CF6C769" w14:textId="70FAC90F"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5.7.3</w:t>
      </w:r>
      <w:r>
        <w:rPr>
          <w:rFonts w:asciiTheme="minorHAnsi" w:eastAsiaTheme="minorEastAsia" w:hAnsiTheme="minorHAnsi" w:cstheme="minorBidi"/>
          <w:noProof/>
          <w:kern w:val="2"/>
          <w:sz w:val="22"/>
          <w:szCs w:val="22"/>
          <w:lang w:eastAsia="ko-KR"/>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_Toc177384888 \h </w:instrText>
      </w:r>
      <w:r>
        <w:rPr>
          <w:noProof/>
        </w:rPr>
      </w:r>
      <w:r>
        <w:rPr>
          <w:noProof/>
        </w:rPr>
        <w:fldChar w:fldCharType="separate"/>
      </w:r>
      <w:r>
        <w:rPr>
          <w:noProof/>
        </w:rPr>
        <w:t>59</w:t>
      </w:r>
      <w:r>
        <w:rPr>
          <w:noProof/>
        </w:rPr>
        <w:fldChar w:fldCharType="end"/>
      </w:r>
    </w:p>
    <w:p w14:paraId="024CDCB7" w14:textId="67136ECE"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rPr>
        <w:t>NF load Analytics</w:t>
      </w:r>
      <w:r>
        <w:rPr>
          <w:noProof/>
        </w:rPr>
        <w:tab/>
      </w:r>
      <w:r>
        <w:rPr>
          <w:noProof/>
        </w:rPr>
        <w:fldChar w:fldCharType="begin" w:fldLock="1"/>
      </w:r>
      <w:r>
        <w:rPr>
          <w:noProof/>
        </w:rPr>
        <w:instrText xml:space="preserve"> PAGEREF _Toc177384889 \h </w:instrText>
      </w:r>
      <w:r>
        <w:rPr>
          <w:noProof/>
        </w:rPr>
      </w:r>
      <w:r>
        <w:rPr>
          <w:noProof/>
        </w:rPr>
        <w:fldChar w:fldCharType="separate"/>
      </w:r>
      <w:r>
        <w:rPr>
          <w:noProof/>
        </w:rPr>
        <w:t>62</w:t>
      </w:r>
      <w:r>
        <w:rPr>
          <w:noProof/>
        </w:rPr>
        <w:fldChar w:fldCharType="end"/>
      </w:r>
    </w:p>
    <w:p w14:paraId="59BC1C97" w14:textId="02E0721B"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5.7.5</w:t>
      </w:r>
      <w:r>
        <w:rPr>
          <w:rFonts w:asciiTheme="minorHAnsi" w:eastAsiaTheme="minorEastAsia" w:hAnsiTheme="minorHAnsi" w:cstheme="minorBidi"/>
          <w:noProof/>
          <w:kern w:val="2"/>
          <w:sz w:val="22"/>
          <w:szCs w:val="22"/>
          <w:lang w:eastAsia="ko-KR"/>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_Toc177384890 \h </w:instrText>
      </w:r>
      <w:r>
        <w:rPr>
          <w:noProof/>
        </w:rPr>
      </w:r>
      <w:r>
        <w:rPr>
          <w:noProof/>
        </w:rPr>
        <w:fldChar w:fldCharType="separate"/>
      </w:r>
      <w:r>
        <w:rPr>
          <w:noProof/>
        </w:rPr>
        <w:t>65</w:t>
      </w:r>
      <w:r>
        <w:rPr>
          <w:noProof/>
        </w:rPr>
        <w:fldChar w:fldCharType="end"/>
      </w:r>
    </w:p>
    <w:p w14:paraId="20A1AAF8" w14:textId="3892DAD3"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5.7.6</w:t>
      </w:r>
      <w:r>
        <w:rPr>
          <w:rFonts w:asciiTheme="minorHAnsi" w:eastAsiaTheme="minorEastAsia" w:hAnsiTheme="minorHAnsi" w:cstheme="minorBidi"/>
          <w:noProof/>
          <w:kern w:val="2"/>
          <w:sz w:val="22"/>
          <w:szCs w:val="22"/>
          <w:lang w:eastAsia="ko-KR"/>
          <w14:ligatures w14:val="standardContextual"/>
        </w:rPr>
        <w:tab/>
      </w:r>
      <w:r>
        <w:rPr>
          <w:noProof/>
        </w:rPr>
        <w:t>UE Mobility Analytics</w:t>
      </w:r>
      <w:r>
        <w:rPr>
          <w:noProof/>
        </w:rPr>
        <w:tab/>
      </w:r>
      <w:r>
        <w:rPr>
          <w:noProof/>
        </w:rPr>
        <w:fldChar w:fldCharType="begin" w:fldLock="1"/>
      </w:r>
      <w:r>
        <w:rPr>
          <w:noProof/>
        </w:rPr>
        <w:instrText xml:space="preserve"> PAGEREF _Toc177384891 \h </w:instrText>
      </w:r>
      <w:r>
        <w:rPr>
          <w:noProof/>
        </w:rPr>
      </w:r>
      <w:r>
        <w:rPr>
          <w:noProof/>
        </w:rPr>
        <w:fldChar w:fldCharType="separate"/>
      </w:r>
      <w:r>
        <w:rPr>
          <w:noProof/>
        </w:rPr>
        <w:t>67</w:t>
      </w:r>
      <w:r>
        <w:rPr>
          <w:noProof/>
        </w:rPr>
        <w:fldChar w:fldCharType="end"/>
      </w:r>
    </w:p>
    <w:p w14:paraId="7528BBF7" w14:textId="62098E14"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5.7.7</w:t>
      </w:r>
      <w:r>
        <w:rPr>
          <w:rFonts w:asciiTheme="minorHAnsi" w:eastAsiaTheme="minorEastAsia" w:hAnsiTheme="minorHAnsi" w:cstheme="minorBidi"/>
          <w:noProof/>
          <w:kern w:val="2"/>
          <w:sz w:val="22"/>
          <w:szCs w:val="22"/>
          <w:lang w:eastAsia="ko-KR"/>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_Toc177384892 \h </w:instrText>
      </w:r>
      <w:r>
        <w:rPr>
          <w:noProof/>
        </w:rPr>
      </w:r>
      <w:r>
        <w:rPr>
          <w:noProof/>
        </w:rPr>
        <w:fldChar w:fldCharType="separate"/>
      </w:r>
      <w:r>
        <w:rPr>
          <w:noProof/>
        </w:rPr>
        <w:t>70</w:t>
      </w:r>
      <w:r>
        <w:rPr>
          <w:noProof/>
        </w:rPr>
        <w:fldChar w:fldCharType="end"/>
      </w:r>
    </w:p>
    <w:p w14:paraId="36BFE4B3" w14:textId="1592C273"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5.7.8</w:t>
      </w:r>
      <w:r>
        <w:rPr>
          <w:rFonts w:asciiTheme="minorHAnsi" w:eastAsiaTheme="minorEastAsia" w:hAnsiTheme="minorHAnsi" w:cstheme="minorBidi"/>
          <w:noProof/>
          <w:kern w:val="2"/>
          <w:sz w:val="22"/>
          <w:szCs w:val="22"/>
          <w:lang w:eastAsia="ko-KR"/>
          <w14:ligatures w14:val="standardContextual"/>
        </w:rPr>
        <w:tab/>
      </w:r>
      <w:r>
        <w:rPr>
          <w:noProof/>
        </w:rPr>
        <w:t>Expected UE behavioural Analytics</w:t>
      </w:r>
      <w:r>
        <w:rPr>
          <w:noProof/>
        </w:rPr>
        <w:tab/>
      </w:r>
      <w:r>
        <w:rPr>
          <w:noProof/>
        </w:rPr>
        <w:fldChar w:fldCharType="begin" w:fldLock="1"/>
      </w:r>
      <w:r>
        <w:rPr>
          <w:noProof/>
        </w:rPr>
        <w:instrText xml:space="preserve"> PAGEREF _Toc177384893 \h </w:instrText>
      </w:r>
      <w:r>
        <w:rPr>
          <w:noProof/>
        </w:rPr>
      </w:r>
      <w:r>
        <w:rPr>
          <w:noProof/>
        </w:rPr>
        <w:fldChar w:fldCharType="separate"/>
      </w:r>
      <w:r>
        <w:rPr>
          <w:noProof/>
        </w:rPr>
        <w:t>73</w:t>
      </w:r>
      <w:r>
        <w:rPr>
          <w:noProof/>
        </w:rPr>
        <w:fldChar w:fldCharType="end"/>
      </w:r>
    </w:p>
    <w:p w14:paraId="7AB56524" w14:textId="6D82ECAB"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5.7.9</w:t>
      </w:r>
      <w:r>
        <w:rPr>
          <w:rFonts w:asciiTheme="minorHAnsi" w:eastAsiaTheme="minorEastAsia" w:hAnsiTheme="minorHAnsi" w:cstheme="minorBidi"/>
          <w:noProof/>
          <w:kern w:val="2"/>
          <w:sz w:val="22"/>
          <w:szCs w:val="22"/>
          <w:lang w:eastAsia="ko-KR"/>
          <w14:ligatures w14:val="standardContextual"/>
        </w:rPr>
        <w:tab/>
      </w:r>
      <w:r>
        <w:rPr>
          <w:noProof/>
        </w:rPr>
        <w:t>Abnormal UE behavioural Analytics</w:t>
      </w:r>
      <w:r>
        <w:rPr>
          <w:noProof/>
        </w:rPr>
        <w:tab/>
      </w:r>
      <w:r>
        <w:rPr>
          <w:noProof/>
        </w:rPr>
        <w:fldChar w:fldCharType="begin" w:fldLock="1"/>
      </w:r>
      <w:r>
        <w:rPr>
          <w:noProof/>
        </w:rPr>
        <w:instrText xml:space="preserve"> PAGEREF _Toc177384894 \h </w:instrText>
      </w:r>
      <w:r>
        <w:rPr>
          <w:noProof/>
        </w:rPr>
      </w:r>
      <w:r>
        <w:rPr>
          <w:noProof/>
        </w:rPr>
        <w:fldChar w:fldCharType="separate"/>
      </w:r>
      <w:r>
        <w:rPr>
          <w:noProof/>
        </w:rPr>
        <w:t>75</w:t>
      </w:r>
      <w:r>
        <w:rPr>
          <w:noProof/>
        </w:rPr>
        <w:fldChar w:fldCharType="end"/>
      </w:r>
    </w:p>
    <w:p w14:paraId="1BF6062C" w14:textId="1DA1DF81"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5.7.10</w:t>
      </w:r>
      <w:r>
        <w:rPr>
          <w:rFonts w:asciiTheme="minorHAnsi" w:eastAsiaTheme="minorEastAsia" w:hAnsiTheme="minorHAnsi" w:cstheme="minorBidi"/>
          <w:noProof/>
          <w:kern w:val="2"/>
          <w:sz w:val="22"/>
          <w:szCs w:val="22"/>
          <w:lang w:eastAsia="ko-KR"/>
          <w14:ligatures w14:val="standardContextual"/>
        </w:rPr>
        <w:tab/>
      </w:r>
      <w:r>
        <w:rPr>
          <w:noProof/>
        </w:rPr>
        <w:t>User Data Congestion Analytics</w:t>
      </w:r>
      <w:r>
        <w:rPr>
          <w:noProof/>
        </w:rPr>
        <w:tab/>
      </w:r>
      <w:r>
        <w:rPr>
          <w:noProof/>
        </w:rPr>
        <w:fldChar w:fldCharType="begin" w:fldLock="1"/>
      </w:r>
      <w:r>
        <w:rPr>
          <w:noProof/>
        </w:rPr>
        <w:instrText xml:space="preserve"> PAGEREF _Toc177384895 \h </w:instrText>
      </w:r>
      <w:r>
        <w:rPr>
          <w:noProof/>
        </w:rPr>
      </w:r>
      <w:r>
        <w:rPr>
          <w:noProof/>
        </w:rPr>
        <w:fldChar w:fldCharType="separate"/>
      </w:r>
      <w:r>
        <w:rPr>
          <w:noProof/>
        </w:rPr>
        <w:t>76</w:t>
      </w:r>
      <w:r>
        <w:rPr>
          <w:noProof/>
        </w:rPr>
        <w:fldChar w:fldCharType="end"/>
      </w:r>
    </w:p>
    <w:p w14:paraId="485795A2" w14:textId="0986CB1F"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5.7.11</w:t>
      </w:r>
      <w:r>
        <w:rPr>
          <w:rFonts w:asciiTheme="minorHAnsi" w:eastAsiaTheme="minorEastAsia" w:hAnsiTheme="minorHAnsi" w:cstheme="minorBidi"/>
          <w:noProof/>
          <w:kern w:val="2"/>
          <w:sz w:val="22"/>
          <w:szCs w:val="22"/>
          <w:lang w:eastAsia="ko-KR"/>
          <w14:ligatures w14:val="standardContextual"/>
        </w:rPr>
        <w:tab/>
      </w:r>
      <w:r>
        <w:rPr>
          <w:noProof/>
        </w:rPr>
        <w:t>QoS Sustainability Analytics</w:t>
      </w:r>
      <w:r>
        <w:rPr>
          <w:noProof/>
        </w:rPr>
        <w:tab/>
      </w:r>
      <w:r>
        <w:rPr>
          <w:noProof/>
        </w:rPr>
        <w:fldChar w:fldCharType="begin" w:fldLock="1"/>
      </w:r>
      <w:r>
        <w:rPr>
          <w:noProof/>
        </w:rPr>
        <w:instrText xml:space="preserve"> PAGEREF _Toc177384896 \h </w:instrText>
      </w:r>
      <w:r>
        <w:rPr>
          <w:noProof/>
        </w:rPr>
      </w:r>
      <w:r>
        <w:rPr>
          <w:noProof/>
        </w:rPr>
        <w:fldChar w:fldCharType="separate"/>
      </w:r>
      <w:r>
        <w:rPr>
          <w:noProof/>
        </w:rPr>
        <w:t>79</w:t>
      </w:r>
      <w:r>
        <w:rPr>
          <w:noProof/>
        </w:rPr>
        <w:fldChar w:fldCharType="end"/>
      </w:r>
    </w:p>
    <w:p w14:paraId="631444E9" w14:textId="58E2EFEA"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5.7.12</w:t>
      </w:r>
      <w:r>
        <w:rPr>
          <w:rFonts w:asciiTheme="minorHAnsi" w:eastAsiaTheme="minorEastAsia" w:hAnsiTheme="minorHAnsi" w:cstheme="minorBidi"/>
          <w:noProof/>
          <w:kern w:val="2"/>
          <w:sz w:val="22"/>
          <w:szCs w:val="22"/>
          <w:lang w:eastAsia="ko-KR"/>
          <w14:ligatures w14:val="standardContextual"/>
        </w:rPr>
        <w:tab/>
      </w:r>
      <w:r>
        <w:rPr>
          <w:noProof/>
        </w:rPr>
        <w:t>Dispersion Analytics</w:t>
      </w:r>
      <w:r>
        <w:rPr>
          <w:noProof/>
        </w:rPr>
        <w:tab/>
      </w:r>
      <w:r>
        <w:rPr>
          <w:noProof/>
        </w:rPr>
        <w:fldChar w:fldCharType="begin" w:fldLock="1"/>
      </w:r>
      <w:r>
        <w:rPr>
          <w:noProof/>
        </w:rPr>
        <w:instrText xml:space="preserve"> PAGEREF _Toc177384897 \h </w:instrText>
      </w:r>
      <w:r>
        <w:rPr>
          <w:noProof/>
        </w:rPr>
      </w:r>
      <w:r>
        <w:rPr>
          <w:noProof/>
        </w:rPr>
        <w:fldChar w:fldCharType="separate"/>
      </w:r>
      <w:r>
        <w:rPr>
          <w:noProof/>
        </w:rPr>
        <w:t>81</w:t>
      </w:r>
      <w:r>
        <w:rPr>
          <w:noProof/>
        </w:rPr>
        <w:fldChar w:fldCharType="end"/>
      </w:r>
    </w:p>
    <w:p w14:paraId="1BA48F6A" w14:textId="4C66D133"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5.7.13</w:t>
      </w:r>
      <w:r>
        <w:rPr>
          <w:rFonts w:asciiTheme="minorHAnsi" w:eastAsiaTheme="minorEastAsia" w:hAnsiTheme="minorHAnsi" w:cstheme="minorBidi"/>
          <w:noProof/>
          <w:kern w:val="2"/>
          <w:sz w:val="22"/>
          <w:szCs w:val="22"/>
          <w:lang w:eastAsia="ko-KR"/>
          <w14:ligatures w14:val="standardContextual"/>
        </w:rPr>
        <w:tab/>
      </w:r>
      <w:r>
        <w:rPr>
          <w:noProof/>
        </w:rPr>
        <w:t>WLAN Performance Analytics</w:t>
      </w:r>
      <w:r>
        <w:rPr>
          <w:noProof/>
        </w:rPr>
        <w:tab/>
      </w:r>
      <w:r>
        <w:rPr>
          <w:noProof/>
        </w:rPr>
        <w:fldChar w:fldCharType="begin" w:fldLock="1"/>
      </w:r>
      <w:r>
        <w:rPr>
          <w:noProof/>
        </w:rPr>
        <w:instrText xml:space="preserve"> PAGEREF _Toc177384898 \h </w:instrText>
      </w:r>
      <w:r>
        <w:rPr>
          <w:noProof/>
        </w:rPr>
      </w:r>
      <w:r>
        <w:rPr>
          <w:noProof/>
        </w:rPr>
        <w:fldChar w:fldCharType="separate"/>
      </w:r>
      <w:r>
        <w:rPr>
          <w:noProof/>
        </w:rPr>
        <w:t>84</w:t>
      </w:r>
      <w:r>
        <w:rPr>
          <w:noProof/>
        </w:rPr>
        <w:fldChar w:fldCharType="end"/>
      </w:r>
    </w:p>
    <w:p w14:paraId="131E9726" w14:textId="64E89250"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5.7.14</w:t>
      </w:r>
      <w:r>
        <w:rPr>
          <w:rFonts w:asciiTheme="minorHAnsi" w:eastAsiaTheme="minorEastAsia" w:hAnsiTheme="minorHAnsi" w:cstheme="minorBidi"/>
          <w:noProof/>
          <w:kern w:val="2"/>
          <w:sz w:val="22"/>
          <w:szCs w:val="22"/>
          <w:lang w:eastAsia="ko-KR"/>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_Toc177384899 \h </w:instrText>
      </w:r>
      <w:r>
        <w:rPr>
          <w:noProof/>
        </w:rPr>
      </w:r>
      <w:r>
        <w:rPr>
          <w:noProof/>
        </w:rPr>
        <w:fldChar w:fldCharType="separate"/>
      </w:r>
      <w:r>
        <w:rPr>
          <w:noProof/>
        </w:rPr>
        <w:t>86</w:t>
      </w:r>
      <w:r>
        <w:rPr>
          <w:noProof/>
        </w:rPr>
        <w:fldChar w:fldCharType="end"/>
      </w:r>
    </w:p>
    <w:p w14:paraId="179944C7" w14:textId="7B51BD6A"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5.7.15</w:t>
      </w:r>
      <w:r>
        <w:rPr>
          <w:rFonts w:asciiTheme="minorHAnsi" w:eastAsiaTheme="minorEastAsia" w:hAnsiTheme="minorHAnsi" w:cstheme="minorBidi"/>
          <w:noProof/>
          <w:kern w:val="2"/>
          <w:sz w:val="22"/>
          <w:szCs w:val="22"/>
          <w:lang w:eastAsia="ko-KR"/>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_Toc177384900 \h </w:instrText>
      </w:r>
      <w:r>
        <w:rPr>
          <w:noProof/>
        </w:rPr>
      </w:r>
      <w:r>
        <w:rPr>
          <w:noProof/>
        </w:rPr>
        <w:fldChar w:fldCharType="separate"/>
      </w:r>
      <w:r>
        <w:rPr>
          <w:noProof/>
        </w:rPr>
        <w:t>87</w:t>
      </w:r>
      <w:r>
        <w:rPr>
          <w:noProof/>
        </w:rPr>
        <w:fldChar w:fldCharType="end"/>
      </w:r>
    </w:p>
    <w:p w14:paraId="6DF05411" w14:textId="21E27042"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5.7.16</w:t>
      </w:r>
      <w:r>
        <w:rPr>
          <w:rFonts w:asciiTheme="minorHAnsi" w:eastAsiaTheme="minorEastAsia" w:hAnsiTheme="minorHAnsi" w:cstheme="minorBidi"/>
          <w:noProof/>
          <w:kern w:val="2"/>
          <w:sz w:val="22"/>
          <w:szCs w:val="22"/>
          <w:lang w:eastAsia="ko-KR"/>
          <w14:ligatures w14:val="standardContextual"/>
        </w:rPr>
        <w:tab/>
      </w:r>
      <w:r>
        <w:rPr>
          <w:noProof/>
        </w:rPr>
        <w:t>DN Performance Analytics</w:t>
      </w:r>
      <w:r>
        <w:rPr>
          <w:noProof/>
        </w:rPr>
        <w:tab/>
      </w:r>
      <w:r>
        <w:rPr>
          <w:noProof/>
        </w:rPr>
        <w:fldChar w:fldCharType="begin" w:fldLock="1"/>
      </w:r>
      <w:r>
        <w:rPr>
          <w:noProof/>
        </w:rPr>
        <w:instrText xml:space="preserve"> PAGEREF _Toc177384901 \h </w:instrText>
      </w:r>
      <w:r>
        <w:rPr>
          <w:noProof/>
        </w:rPr>
      </w:r>
      <w:r>
        <w:rPr>
          <w:noProof/>
        </w:rPr>
        <w:fldChar w:fldCharType="separate"/>
      </w:r>
      <w:r>
        <w:rPr>
          <w:noProof/>
        </w:rPr>
        <w:t>90</w:t>
      </w:r>
      <w:r>
        <w:rPr>
          <w:noProof/>
        </w:rPr>
        <w:fldChar w:fldCharType="end"/>
      </w:r>
    </w:p>
    <w:p w14:paraId="37D5FED8" w14:textId="455B1C64"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5.7.17</w:t>
      </w:r>
      <w:r>
        <w:rPr>
          <w:rFonts w:asciiTheme="minorHAnsi" w:eastAsiaTheme="minorEastAsia" w:hAnsiTheme="minorHAnsi" w:cstheme="minorBidi"/>
          <w:noProof/>
          <w:kern w:val="2"/>
          <w:sz w:val="22"/>
          <w:szCs w:val="22"/>
          <w:lang w:eastAsia="ko-KR"/>
          <w14:ligatures w14:val="standardContextual"/>
        </w:rPr>
        <w:tab/>
      </w:r>
      <w:r>
        <w:rPr>
          <w:noProof/>
        </w:rPr>
        <w:t>PFD Determination Analytics</w:t>
      </w:r>
      <w:r>
        <w:rPr>
          <w:noProof/>
        </w:rPr>
        <w:tab/>
      </w:r>
      <w:r>
        <w:rPr>
          <w:noProof/>
        </w:rPr>
        <w:fldChar w:fldCharType="begin" w:fldLock="1"/>
      </w:r>
      <w:r>
        <w:rPr>
          <w:noProof/>
        </w:rPr>
        <w:instrText xml:space="preserve"> PAGEREF _Toc177384902 \h </w:instrText>
      </w:r>
      <w:r>
        <w:rPr>
          <w:noProof/>
        </w:rPr>
      </w:r>
      <w:r>
        <w:rPr>
          <w:noProof/>
        </w:rPr>
        <w:fldChar w:fldCharType="separate"/>
      </w:r>
      <w:r>
        <w:rPr>
          <w:noProof/>
        </w:rPr>
        <w:t>92</w:t>
      </w:r>
      <w:r>
        <w:rPr>
          <w:noProof/>
        </w:rPr>
        <w:fldChar w:fldCharType="end"/>
      </w:r>
    </w:p>
    <w:p w14:paraId="279E8940" w14:textId="5F6BF9C8"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5.7.18</w:t>
      </w:r>
      <w:r>
        <w:rPr>
          <w:rFonts w:asciiTheme="minorHAnsi" w:eastAsiaTheme="minorEastAsia" w:hAnsiTheme="minorHAnsi" w:cstheme="minorBidi"/>
          <w:noProof/>
          <w:kern w:val="2"/>
          <w:sz w:val="22"/>
          <w:szCs w:val="22"/>
          <w:lang w:eastAsia="ko-KR"/>
          <w14:ligatures w14:val="standardContextual"/>
        </w:rPr>
        <w:tab/>
      </w:r>
      <w:r>
        <w:rPr>
          <w:noProof/>
        </w:rPr>
        <w:t>E2E data volume transfer time analytics</w:t>
      </w:r>
      <w:r>
        <w:rPr>
          <w:noProof/>
        </w:rPr>
        <w:tab/>
      </w:r>
      <w:r>
        <w:rPr>
          <w:noProof/>
        </w:rPr>
        <w:fldChar w:fldCharType="begin" w:fldLock="1"/>
      </w:r>
      <w:r>
        <w:rPr>
          <w:noProof/>
        </w:rPr>
        <w:instrText xml:space="preserve"> PAGEREF _Toc177384903 \h </w:instrText>
      </w:r>
      <w:r>
        <w:rPr>
          <w:noProof/>
        </w:rPr>
      </w:r>
      <w:r>
        <w:rPr>
          <w:noProof/>
        </w:rPr>
        <w:fldChar w:fldCharType="separate"/>
      </w:r>
      <w:r>
        <w:rPr>
          <w:noProof/>
        </w:rPr>
        <w:t>94</w:t>
      </w:r>
      <w:r>
        <w:rPr>
          <w:noProof/>
        </w:rPr>
        <w:fldChar w:fldCharType="end"/>
      </w:r>
    </w:p>
    <w:p w14:paraId="08041B7E" w14:textId="3E34703F"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5.7.19</w:t>
      </w:r>
      <w:r>
        <w:rPr>
          <w:rFonts w:asciiTheme="minorHAnsi" w:eastAsiaTheme="minorEastAsia" w:hAnsiTheme="minorHAnsi" w:cstheme="minorBidi"/>
          <w:noProof/>
          <w:kern w:val="2"/>
          <w:sz w:val="22"/>
          <w:szCs w:val="22"/>
          <w:lang w:eastAsia="ko-KR"/>
          <w14:ligatures w14:val="standardContextual"/>
        </w:rPr>
        <w:tab/>
      </w:r>
      <w:r>
        <w:rPr>
          <w:noProof/>
        </w:rPr>
        <w:t>PDU Session Traffic Analytics</w:t>
      </w:r>
      <w:r>
        <w:rPr>
          <w:noProof/>
        </w:rPr>
        <w:tab/>
      </w:r>
      <w:r>
        <w:rPr>
          <w:noProof/>
        </w:rPr>
        <w:fldChar w:fldCharType="begin" w:fldLock="1"/>
      </w:r>
      <w:r>
        <w:rPr>
          <w:noProof/>
        </w:rPr>
        <w:instrText xml:space="preserve"> PAGEREF _Toc177384904 \h </w:instrText>
      </w:r>
      <w:r>
        <w:rPr>
          <w:noProof/>
        </w:rPr>
      </w:r>
      <w:r>
        <w:rPr>
          <w:noProof/>
        </w:rPr>
        <w:fldChar w:fldCharType="separate"/>
      </w:r>
      <w:r>
        <w:rPr>
          <w:noProof/>
        </w:rPr>
        <w:t>97</w:t>
      </w:r>
      <w:r>
        <w:rPr>
          <w:noProof/>
        </w:rPr>
        <w:fldChar w:fldCharType="end"/>
      </w:r>
    </w:p>
    <w:p w14:paraId="209F6FF1" w14:textId="17EE923B"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5.7.20</w:t>
      </w:r>
      <w:r>
        <w:rPr>
          <w:rFonts w:asciiTheme="minorHAnsi" w:eastAsiaTheme="minorEastAsia" w:hAnsiTheme="minorHAnsi" w:cstheme="minorBidi"/>
          <w:noProof/>
          <w:kern w:val="2"/>
          <w:sz w:val="22"/>
          <w:szCs w:val="22"/>
          <w:lang w:eastAsia="ko-KR"/>
          <w14:ligatures w14:val="standardContextual"/>
        </w:rPr>
        <w:tab/>
      </w:r>
      <w:r>
        <w:rPr>
          <w:noProof/>
        </w:rPr>
        <w:t>Relative Proximity Analytics</w:t>
      </w:r>
      <w:r>
        <w:rPr>
          <w:noProof/>
        </w:rPr>
        <w:tab/>
      </w:r>
      <w:r>
        <w:rPr>
          <w:noProof/>
        </w:rPr>
        <w:fldChar w:fldCharType="begin" w:fldLock="1"/>
      </w:r>
      <w:r>
        <w:rPr>
          <w:noProof/>
        </w:rPr>
        <w:instrText xml:space="preserve"> PAGEREF _Toc177384905 \h </w:instrText>
      </w:r>
      <w:r>
        <w:rPr>
          <w:noProof/>
        </w:rPr>
      </w:r>
      <w:r>
        <w:rPr>
          <w:noProof/>
        </w:rPr>
        <w:fldChar w:fldCharType="separate"/>
      </w:r>
      <w:r>
        <w:rPr>
          <w:noProof/>
        </w:rPr>
        <w:t>99</w:t>
      </w:r>
      <w:r>
        <w:rPr>
          <w:noProof/>
        </w:rPr>
        <w:fldChar w:fldCharType="end"/>
      </w:r>
    </w:p>
    <w:p w14:paraId="1F9628C0" w14:textId="63A443C5"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Movement Behaviour Analytics</w:t>
      </w:r>
      <w:r>
        <w:rPr>
          <w:noProof/>
        </w:rPr>
        <w:tab/>
      </w:r>
      <w:r>
        <w:rPr>
          <w:noProof/>
        </w:rPr>
        <w:fldChar w:fldCharType="begin" w:fldLock="1"/>
      </w:r>
      <w:r>
        <w:rPr>
          <w:noProof/>
        </w:rPr>
        <w:instrText xml:space="preserve"> PAGEREF _Toc177384906 \h </w:instrText>
      </w:r>
      <w:r>
        <w:rPr>
          <w:noProof/>
        </w:rPr>
      </w:r>
      <w:r>
        <w:rPr>
          <w:noProof/>
        </w:rPr>
        <w:fldChar w:fldCharType="separate"/>
      </w:r>
      <w:r>
        <w:rPr>
          <w:noProof/>
        </w:rPr>
        <w:t>102</w:t>
      </w:r>
      <w:r>
        <w:rPr>
          <w:noProof/>
        </w:rPr>
        <w:fldChar w:fldCharType="end"/>
      </w:r>
    </w:p>
    <w:p w14:paraId="5EA60A11" w14:textId="4980260B"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Location Accuracy Analytics</w:t>
      </w:r>
      <w:r>
        <w:rPr>
          <w:noProof/>
        </w:rPr>
        <w:tab/>
      </w:r>
      <w:r>
        <w:rPr>
          <w:noProof/>
        </w:rPr>
        <w:fldChar w:fldCharType="begin" w:fldLock="1"/>
      </w:r>
      <w:r>
        <w:rPr>
          <w:noProof/>
        </w:rPr>
        <w:instrText xml:space="preserve"> PAGEREF _Toc177384907 \h </w:instrText>
      </w:r>
      <w:r>
        <w:rPr>
          <w:noProof/>
        </w:rPr>
      </w:r>
      <w:r>
        <w:rPr>
          <w:noProof/>
        </w:rPr>
        <w:fldChar w:fldCharType="separate"/>
      </w:r>
      <w:r>
        <w:rPr>
          <w:noProof/>
        </w:rPr>
        <w:t>103</w:t>
      </w:r>
      <w:r>
        <w:rPr>
          <w:noProof/>
        </w:rPr>
        <w:fldChar w:fldCharType="end"/>
      </w:r>
    </w:p>
    <w:p w14:paraId="22DD107C" w14:textId="6F6D325A"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_Toc177384908 \h </w:instrText>
      </w:r>
      <w:r>
        <w:rPr>
          <w:noProof/>
        </w:rPr>
      </w:r>
      <w:r>
        <w:rPr>
          <w:noProof/>
        </w:rPr>
        <w:fldChar w:fldCharType="separate"/>
      </w:r>
      <w:r>
        <w:rPr>
          <w:noProof/>
        </w:rPr>
        <w:t>106</w:t>
      </w:r>
      <w:r>
        <w:rPr>
          <w:noProof/>
        </w:rPr>
        <w:fldChar w:fldCharType="end"/>
      </w:r>
    </w:p>
    <w:p w14:paraId="15CE2484" w14:textId="57141489"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_Toc177384909 \h </w:instrText>
      </w:r>
      <w:r>
        <w:rPr>
          <w:noProof/>
        </w:rPr>
      </w:r>
      <w:r>
        <w:rPr>
          <w:noProof/>
        </w:rPr>
        <w:fldChar w:fldCharType="separate"/>
      </w:r>
      <w:r>
        <w:rPr>
          <w:noProof/>
        </w:rPr>
        <w:t>106</w:t>
      </w:r>
      <w:r>
        <w:rPr>
          <w:noProof/>
        </w:rPr>
        <w:fldChar w:fldCharType="end"/>
      </w:r>
    </w:p>
    <w:p w14:paraId="205B89A9" w14:textId="3D390F6E"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_Toc177384910 \h </w:instrText>
      </w:r>
      <w:r>
        <w:rPr>
          <w:noProof/>
        </w:rPr>
      </w:r>
      <w:r>
        <w:rPr>
          <w:noProof/>
        </w:rPr>
        <w:fldChar w:fldCharType="separate"/>
      </w:r>
      <w:r>
        <w:rPr>
          <w:noProof/>
        </w:rPr>
        <w:t>106</w:t>
      </w:r>
      <w:r>
        <w:rPr>
          <w:noProof/>
        </w:rPr>
        <w:fldChar w:fldCharType="end"/>
      </w:r>
    </w:p>
    <w:p w14:paraId="72BCEA97" w14:textId="23436D19"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_Toc177384911 \h </w:instrText>
      </w:r>
      <w:r>
        <w:rPr>
          <w:noProof/>
        </w:rPr>
      </w:r>
      <w:r>
        <w:rPr>
          <w:noProof/>
        </w:rPr>
        <w:fldChar w:fldCharType="separate"/>
      </w:r>
      <w:r>
        <w:rPr>
          <w:noProof/>
        </w:rPr>
        <w:t>106</w:t>
      </w:r>
      <w:r>
        <w:rPr>
          <w:noProof/>
        </w:rPr>
        <w:fldChar w:fldCharType="end"/>
      </w:r>
    </w:p>
    <w:p w14:paraId="548086A9" w14:textId="7B0B356F"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NWDAF </w:t>
      </w:r>
      <w:r w:rsidRPr="0005013E">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_Toc177384912 \h </w:instrText>
      </w:r>
      <w:r>
        <w:rPr>
          <w:noProof/>
        </w:rPr>
      </w:r>
      <w:r>
        <w:rPr>
          <w:noProof/>
        </w:rPr>
        <w:fldChar w:fldCharType="separate"/>
      </w:r>
      <w:r>
        <w:rPr>
          <w:noProof/>
        </w:rPr>
        <w:t>106</w:t>
      </w:r>
      <w:r>
        <w:rPr>
          <w:noProof/>
        </w:rPr>
        <w:fldChar w:fldCharType="end"/>
      </w:r>
    </w:p>
    <w:p w14:paraId="61BAD922" w14:textId="57CAC30D"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_Toc177384913 \h </w:instrText>
      </w:r>
      <w:r>
        <w:rPr>
          <w:noProof/>
        </w:rPr>
      </w:r>
      <w:r>
        <w:rPr>
          <w:noProof/>
        </w:rPr>
        <w:fldChar w:fldCharType="separate"/>
      </w:r>
      <w:r>
        <w:rPr>
          <w:noProof/>
        </w:rPr>
        <w:t>106</w:t>
      </w:r>
      <w:r>
        <w:rPr>
          <w:noProof/>
        </w:rPr>
        <w:fldChar w:fldCharType="end"/>
      </w:r>
    </w:p>
    <w:p w14:paraId="5828E217" w14:textId="23BE1B8D"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_Toc177384914 \h </w:instrText>
      </w:r>
      <w:r>
        <w:rPr>
          <w:noProof/>
        </w:rPr>
      </w:r>
      <w:r>
        <w:rPr>
          <w:noProof/>
        </w:rPr>
        <w:fldChar w:fldCharType="separate"/>
      </w:r>
      <w:r>
        <w:rPr>
          <w:noProof/>
        </w:rPr>
        <w:t>106</w:t>
      </w:r>
      <w:r>
        <w:rPr>
          <w:noProof/>
        </w:rPr>
        <w:fldChar w:fldCharType="end"/>
      </w:r>
    </w:p>
    <w:p w14:paraId="3376660C" w14:textId="46C83B6B"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_Toc177384915 \h </w:instrText>
      </w:r>
      <w:r>
        <w:rPr>
          <w:noProof/>
        </w:rPr>
      </w:r>
      <w:r>
        <w:rPr>
          <w:noProof/>
        </w:rPr>
        <w:fldChar w:fldCharType="separate"/>
      </w:r>
      <w:r>
        <w:rPr>
          <w:noProof/>
        </w:rPr>
        <w:t>106</w:t>
      </w:r>
      <w:r>
        <w:rPr>
          <w:noProof/>
        </w:rPr>
        <w:fldChar w:fldCharType="end"/>
      </w:r>
    </w:p>
    <w:p w14:paraId="60359E18" w14:textId="530BF5B8"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5.8.3.2</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_Toc177384916 \h </w:instrText>
      </w:r>
      <w:r>
        <w:rPr>
          <w:noProof/>
        </w:rPr>
      </w:r>
      <w:r>
        <w:rPr>
          <w:noProof/>
        </w:rPr>
        <w:fldChar w:fldCharType="separate"/>
      </w:r>
      <w:r>
        <w:rPr>
          <w:noProof/>
        </w:rPr>
        <w:t>106</w:t>
      </w:r>
      <w:r>
        <w:rPr>
          <w:noProof/>
        </w:rPr>
        <w:fldChar w:fldCharType="end"/>
      </w:r>
    </w:p>
    <w:p w14:paraId="03FEE05B" w14:textId="65DEBFFF" w:rsidR="00250A92" w:rsidRDefault="00250A92">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5.8.3.2.1</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_Toc177384917 \h </w:instrText>
      </w:r>
      <w:r>
        <w:rPr>
          <w:noProof/>
        </w:rPr>
      </w:r>
      <w:r>
        <w:rPr>
          <w:noProof/>
        </w:rPr>
        <w:fldChar w:fldCharType="separate"/>
      </w:r>
      <w:r>
        <w:rPr>
          <w:noProof/>
        </w:rPr>
        <w:t>106</w:t>
      </w:r>
      <w:r>
        <w:rPr>
          <w:noProof/>
        </w:rPr>
        <w:fldChar w:fldCharType="end"/>
      </w:r>
    </w:p>
    <w:p w14:paraId="63F1AA2B" w14:textId="31529539" w:rsidR="00250A92" w:rsidRDefault="00250A92">
      <w:pPr>
        <w:pStyle w:val="TOC5"/>
        <w:rPr>
          <w:rFonts w:asciiTheme="minorHAnsi" w:eastAsiaTheme="minorEastAsia" w:hAnsiTheme="minorHAnsi" w:cstheme="minorBidi"/>
          <w:noProof/>
          <w:kern w:val="2"/>
          <w:sz w:val="22"/>
          <w:szCs w:val="22"/>
          <w:lang w:eastAsia="ko-KR"/>
          <w14:ligatures w14:val="standardContextual"/>
        </w:rPr>
      </w:pPr>
      <w:r>
        <w:rPr>
          <w:noProof/>
        </w:rPr>
        <w:t>5.8.3.2.2</w:t>
      </w:r>
      <w:r>
        <w:rPr>
          <w:rFonts w:asciiTheme="minorHAnsi" w:eastAsiaTheme="minorEastAsia" w:hAnsiTheme="minorHAnsi" w:cstheme="minorBidi"/>
          <w:noProof/>
          <w:kern w:val="2"/>
          <w:sz w:val="22"/>
          <w:szCs w:val="22"/>
          <w:lang w:eastAsia="ko-KR"/>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_Toc177384918 \h </w:instrText>
      </w:r>
      <w:r>
        <w:rPr>
          <w:noProof/>
        </w:rPr>
      </w:r>
      <w:r>
        <w:rPr>
          <w:noProof/>
        </w:rPr>
        <w:fldChar w:fldCharType="separate"/>
      </w:r>
      <w:r>
        <w:rPr>
          <w:noProof/>
        </w:rPr>
        <w:t>107</w:t>
      </w:r>
      <w:r>
        <w:rPr>
          <w:noProof/>
        </w:rPr>
        <w:fldChar w:fldCharType="end"/>
      </w:r>
    </w:p>
    <w:p w14:paraId="491A2CC8" w14:textId="776CC87A" w:rsidR="00250A92" w:rsidRDefault="00250A92">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5.8.3.2.3</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_Toc177384919 \h </w:instrText>
      </w:r>
      <w:r>
        <w:rPr>
          <w:noProof/>
        </w:rPr>
      </w:r>
      <w:r>
        <w:rPr>
          <w:noProof/>
        </w:rPr>
        <w:fldChar w:fldCharType="separate"/>
      </w:r>
      <w:r>
        <w:rPr>
          <w:noProof/>
        </w:rPr>
        <w:t>108</w:t>
      </w:r>
      <w:r>
        <w:rPr>
          <w:noProof/>
        </w:rPr>
        <w:fldChar w:fldCharType="end"/>
      </w:r>
    </w:p>
    <w:p w14:paraId="0C34C37C" w14:textId="7C3C603A"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_Toc177384920 \h </w:instrText>
      </w:r>
      <w:r>
        <w:rPr>
          <w:noProof/>
        </w:rPr>
      </w:r>
      <w:r>
        <w:rPr>
          <w:noProof/>
        </w:rPr>
        <w:fldChar w:fldCharType="separate"/>
      </w:r>
      <w:r>
        <w:rPr>
          <w:noProof/>
        </w:rPr>
        <w:t>108</w:t>
      </w:r>
      <w:r>
        <w:rPr>
          <w:noProof/>
        </w:rPr>
        <w:fldChar w:fldCharType="end"/>
      </w:r>
    </w:p>
    <w:p w14:paraId="5F3C22D1" w14:textId="75BDBB11"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5.8.4</w:t>
      </w:r>
      <w:r>
        <w:rPr>
          <w:rFonts w:asciiTheme="minorHAnsi" w:eastAsiaTheme="minorEastAsia" w:hAnsiTheme="minorHAnsi" w:cstheme="minorBidi"/>
          <w:noProof/>
          <w:kern w:val="2"/>
          <w:sz w:val="22"/>
          <w:szCs w:val="22"/>
          <w:lang w:eastAsia="ko-KR"/>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_Toc177384921 \h </w:instrText>
      </w:r>
      <w:r>
        <w:rPr>
          <w:noProof/>
        </w:rPr>
      </w:r>
      <w:r>
        <w:rPr>
          <w:noProof/>
        </w:rPr>
        <w:fldChar w:fldCharType="separate"/>
      </w:r>
      <w:r>
        <w:rPr>
          <w:noProof/>
        </w:rPr>
        <w:t>109</w:t>
      </w:r>
      <w:r>
        <w:rPr>
          <w:noProof/>
        </w:rPr>
        <w:fldChar w:fldCharType="end"/>
      </w:r>
    </w:p>
    <w:p w14:paraId="2110A3AA" w14:textId="028035BF"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_Toc177384922 \h </w:instrText>
      </w:r>
      <w:r>
        <w:rPr>
          <w:noProof/>
        </w:rPr>
      </w:r>
      <w:r>
        <w:rPr>
          <w:noProof/>
        </w:rPr>
        <w:fldChar w:fldCharType="separate"/>
      </w:r>
      <w:r>
        <w:rPr>
          <w:noProof/>
        </w:rPr>
        <w:t>110</w:t>
      </w:r>
      <w:r>
        <w:rPr>
          <w:noProof/>
        </w:rPr>
        <w:fldChar w:fldCharType="end"/>
      </w:r>
    </w:p>
    <w:p w14:paraId="16636E47" w14:textId="285A1894"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_Toc177384923 \h </w:instrText>
      </w:r>
      <w:r>
        <w:rPr>
          <w:noProof/>
        </w:rPr>
      </w:r>
      <w:r>
        <w:rPr>
          <w:noProof/>
        </w:rPr>
        <w:fldChar w:fldCharType="separate"/>
      </w:r>
      <w:r>
        <w:rPr>
          <w:noProof/>
        </w:rPr>
        <w:t>110</w:t>
      </w:r>
      <w:r>
        <w:rPr>
          <w:noProof/>
        </w:rPr>
        <w:fldChar w:fldCharType="end"/>
      </w:r>
    </w:p>
    <w:p w14:paraId="7F8A5223" w14:textId="2996E101"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_Toc177384924 \h </w:instrText>
      </w:r>
      <w:r>
        <w:rPr>
          <w:noProof/>
        </w:rPr>
      </w:r>
      <w:r>
        <w:rPr>
          <w:noProof/>
        </w:rPr>
        <w:fldChar w:fldCharType="separate"/>
      </w:r>
      <w:r>
        <w:rPr>
          <w:noProof/>
        </w:rPr>
        <w:t>110</w:t>
      </w:r>
      <w:r>
        <w:rPr>
          <w:noProof/>
        </w:rPr>
        <w:fldChar w:fldCharType="end"/>
      </w:r>
    </w:p>
    <w:p w14:paraId="787DF954" w14:textId="512A37D3"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rPr>
        <w:t>5.9.3</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_Toc177384925 \h </w:instrText>
      </w:r>
      <w:r>
        <w:rPr>
          <w:noProof/>
        </w:rPr>
      </w:r>
      <w:r>
        <w:rPr>
          <w:noProof/>
        </w:rPr>
        <w:fldChar w:fldCharType="separate"/>
      </w:r>
      <w:r>
        <w:rPr>
          <w:noProof/>
        </w:rPr>
        <w:t>111</w:t>
      </w:r>
      <w:r>
        <w:rPr>
          <w:noProof/>
        </w:rPr>
        <w:fldChar w:fldCharType="end"/>
      </w:r>
    </w:p>
    <w:p w14:paraId="13D30C05" w14:textId="7344A977"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5.10</w:t>
      </w:r>
      <w:r>
        <w:rPr>
          <w:rFonts w:asciiTheme="minorHAnsi" w:eastAsiaTheme="minorEastAsia" w:hAnsiTheme="minorHAnsi" w:cstheme="minorBidi"/>
          <w:noProof/>
          <w:kern w:val="2"/>
          <w:sz w:val="22"/>
          <w:szCs w:val="22"/>
          <w:lang w:eastAsia="ko-KR"/>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_Toc177384926 \h </w:instrText>
      </w:r>
      <w:r>
        <w:rPr>
          <w:noProof/>
        </w:rPr>
      </w:r>
      <w:r>
        <w:rPr>
          <w:noProof/>
        </w:rPr>
        <w:fldChar w:fldCharType="separate"/>
      </w:r>
      <w:r>
        <w:rPr>
          <w:noProof/>
        </w:rPr>
        <w:t>113</w:t>
      </w:r>
      <w:r>
        <w:rPr>
          <w:noProof/>
        </w:rPr>
        <w:fldChar w:fldCharType="end"/>
      </w:r>
    </w:p>
    <w:p w14:paraId="2280E313" w14:textId="125A7F02"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w:t>
      </w:r>
      <w:r>
        <w:rPr>
          <w:noProof/>
        </w:rPr>
        <w:tab/>
      </w:r>
      <w:r>
        <w:rPr>
          <w:noProof/>
        </w:rPr>
        <w:fldChar w:fldCharType="begin" w:fldLock="1"/>
      </w:r>
      <w:r>
        <w:rPr>
          <w:noProof/>
        </w:rPr>
        <w:instrText xml:space="preserve"> PAGEREF _Toc177384927 \h </w:instrText>
      </w:r>
      <w:r>
        <w:rPr>
          <w:noProof/>
        </w:rPr>
      </w:r>
      <w:r>
        <w:rPr>
          <w:noProof/>
        </w:rPr>
        <w:fldChar w:fldCharType="separate"/>
      </w:r>
      <w:r>
        <w:rPr>
          <w:noProof/>
        </w:rPr>
        <w:t>113</w:t>
      </w:r>
      <w:r>
        <w:rPr>
          <w:noProof/>
        </w:rPr>
        <w:fldChar w:fldCharType="end"/>
      </w:r>
    </w:p>
    <w:p w14:paraId="45941FC7" w14:textId="57B9CEDC"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rFonts w:asciiTheme="minorHAnsi" w:eastAsiaTheme="minorEastAsia" w:hAnsiTheme="minorHAnsi" w:cstheme="minorBidi"/>
          <w:noProof/>
          <w:kern w:val="2"/>
          <w:sz w:val="22"/>
          <w:szCs w:val="22"/>
          <w:lang w:eastAsia="ko-KR"/>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_Toc177384928 \h </w:instrText>
      </w:r>
      <w:r>
        <w:rPr>
          <w:noProof/>
        </w:rPr>
      </w:r>
      <w:r>
        <w:rPr>
          <w:noProof/>
        </w:rPr>
        <w:fldChar w:fldCharType="separate"/>
      </w:r>
      <w:r>
        <w:rPr>
          <w:noProof/>
        </w:rPr>
        <w:t>113</w:t>
      </w:r>
      <w:r>
        <w:rPr>
          <w:noProof/>
        </w:rPr>
        <w:fldChar w:fldCharType="end"/>
      </w:r>
    </w:p>
    <w:p w14:paraId="5E93E0E5" w14:textId="0CDD41BA"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_Toc177384929 \h </w:instrText>
      </w:r>
      <w:r>
        <w:rPr>
          <w:noProof/>
        </w:rPr>
      </w:r>
      <w:r>
        <w:rPr>
          <w:noProof/>
        </w:rPr>
        <w:fldChar w:fldCharType="separate"/>
      </w:r>
      <w:r>
        <w:rPr>
          <w:noProof/>
        </w:rPr>
        <w:t>113</w:t>
      </w:r>
      <w:r>
        <w:rPr>
          <w:noProof/>
        </w:rPr>
        <w:fldChar w:fldCharType="end"/>
      </w:r>
    </w:p>
    <w:p w14:paraId="6A279598" w14:textId="3EB891EF"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5.10.2.2</w:t>
      </w:r>
      <w:r>
        <w:rPr>
          <w:rFonts w:asciiTheme="minorHAnsi" w:eastAsiaTheme="minorEastAsia" w:hAnsiTheme="minorHAnsi" w:cstheme="minorBidi"/>
          <w:noProof/>
          <w:kern w:val="2"/>
          <w:sz w:val="22"/>
          <w:szCs w:val="22"/>
          <w:lang w:eastAsia="ko-KR"/>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_Toc177384930 \h </w:instrText>
      </w:r>
      <w:r>
        <w:rPr>
          <w:noProof/>
        </w:rPr>
      </w:r>
      <w:r>
        <w:rPr>
          <w:noProof/>
        </w:rPr>
        <w:fldChar w:fldCharType="separate"/>
      </w:r>
      <w:r>
        <w:rPr>
          <w:noProof/>
        </w:rPr>
        <w:t>117</w:t>
      </w:r>
      <w:r>
        <w:rPr>
          <w:noProof/>
        </w:rPr>
        <w:fldChar w:fldCharType="end"/>
      </w:r>
    </w:p>
    <w:p w14:paraId="0BA2D159" w14:textId="3C000650" w:rsidR="00250A92" w:rsidRDefault="00250A92">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_Toc177384931 \h </w:instrText>
      </w:r>
      <w:r>
        <w:rPr>
          <w:noProof/>
        </w:rPr>
      </w:r>
      <w:r>
        <w:rPr>
          <w:noProof/>
        </w:rPr>
        <w:fldChar w:fldCharType="separate"/>
      </w:r>
      <w:r>
        <w:rPr>
          <w:noProof/>
        </w:rPr>
        <w:t>117</w:t>
      </w:r>
      <w:r>
        <w:rPr>
          <w:noProof/>
        </w:rPr>
        <w:fldChar w:fldCharType="end"/>
      </w:r>
    </w:p>
    <w:p w14:paraId="0045F0BE" w14:textId="773E1308"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_Toc177384932 \h </w:instrText>
      </w:r>
      <w:r>
        <w:rPr>
          <w:noProof/>
        </w:rPr>
      </w:r>
      <w:r>
        <w:rPr>
          <w:noProof/>
        </w:rPr>
        <w:fldChar w:fldCharType="separate"/>
      </w:r>
      <w:r>
        <w:rPr>
          <w:noProof/>
        </w:rPr>
        <w:t>119</w:t>
      </w:r>
      <w:r>
        <w:rPr>
          <w:noProof/>
        </w:rPr>
        <w:fldChar w:fldCharType="end"/>
      </w:r>
    </w:p>
    <w:p w14:paraId="16315F59" w14:textId="37C4B4AA"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_Toc177384933 \h </w:instrText>
      </w:r>
      <w:r>
        <w:rPr>
          <w:noProof/>
        </w:rPr>
      </w:r>
      <w:r>
        <w:rPr>
          <w:noProof/>
        </w:rPr>
        <w:fldChar w:fldCharType="separate"/>
      </w:r>
      <w:r>
        <w:rPr>
          <w:noProof/>
        </w:rPr>
        <w:t>119</w:t>
      </w:r>
      <w:r>
        <w:rPr>
          <w:noProof/>
        </w:rPr>
        <w:fldChar w:fldCharType="end"/>
      </w:r>
    </w:p>
    <w:p w14:paraId="7F23A741" w14:textId="7BD11FA9"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_Toc177384934 \h </w:instrText>
      </w:r>
      <w:r>
        <w:rPr>
          <w:noProof/>
        </w:rPr>
      </w:r>
      <w:r>
        <w:rPr>
          <w:noProof/>
        </w:rPr>
        <w:fldChar w:fldCharType="separate"/>
      </w:r>
      <w:r>
        <w:rPr>
          <w:noProof/>
        </w:rPr>
        <w:t>119</w:t>
      </w:r>
      <w:r>
        <w:rPr>
          <w:noProof/>
        </w:rPr>
        <w:fldChar w:fldCharType="end"/>
      </w:r>
    </w:p>
    <w:p w14:paraId="15D47397" w14:textId="07B47600"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_Toc177384935 \h </w:instrText>
      </w:r>
      <w:r>
        <w:rPr>
          <w:noProof/>
        </w:rPr>
      </w:r>
      <w:r>
        <w:rPr>
          <w:noProof/>
        </w:rPr>
        <w:fldChar w:fldCharType="separate"/>
      </w:r>
      <w:r>
        <w:rPr>
          <w:noProof/>
        </w:rPr>
        <w:t>119</w:t>
      </w:r>
      <w:r>
        <w:rPr>
          <w:noProof/>
        </w:rPr>
        <w:fldChar w:fldCharType="end"/>
      </w:r>
    </w:p>
    <w:p w14:paraId="12632107" w14:textId="1C17F143" w:rsidR="00250A92" w:rsidRDefault="00250A9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DCCF Change Procedures</w:t>
      </w:r>
      <w:r>
        <w:rPr>
          <w:noProof/>
        </w:rPr>
        <w:tab/>
      </w:r>
      <w:r>
        <w:rPr>
          <w:noProof/>
        </w:rPr>
        <w:fldChar w:fldCharType="begin" w:fldLock="1"/>
      </w:r>
      <w:r>
        <w:rPr>
          <w:noProof/>
        </w:rPr>
        <w:instrText xml:space="preserve"> PAGEREF _Toc177384936 \h </w:instrText>
      </w:r>
      <w:r>
        <w:rPr>
          <w:noProof/>
        </w:rPr>
      </w:r>
      <w:r>
        <w:rPr>
          <w:noProof/>
        </w:rPr>
        <w:fldChar w:fldCharType="separate"/>
      </w:r>
      <w:r>
        <w:rPr>
          <w:noProof/>
        </w:rPr>
        <w:t>119</w:t>
      </w:r>
      <w:r>
        <w:rPr>
          <w:noProof/>
        </w:rPr>
        <w:fldChar w:fldCharType="end"/>
      </w:r>
    </w:p>
    <w:p w14:paraId="7FF6D3B8" w14:textId="1A20FAE5" w:rsidR="00250A92" w:rsidRDefault="00250A9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_Toc177384937 \h </w:instrText>
      </w:r>
      <w:r>
        <w:rPr>
          <w:noProof/>
        </w:rPr>
      </w:r>
      <w:r>
        <w:rPr>
          <w:noProof/>
        </w:rPr>
        <w:fldChar w:fldCharType="separate"/>
      </w:r>
      <w:r>
        <w:rPr>
          <w:noProof/>
        </w:rPr>
        <w:t>119</w:t>
      </w:r>
      <w:r>
        <w:rPr>
          <w:noProof/>
        </w:rPr>
        <w:fldChar w:fldCharType="end"/>
      </w:r>
    </w:p>
    <w:p w14:paraId="3B25334E" w14:textId="4B133DCB" w:rsidR="00250A92" w:rsidRDefault="00250A92">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_Toc177384938 \h </w:instrText>
      </w:r>
      <w:r>
        <w:rPr>
          <w:noProof/>
        </w:rPr>
      </w:r>
      <w:r>
        <w:rPr>
          <w:noProof/>
        </w:rPr>
        <w:fldChar w:fldCharType="separate"/>
      </w:r>
      <w:r>
        <w:rPr>
          <w:noProof/>
        </w:rPr>
        <w:t>121</w:t>
      </w:r>
      <w:r>
        <w:rPr>
          <w:noProof/>
        </w:rPr>
        <w:fldChar w:fldCharType="end"/>
      </w:r>
    </w:p>
    <w:p w14:paraId="2379130B" w14:textId="1D2DFBB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77384833"/>
      <w:bookmarkEnd w:id="14"/>
      <w:r w:rsidRPr="004D3578">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77384834"/>
      <w:bookmarkEnd w:id="18"/>
      <w:r w:rsidRPr="004D3578">
        <w:t>1</w:t>
      </w:r>
      <w:r w:rsidRPr="004D3578">
        <w:tab/>
        <w:t>Scope</w:t>
      </w:r>
      <w:bookmarkEnd w:id="19"/>
    </w:p>
    <w:p w14:paraId="3FA7F454" w14:textId="283346C6" w:rsidR="00BC3259" w:rsidRDefault="00BC3259" w:rsidP="00BC3259">
      <w:pPr>
        <w:rPr>
          <w:lang w:eastAsia="zh-CN"/>
        </w:rPr>
      </w:pPr>
      <w:r>
        <w:t xml:space="preserve">The present document </w:t>
      </w:r>
      <w:r>
        <w:rPr>
          <w:lang w:eastAsia="zh-CN"/>
        </w:rPr>
        <w:t>specifies</w:t>
      </w:r>
      <w:r>
        <w:t xml:space="preserve"> detailed </w:t>
      </w:r>
      <w:r>
        <w:rPr>
          <w:lang w:eastAsia="zh-CN"/>
        </w:rPr>
        <w:t xml:space="preserve">call </w:t>
      </w:r>
      <w:r>
        <w:t>flows of N</w:t>
      </w:r>
      <w:r>
        <w:rPr>
          <w:lang w:eastAsia="zh-CN"/>
        </w:rPr>
        <w:t>etwork Data Analytics</w:t>
      </w:r>
      <w:r>
        <w:t xml:space="preserve"> and the related data collection over </w:t>
      </w:r>
      <w:r>
        <w:rPr>
          <w:lang w:eastAsia="zh-CN"/>
        </w:rPr>
        <w:t>the Nnwdaf, Nsmf, Nnsacf, Namf, Nnrf, Nnssf, Nnef, Naf, Ndccf, Nadrf,</w:t>
      </w:r>
      <w:r>
        <w:rPr>
          <w:lang w:eastAsia="ja-JP"/>
        </w:rPr>
        <w:t xml:space="preserve"> </w:t>
      </w:r>
      <w:r>
        <w:rPr>
          <w:lang w:eastAsia="zh-CN"/>
        </w:rPr>
        <w:t xml:space="preserve">Nmfaf, Nudm, Nupf and Ngmlc service-based interfaces and/or from OAM,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29551C99" w14:textId="522EEC93" w:rsidR="00BC3259" w:rsidRDefault="00BC3259" w:rsidP="00BC3259">
      <w:pPr>
        <w:pStyle w:val="NO"/>
        <w:rPr>
          <w:lang w:eastAsia="ja-JP"/>
        </w:rPr>
      </w:pPr>
      <w:r>
        <w:rPr>
          <w:lang w:eastAsia="zh-CN"/>
        </w:rPr>
        <w:t>NOTE</w:t>
      </w:r>
      <w:r w:rsidRPr="00922D6C">
        <w:t> </w:t>
      </w:r>
      <w:r>
        <w:t>1:</w:t>
      </w:r>
      <w:r>
        <w:tab/>
      </w:r>
      <w:r>
        <w:rPr>
          <w:lang w:eastAsia="ja-JP"/>
        </w:rPr>
        <w:t>The call flows depicted in this Technical Specification</w:t>
      </w:r>
      <w:r>
        <w:rPr>
          <w:lang w:eastAsia="zh-CN"/>
        </w:rPr>
        <w:t xml:space="preserve"> do not cover all traffic cases</w:t>
      </w:r>
      <w:r>
        <w:rPr>
          <w:lang w:eastAsia="ja-JP"/>
        </w:rPr>
        <w:t>.</w:t>
      </w:r>
    </w:p>
    <w:p w14:paraId="4136EA81" w14:textId="77777777" w:rsidR="00BC3259" w:rsidRDefault="00BC3259" w:rsidP="00BC3259">
      <w:pPr>
        <w:pStyle w:val="NO"/>
        <w:rPr>
          <w:lang w:eastAsia="zh-CN"/>
        </w:rPr>
      </w:pPr>
      <w:r>
        <w:rPr>
          <w:lang w:eastAsia="zh-CN"/>
        </w:rPr>
        <w:t>NOTE</w:t>
      </w:r>
      <w:r w:rsidRPr="00922D6C">
        <w:t> </w:t>
      </w:r>
      <w:r>
        <w:t>2:</w:t>
      </w:r>
      <w:r>
        <w:tab/>
      </w:r>
      <w:r w:rsidRPr="00922D6C">
        <w:rPr>
          <w:rFonts w:eastAsia="Times New Roman"/>
          <w:lang w:eastAsia="zh-CN"/>
        </w:rPr>
        <w:t>There is no data collected from the PCF by the NWDAF defined in this Release of the specification</w:t>
      </w:r>
      <w:r>
        <w:rPr>
          <w:lang w:eastAsia="ja-JP"/>
        </w:rP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12EE62E2" w14:textId="77C60811" w:rsidR="00C91138" w:rsidRDefault="00C91138" w:rsidP="00C91138">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xml:space="preserve">], </w:t>
      </w:r>
      <w:r w:rsidR="00916D48">
        <w:rPr>
          <w:lang w:eastAsia="ja-JP"/>
        </w:rPr>
        <w:t xml:space="preserve"> 3GPP TS 29.</w:t>
      </w:r>
      <w:r w:rsidR="00916D48">
        <w:rPr>
          <w:lang w:eastAsia="zh-CN"/>
        </w:rPr>
        <w:t>554</w:t>
      </w:r>
      <w:r w:rsidR="00916D48">
        <w:rPr>
          <w:lang w:eastAsia="ja-JP"/>
        </w:rPr>
        <w:t> [</w:t>
      </w:r>
      <w:r w:rsidR="00916D48">
        <w:rPr>
          <w:lang w:eastAsia="zh-CN"/>
        </w:rPr>
        <w:t>8</w:t>
      </w:r>
      <w:r w:rsidR="00916D48">
        <w:rPr>
          <w:lang w:eastAsia="ja-JP"/>
        </w:rPr>
        <w:t xml:space="preserve">], </w:t>
      </w:r>
      <w:r>
        <w:rPr>
          <w:lang w:eastAsia="ja-JP"/>
        </w:rPr>
        <w:t>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 3GPP TS 29.</w:t>
      </w:r>
      <w:r>
        <w:rPr>
          <w:lang w:eastAsia="zh-CN"/>
        </w:rPr>
        <w:t>517</w:t>
      </w:r>
      <w:r>
        <w:rPr>
          <w:lang w:eastAsia="ja-JP"/>
        </w:rPr>
        <w:t> [</w:t>
      </w:r>
      <w:r>
        <w:rPr>
          <w:lang w:eastAsia="zh-CN"/>
        </w:rPr>
        <w:t>12</w:t>
      </w:r>
      <w:r>
        <w:rPr>
          <w:lang w:eastAsia="ja-JP"/>
        </w:rPr>
        <w:t>], 3GPP TS 29.</w:t>
      </w:r>
      <w:r>
        <w:rPr>
          <w:lang w:eastAsia="zh-CN"/>
        </w:rPr>
        <w:t>574</w:t>
      </w:r>
      <w:r>
        <w:rPr>
          <w:lang w:eastAsia="ja-JP"/>
        </w:rPr>
        <w:t> [</w:t>
      </w:r>
      <w:r>
        <w:rPr>
          <w:lang w:eastAsia="zh-CN"/>
        </w:rPr>
        <w:t>15</w:t>
      </w:r>
      <w:r>
        <w:rPr>
          <w:lang w:eastAsia="ja-JP"/>
        </w:rPr>
        <w:t>], 3GPP TS 29.</w:t>
      </w:r>
      <w:r>
        <w:rPr>
          <w:lang w:eastAsia="zh-CN"/>
        </w:rPr>
        <w:t>575</w:t>
      </w:r>
      <w:r>
        <w:rPr>
          <w:lang w:eastAsia="ja-JP"/>
        </w:rPr>
        <w:t> [</w:t>
      </w:r>
      <w:r>
        <w:rPr>
          <w:lang w:eastAsia="zh-CN"/>
        </w:rPr>
        <w:t>16</w:t>
      </w:r>
      <w:r>
        <w:rPr>
          <w:lang w:eastAsia="ja-JP"/>
        </w:rPr>
        <w:t>], 3GPP TS 29.</w:t>
      </w:r>
      <w:r>
        <w:rPr>
          <w:lang w:eastAsia="zh-CN"/>
        </w:rPr>
        <w:t>576</w:t>
      </w:r>
      <w:r>
        <w:rPr>
          <w:lang w:eastAsia="ja-JP"/>
        </w:rPr>
        <w:t> [17], 3GPP TS 29.503 [22], 3GPP TS 29.510 [23], 3GPP TS 29.507 [24], 3GPP TS 29.512 [25], 3GPP TS 29.564 [40], 3GPP TS 29.515 [</w:t>
      </w:r>
      <w:r w:rsidRPr="000B3BEC">
        <w:rPr>
          <w:lang w:eastAsia="ja-JP"/>
        </w:rPr>
        <w:t>41]</w:t>
      </w:r>
      <w:r>
        <w:rPr>
          <w:lang w:eastAsia="ja-JP"/>
        </w:rPr>
        <w:t xml:space="preserve"> and 3GPP TS 29.244 [</w:t>
      </w:r>
      <w:r w:rsidRPr="000B3BEC">
        <w:rPr>
          <w:lang w:eastAsia="ja-JP"/>
        </w:rPr>
        <w:t>4</w:t>
      </w:r>
      <w:r>
        <w:rPr>
          <w:lang w:eastAsia="ja-JP"/>
        </w:rPr>
        <w:t>5</w:t>
      </w:r>
      <w:r w:rsidRPr="000B3BEC">
        <w:rPr>
          <w:lang w:eastAsia="ja-JP"/>
        </w:rPr>
        <w:t>]</w:t>
      </w:r>
      <w:r w:rsidR="00F3119C" w:rsidRPr="00F3119C">
        <w:rPr>
          <w:lang w:eastAsia="ja-JP"/>
        </w:rPr>
        <w:t xml:space="preserve"> </w:t>
      </w:r>
      <w:r w:rsidR="00F3119C">
        <w:rPr>
          <w:lang w:eastAsia="ja-JP"/>
        </w:rPr>
        <w:t xml:space="preserve">for NF service-based interfaces, </w:t>
      </w:r>
      <w:r w:rsidR="00F3119C" w:rsidRPr="0028640F">
        <w:rPr>
          <w:lang w:eastAsia="zh-CN"/>
        </w:rPr>
        <w:t>3GPP TS 28.552</w:t>
      </w:r>
      <w:r w:rsidR="00F3119C">
        <w:rPr>
          <w:lang w:eastAsia="zh-CN"/>
        </w:rPr>
        <w:t xml:space="preserve"> [27],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28.532</w:t>
      </w:r>
      <w:r w:rsidR="00F3119C">
        <w:rPr>
          <w:lang w:eastAsia="zh-CN"/>
        </w:rPr>
        <w:t xml:space="preserve"> [19], </w:t>
      </w:r>
      <w:r w:rsidR="00F3119C" w:rsidRPr="0028640F">
        <w:rPr>
          <w:lang w:eastAsia="zh-CN"/>
        </w:rPr>
        <w:t>3GPP TS 28.533</w:t>
      </w:r>
      <w:r w:rsidR="00F3119C">
        <w:rPr>
          <w:lang w:eastAsia="zh-CN"/>
        </w:rPr>
        <w:t> [28],</w:t>
      </w:r>
      <w:r w:rsidR="00F3119C" w:rsidRPr="0028640F">
        <w:rPr>
          <w:lang w:eastAsia="zh-CN"/>
        </w:rPr>
        <w:t xml:space="preserve"> </w:t>
      </w:r>
      <w:r w:rsidR="00F3119C" w:rsidRPr="00B65104">
        <w:rPr>
          <w:lang w:eastAsia="zh-CN"/>
        </w:rPr>
        <w:t>3GPP TS 28.5</w:t>
      </w:r>
      <w:r w:rsidR="00F3119C">
        <w:rPr>
          <w:lang w:eastAsia="zh-CN"/>
        </w:rPr>
        <w:t>50</w:t>
      </w:r>
      <w:r w:rsidR="00F3119C" w:rsidRPr="00682392">
        <w:rPr>
          <w:lang w:eastAsia="zh-CN"/>
        </w:rPr>
        <w:t xml:space="preserve"> </w:t>
      </w:r>
      <w:r w:rsidR="00F3119C">
        <w:rPr>
          <w:lang w:eastAsia="zh-CN"/>
        </w:rPr>
        <w:t xml:space="preserve">[31] , </w:t>
      </w:r>
      <w:r w:rsidR="00F3119C" w:rsidRPr="00B65104">
        <w:rPr>
          <w:lang w:eastAsia="zh-CN"/>
        </w:rPr>
        <w:t>3GPP TS</w:t>
      </w:r>
      <w:bookmarkStart w:id="20" w:name="_Hlk161667983"/>
      <w:r w:rsidR="00F3119C" w:rsidRPr="00B65104">
        <w:rPr>
          <w:lang w:eastAsia="zh-CN"/>
        </w:rPr>
        <w:t> </w:t>
      </w:r>
      <w:bookmarkEnd w:id="20"/>
      <w:r w:rsidR="00F3119C">
        <w:rPr>
          <w:rFonts w:hint="eastAsia"/>
          <w:lang w:eastAsia="zh-CN"/>
        </w:rPr>
        <w:t>28</w:t>
      </w:r>
      <w:r w:rsidR="00F3119C" w:rsidRPr="00B65104">
        <w:rPr>
          <w:lang w:eastAsia="zh-CN"/>
        </w:rPr>
        <w:t>.</w:t>
      </w:r>
      <w:r w:rsidR="00F3119C">
        <w:rPr>
          <w:rFonts w:hint="eastAsia"/>
          <w:lang w:eastAsia="zh-CN"/>
        </w:rPr>
        <w:t>554</w:t>
      </w:r>
      <w:r w:rsidR="00F3119C" w:rsidRPr="00B65104">
        <w:rPr>
          <w:lang w:eastAsia="zh-CN"/>
        </w:rPr>
        <w:t> </w:t>
      </w:r>
      <w:r w:rsidR="00F3119C">
        <w:rPr>
          <w:lang w:eastAsia="zh-CN"/>
        </w:rPr>
        <w:t xml:space="preserve">[30],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6.331</w:t>
      </w:r>
      <w:r w:rsidR="00F3119C" w:rsidRPr="00B65104">
        <w:rPr>
          <w:lang w:eastAsia="zh-CN"/>
        </w:rPr>
        <w:t> </w:t>
      </w:r>
      <w:r w:rsidR="00F3119C">
        <w:rPr>
          <w:lang w:eastAsia="zh-CN"/>
        </w:rPr>
        <w:t xml:space="preserve">[34], </w:t>
      </w:r>
      <w:r w:rsidR="00F3119C" w:rsidRPr="00682392">
        <w:rPr>
          <w:lang w:eastAsia="zh-CN"/>
        </w:rPr>
        <w:t>3GPP TS 37.320 [29]</w:t>
      </w:r>
      <w:r w:rsidR="00F3119C">
        <w:rPr>
          <w:lang w:eastAsia="zh-CN"/>
        </w:rPr>
        <w:t xml:space="preserve">,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8.331</w:t>
      </w:r>
      <w:r w:rsidR="00F3119C" w:rsidRPr="00682392">
        <w:rPr>
          <w:lang w:eastAsia="zh-CN"/>
        </w:rPr>
        <w:t> [</w:t>
      </w:r>
      <w:r w:rsidR="00F3119C">
        <w:rPr>
          <w:lang w:eastAsia="zh-CN"/>
        </w:rPr>
        <w:t>33</w:t>
      </w:r>
      <w:r w:rsidR="00F3119C" w:rsidRPr="00682392">
        <w:rPr>
          <w:lang w:eastAsia="zh-CN"/>
        </w:rPr>
        <w:t>]</w:t>
      </w:r>
      <w:r w:rsidR="00F3119C">
        <w:rPr>
          <w:lang w:eastAsia="zh-CN"/>
        </w:rPr>
        <w:t xml:space="preserve"> and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8.215</w:t>
      </w:r>
      <w:r w:rsidR="00F3119C" w:rsidRPr="00682392">
        <w:rPr>
          <w:lang w:eastAsia="zh-CN"/>
        </w:rPr>
        <w:t> [</w:t>
      </w:r>
      <w:r w:rsidR="00F3119C">
        <w:rPr>
          <w:lang w:eastAsia="zh-CN"/>
        </w:rPr>
        <w:t>35</w:t>
      </w:r>
      <w:r w:rsidR="00F3119C" w:rsidRPr="00682392">
        <w:rPr>
          <w:lang w:eastAsia="zh-CN"/>
        </w:rPr>
        <w:t>]</w:t>
      </w:r>
      <w:r w:rsidR="00F3119C">
        <w:rPr>
          <w:lang w:eastAsia="zh-CN"/>
        </w:rPr>
        <w:t xml:space="preserve"> for data collection from OAM</w:t>
      </w:r>
      <w:r w:rsidR="00F3119C">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177384835"/>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rPr>
          <w:lang w:eastAsia="ja-JP"/>
        </w:rPr>
        <w:t>[9]</w:t>
      </w:r>
      <w:r>
        <w:rPr>
          <w:lang w:eastAsia="ja-JP"/>
        </w:rPr>
        <w:tab/>
      </w:r>
      <w:r>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243EFEBA" w14:textId="2084A27A" w:rsidR="00320706" w:rsidRDefault="00320706" w:rsidP="00320706">
      <w:pPr>
        <w:pStyle w:val="EX"/>
      </w:pPr>
      <w:r>
        <w:t>[26]</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100E8D4A" w14:textId="6530A023" w:rsidR="00261AC6" w:rsidRDefault="00261AC6" w:rsidP="00261AC6">
      <w:pPr>
        <w:pStyle w:val="EX"/>
        <w:rPr>
          <w:lang w:eastAsia="zh-CN"/>
        </w:rPr>
      </w:pPr>
      <w:r>
        <w:rPr>
          <w:lang w:eastAsia="zh-CN"/>
        </w:rPr>
        <w:t>[46]</w:t>
      </w:r>
      <w:r>
        <w:rPr>
          <w:lang w:eastAsia="zh-CN"/>
        </w:rPr>
        <w:tab/>
        <w:t>3GPP</w:t>
      </w:r>
      <w:r>
        <w:t> </w:t>
      </w:r>
      <w:r>
        <w:rPr>
          <w:lang w:eastAsia="zh-CN"/>
        </w:rPr>
        <w:t>TS</w:t>
      </w:r>
      <w:r>
        <w:t> </w:t>
      </w:r>
      <w:r>
        <w:rPr>
          <w:lang w:eastAsia="zh-CN"/>
        </w:rPr>
        <w:t xml:space="preserve">28.558: </w:t>
      </w:r>
      <w:r>
        <w:t>"</w:t>
      </w:r>
      <w:r>
        <w:rPr>
          <w:lang w:eastAsia="zh-CN"/>
        </w:rPr>
        <w:t>User Equipment (UE) level measurements for 5G system</w:t>
      </w:r>
      <w:r>
        <w:t>"</w:t>
      </w:r>
      <w:r>
        <w:rPr>
          <w:lang w:eastAsia="zh-CN"/>
        </w:rPr>
        <w:t>.</w:t>
      </w:r>
    </w:p>
    <w:p w14:paraId="58097B72" w14:textId="04B6DAB2" w:rsidR="00080512" w:rsidRPr="004D3578" w:rsidRDefault="00080512">
      <w:pPr>
        <w:pStyle w:val="Heading1"/>
      </w:pPr>
      <w:bookmarkStart w:id="25" w:name="_Toc177384836"/>
      <w:r w:rsidRPr="004D3578">
        <w:t>3</w:t>
      </w:r>
      <w:r w:rsidRPr="004D3578">
        <w:tab/>
        <w:t>Definitions</w:t>
      </w:r>
      <w:r w:rsidR="00602AEA">
        <w:t xml:space="preserve"> of terms, symbols and abbreviations</w:t>
      </w:r>
      <w:bookmarkEnd w:id="25"/>
    </w:p>
    <w:p w14:paraId="4C886013" w14:textId="77777777" w:rsidR="00080512" w:rsidRPr="004D3578" w:rsidRDefault="00080512">
      <w:pPr>
        <w:pStyle w:val="Heading2"/>
      </w:pPr>
      <w:bookmarkStart w:id="26" w:name="_Toc177384837"/>
      <w:r w:rsidRPr="004D3578">
        <w:t>3.1</w:t>
      </w:r>
      <w:r w:rsidRPr="004D3578">
        <w:tab/>
      </w:r>
      <w:r w:rsidR="002B6339">
        <w:t>Terms</w:t>
      </w:r>
      <w:bookmarkEnd w:id="26"/>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7" w:name="_Toc177384838"/>
      <w:r w:rsidRPr="004D3578">
        <w:t>3.2</w:t>
      </w:r>
      <w:r w:rsidRPr="004D3578">
        <w:tab/>
        <w:t>Symbols</w:t>
      </w:r>
      <w:bookmarkEnd w:id="27"/>
    </w:p>
    <w:p w14:paraId="2EECB03E" w14:textId="745F721B" w:rsidR="00080512" w:rsidRPr="004D3578" w:rsidRDefault="00CD6E5C">
      <w:pPr>
        <w:keepNext/>
      </w:pPr>
      <w:r>
        <w:t>None.</w:t>
      </w:r>
    </w:p>
    <w:p w14:paraId="02ABDA76" w14:textId="77777777" w:rsidR="00080512" w:rsidRPr="004D3578" w:rsidRDefault="00080512">
      <w:pPr>
        <w:pStyle w:val="Heading2"/>
      </w:pPr>
      <w:bookmarkStart w:id="28" w:name="_Toc177384839"/>
      <w:r w:rsidRPr="004D3578">
        <w:t>3.3</w:t>
      </w:r>
      <w:r w:rsidRPr="004D3578">
        <w:tab/>
        <w:t>Abbreviations</w:t>
      </w:r>
      <w:bookmarkEnd w:id="28"/>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6BA8EE3C" w14:textId="77777777" w:rsidR="00D70EB1" w:rsidRPr="00C47A68" w:rsidRDefault="00D70EB1" w:rsidP="00D70EB1">
      <w:pPr>
        <w:pStyle w:val="EW"/>
      </w:pPr>
      <w:r w:rsidRPr="00D165ED">
        <w:rPr>
          <w:lang w:val="en-US"/>
        </w:rPr>
        <w:t>CEF</w:t>
      </w:r>
      <w:r w:rsidRPr="00D165ED">
        <w:rPr>
          <w:lang w:val="en-US"/>
        </w:rPr>
        <w:tab/>
        <w:t>Charging Enablement 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3C27D292" w14:textId="77777777" w:rsidR="00390236" w:rsidRDefault="00390236" w:rsidP="00390236">
      <w:pPr>
        <w:pStyle w:val="EW"/>
        <w:rPr>
          <w:lang w:eastAsia="zh-CN"/>
        </w:rPr>
      </w:pPr>
      <w:r>
        <w:rPr>
          <w:lang w:eastAsia="zh-CN"/>
        </w:rPr>
        <w:t>GMLC</w:t>
      </w:r>
      <w:r>
        <w:rPr>
          <w:lang w:eastAsia="zh-CN"/>
        </w:rPr>
        <w:tab/>
        <w:t>Gateway Mobile Location Centre</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0DD4E281" w14:textId="77777777" w:rsidR="00C42615" w:rsidRDefault="00C42615" w:rsidP="00C42615">
      <w:pPr>
        <w:pStyle w:val="EW"/>
      </w:pPr>
      <w:r>
        <w:t>RE-NWDAF</w:t>
      </w:r>
      <w:r>
        <w:tab/>
        <w:t xml:space="preserve">Roaming Exchange </w:t>
      </w:r>
      <w:r w:rsidRPr="00BD1735">
        <w:t>NWDAF</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3C471E0E" w14:textId="07687A43" w:rsidR="00D47FE0" w:rsidRPr="00D47FE0" w:rsidRDefault="00A05628" w:rsidP="000B3BEC">
      <w:pPr>
        <w:pStyle w:val="EW"/>
      </w:pPr>
      <w:r>
        <w:t>UPF</w:t>
      </w:r>
      <w:r>
        <w:tab/>
        <w:t>User Plane Function</w:t>
      </w:r>
    </w:p>
    <w:p w14:paraId="620A6FF6" w14:textId="4C767D7E" w:rsidR="00DA3A65" w:rsidRDefault="00DA3A65" w:rsidP="00DA3A65">
      <w:pPr>
        <w:pStyle w:val="Heading1"/>
      </w:pPr>
      <w:bookmarkStart w:id="29" w:name="clause4"/>
      <w:bookmarkStart w:id="30" w:name="_Toc28005428"/>
      <w:bookmarkStart w:id="31" w:name="_Toc36038100"/>
      <w:bookmarkStart w:id="32" w:name="_Toc45133297"/>
      <w:bookmarkStart w:id="33" w:name="_Toc51762125"/>
      <w:bookmarkStart w:id="34" w:name="_Toc59016530"/>
      <w:bookmarkStart w:id="35" w:name="_Toc177384840"/>
      <w:bookmarkEnd w:id="29"/>
      <w:r>
        <w:t>4</w:t>
      </w:r>
      <w:r>
        <w:tab/>
        <w:t xml:space="preserve">Reference </w:t>
      </w:r>
      <w:r w:rsidR="00694481">
        <w:t>A</w:t>
      </w:r>
      <w:r>
        <w:t>rchitecture</w:t>
      </w:r>
      <w:bookmarkEnd w:id="30"/>
      <w:bookmarkEnd w:id="31"/>
      <w:bookmarkEnd w:id="32"/>
      <w:bookmarkEnd w:id="33"/>
      <w:bookmarkEnd w:id="34"/>
      <w:r w:rsidR="00694481">
        <w:t xml:space="preserve"> for Data Analytics</w:t>
      </w:r>
      <w:bookmarkEnd w:id="35"/>
    </w:p>
    <w:p w14:paraId="3396A851" w14:textId="76389314" w:rsidR="007D35C1" w:rsidRDefault="007D35C1" w:rsidP="007D35C1">
      <w:pPr>
        <w:pStyle w:val="Heading2"/>
      </w:pPr>
      <w:bookmarkStart w:id="36" w:name="_Toc89427397"/>
      <w:bookmarkStart w:id="37" w:name="_Toc177384841"/>
      <w:r>
        <w:t>4.1</w:t>
      </w:r>
      <w:r>
        <w:tab/>
        <w:t>General</w:t>
      </w:r>
      <w:bookmarkEnd w:id="36"/>
      <w:bookmarkEnd w:id="37"/>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8" w:name="_Toc177384842"/>
      <w:r>
        <w:t>4.2</w:t>
      </w:r>
      <w:r>
        <w:tab/>
        <w:t>D</w:t>
      </w:r>
      <w:r w:rsidRPr="005D2CF1">
        <w:t xml:space="preserve">ata </w:t>
      </w:r>
      <w:r>
        <w:t>Collection</w:t>
      </w:r>
      <w:bookmarkEnd w:id="38"/>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8.2pt" o:ole="">
            <v:imagedata r:id="rId12" o:title=""/>
          </v:shape>
          <o:OLEObject Type="Embed" ProgID="Visio.Drawing.15" ShapeID="_x0000_i1026" DrawAspect="Content" ObjectID="_1787999123"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3E63772" w14:textId="4C378F5B" w:rsidR="00197378" w:rsidRDefault="00197378" w:rsidP="00197378">
      <w:r>
        <w:t>The Data Source NF may be AMF, SMF, UDM, UPF, GMLC, AF, NSACF, NRF and/or NEF with the related data collection procedures described in clause</w:t>
      </w:r>
      <w:r>
        <w:rPr>
          <w:lang w:val="en-US" w:eastAsia="zh-CN"/>
        </w:rPr>
        <w:t> </w:t>
      </w:r>
      <w:r>
        <w:t>5.5. If the Data Source is OAM, the NWDAF may collect relevant management data from the services in the OAM as configured by the PLMN operator</w:t>
      </w:r>
      <w:r w:rsidR="00C9538F" w:rsidRPr="0010338E">
        <w:t xml:space="preserve"> </w:t>
      </w:r>
      <w:r w:rsidR="00C9538F">
        <w:t xml:space="preserve">with </w:t>
      </w:r>
      <w:r w:rsidR="00C9538F" w:rsidRPr="0010338E">
        <w:t>NG RAN or 5GC performance measurements as defined in TS</w:t>
      </w:r>
      <w:bookmarkStart w:id="39" w:name="_Hlk150097461"/>
      <w:r w:rsidR="00C9538F">
        <w:t> </w:t>
      </w:r>
      <w:bookmarkEnd w:id="39"/>
      <w:r w:rsidR="00C9538F" w:rsidRPr="0010338E">
        <w:t>28</w:t>
      </w:r>
      <w:r w:rsidR="00C9538F">
        <w:t>.</w:t>
      </w:r>
      <w:r w:rsidR="00C9538F" w:rsidRPr="0010338E">
        <w:t>552</w:t>
      </w:r>
      <w:r w:rsidR="00C9538F">
        <w:t> </w:t>
      </w:r>
      <w:r w:rsidR="00C9538F" w:rsidRPr="0010338E">
        <w:t>[</w:t>
      </w:r>
      <w:r w:rsidR="00C9538F">
        <w:t>27</w:t>
      </w:r>
      <w:r w:rsidR="00C9538F" w:rsidRPr="0010338E">
        <w:t>]</w:t>
      </w:r>
      <w:r w:rsidR="00C9538F">
        <w:t xml:space="preserve"> and </w:t>
      </w:r>
      <w:r w:rsidR="00C9538F" w:rsidRPr="0010338E">
        <w:t>5G End to end KPIs as defined in TS</w:t>
      </w:r>
      <w:r w:rsidR="00C9538F">
        <w:t> </w:t>
      </w:r>
      <w:r w:rsidR="00C9538F" w:rsidRPr="0010338E">
        <w:t>28.554</w:t>
      </w:r>
      <w:r w:rsidR="00C9538F">
        <w:t> </w:t>
      </w:r>
      <w:r w:rsidR="00C9538F" w:rsidRPr="0010338E">
        <w:t>[</w:t>
      </w:r>
      <w:r w:rsidR="00C9538F">
        <w:t>30</w:t>
      </w:r>
      <w:r w:rsidR="00C9538F" w:rsidRPr="0010338E">
        <w:t>]</w:t>
      </w:r>
      <w:r>
        <w:t>. The NWDAF may use the OAM services e.g. generic performance assurance and fault supervision management services as defined in TS 28.532 [19], PM (Performance Management) services as defined in TS 28.550 [31] and/or FS (Fault Supervision) services as defined in TS 28.545 [37].</w:t>
      </w:r>
      <w:r w:rsidR="00C9538F">
        <w:t xml:space="preserve"> The procedure </w:t>
      </w:r>
      <w:r w:rsidR="00C9538F" w:rsidRPr="00446607">
        <w:t>for data collection from OAM</w:t>
      </w:r>
      <w:r w:rsidR="00C9538F">
        <w:t xml:space="preserve"> is defined in </w:t>
      </w:r>
      <w:r w:rsidR="00C9538F" w:rsidRPr="00446607">
        <w:rPr>
          <w:lang w:eastAsia="zh-CN"/>
        </w:rPr>
        <w:t>clause </w:t>
      </w:r>
      <w:r w:rsidR="00C9538F">
        <w:rPr>
          <w:lang w:eastAsia="zh-CN"/>
        </w:rPr>
        <w:t>6.2.3.2 of</w:t>
      </w:r>
      <w:r w:rsidR="00C9538F" w:rsidRPr="00446607">
        <w:t xml:space="preserve"> TS 23.288 [2]</w:t>
      </w:r>
      <w:r w:rsidR="00C9538F">
        <w:t>.</w:t>
      </w:r>
      <w:r>
        <w:t xml:space="preserve"> The NWDAF may collect the analysis results from MDAF, e.g. service experience and energy saving state analysis and/or end-to-end latency analysis in TS 28.104 [38]. The procedure </w:t>
      </w:r>
      <w:r w:rsidRPr="00446607">
        <w:t xml:space="preserve">for </w:t>
      </w:r>
      <w:r>
        <w:t>analytics</w:t>
      </w:r>
      <w:r w:rsidRPr="00446607">
        <w:t xml:space="preserve"> collection from </w:t>
      </w:r>
      <w:r>
        <w:t xml:space="preserve">MDAF is defined in </w:t>
      </w:r>
      <w:r w:rsidRPr="00446607">
        <w:rPr>
          <w:lang w:eastAsia="zh-CN"/>
        </w:rPr>
        <w:t>clause </w:t>
      </w:r>
      <w:r>
        <w:rPr>
          <w:lang w:eastAsia="zh-CN"/>
        </w:rPr>
        <w:t>6.2.14.2 of</w:t>
      </w:r>
      <w:r w:rsidRPr="00446607">
        <w:t xml:space="preserve"> TS 23.288 [2]</w:t>
      </w:r>
      <w:r>
        <w:t>. Before NWDAF requests analytics from the MDA Management Function, the NWDAF firstly discovers the MDAF via the MnS discovery service producer as defined in clause</w:t>
      </w:r>
      <w:r w:rsidRPr="00446607">
        <w:t> </w:t>
      </w:r>
      <w:r>
        <w:t>5 of TS</w:t>
      </w:r>
      <w:r w:rsidRPr="00446607">
        <w:t> </w:t>
      </w:r>
      <w:r>
        <w:t>28.537</w:t>
      </w:r>
      <w:r w:rsidRPr="00446607">
        <w:t> </w:t>
      </w:r>
      <w:r>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w:t>
      </w:r>
      <w:r w:rsidRPr="0027229F">
        <w:rPr>
          <w:rFonts w:eastAsia="Times New Roman"/>
        </w:rPr>
        <w:t> </w:t>
      </w:r>
      <w:r w:rsidRPr="0027229F">
        <w:t>5.7</w:t>
      </w:r>
      <w:r>
        <w:t>.</w:t>
      </w:r>
    </w:p>
    <w:p w14:paraId="1D445669" w14:textId="77777777" w:rsidR="007D35C1" w:rsidRDefault="007D35C1" w:rsidP="007D35C1">
      <w:pPr>
        <w:pStyle w:val="Heading2"/>
      </w:pPr>
      <w:bookmarkStart w:id="40" w:name="_Toc177384843"/>
      <w:r>
        <w:t>4.3</w:t>
      </w:r>
      <w:r>
        <w:tab/>
        <w:t>Analytics Exposure</w:t>
      </w:r>
      <w:bookmarkEnd w:id="40"/>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55pt;height:243.4pt" o:ole="">
            <v:imagedata r:id="rId14" o:title=""/>
          </v:shape>
          <o:OLEObject Type="Embed" ProgID="Visio.Drawing.15" ShapeID="_x0000_i1027" DrawAspect="Content" ObjectID="_1787999124"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1" w:name="_Toc177384844"/>
      <w:r>
        <w:t>4.4</w:t>
      </w:r>
      <w:r>
        <w:tab/>
        <w:t>D</w:t>
      </w:r>
      <w:r w:rsidRPr="005D2CF1">
        <w:t xml:space="preserve">ata </w:t>
      </w:r>
      <w:r>
        <w:t>Storage and Retrieval</w:t>
      </w:r>
      <w:bookmarkEnd w:id="41"/>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5pt;height:155.3pt" o:ole="">
            <v:imagedata r:id="rId16" o:title=""/>
          </v:shape>
          <o:OLEObject Type="Embed" ProgID="Visio.Drawing.15" ShapeID="_x0000_i1028" DrawAspect="Content" ObjectID="_1787999125"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2" w:name="_Toc177384845"/>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2"/>
    </w:p>
    <w:p w14:paraId="733D71AF" w14:textId="77777777" w:rsidR="00293259" w:rsidRPr="005F5ACD" w:rsidRDefault="00293259" w:rsidP="00293259">
      <w:pPr>
        <w:overflowPunct w:val="0"/>
        <w:autoSpaceDE w:val="0"/>
        <w:autoSpaceDN w:val="0"/>
        <w:adjustRightInd w:val="0"/>
        <w:textAlignment w:val="baseline"/>
        <w:rPr>
          <w:rFonts w:eastAsia="Times New Roman"/>
          <w:lang w:eastAsia="en-GB"/>
        </w:rPr>
      </w:pPr>
      <w:r w:rsidRPr="005F5ACD">
        <w:rPr>
          <w:rFonts w:eastAsia="Times New Roman"/>
          <w:lang w:eastAsia="en-GB"/>
        </w:rPr>
        <w:t>Based on operator's policy and local regulations (e.g. privacy), data or analytics may be exchanged between PLMNs (i.e. HPLMN and VPLMN)</w:t>
      </w:r>
      <w:r>
        <w:rPr>
          <w:rFonts w:eastAsia="Times New Roman"/>
          <w:lang w:eastAsia="en-GB"/>
        </w:rPr>
        <w:t xml:space="preserve"> via RE-NWDAF (i.e. </w:t>
      </w:r>
      <w:r w:rsidRPr="005F5ACD">
        <w:rPr>
          <w:rFonts w:eastAsia="Times New Roman"/>
          <w:lang w:eastAsia="en-GB"/>
        </w:rPr>
        <w:t xml:space="preserve">an NWDAF </w:t>
      </w:r>
      <w:r>
        <w:rPr>
          <w:rFonts w:eastAsia="Times New Roman"/>
          <w:lang w:eastAsia="en-GB"/>
        </w:rPr>
        <w:t xml:space="preserve">with roaming exchange capability in each PLMN </w:t>
      </w:r>
      <w:r w:rsidRPr="005F5ACD">
        <w:rPr>
          <w:rFonts w:eastAsia="Times New Roman"/>
          <w:lang w:eastAsia="en-GB"/>
        </w:rPr>
        <w:t xml:space="preserve">used as exchange point to exchange </w:t>
      </w:r>
      <w:r>
        <w:rPr>
          <w:rFonts w:eastAsia="Times New Roman"/>
          <w:lang w:eastAsia="en-GB"/>
        </w:rPr>
        <w:t xml:space="preserve">data and/or </w:t>
      </w:r>
      <w:r w:rsidRPr="005F5ACD">
        <w:rPr>
          <w:rFonts w:eastAsia="Times New Roman"/>
          <w:lang w:eastAsia="en-GB"/>
        </w:rPr>
        <w:t>analytics with other PLMNs</w:t>
      </w:r>
      <w:r>
        <w:rPr>
          <w:rFonts w:eastAsia="Times New Roman"/>
          <w:lang w:eastAsia="en-GB"/>
        </w:rPr>
        <w:t>)</w:t>
      </w:r>
      <w:r w:rsidRPr="00CF4A4E">
        <w:rPr>
          <w:rFonts w:eastAsia="Times New Roman"/>
          <w:lang w:eastAsia="en-GB"/>
        </w:rPr>
        <w:t xml:space="preserve"> </w:t>
      </w:r>
      <w:r>
        <w:rPr>
          <w:rFonts w:eastAsia="Times New Roman"/>
          <w:lang w:eastAsia="en-GB"/>
        </w:rPr>
        <w:t>u</w:t>
      </w:r>
      <w:r w:rsidRPr="005F5ACD">
        <w:rPr>
          <w:rFonts w:eastAsia="Times New Roman"/>
          <w:lang w:eastAsia="en-GB"/>
        </w:rPr>
        <w:t>sing the architecture shown in Figure</w:t>
      </w:r>
      <w:r>
        <w:t> </w:t>
      </w:r>
      <w:r w:rsidRPr="005F5ACD">
        <w:rPr>
          <w:rFonts w:eastAsia="Times New Roman"/>
          <w:lang w:eastAsia="en-GB"/>
        </w:rPr>
        <w:t>4.</w:t>
      </w:r>
      <w:r>
        <w:rPr>
          <w:rFonts w:eastAsia="Times New Roman"/>
          <w:lang w:eastAsia="en-GB"/>
        </w:rPr>
        <w:t>5</w:t>
      </w:r>
      <w:r w:rsidRPr="005F5ACD">
        <w:rPr>
          <w:rFonts w:eastAsia="Times New Roman"/>
          <w:lang w:eastAsia="en-GB"/>
        </w:rPr>
        <w:t>-</w:t>
      </w:r>
      <w:r>
        <w:rPr>
          <w:rFonts w:eastAsia="Times New Roman"/>
          <w:lang w:eastAsia="en-GB"/>
        </w:rPr>
        <w:t>1</w:t>
      </w:r>
      <w:r w:rsidRPr="005F5ACD">
        <w:rPr>
          <w:rFonts w:eastAsia="Times New Roman"/>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3pt;height:101.55pt" o:ole="">
            <v:imagedata r:id="rId18" o:title=""/>
          </v:shape>
          <o:OLEObject Type="Embed" ProgID="Visio.Drawing.11" ShapeID="_x0000_i1029" DrawAspect="Content" ObjectID="_1787999126" r:id="rId19"/>
        </w:object>
      </w:r>
    </w:p>
    <w:p w14:paraId="72150BD4" w14:textId="77777777" w:rsidR="00293259" w:rsidRDefault="00293259" w:rsidP="00D1057B">
      <w:pPr>
        <w:pStyle w:val="TF"/>
        <w:rPr>
          <w:lang w:eastAsia="en-GB"/>
        </w:rPr>
      </w:pPr>
      <w:bookmarkStart w:id="43" w:name="_CRFigure4_31"/>
      <w:r w:rsidRPr="005F5ACD">
        <w:rPr>
          <w:lang w:eastAsia="en-GB"/>
        </w:rPr>
        <w:t>Figure</w:t>
      </w:r>
      <w:r>
        <w:t> </w:t>
      </w:r>
      <w:bookmarkEnd w:id="43"/>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4" w:name="_Toc177384846"/>
      <w:r>
        <w:t>5</w:t>
      </w:r>
      <w:r w:rsidR="00BA077D">
        <w:tab/>
      </w:r>
      <w:r w:rsidR="00DA3A65">
        <w:t>Signalling Flows</w:t>
      </w:r>
      <w:r w:rsidR="00DA3A65">
        <w:rPr>
          <w:lang w:eastAsia="ja-JP"/>
        </w:rPr>
        <w:t xml:space="preserve"> </w:t>
      </w:r>
      <w:r w:rsidR="00DA3A65">
        <w:rPr>
          <w:lang w:eastAsia="zh-CN"/>
        </w:rPr>
        <w:t>for the Network Data Analytics Framework</w:t>
      </w:r>
      <w:bookmarkEnd w:id="44"/>
    </w:p>
    <w:p w14:paraId="04B9F646" w14:textId="2BDC3262" w:rsidR="00680C72" w:rsidRPr="000B3BEC" w:rsidRDefault="0024274C" w:rsidP="000B3BEC">
      <w:pPr>
        <w:pStyle w:val="Heading2"/>
      </w:pPr>
      <w:bookmarkStart w:id="45" w:name="_Toc177384847"/>
      <w:r>
        <w:t>5.1</w:t>
      </w:r>
      <w:r>
        <w:tab/>
      </w:r>
      <w:r w:rsidR="00D81E76">
        <w:t>General</w:t>
      </w:r>
      <w:bookmarkEnd w:id="45"/>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6" w:name="_Toc177384848"/>
      <w:r>
        <w:t>5.2</w:t>
      </w:r>
      <w:r>
        <w:tab/>
        <w:t>Analytics Exposure Procedures</w:t>
      </w:r>
      <w:bookmarkEnd w:id="46"/>
    </w:p>
    <w:p w14:paraId="59734D20" w14:textId="77777777" w:rsidR="00EC581A" w:rsidRDefault="00EC581A" w:rsidP="00EC581A">
      <w:pPr>
        <w:pStyle w:val="Heading3"/>
      </w:pPr>
      <w:bookmarkStart w:id="47" w:name="_Toc28005462"/>
      <w:bookmarkStart w:id="48" w:name="_Toc36038134"/>
      <w:bookmarkStart w:id="49" w:name="_Toc45133331"/>
      <w:bookmarkStart w:id="50" w:name="_Toc51762159"/>
      <w:bookmarkStart w:id="51" w:name="_Toc59016564"/>
      <w:bookmarkStart w:id="52" w:name="_Toc177384849"/>
      <w:r>
        <w:t>5.2.1</w:t>
      </w:r>
      <w:r>
        <w:tab/>
      </w:r>
      <w:bookmarkEnd w:id="47"/>
      <w:bookmarkEnd w:id="48"/>
      <w:bookmarkEnd w:id="49"/>
      <w:bookmarkEnd w:id="50"/>
      <w:bookmarkEnd w:id="51"/>
      <w:r>
        <w:t>General</w:t>
      </w:r>
      <w:bookmarkEnd w:id="52"/>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53" w:name="_Toc28005463"/>
      <w:bookmarkStart w:id="54" w:name="_Toc36038135"/>
      <w:bookmarkStart w:id="55" w:name="_Toc45133332"/>
      <w:bookmarkStart w:id="56" w:name="_Toc51762160"/>
      <w:bookmarkStart w:id="57" w:name="_Toc59016565"/>
      <w:bookmarkStart w:id="58" w:name="_Toc177384850"/>
      <w:r>
        <w:t>5.2.2</w:t>
      </w:r>
      <w:r>
        <w:tab/>
        <w:t xml:space="preserve">Network data analytics </w:t>
      </w:r>
      <w:bookmarkEnd w:id="53"/>
      <w:bookmarkEnd w:id="54"/>
      <w:bookmarkEnd w:id="55"/>
      <w:bookmarkEnd w:id="56"/>
      <w:bookmarkEnd w:id="57"/>
      <w:r>
        <w:t>Subscribe/Unsubscribe/Notify</w:t>
      </w:r>
      <w:bookmarkEnd w:id="58"/>
    </w:p>
    <w:p w14:paraId="7E228339" w14:textId="77777777" w:rsidR="00EC581A" w:rsidRDefault="00EC581A" w:rsidP="00EC581A">
      <w:pPr>
        <w:pStyle w:val="Heading4"/>
      </w:pPr>
      <w:bookmarkStart w:id="59" w:name="_Toc177384851"/>
      <w:r>
        <w:t>5.2.2.1</w:t>
      </w:r>
      <w:r>
        <w:tab/>
        <w:t>Analytics Subscribe/Unsubscribe/Notify initiated by 5GC NFs, OAM or AFs</w:t>
      </w:r>
      <w:bookmarkEnd w:id="59"/>
    </w:p>
    <w:p w14:paraId="0D11285B" w14:textId="6659A02A" w:rsidR="00EC581A" w:rsidRDefault="00EC581A" w:rsidP="00EC581A">
      <w:r>
        <w:rPr>
          <w:lang w:eastAsia="ja-JP"/>
        </w:rPr>
        <w:t xml:space="preserve">This procedure is used </w:t>
      </w:r>
      <w:r w:rsidR="00630C3C">
        <w:t xml:space="preserve">in non-roaming case </w:t>
      </w:r>
      <w:r>
        <w:rPr>
          <w:lang w:eastAsia="ja-JP"/>
        </w:rPr>
        <w:t xml:space="preserve">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60" w:name="_Hlk19524609"/>
    <w:bookmarkStart w:id="61" w:name="_MON_1627384797"/>
    <w:bookmarkEnd w:id="61"/>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9.05pt;height:218.15pt" o:ole="">
            <v:imagedata r:id="rId20" o:title="" cropleft="4447f" cropright="7378f"/>
          </v:shape>
          <o:OLEObject Type="Embed" ProgID="Word.Picture.8" ShapeID="_x0000_i1030" DrawAspect="Content" ObjectID="_1787999127" r:id="rId21"/>
        </w:object>
      </w:r>
      <w:bookmarkEnd w:id="60"/>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4DB316AE" w14:textId="0C89016B" w:rsidR="009F1416" w:rsidRDefault="009F1416" w:rsidP="009F1416">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2" w:name="_Toc177384852"/>
      <w:r>
        <w:t>5.2.2.2</w:t>
      </w:r>
      <w:r>
        <w:tab/>
        <w:t>Analytics Subscribe/Unsubscribe/Notify initiated by AFs via the NEF</w:t>
      </w:r>
      <w:bookmarkEnd w:id="62"/>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45pt;height:296.6pt" o:ole="">
            <v:imagedata r:id="rId22" o:title=""/>
          </v:shape>
          <o:OLEObject Type="Embed" ProgID="Visio.Drawing.15" ShapeID="_x0000_i1031" DrawAspect="Content" ObjectID="_1787999128"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3" w:name="_Hlk80962725"/>
      <w:r>
        <w:t>invoke the Nnef_</w:t>
      </w:r>
      <w:r>
        <w:rPr>
          <w:rFonts w:hint="eastAsia"/>
          <w:lang w:eastAsia="zh-CN"/>
        </w:rPr>
        <w:t>AnalyticsEx</w:t>
      </w:r>
      <w:r>
        <w:t>posure_</w:t>
      </w:r>
      <w:r w:rsidR="00910F75">
        <w:t>S</w:t>
      </w:r>
      <w:r>
        <w:t xml:space="preserve">ubscribe response </w:t>
      </w:r>
      <w:bookmarkEnd w:id="63"/>
      <w:r>
        <w:t xml:space="preserve">message by mapping and forwarding the response to the AF. </w:t>
      </w:r>
    </w:p>
    <w:p w14:paraId="4EF8C07E" w14:textId="590EBF42" w:rsidR="00B00907" w:rsidRPr="006C5444" w:rsidRDefault="00B00907" w:rsidP="00B00907">
      <w:pPr>
        <w:pStyle w:val="B1"/>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4" w:name="_Hlk77261355"/>
      <w:r w:rsidRPr="00A54206">
        <w:rPr>
          <w:lang w:eastAsia="zh-CN"/>
        </w:rPr>
        <w:t>.</w:t>
      </w:r>
      <w:bookmarkEnd w:id="64"/>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5" w:name="_Toc28005464"/>
      <w:bookmarkStart w:id="66" w:name="_Toc36038136"/>
      <w:bookmarkStart w:id="67" w:name="_Toc45133333"/>
      <w:bookmarkStart w:id="68" w:name="_Toc51762161"/>
      <w:bookmarkStart w:id="69" w:name="_Toc59016566"/>
      <w:bookmarkStart w:id="70" w:name="_Toc177384853"/>
      <w:r>
        <w:t>5.2.3</w:t>
      </w:r>
      <w:r>
        <w:tab/>
        <w:t>Network data analytics information request</w:t>
      </w:r>
      <w:bookmarkEnd w:id="65"/>
      <w:bookmarkEnd w:id="66"/>
      <w:bookmarkEnd w:id="67"/>
      <w:bookmarkEnd w:id="68"/>
      <w:bookmarkEnd w:id="69"/>
      <w:bookmarkEnd w:id="70"/>
    </w:p>
    <w:p w14:paraId="063760F0" w14:textId="77777777" w:rsidR="00EC581A" w:rsidRDefault="00EC581A" w:rsidP="00EC581A">
      <w:pPr>
        <w:pStyle w:val="Heading4"/>
      </w:pPr>
      <w:bookmarkStart w:id="71" w:name="_Toc177384854"/>
      <w:r>
        <w:t>5.2.3.1</w:t>
      </w:r>
      <w:r>
        <w:tab/>
        <w:t>Analytics information request initiated by 5GC NFs, OAM or AFs</w:t>
      </w:r>
      <w:bookmarkEnd w:id="71"/>
    </w:p>
    <w:p w14:paraId="6F66E9BC" w14:textId="77777777" w:rsidR="00630C3C" w:rsidRPr="00F57161" w:rsidRDefault="00630C3C" w:rsidP="00630C3C">
      <w:r>
        <w:rPr>
          <w:lang w:eastAsia="ja-JP"/>
        </w:rPr>
        <w:t xml:space="preserve">This procedure is used </w:t>
      </w:r>
      <w:r>
        <w:t xml:space="preserve">in non-roaming case </w:t>
      </w:r>
      <w:r>
        <w:rPr>
          <w:lang w:eastAsia="ja-JP"/>
        </w:rPr>
        <w:t xml:space="preserve">by the NF service consumers (i.e. 5GC NFs, OAM and AFs) to retrieve </w:t>
      </w:r>
      <w:r>
        <w:rPr>
          <w:rFonts w:eastAsia="DengXian"/>
        </w:rPr>
        <w:t>analytics information</w:t>
      </w:r>
      <w:r>
        <w:rPr>
          <w:lang w:eastAsia="ja-JP"/>
        </w:rPr>
        <w:t xml:space="preserve"> directly from the NWDAF.</w:t>
      </w:r>
      <w:r w:rsidRPr="00893FF5">
        <w:t xml:space="preserve"> </w:t>
      </w:r>
      <w:r>
        <w:t xml:space="preserve">The analytics architecture </w:t>
      </w:r>
      <w:r w:rsidRPr="00A16302">
        <w:t xml:space="preserve">for analytics exposure is defined </w:t>
      </w:r>
      <w:r>
        <w:t>in clause 4.5.</w:t>
      </w:r>
    </w:p>
    <w:bookmarkStart w:id="72" w:name="_MON_1627384780"/>
    <w:bookmarkEnd w:id="72"/>
    <w:p w14:paraId="167EE38C" w14:textId="77777777" w:rsidR="00EC581A" w:rsidRDefault="00EC581A" w:rsidP="00EC581A">
      <w:pPr>
        <w:pStyle w:val="TH"/>
      </w:pPr>
      <w:r>
        <w:rPr>
          <w:lang w:eastAsia="ja-JP"/>
        </w:rPr>
        <w:object w:dxaOrig="9923" w:dyaOrig="2549" w14:anchorId="5CD094D8">
          <v:shape id="_x0000_i1032" type="#_x0000_t75" style="width:350.35pt;height:106.4pt" o:ole="">
            <v:imagedata r:id="rId24" o:title="" cropleft="3144f" cropright="6960f"/>
          </v:shape>
          <o:OLEObject Type="Embed" ProgID="Word.Picture.8" ShapeID="_x0000_i1032" DrawAspect="Content" ObjectID="_1787999129"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3" w:name="_Toc177384855"/>
      <w:r>
        <w:t>5.2.3.2</w:t>
      </w:r>
      <w:r>
        <w:tab/>
        <w:t>Analytics information request initiated by AFs via the NEF</w:t>
      </w:r>
      <w:bookmarkEnd w:id="73"/>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45pt;height:197.75pt" o:ole="">
            <v:imagedata r:id="rId26" o:title=""/>
          </v:shape>
          <o:OLEObject Type="Embed" ProgID="Visio.Drawing.15" ShapeID="_x0000_i1033" DrawAspect="Content" ObjectID="_1787999130"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
      </w:pPr>
      <w:bookmarkStart w:id="74"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clause 4.4.14.2 of 3GPP TS 29.522 [10]</w:t>
      </w:r>
      <w:r>
        <w:rPr>
          <w:lang w:eastAsia="zh-CN"/>
        </w:rPr>
        <w:t>.</w:t>
      </w:r>
    </w:p>
    <w:p w14:paraId="699089D3" w14:textId="7F082D80" w:rsidR="0021485F" w:rsidRPr="00B641A9" w:rsidRDefault="0021485F" w:rsidP="0021485F">
      <w:pPr>
        <w:pStyle w:val="B1"/>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Nnwdaf_AnalyticsInfo_Request service operation </w:t>
      </w:r>
      <w:r>
        <w:t>as described in step 1 in clause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4"/>
    <w:p w14:paraId="7A426CCB" w14:textId="3B73B325" w:rsidR="00CC0ED2" w:rsidRPr="00E73C84" w:rsidRDefault="00CC0ED2" w:rsidP="00AF0E61">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2D5D1484" w14:textId="77777777" w:rsidR="00EC581A" w:rsidRDefault="00EC581A" w:rsidP="00EC581A">
      <w:pPr>
        <w:pStyle w:val="Heading3"/>
        <w:rPr>
          <w:lang w:eastAsia="ko-KR"/>
        </w:rPr>
      </w:pPr>
      <w:bookmarkStart w:id="75" w:name="_Toc177384856"/>
      <w:r>
        <w:t>5.2.4</w:t>
      </w:r>
      <w:r>
        <w:tab/>
      </w:r>
      <w:r>
        <w:rPr>
          <w:lang w:eastAsia="ko-KR"/>
        </w:rPr>
        <w:t>Analytics Exposure via DCCF</w:t>
      </w:r>
      <w:bookmarkEnd w:id="75"/>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t xml:space="preserve"> </w:t>
      </w:r>
      <w:r w:rsidRPr="00C72FBF">
        <w:t xml:space="preserve"> </w:t>
      </w:r>
      <w:r>
        <w:object w:dxaOrig="12316" w:dyaOrig="14700" w14:anchorId="03FD54F7">
          <v:shape id="_x0000_i1034" type="#_x0000_t75" style="width:481.45pt;height:574.95pt" o:ole="">
            <v:imagedata r:id="rId28" o:title=""/>
          </v:shape>
          <o:OLEObject Type="Embed" ProgID="Visio.Drawing.15" ShapeID="_x0000_i1034" DrawAspect="Content" ObjectID="_1787999131"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6" w:name="_Hlk77848919"/>
      <w:r>
        <w:rPr>
          <w:lang w:eastAsia="ko-KR"/>
        </w:rPr>
        <w:t>step</w:t>
      </w:r>
      <w:r>
        <w:t> </w:t>
      </w:r>
      <w:r>
        <w:rPr>
          <w:lang w:eastAsia="ko-KR"/>
        </w:rPr>
        <w:t>3</w:t>
      </w:r>
      <w:bookmarkEnd w:id="76"/>
      <w:r>
        <w:rPr>
          <w:lang w:eastAsia="ko-KR"/>
        </w:rPr>
        <w:t xml:space="preserve">a, skip </w:t>
      </w:r>
      <w:bookmarkStart w:id="77" w:name="_Hlk80988309"/>
      <w:r>
        <w:rPr>
          <w:lang w:eastAsia="ko-KR"/>
        </w:rPr>
        <w:t>step</w:t>
      </w:r>
      <w:r>
        <w:t> </w:t>
      </w:r>
      <w:r>
        <w:rPr>
          <w:lang w:eastAsia="ko-KR"/>
        </w:rPr>
        <w:t>3b</w:t>
      </w:r>
      <w:bookmarkEnd w:id="77"/>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8" w:name="_Hlk77850890"/>
      <w:r>
        <w:rPr>
          <w:lang w:eastAsia="ko-KR"/>
        </w:rPr>
        <w:t>step</w:t>
      </w:r>
      <w:r>
        <w:t> </w:t>
      </w:r>
      <w:r>
        <w:rPr>
          <w:lang w:eastAsia="ko-KR"/>
        </w:rPr>
        <w:t>3a and step</w:t>
      </w:r>
      <w:r>
        <w:t> </w:t>
      </w:r>
      <w:r>
        <w:rPr>
          <w:lang w:eastAsia="ko-KR"/>
        </w:rPr>
        <w:t>3c</w:t>
      </w:r>
      <w:bookmarkEnd w:id="78"/>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9" w:name="_Toc177384857"/>
      <w:r>
        <w:t>5.2.5</w:t>
      </w:r>
      <w:r>
        <w:tab/>
      </w:r>
      <w:r>
        <w:rPr>
          <w:lang w:eastAsia="ko-KR"/>
        </w:rPr>
        <w:t>Analytics Exposure via DCCF and MFAF</w:t>
      </w:r>
      <w:bookmarkEnd w:id="79"/>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0" w:name="MCCQCTEMPBM_00000134"/>
      <w:r w:rsidRPr="00AA38AE">
        <w:t xml:space="preserve"> </w:t>
      </w:r>
      <w:r>
        <w:object w:dxaOrig="12346" w:dyaOrig="16681" w14:anchorId="043294AF">
          <v:shape id="_x0000_i1035" type="#_x0000_t75" style="width:481.45pt;height:650.7pt" o:ole="">
            <v:imagedata r:id="rId30" o:title=""/>
          </v:shape>
          <o:OLEObject Type="Embed" ProgID="Visio.Drawing.15" ShapeID="_x0000_i1035" DrawAspect="Content" ObjectID="_1787999132" r:id="rId31"/>
        </w:object>
      </w:r>
    </w:p>
    <w:bookmarkEnd w:id="80"/>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1" w:name="_Hlk96302290"/>
      <w:r>
        <w:t>Retrieval Subscriptions</w:t>
      </w:r>
      <w:bookmarkEnd w:id="81"/>
      <w:r w:rsidRPr="006D502B">
        <w:rPr>
          <w:lang w:eastAsia="ko-KR"/>
        </w:rPr>
        <w:t xml:space="preserve">", the HTTP POST message shall include </w:t>
      </w:r>
      <w:r>
        <w:rPr>
          <w:lang w:eastAsia="ko-KR"/>
        </w:rPr>
        <w:t xml:space="preserve">the </w:t>
      </w:r>
      <w:bookmarkStart w:id="82" w:name="_Hlk96302326"/>
      <w:r>
        <w:t>NadrfDataRetrievalSubscription</w:t>
      </w:r>
      <w:bookmarkEnd w:id="82"/>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387F6870" w14:textId="77777777" w:rsidR="00630C3C" w:rsidRDefault="00630C3C" w:rsidP="00630C3C">
      <w:pPr>
        <w:pStyle w:val="Heading3"/>
      </w:pPr>
      <w:bookmarkStart w:id="83" w:name="_Toc177384858"/>
      <w:r>
        <w:t>5.2.6</w:t>
      </w:r>
      <w:r>
        <w:tab/>
      </w:r>
      <w:r w:rsidRPr="005D2CF1">
        <w:rPr>
          <w:lang w:eastAsia="zh-CN"/>
        </w:rPr>
        <w:t xml:space="preserve">Procedure for </w:t>
      </w:r>
      <w:r>
        <w:t>Analytics Exposure</w:t>
      </w:r>
      <w:r w:rsidRPr="005D2CF1">
        <w:t xml:space="preserve"> </w:t>
      </w:r>
      <w:r>
        <w:t>in Roaming Case</w:t>
      </w:r>
      <w:bookmarkEnd w:id="83"/>
    </w:p>
    <w:p w14:paraId="0AD65553" w14:textId="77777777" w:rsidR="00630C3C" w:rsidRDefault="00630C3C" w:rsidP="00630C3C">
      <w:pPr>
        <w:pStyle w:val="Heading4"/>
      </w:pPr>
      <w:bookmarkStart w:id="84" w:name="_Toc177384859"/>
      <w:r>
        <w:t>5.2.6.1</w:t>
      </w:r>
      <w:r>
        <w:tab/>
        <w:t xml:space="preserve">Analytics Exposure from HPLMN to </w:t>
      </w:r>
      <w:r w:rsidRPr="00A13B24">
        <w:t>VPLMN</w:t>
      </w:r>
      <w:r>
        <w:t xml:space="preserve"> for inbound roaming users</w:t>
      </w:r>
      <w:bookmarkEnd w:id="84"/>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5" w:name="_CRFigure6_1_5_21"/>
    <w:p w14:paraId="5AB5CCD0" w14:textId="77777777" w:rsidR="00630C3C" w:rsidRDefault="00630C3C" w:rsidP="00630C3C">
      <w:pPr>
        <w:pStyle w:val="TH"/>
      </w:pPr>
      <w:r w:rsidRPr="00707473">
        <w:rPr>
          <w:rFonts w:eastAsia="DengXian"/>
        </w:rPr>
        <w:object w:dxaOrig="8570" w:dyaOrig="6430" w14:anchorId="3003CBF2">
          <v:shape id="_x0000_i1036" type="#_x0000_t75" style="width:484.1pt;height:361.05pt" o:ole="">
            <v:imagedata r:id="rId32" o:title=""/>
          </v:shape>
          <o:OLEObject Type="Embed" ProgID="Visio.Drawing.11" ShapeID="_x0000_i1036" DrawAspect="Content" ObjectID="_1787999133" r:id="rId33"/>
        </w:object>
      </w:r>
    </w:p>
    <w:p w14:paraId="0B7F1EDC" w14:textId="77777777" w:rsidR="00630C3C" w:rsidRDefault="00630C3C" w:rsidP="00630C3C">
      <w:pPr>
        <w:pStyle w:val="TF"/>
      </w:pPr>
      <w:r>
        <w:t>Figure </w:t>
      </w:r>
      <w:bookmarkEnd w:id="85"/>
      <w:r>
        <w:t>5.2.6.1-1: Procedure for analytics exposure from HPLMN to VPLMN</w:t>
      </w:r>
    </w:p>
    <w:p w14:paraId="26CF827D" w14:textId="77777777" w:rsidR="00630C3C" w:rsidRDefault="00630C3C" w:rsidP="00630C3C">
      <w:pPr>
        <w:pStyle w:val="B1"/>
      </w:pPr>
      <w:r>
        <w:t>1.</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4D83B3B8" w14:textId="77777777" w:rsidR="00630C3C" w:rsidRDefault="00630C3C" w:rsidP="00630C3C">
      <w:pPr>
        <w:pStyle w:val="B1"/>
      </w:pPr>
      <w:r>
        <w:t>2.</w:t>
      </w:r>
      <w:r>
        <w:tab/>
        <w:t>The V-RE-NWDAF checks the roaming agreements related to analytics from HPLMN to determine if the roaming analytics request/subscribe can be accepted or must be rejected. If the request is rejected, the following steps are skipped.</w:t>
      </w:r>
    </w:p>
    <w:p w14:paraId="50926A3E" w14:textId="77777777" w:rsidR="00630C3C" w:rsidRDefault="00630C3C" w:rsidP="00630C3C">
      <w:pPr>
        <w:pStyle w:val="B1"/>
      </w:pPr>
      <w:r>
        <w:tab/>
        <w:t xml:space="preserve">The V-RE-NWDAF discovers a H-RE-NWDAF as described in clause 5.8.2.3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2F94EE5A" w14:textId="77777777" w:rsidR="00630C3C" w:rsidRDefault="00630C3C" w:rsidP="00630C3C">
      <w:pPr>
        <w:pStyle w:val="B1"/>
      </w:pPr>
      <w:r>
        <w:t>3.</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7F88B8E6" w14:textId="77777777" w:rsidR="00630C3C" w:rsidRDefault="00630C3C" w:rsidP="00630C3C">
      <w:pPr>
        <w:pStyle w:val="B1"/>
      </w:pPr>
      <w:r>
        <w:t>3a</w:t>
      </w:r>
      <w:r>
        <w:tab/>
        <w:t>If the H-RE-NWDAF supports to generate the requested analytics, it collects data from the NF(s) and/or OAM in HPLMN and derives the requested analytics, respond with Nnwdaf_RoamingAnalytics_Request response or Nnwdaf_RoamingAnalytics_Subscribe response to the V-RE-NWDAF then responds to the consumer NF; otherwise steps 3b and 3c are executed.</w:t>
      </w:r>
    </w:p>
    <w:p w14:paraId="3B2A5753" w14:textId="77777777" w:rsidR="00630C3C" w:rsidRDefault="00630C3C" w:rsidP="00630C3C">
      <w:pPr>
        <w:pStyle w:val="B1"/>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4752D26" w14:textId="77777777" w:rsidR="00630C3C" w:rsidRDefault="00630C3C" w:rsidP="00630C3C">
      <w:pPr>
        <w:pStyle w:val="B1"/>
      </w:pPr>
      <w:r>
        <w:t>5.</w:t>
      </w:r>
      <w:r>
        <w:tab/>
        <w:t>If the Consumer NF also indicates request or subscription of analytics information available in the VPLMN (e.g. via Target of Analytics Reporting) in step 1, the V-RE-NWDAF collects data from the NF(s) and/or OAM in VPLMN and derives the requested analytics.</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6" w:name="_Toc177384860"/>
      <w:r>
        <w:t>5.2.6.2</w:t>
      </w:r>
      <w:r>
        <w:tab/>
        <w:t>Analytics Exposure from VPLMN to HPLMN for outbound roaming users</w:t>
      </w:r>
      <w:bookmarkEnd w:id="86"/>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2C0B4704" w14:textId="77777777" w:rsidR="00630C3C" w:rsidRDefault="00630C3C" w:rsidP="00630C3C">
      <w:pPr>
        <w:pStyle w:val="TH"/>
      </w:pPr>
      <w:r w:rsidRPr="00707473">
        <w:rPr>
          <w:rFonts w:eastAsia="DengXian"/>
        </w:rPr>
        <w:object w:dxaOrig="7981" w:dyaOrig="7021" w14:anchorId="1CB3CAFF">
          <v:shape id="_x0000_i1037" type="#_x0000_t75" style="width:462.1pt;height:391.7pt" o:ole="">
            <v:imagedata r:id="rId34" o:title=""/>
          </v:shape>
          <o:OLEObject Type="Embed" ProgID="Visio.Drawing.11" ShapeID="_x0000_i1037" DrawAspect="Content" ObjectID="_1787999134" r:id="rId35"/>
        </w:object>
      </w:r>
    </w:p>
    <w:p w14:paraId="47B0226B" w14:textId="77777777" w:rsidR="00630C3C" w:rsidRDefault="00630C3C" w:rsidP="00630C3C">
      <w:pPr>
        <w:pStyle w:val="TF"/>
      </w:pPr>
      <w:r>
        <w:t>Figure</w:t>
      </w:r>
      <w:r>
        <w:rPr>
          <w:lang w:val="en-US" w:eastAsia="zh-CN"/>
        </w:rPr>
        <w:t> </w:t>
      </w:r>
      <w:r>
        <w:rPr>
          <w:lang w:val="en-US"/>
        </w:rPr>
        <w:t>5</w:t>
      </w:r>
      <w:r>
        <w:t>.2.6.2-1: Procedure for analytics exposure from VPLMN to HPLMN</w:t>
      </w:r>
    </w:p>
    <w:p w14:paraId="4B254507" w14:textId="77777777" w:rsidR="00630C3C" w:rsidRDefault="00630C3C" w:rsidP="00630C3C">
      <w:pPr>
        <w:pStyle w:val="B1"/>
      </w:pPr>
      <w:r>
        <w:t>1.</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7E357FA2" w14:textId="77777777" w:rsidR="00630C3C" w:rsidRDefault="00630C3C" w:rsidP="00630C3C">
      <w:pPr>
        <w:pStyle w:val="NO"/>
      </w:pPr>
      <w:r>
        <w:t>NOTE 2:</w:t>
      </w:r>
      <w:r>
        <w:tab/>
        <w:t>The H-NWDAF is not depicted in the flow.</w:t>
      </w:r>
    </w:p>
    <w:p w14:paraId="656E61A9" w14:textId="77777777" w:rsidR="00630C3C" w:rsidRDefault="00630C3C" w:rsidP="00630C3C">
      <w:pPr>
        <w:pStyle w:val="B1"/>
      </w:pPr>
      <w:r>
        <w:t>2.</w:t>
      </w:r>
      <w:r>
        <w:tab/>
        <w:t>The H-RE-NWDAF checks user consent and roaming agreements between the HPLMN and the VPLMN to determine if the roaming analytics request/subscription can be accepted or must be rejected. If the request is rejected, the following steps are skipped.</w:t>
      </w:r>
    </w:p>
    <w:p w14:paraId="56A57B51" w14:textId="77777777" w:rsidR="00630C3C" w:rsidRDefault="00630C3C" w:rsidP="00630C3C">
      <w:pPr>
        <w:pStyle w:val="B1"/>
      </w:pPr>
      <w:r>
        <w:tab/>
        <w:t>The H-RE-NWDAF discovers the V-RE-NWDAF as described in clause 5.2.8.3.</w:t>
      </w:r>
    </w:p>
    <w:p w14:paraId="2578B3FC" w14:textId="77777777" w:rsidR="00630C3C" w:rsidRDefault="00630C3C" w:rsidP="00630C3C">
      <w:pPr>
        <w:pStyle w:val="B1"/>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11D29D02" w14:textId="77777777" w:rsidR="00630C3C" w:rsidRDefault="00630C3C" w:rsidP="00630C3C">
      <w:pPr>
        <w:pStyle w:val="B1"/>
      </w:pPr>
      <w:r>
        <w:tab/>
        <w:t>If the V-RE-NWDAF supports to generate the requested analytics, it collects data from the NF(s) serving the roaming UE(s) and/or OAM in VPLMN and derives the analytics; otherwise steps 3b and 3c are executed.</w:t>
      </w:r>
    </w:p>
    <w:p w14:paraId="57DDFDD0" w14:textId="77777777" w:rsidR="00630C3C" w:rsidRDefault="00630C3C" w:rsidP="00630C3C">
      <w:pPr>
        <w:pStyle w:val="B1"/>
      </w:pPr>
      <w:r>
        <w:t>3a1-3a2</w:t>
      </w:r>
      <w:r>
        <w:tab/>
        <w:t>The V-RE-NWDAF may respond with Nnwdaf_RoamingAnalytics_Request response or Nnwdaf_RoamingAnalytics_Subscribe response to the H-RE-NWDAF then responds to the consumer NF; otherwise steps 3b and 3c are executed.</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2B935A42" w14:textId="77777777" w:rsidR="00630C3C" w:rsidRDefault="00630C3C" w:rsidP="00630C3C">
      <w:pPr>
        <w:pStyle w:val="NO"/>
      </w:pPr>
      <w:r w:rsidRPr="00A83317">
        <w:t>NOTE 3:</w:t>
      </w:r>
      <w:r w:rsidRPr="00A83317">
        <w:tab/>
        <w:t>The present document describes that the RE-NWDAF may perform analytics aggregati</w:t>
      </w:r>
      <w:r>
        <w:t>on for roaming scenario, but whether and how the RE-NWDAF performs analytics aggregation for roaming scenario are up to implementation.</w:t>
      </w:r>
    </w:p>
    <w:p w14:paraId="4EFA670C"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130959C6" w14:textId="7FE94343" w:rsidR="00117DBA" w:rsidRDefault="00117DBA" w:rsidP="00117DBA">
      <w:pPr>
        <w:pStyle w:val="Heading2"/>
      </w:pPr>
      <w:bookmarkStart w:id="87" w:name="_Toc177384861"/>
      <w:r>
        <w:t>5.3</w:t>
      </w:r>
      <w:r>
        <w:tab/>
        <w:t>Analytics Aggregation from Multiple NWDAFs</w:t>
      </w:r>
      <w:bookmarkEnd w:id="87"/>
    </w:p>
    <w:p w14:paraId="76686C83" w14:textId="77777777" w:rsidR="006B5657" w:rsidRDefault="006B5657" w:rsidP="006B5657">
      <w:pPr>
        <w:pStyle w:val="Heading3"/>
      </w:pPr>
      <w:bookmarkStart w:id="88" w:name="_Toc89427399"/>
      <w:bookmarkStart w:id="89" w:name="_Toc177384862"/>
      <w:r>
        <w:t>5.3.1</w:t>
      </w:r>
      <w:r>
        <w:tab/>
        <w:t>General</w:t>
      </w:r>
      <w:bookmarkEnd w:id="88"/>
      <w:bookmarkEnd w:id="89"/>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0" w:name="_Toc89427400"/>
      <w:bookmarkStart w:id="91" w:name="_Toc177384863"/>
      <w:r>
        <w:t>5.3.2</w:t>
      </w:r>
      <w:r>
        <w:tab/>
      </w:r>
      <w:bookmarkEnd w:id="90"/>
      <w:r>
        <w:t xml:space="preserve">Analytics </w:t>
      </w:r>
      <w:r>
        <w:rPr>
          <w:lang w:eastAsia="ko-KR"/>
        </w:rPr>
        <w:t xml:space="preserve">aggregation with </w:t>
      </w:r>
      <w:r>
        <w:rPr>
          <w:rFonts w:hint="eastAsia"/>
          <w:lang w:eastAsia="zh-CN"/>
        </w:rPr>
        <w:t>p</w:t>
      </w:r>
      <w:r>
        <w:rPr>
          <w:lang w:eastAsia="ko-KR"/>
        </w:rPr>
        <w:t>rovisioning of Area of Interest</w:t>
      </w:r>
      <w:bookmarkEnd w:id="91"/>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45pt;height:484.1pt" o:ole="">
            <v:imagedata r:id="rId36" o:title=""/>
          </v:shape>
          <o:OLEObject Type="Embed" ProgID="Visio.Drawing.15" ShapeID="_x0000_i1038" DrawAspect="Content" ObjectID="_1787999135"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2" w:name="_Toc177384864"/>
      <w:r>
        <w:t>5.3.3</w:t>
      </w:r>
      <w:r>
        <w:tab/>
        <w:t xml:space="preserve">Analytics </w:t>
      </w:r>
      <w:r>
        <w:rPr>
          <w:lang w:eastAsia="ko-KR"/>
        </w:rPr>
        <w:t>aggregation without provisioning of Area of Interest</w:t>
      </w:r>
      <w:bookmarkEnd w:id="92"/>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45pt;height:392.8pt" o:ole="">
            <v:imagedata r:id="rId38" o:title=""/>
          </v:shape>
          <o:OLEObject Type="Embed" ProgID="Visio.Drawing.15" ShapeID="_x0000_i1039" DrawAspect="Content" ObjectID="_1787999136"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3" w:name="_Toc177384865"/>
      <w:r>
        <w:t>5.</w:t>
      </w:r>
      <w:r w:rsidR="007C4691">
        <w:t>4</w:t>
      </w:r>
      <w:r>
        <w:tab/>
      </w:r>
      <w:r w:rsidR="00002F25">
        <w:t xml:space="preserve">Procedures for </w:t>
      </w:r>
      <w:r>
        <w:t>Analytics Transfer</w:t>
      </w:r>
      <w:r w:rsidR="005D5DFD">
        <w:t>ring</w:t>
      </w:r>
      <w:bookmarkEnd w:id="93"/>
    </w:p>
    <w:p w14:paraId="3380749C" w14:textId="77777777" w:rsidR="00002F25" w:rsidRPr="001730EE" w:rsidRDefault="00002F25" w:rsidP="00002F25">
      <w:pPr>
        <w:pStyle w:val="Heading3"/>
        <w:rPr>
          <w:lang w:eastAsia="ko-KR"/>
        </w:rPr>
      </w:pPr>
      <w:bookmarkStart w:id="94" w:name="_Toc91144418"/>
      <w:bookmarkStart w:id="95" w:name="_Toc177384866"/>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4"/>
      <w:bookmarkEnd w:id="95"/>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15pt;height:284.25pt" o:ole="">
            <v:imagedata r:id="rId40" o:title="" cropbottom="-1739f"/>
          </v:shape>
          <o:OLEObject Type="Embed" ProgID="Visio.Drawing.11" ShapeID="_x0000_i1040" DrawAspect="Content" ObjectID="_1787999137"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바탕"/>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6"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6"/>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7" w:name="_Toc91144419"/>
      <w:bookmarkStart w:id="98" w:name="_Toc177384867"/>
      <w:r>
        <w:rPr>
          <w:lang w:eastAsia="ko-KR"/>
        </w:rPr>
        <w:t>5.4</w:t>
      </w:r>
      <w:r w:rsidRPr="001730EE">
        <w:rPr>
          <w:lang w:eastAsia="ko-KR"/>
        </w:rPr>
        <w:t>.2</w:t>
      </w:r>
      <w:r w:rsidRPr="001730EE">
        <w:rPr>
          <w:lang w:eastAsia="ko-KR"/>
        </w:rPr>
        <w:tab/>
        <w:t>Analytics Subscription Transfer initiated by source NWDAF</w:t>
      </w:r>
      <w:bookmarkEnd w:id="97"/>
      <w:bookmarkEnd w:id="98"/>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3.3pt;height:616.85pt" o:ole="">
            <v:imagedata r:id="rId42" o:title=""/>
          </v:shape>
          <o:OLEObject Type="Embed" ProgID="Visio.Drawing.15" ShapeID="_x0000_i1041" DrawAspect="Content" ObjectID="_1787999138"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9" w:name="_Toc177384868"/>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9"/>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45pt;height:459.95pt" o:ole="">
            <v:imagedata r:id="rId44" o:title=""/>
          </v:shape>
          <o:OLEObject Type="Embed" ProgID="Visio.Drawing.15" ShapeID="_x0000_i1042" DrawAspect="Content" ObjectID="_1787999139"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0" w:name="_Toc177384869"/>
      <w:r>
        <w:t>5.5</w:t>
      </w:r>
      <w:r>
        <w:tab/>
        <w:t>Data Collection</w:t>
      </w:r>
      <w:bookmarkEnd w:id="100"/>
    </w:p>
    <w:p w14:paraId="3F060705" w14:textId="25954F07" w:rsidR="00841103" w:rsidRDefault="00841103" w:rsidP="00841103">
      <w:pPr>
        <w:pStyle w:val="Heading3"/>
      </w:pPr>
      <w:bookmarkStart w:id="101" w:name="_Toc177384870"/>
      <w:r>
        <w:t>5.5.</w:t>
      </w:r>
      <w:r w:rsidR="00EA6A5A">
        <w:t>1</w:t>
      </w:r>
      <w:r>
        <w:tab/>
      </w:r>
      <w:r w:rsidRPr="005D2CF1">
        <w:rPr>
          <w:lang w:eastAsia="zh-CN"/>
        </w:rPr>
        <w:t xml:space="preserve">Procedure for </w:t>
      </w:r>
      <w:r w:rsidRPr="005D2CF1">
        <w:t>Data Collection from NFs</w:t>
      </w:r>
      <w:bookmarkEnd w:id="101"/>
    </w:p>
    <w:p w14:paraId="65483151" w14:textId="28D7CC3A" w:rsidR="00841103" w:rsidRDefault="00841103" w:rsidP="00841103">
      <w:pPr>
        <w:pStyle w:val="Heading4"/>
      </w:pPr>
      <w:bookmarkStart w:id="102" w:name="_Toc177384871"/>
      <w:r>
        <w:t>5.5.</w:t>
      </w:r>
      <w:r w:rsidR="00EA6A5A">
        <w:t>1</w:t>
      </w:r>
      <w:r>
        <w:t>.1</w:t>
      </w:r>
      <w:r>
        <w:tab/>
      </w:r>
      <w:r w:rsidRPr="005D2CF1">
        <w:t>Data Collection from NF</w:t>
      </w:r>
      <w:r>
        <w:t>s</w:t>
      </w:r>
      <w:bookmarkEnd w:id="102"/>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03" w:name="MCCQCTEMPBM_00000135"/>
    <w:p w14:paraId="1F884291" w14:textId="4E26A446" w:rsidR="009218A5" w:rsidRPr="005D2CF1" w:rsidRDefault="004B71D1" w:rsidP="009218A5">
      <w:pPr>
        <w:pStyle w:val="TH"/>
      </w:pPr>
      <w:r>
        <w:object w:dxaOrig="6461" w:dyaOrig="7601" w14:anchorId="5435B1FA">
          <v:shape id="_x0000_i1043" type="#_x0000_t75" style="width:322.95pt;height:379.9pt" o:ole="">
            <v:imagedata r:id="rId46" o:title=""/>
          </v:shape>
          <o:OLEObject Type="Embed" ProgID="Visio.Drawing.15" ShapeID="_x0000_i1043" DrawAspect="Content" ObjectID="_1787999140" r:id="rId47"/>
        </w:object>
      </w:r>
      <w:bookmarkStart w:id="104" w:name="MCCQCTEMPBM_00000136"/>
      <w:bookmarkEnd w:id="103"/>
    </w:p>
    <w:bookmarkEnd w:id="104"/>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
        <w:rPr>
          <w:lang w:eastAsia="ko-KR"/>
        </w:rPr>
      </w:pPr>
      <w:r>
        <w:rPr>
          <w:lang w:eastAsia="zh-CN"/>
        </w:rPr>
        <w:t>1a.</w:t>
      </w:r>
      <w:r>
        <w:rPr>
          <w:lang w:eastAsia="zh-CN"/>
        </w:rPr>
        <w:tab/>
        <w:t xml:space="preserve">If data is to be collected for a user, </w:t>
      </w:r>
      <w:bookmarkStart w:id="105" w:name="_Hlk96320021"/>
      <w:r w:rsidRPr="00634142">
        <w:rPr>
          <w:lang w:eastAsia="zh-CN"/>
        </w:rPr>
        <w:t xml:space="preserve">the user consent has not been checked by the data consumer, </w:t>
      </w:r>
      <w:r>
        <w:rPr>
          <w:lang w:eastAsia="zh-CN"/>
        </w:rPr>
        <w:t>if the local policy and regulations require to check user consent,</w:t>
      </w:r>
      <w:bookmarkEnd w:id="105"/>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6" w:name="_Hlk96320110"/>
      <w:r>
        <w:t xml:space="preserve"> In subsequent steps, t</w:t>
      </w:r>
      <w:r>
        <w:rPr>
          <w:lang w:eastAsia="ko-KR"/>
        </w:rPr>
        <w:t>he NWDAF excludes the SUPI or GPSI from requests to collect data for users for whom the user consent is not granted.</w:t>
      </w:r>
      <w:bookmarkEnd w:id="106"/>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7" w:name="_Toc177384872"/>
      <w:r>
        <w:t>5.5.</w:t>
      </w:r>
      <w:r w:rsidR="00EA6A5A">
        <w:t>2</w:t>
      </w:r>
      <w:r>
        <w:tab/>
      </w:r>
      <w:r w:rsidRPr="005D2CF1">
        <w:t xml:space="preserve">Data </w:t>
      </w:r>
      <w:r>
        <w:t>c</w:t>
      </w:r>
      <w:r w:rsidRPr="005D2CF1">
        <w:t xml:space="preserve">ollection </w:t>
      </w:r>
      <w:r>
        <w:t>profile registration</w:t>
      </w:r>
      <w:bookmarkEnd w:id="107"/>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75pt;height:269.75pt" o:ole="">
            <v:imagedata r:id="rId48" o:title=""/>
          </v:shape>
          <o:OLEObject Type="Embed" ProgID="Visio.Drawing.11" ShapeID="_x0000_i1044" DrawAspect="Content" ObjectID="_1787999141"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8" w:name="MCCQCTEMPBM_00000143"/>
      <w:r>
        <w:fldChar w:fldCharType="begin"/>
      </w:r>
      <w:r>
        <w:fldChar w:fldCharType="end"/>
      </w:r>
      <w:bookmarkEnd w:id="108"/>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09" w:name="_Toc177384873"/>
      <w:r>
        <w:t>5.5.</w:t>
      </w:r>
      <w:r w:rsidR="00EA6A5A">
        <w:t>3</w:t>
      </w:r>
      <w:r>
        <w:tab/>
      </w:r>
      <w:r w:rsidRPr="005D2CF1">
        <w:rPr>
          <w:lang w:eastAsia="zh-CN"/>
        </w:rPr>
        <w:t xml:space="preserve">Procedure for </w:t>
      </w:r>
      <w:r w:rsidRPr="005D2CF1">
        <w:t xml:space="preserve">Data Collection </w:t>
      </w:r>
      <w:r>
        <w:t>using DCCF</w:t>
      </w:r>
      <w:bookmarkEnd w:id="109"/>
    </w:p>
    <w:p w14:paraId="0B7A3A7B" w14:textId="638CFFC0" w:rsidR="00646E2E" w:rsidRDefault="00646E2E" w:rsidP="00646E2E">
      <w:pPr>
        <w:pStyle w:val="Heading4"/>
      </w:pPr>
      <w:bookmarkStart w:id="110" w:name="_Toc177384874"/>
      <w:r>
        <w:t>5.5.</w:t>
      </w:r>
      <w:r w:rsidR="00EA6A5A">
        <w:t>3</w:t>
      </w:r>
      <w:r>
        <w:t>.1</w:t>
      </w:r>
      <w:r>
        <w:tab/>
      </w:r>
      <w:r w:rsidRPr="005D2CF1">
        <w:t xml:space="preserve">Data Collection </w:t>
      </w:r>
      <w:r>
        <w:t>via DCCF</w:t>
      </w:r>
      <w:bookmarkEnd w:id="110"/>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1" w:name="MCCQCTEMPBM_00000123"/>
      <w:bookmarkEnd w:id="111"/>
    </w:p>
    <w:p w14:paraId="627EC7AB" w14:textId="77777777" w:rsidR="00E33A8B" w:rsidRDefault="00E33A8B" w:rsidP="00E33A8B">
      <w:pPr>
        <w:pStyle w:val="TH"/>
        <w:rPr>
          <w:lang w:eastAsia="zh-CN"/>
        </w:rPr>
      </w:pPr>
      <w:r>
        <w:object w:dxaOrig="13360" w:dyaOrig="18811" w14:anchorId="7D1C2207">
          <v:shape id="_x0000_i1045" type="#_x0000_t75" style="width:481.45pt;height:678.1pt" o:ole="">
            <v:imagedata r:id="rId50" o:title=""/>
          </v:shape>
          <o:OLEObject Type="Embed" ProgID="Visio.Drawing.15" ShapeID="_x0000_i1045" DrawAspect="Content" ObjectID="_1787999142"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2"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2"/>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3" w:name="MCCQCTEMPBM_00000126"/>
      <w:r>
        <w:rPr>
          <w:lang w:eastAsia="ko-KR"/>
        </w:rPr>
        <w:t xml:space="preserve"> or the user consent </w:t>
      </w:r>
      <w:r>
        <w:rPr>
          <w:lang w:eastAsia="zh-CN"/>
        </w:rPr>
        <w:t>for a user, i.e. for a SUPI or GPSI, is no longer granted</w:t>
      </w:r>
      <w:bookmarkEnd w:id="113"/>
      <w:r w:rsidRPr="005D620A">
        <w:rPr>
          <w:lang w:eastAsia="ko-KR"/>
        </w:rPr>
        <w:t xml:space="preserve">, the DCCF </w:t>
      </w:r>
      <w:r>
        <w:rPr>
          <w:lang w:eastAsia="ko-KR"/>
        </w:rPr>
        <w:t>invokes the Nnf_EventExposure_Unsubscribe service operation by sending an HTTP DELETE request message to the Data Source</w:t>
      </w:r>
      <w:bookmarkStart w:id="114"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4"/>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5" w:name="_Toc177384875"/>
      <w:r>
        <w:t>5.5.</w:t>
      </w:r>
      <w:r w:rsidR="00EA6A5A">
        <w:t>3</w:t>
      </w:r>
      <w:r>
        <w:t>.2</w:t>
      </w:r>
      <w:r>
        <w:tab/>
      </w:r>
      <w:r w:rsidRPr="005D2CF1">
        <w:t xml:space="preserve">Data Collection </w:t>
      </w:r>
      <w:r>
        <w:t xml:space="preserve">via </w:t>
      </w:r>
      <w:r>
        <w:rPr>
          <w:lang w:eastAsia="zh-CN"/>
        </w:rPr>
        <w:t>Messaging Framework</w:t>
      </w:r>
      <w:bookmarkEnd w:id="115"/>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6" w:name="MCCQCTEMPBM_00000128"/>
    <w:bookmarkStart w:id="117" w:name="MCCQCTEMPBM_00000129"/>
    <w:bookmarkEnd w:id="116"/>
    <w:bookmarkEnd w:id="117"/>
    <w:p w14:paraId="34D896EC" w14:textId="29DEC866" w:rsidR="00F616DC" w:rsidRDefault="00F616DC" w:rsidP="00F616DC">
      <w:pPr>
        <w:pStyle w:val="TH"/>
        <w:rPr>
          <w:lang w:eastAsia="zh-CN"/>
        </w:rPr>
      </w:pPr>
      <w:r>
        <w:object w:dxaOrig="12060" w:dyaOrig="20390" w14:anchorId="0C9B1746">
          <v:shape id="_x0000_i1046" type="#_x0000_t75" style="width:422.85pt;height:714.65pt" o:ole="">
            <v:imagedata r:id="rId52" o:title=""/>
          </v:shape>
          <o:OLEObject Type="Embed" ProgID="Visio.Drawing.15" ShapeID="_x0000_i1046" DrawAspect="Content" ObjectID="_1787999143" r:id="rId53"/>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8"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맑은 고딕"/>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8"/>
    </w:p>
    <w:p w14:paraId="037DD4C2" w14:textId="77777777" w:rsidR="006176B2" w:rsidRDefault="006176B2" w:rsidP="006176B2">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9"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19"/>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0B685815" w14:textId="77777777" w:rsidR="00293259" w:rsidRDefault="00293259" w:rsidP="00293259">
      <w:pPr>
        <w:pStyle w:val="Heading3"/>
      </w:pPr>
      <w:bookmarkStart w:id="120" w:name="_Toc177384876"/>
      <w:r>
        <w:t>5.5.4</w:t>
      </w:r>
      <w:r>
        <w:tab/>
      </w:r>
      <w:r w:rsidRPr="005D2CF1">
        <w:rPr>
          <w:lang w:eastAsia="zh-CN"/>
        </w:rPr>
        <w:t xml:space="preserve">Procedure for </w:t>
      </w:r>
      <w:r w:rsidRPr="005D2CF1">
        <w:t xml:space="preserve">Data Collection </w:t>
      </w:r>
      <w:r>
        <w:t>in Roaming Case</w:t>
      </w:r>
      <w:bookmarkEnd w:id="120"/>
    </w:p>
    <w:p w14:paraId="3D07CBA3" w14:textId="77777777" w:rsidR="00293259" w:rsidRDefault="00293259" w:rsidP="00293259">
      <w:pPr>
        <w:pStyle w:val="Heading4"/>
      </w:pPr>
      <w:bookmarkStart w:id="121" w:name="_Toc177384877"/>
      <w:r>
        <w:t>5.5.4.1</w:t>
      </w:r>
      <w:r>
        <w:tab/>
      </w:r>
      <w:r w:rsidRPr="005D2CF1">
        <w:t>Data Collection</w:t>
      </w:r>
      <w:r>
        <w:t xml:space="preserve"> by H-RE-NWDAF from V-RE-NWDAF for outbound roaming users</w:t>
      </w:r>
      <w:bookmarkEnd w:id="121"/>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2" w:name="_CR6_2_11"/>
    <w:bookmarkStart w:id="123" w:name="_Hlk150163014"/>
    <w:bookmarkStart w:id="124" w:name="_Toc145930652"/>
    <w:bookmarkEnd w:id="122"/>
    <w:p w14:paraId="1E69780F" w14:textId="77777777" w:rsidR="00293259" w:rsidRDefault="00293259" w:rsidP="00293259">
      <w:pPr>
        <w:pStyle w:val="TH"/>
      </w:pPr>
      <w:r w:rsidRPr="005D2A80" w:rsidDel="00B57FCE">
        <w:object w:dxaOrig="13170" w:dyaOrig="8650" w14:anchorId="715A4B72">
          <v:shape id="_x0000_i1047" type="#_x0000_t75" style="width:479.8pt;height:347.1pt" o:ole="">
            <v:imagedata r:id="rId54" o:title=""/>
          </v:shape>
          <o:OLEObject Type="Embed" ProgID="Visio.Drawing.15" ShapeID="_x0000_i1047" DrawAspect="Content" ObjectID="_1787999144" r:id="rId55"/>
        </w:object>
      </w:r>
    </w:p>
    <w:p w14:paraId="4F2F8A53" w14:textId="77777777" w:rsidR="00293259" w:rsidRDefault="00293259" w:rsidP="00293259">
      <w:pPr>
        <w:pStyle w:val="TF"/>
      </w:pPr>
      <w:bookmarkStart w:id="125" w:name="_CRFigure6_2_101"/>
      <w:bookmarkEnd w:id="123"/>
      <w:r>
        <w:t>Figure</w:t>
      </w:r>
      <w:r>
        <w:rPr>
          <w:lang w:val="en-US" w:eastAsia="zh-CN"/>
        </w:rPr>
        <w:t> </w:t>
      </w:r>
      <w:bookmarkEnd w:id="125"/>
      <w:r>
        <w:rPr>
          <w:lang w:val="en-US"/>
        </w:rPr>
        <w:t>5</w:t>
      </w:r>
      <w:r>
        <w:t>.5.4.1-1: data collection by H-RE-NWDAF from V-RE-NWDAF for outbound roaming users</w:t>
      </w:r>
    </w:p>
    <w:p w14:paraId="6DDA78CD" w14:textId="77777777" w:rsidR="00293259" w:rsidRDefault="00293259" w:rsidP="00293259">
      <w:pPr>
        <w:pStyle w:val="B1"/>
      </w:pPr>
      <w:r>
        <w:t>1.</w:t>
      </w:r>
      <w:r>
        <w:tab/>
        <w:t>For subscription to collected data related to the outbound roaming UE(s), the H-RE-NWDAF checks the user consent of related users.</w:t>
      </w:r>
    </w:p>
    <w:p w14:paraId="71594AD4" w14:textId="77777777" w:rsidR="00293259" w:rsidRDefault="00293259" w:rsidP="00293259">
      <w:pPr>
        <w:pStyle w:val="B1"/>
      </w:pPr>
      <w:r>
        <w:t>2.</w:t>
      </w:r>
      <w:r>
        <w:tab/>
        <w:t xml:space="preserve">The H-RE-NWDAF of HPLMN discovers V-RE-NWDAF of VPLMN that supports the Nnwdaf_RoamingData service using the NRF as specified for roaming case </w:t>
      </w:r>
      <w:bookmarkStart w:id="126" w:name="_Hlk150165366"/>
      <w:r>
        <w:t>in clause 5.8.2.3</w:t>
      </w:r>
      <w:bookmarkEnd w:id="126"/>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5B92D0EC" w14:textId="77777777" w:rsidR="00293259" w:rsidRDefault="00293259" w:rsidP="00293259">
      <w:pPr>
        <w:pStyle w:val="B1"/>
      </w:pPr>
      <w:r>
        <w:t>4a.</w:t>
      </w:r>
      <w:r>
        <w:tab/>
        <w:t>The V-RE-NWDAF checks whether the HPLMN is authorised to request the input data based on VPLMN operator polices (that may depend on the HPLMN and may indicate permissible or restricted input data and related parameters).</w:t>
      </w:r>
    </w:p>
    <w:p w14:paraId="2A65E240" w14:textId="77777777" w:rsidR="00293259" w:rsidRDefault="00293259" w:rsidP="00293259">
      <w:pPr>
        <w:pStyle w:val="B1"/>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21A57609" w14:textId="77777777" w:rsidR="00293259" w:rsidRDefault="00293259" w:rsidP="00293259">
      <w:pPr>
        <w:pStyle w:val="B1"/>
      </w:pPr>
      <w:r>
        <w:t>5.</w:t>
      </w:r>
      <w:r>
        <w:tab/>
        <w:t>The V-RE-NWDAF triggers new data collection from NF(s)</w:t>
      </w:r>
      <w:r w:rsidRPr="005413EE">
        <w:t xml:space="preserve"> </w:t>
      </w:r>
      <w:r>
        <w:t>as described in clause 5.5.1 or clause 5.5.1.</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265D81A8" w14:textId="77777777" w:rsidR="00293259" w:rsidRDefault="00293259" w:rsidP="00293259">
      <w:pPr>
        <w:pStyle w:val="B1"/>
      </w:pPr>
      <w:r>
        <w:t>7a-7b.</w:t>
      </w:r>
      <w:r>
        <w:tab/>
        <w:t>The V-RE-NWDAF notifies 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7" w:name="_Toc177384878"/>
      <w:r>
        <w:t>5.5.4.2</w:t>
      </w:r>
      <w:r>
        <w:tab/>
      </w:r>
      <w:r w:rsidRPr="005D2CF1">
        <w:t>Data Collection</w:t>
      </w:r>
      <w:r>
        <w:t xml:space="preserve"> by V-RE-NWDAF from H-RE-NWDAF for inbound roaming users</w:t>
      </w:r>
      <w:bookmarkEnd w:id="127"/>
    </w:p>
    <w:bookmarkEnd w:id="124"/>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733221D5" w14:textId="77777777" w:rsidR="00293259" w:rsidRDefault="00293259" w:rsidP="00293259">
      <w:pPr>
        <w:pStyle w:val="TH"/>
      </w:pPr>
      <w:r w:rsidRPr="005D2A80" w:rsidDel="00B57FCE">
        <w:object w:dxaOrig="13170" w:dyaOrig="8650" w14:anchorId="300D5AFD">
          <v:shape id="_x0000_i1048" type="#_x0000_t75" style="width:479.8pt;height:352.5pt" o:ole="">
            <v:imagedata r:id="rId56" o:title=""/>
          </v:shape>
          <o:OLEObject Type="Embed" ProgID="Visio.Drawing.15" ShapeID="_x0000_i1048" DrawAspect="Content" ObjectID="_1787999145" r:id="rId57"/>
        </w:object>
      </w:r>
    </w:p>
    <w:p w14:paraId="6548CAC2" w14:textId="77777777" w:rsidR="00293259" w:rsidRDefault="00293259" w:rsidP="00293259">
      <w:pPr>
        <w:pStyle w:val="TF"/>
      </w:pPr>
      <w:bookmarkStart w:id="128" w:name="_CRFigure6_2_111"/>
      <w:r>
        <w:t>Figure</w:t>
      </w:r>
      <w:r>
        <w:rPr>
          <w:lang w:val="en-US" w:eastAsia="zh-CN"/>
        </w:rPr>
        <w:t> </w:t>
      </w:r>
      <w:bookmarkEnd w:id="128"/>
      <w:r>
        <w:rPr>
          <w:lang w:val="en-US"/>
        </w:rPr>
        <w:t>5</w:t>
      </w:r>
      <w:r>
        <w:t>.5.4.2-1: Data Collection by V-RE-NWDAF from H-RE-NWDAF for inbound roaming users</w:t>
      </w:r>
    </w:p>
    <w:p w14:paraId="34976159" w14:textId="77777777" w:rsidR="00293259" w:rsidRDefault="00293259" w:rsidP="00293259">
      <w:pPr>
        <w:pStyle w:val="B1"/>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30CB9EB0" w14:textId="77777777" w:rsidR="00293259" w:rsidRDefault="00293259" w:rsidP="00293259">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p>
    <w:p w14:paraId="0E93858E" w14:textId="77777777" w:rsidR="00293259" w:rsidRDefault="00293259" w:rsidP="00293259">
      <w:pPr>
        <w:pStyle w:val="B1"/>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4C77543A" w14:textId="77777777" w:rsidR="00293259" w:rsidRDefault="00293259" w:rsidP="00293259">
      <w:pPr>
        <w:pStyle w:val="B1"/>
      </w:pPr>
      <w:r>
        <w:t>4.</w:t>
      </w:r>
      <w:r>
        <w:tab/>
        <w:t>The H-RE-NWDAF triggers new data collection if needed and monitors the requested input data, using procedures as described in clauses 6.2.1 to 6.2.8.</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6922B84" w14:textId="77777777" w:rsidR="00293259" w:rsidRDefault="00293259" w:rsidP="00293259">
      <w:pPr>
        <w:pStyle w:val="B1"/>
      </w:pPr>
      <w:r>
        <w:t>6a-6b.</w:t>
      </w:r>
      <w:r>
        <w:tab/>
        <w:t xml:space="preserve">The H-RE-NWDAF notifies 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29" w:name="_Toc177384879"/>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29"/>
    </w:p>
    <w:p w14:paraId="09B36D62" w14:textId="77777777" w:rsidR="003C10D2" w:rsidRDefault="003C10D2" w:rsidP="003C10D2">
      <w:pPr>
        <w:pStyle w:val="Heading3"/>
      </w:pPr>
      <w:bookmarkStart w:id="130" w:name="_Toc177384880"/>
      <w:r>
        <w:t>5.6.1</w:t>
      </w:r>
      <w:r>
        <w:tab/>
        <w:t>General</w:t>
      </w:r>
      <w:bookmarkEnd w:id="130"/>
    </w:p>
    <w:p w14:paraId="15D8AA0B" w14:textId="77777777" w:rsidR="00DD0989" w:rsidRDefault="00DD0989" w:rsidP="00DD0989">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 xml:space="preserve">. </w:t>
      </w: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also allow </w:t>
      </w:r>
      <w:r>
        <w:rPr>
          <w:lang w:eastAsia="ko-KR"/>
        </w:rPr>
        <w:t>an NWDAF (MTLF) to subscribe/unsubscribe at another NWDAF (MTLF), i.e., an FL server NWDAF, to be notified when ML Model Information on the related Analytics becomes available.</w:t>
      </w:r>
    </w:p>
    <w:p w14:paraId="6E4A8EB6" w14:textId="77777777" w:rsidR="003C10D2" w:rsidRDefault="003C10D2" w:rsidP="003C10D2">
      <w:pPr>
        <w:pStyle w:val="Heading3"/>
      </w:pPr>
      <w:bookmarkStart w:id="131" w:name="_Toc177384881"/>
      <w:r>
        <w:t>5.6.2</w:t>
      </w:r>
      <w:r>
        <w:tab/>
        <w:t>ML Model Subscribe/Unsubscribe/Notify</w:t>
      </w:r>
      <w:r w:rsidRPr="00167409">
        <w:t xml:space="preserve"> </w:t>
      </w:r>
      <w:r>
        <w:t>procedure</w:t>
      </w:r>
      <w:bookmarkEnd w:id="131"/>
    </w:p>
    <w:p w14:paraId="1DDAC690" w14:textId="77777777" w:rsidR="00382A8C" w:rsidRPr="00CC6244" w:rsidRDefault="00382A8C" w:rsidP="00382A8C">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17BBBC1E" w14:textId="77777777" w:rsidR="00706DBD" w:rsidRDefault="00706DBD" w:rsidP="00706DBD">
      <w:pPr>
        <w:pStyle w:val="TH"/>
      </w:pPr>
      <w:r>
        <w:object w:dxaOrig="10820" w:dyaOrig="4800" w14:anchorId="6E5A0B12">
          <v:shape id="_x0000_i1049" type="#_x0000_t75" style="width:481.95pt;height:3in" o:ole="">
            <v:imagedata r:id="rId58" o:title=""/>
          </v:shape>
          <o:OLEObject Type="Embed" ProgID="Visio.Drawing.15" ShapeID="_x0000_i1049" DrawAspect="Content" ObjectID="_1787999146"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2" w:name="_Toc177384882"/>
      <w:r>
        <w:t>5.6A</w:t>
      </w:r>
      <w:r>
        <w:tab/>
        <w:t xml:space="preserve">ML Model Training </w:t>
      </w:r>
      <w:r w:rsidRPr="00140E21">
        <w:rPr>
          <w:lang w:eastAsia="ko-KR"/>
        </w:rPr>
        <w:t>procedure</w:t>
      </w:r>
      <w:r>
        <w:rPr>
          <w:lang w:eastAsia="ko-KR"/>
        </w:rPr>
        <w:t>s</w:t>
      </w:r>
      <w:bookmarkEnd w:id="132"/>
    </w:p>
    <w:p w14:paraId="30CC7AD0" w14:textId="77777777" w:rsidR="00706DBD" w:rsidRDefault="00706DBD" w:rsidP="00706DBD">
      <w:pPr>
        <w:pStyle w:val="Heading3"/>
      </w:pPr>
      <w:bookmarkStart w:id="133" w:name="_Toc138669864"/>
      <w:bookmarkStart w:id="134" w:name="_Toc177384883"/>
      <w:r>
        <w:t>5.6A.1</w:t>
      </w:r>
      <w:r>
        <w:tab/>
        <w:t>General</w:t>
      </w:r>
      <w:bookmarkEnd w:id="133"/>
      <w:bookmarkEnd w:id="134"/>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5" w:name="_Toc138669865"/>
      <w:bookmarkStart w:id="136" w:name="_Toc177384884"/>
      <w:r>
        <w:t>5.6A.2</w:t>
      </w:r>
      <w:r>
        <w:tab/>
        <w:t>ML Model Training Subscribe/Unsubscribe/Notify</w:t>
      </w:r>
      <w:r w:rsidRPr="00167409">
        <w:t xml:space="preserve"> </w:t>
      </w:r>
      <w:r>
        <w:t>procedure</w:t>
      </w:r>
      <w:bookmarkEnd w:id="135"/>
      <w:bookmarkEnd w:id="136"/>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rPr>
          <w:lang w:eastAsia="ja-JP"/>
        </w:rPr>
        <w:t xml:space="preserve">and also used by the </w:t>
      </w:r>
      <w:r>
        <w:rPr>
          <w:lang w:eastAsia="ko-KR"/>
        </w:rPr>
        <w:t xml:space="preserve">NWDAF containing MTLF </w:t>
      </w:r>
      <w:r>
        <w:rPr>
          <w:lang w:eastAsia="ja-JP"/>
        </w:rPr>
        <w:t xml:space="preserve">to notify the ML model and/or ML model training </w:t>
      </w:r>
      <w:r>
        <w:rPr>
          <w:lang w:eastAsia="ko-KR"/>
        </w:rPr>
        <w:t xml:space="preserve">information </w:t>
      </w:r>
      <w:r>
        <w:rPr>
          <w:lang w:eastAsia="ja-JP"/>
        </w:rPr>
        <w:t xml:space="preserve">to the </w:t>
      </w:r>
      <w:r>
        <w:t xml:space="preserve">NF </w:t>
      </w:r>
      <w:r>
        <w:rPr>
          <w:lang w:eastAsia="ja-JP"/>
        </w:rPr>
        <w:t xml:space="preserve">service consumer if it subscribed to the ML model and/or ML model training </w:t>
      </w:r>
      <w:r>
        <w:rPr>
          <w:lang w:eastAsia="ko-KR"/>
        </w:rPr>
        <w:t xml:space="preserve">information </w:t>
      </w:r>
      <w:r>
        <w:rPr>
          <w:lang w:eastAsia="ja-JP"/>
        </w:rPr>
        <w:t xml:space="preserve">previously. </w:t>
      </w:r>
    </w:p>
    <w:p w14:paraId="30C05321" w14:textId="77777777" w:rsidR="00706DBD" w:rsidRDefault="00706DBD" w:rsidP="00706DBD">
      <w:pPr>
        <w:pStyle w:val="TH"/>
      </w:pPr>
      <w:r>
        <w:object w:dxaOrig="10821" w:dyaOrig="4801" w14:anchorId="05F6E572">
          <v:shape id="_x0000_i1050" type="#_x0000_t75" style="width:481.95pt;height:3in" o:ole="">
            <v:imagedata r:id="rId60" o:title=""/>
          </v:shape>
          <o:OLEObject Type="Embed" ProgID="Visio.Drawing.15" ShapeID="_x0000_i1050" DrawAspect="Content" ObjectID="_1787999147"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Yu Mincho"/>
        </w:rPr>
      </w:pPr>
      <w:r>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w:t>
      </w:r>
      <w:r>
        <w:rPr>
          <w:lang w:eastAsia="ja-JP"/>
        </w:rPr>
        <w:t xml:space="preserve">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7" w:name="_Toc177384885"/>
      <w:r>
        <w:t>5.</w:t>
      </w:r>
      <w:r w:rsidR="009B4543">
        <w:t>7</w:t>
      </w:r>
      <w:r>
        <w:tab/>
      </w:r>
      <w:r w:rsidR="00FA6A6C">
        <w:t>Procedures for Specific Network Data Analytics</w:t>
      </w:r>
      <w:bookmarkEnd w:id="137"/>
    </w:p>
    <w:p w14:paraId="49DF69E2" w14:textId="77777777" w:rsidR="002172FD" w:rsidRDefault="00FA6A6C" w:rsidP="00FA6A6C">
      <w:pPr>
        <w:pStyle w:val="Heading3"/>
      </w:pPr>
      <w:bookmarkStart w:id="138" w:name="_Toc177384886"/>
      <w:r>
        <w:t>5.7.</w:t>
      </w:r>
      <w:r w:rsidR="00292503">
        <w:t>1</w:t>
      </w:r>
      <w:r>
        <w:tab/>
      </w:r>
      <w:r w:rsidR="002172FD">
        <w:t>General</w:t>
      </w:r>
      <w:bookmarkEnd w:id="138"/>
    </w:p>
    <w:p w14:paraId="6DF7907A" w14:textId="1242B26D" w:rsidR="001035A7" w:rsidRDefault="002172FD" w:rsidP="00FA6A6C">
      <w:pPr>
        <w:pStyle w:val="Heading3"/>
      </w:pPr>
      <w:bookmarkStart w:id="139" w:name="_Toc177384887"/>
      <w:r>
        <w:t>5.7.2</w:t>
      </w:r>
      <w:r>
        <w:tab/>
      </w:r>
      <w:r w:rsidR="00100E62">
        <w:t>Network Slice</w:t>
      </w:r>
      <w:r w:rsidR="009B4543">
        <w:t xml:space="preserve"> (Instance)</w:t>
      </w:r>
      <w:r w:rsidR="00100E62">
        <w:t xml:space="preserve"> load level </w:t>
      </w:r>
      <w:r w:rsidR="00C06058">
        <w:t>A</w:t>
      </w:r>
      <w:r w:rsidR="00100E62">
        <w:t>nalytics</w:t>
      </w:r>
      <w:bookmarkEnd w:id="139"/>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2.5pt;height:687.2pt" o:ole="">
            <v:imagedata r:id="rId62" o:title=""/>
          </v:shape>
          <o:OLEObject Type="Embed" ProgID="Visio.Drawing.15" ShapeID="_x0000_i1051" DrawAspect="Content" ObjectID="_1787999148"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0" w:name="_Toc17738488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0"/>
    </w:p>
    <w:p w14:paraId="56DCB68B" w14:textId="77777777" w:rsidR="00C1049A" w:rsidRDefault="00C1049A" w:rsidP="00C1049A">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85pt;height:745.25pt" o:ole="">
            <v:imagedata r:id="rId64" o:title=""/>
          </v:shape>
          <o:OLEObject Type="Embed" ProgID="Visio.Drawing.15" ShapeID="_x0000_i1052" DrawAspect="Content" ObjectID="_1787999149" r:id="rId65"/>
        </w:object>
      </w:r>
    </w:p>
    <w:p w14:paraId="6DED49C4" w14:textId="77777777" w:rsidR="007E7965" w:rsidRDefault="007E7965" w:rsidP="007E7965">
      <w:pPr>
        <w:pStyle w:val="TF"/>
      </w:pPr>
      <w:r>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067A8943" w14:textId="77777777" w:rsidR="00365474" w:rsidRDefault="00365474" w:rsidP="00365474">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to subscribe to the notification of QFI, IP filter information, DNAI, UPF information,</w:t>
      </w:r>
      <w:r>
        <w:t xml:space="preserve"> Application ID</w:t>
      </w:r>
      <w:r>
        <w:rPr>
          <w:lang w:eastAsia="zh-CN"/>
        </w:rPr>
        <w:t xml:space="preserve">, </w:t>
      </w:r>
      <w:r>
        <w:t>DNN and S-NSSAI.</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rPr>
          <w:rFonts w:eastAsia="Times New Roman"/>
        </w:rPr>
        <w:t xml:space="preserve"> and, after having received the successful response from the UPF, it </w:t>
      </w:r>
      <w:r w:rsidRPr="009B49F6">
        <w:t xml:space="preserve">responds to the NWDAF with </w:t>
      </w:r>
      <w:r w:rsidRPr="009B49F6">
        <w:rPr>
          <w:noProof/>
        </w:rPr>
        <w:t>an HTTP "201 Created" response.</w:t>
      </w:r>
    </w:p>
    <w:p w14:paraId="7998228E" w14:textId="77777777" w:rsidR="007E7965" w:rsidRDefault="007E7965" w:rsidP="00B92747">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6a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32DE2957" w14:textId="77777777" w:rsidR="007E7965" w:rsidRDefault="007E7965" w:rsidP="007E7965">
      <w:pPr>
        <w:pStyle w:val="B1"/>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FE4C048" w14:textId="468251B5" w:rsidR="007E7965" w:rsidRDefault="007E7965" w:rsidP="007E7965">
      <w:pPr>
        <w:pStyle w:val="B1"/>
        <w:overflowPunct w:val="0"/>
        <w:autoSpaceDE w:val="0"/>
        <w:autoSpaceDN w:val="0"/>
        <w:adjustRightInd w:val="0"/>
        <w:textAlignment w:val="baseline"/>
        <w:rPr>
          <w:lang w:eastAsia="zh-CN"/>
        </w:rPr>
      </w:pPr>
      <w:r>
        <w:rPr>
          <w:lang w:eastAsia="zh-CN"/>
        </w:rPr>
        <w:t>14a.</w:t>
      </w:r>
      <w:r>
        <w:rPr>
          <w:lang w:eastAsia="zh-CN"/>
        </w:rPr>
        <w:tab/>
      </w:r>
      <w:r>
        <w:rPr>
          <w:lang w:eastAsia="ko-KR"/>
        </w:rPr>
        <w:t xml:space="preserve">The NWDAF may collect </w:t>
      </w:r>
      <w:r>
        <w:t>Reference Signal Received Power</w:t>
      </w:r>
      <w:r w:rsidR="00B92747">
        <w:t xml:space="preserve"> </w:t>
      </w:r>
      <w:r>
        <w:t>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p>
    <w:p w14:paraId="08B60FBB" w14:textId="310856A8" w:rsidR="007E7965" w:rsidRDefault="007E7965" w:rsidP="007E7965">
      <w:pPr>
        <w:pStyle w:val="B1"/>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
        <w:overflowPunct w:val="0"/>
        <w:autoSpaceDE w:val="0"/>
        <w:autoSpaceDN w:val="0"/>
        <w:adjustRightInd w:val="0"/>
        <w:textAlignment w:val="baseline"/>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174875D6" w14:textId="11A25F07" w:rsidR="007E7965" w:rsidRDefault="007E7965" w:rsidP="007E7965">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1DD440B" w14:textId="1D243981" w:rsidR="007E7965" w:rsidRPr="0076166A" w:rsidRDefault="007E7965" w:rsidP="007E796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08847C4" w14:textId="11BED8EA" w:rsidR="007E7965" w:rsidRPr="00EF279D" w:rsidRDefault="007E7965" w:rsidP="007E796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1" w:name="_Toc177384889"/>
      <w:r>
        <w:t>5.7.4</w:t>
      </w:r>
      <w:r>
        <w:tab/>
      </w:r>
      <w:r w:rsidR="00B5111D" w:rsidRPr="005D2CF1">
        <w:t xml:space="preserve">NF load </w:t>
      </w:r>
      <w:r w:rsidR="00D57A1A">
        <w:t>A</w:t>
      </w:r>
      <w:r w:rsidR="00B5111D" w:rsidRPr="005D2CF1">
        <w:t>nalytics</w:t>
      </w:r>
      <w:bookmarkEnd w:id="141"/>
    </w:p>
    <w:p w14:paraId="1D53CD3C" w14:textId="77777777" w:rsidR="000D75E8" w:rsidRDefault="000D75E8" w:rsidP="000D75E8">
      <w:bookmarkStart w:id="142"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0.9pt;height:733.95pt" o:ole="">
            <v:imagedata r:id="rId66" o:title=""/>
          </v:shape>
          <o:OLEObject Type="Embed" ProgID="Visio.Drawing.15" ShapeID="_x0000_i1053" DrawAspect="Content" ObjectID="_1787999150" r:id="rId67"/>
        </w:object>
      </w:r>
    </w:p>
    <w:p w14:paraId="0671426B" w14:textId="77777777" w:rsidR="000D75E8" w:rsidRDefault="000D75E8" w:rsidP="000D75E8">
      <w:pPr>
        <w:pStyle w:val="TF"/>
      </w:pPr>
      <w:r>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330DB00E" w14:textId="77777777" w:rsidR="000D75E8" w:rsidRDefault="000D75E8" w:rsidP="000D75E8">
      <w:pPr>
        <w:pStyle w:val="B1"/>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[26] for each NF, to obtain the initial NF profile which contains NF status and may contains NF load information. </w:t>
      </w:r>
      <w:r>
        <w:t xml:space="preserve">The NRF responds to the NWDAF </w:t>
      </w:r>
      <w:r>
        <w:rPr>
          <w:noProof/>
        </w:rPr>
        <w:t>an HTTP "201 Created" response.</w:t>
      </w:r>
    </w:p>
    <w:p w14:paraId="2F27D909" w14:textId="77777777" w:rsidR="000D75E8" w:rsidRPr="005C07EC" w:rsidRDefault="000D75E8" w:rsidP="000D75E8">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26BE00D8" w14:textId="77777777" w:rsidR="000D75E8" w:rsidRDefault="000D75E8" w:rsidP="000D75E8">
      <w:pPr>
        <w:pStyle w:val="B1"/>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[26] </w:t>
      </w:r>
      <w:r>
        <w:rPr>
          <w:lang w:eastAsia="ko-KR"/>
        </w:rPr>
        <w:t>to subscribe to the NF status and/or NF load information</w:t>
      </w:r>
      <w:r>
        <w:t xml:space="preserve">. The NRF responds to the NWDAF </w:t>
      </w:r>
      <w:r>
        <w:rPr>
          <w:noProof/>
        </w:rPr>
        <w:t>an HTTP "201 Created" response.</w:t>
      </w:r>
    </w:p>
    <w:p w14:paraId="62331863" w14:textId="77777777" w:rsidR="000D75E8" w:rsidRDefault="000D75E8" w:rsidP="000D75E8">
      <w:pPr>
        <w:pStyle w:val="B1"/>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3" w:name="_Hlk150179535"/>
      <w:r>
        <w:t> </w:t>
      </w:r>
      <w:bookmarkEnd w:id="143"/>
      <w:r>
        <w:t>TS 29.510 [26]</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
        <w:rPr>
          <w:noProof/>
        </w:rPr>
      </w:pPr>
      <w:r>
        <w:rPr>
          <w:lang w:eastAsia="zh-CN"/>
        </w:rPr>
        <w:t>14a-14b.</w:t>
      </w:r>
      <w:r>
        <w:rPr>
          <w:lang w:eastAsia="zh-CN"/>
        </w:rPr>
        <w:tab/>
        <w:t>The same as step</w:t>
      </w:r>
      <w:r>
        <w:t> 5a and step 5b</w:t>
      </w:r>
      <w:r>
        <w:rPr>
          <w:noProof/>
        </w:rPr>
        <w:t>.</w:t>
      </w:r>
    </w:p>
    <w:p w14:paraId="3F211D9F" w14:textId="77777777" w:rsidR="000D75E8" w:rsidRDefault="000D75E8" w:rsidP="000D75E8">
      <w:pPr>
        <w:pStyle w:val="B1"/>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4" w:name="_Toc177384890"/>
      <w:bookmarkEnd w:id="142"/>
      <w:r>
        <w:t>5.7.5</w:t>
      </w:r>
      <w:r>
        <w:tab/>
      </w:r>
      <w:r w:rsidR="00B5111D" w:rsidRPr="005D2CF1">
        <w:t xml:space="preserve">Network Performance </w:t>
      </w:r>
      <w:r w:rsidR="00B5111D" w:rsidRPr="005D2CF1">
        <w:rPr>
          <w:lang w:eastAsia="zh-CN"/>
        </w:rPr>
        <w:t>Analytics</w:t>
      </w:r>
      <w:bookmarkEnd w:id="144"/>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45" w:name="MCCQCTEMPBM_00000146"/>
    <w:p w14:paraId="26C7BF98" w14:textId="28AC95E2" w:rsidR="00111A31" w:rsidRPr="00006613" w:rsidRDefault="00111A31" w:rsidP="00D535DB">
      <w:pPr>
        <w:pStyle w:val="TH"/>
        <w:rPr>
          <w:lang w:eastAsia="zh-CN"/>
        </w:rPr>
      </w:pPr>
      <w:r>
        <w:fldChar w:fldCharType="begin"/>
      </w:r>
      <w:r>
        <w:fldChar w:fldCharType="end"/>
      </w:r>
      <w:bookmarkEnd w:id="145"/>
      <w:r>
        <w:object w:dxaOrig="10801" w:dyaOrig="13471" w14:anchorId="1A96E129">
          <v:shape id="_x0000_i1054" type="#_x0000_t75" style="width:482.5pt;height:601.25pt" o:ole="">
            <v:imagedata r:id="rId68" o:title=""/>
          </v:shape>
          <o:OLEObject Type="Embed" ProgID="Visio.Drawing.15" ShapeID="_x0000_i1054" DrawAspect="Content" ObjectID="_1787999151"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6" w:name="_Toc17738489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6"/>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5" type="#_x0000_t75" style="width:481.95pt;height:694.2pt" o:ole="">
            <v:imagedata r:id="rId70" o:title=""/>
          </v:shape>
          <o:OLEObject Type="Embed" ProgID="Visio.Drawing.15" ShapeID="_x0000_i1055" DrawAspect="Content" ObjectID="_1787999152" r:id="rId71"/>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7" w:name="_Toc177384892"/>
      <w:r>
        <w:t>5.7.7</w:t>
      </w:r>
      <w:r>
        <w:tab/>
      </w:r>
      <w:r w:rsidR="00B178C6" w:rsidRPr="005D2CF1">
        <w:rPr>
          <w:lang w:eastAsia="zh-CN"/>
        </w:rPr>
        <w:t>UE Communication Analytics</w:t>
      </w:r>
      <w:bookmarkEnd w:id="147"/>
    </w:p>
    <w:p w14:paraId="2BFB6AD7" w14:textId="77777777" w:rsidR="002842E8" w:rsidRPr="00F70621" w:rsidRDefault="002842E8" w:rsidP="002842E8">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request analytics via the NEF as </w:t>
      </w:r>
      <w:r w:rsidRPr="00F70621">
        <w:rPr>
          <w:lang w:val="en-US"/>
        </w:rPr>
        <w:t>described</w:t>
      </w:r>
      <w:r w:rsidRPr="00F70621">
        <w:t xml:space="preserve"> in</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6pt;height:772.65pt" o:ole="">
            <v:imagedata r:id="rId72" o:title=""/>
          </v:shape>
          <o:OLEObject Type="Embed" ProgID="Visio.Drawing.15" ShapeID="_x0000_i1056" DrawAspect="Content" ObjectID="_1787999153" r:id="rId73"/>
        </w:object>
      </w:r>
    </w:p>
    <w:p w14:paraId="06429758" w14:textId="77777777" w:rsidR="002842E8" w:rsidRPr="00F70621" w:rsidRDefault="002842E8" w:rsidP="002842E8">
      <w:pPr>
        <w:pStyle w:val="TF"/>
      </w:pPr>
      <w:r w:rsidRPr="00F70621">
        <w:t>Figure 5.7.7-1: Procedure for UE Communication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
        <w:rPr>
          <w:lang w:eastAsia="zh-CN"/>
        </w:rPr>
      </w:pPr>
      <w:bookmarkStart w:id="148"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8"/>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49" w:name="_Toc17738489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49"/>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7" type="#_x0000_t75" style="width:481.45pt;height:406.2pt" o:ole="">
            <v:imagedata r:id="rId74" o:title=""/>
          </v:shape>
          <o:OLEObject Type="Embed" ProgID="Visio.Drawing.15" ShapeID="_x0000_i1057" DrawAspect="Content" ObjectID="_1787999154"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0" w:name="_Toc17738489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0"/>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45pt;height:406.2pt" o:ole="">
            <v:imagedata r:id="rId76" o:title=""/>
          </v:shape>
          <o:OLEObject Type="Embed" ProgID="Visio.Drawing.15" ShapeID="_x0000_i1058" DrawAspect="Content" ObjectID="_1787999155"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1" w:name="_Toc177384895"/>
      <w:r>
        <w:t>5.7.10</w:t>
      </w:r>
      <w:r>
        <w:tab/>
      </w:r>
      <w:r w:rsidR="00B178C6" w:rsidRPr="005D2CF1">
        <w:t xml:space="preserve">User Data Congestion </w:t>
      </w:r>
      <w:r w:rsidR="00C06058">
        <w:t>A</w:t>
      </w:r>
      <w:r w:rsidR="00B178C6" w:rsidRPr="005D2CF1">
        <w:t>nalytics</w:t>
      </w:r>
      <w:bookmarkEnd w:id="151"/>
    </w:p>
    <w:p w14:paraId="11182A9B" w14:textId="77777777" w:rsidR="007C55B8" w:rsidRDefault="007C55B8" w:rsidP="007C55B8">
      <w:r>
        <w:t>This procedure is used by the NWDAF service consumer (may be an NF e.g. NEF, AF, or PCF) to obtain the User Data Congestion analytics which are calculated by the NWDAF based on the information collected from the AMF, OAM, UPF and/or AF.</w:t>
      </w:r>
    </w:p>
    <w:bookmarkStart w:id="152" w:name="MCCQCTEMPBM_00000139"/>
    <w:p w14:paraId="672734CD" w14:textId="3318666C" w:rsidR="007C55B8" w:rsidRDefault="007C55B8" w:rsidP="007C55B8">
      <w:pPr>
        <w:pStyle w:val="TH"/>
      </w:pPr>
      <w:r>
        <w:object w:dxaOrig="11540" w:dyaOrig="18490" w14:anchorId="1EC545EC">
          <v:shape id="_x0000_i1059" type="#_x0000_t75" style="width:457.8pt;height:732.35pt" o:ole="">
            <v:imagedata r:id="rId78" o:title=""/>
          </v:shape>
          <o:OLEObject Type="Embed" ProgID="Visio.Drawing.15" ShapeID="_x0000_i1059" DrawAspect="Content" ObjectID="_1787999156" r:id="rId79"/>
        </w:object>
      </w:r>
    </w:p>
    <w:bookmarkEnd w:id="152"/>
    <w:p w14:paraId="66219B06" w14:textId="77777777" w:rsidR="007C55B8" w:rsidRDefault="007C55B8" w:rsidP="007C55B8">
      <w:pPr>
        <w:pStyle w:val="TF"/>
      </w:pPr>
      <w:r>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
        <w:rPr>
          <w:noProof/>
        </w:rPr>
      </w:pPr>
      <w:r>
        <w:rPr>
          <w:lang w:eastAsia="zh-CN"/>
        </w:rPr>
        <w:t>12a-12b.</w:t>
      </w:r>
      <w:r>
        <w:rPr>
          <w:lang w:eastAsia="zh-CN"/>
        </w:rPr>
        <w:tab/>
        <w:t>The same as step</w:t>
      </w:r>
      <w:r>
        <w:t> 3a and step 3b</w:t>
      </w:r>
      <w:r>
        <w:rPr>
          <w:noProof/>
        </w:rPr>
        <w:t>.</w:t>
      </w:r>
    </w:p>
    <w:p w14:paraId="783F881E" w14:textId="77777777" w:rsidR="007C55B8" w:rsidRDefault="007C55B8" w:rsidP="007C55B8">
      <w:pPr>
        <w:pStyle w:val="B1"/>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3" w:name="_Toc177384896"/>
      <w:r>
        <w:t>5.7.11</w:t>
      </w:r>
      <w:r>
        <w:tab/>
      </w:r>
      <w:r w:rsidR="00B178C6" w:rsidRPr="005D2CF1">
        <w:t xml:space="preserve">QoS Sustainability </w:t>
      </w:r>
      <w:r w:rsidR="00C06058">
        <w:t>A</w:t>
      </w:r>
      <w:r w:rsidR="00B178C6" w:rsidRPr="005D2CF1">
        <w:t>nalytics</w:t>
      </w:r>
      <w:bookmarkEnd w:id="153"/>
    </w:p>
    <w:p w14:paraId="3F4F0FF9" w14:textId="77777777" w:rsidR="00D413BB" w:rsidRDefault="00D413BB" w:rsidP="00D413BB">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p>
    <w:p w14:paraId="5417B14D" w14:textId="16CC61CB" w:rsidR="006D3DF4" w:rsidRDefault="006D3DF4" w:rsidP="006D3DF4">
      <w:pPr>
        <w:pStyle w:val="TH"/>
      </w:pPr>
      <w:r>
        <w:object w:dxaOrig="9481" w:dyaOrig="13720" w14:anchorId="32D297D6">
          <v:shape id="_x0000_i1060" type="#_x0000_t75" style="width:404.6pt;height:589.45pt" o:ole="">
            <v:imagedata r:id="rId80" o:title=""/>
          </v:shape>
          <o:OLEObject Type="Embed" ProgID="Visio.Drawing.15" ShapeID="_x0000_i1060" DrawAspect="Content" ObjectID="_1787999157"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바탕"/>
        </w:rPr>
        <w:t>QoSSustainability</w:t>
      </w:r>
      <w:r>
        <w:rPr>
          <w:rFonts w:eastAsia="바탕"/>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overflowPunct w:val="0"/>
        <w:autoSpaceDE w:val="0"/>
        <w:autoSpaceDN w:val="0"/>
        <w:adjustRightInd w:val="0"/>
        <w:ind w:left="568" w:hanging="284"/>
        <w:textAlignment w:val="baseline"/>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4"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4"/>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w:t>
      </w:r>
      <w:r w:rsidRPr="00E06B9D">
        <w:rPr>
          <w:rFonts w:eastAsia="Times New Roman"/>
          <w:lang w:eastAsia="zh-CN"/>
        </w:rPr>
        <w:t xml:space="preserve">as described in </w:t>
      </w:r>
      <w:r w:rsidRPr="00E06B9D">
        <w:rPr>
          <w:rFonts w:eastAsia="Times New Roman"/>
        </w:rPr>
        <w:t>3GPP TS 29.508 [6]</w:t>
      </w:r>
      <w:r w:rsidRPr="00E06B9D">
        <w:t xml:space="preserve">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overflowPunct w:val="0"/>
        <w:autoSpaceDE w:val="0"/>
        <w:autoSpaceDN w:val="0"/>
        <w:adjustRightInd w:val="0"/>
        <w:ind w:left="568" w:hanging="284"/>
        <w:textAlignment w:val="baseline"/>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
        <w:overflowPunct w:val="0"/>
        <w:autoSpaceDE w:val="0"/>
        <w:autoSpaceDN w:val="0"/>
        <w:adjustRightInd w:val="0"/>
        <w:textAlignment w:val="baseline"/>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
        <w:overflowPunct w:val="0"/>
        <w:autoSpaceDE w:val="0"/>
        <w:autoSpaceDN w:val="0"/>
        <w:adjustRightInd w:val="0"/>
        <w:textAlignment w:val="baseline"/>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28DF50A2" w:rsidR="002272CB" w:rsidRPr="000210F9" w:rsidRDefault="002272CB" w:rsidP="002272CB">
      <w:pPr>
        <w:pStyle w:val="B1"/>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5" w:name="_Toc177384897"/>
      <w:r>
        <w:t>5.7.12</w:t>
      </w:r>
      <w:r>
        <w:tab/>
      </w:r>
      <w:r w:rsidR="0088477F">
        <w:t>Dispersion Analytics</w:t>
      </w:r>
      <w:bookmarkEnd w:id="155"/>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7A2CF07E" w14:textId="0E1E8FD4" w:rsidR="00DE6F5D" w:rsidRDefault="00DE6F5D" w:rsidP="00DE6F5D">
      <w:pPr>
        <w:pStyle w:val="TH"/>
      </w:pPr>
      <w:r w:rsidRPr="000B637A">
        <w:object w:dxaOrig="11230" w:dyaOrig="19191" w14:anchorId="108B24E2">
          <v:shape id="_x0000_i1061" type="#_x0000_t75" style="width:429.3pt;height:736.1pt" o:ole="">
            <v:imagedata r:id="rId82" o:title=""/>
          </v:shape>
          <o:OLEObject Type="Embed" ProgID="Visio.Drawing.15" ShapeID="_x0000_i1061" DrawAspect="Content" ObjectID="_1787999158" r:id="rId83"/>
        </w:object>
      </w:r>
    </w:p>
    <w:p w14:paraId="2912FD13" w14:textId="77777777" w:rsidR="00DE6F5D" w:rsidRPr="000B637A" w:rsidRDefault="00DE6F5D" w:rsidP="00DE6F5D">
      <w:pPr>
        <w:pStyle w:val="TF"/>
      </w:pPr>
      <w:r w:rsidRPr="000B637A">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6" w:name="_Toc177384898"/>
      <w:r>
        <w:t>5.7.1</w:t>
      </w:r>
      <w:r w:rsidR="00464039">
        <w:t>3</w:t>
      </w:r>
      <w:r>
        <w:tab/>
        <w:t>WLAN Performance Analytics</w:t>
      </w:r>
      <w:bookmarkEnd w:id="156"/>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FC0701" w14:textId="5E5C722D" w:rsidR="00EE1143" w:rsidRDefault="00EE1143" w:rsidP="00EE1143">
      <w:pPr>
        <w:pStyle w:val="TH"/>
      </w:pPr>
      <w:r>
        <w:object w:dxaOrig="10170" w:dyaOrig="13071" w14:anchorId="3D37F698">
          <v:shape id="_x0000_i1062" type="#_x0000_t75" style="width:508.3pt;height:653.35pt" o:ole="">
            <v:imagedata r:id="rId84" o:title=""/>
          </v:shape>
          <o:OLEObject Type="Embed" ProgID="Visio.Drawing.15" ShapeID="_x0000_i1062" DrawAspect="Content" ObjectID="_1787999159"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7" w:name="_Toc177384899"/>
      <w:r>
        <w:t>5.7.1</w:t>
      </w:r>
      <w:r w:rsidR="00464039">
        <w:t>4</w:t>
      </w:r>
      <w:r>
        <w:tab/>
      </w:r>
      <w:r w:rsidR="0088477F">
        <w:t>Session Management Congestion Control Experience Analytics</w:t>
      </w:r>
      <w:bookmarkEnd w:id="157"/>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45pt;height:279.4pt" o:ole="">
            <v:imagedata r:id="rId86" o:title=""/>
          </v:shape>
          <o:OLEObject Type="Embed" ProgID="Visio.Drawing.15" ShapeID="_x0000_i1063" DrawAspect="Content" ObjectID="_1787999160"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8" w:name="_Toc177384900"/>
      <w:r>
        <w:t>5.7.1</w:t>
      </w:r>
      <w:r w:rsidR="00464039">
        <w:t>5</w:t>
      </w:r>
      <w:r>
        <w:tab/>
      </w:r>
      <w:r w:rsidR="0088477F">
        <w:t>Redundant Transmission Experience Analytics</w:t>
      </w:r>
      <w:bookmarkEnd w:id="158"/>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7pt;height:688.3pt" o:ole="">
            <v:imagedata r:id="rId88" o:title=""/>
          </v:shape>
          <o:OLEObject Type="Embed" ProgID="Visio.Drawing.15" ShapeID="_x0000_i1064" DrawAspect="Content" ObjectID="_1787999161"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59" w:name="_Toc177384901"/>
      <w:r>
        <w:t>5.7.1</w:t>
      </w:r>
      <w:r w:rsidR="00464039">
        <w:t>6</w:t>
      </w:r>
      <w:r>
        <w:tab/>
      </w:r>
      <w:r w:rsidR="0088477F">
        <w:t>DN Performance Analytics</w:t>
      </w:r>
      <w:bookmarkEnd w:id="159"/>
    </w:p>
    <w:p w14:paraId="6A8D44F2" w14:textId="778A4244" w:rsidR="00D43949" w:rsidRPr="005474F7" w:rsidRDefault="00D43949" w:rsidP="00D43949">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request analytics via the NEF as </w:t>
      </w:r>
      <w:r w:rsidRPr="005474F7">
        <w:rPr>
          <w:lang w:val="en-US"/>
        </w:rPr>
        <w:t>described</w:t>
      </w:r>
      <w:r w:rsidRPr="005474F7">
        <w:t xml:space="preserve"> in</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2.5pt;height:598.05pt" o:ole="">
            <v:imagedata r:id="rId90" o:title=""/>
          </v:shape>
          <o:OLEObject Type="Embed" ProgID="Visio.Drawing.15" ShapeID="_x0000_i1065" DrawAspect="Content" ObjectID="_1787999162"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2CEE4015" w:rsidR="00D43949" w:rsidRDefault="00D43949" w:rsidP="00D43949">
      <w:pPr>
        <w:pStyle w:val="B1"/>
        <w:overflowPunct w:val="0"/>
        <w:autoSpaceDE w:val="0"/>
        <w:autoSpaceDN w:val="0"/>
        <w:adjustRightInd w:val="0"/>
        <w:textAlignment w:val="baseline"/>
        <w:rPr>
          <w:lang w:eastAsia="zh-CN"/>
        </w:rPr>
      </w:pPr>
      <w:r>
        <w:rPr>
          <w:lang w:eastAsia="zh-CN"/>
        </w:rPr>
        <w:t>1a.</w:t>
      </w:r>
      <w:r w:rsidR="002844B6">
        <w:rPr>
          <w:lang w:eastAsia="zh-CN"/>
        </w:rPr>
        <w:tab/>
      </w:r>
      <w:r>
        <w:rPr>
          <w:lang w:eastAsia="zh-CN"/>
        </w:rPr>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4B1D3A26" w:rsidR="00D43949" w:rsidRDefault="00D43949" w:rsidP="00D43949">
      <w:pPr>
        <w:pStyle w:val="B1"/>
        <w:overflowPunct w:val="0"/>
        <w:autoSpaceDE w:val="0"/>
        <w:autoSpaceDN w:val="0"/>
        <w:adjustRightInd w:val="0"/>
        <w:textAlignment w:val="baseline"/>
      </w:pPr>
      <w:r>
        <w:rPr>
          <w:lang w:eastAsia="zh-CN"/>
        </w:rPr>
        <w:t>1b-1c.</w:t>
      </w:r>
      <w:r w:rsidR="002844B6">
        <w:rPr>
          <w:lang w:eastAsia="zh-CN"/>
        </w:rPr>
        <w:tab/>
      </w:r>
      <w:r>
        <w:rPr>
          <w:lang w:eastAsia="zh-CN"/>
        </w:rPr>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
        <w:overflowPunct w:val="0"/>
        <w:autoSpaceDE w:val="0"/>
        <w:autoSpaceDN w:val="0"/>
        <w:adjustRightInd w:val="0"/>
        <w:textAlignment w:val="baseline"/>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
        <w:overflowPunct w:val="0"/>
        <w:autoSpaceDE w:val="0"/>
        <w:autoSpaceDN w:val="0"/>
        <w:adjustRightInd w:val="0"/>
        <w:textAlignment w:val="baseline"/>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
        <w:overflowPunct w:val="0"/>
        <w:autoSpaceDE w:val="0"/>
        <w:autoSpaceDN w:val="0"/>
        <w:adjustRightInd w:val="0"/>
        <w:textAlignment w:val="baseline"/>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0" w:name="_Toc177384902"/>
      <w:r>
        <w:t>5.7.17</w:t>
      </w:r>
      <w:r>
        <w:tab/>
        <w:t>PFD Determination Analytics</w:t>
      </w:r>
      <w:bookmarkEnd w:id="160"/>
    </w:p>
    <w:p w14:paraId="3751B982" w14:textId="77777777" w:rsidR="008B7076" w:rsidRPr="001661F7" w:rsidRDefault="008B7076" w:rsidP="008B7076">
      <w:pPr>
        <w:rPr>
          <w:i/>
        </w:rPr>
      </w:pPr>
      <w:bookmarkStart w:id="161" w:name="_Toc28013454"/>
      <w:bookmarkStart w:id="162" w:name="_Toc36040210"/>
      <w:bookmarkStart w:id="163" w:name="_Toc44692827"/>
      <w:bookmarkStart w:id="164" w:name="_Toc45134288"/>
      <w:bookmarkStart w:id="165" w:name="_Toc49607352"/>
      <w:bookmarkStart w:id="166" w:name="_Toc51763324"/>
      <w:bookmarkStart w:id="167" w:name="_Toc58850222"/>
      <w:bookmarkStart w:id="168" w:name="_Toc59018602"/>
      <w:bookmarkStart w:id="169" w:name="_Toc68169608"/>
      <w:bookmarkStart w:id="170" w:name="_Toc114211848"/>
      <w:bookmarkStart w:id="171" w:name="_Toc130549263"/>
      <w:bookmarkStart w:id="172" w:name="_Toc28012782"/>
      <w:bookmarkStart w:id="173" w:name="_Toc34266252"/>
      <w:bookmarkStart w:id="174" w:name="_Toc36102423"/>
      <w:bookmarkStart w:id="175" w:name="_Toc43563465"/>
      <w:bookmarkStart w:id="176" w:name="_Toc45134008"/>
      <w:bookmarkStart w:id="177" w:name="_Toc50031938"/>
      <w:bookmarkStart w:id="178" w:name="_Toc51762858"/>
      <w:bookmarkStart w:id="179" w:name="_Toc56640925"/>
      <w:bookmarkStart w:id="180" w:name="_Toc59017893"/>
      <w:bookmarkStart w:id="181" w:name="_Toc66231761"/>
      <w:bookmarkStart w:id="182" w:name="_Toc68168922"/>
      <w:bookmarkStart w:id="183" w:name="_Toc70550568"/>
      <w:bookmarkStart w:id="184" w:name="_Toc83233005"/>
      <w:bookmarkStart w:id="185" w:name="_Toc85552899"/>
      <w:bookmarkStart w:id="186" w:name="_Toc85556998"/>
      <w:bookmarkStart w:id="187" w:name="_Toc88667500"/>
      <w:bookmarkStart w:id="188" w:name="_Toc90655785"/>
      <w:bookmarkStart w:id="189" w:name="_Toc94064166"/>
      <w:bookmarkStart w:id="190" w:name="_Toc98233546"/>
      <w:bookmarkStart w:id="191" w:name="_Toc101244322"/>
      <w:bookmarkStart w:id="192" w:name="_Toc104538911"/>
      <w:bookmarkStart w:id="193" w:name="_Toc112951033"/>
      <w:bookmarkStart w:id="194" w:name="_Toc113031573"/>
      <w:bookmarkStart w:id="195" w:name="_Toc114133712"/>
      <w:bookmarkStart w:id="196" w:name="_Toc120702212"/>
      <w:bookmarkStart w:id="197"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55pt;height:456.2pt" o:ole="">
            <v:imagedata r:id="rId92" o:title=""/>
          </v:shape>
          <o:OLEObject Type="Embed" ProgID="Visio.Drawing.15" ShapeID="_x0000_i1066" DrawAspect="Content" ObjectID="_1787999163"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5428E825" w14:textId="3BACCCF2" w:rsidR="008B7076" w:rsidRDefault="008B7076" w:rsidP="008B7076">
      <w:pPr>
        <w:pStyle w:val="B1"/>
        <w:overflowPunct w:val="0"/>
        <w:autoSpaceDE w:val="0"/>
        <w:autoSpaceDN w:val="0"/>
        <w:adjustRightInd w:val="0"/>
        <w:textAlignment w:val="baseline"/>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0303D5E9" w14:textId="22EE9765" w:rsidR="0072764D" w:rsidRDefault="0072764D" w:rsidP="0072764D">
      <w:pPr>
        <w:pStyle w:val="B1"/>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198" w:name="_Hlk158214930"/>
      <w:r>
        <w:rPr>
          <w:lang w:eastAsia="zh-CN"/>
        </w:rPr>
        <w:t xml:space="preserve">subscribes to the UPF on behalf of the NWDAF by </w:t>
      </w:r>
      <w:bookmarkEnd w:id="198"/>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6ECD07B5" w14:textId="77777777" w:rsidR="0072764D" w:rsidRDefault="0072764D" w:rsidP="0072764D">
      <w:pPr>
        <w:pStyle w:val="B1"/>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0333CE60" w14:textId="77777777" w:rsidR="0072764D" w:rsidRPr="00123E54" w:rsidRDefault="0072764D" w:rsidP="0072764D">
      <w:pPr>
        <w:pStyle w:val="B1"/>
        <w:overflowPunct w:val="0"/>
        <w:autoSpaceDE w:val="0"/>
        <w:autoSpaceDN w:val="0"/>
        <w:adjustRightInd w:val="0"/>
        <w:textAlignment w:val="baseline"/>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If step 1a and step 1b are performed, 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EFD9E99" w14:textId="77777777" w:rsidR="0072764D" w:rsidRDefault="0072764D" w:rsidP="0072764D">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199" w:name="_Toc177384903"/>
      <w:r>
        <w:t>5.7.</w:t>
      </w:r>
      <w:r w:rsidRPr="002855C0">
        <w:t>1</w:t>
      </w:r>
      <w:r w:rsidR="002855C0" w:rsidRPr="002855C0">
        <w:t>8</w:t>
      </w:r>
      <w:r>
        <w:tab/>
        <w:t>E2E data volume transfer time analytics</w:t>
      </w:r>
      <w:bookmarkEnd w:id="199"/>
    </w:p>
    <w:p w14:paraId="487F7CE9" w14:textId="71E13B5B" w:rsidR="00B20A6E" w:rsidRPr="003E3E06" w:rsidRDefault="00B20A6E" w:rsidP="00B20A6E">
      <w:bookmarkStart w:id="200"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End w:id="200"/>
    <w:p w14:paraId="2C20EA4C" w14:textId="0D970D08" w:rsidR="00420725" w:rsidRDefault="00420725" w:rsidP="00420725">
      <w:pPr>
        <w:pStyle w:val="TH"/>
      </w:pPr>
      <w:r>
        <w:object w:dxaOrig="13211" w:dyaOrig="20170" w14:anchorId="433A3C1D">
          <v:shape id="_x0000_i1067" type="#_x0000_t75" style="width:487.9pt;height:744.2pt" o:ole="">
            <v:imagedata r:id="rId94" o:title=""/>
          </v:shape>
          <o:OLEObject Type="Embed" ProgID="Visio.Drawing.15" ShapeID="_x0000_i1067" DrawAspect="Content" ObjectID="_1787999164" r:id="rId95"/>
        </w:object>
      </w:r>
    </w:p>
    <w:p w14:paraId="5FDF5BF2" w14:textId="65DC9EA4" w:rsidR="00B20A6E" w:rsidRPr="005D2CF1" w:rsidRDefault="00B20A6E" w:rsidP="00B20A6E">
      <w:pPr>
        <w:pStyle w:val="TF"/>
      </w:pPr>
      <w:r>
        <w:t>Figure 5</w:t>
      </w:r>
      <w:r w:rsidRPr="005D2CF1">
        <w:t>.7.</w:t>
      </w:r>
      <w:r>
        <w:t>18-</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w:t>
      </w:r>
      <w:r>
        <w:rPr>
          <w:rFonts w:eastAsia="Times New Roman"/>
          <w:lang w:eastAsia="zh-CN"/>
        </w:rPr>
        <w:t xml:space="preserve">as described in </w:t>
      </w:r>
      <w:r w:rsidRPr="003A1EA2">
        <w:rPr>
          <w:rFonts w:eastAsia="Times New Roman"/>
        </w:rPr>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87C750E" w14:textId="135130A2" w:rsidR="00B20A6E" w:rsidRDefault="00B20A6E" w:rsidP="00B20A6E">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3C4C1AA" w14:textId="77777777" w:rsidR="00B20A6E" w:rsidRPr="003A52E8" w:rsidRDefault="00B20A6E" w:rsidP="00B20A6E">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rPr>
          <w:rFonts w:eastAsia="Times New Roman"/>
        </w:rPr>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rPr>
          <w:rFonts w:eastAsia="Times New Roman"/>
        </w:rPr>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rPr>
          <w:rFonts w:eastAsia="Times New Roman"/>
        </w:rPr>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rPr>
          <w:rFonts w:eastAsia="Times New Roman"/>
        </w:rPr>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rFonts w:eastAsia="Times New Roman"/>
          <w:lang w:eastAsia="en-GB"/>
        </w:rPr>
        <w:t>a</w:t>
      </w:r>
      <w:r w:rsidRPr="006767F3">
        <w:rPr>
          <w:rFonts w:eastAsia="Times New Roman"/>
          <w:lang w:eastAsia="en-GB"/>
        </w:rPr>
        <w:t>verage DL/UL UE throughput in the gNB per QoS level (mapped 5QI) and per S-NSSAI as specified in clauses</w:t>
      </w:r>
      <w:r>
        <w:rPr>
          <w:lang w:eastAsia="zh-CN"/>
        </w:rPr>
        <w:t> </w:t>
      </w:r>
      <w:r w:rsidRPr="006767F3">
        <w:rPr>
          <w:rFonts w:eastAsia="Times New Roman"/>
          <w:lang w:eastAsia="en-GB"/>
        </w:rPr>
        <w:t xml:space="preserve">5.1.1.3.1 and 5.1.1.3.3 of </w:t>
      </w:r>
      <w:r w:rsidRPr="00EE188B">
        <w:t>3GPP</w:t>
      </w:r>
      <w:r w:rsidRPr="003A1EA2">
        <w:rPr>
          <w:rFonts w:eastAsia="Times New Roman"/>
        </w:rPr>
        <w:t> </w:t>
      </w:r>
      <w:r w:rsidRPr="006767F3">
        <w:rPr>
          <w:rFonts w:eastAsia="Times New Roman"/>
          <w:lang w:eastAsia="en-GB"/>
        </w:rPr>
        <w:t>TS 28.552 [</w:t>
      </w:r>
      <w:r>
        <w:rPr>
          <w:rFonts w:eastAsia="Times New Roman"/>
          <w:lang w:eastAsia="en-GB"/>
        </w:rPr>
        <w:t>27</w:t>
      </w:r>
      <w:r w:rsidRPr="006767F3">
        <w:rPr>
          <w:rFonts w:eastAsia="Times New Roman"/>
          <w:lang w:eastAsia="en-GB"/>
        </w:rPr>
        <w:t>]</w:t>
      </w:r>
      <w:r>
        <w:rPr>
          <w:rFonts w:eastAsia="Times New Roman"/>
          <w:lang w:eastAsia="en-GB"/>
        </w:rPr>
        <w:t xml:space="preserve">, </w:t>
      </w:r>
      <w:r w:rsidRPr="00B14725">
        <w:rPr>
          <w:rFonts w:eastAsia="Times New Roman"/>
          <w:lang w:eastAsia="en-GB"/>
        </w:rPr>
        <w:t>per UE per supported S-NSSAI and per QoS level</w:t>
      </w:r>
      <w:r>
        <w:rPr>
          <w:rFonts w:eastAsia="Times New Roman"/>
          <w:lang w:eastAsia="en-GB"/>
        </w:rPr>
        <w:t xml:space="preserve"> of </w:t>
      </w:r>
      <w:r w:rsidRPr="00A0644B">
        <w:rPr>
          <w:rFonts w:eastAsia="Times New Roman"/>
          <w:lang w:eastAsia="en-GB"/>
        </w:rPr>
        <w:t>RAN part delay</w:t>
      </w:r>
      <w:r>
        <w:rPr>
          <w:rFonts w:eastAsia="Times New Roman"/>
          <w:lang w:eastAsia="en-GB"/>
        </w:rPr>
        <w:t xml:space="preserve">, </w:t>
      </w:r>
      <w:r w:rsidRPr="00A0644B">
        <w:rPr>
          <w:rFonts w:eastAsia="Times New Roman"/>
          <w:lang w:eastAsia="en-GB"/>
        </w:rPr>
        <w:t xml:space="preserve">RAN Packet loss rate </w:t>
      </w:r>
      <w:r>
        <w:rPr>
          <w:rFonts w:eastAsia="Times New Roman"/>
          <w:lang w:eastAsia="en-GB"/>
        </w:rPr>
        <w:t>and a</w:t>
      </w:r>
      <w:r w:rsidRPr="00A0644B">
        <w:rPr>
          <w:rFonts w:eastAsia="Times New Roman"/>
          <w:lang w:eastAsia="en-GB"/>
        </w:rPr>
        <w:t>verage DL/UL UE throughput in gNB</w:t>
      </w:r>
      <w:r>
        <w:rPr>
          <w:rFonts w:eastAsia="Times New Roman"/>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rFonts w:eastAsia="Times New Roman"/>
          <w:lang w:eastAsia="en-GB"/>
        </w:rPr>
        <w:t>per UE per supported S-NSSAI and per QoS level</w:t>
      </w:r>
      <w:r>
        <w:rPr>
          <w:rFonts w:eastAsia="Times New Roman"/>
          <w:lang w:eastAsia="en-GB"/>
        </w:rPr>
        <w:t xml:space="preserve"> of </w:t>
      </w:r>
      <w:bookmarkStart w:id="201" w:name="_Hlk161327538"/>
      <w:r>
        <w:t>a</w:t>
      </w:r>
      <w:r w:rsidRPr="00646E80">
        <w:t>verage UL/DL packet delay between PSA UPF and UE</w:t>
      </w:r>
      <w:bookmarkEnd w:id="201"/>
      <w:r>
        <w:t xml:space="preserve">, </w:t>
      </w:r>
      <w:r w:rsidRPr="00646E80">
        <w:t>between PSA UPF and RAN</w:t>
      </w:r>
      <w:r>
        <w:rPr>
          <w:rFonts w:eastAsia="Times New Roman"/>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
        <w:overflowPunct w:val="0"/>
        <w:autoSpaceDE w:val="0"/>
        <w:autoSpaceDN w:val="0"/>
        <w:adjustRightInd w:val="0"/>
        <w:textAlignment w:val="baseline"/>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
        <w:overflowPunct w:val="0"/>
        <w:autoSpaceDE w:val="0"/>
        <w:autoSpaceDN w:val="0"/>
        <w:adjustRightInd w:val="0"/>
        <w:textAlignment w:val="baseline"/>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
        <w:overflowPunct w:val="0"/>
        <w:autoSpaceDE w:val="0"/>
        <w:autoSpaceDN w:val="0"/>
        <w:adjustRightInd w:val="0"/>
        <w:textAlignment w:val="baseline"/>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2" w:name="_Toc177384904"/>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sidRPr="0042590E">
        <w:t>5.7.19</w:t>
      </w:r>
      <w:r>
        <w:tab/>
        <w:t>PDU Session Traffic Analytics</w:t>
      </w:r>
      <w:bookmarkEnd w:id="202"/>
    </w:p>
    <w:p w14:paraId="61BCA4EA" w14:textId="77777777" w:rsidR="00510BFF" w:rsidRPr="00D87FF2" w:rsidRDefault="00510BFF" w:rsidP="00510BF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statistics on whether traffic of UEs via one or multiple PDU sessions is according to the information provide</w:t>
      </w:r>
      <w:r>
        <w:rPr>
          <w:lang w:val="en-US"/>
        </w:rPr>
        <w:t xml:space="preserve">d </w:t>
      </w:r>
      <w:r w:rsidRPr="00D87FF2">
        <w:rPr>
          <w:lang w:val="en-US"/>
        </w:rPr>
        <w:t>by the service consumer.</w:t>
      </w:r>
    </w:p>
    <w:p w14:paraId="4D565C82" w14:textId="689D6F2E" w:rsidR="002643A8" w:rsidRDefault="002643A8" w:rsidP="002643A8">
      <w:pPr>
        <w:pStyle w:val="TH"/>
      </w:pPr>
      <w:r>
        <w:object w:dxaOrig="15400" w:dyaOrig="13381" w14:anchorId="4EA28F0A">
          <v:shape id="_x0000_i1068" type="#_x0000_t75" style="width:481.95pt;height:418.55pt" o:ole="">
            <v:imagedata r:id="rId96" o:title=""/>
          </v:shape>
          <o:OLEObject Type="Embed" ProgID="Visio.Drawing.15" ShapeID="_x0000_i1068" DrawAspect="Content" ObjectID="_1787999165"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7AA6CCC8" w14:textId="77777777" w:rsidR="00510BFF" w:rsidRDefault="00510BFF" w:rsidP="00510BF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rFonts w:eastAsia="Times New Roman"/>
          <w:lang w:eastAsia="en-GB"/>
        </w:rPr>
        <w:t>"UserDataUsageMeasures"</w:t>
      </w:r>
      <w:r>
        <w:rPr>
          <w:rFonts w:eastAsia="Times New Roman"/>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7D1A2CD0" w14:textId="5799BF42" w:rsidR="000F612C" w:rsidRPr="00123E54" w:rsidRDefault="000F612C" w:rsidP="000F612C">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 xml:space="preserve">"UserDataUsageMeasures"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703633FA" w14:textId="1DCC3CE0" w:rsidR="000F612C" w:rsidRPr="00123E54" w:rsidRDefault="000F612C" w:rsidP="000F612C">
      <w:pPr>
        <w:pStyle w:val="B1"/>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"UserDataUsageMeasures"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2FFE722" w14:textId="77777777" w:rsidR="000F612C" w:rsidRPr="00123E54" w:rsidRDefault="000F612C" w:rsidP="000F612C">
      <w:pPr>
        <w:pStyle w:val="B1"/>
        <w:rPr>
          <w:lang w:eastAsia="zh-CN"/>
        </w:rPr>
      </w:pPr>
      <w:r>
        <w:rPr>
          <w:lang w:eastAsia="zh-CN"/>
        </w:rPr>
        <w:t>7.</w:t>
      </w:r>
      <w:r>
        <w:rPr>
          <w:lang w:eastAsia="zh-CN"/>
        </w:rPr>
        <w:tab/>
      </w:r>
      <w:r w:rsidRPr="006F4647">
        <w:rPr>
          <w:lang w:eastAsia="zh-CN"/>
        </w:rPr>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r w:rsidRPr="003D4ABF">
        <w:t>)</w:t>
      </w:r>
      <w:r w:rsidRPr="00123E54">
        <w:rPr>
          <w:lang w:eastAsia="zh-CN"/>
        </w:rPr>
        <w:t>.</w:t>
      </w:r>
    </w:p>
    <w:p w14:paraId="6E52CD27" w14:textId="77777777" w:rsidR="000F612C" w:rsidRDefault="000F612C" w:rsidP="000F612C">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3" w:name="_Toc177384905"/>
      <w:r>
        <w:t>5.7.20</w:t>
      </w:r>
      <w:r>
        <w:tab/>
      </w:r>
      <w:r w:rsidRPr="00DA1107">
        <w:t>Relative Proximity Analytics</w:t>
      </w:r>
      <w:bookmarkEnd w:id="203"/>
    </w:p>
    <w:p w14:paraId="236189A1" w14:textId="77777777" w:rsidR="00F757ED" w:rsidRDefault="00F757ED" w:rsidP="00F757ED">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p>
    <w:p w14:paraId="6FE9A4F3" w14:textId="77777777" w:rsidR="00F757ED" w:rsidRDefault="00F757ED" w:rsidP="00F757ED">
      <w:pPr>
        <w:pStyle w:val="TH"/>
      </w:pPr>
      <w:r>
        <w:rPr>
          <w:rFonts w:ascii="Times New Roman" w:hAnsi="Times New Roman"/>
        </w:rPr>
        <w:object w:dxaOrig="13681" w:dyaOrig="17341" w14:anchorId="0EA3873D">
          <v:shape id="_x0000_i1069" type="#_x0000_t75" style="width:536.25pt;height:679.7pt" o:ole="">
            <v:imagedata r:id="rId98" o:title=""/>
          </v:shape>
          <o:OLEObject Type="Embed" ProgID="Visio.Drawing.15" ShapeID="_x0000_i1069" DrawAspect="Content" ObjectID="_1787999166"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overflowPunct w:val="0"/>
        <w:autoSpaceDE w:val="0"/>
        <w:autoSpaceDN w:val="0"/>
        <w:adjustRightInd w:val="0"/>
        <w:textAlignment w:val="baseline"/>
        <w:rPr>
          <w:lang w:eastAsia="zh-CN"/>
        </w:rPr>
      </w:pPr>
      <w:r>
        <w:rPr>
          <w:lang w:eastAsia="zh-CN"/>
        </w:rPr>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
        <w:overflowPunct w:val="0"/>
        <w:autoSpaceDE w:val="0"/>
        <w:autoSpaceDN w:val="0"/>
        <w:adjustRightInd w:val="0"/>
        <w:textAlignment w:val="baseline"/>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
        <w:overflowPunct w:val="0"/>
        <w:autoSpaceDE w:val="0"/>
        <w:autoSpaceDN w:val="0"/>
        <w:adjustRightInd w:val="0"/>
        <w:textAlignment w:val="baseline"/>
        <w:rPr>
          <w:lang w:eastAsia="zh-CN"/>
        </w:rPr>
      </w:pPr>
      <w:r>
        <w:rPr>
          <w:lang w:eastAsia="zh-CN"/>
        </w:rPr>
        <w:t>2a-2b.</w:t>
      </w:r>
      <w:r>
        <w:rPr>
          <w:lang w:eastAsia="zh-CN"/>
        </w:rPr>
        <w:tab/>
      </w:r>
      <w:bookmarkStart w:id="204" w:name="_Hlk146797727"/>
      <w:r>
        <w:rPr>
          <w:lang w:eastAsia="zh-CN"/>
        </w:rPr>
        <w:t>If the event is set to "RELATIVE_PROXIMITY" and the subscription/request is authorized</w:t>
      </w:r>
      <w:bookmarkEnd w:id="204"/>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overflowPunct w:val="0"/>
        <w:autoSpaceDE w:val="0"/>
        <w:autoSpaceDN w:val="0"/>
        <w:adjustRightInd w:val="0"/>
        <w:textAlignment w:val="baseline"/>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overflowPunct w:val="0"/>
        <w:autoSpaceDE w:val="0"/>
        <w:autoSpaceDN w:val="0"/>
        <w:adjustRightInd w:val="0"/>
        <w:textAlignment w:val="baseline"/>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
        <w:overflowPunct w:val="0"/>
        <w:autoSpaceDE w:val="0"/>
        <w:autoSpaceDN w:val="0"/>
        <w:adjustRightInd w:val="0"/>
        <w:textAlignment w:val="baseline"/>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overflowPunct w:val="0"/>
        <w:autoSpaceDE w:val="0"/>
        <w:autoSpaceDN w:val="0"/>
        <w:adjustRightInd w:val="0"/>
        <w:textAlignment w:val="baseline"/>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5" w:name="_Toc177384906"/>
      <w:r w:rsidRPr="00B92747">
        <w:t>5.7.21</w:t>
      </w:r>
      <w:r>
        <w:tab/>
        <w:t>Movement Behaviour</w:t>
      </w:r>
      <w:r w:rsidRPr="00DA1107">
        <w:t xml:space="preserve"> Analytics</w:t>
      </w:r>
      <w:bookmarkEnd w:id="205"/>
    </w:p>
    <w:p w14:paraId="49F0593B" w14:textId="77777777" w:rsidR="003544AE" w:rsidRDefault="003544AE" w:rsidP="003544AE">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p>
    <w:p w14:paraId="249C0946" w14:textId="77777777" w:rsidR="003544AE" w:rsidRDefault="003544AE" w:rsidP="003544AE">
      <w:pPr>
        <w:pStyle w:val="TH"/>
      </w:pPr>
      <w:r>
        <w:rPr>
          <w:rFonts w:ascii="Times New Roman" w:hAnsi="Times New Roman"/>
        </w:rPr>
        <w:object w:dxaOrig="6901" w:dyaOrig="8341" w14:anchorId="139A3C14">
          <v:shape id="_x0000_i1070" type="#_x0000_t75" style="width:312.7pt;height:377.75pt" o:ole="">
            <v:imagedata r:id="rId100" o:title=""/>
          </v:shape>
          <o:OLEObject Type="Embed" ProgID="Visio.Drawing.15" ShapeID="_x0000_i1070" DrawAspect="Content" ObjectID="_1787999167"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overflowPunct w:val="0"/>
        <w:autoSpaceDE w:val="0"/>
        <w:autoSpaceDN w:val="0"/>
        <w:adjustRightInd w:val="0"/>
        <w:textAlignment w:val="baseline"/>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
        <w:overflowPunct w:val="0"/>
        <w:autoSpaceDE w:val="0"/>
        <w:autoSpaceDN w:val="0"/>
        <w:adjustRightInd w:val="0"/>
        <w:textAlignment w:val="baseline"/>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overflowPunct w:val="0"/>
        <w:autoSpaceDE w:val="0"/>
        <w:autoSpaceDN w:val="0"/>
        <w:adjustRightInd w:val="0"/>
        <w:textAlignment w:val="baseline"/>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overflowPunct w:val="0"/>
        <w:autoSpaceDE w:val="0"/>
        <w:autoSpaceDN w:val="0"/>
        <w:adjustRightInd w:val="0"/>
        <w:textAlignment w:val="baseline"/>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5E2C37CB" w14:textId="77777777" w:rsidR="003544AE" w:rsidRDefault="003544AE" w:rsidP="003544AE">
      <w:pPr>
        <w:pStyle w:val="B1"/>
        <w:overflowPunct w:val="0"/>
        <w:autoSpaceDE w:val="0"/>
        <w:autoSpaceDN w:val="0"/>
        <w:adjustRightInd w:val="0"/>
        <w:textAlignment w:val="baseline"/>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6CEFF796" w14:textId="77777777" w:rsidR="00713355" w:rsidRDefault="00713355" w:rsidP="00713355">
      <w:pPr>
        <w:pStyle w:val="Heading3"/>
      </w:pPr>
      <w:bookmarkStart w:id="206" w:name="_Toc177384907"/>
      <w:r>
        <w:t>5.7.22</w:t>
      </w:r>
      <w:r>
        <w:tab/>
        <w:t>Location Accuracy Analytics</w:t>
      </w:r>
      <w:bookmarkEnd w:id="206"/>
    </w:p>
    <w:p w14:paraId="4CFA1699" w14:textId="77777777" w:rsidR="00713355" w:rsidRDefault="00713355" w:rsidP="00713355">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request analytics via the NEF as </w:t>
      </w:r>
      <w:r>
        <w:rPr>
          <w:lang w:val="en-US"/>
        </w:rPr>
        <w:t>described</w:t>
      </w:r>
      <w:r>
        <w:t xml:space="preserve"> in</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5.8pt;height:641pt" o:ole="">
            <v:imagedata r:id="rId102" o:title=""/>
          </v:shape>
          <o:OLEObject Type="Embed" ProgID="Visio.Drawing.15" ShapeID="_x0000_i1071" DrawAspect="Content" ObjectID="_1787999168"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
        <w:overflowPunct w:val="0"/>
        <w:autoSpaceDE w:val="0"/>
        <w:autoSpaceDN w:val="0"/>
        <w:adjustRightInd w:val="0"/>
        <w:textAlignment w:val="baseline"/>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
        <w:overflowPunct w:val="0"/>
        <w:autoSpaceDE w:val="0"/>
        <w:autoSpaceDN w:val="0"/>
        <w:adjustRightInd w:val="0"/>
        <w:textAlignment w:val="baseline"/>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
        <w:overflowPunct w:val="0"/>
        <w:autoSpaceDE w:val="0"/>
        <w:autoSpaceDN w:val="0"/>
        <w:adjustRightInd w:val="0"/>
        <w:textAlignment w:val="baseline"/>
        <w:rPr>
          <w:lang w:eastAsia="zh-CN"/>
        </w:rPr>
      </w:pPr>
      <w:r>
        <w:rPr>
          <w:lang w:eastAsia="zh-CN"/>
        </w:rPr>
        <w:t>2a-2b.</w:t>
      </w:r>
      <w:r>
        <w:rPr>
          <w:lang w:eastAsia="zh-CN"/>
        </w:rPr>
        <w:tab/>
        <w:t>If the event is set to "</w:t>
      </w:r>
      <w:r>
        <w:rPr>
          <w:lang w:eastAsia="ja-JP"/>
        </w:rP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
        <w:overflowPunct w:val="0"/>
        <w:autoSpaceDE w:val="0"/>
        <w:autoSpaceDN w:val="0"/>
        <w:adjustRightInd w:val="0"/>
        <w:textAlignment w:val="baseline"/>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
        <w:overflowPunct w:val="0"/>
        <w:autoSpaceDE w:val="0"/>
        <w:autoSpaceDN w:val="0"/>
        <w:adjustRightInd w:val="0"/>
        <w:textAlignment w:val="baseline"/>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
        <w:overflowPunct w:val="0"/>
        <w:autoSpaceDE w:val="0"/>
        <w:autoSpaceDN w:val="0"/>
        <w:adjustRightInd w:val="0"/>
        <w:textAlignment w:val="baseline"/>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D174E8C" w14:textId="02C26501" w:rsidR="002F79BE" w:rsidRDefault="002F79BE" w:rsidP="002F79BE">
      <w:pPr>
        <w:pStyle w:val="Heading2"/>
        <w:rPr>
          <w:lang w:eastAsia="zh-CN"/>
        </w:rPr>
      </w:pPr>
      <w:bookmarkStart w:id="207" w:name="_Toc177384908"/>
      <w:r>
        <w:rPr>
          <w:lang w:eastAsia="zh-CN"/>
        </w:rPr>
        <w:t>5.</w:t>
      </w:r>
      <w:r w:rsidR="00023523">
        <w:rPr>
          <w:lang w:eastAsia="zh-CN"/>
        </w:rPr>
        <w:t>8</w:t>
      </w:r>
      <w:r>
        <w:rPr>
          <w:lang w:eastAsia="zh-CN"/>
        </w:rPr>
        <w:tab/>
        <w:t>Procedures for NWDAF Discovery and Selection</w:t>
      </w:r>
      <w:bookmarkEnd w:id="207"/>
    </w:p>
    <w:p w14:paraId="222CFFD7" w14:textId="76A99866" w:rsidR="002F79BE" w:rsidRDefault="002F79BE" w:rsidP="002F79BE">
      <w:pPr>
        <w:pStyle w:val="Heading3"/>
        <w:rPr>
          <w:lang w:eastAsia="zh-CN"/>
        </w:rPr>
      </w:pPr>
      <w:bookmarkStart w:id="208" w:name="_Toc177384909"/>
      <w:r>
        <w:rPr>
          <w:lang w:eastAsia="zh-CN"/>
        </w:rPr>
        <w:t>5.</w:t>
      </w:r>
      <w:r w:rsidR="00023523">
        <w:rPr>
          <w:lang w:eastAsia="zh-CN"/>
        </w:rPr>
        <w:t>8</w:t>
      </w:r>
      <w:r>
        <w:rPr>
          <w:lang w:eastAsia="zh-CN"/>
        </w:rPr>
        <w:t>.1</w:t>
      </w:r>
      <w:r>
        <w:rPr>
          <w:lang w:eastAsia="zh-CN"/>
        </w:rPr>
        <w:tab/>
        <w:t>General</w:t>
      </w:r>
      <w:bookmarkEnd w:id="208"/>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209" w:name="_Toc177384910"/>
      <w:r>
        <w:rPr>
          <w:lang w:eastAsia="zh-CN"/>
        </w:rPr>
        <w:t>5.</w:t>
      </w:r>
      <w:r w:rsidR="00023523">
        <w:rPr>
          <w:lang w:eastAsia="zh-CN"/>
        </w:rPr>
        <w:t>8</w:t>
      </w:r>
      <w:r>
        <w:rPr>
          <w:lang w:eastAsia="zh-CN"/>
        </w:rPr>
        <w:t>.2</w:t>
      </w:r>
      <w:r>
        <w:rPr>
          <w:lang w:eastAsia="zh-CN"/>
        </w:rPr>
        <w:tab/>
        <w:t>Procedures related to NRF</w:t>
      </w:r>
      <w:bookmarkEnd w:id="209"/>
    </w:p>
    <w:p w14:paraId="0170B51E" w14:textId="6DA53FE5" w:rsidR="002F79BE" w:rsidRDefault="002F79BE" w:rsidP="002F79BE">
      <w:pPr>
        <w:pStyle w:val="Heading4"/>
        <w:rPr>
          <w:lang w:eastAsia="zh-CN"/>
        </w:rPr>
      </w:pPr>
      <w:bookmarkStart w:id="210" w:name="_Toc177384911"/>
      <w:r>
        <w:rPr>
          <w:lang w:eastAsia="zh-CN"/>
        </w:rPr>
        <w:t>5.</w:t>
      </w:r>
      <w:r w:rsidR="00023523">
        <w:rPr>
          <w:lang w:eastAsia="zh-CN"/>
        </w:rPr>
        <w:t>8</w:t>
      </w:r>
      <w:r>
        <w:rPr>
          <w:lang w:eastAsia="zh-CN"/>
        </w:rPr>
        <w:t>.2.1</w:t>
      </w:r>
      <w:r>
        <w:rPr>
          <w:lang w:eastAsia="zh-CN"/>
        </w:rPr>
        <w:tab/>
        <w:t>General</w:t>
      </w:r>
      <w:bookmarkEnd w:id="210"/>
    </w:p>
    <w:p w14:paraId="6745FE95" w14:textId="77777777" w:rsidR="00A03A23" w:rsidRDefault="00A03A23" w:rsidP="00A03A23">
      <w:pPr>
        <w:pStyle w:val="Heading4"/>
        <w:rPr>
          <w:lang w:eastAsia="zh-CN"/>
        </w:rPr>
      </w:pPr>
      <w:bookmarkStart w:id="211" w:name="_Toc122117686"/>
      <w:bookmarkStart w:id="212" w:name="_Toc177384912"/>
      <w:r>
        <w:rPr>
          <w:lang w:eastAsia="zh-CN"/>
        </w:rPr>
        <w:t>5.8.2.2</w:t>
      </w:r>
      <w:r>
        <w:rPr>
          <w:lang w:eastAsia="zh-CN"/>
        </w:rPr>
        <w:tab/>
        <w:t xml:space="preserve">NWDAF </w:t>
      </w:r>
      <w:r>
        <w:rPr>
          <w:lang w:val="en-US" w:eastAsia="zh-CN"/>
        </w:rPr>
        <w:t>(De-)</w:t>
      </w:r>
      <w:r>
        <w:rPr>
          <w:lang w:eastAsia="zh-CN"/>
        </w:rPr>
        <w:t>Registration in NRF</w:t>
      </w:r>
      <w:bookmarkEnd w:id="211"/>
      <w:bookmarkEnd w:id="212"/>
    </w:p>
    <w:p w14:paraId="03448FD8" w14:textId="77777777" w:rsidR="00A03A23" w:rsidRDefault="00A03A23" w:rsidP="00A03A23">
      <w:pPr>
        <w:rPr>
          <w:lang w:eastAsia="zh-CN"/>
        </w:rPr>
      </w:pPr>
      <w:r>
        <w:rPr>
          <w:lang w:eastAsia="zh-CN"/>
        </w:rPr>
        <w:t>NWDAF (de-)registers in NRF as a regular network function. See TS 29.510 [23] for details.</w:t>
      </w:r>
    </w:p>
    <w:p w14:paraId="190242C0" w14:textId="77777777" w:rsidR="00A03A23" w:rsidRDefault="00A03A23" w:rsidP="00A03A23">
      <w:pPr>
        <w:pStyle w:val="Heading4"/>
        <w:rPr>
          <w:lang w:eastAsia="zh-CN"/>
        </w:rPr>
      </w:pPr>
      <w:bookmarkStart w:id="213" w:name="_Toc122117687"/>
      <w:bookmarkStart w:id="214" w:name="_Toc177384913"/>
      <w:r>
        <w:rPr>
          <w:lang w:eastAsia="zh-CN"/>
        </w:rPr>
        <w:t>5.8.2.3</w:t>
      </w:r>
      <w:r>
        <w:rPr>
          <w:lang w:eastAsia="zh-CN"/>
        </w:rPr>
        <w:tab/>
        <w:t>Consumer discovery and selection of NWDAF in NRF</w:t>
      </w:r>
      <w:bookmarkEnd w:id="213"/>
      <w:bookmarkEnd w:id="214"/>
    </w:p>
    <w:p w14:paraId="06C77CE5" w14:textId="77777777" w:rsidR="00A03A23" w:rsidRDefault="00A03A23" w:rsidP="00A03A23">
      <w:pPr>
        <w:rPr>
          <w:lang w:eastAsia="zh-CN"/>
        </w:rPr>
      </w:pPr>
      <w:r>
        <w:rPr>
          <w:lang w:eastAsia="zh-CN"/>
        </w:rPr>
        <w:t>A consumer of analytics services may use the NRF for discovering an NWDAF containing AnLF or MTLF.</w:t>
      </w:r>
    </w:p>
    <w:p w14:paraId="2E0F190F" w14:textId="77777777" w:rsidR="00A03A23" w:rsidRDefault="00A03A23" w:rsidP="00A03A23">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 xml:space="preserve">See </w:t>
      </w:r>
      <w:r>
        <w:t>3GPP </w:t>
      </w:r>
      <w:r>
        <w:rPr>
          <w:lang w:eastAsia="zh-CN"/>
        </w:rPr>
        <w:t>TS 29.510 [23] for details.</w:t>
      </w:r>
    </w:p>
    <w:p w14:paraId="245A35E4" w14:textId="6FB28CE8" w:rsidR="00A03A23" w:rsidRDefault="00A03A23" w:rsidP="002855C0">
      <w:pPr>
        <w:rPr>
          <w:lang w:eastAsia="zh-CN"/>
        </w:rPr>
      </w:pPr>
      <w:r>
        <w:t xml:space="preserve">If the NWDAF service consumer (NWDAF containing MTLF) needs to discover an NWDAF </w:t>
      </w:r>
      <w:r>
        <w:rPr>
          <w:lang w:eastAsia="zh-CN"/>
        </w:rPr>
        <w:t xml:space="preserve">containing </w:t>
      </w:r>
      <w:r>
        <w:t xml:space="preserve">MTLF that support Federated Learning identified by their FL capability (i.e. FL server or FL client), the consumer may query NRF with the Nnrf_NFDiscovery_NFDiscover service operation for discovery of FL Server NWDAF (NWDAF containing MTLF) or FL Client NWDAF (NWDAF containing MTLF). </w:t>
      </w:r>
      <w:r>
        <w:rPr>
          <w:lang w:eastAsia="zh-CN"/>
        </w:rPr>
        <w:t xml:space="preserve">See </w:t>
      </w:r>
      <w:r>
        <w:t>3GPP </w:t>
      </w:r>
      <w:r>
        <w:rPr>
          <w:lang w:eastAsia="zh-CN"/>
        </w:rPr>
        <w:t>TS 29.510 [23] for details.</w:t>
      </w:r>
    </w:p>
    <w:p w14:paraId="1567F915" w14:textId="77777777" w:rsidR="00D310F7" w:rsidRDefault="00D310F7" w:rsidP="00D310F7">
      <w:pPr>
        <w:rPr>
          <w:lang w:eastAsia="zh-CN"/>
        </w:rPr>
      </w:pPr>
      <w:r>
        <w:t xml:space="preserve">If the NWDAF service consumer needs to discover an NWDAF </w:t>
      </w:r>
      <w:r>
        <w:rPr>
          <w:lang w:eastAsia="zh-CN"/>
        </w:rPr>
        <w:t xml:space="preserve">containing </w:t>
      </w:r>
      <w:r>
        <w:t xml:space="preserve">MTLF that is able to provide </w:t>
      </w:r>
      <w:r w:rsidRPr="00FF6AA7">
        <w:t xml:space="preserve">ML model provisioning services </w:t>
      </w:r>
      <w:r>
        <w:t xml:space="preserve">with </w:t>
      </w:r>
      <w:r w:rsidRPr="00FF6AA7">
        <w:t>trained ML models available for one or more Analytics ID(s)</w:t>
      </w:r>
      <w:r>
        <w:t>, the consumer</w:t>
      </w:r>
      <w:r w:rsidRPr="00FF6AA7">
        <w:t xml:space="preserve"> may </w:t>
      </w:r>
      <w:r>
        <w:t xml:space="preserve">query NRF with the </w:t>
      </w:r>
      <w:r w:rsidRPr="00FF6AA7">
        <w:t>Nnrf_NFDiscovery_NFDiscover service operation</w:t>
      </w:r>
      <w:r>
        <w:t xml:space="preserve"> for discovery of NWDAF containing the required t</w:t>
      </w:r>
      <w:r w:rsidRPr="00FF6AA7">
        <w:t xml:space="preserve">rained ML </w:t>
      </w:r>
      <w:r>
        <w:t>m</w:t>
      </w:r>
      <w:r w:rsidRPr="00FF6AA7">
        <w:t>odel</w:t>
      </w:r>
      <w:r>
        <w:t xml:space="preserve">. </w:t>
      </w:r>
      <w:r>
        <w:rPr>
          <w:lang w:eastAsia="zh-CN"/>
        </w:rPr>
        <w:t xml:space="preserve">See </w:t>
      </w:r>
      <w:r>
        <w:t>3GPP </w:t>
      </w:r>
      <w:r>
        <w:rPr>
          <w:lang w:eastAsia="zh-CN"/>
        </w:rPr>
        <w:t>TS 29.510 [23] for details.</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15" w:name="_Toc177384914"/>
      <w:r>
        <w:rPr>
          <w:lang w:eastAsia="zh-CN"/>
        </w:rPr>
        <w:t>5.</w:t>
      </w:r>
      <w:r w:rsidR="00023523">
        <w:rPr>
          <w:lang w:eastAsia="zh-CN"/>
        </w:rPr>
        <w:t>8</w:t>
      </w:r>
      <w:r>
        <w:rPr>
          <w:lang w:eastAsia="zh-CN"/>
        </w:rPr>
        <w:t>.3</w:t>
      </w:r>
      <w:r>
        <w:rPr>
          <w:lang w:eastAsia="zh-CN"/>
        </w:rPr>
        <w:tab/>
        <w:t>Procedures related to UDM</w:t>
      </w:r>
      <w:bookmarkEnd w:id="215"/>
      <w:r>
        <w:rPr>
          <w:lang w:eastAsia="zh-CN"/>
        </w:rPr>
        <w:t xml:space="preserve"> </w:t>
      </w:r>
    </w:p>
    <w:p w14:paraId="6F5F8F32" w14:textId="406CB6BE" w:rsidR="002F79BE" w:rsidRDefault="002F79BE" w:rsidP="002F79BE">
      <w:pPr>
        <w:pStyle w:val="Heading4"/>
        <w:rPr>
          <w:lang w:eastAsia="zh-CN"/>
        </w:rPr>
      </w:pPr>
      <w:bookmarkStart w:id="216" w:name="_Toc177384915"/>
      <w:r>
        <w:rPr>
          <w:lang w:eastAsia="zh-CN"/>
        </w:rPr>
        <w:t>5.</w:t>
      </w:r>
      <w:r w:rsidR="00023523">
        <w:rPr>
          <w:lang w:eastAsia="zh-CN"/>
        </w:rPr>
        <w:t>8</w:t>
      </w:r>
      <w:r>
        <w:rPr>
          <w:lang w:eastAsia="zh-CN"/>
        </w:rPr>
        <w:t>.3.1</w:t>
      </w:r>
      <w:r>
        <w:rPr>
          <w:lang w:eastAsia="zh-CN"/>
        </w:rPr>
        <w:tab/>
        <w:t>General</w:t>
      </w:r>
      <w:bookmarkEnd w:id="216"/>
    </w:p>
    <w:p w14:paraId="4005636E" w14:textId="633B26AB" w:rsidR="002F79BE" w:rsidRDefault="002F79BE" w:rsidP="002F79BE">
      <w:pPr>
        <w:pStyle w:val="Heading4"/>
        <w:rPr>
          <w:lang w:eastAsia="zh-CN"/>
        </w:rPr>
      </w:pPr>
      <w:bookmarkStart w:id="217" w:name="_Toc177384916"/>
      <w:r>
        <w:rPr>
          <w:lang w:eastAsia="zh-CN"/>
        </w:rPr>
        <w:t>5.</w:t>
      </w:r>
      <w:r w:rsidR="00023523">
        <w:rPr>
          <w:lang w:eastAsia="zh-CN"/>
        </w:rPr>
        <w:t>8</w:t>
      </w:r>
      <w:r>
        <w:rPr>
          <w:lang w:eastAsia="zh-CN"/>
        </w:rPr>
        <w:t>.3.2</w:t>
      </w:r>
      <w:r>
        <w:rPr>
          <w:lang w:eastAsia="zh-CN"/>
        </w:rPr>
        <w:tab/>
        <w:t>NWDAF containing AnLF Registration/Deregistration in UDM</w:t>
      </w:r>
      <w:bookmarkEnd w:id="217"/>
    </w:p>
    <w:p w14:paraId="29C44CF4" w14:textId="3D0180DD" w:rsidR="002F79BE" w:rsidRPr="00C60400" w:rsidRDefault="002F79BE" w:rsidP="002F79BE">
      <w:pPr>
        <w:pStyle w:val="Heading5"/>
        <w:rPr>
          <w:lang w:eastAsia="zh-CN"/>
        </w:rPr>
      </w:pPr>
      <w:bookmarkStart w:id="218" w:name="_Toc177384917"/>
      <w:r>
        <w:rPr>
          <w:lang w:eastAsia="zh-CN"/>
        </w:rPr>
        <w:t>5.</w:t>
      </w:r>
      <w:r w:rsidR="00023523">
        <w:rPr>
          <w:lang w:eastAsia="zh-CN"/>
        </w:rPr>
        <w:t>8</w:t>
      </w:r>
      <w:r>
        <w:rPr>
          <w:lang w:eastAsia="zh-CN"/>
        </w:rPr>
        <w:t>.3.2.1</w:t>
      </w:r>
      <w:r>
        <w:rPr>
          <w:lang w:eastAsia="zh-CN"/>
        </w:rPr>
        <w:tab/>
        <w:t>NWDAF containing AnLF Registration in UDM</w:t>
      </w:r>
      <w:bookmarkEnd w:id="218"/>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2" type="#_x0000_t75" style="width:257.9pt;height:147.75pt" o:ole="">
            <v:imagedata r:id="rId104" o:title=""/>
          </v:shape>
          <o:OLEObject Type="Embed" ProgID="Visio.Drawing.11" ShapeID="_x0000_i1072" DrawAspect="Content" ObjectID="_1787999169" r:id="rId105"/>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19" w:name="_Toc177384918"/>
      <w:r>
        <w:t>5.</w:t>
      </w:r>
      <w:r w:rsidR="00023523">
        <w:t>8</w:t>
      </w:r>
      <w:r>
        <w:t>.3.2.2</w:t>
      </w:r>
      <w:r>
        <w:tab/>
        <w:t>NWDAF</w:t>
      </w:r>
      <w:r>
        <w:rPr>
          <w:lang w:eastAsia="zh-CN"/>
        </w:rPr>
        <w:t xml:space="preserve"> containing </w:t>
      </w:r>
      <w:r>
        <w:t>AnLF Update of Registration in UDM</w:t>
      </w:r>
      <w:bookmarkEnd w:id="219"/>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3" type="#_x0000_t75" style="width:257.9pt;height:147.75pt" o:ole="">
            <v:imagedata r:id="rId106" o:title=""/>
          </v:shape>
          <o:OLEObject Type="Embed" ProgID="Visio.Drawing.11" ShapeID="_x0000_i1073" DrawAspect="Content" ObjectID="_1787999170" r:id="rId107"/>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0" w:name="_Toc177384919"/>
      <w:r>
        <w:rPr>
          <w:lang w:eastAsia="zh-CN"/>
        </w:rPr>
        <w:t>5.</w:t>
      </w:r>
      <w:r w:rsidR="00023523">
        <w:rPr>
          <w:lang w:eastAsia="zh-CN"/>
        </w:rPr>
        <w:t>8</w:t>
      </w:r>
      <w:r>
        <w:rPr>
          <w:lang w:eastAsia="zh-CN"/>
        </w:rPr>
        <w:t>.3.2.3</w:t>
      </w:r>
      <w:r>
        <w:rPr>
          <w:lang w:eastAsia="zh-CN"/>
        </w:rPr>
        <w:tab/>
        <w:t>NWDAF containing AnLF De-Registration in UDM</w:t>
      </w:r>
      <w:bookmarkEnd w:id="220"/>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4" type="#_x0000_t75" style="width:257.9pt;height:147.75pt" o:ole="">
            <v:imagedata r:id="rId108" o:title=""/>
          </v:shape>
          <o:OLEObject Type="Embed" ProgID="Visio.Drawing.11" ShapeID="_x0000_i1074" DrawAspect="Content" ObjectID="_1787999171" r:id="rId109"/>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1" w:name="_Toc177384920"/>
      <w:r>
        <w:rPr>
          <w:lang w:eastAsia="zh-CN"/>
        </w:rPr>
        <w:t>5.</w:t>
      </w:r>
      <w:r w:rsidR="00023523">
        <w:rPr>
          <w:lang w:eastAsia="zh-CN"/>
        </w:rPr>
        <w:t>8</w:t>
      </w:r>
      <w:r>
        <w:rPr>
          <w:lang w:eastAsia="zh-CN"/>
        </w:rPr>
        <w:t>.3.3</w:t>
      </w:r>
      <w:r>
        <w:rPr>
          <w:lang w:eastAsia="zh-CN"/>
        </w:rPr>
        <w:tab/>
        <w:t>Consumer discovery and selection of NWDAF containing AnLF in UDM</w:t>
      </w:r>
      <w:bookmarkEnd w:id="221"/>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5" type="#_x0000_t75" style="width:258.45pt;height:147.75pt" o:ole="">
            <v:imagedata r:id="rId110" o:title=""/>
          </v:shape>
          <o:OLEObject Type="Embed" ProgID="Visio.Drawing.11" ShapeID="_x0000_i1075" DrawAspect="Content" ObjectID="_1787999172" r:id="rId111"/>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2" w:name="_Toc177384921"/>
      <w:r>
        <w:t>5.</w:t>
      </w:r>
      <w:r w:rsidR="00023523">
        <w:t>8</w:t>
      </w:r>
      <w:r>
        <w:t>.4</w:t>
      </w:r>
      <w:r>
        <w:tab/>
        <w:t>Procedures for PCF learning NWDAF IDs for served UEs</w:t>
      </w:r>
      <w:bookmarkEnd w:id="222"/>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6" type="#_x0000_t75" style="width:257.9pt;height:147.75pt" o:ole="">
            <v:imagedata r:id="rId112" o:title=""/>
          </v:shape>
          <o:OLEObject Type="Embed" ProgID="Visio.Drawing.11" ShapeID="_x0000_i1076" DrawAspect="Content" ObjectID="_1787999173" r:id="rId113"/>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7" type="#_x0000_t75" style="width:257.9pt;height:147.75pt" o:ole="">
            <v:imagedata r:id="rId114" o:title=""/>
          </v:shape>
          <o:OLEObject Type="Embed" ProgID="Visio.Drawing.11" ShapeID="_x0000_i1077" DrawAspect="Content" ObjectID="_1787999174" r:id="rId115"/>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3" w:name="_Toc177384922"/>
      <w:r>
        <w:t>5.9</w:t>
      </w:r>
      <w:r>
        <w:tab/>
      </w:r>
      <w:r>
        <w:rPr>
          <w:lang w:eastAsia="ko-KR"/>
        </w:rPr>
        <w:t>Analytics Data Repository</w:t>
      </w:r>
      <w:r>
        <w:t xml:space="preserve"> </w:t>
      </w:r>
      <w:r w:rsidRPr="00140E21">
        <w:rPr>
          <w:lang w:eastAsia="ko-KR"/>
        </w:rPr>
        <w:t>procedure</w:t>
      </w:r>
      <w:r>
        <w:rPr>
          <w:lang w:eastAsia="ko-KR"/>
        </w:rPr>
        <w:t>s</w:t>
      </w:r>
      <w:bookmarkEnd w:id="223"/>
    </w:p>
    <w:p w14:paraId="559AE8D4" w14:textId="1337AA47" w:rsidR="009D4A61" w:rsidRDefault="009D4A61" w:rsidP="009D4A61">
      <w:pPr>
        <w:pStyle w:val="Heading3"/>
      </w:pPr>
      <w:bookmarkStart w:id="224" w:name="_Toc177384923"/>
      <w:r>
        <w:t>5.9.1</w:t>
      </w:r>
      <w:r>
        <w:tab/>
        <w:t>General</w:t>
      </w:r>
      <w:bookmarkEnd w:id="224"/>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25" w:name="_Toc177384924"/>
      <w:r>
        <w:t>5.9.2</w:t>
      </w:r>
      <w:r>
        <w:tab/>
      </w:r>
      <w:r>
        <w:rPr>
          <w:lang w:eastAsia="ko-KR"/>
        </w:rPr>
        <w:t>Historical Data and Analytics Storage/Retrieval/Deletion</w:t>
      </w:r>
      <w:r w:rsidRPr="00167409">
        <w:t xml:space="preserve"> </w:t>
      </w:r>
      <w:r>
        <w:t>procedure</w:t>
      </w:r>
      <w:bookmarkEnd w:id="225"/>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78" type="#_x0000_t75" style="width:481.45pt;height:333.15pt" o:ole="">
            <v:imagedata r:id="rId116" o:title=""/>
          </v:shape>
          <o:OLEObject Type="Embed" ProgID="Visio.Drawing.15" ShapeID="_x0000_i1078" DrawAspect="Content" ObjectID="_1787999175" r:id="rId117"/>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26" w:name="_Toc177384925"/>
      <w:r>
        <w:t>5.9.3</w:t>
      </w:r>
      <w:r>
        <w:tab/>
      </w:r>
      <w:r>
        <w:rPr>
          <w:lang w:eastAsia="ko-KR"/>
        </w:rPr>
        <w:t>Historical Data and Analytics Storage via Notifications</w:t>
      </w:r>
      <w:bookmarkEnd w:id="226"/>
    </w:p>
    <w:p w14:paraId="7DA90417" w14:textId="77777777" w:rsidR="00156691" w:rsidRPr="00CC6244" w:rsidRDefault="00156691" w:rsidP="00156691">
      <w:bookmarkStart w:id="227" w:name="tsgNames"/>
      <w:bookmarkStart w:id="228" w:name="startOfAnnexes"/>
      <w:bookmarkEnd w:id="227"/>
      <w:bookmarkEnd w:id="228"/>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4E53D1D5" w14:textId="77777777" w:rsidR="00156691" w:rsidRDefault="00156691" w:rsidP="00156691">
      <w:pPr>
        <w:pStyle w:val="TH"/>
      </w:pPr>
      <w:r>
        <w:object w:dxaOrig="13440" w:dyaOrig="11940" w14:anchorId="79AD0516">
          <v:shape id="_x0000_i1079" type="#_x0000_t75" style="width:480.35pt;height:426.1pt" o:ole="">
            <v:imagedata r:id="rId118" o:title=""/>
          </v:shape>
          <o:OLEObject Type="Embed" ProgID="Visio.Drawing.15" ShapeID="_x0000_i1079" DrawAspect="Content" ObjectID="_1787999176" r:id="rId119"/>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33DFA750" w14:textId="146951CD" w:rsidR="004E6FAF" w:rsidRDefault="004E6FAF" w:rsidP="004E6FAF">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
        <w:overflowPunct w:val="0"/>
        <w:autoSpaceDE w:val="0"/>
        <w:autoSpaceDN w:val="0"/>
        <w:adjustRightInd w:val="0"/>
        <w:textAlignment w:val="baseline"/>
        <w:rPr>
          <w:lang w:eastAsia="ko-KR"/>
        </w:rPr>
      </w:pPr>
      <w:r>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
        <w:overflowPunct w:val="0"/>
        <w:autoSpaceDE w:val="0"/>
        <w:autoSpaceDN w:val="0"/>
        <w:adjustRightInd w:val="0"/>
        <w:textAlignment w:val="baseline"/>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1731BEB0" w14:textId="77777777" w:rsidR="00176057" w:rsidRPr="00C2341E" w:rsidRDefault="00176057" w:rsidP="00176057">
      <w:pPr>
        <w:pStyle w:val="Heading2"/>
        <w:rPr>
          <w:lang w:eastAsia="ko-KR"/>
        </w:rPr>
      </w:pPr>
      <w:bookmarkStart w:id="229" w:name="_Toc122419260"/>
      <w:bookmarkStart w:id="230" w:name="_Toc177384926"/>
      <w:r w:rsidRPr="00C2341E">
        <w:rPr>
          <w:lang w:eastAsia="ko-KR"/>
        </w:rPr>
        <w:t>5.10</w:t>
      </w:r>
      <w:r w:rsidRPr="00C2341E">
        <w:rPr>
          <w:lang w:eastAsia="ko-KR"/>
        </w:rPr>
        <w:tab/>
        <w:t>Federated Learning among Multiple NWDAFs</w:t>
      </w:r>
      <w:bookmarkEnd w:id="229"/>
      <w:bookmarkEnd w:id="230"/>
    </w:p>
    <w:p w14:paraId="6A6D1464" w14:textId="77777777" w:rsidR="00176057" w:rsidRPr="00C2341E" w:rsidRDefault="00176057" w:rsidP="00176057">
      <w:pPr>
        <w:pStyle w:val="Heading3"/>
        <w:rPr>
          <w:lang w:eastAsia="ko-KR"/>
        </w:rPr>
      </w:pPr>
      <w:bookmarkStart w:id="231" w:name="_Hlk124865823"/>
      <w:bookmarkStart w:id="232" w:name="_Toc177384927"/>
      <w:r w:rsidRPr="00C2341E">
        <w:rPr>
          <w:lang w:eastAsia="ko-KR"/>
        </w:rPr>
        <w:t>5.10.1</w:t>
      </w:r>
      <w:r w:rsidRPr="00C2341E">
        <w:rPr>
          <w:lang w:eastAsia="ko-KR"/>
        </w:rPr>
        <w:tab/>
        <w:t>General</w:t>
      </w:r>
      <w:bookmarkEnd w:id="232"/>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1"/>
    </w:p>
    <w:p w14:paraId="0974E482" w14:textId="2825E867" w:rsidR="003544AE" w:rsidRDefault="003544AE" w:rsidP="003544AE">
      <w:pPr>
        <w:rPr>
          <w:lang w:eastAsia="ko-KR"/>
        </w:rPr>
      </w:pPr>
      <w:bookmarkStart w:id="233" w:name="_Toc122419263"/>
      <w:r w:rsidRPr="002127B1">
        <w:t xml:space="preserve">The NWDAF containing MTLF determines to train an ML model either based on local configuration or when it receives the request from NWDAF containing AnLF as described in </w:t>
      </w:r>
      <w:r w:rsidRPr="00C43B80">
        <w:t>clause 5.3 of 3GPP TS 23.288 [17].</w:t>
      </w:r>
      <w:r w:rsidRPr="002127B1">
        <w:t xml:space="preserve"> If the NWDAF containing MTLF can act as an FL server for the ML model training, then FL procedure is initiated by the NWDAF containing MTLF as FL server NWDAF directly, otherwise, the NWDAF containing MTLF should discover an FL server NWDAF as described </w:t>
      </w:r>
      <w:r w:rsidRPr="00C43B80">
        <w:t xml:space="preserve">in clause 5.3.2.2 of 3GPP TS 29.510 [26] and </w:t>
      </w:r>
      <w:r w:rsidRPr="002127B1">
        <w:t xml:space="preserve">request the FL server NWDAF to provide the trained ML model as described </w:t>
      </w:r>
      <w:r w:rsidRPr="00C43B80">
        <w:t xml:space="preserve">in </w:t>
      </w:r>
      <w:r w:rsidRPr="002127B1">
        <w:t>clause</w:t>
      </w:r>
      <w:r w:rsidRPr="00C43B80">
        <w:t> </w:t>
      </w:r>
      <w:r w:rsidRPr="002127B1">
        <w:t>5.10.2.1.</w:t>
      </w:r>
    </w:p>
    <w:p w14:paraId="133A9939" w14:textId="77777777" w:rsidR="003544AE" w:rsidRDefault="003544AE" w:rsidP="003544AE">
      <w:pPr>
        <w:pStyle w:val="Heading3"/>
        <w:rPr>
          <w:lang w:eastAsia="ko-KR"/>
        </w:rPr>
      </w:pPr>
      <w:bookmarkStart w:id="234" w:name="_Toc177384928"/>
      <w:r w:rsidRPr="00C2341E">
        <w:rPr>
          <w:lang w:eastAsia="ko-KR"/>
        </w:rPr>
        <w:t>5.10.2</w:t>
      </w:r>
      <w:r w:rsidRPr="00C2341E">
        <w:rPr>
          <w:lang w:eastAsia="ko-KR"/>
        </w:rPr>
        <w:tab/>
        <w:t>Procedures related to Federated Learning</w:t>
      </w:r>
      <w:bookmarkEnd w:id="234"/>
    </w:p>
    <w:p w14:paraId="0C1134A2" w14:textId="77777777" w:rsidR="00176057" w:rsidRPr="00C2341E" w:rsidRDefault="00176057" w:rsidP="00176057">
      <w:pPr>
        <w:pStyle w:val="Heading4"/>
        <w:rPr>
          <w:lang w:eastAsia="ko-KR"/>
        </w:rPr>
      </w:pPr>
      <w:bookmarkStart w:id="235" w:name="_Toc177384929"/>
      <w:r w:rsidRPr="00C2341E">
        <w:rPr>
          <w:lang w:eastAsia="ko-KR"/>
        </w:rPr>
        <w:t>5.10.2.</w:t>
      </w:r>
      <w:r w:rsidRPr="00C2341E">
        <w:rPr>
          <w:lang w:eastAsia="zh-CN"/>
        </w:rPr>
        <w:t>1</w:t>
      </w:r>
      <w:r w:rsidRPr="00C2341E">
        <w:rPr>
          <w:lang w:eastAsia="ko-KR"/>
        </w:rPr>
        <w:tab/>
        <w:t>General Procedure for Federated Learning among Multiple NWDAF Instances</w:t>
      </w:r>
      <w:bookmarkEnd w:id="233"/>
      <w:bookmarkEnd w:id="235"/>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0" type="#_x0000_t75" style="width:481.45pt;height:567.4pt" o:ole="">
            <v:imagedata r:id="rId120" o:title=""/>
          </v:shape>
          <o:OLEObject Type="Embed" ProgID="Visio.Drawing.15" ShapeID="_x0000_i1080" DrawAspect="Content" ObjectID="_1787999177" r:id="rId121"/>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w:t>
      </w:r>
      <w:r>
        <w:rPr>
          <w:lang w:eastAsia="ja-JP"/>
        </w:rPr>
        <w:t xml:space="preserve">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w:t>
      </w:r>
      <w:r>
        <w:rPr>
          <w:rFonts w:eastAsia="Times New Roman"/>
          <w:lang w:eastAsia="ko-KR"/>
        </w:rPr>
        <w:t>new</w:t>
      </w:r>
      <w:r w:rsidRPr="00223C8C">
        <w:rPr>
          <w:rFonts w:eastAsia="Times New Roman"/>
          <w:lang w:eastAsia="ko-KR"/>
        </w:rPr>
        <w:t xml:space="preserve"> maximum response time </w:t>
      </w:r>
      <w:r>
        <w:rPr>
          <w:rFonts w:eastAsia="Times New Roman"/>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t>6aa-6ab.</w:t>
      </w:r>
      <w:r>
        <w:tab/>
        <w:t xml:space="preserve">To report the </w:t>
      </w:r>
      <w:r>
        <w:rPr>
          <w:lang w:eastAsia="ja-JP"/>
        </w:rPr>
        <w:t xml:space="preserve">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36" w:name="_Toc177384930"/>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36"/>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1" type="#_x0000_t75" style="width:459.95pt;height:191.8pt" o:ole="">
            <v:imagedata r:id="rId122" o:title=""/>
          </v:shape>
          <o:OLEObject Type="Embed" ProgID="Visio.Drawing.15" ShapeID="_x0000_i1081" DrawAspect="Content" ObjectID="_1787999178" r:id="rId123"/>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2ED51773" w14:textId="736015AF" w:rsidR="00853925" w:rsidRPr="00475BD2" w:rsidRDefault="00853925" w:rsidP="00A7401E">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[26].</w:t>
      </w:r>
    </w:p>
    <w:p w14:paraId="3FF160CF" w14:textId="77777777" w:rsidR="00853925" w:rsidRPr="00B17517" w:rsidRDefault="00853925" w:rsidP="00853925">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[26].</w:t>
      </w:r>
    </w:p>
    <w:p w14:paraId="7AF04206" w14:textId="2F5508ED" w:rsidR="00A7401E" w:rsidRDefault="00A7401E" w:rsidP="00A7401E">
      <w:pPr>
        <w:pStyle w:val="B1"/>
      </w:pPr>
      <w:r>
        <w:t>2</w:t>
      </w:r>
      <w:r w:rsidRPr="00B17517">
        <w:t>.</w:t>
      </w:r>
      <w:r w:rsidRPr="00B17517">
        <w:tab/>
      </w:r>
      <w:r>
        <w:t>The Nnwdaf_MLModelTraining service may be used for the preparation information exchange between the FL Server NWDAF and the FL Client NWDAF(s).</w:t>
      </w:r>
    </w:p>
    <w:p w14:paraId="05D5D04D" w14:textId="77777777" w:rsidR="00853925" w:rsidRDefault="00853925" w:rsidP="00853925">
      <w:pPr>
        <w:pStyle w:val="B2"/>
      </w:pPr>
      <w:r>
        <w:t>2a.</w:t>
      </w:r>
      <w:r>
        <w:tab/>
        <w:t>The FL Server NWDAF invokes Nnwdaf_MLModelTraining_Subscribe service operation by sending an HTTP POST request targeting the resource "NWDAF ML Model Training Subscriptions", The request shall include the "</w:t>
      </w:r>
      <w:r w:rsidRPr="0080591B">
        <w:t>m</w:t>
      </w:r>
      <w:r>
        <w:t>L</w:t>
      </w:r>
      <w:r w:rsidRPr="0080591B">
        <w:t>PreFlag</w:t>
      </w:r>
      <w:r>
        <w:t xml:space="preserve">" attribute and set to "true". Details are described in </w:t>
      </w:r>
      <w:r w:rsidRPr="00B17517">
        <w:t>clause </w:t>
      </w:r>
      <w:r>
        <w:t>4.6.2.2</w:t>
      </w:r>
      <w:r w:rsidRPr="00B17517">
        <w:t xml:space="preserve"> of 3GPP TS 29.5</w:t>
      </w:r>
      <w:r>
        <w:t>2</w:t>
      </w:r>
      <w:r w:rsidRPr="00B17517">
        <w:t>0 </w:t>
      </w:r>
      <w:r>
        <w:t>[5].</w:t>
      </w:r>
    </w:p>
    <w:p w14:paraId="56C81718" w14:textId="77777777" w:rsidR="00A7401E" w:rsidRPr="00B17517" w:rsidRDefault="00A7401E" w:rsidP="00A7401E">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 </w:t>
      </w:r>
      <w:r>
        <w:t xml:space="preserve">as described in </w:t>
      </w:r>
      <w:r w:rsidRPr="00B17517">
        <w:t>clause </w:t>
      </w:r>
      <w:r>
        <w:t>5.5.6.2.2</w:t>
      </w:r>
      <w:r w:rsidRPr="00B17517">
        <w:t xml:space="preserve"> of 3GPP TS 29.5</w:t>
      </w:r>
      <w:r>
        <w:t>2</w:t>
      </w:r>
      <w:r w:rsidRPr="00B17517">
        <w:t>0 </w:t>
      </w:r>
      <w:r>
        <w:t xml:space="preserve">[5]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552ACD2F" w14:textId="77777777" w:rsidR="00A7401E" w:rsidRDefault="00A7401E" w:rsidP="00A7401E">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 otherwise, responds with "</w:t>
      </w:r>
      <w:r w:rsidRPr="00D80155">
        <w:t>403 Forbidden</w:t>
      </w:r>
      <w:r>
        <w:t xml:space="preserve">" </w:t>
      </w:r>
      <w:r>
        <w:rPr>
          <w:color w:val="000000"/>
          <w:lang w:val="en-US" w:eastAsia="ja-JP"/>
        </w:rPr>
        <w:t xml:space="preserve">as described in </w:t>
      </w:r>
      <w:r w:rsidRPr="00B17517">
        <w:t>3GPP TS 29.5</w:t>
      </w:r>
      <w:r>
        <w:t>2</w:t>
      </w:r>
      <w:r w:rsidRPr="00B17517">
        <w:t>0 </w:t>
      </w:r>
      <w:r>
        <w:t>[5].</w:t>
      </w:r>
    </w:p>
    <w:p w14:paraId="689AB879" w14:textId="77777777" w:rsidR="00A7401E" w:rsidRPr="00B17517" w:rsidRDefault="00A7401E" w:rsidP="00A7401E">
      <w:pPr>
        <w:pStyle w:val="NO"/>
      </w:pPr>
      <w:r>
        <w:t>NOTE:</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12A3E82E" w14:textId="358B7D8C" w:rsidR="00A7401E" w:rsidRDefault="00A7401E" w:rsidP="00A7401E">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624812BE" w14:textId="77777777" w:rsidR="00A7401E" w:rsidRDefault="00A7401E" w:rsidP="00A7401E">
      <w:pPr>
        <w:pStyle w:val="Heading4"/>
        <w:rPr>
          <w:lang w:eastAsia="zh-CN"/>
        </w:rPr>
      </w:pPr>
      <w:bookmarkStart w:id="237" w:name="_Toc177384931"/>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37"/>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pPr>
        <w:rPr>
          <w:rFonts w:eastAsia="Times New Roman"/>
        </w:rPr>
      </w:pPr>
      <w:r w:rsidRPr="009D49A8">
        <w:rPr>
          <w:rFonts w:eastAsia="Times New Roman"/>
        </w:rPr>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1884EEA5" w14:textId="1AAAF1FC" w:rsidR="00A7401E" w:rsidRDefault="00A7401E" w:rsidP="00A7401E">
      <w:pPr>
        <w:pStyle w:val="TH"/>
      </w:pPr>
    </w:p>
    <w:p w14:paraId="3EC3FFAA" w14:textId="77777777" w:rsidR="00A7401E" w:rsidRPr="009D49A8" w:rsidRDefault="00A7401E" w:rsidP="00A7401E">
      <w:pPr>
        <w:pStyle w:val="TH"/>
        <w:rPr>
          <w:lang w:eastAsia="zh-CN"/>
        </w:rPr>
      </w:pPr>
      <w:r>
        <w:object w:dxaOrig="14171" w:dyaOrig="9741" w14:anchorId="0D67CD9F">
          <v:shape id="_x0000_i1082" type="#_x0000_t75" style="width:480.35pt;height:331.5pt" o:ole="">
            <v:imagedata r:id="rId124" o:title=""/>
          </v:shape>
          <o:OLEObject Type="Embed" ProgID="Visio.Drawing.15" ShapeID="_x0000_i1082" DrawAspect="Content" ObjectID="_1787999179" r:id="rId125"/>
        </w:object>
      </w:r>
    </w:p>
    <w:p w14:paraId="003400CB" w14:textId="77777777" w:rsidR="00A7401E" w:rsidRPr="009D49A8" w:rsidRDefault="00A7401E" w:rsidP="00A7401E">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660F0BAA" w14:textId="77777777" w:rsidR="00A7401E" w:rsidRPr="00B17517" w:rsidRDefault="00A7401E" w:rsidP="00A7401E">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6A3F6122" w14:textId="77777777" w:rsidR="00A7401E" w:rsidRPr="00B17517" w:rsidRDefault="00A7401E" w:rsidP="00A7401E">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[26].</w:t>
      </w:r>
    </w:p>
    <w:p w14:paraId="1C7E3E8E" w14:textId="77777777" w:rsidR="00A7401E" w:rsidRPr="00B17517" w:rsidRDefault="00A7401E" w:rsidP="00A7401E">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w:t>
      </w:r>
      <w:r w:rsidRPr="003D5BC3">
        <w:t>termTrainReq</w:t>
      </w:r>
      <w:r>
        <w:rPr>
          <w:rFonts w:eastAsia="DengXian"/>
        </w:rPr>
        <w:t>" attribute and with the "</w:t>
      </w:r>
      <w:r>
        <w:rPr>
          <w:noProof/>
          <w:lang w:eastAsia="zh-CN"/>
        </w:rPr>
        <w:t>termTrainCause</w:t>
      </w:r>
      <w:r>
        <w:rPr>
          <w:rFonts w:eastAsia="DengXian"/>
        </w:rPr>
        <w:t>" attribute in data type "</w:t>
      </w:r>
      <w:r w:rsidRPr="003D5BC3">
        <w:t>TermMLModelTrainInfo</w:t>
      </w:r>
      <w:r>
        <w:rPr>
          <w:rFonts w:eastAsia="DengXian"/>
        </w:rPr>
        <w:t xml:space="preserve">" being provided.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281F6" w14:textId="77777777" w:rsidR="00A7401E" w:rsidRPr="00B17517" w:rsidRDefault="00A7401E" w:rsidP="00A7401E">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[26].</w:t>
      </w:r>
    </w:p>
    <w:p w14:paraId="56B092EE" w14:textId="77777777" w:rsidR="00A7401E" w:rsidRPr="00B17517" w:rsidRDefault="00A7401E" w:rsidP="00A7401E">
      <w:pPr>
        <w:pStyle w:val="B1"/>
      </w:pPr>
      <w:r w:rsidRPr="00B17517">
        <w:t>4.</w:t>
      </w:r>
      <w:r w:rsidRPr="00B17517">
        <w:tab/>
        <w:t xml:space="preserve">The </w:t>
      </w:r>
      <w:r>
        <w:t xml:space="preserve">FL </w:t>
      </w:r>
      <w:r w:rsidRPr="00B17517">
        <w:t xml:space="preserve">Server NWDAF may subscribe to other NWDAF (Assist NWDAF) or the </w:t>
      </w:r>
      <w:r>
        <w:t xml:space="preserve">FL </w:t>
      </w:r>
      <w:r w:rsidRPr="00B17517">
        <w:t xml:space="preserve">Client NWDAF(s) for analytics of the </w:t>
      </w:r>
      <w:r>
        <w:t xml:space="preserve">FL </w:t>
      </w:r>
      <w:r w:rsidRPr="00B17517">
        <w:t>Client NWDAF(s)</w:t>
      </w:r>
      <w:r>
        <w:t xml:space="preserve">, as defined in </w:t>
      </w:r>
      <w:r w:rsidRPr="00B17517">
        <w:t>clause</w:t>
      </w:r>
      <w:r>
        <w:t>s</w:t>
      </w:r>
      <w:r w:rsidRPr="00B17517">
        <w:t> </w:t>
      </w:r>
      <w:r>
        <w:t>4.2.2.2</w:t>
      </w:r>
      <w:r w:rsidRPr="00B17517">
        <w:t xml:space="preserve"> </w:t>
      </w:r>
      <w:r>
        <w:t>and 4.2.2.4</w:t>
      </w:r>
      <w:r w:rsidRPr="00B17517">
        <w:t xml:space="preserve"> of 3GPP TS 29.5</w:t>
      </w:r>
      <w:r>
        <w:t>2</w:t>
      </w:r>
      <w:r w:rsidRPr="00B17517">
        <w:t>0 </w:t>
      </w:r>
      <w:r>
        <w:t>[5].</w:t>
      </w:r>
    </w:p>
    <w:p w14:paraId="4F01A920" w14:textId="77777777" w:rsidR="00A7401E" w:rsidRDefault="00A7401E" w:rsidP="00A7401E">
      <w:pPr>
        <w:pStyle w:val="B1"/>
      </w:pPr>
      <w:r w:rsidRPr="00B17517">
        <w:t>5.</w:t>
      </w:r>
      <w:r w:rsidRPr="00B17517">
        <w:tab/>
      </w:r>
      <w:r>
        <w:t xml:space="preserve">The FL </w:t>
      </w:r>
      <w:r w:rsidRPr="00B17517">
        <w:t>Client NWDAF(s) may</w:t>
      </w:r>
      <w:r>
        <w:t xml:space="preserve"> send </w:t>
      </w:r>
      <w:r w:rsidRPr="00534F44">
        <w:rPr>
          <w:rFonts w:eastAsia="DengXian"/>
          <w:lang w:eastAsia="ja-JP"/>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r>
        <w:t xml:space="preserve"> Details are described in </w:t>
      </w:r>
      <w:r w:rsidRPr="00B17517">
        <w:t>clause </w:t>
      </w:r>
      <w:r>
        <w:t>4.6.2.4</w:t>
      </w:r>
      <w:r w:rsidRPr="00B17517">
        <w:t xml:space="preserve"> of 3GPP TS 29.5</w:t>
      </w:r>
      <w:r>
        <w:t>2</w:t>
      </w:r>
      <w:r w:rsidRPr="00B17517">
        <w:t>0 </w:t>
      </w:r>
      <w:r>
        <w:t>[5].</w:t>
      </w:r>
    </w:p>
    <w:p w14:paraId="0DC20359" w14:textId="77777777" w:rsidR="00A7401E" w:rsidRPr="00B17517" w:rsidRDefault="00A7401E" w:rsidP="00A7401E">
      <w:pPr>
        <w:pStyle w:val="B1"/>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67073530" w14:textId="77777777" w:rsidR="00A7401E" w:rsidRPr="00B17517" w:rsidRDefault="00A7401E" w:rsidP="00A7401E">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 xml:space="preserve">in clause 5.3.2.2 of 3GPP TS 29.510 [26].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2DE7A4AA" w14:textId="77777777" w:rsidR="00A7401E" w:rsidRDefault="00A7401E" w:rsidP="00A7401E">
      <w:pPr>
        <w:pStyle w:val="B1"/>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 xml:space="preserve"> Details are described in </w:t>
      </w:r>
      <w:r w:rsidRPr="00B17517">
        <w:t>clause </w:t>
      </w:r>
      <w:r>
        <w:t>4.6.2.3</w:t>
      </w:r>
      <w:r w:rsidRPr="00B17517">
        <w:t xml:space="preserve"> of 3GPP TS 29.5</w:t>
      </w:r>
      <w:r>
        <w:t>2</w:t>
      </w:r>
      <w:r w:rsidRPr="00B17517">
        <w:t>0 </w:t>
      </w:r>
      <w:r>
        <w:t>[5].</w:t>
      </w:r>
    </w:p>
    <w:p w14:paraId="1687C50F" w14:textId="77777777" w:rsidR="00173BD7" w:rsidRPr="00F56065" w:rsidRDefault="00173BD7" w:rsidP="00D91A35">
      <w:pPr>
        <w:pStyle w:val="Heading2"/>
        <w:rPr>
          <w:lang w:eastAsia="zh-CN"/>
        </w:rPr>
      </w:pPr>
      <w:bookmarkStart w:id="238" w:name="_Toc177384932"/>
      <w:r>
        <w:rPr>
          <w:lang w:eastAsia="zh-CN"/>
        </w:rPr>
        <w:t>5.11</w:t>
      </w:r>
      <w:r w:rsidRPr="00F56065">
        <w:rPr>
          <w:lang w:eastAsia="zh-CN"/>
        </w:rPr>
        <w:tab/>
        <w:t>Analytics Accuracy Monitoring Procedures</w:t>
      </w:r>
      <w:bookmarkEnd w:id="238"/>
    </w:p>
    <w:p w14:paraId="719F99BA" w14:textId="77777777" w:rsidR="00173BD7" w:rsidRPr="00F56065" w:rsidRDefault="00173BD7" w:rsidP="00D91A35">
      <w:pPr>
        <w:pStyle w:val="Heading3"/>
        <w:rPr>
          <w:lang w:eastAsia="zh-CN"/>
        </w:rPr>
      </w:pPr>
      <w:bookmarkStart w:id="239" w:name="_CR6_2D_1"/>
      <w:bookmarkStart w:id="240" w:name="_Toc162414101"/>
      <w:bookmarkStart w:id="241" w:name="_Toc177384933"/>
      <w:bookmarkEnd w:id="239"/>
      <w:r>
        <w:rPr>
          <w:lang w:eastAsia="zh-CN"/>
        </w:rPr>
        <w:t>5.11.</w:t>
      </w:r>
      <w:r w:rsidRPr="00F56065">
        <w:rPr>
          <w:lang w:eastAsia="zh-CN"/>
        </w:rPr>
        <w:t>1</w:t>
      </w:r>
      <w:r w:rsidRPr="00F56065">
        <w:rPr>
          <w:lang w:eastAsia="zh-CN"/>
        </w:rPr>
        <w:tab/>
        <w:t>General</w:t>
      </w:r>
      <w:bookmarkEnd w:id="240"/>
      <w:bookmarkEnd w:id="241"/>
    </w:p>
    <w:p w14:paraId="067E2E44" w14:textId="5B505A64" w:rsidR="00173BD7" w:rsidRDefault="00173BD7" w:rsidP="00173BD7">
      <w:pPr>
        <w:overflowPunct w:val="0"/>
        <w:autoSpaceDE w:val="0"/>
        <w:autoSpaceDN w:val="0"/>
        <w:adjustRightInd w:val="0"/>
        <w:textAlignment w:val="baseline"/>
        <w:rPr>
          <w:lang w:eastAsia="en-GB"/>
        </w:rPr>
      </w:pPr>
      <w:r>
        <w:rPr>
          <w:lang w:eastAsia="zh-CN"/>
        </w:rPr>
        <w:t xml:space="preserve">The services defined in </w:t>
      </w:r>
      <w:r w:rsidRPr="00C2341E">
        <w:t>3GPP TS 29.520 [5]</w:t>
      </w:r>
      <w:r>
        <w:t>, 3GPP TS 29.574 [15], 3GPP TS 29.575 [16], 3GPP TS 29.503 [23], and 3GPP </w:t>
      </w:r>
      <w:r>
        <w:rPr>
          <w:lang w:eastAsia="zh-CN"/>
        </w:rPr>
        <w:t xml:space="preserve">TS 28.104 [38] may be used to perform analytics accuracy monitoring based on the procedures and the requirements of </w:t>
      </w:r>
      <w:r w:rsidRPr="00C43B80">
        <w:t>3GPP TS 23.288 [17]</w:t>
      </w:r>
      <w:r>
        <w:t xml:space="preserve"> clauses 6.2D, 6.1.1.1 step 2, and 6.1.1.2 step 4.</w:t>
      </w:r>
    </w:p>
    <w:p w14:paraId="2D024F1C" w14:textId="77777777" w:rsidR="001079FF" w:rsidRPr="00F56065" w:rsidRDefault="001079FF" w:rsidP="00D91A35">
      <w:pPr>
        <w:pStyle w:val="Heading2"/>
        <w:rPr>
          <w:lang w:eastAsia="zh-CN"/>
        </w:rPr>
      </w:pPr>
      <w:bookmarkStart w:id="242" w:name="_Toc177384934"/>
      <w:r>
        <w:rPr>
          <w:lang w:eastAsia="zh-CN"/>
        </w:rPr>
        <w:t>5.12</w:t>
      </w:r>
      <w:r w:rsidRPr="00F56065">
        <w:rPr>
          <w:lang w:eastAsia="zh-CN"/>
        </w:rPr>
        <w:tab/>
      </w:r>
      <w:r>
        <w:rPr>
          <w:lang w:eastAsia="zh-CN"/>
        </w:rPr>
        <w:t>ML Model</w:t>
      </w:r>
      <w:r w:rsidRPr="00F56065">
        <w:rPr>
          <w:lang w:eastAsia="zh-CN"/>
        </w:rPr>
        <w:t xml:space="preserve"> Accuracy Monitoring Procedures</w:t>
      </w:r>
      <w:bookmarkEnd w:id="242"/>
    </w:p>
    <w:p w14:paraId="4CA1BF3C" w14:textId="77777777" w:rsidR="001079FF" w:rsidRPr="00F56065" w:rsidRDefault="001079FF" w:rsidP="00D91A35">
      <w:pPr>
        <w:pStyle w:val="Heading3"/>
        <w:rPr>
          <w:lang w:eastAsia="zh-CN"/>
        </w:rPr>
      </w:pPr>
      <w:bookmarkStart w:id="243" w:name="_Toc177384935"/>
      <w:r>
        <w:rPr>
          <w:lang w:eastAsia="zh-CN"/>
        </w:rPr>
        <w:t>5.12.</w:t>
      </w:r>
      <w:r w:rsidRPr="00F56065">
        <w:rPr>
          <w:lang w:eastAsia="zh-CN"/>
        </w:rPr>
        <w:t>1</w:t>
      </w:r>
      <w:r w:rsidRPr="00F56065">
        <w:rPr>
          <w:lang w:eastAsia="zh-CN"/>
        </w:rPr>
        <w:tab/>
        <w:t>General</w:t>
      </w:r>
      <w:bookmarkEnd w:id="243"/>
    </w:p>
    <w:p w14:paraId="7432475F" w14:textId="5C2CEE7E" w:rsidR="001079FF" w:rsidRPr="00F56065" w:rsidRDefault="001079FF" w:rsidP="001079FF">
      <w:pPr>
        <w:overflowPunct w:val="0"/>
        <w:autoSpaceDE w:val="0"/>
        <w:autoSpaceDN w:val="0"/>
        <w:adjustRightInd w:val="0"/>
        <w:textAlignment w:val="baseline"/>
        <w:rPr>
          <w:lang w:eastAsia="en-GB"/>
        </w:rPr>
      </w:pPr>
      <w:r>
        <w:rPr>
          <w:lang w:eastAsia="zh-CN"/>
        </w:rPr>
        <w:t xml:space="preserve">The services defined in </w:t>
      </w:r>
      <w:r w:rsidRPr="00C2341E">
        <w:t>3GPP TS 29.520 [5]</w:t>
      </w:r>
      <w:r>
        <w:t xml:space="preserve">, </w:t>
      </w:r>
      <w:bookmarkStart w:id="244" w:name="_CR6_2D_2"/>
      <w:bookmarkStart w:id="245" w:name="_CRFigure6_2D_21"/>
      <w:bookmarkEnd w:id="244"/>
      <w:r>
        <w:t>3GPP TS 29.574 [15], 3GPP TS 29.575 [16], 3GPP TS 29.503 [23], and 3GPP </w:t>
      </w:r>
      <w:r>
        <w:rPr>
          <w:lang w:eastAsia="zh-CN"/>
        </w:rPr>
        <w:t xml:space="preserve">TS 28.104 [38] may be used to perform ML Model accuracy monitoring based on the procedures and the requirements of </w:t>
      </w:r>
      <w:r w:rsidRPr="00C43B80">
        <w:t>3GPP TS 23.288 [17]</w:t>
      </w:r>
      <w:r>
        <w:t xml:space="preserve"> clauses 6.2E, 6.1.1.1 step 2, and 6.1.1.2 step 4.</w:t>
      </w:r>
      <w:bookmarkStart w:id="246" w:name="_CR6_2D_3"/>
      <w:bookmarkEnd w:id="245"/>
      <w:bookmarkEnd w:id="246"/>
    </w:p>
    <w:p w14:paraId="1CB386AF" w14:textId="77777777" w:rsidR="002A2B31" w:rsidRPr="00F56065" w:rsidRDefault="002A2B31" w:rsidP="002A2B31">
      <w:pPr>
        <w:pStyle w:val="Heading2"/>
        <w:rPr>
          <w:lang w:eastAsia="zh-CN"/>
        </w:rPr>
      </w:pPr>
      <w:bookmarkStart w:id="247" w:name="_Toc162414100"/>
      <w:bookmarkStart w:id="248" w:name="_Toc177384936"/>
      <w:r>
        <w:rPr>
          <w:lang w:eastAsia="zh-CN"/>
        </w:rPr>
        <w:t>5.13</w:t>
      </w:r>
      <w:r w:rsidRPr="00F56065">
        <w:rPr>
          <w:lang w:eastAsia="zh-CN"/>
        </w:rPr>
        <w:tab/>
      </w:r>
      <w:r>
        <w:rPr>
          <w:lang w:eastAsia="zh-CN"/>
        </w:rPr>
        <w:t>DCCF Change</w:t>
      </w:r>
      <w:r w:rsidRPr="00F56065">
        <w:rPr>
          <w:lang w:eastAsia="zh-CN"/>
        </w:rPr>
        <w:t xml:space="preserve"> Procedures</w:t>
      </w:r>
      <w:bookmarkEnd w:id="247"/>
      <w:bookmarkEnd w:id="248"/>
    </w:p>
    <w:p w14:paraId="2E42A6BD" w14:textId="77777777" w:rsidR="002A2B31" w:rsidRPr="00F56065" w:rsidRDefault="002A2B31" w:rsidP="002A2B31">
      <w:pPr>
        <w:pStyle w:val="Heading3"/>
        <w:rPr>
          <w:lang w:eastAsia="zh-CN"/>
        </w:rPr>
      </w:pPr>
      <w:bookmarkStart w:id="249" w:name="_Toc177384937"/>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49"/>
    </w:p>
    <w:p w14:paraId="4E037F38" w14:textId="77777777" w:rsidR="002A2B31" w:rsidRPr="00FF7BB1" w:rsidRDefault="002A2B31" w:rsidP="002A2B31">
      <w:pPr>
        <w:overflowPunct w:val="0"/>
        <w:autoSpaceDE w:val="0"/>
        <w:autoSpaceDN w:val="0"/>
        <w:adjustRightInd w:val="0"/>
        <w:textAlignment w:val="baseline"/>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83" type="#_x0000_t75" style="width:398.7pt;height:275.1pt" o:ole="">
            <v:imagedata r:id="rId126" o:title=""/>
          </v:shape>
          <o:OLEObject Type="Embed" ProgID="Visio.Drawing.15" ShapeID="_x0000_i1083" DrawAspect="Content" ObjectID="_1787999180" r:id="rId127"/>
        </w:object>
      </w:r>
    </w:p>
    <w:p w14:paraId="30D44A7D" w14:textId="77777777" w:rsidR="002A2B31" w:rsidRPr="00FF7BB1" w:rsidRDefault="002A2B31" w:rsidP="002A2B31">
      <w:pPr>
        <w:pStyle w:val="TF"/>
        <w:rPr>
          <w:lang w:eastAsia="en-GB"/>
        </w:rPr>
      </w:pPr>
      <w:bookmarkStart w:id="250" w:name="_CRFigure6_2_6_3_71"/>
      <w:r w:rsidRPr="00FF7BB1">
        <w:rPr>
          <w:lang w:eastAsia="en-GB"/>
        </w:rPr>
        <w:t xml:space="preserve">Figure </w:t>
      </w:r>
      <w:bookmarkEnd w:id="250"/>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51" w:name="_Toc177384938"/>
      <w:r w:rsidR="00680C72">
        <w:t xml:space="preserve">Annex </w:t>
      </w:r>
      <w:r w:rsidR="00064A38">
        <w:t>A</w:t>
      </w:r>
      <w:r w:rsidRPr="004D3578">
        <w:t xml:space="preserve"> (informative):</w:t>
      </w:r>
      <w:r w:rsidRPr="004D3578">
        <w:br/>
        <w:t>Change history</w:t>
      </w:r>
      <w:bookmarkStart w:id="252" w:name="historyclause"/>
      <w:bookmarkEnd w:id="251"/>
      <w:bookmarkEnd w:id="2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53"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53"/>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5B259F">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5B259F">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nil"/>
              <w:left w:val="single" w:sz="4" w:space="0" w:color="auto"/>
              <w:bottom w:val="single" w:sz="4" w:space="0" w:color="auto"/>
              <w:right w:val="single" w:sz="4" w:space="0" w:color="auto"/>
            </w:tcBorders>
            <w:shd w:val="clear" w:color="auto" w:fill="auto"/>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5B259F">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nil"/>
              <w:left w:val="single" w:sz="4" w:space="0" w:color="auto"/>
              <w:bottom w:val="single" w:sz="4" w:space="0" w:color="auto"/>
              <w:right w:val="single" w:sz="4" w:space="0" w:color="auto"/>
            </w:tcBorders>
            <w:shd w:val="clear" w:color="auto" w:fill="auto"/>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bl>
    <w:p w14:paraId="6AB3AF18" w14:textId="77777777" w:rsidR="00080512" w:rsidRDefault="00080512" w:rsidP="00DE3879"/>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2B7177" w14:textId="77777777" w:rsidR="00C15501" w:rsidRDefault="00C15501">
      <w:r>
        <w:separator/>
      </w:r>
    </w:p>
  </w:endnote>
  <w:endnote w:type="continuationSeparator" w:id="0">
    <w:p w14:paraId="7E98B429" w14:textId="77777777" w:rsidR="00C15501" w:rsidRDefault="00C155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바탕">
    <w:altName w:val="맑은 고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CA9144" w14:textId="77777777" w:rsidR="00C15501" w:rsidRDefault="00C15501">
      <w:r>
        <w:separator/>
      </w:r>
    </w:p>
  </w:footnote>
  <w:footnote w:type="continuationSeparator" w:id="0">
    <w:p w14:paraId="094E4791" w14:textId="77777777" w:rsidR="00C15501" w:rsidRDefault="00C155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3B746CF"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0A92">
      <w:rPr>
        <w:rFonts w:ascii="Arial" w:hAnsi="Arial" w:cs="Arial"/>
        <w:b/>
        <w:noProof/>
        <w:sz w:val="18"/>
        <w:szCs w:val="18"/>
      </w:rPr>
      <w:t>3GPP TS 29.552 V19.0.0 (2024-09)</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79D898EE"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0A92">
      <w:rPr>
        <w:rFonts w:ascii="Arial" w:hAnsi="Arial" w:cs="Arial"/>
        <w:b/>
        <w:noProof/>
        <w:sz w:val="18"/>
        <w:szCs w:val="18"/>
      </w:rPr>
      <w:t>Release 19</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B5E"/>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3D99"/>
    <w:rsid w:val="00054A22"/>
    <w:rsid w:val="00060B5C"/>
    <w:rsid w:val="0006155F"/>
    <w:rsid w:val="00062023"/>
    <w:rsid w:val="0006491E"/>
    <w:rsid w:val="00064A38"/>
    <w:rsid w:val="000655A6"/>
    <w:rsid w:val="00076A6A"/>
    <w:rsid w:val="00080512"/>
    <w:rsid w:val="00085EF5"/>
    <w:rsid w:val="000925FE"/>
    <w:rsid w:val="00095C52"/>
    <w:rsid w:val="000A24D3"/>
    <w:rsid w:val="000A3251"/>
    <w:rsid w:val="000A75F0"/>
    <w:rsid w:val="000B20A1"/>
    <w:rsid w:val="000B3BEC"/>
    <w:rsid w:val="000B7172"/>
    <w:rsid w:val="000C0997"/>
    <w:rsid w:val="000C47C3"/>
    <w:rsid w:val="000C4F67"/>
    <w:rsid w:val="000C598E"/>
    <w:rsid w:val="000C5F7B"/>
    <w:rsid w:val="000C7049"/>
    <w:rsid w:val="000D187B"/>
    <w:rsid w:val="000D41D0"/>
    <w:rsid w:val="000D58AB"/>
    <w:rsid w:val="000D6B76"/>
    <w:rsid w:val="000D75E8"/>
    <w:rsid w:val="000D77ED"/>
    <w:rsid w:val="000E1C6C"/>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416E"/>
    <w:rsid w:val="00117DBA"/>
    <w:rsid w:val="00121049"/>
    <w:rsid w:val="001246CD"/>
    <w:rsid w:val="00124E90"/>
    <w:rsid w:val="00131572"/>
    <w:rsid w:val="00133525"/>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61F7"/>
    <w:rsid w:val="00171D95"/>
    <w:rsid w:val="001725B7"/>
    <w:rsid w:val="00173BD7"/>
    <w:rsid w:val="00173CE6"/>
    <w:rsid w:val="00176057"/>
    <w:rsid w:val="0017622F"/>
    <w:rsid w:val="001773D5"/>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7C25"/>
    <w:rsid w:val="001C1E0A"/>
    <w:rsid w:val="001C21C3"/>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5882"/>
    <w:rsid w:val="00201E3A"/>
    <w:rsid w:val="00206635"/>
    <w:rsid w:val="00207CEB"/>
    <w:rsid w:val="0021126E"/>
    <w:rsid w:val="002127B1"/>
    <w:rsid w:val="0021485F"/>
    <w:rsid w:val="002172FD"/>
    <w:rsid w:val="002176C0"/>
    <w:rsid w:val="00222F22"/>
    <w:rsid w:val="0022655A"/>
    <w:rsid w:val="002272CB"/>
    <w:rsid w:val="00231BB0"/>
    <w:rsid w:val="00233DD2"/>
    <w:rsid w:val="00233DDF"/>
    <w:rsid w:val="002347A2"/>
    <w:rsid w:val="00237842"/>
    <w:rsid w:val="00237BCF"/>
    <w:rsid w:val="00241E69"/>
    <w:rsid w:val="0024274C"/>
    <w:rsid w:val="00243873"/>
    <w:rsid w:val="00244959"/>
    <w:rsid w:val="00244EF2"/>
    <w:rsid w:val="002459D7"/>
    <w:rsid w:val="00245B1E"/>
    <w:rsid w:val="0024626F"/>
    <w:rsid w:val="002462FE"/>
    <w:rsid w:val="00250A92"/>
    <w:rsid w:val="002510B7"/>
    <w:rsid w:val="00253A8B"/>
    <w:rsid w:val="0025515F"/>
    <w:rsid w:val="00260A8A"/>
    <w:rsid w:val="00261AC6"/>
    <w:rsid w:val="002643A8"/>
    <w:rsid w:val="002644C3"/>
    <w:rsid w:val="00267315"/>
    <w:rsid w:val="002675F0"/>
    <w:rsid w:val="00272B8B"/>
    <w:rsid w:val="0027556C"/>
    <w:rsid w:val="0028177D"/>
    <w:rsid w:val="00282D09"/>
    <w:rsid w:val="002842E8"/>
    <w:rsid w:val="002844B6"/>
    <w:rsid w:val="00284736"/>
    <w:rsid w:val="00284C03"/>
    <w:rsid w:val="002851F2"/>
    <w:rsid w:val="002855C0"/>
    <w:rsid w:val="00290159"/>
    <w:rsid w:val="00292503"/>
    <w:rsid w:val="00293259"/>
    <w:rsid w:val="0029578C"/>
    <w:rsid w:val="00295CF2"/>
    <w:rsid w:val="002A10F9"/>
    <w:rsid w:val="002A1FB8"/>
    <w:rsid w:val="002A26CE"/>
    <w:rsid w:val="002A2B31"/>
    <w:rsid w:val="002A6242"/>
    <w:rsid w:val="002B5C85"/>
    <w:rsid w:val="002B6339"/>
    <w:rsid w:val="002B67F8"/>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0706"/>
    <w:rsid w:val="003211AF"/>
    <w:rsid w:val="00321369"/>
    <w:rsid w:val="00321897"/>
    <w:rsid w:val="00321D24"/>
    <w:rsid w:val="00324310"/>
    <w:rsid w:val="00327E81"/>
    <w:rsid w:val="00340FC8"/>
    <w:rsid w:val="0034675C"/>
    <w:rsid w:val="0034693B"/>
    <w:rsid w:val="00353CB5"/>
    <w:rsid w:val="003544AE"/>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157A"/>
    <w:rsid w:val="00402248"/>
    <w:rsid w:val="0040789C"/>
    <w:rsid w:val="00410535"/>
    <w:rsid w:val="004105F5"/>
    <w:rsid w:val="00412524"/>
    <w:rsid w:val="0041620F"/>
    <w:rsid w:val="00420725"/>
    <w:rsid w:val="00421422"/>
    <w:rsid w:val="00423334"/>
    <w:rsid w:val="00425257"/>
    <w:rsid w:val="0042590E"/>
    <w:rsid w:val="004306F3"/>
    <w:rsid w:val="00430E32"/>
    <w:rsid w:val="004345EC"/>
    <w:rsid w:val="00437071"/>
    <w:rsid w:val="004438E5"/>
    <w:rsid w:val="00444291"/>
    <w:rsid w:val="00450FCE"/>
    <w:rsid w:val="004517B9"/>
    <w:rsid w:val="0045526F"/>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1251"/>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3A87"/>
    <w:rsid w:val="004E5B1D"/>
    <w:rsid w:val="004E5E97"/>
    <w:rsid w:val="004E6FAF"/>
    <w:rsid w:val="004E7A56"/>
    <w:rsid w:val="004F0988"/>
    <w:rsid w:val="004F3340"/>
    <w:rsid w:val="0050259D"/>
    <w:rsid w:val="005067C0"/>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72A4"/>
    <w:rsid w:val="005A743A"/>
    <w:rsid w:val="005B05C3"/>
    <w:rsid w:val="005B15E7"/>
    <w:rsid w:val="005B1792"/>
    <w:rsid w:val="005B5940"/>
    <w:rsid w:val="005B599C"/>
    <w:rsid w:val="005C1AD1"/>
    <w:rsid w:val="005C7235"/>
    <w:rsid w:val="005D2E01"/>
    <w:rsid w:val="005D3CB2"/>
    <w:rsid w:val="005D5DFD"/>
    <w:rsid w:val="005D695D"/>
    <w:rsid w:val="005D73B7"/>
    <w:rsid w:val="005D7526"/>
    <w:rsid w:val="005E0A5C"/>
    <w:rsid w:val="005E25E3"/>
    <w:rsid w:val="005E3BE1"/>
    <w:rsid w:val="005E4BB2"/>
    <w:rsid w:val="005E62D0"/>
    <w:rsid w:val="005E7C75"/>
    <w:rsid w:val="005E7FA0"/>
    <w:rsid w:val="005F485E"/>
    <w:rsid w:val="00602AEA"/>
    <w:rsid w:val="0060611A"/>
    <w:rsid w:val="00606D49"/>
    <w:rsid w:val="00612DAE"/>
    <w:rsid w:val="00614CB4"/>
    <w:rsid w:val="00614FDF"/>
    <w:rsid w:val="006176B2"/>
    <w:rsid w:val="006211A5"/>
    <w:rsid w:val="00625D24"/>
    <w:rsid w:val="00625E1F"/>
    <w:rsid w:val="0062768C"/>
    <w:rsid w:val="00630C3C"/>
    <w:rsid w:val="006319BF"/>
    <w:rsid w:val="0063313C"/>
    <w:rsid w:val="00634142"/>
    <w:rsid w:val="0063543D"/>
    <w:rsid w:val="0063676D"/>
    <w:rsid w:val="00642691"/>
    <w:rsid w:val="00644A05"/>
    <w:rsid w:val="00645B8E"/>
    <w:rsid w:val="00646E2E"/>
    <w:rsid w:val="00647054"/>
    <w:rsid w:val="00647114"/>
    <w:rsid w:val="00656DCB"/>
    <w:rsid w:val="00660CCC"/>
    <w:rsid w:val="00664928"/>
    <w:rsid w:val="00665301"/>
    <w:rsid w:val="00665431"/>
    <w:rsid w:val="0066783F"/>
    <w:rsid w:val="00667BCD"/>
    <w:rsid w:val="006707B6"/>
    <w:rsid w:val="00670E30"/>
    <w:rsid w:val="006719F9"/>
    <w:rsid w:val="00675EF1"/>
    <w:rsid w:val="00680C72"/>
    <w:rsid w:val="00682587"/>
    <w:rsid w:val="00683D05"/>
    <w:rsid w:val="00685A42"/>
    <w:rsid w:val="00690101"/>
    <w:rsid w:val="0069093C"/>
    <w:rsid w:val="00694481"/>
    <w:rsid w:val="006A2FBC"/>
    <w:rsid w:val="006A323F"/>
    <w:rsid w:val="006A51A7"/>
    <w:rsid w:val="006B03AF"/>
    <w:rsid w:val="006B30D0"/>
    <w:rsid w:val="006B34E2"/>
    <w:rsid w:val="006B40AD"/>
    <w:rsid w:val="006B4B34"/>
    <w:rsid w:val="006B4F08"/>
    <w:rsid w:val="006B5657"/>
    <w:rsid w:val="006B70E6"/>
    <w:rsid w:val="006C1CF2"/>
    <w:rsid w:val="006C23CD"/>
    <w:rsid w:val="006C2F51"/>
    <w:rsid w:val="006C3D95"/>
    <w:rsid w:val="006D3DF4"/>
    <w:rsid w:val="006D41F7"/>
    <w:rsid w:val="006D4837"/>
    <w:rsid w:val="006D67FF"/>
    <w:rsid w:val="006D731F"/>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22B8F"/>
    <w:rsid w:val="0072764D"/>
    <w:rsid w:val="00734A5B"/>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33CE"/>
    <w:rsid w:val="00795BBF"/>
    <w:rsid w:val="00796695"/>
    <w:rsid w:val="007A0D0F"/>
    <w:rsid w:val="007A4FA6"/>
    <w:rsid w:val="007A7D7A"/>
    <w:rsid w:val="007B388A"/>
    <w:rsid w:val="007B4BC2"/>
    <w:rsid w:val="007B5EE3"/>
    <w:rsid w:val="007B600E"/>
    <w:rsid w:val="007B709F"/>
    <w:rsid w:val="007C0DA8"/>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80015E"/>
    <w:rsid w:val="008028A4"/>
    <w:rsid w:val="00803BA3"/>
    <w:rsid w:val="00813C41"/>
    <w:rsid w:val="00816389"/>
    <w:rsid w:val="00816AB0"/>
    <w:rsid w:val="00817AA4"/>
    <w:rsid w:val="0082389F"/>
    <w:rsid w:val="00827048"/>
    <w:rsid w:val="00830747"/>
    <w:rsid w:val="00831458"/>
    <w:rsid w:val="00831BF3"/>
    <w:rsid w:val="008360EF"/>
    <w:rsid w:val="00840683"/>
    <w:rsid w:val="00841103"/>
    <w:rsid w:val="008444D8"/>
    <w:rsid w:val="00846528"/>
    <w:rsid w:val="008474B2"/>
    <w:rsid w:val="00847C0E"/>
    <w:rsid w:val="00853925"/>
    <w:rsid w:val="00855B9D"/>
    <w:rsid w:val="00857EB0"/>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D6F5D"/>
    <w:rsid w:val="008D7E64"/>
    <w:rsid w:val="008D7E98"/>
    <w:rsid w:val="008E2964"/>
    <w:rsid w:val="008E6839"/>
    <w:rsid w:val="008E6A99"/>
    <w:rsid w:val="008F239A"/>
    <w:rsid w:val="008F3394"/>
    <w:rsid w:val="008F3A90"/>
    <w:rsid w:val="008F5A7A"/>
    <w:rsid w:val="008F602C"/>
    <w:rsid w:val="0090128A"/>
    <w:rsid w:val="0090271F"/>
    <w:rsid w:val="00902E23"/>
    <w:rsid w:val="009065D3"/>
    <w:rsid w:val="00910C3A"/>
    <w:rsid w:val="00910F75"/>
    <w:rsid w:val="009114D7"/>
    <w:rsid w:val="0091348E"/>
    <w:rsid w:val="00915162"/>
    <w:rsid w:val="00916D48"/>
    <w:rsid w:val="009176E7"/>
    <w:rsid w:val="00917CCB"/>
    <w:rsid w:val="009207D3"/>
    <w:rsid w:val="009218A5"/>
    <w:rsid w:val="00924E72"/>
    <w:rsid w:val="0092663C"/>
    <w:rsid w:val="00934E9B"/>
    <w:rsid w:val="00934F3B"/>
    <w:rsid w:val="00935755"/>
    <w:rsid w:val="009362F1"/>
    <w:rsid w:val="00942EC2"/>
    <w:rsid w:val="009445FE"/>
    <w:rsid w:val="00944692"/>
    <w:rsid w:val="00944FD2"/>
    <w:rsid w:val="00946715"/>
    <w:rsid w:val="0095019A"/>
    <w:rsid w:val="0095160E"/>
    <w:rsid w:val="00952D2A"/>
    <w:rsid w:val="0095594B"/>
    <w:rsid w:val="00960DC8"/>
    <w:rsid w:val="00962E4E"/>
    <w:rsid w:val="0097180F"/>
    <w:rsid w:val="009752C2"/>
    <w:rsid w:val="009773A7"/>
    <w:rsid w:val="0098201E"/>
    <w:rsid w:val="0098553C"/>
    <w:rsid w:val="009864BF"/>
    <w:rsid w:val="0099320F"/>
    <w:rsid w:val="009949F6"/>
    <w:rsid w:val="009952F2"/>
    <w:rsid w:val="009975EB"/>
    <w:rsid w:val="009A2837"/>
    <w:rsid w:val="009A299B"/>
    <w:rsid w:val="009B00E9"/>
    <w:rsid w:val="009B4543"/>
    <w:rsid w:val="009C0835"/>
    <w:rsid w:val="009C4950"/>
    <w:rsid w:val="009C6BA8"/>
    <w:rsid w:val="009D1FF6"/>
    <w:rsid w:val="009D4A61"/>
    <w:rsid w:val="009D5AAA"/>
    <w:rsid w:val="009D5ED6"/>
    <w:rsid w:val="009D7A19"/>
    <w:rsid w:val="009F1416"/>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3F01"/>
    <w:rsid w:val="00A24B22"/>
    <w:rsid w:val="00A251D8"/>
    <w:rsid w:val="00A26956"/>
    <w:rsid w:val="00A27486"/>
    <w:rsid w:val="00A37FF2"/>
    <w:rsid w:val="00A42206"/>
    <w:rsid w:val="00A422BA"/>
    <w:rsid w:val="00A444C4"/>
    <w:rsid w:val="00A50A09"/>
    <w:rsid w:val="00A536C0"/>
    <w:rsid w:val="00A53724"/>
    <w:rsid w:val="00A54DE9"/>
    <w:rsid w:val="00A56066"/>
    <w:rsid w:val="00A576F9"/>
    <w:rsid w:val="00A615A6"/>
    <w:rsid w:val="00A63270"/>
    <w:rsid w:val="00A65D39"/>
    <w:rsid w:val="00A714B6"/>
    <w:rsid w:val="00A717AE"/>
    <w:rsid w:val="00A719BB"/>
    <w:rsid w:val="00A71A6D"/>
    <w:rsid w:val="00A72DF6"/>
    <w:rsid w:val="00A73129"/>
    <w:rsid w:val="00A7401E"/>
    <w:rsid w:val="00A74E55"/>
    <w:rsid w:val="00A763BD"/>
    <w:rsid w:val="00A80215"/>
    <w:rsid w:val="00A80CEA"/>
    <w:rsid w:val="00A816DC"/>
    <w:rsid w:val="00A82346"/>
    <w:rsid w:val="00A83317"/>
    <w:rsid w:val="00A83829"/>
    <w:rsid w:val="00A84EDC"/>
    <w:rsid w:val="00A900B4"/>
    <w:rsid w:val="00A9158D"/>
    <w:rsid w:val="00A91DD5"/>
    <w:rsid w:val="00A92B95"/>
    <w:rsid w:val="00A92BA1"/>
    <w:rsid w:val="00A93126"/>
    <w:rsid w:val="00A93791"/>
    <w:rsid w:val="00AA067B"/>
    <w:rsid w:val="00AA298A"/>
    <w:rsid w:val="00AB4AD4"/>
    <w:rsid w:val="00AB544B"/>
    <w:rsid w:val="00AB5F98"/>
    <w:rsid w:val="00AB6FA4"/>
    <w:rsid w:val="00AC192F"/>
    <w:rsid w:val="00AC2760"/>
    <w:rsid w:val="00AC2A00"/>
    <w:rsid w:val="00AC6BC6"/>
    <w:rsid w:val="00AD41E2"/>
    <w:rsid w:val="00AE2EB1"/>
    <w:rsid w:val="00AE43C8"/>
    <w:rsid w:val="00AE65E2"/>
    <w:rsid w:val="00AF0E61"/>
    <w:rsid w:val="00AF102D"/>
    <w:rsid w:val="00AF1685"/>
    <w:rsid w:val="00AF260B"/>
    <w:rsid w:val="00AF5D64"/>
    <w:rsid w:val="00B00907"/>
    <w:rsid w:val="00B02DB9"/>
    <w:rsid w:val="00B12505"/>
    <w:rsid w:val="00B128E2"/>
    <w:rsid w:val="00B13FA8"/>
    <w:rsid w:val="00B15449"/>
    <w:rsid w:val="00B178C6"/>
    <w:rsid w:val="00B20A6E"/>
    <w:rsid w:val="00B21479"/>
    <w:rsid w:val="00B27194"/>
    <w:rsid w:val="00B33573"/>
    <w:rsid w:val="00B372F7"/>
    <w:rsid w:val="00B4184C"/>
    <w:rsid w:val="00B42D75"/>
    <w:rsid w:val="00B465C2"/>
    <w:rsid w:val="00B5111D"/>
    <w:rsid w:val="00B54C4D"/>
    <w:rsid w:val="00B57E71"/>
    <w:rsid w:val="00B61AD3"/>
    <w:rsid w:val="00B64F7C"/>
    <w:rsid w:val="00B677C9"/>
    <w:rsid w:val="00B67942"/>
    <w:rsid w:val="00B7025F"/>
    <w:rsid w:val="00B71AD0"/>
    <w:rsid w:val="00B74AAC"/>
    <w:rsid w:val="00B75C90"/>
    <w:rsid w:val="00B772A5"/>
    <w:rsid w:val="00B778CE"/>
    <w:rsid w:val="00B8137F"/>
    <w:rsid w:val="00B832E8"/>
    <w:rsid w:val="00B85205"/>
    <w:rsid w:val="00B915A8"/>
    <w:rsid w:val="00B92747"/>
    <w:rsid w:val="00B93086"/>
    <w:rsid w:val="00B94B18"/>
    <w:rsid w:val="00B95D0C"/>
    <w:rsid w:val="00B963B5"/>
    <w:rsid w:val="00BA0025"/>
    <w:rsid w:val="00BA05BB"/>
    <w:rsid w:val="00BA077D"/>
    <w:rsid w:val="00BA0B28"/>
    <w:rsid w:val="00BA19ED"/>
    <w:rsid w:val="00BA4B8D"/>
    <w:rsid w:val="00BA4E93"/>
    <w:rsid w:val="00BB616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C00D3C"/>
    <w:rsid w:val="00C02AC0"/>
    <w:rsid w:val="00C06058"/>
    <w:rsid w:val="00C0692E"/>
    <w:rsid w:val="00C06951"/>
    <w:rsid w:val="00C074DD"/>
    <w:rsid w:val="00C0799F"/>
    <w:rsid w:val="00C07DE1"/>
    <w:rsid w:val="00C1049A"/>
    <w:rsid w:val="00C1204D"/>
    <w:rsid w:val="00C1316E"/>
    <w:rsid w:val="00C1496A"/>
    <w:rsid w:val="00C15501"/>
    <w:rsid w:val="00C21C9E"/>
    <w:rsid w:val="00C30DA9"/>
    <w:rsid w:val="00C313C6"/>
    <w:rsid w:val="00C317CC"/>
    <w:rsid w:val="00C33079"/>
    <w:rsid w:val="00C42615"/>
    <w:rsid w:val="00C436B9"/>
    <w:rsid w:val="00C43BC5"/>
    <w:rsid w:val="00C45231"/>
    <w:rsid w:val="00C46211"/>
    <w:rsid w:val="00C47A68"/>
    <w:rsid w:val="00C505F5"/>
    <w:rsid w:val="00C517B9"/>
    <w:rsid w:val="00C53D85"/>
    <w:rsid w:val="00C60D8B"/>
    <w:rsid w:val="00C61388"/>
    <w:rsid w:val="00C62C61"/>
    <w:rsid w:val="00C7161C"/>
    <w:rsid w:val="00C72833"/>
    <w:rsid w:val="00C756B7"/>
    <w:rsid w:val="00C757FC"/>
    <w:rsid w:val="00C7716A"/>
    <w:rsid w:val="00C80F1D"/>
    <w:rsid w:val="00C81E1E"/>
    <w:rsid w:val="00C91138"/>
    <w:rsid w:val="00C91D77"/>
    <w:rsid w:val="00C93F40"/>
    <w:rsid w:val="00C94379"/>
    <w:rsid w:val="00C9538F"/>
    <w:rsid w:val="00C954A0"/>
    <w:rsid w:val="00C97A35"/>
    <w:rsid w:val="00CA3D0C"/>
    <w:rsid w:val="00CA4DFC"/>
    <w:rsid w:val="00CA6B77"/>
    <w:rsid w:val="00CB66B8"/>
    <w:rsid w:val="00CB6997"/>
    <w:rsid w:val="00CB7B35"/>
    <w:rsid w:val="00CC0ED2"/>
    <w:rsid w:val="00CC1923"/>
    <w:rsid w:val="00CC22D8"/>
    <w:rsid w:val="00CC2E41"/>
    <w:rsid w:val="00CC3CAC"/>
    <w:rsid w:val="00CC461F"/>
    <w:rsid w:val="00CD11EE"/>
    <w:rsid w:val="00CD42E1"/>
    <w:rsid w:val="00CD6E5C"/>
    <w:rsid w:val="00CE6D84"/>
    <w:rsid w:val="00CF04F8"/>
    <w:rsid w:val="00CF0EAF"/>
    <w:rsid w:val="00CF12BC"/>
    <w:rsid w:val="00CF3648"/>
    <w:rsid w:val="00CF7AF5"/>
    <w:rsid w:val="00D01FD2"/>
    <w:rsid w:val="00D03BC1"/>
    <w:rsid w:val="00D03D5F"/>
    <w:rsid w:val="00D03EF4"/>
    <w:rsid w:val="00D1057B"/>
    <w:rsid w:val="00D141EF"/>
    <w:rsid w:val="00D15177"/>
    <w:rsid w:val="00D1648C"/>
    <w:rsid w:val="00D16BBE"/>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1E76"/>
    <w:rsid w:val="00D85A8C"/>
    <w:rsid w:val="00D86436"/>
    <w:rsid w:val="00D87E00"/>
    <w:rsid w:val="00D9134D"/>
    <w:rsid w:val="00D91A35"/>
    <w:rsid w:val="00D927E5"/>
    <w:rsid w:val="00D94C31"/>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58C8"/>
    <w:rsid w:val="00DE6F5D"/>
    <w:rsid w:val="00DE7878"/>
    <w:rsid w:val="00DF26FF"/>
    <w:rsid w:val="00DF2B1F"/>
    <w:rsid w:val="00DF31B5"/>
    <w:rsid w:val="00DF587F"/>
    <w:rsid w:val="00DF62CD"/>
    <w:rsid w:val="00E05DF1"/>
    <w:rsid w:val="00E134F7"/>
    <w:rsid w:val="00E15CC9"/>
    <w:rsid w:val="00E16509"/>
    <w:rsid w:val="00E2052B"/>
    <w:rsid w:val="00E21E3F"/>
    <w:rsid w:val="00E22BCE"/>
    <w:rsid w:val="00E22E07"/>
    <w:rsid w:val="00E31313"/>
    <w:rsid w:val="00E31C69"/>
    <w:rsid w:val="00E32E9F"/>
    <w:rsid w:val="00E332B4"/>
    <w:rsid w:val="00E33463"/>
    <w:rsid w:val="00E33A8B"/>
    <w:rsid w:val="00E34895"/>
    <w:rsid w:val="00E40DD2"/>
    <w:rsid w:val="00E417BB"/>
    <w:rsid w:val="00E43E3C"/>
    <w:rsid w:val="00E44582"/>
    <w:rsid w:val="00E503EF"/>
    <w:rsid w:val="00E52BB7"/>
    <w:rsid w:val="00E57A0C"/>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C3787"/>
    <w:rsid w:val="00EC3D39"/>
    <w:rsid w:val="00EC4A25"/>
    <w:rsid w:val="00EC581A"/>
    <w:rsid w:val="00EC5F7A"/>
    <w:rsid w:val="00EC607C"/>
    <w:rsid w:val="00EC6500"/>
    <w:rsid w:val="00EC6770"/>
    <w:rsid w:val="00EC79F6"/>
    <w:rsid w:val="00EE1143"/>
    <w:rsid w:val="00EE2A46"/>
    <w:rsid w:val="00EE38A4"/>
    <w:rsid w:val="00EF1FA6"/>
    <w:rsid w:val="00EF279D"/>
    <w:rsid w:val="00F025A2"/>
    <w:rsid w:val="00F041B2"/>
    <w:rsid w:val="00F04712"/>
    <w:rsid w:val="00F102E9"/>
    <w:rsid w:val="00F12242"/>
    <w:rsid w:val="00F13360"/>
    <w:rsid w:val="00F14F59"/>
    <w:rsid w:val="00F20670"/>
    <w:rsid w:val="00F22012"/>
    <w:rsid w:val="00F22EC7"/>
    <w:rsid w:val="00F26926"/>
    <w:rsid w:val="00F3119C"/>
    <w:rsid w:val="00F325C8"/>
    <w:rsid w:val="00F37749"/>
    <w:rsid w:val="00F41170"/>
    <w:rsid w:val="00F413E7"/>
    <w:rsid w:val="00F47043"/>
    <w:rsid w:val="00F518AE"/>
    <w:rsid w:val="00F56150"/>
    <w:rsid w:val="00F616DC"/>
    <w:rsid w:val="00F653B8"/>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1004"/>
    <w:rsid w:val="00FB183C"/>
    <w:rsid w:val="00FB3A0D"/>
    <w:rsid w:val="00FB5CDA"/>
    <w:rsid w:val="00FC1192"/>
    <w:rsid w:val="00FC51E2"/>
    <w:rsid w:val="00FE19EB"/>
    <w:rsid w:val="00FE1AC9"/>
    <w:rsid w:val="00FE5207"/>
    <w:rsid w:val="00FF296B"/>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rsid w:val="00DE6F5D"/>
    <w:rPr>
      <w:rFonts w:ascii="Arial" w:hAnsi="Arial"/>
      <w:sz w:val="28"/>
      <w:lang w:val="en-GB" w:eastAsia="en-US"/>
    </w:rPr>
  </w:style>
  <w:style w:type="character" w:customStyle="1" w:styleId="Heading4Char">
    <w:name w:val="Heading 4 Char"/>
    <w:link w:val="Heading4"/>
    <w:rsid w:val="00A7401E"/>
    <w:rPr>
      <w:rFonts w:ascii="Arial" w:hAnsi="Arial"/>
      <w:sz w:val="24"/>
      <w:lang w:val="en-GB" w:eastAsia="en-US"/>
    </w:rPr>
  </w:style>
  <w:style w:type="character" w:customStyle="1" w:styleId="Heading2Char">
    <w:name w:val="Heading 2 Char"/>
    <w:link w:val="Heading2"/>
    <w:rsid w:val="00706DBD"/>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3236.vsdx"/><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340.vsdx"/><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12.vsd"/><Relationship Id="rId43" Type="http://schemas.openxmlformats.org/officeDocument/2006/relationships/package" Target="embeddings/Microsoft_Visio_Drawing9.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8.vsdx"/><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oleObject" Target="embeddings/Microsoft_Visio_2003-2010_Drawing2.vsd"/><Relationship Id="rId113" Type="http://schemas.openxmlformats.org/officeDocument/2006/relationships/oleObject" Target="embeddings/Microsoft_Visio_2003-2010_Drawing6.vsd"/><Relationship Id="rId118" Type="http://schemas.openxmlformats.org/officeDocument/2006/relationships/image" Target="media/image56.emf"/><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13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2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33.vsdx"/><Relationship Id="rId127" Type="http://schemas.openxmlformats.org/officeDocument/2006/relationships/package" Target="embeddings/Microsoft_Visio_Drawing32.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35.vsdx"/><Relationship Id="rId122" Type="http://schemas.openxmlformats.org/officeDocument/2006/relationships/image" Target="media/image58.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643.vsdx"/><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7.vsd"/><Relationship Id="rId131" Type="http://schemas.openxmlformats.org/officeDocument/2006/relationships/theme" Target="theme/theme1.xml"/><Relationship Id="rId61" Type="http://schemas.openxmlformats.org/officeDocument/2006/relationships/package" Target="embeddings/Microsoft_Visio_Drawing217.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3</Pages>
  <Words>41090</Words>
  <Characters>234217</Characters>
  <Application>Microsoft Office Word</Application>
  <DocSecurity>0</DocSecurity>
  <Lines>1951</Lines>
  <Paragraphs>549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274758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482</cp:revision>
  <cp:lastPrinted>2019-02-25T14:05:00Z</cp:lastPrinted>
  <dcterms:created xsi:type="dcterms:W3CDTF">2022-03-03T09:28:00Z</dcterms:created>
  <dcterms:modified xsi:type="dcterms:W3CDTF">2024-09-16T11:12:00Z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