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81438" w:rsidRPr="00481438" w14:paraId="67A4C006" w14:textId="77777777" w:rsidTr="005E4BB2">
        <w:tc>
          <w:tcPr>
            <w:tcW w:w="10423" w:type="dxa"/>
            <w:gridSpan w:val="2"/>
            <w:shd w:val="clear" w:color="auto" w:fill="auto"/>
          </w:tcPr>
          <w:p w14:paraId="597E919B" w14:textId="6D53655D" w:rsidR="004F0988" w:rsidRPr="00481438" w:rsidRDefault="004F0988" w:rsidP="00E23323">
            <w:pPr>
              <w:pStyle w:val="ZA"/>
              <w:framePr w:w="0" w:hRule="auto" w:wrap="auto" w:vAnchor="margin" w:hAnchor="text" w:yAlign="inline"/>
            </w:pPr>
            <w:bookmarkStart w:id="0" w:name="page1"/>
            <w:r w:rsidRPr="00481438">
              <w:rPr>
                <w:sz w:val="64"/>
              </w:rPr>
              <w:t xml:space="preserve">3GPP </w:t>
            </w:r>
            <w:bookmarkStart w:id="1" w:name="specType1"/>
            <w:r w:rsidR="0063543D" w:rsidRPr="00481438">
              <w:rPr>
                <w:sz w:val="64"/>
              </w:rPr>
              <w:t>TR</w:t>
            </w:r>
            <w:bookmarkEnd w:id="1"/>
            <w:r w:rsidRPr="00481438">
              <w:rPr>
                <w:sz w:val="64"/>
              </w:rPr>
              <w:t xml:space="preserve"> </w:t>
            </w:r>
            <w:bookmarkStart w:id="2" w:name="specNumber"/>
            <w:r w:rsidR="00F826E9" w:rsidRPr="00481438">
              <w:rPr>
                <w:sz w:val="64"/>
              </w:rPr>
              <w:t>23</w:t>
            </w:r>
            <w:r w:rsidRPr="00481438">
              <w:rPr>
                <w:sz w:val="64"/>
              </w:rPr>
              <w:t>.</w:t>
            </w:r>
            <w:bookmarkEnd w:id="2"/>
            <w:r w:rsidR="00F826E9" w:rsidRPr="00481438">
              <w:rPr>
                <w:sz w:val="64"/>
              </w:rPr>
              <w:t>700</w:t>
            </w:r>
            <w:r w:rsidR="00F1535D" w:rsidRPr="00481438">
              <w:rPr>
                <w:sz w:val="64"/>
              </w:rPr>
              <w:t>-</w:t>
            </w:r>
            <w:r w:rsidR="003D178E" w:rsidRPr="00481438">
              <w:rPr>
                <w:sz w:val="64"/>
              </w:rPr>
              <w:t>45</w:t>
            </w:r>
            <w:r w:rsidR="00F1535D" w:rsidRPr="00481438">
              <w:rPr>
                <w:sz w:val="64"/>
              </w:rPr>
              <w:t xml:space="preserve"> </w:t>
            </w:r>
            <w:r w:rsidRPr="00481438">
              <w:t>V</w:t>
            </w:r>
            <w:bookmarkStart w:id="3" w:name="specVersion"/>
            <w:r w:rsidR="00641FB6">
              <w:t>19</w:t>
            </w:r>
            <w:r w:rsidRPr="00481438">
              <w:t>.</w:t>
            </w:r>
            <w:r w:rsidR="00FF11E7">
              <w:t>0</w:t>
            </w:r>
            <w:r w:rsidRPr="00481438">
              <w:t>.</w:t>
            </w:r>
            <w:bookmarkEnd w:id="3"/>
            <w:r w:rsidR="00F826E9" w:rsidRPr="00481438">
              <w:t>0</w:t>
            </w:r>
            <w:r w:rsidRPr="00481438">
              <w:t xml:space="preserve"> </w:t>
            </w:r>
            <w:r w:rsidRPr="00481438">
              <w:rPr>
                <w:sz w:val="32"/>
              </w:rPr>
              <w:t>(</w:t>
            </w:r>
            <w:bookmarkStart w:id="4" w:name="issueDate"/>
            <w:r w:rsidR="00F826E9" w:rsidRPr="00481438">
              <w:rPr>
                <w:sz w:val="32"/>
              </w:rPr>
              <w:t>202</w:t>
            </w:r>
            <w:r w:rsidR="005D67FA" w:rsidRPr="00481438">
              <w:rPr>
                <w:sz w:val="32"/>
              </w:rPr>
              <w:t>4</w:t>
            </w:r>
            <w:r w:rsidRPr="00481438">
              <w:rPr>
                <w:sz w:val="32"/>
              </w:rPr>
              <w:t>-</w:t>
            </w:r>
            <w:bookmarkEnd w:id="4"/>
            <w:r w:rsidR="00640FB6" w:rsidRPr="00481438">
              <w:rPr>
                <w:sz w:val="32"/>
              </w:rPr>
              <w:t>0</w:t>
            </w:r>
            <w:r w:rsidR="002979AA">
              <w:rPr>
                <w:sz w:val="32"/>
              </w:rPr>
              <w:t>9</w:t>
            </w:r>
            <w:r w:rsidRPr="00481438">
              <w:rPr>
                <w:sz w:val="32"/>
              </w:rPr>
              <w:t>)</w:t>
            </w:r>
          </w:p>
        </w:tc>
      </w:tr>
      <w:tr w:rsidR="00481438" w:rsidRPr="00481438" w14:paraId="5C23FE4D" w14:textId="77777777" w:rsidTr="005E4BB2">
        <w:trPr>
          <w:trHeight w:hRule="exact" w:val="1134"/>
        </w:trPr>
        <w:tc>
          <w:tcPr>
            <w:tcW w:w="10423" w:type="dxa"/>
            <w:gridSpan w:val="2"/>
            <w:shd w:val="clear" w:color="auto" w:fill="auto"/>
          </w:tcPr>
          <w:p w14:paraId="3667826B" w14:textId="77777777" w:rsidR="004F0988" w:rsidRPr="00481438" w:rsidRDefault="004F0988" w:rsidP="00133525">
            <w:pPr>
              <w:pStyle w:val="ZB"/>
              <w:framePr w:w="0" w:hRule="auto" w:wrap="auto" w:vAnchor="margin" w:hAnchor="text" w:yAlign="inline"/>
            </w:pPr>
            <w:r w:rsidRPr="00481438">
              <w:t xml:space="preserve">Technical </w:t>
            </w:r>
            <w:bookmarkStart w:id="5" w:name="spectype2"/>
            <w:r w:rsidR="00D57972" w:rsidRPr="00481438">
              <w:t>Report</w:t>
            </w:r>
            <w:bookmarkEnd w:id="5"/>
          </w:p>
          <w:p w14:paraId="3C030D5A" w14:textId="794143F5" w:rsidR="00BA4B8D" w:rsidRPr="00481438" w:rsidRDefault="00BA4B8D" w:rsidP="00BA4B8D">
            <w:pPr>
              <w:pStyle w:val="Guidance"/>
              <w:rPr>
                <w:color w:val="auto"/>
              </w:rPr>
            </w:pPr>
          </w:p>
        </w:tc>
      </w:tr>
      <w:tr w:rsidR="00481438" w:rsidRPr="00481438" w14:paraId="60AE201D" w14:textId="77777777" w:rsidTr="005E4BB2">
        <w:trPr>
          <w:trHeight w:hRule="exact" w:val="3686"/>
        </w:trPr>
        <w:tc>
          <w:tcPr>
            <w:tcW w:w="10423" w:type="dxa"/>
            <w:gridSpan w:val="2"/>
            <w:shd w:val="clear" w:color="auto" w:fill="auto"/>
          </w:tcPr>
          <w:p w14:paraId="6BDFAA2F" w14:textId="77777777" w:rsidR="004F0988" w:rsidRPr="00481438" w:rsidRDefault="004F0988" w:rsidP="00133525">
            <w:pPr>
              <w:pStyle w:val="ZT"/>
              <w:framePr w:wrap="auto" w:hAnchor="text" w:yAlign="inline"/>
            </w:pPr>
            <w:r w:rsidRPr="00481438">
              <w:t>3rd Generation Partnership Project;</w:t>
            </w:r>
          </w:p>
          <w:p w14:paraId="7E90C196" w14:textId="77777777" w:rsidR="004F0988" w:rsidRPr="00481438" w:rsidRDefault="004F0988" w:rsidP="00133525">
            <w:pPr>
              <w:pStyle w:val="ZT"/>
              <w:framePr w:wrap="auto" w:hAnchor="text" w:yAlign="inline"/>
            </w:pPr>
            <w:r w:rsidRPr="00481438">
              <w:t xml:space="preserve">Technical Specification Group </w:t>
            </w:r>
            <w:bookmarkStart w:id="6" w:name="specTitle"/>
            <w:r w:rsidR="004F1229" w:rsidRPr="00481438">
              <w:t>Services and System Aspects</w:t>
            </w:r>
            <w:r w:rsidRPr="00481438">
              <w:t>;</w:t>
            </w:r>
          </w:p>
          <w:bookmarkEnd w:id="6"/>
          <w:p w14:paraId="6A99072D" w14:textId="551A3A2A" w:rsidR="00450ADE" w:rsidRPr="00481438" w:rsidRDefault="00450ADE" w:rsidP="004F1229">
            <w:pPr>
              <w:pStyle w:val="ZT"/>
              <w:framePr w:wrap="auto" w:hAnchor="text" w:yAlign="inline"/>
            </w:pPr>
            <w:r w:rsidRPr="00481438">
              <w:t xml:space="preserve">Study on </w:t>
            </w:r>
            <w:r w:rsidR="003D178E" w:rsidRPr="00481438">
              <w:t>System aspects of 5G NR Femto</w:t>
            </w:r>
          </w:p>
          <w:p w14:paraId="75267D9F" w14:textId="46A6084B" w:rsidR="004F0988" w:rsidRPr="00481438" w:rsidRDefault="004F1229" w:rsidP="004F1229">
            <w:pPr>
              <w:pStyle w:val="ZT"/>
              <w:framePr w:wrap="auto" w:hAnchor="text" w:yAlign="inline"/>
            </w:pPr>
            <w:r w:rsidRPr="00481438">
              <w:t>(</w:t>
            </w:r>
            <w:r w:rsidRPr="00481438">
              <w:rPr>
                <w:rStyle w:val="ZGSM"/>
              </w:rPr>
              <w:t>Release 1</w:t>
            </w:r>
            <w:r w:rsidR="00822E86" w:rsidRPr="00481438">
              <w:rPr>
                <w:rStyle w:val="ZGSM"/>
              </w:rPr>
              <w:t>9</w:t>
            </w:r>
            <w:r w:rsidRPr="00481438">
              <w:t>)</w:t>
            </w:r>
          </w:p>
        </w:tc>
      </w:tr>
      <w:tr w:rsidR="00481438" w:rsidRPr="00481438" w14:paraId="590E45A4" w14:textId="77777777" w:rsidTr="005E4BB2">
        <w:tc>
          <w:tcPr>
            <w:tcW w:w="10423" w:type="dxa"/>
            <w:gridSpan w:val="2"/>
            <w:shd w:val="clear" w:color="auto" w:fill="auto"/>
          </w:tcPr>
          <w:p w14:paraId="1312F358" w14:textId="77777777" w:rsidR="00BF128E" w:rsidRPr="00481438" w:rsidRDefault="00BF128E" w:rsidP="00133525">
            <w:pPr>
              <w:pStyle w:val="ZU"/>
              <w:framePr w:w="0" w:wrap="auto" w:vAnchor="margin" w:hAnchor="text" w:yAlign="inline"/>
              <w:tabs>
                <w:tab w:val="right" w:pos="10206"/>
              </w:tabs>
              <w:jc w:val="left"/>
            </w:pPr>
            <w:r w:rsidRPr="00481438">
              <w:tab/>
            </w:r>
          </w:p>
        </w:tc>
      </w:tr>
      <w:tr w:rsidR="00481438" w:rsidRPr="00481438" w14:paraId="25C8D96F" w14:textId="77777777" w:rsidTr="005E4BB2">
        <w:trPr>
          <w:trHeight w:hRule="exact" w:val="1531"/>
        </w:trPr>
        <w:tc>
          <w:tcPr>
            <w:tcW w:w="4883" w:type="dxa"/>
            <w:shd w:val="clear" w:color="auto" w:fill="auto"/>
          </w:tcPr>
          <w:p w14:paraId="13929A25" w14:textId="793C12BF" w:rsidR="00D82E6F" w:rsidRPr="00481438" w:rsidRDefault="00481438" w:rsidP="00D82E6F">
            <w:r w:rsidRPr="00481438">
              <w:rPr>
                <w:i/>
                <w:noProof/>
                <w:lang w:val="en-US" w:eastAsia="zh-CN"/>
              </w:rPr>
              <w:object w:dxaOrig="2026" w:dyaOrig="1251" w14:anchorId="6366C9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25pt" o:ole="">
                  <v:imagedata r:id="rId9" o:title=""/>
                </v:shape>
                <o:OLEObject Type="Embed" ProgID="Word.Picture.8" ShapeID="_x0000_i1025" DrawAspect="Content" ObjectID="_1788083528" r:id="rId10"/>
              </w:object>
            </w:r>
          </w:p>
        </w:tc>
        <w:bookmarkStart w:id="7" w:name="_MON_1710316168"/>
        <w:bookmarkEnd w:id="7"/>
        <w:tc>
          <w:tcPr>
            <w:tcW w:w="5540" w:type="dxa"/>
            <w:shd w:val="clear" w:color="auto" w:fill="auto"/>
          </w:tcPr>
          <w:p w14:paraId="7A3030B0" w14:textId="1F1963D2" w:rsidR="00D82E6F" w:rsidRPr="00481438" w:rsidRDefault="00481438" w:rsidP="00D82E6F">
            <w:pPr>
              <w:jc w:val="right"/>
            </w:pPr>
            <w:r w:rsidRPr="00481438">
              <w:rPr>
                <w:noProof/>
                <w:lang w:val="en-US" w:eastAsia="zh-CN"/>
              </w:rPr>
              <w:object w:dxaOrig="2126" w:dyaOrig="1243" w14:anchorId="1D3F43D1">
                <v:shape id="_x0000_i1026" type="#_x0000_t75" style="width:128.35pt;height:75.75pt" o:ole="">
                  <v:imagedata r:id="rId11" o:title=""/>
                </v:shape>
                <o:OLEObject Type="Embed" ProgID="Word.Picture.8" ShapeID="_x0000_i1026" DrawAspect="Content" ObjectID="_1788083529" r:id="rId12"/>
              </w:object>
            </w:r>
          </w:p>
        </w:tc>
      </w:tr>
      <w:tr w:rsidR="00481438" w:rsidRPr="00481438" w14:paraId="2B24B774" w14:textId="77777777" w:rsidTr="005E4BB2">
        <w:trPr>
          <w:trHeight w:hRule="exact" w:val="5783"/>
        </w:trPr>
        <w:tc>
          <w:tcPr>
            <w:tcW w:w="10423" w:type="dxa"/>
            <w:gridSpan w:val="2"/>
            <w:shd w:val="clear" w:color="auto" w:fill="auto"/>
          </w:tcPr>
          <w:p w14:paraId="254A36CA" w14:textId="77777777" w:rsidR="00D82E6F" w:rsidRPr="00481438" w:rsidRDefault="00D82E6F" w:rsidP="00D82E6F">
            <w:pPr>
              <w:pStyle w:val="Guidance"/>
              <w:rPr>
                <w:b/>
                <w:color w:val="auto"/>
              </w:rPr>
            </w:pPr>
          </w:p>
        </w:tc>
      </w:tr>
      <w:tr w:rsidR="00D82E6F" w:rsidRPr="00481438" w14:paraId="3EB3F1E5" w14:textId="77777777" w:rsidTr="005E4BB2">
        <w:trPr>
          <w:cantSplit/>
          <w:trHeight w:hRule="exact" w:val="964"/>
        </w:trPr>
        <w:tc>
          <w:tcPr>
            <w:tcW w:w="10423" w:type="dxa"/>
            <w:gridSpan w:val="2"/>
            <w:shd w:val="clear" w:color="auto" w:fill="auto"/>
          </w:tcPr>
          <w:p w14:paraId="3A9EAF56" w14:textId="215854FF" w:rsidR="00D82E6F" w:rsidRPr="00481438" w:rsidRDefault="00D82E6F" w:rsidP="00D82E6F">
            <w:pPr>
              <w:rPr>
                <w:sz w:val="16"/>
              </w:rPr>
            </w:pPr>
            <w:bookmarkStart w:id="8" w:name="warningNotice"/>
            <w:r w:rsidRPr="00481438">
              <w:rPr>
                <w:sz w:val="16"/>
              </w:rPr>
              <w:t>The present document has been developed within the 3rd Generation Partnership Project (3GPP</w:t>
            </w:r>
            <w:r w:rsidRPr="00481438">
              <w:rPr>
                <w:sz w:val="16"/>
                <w:vertAlign w:val="superscript"/>
              </w:rPr>
              <w:t xml:space="preserve"> TM</w:t>
            </w:r>
            <w:r w:rsidRPr="00481438">
              <w:rPr>
                <w:sz w:val="16"/>
              </w:rPr>
              <w:t>) and may be further elaborated for the purposes of 3GPP.</w:t>
            </w:r>
            <w:r w:rsidRPr="00481438">
              <w:rPr>
                <w:sz w:val="16"/>
              </w:rPr>
              <w:br/>
              <w:t>The present document has not been subject to any approval process by the 3GPP</w:t>
            </w:r>
            <w:r w:rsidRPr="00481438">
              <w:rPr>
                <w:sz w:val="16"/>
                <w:vertAlign w:val="superscript"/>
              </w:rPr>
              <w:t xml:space="preserve"> </w:t>
            </w:r>
            <w:r w:rsidRPr="00481438">
              <w:rPr>
                <w:sz w:val="16"/>
              </w:rPr>
              <w:t>Organizational Partners and shall not be implemented.</w:t>
            </w:r>
            <w:r w:rsidRPr="00481438">
              <w:rPr>
                <w:sz w:val="16"/>
              </w:rPr>
              <w:br/>
              <w:t>This Specification is provided for future development work within 3GPP</w:t>
            </w:r>
            <w:r w:rsidRPr="00481438">
              <w:rPr>
                <w:sz w:val="16"/>
                <w:vertAlign w:val="superscript"/>
              </w:rPr>
              <w:t xml:space="preserve"> </w:t>
            </w:r>
            <w:r w:rsidRPr="00481438">
              <w:rPr>
                <w:sz w:val="16"/>
              </w:rPr>
              <w:t>only. The Organizational Partners accept no liability for any use of this Specification.</w:t>
            </w:r>
            <w:r w:rsidRPr="00481438">
              <w:rPr>
                <w:sz w:val="16"/>
              </w:rPr>
              <w:br/>
              <w:t>Specifications and Reports for implementation of the 3GPP</w:t>
            </w:r>
            <w:r w:rsidRPr="00481438">
              <w:rPr>
                <w:sz w:val="16"/>
                <w:vertAlign w:val="superscript"/>
              </w:rPr>
              <w:t xml:space="preserve"> TM</w:t>
            </w:r>
            <w:r w:rsidRPr="00481438">
              <w:rPr>
                <w:sz w:val="16"/>
              </w:rPr>
              <w:t xml:space="preserve"> system should be obtained via the 3GPP Organizational Partners</w:t>
            </w:r>
            <w:r w:rsidR="00481438">
              <w:rPr>
                <w:sz w:val="16"/>
              </w:rPr>
              <w:t>'</w:t>
            </w:r>
            <w:r w:rsidRPr="00481438">
              <w:rPr>
                <w:sz w:val="16"/>
              </w:rPr>
              <w:t xml:space="preserve"> Publications Offices.</w:t>
            </w:r>
            <w:bookmarkEnd w:id="8"/>
          </w:p>
          <w:p w14:paraId="74B95A0B" w14:textId="77777777" w:rsidR="00D82E6F" w:rsidRPr="00481438" w:rsidRDefault="00D82E6F" w:rsidP="00D82E6F">
            <w:pPr>
              <w:pStyle w:val="ZV"/>
              <w:framePr w:w="0" w:wrap="auto" w:vAnchor="margin" w:hAnchor="text" w:yAlign="inline"/>
            </w:pPr>
          </w:p>
          <w:p w14:paraId="05C0561B" w14:textId="77777777" w:rsidR="00D82E6F" w:rsidRPr="00481438" w:rsidRDefault="00D82E6F" w:rsidP="00D82E6F">
            <w:pPr>
              <w:rPr>
                <w:sz w:val="16"/>
              </w:rPr>
            </w:pPr>
          </w:p>
        </w:tc>
      </w:tr>
      <w:bookmarkEnd w:id="0"/>
    </w:tbl>
    <w:p w14:paraId="1853BEDA" w14:textId="77777777" w:rsidR="00080512" w:rsidRPr="00481438" w:rsidRDefault="00080512">
      <w:pPr>
        <w:sectPr w:rsidR="00080512" w:rsidRPr="00481438" w:rsidSect="00AB0D78">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81438" w:rsidRPr="00481438" w14:paraId="676D9734" w14:textId="77777777" w:rsidTr="00133525">
        <w:trPr>
          <w:trHeight w:hRule="exact" w:val="5670"/>
        </w:trPr>
        <w:tc>
          <w:tcPr>
            <w:tcW w:w="10423" w:type="dxa"/>
            <w:shd w:val="clear" w:color="auto" w:fill="auto"/>
          </w:tcPr>
          <w:p w14:paraId="5FCD70CF" w14:textId="77777777" w:rsidR="00E16509" w:rsidRPr="00481438" w:rsidRDefault="00E16509" w:rsidP="00E16509">
            <w:pPr>
              <w:pStyle w:val="Guidance"/>
              <w:rPr>
                <w:color w:val="auto"/>
              </w:rPr>
            </w:pPr>
            <w:bookmarkStart w:id="9" w:name="page2"/>
          </w:p>
        </w:tc>
      </w:tr>
      <w:tr w:rsidR="00481438" w:rsidRPr="00481438" w14:paraId="1BD1B3FC" w14:textId="77777777" w:rsidTr="00C074DD">
        <w:trPr>
          <w:trHeight w:hRule="exact" w:val="5387"/>
        </w:trPr>
        <w:tc>
          <w:tcPr>
            <w:tcW w:w="10423" w:type="dxa"/>
            <w:shd w:val="clear" w:color="auto" w:fill="auto"/>
          </w:tcPr>
          <w:p w14:paraId="724E9635" w14:textId="77777777" w:rsidR="00E16509" w:rsidRPr="00481438" w:rsidRDefault="00E16509" w:rsidP="00133525">
            <w:pPr>
              <w:pStyle w:val="FP"/>
              <w:spacing w:after="240"/>
              <w:ind w:left="2835" w:right="2835"/>
              <w:jc w:val="center"/>
              <w:rPr>
                <w:rFonts w:ascii="Arial" w:hAnsi="Arial"/>
                <w:b/>
                <w:i/>
              </w:rPr>
            </w:pPr>
            <w:bookmarkStart w:id="10" w:name="coords3gpp"/>
            <w:r w:rsidRPr="00481438">
              <w:rPr>
                <w:rFonts w:ascii="Arial" w:hAnsi="Arial"/>
                <w:b/>
                <w:i/>
              </w:rPr>
              <w:t>3GPP</w:t>
            </w:r>
          </w:p>
          <w:p w14:paraId="4BE553CF" w14:textId="77777777" w:rsidR="00E16509" w:rsidRPr="00481438" w:rsidRDefault="00E16509" w:rsidP="00133525">
            <w:pPr>
              <w:pStyle w:val="FP"/>
              <w:pBdr>
                <w:bottom w:val="single" w:sz="6" w:space="1" w:color="auto"/>
              </w:pBdr>
              <w:ind w:left="2835" w:right="2835"/>
              <w:jc w:val="center"/>
            </w:pPr>
            <w:r w:rsidRPr="00481438">
              <w:t>Postal address</w:t>
            </w:r>
          </w:p>
          <w:p w14:paraId="37CCFD0C" w14:textId="77777777" w:rsidR="00E16509" w:rsidRPr="00481438" w:rsidRDefault="00E16509" w:rsidP="00133525">
            <w:pPr>
              <w:pStyle w:val="FP"/>
              <w:ind w:left="2835" w:right="2835"/>
              <w:jc w:val="center"/>
              <w:rPr>
                <w:rFonts w:ascii="Arial" w:hAnsi="Arial"/>
                <w:sz w:val="18"/>
              </w:rPr>
            </w:pPr>
          </w:p>
          <w:p w14:paraId="4E148ED3" w14:textId="77777777" w:rsidR="00E16509" w:rsidRPr="00481438" w:rsidRDefault="00E16509" w:rsidP="00133525">
            <w:pPr>
              <w:pStyle w:val="FP"/>
              <w:pBdr>
                <w:bottom w:val="single" w:sz="6" w:space="1" w:color="auto"/>
              </w:pBdr>
              <w:spacing w:before="240"/>
              <w:ind w:left="2835" w:right="2835"/>
              <w:jc w:val="center"/>
            </w:pPr>
            <w:r w:rsidRPr="00481438">
              <w:t>3GPP support office address</w:t>
            </w:r>
          </w:p>
          <w:p w14:paraId="05B809DA" w14:textId="77777777" w:rsidR="00E16509" w:rsidRPr="00481438" w:rsidRDefault="00E16509" w:rsidP="00133525">
            <w:pPr>
              <w:pStyle w:val="FP"/>
              <w:ind w:left="2835" w:right="2835"/>
              <w:jc w:val="center"/>
              <w:rPr>
                <w:rFonts w:ascii="Arial" w:hAnsi="Arial"/>
                <w:sz w:val="18"/>
                <w:lang w:val="fr-FR"/>
              </w:rPr>
            </w:pPr>
            <w:r w:rsidRPr="00481438">
              <w:rPr>
                <w:rFonts w:ascii="Arial" w:hAnsi="Arial"/>
                <w:sz w:val="18"/>
                <w:lang w:val="fr-FR"/>
              </w:rPr>
              <w:t>650 Route des Lucioles - Sophia Antipolis</w:t>
            </w:r>
          </w:p>
          <w:p w14:paraId="005E9178" w14:textId="77777777" w:rsidR="00E16509" w:rsidRPr="00481438" w:rsidRDefault="00E16509" w:rsidP="00133525">
            <w:pPr>
              <w:pStyle w:val="FP"/>
              <w:ind w:left="2835" w:right="2835"/>
              <w:jc w:val="center"/>
              <w:rPr>
                <w:rFonts w:ascii="Arial" w:hAnsi="Arial"/>
                <w:sz w:val="18"/>
                <w:lang w:val="fr-FR"/>
              </w:rPr>
            </w:pPr>
            <w:r w:rsidRPr="00481438">
              <w:rPr>
                <w:rFonts w:ascii="Arial" w:hAnsi="Arial"/>
                <w:sz w:val="18"/>
                <w:lang w:val="fr-FR"/>
              </w:rPr>
              <w:t>Valbonne - FRANCE</w:t>
            </w:r>
          </w:p>
          <w:p w14:paraId="46FF4E95" w14:textId="77777777" w:rsidR="00E16509" w:rsidRPr="00481438" w:rsidRDefault="00E16509" w:rsidP="00133525">
            <w:pPr>
              <w:pStyle w:val="FP"/>
              <w:spacing w:after="20"/>
              <w:ind w:left="2835" w:right="2835"/>
              <w:jc w:val="center"/>
              <w:rPr>
                <w:rFonts w:ascii="Arial" w:hAnsi="Arial"/>
                <w:sz w:val="18"/>
              </w:rPr>
            </w:pPr>
            <w:r w:rsidRPr="00481438">
              <w:rPr>
                <w:rFonts w:ascii="Arial" w:hAnsi="Arial"/>
                <w:sz w:val="18"/>
              </w:rPr>
              <w:t>Tel.: +33 4 92 94 42 00 Fax: +33 4 93 65 47 16</w:t>
            </w:r>
          </w:p>
          <w:p w14:paraId="4B76877E" w14:textId="77777777" w:rsidR="00E16509" w:rsidRPr="00481438" w:rsidRDefault="00E16509" w:rsidP="00133525">
            <w:pPr>
              <w:pStyle w:val="FP"/>
              <w:pBdr>
                <w:bottom w:val="single" w:sz="6" w:space="1" w:color="auto"/>
              </w:pBdr>
              <w:spacing w:before="240"/>
              <w:ind w:left="2835" w:right="2835"/>
              <w:jc w:val="center"/>
            </w:pPr>
            <w:r w:rsidRPr="00481438">
              <w:t>Internet</w:t>
            </w:r>
          </w:p>
          <w:p w14:paraId="1D38BB13" w14:textId="77777777" w:rsidR="00E16509" w:rsidRPr="00481438" w:rsidRDefault="00E16509" w:rsidP="00133525">
            <w:pPr>
              <w:pStyle w:val="FP"/>
              <w:ind w:left="2835" w:right="2835"/>
              <w:jc w:val="center"/>
              <w:rPr>
                <w:rFonts w:ascii="Arial" w:hAnsi="Arial"/>
                <w:sz w:val="18"/>
              </w:rPr>
            </w:pPr>
            <w:r w:rsidRPr="00481438">
              <w:rPr>
                <w:rFonts w:ascii="Arial" w:hAnsi="Arial"/>
                <w:sz w:val="18"/>
              </w:rPr>
              <w:t>http://www.3gpp.org</w:t>
            </w:r>
            <w:bookmarkEnd w:id="10"/>
          </w:p>
          <w:p w14:paraId="246D9AA0" w14:textId="77777777" w:rsidR="00E16509" w:rsidRPr="00481438" w:rsidRDefault="00E16509" w:rsidP="00133525"/>
        </w:tc>
      </w:tr>
      <w:tr w:rsidR="00481438" w:rsidRPr="00481438" w14:paraId="7538D90F" w14:textId="77777777" w:rsidTr="00C074DD">
        <w:tc>
          <w:tcPr>
            <w:tcW w:w="10423" w:type="dxa"/>
            <w:shd w:val="clear" w:color="auto" w:fill="auto"/>
            <w:vAlign w:val="bottom"/>
          </w:tcPr>
          <w:p w14:paraId="56F28570" w14:textId="77777777" w:rsidR="00E16509" w:rsidRPr="00481438" w:rsidRDefault="00E16509" w:rsidP="00133525">
            <w:pPr>
              <w:pStyle w:val="FP"/>
              <w:pBdr>
                <w:bottom w:val="single" w:sz="6" w:space="1" w:color="auto"/>
              </w:pBdr>
              <w:spacing w:after="240"/>
              <w:jc w:val="center"/>
              <w:rPr>
                <w:rFonts w:ascii="Arial" w:hAnsi="Arial"/>
                <w:b/>
                <w:i/>
                <w:noProof/>
              </w:rPr>
            </w:pPr>
            <w:bookmarkStart w:id="11" w:name="copyrightNotification"/>
            <w:r w:rsidRPr="00481438">
              <w:rPr>
                <w:rFonts w:ascii="Arial" w:hAnsi="Arial"/>
                <w:b/>
                <w:i/>
                <w:noProof/>
              </w:rPr>
              <w:t>Copyright Notification</w:t>
            </w:r>
          </w:p>
          <w:p w14:paraId="30F6110D" w14:textId="77777777" w:rsidR="00E16509" w:rsidRPr="00481438" w:rsidRDefault="00E16509" w:rsidP="00133525">
            <w:pPr>
              <w:pStyle w:val="FP"/>
              <w:jc w:val="center"/>
              <w:rPr>
                <w:noProof/>
              </w:rPr>
            </w:pPr>
            <w:r w:rsidRPr="00481438">
              <w:rPr>
                <w:noProof/>
              </w:rPr>
              <w:t>No part may be reproduced except as authorized by written permission.</w:t>
            </w:r>
            <w:r w:rsidRPr="00481438">
              <w:rPr>
                <w:noProof/>
              </w:rPr>
              <w:br/>
              <w:t>The copyright and the foregoing restriction extend to reproduction in all media.</w:t>
            </w:r>
          </w:p>
          <w:p w14:paraId="6AF8E0C2" w14:textId="77777777" w:rsidR="00E16509" w:rsidRPr="00481438" w:rsidRDefault="00E16509" w:rsidP="00133525">
            <w:pPr>
              <w:pStyle w:val="FP"/>
              <w:jc w:val="center"/>
              <w:rPr>
                <w:noProof/>
              </w:rPr>
            </w:pPr>
          </w:p>
          <w:p w14:paraId="68D365CA" w14:textId="26E6D0D3" w:rsidR="00E16509" w:rsidRPr="00481438" w:rsidRDefault="00E16509" w:rsidP="00133525">
            <w:pPr>
              <w:pStyle w:val="FP"/>
              <w:jc w:val="center"/>
              <w:rPr>
                <w:noProof/>
                <w:sz w:val="18"/>
              </w:rPr>
            </w:pPr>
            <w:r w:rsidRPr="00481438">
              <w:rPr>
                <w:noProof/>
                <w:sz w:val="18"/>
              </w:rPr>
              <w:t xml:space="preserve">© </w:t>
            </w:r>
            <w:bookmarkStart w:id="12" w:name="copyrightDate"/>
            <w:r w:rsidRPr="00481438">
              <w:rPr>
                <w:noProof/>
                <w:sz w:val="18"/>
              </w:rPr>
              <w:t>2</w:t>
            </w:r>
            <w:r w:rsidR="008E2D68" w:rsidRPr="00481438">
              <w:rPr>
                <w:noProof/>
                <w:sz w:val="18"/>
              </w:rPr>
              <w:t>02</w:t>
            </w:r>
            <w:bookmarkEnd w:id="12"/>
            <w:r w:rsidR="00D41B84" w:rsidRPr="00481438">
              <w:rPr>
                <w:noProof/>
                <w:sz w:val="18"/>
              </w:rPr>
              <w:t>4</w:t>
            </w:r>
            <w:r w:rsidRPr="00481438">
              <w:rPr>
                <w:noProof/>
                <w:sz w:val="18"/>
              </w:rPr>
              <w:t>, 3GPP Organizational Partners (ARIB, ATIS, CCSA, ETSI, TSDSI, TTA, TTC).</w:t>
            </w:r>
            <w:bookmarkStart w:id="13" w:name="copyrightaddon"/>
            <w:bookmarkEnd w:id="13"/>
          </w:p>
          <w:p w14:paraId="10F4E534" w14:textId="77777777" w:rsidR="00E16509" w:rsidRPr="00481438" w:rsidRDefault="00E16509" w:rsidP="00133525">
            <w:pPr>
              <w:pStyle w:val="FP"/>
              <w:jc w:val="center"/>
              <w:rPr>
                <w:noProof/>
                <w:sz w:val="18"/>
              </w:rPr>
            </w:pPr>
            <w:r w:rsidRPr="00481438">
              <w:rPr>
                <w:noProof/>
                <w:sz w:val="18"/>
              </w:rPr>
              <w:t>All rights reserved.</w:t>
            </w:r>
          </w:p>
          <w:p w14:paraId="1E09C82C" w14:textId="77777777" w:rsidR="00E16509" w:rsidRPr="00481438" w:rsidRDefault="00E16509" w:rsidP="00E16509">
            <w:pPr>
              <w:pStyle w:val="FP"/>
              <w:rPr>
                <w:noProof/>
                <w:sz w:val="18"/>
              </w:rPr>
            </w:pPr>
          </w:p>
          <w:p w14:paraId="7850F003" w14:textId="77777777" w:rsidR="00E16509" w:rsidRPr="00481438" w:rsidRDefault="00E16509" w:rsidP="00E16509">
            <w:pPr>
              <w:pStyle w:val="FP"/>
              <w:rPr>
                <w:noProof/>
                <w:sz w:val="18"/>
              </w:rPr>
            </w:pPr>
            <w:r w:rsidRPr="00481438">
              <w:rPr>
                <w:noProof/>
                <w:sz w:val="18"/>
              </w:rPr>
              <w:t>UMTS™ is a Trade Mark of ETSI registered for the benefit of its members</w:t>
            </w:r>
          </w:p>
          <w:p w14:paraId="54148D7D" w14:textId="77777777" w:rsidR="00E16509" w:rsidRPr="00481438" w:rsidRDefault="00E16509" w:rsidP="00E16509">
            <w:pPr>
              <w:pStyle w:val="FP"/>
              <w:rPr>
                <w:noProof/>
                <w:sz w:val="18"/>
              </w:rPr>
            </w:pPr>
            <w:r w:rsidRPr="00481438">
              <w:rPr>
                <w:noProof/>
                <w:sz w:val="18"/>
              </w:rPr>
              <w:t>3GPP™ is a Trade Mark of ETSI registered for the benefit of its Members and of the 3GPP Organizational Partners</w:t>
            </w:r>
            <w:r w:rsidRPr="00481438">
              <w:rPr>
                <w:noProof/>
                <w:sz w:val="18"/>
              </w:rPr>
              <w:br/>
              <w:t>LTE™ is a Trade Mark of ETSI registered for the benefit of its Members and of the 3GPP Organizational Partners</w:t>
            </w:r>
          </w:p>
          <w:p w14:paraId="3384CB8E" w14:textId="77777777" w:rsidR="00E16509" w:rsidRPr="00481438" w:rsidRDefault="00E16509" w:rsidP="00E16509">
            <w:pPr>
              <w:pStyle w:val="FP"/>
              <w:rPr>
                <w:noProof/>
                <w:sz w:val="18"/>
              </w:rPr>
            </w:pPr>
            <w:r w:rsidRPr="00481438">
              <w:rPr>
                <w:noProof/>
                <w:sz w:val="18"/>
              </w:rPr>
              <w:t>GSM® and the GSM logo are registered and owned by the GSM Association</w:t>
            </w:r>
            <w:bookmarkEnd w:id="11"/>
          </w:p>
          <w:p w14:paraId="0881C395" w14:textId="77777777" w:rsidR="00E16509" w:rsidRPr="00481438" w:rsidRDefault="00E16509" w:rsidP="00133525"/>
        </w:tc>
      </w:tr>
      <w:bookmarkEnd w:id="9"/>
    </w:tbl>
    <w:p w14:paraId="20EBFB8E" w14:textId="77777777" w:rsidR="00080512" w:rsidRPr="00822E86" w:rsidRDefault="00080512">
      <w:pPr>
        <w:pStyle w:val="TT"/>
      </w:pPr>
      <w:r w:rsidRPr="00822E86">
        <w:br w:type="page"/>
      </w:r>
      <w:bookmarkStart w:id="14" w:name="tableOfContents"/>
      <w:bookmarkEnd w:id="14"/>
      <w:r w:rsidRPr="00822E86">
        <w:lastRenderedPageBreak/>
        <w:t>Contents</w:t>
      </w:r>
    </w:p>
    <w:p w14:paraId="1858AB7C" w14:textId="4996EA69" w:rsidR="00641FB6" w:rsidRDefault="007045CC">
      <w:pPr>
        <w:pStyle w:val="TOC1"/>
        <w:rPr>
          <w:rFonts w:asciiTheme="minorHAnsi" w:eastAsiaTheme="minorEastAsia" w:hAnsiTheme="minorHAnsi" w:cstheme="minorBidi"/>
          <w:kern w:val="2"/>
          <w:szCs w:val="22"/>
          <w14:ligatures w14:val="standardContextual"/>
        </w:rPr>
      </w:pPr>
      <w:r>
        <w:rPr>
          <w:noProof w:val="0"/>
        </w:rPr>
        <w:fldChar w:fldCharType="begin" w:fldLock="1"/>
      </w:r>
      <w:r>
        <w:instrText xml:space="preserve"> TOC \o "1-9" </w:instrText>
      </w:r>
      <w:r>
        <w:rPr>
          <w:noProof w:val="0"/>
        </w:rPr>
        <w:fldChar w:fldCharType="separate"/>
      </w:r>
      <w:r w:rsidR="00641FB6">
        <w:t>Foreword</w:t>
      </w:r>
      <w:r w:rsidR="00641FB6">
        <w:tab/>
      </w:r>
      <w:r w:rsidR="00641FB6">
        <w:fldChar w:fldCharType="begin" w:fldLock="1"/>
      </w:r>
      <w:r w:rsidR="00641FB6">
        <w:instrText xml:space="preserve"> PAGEREF _Toc177467016 \h </w:instrText>
      </w:r>
      <w:r w:rsidR="00641FB6">
        <w:fldChar w:fldCharType="separate"/>
      </w:r>
      <w:r w:rsidR="00641FB6">
        <w:t>5</w:t>
      </w:r>
      <w:r w:rsidR="00641FB6">
        <w:fldChar w:fldCharType="end"/>
      </w:r>
    </w:p>
    <w:p w14:paraId="1CB76E58" w14:textId="517B82AC" w:rsidR="00641FB6" w:rsidRDefault="00641FB6">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_Toc177467017 \h </w:instrText>
      </w:r>
      <w:r>
        <w:fldChar w:fldCharType="separate"/>
      </w:r>
      <w:r>
        <w:t>7</w:t>
      </w:r>
      <w:r>
        <w:fldChar w:fldCharType="end"/>
      </w:r>
    </w:p>
    <w:p w14:paraId="4410E595" w14:textId="1B927493" w:rsidR="00641FB6" w:rsidRDefault="00641FB6">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_Toc177467018 \h </w:instrText>
      </w:r>
      <w:r>
        <w:fldChar w:fldCharType="separate"/>
      </w:r>
      <w:r>
        <w:t>7</w:t>
      </w:r>
      <w:r>
        <w:fldChar w:fldCharType="end"/>
      </w:r>
    </w:p>
    <w:p w14:paraId="57446722" w14:textId="4C5D5F27" w:rsidR="00641FB6" w:rsidRDefault="00641FB6">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_Toc177467019 \h </w:instrText>
      </w:r>
      <w:r>
        <w:fldChar w:fldCharType="separate"/>
      </w:r>
      <w:r>
        <w:t>7</w:t>
      </w:r>
      <w:r>
        <w:fldChar w:fldCharType="end"/>
      </w:r>
    </w:p>
    <w:p w14:paraId="763573AB" w14:textId="41E08974" w:rsidR="00641FB6" w:rsidRDefault="00641FB6">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_Toc177467020 \h </w:instrText>
      </w:r>
      <w:r>
        <w:fldChar w:fldCharType="separate"/>
      </w:r>
      <w:r>
        <w:t>7</w:t>
      </w:r>
      <w:r>
        <w:fldChar w:fldCharType="end"/>
      </w:r>
    </w:p>
    <w:p w14:paraId="7BA34BAC" w14:textId="2997D1CC" w:rsidR="00641FB6" w:rsidRDefault="00641FB6">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_Toc177467021 \h </w:instrText>
      </w:r>
      <w:r>
        <w:fldChar w:fldCharType="separate"/>
      </w:r>
      <w:r>
        <w:t>8</w:t>
      </w:r>
      <w:r>
        <w:fldChar w:fldCharType="end"/>
      </w:r>
    </w:p>
    <w:p w14:paraId="429AFCB2" w14:textId="0FFBD9D6" w:rsidR="00641FB6" w:rsidRDefault="00641FB6">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_Toc177467022 \h </w:instrText>
      </w:r>
      <w:r>
        <w:fldChar w:fldCharType="separate"/>
      </w:r>
      <w:r>
        <w:t>8</w:t>
      </w:r>
      <w:r>
        <w:fldChar w:fldCharType="end"/>
      </w:r>
    </w:p>
    <w:p w14:paraId="4EDD1234" w14:textId="11EBB9A9" w:rsidR="00641FB6" w:rsidRDefault="00641FB6">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_Toc177467023 \h </w:instrText>
      </w:r>
      <w:r>
        <w:fldChar w:fldCharType="separate"/>
      </w:r>
      <w:r>
        <w:t>8</w:t>
      </w:r>
      <w:r>
        <w:fldChar w:fldCharType="end"/>
      </w:r>
    </w:p>
    <w:p w14:paraId="1210310E" w14:textId="5929CEFD" w:rsidR="00641FB6" w:rsidRDefault="00641FB6">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_Toc177467024 \h </w:instrText>
      </w:r>
      <w:r>
        <w:fldChar w:fldCharType="separate"/>
      </w:r>
      <w:r>
        <w:t>8</w:t>
      </w:r>
      <w:r>
        <w:fldChar w:fldCharType="end"/>
      </w:r>
    </w:p>
    <w:p w14:paraId="1236A999" w14:textId="0C5E68AA" w:rsidR="00641FB6" w:rsidRDefault="00641FB6">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_Toc177467025 \h </w:instrText>
      </w:r>
      <w:r>
        <w:fldChar w:fldCharType="separate"/>
      </w:r>
      <w:r>
        <w:t>8</w:t>
      </w:r>
      <w:r>
        <w:fldChar w:fldCharType="end"/>
      </w:r>
    </w:p>
    <w:p w14:paraId="56151F4F" w14:textId="1C637419" w:rsidR="00641FB6" w:rsidRDefault="00641FB6">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 xml:space="preserve">Key Issue #1: </w:t>
      </w:r>
      <w:r>
        <w:rPr>
          <w:lang w:eastAsia="ko-KR"/>
        </w:rPr>
        <w:t>Support of UE move between CAG cell of 5G Femto and CSG cell</w:t>
      </w:r>
      <w:r>
        <w:tab/>
      </w:r>
      <w:r>
        <w:fldChar w:fldCharType="begin" w:fldLock="1"/>
      </w:r>
      <w:r>
        <w:instrText xml:space="preserve"> PAGEREF _Toc177467026 \h </w:instrText>
      </w:r>
      <w:r>
        <w:fldChar w:fldCharType="separate"/>
      </w:r>
      <w:r>
        <w:t>8</w:t>
      </w:r>
      <w:r>
        <w:fldChar w:fldCharType="end"/>
      </w:r>
    </w:p>
    <w:p w14:paraId="035EF38B" w14:textId="469684A8" w:rsidR="00641FB6" w:rsidRDefault="00641FB6">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2"/>
          <w:szCs w:val="22"/>
          <w14:ligatures w14:val="standardContextual"/>
        </w:rPr>
        <w:tab/>
      </w:r>
      <w:r>
        <w:rPr>
          <w:lang w:eastAsia="ko-KR"/>
        </w:rPr>
        <w:t>General description</w:t>
      </w:r>
      <w:r>
        <w:tab/>
      </w:r>
      <w:r>
        <w:fldChar w:fldCharType="begin" w:fldLock="1"/>
      </w:r>
      <w:r>
        <w:instrText xml:space="preserve"> PAGEREF _Toc177467027 \h </w:instrText>
      </w:r>
      <w:r>
        <w:fldChar w:fldCharType="separate"/>
      </w:r>
      <w:r>
        <w:t>8</w:t>
      </w:r>
      <w:r>
        <w:fldChar w:fldCharType="end"/>
      </w:r>
    </w:p>
    <w:p w14:paraId="6CB1C6CD" w14:textId="43C92C6C" w:rsidR="00641FB6" w:rsidRDefault="00641FB6">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 xml:space="preserve">Key Issue #2: Enabling provisioning of subscribers allowed to access CAG cell and managing </w:t>
      </w:r>
      <w:r w:rsidRPr="00700789">
        <w:rPr>
          <w:iCs/>
        </w:rPr>
        <w:t>access control by the CAG owner or an authorized administrator</w:t>
      </w:r>
      <w:r>
        <w:tab/>
      </w:r>
      <w:r>
        <w:fldChar w:fldCharType="begin" w:fldLock="1"/>
      </w:r>
      <w:r>
        <w:instrText xml:space="preserve"> PAGEREF _Toc177467028 \h </w:instrText>
      </w:r>
      <w:r>
        <w:fldChar w:fldCharType="separate"/>
      </w:r>
      <w:r>
        <w:t>9</w:t>
      </w:r>
      <w:r>
        <w:fldChar w:fldCharType="end"/>
      </w:r>
    </w:p>
    <w:p w14:paraId="7B24A639" w14:textId="1841BC03" w:rsidR="00641FB6" w:rsidRDefault="00641FB6">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2</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_Toc177467029 \h </w:instrText>
      </w:r>
      <w:r>
        <w:fldChar w:fldCharType="separate"/>
      </w:r>
      <w:r>
        <w:t>9</w:t>
      </w:r>
      <w:r>
        <w:fldChar w:fldCharType="end"/>
      </w:r>
    </w:p>
    <w:p w14:paraId="4809CD5F" w14:textId="256A15C9" w:rsidR="00641FB6" w:rsidRDefault="00641FB6">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_Toc177467030 \h </w:instrText>
      </w:r>
      <w:r>
        <w:fldChar w:fldCharType="separate"/>
      </w:r>
      <w:r>
        <w:t>9</w:t>
      </w:r>
      <w:r>
        <w:fldChar w:fldCharType="end"/>
      </w:r>
    </w:p>
    <w:p w14:paraId="3B18884F" w14:textId="2E3131EE" w:rsidR="00641FB6" w:rsidRDefault="00641FB6">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_Toc177467031 \h </w:instrText>
      </w:r>
      <w:r>
        <w:fldChar w:fldCharType="separate"/>
      </w:r>
      <w:r>
        <w:t>9</w:t>
      </w:r>
      <w:r>
        <w:fldChar w:fldCharType="end"/>
      </w:r>
    </w:p>
    <w:p w14:paraId="37320D86" w14:textId="018045DF" w:rsidR="00641FB6" w:rsidRDefault="00641FB6">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 #1: Provisioning of CAG info to the network that 5G Femto serves</w:t>
      </w:r>
      <w:r>
        <w:tab/>
      </w:r>
      <w:r>
        <w:fldChar w:fldCharType="begin" w:fldLock="1"/>
      </w:r>
      <w:r>
        <w:instrText xml:space="preserve"> PAGEREF _Toc177467032 \h </w:instrText>
      </w:r>
      <w:r>
        <w:fldChar w:fldCharType="separate"/>
      </w:r>
      <w:r>
        <w:t>9</w:t>
      </w:r>
      <w:r>
        <w:fldChar w:fldCharType="end"/>
      </w:r>
    </w:p>
    <w:p w14:paraId="163DAAD2" w14:textId="43209A36" w:rsidR="00641FB6" w:rsidRDefault="00641FB6">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_Toc177467033 \h </w:instrText>
      </w:r>
      <w:r>
        <w:fldChar w:fldCharType="separate"/>
      </w:r>
      <w:r>
        <w:t>9</w:t>
      </w:r>
      <w:r>
        <w:fldChar w:fldCharType="end"/>
      </w:r>
    </w:p>
    <w:p w14:paraId="56CEE54C" w14:textId="4A9B3BCE" w:rsidR="00641FB6" w:rsidRDefault="00641FB6">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_Toc177467034 \h </w:instrText>
      </w:r>
      <w:r>
        <w:fldChar w:fldCharType="separate"/>
      </w:r>
      <w:r>
        <w:t>10</w:t>
      </w:r>
      <w:r>
        <w:fldChar w:fldCharType="end"/>
      </w:r>
    </w:p>
    <w:p w14:paraId="5A3F787D" w14:textId="4D091EB2" w:rsidR="00641FB6" w:rsidRDefault="00641FB6">
      <w:pPr>
        <w:pStyle w:val="TOC4"/>
        <w:rPr>
          <w:rFonts w:asciiTheme="minorHAnsi" w:eastAsiaTheme="minorEastAsia" w:hAnsiTheme="minorHAnsi" w:cstheme="minorBidi"/>
          <w:kern w:val="2"/>
          <w:sz w:val="22"/>
          <w:szCs w:val="22"/>
          <w14:ligatures w14:val="standardContextual"/>
        </w:rPr>
      </w:pPr>
      <w:r>
        <w:rPr>
          <w:lang w:eastAsia="zh-CN"/>
        </w:rPr>
        <w:t>6.1.2.1</w:t>
      </w:r>
      <w:r>
        <w:rPr>
          <w:rFonts w:asciiTheme="minorHAnsi" w:eastAsiaTheme="minorEastAsia" w:hAnsiTheme="minorHAnsi" w:cstheme="minorBidi"/>
          <w:kern w:val="2"/>
          <w:sz w:val="22"/>
          <w:szCs w:val="22"/>
          <w14:ligatures w14:val="standardContextual"/>
        </w:rPr>
        <w:tab/>
      </w:r>
      <w:r>
        <w:rPr>
          <w:lang w:eastAsia="zh-CN"/>
        </w:rPr>
        <w:t>Registration procedure</w:t>
      </w:r>
      <w:r>
        <w:tab/>
      </w:r>
      <w:r>
        <w:fldChar w:fldCharType="begin" w:fldLock="1"/>
      </w:r>
      <w:r>
        <w:instrText xml:space="preserve"> PAGEREF _Toc177467035 \h </w:instrText>
      </w:r>
      <w:r>
        <w:fldChar w:fldCharType="separate"/>
      </w:r>
      <w:r>
        <w:t>10</w:t>
      </w:r>
      <w:r>
        <w:fldChar w:fldCharType="end"/>
      </w:r>
    </w:p>
    <w:p w14:paraId="4FFE321E" w14:textId="643D9031" w:rsidR="00641FB6" w:rsidRDefault="00641FB6">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Parameter provisioning</w:t>
      </w:r>
      <w:r>
        <w:tab/>
      </w:r>
      <w:r>
        <w:fldChar w:fldCharType="begin" w:fldLock="1"/>
      </w:r>
      <w:r>
        <w:instrText xml:space="preserve"> PAGEREF _Toc177467036 \h </w:instrText>
      </w:r>
      <w:r>
        <w:fldChar w:fldCharType="separate"/>
      </w:r>
      <w:r>
        <w:t>11</w:t>
      </w:r>
      <w:r>
        <w:fldChar w:fldCharType="end"/>
      </w:r>
    </w:p>
    <w:p w14:paraId="65D59984" w14:textId="509BFF86" w:rsidR="00641FB6" w:rsidRDefault="00641FB6">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Parameter update to UE</w:t>
      </w:r>
      <w:r>
        <w:tab/>
      </w:r>
      <w:r>
        <w:fldChar w:fldCharType="begin" w:fldLock="1"/>
      </w:r>
      <w:r>
        <w:instrText xml:space="preserve"> PAGEREF _Toc177467037 \h </w:instrText>
      </w:r>
      <w:r>
        <w:fldChar w:fldCharType="separate"/>
      </w:r>
      <w:r>
        <w:t>11</w:t>
      </w:r>
      <w:r>
        <w:fldChar w:fldCharType="end"/>
      </w:r>
    </w:p>
    <w:p w14:paraId="4E6F3704" w14:textId="670E3AA1" w:rsidR="00641FB6" w:rsidRDefault="00641FB6">
      <w:pPr>
        <w:pStyle w:val="TOC3"/>
        <w:rPr>
          <w:rFonts w:asciiTheme="minorHAnsi" w:eastAsiaTheme="minorEastAsia" w:hAnsiTheme="minorHAnsi" w:cstheme="minorBidi"/>
          <w:kern w:val="2"/>
          <w:sz w:val="22"/>
          <w:szCs w:val="22"/>
          <w14:ligatures w14:val="standardContextual"/>
        </w:rPr>
      </w:pPr>
      <w:r>
        <w:rPr>
          <w:lang w:eastAsia="zh-CN"/>
        </w:rPr>
        <w:t>6.1.3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_Toc177467038 \h </w:instrText>
      </w:r>
      <w:r>
        <w:fldChar w:fldCharType="separate"/>
      </w:r>
      <w:r>
        <w:t>12</w:t>
      </w:r>
      <w:r>
        <w:fldChar w:fldCharType="end"/>
      </w:r>
    </w:p>
    <w:p w14:paraId="1B9E7B08" w14:textId="67324A6D" w:rsidR="00641FB6" w:rsidRDefault="00641FB6">
      <w:pPr>
        <w:pStyle w:val="TOC2"/>
        <w:rPr>
          <w:rFonts w:asciiTheme="minorHAnsi" w:eastAsiaTheme="minorEastAsia" w:hAnsiTheme="minorHAnsi" w:cstheme="minorBidi"/>
          <w:kern w:val="2"/>
          <w:sz w:val="22"/>
          <w:szCs w:val="22"/>
          <w14:ligatures w14:val="standardContextual"/>
        </w:rPr>
      </w:pPr>
      <w:r w:rsidRPr="00700789">
        <w:rPr>
          <w:rFonts w:eastAsia="DengXian"/>
          <w:lang w:eastAsia="zh-CN"/>
        </w:rPr>
        <w:t>6.2</w:t>
      </w:r>
      <w:r>
        <w:rPr>
          <w:rFonts w:asciiTheme="minorHAnsi" w:eastAsiaTheme="minorEastAsia" w:hAnsiTheme="minorHAnsi" w:cstheme="minorBidi"/>
          <w:kern w:val="2"/>
          <w:sz w:val="22"/>
          <w:szCs w:val="22"/>
          <w14:ligatures w14:val="standardContextual"/>
        </w:rPr>
        <w:tab/>
      </w:r>
      <w:r w:rsidRPr="00700789">
        <w:rPr>
          <w:rFonts w:eastAsia="DengXian"/>
        </w:rPr>
        <w:t>Solution</w:t>
      </w:r>
      <w:r w:rsidRPr="00700789">
        <w:rPr>
          <w:rFonts w:eastAsia="DengXian"/>
          <w:lang w:eastAsia="zh-CN"/>
        </w:rPr>
        <w:t xml:space="preserve"> #2</w:t>
      </w:r>
      <w:r w:rsidRPr="00700789">
        <w:rPr>
          <w:rFonts w:eastAsia="DengXian"/>
        </w:rPr>
        <w:t>: CAG provisioning and access control via V-UDR in the visited network</w:t>
      </w:r>
      <w:r>
        <w:tab/>
      </w:r>
      <w:r>
        <w:fldChar w:fldCharType="begin" w:fldLock="1"/>
      </w:r>
      <w:r>
        <w:instrText xml:space="preserve"> PAGEREF _Toc177467039 \h </w:instrText>
      </w:r>
      <w:r>
        <w:fldChar w:fldCharType="separate"/>
      </w:r>
      <w:r>
        <w:t>12</w:t>
      </w:r>
      <w:r>
        <w:fldChar w:fldCharType="end"/>
      </w:r>
    </w:p>
    <w:p w14:paraId="29E2AEEF" w14:textId="4CF442BC" w:rsidR="00641FB6" w:rsidRDefault="00641FB6">
      <w:pPr>
        <w:pStyle w:val="TOC3"/>
        <w:rPr>
          <w:rFonts w:asciiTheme="minorHAnsi" w:eastAsiaTheme="minorEastAsia" w:hAnsiTheme="minorHAnsi" w:cstheme="minorBidi"/>
          <w:kern w:val="2"/>
          <w:sz w:val="22"/>
          <w:szCs w:val="22"/>
          <w14:ligatures w14:val="standardContextual"/>
        </w:rPr>
      </w:pPr>
      <w:r w:rsidRPr="00700789">
        <w:rPr>
          <w:rFonts w:eastAsia="DengXian"/>
        </w:rPr>
        <w:t>6.2.1</w:t>
      </w:r>
      <w:r>
        <w:rPr>
          <w:rFonts w:asciiTheme="minorHAnsi" w:eastAsiaTheme="minorEastAsia" w:hAnsiTheme="minorHAnsi" w:cstheme="minorBidi"/>
          <w:kern w:val="2"/>
          <w:sz w:val="22"/>
          <w:szCs w:val="22"/>
          <w14:ligatures w14:val="standardContextual"/>
        </w:rPr>
        <w:tab/>
      </w:r>
      <w:r w:rsidRPr="00700789">
        <w:rPr>
          <w:rFonts w:eastAsia="DengXian"/>
        </w:rPr>
        <w:t>Description</w:t>
      </w:r>
      <w:r>
        <w:tab/>
      </w:r>
      <w:r>
        <w:fldChar w:fldCharType="begin" w:fldLock="1"/>
      </w:r>
      <w:r>
        <w:instrText xml:space="preserve"> PAGEREF _Toc177467040 \h </w:instrText>
      </w:r>
      <w:r>
        <w:fldChar w:fldCharType="separate"/>
      </w:r>
      <w:r>
        <w:t>12</w:t>
      </w:r>
      <w:r>
        <w:fldChar w:fldCharType="end"/>
      </w:r>
    </w:p>
    <w:p w14:paraId="785DD62C" w14:textId="6F880AED" w:rsidR="00641FB6" w:rsidRDefault="00641FB6">
      <w:pPr>
        <w:pStyle w:val="TOC3"/>
        <w:rPr>
          <w:rFonts w:asciiTheme="minorHAnsi" w:eastAsiaTheme="minorEastAsia" w:hAnsiTheme="minorHAnsi" w:cstheme="minorBidi"/>
          <w:kern w:val="2"/>
          <w:sz w:val="22"/>
          <w:szCs w:val="22"/>
          <w14:ligatures w14:val="standardContextual"/>
        </w:rPr>
      </w:pPr>
      <w:r w:rsidRPr="00700789">
        <w:rPr>
          <w:rFonts w:eastAsia="DengXian"/>
        </w:rPr>
        <w:t>6.2.2</w:t>
      </w:r>
      <w:r>
        <w:rPr>
          <w:rFonts w:asciiTheme="minorHAnsi" w:eastAsiaTheme="minorEastAsia" w:hAnsiTheme="minorHAnsi" w:cstheme="minorBidi"/>
          <w:kern w:val="2"/>
          <w:sz w:val="22"/>
          <w:szCs w:val="22"/>
          <w14:ligatures w14:val="standardContextual"/>
        </w:rPr>
        <w:tab/>
      </w:r>
      <w:r w:rsidRPr="00700789">
        <w:rPr>
          <w:rFonts w:eastAsia="DengXian"/>
        </w:rPr>
        <w:t>Procedures</w:t>
      </w:r>
      <w:r>
        <w:tab/>
      </w:r>
      <w:r>
        <w:fldChar w:fldCharType="begin" w:fldLock="1"/>
      </w:r>
      <w:r>
        <w:instrText xml:space="preserve"> PAGEREF _Toc177467041 \h </w:instrText>
      </w:r>
      <w:r>
        <w:fldChar w:fldCharType="separate"/>
      </w:r>
      <w:r>
        <w:t>13</w:t>
      </w:r>
      <w:r>
        <w:fldChar w:fldCharType="end"/>
      </w:r>
    </w:p>
    <w:p w14:paraId="42EE3D89" w14:textId="7CF8BD14" w:rsidR="00641FB6" w:rsidRDefault="00641FB6">
      <w:pPr>
        <w:pStyle w:val="TOC3"/>
        <w:rPr>
          <w:rFonts w:asciiTheme="minorHAnsi" w:eastAsiaTheme="minorEastAsia" w:hAnsiTheme="minorHAnsi" w:cstheme="minorBidi"/>
          <w:kern w:val="2"/>
          <w:sz w:val="22"/>
          <w:szCs w:val="22"/>
          <w14:ligatures w14:val="standardContextual"/>
        </w:rPr>
      </w:pPr>
      <w:r w:rsidRPr="00700789">
        <w:rPr>
          <w:rFonts w:eastAsia="DengXian"/>
        </w:rPr>
        <w:t>6.2.3</w:t>
      </w:r>
      <w:r>
        <w:rPr>
          <w:rFonts w:asciiTheme="minorHAnsi" w:eastAsiaTheme="minorEastAsia" w:hAnsiTheme="minorHAnsi" w:cstheme="minorBidi"/>
          <w:kern w:val="2"/>
          <w:sz w:val="22"/>
          <w:szCs w:val="22"/>
          <w14:ligatures w14:val="standardContextual"/>
        </w:rPr>
        <w:tab/>
      </w:r>
      <w:r w:rsidRPr="00700789">
        <w:rPr>
          <w:rFonts w:eastAsia="DengXian"/>
        </w:rPr>
        <w:t>Impacts on services, entities and interfaces</w:t>
      </w:r>
      <w:r>
        <w:tab/>
      </w:r>
      <w:r>
        <w:fldChar w:fldCharType="begin" w:fldLock="1"/>
      </w:r>
      <w:r>
        <w:instrText xml:space="preserve"> PAGEREF _Toc177467042 \h </w:instrText>
      </w:r>
      <w:r>
        <w:fldChar w:fldCharType="separate"/>
      </w:r>
      <w:r>
        <w:t>14</w:t>
      </w:r>
      <w:r>
        <w:fldChar w:fldCharType="end"/>
      </w:r>
    </w:p>
    <w:p w14:paraId="48BB8BCF" w14:textId="2E00A5D2" w:rsidR="00641FB6" w:rsidRDefault="00641FB6">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Solution #3: Enable provisioning of CAG information from AF via NEF in roaming scenario</w:t>
      </w:r>
      <w:r>
        <w:tab/>
      </w:r>
      <w:r>
        <w:fldChar w:fldCharType="begin" w:fldLock="1"/>
      </w:r>
      <w:r>
        <w:instrText xml:space="preserve"> PAGEREF _Toc177467043 \h </w:instrText>
      </w:r>
      <w:r>
        <w:fldChar w:fldCharType="separate"/>
      </w:r>
      <w:r>
        <w:t>14</w:t>
      </w:r>
      <w:r>
        <w:fldChar w:fldCharType="end"/>
      </w:r>
    </w:p>
    <w:p w14:paraId="5DEF5246" w14:textId="465AFF79" w:rsidR="00641FB6" w:rsidRDefault="00641FB6">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_Toc177467044 \h </w:instrText>
      </w:r>
      <w:r>
        <w:fldChar w:fldCharType="separate"/>
      </w:r>
      <w:r>
        <w:t>14</w:t>
      </w:r>
      <w:r>
        <w:fldChar w:fldCharType="end"/>
      </w:r>
    </w:p>
    <w:p w14:paraId="41342B9C" w14:textId="3FB0BD81" w:rsidR="00641FB6" w:rsidRDefault="00641FB6">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_Toc177467045 \h </w:instrText>
      </w:r>
      <w:r>
        <w:fldChar w:fldCharType="separate"/>
      </w:r>
      <w:r>
        <w:t>15</w:t>
      </w:r>
      <w:r>
        <w:fldChar w:fldCharType="end"/>
      </w:r>
    </w:p>
    <w:p w14:paraId="0979D3E5" w14:textId="03048896" w:rsidR="00641FB6" w:rsidRDefault="00641FB6">
      <w:pPr>
        <w:pStyle w:val="TOC4"/>
        <w:rPr>
          <w:rFonts w:asciiTheme="minorHAnsi" w:eastAsiaTheme="minorEastAsia" w:hAnsiTheme="minorHAnsi" w:cstheme="minorBidi"/>
          <w:kern w:val="2"/>
          <w:sz w:val="22"/>
          <w:szCs w:val="22"/>
          <w14:ligatures w14:val="standardContextual"/>
        </w:rPr>
      </w:pPr>
      <w:r w:rsidRPr="00700789">
        <w:rPr>
          <w:rFonts w:eastAsiaTheme="minorEastAsia"/>
          <w:lang w:eastAsia="zh-CN"/>
        </w:rPr>
        <w:t>6.3.2.1</w:t>
      </w:r>
      <w:r>
        <w:rPr>
          <w:rFonts w:asciiTheme="minorHAnsi" w:eastAsiaTheme="minorEastAsia" w:hAnsiTheme="minorHAnsi" w:cstheme="minorBidi"/>
          <w:kern w:val="2"/>
          <w:sz w:val="22"/>
          <w:szCs w:val="22"/>
          <w14:ligatures w14:val="standardContextual"/>
        </w:rPr>
        <w:tab/>
      </w:r>
      <w:r w:rsidRPr="00700789">
        <w:rPr>
          <w:rFonts w:eastAsiaTheme="minorEastAsia"/>
          <w:lang w:eastAsia="zh-CN"/>
        </w:rPr>
        <w:t>Procedure for provisioning CAG information to the CMF</w:t>
      </w:r>
      <w:r>
        <w:tab/>
      </w:r>
      <w:r>
        <w:fldChar w:fldCharType="begin" w:fldLock="1"/>
      </w:r>
      <w:r>
        <w:instrText xml:space="preserve"> PAGEREF _Toc177467046 \h </w:instrText>
      </w:r>
      <w:r>
        <w:fldChar w:fldCharType="separate"/>
      </w:r>
      <w:r>
        <w:t>15</w:t>
      </w:r>
      <w:r>
        <w:fldChar w:fldCharType="end"/>
      </w:r>
    </w:p>
    <w:p w14:paraId="21C2B1F7" w14:textId="7138EEDA" w:rsidR="00641FB6" w:rsidRDefault="00641FB6">
      <w:pPr>
        <w:pStyle w:val="TOC4"/>
        <w:rPr>
          <w:rFonts w:asciiTheme="minorHAnsi" w:eastAsiaTheme="minorEastAsia" w:hAnsiTheme="minorHAnsi" w:cstheme="minorBidi"/>
          <w:kern w:val="2"/>
          <w:sz w:val="22"/>
          <w:szCs w:val="22"/>
          <w14:ligatures w14:val="standardContextual"/>
        </w:rPr>
      </w:pPr>
      <w:r w:rsidRPr="00700789">
        <w:rPr>
          <w:rFonts w:eastAsiaTheme="minorEastAsia"/>
          <w:lang w:eastAsia="zh-CN"/>
        </w:rPr>
        <w:t>6.3.2.2</w:t>
      </w:r>
      <w:r>
        <w:rPr>
          <w:rFonts w:asciiTheme="minorHAnsi" w:eastAsiaTheme="minorEastAsia" w:hAnsiTheme="minorHAnsi" w:cstheme="minorBidi"/>
          <w:kern w:val="2"/>
          <w:sz w:val="22"/>
          <w:szCs w:val="22"/>
          <w14:ligatures w14:val="standardContextual"/>
        </w:rPr>
        <w:tab/>
      </w:r>
      <w:r w:rsidRPr="00700789">
        <w:rPr>
          <w:rFonts w:eastAsiaTheme="minorEastAsia"/>
          <w:lang w:eastAsia="zh-CN"/>
        </w:rPr>
        <w:t>Procedure for visitor UE registration</w:t>
      </w:r>
      <w:r>
        <w:tab/>
      </w:r>
      <w:r>
        <w:fldChar w:fldCharType="begin" w:fldLock="1"/>
      </w:r>
      <w:r>
        <w:instrText xml:space="preserve"> PAGEREF _Toc177467047 \h </w:instrText>
      </w:r>
      <w:r>
        <w:fldChar w:fldCharType="separate"/>
      </w:r>
      <w:r>
        <w:t>16</w:t>
      </w:r>
      <w:r>
        <w:fldChar w:fldCharType="end"/>
      </w:r>
    </w:p>
    <w:p w14:paraId="453205EE" w14:textId="4B6EBA76" w:rsidR="00641FB6" w:rsidRDefault="00641FB6">
      <w:pPr>
        <w:pStyle w:val="TOC4"/>
        <w:rPr>
          <w:rFonts w:asciiTheme="minorHAnsi" w:eastAsiaTheme="minorEastAsia" w:hAnsiTheme="minorHAnsi" w:cstheme="minorBidi"/>
          <w:kern w:val="2"/>
          <w:sz w:val="22"/>
          <w:szCs w:val="22"/>
          <w14:ligatures w14:val="standardContextual"/>
        </w:rPr>
      </w:pPr>
      <w:r w:rsidRPr="00700789">
        <w:rPr>
          <w:rFonts w:eastAsiaTheme="minorEastAsia"/>
        </w:rPr>
        <w:t>6.3.2.3</w:t>
      </w:r>
      <w:r>
        <w:rPr>
          <w:rFonts w:asciiTheme="minorHAnsi" w:eastAsiaTheme="minorEastAsia" w:hAnsiTheme="minorHAnsi" w:cstheme="minorBidi"/>
          <w:kern w:val="2"/>
          <w:sz w:val="22"/>
          <w:szCs w:val="22"/>
          <w14:ligatures w14:val="standardContextual"/>
        </w:rPr>
        <w:tab/>
      </w:r>
      <w:r w:rsidRPr="00700789">
        <w:rPr>
          <w:rFonts w:eastAsiaTheme="minorEastAsia"/>
        </w:rPr>
        <w:t>Procedure for CMF Registration</w:t>
      </w:r>
      <w:r>
        <w:tab/>
      </w:r>
      <w:r>
        <w:fldChar w:fldCharType="begin" w:fldLock="1"/>
      </w:r>
      <w:r>
        <w:instrText xml:space="preserve"> PAGEREF _Toc177467048 \h </w:instrText>
      </w:r>
      <w:r>
        <w:fldChar w:fldCharType="separate"/>
      </w:r>
      <w:r>
        <w:t>17</w:t>
      </w:r>
      <w:r>
        <w:fldChar w:fldCharType="end"/>
      </w:r>
    </w:p>
    <w:p w14:paraId="2B1A53F4" w14:textId="51316983" w:rsidR="00641FB6" w:rsidRDefault="00641FB6">
      <w:pPr>
        <w:pStyle w:val="TOC4"/>
        <w:rPr>
          <w:rFonts w:asciiTheme="minorHAnsi" w:eastAsiaTheme="minorEastAsia" w:hAnsiTheme="minorHAnsi" w:cstheme="minorBidi"/>
          <w:kern w:val="2"/>
          <w:sz w:val="22"/>
          <w:szCs w:val="22"/>
          <w14:ligatures w14:val="standardContextual"/>
        </w:rPr>
      </w:pPr>
      <w:r w:rsidRPr="00700789">
        <w:rPr>
          <w:rFonts w:eastAsiaTheme="minorEastAsia"/>
        </w:rPr>
        <w:t>6.3.2.4</w:t>
      </w:r>
      <w:r>
        <w:rPr>
          <w:rFonts w:asciiTheme="minorHAnsi" w:eastAsiaTheme="minorEastAsia" w:hAnsiTheme="minorHAnsi" w:cstheme="minorBidi"/>
          <w:kern w:val="2"/>
          <w:sz w:val="22"/>
          <w:szCs w:val="22"/>
          <w14:ligatures w14:val="standardContextual"/>
        </w:rPr>
        <w:tab/>
      </w:r>
      <w:r w:rsidRPr="00700789">
        <w:rPr>
          <w:rFonts w:eastAsiaTheme="minorEastAsia"/>
        </w:rPr>
        <w:t>Procedure for CMF discovery</w:t>
      </w:r>
      <w:r>
        <w:tab/>
      </w:r>
      <w:r>
        <w:fldChar w:fldCharType="begin" w:fldLock="1"/>
      </w:r>
      <w:r>
        <w:instrText xml:space="preserve"> PAGEREF _Toc177467049 \h </w:instrText>
      </w:r>
      <w:r>
        <w:fldChar w:fldCharType="separate"/>
      </w:r>
      <w:r>
        <w:t>17</w:t>
      </w:r>
      <w:r>
        <w:fldChar w:fldCharType="end"/>
      </w:r>
    </w:p>
    <w:p w14:paraId="2C137EF9" w14:textId="13427DEF" w:rsidR="00641FB6" w:rsidRDefault="00641FB6">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_Toc177467050 \h </w:instrText>
      </w:r>
      <w:r>
        <w:fldChar w:fldCharType="separate"/>
      </w:r>
      <w:r>
        <w:t>18</w:t>
      </w:r>
      <w:r>
        <w:fldChar w:fldCharType="end"/>
      </w:r>
    </w:p>
    <w:p w14:paraId="02FAED4E" w14:textId="42CA213E" w:rsidR="00641FB6" w:rsidRDefault="00641FB6">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provisioning of subscribers allowed to access CAG cell using CAG subscription update from AF</w:t>
      </w:r>
      <w:r>
        <w:tab/>
      </w:r>
      <w:r>
        <w:fldChar w:fldCharType="begin" w:fldLock="1"/>
      </w:r>
      <w:r>
        <w:instrText xml:space="preserve"> PAGEREF _Toc177467051 \h </w:instrText>
      </w:r>
      <w:r>
        <w:fldChar w:fldCharType="separate"/>
      </w:r>
      <w:r>
        <w:t>18</w:t>
      </w:r>
      <w:r>
        <w:fldChar w:fldCharType="end"/>
      </w:r>
    </w:p>
    <w:p w14:paraId="6F6E6A74" w14:textId="7F6743D0" w:rsidR="00641FB6" w:rsidRDefault="00641FB6">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_Toc177467052 \h </w:instrText>
      </w:r>
      <w:r>
        <w:fldChar w:fldCharType="separate"/>
      </w:r>
      <w:r>
        <w:t>18</w:t>
      </w:r>
      <w:r>
        <w:fldChar w:fldCharType="end"/>
      </w:r>
    </w:p>
    <w:p w14:paraId="79F6C8EB" w14:textId="4CECFB32" w:rsidR="00641FB6" w:rsidRDefault="00641FB6">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_Toc177467053 \h </w:instrText>
      </w:r>
      <w:r>
        <w:fldChar w:fldCharType="separate"/>
      </w:r>
      <w:r>
        <w:t>19</w:t>
      </w:r>
      <w:r>
        <w:fldChar w:fldCharType="end"/>
      </w:r>
    </w:p>
    <w:p w14:paraId="0B86DBFB" w14:textId="2DCB1D71" w:rsidR="00641FB6" w:rsidRDefault="00641FB6">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_Toc177467054 \h </w:instrText>
      </w:r>
      <w:r>
        <w:fldChar w:fldCharType="separate"/>
      </w:r>
      <w:r>
        <w:t>19</w:t>
      </w:r>
      <w:r>
        <w:fldChar w:fldCharType="end"/>
      </w:r>
    </w:p>
    <w:p w14:paraId="4FB1E25B" w14:textId="786132BD" w:rsidR="00641FB6" w:rsidRDefault="00641FB6">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AF request redirection</w:t>
      </w:r>
      <w:r>
        <w:tab/>
      </w:r>
      <w:r>
        <w:fldChar w:fldCharType="begin" w:fldLock="1"/>
      </w:r>
      <w:r>
        <w:instrText xml:space="preserve"> PAGEREF _Toc177467055 \h </w:instrText>
      </w:r>
      <w:r>
        <w:fldChar w:fldCharType="separate"/>
      </w:r>
      <w:r>
        <w:t>20</w:t>
      </w:r>
      <w:r>
        <w:fldChar w:fldCharType="end"/>
      </w:r>
    </w:p>
    <w:p w14:paraId="7645A368" w14:textId="55EB2F85" w:rsidR="00641FB6" w:rsidRDefault="00641FB6">
      <w:pPr>
        <w:pStyle w:val="TOC3"/>
        <w:rPr>
          <w:rFonts w:asciiTheme="minorHAnsi" w:eastAsiaTheme="minorEastAsia" w:hAnsiTheme="minorHAnsi" w:cstheme="minorBidi"/>
          <w:kern w:val="2"/>
          <w:sz w:val="22"/>
          <w:szCs w:val="22"/>
          <w14:ligatures w14:val="standardContextual"/>
        </w:rPr>
      </w:pPr>
      <w:r>
        <w:rPr>
          <w:lang w:eastAsia="zh-CN"/>
        </w:rPr>
        <w:t>6.4.3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_Toc177467056 \h </w:instrText>
      </w:r>
      <w:r>
        <w:fldChar w:fldCharType="separate"/>
      </w:r>
      <w:r>
        <w:t>20</w:t>
      </w:r>
      <w:r>
        <w:fldChar w:fldCharType="end"/>
      </w:r>
    </w:p>
    <w:p w14:paraId="689AD1A1" w14:textId="3EF25380" w:rsidR="00641FB6" w:rsidRDefault="00641FB6">
      <w:pPr>
        <w:pStyle w:val="TOC2"/>
        <w:rPr>
          <w:rFonts w:asciiTheme="minorHAnsi" w:eastAsiaTheme="minorEastAsia" w:hAnsiTheme="minorHAnsi" w:cstheme="minorBidi"/>
          <w:kern w:val="2"/>
          <w:sz w:val="22"/>
          <w:szCs w:val="22"/>
          <w14:ligatures w14:val="standardContextual"/>
        </w:rPr>
      </w:pPr>
      <w:r w:rsidRPr="00700789">
        <w:rPr>
          <w:rFonts w:eastAsia="DengXian"/>
        </w:rPr>
        <w:t>6.5</w:t>
      </w:r>
      <w:r>
        <w:rPr>
          <w:rFonts w:asciiTheme="minorHAnsi" w:eastAsiaTheme="minorEastAsia" w:hAnsiTheme="minorHAnsi" w:cstheme="minorBidi"/>
          <w:kern w:val="2"/>
          <w:sz w:val="22"/>
          <w:szCs w:val="22"/>
          <w14:ligatures w14:val="standardContextual"/>
        </w:rPr>
        <w:tab/>
      </w:r>
      <w:r w:rsidRPr="00700789">
        <w:rPr>
          <w:rFonts w:eastAsia="DengXian"/>
        </w:rPr>
        <w:t>Solution #5: Handover from/to CSG cell to/from CAG cell using mapped CAG/CSG ID</w:t>
      </w:r>
      <w:r>
        <w:tab/>
      </w:r>
      <w:r>
        <w:fldChar w:fldCharType="begin" w:fldLock="1"/>
      </w:r>
      <w:r>
        <w:instrText xml:space="preserve"> PAGEREF _Toc177467057 \h </w:instrText>
      </w:r>
      <w:r>
        <w:fldChar w:fldCharType="separate"/>
      </w:r>
      <w:r>
        <w:t>21</w:t>
      </w:r>
      <w:r>
        <w:fldChar w:fldCharType="end"/>
      </w:r>
    </w:p>
    <w:p w14:paraId="1668E947" w14:textId="03841D44" w:rsidR="00641FB6" w:rsidRDefault="00641FB6">
      <w:pPr>
        <w:pStyle w:val="TOC3"/>
        <w:rPr>
          <w:rFonts w:asciiTheme="minorHAnsi" w:eastAsiaTheme="minorEastAsia" w:hAnsiTheme="minorHAnsi" w:cstheme="minorBidi"/>
          <w:kern w:val="2"/>
          <w:sz w:val="22"/>
          <w:szCs w:val="22"/>
          <w14:ligatures w14:val="standardContextual"/>
        </w:rPr>
      </w:pPr>
      <w:r w:rsidRPr="00700789">
        <w:rPr>
          <w:rFonts w:eastAsia="DengXian"/>
        </w:rPr>
        <w:t>6.5.1</w:t>
      </w:r>
      <w:r>
        <w:rPr>
          <w:rFonts w:asciiTheme="minorHAnsi" w:eastAsiaTheme="minorEastAsia" w:hAnsiTheme="minorHAnsi" w:cstheme="minorBidi"/>
          <w:kern w:val="2"/>
          <w:sz w:val="22"/>
          <w:szCs w:val="22"/>
          <w14:ligatures w14:val="standardContextual"/>
        </w:rPr>
        <w:tab/>
      </w:r>
      <w:r w:rsidRPr="00700789">
        <w:rPr>
          <w:rFonts w:eastAsia="DengXian"/>
        </w:rPr>
        <w:t>Description</w:t>
      </w:r>
      <w:r>
        <w:tab/>
      </w:r>
      <w:r>
        <w:fldChar w:fldCharType="begin" w:fldLock="1"/>
      </w:r>
      <w:r>
        <w:instrText xml:space="preserve"> PAGEREF _Toc177467058 \h </w:instrText>
      </w:r>
      <w:r>
        <w:fldChar w:fldCharType="separate"/>
      </w:r>
      <w:r>
        <w:t>21</w:t>
      </w:r>
      <w:r>
        <w:fldChar w:fldCharType="end"/>
      </w:r>
    </w:p>
    <w:p w14:paraId="51CA0FD3" w14:textId="7DBBDA55" w:rsidR="00641FB6" w:rsidRDefault="00641FB6">
      <w:pPr>
        <w:pStyle w:val="TOC3"/>
        <w:rPr>
          <w:rFonts w:asciiTheme="minorHAnsi" w:eastAsiaTheme="minorEastAsia" w:hAnsiTheme="minorHAnsi" w:cstheme="minorBidi"/>
          <w:kern w:val="2"/>
          <w:sz w:val="22"/>
          <w:szCs w:val="22"/>
          <w14:ligatures w14:val="standardContextual"/>
        </w:rPr>
      </w:pPr>
      <w:r w:rsidRPr="00700789">
        <w:rPr>
          <w:rFonts w:eastAsia="DengXian"/>
        </w:rPr>
        <w:t>6.5.2</w:t>
      </w:r>
      <w:r>
        <w:rPr>
          <w:rFonts w:asciiTheme="minorHAnsi" w:eastAsiaTheme="minorEastAsia" w:hAnsiTheme="minorHAnsi" w:cstheme="minorBidi"/>
          <w:kern w:val="2"/>
          <w:sz w:val="22"/>
          <w:szCs w:val="22"/>
          <w14:ligatures w14:val="standardContextual"/>
        </w:rPr>
        <w:tab/>
      </w:r>
      <w:r w:rsidRPr="00700789">
        <w:rPr>
          <w:rFonts w:eastAsia="DengXian"/>
        </w:rPr>
        <w:t>Procedures</w:t>
      </w:r>
      <w:r>
        <w:tab/>
      </w:r>
      <w:r>
        <w:fldChar w:fldCharType="begin" w:fldLock="1"/>
      </w:r>
      <w:r>
        <w:instrText xml:space="preserve"> PAGEREF _Toc177467059 \h </w:instrText>
      </w:r>
      <w:r>
        <w:fldChar w:fldCharType="separate"/>
      </w:r>
      <w:r>
        <w:t>21</w:t>
      </w:r>
      <w:r>
        <w:fldChar w:fldCharType="end"/>
      </w:r>
    </w:p>
    <w:p w14:paraId="4FCDF2FC" w14:textId="0BBDDEA9" w:rsidR="00641FB6" w:rsidRDefault="00641FB6">
      <w:pPr>
        <w:pStyle w:val="TOC3"/>
        <w:rPr>
          <w:rFonts w:asciiTheme="minorHAnsi" w:eastAsiaTheme="minorEastAsia" w:hAnsiTheme="minorHAnsi" w:cstheme="minorBidi"/>
          <w:kern w:val="2"/>
          <w:sz w:val="22"/>
          <w:szCs w:val="22"/>
          <w14:ligatures w14:val="standardContextual"/>
        </w:rPr>
      </w:pPr>
      <w:r w:rsidRPr="00700789">
        <w:rPr>
          <w:rFonts w:eastAsia="DengXian"/>
        </w:rPr>
        <w:t>6.5.3</w:t>
      </w:r>
      <w:r>
        <w:rPr>
          <w:rFonts w:asciiTheme="minorHAnsi" w:eastAsiaTheme="minorEastAsia" w:hAnsiTheme="minorHAnsi" w:cstheme="minorBidi"/>
          <w:kern w:val="2"/>
          <w:sz w:val="22"/>
          <w:szCs w:val="22"/>
          <w14:ligatures w14:val="standardContextual"/>
        </w:rPr>
        <w:tab/>
      </w:r>
      <w:r w:rsidRPr="00700789">
        <w:rPr>
          <w:rFonts w:eastAsia="DengXian"/>
        </w:rPr>
        <w:t>Impacts on services, entities and interfaces</w:t>
      </w:r>
      <w:r>
        <w:tab/>
      </w:r>
      <w:r>
        <w:fldChar w:fldCharType="begin" w:fldLock="1"/>
      </w:r>
      <w:r>
        <w:instrText xml:space="preserve"> PAGEREF _Toc177467060 \h </w:instrText>
      </w:r>
      <w:r>
        <w:fldChar w:fldCharType="separate"/>
      </w:r>
      <w:r>
        <w:t>23</w:t>
      </w:r>
      <w:r>
        <w:fldChar w:fldCharType="end"/>
      </w:r>
    </w:p>
    <w:p w14:paraId="2AEF8584" w14:textId="4EBE45B0" w:rsidR="00641FB6" w:rsidRDefault="00641FB6">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Solution #6: Management-based CAG cell and CSG cell mapping to support interworking</w:t>
      </w:r>
      <w:r>
        <w:tab/>
      </w:r>
      <w:r>
        <w:fldChar w:fldCharType="begin" w:fldLock="1"/>
      </w:r>
      <w:r>
        <w:instrText xml:space="preserve"> PAGEREF _Toc177467061 \h </w:instrText>
      </w:r>
      <w:r>
        <w:fldChar w:fldCharType="separate"/>
      </w:r>
      <w:r>
        <w:t>24</w:t>
      </w:r>
      <w:r>
        <w:fldChar w:fldCharType="end"/>
      </w:r>
    </w:p>
    <w:p w14:paraId="41E1D5DF" w14:textId="26360EC0" w:rsidR="00641FB6" w:rsidRDefault="00641FB6">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_Toc177467062 \h </w:instrText>
      </w:r>
      <w:r>
        <w:fldChar w:fldCharType="separate"/>
      </w:r>
      <w:r>
        <w:t>24</w:t>
      </w:r>
      <w:r>
        <w:fldChar w:fldCharType="end"/>
      </w:r>
    </w:p>
    <w:p w14:paraId="0FD69957" w14:textId="096FC8F0" w:rsidR="00641FB6" w:rsidRDefault="00641FB6">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_Toc177467063 \h </w:instrText>
      </w:r>
      <w:r>
        <w:fldChar w:fldCharType="separate"/>
      </w:r>
      <w:r>
        <w:t>24</w:t>
      </w:r>
      <w:r>
        <w:fldChar w:fldCharType="end"/>
      </w:r>
    </w:p>
    <w:p w14:paraId="36C56377" w14:textId="48F34330" w:rsidR="00641FB6" w:rsidRDefault="00641FB6">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_Toc177467064 \h </w:instrText>
      </w:r>
      <w:r>
        <w:fldChar w:fldCharType="separate"/>
      </w:r>
      <w:r>
        <w:t>25</w:t>
      </w:r>
      <w:r>
        <w:fldChar w:fldCharType="end"/>
      </w:r>
    </w:p>
    <w:p w14:paraId="4D85A34C" w14:textId="093114CD" w:rsidR="00641FB6" w:rsidRDefault="00641FB6">
      <w:pPr>
        <w:pStyle w:val="TOC4"/>
        <w:rPr>
          <w:rFonts w:asciiTheme="minorHAnsi" w:eastAsiaTheme="minorEastAsia" w:hAnsiTheme="minorHAnsi" w:cstheme="minorBidi"/>
          <w:kern w:val="2"/>
          <w:sz w:val="22"/>
          <w:szCs w:val="22"/>
          <w14:ligatures w14:val="standardContextual"/>
        </w:rPr>
      </w:pPr>
      <w:r>
        <w:t>6.6.3.1</w:t>
      </w:r>
      <w:r>
        <w:rPr>
          <w:rFonts w:asciiTheme="minorHAnsi" w:eastAsiaTheme="minorEastAsia" w:hAnsiTheme="minorHAnsi" w:cstheme="minorBidi"/>
          <w:kern w:val="2"/>
          <w:sz w:val="22"/>
          <w:szCs w:val="22"/>
          <w14:ligatures w14:val="standardContextual"/>
        </w:rPr>
        <w:tab/>
      </w:r>
      <w:r>
        <w:t>HO procedure from 5GS to EPS</w:t>
      </w:r>
      <w:r>
        <w:tab/>
      </w:r>
      <w:r>
        <w:fldChar w:fldCharType="begin" w:fldLock="1"/>
      </w:r>
      <w:r>
        <w:instrText xml:space="preserve"> PAGEREF _Toc177467065 \h </w:instrText>
      </w:r>
      <w:r>
        <w:fldChar w:fldCharType="separate"/>
      </w:r>
      <w:r>
        <w:t>25</w:t>
      </w:r>
      <w:r>
        <w:fldChar w:fldCharType="end"/>
      </w:r>
    </w:p>
    <w:p w14:paraId="1AD67700" w14:textId="6D31F478" w:rsidR="00641FB6" w:rsidRDefault="00641FB6">
      <w:pPr>
        <w:pStyle w:val="TOC4"/>
        <w:rPr>
          <w:rFonts w:asciiTheme="minorHAnsi" w:eastAsiaTheme="minorEastAsia" w:hAnsiTheme="minorHAnsi" w:cstheme="minorBidi"/>
          <w:kern w:val="2"/>
          <w:sz w:val="22"/>
          <w:szCs w:val="22"/>
          <w14:ligatures w14:val="standardContextual"/>
        </w:rPr>
      </w:pPr>
      <w:r>
        <w:t>6.6.3.2</w:t>
      </w:r>
      <w:r>
        <w:rPr>
          <w:rFonts w:asciiTheme="minorHAnsi" w:eastAsiaTheme="minorEastAsia" w:hAnsiTheme="minorHAnsi" w:cstheme="minorBidi"/>
          <w:kern w:val="2"/>
          <w:sz w:val="22"/>
          <w:szCs w:val="22"/>
          <w14:ligatures w14:val="standardContextual"/>
        </w:rPr>
        <w:tab/>
      </w:r>
      <w:r>
        <w:t>HO procedure from EPS to 5GS</w:t>
      </w:r>
      <w:r>
        <w:tab/>
      </w:r>
      <w:r>
        <w:fldChar w:fldCharType="begin" w:fldLock="1"/>
      </w:r>
      <w:r>
        <w:instrText xml:space="preserve"> PAGEREF _Toc177467066 \h </w:instrText>
      </w:r>
      <w:r>
        <w:fldChar w:fldCharType="separate"/>
      </w:r>
      <w:r>
        <w:t>25</w:t>
      </w:r>
      <w:r>
        <w:fldChar w:fldCharType="end"/>
      </w:r>
    </w:p>
    <w:p w14:paraId="309FED0E" w14:textId="7F55590F" w:rsidR="00641FB6" w:rsidRDefault="00641FB6">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_Toc177467067 \h </w:instrText>
      </w:r>
      <w:r>
        <w:fldChar w:fldCharType="separate"/>
      </w:r>
      <w:r>
        <w:t>26</w:t>
      </w:r>
      <w:r>
        <w:fldChar w:fldCharType="end"/>
      </w:r>
    </w:p>
    <w:p w14:paraId="0255F274" w14:textId="3A58EEE5" w:rsidR="00641FB6" w:rsidRDefault="00641FB6">
      <w:pPr>
        <w:pStyle w:val="TOC2"/>
        <w:rPr>
          <w:rFonts w:asciiTheme="minorHAnsi" w:eastAsiaTheme="minorEastAsia" w:hAnsiTheme="minorHAnsi" w:cstheme="minorBidi"/>
          <w:kern w:val="2"/>
          <w:sz w:val="22"/>
          <w:szCs w:val="22"/>
          <w14:ligatures w14:val="standardContextual"/>
        </w:rPr>
      </w:pPr>
      <w:r>
        <w:lastRenderedPageBreak/>
        <w:t>6.7</w:t>
      </w:r>
      <w:r>
        <w:rPr>
          <w:rFonts w:asciiTheme="minorHAnsi" w:eastAsiaTheme="minorEastAsia" w:hAnsiTheme="minorHAnsi" w:cstheme="minorBidi"/>
          <w:kern w:val="2"/>
          <w:sz w:val="22"/>
          <w:szCs w:val="22"/>
          <w14:ligatures w14:val="standardContextual"/>
        </w:rPr>
        <w:tab/>
      </w:r>
      <w:r>
        <w:t>Solution #7: Reusing the existing mechanism for UE configuration and idle mobility</w:t>
      </w:r>
      <w:r>
        <w:tab/>
      </w:r>
      <w:r>
        <w:fldChar w:fldCharType="begin" w:fldLock="1"/>
      </w:r>
      <w:r>
        <w:instrText xml:space="preserve"> PAGEREF _Toc177467068 \h </w:instrText>
      </w:r>
      <w:r>
        <w:fldChar w:fldCharType="separate"/>
      </w:r>
      <w:r>
        <w:t>26</w:t>
      </w:r>
      <w:r>
        <w:fldChar w:fldCharType="end"/>
      </w:r>
    </w:p>
    <w:p w14:paraId="364300BE" w14:textId="37104F46" w:rsidR="00641FB6" w:rsidRDefault="00641FB6">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_Toc177467069 \h </w:instrText>
      </w:r>
      <w:r>
        <w:fldChar w:fldCharType="separate"/>
      </w:r>
      <w:r>
        <w:t>26</w:t>
      </w:r>
      <w:r>
        <w:fldChar w:fldCharType="end"/>
      </w:r>
    </w:p>
    <w:p w14:paraId="43804022" w14:textId="05D68E79" w:rsidR="00641FB6" w:rsidRDefault="00641FB6">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_Toc177467070 \h </w:instrText>
      </w:r>
      <w:r>
        <w:fldChar w:fldCharType="separate"/>
      </w:r>
      <w:r>
        <w:t>27</w:t>
      </w:r>
      <w:r>
        <w:fldChar w:fldCharType="end"/>
      </w:r>
    </w:p>
    <w:p w14:paraId="2A29314B" w14:textId="25487023" w:rsidR="00641FB6" w:rsidRDefault="00641FB6">
      <w:pPr>
        <w:pStyle w:val="TOC3"/>
        <w:rPr>
          <w:rFonts w:asciiTheme="minorHAnsi" w:eastAsiaTheme="minorEastAsia" w:hAnsiTheme="minorHAnsi" w:cstheme="minorBidi"/>
          <w:kern w:val="2"/>
          <w:sz w:val="22"/>
          <w:szCs w:val="22"/>
          <w14:ligatures w14:val="standardContextual"/>
        </w:rPr>
      </w:pPr>
      <w:r>
        <w:rPr>
          <w:lang w:eastAsia="zh-CN"/>
        </w:rPr>
        <w:t>6.7.3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_Toc177467071 \h </w:instrText>
      </w:r>
      <w:r>
        <w:fldChar w:fldCharType="separate"/>
      </w:r>
      <w:r>
        <w:t>27</w:t>
      </w:r>
      <w:r>
        <w:fldChar w:fldCharType="end"/>
      </w:r>
    </w:p>
    <w:p w14:paraId="0954D507" w14:textId="4104ABDC" w:rsidR="00641FB6" w:rsidRDefault="00641FB6">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Solution #8: The connected mode mobility between 4G CSG cell and 5G CAG cell</w:t>
      </w:r>
      <w:r>
        <w:tab/>
      </w:r>
      <w:r>
        <w:fldChar w:fldCharType="begin" w:fldLock="1"/>
      </w:r>
      <w:r>
        <w:instrText xml:space="preserve"> PAGEREF _Toc177467072 \h </w:instrText>
      </w:r>
      <w:r>
        <w:fldChar w:fldCharType="separate"/>
      </w:r>
      <w:r>
        <w:t>27</w:t>
      </w:r>
      <w:r>
        <w:fldChar w:fldCharType="end"/>
      </w:r>
    </w:p>
    <w:p w14:paraId="167D2BA9" w14:textId="53188153" w:rsidR="00641FB6" w:rsidRDefault="00641FB6">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_Toc177467073 \h </w:instrText>
      </w:r>
      <w:r>
        <w:fldChar w:fldCharType="separate"/>
      </w:r>
      <w:r>
        <w:t>27</w:t>
      </w:r>
      <w:r>
        <w:fldChar w:fldCharType="end"/>
      </w:r>
    </w:p>
    <w:p w14:paraId="5B00BC1F" w14:textId="09B75910" w:rsidR="00641FB6" w:rsidRDefault="00641FB6">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_Toc177467074 \h </w:instrText>
      </w:r>
      <w:r>
        <w:fldChar w:fldCharType="separate"/>
      </w:r>
      <w:r>
        <w:t>28</w:t>
      </w:r>
      <w:r>
        <w:fldChar w:fldCharType="end"/>
      </w:r>
    </w:p>
    <w:p w14:paraId="463DE746" w14:textId="0325DD1E" w:rsidR="00641FB6" w:rsidRDefault="00641FB6">
      <w:pPr>
        <w:pStyle w:val="TOC4"/>
        <w:rPr>
          <w:rFonts w:asciiTheme="minorHAnsi" w:eastAsiaTheme="minorEastAsia" w:hAnsiTheme="minorHAnsi" w:cstheme="minorBidi"/>
          <w:kern w:val="2"/>
          <w:sz w:val="22"/>
          <w:szCs w:val="22"/>
          <w14:ligatures w14:val="standardContextual"/>
        </w:rPr>
      </w:pPr>
      <w:r>
        <w:t>6.8.3.1</w:t>
      </w:r>
      <w:r>
        <w:rPr>
          <w:rFonts w:asciiTheme="minorHAnsi" w:eastAsiaTheme="minorEastAsia" w:hAnsiTheme="minorHAnsi" w:cstheme="minorBidi"/>
          <w:kern w:val="2"/>
          <w:sz w:val="22"/>
          <w:szCs w:val="22"/>
          <w14:ligatures w14:val="standardContextual"/>
        </w:rPr>
        <w:tab/>
      </w:r>
      <w:r>
        <w:t>HO from 5GS to EPS</w:t>
      </w:r>
      <w:r>
        <w:tab/>
      </w:r>
      <w:r>
        <w:fldChar w:fldCharType="begin" w:fldLock="1"/>
      </w:r>
      <w:r>
        <w:instrText xml:space="preserve"> PAGEREF _Toc177467075 \h </w:instrText>
      </w:r>
      <w:r>
        <w:fldChar w:fldCharType="separate"/>
      </w:r>
      <w:r>
        <w:t>28</w:t>
      </w:r>
      <w:r>
        <w:fldChar w:fldCharType="end"/>
      </w:r>
    </w:p>
    <w:p w14:paraId="4FDE457D" w14:textId="3F157BE7" w:rsidR="00641FB6" w:rsidRDefault="00641FB6">
      <w:pPr>
        <w:pStyle w:val="TOC4"/>
        <w:rPr>
          <w:rFonts w:asciiTheme="minorHAnsi" w:eastAsiaTheme="minorEastAsia" w:hAnsiTheme="minorHAnsi" w:cstheme="minorBidi"/>
          <w:kern w:val="2"/>
          <w:sz w:val="22"/>
          <w:szCs w:val="22"/>
          <w14:ligatures w14:val="standardContextual"/>
        </w:rPr>
      </w:pPr>
      <w:r>
        <w:t>6.8.3.2</w:t>
      </w:r>
      <w:r>
        <w:rPr>
          <w:rFonts w:asciiTheme="minorHAnsi" w:eastAsiaTheme="minorEastAsia" w:hAnsiTheme="minorHAnsi" w:cstheme="minorBidi"/>
          <w:kern w:val="2"/>
          <w:sz w:val="22"/>
          <w:szCs w:val="22"/>
          <w14:ligatures w14:val="standardContextual"/>
        </w:rPr>
        <w:tab/>
      </w:r>
      <w:r>
        <w:t>HO from EPS to 5GS</w:t>
      </w:r>
      <w:r>
        <w:tab/>
      </w:r>
      <w:r>
        <w:fldChar w:fldCharType="begin" w:fldLock="1"/>
      </w:r>
      <w:r>
        <w:instrText xml:space="preserve"> PAGEREF _Toc177467076 \h </w:instrText>
      </w:r>
      <w:r>
        <w:fldChar w:fldCharType="separate"/>
      </w:r>
      <w:r>
        <w:t>28</w:t>
      </w:r>
      <w:r>
        <w:fldChar w:fldCharType="end"/>
      </w:r>
    </w:p>
    <w:p w14:paraId="1D1CBD2E" w14:textId="03351BA8" w:rsidR="00641FB6" w:rsidRDefault="00641FB6">
      <w:pPr>
        <w:pStyle w:val="TOC3"/>
        <w:rPr>
          <w:rFonts w:asciiTheme="minorHAnsi" w:eastAsiaTheme="minorEastAsia" w:hAnsiTheme="minorHAnsi" w:cstheme="minorBidi"/>
          <w:kern w:val="2"/>
          <w:sz w:val="22"/>
          <w:szCs w:val="22"/>
          <w14:ligatures w14:val="standardContextual"/>
        </w:rPr>
      </w:pPr>
      <w:r>
        <w:t>6.8.3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_Toc177467077 \h </w:instrText>
      </w:r>
      <w:r>
        <w:fldChar w:fldCharType="separate"/>
      </w:r>
      <w:r>
        <w:t>29</w:t>
      </w:r>
      <w:r>
        <w:fldChar w:fldCharType="end"/>
      </w:r>
    </w:p>
    <w:p w14:paraId="72924F58" w14:textId="1F7A2641" w:rsidR="00641FB6" w:rsidRDefault="00641FB6">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Solution #9: Solution for mobility between CAG and CSG cells</w:t>
      </w:r>
      <w:r>
        <w:tab/>
      </w:r>
      <w:r>
        <w:fldChar w:fldCharType="begin" w:fldLock="1"/>
      </w:r>
      <w:r>
        <w:instrText xml:space="preserve"> PAGEREF _Toc177467078 \h </w:instrText>
      </w:r>
      <w:r>
        <w:fldChar w:fldCharType="separate"/>
      </w:r>
      <w:r>
        <w:t>29</w:t>
      </w:r>
      <w:r>
        <w:fldChar w:fldCharType="end"/>
      </w:r>
    </w:p>
    <w:p w14:paraId="71FAE7AA" w14:textId="26E13180" w:rsidR="00641FB6" w:rsidRDefault="00641FB6">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_Toc177467079 \h </w:instrText>
      </w:r>
      <w:r>
        <w:fldChar w:fldCharType="separate"/>
      </w:r>
      <w:r>
        <w:t>29</w:t>
      </w:r>
      <w:r>
        <w:fldChar w:fldCharType="end"/>
      </w:r>
    </w:p>
    <w:p w14:paraId="419658F9" w14:textId="6BC906EF" w:rsidR="00641FB6" w:rsidRDefault="00641FB6">
      <w:pPr>
        <w:pStyle w:val="TOC3"/>
        <w:rPr>
          <w:rFonts w:asciiTheme="minorHAnsi" w:eastAsiaTheme="minorEastAsia" w:hAnsiTheme="minorHAnsi" w:cstheme="minorBidi"/>
          <w:kern w:val="2"/>
          <w:sz w:val="22"/>
          <w:szCs w:val="22"/>
          <w14:ligatures w14:val="standardContextual"/>
        </w:rPr>
      </w:pPr>
      <w:r>
        <w:t>6.9.2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_Toc177467080 \h </w:instrText>
      </w:r>
      <w:r>
        <w:fldChar w:fldCharType="separate"/>
      </w:r>
      <w:r>
        <w:t>30</w:t>
      </w:r>
      <w:r>
        <w:fldChar w:fldCharType="end"/>
      </w:r>
    </w:p>
    <w:p w14:paraId="3FE017CE" w14:textId="0076C404" w:rsidR="00641FB6" w:rsidRDefault="00641FB6">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_Toc177467081 \h </w:instrText>
      </w:r>
      <w:r>
        <w:fldChar w:fldCharType="separate"/>
      </w:r>
      <w:r>
        <w:t>30</w:t>
      </w:r>
      <w:r>
        <w:fldChar w:fldCharType="end"/>
      </w:r>
    </w:p>
    <w:p w14:paraId="12FE2164" w14:textId="677CB315" w:rsidR="00641FB6" w:rsidRDefault="00641FB6">
      <w:pPr>
        <w:pStyle w:val="TOC2"/>
        <w:rPr>
          <w:rFonts w:asciiTheme="minorHAnsi" w:eastAsiaTheme="minorEastAsia" w:hAnsiTheme="minorHAnsi" w:cstheme="minorBidi"/>
          <w:kern w:val="2"/>
          <w:sz w:val="22"/>
          <w:szCs w:val="22"/>
          <w14:ligatures w14:val="standardContextual"/>
        </w:rPr>
      </w:pPr>
      <w:r w:rsidRPr="00700789">
        <w:rPr>
          <w:rFonts w:eastAsia="DengXian"/>
        </w:rPr>
        <w:t>6.10</w:t>
      </w:r>
      <w:r>
        <w:rPr>
          <w:rFonts w:asciiTheme="minorHAnsi" w:eastAsiaTheme="minorEastAsia" w:hAnsiTheme="minorHAnsi" w:cstheme="minorBidi"/>
          <w:kern w:val="2"/>
          <w:sz w:val="22"/>
          <w:szCs w:val="22"/>
          <w14:ligatures w14:val="standardContextual"/>
        </w:rPr>
        <w:tab/>
      </w:r>
      <w:r w:rsidRPr="00700789">
        <w:rPr>
          <w:rFonts w:eastAsia="DengXian"/>
        </w:rPr>
        <w:t>Solution #10: Support of UE move during idle mode mobility</w:t>
      </w:r>
      <w:r>
        <w:tab/>
      </w:r>
      <w:r>
        <w:fldChar w:fldCharType="begin" w:fldLock="1"/>
      </w:r>
      <w:r>
        <w:instrText xml:space="preserve"> PAGEREF _Toc177467082 \h </w:instrText>
      </w:r>
      <w:r>
        <w:fldChar w:fldCharType="separate"/>
      </w:r>
      <w:r>
        <w:t>31</w:t>
      </w:r>
      <w:r>
        <w:fldChar w:fldCharType="end"/>
      </w:r>
    </w:p>
    <w:p w14:paraId="3A53ADDB" w14:textId="12C2AB21" w:rsidR="00641FB6" w:rsidRDefault="00641FB6">
      <w:pPr>
        <w:pStyle w:val="TOC3"/>
        <w:rPr>
          <w:rFonts w:asciiTheme="minorHAnsi" w:eastAsiaTheme="minorEastAsia" w:hAnsiTheme="minorHAnsi" w:cstheme="minorBidi"/>
          <w:kern w:val="2"/>
          <w:sz w:val="22"/>
          <w:szCs w:val="22"/>
          <w14:ligatures w14:val="standardContextual"/>
        </w:rPr>
      </w:pPr>
      <w:r w:rsidRPr="00700789">
        <w:rPr>
          <w:rFonts w:eastAsia="DengXian"/>
        </w:rPr>
        <w:t>6.10.1</w:t>
      </w:r>
      <w:r>
        <w:rPr>
          <w:rFonts w:asciiTheme="minorHAnsi" w:eastAsiaTheme="minorEastAsia" w:hAnsiTheme="minorHAnsi" w:cstheme="minorBidi"/>
          <w:kern w:val="2"/>
          <w:sz w:val="22"/>
          <w:szCs w:val="22"/>
          <w14:ligatures w14:val="standardContextual"/>
        </w:rPr>
        <w:tab/>
      </w:r>
      <w:r w:rsidRPr="00700789">
        <w:rPr>
          <w:rFonts w:eastAsia="DengXian"/>
        </w:rPr>
        <w:t>Description</w:t>
      </w:r>
      <w:r>
        <w:tab/>
      </w:r>
      <w:r>
        <w:fldChar w:fldCharType="begin" w:fldLock="1"/>
      </w:r>
      <w:r>
        <w:instrText xml:space="preserve"> PAGEREF _Toc177467083 \h </w:instrText>
      </w:r>
      <w:r>
        <w:fldChar w:fldCharType="separate"/>
      </w:r>
      <w:r>
        <w:t>31</w:t>
      </w:r>
      <w:r>
        <w:fldChar w:fldCharType="end"/>
      </w:r>
    </w:p>
    <w:p w14:paraId="37416AB3" w14:textId="4925C66A" w:rsidR="00641FB6" w:rsidRDefault="00641FB6">
      <w:pPr>
        <w:pStyle w:val="TOC3"/>
        <w:rPr>
          <w:rFonts w:asciiTheme="minorHAnsi" w:eastAsiaTheme="minorEastAsia" w:hAnsiTheme="minorHAnsi" w:cstheme="minorBidi"/>
          <w:kern w:val="2"/>
          <w:sz w:val="22"/>
          <w:szCs w:val="22"/>
          <w14:ligatures w14:val="standardContextual"/>
        </w:rPr>
      </w:pPr>
      <w:r w:rsidRPr="00700789">
        <w:rPr>
          <w:rFonts w:eastAsia="DengXian"/>
        </w:rPr>
        <w:t>6.10.2</w:t>
      </w:r>
      <w:r>
        <w:rPr>
          <w:rFonts w:asciiTheme="minorHAnsi" w:eastAsiaTheme="minorEastAsia" w:hAnsiTheme="minorHAnsi" w:cstheme="minorBidi"/>
          <w:kern w:val="2"/>
          <w:sz w:val="22"/>
          <w:szCs w:val="22"/>
          <w14:ligatures w14:val="standardContextual"/>
        </w:rPr>
        <w:tab/>
      </w:r>
      <w:r w:rsidRPr="00700789">
        <w:rPr>
          <w:rFonts w:eastAsia="DengXian"/>
        </w:rPr>
        <w:t>Procedures</w:t>
      </w:r>
      <w:r>
        <w:tab/>
      </w:r>
      <w:r>
        <w:fldChar w:fldCharType="begin" w:fldLock="1"/>
      </w:r>
      <w:r>
        <w:instrText xml:space="preserve"> PAGEREF _Toc177467084 \h </w:instrText>
      </w:r>
      <w:r>
        <w:fldChar w:fldCharType="separate"/>
      </w:r>
      <w:r>
        <w:t>32</w:t>
      </w:r>
      <w:r>
        <w:fldChar w:fldCharType="end"/>
      </w:r>
    </w:p>
    <w:p w14:paraId="63A71B15" w14:textId="05133E42" w:rsidR="00641FB6" w:rsidRDefault="00641FB6">
      <w:pPr>
        <w:pStyle w:val="TOC4"/>
        <w:rPr>
          <w:rFonts w:asciiTheme="minorHAnsi" w:eastAsiaTheme="minorEastAsia" w:hAnsiTheme="minorHAnsi" w:cstheme="minorBidi"/>
          <w:kern w:val="2"/>
          <w:sz w:val="22"/>
          <w:szCs w:val="22"/>
          <w14:ligatures w14:val="standardContextual"/>
        </w:rPr>
      </w:pPr>
      <w:r>
        <w:t>6.10.2.1</w:t>
      </w:r>
      <w:r>
        <w:rPr>
          <w:rFonts w:asciiTheme="minorHAnsi" w:eastAsiaTheme="minorEastAsia" w:hAnsiTheme="minorHAnsi" w:cstheme="minorBidi"/>
          <w:kern w:val="2"/>
          <w:sz w:val="22"/>
          <w:szCs w:val="22"/>
          <w14:ligatures w14:val="standardContextual"/>
        </w:rPr>
        <w:tab/>
      </w:r>
      <w:r>
        <w:t>5GS to EPS Idle Mode Mobility</w:t>
      </w:r>
      <w:r>
        <w:tab/>
      </w:r>
      <w:r>
        <w:fldChar w:fldCharType="begin" w:fldLock="1"/>
      </w:r>
      <w:r>
        <w:instrText xml:space="preserve"> PAGEREF _Toc177467085 \h </w:instrText>
      </w:r>
      <w:r>
        <w:fldChar w:fldCharType="separate"/>
      </w:r>
      <w:r>
        <w:t>32</w:t>
      </w:r>
      <w:r>
        <w:fldChar w:fldCharType="end"/>
      </w:r>
    </w:p>
    <w:p w14:paraId="1CC6EE77" w14:textId="6F1E6267" w:rsidR="00641FB6" w:rsidRDefault="00641FB6">
      <w:pPr>
        <w:pStyle w:val="TOC4"/>
        <w:rPr>
          <w:rFonts w:asciiTheme="minorHAnsi" w:eastAsiaTheme="minorEastAsia" w:hAnsiTheme="minorHAnsi" w:cstheme="minorBidi"/>
          <w:kern w:val="2"/>
          <w:sz w:val="22"/>
          <w:szCs w:val="22"/>
          <w14:ligatures w14:val="standardContextual"/>
        </w:rPr>
      </w:pPr>
      <w:r>
        <w:t>6.10.2.2</w:t>
      </w:r>
      <w:r>
        <w:rPr>
          <w:rFonts w:asciiTheme="minorHAnsi" w:eastAsiaTheme="minorEastAsia" w:hAnsiTheme="minorHAnsi" w:cstheme="minorBidi"/>
          <w:kern w:val="2"/>
          <w:sz w:val="22"/>
          <w:szCs w:val="22"/>
          <w14:ligatures w14:val="standardContextual"/>
        </w:rPr>
        <w:tab/>
      </w:r>
      <w:r>
        <w:t>EPS to 5GS Idle Mode Mobility</w:t>
      </w:r>
      <w:r>
        <w:tab/>
      </w:r>
      <w:r>
        <w:fldChar w:fldCharType="begin" w:fldLock="1"/>
      </w:r>
      <w:r>
        <w:instrText xml:space="preserve"> PAGEREF _Toc177467086 \h </w:instrText>
      </w:r>
      <w:r>
        <w:fldChar w:fldCharType="separate"/>
      </w:r>
      <w:r>
        <w:t>32</w:t>
      </w:r>
      <w:r>
        <w:fldChar w:fldCharType="end"/>
      </w:r>
    </w:p>
    <w:p w14:paraId="16B70C0C" w14:textId="2E9A97E0" w:rsidR="00641FB6" w:rsidRDefault="00641FB6">
      <w:pPr>
        <w:pStyle w:val="TOC3"/>
        <w:rPr>
          <w:rFonts w:asciiTheme="minorHAnsi" w:eastAsiaTheme="minorEastAsia" w:hAnsiTheme="minorHAnsi" w:cstheme="minorBidi"/>
          <w:kern w:val="2"/>
          <w:sz w:val="22"/>
          <w:szCs w:val="22"/>
          <w14:ligatures w14:val="standardContextual"/>
        </w:rPr>
      </w:pPr>
      <w:r w:rsidRPr="00700789">
        <w:rPr>
          <w:rFonts w:eastAsia="DengXian"/>
        </w:rPr>
        <w:t>6.10.3</w:t>
      </w:r>
      <w:r>
        <w:rPr>
          <w:rFonts w:asciiTheme="minorHAnsi" w:eastAsiaTheme="minorEastAsia" w:hAnsiTheme="minorHAnsi" w:cstheme="minorBidi"/>
          <w:kern w:val="2"/>
          <w:sz w:val="22"/>
          <w:szCs w:val="22"/>
          <w14:ligatures w14:val="standardContextual"/>
        </w:rPr>
        <w:tab/>
      </w:r>
      <w:r w:rsidRPr="00700789">
        <w:rPr>
          <w:rFonts w:eastAsia="DengXian"/>
        </w:rPr>
        <w:t>Impacts on services, entities and interfaces</w:t>
      </w:r>
      <w:r>
        <w:tab/>
      </w:r>
      <w:r>
        <w:fldChar w:fldCharType="begin" w:fldLock="1"/>
      </w:r>
      <w:r>
        <w:instrText xml:space="preserve"> PAGEREF _Toc177467087 \h </w:instrText>
      </w:r>
      <w:r>
        <w:fldChar w:fldCharType="separate"/>
      </w:r>
      <w:r>
        <w:t>32</w:t>
      </w:r>
      <w:r>
        <w:fldChar w:fldCharType="end"/>
      </w:r>
    </w:p>
    <w:p w14:paraId="0755E069" w14:textId="3D9738D4" w:rsidR="00641FB6" w:rsidRDefault="00641FB6">
      <w:pPr>
        <w:pStyle w:val="TOC2"/>
        <w:rPr>
          <w:rFonts w:asciiTheme="minorHAnsi" w:eastAsiaTheme="minorEastAsia" w:hAnsiTheme="minorHAnsi" w:cstheme="minorBidi"/>
          <w:kern w:val="2"/>
          <w:sz w:val="22"/>
          <w:szCs w:val="22"/>
          <w14:ligatures w14:val="standardContextual"/>
        </w:rPr>
      </w:pPr>
      <w:r w:rsidRPr="00700789">
        <w:rPr>
          <w:rFonts w:eastAsia="DengXian"/>
        </w:rPr>
        <w:t>6.11</w:t>
      </w:r>
      <w:r>
        <w:rPr>
          <w:rFonts w:asciiTheme="minorHAnsi" w:eastAsiaTheme="minorEastAsia" w:hAnsiTheme="minorHAnsi" w:cstheme="minorBidi"/>
          <w:kern w:val="2"/>
          <w:sz w:val="22"/>
          <w:szCs w:val="22"/>
          <w14:ligatures w14:val="standardContextual"/>
        </w:rPr>
        <w:tab/>
      </w:r>
      <w:r w:rsidRPr="00700789">
        <w:rPr>
          <w:rFonts w:eastAsia="DengXian"/>
        </w:rPr>
        <w:t>Solution #11: Handover from/to CSG cell to/from CAG cell based on configuration available at RAN node</w:t>
      </w:r>
      <w:r>
        <w:tab/>
      </w:r>
      <w:r>
        <w:fldChar w:fldCharType="begin" w:fldLock="1"/>
      </w:r>
      <w:r>
        <w:instrText xml:space="preserve"> PAGEREF _Toc177467088 \h </w:instrText>
      </w:r>
      <w:r>
        <w:fldChar w:fldCharType="separate"/>
      </w:r>
      <w:r>
        <w:t>33</w:t>
      </w:r>
      <w:r>
        <w:fldChar w:fldCharType="end"/>
      </w:r>
    </w:p>
    <w:p w14:paraId="048ECA87" w14:textId="39C5F7C3" w:rsidR="00641FB6" w:rsidRDefault="00641FB6">
      <w:pPr>
        <w:pStyle w:val="TOC3"/>
        <w:rPr>
          <w:rFonts w:asciiTheme="minorHAnsi" w:eastAsiaTheme="minorEastAsia" w:hAnsiTheme="minorHAnsi" w:cstheme="minorBidi"/>
          <w:kern w:val="2"/>
          <w:sz w:val="22"/>
          <w:szCs w:val="22"/>
          <w14:ligatures w14:val="standardContextual"/>
        </w:rPr>
      </w:pPr>
      <w:r w:rsidRPr="00700789">
        <w:rPr>
          <w:rFonts w:eastAsia="DengXian"/>
        </w:rPr>
        <w:t>6.11.1</w:t>
      </w:r>
      <w:r>
        <w:rPr>
          <w:rFonts w:asciiTheme="minorHAnsi" w:eastAsiaTheme="minorEastAsia" w:hAnsiTheme="minorHAnsi" w:cstheme="minorBidi"/>
          <w:kern w:val="2"/>
          <w:sz w:val="22"/>
          <w:szCs w:val="22"/>
          <w14:ligatures w14:val="standardContextual"/>
        </w:rPr>
        <w:tab/>
      </w:r>
      <w:r w:rsidRPr="00700789">
        <w:rPr>
          <w:rFonts w:eastAsia="DengXian"/>
        </w:rPr>
        <w:t>Description</w:t>
      </w:r>
      <w:r>
        <w:tab/>
      </w:r>
      <w:r>
        <w:fldChar w:fldCharType="begin" w:fldLock="1"/>
      </w:r>
      <w:r>
        <w:instrText xml:space="preserve"> PAGEREF _Toc177467089 \h </w:instrText>
      </w:r>
      <w:r>
        <w:fldChar w:fldCharType="separate"/>
      </w:r>
      <w:r>
        <w:t>33</w:t>
      </w:r>
      <w:r>
        <w:fldChar w:fldCharType="end"/>
      </w:r>
    </w:p>
    <w:p w14:paraId="74FC613A" w14:textId="3F15A4A5" w:rsidR="00641FB6" w:rsidRDefault="00641FB6">
      <w:pPr>
        <w:pStyle w:val="TOC3"/>
        <w:rPr>
          <w:rFonts w:asciiTheme="minorHAnsi" w:eastAsiaTheme="minorEastAsia" w:hAnsiTheme="minorHAnsi" w:cstheme="minorBidi"/>
          <w:kern w:val="2"/>
          <w:sz w:val="22"/>
          <w:szCs w:val="22"/>
          <w14:ligatures w14:val="standardContextual"/>
        </w:rPr>
      </w:pPr>
      <w:r w:rsidRPr="00700789">
        <w:rPr>
          <w:rFonts w:eastAsia="DengXian"/>
        </w:rPr>
        <w:t>6.11.2</w:t>
      </w:r>
      <w:r>
        <w:rPr>
          <w:rFonts w:asciiTheme="minorHAnsi" w:eastAsiaTheme="minorEastAsia" w:hAnsiTheme="minorHAnsi" w:cstheme="minorBidi"/>
          <w:kern w:val="2"/>
          <w:sz w:val="22"/>
          <w:szCs w:val="22"/>
          <w14:ligatures w14:val="standardContextual"/>
        </w:rPr>
        <w:tab/>
      </w:r>
      <w:r w:rsidRPr="00700789">
        <w:rPr>
          <w:rFonts w:eastAsia="DengXian"/>
        </w:rPr>
        <w:t>Procedures</w:t>
      </w:r>
      <w:r>
        <w:tab/>
      </w:r>
      <w:r>
        <w:fldChar w:fldCharType="begin" w:fldLock="1"/>
      </w:r>
      <w:r>
        <w:instrText xml:space="preserve"> PAGEREF _Toc177467090 \h </w:instrText>
      </w:r>
      <w:r>
        <w:fldChar w:fldCharType="separate"/>
      </w:r>
      <w:r>
        <w:t>33</w:t>
      </w:r>
      <w:r>
        <w:fldChar w:fldCharType="end"/>
      </w:r>
    </w:p>
    <w:p w14:paraId="112AD327" w14:textId="3D058012" w:rsidR="00641FB6" w:rsidRDefault="00641FB6">
      <w:pPr>
        <w:pStyle w:val="TOC4"/>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5GS to EPS Handover</w:t>
      </w:r>
      <w:r>
        <w:tab/>
      </w:r>
      <w:r>
        <w:fldChar w:fldCharType="begin" w:fldLock="1"/>
      </w:r>
      <w:r>
        <w:instrText xml:space="preserve"> PAGEREF _Toc177467091 \h </w:instrText>
      </w:r>
      <w:r>
        <w:fldChar w:fldCharType="separate"/>
      </w:r>
      <w:r>
        <w:t>33</w:t>
      </w:r>
      <w:r>
        <w:fldChar w:fldCharType="end"/>
      </w:r>
    </w:p>
    <w:p w14:paraId="32F333FE" w14:textId="5D42A0D9" w:rsidR="00641FB6" w:rsidRDefault="00641FB6">
      <w:pPr>
        <w:pStyle w:val="TOC4"/>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EPS to 5GS Handover</w:t>
      </w:r>
      <w:r>
        <w:tab/>
      </w:r>
      <w:r>
        <w:fldChar w:fldCharType="begin" w:fldLock="1"/>
      </w:r>
      <w:r>
        <w:instrText xml:space="preserve"> PAGEREF _Toc177467092 \h </w:instrText>
      </w:r>
      <w:r>
        <w:fldChar w:fldCharType="separate"/>
      </w:r>
      <w:r>
        <w:t>33</w:t>
      </w:r>
      <w:r>
        <w:fldChar w:fldCharType="end"/>
      </w:r>
    </w:p>
    <w:p w14:paraId="371E7349" w14:textId="0FDD9AF3" w:rsidR="00641FB6" w:rsidRDefault="00641FB6">
      <w:pPr>
        <w:pStyle w:val="TOC3"/>
        <w:rPr>
          <w:rFonts w:asciiTheme="minorHAnsi" w:eastAsiaTheme="minorEastAsia" w:hAnsiTheme="minorHAnsi" w:cstheme="minorBidi"/>
          <w:kern w:val="2"/>
          <w:sz w:val="22"/>
          <w:szCs w:val="22"/>
          <w14:ligatures w14:val="standardContextual"/>
        </w:rPr>
      </w:pPr>
      <w:r w:rsidRPr="00700789">
        <w:rPr>
          <w:rFonts w:eastAsia="DengXian"/>
        </w:rPr>
        <w:t>6.11.3</w:t>
      </w:r>
      <w:r>
        <w:rPr>
          <w:rFonts w:asciiTheme="minorHAnsi" w:eastAsiaTheme="minorEastAsia" w:hAnsiTheme="minorHAnsi" w:cstheme="minorBidi"/>
          <w:kern w:val="2"/>
          <w:sz w:val="22"/>
          <w:szCs w:val="22"/>
          <w14:ligatures w14:val="standardContextual"/>
        </w:rPr>
        <w:tab/>
      </w:r>
      <w:r w:rsidRPr="00700789">
        <w:rPr>
          <w:rFonts w:eastAsia="DengXian"/>
        </w:rPr>
        <w:t>Impacts on services, entities and interfaces</w:t>
      </w:r>
      <w:r>
        <w:tab/>
      </w:r>
      <w:r>
        <w:fldChar w:fldCharType="begin" w:fldLock="1"/>
      </w:r>
      <w:r>
        <w:instrText xml:space="preserve"> PAGEREF _Toc177467093 \h </w:instrText>
      </w:r>
      <w:r>
        <w:fldChar w:fldCharType="separate"/>
      </w:r>
      <w:r>
        <w:t>34</w:t>
      </w:r>
      <w:r>
        <w:fldChar w:fldCharType="end"/>
      </w:r>
    </w:p>
    <w:p w14:paraId="26399375" w14:textId="2F9A44BE" w:rsidR="00641FB6" w:rsidRDefault="00641FB6">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_Toc177467094 \h </w:instrText>
      </w:r>
      <w:r>
        <w:fldChar w:fldCharType="separate"/>
      </w:r>
      <w:r>
        <w:t>34</w:t>
      </w:r>
      <w:r>
        <w:fldChar w:fldCharType="end"/>
      </w:r>
    </w:p>
    <w:p w14:paraId="09DAC47A" w14:textId="2ED4B54E" w:rsidR="00641FB6" w:rsidRDefault="00641FB6">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Key Issue #2: Enabling provisioning of subscribers allowed to access CAG cell and managing access control by the CAG owner or an authorized administrator</w:t>
      </w:r>
      <w:r>
        <w:tab/>
      </w:r>
      <w:r>
        <w:fldChar w:fldCharType="begin" w:fldLock="1"/>
      </w:r>
      <w:r>
        <w:instrText xml:space="preserve"> PAGEREF _Toc177467095 \h </w:instrText>
      </w:r>
      <w:r>
        <w:fldChar w:fldCharType="separate"/>
      </w:r>
      <w:r>
        <w:t>34</w:t>
      </w:r>
      <w:r>
        <w:fldChar w:fldCharType="end"/>
      </w:r>
    </w:p>
    <w:p w14:paraId="28B02F0C" w14:textId="098DF2AF" w:rsidR="00641FB6" w:rsidRDefault="00641FB6">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_Toc177467096 \h </w:instrText>
      </w:r>
      <w:r>
        <w:fldChar w:fldCharType="separate"/>
      </w:r>
      <w:r>
        <w:t>35</w:t>
      </w:r>
      <w:r>
        <w:fldChar w:fldCharType="end"/>
      </w:r>
    </w:p>
    <w:p w14:paraId="0A09B814" w14:textId="4054FA74" w:rsidR="00641FB6" w:rsidRDefault="00641FB6">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Key Issue #2: Enabling provisioning of subscribers allowed to access CAG cell and managing access control by the CAG owner or an authorized administrator</w:t>
      </w:r>
      <w:r>
        <w:tab/>
      </w:r>
      <w:r>
        <w:fldChar w:fldCharType="begin" w:fldLock="1"/>
      </w:r>
      <w:r>
        <w:instrText xml:space="preserve"> PAGEREF _Toc177467097 \h </w:instrText>
      </w:r>
      <w:r>
        <w:fldChar w:fldCharType="separate"/>
      </w:r>
      <w:r>
        <w:t>35</w:t>
      </w:r>
      <w:r>
        <w:fldChar w:fldCharType="end"/>
      </w:r>
    </w:p>
    <w:p w14:paraId="31E78D24" w14:textId="164269C6" w:rsidR="00641FB6" w:rsidRDefault="00641FB6">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 xml:space="preserve">Key Issue #1: </w:t>
      </w:r>
      <w:r>
        <w:rPr>
          <w:lang w:eastAsia="ko-KR"/>
        </w:rPr>
        <w:t>Support of UE move between CAG cell of 5G Femto and CSG cell</w:t>
      </w:r>
      <w:r>
        <w:tab/>
      </w:r>
      <w:r>
        <w:fldChar w:fldCharType="begin" w:fldLock="1"/>
      </w:r>
      <w:r>
        <w:instrText xml:space="preserve"> PAGEREF _Toc177467098 \h </w:instrText>
      </w:r>
      <w:r>
        <w:fldChar w:fldCharType="separate"/>
      </w:r>
      <w:r>
        <w:t>36</w:t>
      </w:r>
      <w:r>
        <w:fldChar w:fldCharType="end"/>
      </w:r>
    </w:p>
    <w:p w14:paraId="1B1E688F" w14:textId="1B2075FF" w:rsidR="00641FB6" w:rsidRDefault="00641FB6">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_Toc177467099 \h </w:instrText>
      </w:r>
      <w:r>
        <w:fldChar w:fldCharType="separate"/>
      </w:r>
      <w:r>
        <w:t>37</w:t>
      </w:r>
      <w:r>
        <w:fldChar w:fldCharType="end"/>
      </w:r>
    </w:p>
    <w:p w14:paraId="65245540" w14:textId="789DFE8D" w:rsidR="00080512" w:rsidRPr="00822E86" w:rsidRDefault="007045CC">
      <w:r>
        <w:rPr>
          <w:noProof/>
          <w:sz w:val="22"/>
        </w:rPr>
        <w:fldChar w:fldCharType="end"/>
      </w:r>
    </w:p>
    <w:p w14:paraId="3DE7601A" w14:textId="77777777" w:rsidR="0074026F" w:rsidRPr="00481438" w:rsidRDefault="00080512" w:rsidP="00481438">
      <w:r w:rsidRPr="00481438">
        <w:br w:type="page"/>
      </w:r>
    </w:p>
    <w:p w14:paraId="705E95D7" w14:textId="77777777" w:rsidR="00080512" w:rsidRPr="00822E86" w:rsidRDefault="00080512">
      <w:pPr>
        <w:pStyle w:val="Heading1"/>
      </w:pPr>
      <w:bookmarkStart w:id="15" w:name="foreword"/>
      <w:bookmarkStart w:id="16" w:name="_Toc153792578"/>
      <w:bookmarkStart w:id="17" w:name="_Toc153792663"/>
      <w:bookmarkStart w:id="18" w:name="_Toc177467016"/>
      <w:bookmarkEnd w:id="15"/>
      <w:r w:rsidRPr="00822E86">
        <w:lastRenderedPageBreak/>
        <w:t>Foreword</w:t>
      </w:r>
      <w:bookmarkEnd w:id="16"/>
      <w:bookmarkEnd w:id="17"/>
      <w:bookmarkEnd w:id="18"/>
    </w:p>
    <w:p w14:paraId="77A7557C" w14:textId="77777777" w:rsidR="00080512" w:rsidRPr="00822E86" w:rsidRDefault="00080512">
      <w:r w:rsidRPr="00822E86">
        <w:t xml:space="preserve">This Technical </w:t>
      </w:r>
      <w:bookmarkStart w:id="19" w:name="spectype3"/>
      <w:r w:rsidR="00602AEA" w:rsidRPr="00822E86">
        <w:t>Report</w:t>
      </w:r>
      <w:bookmarkEnd w:id="19"/>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Version x.y.z</w:t>
      </w:r>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r w:rsidRPr="00822E86">
        <w:t>y</w:t>
      </w:r>
      <w:r w:rsidRPr="00822E86">
        <w:tab/>
        <w:t>the second digit is incremented for all changes of substance, i.e.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77777777" w:rsidR="008C384C" w:rsidRPr="00822E86" w:rsidRDefault="008C384C" w:rsidP="00774DA4">
      <w:pPr>
        <w:pStyle w:val="EX"/>
      </w:pPr>
      <w:r w:rsidRPr="00822E86">
        <w:rPr>
          <w:b/>
        </w:rPr>
        <w:t>shall</w:t>
      </w:r>
      <w:r w:rsidRPr="00822E86">
        <w:tab/>
      </w:r>
      <w:r w:rsidRPr="00822E86">
        <w:tab/>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744990CC" w:rsidR="00BA19ED" w:rsidRPr="00822E86" w:rsidRDefault="00BA19ED" w:rsidP="00A27486">
      <w:r w:rsidRPr="00822E86">
        <w:t xml:space="preserve">The constructions </w:t>
      </w:r>
      <w:r w:rsidR="00481438">
        <w:t>"</w:t>
      </w:r>
      <w:r w:rsidRPr="00822E86">
        <w:t>shall</w:t>
      </w:r>
      <w:r w:rsidR="00481438">
        <w:t>"</w:t>
      </w:r>
      <w:r w:rsidRPr="00822E86">
        <w:t xml:space="preserve"> and </w:t>
      </w:r>
      <w:r w:rsidR="00481438">
        <w:t>"</w:t>
      </w:r>
      <w:r w:rsidRPr="00822E86">
        <w:t>shall not</w:t>
      </w:r>
      <w:r w:rsidR="00481438">
        <w:t>"</w:t>
      </w:r>
      <w:r w:rsidRPr="00822E86">
        <w:t xml:space="preserve"> are confined to the context of normative provisions, and do not appear in Technical Reports.</w:t>
      </w:r>
    </w:p>
    <w:p w14:paraId="3B84C670" w14:textId="68A03649" w:rsidR="00C1496A" w:rsidRPr="00822E86" w:rsidRDefault="00C1496A" w:rsidP="00A27486">
      <w:r w:rsidRPr="00822E86">
        <w:t xml:space="preserve">The constructions </w:t>
      </w:r>
      <w:r w:rsidR="00481438">
        <w:t>"</w:t>
      </w:r>
      <w:r w:rsidRPr="00822E86">
        <w:t>must</w:t>
      </w:r>
      <w:r w:rsidR="00481438">
        <w:t>"</w:t>
      </w:r>
      <w:r w:rsidRPr="00822E86">
        <w:t xml:space="preserve"> and </w:t>
      </w:r>
      <w:r w:rsidR="00481438">
        <w:t>"</w:t>
      </w:r>
      <w:r w:rsidRPr="00822E86">
        <w:t>must not</w:t>
      </w:r>
      <w:r w:rsidR="00481438">
        <w:t>"</w:t>
      </w:r>
      <w:r w:rsidRPr="00822E86">
        <w:t xml:space="preserve"> are not used as substitutes for </w:t>
      </w:r>
      <w:r w:rsidR="00481438">
        <w:t>"</w:t>
      </w:r>
      <w:r w:rsidRPr="00822E86">
        <w:t>shall</w:t>
      </w:r>
      <w:r w:rsidR="00481438">
        <w:t>"</w:t>
      </w:r>
      <w:r w:rsidRPr="00822E86">
        <w:t xml:space="preserve"> and </w:t>
      </w:r>
      <w:r w:rsidR="00481438">
        <w:t>"</w:t>
      </w:r>
      <w:r w:rsidRPr="00822E86">
        <w:t>shall not</w:t>
      </w:r>
      <w:r w:rsidR="00481438">
        <w:t>"</w:t>
      </w:r>
      <w:r w:rsidRPr="00822E86">
        <w:t xml:space="preserve">.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822E86" w:rsidRDefault="008C384C" w:rsidP="00774DA4">
      <w:pPr>
        <w:pStyle w:val="EX"/>
      </w:pPr>
      <w:r w:rsidRPr="00822E86">
        <w:rPr>
          <w:b/>
        </w:rPr>
        <w:t>should</w:t>
      </w:r>
      <w:r w:rsidRPr="00822E86">
        <w:tab/>
      </w:r>
      <w:r w:rsidRPr="00822E86">
        <w:tab/>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77777777" w:rsidR="008C384C" w:rsidRPr="00822E86" w:rsidRDefault="008C384C" w:rsidP="00774DA4">
      <w:pPr>
        <w:pStyle w:val="EX"/>
      </w:pPr>
      <w:r w:rsidRPr="00822E86">
        <w:rPr>
          <w:b/>
        </w:rPr>
        <w:t>may</w:t>
      </w:r>
      <w:r w:rsidRPr="00822E86">
        <w:tab/>
      </w:r>
      <w:r w:rsidRPr="00822E86">
        <w:tab/>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4E083DF7" w:rsidR="008C384C" w:rsidRPr="00822E86" w:rsidRDefault="008C384C" w:rsidP="00A27486">
      <w:r w:rsidRPr="00822E86">
        <w:t xml:space="preserve">The construction </w:t>
      </w:r>
      <w:r w:rsidR="00481438">
        <w:t>"</w:t>
      </w:r>
      <w:r w:rsidRPr="00822E86">
        <w:t>may not</w:t>
      </w:r>
      <w:r w:rsidR="00481438">
        <w:t>"</w:t>
      </w:r>
      <w:r w:rsidRPr="00822E86">
        <w:t xml:space="preserve">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w:t>
      </w:r>
      <w:r w:rsidR="00481438">
        <w:t>"</w:t>
      </w:r>
      <w:r w:rsidR="001F1132" w:rsidRPr="00822E86">
        <w:t>might not</w:t>
      </w:r>
      <w:r w:rsidR="00481438">
        <w:t>"</w:t>
      </w:r>
      <w:r w:rsidR="001F1132" w:rsidRPr="00822E86">
        <w:t xml:space="preserve"> </w:t>
      </w:r>
      <w:r w:rsidR="003765B8" w:rsidRPr="00822E86">
        <w:t xml:space="preserve">or </w:t>
      </w:r>
      <w:r w:rsidR="00481438">
        <w:t>"</w:t>
      </w:r>
      <w:r w:rsidR="003765B8" w:rsidRPr="00822E86">
        <w:t>shall not</w:t>
      </w:r>
      <w:r w:rsidR="00481438">
        <w:t>"</w:t>
      </w:r>
      <w:r w:rsidR="003765B8" w:rsidRPr="00822E86">
        <w:t xml:space="preserve"> are</w:t>
      </w:r>
      <w:r w:rsidR="001F1132" w:rsidRPr="00822E86">
        <w:t xml:space="preserve"> used </w:t>
      </w:r>
      <w:r w:rsidR="003765B8" w:rsidRPr="00822E86">
        <w:t xml:space="preserve">instead, depending upon the </w:t>
      </w:r>
      <w:r w:rsidR="001F1132" w:rsidRPr="00822E86">
        <w:t>meaning intended.</w:t>
      </w:r>
    </w:p>
    <w:p w14:paraId="329B74DF" w14:textId="77777777" w:rsidR="008C384C" w:rsidRPr="00822E86" w:rsidRDefault="008C384C" w:rsidP="00774DA4">
      <w:pPr>
        <w:pStyle w:val="EX"/>
      </w:pPr>
      <w:r w:rsidRPr="00822E86">
        <w:rPr>
          <w:b/>
        </w:rPr>
        <w:t>can</w:t>
      </w:r>
      <w:r w:rsidRPr="00822E86">
        <w:tab/>
      </w:r>
      <w:r w:rsidRPr="00822E86">
        <w:tab/>
        <w:t>indicates</w:t>
      </w:r>
      <w:r w:rsidR="00774DA4" w:rsidRPr="00822E86">
        <w:t xml:space="preserve"> that something is possible</w:t>
      </w:r>
    </w:p>
    <w:p w14:paraId="10DF4CD5" w14:textId="77777777" w:rsidR="00774DA4" w:rsidRPr="00822E86" w:rsidRDefault="00774DA4" w:rsidP="00774DA4">
      <w:pPr>
        <w:pStyle w:val="EX"/>
      </w:pPr>
      <w:r w:rsidRPr="00822E86">
        <w:rPr>
          <w:b/>
        </w:rPr>
        <w:t>cannot</w:t>
      </w:r>
      <w:r w:rsidRPr="00822E86">
        <w:tab/>
      </w:r>
      <w:r w:rsidRPr="00822E86">
        <w:tab/>
        <w:t>indicates that something is impossible</w:t>
      </w:r>
    </w:p>
    <w:p w14:paraId="6193353C" w14:textId="4B9131FD" w:rsidR="00774DA4" w:rsidRPr="00822E86" w:rsidRDefault="00774DA4" w:rsidP="00A27486">
      <w:r w:rsidRPr="00822E86">
        <w:t xml:space="preserve">The constructions </w:t>
      </w:r>
      <w:r w:rsidR="00481438">
        <w:t>"</w:t>
      </w:r>
      <w:r w:rsidRPr="00822E86">
        <w:t>can</w:t>
      </w:r>
      <w:r w:rsidR="00481438">
        <w:t>"</w:t>
      </w:r>
      <w:r w:rsidRPr="00822E86">
        <w:t xml:space="preserve"> and </w:t>
      </w:r>
      <w:r w:rsidR="00481438">
        <w:t>"</w:t>
      </w:r>
      <w:r w:rsidRPr="00822E86">
        <w:t>cannot</w:t>
      </w:r>
      <w:r w:rsidR="00481438">
        <w:t>"</w:t>
      </w:r>
      <w:r w:rsidRPr="00822E86">
        <w:t xml:space="preserve"> </w:t>
      </w:r>
      <w:r w:rsidR="00F9008D" w:rsidRPr="00822E86">
        <w:t xml:space="preserve">are not </w:t>
      </w:r>
      <w:r w:rsidRPr="00822E86">
        <w:t>substitute</w:t>
      </w:r>
      <w:r w:rsidR="003765B8" w:rsidRPr="00822E86">
        <w:t>s</w:t>
      </w:r>
      <w:r w:rsidRPr="00822E86">
        <w:t xml:space="preserve"> for </w:t>
      </w:r>
      <w:r w:rsidR="00481438">
        <w:t>"</w:t>
      </w:r>
      <w:r w:rsidRPr="00822E86">
        <w:t>may</w:t>
      </w:r>
      <w:r w:rsidR="00481438">
        <w:t>"</w:t>
      </w:r>
      <w:r w:rsidRPr="00822E86">
        <w:t xml:space="preserve"> and </w:t>
      </w:r>
      <w:r w:rsidR="00481438">
        <w:t>"</w:t>
      </w:r>
      <w:r w:rsidRPr="00822E86">
        <w:t>need not</w:t>
      </w:r>
      <w:r w:rsidR="00481438">
        <w:t>"</w:t>
      </w:r>
      <w:r w:rsidRPr="00822E86">
        <w:t>.</w:t>
      </w:r>
    </w:p>
    <w:p w14:paraId="676E1EEE" w14:textId="77777777" w:rsidR="00774DA4" w:rsidRPr="00822E86" w:rsidRDefault="00774DA4" w:rsidP="00774DA4">
      <w:pPr>
        <w:pStyle w:val="EX"/>
      </w:pPr>
      <w:r w:rsidRPr="00822E86">
        <w:rPr>
          <w:b/>
        </w:rPr>
        <w:t>will</w:t>
      </w:r>
      <w:r w:rsidRPr="00822E86">
        <w:tab/>
      </w:r>
      <w:r w:rsidRPr="00822E86">
        <w:tab/>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77777777" w:rsidR="00774DA4" w:rsidRPr="00822E86" w:rsidRDefault="00774DA4" w:rsidP="00774DA4">
      <w:pPr>
        <w:pStyle w:val="EX"/>
      </w:pPr>
      <w:r w:rsidRPr="00822E86">
        <w:rPr>
          <w:b/>
        </w:rPr>
        <w:t>will not</w:t>
      </w:r>
      <w:r w:rsidRPr="00822E86">
        <w:tab/>
      </w:r>
      <w:r w:rsidRPr="00822E86">
        <w:tab/>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lastRenderedPageBreak/>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1610E585" w:rsidR="00774DA4" w:rsidRPr="00822E86" w:rsidRDefault="00647114" w:rsidP="00A27486">
      <w:r w:rsidRPr="00822E86">
        <w:t xml:space="preserve">The constructions </w:t>
      </w:r>
      <w:r w:rsidR="00481438">
        <w:t>"</w:t>
      </w:r>
      <w:r w:rsidRPr="00822E86">
        <w:t>is</w:t>
      </w:r>
      <w:r w:rsidR="00481438">
        <w:t>"</w:t>
      </w:r>
      <w:r w:rsidRPr="00822E86">
        <w:t xml:space="preserve"> and </w:t>
      </w:r>
      <w:r w:rsidR="00481438">
        <w:t>"</w:t>
      </w:r>
      <w:r w:rsidRPr="00822E86">
        <w:t>is not</w:t>
      </w:r>
      <w:r w:rsidR="00481438">
        <w:t>"</w:t>
      </w:r>
      <w:r w:rsidRPr="00822E86">
        <w:t xml:space="preserve"> do not indicate requirements.</w:t>
      </w:r>
    </w:p>
    <w:p w14:paraId="2B3831F5" w14:textId="77777777" w:rsidR="00080512" w:rsidRPr="00822E86" w:rsidRDefault="00080512">
      <w:pPr>
        <w:pStyle w:val="Heading1"/>
      </w:pPr>
      <w:bookmarkStart w:id="20" w:name="introduction"/>
      <w:bookmarkEnd w:id="20"/>
      <w:r w:rsidRPr="00822E86">
        <w:br w:type="page"/>
      </w:r>
      <w:bookmarkStart w:id="21" w:name="scope"/>
      <w:bookmarkStart w:id="22" w:name="_Toc153792579"/>
      <w:bookmarkStart w:id="23" w:name="_Toc153792664"/>
      <w:bookmarkStart w:id="24" w:name="_Toc177467017"/>
      <w:bookmarkEnd w:id="21"/>
      <w:r w:rsidRPr="00822E86">
        <w:lastRenderedPageBreak/>
        <w:t>1</w:t>
      </w:r>
      <w:r w:rsidRPr="00822E86">
        <w:tab/>
        <w:t>Scope</w:t>
      </w:r>
      <w:bookmarkEnd w:id="22"/>
      <w:bookmarkEnd w:id="23"/>
      <w:bookmarkEnd w:id="24"/>
    </w:p>
    <w:p w14:paraId="65DDB750" w14:textId="16E71A62" w:rsidR="00F70434" w:rsidRDefault="00481438" w:rsidP="00F70434">
      <w:r>
        <w:t>The present document will study and identify potential enhancements for supporting 5G NR Femto deployment. The study will investigate potential enhancements in the following areas:</w:t>
      </w:r>
    </w:p>
    <w:p w14:paraId="3B5671FC" w14:textId="77777777" w:rsidR="00481438" w:rsidRDefault="00481438" w:rsidP="00481438">
      <w:pPr>
        <w:pStyle w:val="B1"/>
      </w:pPr>
      <w:r>
        <w:t>-</w:t>
      </w:r>
      <w:r>
        <w:tab/>
        <w:t>How to enable interworking between CAG and CSG cells.</w:t>
      </w:r>
    </w:p>
    <w:p w14:paraId="3449C9F8" w14:textId="77777777" w:rsidR="00481438" w:rsidRDefault="00481438" w:rsidP="00481438">
      <w:pPr>
        <w:pStyle w:val="B1"/>
      </w:pPr>
      <w:r>
        <w:t>-</w:t>
      </w:r>
      <w:r>
        <w:tab/>
        <w:t>Study whether and how to support enabling the provisioning of subscribers allowed to access CAG cell and to manage access control by the CAG owner or an authorized administrator.</w:t>
      </w:r>
    </w:p>
    <w:p w14:paraId="14ADE4B0" w14:textId="589A5ED4" w:rsidR="00162AF5" w:rsidRPr="00B656A2" w:rsidRDefault="00162AF5" w:rsidP="00162AF5">
      <w:pPr>
        <w:pStyle w:val="NO"/>
      </w:pPr>
      <w:r w:rsidRPr="00B656A2">
        <w:t>NOTE 1:</w:t>
      </w:r>
      <w:r w:rsidRPr="00B656A2">
        <w:tab/>
        <w:t>Based on RAN</w:t>
      </w:r>
      <w:r w:rsidR="00B656A2">
        <w:t> WG</w:t>
      </w:r>
      <w:r w:rsidRPr="00B656A2">
        <w:t>3 outcome, the overall architecture and enable the required functional and procedural changes can be enhanced for supporting 5G NR Femto deployment during normative work.</w:t>
      </w:r>
    </w:p>
    <w:p w14:paraId="4CCF5335" w14:textId="77777777" w:rsidR="00080512" w:rsidRPr="00822E86" w:rsidRDefault="00080512">
      <w:pPr>
        <w:pStyle w:val="Heading1"/>
      </w:pPr>
      <w:bookmarkStart w:id="25" w:name="references"/>
      <w:bookmarkStart w:id="26" w:name="_Toc153792580"/>
      <w:bookmarkStart w:id="27" w:name="_Toc153792665"/>
      <w:bookmarkStart w:id="28" w:name="_Toc177467018"/>
      <w:bookmarkEnd w:id="25"/>
      <w:r w:rsidRPr="00822E86">
        <w:t>2</w:t>
      </w:r>
      <w:r w:rsidRPr="00822E86">
        <w:tab/>
        <w:t>References</w:t>
      </w:r>
      <w:bookmarkEnd w:id="26"/>
      <w:bookmarkEnd w:id="27"/>
      <w:bookmarkEnd w:id="28"/>
    </w:p>
    <w:p w14:paraId="48B7FA8F" w14:textId="77777777" w:rsidR="00080512" w:rsidRPr="00822E86" w:rsidRDefault="00080512">
      <w:r w:rsidRPr="00822E86">
        <w:t>The following documents contain provisions which, through reference in this text, constitute provisions of the present document.</w:t>
      </w:r>
    </w:p>
    <w:p w14:paraId="551425C7" w14:textId="77777777" w:rsidR="00080512" w:rsidRPr="00822E86" w:rsidRDefault="00051834" w:rsidP="00051834">
      <w:pPr>
        <w:pStyle w:val="B1"/>
      </w:pPr>
      <w:r w:rsidRPr="00822E86">
        <w:t>-</w:t>
      </w:r>
      <w:r w:rsidRPr="00822E86">
        <w:tab/>
      </w:r>
      <w:r w:rsidR="00080512" w:rsidRPr="00822E86">
        <w:t>References are either specific (identified by date of publication, edition numbe</w:t>
      </w:r>
      <w:r w:rsidR="00DC4DA2" w:rsidRPr="00822E86">
        <w:t>r, version number, etc.) or non</w:t>
      </w:r>
      <w:r w:rsidR="00DC4DA2" w:rsidRPr="00822E86">
        <w:noBreakHyphen/>
      </w:r>
      <w:r w:rsidR="00080512" w:rsidRPr="00822E86">
        <w:t>specific.</w:t>
      </w:r>
    </w:p>
    <w:p w14:paraId="00FA175E" w14:textId="77777777" w:rsidR="00080512" w:rsidRPr="00822E86" w:rsidRDefault="00051834" w:rsidP="00051834">
      <w:pPr>
        <w:pStyle w:val="B1"/>
      </w:pPr>
      <w:r w:rsidRPr="00822E86">
        <w:t>-</w:t>
      </w:r>
      <w:r w:rsidRPr="00822E86">
        <w:tab/>
      </w:r>
      <w:r w:rsidR="00080512" w:rsidRPr="00822E86">
        <w:t>For a specific reference, subsequent revisions do not apply.</w:t>
      </w:r>
    </w:p>
    <w:p w14:paraId="155F1CFC" w14:textId="77777777" w:rsidR="00080512" w:rsidRPr="00822E86" w:rsidRDefault="00051834" w:rsidP="00051834">
      <w:pPr>
        <w:pStyle w:val="B1"/>
      </w:pPr>
      <w:r w:rsidRPr="00822E86">
        <w:t>-</w:t>
      </w:r>
      <w:r w:rsidRPr="00822E86">
        <w:tab/>
      </w:r>
      <w:r w:rsidR="00080512" w:rsidRPr="00822E86">
        <w:t>For a non-specific reference, the latest version applies. In the case of a reference to a 3GPP document (including a GSM document), a non-specific reference implicitly refers to the latest version of that document</w:t>
      </w:r>
      <w:r w:rsidR="00080512" w:rsidRPr="00822E86">
        <w:rPr>
          <w:i/>
        </w:rPr>
        <w:t xml:space="preserve"> in the same Release as the present document</w:t>
      </w:r>
      <w:r w:rsidR="00080512" w:rsidRPr="00822E86">
        <w:t>.</w:t>
      </w:r>
    </w:p>
    <w:p w14:paraId="7CE7ACFC" w14:textId="73625A33" w:rsidR="00EC4A25" w:rsidRDefault="00EC4A25" w:rsidP="00EC4A25">
      <w:pPr>
        <w:pStyle w:val="EX"/>
      </w:pPr>
      <w:r w:rsidRPr="00822E86">
        <w:t>[1]</w:t>
      </w:r>
      <w:r w:rsidRPr="00822E86">
        <w:tab/>
      </w:r>
      <w:r w:rsidR="00641FB6" w:rsidRPr="00822E86">
        <w:t>3GPP</w:t>
      </w:r>
      <w:r w:rsidR="00641FB6">
        <w:t> </w:t>
      </w:r>
      <w:r w:rsidR="00641FB6" w:rsidRPr="00822E86">
        <w:t>TR</w:t>
      </w:r>
      <w:r w:rsidR="00641FB6">
        <w:t> </w:t>
      </w:r>
      <w:r w:rsidR="00641FB6" w:rsidRPr="00822E86">
        <w:t>21.905:</w:t>
      </w:r>
      <w:r w:rsidRPr="00822E86">
        <w:t xml:space="preserve"> </w:t>
      </w:r>
      <w:r w:rsidR="00481438">
        <w:t>"</w:t>
      </w:r>
      <w:r w:rsidRPr="00822E86">
        <w:t>Vocabulary for 3GPP Specifications</w:t>
      </w:r>
      <w:r w:rsidR="00481438">
        <w:t>"</w:t>
      </w:r>
      <w:r w:rsidRPr="00822E86">
        <w:t>.</w:t>
      </w:r>
    </w:p>
    <w:p w14:paraId="32A42C44" w14:textId="208B087A" w:rsidR="009E7CF6" w:rsidRPr="003B7B43" w:rsidRDefault="009E7CF6" w:rsidP="009E7CF6">
      <w:pPr>
        <w:pStyle w:val="EX"/>
      </w:pPr>
      <w:r w:rsidRPr="003B7B43">
        <w:t>[</w:t>
      </w:r>
      <w:r w:rsidRPr="003B7B43">
        <w:rPr>
          <w:noProof/>
        </w:rPr>
        <w:t>2</w:t>
      </w:r>
      <w:r w:rsidRPr="003B7B43">
        <w:t>]</w:t>
      </w:r>
      <w:r w:rsidRPr="003B7B43">
        <w:tab/>
      </w:r>
      <w:r w:rsidR="00641FB6" w:rsidRPr="003B7B43">
        <w:t>3GPP</w:t>
      </w:r>
      <w:r w:rsidR="00641FB6">
        <w:t> </w:t>
      </w:r>
      <w:r w:rsidR="00641FB6" w:rsidRPr="003B7B43">
        <w:t>TS</w:t>
      </w:r>
      <w:r w:rsidR="00641FB6">
        <w:t> </w:t>
      </w:r>
      <w:r w:rsidR="00641FB6" w:rsidRPr="003B7B43">
        <w:t>23.501:</w:t>
      </w:r>
      <w:r w:rsidRPr="003B7B43">
        <w:t xml:space="preserve"> </w:t>
      </w:r>
      <w:r w:rsidR="00481438">
        <w:t>"</w:t>
      </w:r>
      <w:r w:rsidRPr="003B7B43">
        <w:t>System Architecture for the 5G System; Stage 2</w:t>
      </w:r>
      <w:r w:rsidR="00481438">
        <w:t>"</w:t>
      </w:r>
      <w:r w:rsidRPr="003B7B43">
        <w:t>.</w:t>
      </w:r>
    </w:p>
    <w:p w14:paraId="5F42EA84" w14:textId="735E2F53" w:rsidR="009E7CF6" w:rsidRPr="003B7B43" w:rsidRDefault="009E7CF6" w:rsidP="009E7CF6">
      <w:pPr>
        <w:pStyle w:val="EX"/>
      </w:pPr>
      <w:r w:rsidRPr="003B7B43">
        <w:t>[3]</w:t>
      </w:r>
      <w:r w:rsidRPr="003B7B43">
        <w:tab/>
      </w:r>
      <w:r w:rsidR="00641FB6" w:rsidRPr="003B7B43">
        <w:t>3GPP</w:t>
      </w:r>
      <w:r w:rsidR="00641FB6">
        <w:t> </w:t>
      </w:r>
      <w:r w:rsidR="00641FB6" w:rsidRPr="003B7B43">
        <w:t>TS</w:t>
      </w:r>
      <w:r w:rsidR="00641FB6">
        <w:t> </w:t>
      </w:r>
      <w:r w:rsidR="00641FB6" w:rsidRPr="003B7B43">
        <w:t>23.502:</w:t>
      </w:r>
      <w:r w:rsidRPr="003B7B43">
        <w:t xml:space="preserve"> </w:t>
      </w:r>
      <w:r w:rsidR="00481438">
        <w:t>"</w:t>
      </w:r>
      <w:r w:rsidRPr="003B7B43">
        <w:t>Procedures for the 5G system</w:t>
      </w:r>
      <w:r>
        <w:t>;</w:t>
      </w:r>
      <w:r w:rsidRPr="003B7B43">
        <w:t xml:space="preserve"> Stage 2</w:t>
      </w:r>
      <w:r w:rsidR="00481438">
        <w:t>"</w:t>
      </w:r>
      <w:r w:rsidRPr="003B7B43">
        <w:t>.</w:t>
      </w:r>
    </w:p>
    <w:p w14:paraId="252BC48A" w14:textId="5C844107" w:rsidR="009E7CF6" w:rsidRDefault="009E7CF6" w:rsidP="009E7CF6">
      <w:pPr>
        <w:pStyle w:val="EX"/>
      </w:pPr>
      <w:r w:rsidRPr="003B7B43">
        <w:t>[4]</w:t>
      </w:r>
      <w:r w:rsidRPr="003B7B43">
        <w:tab/>
      </w:r>
      <w:r w:rsidR="00641FB6" w:rsidRPr="003B7B43">
        <w:t>3GPP</w:t>
      </w:r>
      <w:r w:rsidR="00641FB6">
        <w:t> </w:t>
      </w:r>
      <w:r w:rsidR="00641FB6" w:rsidRPr="003B7B43">
        <w:t>TS</w:t>
      </w:r>
      <w:r w:rsidR="00641FB6">
        <w:t> </w:t>
      </w:r>
      <w:r w:rsidR="00641FB6" w:rsidRPr="003B7B43">
        <w:t>23.503:</w:t>
      </w:r>
      <w:r w:rsidRPr="003B7B43">
        <w:t xml:space="preserve"> </w:t>
      </w:r>
      <w:r w:rsidR="00481438">
        <w:t>"</w:t>
      </w:r>
      <w:r w:rsidRPr="009E7CF6">
        <w:t>Policy and charging control framework for the 5G System (5GS); Stage 2</w:t>
      </w:r>
      <w:r w:rsidR="00481438">
        <w:t>"</w:t>
      </w:r>
      <w:r w:rsidRPr="003B7B43">
        <w:t>.</w:t>
      </w:r>
    </w:p>
    <w:p w14:paraId="01D5CC5E" w14:textId="5306CA14" w:rsidR="004042EE" w:rsidRPr="003F154C" w:rsidRDefault="004042EE" w:rsidP="003F154C">
      <w:pPr>
        <w:pStyle w:val="EX"/>
      </w:pPr>
      <w:r w:rsidRPr="003F154C">
        <w:t>[5]</w:t>
      </w:r>
      <w:r w:rsidRPr="003F154C">
        <w:tab/>
      </w:r>
      <w:r w:rsidR="00641FB6" w:rsidRPr="003F154C">
        <w:t>3GPP</w:t>
      </w:r>
      <w:r w:rsidR="00641FB6">
        <w:t> TS 23.401:</w:t>
      </w:r>
      <w:r w:rsidR="003F154C">
        <w:t xml:space="preserve"> "General Packet Radio Service (GPRS) enhancements for Evolved Universal Terrestrial Radio Access Network (E-UTRAN) access".</w:t>
      </w:r>
    </w:p>
    <w:p w14:paraId="11BA02D4" w14:textId="3AE1EB32" w:rsidR="00B54EDA" w:rsidRPr="003F154C" w:rsidRDefault="00B54EDA" w:rsidP="00B54EDA">
      <w:pPr>
        <w:pStyle w:val="EX"/>
      </w:pPr>
      <w:bookmarkStart w:id="29" w:name="definitions"/>
      <w:bookmarkStart w:id="30" w:name="_Toc153792581"/>
      <w:bookmarkStart w:id="31" w:name="_Toc153792666"/>
      <w:bookmarkEnd w:id="29"/>
      <w:r w:rsidRPr="003F154C">
        <w:t>[</w:t>
      </w:r>
      <w:r>
        <w:t>6</w:t>
      </w:r>
      <w:r w:rsidRPr="003F154C">
        <w:t>]</w:t>
      </w:r>
      <w:r w:rsidRPr="003F154C">
        <w:tab/>
      </w:r>
      <w:r w:rsidR="00641FB6" w:rsidRPr="003F154C">
        <w:t>3GPP</w:t>
      </w:r>
      <w:r w:rsidR="00641FB6">
        <w:t> TS 38.300:</w:t>
      </w:r>
      <w:r>
        <w:t xml:space="preserve"> "NR; NR and NG-RAN Overall description; Stage-2".</w:t>
      </w:r>
    </w:p>
    <w:p w14:paraId="35F23B93" w14:textId="53EB87C5" w:rsidR="0050604D" w:rsidRPr="003F154C" w:rsidRDefault="0050604D" w:rsidP="0050604D">
      <w:pPr>
        <w:pStyle w:val="EX"/>
      </w:pPr>
      <w:r w:rsidRPr="003F154C">
        <w:t>[</w:t>
      </w:r>
      <w:r>
        <w:t>7</w:t>
      </w:r>
      <w:r w:rsidRPr="003F154C">
        <w:t>]</w:t>
      </w:r>
      <w:r w:rsidRPr="003F154C">
        <w:tab/>
      </w:r>
      <w:r w:rsidR="00641FB6" w:rsidRPr="003F154C">
        <w:t>3GPP</w:t>
      </w:r>
      <w:r w:rsidR="00641FB6">
        <w:t> TS 36.300:</w:t>
      </w:r>
      <w:r>
        <w:t xml:space="preserve"> "Evolved Universal Terrestrial Radio Access (E-UTRA) and Evolved Universal Terrestrial Radio Access Network (E-UTRAN); Overall description; Stage 2".</w:t>
      </w:r>
    </w:p>
    <w:p w14:paraId="162DC7AB" w14:textId="7140285C" w:rsidR="0050604D" w:rsidRPr="003F154C" w:rsidRDefault="0050604D" w:rsidP="0050604D">
      <w:pPr>
        <w:pStyle w:val="EX"/>
      </w:pPr>
      <w:r w:rsidRPr="003F154C">
        <w:t>[</w:t>
      </w:r>
      <w:r>
        <w:t>8</w:t>
      </w:r>
      <w:r w:rsidRPr="003F154C">
        <w:t>]</w:t>
      </w:r>
      <w:r w:rsidRPr="003F154C">
        <w:tab/>
      </w:r>
      <w:r w:rsidR="00641FB6" w:rsidRPr="003F154C">
        <w:t>3GPP</w:t>
      </w:r>
      <w:r w:rsidR="00641FB6">
        <w:t> TS 38.413:</w:t>
      </w:r>
      <w:r>
        <w:t xml:space="preserve"> "NG-RAN; NG Application Protocol (NGAP)".</w:t>
      </w:r>
    </w:p>
    <w:p w14:paraId="5CC04FF3" w14:textId="50D7D432" w:rsidR="005712C9" w:rsidRPr="003F154C" w:rsidRDefault="005712C9" w:rsidP="005712C9">
      <w:pPr>
        <w:pStyle w:val="EX"/>
      </w:pPr>
      <w:r w:rsidRPr="003F154C">
        <w:t>[</w:t>
      </w:r>
      <w:r>
        <w:t>9</w:t>
      </w:r>
      <w:r w:rsidRPr="003F154C">
        <w:t>]</w:t>
      </w:r>
      <w:r w:rsidRPr="003F154C">
        <w:tab/>
      </w:r>
      <w:r w:rsidR="00641FB6" w:rsidRPr="003F154C">
        <w:t>3GPP</w:t>
      </w:r>
      <w:r w:rsidR="00641FB6">
        <w:t> TS 33.501:</w:t>
      </w:r>
      <w:r>
        <w:t xml:space="preserve"> "</w:t>
      </w:r>
      <w:r w:rsidR="00554AE4">
        <w:t>Security architecture and procedures for 5G System</w:t>
      </w:r>
      <w:r>
        <w:t>".</w:t>
      </w:r>
    </w:p>
    <w:p w14:paraId="24518802" w14:textId="7A3B1345" w:rsidR="00554AE4" w:rsidRDefault="00554AE4" w:rsidP="00554AE4">
      <w:pPr>
        <w:pStyle w:val="EX"/>
      </w:pPr>
      <w:r w:rsidRPr="003F154C">
        <w:t>[</w:t>
      </w:r>
      <w:r>
        <w:t>10</w:t>
      </w:r>
      <w:r w:rsidRPr="003F154C">
        <w:t>]</w:t>
      </w:r>
      <w:r w:rsidRPr="003F154C">
        <w:tab/>
      </w:r>
      <w:r w:rsidR="00641FB6" w:rsidRPr="003F154C">
        <w:t>3GPP</w:t>
      </w:r>
      <w:r w:rsidR="00641FB6">
        <w:t> TS 36.413:</w:t>
      </w:r>
      <w:r>
        <w:t xml:space="preserve"> "Evolved Universal Terrestrial Radio Access Network (E-UTRAN); S1 Application Protocol (S1AP)".</w:t>
      </w:r>
    </w:p>
    <w:p w14:paraId="530FCD1C" w14:textId="1181788B" w:rsidR="00C44A0B" w:rsidRPr="003F154C" w:rsidRDefault="00C44A0B" w:rsidP="00C44A0B">
      <w:pPr>
        <w:pStyle w:val="EX"/>
      </w:pPr>
      <w:r>
        <w:t>[11]</w:t>
      </w:r>
      <w:r>
        <w:tab/>
      </w:r>
      <w:r w:rsidR="00641FB6">
        <w:t>3GPP TS 23.122:</w:t>
      </w:r>
      <w:r>
        <w:t xml:space="preserve"> "</w:t>
      </w:r>
      <w:r w:rsidRPr="001B7C50">
        <w:t>Non-Access-Stratum (NAS) functions related to Mobile Station in idle mode</w:t>
      </w:r>
      <w:r>
        <w:t>".</w:t>
      </w:r>
    </w:p>
    <w:p w14:paraId="39E493B5" w14:textId="0B56370A" w:rsidR="00080512" w:rsidRPr="00822E86" w:rsidRDefault="00080512">
      <w:pPr>
        <w:pStyle w:val="Heading1"/>
      </w:pPr>
      <w:bookmarkStart w:id="32" w:name="_Toc177467019"/>
      <w:r w:rsidRPr="00822E86">
        <w:t>3</w:t>
      </w:r>
      <w:r w:rsidRPr="00822E86">
        <w:tab/>
        <w:t>Definitions</w:t>
      </w:r>
      <w:r w:rsidR="00602AEA" w:rsidRPr="00822E86">
        <w:t xml:space="preserve"> of terms and abbreviations</w:t>
      </w:r>
      <w:bookmarkEnd w:id="30"/>
      <w:bookmarkEnd w:id="31"/>
      <w:bookmarkEnd w:id="32"/>
    </w:p>
    <w:p w14:paraId="11036AC9" w14:textId="77777777" w:rsidR="00080512" w:rsidRPr="00822E86" w:rsidRDefault="00080512">
      <w:pPr>
        <w:pStyle w:val="Heading2"/>
      </w:pPr>
      <w:bookmarkStart w:id="33" w:name="_Toc153792582"/>
      <w:bookmarkStart w:id="34" w:name="_Toc153792667"/>
      <w:bookmarkStart w:id="35" w:name="_Toc177467020"/>
      <w:r w:rsidRPr="00822E86">
        <w:t>3.1</w:t>
      </w:r>
      <w:r w:rsidRPr="00822E86">
        <w:tab/>
      </w:r>
      <w:r w:rsidR="002B6339" w:rsidRPr="00822E86">
        <w:t>Terms</w:t>
      </w:r>
      <w:bookmarkEnd w:id="33"/>
      <w:bookmarkEnd w:id="34"/>
      <w:bookmarkEnd w:id="35"/>
    </w:p>
    <w:p w14:paraId="4B24674D" w14:textId="16CF5F8D" w:rsidR="00080512" w:rsidRPr="00822E86" w:rsidRDefault="00481438">
      <w:r>
        <w:t xml:space="preserve">For the purposes of the present document, the terms given in </w:t>
      </w:r>
      <w:r w:rsidR="00641FB6">
        <w:t>TR 21.905 [</w:t>
      </w:r>
      <w:r>
        <w:t xml:space="preserve">1] and the following apply. A term defined in the present document takes precedence over the definition of the same term, if any, in </w:t>
      </w:r>
      <w:r w:rsidR="00641FB6">
        <w:t>TR 21.905 [</w:t>
      </w:r>
      <w:r>
        <w:t>1].</w:t>
      </w:r>
    </w:p>
    <w:p w14:paraId="4E9BDD59" w14:textId="77777777" w:rsidR="00080512" w:rsidRPr="00822E86" w:rsidRDefault="00080512">
      <w:r w:rsidRPr="00822E86">
        <w:rPr>
          <w:b/>
        </w:rPr>
        <w:t>example:</w:t>
      </w:r>
      <w:r w:rsidRPr="00822E86">
        <w:t xml:space="preserve"> text used to clarify abstract rules by applying them literally.</w:t>
      </w:r>
    </w:p>
    <w:p w14:paraId="4566FA0F" w14:textId="77777777" w:rsidR="000E1FB0" w:rsidRPr="00822E86" w:rsidRDefault="000E1FB0" w:rsidP="000E1FB0">
      <w:pPr>
        <w:pStyle w:val="EW"/>
      </w:pPr>
    </w:p>
    <w:p w14:paraId="1A93EFA3" w14:textId="79332BC5" w:rsidR="000E1FB0" w:rsidRPr="00822E86" w:rsidRDefault="000E1FB0" w:rsidP="000E1FB0">
      <w:pPr>
        <w:pStyle w:val="Heading2"/>
      </w:pPr>
      <w:bookmarkStart w:id="36" w:name="_Toc93073654"/>
      <w:bookmarkStart w:id="37" w:name="_Toc177467021"/>
      <w:r w:rsidRPr="00822E86">
        <w:t>3.</w:t>
      </w:r>
      <w:r w:rsidR="005D596F">
        <w:t>2</w:t>
      </w:r>
      <w:r w:rsidRPr="00822E86">
        <w:tab/>
        <w:t>Abbreviations</w:t>
      </w:r>
      <w:bookmarkEnd w:id="36"/>
      <w:bookmarkEnd w:id="37"/>
    </w:p>
    <w:p w14:paraId="385D000E" w14:textId="2E4F2410" w:rsidR="000E1FB0" w:rsidRPr="00822E86" w:rsidRDefault="00481438" w:rsidP="000E1FB0">
      <w:pPr>
        <w:keepNext/>
      </w:pPr>
      <w:r>
        <w:t xml:space="preserve">For the purposes of the present document, the abbreviations given in </w:t>
      </w:r>
      <w:r w:rsidR="00641FB6">
        <w:t>TR 21.905 [</w:t>
      </w:r>
      <w:r>
        <w:t xml:space="preserve">1] and the following apply. An abbreviation defined in the present document takes precedence over the definition of the same abbreviation, if any, in </w:t>
      </w:r>
      <w:r w:rsidR="00641FB6">
        <w:t>TR 21.905 [</w:t>
      </w:r>
      <w:r>
        <w:t>1].</w:t>
      </w:r>
    </w:p>
    <w:p w14:paraId="62D7E9A2" w14:textId="77777777" w:rsidR="000E1FB0" w:rsidRPr="00822E86" w:rsidRDefault="000E1FB0" w:rsidP="000E1FB0">
      <w:pPr>
        <w:pStyle w:val="EW"/>
      </w:pPr>
      <w:r w:rsidRPr="00822E86">
        <w:t>&lt;ABBREVIATION&gt;</w:t>
      </w:r>
      <w:r w:rsidRPr="00822E86">
        <w:tab/>
        <w:t>&lt;Expansion&gt;</w:t>
      </w:r>
    </w:p>
    <w:p w14:paraId="613D7A04" w14:textId="77777777" w:rsidR="00080512" w:rsidRPr="00822E86" w:rsidRDefault="00080512">
      <w:pPr>
        <w:pStyle w:val="EW"/>
      </w:pPr>
    </w:p>
    <w:p w14:paraId="0E7EC48C" w14:textId="77777777" w:rsidR="00080512" w:rsidRPr="00481438" w:rsidRDefault="00080512" w:rsidP="00481438">
      <w:pPr>
        <w:pStyle w:val="Heading1"/>
      </w:pPr>
      <w:bookmarkStart w:id="38" w:name="clause4"/>
      <w:bookmarkStart w:id="39" w:name="_Toc153792585"/>
      <w:bookmarkStart w:id="40" w:name="_Toc153792670"/>
      <w:bookmarkStart w:id="41" w:name="_Toc177467022"/>
      <w:bookmarkEnd w:id="38"/>
      <w:r w:rsidRPr="00481438">
        <w:t>4</w:t>
      </w:r>
      <w:r w:rsidRPr="00481438">
        <w:tab/>
      </w:r>
      <w:r w:rsidR="000C6B78" w:rsidRPr="00481438">
        <w:t>Architectural Assumptions and Requirements</w:t>
      </w:r>
      <w:bookmarkEnd w:id="39"/>
      <w:bookmarkEnd w:id="40"/>
      <w:bookmarkEnd w:id="41"/>
    </w:p>
    <w:p w14:paraId="3046E136" w14:textId="77777777" w:rsidR="00080512" w:rsidRPr="00481438" w:rsidRDefault="00080512">
      <w:pPr>
        <w:pStyle w:val="Heading2"/>
      </w:pPr>
      <w:bookmarkStart w:id="42" w:name="_Toc153792586"/>
      <w:bookmarkStart w:id="43" w:name="_Toc153792671"/>
      <w:bookmarkStart w:id="44" w:name="_Toc177467023"/>
      <w:r w:rsidRPr="00481438">
        <w:t>4.1</w:t>
      </w:r>
      <w:r w:rsidRPr="00481438">
        <w:tab/>
      </w:r>
      <w:r w:rsidR="00F50CB8" w:rsidRPr="00481438">
        <w:t>Architectural Assumptions</w:t>
      </w:r>
      <w:bookmarkEnd w:id="42"/>
      <w:bookmarkEnd w:id="43"/>
      <w:bookmarkEnd w:id="44"/>
    </w:p>
    <w:p w14:paraId="5C78CACF" w14:textId="77777777" w:rsidR="00481438" w:rsidRDefault="00481438" w:rsidP="00481438">
      <w:r>
        <w:t>The architecture for support of 5G NR Femto shall be based on the following architectural assumptions:</w:t>
      </w:r>
    </w:p>
    <w:p w14:paraId="7F639C83" w14:textId="77777777" w:rsidR="00481438" w:rsidRDefault="00481438" w:rsidP="00481438">
      <w:pPr>
        <w:pStyle w:val="B1"/>
      </w:pPr>
      <w:r>
        <w:t>-</w:t>
      </w:r>
      <w:r>
        <w:tab/>
        <w:t>the 5GS defined as part of Rel-18 is used as basis for further potential enhancements;</w:t>
      </w:r>
    </w:p>
    <w:p w14:paraId="603712AA" w14:textId="3C62E0A9" w:rsidR="00481438" w:rsidRDefault="00481438" w:rsidP="00481438">
      <w:pPr>
        <w:pStyle w:val="B1"/>
      </w:pPr>
      <w:r>
        <w:t>-</w:t>
      </w:r>
      <w:r>
        <w:tab/>
        <w:t>the need for potential architecture enhancements for supporting 5G NR Femto deployments depends on the outcome of RAN WG3 study;</w:t>
      </w:r>
    </w:p>
    <w:p w14:paraId="4D921E18" w14:textId="77777777" w:rsidR="00481438" w:rsidRDefault="00481438" w:rsidP="00481438">
      <w:pPr>
        <w:pStyle w:val="B1"/>
      </w:pPr>
      <w:r>
        <w:t>-</w:t>
      </w:r>
      <w:r>
        <w:tab/>
        <w:t>It is expected that MME, E-UTRAN and NG-RAN impacts are avoided;</w:t>
      </w:r>
    </w:p>
    <w:p w14:paraId="7EE70A0C" w14:textId="77777777" w:rsidR="00481438" w:rsidRDefault="00481438" w:rsidP="00481438">
      <w:pPr>
        <w:pStyle w:val="B1"/>
      </w:pPr>
      <w:r>
        <w:t>-</w:t>
      </w:r>
      <w:r>
        <w:tab/>
        <w:t>It is assumed that the existing CAG concept defined for PNI-NPN is re-used for Femto access control without impacts to PNI-NPN.</w:t>
      </w:r>
    </w:p>
    <w:p w14:paraId="289F8C0A" w14:textId="77777777" w:rsidR="00F50CB8" w:rsidRPr="00822E86" w:rsidRDefault="00080512" w:rsidP="00F50CB8">
      <w:pPr>
        <w:pStyle w:val="Heading2"/>
      </w:pPr>
      <w:bookmarkStart w:id="45" w:name="_Toc153792587"/>
      <w:bookmarkStart w:id="46" w:name="_Toc153792672"/>
      <w:bookmarkStart w:id="47" w:name="_Toc177467024"/>
      <w:r w:rsidRPr="00822E86">
        <w:t>4.2</w:t>
      </w:r>
      <w:r w:rsidRPr="00822E86">
        <w:tab/>
      </w:r>
      <w:r w:rsidR="00F50CB8" w:rsidRPr="00822E86">
        <w:t xml:space="preserve">Architectural </w:t>
      </w:r>
      <w:r w:rsidR="004550DD" w:rsidRPr="00822E86">
        <w:t>Requirements</w:t>
      </w:r>
      <w:bookmarkEnd w:id="45"/>
      <w:bookmarkEnd w:id="46"/>
      <w:bookmarkEnd w:id="47"/>
    </w:p>
    <w:p w14:paraId="5104F79A" w14:textId="663B28F5" w:rsidR="00AE61AA" w:rsidRPr="00812106" w:rsidRDefault="00481438" w:rsidP="00481438">
      <w:r>
        <w:t xml:space="preserve">The solutions should build on 5GS architectural principles as defined in </w:t>
      </w:r>
      <w:r w:rsidR="00641FB6">
        <w:t>TS 23.501 [</w:t>
      </w:r>
      <w:r>
        <w:t>2].</w:t>
      </w:r>
    </w:p>
    <w:p w14:paraId="31971260" w14:textId="77777777" w:rsidR="00524FB4" w:rsidRPr="00822E86" w:rsidRDefault="00524FB4" w:rsidP="00481438">
      <w:pPr>
        <w:pStyle w:val="Heading1"/>
      </w:pPr>
      <w:bookmarkStart w:id="48" w:name="_Toc22192646"/>
      <w:bookmarkStart w:id="49" w:name="_Toc23402384"/>
      <w:bookmarkStart w:id="50" w:name="_Toc23402414"/>
      <w:bookmarkStart w:id="51" w:name="_Toc26386411"/>
      <w:bookmarkStart w:id="52" w:name="_Toc26431217"/>
      <w:bookmarkStart w:id="53" w:name="_Toc30694613"/>
      <w:bookmarkStart w:id="54" w:name="_Toc43906635"/>
      <w:bookmarkStart w:id="55" w:name="_Toc43906751"/>
      <w:bookmarkStart w:id="56" w:name="_Toc44311877"/>
      <w:bookmarkStart w:id="57" w:name="_Toc50536519"/>
      <w:bookmarkStart w:id="58" w:name="_Toc54930291"/>
      <w:bookmarkStart w:id="59" w:name="_Toc54968096"/>
      <w:bookmarkStart w:id="60" w:name="_Toc57236418"/>
      <w:bookmarkStart w:id="61" w:name="_Toc57236581"/>
      <w:bookmarkStart w:id="62" w:name="_Toc57530222"/>
      <w:bookmarkStart w:id="63" w:name="_Toc57532423"/>
      <w:bookmarkStart w:id="64" w:name="_Toc153792588"/>
      <w:bookmarkStart w:id="65" w:name="_Toc153792673"/>
      <w:bookmarkStart w:id="66" w:name="_Toc177467025"/>
      <w:r w:rsidRPr="00822E86">
        <w:t>5</w:t>
      </w:r>
      <w:r w:rsidRPr="00822E86">
        <w:tab/>
        <w:t>Key Issues</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0BA8BB07" w14:textId="4A00A955" w:rsidR="00524FB4" w:rsidRPr="00822E86" w:rsidRDefault="00524FB4" w:rsidP="00481438">
      <w:pPr>
        <w:pStyle w:val="Heading2"/>
      </w:pPr>
      <w:bookmarkStart w:id="67" w:name="_Toc26386412"/>
      <w:bookmarkStart w:id="68" w:name="_Toc26431218"/>
      <w:bookmarkStart w:id="69" w:name="_Toc30694614"/>
      <w:bookmarkStart w:id="70" w:name="_Toc43906636"/>
      <w:bookmarkStart w:id="71" w:name="_Toc43906752"/>
      <w:bookmarkStart w:id="72" w:name="_Toc44311878"/>
      <w:bookmarkStart w:id="73" w:name="_Toc50536520"/>
      <w:bookmarkStart w:id="74" w:name="_Toc54930292"/>
      <w:bookmarkStart w:id="75" w:name="_Toc54968097"/>
      <w:bookmarkStart w:id="76" w:name="_Toc57236419"/>
      <w:bookmarkStart w:id="77" w:name="_Toc57236582"/>
      <w:bookmarkStart w:id="78" w:name="_Toc57530223"/>
      <w:bookmarkStart w:id="79" w:name="_Toc57532424"/>
      <w:bookmarkStart w:id="80" w:name="_Toc153792589"/>
      <w:bookmarkStart w:id="81" w:name="_Toc153792674"/>
      <w:bookmarkStart w:id="82" w:name="_Toc177467026"/>
      <w:r w:rsidRPr="00822E86">
        <w:t>5.</w:t>
      </w:r>
      <w:r w:rsidR="00AA2401">
        <w:t>1</w:t>
      </w:r>
      <w:r w:rsidRPr="00822E86">
        <w:tab/>
        <w:t>Key Issue #</w:t>
      </w:r>
      <w:r w:rsidR="00AA2401">
        <w:t>1</w:t>
      </w:r>
      <w:r w:rsidRPr="00822E86">
        <w:t xml:space="preserve">: </w:t>
      </w:r>
      <w:bookmarkEnd w:id="67"/>
      <w:bookmarkEnd w:id="68"/>
      <w:bookmarkEnd w:id="69"/>
      <w:bookmarkEnd w:id="70"/>
      <w:bookmarkEnd w:id="71"/>
      <w:bookmarkEnd w:id="72"/>
      <w:bookmarkEnd w:id="73"/>
      <w:bookmarkEnd w:id="74"/>
      <w:bookmarkEnd w:id="75"/>
      <w:bookmarkEnd w:id="76"/>
      <w:bookmarkEnd w:id="77"/>
      <w:bookmarkEnd w:id="78"/>
      <w:bookmarkEnd w:id="79"/>
      <w:r w:rsidR="00AA2401">
        <w:rPr>
          <w:lang w:eastAsia="ko-KR"/>
        </w:rPr>
        <w:t xml:space="preserve">Support of UE move between CAG cell </w:t>
      </w:r>
      <w:r w:rsidR="00AA2401" w:rsidRPr="007C0788">
        <w:rPr>
          <w:lang w:eastAsia="ko-KR"/>
        </w:rPr>
        <w:t>of 5G Femto</w:t>
      </w:r>
      <w:r w:rsidR="00AA2401">
        <w:rPr>
          <w:lang w:eastAsia="ko-KR"/>
        </w:rPr>
        <w:t xml:space="preserve"> and CSG cell</w:t>
      </w:r>
      <w:bookmarkEnd w:id="80"/>
      <w:bookmarkEnd w:id="81"/>
      <w:bookmarkEnd w:id="82"/>
    </w:p>
    <w:p w14:paraId="631BC053" w14:textId="0D978DCC" w:rsidR="00524FB4" w:rsidRPr="00822E86" w:rsidRDefault="00524FB4" w:rsidP="00481438">
      <w:pPr>
        <w:pStyle w:val="Heading3"/>
        <w:rPr>
          <w:lang w:eastAsia="zh-CN"/>
        </w:rPr>
      </w:pPr>
      <w:bookmarkStart w:id="83" w:name="_Toc26386413"/>
      <w:bookmarkStart w:id="84" w:name="_Toc26431219"/>
      <w:bookmarkStart w:id="85" w:name="_Toc30694615"/>
      <w:bookmarkStart w:id="86" w:name="_Toc43906637"/>
      <w:bookmarkStart w:id="87" w:name="_Toc43906753"/>
      <w:bookmarkStart w:id="88" w:name="_Toc44311879"/>
      <w:bookmarkStart w:id="89" w:name="_Toc50536521"/>
      <w:bookmarkStart w:id="90" w:name="_Toc54930293"/>
      <w:bookmarkStart w:id="91" w:name="_Toc54968098"/>
      <w:bookmarkStart w:id="92" w:name="_Toc57236420"/>
      <w:bookmarkStart w:id="93" w:name="_Toc57236583"/>
      <w:bookmarkStart w:id="94" w:name="_Toc57530224"/>
      <w:bookmarkStart w:id="95" w:name="_Toc57532425"/>
      <w:bookmarkStart w:id="96" w:name="_Toc153792590"/>
      <w:bookmarkStart w:id="97" w:name="_Toc153792675"/>
      <w:bookmarkStart w:id="98" w:name="_Toc177467027"/>
      <w:r w:rsidRPr="00822E86">
        <w:rPr>
          <w:lang w:eastAsia="ko-KR"/>
        </w:rPr>
        <w:t>5.</w:t>
      </w:r>
      <w:r w:rsidR="00AA2401">
        <w:rPr>
          <w:lang w:eastAsia="zh-CN"/>
        </w:rPr>
        <w:t>1</w:t>
      </w:r>
      <w:r w:rsidRPr="00822E86">
        <w:rPr>
          <w:lang w:eastAsia="ko-KR"/>
        </w:rPr>
        <w:t>.1</w:t>
      </w:r>
      <w:r w:rsidRPr="00822E86">
        <w:rPr>
          <w:lang w:eastAsia="ko-KR"/>
        </w:rPr>
        <w:tab/>
      </w:r>
      <w:r w:rsidR="00AA2401" w:rsidRPr="00CF788B">
        <w:rPr>
          <w:rFonts w:hint="eastAsia"/>
          <w:lang w:eastAsia="ko-KR"/>
        </w:rPr>
        <w:t>General description</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3A696835" w14:textId="77777777" w:rsidR="00481438" w:rsidRDefault="00481438" w:rsidP="00481438">
      <w:r>
        <w:t>This key issue investigates any needed enhancements to support the UE moving between CAG cell of 5G Femto and CSG cell.</w:t>
      </w:r>
    </w:p>
    <w:p w14:paraId="4F5EC4FA" w14:textId="77777777" w:rsidR="00481438" w:rsidRDefault="00481438" w:rsidP="00481438">
      <w:r>
        <w:t>The KI should cover:</w:t>
      </w:r>
    </w:p>
    <w:p w14:paraId="7691AE46" w14:textId="7BA72C73" w:rsidR="00481438" w:rsidRDefault="00481438" w:rsidP="00481438">
      <w:pPr>
        <w:pStyle w:val="B1"/>
      </w:pPr>
      <w:r>
        <w:t>-</w:t>
      </w:r>
      <w:r>
        <w:tab/>
        <w:t>The mobility scenarios to be studied for the UE move (e.g. CSG cell to CAG cell of 5G Femto</w:t>
      </w:r>
      <w:r w:rsidR="007D4300">
        <w:t>, vice versa</w:t>
      </w:r>
      <w:r>
        <w:t>).</w:t>
      </w:r>
    </w:p>
    <w:p w14:paraId="63901B73" w14:textId="77777777" w:rsidR="00481438" w:rsidRDefault="00481438" w:rsidP="00481438">
      <w:pPr>
        <w:pStyle w:val="B1"/>
      </w:pPr>
      <w:r>
        <w:t>-</w:t>
      </w:r>
      <w:r>
        <w:tab/>
        <w:t>Whether and how control signalling procedures are enhanced to support the mobility scenarios.</w:t>
      </w:r>
    </w:p>
    <w:p w14:paraId="6245B529" w14:textId="507B5D23" w:rsidR="00481438" w:rsidRDefault="00481438" w:rsidP="00481438">
      <w:pPr>
        <w:pStyle w:val="NO"/>
      </w:pPr>
      <w:r>
        <w:t>NOTE 1:</w:t>
      </w:r>
      <w:r>
        <w:tab/>
        <w:t>This Key Issue assumes that the existing CAG concept defined for PNI-NPN is re-used for access control when a UE wants to access a 5G Femto cell without impacts to PNI-NPN.</w:t>
      </w:r>
    </w:p>
    <w:p w14:paraId="6F94E4A5" w14:textId="4D245EA7" w:rsidR="00481438" w:rsidRDefault="00481438" w:rsidP="00481438">
      <w:pPr>
        <w:pStyle w:val="NO"/>
      </w:pPr>
      <w:r>
        <w:t>NOTE 2:</w:t>
      </w:r>
      <w:r>
        <w:tab/>
        <w:t>This Key Issue expects that solutions avoid impacts on EPC (e.g</w:t>
      </w:r>
      <w:r w:rsidR="008C4BB8">
        <w:t>.</w:t>
      </w:r>
      <w:r>
        <w:t xml:space="preserve"> MME), E-UTRAN and NG-RAN.</w:t>
      </w:r>
    </w:p>
    <w:p w14:paraId="5ABA993A" w14:textId="3D56CBB0" w:rsidR="00AA2401" w:rsidRPr="009C212B" w:rsidRDefault="00AA2401" w:rsidP="00481438">
      <w:pPr>
        <w:pStyle w:val="Heading2"/>
      </w:pPr>
      <w:bookmarkStart w:id="99" w:name="_Toc177467028"/>
      <w:r w:rsidRPr="009C212B">
        <w:lastRenderedPageBreak/>
        <w:t>5.</w:t>
      </w:r>
      <w:r>
        <w:t>2</w:t>
      </w:r>
      <w:r w:rsidRPr="009C212B">
        <w:tab/>
        <w:t>Key Issue #</w:t>
      </w:r>
      <w:r w:rsidR="002E0806">
        <w:t>2</w:t>
      </w:r>
      <w:r w:rsidRPr="009C212B">
        <w:t xml:space="preserve">: Enabling provisioning of subscribers allowed to access CAG cell and managing </w:t>
      </w:r>
      <w:r w:rsidRPr="009C212B">
        <w:rPr>
          <w:iCs/>
        </w:rPr>
        <w:t>access control by the CAG owner or an authorized administrator</w:t>
      </w:r>
      <w:bookmarkEnd w:id="99"/>
    </w:p>
    <w:p w14:paraId="43951BB7" w14:textId="343E2FDF" w:rsidR="00AA2401" w:rsidRPr="009C212B" w:rsidRDefault="00AA2401" w:rsidP="00481438">
      <w:pPr>
        <w:pStyle w:val="Heading3"/>
        <w:rPr>
          <w:lang w:eastAsia="zh-CN"/>
        </w:rPr>
      </w:pPr>
      <w:bookmarkStart w:id="100" w:name="_Toc177467029"/>
      <w:r w:rsidRPr="009C212B">
        <w:rPr>
          <w:lang w:eastAsia="ko-KR"/>
        </w:rPr>
        <w:t>5.</w:t>
      </w:r>
      <w:r>
        <w:rPr>
          <w:lang w:eastAsia="zh-CN"/>
        </w:rPr>
        <w:t>2</w:t>
      </w:r>
      <w:r w:rsidRPr="009C212B">
        <w:rPr>
          <w:lang w:eastAsia="ko-KR"/>
        </w:rPr>
        <w:t>.1</w:t>
      </w:r>
      <w:r w:rsidRPr="009C212B">
        <w:rPr>
          <w:lang w:eastAsia="ko-KR"/>
        </w:rPr>
        <w:tab/>
        <w:t>Description</w:t>
      </w:r>
      <w:bookmarkEnd w:id="100"/>
    </w:p>
    <w:p w14:paraId="2A2EEC53" w14:textId="77777777" w:rsidR="00481438" w:rsidRDefault="00481438" w:rsidP="00481438">
      <w:r>
        <w:t>The 5G NR Femto aims to re-use the existing CAG mechanism defined for PNI-NPN for access control. In order to add flexibility to the 5G NR Femto, the owner of 5G NR Femto needs to be able to control which UE(s) can access to the 5G NR Femto.</w:t>
      </w:r>
    </w:p>
    <w:p w14:paraId="27A6E0F4" w14:textId="55648469" w:rsidR="00481438" w:rsidRDefault="00481438" w:rsidP="00481438">
      <w:pPr>
        <w:pStyle w:val="NO"/>
      </w:pPr>
      <w:r>
        <w:t>NOTE 1:</w:t>
      </w:r>
      <w:r>
        <w:tab/>
        <w:t>Ownership of the 5G NR Femto (or CAG or both) concept and a mechanism will be defined in coordination with SA WG3.</w:t>
      </w:r>
    </w:p>
    <w:p w14:paraId="295E57CC" w14:textId="391A2C40" w:rsidR="00AA2401" w:rsidRPr="009C212B" w:rsidRDefault="00481438" w:rsidP="00481438">
      <w:pPr>
        <w:rPr>
          <w:lang w:val="en-US" w:eastAsia="zh-CN"/>
        </w:rPr>
      </w:pPr>
      <w:r>
        <w:rPr>
          <w:lang w:val="en-US" w:eastAsia="zh-CN"/>
        </w:rPr>
        <w:t>This key issue aims to address the following aspects:</w:t>
      </w:r>
    </w:p>
    <w:p w14:paraId="235AFE42" w14:textId="6DD6B97E" w:rsidR="00AA2401" w:rsidRPr="009C212B" w:rsidRDefault="00481438" w:rsidP="00481438">
      <w:pPr>
        <w:pStyle w:val="B1"/>
        <w:rPr>
          <w:rFonts w:eastAsia="MS Mincho"/>
          <w:lang w:val="en-US" w:eastAsia="zh-CN"/>
        </w:rPr>
      </w:pPr>
      <w:r>
        <w:rPr>
          <w:rFonts w:eastAsia="MS Mincho"/>
          <w:lang w:val="en-US" w:eastAsia="zh-CN"/>
        </w:rPr>
        <w:t>-</w:t>
      </w:r>
      <w:r>
        <w:rPr>
          <w:rFonts w:eastAsia="MS Mincho"/>
          <w:lang w:val="en-US" w:eastAsia="zh-CN"/>
        </w:rPr>
        <w:tab/>
        <w:t>How to enable the CAG owner or an authorized administrator to provision/update CAG information to the network for 5G Femto access control. The provisioning/updating of CAG info to the network that 5G Femto serves and the network that the UE has subscription will be considered.</w:t>
      </w:r>
    </w:p>
    <w:p w14:paraId="74D8F8F3" w14:textId="0C645B57" w:rsidR="00AA2401" w:rsidRPr="009C212B" w:rsidRDefault="00481438" w:rsidP="00481438">
      <w:pPr>
        <w:rPr>
          <w:rFonts w:eastAsia="MS Mincho"/>
          <w:lang w:val="en-US" w:eastAsia="zh-CN"/>
        </w:rPr>
      </w:pPr>
      <w:r>
        <w:rPr>
          <w:rFonts w:eastAsia="MS Mincho"/>
          <w:lang w:val="en-US" w:eastAsia="zh-CN"/>
        </w:rPr>
        <w:t>This key issue will consider the scenario of allowing the access to a CAG cell in the home and visited network.</w:t>
      </w:r>
    </w:p>
    <w:p w14:paraId="648B8795" w14:textId="504A9CA5" w:rsidR="00481438" w:rsidRDefault="00481438" w:rsidP="00481438">
      <w:pPr>
        <w:pStyle w:val="NO"/>
      </w:pPr>
      <w:r>
        <w:t>NOTE 2:</w:t>
      </w:r>
      <w:r>
        <w:tab/>
        <w:t>It is assumed that the existing CAG concept defined for PNI-NPN is re-used for Femto access control without impacts to PNI-NPN.</w:t>
      </w:r>
    </w:p>
    <w:p w14:paraId="7E01CE0E" w14:textId="4FEAAA1C" w:rsidR="00481438" w:rsidRDefault="00481438" w:rsidP="00481438">
      <w:pPr>
        <w:pStyle w:val="NO"/>
      </w:pPr>
      <w:r>
        <w:t>NOTE 3:</w:t>
      </w:r>
      <w:r>
        <w:tab/>
        <w:t>Ownership of the 5G NR Femto (or CAG or both) concept and a mechanism will be defined in coordination with SA WG3.</w:t>
      </w:r>
    </w:p>
    <w:p w14:paraId="460C358B" w14:textId="77777777" w:rsidR="00524FB4" w:rsidRPr="00822E86" w:rsidRDefault="00524FB4" w:rsidP="00524FB4">
      <w:pPr>
        <w:pStyle w:val="Heading1"/>
      </w:pPr>
      <w:bookmarkStart w:id="101" w:name="_Toc26431228"/>
      <w:bookmarkStart w:id="102" w:name="_Toc30694626"/>
      <w:bookmarkStart w:id="103" w:name="_Toc43906648"/>
      <w:bookmarkStart w:id="104" w:name="_Toc43906764"/>
      <w:bookmarkStart w:id="105" w:name="_Toc44311890"/>
      <w:bookmarkStart w:id="106" w:name="_Toc50536532"/>
      <w:bookmarkStart w:id="107" w:name="_Toc54930304"/>
      <w:bookmarkStart w:id="108" w:name="_Toc54968109"/>
      <w:bookmarkStart w:id="109" w:name="_Toc57236431"/>
      <w:bookmarkStart w:id="110" w:name="_Toc57236594"/>
      <w:bookmarkStart w:id="111" w:name="_Toc57530235"/>
      <w:bookmarkStart w:id="112" w:name="_Toc57532436"/>
      <w:bookmarkStart w:id="113" w:name="_Toc153792591"/>
      <w:bookmarkStart w:id="114" w:name="_Toc153792676"/>
      <w:bookmarkStart w:id="115" w:name="_Toc177467030"/>
      <w:r w:rsidRPr="00822E86">
        <w:t>6</w:t>
      </w:r>
      <w:r w:rsidRPr="00822E86">
        <w:tab/>
        <w:t>Solutions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5D6EED89" w14:textId="77777777" w:rsidR="00524FB4" w:rsidRPr="00822E86" w:rsidRDefault="00524FB4" w:rsidP="00524FB4">
      <w:pPr>
        <w:pStyle w:val="Heading2"/>
      </w:pPr>
      <w:bookmarkStart w:id="116" w:name="_Toc22192650"/>
      <w:bookmarkStart w:id="117" w:name="_Toc23402388"/>
      <w:bookmarkStart w:id="118" w:name="_Toc23402418"/>
      <w:bookmarkStart w:id="119" w:name="_Toc26386423"/>
      <w:bookmarkStart w:id="120" w:name="_Toc26431229"/>
      <w:bookmarkStart w:id="121" w:name="_Toc30694627"/>
      <w:bookmarkStart w:id="122" w:name="_Toc43906649"/>
      <w:bookmarkStart w:id="123" w:name="_Toc43906765"/>
      <w:bookmarkStart w:id="124" w:name="_Toc44311891"/>
      <w:bookmarkStart w:id="125" w:name="_Toc50536533"/>
      <w:bookmarkStart w:id="126" w:name="_Toc54930305"/>
      <w:bookmarkStart w:id="127" w:name="_Toc54968110"/>
      <w:bookmarkStart w:id="128" w:name="_Toc57236432"/>
      <w:bookmarkStart w:id="129" w:name="_Toc57236595"/>
      <w:bookmarkStart w:id="130" w:name="_Toc57530236"/>
      <w:bookmarkStart w:id="131" w:name="_Toc57532437"/>
      <w:bookmarkStart w:id="132" w:name="_Toc153792592"/>
      <w:bookmarkStart w:id="133" w:name="_Toc153792677"/>
      <w:bookmarkStart w:id="134" w:name="_Toc16839382"/>
      <w:bookmarkStart w:id="135" w:name="_Toc177467031"/>
      <w:r w:rsidRPr="00822E86">
        <w:t>6.0</w:t>
      </w:r>
      <w:r w:rsidRPr="00822E86">
        <w:tab/>
        <w:t>Mapping of Solutions to Key Issues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5"/>
    </w:p>
    <w:bookmarkEnd w:id="134"/>
    <w:p w14:paraId="039B8B06" w14:textId="77777777" w:rsidR="00524FB4" w:rsidRPr="003F154C" w:rsidRDefault="00524FB4" w:rsidP="00524FB4">
      <w:pPr>
        <w:pStyle w:val="TH"/>
      </w:pPr>
      <w:r w:rsidRPr="003F154C">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1667"/>
        <w:gridCol w:w="1701"/>
      </w:tblGrid>
      <w:tr w:rsidR="009302B0" w:rsidRPr="00481438" w14:paraId="0DB07556" w14:textId="77777777" w:rsidTr="003F154C">
        <w:trPr>
          <w:cantSplit/>
          <w:jc w:val="center"/>
        </w:trPr>
        <w:tc>
          <w:tcPr>
            <w:tcW w:w="2195" w:type="dxa"/>
          </w:tcPr>
          <w:p w14:paraId="01310807" w14:textId="56A15500" w:rsidR="009302B0" w:rsidRPr="00481438" w:rsidRDefault="009302B0" w:rsidP="00481438">
            <w:pPr>
              <w:pStyle w:val="TAH"/>
              <w:rPr>
                <w:sz w:val="16"/>
                <w:szCs w:val="16"/>
              </w:rPr>
            </w:pPr>
          </w:p>
        </w:tc>
        <w:tc>
          <w:tcPr>
            <w:tcW w:w="3368" w:type="dxa"/>
            <w:gridSpan w:val="2"/>
          </w:tcPr>
          <w:p w14:paraId="10DD1D0F" w14:textId="2FC1858E" w:rsidR="009302B0" w:rsidRPr="00481438" w:rsidRDefault="009302B0" w:rsidP="00481438">
            <w:pPr>
              <w:pStyle w:val="TAH"/>
              <w:rPr>
                <w:sz w:val="16"/>
                <w:szCs w:val="16"/>
              </w:rPr>
            </w:pPr>
            <w:r w:rsidRPr="00481438">
              <w:rPr>
                <w:sz w:val="16"/>
                <w:szCs w:val="16"/>
              </w:rPr>
              <w:t>Key Issues</w:t>
            </w:r>
          </w:p>
        </w:tc>
      </w:tr>
      <w:tr w:rsidR="00524FB4" w:rsidRPr="00481438" w14:paraId="341BCDB7" w14:textId="77777777" w:rsidTr="003F154C">
        <w:trPr>
          <w:cantSplit/>
          <w:jc w:val="center"/>
        </w:trPr>
        <w:tc>
          <w:tcPr>
            <w:tcW w:w="2195" w:type="dxa"/>
          </w:tcPr>
          <w:p w14:paraId="45921026" w14:textId="04269F17" w:rsidR="00524FB4" w:rsidRPr="00481438" w:rsidRDefault="009302B0" w:rsidP="00481438">
            <w:pPr>
              <w:pStyle w:val="TAH"/>
              <w:rPr>
                <w:sz w:val="16"/>
                <w:szCs w:val="16"/>
              </w:rPr>
            </w:pPr>
            <w:r w:rsidRPr="00481438">
              <w:rPr>
                <w:sz w:val="16"/>
                <w:szCs w:val="16"/>
              </w:rPr>
              <w:t>Solutions</w:t>
            </w:r>
          </w:p>
        </w:tc>
        <w:tc>
          <w:tcPr>
            <w:tcW w:w="1667" w:type="dxa"/>
          </w:tcPr>
          <w:p w14:paraId="0F826C95" w14:textId="77777777" w:rsidR="00524FB4" w:rsidRPr="00481438" w:rsidRDefault="00524FB4" w:rsidP="00481438">
            <w:pPr>
              <w:pStyle w:val="TAH"/>
              <w:rPr>
                <w:sz w:val="16"/>
                <w:szCs w:val="16"/>
              </w:rPr>
            </w:pPr>
            <w:r w:rsidRPr="00481438">
              <w:rPr>
                <w:sz w:val="16"/>
                <w:szCs w:val="16"/>
              </w:rPr>
              <w:t>&lt;Key Issue #1&gt;</w:t>
            </w:r>
          </w:p>
        </w:tc>
        <w:tc>
          <w:tcPr>
            <w:tcW w:w="1701" w:type="dxa"/>
          </w:tcPr>
          <w:p w14:paraId="198C3D63" w14:textId="77777777" w:rsidR="00524FB4" w:rsidRPr="00481438" w:rsidRDefault="00524FB4" w:rsidP="00481438">
            <w:pPr>
              <w:pStyle w:val="TAH"/>
              <w:rPr>
                <w:sz w:val="16"/>
                <w:szCs w:val="16"/>
              </w:rPr>
            </w:pPr>
            <w:r w:rsidRPr="00481438">
              <w:rPr>
                <w:sz w:val="16"/>
                <w:szCs w:val="16"/>
              </w:rPr>
              <w:t>&lt;Key Issue #2&gt;</w:t>
            </w:r>
          </w:p>
        </w:tc>
      </w:tr>
      <w:tr w:rsidR="00524FB4" w:rsidRPr="00481438" w14:paraId="5B0EAE44" w14:textId="77777777" w:rsidTr="003F154C">
        <w:trPr>
          <w:cantSplit/>
          <w:jc w:val="center"/>
        </w:trPr>
        <w:tc>
          <w:tcPr>
            <w:tcW w:w="2195" w:type="dxa"/>
          </w:tcPr>
          <w:p w14:paraId="29AFBBA6" w14:textId="77777777" w:rsidR="00524FB4" w:rsidRPr="00481438" w:rsidRDefault="00524FB4" w:rsidP="00481438">
            <w:pPr>
              <w:pStyle w:val="TAH"/>
              <w:rPr>
                <w:sz w:val="16"/>
                <w:szCs w:val="16"/>
              </w:rPr>
            </w:pPr>
            <w:r w:rsidRPr="00481438">
              <w:rPr>
                <w:sz w:val="16"/>
                <w:szCs w:val="16"/>
              </w:rPr>
              <w:t>#1</w:t>
            </w:r>
          </w:p>
        </w:tc>
        <w:tc>
          <w:tcPr>
            <w:tcW w:w="1667" w:type="dxa"/>
          </w:tcPr>
          <w:p w14:paraId="55BEA4CC" w14:textId="77777777" w:rsidR="00524FB4" w:rsidRPr="00481438" w:rsidRDefault="00524FB4" w:rsidP="00481438">
            <w:pPr>
              <w:pStyle w:val="TAC"/>
              <w:rPr>
                <w:sz w:val="16"/>
                <w:szCs w:val="16"/>
              </w:rPr>
            </w:pPr>
          </w:p>
        </w:tc>
        <w:tc>
          <w:tcPr>
            <w:tcW w:w="1701" w:type="dxa"/>
          </w:tcPr>
          <w:p w14:paraId="0DC5099E" w14:textId="3A45DACE" w:rsidR="00524FB4" w:rsidRPr="00481438" w:rsidRDefault="006A7BD0" w:rsidP="00481438">
            <w:pPr>
              <w:pStyle w:val="TAC"/>
              <w:rPr>
                <w:sz w:val="16"/>
                <w:szCs w:val="16"/>
              </w:rPr>
            </w:pPr>
            <w:r>
              <w:rPr>
                <w:sz w:val="16"/>
                <w:szCs w:val="16"/>
              </w:rPr>
              <w:t>X</w:t>
            </w:r>
          </w:p>
        </w:tc>
      </w:tr>
      <w:tr w:rsidR="00524FB4" w:rsidRPr="00481438" w14:paraId="6E6513E6" w14:textId="77777777" w:rsidTr="003F154C">
        <w:trPr>
          <w:cantSplit/>
          <w:jc w:val="center"/>
        </w:trPr>
        <w:tc>
          <w:tcPr>
            <w:tcW w:w="2195" w:type="dxa"/>
          </w:tcPr>
          <w:p w14:paraId="5D404590" w14:textId="77777777" w:rsidR="00524FB4" w:rsidRPr="00481438" w:rsidRDefault="00524FB4" w:rsidP="00481438">
            <w:pPr>
              <w:pStyle w:val="TAH"/>
              <w:rPr>
                <w:sz w:val="16"/>
                <w:szCs w:val="16"/>
              </w:rPr>
            </w:pPr>
            <w:r w:rsidRPr="00481438">
              <w:rPr>
                <w:sz w:val="16"/>
                <w:szCs w:val="16"/>
              </w:rPr>
              <w:t>#2</w:t>
            </w:r>
          </w:p>
        </w:tc>
        <w:tc>
          <w:tcPr>
            <w:tcW w:w="1667" w:type="dxa"/>
          </w:tcPr>
          <w:p w14:paraId="05B97D82" w14:textId="77777777" w:rsidR="00524FB4" w:rsidRPr="00481438" w:rsidRDefault="00524FB4" w:rsidP="00481438">
            <w:pPr>
              <w:pStyle w:val="TAC"/>
              <w:rPr>
                <w:sz w:val="16"/>
                <w:szCs w:val="16"/>
              </w:rPr>
            </w:pPr>
          </w:p>
        </w:tc>
        <w:tc>
          <w:tcPr>
            <w:tcW w:w="1701" w:type="dxa"/>
          </w:tcPr>
          <w:p w14:paraId="38108FB0" w14:textId="216329AB" w:rsidR="00524FB4" w:rsidRPr="00481438" w:rsidRDefault="00460FB6" w:rsidP="00481438">
            <w:pPr>
              <w:pStyle w:val="TAC"/>
              <w:rPr>
                <w:sz w:val="16"/>
                <w:szCs w:val="16"/>
              </w:rPr>
            </w:pPr>
            <w:r>
              <w:rPr>
                <w:sz w:val="16"/>
                <w:szCs w:val="16"/>
              </w:rPr>
              <w:t>X</w:t>
            </w:r>
          </w:p>
        </w:tc>
      </w:tr>
      <w:tr w:rsidR="005F5799" w:rsidRPr="00481438" w14:paraId="02A36442" w14:textId="77777777" w:rsidTr="003F154C">
        <w:trPr>
          <w:cantSplit/>
          <w:jc w:val="center"/>
        </w:trPr>
        <w:tc>
          <w:tcPr>
            <w:tcW w:w="2195" w:type="dxa"/>
          </w:tcPr>
          <w:p w14:paraId="69E33FAD" w14:textId="5D5EE222" w:rsidR="005F5799" w:rsidRPr="00481438" w:rsidRDefault="005F5799" w:rsidP="00481438">
            <w:pPr>
              <w:pStyle w:val="TAH"/>
              <w:rPr>
                <w:sz w:val="16"/>
                <w:szCs w:val="16"/>
              </w:rPr>
            </w:pPr>
            <w:r>
              <w:rPr>
                <w:sz w:val="16"/>
                <w:szCs w:val="16"/>
              </w:rPr>
              <w:t>#3</w:t>
            </w:r>
          </w:p>
        </w:tc>
        <w:tc>
          <w:tcPr>
            <w:tcW w:w="1667" w:type="dxa"/>
          </w:tcPr>
          <w:p w14:paraId="4E0EB1C7" w14:textId="77777777" w:rsidR="005F5799" w:rsidRPr="00481438" w:rsidRDefault="005F5799" w:rsidP="00481438">
            <w:pPr>
              <w:pStyle w:val="TAC"/>
              <w:rPr>
                <w:sz w:val="16"/>
                <w:szCs w:val="16"/>
              </w:rPr>
            </w:pPr>
          </w:p>
        </w:tc>
        <w:tc>
          <w:tcPr>
            <w:tcW w:w="1701" w:type="dxa"/>
          </w:tcPr>
          <w:p w14:paraId="24C708A5" w14:textId="4E0960FC" w:rsidR="005F5799" w:rsidRDefault="005F5799" w:rsidP="00481438">
            <w:pPr>
              <w:pStyle w:val="TAC"/>
              <w:rPr>
                <w:sz w:val="16"/>
                <w:szCs w:val="16"/>
              </w:rPr>
            </w:pPr>
            <w:r>
              <w:rPr>
                <w:sz w:val="16"/>
                <w:szCs w:val="16"/>
              </w:rPr>
              <w:t>X</w:t>
            </w:r>
          </w:p>
        </w:tc>
      </w:tr>
      <w:tr w:rsidR="00D87B6C" w:rsidRPr="00481438" w14:paraId="2981C734" w14:textId="77777777" w:rsidTr="003F154C">
        <w:trPr>
          <w:cantSplit/>
          <w:jc w:val="center"/>
        </w:trPr>
        <w:tc>
          <w:tcPr>
            <w:tcW w:w="2195" w:type="dxa"/>
          </w:tcPr>
          <w:p w14:paraId="01B6DA50" w14:textId="031E3025" w:rsidR="00D87B6C" w:rsidRDefault="00D87B6C" w:rsidP="00481438">
            <w:pPr>
              <w:pStyle w:val="TAH"/>
              <w:rPr>
                <w:sz w:val="16"/>
                <w:szCs w:val="16"/>
              </w:rPr>
            </w:pPr>
            <w:r>
              <w:rPr>
                <w:sz w:val="16"/>
                <w:szCs w:val="16"/>
              </w:rPr>
              <w:t>#4</w:t>
            </w:r>
          </w:p>
        </w:tc>
        <w:tc>
          <w:tcPr>
            <w:tcW w:w="1667" w:type="dxa"/>
          </w:tcPr>
          <w:p w14:paraId="5EE1CEAE" w14:textId="77777777" w:rsidR="00D87B6C" w:rsidRPr="00481438" w:rsidRDefault="00D87B6C" w:rsidP="00481438">
            <w:pPr>
              <w:pStyle w:val="TAC"/>
              <w:rPr>
                <w:sz w:val="16"/>
                <w:szCs w:val="16"/>
              </w:rPr>
            </w:pPr>
          </w:p>
        </w:tc>
        <w:tc>
          <w:tcPr>
            <w:tcW w:w="1701" w:type="dxa"/>
          </w:tcPr>
          <w:p w14:paraId="17C2DC15" w14:textId="1E6E312C" w:rsidR="00D87B6C" w:rsidRDefault="00D87B6C" w:rsidP="00481438">
            <w:pPr>
              <w:pStyle w:val="TAC"/>
              <w:rPr>
                <w:sz w:val="16"/>
                <w:szCs w:val="16"/>
              </w:rPr>
            </w:pPr>
            <w:r>
              <w:rPr>
                <w:sz w:val="16"/>
                <w:szCs w:val="16"/>
              </w:rPr>
              <w:t>X</w:t>
            </w:r>
          </w:p>
        </w:tc>
      </w:tr>
      <w:tr w:rsidR="006F2C72" w:rsidRPr="00481438" w14:paraId="0644DD8E" w14:textId="77777777" w:rsidTr="003F154C">
        <w:trPr>
          <w:cantSplit/>
          <w:jc w:val="center"/>
        </w:trPr>
        <w:tc>
          <w:tcPr>
            <w:tcW w:w="2195" w:type="dxa"/>
          </w:tcPr>
          <w:p w14:paraId="1F96814B" w14:textId="4CE4C720" w:rsidR="006F2C72" w:rsidRDefault="006F2C72" w:rsidP="00481438">
            <w:pPr>
              <w:pStyle w:val="TAH"/>
              <w:rPr>
                <w:sz w:val="16"/>
                <w:szCs w:val="16"/>
              </w:rPr>
            </w:pPr>
            <w:r>
              <w:rPr>
                <w:sz w:val="16"/>
                <w:szCs w:val="16"/>
              </w:rPr>
              <w:t>#5</w:t>
            </w:r>
          </w:p>
        </w:tc>
        <w:tc>
          <w:tcPr>
            <w:tcW w:w="1667" w:type="dxa"/>
          </w:tcPr>
          <w:p w14:paraId="6BEAEDA4" w14:textId="7562C1C2" w:rsidR="006F2C72" w:rsidRPr="00481438" w:rsidRDefault="006F2C72" w:rsidP="00481438">
            <w:pPr>
              <w:pStyle w:val="TAC"/>
              <w:rPr>
                <w:sz w:val="16"/>
                <w:szCs w:val="16"/>
              </w:rPr>
            </w:pPr>
            <w:r>
              <w:rPr>
                <w:sz w:val="16"/>
                <w:szCs w:val="16"/>
              </w:rPr>
              <w:t>X</w:t>
            </w:r>
          </w:p>
        </w:tc>
        <w:tc>
          <w:tcPr>
            <w:tcW w:w="1701" w:type="dxa"/>
          </w:tcPr>
          <w:p w14:paraId="2EAB8CCA" w14:textId="77777777" w:rsidR="006F2C72" w:rsidRDefault="006F2C72" w:rsidP="00481438">
            <w:pPr>
              <w:pStyle w:val="TAC"/>
              <w:rPr>
                <w:sz w:val="16"/>
                <w:szCs w:val="16"/>
              </w:rPr>
            </w:pPr>
          </w:p>
        </w:tc>
      </w:tr>
      <w:tr w:rsidR="001142E8" w:rsidRPr="00481438" w14:paraId="5EAA6B79" w14:textId="77777777" w:rsidTr="003F154C">
        <w:trPr>
          <w:cantSplit/>
          <w:jc w:val="center"/>
        </w:trPr>
        <w:tc>
          <w:tcPr>
            <w:tcW w:w="2195" w:type="dxa"/>
          </w:tcPr>
          <w:p w14:paraId="14CAA627" w14:textId="6934B153" w:rsidR="001142E8" w:rsidRDefault="001142E8" w:rsidP="00481438">
            <w:pPr>
              <w:pStyle w:val="TAH"/>
              <w:rPr>
                <w:sz w:val="16"/>
                <w:szCs w:val="16"/>
              </w:rPr>
            </w:pPr>
            <w:r>
              <w:rPr>
                <w:sz w:val="16"/>
                <w:szCs w:val="16"/>
              </w:rPr>
              <w:t>#6</w:t>
            </w:r>
          </w:p>
        </w:tc>
        <w:tc>
          <w:tcPr>
            <w:tcW w:w="1667" w:type="dxa"/>
          </w:tcPr>
          <w:p w14:paraId="3D54DBAB" w14:textId="6194130B" w:rsidR="001142E8" w:rsidRDefault="001142E8" w:rsidP="00481438">
            <w:pPr>
              <w:pStyle w:val="TAC"/>
              <w:rPr>
                <w:sz w:val="16"/>
                <w:szCs w:val="16"/>
              </w:rPr>
            </w:pPr>
            <w:r>
              <w:rPr>
                <w:sz w:val="16"/>
                <w:szCs w:val="16"/>
              </w:rPr>
              <w:t>X</w:t>
            </w:r>
          </w:p>
        </w:tc>
        <w:tc>
          <w:tcPr>
            <w:tcW w:w="1701" w:type="dxa"/>
          </w:tcPr>
          <w:p w14:paraId="7B7BFD1E" w14:textId="77777777" w:rsidR="001142E8" w:rsidRDefault="001142E8" w:rsidP="00481438">
            <w:pPr>
              <w:pStyle w:val="TAC"/>
              <w:rPr>
                <w:sz w:val="16"/>
                <w:szCs w:val="16"/>
              </w:rPr>
            </w:pPr>
          </w:p>
        </w:tc>
      </w:tr>
      <w:tr w:rsidR="004042EE" w:rsidRPr="00481438" w14:paraId="267CBB3C" w14:textId="77777777" w:rsidTr="003F154C">
        <w:trPr>
          <w:cantSplit/>
          <w:jc w:val="center"/>
        </w:trPr>
        <w:tc>
          <w:tcPr>
            <w:tcW w:w="2195" w:type="dxa"/>
          </w:tcPr>
          <w:p w14:paraId="085A175F" w14:textId="7A98F620" w:rsidR="004042EE" w:rsidRDefault="004042EE" w:rsidP="00481438">
            <w:pPr>
              <w:pStyle w:val="TAH"/>
              <w:rPr>
                <w:sz w:val="16"/>
                <w:szCs w:val="16"/>
              </w:rPr>
            </w:pPr>
            <w:r>
              <w:rPr>
                <w:sz w:val="16"/>
                <w:szCs w:val="16"/>
              </w:rPr>
              <w:t>#7</w:t>
            </w:r>
          </w:p>
        </w:tc>
        <w:tc>
          <w:tcPr>
            <w:tcW w:w="1667" w:type="dxa"/>
          </w:tcPr>
          <w:p w14:paraId="033F3A0F" w14:textId="45A08A2C" w:rsidR="004042EE" w:rsidRDefault="004042EE" w:rsidP="00481438">
            <w:pPr>
              <w:pStyle w:val="TAC"/>
              <w:rPr>
                <w:sz w:val="16"/>
                <w:szCs w:val="16"/>
              </w:rPr>
            </w:pPr>
            <w:r>
              <w:rPr>
                <w:sz w:val="16"/>
                <w:szCs w:val="16"/>
              </w:rPr>
              <w:t>X</w:t>
            </w:r>
          </w:p>
        </w:tc>
        <w:tc>
          <w:tcPr>
            <w:tcW w:w="1701" w:type="dxa"/>
          </w:tcPr>
          <w:p w14:paraId="2BA2FAD0" w14:textId="530C2C68" w:rsidR="004042EE" w:rsidRDefault="004042EE" w:rsidP="00481438">
            <w:pPr>
              <w:pStyle w:val="TAC"/>
              <w:rPr>
                <w:sz w:val="16"/>
                <w:szCs w:val="16"/>
              </w:rPr>
            </w:pPr>
            <w:r>
              <w:rPr>
                <w:sz w:val="16"/>
                <w:szCs w:val="16"/>
              </w:rPr>
              <w:t>X</w:t>
            </w:r>
          </w:p>
        </w:tc>
      </w:tr>
      <w:tr w:rsidR="00D84809" w:rsidRPr="00481438" w14:paraId="4338FFAE" w14:textId="77777777" w:rsidTr="003F154C">
        <w:trPr>
          <w:cantSplit/>
          <w:jc w:val="center"/>
        </w:trPr>
        <w:tc>
          <w:tcPr>
            <w:tcW w:w="2195" w:type="dxa"/>
          </w:tcPr>
          <w:p w14:paraId="55E6D07A" w14:textId="2604D690" w:rsidR="00D84809" w:rsidRDefault="00D84809" w:rsidP="00481438">
            <w:pPr>
              <w:pStyle w:val="TAH"/>
              <w:rPr>
                <w:sz w:val="16"/>
                <w:szCs w:val="16"/>
              </w:rPr>
            </w:pPr>
            <w:r>
              <w:rPr>
                <w:sz w:val="16"/>
                <w:szCs w:val="16"/>
              </w:rPr>
              <w:t>#8</w:t>
            </w:r>
          </w:p>
        </w:tc>
        <w:tc>
          <w:tcPr>
            <w:tcW w:w="1667" w:type="dxa"/>
          </w:tcPr>
          <w:p w14:paraId="12D8B948" w14:textId="61EC81C9" w:rsidR="00D84809" w:rsidRDefault="00D84809" w:rsidP="00481438">
            <w:pPr>
              <w:pStyle w:val="TAC"/>
              <w:rPr>
                <w:sz w:val="16"/>
                <w:szCs w:val="16"/>
              </w:rPr>
            </w:pPr>
            <w:r>
              <w:rPr>
                <w:sz w:val="16"/>
                <w:szCs w:val="16"/>
              </w:rPr>
              <w:t>X</w:t>
            </w:r>
          </w:p>
        </w:tc>
        <w:tc>
          <w:tcPr>
            <w:tcW w:w="1701" w:type="dxa"/>
          </w:tcPr>
          <w:p w14:paraId="1F48B448" w14:textId="77777777" w:rsidR="00D84809" w:rsidRDefault="00D84809" w:rsidP="00481438">
            <w:pPr>
              <w:pStyle w:val="TAC"/>
              <w:rPr>
                <w:sz w:val="16"/>
                <w:szCs w:val="16"/>
              </w:rPr>
            </w:pPr>
          </w:p>
        </w:tc>
      </w:tr>
      <w:tr w:rsidR="007E1CB0" w:rsidRPr="00481438" w14:paraId="219416CA" w14:textId="77777777" w:rsidTr="003F154C">
        <w:trPr>
          <w:cantSplit/>
          <w:jc w:val="center"/>
        </w:trPr>
        <w:tc>
          <w:tcPr>
            <w:tcW w:w="2195" w:type="dxa"/>
          </w:tcPr>
          <w:p w14:paraId="2B8E1667" w14:textId="1827287B" w:rsidR="007E1CB0" w:rsidRDefault="007E1CB0" w:rsidP="00481438">
            <w:pPr>
              <w:pStyle w:val="TAH"/>
              <w:rPr>
                <w:sz w:val="16"/>
                <w:szCs w:val="16"/>
              </w:rPr>
            </w:pPr>
            <w:r>
              <w:rPr>
                <w:sz w:val="16"/>
                <w:szCs w:val="16"/>
              </w:rPr>
              <w:t>#9</w:t>
            </w:r>
          </w:p>
        </w:tc>
        <w:tc>
          <w:tcPr>
            <w:tcW w:w="1667" w:type="dxa"/>
          </w:tcPr>
          <w:p w14:paraId="04FE4683" w14:textId="7A90EFA8" w:rsidR="007E1CB0" w:rsidRDefault="007E1CB0" w:rsidP="00481438">
            <w:pPr>
              <w:pStyle w:val="TAC"/>
              <w:rPr>
                <w:sz w:val="16"/>
                <w:szCs w:val="16"/>
              </w:rPr>
            </w:pPr>
            <w:r>
              <w:rPr>
                <w:sz w:val="16"/>
                <w:szCs w:val="16"/>
              </w:rPr>
              <w:t>X</w:t>
            </w:r>
          </w:p>
        </w:tc>
        <w:tc>
          <w:tcPr>
            <w:tcW w:w="1701" w:type="dxa"/>
          </w:tcPr>
          <w:p w14:paraId="29E3C1F1" w14:textId="77777777" w:rsidR="007E1CB0" w:rsidRDefault="007E1CB0" w:rsidP="00481438">
            <w:pPr>
              <w:pStyle w:val="TAC"/>
              <w:rPr>
                <w:sz w:val="16"/>
                <w:szCs w:val="16"/>
              </w:rPr>
            </w:pPr>
          </w:p>
        </w:tc>
      </w:tr>
      <w:tr w:rsidR="000C29C5" w:rsidRPr="00481438" w14:paraId="31110531" w14:textId="77777777" w:rsidTr="003F154C">
        <w:trPr>
          <w:cantSplit/>
          <w:jc w:val="center"/>
        </w:trPr>
        <w:tc>
          <w:tcPr>
            <w:tcW w:w="2195" w:type="dxa"/>
          </w:tcPr>
          <w:p w14:paraId="459AE40D" w14:textId="644D18E3" w:rsidR="000C29C5" w:rsidRDefault="000C29C5" w:rsidP="00481438">
            <w:pPr>
              <w:pStyle w:val="TAH"/>
              <w:rPr>
                <w:sz w:val="16"/>
                <w:szCs w:val="16"/>
              </w:rPr>
            </w:pPr>
            <w:r>
              <w:rPr>
                <w:sz w:val="16"/>
                <w:szCs w:val="16"/>
              </w:rPr>
              <w:t>#10</w:t>
            </w:r>
          </w:p>
        </w:tc>
        <w:tc>
          <w:tcPr>
            <w:tcW w:w="1667" w:type="dxa"/>
          </w:tcPr>
          <w:p w14:paraId="622BA68E" w14:textId="0256612A" w:rsidR="000C29C5" w:rsidRDefault="000C29C5" w:rsidP="00481438">
            <w:pPr>
              <w:pStyle w:val="TAC"/>
              <w:rPr>
                <w:sz w:val="16"/>
                <w:szCs w:val="16"/>
              </w:rPr>
            </w:pPr>
            <w:r>
              <w:rPr>
                <w:sz w:val="16"/>
                <w:szCs w:val="16"/>
              </w:rPr>
              <w:t>X</w:t>
            </w:r>
          </w:p>
        </w:tc>
        <w:tc>
          <w:tcPr>
            <w:tcW w:w="1701" w:type="dxa"/>
          </w:tcPr>
          <w:p w14:paraId="3FA17BA3" w14:textId="77777777" w:rsidR="000C29C5" w:rsidRDefault="000C29C5" w:rsidP="00481438">
            <w:pPr>
              <w:pStyle w:val="TAC"/>
              <w:rPr>
                <w:sz w:val="16"/>
                <w:szCs w:val="16"/>
              </w:rPr>
            </w:pPr>
          </w:p>
        </w:tc>
      </w:tr>
      <w:tr w:rsidR="00AA49DB" w:rsidRPr="00481438" w14:paraId="1407BBD8" w14:textId="77777777" w:rsidTr="003F154C">
        <w:trPr>
          <w:cantSplit/>
          <w:jc w:val="center"/>
        </w:trPr>
        <w:tc>
          <w:tcPr>
            <w:tcW w:w="2195" w:type="dxa"/>
          </w:tcPr>
          <w:p w14:paraId="075E6B06" w14:textId="4959BB6C" w:rsidR="00AA49DB" w:rsidRDefault="00AA49DB" w:rsidP="00481438">
            <w:pPr>
              <w:pStyle w:val="TAH"/>
              <w:rPr>
                <w:sz w:val="16"/>
                <w:szCs w:val="16"/>
              </w:rPr>
            </w:pPr>
            <w:r>
              <w:rPr>
                <w:sz w:val="16"/>
                <w:szCs w:val="16"/>
              </w:rPr>
              <w:t>#1</w:t>
            </w:r>
            <w:r w:rsidR="008B62E6">
              <w:rPr>
                <w:sz w:val="16"/>
                <w:szCs w:val="16"/>
              </w:rPr>
              <w:t>1</w:t>
            </w:r>
          </w:p>
        </w:tc>
        <w:tc>
          <w:tcPr>
            <w:tcW w:w="1667" w:type="dxa"/>
          </w:tcPr>
          <w:p w14:paraId="4C3C768F" w14:textId="4503F4D1" w:rsidR="00AA49DB" w:rsidRDefault="00AA49DB" w:rsidP="00481438">
            <w:pPr>
              <w:pStyle w:val="TAC"/>
              <w:rPr>
                <w:sz w:val="16"/>
                <w:szCs w:val="16"/>
              </w:rPr>
            </w:pPr>
            <w:r>
              <w:rPr>
                <w:sz w:val="16"/>
                <w:szCs w:val="16"/>
              </w:rPr>
              <w:t>X</w:t>
            </w:r>
          </w:p>
        </w:tc>
        <w:tc>
          <w:tcPr>
            <w:tcW w:w="1701" w:type="dxa"/>
          </w:tcPr>
          <w:p w14:paraId="469D1A53" w14:textId="77777777" w:rsidR="00AA49DB" w:rsidRDefault="00AA49DB" w:rsidP="00481438">
            <w:pPr>
              <w:pStyle w:val="TAC"/>
              <w:rPr>
                <w:sz w:val="16"/>
                <w:szCs w:val="16"/>
              </w:rPr>
            </w:pPr>
          </w:p>
        </w:tc>
      </w:tr>
    </w:tbl>
    <w:p w14:paraId="36B94AE7" w14:textId="77777777" w:rsidR="00524FB4" w:rsidRPr="003F154C" w:rsidRDefault="00524FB4" w:rsidP="00481438"/>
    <w:p w14:paraId="33F9BE83" w14:textId="301C72C3" w:rsidR="006A7BD0" w:rsidRPr="00B035C1" w:rsidRDefault="006A7BD0" w:rsidP="006A7BD0">
      <w:pPr>
        <w:pStyle w:val="Heading2"/>
      </w:pPr>
      <w:bookmarkStart w:id="136" w:name="startOfAnnexes"/>
      <w:bookmarkStart w:id="137" w:name="_Toc500949097"/>
      <w:bookmarkStart w:id="138" w:name="_Toc92875660"/>
      <w:bookmarkStart w:id="139" w:name="_Toc93070684"/>
      <w:bookmarkStart w:id="140" w:name="_Toc177467032"/>
      <w:bookmarkEnd w:id="136"/>
      <w:r w:rsidRPr="00B035C1">
        <w:t>6.</w:t>
      </w:r>
      <w:r>
        <w:t>1</w:t>
      </w:r>
      <w:r w:rsidRPr="00B035C1">
        <w:rPr>
          <w:rFonts w:hint="eastAsia"/>
        </w:rPr>
        <w:tab/>
      </w:r>
      <w:r w:rsidRPr="00B035C1">
        <w:t>Solution</w:t>
      </w:r>
      <w:r w:rsidRPr="00B035C1">
        <w:rPr>
          <w:rFonts w:hint="eastAsia"/>
        </w:rPr>
        <w:t xml:space="preserve"> #</w:t>
      </w:r>
      <w:r>
        <w:t>1</w:t>
      </w:r>
      <w:r w:rsidRPr="00B035C1">
        <w:t>:</w:t>
      </w:r>
      <w:r>
        <w:t xml:space="preserve"> </w:t>
      </w:r>
      <w:r w:rsidRPr="0061143F">
        <w:t>Provisioning of CAG info to the network that 5G Femto serves</w:t>
      </w:r>
      <w:bookmarkEnd w:id="140"/>
    </w:p>
    <w:p w14:paraId="0F0E71EC" w14:textId="6CDCA28A" w:rsidR="006A7BD0" w:rsidRPr="00B035C1" w:rsidRDefault="006A7BD0" w:rsidP="006A7BD0">
      <w:pPr>
        <w:pStyle w:val="Heading3"/>
        <w:rPr>
          <w:lang w:eastAsia="ko-KR"/>
        </w:rPr>
      </w:pPr>
      <w:bookmarkStart w:id="141" w:name="_Toc177467033"/>
      <w:r w:rsidRPr="00B035C1">
        <w:rPr>
          <w:lang w:eastAsia="ko-KR"/>
        </w:rPr>
        <w:t>6.</w:t>
      </w:r>
      <w:r>
        <w:rPr>
          <w:lang w:eastAsia="ko-KR"/>
        </w:rPr>
        <w:t>1</w:t>
      </w:r>
      <w:r w:rsidRPr="00B035C1">
        <w:rPr>
          <w:lang w:eastAsia="ko-KR"/>
        </w:rPr>
        <w:t>.1</w:t>
      </w:r>
      <w:r w:rsidRPr="00B035C1">
        <w:rPr>
          <w:rFonts w:hint="eastAsia"/>
          <w:lang w:eastAsia="ko-KR"/>
        </w:rPr>
        <w:tab/>
        <w:t>Description</w:t>
      </w:r>
      <w:bookmarkEnd w:id="141"/>
    </w:p>
    <w:p w14:paraId="5C39774A" w14:textId="77777777" w:rsidR="00B656A2" w:rsidRDefault="006A7BD0" w:rsidP="00B656A2">
      <w:r w:rsidRPr="0056419E">
        <w:t>This solution mainly addresses two aspects that KI#2 states:</w:t>
      </w:r>
    </w:p>
    <w:p w14:paraId="08924820" w14:textId="4B924608" w:rsidR="00B656A2" w:rsidRDefault="006A7BD0" w:rsidP="00B656A2">
      <w:pPr>
        <w:pStyle w:val="B1"/>
        <w:rPr>
          <w:i/>
          <w:iCs/>
        </w:rPr>
      </w:pPr>
      <w:r w:rsidRPr="0056419E">
        <w:t>i)</w:t>
      </w:r>
      <w:r w:rsidR="00B656A2">
        <w:tab/>
      </w:r>
      <w:r w:rsidRPr="00A31009">
        <w:rPr>
          <w:i/>
          <w:iCs/>
        </w:rPr>
        <w:t>"The provisioning/updating of CAG info to the network that 5G Femto serves [..] will be considered"</w:t>
      </w:r>
      <w:r w:rsidR="00B656A2">
        <w:rPr>
          <w:i/>
          <w:iCs/>
        </w:rPr>
        <w:t>.</w:t>
      </w:r>
    </w:p>
    <w:p w14:paraId="38352567" w14:textId="131A3729" w:rsidR="006A7BD0" w:rsidRPr="003C45CD" w:rsidRDefault="006A7BD0" w:rsidP="00B656A2">
      <w:pPr>
        <w:pStyle w:val="B1"/>
      </w:pPr>
      <w:r w:rsidRPr="0056419E">
        <w:t>ii)</w:t>
      </w:r>
      <w:r w:rsidR="00B656A2">
        <w:tab/>
      </w:r>
      <w:r w:rsidRPr="00A31009">
        <w:rPr>
          <w:i/>
          <w:iCs/>
        </w:rPr>
        <w:t>"consider the scenario of allowing the access to a CAG cell in the [..] visited network"</w:t>
      </w:r>
      <w:r w:rsidR="00B656A2">
        <w:rPr>
          <w:i/>
          <w:iCs/>
        </w:rPr>
        <w:t>.</w:t>
      </w:r>
    </w:p>
    <w:p w14:paraId="5FEC53E7" w14:textId="46D6345C" w:rsidR="003F154C" w:rsidRDefault="003F154C" w:rsidP="00B656A2">
      <w:pPr>
        <w:rPr>
          <w:rFonts w:eastAsia="DengXian"/>
        </w:rPr>
      </w:pPr>
      <w:r>
        <w:rPr>
          <w:rFonts w:eastAsia="DengXian"/>
        </w:rPr>
        <w:lastRenderedPageBreak/>
        <w:t xml:space="preserve">This solution introduces a new NF called 5G-CAS. 5G-CAS is a UDM-like repository in the Serving PLMN to store CAG info. The CAG info includes Allowed CAG list and associated time validity information for the UE according to clause 5.30.3 of </w:t>
      </w:r>
      <w:r w:rsidR="00641FB6">
        <w:rPr>
          <w:rFonts w:eastAsia="DengXian"/>
        </w:rPr>
        <w:t>TS 23.501 [</w:t>
      </w:r>
      <w:r>
        <w:rPr>
          <w:rFonts w:eastAsia="DengXian"/>
        </w:rPr>
        <w:t>2]. An authorized administrator inputs CAG info via NEF of the Serving PLMN to 5G-CAS. Either AMF retrieves the CAG info from 5G-CAS or 5G-CAS notifies AMF of the CAG info update. AMF then sends it to gNB, when applicable, and to UE.</w:t>
      </w:r>
    </w:p>
    <w:p w14:paraId="63F978CB" w14:textId="77777777" w:rsidR="003F154C" w:rsidRDefault="003F154C" w:rsidP="00B656A2">
      <w:pPr>
        <w:rPr>
          <w:rFonts w:eastAsia="DengXian"/>
        </w:rPr>
      </w:pPr>
      <w:r>
        <w:rPr>
          <w:rFonts w:eastAsia="DengXian"/>
        </w:rPr>
        <w:t>CAG info in 5G CAS is deployed per UE and provisioned by the authorized administrator per UE. AMF retrieves the CAG info and is notified of the CAG info update per UE.</w:t>
      </w:r>
    </w:p>
    <w:p w14:paraId="4D0E686C" w14:textId="4CB2DC24" w:rsidR="00860B19" w:rsidRDefault="003F154C" w:rsidP="003F154C">
      <w:pPr>
        <w:rPr>
          <w:rFonts w:eastAsia="DengXian"/>
          <w:lang w:eastAsia="zh-CN"/>
        </w:rPr>
      </w:pPr>
      <w:r>
        <w:rPr>
          <w:rFonts w:eastAsia="DengXian"/>
          <w:lang w:eastAsia="zh-CN"/>
        </w:rPr>
        <w:t>In this solution, the Serving PLMN refers to the Visited PLMN.</w:t>
      </w:r>
    </w:p>
    <w:p w14:paraId="2C41344F" w14:textId="59584A02" w:rsidR="00B656A2" w:rsidRDefault="00B656A2" w:rsidP="00B656A2">
      <w:pPr>
        <w:pStyle w:val="NO"/>
        <w:rPr>
          <w:rFonts w:eastAsia="DengXian"/>
          <w:lang w:eastAsia="zh-CN"/>
        </w:rPr>
      </w:pPr>
      <w:r>
        <w:rPr>
          <w:rFonts w:eastAsia="DengXian"/>
          <w:lang w:eastAsia="zh-CN"/>
        </w:rPr>
        <w:t>NOTE 1:</w:t>
      </w:r>
      <w:r>
        <w:rPr>
          <w:rFonts w:eastAsia="DengXian"/>
          <w:lang w:eastAsia="zh-CN"/>
        </w:rPr>
        <w:tab/>
        <w:t>5G-CAS is conceptually the same as EPS CSS.</w:t>
      </w:r>
    </w:p>
    <w:p w14:paraId="4A1A5776" w14:textId="7C758550" w:rsidR="00B656A2" w:rsidRDefault="00B656A2" w:rsidP="00B656A2">
      <w:pPr>
        <w:pStyle w:val="NO"/>
        <w:rPr>
          <w:rFonts w:eastAsia="DengXian"/>
          <w:lang w:eastAsia="zh-CN"/>
        </w:rPr>
      </w:pPr>
      <w:r>
        <w:rPr>
          <w:rFonts w:eastAsia="DengXian"/>
          <w:lang w:eastAsia="zh-CN"/>
        </w:rPr>
        <w:t>NOTE 2:</w:t>
      </w:r>
      <w:r>
        <w:rPr>
          <w:rFonts w:eastAsia="DengXian"/>
          <w:lang w:eastAsia="zh-CN"/>
        </w:rPr>
        <w:tab/>
        <w:t>Control to allow only an authorized administrator to access NEF relies on the CAPIF functionality. That is not part of this solution.</w:t>
      </w:r>
    </w:p>
    <w:p w14:paraId="37D13946" w14:textId="62A65DD1" w:rsidR="00B656A2" w:rsidRDefault="00B656A2" w:rsidP="00B656A2">
      <w:pPr>
        <w:pStyle w:val="NO"/>
        <w:rPr>
          <w:rFonts w:eastAsia="DengXian"/>
          <w:lang w:eastAsia="zh-CN"/>
        </w:rPr>
      </w:pPr>
      <w:r>
        <w:rPr>
          <w:rFonts w:eastAsia="DengXian"/>
          <w:lang w:eastAsia="zh-CN"/>
        </w:rPr>
        <w:t>NOTE 3:</w:t>
      </w:r>
      <w:r>
        <w:rPr>
          <w:rFonts w:eastAsia="DengXian"/>
          <w:lang w:eastAsia="zh-CN"/>
        </w:rPr>
        <w:tab/>
        <w:t>Provisioning of CAG info into 5G CAS can be performed via OAM instead of via NEF.</w:t>
      </w:r>
    </w:p>
    <w:p w14:paraId="3C71923F" w14:textId="77777777" w:rsidR="00B656A2" w:rsidRDefault="00B656A2" w:rsidP="00B656A2">
      <w:pPr>
        <w:rPr>
          <w:rFonts w:eastAsia="DengXian"/>
          <w:lang w:eastAsia="zh-CN"/>
        </w:rPr>
      </w:pPr>
      <w:r>
        <w:rPr>
          <w:rFonts w:eastAsia="DengXian"/>
          <w:lang w:eastAsia="zh-CN"/>
        </w:rPr>
        <w:t>This solution works also for the non-roaming case; 5G-CAS stores CAG info for non-roaming UEs as well.</w:t>
      </w:r>
    </w:p>
    <w:p w14:paraId="417F2A74" w14:textId="12176A24" w:rsidR="006A7BD0" w:rsidRPr="005467ED" w:rsidRDefault="006A7BD0" w:rsidP="006A7BD0">
      <w:pPr>
        <w:pStyle w:val="Heading3"/>
        <w:rPr>
          <w:lang w:eastAsia="ko-KR"/>
        </w:rPr>
      </w:pPr>
      <w:bookmarkStart w:id="142" w:name="_Toc177467034"/>
      <w:r w:rsidRPr="00B035C1">
        <w:rPr>
          <w:lang w:eastAsia="ko-KR"/>
        </w:rPr>
        <w:t>6.</w:t>
      </w:r>
      <w:r>
        <w:rPr>
          <w:lang w:eastAsia="ko-KR"/>
        </w:rPr>
        <w:t>1</w:t>
      </w:r>
      <w:r w:rsidRPr="00B035C1">
        <w:rPr>
          <w:lang w:eastAsia="ko-KR"/>
        </w:rPr>
        <w:t>.2</w:t>
      </w:r>
      <w:r w:rsidRPr="00B035C1">
        <w:rPr>
          <w:lang w:eastAsia="ko-KR"/>
        </w:rPr>
        <w:tab/>
        <w:t>Procedures</w:t>
      </w:r>
      <w:bookmarkEnd w:id="142"/>
    </w:p>
    <w:p w14:paraId="468C80FA" w14:textId="1E2165C7" w:rsidR="006A7BD0" w:rsidRPr="005467ED" w:rsidRDefault="006A7BD0" w:rsidP="006A7BD0">
      <w:pPr>
        <w:pStyle w:val="Heading4"/>
        <w:rPr>
          <w:lang w:eastAsia="zh-CN"/>
        </w:rPr>
      </w:pPr>
      <w:bookmarkStart w:id="143" w:name="_Toc177467035"/>
      <w:r w:rsidRPr="005467ED">
        <w:rPr>
          <w:lang w:eastAsia="zh-CN"/>
        </w:rPr>
        <w:t>6.</w:t>
      </w:r>
      <w:r>
        <w:rPr>
          <w:lang w:eastAsia="zh-CN"/>
        </w:rPr>
        <w:t>1</w:t>
      </w:r>
      <w:r w:rsidRPr="005467ED">
        <w:rPr>
          <w:lang w:eastAsia="zh-CN"/>
        </w:rPr>
        <w:t>.2.1</w:t>
      </w:r>
      <w:r w:rsidRPr="005467ED">
        <w:rPr>
          <w:lang w:eastAsia="zh-CN"/>
        </w:rPr>
        <w:tab/>
        <w:t>Registration procedure</w:t>
      </w:r>
      <w:bookmarkEnd w:id="143"/>
    </w:p>
    <w:p w14:paraId="173CD2AF" w14:textId="3C94A507" w:rsidR="006A7BD0" w:rsidRPr="00B656A2" w:rsidRDefault="00860B19" w:rsidP="003F154C">
      <w:pPr>
        <w:pStyle w:val="TH"/>
        <w:rPr>
          <w:rFonts w:eastAsia="DengXian"/>
        </w:rPr>
      </w:pPr>
      <w:r>
        <w:object w:dxaOrig="9505" w:dyaOrig="7897" w14:anchorId="4ABF1F35">
          <v:shape id="_x0000_i1027" type="#_x0000_t75" style="width:351.25pt;height:292.4pt" o:ole="">
            <v:imagedata r:id="rId19" o:title=""/>
          </v:shape>
          <o:OLEObject Type="Embed" ProgID="Visio.Drawing.15" ShapeID="_x0000_i1027" DrawAspect="Content" ObjectID="_1788083530" r:id="rId20"/>
        </w:object>
      </w:r>
    </w:p>
    <w:p w14:paraId="136B5194" w14:textId="26558747" w:rsidR="006A7BD0" w:rsidRPr="003F154C" w:rsidRDefault="006A7BD0" w:rsidP="006A7BD0">
      <w:pPr>
        <w:pStyle w:val="TF"/>
      </w:pPr>
      <w:r w:rsidRPr="003F154C">
        <w:t>Figure 6.1.2.1-1: Retrieval of CAG configuration provisioned in the Serving PLMN</w:t>
      </w:r>
    </w:p>
    <w:p w14:paraId="1E17E952" w14:textId="0E1A5E2D" w:rsidR="00B656A2" w:rsidRDefault="00B656A2" w:rsidP="00B656A2">
      <w:pPr>
        <w:pStyle w:val="B1"/>
        <w:rPr>
          <w:lang w:eastAsia="zh-CN"/>
        </w:rPr>
      </w:pPr>
      <w:r>
        <w:rPr>
          <w:lang w:eastAsia="zh-CN"/>
        </w:rPr>
        <w:t>1-4.</w:t>
      </w:r>
      <w:r>
        <w:rPr>
          <w:lang w:eastAsia="zh-CN"/>
        </w:rPr>
        <w:tab/>
        <w:t xml:space="preserve">The same as steps 1, 14a and 14b in clause 4.2.2.2.2 of </w:t>
      </w:r>
      <w:r w:rsidR="00641FB6">
        <w:rPr>
          <w:lang w:eastAsia="zh-CN"/>
        </w:rPr>
        <w:t>TS 23.502 [</w:t>
      </w:r>
      <w:r>
        <w:rPr>
          <w:lang w:eastAsia="zh-CN"/>
        </w:rPr>
        <w:t>3].</w:t>
      </w:r>
    </w:p>
    <w:p w14:paraId="476FBD48" w14:textId="77777777" w:rsidR="00B656A2" w:rsidRDefault="00B656A2" w:rsidP="00B656A2">
      <w:pPr>
        <w:pStyle w:val="B1"/>
        <w:rPr>
          <w:lang w:eastAsia="zh-CN"/>
        </w:rPr>
      </w:pPr>
      <w:r>
        <w:rPr>
          <w:lang w:eastAsia="zh-CN"/>
        </w:rPr>
        <w:t>5.</w:t>
      </w:r>
      <w:r>
        <w:rPr>
          <w:lang w:eastAsia="zh-CN"/>
        </w:rPr>
        <w:tab/>
        <w:t>The subscription data may contain a flag that suggests the Serving PLMN-specific subscription data needs to be retrieved from 5G CAS.</w:t>
      </w:r>
    </w:p>
    <w:p w14:paraId="58A5C3ED" w14:textId="497AD88A" w:rsidR="00860B19" w:rsidRPr="003F154C" w:rsidRDefault="003F154C" w:rsidP="003F154C">
      <w:pPr>
        <w:pStyle w:val="NO"/>
        <w:rPr>
          <w:rFonts w:eastAsia="DengXian"/>
        </w:rPr>
      </w:pPr>
      <w:r>
        <w:rPr>
          <w:rFonts w:eastAsia="DengXian"/>
        </w:rPr>
        <w:t>NOTE:</w:t>
      </w:r>
      <w:r>
        <w:rPr>
          <w:rFonts w:eastAsia="DengXian"/>
        </w:rPr>
        <w:tab/>
        <w:t>According to inter-operator SLA, the AMF can be pre-configured whether to retrieve the Serving PLMN-specific CAG subscription data. This configuration applies to all subscriber of the Home PLMN. In this case, the flag is not needed.</w:t>
      </w:r>
    </w:p>
    <w:p w14:paraId="5EAADFCE" w14:textId="3501CB82" w:rsidR="00B656A2" w:rsidRDefault="00B656A2" w:rsidP="00B656A2">
      <w:pPr>
        <w:pStyle w:val="B1"/>
        <w:rPr>
          <w:lang w:eastAsia="zh-CN"/>
        </w:rPr>
      </w:pPr>
      <w:r>
        <w:rPr>
          <w:lang w:eastAsia="zh-CN"/>
        </w:rPr>
        <w:t>6-7.</w:t>
      </w:r>
      <w:r>
        <w:rPr>
          <w:lang w:eastAsia="zh-CN"/>
        </w:rPr>
        <w:tab/>
        <w:t xml:space="preserve">The same as steps 14c in clause 4.2.2.2.2 of </w:t>
      </w:r>
      <w:r w:rsidR="00641FB6">
        <w:rPr>
          <w:lang w:eastAsia="zh-CN"/>
        </w:rPr>
        <w:t>TS 23.502 [</w:t>
      </w:r>
      <w:r>
        <w:rPr>
          <w:lang w:eastAsia="zh-CN"/>
        </w:rPr>
        <w:t>3].</w:t>
      </w:r>
    </w:p>
    <w:p w14:paraId="5391E89B" w14:textId="6189563E" w:rsidR="00B656A2" w:rsidRPr="003F154C" w:rsidRDefault="003F154C" w:rsidP="00B656A2">
      <w:pPr>
        <w:pStyle w:val="B1"/>
      </w:pPr>
      <w:r>
        <w:lastRenderedPageBreak/>
        <w:t>8-9.</w:t>
      </w:r>
      <w:r>
        <w:tab/>
        <w:t>If the subscription data contains the flag, or according to Service Level Agreement with HPLMN, the serving AMF retrieves the Serving PLMN-specific subscription data containing Allowed CAG list for the UE from 5G CAS.</w:t>
      </w:r>
    </w:p>
    <w:p w14:paraId="384819F5" w14:textId="77777777" w:rsidR="00B656A2" w:rsidRDefault="00B656A2" w:rsidP="00B656A2">
      <w:pPr>
        <w:pStyle w:val="B1"/>
        <w:rPr>
          <w:lang w:eastAsia="zh-CN"/>
        </w:rPr>
      </w:pPr>
      <w:r>
        <w:rPr>
          <w:lang w:eastAsia="zh-CN"/>
        </w:rPr>
        <w:t>10-11.</w:t>
      </w:r>
      <w:r>
        <w:rPr>
          <w:lang w:eastAsia="zh-CN"/>
        </w:rPr>
        <w:tab/>
        <w:t>AMF subscribes to the notification of update of CAG info from 5G CAS.</w:t>
      </w:r>
    </w:p>
    <w:p w14:paraId="7EF5A0AC" w14:textId="77777777" w:rsidR="00B656A2" w:rsidRDefault="00B656A2" w:rsidP="00B656A2">
      <w:pPr>
        <w:pStyle w:val="B1"/>
        <w:rPr>
          <w:lang w:eastAsia="zh-CN"/>
        </w:rPr>
      </w:pPr>
      <w:r>
        <w:rPr>
          <w:lang w:eastAsia="zh-CN"/>
        </w:rPr>
        <w:t>12.</w:t>
      </w:r>
      <w:r>
        <w:rPr>
          <w:lang w:eastAsia="zh-CN"/>
        </w:rPr>
        <w:tab/>
        <w:t>AMF concatenates the Allowed CAG list for the Serving PLMN retrieved from the subscription data in HPLMN and the Allowed CAG list retrieved from 5G CAS in the Serving PLMN and creates an Allowed CAG list. AMF provides this Allowed CAG list to gNB, when applicable, and to UE.</w:t>
      </w:r>
    </w:p>
    <w:p w14:paraId="01E62009" w14:textId="6BDEF9C0" w:rsidR="006A7BD0" w:rsidRDefault="006A7BD0" w:rsidP="006A7BD0">
      <w:pPr>
        <w:pStyle w:val="Heading4"/>
      </w:pPr>
      <w:bookmarkStart w:id="144" w:name="_Toc177467036"/>
      <w:r w:rsidRPr="00F04EA5">
        <w:t>6.</w:t>
      </w:r>
      <w:r>
        <w:t>1</w:t>
      </w:r>
      <w:r w:rsidRPr="00F04EA5">
        <w:t>.2</w:t>
      </w:r>
      <w:r w:rsidRPr="00F04EA5">
        <w:rPr>
          <w:rFonts w:hint="eastAsia"/>
        </w:rPr>
        <w:t>.</w:t>
      </w:r>
      <w:r w:rsidRPr="00F04EA5">
        <w:t>2</w:t>
      </w:r>
      <w:r>
        <w:rPr>
          <w:rFonts w:eastAsia="Yu Mincho"/>
        </w:rPr>
        <w:tab/>
      </w:r>
      <w:r w:rsidRPr="00F04EA5">
        <w:t>Parameter provisioning</w:t>
      </w:r>
      <w:bookmarkEnd w:id="144"/>
    </w:p>
    <w:p w14:paraId="7467AE64" w14:textId="77777777" w:rsidR="006A7BD0" w:rsidRPr="00802958" w:rsidRDefault="006A7BD0" w:rsidP="00B656A2">
      <w:pPr>
        <w:pStyle w:val="TH"/>
        <w:rPr>
          <w:rFonts w:eastAsia="Yu Mincho"/>
        </w:rPr>
      </w:pPr>
      <w:r>
        <w:rPr>
          <w:rFonts w:eastAsia="Yu Mincho"/>
        </w:rPr>
        <w:object w:dxaOrig="9541" w:dyaOrig="3661" w14:anchorId="14ABFE07">
          <v:shape id="_x0000_i1028" type="#_x0000_t75" style="width:333.7pt;height:128.35pt" o:ole="">
            <v:imagedata r:id="rId21" o:title=""/>
          </v:shape>
          <o:OLEObject Type="Embed" ProgID="Visio.Drawing.15" ShapeID="_x0000_i1028" DrawAspect="Content" ObjectID="_1788083531" r:id="rId22"/>
        </w:object>
      </w:r>
    </w:p>
    <w:p w14:paraId="489A2A37" w14:textId="615DD7A8" w:rsidR="006A7BD0" w:rsidRPr="00B656A2" w:rsidRDefault="006A7BD0" w:rsidP="006A7BD0">
      <w:pPr>
        <w:pStyle w:val="TF"/>
      </w:pPr>
      <w:r w:rsidRPr="00B656A2">
        <w:t xml:space="preserve">Figure 6.1.2.2-1: CAG configuration provisioning </w:t>
      </w:r>
      <w:r w:rsidRPr="00B656A2">
        <w:rPr>
          <w:rFonts w:hint="eastAsia"/>
        </w:rPr>
        <w:t>t</w:t>
      </w:r>
      <w:r w:rsidRPr="00B656A2">
        <w:t>o the Serving PLMN</w:t>
      </w:r>
    </w:p>
    <w:p w14:paraId="5D526282" w14:textId="35F16DEF" w:rsidR="006A7BD0" w:rsidRPr="00FE3518" w:rsidRDefault="00B656A2" w:rsidP="006A7BD0">
      <w:pPr>
        <w:pStyle w:val="B1"/>
        <w:rPr>
          <w:lang w:eastAsia="zh-CN"/>
        </w:rPr>
      </w:pPr>
      <w:r>
        <w:rPr>
          <w:lang w:eastAsia="zh-CN"/>
        </w:rPr>
        <w:t>1-4.</w:t>
      </w:r>
      <w:r>
        <w:rPr>
          <w:lang w:eastAsia="zh-CN"/>
        </w:rPr>
        <w:tab/>
        <w:t xml:space="preserve">The same as steps 1,2,5 and 6 in clause 4.15.6.2 of </w:t>
      </w:r>
      <w:r w:rsidR="00641FB6">
        <w:rPr>
          <w:lang w:eastAsia="zh-CN"/>
        </w:rPr>
        <w:t>TS 23.502 [</w:t>
      </w:r>
      <w:r>
        <w:rPr>
          <w:lang w:eastAsia="zh-CN"/>
        </w:rPr>
        <w:t>3], except for that CAG information is provisioned. The CAG info is provisioned per UE basis.</w:t>
      </w:r>
    </w:p>
    <w:p w14:paraId="47BA3C9C" w14:textId="70F35323" w:rsidR="00B656A2" w:rsidRDefault="00B656A2" w:rsidP="00B656A2">
      <w:pPr>
        <w:pStyle w:val="NO"/>
      </w:pPr>
      <w:r>
        <w:t>NOTE 1:</w:t>
      </w:r>
      <w:r>
        <w:tab/>
        <w:t>Control to allow only an authorized administrator to access NEF relies on the CAPIF functionality. That is not part of this solution.</w:t>
      </w:r>
    </w:p>
    <w:p w14:paraId="6BCC5CDD" w14:textId="54C34385" w:rsidR="00B656A2" w:rsidRDefault="00B656A2" w:rsidP="00B656A2">
      <w:pPr>
        <w:pStyle w:val="NO"/>
      </w:pPr>
      <w:r>
        <w:t>NOTE 2:</w:t>
      </w:r>
      <w:r>
        <w:tab/>
        <w:t>Provisioning of CAG info into 5G CAS can be performed via OAM instead of via NEF.</w:t>
      </w:r>
    </w:p>
    <w:p w14:paraId="5D9F6439" w14:textId="46CEBE5A" w:rsidR="006A7BD0" w:rsidRDefault="006A7BD0" w:rsidP="006A7BD0">
      <w:pPr>
        <w:pStyle w:val="Heading4"/>
      </w:pPr>
      <w:bookmarkStart w:id="145" w:name="_Toc177467037"/>
      <w:r w:rsidRPr="00D61DEA">
        <w:rPr>
          <w:rFonts w:hint="eastAsia"/>
        </w:rPr>
        <w:t>6.</w:t>
      </w:r>
      <w:r>
        <w:t>1</w:t>
      </w:r>
      <w:r w:rsidRPr="00D61DEA">
        <w:rPr>
          <w:rFonts w:hint="eastAsia"/>
        </w:rPr>
        <w:t>.2.3</w:t>
      </w:r>
      <w:r>
        <w:rPr>
          <w:rFonts w:eastAsia="Yu Mincho"/>
        </w:rPr>
        <w:tab/>
      </w:r>
      <w:r w:rsidRPr="00D61DEA">
        <w:rPr>
          <w:rFonts w:hint="eastAsia"/>
        </w:rPr>
        <w:t>Parameter update to UE</w:t>
      </w:r>
      <w:bookmarkEnd w:id="145"/>
    </w:p>
    <w:p w14:paraId="46D4B7F2" w14:textId="06752A82" w:rsidR="006A7BD0" w:rsidRPr="00C638B6" w:rsidRDefault="006A7BD0" w:rsidP="006A7BD0">
      <w:pPr>
        <w:rPr>
          <w:rFonts w:eastAsia="Yu Mincho"/>
        </w:rPr>
      </w:pPr>
      <w:r w:rsidRPr="000B7008">
        <w:rPr>
          <w:rFonts w:eastAsia="Yu Mincho"/>
        </w:rPr>
        <w:t>This procedure applies when UE has registered and AMF has subscribed to the notification of update of CAG info from 5G CAS during the registration procedure</w:t>
      </w:r>
      <w:r>
        <w:rPr>
          <w:rFonts w:eastAsia="Yu Mincho"/>
        </w:rPr>
        <w:t xml:space="preserve"> (See steps 10-11 in </w:t>
      </w:r>
      <w:r w:rsidRPr="006C0639">
        <w:rPr>
          <w:rFonts w:eastAsia="Yu Mincho"/>
        </w:rPr>
        <w:t>Figure 6.</w:t>
      </w:r>
      <w:r w:rsidR="00B656A2">
        <w:rPr>
          <w:rFonts w:eastAsia="Yu Mincho"/>
        </w:rPr>
        <w:t>1</w:t>
      </w:r>
      <w:r w:rsidRPr="006C0639">
        <w:rPr>
          <w:rFonts w:eastAsia="Yu Mincho"/>
        </w:rPr>
        <w:t>.2.1-1</w:t>
      </w:r>
      <w:r>
        <w:rPr>
          <w:rFonts w:eastAsia="Yu Mincho"/>
        </w:rPr>
        <w:t>)</w:t>
      </w:r>
      <w:r w:rsidRPr="000B7008">
        <w:rPr>
          <w:rFonts w:eastAsia="Yu Mincho"/>
        </w:rPr>
        <w:t>.</w:t>
      </w:r>
    </w:p>
    <w:p w14:paraId="69A1A590" w14:textId="68F51AB8" w:rsidR="006A7BD0" w:rsidRPr="003F154C" w:rsidRDefault="00EA4B81" w:rsidP="00B656A2">
      <w:pPr>
        <w:pStyle w:val="TH"/>
        <w:rPr>
          <w:rFonts w:eastAsia="DengXian"/>
        </w:rPr>
      </w:pPr>
      <w:r w:rsidRPr="003F154C">
        <w:object w:dxaOrig="10237" w:dyaOrig="3649" w14:anchorId="3263EF80">
          <v:shape id="_x0000_i1029" type="#_x0000_t75" style="width:363.15pt;height:129.6pt" o:ole="">
            <v:imagedata r:id="rId23" o:title=""/>
          </v:shape>
          <o:OLEObject Type="Embed" ProgID="Visio.Drawing.15" ShapeID="_x0000_i1029" DrawAspect="Content" ObjectID="_1788083532" r:id="rId24"/>
        </w:object>
      </w:r>
    </w:p>
    <w:p w14:paraId="79597FAB" w14:textId="7A544E2F" w:rsidR="006A7BD0" w:rsidRPr="00B656A2" w:rsidRDefault="006A7BD0" w:rsidP="006A7BD0">
      <w:pPr>
        <w:pStyle w:val="TF"/>
      </w:pPr>
      <w:r w:rsidRPr="00B656A2">
        <w:t>Figure 6.1.2.3-1: CAG configuration update to UE</w:t>
      </w:r>
    </w:p>
    <w:p w14:paraId="77759321" w14:textId="77777777" w:rsidR="00B656A2" w:rsidRDefault="00B656A2" w:rsidP="00B656A2">
      <w:pPr>
        <w:pStyle w:val="B1"/>
        <w:rPr>
          <w:lang w:eastAsia="zh-CN"/>
        </w:rPr>
      </w:pPr>
      <w:r>
        <w:rPr>
          <w:lang w:eastAsia="zh-CN"/>
        </w:rPr>
        <w:t>1.</w:t>
      </w:r>
      <w:r>
        <w:rPr>
          <w:lang w:eastAsia="zh-CN"/>
        </w:rPr>
        <w:tab/>
        <w:t>5</w:t>
      </w:r>
      <w:r>
        <w:rPr>
          <w:lang w:eastAsia="zh-CN"/>
        </w:rPr>
        <w:tab/>
        <w:t>G CAS sends to AMF a notification of the Serving PLMN-specific subscription data update per UE basis.</w:t>
      </w:r>
    </w:p>
    <w:p w14:paraId="5DC2BEE3" w14:textId="2A8C73F2" w:rsidR="00B656A2" w:rsidRDefault="00B656A2" w:rsidP="00B656A2">
      <w:pPr>
        <w:pStyle w:val="B1"/>
        <w:rPr>
          <w:lang w:eastAsia="zh-CN"/>
        </w:rPr>
      </w:pPr>
      <w:r>
        <w:rPr>
          <w:lang w:eastAsia="zh-CN"/>
        </w:rPr>
        <w:t>2-3.</w:t>
      </w:r>
      <w:r>
        <w:rPr>
          <w:lang w:eastAsia="zh-CN"/>
        </w:rPr>
        <w:tab/>
        <w:t xml:space="preserve">AMF concatenates the locally stored Allowed CAG list and the Allowed CAG list contained in the notification and creates an Allowed CAG list. Then, the same steps as steps 1, 2a, and 2b in clause 4.2.4.2 of </w:t>
      </w:r>
      <w:r w:rsidR="00641FB6">
        <w:rPr>
          <w:lang w:eastAsia="zh-CN"/>
        </w:rPr>
        <w:t>TS 23.502 [</w:t>
      </w:r>
      <w:r>
        <w:rPr>
          <w:lang w:eastAsia="zh-CN"/>
        </w:rPr>
        <w:t xml:space="preserve">3] applies. (When needed, the same step as step 2c in clause 4.2.4.2 of </w:t>
      </w:r>
      <w:r w:rsidR="00641FB6">
        <w:rPr>
          <w:lang w:eastAsia="zh-CN"/>
        </w:rPr>
        <w:t>TS 23.502 [</w:t>
      </w:r>
      <w:r>
        <w:rPr>
          <w:lang w:eastAsia="zh-CN"/>
        </w:rPr>
        <w:t>3] also applies.)</w:t>
      </w:r>
    </w:p>
    <w:p w14:paraId="5FC78770" w14:textId="1B34C487" w:rsidR="006A7BD0" w:rsidRPr="00B035C1" w:rsidRDefault="006A7BD0" w:rsidP="006A7BD0">
      <w:pPr>
        <w:pStyle w:val="Heading3"/>
        <w:rPr>
          <w:lang w:eastAsia="zh-CN"/>
        </w:rPr>
      </w:pPr>
      <w:bookmarkStart w:id="146" w:name="_Toc177467038"/>
      <w:r w:rsidRPr="00B035C1">
        <w:rPr>
          <w:lang w:eastAsia="zh-CN"/>
        </w:rPr>
        <w:lastRenderedPageBreak/>
        <w:t>6.</w:t>
      </w:r>
      <w:r>
        <w:rPr>
          <w:lang w:eastAsia="zh-CN"/>
        </w:rPr>
        <w:t>1</w:t>
      </w:r>
      <w:r w:rsidRPr="00B035C1">
        <w:rPr>
          <w:lang w:eastAsia="zh-CN"/>
        </w:rPr>
        <w:t>.3</w:t>
      </w:r>
      <w:r w:rsidRPr="00B035C1">
        <w:rPr>
          <w:lang w:eastAsia="zh-CN"/>
        </w:rPr>
        <w:tab/>
      </w:r>
      <w:r w:rsidRPr="00B035C1">
        <w:t>Impacts on services, entities and interfaces</w:t>
      </w:r>
      <w:bookmarkEnd w:id="146"/>
    </w:p>
    <w:p w14:paraId="0F1CCAC5" w14:textId="77777777" w:rsidR="00B656A2" w:rsidRDefault="00B656A2" w:rsidP="00B656A2">
      <w:pPr>
        <w:rPr>
          <w:rFonts w:eastAsia="Yu Mincho"/>
        </w:rPr>
      </w:pPr>
      <w:r>
        <w:rPr>
          <w:rFonts w:eastAsia="Yu Mincho"/>
        </w:rPr>
        <w:t>The solution has the following impacts:</w:t>
      </w:r>
    </w:p>
    <w:p w14:paraId="1141B610" w14:textId="77777777" w:rsidR="00B656A2" w:rsidRDefault="00B656A2" w:rsidP="00B656A2">
      <w:pPr>
        <w:rPr>
          <w:rFonts w:eastAsia="Yu Mincho"/>
        </w:rPr>
      </w:pPr>
      <w:r>
        <w:rPr>
          <w:rFonts w:eastAsia="Yu Mincho"/>
        </w:rPr>
        <w:t>5G CAS:</w:t>
      </w:r>
    </w:p>
    <w:p w14:paraId="52DB32C4" w14:textId="77777777" w:rsidR="00B656A2" w:rsidRDefault="00B656A2" w:rsidP="00B656A2">
      <w:pPr>
        <w:pStyle w:val="B1"/>
        <w:rPr>
          <w:rFonts w:eastAsia="Yu Mincho"/>
        </w:rPr>
      </w:pPr>
      <w:r>
        <w:rPr>
          <w:rFonts w:eastAsia="Yu Mincho"/>
        </w:rPr>
        <w:t>-</w:t>
      </w:r>
      <w:r>
        <w:rPr>
          <w:rFonts w:eastAsia="Yu Mincho"/>
        </w:rPr>
        <w:tab/>
        <w:t>This stands for 5G CAg subscriber Server. 5G CAS is a new NF that is in the Serving PLMN and stores the Serving PLMN-specific subscription data for both non-roaming UEs and roaming UEs. 5G CAS supports a subset of service operations that UDM supports.</w:t>
      </w:r>
    </w:p>
    <w:p w14:paraId="710FC9F0" w14:textId="77777777" w:rsidR="00B656A2" w:rsidRDefault="00B656A2" w:rsidP="00B656A2">
      <w:pPr>
        <w:rPr>
          <w:rFonts w:eastAsia="Yu Mincho"/>
        </w:rPr>
      </w:pPr>
      <w:r>
        <w:rPr>
          <w:rFonts w:eastAsia="Yu Mincho"/>
        </w:rPr>
        <w:t>UDM:</w:t>
      </w:r>
    </w:p>
    <w:p w14:paraId="215CBC7A" w14:textId="1E0EF982" w:rsidR="00B656A2" w:rsidRDefault="00B656A2" w:rsidP="00B656A2">
      <w:pPr>
        <w:pStyle w:val="B1"/>
        <w:rPr>
          <w:rFonts w:eastAsia="Yu Mincho"/>
        </w:rPr>
      </w:pPr>
      <w:r>
        <w:rPr>
          <w:rFonts w:eastAsia="Yu Mincho"/>
        </w:rPr>
        <w:t>-</w:t>
      </w:r>
      <w:r>
        <w:rPr>
          <w:rFonts w:eastAsia="Yu Mincho"/>
        </w:rPr>
        <w:tab/>
        <w:t xml:space="preserve">Access and mobility subscription data </w:t>
      </w:r>
      <w:r w:rsidR="00EA4B81">
        <w:rPr>
          <w:rFonts w:eastAsia="Yu Mincho"/>
        </w:rPr>
        <w:t xml:space="preserve">may </w:t>
      </w:r>
      <w:r>
        <w:rPr>
          <w:rFonts w:eastAsia="Yu Mincho"/>
        </w:rPr>
        <w:t>contain a new flag that suggests AMF that the Serving PLMN-specific subscription data needs to be retrieved from 5G CAS.</w:t>
      </w:r>
    </w:p>
    <w:p w14:paraId="55E4250B" w14:textId="69880F8F" w:rsidR="00EA4B81" w:rsidRDefault="003F154C" w:rsidP="003F154C">
      <w:pPr>
        <w:pStyle w:val="NO"/>
        <w:rPr>
          <w:rFonts w:eastAsia="Yu Mincho"/>
        </w:rPr>
      </w:pPr>
      <w:r>
        <w:rPr>
          <w:rFonts w:eastAsia="Yu Mincho"/>
        </w:rPr>
        <w:t>NOTE:</w:t>
      </w:r>
      <w:r>
        <w:rPr>
          <w:rFonts w:eastAsia="Yu Mincho"/>
        </w:rPr>
        <w:tab/>
        <w:t>If there is SLA between serving PLMN and Home PLMN, this flag is not needed.</w:t>
      </w:r>
    </w:p>
    <w:p w14:paraId="7F915D81" w14:textId="77777777" w:rsidR="00B656A2" w:rsidRDefault="00B656A2" w:rsidP="00B656A2">
      <w:pPr>
        <w:rPr>
          <w:rFonts w:eastAsia="Yu Mincho"/>
        </w:rPr>
      </w:pPr>
      <w:r>
        <w:rPr>
          <w:rFonts w:eastAsia="Yu Mincho"/>
        </w:rPr>
        <w:t>AMF:</w:t>
      </w:r>
    </w:p>
    <w:p w14:paraId="4C02D198" w14:textId="7AB0424C" w:rsidR="00B656A2" w:rsidRPr="003F154C" w:rsidRDefault="003F154C" w:rsidP="00B656A2">
      <w:pPr>
        <w:pStyle w:val="B1"/>
        <w:rPr>
          <w:rFonts w:eastAsia="Yu Mincho"/>
        </w:rPr>
      </w:pPr>
      <w:r>
        <w:rPr>
          <w:rFonts w:eastAsia="Yu Mincho"/>
        </w:rPr>
        <w:t>-</w:t>
      </w:r>
      <w:r>
        <w:rPr>
          <w:rFonts w:eastAsia="Yu Mincho"/>
        </w:rPr>
        <w:tab/>
        <w:t>AMF checks the above-mentioned flag, or local configuration based on Service Level Agreement and accesses 5G CAS when needed. AMF creates an Allowed CAG list for the Serving PLMN per UE by concatenating Allowed CAG lists, one of which is retrieved from HPLMN and the other of which is retrieved in the Serving PLMN.</w:t>
      </w:r>
    </w:p>
    <w:p w14:paraId="71D9ED96" w14:textId="77777777" w:rsidR="00B656A2" w:rsidRDefault="00B656A2" w:rsidP="00B656A2">
      <w:pPr>
        <w:rPr>
          <w:rFonts w:eastAsia="Yu Mincho"/>
        </w:rPr>
      </w:pPr>
      <w:r>
        <w:rPr>
          <w:rFonts w:eastAsia="Yu Mincho"/>
        </w:rPr>
        <w:t>NEF:</w:t>
      </w:r>
    </w:p>
    <w:p w14:paraId="6248215D" w14:textId="5B7C2230" w:rsidR="00B656A2" w:rsidRPr="003F154C" w:rsidRDefault="003F154C" w:rsidP="00B656A2">
      <w:pPr>
        <w:pStyle w:val="B1"/>
        <w:rPr>
          <w:rFonts w:eastAsia="Yu Mincho"/>
        </w:rPr>
      </w:pPr>
      <w:r>
        <w:rPr>
          <w:rFonts w:eastAsia="Yu Mincho"/>
        </w:rPr>
        <w:t>-</w:t>
      </w:r>
      <w:r>
        <w:rPr>
          <w:rFonts w:eastAsia="Yu Mincho"/>
        </w:rPr>
        <w:tab/>
        <w:t>NEF in the serving network receives CAG info related inputs from an administrator and stores/updates it to 5G CAS.</w:t>
      </w:r>
    </w:p>
    <w:p w14:paraId="79EDE030" w14:textId="77777777" w:rsidR="00B656A2" w:rsidRDefault="00B656A2" w:rsidP="00B656A2">
      <w:pPr>
        <w:pStyle w:val="NO"/>
        <w:rPr>
          <w:rFonts w:eastAsia="Yu Mincho"/>
        </w:rPr>
      </w:pPr>
      <w:r>
        <w:rPr>
          <w:rFonts w:eastAsia="Yu Mincho"/>
        </w:rPr>
        <w:t>NOTE:</w:t>
      </w:r>
      <w:r>
        <w:rPr>
          <w:rFonts w:eastAsia="Yu Mincho"/>
        </w:rPr>
        <w:tab/>
        <w:t>OAM can be used instead of NEF.</w:t>
      </w:r>
    </w:p>
    <w:p w14:paraId="694824F2" w14:textId="77777777" w:rsidR="00B656A2" w:rsidRDefault="00B656A2" w:rsidP="00B656A2">
      <w:pPr>
        <w:rPr>
          <w:rFonts w:eastAsia="Yu Mincho"/>
        </w:rPr>
      </w:pPr>
      <w:r>
        <w:rPr>
          <w:rFonts w:eastAsia="Yu Mincho"/>
        </w:rPr>
        <w:t>gNB and UE are not impacted.</w:t>
      </w:r>
    </w:p>
    <w:p w14:paraId="19F3A69A" w14:textId="168F9EF6" w:rsidR="00460FB6" w:rsidRPr="000E5F76" w:rsidRDefault="00460FB6" w:rsidP="00460FB6">
      <w:pPr>
        <w:pStyle w:val="Heading2"/>
        <w:rPr>
          <w:rFonts w:eastAsia="DengXian"/>
          <w:lang w:val="en-US"/>
        </w:rPr>
      </w:pPr>
      <w:bookmarkStart w:id="147" w:name="_Toc148498832"/>
      <w:bookmarkStart w:id="148" w:name="_Toc177467039"/>
      <w:r w:rsidRPr="00822E86">
        <w:rPr>
          <w:rFonts w:eastAsia="DengXian"/>
          <w:lang w:eastAsia="zh-CN"/>
        </w:rPr>
        <w:t>6.</w:t>
      </w:r>
      <w:r>
        <w:rPr>
          <w:rFonts w:eastAsia="DengXian"/>
          <w:lang w:eastAsia="zh-CN"/>
        </w:rPr>
        <w:t>2</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2</w:t>
      </w:r>
      <w:r w:rsidRPr="00822E86">
        <w:rPr>
          <w:rFonts w:eastAsia="DengXian"/>
        </w:rPr>
        <w:t xml:space="preserve">: </w:t>
      </w:r>
      <w:bookmarkEnd w:id="147"/>
      <w:r w:rsidRPr="00A90DD4">
        <w:rPr>
          <w:rFonts w:eastAsia="DengXian"/>
        </w:rPr>
        <w:t xml:space="preserve">CAG provisioning and access control </w:t>
      </w:r>
      <w:r>
        <w:rPr>
          <w:rFonts w:eastAsia="DengXian"/>
        </w:rPr>
        <w:t xml:space="preserve">via V-UDR </w:t>
      </w:r>
      <w:r w:rsidRPr="00A90DD4">
        <w:rPr>
          <w:rFonts w:eastAsia="DengXian"/>
        </w:rPr>
        <w:t>in the visited network</w:t>
      </w:r>
      <w:bookmarkEnd w:id="148"/>
    </w:p>
    <w:p w14:paraId="334B2F7F" w14:textId="6158A938" w:rsidR="00460FB6" w:rsidRDefault="00460FB6" w:rsidP="00364D2C">
      <w:pPr>
        <w:pStyle w:val="Heading3"/>
        <w:rPr>
          <w:rFonts w:eastAsia="DengXian"/>
        </w:rPr>
      </w:pPr>
      <w:bookmarkStart w:id="149" w:name="_Toc148498834"/>
      <w:bookmarkStart w:id="150" w:name="_Toc177467040"/>
      <w:r w:rsidRPr="00364D2C">
        <w:rPr>
          <w:rFonts w:eastAsia="DengXian"/>
        </w:rPr>
        <w:t>6.2.1</w:t>
      </w:r>
      <w:r w:rsidRPr="00364D2C">
        <w:tab/>
      </w:r>
      <w:r w:rsidRPr="00364D2C">
        <w:rPr>
          <w:rFonts w:eastAsia="DengXian"/>
        </w:rPr>
        <w:t>Description</w:t>
      </w:r>
      <w:bookmarkEnd w:id="149"/>
      <w:bookmarkEnd w:id="150"/>
    </w:p>
    <w:p w14:paraId="3ED3E8D2" w14:textId="77777777" w:rsidR="00B656A2" w:rsidRDefault="00B656A2" w:rsidP="00B656A2">
      <w:r>
        <w:t>In PNI-NPN, Closed Access Group (CAG) identifies a group of subscribers who are permitted/allowed to access one or more CAG cells of the PLMN identified by CAG ID(s), which is assumed to be reused for 5G Femto access control. A CAG cell is a cell broadcasting one or several CAG IDs. CAG membership of UE is configured in the user subscription data and on the UE. If a UE is roaming, the access control should be performed in the visited network based on CAG IDs configured in visited PLMN (VPLMN), and UE needs be provisioned with the allowed visited CAG cell access information in the visited network.</w:t>
      </w:r>
    </w:p>
    <w:p w14:paraId="4AE1A820" w14:textId="26807F18" w:rsidR="00B656A2" w:rsidRDefault="00B656A2" w:rsidP="00B656A2">
      <w:r>
        <w:t>When introducing the concept of 5G Femto in FS_5G_Femto study, the scenario that the UE is roaming to VPLMN (or EHPLMN) and access to CAG cells of 5G Femto in VPLMN must be considered. Currently in 5G, allowed CAG list is provisioned in the HPLMN, of which the allowed CAG list in VPLMN may be also provisioned by HPLMN if SLA is assigned between HPLMN and VPLMN. However, in 5G Femto scenario, the provisioning of CAG access may be rather dynamic e.g. when end users visit friend's home or office in another country. Thus, in roaming cases, it may happen that the UE is not configured with CAG IDs valid in the VPLMN and UE subscription data in HPLMN do not contain list of CAG IDs of the VPLMN. When the UE is registered in the VPLMN (or EHPLMN), the provisioned allowed CAG list must contain VPLMN related CAG IDs to allow the UE to access CAG cells in the VPLMN. This problem applies also to PNI-NPN for which CAG concept was first introduced, i.e</w:t>
      </w:r>
      <w:r w:rsidR="008C4BB8">
        <w:t>.</w:t>
      </w:r>
      <w:r>
        <w:t xml:space="preserve"> there is no mechanism specified to allow a roaming UE to use a PNI-NPN in the VPLMN if the CAG ID of VPLMN is not provisioned to the UE by HPLMN.</w:t>
      </w:r>
    </w:p>
    <w:p w14:paraId="66D89C98" w14:textId="77777777" w:rsidR="00B656A2" w:rsidRDefault="00B656A2" w:rsidP="00B656A2">
      <w:r>
        <w:t>In this solution, the provisioning of a roaming UE and the serving network to enable access control in the VPLMN is provided. As part of this solution, it is assumed that CAG concept as defined for PNI-NPN is re-used for 5G Femto deployments to enable Femto access control in 5G.</w:t>
      </w:r>
    </w:p>
    <w:p w14:paraId="3C640448" w14:textId="70E2A94F" w:rsidR="00460FB6" w:rsidRPr="00822E86" w:rsidRDefault="00460FB6" w:rsidP="00460FB6">
      <w:pPr>
        <w:pStyle w:val="Heading3"/>
        <w:rPr>
          <w:rFonts w:eastAsia="DengXian"/>
        </w:rPr>
      </w:pPr>
      <w:bookmarkStart w:id="151" w:name="_Toc148498835"/>
      <w:bookmarkStart w:id="152" w:name="_Toc177467041"/>
      <w:r w:rsidRPr="6FEEFC65">
        <w:rPr>
          <w:rFonts w:eastAsia="DengXian"/>
        </w:rPr>
        <w:lastRenderedPageBreak/>
        <w:t>6.</w:t>
      </w:r>
      <w:r>
        <w:rPr>
          <w:rFonts w:eastAsia="DengXian"/>
        </w:rPr>
        <w:t>2</w:t>
      </w:r>
      <w:r w:rsidRPr="6FEEFC65">
        <w:rPr>
          <w:rFonts w:eastAsia="DengXian"/>
        </w:rPr>
        <w:t>.</w:t>
      </w:r>
      <w:r>
        <w:rPr>
          <w:rFonts w:eastAsia="DengXian"/>
        </w:rPr>
        <w:t>2</w:t>
      </w:r>
      <w:r>
        <w:tab/>
      </w:r>
      <w:r w:rsidRPr="6FEEFC65">
        <w:rPr>
          <w:rFonts w:eastAsia="DengXian"/>
        </w:rPr>
        <w:t>Procedures</w:t>
      </w:r>
      <w:bookmarkEnd w:id="151"/>
      <w:bookmarkEnd w:id="152"/>
    </w:p>
    <w:p w14:paraId="64050D6E" w14:textId="6484D01F" w:rsidR="00460FB6" w:rsidRPr="00B656A2" w:rsidRDefault="00B656A2" w:rsidP="00B656A2">
      <w:pPr>
        <w:rPr>
          <w:rFonts w:eastAsia="DengXian"/>
        </w:rPr>
      </w:pPr>
      <w:r>
        <w:rPr>
          <w:rFonts w:eastAsia="DengXian"/>
        </w:rPr>
        <w:t>The following figure represents a high-level procedure of the solution.</w:t>
      </w:r>
    </w:p>
    <w:p w14:paraId="30E1158B" w14:textId="2FF1AC23" w:rsidR="00460FB6" w:rsidRPr="003F154C" w:rsidRDefault="00B779EB" w:rsidP="00B656A2">
      <w:pPr>
        <w:pStyle w:val="TH"/>
      </w:pPr>
      <w:r w:rsidRPr="003F154C">
        <w:object w:dxaOrig="15900" w:dyaOrig="10200" w14:anchorId="36DDC5F1">
          <v:shape id="_x0000_i1030" type="#_x0000_t75" style="width:481.45pt;height:309.3pt" o:ole="">
            <v:imagedata r:id="rId25" o:title=""/>
          </v:shape>
          <o:OLEObject Type="Embed" ProgID="Visio.Drawing.15" ShapeID="_x0000_i1030" DrawAspect="Content" ObjectID="_1788083533" r:id="rId26"/>
        </w:object>
      </w:r>
    </w:p>
    <w:p w14:paraId="46045481" w14:textId="053876A2" w:rsidR="00460FB6" w:rsidRPr="00B656A2" w:rsidRDefault="00460FB6" w:rsidP="00B656A2">
      <w:pPr>
        <w:pStyle w:val="TF"/>
      </w:pPr>
      <w:r w:rsidRPr="00B656A2">
        <w:t>Figure 6.2.2-1: Call flow for CAG ID(s) provisioning in the visiting network</w:t>
      </w:r>
    </w:p>
    <w:p w14:paraId="6FD0B2E1" w14:textId="77777777" w:rsidR="00B656A2" w:rsidRDefault="00B656A2" w:rsidP="00B656A2">
      <w:pPr>
        <w:pStyle w:val="B1"/>
      </w:pPr>
      <w:r>
        <w:t>1:</w:t>
      </w:r>
      <w:r>
        <w:tab/>
        <w:t>AF creates a request on visited CAG information which may include visited allowed CAG list, GPSI and external location information via AF. Optionally, the request may also include an expiry time in case the given information is only valid temporarily.</w:t>
      </w:r>
    </w:p>
    <w:p w14:paraId="16A78B94" w14:textId="451425D8" w:rsidR="00B656A2" w:rsidRDefault="00B656A2" w:rsidP="00B656A2">
      <w:pPr>
        <w:pStyle w:val="NO"/>
      </w:pPr>
      <w:r>
        <w:t>NOTE 1:</w:t>
      </w:r>
      <w:r>
        <w:tab/>
        <w:t>External location represents the location of CAG cell of 5G Femto.</w:t>
      </w:r>
    </w:p>
    <w:p w14:paraId="56EAFE52" w14:textId="79B13E99" w:rsidR="00B656A2" w:rsidRDefault="00B656A2" w:rsidP="00B656A2">
      <w:pPr>
        <w:pStyle w:val="NO"/>
      </w:pPr>
      <w:r>
        <w:t>NOTE 2:</w:t>
      </w:r>
      <w:r>
        <w:tab/>
        <w:t>GPSI can correspond to UE's MSISDN.</w:t>
      </w:r>
    </w:p>
    <w:p w14:paraId="5F80298D" w14:textId="5229C340" w:rsidR="00B656A2" w:rsidRDefault="00B656A2" w:rsidP="00B656A2">
      <w:pPr>
        <w:pStyle w:val="NO"/>
      </w:pPr>
      <w:r>
        <w:t>NOTE 3:</w:t>
      </w:r>
      <w:r>
        <w:tab/>
        <w:t>Provisioning of visited CAG information to V-UDR can also be performed via OAM. For this case, the given procedure continues to step 5.</w:t>
      </w:r>
    </w:p>
    <w:p w14:paraId="12699032" w14:textId="77777777" w:rsidR="003F154C" w:rsidRDefault="003F154C" w:rsidP="00B656A2">
      <w:pPr>
        <w:pStyle w:val="B1"/>
      </w:pPr>
      <w:r>
        <w:t>2:</w:t>
      </w:r>
      <w:r>
        <w:tab/>
        <w:t>The V-NEF receives the AF request and authorizes the request. Then, the V-NEF translates the external location information and maps it to internal Ids such as Cell IDs, TAC.</w:t>
      </w:r>
    </w:p>
    <w:p w14:paraId="7A742E49" w14:textId="77777777" w:rsidR="003F154C" w:rsidRDefault="003F154C" w:rsidP="00B656A2">
      <w:pPr>
        <w:pStyle w:val="B1"/>
      </w:pPr>
      <w:r>
        <w:t>3:</w:t>
      </w:r>
      <w:r>
        <w:tab/>
        <w:t>V-NEF stores the translated information to V-UDR in a way that visited CAG information and UE identity are mapped and stored together.</w:t>
      </w:r>
    </w:p>
    <w:p w14:paraId="3C3609B6" w14:textId="77777777" w:rsidR="003F154C" w:rsidRDefault="003F154C" w:rsidP="00B656A2">
      <w:pPr>
        <w:pStyle w:val="B1"/>
      </w:pPr>
      <w:r>
        <w:t>4:</w:t>
      </w:r>
      <w:r>
        <w:tab/>
        <w:t>V-NEF responses back to AF regarding the request on visited CAG information.</w:t>
      </w:r>
    </w:p>
    <w:p w14:paraId="50A46ED6" w14:textId="77777777" w:rsidR="003F154C" w:rsidRDefault="003F154C" w:rsidP="00B656A2">
      <w:pPr>
        <w:pStyle w:val="B1"/>
      </w:pPr>
      <w:r>
        <w:t>5:</w:t>
      </w:r>
      <w:r>
        <w:tab/>
        <w:t>UE performs manual selection of CAG cell.</w:t>
      </w:r>
    </w:p>
    <w:p w14:paraId="3416395F" w14:textId="77777777" w:rsidR="003F154C" w:rsidRDefault="003F154C" w:rsidP="00B656A2">
      <w:pPr>
        <w:pStyle w:val="B1"/>
      </w:pPr>
      <w:r>
        <w:t>6:</w:t>
      </w:r>
      <w:r>
        <w:tab/>
        <w:t>UE sends initial registration request or mobility registration update message to the visited network.</w:t>
      </w:r>
    </w:p>
    <w:p w14:paraId="78E6B1E7" w14:textId="19CA55AB" w:rsidR="003F154C" w:rsidRDefault="003F154C" w:rsidP="00B656A2">
      <w:pPr>
        <w:pStyle w:val="B1"/>
      </w:pPr>
      <w:r>
        <w:t>7:</w:t>
      </w:r>
      <w:r>
        <w:tab/>
      </w:r>
      <w:r w:rsidRPr="003F154C">
        <w:rPr>
          <w:b/>
          <w:bCs/>
        </w:rPr>
        <w:t>Option 1:</w:t>
      </w:r>
      <w:r>
        <w:t xml:space="preserve"> The AMF correlates the SUPI and its mapped GPSI/MSISDN received as part of subscription data from H-UDR/UDM, which also delivers the visited CAG allow indication to the serving AMF in visited network. If Visited CAG allow indication is set to true, AMF will get the visited CAG information for this UE by fetching the Visited CAG information from visited UDR using the MSISDN provided from H-UDR/UDM.</w:t>
      </w:r>
    </w:p>
    <w:p w14:paraId="3EFEE033" w14:textId="77777777" w:rsidR="003F154C" w:rsidRDefault="003F154C" w:rsidP="00B656A2">
      <w:pPr>
        <w:pStyle w:val="B1"/>
      </w:pPr>
      <w:r>
        <w:tab/>
        <w:t xml:space="preserve">For this step, the H-UDR/UDM shall provide MSISDN of the UE. The providing of MSISDN of the UE from H-UDR/UDM can be based on the enabled visited CAG allow indication of the UE and/or based on the indication </w:t>
      </w:r>
      <w:r>
        <w:lastRenderedPageBreak/>
        <w:t>from AMF that the UE is accessing via a visited CAG cell of 5G Femto. The fetched Visited CAG information is from V-UDR.</w:t>
      </w:r>
    </w:p>
    <w:p w14:paraId="1102C154" w14:textId="7F1ED164" w:rsidR="003F154C" w:rsidRDefault="003F154C" w:rsidP="00B656A2">
      <w:pPr>
        <w:pStyle w:val="B1"/>
      </w:pPr>
      <w:r>
        <w:tab/>
      </w:r>
      <w:r w:rsidRPr="003F154C">
        <w:rPr>
          <w:b/>
          <w:bCs/>
        </w:rPr>
        <w:t>Option 2:</w:t>
      </w:r>
      <w:r>
        <w:t xml:space="preserve"> The AMF establishes AM Policy Association with V-PCF and provides GPSI of the UE. This can be done when a UE is accessing network via CAG cell. The V-PCF subscribes UDR using the GPSI to receive visited CAG information. The received information is provided to the AMF.</w:t>
      </w:r>
    </w:p>
    <w:p w14:paraId="195193C1" w14:textId="77777777" w:rsidR="003F154C" w:rsidRDefault="003F154C" w:rsidP="00B656A2">
      <w:pPr>
        <w:pStyle w:val="B1"/>
      </w:pPr>
      <w:r>
        <w:t>8:</w:t>
      </w:r>
      <w:r>
        <w:tab/>
        <w:t>AMF sends registration accept/reject message.</w:t>
      </w:r>
    </w:p>
    <w:p w14:paraId="13BEFC82" w14:textId="3A1047BC" w:rsidR="003F154C" w:rsidRDefault="003F154C" w:rsidP="00B656A2">
      <w:pPr>
        <w:pStyle w:val="B1"/>
      </w:pPr>
      <w:r>
        <w:tab/>
        <w:t>If the registration request is rejected due to UE is not allowed to access this particular CAG cell of 5G Femto, then AMF sends the registration reject message to the UE along with a list of allowed CAG IDs. UE may use the received list of allowed CAG IDs e.g</w:t>
      </w:r>
      <w:r w:rsidR="008C4BB8">
        <w:t>.</w:t>
      </w:r>
      <w:r>
        <w:t xml:space="preserve"> to manually select another CAG cell from the list.</w:t>
      </w:r>
    </w:p>
    <w:p w14:paraId="44D6F898" w14:textId="77777777" w:rsidR="003F154C" w:rsidRDefault="003F154C" w:rsidP="00B656A2">
      <w:pPr>
        <w:pStyle w:val="B1"/>
      </w:pPr>
      <w:r>
        <w:t>9:</w:t>
      </w:r>
      <w:r>
        <w:tab/>
        <w:t>If UE receives a registration accept, UE sends registration complete message.</w:t>
      </w:r>
    </w:p>
    <w:p w14:paraId="56F99C19" w14:textId="118896BF" w:rsidR="00460FB6" w:rsidRPr="00822E86" w:rsidRDefault="00460FB6" w:rsidP="00460FB6">
      <w:pPr>
        <w:pStyle w:val="Heading3"/>
        <w:rPr>
          <w:rFonts w:eastAsia="DengXian"/>
          <w:lang w:eastAsia="zh-CN"/>
        </w:rPr>
      </w:pPr>
      <w:bookmarkStart w:id="153" w:name="_Toc148498836"/>
      <w:bookmarkStart w:id="154" w:name="_Toc177467042"/>
      <w:r w:rsidRPr="00042496">
        <w:rPr>
          <w:rFonts w:eastAsia="DengXian"/>
        </w:rPr>
        <w:t>6.</w:t>
      </w:r>
      <w:r>
        <w:rPr>
          <w:rFonts w:eastAsia="DengXian"/>
        </w:rPr>
        <w:t>2</w:t>
      </w:r>
      <w:r w:rsidRPr="00042496">
        <w:rPr>
          <w:rFonts w:eastAsia="DengXian"/>
        </w:rPr>
        <w:t>.</w:t>
      </w:r>
      <w:r>
        <w:rPr>
          <w:rFonts w:eastAsia="DengXian"/>
        </w:rPr>
        <w:t>3</w:t>
      </w:r>
      <w:r w:rsidRPr="00042496">
        <w:rPr>
          <w:rFonts w:eastAsia="DengXian"/>
        </w:rPr>
        <w:tab/>
        <w:t>Impacts on services, entities and interfaces</w:t>
      </w:r>
      <w:bookmarkEnd w:id="153"/>
      <w:bookmarkEnd w:id="154"/>
    </w:p>
    <w:p w14:paraId="57694E6A" w14:textId="77777777" w:rsidR="00B656A2" w:rsidRDefault="00B656A2" w:rsidP="00B656A2">
      <w:pPr>
        <w:rPr>
          <w:rFonts w:eastAsia="Yu Mincho"/>
        </w:rPr>
      </w:pPr>
      <w:r>
        <w:rPr>
          <w:rFonts w:eastAsia="Yu Mincho"/>
        </w:rPr>
        <w:t>UE:</w:t>
      </w:r>
    </w:p>
    <w:p w14:paraId="4E098BB9" w14:textId="77777777" w:rsidR="00B656A2" w:rsidRDefault="00B656A2" w:rsidP="00B656A2">
      <w:pPr>
        <w:pStyle w:val="B1"/>
        <w:rPr>
          <w:rFonts w:eastAsia="Yu Mincho"/>
        </w:rPr>
      </w:pPr>
      <w:r>
        <w:rPr>
          <w:rFonts w:eastAsia="Yu Mincho"/>
        </w:rPr>
        <w:t>-</w:t>
      </w:r>
      <w:r>
        <w:rPr>
          <w:rFonts w:eastAsia="Yu Mincho"/>
        </w:rPr>
        <w:tab/>
        <w:t>receive visited CAG Information from AMF and update internal allowed CAG list,</w:t>
      </w:r>
    </w:p>
    <w:p w14:paraId="05DA9B1A" w14:textId="77777777" w:rsidR="00B656A2" w:rsidRDefault="00B656A2" w:rsidP="00B656A2">
      <w:pPr>
        <w:pStyle w:val="B1"/>
        <w:rPr>
          <w:rFonts w:eastAsia="Yu Mincho"/>
        </w:rPr>
      </w:pPr>
      <w:r>
        <w:rPr>
          <w:rFonts w:eastAsia="Yu Mincho"/>
        </w:rPr>
        <w:t>-</w:t>
      </w:r>
      <w:r>
        <w:rPr>
          <w:rFonts w:eastAsia="Yu Mincho"/>
        </w:rPr>
        <w:tab/>
        <w:t>provide capability indication to AMF whether it supports visited CAG information.</w:t>
      </w:r>
    </w:p>
    <w:p w14:paraId="0A444A1D" w14:textId="77777777" w:rsidR="00B656A2" w:rsidRDefault="00B656A2" w:rsidP="00B656A2">
      <w:pPr>
        <w:rPr>
          <w:rFonts w:eastAsia="Yu Mincho"/>
        </w:rPr>
      </w:pPr>
      <w:r>
        <w:rPr>
          <w:rFonts w:eastAsia="Yu Mincho"/>
        </w:rPr>
        <w:t>AMF:</w:t>
      </w:r>
    </w:p>
    <w:p w14:paraId="2C479B04" w14:textId="77777777" w:rsidR="00B656A2" w:rsidRDefault="00B656A2" w:rsidP="00B656A2">
      <w:pPr>
        <w:pStyle w:val="B1"/>
        <w:rPr>
          <w:rFonts w:eastAsia="Yu Mincho"/>
        </w:rPr>
      </w:pPr>
      <w:r>
        <w:rPr>
          <w:rFonts w:eastAsia="Yu Mincho"/>
        </w:rPr>
        <w:t>-</w:t>
      </w:r>
      <w:r>
        <w:rPr>
          <w:rFonts w:eastAsia="Yu Mincho"/>
        </w:rPr>
        <w:tab/>
        <w:t>based on visited CAG allowed list indication, fetch visited CAG Information from UDR (either directly or via UDM) per UE and perform CAG access control based on this information,</w:t>
      </w:r>
    </w:p>
    <w:p w14:paraId="30D4D589" w14:textId="77777777" w:rsidR="00B656A2" w:rsidRDefault="00B656A2" w:rsidP="00B656A2">
      <w:pPr>
        <w:pStyle w:val="B1"/>
        <w:rPr>
          <w:rFonts w:eastAsia="Yu Mincho"/>
        </w:rPr>
      </w:pPr>
      <w:r>
        <w:rPr>
          <w:rFonts w:eastAsia="Yu Mincho"/>
        </w:rPr>
        <w:t>-</w:t>
      </w:r>
      <w:r>
        <w:rPr>
          <w:rFonts w:eastAsia="Yu Mincho"/>
        </w:rPr>
        <w:tab/>
        <w:t>provide visited CAG Information to UE if UE has indicated support of this feature.</w:t>
      </w:r>
    </w:p>
    <w:p w14:paraId="4E4E891C" w14:textId="77777777" w:rsidR="00B656A2" w:rsidRDefault="00B656A2" w:rsidP="00B656A2">
      <w:pPr>
        <w:rPr>
          <w:rFonts w:eastAsia="Yu Mincho"/>
        </w:rPr>
      </w:pPr>
      <w:r>
        <w:rPr>
          <w:rFonts w:eastAsia="Yu Mincho"/>
        </w:rPr>
        <w:t>UDR:</w:t>
      </w:r>
    </w:p>
    <w:p w14:paraId="31CB662D" w14:textId="77777777" w:rsidR="00B656A2" w:rsidRDefault="00B656A2" w:rsidP="00B656A2">
      <w:pPr>
        <w:pStyle w:val="B1"/>
        <w:rPr>
          <w:rFonts w:eastAsia="Yu Mincho"/>
        </w:rPr>
      </w:pPr>
      <w:r>
        <w:rPr>
          <w:rFonts w:eastAsia="Yu Mincho"/>
        </w:rPr>
        <w:t>-</w:t>
      </w:r>
      <w:r>
        <w:rPr>
          <w:rFonts w:eastAsia="Yu Mincho"/>
        </w:rPr>
        <w:tab/>
        <w:t>store visited CAG Information and visited allowed CAG list indication per subscriber.</w:t>
      </w:r>
    </w:p>
    <w:p w14:paraId="324864B6" w14:textId="77777777" w:rsidR="00B656A2" w:rsidRDefault="00B656A2" w:rsidP="00B656A2">
      <w:pPr>
        <w:rPr>
          <w:rFonts w:eastAsia="Yu Mincho"/>
        </w:rPr>
      </w:pPr>
      <w:r>
        <w:rPr>
          <w:rFonts w:eastAsia="Yu Mincho"/>
        </w:rPr>
        <w:t>NEF:</w:t>
      </w:r>
    </w:p>
    <w:p w14:paraId="752BF9A2" w14:textId="77777777" w:rsidR="00B656A2" w:rsidRDefault="00B656A2" w:rsidP="00B656A2">
      <w:pPr>
        <w:pStyle w:val="B1"/>
        <w:rPr>
          <w:rFonts w:eastAsia="Yu Mincho"/>
        </w:rPr>
      </w:pPr>
      <w:r>
        <w:rPr>
          <w:rFonts w:eastAsia="Yu Mincho"/>
        </w:rPr>
        <w:t>-</w:t>
      </w:r>
      <w:r>
        <w:rPr>
          <w:rFonts w:eastAsia="Yu Mincho"/>
        </w:rPr>
        <w:tab/>
        <w:t>expose capability to provision visited CAG Information and visited CAG allowed list indication.</w:t>
      </w:r>
    </w:p>
    <w:p w14:paraId="5CA400C8" w14:textId="7A0ABD39" w:rsidR="005F5799" w:rsidRPr="007045CC" w:rsidRDefault="005F5799" w:rsidP="005F5799">
      <w:pPr>
        <w:pStyle w:val="Heading2"/>
      </w:pPr>
      <w:bookmarkStart w:id="155" w:name="_Toc177467043"/>
      <w:r w:rsidRPr="007045CC">
        <w:t>6.</w:t>
      </w:r>
      <w:r>
        <w:t>3</w:t>
      </w:r>
      <w:r w:rsidRPr="007045CC">
        <w:rPr>
          <w:rFonts w:hint="eastAsia"/>
        </w:rPr>
        <w:tab/>
      </w:r>
      <w:r w:rsidRPr="007045CC">
        <w:t>Solution</w:t>
      </w:r>
      <w:r w:rsidRPr="007045CC">
        <w:rPr>
          <w:rFonts w:hint="eastAsia"/>
        </w:rPr>
        <w:t xml:space="preserve"> #</w:t>
      </w:r>
      <w:r>
        <w:t>3</w:t>
      </w:r>
      <w:r w:rsidRPr="007045CC">
        <w:t>:</w:t>
      </w:r>
      <w:r>
        <w:t xml:space="preserve"> Enable provisioning of CAG information from AF via NEF in roaming scenario</w:t>
      </w:r>
      <w:bookmarkEnd w:id="155"/>
    </w:p>
    <w:p w14:paraId="1ABECDDA" w14:textId="3CA57B0A" w:rsidR="005F5799" w:rsidRPr="00CE26EA" w:rsidRDefault="005F5799" w:rsidP="005F5799">
      <w:pPr>
        <w:pStyle w:val="Heading3"/>
      </w:pPr>
      <w:bookmarkStart w:id="156" w:name="_Toc177467044"/>
      <w:r w:rsidRPr="00822E86">
        <w:t>6.</w:t>
      </w:r>
      <w:r>
        <w:t>3</w:t>
      </w:r>
      <w:r w:rsidRPr="00822E86">
        <w:t>.</w:t>
      </w:r>
      <w:r>
        <w:t>1</w:t>
      </w:r>
      <w:r w:rsidRPr="00822E86">
        <w:rPr>
          <w:rFonts w:hint="eastAsia"/>
        </w:rPr>
        <w:tab/>
        <w:t>Description</w:t>
      </w:r>
      <w:bookmarkEnd w:id="156"/>
    </w:p>
    <w:p w14:paraId="74B4BAFF" w14:textId="77777777" w:rsidR="003F154C" w:rsidRDefault="003F154C" w:rsidP="00364D2C">
      <w:pPr>
        <w:rPr>
          <w:rFonts w:eastAsiaTheme="minorEastAsia"/>
        </w:rPr>
      </w:pPr>
      <w:r>
        <w:rPr>
          <w:rFonts w:eastAsiaTheme="minorEastAsia"/>
        </w:rPr>
        <w:t>This solution is aimed at KI#2 about how to enable the CAG owner or an authorized administrator to provision/update CAG information to the network for 5G Femto access control. The provisioning/updating of CAG info to the network that 5G Femto serves and the network that the UE has subscription will be considered.</w:t>
      </w:r>
    </w:p>
    <w:p w14:paraId="7C96722C" w14:textId="77777777" w:rsidR="003F154C" w:rsidRDefault="003F154C" w:rsidP="00364D2C">
      <w:pPr>
        <w:rPr>
          <w:rFonts w:eastAsiaTheme="minorEastAsia"/>
        </w:rPr>
      </w:pPr>
      <w:r>
        <w:rPr>
          <w:rFonts w:eastAsiaTheme="minorEastAsia"/>
        </w:rPr>
        <w:t>The network that 5G Femto serves and the network that the UE has subscription may be different networks (i.e. in roaming scenario). Based on the existing CAG mechanism, the CAG information is part of subscription data stored in the UDM. Therefore, in roaming scenario, it is not feasible for the authorized administrator to update the CAG information of a network in the subscription data stored in the UDM in another network.</w:t>
      </w:r>
    </w:p>
    <w:p w14:paraId="087194DB" w14:textId="77777777" w:rsidR="003F154C" w:rsidRDefault="003F154C" w:rsidP="00364D2C">
      <w:pPr>
        <w:rPr>
          <w:rFonts w:eastAsiaTheme="minorEastAsia"/>
        </w:rPr>
      </w:pPr>
      <w:r>
        <w:rPr>
          <w:rFonts w:eastAsiaTheme="minorEastAsia"/>
        </w:rPr>
        <w:t>In order to enable provisioning of CAG information in the above scenario, a CAG Management Function (CMF) is introduced. This CMF is deployed in the network that the 5G Femto serves. The CMF is used to store the CAG information of the UE which is allowed to access the Femto cell. The CAG information contains GPSI and CAG ID. The GPSI is used to identify the specific UE (e.g. visitor UE). The CAG ID is used to identify the CAG cell which the UE is allowed to access to.</w:t>
      </w:r>
    </w:p>
    <w:p w14:paraId="50E8A494" w14:textId="170D9CA2" w:rsidR="00E72CBB" w:rsidRPr="003F154C" w:rsidRDefault="00E72CBB" w:rsidP="003F154C">
      <w:pPr>
        <w:pStyle w:val="TH"/>
      </w:pPr>
      <w:r w:rsidRPr="003F154C">
        <w:lastRenderedPageBreak/>
        <w:t>Table 6.</w:t>
      </w:r>
      <w:r w:rsidR="003F154C" w:rsidRPr="003F154C">
        <w:t>3</w:t>
      </w:r>
      <w:r w:rsidRPr="003F154C">
        <w:t>.1-1: CAG information stored in CMF</w:t>
      </w:r>
    </w:p>
    <w:tbl>
      <w:tblPr>
        <w:tblW w:w="9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992"/>
        <w:gridCol w:w="411"/>
        <w:gridCol w:w="1067"/>
        <w:gridCol w:w="5387"/>
      </w:tblGrid>
      <w:tr w:rsidR="00E72CBB" w:rsidRPr="003F154C" w14:paraId="04AF11A2" w14:textId="77777777" w:rsidTr="00B21A7D">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07FE9D1B" w14:textId="77777777" w:rsidR="00E72CBB" w:rsidRPr="003F154C" w:rsidRDefault="00E72CBB" w:rsidP="003F154C">
            <w:pPr>
              <w:pStyle w:val="TAH"/>
            </w:pPr>
            <w:r w:rsidRPr="003F154C">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DDDD865" w14:textId="77777777" w:rsidR="00E72CBB" w:rsidRPr="003F154C" w:rsidRDefault="00E72CBB" w:rsidP="003F154C">
            <w:pPr>
              <w:pStyle w:val="TAH"/>
            </w:pPr>
            <w:r w:rsidRPr="003F154C">
              <w:t>Data type</w:t>
            </w:r>
          </w:p>
        </w:tc>
        <w:tc>
          <w:tcPr>
            <w:tcW w:w="411" w:type="dxa"/>
            <w:tcBorders>
              <w:top w:val="single" w:sz="4" w:space="0" w:color="auto"/>
              <w:left w:val="single" w:sz="4" w:space="0" w:color="auto"/>
              <w:bottom w:val="single" w:sz="4" w:space="0" w:color="auto"/>
              <w:right w:val="single" w:sz="4" w:space="0" w:color="auto"/>
            </w:tcBorders>
            <w:shd w:val="clear" w:color="auto" w:fill="C0C0C0"/>
            <w:hideMark/>
          </w:tcPr>
          <w:p w14:paraId="52C36E63" w14:textId="77777777" w:rsidR="00E72CBB" w:rsidRPr="003F154C" w:rsidRDefault="00E72CBB" w:rsidP="003F154C">
            <w:pPr>
              <w:pStyle w:val="TAH"/>
            </w:pPr>
            <w:r w:rsidRPr="003F154C">
              <w:t>P</w:t>
            </w:r>
          </w:p>
        </w:tc>
        <w:tc>
          <w:tcPr>
            <w:tcW w:w="1067" w:type="dxa"/>
            <w:tcBorders>
              <w:top w:val="single" w:sz="4" w:space="0" w:color="auto"/>
              <w:left w:val="single" w:sz="4" w:space="0" w:color="auto"/>
              <w:bottom w:val="single" w:sz="4" w:space="0" w:color="auto"/>
              <w:right w:val="single" w:sz="4" w:space="0" w:color="auto"/>
            </w:tcBorders>
            <w:shd w:val="clear" w:color="auto" w:fill="C0C0C0"/>
            <w:hideMark/>
          </w:tcPr>
          <w:p w14:paraId="2E6EA1AF" w14:textId="77777777" w:rsidR="00E72CBB" w:rsidRPr="003F154C" w:rsidRDefault="00E72CBB" w:rsidP="003F154C">
            <w:pPr>
              <w:pStyle w:val="TAH"/>
            </w:pPr>
            <w:r w:rsidRPr="003F154C">
              <w:t>Cardinality</w:t>
            </w:r>
          </w:p>
        </w:tc>
        <w:tc>
          <w:tcPr>
            <w:tcW w:w="5387" w:type="dxa"/>
            <w:tcBorders>
              <w:top w:val="single" w:sz="4" w:space="0" w:color="auto"/>
              <w:left w:val="single" w:sz="4" w:space="0" w:color="auto"/>
              <w:bottom w:val="single" w:sz="4" w:space="0" w:color="auto"/>
              <w:right w:val="single" w:sz="4" w:space="0" w:color="auto"/>
            </w:tcBorders>
            <w:shd w:val="clear" w:color="auto" w:fill="C0C0C0"/>
            <w:hideMark/>
          </w:tcPr>
          <w:p w14:paraId="653D889E" w14:textId="77777777" w:rsidR="00E72CBB" w:rsidRPr="003F154C" w:rsidRDefault="00E72CBB" w:rsidP="003F154C">
            <w:pPr>
              <w:pStyle w:val="TAH"/>
            </w:pPr>
            <w:r w:rsidRPr="003F154C">
              <w:t>Description</w:t>
            </w:r>
          </w:p>
        </w:tc>
      </w:tr>
      <w:tr w:rsidR="00E72CBB" w:rsidRPr="003F154C" w14:paraId="582F7C2C" w14:textId="77777777" w:rsidTr="00B21A7D">
        <w:trPr>
          <w:jc w:val="center"/>
        </w:trPr>
        <w:tc>
          <w:tcPr>
            <w:tcW w:w="1413" w:type="dxa"/>
            <w:tcBorders>
              <w:top w:val="single" w:sz="4" w:space="0" w:color="auto"/>
              <w:left w:val="single" w:sz="4" w:space="0" w:color="auto"/>
              <w:bottom w:val="single" w:sz="4" w:space="0" w:color="auto"/>
              <w:right w:val="single" w:sz="4" w:space="0" w:color="auto"/>
            </w:tcBorders>
            <w:hideMark/>
          </w:tcPr>
          <w:p w14:paraId="4B442D79" w14:textId="77777777" w:rsidR="00E72CBB" w:rsidRPr="003F154C" w:rsidRDefault="00E72CBB" w:rsidP="003F154C">
            <w:pPr>
              <w:pStyle w:val="TAL"/>
              <w:rPr>
                <w:rFonts w:eastAsiaTheme="minorEastAsia"/>
              </w:rPr>
            </w:pPr>
            <w:r w:rsidRPr="003F154C">
              <w:rPr>
                <w:rFonts w:eastAsiaTheme="minorEastAsia" w:hint="eastAsia"/>
              </w:rPr>
              <w:t>G</w:t>
            </w:r>
            <w:r w:rsidRPr="003F154C">
              <w:rPr>
                <w:rFonts w:eastAsiaTheme="minorEastAsia"/>
              </w:rPr>
              <w:t>PSI</w:t>
            </w:r>
          </w:p>
        </w:tc>
        <w:tc>
          <w:tcPr>
            <w:tcW w:w="992" w:type="dxa"/>
            <w:tcBorders>
              <w:top w:val="single" w:sz="4" w:space="0" w:color="auto"/>
              <w:left w:val="single" w:sz="4" w:space="0" w:color="auto"/>
              <w:bottom w:val="single" w:sz="4" w:space="0" w:color="auto"/>
              <w:right w:val="single" w:sz="4" w:space="0" w:color="auto"/>
            </w:tcBorders>
            <w:hideMark/>
          </w:tcPr>
          <w:p w14:paraId="11914896" w14:textId="77777777" w:rsidR="00E72CBB" w:rsidRPr="003F154C" w:rsidRDefault="00E72CBB" w:rsidP="003F154C">
            <w:pPr>
              <w:pStyle w:val="TAL"/>
              <w:rPr>
                <w:rFonts w:eastAsiaTheme="minorEastAsia"/>
              </w:rPr>
            </w:pPr>
            <w:r w:rsidRPr="003F154C">
              <w:rPr>
                <w:rFonts w:eastAsiaTheme="minorEastAsia" w:hint="eastAsia"/>
              </w:rPr>
              <w:t>G</w:t>
            </w:r>
            <w:r w:rsidRPr="003F154C">
              <w:rPr>
                <w:rFonts w:eastAsiaTheme="minorEastAsia"/>
              </w:rPr>
              <w:t>PSI</w:t>
            </w:r>
          </w:p>
        </w:tc>
        <w:tc>
          <w:tcPr>
            <w:tcW w:w="411" w:type="dxa"/>
            <w:tcBorders>
              <w:top w:val="single" w:sz="4" w:space="0" w:color="auto"/>
              <w:left w:val="single" w:sz="4" w:space="0" w:color="auto"/>
              <w:bottom w:val="single" w:sz="4" w:space="0" w:color="auto"/>
              <w:right w:val="single" w:sz="4" w:space="0" w:color="auto"/>
            </w:tcBorders>
            <w:hideMark/>
          </w:tcPr>
          <w:p w14:paraId="0D9A5CDD" w14:textId="77777777" w:rsidR="00E72CBB" w:rsidRPr="003F154C" w:rsidRDefault="00E72CBB" w:rsidP="003F154C">
            <w:pPr>
              <w:pStyle w:val="TAC"/>
            </w:pPr>
            <w:r w:rsidRPr="003F154C">
              <w:t>M</w:t>
            </w:r>
          </w:p>
        </w:tc>
        <w:tc>
          <w:tcPr>
            <w:tcW w:w="1067" w:type="dxa"/>
            <w:tcBorders>
              <w:top w:val="single" w:sz="4" w:space="0" w:color="auto"/>
              <w:left w:val="single" w:sz="4" w:space="0" w:color="auto"/>
              <w:bottom w:val="single" w:sz="4" w:space="0" w:color="auto"/>
              <w:right w:val="single" w:sz="4" w:space="0" w:color="auto"/>
            </w:tcBorders>
            <w:hideMark/>
          </w:tcPr>
          <w:p w14:paraId="75E950DD" w14:textId="77777777" w:rsidR="00E72CBB" w:rsidRPr="003F154C" w:rsidRDefault="00E72CBB" w:rsidP="003F154C">
            <w:pPr>
              <w:pStyle w:val="TAC"/>
            </w:pPr>
            <w:r w:rsidRPr="003F154C">
              <w:t>1</w:t>
            </w:r>
          </w:p>
        </w:tc>
        <w:tc>
          <w:tcPr>
            <w:tcW w:w="5387" w:type="dxa"/>
            <w:tcBorders>
              <w:top w:val="single" w:sz="4" w:space="0" w:color="auto"/>
              <w:left w:val="single" w:sz="4" w:space="0" w:color="auto"/>
              <w:bottom w:val="single" w:sz="4" w:space="0" w:color="auto"/>
              <w:right w:val="single" w:sz="4" w:space="0" w:color="auto"/>
            </w:tcBorders>
            <w:hideMark/>
          </w:tcPr>
          <w:p w14:paraId="12D03289" w14:textId="77777777" w:rsidR="00E72CBB" w:rsidRPr="003F154C" w:rsidRDefault="00E72CBB" w:rsidP="003F154C">
            <w:pPr>
              <w:pStyle w:val="TAL"/>
            </w:pPr>
            <w:r w:rsidRPr="003F154C">
              <w:t xml:space="preserve">GPSI </w:t>
            </w:r>
            <w:r w:rsidRPr="003F154C">
              <w:rPr>
                <w:rFonts w:eastAsia="SimSun"/>
              </w:rPr>
              <w:t>(</w:t>
            </w:r>
            <w:r w:rsidRPr="003F154C">
              <w:t>Generic Public Subscription Identifier) used both inside and outside of the 3GPP system to address a 3GPP subscription.</w:t>
            </w:r>
          </w:p>
        </w:tc>
      </w:tr>
      <w:tr w:rsidR="00E72CBB" w:rsidRPr="003F154C" w14:paraId="3742AA89" w14:textId="77777777" w:rsidTr="00B21A7D">
        <w:trPr>
          <w:jc w:val="center"/>
        </w:trPr>
        <w:tc>
          <w:tcPr>
            <w:tcW w:w="1413" w:type="dxa"/>
            <w:tcBorders>
              <w:top w:val="single" w:sz="4" w:space="0" w:color="auto"/>
              <w:left w:val="single" w:sz="4" w:space="0" w:color="auto"/>
              <w:bottom w:val="single" w:sz="4" w:space="0" w:color="auto"/>
              <w:right w:val="single" w:sz="4" w:space="0" w:color="auto"/>
            </w:tcBorders>
            <w:hideMark/>
          </w:tcPr>
          <w:p w14:paraId="30BB8BFC" w14:textId="77777777" w:rsidR="00E72CBB" w:rsidRPr="003F154C" w:rsidRDefault="00E72CBB" w:rsidP="003F154C">
            <w:pPr>
              <w:pStyle w:val="TAL"/>
            </w:pPr>
            <w:r w:rsidRPr="003F154C">
              <w:t>CAG-ID</w:t>
            </w:r>
          </w:p>
        </w:tc>
        <w:tc>
          <w:tcPr>
            <w:tcW w:w="992" w:type="dxa"/>
            <w:tcBorders>
              <w:top w:val="single" w:sz="4" w:space="0" w:color="auto"/>
              <w:left w:val="single" w:sz="4" w:space="0" w:color="auto"/>
              <w:bottom w:val="single" w:sz="4" w:space="0" w:color="auto"/>
              <w:right w:val="single" w:sz="4" w:space="0" w:color="auto"/>
            </w:tcBorders>
            <w:hideMark/>
          </w:tcPr>
          <w:p w14:paraId="25F620E2" w14:textId="77777777" w:rsidR="00E72CBB" w:rsidRPr="003F154C" w:rsidRDefault="00E72CBB" w:rsidP="003F154C">
            <w:pPr>
              <w:pStyle w:val="TAL"/>
            </w:pPr>
            <w:r w:rsidRPr="003F154C">
              <w:t>CsgID</w:t>
            </w:r>
          </w:p>
        </w:tc>
        <w:tc>
          <w:tcPr>
            <w:tcW w:w="411" w:type="dxa"/>
            <w:tcBorders>
              <w:top w:val="single" w:sz="4" w:space="0" w:color="auto"/>
              <w:left w:val="single" w:sz="4" w:space="0" w:color="auto"/>
              <w:bottom w:val="single" w:sz="4" w:space="0" w:color="auto"/>
              <w:right w:val="single" w:sz="4" w:space="0" w:color="auto"/>
            </w:tcBorders>
            <w:hideMark/>
          </w:tcPr>
          <w:p w14:paraId="6E584BE0" w14:textId="77777777" w:rsidR="00E72CBB" w:rsidRPr="003F154C" w:rsidRDefault="00E72CBB" w:rsidP="003F154C">
            <w:pPr>
              <w:pStyle w:val="TAC"/>
              <w:rPr>
                <w:rFonts w:eastAsiaTheme="minorEastAsia"/>
              </w:rPr>
            </w:pPr>
            <w:r w:rsidRPr="003F154C">
              <w:rPr>
                <w:rFonts w:eastAsiaTheme="minorEastAsia" w:hint="eastAsia"/>
              </w:rPr>
              <w:t>M</w:t>
            </w:r>
          </w:p>
        </w:tc>
        <w:tc>
          <w:tcPr>
            <w:tcW w:w="1067" w:type="dxa"/>
            <w:tcBorders>
              <w:top w:val="single" w:sz="4" w:space="0" w:color="auto"/>
              <w:left w:val="single" w:sz="4" w:space="0" w:color="auto"/>
              <w:bottom w:val="single" w:sz="4" w:space="0" w:color="auto"/>
              <w:right w:val="single" w:sz="4" w:space="0" w:color="auto"/>
            </w:tcBorders>
            <w:hideMark/>
          </w:tcPr>
          <w:p w14:paraId="4C63BF0B" w14:textId="77777777" w:rsidR="00E72CBB" w:rsidRPr="003F154C" w:rsidRDefault="00E72CBB" w:rsidP="003F154C">
            <w:pPr>
              <w:pStyle w:val="TAC"/>
            </w:pPr>
            <w:r w:rsidRPr="003F154C">
              <w:t>1</w:t>
            </w:r>
          </w:p>
        </w:tc>
        <w:tc>
          <w:tcPr>
            <w:tcW w:w="5387" w:type="dxa"/>
            <w:tcBorders>
              <w:top w:val="single" w:sz="4" w:space="0" w:color="auto"/>
              <w:left w:val="single" w:sz="4" w:space="0" w:color="auto"/>
              <w:bottom w:val="single" w:sz="4" w:space="0" w:color="auto"/>
              <w:right w:val="single" w:sz="4" w:space="0" w:color="auto"/>
            </w:tcBorders>
            <w:hideMark/>
          </w:tcPr>
          <w:p w14:paraId="29A4EDC7" w14:textId="77777777" w:rsidR="00E72CBB" w:rsidRPr="003F154C" w:rsidRDefault="00E72CBB" w:rsidP="003F154C">
            <w:pPr>
              <w:pStyle w:val="TAL"/>
            </w:pPr>
            <w:r w:rsidRPr="003F154C">
              <w:t>CAG ID of the Femto</w:t>
            </w:r>
          </w:p>
        </w:tc>
      </w:tr>
    </w:tbl>
    <w:p w14:paraId="139508F0" w14:textId="77777777" w:rsidR="00E72CBB" w:rsidRPr="009436D3" w:rsidRDefault="00E72CBB" w:rsidP="00E72CBB">
      <w:pPr>
        <w:rPr>
          <w:rFonts w:eastAsia="MS Mincho"/>
        </w:rPr>
      </w:pPr>
    </w:p>
    <w:p w14:paraId="12CC1BD2" w14:textId="77777777" w:rsidR="003F154C" w:rsidRDefault="003F154C" w:rsidP="003F154C">
      <w:pPr>
        <w:rPr>
          <w:rFonts w:eastAsiaTheme="minorEastAsia"/>
        </w:rPr>
      </w:pPr>
      <w:r>
        <w:rPr>
          <w:rFonts w:eastAsiaTheme="minorEastAsia"/>
        </w:rPr>
        <w:t>The UE of CAG owner can provide CAG information related to the UE of the visitor (i.e. visitor of Femto cell) to the server used by the authorized administrator. The AF corresponding to the authorized administrator provides this information to the CMF. CMF can create and store the CAG information based on the information from the AF (authorized administrator).</w:t>
      </w:r>
    </w:p>
    <w:p w14:paraId="35B5F9B8" w14:textId="77777777" w:rsidR="003F154C" w:rsidRDefault="003F154C" w:rsidP="003F154C">
      <w:pPr>
        <w:rPr>
          <w:rFonts w:eastAsiaTheme="minorEastAsia"/>
        </w:rPr>
      </w:pPr>
      <w:r>
        <w:rPr>
          <w:rFonts w:eastAsiaTheme="minorEastAsia"/>
        </w:rPr>
        <w:t>When the UE of visitor selects the CAG cell manually and registers via a CAG cell of 5G Femto, AMF can request the CMF to authorize whether the UE is allowed to access the network via the CAG cell.</w:t>
      </w:r>
    </w:p>
    <w:p w14:paraId="08B1FDFD" w14:textId="77777777" w:rsidR="003F154C" w:rsidRDefault="003F154C" w:rsidP="003F154C">
      <w:pPr>
        <w:rPr>
          <w:rFonts w:eastAsiaTheme="minorEastAsia"/>
        </w:rPr>
      </w:pPr>
      <w:r>
        <w:rPr>
          <w:rFonts w:eastAsiaTheme="minorEastAsia"/>
        </w:rPr>
        <w:t>The home network of visitor UE can be the same network which Femto served or other network which has roaming agreement with the network which Femto served. For both roaming scenario and non-roaming scenario, the AMF will select the CMF in the same network to get the CAG information.</w:t>
      </w:r>
    </w:p>
    <w:p w14:paraId="4712CE23" w14:textId="77777777" w:rsidR="003F154C" w:rsidRDefault="003F154C" w:rsidP="003F154C">
      <w:pPr>
        <w:rPr>
          <w:rFonts w:eastAsiaTheme="minorEastAsia"/>
        </w:rPr>
      </w:pPr>
      <w:r>
        <w:rPr>
          <w:rFonts w:eastAsiaTheme="minorEastAsia"/>
        </w:rPr>
        <w:t>If there are more than one CMFs deployed in the network, the CMF selection shall be considered. In the procedure of provisioning CAG information to the CMF by AF, the NEF shall select a CMF based on the range at which the CAG ID belongs to. In the visitor UE's Registration procedure, the AMF shall select the CMF based on the CAG ID of the selected femto. For example if the CMF#1 support the information for CAG ID in range from 1 to 1000 and the CMF#2 support the information for CAG ID in range from 1001 to 2000, if the UE supporting CAG ID 500 and 1500 and selects the Femto supporting CAG ID 500, the CMF1 is selected by the AMF. Otherwise the Registration procedure will be rejected since AMF cannot retrieve the corresponding CAG information for access control.</w:t>
      </w:r>
    </w:p>
    <w:p w14:paraId="22A3750A" w14:textId="77777777" w:rsidR="003F154C" w:rsidRDefault="003F154C" w:rsidP="003F154C">
      <w:pPr>
        <w:rPr>
          <w:rFonts w:eastAsiaTheme="minorEastAsia"/>
        </w:rPr>
      </w:pPr>
      <w:r>
        <w:rPr>
          <w:rFonts w:eastAsiaTheme="minorEastAsia"/>
        </w:rPr>
        <w:t>Therefore, in order to ensure the same CMF will be selected by both NEF and AMF, the CAG ID can be the input to discover and select the CMF. The CMF registers the CAG ID RANGE to the NRF. NEF or AMF triggers the NF discovery procedure and sends CAG ID to the NRF. NRF selects the appropriate CMF based on CAG ID and sends the NF profile to the NEF or AMF.</w:t>
      </w:r>
    </w:p>
    <w:p w14:paraId="5740C197" w14:textId="04B51971" w:rsidR="005F5799" w:rsidRDefault="005F5799" w:rsidP="005F5799">
      <w:pPr>
        <w:pStyle w:val="Heading3"/>
      </w:pPr>
      <w:bookmarkStart w:id="157" w:name="_Toc177467045"/>
      <w:r w:rsidRPr="00822E86">
        <w:t>6.</w:t>
      </w:r>
      <w:r>
        <w:t>3</w:t>
      </w:r>
      <w:r w:rsidRPr="00822E86">
        <w:t>.</w:t>
      </w:r>
      <w:r>
        <w:t>2</w:t>
      </w:r>
      <w:r w:rsidRPr="00822E86">
        <w:tab/>
        <w:t>Procedures</w:t>
      </w:r>
      <w:bookmarkEnd w:id="157"/>
    </w:p>
    <w:p w14:paraId="6A4FA6D4" w14:textId="5D15E1DE" w:rsidR="005F5799" w:rsidRPr="003D6B27" w:rsidRDefault="005F5799" w:rsidP="005F5799">
      <w:pPr>
        <w:pStyle w:val="Heading4"/>
        <w:overflowPunct/>
        <w:autoSpaceDE/>
        <w:autoSpaceDN/>
        <w:adjustRightInd/>
        <w:textAlignment w:val="auto"/>
        <w:rPr>
          <w:rFonts w:eastAsiaTheme="minorEastAsia"/>
          <w:lang w:eastAsia="zh-CN"/>
        </w:rPr>
      </w:pPr>
      <w:bookmarkStart w:id="158" w:name="_Toc177467046"/>
      <w:r>
        <w:rPr>
          <w:rFonts w:eastAsiaTheme="minorEastAsia" w:hint="eastAsia"/>
          <w:lang w:eastAsia="zh-CN"/>
        </w:rPr>
        <w:t>6</w:t>
      </w:r>
      <w:r>
        <w:rPr>
          <w:rFonts w:eastAsiaTheme="minorEastAsia"/>
          <w:lang w:eastAsia="zh-CN"/>
        </w:rPr>
        <w:t>.3.2.1</w:t>
      </w:r>
      <w:r>
        <w:rPr>
          <w:rFonts w:eastAsiaTheme="minorEastAsia"/>
          <w:lang w:eastAsia="zh-CN"/>
        </w:rPr>
        <w:tab/>
        <w:t>Procedure for provisioning CAG information to the CMF</w:t>
      </w:r>
      <w:bookmarkEnd w:id="158"/>
    </w:p>
    <w:bookmarkStart w:id="159" w:name="_MON_1773577571"/>
    <w:bookmarkEnd w:id="159"/>
    <w:p w14:paraId="0CBFFF37" w14:textId="0EEE021C" w:rsidR="005F5799" w:rsidRPr="003F154C" w:rsidRDefault="00E72CBB" w:rsidP="003F154C">
      <w:pPr>
        <w:pStyle w:val="TH"/>
        <w:rPr>
          <w:rFonts w:eastAsia="DengXian"/>
        </w:rPr>
      </w:pPr>
      <w:r w:rsidRPr="003F154C">
        <w:rPr>
          <w:rFonts w:eastAsia="DengXian"/>
        </w:rPr>
        <w:object w:dxaOrig="8306" w:dyaOrig="4767" w14:anchorId="56FCCF4E">
          <v:shape id="_x0000_i1031" type="#_x0000_t75" style="width:415.1pt;height:238.55pt" o:ole="">
            <v:imagedata r:id="rId27" o:title=""/>
          </v:shape>
          <o:OLEObject Type="Embed" ProgID="Word.Document.12" ShapeID="_x0000_i1031" DrawAspect="Content" ObjectID="_1788083534" r:id="rId28">
            <o:FieldCodes>\s</o:FieldCodes>
          </o:OLEObject>
        </w:object>
      </w:r>
    </w:p>
    <w:p w14:paraId="3CAE9F8C" w14:textId="65915AC3" w:rsidR="005F5799" w:rsidRPr="003F154C" w:rsidRDefault="005F5799" w:rsidP="00364D2C">
      <w:pPr>
        <w:pStyle w:val="TF"/>
      </w:pPr>
      <w:bookmarkStart w:id="160" w:name="_CRFigure4_2_2_3_31"/>
      <w:r w:rsidRPr="003F154C">
        <w:t xml:space="preserve">Figure </w:t>
      </w:r>
      <w:bookmarkEnd w:id="160"/>
      <w:r w:rsidRPr="003F154C">
        <w:rPr>
          <w:rFonts w:eastAsia="Yu Mincho" w:hint="eastAsia"/>
        </w:rPr>
        <w:t>6</w:t>
      </w:r>
      <w:r w:rsidRPr="003F154C">
        <w:t>.3.2.1-1: CAG information provisioning</w:t>
      </w:r>
    </w:p>
    <w:p w14:paraId="474DE3C2" w14:textId="77777777" w:rsidR="003F154C" w:rsidRDefault="003F154C" w:rsidP="00364D2C">
      <w:pPr>
        <w:pStyle w:val="B1"/>
      </w:pPr>
      <w:r>
        <w:lastRenderedPageBreak/>
        <w:t>1.</w:t>
      </w:r>
      <w:r>
        <w:tab/>
        <w:t>The owner of the 5G Femto establishes a connection with the AF responsible to manage the access to the 5G Femto in order to provide the CAG information which includes the list of UE identifier(s) (i.e. the GPSI) and allowed the list of CAG IDs of Femto cell which the UE is allowed to access to. The list may include one or more UEs (i.e. visitor of Femto cell) and one or more CAG IDs. Optionally, validity conditions associated with the allowed CAG list may be provided. This interaction takes place at application layer and it is outside the scope of this study.</w:t>
      </w:r>
    </w:p>
    <w:p w14:paraId="573F1916" w14:textId="77777777" w:rsidR="003F154C" w:rsidRDefault="003F154C" w:rsidP="00364D2C">
      <w:pPr>
        <w:pStyle w:val="B1"/>
      </w:pPr>
      <w:r>
        <w:t>2</w:t>
      </w:r>
      <w:r>
        <w:tab/>
        <w:t>The AF provides the CAG information in a Nnef_ParameterProvision_Create or Nnef_ParameterProvision_Update Request to the NEF. The CAG information contains the lists of CAG ID(s) of Femto cell and the list of GPSI(s) of visitor UE(s) which are allowed to connect to the Femto cell identified by the provided CAG ID(s).</w:t>
      </w:r>
    </w:p>
    <w:p w14:paraId="13F7BE80" w14:textId="77777777" w:rsidR="003F154C" w:rsidRDefault="003F154C" w:rsidP="00364D2C">
      <w:pPr>
        <w:pStyle w:val="B1"/>
      </w:pPr>
      <w:r>
        <w:t>3.</w:t>
      </w:r>
      <w:r>
        <w:tab/>
        <w:t>NEF selects a CMF based on provided CAG ID(s), as described in clause 6.3.2.4.</w:t>
      </w:r>
    </w:p>
    <w:p w14:paraId="3F0DB8D3" w14:textId="77777777" w:rsidR="003F154C" w:rsidRDefault="003F154C" w:rsidP="003F154C">
      <w:pPr>
        <w:pStyle w:val="NO"/>
      </w:pPr>
      <w:r>
        <w:t>NOTE:</w:t>
      </w:r>
      <w:r>
        <w:tab/>
        <w:t>CMF selected by NEF is in the network which Femto served.</w:t>
      </w:r>
    </w:p>
    <w:p w14:paraId="6A0D3209" w14:textId="77777777" w:rsidR="003F154C" w:rsidRDefault="003F154C" w:rsidP="00364D2C">
      <w:pPr>
        <w:pStyle w:val="B1"/>
      </w:pPr>
      <w:r>
        <w:t>4.</w:t>
      </w:r>
      <w:r>
        <w:tab/>
        <w:t>If the AF is authorised by the NEF to provision the parameters, the NEF requests to create, update and store the provisioned parameters as part of the subscriber data in CMF via Ncmf_ParameterProvision_Create or Ncmf_ParameterProvision_Update Request message. The CMF stores the provided CAG information.</w:t>
      </w:r>
    </w:p>
    <w:p w14:paraId="5BE0C388" w14:textId="77777777" w:rsidR="003F154C" w:rsidRDefault="003F154C" w:rsidP="00364D2C">
      <w:pPr>
        <w:pStyle w:val="B1"/>
      </w:pPr>
      <w:r>
        <w:t>4.</w:t>
      </w:r>
      <w:r>
        <w:tab/>
        <w:t>CMF responds to the request with Ncmf_ParameterProvision_Create/Update Response. If the procedure failed, a cause value indicating the reason is provided.</w:t>
      </w:r>
    </w:p>
    <w:p w14:paraId="37282920" w14:textId="77777777" w:rsidR="003F154C" w:rsidRDefault="003F154C" w:rsidP="00364D2C">
      <w:pPr>
        <w:pStyle w:val="B1"/>
      </w:pPr>
      <w:r>
        <w:t>5.</w:t>
      </w:r>
      <w:r>
        <w:tab/>
        <w:t>NEF responds to the request with Nnef_ParameterProvision_Create/Update Response. If the procedure failed, a cause value indicating the reason is provided.</w:t>
      </w:r>
    </w:p>
    <w:p w14:paraId="7646AEAE" w14:textId="0F7E38E9" w:rsidR="005F5799" w:rsidRPr="00715CE1" w:rsidRDefault="005F5799" w:rsidP="005F5799">
      <w:pPr>
        <w:pStyle w:val="Heading4"/>
        <w:overflowPunct/>
        <w:autoSpaceDE/>
        <w:autoSpaceDN/>
        <w:adjustRightInd/>
        <w:textAlignment w:val="auto"/>
        <w:rPr>
          <w:rFonts w:eastAsiaTheme="minorEastAsia"/>
          <w:lang w:eastAsia="zh-CN"/>
        </w:rPr>
      </w:pPr>
      <w:bookmarkStart w:id="161" w:name="_Toc177467047"/>
      <w:r>
        <w:rPr>
          <w:rFonts w:eastAsiaTheme="minorEastAsia" w:hint="eastAsia"/>
          <w:lang w:eastAsia="zh-CN"/>
        </w:rPr>
        <w:t>6</w:t>
      </w:r>
      <w:r>
        <w:rPr>
          <w:rFonts w:eastAsiaTheme="minorEastAsia"/>
          <w:lang w:eastAsia="zh-CN"/>
        </w:rPr>
        <w:t>.3.2.2</w:t>
      </w:r>
      <w:r>
        <w:rPr>
          <w:rFonts w:eastAsiaTheme="minorEastAsia"/>
          <w:lang w:eastAsia="zh-CN"/>
        </w:rPr>
        <w:tab/>
        <w:t>Procedure for visitor UE registration</w:t>
      </w:r>
      <w:bookmarkEnd w:id="161"/>
    </w:p>
    <w:bookmarkStart w:id="162" w:name="_MON_1773578778"/>
    <w:bookmarkEnd w:id="162"/>
    <w:p w14:paraId="10A82E5E" w14:textId="491B924B" w:rsidR="005F5799" w:rsidRPr="003F154C" w:rsidRDefault="007F79E9" w:rsidP="00364D2C">
      <w:pPr>
        <w:pStyle w:val="TH"/>
        <w:rPr>
          <w:rFonts w:eastAsia="DengXian"/>
        </w:rPr>
      </w:pPr>
      <w:r w:rsidRPr="003F154C">
        <w:object w:dxaOrig="8306" w:dyaOrig="5574" w14:anchorId="7AFD9938">
          <v:shape id="_x0000_i1032" type="#_x0000_t75" style="width:415.1pt;height:277.35pt" o:ole="">
            <v:imagedata r:id="rId29" o:title=""/>
          </v:shape>
          <o:OLEObject Type="Embed" ProgID="Word.Document.12" ShapeID="_x0000_i1032" DrawAspect="Content" ObjectID="_1788083535" r:id="rId30">
            <o:FieldCodes>\s</o:FieldCodes>
          </o:OLEObject>
        </w:object>
      </w:r>
    </w:p>
    <w:p w14:paraId="1F078805" w14:textId="55BEA0BB" w:rsidR="005F5799" w:rsidRPr="003F154C" w:rsidRDefault="005F5799" w:rsidP="00364D2C">
      <w:pPr>
        <w:pStyle w:val="TF"/>
      </w:pPr>
      <w:r w:rsidRPr="003F154C">
        <w:t xml:space="preserve">Figure </w:t>
      </w:r>
      <w:r w:rsidRPr="003F154C">
        <w:rPr>
          <w:rFonts w:eastAsia="Yu Mincho" w:hint="eastAsia"/>
        </w:rPr>
        <w:t>6</w:t>
      </w:r>
      <w:r w:rsidRPr="003F154C">
        <w:t>.3.2.2-1: Visitor UE registration procedure</w:t>
      </w:r>
    </w:p>
    <w:p w14:paraId="6B7E61CA" w14:textId="77777777" w:rsidR="003F154C" w:rsidRDefault="003F154C" w:rsidP="00364D2C">
      <w:pPr>
        <w:pStyle w:val="B1"/>
        <w:rPr>
          <w:rFonts w:eastAsiaTheme="minorEastAsia"/>
        </w:rPr>
      </w:pPr>
      <w:r>
        <w:rPr>
          <w:rFonts w:eastAsiaTheme="minorEastAsia"/>
        </w:rPr>
        <w:t>1.</w:t>
      </w:r>
      <w:r>
        <w:rPr>
          <w:rFonts w:eastAsiaTheme="minorEastAsia"/>
        </w:rPr>
        <w:tab/>
        <w:t>The visitor UE of Femto cell intending to connected to a 5G Femto manually selects the CAG cell and attempts the registration.</w:t>
      </w:r>
    </w:p>
    <w:p w14:paraId="77ABB4ED" w14:textId="77777777" w:rsidR="003F154C" w:rsidRDefault="003F154C" w:rsidP="003F154C">
      <w:pPr>
        <w:pStyle w:val="NO"/>
        <w:rPr>
          <w:rFonts w:eastAsiaTheme="minorEastAsia"/>
        </w:rPr>
      </w:pPr>
      <w:r>
        <w:rPr>
          <w:rFonts w:eastAsiaTheme="minorEastAsia"/>
        </w:rPr>
        <w:t>NOTE:</w:t>
      </w:r>
      <w:r>
        <w:rPr>
          <w:rFonts w:eastAsiaTheme="minorEastAsia"/>
        </w:rPr>
        <w:tab/>
        <w:t>How the UE is aware of the CAG ID to be selected is considered outside the scope of this study.</w:t>
      </w:r>
    </w:p>
    <w:p w14:paraId="2042949D" w14:textId="77777777" w:rsidR="003F154C" w:rsidRDefault="003F154C" w:rsidP="00364D2C">
      <w:pPr>
        <w:pStyle w:val="B1"/>
        <w:rPr>
          <w:rFonts w:eastAsiaTheme="minorEastAsia"/>
        </w:rPr>
      </w:pPr>
      <w:r>
        <w:rPr>
          <w:rFonts w:eastAsiaTheme="minorEastAsia"/>
        </w:rPr>
        <w:t>2.</w:t>
      </w:r>
      <w:r>
        <w:rPr>
          <w:rFonts w:eastAsiaTheme="minorEastAsia"/>
        </w:rPr>
        <w:tab/>
        <w:t>The UE sends a Registration Request including an indication of connection as visitor UE.</w:t>
      </w:r>
    </w:p>
    <w:p w14:paraId="3F0DFDA9" w14:textId="77777777" w:rsidR="003F154C" w:rsidRDefault="003F154C" w:rsidP="00364D2C">
      <w:pPr>
        <w:pStyle w:val="B1"/>
        <w:rPr>
          <w:rFonts w:eastAsiaTheme="minorEastAsia"/>
        </w:rPr>
      </w:pPr>
      <w:r>
        <w:rPr>
          <w:rFonts w:eastAsiaTheme="minorEastAsia"/>
        </w:rPr>
        <w:t>3.</w:t>
      </w:r>
      <w:r>
        <w:rPr>
          <w:rFonts w:eastAsiaTheme="minorEastAsia"/>
        </w:rPr>
        <w:tab/>
        <w:t>RAN performs the AMF selection.</w:t>
      </w:r>
    </w:p>
    <w:p w14:paraId="3955E544" w14:textId="77777777" w:rsidR="003F154C" w:rsidRDefault="003F154C" w:rsidP="00364D2C">
      <w:pPr>
        <w:pStyle w:val="B1"/>
        <w:rPr>
          <w:rFonts w:eastAsiaTheme="minorEastAsia"/>
        </w:rPr>
      </w:pPr>
      <w:r>
        <w:rPr>
          <w:rFonts w:eastAsiaTheme="minorEastAsia"/>
        </w:rPr>
        <w:lastRenderedPageBreak/>
        <w:t>4.</w:t>
      </w:r>
      <w:r>
        <w:rPr>
          <w:rFonts w:eastAsiaTheme="minorEastAsia"/>
        </w:rPr>
        <w:tab/>
        <w:t>RAN sends the Registration Request to the selected AMF.</w:t>
      </w:r>
    </w:p>
    <w:p w14:paraId="6456CDC9" w14:textId="77777777" w:rsidR="003F154C" w:rsidRDefault="003F154C" w:rsidP="00364D2C">
      <w:pPr>
        <w:pStyle w:val="B1"/>
        <w:rPr>
          <w:rFonts w:eastAsiaTheme="minorEastAsia"/>
        </w:rPr>
      </w:pPr>
      <w:r>
        <w:rPr>
          <w:rFonts w:eastAsiaTheme="minorEastAsia"/>
        </w:rPr>
        <w:t>5.</w:t>
      </w:r>
      <w:r>
        <w:rPr>
          <w:rFonts w:eastAsiaTheme="minorEastAsia"/>
        </w:rPr>
        <w:tab/>
        <w:t>AMF performs AUSF selection. If the visitor UE of Femto cell is in roaming scenario, the AMF shall select the AUSF in the home network of visitor UE.</w:t>
      </w:r>
    </w:p>
    <w:p w14:paraId="2DC8D7B0" w14:textId="77D0719E" w:rsidR="003F154C" w:rsidRDefault="003F154C" w:rsidP="00364D2C">
      <w:pPr>
        <w:pStyle w:val="B1"/>
        <w:rPr>
          <w:rFonts w:eastAsiaTheme="minorEastAsia"/>
        </w:rPr>
      </w:pPr>
      <w:r>
        <w:rPr>
          <w:rFonts w:eastAsiaTheme="minorEastAsia"/>
        </w:rPr>
        <w:t>6.</w:t>
      </w:r>
      <w:r>
        <w:rPr>
          <w:rFonts w:eastAsiaTheme="minorEastAsia"/>
        </w:rPr>
        <w:tab/>
        <w:t xml:space="preserve">The authentication is performed as described in </w:t>
      </w:r>
      <w:r w:rsidR="00641FB6">
        <w:rPr>
          <w:rFonts w:eastAsiaTheme="minorEastAsia"/>
        </w:rPr>
        <w:t>TS 33.501 [</w:t>
      </w:r>
      <w:r w:rsidR="005712C9">
        <w:rPr>
          <w:rFonts w:eastAsiaTheme="minorEastAsia"/>
        </w:rPr>
        <w:t>9]</w:t>
      </w:r>
      <w:r>
        <w:rPr>
          <w:rFonts w:eastAsiaTheme="minorEastAsia"/>
        </w:rPr>
        <w:t>.</w:t>
      </w:r>
    </w:p>
    <w:p w14:paraId="59614263" w14:textId="77777777" w:rsidR="003F154C" w:rsidRDefault="003F154C" w:rsidP="00364D2C">
      <w:pPr>
        <w:pStyle w:val="B1"/>
        <w:rPr>
          <w:rFonts w:eastAsiaTheme="minorEastAsia"/>
        </w:rPr>
      </w:pPr>
      <w:r>
        <w:rPr>
          <w:rFonts w:eastAsiaTheme="minorEastAsia"/>
        </w:rPr>
        <w:t>7.</w:t>
      </w:r>
      <w:r>
        <w:rPr>
          <w:rFonts w:eastAsiaTheme="minorEastAsia"/>
        </w:rPr>
        <w:tab/>
        <w:t>AMF retrieves the Access and Mobility Subscription data using Nudm_SDM_Get. The GPSI is provided to the AMF in the Access and Mobility Subscription data from the UDM if the GPSI is available in the UE subscription data. The selected UDM is in the home network of visitor UE.</w:t>
      </w:r>
    </w:p>
    <w:p w14:paraId="79DA1BFB" w14:textId="77777777" w:rsidR="003F154C" w:rsidRDefault="003F154C" w:rsidP="00364D2C">
      <w:pPr>
        <w:pStyle w:val="B1"/>
        <w:rPr>
          <w:rFonts w:eastAsiaTheme="minorEastAsia"/>
        </w:rPr>
      </w:pPr>
      <w:r>
        <w:rPr>
          <w:rFonts w:eastAsiaTheme="minorEastAsia"/>
        </w:rPr>
        <w:t>8.</w:t>
      </w:r>
      <w:r>
        <w:rPr>
          <w:rFonts w:eastAsiaTheme="minorEastAsia"/>
        </w:rPr>
        <w:tab/>
        <w:t>AMF selects a CMF based on CAG ID, as described in clause 6.3.2.4. The CMF is in the same network with Femto in both roaming scenario and non-roaming scenario.</w:t>
      </w:r>
    </w:p>
    <w:p w14:paraId="3865557B" w14:textId="77777777" w:rsidR="003F154C" w:rsidRDefault="003F154C" w:rsidP="00364D2C">
      <w:pPr>
        <w:pStyle w:val="B1"/>
        <w:rPr>
          <w:rFonts w:eastAsiaTheme="minorEastAsia"/>
        </w:rPr>
      </w:pPr>
      <w:r>
        <w:rPr>
          <w:rFonts w:eastAsiaTheme="minorEastAsia"/>
        </w:rPr>
        <w:t>9.</w:t>
      </w:r>
      <w:r>
        <w:rPr>
          <w:rFonts w:eastAsiaTheme="minorEastAsia"/>
        </w:rPr>
        <w:tab/>
        <w:t>AMF determines to perform the access control for the CAG cell via CMF based on the indication from the UE in the Registration Request. The AMF provides the GPSI of visitor UE to the CMF. CMF provides the CAG information associated with this GPSI to the AMF (i.e. the list of CAG ID associated to the UE). The AMF determines whether the UE is allowed to access to the CAG cell by checking if the CAG ID is included in retrieved information. If the CAG ID is not included in the list, AMF shall reject the registration request.</w:t>
      </w:r>
    </w:p>
    <w:p w14:paraId="1CDDA716" w14:textId="3C4F4C41" w:rsidR="003F154C" w:rsidRDefault="003F154C" w:rsidP="00364D2C">
      <w:pPr>
        <w:pStyle w:val="B1"/>
        <w:rPr>
          <w:rFonts w:eastAsiaTheme="minorEastAsia"/>
        </w:rPr>
      </w:pPr>
      <w:r>
        <w:rPr>
          <w:rFonts w:eastAsiaTheme="minorEastAsia"/>
        </w:rPr>
        <w:t>10.</w:t>
      </w:r>
      <w:r>
        <w:rPr>
          <w:rFonts w:eastAsiaTheme="minorEastAsia"/>
        </w:rPr>
        <w:tab/>
        <w:t xml:space="preserve">Steps 15 - 25 in clause 4.2.2.2.2 of </w:t>
      </w:r>
      <w:r w:rsidR="00641FB6">
        <w:rPr>
          <w:rFonts w:eastAsiaTheme="minorEastAsia"/>
        </w:rPr>
        <w:t>TS 23.502 [</w:t>
      </w:r>
      <w:r>
        <w:rPr>
          <w:rFonts w:eastAsiaTheme="minorEastAsia"/>
        </w:rPr>
        <w:t>3] (General Registration).</w:t>
      </w:r>
    </w:p>
    <w:p w14:paraId="273B497E" w14:textId="77777777" w:rsidR="00E1640E" w:rsidRPr="003F154C" w:rsidRDefault="00E1640E" w:rsidP="00E1640E">
      <w:pPr>
        <w:pStyle w:val="Heading4"/>
        <w:overflowPunct/>
        <w:autoSpaceDE/>
        <w:adjustRightInd/>
        <w:rPr>
          <w:rFonts w:eastAsiaTheme="minorEastAsia"/>
        </w:rPr>
      </w:pPr>
      <w:bookmarkStart w:id="163" w:name="_Toc177467048"/>
      <w:r w:rsidRPr="003F154C">
        <w:rPr>
          <w:rFonts w:eastAsiaTheme="minorEastAsia"/>
        </w:rPr>
        <w:t>6.3.2.3</w:t>
      </w:r>
      <w:r w:rsidRPr="003F154C">
        <w:rPr>
          <w:rFonts w:eastAsiaTheme="minorEastAsia"/>
        </w:rPr>
        <w:tab/>
        <w:t>Procedure for CMF Registration</w:t>
      </w:r>
      <w:bookmarkEnd w:id="163"/>
    </w:p>
    <w:bookmarkStart w:id="164" w:name="_MON_1772350859"/>
    <w:bookmarkEnd w:id="164"/>
    <w:p w14:paraId="287F3633" w14:textId="251589C5" w:rsidR="00E1640E" w:rsidRPr="003F154C" w:rsidRDefault="00E1640E" w:rsidP="003F154C">
      <w:pPr>
        <w:pStyle w:val="TH"/>
        <w:rPr>
          <w:rFonts w:eastAsia="MS Mincho"/>
        </w:rPr>
      </w:pPr>
      <w:r w:rsidRPr="003F154C">
        <w:rPr>
          <w:rFonts w:eastAsia="MS Mincho"/>
        </w:rPr>
        <w:object w:dxaOrig="8306" w:dyaOrig="2076" w14:anchorId="2FB5A612">
          <v:shape id="_x0000_i1033" type="#_x0000_t75" style="width:415.1pt;height:103.95pt" o:ole="">
            <v:imagedata r:id="rId31" o:title=""/>
          </v:shape>
          <o:OLEObject Type="Embed" ProgID="Word.Document.12" ShapeID="_x0000_i1033" DrawAspect="Content" ObjectID="_1788083536" r:id="rId32">
            <o:FieldCodes>\s</o:FieldCodes>
          </o:OLEObject>
        </w:object>
      </w:r>
    </w:p>
    <w:p w14:paraId="334F0AAF" w14:textId="77777777" w:rsidR="00E1640E" w:rsidRPr="003F154C" w:rsidRDefault="00E1640E" w:rsidP="00E1640E">
      <w:pPr>
        <w:pStyle w:val="TF"/>
      </w:pPr>
      <w:r w:rsidRPr="003F154C">
        <w:t xml:space="preserve">Figure </w:t>
      </w:r>
      <w:r w:rsidRPr="003F154C">
        <w:rPr>
          <w:rFonts w:eastAsia="Yu Mincho"/>
        </w:rPr>
        <w:t>6</w:t>
      </w:r>
      <w:r w:rsidRPr="003F154C">
        <w:t>.3.2.3-1: CMF Registration and Update</w:t>
      </w:r>
    </w:p>
    <w:p w14:paraId="3B971B7E" w14:textId="77777777" w:rsidR="003F154C" w:rsidRDefault="003F154C" w:rsidP="003F154C">
      <w:pPr>
        <w:pStyle w:val="B1"/>
        <w:rPr>
          <w:rFonts w:eastAsiaTheme="minorEastAsia"/>
        </w:rPr>
      </w:pPr>
      <w:r>
        <w:rPr>
          <w:rFonts w:eastAsiaTheme="minorEastAsia"/>
        </w:rPr>
        <w:t>1.</w:t>
      </w:r>
      <w:r>
        <w:rPr>
          <w:rFonts w:eastAsiaTheme="minorEastAsia"/>
        </w:rPr>
        <w:tab/>
        <w:t>CMF sends Nnrf_NFManagement_NFRegister Request or Nnrf_NFManagement_NFUpdate Request to NRF to inform the NRF of its NF profile. The NF profile of CMF contains NF type, NF instance ID, FQDN or IP address of NF, Names of supported NF services and PLMN ID. The NF profile of CMF contains the Range of CAG IDs which are managed by the CMF.</w:t>
      </w:r>
    </w:p>
    <w:p w14:paraId="2887C024" w14:textId="77777777" w:rsidR="003F154C" w:rsidRDefault="003F154C" w:rsidP="003F154C">
      <w:pPr>
        <w:pStyle w:val="B1"/>
        <w:rPr>
          <w:rFonts w:eastAsiaTheme="minorEastAsia"/>
        </w:rPr>
      </w:pPr>
      <w:r>
        <w:rPr>
          <w:rFonts w:eastAsiaTheme="minorEastAsia"/>
        </w:rPr>
        <w:t>2.</w:t>
      </w:r>
      <w:r>
        <w:rPr>
          <w:rFonts w:eastAsiaTheme="minorEastAsia"/>
        </w:rPr>
        <w:tab/>
        <w:t>The NRF stores the NF profile of CMF. The NF profile contains the Range of CAG IDs which are managed by the CMF.</w:t>
      </w:r>
    </w:p>
    <w:p w14:paraId="6A2D4E86" w14:textId="77777777" w:rsidR="003F154C" w:rsidRDefault="003F154C" w:rsidP="003F154C">
      <w:pPr>
        <w:pStyle w:val="B1"/>
        <w:rPr>
          <w:rFonts w:eastAsiaTheme="minorEastAsia"/>
        </w:rPr>
      </w:pPr>
      <w:r>
        <w:rPr>
          <w:rFonts w:eastAsiaTheme="minorEastAsia"/>
        </w:rPr>
        <w:t>3.</w:t>
      </w:r>
      <w:r>
        <w:rPr>
          <w:rFonts w:eastAsiaTheme="minorEastAsia"/>
        </w:rPr>
        <w:tab/>
        <w:t>The NRF acknowledge NF Registration is accepted via Nnrf_NFManagement_NFRegister response.</w:t>
      </w:r>
    </w:p>
    <w:p w14:paraId="46D09E3A" w14:textId="77777777" w:rsidR="00E1640E" w:rsidRPr="003F154C" w:rsidRDefault="00E1640E" w:rsidP="00E1640E">
      <w:pPr>
        <w:pStyle w:val="Heading4"/>
        <w:overflowPunct/>
        <w:autoSpaceDE/>
        <w:adjustRightInd/>
        <w:rPr>
          <w:rFonts w:eastAsiaTheme="minorEastAsia"/>
        </w:rPr>
      </w:pPr>
      <w:bookmarkStart w:id="165" w:name="_Toc177467049"/>
      <w:r w:rsidRPr="003F154C">
        <w:rPr>
          <w:rFonts w:eastAsiaTheme="minorEastAsia"/>
        </w:rPr>
        <w:t>6.3.2.4</w:t>
      </w:r>
      <w:r w:rsidRPr="003F154C">
        <w:rPr>
          <w:rFonts w:eastAsiaTheme="minorEastAsia"/>
        </w:rPr>
        <w:tab/>
        <w:t>Procedure for CMF discovery</w:t>
      </w:r>
      <w:bookmarkEnd w:id="165"/>
    </w:p>
    <w:bookmarkStart w:id="166" w:name="_MON_1772029486"/>
    <w:bookmarkEnd w:id="166"/>
    <w:p w14:paraId="4C52FC00" w14:textId="71FCBCEF" w:rsidR="00E1640E" w:rsidRPr="003F154C" w:rsidRDefault="00E1640E" w:rsidP="003F154C">
      <w:pPr>
        <w:pStyle w:val="TH"/>
        <w:rPr>
          <w:rFonts w:eastAsia="MS Mincho"/>
        </w:rPr>
      </w:pPr>
      <w:r w:rsidRPr="003F154C">
        <w:rPr>
          <w:rFonts w:eastAsia="MS Mincho"/>
        </w:rPr>
        <w:object w:dxaOrig="8306" w:dyaOrig="1860" w14:anchorId="66B0C9D1">
          <v:shape id="_x0000_i1034" type="#_x0000_t75" style="width:415.1pt;height:93.9pt" o:ole="">
            <v:imagedata r:id="rId33" o:title=""/>
          </v:shape>
          <o:OLEObject Type="Embed" ProgID="Word.Document.12" ShapeID="_x0000_i1034" DrawAspect="Content" ObjectID="_1788083537" r:id="rId34">
            <o:FieldCodes>\s</o:FieldCodes>
          </o:OLEObject>
        </w:object>
      </w:r>
    </w:p>
    <w:p w14:paraId="269A592E" w14:textId="77777777" w:rsidR="00E1640E" w:rsidRPr="003F154C" w:rsidRDefault="00E1640E" w:rsidP="00E1640E">
      <w:pPr>
        <w:pStyle w:val="TF"/>
      </w:pPr>
      <w:r w:rsidRPr="003F154C">
        <w:t xml:space="preserve">Figure </w:t>
      </w:r>
      <w:r w:rsidRPr="003F154C">
        <w:rPr>
          <w:rFonts w:eastAsia="Yu Mincho"/>
        </w:rPr>
        <w:t>6</w:t>
      </w:r>
      <w:r w:rsidRPr="003F154C">
        <w:t>.3.2.4-1: CMF discovery procedure</w:t>
      </w:r>
    </w:p>
    <w:p w14:paraId="4C0AD4EA" w14:textId="77777777" w:rsidR="003F154C" w:rsidRDefault="003F154C" w:rsidP="003F154C">
      <w:pPr>
        <w:pStyle w:val="B1"/>
        <w:rPr>
          <w:rFonts w:eastAsia="MS Mincho"/>
        </w:rPr>
      </w:pPr>
      <w:r>
        <w:rPr>
          <w:rFonts w:eastAsia="MS Mincho"/>
        </w:rPr>
        <w:t>1.</w:t>
      </w:r>
      <w:r>
        <w:rPr>
          <w:rFonts w:eastAsia="MS Mincho"/>
        </w:rPr>
        <w:tab/>
        <w:t xml:space="preserve">The NF service consumer (i.e. AMF or NEF) intends to discover services of CMF. The NF service consumer invokes Nnrf_NFDiscovery_Request from an appropriate configured NRF in the same PLMN. The request includes the CAG ID(s). If the NF consumer is AMF, the request includes the CAG ID of Femto which UE </w:t>
      </w:r>
      <w:r>
        <w:rPr>
          <w:rFonts w:eastAsia="MS Mincho"/>
        </w:rPr>
        <w:lastRenderedPageBreak/>
        <w:t>accessed from. If the NF consumer is NEF, the request includes the CAG ID which is provided by AF in the provisioning procedure.</w:t>
      </w:r>
    </w:p>
    <w:p w14:paraId="39CA6C0B" w14:textId="77777777" w:rsidR="003F154C" w:rsidRDefault="003F154C" w:rsidP="003F154C">
      <w:pPr>
        <w:pStyle w:val="B1"/>
        <w:rPr>
          <w:rFonts w:eastAsia="MS Mincho"/>
        </w:rPr>
      </w:pPr>
      <w:r>
        <w:rPr>
          <w:rFonts w:eastAsia="MS Mincho"/>
        </w:rPr>
        <w:t>2.</w:t>
      </w:r>
      <w:r>
        <w:rPr>
          <w:rFonts w:eastAsia="MS Mincho"/>
        </w:rPr>
        <w:tab/>
        <w:t>The NRF authorizes the Nnrf_NFDiscovery_Request. Based on the profile of the expected NF/NF service and the type of the NF service consumer, the NRF determines whether the NF service consumer is allowed to discover the expected NF instance(s).</w:t>
      </w:r>
    </w:p>
    <w:p w14:paraId="1EAF21D6" w14:textId="77777777" w:rsidR="003F154C" w:rsidRDefault="003F154C" w:rsidP="003F154C">
      <w:pPr>
        <w:pStyle w:val="B1"/>
        <w:rPr>
          <w:rFonts w:eastAsia="MS Mincho"/>
        </w:rPr>
      </w:pPr>
      <w:r>
        <w:rPr>
          <w:rFonts w:eastAsia="MS Mincho"/>
        </w:rPr>
        <w:t>3.</w:t>
      </w:r>
      <w:r>
        <w:rPr>
          <w:rFonts w:eastAsia="MS Mincho"/>
        </w:rPr>
        <w:tab/>
        <w:t>The NRF determines the serving CMF matching the CAG ID in the request (i.e. CMF for which the CAG ID is in the CAG ID RANGE of CMF) received in Nnrf_NFDiscovery_Request and sends the NF profile of the determined CMF.</w:t>
      </w:r>
    </w:p>
    <w:p w14:paraId="3BA88AF7" w14:textId="243CA8AD" w:rsidR="005F5799" w:rsidRPr="00822E86" w:rsidRDefault="005F5799" w:rsidP="005F5799">
      <w:pPr>
        <w:pStyle w:val="Heading3"/>
        <w:rPr>
          <w:lang w:eastAsia="zh-CN"/>
        </w:rPr>
      </w:pPr>
      <w:bookmarkStart w:id="167" w:name="_Toc177467050"/>
      <w:r w:rsidRPr="00822E86">
        <w:rPr>
          <w:lang w:eastAsia="zh-CN"/>
        </w:rPr>
        <w:t>6.</w:t>
      </w:r>
      <w:r>
        <w:rPr>
          <w:lang w:eastAsia="zh-CN"/>
        </w:rPr>
        <w:t>3</w:t>
      </w:r>
      <w:r w:rsidRPr="00822E86">
        <w:rPr>
          <w:lang w:eastAsia="zh-CN"/>
        </w:rPr>
        <w:t>.</w:t>
      </w:r>
      <w:r>
        <w:rPr>
          <w:lang w:eastAsia="zh-CN"/>
        </w:rPr>
        <w:t>3</w:t>
      </w:r>
      <w:r w:rsidRPr="00822E86">
        <w:rPr>
          <w:lang w:eastAsia="zh-CN"/>
        </w:rPr>
        <w:tab/>
      </w:r>
      <w:r w:rsidRPr="00822E86">
        <w:t>Impacts on services, entities and interfaces</w:t>
      </w:r>
      <w:bookmarkEnd w:id="167"/>
    </w:p>
    <w:p w14:paraId="1B32E1B5" w14:textId="77777777" w:rsidR="003F154C" w:rsidRPr="003F154C" w:rsidRDefault="003F154C" w:rsidP="003F154C">
      <w:pPr>
        <w:rPr>
          <w:rFonts w:eastAsia="DengXian"/>
          <w:b/>
          <w:bCs/>
        </w:rPr>
      </w:pPr>
      <w:r w:rsidRPr="003F154C">
        <w:rPr>
          <w:rFonts w:eastAsia="DengXian"/>
          <w:b/>
          <w:bCs/>
        </w:rPr>
        <w:t>UE:</w:t>
      </w:r>
    </w:p>
    <w:p w14:paraId="2D5648F1" w14:textId="77777777" w:rsidR="003F154C" w:rsidRDefault="003F154C" w:rsidP="003F154C">
      <w:pPr>
        <w:pStyle w:val="B1"/>
        <w:rPr>
          <w:rFonts w:eastAsia="DengXian"/>
        </w:rPr>
      </w:pPr>
      <w:r>
        <w:rPr>
          <w:rFonts w:eastAsia="DengXian"/>
        </w:rPr>
        <w:t>-</w:t>
      </w:r>
      <w:r>
        <w:rPr>
          <w:rFonts w:eastAsia="DengXian"/>
        </w:rPr>
        <w:tab/>
        <w:t>For the UE of visitor, the ability to indicate that it is a visitor UE for CAG cell of 5G NR Femto in the Registration Request.</w:t>
      </w:r>
    </w:p>
    <w:p w14:paraId="1493F4FE" w14:textId="77777777" w:rsidR="003F154C" w:rsidRDefault="003F154C" w:rsidP="003F154C">
      <w:pPr>
        <w:pStyle w:val="NO"/>
        <w:rPr>
          <w:rFonts w:eastAsia="DengXian"/>
        </w:rPr>
      </w:pPr>
      <w:r>
        <w:rPr>
          <w:rFonts w:eastAsia="DengXian"/>
        </w:rPr>
        <w:t>NOTE:</w:t>
      </w:r>
      <w:r>
        <w:rPr>
          <w:rFonts w:eastAsia="DengXian"/>
        </w:rPr>
        <w:tab/>
        <w:t>The interactions between the UE and the AF takes place at application layer therefore is outside the scope of this study and this interaction has no impact on the UE.</w:t>
      </w:r>
    </w:p>
    <w:p w14:paraId="77BAE150" w14:textId="77777777" w:rsidR="003F154C" w:rsidRPr="003F154C" w:rsidRDefault="003F154C" w:rsidP="003F154C">
      <w:pPr>
        <w:rPr>
          <w:rFonts w:eastAsia="DengXian"/>
          <w:b/>
          <w:bCs/>
        </w:rPr>
      </w:pPr>
      <w:r w:rsidRPr="003F154C">
        <w:rPr>
          <w:rFonts w:eastAsia="DengXian"/>
          <w:b/>
          <w:bCs/>
        </w:rPr>
        <w:t>AF:</w:t>
      </w:r>
    </w:p>
    <w:p w14:paraId="7E9F7654" w14:textId="77777777" w:rsidR="003F154C" w:rsidRDefault="003F154C" w:rsidP="003F154C">
      <w:pPr>
        <w:pStyle w:val="B1"/>
        <w:rPr>
          <w:rFonts w:eastAsia="DengXian"/>
        </w:rPr>
      </w:pPr>
      <w:r>
        <w:rPr>
          <w:rFonts w:eastAsia="DengXian"/>
        </w:rPr>
        <w:t>-</w:t>
      </w:r>
      <w:r>
        <w:rPr>
          <w:rFonts w:eastAsia="DengXian"/>
        </w:rPr>
        <w:tab/>
        <w:t>Capability to perform the External Parameter Provisioning procedure to provide the UE identifier, allowed CAG list and validity conditions to the CMF.</w:t>
      </w:r>
    </w:p>
    <w:p w14:paraId="70D853B1" w14:textId="77777777" w:rsidR="003F154C" w:rsidRPr="003F154C" w:rsidRDefault="003F154C" w:rsidP="003F154C">
      <w:pPr>
        <w:rPr>
          <w:rFonts w:eastAsia="DengXian"/>
          <w:b/>
          <w:bCs/>
        </w:rPr>
      </w:pPr>
      <w:r w:rsidRPr="003F154C">
        <w:rPr>
          <w:rFonts w:eastAsia="DengXian"/>
          <w:b/>
          <w:bCs/>
        </w:rPr>
        <w:t>CMF:</w:t>
      </w:r>
    </w:p>
    <w:p w14:paraId="3251D311" w14:textId="77777777" w:rsidR="003F154C" w:rsidRDefault="003F154C" w:rsidP="003F154C">
      <w:pPr>
        <w:pStyle w:val="B1"/>
        <w:rPr>
          <w:rFonts w:eastAsia="DengXian"/>
        </w:rPr>
      </w:pPr>
      <w:r>
        <w:rPr>
          <w:rFonts w:eastAsia="DengXian"/>
        </w:rPr>
        <w:t>-</w:t>
      </w:r>
      <w:r>
        <w:rPr>
          <w:rFonts w:eastAsia="DengXian"/>
        </w:rPr>
        <w:tab/>
        <w:t>A new NF to store the CAG information based on the provisioned data.</w:t>
      </w:r>
    </w:p>
    <w:p w14:paraId="1084677E" w14:textId="77777777" w:rsidR="003F154C" w:rsidRPr="003F154C" w:rsidRDefault="003F154C" w:rsidP="003F154C">
      <w:pPr>
        <w:rPr>
          <w:rFonts w:eastAsia="DengXian"/>
          <w:b/>
          <w:bCs/>
        </w:rPr>
      </w:pPr>
      <w:r w:rsidRPr="003F154C">
        <w:rPr>
          <w:rFonts w:eastAsia="DengXian"/>
          <w:b/>
          <w:bCs/>
        </w:rPr>
        <w:t>AMF:</w:t>
      </w:r>
    </w:p>
    <w:p w14:paraId="356B7768" w14:textId="77777777" w:rsidR="003F154C" w:rsidRDefault="003F154C" w:rsidP="003F154C">
      <w:pPr>
        <w:pStyle w:val="B1"/>
        <w:rPr>
          <w:rFonts w:eastAsia="DengXian"/>
        </w:rPr>
      </w:pPr>
      <w:r>
        <w:rPr>
          <w:rFonts w:eastAsia="DengXian"/>
        </w:rPr>
        <w:t>-</w:t>
      </w:r>
      <w:r>
        <w:rPr>
          <w:rFonts w:eastAsia="DengXian"/>
        </w:rPr>
        <w:tab/>
        <w:t>Capability to retrieve the CAG information stored in the CMF.</w:t>
      </w:r>
    </w:p>
    <w:p w14:paraId="3E4B2624" w14:textId="77777777" w:rsidR="003F154C" w:rsidRDefault="003F154C" w:rsidP="003F154C">
      <w:pPr>
        <w:pStyle w:val="B1"/>
        <w:rPr>
          <w:rFonts w:eastAsia="DengXian"/>
        </w:rPr>
      </w:pPr>
      <w:r>
        <w:rPr>
          <w:rFonts w:eastAsia="DengXian"/>
        </w:rPr>
        <w:t>-</w:t>
      </w:r>
      <w:r>
        <w:rPr>
          <w:rFonts w:eastAsia="DengXian"/>
        </w:rPr>
        <w:tab/>
        <w:t>Capability to select CMF based on CAG ID.</w:t>
      </w:r>
    </w:p>
    <w:p w14:paraId="6394EABB" w14:textId="77777777" w:rsidR="003F154C" w:rsidRPr="003F154C" w:rsidRDefault="003F154C" w:rsidP="003F154C">
      <w:pPr>
        <w:rPr>
          <w:rFonts w:eastAsia="DengXian"/>
          <w:b/>
          <w:bCs/>
        </w:rPr>
      </w:pPr>
      <w:r w:rsidRPr="003F154C">
        <w:rPr>
          <w:rFonts w:eastAsia="DengXian"/>
          <w:b/>
          <w:bCs/>
        </w:rPr>
        <w:t>NEF:</w:t>
      </w:r>
    </w:p>
    <w:p w14:paraId="44E74B45" w14:textId="77777777" w:rsidR="003F154C" w:rsidRDefault="003F154C" w:rsidP="003F154C">
      <w:pPr>
        <w:pStyle w:val="B1"/>
        <w:rPr>
          <w:rFonts w:eastAsia="DengXian"/>
        </w:rPr>
      </w:pPr>
      <w:r>
        <w:rPr>
          <w:rFonts w:eastAsia="DengXian"/>
        </w:rPr>
        <w:t>-</w:t>
      </w:r>
      <w:r>
        <w:rPr>
          <w:rFonts w:eastAsia="DengXian"/>
        </w:rPr>
        <w:tab/>
        <w:t>Capability to select CMF based on CAG ID.</w:t>
      </w:r>
    </w:p>
    <w:p w14:paraId="3D24348D" w14:textId="77777777" w:rsidR="003F154C" w:rsidRDefault="003F154C" w:rsidP="003F154C">
      <w:pPr>
        <w:pStyle w:val="B1"/>
        <w:rPr>
          <w:rFonts w:eastAsia="DengXian"/>
        </w:rPr>
      </w:pPr>
      <w:r>
        <w:rPr>
          <w:rFonts w:eastAsia="DengXian"/>
        </w:rPr>
        <w:t>-</w:t>
      </w:r>
      <w:r>
        <w:rPr>
          <w:rFonts w:eastAsia="DengXian"/>
        </w:rPr>
        <w:tab/>
        <w:t>Capability to support the new parameter in the External Parameter Provisioning procedure.</w:t>
      </w:r>
    </w:p>
    <w:p w14:paraId="062480E6" w14:textId="77777777" w:rsidR="003F154C" w:rsidRPr="003F154C" w:rsidRDefault="003F154C" w:rsidP="003F154C">
      <w:pPr>
        <w:rPr>
          <w:rFonts w:eastAsia="DengXian"/>
          <w:b/>
          <w:bCs/>
        </w:rPr>
      </w:pPr>
      <w:r w:rsidRPr="003F154C">
        <w:rPr>
          <w:rFonts w:eastAsia="DengXian"/>
          <w:b/>
          <w:bCs/>
        </w:rPr>
        <w:t>NRF:</w:t>
      </w:r>
    </w:p>
    <w:p w14:paraId="401D0AB1" w14:textId="77777777" w:rsidR="003F154C" w:rsidRDefault="003F154C" w:rsidP="003F154C">
      <w:pPr>
        <w:pStyle w:val="B1"/>
        <w:rPr>
          <w:rFonts w:eastAsia="DengXian"/>
        </w:rPr>
      </w:pPr>
      <w:r>
        <w:rPr>
          <w:rFonts w:eastAsia="DengXian"/>
        </w:rPr>
        <w:t>-</w:t>
      </w:r>
      <w:r>
        <w:rPr>
          <w:rFonts w:eastAsia="DengXian"/>
        </w:rPr>
        <w:tab/>
        <w:t>Ability to store the CMF profile and discover the CMF based on CAG ID.</w:t>
      </w:r>
    </w:p>
    <w:p w14:paraId="61BB0A3C" w14:textId="0110B8D6" w:rsidR="00D87B6C" w:rsidRPr="007045CC" w:rsidRDefault="00D87B6C" w:rsidP="00D87B6C">
      <w:pPr>
        <w:pStyle w:val="Heading2"/>
      </w:pPr>
      <w:bookmarkStart w:id="168" w:name="_Toc177467051"/>
      <w:r w:rsidRPr="007045CC">
        <w:t>6.</w:t>
      </w:r>
      <w:r>
        <w:t>4</w:t>
      </w:r>
      <w:r w:rsidRPr="007045CC">
        <w:rPr>
          <w:rFonts w:hint="eastAsia"/>
        </w:rPr>
        <w:tab/>
      </w:r>
      <w:r w:rsidRPr="007045CC">
        <w:t>Solution</w:t>
      </w:r>
      <w:r w:rsidRPr="007045CC">
        <w:rPr>
          <w:rFonts w:hint="eastAsia"/>
        </w:rPr>
        <w:t xml:space="preserve"> #</w:t>
      </w:r>
      <w:r>
        <w:t>4</w:t>
      </w:r>
      <w:r w:rsidRPr="007045CC">
        <w:t xml:space="preserve">: </w:t>
      </w:r>
      <w:r w:rsidRPr="004929A2">
        <w:t>provisioning of subscribers allowed to access CAG cell</w:t>
      </w:r>
      <w:r w:rsidRPr="005647BC">
        <w:t xml:space="preserve"> </w:t>
      </w:r>
      <w:r>
        <w:t>using CAG subscription update from AF</w:t>
      </w:r>
      <w:bookmarkEnd w:id="168"/>
    </w:p>
    <w:p w14:paraId="5F848BB1" w14:textId="6E901208" w:rsidR="00D87B6C" w:rsidRPr="00822E86" w:rsidRDefault="00D87B6C" w:rsidP="00D87B6C">
      <w:pPr>
        <w:pStyle w:val="Heading3"/>
      </w:pPr>
      <w:bookmarkStart w:id="169" w:name="_Toc177467052"/>
      <w:r w:rsidRPr="00822E86">
        <w:t>6.</w:t>
      </w:r>
      <w:r>
        <w:t>4</w:t>
      </w:r>
      <w:r w:rsidRPr="00822E86">
        <w:t>.</w:t>
      </w:r>
      <w:r>
        <w:t>1</w:t>
      </w:r>
      <w:r w:rsidRPr="00822E86">
        <w:rPr>
          <w:rFonts w:hint="eastAsia"/>
        </w:rPr>
        <w:tab/>
        <w:t>Description</w:t>
      </w:r>
      <w:bookmarkEnd w:id="169"/>
    </w:p>
    <w:p w14:paraId="446B63F5" w14:textId="77777777" w:rsidR="00364D2C" w:rsidRDefault="00364D2C" w:rsidP="00364D2C">
      <w:r>
        <w:t>CAG owner or administrator may provision to 5GC subscribers allowed to access a CAG cell.</w:t>
      </w:r>
    </w:p>
    <w:p w14:paraId="60FD70E9" w14:textId="6A19FD4E" w:rsidR="00364D2C" w:rsidRDefault="00364D2C" w:rsidP="00364D2C">
      <w:r>
        <w:t xml:space="preserve">In principle provisioning CAG information to UDM is based on the clause 4.2.4.2 of </w:t>
      </w:r>
      <w:r w:rsidR="00641FB6">
        <w:t>TS 23.502 [</w:t>
      </w:r>
      <w:r>
        <w:t xml:space="preserve">3] and provisioning the updated CAG information is based on the clause 4.15.6.2 of </w:t>
      </w:r>
      <w:r w:rsidR="00641FB6">
        <w:t>TS 23.502 [</w:t>
      </w:r>
      <w:r>
        <w:t>3]:</w:t>
      </w:r>
    </w:p>
    <w:p w14:paraId="5426BAEC" w14:textId="77777777" w:rsidR="003F154C" w:rsidRDefault="003F154C" w:rsidP="003F154C">
      <w:pPr>
        <w:pStyle w:val="B1"/>
      </w:pPr>
      <w:r>
        <w:t>-</w:t>
      </w:r>
      <w:r>
        <w:tab/>
        <w:t>AF (CAG owner or administrator) provides UE ID (e.g. SUPI, MSISDN or GPSI), and allowed Cell information (e.g. cell ID(s), FEMTO device ID) or CAG information per PLMN ID, including Validity Time (for temporary users) per UE via Nnef_ParameterProvision_Create/Update/Delete procedures.</w:t>
      </w:r>
    </w:p>
    <w:p w14:paraId="145CB4A3" w14:textId="77777777" w:rsidR="003F154C" w:rsidRDefault="003F154C" w:rsidP="003F154C">
      <w:pPr>
        <w:pStyle w:val="B1"/>
      </w:pPr>
      <w:r>
        <w:t>-</w:t>
      </w:r>
      <w:r>
        <w:tab/>
        <w:t>NEF authorizes the request from AF, determines SUPI from GPSI/MSISDN if needed, may derive corresponding CAG information per UE and then provision into UDM.</w:t>
      </w:r>
    </w:p>
    <w:p w14:paraId="5383D889" w14:textId="77777777" w:rsidR="003F154C" w:rsidRDefault="003F154C" w:rsidP="003F154C">
      <w:pPr>
        <w:pStyle w:val="B1"/>
      </w:pPr>
      <w:r>
        <w:lastRenderedPageBreak/>
        <w:t>-</w:t>
      </w:r>
      <w:r>
        <w:tab/>
        <w:t>And UDM may provide CAG information to the corresponding UEs via UCU procedures via AMF.</w:t>
      </w:r>
    </w:p>
    <w:p w14:paraId="7E2DCA3E" w14:textId="77777777" w:rsidR="003F154C" w:rsidRDefault="003F154C" w:rsidP="003F154C">
      <w:pPr>
        <w:pStyle w:val="B1"/>
      </w:pPr>
      <w:r>
        <w:t>-</w:t>
      </w:r>
      <w:r>
        <w:tab/>
        <w:t>The result of UE provisioning can be reported to AF.</w:t>
      </w:r>
    </w:p>
    <w:p w14:paraId="0DDF7357" w14:textId="3E9BADE8" w:rsidR="003F154C" w:rsidRDefault="003F154C" w:rsidP="003F154C">
      <w:pPr>
        <w:pStyle w:val="NO"/>
      </w:pPr>
      <w:r>
        <w:t>NOTE</w:t>
      </w:r>
      <w:r w:rsidR="00B54EDA">
        <w:t> </w:t>
      </w:r>
      <w:r>
        <w:t>1:</w:t>
      </w:r>
      <w:r>
        <w:tab/>
        <w:t>When an AF in a visited PLMN wants to let the UE use the Femto service in the vPLMN, the AF should provision the CAG information to UDM as above.</w:t>
      </w:r>
    </w:p>
    <w:p w14:paraId="585EA651" w14:textId="2377A43E" w:rsidR="003F154C" w:rsidRDefault="003F154C" w:rsidP="003F154C">
      <w:pPr>
        <w:pStyle w:val="NO"/>
      </w:pPr>
      <w:r>
        <w:t>NOTE</w:t>
      </w:r>
      <w:r w:rsidR="00B54EDA">
        <w:t> </w:t>
      </w:r>
      <w:r>
        <w:t>2:</w:t>
      </w:r>
      <w:r>
        <w:tab/>
        <w:t>It is assumed that HPLMN of a target UE has a mechanism for authorizing AF that has no pre-configured relation with the HPLMN to change CAG info of the target UE, e.g</w:t>
      </w:r>
      <w:r w:rsidR="008C4BB8">
        <w:t>.</w:t>
      </w:r>
      <w:r>
        <w:t xml:space="preserve"> by using a token-based scheme. It is assumed that PLMN of 5G Femto, together with the HPLMN, has a mechanism for authorizing only AF that is used by the CAG owner to change CAG info. Specification of the needed scheme is outside the SA2 remit. It is assumed that operator deploys a necessary authorization scheme at NEF.</w:t>
      </w:r>
    </w:p>
    <w:p w14:paraId="5ABFDB9B" w14:textId="77777777" w:rsidR="003F154C" w:rsidRDefault="003F154C" w:rsidP="003F154C">
      <w:pPr>
        <w:pStyle w:val="EditorsNote"/>
      </w:pPr>
      <w:r>
        <w:t>Editor's note:</w:t>
      </w:r>
      <w:r>
        <w:tab/>
        <w:t>To be aligned with SA6 FS_CAPIF_Ph3 on how to authorize AF that has no pre-configured relation with the HPLMN (the first case in the above). FFS on how to authorize only AF that is used by the CAG owner to change CAG info at the HPLMN (the second case in the above).</w:t>
      </w:r>
    </w:p>
    <w:p w14:paraId="0B4DE364" w14:textId="3EBB5EB8" w:rsidR="00D87B6C" w:rsidRPr="00B54EDA" w:rsidRDefault="00D87B6C" w:rsidP="00D87B6C">
      <w:pPr>
        <w:pStyle w:val="Heading3"/>
      </w:pPr>
      <w:bookmarkStart w:id="170" w:name="_Toc177467053"/>
      <w:r w:rsidRPr="00B54EDA">
        <w:t>6.4.2</w:t>
      </w:r>
      <w:r w:rsidRPr="00B54EDA">
        <w:tab/>
        <w:t>Procedures</w:t>
      </w:r>
      <w:bookmarkEnd w:id="170"/>
    </w:p>
    <w:p w14:paraId="356238A9" w14:textId="77777777" w:rsidR="00C5438A" w:rsidRPr="00B54EDA" w:rsidRDefault="00C5438A" w:rsidP="00C5438A">
      <w:pPr>
        <w:pStyle w:val="Heading4"/>
      </w:pPr>
      <w:bookmarkStart w:id="171" w:name="_Toc177467054"/>
      <w:r w:rsidRPr="00B54EDA">
        <w:t>6.4.2.1</w:t>
      </w:r>
      <w:r w:rsidRPr="00B54EDA">
        <w:tab/>
      </w:r>
      <w:r w:rsidRPr="00B54EDA">
        <w:rPr>
          <w:rFonts w:hint="eastAsia"/>
        </w:rPr>
        <w:t>G</w:t>
      </w:r>
      <w:r w:rsidRPr="00B54EDA">
        <w:t>eneral</w:t>
      </w:r>
      <w:bookmarkEnd w:id="171"/>
    </w:p>
    <w:p w14:paraId="3D7A05A7" w14:textId="225D1382" w:rsidR="00D87B6C" w:rsidRPr="00B54EDA" w:rsidRDefault="00364D2C" w:rsidP="00364D2C">
      <w:r w:rsidRPr="00B54EDA">
        <w:t>The Figure 6.4</w:t>
      </w:r>
      <w:r w:rsidR="00B54EDA">
        <w:t>.2</w:t>
      </w:r>
      <w:r w:rsidRPr="00B54EDA">
        <w:t>.</w:t>
      </w:r>
      <w:r w:rsidR="00C5438A" w:rsidRPr="00B54EDA">
        <w:t>1</w:t>
      </w:r>
      <w:r w:rsidRPr="00B54EDA">
        <w:t>-1 shows the procedure for how the AF provision CAG subscriptions allowed to access CAG cell:</w:t>
      </w:r>
    </w:p>
    <w:p w14:paraId="0D379E41" w14:textId="77777777" w:rsidR="00D87B6C" w:rsidRPr="00ED17E8" w:rsidRDefault="00D87B6C" w:rsidP="00364D2C">
      <w:pPr>
        <w:pStyle w:val="TH"/>
        <w:rPr>
          <w:lang w:eastAsia="zh-CN"/>
        </w:rPr>
      </w:pPr>
      <w:r w:rsidRPr="00ED17E8">
        <w:object w:dxaOrig="15051" w:dyaOrig="7628" w14:anchorId="5F97E863">
          <v:shape id="_x0000_i1035" type="#_x0000_t75" style="width:481.45pt;height:243.55pt" o:ole="">
            <v:imagedata r:id="rId35" o:title=""/>
          </v:shape>
          <o:OLEObject Type="Embed" ProgID="Visio.Drawing.15" ShapeID="_x0000_i1035" DrawAspect="Content" ObjectID="_1788083538" r:id="rId36"/>
        </w:object>
      </w:r>
    </w:p>
    <w:p w14:paraId="29BEDB23" w14:textId="4B574DE0" w:rsidR="00D87B6C" w:rsidRPr="00ED17E8" w:rsidRDefault="00D87B6C" w:rsidP="00364D2C">
      <w:pPr>
        <w:pStyle w:val="TF"/>
      </w:pPr>
      <w:r w:rsidRPr="00ED17E8">
        <w:t>Figure 6.</w:t>
      </w:r>
      <w:r>
        <w:t>4</w:t>
      </w:r>
      <w:r w:rsidRPr="00ED17E8">
        <w:t>.2</w:t>
      </w:r>
      <w:r w:rsidR="004D6A03">
        <w:t>.1</w:t>
      </w:r>
      <w:r w:rsidRPr="00ED17E8">
        <w:t>-1: Procedures for AF to provision CAG subscriptions allowed to access CAG cell</w:t>
      </w:r>
    </w:p>
    <w:p w14:paraId="41D6F22F" w14:textId="6A69B79F" w:rsidR="00364D2C" w:rsidRDefault="00364D2C" w:rsidP="00364D2C">
      <w:pPr>
        <w:rPr>
          <w:lang w:eastAsia="zh-CN"/>
        </w:rPr>
      </w:pPr>
      <w:r>
        <w:rPr>
          <w:lang w:eastAsia="zh-CN"/>
        </w:rPr>
        <w:t>The steps of Figure 6.4.</w:t>
      </w:r>
      <w:r w:rsidR="004D6A03">
        <w:rPr>
          <w:lang w:eastAsia="zh-CN"/>
        </w:rPr>
        <w:t>2.1</w:t>
      </w:r>
      <w:r>
        <w:rPr>
          <w:lang w:eastAsia="zh-CN"/>
        </w:rPr>
        <w:t>-1 are described as follows:</w:t>
      </w:r>
    </w:p>
    <w:p w14:paraId="1C00E551" w14:textId="77777777" w:rsidR="00364D2C" w:rsidRDefault="00364D2C" w:rsidP="00364D2C">
      <w:pPr>
        <w:pStyle w:val="B1"/>
        <w:rPr>
          <w:lang w:eastAsia="zh-CN"/>
        </w:rPr>
      </w:pPr>
      <w:r>
        <w:rPr>
          <w:lang w:eastAsia="zh-CN"/>
        </w:rPr>
        <w:t>1.</w:t>
      </w:r>
      <w:r>
        <w:rPr>
          <w:lang w:eastAsia="zh-CN"/>
        </w:rPr>
        <w:tab/>
        <w:t>The AF provides UE ID (e.g. SUPI, MSISDN or GPSI), allowed Cell information (e.g. cell ID(s), FEMTO device ID) or CAG information including Validity Time (for temporary users) per UE via Nnef_ParameterProvision_Create/Update/Delete procedures.</w:t>
      </w:r>
    </w:p>
    <w:p w14:paraId="27E86A9D" w14:textId="77777777" w:rsidR="00364D2C" w:rsidRDefault="00364D2C" w:rsidP="00364D2C">
      <w:pPr>
        <w:pStyle w:val="B1"/>
        <w:rPr>
          <w:lang w:eastAsia="zh-CN"/>
        </w:rPr>
      </w:pPr>
      <w:r>
        <w:rPr>
          <w:lang w:eastAsia="zh-CN"/>
        </w:rPr>
        <w:t>2.</w:t>
      </w:r>
      <w:r>
        <w:rPr>
          <w:lang w:eastAsia="zh-CN"/>
        </w:rPr>
        <w:tab/>
        <w:t>NEF authorizes the request from AF, determines SUPI from GPSI/MSISDN if needed and, may derive corresponding CAG information or allowed Cell information per UE and then provisioned into UDM.</w:t>
      </w:r>
    </w:p>
    <w:p w14:paraId="0C8AD130" w14:textId="77777777" w:rsidR="00364D2C" w:rsidRDefault="00364D2C" w:rsidP="00364D2C">
      <w:pPr>
        <w:pStyle w:val="B1"/>
        <w:rPr>
          <w:lang w:eastAsia="zh-CN"/>
        </w:rPr>
      </w:pPr>
      <w:r>
        <w:rPr>
          <w:lang w:eastAsia="zh-CN"/>
        </w:rPr>
        <w:t>3/5.</w:t>
      </w:r>
      <w:r>
        <w:rPr>
          <w:lang w:eastAsia="zh-CN"/>
        </w:rPr>
        <w:tab/>
        <w:t>UDM is provisioned CAG information and can be updated to UDR also.</w:t>
      </w:r>
    </w:p>
    <w:p w14:paraId="2BAEF71C" w14:textId="77777777" w:rsidR="00364D2C" w:rsidRDefault="00364D2C" w:rsidP="00364D2C">
      <w:pPr>
        <w:pStyle w:val="B1"/>
        <w:rPr>
          <w:lang w:eastAsia="zh-CN"/>
        </w:rPr>
      </w:pPr>
      <w:r>
        <w:rPr>
          <w:lang w:eastAsia="zh-CN"/>
        </w:rPr>
        <w:t>6.</w:t>
      </w:r>
      <w:r>
        <w:rPr>
          <w:lang w:eastAsia="zh-CN"/>
        </w:rPr>
        <w:tab/>
        <w:t>UDM sets the CAG information update indicator to confirm its update.</w:t>
      </w:r>
    </w:p>
    <w:p w14:paraId="3754ABB2" w14:textId="77777777" w:rsidR="00364D2C" w:rsidRDefault="00364D2C" w:rsidP="00364D2C">
      <w:pPr>
        <w:pStyle w:val="B1"/>
        <w:rPr>
          <w:lang w:eastAsia="zh-CN"/>
        </w:rPr>
      </w:pPr>
      <w:r>
        <w:rPr>
          <w:lang w:eastAsia="zh-CN"/>
        </w:rPr>
        <w:t>7-10.</w:t>
      </w:r>
      <w:r>
        <w:rPr>
          <w:lang w:eastAsia="zh-CN"/>
        </w:rPr>
        <w:tab/>
        <w:t>CAG information is provisioned.</w:t>
      </w:r>
    </w:p>
    <w:p w14:paraId="60388A9A" w14:textId="77777777" w:rsidR="00364D2C" w:rsidRDefault="00364D2C" w:rsidP="00364D2C">
      <w:pPr>
        <w:pStyle w:val="B1"/>
        <w:rPr>
          <w:lang w:eastAsia="zh-CN"/>
        </w:rPr>
      </w:pPr>
      <w:r>
        <w:rPr>
          <w:lang w:eastAsia="zh-CN"/>
        </w:rPr>
        <w:t>11-12.</w:t>
      </w:r>
      <w:r>
        <w:rPr>
          <w:lang w:eastAsia="zh-CN"/>
        </w:rPr>
        <w:tab/>
        <w:t>CAG information update result is notified to the AF via NEF.</w:t>
      </w:r>
    </w:p>
    <w:p w14:paraId="303DD4F0" w14:textId="77777777" w:rsidR="004D6A03" w:rsidRPr="00B54EDA" w:rsidRDefault="004D6A03" w:rsidP="004D6A03">
      <w:pPr>
        <w:pStyle w:val="Heading4"/>
      </w:pPr>
      <w:bookmarkStart w:id="172" w:name="_Toc177467055"/>
      <w:r w:rsidRPr="00B54EDA">
        <w:lastRenderedPageBreak/>
        <w:t>6.4.2.2</w:t>
      </w:r>
      <w:r w:rsidRPr="00B54EDA">
        <w:tab/>
        <w:t>AF request redirection</w:t>
      </w:r>
      <w:bookmarkEnd w:id="172"/>
    </w:p>
    <w:p w14:paraId="4F1EC0A5" w14:textId="77777777" w:rsidR="004D6A03" w:rsidRPr="00B54EDA" w:rsidRDefault="004D6A03" w:rsidP="004D6A03">
      <w:r w:rsidRPr="00B54EDA">
        <w:t>Figure 6.4.2.2-1 shows the procedure for how NEF redirects AF request:</w:t>
      </w:r>
    </w:p>
    <w:p w14:paraId="69D16264" w14:textId="77777777" w:rsidR="004D6A03" w:rsidRPr="00B54EDA" w:rsidRDefault="004D6A03" w:rsidP="00B54EDA">
      <w:pPr>
        <w:pStyle w:val="TH"/>
      </w:pPr>
      <w:r w:rsidRPr="00B54EDA">
        <w:object w:dxaOrig="5800" w:dyaOrig="3661" w14:anchorId="78E97BC3">
          <v:shape id="_x0000_i1036" type="#_x0000_t75" style="width:232.3pt;height:146.5pt" o:ole="">
            <v:imagedata r:id="rId37" o:title=""/>
          </v:shape>
          <o:OLEObject Type="Embed" ProgID="Visio.Drawing.15" ShapeID="_x0000_i1036" DrawAspect="Content" ObjectID="_1788083539" r:id="rId38"/>
        </w:object>
      </w:r>
    </w:p>
    <w:p w14:paraId="20B8781D" w14:textId="77777777" w:rsidR="004D6A03" w:rsidRPr="00B54EDA" w:rsidRDefault="004D6A03" w:rsidP="00B54EDA">
      <w:pPr>
        <w:pStyle w:val="TF"/>
      </w:pPr>
      <w:r w:rsidRPr="00B54EDA">
        <w:t>Figure 6.4.2.2-1: Procedure for AF request redirection</w:t>
      </w:r>
    </w:p>
    <w:p w14:paraId="5FE4A595" w14:textId="77777777" w:rsidR="004D6A03" w:rsidRPr="00524811" w:rsidRDefault="004D6A03" w:rsidP="004D6A03">
      <w:r w:rsidRPr="00CC0F58">
        <w:t>The steps of Figure 6.4.2.</w:t>
      </w:r>
      <w:r>
        <w:t>2</w:t>
      </w:r>
      <w:r w:rsidRPr="00CC0F58">
        <w:t>-1 are described as follows:</w:t>
      </w:r>
    </w:p>
    <w:p w14:paraId="5187E44E" w14:textId="77777777" w:rsidR="00B54EDA" w:rsidRDefault="00B54EDA" w:rsidP="00B54EDA">
      <w:pPr>
        <w:pStyle w:val="B1"/>
      </w:pPr>
      <w:r>
        <w:t>1.</w:t>
      </w:r>
      <w:r>
        <w:tab/>
        <w:t>AF provides information to NEF in the Serving PLMN as in step 1 of Figure 6.4.2.1-1.</w:t>
      </w:r>
    </w:p>
    <w:p w14:paraId="0BDE663F" w14:textId="77777777" w:rsidR="00B54EDA" w:rsidRDefault="00B54EDA" w:rsidP="00B54EDA">
      <w:pPr>
        <w:pStyle w:val="B1"/>
      </w:pPr>
      <w:r>
        <w:t>2.</w:t>
      </w:r>
      <w:r>
        <w:tab/>
        <w:t>When the UE ID is for a roaming UE, NEF sends back to AF an HTTP response indicating redirection to an NEF in HPLMN of the UE.</w:t>
      </w:r>
    </w:p>
    <w:p w14:paraId="19F9EF9B" w14:textId="77777777" w:rsidR="00B54EDA" w:rsidRDefault="00B54EDA" w:rsidP="00B54EDA">
      <w:pPr>
        <w:pStyle w:val="B1"/>
      </w:pPr>
      <w:r>
        <w:t>3.</w:t>
      </w:r>
      <w:r>
        <w:tab/>
        <w:t>AF provides information to NEF in HPLMN of the UE as in step 1 of Figure 6.4.2.1-1.</w:t>
      </w:r>
    </w:p>
    <w:p w14:paraId="0AD03145" w14:textId="77777777" w:rsidR="00B54EDA" w:rsidRDefault="00B54EDA" w:rsidP="00B54EDA">
      <w:pPr>
        <w:pStyle w:val="B1"/>
      </w:pPr>
      <w:r>
        <w:t>4.</w:t>
      </w:r>
      <w:r>
        <w:tab/>
        <w:t>Step 2 and onwards of Figure 6.4.2.1-1 continue.</w:t>
      </w:r>
    </w:p>
    <w:p w14:paraId="1DF628CD" w14:textId="77777777" w:rsidR="00B54EDA" w:rsidRDefault="00B54EDA" w:rsidP="00B54EDA">
      <w:pPr>
        <w:pStyle w:val="NO"/>
      </w:pPr>
      <w:r>
        <w:t>NOTE:</w:t>
      </w:r>
      <w:r>
        <w:tab/>
        <w:t>It is assumed that HPLMN of a target UE and PLMN that 5G Femto serves have SLA to allow the redirection described in this clause.</w:t>
      </w:r>
    </w:p>
    <w:p w14:paraId="10DD6ECF" w14:textId="00FA787D" w:rsidR="00D87B6C" w:rsidRPr="00ED17E8" w:rsidRDefault="00D87B6C" w:rsidP="00D87B6C">
      <w:pPr>
        <w:pStyle w:val="Heading3"/>
        <w:rPr>
          <w:lang w:eastAsia="zh-CN"/>
        </w:rPr>
      </w:pPr>
      <w:bookmarkStart w:id="173" w:name="_Toc177467056"/>
      <w:r w:rsidRPr="00ED17E8">
        <w:rPr>
          <w:lang w:eastAsia="zh-CN"/>
        </w:rPr>
        <w:t>6.</w:t>
      </w:r>
      <w:r w:rsidR="00C70671">
        <w:rPr>
          <w:lang w:eastAsia="zh-CN"/>
        </w:rPr>
        <w:t>4</w:t>
      </w:r>
      <w:r w:rsidRPr="00ED17E8">
        <w:rPr>
          <w:lang w:eastAsia="zh-CN"/>
        </w:rPr>
        <w:t>.3</w:t>
      </w:r>
      <w:r w:rsidRPr="00ED17E8">
        <w:rPr>
          <w:lang w:eastAsia="zh-CN"/>
        </w:rPr>
        <w:tab/>
      </w:r>
      <w:r w:rsidRPr="00ED17E8">
        <w:t>Impacts on services, entities and interfaces</w:t>
      </w:r>
      <w:bookmarkEnd w:id="173"/>
    </w:p>
    <w:p w14:paraId="368500E9" w14:textId="77777777" w:rsidR="00B54EDA" w:rsidRPr="00B54EDA" w:rsidRDefault="00B54EDA" w:rsidP="00B54EDA">
      <w:pPr>
        <w:rPr>
          <w:rFonts w:eastAsia="DengXian"/>
          <w:b/>
          <w:bCs/>
        </w:rPr>
      </w:pPr>
      <w:bookmarkStart w:id="174" w:name="_Toc250980595"/>
      <w:bookmarkStart w:id="175" w:name="_Toc326037266"/>
      <w:bookmarkStart w:id="176" w:name="_Toc510604411"/>
      <w:bookmarkStart w:id="177" w:name="_Toc92875665"/>
      <w:bookmarkStart w:id="178" w:name="_Toc93070689"/>
      <w:bookmarkStart w:id="179" w:name="_Toc310438366"/>
      <w:bookmarkStart w:id="180" w:name="_Toc324232216"/>
      <w:bookmarkStart w:id="181" w:name="_Toc326248735"/>
      <w:bookmarkStart w:id="182" w:name="_Toc510604412"/>
      <w:bookmarkEnd w:id="137"/>
      <w:bookmarkEnd w:id="138"/>
      <w:bookmarkEnd w:id="139"/>
      <w:r w:rsidRPr="00B54EDA">
        <w:rPr>
          <w:rFonts w:eastAsia="DengXian"/>
          <w:b/>
          <w:bCs/>
        </w:rPr>
        <w:t>UDM:</w:t>
      </w:r>
    </w:p>
    <w:p w14:paraId="108EAB47" w14:textId="77777777" w:rsidR="00B54EDA" w:rsidRDefault="00B54EDA" w:rsidP="00B54EDA">
      <w:pPr>
        <w:pStyle w:val="B1"/>
        <w:rPr>
          <w:rFonts w:eastAsia="DengXian"/>
        </w:rPr>
      </w:pPr>
      <w:r>
        <w:rPr>
          <w:rFonts w:eastAsia="DengXian"/>
        </w:rPr>
        <w:t>-</w:t>
      </w:r>
      <w:r>
        <w:rPr>
          <w:rFonts w:eastAsia="DengXian"/>
        </w:rPr>
        <w:tab/>
        <w:t>CAG information for UE(s) are provisioned from AF via NEF and notify the result of provisioning to NEF (step 11 of Figure 6.4.2.1-1).</w:t>
      </w:r>
    </w:p>
    <w:p w14:paraId="513DD811" w14:textId="77777777" w:rsidR="00B54EDA" w:rsidRPr="00B54EDA" w:rsidRDefault="00B54EDA" w:rsidP="00B54EDA">
      <w:pPr>
        <w:rPr>
          <w:rFonts w:eastAsia="DengXian"/>
          <w:b/>
          <w:bCs/>
        </w:rPr>
      </w:pPr>
      <w:r w:rsidRPr="00B54EDA">
        <w:rPr>
          <w:rFonts w:eastAsia="DengXian"/>
          <w:b/>
          <w:bCs/>
        </w:rPr>
        <w:t>NEF:</w:t>
      </w:r>
    </w:p>
    <w:p w14:paraId="0116E497" w14:textId="77777777" w:rsidR="00B54EDA" w:rsidRDefault="00B54EDA" w:rsidP="00B54EDA">
      <w:pPr>
        <w:pStyle w:val="B1"/>
        <w:rPr>
          <w:rFonts w:eastAsia="DengXian"/>
        </w:rPr>
      </w:pPr>
      <w:r>
        <w:rPr>
          <w:rFonts w:eastAsia="DengXian"/>
        </w:rPr>
        <w:t>-</w:t>
      </w:r>
      <w:r>
        <w:rPr>
          <w:rFonts w:eastAsia="DengXian"/>
        </w:rPr>
        <w:tab/>
        <w:t>To receive and authorize CAG owner or administrator's input (UE ID, allowed Cell information or CAG information) with assistance of CAPIF and, if required, change them into 5GS term (e.g. CAG information) and provide UDM.</w:t>
      </w:r>
    </w:p>
    <w:p w14:paraId="1078104A" w14:textId="5756B14B" w:rsidR="00B54EDA" w:rsidRDefault="00B54EDA" w:rsidP="00B54EDA">
      <w:pPr>
        <w:pStyle w:val="B1"/>
        <w:rPr>
          <w:rFonts w:eastAsia="DengXian"/>
        </w:rPr>
      </w:pPr>
      <w:r>
        <w:rPr>
          <w:rFonts w:eastAsia="DengXian"/>
        </w:rPr>
        <w:t>-</w:t>
      </w:r>
      <w:r>
        <w:rPr>
          <w:rFonts w:eastAsia="DengXian"/>
        </w:rPr>
        <w:tab/>
        <w:t>To receive notification of the result of provisioning from UDM and forward it to AF (see step 12 of Figure 6.4.2.1-1).</w:t>
      </w:r>
    </w:p>
    <w:p w14:paraId="36E94DEF" w14:textId="77777777" w:rsidR="00B54EDA" w:rsidRDefault="00B54EDA" w:rsidP="00B54EDA">
      <w:pPr>
        <w:pStyle w:val="B1"/>
        <w:rPr>
          <w:rFonts w:eastAsia="DengXian"/>
        </w:rPr>
      </w:pPr>
      <w:r>
        <w:rPr>
          <w:rFonts w:eastAsia="DengXian"/>
        </w:rPr>
        <w:t>-</w:t>
      </w:r>
      <w:r>
        <w:rPr>
          <w:rFonts w:eastAsia="DengXian"/>
        </w:rPr>
        <w:tab/>
        <w:t>To redirect AF request to an NEF in HPLMN of a roaming UE.</w:t>
      </w:r>
    </w:p>
    <w:p w14:paraId="03306CBC" w14:textId="77777777" w:rsidR="00B54EDA" w:rsidRPr="00B54EDA" w:rsidRDefault="00B54EDA" w:rsidP="00B54EDA">
      <w:pPr>
        <w:rPr>
          <w:rFonts w:eastAsia="DengXian"/>
          <w:b/>
          <w:bCs/>
        </w:rPr>
      </w:pPr>
      <w:r w:rsidRPr="00B54EDA">
        <w:rPr>
          <w:rFonts w:eastAsia="DengXian"/>
          <w:b/>
          <w:bCs/>
        </w:rPr>
        <w:t>AF:</w:t>
      </w:r>
    </w:p>
    <w:p w14:paraId="5DCA5905" w14:textId="77777777" w:rsidR="00B54EDA" w:rsidRDefault="00B54EDA" w:rsidP="00B54EDA">
      <w:pPr>
        <w:pStyle w:val="B1"/>
        <w:rPr>
          <w:rFonts w:eastAsia="DengXian"/>
        </w:rPr>
      </w:pPr>
      <w:r>
        <w:rPr>
          <w:rFonts w:eastAsia="DengXian"/>
        </w:rPr>
        <w:t>-</w:t>
      </w:r>
      <w:r>
        <w:rPr>
          <w:rFonts w:eastAsia="DengXian"/>
        </w:rPr>
        <w:tab/>
        <w:t>To provide UE ID and allowed Cell information or CAG information to 5GC.</w:t>
      </w:r>
    </w:p>
    <w:p w14:paraId="25FBBE55" w14:textId="1D38958A" w:rsidR="006F2C72" w:rsidRPr="00B54EDA" w:rsidRDefault="006F2C72" w:rsidP="006F2C72">
      <w:pPr>
        <w:pStyle w:val="Heading2"/>
        <w:rPr>
          <w:rFonts w:eastAsia="DengXian"/>
        </w:rPr>
      </w:pPr>
      <w:bookmarkStart w:id="183" w:name="_Toc177467057"/>
      <w:r w:rsidRPr="00B54EDA">
        <w:rPr>
          <w:rFonts w:eastAsia="DengXian"/>
        </w:rPr>
        <w:lastRenderedPageBreak/>
        <w:t>6.5</w:t>
      </w:r>
      <w:r w:rsidRPr="00B54EDA">
        <w:rPr>
          <w:rFonts w:hint="eastAsia"/>
        </w:rPr>
        <w:tab/>
      </w:r>
      <w:r w:rsidRPr="00B54EDA">
        <w:rPr>
          <w:rFonts w:eastAsia="DengXian"/>
        </w:rPr>
        <w:t>Solution</w:t>
      </w:r>
      <w:r w:rsidRPr="00B54EDA">
        <w:rPr>
          <w:rFonts w:eastAsia="DengXian" w:hint="eastAsia"/>
        </w:rPr>
        <w:t xml:space="preserve"> #</w:t>
      </w:r>
      <w:r w:rsidRPr="00B54EDA">
        <w:rPr>
          <w:rFonts w:eastAsia="DengXian"/>
        </w:rPr>
        <w:t>5: Handover from/to CSG cell to/from CAG cell using mapped CAG/CSG ID</w:t>
      </w:r>
      <w:bookmarkEnd w:id="183"/>
    </w:p>
    <w:p w14:paraId="45C194C7" w14:textId="4A5E60C6" w:rsidR="006F2C72" w:rsidRPr="00B54EDA" w:rsidRDefault="006F2C72" w:rsidP="005712C9">
      <w:pPr>
        <w:pStyle w:val="Heading3"/>
        <w:rPr>
          <w:rFonts w:eastAsia="DengXian"/>
        </w:rPr>
      </w:pPr>
      <w:bookmarkStart w:id="184" w:name="_Toc500949099"/>
      <w:bookmarkStart w:id="185" w:name="_Toc92875662"/>
      <w:bookmarkStart w:id="186" w:name="_Toc93070686"/>
      <w:bookmarkStart w:id="187" w:name="_Toc177467058"/>
      <w:r w:rsidRPr="005712C9">
        <w:rPr>
          <w:rFonts w:eastAsia="DengXian"/>
        </w:rPr>
        <w:t>6.</w:t>
      </w:r>
      <w:r w:rsidR="00914E8E" w:rsidRPr="005712C9">
        <w:rPr>
          <w:rFonts w:eastAsia="DengXian"/>
        </w:rPr>
        <w:t>5</w:t>
      </w:r>
      <w:r w:rsidRPr="005712C9">
        <w:rPr>
          <w:rFonts w:eastAsia="DengXian"/>
        </w:rPr>
        <w:t>.1</w:t>
      </w:r>
      <w:r w:rsidRPr="005712C9">
        <w:tab/>
      </w:r>
      <w:r w:rsidRPr="005712C9">
        <w:rPr>
          <w:rFonts w:eastAsia="DengXian"/>
        </w:rPr>
        <w:t>Description</w:t>
      </w:r>
      <w:bookmarkEnd w:id="184"/>
      <w:bookmarkEnd w:id="185"/>
      <w:bookmarkEnd w:id="186"/>
      <w:bookmarkEnd w:id="187"/>
    </w:p>
    <w:p w14:paraId="36836437" w14:textId="77777777" w:rsidR="00B54EDA" w:rsidRDefault="00B54EDA" w:rsidP="00B54EDA">
      <w:r>
        <w:t>In LTE Femto, Closed Subscriber Group (CSG) identifies a group of subscribers who are permitted/allowed to access one or more CSG cells of the PLMN identified by CSG ID(s). A CSG cell is a cell broadcasting one or several CSG IDs. The CSG membership of a UE is configured in the user subscription data and on the UE. If a UE tries to connect to a CSG cell the network (MME) checks whether the UE is allowed to do so considering the subscription data.</w:t>
      </w:r>
    </w:p>
    <w:p w14:paraId="3440EF92" w14:textId="77777777" w:rsidR="00B54EDA" w:rsidRDefault="00B54EDA" w:rsidP="00B54EDA">
      <w:r>
        <w:t>In 5G, a Closed Access Group (CAG) identifies a group of subscribers who are permitted/allowed to access one or more CAG cells associated to the CAG ID. A CAG cell is a cell broadcasting one or several CAG IDs. The CAG concept is like the CSG concept in EPS but was originally introduced in the context of PNI-NPNs to prevent UE(s), which are not allowed to access the NPN via the associated cell(s), from automatically selecting and accessing the associated CAG cell(s). The CAG based access control was introduced in 3GPP Release-16.</w:t>
      </w:r>
    </w:p>
    <w:p w14:paraId="72357579" w14:textId="77777777" w:rsidR="00B54EDA" w:rsidRDefault="00B54EDA" w:rsidP="00B54EDA">
      <w:r>
        <w:t>As a part of KI#1, it is noted that the mobility scenarios for a UE (i.e. moving from/to a CSG cell of HeNB to/from a CAG cell of 5G Femto) are going to be studied. These mobility scenarios would be valid as the deployment of 5G Femto may start on top of an existing LTE Femto deployment such as in an Enterprise deployment.</w:t>
      </w:r>
    </w:p>
    <w:p w14:paraId="7E30829B" w14:textId="77777777" w:rsidR="00B54EDA" w:rsidRDefault="00B54EDA" w:rsidP="00B54EDA">
      <w:r>
        <w:t>In this solution, the handover from/to CSG cell to/from CAG cell of 5G Femto is provided with an assumption that the CAG concept as defined for PNI-NPN is re-used for 5G Femto deployments. This solution proposes:</w:t>
      </w:r>
    </w:p>
    <w:p w14:paraId="2697C74D" w14:textId="77777777" w:rsidR="00B54EDA" w:rsidRDefault="00B54EDA" w:rsidP="00B54EDA">
      <w:pPr>
        <w:pStyle w:val="B1"/>
      </w:pPr>
      <w:r>
        <w:t>-</w:t>
      </w:r>
      <w:r>
        <w:tab/>
        <w:t>to reuse the existing access control mechanisms at the source side based on a CSG ID (for the mobility from a CSG cell to a CAG cell of 5G Femto), and based on a CAG ID (for the mobility from a CAG cell of 5G Femto to a CSG cell); and</w:t>
      </w:r>
    </w:p>
    <w:p w14:paraId="5BF64F13" w14:textId="77777777" w:rsidR="00B54EDA" w:rsidRDefault="00B54EDA" w:rsidP="00B54EDA">
      <w:pPr>
        <w:pStyle w:val="B1"/>
      </w:pPr>
      <w:r>
        <w:t>-</w:t>
      </w:r>
      <w:r>
        <w:tab/>
        <w:t>to support access control for the moving UE at the source cell in order to mitigate any unnecessary signalling that may happen if the UE is not allowed to access the target CSG or CAG cell.</w:t>
      </w:r>
    </w:p>
    <w:p w14:paraId="6DDA1BCD" w14:textId="4C885FB2" w:rsidR="006F2C72" w:rsidRPr="00B54EDA" w:rsidRDefault="00B54EDA" w:rsidP="00B54EDA">
      <w:r>
        <w:t>The benefit of the proposed solution is that it enables to support the mobility from/to LTE Femto CSG cells in a system which already supports CAG access control (due to NPN or access to 5G Femto cells) without any further impacts than provisioning of a dedicated partition of CAG IDs. More specifically, the 5G source system is required to reserve CAG IDs with the leftmost five bits set to zeros, for supporting mobility from/to a CSG cell. This means that the remaining number of CAG IDs to be used for the 5G intra-system (e.g. NPN or CAG cell of 5G Femto) is reduced from 2^32 into (2^32 - 2^27) which means a reduction of only about 3 percent maximum (if all range is used). Such a reduction can be considered as minor and acceptable for the 5G intra-system operation. Accordingly, this requires the operator to reserve the partition of CAG IDs and not use it other than for supporting mobility from/to a CSG cell.</w:t>
      </w:r>
    </w:p>
    <w:p w14:paraId="179A7021" w14:textId="6CB502BC" w:rsidR="006F2C72" w:rsidRPr="00B54EDA" w:rsidRDefault="006F2C72" w:rsidP="006F2C72">
      <w:pPr>
        <w:pStyle w:val="Heading3"/>
        <w:rPr>
          <w:rFonts w:eastAsia="DengXian"/>
        </w:rPr>
      </w:pPr>
      <w:bookmarkStart w:id="188" w:name="_Toc500949101"/>
      <w:bookmarkStart w:id="189" w:name="_Toc92875663"/>
      <w:bookmarkStart w:id="190" w:name="_Toc93070687"/>
      <w:bookmarkStart w:id="191" w:name="_Toc177467059"/>
      <w:r w:rsidRPr="00B54EDA">
        <w:rPr>
          <w:rFonts w:eastAsia="DengXian"/>
        </w:rPr>
        <w:t>6.</w:t>
      </w:r>
      <w:r w:rsidR="00914E8E" w:rsidRPr="00B54EDA">
        <w:rPr>
          <w:rFonts w:eastAsia="DengXian"/>
        </w:rPr>
        <w:t>5</w:t>
      </w:r>
      <w:r w:rsidRPr="00B54EDA">
        <w:rPr>
          <w:rFonts w:eastAsia="DengXian"/>
        </w:rPr>
        <w:t>.2</w:t>
      </w:r>
      <w:r w:rsidRPr="00B54EDA">
        <w:tab/>
      </w:r>
      <w:r w:rsidRPr="00B54EDA">
        <w:rPr>
          <w:rFonts w:eastAsia="DengXian"/>
        </w:rPr>
        <w:t>Procedures</w:t>
      </w:r>
      <w:bookmarkEnd w:id="188"/>
      <w:bookmarkEnd w:id="189"/>
      <w:bookmarkEnd w:id="190"/>
      <w:bookmarkEnd w:id="191"/>
    </w:p>
    <w:p w14:paraId="7FA10473" w14:textId="77777777" w:rsidR="00B54EDA" w:rsidRDefault="00B54EDA" w:rsidP="00B54EDA">
      <w:r>
        <w:t>The following figure represents a high-level procedure of the solution.</w:t>
      </w:r>
    </w:p>
    <w:p w14:paraId="0289AAEF" w14:textId="77777777" w:rsidR="00B54EDA" w:rsidRDefault="00B54EDA" w:rsidP="00B54EDA">
      <w:pPr>
        <w:pStyle w:val="EditorsNote"/>
      </w:pPr>
      <w:r>
        <w:t>Editor's note:</w:t>
      </w:r>
      <w:r>
        <w:tab/>
        <w:t>How source RAN recognize the CSG/CAG Id of the target 5G(4G) cell based on measurement report containing E-UTRA(NR) measurement IE is FFS.</w:t>
      </w:r>
    </w:p>
    <w:p w14:paraId="448F7A80" w14:textId="77777777" w:rsidR="006F2C72" w:rsidRPr="00B54EDA" w:rsidRDefault="006F2C72" w:rsidP="00B54EDA">
      <w:pPr>
        <w:pStyle w:val="TH"/>
      </w:pPr>
      <w:r w:rsidRPr="00B54EDA">
        <w:object w:dxaOrig="11025" w:dyaOrig="7500" w14:anchorId="280E4FEF">
          <v:shape id="_x0000_i1037" type="#_x0000_t75" style="width:480.85pt;height:325.55pt" o:ole="">
            <v:imagedata r:id="rId39" o:title=""/>
          </v:shape>
          <o:OLEObject Type="Embed" ProgID="Visio.Drawing.15" ShapeID="_x0000_i1037" DrawAspect="Content" ObjectID="_1788083540" r:id="rId40"/>
        </w:object>
      </w:r>
    </w:p>
    <w:p w14:paraId="4F5B6008" w14:textId="47D740E5" w:rsidR="006F2C72" w:rsidRPr="00B54EDA" w:rsidRDefault="006F2C72" w:rsidP="00B54EDA">
      <w:pPr>
        <w:pStyle w:val="TF"/>
      </w:pPr>
      <w:r w:rsidRPr="00B54EDA">
        <w:t>Figure 6.5.2-1: UE mobility from CAG cell of 5G Femto to 4G CSG cell</w:t>
      </w:r>
    </w:p>
    <w:p w14:paraId="1019AC41" w14:textId="77777777" w:rsidR="00B54EDA" w:rsidRDefault="00B54EDA" w:rsidP="00B54EDA">
      <w:pPr>
        <w:pStyle w:val="B1"/>
      </w:pPr>
      <w:r>
        <w:t>0a.</w:t>
      </w:r>
      <w:r>
        <w:tab/>
        <w:t>5GS is configured in a way that the existing CAG ID values are partitioned to reserve CAG IDs with leftmost five bits set to zeros, for supporting mobility from/to a CSG cell.</w:t>
      </w:r>
    </w:p>
    <w:p w14:paraId="4B036A3C" w14:textId="77777777" w:rsidR="00B54EDA" w:rsidRDefault="00B54EDA" w:rsidP="00B54EDA">
      <w:pPr>
        <w:pStyle w:val="B1"/>
      </w:pPr>
      <w:r>
        <w:t>0b.</w:t>
      </w:r>
      <w:r>
        <w:tab/>
        <w:t>It is assumed that UE is configured with the allowed CAG and CSG list for access to CAG and CSG cells when the registered PLMN sends allowed CAG list during the registration procedure or UE configuration update procedure.</w:t>
      </w:r>
    </w:p>
    <w:p w14:paraId="330AFB93" w14:textId="77777777" w:rsidR="00B54EDA" w:rsidRDefault="00B54EDA" w:rsidP="00B54EDA">
      <w:pPr>
        <w:pStyle w:val="B1"/>
      </w:pPr>
      <w:r>
        <w:t>1.</w:t>
      </w:r>
      <w:r>
        <w:tab/>
        <w:t>Target 4G CSG cell broadcasts a CSG ID(s) over SIB1.</w:t>
      </w:r>
    </w:p>
    <w:p w14:paraId="4548C751" w14:textId="77777777" w:rsidR="00B54EDA" w:rsidRDefault="00B54EDA" w:rsidP="00B54EDA">
      <w:pPr>
        <w:pStyle w:val="B1"/>
      </w:pPr>
      <w:r>
        <w:t>2.</w:t>
      </w:r>
      <w:r>
        <w:tab/>
        <w:t>The UE reads the CSG ID of the target CSG cell and constructs a mapped CAG ID. The UE can construct a mapped CAG ID for a CSG cell where the mapped CAG ID is an encoding of partitioned CAG IDs to CSG IDs and can be obtained with 32-bit bitstring by setting five zeros as leftmost bits followed by the 27 bits of the CSG ID of a CSG cell.</w:t>
      </w:r>
    </w:p>
    <w:p w14:paraId="0FC441B6" w14:textId="77777777" w:rsidR="00B54EDA" w:rsidRDefault="00B54EDA" w:rsidP="00B54EDA">
      <w:pPr>
        <w:pStyle w:val="B1"/>
      </w:pPr>
      <w:r>
        <w:t>3.</w:t>
      </w:r>
      <w:r>
        <w:tab/>
        <w:t>The UE sends to the source 5GS a 5G measurement report message including the mapped CAG ID constructed at step 2. In this step, there is no change on the existing measurement reporting procedure as the reported mapped CAG ID is aligned with the existing CAG ID concept.</w:t>
      </w:r>
    </w:p>
    <w:p w14:paraId="2EC3D396" w14:textId="77777777" w:rsidR="00B54EDA" w:rsidRDefault="00B54EDA" w:rsidP="00B54EDA">
      <w:pPr>
        <w:pStyle w:val="B1"/>
      </w:pPr>
      <w:r>
        <w:t>4.</w:t>
      </w:r>
      <w:r>
        <w:tab/>
        <w:t>The source 5GS uses the mapped CAG ID to perform the access control in the same way as dealing with the existing intra-system CAG ID access control (e.g. for NPN).</w:t>
      </w:r>
    </w:p>
    <w:p w14:paraId="64145092" w14:textId="16A1D232" w:rsidR="006F2C72" w:rsidRPr="00B54EDA" w:rsidRDefault="00B54EDA" w:rsidP="00B54EDA">
      <w:r>
        <w:t xml:space="preserve">In the proposed solution, the source 5GS performs the access control without any changes to the existing mechanism. When the source 5GS concludes that the UE is allowed to access to the target cell, the existing procedure in Figure 4.11.1.2.1-1 of </w:t>
      </w:r>
      <w:r w:rsidR="00641FB6">
        <w:t>TS 23.502 [</w:t>
      </w:r>
      <w:r>
        <w:t>3] continues from step 3. When the source 5GS concludes that the UE is not allowed to access to the target cell, the handover procedure stops and no further signalling to/access control is needed.</w:t>
      </w:r>
    </w:p>
    <w:p w14:paraId="7A63ED44" w14:textId="1B948FFA" w:rsidR="006F2C72" w:rsidRPr="00B54EDA" w:rsidRDefault="006F2C72" w:rsidP="00B54EDA">
      <w:pPr>
        <w:pStyle w:val="TH"/>
      </w:pPr>
      <w:r w:rsidRPr="00B54EDA">
        <w:object w:dxaOrig="11025" w:dyaOrig="7815" w14:anchorId="481D4563">
          <v:shape id="_x0000_i1038" type="#_x0000_t75" style="width:480.85pt;height:340.6pt" o:ole="">
            <v:imagedata r:id="rId41" o:title=""/>
          </v:shape>
          <o:OLEObject Type="Embed" ProgID="Visio.Drawing.15" ShapeID="_x0000_i1038" DrawAspect="Content" ObjectID="_1788083541" r:id="rId42"/>
        </w:object>
      </w:r>
    </w:p>
    <w:p w14:paraId="6692500C" w14:textId="47A4A209" w:rsidR="006F2C72" w:rsidRPr="00B54EDA" w:rsidRDefault="006F2C72" w:rsidP="00B54EDA">
      <w:pPr>
        <w:pStyle w:val="TF"/>
      </w:pPr>
      <w:r w:rsidRPr="00B54EDA">
        <w:t>Figure 6.5.2-2: UE mobility from 4G CSG cell to CAG cell of 5G Femto</w:t>
      </w:r>
    </w:p>
    <w:p w14:paraId="693A37D1" w14:textId="77777777" w:rsidR="00B54EDA" w:rsidRDefault="00B54EDA" w:rsidP="00B54EDA">
      <w:pPr>
        <w:pStyle w:val="B1"/>
      </w:pPr>
      <w:r>
        <w:t>0a.</w:t>
      </w:r>
      <w:r>
        <w:tab/>
        <w:t>5GS is configured in a way that the existing CAG ID values are partitioned to reserve CAG IDs with leftmost five bits set to zeros, for supporting mobility from/to a CSG cell.</w:t>
      </w:r>
    </w:p>
    <w:p w14:paraId="792E0DEC" w14:textId="77777777" w:rsidR="00B54EDA" w:rsidRDefault="00B54EDA" w:rsidP="00B54EDA">
      <w:pPr>
        <w:pStyle w:val="B1"/>
      </w:pPr>
      <w:r>
        <w:t>0b.</w:t>
      </w:r>
      <w:r>
        <w:tab/>
        <w:t>It is assumed that UE is configured with the allowed CAG and CSG list for access to CAG and CSG when the registered PLMN sends allowed CAG list during the registration procedure or UE configuration update procedure.</w:t>
      </w:r>
    </w:p>
    <w:p w14:paraId="0262DABA" w14:textId="77777777" w:rsidR="00B54EDA" w:rsidRDefault="00B54EDA" w:rsidP="00B54EDA">
      <w:pPr>
        <w:pStyle w:val="B1"/>
      </w:pPr>
      <w:r>
        <w:t>1.</w:t>
      </w:r>
      <w:r>
        <w:tab/>
        <w:t>Target CAG cell of 5G Femto broadcasts a CAG ID(s) over SIB1.</w:t>
      </w:r>
    </w:p>
    <w:p w14:paraId="4059A5FD" w14:textId="77777777" w:rsidR="00B54EDA" w:rsidRDefault="00B54EDA" w:rsidP="00B54EDA">
      <w:pPr>
        <w:pStyle w:val="B1"/>
      </w:pPr>
      <w:r>
        <w:t>2.</w:t>
      </w:r>
      <w:r>
        <w:tab/>
        <w:t>construct a mapped CSG ID for a CAG cell where the mapped CSG ID is an encoding of the partitioned CAG IDs to CSG IDs and can be obtained with 27 bits bitstring out of the received CAG ID with 32 bits bitstring by removing five zeros at leftmost bits of the read CAG ID.</w:t>
      </w:r>
    </w:p>
    <w:p w14:paraId="0FC364B8" w14:textId="77777777" w:rsidR="00B54EDA" w:rsidRDefault="00B54EDA" w:rsidP="00B54EDA">
      <w:pPr>
        <w:pStyle w:val="B1"/>
      </w:pPr>
      <w:r>
        <w:t>3.</w:t>
      </w:r>
      <w:r>
        <w:tab/>
        <w:t>The UE sends to the source 4GS a 4G measurement report message including the mapped CSG ID constructed at step 2. In this step, there is no change on the existing measurement reporting procedure as the reported mapped CSG ID is aligned with the existing CSG ID concept.</w:t>
      </w:r>
    </w:p>
    <w:p w14:paraId="1751962F" w14:textId="77777777" w:rsidR="00B54EDA" w:rsidRDefault="00B54EDA" w:rsidP="00B54EDA">
      <w:pPr>
        <w:pStyle w:val="B1"/>
      </w:pPr>
      <w:r>
        <w:t>4.</w:t>
      </w:r>
      <w:r>
        <w:tab/>
        <w:t>The source 4GS uses the mapped CSG ID to perform the access control in the same way as dealing with the existing intra-system CSG ID access control (e.g. for LTE Femto).</w:t>
      </w:r>
    </w:p>
    <w:p w14:paraId="06BC8F7A" w14:textId="11FAD6A2" w:rsidR="006F2C72" w:rsidRPr="00B54EDA" w:rsidRDefault="00B54EDA" w:rsidP="00B54EDA">
      <w:r>
        <w:t xml:space="preserve">In the proposed solution, the source 4GS performs the access control without any changes to the existing mechanism. When the source 4GS concludes that the UE is allowed to access to the target cell, the existing procedure in Figure 4.11.1.2.2.2-1 of </w:t>
      </w:r>
      <w:r w:rsidR="00641FB6">
        <w:t>TS 23.502 [</w:t>
      </w:r>
      <w:r>
        <w:t>3] continues from step 3. In this case, the access control at target 5GS can also take place based on the existing procedures. When the source 4GS concludes that the UE is not allowed to access to the target cell, the handover procedure stops and no further signalling to/access control at the target 5GS is needed.</w:t>
      </w:r>
    </w:p>
    <w:p w14:paraId="40E047AD" w14:textId="1B9D22A5" w:rsidR="006F2C72" w:rsidRPr="00B54EDA" w:rsidRDefault="006F2C72" w:rsidP="006F2C72">
      <w:pPr>
        <w:pStyle w:val="Heading3"/>
        <w:rPr>
          <w:rFonts w:eastAsia="DengXian"/>
        </w:rPr>
      </w:pPr>
      <w:bookmarkStart w:id="192" w:name="_Toc326248711"/>
      <w:bookmarkStart w:id="193" w:name="_Toc510604409"/>
      <w:bookmarkStart w:id="194" w:name="_Toc92875664"/>
      <w:bookmarkStart w:id="195" w:name="_Toc93070688"/>
      <w:bookmarkStart w:id="196" w:name="_Toc177467060"/>
      <w:r w:rsidRPr="00B54EDA">
        <w:rPr>
          <w:rFonts w:eastAsia="DengXian"/>
        </w:rPr>
        <w:t>6.</w:t>
      </w:r>
      <w:r w:rsidR="00914E8E" w:rsidRPr="00B54EDA">
        <w:rPr>
          <w:rFonts w:eastAsia="DengXian"/>
        </w:rPr>
        <w:t>5</w:t>
      </w:r>
      <w:r w:rsidRPr="00B54EDA">
        <w:rPr>
          <w:rFonts w:eastAsia="DengXian"/>
        </w:rPr>
        <w:t>.3</w:t>
      </w:r>
      <w:r w:rsidRPr="00B54EDA">
        <w:rPr>
          <w:rFonts w:eastAsia="DengXian"/>
        </w:rPr>
        <w:tab/>
      </w:r>
      <w:bookmarkEnd w:id="192"/>
      <w:bookmarkEnd w:id="193"/>
      <w:bookmarkEnd w:id="194"/>
      <w:r w:rsidRPr="00B54EDA">
        <w:rPr>
          <w:rFonts w:eastAsia="DengXian"/>
        </w:rPr>
        <w:t>Impacts on services, entities and interfaces</w:t>
      </w:r>
      <w:bookmarkEnd w:id="195"/>
      <w:bookmarkEnd w:id="196"/>
    </w:p>
    <w:p w14:paraId="0ECECB1E" w14:textId="77777777" w:rsidR="00B54EDA" w:rsidRPr="00B54EDA" w:rsidRDefault="00B54EDA" w:rsidP="00B54EDA">
      <w:pPr>
        <w:rPr>
          <w:b/>
          <w:bCs/>
          <w:lang w:val="en-US" w:eastAsia="ja-JP"/>
        </w:rPr>
      </w:pPr>
      <w:r w:rsidRPr="00B54EDA">
        <w:rPr>
          <w:b/>
          <w:bCs/>
          <w:lang w:val="en-US" w:eastAsia="ja-JP"/>
        </w:rPr>
        <w:t>UE:</w:t>
      </w:r>
    </w:p>
    <w:p w14:paraId="1A345200" w14:textId="2013D31F" w:rsidR="00B54EDA" w:rsidRDefault="00B54EDA" w:rsidP="00B54EDA">
      <w:pPr>
        <w:pStyle w:val="B1"/>
        <w:rPr>
          <w:lang w:val="en-US" w:eastAsia="ja-JP"/>
        </w:rPr>
      </w:pPr>
      <w:r>
        <w:rPr>
          <w:lang w:val="en-US" w:eastAsia="ja-JP"/>
        </w:rPr>
        <w:lastRenderedPageBreak/>
        <w:t>-</w:t>
      </w:r>
      <w:r>
        <w:rPr>
          <w:lang w:val="en-US" w:eastAsia="ja-JP"/>
        </w:rPr>
        <w:tab/>
        <w:t>Receiving CSG-CAG ID partitioning constructing and reporting mapped CSG/CAG ID (depending on the considered mobility direction).</w:t>
      </w:r>
    </w:p>
    <w:p w14:paraId="35C98204" w14:textId="77777777" w:rsidR="00B54EDA" w:rsidRDefault="00B54EDA" w:rsidP="00B54EDA">
      <w:pPr>
        <w:pStyle w:val="EditorsNote"/>
        <w:rPr>
          <w:lang w:val="en-US" w:eastAsia="ja-JP"/>
        </w:rPr>
      </w:pPr>
      <w:r>
        <w:rPr>
          <w:lang w:val="en-US" w:eastAsia="ja-JP"/>
        </w:rPr>
        <w:t>Editor's note:</w:t>
      </w:r>
      <w:r>
        <w:rPr>
          <w:lang w:val="en-US" w:eastAsia="ja-JP"/>
        </w:rPr>
        <w:tab/>
        <w:t>impacts to NGRAN/EUTRAN are FFS.</w:t>
      </w:r>
    </w:p>
    <w:p w14:paraId="2787FA4B" w14:textId="7CE0429B" w:rsidR="001142E8" w:rsidRPr="00B54EDA" w:rsidRDefault="001142E8" w:rsidP="001142E8">
      <w:pPr>
        <w:pStyle w:val="Heading2"/>
      </w:pPr>
      <w:bookmarkStart w:id="197" w:name="_Toc177467061"/>
      <w:r w:rsidRPr="00B54EDA">
        <w:t>6.</w:t>
      </w:r>
      <w:r w:rsidR="00C753AD" w:rsidRPr="00B54EDA">
        <w:t>6</w:t>
      </w:r>
      <w:r w:rsidRPr="00B54EDA">
        <w:tab/>
        <w:t>Solution #</w:t>
      </w:r>
      <w:r w:rsidR="00C753AD" w:rsidRPr="00B54EDA">
        <w:t>6</w:t>
      </w:r>
      <w:r w:rsidRPr="00B54EDA">
        <w:t>: Management-based CAG cell and CSG cell mapping to support interworking</w:t>
      </w:r>
      <w:bookmarkEnd w:id="197"/>
    </w:p>
    <w:p w14:paraId="2699C80B" w14:textId="4CF76062" w:rsidR="001142E8" w:rsidRPr="00B54EDA" w:rsidRDefault="001142E8" w:rsidP="001142E8">
      <w:pPr>
        <w:pStyle w:val="Heading3"/>
      </w:pPr>
      <w:bookmarkStart w:id="198" w:name="_Toc177467062"/>
      <w:r w:rsidRPr="00B54EDA">
        <w:t>6.</w:t>
      </w:r>
      <w:r w:rsidR="00C753AD" w:rsidRPr="00B54EDA">
        <w:t>6</w:t>
      </w:r>
      <w:r w:rsidRPr="00B54EDA">
        <w:t>.1</w:t>
      </w:r>
      <w:r w:rsidRPr="00B54EDA">
        <w:tab/>
        <w:t>Introduction</w:t>
      </w:r>
      <w:bookmarkEnd w:id="198"/>
    </w:p>
    <w:p w14:paraId="749C1BB2" w14:textId="42AD0E8A" w:rsidR="001142E8" w:rsidRDefault="00B54EDA" w:rsidP="00B54EDA">
      <w:pPr>
        <w:rPr>
          <w:lang w:eastAsia="ko-KR"/>
        </w:rPr>
      </w:pPr>
      <w:r>
        <w:rPr>
          <w:lang w:eastAsia="ko-KR"/>
        </w:rPr>
        <w:t>This solution provides methods to support interworking procedure between CAG cell and CSG cell based on management-based CAG cell and CSG cell mapping i.e</w:t>
      </w:r>
      <w:r w:rsidR="008C4BB8">
        <w:rPr>
          <w:lang w:eastAsia="ko-KR"/>
        </w:rPr>
        <w:t>.</w:t>
      </w:r>
      <w:r>
        <w:rPr>
          <w:lang w:eastAsia="ko-KR"/>
        </w:rPr>
        <w:t xml:space="preserve"> locally configured correlation between CAG information and CSG information.</w:t>
      </w:r>
    </w:p>
    <w:p w14:paraId="23DF635E" w14:textId="25E998FA" w:rsidR="001142E8" w:rsidRPr="00B54EDA" w:rsidRDefault="001142E8" w:rsidP="001142E8">
      <w:pPr>
        <w:pStyle w:val="Heading3"/>
      </w:pPr>
      <w:bookmarkStart w:id="199" w:name="_Toc177467063"/>
      <w:r w:rsidRPr="00B54EDA">
        <w:t>6.</w:t>
      </w:r>
      <w:r w:rsidR="00C753AD" w:rsidRPr="00B54EDA">
        <w:t>6</w:t>
      </w:r>
      <w:r w:rsidRPr="00B54EDA">
        <w:t>.2</w:t>
      </w:r>
      <w:r w:rsidRPr="00B54EDA">
        <w:tab/>
        <w:t>Functional Description</w:t>
      </w:r>
      <w:bookmarkEnd w:id="199"/>
    </w:p>
    <w:p w14:paraId="4F70D7E3" w14:textId="67A5D337" w:rsidR="00B54EDA" w:rsidRDefault="00B54EDA" w:rsidP="00B54EDA">
      <w:r>
        <w:t xml:space="preserve">The solution is based on the existing mechanism of CAG for PNI-NPN as specified in </w:t>
      </w:r>
      <w:r w:rsidR="00641FB6">
        <w:t>TS 23.501 [</w:t>
      </w:r>
      <w:r>
        <w:t>2] with following enhancements:</w:t>
      </w:r>
    </w:p>
    <w:p w14:paraId="15A86DDD" w14:textId="77777777" w:rsidR="00B54EDA" w:rsidRDefault="00B54EDA" w:rsidP="00B54EDA">
      <w:pPr>
        <w:pStyle w:val="B1"/>
      </w:pPr>
      <w:r>
        <w:t>-</w:t>
      </w:r>
      <w:r>
        <w:tab/>
        <w:t>The correlation between CAG information and CSG information (including corresponding Home eNB ID) can be configured locally in the AMF that the 5G NR Femto cell is connected to.</w:t>
      </w:r>
    </w:p>
    <w:p w14:paraId="74468F9D" w14:textId="77777777" w:rsidR="00B54EDA" w:rsidRDefault="00B54EDA" w:rsidP="00B54EDA">
      <w:pPr>
        <w:pStyle w:val="B1"/>
      </w:pPr>
      <w:r>
        <w:t>-</w:t>
      </w:r>
      <w:r>
        <w:tab/>
        <w:t>Below tables illustrate the configuration in AMF for correlation between Home eNB, CSG information and CAG information.</w:t>
      </w:r>
    </w:p>
    <w:p w14:paraId="17EBA748" w14:textId="375C9ED4" w:rsidR="001142E8" w:rsidRPr="00B54EDA" w:rsidRDefault="001142E8" w:rsidP="00C753AD">
      <w:pPr>
        <w:pStyle w:val="TH"/>
      </w:pPr>
      <w:r w:rsidRPr="00B54EDA">
        <w:t>Table 6.</w:t>
      </w:r>
      <w:r w:rsidR="00C753AD" w:rsidRPr="00B54EDA">
        <w:t>6</w:t>
      </w:r>
      <w:r w:rsidRPr="00B54EDA">
        <w:t>.2-1: Home eNB Correlation configuration in AMF</w:t>
      </w:r>
    </w:p>
    <w:tbl>
      <w:tblPr>
        <w:tblW w:w="9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7"/>
        <w:gridCol w:w="2174"/>
        <w:gridCol w:w="286"/>
        <w:gridCol w:w="1067"/>
        <w:gridCol w:w="3816"/>
      </w:tblGrid>
      <w:tr w:rsidR="001142E8" w:rsidRPr="005712C9" w14:paraId="611A21E2"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467D331F" w14:textId="77777777" w:rsidR="001142E8" w:rsidRPr="005712C9" w:rsidRDefault="001142E8" w:rsidP="005712C9">
            <w:pPr>
              <w:pStyle w:val="TAH"/>
            </w:pPr>
            <w:r w:rsidRPr="005712C9">
              <w:t>Attribute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4C1F0E6B" w14:textId="77777777" w:rsidR="001142E8" w:rsidRPr="005712C9" w:rsidRDefault="001142E8" w:rsidP="005712C9">
            <w:pPr>
              <w:pStyle w:val="TAH"/>
            </w:pPr>
            <w:r w:rsidRPr="005712C9">
              <w:t>Data 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5E78F6C3" w14:textId="77777777" w:rsidR="001142E8" w:rsidRPr="005712C9" w:rsidRDefault="001142E8" w:rsidP="005712C9">
            <w:pPr>
              <w:pStyle w:val="TAH"/>
            </w:pPr>
            <w:r w:rsidRPr="005712C9">
              <w:t>P</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619F7326" w14:textId="77777777" w:rsidR="001142E8" w:rsidRPr="005712C9" w:rsidRDefault="001142E8" w:rsidP="005712C9">
            <w:pPr>
              <w:pStyle w:val="TAH"/>
            </w:pPr>
            <w:r w:rsidRPr="005712C9">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3D11709E" w14:textId="77777777" w:rsidR="001142E8" w:rsidRPr="005712C9" w:rsidRDefault="001142E8" w:rsidP="005712C9">
            <w:pPr>
              <w:pStyle w:val="TAH"/>
            </w:pPr>
            <w:r w:rsidRPr="005712C9">
              <w:t>Description</w:t>
            </w:r>
          </w:p>
        </w:tc>
      </w:tr>
      <w:tr w:rsidR="001142E8" w:rsidRPr="00B54EDA" w14:paraId="3CE0D0ED"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4292B5B1" w14:textId="77777777" w:rsidR="001142E8" w:rsidRPr="00B54EDA" w:rsidRDefault="001142E8" w:rsidP="00B54EDA">
            <w:pPr>
              <w:pStyle w:val="TAL"/>
            </w:pPr>
            <w:r w:rsidRPr="00B54EDA">
              <w:t>Global Home eNB ID</w:t>
            </w:r>
          </w:p>
        </w:tc>
        <w:tc>
          <w:tcPr>
            <w:tcW w:w="0" w:type="auto"/>
            <w:tcBorders>
              <w:top w:val="single" w:sz="4" w:space="0" w:color="auto"/>
              <w:left w:val="single" w:sz="4" w:space="0" w:color="auto"/>
              <w:bottom w:val="single" w:sz="4" w:space="0" w:color="auto"/>
              <w:right w:val="single" w:sz="4" w:space="0" w:color="auto"/>
            </w:tcBorders>
          </w:tcPr>
          <w:p w14:paraId="115111EF" w14:textId="77777777" w:rsidR="001142E8" w:rsidRPr="00B54EDA" w:rsidRDefault="001142E8" w:rsidP="00B54EDA">
            <w:pPr>
              <w:pStyle w:val="TAL"/>
            </w:pPr>
            <w:r w:rsidRPr="00B54EDA">
              <w:t>PLMN ID + BIT String (28)</w:t>
            </w:r>
          </w:p>
        </w:tc>
        <w:tc>
          <w:tcPr>
            <w:tcW w:w="0" w:type="auto"/>
            <w:tcBorders>
              <w:top w:val="single" w:sz="4" w:space="0" w:color="auto"/>
              <w:left w:val="single" w:sz="4" w:space="0" w:color="auto"/>
              <w:bottom w:val="single" w:sz="4" w:space="0" w:color="auto"/>
              <w:right w:val="single" w:sz="4" w:space="0" w:color="auto"/>
            </w:tcBorders>
          </w:tcPr>
          <w:p w14:paraId="6E29AE00" w14:textId="77777777" w:rsidR="001142E8" w:rsidRPr="00B54EDA" w:rsidRDefault="001142E8" w:rsidP="00B54EDA">
            <w:pPr>
              <w:pStyle w:val="TAC"/>
            </w:pPr>
            <w:r w:rsidRPr="00B54EDA">
              <w:t>M</w:t>
            </w:r>
          </w:p>
        </w:tc>
        <w:tc>
          <w:tcPr>
            <w:tcW w:w="0" w:type="auto"/>
            <w:tcBorders>
              <w:top w:val="single" w:sz="4" w:space="0" w:color="auto"/>
              <w:left w:val="single" w:sz="4" w:space="0" w:color="auto"/>
              <w:bottom w:val="single" w:sz="4" w:space="0" w:color="auto"/>
              <w:right w:val="single" w:sz="4" w:space="0" w:color="auto"/>
            </w:tcBorders>
          </w:tcPr>
          <w:p w14:paraId="50052E56" w14:textId="77777777" w:rsidR="001142E8" w:rsidRPr="00B54EDA" w:rsidRDefault="001142E8" w:rsidP="00B54EDA">
            <w:pPr>
              <w:pStyle w:val="TAC"/>
            </w:pPr>
            <w:r w:rsidRPr="00B54EDA">
              <w:t>1</w:t>
            </w:r>
          </w:p>
        </w:tc>
        <w:tc>
          <w:tcPr>
            <w:tcW w:w="0" w:type="auto"/>
            <w:tcBorders>
              <w:top w:val="single" w:sz="4" w:space="0" w:color="auto"/>
              <w:left w:val="single" w:sz="4" w:space="0" w:color="auto"/>
              <w:bottom w:val="single" w:sz="4" w:space="0" w:color="auto"/>
              <w:right w:val="single" w:sz="4" w:space="0" w:color="auto"/>
            </w:tcBorders>
          </w:tcPr>
          <w:p w14:paraId="71CF684A" w14:textId="77777777" w:rsidR="001142E8" w:rsidRPr="00B54EDA" w:rsidRDefault="001142E8" w:rsidP="00B54EDA">
            <w:pPr>
              <w:pStyle w:val="TAL"/>
            </w:pPr>
            <w:r w:rsidRPr="00B54EDA">
              <w:t>Home eNB ID</w:t>
            </w:r>
          </w:p>
        </w:tc>
      </w:tr>
      <w:tr w:rsidR="001142E8" w:rsidRPr="00B54EDA" w14:paraId="73F35A16"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17BBD942" w14:textId="77777777" w:rsidR="001142E8" w:rsidRPr="00B54EDA" w:rsidRDefault="001142E8" w:rsidP="00B54EDA">
            <w:pPr>
              <w:pStyle w:val="TAL"/>
            </w:pPr>
            <w:r w:rsidRPr="00B54EDA">
              <w:t>CSG-ID</w:t>
            </w:r>
          </w:p>
        </w:tc>
        <w:tc>
          <w:tcPr>
            <w:tcW w:w="0" w:type="auto"/>
            <w:tcBorders>
              <w:top w:val="single" w:sz="4" w:space="0" w:color="auto"/>
              <w:left w:val="single" w:sz="4" w:space="0" w:color="auto"/>
              <w:bottom w:val="single" w:sz="4" w:space="0" w:color="auto"/>
              <w:right w:val="single" w:sz="4" w:space="0" w:color="auto"/>
            </w:tcBorders>
          </w:tcPr>
          <w:p w14:paraId="1C8A858E" w14:textId="77777777" w:rsidR="001142E8" w:rsidRPr="00B54EDA" w:rsidRDefault="001142E8" w:rsidP="00B54EDA">
            <w:pPr>
              <w:pStyle w:val="TAL"/>
            </w:pPr>
            <w:r w:rsidRPr="00B54EDA">
              <w:t>CsgID</w:t>
            </w:r>
          </w:p>
        </w:tc>
        <w:tc>
          <w:tcPr>
            <w:tcW w:w="0" w:type="auto"/>
            <w:tcBorders>
              <w:top w:val="single" w:sz="4" w:space="0" w:color="auto"/>
              <w:left w:val="single" w:sz="4" w:space="0" w:color="auto"/>
              <w:bottom w:val="single" w:sz="4" w:space="0" w:color="auto"/>
              <w:right w:val="single" w:sz="4" w:space="0" w:color="auto"/>
            </w:tcBorders>
          </w:tcPr>
          <w:p w14:paraId="0932647E" w14:textId="77777777" w:rsidR="001142E8" w:rsidRPr="00B54EDA" w:rsidRDefault="001142E8" w:rsidP="00B54EDA">
            <w:pPr>
              <w:pStyle w:val="TAC"/>
            </w:pPr>
            <w:r w:rsidRPr="00B54EDA">
              <w:t>O</w:t>
            </w:r>
          </w:p>
        </w:tc>
        <w:tc>
          <w:tcPr>
            <w:tcW w:w="0" w:type="auto"/>
            <w:tcBorders>
              <w:top w:val="single" w:sz="4" w:space="0" w:color="auto"/>
              <w:left w:val="single" w:sz="4" w:space="0" w:color="auto"/>
              <w:bottom w:val="single" w:sz="4" w:space="0" w:color="auto"/>
              <w:right w:val="single" w:sz="4" w:space="0" w:color="auto"/>
            </w:tcBorders>
          </w:tcPr>
          <w:p w14:paraId="6D45E952" w14:textId="77777777" w:rsidR="001142E8" w:rsidRPr="00B54EDA" w:rsidRDefault="001142E8" w:rsidP="00B54EDA">
            <w:pPr>
              <w:pStyle w:val="TAC"/>
            </w:pPr>
            <w:r w:rsidRPr="00B54EDA">
              <w:t>1</w:t>
            </w:r>
          </w:p>
        </w:tc>
        <w:tc>
          <w:tcPr>
            <w:tcW w:w="0" w:type="auto"/>
            <w:tcBorders>
              <w:top w:val="single" w:sz="4" w:space="0" w:color="auto"/>
              <w:left w:val="single" w:sz="4" w:space="0" w:color="auto"/>
              <w:bottom w:val="single" w:sz="4" w:space="0" w:color="auto"/>
              <w:right w:val="single" w:sz="4" w:space="0" w:color="auto"/>
            </w:tcBorders>
          </w:tcPr>
          <w:p w14:paraId="2E14EDCB" w14:textId="77777777" w:rsidR="001142E8" w:rsidRPr="00B54EDA" w:rsidRDefault="001142E8" w:rsidP="00B54EDA">
            <w:pPr>
              <w:pStyle w:val="TAL"/>
            </w:pPr>
            <w:r w:rsidRPr="00B54EDA">
              <w:t>CSG Id of the Home eNB</w:t>
            </w:r>
          </w:p>
        </w:tc>
      </w:tr>
      <w:tr w:rsidR="001142E8" w:rsidRPr="00B54EDA" w14:paraId="1BC6AA3D"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59D3F9EC" w14:textId="77777777" w:rsidR="001142E8" w:rsidRPr="00B54EDA" w:rsidRDefault="001142E8" w:rsidP="00B54EDA">
            <w:pPr>
              <w:pStyle w:val="TAL"/>
            </w:pPr>
            <w:r w:rsidRPr="00B54EDA">
              <w:t>Cell Access Mode</w:t>
            </w:r>
          </w:p>
        </w:tc>
        <w:tc>
          <w:tcPr>
            <w:tcW w:w="0" w:type="auto"/>
            <w:tcBorders>
              <w:top w:val="single" w:sz="4" w:space="0" w:color="auto"/>
              <w:left w:val="single" w:sz="4" w:space="0" w:color="auto"/>
              <w:bottom w:val="single" w:sz="4" w:space="0" w:color="auto"/>
              <w:right w:val="single" w:sz="4" w:space="0" w:color="auto"/>
            </w:tcBorders>
          </w:tcPr>
          <w:p w14:paraId="3427BD5C" w14:textId="77777777" w:rsidR="001142E8" w:rsidRPr="00B54EDA" w:rsidRDefault="001142E8" w:rsidP="00B54EDA">
            <w:pPr>
              <w:pStyle w:val="TAL"/>
            </w:pPr>
            <w:r w:rsidRPr="00B54EDA">
              <w:t>ENUMERATED (hybrid, …)</w:t>
            </w:r>
          </w:p>
        </w:tc>
        <w:tc>
          <w:tcPr>
            <w:tcW w:w="0" w:type="auto"/>
            <w:tcBorders>
              <w:top w:val="single" w:sz="4" w:space="0" w:color="auto"/>
              <w:left w:val="single" w:sz="4" w:space="0" w:color="auto"/>
              <w:bottom w:val="single" w:sz="4" w:space="0" w:color="auto"/>
              <w:right w:val="single" w:sz="4" w:space="0" w:color="auto"/>
            </w:tcBorders>
          </w:tcPr>
          <w:p w14:paraId="7398381A" w14:textId="77777777" w:rsidR="001142E8" w:rsidRPr="00B54EDA" w:rsidRDefault="001142E8" w:rsidP="00B54EDA">
            <w:pPr>
              <w:pStyle w:val="TAC"/>
            </w:pPr>
            <w:r w:rsidRPr="00B54EDA">
              <w:t>O</w:t>
            </w:r>
          </w:p>
        </w:tc>
        <w:tc>
          <w:tcPr>
            <w:tcW w:w="0" w:type="auto"/>
            <w:tcBorders>
              <w:top w:val="single" w:sz="4" w:space="0" w:color="auto"/>
              <w:left w:val="single" w:sz="4" w:space="0" w:color="auto"/>
              <w:bottom w:val="single" w:sz="4" w:space="0" w:color="auto"/>
              <w:right w:val="single" w:sz="4" w:space="0" w:color="auto"/>
            </w:tcBorders>
          </w:tcPr>
          <w:p w14:paraId="31AD3ACD" w14:textId="77777777" w:rsidR="001142E8" w:rsidRPr="00B54EDA" w:rsidRDefault="001142E8" w:rsidP="00B54EDA">
            <w:pPr>
              <w:pStyle w:val="TAC"/>
            </w:pPr>
            <w:r w:rsidRPr="00B54EDA">
              <w:t>1</w:t>
            </w:r>
          </w:p>
        </w:tc>
        <w:tc>
          <w:tcPr>
            <w:tcW w:w="0" w:type="auto"/>
            <w:tcBorders>
              <w:top w:val="single" w:sz="4" w:space="0" w:color="auto"/>
              <w:left w:val="single" w:sz="4" w:space="0" w:color="auto"/>
              <w:bottom w:val="single" w:sz="4" w:space="0" w:color="auto"/>
              <w:right w:val="single" w:sz="4" w:space="0" w:color="auto"/>
            </w:tcBorders>
          </w:tcPr>
          <w:p w14:paraId="5DB59FF7" w14:textId="225E0EBB" w:rsidR="001142E8" w:rsidRPr="00B54EDA" w:rsidRDefault="00554AE4" w:rsidP="00B54EDA">
            <w:pPr>
              <w:pStyle w:val="TAL"/>
            </w:pPr>
            <w:r>
              <w:t>Access mode of the cell as defined in TS 36.413 [10]</w:t>
            </w:r>
          </w:p>
        </w:tc>
      </w:tr>
      <w:tr w:rsidR="001142E8" w:rsidRPr="00B54EDA" w14:paraId="1170A2BA"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2F7DA207" w14:textId="77777777" w:rsidR="001142E8" w:rsidRPr="00B54EDA" w:rsidRDefault="001142E8" w:rsidP="00B54EDA">
            <w:pPr>
              <w:pStyle w:val="TAL"/>
            </w:pPr>
            <w:r w:rsidRPr="00B54EDA">
              <w:t>CorrespondingCAGlist</w:t>
            </w:r>
          </w:p>
        </w:tc>
        <w:tc>
          <w:tcPr>
            <w:tcW w:w="0" w:type="auto"/>
            <w:tcBorders>
              <w:top w:val="single" w:sz="4" w:space="0" w:color="auto"/>
              <w:left w:val="single" w:sz="4" w:space="0" w:color="auto"/>
              <w:bottom w:val="single" w:sz="4" w:space="0" w:color="auto"/>
              <w:right w:val="single" w:sz="4" w:space="0" w:color="auto"/>
            </w:tcBorders>
          </w:tcPr>
          <w:p w14:paraId="01BDC568" w14:textId="77777777" w:rsidR="001142E8" w:rsidRPr="00B54EDA" w:rsidRDefault="001142E8" w:rsidP="00B54EDA">
            <w:pPr>
              <w:pStyle w:val="TAL"/>
            </w:pPr>
            <w:r w:rsidRPr="00B54EDA">
              <w:t>array(CagID)</w:t>
            </w:r>
          </w:p>
        </w:tc>
        <w:tc>
          <w:tcPr>
            <w:tcW w:w="0" w:type="auto"/>
            <w:tcBorders>
              <w:top w:val="single" w:sz="4" w:space="0" w:color="auto"/>
              <w:left w:val="single" w:sz="4" w:space="0" w:color="auto"/>
              <w:bottom w:val="single" w:sz="4" w:space="0" w:color="auto"/>
              <w:right w:val="single" w:sz="4" w:space="0" w:color="auto"/>
            </w:tcBorders>
          </w:tcPr>
          <w:p w14:paraId="684AD89B" w14:textId="77777777" w:rsidR="001142E8" w:rsidRPr="00B54EDA" w:rsidRDefault="001142E8" w:rsidP="00B54EDA">
            <w:pPr>
              <w:pStyle w:val="TAC"/>
            </w:pPr>
            <w:r w:rsidRPr="00B54EDA">
              <w:t>O</w:t>
            </w:r>
          </w:p>
        </w:tc>
        <w:tc>
          <w:tcPr>
            <w:tcW w:w="0" w:type="auto"/>
            <w:tcBorders>
              <w:top w:val="single" w:sz="4" w:space="0" w:color="auto"/>
              <w:left w:val="single" w:sz="4" w:space="0" w:color="auto"/>
              <w:bottom w:val="single" w:sz="4" w:space="0" w:color="auto"/>
              <w:right w:val="single" w:sz="4" w:space="0" w:color="auto"/>
            </w:tcBorders>
          </w:tcPr>
          <w:p w14:paraId="1A64AA80" w14:textId="77777777" w:rsidR="001142E8" w:rsidRPr="00B54EDA" w:rsidRDefault="001142E8" w:rsidP="00B54EDA">
            <w:pPr>
              <w:pStyle w:val="TAC"/>
            </w:pPr>
            <w:r w:rsidRPr="00B54EDA">
              <w:t>0..N</w:t>
            </w:r>
          </w:p>
        </w:tc>
        <w:tc>
          <w:tcPr>
            <w:tcW w:w="0" w:type="auto"/>
            <w:tcBorders>
              <w:top w:val="single" w:sz="4" w:space="0" w:color="auto"/>
              <w:left w:val="single" w:sz="4" w:space="0" w:color="auto"/>
              <w:bottom w:val="single" w:sz="4" w:space="0" w:color="auto"/>
              <w:right w:val="single" w:sz="4" w:space="0" w:color="auto"/>
            </w:tcBorders>
          </w:tcPr>
          <w:p w14:paraId="22EDA21B" w14:textId="77777777" w:rsidR="001142E8" w:rsidRPr="00B54EDA" w:rsidRDefault="001142E8" w:rsidP="00B54EDA">
            <w:pPr>
              <w:pStyle w:val="TAL"/>
            </w:pPr>
            <w:r w:rsidRPr="00B54EDA">
              <w:t>List of CAG IDs corresponding to the CSG-ID</w:t>
            </w:r>
          </w:p>
        </w:tc>
      </w:tr>
    </w:tbl>
    <w:p w14:paraId="291F86E6" w14:textId="77777777" w:rsidR="001142E8" w:rsidRDefault="001142E8" w:rsidP="00B54EDA">
      <w:pPr>
        <w:rPr>
          <w:lang w:eastAsia="ko-KR"/>
        </w:rPr>
      </w:pPr>
    </w:p>
    <w:p w14:paraId="70E539D1" w14:textId="77777777" w:rsidR="00B54EDA" w:rsidRDefault="00B54EDA" w:rsidP="00B54EDA">
      <w:r>
        <w:t>Table 6.6.2-1 provides the relation between Home eNB ID and CSG-ID which can be used by AMF to derive the needed CSG ID during the 5GS to EPS handover procedure. Table 6.6.2-1 provides also the relation between CSG-ID and CAG ID which can be used by the AMF to derive the needed CSG membership information together with Cell Access Mode information, during the 5GS to EPS handover procedure. After the AMF has derived the CSG ID of the target cell, the AMF set the CSG membership, if any of the allowed CAG-IDs in the UE's subscription data matches one of the CAG IDs that is correlated with the determined CSG ID.</w:t>
      </w:r>
    </w:p>
    <w:p w14:paraId="4E84C40A" w14:textId="4FD33257" w:rsidR="001E337F" w:rsidRDefault="008C4BB8" w:rsidP="008C4BB8">
      <w:pPr>
        <w:pStyle w:val="NO"/>
      </w:pPr>
      <w:r>
        <w:t>NOTE:</w:t>
      </w:r>
      <w:r>
        <w:tab/>
        <w:t>The correlation between CSG ID/CSG cell and CAG ID/CAG cell is configure by operator based on the deployment of the CSG cell and CAG cell in the AMF service area and not UE related. The correlation between the CSG ID and CAG ID is not necessary based on the geographic coverage of the CSG/CAG cells. In order to have a successful handover to a CSG cell, the correlated CAG ID needs to be part of the allowed CAG IDs of the UE subscription data i.e. for each CSG cell a corresponding CAG cell will be linked in order to make the handover successful. When a new CAG cell is deployed in the serving network, the configuration in AMF needs to be updated if mobility is needed between this new CAG cell and any CSG cell. The UE subscription handling is covered by solutions for KI#2.</w:t>
      </w:r>
    </w:p>
    <w:p w14:paraId="22B8069F" w14:textId="41345713" w:rsidR="008C4BB8" w:rsidRDefault="008C4BB8" w:rsidP="008C4BB8">
      <w:pPr>
        <w:pStyle w:val="B1"/>
      </w:pPr>
      <w:r>
        <w:t>-</w:t>
      </w:r>
      <w:r>
        <w:tab/>
        <w:t>AMF actions during the handover procedures:</w:t>
      </w:r>
    </w:p>
    <w:p w14:paraId="094D856B" w14:textId="77777777" w:rsidR="008C4BB8" w:rsidRDefault="008C4BB8" w:rsidP="008C4BB8">
      <w:pPr>
        <w:pStyle w:val="B2"/>
      </w:pPr>
      <w:r>
        <w:t>-</w:t>
      </w:r>
      <w:r>
        <w:tab/>
        <w:t>During the HO procedure from 5GS to EPS, the AMF provides to the MME in the Forward Relocation Request message with CSG related information, based on CAG information in subscription data and the configured correlation between the Target ID contained in N2 Handover Required signalling (i.e. the Global Home eNB ID) and the corresponding CSG information as described in table 6.6.2-1.</w:t>
      </w:r>
    </w:p>
    <w:p w14:paraId="7AE2F3A0" w14:textId="77777777" w:rsidR="008C4BB8" w:rsidRDefault="008C4BB8" w:rsidP="008C4BB8">
      <w:pPr>
        <w:pStyle w:val="B2"/>
      </w:pPr>
      <w:r>
        <w:t>-</w:t>
      </w:r>
      <w:r>
        <w:tab/>
        <w:t>During the HO procedure from EPS to 5GS, the AMF performs normal HO procedure based on existing access control function.</w:t>
      </w:r>
    </w:p>
    <w:p w14:paraId="616CD233" w14:textId="7C3DA5DB" w:rsidR="008C4BB8" w:rsidRDefault="008C4BB8" w:rsidP="008C4BB8">
      <w:r>
        <w:lastRenderedPageBreak/>
        <w:t xml:space="preserve">For the inter-action between AMF and UDM, the normal procedures specified in </w:t>
      </w:r>
      <w:r w:rsidR="00641FB6">
        <w:t>TS 23.502 [</w:t>
      </w:r>
      <w:r>
        <w:t>3] is used for subscription data (including the CAG information) retrieval.</w:t>
      </w:r>
    </w:p>
    <w:p w14:paraId="1A7CB6B7" w14:textId="77777777" w:rsidR="008C4BB8" w:rsidRDefault="008C4BB8" w:rsidP="008C4BB8">
      <w:r>
        <w:t>During the inter-system HO procedures, the UDM is not involved during preparation phase as described in in clause 6.6.3. The serving AMF retrieves UE subscription data inform from UDM in the registration procedure after HO.</w:t>
      </w:r>
    </w:p>
    <w:p w14:paraId="4EB163B4" w14:textId="6DFB38C3" w:rsidR="001142E8" w:rsidRPr="00B54EDA" w:rsidRDefault="001142E8" w:rsidP="0050604D">
      <w:pPr>
        <w:pStyle w:val="Heading3"/>
      </w:pPr>
      <w:bookmarkStart w:id="200" w:name="_Toc177467064"/>
      <w:r w:rsidRPr="00B54EDA">
        <w:t>6.</w:t>
      </w:r>
      <w:r w:rsidR="00C753AD" w:rsidRPr="00B54EDA">
        <w:t>6</w:t>
      </w:r>
      <w:r w:rsidRPr="00B54EDA">
        <w:t>.3</w:t>
      </w:r>
      <w:r w:rsidRPr="00B54EDA">
        <w:tab/>
        <w:t>Procedures</w:t>
      </w:r>
      <w:bookmarkEnd w:id="200"/>
    </w:p>
    <w:p w14:paraId="064ADDDD" w14:textId="371DA3E8" w:rsidR="001142E8" w:rsidRPr="00B54EDA" w:rsidRDefault="001142E8" w:rsidP="0050604D">
      <w:pPr>
        <w:pStyle w:val="Heading4"/>
      </w:pPr>
      <w:bookmarkStart w:id="201" w:name="_Toc177467065"/>
      <w:r w:rsidRPr="00B54EDA">
        <w:t>6.</w:t>
      </w:r>
      <w:r w:rsidR="00C753AD" w:rsidRPr="00B54EDA">
        <w:t>6</w:t>
      </w:r>
      <w:r w:rsidRPr="00B54EDA">
        <w:t>.3.1</w:t>
      </w:r>
      <w:r w:rsidRPr="00B54EDA">
        <w:tab/>
        <w:t>HO procedure from 5GS to EPS</w:t>
      </w:r>
      <w:bookmarkEnd w:id="201"/>
    </w:p>
    <w:p w14:paraId="012E293A" w14:textId="6904C79B" w:rsidR="001142E8" w:rsidRDefault="00B54EDA" w:rsidP="00B54EDA">
      <w:pPr>
        <w:rPr>
          <w:lang w:eastAsia="ko-KR"/>
        </w:rPr>
      </w:pPr>
      <w:r>
        <w:rPr>
          <w:lang w:eastAsia="ko-KR"/>
        </w:rPr>
        <w:t xml:space="preserve">The procedure is based on clause 4.11.1.2.1 of </w:t>
      </w:r>
      <w:r w:rsidR="00641FB6">
        <w:rPr>
          <w:lang w:eastAsia="ko-KR"/>
        </w:rPr>
        <w:t>TS 23.502 [</w:t>
      </w:r>
      <w:r>
        <w:rPr>
          <w:lang w:eastAsia="ko-KR"/>
        </w:rPr>
        <w:t>3] as illustrated in figure 6.6.3.1-1 below.</w:t>
      </w:r>
    </w:p>
    <w:p w14:paraId="62F0438D" w14:textId="77777777" w:rsidR="001142E8" w:rsidRPr="00B54EDA" w:rsidRDefault="001142E8" w:rsidP="00B54EDA">
      <w:pPr>
        <w:pStyle w:val="TH"/>
      </w:pPr>
      <w:r w:rsidRPr="00B54EDA">
        <w:object w:dxaOrig="19051" w:dyaOrig="13711" w14:anchorId="1153517C">
          <v:shape id="_x0000_i1039" type="#_x0000_t75" style="width:480.85pt;height:346.25pt" o:ole="">
            <v:imagedata r:id="rId43" o:title=""/>
          </v:shape>
          <o:OLEObject Type="Embed" ProgID="Visio.Drawing.11" ShapeID="_x0000_i1039" DrawAspect="Content" ObjectID="_1788083542" r:id="rId44"/>
        </w:object>
      </w:r>
    </w:p>
    <w:p w14:paraId="365C5BE1" w14:textId="505351B9" w:rsidR="001142E8" w:rsidRPr="00B54EDA" w:rsidRDefault="001142E8" w:rsidP="00B54EDA">
      <w:pPr>
        <w:pStyle w:val="TF"/>
      </w:pPr>
      <w:r w:rsidRPr="00B54EDA">
        <w:t>Figure 6.</w:t>
      </w:r>
      <w:r w:rsidR="00C753AD" w:rsidRPr="00B54EDA">
        <w:t>6</w:t>
      </w:r>
      <w:r w:rsidR="0050604D">
        <w:t>.</w:t>
      </w:r>
      <w:r w:rsidRPr="00B54EDA">
        <w:t>3.1-1: 5GS to EPS handover procedure</w:t>
      </w:r>
    </w:p>
    <w:p w14:paraId="19FD1BA2" w14:textId="737CFA68" w:rsidR="00B54EDA" w:rsidRDefault="00B54EDA" w:rsidP="00B54EDA">
      <w:r>
        <w:t xml:space="preserve">The following steps, referring to steps in clause 4.11.1.2.1 of </w:t>
      </w:r>
      <w:r w:rsidR="00641FB6">
        <w:t>TS 23.502 [</w:t>
      </w:r>
      <w:r>
        <w:t>3] as base, are enhanced for the CSG ID correlation handling in AMF.</w:t>
      </w:r>
    </w:p>
    <w:p w14:paraId="559A2F91" w14:textId="63542835" w:rsidR="00B54EDA" w:rsidRDefault="00B54EDA" w:rsidP="00B54EDA">
      <w:pPr>
        <w:pStyle w:val="B1"/>
      </w:pPr>
      <w:r>
        <w:t>3.</w:t>
      </w:r>
      <w:r>
        <w:tab/>
        <w:t>Based on the target ID (Home eNB ID), the AMF checks the correlation information between target Home eNB ID and the corresponding CSG ID as described in table 6.</w:t>
      </w:r>
      <w:r w:rsidR="0050604D">
        <w:t>6</w:t>
      </w:r>
      <w:r>
        <w:t>.2-1 above and includes the derived CSG ID. The AMF further checks the allowed CAG IDs in the UE's subscription and its correlation to the target Home eNB's CSG ID and Cell Access Mode information and sets proper CSG membership indication as part of the Forward Relocation Request message towards MME. If the CSG ID is not correlated with any allowed CAG IDs of the UE, the AMF rejects the HO.</w:t>
      </w:r>
    </w:p>
    <w:p w14:paraId="0AE15A13" w14:textId="489B823C" w:rsidR="00B54EDA" w:rsidRDefault="00B54EDA" w:rsidP="00B54EDA">
      <w:r>
        <w:t>It's assumed that NG-RAN without enhancement can trigger the handover required as in step 1 for the UE towards the target CSG cell as normal cell as described in</w:t>
      </w:r>
      <w:r w:rsidR="0050604D">
        <w:t xml:space="preserve"> clause 9.3.2.2</w:t>
      </w:r>
      <w:r>
        <w:t xml:space="preserve"> </w:t>
      </w:r>
      <w:r w:rsidR="0050604D">
        <w:t xml:space="preserve">of </w:t>
      </w:r>
      <w:r w:rsidR="00641FB6">
        <w:t>TS 38.300 [</w:t>
      </w:r>
      <w:r>
        <w:t>6].</w:t>
      </w:r>
    </w:p>
    <w:p w14:paraId="4DA1E21F" w14:textId="37BB5C96" w:rsidR="001142E8" w:rsidRPr="0050604D" w:rsidRDefault="001142E8" w:rsidP="0050604D">
      <w:pPr>
        <w:pStyle w:val="Heading4"/>
      </w:pPr>
      <w:bookmarkStart w:id="202" w:name="_Toc177467066"/>
      <w:r w:rsidRPr="0050604D">
        <w:t>6.</w:t>
      </w:r>
      <w:r w:rsidR="00C753AD" w:rsidRPr="0050604D">
        <w:t>6</w:t>
      </w:r>
      <w:r w:rsidRPr="0050604D">
        <w:t>.3.2</w:t>
      </w:r>
      <w:r w:rsidRPr="0050604D">
        <w:tab/>
        <w:t>HO procedure from EPS to 5GS</w:t>
      </w:r>
      <w:bookmarkEnd w:id="202"/>
    </w:p>
    <w:p w14:paraId="044910FA" w14:textId="5CE971EB" w:rsidR="0050604D" w:rsidRPr="00B54EDA" w:rsidRDefault="0050604D" w:rsidP="0050604D">
      <w:r>
        <w:t xml:space="preserve">The procedure is based on clause 4.11.1.2.2 and </w:t>
      </w:r>
      <w:r w:rsidR="00641FB6">
        <w:t>TS 23.502 [</w:t>
      </w:r>
      <w:r>
        <w:t>3] as illustrated in figure 6.6.3.2-1 below.</w:t>
      </w:r>
    </w:p>
    <w:p w14:paraId="20906832" w14:textId="77777777" w:rsidR="001142E8" w:rsidRDefault="001142E8" w:rsidP="0050604D">
      <w:pPr>
        <w:pStyle w:val="TH"/>
      </w:pPr>
      <w:r w:rsidRPr="004C2AB5">
        <w:object w:dxaOrig="19250" w:dyaOrig="11001" w14:anchorId="4469BD17">
          <v:shape id="_x0000_i1040" type="#_x0000_t75" style="width:481.45pt;height:274.85pt" o:ole="">
            <v:imagedata r:id="rId45" o:title=""/>
          </v:shape>
          <o:OLEObject Type="Embed" ProgID="Visio.Drawing.15" ShapeID="_x0000_i1040" DrawAspect="Content" ObjectID="_1788083543" r:id="rId46"/>
        </w:object>
      </w:r>
    </w:p>
    <w:p w14:paraId="5EF9F97D" w14:textId="45ABEA30" w:rsidR="001142E8" w:rsidRPr="0050604D" w:rsidRDefault="001142E8" w:rsidP="0050604D">
      <w:pPr>
        <w:pStyle w:val="TF"/>
      </w:pPr>
      <w:r w:rsidRPr="0050604D">
        <w:t>Figure 6.</w:t>
      </w:r>
      <w:r w:rsidR="00C753AD" w:rsidRPr="0050604D">
        <w:t>6</w:t>
      </w:r>
      <w:r w:rsidRPr="0050604D">
        <w:t>.3.2-</w:t>
      </w:r>
      <w:r w:rsidR="0050604D" w:rsidRPr="0050604D">
        <w:t>1</w:t>
      </w:r>
      <w:r w:rsidRPr="0050604D">
        <w:t>: EPS to 5GS Handover procedure, preparation phase</w:t>
      </w:r>
    </w:p>
    <w:p w14:paraId="334B36F1" w14:textId="65D0BE97" w:rsidR="0050604D" w:rsidRDefault="0050604D" w:rsidP="001142E8">
      <w:r>
        <w:t xml:space="preserve">Based on the following text in clause 5.30.3.4 of </w:t>
      </w:r>
      <w:r w:rsidR="00641FB6">
        <w:t>TS 23.501 [</w:t>
      </w:r>
      <w:r>
        <w:t>2]. The CAG access control can be enforced by AMF during Registration after the HO. No enforcement is needed.</w:t>
      </w:r>
    </w:p>
    <w:p w14:paraId="011FD8AB" w14:textId="691AC579" w:rsidR="0050604D" w:rsidRDefault="0050604D" w:rsidP="0050604D">
      <w:pPr>
        <w:pStyle w:val="B1"/>
      </w:pPr>
      <w:r>
        <w:t>-</w:t>
      </w:r>
      <w:r>
        <w:tab/>
        <w:t xml:space="preserve">During transition from CM-IDLE to CM-CONNECTED and during Registration after connected mode mobility from E-UTRAN to NG-RAN as described in clause 4.11.1.2.2 of </w:t>
      </w:r>
      <w:r w:rsidR="00641FB6">
        <w:t>TS 23.502 [</w:t>
      </w:r>
      <w:r>
        <w:t>3]:</w:t>
      </w:r>
    </w:p>
    <w:p w14:paraId="3225BD6C" w14:textId="77777777" w:rsidR="0050604D" w:rsidRDefault="0050604D" w:rsidP="0050604D">
      <w:pPr>
        <w:pStyle w:val="B2"/>
      </w:pPr>
      <w:r>
        <w:t>-</w:t>
      </w:r>
      <w:r>
        <w:tab/>
        <w:t>The AMF shall verify whether UE access is allowed by Mobility Restrictions:</w:t>
      </w:r>
    </w:p>
    <w:p w14:paraId="35A69EF4" w14:textId="29AA2A31" w:rsidR="0050604D" w:rsidRDefault="0050604D" w:rsidP="0050604D">
      <w:pPr>
        <w:pStyle w:val="NO"/>
      </w:pPr>
      <w:r>
        <w:t>NOTE:</w:t>
      </w:r>
      <w:r>
        <w:tab/>
        <w:t>The AMF may provide the Mobility Restriction information as part of the HO Request message if AMF has stored UE subscription information.</w:t>
      </w:r>
    </w:p>
    <w:p w14:paraId="53D70C6B" w14:textId="48811930" w:rsidR="0050604D" w:rsidRDefault="0050604D" w:rsidP="001142E8">
      <w:r>
        <w:t xml:space="preserve">It's assumed that E-UTRAN without enhancement can trigger the handover required as in step 1 for the UE towards the target CAG cell as normal cell as described in clause 10.2 of </w:t>
      </w:r>
      <w:r w:rsidR="00641FB6">
        <w:t>TS 36.300 [</w:t>
      </w:r>
      <w:r>
        <w:t>7].</w:t>
      </w:r>
    </w:p>
    <w:p w14:paraId="791C28F3" w14:textId="31AF5515" w:rsidR="001142E8" w:rsidRPr="0050604D" w:rsidRDefault="001142E8" w:rsidP="0050604D">
      <w:pPr>
        <w:pStyle w:val="Heading3"/>
      </w:pPr>
      <w:bookmarkStart w:id="203" w:name="_Toc177467067"/>
      <w:r w:rsidRPr="0050604D">
        <w:t>6.</w:t>
      </w:r>
      <w:r w:rsidR="00C753AD" w:rsidRPr="0050604D">
        <w:t>6</w:t>
      </w:r>
      <w:r w:rsidRPr="0050604D">
        <w:t>.4</w:t>
      </w:r>
      <w:r w:rsidRPr="0050604D">
        <w:tab/>
        <w:t>Impacts on services, entities, and interfaces</w:t>
      </w:r>
      <w:bookmarkEnd w:id="203"/>
    </w:p>
    <w:p w14:paraId="5A1CD5B6" w14:textId="77777777" w:rsidR="0050604D" w:rsidRPr="0050604D" w:rsidRDefault="0050604D" w:rsidP="0050604D">
      <w:pPr>
        <w:rPr>
          <w:b/>
          <w:bCs/>
        </w:rPr>
      </w:pPr>
      <w:r w:rsidRPr="0050604D">
        <w:rPr>
          <w:b/>
          <w:bCs/>
        </w:rPr>
        <w:t>AMF:</w:t>
      </w:r>
    </w:p>
    <w:p w14:paraId="659022A7" w14:textId="77777777" w:rsidR="0050604D" w:rsidRDefault="0050604D" w:rsidP="0050604D">
      <w:pPr>
        <w:pStyle w:val="B1"/>
      </w:pPr>
      <w:r>
        <w:t>-</w:t>
      </w:r>
      <w:r>
        <w:tab/>
        <w:t>Support correlation information configuration related to Home eNB ID, CSG ID and CAG information.</w:t>
      </w:r>
    </w:p>
    <w:p w14:paraId="1EBD4400" w14:textId="77777777" w:rsidR="0050604D" w:rsidRDefault="0050604D" w:rsidP="0050604D">
      <w:pPr>
        <w:pStyle w:val="B1"/>
      </w:pPr>
      <w:r>
        <w:t>-</w:t>
      </w:r>
      <w:r>
        <w:tab/>
        <w:t>Support formulation of CSG related information towards MME during 5GS to EPS handover.</w:t>
      </w:r>
    </w:p>
    <w:p w14:paraId="6ED11A50" w14:textId="77777777" w:rsidR="0050604D" w:rsidRDefault="0050604D" w:rsidP="0050604D">
      <w:pPr>
        <w:pStyle w:val="EditorsNote"/>
      </w:pPr>
      <w:r>
        <w:t>Editor's note:</w:t>
      </w:r>
      <w:r>
        <w:tab/>
        <w:t>Whether there is UE impact is FFS.</w:t>
      </w:r>
    </w:p>
    <w:p w14:paraId="1B15D474" w14:textId="30E71C40" w:rsidR="004042EE" w:rsidRPr="0050604D" w:rsidRDefault="004042EE" w:rsidP="0050604D">
      <w:pPr>
        <w:pStyle w:val="Heading2"/>
      </w:pPr>
      <w:bookmarkStart w:id="204" w:name="_Toc157760687"/>
      <w:bookmarkStart w:id="205" w:name="_Toc177467068"/>
      <w:r w:rsidRPr="0050604D">
        <w:t>6.7</w:t>
      </w:r>
      <w:r w:rsidRPr="0050604D">
        <w:rPr>
          <w:rFonts w:hint="eastAsia"/>
        </w:rPr>
        <w:tab/>
      </w:r>
      <w:r w:rsidRPr="0050604D">
        <w:t>Solution</w:t>
      </w:r>
      <w:r w:rsidRPr="0050604D">
        <w:rPr>
          <w:rFonts w:hint="eastAsia"/>
        </w:rPr>
        <w:t xml:space="preserve"> #</w:t>
      </w:r>
      <w:r w:rsidRPr="0050604D">
        <w:t xml:space="preserve">7: </w:t>
      </w:r>
      <w:bookmarkEnd w:id="204"/>
      <w:r w:rsidRPr="0050604D">
        <w:t>Reusing the existing mechanism for UE configuration and idle mobility</w:t>
      </w:r>
      <w:bookmarkEnd w:id="205"/>
    </w:p>
    <w:p w14:paraId="2F84380A" w14:textId="2E69854C" w:rsidR="004042EE" w:rsidRPr="0050604D" w:rsidRDefault="004042EE" w:rsidP="0050604D">
      <w:pPr>
        <w:pStyle w:val="Heading3"/>
      </w:pPr>
      <w:bookmarkStart w:id="206" w:name="_Toc157760688"/>
      <w:bookmarkStart w:id="207" w:name="_Toc177467069"/>
      <w:r w:rsidRPr="0050604D">
        <w:t>6.7.1</w:t>
      </w:r>
      <w:r w:rsidRPr="0050604D">
        <w:rPr>
          <w:rFonts w:hint="eastAsia"/>
        </w:rPr>
        <w:tab/>
        <w:t>Description</w:t>
      </w:r>
      <w:bookmarkEnd w:id="206"/>
      <w:bookmarkEnd w:id="207"/>
    </w:p>
    <w:p w14:paraId="2E5F31E8" w14:textId="77777777" w:rsidR="008C4BB8" w:rsidRDefault="008C4BB8" w:rsidP="008C4BB8">
      <w:r>
        <w:t>There are following assumptions for this solution:</w:t>
      </w:r>
    </w:p>
    <w:p w14:paraId="49FBEA1C" w14:textId="77777777" w:rsidR="008C4BB8" w:rsidRDefault="008C4BB8" w:rsidP="008C4BB8">
      <w:pPr>
        <w:pStyle w:val="B1"/>
      </w:pPr>
      <w:r>
        <w:t>-</w:t>
      </w:r>
      <w:r>
        <w:tab/>
        <w:t>It is assumed that the existing CAG concept defined for PNI-NPN is re-used for Femto access control without impacts to PNI-NPN.</w:t>
      </w:r>
    </w:p>
    <w:p w14:paraId="504BFE71" w14:textId="77777777" w:rsidR="008C4BB8" w:rsidRDefault="008C4BB8" w:rsidP="008C4BB8">
      <w:pPr>
        <w:pStyle w:val="B1"/>
      </w:pPr>
      <w:r>
        <w:lastRenderedPageBreak/>
        <w:t>-</w:t>
      </w:r>
      <w:r>
        <w:tab/>
        <w:t>It is assumed that the UE is configured with Allowed CAG list and Allowed CSG list to access the 5G Femto and 4G Femto network.</w:t>
      </w:r>
    </w:p>
    <w:p w14:paraId="0B56962E" w14:textId="77777777" w:rsidR="008C4BB8" w:rsidRDefault="008C4BB8" w:rsidP="008C4BB8">
      <w:r>
        <w:t>In this solution, to access the 5G Femto cell, the UE may be pre-configured or (re)configured with the following CAG information:</w:t>
      </w:r>
    </w:p>
    <w:p w14:paraId="227370A7" w14:textId="77777777" w:rsidR="008C4BB8" w:rsidRDefault="008C4BB8" w:rsidP="008C4BB8">
      <w:pPr>
        <w:pStyle w:val="B1"/>
      </w:pPr>
      <w:r>
        <w:t>-</w:t>
      </w:r>
      <w:r>
        <w:tab/>
        <w:t>an Allowed CAG list i.e. a list of CAG Identifiers the UE is allowed to access; and</w:t>
      </w:r>
    </w:p>
    <w:p w14:paraId="06676A99" w14:textId="71146E50" w:rsidR="008C4BB8" w:rsidRDefault="008C4BB8" w:rsidP="008C4BB8">
      <w:r>
        <w:t xml:space="preserve">The HPLMN may configure or re-configure a UE with the above CAG information using the UE Configuration Update procedure for access and mobility management related parameters described in clause 4.2.4.2 of </w:t>
      </w:r>
      <w:r w:rsidR="00641FB6">
        <w:t>TS 23.502 [</w:t>
      </w:r>
      <w:r>
        <w:t>3].</w:t>
      </w:r>
    </w:p>
    <w:p w14:paraId="2AAA2324" w14:textId="77777777" w:rsidR="008C4BB8" w:rsidRDefault="008C4BB8" w:rsidP="008C4BB8">
      <w:r>
        <w:t>The above CAG information is provided by the HPLMN on a per PLMN basis.</w:t>
      </w:r>
    </w:p>
    <w:p w14:paraId="5BD6280C" w14:textId="34D8C647" w:rsidR="008C4BB8" w:rsidRDefault="008C4BB8" w:rsidP="008C4BB8">
      <w:r>
        <w:t xml:space="preserve">The UE may be locally pre-configured with the allowed 4G CSG list or following the CSG handling defined in </w:t>
      </w:r>
      <w:r w:rsidR="00641FB6">
        <w:t>TS 23.401 [</w:t>
      </w:r>
      <w:r>
        <w:t>5].</w:t>
      </w:r>
    </w:p>
    <w:p w14:paraId="25DD72F3" w14:textId="48AE5A0D" w:rsidR="008C4BB8" w:rsidRDefault="008C4BB8" w:rsidP="008C4BB8">
      <w:r>
        <w:t xml:space="preserve">If the UE is not configured with the allowed 4G CSG and/or 5G CAG lists, the user can manually select the CSG/CAG cell to access as defined in the clause 5.3.3.0 of </w:t>
      </w:r>
      <w:r w:rsidR="00641FB6">
        <w:t>TS 23.401 [</w:t>
      </w:r>
      <w:r>
        <w:t xml:space="preserve">5] and clause 4.4.3.1.2 of </w:t>
      </w:r>
      <w:r w:rsidR="00641FB6">
        <w:t>TS 23.122 [</w:t>
      </w:r>
      <w:r>
        <w:t>11].</w:t>
      </w:r>
    </w:p>
    <w:p w14:paraId="0DC4D85D" w14:textId="77777777" w:rsidR="008C4BB8" w:rsidRDefault="008C4BB8" w:rsidP="008C4BB8">
      <w:r>
        <w:t>During the idle mobility from 4G to 5G femto cell:</w:t>
      </w:r>
    </w:p>
    <w:p w14:paraId="3A8BA221" w14:textId="28731576" w:rsidR="008C4BB8" w:rsidRDefault="008C4BB8" w:rsidP="008C4BB8">
      <w:pPr>
        <w:pStyle w:val="B1"/>
      </w:pPr>
      <w:r>
        <w:t>-</w:t>
      </w:r>
      <w:r>
        <w:tab/>
        <w:t xml:space="preserve">The UE uses the Allowed CAG list to perform the network and cell selection as described in clause 5.30.3.4 of </w:t>
      </w:r>
      <w:r w:rsidR="00641FB6">
        <w:t>TS 23.501 [</w:t>
      </w:r>
      <w:r>
        <w:t>2].</w:t>
      </w:r>
    </w:p>
    <w:p w14:paraId="7DB46DB5" w14:textId="77777777" w:rsidR="008C4BB8" w:rsidRDefault="008C4BB8" w:rsidP="008C4BB8">
      <w:r>
        <w:t>During the idle mobility from 5G to 4G CSG cell:</w:t>
      </w:r>
    </w:p>
    <w:p w14:paraId="2508FD34" w14:textId="1DBCB379" w:rsidR="008C4BB8" w:rsidRDefault="008C4BB8" w:rsidP="008C4BB8">
      <w:pPr>
        <w:pStyle w:val="B1"/>
      </w:pPr>
      <w:r>
        <w:t>-</w:t>
      </w:r>
      <w:r>
        <w:tab/>
        <w:t xml:space="preserve">The UE perform the network and cell selection as described in </w:t>
      </w:r>
      <w:r w:rsidR="00641FB6">
        <w:t>TS 23.401 [</w:t>
      </w:r>
      <w:r>
        <w:t>5].</w:t>
      </w:r>
    </w:p>
    <w:p w14:paraId="5DED91C4" w14:textId="63461F6C" w:rsidR="004042EE" w:rsidRPr="009B0876" w:rsidRDefault="004042EE" w:rsidP="0050604D">
      <w:pPr>
        <w:pStyle w:val="Heading3"/>
      </w:pPr>
      <w:bookmarkStart w:id="208" w:name="_Toc157760689"/>
      <w:bookmarkStart w:id="209" w:name="_Toc177467070"/>
      <w:r w:rsidRPr="009B0876">
        <w:t>6.</w:t>
      </w:r>
      <w:r>
        <w:t>7</w:t>
      </w:r>
      <w:r w:rsidRPr="009B0876">
        <w:t>.2</w:t>
      </w:r>
      <w:r w:rsidRPr="009B0876">
        <w:tab/>
        <w:t>Procedures</w:t>
      </w:r>
      <w:bookmarkEnd w:id="208"/>
      <w:bookmarkEnd w:id="209"/>
    </w:p>
    <w:p w14:paraId="151ACFDF" w14:textId="6DC7F6E2" w:rsidR="004042EE" w:rsidRPr="009B0876" w:rsidRDefault="0050604D" w:rsidP="0050604D">
      <w:pPr>
        <w:rPr>
          <w:rFonts w:eastAsia="DengXian"/>
          <w:lang w:eastAsia="zh-CN"/>
        </w:rPr>
      </w:pPr>
      <w:r>
        <w:rPr>
          <w:rFonts w:eastAsia="DengXian"/>
          <w:lang w:eastAsia="zh-CN"/>
        </w:rPr>
        <w:t>There is no new procedure defined</w:t>
      </w:r>
    </w:p>
    <w:p w14:paraId="40A55D2D" w14:textId="41034315" w:rsidR="004042EE" w:rsidRPr="009B0876" w:rsidRDefault="004042EE" w:rsidP="0050604D">
      <w:pPr>
        <w:pStyle w:val="Heading3"/>
        <w:rPr>
          <w:lang w:eastAsia="zh-CN"/>
        </w:rPr>
      </w:pPr>
      <w:bookmarkStart w:id="210" w:name="_Toc157760690"/>
      <w:bookmarkStart w:id="211" w:name="_Toc177467071"/>
      <w:r w:rsidRPr="009B0876">
        <w:rPr>
          <w:lang w:eastAsia="zh-CN"/>
        </w:rPr>
        <w:t>6.</w:t>
      </w:r>
      <w:r>
        <w:rPr>
          <w:lang w:eastAsia="zh-CN"/>
        </w:rPr>
        <w:t>7</w:t>
      </w:r>
      <w:r w:rsidRPr="009B0876">
        <w:rPr>
          <w:lang w:eastAsia="zh-CN"/>
        </w:rPr>
        <w:t>.3</w:t>
      </w:r>
      <w:r w:rsidRPr="009B0876">
        <w:rPr>
          <w:lang w:eastAsia="zh-CN"/>
        </w:rPr>
        <w:tab/>
      </w:r>
      <w:r w:rsidRPr="009B0876">
        <w:t>Impacts on services, entities and interfaces</w:t>
      </w:r>
      <w:bookmarkEnd w:id="210"/>
      <w:bookmarkEnd w:id="211"/>
    </w:p>
    <w:p w14:paraId="14F657F7" w14:textId="13071F43" w:rsidR="004042EE" w:rsidRPr="0050604D" w:rsidRDefault="0050604D" w:rsidP="004042EE">
      <w:r>
        <w:t>There is no change to the existing mechanism on UE configuration, provisioning and idle mobility.</w:t>
      </w:r>
    </w:p>
    <w:p w14:paraId="29967B70" w14:textId="76780C47" w:rsidR="00D84809" w:rsidRPr="0050604D" w:rsidRDefault="00D84809" w:rsidP="0050604D">
      <w:pPr>
        <w:pStyle w:val="Heading2"/>
      </w:pPr>
      <w:bookmarkStart w:id="212" w:name="_Toc177467072"/>
      <w:r w:rsidRPr="0050604D">
        <w:t>6.8</w:t>
      </w:r>
      <w:r w:rsidRPr="0050604D">
        <w:rPr>
          <w:rFonts w:hint="eastAsia"/>
        </w:rPr>
        <w:tab/>
      </w:r>
      <w:r w:rsidRPr="0050604D">
        <w:t>Solution</w:t>
      </w:r>
      <w:r w:rsidRPr="0050604D">
        <w:rPr>
          <w:rFonts w:hint="eastAsia"/>
        </w:rPr>
        <w:t xml:space="preserve"> #</w:t>
      </w:r>
      <w:r w:rsidRPr="0050604D">
        <w:t>8: The connected mode mobility between 4G CSG cell and 5G CAG cell</w:t>
      </w:r>
      <w:bookmarkEnd w:id="212"/>
    </w:p>
    <w:p w14:paraId="0D0A2DA4" w14:textId="3969F1F1" w:rsidR="00D84809" w:rsidRPr="00F0714E" w:rsidRDefault="00D84809" w:rsidP="0050604D">
      <w:pPr>
        <w:pStyle w:val="Heading3"/>
      </w:pPr>
      <w:bookmarkStart w:id="213" w:name="_Toc177467073"/>
      <w:r w:rsidRPr="00F0714E">
        <w:t>6.</w:t>
      </w:r>
      <w:r>
        <w:t>8</w:t>
      </w:r>
      <w:r w:rsidRPr="00F0714E">
        <w:t>.1</w:t>
      </w:r>
      <w:r w:rsidRPr="00F0714E">
        <w:rPr>
          <w:rFonts w:hint="eastAsia"/>
        </w:rPr>
        <w:tab/>
        <w:t>Description</w:t>
      </w:r>
      <w:bookmarkEnd w:id="213"/>
    </w:p>
    <w:p w14:paraId="5A748551" w14:textId="77777777" w:rsidR="0050604D" w:rsidRDefault="0050604D" w:rsidP="0050604D">
      <w:r>
        <w:t>This solution is to address the connected mode mobility part of KI#1 and propose enhancements to support the UE connected mode mobility between CAG cell of 5G and CSG cell of 4G.</w:t>
      </w:r>
    </w:p>
    <w:p w14:paraId="5225E523" w14:textId="77777777" w:rsidR="0050604D" w:rsidRDefault="0050604D" w:rsidP="0050604D">
      <w:r>
        <w:t>The high level principle/assumption of this solution can be summarized as follows:</w:t>
      </w:r>
    </w:p>
    <w:p w14:paraId="78A8B521" w14:textId="1E0F7171" w:rsidR="0050604D" w:rsidRDefault="0050604D" w:rsidP="0050604D">
      <w:pPr>
        <w:pStyle w:val="B1"/>
      </w:pPr>
      <w:r>
        <w:t>-</w:t>
      </w:r>
      <w:r>
        <w:tab/>
        <w:t xml:space="preserve">The 4G and 5G interworking architecture with N26 interface defined in clause 4.3.1 of </w:t>
      </w:r>
      <w:r w:rsidR="00641FB6">
        <w:t>TS 23.501 [</w:t>
      </w:r>
      <w:r>
        <w:t>2] is applied.</w:t>
      </w:r>
    </w:p>
    <w:p w14:paraId="6E9F3BED" w14:textId="77777777" w:rsidR="0050604D" w:rsidRDefault="0050604D" w:rsidP="0050604D">
      <w:pPr>
        <w:pStyle w:val="B1"/>
      </w:pPr>
      <w:r>
        <w:t>-</w:t>
      </w:r>
      <w:r>
        <w:tab/>
        <w:t>There is UE's allowed 4G CSG list and 5G CAG list subscription in the UDM/HSS.</w:t>
      </w:r>
    </w:p>
    <w:p w14:paraId="3273E245" w14:textId="77777777" w:rsidR="0050604D" w:rsidRDefault="0050604D" w:rsidP="0050604D">
      <w:pPr>
        <w:pStyle w:val="B1"/>
      </w:pPr>
      <w:r>
        <w:t>-</w:t>
      </w:r>
      <w:r>
        <w:tab/>
        <w:t>The UDM/HSS can provide the UE allowed 4G CSG list and 5G CAG list to AMF. The AMF creates the Mobility restriction list (including allowed CAG and CSG list) accordingly and send it to NG-RAN.</w:t>
      </w:r>
    </w:p>
    <w:p w14:paraId="357CB8D3" w14:textId="77777777" w:rsidR="0050604D" w:rsidRDefault="0050604D" w:rsidP="0050604D">
      <w:pPr>
        <w:pStyle w:val="B1"/>
      </w:pPr>
      <w:r>
        <w:t>-</w:t>
      </w:r>
      <w:r>
        <w:tab/>
        <w:t>The NG-RAN is pre-configured with the CSG information (CSG ID and Cell Access Mode) of neighbouring 4G CSG cell which can be done by OAM.</w:t>
      </w:r>
    </w:p>
    <w:p w14:paraId="2133D3BF" w14:textId="77777777" w:rsidR="0050604D" w:rsidRDefault="0050604D" w:rsidP="0050604D">
      <w:pPr>
        <w:pStyle w:val="B1"/>
      </w:pPr>
      <w:r>
        <w:t>-</w:t>
      </w:r>
      <w:r>
        <w:tab/>
        <w:t>According to the UE measurement report, the pre-configured CSG information of neighbouring 4G CSG cell and allowed CSG list in the Mobility restriction list, the NG-RAN determines the target 4G CSG cell and initiates the 5GS to EPS HO procedure.</w:t>
      </w:r>
    </w:p>
    <w:p w14:paraId="6043FD62" w14:textId="11B4C840" w:rsidR="0050604D" w:rsidRDefault="0050604D" w:rsidP="0050604D">
      <w:pPr>
        <w:pStyle w:val="B1"/>
      </w:pPr>
      <w:r>
        <w:t>-</w:t>
      </w:r>
      <w:r>
        <w:tab/>
        <w:t>There is no change to EPS side.</w:t>
      </w:r>
    </w:p>
    <w:p w14:paraId="154BA2F7" w14:textId="49F798DA" w:rsidR="0050604D" w:rsidRDefault="0050604D" w:rsidP="0050604D">
      <w:pPr>
        <w:pStyle w:val="NO"/>
      </w:pPr>
      <w:r>
        <w:lastRenderedPageBreak/>
        <w:t>NOTE:</w:t>
      </w:r>
      <w:r>
        <w:tab/>
        <w:t xml:space="preserve">For the EPS to 5GS HO, the normal 4G to 5G Handover is performed. After the handover, the UE perform the registration, the AMF perform the CAG Access control according to </w:t>
      </w:r>
      <w:r w:rsidR="00641FB6">
        <w:t>TS 23.501 [</w:t>
      </w:r>
      <w:r>
        <w:t>2].</w:t>
      </w:r>
    </w:p>
    <w:p w14:paraId="0B35A219" w14:textId="38A40281" w:rsidR="00D84809" w:rsidRPr="006F0896" w:rsidRDefault="00D84809" w:rsidP="0050604D">
      <w:pPr>
        <w:pStyle w:val="Heading3"/>
      </w:pPr>
      <w:bookmarkStart w:id="214" w:name="_Toc177467074"/>
      <w:r w:rsidRPr="00F0714E">
        <w:t>6.</w:t>
      </w:r>
      <w:r>
        <w:t>8</w:t>
      </w:r>
      <w:r w:rsidRPr="00F0714E">
        <w:t>.2</w:t>
      </w:r>
      <w:r w:rsidRPr="00F0714E">
        <w:tab/>
        <w:t>Procedures</w:t>
      </w:r>
      <w:bookmarkEnd w:id="214"/>
    </w:p>
    <w:p w14:paraId="239862AA" w14:textId="4F6F41A8" w:rsidR="00D84809" w:rsidRDefault="00D84809" w:rsidP="0050604D">
      <w:pPr>
        <w:pStyle w:val="Heading4"/>
      </w:pPr>
      <w:bookmarkStart w:id="215" w:name="_Toc177467075"/>
      <w:r>
        <w:t>6.8.3.1</w:t>
      </w:r>
      <w:r>
        <w:tab/>
        <w:t>HO from 5GS to EPS</w:t>
      </w:r>
      <w:bookmarkEnd w:id="215"/>
    </w:p>
    <w:p w14:paraId="25516865" w14:textId="7713456B" w:rsidR="0050604D" w:rsidRDefault="0050604D" w:rsidP="0050604D">
      <w:r>
        <w:t xml:space="preserve">Clause 4.2.2.2.2 of </w:t>
      </w:r>
      <w:r w:rsidR="00641FB6">
        <w:t>TS 23.502 [</w:t>
      </w:r>
      <w:r>
        <w:t>3] (General Registration) is re-used with following additional handling.</w:t>
      </w:r>
    </w:p>
    <w:p w14:paraId="1A130AD5" w14:textId="77777777" w:rsidR="0050604D" w:rsidRDefault="0050604D" w:rsidP="0050604D">
      <w:pPr>
        <w:pStyle w:val="B1"/>
      </w:pPr>
      <w:r>
        <w:t>-</w:t>
      </w:r>
      <w:r>
        <w:tab/>
        <w:t>In the step 14b, the UDM provides the UE allowed 4G CSG list and 5G CAG list to AMF.</w:t>
      </w:r>
    </w:p>
    <w:p w14:paraId="5E4D1407" w14:textId="77777777" w:rsidR="0050604D" w:rsidRDefault="0050604D" w:rsidP="0050604D">
      <w:pPr>
        <w:pStyle w:val="B1"/>
      </w:pPr>
      <w:r>
        <w:t>-</w:t>
      </w:r>
      <w:r>
        <w:tab/>
        <w:t>In step 21, the AMF providers the Mobility restriction list (including allowed CAG and CSG list) to NG-RAN.</w:t>
      </w:r>
    </w:p>
    <w:p w14:paraId="6F9CF2CA" w14:textId="77777777" w:rsidR="00D84809" w:rsidRPr="0050604D" w:rsidRDefault="00D84809" w:rsidP="0050604D">
      <w:pPr>
        <w:pStyle w:val="TH"/>
        <w:rPr>
          <w:rFonts w:eastAsia="DengXian"/>
        </w:rPr>
      </w:pPr>
      <w:r w:rsidRPr="0050604D">
        <w:object w:dxaOrig="19051" w:dyaOrig="13711" w14:anchorId="0A138308">
          <v:shape id="_x0000_i1041" type="#_x0000_t75" alt="" style="width:478.35pt;height:347.5pt;mso-width-percent:0;mso-height-percent:0;mso-width-percent:0;mso-height-percent:0" o:ole="">
            <v:imagedata r:id="rId43" o:title=""/>
          </v:shape>
          <o:OLEObject Type="Embed" ProgID="Visio.Drawing.11" ShapeID="_x0000_i1041" DrawAspect="Content" ObjectID="_1788083544" r:id="rId47"/>
        </w:object>
      </w:r>
    </w:p>
    <w:p w14:paraId="731B1FC6" w14:textId="0B668D8D" w:rsidR="00D84809" w:rsidRPr="0050604D" w:rsidRDefault="00D84809" w:rsidP="00D84809">
      <w:pPr>
        <w:pStyle w:val="TF"/>
      </w:pPr>
      <w:r w:rsidRPr="0050604D">
        <w:t>Figure 6.8.3.1-1: 5GS to EPS handover</w:t>
      </w:r>
    </w:p>
    <w:p w14:paraId="139BCE6B" w14:textId="3B8138C5" w:rsidR="0050604D" w:rsidRDefault="0050604D" w:rsidP="0050604D">
      <w:pPr>
        <w:rPr>
          <w:rFonts w:eastAsia="DengXian"/>
        </w:rPr>
      </w:pPr>
      <w:r>
        <w:rPr>
          <w:rFonts w:eastAsia="DengXian"/>
        </w:rPr>
        <w:t xml:space="preserve">Clause 4.11.1.2.1 of </w:t>
      </w:r>
      <w:r w:rsidR="00641FB6">
        <w:rPr>
          <w:rFonts w:eastAsia="DengXian"/>
        </w:rPr>
        <w:t>TS 23.502 [</w:t>
      </w:r>
      <w:r>
        <w:rPr>
          <w:rFonts w:eastAsia="DengXian"/>
        </w:rPr>
        <w:t>3] (5GS to EPS handover using N26 interface) is re-used with following additional handling.</w:t>
      </w:r>
    </w:p>
    <w:p w14:paraId="5997B294" w14:textId="77777777" w:rsidR="0050604D" w:rsidRDefault="0050604D" w:rsidP="0050604D">
      <w:pPr>
        <w:pStyle w:val="B1"/>
        <w:rPr>
          <w:rFonts w:eastAsia="DengXian"/>
        </w:rPr>
      </w:pPr>
      <w:r>
        <w:rPr>
          <w:rFonts w:eastAsia="DengXian"/>
        </w:rPr>
        <w:t>-</w:t>
      </w:r>
      <w:r>
        <w:rPr>
          <w:rFonts w:eastAsia="DengXian"/>
        </w:rPr>
        <w:tab/>
        <w:t>The NG-RAN is pre-configured with the CSG information of neighbouring 4G CSG cell</w:t>
      </w:r>
    </w:p>
    <w:p w14:paraId="43640706" w14:textId="77777777" w:rsidR="0050604D" w:rsidRDefault="0050604D" w:rsidP="0050604D">
      <w:pPr>
        <w:pStyle w:val="B1"/>
        <w:rPr>
          <w:rFonts w:eastAsia="DengXian"/>
        </w:rPr>
      </w:pPr>
      <w:r>
        <w:rPr>
          <w:rFonts w:eastAsia="DengXian"/>
        </w:rPr>
        <w:t>-</w:t>
      </w:r>
      <w:r>
        <w:rPr>
          <w:rFonts w:eastAsia="DengXian"/>
        </w:rPr>
        <w:tab/>
        <w:t>In step 1, the NG-RAN determines the target CSG cell for handover, and send the CSG ID and Access Mode of target cell to AMF in the Handover required message.</w:t>
      </w:r>
    </w:p>
    <w:p w14:paraId="0798CA06" w14:textId="77777777" w:rsidR="0050604D" w:rsidRDefault="0050604D" w:rsidP="0050604D">
      <w:pPr>
        <w:pStyle w:val="B1"/>
        <w:rPr>
          <w:rFonts w:eastAsia="DengXian"/>
        </w:rPr>
      </w:pPr>
      <w:r>
        <w:rPr>
          <w:rFonts w:eastAsia="DengXian"/>
        </w:rPr>
        <w:t>-</w:t>
      </w:r>
      <w:r>
        <w:rPr>
          <w:rFonts w:eastAsia="DengXian"/>
        </w:rPr>
        <w:tab/>
        <w:t>In step 3, the AMF check the UE's CSG subscription and sets proper CSG membership indication as part of the Forward Relocation Request message towards MME.</w:t>
      </w:r>
    </w:p>
    <w:p w14:paraId="58E554E0" w14:textId="2DBFF71E" w:rsidR="00D84809" w:rsidRDefault="00D84809" w:rsidP="00D84809">
      <w:pPr>
        <w:pStyle w:val="Heading4"/>
      </w:pPr>
      <w:bookmarkStart w:id="216" w:name="_Toc177467076"/>
      <w:r>
        <w:t>6.8.3.2</w:t>
      </w:r>
      <w:r>
        <w:tab/>
        <w:t>HO from EPS to 5GS</w:t>
      </w:r>
      <w:bookmarkEnd w:id="216"/>
    </w:p>
    <w:p w14:paraId="4D371187" w14:textId="2A40CBD1" w:rsidR="0050604D" w:rsidRDefault="0050604D" w:rsidP="0050604D">
      <w:pPr>
        <w:rPr>
          <w:rFonts w:eastAsia="DengXian"/>
        </w:rPr>
      </w:pPr>
      <w:r>
        <w:rPr>
          <w:rFonts w:eastAsia="DengXian"/>
        </w:rPr>
        <w:t xml:space="preserve">The procedure is same with clause 4.11.1.2.2 of </w:t>
      </w:r>
      <w:r w:rsidR="00641FB6">
        <w:rPr>
          <w:rFonts w:eastAsia="DengXian"/>
        </w:rPr>
        <w:t>TS 23.502 [</w:t>
      </w:r>
      <w:r>
        <w:rPr>
          <w:rFonts w:eastAsia="DengXian"/>
        </w:rPr>
        <w:t>3]. There is no enhancement for this procedure. In the existing mechanism:</w:t>
      </w:r>
    </w:p>
    <w:p w14:paraId="37994B32" w14:textId="42D8542A" w:rsidR="0050604D" w:rsidRDefault="0050604D" w:rsidP="0050604D">
      <w:pPr>
        <w:pStyle w:val="B1"/>
        <w:rPr>
          <w:rFonts w:eastAsia="DengXian"/>
        </w:rPr>
      </w:pPr>
      <w:r>
        <w:rPr>
          <w:rFonts w:eastAsia="DengXian"/>
        </w:rPr>
        <w:lastRenderedPageBreak/>
        <w:t>-</w:t>
      </w:r>
      <w:r>
        <w:rPr>
          <w:rFonts w:eastAsia="DengXian"/>
        </w:rPr>
        <w:tab/>
        <w:t xml:space="preserve">In step 10 in clause 4.11.1.2.2.2 (Preparation phase), the NG-RAN has provided supported CAG List of target cell in the Handover Request ACK to the AMF according to clause 9.2.3.5 of </w:t>
      </w:r>
      <w:r w:rsidR="00641FB6">
        <w:rPr>
          <w:rFonts w:eastAsia="DengXian"/>
        </w:rPr>
        <w:t>TS 38.413 [</w:t>
      </w:r>
      <w:r>
        <w:rPr>
          <w:rFonts w:eastAsia="DengXian"/>
        </w:rPr>
        <w:t>8].</w:t>
      </w:r>
    </w:p>
    <w:p w14:paraId="4D7D8DFE" w14:textId="77777777" w:rsidR="0050604D" w:rsidRDefault="0050604D" w:rsidP="0050604D">
      <w:pPr>
        <w:pStyle w:val="B1"/>
        <w:rPr>
          <w:rFonts w:eastAsia="DengXian"/>
        </w:rPr>
      </w:pPr>
      <w:r>
        <w:rPr>
          <w:rFonts w:eastAsia="DengXian"/>
        </w:rPr>
        <w:t>-</w:t>
      </w:r>
      <w:r>
        <w:rPr>
          <w:rFonts w:eastAsia="DengXian"/>
        </w:rPr>
        <w:tab/>
        <w:t>In step 12 in clause 4.11.1.2.2.3 (Execution phase), the UE performs the EPS to 5GS Mobility Registration Procedure. AMF shall verify whether the UE is allowed to access to the CAG cell according to the allowed CAG list from UDM and supported CAG List from NG-RAN.</w:t>
      </w:r>
    </w:p>
    <w:p w14:paraId="5C6A3624" w14:textId="7F0AB482" w:rsidR="00D84809" w:rsidRPr="00F0714E" w:rsidRDefault="00D84809" w:rsidP="005712C9">
      <w:pPr>
        <w:pStyle w:val="Heading3"/>
        <w:rPr>
          <w:lang w:eastAsia="zh-CN"/>
        </w:rPr>
      </w:pPr>
      <w:bookmarkStart w:id="217" w:name="_Toc177467077"/>
      <w:r w:rsidRPr="005712C9">
        <w:t>6.8.3</w:t>
      </w:r>
      <w:r w:rsidRPr="005712C9">
        <w:tab/>
        <w:t>Impacts on services, entities and interfaces</w:t>
      </w:r>
      <w:bookmarkEnd w:id="217"/>
    </w:p>
    <w:p w14:paraId="71ABE3A8" w14:textId="189BA5EF" w:rsidR="00D84809" w:rsidRPr="0050604D" w:rsidRDefault="0050604D" w:rsidP="0050604D">
      <w:pPr>
        <w:pStyle w:val="EditorsNote"/>
        <w:rPr>
          <w:rFonts w:eastAsia="DengXian"/>
        </w:rPr>
      </w:pPr>
      <w:r>
        <w:rPr>
          <w:rFonts w:eastAsia="DengXian"/>
        </w:rPr>
        <w:t>Editor's note:</w:t>
      </w:r>
      <w:r>
        <w:rPr>
          <w:rFonts w:eastAsia="DengXian"/>
        </w:rPr>
        <w:tab/>
        <w:t>Because the RAN impact solution is not considered in this SID, the inclusion of this solution in evaluation and conclusion phase is FFS.</w:t>
      </w:r>
    </w:p>
    <w:p w14:paraId="64E4458A" w14:textId="77777777" w:rsidR="0050604D" w:rsidRPr="005712C9" w:rsidRDefault="0050604D" w:rsidP="005712C9">
      <w:pPr>
        <w:rPr>
          <w:rFonts w:eastAsia="DengXian"/>
          <w:b/>
          <w:bCs/>
        </w:rPr>
      </w:pPr>
      <w:r w:rsidRPr="005712C9">
        <w:rPr>
          <w:rFonts w:eastAsia="DengXian"/>
          <w:b/>
          <w:bCs/>
        </w:rPr>
        <w:t>UDM:</w:t>
      </w:r>
    </w:p>
    <w:p w14:paraId="2E8BE0F8" w14:textId="77777777" w:rsidR="0050604D" w:rsidRDefault="0050604D" w:rsidP="0050604D">
      <w:pPr>
        <w:pStyle w:val="B1"/>
        <w:rPr>
          <w:rFonts w:eastAsia="DengXian"/>
        </w:rPr>
      </w:pPr>
      <w:r>
        <w:rPr>
          <w:rFonts w:eastAsia="DengXian"/>
        </w:rPr>
        <w:t>-</w:t>
      </w:r>
      <w:r>
        <w:rPr>
          <w:rFonts w:eastAsia="DengXian"/>
        </w:rPr>
        <w:tab/>
        <w:t>There is UE allowed 4G CSG list and 5G CAG list subscription in the UDM/HSS.</w:t>
      </w:r>
    </w:p>
    <w:p w14:paraId="562C3A16" w14:textId="77777777" w:rsidR="0050604D" w:rsidRDefault="0050604D" w:rsidP="0050604D">
      <w:pPr>
        <w:pStyle w:val="B1"/>
        <w:rPr>
          <w:rFonts w:eastAsia="DengXian"/>
        </w:rPr>
      </w:pPr>
      <w:r>
        <w:rPr>
          <w:rFonts w:eastAsia="DengXian"/>
        </w:rPr>
        <w:t>-</w:t>
      </w:r>
      <w:r>
        <w:rPr>
          <w:rFonts w:eastAsia="DengXian"/>
        </w:rPr>
        <w:tab/>
        <w:t>The UDM provides the allowed 4G CSG list and 5G CAG list as subscription data to AMF.</w:t>
      </w:r>
    </w:p>
    <w:p w14:paraId="6B69F42B" w14:textId="77777777" w:rsidR="0050604D" w:rsidRPr="005712C9" w:rsidRDefault="0050604D" w:rsidP="005712C9">
      <w:pPr>
        <w:rPr>
          <w:rFonts w:eastAsia="DengXian"/>
          <w:b/>
          <w:bCs/>
        </w:rPr>
      </w:pPr>
      <w:r w:rsidRPr="005712C9">
        <w:rPr>
          <w:rFonts w:eastAsia="DengXian"/>
          <w:b/>
          <w:bCs/>
        </w:rPr>
        <w:t>AMF:</w:t>
      </w:r>
    </w:p>
    <w:p w14:paraId="4941B388" w14:textId="77777777" w:rsidR="0050604D" w:rsidRDefault="0050604D" w:rsidP="0050604D">
      <w:pPr>
        <w:pStyle w:val="B1"/>
        <w:rPr>
          <w:rFonts w:eastAsia="DengXian"/>
        </w:rPr>
      </w:pPr>
      <w:r>
        <w:rPr>
          <w:rFonts w:eastAsia="DengXian"/>
        </w:rPr>
        <w:t>-</w:t>
      </w:r>
      <w:r>
        <w:rPr>
          <w:rFonts w:eastAsia="DengXian"/>
        </w:rPr>
        <w:tab/>
        <w:t>It creates the Mobility restriction list according to allowed CAG and CSG list received from UDM, and send it to NG-RAN.</w:t>
      </w:r>
    </w:p>
    <w:p w14:paraId="7A14209F" w14:textId="77777777" w:rsidR="0050604D" w:rsidRDefault="0050604D" w:rsidP="0050604D">
      <w:pPr>
        <w:pStyle w:val="B1"/>
        <w:rPr>
          <w:rFonts w:eastAsia="DengXian"/>
        </w:rPr>
      </w:pPr>
      <w:r>
        <w:rPr>
          <w:rFonts w:eastAsia="DengXian"/>
        </w:rPr>
        <w:t>-</w:t>
      </w:r>
      <w:r>
        <w:rPr>
          <w:rFonts w:eastAsia="DengXian"/>
        </w:rPr>
        <w:tab/>
        <w:t>Support formulation of membership indication towards MME during 5GS to EPS handover.</w:t>
      </w:r>
    </w:p>
    <w:p w14:paraId="031B2A73" w14:textId="77777777" w:rsidR="0050604D" w:rsidRPr="005712C9" w:rsidRDefault="0050604D" w:rsidP="005712C9">
      <w:pPr>
        <w:rPr>
          <w:rFonts w:eastAsia="DengXian"/>
          <w:b/>
          <w:bCs/>
        </w:rPr>
      </w:pPr>
      <w:r w:rsidRPr="005712C9">
        <w:rPr>
          <w:rFonts w:eastAsia="DengXian"/>
          <w:b/>
          <w:bCs/>
        </w:rPr>
        <w:t>NG-RAN:</w:t>
      </w:r>
    </w:p>
    <w:p w14:paraId="3978EB4A" w14:textId="77777777" w:rsidR="0050604D" w:rsidRDefault="0050604D" w:rsidP="0050604D">
      <w:pPr>
        <w:pStyle w:val="B1"/>
        <w:rPr>
          <w:rFonts w:eastAsia="DengXian"/>
        </w:rPr>
      </w:pPr>
      <w:r>
        <w:rPr>
          <w:rFonts w:eastAsia="DengXian"/>
        </w:rPr>
        <w:t>-</w:t>
      </w:r>
      <w:r>
        <w:rPr>
          <w:rFonts w:eastAsia="DengXian"/>
        </w:rPr>
        <w:tab/>
        <w:t>To be pre-configured with the CSG information of neighbouring 4G CSG cell which can also be done by OAM.</w:t>
      </w:r>
    </w:p>
    <w:p w14:paraId="0C351179" w14:textId="77777777" w:rsidR="0050604D" w:rsidRDefault="0050604D" w:rsidP="005712C9">
      <w:pPr>
        <w:pStyle w:val="EditorsNote"/>
        <w:rPr>
          <w:rFonts w:eastAsia="DengXian"/>
        </w:rPr>
      </w:pPr>
      <w:r>
        <w:rPr>
          <w:rFonts w:eastAsia="DengXian"/>
        </w:rPr>
        <w:t>Editor's note:</w:t>
      </w:r>
      <w:r>
        <w:rPr>
          <w:rFonts w:eastAsia="DengXian"/>
        </w:rPr>
        <w:tab/>
        <w:t>How the 5G Femto gNB is configured is FFS.</w:t>
      </w:r>
    </w:p>
    <w:p w14:paraId="7BDB45D8" w14:textId="77777777" w:rsidR="0050604D" w:rsidRDefault="0050604D" w:rsidP="0050604D">
      <w:pPr>
        <w:pStyle w:val="B1"/>
        <w:rPr>
          <w:rFonts w:eastAsia="DengXian"/>
        </w:rPr>
      </w:pPr>
      <w:r>
        <w:rPr>
          <w:rFonts w:eastAsia="DengXian"/>
        </w:rPr>
        <w:t>-</w:t>
      </w:r>
      <w:r>
        <w:rPr>
          <w:rFonts w:eastAsia="DengXian"/>
        </w:rPr>
        <w:tab/>
        <w:t>According to the allowed CSG list in the Mobility restriction list and the pre-configured CSG information of neighbouring 4G CSG cell, the NG-RAN determines the target CSG cell.</w:t>
      </w:r>
    </w:p>
    <w:p w14:paraId="5D3B3E53" w14:textId="77777777" w:rsidR="0050604D" w:rsidRDefault="0050604D" w:rsidP="0050604D">
      <w:pPr>
        <w:pStyle w:val="B1"/>
        <w:rPr>
          <w:rFonts w:eastAsia="DengXian"/>
        </w:rPr>
      </w:pPr>
      <w:r>
        <w:rPr>
          <w:rFonts w:eastAsia="DengXian"/>
        </w:rPr>
        <w:t>-</w:t>
      </w:r>
      <w:r>
        <w:rPr>
          <w:rFonts w:eastAsia="DengXian"/>
        </w:rPr>
        <w:tab/>
        <w:t>In the HO required message, it indicate the target CSG cell id and Access Mode to the AMF.</w:t>
      </w:r>
    </w:p>
    <w:p w14:paraId="2A92CD10" w14:textId="4BD9C9CD" w:rsidR="007E1CB0" w:rsidRPr="005712C9" w:rsidRDefault="007E1CB0" w:rsidP="007E1CB0">
      <w:pPr>
        <w:pStyle w:val="Heading2"/>
      </w:pPr>
      <w:bookmarkStart w:id="218" w:name="_Toc157534623"/>
      <w:bookmarkStart w:id="219" w:name="_Toc157747894"/>
      <w:bookmarkStart w:id="220" w:name="_Toc177467078"/>
      <w:r w:rsidRPr="005712C9">
        <w:t>6.9</w:t>
      </w:r>
      <w:r w:rsidRPr="005712C9">
        <w:tab/>
        <w:t xml:space="preserve">Solution #9: </w:t>
      </w:r>
      <w:bookmarkEnd w:id="218"/>
      <w:bookmarkEnd w:id="219"/>
      <w:r w:rsidRPr="005712C9">
        <w:t>Solution for mobility between CAG and CSG cells</w:t>
      </w:r>
      <w:bookmarkEnd w:id="220"/>
    </w:p>
    <w:p w14:paraId="5CD1B7D3" w14:textId="6B57AB54" w:rsidR="007E1CB0" w:rsidRPr="005712C9" w:rsidRDefault="007E1CB0" w:rsidP="007E1CB0">
      <w:pPr>
        <w:pStyle w:val="Heading3"/>
      </w:pPr>
      <w:bookmarkStart w:id="221" w:name="_Toc157534624"/>
      <w:bookmarkStart w:id="222" w:name="_Toc157747895"/>
      <w:bookmarkStart w:id="223" w:name="_Toc177467079"/>
      <w:r w:rsidRPr="005712C9">
        <w:t>6.9.1</w:t>
      </w:r>
      <w:r w:rsidRPr="005712C9">
        <w:tab/>
        <w:t>Description</w:t>
      </w:r>
      <w:bookmarkEnd w:id="221"/>
      <w:bookmarkEnd w:id="222"/>
      <w:bookmarkEnd w:id="223"/>
    </w:p>
    <w:p w14:paraId="50FA800D" w14:textId="77777777" w:rsidR="005712C9" w:rsidRDefault="005712C9" w:rsidP="005712C9">
      <w:bookmarkStart w:id="224" w:name="_Toc157534625"/>
      <w:r>
        <w:t>The solution aims to address the issues described in KI#1 to support mobility between a CAG cell of 5G Femto and a CSG cell of HeNB/EPC.</w:t>
      </w:r>
    </w:p>
    <w:p w14:paraId="26CB040E" w14:textId="77777777" w:rsidR="005712C9" w:rsidRDefault="005712C9" w:rsidP="005712C9">
      <w:r>
        <w:t>The solutions assumes the followings:</w:t>
      </w:r>
    </w:p>
    <w:p w14:paraId="09924A5C" w14:textId="77777777" w:rsidR="005712C9" w:rsidRDefault="005712C9" w:rsidP="005712C9">
      <w:pPr>
        <w:pStyle w:val="B1"/>
      </w:pPr>
      <w:r>
        <w:t>-</w:t>
      </w:r>
      <w:r>
        <w:tab/>
        <w:t>The existing CAG concept defined for PNI-NPN is re-used for access control when a UE wants to access a 5G Femto cell without impacts to PNI-NPN.</w:t>
      </w:r>
    </w:p>
    <w:p w14:paraId="1E0D5FB6" w14:textId="77777777" w:rsidR="005712C9" w:rsidRDefault="005712C9" w:rsidP="005712C9">
      <w:pPr>
        <w:pStyle w:val="B1"/>
      </w:pPr>
      <w:r>
        <w:t>-</w:t>
      </w:r>
      <w:r>
        <w:tab/>
        <w:t>Impacts on EPC, E-UTRAN and NG-RAN should be avoided.</w:t>
      </w:r>
    </w:p>
    <w:p w14:paraId="40D15E6D" w14:textId="77777777" w:rsidR="005712C9" w:rsidRDefault="005712C9" w:rsidP="005712C9">
      <w:pPr>
        <w:pStyle w:val="B1"/>
      </w:pPr>
      <w:r>
        <w:t>-</w:t>
      </w:r>
      <w:r>
        <w:tab/>
        <w:t>UE subscription information includes allowed CAG and CSG list for the UE.</w:t>
      </w:r>
    </w:p>
    <w:p w14:paraId="2564B78A" w14:textId="77777777" w:rsidR="005712C9" w:rsidRDefault="005712C9" w:rsidP="005712C9">
      <w:pPr>
        <w:pStyle w:val="B1"/>
      </w:pPr>
      <w:r>
        <w:t>-</w:t>
      </w:r>
      <w:r>
        <w:tab/>
        <w:t>UE includes the CAG ID broadcast by a target CAG cell of a 5G Femto gNB, in the measurement report to the source HeNB to avoid impact on the UE.</w:t>
      </w:r>
    </w:p>
    <w:p w14:paraId="71557E2F" w14:textId="77777777" w:rsidR="005712C9" w:rsidRDefault="005712C9" w:rsidP="005712C9">
      <w:r>
        <w:t>A UE is provisioned with the allowed CAG and CSG list for access to CAG cells of a 5G Femto gNB and CSG cells of a 4G HeNB, respectively. If the UE finds a CAG cell of a 5G Femto while communicating through a CSG cell attached to the EPC, it may sends a CAG ID for the corresponding CAG cell of the 5G Femto to the source HeNB. The CAG ID is forwarded to the AMF via MME transparently, to check allowed CAG list by the AMF based on the UE subscription data from the UDM.</w:t>
      </w:r>
    </w:p>
    <w:p w14:paraId="0D4D5D4D" w14:textId="02872E70" w:rsidR="007E1CB0" w:rsidRDefault="007E1CB0" w:rsidP="007E1CB0">
      <w:pPr>
        <w:pStyle w:val="Heading3"/>
      </w:pPr>
      <w:bookmarkStart w:id="225" w:name="_Toc157747896"/>
      <w:bookmarkStart w:id="226" w:name="_Toc177467080"/>
      <w:r w:rsidRPr="00A70BF0">
        <w:lastRenderedPageBreak/>
        <w:t>6.</w:t>
      </w:r>
      <w:r>
        <w:t>9</w:t>
      </w:r>
      <w:r w:rsidRPr="00A70BF0">
        <w:t>.2</w:t>
      </w:r>
      <w:r w:rsidRPr="00A70BF0">
        <w:tab/>
        <w:t>Procedures</w:t>
      </w:r>
      <w:bookmarkEnd w:id="224"/>
      <w:bookmarkEnd w:id="225"/>
      <w:bookmarkEnd w:id="226"/>
    </w:p>
    <w:bookmarkStart w:id="227" w:name="_MON_1684549432"/>
    <w:bookmarkEnd w:id="227"/>
    <w:p w14:paraId="1DCEFE15" w14:textId="30EB012B" w:rsidR="005712C9" w:rsidRDefault="005712C9" w:rsidP="00C76F30">
      <w:pPr>
        <w:pStyle w:val="TH"/>
      </w:pPr>
      <w:r>
        <w:object w:dxaOrig="8506" w:dyaOrig="5504" w14:anchorId="5F0D56FD">
          <v:shape id="_x0000_i1042" type="#_x0000_t75" style="width:425.1pt;height:272.95pt" o:ole="">
            <v:imagedata r:id="rId48" o:title=""/>
          </v:shape>
          <o:OLEObject Type="Embed" ProgID="Word.Picture.8" ShapeID="_x0000_i1042" DrawAspect="Content" ObjectID="_1788083545" r:id="rId49"/>
        </w:object>
      </w:r>
    </w:p>
    <w:p w14:paraId="3FAE6BC4" w14:textId="3D482810" w:rsidR="007E1CB0" w:rsidRPr="005712C9" w:rsidRDefault="007E1CB0" w:rsidP="007E1CB0">
      <w:pPr>
        <w:pStyle w:val="TF"/>
        <w:rPr>
          <w:rFonts w:eastAsiaTheme="minorEastAsia"/>
        </w:rPr>
      </w:pPr>
      <w:bookmarkStart w:id="228" w:name="_Toc157534626"/>
      <w:bookmarkStart w:id="229" w:name="_Toc157747897"/>
      <w:r w:rsidRPr="005712C9">
        <w:t>Figure 6.9.2-1</w:t>
      </w:r>
      <w:r w:rsidR="005712C9">
        <w:t>:</w:t>
      </w:r>
      <w:r w:rsidRPr="005712C9">
        <w:t xml:space="preserve"> Procedures for UE mobility from CSG cell to CAG cell</w:t>
      </w:r>
    </w:p>
    <w:p w14:paraId="1131251C" w14:textId="77777777" w:rsidR="005712C9" w:rsidRDefault="005712C9" w:rsidP="005712C9">
      <w:pPr>
        <w:pStyle w:val="B1"/>
      </w:pPr>
      <w:r>
        <w:t>0.</w:t>
      </w:r>
      <w:r>
        <w:tab/>
        <w:t>It is assumed that UE has been provisioned with the allowed CAG and CSG list for access to CAG cells of 4G HeNBs and CSG cells of 5G Femto gNBs. The UE is currently attached to a CSG cell and EPC and set up a PDN connection(s).</w:t>
      </w:r>
    </w:p>
    <w:p w14:paraId="22C0060D" w14:textId="77777777" w:rsidR="005712C9" w:rsidRDefault="005712C9" w:rsidP="005712C9">
      <w:pPr>
        <w:pStyle w:val="B1"/>
      </w:pPr>
      <w:r>
        <w:t>1.</w:t>
      </w:r>
      <w:r>
        <w:tab/>
        <w:t>The UE discovers an available CAG cell of 5G Femto and reports to the source HeNB. Based on the control of the source HeNB, the UE may sends the measurement report to the source HeNB which may include a CAG ID corresponding to a CAG cell of a 5G Femto.</w:t>
      </w:r>
    </w:p>
    <w:p w14:paraId="002F9106" w14:textId="77777777" w:rsidR="005712C9" w:rsidRDefault="005712C9" w:rsidP="005712C9">
      <w:pPr>
        <w:pStyle w:val="B1"/>
      </w:pPr>
      <w:r>
        <w:t>2.</w:t>
      </w:r>
      <w:r>
        <w:tab/>
        <w:t>The source eNB may send Handover Required message to the MME. The message includes the CAG ID of the CAG cell of the 5G Femto in the Source to Target Transparent Container IE.</w:t>
      </w:r>
    </w:p>
    <w:p w14:paraId="2F883597" w14:textId="46F96682" w:rsidR="005712C9" w:rsidRDefault="005712C9" w:rsidP="005712C9">
      <w:pPr>
        <w:pStyle w:val="B1"/>
      </w:pPr>
      <w:r>
        <w:t>3.</w:t>
      </w:r>
      <w:r>
        <w:tab/>
        <w:t xml:space="preserve">The MME forwards the handover request to the AMF. The MME MM context includes the CSG subscription data as in Table 5.7.2-1 of </w:t>
      </w:r>
      <w:r w:rsidR="00641FB6">
        <w:t>TS 23.401 [</w:t>
      </w:r>
      <w:r>
        <w:t>5]. The CSG subscription data also includes the allowed CAG ID(s) information for a UE.</w:t>
      </w:r>
    </w:p>
    <w:p w14:paraId="27A0E8AF" w14:textId="77777777" w:rsidR="005712C9" w:rsidRDefault="005712C9" w:rsidP="005712C9">
      <w:pPr>
        <w:pStyle w:val="B1"/>
      </w:pPr>
      <w:r>
        <w:t>4.</w:t>
      </w:r>
      <w:r>
        <w:tab/>
        <w:t>The AMF selects the SMF+PGW-C and requests to create Session Management context for UE's PDU session(s).</w:t>
      </w:r>
    </w:p>
    <w:p w14:paraId="6A8C724D" w14:textId="77777777" w:rsidR="005712C9" w:rsidRDefault="005712C9" w:rsidP="005712C9">
      <w:pPr>
        <w:pStyle w:val="B1"/>
      </w:pPr>
      <w:r>
        <w:t>5.</w:t>
      </w:r>
      <w:r>
        <w:tab/>
        <w:t>The AMF forwards the handover request to the target 5G Femto gNB.</w:t>
      </w:r>
    </w:p>
    <w:p w14:paraId="2E4BD23E" w14:textId="77777777" w:rsidR="005712C9" w:rsidRDefault="005712C9" w:rsidP="005712C9">
      <w:pPr>
        <w:pStyle w:val="B1"/>
      </w:pPr>
      <w:r>
        <w:t>6.</w:t>
      </w:r>
      <w:r>
        <w:tab/>
        <w:t>The gNB sends acknowledges message to the AMF that includes the CAG ID received from the source HeNB. The AMF checks if the CAG ID can be acceptable for the UE based on the UE's CSG subscription data that is received form the MME, operator policies, etc. Otherwise, the AMF rejects the handover request from the MME and requests the removal of UE context from SMF and gNB.</w:t>
      </w:r>
    </w:p>
    <w:p w14:paraId="17DEC111" w14:textId="77777777" w:rsidR="005712C9" w:rsidRDefault="005712C9" w:rsidP="005712C9">
      <w:pPr>
        <w:pStyle w:val="B1"/>
      </w:pPr>
      <w:r>
        <w:t>7.</w:t>
      </w:r>
      <w:r>
        <w:tab/>
        <w:t>If the CAG can be allowed for the UE, the rest of the interworking handover procedures will proceed.</w:t>
      </w:r>
    </w:p>
    <w:p w14:paraId="442020ED" w14:textId="7CBD6C5D" w:rsidR="005712C9" w:rsidRDefault="005712C9" w:rsidP="005712C9">
      <w:r>
        <w:t>The same procedure may be applied for the case that the UE moves from 5GS to the EPS, i.e</w:t>
      </w:r>
      <w:r w:rsidR="008C4BB8">
        <w:t>.</w:t>
      </w:r>
      <w:r>
        <w:t xml:space="preserve"> from CAG cells to CSG cells.</w:t>
      </w:r>
    </w:p>
    <w:p w14:paraId="6A29DA8A" w14:textId="7B71F243" w:rsidR="007E1CB0" w:rsidRPr="00A70BF0" w:rsidRDefault="007E1CB0" w:rsidP="007E1CB0">
      <w:pPr>
        <w:pStyle w:val="Heading3"/>
        <w:rPr>
          <w:lang w:eastAsia="zh-CN"/>
        </w:rPr>
      </w:pPr>
      <w:bookmarkStart w:id="230" w:name="_Toc177467081"/>
      <w:r w:rsidRPr="00A70BF0">
        <w:rPr>
          <w:lang w:eastAsia="zh-CN"/>
        </w:rPr>
        <w:t>6.</w:t>
      </w:r>
      <w:r>
        <w:rPr>
          <w:lang w:eastAsia="zh-CN"/>
        </w:rPr>
        <w:t>9</w:t>
      </w:r>
      <w:r w:rsidRPr="00A70BF0">
        <w:rPr>
          <w:lang w:eastAsia="zh-CN"/>
        </w:rPr>
        <w:t>.3</w:t>
      </w:r>
      <w:r w:rsidRPr="00A70BF0">
        <w:rPr>
          <w:lang w:eastAsia="zh-CN"/>
        </w:rPr>
        <w:tab/>
      </w:r>
      <w:r w:rsidRPr="00A70BF0">
        <w:t>Impacts on services, entities and interfaces</w:t>
      </w:r>
      <w:bookmarkEnd w:id="228"/>
      <w:bookmarkEnd w:id="229"/>
      <w:bookmarkEnd w:id="230"/>
    </w:p>
    <w:p w14:paraId="3515212B" w14:textId="4DB89A62" w:rsidR="005712C9" w:rsidRDefault="005712C9" w:rsidP="005712C9">
      <w:pPr>
        <w:pStyle w:val="EditorsNote"/>
        <w:rPr>
          <w:rFonts w:eastAsia="DengXian"/>
          <w:lang w:eastAsia="zh-CN"/>
        </w:rPr>
      </w:pPr>
      <w:r>
        <w:rPr>
          <w:rFonts w:eastAsia="DengXian"/>
          <w:lang w:eastAsia="zh-CN"/>
        </w:rPr>
        <w:t>Editor's note:</w:t>
      </w:r>
      <w:r>
        <w:rPr>
          <w:rFonts w:eastAsia="DengXian"/>
          <w:lang w:eastAsia="zh-CN"/>
        </w:rPr>
        <w:tab/>
        <w:t>Because the RAN impact solution is not considered in this SID, the inclusion of this solution in evaluation and conclusion phase is FFS.</w:t>
      </w:r>
    </w:p>
    <w:p w14:paraId="34142A18" w14:textId="77777777" w:rsidR="005712C9" w:rsidRPr="005712C9" w:rsidRDefault="005712C9" w:rsidP="005712C9">
      <w:pPr>
        <w:rPr>
          <w:rFonts w:eastAsia="DengXian"/>
          <w:b/>
          <w:bCs/>
          <w:lang w:eastAsia="zh-CN"/>
        </w:rPr>
      </w:pPr>
      <w:r w:rsidRPr="005712C9">
        <w:rPr>
          <w:rFonts w:eastAsia="DengXian"/>
          <w:b/>
          <w:bCs/>
          <w:lang w:eastAsia="zh-CN"/>
        </w:rPr>
        <w:lastRenderedPageBreak/>
        <w:t>UE:</w:t>
      </w:r>
    </w:p>
    <w:p w14:paraId="79B71378" w14:textId="0D9AE7B2" w:rsidR="005712C9" w:rsidRDefault="005712C9" w:rsidP="005712C9">
      <w:pPr>
        <w:pStyle w:val="B1"/>
        <w:rPr>
          <w:rFonts w:eastAsia="DengXian"/>
          <w:lang w:eastAsia="zh-CN"/>
        </w:rPr>
      </w:pPr>
      <w:r>
        <w:rPr>
          <w:rFonts w:eastAsia="DengXian"/>
          <w:lang w:eastAsia="zh-CN"/>
        </w:rPr>
        <w:t>-</w:t>
      </w:r>
      <w:r>
        <w:rPr>
          <w:rFonts w:eastAsia="DengXian"/>
          <w:lang w:eastAsia="zh-CN"/>
        </w:rPr>
        <w:tab/>
        <w:t>No impact.</w:t>
      </w:r>
    </w:p>
    <w:p w14:paraId="73EC8F71" w14:textId="77777777" w:rsidR="005712C9" w:rsidRPr="005712C9" w:rsidRDefault="005712C9" w:rsidP="005712C9">
      <w:pPr>
        <w:rPr>
          <w:rFonts w:eastAsia="DengXian"/>
          <w:b/>
          <w:bCs/>
          <w:lang w:eastAsia="zh-CN"/>
        </w:rPr>
      </w:pPr>
      <w:r w:rsidRPr="005712C9">
        <w:rPr>
          <w:rFonts w:eastAsia="DengXian"/>
          <w:b/>
          <w:bCs/>
          <w:lang w:eastAsia="zh-CN"/>
        </w:rPr>
        <w:t>AMF:</w:t>
      </w:r>
    </w:p>
    <w:p w14:paraId="407DB7D8" w14:textId="2A01F88E" w:rsidR="005712C9" w:rsidRDefault="005712C9" w:rsidP="005712C9">
      <w:pPr>
        <w:pStyle w:val="B1"/>
        <w:rPr>
          <w:rFonts w:eastAsia="DengXian"/>
          <w:lang w:eastAsia="zh-CN"/>
        </w:rPr>
      </w:pPr>
      <w:r>
        <w:rPr>
          <w:rFonts w:eastAsia="DengXian"/>
          <w:lang w:eastAsia="zh-CN"/>
        </w:rPr>
        <w:t>-</w:t>
      </w:r>
      <w:r>
        <w:rPr>
          <w:rFonts w:eastAsia="DengXian"/>
          <w:lang w:eastAsia="zh-CN"/>
        </w:rPr>
        <w:tab/>
        <w:t>Check CAG list that recieves in the Forward Relocation Request message.</w:t>
      </w:r>
    </w:p>
    <w:p w14:paraId="2DCDC20D" w14:textId="77777777" w:rsidR="005712C9" w:rsidRPr="005712C9" w:rsidRDefault="005712C9" w:rsidP="005712C9">
      <w:pPr>
        <w:rPr>
          <w:rFonts w:eastAsia="DengXian"/>
          <w:b/>
          <w:bCs/>
          <w:lang w:eastAsia="zh-CN"/>
        </w:rPr>
      </w:pPr>
      <w:r w:rsidRPr="005712C9">
        <w:rPr>
          <w:rFonts w:eastAsia="DengXian"/>
          <w:b/>
          <w:bCs/>
          <w:lang w:eastAsia="zh-CN"/>
        </w:rPr>
        <w:t>UDM:</w:t>
      </w:r>
    </w:p>
    <w:p w14:paraId="2EC42234" w14:textId="674EEF01" w:rsidR="005712C9" w:rsidRDefault="005712C9" w:rsidP="005712C9">
      <w:pPr>
        <w:pStyle w:val="B1"/>
        <w:rPr>
          <w:rFonts w:eastAsia="DengXian"/>
          <w:lang w:eastAsia="zh-CN"/>
        </w:rPr>
      </w:pPr>
      <w:r>
        <w:rPr>
          <w:rFonts w:eastAsia="DengXian"/>
          <w:lang w:eastAsia="zh-CN"/>
        </w:rPr>
        <w:t>-</w:t>
      </w:r>
      <w:r>
        <w:rPr>
          <w:rFonts w:eastAsia="DengXian"/>
          <w:lang w:eastAsia="zh-CN"/>
        </w:rPr>
        <w:tab/>
        <w:t>CSG subscription data includes both CSG ID(s) and CAG ID(s) that are allowed for the UE.</w:t>
      </w:r>
    </w:p>
    <w:p w14:paraId="612B0ADE" w14:textId="77777777" w:rsidR="005712C9" w:rsidRPr="005712C9" w:rsidRDefault="005712C9" w:rsidP="005712C9">
      <w:pPr>
        <w:rPr>
          <w:rFonts w:eastAsia="DengXian"/>
          <w:b/>
          <w:bCs/>
          <w:lang w:eastAsia="zh-CN"/>
        </w:rPr>
      </w:pPr>
      <w:r w:rsidRPr="005712C9">
        <w:rPr>
          <w:rFonts w:eastAsia="DengXian"/>
          <w:b/>
          <w:bCs/>
          <w:lang w:eastAsia="zh-CN"/>
        </w:rPr>
        <w:t>HeNB:</w:t>
      </w:r>
    </w:p>
    <w:p w14:paraId="10CBFB64" w14:textId="6DFF98BC" w:rsidR="00AA49DB" w:rsidRDefault="005712C9" w:rsidP="00AA49DB">
      <w:pPr>
        <w:pStyle w:val="B1"/>
        <w:rPr>
          <w:rFonts w:eastAsia="DengXian"/>
          <w:lang w:eastAsia="zh-CN"/>
        </w:rPr>
      </w:pPr>
      <w:r>
        <w:rPr>
          <w:rFonts w:eastAsia="DengXian"/>
          <w:lang w:eastAsia="zh-CN"/>
        </w:rPr>
        <w:t>-</w:t>
      </w:r>
      <w:r>
        <w:rPr>
          <w:rFonts w:eastAsia="DengXian"/>
          <w:lang w:eastAsia="zh-CN"/>
        </w:rPr>
        <w:tab/>
        <w:t>Forwards the CAG ID of a 5G Femto cell in the source to target transparent container.</w:t>
      </w:r>
    </w:p>
    <w:p w14:paraId="382BDF53" w14:textId="582020D1" w:rsidR="000C29C5" w:rsidRPr="008C4BB8" w:rsidRDefault="000C29C5" w:rsidP="000C29C5">
      <w:pPr>
        <w:pStyle w:val="Heading2"/>
        <w:rPr>
          <w:rFonts w:eastAsia="DengXian"/>
        </w:rPr>
      </w:pPr>
      <w:bookmarkStart w:id="231" w:name="_Toc177467082"/>
      <w:r w:rsidRPr="008C4BB8">
        <w:rPr>
          <w:rFonts w:eastAsia="DengXian"/>
        </w:rPr>
        <w:t>6.10</w:t>
      </w:r>
      <w:r w:rsidRPr="008C4BB8">
        <w:rPr>
          <w:rFonts w:hint="eastAsia"/>
        </w:rPr>
        <w:tab/>
      </w:r>
      <w:r w:rsidRPr="008C4BB8">
        <w:rPr>
          <w:rFonts w:eastAsia="DengXian"/>
        </w:rPr>
        <w:t>Solution</w:t>
      </w:r>
      <w:r w:rsidRPr="008C4BB8">
        <w:rPr>
          <w:rFonts w:eastAsia="DengXian" w:hint="eastAsia"/>
        </w:rPr>
        <w:t xml:space="preserve"> #</w:t>
      </w:r>
      <w:r w:rsidRPr="008C4BB8">
        <w:rPr>
          <w:rFonts w:eastAsia="DengXian"/>
        </w:rPr>
        <w:t>10: Support of UE move during idle mode mobility</w:t>
      </w:r>
      <w:bookmarkEnd w:id="231"/>
    </w:p>
    <w:p w14:paraId="062344E7" w14:textId="2DCBD50E" w:rsidR="000C29C5" w:rsidRPr="008C4BB8" w:rsidRDefault="000C29C5" w:rsidP="00834320">
      <w:pPr>
        <w:pStyle w:val="Heading3"/>
        <w:rPr>
          <w:rFonts w:eastAsia="DengXian"/>
        </w:rPr>
      </w:pPr>
      <w:bookmarkStart w:id="232" w:name="_Toc177467083"/>
      <w:r w:rsidRPr="00834320">
        <w:rPr>
          <w:rFonts w:eastAsia="DengXian"/>
        </w:rPr>
        <w:t>6.10.1</w:t>
      </w:r>
      <w:r w:rsidRPr="00834320">
        <w:tab/>
      </w:r>
      <w:r w:rsidRPr="00834320">
        <w:rPr>
          <w:rFonts w:eastAsia="DengXian"/>
        </w:rPr>
        <w:t>Description</w:t>
      </w:r>
      <w:bookmarkEnd w:id="232"/>
    </w:p>
    <w:p w14:paraId="42C1944B" w14:textId="77777777" w:rsidR="008C4BB8" w:rsidRDefault="008C4BB8" w:rsidP="008C4BB8">
      <w:r>
        <w:t>This solution addresses the idle mode mobility from CSG/macro cell of 4G to CAG cell of 5G and CAG/macro cell of 5G to CSG cell of 4G.</w:t>
      </w:r>
    </w:p>
    <w:p w14:paraId="4B4F57E3" w14:textId="77777777" w:rsidR="008C4BB8" w:rsidRDefault="008C4BB8" w:rsidP="008C4BB8">
      <w:r>
        <w:t>For PNI-NPN, the allowed CAG list of the UE can be considered as mostly static as the PNI-NPN would be deployed based on SLAs between the operator and NPN owner. However, for 5G Femto, the deployments as well as allowing access to a UE are more in ad-hoc manner which means that the allowed CAG list of a UE can change more frequently than it used to be for PNI-NPN. The updated allowed CAG list of a UE can be provided to the UE by means of existing mechanisms when the UE is connected to/camping on 5G network. However, when the UE is connected to/camping on 4G network, it will not be possible to update the allowed CAG list of a UE.</w:t>
      </w:r>
    </w:p>
    <w:p w14:paraId="3D547158" w14:textId="77777777" w:rsidR="008C4BB8" w:rsidRDefault="008C4BB8" w:rsidP="008C4BB8">
      <w:r>
        <w:t>The lack of updated information of the allowed CAG list of a UE may halt the mobility performance when the UE is camping on 4G network (in idle mode mobility). This is also the case when the UE is camping on 5G network and the allowed CSG list of a UE is updated.</w:t>
      </w:r>
    </w:p>
    <w:p w14:paraId="1FB6691B" w14:textId="77777777" w:rsidR="008C4BB8" w:rsidRDefault="008C4BB8" w:rsidP="008C4BB8">
      <w:r>
        <w:t>In this solution, the idle mode mobility from/to CSG cell to/from CAG cell of 5G is provided with an assumption that the CAG concept as defined for PNI-NPN is re-used for 5G Femto deployments. This solution proposes:</w:t>
      </w:r>
    </w:p>
    <w:p w14:paraId="64410B1D" w14:textId="7B414B35" w:rsidR="008C4BB8" w:rsidRDefault="008C4BB8" w:rsidP="008C4BB8">
      <w:pPr>
        <w:pStyle w:val="B1"/>
      </w:pPr>
      <w:r>
        <w:t>-</w:t>
      </w:r>
      <w:r>
        <w:tab/>
        <w:t>To reuse the existing cell reselection/access checking mechanisms at the UE based on the allowed CSG ID list (for the mobility from a CSG cell to a CAG cell of 5G), and based on the allowed CAG ID list (for the mobility from a CAG cell of 5G to a CSG cell).</w:t>
      </w:r>
    </w:p>
    <w:p w14:paraId="361304FA" w14:textId="77777777" w:rsidR="008C4BB8" w:rsidRDefault="008C4BB8" w:rsidP="008C4BB8">
      <w:pPr>
        <w:pStyle w:val="B2"/>
      </w:pPr>
      <w:r>
        <w:t>-</w:t>
      </w:r>
      <w:r>
        <w:tab/>
        <w:t>This is achieved based on the pre-configured CSG/CAG ID encoding information available at the UE. The allowed CAG/CSG IDs can be used along with the CSG/CAG ID encoding information in a way that when UE reads CAG ID or CSG ID, the UE can check the read ID against the allowed CSG ID list (for idle mode mobility from EPS to 5G) or the allowed CAG ID list (for idle mode mobility from 5G to 4G), respectively.</w:t>
      </w:r>
    </w:p>
    <w:p w14:paraId="7A058036" w14:textId="7D74A895" w:rsidR="000C29C5" w:rsidRDefault="008C4BB8" w:rsidP="008C4BB8">
      <w:r>
        <w:t>Similar to Solution #5, the benefit of the proposed solution is that it enables to support the mobility from/to LTE Femto CSG cells in a system which already supports CAG access control (due to NPN or access to CAG cell of 5G) without any further impacts than provisioning of a dedicated partition of CAG IDs (CSG/CAG ID encoding) - the 5G source system is required to reserve CAG IDs with the leftmost five bits set to zeros, for supporting mobility from/to a CSG cell.</w:t>
      </w:r>
    </w:p>
    <w:p w14:paraId="1591F7CF" w14:textId="36DBE7A9" w:rsidR="000C29C5" w:rsidRPr="008C4BB8" w:rsidRDefault="000C29C5" w:rsidP="000C29C5">
      <w:pPr>
        <w:pStyle w:val="Heading3"/>
        <w:rPr>
          <w:rFonts w:eastAsia="DengXian"/>
        </w:rPr>
      </w:pPr>
      <w:bookmarkStart w:id="233" w:name="_Toc177467084"/>
      <w:r w:rsidRPr="008C4BB8">
        <w:rPr>
          <w:rFonts w:eastAsia="DengXian"/>
        </w:rPr>
        <w:lastRenderedPageBreak/>
        <w:t>6.10.2</w:t>
      </w:r>
      <w:r w:rsidRPr="008C4BB8">
        <w:tab/>
      </w:r>
      <w:r w:rsidRPr="008C4BB8">
        <w:rPr>
          <w:rFonts w:eastAsia="DengXian"/>
        </w:rPr>
        <w:t>Procedures</w:t>
      </w:r>
      <w:bookmarkEnd w:id="233"/>
    </w:p>
    <w:p w14:paraId="1BDC8A28" w14:textId="5D47AA46" w:rsidR="000C29C5" w:rsidRPr="008C4BB8" w:rsidRDefault="000C29C5" w:rsidP="000C29C5">
      <w:pPr>
        <w:pStyle w:val="Heading4"/>
      </w:pPr>
      <w:bookmarkStart w:id="234" w:name="_Toc177467085"/>
      <w:r w:rsidRPr="008C4BB8">
        <w:t>6.10.2.1</w:t>
      </w:r>
      <w:r w:rsidR="001D2012" w:rsidRPr="008C4BB8">
        <w:tab/>
      </w:r>
      <w:r w:rsidRPr="008C4BB8">
        <w:t>5GS to EPS Idle Mode Mobility</w:t>
      </w:r>
      <w:bookmarkEnd w:id="234"/>
    </w:p>
    <w:p w14:paraId="76ACDEB8" w14:textId="77777777" w:rsidR="000C29C5" w:rsidRDefault="000C29C5" w:rsidP="008C4BB8">
      <w:pPr>
        <w:pStyle w:val="TH"/>
        <w:rPr>
          <w:rFonts w:eastAsia="DengXian"/>
        </w:rPr>
      </w:pPr>
      <w:r>
        <w:object w:dxaOrig="11025" w:dyaOrig="7500" w14:anchorId="4F923C9B">
          <v:shape id="_x0000_i1043" type="#_x0000_t75" style="width:480.85pt;height:247.3pt" o:ole="">
            <v:imagedata r:id="rId50" o:title="" cropbottom="15949f"/>
          </v:shape>
          <o:OLEObject Type="Embed" ProgID="Visio.Drawing.15" ShapeID="_x0000_i1043" DrawAspect="Content" ObjectID="_1788083546" r:id="rId51"/>
        </w:object>
      </w:r>
    </w:p>
    <w:p w14:paraId="43A5C36A" w14:textId="4586C59C" w:rsidR="008C4BB8" w:rsidRDefault="008C4BB8" w:rsidP="008C4BB8">
      <w:pPr>
        <w:pStyle w:val="TF"/>
        <w:rPr>
          <w:rFonts w:eastAsia="DengXian"/>
        </w:rPr>
      </w:pPr>
      <w:r>
        <w:rPr>
          <w:rFonts w:eastAsia="DengXian"/>
        </w:rPr>
        <w:t>Figure 6.10.2.1-1</w:t>
      </w:r>
    </w:p>
    <w:p w14:paraId="2255AA0C" w14:textId="5D61B2D5" w:rsidR="008C4BB8" w:rsidRDefault="008C4BB8" w:rsidP="008C4BB8">
      <w:pPr>
        <w:rPr>
          <w:rFonts w:eastAsia="DengXian"/>
        </w:rPr>
      </w:pPr>
      <w:r>
        <w:rPr>
          <w:rFonts w:eastAsia="DengXian"/>
        </w:rPr>
        <w:t xml:space="preserve">The proposed procedure is based on the existing steps in clause 4.11.1.2.1 of </w:t>
      </w:r>
      <w:r w:rsidR="00641FB6">
        <w:rPr>
          <w:rFonts w:eastAsia="DengXian"/>
        </w:rPr>
        <w:t>TS 23.502 [</w:t>
      </w:r>
      <w:r>
        <w:rPr>
          <w:rFonts w:eastAsia="DengXian"/>
        </w:rPr>
        <w:t>3] with the following differences:</w:t>
      </w:r>
    </w:p>
    <w:p w14:paraId="45FE17B6" w14:textId="210571F9" w:rsidR="008C4BB8" w:rsidRDefault="008C4BB8" w:rsidP="008C4BB8">
      <w:pPr>
        <w:pStyle w:val="B1"/>
        <w:rPr>
          <w:rFonts w:eastAsia="DengXian"/>
        </w:rPr>
      </w:pPr>
      <w:r>
        <w:rPr>
          <w:rFonts w:eastAsia="DengXian"/>
        </w:rPr>
        <w:t>0a.</w:t>
      </w:r>
      <w:r>
        <w:rPr>
          <w:rFonts w:eastAsia="DengXian"/>
        </w:rPr>
        <w:tab/>
        <w:t>5GS is configured in a way that the existing CAG ID values are partitioned to reserve CAG IDs with leftmost five bits set to zeros, for supporting mobility from/to a CSG cell.</w:t>
      </w:r>
    </w:p>
    <w:p w14:paraId="5EF5062D" w14:textId="64C609DC" w:rsidR="008C4BB8" w:rsidRDefault="008C4BB8" w:rsidP="008C4BB8">
      <w:pPr>
        <w:pStyle w:val="B1"/>
        <w:rPr>
          <w:rFonts w:eastAsia="DengXian"/>
        </w:rPr>
      </w:pPr>
      <w:r>
        <w:rPr>
          <w:rFonts w:eastAsia="DengXian"/>
        </w:rPr>
        <w:t>0b.</w:t>
      </w:r>
      <w:r>
        <w:rPr>
          <w:rFonts w:eastAsia="DengXian"/>
        </w:rPr>
        <w:tab/>
        <w:t>UE is pre-configured with CSG/CAG ID encoding information that is also used in 5GS configuration in step 0a. It is assumed that UE is configured with the allowed CAG lists for access to CAG and allowed CAG lists mapped from allowed CSG lists for access to CSG cells when the registered PLMN sends allowed CAG list during the registration procedure or UE configuration update procedure.</w:t>
      </w:r>
    </w:p>
    <w:p w14:paraId="26BFC14A" w14:textId="47E9A9E5" w:rsidR="008C4BB8" w:rsidRDefault="008C4BB8" w:rsidP="008C4BB8">
      <w:pPr>
        <w:pStyle w:val="B1"/>
        <w:rPr>
          <w:rFonts w:eastAsia="DengXian"/>
        </w:rPr>
      </w:pPr>
      <w:r>
        <w:rPr>
          <w:rFonts w:eastAsia="DengXian"/>
        </w:rPr>
        <w:t>0c.</w:t>
      </w:r>
      <w:r>
        <w:rPr>
          <w:rFonts w:eastAsia="DengXian"/>
        </w:rPr>
        <w:tab/>
        <w:t>UE's allowed CSG list is updated while the UE is camping on 5GS. The CSG IDs as part of the updated allowed CSG list are mapped to CAG IDs based on the pre-configured CSG/CAG ID encoding information in step 0b. Then, the UE's allowed CAG List is updated via the existing mechanisms.</w:t>
      </w:r>
    </w:p>
    <w:p w14:paraId="30D2B61C" w14:textId="37FC03F5" w:rsidR="008C4BB8" w:rsidRDefault="008C4BB8" w:rsidP="008C4BB8">
      <w:pPr>
        <w:pStyle w:val="B1"/>
        <w:rPr>
          <w:rFonts w:eastAsia="DengXian"/>
        </w:rPr>
      </w:pPr>
      <w:r>
        <w:rPr>
          <w:rFonts w:eastAsia="DengXian"/>
        </w:rPr>
        <w:t>1.</w:t>
      </w:r>
      <w:r>
        <w:rPr>
          <w:rFonts w:eastAsia="DengXian"/>
        </w:rPr>
        <w:tab/>
        <w:t>4G CSG cell broadcasts a CSG ID(s) over SIB1.</w:t>
      </w:r>
    </w:p>
    <w:p w14:paraId="536C711A" w14:textId="69BF9FC8" w:rsidR="008C4BB8" w:rsidRDefault="008C4BB8" w:rsidP="008C4BB8">
      <w:pPr>
        <w:pStyle w:val="B1"/>
        <w:rPr>
          <w:rFonts w:eastAsia="DengXian"/>
        </w:rPr>
      </w:pPr>
      <w:r>
        <w:rPr>
          <w:rFonts w:eastAsia="DengXian"/>
        </w:rPr>
        <w:t>2.</w:t>
      </w:r>
      <w:r>
        <w:rPr>
          <w:rFonts w:eastAsia="DengXian"/>
        </w:rPr>
        <w:tab/>
        <w:t>Similar to step 2 of Figure 6.5.2-1, the UE reads the CSG ID and constructs a mapped CAG ID. Then, the UE checks allowed CSG list first based on the existing mechanisms. If the CSG ID is not part of the allowed CSG list, then the UE checks the mapped CAG ID against the allowed CAG list.</w:t>
      </w:r>
    </w:p>
    <w:p w14:paraId="4EA81532" w14:textId="0FD1915A" w:rsidR="008C4BB8" w:rsidRDefault="008C4BB8" w:rsidP="008C4BB8">
      <w:pPr>
        <w:pStyle w:val="B1"/>
        <w:rPr>
          <w:rFonts w:eastAsia="DengXian"/>
        </w:rPr>
      </w:pPr>
      <w:r>
        <w:rPr>
          <w:rFonts w:eastAsia="DengXian"/>
        </w:rPr>
        <w:t>3.</w:t>
      </w:r>
      <w:r>
        <w:rPr>
          <w:rFonts w:eastAsia="DengXian"/>
        </w:rPr>
        <w:tab/>
        <w:t xml:space="preserve">If the mapped CAG ID is part of the allowed CAG list, the UE follows the existing steps in clause 4.11.1.3 in </w:t>
      </w:r>
      <w:r w:rsidR="00641FB6">
        <w:rPr>
          <w:rFonts w:eastAsia="DengXian"/>
        </w:rPr>
        <w:t>TS 23.502 [</w:t>
      </w:r>
      <w:r>
        <w:rPr>
          <w:rFonts w:eastAsia="DengXian"/>
        </w:rPr>
        <w:t>3].</w:t>
      </w:r>
    </w:p>
    <w:p w14:paraId="6D48E6EC" w14:textId="52E4FACF" w:rsidR="000C29C5" w:rsidRPr="008C4BB8" w:rsidRDefault="000C29C5" w:rsidP="000C29C5">
      <w:pPr>
        <w:pStyle w:val="Heading4"/>
      </w:pPr>
      <w:bookmarkStart w:id="235" w:name="_Toc177467086"/>
      <w:r w:rsidRPr="008C4BB8">
        <w:t>6.10.2.2</w:t>
      </w:r>
      <w:r w:rsidR="001D2012" w:rsidRPr="008C4BB8">
        <w:tab/>
      </w:r>
      <w:r w:rsidRPr="008C4BB8">
        <w:t>EPS to 5GS Idle Mode Mobility</w:t>
      </w:r>
      <w:bookmarkEnd w:id="235"/>
    </w:p>
    <w:p w14:paraId="20CFEEA3" w14:textId="2C89506F" w:rsidR="000C29C5" w:rsidRPr="008C4BB8" w:rsidRDefault="008C4BB8" w:rsidP="008C4BB8">
      <w:pPr>
        <w:rPr>
          <w:rFonts w:eastAsia="DengXian"/>
        </w:rPr>
      </w:pPr>
      <w:r>
        <w:rPr>
          <w:rFonts w:eastAsia="DengXian"/>
        </w:rPr>
        <w:t>A similar procedure defined for 5GS to EPS Idle Mode Mobility is followed for EPS to 5GS Idle Mode Mobility where CSG and CAG are interchanged in the procedure i.e. UE's allowed CSG list is updated via the existing mechanisms and UE constructed mapped CSG ID from the CAG ID based on the pre-configured CSG/CAG ID encoding information.</w:t>
      </w:r>
    </w:p>
    <w:p w14:paraId="6402A347" w14:textId="3E057FD2" w:rsidR="000C29C5" w:rsidRDefault="000C29C5" w:rsidP="000C29C5">
      <w:pPr>
        <w:pStyle w:val="Heading3"/>
        <w:rPr>
          <w:rFonts w:eastAsia="DengXian"/>
        </w:rPr>
      </w:pPr>
      <w:bookmarkStart w:id="236" w:name="_Toc177467087"/>
      <w:r w:rsidRPr="008C4BB8">
        <w:rPr>
          <w:rFonts w:eastAsia="DengXian"/>
        </w:rPr>
        <w:t>6.10.3</w:t>
      </w:r>
      <w:r w:rsidRPr="008C4BB8">
        <w:rPr>
          <w:rFonts w:eastAsia="DengXian"/>
        </w:rPr>
        <w:tab/>
        <w:t>Impacts on services, entities and interfaces</w:t>
      </w:r>
      <w:bookmarkEnd w:id="236"/>
    </w:p>
    <w:p w14:paraId="2FB8DBF9" w14:textId="77777777" w:rsidR="008C4BB8" w:rsidRPr="008C4BB8" w:rsidRDefault="008C4BB8" w:rsidP="008C4BB8">
      <w:pPr>
        <w:rPr>
          <w:rFonts w:eastAsia="DengXian"/>
          <w:b/>
          <w:bCs/>
        </w:rPr>
      </w:pPr>
      <w:r w:rsidRPr="008C4BB8">
        <w:rPr>
          <w:rFonts w:eastAsia="DengXian"/>
          <w:b/>
          <w:bCs/>
        </w:rPr>
        <w:t>UE:</w:t>
      </w:r>
    </w:p>
    <w:p w14:paraId="463240D7" w14:textId="77777777" w:rsidR="008C4BB8" w:rsidRDefault="008C4BB8" w:rsidP="008C4BB8">
      <w:pPr>
        <w:pStyle w:val="B1"/>
        <w:rPr>
          <w:rFonts w:eastAsia="DengXian"/>
        </w:rPr>
      </w:pPr>
      <w:r>
        <w:rPr>
          <w:rFonts w:eastAsia="DengXian"/>
        </w:rPr>
        <w:lastRenderedPageBreak/>
        <w:t>-</w:t>
      </w:r>
      <w:r>
        <w:rPr>
          <w:rFonts w:eastAsia="DengXian"/>
        </w:rPr>
        <w:tab/>
        <w:t>Converting between CSG and CSG ID based on CSG/CAG ID encoding information.</w:t>
      </w:r>
    </w:p>
    <w:p w14:paraId="22A218E3" w14:textId="77777777" w:rsidR="008C4BB8" w:rsidRDefault="008C4BB8" w:rsidP="008C4BB8">
      <w:pPr>
        <w:pStyle w:val="B1"/>
        <w:rPr>
          <w:rFonts w:eastAsia="DengXian"/>
        </w:rPr>
      </w:pPr>
      <w:r>
        <w:rPr>
          <w:rFonts w:eastAsia="DengXian"/>
        </w:rPr>
        <w:t>-</w:t>
      </w:r>
      <w:r>
        <w:rPr>
          <w:rFonts w:eastAsia="DengXian"/>
        </w:rPr>
        <w:tab/>
        <w:t>The details of this conversion will be defined by Stage 3.</w:t>
      </w:r>
    </w:p>
    <w:p w14:paraId="34AB6489" w14:textId="77777777" w:rsidR="008C4BB8" w:rsidRDefault="008C4BB8" w:rsidP="008C4BB8">
      <w:pPr>
        <w:pStyle w:val="B1"/>
        <w:rPr>
          <w:rFonts w:eastAsia="DengXian"/>
        </w:rPr>
      </w:pPr>
      <w:r>
        <w:rPr>
          <w:rFonts w:eastAsia="DengXian"/>
        </w:rPr>
        <w:t>-</w:t>
      </w:r>
      <w:r>
        <w:rPr>
          <w:rFonts w:eastAsia="DengXian"/>
        </w:rPr>
        <w:tab/>
        <w:t>Checks mapped CAG ID against the allowed CAG list if the CSG ID is not part of the allowed CSG list.</w:t>
      </w:r>
    </w:p>
    <w:p w14:paraId="2CF2ADCC" w14:textId="29AD7747" w:rsidR="00AA49DB" w:rsidRPr="008C4BB8" w:rsidRDefault="00AA49DB" w:rsidP="00AA49DB">
      <w:pPr>
        <w:pStyle w:val="Heading2"/>
        <w:rPr>
          <w:rFonts w:eastAsia="DengXian"/>
        </w:rPr>
      </w:pPr>
      <w:bookmarkStart w:id="237" w:name="_Toc177467088"/>
      <w:r w:rsidRPr="008C4BB8">
        <w:rPr>
          <w:rFonts w:eastAsia="DengXian"/>
        </w:rPr>
        <w:t>6.11</w:t>
      </w:r>
      <w:r w:rsidRPr="008C4BB8">
        <w:rPr>
          <w:rFonts w:hint="eastAsia"/>
        </w:rPr>
        <w:tab/>
      </w:r>
      <w:r w:rsidRPr="008C4BB8">
        <w:rPr>
          <w:rFonts w:eastAsia="DengXian"/>
        </w:rPr>
        <w:t>Solution</w:t>
      </w:r>
      <w:r w:rsidRPr="008C4BB8">
        <w:rPr>
          <w:rFonts w:eastAsia="DengXian" w:hint="eastAsia"/>
        </w:rPr>
        <w:t xml:space="preserve"> #</w:t>
      </w:r>
      <w:r w:rsidRPr="008C4BB8">
        <w:rPr>
          <w:rFonts w:eastAsia="DengXian"/>
        </w:rPr>
        <w:t>11: Handover from/to CSG cell to/from CAG cell based on configuration available at RAN node</w:t>
      </w:r>
      <w:bookmarkEnd w:id="237"/>
    </w:p>
    <w:p w14:paraId="5CB115F6" w14:textId="6A0E6302" w:rsidR="00AA49DB" w:rsidRPr="008C4BB8" w:rsidRDefault="00AA49DB" w:rsidP="00834320">
      <w:pPr>
        <w:pStyle w:val="Heading3"/>
        <w:rPr>
          <w:rFonts w:eastAsia="DengXian"/>
        </w:rPr>
      </w:pPr>
      <w:bookmarkStart w:id="238" w:name="_Toc177467089"/>
      <w:r w:rsidRPr="00834320">
        <w:rPr>
          <w:rFonts w:eastAsia="DengXian"/>
        </w:rPr>
        <w:t>6.11.1</w:t>
      </w:r>
      <w:r w:rsidRPr="00834320">
        <w:tab/>
      </w:r>
      <w:r w:rsidRPr="00834320">
        <w:rPr>
          <w:rFonts w:eastAsia="DengXian"/>
        </w:rPr>
        <w:t>Description</w:t>
      </w:r>
      <w:bookmarkEnd w:id="238"/>
    </w:p>
    <w:p w14:paraId="72C4E061" w14:textId="77777777" w:rsidR="008C4BB8" w:rsidRDefault="008C4BB8" w:rsidP="008C4BB8">
      <w:r>
        <w:t>This solution addresses the handover from CSG/macro cell of 4G to CAG cell of 5G and CAG/macro cell of 5G to CSG cell of 4G.</w:t>
      </w:r>
    </w:p>
    <w:p w14:paraId="3F4489F4" w14:textId="77777777" w:rsidR="008C4BB8" w:rsidRDefault="008C4BB8" w:rsidP="008C4BB8">
      <w:r>
        <w:t>In this solution, the handover from/to CSG cell to/from CAG cell of 5G Femto is provided with an assumption that the CAG concept as defined for PNI-NPN is re-used for 5G Femto deployments. This solution proposes:</w:t>
      </w:r>
    </w:p>
    <w:p w14:paraId="4FD5E6EB" w14:textId="6F6280D2" w:rsidR="008C4BB8" w:rsidRDefault="008C4BB8" w:rsidP="008C4BB8">
      <w:pPr>
        <w:pStyle w:val="B1"/>
      </w:pPr>
      <w:r>
        <w:t>-</w:t>
      </w:r>
      <w:r>
        <w:tab/>
        <w:t>To reuse the existing access control mechanisms at the source side based on a CSG ID (for the mobility from a CSG cell to a CAG cell of 5G Femto), and based on a CAG ID (for the mobility from a CAG cell of 5G Femto to a CSG cell); and</w:t>
      </w:r>
    </w:p>
    <w:p w14:paraId="0811A095" w14:textId="46FF8C08" w:rsidR="008C4BB8" w:rsidRDefault="008C4BB8" w:rsidP="008C4BB8">
      <w:pPr>
        <w:pStyle w:val="B1"/>
      </w:pPr>
      <w:r>
        <w:t>-</w:t>
      </w:r>
      <w:r>
        <w:tab/>
        <w:t>To support access control for the moving UE at the source cell in order to mitigate any unnecessary signalling that may happen if the UE is not allowed to access the target CSG or CAG cell.</w:t>
      </w:r>
    </w:p>
    <w:p w14:paraId="62D2B77F" w14:textId="77777777" w:rsidR="008C4BB8" w:rsidRDefault="008C4BB8" w:rsidP="008C4BB8">
      <w:pPr>
        <w:pStyle w:val="B2"/>
      </w:pPr>
      <w:r>
        <w:t>-</w:t>
      </w:r>
      <w:r>
        <w:tab/>
        <w:t>This is achieved based on the PCI to HeNB ID and CSG/CAG ID encoding information available at the RAN node. The allowed CAG IDs as part of the Mobility Restriction List can be used along with the CSG/CAG ID encoding information.</w:t>
      </w:r>
    </w:p>
    <w:p w14:paraId="382AA3C4" w14:textId="69182F91" w:rsidR="008C4BB8" w:rsidRDefault="008C4BB8" w:rsidP="008C4BB8">
      <w:pPr>
        <w:pStyle w:val="B1"/>
      </w:pPr>
      <w:r>
        <w:t>-</w:t>
      </w:r>
      <w:r>
        <w:tab/>
        <w:t>To mitigate UE to read SIB1 for retrieving CAG/CSG ID during handover.</w:t>
      </w:r>
    </w:p>
    <w:p w14:paraId="6D72D5C3" w14:textId="12CFD62C" w:rsidR="008C4BB8" w:rsidRDefault="008C4BB8" w:rsidP="008C4BB8">
      <w:r>
        <w:t>Similar to Solution #5, the benefit of the proposed solution is that it enables to support the mobility from/to LTE Femto CSG cells in a system which already supports CAG access control (due to NPN or access to CAG cell of 5G ) without any further impacts than provisioning of a dedicated partition of CAG IDs (CSG/CAG ID encoding) - the 5G source system is required to reserve CAG IDs with the leftmost five bits set to zeros, for supporting mobility from/to a CSG cell.</w:t>
      </w:r>
    </w:p>
    <w:p w14:paraId="10CBAD80" w14:textId="24A9162E" w:rsidR="00AA49DB" w:rsidRPr="008C4BB8" w:rsidRDefault="00AA49DB" w:rsidP="00AA49DB">
      <w:pPr>
        <w:pStyle w:val="Heading3"/>
        <w:rPr>
          <w:rFonts w:eastAsia="DengXian"/>
        </w:rPr>
      </w:pPr>
      <w:bookmarkStart w:id="239" w:name="_Toc177467090"/>
      <w:r w:rsidRPr="008C4BB8">
        <w:rPr>
          <w:rFonts w:eastAsia="DengXian"/>
        </w:rPr>
        <w:t>6.11.2</w:t>
      </w:r>
      <w:r w:rsidRPr="008C4BB8">
        <w:tab/>
      </w:r>
      <w:r w:rsidRPr="008C4BB8">
        <w:rPr>
          <w:rFonts w:eastAsia="DengXian"/>
        </w:rPr>
        <w:t>Procedures</w:t>
      </w:r>
      <w:bookmarkEnd w:id="239"/>
    </w:p>
    <w:p w14:paraId="70CBB79A" w14:textId="4AE1714F" w:rsidR="00AA49DB" w:rsidRPr="008C4BB8" w:rsidRDefault="00AA49DB" w:rsidP="00AA49DB">
      <w:pPr>
        <w:pStyle w:val="Heading4"/>
      </w:pPr>
      <w:bookmarkStart w:id="240" w:name="_Toc177467091"/>
      <w:r w:rsidRPr="008C4BB8">
        <w:t>6.11.2.1</w:t>
      </w:r>
      <w:r w:rsidR="001D2012" w:rsidRPr="008C4BB8">
        <w:tab/>
      </w:r>
      <w:r w:rsidRPr="008C4BB8">
        <w:t>5GS to EPS Handover</w:t>
      </w:r>
      <w:bookmarkEnd w:id="240"/>
    </w:p>
    <w:p w14:paraId="524F8050" w14:textId="507C7BD8" w:rsidR="00AA49DB" w:rsidRDefault="008C4BB8" w:rsidP="008C4BB8">
      <w:pPr>
        <w:rPr>
          <w:rFonts w:eastAsia="DengXian"/>
        </w:rPr>
      </w:pPr>
      <w:r>
        <w:rPr>
          <w:rFonts w:eastAsia="DengXian"/>
        </w:rPr>
        <w:t xml:space="preserve">The proposed procedure is based on the existing steps in clause 4.11.1.2.1 of </w:t>
      </w:r>
      <w:r w:rsidR="00641FB6">
        <w:rPr>
          <w:rFonts w:eastAsia="DengXian"/>
        </w:rPr>
        <w:t>TS 23.502 [</w:t>
      </w:r>
      <w:r>
        <w:rPr>
          <w:rFonts w:eastAsia="DengXian"/>
        </w:rPr>
        <w:t>3] with the following differences:</w:t>
      </w:r>
    </w:p>
    <w:p w14:paraId="59B5FB39" w14:textId="77777777" w:rsidR="008C4BB8" w:rsidRDefault="008C4BB8" w:rsidP="008C4BB8">
      <w:pPr>
        <w:pStyle w:val="B1"/>
        <w:rPr>
          <w:rFonts w:eastAsia="DengXian"/>
        </w:rPr>
      </w:pPr>
      <w:r>
        <w:rPr>
          <w:rFonts w:eastAsia="DengXian"/>
        </w:rPr>
        <w:t>-</w:t>
      </w:r>
      <w:r>
        <w:rPr>
          <w:rFonts w:eastAsia="DengXian"/>
        </w:rPr>
        <w:tab/>
        <w:t>In step 1, while NG-RAN node decides that the UE should be handed over to the E-UTRAN, the NG-RAN node uses the pre-configured information on PCI to CSG/CAG ID encoding. The pre-configured information is used to perform access control at the source NG-RAN node in a way that CAG ID retrieved from the PCI to CSG/CAG ID encoding is checked against the allowed CAG IDs as part of the Mobility Restriction List. This is only used to decide whether the handover trigger (i.e. to send handover required message to AMF) is required or not. Therefore, the target cell ID to CSG/CAG ID encoding does not impact the existing RAN procedures.</w:t>
      </w:r>
    </w:p>
    <w:p w14:paraId="5F170D68" w14:textId="77777777" w:rsidR="008C4BB8" w:rsidRDefault="008C4BB8" w:rsidP="008C4BB8">
      <w:pPr>
        <w:pStyle w:val="B1"/>
        <w:rPr>
          <w:rFonts w:eastAsia="DengXian"/>
        </w:rPr>
      </w:pPr>
      <w:r>
        <w:rPr>
          <w:rFonts w:eastAsia="DengXian"/>
        </w:rPr>
        <w:t>-</w:t>
      </w:r>
      <w:r>
        <w:rPr>
          <w:rFonts w:eastAsia="DengXian"/>
        </w:rPr>
        <w:tab/>
        <w:t>In step 3, when AMF sends a Forward Relocation Request message to target MME (which is selected in step 2 based on the existing procedures), the AMF includes the CSG ID that is obtained based on the pre-configured information on HeNB ID to CSG/CAG ID encoding.</w:t>
      </w:r>
    </w:p>
    <w:p w14:paraId="6CD131B9" w14:textId="77777777" w:rsidR="008C4BB8" w:rsidRDefault="008C4BB8" w:rsidP="008C4BB8">
      <w:pPr>
        <w:pStyle w:val="B2"/>
        <w:rPr>
          <w:rFonts w:eastAsia="DengXian"/>
        </w:rPr>
      </w:pPr>
      <w:r>
        <w:rPr>
          <w:rFonts w:eastAsia="DengXian"/>
        </w:rPr>
        <w:t>₋</w:t>
      </w:r>
      <w:r>
        <w:rPr>
          <w:rFonts w:eastAsia="DengXian"/>
        </w:rPr>
        <w:tab/>
        <w:t>It is assumed that the same pre-configuration information is available at both NG-RAN and AMF. This assumption mitigates a need for a new IE signalling (i.e. CSG ID) from NG-RAN to AMF.</w:t>
      </w:r>
    </w:p>
    <w:p w14:paraId="408633F0" w14:textId="3FD99557" w:rsidR="00AA49DB" w:rsidRPr="008C4BB8" w:rsidRDefault="00AA49DB" w:rsidP="00AA49DB">
      <w:pPr>
        <w:pStyle w:val="Heading4"/>
      </w:pPr>
      <w:bookmarkStart w:id="241" w:name="_Toc177467092"/>
      <w:r w:rsidRPr="008C4BB8">
        <w:t>6.11.2.2</w:t>
      </w:r>
      <w:r w:rsidR="001D2012" w:rsidRPr="008C4BB8">
        <w:tab/>
      </w:r>
      <w:r w:rsidRPr="008C4BB8">
        <w:t>EPS to 5GS Handover</w:t>
      </w:r>
      <w:bookmarkEnd w:id="241"/>
    </w:p>
    <w:p w14:paraId="4158ACD2" w14:textId="77777777" w:rsidR="008C4BB8" w:rsidRDefault="008C4BB8" w:rsidP="008C4BB8">
      <w:pPr>
        <w:rPr>
          <w:rFonts w:eastAsia="DengXian"/>
        </w:rPr>
      </w:pPr>
      <w:r>
        <w:rPr>
          <w:rFonts w:eastAsia="DengXian"/>
        </w:rPr>
        <w:t>The proposed solution is to apply same principles as the 5G to 4G solution.</w:t>
      </w:r>
    </w:p>
    <w:p w14:paraId="2C863747" w14:textId="77777777" w:rsidR="008C4BB8" w:rsidRDefault="008C4BB8" w:rsidP="008C4BB8">
      <w:pPr>
        <w:rPr>
          <w:rFonts w:eastAsia="DengXian"/>
        </w:rPr>
      </w:pPr>
      <w:r>
        <w:rPr>
          <w:rFonts w:eastAsia="DengXian"/>
        </w:rPr>
        <w:lastRenderedPageBreak/>
        <w:t>When the CSG to CAG HO is supported, MME is configured to include in the HO Restriction list sent to the eNB the UE Allowed CSG IDs list containing the CSG IDs that are mapped from UE Allowed CAG IDs.</w:t>
      </w:r>
    </w:p>
    <w:p w14:paraId="02E75FA9" w14:textId="77777777" w:rsidR="008C4BB8" w:rsidRDefault="008C4BB8" w:rsidP="008C4BB8">
      <w:pPr>
        <w:rPr>
          <w:rFonts w:eastAsia="DengXian"/>
        </w:rPr>
      </w:pPr>
      <w:r>
        <w:rPr>
          <w:rFonts w:eastAsia="DengXian"/>
        </w:rPr>
        <w:t>When source eNB receives the PCI from UE, it does access control based on the configured mapping table (target PCI, target cell ID, target CAG ID (or target mapped CSG ID)).</w:t>
      </w:r>
    </w:p>
    <w:p w14:paraId="0A70A1C9" w14:textId="48890873" w:rsidR="008C4BB8" w:rsidRDefault="008C4BB8" w:rsidP="008C4BB8">
      <w:pPr>
        <w:rPr>
          <w:rFonts w:eastAsia="DengXian"/>
        </w:rPr>
      </w:pPr>
      <w:r>
        <w:rPr>
          <w:rFonts w:eastAsia="DengXian"/>
        </w:rPr>
        <w:t xml:space="preserve">If the access control is negative then handover is not triggered, otherwise handover is triggered. If Handover triggered the source MME does not do access control and proceeds with the existing steps in clause 4.11.1.2.2 of </w:t>
      </w:r>
      <w:r w:rsidR="00641FB6">
        <w:rPr>
          <w:rFonts w:eastAsia="DengXian"/>
        </w:rPr>
        <w:t>TS 23.502 [</w:t>
      </w:r>
      <w:r>
        <w:rPr>
          <w:rFonts w:eastAsia="DengXian"/>
        </w:rPr>
        <w:t>3].</w:t>
      </w:r>
    </w:p>
    <w:p w14:paraId="1D3C190B" w14:textId="4093C60B" w:rsidR="00AA49DB" w:rsidRPr="00822E86" w:rsidRDefault="00AA49DB" w:rsidP="00AA49DB">
      <w:pPr>
        <w:pStyle w:val="Heading3"/>
        <w:rPr>
          <w:rFonts w:eastAsia="DengXian"/>
          <w:lang w:eastAsia="zh-CN"/>
        </w:rPr>
      </w:pPr>
      <w:bookmarkStart w:id="242" w:name="_Toc177467093"/>
      <w:r w:rsidRPr="00042496">
        <w:rPr>
          <w:rFonts w:eastAsia="DengXian"/>
        </w:rPr>
        <w:t>6.</w:t>
      </w:r>
      <w:r>
        <w:rPr>
          <w:rFonts w:eastAsia="DengXian"/>
        </w:rPr>
        <w:t>11</w:t>
      </w:r>
      <w:r w:rsidRPr="00042496">
        <w:rPr>
          <w:rFonts w:eastAsia="DengXian"/>
        </w:rPr>
        <w:t>.</w:t>
      </w:r>
      <w:r>
        <w:rPr>
          <w:rFonts w:eastAsia="DengXian"/>
        </w:rPr>
        <w:t>3</w:t>
      </w:r>
      <w:r w:rsidRPr="00042496">
        <w:rPr>
          <w:rFonts w:eastAsia="DengXian"/>
        </w:rPr>
        <w:tab/>
        <w:t>Impacts on services, entities and interfaces</w:t>
      </w:r>
      <w:bookmarkEnd w:id="242"/>
    </w:p>
    <w:p w14:paraId="6FC30C09" w14:textId="77777777" w:rsidR="008C4BB8" w:rsidRDefault="008C4BB8" w:rsidP="008C4BB8">
      <w:pPr>
        <w:pStyle w:val="EditorsNote"/>
        <w:rPr>
          <w:rFonts w:eastAsia="DengXian"/>
        </w:rPr>
      </w:pPr>
      <w:r>
        <w:rPr>
          <w:rFonts w:eastAsia="DengXian"/>
        </w:rPr>
        <w:t>Editor's note:</w:t>
      </w:r>
      <w:r>
        <w:rPr>
          <w:rFonts w:eastAsia="DengXian"/>
        </w:rPr>
        <w:tab/>
        <w:t>Because the agreed KI#1 expects that the solutions avoid impacts on RAN and EPC, the inclusion of this solution in evaluation and conclusion phase is FFS.</w:t>
      </w:r>
    </w:p>
    <w:p w14:paraId="4557CB99" w14:textId="0D53E517" w:rsidR="008C4BB8" w:rsidRPr="008C4BB8" w:rsidRDefault="008C4BB8" w:rsidP="008C4BB8">
      <w:pPr>
        <w:rPr>
          <w:rFonts w:eastAsia="DengXian"/>
          <w:b/>
          <w:bCs/>
        </w:rPr>
      </w:pPr>
      <w:r w:rsidRPr="008C4BB8">
        <w:rPr>
          <w:rFonts w:eastAsia="DengXian"/>
          <w:b/>
          <w:bCs/>
        </w:rPr>
        <w:t>AMF:</w:t>
      </w:r>
    </w:p>
    <w:p w14:paraId="7A418115" w14:textId="0C0C973B" w:rsidR="008C4BB8" w:rsidRDefault="008C4BB8" w:rsidP="008C4BB8">
      <w:pPr>
        <w:pStyle w:val="B1"/>
        <w:rPr>
          <w:rFonts w:eastAsia="DengXian"/>
        </w:rPr>
      </w:pPr>
      <w:r>
        <w:rPr>
          <w:rFonts w:eastAsia="DengXian"/>
        </w:rPr>
        <w:t>-</w:t>
      </w:r>
      <w:r>
        <w:rPr>
          <w:rFonts w:eastAsia="DengXian"/>
        </w:rPr>
        <w:tab/>
        <w:t>Includes CSG ID as part of the Forward Relocation Request message towards MME.</w:t>
      </w:r>
    </w:p>
    <w:p w14:paraId="3BA3B10C" w14:textId="77777777" w:rsidR="008C4BB8" w:rsidRPr="008C4BB8" w:rsidRDefault="008C4BB8" w:rsidP="008C4BB8">
      <w:pPr>
        <w:rPr>
          <w:rFonts w:eastAsia="DengXian"/>
          <w:b/>
          <w:bCs/>
        </w:rPr>
      </w:pPr>
      <w:r w:rsidRPr="008C4BB8">
        <w:rPr>
          <w:rFonts w:eastAsia="DengXian"/>
          <w:b/>
          <w:bCs/>
        </w:rPr>
        <w:t>NG-RAN:</w:t>
      </w:r>
    </w:p>
    <w:p w14:paraId="700AE1EA" w14:textId="176F7252" w:rsidR="008C4BB8" w:rsidRDefault="008C4BB8" w:rsidP="008C4BB8">
      <w:pPr>
        <w:pStyle w:val="B1"/>
        <w:rPr>
          <w:rFonts w:eastAsia="DengXian"/>
        </w:rPr>
      </w:pPr>
      <w:r>
        <w:rPr>
          <w:rFonts w:eastAsia="DengXian"/>
        </w:rPr>
        <w:t>-</w:t>
      </w:r>
      <w:r>
        <w:rPr>
          <w:rFonts w:eastAsia="DengXian"/>
        </w:rPr>
        <w:tab/>
        <w:t>Configuration of PCI to HeNB ID and to CSG/CAG ID encoding information.</w:t>
      </w:r>
    </w:p>
    <w:p w14:paraId="7B267D0D" w14:textId="57171B0E" w:rsidR="008C4BB8" w:rsidRPr="008C4BB8" w:rsidRDefault="008C4BB8" w:rsidP="008C4BB8">
      <w:pPr>
        <w:rPr>
          <w:rFonts w:eastAsia="DengXian"/>
          <w:b/>
          <w:bCs/>
        </w:rPr>
      </w:pPr>
      <w:r w:rsidRPr="008C4BB8">
        <w:rPr>
          <w:rFonts w:eastAsia="DengXian"/>
          <w:b/>
          <w:bCs/>
        </w:rPr>
        <w:t>E-UTRAN:</w:t>
      </w:r>
    </w:p>
    <w:p w14:paraId="05C667F4" w14:textId="43A15FC4" w:rsidR="008C4BB8" w:rsidRDefault="008C4BB8" w:rsidP="008C4BB8">
      <w:pPr>
        <w:pStyle w:val="B1"/>
        <w:rPr>
          <w:rFonts w:eastAsia="DengXian"/>
        </w:rPr>
      </w:pPr>
      <w:r>
        <w:rPr>
          <w:rFonts w:eastAsia="DengXian"/>
        </w:rPr>
        <w:t>-</w:t>
      </w:r>
      <w:r>
        <w:rPr>
          <w:rFonts w:eastAsia="DengXian"/>
        </w:rPr>
        <w:tab/>
        <w:t>Configuration of PCI to Global RAN Node ID and to CSG/CAG ID encoding information.</w:t>
      </w:r>
    </w:p>
    <w:p w14:paraId="680BD588" w14:textId="3081AF09" w:rsidR="008C4BB8" w:rsidRDefault="008C4BB8" w:rsidP="008C4BB8">
      <w:pPr>
        <w:pStyle w:val="B1"/>
        <w:rPr>
          <w:rFonts w:eastAsia="DengXian"/>
        </w:rPr>
      </w:pPr>
      <w:r>
        <w:rPr>
          <w:rFonts w:eastAsia="DengXian"/>
        </w:rPr>
        <w:t>-</w:t>
      </w:r>
      <w:r>
        <w:rPr>
          <w:rFonts w:eastAsia="DengXian"/>
        </w:rPr>
        <w:tab/>
        <w:t>Receive HO restriction list with UE Allowed mapped CSG IDs and do access control to decide whether HO needs to be triggered or not.</w:t>
      </w:r>
    </w:p>
    <w:p w14:paraId="3FF9D197" w14:textId="39DC42E9" w:rsidR="008C4BB8" w:rsidRPr="008C4BB8" w:rsidRDefault="008C4BB8" w:rsidP="008C4BB8">
      <w:pPr>
        <w:rPr>
          <w:rFonts w:eastAsia="DengXian"/>
          <w:b/>
          <w:bCs/>
        </w:rPr>
      </w:pPr>
      <w:r w:rsidRPr="008C4BB8">
        <w:rPr>
          <w:rFonts w:eastAsia="DengXian"/>
          <w:b/>
          <w:bCs/>
        </w:rPr>
        <w:t>MME:</w:t>
      </w:r>
    </w:p>
    <w:p w14:paraId="542BAE40" w14:textId="42FB7E00" w:rsidR="008C4BB8" w:rsidRDefault="008C4BB8" w:rsidP="008C4BB8">
      <w:pPr>
        <w:pStyle w:val="B1"/>
        <w:rPr>
          <w:rFonts w:eastAsia="DengXian"/>
        </w:rPr>
      </w:pPr>
      <w:r>
        <w:rPr>
          <w:rFonts w:eastAsia="DengXian"/>
        </w:rPr>
        <w:t>-</w:t>
      </w:r>
      <w:r>
        <w:rPr>
          <w:rFonts w:eastAsia="DengXian"/>
        </w:rPr>
        <w:tab/>
        <w:t>Providing HO restriction list to E-UTRAN node with UE Allowed mapped CSG IDs.</w:t>
      </w:r>
    </w:p>
    <w:p w14:paraId="6F266A5E" w14:textId="77777777" w:rsidR="008C4BB8" w:rsidRDefault="008C4BB8" w:rsidP="008C4BB8">
      <w:pPr>
        <w:pStyle w:val="EditorsNote"/>
        <w:rPr>
          <w:rFonts w:eastAsia="DengXian"/>
        </w:rPr>
      </w:pPr>
      <w:r>
        <w:rPr>
          <w:rFonts w:eastAsia="DengXian"/>
        </w:rPr>
        <w:t>Editor's note:</w:t>
      </w:r>
      <w:r>
        <w:rPr>
          <w:rFonts w:eastAsia="DengXian"/>
        </w:rPr>
        <w:tab/>
        <w:t>Whether there is UE impact is FFS.</w:t>
      </w:r>
    </w:p>
    <w:p w14:paraId="06D38D7A" w14:textId="77777777" w:rsidR="00B5477F" w:rsidRPr="00822E86" w:rsidRDefault="00B5477F" w:rsidP="007045CC">
      <w:pPr>
        <w:pStyle w:val="Heading1"/>
        <w:rPr>
          <w:lang w:eastAsia="zh-CN"/>
        </w:rPr>
      </w:pPr>
      <w:bookmarkStart w:id="243" w:name="_Toc177467094"/>
      <w:r w:rsidRPr="00822E86">
        <w:rPr>
          <w:lang w:eastAsia="zh-CN"/>
        </w:rPr>
        <w:t>7</w:t>
      </w:r>
      <w:r w:rsidRPr="00822E86">
        <w:rPr>
          <w:lang w:eastAsia="zh-CN"/>
        </w:rPr>
        <w:tab/>
        <w:t>Overall Evaluation</w:t>
      </w:r>
      <w:bookmarkEnd w:id="174"/>
      <w:bookmarkEnd w:id="175"/>
      <w:bookmarkEnd w:id="176"/>
      <w:bookmarkEnd w:id="177"/>
      <w:bookmarkEnd w:id="178"/>
      <w:bookmarkEnd w:id="243"/>
    </w:p>
    <w:p w14:paraId="34A1A1C2" w14:textId="3FD11958" w:rsidR="00A11520" w:rsidRPr="00822E86" w:rsidRDefault="00481438" w:rsidP="00481438">
      <w:pPr>
        <w:pStyle w:val="EditorsNote"/>
        <w:rPr>
          <w:rFonts w:eastAsia="DengXian"/>
          <w:lang w:eastAsia="zh-CN"/>
        </w:rPr>
      </w:pPr>
      <w:bookmarkStart w:id="244" w:name="_Toc92875666"/>
      <w:bookmarkStart w:id="245" w:name="_Toc93070690"/>
      <w:r w:rsidRPr="005904EC">
        <w:rPr>
          <w:lang w:val="en-US" w:eastAsia="ja-JP"/>
        </w:rPr>
        <w:t>Editor</w:t>
      </w:r>
      <w:r>
        <w:rPr>
          <w:lang w:val="en-US" w:eastAsia="ja-JP"/>
        </w:rPr>
        <w:t>'</w:t>
      </w:r>
      <w:r w:rsidRPr="005904EC">
        <w:rPr>
          <w:lang w:val="en-US" w:eastAsia="ja-JP"/>
        </w:rPr>
        <w:t>s note:</w:t>
      </w:r>
      <w:r>
        <w:rPr>
          <w:lang w:val="en-US" w:eastAsia="ja-JP"/>
        </w:rPr>
        <w:tab/>
      </w:r>
      <w:r w:rsidR="00A11520" w:rsidRPr="00822E86">
        <w:rPr>
          <w:rFonts w:eastAsia="DengXian"/>
        </w:rPr>
        <w:t>This clause</w:t>
      </w:r>
      <w:r w:rsidR="00A11520" w:rsidRPr="00822E86">
        <w:rPr>
          <w:rFonts w:eastAsia="DengXian"/>
          <w:lang w:eastAsia="zh-CN"/>
        </w:rPr>
        <w:t xml:space="preserve"> </w:t>
      </w:r>
      <w:r w:rsidR="00A11520" w:rsidRPr="00822E86">
        <w:rPr>
          <w:rFonts w:eastAsia="DengXian"/>
        </w:rPr>
        <w:t>provides evaluations of different solutions</w:t>
      </w:r>
      <w:r w:rsidR="00A11520" w:rsidRPr="00822E86">
        <w:rPr>
          <w:rFonts w:eastAsia="DengXian"/>
          <w:lang w:val="en-US"/>
        </w:rPr>
        <w:t>.</w:t>
      </w:r>
    </w:p>
    <w:p w14:paraId="07C410BF" w14:textId="1AD6305B" w:rsidR="00F30A77" w:rsidRPr="005712C9" w:rsidRDefault="00F30A77" w:rsidP="005712C9">
      <w:pPr>
        <w:pStyle w:val="Heading2"/>
      </w:pPr>
      <w:bookmarkStart w:id="246" w:name="_Toc101421781"/>
      <w:bookmarkStart w:id="247" w:name="_Toc113115786"/>
      <w:bookmarkStart w:id="248" w:name="_Toc113359548"/>
      <w:bookmarkStart w:id="249" w:name="_Toc117522060"/>
      <w:bookmarkStart w:id="250" w:name="_Toc122507458"/>
      <w:bookmarkStart w:id="251" w:name="_Toc177467095"/>
      <w:r w:rsidRPr="005712C9">
        <w:t>7.1</w:t>
      </w:r>
      <w:r w:rsidRPr="005712C9">
        <w:tab/>
      </w:r>
      <w:bookmarkEnd w:id="246"/>
      <w:r w:rsidRPr="005712C9">
        <w:t xml:space="preserve">Key Issue #2: </w:t>
      </w:r>
      <w:bookmarkEnd w:id="247"/>
      <w:bookmarkEnd w:id="248"/>
      <w:bookmarkEnd w:id="249"/>
      <w:bookmarkEnd w:id="250"/>
      <w:r w:rsidRPr="005712C9">
        <w:t>Enabling provisioning of subscribers allowed to access CAG cell and managing access control by the CAG owner or an authorized administrator</w:t>
      </w:r>
      <w:bookmarkEnd w:id="251"/>
    </w:p>
    <w:p w14:paraId="1FAC6306" w14:textId="77777777" w:rsidR="005712C9" w:rsidRDefault="005712C9" w:rsidP="00F30A77">
      <w:r>
        <w:t>Solution #1, #2, #3 and #4 are proposed to address Key Issue #2: Enabling provisioning of subscribers allowed to access CAG cell and managing access control by the CAG owner or an authorized administrator.</w:t>
      </w:r>
    </w:p>
    <w:p w14:paraId="613477E7" w14:textId="77777777" w:rsidR="005712C9" w:rsidRDefault="005712C9" w:rsidP="00F30A77">
      <w:r>
        <w:t>A comparison of solutions on above aspect is shown in Table 7.1-1.</w:t>
      </w:r>
    </w:p>
    <w:p w14:paraId="1F84543D" w14:textId="4A83680B" w:rsidR="00F30A77" w:rsidRPr="005712C9" w:rsidRDefault="00F30A77" w:rsidP="00F30A77">
      <w:pPr>
        <w:pStyle w:val="TH"/>
      </w:pPr>
      <w:r w:rsidRPr="005712C9">
        <w:lastRenderedPageBreak/>
        <w:t>Table 7.1-1: Comparison of solutions</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984"/>
        <w:gridCol w:w="1984"/>
        <w:gridCol w:w="1984"/>
        <w:gridCol w:w="1984"/>
      </w:tblGrid>
      <w:tr w:rsidR="00F30A77" w:rsidRPr="00496CB0" w14:paraId="5D93D2AB" w14:textId="77777777" w:rsidTr="00B21A7D">
        <w:tc>
          <w:tcPr>
            <w:tcW w:w="1984" w:type="dxa"/>
            <w:tcBorders>
              <w:top w:val="single" w:sz="4" w:space="0" w:color="auto"/>
              <w:left w:val="single" w:sz="4" w:space="0" w:color="auto"/>
              <w:bottom w:val="single" w:sz="4" w:space="0" w:color="auto"/>
              <w:right w:val="single" w:sz="4" w:space="0" w:color="auto"/>
            </w:tcBorders>
          </w:tcPr>
          <w:p w14:paraId="32A06CA5" w14:textId="77777777" w:rsidR="00F30A77" w:rsidRDefault="00F30A77" w:rsidP="00834320">
            <w:pPr>
              <w:pStyle w:val="TAH"/>
              <w:rPr>
                <w:rFonts w:eastAsia="DengXian"/>
                <w:lang w:eastAsia="zh-CN"/>
              </w:rPr>
            </w:pP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F74D087" w14:textId="77777777" w:rsidR="00F30A77" w:rsidRPr="00C346BE" w:rsidRDefault="00F30A77" w:rsidP="00834320">
            <w:pPr>
              <w:pStyle w:val="TAH"/>
              <w:rPr>
                <w:rFonts w:eastAsia="DengXian"/>
                <w:lang w:eastAsia="zh-CN"/>
              </w:rPr>
            </w:pPr>
            <w:r>
              <w:rPr>
                <w:rFonts w:eastAsia="DengXian" w:hint="eastAsia"/>
                <w:lang w:eastAsia="zh-CN"/>
              </w:rPr>
              <w:t>1</w:t>
            </w:r>
          </w:p>
        </w:tc>
        <w:tc>
          <w:tcPr>
            <w:tcW w:w="1984" w:type="dxa"/>
            <w:tcBorders>
              <w:top w:val="single" w:sz="4" w:space="0" w:color="auto"/>
              <w:left w:val="single" w:sz="4" w:space="0" w:color="auto"/>
              <w:bottom w:val="single" w:sz="4" w:space="0" w:color="auto"/>
              <w:right w:val="single" w:sz="4" w:space="0" w:color="auto"/>
            </w:tcBorders>
          </w:tcPr>
          <w:p w14:paraId="4F70BC09" w14:textId="77777777" w:rsidR="00F30A77" w:rsidRDefault="00F30A77" w:rsidP="00834320">
            <w:pPr>
              <w:pStyle w:val="TAH"/>
              <w:rPr>
                <w:rFonts w:eastAsia="DengXian"/>
                <w:lang w:eastAsia="zh-CN"/>
              </w:rPr>
            </w:pPr>
            <w:r>
              <w:rPr>
                <w:rFonts w:eastAsia="DengXian" w:hint="eastAsia"/>
                <w:lang w:eastAsia="zh-CN"/>
              </w:rPr>
              <w:t>2</w:t>
            </w:r>
          </w:p>
        </w:tc>
        <w:tc>
          <w:tcPr>
            <w:tcW w:w="1984" w:type="dxa"/>
            <w:tcBorders>
              <w:top w:val="single" w:sz="4" w:space="0" w:color="auto"/>
              <w:left w:val="single" w:sz="4" w:space="0" w:color="auto"/>
              <w:bottom w:val="single" w:sz="4" w:space="0" w:color="auto"/>
              <w:right w:val="single" w:sz="4" w:space="0" w:color="auto"/>
            </w:tcBorders>
          </w:tcPr>
          <w:p w14:paraId="32EA7BD0" w14:textId="77777777" w:rsidR="00F30A77" w:rsidRDefault="00F30A77" w:rsidP="00834320">
            <w:pPr>
              <w:pStyle w:val="TAH"/>
              <w:rPr>
                <w:rFonts w:eastAsia="DengXian"/>
                <w:lang w:eastAsia="zh-CN"/>
              </w:rPr>
            </w:pPr>
            <w:r>
              <w:rPr>
                <w:rFonts w:eastAsia="DengXian" w:hint="eastAsia"/>
                <w:lang w:eastAsia="zh-CN"/>
              </w:rPr>
              <w:t>3</w:t>
            </w:r>
          </w:p>
        </w:tc>
        <w:tc>
          <w:tcPr>
            <w:tcW w:w="1984" w:type="dxa"/>
            <w:tcBorders>
              <w:top w:val="single" w:sz="4" w:space="0" w:color="auto"/>
              <w:left w:val="single" w:sz="4" w:space="0" w:color="auto"/>
              <w:bottom w:val="single" w:sz="4" w:space="0" w:color="auto"/>
              <w:right w:val="single" w:sz="4" w:space="0" w:color="auto"/>
            </w:tcBorders>
          </w:tcPr>
          <w:p w14:paraId="689CAC88" w14:textId="77777777" w:rsidR="00F30A77" w:rsidRDefault="00F30A77" w:rsidP="00834320">
            <w:pPr>
              <w:pStyle w:val="TAH"/>
              <w:rPr>
                <w:rFonts w:eastAsia="DengXian"/>
                <w:lang w:eastAsia="zh-CN"/>
              </w:rPr>
            </w:pPr>
            <w:r>
              <w:rPr>
                <w:rFonts w:eastAsia="DengXian" w:hint="eastAsia"/>
                <w:lang w:eastAsia="zh-CN"/>
              </w:rPr>
              <w:t>4</w:t>
            </w:r>
          </w:p>
        </w:tc>
      </w:tr>
      <w:tr w:rsidR="00F30A77" w:rsidRPr="00834320" w14:paraId="1015A9B7" w14:textId="77777777" w:rsidTr="00B21A7D">
        <w:tc>
          <w:tcPr>
            <w:tcW w:w="1984" w:type="dxa"/>
            <w:tcBorders>
              <w:top w:val="single" w:sz="4" w:space="0" w:color="auto"/>
              <w:left w:val="single" w:sz="4" w:space="0" w:color="auto"/>
              <w:bottom w:val="single" w:sz="4" w:space="0" w:color="auto"/>
              <w:right w:val="single" w:sz="4" w:space="0" w:color="auto"/>
            </w:tcBorders>
          </w:tcPr>
          <w:p w14:paraId="0B05CE3B" w14:textId="77777777" w:rsidR="00F30A77" w:rsidRPr="00834320" w:rsidRDefault="00F30A77" w:rsidP="00834320">
            <w:pPr>
              <w:pStyle w:val="TAL"/>
              <w:rPr>
                <w:rFonts w:eastAsia="DengXian"/>
              </w:rPr>
            </w:pPr>
            <w:r w:rsidRPr="00834320">
              <w:rPr>
                <w:rFonts w:eastAsia="DengXian"/>
              </w:rPr>
              <w:t>Which network the CAG information is provisioned</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78C55451" w14:textId="0545525B" w:rsidR="00F30A77" w:rsidRPr="00834320" w:rsidRDefault="00F30A77" w:rsidP="00834320">
            <w:pPr>
              <w:pStyle w:val="TAL"/>
              <w:rPr>
                <w:rFonts w:eastAsia="DengXian"/>
              </w:rPr>
            </w:pPr>
            <w:r w:rsidRPr="00834320">
              <w:rPr>
                <w:rFonts w:eastAsia="DengXian"/>
              </w:rPr>
              <w:t>Serving network</w:t>
            </w:r>
            <w:r w:rsidR="00616456" w:rsidRPr="00834320">
              <w:rPr>
                <w:rFonts w:eastAsia="DengXian"/>
              </w:rPr>
              <w:t xml:space="preserve"> + Home network</w:t>
            </w:r>
          </w:p>
        </w:tc>
        <w:tc>
          <w:tcPr>
            <w:tcW w:w="1984" w:type="dxa"/>
            <w:tcBorders>
              <w:top w:val="single" w:sz="4" w:space="0" w:color="auto"/>
              <w:left w:val="single" w:sz="4" w:space="0" w:color="auto"/>
              <w:bottom w:val="single" w:sz="4" w:space="0" w:color="auto"/>
              <w:right w:val="single" w:sz="4" w:space="0" w:color="auto"/>
            </w:tcBorders>
          </w:tcPr>
          <w:p w14:paraId="4540B20B" w14:textId="37C5A411" w:rsidR="00F30A77" w:rsidRPr="00834320" w:rsidRDefault="00F30A77" w:rsidP="00834320">
            <w:pPr>
              <w:pStyle w:val="TAL"/>
              <w:rPr>
                <w:rFonts w:eastAsia="DengXian"/>
              </w:rPr>
            </w:pPr>
            <w:r w:rsidRPr="00834320">
              <w:rPr>
                <w:rFonts w:eastAsia="DengXian"/>
              </w:rPr>
              <w:t>Serving network</w:t>
            </w:r>
            <w:r w:rsidR="00616456" w:rsidRPr="00834320">
              <w:rPr>
                <w:rFonts w:eastAsia="DengXian"/>
              </w:rPr>
              <w:t xml:space="preserve"> + Home network</w:t>
            </w:r>
          </w:p>
        </w:tc>
        <w:tc>
          <w:tcPr>
            <w:tcW w:w="1984" w:type="dxa"/>
            <w:tcBorders>
              <w:top w:val="single" w:sz="4" w:space="0" w:color="auto"/>
              <w:left w:val="single" w:sz="4" w:space="0" w:color="auto"/>
              <w:bottom w:val="single" w:sz="4" w:space="0" w:color="auto"/>
              <w:right w:val="single" w:sz="4" w:space="0" w:color="auto"/>
            </w:tcBorders>
          </w:tcPr>
          <w:p w14:paraId="5DFB2B55" w14:textId="77777777" w:rsidR="00F30A77" w:rsidRPr="00834320" w:rsidRDefault="00F30A77" w:rsidP="00834320">
            <w:pPr>
              <w:pStyle w:val="TAL"/>
              <w:rPr>
                <w:rFonts w:eastAsia="DengXian"/>
              </w:rPr>
            </w:pPr>
            <w:r w:rsidRPr="00834320">
              <w:rPr>
                <w:rFonts w:eastAsia="DengXian"/>
              </w:rPr>
              <w:t>Serving network</w:t>
            </w:r>
          </w:p>
        </w:tc>
        <w:tc>
          <w:tcPr>
            <w:tcW w:w="1984" w:type="dxa"/>
            <w:tcBorders>
              <w:top w:val="single" w:sz="4" w:space="0" w:color="auto"/>
              <w:left w:val="single" w:sz="4" w:space="0" w:color="auto"/>
              <w:bottom w:val="single" w:sz="4" w:space="0" w:color="auto"/>
              <w:right w:val="single" w:sz="4" w:space="0" w:color="auto"/>
            </w:tcBorders>
          </w:tcPr>
          <w:p w14:paraId="07BA45D5" w14:textId="77777777" w:rsidR="00F30A77" w:rsidRPr="00834320" w:rsidRDefault="00F30A77" w:rsidP="00834320">
            <w:pPr>
              <w:pStyle w:val="TAL"/>
              <w:rPr>
                <w:rFonts w:eastAsia="DengXian"/>
              </w:rPr>
            </w:pPr>
            <w:r w:rsidRPr="00834320">
              <w:rPr>
                <w:rFonts w:eastAsia="DengXian" w:hint="eastAsia"/>
              </w:rPr>
              <w:t>H</w:t>
            </w:r>
            <w:r w:rsidRPr="00834320">
              <w:rPr>
                <w:rFonts w:eastAsia="DengXian"/>
              </w:rPr>
              <w:t>ome network</w:t>
            </w:r>
          </w:p>
        </w:tc>
      </w:tr>
      <w:tr w:rsidR="00F30A77" w:rsidRPr="00834320" w14:paraId="50F497F7"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2A1C80D6" w14:textId="77777777" w:rsidR="00F30A77" w:rsidRPr="00834320" w:rsidRDefault="00F30A77" w:rsidP="00834320">
            <w:pPr>
              <w:pStyle w:val="TAL"/>
              <w:rPr>
                <w:rFonts w:eastAsia="DengXian"/>
              </w:rPr>
            </w:pPr>
            <w:r w:rsidRPr="00834320">
              <w:rPr>
                <w:rFonts w:eastAsia="DengXian" w:hint="eastAsia"/>
              </w:rPr>
              <w:t>W</w:t>
            </w:r>
            <w:r w:rsidRPr="00834320">
              <w:rPr>
                <w:rFonts w:eastAsia="DengXian"/>
              </w:rPr>
              <w:t>hich network Function the CAG information is stored</w:t>
            </w:r>
          </w:p>
        </w:tc>
        <w:tc>
          <w:tcPr>
            <w:tcW w:w="1984" w:type="dxa"/>
            <w:tcBorders>
              <w:top w:val="single" w:sz="4" w:space="0" w:color="auto"/>
              <w:left w:val="single" w:sz="4" w:space="0" w:color="auto"/>
              <w:bottom w:val="single" w:sz="4" w:space="0" w:color="auto"/>
              <w:right w:val="single" w:sz="4" w:space="0" w:color="auto"/>
            </w:tcBorders>
          </w:tcPr>
          <w:p w14:paraId="228763CA" w14:textId="77777777" w:rsidR="00F30A77" w:rsidRPr="00834320" w:rsidRDefault="00F30A77" w:rsidP="00834320">
            <w:pPr>
              <w:pStyle w:val="TAL"/>
              <w:rPr>
                <w:rFonts w:eastAsia="DengXian"/>
              </w:rPr>
            </w:pPr>
            <w:r w:rsidRPr="00834320">
              <w:rPr>
                <w:rFonts w:eastAsia="DengXian"/>
              </w:rPr>
              <w:t>CAS, stores the Serving PLMN-specific CAG subscription data</w:t>
            </w:r>
          </w:p>
        </w:tc>
        <w:tc>
          <w:tcPr>
            <w:tcW w:w="1984" w:type="dxa"/>
            <w:tcBorders>
              <w:top w:val="single" w:sz="4" w:space="0" w:color="auto"/>
              <w:left w:val="single" w:sz="4" w:space="0" w:color="auto"/>
              <w:bottom w:val="single" w:sz="4" w:space="0" w:color="auto"/>
              <w:right w:val="single" w:sz="4" w:space="0" w:color="auto"/>
            </w:tcBorders>
          </w:tcPr>
          <w:p w14:paraId="3F0C1240" w14:textId="77777777" w:rsidR="00F30A77" w:rsidRPr="00834320" w:rsidRDefault="00F30A77" w:rsidP="00834320">
            <w:pPr>
              <w:pStyle w:val="TAL"/>
              <w:rPr>
                <w:rFonts w:eastAsia="DengXian"/>
              </w:rPr>
            </w:pPr>
            <w:r w:rsidRPr="00834320">
              <w:rPr>
                <w:rFonts w:eastAsia="DengXian"/>
              </w:rPr>
              <w:t>V-UDR, stores visited CAG Information and visited allowed CAG list indication per subscriber.</w:t>
            </w:r>
          </w:p>
        </w:tc>
        <w:tc>
          <w:tcPr>
            <w:tcW w:w="1984" w:type="dxa"/>
            <w:tcBorders>
              <w:top w:val="single" w:sz="4" w:space="0" w:color="auto"/>
              <w:left w:val="single" w:sz="4" w:space="0" w:color="auto"/>
              <w:bottom w:val="single" w:sz="4" w:space="0" w:color="auto"/>
              <w:right w:val="single" w:sz="4" w:space="0" w:color="auto"/>
            </w:tcBorders>
          </w:tcPr>
          <w:p w14:paraId="4D25013C" w14:textId="77777777" w:rsidR="00F30A77" w:rsidRPr="00834320" w:rsidRDefault="00F30A77" w:rsidP="00834320">
            <w:pPr>
              <w:pStyle w:val="TAL"/>
              <w:rPr>
                <w:rFonts w:eastAsia="DengXian"/>
              </w:rPr>
            </w:pPr>
            <w:r w:rsidRPr="00834320">
              <w:rPr>
                <w:rFonts w:eastAsia="DengXian"/>
              </w:rPr>
              <w:t>CMF, store the CAG information based on the provisioned data.</w:t>
            </w:r>
          </w:p>
        </w:tc>
        <w:tc>
          <w:tcPr>
            <w:tcW w:w="1984" w:type="dxa"/>
            <w:tcBorders>
              <w:top w:val="single" w:sz="4" w:space="0" w:color="auto"/>
              <w:left w:val="single" w:sz="4" w:space="0" w:color="auto"/>
              <w:bottom w:val="single" w:sz="4" w:space="0" w:color="auto"/>
              <w:right w:val="single" w:sz="4" w:space="0" w:color="auto"/>
            </w:tcBorders>
          </w:tcPr>
          <w:p w14:paraId="1FAD286D" w14:textId="057EC5C8" w:rsidR="00F30A77" w:rsidRPr="00834320" w:rsidRDefault="00F30A77" w:rsidP="00834320">
            <w:pPr>
              <w:pStyle w:val="TAL"/>
              <w:rPr>
                <w:rFonts w:eastAsia="DengXian"/>
              </w:rPr>
            </w:pPr>
            <w:r w:rsidRPr="00834320">
              <w:rPr>
                <w:rFonts w:eastAsia="DengXian"/>
              </w:rPr>
              <w:t>UDM</w:t>
            </w:r>
            <w:r w:rsidR="00616456" w:rsidRPr="00834320">
              <w:rPr>
                <w:rFonts w:eastAsia="DengXian"/>
              </w:rPr>
              <w:t>/UDR</w:t>
            </w:r>
          </w:p>
        </w:tc>
      </w:tr>
      <w:tr w:rsidR="00F30A77" w:rsidRPr="00834320" w14:paraId="04ECD5A3"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5276CBAD" w14:textId="77777777" w:rsidR="00F30A77" w:rsidRPr="00834320" w:rsidRDefault="00F30A77" w:rsidP="00834320">
            <w:pPr>
              <w:pStyle w:val="TAL"/>
              <w:rPr>
                <w:rFonts w:eastAsia="DengXian"/>
              </w:rPr>
            </w:pPr>
            <w:r w:rsidRPr="00834320">
              <w:rPr>
                <w:rFonts w:eastAsia="DengXian" w:hint="eastAsia"/>
              </w:rPr>
              <w:t>U</w:t>
            </w:r>
            <w:r w:rsidRPr="00834320">
              <w:rPr>
                <w:rFonts w:eastAsia="DengXian"/>
              </w:rPr>
              <w:t>E impact</w:t>
            </w:r>
          </w:p>
        </w:tc>
        <w:tc>
          <w:tcPr>
            <w:tcW w:w="1984" w:type="dxa"/>
            <w:tcBorders>
              <w:top w:val="single" w:sz="4" w:space="0" w:color="auto"/>
              <w:left w:val="single" w:sz="4" w:space="0" w:color="auto"/>
              <w:bottom w:val="single" w:sz="4" w:space="0" w:color="auto"/>
              <w:right w:val="single" w:sz="4" w:space="0" w:color="auto"/>
            </w:tcBorders>
          </w:tcPr>
          <w:p w14:paraId="327089BC" w14:textId="77777777" w:rsidR="00F30A77" w:rsidRPr="00834320" w:rsidRDefault="00F30A77" w:rsidP="00834320">
            <w:pPr>
              <w:pStyle w:val="TAL"/>
              <w:rPr>
                <w:rFonts w:eastAsia="DengXian"/>
              </w:rPr>
            </w:pPr>
            <w:r w:rsidRPr="00834320">
              <w:rPr>
                <w:rFonts w:eastAsia="DengXian"/>
              </w:rPr>
              <w:t>N/A</w:t>
            </w:r>
          </w:p>
        </w:tc>
        <w:tc>
          <w:tcPr>
            <w:tcW w:w="1984" w:type="dxa"/>
            <w:tcBorders>
              <w:top w:val="single" w:sz="4" w:space="0" w:color="auto"/>
              <w:left w:val="single" w:sz="4" w:space="0" w:color="auto"/>
              <w:bottom w:val="single" w:sz="4" w:space="0" w:color="auto"/>
              <w:right w:val="single" w:sz="4" w:space="0" w:color="auto"/>
            </w:tcBorders>
          </w:tcPr>
          <w:p w14:paraId="2260BBA1" w14:textId="77777777" w:rsidR="00F30A77" w:rsidRPr="00834320" w:rsidRDefault="00F30A77" w:rsidP="00834320">
            <w:pPr>
              <w:pStyle w:val="TAL"/>
              <w:rPr>
                <w:rFonts w:eastAsia="DengXian"/>
              </w:rPr>
            </w:pPr>
            <w:r w:rsidRPr="00834320">
              <w:rPr>
                <w:rFonts w:eastAsia="DengXian"/>
              </w:rPr>
              <w:t>UE provide capability indication to AMF whether it supports visited CAG information</w:t>
            </w:r>
          </w:p>
        </w:tc>
        <w:tc>
          <w:tcPr>
            <w:tcW w:w="1984" w:type="dxa"/>
            <w:tcBorders>
              <w:top w:val="single" w:sz="4" w:space="0" w:color="auto"/>
              <w:left w:val="single" w:sz="4" w:space="0" w:color="auto"/>
              <w:bottom w:val="single" w:sz="4" w:space="0" w:color="auto"/>
              <w:right w:val="single" w:sz="4" w:space="0" w:color="auto"/>
            </w:tcBorders>
          </w:tcPr>
          <w:p w14:paraId="5CFA42FC" w14:textId="1C3F0ADE" w:rsidR="00F30A77" w:rsidRPr="00834320" w:rsidRDefault="00F30A77" w:rsidP="00834320">
            <w:pPr>
              <w:pStyle w:val="TAL"/>
              <w:rPr>
                <w:rFonts w:eastAsia="DengXian"/>
              </w:rPr>
            </w:pPr>
            <w:r w:rsidRPr="00834320">
              <w:rPr>
                <w:rFonts w:eastAsia="DengXian"/>
              </w:rPr>
              <w:t>UE indicates it is a visitor UE in the Registration message.</w:t>
            </w:r>
          </w:p>
        </w:tc>
        <w:tc>
          <w:tcPr>
            <w:tcW w:w="1984" w:type="dxa"/>
            <w:tcBorders>
              <w:top w:val="single" w:sz="4" w:space="0" w:color="auto"/>
              <w:left w:val="single" w:sz="4" w:space="0" w:color="auto"/>
              <w:bottom w:val="single" w:sz="4" w:space="0" w:color="auto"/>
              <w:right w:val="single" w:sz="4" w:space="0" w:color="auto"/>
            </w:tcBorders>
          </w:tcPr>
          <w:p w14:paraId="07E8B177" w14:textId="77777777" w:rsidR="00F30A77" w:rsidRPr="00834320" w:rsidRDefault="00F30A77" w:rsidP="00834320">
            <w:pPr>
              <w:pStyle w:val="TAL"/>
              <w:rPr>
                <w:rFonts w:eastAsia="DengXian"/>
              </w:rPr>
            </w:pPr>
            <w:r w:rsidRPr="00834320">
              <w:rPr>
                <w:rFonts w:eastAsia="DengXian" w:hint="eastAsia"/>
              </w:rPr>
              <w:t>N</w:t>
            </w:r>
            <w:r w:rsidRPr="00834320">
              <w:rPr>
                <w:rFonts w:eastAsia="DengXian"/>
              </w:rPr>
              <w:t>/A</w:t>
            </w:r>
          </w:p>
        </w:tc>
      </w:tr>
      <w:tr w:rsidR="00F30A77" w:rsidRPr="00834320" w14:paraId="56873F70"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0CCC728F" w14:textId="77777777" w:rsidR="00F30A77" w:rsidRPr="00834320" w:rsidRDefault="00F30A77" w:rsidP="00834320">
            <w:pPr>
              <w:pStyle w:val="TAL"/>
              <w:rPr>
                <w:rFonts w:eastAsia="DengXian"/>
              </w:rPr>
            </w:pPr>
            <w:r w:rsidRPr="00834320">
              <w:rPr>
                <w:rFonts w:eastAsia="DengXian" w:hint="eastAsia"/>
              </w:rPr>
              <w:t>A</w:t>
            </w:r>
            <w:r w:rsidRPr="00834320">
              <w:rPr>
                <w:rFonts w:eastAsia="DengXian"/>
              </w:rPr>
              <w:t>MF impact</w:t>
            </w:r>
          </w:p>
          <w:p w14:paraId="1A538F19" w14:textId="77777777" w:rsidR="00F30A77" w:rsidRPr="00834320" w:rsidRDefault="00F30A77" w:rsidP="00834320">
            <w:pPr>
              <w:pStyle w:val="TAL"/>
              <w:rPr>
                <w:rFonts w:eastAsia="DengXian"/>
              </w:rPr>
            </w:pPr>
          </w:p>
          <w:p w14:paraId="12A57FF0" w14:textId="745F24A7" w:rsidR="00F30A77" w:rsidRPr="00834320" w:rsidRDefault="00F30A77" w:rsidP="00834320">
            <w:pPr>
              <w:pStyle w:val="TAL"/>
              <w:rPr>
                <w:rFonts w:eastAsia="DengXian"/>
              </w:rPr>
            </w:pPr>
            <w:r w:rsidRPr="00834320">
              <w:rPr>
                <w:rFonts w:eastAsia="DengXian"/>
              </w:rPr>
              <w:t>(</w:t>
            </w:r>
            <w:r w:rsidR="005712C9" w:rsidRPr="00834320">
              <w:rPr>
                <w:rFonts w:eastAsia="DengXian"/>
              </w:rPr>
              <w:t>NOTE </w:t>
            </w:r>
            <w:r w:rsidRPr="00834320">
              <w:rPr>
                <w:rFonts w:eastAsia="DengXian"/>
              </w:rPr>
              <w:t>1)</w:t>
            </w:r>
          </w:p>
        </w:tc>
        <w:tc>
          <w:tcPr>
            <w:tcW w:w="1984" w:type="dxa"/>
            <w:tcBorders>
              <w:top w:val="single" w:sz="4" w:space="0" w:color="auto"/>
              <w:left w:val="single" w:sz="4" w:space="0" w:color="auto"/>
              <w:bottom w:val="single" w:sz="4" w:space="0" w:color="auto"/>
              <w:right w:val="single" w:sz="4" w:space="0" w:color="auto"/>
            </w:tcBorders>
          </w:tcPr>
          <w:p w14:paraId="7229C318" w14:textId="77777777" w:rsidR="00F30A77" w:rsidRPr="00834320" w:rsidRDefault="00F30A77" w:rsidP="00834320">
            <w:pPr>
              <w:pStyle w:val="TAL"/>
              <w:rPr>
                <w:rFonts w:eastAsia="DengXian"/>
              </w:rPr>
            </w:pPr>
            <w:r w:rsidRPr="00834320">
              <w:rPr>
                <w:rFonts w:eastAsia="DengXian"/>
              </w:rPr>
              <w:t>According to the flag in subscription data, AMF retrieves the CAG list from 5G CAS.</w:t>
            </w:r>
          </w:p>
        </w:tc>
        <w:tc>
          <w:tcPr>
            <w:tcW w:w="1984" w:type="dxa"/>
            <w:tcBorders>
              <w:top w:val="single" w:sz="4" w:space="0" w:color="auto"/>
              <w:left w:val="single" w:sz="4" w:space="0" w:color="auto"/>
              <w:bottom w:val="single" w:sz="4" w:space="0" w:color="auto"/>
              <w:right w:val="single" w:sz="4" w:space="0" w:color="auto"/>
            </w:tcBorders>
          </w:tcPr>
          <w:p w14:paraId="5C8B36D7" w14:textId="5AC11A25" w:rsidR="00F30A77" w:rsidRPr="00834320" w:rsidRDefault="00F30A77" w:rsidP="00834320">
            <w:pPr>
              <w:pStyle w:val="TAL"/>
              <w:rPr>
                <w:rFonts w:eastAsia="DengXian"/>
              </w:rPr>
            </w:pPr>
            <w:r w:rsidRPr="00834320">
              <w:rPr>
                <w:rFonts w:eastAsia="DengXian"/>
              </w:rPr>
              <w:t>According to the allowed indication in subscription data and UE indication, the AMF retrieves the CAG info from V-UDR.</w:t>
            </w:r>
          </w:p>
        </w:tc>
        <w:tc>
          <w:tcPr>
            <w:tcW w:w="1984" w:type="dxa"/>
            <w:tcBorders>
              <w:top w:val="single" w:sz="4" w:space="0" w:color="auto"/>
              <w:left w:val="single" w:sz="4" w:space="0" w:color="auto"/>
              <w:bottom w:val="single" w:sz="4" w:space="0" w:color="auto"/>
              <w:right w:val="single" w:sz="4" w:space="0" w:color="auto"/>
            </w:tcBorders>
          </w:tcPr>
          <w:p w14:paraId="68246759" w14:textId="749A33CD" w:rsidR="00F30A77" w:rsidRPr="00834320" w:rsidRDefault="00F30A77" w:rsidP="00834320">
            <w:pPr>
              <w:pStyle w:val="TAL"/>
              <w:rPr>
                <w:rFonts w:eastAsia="DengXian"/>
              </w:rPr>
            </w:pPr>
            <w:r w:rsidRPr="00834320">
              <w:rPr>
                <w:rFonts w:eastAsia="DengXian"/>
              </w:rPr>
              <w:t>According to UE indication, the AMF retrieves the CAG info from CMF.</w:t>
            </w:r>
          </w:p>
        </w:tc>
        <w:tc>
          <w:tcPr>
            <w:tcW w:w="1984" w:type="dxa"/>
            <w:tcBorders>
              <w:top w:val="single" w:sz="4" w:space="0" w:color="auto"/>
              <w:left w:val="single" w:sz="4" w:space="0" w:color="auto"/>
              <w:bottom w:val="single" w:sz="4" w:space="0" w:color="auto"/>
              <w:right w:val="single" w:sz="4" w:space="0" w:color="auto"/>
            </w:tcBorders>
          </w:tcPr>
          <w:p w14:paraId="579DA9C8" w14:textId="2D472900" w:rsidR="00F30A77" w:rsidRPr="00834320" w:rsidRDefault="00616456" w:rsidP="00834320">
            <w:pPr>
              <w:pStyle w:val="TAL"/>
              <w:rPr>
                <w:rFonts w:eastAsia="DengXian"/>
              </w:rPr>
            </w:pPr>
            <w:r w:rsidRPr="00834320">
              <w:rPr>
                <w:rFonts w:eastAsia="DengXian"/>
              </w:rPr>
              <w:t>N/A</w:t>
            </w:r>
          </w:p>
        </w:tc>
      </w:tr>
      <w:tr w:rsidR="00F30A77" w:rsidRPr="00834320" w14:paraId="7BB13405"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1D99871A" w14:textId="77777777" w:rsidR="00F30A77" w:rsidRPr="00834320" w:rsidRDefault="00F30A77" w:rsidP="00834320">
            <w:pPr>
              <w:pStyle w:val="TAL"/>
              <w:rPr>
                <w:rFonts w:eastAsia="DengXian"/>
              </w:rPr>
            </w:pPr>
            <w:r w:rsidRPr="00834320">
              <w:rPr>
                <w:rFonts w:eastAsia="DengXian"/>
              </w:rPr>
              <w:t>UDM subscription data</w:t>
            </w:r>
          </w:p>
        </w:tc>
        <w:tc>
          <w:tcPr>
            <w:tcW w:w="1984" w:type="dxa"/>
            <w:tcBorders>
              <w:top w:val="single" w:sz="4" w:space="0" w:color="auto"/>
              <w:left w:val="single" w:sz="4" w:space="0" w:color="auto"/>
              <w:bottom w:val="single" w:sz="4" w:space="0" w:color="auto"/>
              <w:right w:val="single" w:sz="4" w:space="0" w:color="auto"/>
            </w:tcBorders>
          </w:tcPr>
          <w:p w14:paraId="25E0BB00" w14:textId="77777777" w:rsidR="00F30A77" w:rsidRPr="00834320" w:rsidRDefault="00F30A77" w:rsidP="00834320">
            <w:pPr>
              <w:pStyle w:val="TAL"/>
              <w:rPr>
                <w:rFonts w:eastAsia="DengXian"/>
              </w:rPr>
            </w:pPr>
            <w:r w:rsidRPr="00834320">
              <w:rPr>
                <w:rFonts w:eastAsia="DengXian"/>
              </w:rPr>
              <w:t>a flag in subscription data, indication Serving PLMN-specific subscription data needs to be retrieved</w:t>
            </w:r>
          </w:p>
        </w:tc>
        <w:tc>
          <w:tcPr>
            <w:tcW w:w="1984" w:type="dxa"/>
            <w:tcBorders>
              <w:top w:val="single" w:sz="4" w:space="0" w:color="auto"/>
              <w:left w:val="single" w:sz="4" w:space="0" w:color="auto"/>
              <w:bottom w:val="single" w:sz="4" w:space="0" w:color="auto"/>
              <w:right w:val="single" w:sz="4" w:space="0" w:color="auto"/>
            </w:tcBorders>
          </w:tcPr>
          <w:p w14:paraId="3972BE93" w14:textId="77777777" w:rsidR="00F30A77" w:rsidRPr="00834320" w:rsidRDefault="00F30A77" w:rsidP="00834320">
            <w:pPr>
              <w:pStyle w:val="TAL"/>
              <w:rPr>
                <w:rFonts w:eastAsia="DengXian"/>
              </w:rPr>
            </w:pPr>
            <w:r w:rsidRPr="00834320">
              <w:rPr>
                <w:rFonts w:eastAsia="DengXian"/>
              </w:rPr>
              <w:t>visited CAG allow indication and MSISDN in UE subscription data</w:t>
            </w:r>
          </w:p>
        </w:tc>
        <w:tc>
          <w:tcPr>
            <w:tcW w:w="1984" w:type="dxa"/>
            <w:tcBorders>
              <w:top w:val="single" w:sz="4" w:space="0" w:color="auto"/>
              <w:left w:val="single" w:sz="4" w:space="0" w:color="auto"/>
              <w:bottom w:val="single" w:sz="4" w:space="0" w:color="auto"/>
              <w:right w:val="single" w:sz="4" w:space="0" w:color="auto"/>
            </w:tcBorders>
          </w:tcPr>
          <w:p w14:paraId="0205E380" w14:textId="1535F12E" w:rsidR="00F30A77" w:rsidRPr="00834320" w:rsidRDefault="00616456" w:rsidP="00834320">
            <w:pPr>
              <w:pStyle w:val="TAL"/>
              <w:rPr>
                <w:rFonts w:eastAsia="DengXian"/>
              </w:rPr>
            </w:pPr>
            <w:r w:rsidRPr="00834320">
              <w:rPr>
                <w:rFonts w:eastAsia="DengXian"/>
              </w:rPr>
              <w:t>N/A</w:t>
            </w:r>
          </w:p>
        </w:tc>
        <w:tc>
          <w:tcPr>
            <w:tcW w:w="1984" w:type="dxa"/>
            <w:tcBorders>
              <w:top w:val="single" w:sz="4" w:space="0" w:color="auto"/>
              <w:left w:val="single" w:sz="4" w:space="0" w:color="auto"/>
              <w:bottom w:val="single" w:sz="4" w:space="0" w:color="auto"/>
              <w:right w:val="single" w:sz="4" w:space="0" w:color="auto"/>
            </w:tcBorders>
          </w:tcPr>
          <w:p w14:paraId="36F54DAA" w14:textId="52707D83" w:rsidR="00F30A77" w:rsidRPr="00834320" w:rsidRDefault="00616456" w:rsidP="00834320">
            <w:pPr>
              <w:pStyle w:val="TAL"/>
              <w:rPr>
                <w:rFonts w:eastAsia="DengXian"/>
              </w:rPr>
            </w:pPr>
            <w:r w:rsidRPr="00834320">
              <w:rPr>
                <w:rFonts w:eastAsia="DengXian"/>
              </w:rPr>
              <w:t>N/A</w:t>
            </w:r>
          </w:p>
        </w:tc>
      </w:tr>
      <w:tr w:rsidR="00F30A77" w:rsidRPr="00834320" w14:paraId="2C89B42C"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58259CAD" w14:textId="77777777" w:rsidR="00F30A77" w:rsidRPr="00834320" w:rsidRDefault="00F30A77" w:rsidP="00834320">
            <w:pPr>
              <w:pStyle w:val="TAL"/>
              <w:rPr>
                <w:rFonts w:eastAsia="DengXian"/>
              </w:rPr>
            </w:pPr>
            <w:r w:rsidRPr="00834320">
              <w:rPr>
                <w:rFonts w:eastAsia="DengXian" w:hint="eastAsia"/>
              </w:rPr>
              <w:t>N</w:t>
            </w:r>
            <w:r w:rsidRPr="00834320">
              <w:rPr>
                <w:rFonts w:eastAsia="DengXian"/>
              </w:rPr>
              <w:t>EF impact</w:t>
            </w:r>
          </w:p>
        </w:tc>
        <w:tc>
          <w:tcPr>
            <w:tcW w:w="1984" w:type="dxa"/>
            <w:tcBorders>
              <w:top w:val="single" w:sz="4" w:space="0" w:color="auto"/>
              <w:left w:val="single" w:sz="4" w:space="0" w:color="auto"/>
              <w:bottom w:val="single" w:sz="4" w:space="0" w:color="auto"/>
              <w:right w:val="single" w:sz="4" w:space="0" w:color="auto"/>
            </w:tcBorders>
          </w:tcPr>
          <w:p w14:paraId="35F8723D" w14:textId="3C64A99A" w:rsidR="00F30A77" w:rsidRPr="00834320" w:rsidRDefault="00616456" w:rsidP="00834320">
            <w:pPr>
              <w:pStyle w:val="TAL"/>
              <w:rPr>
                <w:rFonts w:eastAsia="DengXian"/>
              </w:rPr>
            </w:pPr>
            <w:r w:rsidRPr="00834320">
              <w:rPr>
                <w:rFonts w:eastAsia="DengXian"/>
              </w:rPr>
              <w:t>(</w:t>
            </w:r>
            <w:r w:rsidR="00F30A77" w:rsidRPr="00834320">
              <w:rPr>
                <w:rFonts w:eastAsia="DengXian" w:hint="eastAsia"/>
              </w:rPr>
              <w:t>V</w:t>
            </w:r>
            <w:r w:rsidR="00F30A77" w:rsidRPr="00834320">
              <w:rPr>
                <w:rFonts w:eastAsia="DengXian"/>
              </w:rPr>
              <w:t>-</w:t>
            </w:r>
            <w:r w:rsidRPr="00834320">
              <w:rPr>
                <w:rFonts w:eastAsia="DengXian"/>
              </w:rPr>
              <w:t>)</w:t>
            </w:r>
            <w:r w:rsidR="00F30A77" w:rsidRPr="00834320">
              <w:rPr>
                <w:rFonts w:eastAsia="DengXian"/>
              </w:rPr>
              <w:t>NEF, enhance the PP procedure to provision the CAG to CAS</w:t>
            </w:r>
          </w:p>
        </w:tc>
        <w:tc>
          <w:tcPr>
            <w:tcW w:w="1984" w:type="dxa"/>
            <w:tcBorders>
              <w:top w:val="single" w:sz="4" w:space="0" w:color="auto"/>
              <w:left w:val="single" w:sz="4" w:space="0" w:color="auto"/>
              <w:bottom w:val="single" w:sz="4" w:space="0" w:color="auto"/>
              <w:right w:val="single" w:sz="4" w:space="0" w:color="auto"/>
            </w:tcBorders>
          </w:tcPr>
          <w:p w14:paraId="17435C63" w14:textId="5345BE9C" w:rsidR="00F30A77" w:rsidRPr="00834320" w:rsidRDefault="00616456" w:rsidP="00834320">
            <w:pPr>
              <w:pStyle w:val="TAL"/>
              <w:rPr>
                <w:rFonts w:eastAsia="DengXian"/>
              </w:rPr>
            </w:pPr>
            <w:r w:rsidRPr="00834320">
              <w:rPr>
                <w:rFonts w:eastAsia="DengXian"/>
              </w:rPr>
              <w:t>(</w:t>
            </w:r>
            <w:r w:rsidR="00F30A77" w:rsidRPr="00834320">
              <w:rPr>
                <w:rFonts w:eastAsia="DengXian"/>
              </w:rPr>
              <w:t>V-</w:t>
            </w:r>
            <w:r w:rsidRPr="00834320">
              <w:rPr>
                <w:rFonts w:eastAsia="DengXian"/>
              </w:rPr>
              <w:t>)</w:t>
            </w:r>
            <w:r w:rsidR="00F30A77" w:rsidRPr="00834320">
              <w:rPr>
                <w:rFonts w:eastAsia="DengXian"/>
              </w:rPr>
              <w:t>NEF receives the AF request, and store CAG information to V-UDR</w:t>
            </w:r>
            <w:r w:rsidRPr="00834320">
              <w:rPr>
                <w:rFonts w:eastAsia="DengXian"/>
              </w:rPr>
              <w:t>/UDR</w:t>
            </w:r>
          </w:p>
        </w:tc>
        <w:tc>
          <w:tcPr>
            <w:tcW w:w="1984" w:type="dxa"/>
            <w:tcBorders>
              <w:top w:val="single" w:sz="4" w:space="0" w:color="auto"/>
              <w:left w:val="single" w:sz="4" w:space="0" w:color="auto"/>
              <w:bottom w:val="single" w:sz="4" w:space="0" w:color="auto"/>
              <w:right w:val="single" w:sz="4" w:space="0" w:color="auto"/>
            </w:tcBorders>
          </w:tcPr>
          <w:p w14:paraId="0E3C0DB9" w14:textId="3FC11DF7" w:rsidR="00F30A77" w:rsidRPr="00834320" w:rsidRDefault="00F30A77" w:rsidP="00834320">
            <w:pPr>
              <w:pStyle w:val="TAL"/>
              <w:rPr>
                <w:rFonts w:eastAsia="DengXian"/>
              </w:rPr>
            </w:pPr>
            <w:r w:rsidRPr="00834320">
              <w:rPr>
                <w:rFonts w:eastAsia="DengXian"/>
              </w:rPr>
              <w:t>S</w:t>
            </w:r>
            <w:r w:rsidRPr="00834320">
              <w:rPr>
                <w:rFonts w:eastAsia="DengXian" w:hint="eastAsia"/>
              </w:rPr>
              <w:t>a</w:t>
            </w:r>
            <w:r w:rsidRPr="00834320">
              <w:rPr>
                <w:rFonts w:eastAsia="DengXian"/>
              </w:rPr>
              <w:t>me with sol#1</w:t>
            </w:r>
            <w:r w:rsidR="00616456" w:rsidRPr="00834320">
              <w:rPr>
                <w:rFonts w:eastAsia="DengXian"/>
              </w:rPr>
              <w:t xml:space="preserve"> but CAG information in provisioned in CMF</w:t>
            </w:r>
            <w:r w:rsidRPr="00834320">
              <w:rPr>
                <w:rFonts w:eastAsia="DengXian"/>
              </w:rPr>
              <w:t>.</w:t>
            </w:r>
          </w:p>
        </w:tc>
        <w:tc>
          <w:tcPr>
            <w:tcW w:w="1984" w:type="dxa"/>
            <w:tcBorders>
              <w:top w:val="single" w:sz="4" w:space="0" w:color="auto"/>
              <w:left w:val="single" w:sz="4" w:space="0" w:color="auto"/>
              <w:bottom w:val="single" w:sz="4" w:space="0" w:color="auto"/>
              <w:right w:val="single" w:sz="4" w:space="0" w:color="auto"/>
            </w:tcBorders>
          </w:tcPr>
          <w:p w14:paraId="30E717D3" w14:textId="536A518D" w:rsidR="00F30A77" w:rsidRPr="00834320" w:rsidRDefault="00F30A77" w:rsidP="00834320">
            <w:pPr>
              <w:pStyle w:val="TAL"/>
              <w:rPr>
                <w:rFonts w:eastAsia="DengXian"/>
              </w:rPr>
            </w:pPr>
            <w:r w:rsidRPr="00834320">
              <w:rPr>
                <w:rFonts w:eastAsia="DengXian" w:hint="eastAsia"/>
              </w:rPr>
              <w:t>H</w:t>
            </w:r>
            <w:r w:rsidRPr="00834320">
              <w:rPr>
                <w:rFonts w:eastAsia="DengXian"/>
              </w:rPr>
              <w:t>-NEF, enhance the PP procedure to provision the CAG to UDM</w:t>
            </w:r>
            <w:r w:rsidR="00616456" w:rsidRPr="00834320">
              <w:rPr>
                <w:rFonts w:eastAsia="DengXian"/>
              </w:rPr>
              <w:t>/UDR</w:t>
            </w:r>
          </w:p>
        </w:tc>
      </w:tr>
      <w:tr w:rsidR="00F30A77" w:rsidRPr="00834320" w14:paraId="17E44EF4" w14:textId="77777777" w:rsidTr="00B21A7D">
        <w:tc>
          <w:tcPr>
            <w:tcW w:w="9920" w:type="dxa"/>
            <w:gridSpan w:val="5"/>
            <w:tcBorders>
              <w:top w:val="single" w:sz="4" w:space="0" w:color="auto"/>
              <w:left w:val="single" w:sz="4" w:space="0" w:color="auto"/>
              <w:bottom w:val="single" w:sz="4" w:space="0" w:color="auto"/>
              <w:right w:val="single" w:sz="4" w:space="0" w:color="auto"/>
            </w:tcBorders>
            <w:shd w:val="clear" w:color="auto" w:fill="auto"/>
          </w:tcPr>
          <w:p w14:paraId="79038A79" w14:textId="0A837D2A" w:rsidR="00F30A77" w:rsidRPr="00834320" w:rsidRDefault="005712C9" w:rsidP="00834320">
            <w:pPr>
              <w:pStyle w:val="TAN"/>
              <w:rPr>
                <w:rFonts w:eastAsia="DengXian"/>
              </w:rPr>
            </w:pPr>
            <w:r w:rsidRPr="00834320">
              <w:rPr>
                <w:rFonts w:eastAsia="DengXian"/>
                <w:lang w:eastAsia="zh-CN"/>
              </w:rPr>
              <w:t>NOTE </w:t>
            </w:r>
            <w:r w:rsidR="00F30A77" w:rsidRPr="00834320">
              <w:rPr>
                <w:rFonts w:eastAsia="DengXian"/>
                <w:lang w:eastAsia="zh-CN"/>
              </w:rPr>
              <w:t>1</w:t>
            </w:r>
            <w:r w:rsidRPr="00834320">
              <w:rPr>
                <w:rFonts w:eastAsia="DengXian"/>
                <w:lang w:eastAsia="zh-CN"/>
              </w:rPr>
              <w:t>:</w:t>
            </w:r>
            <w:r w:rsidRPr="00834320">
              <w:rPr>
                <w:rFonts w:eastAsia="DengXian"/>
                <w:lang w:eastAsia="zh-CN"/>
              </w:rPr>
              <w:tab/>
            </w:r>
            <w:r w:rsidR="00F30A77" w:rsidRPr="00834320">
              <w:rPr>
                <w:rFonts w:eastAsia="DengXian"/>
                <w:lang w:eastAsia="zh-CN"/>
              </w:rPr>
              <w:t xml:space="preserve">After obtaining the CAG list, the AMF perform the access control according to </w:t>
            </w:r>
            <w:r w:rsidRPr="00834320">
              <w:rPr>
                <w:rFonts w:eastAsia="DengXian"/>
                <w:lang w:eastAsia="zh-CN"/>
              </w:rPr>
              <w:t>TS </w:t>
            </w:r>
            <w:r w:rsidR="00F30A77" w:rsidRPr="00834320">
              <w:rPr>
                <w:rFonts w:eastAsia="DengXian"/>
                <w:lang w:eastAsia="zh-CN"/>
              </w:rPr>
              <w:t>23.502</w:t>
            </w:r>
            <w:r w:rsidRPr="00834320">
              <w:rPr>
                <w:rFonts w:eastAsia="DengXian"/>
                <w:lang w:eastAsia="zh-CN"/>
              </w:rPr>
              <w:t> </w:t>
            </w:r>
            <w:r w:rsidR="00F30A77" w:rsidRPr="00834320">
              <w:rPr>
                <w:rFonts w:eastAsia="DengXian"/>
                <w:lang w:eastAsia="zh-CN"/>
              </w:rPr>
              <w:t>[3]</w:t>
            </w:r>
            <w:r w:rsidRPr="00834320">
              <w:rPr>
                <w:rFonts w:eastAsia="DengXian"/>
                <w:lang w:eastAsia="zh-CN"/>
              </w:rPr>
              <w:t>.</w:t>
            </w:r>
          </w:p>
        </w:tc>
      </w:tr>
    </w:tbl>
    <w:p w14:paraId="590D42AD" w14:textId="77777777" w:rsidR="00481438" w:rsidRPr="00822E86" w:rsidRDefault="00481438" w:rsidP="00834320">
      <w:pPr>
        <w:rPr>
          <w:rFonts w:eastAsia="DengXian"/>
          <w:lang w:eastAsia="zh-CN"/>
        </w:rPr>
      </w:pPr>
    </w:p>
    <w:p w14:paraId="4A9CA1E8" w14:textId="77777777" w:rsidR="00B5477F" w:rsidRPr="00834320" w:rsidRDefault="00B5477F" w:rsidP="007045CC">
      <w:pPr>
        <w:pStyle w:val="Heading1"/>
      </w:pPr>
      <w:bookmarkStart w:id="252" w:name="_Toc177467096"/>
      <w:r w:rsidRPr="00834320">
        <w:t>8</w:t>
      </w:r>
      <w:r w:rsidRPr="00834320">
        <w:tab/>
        <w:t>Conclusions</w:t>
      </w:r>
      <w:bookmarkEnd w:id="179"/>
      <w:bookmarkEnd w:id="180"/>
      <w:bookmarkEnd w:id="181"/>
      <w:bookmarkEnd w:id="182"/>
      <w:bookmarkEnd w:id="244"/>
      <w:bookmarkEnd w:id="245"/>
      <w:bookmarkEnd w:id="252"/>
    </w:p>
    <w:p w14:paraId="4137814F" w14:textId="68DEBA6B" w:rsidR="00F30A77" w:rsidRPr="00834320" w:rsidRDefault="00F30A77" w:rsidP="005712C9">
      <w:pPr>
        <w:pStyle w:val="Heading2"/>
      </w:pPr>
      <w:bookmarkStart w:id="253" w:name="_Toc177467097"/>
      <w:r w:rsidRPr="00834320">
        <w:t>8.1</w:t>
      </w:r>
      <w:r w:rsidRPr="00834320">
        <w:tab/>
        <w:t>Key Issue #2: Enabling provisioning of subscribers allowed to access CAG cell and managing access control by the CAG owner or an authorized administrator</w:t>
      </w:r>
      <w:bookmarkEnd w:id="253"/>
    </w:p>
    <w:p w14:paraId="52D93F0C" w14:textId="77777777" w:rsidR="00834320" w:rsidRDefault="00834320" w:rsidP="00834320">
      <w:r>
        <w:t>It is agreed to consider the following principles for the normative work:</w:t>
      </w:r>
    </w:p>
    <w:p w14:paraId="1047F6DD" w14:textId="77777777" w:rsidR="00834320" w:rsidRDefault="00834320" w:rsidP="00834320">
      <w:pPr>
        <w:pStyle w:val="B1"/>
      </w:pPr>
      <w:r>
        <w:t>-</w:t>
      </w:r>
      <w:r>
        <w:tab/>
        <w:t>UE impacts shall be avoided.</w:t>
      </w:r>
    </w:p>
    <w:p w14:paraId="39D3AA72" w14:textId="77777777" w:rsidR="00834320" w:rsidRDefault="00834320" w:rsidP="00834320">
      <w:pPr>
        <w:pStyle w:val="B1"/>
      </w:pPr>
      <w:r>
        <w:t>-</w:t>
      </w:r>
      <w:r>
        <w:tab/>
        <w:t>In the case of non-roaming:</w:t>
      </w:r>
    </w:p>
    <w:p w14:paraId="1BB4A3FD" w14:textId="77777777" w:rsidR="00834320" w:rsidRDefault="00834320" w:rsidP="00834320">
      <w:pPr>
        <w:pStyle w:val="B2"/>
      </w:pPr>
      <w:r>
        <w:t>-</w:t>
      </w:r>
      <w:r>
        <w:tab/>
        <w:t>The CAG owner or an authorized administrator provides CAG info via NEF.</w:t>
      </w:r>
    </w:p>
    <w:p w14:paraId="3A6D8656" w14:textId="0B10219F" w:rsidR="00834320" w:rsidRDefault="00834320" w:rsidP="00834320">
      <w:pPr>
        <w:pStyle w:val="B2"/>
      </w:pPr>
      <w:r>
        <w:t>-</w:t>
      </w:r>
      <w:r>
        <w:tab/>
        <w:t xml:space="preserve">The NEF API, i.e. Parameter Provisioning specified in the clause 4.15.6 of </w:t>
      </w:r>
      <w:r w:rsidR="00641FB6">
        <w:t>TS 23.502 [</w:t>
      </w:r>
      <w:r>
        <w:t>3] is enhanced to support the 5G Femto CAG provisioning.</w:t>
      </w:r>
    </w:p>
    <w:p w14:paraId="6DD1708A" w14:textId="77777777" w:rsidR="00834320" w:rsidRDefault="00834320" w:rsidP="00834320">
      <w:pPr>
        <w:pStyle w:val="B2"/>
      </w:pPr>
      <w:r>
        <w:t>-</w:t>
      </w:r>
      <w:r>
        <w:tab/>
        <w:t>The CAG owner or an authorized administrator provides the CAG info is stored in UDM/UDR.</w:t>
      </w:r>
    </w:p>
    <w:p w14:paraId="5D28B38F" w14:textId="77777777" w:rsidR="00834320" w:rsidRDefault="00834320" w:rsidP="00834320">
      <w:pPr>
        <w:pStyle w:val="B2"/>
      </w:pPr>
      <w:r>
        <w:t>-</w:t>
      </w:r>
      <w:r>
        <w:tab/>
        <w:t>UDM updates AMF for CAG info according to Rel-18 existing specification.</w:t>
      </w:r>
    </w:p>
    <w:p w14:paraId="4E9A26A5" w14:textId="77777777" w:rsidR="00834320" w:rsidRDefault="00834320" w:rsidP="00834320">
      <w:pPr>
        <w:pStyle w:val="B2"/>
      </w:pPr>
      <w:r>
        <w:t>-</w:t>
      </w:r>
      <w:r>
        <w:tab/>
        <w:t>AMF updates UE for CAG info according to Rel-18 existing specification.</w:t>
      </w:r>
    </w:p>
    <w:p w14:paraId="10DF0A40" w14:textId="77777777" w:rsidR="00834320" w:rsidRDefault="00834320" w:rsidP="00834320">
      <w:pPr>
        <w:pStyle w:val="B1"/>
      </w:pPr>
      <w:r>
        <w:t>-</w:t>
      </w:r>
      <w:r>
        <w:tab/>
        <w:t>In the case of roaming:</w:t>
      </w:r>
    </w:p>
    <w:p w14:paraId="226AB9FA" w14:textId="4ABB9EF5" w:rsidR="00834320" w:rsidRDefault="00834320" w:rsidP="00834320">
      <w:pPr>
        <w:pStyle w:val="B2"/>
      </w:pPr>
      <w:r>
        <w:t>-</w:t>
      </w:r>
      <w:r>
        <w:tab/>
        <w:t>No normative work is pursued in this Release.</w:t>
      </w:r>
    </w:p>
    <w:p w14:paraId="7AC793BF" w14:textId="003C44A3" w:rsidR="00377656" w:rsidRPr="005712C9" w:rsidRDefault="00377656" w:rsidP="00377656">
      <w:pPr>
        <w:pStyle w:val="Heading2"/>
      </w:pPr>
      <w:bookmarkStart w:id="254" w:name="_Toc177467098"/>
      <w:r>
        <w:lastRenderedPageBreak/>
        <w:t>8</w:t>
      </w:r>
      <w:r w:rsidRPr="005712C9">
        <w:t>.</w:t>
      </w:r>
      <w:r>
        <w:t>2</w:t>
      </w:r>
      <w:r w:rsidRPr="005712C9">
        <w:tab/>
        <w:t>Key Issue #</w:t>
      </w:r>
      <w:r>
        <w:t>1</w:t>
      </w:r>
      <w:r w:rsidRPr="005712C9">
        <w:t xml:space="preserve">: </w:t>
      </w:r>
      <w:r>
        <w:rPr>
          <w:lang w:eastAsia="ko-KR"/>
        </w:rPr>
        <w:t xml:space="preserve">Support of UE move between CAG cell </w:t>
      </w:r>
      <w:r w:rsidRPr="007C0788">
        <w:rPr>
          <w:lang w:eastAsia="ko-KR"/>
        </w:rPr>
        <w:t>of 5G Femto</w:t>
      </w:r>
      <w:r>
        <w:rPr>
          <w:lang w:eastAsia="ko-KR"/>
        </w:rPr>
        <w:t xml:space="preserve"> and CSG cell</w:t>
      </w:r>
      <w:bookmarkEnd w:id="254"/>
    </w:p>
    <w:p w14:paraId="557BF73A" w14:textId="77777777" w:rsidR="00377656" w:rsidRPr="00747DD7" w:rsidRDefault="00377656" w:rsidP="00377656">
      <w:pPr>
        <w:rPr>
          <w:rFonts w:eastAsiaTheme="minorEastAsia"/>
          <w:lang w:eastAsia="zh-CN"/>
        </w:rPr>
      </w:pPr>
      <w:r>
        <w:rPr>
          <w:rFonts w:eastAsiaTheme="minorEastAsia"/>
          <w:lang w:eastAsia="zh-CN"/>
        </w:rPr>
        <w:t>I</w:t>
      </w:r>
      <w:r w:rsidRPr="002525C4">
        <w:rPr>
          <w:rFonts w:eastAsiaTheme="minorEastAsia"/>
          <w:lang w:eastAsia="zh-CN"/>
        </w:rPr>
        <w:t xml:space="preserve">t is concluded </w:t>
      </w:r>
      <w:r>
        <w:rPr>
          <w:rFonts w:eastAsiaTheme="minorEastAsia"/>
          <w:lang w:eastAsia="zh-CN"/>
        </w:rPr>
        <w:t>that:</w:t>
      </w:r>
    </w:p>
    <w:p w14:paraId="0FC85B31" w14:textId="77777777" w:rsidR="00377656" w:rsidRPr="00747DD7" w:rsidRDefault="00377656" w:rsidP="00377656">
      <w:pPr>
        <w:pStyle w:val="B1"/>
      </w:pPr>
      <w:r>
        <w:t>-</w:t>
      </w:r>
      <w:r>
        <w:tab/>
        <w:t>No normative work will be done in this release.</w:t>
      </w:r>
    </w:p>
    <w:p w14:paraId="03EA8CDD" w14:textId="2634C17C" w:rsidR="00080512" w:rsidRPr="00822E86" w:rsidRDefault="00080512" w:rsidP="00554AE4">
      <w:pPr>
        <w:pStyle w:val="Heading9"/>
      </w:pPr>
      <w:r w:rsidRPr="00822E86">
        <w:br w:type="page"/>
      </w:r>
      <w:bookmarkStart w:id="255" w:name="_Toc153792593"/>
      <w:bookmarkStart w:id="256" w:name="_Toc153792678"/>
      <w:bookmarkStart w:id="257" w:name="_Toc177467099"/>
      <w:r w:rsidRPr="00822E86">
        <w:lastRenderedPageBreak/>
        <w:t xml:space="preserve">Annex </w:t>
      </w:r>
      <w:r w:rsidR="00711E13">
        <w:t>A</w:t>
      </w:r>
      <w:r w:rsidRPr="00822E86">
        <w:t>:</w:t>
      </w:r>
      <w:r w:rsidRPr="00822E86">
        <w:br/>
        <w:t>Change history</w:t>
      </w:r>
      <w:bookmarkEnd w:id="255"/>
      <w:bookmarkEnd w:id="256"/>
      <w:bookmarkEnd w:id="2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258" w:name="historyclause"/>
            <w:bookmarkEnd w:id="258"/>
            <w:r w:rsidRPr="00822E86">
              <w:rPr>
                <w:b/>
              </w:rPr>
              <w:t>Change history</w:t>
            </w:r>
          </w:p>
        </w:tc>
      </w:tr>
      <w:tr w:rsidR="003C3971" w:rsidRPr="00822E86" w14:paraId="48B8C313" w14:textId="77777777" w:rsidTr="00F50CB8">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800"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1094" w:type="dxa"/>
            <w:shd w:val="pct10" w:color="auto" w:fill="FFFFFF"/>
          </w:tcPr>
          <w:p w14:paraId="017D6A12" w14:textId="77777777" w:rsidR="003C3971" w:rsidRPr="00822E86" w:rsidRDefault="003C3971" w:rsidP="00DF2B1F">
            <w:pPr>
              <w:pStyle w:val="TAL"/>
              <w:rPr>
                <w:b/>
                <w:sz w:val="16"/>
              </w:rPr>
            </w:pPr>
            <w:r w:rsidRPr="00822E86">
              <w:rPr>
                <w:b/>
                <w:sz w:val="16"/>
              </w:rPr>
              <w:t>TDoc</w:t>
            </w:r>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F50CB8" w:rsidRPr="006B0D02" w14:paraId="0A2C9987" w14:textId="77777777" w:rsidTr="00F50CB8">
        <w:tc>
          <w:tcPr>
            <w:tcW w:w="800" w:type="dxa"/>
            <w:shd w:val="solid" w:color="FFFFFF" w:fill="auto"/>
          </w:tcPr>
          <w:p w14:paraId="73208EC2" w14:textId="3E895A18" w:rsidR="00F50CB8" w:rsidRPr="00822E86" w:rsidRDefault="00F50CB8" w:rsidP="004D15E5">
            <w:pPr>
              <w:pStyle w:val="TAC"/>
              <w:rPr>
                <w:sz w:val="16"/>
                <w:szCs w:val="16"/>
                <w:lang w:eastAsia="zh-CN"/>
              </w:rPr>
            </w:pPr>
            <w:r w:rsidRPr="00822E86">
              <w:rPr>
                <w:color w:val="0000FF"/>
                <w:sz w:val="16"/>
                <w:szCs w:val="16"/>
              </w:rPr>
              <w:t>202</w:t>
            </w:r>
            <w:r w:rsidR="006F29AD">
              <w:rPr>
                <w:color w:val="0000FF"/>
                <w:sz w:val="16"/>
                <w:szCs w:val="16"/>
              </w:rPr>
              <w:t>4</w:t>
            </w:r>
            <w:r w:rsidRPr="00822E86">
              <w:rPr>
                <w:color w:val="0000FF"/>
                <w:sz w:val="16"/>
                <w:szCs w:val="16"/>
              </w:rPr>
              <w:t>-</w:t>
            </w:r>
            <w:r w:rsidR="006F29AD">
              <w:rPr>
                <w:color w:val="0000FF"/>
                <w:sz w:val="16"/>
                <w:szCs w:val="16"/>
                <w:lang w:eastAsia="zh-CN"/>
              </w:rPr>
              <w:t>01</w:t>
            </w:r>
          </w:p>
        </w:tc>
        <w:tc>
          <w:tcPr>
            <w:tcW w:w="800" w:type="dxa"/>
            <w:shd w:val="solid" w:color="FFFFFF" w:fill="auto"/>
          </w:tcPr>
          <w:p w14:paraId="4311A708" w14:textId="69D10A26" w:rsidR="00F50CB8" w:rsidRPr="00822E86" w:rsidRDefault="002E0806" w:rsidP="00F50CB8">
            <w:pPr>
              <w:pStyle w:val="TAC"/>
              <w:rPr>
                <w:sz w:val="16"/>
                <w:szCs w:val="16"/>
              </w:rPr>
            </w:pPr>
            <w:r w:rsidRPr="002E0806">
              <w:rPr>
                <w:color w:val="0000FF"/>
                <w:sz w:val="16"/>
                <w:szCs w:val="16"/>
              </w:rPr>
              <w:t>SA2#160-Ad Hoc-e</w:t>
            </w:r>
          </w:p>
        </w:tc>
        <w:tc>
          <w:tcPr>
            <w:tcW w:w="1094" w:type="dxa"/>
            <w:shd w:val="solid" w:color="FFFFFF" w:fill="auto"/>
          </w:tcPr>
          <w:p w14:paraId="1741AFCE" w14:textId="55017DA2" w:rsidR="00F50CB8" w:rsidRPr="00822E86" w:rsidRDefault="002E0806" w:rsidP="00F50CB8">
            <w:pPr>
              <w:pStyle w:val="TAC"/>
              <w:rPr>
                <w:sz w:val="16"/>
                <w:szCs w:val="16"/>
              </w:rPr>
            </w:pPr>
            <w:r w:rsidRPr="002E0806">
              <w:rPr>
                <w:color w:val="0000FF"/>
                <w:sz w:val="16"/>
                <w:szCs w:val="16"/>
              </w:rPr>
              <w:t>S2-2401377</w:t>
            </w:r>
          </w:p>
        </w:tc>
        <w:tc>
          <w:tcPr>
            <w:tcW w:w="425" w:type="dxa"/>
            <w:shd w:val="solid" w:color="FFFFFF" w:fill="auto"/>
          </w:tcPr>
          <w:p w14:paraId="4E0239C4" w14:textId="77777777" w:rsidR="00F50CB8" w:rsidRPr="005712C9" w:rsidRDefault="00F50CB8" w:rsidP="005712C9">
            <w:pPr>
              <w:pStyle w:val="TAC"/>
            </w:pPr>
            <w:r w:rsidRPr="005712C9">
              <w:t>-</w:t>
            </w:r>
          </w:p>
        </w:tc>
        <w:tc>
          <w:tcPr>
            <w:tcW w:w="425" w:type="dxa"/>
            <w:shd w:val="solid" w:color="FFFFFF" w:fill="auto"/>
          </w:tcPr>
          <w:p w14:paraId="466EFC6E" w14:textId="77777777" w:rsidR="00F50CB8" w:rsidRPr="005712C9" w:rsidRDefault="00F50CB8" w:rsidP="005712C9">
            <w:pPr>
              <w:pStyle w:val="TAC"/>
            </w:pPr>
            <w:r w:rsidRPr="005712C9">
              <w:t>-</w:t>
            </w:r>
          </w:p>
        </w:tc>
        <w:tc>
          <w:tcPr>
            <w:tcW w:w="425" w:type="dxa"/>
            <w:shd w:val="solid" w:color="FFFFFF" w:fill="auto"/>
          </w:tcPr>
          <w:p w14:paraId="2AD6D4D7" w14:textId="77777777" w:rsidR="00F50CB8" w:rsidRPr="005712C9" w:rsidRDefault="00F50CB8" w:rsidP="005712C9">
            <w:pPr>
              <w:pStyle w:val="TAC"/>
            </w:pPr>
            <w:r w:rsidRPr="005712C9">
              <w:t>-</w:t>
            </w:r>
          </w:p>
        </w:tc>
        <w:tc>
          <w:tcPr>
            <w:tcW w:w="4962" w:type="dxa"/>
            <w:shd w:val="solid" w:color="FFFFFF" w:fill="auto"/>
          </w:tcPr>
          <w:p w14:paraId="0EAFFD85" w14:textId="5E07213B" w:rsidR="00F50CB8" w:rsidRPr="00822E86" w:rsidRDefault="00D405AA" w:rsidP="00F50CB8">
            <w:pPr>
              <w:pStyle w:val="TAL"/>
              <w:rPr>
                <w:sz w:val="16"/>
                <w:szCs w:val="16"/>
              </w:rPr>
            </w:pPr>
            <w:r w:rsidRPr="00D405AA">
              <w:rPr>
                <w:color w:val="0000FF"/>
                <w:sz w:val="16"/>
                <w:szCs w:val="16"/>
              </w:rPr>
              <w:t xml:space="preserve">Proposed skeleton agreed </w:t>
            </w:r>
            <w:r w:rsidR="00CE7F5C">
              <w:rPr>
                <w:color w:val="0000FF"/>
                <w:sz w:val="16"/>
                <w:szCs w:val="16"/>
              </w:rPr>
              <w:t>for FS_</w:t>
            </w:r>
            <w:r w:rsidR="00F57B79">
              <w:rPr>
                <w:color w:val="0000FF"/>
                <w:sz w:val="16"/>
                <w:szCs w:val="16"/>
              </w:rPr>
              <w:t>5G_Femto</w:t>
            </w:r>
          </w:p>
        </w:tc>
        <w:tc>
          <w:tcPr>
            <w:tcW w:w="708" w:type="dxa"/>
            <w:shd w:val="solid" w:color="FFFFFF" w:fill="auto"/>
          </w:tcPr>
          <w:p w14:paraId="109DA0C0" w14:textId="33D8738F" w:rsidR="00F50CB8" w:rsidRPr="007D6048" w:rsidRDefault="007B1F6A" w:rsidP="00F50CB8">
            <w:pPr>
              <w:pStyle w:val="TAC"/>
              <w:rPr>
                <w:sz w:val="16"/>
                <w:szCs w:val="16"/>
              </w:rPr>
            </w:pPr>
            <w:r>
              <w:rPr>
                <w:color w:val="0000FF"/>
                <w:sz w:val="16"/>
                <w:szCs w:val="16"/>
              </w:rPr>
              <w:t>0.0.0</w:t>
            </w:r>
          </w:p>
        </w:tc>
      </w:tr>
      <w:tr w:rsidR="00FF11E7" w:rsidRPr="00FF11E7" w14:paraId="5EACE26A" w14:textId="77777777" w:rsidTr="00F50CB8">
        <w:tc>
          <w:tcPr>
            <w:tcW w:w="800" w:type="dxa"/>
            <w:shd w:val="solid" w:color="FFFFFF" w:fill="auto"/>
          </w:tcPr>
          <w:p w14:paraId="1FE737F2" w14:textId="3CE33E08" w:rsidR="000F6A31" w:rsidRPr="00FF11E7" w:rsidRDefault="000F6A31" w:rsidP="000F6A31">
            <w:pPr>
              <w:pStyle w:val="TAL"/>
              <w:rPr>
                <w:color w:val="0000FF"/>
                <w:sz w:val="16"/>
                <w:szCs w:val="16"/>
              </w:rPr>
            </w:pPr>
            <w:r w:rsidRPr="00FF11E7">
              <w:rPr>
                <w:color w:val="0000FF"/>
                <w:sz w:val="16"/>
                <w:szCs w:val="16"/>
              </w:rPr>
              <w:t>2024-06</w:t>
            </w:r>
          </w:p>
        </w:tc>
        <w:tc>
          <w:tcPr>
            <w:tcW w:w="800" w:type="dxa"/>
            <w:shd w:val="solid" w:color="FFFFFF" w:fill="auto"/>
          </w:tcPr>
          <w:p w14:paraId="0459F6E4" w14:textId="2D175742" w:rsidR="000F6A31" w:rsidRPr="00FF11E7" w:rsidRDefault="000F6A31" w:rsidP="000F6A31">
            <w:pPr>
              <w:pStyle w:val="TAL"/>
              <w:rPr>
                <w:color w:val="0000FF"/>
                <w:sz w:val="16"/>
                <w:szCs w:val="16"/>
              </w:rPr>
            </w:pPr>
            <w:r w:rsidRPr="00FF11E7">
              <w:rPr>
                <w:color w:val="0000FF"/>
                <w:sz w:val="16"/>
                <w:szCs w:val="16"/>
              </w:rPr>
              <w:t>SP#104</w:t>
            </w:r>
          </w:p>
        </w:tc>
        <w:tc>
          <w:tcPr>
            <w:tcW w:w="1094" w:type="dxa"/>
            <w:shd w:val="solid" w:color="FFFFFF" w:fill="auto"/>
          </w:tcPr>
          <w:p w14:paraId="0A61473F" w14:textId="6B2D0840" w:rsidR="000F6A31" w:rsidRPr="00FF11E7" w:rsidRDefault="000F6A31" w:rsidP="000F6A31">
            <w:pPr>
              <w:pStyle w:val="TAL"/>
              <w:rPr>
                <w:color w:val="0000FF"/>
                <w:sz w:val="16"/>
                <w:szCs w:val="16"/>
              </w:rPr>
            </w:pPr>
            <w:r w:rsidRPr="00FF11E7">
              <w:rPr>
                <w:color w:val="0000FF"/>
                <w:sz w:val="16"/>
                <w:szCs w:val="16"/>
              </w:rPr>
              <w:t>SP-240615</w:t>
            </w:r>
          </w:p>
        </w:tc>
        <w:tc>
          <w:tcPr>
            <w:tcW w:w="425" w:type="dxa"/>
            <w:shd w:val="solid" w:color="FFFFFF" w:fill="auto"/>
          </w:tcPr>
          <w:p w14:paraId="50F6FB20" w14:textId="74508A4B" w:rsidR="000F6A31" w:rsidRPr="00FF11E7" w:rsidRDefault="000F6A31" w:rsidP="000F6A31">
            <w:pPr>
              <w:pStyle w:val="TAC"/>
              <w:rPr>
                <w:color w:val="0000FF"/>
                <w:sz w:val="16"/>
                <w:szCs w:val="16"/>
              </w:rPr>
            </w:pPr>
            <w:r w:rsidRPr="00FF11E7">
              <w:rPr>
                <w:color w:val="0000FF"/>
                <w:sz w:val="16"/>
                <w:szCs w:val="16"/>
              </w:rPr>
              <w:t>-</w:t>
            </w:r>
          </w:p>
        </w:tc>
        <w:tc>
          <w:tcPr>
            <w:tcW w:w="425" w:type="dxa"/>
            <w:shd w:val="solid" w:color="FFFFFF" w:fill="auto"/>
          </w:tcPr>
          <w:p w14:paraId="2E0CE027" w14:textId="50D653FC" w:rsidR="000F6A31" w:rsidRPr="00FF11E7" w:rsidRDefault="000F6A31" w:rsidP="000F6A31">
            <w:pPr>
              <w:pStyle w:val="TAC"/>
              <w:rPr>
                <w:color w:val="0000FF"/>
                <w:sz w:val="16"/>
                <w:szCs w:val="16"/>
              </w:rPr>
            </w:pPr>
            <w:r w:rsidRPr="00FF11E7">
              <w:rPr>
                <w:color w:val="0000FF"/>
                <w:sz w:val="16"/>
                <w:szCs w:val="16"/>
              </w:rPr>
              <w:t>-</w:t>
            </w:r>
          </w:p>
        </w:tc>
        <w:tc>
          <w:tcPr>
            <w:tcW w:w="425" w:type="dxa"/>
            <w:shd w:val="solid" w:color="FFFFFF" w:fill="auto"/>
          </w:tcPr>
          <w:p w14:paraId="3F0016BA" w14:textId="4960C463" w:rsidR="000F6A31" w:rsidRPr="00FF11E7" w:rsidRDefault="000F6A31" w:rsidP="000F6A31">
            <w:pPr>
              <w:pStyle w:val="TAC"/>
              <w:rPr>
                <w:color w:val="0000FF"/>
                <w:sz w:val="16"/>
                <w:szCs w:val="16"/>
              </w:rPr>
            </w:pPr>
            <w:r w:rsidRPr="00FF11E7">
              <w:rPr>
                <w:color w:val="0000FF"/>
                <w:sz w:val="16"/>
                <w:szCs w:val="16"/>
              </w:rPr>
              <w:t>-</w:t>
            </w:r>
          </w:p>
        </w:tc>
        <w:tc>
          <w:tcPr>
            <w:tcW w:w="4962" w:type="dxa"/>
            <w:shd w:val="solid" w:color="FFFFFF" w:fill="auto"/>
          </w:tcPr>
          <w:p w14:paraId="0174C041" w14:textId="373C2C7C" w:rsidR="000F6A31" w:rsidRPr="00FF11E7" w:rsidRDefault="000F6A31" w:rsidP="000F6A31">
            <w:pPr>
              <w:pStyle w:val="TAL"/>
              <w:rPr>
                <w:color w:val="0000FF"/>
                <w:sz w:val="16"/>
                <w:szCs w:val="16"/>
              </w:rPr>
            </w:pPr>
            <w:r w:rsidRPr="00FF11E7">
              <w:rPr>
                <w:color w:val="0000FF"/>
                <w:sz w:val="16"/>
                <w:szCs w:val="16"/>
              </w:rPr>
              <w:t>MCC editorial update for presentation to TSG SA#104 for information</w:t>
            </w:r>
          </w:p>
        </w:tc>
        <w:tc>
          <w:tcPr>
            <w:tcW w:w="708" w:type="dxa"/>
            <w:shd w:val="solid" w:color="FFFFFF" w:fill="auto"/>
          </w:tcPr>
          <w:p w14:paraId="7700398E" w14:textId="06124D64" w:rsidR="000F6A31" w:rsidRPr="00FF11E7" w:rsidRDefault="000F6A31" w:rsidP="000F6A31">
            <w:pPr>
              <w:pStyle w:val="TAL"/>
              <w:rPr>
                <w:color w:val="0000FF"/>
                <w:sz w:val="16"/>
                <w:szCs w:val="16"/>
              </w:rPr>
            </w:pPr>
            <w:r w:rsidRPr="00FF11E7">
              <w:rPr>
                <w:color w:val="0000FF"/>
                <w:sz w:val="16"/>
                <w:szCs w:val="16"/>
              </w:rPr>
              <w:t>1.0.0</w:t>
            </w:r>
          </w:p>
        </w:tc>
      </w:tr>
      <w:tr w:rsidR="00FF11E7" w:rsidRPr="005712C9" w14:paraId="52E25B58" w14:textId="77777777" w:rsidTr="00F50CB8">
        <w:tc>
          <w:tcPr>
            <w:tcW w:w="800" w:type="dxa"/>
            <w:shd w:val="solid" w:color="FFFFFF" w:fill="auto"/>
          </w:tcPr>
          <w:p w14:paraId="211D41E9" w14:textId="779361F7" w:rsidR="00FF11E7" w:rsidRDefault="00FF11E7" w:rsidP="00FF11E7">
            <w:pPr>
              <w:pStyle w:val="TAL"/>
              <w:rPr>
                <w:sz w:val="16"/>
                <w:szCs w:val="16"/>
              </w:rPr>
            </w:pPr>
            <w:r w:rsidRPr="00FF11E7">
              <w:rPr>
                <w:color w:val="0000FF"/>
                <w:sz w:val="16"/>
                <w:szCs w:val="16"/>
              </w:rPr>
              <w:t>2024-0</w:t>
            </w:r>
            <w:r w:rsidR="002979AA">
              <w:rPr>
                <w:color w:val="0000FF"/>
                <w:sz w:val="16"/>
                <w:szCs w:val="16"/>
              </w:rPr>
              <w:t>9</w:t>
            </w:r>
          </w:p>
        </w:tc>
        <w:tc>
          <w:tcPr>
            <w:tcW w:w="800" w:type="dxa"/>
            <w:shd w:val="solid" w:color="FFFFFF" w:fill="auto"/>
          </w:tcPr>
          <w:p w14:paraId="7A763F50" w14:textId="2AE36F93" w:rsidR="00FF11E7" w:rsidRPr="005712C9" w:rsidRDefault="00FF11E7" w:rsidP="00FF11E7">
            <w:pPr>
              <w:pStyle w:val="TAL"/>
              <w:rPr>
                <w:sz w:val="16"/>
                <w:szCs w:val="16"/>
              </w:rPr>
            </w:pPr>
            <w:r w:rsidRPr="00FF11E7">
              <w:rPr>
                <w:color w:val="0000FF"/>
                <w:sz w:val="16"/>
                <w:szCs w:val="16"/>
              </w:rPr>
              <w:t>SP#10</w:t>
            </w:r>
            <w:r>
              <w:rPr>
                <w:color w:val="0000FF"/>
                <w:sz w:val="16"/>
                <w:szCs w:val="16"/>
              </w:rPr>
              <w:t>5</w:t>
            </w:r>
          </w:p>
        </w:tc>
        <w:tc>
          <w:tcPr>
            <w:tcW w:w="1094" w:type="dxa"/>
            <w:shd w:val="solid" w:color="FFFFFF" w:fill="auto"/>
          </w:tcPr>
          <w:p w14:paraId="2567DEB1" w14:textId="1C02EF49" w:rsidR="00FF11E7" w:rsidRPr="00377656" w:rsidRDefault="00FF11E7" w:rsidP="00FF11E7">
            <w:pPr>
              <w:pStyle w:val="TAL"/>
              <w:rPr>
                <w:sz w:val="16"/>
                <w:szCs w:val="16"/>
              </w:rPr>
            </w:pPr>
            <w:r w:rsidRPr="00FF11E7">
              <w:rPr>
                <w:color w:val="0000FF"/>
                <w:sz w:val="16"/>
                <w:szCs w:val="16"/>
              </w:rPr>
              <w:t>SP-24</w:t>
            </w:r>
            <w:r w:rsidR="002979AA">
              <w:rPr>
                <w:color w:val="0000FF"/>
                <w:sz w:val="16"/>
                <w:szCs w:val="16"/>
              </w:rPr>
              <w:t>1276</w:t>
            </w:r>
          </w:p>
        </w:tc>
        <w:tc>
          <w:tcPr>
            <w:tcW w:w="425" w:type="dxa"/>
            <w:shd w:val="solid" w:color="FFFFFF" w:fill="auto"/>
          </w:tcPr>
          <w:p w14:paraId="1CD7053E" w14:textId="56F1CE79" w:rsidR="00FF11E7" w:rsidRPr="005712C9" w:rsidRDefault="00FF11E7" w:rsidP="00FF11E7">
            <w:pPr>
              <w:pStyle w:val="TAC"/>
              <w:rPr>
                <w:sz w:val="16"/>
                <w:szCs w:val="16"/>
              </w:rPr>
            </w:pPr>
            <w:r w:rsidRPr="00FF11E7">
              <w:rPr>
                <w:color w:val="0000FF"/>
                <w:sz w:val="16"/>
                <w:szCs w:val="16"/>
              </w:rPr>
              <w:t>-</w:t>
            </w:r>
          </w:p>
        </w:tc>
        <w:tc>
          <w:tcPr>
            <w:tcW w:w="425" w:type="dxa"/>
            <w:shd w:val="solid" w:color="FFFFFF" w:fill="auto"/>
          </w:tcPr>
          <w:p w14:paraId="7FF0E64C" w14:textId="158AD612" w:rsidR="00FF11E7" w:rsidRPr="005712C9" w:rsidRDefault="00FF11E7" w:rsidP="00FF11E7">
            <w:pPr>
              <w:pStyle w:val="TAC"/>
              <w:rPr>
                <w:sz w:val="16"/>
                <w:szCs w:val="16"/>
              </w:rPr>
            </w:pPr>
            <w:r w:rsidRPr="00FF11E7">
              <w:rPr>
                <w:color w:val="0000FF"/>
                <w:sz w:val="16"/>
                <w:szCs w:val="16"/>
              </w:rPr>
              <w:t>-</w:t>
            </w:r>
          </w:p>
        </w:tc>
        <w:tc>
          <w:tcPr>
            <w:tcW w:w="425" w:type="dxa"/>
            <w:shd w:val="solid" w:color="FFFFFF" w:fill="auto"/>
          </w:tcPr>
          <w:p w14:paraId="57BFFC73" w14:textId="0A43296A" w:rsidR="00FF11E7" w:rsidRPr="005712C9" w:rsidRDefault="00FF11E7" w:rsidP="00FF11E7">
            <w:pPr>
              <w:pStyle w:val="TAC"/>
              <w:rPr>
                <w:sz w:val="16"/>
                <w:szCs w:val="16"/>
              </w:rPr>
            </w:pPr>
            <w:r w:rsidRPr="00FF11E7">
              <w:rPr>
                <w:color w:val="0000FF"/>
                <w:sz w:val="16"/>
                <w:szCs w:val="16"/>
              </w:rPr>
              <w:t>-</w:t>
            </w:r>
          </w:p>
        </w:tc>
        <w:tc>
          <w:tcPr>
            <w:tcW w:w="4962" w:type="dxa"/>
            <w:shd w:val="solid" w:color="FFFFFF" w:fill="auto"/>
          </w:tcPr>
          <w:p w14:paraId="7B44B7F1" w14:textId="4CCF9894" w:rsidR="00FF11E7" w:rsidRPr="00377656" w:rsidRDefault="00FF11E7" w:rsidP="00FF11E7">
            <w:pPr>
              <w:pStyle w:val="TAL"/>
              <w:rPr>
                <w:sz w:val="16"/>
                <w:szCs w:val="16"/>
              </w:rPr>
            </w:pPr>
            <w:r w:rsidRPr="00FF11E7">
              <w:rPr>
                <w:color w:val="0000FF"/>
                <w:sz w:val="16"/>
                <w:szCs w:val="16"/>
              </w:rPr>
              <w:t>MCC editorial update for presentation to TSG SA#10</w:t>
            </w:r>
            <w:r>
              <w:rPr>
                <w:color w:val="0000FF"/>
                <w:sz w:val="16"/>
                <w:szCs w:val="16"/>
              </w:rPr>
              <w:t>5</w:t>
            </w:r>
            <w:r w:rsidRPr="00FF11E7">
              <w:rPr>
                <w:color w:val="0000FF"/>
                <w:sz w:val="16"/>
                <w:szCs w:val="16"/>
              </w:rPr>
              <w:t xml:space="preserve"> for </w:t>
            </w:r>
            <w:r>
              <w:rPr>
                <w:color w:val="0000FF"/>
                <w:sz w:val="16"/>
                <w:szCs w:val="16"/>
              </w:rPr>
              <w:t>approval</w:t>
            </w:r>
          </w:p>
        </w:tc>
        <w:tc>
          <w:tcPr>
            <w:tcW w:w="708" w:type="dxa"/>
            <w:shd w:val="solid" w:color="FFFFFF" w:fill="auto"/>
          </w:tcPr>
          <w:p w14:paraId="16519589" w14:textId="4D7CD176" w:rsidR="00FF11E7" w:rsidRDefault="00FF11E7" w:rsidP="00FF11E7">
            <w:pPr>
              <w:pStyle w:val="TAL"/>
              <w:rPr>
                <w:sz w:val="16"/>
                <w:szCs w:val="16"/>
              </w:rPr>
            </w:pPr>
            <w:r>
              <w:rPr>
                <w:color w:val="0000FF"/>
                <w:sz w:val="16"/>
                <w:szCs w:val="16"/>
              </w:rPr>
              <w:t>2</w:t>
            </w:r>
            <w:r w:rsidRPr="00FF11E7">
              <w:rPr>
                <w:color w:val="0000FF"/>
                <w:sz w:val="16"/>
                <w:szCs w:val="16"/>
              </w:rPr>
              <w:t>.0.0</w:t>
            </w:r>
          </w:p>
        </w:tc>
      </w:tr>
      <w:tr w:rsidR="00641FB6" w:rsidRPr="005712C9" w14:paraId="3EAE9841" w14:textId="77777777" w:rsidTr="00F50CB8">
        <w:tc>
          <w:tcPr>
            <w:tcW w:w="800" w:type="dxa"/>
            <w:shd w:val="solid" w:color="FFFFFF" w:fill="auto"/>
          </w:tcPr>
          <w:p w14:paraId="2F1DB65A" w14:textId="5750BFDE" w:rsidR="00641FB6" w:rsidRPr="00FF11E7" w:rsidRDefault="00641FB6" w:rsidP="00641FB6">
            <w:pPr>
              <w:pStyle w:val="TAL"/>
              <w:rPr>
                <w:color w:val="0000FF"/>
                <w:sz w:val="16"/>
                <w:szCs w:val="16"/>
              </w:rPr>
            </w:pPr>
            <w:r w:rsidRPr="00FF11E7">
              <w:rPr>
                <w:color w:val="0000FF"/>
                <w:sz w:val="16"/>
                <w:szCs w:val="16"/>
              </w:rPr>
              <w:t>2024-0</w:t>
            </w:r>
            <w:r>
              <w:rPr>
                <w:color w:val="0000FF"/>
                <w:sz w:val="16"/>
                <w:szCs w:val="16"/>
              </w:rPr>
              <w:t>9</w:t>
            </w:r>
          </w:p>
        </w:tc>
        <w:tc>
          <w:tcPr>
            <w:tcW w:w="800" w:type="dxa"/>
            <w:shd w:val="solid" w:color="FFFFFF" w:fill="auto"/>
          </w:tcPr>
          <w:p w14:paraId="21E973B7" w14:textId="4FDD97AA" w:rsidR="00641FB6" w:rsidRPr="00FF11E7" w:rsidRDefault="00641FB6" w:rsidP="00641FB6">
            <w:pPr>
              <w:pStyle w:val="TAL"/>
              <w:rPr>
                <w:color w:val="0000FF"/>
                <w:sz w:val="16"/>
                <w:szCs w:val="16"/>
              </w:rPr>
            </w:pPr>
            <w:r w:rsidRPr="00FF11E7">
              <w:rPr>
                <w:color w:val="0000FF"/>
                <w:sz w:val="16"/>
                <w:szCs w:val="16"/>
              </w:rPr>
              <w:t>SP#10</w:t>
            </w:r>
            <w:r>
              <w:rPr>
                <w:color w:val="0000FF"/>
                <w:sz w:val="16"/>
                <w:szCs w:val="16"/>
              </w:rPr>
              <w:t>5</w:t>
            </w:r>
          </w:p>
        </w:tc>
        <w:tc>
          <w:tcPr>
            <w:tcW w:w="1094" w:type="dxa"/>
            <w:shd w:val="solid" w:color="FFFFFF" w:fill="auto"/>
          </w:tcPr>
          <w:p w14:paraId="1408EA5E" w14:textId="7E0E6FB5" w:rsidR="00641FB6" w:rsidRPr="00FF11E7" w:rsidRDefault="00641FB6" w:rsidP="00641FB6">
            <w:pPr>
              <w:pStyle w:val="TAL"/>
              <w:rPr>
                <w:color w:val="0000FF"/>
                <w:sz w:val="16"/>
                <w:szCs w:val="16"/>
              </w:rPr>
            </w:pPr>
            <w:r>
              <w:rPr>
                <w:color w:val="0000FF"/>
                <w:sz w:val="16"/>
                <w:szCs w:val="16"/>
              </w:rPr>
              <w:t>-</w:t>
            </w:r>
          </w:p>
        </w:tc>
        <w:tc>
          <w:tcPr>
            <w:tcW w:w="425" w:type="dxa"/>
            <w:shd w:val="solid" w:color="FFFFFF" w:fill="auto"/>
          </w:tcPr>
          <w:p w14:paraId="3513E0CB" w14:textId="2205F0A8" w:rsidR="00641FB6" w:rsidRPr="00FF11E7" w:rsidRDefault="00641FB6" w:rsidP="00641FB6">
            <w:pPr>
              <w:pStyle w:val="TAC"/>
              <w:rPr>
                <w:color w:val="0000FF"/>
                <w:sz w:val="16"/>
                <w:szCs w:val="16"/>
              </w:rPr>
            </w:pPr>
            <w:r w:rsidRPr="00FF11E7">
              <w:rPr>
                <w:color w:val="0000FF"/>
                <w:sz w:val="16"/>
                <w:szCs w:val="16"/>
              </w:rPr>
              <w:t>-</w:t>
            </w:r>
          </w:p>
        </w:tc>
        <w:tc>
          <w:tcPr>
            <w:tcW w:w="425" w:type="dxa"/>
            <w:shd w:val="solid" w:color="FFFFFF" w:fill="auto"/>
          </w:tcPr>
          <w:p w14:paraId="56A39643" w14:textId="58EE2710" w:rsidR="00641FB6" w:rsidRPr="00FF11E7" w:rsidRDefault="00641FB6" w:rsidP="00641FB6">
            <w:pPr>
              <w:pStyle w:val="TAC"/>
              <w:rPr>
                <w:color w:val="0000FF"/>
                <w:sz w:val="16"/>
                <w:szCs w:val="16"/>
              </w:rPr>
            </w:pPr>
            <w:r w:rsidRPr="00FF11E7">
              <w:rPr>
                <w:color w:val="0000FF"/>
                <w:sz w:val="16"/>
                <w:szCs w:val="16"/>
              </w:rPr>
              <w:t>-</w:t>
            </w:r>
          </w:p>
        </w:tc>
        <w:tc>
          <w:tcPr>
            <w:tcW w:w="425" w:type="dxa"/>
            <w:shd w:val="solid" w:color="FFFFFF" w:fill="auto"/>
          </w:tcPr>
          <w:p w14:paraId="5CC8679C" w14:textId="435D6CF9" w:rsidR="00641FB6" w:rsidRPr="00FF11E7" w:rsidRDefault="00641FB6" w:rsidP="00641FB6">
            <w:pPr>
              <w:pStyle w:val="TAC"/>
              <w:rPr>
                <w:color w:val="0000FF"/>
                <w:sz w:val="16"/>
                <w:szCs w:val="16"/>
              </w:rPr>
            </w:pPr>
            <w:r w:rsidRPr="00FF11E7">
              <w:rPr>
                <w:color w:val="0000FF"/>
                <w:sz w:val="16"/>
                <w:szCs w:val="16"/>
              </w:rPr>
              <w:t>-</w:t>
            </w:r>
          </w:p>
        </w:tc>
        <w:tc>
          <w:tcPr>
            <w:tcW w:w="4962" w:type="dxa"/>
            <w:shd w:val="solid" w:color="FFFFFF" w:fill="auto"/>
          </w:tcPr>
          <w:p w14:paraId="0F3BB6F9" w14:textId="71258D82" w:rsidR="00641FB6" w:rsidRPr="00FF11E7" w:rsidRDefault="00641FB6" w:rsidP="00641FB6">
            <w:pPr>
              <w:pStyle w:val="TAL"/>
              <w:rPr>
                <w:color w:val="0000FF"/>
                <w:sz w:val="16"/>
                <w:szCs w:val="16"/>
              </w:rPr>
            </w:pPr>
            <w:r w:rsidRPr="00FF11E7">
              <w:rPr>
                <w:color w:val="0000FF"/>
                <w:sz w:val="16"/>
                <w:szCs w:val="16"/>
              </w:rPr>
              <w:t xml:space="preserve">MCC editorial update for </w:t>
            </w:r>
            <w:r>
              <w:rPr>
                <w:color w:val="0000FF"/>
                <w:sz w:val="16"/>
                <w:szCs w:val="16"/>
              </w:rPr>
              <w:t>publication after</w:t>
            </w:r>
            <w:r w:rsidRPr="00FF11E7">
              <w:rPr>
                <w:color w:val="0000FF"/>
                <w:sz w:val="16"/>
                <w:szCs w:val="16"/>
              </w:rPr>
              <w:t xml:space="preserve"> TSG SA#10</w:t>
            </w:r>
            <w:r>
              <w:rPr>
                <w:color w:val="0000FF"/>
                <w:sz w:val="16"/>
                <w:szCs w:val="16"/>
              </w:rPr>
              <w:t>5</w:t>
            </w:r>
            <w:r w:rsidRPr="00FF11E7">
              <w:rPr>
                <w:color w:val="0000FF"/>
                <w:sz w:val="16"/>
                <w:szCs w:val="16"/>
              </w:rPr>
              <w:t xml:space="preserve"> </w:t>
            </w:r>
            <w:r>
              <w:rPr>
                <w:color w:val="0000FF"/>
                <w:sz w:val="16"/>
                <w:szCs w:val="16"/>
              </w:rPr>
              <w:t>approval</w:t>
            </w:r>
          </w:p>
        </w:tc>
        <w:tc>
          <w:tcPr>
            <w:tcW w:w="708" w:type="dxa"/>
            <w:shd w:val="solid" w:color="FFFFFF" w:fill="auto"/>
          </w:tcPr>
          <w:p w14:paraId="00E72622" w14:textId="0644C426" w:rsidR="00641FB6" w:rsidRDefault="00641FB6" w:rsidP="00641FB6">
            <w:pPr>
              <w:pStyle w:val="TAL"/>
              <w:rPr>
                <w:color w:val="0000FF"/>
                <w:sz w:val="16"/>
                <w:szCs w:val="16"/>
              </w:rPr>
            </w:pPr>
            <w:r>
              <w:rPr>
                <w:color w:val="0000FF"/>
                <w:sz w:val="16"/>
                <w:szCs w:val="16"/>
              </w:rPr>
              <w:t>19.0.0</w:t>
            </w:r>
          </w:p>
        </w:tc>
      </w:tr>
    </w:tbl>
    <w:p w14:paraId="70C0CA9E" w14:textId="77777777" w:rsidR="00080512" w:rsidRDefault="00080512"/>
    <w:sectPr w:rsidR="00080512" w:rsidSect="00AB0D78">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51A942" w14:textId="77777777" w:rsidR="00016D67" w:rsidRDefault="00016D67">
      <w:r>
        <w:separator/>
      </w:r>
    </w:p>
  </w:endnote>
  <w:endnote w:type="continuationSeparator" w:id="0">
    <w:p w14:paraId="7DADC824" w14:textId="77777777" w:rsidR="00016D67" w:rsidRDefault="00016D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Yu Mincho">
    <w:altName w:val="Yu Gothic"/>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28239B" w14:textId="77777777" w:rsidR="00641FB6" w:rsidRPr="00641FB6" w:rsidRDefault="00641FB6" w:rsidP="00641FB6">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B1F9D4" w14:textId="77777777" w:rsidR="00641FB6" w:rsidRDefault="00641FB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C6133A" w14:textId="77777777" w:rsidR="00641FB6" w:rsidRPr="00641FB6" w:rsidRDefault="00641FB6" w:rsidP="00641FB6">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641FB6" w:rsidRDefault="00F826E9" w:rsidP="00641FB6">
    <w:pPr>
      <w:pStyle w:val="Footer"/>
      <w:rPr>
        <w:rFonts w:cs="Arial"/>
        <w:sz w:val="20"/>
      </w:rPr>
    </w:pPr>
    <w:r w:rsidRPr="00641FB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9B84A6" w14:textId="77777777" w:rsidR="00016D67" w:rsidRDefault="00016D67">
      <w:r>
        <w:separator/>
      </w:r>
    </w:p>
  </w:footnote>
  <w:footnote w:type="continuationSeparator" w:id="0">
    <w:p w14:paraId="726CAB05" w14:textId="77777777" w:rsidR="00016D67" w:rsidRDefault="00016D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A6155F" w14:textId="77777777" w:rsidR="00641FB6" w:rsidRDefault="00641FB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4AC74C" w14:textId="77777777" w:rsidR="00641FB6" w:rsidRDefault="00641FB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34CC8F" w14:textId="77777777" w:rsidR="00641FB6" w:rsidRDefault="00641FB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1E78E218" w:rsidR="00F826E9" w:rsidRDefault="00445111">
    <w:pPr>
      <w:framePr w:h="284" w:hRule="exact" w:wrap="around" w:vAnchor="text" w:hAnchor="margin" w:xAlign="right" w:y="1"/>
      <w:rPr>
        <w:rFonts w:ascii="Arial" w:hAnsi="Arial" w:cs="Arial"/>
        <w:b/>
        <w:sz w:val="18"/>
        <w:szCs w:val="18"/>
      </w:rPr>
    </w:pPr>
    <w:r w:rsidRPr="00641FB6">
      <w:rPr>
        <w:rFonts w:ascii="Arial" w:hAnsi="Arial" w:cs="Arial"/>
        <w:b/>
        <w:szCs w:val="18"/>
      </w:rPr>
      <w:fldChar w:fldCharType="begin"/>
    </w:r>
    <w:r w:rsidR="00F826E9" w:rsidRPr="00641FB6">
      <w:rPr>
        <w:rFonts w:ascii="Arial" w:hAnsi="Arial" w:cs="Arial"/>
        <w:b/>
        <w:szCs w:val="18"/>
      </w:rPr>
      <w:instrText xml:space="preserve"> STYLEREF ZA </w:instrText>
    </w:r>
    <w:r w:rsidRPr="00641FB6">
      <w:rPr>
        <w:rFonts w:ascii="Arial" w:hAnsi="Arial" w:cs="Arial"/>
        <w:b/>
        <w:szCs w:val="18"/>
      </w:rPr>
      <w:fldChar w:fldCharType="separate"/>
    </w:r>
    <w:r w:rsidR="00641FB6">
      <w:rPr>
        <w:rFonts w:ascii="Arial" w:hAnsi="Arial" w:cs="Arial"/>
        <w:b/>
        <w:noProof/>
        <w:szCs w:val="18"/>
      </w:rPr>
      <w:t>3GPP TR 23.700-45 V19.0.0 (2024-09)</w:t>
    </w:r>
    <w:r w:rsidRPr="00641FB6">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641FB6">
      <w:rPr>
        <w:rFonts w:ascii="Arial" w:hAnsi="Arial" w:cs="Arial"/>
        <w:b/>
        <w:szCs w:val="18"/>
      </w:rPr>
      <w:fldChar w:fldCharType="begin"/>
    </w:r>
    <w:r w:rsidR="00F826E9" w:rsidRPr="00641FB6">
      <w:rPr>
        <w:rFonts w:ascii="Arial" w:hAnsi="Arial" w:cs="Arial"/>
        <w:b/>
        <w:szCs w:val="18"/>
      </w:rPr>
      <w:instrText xml:space="preserve"> PAGE </w:instrText>
    </w:r>
    <w:r w:rsidRPr="00641FB6">
      <w:rPr>
        <w:rFonts w:ascii="Arial" w:hAnsi="Arial" w:cs="Arial"/>
        <w:b/>
        <w:szCs w:val="18"/>
      </w:rPr>
      <w:fldChar w:fldCharType="separate"/>
    </w:r>
    <w:r w:rsidR="009723D7" w:rsidRPr="00641FB6">
      <w:rPr>
        <w:rFonts w:ascii="Arial" w:hAnsi="Arial" w:cs="Arial"/>
        <w:b/>
        <w:noProof/>
        <w:szCs w:val="18"/>
      </w:rPr>
      <w:t>3</w:t>
    </w:r>
    <w:r w:rsidRPr="00641FB6">
      <w:rPr>
        <w:rFonts w:ascii="Arial" w:hAnsi="Arial" w:cs="Arial"/>
        <w:b/>
        <w:szCs w:val="18"/>
      </w:rPr>
      <w:fldChar w:fldCharType="end"/>
    </w:r>
  </w:p>
  <w:p w14:paraId="5E380AB8" w14:textId="29E805D7" w:rsidR="00F826E9" w:rsidRDefault="00445111">
    <w:pPr>
      <w:framePr w:h="284" w:hRule="exact" w:wrap="around" w:vAnchor="text" w:hAnchor="margin" w:y="7"/>
      <w:rPr>
        <w:rFonts w:ascii="Arial" w:hAnsi="Arial" w:cs="Arial"/>
        <w:b/>
        <w:sz w:val="18"/>
        <w:szCs w:val="18"/>
      </w:rPr>
    </w:pPr>
    <w:r w:rsidRPr="00641FB6">
      <w:rPr>
        <w:rFonts w:ascii="Arial" w:hAnsi="Arial" w:cs="Arial"/>
        <w:b/>
        <w:szCs w:val="18"/>
      </w:rPr>
      <w:fldChar w:fldCharType="begin"/>
    </w:r>
    <w:r w:rsidR="00F826E9" w:rsidRPr="00641FB6">
      <w:rPr>
        <w:rFonts w:ascii="Arial" w:hAnsi="Arial" w:cs="Arial"/>
        <w:b/>
        <w:szCs w:val="18"/>
      </w:rPr>
      <w:instrText xml:space="preserve"> STYLEREF ZGSM </w:instrText>
    </w:r>
    <w:r w:rsidRPr="00641FB6">
      <w:rPr>
        <w:rFonts w:ascii="Arial" w:hAnsi="Arial" w:cs="Arial"/>
        <w:b/>
        <w:szCs w:val="18"/>
      </w:rPr>
      <w:fldChar w:fldCharType="separate"/>
    </w:r>
    <w:r w:rsidR="00641FB6">
      <w:rPr>
        <w:rFonts w:ascii="Arial" w:hAnsi="Arial" w:cs="Arial"/>
        <w:b/>
        <w:noProof/>
        <w:szCs w:val="18"/>
      </w:rPr>
      <w:t>Release 19</w:t>
    </w:r>
    <w:r w:rsidRPr="00641FB6">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4101C3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F0EC0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06AD79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442406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0942C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EFCCF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3F2054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49015A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CBED9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2AABA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100AC"/>
    <w:multiLevelType w:val="hybridMultilevel"/>
    <w:tmpl w:val="D458C7A0"/>
    <w:lvl w:ilvl="0" w:tplc="65F4D14C">
      <w:start w:val="6"/>
      <w:numFmt w:val="bullet"/>
      <w:lvlText w:val="-"/>
      <w:lvlJc w:val="left"/>
      <w:pPr>
        <w:ind w:left="560" w:hanging="360"/>
      </w:pPr>
      <w:rPr>
        <w:rFonts w:ascii="Times New Roman" w:eastAsia="MS Mincho"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14360A5D"/>
    <w:multiLevelType w:val="hybridMultilevel"/>
    <w:tmpl w:val="6A5E093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15B315D4"/>
    <w:multiLevelType w:val="hybridMultilevel"/>
    <w:tmpl w:val="697C58B0"/>
    <w:lvl w:ilvl="0" w:tplc="825C6926">
      <w:start w:val="6"/>
      <w:numFmt w:val="bullet"/>
      <w:lvlText w:val="-"/>
      <w:lvlJc w:val="left"/>
      <w:pPr>
        <w:ind w:left="465" w:hanging="360"/>
      </w:pPr>
      <w:rPr>
        <w:rFonts w:ascii="Times New Roman" w:eastAsia="Malgun Gothic" w:hAnsi="Times New Roman" w:cs="Times New Roman" w:hint="default"/>
      </w:rPr>
    </w:lvl>
    <w:lvl w:ilvl="1" w:tplc="04090003" w:tentative="1">
      <w:start w:val="1"/>
      <w:numFmt w:val="bullet"/>
      <w:lvlText w:val=""/>
      <w:lvlJc w:val="left"/>
      <w:pPr>
        <w:ind w:left="905" w:hanging="400"/>
      </w:pPr>
      <w:rPr>
        <w:rFonts w:ascii="Wingdings" w:hAnsi="Wingdings" w:hint="default"/>
      </w:rPr>
    </w:lvl>
    <w:lvl w:ilvl="2" w:tplc="04090005" w:tentative="1">
      <w:start w:val="1"/>
      <w:numFmt w:val="bullet"/>
      <w:lvlText w:val=""/>
      <w:lvlJc w:val="left"/>
      <w:pPr>
        <w:ind w:left="1305" w:hanging="400"/>
      </w:pPr>
      <w:rPr>
        <w:rFonts w:ascii="Wingdings" w:hAnsi="Wingdings" w:hint="default"/>
      </w:rPr>
    </w:lvl>
    <w:lvl w:ilvl="3" w:tplc="04090001" w:tentative="1">
      <w:start w:val="1"/>
      <w:numFmt w:val="bullet"/>
      <w:lvlText w:val=""/>
      <w:lvlJc w:val="left"/>
      <w:pPr>
        <w:ind w:left="1705" w:hanging="400"/>
      </w:pPr>
      <w:rPr>
        <w:rFonts w:ascii="Wingdings" w:hAnsi="Wingdings" w:hint="default"/>
      </w:rPr>
    </w:lvl>
    <w:lvl w:ilvl="4" w:tplc="04090003" w:tentative="1">
      <w:start w:val="1"/>
      <w:numFmt w:val="bullet"/>
      <w:lvlText w:val=""/>
      <w:lvlJc w:val="left"/>
      <w:pPr>
        <w:ind w:left="2105" w:hanging="400"/>
      </w:pPr>
      <w:rPr>
        <w:rFonts w:ascii="Wingdings" w:hAnsi="Wingdings" w:hint="default"/>
      </w:rPr>
    </w:lvl>
    <w:lvl w:ilvl="5" w:tplc="04090005" w:tentative="1">
      <w:start w:val="1"/>
      <w:numFmt w:val="bullet"/>
      <w:lvlText w:val=""/>
      <w:lvlJc w:val="left"/>
      <w:pPr>
        <w:ind w:left="2505" w:hanging="400"/>
      </w:pPr>
      <w:rPr>
        <w:rFonts w:ascii="Wingdings" w:hAnsi="Wingdings" w:hint="default"/>
      </w:rPr>
    </w:lvl>
    <w:lvl w:ilvl="6" w:tplc="04090001" w:tentative="1">
      <w:start w:val="1"/>
      <w:numFmt w:val="bullet"/>
      <w:lvlText w:val=""/>
      <w:lvlJc w:val="left"/>
      <w:pPr>
        <w:ind w:left="2905" w:hanging="400"/>
      </w:pPr>
      <w:rPr>
        <w:rFonts w:ascii="Wingdings" w:hAnsi="Wingdings" w:hint="default"/>
      </w:rPr>
    </w:lvl>
    <w:lvl w:ilvl="7" w:tplc="04090003" w:tentative="1">
      <w:start w:val="1"/>
      <w:numFmt w:val="bullet"/>
      <w:lvlText w:val=""/>
      <w:lvlJc w:val="left"/>
      <w:pPr>
        <w:ind w:left="3305" w:hanging="400"/>
      </w:pPr>
      <w:rPr>
        <w:rFonts w:ascii="Wingdings" w:hAnsi="Wingdings" w:hint="default"/>
      </w:rPr>
    </w:lvl>
    <w:lvl w:ilvl="8" w:tplc="04090005" w:tentative="1">
      <w:start w:val="1"/>
      <w:numFmt w:val="bullet"/>
      <w:lvlText w:val=""/>
      <w:lvlJc w:val="left"/>
      <w:pPr>
        <w:ind w:left="3705" w:hanging="400"/>
      </w:pPr>
      <w:rPr>
        <w:rFonts w:ascii="Wingdings" w:hAnsi="Wingdings" w:hint="default"/>
      </w:rPr>
    </w:lvl>
  </w:abstractNum>
  <w:abstractNum w:abstractNumId="15" w15:restartNumberingAfterBreak="0">
    <w:nsid w:val="288F22D8"/>
    <w:multiLevelType w:val="hybridMultilevel"/>
    <w:tmpl w:val="3EB05514"/>
    <w:lvl w:ilvl="0" w:tplc="8118032E">
      <w:start w:val="6"/>
      <w:numFmt w:val="bullet"/>
      <w:lvlText w:val="-"/>
      <w:lvlJc w:val="left"/>
      <w:pPr>
        <w:ind w:left="463" w:hanging="360"/>
      </w:pPr>
      <w:rPr>
        <w:rFonts w:ascii="Times New Roman" w:eastAsiaTheme="minorEastAsia" w:hAnsi="Times New Roman" w:cs="Times New Roman" w:hint="default"/>
      </w:rPr>
    </w:lvl>
    <w:lvl w:ilvl="1" w:tplc="04090003" w:tentative="1">
      <w:start w:val="1"/>
      <w:numFmt w:val="bullet"/>
      <w:lvlText w:val=""/>
      <w:lvlJc w:val="left"/>
      <w:pPr>
        <w:ind w:left="903" w:hanging="400"/>
      </w:pPr>
      <w:rPr>
        <w:rFonts w:ascii="Wingdings" w:hAnsi="Wingdings" w:hint="default"/>
      </w:rPr>
    </w:lvl>
    <w:lvl w:ilvl="2" w:tplc="04090005" w:tentative="1">
      <w:start w:val="1"/>
      <w:numFmt w:val="bullet"/>
      <w:lvlText w:val=""/>
      <w:lvlJc w:val="left"/>
      <w:pPr>
        <w:ind w:left="1303" w:hanging="400"/>
      </w:pPr>
      <w:rPr>
        <w:rFonts w:ascii="Wingdings" w:hAnsi="Wingdings" w:hint="default"/>
      </w:rPr>
    </w:lvl>
    <w:lvl w:ilvl="3" w:tplc="04090001" w:tentative="1">
      <w:start w:val="1"/>
      <w:numFmt w:val="bullet"/>
      <w:lvlText w:val=""/>
      <w:lvlJc w:val="left"/>
      <w:pPr>
        <w:ind w:left="1703" w:hanging="400"/>
      </w:pPr>
      <w:rPr>
        <w:rFonts w:ascii="Wingdings" w:hAnsi="Wingdings" w:hint="default"/>
      </w:rPr>
    </w:lvl>
    <w:lvl w:ilvl="4" w:tplc="04090003" w:tentative="1">
      <w:start w:val="1"/>
      <w:numFmt w:val="bullet"/>
      <w:lvlText w:val=""/>
      <w:lvlJc w:val="left"/>
      <w:pPr>
        <w:ind w:left="2103" w:hanging="400"/>
      </w:pPr>
      <w:rPr>
        <w:rFonts w:ascii="Wingdings" w:hAnsi="Wingdings" w:hint="default"/>
      </w:rPr>
    </w:lvl>
    <w:lvl w:ilvl="5" w:tplc="04090005" w:tentative="1">
      <w:start w:val="1"/>
      <w:numFmt w:val="bullet"/>
      <w:lvlText w:val=""/>
      <w:lvlJc w:val="left"/>
      <w:pPr>
        <w:ind w:left="2503" w:hanging="400"/>
      </w:pPr>
      <w:rPr>
        <w:rFonts w:ascii="Wingdings" w:hAnsi="Wingdings" w:hint="default"/>
      </w:rPr>
    </w:lvl>
    <w:lvl w:ilvl="6" w:tplc="04090001" w:tentative="1">
      <w:start w:val="1"/>
      <w:numFmt w:val="bullet"/>
      <w:lvlText w:val=""/>
      <w:lvlJc w:val="left"/>
      <w:pPr>
        <w:ind w:left="2903" w:hanging="400"/>
      </w:pPr>
      <w:rPr>
        <w:rFonts w:ascii="Wingdings" w:hAnsi="Wingdings" w:hint="default"/>
      </w:rPr>
    </w:lvl>
    <w:lvl w:ilvl="7" w:tplc="04090003" w:tentative="1">
      <w:start w:val="1"/>
      <w:numFmt w:val="bullet"/>
      <w:lvlText w:val=""/>
      <w:lvlJc w:val="left"/>
      <w:pPr>
        <w:ind w:left="3303" w:hanging="400"/>
      </w:pPr>
      <w:rPr>
        <w:rFonts w:ascii="Wingdings" w:hAnsi="Wingdings" w:hint="default"/>
      </w:rPr>
    </w:lvl>
    <w:lvl w:ilvl="8" w:tplc="04090005" w:tentative="1">
      <w:start w:val="1"/>
      <w:numFmt w:val="bullet"/>
      <w:lvlText w:val=""/>
      <w:lvlJc w:val="left"/>
      <w:pPr>
        <w:ind w:left="3703" w:hanging="400"/>
      </w:pPr>
      <w:rPr>
        <w:rFonts w:ascii="Wingdings" w:hAnsi="Wingdings" w:hint="default"/>
      </w:rPr>
    </w:lvl>
  </w:abstractNum>
  <w:abstractNum w:abstractNumId="16" w15:restartNumberingAfterBreak="0">
    <w:nsid w:val="2A5E18CC"/>
    <w:multiLevelType w:val="hybridMultilevel"/>
    <w:tmpl w:val="A69E6BB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7" w15:restartNumberingAfterBreak="0">
    <w:nsid w:val="34E614E0"/>
    <w:multiLevelType w:val="hybridMultilevel"/>
    <w:tmpl w:val="7068E1F6"/>
    <w:lvl w:ilvl="0" w:tplc="3F3AF368">
      <w:start w:val="27"/>
      <w:numFmt w:val="bullet"/>
      <w:lvlText w:val="-"/>
      <w:lvlJc w:val="left"/>
      <w:pPr>
        <w:ind w:left="900" w:hanging="360"/>
      </w:pPr>
      <w:rPr>
        <w:rFonts w:ascii="Times New Roman" w:eastAsia="Yu Mincho"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8" w15:restartNumberingAfterBreak="0">
    <w:nsid w:val="46125252"/>
    <w:multiLevelType w:val="hybridMultilevel"/>
    <w:tmpl w:val="6F4C4644"/>
    <w:lvl w:ilvl="0" w:tplc="4752AABC">
      <w:start w:val="1"/>
      <w:numFmt w:val="bullet"/>
      <w:lvlText w:val="-"/>
      <w:lvlJc w:val="left"/>
      <w:pPr>
        <w:ind w:left="720" w:hanging="360"/>
      </w:pPr>
      <w:rPr>
        <w:rFonts w:ascii="Times New Roman" w:eastAsia="Malgun Gothic" w:hAnsi="Times New Roman"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9" w15:restartNumberingAfterBreak="0">
    <w:nsid w:val="505B0AA3"/>
    <w:multiLevelType w:val="hybridMultilevel"/>
    <w:tmpl w:val="5948AC28"/>
    <w:lvl w:ilvl="0" w:tplc="47CA975E">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3D37ADE"/>
    <w:multiLevelType w:val="hybridMultilevel"/>
    <w:tmpl w:val="AAD673D2"/>
    <w:lvl w:ilvl="0" w:tplc="F778470A">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21" w15:restartNumberingAfterBreak="0">
    <w:nsid w:val="5E9B32B4"/>
    <w:multiLevelType w:val="hybridMultilevel"/>
    <w:tmpl w:val="0DD86A26"/>
    <w:lvl w:ilvl="0" w:tplc="9AA63CE4">
      <w:start w:val="1"/>
      <w:numFmt w:val="bullet"/>
      <w:lvlText w:val="-"/>
      <w:lvlJc w:val="left"/>
      <w:pPr>
        <w:ind w:left="720" w:hanging="360"/>
      </w:pPr>
      <w:rPr>
        <w:rFonts w:ascii="Arial" w:eastAsiaTheme="minorEastAsia" w:hAnsi="Arial" w:cs="Arial" w:hint="default"/>
      </w:rPr>
    </w:lvl>
    <w:lvl w:ilvl="1" w:tplc="9AA63CE4">
      <w:start w:val="1"/>
      <w:numFmt w:val="bullet"/>
      <w:lvlText w:val="-"/>
      <w:lvlJc w:val="left"/>
      <w:pPr>
        <w:ind w:left="1440" w:hanging="360"/>
      </w:pPr>
      <w:rPr>
        <w:rFonts w:ascii="Arial" w:eastAsiaTheme="minorEastAsia"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0E0448C"/>
    <w:multiLevelType w:val="hybridMultilevel"/>
    <w:tmpl w:val="5088DBC6"/>
    <w:lvl w:ilvl="0" w:tplc="575E267C">
      <w:start w:val="6"/>
      <w:numFmt w:val="bullet"/>
      <w:lvlText w:val="-"/>
      <w:lvlJc w:val="left"/>
      <w:pPr>
        <w:ind w:left="720" w:hanging="360"/>
      </w:pPr>
      <w:rPr>
        <w:rFonts w:ascii="Times New Roman" w:eastAsia="DengXian" w:hAnsi="Times New Roman" w:cs="Times New Roman" w:hint="default"/>
      </w:rPr>
    </w:lvl>
    <w:lvl w:ilvl="1" w:tplc="7094602E">
      <w:start w:val="1"/>
      <w:numFmt w:val="bullet"/>
      <w:lvlText w:val="₋"/>
      <w:lvlJc w:val="left"/>
      <w:pPr>
        <w:ind w:left="1440" w:hanging="360"/>
      </w:pPr>
      <w:rPr>
        <w:rFonts w:ascii="Times New Roman" w:hAnsi="Times New Roman" w:cs="Times New Roman" w:hint="default"/>
      </w:rPr>
    </w:lvl>
    <w:lvl w:ilvl="2" w:tplc="7094602E">
      <w:start w:val="1"/>
      <w:numFmt w:val="bullet"/>
      <w:lvlText w:val="₋"/>
      <w:lvlJc w:val="left"/>
      <w:pPr>
        <w:ind w:left="2160" w:hanging="360"/>
      </w:pPr>
      <w:rPr>
        <w:rFonts w:ascii="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88917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6186006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27618003">
    <w:abstractNumId w:val="11"/>
  </w:num>
  <w:num w:numId="4" w16cid:durableId="263075653">
    <w:abstractNumId w:val="23"/>
  </w:num>
  <w:num w:numId="5" w16cid:durableId="1751074408">
    <w:abstractNumId w:val="18"/>
  </w:num>
  <w:num w:numId="6" w16cid:durableId="1946425411">
    <w:abstractNumId w:val="20"/>
  </w:num>
  <w:num w:numId="7" w16cid:durableId="638536305">
    <w:abstractNumId w:val="19"/>
  </w:num>
  <w:num w:numId="8" w16cid:durableId="949891695">
    <w:abstractNumId w:val="12"/>
  </w:num>
  <w:num w:numId="9" w16cid:durableId="98112273">
    <w:abstractNumId w:val="15"/>
  </w:num>
  <w:num w:numId="10" w16cid:durableId="1320692957">
    <w:abstractNumId w:val="9"/>
  </w:num>
  <w:num w:numId="11" w16cid:durableId="375930312">
    <w:abstractNumId w:val="7"/>
  </w:num>
  <w:num w:numId="12" w16cid:durableId="717973548">
    <w:abstractNumId w:val="6"/>
  </w:num>
  <w:num w:numId="13" w16cid:durableId="1977949004">
    <w:abstractNumId w:val="5"/>
  </w:num>
  <w:num w:numId="14" w16cid:durableId="1289630964">
    <w:abstractNumId w:val="4"/>
  </w:num>
  <w:num w:numId="15" w16cid:durableId="1462460529">
    <w:abstractNumId w:val="8"/>
  </w:num>
  <w:num w:numId="16" w16cid:durableId="644434324">
    <w:abstractNumId w:val="3"/>
  </w:num>
  <w:num w:numId="17" w16cid:durableId="1438212773">
    <w:abstractNumId w:val="2"/>
  </w:num>
  <w:num w:numId="18" w16cid:durableId="1135028644">
    <w:abstractNumId w:val="1"/>
  </w:num>
  <w:num w:numId="19" w16cid:durableId="1388534349">
    <w:abstractNumId w:val="0"/>
  </w:num>
  <w:num w:numId="20" w16cid:durableId="2058041026">
    <w:abstractNumId w:val="16"/>
  </w:num>
  <w:num w:numId="21" w16cid:durableId="1832334275">
    <w:abstractNumId w:val="13"/>
  </w:num>
  <w:num w:numId="22" w16cid:durableId="1318682418">
    <w:abstractNumId w:val="14"/>
  </w:num>
  <w:num w:numId="23" w16cid:durableId="1568765920">
    <w:abstractNumId w:val="22"/>
  </w:num>
  <w:num w:numId="24" w16cid:durableId="794101705">
    <w:abstractNumId w:val="21"/>
  </w:num>
  <w:num w:numId="25" w16cid:durableId="70394237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53"/>
    <w:rsid w:val="000046C2"/>
    <w:rsid w:val="00011B85"/>
    <w:rsid w:val="00016D67"/>
    <w:rsid w:val="00033397"/>
    <w:rsid w:val="00035160"/>
    <w:rsid w:val="00040095"/>
    <w:rsid w:val="00040459"/>
    <w:rsid w:val="00051834"/>
    <w:rsid w:val="00054A22"/>
    <w:rsid w:val="00056C17"/>
    <w:rsid w:val="00057CE8"/>
    <w:rsid w:val="00060AAE"/>
    <w:rsid w:val="00062023"/>
    <w:rsid w:val="000655A6"/>
    <w:rsid w:val="00080512"/>
    <w:rsid w:val="000B7B9E"/>
    <w:rsid w:val="000C29C5"/>
    <w:rsid w:val="000C47C3"/>
    <w:rsid w:val="000C47E6"/>
    <w:rsid w:val="000C6B78"/>
    <w:rsid w:val="000D094B"/>
    <w:rsid w:val="000D58AB"/>
    <w:rsid w:val="000E1FB0"/>
    <w:rsid w:val="000E5865"/>
    <w:rsid w:val="000F6A31"/>
    <w:rsid w:val="001142E8"/>
    <w:rsid w:val="00124D46"/>
    <w:rsid w:val="00132CA5"/>
    <w:rsid w:val="00133525"/>
    <w:rsid w:val="00162AF5"/>
    <w:rsid w:val="00185CE3"/>
    <w:rsid w:val="001A4C42"/>
    <w:rsid w:val="001A7420"/>
    <w:rsid w:val="001B29CB"/>
    <w:rsid w:val="001B6637"/>
    <w:rsid w:val="001C21C3"/>
    <w:rsid w:val="001D02C2"/>
    <w:rsid w:val="001D2012"/>
    <w:rsid w:val="001E337F"/>
    <w:rsid w:val="001F0C1D"/>
    <w:rsid w:val="001F1132"/>
    <w:rsid w:val="001F168B"/>
    <w:rsid w:val="00201536"/>
    <w:rsid w:val="00231459"/>
    <w:rsid w:val="002347A2"/>
    <w:rsid w:val="00257A86"/>
    <w:rsid w:val="002675F0"/>
    <w:rsid w:val="00273696"/>
    <w:rsid w:val="002738FA"/>
    <w:rsid w:val="002760EE"/>
    <w:rsid w:val="002967A3"/>
    <w:rsid w:val="002979AA"/>
    <w:rsid w:val="002A4938"/>
    <w:rsid w:val="002B6339"/>
    <w:rsid w:val="002C4164"/>
    <w:rsid w:val="002D4648"/>
    <w:rsid w:val="002E00EE"/>
    <w:rsid w:val="002E0806"/>
    <w:rsid w:val="002E7309"/>
    <w:rsid w:val="002F6BF7"/>
    <w:rsid w:val="003172DC"/>
    <w:rsid w:val="00341087"/>
    <w:rsid w:val="0035462D"/>
    <w:rsid w:val="00356555"/>
    <w:rsid w:val="00364D2C"/>
    <w:rsid w:val="003765B8"/>
    <w:rsid w:val="00377656"/>
    <w:rsid w:val="003A3309"/>
    <w:rsid w:val="003B5404"/>
    <w:rsid w:val="003C3971"/>
    <w:rsid w:val="003D178E"/>
    <w:rsid w:val="003F154C"/>
    <w:rsid w:val="003F3F19"/>
    <w:rsid w:val="003F5352"/>
    <w:rsid w:val="004042EE"/>
    <w:rsid w:val="00411DC6"/>
    <w:rsid w:val="00412AC2"/>
    <w:rsid w:val="00423334"/>
    <w:rsid w:val="004345EC"/>
    <w:rsid w:val="00445111"/>
    <w:rsid w:val="00450ADE"/>
    <w:rsid w:val="004550DD"/>
    <w:rsid w:val="00460FB6"/>
    <w:rsid w:val="004648FA"/>
    <w:rsid w:val="00465515"/>
    <w:rsid w:val="00481438"/>
    <w:rsid w:val="00484376"/>
    <w:rsid w:val="00491265"/>
    <w:rsid w:val="0049243B"/>
    <w:rsid w:val="0049751D"/>
    <w:rsid w:val="004C30AC"/>
    <w:rsid w:val="004D15E5"/>
    <w:rsid w:val="004D3255"/>
    <w:rsid w:val="004D3578"/>
    <w:rsid w:val="004D6A03"/>
    <w:rsid w:val="004D7D43"/>
    <w:rsid w:val="004E213A"/>
    <w:rsid w:val="004F0988"/>
    <w:rsid w:val="004F1229"/>
    <w:rsid w:val="004F3340"/>
    <w:rsid w:val="0050604D"/>
    <w:rsid w:val="00524FB4"/>
    <w:rsid w:val="00525912"/>
    <w:rsid w:val="0053388B"/>
    <w:rsid w:val="00535773"/>
    <w:rsid w:val="00543E6C"/>
    <w:rsid w:val="00554AE4"/>
    <w:rsid w:val="00565087"/>
    <w:rsid w:val="00567A32"/>
    <w:rsid w:val="005712C9"/>
    <w:rsid w:val="00575D2B"/>
    <w:rsid w:val="00580A37"/>
    <w:rsid w:val="005840BB"/>
    <w:rsid w:val="00586F96"/>
    <w:rsid w:val="005904EC"/>
    <w:rsid w:val="00597B11"/>
    <w:rsid w:val="005D2E01"/>
    <w:rsid w:val="005D3EEC"/>
    <w:rsid w:val="005D596F"/>
    <w:rsid w:val="005D67FA"/>
    <w:rsid w:val="005D7526"/>
    <w:rsid w:val="005E4BB2"/>
    <w:rsid w:val="005F5799"/>
    <w:rsid w:val="005F788A"/>
    <w:rsid w:val="00602AEA"/>
    <w:rsid w:val="00614FDF"/>
    <w:rsid w:val="00616456"/>
    <w:rsid w:val="0062324D"/>
    <w:rsid w:val="006271FA"/>
    <w:rsid w:val="0063543D"/>
    <w:rsid w:val="00636247"/>
    <w:rsid w:val="00640FB6"/>
    <w:rsid w:val="00641FB6"/>
    <w:rsid w:val="00647114"/>
    <w:rsid w:val="00654C06"/>
    <w:rsid w:val="00661029"/>
    <w:rsid w:val="006912E9"/>
    <w:rsid w:val="006A323F"/>
    <w:rsid w:val="006A7BD0"/>
    <w:rsid w:val="006B30D0"/>
    <w:rsid w:val="006C3D95"/>
    <w:rsid w:val="006D225A"/>
    <w:rsid w:val="006E5C86"/>
    <w:rsid w:val="006F29AD"/>
    <w:rsid w:val="006F2C72"/>
    <w:rsid w:val="006F3527"/>
    <w:rsid w:val="007009A2"/>
    <w:rsid w:val="00701116"/>
    <w:rsid w:val="007045CC"/>
    <w:rsid w:val="0071174C"/>
    <w:rsid w:val="00711E13"/>
    <w:rsid w:val="00711FF1"/>
    <w:rsid w:val="00713C44"/>
    <w:rsid w:val="00734A5B"/>
    <w:rsid w:val="0074026F"/>
    <w:rsid w:val="007429F6"/>
    <w:rsid w:val="00744E76"/>
    <w:rsid w:val="007502BA"/>
    <w:rsid w:val="00765E07"/>
    <w:rsid w:val="00765EA3"/>
    <w:rsid w:val="00774DA4"/>
    <w:rsid w:val="00781F0F"/>
    <w:rsid w:val="007B1F6A"/>
    <w:rsid w:val="007B600E"/>
    <w:rsid w:val="007B7035"/>
    <w:rsid w:val="007D4300"/>
    <w:rsid w:val="007E1CB0"/>
    <w:rsid w:val="007F0F4A"/>
    <w:rsid w:val="007F5B9D"/>
    <w:rsid w:val="007F79E9"/>
    <w:rsid w:val="008028A4"/>
    <w:rsid w:val="00822E86"/>
    <w:rsid w:val="00830747"/>
    <w:rsid w:val="00834320"/>
    <w:rsid w:val="0086012F"/>
    <w:rsid w:val="00860B19"/>
    <w:rsid w:val="008768CA"/>
    <w:rsid w:val="008A3292"/>
    <w:rsid w:val="008B62E6"/>
    <w:rsid w:val="008C384C"/>
    <w:rsid w:val="008C4BB8"/>
    <w:rsid w:val="008D3074"/>
    <w:rsid w:val="008D3E38"/>
    <w:rsid w:val="008E2D68"/>
    <w:rsid w:val="008E5362"/>
    <w:rsid w:val="008E6756"/>
    <w:rsid w:val="009018F9"/>
    <w:rsid w:val="0090271F"/>
    <w:rsid w:val="00902E23"/>
    <w:rsid w:val="009114D7"/>
    <w:rsid w:val="0091348E"/>
    <w:rsid w:val="00914E8E"/>
    <w:rsid w:val="00917CCB"/>
    <w:rsid w:val="00927ED5"/>
    <w:rsid w:val="009302B0"/>
    <w:rsid w:val="00933FB0"/>
    <w:rsid w:val="00942EC2"/>
    <w:rsid w:val="009723D7"/>
    <w:rsid w:val="00987EC0"/>
    <w:rsid w:val="009B327E"/>
    <w:rsid w:val="009E61EB"/>
    <w:rsid w:val="009E7CF6"/>
    <w:rsid w:val="009F37B7"/>
    <w:rsid w:val="00A10F02"/>
    <w:rsid w:val="00A11520"/>
    <w:rsid w:val="00A164B4"/>
    <w:rsid w:val="00A26956"/>
    <w:rsid w:val="00A27486"/>
    <w:rsid w:val="00A44C53"/>
    <w:rsid w:val="00A45DF0"/>
    <w:rsid w:val="00A52717"/>
    <w:rsid w:val="00A53724"/>
    <w:rsid w:val="00A56066"/>
    <w:rsid w:val="00A56B01"/>
    <w:rsid w:val="00A64FF3"/>
    <w:rsid w:val="00A73129"/>
    <w:rsid w:val="00A82346"/>
    <w:rsid w:val="00A8637F"/>
    <w:rsid w:val="00A92BA1"/>
    <w:rsid w:val="00A95A32"/>
    <w:rsid w:val="00AA2401"/>
    <w:rsid w:val="00AA2F19"/>
    <w:rsid w:val="00AA49DB"/>
    <w:rsid w:val="00AB0D78"/>
    <w:rsid w:val="00AB4A5D"/>
    <w:rsid w:val="00AC6BC6"/>
    <w:rsid w:val="00AE61AA"/>
    <w:rsid w:val="00AE65E2"/>
    <w:rsid w:val="00AF1460"/>
    <w:rsid w:val="00B15449"/>
    <w:rsid w:val="00B224D3"/>
    <w:rsid w:val="00B24870"/>
    <w:rsid w:val="00B40906"/>
    <w:rsid w:val="00B43915"/>
    <w:rsid w:val="00B5477F"/>
    <w:rsid w:val="00B54EDA"/>
    <w:rsid w:val="00B65256"/>
    <w:rsid w:val="00B656A2"/>
    <w:rsid w:val="00B779EB"/>
    <w:rsid w:val="00B93086"/>
    <w:rsid w:val="00BA19ED"/>
    <w:rsid w:val="00BA4B8D"/>
    <w:rsid w:val="00BB23C4"/>
    <w:rsid w:val="00BB5442"/>
    <w:rsid w:val="00BC0F7D"/>
    <w:rsid w:val="00BD7D31"/>
    <w:rsid w:val="00BE3255"/>
    <w:rsid w:val="00BE5702"/>
    <w:rsid w:val="00BF0A33"/>
    <w:rsid w:val="00BF128E"/>
    <w:rsid w:val="00BF4657"/>
    <w:rsid w:val="00C074DD"/>
    <w:rsid w:val="00C1496A"/>
    <w:rsid w:val="00C22B28"/>
    <w:rsid w:val="00C33079"/>
    <w:rsid w:val="00C42313"/>
    <w:rsid w:val="00C44A0B"/>
    <w:rsid w:val="00C45231"/>
    <w:rsid w:val="00C5438A"/>
    <w:rsid w:val="00C551FF"/>
    <w:rsid w:val="00C70671"/>
    <w:rsid w:val="00C72833"/>
    <w:rsid w:val="00C753AD"/>
    <w:rsid w:val="00C7723A"/>
    <w:rsid w:val="00C80F1D"/>
    <w:rsid w:val="00C91962"/>
    <w:rsid w:val="00C93F40"/>
    <w:rsid w:val="00CA3D0C"/>
    <w:rsid w:val="00CB4C81"/>
    <w:rsid w:val="00CC0B90"/>
    <w:rsid w:val="00CD1455"/>
    <w:rsid w:val="00CE7F5C"/>
    <w:rsid w:val="00CF746F"/>
    <w:rsid w:val="00D1417B"/>
    <w:rsid w:val="00D159F5"/>
    <w:rsid w:val="00D25A56"/>
    <w:rsid w:val="00D405AA"/>
    <w:rsid w:val="00D41B84"/>
    <w:rsid w:val="00D57972"/>
    <w:rsid w:val="00D6601C"/>
    <w:rsid w:val="00D675A9"/>
    <w:rsid w:val="00D738D6"/>
    <w:rsid w:val="00D755EB"/>
    <w:rsid w:val="00D76048"/>
    <w:rsid w:val="00D82E6F"/>
    <w:rsid w:val="00D84809"/>
    <w:rsid w:val="00D87B6C"/>
    <w:rsid w:val="00D87E00"/>
    <w:rsid w:val="00D9134D"/>
    <w:rsid w:val="00D97812"/>
    <w:rsid w:val="00DA7A03"/>
    <w:rsid w:val="00DB1818"/>
    <w:rsid w:val="00DC309B"/>
    <w:rsid w:val="00DC4DA2"/>
    <w:rsid w:val="00DC6036"/>
    <w:rsid w:val="00DD4C17"/>
    <w:rsid w:val="00DD74A5"/>
    <w:rsid w:val="00DF2B1F"/>
    <w:rsid w:val="00DF62CD"/>
    <w:rsid w:val="00E1640E"/>
    <w:rsid w:val="00E16509"/>
    <w:rsid w:val="00E23323"/>
    <w:rsid w:val="00E23A0A"/>
    <w:rsid w:val="00E311F5"/>
    <w:rsid w:val="00E44582"/>
    <w:rsid w:val="00E46E3C"/>
    <w:rsid w:val="00E65FF1"/>
    <w:rsid w:val="00E72CBB"/>
    <w:rsid w:val="00E77645"/>
    <w:rsid w:val="00E8139D"/>
    <w:rsid w:val="00E95B57"/>
    <w:rsid w:val="00EA15B0"/>
    <w:rsid w:val="00EA4B81"/>
    <w:rsid w:val="00EA5EA7"/>
    <w:rsid w:val="00EB5E3B"/>
    <w:rsid w:val="00EC4A25"/>
    <w:rsid w:val="00EE4567"/>
    <w:rsid w:val="00EF608C"/>
    <w:rsid w:val="00F025A2"/>
    <w:rsid w:val="00F02F13"/>
    <w:rsid w:val="00F04712"/>
    <w:rsid w:val="00F06BF8"/>
    <w:rsid w:val="00F13360"/>
    <w:rsid w:val="00F1535D"/>
    <w:rsid w:val="00F22EC7"/>
    <w:rsid w:val="00F26F03"/>
    <w:rsid w:val="00F30A77"/>
    <w:rsid w:val="00F31ADE"/>
    <w:rsid w:val="00F325C8"/>
    <w:rsid w:val="00F438DB"/>
    <w:rsid w:val="00F50CB8"/>
    <w:rsid w:val="00F57B79"/>
    <w:rsid w:val="00F653B8"/>
    <w:rsid w:val="00F70434"/>
    <w:rsid w:val="00F826E9"/>
    <w:rsid w:val="00F9008D"/>
    <w:rsid w:val="00F914F4"/>
    <w:rsid w:val="00FA1266"/>
    <w:rsid w:val="00FA2ECB"/>
    <w:rsid w:val="00FA5691"/>
    <w:rsid w:val="00FB4931"/>
    <w:rsid w:val="00FB752B"/>
    <w:rsid w:val="00FC1192"/>
    <w:rsid w:val="00FD1DDF"/>
    <w:rsid w:val="00FF11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41FB6"/>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641FB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41FB6"/>
    <w:pPr>
      <w:pBdr>
        <w:top w:val="none" w:sz="0" w:space="0" w:color="auto"/>
      </w:pBdr>
      <w:spacing w:before="180"/>
      <w:outlineLvl w:val="1"/>
    </w:pPr>
    <w:rPr>
      <w:sz w:val="32"/>
    </w:rPr>
  </w:style>
  <w:style w:type="paragraph" w:styleId="Heading3">
    <w:name w:val="heading 3"/>
    <w:basedOn w:val="Heading2"/>
    <w:next w:val="Normal"/>
    <w:link w:val="Heading3Char"/>
    <w:qFormat/>
    <w:rsid w:val="00641FB6"/>
    <w:pPr>
      <w:spacing w:before="120"/>
      <w:outlineLvl w:val="2"/>
    </w:pPr>
    <w:rPr>
      <w:sz w:val="28"/>
    </w:rPr>
  </w:style>
  <w:style w:type="paragraph" w:styleId="Heading4">
    <w:name w:val="heading 4"/>
    <w:basedOn w:val="Heading3"/>
    <w:next w:val="Normal"/>
    <w:qFormat/>
    <w:rsid w:val="00641FB6"/>
    <w:pPr>
      <w:ind w:left="1418" w:hanging="1418"/>
      <w:outlineLvl w:val="3"/>
    </w:pPr>
    <w:rPr>
      <w:sz w:val="24"/>
    </w:rPr>
  </w:style>
  <w:style w:type="paragraph" w:styleId="Heading5">
    <w:name w:val="heading 5"/>
    <w:basedOn w:val="Heading4"/>
    <w:next w:val="Normal"/>
    <w:qFormat/>
    <w:rsid w:val="00641FB6"/>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641FB6"/>
    <w:pPr>
      <w:ind w:left="0" w:firstLine="0"/>
      <w:outlineLvl w:val="7"/>
    </w:pPr>
  </w:style>
  <w:style w:type="paragraph" w:styleId="Heading9">
    <w:name w:val="heading 9"/>
    <w:basedOn w:val="Heading8"/>
    <w:next w:val="Normal"/>
    <w:qFormat/>
    <w:rsid w:val="00641FB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41FB6"/>
    <w:pPr>
      <w:ind w:left="1985" w:hanging="1985"/>
      <w:outlineLvl w:val="9"/>
    </w:pPr>
    <w:rPr>
      <w:sz w:val="20"/>
    </w:rPr>
  </w:style>
  <w:style w:type="paragraph" w:styleId="TOC9">
    <w:name w:val="toc 9"/>
    <w:basedOn w:val="TOC8"/>
    <w:uiPriority w:val="39"/>
    <w:rsid w:val="00641FB6"/>
    <w:pPr>
      <w:ind w:left="1418" w:hanging="1418"/>
    </w:pPr>
  </w:style>
  <w:style w:type="paragraph" w:styleId="TOC8">
    <w:name w:val="toc 8"/>
    <w:basedOn w:val="TOC1"/>
    <w:rsid w:val="00641FB6"/>
    <w:pPr>
      <w:spacing w:before="180"/>
      <w:ind w:left="2693" w:hanging="2693"/>
    </w:pPr>
    <w:rPr>
      <w:b/>
    </w:rPr>
  </w:style>
  <w:style w:type="paragraph" w:styleId="TOC1">
    <w:name w:val="toc 1"/>
    <w:uiPriority w:val="39"/>
    <w:rsid w:val="00641FB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641FB6"/>
    <w:pPr>
      <w:keepLines/>
      <w:tabs>
        <w:tab w:val="center" w:pos="4536"/>
        <w:tab w:val="right" w:pos="9072"/>
      </w:tabs>
    </w:pPr>
    <w:rPr>
      <w:noProof/>
    </w:rPr>
  </w:style>
  <w:style w:type="character" w:customStyle="1" w:styleId="ZGSM">
    <w:name w:val="ZGSM"/>
    <w:rsid w:val="00641FB6"/>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41FB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semiHidden/>
    <w:rsid w:val="00641FB6"/>
    <w:pPr>
      <w:ind w:left="1701" w:hanging="1701"/>
    </w:pPr>
  </w:style>
  <w:style w:type="paragraph" w:styleId="TOC4">
    <w:name w:val="toc 4"/>
    <w:basedOn w:val="TOC3"/>
    <w:uiPriority w:val="39"/>
    <w:rsid w:val="00641FB6"/>
    <w:pPr>
      <w:ind w:left="1418" w:hanging="1418"/>
    </w:pPr>
  </w:style>
  <w:style w:type="paragraph" w:styleId="TOC3">
    <w:name w:val="toc 3"/>
    <w:basedOn w:val="TOC2"/>
    <w:uiPriority w:val="39"/>
    <w:rsid w:val="00641FB6"/>
    <w:pPr>
      <w:ind w:left="1134" w:hanging="1134"/>
    </w:pPr>
  </w:style>
  <w:style w:type="paragraph" w:styleId="TOC2">
    <w:name w:val="toc 2"/>
    <w:basedOn w:val="TOC1"/>
    <w:uiPriority w:val="39"/>
    <w:rsid w:val="00641FB6"/>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641FB6"/>
    <w:pPr>
      <w:outlineLvl w:val="9"/>
    </w:pPr>
  </w:style>
  <w:style w:type="paragraph" w:customStyle="1" w:styleId="NF">
    <w:name w:val="NF"/>
    <w:basedOn w:val="NO"/>
    <w:rsid w:val="00641FB6"/>
    <w:pPr>
      <w:keepNext/>
      <w:spacing w:after="0"/>
    </w:pPr>
    <w:rPr>
      <w:rFonts w:ascii="Arial" w:hAnsi="Arial"/>
      <w:sz w:val="18"/>
    </w:rPr>
  </w:style>
  <w:style w:type="paragraph" w:customStyle="1" w:styleId="NO">
    <w:name w:val="NO"/>
    <w:basedOn w:val="Normal"/>
    <w:link w:val="NOZchn"/>
    <w:rsid w:val="00641FB6"/>
    <w:pPr>
      <w:keepLines/>
      <w:ind w:left="1135" w:hanging="851"/>
    </w:pPr>
  </w:style>
  <w:style w:type="paragraph" w:customStyle="1" w:styleId="PL">
    <w:name w:val="PL"/>
    <w:rsid w:val="00641F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41FB6"/>
    <w:pPr>
      <w:jc w:val="right"/>
    </w:pPr>
  </w:style>
  <w:style w:type="paragraph" w:customStyle="1" w:styleId="TAL">
    <w:name w:val="TAL"/>
    <w:basedOn w:val="Normal"/>
    <w:link w:val="TALChar"/>
    <w:rsid w:val="00641FB6"/>
    <w:pPr>
      <w:keepNext/>
      <w:keepLines/>
      <w:spacing w:after="0"/>
    </w:pPr>
    <w:rPr>
      <w:rFonts w:ascii="Arial" w:hAnsi="Arial"/>
      <w:sz w:val="18"/>
    </w:rPr>
  </w:style>
  <w:style w:type="paragraph" w:customStyle="1" w:styleId="TAH">
    <w:name w:val="TAH"/>
    <w:basedOn w:val="TAC"/>
    <w:link w:val="TAHCar"/>
    <w:rsid w:val="00641FB6"/>
    <w:rPr>
      <w:b/>
    </w:rPr>
  </w:style>
  <w:style w:type="paragraph" w:customStyle="1" w:styleId="TAC">
    <w:name w:val="TAC"/>
    <w:basedOn w:val="TAL"/>
    <w:link w:val="TACChar"/>
    <w:rsid w:val="00641FB6"/>
    <w:pPr>
      <w:jc w:val="center"/>
    </w:pPr>
  </w:style>
  <w:style w:type="paragraph" w:customStyle="1" w:styleId="LD">
    <w:name w:val="LD"/>
    <w:rsid w:val="00641FB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641FB6"/>
    <w:pPr>
      <w:keepLines/>
      <w:ind w:left="1702" w:hanging="1418"/>
    </w:pPr>
  </w:style>
  <w:style w:type="paragraph" w:customStyle="1" w:styleId="FP">
    <w:name w:val="FP"/>
    <w:basedOn w:val="Normal"/>
    <w:rsid w:val="00641FB6"/>
    <w:pPr>
      <w:spacing w:after="0"/>
    </w:pPr>
  </w:style>
  <w:style w:type="paragraph" w:customStyle="1" w:styleId="NW">
    <w:name w:val="NW"/>
    <w:basedOn w:val="NO"/>
    <w:rsid w:val="00641FB6"/>
    <w:pPr>
      <w:spacing w:after="0"/>
    </w:pPr>
  </w:style>
  <w:style w:type="paragraph" w:customStyle="1" w:styleId="EW">
    <w:name w:val="EW"/>
    <w:basedOn w:val="EX"/>
    <w:rsid w:val="00641FB6"/>
    <w:pPr>
      <w:spacing w:after="0"/>
    </w:pPr>
  </w:style>
  <w:style w:type="paragraph" w:customStyle="1" w:styleId="B1">
    <w:name w:val="B1"/>
    <w:basedOn w:val="List"/>
    <w:link w:val="B1Char"/>
    <w:rsid w:val="00641FB6"/>
    <w:pPr>
      <w:ind w:left="568" w:hanging="284"/>
      <w:contextualSpacing w:val="0"/>
    </w:pPr>
  </w:style>
  <w:style w:type="paragraph" w:styleId="TOC6">
    <w:name w:val="toc 6"/>
    <w:basedOn w:val="TOC5"/>
    <w:next w:val="Normal"/>
    <w:semiHidden/>
    <w:rsid w:val="00641FB6"/>
    <w:pPr>
      <w:ind w:left="1985" w:hanging="1985"/>
    </w:pPr>
  </w:style>
  <w:style w:type="paragraph" w:styleId="TOC7">
    <w:name w:val="toc 7"/>
    <w:basedOn w:val="TOC6"/>
    <w:next w:val="Normal"/>
    <w:semiHidden/>
    <w:rsid w:val="00641FB6"/>
    <w:pPr>
      <w:ind w:left="2268" w:hanging="2268"/>
    </w:pPr>
  </w:style>
  <w:style w:type="paragraph" w:customStyle="1" w:styleId="EditorsNote">
    <w:name w:val="Editor's Note"/>
    <w:basedOn w:val="NO"/>
    <w:link w:val="EditorsNoteChar"/>
    <w:rsid w:val="00641FB6"/>
    <w:pPr>
      <w:ind w:left="1559" w:hanging="1276"/>
    </w:pPr>
    <w:rPr>
      <w:color w:val="FF0000"/>
    </w:rPr>
  </w:style>
  <w:style w:type="paragraph" w:customStyle="1" w:styleId="TH">
    <w:name w:val="TH"/>
    <w:basedOn w:val="Normal"/>
    <w:link w:val="THChar"/>
    <w:rsid w:val="00641FB6"/>
    <w:pPr>
      <w:keepNext/>
      <w:keepLines/>
      <w:spacing w:before="60"/>
      <w:jc w:val="center"/>
    </w:pPr>
    <w:rPr>
      <w:rFonts w:ascii="Arial" w:hAnsi="Arial"/>
      <w:b/>
    </w:rPr>
  </w:style>
  <w:style w:type="paragraph" w:customStyle="1" w:styleId="ZA">
    <w:name w:val="ZA"/>
    <w:rsid w:val="00641FB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41FB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41FB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41FB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41FB6"/>
    <w:pPr>
      <w:ind w:left="851" w:hanging="851"/>
    </w:pPr>
  </w:style>
  <w:style w:type="paragraph" w:customStyle="1" w:styleId="ZH">
    <w:name w:val="ZH"/>
    <w:rsid w:val="00641FB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41FB6"/>
    <w:pPr>
      <w:keepNext w:val="0"/>
      <w:spacing w:before="0" w:after="240"/>
    </w:pPr>
  </w:style>
  <w:style w:type="paragraph" w:customStyle="1" w:styleId="ZG">
    <w:name w:val="ZG"/>
    <w:rsid w:val="00641FB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41FB6"/>
    <w:pPr>
      <w:ind w:left="851" w:hanging="284"/>
      <w:contextualSpacing w:val="0"/>
    </w:pPr>
  </w:style>
  <w:style w:type="paragraph" w:customStyle="1" w:styleId="B3">
    <w:name w:val="B3"/>
    <w:basedOn w:val="List3"/>
    <w:link w:val="B3Char2"/>
    <w:rsid w:val="00641FB6"/>
    <w:pPr>
      <w:ind w:left="1135" w:hanging="284"/>
      <w:contextualSpacing w:val="0"/>
    </w:pPr>
  </w:style>
  <w:style w:type="paragraph" w:customStyle="1" w:styleId="B4">
    <w:name w:val="B4"/>
    <w:basedOn w:val="List4"/>
    <w:rsid w:val="00641FB6"/>
    <w:pPr>
      <w:ind w:left="1418" w:hanging="284"/>
      <w:contextualSpacing w:val="0"/>
    </w:pPr>
  </w:style>
  <w:style w:type="paragraph" w:customStyle="1" w:styleId="B5">
    <w:name w:val="B5"/>
    <w:basedOn w:val="List5"/>
    <w:rsid w:val="00641FB6"/>
    <w:pPr>
      <w:ind w:left="1702" w:hanging="284"/>
      <w:contextualSpacing w:val="0"/>
    </w:pPr>
  </w:style>
  <w:style w:type="paragraph" w:customStyle="1" w:styleId="ZTD">
    <w:name w:val="ZTD"/>
    <w:basedOn w:val="ZB"/>
    <w:rsid w:val="00641FB6"/>
    <w:pPr>
      <w:framePr w:hRule="auto" w:wrap="notBeside" w:y="852"/>
    </w:pPr>
    <w:rPr>
      <w:i w:val="0"/>
      <w:sz w:val="40"/>
    </w:rPr>
  </w:style>
  <w:style w:type="paragraph" w:customStyle="1" w:styleId="ZV">
    <w:name w:val="ZV"/>
    <w:basedOn w:val="ZU"/>
    <w:rsid w:val="00641FB6"/>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F70434"/>
    <w:rPr>
      <w:lang w:eastAsia="en-US"/>
    </w:rPr>
  </w:style>
  <w:style w:type="character" w:customStyle="1" w:styleId="EditorsNoteCharChar">
    <w:name w:val="Editor's Note Char Char"/>
    <w:rsid w:val="00AA2401"/>
    <w:rPr>
      <w:color w:val="FF0000"/>
      <w:lang w:val="en-GB" w:eastAsia="ja-JP"/>
    </w:rPr>
  </w:style>
  <w:style w:type="paragraph" w:styleId="BodyText">
    <w:name w:val="Body Text"/>
    <w:basedOn w:val="Normal"/>
    <w:link w:val="BodyTextChar"/>
    <w:rsid w:val="00AA2401"/>
    <w:pPr>
      <w:spacing w:after="120"/>
    </w:pPr>
    <w:rPr>
      <w:rFonts w:eastAsia="Malgun Gothic"/>
      <w:color w:val="000000"/>
      <w:lang w:eastAsia="ja-JP"/>
    </w:rPr>
  </w:style>
  <w:style w:type="character" w:customStyle="1" w:styleId="BodyTextChar">
    <w:name w:val="Body Text Char"/>
    <w:basedOn w:val="DefaultParagraphFont"/>
    <w:link w:val="BodyText"/>
    <w:rsid w:val="00AA2401"/>
    <w:rPr>
      <w:rFonts w:eastAsia="Malgun Gothic"/>
      <w:color w:val="000000"/>
      <w:lang w:eastAsia="ja-JP"/>
    </w:rPr>
  </w:style>
  <w:style w:type="paragraph" w:styleId="List">
    <w:name w:val="List"/>
    <w:basedOn w:val="Normal"/>
    <w:rsid w:val="00481438"/>
    <w:pPr>
      <w:ind w:left="283" w:hanging="283"/>
      <w:contextualSpacing/>
    </w:pPr>
  </w:style>
  <w:style w:type="paragraph" w:styleId="List2">
    <w:name w:val="List 2"/>
    <w:basedOn w:val="Normal"/>
    <w:rsid w:val="00481438"/>
    <w:pPr>
      <w:ind w:left="566" w:hanging="283"/>
      <w:contextualSpacing/>
    </w:pPr>
  </w:style>
  <w:style w:type="paragraph" w:styleId="List3">
    <w:name w:val="List 3"/>
    <w:basedOn w:val="Normal"/>
    <w:rsid w:val="00481438"/>
    <w:pPr>
      <w:ind w:left="849" w:hanging="283"/>
      <w:contextualSpacing/>
    </w:pPr>
  </w:style>
  <w:style w:type="paragraph" w:styleId="List4">
    <w:name w:val="List 4"/>
    <w:basedOn w:val="Normal"/>
    <w:rsid w:val="00481438"/>
    <w:pPr>
      <w:ind w:left="1132" w:hanging="283"/>
      <w:contextualSpacing/>
    </w:pPr>
  </w:style>
  <w:style w:type="paragraph" w:styleId="List5">
    <w:name w:val="List 5"/>
    <w:basedOn w:val="Normal"/>
    <w:rsid w:val="00481438"/>
    <w:pPr>
      <w:ind w:left="1415" w:hanging="283"/>
      <w:contextualSpacing/>
    </w:pPr>
  </w:style>
  <w:style w:type="character" w:customStyle="1" w:styleId="NOChar">
    <w:name w:val="NO Char"/>
    <w:qFormat/>
    <w:rsid w:val="006A7BD0"/>
    <w:rPr>
      <w:color w:val="000000"/>
      <w:lang w:val="en-GB" w:eastAsia="ja-JP"/>
    </w:rPr>
  </w:style>
  <w:style w:type="character" w:customStyle="1" w:styleId="normaltextrun">
    <w:name w:val="normaltextrun"/>
    <w:basedOn w:val="DefaultParagraphFont"/>
    <w:rsid w:val="00460FB6"/>
  </w:style>
  <w:style w:type="paragraph" w:styleId="ListParagraph">
    <w:name w:val="List Paragraph"/>
    <w:basedOn w:val="Normal"/>
    <w:uiPriority w:val="34"/>
    <w:qFormat/>
    <w:rsid w:val="005F5799"/>
    <w:pPr>
      <w:ind w:left="720"/>
    </w:pPr>
    <w:rPr>
      <w:rFonts w:eastAsia="Malgun Gothic"/>
      <w:color w:val="000000"/>
      <w:lang w:eastAsia="ja-JP"/>
    </w:rPr>
  </w:style>
  <w:style w:type="paragraph" w:styleId="Bibliography">
    <w:name w:val="Bibliography"/>
    <w:basedOn w:val="Normal"/>
    <w:next w:val="Normal"/>
    <w:uiPriority w:val="37"/>
    <w:semiHidden/>
    <w:unhideWhenUsed/>
    <w:rsid w:val="00B656A2"/>
  </w:style>
  <w:style w:type="paragraph" w:styleId="BlockText">
    <w:name w:val="Block Text"/>
    <w:basedOn w:val="Normal"/>
    <w:rsid w:val="00B656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656A2"/>
    <w:pPr>
      <w:spacing w:after="120" w:line="480" w:lineRule="auto"/>
    </w:pPr>
  </w:style>
  <w:style w:type="character" w:customStyle="1" w:styleId="BodyText2Char">
    <w:name w:val="Body Text 2 Char"/>
    <w:basedOn w:val="DefaultParagraphFont"/>
    <w:link w:val="BodyText2"/>
    <w:rsid w:val="00B656A2"/>
    <w:rPr>
      <w:rFonts w:eastAsia="Times New Roman"/>
    </w:rPr>
  </w:style>
  <w:style w:type="paragraph" w:styleId="BodyText3">
    <w:name w:val="Body Text 3"/>
    <w:basedOn w:val="Normal"/>
    <w:link w:val="BodyText3Char"/>
    <w:rsid w:val="00B656A2"/>
    <w:pPr>
      <w:spacing w:after="120"/>
    </w:pPr>
    <w:rPr>
      <w:sz w:val="16"/>
      <w:szCs w:val="16"/>
    </w:rPr>
  </w:style>
  <w:style w:type="character" w:customStyle="1" w:styleId="BodyText3Char">
    <w:name w:val="Body Text 3 Char"/>
    <w:basedOn w:val="DefaultParagraphFont"/>
    <w:link w:val="BodyText3"/>
    <w:rsid w:val="00B656A2"/>
    <w:rPr>
      <w:rFonts w:eastAsia="Times New Roman"/>
      <w:sz w:val="16"/>
      <w:szCs w:val="16"/>
    </w:rPr>
  </w:style>
  <w:style w:type="paragraph" w:styleId="BodyTextFirstIndent">
    <w:name w:val="Body Text First Indent"/>
    <w:basedOn w:val="BodyText"/>
    <w:link w:val="BodyTextFirstIndentChar"/>
    <w:rsid w:val="00B656A2"/>
    <w:pPr>
      <w:spacing w:after="180"/>
      <w:ind w:firstLine="360"/>
    </w:pPr>
    <w:rPr>
      <w:rFonts w:eastAsia="Times New Roman"/>
      <w:color w:val="auto"/>
      <w:lang w:eastAsia="en-GB"/>
    </w:rPr>
  </w:style>
  <w:style w:type="character" w:customStyle="1" w:styleId="BodyTextFirstIndentChar">
    <w:name w:val="Body Text First Indent Char"/>
    <w:basedOn w:val="BodyTextChar"/>
    <w:link w:val="BodyTextFirstIndent"/>
    <w:rsid w:val="00B656A2"/>
    <w:rPr>
      <w:rFonts w:eastAsia="Times New Roman"/>
      <w:color w:val="000000"/>
      <w:lang w:eastAsia="ja-JP"/>
    </w:rPr>
  </w:style>
  <w:style w:type="paragraph" w:styleId="BodyTextIndent">
    <w:name w:val="Body Text Indent"/>
    <w:basedOn w:val="Normal"/>
    <w:link w:val="BodyTextIndentChar"/>
    <w:rsid w:val="00B656A2"/>
    <w:pPr>
      <w:spacing w:after="120"/>
      <w:ind w:left="283"/>
    </w:pPr>
  </w:style>
  <w:style w:type="character" w:customStyle="1" w:styleId="BodyTextIndentChar">
    <w:name w:val="Body Text Indent Char"/>
    <w:basedOn w:val="DefaultParagraphFont"/>
    <w:link w:val="BodyTextIndent"/>
    <w:rsid w:val="00B656A2"/>
    <w:rPr>
      <w:rFonts w:eastAsia="Times New Roman"/>
    </w:rPr>
  </w:style>
  <w:style w:type="paragraph" w:styleId="BodyTextFirstIndent2">
    <w:name w:val="Body Text First Indent 2"/>
    <w:basedOn w:val="BodyTextIndent"/>
    <w:link w:val="BodyTextFirstIndent2Char"/>
    <w:rsid w:val="00B656A2"/>
    <w:pPr>
      <w:spacing w:after="180"/>
      <w:ind w:left="360" w:firstLine="360"/>
    </w:pPr>
  </w:style>
  <w:style w:type="character" w:customStyle="1" w:styleId="BodyTextFirstIndent2Char">
    <w:name w:val="Body Text First Indent 2 Char"/>
    <w:basedOn w:val="BodyTextIndentChar"/>
    <w:link w:val="BodyTextFirstIndent2"/>
    <w:rsid w:val="00B656A2"/>
    <w:rPr>
      <w:rFonts w:eastAsia="Times New Roman"/>
    </w:rPr>
  </w:style>
  <w:style w:type="paragraph" w:styleId="BodyTextIndent2">
    <w:name w:val="Body Text Indent 2"/>
    <w:basedOn w:val="Normal"/>
    <w:link w:val="BodyTextIndent2Char"/>
    <w:rsid w:val="00B656A2"/>
    <w:pPr>
      <w:spacing w:after="120" w:line="480" w:lineRule="auto"/>
      <w:ind w:left="283"/>
    </w:pPr>
  </w:style>
  <w:style w:type="character" w:customStyle="1" w:styleId="BodyTextIndent2Char">
    <w:name w:val="Body Text Indent 2 Char"/>
    <w:basedOn w:val="DefaultParagraphFont"/>
    <w:link w:val="BodyTextIndent2"/>
    <w:rsid w:val="00B656A2"/>
    <w:rPr>
      <w:rFonts w:eastAsia="Times New Roman"/>
    </w:rPr>
  </w:style>
  <w:style w:type="paragraph" w:styleId="BodyTextIndent3">
    <w:name w:val="Body Text Indent 3"/>
    <w:basedOn w:val="Normal"/>
    <w:link w:val="BodyTextIndent3Char"/>
    <w:rsid w:val="00B656A2"/>
    <w:pPr>
      <w:spacing w:after="120"/>
      <w:ind w:left="283"/>
    </w:pPr>
    <w:rPr>
      <w:sz w:val="16"/>
      <w:szCs w:val="16"/>
    </w:rPr>
  </w:style>
  <w:style w:type="character" w:customStyle="1" w:styleId="BodyTextIndent3Char">
    <w:name w:val="Body Text Indent 3 Char"/>
    <w:basedOn w:val="DefaultParagraphFont"/>
    <w:link w:val="BodyTextIndent3"/>
    <w:rsid w:val="00B656A2"/>
    <w:rPr>
      <w:rFonts w:eastAsia="Times New Roman"/>
      <w:sz w:val="16"/>
      <w:szCs w:val="16"/>
    </w:rPr>
  </w:style>
  <w:style w:type="paragraph" w:styleId="Caption">
    <w:name w:val="caption"/>
    <w:basedOn w:val="Normal"/>
    <w:next w:val="Normal"/>
    <w:unhideWhenUsed/>
    <w:qFormat/>
    <w:rsid w:val="00B656A2"/>
    <w:pPr>
      <w:spacing w:after="200"/>
    </w:pPr>
    <w:rPr>
      <w:i/>
      <w:iCs/>
      <w:color w:val="44546A" w:themeColor="text2"/>
      <w:sz w:val="18"/>
      <w:szCs w:val="18"/>
    </w:rPr>
  </w:style>
  <w:style w:type="paragraph" w:styleId="Closing">
    <w:name w:val="Closing"/>
    <w:basedOn w:val="Normal"/>
    <w:link w:val="ClosingChar"/>
    <w:rsid w:val="00B656A2"/>
    <w:pPr>
      <w:spacing w:after="0"/>
      <w:ind w:left="4252"/>
    </w:pPr>
  </w:style>
  <w:style w:type="character" w:customStyle="1" w:styleId="ClosingChar">
    <w:name w:val="Closing Char"/>
    <w:basedOn w:val="DefaultParagraphFont"/>
    <w:link w:val="Closing"/>
    <w:rsid w:val="00B656A2"/>
    <w:rPr>
      <w:rFonts w:eastAsia="Times New Roman"/>
    </w:rPr>
  </w:style>
  <w:style w:type="paragraph" w:styleId="CommentText">
    <w:name w:val="annotation text"/>
    <w:basedOn w:val="Normal"/>
    <w:link w:val="CommentTextChar"/>
    <w:rsid w:val="00B656A2"/>
  </w:style>
  <w:style w:type="character" w:customStyle="1" w:styleId="CommentTextChar">
    <w:name w:val="Comment Text Char"/>
    <w:basedOn w:val="DefaultParagraphFont"/>
    <w:link w:val="CommentText"/>
    <w:rsid w:val="00B656A2"/>
    <w:rPr>
      <w:rFonts w:eastAsia="Times New Roman"/>
    </w:rPr>
  </w:style>
  <w:style w:type="paragraph" w:styleId="CommentSubject">
    <w:name w:val="annotation subject"/>
    <w:basedOn w:val="CommentText"/>
    <w:next w:val="CommentText"/>
    <w:link w:val="CommentSubjectChar"/>
    <w:rsid w:val="00B656A2"/>
    <w:rPr>
      <w:b/>
      <w:bCs/>
    </w:rPr>
  </w:style>
  <w:style w:type="character" w:customStyle="1" w:styleId="CommentSubjectChar">
    <w:name w:val="Comment Subject Char"/>
    <w:basedOn w:val="CommentTextChar"/>
    <w:link w:val="CommentSubject"/>
    <w:rsid w:val="00B656A2"/>
    <w:rPr>
      <w:rFonts w:eastAsia="Times New Roman"/>
      <w:b/>
      <w:bCs/>
    </w:rPr>
  </w:style>
  <w:style w:type="paragraph" w:styleId="Date">
    <w:name w:val="Date"/>
    <w:basedOn w:val="Normal"/>
    <w:next w:val="Normal"/>
    <w:link w:val="DateChar"/>
    <w:rsid w:val="00B656A2"/>
  </w:style>
  <w:style w:type="character" w:customStyle="1" w:styleId="DateChar">
    <w:name w:val="Date Char"/>
    <w:basedOn w:val="DefaultParagraphFont"/>
    <w:link w:val="Date"/>
    <w:rsid w:val="00B656A2"/>
    <w:rPr>
      <w:rFonts w:eastAsia="Times New Roman"/>
    </w:rPr>
  </w:style>
  <w:style w:type="paragraph" w:styleId="E-mailSignature">
    <w:name w:val="E-mail Signature"/>
    <w:basedOn w:val="Normal"/>
    <w:link w:val="E-mailSignatureChar"/>
    <w:rsid w:val="00B656A2"/>
    <w:pPr>
      <w:spacing w:after="0"/>
    </w:pPr>
  </w:style>
  <w:style w:type="character" w:customStyle="1" w:styleId="E-mailSignatureChar">
    <w:name w:val="E-mail Signature Char"/>
    <w:basedOn w:val="DefaultParagraphFont"/>
    <w:link w:val="E-mailSignature"/>
    <w:rsid w:val="00B656A2"/>
    <w:rPr>
      <w:rFonts w:eastAsia="Times New Roman"/>
    </w:rPr>
  </w:style>
  <w:style w:type="paragraph" w:styleId="EndnoteText">
    <w:name w:val="endnote text"/>
    <w:basedOn w:val="Normal"/>
    <w:link w:val="EndnoteTextChar"/>
    <w:rsid w:val="00B656A2"/>
    <w:pPr>
      <w:spacing w:after="0"/>
    </w:pPr>
  </w:style>
  <w:style w:type="character" w:customStyle="1" w:styleId="EndnoteTextChar">
    <w:name w:val="Endnote Text Char"/>
    <w:basedOn w:val="DefaultParagraphFont"/>
    <w:link w:val="EndnoteText"/>
    <w:rsid w:val="00B656A2"/>
    <w:rPr>
      <w:rFonts w:eastAsia="Times New Roman"/>
    </w:rPr>
  </w:style>
  <w:style w:type="paragraph" w:styleId="EnvelopeAddress">
    <w:name w:val="envelope address"/>
    <w:basedOn w:val="Normal"/>
    <w:rsid w:val="00B656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656A2"/>
    <w:pPr>
      <w:spacing w:after="0"/>
    </w:pPr>
    <w:rPr>
      <w:rFonts w:asciiTheme="majorHAnsi" w:eastAsiaTheme="majorEastAsia" w:hAnsiTheme="majorHAnsi" w:cstheme="majorBidi"/>
    </w:rPr>
  </w:style>
  <w:style w:type="paragraph" w:styleId="FootnoteText">
    <w:name w:val="footnote text"/>
    <w:basedOn w:val="Normal"/>
    <w:link w:val="FootnoteTextChar"/>
    <w:rsid w:val="00B656A2"/>
    <w:pPr>
      <w:spacing w:after="0"/>
    </w:pPr>
  </w:style>
  <w:style w:type="character" w:customStyle="1" w:styleId="FootnoteTextChar">
    <w:name w:val="Footnote Text Char"/>
    <w:basedOn w:val="DefaultParagraphFont"/>
    <w:link w:val="FootnoteText"/>
    <w:rsid w:val="00B656A2"/>
    <w:rPr>
      <w:rFonts w:eastAsia="Times New Roman"/>
    </w:rPr>
  </w:style>
  <w:style w:type="paragraph" w:styleId="HTMLAddress">
    <w:name w:val="HTML Address"/>
    <w:basedOn w:val="Normal"/>
    <w:link w:val="HTMLAddressChar"/>
    <w:rsid w:val="00B656A2"/>
    <w:pPr>
      <w:spacing w:after="0"/>
    </w:pPr>
    <w:rPr>
      <w:i/>
      <w:iCs/>
    </w:rPr>
  </w:style>
  <w:style w:type="character" w:customStyle="1" w:styleId="HTMLAddressChar">
    <w:name w:val="HTML Address Char"/>
    <w:basedOn w:val="DefaultParagraphFont"/>
    <w:link w:val="HTMLAddress"/>
    <w:rsid w:val="00B656A2"/>
    <w:rPr>
      <w:rFonts w:eastAsia="Times New Roman"/>
      <w:i/>
      <w:iCs/>
    </w:rPr>
  </w:style>
  <w:style w:type="paragraph" w:styleId="HTMLPreformatted">
    <w:name w:val="HTML Preformatted"/>
    <w:basedOn w:val="Normal"/>
    <w:link w:val="HTMLPreformattedChar"/>
    <w:rsid w:val="00B656A2"/>
    <w:pPr>
      <w:spacing w:after="0"/>
    </w:pPr>
    <w:rPr>
      <w:rFonts w:ascii="Consolas" w:hAnsi="Consolas"/>
    </w:rPr>
  </w:style>
  <w:style w:type="character" w:customStyle="1" w:styleId="HTMLPreformattedChar">
    <w:name w:val="HTML Preformatted Char"/>
    <w:basedOn w:val="DefaultParagraphFont"/>
    <w:link w:val="HTMLPreformatted"/>
    <w:rsid w:val="00B656A2"/>
    <w:rPr>
      <w:rFonts w:ascii="Consolas" w:eastAsia="Times New Roman" w:hAnsi="Consolas"/>
    </w:rPr>
  </w:style>
  <w:style w:type="paragraph" w:styleId="Index1">
    <w:name w:val="index 1"/>
    <w:basedOn w:val="Normal"/>
    <w:next w:val="Normal"/>
    <w:rsid w:val="00B656A2"/>
    <w:pPr>
      <w:spacing w:after="0"/>
      <w:ind w:left="200" w:hanging="200"/>
    </w:pPr>
  </w:style>
  <w:style w:type="paragraph" w:styleId="Index2">
    <w:name w:val="index 2"/>
    <w:basedOn w:val="Normal"/>
    <w:next w:val="Normal"/>
    <w:rsid w:val="00B656A2"/>
    <w:pPr>
      <w:spacing w:after="0"/>
      <w:ind w:left="400" w:hanging="200"/>
    </w:pPr>
  </w:style>
  <w:style w:type="paragraph" w:styleId="Index3">
    <w:name w:val="index 3"/>
    <w:basedOn w:val="Normal"/>
    <w:next w:val="Normal"/>
    <w:rsid w:val="00B656A2"/>
    <w:pPr>
      <w:spacing w:after="0"/>
      <w:ind w:left="600" w:hanging="200"/>
    </w:pPr>
  </w:style>
  <w:style w:type="paragraph" w:styleId="Index4">
    <w:name w:val="index 4"/>
    <w:basedOn w:val="Normal"/>
    <w:next w:val="Normal"/>
    <w:rsid w:val="00B656A2"/>
    <w:pPr>
      <w:spacing w:after="0"/>
      <w:ind w:left="800" w:hanging="200"/>
    </w:pPr>
  </w:style>
  <w:style w:type="paragraph" w:styleId="Index5">
    <w:name w:val="index 5"/>
    <w:basedOn w:val="Normal"/>
    <w:next w:val="Normal"/>
    <w:rsid w:val="00B656A2"/>
    <w:pPr>
      <w:spacing w:after="0"/>
      <w:ind w:left="1000" w:hanging="200"/>
    </w:pPr>
  </w:style>
  <w:style w:type="paragraph" w:styleId="Index6">
    <w:name w:val="index 6"/>
    <w:basedOn w:val="Normal"/>
    <w:next w:val="Normal"/>
    <w:rsid w:val="00B656A2"/>
    <w:pPr>
      <w:spacing w:after="0"/>
      <w:ind w:left="1200" w:hanging="200"/>
    </w:pPr>
  </w:style>
  <w:style w:type="paragraph" w:styleId="Index7">
    <w:name w:val="index 7"/>
    <w:basedOn w:val="Normal"/>
    <w:next w:val="Normal"/>
    <w:rsid w:val="00B656A2"/>
    <w:pPr>
      <w:spacing w:after="0"/>
      <w:ind w:left="1400" w:hanging="200"/>
    </w:pPr>
  </w:style>
  <w:style w:type="paragraph" w:styleId="Index8">
    <w:name w:val="index 8"/>
    <w:basedOn w:val="Normal"/>
    <w:next w:val="Normal"/>
    <w:rsid w:val="00B656A2"/>
    <w:pPr>
      <w:spacing w:after="0"/>
      <w:ind w:left="1600" w:hanging="200"/>
    </w:pPr>
  </w:style>
  <w:style w:type="paragraph" w:styleId="Index9">
    <w:name w:val="index 9"/>
    <w:basedOn w:val="Normal"/>
    <w:next w:val="Normal"/>
    <w:rsid w:val="00B656A2"/>
    <w:pPr>
      <w:spacing w:after="0"/>
      <w:ind w:left="1800" w:hanging="200"/>
    </w:pPr>
  </w:style>
  <w:style w:type="paragraph" w:styleId="IndexHeading">
    <w:name w:val="index heading"/>
    <w:basedOn w:val="Normal"/>
    <w:next w:val="Index1"/>
    <w:rsid w:val="00B656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656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656A2"/>
    <w:rPr>
      <w:rFonts w:eastAsia="Times New Roman"/>
      <w:i/>
      <w:iCs/>
      <w:color w:val="4472C4" w:themeColor="accent1"/>
    </w:rPr>
  </w:style>
  <w:style w:type="paragraph" w:styleId="ListBullet">
    <w:name w:val="List Bullet"/>
    <w:basedOn w:val="Normal"/>
    <w:rsid w:val="00B656A2"/>
    <w:pPr>
      <w:numPr>
        <w:numId w:val="10"/>
      </w:numPr>
      <w:contextualSpacing/>
    </w:pPr>
  </w:style>
  <w:style w:type="paragraph" w:styleId="ListBullet2">
    <w:name w:val="List Bullet 2"/>
    <w:basedOn w:val="Normal"/>
    <w:rsid w:val="00B656A2"/>
    <w:pPr>
      <w:numPr>
        <w:numId w:val="11"/>
      </w:numPr>
      <w:contextualSpacing/>
    </w:pPr>
  </w:style>
  <w:style w:type="paragraph" w:styleId="ListBullet3">
    <w:name w:val="List Bullet 3"/>
    <w:basedOn w:val="Normal"/>
    <w:rsid w:val="00B656A2"/>
    <w:pPr>
      <w:numPr>
        <w:numId w:val="12"/>
      </w:numPr>
      <w:contextualSpacing/>
    </w:pPr>
  </w:style>
  <w:style w:type="paragraph" w:styleId="ListBullet4">
    <w:name w:val="List Bullet 4"/>
    <w:basedOn w:val="Normal"/>
    <w:rsid w:val="00B656A2"/>
    <w:pPr>
      <w:numPr>
        <w:numId w:val="13"/>
      </w:numPr>
      <w:contextualSpacing/>
    </w:pPr>
  </w:style>
  <w:style w:type="paragraph" w:styleId="ListBullet5">
    <w:name w:val="List Bullet 5"/>
    <w:basedOn w:val="Normal"/>
    <w:rsid w:val="00B656A2"/>
    <w:pPr>
      <w:numPr>
        <w:numId w:val="14"/>
      </w:numPr>
      <w:contextualSpacing/>
    </w:pPr>
  </w:style>
  <w:style w:type="paragraph" w:styleId="ListContinue">
    <w:name w:val="List Continue"/>
    <w:basedOn w:val="Normal"/>
    <w:rsid w:val="00B656A2"/>
    <w:pPr>
      <w:spacing w:after="120"/>
      <w:ind w:left="283"/>
      <w:contextualSpacing/>
    </w:pPr>
  </w:style>
  <w:style w:type="paragraph" w:styleId="ListContinue2">
    <w:name w:val="List Continue 2"/>
    <w:basedOn w:val="Normal"/>
    <w:rsid w:val="00B656A2"/>
    <w:pPr>
      <w:spacing w:after="120"/>
      <w:ind w:left="566"/>
      <w:contextualSpacing/>
    </w:pPr>
  </w:style>
  <w:style w:type="paragraph" w:styleId="ListContinue3">
    <w:name w:val="List Continue 3"/>
    <w:basedOn w:val="Normal"/>
    <w:rsid w:val="00B656A2"/>
    <w:pPr>
      <w:spacing w:after="120"/>
      <w:ind w:left="849"/>
      <w:contextualSpacing/>
    </w:pPr>
  </w:style>
  <w:style w:type="paragraph" w:styleId="ListContinue4">
    <w:name w:val="List Continue 4"/>
    <w:basedOn w:val="Normal"/>
    <w:rsid w:val="00B656A2"/>
    <w:pPr>
      <w:spacing w:after="120"/>
      <w:ind w:left="1132"/>
      <w:contextualSpacing/>
    </w:pPr>
  </w:style>
  <w:style w:type="paragraph" w:styleId="ListContinue5">
    <w:name w:val="List Continue 5"/>
    <w:basedOn w:val="Normal"/>
    <w:rsid w:val="00B656A2"/>
    <w:pPr>
      <w:spacing w:after="120"/>
      <w:ind w:left="1415"/>
      <w:contextualSpacing/>
    </w:pPr>
  </w:style>
  <w:style w:type="paragraph" w:styleId="ListNumber">
    <w:name w:val="List Number"/>
    <w:basedOn w:val="Normal"/>
    <w:rsid w:val="00B656A2"/>
    <w:pPr>
      <w:numPr>
        <w:numId w:val="15"/>
      </w:numPr>
      <w:contextualSpacing/>
    </w:pPr>
  </w:style>
  <w:style w:type="paragraph" w:styleId="ListNumber2">
    <w:name w:val="List Number 2"/>
    <w:basedOn w:val="Normal"/>
    <w:rsid w:val="00B656A2"/>
    <w:pPr>
      <w:numPr>
        <w:numId w:val="16"/>
      </w:numPr>
      <w:contextualSpacing/>
    </w:pPr>
  </w:style>
  <w:style w:type="paragraph" w:styleId="ListNumber3">
    <w:name w:val="List Number 3"/>
    <w:basedOn w:val="Normal"/>
    <w:rsid w:val="00B656A2"/>
    <w:pPr>
      <w:numPr>
        <w:numId w:val="17"/>
      </w:numPr>
      <w:contextualSpacing/>
    </w:pPr>
  </w:style>
  <w:style w:type="paragraph" w:styleId="ListNumber4">
    <w:name w:val="List Number 4"/>
    <w:basedOn w:val="Normal"/>
    <w:rsid w:val="00B656A2"/>
    <w:pPr>
      <w:numPr>
        <w:numId w:val="18"/>
      </w:numPr>
      <w:contextualSpacing/>
    </w:pPr>
  </w:style>
  <w:style w:type="paragraph" w:styleId="ListNumber5">
    <w:name w:val="List Number 5"/>
    <w:basedOn w:val="Normal"/>
    <w:rsid w:val="00B656A2"/>
    <w:pPr>
      <w:numPr>
        <w:numId w:val="19"/>
      </w:numPr>
      <w:contextualSpacing/>
    </w:pPr>
  </w:style>
  <w:style w:type="paragraph" w:styleId="MacroText">
    <w:name w:val="macro"/>
    <w:link w:val="MacroTextChar"/>
    <w:rsid w:val="00B656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B656A2"/>
    <w:rPr>
      <w:rFonts w:ascii="Consolas" w:eastAsia="Times New Roman" w:hAnsi="Consolas"/>
    </w:rPr>
  </w:style>
  <w:style w:type="paragraph" w:styleId="MessageHeader">
    <w:name w:val="Message Header"/>
    <w:basedOn w:val="Normal"/>
    <w:link w:val="MessageHeaderChar"/>
    <w:rsid w:val="00B656A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656A2"/>
    <w:rPr>
      <w:rFonts w:asciiTheme="majorHAnsi" w:eastAsiaTheme="majorEastAsia" w:hAnsiTheme="majorHAnsi" w:cstheme="majorBidi"/>
      <w:sz w:val="24"/>
      <w:szCs w:val="24"/>
      <w:shd w:val="pct20" w:color="auto" w:fill="auto"/>
    </w:rPr>
  </w:style>
  <w:style w:type="paragraph" w:styleId="NoSpacing">
    <w:name w:val="No Spacing"/>
    <w:uiPriority w:val="1"/>
    <w:qFormat/>
    <w:rsid w:val="00B656A2"/>
    <w:pPr>
      <w:overflowPunct w:val="0"/>
      <w:autoSpaceDE w:val="0"/>
      <w:autoSpaceDN w:val="0"/>
      <w:adjustRightInd w:val="0"/>
      <w:textAlignment w:val="baseline"/>
    </w:pPr>
    <w:rPr>
      <w:rFonts w:eastAsia="Times New Roman"/>
    </w:rPr>
  </w:style>
  <w:style w:type="paragraph" w:styleId="NormalWeb">
    <w:name w:val="Normal (Web)"/>
    <w:basedOn w:val="Normal"/>
    <w:rsid w:val="00B656A2"/>
    <w:rPr>
      <w:sz w:val="24"/>
      <w:szCs w:val="24"/>
    </w:rPr>
  </w:style>
  <w:style w:type="paragraph" w:styleId="NormalIndent">
    <w:name w:val="Normal Indent"/>
    <w:basedOn w:val="Normal"/>
    <w:rsid w:val="00B656A2"/>
    <w:pPr>
      <w:ind w:left="720"/>
    </w:pPr>
  </w:style>
  <w:style w:type="paragraph" w:styleId="NoteHeading">
    <w:name w:val="Note Heading"/>
    <w:basedOn w:val="Normal"/>
    <w:next w:val="Normal"/>
    <w:link w:val="NoteHeadingChar"/>
    <w:rsid w:val="00B656A2"/>
    <w:pPr>
      <w:spacing w:after="0"/>
    </w:pPr>
  </w:style>
  <w:style w:type="character" w:customStyle="1" w:styleId="NoteHeadingChar">
    <w:name w:val="Note Heading Char"/>
    <w:basedOn w:val="DefaultParagraphFont"/>
    <w:link w:val="NoteHeading"/>
    <w:rsid w:val="00B656A2"/>
    <w:rPr>
      <w:rFonts w:eastAsia="Times New Roman"/>
    </w:rPr>
  </w:style>
  <w:style w:type="paragraph" w:styleId="PlainText">
    <w:name w:val="Plain Text"/>
    <w:basedOn w:val="Normal"/>
    <w:link w:val="PlainTextChar"/>
    <w:rsid w:val="00B656A2"/>
    <w:pPr>
      <w:spacing w:after="0"/>
    </w:pPr>
    <w:rPr>
      <w:rFonts w:ascii="Consolas" w:hAnsi="Consolas"/>
      <w:sz w:val="21"/>
      <w:szCs w:val="21"/>
    </w:rPr>
  </w:style>
  <w:style w:type="character" w:customStyle="1" w:styleId="PlainTextChar">
    <w:name w:val="Plain Text Char"/>
    <w:basedOn w:val="DefaultParagraphFont"/>
    <w:link w:val="PlainText"/>
    <w:rsid w:val="00B656A2"/>
    <w:rPr>
      <w:rFonts w:ascii="Consolas" w:eastAsia="Times New Roman" w:hAnsi="Consolas"/>
      <w:sz w:val="21"/>
      <w:szCs w:val="21"/>
    </w:rPr>
  </w:style>
  <w:style w:type="paragraph" w:styleId="Quote">
    <w:name w:val="Quote"/>
    <w:basedOn w:val="Normal"/>
    <w:next w:val="Normal"/>
    <w:link w:val="QuoteChar"/>
    <w:uiPriority w:val="29"/>
    <w:qFormat/>
    <w:rsid w:val="00B656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656A2"/>
    <w:rPr>
      <w:rFonts w:eastAsia="Times New Roman"/>
      <w:i/>
      <w:iCs/>
      <w:color w:val="404040" w:themeColor="text1" w:themeTint="BF"/>
    </w:rPr>
  </w:style>
  <w:style w:type="paragraph" w:styleId="Salutation">
    <w:name w:val="Salutation"/>
    <w:basedOn w:val="Normal"/>
    <w:next w:val="Normal"/>
    <w:link w:val="SalutationChar"/>
    <w:rsid w:val="00B656A2"/>
  </w:style>
  <w:style w:type="character" w:customStyle="1" w:styleId="SalutationChar">
    <w:name w:val="Salutation Char"/>
    <w:basedOn w:val="DefaultParagraphFont"/>
    <w:link w:val="Salutation"/>
    <w:rsid w:val="00B656A2"/>
    <w:rPr>
      <w:rFonts w:eastAsia="Times New Roman"/>
    </w:rPr>
  </w:style>
  <w:style w:type="paragraph" w:styleId="Signature">
    <w:name w:val="Signature"/>
    <w:basedOn w:val="Normal"/>
    <w:link w:val="SignatureChar"/>
    <w:rsid w:val="00B656A2"/>
    <w:pPr>
      <w:spacing w:after="0"/>
      <w:ind w:left="4252"/>
    </w:pPr>
  </w:style>
  <w:style w:type="character" w:customStyle="1" w:styleId="SignatureChar">
    <w:name w:val="Signature Char"/>
    <w:basedOn w:val="DefaultParagraphFont"/>
    <w:link w:val="Signature"/>
    <w:rsid w:val="00B656A2"/>
    <w:rPr>
      <w:rFonts w:eastAsia="Times New Roman"/>
    </w:rPr>
  </w:style>
  <w:style w:type="paragraph" w:styleId="Subtitle">
    <w:name w:val="Subtitle"/>
    <w:basedOn w:val="Normal"/>
    <w:next w:val="Normal"/>
    <w:link w:val="SubtitleChar"/>
    <w:qFormat/>
    <w:rsid w:val="00B656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656A2"/>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B656A2"/>
    <w:pPr>
      <w:spacing w:after="0"/>
      <w:ind w:left="200" w:hanging="200"/>
    </w:pPr>
  </w:style>
  <w:style w:type="paragraph" w:styleId="TableofFigures">
    <w:name w:val="table of figures"/>
    <w:basedOn w:val="Normal"/>
    <w:next w:val="Normal"/>
    <w:rsid w:val="00B656A2"/>
    <w:pPr>
      <w:spacing w:after="0"/>
    </w:pPr>
  </w:style>
  <w:style w:type="paragraph" w:styleId="Title">
    <w:name w:val="Title"/>
    <w:basedOn w:val="Normal"/>
    <w:next w:val="Normal"/>
    <w:link w:val="TitleChar"/>
    <w:qFormat/>
    <w:rsid w:val="00B656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656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B656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656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rsid w:val="001142E8"/>
    <w:rPr>
      <w:rFonts w:ascii="Arial" w:eastAsia="Times New Roman" w:hAnsi="Arial"/>
      <w:sz w:val="18"/>
    </w:rPr>
  </w:style>
  <w:style w:type="character" w:customStyle="1" w:styleId="ui-provider">
    <w:name w:val="ui-provider"/>
    <w:basedOn w:val="DefaultParagraphFont"/>
    <w:rsid w:val="001142E8"/>
  </w:style>
  <w:style w:type="paragraph" w:customStyle="1" w:styleId="HE">
    <w:name w:val="HE"/>
    <w:basedOn w:val="Normal"/>
    <w:rsid w:val="00D84809"/>
    <w:rPr>
      <w:b/>
      <w:color w:val="000000"/>
      <w:lang w:eastAsia="en-US"/>
    </w:rPr>
  </w:style>
  <w:style w:type="character" w:customStyle="1" w:styleId="EXCar">
    <w:name w:val="EX Car"/>
    <w:rsid w:val="00C44A0B"/>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package" Target="embeddings/Microsoft_Visio_Drawing3.vsdx"/><Relationship Id="rId39" Type="http://schemas.openxmlformats.org/officeDocument/2006/relationships/image" Target="media/image13.emf"/><Relationship Id="rId21" Type="http://schemas.openxmlformats.org/officeDocument/2006/relationships/image" Target="media/image4.emf"/><Relationship Id="rId34" Type="http://schemas.openxmlformats.org/officeDocument/2006/relationships/package" Target="embeddings/Microsoft_Word_Document3.docx"/><Relationship Id="rId42" Type="http://schemas.openxmlformats.org/officeDocument/2006/relationships/package" Target="embeddings/Microsoft_Visio_Drawing10.vsdx"/><Relationship Id="rId47" Type="http://schemas.openxmlformats.org/officeDocument/2006/relationships/oleObject" Target="embeddings/Microsoft_Visio_2003-2010_Drawing1.vsd"/><Relationship Id="rId50" Type="http://schemas.openxmlformats.org/officeDocument/2006/relationships/image" Target="media/image18.emf"/><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8.vsdx"/><Relationship Id="rId46"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package" Target="embeddings/Microsoft_Visio_Drawing.vsdx"/><Relationship Id="rId29" Type="http://schemas.openxmlformats.org/officeDocument/2006/relationships/image" Target="media/image8.emf"/><Relationship Id="rId41" Type="http://schemas.openxmlformats.org/officeDocument/2006/relationships/image" Target="media/image14.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2.vsdx"/><Relationship Id="rId32" Type="http://schemas.openxmlformats.org/officeDocument/2006/relationships/package" Target="embeddings/Microsoft_Word_Document2.docx"/><Relationship Id="rId37" Type="http://schemas.openxmlformats.org/officeDocument/2006/relationships/image" Target="media/image12.emf"/><Relationship Id="rId40" Type="http://schemas.openxmlformats.org/officeDocument/2006/relationships/package" Target="embeddings/Microsoft_Visio_Drawing9.vsdx"/><Relationship Id="rId45" Type="http://schemas.openxmlformats.org/officeDocument/2006/relationships/image" Target="media/image16.emf"/><Relationship Id="rId53"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Word_Document.docx"/><Relationship Id="rId36" Type="http://schemas.openxmlformats.org/officeDocument/2006/relationships/package" Target="embeddings/Microsoft_Visio_Drawing7.vsdx"/><Relationship Id="rId49" Type="http://schemas.openxmlformats.org/officeDocument/2006/relationships/oleObject" Target="embeddings/oleObject3.bin"/><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oleObject" Target="embeddings/Microsoft_Visio_2003-2010_Drawing.vsd"/><Relationship Id="rId52"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package" Target="embeddings/Microsoft_Visio_Drawing1.vsdx"/><Relationship Id="rId27" Type="http://schemas.openxmlformats.org/officeDocument/2006/relationships/image" Target="media/image7.emf"/><Relationship Id="rId30" Type="http://schemas.openxmlformats.org/officeDocument/2006/relationships/package" Target="embeddings/Microsoft_Word_Document1.doc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image" Target="media/image17.emf"/><Relationship Id="rId8" Type="http://schemas.openxmlformats.org/officeDocument/2006/relationships/endnotes" Target="endnotes.xml"/><Relationship Id="rId51" Type="http://schemas.openxmlformats.org/officeDocument/2006/relationships/package" Target="embeddings/Microsoft_Visio_Drawing12.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37</Pages>
  <Words>13221</Words>
  <Characters>63200</Characters>
  <Application>Microsoft Office Word</Application>
  <DocSecurity>0</DocSecurity>
  <Lines>1316</Lines>
  <Paragraphs>943</Paragraphs>
  <ScaleCrop>false</ScaleCrop>
  <HeadingPairs>
    <vt:vector size="2" baseType="variant">
      <vt:variant>
        <vt:lpstr>Title</vt:lpstr>
      </vt:variant>
      <vt:variant>
        <vt:i4>1</vt:i4>
      </vt:variant>
    </vt:vector>
  </HeadingPairs>
  <TitlesOfParts>
    <vt:vector size="1" baseType="lpstr">
      <vt:lpstr>3GPP TR 23.700-45</vt:lpstr>
    </vt:vector>
  </TitlesOfParts>
  <Company>ETSI</Company>
  <LinksUpToDate>false</LinksUpToDate>
  <CharactersWithSpaces>75478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23.700-45</dc:title>
  <dc:subject>Study on System aspects of 5G NR Femto (Release 19)</dc:subject>
  <dc:creator>MCC Support</dc:creator>
  <cp:keywords/>
  <dc:description/>
  <cp:lastModifiedBy>23.256_Rel-19_Clarification_Changes</cp:lastModifiedBy>
  <cp:revision>5</cp:revision>
  <cp:lastPrinted>2019-02-25T14:05:00Z</cp:lastPrinted>
  <dcterms:created xsi:type="dcterms:W3CDTF">2024-08-28T14:07:00Z</dcterms:created>
  <dcterms:modified xsi:type="dcterms:W3CDTF">2024-09-17T12:03:00Z</dcterms:modified>
</cp:coreProperties>
</file>