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E0F19" w:rsidRPr="00B7419E" w14:paraId="6BA7C3EE" w14:textId="77777777" w:rsidTr="00494EBA">
        <w:tc>
          <w:tcPr>
            <w:tcW w:w="10423" w:type="dxa"/>
            <w:gridSpan w:val="2"/>
          </w:tcPr>
          <w:p w14:paraId="0EABB0BC" w14:textId="1843BC0B" w:rsidR="00FE0F19" w:rsidRPr="00B7419E" w:rsidRDefault="00FE0F19" w:rsidP="00494EBA">
            <w:pPr>
              <w:pStyle w:val="ZA"/>
              <w:framePr w:w="0" w:hRule="auto" w:wrap="auto" w:vAnchor="margin" w:hAnchor="text" w:yAlign="inline"/>
            </w:pPr>
            <w:bookmarkStart w:id="0" w:name="page1"/>
            <w:r>
              <w:rPr>
                <w:sz w:val="64"/>
              </w:rPr>
              <w:t xml:space="preserve">3GPP TS </w:t>
            </w:r>
            <w:r>
              <w:rPr>
                <w:sz w:val="64"/>
                <w:lang w:eastAsia="zh-CN"/>
              </w:rPr>
              <w:t>23</w:t>
            </w:r>
            <w:r>
              <w:rPr>
                <w:sz w:val="64"/>
              </w:rPr>
              <w:t xml:space="preserve">.204 </w:t>
            </w:r>
            <w:r>
              <w:t>V</w:t>
            </w:r>
            <w:r w:rsidR="00EE078C">
              <w:t>1</w:t>
            </w:r>
            <w:r w:rsidR="00040F71">
              <w:t>9</w:t>
            </w:r>
            <w:r w:rsidR="00EE078C">
              <w:t>.0.0</w:t>
            </w:r>
            <w:r>
              <w:t xml:space="preserve"> </w:t>
            </w:r>
            <w:r>
              <w:rPr>
                <w:sz w:val="32"/>
              </w:rPr>
              <w:t>(</w:t>
            </w:r>
            <w:r w:rsidR="00EE078C">
              <w:rPr>
                <w:sz w:val="32"/>
              </w:rPr>
              <w:t>2024-0</w:t>
            </w:r>
            <w:r w:rsidR="00040F71">
              <w:rPr>
                <w:sz w:val="32"/>
              </w:rPr>
              <w:t>9</w:t>
            </w:r>
            <w:r>
              <w:rPr>
                <w:sz w:val="32"/>
              </w:rPr>
              <w:t>)</w:t>
            </w:r>
          </w:p>
        </w:tc>
      </w:tr>
      <w:tr w:rsidR="00FE0F19" w:rsidRPr="00B7419E" w14:paraId="1440829D" w14:textId="77777777" w:rsidTr="00494EBA">
        <w:trPr>
          <w:trHeight w:hRule="exact" w:val="1134"/>
        </w:trPr>
        <w:tc>
          <w:tcPr>
            <w:tcW w:w="10423" w:type="dxa"/>
            <w:gridSpan w:val="2"/>
          </w:tcPr>
          <w:p w14:paraId="1E14850A" w14:textId="77777777" w:rsidR="00FE0F19" w:rsidRPr="00B7419E" w:rsidRDefault="00FE0F19" w:rsidP="0073345F">
            <w:pPr>
              <w:pStyle w:val="TAR"/>
            </w:pPr>
            <w:r>
              <w:t>Technical Specification</w:t>
            </w:r>
          </w:p>
        </w:tc>
      </w:tr>
      <w:tr w:rsidR="00FE0F19" w:rsidRPr="00B7419E" w14:paraId="6663ABE4" w14:textId="77777777" w:rsidTr="00494EBA">
        <w:trPr>
          <w:trHeight w:hRule="exact" w:val="3685"/>
        </w:trPr>
        <w:tc>
          <w:tcPr>
            <w:tcW w:w="10423" w:type="dxa"/>
            <w:gridSpan w:val="2"/>
          </w:tcPr>
          <w:p w14:paraId="09DF7A6F" w14:textId="77777777" w:rsidR="00FE0F19" w:rsidRDefault="00FE0F19" w:rsidP="0073345F">
            <w:pPr>
              <w:pStyle w:val="ZT"/>
              <w:framePr w:wrap="auto" w:hAnchor="text" w:yAlign="inline"/>
            </w:pPr>
            <w:r>
              <w:t>3rd Generation Partnership Project;</w:t>
            </w:r>
          </w:p>
          <w:p w14:paraId="5D68AD0B" w14:textId="77777777" w:rsidR="00FE0F19" w:rsidRDefault="00FE0F19" w:rsidP="0073345F">
            <w:pPr>
              <w:pStyle w:val="ZT"/>
              <w:framePr w:wrap="auto" w:hAnchor="text" w:yAlign="inline"/>
            </w:pPr>
            <w:r>
              <w:t>Technical Specification Group Services and System Aspects;</w:t>
            </w:r>
          </w:p>
          <w:p w14:paraId="13C36C18" w14:textId="77777777" w:rsidR="00FE0F19" w:rsidRDefault="00FE0F19" w:rsidP="0073345F">
            <w:pPr>
              <w:pStyle w:val="ZT"/>
              <w:framePr w:wrap="auto" w:hAnchor="text" w:yAlign="inline"/>
            </w:pPr>
            <w:r>
              <w:t xml:space="preserve">Support of Short Message Service (SMS) </w:t>
            </w:r>
            <w:r>
              <w:br/>
              <w:t>over generic 3GPP Internet Protocol (IP) access;</w:t>
            </w:r>
          </w:p>
          <w:p w14:paraId="4B169A2D" w14:textId="77777777" w:rsidR="00FE0F19" w:rsidRDefault="00FE0F19" w:rsidP="0073345F">
            <w:pPr>
              <w:pStyle w:val="ZT"/>
              <w:framePr w:wrap="auto" w:hAnchor="text" w:yAlign="inline"/>
            </w:pPr>
            <w:r>
              <w:t>Stage 2</w:t>
            </w:r>
          </w:p>
          <w:p w14:paraId="3D2598CC" w14:textId="7991C025" w:rsidR="00FE0F19" w:rsidRPr="00B7419E" w:rsidRDefault="00FE0F19" w:rsidP="0073345F">
            <w:pPr>
              <w:pStyle w:val="ZT"/>
              <w:framePr w:wrap="auto" w:hAnchor="text" w:yAlign="inline"/>
              <w:rPr>
                <w:i/>
                <w:sz w:val="28"/>
              </w:rPr>
            </w:pPr>
            <w:r>
              <w:t>(</w:t>
            </w:r>
            <w:r>
              <w:rPr>
                <w:rStyle w:val="ZGSM"/>
              </w:rPr>
              <w:t>Release</w:t>
            </w:r>
            <w:r w:rsidR="00EE078C">
              <w:rPr>
                <w:rStyle w:val="ZGSM"/>
              </w:rPr>
              <w:t xml:space="preserve"> 1</w:t>
            </w:r>
            <w:r w:rsidR="00040F71">
              <w:rPr>
                <w:rStyle w:val="ZGSM"/>
              </w:rPr>
              <w:t>9</w:t>
            </w:r>
            <w:r>
              <w:t>)</w:t>
            </w:r>
          </w:p>
        </w:tc>
      </w:tr>
      <w:tr w:rsidR="00FE0F19" w:rsidRPr="00B7419E" w14:paraId="048F8615" w14:textId="77777777" w:rsidTr="00494EBA">
        <w:tc>
          <w:tcPr>
            <w:tcW w:w="10423" w:type="dxa"/>
            <w:gridSpan w:val="2"/>
          </w:tcPr>
          <w:p w14:paraId="18C6253E" w14:textId="77777777" w:rsidR="00FE0F19" w:rsidRPr="00B7419E" w:rsidRDefault="00FE0F19" w:rsidP="0073345F">
            <w:pPr>
              <w:pStyle w:val="FP"/>
            </w:pPr>
          </w:p>
        </w:tc>
      </w:tr>
      <w:bookmarkStart w:id="1" w:name="_MON_1684549432"/>
      <w:bookmarkEnd w:id="1"/>
      <w:tr w:rsidR="00FE0F19" w:rsidRPr="00B7419E" w14:paraId="7082E50D" w14:textId="77777777" w:rsidTr="00494EBA">
        <w:trPr>
          <w:trHeight w:hRule="exact" w:val="1531"/>
        </w:trPr>
        <w:tc>
          <w:tcPr>
            <w:tcW w:w="4883" w:type="dxa"/>
          </w:tcPr>
          <w:p w14:paraId="11177CD8" w14:textId="613542F3" w:rsidR="00FE0F19" w:rsidRPr="00B7419E" w:rsidRDefault="00D76C7D" w:rsidP="0073345F">
            <w:pPr>
              <w:rPr>
                <w:i/>
              </w:rPr>
            </w:pPr>
            <w:r w:rsidRPr="00D76C7D">
              <w:rPr>
                <w:i/>
                <w:noProof/>
              </w:rPr>
              <w:object w:dxaOrig="2026" w:dyaOrig="1251" w14:anchorId="61CF1A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88173276" r:id="rId8"/>
              </w:object>
            </w:r>
          </w:p>
        </w:tc>
        <w:bookmarkStart w:id="2" w:name="_MON_1710316168"/>
        <w:bookmarkEnd w:id="2"/>
        <w:tc>
          <w:tcPr>
            <w:tcW w:w="5540" w:type="dxa"/>
          </w:tcPr>
          <w:p w14:paraId="4D1D1A33" w14:textId="4FCACCAB" w:rsidR="00FE0F19" w:rsidRPr="00B7419E" w:rsidRDefault="00D16CE3" w:rsidP="0073345F">
            <w:pPr>
              <w:jc w:val="right"/>
            </w:pPr>
            <w:r>
              <w:rPr>
                <w:noProof/>
              </w:rPr>
              <w:object w:dxaOrig="2126" w:dyaOrig="1243" w14:anchorId="1B34B32F">
                <v:shape id="_x0000_i1026" type="#_x0000_t75" style="width:128.35pt;height:75.15pt" o:ole="">
                  <v:imagedata r:id="rId9" o:title=""/>
                </v:shape>
                <o:OLEObject Type="Embed" ProgID="Word.Picture.8" ShapeID="_x0000_i1026" DrawAspect="Content" ObjectID="_1788173277" r:id="rId10"/>
              </w:object>
            </w:r>
          </w:p>
        </w:tc>
      </w:tr>
      <w:tr w:rsidR="00FE0F19" w:rsidRPr="00B7419E" w14:paraId="78B23743" w14:textId="77777777" w:rsidTr="00494EBA">
        <w:trPr>
          <w:trHeight w:hRule="exact" w:val="5783"/>
        </w:trPr>
        <w:tc>
          <w:tcPr>
            <w:tcW w:w="10423" w:type="dxa"/>
            <w:gridSpan w:val="2"/>
          </w:tcPr>
          <w:p w14:paraId="689A0B59" w14:textId="77777777" w:rsidR="00FE0F19" w:rsidRPr="00B7419E" w:rsidRDefault="00FE0F19" w:rsidP="0073345F">
            <w:pPr>
              <w:pStyle w:val="FP"/>
              <w:rPr>
                <w:b/>
              </w:rPr>
            </w:pPr>
          </w:p>
        </w:tc>
      </w:tr>
      <w:tr w:rsidR="00FE0F19" w:rsidRPr="00B7419E" w14:paraId="1EAF3541" w14:textId="77777777" w:rsidTr="00494EBA">
        <w:trPr>
          <w:trHeight w:hRule="exact" w:val="964"/>
        </w:trPr>
        <w:tc>
          <w:tcPr>
            <w:tcW w:w="10423" w:type="dxa"/>
            <w:gridSpan w:val="2"/>
          </w:tcPr>
          <w:p w14:paraId="67FEEEB0" w14:textId="77777777" w:rsidR="00FE0F19" w:rsidRPr="00B7419E" w:rsidRDefault="00FE0F19" w:rsidP="0073345F">
            <w:pPr>
              <w:rPr>
                <w:sz w:val="16"/>
              </w:rPr>
            </w:pPr>
            <w:bookmarkStart w:id="3" w:name="warningNotice"/>
            <w:r w:rsidRPr="00B7419E">
              <w:rPr>
                <w:sz w:val="16"/>
              </w:rPr>
              <w:t>The present document has been developed within the 3rd Generation Partnership Project (3GPP</w:t>
            </w:r>
            <w:r w:rsidRPr="00B7419E">
              <w:rPr>
                <w:sz w:val="16"/>
                <w:vertAlign w:val="superscript"/>
              </w:rPr>
              <w:t xml:space="preserve"> TM</w:t>
            </w:r>
            <w:r w:rsidRPr="00B7419E">
              <w:rPr>
                <w:sz w:val="16"/>
              </w:rPr>
              <w:t>) and may be further elaborated for the purposes of 3GPP.</w:t>
            </w:r>
            <w:r w:rsidRPr="00B7419E">
              <w:rPr>
                <w:sz w:val="16"/>
              </w:rPr>
              <w:br/>
              <w:t>The present document has not been subject to any approval process by the 3GPP</w:t>
            </w:r>
            <w:r w:rsidRPr="00B7419E">
              <w:rPr>
                <w:sz w:val="16"/>
                <w:vertAlign w:val="superscript"/>
              </w:rPr>
              <w:t xml:space="preserve"> </w:t>
            </w:r>
            <w:r w:rsidRPr="00B7419E">
              <w:rPr>
                <w:sz w:val="16"/>
              </w:rPr>
              <w:t>Organizational Partners and shall not be implemented.</w:t>
            </w:r>
            <w:r w:rsidRPr="00B7419E">
              <w:rPr>
                <w:sz w:val="16"/>
              </w:rPr>
              <w:br/>
              <w:t>This Specification is provided for future development work within 3GPP</w:t>
            </w:r>
            <w:r w:rsidRPr="00B7419E">
              <w:rPr>
                <w:sz w:val="16"/>
                <w:vertAlign w:val="superscript"/>
              </w:rPr>
              <w:t xml:space="preserve"> </w:t>
            </w:r>
            <w:r w:rsidRPr="00B7419E">
              <w:rPr>
                <w:sz w:val="16"/>
              </w:rPr>
              <w:t>only. The Organizational Partners accept no liability for any use of this Specification.</w:t>
            </w:r>
            <w:r w:rsidRPr="00B7419E">
              <w:rPr>
                <w:sz w:val="16"/>
              </w:rPr>
              <w:br/>
              <w:t>Specifications and Reports for implementation of the 3GPP</w:t>
            </w:r>
            <w:r w:rsidRPr="00B7419E">
              <w:rPr>
                <w:sz w:val="16"/>
                <w:vertAlign w:val="superscript"/>
              </w:rPr>
              <w:t xml:space="preserve"> TM</w:t>
            </w:r>
            <w:r w:rsidRPr="00B7419E">
              <w:rPr>
                <w:sz w:val="16"/>
              </w:rPr>
              <w:t xml:space="preserve"> system should be obtained via the 3GPP Organizational Partners' Publications Offices.</w:t>
            </w:r>
            <w:bookmarkEnd w:id="3"/>
          </w:p>
          <w:p w14:paraId="3A17BEC3" w14:textId="77777777" w:rsidR="00FE0F19" w:rsidRPr="00B7419E" w:rsidRDefault="00FE0F19" w:rsidP="0073345F">
            <w:pPr>
              <w:pStyle w:val="ZV"/>
              <w:framePr w:w="0" w:wrap="auto" w:vAnchor="margin" w:hAnchor="text" w:yAlign="inline"/>
            </w:pPr>
          </w:p>
          <w:p w14:paraId="3BFE1D1A" w14:textId="77777777" w:rsidR="00FE0F19" w:rsidRPr="00B7419E" w:rsidRDefault="00FE0F19" w:rsidP="0073345F">
            <w:pPr>
              <w:rPr>
                <w:sz w:val="16"/>
              </w:rPr>
            </w:pPr>
          </w:p>
        </w:tc>
      </w:tr>
      <w:bookmarkEnd w:id="0"/>
    </w:tbl>
    <w:p w14:paraId="429ACB0A" w14:textId="77777777" w:rsidR="00FE0F19" w:rsidRPr="00B7419E" w:rsidRDefault="00FE0F19" w:rsidP="00FE0F19">
      <w:pPr>
        <w:sectPr w:rsidR="00FE0F19" w:rsidRPr="00B7419E" w:rsidSect="004104E5">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E0F19" w:rsidRPr="00B7419E" w14:paraId="1A861987" w14:textId="77777777" w:rsidTr="0073345F">
        <w:trPr>
          <w:cantSplit/>
          <w:trHeight w:hRule="exact" w:val="5669"/>
        </w:trPr>
        <w:tc>
          <w:tcPr>
            <w:tcW w:w="10423" w:type="dxa"/>
            <w:shd w:val="clear" w:color="auto" w:fill="auto"/>
          </w:tcPr>
          <w:p w14:paraId="476C22F6" w14:textId="77777777" w:rsidR="00FE0F19" w:rsidRPr="00B7419E" w:rsidRDefault="00FE0F19" w:rsidP="0073345F">
            <w:pPr>
              <w:pStyle w:val="FP"/>
            </w:pPr>
            <w:bookmarkStart w:id="4" w:name="page2"/>
          </w:p>
        </w:tc>
      </w:tr>
      <w:tr w:rsidR="00FE0F19" w:rsidRPr="00B7419E" w14:paraId="3FFAF13A" w14:textId="77777777" w:rsidTr="0073345F">
        <w:trPr>
          <w:cantSplit/>
          <w:trHeight w:hRule="exact" w:val="5386"/>
        </w:trPr>
        <w:tc>
          <w:tcPr>
            <w:tcW w:w="10423" w:type="dxa"/>
            <w:shd w:val="clear" w:color="auto" w:fill="auto"/>
          </w:tcPr>
          <w:p w14:paraId="258E0193" w14:textId="77777777" w:rsidR="00FE0F19" w:rsidRPr="00B7419E" w:rsidRDefault="00FE0F19" w:rsidP="0073345F">
            <w:pPr>
              <w:pStyle w:val="FP"/>
              <w:spacing w:after="240"/>
              <w:ind w:left="2835" w:right="2835"/>
              <w:jc w:val="center"/>
              <w:rPr>
                <w:rFonts w:ascii="Arial" w:hAnsi="Arial"/>
                <w:b/>
                <w:i/>
                <w:noProof/>
              </w:rPr>
            </w:pPr>
            <w:bookmarkStart w:id="5" w:name="coords3gpp"/>
            <w:r w:rsidRPr="00B7419E">
              <w:rPr>
                <w:rFonts w:ascii="Arial" w:hAnsi="Arial"/>
                <w:b/>
                <w:i/>
                <w:noProof/>
              </w:rPr>
              <w:t>3GPP</w:t>
            </w:r>
          </w:p>
          <w:p w14:paraId="53DF1A5A" w14:textId="77777777" w:rsidR="00FE0F19" w:rsidRPr="00B7419E" w:rsidRDefault="00FE0F19" w:rsidP="0073345F">
            <w:pPr>
              <w:pStyle w:val="FP"/>
              <w:pBdr>
                <w:bottom w:val="single" w:sz="6" w:space="1" w:color="auto"/>
              </w:pBdr>
              <w:ind w:left="2835" w:right="2835"/>
              <w:jc w:val="center"/>
              <w:rPr>
                <w:noProof/>
              </w:rPr>
            </w:pPr>
            <w:r w:rsidRPr="00B7419E">
              <w:rPr>
                <w:noProof/>
              </w:rPr>
              <w:t>Postal address</w:t>
            </w:r>
          </w:p>
          <w:p w14:paraId="3102C025" w14:textId="77777777" w:rsidR="00FE0F19" w:rsidRPr="00B7419E" w:rsidRDefault="00FE0F19" w:rsidP="0073345F">
            <w:pPr>
              <w:pStyle w:val="FP"/>
              <w:ind w:left="2835" w:right="2835"/>
              <w:jc w:val="center"/>
              <w:rPr>
                <w:rFonts w:ascii="Arial" w:hAnsi="Arial"/>
                <w:noProof/>
                <w:sz w:val="18"/>
              </w:rPr>
            </w:pPr>
          </w:p>
          <w:p w14:paraId="51920FED"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3GPP support office address</w:t>
            </w:r>
          </w:p>
          <w:p w14:paraId="6B79D1AF"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650 Route des Lucioles - Sophia Antipolis</w:t>
            </w:r>
          </w:p>
          <w:p w14:paraId="3B6E1791"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Valbonne - FRANCE</w:t>
            </w:r>
          </w:p>
          <w:p w14:paraId="098AEC39" w14:textId="77777777" w:rsidR="00FE0F19" w:rsidRPr="00B7419E" w:rsidRDefault="00FE0F19" w:rsidP="0073345F">
            <w:pPr>
              <w:pStyle w:val="FP"/>
              <w:spacing w:after="20"/>
              <w:ind w:left="2835" w:right="2835"/>
              <w:jc w:val="center"/>
              <w:rPr>
                <w:rFonts w:ascii="Arial" w:hAnsi="Arial"/>
                <w:noProof/>
                <w:sz w:val="18"/>
              </w:rPr>
            </w:pPr>
            <w:r w:rsidRPr="00B7419E">
              <w:rPr>
                <w:rFonts w:ascii="Arial" w:hAnsi="Arial"/>
                <w:noProof/>
                <w:sz w:val="18"/>
              </w:rPr>
              <w:t>Tel.: +33 4 92 94 42 00 Fax: +33 4 93 65 47 16</w:t>
            </w:r>
          </w:p>
          <w:p w14:paraId="3194F251"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Internet</w:t>
            </w:r>
          </w:p>
          <w:p w14:paraId="3A20DC53" w14:textId="77777777" w:rsidR="00FE0F19" w:rsidRPr="00B7419E" w:rsidRDefault="00FE0F19" w:rsidP="0073345F">
            <w:pPr>
              <w:pStyle w:val="FP"/>
              <w:ind w:left="2835" w:right="2835"/>
              <w:jc w:val="center"/>
              <w:rPr>
                <w:rFonts w:ascii="Arial" w:hAnsi="Arial"/>
                <w:noProof/>
                <w:sz w:val="18"/>
              </w:rPr>
            </w:pPr>
            <w:r w:rsidRPr="00B7419E">
              <w:rPr>
                <w:rFonts w:ascii="Arial" w:hAnsi="Arial"/>
                <w:noProof/>
                <w:sz w:val="18"/>
              </w:rPr>
              <w:t>http://www.3gpp.org</w:t>
            </w:r>
            <w:bookmarkEnd w:id="5"/>
          </w:p>
          <w:p w14:paraId="19B14042" w14:textId="77777777" w:rsidR="00FE0F19" w:rsidRPr="00B7419E" w:rsidRDefault="00FE0F19" w:rsidP="0073345F">
            <w:pPr>
              <w:rPr>
                <w:noProof/>
              </w:rPr>
            </w:pPr>
          </w:p>
        </w:tc>
      </w:tr>
      <w:tr w:rsidR="00FE0F19" w:rsidRPr="00B7419E" w14:paraId="555193E2" w14:textId="77777777" w:rsidTr="0073345F">
        <w:trPr>
          <w:cantSplit/>
        </w:trPr>
        <w:tc>
          <w:tcPr>
            <w:tcW w:w="10423" w:type="dxa"/>
            <w:shd w:val="clear" w:color="auto" w:fill="auto"/>
            <w:vAlign w:val="bottom"/>
          </w:tcPr>
          <w:p w14:paraId="19052254" w14:textId="77777777" w:rsidR="00FE0F19" w:rsidRPr="00B7419E" w:rsidRDefault="00FE0F19" w:rsidP="0073345F">
            <w:pPr>
              <w:pStyle w:val="FP"/>
              <w:pBdr>
                <w:bottom w:val="single" w:sz="6" w:space="1" w:color="auto"/>
              </w:pBdr>
              <w:spacing w:after="240"/>
              <w:jc w:val="center"/>
              <w:rPr>
                <w:rFonts w:ascii="Arial" w:hAnsi="Arial"/>
                <w:b/>
                <w:i/>
                <w:noProof/>
              </w:rPr>
            </w:pPr>
            <w:bookmarkStart w:id="6" w:name="copyrightNotification"/>
            <w:r w:rsidRPr="00B7419E">
              <w:rPr>
                <w:rFonts w:ascii="Arial" w:hAnsi="Arial"/>
                <w:b/>
                <w:i/>
                <w:noProof/>
              </w:rPr>
              <w:t>Copyright Notification</w:t>
            </w:r>
          </w:p>
          <w:p w14:paraId="7502A556" w14:textId="77777777" w:rsidR="00FE0F19" w:rsidRPr="00B7419E" w:rsidRDefault="00FE0F19" w:rsidP="0073345F">
            <w:pPr>
              <w:pStyle w:val="FP"/>
              <w:jc w:val="center"/>
              <w:rPr>
                <w:noProof/>
              </w:rPr>
            </w:pPr>
            <w:r w:rsidRPr="00B7419E">
              <w:rPr>
                <w:noProof/>
              </w:rPr>
              <w:t>No part may be reproduced except as authorized by written permission.</w:t>
            </w:r>
            <w:r w:rsidRPr="00B7419E">
              <w:rPr>
                <w:noProof/>
              </w:rPr>
              <w:br/>
              <w:t>The copyright and the foregoing restriction extend to reproduction in all media.</w:t>
            </w:r>
          </w:p>
          <w:p w14:paraId="018DD69F" w14:textId="77777777" w:rsidR="00FE0F19" w:rsidRPr="00B7419E" w:rsidRDefault="00FE0F19" w:rsidP="0073345F">
            <w:pPr>
              <w:pStyle w:val="FP"/>
              <w:jc w:val="center"/>
              <w:rPr>
                <w:noProof/>
              </w:rPr>
            </w:pPr>
          </w:p>
          <w:p w14:paraId="396F4756" w14:textId="3C663737" w:rsidR="00FE0F19" w:rsidRPr="00B7419E" w:rsidRDefault="00FE0F19" w:rsidP="0073345F">
            <w:pPr>
              <w:pStyle w:val="FP"/>
              <w:jc w:val="center"/>
              <w:rPr>
                <w:noProof/>
                <w:sz w:val="18"/>
              </w:rPr>
            </w:pPr>
            <w:r w:rsidRPr="00B7419E">
              <w:rPr>
                <w:noProof/>
                <w:sz w:val="18"/>
              </w:rPr>
              <w:t>©</w:t>
            </w:r>
            <w:r w:rsidR="00EE078C">
              <w:rPr>
                <w:noProof/>
                <w:sz w:val="18"/>
              </w:rPr>
              <w:t xml:space="preserve"> 2024</w:t>
            </w:r>
            <w:r w:rsidRPr="00B7419E">
              <w:rPr>
                <w:noProof/>
                <w:sz w:val="18"/>
              </w:rPr>
              <w:t>, 3GPP Organizational Partners (ARIB, ATIS, CCSA, ETSI, TSDSI, TTA, TTC).</w:t>
            </w:r>
            <w:bookmarkStart w:id="7" w:name="copyrightaddon"/>
            <w:bookmarkEnd w:id="7"/>
          </w:p>
          <w:p w14:paraId="7D108335" w14:textId="77777777" w:rsidR="00FE0F19" w:rsidRPr="00B7419E" w:rsidRDefault="00FE0F19" w:rsidP="0073345F">
            <w:pPr>
              <w:pStyle w:val="FP"/>
              <w:jc w:val="center"/>
              <w:rPr>
                <w:noProof/>
                <w:sz w:val="18"/>
              </w:rPr>
            </w:pPr>
            <w:r w:rsidRPr="00B7419E">
              <w:rPr>
                <w:noProof/>
                <w:sz w:val="18"/>
              </w:rPr>
              <w:t>All rights reserved.</w:t>
            </w:r>
          </w:p>
          <w:p w14:paraId="7D86932B" w14:textId="77777777" w:rsidR="00FE0F19" w:rsidRPr="00B7419E" w:rsidRDefault="00FE0F19" w:rsidP="0073345F">
            <w:pPr>
              <w:pStyle w:val="FP"/>
              <w:rPr>
                <w:noProof/>
                <w:sz w:val="18"/>
              </w:rPr>
            </w:pPr>
          </w:p>
          <w:p w14:paraId="2EC8CFD5" w14:textId="77777777" w:rsidR="00FE0F19" w:rsidRPr="00B7419E" w:rsidRDefault="00FE0F19" w:rsidP="0073345F">
            <w:pPr>
              <w:pStyle w:val="FP"/>
              <w:rPr>
                <w:noProof/>
                <w:sz w:val="18"/>
              </w:rPr>
            </w:pPr>
            <w:r w:rsidRPr="00B7419E">
              <w:rPr>
                <w:noProof/>
                <w:sz w:val="18"/>
              </w:rPr>
              <w:t>UMTS™ is a Trade Mark of ETSI registered for the benefit of its members</w:t>
            </w:r>
          </w:p>
          <w:p w14:paraId="68D9F7EB" w14:textId="77777777" w:rsidR="00FE0F19" w:rsidRPr="00B7419E" w:rsidRDefault="00FE0F19" w:rsidP="0073345F">
            <w:pPr>
              <w:pStyle w:val="FP"/>
              <w:rPr>
                <w:noProof/>
                <w:sz w:val="18"/>
              </w:rPr>
            </w:pPr>
            <w:r w:rsidRPr="00B7419E">
              <w:rPr>
                <w:noProof/>
                <w:sz w:val="18"/>
              </w:rPr>
              <w:t>3GPP™ is a Trade Mark of ETSI registered for the benefit of its Members and of the 3GPP Organizational Partners</w:t>
            </w:r>
            <w:r w:rsidRPr="00B7419E">
              <w:rPr>
                <w:noProof/>
                <w:sz w:val="18"/>
              </w:rPr>
              <w:br/>
              <w:t>LTE™ is a Trade Mark of ETSI registered for the benefit of its Members and of the 3GPP Organizational Partners</w:t>
            </w:r>
          </w:p>
          <w:p w14:paraId="0D08CE89" w14:textId="77777777" w:rsidR="00FE0F19" w:rsidRPr="00B7419E" w:rsidRDefault="00FE0F19" w:rsidP="0073345F">
            <w:pPr>
              <w:pStyle w:val="FP"/>
              <w:rPr>
                <w:noProof/>
                <w:sz w:val="18"/>
              </w:rPr>
            </w:pPr>
            <w:r w:rsidRPr="00B7419E">
              <w:rPr>
                <w:noProof/>
                <w:sz w:val="18"/>
              </w:rPr>
              <w:t>GSM® and the GSM logo are registered and owned by the GSM Association</w:t>
            </w:r>
            <w:bookmarkEnd w:id="6"/>
          </w:p>
          <w:p w14:paraId="25E82148" w14:textId="77777777" w:rsidR="00FE0F19" w:rsidRPr="00B7419E" w:rsidRDefault="00FE0F19" w:rsidP="0073345F"/>
        </w:tc>
      </w:tr>
      <w:bookmarkEnd w:id="4"/>
    </w:tbl>
    <w:p w14:paraId="4E052F7F" w14:textId="35A31EF1" w:rsidR="00985565" w:rsidRDefault="00FE0F19" w:rsidP="001272F9">
      <w:pPr>
        <w:pStyle w:val="TT"/>
      </w:pPr>
      <w:r w:rsidRPr="00B7419E">
        <w:br w:type="page"/>
      </w:r>
      <w:r w:rsidR="00985565">
        <w:lastRenderedPageBreak/>
        <w:t>Contents</w:t>
      </w:r>
    </w:p>
    <w:p w14:paraId="06054439" w14:textId="6E5F6D4E" w:rsidR="00F116BC" w:rsidRDefault="00DC0173">
      <w:pPr>
        <w:pStyle w:val="TOC1"/>
        <w:rPr>
          <w:rFonts w:asciiTheme="minorHAnsi" w:eastAsiaTheme="minorEastAsia" w:hAnsiTheme="minorHAnsi" w:cstheme="minorBidi"/>
          <w:kern w:val="2"/>
          <w:szCs w:val="22"/>
          <w14:ligatures w14:val="standardContextual"/>
        </w:rPr>
      </w:pPr>
      <w:r>
        <w:rPr>
          <w:rFonts w:eastAsia="SimSun"/>
          <w:noProof w:val="0"/>
          <w:lang w:eastAsia="en-US"/>
        </w:rPr>
        <w:fldChar w:fldCharType="begin" w:fldLock="1"/>
      </w:r>
      <w:r>
        <w:instrText xml:space="preserve"> TOC \o "1-9" </w:instrText>
      </w:r>
      <w:r>
        <w:rPr>
          <w:rFonts w:eastAsia="SimSun"/>
          <w:noProof w:val="0"/>
          <w:lang w:eastAsia="en-US"/>
        </w:rPr>
        <w:fldChar w:fldCharType="separate"/>
      </w:r>
      <w:r w:rsidR="00F116BC">
        <w:t>Foreword</w:t>
      </w:r>
      <w:r w:rsidR="00F116BC">
        <w:tab/>
      </w:r>
      <w:r w:rsidR="00F116BC">
        <w:fldChar w:fldCharType="begin" w:fldLock="1"/>
      </w:r>
      <w:r w:rsidR="00F116BC">
        <w:instrText xml:space="preserve"> PAGEREF _Toc177555169 \h </w:instrText>
      </w:r>
      <w:r w:rsidR="00F116BC">
        <w:fldChar w:fldCharType="separate"/>
      </w:r>
      <w:r w:rsidR="00F116BC">
        <w:t>5</w:t>
      </w:r>
      <w:r w:rsidR="00F116BC">
        <w:fldChar w:fldCharType="end"/>
      </w:r>
    </w:p>
    <w:p w14:paraId="1316E3A6" w14:textId="6CFB1703" w:rsidR="00F116BC" w:rsidRDefault="00F116BC">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_Toc177555170 \h </w:instrText>
      </w:r>
      <w:r>
        <w:fldChar w:fldCharType="separate"/>
      </w:r>
      <w:r>
        <w:t>5</w:t>
      </w:r>
      <w:r>
        <w:fldChar w:fldCharType="end"/>
      </w:r>
    </w:p>
    <w:p w14:paraId="70281FD5" w14:textId="3D97FEEC" w:rsidR="00F116BC" w:rsidRDefault="00F116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_Toc177555171 \h </w:instrText>
      </w:r>
      <w:r>
        <w:fldChar w:fldCharType="separate"/>
      </w:r>
      <w:r>
        <w:t>6</w:t>
      </w:r>
      <w:r>
        <w:fldChar w:fldCharType="end"/>
      </w:r>
    </w:p>
    <w:p w14:paraId="4E5A27FD" w14:textId="11A9322D" w:rsidR="00F116BC" w:rsidRDefault="00F116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_Toc177555172 \h </w:instrText>
      </w:r>
      <w:r>
        <w:fldChar w:fldCharType="separate"/>
      </w:r>
      <w:r>
        <w:t>6</w:t>
      </w:r>
      <w:r>
        <w:fldChar w:fldCharType="end"/>
      </w:r>
    </w:p>
    <w:p w14:paraId="73BCE741" w14:textId="651484F3" w:rsidR="00F116BC" w:rsidRDefault="00F116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_Toc177555173 \h </w:instrText>
      </w:r>
      <w:r>
        <w:fldChar w:fldCharType="separate"/>
      </w:r>
      <w:r>
        <w:t>7</w:t>
      </w:r>
      <w:r>
        <w:fldChar w:fldCharType="end"/>
      </w:r>
    </w:p>
    <w:p w14:paraId="31009A5B" w14:textId="3B214952" w:rsidR="00F116BC" w:rsidRDefault="00F116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_Toc177555174 \h </w:instrText>
      </w:r>
      <w:r>
        <w:fldChar w:fldCharType="separate"/>
      </w:r>
      <w:r>
        <w:t>7</w:t>
      </w:r>
      <w:r>
        <w:fldChar w:fldCharType="end"/>
      </w:r>
    </w:p>
    <w:p w14:paraId="7F2E64B4" w14:textId="16D5359A" w:rsidR="00F116BC" w:rsidRDefault="00F116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_Toc177555175 \h </w:instrText>
      </w:r>
      <w:r>
        <w:fldChar w:fldCharType="separate"/>
      </w:r>
      <w:r>
        <w:t>8</w:t>
      </w:r>
      <w:r>
        <w:fldChar w:fldCharType="end"/>
      </w:r>
    </w:p>
    <w:p w14:paraId="31DA50D1" w14:textId="67C3E346" w:rsidR="00F116BC" w:rsidRDefault="00F116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_Toc177555176 \h </w:instrText>
      </w:r>
      <w:r>
        <w:fldChar w:fldCharType="separate"/>
      </w:r>
      <w:r>
        <w:t>8</w:t>
      </w:r>
      <w:r>
        <w:fldChar w:fldCharType="end"/>
      </w:r>
    </w:p>
    <w:p w14:paraId="1F5B2C7B" w14:textId="5945B8FA" w:rsidR="00F116BC" w:rsidRDefault="00F116BC">
      <w:pPr>
        <w:pStyle w:val="TOC1"/>
        <w:rPr>
          <w:rFonts w:asciiTheme="minorHAnsi" w:eastAsiaTheme="minorEastAsia" w:hAnsiTheme="minorHAnsi" w:cstheme="minorBidi"/>
          <w:kern w:val="2"/>
          <w:szCs w:val="22"/>
          <w14:ligatures w14:val="standardContextual"/>
        </w:rPr>
      </w:pPr>
      <w:r>
        <w:t>4a</w:t>
      </w:r>
      <w:r>
        <w:rPr>
          <w:rFonts w:asciiTheme="minorHAnsi" w:eastAsiaTheme="minorEastAsia" w:hAnsiTheme="minorHAnsi" w:cstheme="minorBidi"/>
          <w:kern w:val="2"/>
          <w:szCs w:val="22"/>
          <w14:ligatures w14:val="standardContextual"/>
        </w:rPr>
        <w:tab/>
      </w:r>
      <w:r>
        <w:t>Architecture Requirements</w:t>
      </w:r>
      <w:r>
        <w:tab/>
      </w:r>
      <w:r>
        <w:fldChar w:fldCharType="begin" w:fldLock="1"/>
      </w:r>
      <w:r>
        <w:instrText xml:space="preserve"> PAGEREF _Toc177555177 \h </w:instrText>
      </w:r>
      <w:r>
        <w:fldChar w:fldCharType="separate"/>
      </w:r>
      <w:r>
        <w:t>8</w:t>
      </w:r>
      <w:r>
        <w:fldChar w:fldCharType="end"/>
      </w:r>
    </w:p>
    <w:p w14:paraId="07C63A43" w14:textId="51CEBC24" w:rsidR="00F116BC" w:rsidRDefault="00F116BC">
      <w:pPr>
        <w:pStyle w:val="TOC2"/>
        <w:rPr>
          <w:rFonts w:asciiTheme="minorHAnsi" w:eastAsiaTheme="minorEastAsia" w:hAnsiTheme="minorHAnsi" w:cstheme="minorBidi"/>
          <w:kern w:val="2"/>
          <w:sz w:val="22"/>
          <w:szCs w:val="22"/>
          <w14:ligatures w14:val="standardContextual"/>
        </w:rPr>
      </w:pPr>
      <w:r>
        <w:t>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_Toc177555178 \h </w:instrText>
      </w:r>
      <w:r>
        <w:fldChar w:fldCharType="separate"/>
      </w:r>
      <w:r>
        <w:t>8</w:t>
      </w:r>
      <w:r>
        <w:fldChar w:fldCharType="end"/>
      </w:r>
    </w:p>
    <w:p w14:paraId="5AB5CC11" w14:textId="6A571D29" w:rsidR="00F116BC" w:rsidRDefault="00F116BC">
      <w:pPr>
        <w:pStyle w:val="TOC2"/>
        <w:rPr>
          <w:rFonts w:asciiTheme="minorHAnsi" w:eastAsiaTheme="minorEastAsia" w:hAnsiTheme="minorHAnsi" w:cstheme="minorBidi"/>
          <w:kern w:val="2"/>
          <w:sz w:val="22"/>
          <w:szCs w:val="22"/>
          <w14:ligatures w14:val="standardContextual"/>
        </w:rPr>
      </w:pPr>
      <w:r>
        <w:t>4a.2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_Toc177555179 \h </w:instrText>
      </w:r>
      <w:r>
        <w:fldChar w:fldCharType="separate"/>
      </w:r>
      <w:r>
        <w:t>9</w:t>
      </w:r>
      <w:r>
        <w:fldChar w:fldCharType="end"/>
      </w:r>
    </w:p>
    <w:p w14:paraId="0B629D11" w14:textId="0E0734B4" w:rsidR="00F116BC" w:rsidRDefault="00F116BC">
      <w:pPr>
        <w:pStyle w:val="TOC2"/>
        <w:rPr>
          <w:rFonts w:asciiTheme="minorHAnsi" w:eastAsiaTheme="minorEastAsia" w:hAnsiTheme="minorHAnsi" w:cstheme="minorBidi"/>
          <w:kern w:val="2"/>
          <w:sz w:val="22"/>
          <w:szCs w:val="22"/>
          <w14:ligatures w14:val="standardContextual"/>
        </w:rPr>
      </w:pPr>
      <w:r>
        <w:t>4a.3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_Toc177555180 \h </w:instrText>
      </w:r>
      <w:r>
        <w:fldChar w:fldCharType="separate"/>
      </w:r>
      <w:r>
        <w:t>9</w:t>
      </w:r>
      <w:r>
        <w:fldChar w:fldCharType="end"/>
      </w:r>
    </w:p>
    <w:p w14:paraId="61305670" w14:textId="78DD2A27" w:rsidR="00F116BC" w:rsidRDefault="00F116BC">
      <w:pPr>
        <w:pStyle w:val="TOC2"/>
        <w:rPr>
          <w:rFonts w:asciiTheme="minorHAnsi" w:eastAsiaTheme="minorEastAsia" w:hAnsiTheme="minorHAnsi" w:cstheme="minorBidi"/>
          <w:kern w:val="2"/>
          <w:sz w:val="22"/>
          <w:szCs w:val="22"/>
          <w14:ligatures w14:val="standardContextual"/>
        </w:rPr>
      </w:pPr>
      <w:r>
        <w:t>4a.4</w:t>
      </w:r>
      <w:r>
        <w:rPr>
          <w:rFonts w:asciiTheme="minorHAnsi" w:eastAsiaTheme="minorEastAsia" w:hAnsiTheme="minorHAnsi" w:cstheme="minorBidi"/>
          <w:kern w:val="2"/>
          <w:sz w:val="22"/>
          <w:szCs w:val="22"/>
          <w14:ligatures w14:val="standardContextual"/>
        </w:rPr>
        <w:tab/>
      </w:r>
      <w:r>
        <w:t>SMS without MSISDN</w:t>
      </w:r>
      <w:r>
        <w:tab/>
      </w:r>
      <w:r>
        <w:fldChar w:fldCharType="begin" w:fldLock="1"/>
      </w:r>
      <w:r>
        <w:instrText xml:space="preserve"> PAGEREF _Toc177555181 \h </w:instrText>
      </w:r>
      <w:r>
        <w:fldChar w:fldCharType="separate"/>
      </w:r>
      <w:r>
        <w:t>10</w:t>
      </w:r>
      <w:r>
        <w:fldChar w:fldCharType="end"/>
      </w:r>
    </w:p>
    <w:p w14:paraId="1670E88C" w14:textId="61ACDE02" w:rsidR="00F116BC" w:rsidRDefault="00F116BC">
      <w:pPr>
        <w:pStyle w:val="TOC2"/>
        <w:rPr>
          <w:rFonts w:asciiTheme="minorHAnsi" w:eastAsiaTheme="minorEastAsia" w:hAnsiTheme="minorHAnsi" w:cstheme="minorBidi"/>
          <w:kern w:val="2"/>
          <w:sz w:val="22"/>
          <w:szCs w:val="22"/>
          <w14:ligatures w14:val="standardContextual"/>
        </w:rPr>
      </w:pPr>
      <w:r>
        <w:t>4a.5</w:t>
      </w:r>
      <w:r>
        <w:rPr>
          <w:rFonts w:asciiTheme="minorHAnsi" w:eastAsiaTheme="minorEastAsia" w:hAnsiTheme="minorHAnsi" w:cstheme="minorBidi"/>
          <w:kern w:val="2"/>
          <w:sz w:val="22"/>
          <w:szCs w:val="22"/>
          <w14:ligatures w14:val="standardContextual"/>
        </w:rPr>
        <w:tab/>
      </w:r>
      <w:r>
        <w:t>SMS without MSISDN interworking with Non-supporting MSISDN-less SMS UE</w:t>
      </w:r>
      <w:r>
        <w:tab/>
      </w:r>
      <w:r>
        <w:fldChar w:fldCharType="begin" w:fldLock="1"/>
      </w:r>
      <w:r>
        <w:instrText xml:space="preserve"> PAGEREF _Toc177555182 \h </w:instrText>
      </w:r>
      <w:r>
        <w:fldChar w:fldCharType="separate"/>
      </w:r>
      <w:r>
        <w:t>10</w:t>
      </w:r>
      <w:r>
        <w:fldChar w:fldCharType="end"/>
      </w:r>
    </w:p>
    <w:p w14:paraId="0495FEE2" w14:textId="31977B24" w:rsidR="00F116BC" w:rsidRDefault="00F116B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_Toc177555183 \h </w:instrText>
      </w:r>
      <w:r>
        <w:fldChar w:fldCharType="separate"/>
      </w:r>
      <w:r>
        <w:t>10</w:t>
      </w:r>
      <w:r>
        <w:fldChar w:fldCharType="end"/>
      </w:r>
    </w:p>
    <w:p w14:paraId="095FC42D" w14:textId="33B4B55D" w:rsidR="00F116BC" w:rsidRDefault="00F116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_Toc177555184 \h </w:instrText>
      </w:r>
      <w:r>
        <w:fldChar w:fldCharType="separate"/>
      </w:r>
      <w:r>
        <w:t>10</w:t>
      </w:r>
      <w:r>
        <w:fldChar w:fldCharType="end"/>
      </w:r>
    </w:p>
    <w:p w14:paraId="39F59BEF" w14:textId="3C9F435F" w:rsidR="00F116BC" w:rsidRDefault="00F116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_Toc177555185 \h </w:instrText>
      </w:r>
      <w:r>
        <w:fldChar w:fldCharType="separate"/>
      </w:r>
      <w:r>
        <w:t>11</w:t>
      </w:r>
      <w:r>
        <w:fldChar w:fldCharType="end"/>
      </w:r>
    </w:p>
    <w:p w14:paraId="1E6BF266" w14:textId="2CA2A9BF" w:rsidR="00F116BC" w:rsidRDefault="00F116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_Toc177555186 \h </w:instrText>
      </w:r>
      <w:r>
        <w:fldChar w:fldCharType="separate"/>
      </w:r>
      <w:r>
        <w:t>11</w:t>
      </w:r>
      <w:r>
        <w:fldChar w:fldCharType="end"/>
      </w:r>
    </w:p>
    <w:p w14:paraId="2E3EECFA" w14:textId="75632186" w:rsidR="00F116BC" w:rsidRDefault="00F116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C/S6c interface</w:t>
      </w:r>
      <w:r>
        <w:tab/>
      </w:r>
      <w:r>
        <w:fldChar w:fldCharType="begin" w:fldLock="1"/>
      </w:r>
      <w:r>
        <w:instrText xml:space="preserve"> PAGEREF _Toc177555187 \h </w:instrText>
      </w:r>
      <w:r>
        <w:fldChar w:fldCharType="separate"/>
      </w:r>
      <w:r>
        <w:t>11</w:t>
      </w:r>
      <w:r>
        <w:fldChar w:fldCharType="end"/>
      </w:r>
    </w:p>
    <w:p w14:paraId="3F15F5F5" w14:textId="2938BF68" w:rsidR="00F116BC" w:rsidRDefault="00F116BC">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Interface between the IP-SM-GW and the HLR/HSS</w:t>
      </w:r>
      <w:r>
        <w:tab/>
      </w:r>
      <w:r>
        <w:fldChar w:fldCharType="begin" w:fldLock="1"/>
      </w:r>
      <w:r>
        <w:instrText xml:space="preserve"> PAGEREF _Toc177555188 \h </w:instrText>
      </w:r>
      <w:r>
        <w:fldChar w:fldCharType="separate"/>
      </w:r>
      <w:r>
        <w:t>11</w:t>
      </w:r>
      <w:r>
        <w:fldChar w:fldCharType="end"/>
      </w:r>
    </w:p>
    <w:p w14:paraId="48898840" w14:textId="429EF78F" w:rsidR="00F116BC" w:rsidRDefault="00F116BC">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E/Gd/Gdd/SGd interface</w:t>
      </w:r>
      <w:r>
        <w:tab/>
      </w:r>
      <w:r>
        <w:fldChar w:fldCharType="begin" w:fldLock="1"/>
      </w:r>
      <w:r>
        <w:instrText xml:space="preserve"> PAGEREF _Toc177555189 \h </w:instrText>
      </w:r>
      <w:r>
        <w:fldChar w:fldCharType="separate"/>
      </w:r>
      <w:r>
        <w:t>12</w:t>
      </w:r>
      <w:r>
        <w:fldChar w:fldCharType="end"/>
      </w:r>
    </w:p>
    <w:p w14:paraId="5F3CEDB1" w14:textId="4710E1DF" w:rsidR="00F116BC" w:rsidRDefault="00F116BC">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ISC interface</w:t>
      </w:r>
      <w:r>
        <w:tab/>
      </w:r>
      <w:r>
        <w:fldChar w:fldCharType="begin" w:fldLock="1"/>
      </w:r>
      <w:r>
        <w:instrText xml:space="preserve"> PAGEREF _Toc177555190 \h </w:instrText>
      </w:r>
      <w:r>
        <w:fldChar w:fldCharType="separate"/>
      </w:r>
      <w:r>
        <w:t>12</w:t>
      </w:r>
      <w:r>
        <w:fldChar w:fldCharType="end"/>
      </w:r>
    </w:p>
    <w:p w14:paraId="3F779577" w14:textId="0A8CA411" w:rsidR="00F116BC" w:rsidRDefault="00F116BC">
      <w:pPr>
        <w:pStyle w:val="TOC3"/>
        <w:rPr>
          <w:rFonts w:asciiTheme="minorHAnsi" w:eastAsiaTheme="minorEastAsia" w:hAnsiTheme="minorHAnsi" w:cstheme="minorBidi"/>
          <w:kern w:val="2"/>
          <w:sz w:val="22"/>
          <w:szCs w:val="22"/>
          <w14:ligatures w14:val="standardContextual"/>
        </w:rPr>
      </w:pPr>
      <w:r>
        <w:t>5.2.</w:t>
      </w:r>
      <w:r>
        <w:rPr>
          <w:lang w:eastAsia="zh-CN"/>
        </w:rPr>
        <w:t>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_Toc177555191 \h </w:instrText>
      </w:r>
      <w:r>
        <w:fldChar w:fldCharType="separate"/>
      </w:r>
      <w:r>
        <w:t>12</w:t>
      </w:r>
      <w:r>
        <w:fldChar w:fldCharType="end"/>
      </w:r>
    </w:p>
    <w:p w14:paraId="69ADBADD" w14:textId="6610B6DE" w:rsidR="00F116BC" w:rsidRDefault="00F116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_Toc177555192 \h </w:instrText>
      </w:r>
      <w:r>
        <w:fldChar w:fldCharType="separate"/>
      </w:r>
      <w:r>
        <w:t>12</w:t>
      </w:r>
      <w:r>
        <w:fldChar w:fldCharType="end"/>
      </w:r>
    </w:p>
    <w:p w14:paraId="48E698CF" w14:textId="0584735D" w:rsidR="00F116BC" w:rsidRDefault="00F116B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IP-Short-Message-Gateway (IP-SM-GW)</w:t>
      </w:r>
      <w:r>
        <w:tab/>
      </w:r>
      <w:r>
        <w:fldChar w:fldCharType="begin" w:fldLock="1"/>
      </w:r>
      <w:r>
        <w:instrText xml:space="preserve"> PAGEREF _Toc177555193 \h </w:instrText>
      </w:r>
      <w:r>
        <w:fldChar w:fldCharType="separate"/>
      </w:r>
      <w:r>
        <w:t>12</w:t>
      </w:r>
      <w:r>
        <w:fldChar w:fldCharType="end"/>
      </w:r>
    </w:p>
    <w:p w14:paraId="518125F3" w14:textId="1B8A9A12" w:rsidR="00F116BC" w:rsidRDefault="00F116BC">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_Toc177555194 \h </w:instrText>
      </w:r>
      <w:r>
        <w:fldChar w:fldCharType="separate"/>
      </w:r>
      <w:r>
        <w:t>12</w:t>
      </w:r>
      <w:r>
        <w:fldChar w:fldCharType="end"/>
      </w:r>
    </w:p>
    <w:p w14:paraId="6299B291" w14:textId="6B7BD4F2" w:rsidR="00F116BC" w:rsidRDefault="00F116BC">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_Toc177555195 \h </w:instrText>
      </w:r>
      <w:r>
        <w:fldChar w:fldCharType="separate"/>
      </w:r>
      <w:r>
        <w:t>13</w:t>
      </w:r>
      <w:r>
        <w:fldChar w:fldCharType="end"/>
      </w:r>
    </w:p>
    <w:p w14:paraId="3D6455F8" w14:textId="4356D9DD" w:rsidR="00F116BC" w:rsidRDefault="00F116BC">
      <w:pPr>
        <w:pStyle w:val="TOC4"/>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_Toc177555196 \h </w:instrText>
      </w:r>
      <w:r>
        <w:fldChar w:fldCharType="separate"/>
      </w:r>
      <w:r>
        <w:t>14</w:t>
      </w:r>
      <w:r>
        <w:fldChar w:fldCharType="end"/>
      </w:r>
    </w:p>
    <w:p w14:paraId="4D42D725" w14:textId="09F3A3C7" w:rsidR="00F116BC" w:rsidRDefault="00F116B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HSS/UDM</w:t>
      </w:r>
      <w:r>
        <w:tab/>
      </w:r>
      <w:r>
        <w:fldChar w:fldCharType="begin" w:fldLock="1"/>
      </w:r>
      <w:r>
        <w:instrText xml:space="preserve"> PAGEREF _Toc177555197 \h </w:instrText>
      </w:r>
      <w:r>
        <w:fldChar w:fldCharType="separate"/>
      </w:r>
      <w:r>
        <w:t>14</w:t>
      </w:r>
      <w:r>
        <w:fldChar w:fldCharType="end"/>
      </w:r>
    </w:p>
    <w:p w14:paraId="18448E4B" w14:textId="33C7B368" w:rsidR="00F116BC" w:rsidRDefault="00F116BC">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_Toc177555198 \h </w:instrText>
      </w:r>
      <w:r>
        <w:fldChar w:fldCharType="separate"/>
      </w:r>
      <w:r>
        <w:t>15</w:t>
      </w:r>
      <w:r>
        <w:fldChar w:fldCharType="end"/>
      </w:r>
    </w:p>
    <w:p w14:paraId="1913A3A6" w14:textId="62BC37F6" w:rsidR="00F116BC" w:rsidRDefault="00F116B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_Toc177555199 \h </w:instrText>
      </w:r>
      <w:r>
        <w:fldChar w:fldCharType="separate"/>
      </w:r>
      <w:r>
        <w:t>15</w:t>
      </w:r>
      <w:r>
        <w:fldChar w:fldCharType="end"/>
      </w:r>
    </w:p>
    <w:p w14:paraId="2179C6F6" w14:textId="517DFEB2" w:rsidR="00F116BC" w:rsidRDefault="00F116BC">
      <w:pPr>
        <w:pStyle w:val="TOC2"/>
        <w:rPr>
          <w:rFonts w:asciiTheme="minorHAnsi" w:eastAsiaTheme="minorEastAsia" w:hAnsiTheme="minorHAnsi" w:cstheme="minorBidi"/>
          <w:kern w:val="2"/>
          <w:sz w:val="22"/>
          <w:szCs w:val="22"/>
          <w14:ligatures w14:val="standardContextual"/>
        </w:rPr>
      </w:pPr>
      <w:r>
        <w:t>6.0a</w:t>
      </w:r>
      <w:r>
        <w:rPr>
          <w:rFonts w:asciiTheme="minorHAnsi" w:eastAsiaTheme="minorEastAsia" w:hAnsiTheme="minorHAnsi" w:cstheme="minorBidi"/>
          <w:kern w:val="2"/>
          <w:sz w:val="22"/>
          <w:szCs w:val="22"/>
          <w14:ligatures w14:val="standardContextual"/>
        </w:rPr>
        <w:tab/>
      </w:r>
      <w:r>
        <w:t>SMS without MSISDN in IMS</w:t>
      </w:r>
      <w:r>
        <w:tab/>
      </w:r>
      <w:r>
        <w:fldChar w:fldCharType="begin" w:fldLock="1"/>
      </w:r>
      <w:r>
        <w:instrText xml:space="preserve"> PAGEREF _Toc177555200 \h </w:instrText>
      </w:r>
      <w:r>
        <w:fldChar w:fldCharType="separate"/>
      </w:r>
      <w:r>
        <w:t>15</w:t>
      </w:r>
      <w:r>
        <w:fldChar w:fldCharType="end"/>
      </w:r>
    </w:p>
    <w:p w14:paraId="57D292EC" w14:textId="42C17020" w:rsidR="00F116BC" w:rsidRDefault="00F116BC">
      <w:pPr>
        <w:pStyle w:val="TOC3"/>
        <w:rPr>
          <w:rFonts w:asciiTheme="minorHAnsi" w:eastAsiaTheme="minorEastAsia" w:hAnsiTheme="minorHAnsi" w:cstheme="minorBidi"/>
          <w:kern w:val="2"/>
          <w:sz w:val="22"/>
          <w:szCs w:val="22"/>
          <w14:ligatures w14:val="standardContextual"/>
        </w:rPr>
      </w:pPr>
      <w:r>
        <w:t>6.0a.1</w:t>
      </w:r>
      <w:r>
        <w:rPr>
          <w:rFonts w:asciiTheme="minorHAnsi" w:eastAsiaTheme="minorEastAsia" w:hAnsiTheme="minorHAnsi" w:cstheme="minorBidi"/>
          <w:kern w:val="2"/>
          <w:sz w:val="22"/>
          <w:szCs w:val="22"/>
          <w14:ligatures w14:val="standardContextual"/>
        </w:rPr>
        <w:tab/>
      </w:r>
      <w:r>
        <w:t>MO-SMS without MSISDN in IMS</w:t>
      </w:r>
      <w:r>
        <w:tab/>
      </w:r>
      <w:r>
        <w:fldChar w:fldCharType="begin" w:fldLock="1"/>
      </w:r>
      <w:r>
        <w:instrText xml:space="preserve"> PAGEREF _Toc177555201 \h </w:instrText>
      </w:r>
      <w:r>
        <w:fldChar w:fldCharType="separate"/>
      </w:r>
      <w:r>
        <w:t>15</w:t>
      </w:r>
      <w:r>
        <w:fldChar w:fldCharType="end"/>
      </w:r>
    </w:p>
    <w:p w14:paraId="445B537B" w14:textId="4D54961A" w:rsidR="00F116BC" w:rsidRDefault="00F116BC">
      <w:pPr>
        <w:pStyle w:val="TOC3"/>
        <w:rPr>
          <w:rFonts w:asciiTheme="minorHAnsi" w:eastAsiaTheme="minorEastAsia" w:hAnsiTheme="minorHAnsi" w:cstheme="minorBidi"/>
          <w:kern w:val="2"/>
          <w:sz w:val="22"/>
          <w:szCs w:val="22"/>
          <w14:ligatures w14:val="standardContextual"/>
        </w:rPr>
      </w:pPr>
      <w:r>
        <w:t>6.0a.2</w:t>
      </w:r>
      <w:r>
        <w:rPr>
          <w:rFonts w:asciiTheme="minorHAnsi" w:eastAsiaTheme="minorEastAsia" w:hAnsiTheme="minorHAnsi" w:cstheme="minorBidi"/>
          <w:kern w:val="2"/>
          <w:sz w:val="22"/>
          <w:szCs w:val="22"/>
          <w14:ligatures w14:val="standardContextual"/>
        </w:rPr>
        <w:tab/>
      </w:r>
      <w:r>
        <w:t>MT-SMS without MSISDN in IMS</w:t>
      </w:r>
      <w:r>
        <w:tab/>
      </w:r>
      <w:r>
        <w:fldChar w:fldCharType="begin" w:fldLock="1"/>
      </w:r>
      <w:r>
        <w:instrText xml:space="preserve"> PAGEREF _Toc177555202 \h </w:instrText>
      </w:r>
      <w:r>
        <w:fldChar w:fldCharType="separate"/>
      </w:r>
      <w:r>
        <w:t>15</w:t>
      </w:r>
      <w:r>
        <w:fldChar w:fldCharType="end"/>
      </w:r>
    </w:p>
    <w:p w14:paraId="7E9E7729" w14:textId="72CF9E21" w:rsidR="00F116BC" w:rsidRDefault="00F116B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_Toc177555203 \h </w:instrText>
      </w:r>
      <w:r>
        <w:fldChar w:fldCharType="separate"/>
      </w:r>
      <w:r>
        <w:t>16</w:t>
      </w:r>
      <w:r>
        <w:fldChar w:fldCharType="end"/>
      </w:r>
    </w:p>
    <w:p w14:paraId="204E6C2A" w14:textId="024CB127" w:rsidR="00F116BC" w:rsidRDefault="00F116B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_Toc177555204 \h </w:instrText>
      </w:r>
      <w:r>
        <w:fldChar w:fldCharType="separate"/>
      </w:r>
      <w:r>
        <w:t>17</w:t>
      </w:r>
      <w:r>
        <w:fldChar w:fldCharType="end"/>
      </w:r>
    </w:p>
    <w:p w14:paraId="7B983BEE" w14:textId="149CB164" w:rsidR="00F116BC" w:rsidRDefault="00F116BC">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UE initiated</w:t>
      </w:r>
      <w:r>
        <w:tab/>
      </w:r>
      <w:r>
        <w:fldChar w:fldCharType="begin" w:fldLock="1"/>
      </w:r>
      <w:r>
        <w:instrText xml:space="preserve"> PAGEREF _Toc177555205 \h </w:instrText>
      </w:r>
      <w:r>
        <w:fldChar w:fldCharType="separate"/>
      </w:r>
      <w:r>
        <w:t>17</w:t>
      </w:r>
      <w:r>
        <w:fldChar w:fldCharType="end"/>
      </w:r>
    </w:p>
    <w:p w14:paraId="1A400DE7" w14:textId="6A28FDA7" w:rsidR="00F116BC" w:rsidRDefault="00F116B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Network initiated</w:t>
      </w:r>
      <w:r>
        <w:tab/>
      </w:r>
      <w:r>
        <w:fldChar w:fldCharType="begin" w:fldLock="1"/>
      </w:r>
      <w:r>
        <w:instrText xml:space="preserve"> PAGEREF _Toc177555206 \h </w:instrText>
      </w:r>
      <w:r>
        <w:fldChar w:fldCharType="separate"/>
      </w:r>
      <w:r>
        <w:t>17</w:t>
      </w:r>
      <w:r>
        <w:fldChar w:fldCharType="end"/>
      </w:r>
    </w:p>
    <w:p w14:paraId="266214E3" w14:textId="316393F6" w:rsidR="00F116BC" w:rsidRDefault="00F116B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Transport-level interworking: Successful encapsulated Short Message origination procedure with MSISDN</w:t>
      </w:r>
      <w:r>
        <w:tab/>
      </w:r>
      <w:r>
        <w:fldChar w:fldCharType="begin" w:fldLock="1"/>
      </w:r>
      <w:r>
        <w:instrText xml:space="preserve"> PAGEREF _Toc177555207 \h </w:instrText>
      </w:r>
      <w:r>
        <w:fldChar w:fldCharType="separate"/>
      </w:r>
      <w:r>
        <w:t>18</w:t>
      </w:r>
      <w:r>
        <w:fldChar w:fldCharType="end"/>
      </w:r>
    </w:p>
    <w:p w14:paraId="1BC80443" w14:textId="0EE3C053" w:rsidR="00F116BC" w:rsidRDefault="00F116BC">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Transport-level interworking: Short Message origination procedure without MSISDN</w:t>
      </w:r>
      <w:r>
        <w:tab/>
      </w:r>
      <w:r>
        <w:fldChar w:fldCharType="begin" w:fldLock="1"/>
      </w:r>
      <w:r>
        <w:instrText xml:space="preserve"> PAGEREF _Toc177555208 \h </w:instrText>
      </w:r>
      <w:r>
        <w:fldChar w:fldCharType="separate"/>
      </w:r>
      <w:r>
        <w:t>19</w:t>
      </w:r>
      <w:r>
        <w:fldChar w:fldCharType="end"/>
      </w:r>
    </w:p>
    <w:p w14:paraId="63582FDE" w14:textId="60772474" w:rsidR="00F116BC" w:rsidRDefault="00F116BC">
      <w:pPr>
        <w:pStyle w:val="TOC3"/>
        <w:rPr>
          <w:rFonts w:asciiTheme="minorHAnsi" w:eastAsiaTheme="minorEastAsia" w:hAnsiTheme="minorHAnsi" w:cstheme="minorBidi"/>
          <w:kern w:val="2"/>
          <w:sz w:val="22"/>
          <w:szCs w:val="22"/>
          <w14:ligatures w14:val="standardContextual"/>
        </w:rPr>
      </w:pPr>
      <w:r>
        <w:t>6.3a.1</w:t>
      </w:r>
      <w:r>
        <w:rPr>
          <w:rFonts w:asciiTheme="minorHAnsi" w:eastAsiaTheme="minorEastAsia" w:hAnsiTheme="minorHAnsi" w:cstheme="minorBidi"/>
          <w:kern w:val="2"/>
          <w:sz w:val="22"/>
          <w:szCs w:val="22"/>
          <w14:ligatures w14:val="standardContextual"/>
        </w:rPr>
        <w:tab/>
      </w:r>
      <w:r>
        <w:t>Initial delivery of SMS without MSISDN</w:t>
      </w:r>
      <w:r>
        <w:tab/>
      </w:r>
      <w:r>
        <w:fldChar w:fldCharType="begin" w:fldLock="1"/>
      </w:r>
      <w:r>
        <w:instrText xml:space="preserve"> PAGEREF _Toc177555209 \h </w:instrText>
      </w:r>
      <w:r>
        <w:fldChar w:fldCharType="separate"/>
      </w:r>
      <w:r>
        <w:t>19</w:t>
      </w:r>
      <w:r>
        <w:fldChar w:fldCharType="end"/>
      </w:r>
    </w:p>
    <w:p w14:paraId="493133F6" w14:textId="0EE258C6" w:rsidR="00F116BC" w:rsidRDefault="00F116BC">
      <w:pPr>
        <w:pStyle w:val="TOC3"/>
        <w:rPr>
          <w:rFonts w:asciiTheme="minorHAnsi" w:eastAsiaTheme="minorEastAsia" w:hAnsiTheme="minorHAnsi" w:cstheme="minorBidi"/>
          <w:kern w:val="2"/>
          <w:sz w:val="22"/>
          <w:szCs w:val="22"/>
          <w14:ligatures w14:val="standardContextual"/>
        </w:rPr>
      </w:pPr>
      <w:r>
        <w:t>6.3a.2</w:t>
      </w:r>
      <w:r>
        <w:rPr>
          <w:rFonts w:asciiTheme="minorHAnsi" w:eastAsiaTheme="minorEastAsia" w:hAnsiTheme="minorHAnsi" w:cstheme="minorBidi"/>
          <w:kern w:val="2"/>
          <w:sz w:val="22"/>
          <w:szCs w:val="22"/>
          <w14:ligatures w14:val="standardContextual"/>
        </w:rPr>
        <w:tab/>
      </w:r>
      <w:r>
        <w:t>Subsequent re-delivery of SMS without MSISDN</w:t>
      </w:r>
      <w:r>
        <w:tab/>
      </w:r>
      <w:r>
        <w:fldChar w:fldCharType="begin" w:fldLock="1"/>
      </w:r>
      <w:r>
        <w:instrText xml:space="preserve"> PAGEREF _Toc177555210 \h </w:instrText>
      </w:r>
      <w:r>
        <w:fldChar w:fldCharType="separate"/>
      </w:r>
      <w:r>
        <w:t>20</w:t>
      </w:r>
      <w:r>
        <w:fldChar w:fldCharType="end"/>
      </w:r>
    </w:p>
    <w:p w14:paraId="7FA335D0" w14:textId="0D91BC8B" w:rsidR="00F116BC" w:rsidRDefault="00F116B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Transport-level interworking: Successful encapsulated Short Message termination procedure from SMS-GMSC</w:t>
      </w:r>
      <w:r>
        <w:tab/>
      </w:r>
      <w:r>
        <w:fldChar w:fldCharType="begin" w:fldLock="1"/>
      </w:r>
      <w:r>
        <w:instrText xml:space="preserve"> PAGEREF _Toc177555211 \h </w:instrText>
      </w:r>
      <w:r>
        <w:fldChar w:fldCharType="separate"/>
      </w:r>
      <w:r>
        <w:t>21</w:t>
      </w:r>
      <w:r>
        <w:fldChar w:fldCharType="end"/>
      </w:r>
    </w:p>
    <w:p w14:paraId="33545769" w14:textId="4E68266B" w:rsidR="00F116BC" w:rsidRDefault="00F116BC">
      <w:pPr>
        <w:pStyle w:val="TOC2"/>
        <w:rPr>
          <w:rFonts w:asciiTheme="minorHAnsi" w:eastAsiaTheme="minorEastAsia" w:hAnsiTheme="minorHAnsi" w:cstheme="minorBidi"/>
          <w:kern w:val="2"/>
          <w:sz w:val="22"/>
          <w:szCs w:val="22"/>
          <w14:ligatures w14:val="standardContextual"/>
        </w:rPr>
      </w:pPr>
      <w:r>
        <w:t>6.4a</w:t>
      </w:r>
      <w:r>
        <w:rPr>
          <w:rFonts w:asciiTheme="minorHAnsi" w:eastAsiaTheme="minorEastAsia" w:hAnsiTheme="minorHAnsi" w:cstheme="minorBidi"/>
          <w:kern w:val="2"/>
          <w:sz w:val="22"/>
          <w:szCs w:val="22"/>
          <w14:ligatures w14:val="standardContextual"/>
        </w:rPr>
        <w:tab/>
      </w:r>
      <w:r>
        <w:t>Transport-level interworking: Short Message termination procedure without MSISDN from IMS network</w:t>
      </w:r>
      <w:r>
        <w:tab/>
      </w:r>
      <w:r>
        <w:fldChar w:fldCharType="begin" w:fldLock="1"/>
      </w:r>
      <w:r>
        <w:instrText xml:space="preserve"> PAGEREF _Toc177555212 \h </w:instrText>
      </w:r>
      <w:r>
        <w:fldChar w:fldCharType="separate"/>
      </w:r>
      <w:r>
        <w:t>23</w:t>
      </w:r>
      <w:r>
        <w:fldChar w:fldCharType="end"/>
      </w:r>
    </w:p>
    <w:p w14:paraId="45AA31E2" w14:textId="133514C8" w:rsidR="00F116BC" w:rsidRDefault="00F116BC">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Transport-level interworking: Delivery Report procedure</w:t>
      </w:r>
      <w:r>
        <w:tab/>
      </w:r>
      <w:r>
        <w:fldChar w:fldCharType="begin" w:fldLock="1"/>
      </w:r>
      <w:r>
        <w:instrText xml:space="preserve"> PAGEREF _Toc177555213 \h </w:instrText>
      </w:r>
      <w:r>
        <w:fldChar w:fldCharType="separate"/>
      </w:r>
      <w:r>
        <w:t>24</w:t>
      </w:r>
      <w:r>
        <w:fldChar w:fldCharType="end"/>
      </w:r>
    </w:p>
    <w:p w14:paraId="2D4883AB" w14:textId="4D09639C" w:rsidR="00F116BC" w:rsidRDefault="00F116BC">
      <w:pPr>
        <w:pStyle w:val="TOC2"/>
        <w:rPr>
          <w:rFonts w:asciiTheme="minorHAnsi" w:eastAsiaTheme="minorEastAsia" w:hAnsiTheme="minorHAnsi" w:cstheme="minorBidi"/>
          <w:kern w:val="2"/>
          <w:sz w:val="22"/>
          <w:szCs w:val="22"/>
          <w14:ligatures w14:val="standardContextual"/>
        </w:rPr>
      </w:pPr>
      <w:r>
        <w:rPr>
          <w:lang w:eastAsia="zh-CN"/>
        </w:rPr>
        <w:t>6.5a</w:t>
      </w:r>
      <w:r>
        <w:rPr>
          <w:rFonts w:asciiTheme="minorHAnsi" w:eastAsiaTheme="minorEastAsia" w:hAnsiTheme="minorHAnsi" w:cstheme="minorBidi"/>
          <w:kern w:val="2"/>
          <w:sz w:val="22"/>
          <w:szCs w:val="22"/>
          <w14:ligatures w14:val="standardContextual"/>
        </w:rPr>
        <w:tab/>
      </w:r>
      <w:r>
        <w:rPr>
          <w:lang w:eastAsia="zh-CN"/>
        </w:rPr>
        <w:t>Unsuccessful SM termination procedure</w:t>
      </w:r>
      <w:r>
        <w:tab/>
      </w:r>
      <w:r>
        <w:fldChar w:fldCharType="begin" w:fldLock="1"/>
      </w:r>
      <w:r>
        <w:instrText xml:space="preserve"> PAGEREF _Toc177555214 \h </w:instrText>
      </w:r>
      <w:r>
        <w:fldChar w:fldCharType="separate"/>
      </w:r>
      <w:r>
        <w:t>24</w:t>
      </w:r>
      <w:r>
        <w:fldChar w:fldCharType="end"/>
      </w:r>
    </w:p>
    <w:p w14:paraId="51F0056C" w14:textId="439A9891" w:rsidR="00F116BC" w:rsidRDefault="00F116BC">
      <w:pPr>
        <w:pStyle w:val="TOC2"/>
        <w:rPr>
          <w:rFonts w:asciiTheme="minorHAnsi" w:eastAsiaTheme="minorEastAsia" w:hAnsiTheme="minorHAnsi" w:cstheme="minorBidi"/>
          <w:kern w:val="2"/>
          <w:sz w:val="22"/>
          <w:szCs w:val="22"/>
          <w14:ligatures w14:val="standardContextual"/>
        </w:rPr>
      </w:pPr>
      <w:r>
        <w:t>6.5b</w:t>
      </w:r>
      <w:r>
        <w:rPr>
          <w:rFonts w:asciiTheme="minorHAnsi" w:eastAsiaTheme="minorEastAsia" w:hAnsiTheme="minorHAnsi" w:cstheme="minorBidi"/>
          <w:kern w:val="2"/>
          <w:sz w:val="22"/>
          <w:szCs w:val="22"/>
          <w14:ligatures w14:val="standardContextual"/>
        </w:rPr>
        <w:tab/>
      </w:r>
      <w:r>
        <w:t>Alert Service Centre procedure when UE is available</w:t>
      </w:r>
      <w:r>
        <w:tab/>
      </w:r>
      <w:r>
        <w:fldChar w:fldCharType="begin" w:fldLock="1"/>
      </w:r>
      <w:r>
        <w:instrText xml:space="preserve"> PAGEREF _Toc177555215 \h </w:instrText>
      </w:r>
      <w:r>
        <w:fldChar w:fldCharType="separate"/>
      </w:r>
      <w:r>
        <w:t>27</w:t>
      </w:r>
      <w:r>
        <w:fldChar w:fldCharType="end"/>
      </w:r>
    </w:p>
    <w:p w14:paraId="000CD2F6" w14:textId="0C048303" w:rsidR="00F116BC" w:rsidRDefault="00F116BC">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Transport-level interworking: Alert service centre procedure when memory capacity is available</w:t>
      </w:r>
      <w:r>
        <w:tab/>
      </w:r>
      <w:r>
        <w:fldChar w:fldCharType="begin" w:fldLock="1"/>
      </w:r>
      <w:r>
        <w:instrText xml:space="preserve"> PAGEREF _Toc177555216 \h </w:instrText>
      </w:r>
      <w:r>
        <w:fldChar w:fldCharType="separate"/>
      </w:r>
      <w:r>
        <w:t>28</w:t>
      </w:r>
      <w:r>
        <w:fldChar w:fldCharType="end"/>
      </w:r>
    </w:p>
    <w:p w14:paraId="0705C8DD" w14:textId="52A36C17" w:rsidR="00F116BC" w:rsidRDefault="00F116B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w:t>
      </w:r>
      <w:r>
        <w:tab/>
      </w:r>
      <w:r>
        <w:fldChar w:fldCharType="begin" w:fldLock="1"/>
      </w:r>
      <w:r>
        <w:instrText xml:space="preserve"> PAGEREF _Toc177555217 \h </w:instrText>
      </w:r>
      <w:r>
        <w:fldChar w:fldCharType="separate"/>
      </w:r>
      <w:r>
        <w:t>29</w:t>
      </w:r>
      <w:r>
        <w:fldChar w:fldCharType="end"/>
      </w:r>
    </w:p>
    <w:p w14:paraId="03F7812F" w14:textId="14BEC1FA" w:rsidR="00F116BC" w:rsidRDefault="00F116BC">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Interaction between transport-level and service-level Interworking</w:t>
      </w:r>
      <w:r>
        <w:tab/>
      </w:r>
      <w:r>
        <w:fldChar w:fldCharType="begin" w:fldLock="1"/>
      </w:r>
      <w:r>
        <w:instrText xml:space="preserve"> PAGEREF _Toc177555218 \h </w:instrText>
      </w:r>
      <w:r>
        <w:fldChar w:fldCharType="separate"/>
      </w:r>
      <w:r>
        <w:t>30</w:t>
      </w:r>
      <w:r>
        <w:fldChar w:fldCharType="end"/>
      </w:r>
    </w:p>
    <w:p w14:paraId="4923A05D" w14:textId="650ECD92" w:rsidR="00F116BC" w:rsidRDefault="00F116BC">
      <w:pPr>
        <w:pStyle w:val="TOC3"/>
        <w:rPr>
          <w:rFonts w:asciiTheme="minorHAnsi" w:eastAsiaTheme="minorEastAsia" w:hAnsiTheme="minorHAnsi" w:cstheme="minorBidi"/>
          <w:kern w:val="2"/>
          <w:sz w:val="22"/>
          <w:szCs w:val="22"/>
          <w14:ligatures w14:val="standardContextual"/>
        </w:rPr>
      </w:pPr>
      <w:r>
        <w:lastRenderedPageBreak/>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_Toc177555219 \h </w:instrText>
      </w:r>
      <w:r>
        <w:fldChar w:fldCharType="separate"/>
      </w:r>
      <w:r>
        <w:t>30</w:t>
      </w:r>
      <w:r>
        <w:fldChar w:fldCharType="end"/>
      </w:r>
    </w:p>
    <w:p w14:paraId="76CBF195" w14:textId="12ED0989" w:rsidR="00F116BC" w:rsidRDefault="00F116BC">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IMS Originating</w:t>
      </w:r>
      <w:r>
        <w:tab/>
      </w:r>
      <w:r>
        <w:fldChar w:fldCharType="begin" w:fldLock="1"/>
      </w:r>
      <w:r>
        <w:instrText xml:space="preserve"> PAGEREF _Toc177555220 \h </w:instrText>
      </w:r>
      <w:r>
        <w:fldChar w:fldCharType="separate"/>
      </w:r>
      <w:r>
        <w:t>31</w:t>
      </w:r>
      <w:r>
        <w:fldChar w:fldCharType="end"/>
      </w:r>
    </w:p>
    <w:p w14:paraId="08FFDB0A" w14:textId="7DEB8034" w:rsidR="00F116BC" w:rsidRDefault="00F116BC">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IMS Terminating</w:t>
      </w:r>
      <w:r>
        <w:tab/>
      </w:r>
      <w:r>
        <w:fldChar w:fldCharType="begin" w:fldLock="1"/>
      </w:r>
      <w:r>
        <w:instrText xml:space="preserve"> PAGEREF _Toc177555221 \h </w:instrText>
      </w:r>
      <w:r>
        <w:fldChar w:fldCharType="separate"/>
      </w:r>
      <w:r>
        <w:t>32</w:t>
      </w:r>
      <w:r>
        <w:fldChar w:fldCharType="end"/>
      </w:r>
    </w:p>
    <w:p w14:paraId="5A82D67D" w14:textId="3BDFB1D1" w:rsidR="00F116BC" w:rsidRDefault="00F116BC">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Service-level Interworking: Concatenated Short Messages delivered as a large Instant Message</w:t>
      </w:r>
      <w:r>
        <w:tab/>
      </w:r>
      <w:r>
        <w:fldChar w:fldCharType="begin" w:fldLock="1"/>
      </w:r>
      <w:r>
        <w:instrText xml:space="preserve"> PAGEREF _Toc177555222 \h </w:instrText>
      </w:r>
      <w:r>
        <w:fldChar w:fldCharType="separate"/>
      </w:r>
      <w:r>
        <w:t>33</w:t>
      </w:r>
      <w:r>
        <w:fldChar w:fldCharType="end"/>
      </w:r>
    </w:p>
    <w:p w14:paraId="686B5AAA" w14:textId="3D9799D1" w:rsidR="00F116BC" w:rsidRDefault="00F116BC">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Service-level interworking: Status Report procedure for Instant Message to Short Message interworking</w:t>
      </w:r>
      <w:r>
        <w:tab/>
      </w:r>
      <w:r>
        <w:fldChar w:fldCharType="begin" w:fldLock="1"/>
      </w:r>
      <w:r>
        <w:instrText xml:space="preserve"> PAGEREF _Toc177555223 \h </w:instrText>
      </w:r>
      <w:r>
        <w:fldChar w:fldCharType="separate"/>
      </w:r>
      <w:r>
        <w:t>36</w:t>
      </w:r>
      <w:r>
        <w:fldChar w:fldCharType="end"/>
      </w:r>
    </w:p>
    <w:p w14:paraId="7982231E" w14:textId="34D2791B" w:rsidR="00F116BC" w:rsidRDefault="00F116BC">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IM or CPM user sends an Instant Message to an SMSIP UE</w:t>
      </w:r>
      <w:r>
        <w:tab/>
      </w:r>
      <w:r>
        <w:fldChar w:fldCharType="begin" w:fldLock="1"/>
      </w:r>
      <w:r>
        <w:instrText xml:space="preserve"> PAGEREF _Toc177555224 \h </w:instrText>
      </w:r>
      <w:r>
        <w:fldChar w:fldCharType="separate"/>
      </w:r>
      <w:r>
        <w:t>37</w:t>
      </w:r>
      <w:r>
        <w:fldChar w:fldCharType="end"/>
      </w:r>
    </w:p>
    <w:p w14:paraId="108A1D4D" w14:textId="0FB8E334" w:rsidR="00F116BC" w:rsidRDefault="00F116B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Delivery report for an Instant Message delivered as encapsulated Short Message</w:t>
      </w:r>
      <w:r>
        <w:tab/>
      </w:r>
      <w:r>
        <w:fldChar w:fldCharType="begin" w:fldLock="1"/>
      </w:r>
      <w:r>
        <w:instrText xml:space="preserve"> PAGEREF _Toc177555225 \h </w:instrText>
      </w:r>
      <w:r>
        <w:fldChar w:fldCharType="separate"/>
      </w:r>
      <w:r>
        <w:t>38</w:t>
      </w:r>
      <w:r>
        <w:fldChar w:fldCharType="end"/>
      </w:r>
    </w:p>
    <w:p w14:paraId="1D92DFED" w14:textId="331560A3" w:rsidR="00F116BC" w:rsidRDefault="00F116BC">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 with Interworking in the terminating side</w:t>
      </w:r>
      <w:r>
        <w:tab/>
      </w:r>
      <w:r>
        <w:fldChar w:fldCharType="begin" w:fldLock="1"/>
      </w:r>
      <w:r>
        <w:instrText xml:space="preserve"> PAGEREF _Toc177555226 \h </w:instrText>
      </w:r>
      <w:r>
        <w:fldChar w:fldCharType="separate"/>
      </w:r>
      <w:r>
        <w:t>39</w:t>
      </w:r>
      <w:r>
        <w:fldChar w:fldCharType="end"/>
      </w:r>
    </w:p>
    <w:p w14:paraId="26A54F7B" w14:textId="7EDC8A93" w:rsidR="00F116BC" w:rsidRDefault="00F116BC">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Service-level interworking: IM or CPM user receives Short Message from an SMS user</w:t>
      </w:r>
      <w:r>
        <w:tab/>
      </w:r>
      <w:r>
        <w:fldChar w:fldCharType="begin" w:fldLock="1"/>
      </w:r>
      <w:r>
        <w:instrText xml:space="preserve"> PAGEREF _Toc177555227 \h </w:instrText>
      </w:r>
      <w:r>
        <w:fldChar w:fldCharType="separate"/>
      </w:r>
      <w:r>
        <w:t>40</w:t>
      </w:r>
      <w:r>
        <w:fldChar w:fldCharType="end"/>
      </w:r>
    </w:p>
    <w:p w14:paraId="2EE6E6FE" w14:textId="2666665E" w:rsidR="00F116BC" w:rsidRDefault="00F116BC">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Service-level Interworking: CPM capable UE sends a Chat session invitation to an SMS user</w:t>
      </w:r>
      <w:r>
        <w:tab/>
      </w:r>
      <w:r>
        <w:fldChar w:fldCharType="begin" w:fldLock="1"/>
      </w:r>
      <w:r>
        <w:instrText xml:space="preserve"> PAGEREF _Toc177555228 \h </w:instrText>
      </w:r>
      <w:r>
        <w:fldChar w:fldCharType="separate"/>
      </w:r>
      <w:r>
        <w:t>43</w:t>
      </w:r>
      <w:r>
        <w:fldChar w:fldCharType="end"/>
      </w:r>
    </w:p>
    <w:p w14:paraId="6B3878C9" w14:textId="2EC426D6" w:rsidR="00F116BC" w:rsidRDefault="00F116BC">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_Toc177555229 \h </w:instrText>
      </w:r>
      <w:r>
        <w:fldChar w:fldCharType="separate"/>
      </w:r>
      <w:r>
        <w:t>43</w:t>
      </w:r>
      <w:r>
        <w:fldChar w:fldCharType="end"/>
      </w:r>
    </w:p>
    <w:p w14:paraId="707EA10A" w14:textId="30597973" w:rsidR="00F116BC" w:rsidRDefault="00F116BC">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_Toc177555230 \h </w:instrText>
      </w:r>
      <w:r>
        <w:fldChar w:fldCharType="separate"/>
      </w:r>
      <w:r>
        <w:t>44</w:t>
      </w:r>
      <w:r>
        <w:fldChar w:fldCharType="end"/>
      </w:r>
    </w:p>
    <w:p w14:paraId="44F4FDBC" w14:textId="77C807E9" w:rsidR="00F116BC" w:rsidRDefault="00F116BC">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Service-level Interworking: CPM capable UE tearing down a Chat session between a CPM user and an SMS user</w:t>
      </w:r>
      <w:r>
        <w:tab/>
      </w:r>
      <w:r>
        <w:fldChar w:fldCharType="begin" w:fldLock="1"/>
      </w:r>
      <w:r>
        <w:instrText xml:space="preserve"> PAGEREF _Toc177555231 \h </w:instrText>
      </w:r>
      <w:r>
        <w:fldChar w:fldCharType="separate"/>
      </w:r>
      <w:r>
        <w:t>47</w:t>
      </w:r>
      <w:r>
        <w:fldChar w:fldCharType="end"/>
      </w:r>
    </w:p>
    <w:p w14:paraId="05B6EDF1" w14:textId="0A9676A5" w:rsidR="00F116BC" w:rsidRDefault="00F116BC">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_Toc177555232 \h </w:instrText>
      </w:r>
      <w:r>
        <w:fldChar w:fldCharType="separate"/>
      </w:r>
      <w:r>
        <w:t>47</w:t>
      </w:r>
      <w:r>
        <w:fldChar w:fldCharType="end"/>
      </w:r>
    </w:p>
    <w:p w14:paraId="55D2E574" w14:textId="088450CE" w:rsidR="00F116BC" w:rsidRDefault="00F116BC">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_Toc177555233 \h </w:instrText>
      </w:r>
      <w:r>
        <w:fldChar w:fldCharType="separate"/>
      </w:r>
      <w:r>
        <w:t>47</w:t>
      </w:r>
      <w:r>
        <w:fldChar w:fldCharType="end"/>
      </w:r>
    </w:p>
    <w:p w14:paraId="16B9881B" w14:textId="2A9F900E" w:rsidR="00F116BC" w:rsidRDefault="00F116B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Service-level Interworking: SMS user requesting the IP-SM-GW to tear down the Chat session between a CPM user and an SMS user</w:t>
      </w:r>
      <w:r>
        <w:tab/>
      </w:r>
      <w:r>
        <w:fldChar w:fldCharType="begin" w:fldLock="1"/>
      </w:r>
      <w:r>
        <w:instrText xml:space="preserve"> PAGEREF _Toc177555234 \h </w:instrText>
      </w:r>
      <w:r>
        <w:fldChar w:fldCharType="separate"/>
      </w:r>
      <w:r>
        <w:t>49</w:t>
      </w:r>
      <w:r>
        <w:fldChar w:fldCharType="end"/>
      </w:r>
    </w:p>
    <w:p w14:paraId="66A73C0A" w14:textId="179B7AAE" w:rsidR="00F116BC" w:rsidRDefault="00F116BC">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_Toc177555235 \h </w:instrText>
      </w:r>
      <w:r>
        <w:fldChar w:fldCharType="separate"/>
      </w:r>
      <w:r>
        <w:t>49</w:t>
      </w:r>
      <w:r>
        <w:fldChar w:fldCharType="end"/>
      </w:r>
    </w:p>
    <w:p w14:paraId="38B7295E" w14:textId="493FCD9C" w:rsidR="00F116BC" w:rsidRDefault="00F116BC">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_Toc177555236 \h </w:instrText>
      </w:r>
      <w:r>
        <w:fldChar w:fldCharType="separate"/>
      </w:r>
      <w:r>
        <w:t>49</w:t>
      </w:r>
      <w:r>
        <w:fldChar w:fldCharType="end"/>
      </w:r>
    </w:p>
    <w:p w14:paraId="65BADDE7" w14:textId="4F1AC169" w:rsidR="00F116BC" w:rsidRDefault="00F116BC">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Service-level interworking: Status Report procedure for chat session message to Short Message interworking</w:t>
      </w:r>
      <w:r>
        <w:tab/>
      </w:r>
      <w:r>
        <w:fldChar w:fldCharType="begin" w:fldLock="1"/>
      </w:r>
      <w:r>
        <w:instrText xml:space="preserve"> PAGEREF _Toc177555237 \h </w:instrText>
      </w:r>
      <w:r>
        <w:fldChar w:fldCharType="separate"/>
      </w:r>
      <w:r>
        <w:t>51</w:t>
      </w:r>
      <w:r>
        <w:fldChar w:fldCharType="end"/>
      </w:r>
    </w:p>
    <w:p w14:paraId="4CDFD031" w14:textId="09E05FB9" w:rsidR="00F116BC" w:rsidRDefault="00F116BC" w:rsidP="00F116BC">
      <w:pPr>
        <w:pStyle w:val="TOC8"/>
        <w:rPr>
          <w:rFonts w:asciiTheme="minorHAnsi" w:eastAsiaTheme="minorEastAsia" w:hAnsiTheme="minorHAnsi" w:cstheme="minorBidi"/>
          <w:b w:val="0"/>
          <w:kern w:val="2"/>
          <w:szCs w:val="22"/>
          <w14:ligatures w14:val="standardContextual"/>
        </w:rPr>
      </w:pPr>
      <w:r>
        <w:t>Annex A (informative):</w:t>
      </w:r>
      <w:r>
        <w:tab/>
        <w:t>Service-level interworking: IM or CPM user sends an Instant Message to a group list including SMS users</w:t>
      </w:r>
      <w:r>
        <w:tab/>
      </w:r>
      <w:r>
        <w:fldChar w:fldCharType="begin" w:fldLock="1"/>
      </w:r>
      <w:r>
        <w:instrText xml:space="preserve"> PAGEREF _Toc177555238 \h </w:instrText>
      </w:r>
      <w:r>
        <w:fldChar w:fldCharType="separate"/>
      </w:r>
      <w:r>
        <w:t>53</w:t>
      </w:r>
      <w:r>
        <w:fldChar w:fldCharType="end"/>
      </w:r>
    </w:p>
    <w:p w14:paraId="4142C982" w14:textId="41E0F619" w:rsidR="00F116BC" w:rsidRDefault="00F116BC" w:rsidP="00F116BC">
      <w:pPr>
        <w:pStyle w:val="TOC8"/>
        <w:rPr>
          <w:rFonts w:asciiTheme="minorHAnsi" w:eastAsiaTheme="minorEastAsia" w:hAnsiTheme="minorHAnsi" w:cstheme="minorBidi"/>
          <w:b w:val="0"/>
          <w:kern w:val="2"/>
          <w:szCs w:val="22"/>
          <w14:ligatures w14:val="standardContextual"/>
        </w:rPr>
      </w:pPr>
      <w:r>
        <w:t>Annex B (informative):</w:t>
      </w:r>
      <w:r>
        <w:tab/>
        <w:t>Group chat sessions</w:t>
      </w:r>
      <w:r>
        <w:tab/>
      </w:r>
      <w:r>
        <w:fldChar w:fldCharType="begin" w:fldLock="1"/>
      </w:r>
      <w:r>
        <w:instrText xml:space="preserve"> PAGEREF _Toc177555239 \h </w:instrText>
      </w:r>
      <w:r>
        <w:fldChar w:fldCharType="separate"/>
      </w:r>
      <w:r>
        <w:t>55</w:t>
      </w:r>
      <w:r>
        <w:fldChar w:fldCharType="end"/>
      </w:r>
    </w:p>
    <w:p w14:paraId="3A3954AC" w14:textId="5C96212D" w:rsidR="00F116BC" w:rsidRDefault="00F116BC">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Service-level interworking: IM or CPM user initiates a group chat and sends an Instant Message to a group list including SMS users</w:t>
      </w:r>
      <w:r>
        <w:tab/>
      </w:r>
      <w:r>
        <w:fldChar w:fldCharType="begin" w:fldLock="1"/>
      </w:r>
      <w:r>
        <w:instrText xml:space="preserve"> PAGEREF _Toc177555240 \h </w:instrText>
      </w:r>
      <w:r>
        <w:fldChar w:fldCharType="separate"/>
      </w:r>
      <w:r>
        <w:t>55</w:t>
      </w:r>
      <w:r>
        <w:fldChar w:fldCharType="end"/>
      </w:r>
    </w:p>
    <w:p w14:paraId="44721929" w14:textId="2DB30CF0" w:rsidR="00F116BC" w:rsidRDefault="00F116BC">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Service-level interworking: CPM user extends a one-to-one chat session into a group chat session</w:t>
      </w:r>
      <w:r>
        <w:tab/>
      </w:r>
      <w:r>
        <w:fldChar w:fldCharType="begin" w:fldLock="1"/>
      </w:r>
      <w:r>
        <w:instrText xml:space="preserve"> PAGEREF _Toc177555241 \h </w:instrText>
      </w:r>
      <w:r>
        <w:fldChar w:fldCharType="separate"/>
      </w:r>
      <w:r>
        <w:t>58</w:t>
      </w:r>
      <w:r>
        <w:fldChar w:fldCharType="end"/>
      </w:r>
    </w:p>
    <w:p w14:paraId="683C0917" w14:textId="68ABD461" w:rsidR="00F116BC" w:rsidRDefault="00F116BC">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Service-level interworking: IP-SM-GW informs SMS users about group chat participant changes</w:t>
      </w:r>
      <w:r>
        <w:tab/>
      </w:r>
      <w:r>
        <w:fldChar w:fldCharType="begin" w:fldLock="1"/>
      </w:r>
      <w:r>
        <w:instrText xml:space="preserve"> PAGEREF _Toc177555242 \h </w:instrText>
      </w:r>
      <w:r>
        <w:fldChar w:fldCharType="separate"/>
      </w:r>
      <w:r>
        <w:t>59</w:t>
      </w:r>
      <w:r>
        <w:fldChar w:fldCharType="end"/>
      </w:r>
    </w:p>
    <w:p w14:paraId="6235B755" w14:textId="414E3EAA" w:rsidR="00F116BC" w:rsidRDefault="00F116BC" w:rsidP="00F116BC">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_Toc177555243 \h </w:instrText>
      </w:r>
      <w:r>
        <w:fldChar w:fldCharType="separate"/>
      </w:r>
      <w:r>
        <w:t>61</w:t>
      </w:r>
      <w:r>
        <w:fldChar w:fldCharType="end"/>
      </w:r>
    </w:p>
    <w:p w14:paraId="2AC712FB" w14:textId="41C71B02" w:rsidR="00985565" w:rsidRDefault="00DC0173">
      <w:r>
        <w:rPr>
          <w:noProof/>
          <w:sz w:val="22"/>
        </w:rPr>
        <w:fldChar w:fldCharType="end"/>
      </w:r>
    </w:p>
    <w:p w14:paraId="322FE992" w14:textId="77777777" w:rsidR="00985565" w:rsidRDefault="00985565" w:rsidP="001272F9">
      <w:pPr>
        <w:pStyle w:val="Heading1"/>
      </w:pPr>
      <w:r>
        <w:br w:type="page"/>
      </w:r>
      <w:bookmarkStart w:id="8" w:name="_Toc509910417"/>
      <w:bookmarkStart w:id="9" w:name="_Toc177555169"/>
      <w:r>
        <w:lastRenderedPageBreak/>
        <w:t>Foreword</w:t>
      </w:r>
      <w:bookmarkEnd w:id="8"/>
      <w:bookmarkEnd w:id="9"/>
    </w:p>
    <w:p w14:paraId="73205D54" w14:textId="77777777" w:rsidR="00985565" w:rsidRDefault="00985565">
      <w:r>
        <w:t xml:space="preserve">This Technical Specification has been produced by the </w:t>
      </w:r>
      <w:r w:rsidRPr="00BE3152">
        <w:t>3rd</w:t>
      </w:r>
      <w:r>
        <w:t xml:space="preserve"> Generation Partnership Project (3GPP).</w:t>
      </w:r>
    </w:p>
    <w:p w14:paraId="3BA950CF" w14:textId="77777777"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DE140" w14:textId="77777777" w:rsidR="00985565" w:rsidRDefault="00985565">
      <w:pPr>
        <w:pStyle w:val="B1"/>
        <w:rPr>
          <w:noProof/>
        </w:rPr>
      </w:pPr>
      <w:r>
        <w:rPr>
          <w:noProof/>
        </w:rPr>
        <w:t>Version x.y.z</w:t>
      </w:r>
    </w:p>
    <w:p w14:paraId="03073C1B" w14:textId="77777777" w:rsidR="00985565" w:rsidRDefault="00985565">
      <w:pPr>
        <w:pStyle w:val="B1"/>
      </w:pPr>
      <w:r>
        <w:t>where:</w:t>
      </w:r>
    </w:p>
    <w:p w14:paraId="479981D8" w14:textId="77777777" w:rsidR="00985565" w:rsidRDefault="00985565">
      <w:pPr>
        <w:pStyle w:val="B2"/>
      </w:pPr>
      <w:r>
        <w:t>x</w:t>
      </w:r>
      <w:r>
        <w:tab/>
        <w:t>the first digit:</w:t>
      </w:r>
    </w:p>
    <w:p w14:paraId="6717117D" w14:textId="77777777" w:rsidR="00985565" w:rsidRDefault="00985565">
      <w:pPr>
        <w:pStyle w:val="B3"/>
      </w:pPr>
      <w:r>
        <w:t>1</w:t>
      </w:r>
      <w:r>
        <w:tab/>
        <w:t>presented to TSG for information;</w:t>
      </w:r>
    </w:p>
    <w:p w14:paraId="7B06C6F7" w14:textId="77777777" w:rsidR="00985565" w:rsidRDefault="00985565">
      <w:pPr>
        <w:pStyle w:val="B3"/>
      </w:pPr>
      <w:r>
        <w:t>2</w:t>
      </w:r>
      <w:r>
        <w:tab/>
        <w:t>presented to TSG for approval;</w:t>
      </w:r>
    </w:p>
    <w:p w14:paraId="4E0BFAC6" w14:textId="77777777" w:rsidR="00985565" w:rsidRDefault="00985565">
      <w:pPr>
        <w:pStyle w:val="B3"/>
      </w:pPr>
      <w:r>
        <w:t>3</w:t>
      </w:r>
      <w:r>
        <w:tab/>
        <w:t>or greater indicates TSG approved document under change control.</w:t>
      </w:r>
    </w:p>
    <w:p w14:paraId="3CA06050" w14:textId="77777777" w:rsidR="00985565" w:rsidRDefault="00985565">
      <w:pPr>
        <w:pStyle w:val="B2"/>
      </w:pPr>
      <w:r>
        <w:t>y</w:t>
      </w:r>
      <w:r>
        <w:tab/>
        <w:t>the second digit is incremented for all changes of substance, i.e. technical enhancements, corrections, updates, etc.</w:t>
      </w:r>
    </w:p>
    <w:p w14:paraId="6F9BA37E" w14:textId="77777777" w:rsidR="00985565" w:rsidRDefault="00985565">
      <w:pPr>
        <w:pStyle w:val="B2"/>
      </w:pPr>
      <w:r>
        <w:t>z</w:t>
      </w:r>
      <w:r>
        <w:tab/>
        <w:t>the third digit is incremented when editorial only changes have been incorporated in the document.</w:t>
      </w:r>
    </w:p>
    <w:p w14:paraId="40DC0F16" w14:textId="77777777" w:rsidR="00985565" w:rsidRDefault="00985565" w:rsidP="001272F9">
      <w:pPr>
        <w:pStyle w:val="Heading1"/>
      </w:pPr>
      <w:bookmarkStart w:id="10" w:name="_Toc509910418"/>
      <w:bookmarkStart w:id="11" w:name="_Toc177555170"/>
      <w:r>
        <w:t>Introduction</w:t>
      </w:r>
      <w:bookmarkEnd w:id="10"/>
      <w:bookmarkEnd w:id="11"/>
    </w:p>
    <w:p w14:paraId="553B91A3" w14:textId="77777777"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14:paraId="694F0177" w14:textId="77777777" w:rsidR="00985565" w:rsidRDefault="00985565">
      <w:r>
        <w:t>SMS over generic IP access can be used to support applications and services that use SMS when a generic IP access is used.</w:t>
      </w:r>
    </w:p>
    <w:p w14:paraId="16F8179C" w14:textId="77777777" w:rsidR="00985565" w:rsidRDefault="00985565" w:rsidP="001272F9">
      <w:pPr>
        <w:pStyle w:val="Heading1"/>
      </w:pPr>
      <w:r>
        <w:br w:type="page"/>
      </w:r>
      <w:bookmarkStart w:id="12" w:name="_Toc509910419"/>
      <w:bookmarkStart w:id="13" w:name="_Toc177555171"/>
      <w:r>
        <w:lastRenderedPageBreak/>
        <w:t>1</w:t>
      </w:r>
      <w:r>
        <w:tab/>
        <w:t>Scope</w:t>
      </w:r>
      <w:bookmarkEnd w:id="12"/>
      <w:bookmarkEnd w:id="13"/>
    </w:p>
    <w:p w14:paraId="46AE8C4B" w14:textId="77777777" w:rsidR="00985565" w:rsidRDefault="00985565">
      <w:r>
        <w:t>The present document specifies the new capabilities and enhancements needed to support SMS over a generic IP Connectivity Access Network (IP-CAN) using IMS capabilities (TS 23.228 [9]). These include (but are not limited) to:</w:t>
      </w:r>
    </w:p>
    <w:p w14:paraId="3149042C" w14:textId="77777777" w:rsidR="00985565" w:rsidRDefault="00985565">
      <w:pPr>
        <w:pStyle w:val="B1"/>
        <w:rPr>
          <w:lang w:eastAsia="zh-CN"/>
        </w:rPr>
      </w:pPr>
      <w:r>
        <w:rPr>
          <w:lang w:eastAsia="zh-CN"/>
        </w:rPr>
        <w:t>1</w:t>
      </w:r>
      <w:r>
        <w:rPr>
          <w:lang w:eastAsia="zh-CN"/>
        </w:rPr>
        <w:tab/>
        <w:t>Enhancements to the HSS;</w:t>
      </w:r>
    </w:p>
    <w:p w14:paraId="5931C72D" w14:textId="77777777" w:rsidR="00985565" w:rsidRDefault="00985565">
      <w:pPr>
        <w:pStyle w:val="B1"/>
        <w:rPr>
          <w:lang w:eastAsia="zh-CN"/>
        </w:rPr>
      </w:pPr>
      <w:r>
        <w:rPr>
          <w:lang w:eastAsia="zh-CN"/>
        </w:rPr>
        <w:t>2</w:t>
      </w:r>
      <w:r>
        <w:rPr>
          <w:lang w:eastAsia="zh-CN"/>
        </w:rPr>
        <w:tab/>
        <w:t>Communication between the SMS-GMSC/SMS-IWMSC and the HSS;</w:t>
      </w:r>
    </w:p>
    <w:p w14:paraId="65B2F637" w14:textId="77777777" w:rsidR="00985565" w:rsidRDefault="00985565">
      <w:pPr>
        <w:pStyle w:val="B1"/>
        <w:rPr>
          <w:lang w:eastAsia="zh-CN"/>
        </w:rPr>
      </w:pPr>
      <w:r>
        <w:rPr>
          <w:lang w:eastAsia="zh-CN"/>
        </w:rPr>
        <w:t>3</w:t>
      </w:r>
      <w:r>
        <w:rPr>
          <w:lang w:eastAsia="zh-CN"/>
        </w:rPr>
        <w:tab/>
        <w:t>Authentication of service usage and registration;</w:t>
      </w:r>
    </w:p>
    <w:p w14:paraId="1D9C9943" w14:textId="77777777" w:rsidR="00985565" w:rsidRDefault="00985565">
      <w:pPr>
        <w:pStyle w:val="B1"/>
        <w:rPr>
          <w:lang w:eastAsia="zh-CN"/>
        </w:rPr>
      </w:pPr>
      <w:r>
        <w:rPr>
          <w:lang w:eastAsia="zh-CN"/>
        </w:rPr>
        <w:t>4</w:t>
      </w:r>
      <w:r>
        <w:rPr>
          <w:lang w:eastAsia="zh-CN"/>
        </w:rPr>
        <w:tab/>
        <w:t>Transfer of UE Terminated SMS, UE Originated SMS, and Delivery reports;</w:t>
      </w:r>
    </w:p>
    <w:p w14:paraId="1BB06DCB" w14:textId="77777777" w:rsidR="00985565" w:rsidRDefault="00985565">
      <w:pPr>
        <w:pStyle w:val="B1"/>
        <w:rPr>
          <w:lang w:eastAsia="zh-CN"/>
        </w:rPr>
      </w:pPr>
      <w:r>
        <w:rPr>
          <w:lang w:eastAsia="zh-CN"/>
        </w:rPr>
        <w:t>5</w:t>
      </w:r>
      <w:r>
        <w:rPr>
          <w:lang w:eastAsia="zh-CN"/>
        </w:rPr>
        <w:tab/>
        <w:t>Mechanisms to handle SMS when there is more than one IP connection active with the UE, etc.</w:t>
      </w:r>
    </w:p>
    <w:p w14:paraId="5A70BF0A" w14:textId="77777777" w:rsidR="00985565" w:rsidRDefault="00985565">
      <w:pPr>
        <w:pStyle w:val="B1"/>
      </w:pPr>
      <w:r>
        <w:t>6</w:t>
      </w:r>
      <w:r>
        <w:tab/>
        <w:t>Mechanisms to handle MT-SMS without MSISDN to IMS UE, and SMS between IMS UEs that support MSISDN-less SMS operation.</w:t>
      </w:r>
    </w:p>
    <w:p w14:paraId="325DC89D" w14:textId="77777777"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14:paraId="52E5EAAD" w14:textId="77777777" w:rsidR="00985565" w:rsidRDefault="00985565">
      <w:pPr>
        <w:pStyle w:val="NO"/>
      </w:pPr>
      <w:r>
        <w:t>NOTE:</w:t>
      </w:r>
      <w:r>
        <w:tab/>
        <w:t>The page-mode immediate message as defined in TS 24.247[14] is considered as a subset of OMA-TS-SIMPLE-IM-V1_0 [12].</w:t>
      </w:r>
    </w:p>
    <w:p w14:paraId="5968DF2A" w14:textId="77777777"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14:paraId="274632D0" w14:textId="77777777" w:rsidR="00985565" w:rsidRDefault="00985565">
      <w:r>
        <w:t>The service requirements are described in TS 22.340 [18].</w:t>
      </w:r>
    </w:p>
    <w:p w14:paraId="4B182643" w14:textId="77777777" w:rsidR="00985565" w:rsidRDefault="00985565" w:rsidP="001272F9">
      <w:pPr>
        <w:pStyle w:val="Heading1"/>
      </w:pPr>
      <w:bookmarkStart w:id="14" w:name="_Toc509910420"/>
      <w:bookmarkStart w:id="15" w:name="_Toc177555172"/>
      <w:r>
        <w:t>2</w:t>
      </w:r>
      <w:r>
        <w:tab/>
        <w:t>References</w:t>
      </w:r>
      <w:bookmarkEnd w:id="14"/>
      <w:bookmarkEnd w:id="15"/>
    </w:p>
    <w:p w14:paraId="7880A3DD" w14:textId="77777777" w:rsidR="00985565" w:rsidRDefault="00985565">
      <w:r>
        <w:t>The following documents contain provisions which, through reference in this text, constitute provisions of the present document.</w:t>
      </w:r>
    </w:p>
    <w:p w14:paraId="7A1B5915" w14:textId="77777777"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14:paraId="063567F4" w14:textId="77777777" w:rsidR="00985565" w:rsidRDefault="00B82B47" w:rsidP="00B82B47">
      <w:pPr>
        <w:pStyle w:val="B1"/>
      </w:pPr>
      <w:r>
        <w:t>-</w:t>
      </w:r>
      <w:r>
        <w:tab/>
      </w:r>
      <w:r w:rsidR="00985565">
        <w:t>For a specific reference, subsequent revisions do not apply.</w:t>
      </w:r>
    </w:p>
    <w:p w14:paraId="49E1AFB7" w14:textId="77777777"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14:paraId="721EE288" w14:textId="52C81E3C" w:rsidR="00985565" w:rsidRDefault="00985565">
      <w:pPr>
        <w:pStyle w:val="EX"/>
      </w:pPr>
      <w:r>
        <w:t>[1]</w:t>
      </w:r>
      <w:r>
        <w:tab/>
      </w:r>
      <w:r w:rsidR="00F116BC">
        <w:t>3GPP</w:t>
      </w:r>
      <w:r w:rsidR="00F116BC">
        <w:t> </w:t>
      </w:r>
      <w:r w:rsidR="00F116BC">
        <w:t>TR</w:t>
      </w:r>
      <w:r w:rsidR="00F116BC">
        <w:t> </w:t>
      </w:r>
      <w:r w:rsidR="00F116BC">
        <w:t>21.905:</w:t>
      </w:r>
      <w:r>
        <w:t xml:space="preserve"> "Vocabulary for 3GPP Specifications".</w:t>
      </w:r>
    </w:p>
    <w:p w14:paraId="25E5808E" w14:textId="66606E6F" w:rsidR="00985565" w:rsidRDefault="00985565">
      <w:pPr>
        <w:pStyle w:val="EX"/>
      </w:pPr>
      <w:r>
        <w:t>[2]</w:t>
      </w:r>
      <w:r>
        <w:tab/>
      </w:r>
      <w:r w:rsidR="00F116BC">
        <w:t>3GPP</w:t>
      </w:r>
      <w:r w:rsidR="00F116BC">
        <w:t> </w:t>
      </w:r>
      <w:r w:rsidR="00F116BC">
        <w:t>TS</w:t>
      </w:r>
      <w:r w:rsidR="00F116BC">
        <w:t> </w:t>
      </w:r>
      <w:r w:rsidR="00F116BC">
        <w:t>23.040:</w:t>
      </w:r>
      <w:r>
        <w:t xml:space="preserve"> "Technical realization of the Short Message Service (SMS) Point to Point (PP)".</w:t>
      </w:r>
    </w:p>
    <w:p w14:paraId="708198E1" w14:textId="77777777" w:rsidR="00985565" w:rsidRDefault="00985565">
      <w:pPr>
        <w:pStyle w:val="EX"/>
      </w:pPr>
      <w:r>
        <w:t>[</w:t>
      </w:r>
      <w:r>
        <w:rPr>
          <w:lang w:eastAsia="zh-CN"/>
        </w:rPr>
        <w:t>3</w:t>
      </w:r>
      <w:r>
        <w:t>]</w:t>
      </w:r>
      <w:r>
        <w:tab/>
        <w:t>Void.</w:t>
      </w:r>
    </w:p>
    <w:p w14:paraId="36D2F303" w14:textId="77777777" w:rsidR="00985565" w:rsidRDefault="00985565">
      <w:pPr>
        <w:pStyle w:val="EX"/>
      </w:pPr>
      <w:r>
        <w:t>[</w:t>
      </w:r>
      <w:r>
        <w:rPr>
          <w:lang w:eastAsia="zh-CN"/>
        </w:rPr>
        <w:t>4</w:t>
      </w:r>
      <w:r>
        <w:t>]</w:t>
      </w:r>
      <w:r>
        <w:tab/>
        <w:t>Void.</w:t>
      </w:r>
    </w:p>
    <w:p w14:paraId="55C19CEB" w14:textId="77777777" w:rsidR="00985565" w:rsidRDefault="00985565">
      <w:pPr>
        <w:pStyle w:val="EX"/>
      </w:pPr>
      <w:bookmarkStart w:id="16" w:name="_Ref64994009"/>
      <w:r>
        <w:t>[</w:t>
      </w:r>
      <w:r>
        <w:rPr>
          <w:lang w:eastAsia="zh-CN"/>
        </w:rPr>
        <w:t>5</w:t>
      </w:r>
      <w:r>
        <w:t>]</w:t>
      </w:r>
      <w:r>
        <w:tab/>
      </w:r>
      <w:bookmarkEnd w:id="16"/>
      <w:r>
        <w:t>Void.</w:t>
      </w:r>
    </w:p>
    <w:p w14:paraId="7FADD39C" w14:textId="0A0AC1D8" w:rsidR="00985565" w:rsidRDefault="00985565">
      <w:pPr>
        <w:pStyle w:val="EX"/>
      </w:pPr>
      <w:bookmarkStart w:id="17" w:name="_Ref55333076"/>
      <w:r>
        <w:t>[</w:t>
      </w:r>
      <w:r>
        <w:rPr>
          <w:lang w:eastAsia="zh-CN"/>
        </w:rPr>
        <w:t>6</w:t>
      </w:r>
      <w:r>
        <w:t>]</w:t>
      </w:r>
      <w:r>
        <w:tab/>
      </w:r>
      <w:bookmarkEnd w:id="17"/>
      <w:r w:rsidR="00F116BC">
        <w:t>3GPP</w:t>
      </w:r>
      <w:r w:rsidR="00F116BC">
        <w:t> </w:t>
      </w:r>
      <w:r w:rsidR="00F116BC">
        <w:t>TS</w:t>
      </w:r>
      <w:r w:rsidR="00F116BC">
        <w:t> </w:t>
      </w:r>
      <w:r w:rsidR="00F116BC">
        <w:t>29.002:</w:t>
      </w:r>
      <w:r>
        <w:t xml:space="preserve"> "Mobile Application Part (MAP) specification".</w:t>
      </w:r>
    </w:p>
    <w:p w14:paraId="4A9C0B9F" w14:textId="77777777" w:rsidR="00985565" w:rsidRDefault="00985565">
      <w:pPr>
        <w:pStyle w:val="EX"/>
      </w:pPr>
      <w:r>
        <w:t>[</w:t>
      </w:r>
      <w:r>
        <w:rPr>
          <w:lang w:eastAsia="zh-CN"/>
        </w:rPr>
        <w:t>7</w:t>
      </w:r>
      <w:r>
        <w:t>]</w:t>
      </w:r>
      <w:r>
        <w:tab/>
        <w:t>Void.</w:t>
      </w:r>
    </w:p>
    <w:p w14:paraId="5F76A7A7" w14:textId="77777777" w:rsidR="00985565" w:rsidRDefault="00985565">
      <w:pPr>
        <w:pStyle w:val="EX"/>
      </w:pPr>
      <w:r>
        <w:t>[</w:t>
      </w:r>
      <w:r>
        <w:rPr>
          <w:lang w:eastAsia="zh-CN"/>
        </w:rPr>
        <w:t>8</w:t>
      </w:r>
      <w:r>
        <w:t>]</w:t>
      </w:r>
      <w:r>
        <w:tab/>
        <w:t>Void.</w:t>
      </w:r>
    </w:p>
    <w:p w14:paraId="660AAA27" w14:textId="48416208" w:rsidR="00985565" w:rsidRDefault="00985565">
      <w:pPr>
        <w:pStyle w:val="EX"/>
      </w:pPr>
      <w:r>
        <w:t>[</w:t>
      </w:r>
      <w:r>
        <w:rPr>
          <w:lang w:eastAsia="zh-CN"/>
        </w:rPr>
        <w:t>9</w:t>
      </w:r>
      <w:r>
        <w:t>]</w:t>
      </w:r>
      <w:r>
        <w:tab/>
      </w:r>
      <w:r w:rsidR="00F116BC">
        <w:t>3GPP</w:t>
      </w:r>
      <w:r w:rsidR="00F116BC">
        <w:t> </w:t>
      </w:r>
      <w:r w:rsidR="00F116BC">
        <w:t>TS</w:t>
      </w:r>
      <w:r w:rsidR="00F116BC">
        <w:t> </w:t>
      </w:r>
      <w:r w:rsidR="00F116BC">
        <w:t>23.228:</w:t>
      </w:r>
      <w:r>
        <w:t xml:space="preserve"> "IP Multimedia Subsystem (IMS); Stage 2".</w:t>
      </w:r>
    </w:p>
    <w:p w14:paraId="422E7701" w14:textId="77777777" w:rsidR="00985565" w:rsidRDefault="00985565">
      <w:pPr>
        <w:pStyle w:val="EX"/>
      </w:pPr>
      <w:r>
        <w:lastRenderedPageBreak/>
        <w:t>[</w:t>
      </w:r>
      <w:r>
        <w:rPr>
          <w:lang w:eastAsia="zh-CN"/>
        </w:rPr>
        <w:t>10</w:t>
      </w:r>
      <w:r>
        <w:t>]</w:t>
      </w:r>
      <w:r>
        <w:tab/>
        <w:t>Void.</w:t>
      </w:r>
    </w:p>
    <w:p w14:paraId="0B983D3B" w14:textId="77777777" w:rsidR="00985565" w:rsidRDefault="00985565">
      <w:pPr>
        <w:pStyle w:val="EX"/>
      </w:pPr>
      <w:r>
        <w:t>[</w:t>
      </w:r>
      <w:r>
        <w:rPr>
          <w:lang w:eastAsia="zh-CN"/>
        </w:rPr>
        <w:t>11</w:t>
      </w:r>
      <w:r>
        <w:t>]</w:t>
      </w:r>
      <w:r>
        <w:tab/>
        <w:t>Void.</w:t>
      </w:r>
    </w:p>
    <w:p w14:paraId="6A71A812" w14:textId="77777777"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14:paraId="254997C0" w14:textId="77777777" w:rsidR="00985565" w:rsidRDefault="00985565">
      <w:pPr>
        <w:pStyle w:val="EX"/>
      </w:pPr>
      <w:r>
        <w:t>[13]</w:t>
      </w:r>
      <w:r>
        <w:tab/>
        <w:t>IETF RFC 5438: "Instant Message Disposition Notification", February, 2009.</w:t>
      </w:r>
    </w:p>
    <w:p w14:paraId="134F7918" w14:textId="5F24574C" w:rsidR="00985565" w:rsidRDefault="00985565">
      <w:pPr>
        <w:pStyle w:val="EX"/>
      </w:pPr>
      <w:r>
        <w:t>[14]</w:t>
      </w:r>
      <w:r>
        <w:tab/>
      </w:r>
      <w:r w:rsidR="00F116BC">
        <w:t>3GPP</w:t>
      </w:r>
      <w:r w:rsidR="00F116BC">
        <w:t> </w:t>
      </w:r>
      <w:r w:rsidR="00F116BC">
        <w:t>TS</w:t>
      </w:r>
      <w:r w:rsidR="00F116BC">
        <w:t> </w:t>
      </w:r>
      <w:r w:rsidR="00F116BC">
        <w:t>24.247:</w:t>
      </w:r>
      <w:r>
        <w:t xml:space="preserve"> "Messaging service using the IP Multimedia (IM) Core Network (CN) subsystem; Stage 3".</w:t>
      </w:r>
    </w:p>
    <w:p w14:paraId="6AE5471D" w14:textId="77777777" w:rsidR="00985565" w:rsidRDefault="00985565">
      <w:pPr>
        <w:pStyle w:val="EX"/>
      </w:pPr>
      <w:r>
        <w:t>[15]</w:t>
      </w:r>
      <w:r>
        <w:tab/>
      </w:r>
      <w:r w:rsidR="00BB0718">
        <w:t>OMA-RD-CPM-V1_0</w:t>
      </w:r>
      <w:r>
        <w:t>: "CPM Requirements"</w:t>
      </w:r>
      <w:r w:rsidR="00BB0718">
        <w:t>,</w:t>
      </w:r>
      <w:r>
        <w:t xml:space="preserve"> http://www.openmobilealliance.org/</w:t>
      </w:r>
      <w:r w:rsidR="00BB0718">
        <w:t>.</w:t>
      </w:r>
    </w:p>
    <w:p w14:paraId="78E6029E" w14:textId="77777777" w:rsidR="00985565" w:rsidRDefault="00985565">
      <w:pPr>
        <w:pStyle w:val="EX"/>
      </w:pPr>
      <w:r>
        <w:t>[16]</w:t>
      </w:r>
      <w:r>
        <w:tab/>
      </w:r>
      <w:r w:rsidR="00BB0718">
        <w:t>OMA-AD-CPM-V1_0</w:t>
      </w:r>
      <w:r>
        <w:t>: "CPM Architecture"</w:t>
      </w:r>
      <w:r w:rsidR="00BB0718">
        <w:t>,</w:t>
      </w:r>
      <w:r>
        <w:t xml:space="preserve"> http://www.openmobilealliance.org/</w:t>
      </w:r>
      <w:r w:rsidR="00BB0718">
        <w:t>.</w:t>
      </w:r>
    </w:p>
    <w:p w14:paraId="2AFF5492" w14:textId="77777777"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14:paraId="205C318B" w14:textId="7E492450" w:rsidR="00985565" w:rsidRDefault="00985565">
      <w:pPr>
        <w:pStyle w:val="EX"/>
      </w:pPr>
      <w:r>
        <w:t>[18]</w:t>
      </w:r>
      <w:r>
        <w:tab/>
      </w:r>
      <w:r w:rsidR="00F116BC">
        <w:t>3GPP</w:t>
      </w:r>
      <w:r w:rsidR="00F116BC">
        <w:t> </w:t>
      </w:r>
      <w:r w:rsidR="00F116BC">
        <w:t>TS</w:t>
      </w:r>
      <w:r w:rsidR="00F116BC">
        <w:t> </w:t>
      </w:r>
      <w:r w:rsidR="00F116BC">
        <w:t>22.340:</w:t>
      </w:r>
      <w:r>
        <w:t xml:space="preserve"> "IP Multimedia System (IMS) messaging; Stage 1".</w:t>
      </w:r>
    </w:p>
    <w:p w14:paraId="0BE5666F" w14:textId="77777777" w:rsidR="00985565" w:rsidRDefault="00985565">
      <w:pPr>
        <w:pStyle w:val="EX"/>
      </w:pPr>
      <w:r>
        <w:t>[19]</w:t>
      </w:r>
      <w:r>
        <w:tab/>
        <w:t>IETF</w:t>
      </w:r>
      <w:r w:rsidR="00BB0718">
        <w:t> </w:t>
      </w:r>
      <w:r>
        <w:t>RFC</w:t>
      </w:r>
      <w:r w:rsidR="00BB0718">
        <w:t> </w:t>
      </w:r>
      <w:r>
        <w:t>4975: "The Message Session Relay Protocol (MSRP)", September 2007.</w:t>
      </w:r>
    </w:p>
    <w:p w14:paraId="7A9767FE" w14:textId="5E19A089" w:rsidR="00985565" w:rsidRDefault="00985565">
      <w:pPr>
        <w:pStyle w:val="EX"/>
      </w:pPr>
      <w:r>
        <w:t>[20]</w:t>
      </w:r>
      <w:r>
        <w:tab/>
      </w:r>
      <w:r w:rsidR="00F116BC">
        <w:t>3GPP</w:t>
      </w:r>
      <w:r w:rsidR="00F116BC">
        <w:t> </w:t>
      </w:r>
      <w:r w:rsidR="00F116BC">
        <w:t>TS</w:t>
      </w:r>
      <w:r w:rsidR="00F116BC">
        <w:t> </w:t>
      </w:r>
      <w:r w:rsidR="00F116BC">
        <w:t>23.682:</w:t>
      </w:r>
      <w:r>
        <w:t xml:space="preserve"> "Architecture enhancements to facilitate communications with packet data networks and applications".</w:t>
      </w:r>
    </w:p>
    <w:p w14:paraId="1D7D79E8" w14:textId="35554B69" w:rsidR="00B25267" w:rsidRDefault="00B25267" w:rsidP="00B25267">
      <w:pPr>
        <w:pStyle w:val="EX"/>
      </w:pPr>
      <w:r>
        <w:t>[21]</w:t>
      </w:r>
      <w:r>
        <w:tab/>
      </w:r>
      <w:r w:rsidR="00F116BC">
        <w:t>3GPP</w:t>
      </w:r>
      <w:r w:rsidR="00F116BC">
        <w:t> </w:t>
      </w:r>
      <w:r w:rsidR="00F116BC">
        <w:t>TS</w:t>
      </w:r>
      <w:r w:rsidR="00F116BC">
        <w:t> </w:t>
      </w:r>
      <w:r w:rsidR="00F116BC">
        <w:t>23.060:</w:t>
      </w:r>
      <w:r>
        <w:t xml:space="preserve"> "General Packet Radio Service (GPRS); Service description; Stage 2".</w:t>
      </w:r>
    </w:p>
    <w:p w14:paraId="71BA6BDB" w14:textId="7BA838E1" w:rsidR="00BB0718" w:rsidRDefault="00BB0718" w:rsidP="00BB0718">
      <w:pPr>
        <w:pStyle w:val="EX"/>
      </w:pPr>
      <w:r>
        <w:t>[22]</w:t>
      </w:r>
      <w:r>
        <w:tab/>
      </w:r>
      <w:r w:rsidR="00F116BC">
        <w:t>3GPP</w:t>
      </w:r>
      <w:r w:rsidR="00F116BC">
        <w:t> </w:t>
      </w:r>
      <w:r w:rsidR="00F116BC">
        <w:t>TS</w:t>
      </w:r>
      <w:r w:rsidR="00F116BC">
        <w:t> </w:t>
      </w:r>
      <w:r w:rsidR="00F116BC">
        <w:t>23.272:</w:t>
      </w:r>
      <w:r>
        <w:t xml:space="preserve"> "Circuit Switched (CS) fallback in Evolved Packet System (EPS); Stage 2".</w:t>
      </w:r>
    </w:p>
    <w:p w14:paraId="17C8A1B4" w14:textId="6312D459" w:rsidR="0039545E" w:rsidRDefault="0039545E" w:rsidP="0039545E">
      <w:pPr>
        <w:pStyle w:val="EX"/>
      </w:pPr>
      <w:r>
        <w:t>[23]</w:t>
      </w:r>
      <w:r>
        <w:tab/>
      </w:r>
      <w:r w:rsidR="00F116BC">
        <w:t>3GPP</w:t>
      </w:r>
      <w:r w:rsidR="00F116BC">
        <w:t> </w:t>
      </w:r>
      <w:r w:rsidR="00F116BC">
        <w:t>TS</w:t>
      </w:r>
      <w:r w:rsidR="00F116BC">
        <w:t> </w:t>
      </w:r>
      <w:r w:rsidR="00F116BC">
        <w:t>23.501:</w:t>
      </w:r>
      <w:r>
        <w:t xml:space="preserve"> "System Architecture for the 5G System; Stage 2".</w:t>
      </w:r>
    </w:p>
    <w:p w14:paraId="06F034A9" w14:textId="1F8FE894" w:rsidR="0039545E" w:rsidRDefault="0039545E" w:rsidP="0039545E">
      <w:pPr>
        <w:pStyle w:val="EX"/>
      </w:pPr>
      <w:r>
        <w:t>[24]</w:t>
      </w:r>
      <w:r>
        <w:tab/>
      </w:r>
      <w:r w:rsidR="00F116BC">
        <w:t>3GPP</w:t>
      </w:r>
      <w:r w:rsidR="00F116BC">
        <w:t> </w:t>
      </w:r>
      <w:r w:rsidR="00F116BC">
        <w:t>TS</w:t>
      </w:r>
      <w:r w:rsidR="00F116BC">
        <w:t> </w:t>
      </w:r>
      <w:r w:rsidR="00F116BC">
        <w:t>23.502:</w:t>
      </w:r>
      <w:r>
        <w:t xml:space="preserve"> "Procedures for the 5G System; Stage 2".</w:t>
      </w:r>
    </w:p>
    <w:p w14:paraId="63583A5E" w14:textId="4BBF4CFE" w:rsidR="00040F71" w:rsidRDefault="00040F71" w:rsidP="00040F71">
      <w:pPr>
        <w:pStyle w:val="EX"/>
      </w:pPr>
      <w:bookmarkStart w:id="18" w:name="_Toc509910421"/>
      <w:r>
        <w:t>[25]</w:t>
      </w:r>
      <w:r>
        <w:tab/>
      </w:r>
      <w:r w:rsidR="00F116BC">
        <w:t>3GPP</w:t>
      </w:r>
      <w:r w:rsidR="00F116BC">
        <w:t> </w:t>
      </w:r>
      <w:r w:rsidR="00F116BC">
        <w:t>TS</w:t>
      </w:r>
      <w:r w:rsidR="00F116BC">
        <w:t> </w:t>
      </w:r>
      <w:r w:rsidR="00F116BC">
        <w:t>23.401:</w:t>
      </w:r>
      <w:r>
        <w:t xml:space="preserve"> "General Packet Radio Service (GPRS) enhancements for Evolved Universal Terrestrial Radio Access Network (E-UTRAN) access".</w:t>
      </w:r>
    </w:p>
    <w:p w14:paraId="4820E8B2" w14:textId="77777777" w:rsidR="00985565" w:rsidRDefault="00985565" w:rsidP="001272F9">
      <w:pPr>
        <w:pStyle w:val="Heading1"/>
      </w:pPr>
      <w:bookmarkStart w:id="19" w:name="_Toc177555173"/>
      <w:r>
        <w:t>3</w:t>
      </w:r>
      <w:r>
        <w:tab/>
        <w:t>Definitions and abbreviations</w:t>
      </w:r>
      <w:bookmarkEnd w:id="18"/>
      <w:bookmarkEnd w:id="19"/>
    </w:p>
    <w:p w14:paraId="318BE26F" w14:textId="77777777" w:rsidR="00985565" w:rsidRDefault="00985565" w:rsidP="001272F9">
      <w:pPr>
        <w:pStyle w:val="Heading2"/>
      </w:pPr>
      <w:bookmarkStart w:id="20" w:name="_Toc509910422"/>
      <w:bookmarkStart w:id="21" w:name="_Toc177555174"/>
      <w:r>
        <w:t>3.1</w:t>
      </w:r>
      <w:r>
        <w:tab/>
        <w:t>Definitions</w:t>
      </w:r>
      <w:bookmarkEnd w:id="20"/>
      <w:bookmarkEnd w:id="21"/>
    </w:p>
    <w:p w14:paraId="5E7A9A22" w14:textId="19950F4D" w:rsidR="00985565" w:rsidRDefault="00985565">
      <w:r>
        <w:t xml:space="preserve">For the purposes of the present document, the terms and definitions given in </w:t>
      </w:r>
      <w:r w:rsidR="00F116BC">
        <w:t>TR</w:t>
      </w:r>
      <w:r w:rsidR="00F116BC">
        <w:t> </w:t>
      </w:r>
      <w:r w:rsidR="00F116BC">
        <w:t>21.905</w:t>
      </w:r>
      <w:r w:rsidR="00F116BC">
        <w:t> </w:t>
      </w:r>
      <w:r w:rsidR="00F116BC">
        <w:t>[</w:t>
      </w:r>
      <w:r>
        <w:t xml:space="preserve">1] and the following definitions apply. A term defined in the present document takes precedence over the definition of the same term, if any, in </w:t>
      </w:r>
      <w:r w:rsidR="00F116BC">
        <w:t>TR</w:t>
      </w:r>
      <w:r w:rsidR="00F116BC">
        <w:t> </w:t>
      </w:r>
      <w:r w:rsidR="00F116BC">
        <w:t>21.905</w:t>
      </w:r>
      <w:r w:rsidR="00F116BC">
        <w:t> </w:t>
      </w:r>
      <w:r w:rsidR="00F116BC">
        <w:t>[</w:t>
      </w:r>
      <w:r>
        <w:t>1]:</w:t>
      </w:r>
    </w:p>
    <w:p w14:paraId="2077F414" w14:textId="77777777" w:rsidR="00985565" w:rsidRDefault="00985565">
      <w:r>
        <w:rPr>
          <w:b/>
        </w:rPr>
        <w:t>Converged IP Messaging:</w:t>
      </w:r>
      <w:r>
        <w:t xml:space="preserve"> as defined in OMA-RD-CPM-V1_0 [15]. Converged IP Messaging supports one-to-one, one-to-many personal communications, and also communication with Applications.</w:t>
      </w:r>
    </w:p>
    <w:p w14:paraId="34DB620E" w14:textId="77777777" w:rsidR="00985565" w:rsidRDefault="00985565">
      <w:r>
        <w:rPr>
          <w:b/>
        </w:rPr>
        <w:t>CPM Message:</w:t>
      </w:r>
      <w:r>
        <w:t xml:space="preserve"> as defined in OMA-RD-CPM-V1_0 [15]: Information that is sent to one or more recipients. A CPM Message can contain several discrete Media (e.g. text, images, audio-clips, video-clips).</w:t>
      </w:r>
    </w:p>
    <w:p w14:paraId="5F4D952A" w14:textId="77777777" w:rsidR="00985565" w:rsidRDefault="00985565">
      <w:r>
        <w:rPr>
          <w:b/>
        </w:rPr>
        <w:t>CPM AS:</w:t>
      </w:r>
      <w:r>
        <w:t xml:space="preserve"> An application server supporting the functionality of a CPM Participating Function and/or a CPM Controlling Function as defined in OMA-RD-CPM-V1_0 [15].</w:t>
      </w:r>
    </w:p>
    <w:p w14:paraId="3E60638B" w14:textId="77777777" w:rsidR="00985565" w:rsidRDefault="00985565">
      <w:r>
        <w:rPr>
          <w:b/>
        </w:rPr>
        <w:t>IM origination:</w:t>
      </w:r>
      <w:r>
        <w:t xml:space="preserve"> origination of an Instant Message by an IMS UE.</w:t>
      </w:r>
    </w:p>
    <w:p w14:paraId="12D7ABEF" w14:textId="77777777" w:rsidR="00985565" w:rsidRDefault="00985565">
      <w:r>
        <w:rPr>
          <w:b/>
        </w:rPr>
        <w:t>IM termination:</w:t>
      </w:r>
      <w:r>
        <w:t xml:space="preserve"> termination of an Instant Message by an IMS UE.</w:t>
      </w:r>
    </w:p>
    <w:p w14:paraId="76EB9A88" w14:textId="77777777" w:rsidR="00985565" w:rsidRDefault="00985565">
      <w:r>
        <w:rPr>
          <w:b/>
        </w:rPr>
        <w:t>IMS core:</w:t>
      </w:r>
      <w:r>
        <w:t xml:space="preserve"> refers to the core session control elements of the IM CN Subsystem, i.e. the </w:t>
      </w:r>
      <w:r>
        <w:rPr>
          <w:noProof/>
        </w:rPr>
        <w:t>CSCFs</w:t>
      </w:r>
      <w:r>
        <w:t>, and the IBCF.</w:t>
      </w:r>
    </w:p>
    <w:p w14:paraId="479441C7" w14:textId="19CF3014" w:rsidR="00985565" w:rsidRDefault="00985565">
      <w:r>
        <w:rPr>
          <w:b/>
        </w:rPr>
        <w:t>Instant Message:</w:t>
      </w:r>
      <w:r>
        <w:t xml:space="preserve"> an Instant Message as defined in the OMA-TS-SIMPLE_IM-V1_0 [12] and </w:t>
      </w:r>
      <w:r w:rsidR="00F116BC">
        <w:t>TS</w:t>
      </w:r>
      <w:r w:rsidR="00F116BC">
        <w:t> </w:t>
      </w:r>
      <w:r w:rsidR="00F116BC">
        <w:t>24.247</w:t>
      </w:r>
      <w:r w:rsidR="00F116BC">
        <w:t> </w:t>
      </w:r>
      <w:r w:rsidR="00F116BC">
        <w:t>[</w:t>
      </w:r>
      <w:r>
        <w:t>14]. The term Instant Message is also used to designate a CPM Message.</w:t>
      </w:r>
    </w:p>
    <w:p w14:paraId="1DAC3833" w14:textId="77777777" w:rsidR="00985565" w:rsidRDefault="00985565">
      <w:r>
        <w:rPr>
          <w:b/>
        </w:rPr>
        <w:lastRenderedPageBreak/>
        <w:t>Interworking Selection Function:</w:t>
      </w:r>
      <w:r>
        <w:t xml:space="preserve"> as defined in OMA-AD-CPM-V1_0 [16]. The Interworking Selection Function selects an Interworking Function that should perform the actual interworking between CPM and SMS.</w:t>
      </w:r>
    </w:p>
    <w:p w14:paraId="72F4CC40" w14:textId="77777777" w:rsidR="00985565" w:rsidRDefault="00985565">
      <w:r>
        <w:rPr>
          <w:b/>
        </w:rPr>
        <w:t>MSISDN-less SMS operation:</w:t>
      </w:r>
      <w:r>
        <w:t xml:space="preserve"> operation to support SMS communication without the need of MSISDN in the UE's IMS subscription profile.</w:t>
      </w:r>
    </w:p>
    <w:p w14:paraId="344C9748" w14:textId="77777777"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14:paraId="79546B83" w14:textId="77777777" w:rsidR="00985565" w:rsidRDefault="00985565">
      <w:r>
        <w:rPr>
          <w:b/>
        </w:rPr>
        <w:t>Non-supporting MSISDN-less SMS UE:</w:t>
      </w:r>
      <w:r>
        <w:t xml:space="preserve"> a UE which does not support MSISDN-less SMS operation as defined in this specification.</w:t>
      </w:r>
    </w:p>
    <w:p w14:paraId="36AD6FEF" w14:textId="77777777" w:rsidR="00985565" w:rsidRDefault="00985565">
      <w:r>
        <w:rPr>
          <w:b/>
        </w:rPr>
        <w:t>SIMPLE IM service:</w:t>
      </w:r>
      <w:r>
        <w:t xml:space="preserve"> the Instant Messaging Service as defined in the OMA-TS-SIMPLE_IM-V1_0 [12].</w:t>
      </w:r>
    </w:p>
    <w:p w14:paraId="36ABFAAB" w14:textId="1FFDEB13" w:rsidR="00985565" w:rsidRDefault="00985565">
      <w:r>
        <w:rPr>
          <w:b/>
        </w:rPr>
        <w:t>SM origination:</w:t>
      </w:r>
      <w:r>
        <w:t xml:space="preserve"> origination of a Short Message (including SMS over IP) by an SMS capable UE, as defined in </w:t>
      </w:r>
      <w:r w:rsidR="00F116BC">
        <w:t>TS</w:t>
      </w:r>
      <w:r w:rsidR="00F116BC">
        <w:t> </w:t>
      </w:r>
      <w:r w:rsidR="00F116BC">
        <w:t>23.040</w:t>
      </w:r>
      <w:r w:rsidR="00F116BC">
        <w:t> </w:t>
      </w:r>
      <w:r w:rsidR="00F116BC">
        <w:t>[</w:t>
      </w:r>
      <w:r>
        <w:t>2] and this specification.</w:t>
      </w:r>
    </w:p>
    <w:p w14:paraId="7EBC3999" w14:textId="2FB08739" w:rsidR="00985565" w:rsidRDefault="00985565">
      <w:r>
        <w:rPr>
          <w:b/>
        </w:rPr>
        <w:t>SM termination:</w:t>
      </w:r>
      <w:r>
        <w:t xml:space="preserve"> termination of a Short Message (including SMS over IP) by an SMS capable UE, as defined in </w:t>
      </w:r>
      <w:r w:rsidR="00F116BC">
        <w:t>TS</w:t>
      </w:r>
      <w:r w:rsidR="00F116BC">
        <w:t> </w:t>
      </w:r>
      <w:r w:rsidR="00F116BC">
        <w:t>23.040</w:t>
      </w:r>
      <w:r w:rsidR="00F116BC">
        <w:t> </w:t>
      </w:r>
      <w:r w:rsidR="00F116BC">
        <w:t>[</w:t>
      </w:r>
      <w:r>
        <w:t>2] and this specification.</w:t>
      </w:r>
    </w:p>
    <w:p w14:paraId="15FAADBA" w14:textId="4043F608" w:rsidR="00985565" w:rsidRDefault="00985565">
      <w:r>
        <w:rPr>
          <w:b/>
        </w:rPr>
        <w:t>SMS:</w:t>
      </w:r>
      <w:r>
        <w:t xml:space="preserve"> the Short Message Service as defined in the </w:t>
      </w:r>
      <w:r w:rsidR="00F116BC">
        <w:t>TS</w:t>
      </w:r>
      <w:r w:rsidR="00F116BC">
        <w:t> </w:t>
      </w:r>
      <w:r w:rsidR="00F116BC">
        <w:t>23.040</w:t>
      </w:r>
      <w:r w:rsidR="00F116BC">
        <w:t> </w:t>
      </w:r>
      <w:r w:rsidR="00F116BC">
        <w:t>[</w:t>
      </w:r>
      <w:r>
        <w:t>2].</w:t>
      </w:r>
    </w:p>
    <w:p w14:paraId="4CE777E2" w14:textId="7334738B" w:rsidR="0039545E" w:rsidRDefault="0039545E" w:rsidP="0039545E">
      <w:r w:rsidRPr="0039545E">
        <w:rPr>
          <w:b/>
        </w:rPr>
        <w:t>SMSF:</w:t>
      </w:r>
      <w:r>
        <w:t xml:space="preserve"> the SMS Function as defined in </w:t>
      </w:r>
      <w:r w:rsidR="00F116BC">
        <w:t>TS</w:t>
      </w:r>
      <w:r w:rsidR="00F116BC">
        <w:t> </w:t>
      </w:r>
      <w:r w:rsidR="00F116BC">
        <w:t>23.501</w:t>
      </w:r>
      <w:r w:rsidR="00F116BC">
        <w:t> </w:t>
      </w:r>
      <w:r w:rsidR="00F116BC">
        <w:t>[</w:t>
      </w:r>
      <w:r>
        <w:t>23].</w:t>
      </w:r>
    </w:p>
    <w:p w14:paraId="66EF0598" w14:textId="2B7337DC" w:rsidR="00985565" w:rsidRDefault="00985565">
      <w:r>
        <w:rPr>
          <w:b/>
        </w:rPr>
        <w:t>SMSIP MESSAGE:</w:t>
      </w:r>
      <w:r>
        <w:t xml:space="preserve"> an immediate message as defined in </w:t>
      </w:r>
      <w:r w:rsidR="00F116BC">
        <w:t>TS</w:t>
      </w:r>
      <w:r w:rsidR="00F116BC">
        <w:t> </w:t>
      </w:r>
      <w:r w:rsidR="00F116BC">
        <w:t>23.228</w:t>
      </w:r>
      <w:r w:rsidR="00F116BC">
        <w:t> </w:t>
      </w:r>
      <w:r w:rsidR="00F116BC">
        <w:t>[</w:t>
      </w:r>
      <w:r>
        <w:t>9], which encapsulates a SM in its text body.</w:t>
      </w:r>
    </w:p>
    <w:p w14:paraId="7AB69904" w14:textId="77777777" w:rsidR="00985565" w:rsidRDefault="00985565">
      <w:r>
        <w:rPr>
          <w:b/>
        </w:rPr>
        <w:t>SMSIP UE:</w:t>
      </w:r>
      <w:r>
        <w:t xml:space="preserve"> a UE which supports SMSIP MESSAGE.</w:t>
      </w:r>
    </w:p>
    <w:p w14:paraId="4A1937DF" w14:textId="77777777" w:rsidR="00985565" w:rsidRDefault="00985565" w:rsidP="001272F9">
      <w:pPr>
        <w:pStyle w:val="Heading2"/>
      </w:pPr>
      <w:bookmarkStart w:id="22" w:name="_Toc509910423"/>
      <w:bookmarkStart w:id="23" w:name="_Toc177555175"/>
      <w:r>
        <w:t>3.2</w:t>
      </w:r>
      <w:r>
        <w:tab/>
        <w:t>Abbreviations</w:t>
      </w:r>
      <w:bookmarkEnd w:id="22"/>
      <w:bookmarkEnd w:id="23"/>
    </w:p>
    <w:p w14:paraId="448144F2" w14:textId="2FC8BEC2" w:rsidR="00985565" w:rsidRDefault="00985565">
      <w:pPr>
        <w:keepNext/>
      </w:pPr>
      <w:r>
        <w:t xml:space="preserve">For the purposes of the present document, the abbreviations given in </w:t>
      </w:r>
      <w:r w:rsidR="00F116BC">
        <w:t>TR</w:t>
      </w:r>
      <w:r w:rsidR="00F116BC">
        <w:t> </w:t>
      </w:r>
      <w:r w:rsidR="00F116BC">
        <w:t>21.905</w:t>
      </w:r>
      <w:r w:rsidR="00F116BC">
        <w:t> </w:t>
      </w:r>
      <w:r w:rsidR="00F116BC">
        <w:t>[</w:t>
      </w:r>
      <w:r>
        <w:t>1] and the following apply:</w:t>
      </w:r>
    </w:p>
    <w:p w14:paraId="2E3ED713" w14:textId="77777777" w:rsidR="00985565" w:rsidRDefault="00985565">
      <w:pPr>
        <w:pStyle w:val="EW"/>
      </w:pPr>
      <w:r>
        <w:t>CPM</w:t>
      </w:r>
      <w:r>
        <w:tab/>
        <w:t>Converged IP Messaging</w:t>
      </w:r>
    </w:p>
    <w:p w14:paraId="3BCDC19B" w14:textId="77777777" w:rsidR="00985565" w:rsidRDefault="00985565">
      <w:pPr>
        <w:pStyle w:val="EW"/>
      </w:pPr>
      <w:r>
        <w:t>IM</w:t>
      </w:r>
      <w:r>
        <w:tab/>
        <w:t>Instant Message</w:t>
      </w:r>
    </w:p>
    <w:p w14:paraId="5F8918A5" w14:textId="77777777" w:rsidR="00985565" w:rsidRDefault="00985565">
      <w:pPr>
        <w:pStyle w:val="EW"/>
      </w:pPr>
      <w:r>
        <w:t>IMDN</w:t>
      </w:r>
      <w:r>
        <w:tab/>
        <w:t>Instant Message Disposition Notification</w:t>
      </w:r>
    </w:p>
    <w:p w14:paraId="29835AC5" w14:textId="77777777" w:rsidR="00985565" w:rsidRDefault="00985565">
      <w:pPr>
        <w:pStyle w:val="EW"/>
      </w:pPr>
      <w:r>
        <w:t>IP</w:t>
      </w:r>
      <w:r>
        <w:noBreakHyphen/>
        <w:t>SM</w:t>
      </w:r>
      <w:r>
        <w:noBreakHyphen/>
        <w:t>GW</w:t>
      </w:r>
      <w:r>
        <w:tab/>
        <w:t>IP-Short-Message-Gateway</w:t>
      </w:r>
    </w:p>
    <w:p w14:paraId="2F3DEF77" w14:textId="77777777" w:rsidR="00985565" w:rsidRDefault="00985565">
      <w:pPr>
        <w:pStyle w:val="EW"/>
      </w:pPr>
      <w:r>
        <w:t>ISF</w:t>
      </w:r>
      <w:r>
        <w:tab/>
        <w:t>Interworking Selection Function</w:t>
      </w:r>
    </w:p>
    <w:p w14:paraId="76186F09" w14:textId="77777777" w:rsidR="00985565" w:rsidRDefault="00985565">
      <w:pPr>
        <w:pStyle w:val="EW"/>
      </w:pPr>
      <w:r>
        <w:t>SM</w:t>
      </w:r>
      <w:r>
        <w:tab/>
        <w:t>Short Message</w:t>
      </w:r>
    </w:p>
    <w:p w14:paraId="22689F10" w14:textId="77777777" w:rsidR="00985565" w:rsidRDefault="00985565">
      <w:pPr>
        <w:pStyle w:val="EW"/>
      </w:pPr>
    </w:p>
    <w:p w14:paraId="22AAE6C8" w14:textId="77777777" w:rsidR="00985565" w:rsidRDefault="00985565" w:rsidP="001272F9">
      <w:pPr>
        <w:pStyle w:val="Heading1"/>
      </w:pPr>
      <w:bookmarkStart w:id="24" w:name="_Toc509910424"/>
      <w:bookmarkStart w:id="25" w:name="_Toc177555176"/>
      <w:r>
        <w:t>4</w:t>
      </w:r>
      <w:r>
        <w:tab/>
        <w:t>Void</w:t>
      </w:r>
      <w:bookmarkEnd w:id="24"/>
      <w:bookmarkEnd w:id="25"/>
    </w:p>
    <w:p w14:paraId="11644274" w14:textId="77777777" w:rsidR="00985565" w:rsidRDefault="00985565">
      <w:pPr>
        <w:keepNext/>
      </w:pPr>
    </w:p>
    <w:p w14:paraId="4E560DAB" w14:textId="77777777" w:rsidR="00985565" w:rsidRDefault="00985565" w:rsidP="001272F9">
      <w:pPr>
        <w:pStyle w:val="Heading1"/>
      </w:pPr>
      <w:bookmarkStart w:id="26" w:name="_Toc509910425"/>
      <w:bookmarkStart w:id="27" w:name="_Toc177555177"/>
      <w:r>
        <w:t>4a</w:t>
      </w:r>
      <w:r>
        <w:tab/>
        <w:t>Architecture Requirements</w:t>
      </w:r>
      <w:bookmarkEnd w:id="26"/>
      <w:bookmarkEnd w:id="27"/>
    </w:p>
    <w:p w14:paraId="5657356F" w14:textId="77777777" w:rsidR="00985565" w:rsidRDefault="00985565" w:rsidP="001272F9">
      <w:pPr>
        <w:pStyle w:val="Heading2"/>
      </w:pPr>
      <w:bookmarkStart w:id="28" w:name="_Toc509910426"/>
      <w:bookmarkStart w:id="29" w:name="_Toc177555178"/>
      <w:r>
        <w:t>4a.1</w:t>
      </w:r>
      <w:r>
        <w:tab/>
        <w:t>General</w:t>
      </w:r>
      <w:bookmarkEnd w:id="28"/>
      <w:bookmarkEnd w:id="29"/>
    </w:p>
    <w:p w14:paraId="6AA9B4C5" w14:textId="77777777" w:rsidR="00985565" w:rsidRDefault="00985565">
      <w:pPr>
        <w:keepNext/>
        <w:keepLines/>
      </w:pPr>
      <w:r>
        <w:t>The SMS-IP architecture supports the following:</w:t>
      </w:r>
    </w:p>
    <w:p w14:paraId="0B88D46B" w14:textId="77777777" w:rsidR="00985565" w:rsidRDefault="00985565">
      <w:pPr>
        <w:pStyle w:val="B1"/>
      </w:pPr>
      <w:r>
        <w:t>-</w:t>
      </w:r>
      <w:r>
        <w:tab/>
        <w:t>Notification shall be sent to the HSS that a previously unreachable UE is now reachable.</w:t>
      </w:r>
    </w:p>
    <w:p w14:paraId="1B49C119" w14:textId="77777777" w:rsidR="00985565" w:rsidRDefault="00985565">
      <w:pPr>
        <w:pStyle w:val="B1"/>
      </w:pPr>
      <w:r>
        <w:t>-</w:t>
      </w:r>
      <w:r>
        <w:tab/>
        <w:t>Functionality is required to be able to select the domain for message delivery between IMS and CS/PS, and to have the message delivered to the selected domain.</w:t>
      </w:r>
    </w:p>
    <w:p w14:paraId="7781A6B5" w14:textId="77777777" w:rsidR="00985565" w:rsidRDefault="00985565">
      <w:pPr>
        <w:pStyle w:val="B1"/>
      </w:pPr>
      <w:r>
        <w:t>-</w:t>
      </w:r>
      <w:r>
        <w:tab/>
        <w:t>Functionality is required to determine whether to transform the message format or not, and to perform the transformation of the message format when determined.</w:t>
      </w:r>
    </w:p>
    <w:p w14:paraId="43E56AA9" w14:textId="77777777" w:rsidR="00985565" w:rsidRDefault="00985565">
      <w:pPr>
        <w:pStyle w:val="B1"/>
      </w:pPr>
      <w:r>
        <w:lastRenderedPageBreak/>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14:paraId="5339A771" w14:textId="77777777" w:rsidR="00985565" w:rsidRDefault="00985565" w:rsidP="001272F9">
      <w:pPr>
        <w:pStyle w:val="Heading2"/>
      </w:pPr>
      <w:bookmarkStart w:id="30" w:name="_Toc509910427"/>
      <w:bookmarkStart w:id="31" w:name="_Toc177555179"/>
      <w:r>
        <w:t>4a.2</w:t>
      </w:r>
      <w:r>
        <w:tab/>
        <w:t>Transport-level interworking</w:t>
      </w:r>
      <w:bookmarkEnd w:id="30"/>
      <w:bookmarkEnd w:id="31"/>
    </w:p>
    <w:p w14:paraId="65D96FEB" w14:textId="77777777" w:rsidR="00985565" w:rsidRDefault="00985565">
      <w:r>
        <w:t>For transport-level interworking , the architecture allows for the following:</w:t>
      </w:r>
    </w:p>
    <w:p w14:paraId="61A76A5A" w14:textId="77777777" w:rsidR="00985565" w:rsidRDefault="00985565">
      <w:pPr>
        <w:pStyle w:val="B1"/>
      </w:pPr>
      <w:r>
        <w:t>-</w:t>
      </w:r>
      <w:r>
        <w:tab/>
        <w:t>A registration and de-registration mechanism shall be supported where UEs are required to explicitly indicate their ability to send and receive encapsulated Short Messages.</w:t>
      </w:r>
    </w:p>
    <w:p w14:paraId="6EA7F2AF" w14:textId="17B435F5" w:rsidR="00985565" w:rsidRDefault="00985565">
      <w:pPr>
        <w:pStyle w:val="B1"/>
      </w:pPr>
      <w:r>
        <w:t>-</w:t>
      </w:r>
      <w:r>
        <w:tab/>
        <w:t>It shall provide for the transport of Short Message Service TP layer PDUs (</w:t>
      </w:r>
      <w:r w:rsidR="00F116BC">
        <w:t>TS</w:t>
      </w:r>
      <w:r w:rsidR="00F116BC">
        <w:t> </w:t>
      </w:r>
      <w:r w:rsidR="00F116BC">
        <w:t>23.040</w:t>
      </w:r>
      <w:r w:rsidR="00F116BC">
        <w:t> </w:t>
      </w:r>
      <w:r w:rsidR="00F116BC">
        <w:t>[</w:t>
      </w:r>
      <w:r>
        <w:t>2]) and associated RP layer information.</w:t>
      </w:r>
    </w:p>
    <w:p w14:paraId="3C16044F" w14:textId="77777777" w:rsidR="00985565" w:rsidRDefault="00985565" w:rsidP="001272F9">
      <w:pPr>
        <w:pStyle w:val="Heading2"/>
      </w:pPr>
      <w:bookmarkStart w:id="32" w:name="_Toc509910428"/>
      <w:bookmarkStart w:id="33" w:name="_Toc177555180"/>
      <w:r>
        <w:t>4a.3</w:t>
      </w:r>
      <w:r>
        <w:tab/>
        <w:t>Service-level interworking</w:t>
      </w:r>
      <w:bookmarkEnd w:id="32"/>
      <w:bookmarkEnd w:id="33"/>
    </w:p>
    <w:p w14:paraId="33B0115C" w14:textId="77777777" w:rsidR="00985565" w:rsidRDefault="00985565">
      <w:r>
        <w:t>For service-level interworking, the architecture allows for the following:</w:t>
      </w:r>
    </w:p>
    <w:p w14:paraId="0496B4EB" w14:textId="77777777"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14:paraId="24A73B38" w14:textId="77777777"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14:paraId="3E978E63" w14:textId="2D3B40D6"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F116BC">
        <w:t>TS</w:t>
      </w:r>
      <w:r w:rsidR="00F116BC">
        <w:t> </w:t>
      </w:r>
      <w:r w:rsidR="00F116BC">
        <w:t>23.040</w:t>
      </w:r>
      <w:r w:rsidR="00F116BC">
        <w:t> </w:t>
      </w:r>
      <w:r w:rsidR="00F116BC">
        <w:t>[</w:t>
      </w:r>
      <w:r>
        <w:t>2] and in the current specification.</w:t>
      </w:r>
    </w:p>
    <w:p w14:paraId="573E4AE6" w14:textId="4DF12A6E"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F116BC">
        <w:t>TS</w:t>
      </w:r>
      <w:r w:rsidR="00F116BC">
        <w:t> </w:t>
      </w:r>
      <w:r w:rsidR="00F116BC">
        <w:t>23.040</w:t>
      </w:r>
      <w:r w:rsidR="00F116BC">
        <w:t> </w:t>
      </w:r>
      <w:r w:rsidR="00F116BC">
        <w:t>[</w:t>
      </w:r>
      <w:r>
        <w:t>2] and in the current specification.</w:t>
      </w:r>
    </w:p>
    <w:p w14:paraId="0BCC38B8" w14:textId="77777777" w:rsidR="00985565" w:rsidRDefault="00985565">
      <w:pPr>
        <w:pStyle w:val="B1"/>
      </w:pPr>
      <w:r>
        <w:t>-</w:t>
      </w:r>
      <w:r>
        <w:tab/>
        <w:t>The service-level interworking shall take the capability of the terminating UE into account when possible.</w:t>
      </w:r>
    </w:p>
    <w:p w14:paraId="34A8922F" w14:textId="77777777" w:rsidR="00985565" w:rsidRDefault="00985565">
      <w:pPr>
        <w:pStyle w:val="B1"/>
      </w:pPr>
      <w:r>
        <w:t>-</w:t>
      </w:r>
      <w:r>
        <w:tab/>
        <w:t>The service level interworking shall be transparent to the end user.</w:t>
      </w:r>
    </w:p>
    <w:p w14:paraId="41FCD669" w14:textId="77777777" w:rsidR="00985565" w:rsidRDefault="00985565">
      <w:pPr>
        <w:pStyle w:val="B1"/>
      </w:pPr>
      <w:r>
        <w:t>-</w:t>
      </w:r>
      <w:r>
        <w:tab/>
        <w:t>The service-level interworking shall minimize the impact on the IMS architecture.</w:t>
      </w:r>
    </w:p>
    <w:p w14:paraId="1BBA62F9" w14:textId="7A92CE88" w:rsidR="00985565" w:rsidRDefault="00985565">
      <w:pPr>
        <w:pStyle w:val="B1"/>
      </w:pPr>
      <w:r>
        <w:t>-</w:t>
      </w:r>
      <w:r>
        <w:tab/>
        <w:t xml:space="preserve">The service-level interworking shall not impact existing functionality of the Short Message Service as described in </w:t>
      </w:r>
      <w:r w:rsidR="00F116BC">
        <w:t>TS</w:t>
      </w:r>
      <w:r w:rsidR="00F116BC">
        <w:t> </w:t>
      </w:r>
      <w:r w:rsidR="00F116BC">
        <w:t>23.040</w:t>
      </w:r>
      <w:r w:rsidR="00F116BC">
        <w:t> </w:t>
      </w:r>
      <w:r w:rsidR="00F116BC">
        <w:t>[</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14:paraId="5873A25A" w14:textId="77777777"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14:paraId="672843DD" w14:textId="77777777"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14:paraId="0EC06814" w14:textId="77777777"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14:paraId="0665853C" w14:textId="77777777" w:rsidR="00985565" w:rsidRDefault="00985565">
      <w:pPr>
        <w:pStyle w:val="B1"/>
      </w:pPr>
      <w:r>
        <w:t>-</w:t>
      </w:r>
      <w:r>
        <w:tab/>
        <w:t>The interworking functionality shall be executed in the following cases:</w:t>
      </w:r>
    </w:p>
    <w:p w14:paraId="7FB50A96" w14:textId="77777777" w:rsidR="00985565" w:rsidRDefault="00985565">
      <w:pPr>
        <w:pStyle w:val="B2"/>
      </w:pPr>
      <w:r>
        <w:t>-</w:t>
      </w:r>
      <w:r>
        <w:tab/>
        <w:t>Originating network:</w:t>
      </w:r>
    </w:p>
    <w:p w14:paraId="5F641ABF" w14:textId="77777777" w:rsidR="00985565" w:rsidRDefault="00985565">
      <w:pPr>
        <w:pStyle w:val="B3"/>
      </w:pPr>
      <w:r>
        <w:t>-</w:t>
      </w:r>
      <w:r>
        <w:tab/>
        <w:t>The sender is an IM user or a CPM user who has subscribed to the interworking function and the recipient is not routable in IMS;</w:t>
      </w:r>
    </w:p>
    <w:p w14:paraId="1E62EDC7" w14:textId="77777777" w:rsidR="00985565" w:rsidRDefault="00985565">
      <w:pPr>
        <w:pStyle w:val="B3"/>
      </w:pPr>
      <w:r>
        <w:lastRenderedPageBreak/>
        <w:t>-</w:t>
      </w:r>
      <w:r>
        <w:tab/>
        <w:t>The operator policy on the originating side has been set to send the Instant Messages via Short Message Service.</w:t>
      </w:r>
    </w:p>
    <w:p w14:paraId="54489D58" w14:textId="77777777" w:rsidR="00985565" w:rsidRDefault="00985565">
      <w:pPr>
        <w:pStyle w:val="B2"/>
      </w:pPr>
      <w:r>
        <w:t>-</w:t>
      </w:r>
      <w:r>
        <w:tab/>
        <w:t>Terminating network:</w:t>
      </w:r>
    </w:p>
    <w:p w14:paraId="00C91FB3" w14:textId="77777777" w:rsidR="00985565" w:rsidRDefault="00985565">
      <w:pPr>
        <w:pStyle w:val="B3"/>
      </w:pPr>
      <w:r>
        <w:t>-</w:t>
      </w:r>
      <w:r>
        <w:tab/>
        <w:t>The user preferences and/or the operator policy of the recipient have been set to receive the incoming Instant Messages via Short Message Service;</w:t>
      </w:r>
    </w:p>
    <w:p w14:paraId="3ED1CAA1" w14:textId="77777777" w:rsidR="00985565" w:rsidRDefault="00985565">
      <w:pPr>
        <w:pStyle w:val="B3"/>
      </w:pPr>
      <w:r>
        <w:t>-</w:t>
      </w:r>
      <w:r>
        <w:tab/>
        <w:t>The received message is a Short Message and the recipient is an IM user or a CPM user and has subscribed to the interworking service.</w:t>
      </w:r>
    </w:p>
    <w:p w14:paraId="11574999" w14:textId="77777777"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14:paraId="5CAF3FFB" w14:textId="77777777" w:rsidR="00985565" w:rsidRDefault="00985565" w:rsidP="001272F9">
      <w:pPr>
        <w:pStyle w:val="Heading2"/>
      </w:pPr>
      <w:bookmarkStart w:id="34" w:name="_Toc509910429"/>
      <w:bookmarkStart w:id="35" w:name="_Toc177555181"/>
      <w:r>
        <w:t>4a.4</w:t>
      </w:r>
      <w:r>
        <w:tab/>
        <w:t>SMS without MSISDN</w:t>
      </w:r>
      <w:bookmarkEnd w:id="34"/>
      <w:bookmarkEnd w:id="35"/>
    </w:p>
    <w:p w14:paraId="4A367260" w14:textId="77777777" w:rsidR="00985565" w:rsidRDefault="00985565">
      <w:r>
        <w:t>For SMS without MSISDN interworking, the architecture allows for the following in addition to clause 4a.2:</w:t>
      </w:r>
    </w:p>
    <w:p w14:paraId="25CE9FD3" w14:textId="77777777"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14:paraId="02D6180E" w14:textId="77777777" w:rsidR="00985565" w:rsidRDefault="00985565">
      <w:pPr>
        <w:pStyle w:val="B1"/>
      </w:pPr>
      <w:r>
        <w:t>-</w:t>
      </w:r>
      <w:r>
        <w:tab/>
        <w:t>It shall provide for the transport of Mobile Originating Short Message Service from IMS UE that supports MSISDN-less SMS operation to other IMS UE.</w:t>
      </w:r>
    </w:p>
    <w:p w14:paraId="6A657F9D" w14:textId="77777777" w:rsidR="00985565" w:rsidRDefault="00985565" w:rsidP="001272F9">
      <w:pPr>
        <w:pStyle w:val="Heading2"/>
      </w:pPr>
      <w:bookmarkStart w:id="36" w:name="_Toc509910430"/>
      <w:bookmarkStart w:id="37" w:name="_Toc177555182"/>
      <w:r>
        <w:t>4a.5</w:t>
      </w:r>
      <w:r>
        <w:tab/>
        <w:t>SMS without MSISDN interworking with Non-supporting MSISDN-less SMS UE</w:t>
      </w:r>
      <w:bookmarkEnd w:id="36"/>
      <w:bookmarkEnd w:id="37"/>
    </w:p>
    <w:p w14:paraId="52DDA285" w14:textId="77777777" w:rsidR="00985565" w:rsidRDefault="00985565">
      <w:r>
        <w:t>This version of the specification does not require the support of SMS communication between IMS UE that supports MSISDN-less SMS operation as defined in this specification and non-supporting MSISDN-less SMS UE.</w:t>
      </w:r>
    </w:p>
    <w:p w14:paraId="1BB0BC28" w14:textId="77777777" w:rsidR="00985565" w:rsidRDefault="00985565">
      <w:pPr>
        <w:pStyle w:val="NO"/>
      </w:pPr>
      <w:r>
        <w:t>NOTE:</w:t>
      </w:r>
      <w:r>
        <w:tab/>
        <w:t>It is up to implementation on the IMS network that supports the MSISDN-less SMS operation to determine how to interwork with non-supporting MSISDN-less SMS UE if required.</w:t>
      </w:r>
    </w:p>
    <w:p w14:paraId="662F1D53" w14:textId="77777777" w:rsidR="00985565" w:rsidRDefault="00985565" w:rsidP="001272F9">
      <w:pPr>
        <w:pStyle w:val="Heading1"/>
      </w:pPr>
      <w:bookmarkStart w:id="38" w:name="_Toc509910431"/>
      <w:bookmarkStart w:id="39" w:name="_Toc177555183"/>
      <w:r>
        <w:t>5</w:t>
      </w:r>
      <w:r>
        <w:tab/>
        <w:t>Architecture model and reference points</w:t>
      </w:r>
      <w:bookmarkEnd w:id="38"/>
      <w:bookmarkEnd w:id="39"/>
    </w:p>
    <w:p w14:paraId="3884EE57" w14:textId="77777777" w:rsidR="00985565" w:rsidRDefault="00985565" w:rsidP="001272F9">
      <w:pPr>
        <w:pStyle w:val="Heading2"/>
      </w:pPr>
      <w:bookmarkStart w:id="40" w:name="_Toc509910432"/>
      <w:bookmarkStart w:id="41" w:name="_Toc177555184"/>
      <w:r>
        <w:t>5.1</w:t>
      </w:r>
      <w:r>
        <w:tab/>
        <w:t>Reference architecture</w:t>
      </w:r>
      <w:bookmarkEnd w:id="40"/>
      <w:bookmarkEnd w:id="41"/>
    </w:p>
    <w:p w14:paraId="5EB85CBD" w14:textId="77777777" w:rsidR="00985565" w:rsidRDefault="00985565" w:rsidP="00847767">
      <w:r w:rsidRPr="00847767">
        <w:t>Figure 5.1 below shows the overall architecture for providing SMS over a generic IP CAN.</w:t>
      </w:r>
    </w:p>
    <w:bookmarkStart w:id="42" w:name="_MON_1440844266"/>
    <w:bookmarkEnd w:id="42"/>
    <w:p w14:paraId="61CAB665" w14:textId="77777777" w:rsidR="00B25267" w:rsidRDefault="00B25267" w:rsidP="00B25267">
      <w:pPr>
        <w:pStyle w:val="TH"/>
      </w:pPr>
      <w:r>
        <w:object w:dxaOrig="8876" w:dyaOrig="8331" w14:anchorId="7ADF49D8">
          <v:shape id="_x0000_i1027" type="#_x0000_t75" style="width:443.25pt;height:415.7pt" o:ole="">
            <v:imagedata r:id="rId17" o:title=""/>
          </v:shape>
          <o:OLEObject Type="Embed" ProgID="Word.Picture.8" ShapeID="_x0000_i1027" DrawAspect="Content" ObjectID="_1788173278" r:id="rId18"/>
        </w:object>
      </w:r>
    </w:p>
    <w:p w14:paraId="38C42492" w14:textId="77777777" w:rsidR="00985565" w:rsidRDefault="00985565">
      <w:pPr>
        <w:pStyle w:val="TF"/>
      </w:pPr>
      <w:r>
        <w:t>Figure 5.1: Architecture for providing SMS over a generic IP-CAN</w:t>
      </w:r>
    </w:p>
    <w:p w14:paraId="57BBD3BF" w14:textId="77777777" w:rsidR="00985565" w:rsidRDefault="00985565">
      <w:pPr>
        <w:pStyle w:val="NO"/>
      </w:pPr>
      <w:r>
        <w:t>NOTE:</w:t>
      </w:r>
      <w:r>
        <w:tab/>
        <w:t>Nodes specific to the CPM functions such as ISF are either collocated with the IP-SM-GW or else are not shown.</w:t>
      </w:r>
    </w:p>
    <w:p w14:paraId="5BB73701" w14:textId="77777777" w:rsidR="00985565" w:rsidRDefault="00985565" w:rsidP="001272F9">
      <w:pPr>
        <w:pStyle w:val="Heading2"/>
      </w:pPr>
      <w:bookmarkStart w:id="43" w:name="_Toc509910433"/>
      <w:bookmarkStart w:id="44" w:name="_Toc177555185"/>
      <w:r>
        <w:t>5.2</w:t>
      </w:r>
      <w:r>
        <w:tab/>
        <w:t>Reference points</w:t>
      </w:r>
      <w:bookmarkEnd w:id="43"/>
      <w:bookmarkEnd w:id="44"/>
    </w:p>
    <w:p w14:paraId="1EC5FB6E" w14:textId="77777777" w:rsidR="00985565" w:rsidRDefault="00985565" w:rsidP="001272F9">
      <w:pPr>
        <w:pStyle w:val="Heading3"/>
      </w:pPr>
      <w:bookmarkStart w:id="45" w:name="_Toc509910434"/>
      <w:bookmarkStart w:id="46" w:name="_Toc177555186"/>
      <w:r>
        <w:t>5.2.1</w:t>
      </w:r>
      <w:r>
        <w:tab/>
        <w:t>General</w:t>
      </w:r>
      <w:bookmarkEnd w:id="45"/>
      <w:bookmarkEnd w:id="46"/>
    </w:p>
    <w:p w14:paraId="2C4B6B2D" w14:textId="77777777" w:rsidR="00985565" w:rsidRDefault="00985565">
      <w:r>
        <w:t xml:space="preserve">The </w:t>
      </w:r>
      <w:r w:rsidR="00DC0173">
        <w:t>clause</w:t>
      </w:r>
      <w:r>
        <w:t>s below describe the needed enhancements and specific considerations to existing interfaces in order to support SMS over a generic IP-CAN.</w:t>
      </w:r>
    </w:p>
    <w:p w14:paraId="645B6A5F" w14:textId="77777777" w:rsidR="00985565" w:rsidRDefault="00985565" w:rsidP="001272F9">
      <w:pPr>
        <w:pStyle w:val="Heading3"/>
      </w:pPr>
      <w:bookmarkStart w:id="47" w:name="_Toc509910435"/>
      <w:bookmarkStart w:id="48" w:name="_Toc177555187"/>
      <w:smartTag w:uri="urn:schemas-microsoft-com:office:smarttags" w:element="chsdate">
        <w:smartTagPr>
          <w:attr w:name="Year" w:val="1899"/>
          <w:attr w:name="Month" w:val="12"/>
          <w:attr w:name="Day" w:val="30"/>
          <w:attr w:name="IsLunarDate" w:val="False"/>
          <w:attr w:name="IsROCDate" w:val="False"/>
        </w:smartTagPr>
        <w:r>
          <w:t>5.</w:t>
        </w:r>
        <w:smartTag w:uri="urn:schemas-microsoft-com:office:smarttags" w:element="stockticker">
          <w:smartTagPr>
            <w:attr w:name="UnitName" w:val="C"/>
            <w:attr w:name="SourceValue" w:val="2.2"/>
            <w:attr w:name="HasSpace" w:val="False"/>
            <w:attr w:name="Negative" w:val="False"/>
            <w:attr w:name="NumberType" w:val="1"/>
            <w:attr w:name="TCSC" w:val="0"/>
          </w:smartTagPr>
          <w:r>
            <w:t>2.2</w:t>
          </w:r>
          <w:r>
            <w:tab/>
          </w:r>
        </w:smartTag>
      </w:smartTag>
      <w:r>
        <w:t>C</w:t>
      </w:r>
      <w:r w:rsidR="00117C21">
        <w:t>/S6c</w:t>
      </w:r>
      <w:r>
        <w:t xml:space="preserve"> interface</w:t>
      </w:r>
      <w:bookmarkEnd w:id="47"/>
      <w:bookmarkEnd w:id="48"/>
    </w:p>
    <w:p w14:paraId="220CB43A" w14:textId="77777777"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14:paraId="5C6AD642" w14:textId="77777777" w:rsidR="00985565" w:rsidRDefault="00985565" w:rsidP="001272F9">
      <w:pPr>
        <w:pStyle w:val="Heading3"/>
      </w:pPr>
      <w:bookmarkStart w:id="49" w:name="_Toc509910436"/>
      <w:bookmarkStart w:id="50" w:name="_Toc177555188"/>
      <w:r>
        <w:t>5.2.3</w:t>
      </w:r>
      <w:r>
        <w:tab/>
        <w:t>Interface between the IP-SM-GW and the HLR/HSS</w:t>
      </w:r>
      <w:bookmarkEnd w:id="49"/>
      <w:bookmarkEnd w:id="50"/>
    </w:p>
    <w:p w14:paraId="09AA7CDE" w14:textId="77777777" w:rsidR="00985565" w:rsidRDefault="00985565">
      <w:r>
        <w:t>The interface(s) between the IP-SM-GW and the HLR/HSS is used for:</w:t>
      </w:r>
    </w:p>
    <w:p w14:paraId="6C8510C9" w14:textId="77777777" w:rsidR="00985565" w:rsidRDefault="00985565">
      <w:pPr>
        <w:pStyle w:val="B1"/>
      </w:pPr>
      <w:r>
        <w:t>-</w:t>
      </w:r>
      <w:r>
        <w:tab/>
        <w:t>Supporting the registration and de-registration from the IP-SM-GW to the HLR/HSS for SMS delivery.</w:t>
      </w:r>
    </w:p>
    <w:p w14:paraId="47E1DB71" w14:textId="77777777" w:rsidR="00985565" w:rsidRDefault="00985565">
      <w:pPr>
        <w:pStyle w:val="B1"/>
      </w:pPr>
      <w:r>
        <w:lastRenderedPageBreak/>
        <w:t>-</w:t>
      </w:r>
      <w:r>
        <w:tab/>
        <w:t>Forwarding of the Send Routeing Information for Short Message requests from HLR/HSS to IP-SM-GW in order to return the address where the SM should be forwarded.</w:t>
      </w:r>
    </w:p>
    <w:p w14:paraId="3EAC5199" w14:textId="77777777"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14:paraId="73C3225C" w14:textId="77777777" w:rsidR="00985565" w:rsidRDefault="00985565">
      <w:pPr>
        <w:pStyle w:val="B1"/>
      </w:pPr>
      <w:r>
        <w:t>-</w:t>
      </w:r>
      <w:r>
        <w:tab/>
        <w:t>Informing the HLR/HSS when a memory capacity exceeded condition ceases.</w:t>
      </w:r>
    </w:p>
    <w:p w14:paraId="200A2413" w14:textId="77777777"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14:paraId="4016C219" w14:textId="77777777" w:rsidR="00985565" w:rsidRDefault="00985565">
      <w:r>
        <w:t>Both a Sh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14:paraId="442100B7" w14:textId="77777777" w:rsidR="00985565" w:rsidRPr="00B82B47" w:rsidRDefault="00985565" w:rsidP="001272F9">
      <w:pPr>
        <w:pStyle w:val="Heading3"/>
      </w:pPr>
      <w:bookmarkStart w:id="51" w:name="_Toc509910437"/>
      <w:bookmarkStart w:id="52" w:name="_Toc177555189"/>
      <w:r w:rsidRPr="00B82B47">
        <w:t>5.2.4</w:t>
      </w:r>
      <w:r w:rsidRPr="00B82B47">
        <w:tab/>
        <w:t>E/Gd</w:t>
      </w:r>
      <w:r w:rsidR="00BF2CEC" w:rsidRPr="00B82B47">
        <w:t>/</w:t>
      </w:r>
      <w:r w:rsidR="00B25267" w:rsidRPr="00B82B47">
        <w:t>Gdd/</w:t>
      </w:r>
      <w:r w:rsidR="00BF2CEC" w:rsidRPr="00B82B47">
        <w:t>SGd</w:t>
      </w:r>
      <w:r w:rsidRPr="00B82B47">
        <w:t xml:space="preserve"> interface</w:t>
      </w:r>
      <w:bookmarkEnd w:id="51"/>
      <w:bookmarkEnd w:id="52"/>
    </w:p>
    <w:p w14:paraId="412538D5" w14:textId="77777777" w:rsidR="00985565" w:rsidRDefault="00985565">
      <w:pPr>
        <w:rPr>
          <w:lang w:eastAsia="zh-CN"/>
        </w:rPr>
      </w:pPr>
      <w:r>
        <w:t>The E/Gd</w:t>
      </w:r>
      <w:r w:rsidR="00BF2CEC">
        <w:t>/</w:t>
      </w:r>
      <w:r w:rsidR="00B25267">
        <w:t>Gdd/</w:t>
      </w:r>
      <w:r w:rsidR="00BF2CEC">
        <w:t>SGd</w:t>
      </w:r>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14:paraId="4C0220BD" w14:textId="2122C5EA" w:rsidR="00BF2CEC" w:rsidRDefault="00BF2CEC" w:rsidP="00BF2CEC">
      <w:r>
        <w:t xml:space="preserve">For interworking with SMS in MME as defined in </w:t>
      </w:r>
      <w:r w:rsidR="00F116BC">
        <w:t>TS</w:t>
      </w:r>
      <w:r w:rsidR="00F116BC">
        <w:t> </w:t>
      </w:r>
      <w:r w:rsidR="00F116BC">
        <w:t>23.272</w:t>
      </w:r>
      <w:r w:rsidR="00F116BC">
        <w:t> </w:t>
      </w:r>
      <w:r w:rsidR="00F116BC">
        <w:t>[</w:t>
      </w:r>
      <w:r w:rsidR="00BB0718">
        <w:t>22</w:t>
      </w:r>
      <w:r>
        <w:t xml:space="preserve">], Annex C, </w:t>
      </w:r>
      <w:r w:rsidR="00117C21">
        <w:t xml:space="preserve">an </w:t>
      </w:r>
      <w:r>
        <w:t>IWF</w:t>
      </w:r>
      <w:r w:rsidR="00117C21">
        <w:t xml:space="preserve"> may be used</w:t>
      </w:r>
      <w:r>
        <w:t xml:space="preserve"> as described in that clause.</w:t>
      </w:r>
    </w:p>
    <w:p w14:paraId="08AED8F1" w14:textId="230E5858" w:rsidR="00B25267" w:rsidRDefault="00B25267" w:rsidP="00B25267">
      <w:r>
        <w:t xml:space="preserve">For interworking with an SGSN supporting the Gdd interface, an IWF may be used as described in </w:t>
      </w:r>
      <w:r w:rsidR="00F116BC">
        <w:t>TS</w:t>
      </w:r>
      <w:r w:rsidR="00F116BC">
        <w:t> </w:t>
      </w:r>
      <w:r w:rsidR="00F116BC">
        <w:t>23.060</w:t>
      </w:r>
      <w:r w:rsidR="00F116BC">
        <w:t> </w:t>
      </w:r>
      <w:r w:rsidR="00F116BC">
        <w:t>[</w:t>
      </w:r>
      <w:r>
        <w:t>21].</w:t>
      </w:r>
    </w:p>
    <w:p w14:paraId="36C546B4" w14:textId="77777777" w:rsidR="00985565" w:rsidRPr="00B82B47" w:rsidRDefault="00985565" w:rsidP="001272F9">
      <w:pPr>
        <w:pStyle w:val="Heading3"/>
      </w:pPr>
      <w:bookmarkStart w:id="53" w:name="_Toc509910438"/>
      <w:bookmarkStart w:id="54" w:name="_Toc177555190"/>
      <w:smartTag w:uri="urn:schemas-microsoft-com:office:smarttags" w:element="chsdate">
        <w:smartTagPr>
          <w:attr w:name="Year" w:val="1899"/>
          <w:attr w:name="Month" w:val="12"/>
          <w:attr w:name="Day" w:val="30"/>
          <w:attr w:name="IsLunarDate" w:val="False"/>
          <w:attr w:name="IsROCDate" w:val="False"/>
        </w:smartTagPr>
        <w:r w:rsidRPr="00B82B47">
          <w:t>5.2.5</w:t>
        </w:r>
        <w:r w:rsidRPr="00B82B47">
          <w:tab/>
        </w:r>
      </w:smartTag>
      <w:r w:rsidRPr="00B82B47">
        <w:t>ISC interface</w:t>
      </w:r>
      <w:bookmarkEnd w:id="53"/>
      <w:bookmarkEnd w:id="54"/>
    </w:p>
    <w:p w14:paraId="49364739" w14:textId="77777777" w:rsidR="00985565" w:rsidRDefault="00985565">
      <w:pPr>
        <w:rPr>
          <w:lang w:eastAsia="zh-CN"/>
        </w:rPr>
      </w:pPr>
      <w:r>
        <w:rPr>
          <w:lang w:eastAsia="zh-CN"/>
        </w:rPr>
        <w:t>The ISC interface allows the IP-SM-GW to forward the receiving message to the SIP based UE via IMS core.</w:t>
      </w:r>
    </w:p>
    <w:p w14:paraId="42573BC2" w14:textId="77777777" w:rsidR="00985565" w:rsidRDefault="00985565" w:rsidP="001272F9">
      <w:pPr>
        <w:pStyle w:val="Heading3"/>
      </w:pPr>
      <w:bookmarkStart w:id="55" w:name="_Toc509910439"/>
      <w:bookmarkStart w:id="56" w:name="_Toc177555191"/>
      <w:r>
        <w:t>5.2.</w:t>
      </w:r>
      <w:r>
        <w:rPr>
          <w:lang w:eastAsia="zh-CN"/>
        </w:rPr>
        <w:t>6</w:t>
      </w:r>
      <w:r>
        <w:tab/>
        <w:t>Void</w:t>
      </w:r>
      <w:bookmarkEnd w:id="55"/>
      <w:bookmarkEnd w:id="56"/>
    </w:p>
    <w:p w14:paraId="279C6A74" w14:textId="77777777" w:rsidR="00985565" w:rsidRDefault="00985565">
      <w:pPr>
        <w:rPr>
          <w:lang w:eastAsia="zh-CN"/>
        </w:rPr>
      </w:pPr>
    </w:p>
    <w:p w14:paraId="36ACA9FA" w14:textId="77777777" w:rsidR="00985565" w:rsidRDefault="00985565" w:rsidP="001272F9">
      <w:pPr>
        <w:pStyle w:val="Heading2"/>
      </w:pPr>
      <w:bookmarkStart w:id="57" w:name="_Toc509910440"/>
      <w:bookmarkStart w:id="58" w:name="_Toc177555192"/>
      <w:r>
        <w:t>5.3</w:t>
      </w:r>
      <w:r>
        <w:tab/>
        <w:t>Functional entities</w:t>
      </w:r>
      <w:bookmarkEnd w:id="57"/>
      <w:bookmarkEnd w:id="58"/>
    </w:p>
    <w:p w14:paraId="19019A63" w14:textId="77777777" w:rsidR="00985565" w:rsidRDefault="00985565" w:rsidP="001272F9">
      <w:pPr>
        <w:pStyle w:val="Heading3"/>
      </w:pPr>
      <w:bookmarkStart w:id="59" w:name="_Toc509910441"/>
      <w:bookmarkStart w:id="60" w:name="_Toc177555193"/>
      <w:r>
        <w:t>5.3.1</w:t>
      </w:r>
      <w:r>
        <w:tab/>
        <w:t>IP-Short-Message-Gateway (IP-SM-GW)</w:t>
      </w:r>
      <w:bookmarkEnd w:id="59"/>
      <w:bookmarkEnd w:id="60"/>
    </w:p>
    <w:p w14:paraId="6D8C9523" w14:textId="77777777" w:rsidR="00985565" w:rsidRDefault="00985565" w:rsidP="001272F9">
      <w:pPr>
        <w:pStyle w:val="Heading4"/>
      </w:pPr>
      <w:bookmarkStart w:id="61" w:name="_Toc509910442"/>
      <w:bookmarkStart w:id="62" w:name="_Toc177555194"/>
      <w:r>
        <w:t>5.3.1.1</w:t>
      </w:r>
      <w:r>
        <w:tab/>
        <w:t>General</w:t>
      </w:r>
      <w:bookmarkEnd w:id="61"/>
      <w:bookmarkEnd w:id="62"/>
    </w:p>
    <w:p w14:paraId="4542635D" w14:textId="77777777"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14:paraId="1EEAC62C" w14:textId="77777777" w:rsidR="00985565" w:rsidRDefault="00985565">
      <w:r>
        <w:t xml:space="preserve">The </w:t>
      </w:r>
      <w:r>
        <w:rPr>
          <w:lang w:eastAsia="zh-CN"/>
        </w:rPr>
        <w:t xml:space="preserve">general </w:t>
      </w:r>
      <w:r>
        <w:t xml:space="preserve">functions of </w:t>
      </w:r>
      <w:r>
        <w:rPr>
          <w:lang w:eastAsia="zh-CN"/>
        </w:rPr>
        <w:t>the IP-SM-GW</w:t>
      </w:r>
      <w:r>
        <w:t xml:space="preserve"> are:</w:t>
      </w:r>
    </w:p>
    <w:p w14:paraId="2FC1423A" w14:textId="77777777" w:rsidR="00985565" w:rsidRDefault="00985565">
      <w:pPr>
        <w:pStyle w:val="B1"/>
      </w:pPr>
      <w:r>
        <w:t>-</w:t>
      </w:r>
      <w:r>
        <w:tab/>
        <w:t>to determine the domain (CS/PS or IMS) for delivery of a Short Message;</w:t>
      </w:r>
    </w:p>
    <w:p w14:paraId="24168669" w14:textId="77777777" w:rsidR="00985565" w:rsidRDefault="00985565">
      <w:pPr>
        <w:pStyle w:val="B1"/>
      </w:pPr>
      <w:r>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0F2F2DBC" w14:textId="77777777" w:rsidR="00985565" w:rsidRDefault="00985565">
      <w:pPr>
        <w:pStyle w:val="B1"/>
      </w:pPr>
      <w:r>
        <w:t>-</w:t>
      </w:r>
      <w:r>
        <w:tab/>
        <w:t>to respond to Send Routeing Information for Short Message requests made by the SMS-GMSC, and forwarded from the HSS, with its own address;</w:t>
      </w:r>
    </w:p>
    <w:p w14:paraId="1FFA32A1" w14:textId="77777777"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5C752034" w14:textId="310331AA" w:rsidR="00985565" w:rsidRDefault="00985565">
      <w:pPr>
        <w:pStyle w:val="B1"/>
        <w:rPr>
          <w:lang w:eastAsia="zh-CN"/>
        </w:rPr>
      </w:pPr>
      <w:r>
        <w:t>-</w:t>
      </w:r>
      <w:r>
        <w:tab/>
        <w:t>to connect to the HSS using established MAP</w:t>
      </w:r>
      <w:r w:rsidR="00117C21">
        <w:t xml:space="preserve"> or Diameter based</w:t>
      </w:r>
      <w:r>
        <w:t xml:space="preserve"> protocols, to obtain the address of MSC/SGSN</w:t>
      </w:r>
      <w:r w:rsidR="00BF2CEC">
        <w:t>/MME</w:t>
      </w:r>
      <w:r w:rsidR="0039545E">
        <w:t>/SMSF</w:t>
      </w:r>
      <w:r>
        <w:t xml:space="preserve"> address(es) for SM termination in CS/PS;</w:t>
      </w:r>
    </w:p>
    <w:p w14:paraId="1461634E" w14:textId="228CD25B" w:rsidR="00985565" w:rsidRDefault="00985565">
      <w:pPr>
        <w:pStyle w:val="NO"/>
        <w:rPr>
          <w:lang w:eastAsia="zh-CN"/>
        </w:rPr>
      </w:pPr>
      <w:r>
        <w:lastRenderedPageBreak/>
        <w:t>NOTE:</w:t>
      </w:r>
      <w:r>
        <w:tab/>
        <w:t xml:space="preserve">The IP-SM-GW need not support all of the functionality defined in MAP in </w:t>
      </w:r>
      <w:r w:rsidR="00F116BC">
        <w:t>TS</w:t>
      </w:r>
      <w:r w:rsidR="00F116BC">
        <w:t> </w:t>
      </w:r>
      <w:r w:rsidR="00F116BC">
        <w:t>29.002</w:t>
      </w:r>
      <w:r w:rsidR="00F116BC">
        <w:t> </w:t>
      </w:r>
      <w:r w:rsidR="00F116BC">
        <w:t>[</w:t>
      </w:r>
      <w:r>
        <w:t>6].</w:t>
      </w:r>
    </w:p>
    <w:p w14:paraId="772B56D6" w14:textId="77777777"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14:paraId="54AF5616" w14:textId="77777777"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14:paraId="65867E0E" w14:textId="77777777" w:rsidR="00985565" w:rsidRDefault="00985565">
      <w:pPr>
        <w:pStyle w:val="B1"/>
      </w:pPr>
      <w:r>
        <w:t>-</w:t>
      </w:r>
      <w:r>
        <w:rPr>
          <w:lang w:eastAsia="zh-CN"/>
        </w:rPr>
        <w:tab/>
      </w:r>
      <w:r>
        <w:t>for terminating procedures:</w:t>
      </w:r>
    </w:p>
    <w:p w14:paraId="739EC6C9" w14:textId="77777777"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14:paraId="2D3CF5D8" w14:textId="77777777" w:rsidR="00985565" w:rsidRDefault="00985565">
      <w:pPr>
        <w:pStyle w:val="B2"/>
      </w:pPr>
      <w:r>
        <w:t>-</w:t>
      </w:r>
      <w:r>
        <w:tab/>
        <w:t>if TEL URI is not available, it maps the recipient's address from an IMSI to SIP URI format when receiving an SMS for an IP-based UE.</w:t>
      </w:r>
    </w:p>
    <w:p w14:paraId="16B03DCE" w14:textId="77777777" w:rsidR="00985565" w:rsidRDefault="00985565">
      <w:pPr>
        <w:pStyle w:val="B1"/>
        <w:rPr>
          <w:lang w:eastAsia="zh-CN"/>
        </w:rPr>
      </w:pPr>
      <w:r>
        <w:t>-</w:t>
      </w:r>
      <w:r>
        <w:tab/>
        <w:t>to act as an Application Server towards the IMS core;</w:t>
      </w:r>
    </w:p>
    <w:p w14:paraId="023FD59E" w14:textId="77777777"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14:paraId="65F2B057" w14:textId="77777777" w:rsidR="00985565" w:rsidRDefault="00985565">
      <w:pPr>
        <w:pStyle w:val="B1"/>
      </w:pPr>
      <w:r>
        <w:t>-</w:t>
      </w:r>
      <w:r>
        <w:tab/>
        <w:t>to manage flags indicating user availability for SMS termination in the HSS</w:t>
      </w:r>
      <w:r w:rsidR="00E835DB">
        <w:t xml:space="preserve"> and in IP-SM-GW</w:t>
      </w:r>
      <w:r>
        <w:t>.</w:t>
      </w:r>
    </w:p>
    <w:p w14:paraId="2A63DE50" w14:textId="77777777" w:rsidR="00985565" w:rsidRDefault="00985565">
      <w:pPr>
        <w:pStyle w:val="B1"/>
      </w:pPr>
      <w:r>
        <w:t>-</w:t>
      </w:r>
      <w:r>
        <w:tab/>
        <w:t>for MSISDN-less SMS operation:</w:t>
      </w:r>
    </w:p>
    <w:p w14:paraId="54547256" w14:textId="77777777" w:rsidR="00985565" w:rsidRDefault="00985565">
      <w:pPr>
        <w:pStyle w:val="B2"/>
      </w:pPr>
      <w:r>
        <w:t>-</w:t>
      </w:r>
      <w:r>
        <w:tab/>
        <w:t>if the recipient is not addressed with MSISDN but with SIP-URI, the originating IP-SM-GW sends the SM toward to the target IMS network,</w:t>
      </w:r>
    </w:p>
    <w:p w14:paraId="46B32DD3" w14:textId="77777777"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14:paraId="62F1D6A9" w14:textId="77777777"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14:paraId="5CD6EB78" w14:textId="7FB9665A" w:rsidR="00040F71" w:rsidRDefault="00040F71" w:rsidP="00040F71">
      <w:pPr>
        <w:pStyle w:val="B1"/>
      </w:pPr>
      <w:bookmarkStart w:id="63" w:name="_Toc509910443"/>
      <w:r>
        <w:t>-</w:t>
      </w:r>
      <w:r>
        <w:tab/>
        <w:t>to handle Resource-Priority information, including setting the transport priority of an outgoing Short Message.</w:t>
      </w:r>
    </w:p>
    <w:p w14:paraId="72C4F785" w14:textId="77777777" w:rsidR="00985565" w:rsidRDefault="00985565" w:rsidP="001272F9">
      <w:pPr>
        <w:pStyle w:val="Heading4"/>
      </w:pPr>
      <w:bookmarkStart w:id="64" w:name="_Toc177555195"/>
      <w:r>
        <w:t>5.3.1.2</w:t>
      </w:r>
      <w:r>
        <w:tab/>
        <w:t>Transport-level interworking</w:t>
      </w:r>
      <w:bookmarkEnd w:id="63"/>
      <w:bookmarkEnd w:id="64"/>
    </w:p>
    <w:p w14:paraId="09589943" w14:textId="77777777" w:rsidR="00985565" w:rsidRDefault="00985565">
      <w:r>
        <w:t>The additional functions of the IP-SM-GW when interworking is done by carrying encapsulated Short Messages in IMS messages are:</w:t>
      </w:r>
    </w:p>
    <w:p w14:paraId="26FC6134" w14:textId="77777777" w:rsidR="00985565" w:rsidRDefault="00985565">
      <w:pPr>
        <w:pStyle w:val="B1"/>
      </w:pPr>
      <w:r>
        <w:t>-</w:t>
      </w:r>
      <w:r>
        <w:tab/>
        <w:t>to communicate with the UE using IMS messaging as transport while maintaining the format and functionality of the Short Message;</w:t>
      </w:r>
    </w:p>
    <w:p w14:paraId="3B29D4C5" w14:textId="77777777" w:rsidR="00985565" w:rsidRDefault="00985565">
      <w:pPr>
        <w:pStyle w:val="B1"/>
      </w:pPr>
      <w:r>
        <w:t>-</w:t>
      </w:r>
      <w:r>
        <w:tab/>
        <w:t>to carry the SMS status messages as encapsulated bodies of IMS messages;</w:t>
      </w:r>
    </w:p>
    <w:p w14:paraId="4ED44AFA" w14:textId="77777777"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14:paraId="414D489D" w14:textId="77777777" w:rsidR="00985565" w:rsidRDefault="00985565">
      <w:pPr>
        <w:pStyle w:val="NO"/>
      </w:pPr>
      <w:r>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14:paraId="4CE7892C" w14:textId="77777777"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14:paraId="69864A87" w14:textId="77777777" w:rsidR="00985565" w:rsidRDefault="00985565" w:rsidP="001272F9">
      <w:pPr>
        <w:pStyle w:val="Heading4"/>
      </w:pPr>
      <w:bookmarkStart w:id="65" w:name="_Toc509910444"/>
      <w:bookmarkStart w:id="66" w:name="_Toc177555196"/>
      <w:r>
        <w:lastRenderedPageBreak/>
        <w:t>5.3.1.3</w:t>
      </w:r>
      <w:r>
        <w:tab/>
        <w:t>Service-level interworking</w:t>
      </w:r>
      <w:bookmarkEnd w:id="65"/>
      <w:bookmarkEnd w:id="66"/>
    </w:p>
    <w:p w14:paraId="5FE60C4F" w14:textId="77777777" w:rsidR="00985565" w:rsidRDefault="00985565">
      <w:r>
        <w:t>The additional functions of the IP-SM-GW when service-level interworking is done between Short Messages and Instant Messages in IMS are:</w:t>
      </w:r>
    </w:p>
    <w:p w14:paraId="177328CA" w14:textId="77777777" w:rsidR="00985565" w:rsidRDefault="00985565">
      <w:pPr>
        <w:pStyle w:val="B1"/>
      </w:pPr>
      <w:r>
        <w:t>-</w:t>
      </w:r>
      <w:r>
        <w:tab/>
        <w:t>to determine whether to transform the message format or not, and to perform the transformation of the message format when determined.</w:t>
      </w:r>
    </w:p>
    <w:p w14:paraId="37F08B0D" w14:textId="77777777"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14:paraId="22133802" w14:textId="77777777" w:rsidR="00985565" w:rsidRDefault="00985565">
      <w:pPr>
        <w:pStyle w:val="B1"/>
      </w:pPr>
      <w:r>
        <w:t>-</w:t>
      </w:r>
      <w:r>
        <w:tab/>
        <w:t>to perform the authorization for service-level interworking.</w:t>
      </w:r>
    </w:p>
    <w:p w14:paraId="565866BD" w14:textId="77777777" w:rsidR="00985565" w:rsidRDefault="00985565">
      <w:r>
        <w:t>The additional functions of the IP-SM-GW when service-level interworking is done between Short Messages and CPM Messages in IMS are the same as functions performed for Instant Messages in IMS and additionally:</w:t>
      </w:r>
    </w:p>
    <w:p w14:paraId="186A3B7A" w14:textId="77777777"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14:paraId="3E78707E" w14:textId="77777777" w:rsidR="00985565" w:rsidRDefault="00985565">
      <w:pPr>
        <w:pStyle w:val="B1"/>
      </w:pPr>
      <w:r>
        <w:t>-</w:t>
      </w:r>
      <w:r>
        <w:tab/>
        <w:t>to translate the SMS user's answer to a chat session invitation to a proper response for the chat session invitation request;</w:t>
      </w:r>
    </w:p>
    <w:p w14:paraId="2D805BF4" w14:textId="77777777" w:rsidR="00985565" w:rsidRDefault="00985565">
      <w:pPr>
        <w:pStyle w:val="B1"/>
      </w:pPr>
      <w:r>
        <w:t>-</w:t>
      </w:r>
      <w:r>
        <w:tab/>
        <w:t>to inform SMS user about the changes of group chat session parameters;</w:t>
      </w:r>
    </w:p>
    <w:p w14:paraId="305472BD" w14:textId="77777777" w:rsidR="00985565" w:rsidRDefault="00985565">
      <w:pPr>
        <w:pStyle w:val="B1"/>
      </w:pPr>
      <w:r>
        <w:t>-</w:t>
      </w:r>
      <w:r>
        <w:tab/>
        <w:t>to translate a chat session teardown request to a short message, if operator policy mandates it; and</w:t>
      </w:r>
    </w:p>
    <w:p w14:paraId="32C280FF" w14:textId="77777777" w:rsidR="00985565" w:rsidRDefault="00985565">
      <w:pPr>
        <w:pStyle w:val="B1"/>
      </w:pPr>
      <w:r>
        <w:t>-</w:t>
      </w:r>
      <w:r>
        <w:tab/>
        <w:t>to translate the SMS user's request to leave a chat session to a proper CPM request.</w:t>
      </w:r>
    </w:p>
    <w:p w14:paraId="6ADB8349" w14:textId="77777777" w:rsidR="00985565" w:rsidRDefault="00985565" w:rsidP="001272F9">
      <w:pPr>
        <w:pStyle w:val="Heading3"/>
        <w:rPr>
          <w:lang w:eastAsia="ko-KR"/>
        </w:rPr>
      </w:pPr>
      <w:bookmarkStart w:id="67" w:name="_Toc509910445"/>
      <w:bookmarkStart w:id="68" w:name="_Toc177555197"/>
      <w:r>
        <w:t>5.3.2</w:t>
      </w:r>
      <w:r>
        <w:tab/>
        <w:t>HSS</w:t>
      </w:r>
      <w:r w:rsidR="0039545E">
        <w:t>/UDM</w:t>
      </w:r>
      <w:bookmarkEnd w:id="67"/>
      <w:bookmarkEnd w:id="68"/>
    </w:p>
    <w:p w14:paraId="024880C2" w14:textId="77777777" w:rsidR="00985565" w:rsidRDefault="00985565">
      <w:pPr>
        <w:keepNext/>
        <w:keepLines/>
      </w:pPr>
      <w:r>
        <w:t>In order to support SMS over generic IP access, the HSS</w:t>
      </w:r>
      <w:r w:rsidR="0039545E">
        <w:t>/UDM</w:t>
      </w:r>
      <w:r>
        <w:t xml:space="preserve"> shall support the following functions:</w:t>
      </w:r>
    </w:p>
    <w:p w14:paraId="3280420F" w14:textId="77777777" w:rsidR="00985565" w:rsidRPr="00B82B47" w:rsidRDefault="00985565">
      <w:pPr>
        <w:pStyle w:val="B1"/>
      </w:pPr>
      <w:r w:rsidRPr="00B82B47">
        <w:t>-</w:t>
      </w:r>
      <w:r w:rsidRPr="00B82B47">
        <w:tab/>
        <w:t>storing the pre-configured address of the IP-SM-GW on a subscriber basis;</w:t>
      </w:r>
    </w:p>
    <w:p w14:paraId="7D72FA09" w14:textId="77777777"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14:paraId="3EEF3224" w14:textId="77777777" w:rsidR="00985565" w:rsidRPr="00B82B47" w:rsidRDefault="00985565">
      <w:pPr>
        <w:pStyle w:val="B1"/>
      </w:pPr>
      <w:r w:rsidRPr="00B82B47">
        <w:t>-</w:t>
      </w:r>
      <w:r w:rsidRPr="00B82B47">
        <w:tab/>
        <w:t>handling an indication that the terminal is registered with an IP-SM-GW for delivery of SMS;</w:t>
      </w:r>
    </w:p>
    <w:p w14:paraId="7963671E" w14:textId="46DA70B8" w:rsidR="0039545E" w:rsidRDefault="0039545E">
      <w:pPr>
        <w:pStyle w:val="B1"/>
      </w:pPr>
      <w:r>
        <w:t>-</w:t>
      </w:r>
      <w:r>
        <w:tab/>
        <w:t xml:space="preserve">storing the SMSF address when the SMSF registers with the UDM as specified in </w:t>
      </w:r>
      <w:r w:rsidR="00F116BC">
        <w:t>TS</w:t>
      </w:r>
      <w:r w:rsidR="00F116BC">
        <w:t> </w:t>
      </w:r>
      <w:r w:rsidR="00F116BC">
        <w:t>23.502</w:t>
      </w:r>
      <w:r w:rsidR="00F116BC">
        <w:t> </w:t>
      </w:r>
      <w:r w:rsidR="00F116BC">
        <w:t>[</w:t>
      </w:r>
      <w:r>
        <w:t>24];</w:t>
      </w:r>
    </w:p>
    <w:p w14:paraId="7577D425" w14:textId="77777777"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14:paraId="11127F2A" w14:textId="77777777"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14:paraId="0DA51B25" w14:textId="77777777"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14:paraId="120F065A" w14:textId="77777777"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14:paraId="65736F1A" w14:textId="77777777" w:rsidR="00985565" w:rsidRPr="00B82B47" w:rsidRDefault="00985565">
      <w:pPr>
        <w:pStyle w:val="B1"/>
      </w:pPr>
      <w:r w:rsidRPr="00B82B47">
        <w:t>-</w:t>
      </w:r>
      <w:r w:rsidRPr="00B82B47">
        <w:tab/>
        <w:t>reporting notification to the IP-SM-GW of the reachability of a UE at the transport layer after a delivery failure;</w:t>
      </w:r>
    </w:p>
    <w:p w14:paraId="187A326E" w14:textId="7A1BBBC0" w:rsidR="00985565" w:rsidRPr="00B82B47" w:rsidRDefault="00985565">
      <w:pPr>
        <w:pStyle w:val="B1"/>
      </w:pPr>
      <w:r w:rsidRPr="00B82B47">
        <w:t>-</w:t>
      </w:r>
      <w:r w:rsidRPr="00B82B47">
        <w:tab/>
        <w:t>accepting delivery status reports from IP-SM-GWs instead of SMS-GMSC</w:t>
      </w:r>
      <w:r w:rsidR="0039545E">
        <w:t>.</w:t>
      </w:r>
    </w:p>
    <w:p w14:paraId="5429EA62" w14:textId="255D103F" w:rsidR="00040F71" w:rsidRDefault="00040F71" w:rsidP="00040F71">
      <w:pPr>
        <w:pStyle w:val="B1"/>
      </w:pPr>
      <w:bookmarkStart w:id="69" w:name="_Toc509910446"/>
      <w:r>
        <w:t>-</w:t>
      </w:r>
      <w:r>
        <w:tab/>
        <w:t xml:space="preserve">storing the MPS for Messaging indication, as specified in </w:t>
      </w:r>
      <w:r w:rsidR="00F116BC">
        <w:t>TS</w:t>
      </w:r>
      <w:r w:rsidR="00F116BC">
        <w:t> </w:t>
      </w:r>
      <w:r w:rsidR="00F116BC">
        <w:t>23.401</w:t>
      </w:r>
      <w:r w:rsidR="00F116BC">
        <w:t> </w:t>
      </w:r>
      <w:r w:rsidR="00F116BC">
        <w:t>[</w:t>
      </w:r>
      <w:r>
        <w:t xml:space="preserve">25] and </w:t>
      </w:r>
      <w:r w:rsidR="00F116BC">
        <w:t>TS</w:t>
      </w:r>
      <w:r w:rsidR="00F116BC">
        <w:t> </w:t>
      </w:r>
      <w:r w:rsidR="00F116BC">
        <w:t>23.501</w:t>
      </w:r>
      <w:r w:rsidR="00F116BC">
        <w:t> </w:t>
      </w:r>
      <w:r w:rsidR="00F116BC">
        <w:t>[</w:t>
      </w:r>
      <w:r>
        <w:t>23].</w:t>
      </w:r>
    </w:p>
    <w:p w14:paraId="671183F2" w14:textId="77777777" w:rsidR="00040F71" w:rsidRDefault="00040F71" w:rsidP="00040F71">
      <w:pPr>
        <w:pStyle w:val="B1"/>
      </w:pPr>
      <w:r>
        <w:t>-</w:t>
      </w:r>
      <w:r>
        <w:tab/>
        <w:t>setting the transport priority for all messages related to MPS for Messaging.</w:t>
      </w:r>
    </w:p>
    <w:p w14:paraId="22ED74B6" w14:textId="77777777" w:rsidR="00985565" w:rsidRDefault="00985565" w:rsidP="001272F9">
      <w:pPr>
        <w:pStyle w:val="Heading1"/>
      </w:pPr>
      <w:bookmarkStart w:id="70" w:name="_Toc177555198"/>
      <w:r>
        <w:rPr>
          <w:lang w:eastAsia="zh-CN"/>
        </w:rPr>
        <w:lastRenderedPageBreak/>
        <w:t>6</w:t>
      </w:r>
      <w:r>
        <w:rPr>
          <w:lang w:eastAsia="zh-CN"/>
        </w:rPr>
        <w:tab/>
      </w:r>
      <w:r>
        <w:t>Procedures</w:t>
      </w:r>
      <w:bookmarkEnd w:id="69"/>
      <w:bookmarkEnd w:id="70"/>
    </w:p>
    <w:p w14:paraId="0AA3404A" w14:textId="77777777" w:rsidR="00985565" w:rsidRDefault="00985565" w:rsidP="001272F9">
      <w:pPr>
        <w:pStyle w:val="Heading2"/>
      </w:pPr>
      <w:bookmarkStart w:id="71" w:name="_Toc509910447"/>
      <w:bookmarkStart w:id="72" w:name="_Toc177555199"/>
      <w:r>
        <w:t>6.0</w:t>
      </w:r>
      <w:r>
        <w:tab/>
        <w:t>General</w:t>
      </w:r>
      <w:bookmarkEnd w:id="71"/>
      <w:bookmarkEnd w:id="72"/>
    </w:p>
    <w:p w14:paraId="33E60604" w14:textId="77777777"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14:paraId="1A818499" w14:textId="77777777"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14:paraId="75C89D72" w14:textId="77777777" w:rsidR="00985565" w:rsidRDefault="00985565" w:rsidP="001272F9">
      <w:pPr>
        <w:pStyle w:val="Heading2"/>
      </w:pPr>
      <w:bookmarkStart w:id="73" w:name="_Toc509910448"/>
      <w:bookmarkStart w:id="74" w:name="_Toc177555200"/>
      <w:r>
        <w:t>6.0a</w:t>
      </w:r>
      <w:r>
        <w:tab/>
        <w:t>SMS without MSISDN in IMS</w:t>
      </w:r>
      <w:bookmarkEnd w:id="73"/>
      <w:bookmarkEnd w:id="74"/>
    </w:p>
    <w:p w14:paraId="2C4D23A3" w14:textId="77777777" w:rsidR="00985565" w:rsidRDefault="00985565" w:rsidP="001272F9">
      <w:pPr>
        <w:pStyle w:val="Heading3"/>
      </w:pPr>
      <w:bookmarkStart w:id="75" w:name="_Toc509910449"/>
      <w:bookmarkStart w:id="76" w:name="_Toc177555201"/>
      <w:r>
        <w:t>6.0a.1</w:t>
      </w:r>
      <w:r>
        <w:tab/>
        <w:t>MO-SMS without MSISDN in IMS</w:t>
      </w:r>
      <w:bookmarkEnd w:id="75"/>
      <w:bookmarkEnd w:id="76"/>
    </w:p>
    <w:p w14:paraId="265CFC8F" w14:textId="77777777"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14:paraId="5851B358" w14:textId="77777777" w:rsidR="00985565" w:rsidRDefault="00985565">
      <w:r>
        <w:t>If the terminating IMS network indicates the SMS delivery failed due to temporary reasons (e.g,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14:paraId="515A160D" w14:textId="77777777" w:rsidR="00985565" w:rsidRDefault="00985565" w:rsidP="001272F9">
      <w:pPr>
        <w:pStyle w:val="Heading3"/>
      </w:pPr>
      <w:bookmarkStart w:id="77" w:name="_Toc509910450"/>
      <w:bookmarkStart w:id="78" w:name="_Toc177555202"/>
      <w:r>
        <w:t>6.0a.2</w:t>
      </w:r>
      <w:r>
        <w:tab/>
        <w:t>MT-SMS without MSISDN in IMS</w:t>
      </w:r>
      <w:bookmarkEnd w:id="77"/>
      <w:bookmarkEnd w:id="78"/>
    </w:p>
    <w:p w14:paraId="080CDDD2" w14:textId="2BBEC421" w:rsidR="00985565" w:rsidRDefault="00985565">
      <w:r>
        <w:t xml:space="preserve">For device triggering, the selection of IMS to deliver MT-SMS without MSISDN is defined in </w:t>
      </w:r>
      <w:r w:rsidR="00F116BC">
        <w:t>TS</w:t>
      </w:r>
      <w:r w:rsidR="00F116BC">
        <w:t> </w:t>
      </w:r>
      <w:r w:rsidR="00F116BC">
        <w:t>23.682</w:t>
      </w:r>
      <w:r w:rsidR="00F116BC">
        <w:t> </w:t>
      </w:r>
      <w:r w:rsidR="00F116BC">
        <w:t>[</w:t>
      </w:r>
      <w:r>
        <w:t>20].</w:t>
      </w:r>
    </w:p>
    <w:p w14:paraId="70A686BF" w14:textId="77777777"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14:paraId="3F8C35D6" w14:textId="77777777" w:rsidR="00985565" w:rsidRDefault="00985565">
      <w:r>
        <w:t>This clause describes the additional functionality required for the delivery of MT-SMS toward a UE in IMS without MSISDN.</w:t>
      </w:r>
    </w:p>
    <w:p w14:paraId="00FA34AD" w14:textId="697B758D"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F116BC">
        <w:t>TS</w:t>
      </w:r>
      <w:r w:rsidR="00F116BC">
        <w:t> </w:t>
      </w:r>
      <w:r w:rsidR="00F116BC">
        <w:t>23.682</w:t>
      </w:r>
      <w:r w:rsidR="00F116BC">
        <w:t> </w:t>
      </w:r>
      <w:r w:rsidR="00F116BC">
        <w:t>[</w:t>
      </w:r>
      <w:r>
        <w:t>20]), IP</w:t>
      </w:r>
      <w:r>
        <w:noBreakHyphen/>
        <w:t>SM</w:t>
      </w:r>
      <w:r>
        <w:noBreakHyphen/>
        <w:t>GW shall try to deliver the MT-SMS via IMS without retrying to other domain.</w:t>
      </w:r>
    </w:p>
    <w:p w14:paraId="19C393D6" w14:textId="77777777"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14:paraId="7F0B3B0D" w14:textId="77777777" w:rsidR="00985565" w:rsidRDefault="00985565" w:rsidP="001272F9">
      <w:pPr>
        <w:pStyle w:val="Heading2"/>
        <w:rPr>
          <w:rFonts w:eastAsia="Arial Unicode MS"/>
          <w:lang w:eastAsia="zh-CN"/>
        </w:rPr>
      </w:pPr>
      <w:bookmarkStart w:id="79" w:name="_Toc509910451"/>
      <w:bookmarkStart w:id="80" w:name="_Toc177555203"/>
      <w:r>
        <w:lastRenderedPageBreak/>
        <w:t>6.1</w:t>
      </w:r>
      <w:r>
        <w:tab/>
        <w:t>Registration procedure</w:t>
      </w:r>
      <w:bookmarkEnd w:id="79"/>
      <w:bookmarkEnd w:id="80"/>
    </w:p>
    <w:p w14:paraId="6CE563E8" w14:textId="77777777" w:rsidR="00985565" w:rsidRDefault="00985565">
      <w:pPr>
        <w:pStyle w:val="TH"/>
      </w:pPr>
      <w:r>
        <w:object w:dxaOrig="6178" w:dyaOrig="5157" w14:anchorId="6320E6AB">
          <v:shape id="_x0000_i1028" type="#_x0000_t75" style="width:310.55pt;height:257.3pt" o:ole="">
            <v:imagedata r:id="rId19" o:title=""/>
            <o:lock v:ext="edit" aspectratio="f"/>
          </v:shape>
          <o:OLEObject Type="Embed" ProgID="Visio.Drawing.11" ShapeID="_x0000_i1028" DrawAspect="Content" ObjectID="_1788173279" r:id="rId20"/>
        </w:object>
      </w:r>
    </w:p>
    <w:p w14:paraId="3736BF61" w14:textId="77777777" w:rsidR="00985565" w:rsidRDefault="00985565">
      <w:pPr>
        <w:pStyle w:val="TF"/>
        <w:rPr>
          <w:lang w:eastAsia="zh-CN"/>
        </w:rPr>
      </w:pPr>
      <w:r>
        <w:t>Figure 6.</w:t>
      </w:r>
      <w:r>
        <w:rPr>
          <w:lang w:eastAsia="zh-CN"/>
        </w:rPr>
        <w:t>1</w:t>
      </w:r>
      <w:r>
        <w:t>: Registration procedure</w:t>
      </w:r>
    </w:p>
    <w:p w14:paraId="4A58CF12" w14:textId="77777777" w:rsidR="00985565" w:rsidRDefault="00985565">
      <w:pPr>
        <w:pStyle w:val="B1"/>
        <w:rPr>
          <w:lang w:eastAsia="zh-CN"/>
        </w:rPr>
      </w:pPr>
      <w:r>
        <w:rPr>
          <w:lang w:eastAsia="zh-CN"/>
        </w:rPr>
        <w:t>1)</w:t>
      </w:r>
      <w:r>
        <w:rPr>
          <w:lang w:eastAsia="zh-CN"/>
        </w:rPr>
        <w:tab/>
        <w:t>The UE establishes IP connection.</w:t>
      </w:r>
    </w:p>
    <w:p w14:paraId="4C0CAF6B" w14:textId="77777777"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14:paraId="1DB27975" w14:textId="77777777"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14:paraId="62EA5252"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5265054E" w14:textId="77777777"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14:paraId="0889624C" w14:textId="77777777" w:rsidR="00985565" w:rsidRDefault="00985565">
      <w:pPr>
        <w:pStyle w:val="B1"/>
        <w:rPr>
          <w:lang w:eastAsia="zh-CN"/>
        </w:rPr>
      </w:pPr>
      <w:r>
        <w:rPr>
          <w:lang w:eastAsia="zh-CN"/>
        </w:rPr>
        <w:t>5)</w:t>
      </w:r>
      <w:r>
        <w:rPr>
          <w:lang w:eastAsia="zh-CN"/>
        </w:rPr>
        <w:tab/>
        <w:t>The IP-SM-GW (AS) returns OK to the S-CSCF.</w:t>
      </w:r>
    </w:p>
    <w:p w14:paraId="198CB2BC" w14:textId="77777777" w:rsidR="00985565" w:rsidRDefault="00985565">
      <w:pPr>
        <w:pStyle w:val="B1"/>
        <w:rPr>
          <w:lang w:eastAsia="zh-CN"/>
        </w:rPr>
      </w:pPr>
      <w:r>
        <w:rPr>
          <w:lang w:eastAsia="zh-CN"/>
        </w:rPr>
        <w:t>6)</w:t>
      </w:r>
      <w:r>
        <w:rPr>
          <w:lang w:eastAsia="zh-CN"/>
        </w:rPr>
        <w:tab/>
        <w:t>The IP-SM-GW (AS) sends IP-SM-GW Register Req to the HSS.</w:t>
      </w:r>
    </w:p>
    <w:p w14:paraId="45B1A7D2" w14:textId="77777777"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14:paraId="4B7FEEBE" w14:textId="77777777" w:rsidR="00985565" w:rsidRDefault="00985565">
      <w:pPr>
        <w:pStyle w:val="NO"/>
      </w:pPr>
      <w:r>
        <w:t>NOTE 2:</w:t>
      </w:r>
      <w:r>
        <w:tab/>
        <w:t>IP-SM-GW Register Res can include the SC address to be used for this user in the subscriber data (see also clause 6.7).</w:t>
      </w:r>
    </w:p>
    <w:p w14:paraId="05F6C57F" w14:textId="77777777"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14:paraId="67033DC6" w14:textId="7CD040FD"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F116BC">
        <w:t>TS</w:t>
      </w:r>
      <w:r w:rsidR="00F116BC">
        <w:t> </w:t>
      </w:r>
      <w:r w:rsidR="00F116BC">
        <w:t>23.040</w:t>
      </w:r>
      <w:r w:rsidR="00F116BC">
        <w:t> </w:t>
      </w:r>
      <w:r w:rsidR="00F116BC">
        <w:t>[</w:t>
      </w:r>
      <w:r>
        <w:t>2] (see also clause 6.5b).</w:t>
      </w:r>
    </w:p>
    <w:p w14:paraId="0265CE51" w14:textId="77777777" w:rsidR="00985565" w:rsidRDefault="00985565" w:rsidP="001272F9">
      <w:pPr>
        <w:pStyle w:val="Heading2"/>
        <w:rPr>
          <w:rFonts w:eastAsia="Arial Unicode MS"/>
          <w:lang w:eastAsia="zh-CN"/>
        </w:rPr>
      </w:pPr>
      <w:bookmarkStart w:id="81" w:name="_Toc509910452"/>
      <w:bookmarkStart w:id="82" w:name="_Toc177555204"/>
      <w:r>
        <w:lastRenderedPageBreak/>
        <w:t>6.2</w:t>
      </w:r>
      <w:r>
        <w:tab/>
        <w:t>De-registration procedure</w:t>
      </w:r>
      <w:bookmarkEnd w:id="81"/>
      <w:bookmarkEnd w:id="82"/>
    </w:p>
    <w:p w14:paraId="16A8B6CB" w14:textId="77777777" w:rsidR="00985565" w:rsidRDefault="00985565" w:rsidP="001272F9">
      <w:pPr>
        <w:pStyle w:val="Heading3"/>
        <w:rPr>
          <w:rFonts w:eastAsia="Arial Unicode MS"/>
        </w:rPr>
      </w:pPr>
      <w:bookmarkStart w:id="83" w:name="_Toc509910453"/>
      <w:bookmarkStart w:id="84" w:name="_Toc177555205"/>
      <w:r>
        <w:rPr>
          <w:lang w:eastAsia="zh-CN"/>
        </w:rPr>
        <w:t>6.2.1</w:t>
      </w:r>
      <w:r>
        <w:rPr>
          <w:lang w:eastAsia="zh-CN"/>
        </w:rPr>
        <w:tab/>
        <w:t>UE initiated</w:t>
      </w:r>
      <w:bookmarkEnd w:id="83"/>
      <w:bookmarkEnd w:id="84"/>
    </w:p>
    <w:p w14:paraId="61795A85" w14:textId="77777777" w:rsidR="00985565" w:rsidRDefault="00985565">
      <w:pPr>
        <w:pStyle w:val="TH"/>
      </w:pPr>
      <w:r>
        <w:object w:dxaOrig="4931" w:dyaOrig="3683" w14:anchorId="003E0A10">
          <v:shape id="_x0000_i1029" type="#_x0000_t75" style="width:246.7pt;height:184.05pt" o:ole="">
            <v:imagedata r:id="rId21" o:title=""/>
            <o:lock v:ext="edit" aspectratio="f"/>
          </v:shape>
          <o:OLEObject Type="Embed" ProgID="Visio.Drawing.11" ShapeID="_x0000_i1029" DrawAspect="Content" ObjectID="_1788173280" r:id="rId22"/>
        </w:object>
      </w:r>
    </w:p>
    <w:p w14:paraId="079289D2" w14:textId="77777777" w:rsidR="00985565" w:rsidRDefault="00985565">
      <w:pPr>
        <w:pStyle w:val="TF"/>
        <w:rPr>
          <w:lang w:eastAsia="zh-CN"/>
        </w:rPr>
      </w:pPr>
      <w:r>
        <w:t>Figure 6.2: UE initiated de-registration procedure</w:t>
      </w:r>
    </w:p>
    <w:p w14:paraId="1BBDE72D" w14:textId="77777777"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14:paraId="5F5A716D" w14:textId="77777777" w:rsidR="00985565" w:rsidRDefault="00985565">
      <w:pPr>
        <w:pStyle w:val="B1"/>
        <w:rPr>
          <w:lang w:eastAsia="zh-CN"/>
        </w:rPr>
      </w:pPr>
      <w:r>
        <w:rPr>
          <w:lang w:eastAsia="zh-CN"/>
        </w:rPr>
        <w:t>2)</w:t>
      </w:r>
      <w:r>
        <w:rPr>
          <w:lang w:eastAsia="zh-CN"/>
        </w:rPr>
        <w:tab/>
        <w:t>S-CSCF responds to the UE with OK.</w:t>
      </w:r>
    </w:p>
    <w:p w14:paraId="2BBE58C3"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405FF579" w14:textId="77777777"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14:paraId="3C590B7C" w14:textId="77777777" w:rsidR="00985565" w:rsidRDefault="00985565">
      <w:pPr>
        <w:pStyle w:val="B1"/>
        <w:rPr>
          <w:lang w:eastAsia="zh-CN"/>
        </w:rPr>
      </w:pPr>
      <w:r>
        <w:rPr>
          <w:lang w:eastAsia="zh-CN"/>
        </w:rPr>
        <w:t>5)</w:t>
      </w:r>
      <w:r>
        <w:rPr>
          <w:lang w:eastAsia="zh-CN"/>
        </w:rPr>
        <w:tab/>
        <w:t>The IP-SM-GW (AS) returns OK to the S-CSCF.</w:t>
      </w:r>
    </w:p>
    <w:p w14:paraId="3F1A566F" w14:textId="77777777" w:rsidR="00985565" w:rsidRDefault="00985565">
      <w:pPr>
        <w:pStyle w:val="B1"/>
        <w:rPr>
          <w:lang w:eastAsia="zh-CN"/>
        </w:rPr>
      </w:pPr>
      <w:r>
        <w:rPr>
          <w:lang w:eastAsia="zh-CN"/>
        </w:rPr>
        <w:t>6)</w:t>
      </w:r>
      <w:r>
        <w:rPr>
          <w:lang w:eastAsia="zh-CN"/>
        </w:rPr>
        <w:tab/>
        <w:t>The IP-SM-GW (AS) de-registers the UE at the HSS sending a De-register Req.</w:t>
      </w:r>
    </w:p>
    <w:p w14:paraId="7072B79D" w14:textId="77777777" w:rsidR="00985565" w:rsidRDefault="00985565">
      <w:pPr>
        <w:pStyle w:val="B1"/>
        <w:rPr>
          <w:lang w:eastAsia="zh-CN"/>
        </w:rPr>
      </w:pPr>
      <w:r>
        <w:rPr>
          <w:lang w:eastAsia="zh-CN"/>
        </w:rPr>
        <w:t>7)</w:t>
      </w:r>
      <w:r>
        <w:rPr>
          <w:lang w:eastAsia="zh-CN"/>
        </w:rPr>
        <w:tab/>
        <w:t>The HSS de-registers the UE and responds to the IP-SM-GW (AS) with De-register Res.</w:t>
      </w:r>
    </w:p>
    <w:p w14:paraId="7BFAF353" w14:textId="77777777" w:rsidR="00985565" w:rsidRDefault="00985565">
      <w:pPr>
        <w:pStyle w:val="NO"/>
      </w:pPr>
      <w:r>
        <w:t>NOTE:</w:t>
      </w:r>
      <w:r>
        <w:tab/>
        <w:t>The pre-configured IP</w:t>
      </w:r>
      <w:r>
        <w:noBreakHyphen/>
        <w:t>SM</w:t>
      </w:r>
      <w:r>
        <w:noBreakHyphen/>
        <w:t>GW address in the HSS, if any, is not removed, as it is used for subsequent SM termination.</w:t>
      </w:r>
    </w:p>
    <w:p w14:paraId="6555A991" w14:textId="77777777" w:rsidR="00985565" w:rsidRDefault="00985565" w:rsidP="001272F9">
      <w:pPr>
        <w:pStyle w:val="Heading3"/>
      </w:pPr>
      <w:bookmarkStart w:id="85" w:name="_Toc509910454"/>
      <w:bookmarkStart w:id="86" w:name="_Toc177555206"/>
      <w:r>
        <w:t>6.2.2</w:t>
      </w:r>
      <w:r>
        <w:tab/>
        <w:t>Network initiated</w:t>
      </w:r>
      <w:bookmarkEnd w:id="85"/>
      <w:bookmarkEnd w:id="86"/>
    </w:p>
    <w:p w14:paraId="2257079A" w14:textId="77777777" w:rsidR="00985565" w:rsidRDefault="00985565">
      <w:pPr>
        <w:pStyle w:val="TH"/>
      </w:pPr>
      <w:r>
        <w:object w:dxaOrig="4931" w:dyaOrig="2096" w14:anchorId="6714B66A">
          <v:shape id="_x0000_i1030" type="#_x0000_t75" style="width:246.7pt;height:104.55pt" o:ole="">
            <v:imagedata r:id="rId23" o:title=""/>
            <o:lock v:ext="edit" aspectratio="f"/>
          </v:shape>
          <o:OLEObject Type="Embed" ProgID="Visio.Drawing.11" ShapeID="_x0000_i1030" DrawAspect="Content" ObjectID="_1788173281" r:id="rId24"/>
        </w:object>
      </w:r>
    </w:p>
    <w:p w14:paraId="7FCB764F" w14:textId="77777777" w:rsidR="00985565" w:rsidRDefault="00985565">
      <w:pPr>
        <w:pStyle w:val="TF"/>
      </w:pPr>
      <w:r>
        <w:t>Figure 6.2a: Network initiated de-registration procedure</w:t>
      </w:r>
    </w:p>
    <w:p w14:paraId="3B86ACF6" w14:textId="77777777"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14:paraId="38A62160" w14:textId="77777777" w:rsidR="00985565" w:rsidRDefault="00985565">
      <w:pPr>
        <w:pStyle w:val="B1"/>
      </w:pPr>
      <w:r>
        <w:t>2)</w:t>
      </w:r>
      <w:r>
        <w:tab/>
        <w:t>The HSS de-registers the UE and responds to the IP</w:t>
      </w:r>
      <w:r>
        <w:noBreakHyphen/>
        <w:t>SM</w:t>
      </w:r>
      <w:r>
        <w:noBreakHyphen/>
        <w:t>GW (AS) with De</w:t>
      </w:r>
      <w:r>
        <w:noBreakHyphen/>
        <w:t>register Res.</w:t>
      </w:r>
    </w:p>
    <w:p w14:paraId="585B28B4" w14:textId="77777777" w:rsidR="00985565" w:rsidRDefault="00985565" w:rsidP="001272F9">
      <w:pPr>
        <w:pStyle w:val="Heading2"/>
        <w:rPr>
          <w:rFonts w:eastAsia="Arial Unicode MS"/>
          <w:lang w:eastAsia="zh-CN"/>
        </w:rPr>
      </w:pPr>
      <w:bookmarkStart w:id="87" w:name="_Toc509910455"/>
      <w:bookmarkStart w:id="88" w:name="_Toc177555207"/>
      <w:r>
        <w:lastRenderedPageBreak/>
        <w:t>6.3</w:t>
      </w:r>
      <w:r>
        <w:tab/>
        <w:t>Transport-level interworking: Successful encapsulated Short Message origination procedure with MSISDN</w:t>
      </w:r>
      <w:bookmarkEnd w:id="87"/>
      <w:bookmarkEnd w:id="88"/>
    </w:p>
    <w:p w14:paraId="3C357083" w14:textId="77777777" w:rsidR="00985565" w:rsidRDefault="00985565">
      <w:pPr>
        <w:pStyle w:val="TH"/>
      </w:pPr>
      <w:r>
        <w:object w:dxaOrig="7656" w:dyaOrig="5044" w14:anchorId="20A6FFF7">
          <v:shape id="_x0000_i1031" type="#_x0000_t75" style="width:383.15pt;height:251.7pt" o:ole="">
            <v:imagedata r:id="rId25" o:title=""/>
            <o:lock v:ext="edit" aspectratio="f"/>
          </v:shape>
          <o:OLEObject Type="Embed" ProgID="Visio.Drawing.11" ShapeID="_x0000_i1031" DrawAspect="Content" ObjectID="_1788173282" r:id="rId26"/>
        </w:object>
      </w:r>
    </w:p>
    <w:p w14:paraId="692A1360" w14:textId="77777777" w:rsidR="00985565" w:rsidRDefault="00985565">
      <w:pPr>
        <w:pStyle w:val="TF"/>
      </w:pPr>
      <w:r>
        <w:t>Figure 6.3: Successful encapsulated Short Message origination procedure</w:t>
      </w:r>
    </w:p>
    <w:p w14:paraId="0E363626" w14:textId="77777777"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14:paraId="50C81556" w14:textId="77777777"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14:paraId="26E773AA" w14:textId="77777777" w:rsidR="00985565" w:rsidRDefault="00985565">
      <w:pPr>
        <w:pStyle w:val="B1"/>
        <w:rPr>
          <w:lang w:eastAsia="zh-CN"/>
        </w:rPr>
      </w:pPr>
      <w:r>
        <w:rPr>
          <w:lang w:eastAsia="zh-CN"/>
        </w:rPr>
        <w:t>3)</w:t>
      </w:r>
      <w:r>
        <w:rPr>
          <w:lang w:eastAsia="zh-CN"/>
        </w:rPr>
        <w:tab/>
        <w:t>S-CSCF forwards the encapsulated Short Message (SMS- SUBMIT, SC Address) to IP-SM-GW (AS) based on stored iFC.</w:t>
      </w:r>
    </w:p>
    <w:p w14:paraId="184CF80F" w14:textId="77777777" w:rsidR="00985565" w:rsidRDefault="00985565">
      <w:pPr>
        <w:pStyle w:val="B1"/>
        <w:rPr>
          <w:lang w:eastAsia="zh-CN"/>
        </w:rPr>
      </w:pPr>
      <w:r>
        <w:rPr>
          <w:lang w:eastAsia="zh-CN"/>
        </w:rPr>
        <w:t>4)</w:t>
      </w:r>
      <w:r>
        <w:rPr>
          <w:lang w:eastAsia="zh-CN"/>
        </w:rPr>
        <w:tab/>
        <w:t>IP-SM-GW (AS) acknowledges the SIP message.</w:t>
      </w:r>
    </w:p>
    <w:p w14:paraId="5BD50CDF" w14:textId="77777777" w:rsidR="00985565" w:rsidRDefault="00985565">
      <w:pPr>
        <w:pStyle w:val="B1"/>
        <w:rPr>
          <w:lang w:eastAsia="zh-CN"/>
        </w:rPr>
      </w:pPr>
      <w:r>
        <w:rPr>
          <w:lang w:eastAsia="zh-CN"/>
        </w:rPr>
        <w:t>5)</w:t>
      </w:r>
      <w:r>
        <w:rPr>
          <w:lang w:eastAsia="zh-CN"/>
        </w:rPr>
        <w:tab/>
        <w:t>SIP message acknowledge is forwarded by S-CSCF to UE.</w:t>
      </w:r>
    </w:p>
    <w:p w14:paraId="175BB469" w14:textId="07FFBAA5"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(SGd</w:t>
      </w:r>
      <w:r w:rsidR="00B25267">
        <w:rPr>
          <w:lang w:eastAsia="zh-CN"/>
        </w:rPr>
        <w:t>/Gdd</w:t>
      </w:r>
      <w:r w:rsidR="00117C21">
        <w:rPr>
          <w:lang w:eastAsia="zh-CN"/>
        </w:rPr>
        <w:t>)</w:t>
      </w:r>
      <w:r>
        <w:rPr>
          <w:lang w:eastAsia="zh-CN"/>
        </w:rPr>
        <w:t xml:space="preserve"> signalling (as described in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w:t>
      </w:r>
    </w:p>
    <w:p w14:paraId="3424DB1D" w14:textId="5D5B7CB0" w:rsidR="00985565" w:rsidRDefault="00985565">
      <w:pPr>
        <w:pStyle w:val="B1"/>
        <w:rPr>
          <w:lang w:eastAsia="zh-CN"/>
        </w:rPr>
      </w:pPr>
      <w:r>
        <w:rPr>
          <w:lang w:eastAsia="zh-CN"/>
        </w:rPr>
        <w:t>7)</w:t>
      </w:r>
      <w:r>
        <w:rPr>
          <w:lang w:eastAsia="zh-CN"/>
        </w:rPr>
        <w:tab/>
        <w:t xml:space="preserve">The SMS-IWMSC forwards the Short Message (SMS-SUBMIT) to the SMS-SC (see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w:t>
      </w:r>
    </w:p>
    <w:p w14:paraId="04F6BF81" w14:textId="51D2C394"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w:t>
      </w:r>
    </w:p>
    <w:p w14:paraId="091D74C9" w14:textId="6FB77A27" w:rsidR="00985565" w:rsidRDefault="00985565">
      <w:pPr>
        <w:pStyle w:val="B1"/>
        <w:rPr>
          <w:lang w:eastAsia="zh-CN"/>
        </w:rPr>
      </w:pPr>
      <w:r>
        <w:rPr>
          <w:lang w:eastAsia="zh-CN"/>
        </w:rPr>
        <w:t>9)</w:t>
      </w:r>
      <w:r>
        <w:rPr>
          <w:lang w:eastAsia="zh-CN"/>
        </w:rPr>
        <w:tab/>
        <w:t xml:space="preserve">SMS-IWMSC sends the Submit report to IP-SM-GW (AS) (see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w:t>
      </w:r>
    </w:p>
    <w:p w14:paraId="4A15E9FB" w14:textId="77777777" w:rsidR="00985565" w:rsidRDefault="00985565">
      <w:pPr>
        <w:pStyle w:val="B1"/>
        <w:rPr>
          <w:lang w:eastAsia="zh-CN"/>
        </w:rPr>
      </w:pPr>
      <w:r>
        <w:rPr>
          <w:lang w:eastAsia="zh-CN"/>
        </w:rPr>
        <w:t>10)</w:t>
      </w:r>
      <w:r>
        <w:rPr>
          <w:lang w:eastAsia="zh-CN"/>
        </w:rPr>
        <w:tab/>
        <w:t>IP-SM-GW (AS) sends the Submit report to S-CSCF, encapsulated in an appropriate SIP request.</w:t>
      </w:r>
    </w:p>
    <w:p w14:paraId="45BE2D68" w14:textId="77777777" w:rsidR="00985565" w:rsidRDefault="00985565">
      <w:pPr>
        <w:pStyle w:val="B1"/>
        <w:rPr>
          <w:lang w:eastAsia="zh-CN"/>
        </w:rPr>
      </w:pPr>
      <w:r>
        <w:rPr>
          <w:lang w:eastAsia="zh-CN"/>
        </w:rPr>
        <w:t>11)</w:t>
      </w:r>
      <w:r>
        <w:rPr>
          <w:lang w:eastAsia="zh-CN"/>
        </w:rPr>
        <w:tab/>
        <w:t>The S-CSCF sends the Submit report to the UE.</w:t>
      </w:r>
    </w:p>
    <w:p w14:paraId="2BE0C5D9" w14:textId="77777777" w:rsidR="00985565" w:rsidRDefault="00985565">
      <w:pPr>
        <w:pStyle w:val="B1"/>
        <w:rPr>
          <w:lang w:eastAsia="zh-CN"/>
        </w:rPr>
      </w:pPr>
      <w:r>
        <w:rPr>
          <w:lang w:eastAsia="zh-CN"/>
        </w:rPr>
        <w:t>12)</w:t>
      </w:r>
      <w:r>
        <w:rPr>
          <w:lang w:eastAsia="zh-CN"/>
        </w:rPr>
        <w:tab/>
        <w:t>The UE acknowledges the SIP request.</w:t>
      </w:r>
    </w:p>
    <w:p w14:paraId="6912F237" w14:textId="77777777"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14:paraId="16E326C3" w14:textId="77777777" w:rsidR="00985565" w:rsidRDefault="00985565" w:rsidP="001272F9">
      <w:pPr>
        <w:pStyle w:val="Heading2"/>
      </w:pPr>
      <w:bookmarkStart w:id="89" w:name="_Toc509910456"/>
      <w:bookmarkStart w:id="90" w:name="_Toc177555208"/>
      <w:r>
        <w:t>6.3a</w:t>
      </w:r>
      <w:r>
        <w:tab/>
        <w:t>Transport-level interworking: Short Message origination procedure without MSISDN</w:t>
      </w:r>
      <w:bookmarkEnd w:id="89"/>
      <w:bookmarkEnd w:id="90"/>
    </w:p>
    <w:p w14:paraId="2352C735" w14:textId="77777777" w:rsidR="00985565" w:rsidRDefault="00985565" w:rsidP="001272F9">
      <w:pPr>
        <w:pStyle w:val="Heading3"/>
      </w:pPr>
      <w:bookmarkStart w:id="91" w:name="_Toc509910457"/>
      <w:bookmarkStart w:id="92" w:name="_Toc177555209"/>
      <w:r>
        <w:t>6.3a.1</w:t>
      </w:r>
      <w:r>
        <w:tab/>
        <w:t>Initial delivery of SMS without MSISDN</w:t>
      </w:r>
      <w:bookmarkEnd w:id="91"/>
      <w:bookmarkEnd w:id="92"/>
    </w:p>
    <w:p w14:paraId="39B0F0DB" w14:textId="77777777" w:rsidR="00985565" w:rsidRDefault="00985565">
      <w:r>
        <w:t>Figure 6.3a.1 shows the initial SM delivery by IP-SM-GW during MO-SMS operation without MSISDN.</w:t>
      </w:r>
    </w:p>
    <w:bookmarkStart w:id="93" w:name="_MON_1419251632"/>
    <w:bookmarkEnd w:id="93"/>
    <w:bookmarkStart w:id="94" w:name="_MON_1422073273"/>
    <w:bookmarkEnd w:id="94"/>
    <w:p w14:paraId="5414C8AA" w14:textId="77777777" w:rsidR="00985565" w:rsidRDefault="00985565">
      <w:pPr>
        <w:pStyle w:val="TH"/>
      </w:pPr>
      <w:r>
        <w:object w:dxaOrig="7634" w:dyaOrig="5039" w14:anchorId="41B66778">
          <v:shape id="_x0000_i1032" type="#_x0000_t75" style="width:381.9pt;height:251.7pt" o:ole="">
            <v:imagedata r:id="rId27" o:title=""/>
          </v:shape>
          <o:OLEObject Type="Embed" ProgID="Word.Picture.8" ShapeID="_x0000_i1032" DrawAspect="Content" ObjectID="_1788173283" r:id="rId28"/>
        </w:object>
      </w:r>
    </w:p>
    <w:p w14:paraId="3C630A0F" w14:textId="77777777" w:rsidR="00985565" w:rsidRDefault="00985565">
      <w:pPr>
        <w:pStyle w:val="TF"/>
      </w:pPr>
      <w:r>
        <w:t>Figure 6.3a.1: Short Message origination procedure for MSISDN-less operation</w:t>
      </w:r>
    </w:p>
    <w:p w14:paraId="3E85B54B" w14:textId="77777777" w:rsidR="00985565" w:rsidRDefault="00985565">
      <w:pPr>
        <w:pStyle w:val="B1"/>
      </w:pPr>
      <w:r>
        <w:t>1)</w:t>
      </w:r>
      <w:r>
        <w:tab/>
        <w:t>The UE-A registers to S-CSCF according the IMS registration procedure. Note that I-CSCF and P-CSCF are not shown in this figure.</w:t>
      </w:r>
    </w:p>
    <w:p w14:paraId="2A88E1E7" w14:textId="77777777"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14:paraId="604F24B8" w14:textId="77777777" w:rsidR="00985565" w:rsidRDefault="00985565">
      <w:pPr>
        <w:pStyle w:val="NO"/>
      </w:pPr>
      <w:r>
        <w:t>NOTE:</w:t>
      </w:r>
      <w:r>
        <w:tab/>
        <w:t>It is up to stage 3 to define how recipient's SIP URI is to be indicated in the protocol level.</w:t>
      </w:r>
    </w:p>
    <w:p w14:paraId="5740A3D3" w14:textId="77777777" w:rsidR="00985565" w:rsidRDefault="00985565">
      <w:pPr>
        <w:pStyle w:val="B1"/>
      </w:pPr>
      <w:r>
        <w:t>3)</w:t>
      </w:r>
      <w:r>
        <w:tab/>
        <w:t xml:space="preserve">S-CSCF forwards the encapsulated Short Message (SMS-SUBMIT, SC Address) to IP-SM-GW (AS) based on stored </w:t>
      </w:r>
      <w:r>
        <w:rPr>
          <w:noProof/>
        </w:rPr>
        <w:t>iFC</w:t>
      </w:r>
      <w:r>
        <w:t>.</w:t>
      </w:r>
    </w:p>
    <w:p w14:paraId="65D9AE97" w14:textId="77777777" w:rsidR="00985565" w:rsidRDefault="00985565">
      <w:pPr>
        <w:pStyle w:val="B1"/>
      </w:pPr>
      <w:r>
        <w:t>4)</w:t>
      </w:r>
      <w:r>
        <w:tab/>
        <w:t>IP-SM-GW (AS) acknowledges the SIP message.</w:t>
      </w:r>
    </w:p>
    <w:p w14:paraId="6B0BC7FF" w14:textId="77777777" w:rsidR="00985565" w:rsidRDefault="00985565">
      <w:pPr>
        <w:pStyle w:val="B1"/>
      </w:pPr>
      <w:r>
        <w:t>5)</w:t>
      </w:r>
      <w:r>
        <w:tab/>
        <w:t>SIP message acknowledge is forwarded by S-CSCF to UE-A.</w:t>
      </w:r>
    </w:p>
    <w:p w14:paraId="3E04661E" w14:textId="77777777"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14:paraId="49CE56B4" w14:textId="77777777" w:rsidR="00985565" w:rsidRDefault="00985565">
      <w:pPr>
        <w:pStyle w:val="B1"/>
      </w:pPr>
      <w:r>
        <w:lastRenderedPageBreak/>
        <w:t>7)</w:t>
      </w:r>
      <w:r>
        <w:tab/>
        <w:t>The terminating IMS network tries to deliver the SM toward the designated recipient (see clause 6.4a).</w:t>
      </w:r>
    </w:p>
    <w:p w14:paraId="0BE10E03" w14:textId="77777777" w:rsidR="00985565" w:rsidRDefault="00985565">
      <w:pPr>
        <w:pStyle w:val="B1"/>
      </w:pPr>
      <w:r>
        <w:t>8)</w:t>
      </w:r>
      <w:r>
        <w:tab/>
        <w:t>Terminating IMS network response with one of the following:</w:t>
      </w:r>
    </w:p>
    <w:p w14:paraId="53E33BAA" w14:textId="77777777" w:rsidR="00985565" w:rsidRDefault="00985565">
      <w:pPr>
        <w:pStyle w:val="B2"/>
      </w:pPr>
      <w:r>
        <w:t>8a)</w:t>
      </w:r>
      <w:r>
        <w:tab/>
        <w:t>Terminating IMS network refuses or does not allow SMS delivery with MSISDN-less operation by sending back a permanent error.</w:t>
      </w:r>
    </w:p>
    <w:p w14:paraId="4F74D9E6" w14:textId="77777777"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14:paraId="50D83108" w14:textId="77777777" w:rsidR="00985565" w:rsidRDefault="00985565">
      <w:pPr>
        <w:pStyle w:val="B2"/>
      </w:pPr>
      <w:r>
        <w:t>8c)</w:t>
      </w:r>
      <w:r>
        <w:tab/>
        <w:t>Terminating IMS network is successfully deliver the SM toward the designated recipient.</w:t>
      </w:r>
    </w:p>
    <w:p w14:paraId="10DDF001" w14:textId="77777777"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14:paraId="2D4CFFA6" w14:textId="77777777" w:rsidR="00985565" w:rsidRDefault="00985565" w:rsidP="001272F9">
      <w:pPr>
        <w:pStyle w:val="Heading3"/>
      </w:pPr>
      <w:bookmarkStart w:id="95" w:name="_Toc509910458"/>
      <w:bookmarkStart w:id="96" w:name="_Toc177555210"/>
      <w:r>
        <w:t>6.3a.2</w:t>
      </w:r>
      <w:r>
        <w:tab/>
        <w:t>Subsequent re-delivery of SMS without MSISDN</w:t>
      </w:r>
      <w:bookmarkEnd w:id="95"/>
      <w:bookmarkEnd w:id="96"/>
    </w:p>
    <w:p w14:paraId="7DF8605D" w14:textId="77777777"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14:paraId="3C95C08E" w14:textId="77777777" w:rsidR="00BF51EC" w:rsidRDefault="00BF51EC" w:rsidP="00BF51EC">
      <w:pPr>
        <w:pStyle w:val="TH"/>
      </w:pPr>
      <w:r>
        <w:object w:dxaOrig="10191" w:dyaOrig="4915" w14:anchorId="0DAC3E0A">
          <v:shape id="_x0000_i1033" type="#_x0000_t75" style="width:482.1pt;height:232.9pt" o:ole="">
            <v:imagedata r:id="rId29" o:title=""/>
          </v:shape>
          <o:OLEObject Type="Embed" ProgID="Visio.Drawing.11" ShapeID="_x0000_i1033" DrawAspect="Content" ObjectID="_1788173284" r:id="rId30"/>
        </w:object>
      </w:r>
    </w:p>
    <w:p w14:paraId="5808C94C" w14:textId="77777777" w:rsidR="00985565" w:rsidRDefault="00985565">
      <w:pPr>
        <w:pStyle w:val="TF"/>
      </w:pPr>
      <w:r>
        <w:t>Figure 6.3a.2: Redelivery attempt of SM without MSISDN</w:t>
      </w:r>
    </w:p>
    <w:p w14:paraId="641F4DE9" w14:textId="77777777"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14:paraId="1FFCD3AA" w14:textId="77777777"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14:paraId="4150E970" w14:textId="77777777"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14:paraId="58184EDE" w14:textId="77777777" w:rsidR="00985565" w:rsidRDefault="00BF51EC">
      <w:pPr>
        <w:pStyle w:val="B1"/>
      </w:pPr>
      <w:r>
        <w:t>3</w:t>
      </w:r>
      <w:r w:rsidR="00985565">
        <w:t>)</w:t>
      </w:r>
      <w:r w:rsidR="00985565">
        <w:tab/>
        <w:t>IP-SM-GW (terminating) delivers SM to UE-B via the SIP MESSAGE.</w:t>
      </w:r>
    </w:p>
    <w:p w14:paraId="37968B0B" w14:textId="77777777" w:rsidR="00985565" w:rsidRDefault="00985565" w:rsidP="001272F9">
      <w:pPr>
        <w:pStyle w:val="Heading2"/>
        <w:rPr>
          <w:rFonts w:eastAsia="Arial Unicode MS"/>
          <w:lang w:eastAsia="ko-KR"/>
        </w:rPr>
      </w:pPr>
      <w:bookmarkStart w:id="97" w:name="_Toc509910459"/>
      <w:bookmarkStart w:id="98" w:name="_Toc177555211"/>
      <w:r>
        <w:lastRenderedPageBreak/>
        <w:t>6.4</w:t>
      </w:r>
      <w:r>
        <w:tab/>
        <w:t>Transport-level interworking: Successful encapsulated Short Message termination procedure from SMS-GMSC</w:t>
      </w:r>
      <w:bookmarkEnd w:id="97"/>
      <w:bookmarkEnd w:id="98"/>
    </w:p>
    <w:bookmarkStart w:id="99" w:name="_MON_1409035405"/>
    <w:bookmarkEnd w:id="99"/>
    <w:bookmarkStart w:id="100" w:name="_MON_1411436939"/>
    <w:bookmarkEnd w:id="100"/>
    <w:p w14:paraId="2560EA28" w14:textId="77777777" w:rsidR="00985565" w:rsidRDefault="00985565">
      <w:pPr>
        <w:pStyle w:val="TH"/>
      </w:pPr>
      <w:r>
        <w:object w:dxaOrig="7981" w:dyaOrig="8799" w14:anchorId="23D4B823">
          <v:shape id="_x0000_i1034" type="#_x0000_t75" style="width:398.8pt;height:440.75pt" o:ole="">
            <v:imagedata r:id="rId31" o:title=""/>
          </v:shape>
          <o:OLEObject Type="Embed" ProgID="Word.Picture.8" ShapeID="_x0000_i1034" DrawAspect="Content" ObjectID="_1788173285" r:id="rId32"/>
        </w:object>
      </w:r>
    </w:p>
    <w:p w14:paraId="1203CD1C" w14:textId="77777777" w:rsidR="00985565" w:rsidRDefault="00985565">
      <w:pPr>
        <w:pStyle w:val="TF"/>
      </w:pPr>
      <w:r>
        <w:t>Figure 6.4: Successful encapsulated Short Message termination procedure</w:t>
      </w:r>
    </w:p>
    <w:p w14:paraId="36E07713" w14:textId="77777777" w:rsidR="00985565" w:rsidRDefault="00985565">
      <w:pPr>
        <w:pStyle w:val="B1"/>
        <w:rPr>
          <w:lang w:eastAsia="zh-CN"/>
        </w:rPr>
      </w:pPr>
      <w:r>
        <w:rPr>
          <w:lang w:eastAsia="zh-CN"/>
        </w:rPr>
        <w:t>1)</w:t>
      </w:r>
      <w:r>
        <w:rPr>
          <w:lang w:eastAsia="zh-CN"/>
        </w:rPr>
        <w:tab/>
        <w:t>The UE registers to the S-CSCF according to the IMS registration procedure.</w:t>
      </w:r>
    </w:p>
    <w:p w14:paraId="5C44EDD1" w14:textId="77777777"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14:paraId="5B644391" w14:textId="77777777"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14:paraId="3080E6F2" w14:textId="77777777"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14:paraId="5C28A083" w14:textId="77777777"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14:paraId="1DA2B030" w14:textId="77777777"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14:paraId="054DD8D0" w14:textId="77777777"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14:paraId="16835FF5" w14:textId="75D2B111" w:rsidR="00985565" w:rsidRDefault="00985565">
      <w:pPr>
        <w:pStyle w:val="B1"/>
        <w:rPr>
          <w:lang w:eastAsia="zh-CN"/>
        </w:rPr>
      </w:pPr>
      <w:r>
        <w:rPr>
          <w:lang w:eastAsia="zh-CN"/>
        </w:rPr>
        <w:t>3c)</w:t>
      </w:r>
      <w:r>
        <w:rPr>
          <w:lang w:eastAsia="zh-CN"/>
        </w:rPr>
        <w:tab/>
        <w:t xml:space="preserve">The IP SM GW creates a MT Correlation ID as per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14:paraId="4904FCEA" w14:textId="77777777"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14:paraId="5F677EB6" w14:textId="77777777"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14:paraId="207506ED" w14:textId="77777777" w:rsidR="00985565" w:rsidRDefault="00985565">
      <w:pPr>
        <w:pStyle w:val="B1"/>
        <w:rPr>
          <w:lang w:eastAsia="zh-CN"/>
        </w:rPr>
      </w:pPr>
      <w:r>
        <w:rPr>
          <w:lang w:eastAsia="zh-CN"/>
        </w:rPr>
        <w:t>3e)</w:t>
      </w:r>
      <w:r>
        <w:rPr>
          <w:lang w:eastAsia="zh-CN"/>
        </w:rPr>
        <w:tab/>
        <w:t>The SMS GMSC interrogates the HSS (using IMSI) to retrieve routeing information.</w:t>
      </w:r>
    </w:p>
    <w:p w14:paraId="449780C6" w14:textId="77777777"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14:paraId="0333FB22" w14:textId="77777777"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14:paraId="7C35FA99" w14:textId="77777777"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14:paraId="3DDBC914" w14:textId="77777777"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14:paraId="33BDDAA9" w14:textId="77777777" w:rsidR="00985565" w:rsidRDefault="00985565">
      <w:pPr>
        <w:pStyle w:val="B1"/>
        <w:rPr>
          <w:lang w:eastAsia="zh-CN"/>
        </w:rPr>
      </w:pPr>
      <w:r>
        <w:rPr>
          <w:lang w:eastAsia="zh-CN"/>
        </w:rPr>
        <w:t>7)</w:t>
      </w:r>
      <w:r>
        <w:rPr>
          <w:lang w:eastAsia="zh-CN"/>
        </w:rPr>
        <w:tab/>
        <w:t>S-CSCF forwards the encapsulated Short Message (SMS-DELIVER, SC Address) to the UE.</w:t>
      </w:r>
    </w:p>
    <w:p w14:paraId="157A496F" w14:textId="77777777" w:rsidR="00985565" w:rsidRDefault="00985565">
      <w:pPr>
        <w:pStyle w:val="B1"/>
        <w:rPr>
          <w:lang w:eastAsia="zh-CN"/>
        </w:rPr>
      </w:pPr>
      <w:r>
        <w:rPr>
          <w:lang w:eastAsia="zh-CN"/>
        </w:rPr>
        <w:t>8)</w:t>
      </w:r>
      <w:r>
        <w:rPr>
          <w:lang w:eastAsia="zh-CN"/>
        </w:rPr>
        <w:tab/>
        <w:t>The UE acknowledges the SIP request.</w:t>
      </w:r>
    </w:p>
    <w:p w14:paraId="0F5FD81B" w14:textId="77777777" w:rsidR="00985565" w:rsidRDefault="00985565">
      <w:pPr>
        <w:pStyle w:val="NO"/>
        <w:rPr>
          <w:lang w:eastAsia="zh-CN"/>
        </w:rPr>
      </w:pPr>
      <w:r>
        <w:rPr>
          <w:lang w:eastAsia="zh-CN"/>
        </w:rPr>
        <w:t>NOTE 4:</w:t>
      </w:r>
      <w:r>
        <w:rPr>
          <w:lang w:eastAsia="zh-CN"/>
        </w:rPr>
        <w:tab/>
        <w:t>This is not yet the Delivery report.</w:t>
      </w:r>
    </w:p>
    <w:p w14:paraId="6AF240CC" w14:textId="77777777" w:rsidR="00985565" w:rsidRDefault="00985565">
      <w:pPr>
        <w:pStyle w:val="B1"/>
        <w:rPr>
          <w:lang w:eastAsia="zh-CN"/>
        </w:rPr>
      </w:pPr>
      <w:r>
        <w:rPr>
          <w:lang w:eastAsia="zh-CN"/>
        </w:rPr>
        <w:t>9)</w:t>
      </w:r>
      <w:r>
        <w:rPr>
          <w:lang w:eastAsia="zh-CN"/>
        </w:rPr>
        <w:tab/>
        <w:t>The S-CSCF forwards the acknowledgement of the SIP request to the IP-SM-GW (AS).</w:t>
      </w:r>
    </w:p>
    <w:p w14:paraId="6AACCCC4" w14:textId="77777777" w:rsidR="00985565" w:rsidRDefault="00985565" w:rsidP="001272F9">
      <w:pPr>
        <w:pStyle w:val="Heading2"/>
      </w:pPr>
      <w:bookmarkStart w:id="101" w:name="_Toc509910460"/>
      <w:bookmarkStart w:id="102" w:name="_Toc177555212"/>
      <w:r>
        <w:lastRenderedPageBreak/>
        <w:t>6.4a</w:t>
      </w:r>
      <w:r>
        <w:tab/>
        <w:t>Transport-level interworking: Short Message termination procedure without MSISDN from IMS network</w:t>
      </w:r>
      <w:bookmarkEnd w:id="101"/>
      <w:bookmarkEnd w:id="102"/>
    </w:p>
    <w:p w14:paraId="02386262" w14:textId="77777777" w:rsidR="00BF51EC" w:rsidRDefault="00BF51EC" w:rsidP="00BF51EC">
      <w:pPr>
        <w:pStyle w:val="TH"/>
      </w:pPr>
      <w:r>
        <w:object w:dxaOrig="9595" w:dyaOrig="4995" w14:anchorId="32A8DA87">
          <v:shape id="_x0000_i1035" type="#_x0000_t75" style="width:480.2pt;height:249.8pt" o:ole="">
            <v:imagedata r:id="rId33" o:title=""/>
          </v:shape>
          <o:OLEObject Type="Embed" ProgID="Visio.Drawing.11" ShapeID="_x0000_i1035" DrawAspect="Content" ObjectID="_1788173286" r:id="rId34"/>
        </w:object>
      </w:r>
    </w:p>
    <w:p w14:paraId="482301A6" w14:textId="77777777" w:rsidR="00985565" w:rsidRDefault="00985565">
      <w:pPr>
        <w:pStyle w:val="TF"/>
      </w:pPr>
      <w:r>
        <w:t>Figure 6.4a: Short Message termination procedure without MSISDN</w:t>
      </w:r>
    </w:p>
    <w:p w14:paraId="0203120E" w14:textId="77777777" w:rsidR="00985565" w:rsidRDefault="00985565">
      <w:pPr>
        <w:pStyle w:val="B1"/>
      </w:pPr>
      <w:r>
        <w:t>1)</w:t>
      </w:r>
      <w:r>
        <w:tab/>
        <w:t>The UE-B registers to the S-CSCF according to the IMS registration procedure.</w:t>
      </w:r>
    </w:p>
    <w:p w14:paraId="4AD857E9" w14:textId="77777777"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14:paraId="68B161A8" w14:textId="77777777" w:rsidR="00985565" w:rsidRDefault="00985565">
      <w:pPr>
        <w:pStyle w:val="B1"/>
      </w:pPr>
      <w:r>
        <w:t>3)</w:t>
      </w:r>
      <w:r>
        <w:tab/>
        <w:t>If local policy allows MSISDN-less SMS operation, IP-SM-GW tries to deliver the SM to UE-B.</w:t>
      </w:r>
    </w:p>
    <w:p w14:paraId="77FC5CF8" w14:textId="77777777" w:rsidR="00985565" w:rsidRDefault="00985565">
      <w:pPr>
        <w:pStyle w:val="B1"/>
      </w:pPr>
      <w:r>
        <w:t>4a-4b)</w:t>
      </w:r>
      <w:r>
        <w:tab/>
        <w:t>SM is successfully delivered to UE-B. A success Delivery report is sent to the originating IMS network.</w:t>
      </w:r>
    </w:p>
    <w:p w14:paraId="2787885C" w14:textId="77777777" w:rsidR="00985565" w:rsidRDefault="00985565">
      <w:pPr>
        <w:pStyle w:val="B1"/>
      </w:pPr>
      <w:r>
        <w:t>5a)</w:t>
      </w:r>
      <w:r>
        <w:tab/>
        <w:t>If IP-SM-GW tried to deliver the SM but encountered some error (e.g. UE is memory full, UE not reachable, etc) then:</w:t>
      </w:r>
    </w:p>
    <w:p w14:paraId="15870B6A" w14:textId="77777777"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14:paraId="78CD9AC0" w14:textId="77777777"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14:paraId="02B6AF44" w14:textId="77777777" w:rsidR="00985565" w:rsidRDefault="00985565" w:rsidP="001272F9">
      <w:pPr>
        <w:pStyle w:val="Heading2"/>
        <w:rPr>
          <w:rFonts w:eastAsia="Arial Unicode MS"/>
        </w:rPr>
      </w:pPr>
      <w:bookmarkStart w:id="103" w:name="_Toc509910461"/>
      <w:bookmarkStart w:id="104" w:name="_Toc177555213"/>
      <w:r>
        <w:lastRenderedPageBreak/>
        <w:t>6.5</w:t>
      </w:r>
      <w:r>
        <w:tab/>
        <w:t>Transport-level interworking: Delivery Report procedure</w:t>
      </w:r>
      <w:bookmarkEnd w:id="103"/>
      <w:bookmarkEnd w:id="104"/>
    </w:p>
    <w:bookmarkStart w:id="105" w:name="_MON_1413163948"/>
    <w:bookmarkStart w:id="106" w:name="_MON_1413163954"/>
    <w:bookmarkEnd w:id="105"/>
    <w:bookmarkEnd w:id="106"/>
    <w:bookmarkStart w:id="107" w:name="_MON_1413163699"/>
    <w:bookmarkEnd w:id="107"/>
    <w:p w14:paraId="356E6C64" w14:textId="77777777" w:rsidR="00985565" w:rsidRDefault="00985565">
      <w:pPr>
        <w:pStyle w:val="TH"/>
      </w:pPr>
      <w:r>
        <w:object w:dxaOrig="4320" w:dyaOrig="2448" w14:anchorId="12D42F48">
          <v:shape id="_x0000_i1036" type="#_x0000_t75" style="width:355pt;height:200.95pt" o:ole="">
            <v:imagedata r:id="rId35" o:title=""/>
          </v:shape>
          <o:OLEObject Type="Embed" ProgID="Word.Picture.8" ShapeID="_x0000_i1036" DrawAspect="Content" ObjectID="_1788173287" r:id="rId36"/>
        </w:object>
      </w:r>
    </w:p>
    <w:p w14:paraId="68410402" w14:textId="77777777" w:rsidR="00985565" w:rsidRDefault="00985565">
      <w:pPr>
        <w:pStyle w:val="TF"/>
      </w:pPr>
      <w:r>
        <w:t>Figure 6.5: Delivery report procedure</w:t>
      </w:r>
    </w:p>
    <w:p w14:paraId="21439CBE" w14:textId="77777777" w:rsidR="00985565" w:rsidRDefault="00985565">
      <w:pPr>
        <w:pStyle w:val="B1"/>
        <w:rPr>
          <w:lang w:eastAsia="zh-CN"/>
        </w:rPr>
      </w:pPr>
      <w:r>
        <w:rPr>
          <w:lang w:eastAsia="zh-CN"/>
        </w:rPr>
        <w:t>1)</w:t>
      </w:r>
      <w:r>
        <w:rPr>
          <w:lang w:eastAsia="zh-CN"/>
        </w:rPr>
        <w:tab/>
        <w:t>The UE has received the Short Message as described in clause 6.4 or clause  6.4a.</w:t>
      </w:r>
    </w:p>
    <w:p w14:paraId="39E0DA99" w14:textId="77777777"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14:paraId="022EF48E" w14:textId="77777777"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14:paraId="5E689E50" w14:textId="77777777" w:rsidR="00985565" w:rsidRDefault="00985565">
      <w:pPr>
        <w:pStyle w:val="B1"/>
        <w:rPr>
          <w:lang w:eastAsia="zh-CN"/>
        </w:rPr>
      </w:pPr>
      <w:r>
        <w:rPr>
          <w:lang w:eastAsia="zh-CN"/>
        </w:rPr>
        <w:t>4)</w:t>
      </w:r>
      <w:r>
        <w:rPr>
          <w:lang w:eastAsia="zh-CN"/>
        </w:rPr>
        <w:tab/>
        <w:t>IP-SM-GW (AS) acknowledges, at the SIP level, the Delivery report to S-CSCF.</w:t>
      </w:r>
    </w:p>
    <w:p w14:paraId="6E8E3BC7" w14:textId="77777777" w:rsidR="00985565" w:rsidRDefault="00985565">
      <w:pPr>
        <w:pStyle w:val="NO"/>
        <w:rPr>
          <w:lang w:eastAsia="zh-CN"/>
        </w:rPr>
      </w:pPr>
      <w:r>
        <w:rPr>
          <w:lang w:eastAsia="zh-CN"/>
        </w:rPr>
        <w:t>NOTE:</w:t>
      </w:r>
      <w:r>
        <w:rPr>
          <w:lang w:eastAsia="zh-CN"/>
        </w:rPr>
        <w:tab/>
        <w:t>This is the acknowledgement to the Forward Short Message in the SM termination procedure.</w:t>
      </w:r>
    </w:p>
    <w:p w14:paraId="61983488" w14:textId="77777777" w:rsidR="00985565" w:rsidRPr="00B82B47" w:rsidRDefault="00985565" w:rsidP="00B82B47">
      <w:pPr>
        <w:pStyle w:val="B1"/>
      </w:pPr>
      <w:r w:rsidRPr="00B82B47">
        <w:t>5)</w:t>
      </w:r>
      <w:r w:rsidRPr="00B82B47">
        <w:tab/>
        <w:t>S-CSCF forwards the SIP acknowledgement to the Delivery report to the UE.</w:t>
      </w:r>
    </w:p>
    <w:p w14:paraId="27242D55" w14:textId="77777777" w:rsidR="00985565" w:rsidRPr="00B82B47" w:rsidRDefault="00985565">
      <w:pPr>
        <w:pStyle w:val="B1"/>
      </w:pPr>
      <w:r w:rsidRPr="00B82B47">
        <w:t>6)</w:t>
      </w:r>
      <w:r w:rsidRPr="00B82B47">
        <w:tab/>
        <w:t>The IP-SM-GW (AS) sends a Delivery report to the SMS-GMSC or to originating IMS network for MSISDN-less SMS operation.</w:t>
      </w:r>
    </w:p>
    <w:p w14:paraId="31EBED3F" w14:textId="7DEAC99A"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F116BC" w:rsidRPr="00B82B47">
        <w:t>TS</w:t>
      </w:r>
      <w:r w:rsidR="00F116BC">
        <w:t> </w:t>
      </w:r>
      <w:r w:rsidR="00F116BC" w:rsidRPr="00B82B47">
        <w:t>23.040</w:t>
      </w:r>
      <w:r w:rsidR="00F116BC">
        <w:t> </w:t>
      </w:r>
      <w:r w:rsidR="00F116BC" w:rsidRPr="00B82B47">
        <w:t>[</w:t>
      </w:r>
      <w:r w:rsidRPr="00B82B47">
        <w:t>2], if necessary.</w:t>
      </w:r>
    </w:p>
    <w:p w14:paraId="42F95BC9" w14:textId="77777777" w:rsidR="00985565" w:rsidRPr="00B82B47" w:rsidRDefault="00985565">
      <w:pPr>
        <w:pStyle w:val="B1"/>
      </w:pPr>
      <w:bookmarkStart w:id="108" w:name="historyclause"/>
      <w:r w:rsidRPr="00B82B47">
        <w:t>8)</w:t>
      </w:r>
      <w:r w:rsidRPr="00B82B47">
        <w:tab/>
        <w:t>The SMS-GMSC may send a Report SM Delivery Status to the HSS. The HSS shall ignore the information provided in this report.</w:t>
      </w:r>
    </w:p>
    <w:p w14:paraId="7342F5F3" w14:textId="77777777" w:rsidR="00985565" w:rsidRDefault="00985565" w:rsidP="001272F9">
      <w:pPr>
        <w:pStyle w:val="Heading2"/>
        <w:rPr>
          <w:lang w:eastAsia="zh-CN"/>
        </w:rPr>
      </w:pPr>
      <w:bookmarkStart w:id="109" w:name="_Toc509910462"/>
      <w:bookmarkStart w:id="110" w:name="_Toc177555214"/>
      <w:r>
        <w:rPr>
          <w:lang w:eastAsia="zh-CN"/>
        </w:rPr>
        <w:t>6.5a</w:t>
      </w:r>
      <w:r>
        <w:rPr>
          <w:lang w:eastAsia="zh-CN"/>
        </w:rPr>
        <w:tab/>
        <w:t>Unsuccessful SM termination procedure</w:t>
      </w:r>
      <w:bookmarkEnd w:id="109"/>
      <w:bookmarkEnd w:id="110"/>
    </w:p>
    <w:p w14:paraId="6AE25380" w14:textId="06B71B3C"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sidR="00E835DB">
        <w:rPr>
          <w:lang w:eastAsia="zh-CN"/>
        </w:rPr>
        <w:t>2].</w:t>
      </w:r>
    </w:p>
    <w:p w14:paraId="07AA48D2" w14:textId="77777777"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14:paraId="2AB84262" w14:textId="77777777"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14:paraId="79D775E0" w14:textId="77777777"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14:paraId="59D20F21" w14:textId="77777777" w:rsidR="0039545E" w:rsidRDefault="0039545E" w:rsidP="0039545E">
      <w:pPr>
        <w:pStyle w:val="TH"/>
      </w:pPr>
      <w:r>
        <w:object w:dxaOrig="9198" w:dyaOrig="7255" w14:anchorId="7126A682">
          <v:shape id="_x0000_i1037" type="#_x0000_t75" style="width:459.55pt;height:362.5pt" o:ole="">
            <v:imagedata r:id="rId37" o:title=""/>
          </v:shape>
          <o:OLEObject Type="Embed" ProgID="Visio.Drawing.11" ShapeID="_x0000_i1037" DrawAspect="Content" ObjectID="_1788173288" r:id="rId38"/>
        </w:object>
      </w:r>
    </w:p>
    <w:p w14:paraId="6A9B4F76" w14:textId="77777777" w:rsidR="00985565" w:rsidRDefault="00985565">
      <w:pPr>
        <w:pStyle w:val="TF"/>
      </w:pPr>
      <w:r>
        <w:t>Figure 6.5a: Unsuccessful SM termination procedure</w:t>
      </w:r>
    </w:p>
    <w:p w14:paraId="63443FFA" w14:textId="77777777"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14:paraId="4C57390E" w14:textId="076755C1" w:rsidR="00985565" w:rsidRDefault="00985565">
      <w:pPr>
        <w:pStyle w:val="B1"/>
      </w:pPr>
      <w:r>
        <w:t>2)</w:t>
      </w:r>
      <w:r>
        <w:tab/>
        <w:t>The S</w:t>
      </w:r>
      <w:r>
        <w:noBreakHyphen/>
        <w:t xml:space="preserve">CSCF sends an appropriate failure message according to normal IMS procedure as defined in </w:t>
      </w:r>
      <w:r w:rsidR="00F116BC">
        <w:t>TS</w:t>
      </w:r>
      <w:r w:rsidR="00F116BC">
        <w:t> </w:t>
      </w:r>
      <w:r w:rsidR="00F116BC">
        <w:t>23.228</w:t>
      </w:r>
      <w:r w:rsidR="00F116BC">
        <w:t> </w:t>
      </w:r>
      <w:r w:rsidR="00F116BC">
        <w:t>[</w:t>
      </w:r>
      <w:r>
        <w:t>9], and sends it to the IP</w:t>
      </w:r>
      <w:r>
        <w:noBreakHyphen/>
        <w:t>SM</w:t>
      </w:r>
      <w:r>
        <w:noBreakHyphen/>
        <w:t>GW (AS) including an appropriate error value. This Delivery report is an acknowledgement to the Short Message received by the S-</w:t>
      </w:r>
      <w:r w:rsidR="0039545E">
        <w:t>C</w:t>
      </w:r>
      <w:r>
        <w:t>SCF in step 1.</w:t>
      </w:r>
    </w:p>
    <w:p w14:paraId="4934A2C1" w14:textId="77777777"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14:paraId="0354A9B2" w14:textId="77777777" w:rsidR="00985565" w:rsidRDefault="00985565">
      <w:pPr>
        <w:pStyle w:val="B1"/>
      </w:pPr>
      <w:r>
        <w:t>3)</w:t>
      </w:r>
      <w:r>
        <w:tab/>
        <w:t>IP</w:t>
      </w:r>
      <w:r>
        <w:noBreakHyphen/>
        <w:t>SM</w:t>
      </w:r>
      <w:r>
        <w:noBreakHyphen/>
        <w:t>GW (AS) acknowledges the failure message to S</w:t>
      </w:r>
      <w:r>
        <w:noBreakHyphen/>
        <w:t>CSCF.</w:t>
      </w:r>
    </w:p>
    <w:p w14:paraId="61FED480" w14:textId="77777777"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14:paraId="082B0D3F" w14:textId="77777777" w:rsidR="00985565" w:rsidRDefault="00985565">
      <w:pPr>
        <w:pStyle w:val="B1"/>
      </w:pPr>
      <w:r>
        <w:lastRenderedPageBreak/>
        <w:t>5)</w:t>
      </w:r>
      <w:r>
        <w:tab/>
        <w:t>The SGSN delivers the message to the UE but the message fails to reach the UE, e.g. the UE is not reachable in PS domain.</w:t>
      </w:r>
    </w:p>
    <w:p w14:paraId="76A7CCBA" w14:textId="77777777" w:rsidR="00985565" w:rsidRDefault="00985565">
      <w:pPr>
        <w:pStyle w:val="NO"/>
      </w:pPr>
      <w:r>
        <w:t>NOTE 3:</w:t>
      </w:r>
      <w:r>
        <w:tab/>
        <w:t>If the delivery succeeds in the PS domain at this point, the procedure for successful message delivery over PS domain is described in clause 6.4.</w:t>
      </w:r>
    </w:p>
    <w:p w14:paraId="1E65E72B" w14:textId="77777777"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14:paraId="4662302B" w14:textId="77777777" w:rsidR="00985565" w:rsidRDefault="00985565">
      <w:pPr>
        <w:pStyle w:val="B1"/>
      </w:pPr>
      <w:r>
        <w:t>7)</w:t>
      </w:r>
      <w:r>
        <w:tab/>
        <w:t>The IP-SM-GW forwards the Short Message to the domain which is listed in the third place in its priority list. It is supposed that the MSC is selected.</w:t>
      </w:r>
    </w:p>
    <w:p w14:paraId="3FDEA967" w14:textId="77777777" w:rsidR="00985565" w:rsidRDefault="00985565">
      <w:pPr>
        <w:pStyle w:val="B1"/>
      </w:pPr>
      <w:r>
        <w:t>8)</w:t>
      </w:r>
      <w:r>
        <w:tab/>
        <w:t>The MSC delivers the message to the UE but the message fails to reach the UE, e.g. the UE is not reachable in CS domain.</w:t>
      </w:r>
    </w:p>
    <w:p w14:paraId="5C15AEB5" w14:textId="77777777" w:rsidR="00985565" w:rsidRDefault="00985565">
      <w:pPr>
        <w:pStyle w:val="NO"/>
      </w:pPr>
      <w:r>
        <w:t>NOTE 4:</w:t>
      </w:r>
      <w:r>
        <w:tab/>
        <w:t>If the delivery succeeds in the CS domain at this point, the procedure for successful message delivery over CS domain is described in clause 6.4.</w:t>
      </w:r>
    </w:p>
    <w:p w14:paraId="46DC2ADF" w14:textId="77777777"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14:paraId="0765940B" w14:textId="77777777" w:rsidR="00F2576D" w:rsidRDefault="00F2576D">
      <w:pPr>
        <w:pStyle w:val="B1"/>
      </w:pPr>
      <w:r>
        <w:t>10)</w:t>
      </w:r>
      <w:r>
        <w:tab/>
        <w:t>The IP-SM-GW forwards the Short Message to the domain which is listed in the forth place in its priority list. It is supposed that the MME is selected.</w:t>
      </w:r>
    </w:p>
    <w:p w14:paraId="5EED141B" w14:textId="77777777" w:rsidR="00F2576D" w:rsidRDefault="00F2576D">
      <w:pPr>
        <w:pStyle w:val="B1"/>
      </w:pPr>
      <w:r>
        <w:t>11)</w:t>
      </w:r>
      <w:r>
        <w:tab/>
        <w:t>The MME delivers the message to the UE but the message fails to reach the UE, e.g., the UE is not reachable in PS domain.</w:t>
      </w:r>
    </w:p>
    <w:p w14:paraId="48292CCB" w14:textId="77777777"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14:paraId="6EA8518B" w14:textId="77777777" w:rsidR="0039545E" w:rsidRDefault="0039545E">
      <w:pPr>
        <w:pStyle w:val="B1"/>
      </w:pPr>
      <w:r>
        <w:t>13)</w:t>
      </w:r>
      <w:r>
        <w:tab/>
        <w:t>The IP-SM-GW forwards the Short Message to the domain which is listed in the fifth place in its priority list. It is supposed that the SMSF is selected.</w:t>
      </w:r>
    </w:p>
    <w:p w14:paraId="4A4D2D9E" w14:textId="77777777" w:rsidR="0039545E" w:rsidRDefault="0039545E" w:rsidP="0039545E">
      <w:pPr>
        <w:pStyle w:val="NO"/>
      </w:pPr>
      <w:r>
        <w:t>NOTE 5:</w:t>
      </w:r>
      <w:r>
        <w:tab/>
        <w:t>If the IP-SM-GW acquires two SMSF addresses from the HSS, the IP-SM-GW tries to deliver the message one by one.</w:t>
      </w:r>
    </w:p>
    <w:p w14:paraId="0DDBE470" w14:textId="77777777" w:rsidR="0039545E" w:rsidRDefault="0039545E">
      <w:pPr>
        <w:pStyle w:val="B1"/>
      </w:pPr>
      <w:r>
        <w:t>14)</w:t>
      </w:r>
      <w:r>
        <w:tab/>
        <w:t>The SMSF delivers the message to the UE but the message fails to reach the UE, e.g. the UE is not reachable in PS domain.</w:t>
      </w:r>
    </w:p>
    <w:p w14:paraId="47D74E97" w14:textId="77777777"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14:paraId="29EECFA6" w14:textId="77777777" w:rsidR="00985565" w:rsidRDefault="00985565">
      <w:pPr>
        <w:pStyle w:val="B1"/>
      </w:pPr>
      <w:r>
        <w:t>1</w:t>
      </w:r>
      <w:r w:rsidR="0039545E">
        <w:t>6</w:t>
      </w:r>
      <w:r>
        <w:t>)</w:t>
      </w:r>
      <w:r>
        <w:tab/>
        <w:t>The IP</w:t>
      </w:r>
      <w:r>
        <w:noBreakHyphen/>
        <w:t>SM</w:t>
      </w:r>
      <w:r>
        <w:noBreakHyphen/>
        <w:t>GW sends a Delivery report to the SMS</w:t>
      </w:r>
      <w:r>
        <w:noBreakHyphen/>
        <w:t>GMSC.</w:t>
      </w:r>
    </w:p>
    <w:p w14:paraId="49A0D025" w14:textId="77777777"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14:paraId="395E082A" w14:textId="77777777"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14:paraId="676BFC3C" w14:textId="77777777"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14:paraId="34B886DA" w14:textId="77777777" w:rsidR="00985565" w:rsidRDefault="00985565">
      <w:pPr>
        <w:pStyle w:val="B1"/>
      </w:pPr>
      <w:r>
        <w:t>1</w:t>
      </w:r>
      <w:r w:rsidR="0039545E">
        <w:t>9</w:t>
      </w:r>
      <w:r>
        <w:t>)</w:t>
      </w:r>
      <w:r>
        <w:tab/>
        <w:t>The SMS-GMSC sends a Report SM Delivery Status to the HSS. The HSS shall ignore the information provided in this report.</w:t>
      </w:r>
    </w:p>
    <w:p w14:paraId="261A391B" w14:textId="77777777" w:rsidR="00985565" w:rsidRDefault="00985565" w:rsidP="001272F9">
      <w:pPr>
        <w:pStyle w:val="Heading2"/>
      </w:pPr>
      <w:bookmarkStart w:id="111" w:name="_Toc509910463"/>
      <w:bookmarkStart w:id="112" w:name="_Toc177555215"/>
      <w:r>
        <w:lastRenderedPageBreak/>
        <w:t>6.5b</w:t>
      </w:r>
      <w:r>
        <w:tab/>
        <w:t>Alert Service Centre procedure when UE is available</w:t>
      </w:r>
      <w:bookmarkEnd w:id="111"/>
      <w:bookmarkEnd w:id="112"/>
    </w:p>
    <w:p w14:paraId="570D8777" w14:textId="77777777"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14:paraId="3D12C516" w14:textId="77777777"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14:paraId="141FA334" w14:textId="77777777"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14:paraId="1CC4BCF0" w14:textId="77777777"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14:paraId="4290FBC2" w14:textId="77777777" w:rsidR="00985565" w:rsidRDefault="00985565">
      <w:r>
        <w:t>The following figure shows an example of how a deferred message is re-transmitted to an IMS UE upon the UE availability.</w:t>
      </w:r>
    </w:p>
    <w:bookmarkStart w:id="113" w:name="_MON_1282136517"/>
    <w:bookmarkEnd w:id="113"/>
    <w:p w14:paraId="4F1720A3" w14:textId="77777777" w:rsidR="00985565" w:rsidRDefault="00985565">
      <w:pPr>
        <w:pStyle w:val="TH"/>
      </w:pPr>
      <w:r>
        <w:object w:dxaOrig="4321" w:dyaOrig="1902" w14:anchorId="72CEC2C2">
          <v:shape id="_x0000_i1038" type="#_x0000_t75" style="width:467.7pt;height:206pt" o:ole="">
            <v:imagedata r:id="rId39" o:title=""/>
          </v:shape>
          <o:OLEObject Type="Embed" ProgID="Word.Picture.8" ShapeID="_x0000_i1038" DrawAspect="Content" ObjectID="_1788173289" r:id="rId40"/>
        </w:object>
      </w:r>
    </w:p>
    <w:p w14:paraId="454BDAEA" w14:textId="77777777" w:rsidR="00985565" w:rsidRDefault="00985565">
      <w:pPr>
        <w:pStyle w:val="TF"/>
      </w:pPr>
      <w:r>
        <w:t>Figure 6.5b: Alert service centre procedure when UE is available</w:t>
      </w:r>
    </w:p>
    <w:p w14:paraId="0A1A2AB6" w14:textId="77777777"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14:paraId="28E54A95" w14:textId="0D4E11A7"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F116BC">
        <w:t>TS</w:t>
      </w:r>
      <w:r w:rsidR="00F116BC">
        <w:t> </w:t>
      </w:r>
      <w:r w:rsidR="00F116BC">
        <w:t>23.040</w:t>
      </w:r>
      <w:r w:rsidR="00F116BC">
        <w:t> </w:t>
      </w:r>
      <w:r w:rsidR="00F116BC">
        <w:t>[</w:t>
      </w:r>
      <w:r>
        <w:t>2]. The HLR/HSS initiates an Alert service centre procedure to the SM</w:t>
      </w:r>
      <w:r>
        <w:noBreakHyphen/>
        <w:t>IWMSC when the user's MWD is not NULL, and the procedure continues as described in step 3.</w:t>
      </w:r>
    </w:p>
    <w:p w14:paraId="7F6AEE06" w14:textId="779139FE"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F116BC">
        <w:t>TS</w:t>
      </w:r>
      <w:r w:rsidR="00F116BC">
        <w:t> </w:t>
      </w:r>
      <w:r w:rsidR="00F116BC">
        <w:t>23.040</w:t>
      </w:r>
      <w:r w:rsidR="00F116BC">
        <w:t> </w:t>
      </w:r>
      <w:r w:rsidR="00F116BC">
        <w:t>[</w:t>
      </w:r>
      <w:r>
        <w:t>2]. After the IMS registration is finished, the procedure continues as described in step 3.</w:t>
      </w:r>
    </w:p>
    <w:p w14:paraId="443A495A" w14:textId="77777777"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14:paraId="0B1CCE33" w14:textId="77777777" w:rsidR="00985565" w:rsidRDefault="00985565">
      <w:pPr>
        <w:pStyle w:val="B1"/>
      </w:pPr>
      <w:r>
        <w:t>3)</w:t>
      </w:r>
      <w:r>
        <w:tab/>
        <w:t>The HLR/HSS checks the user's MWD. If MWD is not Null, the HLR/HSS initiates an Alert service centre message to the SMS</w:t>
      </w:r>
      <w:r>
        <w:noBreakHyphen/>
        <w:t>IWMSC.</w:t>
      </w:r>
    </w:p>
    <w:p w14:paraId="6B1F3F76" w14:textId="77777777" w:rsidR="00985565" w:rsidRDefault="00985565">
      <w:pPr>
        <w:pStyle w:val="B1"/>
      </w:pPr>
      <w:r>
        <w:t>4)</w:t>
      </w:r>
      <w:r>
        <w:tab/>
        <w:t>The SMS</w:t>
      </w:r>
      <w:r>
        <w:noBreakHyphen/>
        <w:t>IWMSC forwards the Alert service centre procedure to the responding SMS</w:t>
      </w:r>
      <w:r>
        <w:noBreakHyphen/>
        <w:t>SC.</w:t>
      </w:r>
    </w:p>
    <w:p w14:paraId="28D26FE7" w14:textId="77777777"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14:paraId="2C1BC943" w14:textId="77777777" w:rsidR="00985565" w:rsidRDefault="00985565" w:rsidP="001272F9">
      <w:pPr>
        <w:pStyle w:val="Heading2"/>
        <w:rPr>
          <w:lang w:eastAsia="zh-CN"/>
        </w:rPr>
      </w:pPr>
      <w:bookmarkStart w:id="114" w:name="_Toc509910464"/>
      <w:bookmarkStart w:id="115" w:name="_Toc177555216"/>
      <w:r>
        <w:rPr>
          <w:lang w:eastAsia="zh-CN"/>
        </w:rPr>
        <w:t>6.6</w:t>
      </w:r>
      <w:r>
        <w:rPr>
          <w:lang w:eastAsia="zh-CN"/>
        </w:rPr>
        <w:tab/>
        <w:t>Transport-level interworking: Alert service centre procedure when memory capacity is available</w:t>
      </w:r>
      <w:bookmarkEnd w:id="114"/>
      <w:bookmarkEnd w:id="115"/>
    </w:p>
    <w:p w14:paraId="4104C8BC" w14:textId="77777777"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14:paraId="6F95B361" w14:textId="77777777" w:rsidR="00985565" w:rsidRDefault="00985565">
      <w:r>
        <w:t>The following figure only shows an example where the HLR/HSS invokes the Alert service centre procedure when the memory capacity available message is received from IMS.</w:t>
      </w:r>
    </w:p>
    <w:p w14:paraId="5D0F7D55" w14:textId="77777777" w:rsidR="00985565" w:rsidRDefault="00985565">
      <w:pPr>
        <w:pStyle w:val="TH"/>
      </w:pPr>
      <w:r>
        <w:object w:dxaOrig="8224" w:dyaOrig="3343" w14:anchorId="01127E4C">
          <v:shape id="_x0000_i1039" type="#_x0000_t75" style="width:411.95pt;height:167.15pt" o:ole="">
            <v:imagedata r:id="rId41" o:title=""/>
            <o:lock v:ext="edit" aspectratio="f"/>
          </v:shape>
          <o:OLEObject Type="Embed" ProgID="Visio.Drawing.11" ShapeID="_x0000_i1039" DrawAspect="Content" ObjectID="_1788173290" r:id="rId42"/>
        </w:object>
      </w:r>
    </w:p>
    <w:p w14:paraId="364811B4" w14:textId="77777777"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14:paraId="05DBE87B" w14:textId="77777777"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14:paraId="6072721A" w14:textId="77777777"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14:paraId="21902ADC" w14:textId="77777777" w:rsidR="00985565" w:rsidRDefault="00985565">
      <w:pPr>
        <w:pStyle w:val="B1"/>
        <w:rPr>
          <w:lang w:eastAsia="zh-CN"/>
        </w:rPr>
      </w:pPr>
      <w:r>
        <w:rPr>
          <w:lang w:eastAsia="zh-CN"/>
        </w:rPr>
        <w:t>3)</w:t>
      </w:r>
      <w:r>
        <w:rPr>
          <w:lang w:eastAsia="zh-CN"/>
        </w:rPr>
        <w:tab/>
        <w:t>IP-SM-GW notifies the HLR/HSS of memory being available in the UE.</w:t>
      </w:r>
    </w:p>
    <w:p w14:paraId="32C9047A" w14:textId="74F02D8C"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MSIsdn</w:t>
      </w:r>
      <w:r>
        <w:rPr>
          <w:lang w:eastAsia="zh-CN"/>
        </w:rPr>
        <w:noBreakHyphen/>
        <w:t xml:space="preserve">Alert </w:t>
      </w:r>
      <w:r>
        <w:t>to SMS</w:t>
      </w:r>
      <w:r>
        <w:noBreakHyphen/>
        <w:t xml:space="preserve">IWMSC </w:t>
      </w:r>
      <w:r>
        <w:rPr>
          <w:lang w:eastAsia="zh-CN"/>
        </w:rPr>
        <w:t xml:space="preserve">as described in </w:t>
      </w:r>
      <w:r w:rsidR="00F116BC">
        <w:rPr>
          <w:lang w:eastAsia="zh-CN"/>
        </w:rPr>
        <w:t>TS</w:t>
      </w:r>
      <w:r w:rsidR="00F116BC">
        <w:rPr>
          <w:lang w:eastAsia="zh-CN"/>
        </w:rPr>
        <w:t> </w:t>
      </w:r>
      <w:r w:rsidR="00F116BC">
        <w:rPr>
          <w:lang w:eastAsia="zh-CN"/>
        </w:rPr>
        <w:t>23.040</w:t>
      </w:r>
      <w:r w:rsidR="00F116BC">
        <w:rPr>
          <w:lang w:eastAsia="zh-CN"/>
        </w:rPr>
        <w:t> </w:t>
      </w:r>
      <w:r w:rsidR="00F116BC">
        <w:rPr>
          <w:lang w:eastAsia="zh-CN"/>
        </w:rPr>
        <w:t>[</w:t>
      </w:r>
      <w:r>
        <w:rPr>
          <w:lang w:eastAsia="zh-CN"/>
        </w:rPr>
        <w:t>2].</w:t>
      </w:r>
    </w:p>
    <w:p w14:paraId="64BD8BE4" w14:textId="77777777"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14:paraId="56ACA648" w14:textId="77777777" w:rsidR="00985565" w:rsidRDefault="00985565" w:rsidP="001272F9">
      <w:pPr>
        <w:pStyle w:val="Heading2"/>
      </w:pPr>
      <w:bookmarkStart w:id="116" w:name="_Toc509910465"/>
      <w:bookmarkStart w:id="117" w:name="_Toc177555217"/>
      <w:r>
        <w:lastRenderedPageBreak/>
        <w:t>6.7</w:t>
      </w:r>
      <w:r>
        <w:tab/>
        <w:t>Service-level Interworking: IM or CPM capable UE sends an Instant Message to an SMS user</w:t>
      </w:r>
      <w:bookmarkEnd w:id="116"/>
      <w:bookmarkEnd w:id="117"/>
    </w:p>
    <w:p w14:paraId="38740D0C" w14:textId="77777777" w:rsidR="00985565" w:rsidRDefault="00985565">
      <w:pPr>
        <w:pStyle w:val="TH"/>
      </w:pPr>
      <w:r>
        <w:object w:dxaOrig="7647" w:dyaOrig="4817" w14:anchorId="3D83D9CA">
          <v:shape id="_x0000_i1040" type="#_x0000_t75" style="width:382.55pt;height:241.05pt" o:ole="">
            <v:imagedata r:id="rId43" o:title=""/>
            <o:lock v:ext="edit" aspectratio="f"/>
          </v:shape>
          <o:OLEObject Type="Embed" ProgID="Visio.Drawing.11" ShapeID="_x0000_i1040" DrawAspect="Content" ObjectID="_1788173291" r:id="rId44"/>
        </w:object>
      </w:r>
    </w:p>
    <w:p w14:paraId="5725469F" w14:textId="77777777" w:rsidR="00985565" w:rsidRDefault="00985565">
      <w:pPr>
        <w:pStyle w:val="TF"/>
      </w:pPr>
      <w:r>
        <w:t>Figure 6.7: Successful IM origination to SMS procedure</w:t>
      </w:r>
    </w:p>
    <w:p w14:paraId="4C13239E" w14:textId="77777777" w:rsidR="00985565" w:rsidRDefault="00985565">
      <w:pPr>
        <w:pStyle w:val="B1"/>
      </w:pPr>
      <w:r>
        <w:t>1)</w:t>
      </w:r>
      <w:r>
        <w:tab/>
        <w:t>The UE registers to S-CSCF according the IMS registration procedure.</w:t>
      </w:r>
    </w:p>
    <w:p w14:paraId="154A46C8" w14:textId="07ABBD10"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r w:rsidR="00040F71">
        <w:t xml:space="preserve"> If the P-CSCF (not shown in the figure) has received an indication from the S-CSCF that MPS for Messaging is set (enabled) for the UE in the HSS (see </w:t>
      </w:r>
      <w:r w:rsidR="00F116BC">
        <w:t>TS</w:t>
      </w:r>
      <w:r w:rsidR="00F116BC">
        <w:t> </w:t>
      </w:r>
      <w:r w:rsidR="00F116BC">
        <w:t>23.228</w:t>
      </w:r>
      <w:r w:rsidR="00F116BC">
        <w:t> </w:t>
      </w:r>
      <w:r w:rsidR="00F116BC">
        <w:t>[</w:t>
      </w:r>
      <w:r w:rsidR="00040F71">
        <w:t>9]), the P-CSCF sets the Resource-Priority information on the Instant Message to a value appropriate for MPS, sets the transport priority of the Instant Message to a value appropriate for MPS and handles the Instant Message with priority.</w:t>
      </w:r>
    </w:p>
    <w:p w14:paraId="5D8A2D16" w14:textId="77777777" w:rsidR="00985565" w:rsidRDefault="00985565">
      <w:pPr>
        <w:pStyle w:val="B1"/>
      </w:pPr>
      <w:r>
        <w:t>3)</w:t>
      </w:r>
      <w:r>
        <w:tab/>
        <w:t xml:space="preserve">S-CSCF forwards the Instant Message to IP-SM-GW based on stored </w:t>
      </w:r>
      <w:r>
        <w:rPr>
          <w:noProof/>
        </w:rPr>
        <w:t>iFC</w:t>
      </w:r>
      <w:r>
        <w:t>.</w:t>
      </w:r>
    </w:p>
    <w:p w14:paraId="18F09B4F"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6182D1E8" w14:textId="57E4843E"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F116BC">
        <w:t>TS</w:t>
      </w:r>
      <w:r w:rsidR="00F116BC">
        <w:t> </w:t>
      </w:r>
      <w:r w:rsidR="00F116BC">
        <w:t>23.040</w:t>
      </w:r>
      <w:r w:rsidR="00F116BC">
        <w:t> </w:t>
      </w:r>
      <w:r w:rsidR="00F116BC">
        <w:t>[</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F116BC">
        <w:t>TS</w:t>
      </w:r>
      <w:r w:rsidR="00F116BC">
        <w:t> </w:t>
      </w:r>
      <w:r w:rsidR="00F116BC">
        <w:t>23.040</w:t>
      </w:r>
      <w:r w:rsidR="00F116BC">
        <w:t> </w:t>
      </w:r>
      <w:r w:rsidR="00F116BC">
        <w:t>[</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14:paraId="22892DA7" w14:textId="639598FA" w:rsidR="00040F71" w:rsidRDefault="00040F71">
      <w:pPr>
        <w:pStyle w:val="B1"/>
      </w:pPr>
      <w:r>
        <w:lastRenderedPageBreak/>
        <w:tab/>
        <w:t>If the Resource-Priority information on the Instant Message has a value appropriate for MPS, the IP-SM-GW sets the transport priority of the outgoing Short Message to a value appropriate for MPS and handles the Short Message with priority.</w:t>
      </w:r>
    </w:p>
    <w:p w14:paraId="72BB9190" w14:textId="2C21AA26" w:rsidR="00985565" w:rsidRDefault="00985565">
      <w:pPr>
        <w:pStyle w:val="B1"/>
      </w:pPr>
      <w:r>
        <w:t>5)</w:t>
      </w:r>
      <w:r>
        <w:tab/>
        <w:t>If service authorization is successful, the IP-SM-GW acknowledges the Instant Message.</w:t>
      </w:r>
    </w:p>
    <w:p w14:paraId="20CC2AD0" w14:textId="77777777" w:rsidR="00985565" w:rsidRDefault="00985565">
      <w:pPr>
        <w:pStyle w:val="B1"/>
      </w:pPr>
      <w:r>
        <w:t>6)</w:t>
      </w:r>
      <w:r>
        <w:tab/>
        <w:t>Instant Message acknowledgement is forwarded by S-CSCF to UE.</w:t>
      </w:r>
    </w:p>
    <w:p w14:paraId="53933DCF" w14:textId="77777777" w:rsidR="00985565" w:rsidRDefault="00985565">
      <w:pPr>
        <w:pStyle w:val="NO"/>
      </w:pPr>
      <w:r>
        <w:t>NOTE 2:</w:t>
      </w:r>
      <w:r>
        <w:tab/>
        <w:t>Steps 5 and 6 can occur anytime after the subscriber authorization check has been performed by the IP</w:t>
      </w:r>
      <w:r>
        <w:noBreakHyphen/>
        <w:t>SM</w:t>
      </w:r>
      <w:r>
        <w:noBreakHyphen/>
        <w:t>GW.</w:t>
      </w:r>
    </w:p>
    <w:p w14:paraId="52B71CA5" w14:textId="7E6D667B" w:rsidR="00985565" w:rsidRDefault="00985565">
      <w:pPr>
        <w:pStyle w:val="B1"/>
      </w:pPr>
      <w:r>
        <w:t>7)</w:t>
      </w:r>
      <w:r>
        <w:tab/>
        <w:t xml:space="preserve">The SMS-IWMSC forwards the Short Message (SMS- SUBMIT) to the SMS-SC (see </w:t>
      </w:r>
      <w:r w:rsidR="00F116BC">
        <w:t>TS</w:t>
      </w:r>
      <w:r w:rsidR="00F116BC">
        <w:t> </w:t>
      </w:r>
      <w:r w:rsidR="00F116BC">
        <w:t>23.040</w:t>
      </w:r>
      <w:r w:rsidR="00F116BC">
        <w:t> </w:t>
      </w:r>
      <w:r w:rsidR="00F116BC">
        <w:t>[</w:t>
      </w:r>
      <w:r>
        <w:t>2]).</w:t>
      </w:r>
    </w:p>
    <w:p w14:paraId="55D2B5BD" w14:textId="6E4B5ED4" w:rsidR="00985565" w:rsidRDefault="00985565">
      <w:pPr>
        <w:pStyle w:val="B1"/>
      </w:pPr>
      <w:r>
        <w:t>8)</w:t>
      </w:r>
      <w:r>
        <w:tab/>
        <w:t xml:space="preserve">The SMS-SC sends a Submit report (SMS-SUBMIT REPORT) to the SMS-IWMSC (see </w:t>
      </w:r>
      <w:r w:rsidR="00F116BC">
        <w:t>TS</w:t>
      </w:r>
      <w:r w:rsidR="00F116BC">
        <w:t> </w:t>
      </w:r>
      <w:r w:rsidR="00F116BC">
        <w:t>23.040</w:t>
      </w:r>
      <w:r w:rsidR="00F116BC">
        <w:t> </w:t>
      </w:r>
      <w:r w:rsidR="00F116BC">
        <w:t>[</w:t>
      </w:r>
      <w:r>
        <w:t>2]).</w:t>
      </w:r>
    </w:p>
    <w:p w14:paraId="0F92FEA9" w14:textId="68740B16" w:rsidR="00985565" w:rsidRDefault="00985565">
      <w:pPr>
        <w:pStyle w:val="B1"/>
      </w:pPr>
      <w:r>
        <w:t>9)</w:t>
      </w:r>
      <w:r>
        <w:tab/>
        <w:t xml:space="preserve">SMS-IWMSC sends a Submit report to IP-SM-GW (see </w:t>
      </w:r>
      <w:r w:rsidR="00F116BC">
        <w:t>TS</w:t>
      </w:r>
      <w:r w:rsidR="00F116BC">
        <w:t> </w:t>
      </w:r>
      <w:r w:rsidR="00F116BC">
        <w:t>23.040</w:t>
      </w:r>
      <w:r w:rsidR="00F116BC">
        <w:t> </w:t>
      </w:r>
      <w:r w:rsidR="00F116BC">
        <w:t>[</w:t>
      </w:r>
      <w:r>
        <w:t>2]).</w:t>
      </w:r>
    </w:p>
    <w:p w14:paraId="15405B8F" w14:textId="77777777"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14:paraId="61053F56" w14:textId="77777777"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14:paraId="215B9D89" w14:textId="77777777" w:rsidR="00985565" w:rsidRDefault="00985565">
      <w:pPr>
        <w:pStyle w:val="B1"/>
      </w:pPr>
      <w:r>
        <w:t>11)</w:t>
      </w:r>
      <w:r>
        <w:tab/>
        <w:t>S-CSCF sends the translated Instant Message to the UE.</w:t>
      </w:r>
    </w:p>
    <w:p w14:paraId="52B75BB2" w14:textId="77777777" w:rsidR="00985565" w:rsidRDefault="00985565">
      <w:pPr>
        <w:pStyle w:val="B1"/>
      </w:pPr>
      <w:r>
        <w:t>12)</w:t>
      </w:r>
      <w:r>
        <w:tab/>
        <w:t>UE acknowledges the translated Instant Message.</w:t>
      </w:r>
    </w:p>
    <w:p w14:paraId="5F45AE14" w14:textId="77777777" w:rsidR="00985565" w:rsidRDefault="00985565">
      <w:pPr>
        <w:pStyle w:val="B1"/>
      </w:pPr>
      <w:r>
        <w:t>13)</w:t>
      </w:r>
      <w:r>
        <w:tab/>
        <w:t>Acknowledgement of the translated Instant Message is forwarded by S-CSCF to IP-SM-GW.</w:t>
      </w:r>
    </w:p>
    <w:p w14:paraId="0F341D1F" w14:textId="77777777" w:rsidR="00985565" w:rsidRDefault="00985565" w:rsidP="001272F9">
      <w:pPr>
        <w:pStyle w:val="Heading2"/>
      </w:pPr>
      <w:bookmarkStart w:id="118" w:name="_Toc509910466"/>
      <w:bookmarkStart w:id="119" w:name="_Toc177555218"/>
      <w:r>
        <w:t>6.8</w:t>
      </w:r>
      <w:r>
        <w:tab/>
        <w:t>Interaction between transport-level and service-level Interworking</w:t>
      </w:r>
      <w:bookmarkEnd w:id="118"/>
      <w:bookmarkEnd w:id="119"/>
    </w:p>
    <w:p w14:paraId="5D4DD84C" w14:textId="77777777" w:rsidR="00985565" w:rsidRDefault="00985565" w:rsidP="001272F9">
      <w:pPr>
        <w:pStyle w:val="Heading3"/>
      </w:pPr>
      <w:bookmarkStart w:id="120" w:name="_Toc509910467"/>
      <w:bookmarkStart w:id="121" w:name="_Toc177555219"/>
      <w:r>
        <w:t>6.8.1</w:t>
      </w:r>
      <w:r>
        <w:tab/>
        <w:t>General</w:t>
      </w:r>
      <w:bookmarkEnd w:id="120"/>
      <w:bookmarkEnd w:id="121"/>
    </w:p>
    <w:p w14:paraId="0E6FB1A1" w14:textId="77777777"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14:paraId="6DFE350B" w14:textId="77777777" w:rsidR="00985565" w:rsidRDefault="00985565">
      <w:r>
        <w:t>If a user is only subscribed to either transport-level interworking or service-level interworking, only procedures defined for the subscribed interworking may be performed.</w:t>
      </w:r>
    </w:p>
    <w:p w14:paraId="4C45D2BE" w14:textId="77777777"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14:paraId="2DB2A4A8" w14:textId="77777777"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14:paraId="39638E82" w14:textId="77777777" w:rsidR="00985565" w:rsidRDefault="00985565">
      <w:r>
        <w:t>For a user subscribed to service-level interworking, two Application Servers in the network are normally called upon to handle an Instant Message:</w:t>
      </w:r>
    </w:p>
    <w:p w14:paraId="3B5EE406" w14:textId="77777777" w:rsidR="00985565" w:rsidRDefault="00985565">
      <w:pPr>
        <w:pStyle w:val="B1"/>
      </w:pPr>
      <w:r>
        <w:t>-</w:t>
      </w:r>
      <w:r>
        <w:tab/>
        <w:t>the IM AS, defined in OMA-TS-SIMPLE_IM-V1_0 [12] or the CPM AS, defined in OMA-TS-CPM_Conv_Fnct-V1_0 [17].</w:t>
      </w:r>
    </w:p>
    <w:p w14:paraId="425E8901" w14:textId="77777777" w:rsidR="00985565" w:rsidRDefault="00985565">
      <w:pPr>
        <w:pStyle w:val="B1"/>
      </w:pPr>
      <w:r>
        <w:t>-</w:t>
      </w:r>
      <w:r>
        <w:tab/>
        <w:t>the IP-SM-GW.</w:t>
      </w:r>
    </w:p>
    <w:p w14:paraId="3FBAC880" w14:textId="77777777" w:rsidR="00985565" w:rsidRDefault="00985565">
      <w:r>
        <w:t>The following clauses describe the different interaction scenarios.</w:t>
      </w:r>
    </w:p>
    <w:p w14:paraId="7BAAA7DE" w14:textId="77777777" w:rsidR="00985565" w:rsidRDefault="00985565" w:rsidP="001272F9">
      <w:pPr>
        <w:pStyle w:val="Heading3"/>
      </w:pPr>
      <w:bookmarkStart w:id="122" w:name="_Toc509910468"/>
      <w:bookmarkStart w:id="123" w:name="_Toc177555220"/>
      <w:r>
        <w:lastRenderedPageBreak/>
        <w:t>6.8.2</w:t>
      </w:r>
      <w:r>
        <w:tab/>
        <w:t>IMS Originating</w:t>
      </w:r>
      <w:bookmarkEnd w:id="122"/>
      <w:bookmarkEnd w:id="123"/>
    </w:p>
    <w:p w14:paraId="5CF6F9E4" w14:textId="77777777" w:rsidR="00985565" w:rsidRDefault="00985565">
      <w:r>
        <w:t>In the originating network, a UE sends a SIP MESSAGE (Encapsulated Short Message or Instant Message). The originating S</w:t>
      </w:r>
      <w:r>
        <w:noBreakHyphen/>
        <w:t>CSCF forwards the SIP MESSAGE to the IP-SM-GW based on the iFC. The subscription of the transport level interworking and the service level interworking applies for different iFC. However, the SIP MESSAGE is forwarded to the IP-SM-GW if the user subscribes to one of the interworking services. If there is no subscription for the interworking service, the S</w:t>
      </w:r>
      <w:r>
        <w:noBreakHyphen/>
        <w:t>CSCF continues with the subsequent iFC check. After all the originating iFC triggers have been handled, the S</w:t>
      </w:r>
      <w:r>
        <w:noBreakHyphen/>
        <w:t>CSCF attempts to route the message to the terminating IMS network. If it fails, an error is returned to the sender.</w:t>
      </w:r>
    </w:p>
    <w:p w14:paraId="09DD7E9E" w14:textId="77777777" w:rsidR="00985565" w:rsidRDefault="00985565">
      <w:pPr>
        <w:pStyle w:val="NO"/>
      </w:pPr>
      <w:r>
        <w:t>NOTE 1:</w:t>
      </w:r>
      <w:r>
        <w:tab/>
        <w:t>if an IM AS or a CPM AS is present in the network, Instant Messages are routed to it before going to the IP-SM-GW.</w:t>
      </w:r>
    </w:p>
    <w:p w14:paraId="114F1E43" w14:textId="77777777" w:rsidR="00985565" w:rsidRDefault="00985565">
      <w:pPr>
        <w:pStyle w:val="NO"/>
      </w:pPr>
      <w:r>
        <w:t>NOTE 2:</w:t>
      </w:r>
      <w:r>
        <w:tab/>
        <w:t>An encapsulated Short Message uses the PSI of the SC as the Request-URI. If the user is not subscribed to transport-level interworking and the IP-SM-GW is not invoked, the ENUM query fails, and an error is returned to the sender.</w:t>
      </w:r>
    </w:p>
    <w:p w14:paraId="23489FEC" w14:textId="77777777"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14:paraId="342BE153" w14:textId="77777777" w:rsidR="00985565" w:rsidRDefault="00985565">
      <w:pPr>
        <w:pStyle w:val="TH"/>
      </w:pPr>
      <w:r>
        <w:object w:dxaOrig="9012" w:dyaOrig="8460" w14:anchorId="0646EC5C">
          <v:shape id="_x0000_i1041" type="#_x0000_t75" style="width:450.8pt;height:430.75pt" o:ole="">
            <v:imagedata r:id="rId45" o:title=""/>
          </v:shape>
          <o:OLEObject Type="Embed" ProgID="Visio.Drawing.11" ShapeID="_x0000_i1041" DrawAspect="Content" ObjectID="_1788173292" r:id="rId46"/>
        </w:object>
      </w:r>
    </w:p>
    <w:p w14:paraId="126FF6A9" w14:textId="77777777" w:rsidR="00985565" w:rsidRDefault="00985565">
      <w:pPr>
        <w:pStyle w:val="TF"/>
      </w:pPr>
      <w:r>
        <w:t>Figure 6.8.2.1: Performing interworking service on originating side</w:t>
      </w:r>
    </w:p>
    <w:p w14:paraId="6C566C23" w14:textId="77777777" w:rsidR="00985565" w:rsidRDefault="00985565" w:rsidP="001272F9">
      <w:pPr>
        <w:pStyle w:val="Heading3"/>
      </w:pPr>
      <w:bookmarkStart w:id="124" w:name="_Toc509910469"/>
      <w:bookmarkStart w:id="125" w:name="_Toc177555221"/>
      <w:r>
        <w:t>6.8.3</w:t>
      </w:r>
      <w:r>
        <w:tab/>
        <w:t>IMS Terminating</w:t>
      </w:r>
      <w:bookmarkEnd w:id="124"/>
      <w:bookmarkEnd w:id="125"/>
    </w:p>
    <w:p w14:paraId="4A7F6423" w14:textId="77777777"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14:paraId="14318270" w14:textId="77777777" w:rsidR="00985565" w:rsidRDefault="00985565">
      <w:pPr>
        <w:pStyle w:val="NO"/>
      </w:pPr>
      <w:r>
        <w:t>NOTE 1:</w:t>
      </w:r>
      <w:r>
        <w:tab/>
        <w:t>If the incoming Short Message is interworked to an Instant Message, the resulting Instant Message could be routed to the IM AS or CPM AS before being sent to the UE.</w:t>
      </w:r>
    </w:p>
    <w:p w14:paraId="4A65AF7F" w14:textId="77777777" w:rsidR="00985565" w:rsidRDefault="00985565">
      <w:pPr>
        <w:pStyle w:val="TH"/>
        <w:rPr>
          <w:noProof/>
        </w:rPr>
      </w:pPr>
      <w:r>
        <w:object w:dxaOrig="6291" w:dyaOrig="5276" w14:anchorId="69E6396B">
          <v:shape id="_x0000_i1042" type="#_x0000_t75" style="width:314.3pt;height:268.6pt" o:ole="">
            <v:imagedata r:id="rId47" o:title=""/>
          </v:shape>
          <o:OLEObject Type="Embed" ProgID="Visio.Drawing.11" ShapeID="_x0000_i1042" DrawAspect="Content" ObjectID="_1788173293" r:id="rId48"/>
        </w:object>
      </w:r>
    </w:p>
    <w:p w14:paraId="3A0A6671" w14:textId="77777777"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14:paraId="3C08C595" w14:textId="77777777"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14:paraId="3790B860" w14:textId="77777777" w:rsidR="00985565" w:rsidRDefault="00985565" w:rsidP="001272F9">
      <w:pPr>
        <w:pStyle w:val="Heading2"/>
      </w:pPr>
      <w:bookmarkStart w:id="126" w:name="_Toc509910470"/>
      <w:bookmarkStart w:id="127" w:name="_Toc177555222"/>
      <w:r>
        <w:t>6.9</w:t>
      </w:r>
      <w:r>
        <w:tab/>
        <w:t>Service-level Interworking: Concatenated Short Messages delivered as a large Instant Message</w:t>
      </w:r>
      <w:bookmarkEnd w:id="126"/>
      <w:bookmarkEnd w:id="127"/>
    </w:p>
    <w:p w14:paraId="45FE0D25" w14:textId="77777777"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28" w:name="_MON_1293567553"/>
    <w:bookmarkStart w:id="129" w:name="_MON_1293567557"/>
    <w:bookmarkEnd w:id="128"/>
    <w:bookmarkEnd w:id="129"/>
    <w:bookmarkStart w:id="130" w:name="_MON_1293567217"/>
    <w:bookmarkEnd w:id="130"/>
    <w:p w14:paraId="3E4B2F37" w14:textId="77777777" w:rsidR="00985565" w:rsidRDefault="00985565">
      <w:pPr>
        <w:pStyle w:val="TH"/>
      </w:pPr>
      <w:r>
        <w:object w:dxaOrig="8079" w:dyaOrig="9043" w14:anchorId="4035C052">
          <v:shape id="_x0000_i1043" type="#_x0000_t75" style="width:404.45pt;height:452.05pt" o:ole="">
            <v:imagedata r:id="rId49" o:title=""/>
          </v:shape>
          <o:OLEObject Type="Embed" ProgID="Word.Picture.8" ShapeID="_x0000_i1043" DrawAspect="Content" ObjectID="_1788173294" r:id="rId50"/>
        </w:object>
      </w:r>
    </w:p>
    <w:p w14:paraId="655F2499" w14:textId="77777777" w:rsidR="00985565" w:rsidRDefault="00985565">
      <w:pPr>
        <w:pStyle w:val="TF"/>
      </w:pPr>
      <w:r>
        <w:t>Figure 6.9: Concatenated Short Messages delivered as an IM large message</w:t>
      </w:r>
    </w:p>
    <w:p w14:paraId="0E0BF6B3" w14:textId="77777777" w:rsidR="00985565" w:rsidRDefault="00985565">
      <w:pPr>
        <w:pStyle w:val="B1"/>
      </w:pPr>
      <w:r>
        <w:t>1)</w:t>
      </w:r>
      <w:r>
        <w:tab/>
        <w:t>The UE registers to the S-CSCF according to the IMS registration procedure.</w:t>
      </w:r>
    </w:p>
    <w:p w14:paraId="7C03E0D4" w14:textId="77777777" w:rsidR="00985565" w:rsidRDefault="00985565">
      <w:pPr>
        <w:pStyle w:val="B1"/>
      </w:pPr>
      <w:r>
        <w:t>2)</w:t>
      </w:r>
      <w:r>
        <w:tab/>
        <w:t>The SMS-SC forwards a Short Message that is part of a concatenation of two or more Short Messages to the SMS-GMSC.</w:t>
      </w:r>
    </w:p>
    <w:p w14:paraId="3BD520DF"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7A5AEE97" w14:textId="77777777"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14:paraId="0D80000F" w14:textId="20295A3B" w:rsidR="00985565" w:rsidRDefault="00985565">
      <w:pPr>
        <w:pStyle w:val="B1"/>
      </w:pPr>
      <w:r>
        <w:t>3c)</w:t>
      </w:r>
      <w:r>
        <w:tab/>
        <w:t xml:space="preserve">The IP-SM-GW creates a MT Correlation ID as per </w:t>
      </w:r>
      <w:r w:rsidR="00F116BC">
        <w:t>TS</w:t>
      </w:r>
      <w:r w:rsidR="00F116BC">
        <w:t> </w:t>
      </w:r>
      <w:r w:rsidR="00F116BC">
        <w:t>23.040</w:t>
      </w:r>
      <w:r w:rsidR="00F116BC">
        <w:t> </w:t>
      </w:r>
      <w:r w:rsidR="00F116BC">
        <w:t>[</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F116BC">
        <w:t>TS</w:t>
      </w:r>
      <w:r w:rsidR="00F116BC">
        <w:t> </w:t>
      </w:r>
      <w:r w:rsidR="00F116BC">
        <w:t>23.040</w:t>
      </w:r>
      <w:r w:rsidR="00F116BC">
        <w:t> </w:t>
      </w:r>
      <w:r w:rsidR="00F116BC">
        <w:t>[</w:t>
      </w:r>
      <w:r>
        <w:t>2].</w:t>
      </w:r>
    </w:p>
    <w:p w14:paraId="028EF3D4" w14:textId="77777777"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14:paraId="412CBE38" w14:textId="77777777"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14:paraId="6C8A38A5" w14:textId="77777777" w:rsidR="00985565" w:rsidRDefault="00985565">
      <w:pPr>
        <w:pStyle w:val="NO"/>
      </w:pPr>
      <w:r>
        <w:t>NOTE 1:</w:t>
      </w:r>
      <w:r>
        <w:tab/>
        <w:t>The IP-SM-GW needs to have access to a persistent storage in order to aggregate all the Short Message parts.</w:t>
      </w:r>
    </w:p>
    <w:p w14:paraId="0DABFBAB" w14:textId="77777777" w:rsidR="00985565" w:rsidRDefault="00985565">
      <w:pPr>
        <w:pStyle w:val="B1"/>
      </w:pPr>
      <w:r>
        <w:t>6)</w:t>
      </w:r>
      <w:r>
        <w:tab/>
        <w:t>The IP-SM-GW acknowledges the Forward Short Message to the SMS-GMSC.</w:t>
      </w:r>
    </w:p>
    <w:p w14:paraId="19E28DFD" w14:textId="77777777" w:rsidR="00985565" w:rsidRDefault="00985565">
      <w:pPr>
        <w:pStyle w:val="B1"/>
      </w:pPr>
      <w:r>
        <w:t>7)</w:t>
      </w:r>
      <w:r>
        <w:tab/>
        <w:t>The SMS-GMSC may send a Report SM Delivery Status to the HSS. The HSS shall ignore the information provided in this report.</w:t>
      </w:r>
    </w:p>
    <w:p w14:paraId="236DE599" w14:textId="77777777" w:rsidR="00985565" w:rsidRDefault="00985565">
      <w:pPr>
        <w:pStyle w:val="B1"/>
      </w:pPr>
      <w:r>
        <w:t>8)</w:t>
      </w:r>
      <w:r>
        <w:tab/>
        <w:t>The SMS-GMSC sends a Delivery report (SMS-DELIVER-REPORT) to the SMS-SC.</w:t>
      </w:r>
    </w:p>
    <w:p w14:paraId="4A0DEB62" w14:textId="77777777" w:rsidR="00985565" w:rsidRDefault="00985565">
      <w:pPr>
        <w:pStyle w:val="B1"/>
      </w:pPr>
      <w:r>
        <w:t>9)</w:t>
      </w:r>
      <w:r>
        <w:tab/>
        <w:t>The SMS-SC forwards the next Short Message that is part of a concatenation of two or more Short Messages to the SMS-GMSC.</w:t>
      </w:r>
    </w:p>
    <w:p w14:paraId="130BEF69" w14:textId="77777777" w:rsidR="00985565" w:rsidRDefault="00985565">
      <w:pPr>
        <w:pStyle w:val="NO"/>
      </w:pPr>
      <w:r>
        <w:t>NOTE 2:</w:t>
      </w:r>
      <w:r>
        <w:tab/>
        <w:t>If this is not the last Short Message of the concatenation, then processing continues at step 4.</w:t>
      </w:r>
    </w:p>
    <w:p w14:paraId="4BEC5CB2" w14:textId="77777777"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45ACF26E" w14:textId="77777777"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14:paraId="16DD30AB" w14:textId="77777777" w:rsidR="00985565" w:rsidRDefault="00985565">
      <w:pPr>
        <w:pStyle w:val="B1"/>
      </w:pPr>
      <w:r>
        <w:t>12-13)</w:t>
      </w:r>
      <w:r>
        <w:tab/>
        <w:t>Once all the segments have been received, the IP-SM-GW establishes an MSRP session with the recipient's UE to deliver the message. The session invitation is sent to the recipient UE.</w:t>
      </w:r>
    </w:p>
    <w:p w14:paraId="3EA0C745" w14:textId="77777777"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14:paraId="39096FEB" w14:textId="77777777" w:rsidR="00985565" w:rsidRDefault="00985565">
      <w:pPr>
        <w:pStyle w:val="B1"/>
      </w:pPr>
      <w:r>
        <w:t>14)</w:t>
      </w:r>
      <w:r>
        <w:tab/>
        <w:t>The IP-SM-GW delivers the message in one or more MSRP SEND requests to the recipient UE.</w:t>
      </w:r>
    </w:p>
    <w:p w14:paraId="3A1759A5" w14:textId="77777777" w:rsidR="00985565" w:rsidRDefault="00985565">
      <w:pPr>
        <w:pStyle w:val="B1"/>
      </w:pPr>
      <w:r>
        <w:t>15) -16)</w:t>
      </w:r>
      <w:r>
        <w:tab/>
        <w:t>The IP-SM-GW closes the session after message delivery is complete.</w:t>
      </w:r>
    </w:p>
    <w:p w14:paraId="2CD6EF87" w14:textId="77777777" w:rsidR="00985565" w:rsidRDefault="00985565">
      <w:pPr>
        <w:pStyle w:val="B1"/>
      </w:pPr>
      <w:r>
        <w:t>17)</w:t>
      </w:r>
      <w:r>
        <w:tab/>
        <w:t>The IP-SM-GW acknowledges the Forward Short Message to the SMS-GMSC.</w:t>
      </w:r>
    </w:p>
    <w:p w14:paraId="4CAFC6B0" w14:textId="77777777" w:rsidR="00985565" w:rsidRDefault="00985565">
      <w:pPr>
        <w:pStyle w:val="B1"/>
      </w:pPr>
      <w:r>
        <w:t>18)</w:t>
      </w:r>
      <w:r>
        <w:tab/>
        <w:t>The IP-SM-GW may send a Report SM Delivery Status to the HLR/HSS for either of the following cases:</w:t>
      </w:r>
    </w:p>
    <w:p w14:paraId="0E663411" w14:textId="77777777" w:rsidR="00985565" w:rsidRDefault="00985565">
      <w:pPr>
        <w:pStyle w:val="B2"/>
      </w:pPr>
      <w:r>
        <w:t>-</w:t>
      </w:r>
      <w:r>
        <w:tab/>
        <w:t>setting of the Message Waiting flags when the Forward Short Message was unsuccessful;</w:t>
      </w:r>
    </w:p>
    <w:p w14:paraId="01E839C2" w14:textId="77777777" w:rsidR="00985565" w:rsidRDefault="00985565">
      <w:pPr>
        <w:pStyle w:val="B2"/>
      </w:pPr>
      <w:r>
        <w:t>-</w:t>
      </w:r>
      <w:r>
        <w:tab/>
        <w:t>clearing of the Message Waiting flags in HLR/HSS when the Forward Short Message was successful, but had previously failed.</w:t>
      </w:r>
    </w:p>
    <w:p w14:paraId="44FC8930" w14:textId="6C0B1F6C" w:rsidR="00985565" w:rsidRDefault="00985565">
      <w:pPr>
        <w:pStyle w:val="NO"/>
      </w:pPr>
      <w:r>
        <w:t>NOTE 4:</w:t>
      </w:r>
      <w:r>
        <w:tab/>
        <w:t xml:space="preserve">See </w:t>
      </w:r>
      <w:r w:rsidR="00F116BC">
        <w:t>TS</w:t>
      </w:r>
      <w:r w:rsidR="00F116BC">
        <w:t> </w:t>
      </w:r>
      <w:r w:rsidR="00F116BC">
        <w:t>23.040</w:t>
      </w:r>
      <w:r w:rsidR="00F116BC">
        <w:t> </w:t>
      </w:r>
      <w:r w:rsidR="00F116BC">
        <w:t>[</w:t>
      </w:r>
      <w:r>
        <w:t>2] for a full explanation of when the Message Waiting flags are set and unset.</w:t>
      </w:r>
    </w:p>
    <w:p w14:paraId="2727DBBF" w14:textId="77777777" w:rsidR="00985565" w:rsidRDefault="00985565">
      <w:pPr>
        <w:pStyle w:val="B1"/>
      </w:pPr>
      <w:r>
        <w:t>19)</w:t>
      </w:r>
      <w:r>
        <w:tab/>
        <w:t>The SMS-GMSC may send a Report SM Delivery Status to the HSS. The HSS shall ignore the information provided in this report.</w:t>
      </w:r>
    </w:p>
    <w:p w14:paraId="3F25E8AE" w14:textId="77777777" w:rsidR="00985565" w:rsidRDefault="00985565">
      <w:pPr>
        <w:pStyle w:val="B1"/>
      </w:pPr>
      <w:r>
        <w:t>20)</w:t>
      </w:r>
      <w:r>
        <w:tab/>
        <w:t>The SMS-GMSC sends a Delivery report (SMS-DELIVER-REPORT) to the SMS-SC.</w:t>
      </w:r>
    </w:p>
    <w:p w14:paraId="2C5C4131" w14:textId="77777777" w:rsidR="00985565" w:rsidRDefault="00985565" w:rsidP="001272F9">
      <w:pPr>
        <w:pStyle w:val="Heading2"/>
      </w:pPr>
      <w:bookmarkStart w:id="131" w:name="_Toc509910471"/>
      <w:bookmarkStart w:id="132" w:name="_Toc177555223"/>
      <w:r>
        <w:lastRenderedPageBreak/>
        <w:t>6.10</w:t>
      </w:r>
      <w:r>
        <w:tab/>
        <w:t>Service-level interworking: Status Report procedure for Instant Message to Short Message interworking</w:t>
      </w:r>
      <w:bookmarkEnd w:id="131"/>
      <w:bookmarkEnd w:id="132"/>
    </w:p>
    <w:bookmarkStart w:id="133" w:name="_MON_1272797747"/>
    <w:bookmarkEnd w:id="133"/>
    <w:p w14:paraId="6A3DB071" w14:textId="77777777" w:rsidR="00985565" w:rsidRDefault="00985565">
      <w:pPr>
        <w:pStyle w:val="TH"/>
      </w:pPr>
      <w:r>
        <w:object w:dxaOrig="7860" w:dyaOrig="5723" w14:anchorId="691FECB1">
          <v:shape id="_x0000_i1044" type="#_x0000_t75" style="width:393.2pt;height:286.1pt" o:ole="">
            <v:imagedata r:id="rId51" o:title=""/>
          </v:shape>
          <o:OLEObject Type="Embed" ProgID="Word.Picture.8" ShapeID="_x0000_i1044" DrawAspect="Content" ObjectID="_1788173295" r:id="rId52"/>
        </w:object>
      </w:r>
    </w:p>
    <w:p w14:paraId="5BA6CF5E" w14:textId="77777777" w:rsidR="00985565" w:rsidRDefault="00985565">
      <w:pPr>
        <w:pStyle w:val="TF"/>
      </w:pPr>
      <w:r>
        <w:t>Figure 6.10: Status report procedure for Instant Message to Short Message interworking</w:t>
      </w:r>
    </w:p>
    <w:p w14:paraId="296E2DB4" w14:textId="77777777" w:rsidR="00985565" w:rsidRDefault="00985565">
      <w:pPr>
        <w:pStyle w:val="B1"/>
      </w:pPr>
      <w:r>
        <w:t>1)</w:t>
      </w:r>
      <w:r>
        <w:tab/>
        <w:t>An Instant Message from the UE is successfully delivered to the SMS user after service-level interworking. The original Instant Message requested a Disposition Notification.</w:t>
      </w:r>
    </w:p>
    <w:p w14:paraId="02DC2318" w14:textId="77777777" w:rsidR="00985565" w:rsidRDefault="00985565">
      <w:pPr>
        <w:pStyle w:val="NO"/>
      </w:pPr>
      <w:r>
        <w:t>NOTE 1:</w:t>
      </w:r>
      <w:r>
        <w:tab/>
        <w:t>A Disposition Notification can be requested in the message sent by the UE in step 1 as described in IETF IMDN draft-ietf-simple-imdn [13]. If the requested Disposition Notification by the IM user is a request for a read notification, the IP-SM-GW ignores the request.</w:t>
      </w:r>
    </w:p>
    <w:p w14:paraId="523AF4E2" w14:textId="77777777" w:rsidR="00985565" w:rsidRDefault="00985565">
      <w:pPr>
        <w:pStyle w:val="B1"/>
      </w:pPr>
      <w:r>
        <w:t>2)</w:t>
      </w:r>
      <w:r>
        <w:tab/>
        <w:t>The SMS-SC sends a Status report to the SMS-GMSC.</w:t>
      </w:r>
    </w:p>
    <w:p w14:paraId="3AD15F8A" w14:textId="77777777" w:rsidR="00985565" w:rsidRDefault="00985565">
      <w:pPr>
        <w:pStyle w:val="NO"/>
      </w:pPr>
      <w:r>
        <w:t>NOTE 2: The Status report will, from the SMS-GMSC's point of view be treated as any SM termination.</w:t>
      </w:r>
    </w:p>
    <w:p w14:paraId="0D4B0F05" w14:textId="77777777" w:rsidR="00985565" w:rsidRDefault="00985565">
      <w:pPr>
        <w:pStyle w:val="NO"/>
      </w:pPr>
      <w:r>
        <w:t>NOTE 3:</w:t>
      </w:r>
      <w:r>
        <w:tab/>
        <w:t>The Status report is an optional message.</w:t>
      </w:r>
    </w:p>
    <w:p w14:paraId="138BFD26"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7C7B5578"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14:paraId="228AE56A" w14:textId="256D4B82" w:rsidR="00985565" w:rsidRDefault="00985565">
      <w:pPr>
        <w:pStyle w:val="B1"/>
      </w:pPr>
      <w:r>
        <w:t>3c)</w:t>
      </w:r>
      <w:r>
        <w:tab/>
        <w:t xml:space="preserve">The IP-SM-GW creates a MT Correlation ID as per </w:t>
      </w:r>
      <w:r w:rsidR="00F116BC">
        <w:t>TS</w:t>
      </w:r>
      <w:r w:rsidR="00F116BC">
        <w:t> </w:t>
      </w:r>
      <w:r w:rsidR="00F116BC">
        <w:t>23.040</w:t>
      </w:r>
      <w:r w:rsidR="00F116BC">
        <w:t> </w:t>
      </w:r>
      <w:r w:rsidR="00F116BC">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F116BC">
        <w:t>TS</w:t>
      </w:r>
      <w:r w:rsidR="00F116BC">
        <w:t> </w:t>
      </w:r>
      <w:r w:rsidR="00F116BC">
        <w:t>23.040</w:t>
      </w:r>
      <w:r w:rsidR="00F116BC">
        <w:t> </w:t>
      </w:r>
      <w:r w:rsidR="00F116BC">
        <w:t>[</w:t>
      </w:r>
      <w:r>
        <w:t>2].</w:t>
      </w:r>
    </w:p>
    <w:p w14:paraId="458FE10F" w14:textId="77777777" w:rsidR="00985565" w:rsidRDefault="00985565">
      <w:pPr>
        <w:pStyle w:val="B1"/>
      </w:pPr>
      <w:r>
        <w:t>4)</w:t>
      </w:r>
      <w:r>
        <w:tab/>
        <w:t>The SMS-GMSC sends the status report in the Forward Short Message to the IP-SM-GW.</w:t>
      </w:r>
    </w:p>
    <w:p w14:paraId="3BB9D637" w14:textId="77777777" w:rsidR="00985565" w:rsidRDefault="00985565">
      <w:pPr>
        <w:pStyle w:val="NO"/>
      </w:pPr>
      <w:r>
        <w:t>NOTE 4:</w:t>
      </w:r>
      <w:r>
        <w:tab/>
        <w:t>Steps 5 to 11 only occur if the original IM requested a delivery notification in the Disposition Notification.</w:t>
      </w:r>
    </w:p>
    <w:p w14:paraId="635BC6AF" w14:textId="77777777" w:rsidR="00985565" w:rsidRDefault="00985565">
      <w:pPr>
        <w:pStyle w:val="B1"/>
        <w:keepLines/>
      </w:pPr>
      <w:r>
        <w:lastRenderedPageBreak/>
        <w:t>5)</w:t>
      </w:r>
      <w:r>
        <w:tab/>
        <w:t>The IP-SM-GW translates and maps the Status report in the Forward Short Message into an Instant Message carrying a Delivery Notification as described in the IETF IMDN draft-ietf-simple-imdn [13]. The IP</w:t>
      </w:r>
      <w:r>
        <w:noBreakHyphen/>
        <w:t>SM</w:t>
      </w:r>
      <w:r>
        <w:noBreakHyphen/>
        <w:t>GW should keep the message id for a message for which IMDN was requested so it can send the message id to the UE in the IMDN.</w:t>
      </w:r>
    </w:p>
    <w:p w14:paraId="52E20515" w14:textId="77777777" w:rsidR="00985565" w:rsidRDefault="00985565">
      <w:pPr>
        <w:pStyle w:val="B1"/>
      </w:pPr>
      <w:r>
        <w:t>6-7)</w:t>
      </w:r>
      <w:r>
        <w:tab/>
        <w:t>The IP-SM-GW sends a Delivery Notification within an Instant Message to the S-CSCF, which sends the Instant Message to the UE.</w:t>
      </w:r>
    </w:p>
    <w:p w14:paraId="43E9EAD8" w14:textId="77777777" w:rsidR="00985565" w:rsidRDefault="00985565">
      <w:pPr>
        <w:pStyle w:val="B1"/>
      </w:pPr>
      <w:r>
        <w:t>8-9)</w:t>
      </w:r>
      <w:r>
        <w:tab/>
        <w:t>The UE acknowledges receipt of the Instant Message containing the Delivery Notification to the S-CSCF. The S</w:t>
      </w:r>
      <w:r>
        <w:noBreakHyphen/>
        <w:t>CSCF sends the acknowledgment to the IP-SM-GW.</w:t>
      </w:r>
    </w:p>
    <w:p w14:paraId="7FE32FBD" w14:textId="77777777" w:rsidR="00985565" w:rsidRDefault="00985565">
      <w:pPr>
        <w:pStyle w:val="B1"/>
      </w:pPr>
      <w:r>
        <w:t>10)</w:t>
      </w:r>
      <w:r>
        <w:tab/>
        <w:t>The IP-SM-GW sends a Delivery report (SMS-DELIVER-REPORT) to the SMS-GMSC.</w:t>
      </w:r>
    </w:p>
    <w:p w14:paraId="49AB6C9B" w14:textId="77777777" w:rsidR="00985565" w:rsidRDefault="00985565">
      <w:pPr>
        <w:pStyle w:val="B1"/>
      </w:pPr>
      <w:r>
        <w:t>11)</w:t>
      </w:r>
      <w:r>
        <w:tab/>
        <w:t>The SMS-GMSC sends an acknowledgement back to the SMS-SC.</w:t>
      </w:r>
    </w:p>
    <w:p w14:paraId="50725564" w14:textId="77777777" w:rsidR="00985565" w:rsidRDefault="00985565" w:rsidP="001272F9">
      <w:pPr>
        <w:pStyle w:val="Heading2"/>
      </w:pPr>
      <w:bookmarkStart w:id="134" w:name="_Toc509910472"/>
      <w:bookmarkStart w:id="135" w:name="_Toc177555224"/>
      <w:r>
        <w:t>6.11</w:t>
      </w:r>
      <w:r>
        <w:tab/>
        <w:t>IM or CPM user sends an Instant Message to an SMSIP UE</w:t>
      </w:r>
      <w:bookmarkEnd w:id="134"/>
      <w:bookmarkEnd w:id="135"/>
    </w:p>
    <w:p w14:paraId="4D42CA6C" w14:textId="77777777"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14:paraId="165C7D0F" w14:textId="77777777"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36" w:name="_MON_1331021906"/>
    <w:bookmarkEnd w:id="136"/>
    <w:p w14:paraId="75366A88" w14:textId="77777777" w:rsidR="00985565" w:rsidRDefault="00985565">
      <w:pPr>
        <w:pStyle w:val="TH"/>
      </w:pPr>
      <w:r>
        <w:object w:dxaOrig="6389" w:dyaOrig="4919" w14:anchorId="08C83984">
          <v:shape id="_x0000_i1045" type="#_x0000_t75" style="width:319.95pt;height:246.05pt" o:ole="">
            <v:imagedata r:id="rId53" o:title=""/>
          </v:shape>
          <o:OLEObject Type="Embed" ProgID="Word.Picture.8" ShapeID="_x0000_i1045" DrawAspect="Content" ObjectID="_1788173296" r:id="rId54"/>
        </w:object>
      </w:r>
    </w:p>
    <w:p w14:paraId="43A1EB8D" w14:textId="77777777" w:rsidR="00985565" w:rsidRDefault="00985565">
      <w:pPr>
        <w:pStyle w:val="TF"/>
      </w:pPr>
      <w:r>
        <w:t>Figure 6.11: Successful UE termination Instant Message to encapsulated Short Message procedure</w:t>
      </w:r>
    </w:p>
    <w:p w14:paraId="35D65BB6" w14:textId="77777777"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14:paraId="7B8926A3" w14:textId="77777777" w:rsidR="00985565" w:rsidRDefault="00985565">
      <w:pPr>
        <w:pStyle w:val="B1"/>
      </w:pPr>
      <w:r>
        <w:t>2)</w:t>
      </w:r>
      <w:r>
        <w:tab/>
        <w:t>The S-CSCF#1 forwards the Instant Message to the S-CSCF#2.</w:t>
      </w:r>
    </w:p>
    <w:p w14:paraId="579C2D08" w14:textId="77777777" w:rsidR="00985565" w:rsidRDefault="00985565">
      <w:pPr>
        <w:pStyle w:val="B1"/>
      </w:pPr>
      <w:r>
        <w:t>3)</w:t>
      </w:r>
      <w:r>
        <w:tab/>
        <w:t>The S-CSCF#2 forwards the Instant Message to the IP-SM-GW based on iFC.</w:t>
      </w:r>
    </w:p>
    <w:p w14:paraId="1D786273" w14:textId="77777777" w:rsidR="00985565" w:rsidRDefault="00985565">
      <w:pPr>
        <w:pStyle w:val="B1"/>
      </w:pPr>
      <w:r>
        <w:t>4)</w:t>
      </w:r>
      <w:r>
        <w:tab/>
        <w:t xml:space="preserve">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w:t>
      </w:r>
      <w:r>
        <w:lastRenderedPageBreak/>
        <w:t>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2E65A7C0" w14:textId="77777777"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14:paraId="0CE13FA7" w14:textId="77777777" w:rsidR="00985565" w:rsidRDefault="00985565">
      <w:pPr>
        <w:pStyle w:val="B1"/>
      </w:pPr>
      <w:r>
        <w:t>5)</w:t>
      </w:r>
      <w:r>
        <w:tab/>
        <w:t>The IP-SM-GW forwards the encapsulated Short Message to the S-CSCF#2.</w:t>
      </w:r>
    </w:p>
    <w:p w14:paraId="3853A769" w14:textId="77777777" w:rsidR="00985565" w:rsidRDefault="00985565">
      <w:pPr>
        <w:pStyle w:val="B1"/>
      </w:pPr>
      <w:r>
        <w:t>6)</w:t>
      </w:r>
      <w:r>
        <w:tab/>
        <w:t>The S-CSCF#2 forwards the encapsulated Short Message to the SMSIP UE.</w:t>
      </w:r>
    </w:p>
    <w:p w14:paraId="7C4A3464" w14:textId="77777777" w:rsidR="00985565" w:rsidRDefault="00985565">
      <w:pPr>
        <w:pStyle w:val="B1"/>
      </w:pPr>
      <w:r>
        <w:t>7)</w:t>
      </w:r>
      <w:r>
        <w:tab/>
        <w:t>The SMSIP UE acknowledges the translated encapsulated Short Message.</w:t>
      </w:r>
    </w:p>
    <w:p w14:paraId="45C8EAF2" w14:textId="77777777" w:rsidR="00985565" w:rsidRDefault="00985565">
      <w:pPr>
        <w:pStyle w:val="B1"/>
      </w:pPr>
      <w:r>
        <w:t>8)</w:t>
      </w:r>
      <w:r>
        <w:tab/>
        <w:t>The S-CSCF forwards the acknowledgement of the translated encapsulated Short Message to the IP-SM-GW.</w:t>
      </w:r>
    </w:p>
    <w:p w14:paraId="47EA2140" w14:textId="77777777" w:rsidR="00985565" w:rsidRDefault="00985565">
      <w:pPr>
        <w:pStyle w:val="B1"/>
      </w:pPr>
      <w:r>
        <w:t>9-11)</w:t>
      </w:r>
      <w:r>
        <w:tab/>
        <w:t>The IP-SM-GW forwards the acknowledgement of the translated encapsulated Short Message to the originating IM UE or CPM UE.</w:t>
      </w:r>
    </w:p>
    <w:p w14:paraId="7C0A7E32" w14:textId="77777777" w:rsidR="00985565" w:rsidRDefault="00985565" w:rsidP="001272F9">
      <w:pPr>
        <w:pStyle w:val="Heading2"/>
      </w:pPr>
      <w:bookmarkStart w:id="137" w:name="_Toc509910473"/>
      <w:bookmarkStart w:id="138" w:name="_Toc177555225"/>
      <w:r>
        <w:t>6.12</w:t>
      </w:r>
      <w:r>
        <w:tab/>
        <w:t>Delivery report for an Instant Message delivered as encapsulated Short Message</w:t>
      </w:r>
      <w:bookmarkEnd w:id="137"/>
      <w:bookmarkEnd w:id="138"/>
    </w:p>
    <w:p w14:paraId="39983E39" w14:textId="77777777" w:rsidR="00985565" w:rsidRDefault="00985565">
      <w:r>
        <w:t>This procedure follows the procedure described in clause 6.11, when the original Instant Message included a delivery notification request.</w:t>
      </w:r>
    </w:p>
    <w:bookmarkStart w:id="139" w:name="_MON_1331022026"/>
    <w:bookmarkEnd w:id="139"/>
    <w:p w14:paraId="2097E681" w14:textId="77777777" w:rsidR="00985565" w:rsidRDefault="00985565">
      <w:pPr>
        <w:pStyle w:val="TH"/>
      </w:pPr>
      <w:r>
        <w:object w:dxaOrig="6375" w:dyaOrig="4215" w14:anchorId="0453300F">
          <v:shape id="_x0000_i1046" type="#_x0000_t75" style="width:318.7pt;height:211pt" o:ole="">
            <v:imagedata r:id="rId55" o:title=""/>
          </v:shape>
          <o:OLEObject Type="Embed" ProgID="Word.Picture.8" ShapeID="_x0000_i1046" DrawAspect="Content" ObjectID="_1788173297" r:id="rId56"/>
        </w:object>
      </w:r>
    </w:p>
    <w:p w14:paraId="7E729583" w14:textId="77777777" w:rsidR="00985565" w:rsidRDefault="00985565">
      <w:pPr>
        <w:pStyle w:val="TF"/>
      </w:pPr>
      <w:r>
        <w:t>Figure 6.12: Delivery report after a successful Instant Message to encapsulated Short Message procedure</w:t>
      </w:r>
    </w:p>
    <w:p w14:paraId="0CDEBAB4" w14:textId="77777777" w:rsidR="00985565" w:rsidRDefault="00985565">
      <w:pPr>
        <w:pStyle w:val="NO"/>
      </w:pPr>
      <w:r>
        <w:t>NOTE:</w:t>
      </w:r>
      <w:r>
        <w:tab/>
        <w:t>An encapsulated Short Message has been sent successfully according to the procedure described in clause 6.11 before the procedure below can be performed.</w:t>
      </w:r>
    </w:p>
    <w:p w14:paraId="57AD4575" w14:textId="77777777" w:rsidR="00985565" w:rsidRDefault="00985565">
      <w:pPr>
        <w:pStyle w:val="B1"/>
      </w:pPr>
      <w:r>
        <w:t>1-2)</w:t>
      </w:r>
      <w:r>
        <w:tab/>
        <w:t>The SMSIP UE has received the Short Message as described in clause 6.11 and sends a Delivery report (SMS-DELIVER-REPORT) to the IP-SM-GW via the S-CSCF.</w:t>
      </w:r>
    </w:p>
    <w:p w14:paraId="2D4E90F1" w14:textId="77777777" w:rsidR="00985565" w:rsidRDefault="00985565">
      <w:pPr>
        <w:pStyle w:val="B1"/>
      </w:pPr>
      <w:r>
        <w:t>3-4)</w:t>
      </w:r>
      <w:r>
        <w:tab/>
        <w:t>The IP-SM-GW acknowledges, at the SIP level, the Delivery report to the SMSIP UE via the S-CSCF.</w:t>
      </w:r>
    </w:p>
    <w:p w14:paraId="3A1B358F" w14:textId="77777777" w:rsidR="00985565" w:rsidRDefault="00985565">
      <w:pPr>
        <w:pStyle w:val="B1"/>
      </w:pPr>
      <w:r>
        <w:t>5-7)</w:t>
      </w:r>
      <w:r>
        <w:tab/>
        <w:t>The IP-SM-GW sends a Delivery Notification to the IM UE or CPM UE.</w:t>
      </w:r>
    </w:p>
    <w:p w14:paraId="40E277C8" w14:textId="77777777" w:rsidR="00985565" w:rsidRDefault="00985565">
      <w:pPr>
        <w:pStyle w:val="B1"/>
      </w:pPr>
      <w:r>
        <w:t>8-10)</w:t>
      </w:r>
      <w:r>
        <w:tab/>
        <w:t>The IM UE or CPM UE acknowledges the reception of the Delivery Notification.</w:t>
      </w:r>
    </w:p>
    <w:p w14:paraId="4B19FC69" w14:textId="77777777" w:rsidR="00985565" w:rsidRDefault="00985565" w:rsidP="001272F9">
      <w:pPr>
        <w:pStyle w:val="Heading2"/>
      </w:pPr>
      <w:bookmarkStart w:id="140" w:name="_Toc509910474"/>
      <w:bookmarkStart w:id="141" w:name="_Toc177555226"/>
      <w:r>
        <w:lastRenderedPageBreak/>
        <w:t>6.13</w:t>
      </w:r>
      <w:r>
        <w:tab/>
        <w:t>Service-level interworking: IM or CPM capable UE sends an Instant Message to an SMS user with Interworking in the terminating side</w:t>
      </w:r>
      <w:bookmarkEnd w:id="140"/>
      <w:bookmarkEnd w:id="141"/>
    </w:p>
    <w:p w14:paraId="3EF5304C" w14:textId="77777777"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GW based on the unregistered iFC of the subscriber.</w:t>
      </w:r>
    </w:p>
    <w:bookmarkStart w:id="142" w:name="_MON_1579800775"/>
    <w:bookmarkEnd w:id="142"/>
    <w:p w14:paraId="5F4A9984" w14:textId="77777777" w:rsidR="0039545E" w:rsidRDefault="0039545E" w:rsidP="0039545E">
      <w:pPr>
        <w:pStyle w:val="TH"/>
      </w:pPr>
      <w:r w:rsidRPr="00A756DA">
        <w:rPr>
          <w:b w:val="0"/>
        </w:rPr>
        <w:object w:dxaOrig="9251" w:dyaOrig="7421" w14:anchorId="06675E49">
          <v:shape id="_x0000_i1047" type="#_x0000_t75" style="width:462.7pt;height:371.25pt" o:ole="">
            <v:imagedata r:id="rId57" o:title=""/>
          </v:shape>
          <o:OLEObject Type="Embed" ProgID="Word.Picture.8" ShapeID="_x0000_i1047" DrawAspect="Content" ObjectID="_1788173298" r:id="rId58"/>
        </w:object>
      </w:r>
    </w:p>
    <w:p w14:paraId="4BF048D9" w14:textId="77777777" w:rsidR="00985565" w:rsidRDefault="00985565">
      <w:pPr>
        <w:pStyle w:val="TF"/>
      </w:pPr>
      <w:r>
        <w:t>Figure 6.13: Successful IM terminating to SMS procedure with Interworking in the Terminating Side</w:t>
      </w:r>
    </w:p>
    <w:p w14:paraId="5C279C40" w14:textId="5C640F3D"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r w:rsidR="00040F71">
        <w:t xml:space="preserve"> If the P-CSCF (not shown in the figure) has received an indication from the S</w:t>
      </w:r>
      <w:r w:rsidR="00040F71">
        <w:noBreakHyphen/>
        <w:t xml:space="preserve">CSCF that MPS for Messaging is enabled for the originating UE in the HSS (see </w:t>
      </w:r>
      <w:r w:rsidR="00F116BC">
        <w:t>TS</w:t>
      </w:r>
      <w:r w:rsidR="00F116BC">
        <w:t> </w:t>
      </w:r>
      <w:r w:rsidR="00F116BC">
        <w:t>23.228</w:t>
      </w:r>
      <w:r w:rsidR="00F116BC">
        <w:t> </w:t>
      </w:r>
      <w:r w:rsidR="00F116BC">
        <w:t>[</w:t>
      </w:r>
      <w:r w:rsidR="00040F71">
        <w:t>9]), the P</w:t>
      </w:r>
      <w:r w:rsidR="00040F71">
        <w:noBreakHyphen/>
        <w:t>CSCF sets the Resource-Priority information on the Instant Message to a value appropriate for MPS, sets the transport priority of the outgoing Instant Message and handles the Instant Message with priority.</w:t>
      </w:r>
    </w:p>
    <w:p w14:paraId="76A220E8" w14:textId="77777777" w:rsidR="00985565" w:rsidRDefault="00985565">
      <w:pPr>
        <w:pStyle w:val="B1"/>
      </w:pPr>
      <w:r>
        <w:t>2)</w:t>
      </w:r>
      <w:r>
        <w:tab/>
        <w:t>The S-CSCF resolves the destination domain and routes the message towards the S-CSCF in the terminating network ("Terminating S-CSCF").</w:t>
      </w:r>
    </w:p>
    <w:p w14:paraId="44D5666F" w14:textId="77777777"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14:paraId="49C7776E" w14:textId="77777777"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14:paraId="043D9F44" w14:textId="77777777" w:rsidR="00985565" w:rsidRDefault="00985565">
      <w:pPr>
        <w:pStyle w:val="B1"/>
      </w:pPr>
      <w:r>
        <w:lastRenderedPageBreak/>
        <w:t>4)</w:t>
      </w:r>
      <w:r>
        <w:tab/>
        <w:t>The terminating IM AS or CPM AS invokes terminating IM or CPM services as applicable for the destination IM or CPM user.</w:t>
      </w:r>
    </w:p>
    <w:p w14:paraId="4B13A12F" w14:textId="77777777" w:rsidR="00985565" w:rsidRDefault="00985565">
      <w:pPr>
        <w:pStyle w:val="B1"/>
      </w:pPr>
      <w:r>
        <w:t>5a)</w:t>
      </w:r>
      <w:r>
        <w:tab/>
        <w:t>The IM AS or CPM AS can forward the Instant Message back to the terminating S-CSCF, e.g. the terminating IM user is offline or the CPM user has no terminating interworking user preferences.</w:t>
      </w:r>
    </w:p>
    <w:p w14:paraId="4B1B6BBA" w14:textId="77777777"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14:paraId="7600AEBC" w14:textId="77777777" w:rsidR="00985565" w:rsidRDefault="00985565">
      <w:pPr>
        <w:pStyle w:val="B1"/>
      </w:pPr>
      <w:r>
        <w:t>6)</w:t>
      </w:r>
      <w:r>
        <w:tab/>
        <w:t>The terminating S-CSCF forwards the Instant Message to the IP-SM-GW, e.g. based on stored iFC.</w:t>
      </w:r>
    </w:p>
    <w:p w14:paraId="133C5F48" w14:textId="77777777"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0E1FFFBC" w14:textId="016E84D9" w:rsidR="00985565" w:rsidRDefault="00985565">
      <w:pPr>
        <w:pStyle w:val="B1"/>
      </w:pPr>
      <w:r>
        <w:t>8)</w:t>
      </w:r>
      <w:r>
        <w:tab/>
        <w:t>The IP-SM-GW obtains the routeing information for the destination UE from the HLR/HSS.</w:t>
      </w:r>
      <w:r w:rsidR="00040F71">
        <w:t xml:space="preserve"> The HLR/HSS also returns the indication whether MPS for Messaging is enabled for the UE in the HSS (see </w:t>
      </w:r>
      <w:r w:rsidR="00F116BC">
        <w:t>TS</w:t>
      </w:r>
      <w:r w:rsidR="00F116BC">
        <w:t> </w:t>
      </w:r>
      <w:r w:rsidR="00F116BC">
        <w:t>23.228</w:t>
      </w:r>
      <w:r w:rsidR="00F116BC">
        <w:t> </w:t>
      </w:r>
      <w:r w:rsidR="00F116BC">
        <w:t>[</w:t>
      </w:r>
      <w:r w:rsidR="00040F71">
        <w:t>9]), sets the transport priority of the message and handles the message with priority.</w:t>
      </w:r>
    </w:p>
    <w:p w14:paraId="7CA29A12" w14:textId="746CB80E"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r w:rsidR="00040F71">
        <w:t xml:space="preserve"> If the Resource-Priority information on the Instant Message is a value appropriate for MPS, the IP-SM-GW sets the transport priority of the outgoing Short Message to a value appropriate for MPS and handles the Short Message with priority.</w:t>
      </w:r>
    </w:p>
    <w:p w14:paraId="04FDAF63" w14:textId="77777777" w:rsidR="00985565" w:rsidRDefault="00985565">
      <w:pPr>
        <w:pStyle w:val="B1"/>
      </w:pPr>
      <w:r>
        <w:t>10)</w:t>
      </w:r>
      <w:r>
        <w:tab/>
        <w:t>The MSC</w:t>
      </w:r>
      <w:r w:rsidR="001546BF">
        <w:t>/SGSN/MME</w:t>
      </w:r>
      <w:r w:rsidR="0039545E">
        <w:t>/SMSF</w:t>
      </w:r>
      <w:r>
        <w:t xml:space="preserve"> sends the Short Message to the UE.</w:t>
      </w:r>
    </w:p>
    <w:p w14:paraId="133E0C69" w14:textId="77777777" w:rsidR="00985565" w:rsidRDefault="00985565">
      <w:pPr>
        <w:pStyle w:val="B1"/>
      </w:pPr>
      <w:r>
        <w:t>11)</w:t>
      </w:r>
      <w:r>
        <w:tab/>
        <w:t>The UE acknowledges the receipt of the Short Message.</w:t>
      </w:r>
    </w:p>
    <w:p w14:paraId="4E6EC866" w14:textId="77777777" w:rsidR="00985565" w:rsidRDefault="00985565">
      <w:pPr>
        <w:pStyle w:val="B1"/>
      </w:pPr>
      <w:r>
        <w:t>12)</w:t>
      </w:r>
      <w:r>
        <w:tab/>
        <w:t>The MSC</w:t>
      </w:r>
      <w:r w:rsidR="001546BF">
        <w:t>/SGSN/MME</w:t>
      </w:r>
      <w:r w:rsidR="0039545E">
        <w:t>/SMSF</w:t>
      </w:r>
      <w:r>
        <w:t xml:space="preserve"> sends a Delivery report (SMS-DELIVER-REPORT) to the IP-SM-GW.</w:t>
      </w:r>
    </w:p>
    <w:p w14:paraId="0B0ACA00" w14:textId="77777777" w:rsidR="00985565" w:rsidRDefault="00985565">
      <w:pPr>
        <w:pStyle w:val="B1"/>
      </w:pPr>
      <w:r>
        <w:t>13)</w:t>
      </w:r>
      <w:r>
        <w:tab/>
        <w:t>The IP-SM-GW sends OK response to the terminating S-CSCF.</w:t>
      </w:r>
    </w:p>
    <w:p w14:paraId="37F4066A" w14:textId="77777777" w:rsidR="00985565" w:rsidRDefault="00985565">
      <w:pPr>
        <w:pStyle w:val="B1"/>
      </w:pPr>
      <w:r>
        <w:t>14)</w:t>
      </w:r>
      <w:r>
        <w:tab/>
        <w:t>The S-CSCF forwards the OK to the terminating IM AS or CPM AS.</w:t>
      </w:r>
    </w:p>
    <w:p w14:paraId="27A6F4FD" w14:textId="77777777" w:rsidR="00985565" w:rsidRDefault="00985565">
      <w:pPr>
        <w:pStyle w:val="B1"/>
      </w:pPr>
      <w:r>
        <w:t>15)</w:t>
      </w:r>
      <w:r>
        <w:tab/>
        <w:t>The terminating IM AS or CPM AS forwards the OK response back to the terminating S-CSCF.</w:t>
      </w:r>
    </w:p>
    <w:p w14:paraId="4B1157A4" w14:textId="77777777" w:rsidR="00985565" w:rsidRDefault="00985565">
      <w:pPr>
        <w:pStyle w:val="B1"/>
      </w:pPr>
      <w:r>
        <w:t>16)</w:t>
      </w:r>
      <w:r>
        <w:tab/>
        <w:t>The terminating S-CSCF forwards the OK back towards the originating S-CSCF.</w:t>
      </w:r>
    </w:p>
    <w:p w14:paraId="735BFE39" w14:textId="77777777" w:rsidR="00985565" w:rsidRDefault="00985565">
      <w:pPr>
        <w:pStyle w:val="B1"/>
      </w:pPr>
      <w:r>
        <w:t>17)</w:t>
      </w:r>
      <w:r>
        <w:tab/>
        <w:t>The originating S-CSCF forwards the OK to the originating UE.</w:t>
      </w:r>
    </w:p>
    <w:p w14:paraId="2B34D422" w14:textId="77777777" w:rsidR="00985565" w:rsidRDefault="00985565" w:rsidP="001272F9">
      <w:pPr>
        <w:pStyle w:val="Heading2"/>
      </w:pPr>
      <w:bookmarkStart w:id="143" w:name="_Toc509910475"/>
      <w:bookmarkStart w:id="144" w:name="_Toc177555227"/>
      <w:r>
        <w:t>6.14</w:t>
      </w:r>
      <w:r>
        <w:tab/>
        <w:t>Service-level interworking: IM or CPM user receives Short Message from an SMS user</w:t>
      </w:r>
      <w:bookmarkEnd w:id="143"/>
      <w:bookmarkEnd w:id="144"/>
    </w:p>
    <w:p w14:paraId="24BAE6E8" w14:textId="77777777" w:rsidR="00985565" w:rsidRDefault="00985565">
      <w:r>
        <w:t>An IMS registered user with SIMPLE IM or CPM service receives a Short Message formatted via service-level interworking to an Instant Message.</w:t>
      </w:r>
    </w:p>
    <w:bookmarkStart w:id="145" w:name="_MON_1287971101"/>
    <w:bookmarkStart w:id="146" w:name="_MON_1287971106"/>
    <w:bookmarkStart w:id="147" w:name="_MON_1287970513"/>
    <w:bookmarkStart w:id="148" w:name="_MON_1287970952"/>
    <w:bookmarkStart w:id="149" w:name="_MON_1287971055"/>
    <w:bookmarkEnd w:id="145"/>
    <w:bookmarkEnd w:id="146"/>
    <w:bookmarkEnd w:id="147"/>
    <w:bookmarkEnd w:id="148"/>
    <w:bookmarkEnd w:id="149"/>
    <w:bookmarkStart w:id="150" w:name="_MON_1287971071"/>
    <w:bookmarkEnd w:id="150"/>
    <w:p w14:paraId="313921DB" w14:textId="77777777" w:rsidR="00985565" w:rsidRDefault="00985565">
      <w:pPr>
        <w:pStyle w:val="TH"/>
      </w:pPr>
      <w:r>
        <w:object w:dxaOrig="7796" w:dyaOrig="5416" w14:anchorId="4698B7CA">
          <v:shape id="_x0000_i1048" type="#_x0000_t75" style="width:390.05pt;height:271.1pt" o:ole="">
            <v:imagedata r:id="rId59" o:title=""/>
          </v:shape>
          <o:OLEObject Type="Embed" ProgID="Word.Picture.8" ShapeID="_x0000_i1048" DrawAspect="Content" ObjectID="_1788173299" r:id="rId60"/>
        </w:object>
      </w:r>
    </w:p>
    <w:p w14:paraId="77D4A4A6" w14:textId="77777777" w:rsidR="00985565" w:rsidRDefault="00985565">
      <w:pPr>
        <w:pStyle w:val="TF"/>
      </w:pPr>
      <w:r>
        <w:t>Figure 6.14: Successful IM termination after service-level interworking</w:t>
      </w:r>
    </w:p>
    <w:p w14:paraId="33BD6932" w14:textId="77777777" w:rsidR="00985565" w:rsidRDefault="00985565">
      <w:pPr>
        <w:pStyle w:val="B1"/>
      </w:pPr>
      <w:r>
        <w:t>1)</w:t>
      </w:r>
      <w:r>
        <w:tab/>
        <w:t>The UE registers to the S-CSCF according to the IMS registration procedure.</w:t>
      </w:r>
    </w:p>
    <w:p w14:paraId="0479646E" w14:textId="77777777" w:rsidR="00985565" w:rsidRDefault="00985565">
      <w:pPr>
        <w:pStyle w:val="B1"/>
      </w:pPr>
      <w:r>
        <w:t>2)</w:t>
      </w:r>
      <w:r>
        <w:tab/>
        <w:t>The SMS-SC forwards a Short Message to the SMS-GMSC.</w:t>
      </w:r>
    </w:p>
    <w:p w14:paraId="400E8B74" w14:textId="20DEDA6C" w:rsidR="00985565" w:rsidRDefault="00985565">
      <w:pPr>
        <w:pStyle w:val="B1"/>
      </w:pPr>
      <w:r>
        <w:t>3a)</w:t>
      </w:r>
      <w:r>
        <w:tab/>
        <w:t>The SMS</w:t>
      </w:r>
      <w:r w:rsidR="00040F71">
        <w:t>-</w:t>
      </w:r>
      <w:r>
        <w:t xml:space="preserve">GMSC interrogates the </w:t>
      </w:r>
      <w:r w:rsidR="00040F71">
        <w:t>HLR/</w:t>
      </w:r>
      <w:r>
        <w:t xml:space="preserve">HSS to retrieve routeing information. Based on the pre-configured IP-SM-GW address for the user, the </w:t>
      </w:r>
      <w:r w:rsidR="00040F71">
        <w:t>HLR/</w:t>
      </w:r>
      <w:r>
        <w:t>HSS forwards the request to the corresponding IP-SM-GW.</w:t>
      </w:r>
      <w:r w:rsidR="00040F71">
        <w:t xml:space="preserve"> The SMS GMSC also interrogates the HLR/HSS to check whether MPS for Messaging is enabled for the UE (see </w:t>
      </w:r>
      <w:r w:rsidR="00F116BC">
        <w:t>TS</w:t>
      </w:r>
      <w:r w:rsidR="00F116BC">
        <w:t> </w:t>
      </w:r>
      <w:r w:rsidR="00F116BC">
        <w:t>23.228</w:t>
      </w:r>
      <w:r w:rsidR="00F116BC">
        <w:t> </w:t>
      </w:r>
      <w:r w:rsidR="00F116BC">
        <w:t>[</w:t>
      </w:r>
      <w:r w:rsidR="00040F71">
        <w:t xml:space="preserve">9]). If the MPS for Messaging is set (enabled) for the UE (see </w:t>
      </w:r>
      <w:r w:rsidR="00F116BC">
        <w:t>TS</w:t>
      </w:r>
      <w:r w:rsidR="00F116BC">
        <w:t> </w:t>
      </w:r>
      <w:r w:rsidR="00F116BC">
        <w:t>23.228</w:t>
      </w:r>
      <w:r w:rsidR="00F116BC">
        <w:t> </w:t>
      </w:r>
      <w:r w:rsidR="00F116BC">
        <w:t>[</w:t>
      </w:r>
      <w:r w:rsidR="00040F71">
        <w:t>9]), the HLR/HSS sets the transport priority of the message and handles the message with priority.</w:t>
      </w:r>
    </w:p>
    <w:p w14:paraId="0908C386" w14:textId="1D159DE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r w:rsidR="00040F71">
        <w:t xml:space="preserve"> The HLR/HSS also returns the indication whether MPS for Messaging is set (enabled) for the UE (see </w:t>
      </w:r>
      <w:r w:rsidR="00F116BC">
        <w:t>TS</w:t>
      </w:r>
      <w:r w:rsidR="00F116BC">
        <w:t> </w:t>
      </w:r>
      <w:r w:rsidR="00F116BC">
        <w:t>23.228</w:t>
      </w:r>
      <w:r w:rsidR="00F116BC">
        <w:t> </w:t>
      </w:r>
      <w:r w:rsidR="00F116BC">
        <w:t>[</w:t>
      </w:r>
      <w:r w:rsidR="00040F71">
        <w:t>9]), sets the transport priority of the message and handles the message with priority.</w:t>
      </w:r>
    </w:p>
    <w:p w14:paraId="3041B21D" w14:textId="09DBD4B7" w:rsidR="00985565" w:rsidRDefault="00985565">
      <w:pPr>
        <w:pStyle w:val="B1"/>
      </w:pPr>
      <w:r>
        <w:t>3c)</w:t>
      </w:r>
      <w:r>
        <w:tab/>
        <w:t>The IP-SM-GW creates a</w:t>
      </w:r>
      <w:r w:rsidR="00040F71">
        <w:t>n</w:t>
      </w:r>
      <w:r>
        <w:t xml:space="preserve"> MT Correlation ID as per </w:t>
      </w:r>
      <w:r w:rsidR="00F116BC">
        <w:t>TS</w:t>
      </w:r>
      <w:r w:rsidR="00F116BC">
        <w:t> </w:t>
      </w:r>
      <w:r w:rsidR="00F116BC">
        <w:t>23.040</w:t>
      </w:r>
      <w:r w:rsidR="00F116BC">
        <w:t> </w:t>
      </w:r>
      <w:r w:rsidR="00F116BC">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r w:rsidR="00040F71">
        <w:t xml:space="preserve"> The IP SM GW returns the indication whether MPS for Messaging is set (enabled) for the UE in the HLR/HSS (see </w:t>
      </w:r>
      <w:r w:rsidR="00F116BC">
        <w:t>TS</w:t>
      </w:r>
      <w:r w:rsidR="00F116BC">
        <w:t> </w:t>
      </w:r>
      <w:r w:rsidR="00F116BC">
        <w:t>23.228</w:t>
      </w:r>
      <w:r w:rsidR="00F116BC">
        <w:t> </w:t>
      </w:r>
      <w:r w:rsidR="00F116BC">
        <w:t>[</w:t>
      </w:r>
      <w:r w:rsidR="00040F71">
        <w:t>9]). If MPS for Messaging is enabled for the UE, the IP-SM-GW sets the transport priority on the message and handles the message with priority.</w:t>
      </w:r>
    </w:p>
    <w:p w14:paraId="635AD27B" w14:textId="716CFABC"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r w:rsidR="00040F71">
        <w:t xml:space="preserve"> If MPS for Messaging is enabled for the UE in the HLR/HSS (see </w:t>
      </w:r>
      <w:r w:rsidR="00F116BC">
        <w:t>TS</w:t>
      </w:r>
      <w:r w:rsidR="00F116BC">
        <w:t> </w:t>
      </w:r>
      <w:r w:rsidR="00F116BC">
        <w:t>23.228</w:t>
      </w:r>
      <w:r w:rsidR="00F116BC">
        <w:t> </w:t>
      </w:r>
      <w:r w:rsidR="00F116BC">
        <w:t>[</w:t>
      </w:r>
      <w:r w:rsidR="00040F71">
        <w:t>9]), the SMS-GMSC sets the transport priority for MPS and handles the Short Message with priority.</w:t>
      </w:r>
    </w:p>
    <w:p w14:paraId="2E49B19F" w14:textId="77777777" w:rsidR="00985565" w:rsidRDefault="00985565">
      <w:pPr>
        <w:pStyle w:val="B1"/>
      </w:pPr>
      <w:r>
        <w:t>5)</w:t>
      </w:r>
      <w:r>
        <w:tab/>
        <w:t>The IP-SM-GW checks whether the recipient is authorized for the interworking service.</w:t>
      </w:r>
    </w:p>
    <w:p w14:paraId="5C2FDAAE" w14:textId="3A5A936D" w:rsidR="00985565" w:rsidRDefault="00985565">
      <w:pPr>
        <w:pStyle w:val="NO"/>
      </w:pPr>
      <w:r>
        <w:t>NOTE:</w:t>
      </w:r>
      <w:r>
        <w:tab/>
        <w:t>The IP-SM-GW will determine whether the transport-level interworking or the service-level interworking is to be performed according to clause 6.8.3.</w:t>
      </w:r>
    </w:p>
    <w:p w14:paraId="32E52EB6" w14:textId="7D38BA45"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r w:rsidR="00040F71">
        <w:t xml:space="preserve"> If the MPS for Messaging indication for the UE is activated, the IP-SM-GW applies an MPS appropriate Resource-Priority information to the SIP message, sets the transport priority of the message and handles the message with priority.</w:t>
      </w:r>
    </w:p>
    <w:p w14:paraId="1D3DCC5E" w14:textId="77777777" w:rsidR="00985565" w:rsidRDefault="00985565">
      <w:pPr>
        <w:pStyle w:val="B1"/>
      </w:pPr>
      <w:r>
        <w:lastRenderedPageBreak/>
        <w:t>7)</w:t>
      </w:r>
      <w:r>
        <w:tab/>
        <w:t>The S-CSCF forwards the Instant Message to the UE.</w:t>
      </w:r>
    </w:p>
    <w:p w14:paraId="5F41E0FF" w14:textId="2A333D33" w:rsidR="00040F71" w:rsidRDefault="00040F71">
      <w:pPr>
        <w:pStyle w:val="B1"/>
      </w:pPr>
      <w:r>
        <w:tab/>
        <w:t xml:space="preserve">The mechanism defined in clause 5.3.4.3 of </w:t>
      </w:r>
      <w:r w:rsidR="00F116BC">
        <w:t>TS</w:t>
      </w:r>
      <w:r w:rsidR="00F116BC">
        <w:t> </w:t>
      </w:r>
      <w:r w:rsidR="00F116BC">
        <w:t>23.401</w:t>
      </w:r>
      <w:r w:rsidR="00F116BC">
        <w:t> </w:t>
      </w:r>
      <w:r w:rsidR="00F116BC">
        <w:t>[</w:t>
      </w:r>
      <w:r w:rsidR="00F116BC">
        <w:t>25</w:t>
      </w:r>
      <w:r>
        <w:t xml:space="preserve">] and clause 4.2.3.3 of </w:t>
      </w:r>
      <w:r w:rsidR="00F116BC">
        <w:t>TS</w:t>
      </w:r>
      <w:r w:rsidR="00F116BC">
        <w:t> </w:t>
      </w:r>
      <w:r w:rsidR="00F116BC">
        <w:t>23.502</w:t>
      </w:r>
      <w:r w:rsidR="00F116BC">
        <w:t> </w:t>
      </w:r>
      <w:r w:rsidR="00F116BC">
        <w:t>[</w:t>
      </w:r>
      <w:r>
        <w:t>24] ensures that if the UE needs to be paged, the MME/AMF pages the UE with priority.</w:t>
      </w:r>
    </w:p>
    <w:p w14:paraId="66D5FA3A" w14:textId="18AA7B1E" w:rsidR="00985565" w:rsidRDefault="00985565">
      <w:pPr>
        <w:pStyle w:val="B1"/>
      </w:pPr>
      <w:r>
        <w:t>8)</w:t>
      </w:r>
      <w:r>
        <w:tab/>
        <w:t>The UE acknowledges the SIP request to the S-CSCF.</w:t>
      </w:r>
    </w:p>
    <w:p w14:paraId="39ED793C" w14:textId="77777777" w:rsidR="00985565" w:rsidRDefault="00985565">
      <w:pPr>
        <w:pStyle w:val="B1"/>
      </w:pPr>
      <w:r>
        <w:t>9)</w:t>
      </w:r>
      <w:r>
        <w:tab/>
        <w:t>The S-CSCF forwards the acknowledgement of the SIP request to the IP-SM-GW.</w:t>
      </w:r>
    </w:p>
    <w:p w14:paraId="6650B76E" w14:textId="77777777" w:rsidR="00985565" w:rsidRDefault="00985565">
      <w:pPr>
        <w:pStyle w:val="B1"/>
      </w:pPr>
      <w:r>
        <w:t>10)</w:t>
      </w:r>
      <w:r>
        <w:tab/>
        <w:t>The IP-SM-GW acknowledges the Forward Short Message to the SMS-GMSC.</w:t>
      </w:r>
    </w:p>
    <w:p w14:paraId="4199DF7C" w14:textId="77777777" w:rsidR="00985565" w:rsidRDefault="00985565">
      <w:pPr>
        <w:pStyle w:val="B1"/>
      </w:pPr>
      <w:r>
        <w:t>11)</w:t>
      </w:r>
      <w:r>
        <w:tab/>
        <w:t>The SMS-GMSC sends a Delivery report (SMS</w:t>
      </w:r>
      <w:r>
        <w:noBreakHyphen/>
        <w:t>DELIVER</w:t>
      </w:r>
      <w:r>
        <w:noBreakHyphen/>
        <w:t>REPORT) to the SMS</w:t>
      </w:r>
      <w:r>
        <w:noBreakHyphen/>
        <w:t>SC.</w:t>
      </w:r>
    </w:p>
    <w:p w14:paraId="471F80CC" w14:textId="77777777" w:rsidR="00985565" w:rsidRDefault="00985565">
      <w:pPr>
        <w:pStyle w:val="B1"/>
      </w:pPr>
      <w:r>
        <w:t>12)</w:t>
      </w:r>
      <w:r>
        <w:tab/>
        <w:t>The IP</w:t>
      </w:r>
      <w:r>
        <w:noBreakHyphen/>
        <w:t>SM</w:t>
      </w:r>
      <w:r>
        <w:noBreakHyphen/>
        <w:t>GW may send a Report SM Delivery Status to the HLR/HSS.</w:t>
      </w:r>
    </w:p>
    <w:p w14:paraId="1E9CE967" w14:textId="77777777" w:rsidR="00985565" w:rsidRDefault="00985565">
      <w:pPr>
        <w:pStyle w:val="B1"/>
      </w:pPr>
      <w:r>
        <w:t>13)</w:t>
      </w:r>
      <w:r>
        <w:tab/>
        <w:t>The SMS-GMSC may send a Report SM Delivery Status to the HSS. The HSS shall ignore the information provided in this report.</w:t>
      </w:r>
    </w:p>
    <w:p w14:paraId="04B2DF5A" w14:textId="77777777" w:rsidR="00985565" w:rsidRDefault="00985565" w:rsidP="001272F9">
      <w:pPr>
        <w:pStyle w:val="Heading2"/>
      </w:pPr>
      <w:bookmarkStart w:id="151" w:name="_Toc509910476"/>
      <w:bookmarkStart w:id="152" w:name="_Toc177555228"/>
      <w:r>
        <w:lastRenderedPageBreak/>
        <w:t>6.15</w:t>
      </w:r>
      <w:r>
        <w:tab/>
        <w:t>Service-level Interworking: CPM capable UE sends a Chat session invitation to an SMS user</w:t>
      </w:r>
      <w:bookmarkEnd w:id="151"/>
      <w:bookmarkEnd w:id="152"/>
    </w:p>
    <w:p w14:paraId="5D2F2562" w14:textId="77777777" w:rsidR="00985565" w:rsidRDefault="00985565" w:rsidP="001272F9">
      <w:pPr>
        <w:pStyle w:val="Heading3"/>
      </w:pPr>
      <w:bookmarkStart w:id="153" w:name="_Toc509910477"/>
      <w:bookmarkStart w:id="154" w:name="_Toc177555229"/>
      <w:r>
        <w:t>6.15.1</w:t>
      </w:r>
      <w:r>
        <w:tab/>
        <w:t>IP-SM-GW in the originating network</w:t>
      </w:r>
      <w:bookmarkEnd w:id="153"/>
      <w:bookmarkEnd w:id="154"/>
    </w:p>
    <w:bookmarkStart w:id="155" w:name="_MON_1331022505"/>
    <w:bookmarkEnd w:id="155"/>
    <w:p w14:paraId="74BA0873" w14:textId="77777777" w:rsidR="00985565" w:rsidRDefault="00985565">
      <w:pPr>
        <w:pStyle w:val="TH"/>
      </w:pPr>
      <w:r>
        <w:object w:dxaOrig="9495" w:dyaOrig="8733" w14:anchorId="6BCF8CBB">
          <v:shape id="_x0000_i1049" type="#_x0000_t75" style="width:474.55pt;height:436.4pt" o:ole="">
            <v:imagedata r:id="rId61" o:title=""/>
          </v:shape>
          <o:OLEObject Type="Embed" ProgID="Word.Picture.8" ShapeID="_x0000_i1049" DrawAspect="Content" ObjectID="_1788173300" r:id="rId62"/>
        </w:object>
      </w:r>
    </w:p>
    <w:p w14:paraId="1FE31A8A" w14:textId="77777777" w:rsidR="00985565" w:rsidRDefault="00985565">
      <w:pPr>
        <w:pStyle w:val="TF"/>
      </w:pPr>
      <w:r>
        <w:t>Figure 6.15.1: Chat session invitation to SMS user and Message data exchange (IP-SM-GW in originating network)</w:t>
      </w:r>
    </w:p>
    <w:p w14:paraId="667DF639" w14:textId="77777777" w:rsidR="00985565" w:rsidRDefault="00985565">
      <w:pPr>
        <w:pStyle w:val="B1"/>
      </w:pPr>
      <w:r>
        <w:t>1)</w:t>
      </w:r>
      <w:r>
        <w:tab/>
        <w:t>The UE registers to S-CSCF according to the IMS registration procedure.</w:t>
      </w:r>
    </w:p>
    <w:p w14:paraId="095BDD99" w14:textId="77777777"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14:paraId="2450F7D9" w14:textId="77777777" w:rsidR="00985565" w:rsidRDefault="00985565">
      <w:pPr>
        <w:pStyle w:val="B1"/>
      </w:pPr>
      <w:r>
        <w:t>3)</w:t>
      </w:r>
      <w:r>
        <w:tab/>
        <w:t xml:space="preserve">S-CSCF forwards the session invitation to the IP-SM-GW based on stored </w:t>
      </w:r>
      <w:r>
        <w:rPr>
          <w:noProof/>
        </w:rPr>
        <w:t>iFC</w:t>
      </w:r>
      <w:r>
        <w:t>.</w:t>
      </w:r>
    </w:p>
    <w:p w14:paraId="5140FB53"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44F68189" w14:textId="77777777" w:rsidR="00985565" w:rsidRDefault="00985565">
      <w:pPr>
        <w:pStyle w:val="B1"/>
      </w:pPr>
      <w:r>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w:t>
      </w:r>
      <w:r>
        <w:lastRenderedPageBreak/>
        <w:t xml:space="preserve">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14:paraId="3FD42B34"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498A39D7" w14:textId="08783376"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F116BC">
        <w:t>TS</w:t>
      </w:r>
      <w:r w:rsidR="00F116BC">
        <w:t> </w:t>
      </w:r>
      <w:r w:rsidR="00F116BC">
        <w:t>23.040</w:t>
      </w:r>
      <w:r w:rsidR="00F116BC">
        <w:t> </w:t>
      </w:r>
      <w:r w:rsidR="00F116BC">
        <w:t>[</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14:paraId="56D9BFAD" w14:textId="77777777" w:rsidR="00985565" w:rsidRDefault="00985565">
      <w:pPr>
        <w:pStyle w:val="NO"/>
      </w:pPr>
      <w:r>
        <w:t>NOTE 3:</w:t>
      </w:r>
      <w:r>
        <w:tab/>
        <w:t>The MSISDN used as the sender of the Short Message is either the MSISDN of the CPM user or one that is assigned by the IP-SM-GW, depending on operator configuration.</w:t>
      </w:r>
    </w:p>
    <w:p w14:paraId="7A9B3021" w14:textId="2EBEFC5F" w:rsidR="00985565" w:rsidRDefault="00985565">
      <w:pPr>
        <w:pStyle w:val="B1"/>
      </w:pPr>
      <w:r>
        <w:t>6)</w:t>
      </w:r>
      <w:r>
        <w:tab/>
        <w:t xml:space="preserve">The SMS-IWMSC forwards the Short Message (SMS- SUBMIT) to the SMS-SC and the SMS is delivered to the SMS user using standard SMS procedures (see </w:t>
      </w:r>
      <w:r w:rsidR="00F116BC">
        <w:t>TS</w:t>
      </w:r>
      <w:r w:rsidR="00F116BC">
        <w:t> </w:t>
      </w:r>
      <w:r w:rsidR="00F116BC">
        <w:t>23.040</w:t>
      </w:r>
      <w:r w:rsidR="00F116BC">
        <w:t> </w:t>
      </w:r>
      <w:r w:rsidR="00F116BC">
        <w:t>[</w:t>
      </w:r>
      <w:r>
        <w:t>2]).</w:t>
      </w:r>
    </w:p>
    <w:p w14:paraId="2E924B7D" w14:textId="77777777" w:rsidR="00985565" w:rsidRDefault="00985565">
      <w:pPr>
        <w:pStyle w:val="B1"/>
      </w:pPr>
      <w:r>
        <w:t>7)</w:t>
      </w:r>
      <w:r w:rsidR="00BB0718">
        <w:tab/>
      </w:r>
      <w:r>
        <w:t>A Short Message is sent by the SMS user via the SMS-GMSC to the IP-SM-GW in accordance to steps 2 to 4 and steps 10 to 13 from clause 6.14.</w:t>
      </w:r>
    </w:p>
    <w:p w14:paraId="3D66CAA9"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2B797D7A" w14:textId="77777777" w:rsidR="00985565" w:rsidRDefault="00985565">
      <w:pPr>
        <w:pStyle w:val="B1"/>
      </w:pPr>
      <w:r>
        <w:t>9)</w:t>
      </w:r>
      <w:r>
        <w:tab/>
        <w:t>Session invitation acknowledgement is forwarded by S-CSCF to the CPM UE.</w:t>
      </w:r>
    </w:p>
    <w:p w14:paraId="6ECF811E" w14:textId="77777777"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14:paraId="299946E6" w14:textId="77777777"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14:paraId="7841A7B7" w14:textId="77777777" w:rsidR="00985565" w:rsidRDefault="00985565">
      <w:pPr>
        <w:pStyle w:val="B1"/>
      </w:pPr>
      <w:r>
        <w:t>10)</w:t>
      </w:r>
      <w:r>
        <w:tab/>
        <w:t>The CPM user sends a message within the chat session containing data to the recipient SMS user.</w:t>
      </w:r>
    </w:p>
    <w:p w14:paraId="09CC003C" w14:textId="22471BD0"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F116BC">
        <w:t>TS</w:t>
      </w:r>
      <w:r w:rsidR="00F116BC">
        <w:t> </w:t>
      </w:r>
      <w:r w:rsidR="00F116BC">
        <w:t>23.040</w:t>
      </w:r>
      <w:r w:rsidR="00F116BC">
        <w:t> </w:t>
      </w:r>
      <w:r w:rsidR="00F116BC">
        <w:t>[</w:t>
      </w:r>
      <w:r>
        <w:t>2]). According to operator policy, each SMS generated for the SMS user may include text instructions on how to leave the chat session.</w:t>
      </w:r>
    </w:p>
    <w:p w14:paraId="7231AEDF" w14:textId="4E1CD993" w:rsidR="00985565" w:rsidRDefault="00985565">
      <w:pPr>
        <w:pStyle w:val="B1"/>
      </w:pPr>
      <w:r>
        <w:t>12)</w:t>
      </w:r>
      <w:r>
        <w:tab/>
        <w:t xml:space="preserve">The SMS-IWMSC forwards the Short Message (SMS- SUBMIT) to the SMS-SC and the SMS is delivered to the SMS user using standard SMS procedures (see </w:t>
      </w:r>
      <w:r w:rsidR="00F116BC">
        <w:t>TS</w:t>
      </w:r>
      <w:r w:rsidR="00F116BC">
        <w:t> </w:t>
      </w:r>
      <w:r w:rsidR="00F116BC">
        <w:t>23.040</w:t>
      </w:r>
      <w:r w:rsidR="00F116BC">
        <w:t> </w:t>
      </w:r>
      <w:r w:rsidR="00F116BC">
        <w:t>[</w:t>
      </w:r>
      <w:r>
        <w:t>2]).</w:t>
      </w:r>
    </w:p>
    <w:p w14:paraId="770EA03D" w14:textId="77777777" w:rsidR="00985565" w:rsidRDefault="00985565">
      <w:pPr>
        <w:pStyle w:val="B1"/>
      </w:pPr>
      <w:r>
        <w:t>13)</w:t>
      </w:r>
      <w:r>
        <w:tab/>
        <w:t>A Short Message is sent by the SMS user via the SMS-GMSC to the IP-SM-GW in accordance to steps 2 to 13 from clause 6.14.</w:t>
      </w:r>
    </w:p>
    <w:p w14:paraId="07262E7D" w14:textId="77777777" w:rsidR="00985565" w:rsidRDefault="00985565">
      <w:pPr>
        <w:pStyle w:val="NO"/>
      </w:pPr>
      <w:r>
        <w:t>NOTE 6:</w:t>
      </w:r>
      <w:r>
        <w:tab/>
        <w:t>Step 5 of the flow in clause 6.14 becomes this: The IP-SM-GW identifies that a session exists between the SMS user and the CPM user.</w:t>
      </w:r>
    </w:p>
    <w:p w14:paraId="5ED21B4B" w14:textId="77777777" w:rsidR="00985565" w:rsidRDefault="00985565" w:rsidP="001272F9">
      <w:pPr>
        <w:pStyle w:val="Heading3"/>
      </w:pPr>
      <w:bookmarkStart w:id="156" w:name="_Toc509910478"/>
      <w:bookmarkStart w:id="157" w:name="_Toc177555230"/>
      <w:r>
        <w:t>6.15.2</w:t>
      </w:r>
      <w:r>
        <w:tab/>
        <w:t>IP-SM-GW in the terminating network</w:t>
      </w:r>
      <w:bookmarkEnd w:id="156"/>
      <w:bookmarkEnd w:id="157"/>
    </w:p>
    <w:p w14:paraId="3D6DFAB1" w14:textId="77777777" w:rsidR="00985565" w:rsidRDefault="00985565">
      <w:r>
        <w:t>The SMS user (SMS UE B) in this flow is a CPM user (CPM user B) whose preferences are set in his home network to receive his incoming chat sessions as Short Messages.</w:t>
      </w:r>
    </w:p>
    <w:bookmarkStart w:id="158" w:name="_MON_1432640946"/>
    <w:bookmarkEnd w:id="158"/>
    <w:p w14:paraId="3F37281A" w14:textId="77777777" w:rsidR="001546BF" w:rsidRDefault="0012215E" w:rsidP="001546BF">
      <w:pPr>
        <w:pStyle w:val="TH"/>
      </w:pPr>
      <w:r>
        <w:rPr>
          <w:lang w:eastAsia="zh-TW"/>
        </w:rPr>
        <w:object w:dxaOrig="7697" w:dyaOrig="8253" w14:anchorId="1456E5A9">
          <v:shape id="_x0000_i1050" type="#_x0000_t75" style="width:385.05pt;height:411.95pt" o:ole="">
            <v:imagedata r:id="rId63" o:title=""/>
          </v:shape>
          <o:OLEObject Type="Embed" ProgID="Word.Picture.8" ShapeID="_x0000_i1050" DrawAspect="Content" ObjectID="_1788173301" r:id="rId64"/>
        </w:object>
      </w:r>
    </w:p>
    <w:p w14:paraId="420A3214" w14:textId="77777777" w:rsidR="00985565" w:rsidRDefault="00985565">
      <w:pPr>
        <w:pStyle w:val="TF"/>
      </w:pPr>
      <w:r>
        <w:t>Figure 6.15.2: Chat session invitation to SMS user and message data exchange (IP-SM-GW in terminating network)</w:t>
      </w:r>
    </w:p>
    <w:p w14:paraId="1C3011CB" w14:textId="77777777"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14:paraId="7B275B21" w14:textId="77777777" w:rsidR="00985565" w:rsidRDefault="00985565">
      <w:pPr>
        <w:pStyle w:val="B1"/>
      </w:pPr>
      <w:r>
        <w:t>2)</w:t>
      </w:r>
      <w:r>
        <w:tab/>
        <w:t xml:space="preserve">The terminating S-CSCF forwards the session invitation to the IP-SM-GW based on stored </w:t>
      </w:r>
      <w:r>
        <w:rPr>
          <w:noProof/>
        </w:rPr>
        <w:t>iFC</w:t>
      </w:r>
      <w:r>
        <w:t>.</w:t>
      </w:r>
    </w:p>
    <w:p w14:paraId="2FDFFEA5"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3F38CAF2" w14:textId="77777777"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14:paraId="00CE78F0"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0C024C8F" w14:textId="77777777"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14:paraId="4F3FB45C" w14:textId="77777777" w:rsidR="00985565" w:rsidRDefault="00985565">
      <w:pPr>
        <w:pStyle w:val="B1"/>
      </w:pPr>
      <w:r>
        <w:lastRenderedPageBreak/>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14:paraId="59F70B6B" w14:textId="77777777" w:rsidR="00985565" w:rsidRDefault="00985565">
      <w:pPr>
        <w:pStyle w:val="B1"/>
      </w:pPr>
      <w:r>
        <w:t>6)</w:t>
      </w:r>
      <w:r>
        <w:tab/>
        <w:t>The MSC</w:t>
      </w:r>
      <w:r w:rsidR="0012215E">
        <w:t>/SGSN/MME</w:t>
      </w:r>
      <w:r w:rsidR="0039545E">
        <w:t>/SMSF</w:t>
      </w:r>
      <w:r>
        <w:t xml:space="preserve"> sends the Short Message to the SMS user.</w:t>
      </w:r>
    </w:p>
    <w:p w14:paraId="757DEFDE" w14:textId="77777777"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14:paraId="7B681C58"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6414502E" w14:textId="77777777" w:rsidR="00985565" w:rsidRDefault="00985565">
      <w:pPr>
        <w:pStyle w:val="B1"/>
      </w:pPr>
      <w:r>
        <w:t>9)</w:t>
      </w:r>
      <w:r>
        <w:tab/>
        <w:t>The session invitation acknowledgement is forwarded by S-CSCF to the CPM UE.</w:t>
      </w:r>
    </w:p>
    <w:p w14:paraId="7A54EA6C" w14:textId="77777777"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14:paraId="26B218CA" w14:textId="77777777" w:rsidR="00985565" w:rsidRDefault="00985565">
      <w:pPr>
        <w:pStyle w:val="NO"/>
      </w:pPr>
      <w:r>
        <w:t>NOTE 4:</w:t>
      </w:r>
      <w:r>
        <w:tab/>
        <w:t>Steps 10 to 13 are repeated for each message sent from the CPM user towards the SMS user, and step 14 is repeated for each message sent from the SMS user towards the CPM user.</w:t>
      </w:r>
    </w:p>
    <w:p w14:paraId="196DB20F" w14:textId="77777777" w:rsidR="00985565" w:rsidRDefault="00985565">
      <w:pPr>
        <w:pStyle w:val="B1"/>
      </w:pPr>
      <w:r>
        <w:t>10)</w:t>
      </w:r>
      <w:r>
        <w:tab/>
        <w:t>The CPM user sends a message within the chat session containing data to the recipient SMS user.</w:t>
      </w:r>
    </w:p>
    <w:p w14:paraId="2054B787" w14:textId="77777777" w:rsidR="00985565" w:rsidRDefault="00985565">
      <w:pPr>
        <w:pStyle w:val="B1"/>
      </w:pPr>
      <w:r>
        <w:t>11) The IP-SM-GW transforms the received message into a Short Message and obtains the routeing information for the destination UE from the HLR/HSS.</w:t>
      </w:r>
    </w:p>
    <w:p w14:paraId="6D1173DB" w14:textId="1C6D86C2" w:rsidR="00985565" w:rsidRDefault="00985565">
      <w:pPr>
        <w:pStyle w:val="B1"/>
      </w:pPr>
      <w:r>
        <w:t>12)</w:t>
      </w:r>
      <w:r>
        <w:tab/>
        <w:t>The IP-SM-GW sends a Short Message (SMS- DELIVER) towards the MSC</w:t>
      </w:r>
      <w:r w:rsidR="0012215E">
        <w:t>/SGSN/MME</w:t>
      </w:r>
      <w:r w:rsidR="0039545E">
        <w:t>/SMSF</w:t>
      </w:r>
      <w:r>
        <w:t xml:space="preserve">, as described in </w:t>
      </w:r>
      <w:r w:rsidR="00F116BC">
        <w:t>TS</w:t>
      </w:r>
      <w:r w:rsidR="00F116BC">
        <w:t> </w:t>
      </w:r>
      <w:r w:rsidR="00F116BC">
        <w:t>23.040</w:t>
      </w:r>
      <w:r w:rsidR="00F116BC">
        <w:t> </w:t>
      </w:r>
      <w:r w:rsidR="00F116BC">
        <w:t>[</w:t>
      </w:r>
      <w:r>
        <w:t>2]. The IP-SM-GW inserts the MSISDN representing the chat session as the sender of the message, to ensure that the reply to this SMS is sent back to it.</w:t>
      </w:r>
    </w:p>
    <w:p w14:paraId="51969324" w14:textId="039663C4"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F116BC">
        <w:t>TS</w:t>
      </w:r>
      <w:r w:rsidR="00F116BC">
        <w:t> </w:t>
      </w:r>
      <w:r w:rsidR="00F116BC">
        <w:t>23.040</w:t>
      </w:r>
      <w:r w:rsidR="00F116BC">
        <w:t> </w:t>
      </w:r>
      <w:r w:rsidR="00F116BC">
        <w:t>[</w:t>
      </w:r>
      <w:r>
        <w:t>2]).</w:t>
      </w:r>
    </w:p>
    <w:p w14:paraId="1897AC37" w14:textId="77777777"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14:paraId="0DB66F2F" w14:textId="77777777" w:rsidR="00985565" w:rsidRDefault="00985565">
      <w:pPr>
        <w:pStyle w:val="NO"/>
      </w:pPr>
      <w:r>
        <w:t>NOTE 5:</w:t>
      </w:r>
      <w:r>
        <w:tab/>
        <w:t>Step 5 of the flow in clause 6.14 becomes this: "The IP-SM-GW identifies that a session exists between the SMS user and the CPM user".</w:t>
      </w:r>
    </w:p>
    <w:p w14:paraId="2AD41034" w14:textId="77777777" w:rsidR="00985565" w:rsidRDefault="00985565" w:rsidP="001272F9">
      <w:pPr>
        <w:pStyle w:val="Heading2"/>
      </w:pPr>
      <w:bookmarkStart w:id="159" w:name="_Toc509910479"/>
      <w:bookmarkStart w:id="160" w:name="_Toc177555231"/>
      <w:r>
        <w:lastRenderedPageBreak/>
        <w:t>6.16</w:t>
      </w:r>
      <w:r>
        <w:tab/>
        <w:t>Service-level Interworking: CPM capable UE tearing down a Chat session between a CPM user and an SMS user</w:t>
      </w:r>
      <w:bookmarkEnd w:id="159"/>
      <w:bookmarkEnd w:id="160"/>
    </w:p>
    <w:p w14:paraId="247E6239" w14:textId="77777777" w:rsidR="00985565" w:rsidRDefault="00985565" w:rsidP="001272F9">
      <w:pPr>
        <w:pStyle w:val="Heading3"/>
      </w:pPr>
      <w:bookmarkStart w:id="161" w:name="_Toc509910480"/>
      <w:bookmarkStart w:id="162" w:name="_Toc177555232"/>
      <w:r>
        <w:t>6.16.1</w:t>
      </w:r>
      <w:r>
        <w:tab/>
        <w:t>IP-SM-GW in the originating network</w:t>
      </w:r>
      <w:bookmarkEnd w:id="161"/>
      <w:bookmarkEnd w:id="162"/>
    </w:p>
    <w:bookmarkStart w:id="163" w:name="_MON_1331023041"/>
    <w:bookmarkEnd w:id="163"/>
    <w:p w14:paraId="1F8AFB8D" w14:textId="77777777" w:rsidR="00985565" w:rsidRDefault="00985565">
      <w:pPr>
        <w:pStyle w:val="TH"/>
      </w:pPr>
      <w:r>
        <w:object w:dxaOrig="8385" w:dyaOrig="4398" w14:anchorId="64B54475">
          <v:shape id="_x0000_i1051" type="#_x0000_t75" style="width:419.5pt;height:219.75pt" o:ole="">
            <v:imagedata r:id="rId65" o:title=""/>
          </v:shape>
          <o:OLEObject Type="Embed" ProgID="Word.Picture.8" ShapeID="_x0000_i1051" DrawAspect="Content" ObjectID="_1788173302" r:id="rId66"/>
        </w:object>
      </w:r>
    </w:p>
    <w:p w14:paraId="31E117B5" w14:textId="77777777" w:rsidR="00985565" w:rsidRDefault="00985565">
      <w:pPr>
        <w:pStyle w:val="TF"/>
      </w:pPr>
      <w:r>
        <w:t>Figure 6.16.1: Chat session teardown request to SMS (IP-SM-GW in originating network)</w:t>
      </w:r>
    </w:p>
    <w:p w14:paraId="2357392C" w14:textId="77777777" w:rsidR="00985565" w:rsidRDefault="00985565">
      <w:pPr>
        <w:pStyle w:val="B1"/>
      </w:pPr>
      <w:r>
        <w:t>1)</w:t>
      </w:r>
      <w:r>
        <w:tab/>
        <w:t>The CPM UE sends a SIP BYE for an ongoing session to the S-CSCF.</w:t>
      </w:r>
    </w:p>
    <w:p w14:paraId="64390C39" w14:textId="77777777"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14:paraId="7B96CC3B" w14:textId="0D0DF7EA" w:rsidR="00985565" w:rsidRDefault="00985565">
      <w:pPr>
        <w:pStyle w:val="B1"/>
      </w:pPr>
      <w:r>
        <w:t>3)</w:t>
      </w:r>
      <w:r>
        <w:tab/>
        <w:t xml:space="preserve">The IP-SM-GW forwards the Short Message towards the SMS-SC (SC Address) via the SMS-IWMSC (as described in </w:t>
      </w:r>
      <w:r w:rsidR="00F116BC">
        <w:t>TS</w:t>
      </w:r>
      <w:r w:rsidR="00F116BC">
        <w:t> </w:t>
      </w:r>
      <w:r w:rsidR="00F116BC">
        <w:t>23.040</w:t>
      </w:r>
      <w:r w:rsidR="00F116BC">
        <w:t> </w:t>
      </w:r>
      <w:r w:rsidR="00F116BC">
        <w:t>[</w:t>
      </w:r>
      <w:r>
        <w:t>2]). The text in the Short Message is defined by the operator and should convey information to the SMS user that the chat session is ending.</w:t>
      </w:r>
    </w:p>
    <w:p w14:paraId="6325F85B" w14:textId="77777777"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14:paraId="42B59DE4" w14:textId="79C058B3" w:rsidR="00985565" w:rsidRDefault="00985565">
      <w:pPr>
        <w:pStyle w:val="B1"/>
      </w:pPr>
      <w:r>
        <w:t>4)</w:t>
      </w:r>
      <w:r>
        <w:tab/>
        <w:t xml:space="preserve">The SMS-IWMSC forwards the Short Message (SMS- SUBMIT) to the SMS-SC (see </w:t>
      </w:r>
      <w:r w:rsidR="00F116BC">
        <w:t>TS</w:t>
      </w:r>
      <w:r w:rsidR="00F116BC">
        <w:t> </w:t>
      </w:r>
      <w:r w:rsidR="00F116BC">
        <w:t>23.040</w:t>
      </w:r>
      <w:r w:rsidR="00F116BC">
        <w:t> </w:t>
      </w:r>
      <w:r w:rsidR="00F116BC">
        <w:t>[</w:t>
      </w:r>
      <w:r>
        <w:t>2]).</w:t>
      </w:r>
    </w:p>
    <w:p w14:paraId="4C76FDB5" w14:textId="77777777" w:rsidR="00985565" w:rsidRDefault="00985565">
      <w:pPr>
        <w:pStyle w:val="NO"/>
      </w:pPr>
      <w:r>
        <w:t>NOTE 2:</w:t>
      </w:r>
      <w:r>
        <w:tab/>
        <w:t>Steps 3 to 4 are only executed if the operator policy requires that the SMS user be told the session is being torn down. Otherwise, the process continues with step 5.</w:t>
      </w:r>
    </w:p>
    <w:p w14:paraId="0BEFE658" w14:textId="77777777" w:rsidR="00985565" w:rsidRDefault="00985565">
      <w:pPr>
        <w:pStyle w:val="B1"/>
      </w:pPr>
      <w:r>
        <w:t>5)</w:t>
      </w:r>
      <w:r>
        <w:tab/>
        <w:t>The IP-SM-GW acknowledges the session teardown request and tears down the associated resources.</w:t>
      </w:r>
    </w:p>
    <w:p w14:paraId="0D646C6D" w14:textId="77777777" w:rsidR="00985565" w:rsidRDefault="00985565">
      <w:pPr>
        <w:pStyle w:val="B1"/>
      </w:pPr>
      <w:r>
        <w:t>6)</w:t>
      </w:r>
      <w:r>
        <w:tab/>
        <w:t>The session teardown acknowledgement is forwarded by the S-CSCF to the CPM UE.</w:t>
      </w:r>
    </w:p>
    <w:p w14:paraId="60A05CC0" w14:textId="77777777" w:rsidR="00985565" w:rsidRDefault="00985565" w:rsidP="001272F9">
      <w:pPr>
        <w:pStyle w:val="Heading3"/>
      </w:pPr>
      <w:bookmarkStart w:id="164" w:name="_Toc509910481"/>
      <w:bookmarkStart w:id="165" w:name="_Toc177555233"/>
      <w:r>
        <w:t>6.16.2</w:t>
      </w:r>
      <w:r>
        <w:tab/>
        <w:t>IP-SM-GW in the terminating network</w:t>
      </w:r>
      <w:bookmarkEnd w:id="164"/>
      <w:bookmarkEnd w:id="165"/>
    </w:p>
    <w:p w14:paraId="031312B6" w14:textId="77777777" w:rsidR="00985565" w:rsidRDefault="00985565">
      <w:r>
        <w:t>The SMS user (SMS user B) in this flow is a CPM user (CPM user B) who has set his preferences in his home network to receive his incoming chat sessions as Short Messages.</w:t>
      </w:r>
    </w:p>
    <w:bookmarkStart w:id="166" w:name="_MON_1432641152"/>
    <w:bookmarkEnd w:id="166"/>
    <w:p w14:paraId="0DC1853F" w14:textId="77777777" w:rsidR="0012215E" w:rsidRDefault="0012215E" w:rsidP="0012215E">
      <w:pPr>
        <w:pStyle w:val="TH"/>
      </w:pPr>
      <w:r>
        <w:rPr>
          <w:lang w:eastAsia="zh-TW"/>
        </w:rPr>
        <w:object w:dxaOrig="8264" w:dyaOrig="4567" w14:anchorId="191021F6">
          <v:shape id="_x0000_i1052" type="#_x0000_t75" style="width:413.2pt;height:227.9pt" o:ole="">
            <v:imagedata r:id="rId67" o:title=""/>
          </v:shape>
          <o:OLEObject Type="Embed" ProgID="Word.Picture.8" ShapeID="_x0000_i1052" DrawAspect="Content" ObjectID="_1788173303" r:id="rId68"/>
        </w:object>
      </w:r>
    </w:p>
    <w:p w14:paraId="54216D0C" w14:textId="77777777" w:rsidR="00985565" w:rsidRDefault="00985565">
      <w:pPr>
        <w:pStyle w:val="TF"/>
      </w:pPr>
      <w:r>
        <w:t>Figure 6.16.2: Chat session teardown request to SMS (IP-SM-GW in terminating network)</w:t>
      </w:r>
    </w:p>
    <w:p w14:paraId="216147D1" w14:textId="77777777" w:rsidR="00985565" w:rsidRDefault="00985565">
      <w:pPr>
        <w:pStyle w:val="B1"/>
      </w:pPr>
      <w:r>
        <w:t>1)</w:t>
      </w:r>
      <w:r>
        <w:tab/>
        <w:t>The CPM user's originating network sends a session teardown request for an ongoing chat session to the terminating S-CSCF.</w:t>
      </w:r>
    </w:p>
    <w:p w14:paraId="2C0CEA54" w14:textId="77777777"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14:paraId="06866459" w14:textId="77777777" w:rsidR="00985565" w:rsidRDefault="00985565">
      <w:pPr>
        <w:pStyle w:val="B1"/>
      </w:pPr>
      <w:r>
        <w:t>3)</w:t>
      </w:r>
      <w:r>
        <w:tab/>
        <w:t>The IP-SM-GW obtains the routeing information for the destination UE from the HLR/HSS.</w:t>
      </w:r>
    </w:p>
    <w:p w14:paraId="6CC456E9" w14:textId="77777777"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14:paraId="43472BC5" w14:textId="77777777" w:rsidR="00985565" w:rsidRDefault="00985565">
      <w:pPr>
        <w:pStyle w:val="NO"/>
      </w:pPr>
      <w:r>
        <w:t>NOTE:</w:t>
      </w:r>
      <w:r>
        <w:tab/>
        <w:t>Steps 3 to 5 are only executed if the operator policy requires that the SMS user be told the session is being torn down. Otherwise, the process continues with step 6.</w:t>
      </w:r>
    </w:p>
    <w:p w14:paraId="1C66F99D" w14:textId="77777777" w:rsidR="00985565" w:rsidRDefault="00985565">
      <w:pPr>
        <w:pStyle w:val="B1"/>
      </w:pPr>
      <w:r>
        <w:t>5)</w:t>
      </w:r>
      <w:r>
        <w:tab/>
        <w:t>The MSC</w:t>
      </w:r>
      <w:r w:rsidR="0012215E">
        <w:t>/SGSN/MME</w:t>
      </w:r>
      <w:r w:rsidR="0039545E">
        <w:t>/SMSF</w:t>
      </w:r>
      <w:r>
        <w:t xml:space="preserve"> sends the Short Message to the SMS user.</w:t>
      </w:r>
    </w:p>
    <w:p w14:paraId="3582B5BB" w14:textId="77777777" w:rsidR="00985565" w:rsidRDefault="00985565">
      <w:pPr>
        <w:pStyle w:val="B1"/>
      </w:pPr>
      <w:r>
        <w:t>6)</w:t>
      </w:r>
      <w:r>
        <w:tab/>
        <w:t>The IP-SM-GW acknowledges the session teardown request and tears down the associated resources.</w:t>
      </w:r>
    </w:p>
    <w:p w14:paraId="72829B86" w14:textId="77777777" w:rsidR="00985565" w:rsidRDefault="00985565">
      <w:pPr>
        <w:pStyle w:val="B1"/>
      </w:pPr>
      <w:r>
        <w:t>7)</w:t>
      </w:r>
      <w:r>
        <w:tab/>
        <w:t>The session teardown acknowledgement is forwarded by S-CSCF towards the CPM user's originating network.</w:t>
      </w:r>
    </w:p>
    <w:p w14:paraId="179566A8" w14:textId="77777777" w:rsidR="00985565" w:rsidRDefault="00985565" w:rsidP="001272F9">
      <w:pPr>
        <w:pStyle w:val="Heading2"/>
      </w:pPr>
      <w:bookmarkStart w:id="167" w:name="_Toc509910482"/>
      <w:bookmarkStart w:id="168" w:name="_Toc177555234"/>
      <w:r>
        <w:lastRenderedPageBreak/>
        <w:t>6.17</w:t>
      </w:r>
      <w:r>
        <w:tab/>
        <w:t>Service-level Interworking: SMS user requesting the IP-SM-GW to tear down the Chat session between a CPM user and an SMS user</w:t>
      </w:r>
      <w:bookmarkEnd w:id="167"/>
      <w:bookmarkEnd w:id="168"/>
    </w:p>
    <w:p w14:paraId="599001FD" w14:textId="77777777" w:rsidR="00985565" w:rsidRDefault="00985565" w:rsidP="001272F9">
      <w:pPr>
        <w:pStyle w:val="Heading3"/>
      </w:pPr>
      <w:bookmarkStart w:id="169" w:name="_Toc509910483"/>
      <w:bookmarkStart w:id="170" w:name="_Toc177555235"/>
      <w:r>
        <w:t>6.17.1</w:t>
      </w:r>
      <w:r>
        <w:tab/>
        <w:t>IP-SM-GW in the originating network</w:t>
      </w:r>
      <w:bookmarkEnd w:id="169"/>
      <w:bookmarkEnd w:id="170"/>
    </w:p>
    <w:bookmarkStart w:id="171" w:name="_MON_1331023218"/>
    <w:bookmarkEnd w:id="171"/>
    <w:p w14:paraId="04A92147" w14:textId="77777777" w:rsidR="00985565" w:rsidRDefault="00985565">
      <w:pPr>
        <w:pStyle w:val="TH"/>
      </w:pPr>
      <w:r>
        <w:object w:dxaOrig="8955" w:dyaOrig="4183" w14:anchorId="1AF38B99">
          <v:shape id="_x0000_i1053" type="#_x0000_t75" style="width:447.65pt;height:209.1pt" o:ole="">
            <v:imagedata r:id="rId69" o:title=""/>
          </v:shape>
          <o:OLEObject Type="Embed" ProgID="Word.Picture.8" ShapeID="_x0000_i1053" DrawAspect="Content" ObjectID="_1788173304" r:id="rId70"/>
        </w:object>
      </w:r>
    </w:p>
    <w:p w14:paraId="676E5684" w14:textId="77777777" w:rsidR="00985565" w:rsidRDefault="00985565">
      <w:pPr>
        <w:pStyle w:val="TF"/>
      </w:pPr>
      <w:r>
        <w:t>Figure 6.17.1: Chat session teardown request to CPM UE (IP-SM-GW in originating network)</w:t>
      </w:r>
    </w:p>
    <w:p w14:paraId="0EF9E8DD" w14:textId="77777777"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14:paraId="246710C6" w14:textId="77777777"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14:paraId="20FB2F08" w14:textId="77777777" w:rsidR="00985565" w:rsidRDefault="00985565">
      <w:pPr>
        <w:pStyle w:val="B1"/>
      </w:pPr>
      <w:r>
        <w:t>3)</w:t>
      </w:r>
      <w:r>
        <w:tab/>
        <w:t>The session teardown request is forwarded by S-CSCF to the CPM UE.</w:t>
      </w:r>
    </w:p>
    <w:p w14:paraId="5F481B19" w14:textId="77777777" w:rsidR="00985565" w:rsidRDefault="00985565">
      <w:pPr>
        <w:pStyle w:val="B1"/>
      </w:pPr>
      <w:r>
        <w:t>4)</w:t>
      </w:r>
      <w:r>
        <w:tab/>
        <w:t>The CPM UE acknowledges the session teardown request.</w:t>
      </w:r>
    </w:p>
    <w:p w14:paraId="6C447C13" w14:textId="77777777" w:rsidR="00985565" w:rsidRDefault="00985565">
      <w:pPr>
        <w:pStyle w:val="B1"/>
      </w:pPr>
      <w:r>
        <w:t>5)</w:t>
      </w:r>
      <w:r>
        <w:tab/>
        <w:t>The acknowledgement is forwarded by the S-CSCF to the IP-SM-GW.</w:t>
      </w:r>
    </w:p>
    <w:p w14:paraId="1A58D79F" w14:textId="77777777" w:rsidR="00985565" w:rsidRDefault="00985565" w:rsidP="001272F9">
      <w:pPr>
        <w:pStyle w:val="Heading3"/>
      </w:pPr>
      <w:bookmarkStart w:id="172" w:name="_Toc509910484"/>
      <w:bookmarkStart w:id="173" w:name="_Toc177555236"/>
      <w:r>
        <w:t>6.17.2</w:t>
      </w:r>
      <w:r>
        <w:tab/>
        <w:t>IP-SM-GW in the terminating network</w:t>
      </w:r>
      <w:bookmarkEnd w:id="172"/>
      <w:bookmarkEnd w:id="173"/>
    </w:p>
    <w:p w14:paraId="5D54A5D5" w14:textId="77777777" w:rsidR="00985565" w:rsidRDefault="00985565">
      <w:r>
        <w:t>The SMS user in this flow is a CPM user who has set his preferences in his home network to receive his incoming chat sessions as Short Messages.</w:t>
      </w:r>
    </w:p>
    <w:bookmarkStart w:id="174" w:name="_MON_1432641959"/>
    <w:bookmarkEnd w:id="174"/>
    <w:p w14:paraId="136AC9A1" w14:textId="77777777" w:rsidR="0012215E" w:rsidRDefault="0012215E" w:rsidP="0012215E">
      <w:pPr>
        <w:pStyle w:val="TH"/>
      </w:pPr>
      <w:r>
        <w:rPr>
          <w:lang w:eastAsia="zh-TW"/>
        </w:rPr>
        <w:object w:dxaOrig="9398" w:dyaOrig="4284" w14:anchorId="0C3F2D06">
          <v:shape id="_x0000_i1054" type="#_x0000_t75" style="width:470.2pt;height:214.1pt" o:ole="">
            <v:imagedata r:id="rId71" o:title=""/>
          </v:shape>
          <o:OLEObject Type="Embed" ProgID="Word.Picture.8" ShapeID="_x0000_i1054" DrawAspect="Content" ObjectID="_1788173305" r:id="rId72"/>
        </w:object>
      </w:r>
    </w:p>
    <w:p w14:paraId="02C5D286" w14:textId="77777777" w:rsidR="00985565" w:rsidRDefault="00985565">
      <w:pPr>
        <w:pStyle w:val="TF"/>
      </w:pPr>
      <w:r>
        <w:t>Figure 6.17.2: Chat session teardown request to CPM UE (IP-SM-GW in terminating network)</w:t>
      </w:r>
    </w:p>
    <w:p w14:paraId="7A2A1885" w14:textId="77777777"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14:paraId="3BFBAF37" w14:textId="77777777"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14:paraId="417D95FD" w14:textId="77777777" w:rsidR="00985565" w:rsidRDefault="00985565">
      <w:pPr>
        <w:pStyle w:val="B1"/>
      </w:pPr>
      <w:r>
        <w:t>3)</w:t>
      </w:r>
      <w:r>
        <w:tab/>
        <w:t>The session teardown request is forwarded by the S-CSCF towards the CPM user's originating network.</w:t>
      </w:r>
    </w:p>
    <w:p w14:paraId="09EFEFEB" w14:textId="77777777" w:rsidR="00985565" w:rsidRDefault="00985565">
      <w:pPr>
        <w:pStyle w:val="B1"/>
      </w:pPr>
      <w:r>
        <w:t>4)</w:t>
      </w:r>
      <w:r>
        <w:tab/>
        <w:t>The CPM user's originating network acknowledges the session teardown request and tears down the associated resources.</w:t>
      </w:r>
    </w:p>
    <w:p w14:paraId="54D3B827" w14:textId="77777777" w:rsidR="00985565" w:rsidRDefault="00985565">
      <w:pPr>
        <w:pStyle w:val="B1"/>
      </w:pPr>
      <w:r>
        <w:t>5)</w:t>
      </w:r>
      <w:r>
        <w:tab/>
        <w:t>The acknowledgement is forwarded by the S-CSCF to the IP-SM-GW.</w:t>
      </w:r>
    </w:p>
    <w:p w14:paraId="594C8955" w14:textId="77777777" w:rsidR="00985565" w:rsidRDefault="00985565" w:rsidP="001272F9">
      <w:pPr>
        <w:pStyle w:val="Heading2"/>
      </w:pPr>
      <w:bookmarkStart w:id="175" w:name="_Toc509910485"/>
      <w:bookmarkStart w:id="176" w:name="_Toc177555237"/>
      <w:r>
        <w:lastRenderedPageBreak/>
        <w:t>6.18</w:t>
      </w:r>
      <w:r>
        <w:tab/>
        <w:t>Service-level interworking: Status Report procedure for chat session message to Short Message interworking</w:t>
      </w:r>
      <w:bookmarkEnd w:id="175"/>
      <w:bookmarkEnd w:id="176"/>
    </w:p>
    <w:bookmarkStart w:id="177" w:name="_MON_1321450699"/>
    <w:bookmarkEnd w:id="177"/>
    <w:bookmarkStart w:id="178" w:name="_MON_1321451310"/>
    <w:bookmarkEnd w:id="178"/>
    <w:p w14:paraId="683D618F" w14:textId="77777777" w:rsidR="00985565" w:rsidRDefault="00985565">
      <w:pPr>
        <w:pStyle w:val="TH"/>
      </w:pPr>
      <w:r>
        <w:object w:dxaOrig="7872" w:dyaOrig="5723" w14:anchorId="6EAEFABF">
          <v:shape id="_x0000_i1055" type="#_x0000_t75" style="width:392.55pt;height:286.1pt" o:ole="">
            <v:imagedata r:id="rId73" o:title=""/>
          </v:shape>
          <o:OLEObject Type="Embed" ProgID="Word.Picture.8" ShapeID="_x0000_i1055" DrawAspect="Content" ObjectID="_1788173306" r:id="rId74"/>
        </w:object>
      </w:r>
    </w:p>
    <w:p w14:paraId="15D4A96E" w14:textId="77777777" w:rsidR="00985565" w:rsidRDefault="00985565">
      <w:pPr>
        <w:pStyle w:val="TF"/>
      </w:pPr>
      <w:r>
        <w:t>Figure 6.18: Status report procedure for chat session message to Short Message interworking</w:t>
      </w:r>
    </w:p>
    <w:p w14:paraId="1A74ABD1" w14:textId="77777777"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14:paraId="08F03603" w14:textId="77777777" w:rsidR="00985565" w:rsidRDefault="00985565">
      <w:pPr>
        <w:pStyle w:val="NO"/>
      </w:pPr>
      <w:r>
        <w:t>NOTE 1:</w:t>
      </w:r>
      <w:r>
        <w:tab/>
        <w:t>A Request for success or failure delivery report can be requested in a chat session message sent by the UE as described in IETF RFC 4975 [19].</w:t>
      </w:r>
    </w:p>
    <w:p w14:paraId="0254D6B4" w14:textId="77777777" w:rsidR="00985565" w:rsidRDefault="00985565">
      <w:pPr>
        <w:pStyle w:val="B1"/>
      </w:pPr>
      <w:r>
        <w:t>2)</w:t>
      </w:r>
      <w:r>
        <w:tab/>
        <w:t>The SMS-SC sends a Status report to the SMS-GMSC.</w:t>
      </w:r>
    </w:p>
    <w:p w14:paraId="0BBD610E" w14:textId="77777777" w:rsidR="00985565" w:rsidRDefault="00985565">
      <w:pPr>
        <w:pStyle w:val="NO"/>
      </w:pPr>
      <w:r>
        <w:t>NOTE 2:</w:t>
      </w:r>
      <w:r>
        <w:tab/>
        <w:t xml:space="preserve">The Status report, from the </w:t>
      </w:r>
      <w:r>
        <w:rPr>
          <w:noProof/>
        </w:rPr>
        <w:t>SMS-GMSC's</w:t>
      </w:r>
      <w:r>
        <w:t xml:space="preserve"> point of view, will be treated as any SM termination.</w:t>
      </w:r>
    </w:p>
    <w:p w14:paraId="7B410943" w14:textId="77777777" w:rsidR="00985565" w:rsidRDefault="00985565">
      <w:pPr>
        <w:pStyle w:val="NO"/>
      </w:pPr>
      <w:r>
        <w:t>NOTE 3:</w:t>
      </w:r>
      <w:r>
        <w:tab/>
        <w:t>The Status report is an optional message.</w:t>
      </w:r>
    </w:p>
    <w:p w14:paraId="090D4280"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5CBCD3BB" w14:textId="77777777"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14:paraId="5313A5B8" w14:textId="1223CCD6" w:rsidR="00985565" w:rsidRDefault="00985565">
      <w:pPr>
        <w:pStyle w:val="B1"/>
      </w:pPr>
      <w:r>
        <w:t>3c)</w:t>
      </w:r>
      <w:r>
        <w:tab/>
        <w:t xml:space="preserve">The IP-SM-GW creates a MT Correlation ID as per </w:t>
      </w:r>
      <w:r w:rsidR="00F116BC">
        <w:t>TS</w:t>
      </w:r>
      <w:r w:rsidR="00F116BC">
        <w:t> </w:t>
      </w:r>
      <w:r w:rsidR="00F116BC">
        <w:t>23.040</w:t>
      </w:r>
      <w:r w:rsidR="00F116BC">
        <w:t> </w:t>
      </w:r>
      <w:r w:rsidR="00F116BC">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F116BC">
        <w:t>TS</w:t>
      </w:r>
      <w:r w:rsidR="00F116BC">
        <w:t> </w:t>
      </w:r>
      <w:r w:rsidR="00F116BC">
        <w:t>23.040</w:t>
      </w:r>
      <w:r w:rsidR="00F116BC">
        <w:t> </w:t>
      </w:r>
      <w:r w:rsidR="00F116BC">
        <w:t>[</w:t>
      </w:r>
      <w:r>
        <w:t>2].</w:t>
      </w:r>
    </w:p>
    <w:p w14:paraId="33C95631" w14:textId="77777777" w:rsidR="00985565" w:rsidRDefault="00985565">
      <w:pPr>
        <w:pStyle w:val="B1"/>
      </w:pPr>
      <w:r>
        <w:t>4)</w:t>
      </w:r>
      <w:r>
        <w:tab/>
        <w:t>The SMS-GMSC sends the status report in the Forward Short Message to the IP-SM-GW.</w:t>
      </w:r>
    </w:p>
    <w:p w14:paraId="4DFC612E" w14:textId="77777777" w:rsidR="00985565" w:rsidRDefault="00985565">
      <w:pPr>
        <w:pStyle w:val="B1"/>
      </w:pPr>
      <w:r>
        <w:t>5)</w:t>
      </w:r>
      <w:r>
        <w:tab/>
        <w:t>The IP-SM-GW translates and maps the Status report in the Forward Short Message into a report request as described in MSRP IETF RFC 4975 [19].</w:t>
      </w:r>
    </w:p>
    <w:p w14:paraId="6628F135" w14:textId="77777777" w:rsidR="00985565" w:rsidRDefault="00985565">
      <w:pPr>
        <w:pStyle w:val="B1"/>
      </w:pPr>
      <w:r>
        <w:t>6)</w:t>
      </w:r>
      <w:r>
        <w:tab/>
        <w:t>The IP-SM-GW sends a Delivery report (SMS-DELIVER-REPORT) to the SMS-GMSC.</w:t>
      </w:r>
    </w:p>
    <w:p w14:paraId="4BBA73BE" w14:textId="77777777" w:rsidR="00985565" w:rsidRDefault="00985565">
      <w:pPr>
        <w:pStyle w:val="B1"/>
      </w:pPr>
      <w:r>
        <w:lastRenderedPageBreak/>
        <w:t>7)</w:t>
      </w:r>
      <w:r>
        <w:tab/>
        <w:t>The SMS-GMSC sends an acknowledgement back to the SMS-SC.</w:t>
      </w:r>
    </w:p>
    <w:p w14:paraId="4AF712AB" w14:textId="77777777" w:rsidR="00985565" w:rsidRDefault="00985565">
      <w:pPr>
        <w:pStyle w:val="B1"/>
      </w:pPr>
      <w:r>
        <w:t>8-9)</w:t>
      </w:r>
      <w:r>
        <w:tab/>
        <w:t>The IP-SM-GW sends a success of failure report based on the value in the status report.</w:t>
      </w:r>
    </w:p>
    <w:p w14:paraId="03941160" w14:textId="77777777" w:rsidR="00985565" w:rsidRDefault="00985565">
      <w:pPr>
        <w:pStyle w:val="NO"/>
      </w:pPr>
      <w:r>
        <w:t>NOTE 4:</w:t>
      </w:r>
      <w:r>
        <w:tab/>
        <w:t>Step 6 and 8 can happen independently of each other.</w:t>
      </w:r>
    </w:p>
    <w:p w14:paraId="626B4EE3" w14:textId="77777777" w:rsidR="00985565" w:rsidRDefault="00985565" w:rsidP="001272F9">
      <w:pPr>
        <w:pStyle w:val="Heading8"/>
      </w:pPr>
      <w:r>
        <w:br w:type="page"/>
      </w:r>
      <w:bookmarkStart w:id="179" w:name="_Toc509910486"/>
      <w:bookmarkStart w:id="180" w:name="_Toc177555238"/>
      <w:r>
        <w:lastRenderedPageBreak/>
        <w:t>Annex A (informative):</w:t>
      </w:r>
      <w:r>
        <w:br/>
        <w:t>Service-level interworking: IM or CPM user sends an Instant Message to a group list including SMS users</w:t>
      </w:r>
      <w:bookmarkEnd w:id="179"/>
      <w:bookmarkEnd w:id="180"/>
    </w:p>
    <w:p w14:paraId="49BE5173" w14:textId="77777777" w:rsidR="00985565" w:rsidRDefault="00985565">
      <w:pPr>
        <w:pStyle w:val="TH"/>
      </w:pPr>
      <w:r>
        <w:object w:dxaOrig="9008" w:dyaOrig="9353" w14:anchorId="49D65ABC">
          <v:shape id="_x0000_i1056" type="#_x0000_t75" style="width:450.8pt;height:468.3pt" o:ole="">
            <v:imagedata r:id="rId75" o:title=""/>
            <o:lock v:ext="edit" aspectratio="f"/>
          </v:shape>
          <o:OLEObject Type="Embed" ProgID="Visio.Drawing.11" ShapeID="_x0000_i1056" DrawAspect="Content" ObjectID="_1788173307" r:id="rId76"/>
        </w:object>
      </w:r>
    </w:p>
    <w:p w14:paraId="254793B4" w14:textId="77777777" w:rsidR="00985565" w:rsidRDefault="00985565">
      <w:pPr>
        <w:pStyle w:val="TF"/>
      </w:pPr>
      <w:r>
        <w:t>Figure A.1: IM user sends an Instant Message to a group list via service-level interworking</w:t>
      </w:r>
    </w:p>
    <w:p w14:paraId="45FA1B95" w14:textId="77777777" w:rsidR="00985565" w:rsidRDefault="00985565">
      <w:pPr>
        <w:pStyle w:val="B1"/>
      </w:pPr>
      <w:r>
        <w:t>1)</w:t>
      </w:r>
      <w:r>
        <w:tab/>
        <w:t>The UE registers to S-CSCF according the IMS registration procedure.</w:t>
      </w:r>
    </w:p>
    <w:p w14:paraId="27011000" w14:textId="77777777"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14:paraId="6ECFA6EA" w14:textId="77777777" w:rsidR="00985565" w:rsidRDefault="00985565">
      <w:pPr>
        <w:pStyle w:val="B1"/>
      </w:pPr>
      <w:r>
        <w:t>3)</w:t>
      </w:r>
      <w:r>
        <w:tab/>
        <w:t>Based on the stored iFC, S-CSCF forwards the Instant Message to an AS in charge of the group delivery, e.g., the controlling function server defined in OMA-TS-SIMPLE_IM-V1_0 [12] or the controlling function server defined in OMA-TS-CPM_Conv_Fnct-V1_0 [17].</w:t>
      </w:r>
    </w:p>
    <w:p w14:paraId="2F4353D3" w14:textId="77777777" w:rsidR="00985565" w:rsidRDefault="00985565">
      <w:pPr>
        <w:pStyle w:val="B1"/>
      </w:pPr>
      <w:r>
        <w:lastRenderedPageBreak/>
        <w:t>4)</w:t>
      </w:r>
      <w:r>
        <w:tab/>
        <w:t>The group delivery AS replicates per Instant Message for per recipient according to the group information it obtains acting as a B2BUA. See detail in OMA-TS-SIMPLE_IM-V1_0 [12] or in OMA-TS-CPM_Conv_Fnct-V1_0 [17].</w:t>
      </w:r>
    </w:p>
    <w:p w14:paraId="44F38006" w14:textId="0B813250"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F116BC">
        <w:t>TS</w:t>
      </w:r>
      <w:r w:rsidR="00F116BC">
        <w:t> </w:t>
      </w:r>
      <w:r w:rsidR="00F116BC">
        <w:t>24.247</w:t>
      </w:r>
      <w:r w:rsidR="00F116BC">
        <w:t> </w:t>
      </w:r>
      <w:r w:rsidR="00F116BC">
        <w:t>[</w:t>
      </w:r>
      <w:r>
        <w:t>14]).</w:t>
      </w:r>
    </w:p>
    <w:p w14:paraId="4C832CC3" w14:textId="77777777" w:rsidR="00985565" w:rsidRDefault="00985565">
      <w:pPr>
        <w:pStyle w:val="B1"/>
      </w:pPr>
      <w:r>
        <w:t>6)</w:t>
      </w:r>
      <w:r>
        <w:tab/>
        <w:t>The S-CSCF forwards the Instant Messages to the IP-SM-GW based on the stored iFC.</w:t>
      </w:r>
    </w:p>
    <w:p w14:paraId="5F5912B9" w14:textId="031A0189"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F116BC">
        <w:t>TS</w:t>
      </w:r>
      <w:r w:rsidR="00F116BC">
        <w:t> </w:t>
      </w:r>
      <w:r w:rsidR="00F116BC">
        <w:t>23.040</w:t>
      </w:r>
      <w:r w:rsidR="00F116BC">
        <w:t> </w:t>
      </w:r>
      <w:r w:rsidR="00F116BC">
        <w:t>[</w:t>
      </w:r>
      <w:r>
        <w:t>2]).</w:t>
      </w:r>
    </w:p>
    <w:p w14:paraId="773033E5" w14:textId="77777777" w:rsidR="00985565" w:rsidRDefault="00985565">
      <w:pPr>
        <w:pStyle w:val="B1"/>
      </w:pPr>
      <w:r>
        <w:t>8)</w:t>
      </w:r>
      <w:r>
        <w:tab/>
        <w:t>If service authorization is successful, the IP-SM-GW acknowledges the Instant Messages.</w:t>
      </w:r>
    </w:p>
    <w:p w14:paraId="0F43DF97" w14:textId="77777777" w:rsidR="00985565" w:rsidRDefault="00985565">
      <w:pPr>
        <w:pStyle w:val="B1"/>
      </w:pPr>
      <w:r>
        <w:t>9-11)</w:t>
      </w:r>
      <w:r>
        <w:tab/>
        <w:t>Instant Message acknowledgement is forwarded by S-CSCF to UE.</w:t>
      </w:r>
    </w:p>
    <w:p w14:paraId="39E56006" w14:textId="7EA3E504" w:rsidR="00985565" w:rsidRDefault="00985565">
      <w:pPr>
        <w:pStyle w:val="B1"/>
      </w:pPr>
      <w:r>
        <w:t>12)</w:t>
      </w:r>
      <w:r>
        <w:tab/>
        <w:t xml:space="preserve">The SMS-IWMSC forwards the Short Messages (SMS- SUBMIT) to the SMS-SC (see </w:t>
      </w:r>
      <w:r w:rsidR="00F116BC">
        <w:t>TS</w:t>
      </w:r>
      <w:r w:rsidR="00F116BC">
        <w:t> </w:t>
      </w:r>
      <w:r w:rsidR="00F116BC">
        <w:t>23.040</w:t>
      </w:r>
      <w:r w:rsidR="00F116BC">
        <w:t> </w:t>
      </w:r>
      <w:r w:rsidR="00F116BC">
        <w:t>[</w:t>
      </w:r>
      <w:r>
        <w:t>2]).</w:t>
      </w:r>
    </w:p>
    <w:p w14:paraId="2FA19A8D" w14:textId="0909FB73" w:rsidR="00985565" w:rsidRDefault="00985565">
      <w:pPr>
        <w:pStyle w:val="B1"/>
      </w:pPr>
      <w:r>
        <w:t>13)</w:t>
      </w:r>
      <w:r>
        <w:tab/>
        <w:t xml:space="preserve">The SMS-SC sends multiple Submit reports (SMS-SUBMIT REPORT) to SMS-IWMSC (see </w:t>
      </w:r>
      <w:r w:rsidR="00F116BC">
        <w:t>TS</w:t>
      </w:r>
      <w:r w:rsidR="00F116BC">
        <w:t> </w:t>
      </w:r>
      <w:r w:rsidR="00F116BC">
        <w:t>23.040</w:t>
      </w:r>
      <w:r w:rsidR="00F116BC">
        <w:t> </w:t>
      </w:r>
      <w:r w:rsidR="00F116BC">
        <w:t>[</w:t>
      </w:r>
      <w:r>
        <w:t>2]).</w:t>
      </w:r>
    </w:p>
    <w:p w14:paraId="65B2DAED" w14:textId="4FAB9EAA" w:rsidR="00985565" w:rsidRDefault="00985565">
      <w:pPr>
        <w:pStyle w:val="B1"/>
      </w:pPr>
      <w:r>
        <w:t>14)</w:t>
      </w:r>
      <w:r>
        <w:tab/>
        <w:t xml:space="preserve">SMS-IWMSC sends the Submit reports to IP-SM-GW (see </w:t>
      </w:r>
      <w:r w:rsidR="00F116BC">
        <w:t>TS</w:t>
      </w:r>
      <w:r w:rsidR="00F116BC">
        <w:t> </w:t>
      </w:r>
      <w:r w:rsidR="00F116BC">
        <w:t>23.040</w:t>
      </w:r>
      <w:r w:rsidR="00F116BC">
        <w:t> </w:t>
      </w:r>
      <w:r w:rsidR="00F116BC">
        <w:t>[</w:t>
      </w:r>
      <w:r>
        <w:t>2]).</w:t>
      </w:r>
    </w:p>
    <w:p w14:paraId="1985AFC9" w14:textId="77777777" w:rsidR="00985565" w:rsidRDefault="00985565">
      <w:pPr>
        <w:pStyle w:val="B1"/>
      </w:pPr>
      <w:r>
        <w:t>15)</w:t>
      </w:r>
      <w:r>
        <w:tab/>
        <w:t>IP-SM-GW translates the received Submit reports to appropriate IMS delivery notifications defined in RFC 5438 [13], and forwards the IMS delivery notifications to the S-CSCF.</w:t>
      </w:r>
    </w:p>
    <w:p w14:paraId="38B564E6" w14:textId="77777777" w:rsidR="00985565" w:rsidRDefault="00985565">
      <w:pPr>
        <w:pStyle w:val="B1"/>
      </w:pPr>
      <w:r>
        <w:t>16)</w:t>
      </w:r>
      <w:r>
        <w:tab/>
        <w:t>The S-CSCF forwards the IMS delivery notifications to the group delivery AS.</w:t>
      </w:r>
    </w:p>
    <w:p w14:paraId="21EC8BD8" w14:textId="77777777" w:rsidR="00985565" w:rsidRDefault="00985565">
      <w:pPr>
        <w:pStyle w:val="B1"/>
      </w:pPr>
      <w:r>
        <w:t>17)</w:t>
      </w:r>
      <w:r>
        <w:tab/>
        <w:t>The group delivery AS aggregates the delivery notifications of the same type from different recipients into a single delivery notification.</w:t>
      </w:r>
    </w:p>
    <w:p w14:paraId="0ABDB178" w14:textId="77777777" w:rsidR="00985565" w:rsidRDefault="00985565">
      <w:pPr>
        <w:pStyle w:val="B1"/>
      </w:pPr>
      <w:r>
        <w:t>18)</w:t>
      </w:r>
      <w:r>
        <w:tab/>
        <w:t>The group delivery AS sends the delivery notification to the S</w:t>
      </w:r>
      <w:r>
        <w:noBreakHyphen/>
        <w:t>CSCF.</w:t>
      </w:r>
    </w:p>
    <w:p w14:paraId="2A4DED76" w14:textId="77777777" w:rsidR="00985565" w:rsidRDefault="00985565">
      <w:pPr>
        <w:pStyle w:val="B1"/>
      </w:pPr>
      <w:r>
        <w:t>19)</w:t>
      </w:r>
      <w:r>
        <w:tab/>
        <w:t>The S-CSCF forwards the delivery notification to the UE.</w:t>
      </w:r>
    </w:p>
    <w:p w14:paraId="0A9B896F" w14:textId="77777777" w:rsidR="00985565" w:rsidRDefault="00985565">
      <w:pPr>
        <w:pStyle w:val="B1"/>
      </w:pPr>
      <w:r>
        <w:t>20-23)</w:t>
      </w:r>
      <w:r>
        <w:tab/>
        <w:t>Acknowledgement of the delivery notification is forwarded by S-CSCF to IP-SM-GW.</w:t>
      </w:r>
    </w:p>
    <w:p w14:paraId="0BF41855" w14:textId="77777777" w:rsidR="00985565" w:rsidRDefault="00985565" w:rsidP="001272F9">
      <w:pPr>
        <w:pStyle w:val="Heading8"/>
      </w:pPr>
      <w:r>
        <w:br w:type="page"/>
      </w:r>
      <w:bookmarkStart w:id="181" w:name="_Toc509910487"/>
      <w:bookmarkStart w:id="182" w:name="_Toc177555239"/>
      <w:r>
        <w:lastRenderedPageBreak/>
        <w:t>Annex B (informative):</w:t>
      </w:r>
      <w:r>
        <w:br/>
        <w:t>Group chat sessions</w:t>
      </w:r>
      <w:bookmarkEnd w:id="181"/>
      <w:bookmarkEnd w:id="182"/>
    </w:p>
    <w:p w14:paraId="2E56206A" w14:textId="77777777" w:rsidR="00985565" w:rsidRDefault="00985565" w:rsidP="001272F9">
      <w:pPr>
        <w:pStyle w:val="Heading1"/>
      </w:pPr>
      <w:bookmarkStart w:id="183" w:name="_Toc509910488"/>
      <w:bookmarkStart w:id="184" w:name="_Toc177555240"/>
      <w:r>
        <w:t>B.1</w:t>
      </w:r>
      <w:r>
        <w:tab/>
        <w:t>Service-level interworking: IM or CPM user initiates a group chat and sends an Instant Message to a group list including SMS users</w:t>
      </w:r>
      <w:bookmarkEnd w:id="183"/>
      <w:bookmarkEnd w:id="184"/>
    </w:p>
    <w:p w14:paraId="39264A71" w14:textId="77777777"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14:paraId="0D0292EB"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5" w:name="_MON_1331023581"/>
    <w:bookmarkEnd w:id="185"/>
    <w:p w14:paraId="36CAE7E3" w14:textId="77777777" w:rsidR="00985565" w:rsidRDefault="00985565">
      <w:pPr>
        <w:pStyle w:val="TH"/>
      </w:pPr>
      <w:r>
        <w:object w:dxaOrig="9616" w:dyaOrig="9746" w14:anchorId="3F63C71F">
          <v:shape id="_x0000_i1057" type="#_x0000_t75" style="width:480.85pt;height:487.1pt" o:ole="">
            <v:imagedata r:id="rId77" o:title=""/>
          </v:shape>
          <o:OLEObject Type="Embed" ProgID="Word.Picture.8" ShapeID="_x0000_i1057" DrawAspect="Content" ObjectID="_1788173308" r:id="rId78"/>
        </w:object>
      </w:r>
    </w:p>
    <w:p w14:paraId="212EB0E1" w14:textId="77777777" w:rsidR="00985565" w:rsidRDefault="00985565">
      <w:pPr>
        <w:pStyle w:val="TF"/>
      </w:pPr>
      <w:r>
        <w:t>Figure B.1: CPM user initiates a group chat and messages are exchanged within the group chat via service-level interworking</w:t>
      </w:r>
    </w:p>
    <w:p w14:paraId="1744712C" w14:textId="77777777" w:rsidR="00985565" w:rsidRDefault="00985565">
      <w:pPr>
        <w:pStyle w:val="B1"/>
      </w:pPr>
      <w:r>
        <w:t>1)</w:t>
      </w:r>
      <w:r>
        <w:tab/>
        <w:t>The UE registers to S-CSCF according the IMS registration procedure.</w:t>
      </w:r>
    </w:p>
    <w:p w14:paraId="37B658C3" w14:textId="77777777"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14:paraId="6977F805"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3A72C716"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604C66B7" w14:textId="77777777" w:rsidR="00985565" w:rsidRDefault="00985565">
      <w:pPr>
        <w:pStyle w:val="B1"/>
      </w:pPr>
      <w:r>
        <w:t>5)</w:t>
      </w:r>
      <w:r>
        <w:tab/>
        <w:t>The group chat AS sends the generated multiple session invitations to the S-CSCF.</w:t>
      </w:r>
    </w:p>
    <w:p w14:paraId="6E0D5E82" w14:textId="77777777" w:rsidR="00985565" w:rsidRDefault="00985565">
      <w:pPr>
        <w:pStyle w:val="B1"/>
      </w:pPr>
      <w:r>
        <w:lastRenderedPageBreak/>
        <w:t>6)</w:t>
      </w:r>
      <w:r>
        <w:tab/>
        <w:t>The group chat AS forwards one of the chat session invitations to the IP-SM-GW according to normal routing procedures (e.g., via S-CSCF).</w:t>
      </w:r>
    </w:p>
    <w:p w14:paraId="11EF8DE0" w14:textId="77777777" w:rsidR="00985565" w:rsidRDefault="00985565">
      <w:pPr>
        <w:pStyle w:val="NO"/>
      </w:pPr>
      <w:r>
        <w:t>NOTE 1:</w:t>
      </w:r>
      <w:r>
        <w:tab/>
        <w:t>Nodes specific to the CPM functions such as ISF are either collocated with the IP-SM-GW or else are not shown.</w:t>
      </w:r>
    </w:p>
    <w:p w14:paraId="2E228C8A" w14:textId="1902D8A3"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w:t>
      </w:r>
      <w:r w:rsidR="00F116BC">
        <w:t> </w:t>
      </w:r>
      <w:r w:rsidR="00F116BC">
        <w:t>23.040</w:t>
      </w:r>
      <w:r w:rsidR="00F116BC">
        <w:t> </w:t>
      </w:r>
      <w:r w:rsidR="00F116BC">
        <w:t>[</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7E764C84" w14:textId="7A43FEBA"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w:t>
      </w:r>
      <w:r w:rsidR="00F116BC">
        <w:t> </w:t>
      </w:r>
      <w:r w:rsidR="00F116BC">
        <w:t>23.040</w:t>
      </w:r>
      <w:r w:rsidR="00F116BC">
        <w:t> </w:t>
      </w:r>
      <w:r w:rsidR="00F116BC">
        <w:t>[</w:t>
      </w:r>
      <w:r>
        <w:t>2]).</w:t>
      </w:r>
    </w:p>
    <w:p w14:paraId="1B62619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284768AD"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14:paraId="568787DE" w14:textId="77777777" w:rsidR="00985565" w:rsidRDefault="00985565">
      <w:pPr>
        <w:pStyle w:val="B1"/>
      </w:pPr>
      <w:r>
        <w:t>11)</w:t>
      </w:r>
      <w:r>
        <w:tab/>
        <w:t>The session invitation acknowledgement is forwarded by S-CSCF to the group chat AS.</w:t>
      </w:r>
    </w:p>
    <w:p w14:paraId="28743361" w14:textId="77777777" w:rsidR="00985565" w:rsidRDefault="00985565">
      <w:pPr>
        <w:pStyle w:val="B1"/>
      </w:pPr>
      <w:r>
        <w:t>12-13)</w:t>
      </w:r>
      <w:r>
        <w:tab/>
        <w:t>The group chat AS responds back to the group chat session initiator once the first user joins the group chat session.</w:t>
      </w:r>
    </w:p>
    <w:p w14:paraId="0CE3E104" w14:textId="77777777"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14:paraId="1D3C0297" w14:textId="77777777" w:rsidR="00985565" w:rsidRDefault="00985565">
      <w:pPr>
        <w:pStyle w:val="B1"/>
      </w:pPr>
      <w:r>
        <w:t>14-17)</w:t>
      </w:r>
      <w:r>
        <w:tab/>
        <w:t>The IP-SM-GW subscribes to the participant information changes.</w:t>
      </w:r>
    </w:p>
    <w:p w14:paraId="223C0DCF" w14:textId="77777777"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14:paraId="74EA8574" w14:textId="77777777" w:rsidR="00985565" w:rsidRDefault="00985565">
      <w:pPr>
        <w:pStyle w:val="B1"/>
      </w:pPr>
      <w:r>
        <w:t>18)</w:t>
      </w:r>
      <w:r>
        <w:tab/>
        <w:t>The CPM UE (or any group chat session participant) sends a message containing data to the group chat AS.</w:t>
      </w:r>
    </w:p>
    <w:p w14:paraId="640EA960" w14:textId="77777777" w:rsidR="00985565" w:rsidRDefault="00985565">
      <w:pPr>
        <w:pStyle w:val="B1"/>
      </w:pPr>
      <w:r>
        <w:t>19)</w:t>
      </w:r>
      <w:r>
        <w:tab/>
        <w:t>For the group chat session participant who is an SMS user, the message is routed towards the IP-SM-GW.</w:t>
      </w:r>
    </w:p>
    <w:p w14:paraId="2184B9FE" w14:textId="166D36B4"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F116BC">
        <w:t>TS</w:t>
      </w:r>
      <w:r w:rsidR="00F116BC">
        <w:t> </w:t>
      </w:r>
      <w:r w:rsidR="00F116BC">
        <w:t>23.040</w:t>
      </w:r>
      <w:r w:rsidR="00F116BC">
        <w:t> </w:t>
      </w:r>
      <w:r w:rsidR="00F116BC">
        <w:t>[</w:t>
      </w:r>
      <w:r>
        <w:t>2]). The IP-SM-GW inserts the address representing the group chat session as the sender of the message to ensure that the reply to this SMS is sent back to this particular IP-SM-GW.</w:t>
      </w:r>
    </w:p>
    <w:p w14:paraId="7BE0113F" w14:textId="7C420537" w:rsidR="00985565" w:rsidRDefault="00985565">
      <w:pPr>
        <w:pStyle w:val="B1"/>
      </w:pPr>
      <w:r>
        <w:t>21)</w:t>
      </w:r>
      <w:r>
        <w:tab/>
        <w:t xml:space="preserve">The SMS-IWMSC forwards the Short Message (SMS- SUBMIT) to the group chat SMS-SC and the SMS is delivered to the SMS user using standard SMS procedures (see </w:t>
      </w:r>
      <w:r w:rsidR="00F116BC">
        <w:t>TS</w:t>
      </w:r>
      <w:r w:rsidR="00F116BC">
        <w:t> </w:t>
      </w:r>
      <w:r w:rsidR="00F116BC">
        <w:t>23.040</w:t>
      </w:r>
      <w:r w:rsidR="00F116BC">
        <w:t> </w:t>
      </w:r>
      <w:r w:rsidR="00F116BC">
        <w:t>[</w:t>
      </w:r>
      <w:r>
        <w:t>2]).</w:t>
      </w:r>
    </w:p>
    <w:p w14:paraId="5E02A521" w14:textId="77777777"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14:paraId="2685DDF3" w14:textId="77777777"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14:paraId="78A06986" w14:textId="77777777"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14:paraId="3CFD2700" w14:textId="77777777" w:rsidR="00985565" w:rsidRDefault="00985565">
      <w:pPr>
        <w:pStyle w:val="B1"/>
      </w:pPr>
      <w:r>
        <w:lastRenderedPageBreak/>
        <w:t>24)</w:t>
      </w:r>
      <w:r>
        <w:tab/>
        <w:t>The group chat AS forwards the message to all group chat participants.</w:t>
      </w:r>
    </w:p>
    <w:p w14:paraId="56CE0570" w14:textId="77777777" w:rsidR="00985565" w:rsidRDefault="00985565" w:rsidP="001272F9">
      <w:pPr>
        <w:pStyle w:val="Heading1"/>
      </w:pPr>
      <w:bookmarkStart w:id="186" w:name="_Toc509910489"/>
      <w:bookmarkStart w:id="187" w:name="_Toc177555241"/>
      <w:r>
        <w:t>B.2</w:t>
      </w:r>
      <w:r>
        <w:tab/>
        <w:t>Service-level interworking: CPM user extends a one-to-one chat session into a group chat session</w:t>
      </w:r>
      <w:bookmarkEnd w:id="186"/>
      <w:bookmarkEnd w:id="187"/>
    </w:p>
    <w:p w14:paraId="38B37CBE" w14:textId="77777777"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14:paraId="58C563C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8" w:name="_MON_1331023713"/>
    <w:bookmarkEnd w:id="188"/>
    <w:p w14:paraId="2792CD6C" w14:textId="77777777" w:rsidR="00985565" w:rsidRDefault="00985565">
      <w:pPr>
        <w:pStyle w:val="TH"/>
      </w:pPr>
      <w:r>
        <w:object w:dxaOrig="10336" w:dyaOrig="9560" w14:anchorId="71DACE85">
          <v:shape id="_x0000_i1058" type="#_x0000_t75" style="width:478.95pt;height:443.25pt" o:ole="">
            <v:imagedata r:id="rId79" o:title=""/>
          </v:shape>
          <o:OLEObject Type="Embed" ProgID="Word.Picture.8" ShapeID="_x0000_i1058" DrawAspect="Content" ObjectID="_1788173309" r:id="rId80"/>
        </w:object>
      </w:r>
    </w:p>
    <w:p w14:paraId="45DF7E2D" w14:textId="77777777" w:rsidR="00985565" w:rsidRDefault="00985565">
      <w:pPr>
        <w:pStyle w:val="TF"/>
      </w:pPr>
      <w:r>
        <w:t>Figure B.2: CPM user modifies a one-to-one chat session into a group chat session</w:t>
      </w:r>
    </w:p>
    <w:p w14:paraId="29F86B4D" w14:textId="77777777" w:rsidR="00985565" w:rsidRDefault="00985565">
      <w:pPr>
        <w:pStyle w:val="B1"/>
      </w:pPr>
      <w:r>
        <w:t>1)</w:t>
      </w:r>
      <w:r>
        <w:tab/>
        <w:t>A one-to-one chat session is established between the CPM user and the SMS user.</w:t>
      </w:r>
    </w:p>
    <w:p w14:paraId="3A39327A" w14:textId="77777777" w:rsidR="00985565" w:rsidRDefault="00985565">
      <w:pPr>
        <w:pStyle w:val="B1"/>
      </w:pPr>
      <w:r>
        <w:t>2)</w:t>
      </w:r>
      <w:r>
        <w:tab/>
        <w:t xml:space="preserve">The UE generates a chat session invitation which includes a recipient list in the body of the chat session invitation. The original SMS user who is part of the one-to-one chat session is included in that list An indication </w:t>
      </w:r>
      <w:r>
        <w:lastRenderedPageBreak/>
        <w:t>is added for the original SMS user in the list that the existing one-to-one session is to be replaced by the new session. The UE submits the chat session invitation to the S-CSCF.</w:t>
      </w:r>
    </w:p>
    <w:p w14:paraId="3F52536E"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54576605"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37F1BD76" w14:textId="77777777" w:rsidR="00985565" w:rsidRDefault="00985565">
      <w:pPr>
        <w:pStyle w:val="B1"/>
      </w:pPr>
      <w:r>
        <w:t>5)</w:t>
      </w:r>
      <w:r>
        <w:tab/>
        <w:t>The group chat AS sends the generated multiple session invitations to the S-CSCF.</w:t>
      </w:r>
    </w:p>
    <w:p w14:paraId="4FFE2412" w14:textId="77777777"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14:paraId="63BA95F6" w14:textId="585D8058"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w:t>
      </w:r>
      <w:r w:rsidR="00F116BC">
        <w:t> </w:t>
      </w:r>
      <w:r w:rsidR="00F116BC">
        <w:t>23.040</w:t>
      </w:r>
      <w:r w:rsidR="00F116BC">
        <w:t> </w:t>
      </w:r>
      <w:r w:rsidR="00F116BC">
        <w:t>[</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0817ECE4" w14:textId="666B6385"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w:t>
      </w:r>
      <w:r w:rsidR="00F116BC">
        <w:t> </w:t>
      </w:r>
      <w:r w:rsidR="00F116BC">
        <w:t>23.040</w:t>
      </w:r>
      <w:r w:rsidR="00F116BC">
        <w:t> </w:t>
      </w:r>
      <w:r w:rsidR="00F116BC">
        <w:t>[</w:t>
      </w:r>
      <w:r>
        <w:t>2]).</w:t>
      </w:r>
    </w:p>
    <w:p w14:paraId="18E7973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07A19950"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14:paraId="5D835499" w14:textId="77777777" w:rsidR="00985565" w:rsidRDefault="00985565">
      <w:pPr>
        <w:pStyle w:val="B1"/>
      </w:pPr>
      <w:r>
        <w:t>11)</w:t>
      </w:r>
      <w:r w:rsidR="00BB0718">
        <w:tab/>
      </w:r>
      <w:r>
        <w:t>The session invitation acknowledgement is forwarded by S-CSCF to the group chat AS.</w:t>
      </w:r>
    </w:p>
    <w:p w14:paraId="125156D0" w14:textId="77777777" w:rsidR="00985565" w:rsidRDefault="00985565">
      <w:pPr>
        <w:pStyle w:val="B1"/>
      </w:pPr>
      <w:r>
        <w:t>12-13)</w:t>
      </w:r>
      <w:r>
        <w:tab/>
        <w:t>The group chat AS responds back to the group chat session initiator once the first user joins the group chat session.</w:t>
      </w:r>
    </w:p>
    <w:p w14:paraId="557C2C3F" w14:textId="77777777" w:rsidR="00985565" w:rsidRDefault="00985565" w:rsidP="001272F9">
      <w:pPr>
        <w:pStyle w:val="Heading1"/>
      </w:pPr>
      <w:bookmarkStart w:id="189" w:name="_Toc509910490"/>
      <w:bookmarkStart w:id="190" w:name="_Toc177555242"/>
      <w:r>
        <w:t>B.3</w:t>
      </w:r>
      <w:r>
        <w:tab/>
        <w:t>Service-level interworking: IP-SM-GW informs SMS users about group chat participant changes</w:t>
      </w:r>
      <w:bookmarkEnd w:id="189"/>
      <w:bookmarkEnd w:id="190"/>
    </w:p>
    <w:p w14:paraId="17BA600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91" w:name="_MON_1324468017"/>
    <w:bookmarkStart w:id="192" w:name="_MON_1324468021"/>
    <w:bookmarkStart w:id="193" w:name="_MON_1324470080"/>
    <w:bookmarkStart w:id="194" w:name="_MON_1324471382"/>
    <w:bookmarkStart w:id="195" w:name="_MON_1324412043"/>
    <w:bookmarkStart w:id="196" w:name="_MON_1324463754"/>
    <w:bookmarkEnd w:id="191"/>
    <w:bookmarkEnd w:id="192"/>
    <w:bookmarkEnd w:id="193"/>
    <w:bookmarkEnd w:id="194"/>
    <w:bookmarkEnd w:id="195"/>
    <w:bookmarkEnd w:id="196"/>
    <w:bookmarkStart w:id="197" w:name="_MON_1324467939"/>
    <w:bookmarkEnd w:id="197"/>
    <w:p w14:paraId="6403B387" w14:textId="77777777" w:rsidR="00985565" w:rsidRDefault="00985565">
      <w:pPr>
        <w:pStyle w:val="TH"/>
      </w:pPr>
      <w:r>
        <w:object w:dxaOrig="8362" w:dyaOrig="3573" w14:anchorId="7231B17C">
          <v:shape id="_x0000_i1059" type="#_x0000_t75" style="width:417.6pt;height:178.45pt" o:ole="">
            <v:imagedata r:id="rId81" o:title=""/>
          </v:shape>
          <o:OLEObject Type="Embed" ProgID="Word.Picture.8" ShapeID="_x0000_i1059" DrawAspect="Content" ObjectID="_1788173310" r:id="rId82"/>
        </w:object>
      </w:r>
    </w:p>
    <w:p w14:paraId="7D0B35F4" w14:textId="77777777" w:rsidR="00985565" w:rsidRDefault="00985565">
      <w:pPr>
        <w:pStyle w:val="TF"/>
      </w:pPr>
      <w:r>
        <w:t>Figure B.3: Sending participant information changes to an SMS user in a group chat session</w:t>
      </w:r>
    </w:p>
    <w:p w14:paraId="3221D1C5" w14:textId="77777777" w:rsidR="00985565" w:rsidRDefault="00985565">
      <w:pPr>
        <w:pStyle w:val="B1"/>
      </w:pPr>
      <w:r>
        <w:t>1)</w:t>
      </w:r>
      <w:r>
        <w:tab/>
        <w:t>A group chat session including SMS user(s) set up by an IM or CPM user as described in clause B.1 steps 1-17.</w:t>
      </w:r>
    </w:p>
    <w:p w14:paraId="56793D6B" w14:textId="77777777" w:rsidR="00985565" w:rsidRDefault="00985565">
      <w:pPr>
        <w:pStyle w:val="B1"/>
      </w:pPr>
      <w:r>
        <w:t>2)</w:t>
      </w:r>
      <w:r>
        <w:tab/>
        <w:t>The group chat AS detects change in participants of the group chat session (e.g. participant added or left the group chat session, that event is not shown in the flow).</w:t>
      </w:r>
    </w:p>
    <w:p w14:paraId="04361D52" w14:textId="77777777" w:rsidR="00985565" w:rsidRDefault="00985565">
      <w:pPr>
        <w:pStyle w:val="B1"/>
      </w:pPr>
      <w:r>
        <w:t>3-4)</w:t>
      </w:r>
      <w:r>
        <w:tab/>
        <w:t>As the IP-SM-GW has subscribed to participant information changes, the group chat AS notifies the IP-SM-GW about the participant change through the S-CSCF using an appropriate SIP method.</w:t>
      </w:r>
    </w:p>
    <w:p w14:paraId="2B0F9866" w14:textId="77777777" w:rsidR="00985565" w:rsidRDefault="00985565">
      <w:pPr>
        <w:pStyle w:val="B1"/>
      </w:pPr>
      <w:r>
        <w:t>5-6)</w:t>
      </w:r>
      <w:r>
        <w:tab/>
        <w:t>The IP-SM-GW acknowledges the notification.</w:t>
      </w:r>
    </w:p>
    <w:p w14:paraId="10565115" w14:textId="39D0440A"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F116BC">
        <w:t>TS</w:t>
      </w:r>
      <w:r w:rsidR="00F116BC">
        <w:t> </w:t>
      </w:r>
      <w:r w:rsidR="00F116BC">
        <w:t>23.040</w:t>
      </w:r>
      <w:r w:rsidR="00F116BC">
        <w:t> </w:t>
      </w:r>
      <w:r w:rsidR="00F116BC">
        <w:t>[</w:t>
      </w:r>
      <w:r>
        <w:t>2]). The text in the Short Message is defined by the operator and conveys appropriate information to the SMS user.</w:t>
      </w:r>
    </w:p>
    <w:p w14:paraId="5A7145CE" w14:textId="5CAB6D17"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w:t>
      </w:r>
      <w:r w:rsidR="00F116BC">
        <w:t> </w:t>
      </w:r>
      <w:r w:rsidR="00F116BC">
        <w:t>23.040</w:t>
      </w:r>
      <w:r w:rsidR="00F116BC">
        <w:t> </w:t>
      </w:r>
      <w:r w:rsidR="00F116BC">
        <w:t>[</w:t>
      </w:r>
      <w:r>
        <w:t>2]).</w:t>
      </w:r>
    </w:p>
    <w:p w14:paraId="468FCBFF" w14:textId="77777777" w:rsidR="00985565" w:rsidRDefault="00985565" w:rsidP="001272F9">
      <w:pPr>
        <w:pStyle w:val="Heading8"/>
      </w:pPr>
      <w:r>
        <w:br w:type="page"/>
      </w:r>
      <w:bookmarkStart w:id="198" w:name="_Toc509910491"/>
      <w:bookmarkStart w:id="199" w:name="_Toc177555243"/>
      <w:r>
        <w:lastRenderedPageBreak/>
        <w:t>Annex C (informative):</w:t>
      </w:r>
      <w:r>
        <w:br/>
        <w:t>Change History</w:t>
      </w:r>
      <w:bookmarkEnd w:id="198"/>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9545E" w:rsidRPr="00235394" w14:paraId="18387152" w14:textId="77777777" w:rsidTr="00D70823">
        <w:trPr>
          <w:cantSplit/>
        </w:trPr>
        <w:tc>
          <w:tcPr>
            <w:tcW w:w="9639" w:type="dxa"/>
            <w:gridSpan w:val="8"/>
            <w:tcBorders>
              <w:bottom w:val="nil"/>
            </w:tcBorders>
            <w:shd w:val="solid" w:color="FFFFFF" w:fill="auto"/>
          </w:tcPr>
          <w:p w14:paraId="1591DF83" w14:textId="77777777" w:rsidR="0039545E" w:rsidRPr="00235394" w:rsidRDefault="0039545E" w:rsidP="004B01B9">
            <w:pPr>
              <w:pStyle w:val="TAL"/>
              <w:jc w:val="center"/>
              <w:rPr>
                <w:b/>
                <w:sz w:val="16"/>
              </w:rPr>
            </w:pPr>
            <w:r w:rsidRPr="00235394">
              <w:rPr>
                <w:b/>
              </w:rPr>
              <w:t>Change history</w:t>
            </w:r>
          </w:p>
        </w:tc>
      </w:tr>
      <w:tr w:rsidR="0039545E" w:rsidRPr="00235394" w14:paraId="4C0AE964" w14:textId="77777777" w:rsidTr="00D70823">
        <w:tc>
          <w:tcPr>
            <w:tcW w:w="800" w:type="dxa"/>
            <w:shd w:val="pct10" w:color="auto" w:fill="FFFFFF"/>
          </w:tcPr>
          <w:p w14:paraId="48600A44" w14:textId="77777777" w:rsidR="0039545E" w:rsidRPr="00235394" w:rsidRDefault="0039545E" w:rsidP="004B01B9">
            <w:pPr>
              <w:pStyle w:val="TAL"/>
              <w:rPr>
                <w:b/>
                <w:sz w:val="16"/>
              </w:rPr>
            </w:pPr>
            <w:r w:rsidRPr="00235394">
              <w:rPr>
                <w:b/>
                <w:sz w:val="16"/>
              </w:rPr>
              <w:t>Date</w:t>
            </w:r>
          </w:p>
        </w:tc>
        <w:tc>
          <w:tcPr>
            <w:tcW w:w="800" w:type="dxa"/>
            <w:shd w:val="pct10" w:color="auto" w:fill="FFFFFF"/>
          </w:tcPr>
          <w:p w14:paraId="2776A460" w14:textId="77777777" w:rsidR="0039545E" w:rsidRPr="00235394" w:rsidRDefault="0039545E" w:rsidP="004B01B9">
            <w:pPr>
              <w:pStyle w:val="TAL"/>
              <w:rPr>
                <w:b/>
                <w:sz w:val="16"/>
              </w:rPr>
            </w:pPr>
            <w:r>
              <w:rPr>
                <w:b/>
                <w:sz w:val="16"/>
              </w:rPr>
              <w:t>Meeting</w:t>
            </w:r>
          </w:p>
        </w:tc>
        <w:tc>
          <w:tcPr>
            <w:tcW w:w="952" w:type="dxa"/>
            <w:shd w:val="pct10" w:color="auto" w:fill="FFFFFF"/>
          </w:tcPr>
          <w:p w14:paraId="0D8CD045" w14:textId="77777777" w:rsidR="0039545E" w:rsidRPr="00235394" w:rsidRDefault="0039545E" w:rsidP="004B01B9">
            <w:pPr>
              <w:pStyle w:val="TAL"/>
              <w:rPr>
                <w:b/>
                <w:sz w:val="16"/>
              </w:rPr>
            </w:pPr>
            <w:r w:rsidRPr="00235394">
              <w:rPr>
                <w:b/>
                <w:sz w:val="16"/>
              </w:rPr>
              <w:t>TDoc</w:t>
            </w:r>
          </w:p>
        </w:tc>
        <w:tc>
          <w:tcPr>
            <w:tcW w:w="567" w:type="dxa"/>
            <w:shd w:val="pct10" w:color="auto" w:fill="FFFFFF"/>
          </w:tcPr>
          <w:p w14:paraId="6E1E8EED" w14:textId="77777777" w:rsidR="0039545E" w:rsidRPr="00235394" w:rsidRDefault="0039545E" w:rsidP="004B01B9">
            <w:pPr>
              <w:pStyle w:val="TAL"/>
              <w:rPr>
                <w:b/>
                <w:sz w:val="16"/>
              </w:rPr>
            </w:pPr>
            <w:r w:rsidRPr="00235394">
              <w:rPr>
                <w:b/>
                <w:sz w:val="16"/>
              </w:rPr>
              <w:t>CR</w:t>
            </w:r>
          </w:p>
        </w:tc>
        <w:tc>
          <w:tcPr>
            <w:tcW w:w="425" w:type="dxa"/>
            <w:shd w:val="pct10" w:color="auto" w:fill="FFFFFF"/>
          </w:tcPr>
          <w:p w14:paraId="255E0C37" w14:textId="77777777" w:rsidR="0039545E" w:rsidRPr="00235394" w:rsidRDefault="0039545E" w:rsidP="004B01B9">
            <w:pPr>
              <w:pStyle w:val="TAL"/>
              <w:rPr>
                <w:b/>
                <w:sz w:val="16"/>
              </w:rPr>
            </w:pPr>
            <w:r w:rsidRPr="00235394">
              <w:rPr>
                <w:b/>
                <w:sz w:val="16"/>
              </w:rPr>
              <w:t>Rev</w:t>
            </w:r>
          </w:p>
        </w:tc>
        <w:tc>
          <w:tcPr>
            <w:tcW w:w="425" w:type="dxa"/>
            <w:shd w:val="pct10" w:color="auto" w:fill="FFFFFF"/>
          </w:tcPr>
          <w:p w14:paraId="24076609" w14:textId="77777777" w:rsidR="0039545E" w:rsidRPr="00235394" w:rsidRDefault="0039545E" w:rsidP="004B01B9">
            <w:pPr>
              <w:pStyle w:val="TAL"/>
              <w:rPr>
                <w:b/>
                <w:sz w:val="16"/>
              </w:rPr>
            </w:pPr>
            <w:r>
              <w:rPr>
                <w:b/>
                <w:sz w:val="16"/>
              </w:rPr>
              <w:t>Cat</w:t>
            </w:r>
          </w:p>
        </w:tc>
        <w:tc>
          <w:tcPr>
            <w:tcW w:w="4962" w:type="dxa"/>
            <w:shd w:val="pct10" w:color="auto" w:fill="FFFFFF"/>
          </w:tcPr>
          <w:p w14:paraId="4AE228C2" w14:textId="77777777" w:rsidR="0039545E" w:rsidRPr="00235394" w:rsidRDefault="0039545E" w:rsidP="004B01B9">
            <w:pPr>
              <w:pStyle w:val="TAL"/>
              <w:rPr>
                <w:b/>
                <w:sz w:val="16"/>
              </w:rPr>
            </w:pPr>
            <w:r w:rsidRPr="00235394">
              <w:rPr>
                <w:b/>
                <w:sz w:val="16"/>
              </w:rPr>
              <w:t>Subject/Comment</w:t>
            </w:r>
          </w:p>
        </w:tc>
        <w:tc>
          <w:tcPr>
            <w:tcW w:w="708" w:type="dxa"/>
            <w:shd w:val="pct10" w:color="auto" w:fill="FFFFFF"/>
          </w:tcPr>
          <w:p w14:paraId="61426ADF" w14:textId="77777777"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14:paraId="0120144A" w14:textId="77777777" w:rsidTr="00D70823">
        <w:tc>
          <w:tcPr>
            <w:tcW w:w="800" w:type="dxa"/>
            <w:shd w:val="solid" w:color="FFFFFF" w:fill="auto"/>
          </w:tcPr>
          <w:p w14:paraId="59A88F3F"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328C4FA2"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4BD7DB55"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330631C8" w14:textId="77777777" w:rsidR="0039545E" w:rsidRDefault="0039545E" w:rsidP="004B01B9">
            <w:pPr>
              <w:pStyle w:val="TAL"/>
              <w:rPr>
                <w:sz w:val="16"/>
                <w:szCs w:val="16"/>
              </w:rPr>
            </w:pPr>
            <w:r>
              <w:rPr>
                <w:sz w:val="16"/>
                <w:szCs w:val="16"/>
              </w:rPr>
              <w:t>0036</w:t>
            </w:r>
          </w:p>
        </w:tc>
        <w:tc>
          <w:tcPr>
            <w:tcW w:w="425" w:type="dxa"/>
            <w:shd w:val="solid" w:color="FFFFFF" w:fill="auto"/>
          </w:tcPr>
          <w:p w14:paraId="0FB0A0B3" w14:textId="77777777" w:rsidR="0039545E" w:rsidRDefault="0039545E" w:rsidP="004B01B9">
            <w:pPr>
              <w:pStyle w:val="TAL"/>
              <w:rPr>
                <w:sz w:val="16"/>
                <w:szCs w:val="16"/>
              </w:rPr>
            </w:pPr>
            <w:r>
              <w:rPr>
                <w:sz w:val="16"/>
                <w:szCs w:val="16"/>
              </w:rPr>
              <w:t>1</w:t>
            </w:r>
          </w:p>
        </w:tc>
        <w:tc>
          <w:tcPr>
            <w:tcW w:w="425" w:type="dxa"/>
            <w:shd w:val="solid" w:color="FFFFFF" w:fill="auto"/>
          </w:tcPr>
          <w:p w14:paraId="06119ABE" w14:textId="77777777" w:rsidR="0039545E" w:rsidRDefault="0039545E" w:rsidP="004B01B9">
            <w:pPr>
              <w:pStyle w:val="TAL"/>
              <w:rPr>
                <w:sz w:val="16"/>
                <w:szCs w:val="16"/>
              </w:rPr>
            </w:pPr>
            <w:r>
              <w:rPr>
                <w:sz w:val="16"/>
                <w:szCs w:val="16"/>
              </w:rPr>
              <w:t>B</w:t>
            </w:r>
          </w:p>
        </w:tc>
        <w:tc>
          <w:tcPr>
            <w:tcW w:w="4962" w:type="dxa"/>
            <w:shd w:val="solid" w:color="FFFFFF" w:fill="auto"/>
          </w:tcPr>
          <w:p w14:paraId="6C6A28D6" w14:textId="77777777"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14:paraId="3FAD9453" w14:textId="77777777"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14:paraId="0C0B038B" w14:textId="77777777" w:rsidTr="00D70823">
        <w:tc>
          <w:tcPr>
            <w:tcW w:w="800" w:type="dxa"/>
            <w:shd w:val="solid" w:color="FFFFFF" w:fill="auto"/>
          </w:tcPr>
          <w:p w14:paraId="46B7101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7F0CE1E"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C204E0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2E5F645A" w14:textId="77777777" w:rsidR="0039545E" w:rsidRDefault="0039545E" w:rsidP="004B01B9">
            <w:pPr>
              <w:pStyle w:val="TAL"/>
              <w:rPr>
                <w:sz w:val="16"/>
                <w:szCs w:val="16"/>
              </w:rPr>
            </w:pPr>
            <w:r>
              <w:rPr>
                <w:sz w:val="16"/>
                <w:szCs w:val="16"/>
              </w:rPr>
              <w:t>0037</w:t>
            </w:r>
          </w:p>
        </w:tc>
        <w:tc>
          <w:tcPr>
            <w:tcW w:w="425" w:type="dxa"/>
            <w:shd w:val="solid" w:color="FFFFFF" w:fill="auto"/>
          </w:tcPr>
          <w:p w14:paraId="1C998E83" w14:textId="77777777" w:rsidR="0039545E" w:rsidRDefault="0039545E" w:rsidP="004B01B9">
            <w:pPr>
              <w:pStyle w:val="TAL"/>
              <w:rPr>
                <w:sz w:val="16"/>
                <w:szCs w:val="16"/>
              </w:rPr>
            </w:pPr>
            <w:r>
              <w:rPr>
                <w:sz w:val="16"/>
                <w:szCs w:val="16"/>
              </w:rPr>
              <w:t>3</w:t>
            </w:r>
          </w:p>
        </w:tc>
        <w:tc>
          <w:tcPr>
            <w:tcW w:w="425" w:type="dxa"/>
            <w:shd w:val="solid" w:color="FFFFFF" w:fill="auto"/>
          </w:tcPr>
          <w:p w14:paraId="49FD0BCF" w14:textId="77777777" w:rsidR="0039545E" w:rsidRDefault="0039545E" w:rsidP="004B01B9">
            <w:pPr>
              <w:pStyle w:val="TAL"/>
              <w:rPr>
                <w:sz w:val="16"/>
                <w:szCs w:val="16"/>
              </w:rPr>
            </w:pPr>
            <w:r>
              <w:rPr>
                <w:sz w:val="16"/>
                <w:szCs w:val="16"/>
              </w:rPr>
              <w:t>B</w:t>
            </w:r>
          </w:p>
        </w:tc>
        <w:tc>
          <w:tcPr>
            <w:tcW w:w="4962" w:type="dxa"/>
            <w:shd w:val="solid" w:color="FFFFFF" w:fill="auto"/>
          </w:tcPr>
          <w:p w14:paraId="0BBAE456" w14:textId="77777777"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14:paraId="1BD66C72" w14:textId="77777777" w:rsidR="0039545E" w:rsidRDefault="0039545E" w:rsidP="004B01B9">
            <w:pPr>
              <w:pStyle w:val="TAL"/>
              <w:rPr>
                <w:sz w:val="16"/>
                <w:szCs w:val="16"/>
                <w:lang w:eastAsia="zh-CN"/>
              </w:rPr>
            </w:pPr>
            <w:r>
              <w:rPr>
                <w:sz w:val="16"/>
                <w:szCs w:val="16"/>
                <w:lang w:eastAsia="zh-CN"/>
              </w:rPr>
              <w:t>8.0.0</w:t>
            </w:r>
          </w:p>
        </w:tc>
      </w:tr>
      <w:tr w:rsidR="0039545E" w:rsidRPr="006B0D02" w14:paraId="39BEB786" w14:textId="77777777" w:rsidTr="00D70823">
        <w:tc>
          <w:tcPr>
            <w:tcW w:w="800" w:type="dxa"/>
            <w:shd w:val="solid" w:color="FFFFFF" w:fill="auto"/>
          </w:tcPr>
          <w:p w14:paraId="1D93B2D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464045DC"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2AC4D06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B7BE432" w14:textId="77777777" w:rsidR="0039545E" w:rsidRDefault="0039545E" w:rsidP="004B01B9">
            <w:pPr>
              <w:pStyle w:val="TAL"/>
              <w:rPr>
                <w:sz w:val="16"/>
                <w:szCs w:val="16"/>
              </w:rPr>
            </w:pPr>
            <w:r>
              <w:rPr>
                <w:sz w:val="16"/>
                <w:szCs w:val="16"/>
              </w:rPr>
              <w:t>0038</w:t>
            </w:r>
          </w:p>
        </w:tc>
        <w:tc>
          <w:tcPr>
            <w:tcW w:w="425" w:type="dxa"/>
            <w:shd w:val="solid" w:color="FFFFFF" w:fill="auto"/>
          </w:tcPr>
          <w:p w14:paraId="3AEE37C4" w14:textId="77777777" w:rsidR="0039545E" w:rsidRDefault="0039545E" w:rsidP="004B01B9">
            <w:pPr>
              <w:pStyle w:val="TAL"/>
              <w:rPr>
                <w:sz w:val="16"/>
                <w:szCs w:val="16"/>
              </w:rPr>
            </w:pPr>
            <w:r>
              <w:rPr>
                <w:sz w:val="16"/>
                <w:szCs w:val="16"/>
              </w:rPr>
              <w:t>4</w:t>
            </w:r>
          </w:p>
        </w:tc>
        <w:tc>
          <w:tcPr>
            <w:tcW w:w="425" w:type="dxa"/>
            <w:shd w:val="solid" w:color="FFFFFF" w:fill="auto"/>
          </w:tcPr>
          <w:p w14:paraId="5FDE3FBB" w14:textId="77777777" w:rsidR="0039545E" w:rsidRDefault="0039545E" w:rsidP="004B01B9">
            <w:pPr>
              <w:pStyle w:val="TAL"/>
              <w:rPr>
                <w:sz w:val="16"/>
                <w:szCs w:val="16"/>
              </w:rPr>
            </w:pPr>
            <w:r>
              <w:rPr>
                <w:sz w:val="16"/>
                <w:szCs w:val="16"/>
              </w:rPr>
              <w:t>B</w:t>
            </w:r>
          </w:p>
        </w:tc>
        <w:tc>
          <w:tcPr>
            <w:tcW w:w="4962" w:type="dxa"/>
            <w:shd w:val="solid" w:color="FFFFFF" w:fill="auto"/>
          </w:tcPr>
          <w:p w14:paraId="6C3FC77E" w14:textId="77777777"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14:paraId="65D50F74" w14:textId="77777777" w:rsidR="0039545E" w:rsidRDefault="0039545E" w:rsidP="004B01B9">
            <w:pPr>
              <w:pStyle w:val="TAL"/>
              <w:rPr>
                <w:sz w:val="16"/>
                <w:szCs w:val="16"/>
                <w:lang w:eastAsia="zh-CN"/>
              </w:rPr>
            </w:pPr>
            <w:r>
              <w:rPr>
                <w:sz w:val="16"/>
                <w:szCs w:val="16"/>
                <w:lang w:eastAsia="zh-CN"/>
              </w:rPr>
              <w:t>8.0.0</w:t>
            </w:r>
          </w:p>
        </w:tc>
      </w:tr>
      <w:tr w:rsidR="0039545E" w:rsidRPr="006B0D02" w14:paraId="340E9B2C" w14:textId="77777777" w:rsidTr="00D70823">
        <w:tc>
          <w:tcPr>
            <w:tcW w:w="800" w:type="dxa"/>
            <w:shd w:val="solid" w:color="FFFFFF" w:fill="auto"/>
          </w:tcPr>
          <w:p w14:paraId="6493561C"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035B667D"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477759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5E80EAE" w14:textId="77777777" w:rsidR="0039545E" w:rsidRDefault="0039545E" w:rsidP="004B01B9">
            <w:pPr>
              <w:pStyle w:val="TAL"/>
              <w:rPr>
                <w:sz w:val="16"/>
                <w:szCs w:val="16"/>
              </w:rPr>
            </w:pPr>
            <w:r>
              <w:rPr>
                <w:sz w:val="16"/>
                <w:szCs w:val="16"/>
              </w:rPr>
              <w:t>0039</w:t>
            </w:r>
          </w:p>
        </w:tc>
        <w:tc>
          <w:tcPr>
            <w:tcW w:w="425" w:type="dxa"/>
            <w:shd w:val="solid" w:color="FFFFFF" w:fill="auto"/>
          </w:tcPr>
          <w:p w14:paraId="428812B6" w14:textId="77777777" w:rsidR="0039545E" w:rsidRDefault="0039545E" w:rsidP="004B01B9">
            <w:pPr>
              <w:pStyle w:val="TAL"/>
              <w:rPr>
                <w:sz w:val="16"/>
                <w:szCs w:val="16"/>
              </w:rPr>
            </w:pPr>
            <w:r>
              <w:rPr>
                <w:sz w:val="16"/>
                <w:szCs w:val="16"/>
              </w:rPr>
              <w:t>4</w:t>
            </w:r>
          </w:p>
        </w:tc>
        <w:tc>
          <w:tcPr>
            <w:tcW w:w="425" w:type="dxa"/>
            <w:shd w:val="solid" w:color="FFFFFF" w:fill="auto"/>
          </w:tcPr>
          <w:p w14:paraId="7942A05D" w14:textId="77777777" w:rsidR="0039545E" w:rsidRDefault="0039545E" w:rsidP="004B01B9">
            <w:pPr>
              <w:pStyle w:val="TAL"/>
              <w:rPr>
                <w:sz w:val="16"/>
                <w:szCs w:val="16"/>
              </w:rPr>
            </w:pPr>
            <w:r>
              <w:rPr>
                <w:sz w:val="16"/>
                <w:szCs w:val="16"/>
              </w:rPr>
              <w:t>B</w:t>
            </w:r>
          </w:p>
        </w:tc>
        <w:tc>
          <w:tcPr>
            <w:tcW w:w="4962" w:type="dxa"/>
            <w:shd w:val="solid" w:color="FFFFFF" w:fill="auto"/>
          </w:tcPr>
          <w:p w14:paraId="0C0EFE3C" w14:textId="77777777"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14:paraId="363BED62" w14:textId="77777777" w:rsidR="0039545E" w:rsidRDefault="0039545E" w:rsidP="004B01B9">
            <w:pPr>
              <w:pStyle w:val="TAL"/>
              <w:rPr>
                <w:sz w:val="16"/>
                <w:szCs w:val="16"/>
                <w:lang w:eastAsia="zh-CN"/>
              </w:rPr>
            </w:pPr>
            <w:r>
              <w:rPr>
                <w:sz w:val="16"/>
                <w:szCs w:val="16"/>
                <w:lang w:eastAsia="zh-CN"/>
              </w:rPr>
              <w:t>8.0.0</w:t>
            </w:r>
          </w:p>
        </w:tc>
      </w:tr>
      <w:tr w:rsidR="0039545E" w:rsidRPr="006B0D02" w14:paraId="2C0C239C" w14:textId="77777777" w:rsidTr="00D70823">
        <w:tc>
          <w:tcPr>
            <w:tcW w:w="800" w:type="dxa"/>
            <w:shd w:val="solid" w:color="FFFFFF" w:fill="auto"/>
          </w:tcPr>
          <w:p w14:paraId="2F63C74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21E06534"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8974C24"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1F50C929" w14:textId="77777777" w:rsidR="0039545E" w:rsidRDefault="0039545E" w:rsidP="004B01B9">
            <w:pPr>
              <w:pStyle w:val="TAL"/>
              <w:rPr>
                <w:sz w:val="16"/>
                <w:szCs w:val="16"/>
              </w:rPr>
            </w:pPr>
            <w:r>
              <w:rPr>
                <w:sz w:val="16"/>
                <w:szCs w:val="16"/>
              </w:rPr>
              <w:t>0041</w:t>
            </w:r>
          </w:p>
        </w:tc>
        <w:tc>
          <w:tcPr>
            <w:tcW w:w="425" w:type="dxa"/>
            <w:shd w:val="solid" w:color="FFFFFF" w:fill="auto"/>
          </w:tcPr>
          <w:p w14:paraId="7941F9B1" w14:textId="77777777" w:rsidR="0039545E" w:rsidRDefault="0039545E" w:rsidP="004B01B9">
            <w:pPr>
              <w:pStyle w:val="TAL"/>
              <w:rPr>
                <w:sz w:val="16"/>
                <w:szCs w:val="16"/>
              </w:rPr>
            </w:pPr>
            <w:r>
              <w:rPr>
                <w:sz w:val="16"/>
                <w:szCs w:val="16"/>
              </w:rPr>
              <w:t>5</w:t>
            </w:r>
          </w:p>
        </w:tc>
        <w:tc>
          <w:tcPr>
            <w:tcW w:w="425" w:type="dxa"/>
            <w:shd w:val="solid" w:color="FFFFFF" w:fill="auto"/>
          </w:tcPr>
          <w:p w14:paraId="7314E64C" w14:textId="77777777" w:rsidR="0039545E" w:rsidRDefault="0039545E" w:rsidP="004B01B9">
            <w:pPr>
              <w:pStyle w:val="TAL"/>
              <w:rPr>
                <w:sz w:val="16"/>
                <w:szCs w:val="16"/>
              </w:rPr>
            </w:pPr>
            <w:r>
              <w:rPr>
                <w:sz w:val="16"/>
                <w:szCs w:val="16"/>
              </w:rPr>
              <w:t>B</w:t>
            </w:r>
          </w:p>
        </w:tc>
        <w:tc>
          <w:tcPr>
            <w:tcW w:w="4962" w:type="dxa"/>
            <w:shd w:val="solid" w:color="FFFFFF" w:fill="auto"/>
          </w:tcPr>
          <w:p w14:paraId="03D3DA23" w14:textId="77777777"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14:paraId="7164332C" w14:textId="77777777" w:rsidR="0039545E" w:rsidRDefault="0039545E" w:rsidP="004B01B9">
            <w:pPr>
              <w:pStyle w:val="TAL"/>
              <w:rPr>
                <w:sz w:val="16"/>
                <w:szCs w:val="16"/>
                <w:lang w:eastAsia="zh-CN"/>
              </w:rPr>
            </w:pPr>
            <w:r>
              <w:rPr>
                <w:sz w:val="16"/>
                <w:szCs w:val="16"/>
                <w:lang w:eastAsia="zh-CN"/>
              </w:rPr>
              <w:t>8.0.0</w:t>
            </w:r>
          </w:p>
        </w:tc>
      </w:tr>
      <w:tr w:rsidR="0039545E" w:rsidRPr="006B0D02" w14:paraId="48D73A19" w14:textId="77777777" w:rsidTr="00D70823">
        <w:tc>
          <w:tcPr>
            <w:tcW w:w="800" w:type="dxa"/>
            <w:shd w:val="solid" w:color="FFFFFF" w:fill="auto"/>
          </w:tcPr>
          <w:p w14:paraId="68BEDEA0"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D6FA0D9"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E7AA74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02705824" w14:textId="77777777" w:rsidR="0039545E" w:rsidRDefault="0039545E" w:rsidP="004B01B9">
            <w:pPr>
              <w:pStyle w:val="TAL"/>
              <w:rPr>
                <w:sz w:val="16"/>
                <w:szCs w:val="16"/>
              </w:rPr>
            </w:pPr>
            <w:r>
              <w:rPr>
                <w:sz w:val="16"/>
                <w:szCs w:val="16"/>
              </w:rPr>
              <w:t>0043</w:t>
            </w:r>
          </w:p>
        </w:tc>
        <w:tc>
          <w:tcPr>
            <w:tcW w:w="425" w:type="dxa"/>
            <w:shd w:val="solid" w:color="FFFFFF" w:fill="auto"/>
          </w:tcPr>
          <w:p w14:paraId="2AF20E88" w14:textId="77777777" w:rsidR="0039545E" w:rsidRDefault="0039545E" w:rsidP="004B01B9">
            <w:pPr>
              <w:pStyle w:val="TAL"/>
              <w:rPr>
                <w:sz w:val="16"/>
                <w:szCs w:val="16"/>
              </w:rPr>
            </w:pPr>
            <w:r>
              <w:rPr>
                <w:sz w:val="16"/>
                <w:szCs w:val="16"/>
              </w:rPr>
              <w:t>2</w:t>
            </w:r>
          </w:p>
        </w:tc>
        <w:tc>
          <w:tcPr>
            <w:tcW w:w="425" w:type="dxa"/>
            <w:shd w:val="solid" w:color="FFFFFF" w:fill="auto"/>
          </w:tcPr>
          <w:p w14:paraId="23244CC1" w14:textId="77777777" w:rsidR="0039545E" w:rsidRDefault="0039545E" w:rsidP="004B01B9">
            <w:pPr>
              <w:pStyle w:val="TAL"/>
              <w:rPr>
                <w:sz w:val="16"/>
                <w:szCs w:val="16"/>
              </w:rPr>
            </w:pPr>
            <w:r>
              <w:rPr>
                <w:sz w:val="16"/>
                <w:szCs w:val="16"/>
              </w:rPr>
              <w:t>B</w:t>
            </w:r>
          </w:p>
        </w:tc>
        <w:tc>
          <w:tcPr>
            <w:tcW w:w="4962" w:type="dxa"/>
            <w:shd w:val="solid" w:color="FFFFFF" w:fill="auto"/>
          </w:tcPr>
          <w:p w14:paraId="42A14E52" w14:textId="77777777"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14:paraId="41468132" w14:textId="77777777" w:rsidR="0039545E" w:rsidRDefault="0039545E" w:rsidP="004B01B9">
            <w:pPr>
              <w:pStyle w:val="TAL"/>
              <w:rPr>
                <w:sz w:val="16"/>
                <w:szCs w:val="16"/>
                <w:lang w:eastAsia="zh-CN"/>
              </w:rPr>
            </w:pPr>
            <w:r>
              <w:rPr>
                <w:sz w:val="16"/>
                <w:szCs w:val="16"/>
                <w:lang w:eastAsia="zh-CN"/>
              </w:rPr>
              <w:t>8.0.0</w:t>
            </w:r>
          </w:p>
        </w:tc>
      </w:tr>
      <w:tr w:rsidR="0039545E" w:rsidRPr="006B0D02" w14:paraId="5479F5DC" w14:textId="77777777" w:rsidTr="00D70823">
        <w:tc>
          <w:tcPr>
            <w:tcW w:w="800" w:type="dxa"/>
            <w:tcBorders>
              <w:bottom w:val="single" w:sz="6" w:space="0" w:color="auto"/>
            </w:tcBorders>
            <w:shd w:val="solid" w:color="FFFFFF" w:fill="auto"/>
          </w:tcPr>
          <w:p w14:paraId="03DCB03F"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14:paraId="446208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14:paraId="7FE25A67"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14:paraId="29B3309C" w14:textId="77777777"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14:paraId="5A5C88A4" w14:textId="77777777"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14:paraId="2AF2EFB8" w14:textId="77777777"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14:paraId="44E32E26" w14:textId="77777777"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14:paraId="5A6E4C82" w14:textId="77777777" w:rsidR="0039545E" w:rsidRDefault="0039545E" w:rsidP="004B01B9">
            <w:pPr>
              <w:pStyle w:val="TAL"/>
              <w:rPr>
                <w:sz w:val="16"/>
                <w:szCs w:val="16"/>
                <w:lang w:eastAsia="zh-CN"/>
              </w:rPr>
            </w:pPr>
            <w:r>
              <w:rPr>
                <w:sz w:val="16"/>
                <w:szCs w:val="16"/>
                <w:lang w:eastAsia="zh-CN"/>
              </w:rPr>
              <w:t>8.0.0</w:t>
            </w:r>
          </w:p>
        </w:tc>
      </w:tr>
      <w:tr w:rsidR="0039545E" w:rsidRPr="006B0D02" w14:paraId="3D39407A" w14:textId="77777777" w:rsidTr="00D70823">
        <w:tc>
          <w:tcPr>
            <w:tcW w:w="800" w:type="dxa"/>
            <w:tcBorders>
              <w:bottom w:val="single" w:sz="8" w:space="0" w:color="auto"/>
            </w:tcBorders>
            <w:shd w:val="solid" w:color="FFFFFF" w:fill="auto"/>
          </w:tcPr>
          <w:p w14:paraId="65D9E292"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14:paraId="72D5D9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14:paraId="10FB45EA"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14:paraId="12B5CC32" w14:textId="77777777"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14:paraId="636757C1" w14:textId="77777777"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14:paraId="0E9E6CCB" w14:textId="77777777"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14:paraId="6EC06DE0" w14:textId="77777777"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14:paraId="67442B2D" w14:textId="77777777" w:rsidR="0039545E" w:rsidRDefault="0039545E" w:rsidP="004B01B9">
            <w:pPr>
              <w:pStyle w:val="TAL"/>
              <w:rPr>
                <w:sz w:val="16"/>
                <w:szCs w:val="16"/>
                <w:lang w:eastAsia="zh-CN"/>
              </w:rPr>
            </w:pPr>
            <w:r>
              <w:rPr>
                <w:sz w:val="16"/>
                <w:szCs w:val="16"/>
                <w:lang w:eastAsia="zh-CN"/>
              </w:rPr>
              <w:t>8.0.0</w:t>
            </w:r>
          </w:p>
        </w:tc>
      </w:tr>
      <w:tr w:rsidR="0039545E" w:rsidRPr="006B0D02" w14:paraId="5D59D210" w14:textId="77777777" w:rsidTr="00D70823">
        <w:tc>
          <w:tcPr>
            <w:tcW w:w="800" w:type="dxa"/>
            <w:tcBorders>
              <w:top w:val="single" w:sz="8" w:space="0" w:color="auto"/>
            </w:tcBorders>
            <w:shd w:val="solid" w:color="FFFFFF" w:fill="auto"/>
          </w:tcPr>
          <w:p w14:paraId="586B6E12" w14:textId="77777777"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14:paraId="2C6A9C01" w14:textId="77777777"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14:paraId="10EFA8AF" w14:textId="77777777"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14:paraId="5526FEA4" w14:textId="77777777"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14:paraId="5403B4D7" w14:textId="77777777"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14:paraId="2D3D7F16"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2B4146CF" w14:textId="77777777"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14:paraId="0246488C" w14:textId="77777777" w:rsidR="0039545E" w:rsidRDefault="0039545E" w:rsidP="004B01B9">
            <w:pPr>
              <w:pStyle w:val="TAL"/>
              <w:rPr>
                <w:sz w:val="16"/>
                <w:szCs w:val="16"/>
                <w:lang w:eastAsia="zh-CN"/>
              </w:rPr>
            </w:pPr>
            <w:r>
              <w:rPr>
                <w:sz w:val="16"/>
                <w:szCs w:val="16"/>
                <w:lang w:eastAsia="zh-CN"/>
              </w:rPr>
              <w:t>8.1.0</w:t>
            </w:r>
          </w:p>
        </w:tc>
      </w:tr>
      <w:tr w:rsidR="0039545E" w:rsidRPr="006B0D02" w14:paraId="4F196AC6" w14:textId="77777777" w:rsidTr="00D70823">
        <w:tc>
          <w:tcPr>
            <w:tcW w:w="800" w:type="dxa"/>
            <w:shd w:val="solid" w:color="FFFFFF" w:fill="auto"/>
          </w:tcPr>
          <w:p w14:paraId="59DC9A4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7F17D7A1"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50B83805" w14:textId="77777777"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14:paraId="4649ED76" w14:textId="77777777" w:rsidR="0039545E" w:rsidRDefault="0039545E" w:rsidP="004B01B9">
            <w:pPr>
              <w:pStyle w:val="TAL"/>
              <w:rPr>
                <w:sz w:val="16"/>
                <w:szCs w:val="16"/>
              </w:rPr>
            </w:pPr>
            <w:r>
              <w:rPr>
                <w:sz w:val="16"/>
                <w:szCs w:val="16"/>
              </w:rPr>
              <w:t>0050</w:t>
            </w:r>
          </w:p>
        </w:tc>
        <w:tc>
          <w:tcPr>
            <w:tcW w:w="425" w:type="dxa"/>
            <w:shd w:val="solid" w:color="FFFFFF" w:fill="auto"/>
          </w:tcPr>
          <w:p w14:paraId="1D2792F3" w14:textId="77777777" w:rsidR="0039545E" w:rsidRDefault="0039545E" w:rsidP="004B01B9">
            <w:pPr>
              <w:pStyle w:val="TAL"/>
              <w:rPr>
                <w:sz w:val="16"/>
                <w:szCs w:val="16"/>
              </w:rPr>
            </w:pPr>
            <w:r>
              <w:rPr>
                <w:sz w:val="16"/>
                <w:szCs w:val="16"/>
              </w:rPr>
              <w:t>2</w:t>
            </w:r>
          </w:p>
        </w:tc>
        <w:tc>
          <w:tcPr>
            <w:tcW w:w="425" w:type="dxa"/>
            <w:shd w:val="solid" w:color="FFFFFF" w:fill="auto"/>
          </w:tcPr>
          <w:p w14:paraId="123D27E8" w14:textId="77777777" w:rsidR="0039545E" w:rsidRDefault="0039545E" w:rsidP="004B01B9">
            <w:pPr>
              <w:pStyle w:val="TAL"/>
              <w:rPr>
                <w:sz w:val="16"/>
                <w:szCs w:val="16"/>
              </w:rPr>
            </w:pPr>
            <w:r>
              <w:rPr>
                <w:sz w:val="16"/>
                <w:szCs w:val="16"/>
              </w:rPr>
              <w:t>A</w:t>
            </w:r>
          </w:p>
        </w:tc>
        <w:tc>
          <w:tcPr>
            <w:tcW w:w="4962" w:type="dxa"/>
            <w:shd w:val="solid" w:color="FFFFFF" w:fill="auto"/>
          </w:tcPr>
          <w:p w14:paraId="4F30A887" w14:textId="77777777"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14:paraId="18BE1431" w14:textId="77777777" w:rsidR="0039545E" w:rsidRDefault="0039545E" w:rsidP="004B01B9">
            <w:pPr>
              <w:pStyle w:val="TAL"/>
              <w:rPr>
                <w:sz w:val="16"/>
                <w:szCs w:val="16"/>
                <w:lang w:eastAsia="zh-CN"/>
              </w:rPr>
            </w:pPr>
            <w:r>
              <w:rPr>
                <w:sz w:val="16"/>
                <w:szCs w:val="16"/>
                <w:lang w:eastAsia="zh-CN"/>
              </w:rPr>
              <w:t>8.1.0</w:t>
            </w:r>
          </w:p>
        </w:tc>
      </w:tr>
      <w:tr w:rsidR="0039545E" w:rsidRPr="006B0D02" w14:paraId="68F354D1" w14:textId="77777777" w:rsidTr="00D70823">
        <w:tc>
          <w:tcPr>
            <w:tcW w:w="800" w:type="dxa"/>
            <w:shd w:val="solid" w:color="FFFFFF" w:fill="auto"/>
          </w:tcPr>
          <w:p w14:paraId="1D221901"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026047E"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0D873A68"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17D85916" w14:textId="77777777" w:rsidR="0039545E" w:rsidRDefault="0039545E" w:rsidP="004B01B9">
            <w:pPr>
              <w:pStyle w:val="TAL"/>
              <w:rPr>
                <w:sz w:val="16"/>
                <w:szCs w:val="16"/>
              </w:rPr>
            </w:pPr>
            <w:r>
              <w:rPr>
                <w:sz w:val="16"/>
                <w:szCs w:val="16"/>
              </w:rPr>
              <w:t>0053</w:t>
            </w:r>
          </w:p>
        </w:tc>
        <w:tc>
          <w:tcPr>
            <w:tcW w:w="425" w:type="dxa"/>
            <w:shd w:val="solid" w:color="FFFFFF" w:fill="auto"/>
          </w:tcPr>
          <w:p w14:paraId="61DE6866" w14:textId="77777777" w:rsidR="0039545E" w:rsidRDefault="0039545E" w:rsidP="004B01B9">
            <w:pPr>
              <w:pStyle w:val="TAL"/>
              <w:rPr>
                <w:sz w:val="16"/>
                <w:szCs w:val="16"/>
              </w:rPr>
            </w:pPr>
            <w:r>
              <w:rPr>
                <w:sz w:val="16"/>
                <w:szCs w:val="16"/>
              </w:rPr>
              <w:t>-</w:t>
            </w:r>
          </w:p>
        </w:tc>
        <w:tc>
          <w:tcPr>
            <w:tcW w:w="425" w:type="dxa"/>
            <w:shd w:val="solid" w:color="FFFFFF" w:fill="auto"/>
          </w:tcPr>
          <w:p w14:paraId="2C57EEDE" w14:textId="77777777" w:rsidR="0039545E" w:rsidRDefault="0039545E" w:rsidP="004B01B9">
            <w:pPr>
              <w:pStyle w:val="TAL"/>
              <w:rPr>
                <w:sz w:val="16"/>
                <w:szCs w:val="16"/>
              </w:rPr>
            </w:pPr>
            <w:r>
              <w:rPr>
                <w:sz w:val="16"/>
                <w:szCs w:val="16"/>
              </w:rPr>
              <w:t>D</w:t>
            </w:r>
          </w:p>
        </w:tc>
        <w:tc>
          <w:tcPr>
            <w:tcW w:w="4962" w:type="dxa"/>
            <w:shd w:val="solid" w:color="FFFFFF" w:fill="auto"/>
          </w:tcPr>
          <w:p w14:paraId="44737E02" w14:textId="77777777"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14:paraId="1DB5F7E2" w14:textId="77777777" w:rsidR="0039545E" w:rsidRDefault="0039545E" w:rsidP="004B01B9">
            <w:pPr>
              <w:pStyle w:val="TAL"/>
              <w:rPr>
                <w:sz w:val="16"/>
                <w:szCs w:val="16"/>
                <w:lang w:eastAsia="zh-CN"/>
              </w:rPr>
            </w:pPr>
            <w:r>
              <w:rPr>
                <w:sz w:val="16"/>
                <w:szCs w:val="16"/>
                <w:lang w:eastAsia="zh-CN"/>
              </w:rPr>
              <w:t>8.1.0</w:t>
            </w:r>
          </w:p>
        </w:tc>
      </w:tr>
      <w:tr w:rsidR="0039545E" w:rsidRPr="006B0D02" w14:paraId="7ED14C9A" w14:textId="77777777" w:rsidTr="00D70823">
        <w:tc>
          <w:tcPr>
            <w:tcW w:w="800" w:type="dxa"/>
            <w:shd w:val="solid" w:color="FFFFFF" w:fill="auto"/>
          </w:tcPr>
          <w:p w14:paraId="5A09CD36"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512710D"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6F87D0CB"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4861EA1E" w14:textId="77777777" w:rsidR="0039545E" w:rsidRDefault="0039545E" w:rsidP="004B01B9">
            <w:pPr>
              <w:pStyle w:val="TAL"/>
              <w:rPr>
                <w:sz w:val="16"/>
                <w:szCs w:val="16"/>
              </w:rPr>
            </w:pPr>
            <w:r>
              <w:rPr>
                <w:sz w:val="16"/>
                <w:szCs w:val="16"/>
              </w:rPr>
              <w:t>0056</w:t>
            </w:r>
          </w:p>
        </w:tc>
        <w:tc>
          <w:tcPr>
            <w:tcW w:w="425" w:type="dxa"/>
            <w:shd w:val="solid" w:color="FFFFFF" w:fill="auto"/>
          </w:tcPr>
          <w:p w14:paraId="6F5F49CD" w14:textId="77777777" w:rsidR="0039545E" w:rsidRDefault="0039545E" w:rsidP="004B01B9">
            <w:pPr>
              <w:pStyle w:val="TAL"/>
              <w:rPr>
                <w:sz w:val="16"/>
                <w:szCs w:val="16"/>
              </w:rPr>
            </w:pPr>
            <w:r>
              <w:rPr>
                <w:sz w:val="16"/>
                <w:szCs w:val="16"/>
              </w:rPr>
              <w:t>-</w:t>
            </w:r>
          </w:p>
        </w:tc>
        <w:tc>
          <w:tcPr>
            <w:tcW w:w="425" w:type="dxa"/>
            <w:shd w:val="solid" w:color="FFFFFF" w:fill="auto"/>
          </w:tcPr>
          <w:p w14:paraId="359F3390" w14:textId="77777777" w:rsidR="0039545E" w:rsidRDefault="0039545E" w:rsidP="004B01B9">
            <w:pPr>
              <w:pStyle w:val="TAL"/>
              <w:rPr>
                <w:sz w:val="16"/>
                <w:szCs w:val="16"/>
              </w:rPr>
            </w:pPr>
            <w:r>
              <w:rPr>
                <w:sz w:val="16"/>
                <w:szCs w:val="16"/>
              </w:rPr>
              <w:t>F</w:t>
            </w:r>
          </w:p>
        </w:tc>
        <w:tc>
          <w:tcPr>
            <w:tcW w:w="4962" w:type="dxa"/>
            <w:shd w:val="solid" w:color="FFFFFF" w:fill="auto"/>
          </w:tcPr>
          <w:p w14:paraId="3789D8FB" w14:textId="77777777"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14:paraId="3E55DB77" w14:textId="77777777" w:rsidR="0039545E" w:rsidRDefault="0039545E" w:rsidP="004B01B9">
            <w:pPr>
              <w:pStyle w:val="TAL"/>
              <w:rPr>
                <w:sz w:val="16"/>
                <w:szCs w:val="16"/>
                <w:lang w:eastAsia="zh-CN"/>
              </w:rPr>
            </w:pPr>
            <w:r>
              <w:rPr>
                <w:sz w:val="16"/>
                <w:szCs w:val="16"/>
                <w:lang w:eastAsia="zh-CN"/>
              </w:rPr>
              <w:t>8.1.0</w:t>
            </w:r>
          </w:p>
        </w:tc>
      </w:tr>
      <w:tr w:rsidR="0039545E" w:rsidRPr="006B0D02" w14:paraId="3E010770" w14:textId="77777777" w:rsidTr="00D70823">
        <w:tc>
          <w:tcPr>
            <w:tcW w:w="800" w:type="dxa"/>
            <w:shd w:val="solid" w:color="FFFFFF" w:fill="auto"/>
          </w:tcPr>
          <w:p w14:paraId="3E74B11F"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DBBD1C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496C494A"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5A446EFA" w14:textId="77777777" w:rsidR="0039545E" w:rsidRDefault="0039545E" w:rsidP="004B01B9">
            <w:pPr>
              <w:pStyle w:val="TAL"/>
              <w:rPr>
                <w:sz w:val="16"/>
                <w:szCs w:val="16"/>
              </w:rPr>
            </w:pPr>
            <w:r>
              <w:rPr>
                <w:sz w:val="16"/>
                <w:szCs w:val="16"/>
              </w:rPr>
              <w:t>0058</w:t>
            </w:r>
          </w:p>
        </w:tc>
        <w:tc>
          <w:tcPr>
            <w:tcW w:w="425" w:type="dxa"/>
            <w:shd w:val="solid" w:color="FFFFFF" w:fill="auto"/>
          </w:tcPr>
          <w:p w14:paraId="0E625786" w14:textId="77777777" w:rsidR="0039545E" w:rsidRDefault="0039545E" w:rsidP="004B01B9">
            <w:pPr>
              <w:pStyle w:val="TAL"/>
              <w:rPr>
                <w:sz w:val="16"/>
                <w:szCs w:val="16"/>
              </w:rPr>
            </w:pPr>
            <w:r>
              <w:rPr>
                <w:sz w:val="16"/>
                <w:szCs w:val="16"/>
              </w:rPr>
              <w:t>2</w:t>
            </w:r>
          </w:p>
        </w:tc>
        <w:tc>
          <w:tcPr>
            <w:tcW w:w="425" w:type="dxa"/>
            <w:shd w:val="solid" w:color="FFFFFF" w:fill="auto"/>
          </w:tcPr>
          <w:p w14:paraId="6DC455F7" w14:textId="77777777" w:rsidR="0039545E" w:rsidRDefault="0039545E" w:rsidP="004B01B9">
            <w:pPr>
              <w:pStyle w:val="TAL"/>
              <w:rPr>
                <w:sz w:val="16"/>
                <w:szCs w:val="16"/>
              </w:rPr>
            </w:pPr>
            <w:r>
              <w:rPr>
                <w:sz w:val="16"/>
                <w:szCs w:val="16"/>
              </w:rPr>
              <w:t>B</w:t>
            </w:r>
          </w:p>
        </w:tc>
        <w:tc>
          <w:tcPr>
            <w:tcW w:w="4962" w:type="dxa"/>
            <w:shd w:val="solid" w:color="FFFFFF" w:fill="auto"/>
          </w:tcPr>
          <w:p w14:paraId="2022DDF7" w14:textId="77777777"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14:paraId="74AA22AC" w14:textId="77777777" w:rsidR="0039545E" w:rsidRDefault="0039545E" w:rsidP="004B01B9">
            <w:pPr>
              <w:pStyle w:val="TAL"/>
              <w:rPr>
                <w:sz w:val="16"/>
                <w:szCs w:val="16"/>
                <w:lang w:eastAsia="zh-CN"/>
              </w:rPr>
            </w:pPr>
            <w:r>
              <w:rPr>
                <w:sz w:val="16"/>
                <w:szCs w:val="16"/>
                <w:lang w:eastAsia="zh-CN"/>
              </w:rPr>
              <w:t>8.1.0</w:t>
            </w:r>
          </w:p>
        </w:tc>
      </w:tr>
      <w:tr w:rsidR="0039545E" w:rsidRPr="006B0D02" w14:paraId="3186106D" w14:textId="77777777" w:rsidTr="00D70823">
        <w:tc>
          <w:tcPr>
            <w:tcW w:w="800" w:type="dxa"/>
            <w:shd w:val="solid" w:color="FFFFFF" w:fill="auto"/>
          </w:tcPr>
          <w:p w14:paraId="48871D58"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027D81A7"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3E39E7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6E43EB70" w14:textId="77777777" w:rsidR="0039545E" w:rsidRDefault="0039545E" w:rsidP="004B01B9">
            <w:pPr>
              <w:pStyle w:val="TAL"/>
              <w:rPr>
                <w:sz w:val="16"/>
                <w:szCs w:val="16"/>
              </w:rPr>
            </w:pPr>
            <w:r>
              <w:rPr>
                <w:sz w:val="16"/>
                <w:szCs w:val="16"/>
              </w:rPr>
              <w:t>0059</w:t>
            </w:r>
          </w:p>
        </w:tc>
        <w:tc>
          <w:tcPr>
            <w:tcW w:w="425" w:type="dxa"/>
            <w:shd w:val="solid" w:color="FFFFFF" w:fill="auto"/>
          </w:tcPr>
          <w:p w14:paraId="3EAC2A37" w14:textId="77777777" w:rsidR="0039545E" w:rsidRDefault="0039545E" w:rsidP="004B01B9">
            <w:pPr>
              <w:pStyle w:val="TAL"/>
              <w:rPr>
                <w:sz w:val="16"/>
                <w:szCs w:val="16"/>
              </w:rPr>
            </w:pPr>
            <w:r>
              <w:rPr>
                <w:sz w:val="16"/>
                <w:szCs w:val="16"/>
              </w:rPr>
              <w:t>3</w:t>
            </w:r>
          </w:p>
        </w:tc>
        <w:tc>
          <w:tcPr>
            <w:tcW w:w="425" w:type="dxa"/>
            <w:shd w:val="solid" w:color="FFFFFF" w:fill="auto"/>
          </w:tcPr>
          <w:p w14:paraId="6DDC43A3" w14:textId="77777777" w:rsidR="0039545E" w:rsidRDefault="0039545E" w:rsidP="004B01B9">
            <w:pPr>
              <w:pStyle w:val="TAL"/>
              <w:rPr>
                <w:sz w:val="16"/>
                <w:szCs w:val="16"/>
              </w:rPr>
            </w:pPr>
            <w:r>
              <w:rPr>
                <w:sz w:val="16"/>
                <w:szCs w:val="16"/>
              </w:rPr>
              <w:t>C</w:t>
            </w:r>
          </w:p>
        </w:tc>
        <w:tc>
          <w:tcPr>
            <w:tcW w:w="4962" w:type="dxa"/>
            <w:shd w:val="solid" w:color="FFFFFF" w:fill="auto"/>
          </w:tcPr>
          <w:p w14:paraId="361BC53E" w14:textId="77777777"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14:paraId="626AAD45" w14:textId="77777777" w:rsidR="0039545E" w:rsidRDefault="0039545E" w:rsidP="004B01B9">
            <w:pPr>
              <w:pStyle w:val="TAL"/>
              <w:rPr>
                <w:sz w:val="16"/>
                <w:szCs w:val="16"/>
                <w:lang w:eastAsia="zh-CN"/>
              </w:rPr>
            </w:pPr>
            <w:r>
              <w:rPr>
                <w:sz w:val="16"/>
                <w:szCs w:val="16"/>
                <w:lang w:eastAsia="zh-CN"/>
              </w:rPr>
              <w:t>8.1.0</w:t>
            </w:r>
          </w:p>
        </w:tc>
      </w:tr>
      <w:tr w:rsidR="0039545E" w:rsidRPr="006B0D02" w14:paraId="251D6852" w14:textId="77777777" w:rsidTr="00D70823">
        <w:tc>
          <w:tcPr>
            <w:tcW w:w="800" w:type="dxa"/>
            <w:shd w:val="solid" w:color="FFFFFF" w:fill="auto"/>
          </w:tcPr>
          <w:p w14:paraId="7F30EFB3"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3689885"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EAFEEC6"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2E67EE35" w14:textId="77777777" w:rsidR="0039545E" w:rsidRDefault="0039545E" w:rsidP="004B01B9">
            <w:pPr>
              <w:pStyle w:val="TAL"/>
              <w:rPr>
                <w:sz w:val="16"/>
                <w:szCs w:val="16"/>
              </w:rPr>
            </w:pPr>
            <w:r>
              <w:rPr>
                <w:sz w:val="16"/>
                <w:szCs w:val="16"/>
              </w:rPr>
              <w:t>0060</w:t>
            </w:r>
          </w:p>
        </w:tc>
        <w:tc>
          <w:tcPr>
            <w:tcW w:w="425" w:type="dxa"/>
            <w:shd w:val="solid" w:color="FFFFFF" w:fill="auto"/>
          </w:tcPr>
          <w:p w14:paraId="642A3DA5" w14:textId="77777777" w:rsidR="0039545E" w:rsidRDefault="0039545E" w:rsidP="004B01B9">
            <w:pPr>
              <w:pStyle w:val="TAL"/>
              <w:rPr>
                <w:sz w:val="16"/>
                <w:szCs w:val="16"/>
              </w:rPr>
            </w:pPr>
            <w:r>
              <w:rPr>
                <w:sz w:val="16"/>
                <w:szCs w:val="16"/>
              </w:rPr>
              <w:t>2</w:t>
            </w:r>
          </w:p>
        </w:tc>
        <w:tc>
          <w:tcPr>
            <w:tcW w:w="425" w:type="dxa"/>
            <w:shd w:val="solid" w:color="FFFFFF" w:fill="auto"/>
          </w:tcPr>
          <w:p w14:paraId="438BCD57" w14:textId="77777777" w:rsidR="0039545E" w:rsidRDefault="0039545E" w:rsidP="004B01B9">
            <w:pPr>
              <w:pStyle w:val="TAL"/>
              <w:rPr>
                <w:sz w:val="16"/>
                <w:szCs w:val="16"/>
              </w:rPr>
            </w:pPr>
            <w:r>
              <w:rPr>
                <w:sz w:val="16"/>
                <w:szCs w:val="16"/>
              </w:rPr>
              <w:t>C</w:t>
            </w:r>
          </w:p>
        </w:tc>
        <w:tc>
          <w:tcPr>
            <w:tcW w:w="4962" w:type="dxa"/>
            <w:shd w:val="solid" w:color="FFFFFF" w:fill="auto"/>
          </w:tcPr>
          <w:p w14:paraId="655159BF" w14:textId="77777777"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14:paraId="7CECD7BD" w14:textId="77777777" w:rsidR="0039545E" w:rsidRDefault="0039545E" w:rsidP="004B01B9">
            <w:pPr>
              <w:pStyle w:val="TAL"/>
              <w:rPr>
                <w:sz w:val="16"/>
                <w:szCs w:val="16"/>
                <w:lang w:eastAsia="zh-CN"/>
              </w:rPr>
            </w:pPr>
            <w:r>
              <w:rPr>
                <w:sz w:val="16"/>
                <w:szCs w:val="16"/>
                <w:lang w:eastAsia="zh-CN"/>
              </w:rPr>
              <w:t>8.1.0</w:t>
            </w:r>
          </w:p>
        </w:tc>
      </w:tr>
      <w:tr w:rsidR="0039545E" w:rsidRPr="006B0D02" w14:paraId="620CAAF1" w14:textId="77777777" w:rsidTr="00D70823">
        <w:tc>
          <w:tcPr>
            <w:tcW w:w="800" w:type="dxa"/>
            <w:shd w:val="solid" w:color="FFFFFF" w:fill="auto"/>
          </w:tcPr>
          <w:p w14:paraId="7437D29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C973C5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70F343C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3F7CFA05" w14:textId="77777777" w:rsidR="0039545E" w:rsidRDefault="0039545E" w:rsidP="004B01B9">
            <w:pPr>
              <w:pStyle w:val="TAL"/>
              <w:rPr>
                <w:sz w:val="16"/>
                <w:szCs w:val="16"/>
              </w:rPr>
            </w:pPr>
            <w:r>
              <w:rPr>
                <w:sz w:val="16"/>
                <w:szCs w:val="16"/>
              </w:rPr>
              <w:t>0061</w:t>
            </w:r>
          </w:p>
        </w:tc>
        <w:tc>
          <w:tcPr>
            <w:tcW w:w="425" w:type="dxa"/>
            <w:shd w:val="solid" w:color="FFFFFF" w:fill="auto"/>
          </w:tcPr>
          <w:p w14:paraId="3890770C" w14:textId="77777777" w:rsidR="0039545E" w:rsidRDefault="0039545E" w:rsidP="004B01B9">
            <w:pPr>
              <w:pStyle w:val="TAL"/>
              <w:rPr>
                <w:sz w:val="16"/>
                <w:szCs w:val="16"/>
              </w:rPr>
            </w:pPr>
            <w:r>
              <w:rPr>
                <w:sz w:val="16"/>
                <w:szCs w:val="16"/>
              </w:rPr>
              <w:t>1</w:t>
            </w:r>
          </w:p>
        </w:tc>
        <w:tc>
          <w:tcPr>
            <w:tcW w:w="425" w:type="dxa"/>
            <w:shd w:val="solid" w:color="FFFFFF" w:fill="auto"/>
          </w:tcPr>
          <w:p w14:paraId="1933CA0C" w14:textId="77777777" w:rsidR="0039545E" w:rsidRDefault="0039545E" w:rsidP="004B01B9">
            <w:pPr>
              <w:pStyle w:val="TAL"/>
              <w:rPr>
                <w:sz w:val="16"/>
                <w:szCs w:val="16"/>
              </w:rPr>
            </w:pPr>
            <w:r>
              <w:rPr>
                <w:sz w:val="16"/>
                <w:szCs w:val="16"/>
              </w:rPr>
              <w:t>F</w:t>
            </w:r>
          </w:p>
        </w:tc>
        <w:tc>
          <w:tcPr>
            <w:tcW w:w="4962" w:type="dxa"/>
            <w:shd w:val="solid" w:color="FFFFFF" w:fill="auto"/>
          </w:tcPr>
          <w:p w14:paraId="72DAFB28" w14:textId="77777777"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14:paraId="55E234B3" w14:textId="77777777" w:rsidR="0039545E" w:rsidRDefault="0039545E" w:rsidP="004B01B9">
            <w:pPr>
              <w:pStyle w:val="TAL"/>
              <w:rPr>
                <w:sz w:val="16"/>
                <w:szCs w:val="16"/>
                <w:lang w:eastAsia="zh-CN"/>
              </w:rPr>
            </w:pPr>
            <w:r>
              <w:rPr>
                <w:sz w:val="16"/>
                <w:szCs w:val="16"/>
                <w:lang w:eastAsia="zh-CN"/>
              </w:rPr>
              <w:t>8.1.0</w:t>
            </w:r>
          </w:p>
        </w:tc>
      </w:tr>
      <w:tr w:rsidR="0039545E" w:rsidRPr="006B0D02" w14:paraId="1118D685" w14:textId="77777777" w:rsidTr="00D70823">
        <w:tc>
          <w:tcPr>
            <w:tcW w:w="800" w:type="dxa"/>
            <w:tcBorders>
              <w:bottom w:val="single" w:sz="6" w:space="0" w:color="auto"/>
            </w:tcBorders>
            <w:shd w:val="solid" w:color="FFFFFF" w:fill="auto"/>
          </w:tcPr>
          <w:p w14:paraId="1B06B951"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14:paraId="6C002320"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14:paraId="5C50867F"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14:paraId="1844AA5A" w14:textId="77777777"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14:paraId="1D480DF9" w14:textId="77777777"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14:paraId="704CC3AC" w14:textId="77777777"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14:paraId="4BFBA2DB" w14:textId="77777777"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14:paraId="0FA391B0" w14:textId="77777777" w:rsidR="0039545E" w:rsidRDefault="0039545E" w:rsidP="004B01B9">
            <w:pPr>
              <w:pStyle w:val="TAL"/>
              <w:rPr>
                <w:sz w:val="16"/>
                <w:szCs w:val="16"/>
                <w:lang w:eastAsia="zh-CN"/>
              </w:rPr>
            </w:pPr>
            <w:r>
              <w:rPr>
                <w:sz w:val="16"/>
                <w:szCs w:val="16"/>
                <w:lang w:eastAsia="zh-CN"/>
              </w:rPr>
              <w:t>8.1.0</w:t>
            </w:r>
          </w:p>
        </w:tc>
      </w:tr>
      <w:tr w:rsidR="0039545E" w:rsidRPr="006B0D02" w14:paraId="010FBC8A" w14:textId="77777777" w:rsidTr="00D70823">
        <w:tc>
          <w:tcPr>
            <w:tcW w:w="800" w:type="dxa"/>
            <w:tcBorders>
              <w:bottom w:val="single" w:sz="8" w:space="0" w:color="auto"/>
            </w:tcBorders>
            <w:shd w:val="solid" w:color="FFFFFF" w:fill="auto"/>
          </w:tcPr>
          <w:p w14:paraId="00EA6E08"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14:paraId="3C8BE7D9"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14:paraId="5E4A397C"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14:paraId="608C448E" w14:textId="77777777"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14:paraId="002ED4C1" w14:textId="77777777"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14:paraId="1FA4A970" w14:textId="77777777"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14:paraId="0B04DF72" w14:textId="77777777"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14:paraId="54FCCB4A" w14:textId="77777777" w:rsidR="0039545E" w:rsidRDefault="0039545E" w:rsidP="004B01B9">
            <w:pPr>
              <w:pStyle w:val="TAL"/>
              <w:rPr>
                <w:sz w:val="16"/>
                <w:szCs w:val="16"/>
                <w:lang w:eastAsia="zh-CN"/>
              </w:rPr>
            </w:pPr>
            <w:r>
              <w:rPr>
                <w:sz w:val="16"/>
                <w:szCs w:val="16"/>
                <w:lang w:eastAsia="zh-CN"/>
              </w:rPr>
              <w:t>8.1.0</w:t>
            </w:r>
          </w:p>
        </w:tc>
      </w:tr>
      <w:tr w:rsidR="0039545E" w:rsidRPr="006B0D02" w14:paraId="0F0866F0" w14:textId="77777777" w:rsidTr="00D70823">
        <w:tc>
          <w:tcPr>
            <w:tcW w:w="800" w:type="dxa"/>
            <w:tcBorders>
              <w:top w:val="single" w:sz="8" w:space="0" w:color="auto"/>
            </w:tcBorders>
            <w:shd w:val="solid" w:color="FFFFFF" w:fill="auto"/>
          </w:tcPr>
          <w:p w14:paraId="53C0A7C3" w14:textId="77777777"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14:paraId="20F0D56F" w14:textId="77777777"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14:paraId="5238D05A" w14:textId="77777777"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14:paraId="689DDC0B" w14:textId="77777777"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14:paraId="0B0F798D" w14:textId="77777777"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14:paraId="6BB6CABF"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5E8CE7E3" w14:textId="77777777"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14:paraId="5EA8DBE2" w14:textId="77777777" w:rsidR="0039545E" w:rsidRDefault="0039545E" w:rsidP="004B01B9">
            <w:pPr>
              <w:pStyle w:val="TAL"/>
              <w:rPr>
                <w:sz w:val="16"/>
                <w:szCs w:val="16"/>
                <w:lang w:eastAsia="zh-CN"/>
              </w:rPr>
            </w:pPr>
            <w:r>
              <w:rPr>
                <w:sz w:val="16"/>
                <w:szCs w:val="16"/>
                <w:lang w:eastAsia="zh-CN"/>
              </w:rPr>
              <w:t>8.2.0</w:t>
            </w:r>
          </w:p>
        </w:tc>
      </w:tr>
      <w:tr w:rsidR="0039545E" w:rsidRPr="006B0D02" w14:paraId="29011F5B" w14:textId="77777777" w:rsidTr="00D70823">
        <w:tc>
          <w:tcPr>
            <w:tcW w:w="800" w:type="dxa"/>
            <w:shd w:val="solid" w:color="FFFFFF" w:fill="auto"/>
          </w:tcPr>
          <w:p w14:paraId="5061C600"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51F5CC6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5DAFACE3"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37886B04" w14:textId="77777777" w:rsidR="0039545E" w:rsidRDefault="0039545E" w:rsidP="004B01B9">
            <w:pPr>
              <w:pStyle w:val="TAL"/>
              <w:rPr>
                <w:sz w:val="16"/>
                <w:szCs w:val="16"/>
              </w:rPr>
            </w:pPr>
            <w:r>
              <w:rPr>
                <w:sz w:val="16"/>
                <w:szCs w:val="16"/>
              </w:rPr>
              <w:t>0065</w:t>
            </w:r>
          </w:p>
        </w:tc>
        <w:tc>
          <w:tcPr>
            <w:tcW w:w="425" w:type="dxa"/>
            <w:shd w:val="solid" w:color="FFFFFF" w:fill="auto"/>
          </w:tcPr>
          <w:p w14:paraId="077E372C" w14:textId="77777777" w:rsidR="0039545E" w:rsidRDefault="0039545E" w:rsidP="004B01B9">
            <w:pPr>
              <w:pStyle w:val="TAL"/>
              <w:rPr>
                <w:sz w:val="16"/>
                <w:szCs w:val="16"/>
              </w:rPr>
            </w:pPr>
            <w:r>
              <w:rPr>
                <w:sz w:val="16"/>
                <w:szCs w:val="16"/>
              </w:rPr>
              <w:t>2</w:t>
            </w:r>
          </w:p>
        </w:tc>
        <w:tc>
          <w:tcPr>
            <w:tcW w:w="425" w:type="dxa"/>
            <w:shd w:val="solid" w:color="FFFFFF" w:fill="auto"/>
          </w:tcPr>
          <w:p w14:paraId="101747BD" w14:textId="77777777" w:rsidR="0039545E" w:rsidRDefault="0039545E" w:rsidP="004B01B9">
            <w:pPr>
              <w:pStyle w:val="TAL"/>
              <w:rPr>
                <w:sz w:val="16"/>
                <w:szCs w:val="16"/>
              </w:rPr>
            </w:pPr>
            <w:r>
              <w:rPr>
                <w:sz w:val="16"/>
                <w:szCs w:val="16"/>
              </w:rPr>
              <w:t>C</w:t>
            </w:r>
          </w:p>
        </w:tc>
        <w:tc>
          <w:tcPr>
            <w:tcW w:w="4962" w:type="dxa"/>
            <w:shd w:val="solid" w:color="FFFFFF" w:fill="auto"/>
          </w:tcPr>
          <w:p w14:paraId="6827CC57" w14:textId="77777777"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14:paraId="59D705AA" w14:textId="77777777" w:rsidR="0039545E" w:rsidRDefault="0039545E" w:rsidP="004B01B9">
            <w:pPr>
              <w:pStyle w:val="TAL"/>
              <w:rPr>
                <w:sz w:val="16"/>
                <w:szCs w:val="16"/>
                <w:lang w:eastAsia="zh-CN"/>
              </w:rPr>
            </w:pPr>
            <w:r>
              <w:rPr>
                <w:sz w:val="16"/>
                <w:szCs w:val="16"/>
                <w:lang w:eastAsia="zh-CN"/>
              </w:rPr>
              <w:t>8.2.0</w:t>
            </w:r>
          </w:p>
        </w:tc>
      </w:tr>
      <w:tr w:rsidR="0039545E" w:rsidRPr="006B0D02" w14:paraId="338E49AD" w14:textId="77777777" w:rsidTr="00D70823">
        <w:tc>
          <w:tcPr>
            <w:tcW w:w="800" w:type="dxa"/>
            <w:shd w:val="solid" w:color="FFFFFF" w:fill="auto"/>
          </w:tcPr>
          <w:p w14:paraId="2B1C9C4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03A549A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77078C64"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77A1DAC6" w14:textId="77777777" w:rsidR="0039545E" w:rsidRDefault="0039545E" w:rsidP="004B01B9">
            <w:pPr>
              <w:pStyle w:val="TAL"/>
              <w:rPr>
                <w:sz w:val="16"/>
                <w:szCs w:val="16"/>
              </w:rPr>
            </w:pPr>
            <w:r>
              <w:rPr>
                <w:sz w:val="16"/>
                <w:szCs w:val="16"/>
              </w:rPr>
              <w:t>0066</w:t>
            </w:r>
          </w:p>
        </w:tc>
        <w:tc>
          <w:tcPr>
            <w:tcW w:w="425" w:type="dxa"/>
            <w:shd w:val="solid" w:color="FFFFFF" w:fill="auto"/>
          </w:tcPr>
          <w:p w14:paraId="1752E747" w14:textId="77777777" w:rsidR="0039545E" w:rsidRDefault="0039545E" w:rsidP="004B01B9">
            <w:pPr>
              <w:pStyle w:val="TAL"/>
              <w:rPr>
                <w:sz w:val="16"/>
                <w:szCs w:val="16"/>
              </w:rPr>
            </w:pPr>
            <w:r>
              <w:rPr>
                <w:sz w:val="16"/>
                <w:szCs w:val="16"/>
              </w:rPr>
              <w:t>1</w:t>
            </w:r>
          </w:p>
        </w:tc>
        <w:tc>
          <w:tcPr>
            <w:tcW w:w="425" w:type="dxa"/>
            <w:shd w:val="solid" w:color="FFFFFF" w:fill="auto"/>
          </w:tcPr>
          <w:p w14:paraId="627F4052" w14:textId="77777777" w:rsidR="0039545E" w:rsidRDefault="0039545E" w:rsidP="004B01B9">
            <w:pPr>
              <w:pStyle w:val="TAL"/>
              <w:rPr>
                <w:sz w:val="16"/>
                <w:szCs w:val="16"/>
              </w:rPr>
            </w:pPr>
            <w:r>
              <w:rPr>
                <w:sz w:val="16"/>
                <w:szCs w:val="16"/>
              </w:rPr>
              <w:t>F</w:t>
            </w:r>
          </w:p>
        </w:tc>
        <w:tc>
          <w:tcPr>
            <w:tcW w:w="4962" w:type="dxa"/>
            <w:shd w:val="solid" w:color="FFFFFF" w:fill="auto"/>
          </w:tcPr>
          <w:p w14:paraId="46D3661A" w14:textId="77777777"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14:paraId="3700C4E5" w14:textId="77777777" w:rsidR="0039545E" w:rsidRDefault="0039545E" w:rsidP="004B01B9">
            <w:pPr>
              <w:pStyle w:val="TAL"/>
              <w:rPr>
                <w:sz w:val="16"/>
                <w:szCs w:val="16"/>
                <w:lang w:eastAsia="zh-CN"/>
              </w:rPr>
            </w:pPr>
            <w:r>
              <w:rPr>
                <w:sz w:val="16"/>
                <w:szCs w:val="16"/>
                <w:lang w:eastAsia="zh-CN"/>
              </w:rPr>
              <w:t>8.2.0</w:t>
            </w:r>
          </w:p>
        </w:tc>
      </w:tr>
      <w:tr w:rsidR="0039545E" w:rsidRPr="006B0D02" w14:paraId="1AB4D818" w14:textId="77777777" w:rsidTr="00D70823">
        <w:tc>
          <w:tcPr>
            <w:tcW w:w="800" w:type="dxa"/>
            <w:shd w:val="solid" w:color="FFFFFF" w:fill="auto"/>
          </w:tcPr>
          <w:p w14:paraId="74AD4C6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375A2F51"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19D60CF8"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43BC5811" w14:textId="77777777" w:rsidR="0039545E" w:rsidRDefault="0039545E" w:rsidP="004B01B9">
            <w:pPr>
              <w:pStyle w:val="TAL"/>
              <w:rPr>
                <w:sz w:val="16"/>
                <w:szCs w:val="16"/>
              </w:rPr>
            </w:pPr>
            <w:r>
              <w:rPr>
                <w:sz w:val="16"/>
                <w:szCs w:val="16"/>
              </w:rPr>
              <w:t>0067</w:t>
            </w:r>
          </w:p>
        </w:tc>
        <w:tc>
          <w:tcPr>
            <w:tcW w:w="425" w:type="dxa"/>
            <w:shd w:val="solid" w:color="FFFFFF" w:fill="auto"/>
          </w:tcPr>
          <w:p w14:paraId="2B8B5314" w14:textId="77777777" w:rsidR="0039545E" w:rsidRDefault="0039545E" w:rsidP="004B01B9">
            <w:pPr>
              <w:pStyle w:val="TAL"/>
              <w:rPr>
                <w:sz w:val="16"/>
                <w:szCs w:val="16"/>
              </w:rPr>
            </w:pPr>
            <w:r>
              <w:rPr>
                <w:sz w:val="16"/>
                <w:szCs w:val="16"/>
              </w:rPr>
              <w:t>4</w:t>
            </w:r>
          </w:p>
        </w:tc>
        <w:tc>
          <w:tcPr>
            <w:tcW w:w="425" w:type="dxa"/>
            <w:shd w:val="solid" w:color="FFFFFF" w:fill="auto"/>
          </w:tcPr>
          <w:p w14:paraId="1AFEE402" w14:textId="77777777" w:rsidR="0039545E" w:rsidRDefault="0039545E" w:rsidP="004B01B9">
            <w:pPr>
              <w:pStyle w:val="TAL"/>
              <w:rPr>
                <w:sz w:val="16"/>
                <w:szCs w:val="16"/>
              </w:rPr>
            </w:pPr>
            <w:r>
              <w:rPr>
                <w:sz w:val="16"/>
                <w:szCs w:val="16"/>
              </w:rPr>
              <w:t>F</w:t>
            </w:r>
          </w:p>
        </w:tc>
        <w:tc>
          <w:tcPr>
            <w:tcW w:w="4962" w:type="dxa"/>
            <w:shd w:val="solid" w:color="FFFFFF" w:fill="auto"/>
          </w:tcPr>
          <w:p w14:paraId="3F7DEDFA" w14:textId="77777777"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14:paraId="5D1F7413" w14:textId="77777777" w:rsidR="0039545E" w:rsidRDefault="0039545E" w:rsidP="004B01B9">
            <w:pPr>
              <w:pStyle w:val="TAL"/>
              <w:rPr>
                <w:sz w:val="16"/>
                <w:szCs w:val="16"/>
                <w:lang w:eastAsia="zh-CN"/>
              </w:rPr>
            </w:pPr>
            <w:r>
              <w:rPr>
                <w:sz w:val="16"/>
                <w:szCs w:val="16"/>
                <w:lang w:eastAsia="zh-CN"/>
              </w:rPr>
              <w:t>8.2.0</w:t>
            </w:r>
          </w:p>
        </w:tc>
      </w:tr>
      <w:tr w:rsidR="0039545E" w:rsidRPr="006B0D02" w14:paraId="44D6E5E5" w14:textId="77777777" w:rsidTr="00D70823">
        <w:tc>
          <w:tcPr>
            <w:tcW w:w="800" w:type="dxa"/>
            <w:shd w:val="solid" w:color="FFFFFF" w:fill="auto"/>
          </w:tcPr>
          <w:p w14:paraId="26D2C65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7F10E015"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457180F6"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2E6D369C" w14:textId="77777777" w:rsidR="0039545E" w:rsidRDefault="0039545E" w:rsidP="004B01B9">
            <w:pPr>
              <w:pStyle w:val="TAL"/>
              <w:rPr>
                <w:sz w:val="16"/>
                <w:szCs w:val="16"/>
              </w:rPr>
            </w:pPr>
            <w:r>
              <w:rPr>
                <w:sz w:val="16"/>
                <w:szCs w:val="16"/>
              </w:rPr>
              <w:t>0068</w:t>
            </w:r>
          </w:p>
        </w:tc>
        <w:tc>
          <w:tcPr>
            <w:tcW w:w="425" w:type="dxa"/>
            <w:shd w:val="solid" w:color="FFFFFF" w:fill="auto"/>
          </w:tcPr>
          <w:p w14:paraId="2ED4BEF6" w14:textId="77777777" w:rsidR="0039545E" w:rsidRDefault="0039545E" w:rsidP="004B01B9">
            <w:pPr>
              <w:pStyle w:val="TAL"/>
              <w:rPr>
                <w:sz w:val="16"/>
                <w:szCs w:val="16"/>
              </w:rPr>
            </w:pPr>
            <w:r>
              <w:rPr>
                <w:sz w:val="16"/>
                <w:szCs w:val="16"/>
              </w:rPr>
              <w:t>1</w:t>
            </w:r>
          </w:p>
        </w:tc>
        <w:tc>
          <w:tcPr>
            <w:tcW w:w="425" w:type="dxa"/>
            <w:shd w:val="solid" w:color="FFFFFF" w:fill="auto"/>
          </w:tcPr>
          <w:p w14:paraId="32AEB75D" w14:textId="77777777" w:rsidR="0039545E" w:rsidRDefault="0039545E" w:rsidP="004B01B9">
            <w:pPr>
              <w:pStyle w:val="TAL"/>
              <w:rPr>
                <w:sz w:val="16"/>
                <w:szCs w:val="16"/>
              </w:rPr>
            </w:pPr>
            <w:r>
              <w:rPr>
                <w:sz w:val="16"/>
                <w:szCs w:val="16"/>
              </w:rPr>
              <w:t>F</w:t>
            </w:r>
          </w:p>
        </w:tc>
        <w:tc>
          <w:tcPr>
            <w:tcW w:w="4962" w:type="dxa"/>
            <w:shd w:val="solid" w:color="FFFFFF" w:fill="auto"/>
          </w:tcPr>
          <w:p w14:paraId="73BD3603" w14:textId="77777777"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14:paraId="3CCDF904" w14:textId="77777777" w:rsidR="0039545E" w:rsidRDefault="0039545E" w:rsidP="004B01B9">
            <w:pPr>
              <w:pStyle w:val="TAL"/>
              <w:rPr>
                <w:sz w:val="16"/>
                <w:szCs w:val="16"/>
                <w:lang w:eastAsia="zh-CN"/>
              </w:rPr>
            </w:pPr>
            <w:r>
              <w:rPr>
                <w:sz w:val="16"/>
                <w:szCs w:val="16"/>
                <w:lang w:eastAsia="zh-CN"/>
              </w:rPr>
              <w:t>8.2.0</w:t>
            </w:r>
          </w:p>
        </w:tc>
      </w:tr>
      <w:tr w:rsidR="0039545E" w:rsidRPr="006B0D02" w14:paraId="11867DDE" w14:textId="77777777" w:rsidTr="00D70823">
        <w:tc>
          <w:tcPr>
            <w:tcW w:w="800" w:type="dxa"/>
            <w:tcBorders>
              <w:bottom w:val="single" w:sz="6" w:space="0" w:color="auto"/>
            </w:tcBorders>
            <w:shd w:val="solid" w:color="FFFFFF" w:fill="auto"/>
          </w:tcPr>
          <w:p w14:paraId="033E5B0F"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14:paraId="0A381243"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14:paraId="24215695"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14:paraId="2E034C1E" w14:textId="77777777"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14:paraId="4F8BD5C1" w14:textId="77777777"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14:paraId="42942DCF" w14:textId="77777777"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14:paraId="49AE3484" w14:textId="77777777"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14:paraId="3B218F62" w14:textId="77777777" w:rsidR="0039545E" w:rsidRDefault="0039545E" w:rsidP="004B01B9">
            <w:pPr>
              <w:pStyle w:val="TAL"/>
              <w:rPr>
                <w:sz w:val="16"/>
                <w:szCs w:val="16"/>
                <w:lang w:eastAsia="zh-CN"/>
              </w:rPr>
            </w:pPr>
            <w:r>
              <w:rPr>
                <w:sz w:val="16"/>
                <w:szCs w:val="16"/>
                <w:lang w:eastAsia="zh-CN"/>
              </w:rPr>
              <w:t>8.2.0</w:t>
            </w:r>
          </w:p>
        </w:tc>
      </w:tr>
      <w:tr w:rsidR="0039545E" w:rsidRPr="006B0D02" w14:paraId="169A3CC2" w14:textId="77777777" w:rsidTr="00D70823">
        <w:tc>
          <w:tcPr>
            <w:tcW w:w="800" w:type="dxa"/>
            <w:tcBorders>
              <w:bottom w:val="single" w:sz="8" w:space="0" w:color="auto"/>
            </w:tcBorders>
            <w:shd w:val="solid" w:color="FFFFFF" w:fill="auto"/>
          </w:tcPr>
          <w:p w14:paraId="6F976A43"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14:paraId="1ED48A85"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14:paraId="5AD2E5A9"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14:paraId="67C159F6" w14:textId="77777777"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14:paraId="7FA51CD6"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7C504236"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E091737" w14:textId="77777777"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14:paraId="2DCC6DBA" w14:textId="77777777" w:rsidR="0039545E" w:rsidRDefault="0039545E" w:rsidP="004B01B9">
            <w:pPr>
              <w:pStyle w:val="TAL"/>
              <w:rPr>
                <w:sz w:val="16"/>
                <w:szCs w:val="16"/>
                <w:lang w:eastAsia="zh-CN"/>
              </w:rPr>
            </w:pPr>
            <w:r>
              <w:rPr>
                <w:sz w:val="16"/>
                <w:szCs w:val="16"/>
                <w:lang w:eastAsia="zh-CN"/>
              </w:rPr>
              <w:t>8.2.0</w:t>
            </w:r>
          </w:p>
        </w:tc>
      </w:tr>
      <w:tr w:rsidR="0039545E" w:rsidRPr="006B0D02" w14:paraId="24C9C34B" w14:textId="77777777" w:rsidTr="00D70823">
        <w:tc>
          <w:tcPr>
            <w:tcW w:w="800" w:type="dxa"/>
            <w:tcBorders>
              <w:top w:val="single" w:sz="8" w:space="0" w:color="auto"/>
              <w:bottom w:val="single" w:sz="8" w:space="0" w:color="auto"/>
            </w:tcBorders>
            <w:shd w:val="solid" w:color="FFFFFF" w:fill="auto"/>
          </w:tcPr>
          <w:p w14:paraId="36199D31" w14:textId="77777777"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14:paraId="0FB03BEB" w14:textId="77777777"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14:paraId="76F7550C" w14:textId="77777777"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14:paraId="0986B3C9" w14:textId="77777777"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14:paraId="0FABD467" w14:textId="77777777"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14:paraId="4E00379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961F405" w14:textId="77777777"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14:paraId="3DDB654B" w14:textId="77777777" w:rsidR="0039545E" w:rsidRDefault="0039545E" w:rsidP="004B01B9">
            <w:pPr>
              <w:pStyle w:val="TAL"/>
              <w:rPr>
                <w:sz w:val="16"/>
                <w:szCs w:val="16"/>
                <w:lang w:eastAsia="zh-CN"/>
              </w:rPr>
            </w:pPr>
            <w:r>
              <w:rPr>
                <w:sz w:val="16"/>
                <w:szCs w:val="16"/>
                <w:lang w:eastAsia="zh-CN"/>
              </w:rPr>
              <w:t>8.3.0</w:t>
            </w:r>
          </w:p>
        </w:tc>
      </w:tr>
      <w:tr w:rsidR="0039545E" w:rsidRPr="006B0D02" w14:paraId="07089918" w14:textId="77777777" w:rsidTr="00D70823">
        <w:tc>
          <w:tcPr>
            <w:tcW w:w="800" w:type="dxa"/>
            <w:tcBorders>
              <w:top w:val="single" w:sz="8" w:space="0" w:color="auto"/>
              <w:bottom w:val="single" w:sz="6" w:space="0" w:color="auto"/>
            </w:tcBorders>
            <w:shd w:val="solid" w:color="FFFFFF" w:fill="auto"/>
          </w:tcPr>
          <w:p w14:paraId="6B55CDF0" w14:textId="77777777"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14:paraId="55CA6B25" w14:textId="77777777"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14:paraId="517D4721" w14:textId="77777777"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14:paraId="4E1E8AEA" w14:textId="77777777"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14:paraId="04C40941" w14:textId="77777777"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14:paraId="6FA3B8B5"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14:paraId="76F1FD7F" w14:textId="77777777"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14:paraId="3C96FA2E" w14:textId="77777777" w:rsidR="0039545E" w:rsidRDefault="0039545E" w:rsidP="004B01B9">
            <w:pPr>
              <w:pStyle w:val="TAL"/>
              <w:rPr>
                <w:sz w:val="16"/>
                <w:szCs w:val="16"/>
                <w:lang w:eastAsia="zh-CN"/>
              </w:rPr>
            </w:pPr>
            <w:r>
              <w:rPr>
                <w:sz w:val="16"/>
                <w:szCs w:val="16"/>
                <w:lang w:eastAsia="zh-CN"/>
              </w:rPr>
              <w:t>8.4.0</w:t>
            </w:r>
          </w:p>
        </w:tc>
      </w:tr>
      <w:tr w:rsidR="0039545E" w:rsidRPr="006B0D02" w14:paraId="2AE56FE0" w14:textId="77777777" w:rsidTr="00D70823">
        <w:tc>
          <w:tcPr>
            <w:tcW w:w="800" w:type="dxa"/>
            <w:tcBorders>
              <w:bottom w:val="single" w:sz="8" w:space="0" w:color="auto"/>
            </w:tcBorders>
            <w:shd w:val="solid" w:color="FFFFFF" w:fill="auto"/>
          </w:tcPr>
          <w:p w14:paraId="6FE5F426" w14:textId="77777777"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14:paraId="63D44C1D" w14:textId="77777777"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14:paraId="6278ED8B" w14:textId="77777777"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14:paraId="543DD4BF" w14:textId="77777777"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14:paraId="631788C3" w14:textId="77777777"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14:paraId="18E697D4"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615B6493" w14:textId="77777777"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14:paraId="0A2E3CF6" w14:textId="77777777" w:rsidR="0039545E" w:rsidRDefault="0039545E" w:rsidP="004B01B9">
            <w:pPr>
              <w:pStyle w:val="TAL"/>
              <w:rPr>
                <w:sz w:val="16"/>
                <w:szCs w:val="16"/>
                <w:lang w:eastAsia="zh-CN"/>
              </w:rPr>
            </w:pPr>
            <w:r>
              <w:rPr>
                <w:sz w:val="16"/>
                <w:szCs w:val="16"/>
                <w:lang w:eastAsia="zh-CN"/>
              </w:rPr>
              <w:t>8.4.0</w:t>
            </w:r>
          </w:p>
        </w:tc>
      </w:tr>
      <w:tr w:rsidR="0039545E" w:rsidRPr="006B0D02" w14:paraId="1A99CAE7" w14:textId="77777777" w:rsidTr="00D70823">
        <w:tc>
          <w:tcPr>
            <w:tcW w:w="800" w:type="dxa"/>
            <w:tcBorders>
              <w:top w:val="single" w:sz="8" w:space="0" w:color="auto"/>
              <w:bottom w:val="single" w:sz="8" w:space="0" w:color="auto"/>
            </w:tcBorders>
            <w:shd w:val="solid" w:color="FFFFFF" w:fill="auto"/>
          </w:tcPr>
          <w:p w14:paraId="3F01BB4B" w14:textId="77777777"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14:paraId="407AFAB2" w14:textId="77777777"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14:paraId="48F05F52"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885B2C4"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27EB3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2774093"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23F50598" w14:textId="77777777"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14:paraId="09E468EC" w14:textId="77777777"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14:paraId="0709E53E" w14:textId="77777777" w:rsidTr="00D70823">
        <w:tc>
          <w:tcPr>
            <w:tcW w:w="800" w:type="dxa"/>
            <w:tcBorders>
              <w:top w:val="single" w:sz="8" w:space="0" w:color="auto"/>
              <w:bottom w:val="single" w:sz="8" w:space="0" w:color="auto"/>
            </w:tcBorders>
            <w:shd w:val="solid" w:color="FFFFFF" w:fill="auto"/>
          </w:tcPr>
          <w:p w14:paraId="1909B6FE" w14:textId="77777777"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14:paraId="24BDF528" w14:textId="77777777"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14:paraId="2672D2EE" w14:textId="77777777"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14:paraId="1E12AE4F" w14:textId="77777777"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14:paraId="4DB5C8DE"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E7C104"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E4A486" w14:textId="77777777"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14:paraId="58887C00" w14:textId="77777777"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14:paraId="06A27356" w14:textId="77777777" w:rsidTr="00D70823">
        <w:tc>
          <w:tcPr>
            <w:tcW w:w="800" w:type="dxa"/>
            <w:tcBorders>
              <w:top w:val="single" w:sz="8" w:space="0" w:color="auto"/>
              <w:bottom w:val="single" w:sz="6" w:space="0" w:color="auto"/>
            </w:tcBorders>
            <w:shd w:val="solid" w:color="FFFFFF" w:fill="auto"/>
          </w:tcPr>
          <w:p w14:paraId="21AC3BD0" w14:textId="77777777"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14:paraId="677F6E8E" w14:textId="77777777"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14:paraId="1EC12F2E" w14:textId="77777777"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14:paraId="743BB945" w14:textId="77777777"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14:paraId="323F89CC"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4A96292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7DB5B965" w14:textId="77777777"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14:paraId="3F965E0A" w14:textId="77777777" w:rsidR="0039545E" w:rsidRDefault="0039545E" w:rsidP="004B01B9">
            <w:pPr>
              <w:pStyle w:val="TAL"/>
              <w:rPr>
                <w:sz w:val="16"/>
                <w:szCs w:val="16"/>
                <w:lang w:eastAsia="zh-CN"/>
              </w:rPr>
            </w:pPr>
            <w:r>
              <w:rPr>
                <w:sz w:val="16"/>
                <w:szCs w:val="16"/>
                <w:lang w:eastAsia="zh-CN"/>
              </w:rPr>
              <w:t>10.1.0</w:t>
            </w:r>
          </w:p>
        </w:tc>
      </w:tr>
      <w:tr w:rsidR="0039545E" w:rsidRPr="006B0D02" w14:paraId="3C0205BE" w14:textId="77777777" w:rsidTr="00D70823">
        <w:tc>
          <w:tcPr>
            <w:tcW w:w="800" w:type="dxa"/>
            <w:tcBorders>
              <w:bottom w:val="single" w:sz="8" w:space="0" w:color="auto"/>
            </w:tcBorders>
            <w:shd w:val="solid" w:color="FFFFFF" w:fill="auto"/>
          </w:tcPr>
          <w:p w14:paraId="212F6B95" w14:textId="77777777"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14:paraId="333EF597" w14:textId="77777777"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14:paraId="1160801E" w14:textId="77777777"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14:paraId="3E1FC5B5" w14:textId="77777777"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14:paraId="63F07D2E"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1BFF320B"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82F8BCA" w14:textId="77777777"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14:paraId="43129C46" w14:textId="77777777" w:rsidR="0039545E" w:rsidRDefault="0039545E" w:rsidP="004B01B9">
            <w:pPr>
              <w:pStyle w:val="TAL"/>
              <w:rPr>
                <w:sz w:val="16"/>
                <w:szCs w:val="16"/>
                <w:lang w:eastAsia="zh-CN"/>
              </w:rPr>
            </w:pPr>
            <w:r>
              <w:rPr>
                <w:sz w:val="16"/>
                <w:szCs w:val="16"/>
                <w:lang w:eastAsia="zh-CN"/>
              </w:rPr>
              <w:t>10.1.0</w:t>
            </w:r>
          </w:p>
        </w:tc>
      </w:tr>
      <w:tr w:rsidR="0039545E" w:rsidRPr="006B0D02" w14:paraId="101E5B56" w14:textId="77777777" w:rsidTr="00D70823">
        <w:tc>
          <w:tcPr>
            <w:tcW w:w="800" w:type="dxa"/>
            <w:tcBorders>
              <w:top w:val="single" w:sz="8" w:space="0" w:color="auto"/>
              <w:bottom w:val="single" w:sz="8" w:space="0" w:color="auto"/>
            </w:tcBorders>
            <w:shd w:val="solid" w:color="FFFFFF" w:fill="auto"/>
          </w:tcPr>
          <w:p w14:paraId="34A31B79" w14:textId="77777777"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14:paraId="7061B570" w14:textId="77777777"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14:paraId="6F7A8AA3" w14:textId="77777777"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14:paraId="4B258048" w14:textId="77777777"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14:paraId="78B727BD"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7C78D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34C19F" w14:textId="77777777"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14:paraId="09F4D1B9" w14:textId="77777777" w:rsidR="0039545E" w:rsidRDefault="0039545E" w:rsidP="004B01B9">
            <w:pPr>
              <w:pStyle w:val="TAL"/>
              <w:rPr>
                <w:sz w:val="16"/>
                <w:szCs w:val="16"/>
                <w:lang w:eastAsia="zh-CN"/>
              </w:rPr>
            </w:pPr>
            <w:r>
              <w:rPr>
                <w:sz w:val="16"/>
                <w:szCs w:val="16"/>
                <w:lang w:eastAsia="zh-CN"/>
              </w:rPr>
              <w:t>10.2.0</w:t>
            </w:r>
          </w:p>
        </w:tc>
      </w:tr>
      <w:tr w:rsidR="0039545E" w:rsidRPr="006B0D02" w14:paraId="36ED59BD" w14:textId="77777777" w:rsidTr="00D70823">
        <w:tc>
          <w:tcPr>
            <w:tcW w:w="800" w:type="dxa"/>
            <w:tcBorders>
              <w:top w:val="single" w:sz="8" w:space="0" w:color="auto"/>
              <w:bottom w:val="single" w:sz="8" w:space="0" w:color="auto"/>
            </w:tcBorders>
            <w:shd w:val="solid" w:color="FFFFFF" w:fill="auto"/>
          </w:tcPr>
          <w:p w14:paraId="77A29D66" w14:textId="77777777"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14:paraId="347D43DF" w14:textId="77777777"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14:paraId="44A1988E" w14:textId="77777777"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14:paraId="06665190" w14:textId="77777777"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14:paraId="1E53A9DA"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A7CDF1"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943D70" w14:textId="77777777"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14:paraId="6C05D5F0" w14:textId="77777777"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14:paraId="659E03BA" w14:textId="77777777" w:rsidTr="00D70823">
        <w:tc>
          <w:tcPr>
            <w:tcW w:w="800" w:type="dxa"/>
            <w:tcBorders>
              <w:top w:val="single" w:sz="8" w:space="0" w:color="auto"/>
              <w:bottom w:val="single" w:sz="8" w:space="0" w:color="auto"/>
            </w:tcBorders>
            <w:shd w:val="solid" w:color="FFFFFF" w:fill="auto"/>
          </w:tcPr>
          <w:p w14:paraId="4A9883BF" w14:textId="77777777"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14:paraId="5803194A" w14:textId="77777777"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14:paraId="09EE2319" w14:textId="77777777"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14:paraId="0FC52930" w14:textId="77777777"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14:paraId="19C9C54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A1AFB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DE3262" w14:textId="77777777"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14:paraId="143F90AD" w14:textId="77777777" w:rsidR="0039545E" w:rsidRDefault="0039545E" w:rsidP="004B01B9">
            <w:pPr>
              <w:pStyle w:val="TAL"/>
              <w:rPr>
                <w:sz w:val="16"/>
                <w:szCs w:val="16"/>
                <w:lang w:eastAsia="zh-CN"/>
              </w:rPr>
            </w:pPr>
            <w:r>
              <w:rPr>
                <w:sz w:val="16"/>
                <w:szCs w:val="16"/>
                <w:lang w:eastAsia="zh-CN"/>
              </w:rPr>
              <w:t>11.1.0</w:t>
            </w:r>
          </w:p>
        </w:tc>
      </w:tr>
      <w:tr w:rsidR="0039545E" w:rsidRPr="006B0D02" w14:paraId="6721B434" w14:textId="77777777" w:rsidTr="00D70823">
        <w:tc>
          <w:tcPr>
            <w:tcW w:w="800" w:type="dxa"/>
            <w:tcBorders>
              <w:top w:val="single" w:sz="8" w:space="0" w:color="auto"/>
              <w:bottom w:val="single" w:sz="8" w:space="0" w:color="auto"/>
            </w:tcBorders>
            <w:shd w:val="solid" w:color="FFFFFF" w:fill="auto"/>
          </w:tcPr>
          <w:p w14:paraId="7A01F053" w14:textId="77777777"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14:paraId="376DA6B9" w14:textId="77777777"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14:paraId="04A1E9BE" w14:textId="77777777"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14:paraId="5290CC07" w14:textId="77777777"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14:paraId="17F0169E" w14:textId="77777777"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0A0585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26A744C" w14:textId="77777777"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14:paraId="58FC6E56" w14:textId="77777777" w:rsidR="0039545E" w:rsidRDefault="0039545E" w:rsidP="004B01B9">
            <w:pPr>
              <w:pStyle w:val="TAL"/>
              <w:rPr>
                <w:sz w:val="16"/>
                <w:szCs w:val="16"/>
                <w:lang w:eastAsia="zh-CN"/>
              </w:rPr>
            </w:pPr>
            <w:r>
              <w:rPr>
                <w:sz w:val="16"/>
                <w:szCs w:val="16"/>
                <w:lang w:eastAsia="zh-CN"/>
              </w:rPr>
              <w:t>11.2.0</w:t>
            </w:r>
          </w:p>
        </w:tc>
      </w:tr>
      <w:tr w:rsidR="0039545E" w:rsidRPr="006B0D02" w14:paraId="61B0E7CC" w14:textId="77777777" w:rsidTr="00D70823">
        <w:tc>
          <w:tcPr>
            <w:tcW w:w="800" w:type="dxa"/>
            <w:tcBorders>
              <w:top w:val="single" w:sz="8" w:space="0" w:color="auto"/>
              <w:bottom w:val="single" w:sz="8" w:space="0" w:color="auto"/>
            </w:tcBorders>
            <w:shd w:val="solid" w:color="FFFFFF" w:fill="auto"/>
          </w:tcPr>
          <w:p w14:paraId="130B1C5D"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2C4BDDB9"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7585D60D" w14:textId="77777777"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14:paraId="2A719461" w14:textId="77777777"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14:paraId="6256173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BC4975B"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EF4EC1" w14:textId="77777777"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14:paraId="7AAD3400" w14:textId="77777777" w:rsidR="0039545E" w:rsidRDefault="0039545E" w:rsidP="004B01B9">
            <w:pPr>
              <w:pStyle w:val="TAL"/>
              <w:rPr>
                <w:sz w:val="16"/>
                <w:szCs w:val="16"/>
                <w:lang w:eastAsia="zh-CN"/>
              </w:rPr>
            </w:pPr>
            <w:r>
              <w:rPr>
                <w:sz w:val="16"/>
                <w:szCs w:val="16"/>
                <w:lang w:eastAsia="zh-CN"/>
              </w:rPr>
              <w:t>11.3.0</w:t>
            </w:r>
          </w:p>
        </w:tc>
      </w:tr>
      <w:tr w:rsidR="0039545E" w:rsidRPr="006B0D02" w14:paraId="43CBDEAF" w14:textId="77777777" w:rsidTr="00D70823">
        <w:tc>
          <w:tcPr>
            <w:tcW w:w="800" w:type="dxa"/>
            <w:tcBorders>
              <w:top w:val="single" w:sz="8" w:space="0" w:color="auto"/>
              <w:bottom w:val="single" w:sz="8" w:space="0" w:color="auto"/>
            </w:tcBorders>
            <w:shd w:val="solid" w:color="FFFFFF" w:fill="auto"/>
          </w:tcPr>
          <w:p w14:paraId="5AB96A6E"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1634D854"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045BC43E" w14:textId="77777777"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14:paraId="4F843B11" w14:textId="77777777"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14:paraId="1EDACC07"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D1DBA5"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FE41E22" w14:textId="77777777"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14:paraId="1D64EC59" w14:textId="77777777" w:rsidR="0039545E" w:rsidRDefault="0039545E" w:rsidP="004B01B9">
            <w:pPr>
              <w:pStyle w:val="TAL"/>
              <w:rPr>
                <w:b/>
                <w:sz w:val="16"/>
                <w:szCs w:val="16"/>
                <w:lang w:eastAsia="zh-CN"/>
              </w:rPr>
            </w:pPr>
            <w:r>
              <w:rPr>
                <w:b/>
                <w:sz w:val="16"/>
                <w:szCs w:val="16"/>
                <w:lang w:eastAsia="zh-CN"/>
              </w:rPr>
              <w:t>12.0.0</w:t>
            </w:r>
          </w:p>
        </w:tc>
      </w:tr>
      <w:tr w:rsidR="0039545E" w:rsidRPr="006B0D02" w14:paraId="3457C0BE" w14:textId="77777777" w:rsidTr="00D70823">
        <w:tc>
          <w:tcPr>
            <w:tcW w:w="800" w:type="dxa"/>
            <w:tcBorders>
              <w:top w:val="single" w:sz="8" w:space="0" w:color="auto"/>
              <w:bottom w:val="single" w:sz="8" w:space="0" w:color="auto"/>
            </w:tcBorders>
            <w:shd w:val="solid" w:color="FFFFFF" w:fill="auto"/>
          </w:tcPr>
          <w:p w14:paraId="7F2ABCEE" w14:textId="77777777"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14:paraId="259F031A" w14:textId="77777777"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14:paraId="6046D409" w14:textId="77777777"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14:paraId="18414413" w14:textId="77777777"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14:paraId="1ADD4879"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320CF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27623A" w14:textId="77777777"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14:paraId="36F01B65" w14:textId="77777777" w:rsidR="0039545E" w:rsidRDefault="0039545E" w:rsidP="004B01B9">
            <w:pPr>
              <w:pStyle w:val="TAL"/>
              <w:rPr>
                <w:b/>
                <w:sz w:val="16"/>
                <w:szCs w:val="16"/>
                <w:lang w:eastAsia="zh-CN"/>
              </w:rPr>
            </w:pPr>
            <w:r>
              <w:rPr>
                <w:sz w:val="16"/>
                <w:szCs w:val="16"/>
                <w:lang w:eastAsia="zh-CN"/>
              </w:rPr>
              <w:t>12.1.0</w:t>
            </w:r>
          </w:p>
        </w:tc>
      </w:tr>
      <w:tr w:rsidR="0039545E" w:rsidRPr="006B0D02" w14:paraId="4D53BB62" w14:textId="77777777" w:rsidTr="00D70823">
        <w:tc>
          <w:tcPr>
            <w:tcW w:w="800" w:type="dxa"/>
            <w:tcBorders>
              <w:top w:val="single" w:sz="8" w:space="0" w:color="auto"/>
              <w:bottom w:val="single" w:sz="8" w:space="0" w:color="auto"/>
            </w:tcBorders>
            <w:shd w:val="solid" w:color="FFFFFF" w:fill="auto"/>
          </w:tcPr>
          <w:p w14:paraId="258A04B4" w14:textId="77777777"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14:paraId="3AE33266" w14:textId="77777777"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14:paraId="3911580F" w14:textId="77777777"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14:paraId="696C0B97" w14:textId="77777777"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14:paraId="71059F6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C05248"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02192B7" w14:textId="77777777"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14:paraId="73062203" w14:textId="77777777" w:rsidR="0039545E" w:rsidRDefault="0039545E" w:rsidP="004B01B9">
            <w:pPr>
              <w:pStyle w:val="TAL"/>
              <w:rPr>
                <w:sz w:val="16"/>
                <w:szCs w:val="16"/>
                <w:lang w:eastAsia="zh-CN"/>
              </w:rPr>
            </w:pPr>
            <w:r>
              <w:rPr>
                <w:sz w:val="16"/>
                <w:szCs w:val="16"/>
                <w:lang w:eastAsia="zh-CN"/>
              </w:rPr>
              <w:t>12.2.0</w:t>
            </w:r>
          </w:p>
        </w:tc>
      </w:tr>
      <w:tr w:rsidR="0039545E" w:rsidRPr="006B0D02" w14:paraId="11C00875" w14:textId="77777777" w:rsidTr="00D70823">
        <w:tc>
          <w:tcPr>
            <w:tcW w:w="800" w:type="dxa"/>
            <w:tcBorders>
              <w:top w:val="single" w:sz="8" w:space="0" w:color="auto"/>
              <w:bottom w:val="single" w:sz="8" w:space="0" w:color="auto"/>
            </w:tcBorders>
            <w:shd w:val="solid" w:color="FFFFFF" w:fill="auto"/>
          </w:tcPr>
          <w:p w14:paraId="204886D4" w14:textId="77777777"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14:paraId="19693FE5" w14:textId="77777777"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14:paraId="75C4F59A" w14:textId="77777777"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14:paraId="200F04BE" w14:textId="77777777"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14:paraId="7B35A0CC"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669FA7"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307B917" w14:textId="77777777"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14:paraId="7A545EA6" w14:textId="77777777" w:rsidR="0039545E" w:rsidRDefault="0039545E" w:rsidP="004B01B9">
            <w:pPr>
              <w:pStyle w:val="TAL"/>
              <w:rPr>
                <w:sz w:val="16"/>
                <w:szCs w:val="16"/>
                <w:lang w:eastAsia="zh-CN"/>
              </w:rPr>
            </w:pPr>
            <w:r>
              <w:rPr>
                <w:sz w:val="16"/>
                <w:szCs w:val="16"/>
                <w:lang w:eastAsia="zh-CN"/>
              </w:rPr>
              <w:t>12.3.0</w:t>
            </w:r>
          </w:p>
        </w:tc>
      </w:tr>
      <w:tr w:rsidR="0039545E" w:rsidRPr="006B0D02" w14:paraId="41C60B0D" w14:textId="77777777" w:rsidTr="00D70823">
        <w:tc>
          <w:tcPr>
            <w:tcW w:w="800" w:type="dxa"/>
            <w:tcBorders>
              <w:top w:val="single" w:sz="8" w:space="0" w:color="auto"/>
              <w:bottom w:val="single" w:sz="8" w:space="0" w:color="auto"/>
            </w:tcBorders>
            <w:shd w:val="solid" w:color="FFFFFF" w:fill="auto"/>
          </w:tcPr>
          <w:p w14:paraId="0F11379D" w14:textId="77777777"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14:paraId="228F43F9" w14:textId="77777777"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14:paraId="6D2F7B4D" w14:textId="77777777"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14:paraId="519A1CA0" w14:textId="77777777"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14:paraId="20491672"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EED19B"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AEBF802" w14:textId="77777777" w:rsidR="0039545E" w:rsidRDefault="0039545E" w:rsidP="004B01B9">
            <w:pPr>
              <w:pStyle w:val="TAL"/>
              <w:rPr>
                <w:sz w:val="16"/>
                <w:szCs w:val="16"/>
                <w:lang w:eastAsia="zh-CN"/>
              </w:rPr>
            </w:pPr>
            <w:r>
              <w:rPr>
                <w:sz w:val="16"/>
                <w:szCs w:val="16"/>
                <w:lang w:eastAsia="zh-CN"/>
              </w:rPr>
              <w:t>IP-SM-GW and Gdd interface</w:t>
            </w:r>
          </w:p>
        </w:tc>
        <w:tc>
          <w:tcPr>
            <w:tcW w:w="708" w:type="dxa"/>
            <w:tcBorders>
              <w:top w:val="single" w:sz="8" w:space="0" w:color="auto"/>
              <w:bottom w:val="single" w:sz="8" w:space="0" w:color="auto"/>
            </w:tcBorders>
            <w:shd w:val="solid" w:color="FFFFFF" w:fill="auto"/>
          </w:tcPr>
          <w:p w14:paraId="69963041" w14:textId="77777777" w:rsidR="0039545E" w:rsidRDefault="0039545E" w:rsidP="004B01B9">
            <w:pPr>
              <w:pStyle w:val="TAL"/>
              <w:rPr>
                <w:sz w:val="16"/>
                <w:szCs w:val="16"/>
                <w:lang w:eastAsia="zh-CN"/>
              </w:rPr>
            </w:pPr>
            <w:r>
              <w:rPr>
                <w:sz w:val="16"/>
                <w:szCs w:val="16"/>
                <w:lang w:eastAsia="zh-CN"/>
              </w:rPr>
              <w:t>12.4.0</w:t>
            </w:r>
          </w:p>
        </w:tc>
      </w:tr>
      <w:tr w:rsidR="0039545E" w:rsidRPr="006B0D02" w14:paraId="566F2F23" w14:textId="77777777" w:rsidTr="00D70823">
        <w:tc>
          <w:tcPr>
            <w:tcW w:w="800" w:type="dxa"/>
            <w:tcBorders>
              <w:top w:val="single" w:sz="8" w:space="0" w:color="auto"/>
              <w:bottom w:val="single" w:sz="8" w:space="0" w:color="auto"/>
            </w:tcBorders>
            <w:shd w:val="solid" w:color="FFFFFF" w:fill="auto"/>
          </w:tcPr>
          <w:p w14:paraId="65A2B89A" w14:textId="77777777"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14:paraId="2E90E5B5"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14:paraId="07C90A9A"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6A8721D"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2E96E8"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16009FC"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3C6C023B" w14:textId="77777777"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14:paraId="169E6AAD" w14:textId="77777777"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14:paraId="580830C6" w14:textId="77777777" w:rsidTr="00D70823">
        <w:tc>
          <w:tcPr>
            <w:tcW w:w="800" w:type="dxa"/>
            <w:tcBorders>
              <w:top w:val="single" w:sz="8" w:space="0" w:color="auto"/>
              <w:bottom w:val="single" w:sz="8" w:space="0" w:color="auto"/>
            </w:tcBorders>
            <w:shd w:val="solid" w:color="FFFFFF" w:fill="auto"/>
          </w:tcPr>
          <w:p w14:paraId="027025B7" w14:textId="77777777"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14:paraId="23638259" w14:textId="77777777"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14:paraId="3B8C51E6" w14:textId="77777777"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14:paraId="112EAC90" w14:textId="77777777"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14:paraId="469ED92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6FD2932"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9224B50" w14:textId="77777777" w:rsidR="0039545E" w:rsidRDefault="0039545E" w:rsidP="004B01B9">
            <w:pPr>
              <w:pStyle w:val="TAL"/>
              <w:rPr>
                <w:sz w:val="16"/>
                <w:szCs w:val="16"/>
                <w:lang w:eastAsia="zh-CN"/>
              </w:rPr>
            </w:pPr>
            <w:r>
              <w:rPr>
                <w:sz w:val="16"/>
                <w:szCs w:val="16"/>
                <w:lang w:eastAsia="zh-CN"/>
              </w:rPr>
              <w:t>SMS w/o MSISDN with removal of Sh interaction</w:t>
            </w:r>
          </w:p>
        </w:tc>
        <w:tc>
          <w:tcPr>
            <w:tcW w:w="708" w:type="dxa"/>
            <w:tcBorders>
              <w:top w:val="single" w:sz="8" w:space="0" w:color="auto"/>
              <w:bottom w:val="single" w:sz="8" w:space="0" w:color="auto"/>
            </w:tcBorders>
            <w:shd w:val="solid" w:color="FFFFFF" w:fill="auto"/>
          </w:tcPr>
          <w:p w14:paraId="43B02855" w14:textId="77777777" w:rsidR="0039545E" w:rsidRDefault="0039545E" w:rsidP="004B01B9">
            <w:pPr>
              <w:pStyle w:val="TAL"/>
              <w:rPr>
                <w:sz w:val="16"/>
                <w:szCs w:val="16"/>
                <w:lang w:eastAsia="zh-CN"/>
              </w:rPr>
            </w:pPr>
            <w:r>
              <w:rPr>
                <w:sz w:val="16"/>
                <w:szCs w:val="16"/>
                <w:lang w:eastAsia="zh-CN"/>
              </w:rPr>
              <w:t>13.1.0</w:t>
            </w:r>
          </w:p>
        </w:tc>
      </w:tr>
      <w:tr w:rsidR="0039545E" w:rsidRPr="006B0D02" w14:paraId="1572634D" w14:textId="77777777" w:rsidTr="00D70823">
        <w:tc>
          <w:tcPr>
            <w:tcW w:w="800" w:type="dxa"/>
            <w:tcBorders>
              <w:top w:val="single" w:sz="8" w:space="0" w:color="auto"/>
            </w:tcBorders>
            <w:shd w:val="solid" w:color="FFFFFF" w:fill="auto"/>
          </w:tcPr>
          <w:p w14:paraId="4D440B59" w14:textId="77777777"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14:paraId="467432FE"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14:paraId="72D5160F"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14:paraId="73BC2AD7"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14C481CE"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51B46D83" w14:textId="77777777"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14:paraId="11DA24D7" w14:textId="77777777"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14:paraId="78C4154F" w14:textId="77777777"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14:paraId="1C47419B" w14:textId="77777777" w:rsidTr="00D70823">
        <w:tc>
          <w:tcPr>
            <w:tcW w:w="800" w:type="dxa"/>
            <w:tcBorders>
              <w:top w:val="single" w:sz="8" w:space="0" w:color="auto"/>
              <w:bottom w:val="single" w:sz="6" w:space="0" w:color="auto"/>
            </w:tcBorders>
            <w:shd w:val="solid" w:color="FFFFFF" w:fill="auto"/>
          </w:tcPr>
          <w:p w14:paraId="60582E27" w14:textId="77777777"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14:paraId="31EF7C50" w14:textId="77777777"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14:paraId="4B80E35A" w14:textId="77777777"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14:paraId="2A9EC8D1" w14:textId="77777777"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14:paraId="288ABA97"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14:paraId="6D250353"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3FFD8A81" w14:textId="77777777"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14:paraId="7CB73A5F" w14:textId="77777777"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14:paraId="70B50503" w14:textId="77777777" w:rsidTr="00D70823">
        <w:tc>
          <w:tcPr>
            <w:tcW w:w="800" w:type="dxa"/>
            <w:tcBorders>
              <w:bottom w:val="single" w:sz="12" w:space="0" w:color="auto"/>
            </w:tcBorders>
            <w:shd w:val="solid" w:color="FFFFFF" w:fill="auto"/>
          </w:tcPr>
          <w:p w14:paraId="74AC8AC8" w14:textId="77777777"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14:paraId="1A5512B2" w14:textId="77777777"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14:paraId="4CBAE9D7" w14:textId="77777777"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14:paraId="39A9B945" w14:textId="77777777"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14:paraId="3F354F94" w14:textId="77777777"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14:paraId="7B3AAD7D" w14:textId="77777777"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14:paraId="151E949E" w14:textId="77777777"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14:paraId="51381CC8" w14:textId="77777777" w:rsidR="0039545E" w:rsidRPr="0039545E" w:rsidRDefault="0039545E" w:rsidP="004B01B9">
            <w:pPr>
              <w:pStyle w:val="TAL"/>
              <w:rPr>
                <w:sz w:val="16"/>
                <w:szCs w:val="16"/>
                <w:lang w:eastAsia="zh-CN"/>
              </w:rPr>
            </w:pPr>
            <w:r w:rsidRPr="0039545E">
              <w:rPr>
                <w:sz w:val="16"/>
                <w:szCs w:val="16"/>
                <w:lang w:eastAsia="zh-CN"/>
              </w:rPr>
              <w:t>15.0.0</w:t>
            </w:r>
          </w:p>
        </w:tc>
      </w:tr>
      <w:bookmarkEnd w:id="108"/>
      <w:tr w:rsidR="00E835DB" w:rsidRPr="006B0D02" w14:paraId="3925EB20" w14:textId="77777777" w:rsidTr="00EE078C">
        <w:tc>
          <w:tcPr>
            <w:tcW w:w="800" w:type="dxa"/>
            <w:tcBorders>
              <w:top w:val="single" w:sz="12" w:space="0" w:color="auto"/>
              <w:bottom w:val="single" w:sz="12" w:space="0" w:color="auto"/>
            </w:tcBorders>
            <w:shd w:val="solid" w:color="FFFFFF" w:fill="auto"/>
          </w:tcPr>
          <w:p w14:paraId="6B8E348E" w14:textId="77777777"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bottom w:val="single" w:sz="12" w:space="0" w:color="auto"/>
            </w:tcBorders>
            <w:shd w:val="solid" w:color="FFFFFF" w:fill="auto"/>
          </w:tcPr>
          <w:p w14:paraId="49831E27" w14:textId="77777777"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bottom w:val="single" w:sz="12" w:space="0" w:color="auto"/>
            </w:tcBorders>
            <w:shd w:val="solid" w:color="FFFFFF" w:fill="auto"/>
          </w:tcPr>
          <w:p w14:paraId="46288DAB" w14:textId="77777777"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bottom w:val="single" w:sz="12" w:space="0" w:color="auto"/>
            </w:tcBorders>
            <w:shd w:val="solid" w:color="FFFFFF" w:fill="auto"/>
          </w:tcPr>
          <w:p w14:paraId="1CCFA83F" w14:textId="77777777" w:rsidR="00E835DB" w:rsidRDefault="00E835DB" w:rsidP="006F20BB">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65764B88" w14:textId="77777777" w:rsidR="00E835DB" w:rsidRDefault="00E835DB" w:rsidP="006F20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63C87A9" w14:textId="77777777" w:rsidR="00E835DB" w:rsidRDefault="00E835DB" w:rsidP="006F20B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B2D1D68" w14:textId="77777777"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bottom w:val="single" w:sz="12" w:space="0" w:color="auto"/>
            </w:tcBorders>
            <w:shd w:val="solid" w:color="FFFFFF" w:fill="auto"/>
          </w:tcPr>
          <w:p w14:paraId="6CCE15C4" w14:textId="77777777" w:rsidR="00E835DB" w:rsidRPr="00E835DB" w:rsidRDefault="00E835DB" w:rsidP="006F20BB">
            <w:pPr>
              <w:pStyle w:val="TAL"/>
              <w:rPr>
                <w:b/>
                <w:bCs/>
                <w:sz w:val="16"/>
                <w:szCs w:val="16"/>
                <w:lang w:eastAsia="zh-CN"/>
              </w:rPr>
            </w:pPr>
            <w:r w:rsidRPr="00E835DB">
              <w:rPr>
                <w:b/>
                <w:bCs/>
                <w:sz w:val="16"/>
                <w:szCs w:val="16"/>
                <w:lang w:eastAsia="zh-CN"/>
              </w:rPr>
              <w:t>16.0.0</w:t>
            </w:r>
          </w:p>
        </w:tc>
      </w:tr>
      <w:tr w:rsidR="00D70823" w:rsidRPr="006B0D02" w14:paraId="5321E3D9" w14:textId="77777777" w:rsidTr="00EE078C">
        <w:tc>
          <w:tcPr>
            <w:tcW w:w="800" w:type="dxa"/>
            <w:tcBorders>
              <w:top w:val="single" w:sz="12" w:space="0" w:color="auto"/>
              <w:bottom w:val="single" w:sz="12" w:space="0" w:color="auto"/>
            </w:tcBorders>
            <w:shd w:val="solid" w:color="FFFFFF" w:fill="auto"/>
          </w:tcPr>
          <w:p w14:paraId="5059073E" w14:textId="5F27EA83" w:rsidR="00D70823" w:rsidRDefault="00D70823" w:rsidP="00D70823">
            <w:pPr>
              <w:pStyle w:val="TAL"/>
              <w:rPr>
                <w:sz w:val="16"/>
                <w:szCs w:val="16"/>
                <w:lang w:eastAsia="zh-CN"/>
              </w:rPr>
            </w:pPr>
            <w:r>
              <w:rPr>
                <w:sz w:val="16"/>
                <w:szCs w:val="16"/>
                <w:lang w:eastAsia="zh-CN"/>
              </w:rPr>
              <w:t>2022-03</w:t>
            </w:r>
          </w:p>
        </w:tc>
        <w:tc>
          <w:tcPr>
            <w:tcW w:w="800" w:type="dxa"/>
            <w:tcBorders>
              <w:top w:val="single" w:sz="12" w:space="0" w:color="auto"/>
              <w:bottom w:val="single" w:sz="12" w:space="0" w:color="auto"/>
            </w:tcBorders>
            <w:shd w:val="solid" w:color="FFFFFF" w:fill="auto"/>
          </w:tcPr>
          <w:p w14:paraId="0277A434" w14:textId="62D29F18" w:rsidR="00D70823" w:rsidRDefault="00D70823" w:rsidP="00D70823">
            <w:pPr>
              <w:pStyle w:val="TAL"/>
              <w:rPr>
                <w:sz w:val="16"/>
                <w:szCs w:val="16"/>
                <w:lang w:eastAsia="zh-CN"/>
              </w:rPr>
            </w:pPr>
            <w:r>
              <w:rPr>
                <w:sz w:val="16"/>
                <w:szCs w:val="16"/>
                <w:lang w:eastAsia="zh-CN"/>
              </w:rPr>
              <w:t>SP-95E</w:t>
            </w:r>
          </w:p>
        </w:tc>
        <w:tc>
          <w:tcPr>
            <w:tcW w:w="952" w:type="dxa"/>
            <w:tcBorders>
              <w:top w:val="single" w:sz="12" w:space="0" w:color="auto"/>
              <w:bottom w:val="single" w:sz="12" w:space="0" w:color="auto"/>
            </w:tcBorders>
            <w:shd w:val="solid" w:color="FFFFFF" w:fill="auto"/>
          </w:tcPr>
          <w:p w14:paraId="42E307BA" w14:textId="4B9D60A9" w:rsidR="00D70823" w:rsidRDefault="00D70823"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1AAC4431" w14:textId="6F9219D2"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C0B935" w14:textId="52F572BE"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8E02F1" w14:textId="2D3FBAC4" w:rsidR="00D70823" w:rsidRDefault="00D70823"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413A579" w14:textId="00ECBF95" w:rsidR="00D70823" w:rsidRDefault="00D70823" w:rsidP="00D70823">
            <w:pPr>
              <w:pStyle w:val="TAL"/>
              <w:rPr>
                <w:sz w:val="16"/>
                <w:szCs w:val="16"/>
                <w:lang w:eastAsia="zh-CN"/>
              </w:rPr>
            </w:pPr>
            <w:r>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30C00F90" w14:textId="157E6A75" w:rsidR="00D70823" w:rsidRPr="00D70823" w:rsidRDefault="00D70823" w:rsidP="00D70823">
            <w:pPr>
              <w:pStyle w:val="TAL"/>
              <w:rPr>
                <w:b/>
                <w:bCs/>
                <w:sz w:val="16"/>
                <w:szCs w:val="16"/>
                <w:lang w:eastAsia="zh-CN"/>
              </w:rPr>
            </w:pPr>
            <w:r w:rsidRPr="00D70823">
              <w:rPr>
                <w:b/>
                <w:bCs/>
                <w:sz w:val="16"/>
                <w:szCs w:val="16"/>
                <w:lang w:eastAsia="zh-CN"/>
              </w:rPr>
              <w:t>17.0.0</w:t>
            </w:r>
          </w:p>
        </w:tc>
      </w:tr>
      <w:tr w:rsidR="00EE078C" w:rsidRPr="006B0D02" w14:paraId="39DDC2AF" w14:textId="77777777" w:rsidTr="00F116BC">
        <w:tc>
          <w:tcPr>
            <w:tcW w:w="800" w:type="dxa"/>
            <w:tcBorders>
              <w:top w:val="single" w:sz="12" w:space="0" w:color="auto"/>
              <w:bottom w:val="single" w:sz="12" w:space="0" w:color="auto"/>
            </w:tcBorders>
            <w:shd w:val="solid" w:color="FFFFFF" w:fill="auto"/>
          </w:tcPr>
          <w:p w14:paraId="7FE2AD3C" w14:textId="0B828939" w:rsidR="00EE078C" w:rsidRDefault="00EE078C" w:rsidP="00D70823">
            <w:pPr>
              <w:pStyle w:val="TAL"/>
              <w:rPr>
                <w:sz w:val="16"/>
                <w:szCs w:val="16"/>
                <w:lang w:eastAsia="zh-CN"/>
              </w:rPr>
            </w:pPr>
            <w:r>
              <w:rPr>
                <w:sz w:val="16"/>
                <w:szCs w:val="16"/>
                <w:lang w:eastAsia="zh-CN"/>
              </w:rPr>
              <w:t>2024-03</w:t>
            </w:r>
          </w:p>
        </w:tc>
        <w:tc>
          <w:tcPr>
            <w:tcW w:w="800" w:type="dxa"/>
            <w:tcBorders>
              <w:top w:val="single" w:sz="12" w:space="0" w:color="auto"/>
              <w:bottom w:val="single" w:sz="12" w:space="0" w:color="auto"/>
            </w:tcBorders>
            <w:shd w:val="solid" w:color="FFFFFF" w:fill="auto"/>
          </w:tcPr>
          <w:p w14:paraId="361CCCBC" w14:textId="29D6F46C" w:rsidR="00EE078C" w:rsidRDefault="00EE078C" w:rsidP="00D70823">
            <w:pPr>
              <w:pStyle w:val="TAL"/>
              <w:rPr>
                <w:sz w:val="16"/>
                <w:szCs w:val="16"/>
                <w:lang w:eastAsia="zh-CN"/>
              </w:rPr>
            </w:pPr>
            <w:r>
              <w:rPr>
                <w:sz w:val="16"/>
                <w:szCs w:val="16"/>
                <w:lang w:eastAsia="zh-CN"/>
              </w:rPr>
              <w:t>-</w:t>
            </w:r>
          </w:p>
        </w:tc>
        <w:tc>
          <w:tcPr>
            <w:tcW w:w="952" w:type="dxa"/>
            <w:tcBorders>
              <w:top w:val="single" w:sz="12" w:space="0" w:color="auto"/>
              <w:bottom w:val="single" w:sz="12" w:space="0" w:color="auto"/>
            </w:tcBorders>
            <w:shd w:val="solid" w:color="FFFFFF" w:fill="auto"/>
          </w:tcPr>
          <w:p w14:paraId="09E71E8B" w14:textId="366BAD39" w:rsidR="00EE078C" w:rsidRDefault="00EE078C"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028B7099" w14:textId="5BE14350"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B569A" w14:textId="6BE04B92"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2E6348E" w14:textId="16C01561" w:rsidR="00EE078C" w:rsidRDefault="00EE078C"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47AF791" w14:textId="6200EF18" w:rsidR="00EE078C" w:rsidRDefault="00EE078C" w:rsidP="00D70823">
            <w:pPr>
              <w:pStyle w:val="TAL"/>
              <w:rPr>
                <w:sz w:val="16"/>
                <w:szCs w:val="16"/>
                <w:lang w:eastAsia="zh-CN"/>
              </w:rPr>
            </w:pPr>
            <w:r>
              <w:rPr>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4C783032" w14:textId="58E16926" w:rsidR="00EE078C" w:rsidRPr="00EE078C" w:rsidRDefault="00EE078C" w:rsidP="00D70823">
            <w:pPr>
              <w:pStyle w:val="TAL"/>
              <w:rPr>
                <w:b/>
                <w:bCs/>
                <w:sz w:val="16"/>
                <w:szCs w:val="16"/>
                <w:lang w:eastAsia="zh-CN"/>
              </w:rPr>
            </w:pPr>
            <w:r w:rsidRPr="00EE078C">
              <w:rPr>
                <w:b/>
                <w:bCs/>
                <w:sz w:val="16"/>
                <w:szCs w:val="16"/>
                <w:lang w:eastAsia="zh-CN"/>
              </w:rPr>
              <w:t>18.0.0</w:t>
            </w:r>
          </w:p>
        </w:tc>
      </w:tr>
      <w:tr w:rsidR="00040F71" w:rsidRPr="006B0D02" w14:paraId="7E152AF6" w14:textId="77777777" w:rsidTr="00D70823">
        <w:tc>
          <w:tcPr>
            <w:tcW w:w="800" w:type="dxa"/>
            <w:tcBorders>
              <w:top w:val="single" w:sz="12" w:space="0" w:color="auto"/>
            </w:tcBorders>
            <w:shd w:val="solid" w:color="FFFFFF" w:fill="auto"/>
          </w:tcPr>
          <w:p w14:paraId="7229988D" w14:textId="0D1E1143" w:rsidR="00040F71" w:rsidRDefault="00040F71" w:rsidP="00D70823">
            <w:pPr>
              <w:pStyle w:val="TAL"/>
              <w:rPr>
                <w:sz w:val="16"/>
                <w:szCs w:val="16"/>
                <w:lang w:eastAsia="zh-CN"/>
              </w:rPr>
            </w:pPr>
            <w:r>
              <w:rPr>
                <w:sz w:val="16"/>
                <w:szCs w:val="16"/>
                <w:lang w:eastAsia="zh-CN"/>
              </w:rPr>
              <w:t>2024-09</w:t>
            </w:r>
          </w:p>
        </w:tc>
        <w:tc>
          <w:tcPr>
            <w:tcW w:w="800" w:type="dxa"/>
            <w:tcBorders>
              <w:top w:val="single" w:sz="12" w:space="0" w:color="auto"/>
            </w:tcBorders>
            <w:shd w:val="solid" w:color="FFFFFF" w:fill="auto"/>
          </w:tcPr>
          <w:p w14:paraId="40CE5827" w14:textId="5588EE69" w:rsidR="00040F71" w:rsidRDefault="00040F71" w:rsidP="00D70823">
            <w:pPr>
              <w:pStyle w:val="TAL"/>
              <w:rPr>
                <w:sz w:val="16"/>
                <w:szCs w:val="16"/>
                <w:lang w:eastAsia="zh-CN"/>
              </w:rPr>
            </w:pPr>
            <w:r>
              <w:rPr>
                <w:sz w:val="16"/>
                <w:szCs w:val="16"/>
                <w:lang w:eastAsia="zh-CN"/>
              </w:rPr>
              <w:t>SP-105</w:t>
            </w:r>
          </w:p>
        </w:tc>
        <w:tc>
          <w:tcPr>
            <w:tcW w:w="952" w:type="dxa"/>
            <w:tcBorders>
              <w:top w:val="single" w:sz="12" w:space="0" w:color="auto"/>
            </w:tcBorders>
            <w:shd w:val="solid" w:color="FFFFFF" w:fill="auto"/>
          </w:tcPr>
          <w:p w14:paraId="47189E9E" w14:textId="14C8E63A" w:rsidR="00040F71" w:rsidRDefault="00040F71" w:rsidP="00D70823">
            <w:pPr>
              <w:pStyle w:val="TAL"/>
              <w:rPr>
                <w:sz w:val="16"/>
                <w:szCs w:val="16"/>
                <w:lang w:eastAsia="zh-CN"/>
              </w:rPr>
            </w:pPr>
            <w:r>
              <w:rPr>
                <w:sz w:val="16"/>
                <w:szCs w:val="16"/>
                <w:lang w:eastAsia="zh-CN"/>
              </w:rPr>
              <w:t>SP-241266</w:t>
            </w:r>
          </w:p>
        </w:tc>
        <w:tc>
          <w:tcPr>
            <w:tcW w:w="567" w:type="dxa"/>
            <w:tcBorders>
              <w:top w:val="single" w:sz="12" w:space="0" w:color="auto"/>
            </w:tcBorders>
            <w:shd w:val="solid" w:color="FFFFFF" w:fill="auto"/>
          </w:tcPr>
          <w:p w14:paraId="1689F40F" w14:textId="012F1F65" w:rsidR="00040F71" w:rsidRDefault="00040F71" w:rsidP="00D70823">
            <w:pPr>
              <w:pStyle w:val="TAL"/>
              <w:rPr>
                <w:sz w:val="16"/>
                <w:szCs w:val="16"/>
              </w:rPr>
            </w:pPr>
            <w:r>
              <w:rPr>
                <w:sz w:val="16"/>
                <w:szCs w:val="16"/>
              </w:rPr>
              <w:t>0120</w:t>
            </w:r>
          </w:p>
        </w:tc>
        <w:tc>
          <w:tcPr>
            <w:tcW w:w="425" w:type="dxa"/>
            <w:tcBorders>
              <w:top w:val="single" w:sz="12" w:space="0" w:color="auto"/>
            </w:tcBorders>
            <w:shd w:val="solid" w:color="FFFFFF" w:fill="auto"/>
          </w:tcPr>
          <w:p w14:paraId="4564A310" w14:textId="07D412BA" w:rsidR="00040F71" w:rsidRDefault="00040F71" w:rsidP="00D70823">
            <w:pPr>
              <w:pStyle w:val="TAL"/>
              <w:rPr>
                <w:sz w:val="16"/>
                <w:szCs w:val="16"/>
              </w:rPr>
            </w:pPr>
            <w:r>
              <w:rPr>
                <w:sz w:val="16"/>
                <w:szCs w:val="16"/>
              </w:rPr>
              <w:t>3</w:t>
            </w:r>
          </w:p>
        </w:tc>
        <w:tc>
          <w:tcPr>
            <w:tcW w:w="425" w:type="dxa"/>
            <w:tcBorders>
              <w:top w:val="single" w:sz="12" w:space="0" w:color="auto"/>
            </w:tcBorders>
            <w:shd w:val="solid" w:color="FFFFFF" w:fill="auto"/>
          </w:tcPr>
          <w:p w14:paraId="40D07ED2" w14:textId="6DDF236A" w:rsidR="00040F71" w:rsidRDefault="00040F71" w:rsidP="00D70823">
            <w:pPr>
              <w:pStyle w:val="TAL"/>
              <w:rPr>
                <w:sz w:val="16"/>
                <w:szCs w:val="16"/>
              </w:rPr>
            </w:pPr>
            <w:r>
              <w:rPr>
                <w:sz w:val="16"/>
                <w:szCs w:val="16"/>
              </w:rPr>
              <w:t>B</w:t>
            </w:r>
          </w:p>
        </w:tc>
        <w:tc>
          <w:tcPr>
            <w:tcW w:w="4962" w:type="dxa"/>
            <w:tcBorders>
              <w:top w:val="single" w:sz="12" w:space="0" w:color="auto"/>
            </w:tcBorders>
            <w:shd w:val="solid" w:color="FFFFFF" w:fill="auto"/>
          </w:tcPr>
          <w:p w14:paraId="199E083F" w14:textId="245E878B" w:rsidR="00040F71" w:rsidRDefault="00040F71" w:rsidP="00D70823">
            <w:pPr>
              <w:pStyle w:val="TAL"/>
              <w:rPr>
                <w:sz w:val="16"/>
                <w:szCs w:val="16"/>
                <w:lang w:eastAsia="zh-CN"/>
              </w:rPr>
            </w:pPr>
            <w:r>
              <w:rPr>
                <w:sz w:val="16"/>
                <w:szCs w:val="16"/>
                <w:lang w:eastAsia="zh-CN"/>
              </w:rPr>
              <w:t>Support of MPS priority for SMS over IP</w:t>
            </w:r>
          </w:p>
        </w:tc>
        <w:tc>
          <w:tcPr>
            <w:tcW w:w="708" w:type="dxa"/>
            <w:tcBorders>
              <w:top w:val="single" w:sz="12" w:space="0" w:color="auto"/>
            </w:tcBorders>
            <w:shd w:val="solid" w:color="FFFFFF" w:fill="auto"/>
          </w:tcPr>
          <w:p w14:paraId="5EAF1713" w14:textId="59829C43" w:rsidR="00040F71" w:rsidRPr="00EE078C" w:rsidRDefault="00040F71" w:rsidP="00D70823">
            <w:pPr>
              <w:pStyle w:val="TAL"/>
              <w:rPr>
                <w:b/>
                <w:bCs/>
                <w:sz w:val="16"/>
                <w:szCs w:val="16"/>
                <w:lang w:eastAsia="zh-CN"/>
              </w:rPr>
            </w:pPr>
            <w:r>
              <w:rPr>
                <w:b/>
                <w:bCs/>
                <w:sz w:val="16"/>
                <w:szCs w:val="16"/>
                <w:lang w:eastAsia="zh-CN"/>
              </w:rPr>
              <w:t>19.0.0</w:t>
            </w:r>
          </w:p>
        </w:tc>
      </w:tr>
    </w:tbl>
    <w:p w14:paraId="7EBA0C41" w14:textId="77777777" w:rsidR="00985565" w:rsidRDefault="00985565"/>
    <w:sectPr w:rsidR="00985565">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3BC23" w14:textId="77777777" w:rsidR="00D2531D" w:rsidRDefault="00D2531D">
      <w:r>
        <w:separator/>
      </w:r>
    </w:p>
  </w:endnote>
  <w:endnote w:type="continuationSeparator" w:id="0">
    <w:p w14:paraId="1FC341A3" w14:textId="77777777" w:rsidR="00D2531D" w:rsidRDefault="00D253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BatangChe"/>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D150" w14:textId="77777777" w:rsidR="00064E4B" w:rsidRPr="00F116BC" w:rsidRDefault="00064E4B" w:rsidP="00F116B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DCF75" w14:textId="77777777" w:rsidR="00F116BC" w:rsidRDefault="00F116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E3FC7" w14:textId="77777777" w:rsidR="00064E4B" w:rsidRPr="00F116BC" w:rsidRDefault="00064E4B" w:rsidP="00F116BC">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1BDC9" w14:textId="77777777" w:rsidR="00985565" w:rsidRPr="00F116BC" w:rsidRDefault="00985565" w:rsidP="00F116BC">
    <w:pPr>
      <w:jc w:val="center"/>
      <w:rPr>
        <w:rFonts w:ascii="Arial" w:hAnsi="Arial" w:cs="Arial"/>
        <w:b/>
        <w:i/>
      </w:rPr>
    </w:pPr>
    <w:r w:rsidRPr="00F116B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4F58D" w14:textId="77777777" w:rsidR="00D2531D" w:rsidRDefault="00D2531D">
      <w:r>
        <w:separator/>
      </w:r>
    </w:p>
  </w:footnote>
  <w:footnote w:type="continuationSeparator" w:id="0">
    <w:p w14:paraId="6AC4F533" w14:textId="77777777" w:rsidR="00D2531D" w:rsidRDefault="00D253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13B0C" w14:textId="77777777" w:rsidR="00F116BC" w:rsidRDefault="00F116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1219A" w14:textId="77777777" w:rsidR="00F116BC" w:rsidRDefault="00F116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7AEBF" w14:textId="77777777" w:rsidR="00F116BC" w:rsidRDefault="00F116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DB3BD" w14:textId="7CAB34E1" w:rsidR="00985565" w:rsidRDefault="00E24E01">
    <w:pPr>
      <w:framePr w:wrap="auto" w:vAnchor="text" w:hAnchor="margin" w:xAlign="right" w:y="1"/>
    </w:pPr>
    <w:r w:rsidRPr="00F116BC">
      <w:rPr>
        <w:rFonts w:ascii="Arial" w:hAnsi="Arial" w:cs="Arial"/>
        <w:b/>
      </w:rPr>
      <w:fldChar w:fldCharType="begin"/>
    </w:r>
    <w:r w:rsidRPr="00F116BC">
      <w:rPr>
        <w:rFonts w:ascii="Arial" w:hAnsi="Arial" w:cs="Arial"/>
        <w:b/>
      </w:rPr>
      <w:instrText xml:space="preserve"> STYLEREF ZA </w:instrText>
    </w:r>
    <w:r w:rsidRPr="00F116BC">
      <w:rPr>
        <w:rFonts w:ascii="Arial" w:hAnsi="Arial" w:cs="Arial"/>
        <w:b/>
      </w:rPr>
      <w:fldChar w:fldCharType="separate"/>
    </w:r>
    <w:r w:rsidR="00F116BC">
      <w:rPr>
        <w:rFonts w:ascii="Arial" w:hAnsi="Arial" w:cs="Arial"/>
        <w:b/>
        <w:noProof/>
      </w:rPr>
      <w:t>3GPP TS 23.204 V19.0.0 (2024-09)</w:t>
    </w:r>
    <w:r w:rsidRPr="00F116BC">
      <w:rPr>
        <w:rFonts w:ascii="Arial" w:hAnsi="Arial" w:cs="Arial"/>
        <w:b/>
        <w:noProof/>
      </w:rPr>
      <w:fldChar w:fldCharType="end"/>
    </w:r>
  </w:p>
  <w:p w14:paraId="54E53406" w14:textId="77777777" w:rsidR="00985565" w:rsidRDefault="00985565">
    <w:pPr>
      <w:framePr w:wrap="auto" w:vAnchor="text" w:hAnchor="margin" w:xAlign="center" w:y="1"/>
    </w:pPr>
    <w:r w:rsidRPr="00F116BC">
      <w:rPr>
        <w:rFonts w:ascii="Arial" w:hAnsi="Arial" w:cs="Arial"/>
        <w:b/>
      </w:rPr>
      <w:fldChar w:fldCharType="begin"/>
    </w:r>
    <w:r w:rsidRPr="00F116BC">
      <w:rPr>
        <w:rFonts w:ascii="Arial" w:hAnsi="Arial" w:cs="Arial"/>
        <w:b/>
      </w:rPr>
      <w:instrText xml:space="preserve"> PAGE </w:instrText>
    </w:r>
    <w:r w:rsidRPr="00F116BC">
      <w:rPr>
        <w:rFonts w:ascii="Arial" w:hAnsi="Arial" w:cs="Arial"/>
        <w:b/>
      </w:rPr>
      <w:fldChar w:fldCharType="separate"/>
    </w:r>
    <w:r w:rsidR="008A1552" w:rsidRPr="00F116BC">
      <w:rPr>
        <w:rFonts w:ascii="Arial" w:hAnsi="Arial" w:cs="Arial"/>
        <w:b/>
      </w:rPr>
      <w:t>59</w:t>
    </w:r>
    <w:r w:rsidRPr="00F116BC">
      <w:rPr>
        <w:rFonts w:ascii="Arial" w:hAnsi="Arial" w:cs="Arial"/>
        <w:b/>
      </w:rPr>
      <w:fldChar w:fldCharType="end"/>
    </w:r>
  </w:p>
  <w:p w14:paraId="7809A643" w14:textId="7DE40124" w:rsidR="00985565" w:rsidRDefault="00E24E01">
    <w:pPr>
      <w:framePr w:wrap="auto" w:vAnchor="text" w:hAnchor="margin" w:y="1"/>
    </w:pPr>
    <w:r w:rsidRPr="00F116BC">
      <w:rPr>
        <w:rFonts w:ascii="Arial" w:hAnsi="Arial" w:cs="Arial"/>
        <w:b/>
      </w:rPr>
      <w:fldChar w:fldCharType="begin"/>
    </w:r>
    <w:r w:rsidRPr="00F116BC">
      <w:rPr>
        <w:rFonts w:ascii="Arial" w:hAnsi="Arial" w:cs="Arial"/>
        <w:b/>
      </w:rPr>
      <w:instrText xml:space="preserve"> STYLEREF ZGSM </w:instrText>
    </w:r>
    <w:r w:rsidRPr="00F116BC">
      <w:rPr>
        <w:rFonts w:ascii="Arial" w:hAnsi="Arial" w:cs="Arial"/>
        <w:b/>
      </w:rPr>
      <w:fldChar w:fldCharType="separate"/>
    </w:r>
    <w:r w:rsidR="00F116BC">
      <w:rPr>
        <w:rFonts w:ascii="Arial" w:hAnsi="Arial" w:cs="Arial"/>
        <w:b/>
        <w:noProof/>
      </w:rPr>
      <w:t>Release 19</w:t>
    </w:r>
    <w:r w:rsidRPr="00F116BC">
      <w:rPr>
        <w:rFonts w:ascii="Arial" w:hAnsi="Arial" w:cs="Arial"/>
        <w:b/>
        <w:noProof/>
      </w:rPr>
      <w:fldChar w:fldCharType="end"/>
    </w:r>
  </w:p>
  <w:p w14:paraId="253C619C" w14:textId="77777777" w:rsidR="00985565" w:rsidRDefault="009855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08CA9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C020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7EE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2027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6D25F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1C65E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C218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40C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50C69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C5E68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23242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F7783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6" w15:restartNumberingAfterBreak="0">
    <w:nsid w:val="6AA500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5739753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52560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6588593">
    <w:abstractNumId w:val="15"/>
  </w:num>
  <w:num w:numId="4" w16cid:durableId="959385351">
    <w:abstractNumId w:val="13"/>
  </w:num>
  <w:num w:numId="5" w16cid:durableId="1670059999">
    <w:abstractNumId w:val="18"/>
  </w:num>
  <w:num w:numId="6" w16cid:durableId="633408307">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41996865">
    <w:abstractNumId w:val="17"/>
  </w:num>
  <w:num w:numId="8" w16cid:durableId="1545142790">
    <w:abstractNumId w:val="12"/>
  </w:num>
  <w:num w:numId="9" w16cid:durableId="987052469">
    <w:abstractNumId w:val="14"/>
  </w:num>
  <w:num w:numId="10" w16cid:durableId="1660965213">
    <w:abstractNumId w:val="16"/>
  </w:num>
  <w:num w:numId="11" w16cid:durableId="1533224745">
    <w:abstractNumId w:val="11"/>
  </w:num>
  <w:num w:numId="12" w16cid:durableId="1328751761">
    <w:abstractNumId w:val="2"/>
  </w:num>
  <w:num w:numId="13" w16cid:durableId="2049329235">
    <w:abstractNumId w:val="1"/>
  </w:num>
  <w:num w:numId="14" w16cid:durableId="170797978">
    <w:abstractNumId w:val="0"/>
  </w:num>
  <w:num w:numId="15" w16cid:durableId="86275850">
    <w:abstractNumId w:val="9"/>
  </w:num>
  <w:num w:numId="16" w16cid:durableId="626933979">
    <w:abstractNumId w:val="7"/>
  </w:num>
  <w:num w:numId="17" w16cid:durableId="1122577378">
    <w:abstractNumId w:val="6"/>
  </w:num>
  <w:num w:numId="18" w16cid:durableId="118115129">
    <w:abstractNumId w:val="5"/>
  </w:num>
  <w:num w:numId="19" w16cid:durableId="1867139063">
    <w:abstractNumId w:val="4"/>
  </w:num>
  <w:num w:numId="20" w16cid:durableId="339625859">
    <w:abstractNumId w:val="8"/>
  </w:num>
  <w:num w:numId="21" w16cid:durableId="1540781114">
    <w:abstractNumId w:val="3"/>
  </w:num>
  <w:num w:numId="22" w16cid:durableId="481459849">
    <w:abstractNumId w:val="8"/>
  </w:num>
  <w:num w:numId="23" w16cid:durableId="556933784">
    <w:abstractNumId w:val="3"/>
  </w:num>
  <w:num w:numId="24" w16cid:durableId="1813714024">
    <w:abstractNumId w:val="2"/>
  </w:num>
  <w:num w:numId="25" w16cid:durableId="381445629">
    <w:abstractNumId w:val="1"/>
  </w:num>
  <w:num w:numId="26" w16cid:durableId="1282126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40F71"/>
    <w:rsid w:val="00064E4B"/>
    <w:rsid w:val="000A1F9C"/>
    <w:rsid w:val="000B59C3"/>
    <w:rsid w:val="00117C21"/>
    <w:rsid w:val="0012215E"/>
    <w:rsid w:val="001272F9"/>
    <w:rsid w:val="001546BF"/>
    <w:rsid w:val="001D0054"/>
    <w:rsid w:val="0021606D"/>
    <w:rsid w:val="002E48DB"/>
    <w:rsid w:val="00374100"/>
    <w:rsid w:val="0039545E"/>
    <w:rsid w:val="004104E5"/>
    <w:rsid w:val="00457620"/>
    <w:rsid w:val="00481E8E"/>
    <w:rsid w:val="00494EBA"/>
    <w:rsid w:val="004B01B9"/>
    <w:rsid w:val="004B734F"/>
    <w:rsid w:val="0051452F"/>
    <w:rsid w:val="005266B7"/>
    <w:rsid w:val="0055385F"/>
    <w:rsid w:val="00576A48"/>
    <w:rsid w:val="005A5E74"/>
    <w:rsid w:val="006D1EC4"/>
    <w:rsid w:val="006F20BB"/>
    <w:rsid w:val="0079438D"/>
    <w:rsid w:val="00833B4E"/>
    <w:rsid w:val="00847767"/>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16CE3"/>
    <w:rsid w:val="00D2531D"/>
    <w:rsid w:val="00D70823"/>
    <w:rsid w:val="00D76C7D"/>
    <w:rsid w:val="00DC0173"/>
    <w:rsid w:val="00DF7531"/>
    <w:rsid w:val="00E24E01"/>
    <w:rsid w:val="00E357C5"/>
    <w:rsid w:val="00E835DB"/>
    <w:rsid w:val="00EA15EF"/>
    <w:rsid w:val="00EC6624"/>
    <w:rsid w:val="00EE078C"/>
    <w:rsid w:val="00F116BC"/>
    <w:rsid w:val="00F2576D"/>
    <w:rsid w:val="00F4126D"/>
    <w:rsid w:val="00F66066"/>
    <w:rsid w:val="00FE0F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47AE7082"/>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16B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116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116BC"/>
    <w:pPr>
      <w:pBdr>
        <w:top w:val="none" w:sz="0" w:space="0" w:color="auto"/>
      </w:pBdr>
      <w:spacing w:before="180"/>
      <w:outlineLvl w:val="1"/>
    </w:pPr>
    <w:rPr>
      <w:sz w:val="32"/>
    </w:rPr>
  </w:style>
  <w:style w:type="paragraph" w:styleId="Heading3">
    <w:name w:val="heading 3"/>
    <w:basedOn w:val="Heading2"/>
    <w:next w:val="Normal"/>
    <w:qFormat/>
    <w:rsid w:val="00F116BC"/>
    <w:pPr>
      <w:spacing w:before="120"/>
      <w:outlineLvl w:val="2"/>
    </w:pPr>
    <w:rPr>
      <w:sz w:val="28"/>
    </w:rPr>
  </w:style>
  <w:style w:type="paragraph" w:styleId="Heading4">
    <w:name w:val="heading 4"/>
    <w:basedOn w:val="Heading3"/>
    <w:next w:val="Normal"/>
    <w:qFormat/>
    <w:rsid w:val="00F116BC"/>
    <w:pPr>
      <w:ind w:left="1418" w:hanging="1418"/>
      <w:outlineLvl w:val="3"/>
    </w:pPr>
    <w:rPr>
      <w:sz w:val="24"/>
    </w:rPr>
  </w:style>
  <w:style w:type="paragraph" w:styleId="Heading5">
    <w:name w:val="heading 5"/>
    <w:basedOn w:val="Heading4"/>
    <w:next w:val="Normal"/>
    <w:qFormat/>
    <w:rsid w:val="00F116BC"/>
    <w:pPr>
      <w:ind w:left="1701" w:hanging="1701"/>
      <w:outlineLvl w:val="4"/>
    </w:pPr>
    <w:rPr>
      <w:sz w:val="22"/>
    </w:rPr>
  </w:style>
  <w:style w:type="paragraph" w:styleId="Heading6">
    <w:name w:val="heading 6"/>
    <w:basedOn w:val="Normal"/>
    <w:next w:val="Normal"/>
    <w:semiHidden/>
    <w:qFormat/>
    <w:rsid w:val="001272F9"/>
    <w:pPr>
      <w:keepNext/>
      <w:keepLines/>
      <w:numPr>
        <w:ilvl w:val="5"/>
        <w:numId w:val="11"/>
      </w:numPr>
      <w:spacing w:before="120"/>
      <w:outlineLvl w:val="5"/>
    </w:pPr>
    <w:rPr>
      <w:rFonts w:ascii="Arial" w:hAnsi="Arial"/>
    </w:rPr>
  </w:style>
  <w:style w:type="paragraph" w:styleId="Heading7">
    <w:name w:val="heading 7"/>
    <w:basedOn w:val="Normal"/>
    <w:next w:val="Normal"/>
    <w:semiHidden/>
    <w:qFormat/>
    <w:rsid w:val="001272F9"/>
    <w:pPr>
      <w:keepNext/>
      <w:keepLines/>
      <w:numPr>
        <w:ilvl w:val="6"/>
        <w:numId w:val="11"/>
      </w:numPr>
      <w:spacing w:before="120"/>
      <w:outlineLvl w:val="6"/>
    </w:pPr>
    <w:rPr>
      <w:rFonts w:ascii="Arial" w:hAnsi="Arial"/>
    </w:rPr>
  </w:style>
  <w:style w:type="paragraph" w:styleId="Heading8">
    <w:name w:val="heading 8"/>
    <w:basedOn w:val="Heading1"/>
    <w:next w:val="Normal"/>
    <w:qFormat/>
    <w:rsid w:val="00F116BC"/>
    <w:pPr>
      <w:ind w:left="0" w:firstLine="0"/>
      <w:outlineLvl w:val="7"/>
    </w:pPr>
  </w:style>
  <w:style w:type="paragraph" w:styleId="Heading9">
    <w:name w:val="heading 9"/>
    <w:basedOn w:val="Heading8"/>
    <w:next w:val="Normal"/>
    <w:qFormat/>
    <w:rsid w:val="00F116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272F9"/>
    <w:pPr>
      <w:spacing w:after="120"/>
    </w:pPr>
  </w:style>
  <w:style w:type="paragraph" w:styleId="List">
    <w:name w:val="List"/>
    <w:basedOn w:val="Normal"/>
    <w:rsid w:val="00494EBA"/>
    <w:pPr>
      <w:ind w:left="283" w:hanging="283"/>
      <w:contextualSpacing/>
    </w:pPr>
  </w:style>
  <w:style w:type="paragraph" w:styleId="TOC8">
    <w:name w:val="toc 8"/>
    <w:basedOn w:val="TOC1"/>
    <w:rsid w:val="00F116BC"/>
    <w:pPr>
      <w:spacing w:before="180"/>
      <w:ind w:left="2693" w:hanging="2693"/>
    </w:pPr>
    <w:rPr>
      <w:b/>
    </w:rPr>
  </w:style>
  <w:style w:type="paragraph" w:styleId="TOC1">
    <w:name w:val="toc 1"/>
    <w:rsid w:val="00F116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2">
    <w:name w:val="List 2"/>
    <w:basedOn w:val="Normal"/>
    <w:rsid w:val="00494EBA"/>
    <w:pPr>
      <w:ind w:left="566" w:hanging="283"/>
      <w:contextualSpacing/>
    </w:pPr>
  </w:style>
  <w:style w:type="character" w:customStyle="1" w:styleId="ZGSM">
    <w:name w:val="ZGSM"/>
    <w:rsid w:val="00F116BC"/>
  </w:style>
  <w:style w:type="paragraph" w:styleId="List3">
    <w:name w:val="List 3"/>
    <w:basedOn w:val="Normal"/>
    <w:rsid w:val="00494EBA"/>
    <w:pPr>
      <w:ind w:left="849" w:hanging="283"/>
      <w:contextualSpacing/>
    </w:pPr>
  </w:style>
  <w:style w:type="paragraph" w:styleId="List4">
    <w:name w:val="List 4"/>
    <w:basedOn w:val="Normal"/>
    <w:rsid w:val="00494EBA"/>
    <w:pPr>
      <w:ind w:left="1132" w:hanging="283"/>
      <w:contextualSpacing/>
    </w:pPr>
  </w:style>
  <w:style w:type="paragraph" w:styleId="List5">
    <w:name w:val="List 5"/>
    <w:basedOn w:val="Normal"/>
    <w:rsid w:val="00494EBA"/>
    <w:pPr>
      <w:ind w:left="1415" w:hanging="283"/>
      <w:contextualSpacing/>
    </w:pPr>
  </w:style>
  <w:style w:type="paragraph" w:styleId="TOC4">
    <w:name w:val="toc 4"/>
    <w:basedOn w:val="TOC3"/>
    <w:rsid w:val="00F116BC"/>
    <w:pPr>
      <w:ind w:left="1418" w:hanging="1418"/>
    </w:pPr>
  </w:style>
  <w:style w:type="paragraph" w:styleId="TOC3">
    <w:name w:val="toc 3"/>
    <w:basedOn w:val="TOC2"/>
    <w:rsid w:val="00F116BC"/>
    <w:pPr>
      <w:ind w:left="1134" w:hanging="1134"/>
    </w:pPr>
  </w:style>
  <w:style w:type="paragraph" w:styleId="TOC2">
    <w:name w:val="toc 2"/>
    <w:basedOn w:val="TOC1"/>
    <w:rsid w:val="00F116BC"/>
    <w:pPr>
      <w:keepNext w:val="0"/>
      <w:spacing w:before="0"/>
      <w:ind w:left="851" w:hanging="851"/>
    </w:pPr>
    <w:rPr>
      <w:sz w:val="20"/>
    </w:rPr>
  </w:style>
  <w:style w:type="paragraph" w:styleId="Header">
    <w:name w:val="header"/>
    <w:basedOn w:val="Normal"/>
    <w:link w:val="HeaderChar"/>
    <w:rsid w:val="00494EBA"/>
    <w:pPr>
      <w:tabs>
        <w:tab w:val="center" w:pos="4513"/>
        <w:tab w:val="right" w:pos="9026"/>
      </w:tabs>
      <w:spacing w:after="0"/>
    </w:pPr>
  </w:style>
  <w:style w:type="character" w:customStyle="1" w:styleId="HeaderChar">
    <w:name w:val="Header Char"/>
    <w:basedOn w:val="DefaultParagraphFont"/>
    <w:link w:val="Header"/>
    <w:rsid w:val="00494EBA"/>
    <w:rPr>
      <w:rFonts w:eastAsia="Times New Roman"/>
    </w:rPr>
  </w:style>
  <w:style w:type="paragraph" w:customStyle="1" w:styleId="TT">
    <w:name w:val="TT"/>
    <w:basedOn w:val="Heading1"/>
    <w:next w:val="Normal"/>
    <w:rsid w:val="00F116BC"/>
    <w:pPr>
      <w:outlineLvl w:val="9"/>
    </w:pPr>
  </w:style>
  <w:style w:type="paragraph" w:styleId="Footer">
    <w:name w:val="footer"/>
    <w:basedOn w:val="Normal"/>
    <w:link w:val="FooterChar"/>
    <w:rsid w:val="00494EBA"/>
    <w:pPr>
      <w:tabs>
        <w:tab w:val="center" w:pos="4513"/>
        <w:tab w:val="right" w:pos="9026"/>
      </w:tabs>
      <w:spacing w:after="0"/>
    </w:pPr>
  </w:style>
  <w:style w:type="character" w:customStyle="1" w:styleId="FooterChar">
    <w:name w:val="Footer Char"/>
    <w:basedOn w:val="DefaultParagraphFont"/>
    <w:link w:val="Footer"/>
    <w:rsid w:val="00494EBA"/>
    <w:rPr>
      <w:rFonts w:eastAsia="Times New Roman"/>
    </w:rPr>
  </w:style>
  <w:style w:type="paragraph" w:customStyle="1" w:styleId="NO">
    <w:name w:val="NO"/>
    <w:basedOn w:val="Normal"/>
    <w:rsid w:val="00F116BC"/>
    <w:pPr>
      <w:keepLines/>
      <w:ind w:left="1135" w:hanging="851"/>
    </w:pPr>
  </w:style>
  <w:style w:type="paragraph" w:customStyle="1" w:styleId="B4">
    <w:name w:val="B4"/>
    <w:basedOn w:val="List4"/>
    <w:rsid w:val="00F116BC"/>
    <w:pPr>
      <w:ind w:left="1418" w:hanging="284"/>
      <w:contextualSpacing w:val="0"/>
    </w:pPr>
  </w:style>
  <w:style w:type="paragraph" w:customStyle="1" w:styleId="TAL">
    <w:name w:val="TAL"/>
    <w:basedOn w:val="Normal"/>
    <w:rsid w:val="00F116BC"/>
    <w:pPr>
      <w:keepNext/>
      <w:keepLines/>
      <w:spacing w:after="0"/>
    </w:pPr>
    <w:rPr>
      <w:rFonts w:ascii="Arial" w:hAnsi="Arial"/>
      <w:sz w:val="18"/>
    </w:rPr>
  </w:style>
  <w:style w:type="paragraph" w:customStyle="1" w:styleId="B5">
    <w:name w:val="B5"/>
    <w:basedOn w:val="List5"/>
    <w:rsid w:val="00F116BC"/>
    <w:pPr>
      <w:ind w:left="1702" w:hanging="284"/>
      <w:contextualSpacing w:val="0"/>
    </w:pPr>
  </w:style>
  <w:style w:type="paragraph" w:customStyle="1" w:styleId="EX">
    <w:name w:val="EX"/>
    <w:basedOn w:val="Normal"/>
    <w:rsid w:val="00F116BC"/>
    <w:pPr>
      <w:keepLines/>
      <w:ind w:left="1702" w:hanging="1418"/>
    </w:pPr>
  </w:style>
  <w:style w:type="paragraph" w:customStyle="1" w:styleId="FP">
    <w:name w:val="FP"/>
    <w:basedOn w:val="Normal"/>
    <w:rsid w:val="00F116BC"/>
    <w:pPr>
      <w:spacing w:after="0"/>
    </w:pPr>
  </w:style>
  <w:style w:type="paragraph" w:customStyle="1" w:styleId="EW">
    <w:name w:val="EW"/>
    <w:basedOn w:val="EX"/>
    <w:rsid w:val="00F116BC"/>
    <w:pPr>
      <w:spacing w:after="0"/>
    </w:pPr>
  </w:style>
  <w:style w:type="paragraph" w:customStyle="1" w:styleId="B1">
    <w:name w:val="B1"/>
    <w:basedOn w:val="List"/>
    <w:rsid w:val="00F116BC"/>
    <w:pPr>
      <w:ind w:left="568" w:hanging="284"/>
      <w:contextualSpacing w:val="0"/>
    </w:pPr>
  </w:style>
  <w:style w:type="paragraph" w:customStyle="1" w:styleId="EQ">
    <w:name w:val="EQ"/>
    <w:basedOn w:val="Normal"/>
    <w:next w:val="Normal"/>
    <w:rsid w:val="00F116BC"/>
    <w:pPr>
      <w:keepLines/>
      <w:tabs>
        <w:tab w:val="center" w:pos="4536"/>
        <w:tab w:val="right" w:pos="9072"/>
      </w:tabs>
    </w:pPr>
    <w:rPr>
      <w:noProof/>
    </w:rPr>
  </w:style>
  <w:style w:type="paragraph" w:customStyle="1" w:styleId="TH">
    <w:name w:val="TH"/>
    <w:basedOn w:val="Normal"/>
    <w:link w:val="THChar"/>
    <w:rsid w:val="00F116BC"/>
    <w:pPr>
      <w:keepNext/>
      <w:keepLines/>
      <w:spacing w:before="60"/>
      <w:jc w:val="center"/>
    </w:pPr>
    <w:rPr>
      <w:rFonts w:ascii="Arial" w:hAnsi="Arial"/>
      <w:b/>
    </w:rPr>
  </w:style>
  <w:style w:type="paragraph" w:customStyle="1" w:styleId="ZA">
    <w:name w:val="ZA"/>
    <w:rsid w:val="00F116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116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116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116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F116BC"/>
    <w:pPr>
      <w:ind w:left="1559" w:hanging="1276"/>
    </w:pPr>
    <w:rPr>
      <w:color w:val="FF0000"/>
    </w:rPr>
  </w:style>
  <w:style w:type="paragraph" w:customStyle="1" w:styleId="H6">
    <w:name w:val="H6"/>
    <w:basedOn w:val="Heading5"/>
    <w:next w:val="Normal"/>
    <w:rsid w:val="00F116BC"/>
    <w:pPr>
      <w:ind w:left="1985" w:hanging="1985"/>
      <w:outlineLvl w:val="9"/>
    </w:pPr>
    <w:rPr>
      <w:sz w:val="20"/>
    </w:rPr>
  </w:style>
  <w:style w:type="paragraph" w:customStyle="1" w:styleId="TF">
    <w:name w:val="TF"/>
    <w:basedOn w:val="TH"/>
    <w:rsid w:val="00F116BC"/>
    <w:pPr>
      <w:keepNext w:val="0"/>
      <w:spacing w:before="0" w:after="240"/>
    </w:pPr>
  </w:style>
  <w:style w:type="paragraph" w:customStyle="1" w:styleId="LD">
    <w:name w:val="LD"/>
    <w:rsid w:val="00F116B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F116BC"/>
    <w:pPr>
      <w:ind w:left="851" w:hanging="284"/>
      <w:contextualSpacing w:val="0"/>
    </w:pPr>
  </w:style>
  <w:style w:type="paragraph" w:customStyle="1" w:styleId="B3">
    <w:name w:val="B3"/>
    <w:basedOn w:val="List3"/>
    <w:rsid w:val="00F116BC"/>
    <w:pPr>
      <w:ind w:left="1135" w:hanging="284"/>
      <w:contextualSpacing w:val="0"/>
    </w:pPr>
  </w:style>
  <w:style w:type="character" w:customStyle="1" w:styleId="BodyTextChar">
    <w:name w:val="Body Text Char"/>
    <w:basedOn w:val="DefaultParagraphFont"/>
    <w:link w:val="BodyText"/>
    <w:rsid w:val="001272F9"/>
    <w:rPr>
      <w:rFonts w:eastAsia="Times New Roman"/>
    </w:rPr>
  </w:style>
  <w:style w:type="table" w:styleId="ColorfulGrid">
    <w:name w:val="Colorful Grid"/>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F116BC"/>
    <w:pPr>
      <w:keepNext/>
      <w:spacing w:after="0"/>
    </w:pPr>
    <w:rPr>
      <w:rFonts w:ascii="Arial" w:hAnsi="Arial"/>
      <w:sz w:val="18"/>
    </w:rPr>
  </w:style>
  <w:style w:type="paragraph" w:customStyle="1" w:styleId="ZV">
    <w:name w:val="ZV"/>
    <w:basedOn w:val="ZU"/>
    <w:rsid w:val="00F116BC"/>
    <w:pPr>
      <w:framePr w:wrap="notBeside" w:y="16161"/>
    </w:pPr>
  </w:style>
  <w:style w:type="table" w:styleId="DarkList">
    <w:name w:val="Dark List"/>
    <w:basedOn w:val="TableNormal"/>
    <w:uiPriority w:val="70"/>
    <w:semiHidden/>
    <w:unhideWhenUsed/>
    <w:rsid w:val="001272F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72F9"/>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1">
    <w:name w:val="Colorful Grid Accent 1"/>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rsid w:val="00847767"/>
    <w:rPr>
      <w:rFonts w:ascii="Arial" w:eastAsia="Times New Roman" w:hAnsi="Arial"/>
      <w:b/>
    </w:rPr>
  </w:style>
  <w:style w:type="table" w:styleId="ColorfulGrid-Accent5">
    <w:name w:val="Colorful Grid Accent 5"/>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1272F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72F9"/>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1272F9"/>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1272F9"/>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1272F9"/>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1272F9"/>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1272F9"/>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72F9"/>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1272F9"/>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72F9"/>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72F9"/>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2">
    <w:name w:val="Dark List Accent 2"/>
    <w:basedOn w:val="TableNormal"/>
    <w:uiPriority w:val="70"/>
    <w:semiHidden/>
    <w:unhideWhenUsed/>
    <w:rsid w:val="001272F9"/>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1272F9"/>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1272F9"/>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1272F9"/>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1272F9"/>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NW">
    <w:name w:val="NW"/>
    <w:basedOn w:val="NO"/>
    <w:rsid w:val="00F116BC"/>
    <w:pPr>
      <w:spacing w:after="0"/>
    </w:pPr>
  </w:style>
  <w:style w:type="paragraph" w:customStyle="1" w:styleId="PL">
    <w:name w:val="PL"/>
    <w:rsid w:val="00F116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C">
    <w:name w:val="TAC"/>
    <w:basedOn w:val="TAL"/>
    <w:rsid w:val="00F116BC"/>
    <w:pPr>
      <w:jc w:val="center"/>
    </w:pPr>
  </w:style>
  <w:style w:type="paragraph" w:customStyle="1" w:styleId="TAH">
    <w:name w:val="TAH"/>
    <w:basedOn w:val="TAC"/>
    <w:rsid w:val="00F116BC"/>
    <w:rPr>
      <w:b/>
    </w:rPr>
  </w:style>
  <w:style w:type="paragraph" w:customStyle="1" w:styleId="TAN">
    <w:name w:val="TAN"/>
    <w:basedOn w:val="TAL"/>
    <w:rsid w:val="00F116BC"/>
    <w:pPr>
      <w:ind w:left="851" w:hanging="851"/>
    </w:pPr>
  </w:style>
  <w:style w:type="paragraph" w:customStyle="1" w:styleId="TAR">
    <w:name w:val="TAR"/>
    <w:basedOn w:val="TAL"/>
    <w:rsid w:val="00F116BC"/>
    <w:pPr>
      <w:jc w:val="right"/>
    </w:pPr>
  </w:style>
  <w:style w:type="paragraph" w:styleId="BalloonText">
    <w:name w:val="Balloon Text"/>
    <w:basedOn w:val="Normal"/>
    <w:link w:val="BalloonTextChar"/>
    <w:rsid w:val="00064E4B"/>
    <w:pPr>
      <w:spacing w:after="0"/>
    </w:pPr>
    <w:rPr>
      <w:rFonts w:ascii="Segoe UI" w:hAnsi="Segoe UI" w:cs="Segoe UI"/>
      <w:sz w:val="18"/>
      <w:szCs w:val="18"/>
    </w:rPr>
  </w:style>
  <w:style w:type="character" w:customStyle="1" w:styleId="BalloonTextChar">
    <w:name w:val="Balloon Text Char"/>
    <w:basedOn w:val="DefaultParagraphFont"/>
    <w:link w:val="BalloonText"/>
    <w:rsid w:val="00064E4B"/>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64E4B"/>
  </w:style>
  <w:style w:type="paragraph" w:styleId="BlockText">
    <w:name w:val="Block Text"/>
    <w:basedOn w:val="Normal"/>
    <w:rsid w:val="00064E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64E4B"/>
    <w:pPr>
      <w:spacing w:after="120" w:line="480" w:lineRule="auto"/>
    </w:pPr>
  </w:style>
  <w:style w:type="character" w:customStyle="1" w:styleId="BodyText2Char">
    <w:name w:val="Body Text 2 Char"/>
    <w:basedOn w:val="DefaultParagraphFont"/>
    <w:link w:val="BodyText2"/>
    <w:rsid w:val="00064E4B"/>
    <w:rPr>
      <w:rFonts w:eastAsia="Times New Roman"/>
    </w:rPr>
  </w:style>
  <w:style w:type="paragraph" w:styleId="BodyText3">
    <w:name w:val="Body Text 3"/>
    <w:basedOn w:val="Normal"/>
    <w:link w:val="BodyText3Char"/>
    <w:rsid w:val="00064E4B"/>
    <w:pPr>
      <w:spacing w:after="120"/>
    </w:pPr>
    <w:rPr>
      <w:sz w:val="16"/>
      <w:szCs w:val="16"/>
    </w:rPr>
  </w:style>
  <w:style w:type="character" w:customStyle="1" w:styleId="BodyText3Char">
    <w:name w:val="Body Text 3 Char"/>
    <w:basedOn w:val="DefaultParagraphFont"/>
    <w:link w:val="BodyText3"/>
    <w:rsid w:val="00064E4B"/>
    <w:rPr>
      <w:rFonts w:eastAsia="Times New Roman"/>
      <w:sz w:val="16"/>
      <w:szCs w:val="16"/>
    </w:rPr>
  </w:style>
  <w:style w:type="paragraph" w:styleId="BodyTextFirstIndent">
    <w:name w:val="Body Text First Indent"/>
    <w:basedOn w:val="BodyText"/>
    <w:link w:val="BodyTextFirstIndentChar"/>
    <w:rsid w:val="00064E4B"/>
    <w:pPr>
      <w:spacing w:after="180"/>
      <w:ind w:firstLine="360"/>
    </w:pPr>
  </w:style>
  <w:style w:type="character" w:customStyle="1" w:styleId="BodyTextFirstIndentChar">
    <w:name w:val="Body Text First Indent Char"/>
    <w:basedOn w:val="BodyTextChar"/>
    <w:link w:val="BodyTextFirstIndent"/>
    <w:rsid w:val="00064E4B"/>
    <w:rPr>
      <w:rFonts w:eastAsia="Times New Roman"/>
    </w:rPr>
  </w:style>
  <w:style w:type="paragraph" w:styleId="BodyTextIndent">
    <w:name w:val="Body Text Indent"/>
    <w:basedOn w:val="Normal"/>
    <w:link w:val="BodyTextIndentChar"/>
    <w:rsid w:val="00064E4B"/>
    <w:pPr>
      <w:spacing w:after="120"/>
      <w:ind w:left="283"/>
    </w:pPr>
  </w:style>
  <w:style w:type="character" w:customStyle="1" w:styleId="BodyTextIndentChar">
    <w:name w:val="Body Text Indent Char"/>
    <w:basedOn w:val="DefaultParagraphFont"/>
    <w:link w:val="BodyTextIndent"/>
    <w:rsid w:val="00064E4B"/>
    <w:rPr>
      <w:rFonts w:eastAsia="Times New Roman"/>
    </w:rPr>
  </w:style>
  <w:style w:type="paragraph" w:styleId="BodyTextFirstIndent2">
    <w:name w:val="Body Text First Indent 2"/>
    <w:basedOn w:val="BodyTextIndent"/>
    <w:link w:val="BodyTextFirstIndent2Char"/>
    <w:rsid w:val="00064E4B"/>
    <w:pPr>
      <w:spacing w:after="180"/>
      <w:ind w:left="360" w:firstLine="360"/>
    </w:pPr>
  </w:style>
  <w:style w:type="character" w:customStyle="1" w:styleId="BodyTextFirstIndent2Char">
    <w:name w:val="Body Text First Indent 2 Char"/>
    <w:basedOn w:val="BodyTextIndentChar"/>
    <w:link w:val="BodyTextFirstIndent2"/>
    <w:rsid w:val="00064E4B"/>
    <w:rPr>
      <w:rFonts w:eastAsia="Times New Roman"/>
    </w:rPr>
  </w:style>
  <w:style w:type="paragraph" w:styleId="BodyTextIndent2">
    <w:name w:val="Body Text Indent 2"/>
    <w:basedOn w:val="Normal"/>
    <w:link w:val="BodyTextIndent2Char"/>
    <w:rsid w:val="00064E4B"/>
    <w:pPr>
      <w:spacing w:after="120" w:line="480" w:lineRule="auto"/>
      <w:ind w:left="283"/>
    </w:pPr>
  </w:style>
  <w:style w:type="character" w:customStyle="1" w:styleId="BodyTextIndent2Char">
    <w:name w:val="Body Text Indent 2 Char"/>
    <w:basedOn w:val="DefaultParagraphFont"/>
    <w:link w:val="BodyTextIndent2"/>
    <w:rsid w:val="00064E4B"/>
    <w:rPr>
      <w:rFonts w:eastAsia="Times New Roman"/>
    </w:rPr>
  </w:style>
  <w:style w:type="paragraph" w:styleId="BodyTextIndent3">
    <w:name w:val="Body Text Indent 3"/>
    <w:basedOn w:val="Normal"/>
    <w:link w:val="BodyTextIndent3Char"/>
    <w:rsid w:val="00064E4B"/>
    <w:pPr>
      <w:spacing w:after="120"/>
      <w:ind w:left="283"/>
    </w:pPr>
    <w:rPr>
      <w:sz w:val="16"/>
      <w:szCs w:val="16"/>
    </w:rPr>
  </w:style>
  <w:style w:type="character" w:customStyle="1" w:styleId="BodyTextIndent3Char">
    <w:name w:val="Body Text Indent 3 Char"/>
    <w:basedOn w:val="DefaultParagraphFont"/>
    <w:link w:val="BodyTextIndent3"/>
    <w:rsid w:val="00064E4B"/>
    <w:rPr>
      <w:rFonts w:eastAsia="Times New Roman"/>
      <w:sz w:val="16"/>
      <w:szCs w:val="16"/>
    </w:rPr>
  </w:style>
  <w:style w:type="paragraph" w:styleId="Caption">
    <w:name w:val="caption"/>
    <w:basedOn w:val="Normal"/>
    <w:next w:val="Normal"/>
    <w:qFormat/>
    <w:rsid w:val="00064E4B"/>
    <w:pPr>
      <w:spacing w:after="200"/>
    </w:pPr>
    <w:rPr>
      <w:i/>
      <w:iCs/>
      <w:color w:val="44546A" w:themeColor="text2"/>
      <w:sz w:val="18"/>
      <w:szCs w:val="18"/>
    </w:rPr>
  </w:style>
  <w:style w:type="paragraph" w:styleId="Closing">
    <w:name w:val="Closing"/>
    <w:basedOn w:val="Normal"/>
    <w:link w:val="ClosingChar"/>
    <w:rsid w:val="00064E4B"/>
    <w:pPr>
      <w:spacing w:after="0"/>
      <w:ind w:left="4252"/>
    </w:pPr>
  </w:style>
  <w:style w:type="character" w:customStyle="1" w:styleId="ClosingChar">
    <w:name w:val="Closing Char"/>
    <w:basedOn w:val="DefaultParagraphFont"/>
    <w:link w:val="Closing"/>
    <w:rsid w:val="00064E4B"/>
    <w:rPr>
      <w:rFonts w:eastAsia="Times New Roman"/>
    </w:rPr>
  </w:style>
  <w:style w:type="paragraph" w:styleId="CommentText">
    <w:name w:val="annotation text"/>
    <w:basedOn w:val="Normal"/>
    <w:link w:val="CommentTextChar"/>
    <w:rsid w:val="00064E4B"/>
  </w:style>
  <w:style w:type="character" w:customStyle="1" w:styleId="CommentTextChar">
    <w:name w:val="Comment Text Char"/>
    <w:basedOn w:val="DefaultParagraphFont"/>
    <w:link w:val="CommentText"/>
    <w:rsid w:val="00064E4B"/>
    <w:rPr>
      <w:rFonts w:eastAsia="Times New Roman"/>
    </w:rPr>
  </w:style>
  <w:style w:type="paragraph" w:styleId="CommentSubject">
    <w:name w:val="annotation subject"/>
    <w:basedOn w:val="CommentText"/>
    <w:next w:val="CommentText"/>
    <w:link w:val="CommentSubjectChar"/>
    <w:rsid w:val="00064E4B"/>
    <w:rPr>
      <w:b/>
      <w:bCs/>
    </w:rPr>
  </w:style>
  <w:style w:type="character" w:customStyle="1" w:styleId="CommentSubjectChar">
    <w:name w:val="Comment Subject Char"/>
    <w:basedOn w:val="CommentTextChar"/>
    <w:link w:val="CommentSubject"/>
    <w:rsid w:val="00064E4B"/>
    <w:rPr>
      <w:rFonts w:eastAsia="Times New Roman"/>
      <w:b/>
      <w:bCs/>
    </w:rPr>
  </w:style>
  <w:style w:type="paragraph" w:styleId="Date">
    <w:name w:val="Date"/>
    <w:basedOn w:val="Normal"/>
    <w:next w:val="Normal"/>
    <w:link w:val="DateChar"/>
    <w:rsid w:val="00064E4B"/>
  </w:style>
  <w:style w:type="character" w:customStyle="1" w:styleId="DateChar">
    <w:name w:val="Date Char"/>
    <w:basedOn w:val="DefaultParagraphFont"/>
    <w:link w:val="Date"/>
    <w:rsid w:val="00064E4B"/>
    <w:rPr>
      <w:rFonts w:eastAsia="Times New Roman"/>
    </w:rPr>
  </w:style>
  <w:style w:type="paragraph" w:styleId="DocumentMap">
    <w:name w:val="Document Map"/>
    <w:basedOn w:val="Normal"/>
    <w:link w:val="DocumentMapChar"/>
    <w:rsid w:val="00064E4B"/>
    <w:pPr>
      <w:spacing w:after="0"/>
    </w:pPr>
    <w:rPr>
      <w:rFonts w:ascii="Segoe UI" w:hAnsi="Segoe UI" w:cs="Segoe UI"/>
      <w:sz w:val="16"/>
      <w:szCs w:val="16"/>
    </w:rPr>
  </w:style>
  <w:style w:type="character" w:customStyle="1" w:styleId="DocumentMapChar">
    <w:name w:val="Document Map Char"/>
    <w:basedOn w:val="DefaultParagraphFont"/>
    <w:link w:val="DocumentMap"/>
    <w:rsid w:val="00064E4B"/>
    <w:rPr>
      <w:rFonts w:ascii="Segoe UI" w:eastAsia="Times New Roman" w:hAnsi="Segoe UI" w:cs="Segoe UI"/>
      <w:sz w:val="16"/>
      <w:szCs w:val="16"/>
    </w:rPr>
  </w:style>
  <w:style w:type="paragraph" w:styleId="E-mailSignature">
    <w:name w:val="E-mail Signature"/>
    <w:basedOn w:val="Normal"/>
    <w:link w:val="E-mailSignatureChar"/>
    <w:rsid w:val="00064E4B"/>
    <w:pPr>
      <w:spacing w:after="0"/>
    </w:pPr>
  </w:style>
  <w:style w:type="character" w:customStyle="1" w:styleId="E-mailSignatureChar">
    <w:name w:val="E-mail Signature Char"/>
    <w:basedOn w:val="DefaultParagraphFont"/>
    <w:link w:val="E-mailSignature"/>
    <w:rsid w:val="00064E4B"/>
    <w:rPr>
      <w:rFonts w:eastAsia="Times New Roman"/>
    </w:rPr>
  </w:style>
  <w:style w:type="paragraph" w:customStyle="1" w:styleId="ZTD">
    <w:name w:val="ZTD"/>
    <w:basedOn w:val="ZB"/>
    <w:rsid w:val="00F116BC"/>
    <w:pPr>
      <w:framePr w:hRule="auto" w:wrap="notBeside" w:y="852"/>
    </w:pPr>
    <w:rPr>
      <w:i w:val="0"/>
      <w:sz w:val="40"/>
    </w:rPr>
  </w:style>
  <w:style w:type="paragraph" w:customStyle="1" w:styleId="ZD">
    <w:name w:val="ZD"/>
    <w:rsid w:val="00F116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F116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F116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EE078C"/>
    <w:pPr>
      <w:spacing w:after="0"/>
    </w:pPr>
  </w:style>
  <w:style w:type="character" w:customStyle="1" w:styleId="EndnoteTextChar">
    <w:name w:val="Endnote Text Char"/>
    <w:basedOn w:val="DefaultParagraphFont"/>
    <w:link w:val="EndnoteText"/>
    <w:rsid w:val="00EE078C"/>
    <w:rPr>
      <w:rFonts w:eastAsia="Times New Roman"/>
    </w:rPr>
  </w:style>
  <w:style w:type="paragraph" w:styleId="EnvelopeAddress">
    <w:name w:val="envelope address"/>
    <w:basedOn w:val="Normal"/>
    <w:rsid w:val="00EE07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078C"/>
    <w:pPr>
      <w:spacing w:after="0"/>
    </w:pPr>
    <w:rPr>
      <w:rFonts w:asciiTheme="majorHAnsi" w:eastAsiaTheme="majorEastAsia" w:hAnsiTheme="majorHAnsi" w:cstheme="majorBidi"/>
    </w:rPr>
  </w:style>
  <w:style w:type="paragraph" w:styleId="FootnoteText">
    <w:name w:val="footnote text"/>
    <w:basedOn w:val="Normal"/>
    <w:link w:val="FootnoteTextChar"/>
    <w:rsid w:val="00EE078C"/>
    <w:pPr>
      <w:spacing w:after="0"/>
    </w:pPr>
  </w:style>
  <w:style w:type="character" w:customStyle="1" w:styleId="FootnoteTextChar">
    <w:name w:val="Footnote Text Char"/>
    <w:basedOn w:val="DefaultParagraphFont"/>
    <w:link w:val="FootnoteText"/>
    <w:rsid w:val="00EE078C"/>
    <w:rPr>
      <w:rFonts w:eastAsia="Times New Roman"/>
    </w:rPr>
  </w:style>
  <w:style w:type="paragraph" w:styleId="HTMLAddress">
    <w:name w:val="HTML Address"/>
    <w:basedOn w:val="Normal"/>
    <w:link w:val="HTMLAddressChar"/>
    <w:rsid w:val="00EE078C"/>
    <w:pPr>
      <w:spacing w:after="0"/>
    </w:pPr>
    <w:rPr>
      <w:i/>
      <w:iCs/>
    </w:rPr>
  </w:style>
  <w:style w:type="character" w:customStyle="1" w:styleId="HTMLAddressChar">
    <w:name w:val="HTML Address Char"/>
    <w:basedOn w:val="DefaultParagraphFont"/>
    <w:link w:val="HTMLAddress"/>
    <w:rsid w:val="00EE078C"/>
    <w:rPr>
      <w:rFonts w:eastAsia="Times New Roman"/>
      <w:i/>
      <w:iCs/>
    </w:rPr>
  </w:style>
  <w:style w:type="paragraph" w:styleId="HTMLPreformatted">
    <w:name w:val="HTML Preformatted"/>
    <w:basedOn w:val="Normal"/>
    <w:link w:val="HTMLPreformattedChar"/>
    <w:rsid w:val="00EE078C"/>
    <w:pPr>
      <w:spacing w:after="0"/>
    </w:pPr>
    <w:rPr>
      <w:rFonts w:ascii="Consolas" w:hAnsi="Consolas"/>
    </w:rPr>
  </w:style>
  <w:style w:type="character" w:customStyle="1" w:styleId="HTMLPreformattedChar">
    <w:name w:val="HTML Preformatted Char"/>
    <w:basedOn w:val="DefaultParagraphFont"/>
    <w:link w:val="HTMLPreformatted"/>
    <w:rsid w:val="00EE078C"/>
    <w:rPr>
      <w:rFonts w:ascii="Consolas" w:eastAsia="Times New Roman" w:hAnsi="Consolas"/>
    </w:rPr>
  </w:style>
  <w:style w:type="paragraph" w:styleId="Index1">
    <w:name w:val="index 1"/>
    <w:basedOn w:val="Normal"/>
    <w:next w:val="Normal"/>
    <w:rsid w:val="00EE078C"/>
    <w:pPr>
      <w:spacing w:after="0"/>
      <w:ind w:left="200" w:hanging="200"/>
    </w:pPr>
  </w:style>
  <w:style w:type="paragraph" w:styleId="Index2">
    <w:name w:val="index 2"/>
    <w:basedOn w:val="Normal"/>
    <w:next w:val="Normal"/>
    <w:rsid w:val="00EE078C"/>
    <w:pPr>
      <w:spacing w:after="0"/>
      <w:ind w:left="400" w:hanging="200"/>
    </w:pPr>
  </w:style>
  <w:style w:type="paragraph" w:styleId="Index3">
    <w:name w:val="index 3"/>
    <w:basedOn w:val="Normal"/>
    <w:next w:val="Normal"/>
    <w:rsid w:val="00EE078C"/>
    <w:pPr>
      <w:spacing w:after="0"/>
      <w:ind w:left="600" w:hanging="200"/>
    </w:pPr>
  </w:style>
  <w:style w:type="paragraph" w:styleId="Index4">
    <w:name w:val="index 4"/>
    <w:basedOn w:val="Normal"/>
    <w:next w:val="Normal"/>
    <w:rsid w:val="00EE078C"/>
    <w:pPr>
      <w:spacing w:after="0"/>
      <w:ind w:left="800" w:hanging="200"/>
    </w:pPr>
  </w:style>
  <w:style w:type="paragraph" w:styleId="Index5">
    <w:name w:val="index 5"/>
    <w:basedOn w:val="Normal"/>
    <w:next w:val="Normal"/>
    <w:rsid w:val="00EE078C"/>
    <w:pPr>
      <w:spacing w:after="0"/>
      <w:ind w:left="1000" w:hanging="200"/>
    </w:pPr>
  </w:style>
  <w:style w:type="paragraph" w:styleId="Index6">
    <w:name w:val="index 6"/>
    <w:basedOn w:val="Normal"/>
    <w:next w:val="Normal"/>
    <w:rsid w:val="00EE078C"/>
    <w:pPr>
      <w:spacing w:after="0"/>
      <w:ind w:left="1200" w:hanging="200"/>
    </w:pPr>
  </w:style>
  <w:style w:type="paragraph" w:styleId="Index7">
    <w:name w:val="index 7"/>
    <w:basedOn w:val="Normal"/>
    <w:next w:val="Normal"/>
    <w:rsid w:val="00EE078C"/>
    <w:pPr>
      <w:spacing w:after="0"/>
      <w:ind w:left="1400" w:hanging="200"/>
    </w:pPr>
  </w:style>
  <w:style w:type="paragraph" w:styleId="Index8">
    <w:name w:val="index 8"/>
    <w:basedOn w:val="Normal"/>
    <w:next w:val="Normal"/>
    <w:rsid w:val="00EE078C"/>
    <w:pPr>
      <w:spacing w:after="0"/>
      <w:ind w:left="1600" w:hanging="200"/>
    </w:pPr>
  </w:style>
  <w:style w:type="paragraph" w:styleId="Index9">
    <w:name w:val="index 9"/>
    <w:basedOn w:val="Normal"/>
    <w:next w:val="Normal"/>
    <w:rsid w:val="00EE078C"/>
    <w:pPr>
      <w:spacing w:after="0"/>
      <w:ind w:left="1800" w:hanging="200"/>
    </w:pPr>
  </w:style>
  <w:style w:type="paragraph" w:styleId="IndexHeading">
    <w:name w:val="index heading"/>
    <w:basedOn w:val="Normal"/>
    <w:next w:val="Index1"/>
    <w:rsid w:val="00EE07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E07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078C"/>
    <w:rPr>
      <w:rFonts w:eastAsia="Times New Roman"/>
      <w:i/>
      <w:iCs/>
      <w:color w:val="4472C4" w:themeColor="accent1"/>
    </w:rPr>
  </w:style>
  <w:style w:type="paragraph" w:styleId="ListBullet">
    <w:name w:val="List Bullet"/>
    <w:basedOn w:val="Normal"/>
    <w:rsid w:val="00EE078C"/>
    <w:pPr>
      <w:numPr>
        <w:numId w:val="15"/>
      </w:numPr>
      <w:contextualSpacing/>
    </w:pPr>
  </w:style>
  <w:style w:type="paragraph" w:styleId="ListBullet2">
    <w:name w:val="List Bullet 2"/>
    <w:basedOn w:val="Normal"/>
    <w:rsid w:val="00EE078C"/>
    <w:pPr>
      <w:numPr>
        <w:numId w:val="16"/>
      </w:numPr>
      <w:contextualSpacing/>
    </w:pPr>
  </w:style>
  <w:style w:type="paragraph" w:styleId="ListBullet3">
    <w:name w:val="List Bullet 3"/>
    <w:basedOn w:val="Normal"/>
    <w:rsid w:val="00EE078C"/>
    <w:pPr>
      <w:numPr>
        <w:numId w:val="17"/>
      </w:numPr>
      <w:contextualSpacing/>
    </w:pPr>
  </w:style>
  <w:style w:type="paragraph" w:styleId="ListBullet4">
    <w:name w:val="List Bullet 4"/>
    <w:basedOn w:val="Normal"/>
    <w:rsid w:val="00EE078C"/>
    <w:pPr>
      <w:numPr>
        <w:numId w:val="18"/>
      </w:numPr>
      <w:contextualSpacing/>
    </w:pPr>
  </w:style>
  <w:style w:type="paragraph" w:styleId="ListBullet5">
    <w:name w:val="List Bullet 5"/>
    <w:basedOn w:val="Normal"/>
    <w:rsid w:val="00EE078C"/>
    <w:pPr>
      <w:numPr>
        <w:numId w:val="19"/>
      </w:numPr>
      <w:contextualSpacing/>
    </w:pPr>
  </w:style>
  <w:style w:type="paragraph" w:styleId="ListContinue">
    <w:name w:val="List Continue"/>
    <w:basedOn w:val="Normal"/>
    <w:rsid w:val="00EE078C"/>
    <w:pPr>
      <w:spacing w:after="120"/>
      <w:ind w:left="283"/>
      <w:contextualSpacing/>
    </w:pPr>
  </w:style>
  <w:style w:type="paragraph" w:styleId="ListContinue2">
    <w:name w:val="List Continue 2"/>
    <w:basedOn w:val="Normal"/>
    <w:rsid w:val="00EE078C"/>
    <w:pPr>
      <w:spacing w:after="120"/>
      <w:ind w:left="566"/>
      <w:contextualSpacing/>
    </w:pPr>
  </w:style>
  <w:style w:type="paragraph" w:styleId="ListContinue3">
    <w:name w:val="List Continue 3"/>
    <w:basedOn w:val="Normal"/>
    <w:rsid w:val="00EE078C"/>
    <w:pPr>
      <w:spacing w:after="120"/>
      <w:ind w:left="849"/>
      <w:contextualSpacing/>
    </w:pPr>
  </w:style>
  <w:style w:type="paragraph" w:styleId="ListContinue4">
    <w:name w:val="List Continue 4"/>
    <w:basedOn w:val="Normal"/>
    <w:rsid w:val="00EE078C"/>
    <w:pPr>
      <w:spacing w:after="120"/>
      <w:ind w:left="1132"/>
      <w:contextualSpacing/>
    </w:pPr>
  </w:style>
  <w:style w:type="paragraph" w:styleId="ListContinue5">
    <w:name w:val="List Continue 5"/>
    <w:basedOn w:val="Normal"/>
    <w:rsid w:val="00EE078C"/>
    <w:pPr>
      <w:spacing w:after="120"/>
      <w:ind w:left="1415"/>
      <w:contextualSpacing/>
    </w:pPr>
  </w:style>
  <w:style w:type="paragraph" w:styleId="ListNumber">
    <w:name w:val="List Number"/>
    <w:basedOn w:val="Normal"/>
    <w:rsid w:val="00EE078C"/>
    <w:pPr>
      <w:numPr>
        <w:numId w:val="22"/>
      </w:numPr>
      <w:contextualSpacing/>
    </w:pPr>
  </w:style>
  <w:style w:type="paragraph" w:styleId="ListNumber2">
    <w:name w:val="List Number 2"/>
    <w:basedOn w:val="Normal"/>
    <w:rsid w:val="00EE078C"/>
    <w:pPr>
      <w:numPr>
        <w:numId w:val="23"/>
      </w:numPr>
      <w:contextualSpacing/>
    </w:pPr>
  </w:style>
  <w:style w:type="paragraph" w:styleId="ListNumber3">
    <w:name w:val="List Number 3"/>
    <w:basedOn w:val="Normal"/>
    <w:rsid w:val="00EE078C"/>
    <w:pPr>
      <w:numPr>
        <w:numId w:val="24"/>
      </w:numPr>
      <w:contextualSpacing/>
    </w:pPr>
  </w:style>
  <w:style w:type="paragraph" w:styleId="ListNumber4">
    <w:name w:val="List Number 4"/>
    <w:basedOn w:val="Normal"/>
    <w:rsid w:val="00EE078C"/>
    <w:pPr>
      <w:numPr>
        <w:numId w:val="25"/>
      </w:numPr>
      <w:contextualSpacing/>
    </w:pPr>
  </w:style>
  <w:style w:type="paragraph" w:styleId="ListNumber5">
    <w:name w:val="List Number 5"/>
    <w:basedOn w:val="Normal"/>
    <w:rsid w:val="00EE078C"/>
    <w:pPr>
      <w:numPr>
        <w:numId w:val="26"/>
      </w:numPr>
      <w:contextualSpacing/>
    </w:pPr>
  </w:style>
  <w:style w:type="paragraph" w:styleId="ListParagraph">
    <w:name w:val="List Paragraph"/>
    <w:basedOn w:val="Normal"/>
    <w:uiPriority w:val="34"/>
    <w:qFormat/>
    <w:rsid w:val="00EE078C"/>
    <w:pPr>
      <w:ind w:left="720"/>
      <w:contextualSpacing/>
    </w:pPr>
  </w:style>
  <w:style w:type="paragraph" w:styleId="MacroText">
    <w:name w:val="macro"/>
    <w:link w:val="MacroTextChar"/>
    <w:rsid w:val="00EE07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E078C"/>
    <w:rPr>
      <w:rFonts w:ascii="Consolas" w:eastAsia="Times New Roman" w:hAnsi="Consolas"/>
    </w:rPr>
  </w:style>
  <w:style w:type="paragraph" w:styleId="MessageHeader">
    <w:name w:val="Message Header"/>
    <w:basedOn w:val="Normal"/>
    <w:link w:val="MessageHeaderChar"/>
    <w:rsid w:val="00EE07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078C"/>
    <w:rPr>
      <w:rFonts w:asciiTheme="majorHAnsi" w:eastAsiaTheme="majorEastAsia" w:hAnsiTheme="majorHAnsi" w:cstheme="majorBidi"/>
      <w:sz w:val="24"/>
      <w:szCs w:val="24"/>
      <w:shd w:val="pct20" w:color="auto" w:fill="auto"/>
    </w:rPr>
  </w:style>
  <w:style w:type="paragraph" w:styleId="NoSpacing">
    <w:name w:val="No Spacing"/>
    <w:uiPriority w:val="1"/>
    <w:qFormat/>
    <w:rsid w:val="00EE078C"/>
    <w:pPr>
      <w:overflowPunct w:val="0"/>
      <w:autoSpaceDE w:val="0"/>
      <w:autoSpaceDN w:val="0"/>
      <w:adjustRightInd w:val="0"/>
      <w:textAlignment w:val="baseline"/>
    </w:pPr>
    <w:rPr>
      <w:rFonts w:eastAsia="Times New Roman"/>
    </w:rPr>
  </w:style>
  <w:style w:type="paragraph" w:styleId="NormalWeb">
    <w:name w:val="Normal (Web)"/>
    <w:basedOn w:val="Normal"/>
    <w:rsid w:val="00EE078C"/>
    <w:rPr>
      <w:sz w:val="24"/>
      <w:szCs w:val="24"/>
    </w:rPr>
  </w:style>
  <w:style w:type="paragraph" w:styleId="NormalIndent">
    <w:name w:val="Normal Indent"/>
    <w:basedOn w:val="Normal"/>
    <w:rsid w:val="00EE078C"/>
    <w:pPr>
      <w:ind w:left="720"/>
    </w:pPr>
  </w:style>
  <w:style w:type="paragraph" w:styleId="NoteHeading">
    <w:name w:val="Note Heading"/>
    <w:basedOn w:val="Normal"/>
    <w:next w:val="Normal"/>
    <w:link w:val="NoteHeadingChar"/>
    <w:rsid w:val="00EE078C"/>
    <w:pPr>
      <w:spacing w:after="0"/>
    </w:pPr>
  </w:style>
  <w:style w:type="character" w:customStyle="1" w:styleId="NoteHeadingChar">
    <w:name w:val="Note Heading Char"/>
    <w:basedOn w:val="DefaultParagraphFont"/>
    <w:link w:val="NoteHeading"/>
    <w:rsid w:val="00EE078C"/>
    <w:rPr>
      <w:rFonts w:eastAsia="Times New Roman"/>
    </w:rPr>
  </w:style>
  <w:style w:type="paragraph" w:styleId="PlainText">
    <w:name w:val="Plain Text"/>
    <w:basedOn w:val="Normal"/>
    <w:link w:val="PlainTextChar"/>
    <w:rsid w:val="00EE078C"/>
    <w:pPr>
      <w:spacing w:after="0"/>
    </w:pPr>
    <w:rPr>
      <w:rFonts w:ascii="Consolas" w:hAnsi="Consolas"/>
      <w:sz w:val="21"/>
      <w:szCs w:val="21"/>
    </w:rPr>
  </w:style>
  <w:style w:type="character" w:customStyle="1" w:styleId="PlainTextChar">
    <w:name w:val="Plain Text Char"/>
    <w:basedOn w:val="DefaultParagraphFont"/>
    <w:link w:val="PlainText"/>
    <w:rsid w:val="00EE078C"/>
    <w:rPr>
      <w:rFonts w:ascii="Consolas" w:eastAsia="Times New Roman" w:hAnsi="Consolas"/>
      <w:sz w:val="21"/>
      <w:szCs w:val="21"/>
    </w:rPr>
  </w:style>
  <w:style w:type="paragraph" w:styleId="Quote">
    <w:name w:val="Quote"/>
    <w:basedOn w:val="Normal"/>
    <w:next w:val="Normal"/>
    <w:link w:val="QuoteChar"/>
    <w:uiPriority w:val="29"/>
    <w:qFormat/>
    <w:rsid w:val="00EE07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078C"/>
    <w:rPr>
      <w:rFonts w:eastAsia="Times New Roman"/>
      <w:i/>
      <w:iCs/>
      <w:color w:val="404040" w:themeColor="text1" w:themeTint="BF"/>
    </w:rPr>
  </w:style>
  <w:style w:type="paragraph" w:styleId="Salutation">
    <w:name w:val="Salutation"/>
    <w:basedOn w:val="Normal"/>
    <w:next w:val="Normal"/>
    <w:link w:val="SalutationChar"/>
    <w:rsid w:val="00EE078C"/>
  </w:style>
  <w:style w:type="character" w:customStyle="1" w:styleId="SalutationChar">
    <w:name w:val="Salutation Char"/>
    <w:basedOn w:val="DefaultParagraphFont"/>
    <w:link w:val="Salutation"/>
    <w:rsid w:val="00EE078C"/>
    <w:rPr>
      <w:rFonts w:eastAsia="Times New Roman"/>
    </w:rPr>
  </w:style>
  <w:style w:type="paragraph" w:styleId="Signature">
    <w:name w:val="Signature"/>
    <w:basedOn w:val="Normal"/>
    <w:link w:val="SignatureChar"/>
    <w:rsid w:val="00EE078C"/>
    <w:pPr>
      <w:spacing w:after="0"/>
      <w:ind w:left="4252"/>
    </w:pPr>
  </w:style>
  <w:style w:type="character" w:customStyle="1" w:styleId="SignatureChar">
    <w:name w:val="Signature Char"/>
    <w:basedOn w:val="DefaultParagraphFont"/>
    <w:link w:val="Signature"/>
    <w:rsid w:val="00EE078C"/>
    <w:rPr>
      <w:rFonts w:eastAsia="Times New Roman"/>
    </w:rPr>
  </w:style>
  <w:style w:type="paragraph" w:styleId="Subtitle">
    <w:name w:val="Subtitle"/>
    <w:basedOn w:val="Normal"/>
    <w:next w:val="Normal"/>
    <w:link w:val="SubtitleChar"/>
    <w:qFormat/>
    <w:rsid w:val="00EE07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078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E078C"/>
    <w:pPr>
      <w:spacing w:after="0"/>
      <w:ind w:left="200" w:hanging="200"/>
    </w:pPr>
  </w:style>
  <w:style w:type="paragraph" w:styleId="TableofFigures">
    <w:name w:val="table of figures"/>
    <w:basedOn w:val="Normal"/>
    <w:next w:val="Normal"/>
    <w:rsid w:val="00EE078C"/>
    <w:pPr>
      <w:spacing w:after="0"/>
    </w:pPr>
  </w:style>
  <w:style w:type="paragraph" w:styleId="Title">
    <w:name w:val="Title"/>
    <w:basedOn w:val="Normal"/>
    <w:next w:val="Normal"/>
    <w:link w:val="TitleChar"/>
    <w:qFormat/>
    <w:rsid w:val="00EE07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E078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E078C"/>
    <w:pPr>
      <w:spacing w:before="120"/>
    </w:pPr>
    <w:rPr>
      <w:rFonts w:asciiTheme="majorHAnsi" w:eastAsiaTheme="majorEastAsia" w:hAnsiTheme="majorHAnsi" w:cstheme="majorBidi"/>
      <w:b/>
      <w:bCs/>
      <w:sz w:val="24"/>
      <w:szCs w:val="24"/>
    </w:rPr>
  </w:style>
  <w:style w:type="paragraph" w:styleId="TOC5">
    <w:name w:val="toc 5"/>
    <w:basedOn w:val="TOC4"/>
    <w:rsid w:val="00F116BC"/>
    <w:pPr>
      <w:ind w:left="1701" w:hanging="1701"/>
    </w:pPr>
  </w:style>
  <w:style w:type="paragraph" w:styleId="TOC6">
    <w:name w:val="toc 6"/>
    <w:basedOn w:val="TOC5"/>
    <w:next w:val="Normal"/>
    <w:rsid w:val="00F116BC"/>
    <w:pPr>
      <w:ind w:left="1985" w:hanging="1985"/>
    </w:pPr>
  </w:style>
  <w:style w:type="paragraph" w:styleId="TOC7">
    <w:name w:val="toc 7"/>
    <w:basedOn w:val="TOC6"/>
    <w:next w:val="Normal"/>
    <w:rsid w:val="00F116BC"/>
    <w:pPr>
      <w:ind w:left="2268" w:hanging="2268"/>
    </w:pPr>
  </w:style>
  <w:style w:type="paragraph" w:styleId="TOC9">
    <w:name w:val="toc 9"/>
    <w:basedOn w:val="TOC8"/>
    <w:rsid w:val="00F116BC"/>
    <w:pPr>
      <w:ind w:left="1418" w:hanging="1418"/>
    </w:pPr>
  </w:style>
  <w:style w:type="paragraph" w:styleId="TOCHeading">
    <w:name w:val="TOC Heading"/>
    <w:basedOn w:val="Heading1"/>
    <w:next w:val="Normal"/>
    <w:uiPriority w:val="39"/>
    <w:semiHidden/>
    <w:unhideWhenUsed/>
    <w:qFormat/>
    <w:rsid w:val="00EE078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40F7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oleObject" Target="embeddings/Microsoft_Visio_2003-2010_Drawing3.vsd"/><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18.emf"/><Relationship Id="rId50" Type="http://schemas.openxmlformats.org/officeDocument/2006/relationships/oleObject" Target="embeddings/oleObject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17.bin"/><Relationship Id="rId76" Type="http://schemas.openxmlformats.org/officeDocument/2006/relationships/oleObject" Target="embeddings/Microsoft_Visio_2003-2010_Drawing11.vsd"/><Relationship Id="rId84" Type="http://schemas.openxmlformats.org/officeDocument/2006/relationships/footer" Target="footer4.xml"/><Relationship Id="rId7" Type="http://schemas.openxmlformats.org/officeDocument/2006/relationships/image" Target="media/image1.emf"/><Relationship Id="rId71" Type="http://schemas.openxmlformats.org/officeDocument/2006/relationships/image" Target="media/image30.emf"/><Relationship Id="rId2" Type="http://schemas.openxmlformats.org/officeDocument/2006/relationships/styles" Target="styles.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oleObject" Target="embeddings/oleObject20.bin"/><Relationship Id="rId79" Type="http://schemas.openxmlformats.org/officeDocument/2006/relationships/image" Target="media/image34.emf"/><Relationship Id="rId5" Type="http://schemas.openxmlformats.org/officeDocument/2006/relationships/footnotes" Target="footnotes.xml"/><Relationship Id="rId61" Type="http://schemas.openxmlformats.org/officeDocument/2006/relationships/image" Target="media/image25.emf"/><Relationship Id="rId82" Type="http://schemas.openxmlformats.org/officeDocument/2006/relationships/oleObject" Target="embeddings/oleObject23.bin"/><Relationship Id="rId19"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oleObject" Target="embeddings/Microsoft_Visio_2003-2010_Drawing4.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0.vsd"/><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oleObject" Target="embeddings/oleObject19.bin"/><Relationship Id="rId80" Type="http://schemas.openxmlformats.org/officeDocument/2006/relationships/oleObject" Target="embeddings/oleObject22.bin"/><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9.vsd"/><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Microsoft_Visio_2003-2010_Drawing.vsd"/><Relationship Id="rId41" Type="http://schemas.openxmlformats.org/officeDocument/2006/relationships/image" Target="media/image15.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2.emf"/><Relationship Id="rId83"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oleObject" Target="embeddings/oleObject6.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Microsoft_Visio_2003-2010_Drawing8.vsd"/><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1.bin"/><Relationship Id="rId81" Type="http://schemas.openxmlformats.org/officeDocument/2006/relationships/image" Target="media/image35.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61</Pages>
  <Words>20677</Words>
  <Characters>106233</Characters>
  <Application>Microsoft Office Word</Application>
  <DocSecurity>0</DocSecurity>
  <Lines>2027</Lines>
  <Paragraphs>1220</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125698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19)</dc:subject>
  <dc:creator>MCC Support</dc:creator>
  <cp:keywords/>
  <dc:description/>
  <cp:lastModifiedBy>23.304_CR0458R2_(Rel-19)_5G_ProSe_Ph3_LaeYoung_Corr</cp:lastModifiedBy>
  <cp:revision>2</cp:revision>
  <dcterms:created xsi:type="dcterms:W3CDTF">2024-09-18T12:35:00Z</dcterms:created>
  <dcterms:modified xsi:type="dcterms:W3CDTF">2024-09-18T12:35:00Z</dcterms:modified>
  <cp:category>TS</cp:category>
</cp:coreProperties>
</file>