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0864AF" w14:textId="45055619"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7C2450">
        <w:rPr>
          <w:noProof w:val="0"/>
        </w:rPr>
        <w:t>8</w:t>
      </w:r>
      <w:r w:rsidR="00DD6616" w:rsidRPr="00C06175">
        <w:rPr>
          <w:noProof w:val="0"/>
        </w:rPr>
        <w:t>.</w:t>
      </w:r>
      <w:r w:rsidR="007C2450">
        <w:rPr>
          <w:noProof w:val="0"/>
        </w:rPr>
        <w:t>0</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242130">
        <w:rPr>
          <w:noProof w:val="0"/>
          <w:sz w:val="32"/>
        </w:rPr>
        <w:t>4</w:t>
      </w:r>
      <w:r w:rsidRPr="00C06175">
        <w:rPr>
          <w:noProof w:val="0"/>
          <w:sz w:val="32"/>
        </w:rPr>
        <w:t>-</w:t>
      </w:r>
      <w:r w:rsidR="00242130">
        <w:rPr>
          <w:noProof w:val="0"/>
          <w:sz w:val="32"/>
        </w:rPr>
        <w:t>0</w:t>
      </w:r>
      <w:r w:rsidR="007C2377">
        <w:rPr>
          <w:noProof w:val="0"/>
          <w:sz w:val="32"/>
        </w:rPr>
        <w:t>9</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3011B46B"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7C2450">
        <w:rPr>
          <w:rStyle w:val="ZGSM"/>
        </w:rPr>
        <w:t>8</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bookmarkStart w:id="1" w:name="_MON_1684549432"/>
    <w:bookmarkEnd w:id="1"/>
    <w:p w14:paraId="4D6280E9" w14:textId="072BB557" w:rsidR="00EC5D12" w:rsidRPr="00C06175" w:rsidRDefault="007C2450" w:rsidP="00EC5D12">
      <w:pPr>
        <w:pStyle w:val="ZU"/>
        <w:framePr w:h="4929" w:hRule="exact" w:wrap="notBeside"/>
        <w:tabs>
          <w:tab w:val="right" w:pos="10206"/>
        </w:tabs>
        <w:jc w:val="left"/>
        <w:rPr>
          <w:noProof w:val="0"/>
        </w:rPr>
      </w:pPr>
      <w:r w:rsidRPr="003E3A32">
        <w:rPr>
          <w:i/>
          <w:noProof w:val="0"/>
        </w:rPr>
        <w:object w:dxaOrig="2026" w:dyaOrig="1251" w14:anchorId="562C9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3.75pt;height:57.75pt" o:ole="">
            <v:imagedata r:id="rId12" o:title=""/>
          </v:shape>
          <o:OLEObject Type="Embed" ProgID="Word.Picture.8" ShapeID="_x0000_i1038" DrawAspect="Content" ObjectID="_1788792214" r:id="rId13"/>
        </w:object>
      </w:r>
      <w:r w:rsidR="00EC5D12" w:rsidRPr="00C06175">
        <w:rPr>
          <w:noProof w:val="0"/>
          <w:color w:val="0000FF"/>
        </w:rPr>
        <w:tab/>
      </w:r>
      <w:r>
        <w:rPr>
          <w:noProof w:val="0"/>
        </w:rPr>
        <w:pict w14:anchorId="51BFDC0C">
          <v:shape id="Picture 2" o:spid="_x0000_i1026" type="#_x0000_t75" style="width:127.5pt;height:74.25pt;visibility:visible">
            <v:imagedata r:id="rId14"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rsidSect="005C48D1">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2"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650 Route des Lucioles - Sophia Antipolis</w:t>
      </w:r>
    </w:p>
    <w:p w14:paraId="5FAD9EF8"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2"/>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384EE676"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242130">
        <w:rPr>
          <w:sz w:val="18"/>
        </w:rPr>
        <w:t>4</w:t>
      </w:r>
      <w:r w:rsidR="00071BE9" w:rsidRPr="00C06175">
        <w:rPr>
          <w:sz w:val="18"/>
        </w:rPr>
        <w:t>, 3GPP Organizational Partners (ARIB, ATIS, CCSA, ETSI, TSDSI, TTA, TTC).</w:t>
      </w:r>
      <w:bookmarkStart w:id="3" w:name="copyrightaddon"/>
      <w:bookmarkEnd w:id="3"/>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369C6342" w14:textId="012C0DB2" w:rsidR="00A276B3" w:rsidRPr="00A276B3" w:rsidRDefault="00C06175">
      <w:pPr>
        <w:pStyle w:val="TOC1"/>
        <w:rPr>
          <w:rFonts w:ascii="Calibri" w:eastAsia="Yu Mincho" w:hAnsi="Calibri"/>
          <w:noProof/>
          <w:kern w:val="2"/>
          <w:szCs w:val="22"/>
        </w:rPr>
      </w:pPr>
      <w:r>
        <w:rPr>
          <w:noProof/>
        </w:rPr>
        <w:fldChar w:fldCharType="begin" w:fldLock="1"/>
      </w:r>
      <w:r>
        <w:instrText xml:space="preserve"> TOC \o "1-9" </w:instrText>
      </w:r>
      <w:r>
        <w:rPr>
          <w:noProof/>
        </w:rPr>
        <w:fldChar w:fldCharType="separate"/>
      </w:r>
      <w:r w:rsidR="00A276B3">
        <w:rPr>
          <w:noProof/>
        </w:rPr>
        <w:t>Foreword</w:t>
      </w:r>
      <w:r w:rsidR="00A276B3">
        <w:rPr>
          <w:noProof/>
        </w:rPr>
        <w:tab/>
      </w:r>
      <w:r w:rsidR="00A276B3">
        <w:rPr>
          <w:noProof/>
        </w:rPr>
        <w:fldChar w:fldCharType="begin" w:fldLock="1"/>
      </w:r>
      <w:r w:rsidR="00A276B3">
        <w:rPr>
          <w:noProof/>
        </w:rPr>
        <w:instrText xml:space="preserve"> PAGEREF _Toc146273041 \h </w:instrText>
      </w:r>
      <w:r w:rsidR="00A276B3">
        <w:rPr>
          <w:noProof/>
        </w:rPr>
      </w:r>
      <w:r w:rsidR="00A276B3">
        <w:rPr>
          <w:noProof/>
        </w:rPr>
        <w:fldChar w:fldCharType="separate"/>
      </w:r>
      <w:r w:rsidR="00A276B3">
        <w:rPr>
          <w:noProof/>
        </w:rPr>
        <w:t>5</w:t>
      </w:r>
      <w:r w:rsidR="00A276B3">
        <w:rPr>
          <w:noProof/>
        </w:rPr>
        <w:fldChar w:fldCharType="end"/>
      </w:r>
    </w:p>
    <w:p w14:paraId="2898B6EA" w14:textId="2DEE8461" w:rsidR="00A276B3" w:rsidRPr="00A276B3" w:rsidRDefault="00A276B3">
      <w:pPr>
        <w:pStyle w:val="TOC1"/>
        <w:rPr>
          <w:rFonts w:ascii="Calibri" w:eastAsia="Yu Mincho" w:hAnsi="Calibri"/>
          <w:noProof/>
          <w:kern w:val="2"/>
          <w:szCs w:val="22"/>
        </w:rPr>
      </w:pPr>
      <w:r>
        <w:rPr>
          <w:noProof/>
        </w:rPr>
        <w:t>Introduction</w:t>
      </w:r>
      <w:r>
        <w:rPr>
          <w:noProof/>
        </w:rPr>
        <w:tab/>
      </w:r>
      <w:r>
        <w:rPr>
          <w:noProof/>
        </w:rPr>
        <w:fldChar w:fldCharType="begin" w:fldLock="1"/>
      </w:r>
      <w:r>
        <w:rPr>
          <w:noProof/>
        </w:rPr>
        <w:instrText xml:space="preserve"> PAGEREF _Toc146273042 \h </w:instrText>
      </w:r>
      <w:r>
        <w:rPr>
          <w:noProof/>
        </w:rPr>
      </w:r>
      <w:r>
        <w:rPr>
          <w:noProof/>
        </w:rPr>
        <w:fldChar w:fldCharType="separate"/>
      </w:r>
      <w:r>
        <w:rPr>
          <w:noProof/>
        </w:rPr>
        <w:t>5</w:t>
      </w:r>
      <w:r>
        <w:rPr>
          <w:noProof/>
        </w:rPr>
        <w:fldChar w:fldCharType="end"/>
      </w:r>
    </w:p>
    <w:p w14:paraId="05AE03FB" w14:textId="2349E2C5" w:rsidR="00A276B3" w:rsidRPr="00A276B3" w:rsidRDefault="00A276B3">
      <w:pPr>
        <w:pStyle w:val="TOC1"/>
        <w:rPr>
          <w:rFonts w:ascii="Calibri" w:eastAsia="Yu Mincho" w:hAnsi="Calibri"/>
          <w:noProof/>
          <w:kern w:val="2"/>
          <w:szCs w:val="22"/>
        </w:rPr>
      </w:pPr>
      <w:r>
        <w:rPr>
          <w:noProof/>
        </w:rPr>
        <w:t>1</w:t>
      </w:r>
      <w:r w:rsidRPr="00A276B3">
        <w:rPr>
          <w:rFonts w:ascii="Calibri" w:eastAsia="Yu Mincho" w:hAnsi="Calibri"/>
          <w:noProof/>
          <w:kern w:val="2"/>
          <w:szCs w:val="22"/>
        </w:rPr>
        <w:tab/>
      </w:r>
      <w:r>
        <w:rPr>
          <w:noProof/>
        </w:rPr>
        <w:t>Scope</w:t>
      </w:r>
      <w:r>
        <w:rPr>
          <w:noProof/>
        </w:rPr>
        <w:tab/>
      </w:r>
      <w:r>
        <w:rPr>
          <w:noProof/>
        </w:rPr>
        <w:fldChar w:fldCharType="begin" w:fldLock="1"/>
      </w:r>
      <w:r>
        <w:rPr>
          <w:noProof/>
        </w:rPr>
        <w:instrText xml:space="preserve"> PAGEREF _Toc146273043 \h </w:instrText>
      </w:r>
      <w:r>
        <w:rPr>
          <w:noProof/>
        </w:rPr>
      </w:r>
      <w:r>
        <w:rPr>
          <w:noProof/>
        </w:rPr>
        <w:fldChar w:fldCharType="separate"/>
      </w:r>
      <w:r>
        <w:rPr>
          <w:noProof/>
        </w:rPr>
        <w:t>6</w:t>
      </w:r>
      <w:r>
        <w:rPr>
          <w:noProof/>
        </w:rPr>
        <w:fldChar w:fldCharType="end"/>
      </w:r>
    </w:p>
    <w:p w14:paraId="7FDB66E8" w14:textId="4B2FC267" w:rsidR="00A276B3" w:rsidRPr="00A276B3" w:rsidRDefault="00A276B3">
      <w:pPr>
        <w:pStyle w:val="TOC1"/>
        <w:rPr>
          <w:rFonts w:ascii="Calibri" w:eastAsia="Yu Mincho" w:hAnsi="Calibri"/>
          <w:noProof/>
          <w:kern w:val="2"/>
          <w:szCs w:val="22"/>
        </w:rPr>
      </w:pPr>
      <w:r>
        <w:rPr>
          <w:noProof/>
        </w:rPr>
        <w:t>2</w:t>
      </w:r>
      <w:r w:rsidRPr="00A276B3">
        <w:rPr>
          <w:rFonts w:ascii="Calibri" w:eastAsia="Yu Mincho" w:hAnsi="Calibri"/>
          <w:noProof/>
          <w:kern w:val="2"/>
          <w:szCs w:val="22"/>
        </w:rPr>
        <w:tab/>
      </w:r>
      <w:r>
        <w:rPr>
          <w:noProof/>
        </w:rPr>
        <w:t>References</w:t>
      </w:r>
      <w:r>
        <w:rPr>
          <w:noProof/>
        </w:rPr>
        <w:tab/>
      </w:r>
      <w:r>
        <w:rPr>
          <w:noProof/>
        </w:rPr>
        <w:fldChar w:fldCharType="begin" w:fldLock="1"/>
      </w:r>
      <w:r>
        <w:rPr>
          <w:noProof/>
        </w:rPr>
        <w:instrText xml:space="preserve"> PAGEREF _Toc146273044 \h </w:instrText>
      </w:r>
      <w:r>
        <w:rPr>
          <w:noProof/>
        </w:rPr>
      </w:r>
      <w:r>
        <w:rPr>
          <w:noProof/>
        </w:rPr>
        <w:fldChar w:fldCharType="separate"/>
      </w:r>
      <w:r>
        <w:rPr>
          <w:noProof/>
        </w:rPr>
        <w:t>6</w:t>
      </w:r>
      <w:r>
        <w:rPr>
          <w:noProof/>
        </w:rPr>
        <w:fldChar w:fldCharType="end"/>
      </w:r>
    </w:p>
    <w:p w14:paraId="1F07D15D" w14:textId="5B9EE71C" w:rsidR="00A276B3" w:rsidRPr="00A276B3" w:rsidRDefault="00A276B3">
      <w:pPr>
        <w:pStyle w:val="TOC1"/>
        <w:rPr>
          <w:rFonts w:ascii="Calibri" w:eastAsia="Yu Mincho" w:hAnsi="Calibri"/>
          <w:noProof/>
          <w:kern w:val="2"/>
          <w:szCs w:val="22"/>
        </w:rPr>
      </w:pPr>
      <w:r>
        <w:rPr>
          <w:noProof/>
        </w:rPr>
        <w:t>3</w:t>
      </w:r>
      <w:r w:rsidRPr="00A276B3">
        <w:rPr>
          <w:rFonts w:ascii="Calibri" w:eastAsia="Yu Mincho"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_Toc146273045 \h </w:instrText>
      </w:r>
      <w:r>
        <w:rPr>
          <w:noProof/>
        </w:rPr>
      </w:r>
      <w:r>
        <w:rPr>
          <w:noProof/>
        </w:rPr>
        <w:fldChar w:fldCharType="separate"/>
      </w:r>
      <w:r>
        <w:rPr>
          <w:noProof/>
        </w:rPr>
        <w:t>8</w:t>
      </w:r>
      <w:r>
        <w:rPr>
          <w:noProof/>
        </w:rPr>
        <w:fldChar w:fldCharType="end"/>
      </w:r>
    </w:p>
    <w:p w14:paraId="09F792AA" w14:textId="0AD79BA3" w:rsidR="00A276B3" w:rsidRPr="00A276B3" w:rsidRDefault="00A276B3">
      <w:pPr>
        <w:pStyle w:val="TOC2"/>
        <w:rPr>
          <w:rFonts w:ascii="Calibri" w:eastAsia="Yu Mincho" w:hAnsi="Calibri"/>
          <w:noProof/>
          <w:kern w:val="2"/>
          <w:sz w:val="22"/>
          <w:szCs w:val="22"/>
        </w:rPr>
      </w:pPr>
      <w:r>
        <w:rPr>
          <w:noProof/>
        </w:rPr>
        <w:t>3.1</w:t>
      </w:r>
      <w:r w:rsidRPr="00A276B3">
        <w:rPr>
          <w:rFonts w:ascii="Calibri" w:eastAsia="Yu Mincho" w:hAnsi="Calibri"/>
          <w:noProof/>
          <w:kern w:val="2"/>
          <w:sz w:val="22"/>
          <w:szCs w:val="22"/>
        </w:rPr>
        <w:tab/>
      </w:r>
      <w:r>
        <w:rPr>
          <w:noProof/>
        </w:rPr>
        <w:t>Definitions</w:t>
      </w:r>
      <w:r>
        <w:rPr>
          <w:noProof/>
        </w:rPr>
        <w:tab/>
      </w:r>
      <w:r>
        <w:rPr>
          <w:noProof/>
        </w:rPr>
        <w:fldChar w:fldCharType="begin" w:fldLock="1"/>
      </w:r>
      <w:r>
        <w:rPr>
          <w:noProof/>
        </w:rPr>
        <w:instrText xml:space="preserve"> PAGEREF _Toc146273046 \h </w:instrText>
      </w:r>
      <w:r>
        <w:rPr>
          <w:noProof/>
        </w:rPr>
      </w:r>
      <w:r>
        <w:rPr>
          <w:noProof/>
        </w:rPr>
        <w:fldChar w:fldCharType="separate"/>
      </w:r>
      <w:r>
        <w:rPr>
          <w:noProof/>
        </w:rPr>
        <w:t>8</w:t>
      </w:r>
      <w:r>
        <w:rPr>
          <w:noProof/>
        </w:rPr>
        <w:fldChar w:fldCharType="end"/>
      </w:r>
    </w:p>
    <w:p w14:paraId="79C227DF" w14:textId="366B16D7" w:rsidR="00A276B3" w:rsidRPr="00A276B3" w:rsidRDefault="00A276B3">
      <w:pPr>
        <w:pStyle w:val="TOC2"/>
        <w:rPr>
          <w:rFonts w:ascii="Calibri" w:eastAsia="Yu Mincho" w:hAnsi="Calibri"/>
          <w:noProof/>
          <w:kern w:val="2"/>
          <w:sz w:val="22"/>
          <w:szCs w:val="22"/>
        </w:rPr>
      </w:pPr>
      <w:r>
        <w:rPr>
          <w:noProof/>
        </w:rPr>
        <w:t>3.2</w:t>
      </w:r>
      <w:r w:rsidRPr="00A276B3">
        <w:rPr>
          <w:rFonts w:ascii="Calibri" w:eastAsia="Yu Mincho" w:hAnsi="Calibri"/>
          <w:noProof/>
          <w:kern w:val="2"/>
          <w:sz w:val="22"/>
          <w:szCs w:val="22"/>
        </w:rPr>
        <w:tab/>
      </w:r>
      <w:r>
        <w:rPr>
          <w:noProof/>
        </w:rPr>
        <w:t>Symbols</w:t>
      </w:r>
      <w:r>
        <w:rPr>
          <w:noProof/>
        </w:rPr>
        <w:tab/>
      </w:r>
      <w:r>
        <w:rPr>
          <w:noProof/>
        </w:rPr>
        <w:fldChar w:fldCharType="begin" w:fldLock="1"/>
      </w:r>
      <w:r>
        <w:rPr>
          <w:noProof/>
        </w:rPr>
        <w:instrText xml:space="preserve"> PAGEREF _Toc146273047 \h </w:instrText>
      </w:r>
      <w:r>
        <w:rPr>
          <w:noProof/>
        </w:rPr>
      </w:r>
      <w:r>
        <w:rPr>
          <w:noProof/>
        </w:rPr>
        <w:fldChar w:fldCharType="separate"/>
      </w:r>
      <w:r>
        <w:rPr>
          <w:noProof/>
        </w:rPr>
        <w:t>8</w:t>
      </w:r>
      <w:r>
        <w:rPr>
          <w:noProof/>
        </w:rPr>
        <w:fldChar w:fldCharType="end"/>
      </w:r>
    </w:p>
    <w:p w14:paraId="288084FB" w14:textId="0AB3E5C3" w:rsidR="00A276B3" w:rsidRPr="00A276B3" w:rsidRDefault="00A276B3">
      <w:pPr>
        <w:pStyle w:val="TOC2"/>
        <w:rPr>
          <w:rFonts w:ascii="Calibri" w:eastAsia="Yu Mincho" w:hAnsi="Calibri"/>
          <w:noProof/>
          <w:kern w:val="2"/>
          <w:sz w:val="22"/>
          <w:szCs w:val="22"/>
        </w:rPr>
      </w:pPr>
      <w:r>
        <w:rPr>
          <w:noProof/>
        </w:rPr>
        <w:t>3.3</w:t>
      </w:r>
      <w:r w:rsidRPr="00A276B3">
        <w:rPr>
          <w:rFonts w:ascii="Calibri" w:eastAsia="Yu Mincho" w:hAnsi="Calibri"/>
          <w:noProof/>
          <w:kern w:val="2"/>
          <w:sz w:val="22"/>
          <w:szCs w:val="22"/>
        </w:rPr>
        <w:tab/>
      </w:r>
      <w:r>
        <w:rPr>
          <w:noProof/>
        </w:rPr>
        <w:t>Abbreviations</w:t>
      </w:r>
      <w:r>
        <w:rPr>
          <w:noProof/>
        </w:rPr>
        <w:tab/>
      </w:r>
      <w:r>
        <w:rPr>
          <w:noProof/>
        </w:rPr>
        <w:fldChar w:fldCharType="begin" w:fldLock="1"/>
      </w:r>
      <w:r>
        <w:rPr>
          <w:noProof/>
        </w:rPr>
        <w:instrText xml:space="preserve"> PAGEREF _Toc146273048 \h </w:instrText>
      </w:r>
      <w:r>
        <w:rPr>
          <w:noProof/>
        </w:rPr>
      </w:r>
      <w:r>
        <w:rPr>
          <w:noProof/>
        </w:rPr>
        <w:fldChar w:fldCharType="separate"/>
      </w:r>
      <w:r>
        <w:rPr>
          <w:noProof/>
        </w:rPr>
        <w:t>8</w:t>
      </w:r>
      <w:r>
        <w:rPr>
          <w:noProof/>
        </w:rPr>
        <w:fldChar w:fldCharType="end"/>
      </w:r>
    </w:p>
    <w:p w14:paraId="657A6B78" w14:textId="5A7312CE" w:rsidR="00A276B3" w:rsidRPr="00A276B3" w:rsidRDefault="00A276B3">
      <w:pPr>
        <w:pStyle w:val="TOC1"/>
        <w:rPr>
          <w:rFonts w:ascii="Calibri" w:eastAsia="Yu Mincho" w:hAnsi="Calibri"/>
          <w:noProof/>
          <w:kern w:val="2"/>
          <w:szCs w:val="22"/>
        </w:rPr>
      </w:pPr>
      <w:r>
        <w:rPr>
          <w:noProof/>
        </w:rPr>
        <w:t>4</w:t>
      </w:r>
      <w:r w:rsidRPr="00A276B3">
        <w:rPr>
          <w:rFonts w:ascii="Calibri" w:eastAsia="Yu Mincho" w:hAnsi="Calibri"/>
          <w:noProof/>
          <w:kern w:val="2"/>
          <w:szCs w:val="22"/>
        </w:rPr>
        <w:tab/>
      </w:r>
      <w:r>
        <w:rPr>
          <w:noProof/>
        </w:rPr>
        <w:t>A-GPS system architecture and test model</w:t>
      </w:r>
      <w:r>
        <w:rPr>
          <w:noProof/>
        </w:rPr>
        <w:tab/>
      </w:r>
      <w:r>
        <w:rPr>
          <w:noProof/>
        </w:rPr>
        <w:fldChar w:fldCharType="begin" w:fldLock="1"/>
      </w:r>
      <w:r>
        <w:rPr>
          <w:noProof/>
        </w:rPr>
        <w:instrText xml:space="preserve"> PAGEREF _Toc146273049 \h </w:instrText>
      </w:r>
      <w:r>
        <w:rPr>
          <w:noProof/>
        </w:rPr>
      </w:r>
      <w:r>
        <w:rPr>
          <w:noProof/>
        </w:rPr>
        <w:fldChar w:fldCharType="separate"/>
      </w:r>
      <w:r>
        <w:rPr>
          <w:noProof/>
        </w:rPr>
        <w:t>8</w:t>
      </w:r>
      <w:r>
        <w:rPr>
          <w:noProof/>
        </w:rPr>
        <w:fldChar w:fldCharType="end"/>
      </w:r>
    </w:p>
    <w:p w14:paraId="2479D614" w14:textId="0555404D" w:rsidR="00A276B3" w:rsidRPr="00A276B3" w:rsidRDefault="00A276B3">
      <w:pPr>
        <w:pStyle w:val="TOC2"/>
        <w:rPr>
          <w:rFonts w:ascii="Calibri" w:eastAsia="Yu Mincho" w:hAnsi="Calibri"/>
          <w:noProof/>
          <w:kern w:val="2"/>
          <w:sz w:val="22"/>
          <w:szCs w:val="22"/>
        </w:rPr>
      </w:pPr>
      <w:r>
        <w:rPr>
          <w:noProof/>
        </w:rPr>
        <w:t>4.1</w:t>
      </w:r>
      <w:r w:rsidRPr="00A276B3">
        <w:rPr>
          <w:rFonts w:ascii="Calibri" w:eastAsia="Yu Mincho" w:hAnsi="Calibri"/>
          <w:noProof/>
          <w:kern w:val="2"/>
          <w:sz w:val="22"/>
          <w:szCs w:val="22"/>
        </w:rPr>
        <w:tab/>
      </w:r>
      <w:r>
        <w:rPr>
          <w:noProof/>
        </w:rPr>
        <w:t>ATS and module structure</w:t>
      </w:r>
      <w:r>
        <w:rPr>
          <w:noProof/>
        </w:rPr>
        <w:tab/>
      </w:r>
      <w:r>
        <w:rPr>
          <w:noProof/>
        </w:rPr>
        <w:fldChar w:fldCharType="begin" w:fldLock="1"/>
      </w:r>
      <w:r>
        <w:rPr>
          <w:noProof/>
        </w:rPr>
        <w:instrText xml:space="preserve"> PAGEREF _Toc146273050 \h </w:instrText>
      </w:r>
      <w:r>
        <w:rPr>
          <w:noProof/>
        </w:rPr>
      </w:r>
      <w:r>
        <w:rPr>
          <w:noProof/>
        </w:rPr>
        <w:fldChar w:fldCharType="separate"/>
      </w:r>
      <w:r>
        <w:rPr>
          <w:noProof/>
        </w:rPr>
        <w:t>8</w:t>
      </w:r>
      <w:r>
        <w:rPr>
          <w:noProof/>
        </w:rPr>
        <w:fldChar w:fldCharType="end"/>
      </w:r>
    </w:p>
    <w:p w14:paraId="71167DED" w14:textId="6020C118" w:rsidR="00A276B3" w:rsidRPr="00A276B3" w:rsidRDefault="00A276B3">
      <w:pPr>
        <w:pStyle w:val="TOC2"/>
        <w:rPr>
          <w:rFonts w:ascii="Calibri" w:eastAsia="Yu Mincho" w:hAnsi="Calibri"/>
          <w:noProof/>
          <w:kern w:val="2"/>
          <w:sz w:val="22"/>
          <w:szCs w:val="22"/>
        </w:rPr>
      </w:pPr>
      <w:r>
        <w:rPr>
          <w:noProof/>
        </w:rPr>
        <w:t>4.2</w:t>
      </w:r>
      <w:r w:rsidRPr="00A276B3">
        <w:rPr>
          <w:rFonts w:ascii="Calibri" w:eastAsia="Yu Mincho" w:hAnsi="Calibri"/>
          <w:noProof/>
          <w:kern w:val="2"/>
          <w:sz w:val="22"/>
          <w:szCs w:val="22"/>
        </w:rPr>
        <w:tab/>
      </w:r>
      <w:r>
        <w:rPr>
          <w:noProof/>
        </w:rPr>
        <w:t>Upper tester</w:t>
      </w:r>
      <w:r>
        <w:rPr>
          <w:noProof/>
        </w:rPr>
        <w:tab/>
      </w:r>
      <w:r>
        <w:rPr>
          <w:noProof/>
        </w:rPr>
        <w:fldChar w:fldCharType="begin" w:fldLock="1"/>
      </w:r>
      <w:r>
        <w:rPr>
          <w:noProof/>
        </w:rPr>
        <w:instrText xml:space="preserve"> PAGEREF _Toc146273051 \h </w:instrText>
      </w:r>
      <w:r>
        <w:rPr>
          <w:noProof/>
        </w:rPr>
      </w:r>
      <w:r>
        <w:rPr>
          <w:noProof/>
        </w:rPr>
        <w:fldChar w:fldCharType="separate"/>
      </w:r>
      <w:r>
        <w:rPr>
          <w:noProof/>
        </w:rPr>
        <w:t>8</w:t>
      </w:r>
      <w:r>
        <w:rPr>
          <w:noProof/>
        </w:rPr>
        <w:fldChar w:fldCharType="end"/>
      </w:r>
    </w:p>
    <w:p w14:paraId="06E9E3F0" w14:textId="5322F7B7" w:rsidR="00A276B3" w:rsidRPr="00A276B3" w:rsidRDefault="00A276B3">
      <w:pPr>
        <w:pStyle w:val="TOC2"/>
        <w:rPr>
          <w:rFonts w:ascii="Calibri" w:eastAsia="Yu Mincho" w:hAnsi="Calibri"/>
          <w:noProof/>
          <w:kern w:val="2"/>
          <w:sz w:val="22"/>
          <w:szCs w:val="22"/>
        </w:rPr>
      </w:pPr>
      <w:r>
        <w:rPr>
          <w:noProof/>
        </w:rPr>
        <w:t>4.3</w:t>
      </w:r>
      <w:r w:rsidRPr="00A276B3">
        <w:rPr>
          <w:rFonts w:ascii="Calibri" w:eastAsia="Yu Mincho" w:hAnsi="Calibri"/>
          <w:noProof/>
          <w:kern w:val="2"/>
          <w:sz w:val="22"/>
          <w:szCs w:val="22"/>
        </w:rPr>
        <w:tab/>
      </w:r>
      <w:r>
        <w:rPr>
          <w:noProof/>
        </w:rPr>
        <w:t>SV PCO</w:t>
      </w:r>
      <w:r>
        <w:rPr>
          <w:noProof/>
        </w:rPr>
        <w:tab/>
      </w:r>
      <w:r>
        <w:rPr>
          <w:noProof/>
        </w:rPr>
        <w:fldChar w:fldCharType="begin" w:fldLock="1"/>
      </w:r>
      <w:r>
        <w:rPr>
          <w:noProof/>
        </w:rPr>
        <w:instrText xml:space="preserve"> PAGEREF _Toc146273052 \h </w:instrText>
      </w:r>
      <w:r>
        <w:rPr>
          <w:noProof/>
        </w:rPr>
      </w:r>
      <w:r>
        <w:rPr>
          <w:noProof/>
        </w:rPr>
        <w:fldChar w:fldCharType="separate"/>
      </w:r>
      <w:r>
        <w:rPr>
          <w:noProof/>
        </w:rPr>
        <w:t>8</w:t>
      </w:r>
      <w:r>
        <w:rPr>
          <w:noProof/>
        </w:rPr>
        <w:fldChar w:fldCharType="end"/>
      </w:r>
    </w:p>
    <w:p w14:paraId="55DA24F6" w14:textId="2C15A61B" w:rsidR="00A276B3" w:rsidRPr="00A276B3" w:rsidRDefault="00A276B3">
      <w:pPr>
        <w:pStyle w:val="TOC2"/>
        <w:rPr>
          <w:rFonts w:ascii="Calibri" w:eastAsia="Yu Mincho" w:hAnsi="Calibri"/>
          <w:noProof/>
          <w:kern w:val="2"/>
          <w:sz w:val="22"/>
          <w:szCs w:val="22"/>
        </w:rPr>
      </w:pPr>
      <w:r>
        <w:rPr>
          <w:noProof/>
        </w:rPr>
        <w:t>4.4</w:t>
      </w:r>
      <w:r w:rsidRPr="00A276B3">
        <w:rPr>
          <w:rFonts w:ascii="Calibri" w:eastAsia="Yu Mincho" w:hAnsi="Calibri"/>
          <w:noProof/>
          <w:kern w:val="2"/>
          <w:sz w:val="22"/>
          <w:szCs w:val="22"/>
        </w:rPr>
        <w:tab/>
      </w:r>
      <w:r>
        <w:rPr>
          <w:noProof/>
        </w:rPr>
        <w:t>A-GPS Primitives</w:t>
      </w:r>
      <w:r>
        <w:rPr>
          <w:noProof/>
        </w:rPr>
        <w:tab/>
      </w:r>
      <w:r>
        <w:rPr>
          <w:noProof/>
        </w:rPr>
        <w:fldChar w:fldCharType="begin" w:fldLock="1"/>
      </w:r>
      <w:r>
        <w:rPr>
          <w:noProof/>
        </w:rPr>
        <w:instrText xml:space="preserve"> PAGEREF _Toc146273053 \h </w:instrText>
      </w:r>
      <w:r>
        <w:rPr>
          <w:noProof/>
        </w:rPr>
      </w:r>
      <w:r>
        <w:rPr>
          <w:noProof/>
        </w:rPr>
        <w:fldChar w:fldCharType="separate"/>
      </w:r>
      <w:r>
        <w:rPr>
          <w:noProof/>
        </w:rPr>
        <w:t>8</w:t>
      </w:r>
      <w:r>
        <w:rPr>
          <w:noProof/>
        </w:rPr>
        <w:fldChar w:fldCharType="end"/>
      </w:r>
    </w:p>
    <w:p w14:paraId="2CC8C2BE" w14:textId="62520FD0" w:rsidR="00A276B3" w:rsidRPr="00A276B3" w:rsidRDefault="00A276B3">
      <w:pPr>
        <w:pStyle w:val="TOC2"/>
        <w:rPr>
          <w:rFonts w:ascii="Calibri" w:eastAsia="Yu Mincho" w:hAnsi="Calibri"/>
          <w:noProof/>
          <w:kern w:val="2"/>
          <w:sz w:val="22"/>
          <w:szCs w:val="22"/>
        </w:rPr>
      </w:pPr>
      <w:r>
        <w:rPr>
          <w:noProof/>
        </w:rPr>
        <w:t>4.5</w:t>
      </w:r>
      <w:r w:rsidRPr="00A276B3">
        <w:rPr>
          <w:rFonts w:ascii="Calibri" w:eastAsia="Yu Mincho" w:hAnsi="Calibri"/>
          <w:noProof/>
          <w:kern w:val="2"/>
          <w:sz w:val="22"/>
          <w:szCs w:val="22"/>
        </w:rPr>
        <w:tab/>
      </w:r>
      <w:r>
        <w:rPr>
          <w:noProof/>
        </w:rPr>
        <w:t>Specific test suite operation for A-GPS testing</w:t>
      </w:r>
      <w:r>
        <w:rPr>
          <w:noProof/>
        </w:rPr>
        <w:tab/>
      </w:r>
      <w:r>
        <w:rPr>
          <w:noProof/>
        </w:rPr>
        <w:fldChar w:fldCharType="begin" w:fldLock="1"/>
      </w:r>
      <w:r>
        <w:rPr>
          <w:noProof/>
        </w:rPr>
        <w:instrText xml:space="preserve"> PAGEREF _Toc146273054 \h </w:instrText>
      </w:r>
      <w:r>
        <w:rPr>
          <w:noProof/>
        </w:rPr>
      </w:r>
      <w:r>
        <w:rPr>
          <w:noProof/>
        </w:rPr>
        <w:fldChar w:fldCharType="separate"/>
      </w:r>
      <w:r>
        <w:rPr>
          <w:noProof/>
        </w:rPr>
        <w:t>8</w:t>
      </w:r>
      <w:r>
        <w:rPr>
          <w:noProof/>
        </w:rPr>
        <w:fldChar w:fldCharType="end"/>
      </w:r>
    </w:p>
    <w:p w14:paraId="2CE3B08B" w14:textId="2C2799C0" w:rsidR="00A276B3" w:rsidRPr="00A276B3" w:rsidRDefault="00A276B3">
      <w:pPr>
        <w:pStyle w:val="TOC1"/>
        <w:rPr>
          <w:rFonts w:ascii="Calibri" w:eastAsia="Yu Mincho" w:hAnsi="Calibri"/>
          <w:noProof/>
          <w:kern w:val="2"/>
          <w:szCs w:val="22"/>
        </w:rPr>
      </w:pPr>
      <w:r>
        <w:rPr>
          <w:noProof/>
        </w:rPr>
        <w:t>5</w:t>
      </w:r>
      <w:r w:rsidRPr="00A276B3">
        <w:rPr>
          <w:rFonts w:ascii="Calibri" w:eastAsia="Yu Mincho" w:hAnsi="Calibri"/>
          <w:noProof/>
          <w:kern w:val="2"/>
          <w:szCs w:val="22"/>
        </w:rPr>
        <w:tab/>
      </w:r>
      <w:r>
        <w:rPr>
          <w:noProof/>
        </w:rPr>
        <w:t>A-GNSS and LTE positioning system architecture and test models</w:t>
      </w:r>
      <w:r>
        <w:rPr>
          <w:noProof/>
        </w:rPr>
        <w:tab/>
      </w:r>
      <w:r>
        <w:rPr>
          <w:noProof/>
        </w:rPr>
        <w:fldChar w:fldCharType="begin" w:fldLock="1"/>
      </w:r>
      <w:r>
        <w:rPr>
          <w:noProof/>
        </w:rPr>
        <w:instrText xml:space="preserve"> PAGEREF _Toc146273055 \h </w:instrText>
      </w:r>
      <w:r>
        <w:rPr>
          <w:noProof/>
        </w:rPr>
      </w:r>
      <w:r>
        <w:rPr>
          <w:noProof/>
        </w:rPr>
        <w:fldChar w:fldCharType="separate"/>
      </w:r>
      <w:r>
        <w:rPr>
          <w:noProof/>
        </w:rPr>
        <w:t>9</w:t>
      </w:r>
      <w:r>
        <w:rPr>
          <w:noProof/>
        </w:rPr>
        <w:fldChar w:fldCharType="end"/>
      </w:r>
    </w:p>
    <w:p w14:paraId="35F87CD8" w14:textId="1B7CE76D" w:rsidR="00A276B3" w:rsidRPr="00A276B3" w:rsidRDefault="00A276B3">
      <w:pPr>
        <w:pStyle w:val="TOC2"/>
        <w:rPr>
          <w:rFonts w:ascii="Calibri" w:eastAsia="Yu Mincho" w:hAnsi="Calibri"/>
          <w:noProof/>
          <w:kern w:val="2"/>
          <w:sz w:val="22"/>
          <w:szCs w:val="22"/>
        </w:rPr>
      </w:pPr>
      <w:r>
        <w:rPr>
          <w:noProof/>
        </w:rPr>
        <w:t>5.1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_Toc146273056 \h </w:instrText>
      </w:r>
      <w:r>
        <w:rPr>
          <w:noProof/>
        </w:rPr>
      </w:r>
      <w:r>
        <w:rPr>
          <w:noProof/>
        </w:rPr>
        <w:fldChar w:fldCharType="separate"/>
      </w:r>
      <w:r>
        <w:rPr>
          <w:noProof/>
        </w:rPr>
        <w:t>9</w:t>
      </w:r>
      <w:r>
        <w:rPr>
          <w:noProof/>
        </w:rPr>
        <w:fldChar w:fldCharType="end"/>
      </w:r>
    </w:p>
    <w:p w14:paraId="18DA34BA" w14:textId="10355AC4" w:rsidR="00A276B3" w:rsidRPr="00A276B3" w:rsidRDefault="00A276B3">
      <w:pPr>
        <w:pStyle w:val="TOC3"/>
        <w:rPr>
          <w:rFonts w:ascii="Calibri" w:eastAsia="Yu Mincho" w:hAnsi="Calibri"/>
          <w:noProof/>
          <w:kern w:val="2"/>
          <w:sz w:val="22"/>
          <w:szCs w:val="22"/>
        </w:rPr>
      </w:pPr>
      <w:r>
        <w:rPr>
          <w:noProof/>
        </w:rPr>
        <w:t>5.1.1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_Toc146273057 \h </w:instrText>
      </w:r>
      <w:r>
        <w:rPr>
          <w:noProof/>
        </w:rPr>
      </w:r>
      <w:r>
        <w:rPr>
          <w:noProof/>
        </w:rPr>
        <w:fldChar w:fldCharType="separate"/>
      </w:r>
      <w:r>
        <w:rPr>
          <w:noProof/>
        </w:rPr>
        <w:t>9</w:t>
      </w:r>
      <w:r>
        <w:rPr>
          <w:noProof/>
        </w:rPr>
        <w:fldChar w:fldCharType="end"/>
      </w:r>
    </w:p>
    <w:p w14:paraId="06257746" w14:textId="626CB9FC" w:rsidR="00A276B3" w:rsidRPr="00A276B3" w:rsidRDefault="00A276B3">
      <w:pPr>
        <w:pStyle w:val="TOC3"/>
        <w:rPr>
          <w:rFonts w:ascii="Calibri" w:eastAsia="Yu Mincho" w:hAnsi="Calibri"/>
          <w:noProof/>
          <w:kern w:val="2"/>
          <w:sz w:val="22"/>
          <w:szCs w:val="22"/>
        </w:rPr>
      </w:pPr>
      <w:r>
        <w:rPr>
          <w:noProof/>
        </w:rPr>
        <w:t>5.1.2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_Toc146273058 \h </w:instrText>
      </w:r>
      <w:r>
        <w:rPr>
          <w:noProof/>
        </w:rPr>
      </w:r>
      <w:r>
        <w:rPr>
          <w:noProof/>
        </w:rPr>
        <w:fldChar w:fldCharType="separate"/>
      </w:r>
      <w:r>
        <w:rPr>
          <w:noProof/>
        </w:rPr>
        <w:t>9</w:t>
      </w:r>
      <w:r>
        <w:rPr>
          <w:noProof/>
        </w:rPr>
        <w:fldChar w:fldCharType="end"/>
      </w:r>
    </w:p>
    <w:p w14:paraId="665D78A4" w14:textId="418E24F7" w:rsidR="00A276B3" w:rsidRPr="00A276B3" w:rsidRDefault="00A276B3">
      <w:pPr>
        <w:pStyle w:val="TOC4"/>
        <w:rPr>
          <w:rFonts w:ascii="Calibri" w:eastAsia="Yu Mincho" w:hAnsi="Calibri"/>
          <w:noProof/>
          <w:kern w:val="2"/>
          <w:sz w:val="22"/>
          <w:szCs w:val="22"/>
        </w:rPr>
      </w:pPr>
      <w:r>
        <w:rPr>
          <w:noProof/>
        </w:rPr>
        <w:t>5.1.2.1</w:t>
      </w:r>
      <w:r w:rsidRPr="00A276B3">
        <w:rPr>
          <w:rFonts w:ascii="Calibri" w:eastAsia="Yu Mincho" w:hAnsi="Calibri"/>
          <w:noProof/>
          <w:kern w:val="2"/>
          <w:sz w:val="22"/>
          <w:szCs w:val="22"/>
        </w:rPr>
        <w:tab/>
      </w:r>
      <w:r>
        <w:rPr>
          <w:noProof/>
        </w:rPr>
        <w:t>Interfaces</w:t>
      </w:r>
      <w:r>
        <w:rPr>
          <w:noProof/>
        </w:rPr>
        <w:tab/>
      </w:r>
      <w:r>
        <w:rPr>
          <w:noProof/>
        </w:rPr>
        <w:fldChar w:fldCharType="begin" w:fldLock="1"/>
      </w:r>
      <w:r>
        <w:rPr>
          <w:noProof/>
        </w:rPr>
        <w:instrText xml:space="preserve"> PAGEREF _Toc146273059 \h </w:instrText>
      </w:r>
      <w:r>
        <w:rPr>
          <w:noProof/>
        </w:rPr>
      </w:r>
      <w:r>
        <w:rPr>
          <w:noProof/>
        </w:rPr>
        <w:fldChar w:fldCharType="separate"/>
      </w:r>
      <w:r>
        <w:rPr>
          <w:noProof/>
        </w:rPr>
        <w:t>10</w:t>
      </w:r>
      <w:r>
        <w:rPr>
          <w:noProof/>
        </w:rPr>
        <w:fldChar w:fldCharType="end"/>
      </w:r>
    </w:p>
    <w:p w14:paraId="2AEA1EF8" w14:textId="480CE4AC" w:rsidR="00A276B3" w:rsidRPr="00A276B3" w:rsidRDefault="00A276B3">
      <w:pPr>
        <w:pStyle w:val="TOC2"/>
        <w:rPr>
          <w:rFonts w:ascii="Calibri" w:eastAsia="Yu Mincho" w:hAnsi="Calibri"/>
          <w:noProof/>
          <w:kern w:val="2"/>
          <w:sz w:val="22"/>
          <w:szCs w:val="22"/>
        </w:rPr>
      </w:pPr>
      <w:r>
        <w:rPr>
          <w:noProof/>
        </w:rPr>
        <w:t>5.2</w:t>
      </w:r>
      <w:r w:rsidRPr="00A276B3">
        <w:rPr>
          <w:rFonts w:ascii="Calibri" w:eastAsia="Yu Mincho" w:hAnsi="Calibri"/>
          <w:noProof/>
          <w:kern w:val="2"/>
          <w:sz w:val="22"/>
          <w:szCs w:val="22"/>
        </w:rPr>
        <w:tab/>
      </w:r>
      <w:r>
        <w:rPr>
          <w:noProof/>
        </w:rPr>
        <w:t>Test model</w:t>
      </w:r>
      <w:r>
        <w:rPr>
          <w:noProof/>
        </w:rPr>
        <w:tab/>
      </w:r>
      <w:r>
        <w:rPr>
          <w:noProof/>
        </w:rPr>
        <w:fldChar w:fldCharType="begin" w:fldLock="1"/>
      </w:r>
      <w:r>
        <w:rPr>
          <w:noProof/>
        </w:rPr>
        <w:instrText xml:space="preserve"> PAGEREF _Toc146273060 \h </w:instrText>
      </w:r>
      <w:r>
        <w:rPr>
          <w:noProof/>
        </w:rPr>
      </w:r>
      <w:r>
        <w:rPr>
          <w:noProof/>
        </w:rPr>
        <w:fldChar w:fldCharType="separate"/>
      </w:r>
      <w:r>
        <w:rPr>
          <w:noProof/>
        </w:rPr>
        <w:t>10</w:t>
      </w:r>
      <w:r>
        <w:rPr>
          <w:noProof/>
        </w:rPr>
        <w:fldChar w:fldCharType="end"/>
      </w:r>
    </w:p>
    <w:p w14:paraId="72B2DF71" w14:textId="1BCB84FE" w:rsidR="00A276B3" w:rsidRPr="00A276B3" w:rsidRDefault="00A276B3">
      <w:pPr>
        <w:pStyle w:val="TOC3"/>
        <w:rPr>
          <w:rFonts w:ascii="Calibri" w:eastAsia="Yu Mincho" w:hAnsi="Calibri"/>
          <w:noProof/>
          <w:kern w:val="2"/>
          <w:sz w:val="22"/>
          <w:szCs w:val="22"/>
        </w:rPr>
      </w:pPr>
      <w:r>
        <w:rPr>
          <w:noProof/>
        </w:rPr>
        <w:t>5.2.1</w:t>
      </w:r>
      <w:r w:rsidRPr="00A276B3">
        <w:rPr>
          <w:rFonts w:ascii="Calibri" w:eastAsia="Yu Mincho" w:hAnsi="Calibri"/>
          <w:noProof/>
          <w:kern w:val="2"/>
          <w:sz w:val="22"/>
          <w:szCs w:val="22"/>
        </w:rPr>
        <w:tab/>
      </w:r>
      <w:r>
        <w:rPr>
          <w:noProof/>
        </w:rPr>
        <w:t>LTE GNSS test model</w:t>
      </w:r>
      <w:r>
        <w:rPr>
          <w:noProof/>
        </w:rPr>
        <w:tab/>
      </w:r>
      <w:r>
        <w:rPr>
          <w:noProof/>
        </w:rPr>
        <w:fldChar w:fldCharType="begin" w:fldLock="1"/>
      </w:r>
      <w:r>
        <w:rPr>
          <w:noProof/>
        </w:rPr>
        <w:instrText xml:space="preserve"> PAGEREF _Toc146273061 \h </w:instrText>
      </w:r>
      <w:r>
        <w:rPr>
          <w:noProof/>
        </w:rPr>
      </w:r>
      <w:r>
        <w:rPr>
          <w:noProof/>
        </w:rPr>
        <w:fldChar w:fldCharType="separate"/>
      </w:r>
      <w:r>
        <w:rPr>
          <w:noProof/>
        </w:rPr>
        <w:t>11</w:t>
      </w:r>
      <w:r>
        <w:rPr>
          <w:noProof/>
        </w:rPr>
        <w:fldChar w:fldCharType="end"/>
      </w:r>
    </w:p>
    <w:p w14:paraId="5332D99A" w14:textId="236DD15C" w:rsidR="00A276B3" w:rsidRPr="00A276B3" w:rsidRDefault="00A276B3">
      <w:pPr>
        <w:pStyle w:val="TOC3"/>
        <w:rPr>
          <w:rFonts w:ascii="Calibri" w:eastAsia="Yu Mincho" w:hAnsi="Calibri"/>
          <w:noProof/>
          <w:kern w:val="2"/>
          <w:sz w:val="22"/>
          <w:szCs w:val="22"/>
        </w:rPr>
      </w:pPr>
      <w:r>
        <w:rPr>
          <w:noProof/>
        </w:rPr>
        <w:t>5.2.2</w:t>
      </w:r>
      <w:r w:rsidRPr="00A276B3">
        <w:rPr>
          <w:rFonts w:ascii="Calibri" w:eastAsia="Yu Mincho" w:hAnsi="Calibri"/>
          <w:noProof/>
          <w:kern w:val="2"/>
          <w:sz w:val="22"/>
          <w:szCs w:val="22"/>
        </w:rPr>
        <w:tab/>
      </w:r>
      <w:r>
        <w:rPr>
          <w:noProof/>
        </w:rPr>
        <w:t>UTRA A-GNSS test model</w:t>
      </w:r>
      <w:r>
        <w:rPr>
          <w:noProof/>
        </w:rPr>
        <w:tab/>
      </w:r>
      <w:r>
        <w:rPr>
          <w:noProof/>
        </w:rPr>
        <w:fldChar w:fldCharType="begin" w:fldLock="1"/>
      </w:r>
      <w:r>
        <w:rPr>
          <w:noProof/>
        </w:rPr>
        <w:instrText xml:space="preserve"> PAGEREF _Toc146273062 \h </w:instrText>
      </w:r>
      <w:r>
        <w:rPr>
          <w:noProof/>
        </w:rPr>
      </w:r>
      <w:r>
        <w:rPr>
          <w:noProof/>
        </w:rPr>
        <w:fldChar w:fldCharType="separate"/>
      </w:r>
      <w:r>
        <w:rPr>
          <w:noProof/>
        </w:rPr>
        <w:t>12</w:t>
      </w:r>
      <w:r>
        <w:rPr>
          <w:noProof/>
        </w:rPr>
        <w:fldChar w:fldCharType="end"/>
      </w:r>
    </w:p>
    <w:p w14:paraId="60D2C3FB" w14:textId="5B1C4505" w:rsidR="00A276B3" w:rsidRPr="00A276B3" w:rsidRDefault="00A276B3">
      <w:pPr>
        <w:pStyle w:val="TOC2"/>
        <w:rPr>
          <w:rFonts w:ascii="Calibri" w:eastAsia="Yu Mincho" w:hAnsi="Calibri"/>
          <w:noProof/>
          <w:kern w:val="2"/>
          <w:sz w:val="22"/>
          <w:szCs w:val="22"/>
        </w:rPr>
      </w:pPr>
      <w:r>
        <w:rPr>
          <w:noProof/>
        </w:rPr>
        <w:t>5.3</w:t>
      </w:r>
      <w:r w:rsidRPr="00A276B3">
        <w:rPr>
          <w:rFonts w:ascii="Calibri" w:eastAsia="Yu Mincho" w:hAnsi="Calibri"/>
          <w:noProof/>
          <w:kern w:val="2"/>
          <w:sz w:val="22"/>
          <w:szCs w:val="22"/>
        </w:rPr>
        <w:tab/>
      </w:r>
      <w:r>
        <w:rPr>
          <w:noProof/>
        </w:rPr>
        <w:t>ASP specifications</w:t>
      </w:r>
      <w:r>
        <w:rPr>
          <w:noProof/>
        </w:rPr>
        <w:tab/>
      </w:r>
      <w:r>
        <w:rPr>
          <w:noProof/>
        </w:rPr>
        <w:fldChar w:fldCharType="begin" w:fldLock="1"/>
      </w:r>
      <w:r>
        <w:rPr>
          <w:noProof/>
        </w:rPr>
        <w:instrText xml:space="preserve"> PAGEREF _Toc146273063 \h </w:instrText>
      </w:r>
      <w:r>
        <w:rPr>
          <w:noProof/>
        </w:rPr>
      </w:r>
      <w:r>
        <w:rPr>
          <w:noProof/>
        </w:rPr>
        <w:fldChar w:fldCharType="separate"/>
      </w:r>
      <w:r>
        <w:rPr>
          <w:noProof/>
        </w:rPr>
        <w:t>13</w:t>
      </w:r>
      <w:r>
        <w:rPr>
          <w:noProof/>
        </w:rPr>
        <w:fldChar w:fldCharType="end"/>
      </w:r>
    </w:p>
    <w:p w14:paraId="10B568A0" w14:textId="26DCF47A" w:rsidR="00A276B3" w:rsidRPr="00A276B3" w:rsidRDefault="00A276B3">
      <w:pPr>
        <w:pStyle w:val="TOC2"/>
        <w:rPr>
          <w:rFonts w:ascii="Calibri" w:eastAsia="Yu Mincho" w:hAnsi="Calibri"/>
          <w:noProof/>
          <w:kern w:val="2"/>
          <w:sz w:val="22"/>
          <w:szCs w:val="22"/>
        </w:rPr>
      </w:pPr>
      <w:r>
        <w:rPr>
          <w:noProof/>
        </w:rPr>
        <w:t>5.4</w:t>
      </w:r>
      <w:r w:rsidRPr="00A276B3">
        <w:rPr>
          <w:rFonts w:ascii="Calibri" w:eastAsia="Yu Mincho" w:hAnsi="Calibri"/>
          <w:noProof/>
          <w:kern w:val="2"/>
          <w:sz w:val="22"/>
          <w:szCs w:val="22"/>
        </w:rPr>
        <w:tab/>
      </w:r>
      <w:r>
        <w:rPr>
          <w:noProof/>
        </w:rPr>
        <w:t>LTE OTDOA test model</w:t>
      </w:r>
      <w:r>
        <w:rPr>
          <w:noProof/>
        </w:rPr>
        <w:tab/>
      </w:r>
      <w:r>
        <w:rPr>
          <w:noProof/>
        </w:rPr>
        <w:fldChar w:fldCharType="begin" w:fldLock="1"/>
      </w:r>
      <w:r>
        <w:rPr>
          <w:noProof/>
        </w:rPr>
        <w:instrText xml:space="preserve"> PAGEREF _Toc146273064 \h </w:instrText>
      </w:r>
      <w:r>
        <w:rPr>
          <w:noProof/>
        </w:rPr>
      </w:r>
      <w:r>
        <w:rPr>
          <w:noProof/>
        </w:rPr>
        <w:fldChar w:fldCharType="separate"/>
      </w:r>
      <w:r>
        <w:rPr>
          <w:noProof/>
        </w:rPr>
        <w:t>13</w:t>
      </w:r>
      <w:r>
        <w:rPr>
          <w:noProof/>
        </w:rPr>
        <w:fldChar w:fldCharType="end"/>
      </w:r>
    </w:p>
    <w:p w14:paraId="1A7B7FF2" w14:textId="664AA373" w:rsidR="00A276B3" w:rsidRPr="00A276B3" w:rsidRDefault="00A276B3">
      <w:pPr>
        <w:pStyle w:val="TOC2"/>
        <w:rPr>
          <w:rFonts w:ascii="Calibri" w:eastAsia="Yu Mincho" w:hAnsi="Calibri"/>
          <w:noProof/>
          <w:kern w:val="2"/>
          <w:sz w:val="22"/>
          <w:szCs w:val="22"/>
        </w:rPr>
      </w:pPr>
      <w:r>
        <w:rPr>
          <w:noProof/>
        </w:rPr>
        <w:t>5.5</w:t>
      </w:r>
      <w:r w:rsidRPr="00A276B3">
        <w:rPr>
          <w:rFonts w:ascii="Calibri" w:eastAsia="Yu Mincho" w:hAnsi="Calibri"/>
          <w:noProof/>
          <w:kern w:val="2"/>
          <w:sz w:val="22"/>
          <w:szCs w:val="22"/>
        </w:rPr>
        <w:tab/>
      </w:r>
      <w:r>
        <w:rPr>
          <w:noProof/>
        </w:rPr>
        <w:t>LTE ECID test model</w:t>
      </w:r>
      <w:r>
        <w:rPr>
          <w:noProof/>
        </w:rPr>
        <w:tab/>
      </w:r>
      <w:r>
        <w:rPr>
          <w:noProof/>
        </w:rPr>
        <w:fldChar w:fldCharType="begin" w:fldLock="1"/>
      </w:r>
      <w:r>
        <w:rPr>
          <w:noProof/>
        </w:rPr>
        <w:instrText xml:space="preserve"> PAGEREF _Toc146273065 \h </w:instrText>
      </w:r>
      <w:r>
        <w:rPr>
          <w:noProof/>
        </w:rPr>
      </w:r>
      <w:r>
        <w:rPr>
          <w:noProof/>
        </w:rPr>
        <w:fldChar w:fldCharType="separate"/>
      </w:r>
      <w:r>
        <w:rPr>
          <w:noProof/>
        </w:rPr>
        <w:t>14</w:t>
      </w:r>
      <w:r>
        <w:rPr>
          <w:noProof/>
        </w:rPr>
        <w:fldChar w:fldCharType="end"/>
      </w:r>
    </w:p>
    <w:p w14:paraId="0EE814C6" w14:textId="1572F6D7" w:rsidR="00A276B3" w:rsidRPr="00A276B3" w:rsidRDefault="00A276B3">
      <w:pPr>
        <w:pStyle w:val="TOC1"/>
        <w:rPr>
          <w:rFonts w:ascii="Calibri" w:eastAsia="Yu Mincho" w:hAnsi="Calibri"/>
          <w:noProof/>
          <w:kern w:val="2"/>
          <w:szCs w:val="22"/>
        </w:rPr>
      </w:pPr>
      <w:r>
        <w:rPr>
          <w:noProof/>
        </w:rPr>
        <w:t>6</w:t>
      </w:r>
      <w:r w:rsidRPr="00A276B3">
        <w:rPr>
          <w:rFonts w:ascii="Calibri" w:eastAsia="Yu Mincho" w:hAnsi="Calibri"/>
          <w:noProof/>
          <w:kern w:val="2"/>
          <w:szCs w:val="22"/>
        </w:rPr>
        <w:tab/>
      </w:r>
      <w:r>
        <w:rPr>
          <w:noProof/>
        </w:rPr>
        <w:t>LTE indoor positioning system architecture and test models</w:t>
      </w:r>
      <w:r>
        <w:rPr>
          <w:noProof/>
        </w:rPr>
        <w:tab/>
      </w:r>
      <w:r>
        <w:rPr>
          <w:noProof/>
        </w:rPr>
        <w:fldChar w:fldCharType="begin" w:fldLock="1"/>
      </w:r>
      <w:r>
        <w:rPr>
          <w:noProof/>
        </w:rPr>
        <w:instrText xml:space="preserve"> PAGEREF _Toc146273066 \h </w:instrText>
      </w:r>
      <w:r>
        <w:rPr>
          <w:noProof/>
        </w:rPr>
      </w:r>
      <w:r>
        <w:rPr>
          <w:noProof/>
        </w:rPr>
        <w:fldChar w:fldCharType="separate"/>
      </w:r>
      <w:r>
        <w:rPr>
          <w:noProof/>
        </w:rPr>
        <w:t>14</w:t>
      </w:r>
      <w:r>
        <w:rPr>
          <w:noProof/>
        </w:rPr>
        <w:fldChar w:fldCharType="end"/>
      </w:r>
    </w:p>
    <w:p w14:paraId="7871A9B2" w14:textId="0C09AC66" w:rsidR="00A276B3" w:rsidRPr="00A276B3" w:rsidRDefault="00A276B3">
      <w:pPr>
        <w:pStyle w:val="TOC2"/>
        <w:rPr>
          <w:rFonts w:ascii="Calibri" w:eastAsia="Yu Mincho" w:hAnsi="Calibri"/>
          <w:noProof/>
          <w:kern w:val="2"/>
          <w:sz w:val="22"/>
          <w:szCs w:val="22"/>
        </w:rPr>
      </w:pPr>
      <w:r>
        <w:rPr>
          <w:noProof/>
        </w:rPr>
        <w:t>6.1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_Toc146273067 \h </w:instrText>
      </w:r>
      <w:r>
        <w:rPr>
          <w:noProof/>
        </w:rPr>
      </w:r>
      <w:r>
        <w:rPr>
          <w:noProof/>
        </w:rPr>
        <w:fldChar w:fldCharType="separate"/>
      </w:r>
      <w:r>
        <w:rPr>
          <w:noProof/>
        </w:rPr>
        <w:t>14</w:t>
      </w:r>
      <w:r>
        <w:rPr>
          <w:noProof/>
        </w:rPr>
        <w:fldChar w:fldCharType="end"/>
      </w:r>
    </w:p>
    <w:p w14:paraId="3B881397" w14:textId="62349424" w:rsidR="00A276B3" w:rsidRPr="00A276B3" w:rsidRDefault="00A276B3">
      <w:pPr>
        <w:pStyle w:val="TOC3"/>
        <w:rPr>
          <w:rFonts w:ascii="Calibri" w:eastAsia="Yu Mincho" w:hAnsi="Calibri"/>
          <w:noProof/>
          <w:kern w:val="2"/>
          <w:sz w:val="22"/>
          <w:szCs w:val="22"/>
        </w:rPr>
      </w:pPr>
      <w:r>
        <w:rPr>
          <w:noProof/>
        </w:rPr>
        <w:t>6.1.1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_Toc146273068 \h </w:instrText>
      </w:r>
      <w:r>
        <w:rPr>
          <w:noProof/>
        </w:rPr>
      </w:r>
      <w:r>
        <w:rPr>
          <w:noProof/>
        </w:rPr>
        <w:fldChar w:fldCharType="separate"/>
      </w:r>
      <w:r>
        <w:rPr>
          <w:noProof/>
        </w:rPr>
        <w:t>14</w:t>
      </w:r>
      <w:r>
        <w:rPr>
          <w:noProof/>
        </w:rPr>
        <w:fldChar w:fldCharType="end"/>
      </w:r>
    </w:p>
    <w:p w14:paraId="6E64607E" w14:textId="2F9B27C6" w:rsidR="00A276B3" w:rsidRPr="00A276B3" w:rsidRDefault="00A276B3">
      <w:pPr>
        <w:pStyle w:val="TOC3"/>
        <w:rPr>
          <w:rFonts w:ascii="Calibri" w:eastAsia="Yu Mincho" w:hAnsi="Calibri"/>
          <w:noProof/>
          <w:kern w:val="2"/>
          <w:sz w:val="22"/>
          <w:szCs w:val="22"/>
        </w:rPr>
      </w:pPr>
      <w:r>
        <w:rPr>
          <w:noProof/>
        </w:rPr>
        <w:t>6.1.2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_Toc146273069 \h </w:instrText>
      </w:r>
      <w:r>
        <w:rPr>
          <w:noProof/>
        </w:rPr>
      </w:r>
      <w:r>
        <w:rPr>
          <w:noProof/>
        </w:rPr>
        <w:fldChar w:fldCharType="separate"/>
      </w:r>
      <w:r>
        <w:rPr>
          <w:noProof/>
        </w:rPr>
        <w:t>14</w:t>
      </w:r>
      <w:r>
        <w:rPr>
          <w:noProof/>
        </w:rPr>
        <w:fldChar w:fldCharType="end"/>
      </w:r>
    </w:p>
    <w:p w14:paraId="1BD6BD68" w14:textId="28DCE2D1" w:rsidR="00A276B3" w:rsidRPr="00A276B3" w:rsidRDefault="00A276B3">
      <w:pPr>
        <w:pStyle w:val="TOC4"/>
        <w:rPr>
          <w:rFonts w:ascii="Calibri" w:eastAsia="Yu Mincho" w:hAnsi="Calibri"/>
          <w:noProof/>
          <w:kern w:val="2"/>
          <w:sz w:val="22"/>
          <w:szCs w:val="22"/>
        </w:rPr>
      </w:pPr>
      <w:r>
        <w:rPr>
          <w:noProof/>
        </w:rPr>
        <w:t>6.1.2.1</w:t>
      </w:r>
      <w:r w:rsidRPr="00A276B3">
        <w:rPr>
          <w:rFonts w:ascii="Calibri" w:eastAsia="Yu Mincho" w:hAnsi="Calibri"/>
          <w:noProof/>
          <w:kern w:val="2"/>
          <w:sz w:val="22"/>
          <w:szCs w:val="22"/>
        </w:rPr>
        <w:tab/>
      </w:r>
      <w:r>
        <w:rPr>
          <w:noProof/>
        </w:rPr>
        <w:t>Interfaces</w:t>
      </w:r>
      <w:r>
        <w:rPr>
          <w:noProof/>
        </w:rPr>
        <w:tab/>
      </w:r>
      <w:r>
        <w:rPr>
          <w:noProof/>
        </w:rPr>
        <w:fldChar w:fldCharType="begin" w:fldLock="1"/>
      </w:r>
      <w:r>
        <w:rPr>
          <w:noProof/>
        </w:rPr>
        <w:instrText xml:space="preserve"> PAGEREF _Toc146273070 \h </w:instrText>
      </w:r>
      <w:r>
        <w:rPr>
          <w:noProof/>
        </w:rPr>
      </w:r>
      <w:r>
        <w:rPr>
          <w:noProof/>
        </w:rPr>
        <w:fldChar w:fldCharType="separate"/>
      </w:r>
      <w:r>
        <w:rPr>
          <w:noProof/>
        </w:rPr>
        <w:t>15</w:t>
      </w:r>
      <w:r>
        <w:rPr>
          <w:noProof/>
        </w:rPr>
        <w:fldChar w:fldCharType="end"/>
      </w:r>
    </w:p>
    <w:p w14:paraId="182D0D89" w14:textId="54F0204C" w:rsidR="00A276B3" w:rsidRPr="00A276B3" w:rsidRDefault="00A276B3">
      <w:pPr>
        <w:pStyle w:val="TOC2"/>
        <w:rPr>
          <w:rFonts w:ascii="Calibri" w:eastAsia="Yu Mincho" w:hAnsi="Calibri"/>
          <w:noProof/>
          <w:kern w:val="2"/>
          <w:sz w:val="22"/>
          <w:szCs w:val="22"/>
        </w:rPr>
      </w:pPr>
      <w:r>
        <w:rPr>
          <w:noProof/>
        </w:rPr>
        <w:t>6.2</w:t>
      </w:r>
      <w:r w:rsidRPr="00A276B3">
        <w:rPr>
          <w:rFonts w:ascii="Calibri" w:eastAsia="Yu Mincho" w:hAnsi="Calibri"/>
          <w:noProof/>
          <w:kern w:val="2"/>
          <w:sz w:val="22"/>
          <w:szCs w:val="22"/>
        </w:rPr>
        <w:tab/>
      </w:r>
      <w:r>
        <w:rPr>
          <w:noProof/>
        </w:rPr>
        <w:t>Test model</w:t>
      </w:r>
      <w:r>
        <w:rPr>
          <w:noProof/>
        </w:rPr>
        <w:tab/>
      </w:r>
      <w:r>
        <w:rPr>
          <w:noProof/>
        </w:rPr>
        <w:fldChar w:fldCharType="begin" w:fldLock="1"/>
      </w:r>
      <w:r>
        <w:rPr>
          <w:noProof/>
        </w:rPr>
        <w:instrText xml:space="preserve"> PAGEREF _Toc146273071 \h </w:instrText>
      </w:r>
      <w:r>
        <w:rPr>
          <w:noProof/>
        </w:rPr>
      </w:r>
      <w:r>
        <w:rPr>
          <w:noProof/>
        </w:rPr>
        <w:fldChar w:fldCharType="separate"/>
      </w:r>
      <w:r>
        <w:rPr>
          <w:noProof/>
        </w:rPr>
        <w:t>15</w:t>
      </w:r>
      <w:r>
        <w:rPr>
          <w:noProof/>
        </w:rPr>
        <w:fldChar w:fldCharType="end"/>
      </w:r>
    </w:p>
    <w:p w14:paraId="136CF094" w14:textId="546AD0DA" w:rsidR="00A276B3" w:rsidRPr="00A276B3" w:rsidRDefault="00A276B3">
      <w:pPr>
        <w:pStyle w:val="TOC3"/>
        <w:rPr>
          <w:rFonts w:ascii="Calibri" w:eastAsia="Yu Mincho" w:hAnsi="Calibri"/>
          <w:noProof/>
          <w:kern w:val="2"/>
          <w:sz w:val="22"/>
          <w:szCs w:val="22"/>
        </w:rPr>
      </w:pPr>
      <w:r>
        <w:rPr>
          <w:noProof/>
        </w:rPr>
        <w:t>6.2.1</w:t>
      </w:r>
      <w:r w:rsidRPr="00A276B3">
        <w:rPr>
          <w:rFonts w:ascii="Calibri" w:eastAsia="Yu Mincho" w:hAnsi="Calibri"/>
          <w:noProof/>
          <w:kern w:val="2"/>
          <w:sz w:val="22"/>
          <w:szCs w:val="22"/>
        </w:rPr>
        <w:tab/>
      </w:r>
      <w:r>
        <w:rPr>
          <w:noProof/>
        </w:rPr>
        <w:t>LTE indoor positioning test model</w:t>
      </w:r>
      <w:r>
        <w:rPr>
          <w:noProof/>
        </w:rPr>
        <w:tab/>
      </w:r>
      <w:r>
        <w:rPr>
          <w:noProof/>
        </w:rPr>
        <w:fldChar w:fldCharType="begin" w:fldLock="1"/>
      </w:r>
      <w:r>
        <w:rPr>
          <w:noProof/>
        </w:rPr>
        <w:instrText xml:space="preserve"> PAGEREF _Toc146273072 \h </w:instrText>
      </w:r>
      <w:r>
        <w:rPr>
          <w:noProof/>
        </w:rPr>
      </w:r>
      <w:r>
        <w:rPr>
          <w:noProof/>
        </w:rPr>
        <w:fldChar w:fldCharType="separate"/>
      </w:r>
      <w:r>
        <w:rPr>
          <w:noProof/>
        </w:rPr>
        <w:t>15</w:t>
      </w:r>
      <w:r>
        <w:rPr>
          <w:noProof/>
        </w:rPr>
        <w:fldChar w:fldCharType="end"/>
      </w:r>
    </w:p>
    <w:p w14:paraId="55560CE5" w14:textId="07C4D557" w:rsidR="00A276B3" w:rsidRPr="00A276B3" w:rsidRDefault="00A276B3">
      <w:pPr>
        <w:pStyle w:val="TOC1"/>
        <w:rPr>
          <w:rFonts w:ascii="Calibri" w:eastAsia="Yu Mincho" w:hAnsi="Calibri"/>
          <w:noProof/>
          <w:kern w:val="2"/>
          <w:szCs w:val="22"/>
        </w:rPr>
      </w:pPr>
      <w:r>
        <w:rPr>
          <w:noProof/>
        </w:rPr>
        <w:t>6A</w:t>
      </w:r>
      <w:r w:rsidRPr="00A276B3">
        <w:rPr>
          <w:rFonts w:ascii="Calibri" w:eastAsia="Yu Mincho" w:hAnsi="Calibri"/>
          <w:noProof/>
          <w:kern w:val="2"/>
          <w:szCs w:val="22"/>
        </w:rPr>
        <w:tab/>
      </w:r>
      <w:r>
        <w:rPr>
          <w:noProof/>
        </w:rPr>
        <w:t>LTE test models requiring GNSS support</w:t>
      </w:r>
      <w:r>
        <w:rPr>
          <w:noProof/>
        </w:rPr>
        <w:tab/>
      </w:r>
      <w:r>
        <w:rPr>
          <w:noProof/>
        </w:rPr>
        <w:fldChar w:fldCharType="begin" w:fldLock="1"/>
      </w:r>
      <w:r>
        <w:rPr>
          <w:noProof/>
        </w:rPr>
        <w:instrText xml:space="preserve"> PAGEREF _Toc146273073 \h </w:instrText>
      </w:r>
      <w:r>
        <w:rPr>
          <w:noProof/>
        </w:rPr>
      </w:r>
      <w:r>
        <w:rPr>
          <w:noProof/>
        </w:rPr>
        <w:fldChar w:fldCharType="separate"/>
      </w:r>
      <w:r>
        <w:rPr>
          <w:noProof/>
        </w:rPr>
        <w:t>16</w:t>
      </w:r>
      <w:r>
        <w:rPr>
          <w:noProof/>
        </w:rPr>
        <w:fldChar w:fldCharType="end"/>
      </w:r>
    </w:p>
    <w:p w14:paraId="613990B2" w14:textId="2F7E6443" w:rsidR="00A276B3" w:rsidRPr="00A276B3" w:rsidRDefault="00A276B3">
      <w:pPr>
        <w:pStyle w:val="TOC1"/>
        <w:rPr>
          <w:rFonts w:ascii="Calibri" w:eastAsia="Yu Mincho" w:hAnsi="Calibri"/>
          <w:noProof/>
          <w:kern w:val="2"/>
          <w:szCs w:val="22"/>
        </w:rPr>
      </w:pPr>
      <w:r>
        <w:rPr>
          <w:noProof/>
        </w:rPr>
        <w:t>6B</w:t>
      </w:r>
      <w:r w:rsidRPr="00A276B3">
        <w:rPr>
          <w:rFonts w:ascii="Calibri" w:eastAsia="Yu Mincho" w:hAnsi="Calibri"/>
          <w:noProof/>
          <w:kern w:val="2"/>
          <w:szCs w:val="22"/>
        </w:rPr>
        <w:tab/>
      </w:r>
      <w:r>
        <w:rPr>
          <w:noProof/>
        </w:rPr>
        <w:t>NG-RAN NR positioning system architecture and test models</w:t>
      </w:r>
      <w:r>
        <w:rPr>
          <w:noProof/>
        </w:rPr>
        <w:tab/>
      </w:r>
      <w:r>
        <w:rPr>
          <w:noProof/>
        </w:rPr>
        <w:fldChar w:fldCharType="begin" w:fldLock="1"/>
      </w:r>
      <w:r>
        <w:rPr>
          <w:noProof/>
        </w:rPr>
        <w:instrText xml:space="preserve"> PAGEREF _Toc146273074 \h </w:instrText>
      </w:r>
      <w:r>
        <w:rPr>
          <w:noProof/>
        </w:rPr>
      </w:r>
      <w:r>
        <w:rPr>
          <w:noProof/>
        </w:rPr>
        <w:fldChar w:fldCharType="separate"/>
      </w:r>
      <w:r>
        <w:rPr>
          <w:noProof/>
        </w:rPr>
        <w:t>16</w:t>
      </w:r>
      <w:r>
        <w:rPr>
          <w:noProof/>
        </w:rPr>
        <w:fldChar w:fldCharType="end"/>
      </w:r>
    </w:p>
    <w:p w14:paraId="7870DEE4" w14:textId="13E6A97A" w:rsidR="00A276B3" w:rsidRPr="00A276B3" w:rsidRDefault="00A276B3">
      <w:pPr>
        <w:pStyle w:val="TOC2"/>
        <w:rPr>
          <w:rFonts w:ascii="Calibri" w:eastAsia="Yu Mincho" w:hAnsi="Calibri"/>
          <w:noProof/>
          <w:kern w:val="2"/>
          <w:sz w:val="22"/>
          <w:szCs w:val="22"/>
        </w:rPr>
      </w:pPr>
      <w:r>
        <w:rPr>
          <w:noProof/>
        </w:rPr>
        <w:t>6B.1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_Toc146273075 \h </w:instrText>
      </w:r>
      <w:r>
        <w:rPr>
          <w:noProof/>
        </w:rPr>
      </w:r>
      <w:r>
        <w:rPr>
          <w:noProof/>
        </w:rPr>
        <w:fldChar w:fldCharType="separate"/>
      </w:r>
      <w:r>
        <w:rPr>
          <w:noProof/>
        </w:rPr>
        <w:t>16</w:t>
      </w:r>
      <w:r>
        <w:rPr>
          <w:noProof/>
        </w:rPr>
        <w:fldChar w:fldCharType="end"/>
      </w:r>
    </w:p>
    <w:p w14:paraId="1D23D60E" w14:textId="369A086D" w:rsidR="00A276B3" w:rsidRPr="00A276B3" w:rsidRDefault="00A276B3">
      <w:pPr>
        <w:pStyle w:val="TOC3"/>
        <w:rPr>
          <w:rFonts w:ascii="Calibri" w:eastAsia="Yu Mincho" w:hAnsi="Calibri"/>
          <w:noProof/>
          <w:kern w:val="2"/>
          <w:sz w:val="22"/>
          <w:szCs w:val="22"/>
        </w:rPr>
      </w:pPr>
      <w:r>
        <w:rPr>
          <w:noProof/>
        </w:rPr>
        <w:t>6B.1.1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_Toc146273076 \h </w:instrText>
      </w:r>
      <w:r>
        <w:rPr>
          <w:noProof/>
        </w:rPr>
      </w:r>
      <w:r>
        <w:rPr>
          <w:noProof/>
        </w:rPr>
        <w:fldChar w:fldCharType="separate"/>
      </w:r>
      <w:r>
        <w:rPr>
          <w:noProof/>
        </w:rPr>
        <w:t>16</w:t>
      </w:r>
      <w:r>
        <w:rPr>
          <w:noProof/>
        </w:rPr>
        <w:fldChar w:fldCharType="end"/>
      </w:r>
    </w:p>
    <w:p w14:paraId="02D78911" w14:textId="4F2B1BA4" w:rsidR="00A276B3" w:rsidRPr="00A276B3" w:rsidRDefault="00A276B3">
      <w:pPr>
        <w:pStyle w:val="TOC3"/>
        <w:rPr>
          <w:rFonts w:ascii="Calibri" w:eastAsia="Yu Mincho" w:hAnsi="Calibri"/>
          <w:noProof/>
          <w:kern w:val="2"/>
          <w:sz w:val="22"/>
          <w:szCs w:val="22"/>
        </w:rPr>
      </w:pPr>
      <w:r>
        <w:rPr>
          <w:noProof/>
        </w:rPr>
        <w:t>6B.1.2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_Toc146273077 \h </w:instrText>
      </w:r>
      <w:r>
        <w:rPr>
          <w:noProof/>
        </w:rPr>
      </w:r>
      <w:r>
        <w:rPr>
          <w:noProof/>
        </w:rPr>
        <w:fldChar w:fldCharType="separate"/>
      </w:r>
      <w:r>
        <w:rPr>
          <w:noProof/>
        </w:rPr>
        <w:t>16</w:t>
      </w:r>
      <w:r>
        <w:rPr>
          <w:noProof/>
        </w:rPr>
        <w:fldChar w:fldCharType="end"/>
      </w:r>
    </w:p>
    <w:p w14:paraId="21B20A93" w14:textId="050835FF" w:rsidR="00A276B3" w:rsidRPr="00A276B3" w:rsidRDefault="00A276B3">
      <w:pPr>
        <w:pStyle w:val="TOC2"/>
        <w:rPr>
          <w:rFonts w:ascii="Calibri" w:eastAsia="Yu Mincho" w:hAnsi="Calibri"/>
          <w:noProof/>
          <w:kern w:val="2"/>
          <w:sz w:val="22"/>
          <w:szCs w:val="22"/>
        </w:rPr>
      </w:pPr>
      <w:r>
        <w:rPr>
          <w:noProof/>
        </w:rPr>
        <w:t>6B.2</w:t>
      </w:r>
      <w:r w:rsidRPr="00A276B3">
        <w:rPr>
          <w:rFonts w:ascii="Calibri" w:eastAsia="Yu Mincho" w:hAnsi="Calibri"/>
          <w:noProof/>
          <w:kern w:val="2"/>
          <w:sz w:val="22"/>
          <w:szCs w:val="22"/>
        </w:rPr>
        <w:tab/>
      </w:r>
      <w:r>
        <w:rPr>
          <w:noProof/>
        </w:rPr>
        <w:t>Test models</w:t>
      </w:r>
      <w:r>
        <w:rPr>
          <w:noProof/>
        </w:rPr>
        <w:tab/>
      </w:r>
      <w:r>
        <w:rPr>
          <w:noProof/>
        </w:rPr>
        <w:fldChar w:fldCharType="begin" w:fldLock="1"/>
      </w:r>
      <w:r>
        <w:rPr>
          <w:noProof/>
        </w:rPr>
        <w:instrText xml:space="preserve"> PAGEREF _Toc146273078 \h </w:instrText>
      </w:r>
      <w:r>
        <w:rPr>
          <w:noProof/>
        </w:rPr>
      </w:r>
      <w:r>
        <w:rPr>
          <w:noProof/>
        </w:rPr>
        <w:fldChar w:fldCharType="separate"/>
      </w:r>
      <w:r>
        <w:rPr>
          <w:noProof/>
        </w:rPr>
        <w:t>17</w:t>
      </w:r>
      <w:r>
        <w:rPr>
          <w:noProof/>
        </w:rPr>
        <w:fldChar w:fldCharType="end"/>
      </w:r>
    </w:p>
    <w:p w14:paraId="464C6220" w14:textId="79117D0F" w:rsidR="00A276B3" w:rsidRPr="00A276B3" w:rsidRDefault="00A276B3">
      <w:pPr>
        <w:pStyle w:val="TOC3"/>
        <w:rPr>
          <w:rFonts w:ascii="Calibri" w:eastAsia="Yu Mincho" w:hAnsi="Calibri"/>
          <w:noProof/>
          <w:kern w:val="2"/>
          <w:sz w:val="22"/>
          <w:szCs w:val="22"/>
        </w:rPr>
      </w:pPr>
      <w:r>
        <w:rPr>
          <w:noProof/>
        </w:rPr>
        <w:t>6B.2.1</w:t>
      </w:r>
      <w:r w:rsidRPr="00A276B3">
        <w:rPr>
          <w:rFonts w:ascii="Calibri" w:eastAsia="Yu Mincho" w:hAnsi="Calibri"/>
          <w:noProof/>
          <w:kern w:val="2"/>
          <w:sz w:val="22"/>
          <w:szCs w:val="22"/>
        </w:rPr>
        <w:tab/>
      </w:r>
      <w:r>
        <w:rPr>
          <w:noProof/>
        </w:rPr>
        <w:t>NR GNSS positioning test model</w:t>
      </w:r>
      <w:r>
        <w:rPr>
          <w:noProof/>
        </w:rPr>
        <w:tab/>
      </w:r>
      <w:r>
        <w:rPr>
          <w:noProof/>
        </w:rPr>
        <w:fldChar w:fldCharType="begin" w:fldLock="1"/>
      </w:r>
      <w:r>
        <w:rPr>
          <w:noProof/>
        </w:rPr>
        <w:instrText xml:space="preserve"> PAGEREF _Toc146273079 \h </w:instrText>
      </w:r>
      <w:r>
        <w:rPr>
          <w:noProof/>
        </w:rPr>
      </w:r>
      <w:r>
        <w:rPr>
          <w:noProof/>
        </w:rPr>
        <w:fldChar w:fldCharType="separate"/>
      </w:r>
      <w:r>
        <w:rPr>
          <w:noProof/>
        </w:rPr>
        <w:t>17</w:t>
      </w:r>
      <w:r>
        <w:rPr>
          <w:noProof/>
        </w:rPr>
        <w:fldChar w:fldCharType="end"/>
      </w:r>
    </w:p>
    <w:p w14:paraId="7B5D435B" w14:textId="3DAF30EA" w:rsidR="00A276B3" w:rsidRPr="00A276B3" w:rsidRDefault="00A276B3">
      <w:pPr>
        <w:pStyle w:val="TOC3"/>
        <w:rPr>
          <w:rFonts w:ascii="Calibri" w:eastAsia="Yu Mincho" w:hAnsi="Calibri"/>
          <w:noProof/>
          <w:kern w:val="2"/>
          <w:sz w:val="22"/>
          <w:szCs w:val="22"/>
        </w:rPr>
      </w:pPr>
      <w:r>
        <w:rPr>
          <w:noProof/>
        </w:rPr>
        <w:t>6B.2.2</w:t>
      </w:r>
      <w:r w:rsidRPr="00A276B3">
        <w:rPr>
          <w:rFonts w:ascii="Calibri" w:eastAsia="Yu Mincho" w:hAnsi="Calibri"/>
          <w:noProof/>
          <w:kern w:val="2"/>
          <w:sz w:val="22"/>
          <w:szCs w:val="22"/>
        </w:rPr>
        <w:tab/>
      </w:r>
      <w:r>
        <w:rPr>
          <w:noProof/>
        </w:rPr>
        <w:t>NR indoor positioning test model</w:t>
      </w:r>
      <w:r>
        <w:rPr>
          <w:noProof/>
        </w:rPr>
        <w:tab/>
      </w:r>
      <w:r>
        <w:rPr>
          <w:noProof/>
        </w:rPr>
        <w:fldChar w:fldCharType="begin" w:fldLock="1"/>
      </w:r>
      <w:r>
        <w:rPr>
          <w:noProof/>
        </w:rPr>
        <w:instrText xml:space="preserve"> PAGEREF _Toc146273080 \h </w:instrText>
      </w:r>
      <w:r>
        <w:rPr>
          <w:noProof/>
        </w:rPr>
      </w:r>
      <w:r>
        <w:rPr>
          <w:noProof/>
        </w:rPr>
        <w:fldChar w:fldCharType="separate"/>
      </w:r>
      <w:r>
        <w:rPr>
          <w:noProof/>
        </w:rPr>
        <w:t>18</w:t>
      </w:r>
      <w:r>
        <w:rPr>
          <w:noProof/>
        </w:rPr>
        <w:fldChar w:fldCharType="end"/>
      </w:r>
    </w:p>
    <w:p w14:paraId="43EE032D" w14:textId="5C9D9F89" w:rsidR="00A276B3" w:rsidRPr="00A276B3" w:rsidRDefault="00A276B3">
      <w:pPr>
        <w:pStyle w:val="TOC3"/>
        <w:rPr>
          <w:rFonts w:ascii="Calibri" w:eastAsia="Yu Mincho" w:hAnsi="Calibri"/>
          <w:noProof/>
          <w:kern w:val="2"/>
          <w:sz w:val="22"/>
          <w:szCs w:val="22"/>
        </w:rPr>
      </w:pPr>
      <w:r>
        <w:rPr>
          <w:noProof/>
        </w:rPr>
        <w:t>6B.2.3</w:t>
      </w:r>
      <w:r w:rsidRPr="00A276B3">
        <w:rPr>
          <w:rFonts w:ascii="Calibri" w:eastAsia="Yu Mincho" w:hAnsi="Calibri"/>
          <w:noProof/>
          <w:kern w:val="2"/>
          <w:sz w:val="22"/>
          <w:szCs w:val="22"/>
        </w:rPr>
        <w:tab/>
      </w:r>
      <w:r>
        <w:rPr>
          <w:noProof/>
        </w:rPr>
        <w:t>NR OTDOA (LTE) positioning test model</w:t>
      </w:r>
      <w:r>
        <w:rPr>
          <w:noProof/>
        </w:rPr>
        <w:tab/>
      </w:r>
      <w:r>
        <w:rPr>
          <w:noProof/>
        </w:rPr>
        <w:fldChar w:fldCharType="begin" w:fldLock="1"/>
      </w:r>
      <w:r>
        <w:rPr>
          <w:noProof/>
        </w:rPr>
        <w:instrText xml:space="preserve"> PAGEREF _Toc146273081 \h </w:instrText>
      </w:r>
      <w:r>
        <w:rPr>
          <w:noProof/>
        </w:rPr>
      </w:r>
      <w:r>
        <w:rPr>
          <w:noProof/>
        </w:rPr>
        <w:fldChar w:fldCharType="separate"/>
      </w:r>
      <w:r>
        <w:rPr>
          <w:noProof/>
        </w:rPr>
        <w:t>18</w:t>
      </w:r>
      <w:r>
        <w:rPr>
          <w:noProof/>
        </w:rPr>
        <w:fldChar w:fldCharType="end"/>
      </w:r>
    </w:p>
    <w:p w14:paraId="1CFCBEC6" w14:textId="75EF08BA" w:rsidR="00A276B3" w:rsidRPr="00A276B3" w:rsidRDefault="00A276B3">
      <w:pPr>
        <w:pStyle w:val="TOC3"/>
        <w:rPr>
          <w:rFonts w:ascii="Calibri" w:eastAsia="Yu Mincho" w:hAnsi="Calibri"/>
          <w:noProof/>
          <w:kern w:val="2"/>
          <w:sz w:val="22"/>
          <w:szCs w:val="22"/>
        </w:rPr>
      </w:pPr>
      <w:r>
        <w:rPr>
          <w:noProof/>
        </w:rPr>
        <w:t>6B.2.4</w:t>
      </w:r>
      <w:r w:rsidRPr="00A276B3">
        <w:rPr>
          <w:rFonts w:ascii="Calibri" w:eastAsia="Yu Mincho" w:hAnsi="Calibri"/>
          <w:noProof/>
          <w:kern w:val="2"/>
          <w:sz w:val="22"/>
          <w:szCs w:val="22"/>
        </w:rPr>
        <w:tab/>
      </w:r>
      <w:r>
        <w:rPr>
          <w:noProof/>
        </w:rPr>
        <w:t>NR Multi-RTT, DL-AoD and DL-TDOA positioning test model</w:t>
      </w:r>
      <w:r>
        <w:rPr>
          <w:noProof/>
        </w:rPr>
        <w:tab/>
      </w:r>
      <w:r>
        <w:rPr>
          <w:noProof/>
        </w:rPr>
        <w:fldChar w:fldCharType="begin" w:fldLock="1"/>
      </w:r>
      <w:r>
        <w:rPr>
          <w:noProof/>
        </w:rPr>
        <w:instrText xml:space="preserve"> PAGEREF _Toc146273082 \h </w:instrText>
      </w:r>
      <w:r>
        <w:rPr>
          <w:noProof/>
        </w:rPr>
      </w:r>
      <w:r>
        <w:rPr>
          <w:noProof/>
        </w:rPr>
        <w:fldChar w:fldCharType="separate"/>
      </w:r>
      <w:r>
        <w:rPr>
          <w:noProof/>
        </w:rPr>
        <w:t>20</w:t>
      </w:r>
      <w:r>
        <w:rPr>
          <w:noProof/>
        </w:rPr>
        <w:fldChar w:fldCharType="end"/>
      </w:r>
    </w:p>
    <w:p w14:paraId="272F7B36" w14:textId="6862D707" w:rsidR="00A276B3" w:rsidRPr="00A276B3" w:rsidRDefault="00A276B3">
      <w:pPr>
        <w:pStyle w:val="TOC3"/>
        <w:rPr>
          <w:rFonts w:ascii="Calibri" w:eastAsia="Yu Mincho" w:hAnsi="Calibri"/>
          <w:noProof/>
          <w:kern w:val="2"/>
          <w:sz w:val="22"/>
          <w:szCs w:val="22"/>
        </w:rPr>
      </w:pPr>
      <w:r>
        <w:rPr>
          <w:noProof/>
        </w:rPr>
        <w:t>6B.2.5</w:t>
      </w:r>
      <w:r w:rsidRPr="00A276B3">
        <w:rPr>
          <w:rFonts w:ascii="Calibri" w:eastAsia="Yu Mincho" w:hAnsi="Calibri"/>
          <w:noProof/>
          <w:kern w:val="2"/>
          <w:sz w:val="22"/>
          <w:szCs w:val="22"/>
        </w:rPr>
        <w:tab/>
      </w:r>
      <w:r>
        <w:rPr>
          <w:noProof/>
        </w:rPr>
        <w:t>NR E-CID test model</w:t>
      </w:r>
      <w:r>
        <w:rPr>
          <w:noProof/>
        </w:rPr>
        <w:tab/>
      </w:r>
      <w:r>
        <w:rPr>
          <w:noProof/>
        </w:rPr>
        <w:fldChar w:fldCharType="begin" w:fldLock="1"/>
      </w:r>
      <w:r>
        <w:rPr>
          <w:noProof/>
        </w:rPr>
        <w:instrText xml:space="preserve"> PAGEREF _Toc146273083 \h </w:instrText>
      </w:r>
      <w:r>
        <w:rPr>
          <w:noProof/>
        </w:rPr>
      </w:r>
      <w:r>
        <w:rPr>
          <w:noProof/>
        </w:rPr>
        <w:fldChar w:fldCharType="separate"/>
      </w:r>
      <w:r>
        <w:rPr>
          <w:noProof/>
        </w:rPr>
        <w:t>20</w:t>
      </w:r>
      <w:r>
        <w:rPr>
          <w:noProof/>
        </w:rPr>
        <w:fldChar w:fldCharType="end"/>
      </w:r>
    </w:p>
    <w:p w14:paraId="639692D1" w14:textId="4B7D4861" w:rsidR="00A276B3" w:rsidRPr="00A276B3" w:rsidRDefault="00A276B3">
      <w:pPr>
        <w:pStyle w:val="TOC1"/>
        <w:rPr>
          <w:rFonts w:ascii="Calibri" w:eastAsia="Yu Mincho" w:hAnsi="Calibri"/>
          <w:noProof/>
          <w:kern w:val="2"/>
          <w:szCs w:val="22"/>
        </w:rPr>
      </w:pPr>
      <w:r>
        <w:rPr>
          <w:noProof/>
        </w:rPr>
        <w:t>6C</w:t>
      </w:r>
      <w:r w:rsidRPr="00A276B3">
        <w:rPr>
          <w:rFonts w:ascii="Calibri" w:eastAsia="Yu Mincho" w:hAnsi="Calibri"/>
          <w:noProof/>
          <w:kern w:val="2"/>
          <w:szCs w:val="22"/>
        </w:rPr>
        <w:tab/>
      </w:r>
      <w:r>
        <w:rPr>
          <w:noProof/>
        </w:rPr>
        <w:t>NR/5GC test models requiring GNSS support</w:t>
      </w:r>
      <w:r>
        <w:rPr>
          <w:noProof/>
        </w:rPr>
        <w:tab/>
      </w:r>
      <w:r>
        <w:rPr>
          <w:noProof/>
        </w:rPr>
        <w:fldChar w:fldCharType="begin" w:fldLock="1"/>
      </w:r>
      <w:r>
        <w:rPr>
          <w:noProof/>
        </w:rPr>
        <w:instrText xml:space="preserve"> PAGEREF _Toc146273084 \h </w:instrText>
      </w:r>
      <w:r>
        <w:rPr>
          <w:noProof/>
        </w:rPr>
      </w:r>
      <w:r>
        <w:rPr>
          <w:noProof/>
        </w:rPr>
        <w:fldChar w:fldCharType="separate"/>
      </w:r>
      <w:r>
        <w:rPr>
          <w:noProof/>
        </w:rPr>
        <w:t>21</w:t>
      </w:r>
      <w:r>
        <w:rPr>
          <w:noProof/>
        </w:rPr>
        <w:fldChar w:fldCharType="end"/>
      </w:r>
    </w:p>
    <w:p w14:paraId="228B51B7" w14:textId="60318842" w:rsidR="00A276B3" w:rsidRPr="00A276B3" w:rsidRDefault="00A276B3">
      <w:pPr>
        <w:pStyle w:val="TOC1"/>
        <w:rPr>
          <w:rFonts w:ascii="Calibri" w:eastAsia="Yu Mincho" w:hAnsi="Calibri"/>
          <w:noProof/>
          <w:kern w:val="2"/>
          <w:szCs w:val="22"/>
        </w:rPr>
      </w:pPr>
      <w:r>
        <w:rPr>
          <w:noProof/>
        </w:rPr>
        <w:t>7</w:t>
      </w:r>
      <w:r w:rsidRPr="00A276B3">
        <w:rPr>
          <w:rFonts w:ascii="Calibri" w:eastAsia="Yu Mincho" w:hAnsi="Calibri"/>
          <w:noProof/>
          <w:kern w:val="2"/>
          <w:szCs w:val="22"/>
        </w:rPr>
        <w:tab/>
      </w:r>
      <w:r>
        <w:rPr>
          <w:noProof/>
        </w:rPr>
        <w:t>Upper Tester Interface</w:t>
      </w:r>
      <w:r>
        <w:rPr>
          <w:noProof/>
        </w:rPr>
        <w:tab/>
      </w:r>
      <w:r>
        <w:rPr>
          <w:noProof/>
        </w:rPr>
        <w:fldChar w:fldCharType="begin" w:fldLock="1"/>
      </w:r>
      <w:r>
        <w:rPr>
          <w:noProof/>
        </w:rPr>
        <w:instrText xml:space="preserve"> PAGEREF _Toc146273085 \h </w:instrText>
      </w:r>
      <w:r>
        <w:rPr>
          <w:noProof/>
        </w:rPr>
      </w:r>
      <w:r>
        <w:rPr>
          <w:noProof/>
        </w:rPr>
        <w:fldChar w:fldCharType="separate"/>
      </w:r>
      <w:r>
        <w:rPr>
          <w:noProof/>
        </w:rPr>
        <w:t>21</w:t>
      </w:r>
      <w:r>
        <w:rPr>
          <w:noProof/>
        </w:rPr>
        <w:fldChar w:fldCharType="end"/>
      </w:r>
    </w:p>
    <w:p w14:paraId="55CAA1A3" w14:textId="2FBD7F44" w:rsidR="00A276B3" w:rsidRPr="00A276B3" w:rsidRDefault="00A276B3">
      <w:pPr>
        <w:pStyle w:val="TOC2"/>
        <w:rPr>
          <w:rFonts w:ascii="Calibri" w:eastAsia="Yu Mincho" w:hAnsi="Calibri"/>
          <w:noProof/>
          <w:kern w:val="2"/>
          <w:sz w:val="22"/>
          <w:szCs w:val="22"/>
        </w:rPr>
      </w:pPr>
      <w:r>
        <w:rPr>
          <w:noProof/>
        </w:rPr>
        <w:t>7.1</w:t>
      </w:r>
      <w:r w:rsidRPr="00A276B3">
        <w:rPr>
          <w:rFonts w:ascii="Calibri" w:eastAsia="Yu Mincho" w:hAnsi="Calibri"/>
          <w:noProof/>
          <w:kern w:val="2"/>
          <w:sz w:val="22"/>
          <w:szCs w:val="22"/>
        </w:rPr>
        <w:tab/>
      </w:r>
      <w:r>
        <w:rPr>
          <w:noProof/>
        </w:rPr>
        <w:t>MMI for A-GPS</w:t>
      </w:r>
      <w:r>
        <w:rPr>
          <w:noProof/>
        </w:rPr>
        <w:tab/>
      </w:r>
      <w:r>
        <w:rPr>
          <w:noProof/>
        </w:rPr>
        <w:fldChar w:fldCharType="begin" w:fldLock="1"/>
      </w:r>
      <w:r>
        <w:rPr>
          <w:noProof/>
        </w:rPr>
        <w:instrText xml:space="preserve"> PAGEREF _Toc146273086 \h </w:instrText>
      </w:r>
      <w:r>
        <w:rPr>
          <w:noProof/>
        </w:rPr>
      </w:r>
      <w:r>
        <w:rPr>
          <w:noProof/>
        </w:rPr>
        <w:fldChar w:fldCharType="separate"/>
      </w:r>
      <w:r>
        <w:rPr>
          <w:noProof/>
        </w:rPr>
        <w:t>21</w:t>
      </w:r>
      <w:r>
        <w:rPr>
          <w:noProof/>
        </w:rPr>
        <w:fldChar w:fldCharType="end"/>
      </w:r>
    </w:p>
    <w:p w14:paraId="59A7C0FB" w14:textId="090B3E5D" w:rsidR="00A276B3" w:rsidRPr="00A276B3" w:rsidRDefault="00A276B3">
      <w:pPr>
        <w:pStyle w:val="TOC2"/>
        <w:rPr>
          <w:rFonts w:ascii="Calibri" w:eastAsia="Yu Mincho" w:hAnsi="Calibri"/>
          <w:noProof/>
          <w:kern w:val="2"/>
          <w:sz w:val="22"/>
          <w:szCs w:val="22"/>
        </w:rPr>
      </w:pPr>
      <w:r>
        <w:rPr>
          <w:noProof/>
        </w:rPr>
        <w:t>7.2</w:t>
      </w:r>
      <w:r w:rsidRPr="00A276B3">
        <w:rPr>
          <w:rFonts w:ascii="Calibri" w:eastAsia="Yu Mincho" w:hAnsi="Calibri"/>
          <w:noProof/>
          <w:kern w:val="2"/>
          <w:sz w:val="22"/>
          <w:szCs w:val="22"/>
        </w:rPr>
        <w:tab/>
      </w:r>
      <w:r>
        <w:rPr>
          <w:noProof/>
        </w:rPr>
        <w:t>MMI for A-GNSS, LTE and NR positioning</w:t>
      </w:r>
      <w:r>
        <w:rPr>
          <w:noProof/>
        </w:rPr>
        <w:tab/>
      </w:r>
      <w:r>
        <w:rPr>
          <w:noProof/>
        </w:rPr>
        <w:fldChar w:fldCharType="begin" w:fldLock="1"/>
      </w:r>
      <w:r>
        <w:rPr>
          <w:noProof/>
        </w:rPr>
        <w:instrText xml:space="preserve"> PAGEREF _Toc146273087 \h </w:instrText>
      </w:r>
      <w:r>
        <w:rPr>
          <w:noProof/>
        </w:rPr>
      </w:r>
      <w:r>
        <w:rPr>
          <w:noProof/>
        </w:rPr>
        <w:fldChar w:fldCharType="separate"/>
      </w:r>
      <w:r>
        <w:rPr>
          <w:noProof/>
        </w:rPr>
        <w:t>21</w:t>
      </w:r>
      <w:r>
        <w:rPr>
          <w:noProof/>
        </w:rPr>
        <w:fldChar w:fldCharType="end"/>
      </w:r>
    </w:p>
    <w:p w14:paraId="13A34410" w14:textId="4655363C" w:rsidR="00A276B3" w:rsidRPr="00A276B3" w:rsidRDefault="00A276B3">
      <w:pPr>
        <w:pStyle w:val="TOC1"/>
        <w:rPr>
          <w:rFonts w:ascii="Calibri" w:eastAsia="Yu Mincho" w:hAnsi="Calibri"/>
          <w:noProof/>
          <w:kern w:val="2"/>
          <w:szCs w:val="22"/>
        </w:rPr>
      </w:pPr>
      <w:r>
        <w:rPr>
          <w:noProof/>
        </w:rPr>
        <w:t>8</w:t>
      </w:r>
      <w:r w:rsidRPr="00A276B3">
        <w:rPr>
          <w:rFonts w:ascii="Calibri" w:eastAsia="Yu Mincho" w:hAnsi="Calibri"/>
          <w:noProof/>
          <w:kern w:val="2"/>
          <w:szCs w:val="22"/>
        </w:rPr>
        <w:tab/>
      </w:r>
      <w:r>
        <w:rPr>
          <w:noProof/>
        </w:rPr>
        <w:t>IXIT Proforma</w:t>
      </w:r>
      <w:r>
        <w:rPr>
          <w:noProof/>
        </w:rPr>
        <w:tab/>
      </w:r>
      <w:r>
        <w:rPr>
          <w:noProof/>
        </w:rPr>
        <w:fldChar w:fldCharType="begin" w:fldLock="1"/>
      </w:r>
      <w:r>
        <w:rPr>
          <w:noProof/>
        </w:rPr>
        <w:instrText xml:space="preserve"> PAGEREF _Toc146273088 \h </w:instrText>
      </w:r>
      <w:r>
        <w:rPr>
          <w:noProof/>
        </w:rPr>
      </w:r>
      <w:r>
        <w:rPr>
          <w:noProof/>
        </w:rPr>
        <w:fldChar w:fldCharType="separate"/>
      </w:r>
      <w:r>
        <w:rPr>
          <w:noProof/>
        </w:rPr>
        <w:t>22</w:t>
      </w:r>
      <w:r>
        <w:rPr>
          <w:noProof/>
        </w:rPr>
        <w:fldChar w:fldCharType="end"/>
      </w:r>
    </w:p>
    <w:p w14:paraId="7976DC58" w14:textId="003B5B92" w:rsidR="00A276B3" w:rsidRPr="00A276B3" w:rsidRDefault="00A276B3">
      <w:pPr>
        <w:pStyle w:val="TOC2"/>
        <w:rPr>
          <w:rFonts w:ascii="Calibri" w:eastAsia="Yu Mincho" w:hAnsi="Calibri"/>
          <w:noProof/>
          <w:kern w:val="2"/>
          <w:sz w:val="22"/>
          <w:szCs w:val="22"/>
        </w:rPr>
      </w:pPr>
      <w:r>
        <w:rPr>
          <w:noProof/>
        </w:rPr>
        <w:t>8.1</w:t>
      </w:r>
      <w:r w:rsidRPr="00A276B3">
        <w:rPr>
          <w:rFonts w:ascii="Calibri" w:eastAsia="Yu Mincho" w:hAnsi="Calibri"/>
          <w:noProof/>
          <w:kern w:val="2"/>
          <w:sz w:val="22"/>
          <w:szCs w:val="22"/>
        </w:rPr>
        <w:tab/>
      </w:r>
      <w:r>
        <w:rPr>
          <w:noProof/>
        </w:rPr>
        <w:t>A-GPS test suite parameters declarations</w:t>
      </w:r>
      <w:r>
        <w:rPr>
          <w:noProof/>
        </w:rPr>
        <w:tab/>
      </w:r>
      <w:r>
        <w:rPr>
          <w:noProof/>
        </w:rPr>
        <w:fldChar w:fldCharType="begin" w:fldLock="1"/>
      </w:r>
      <w:r>
        <w:rPr>
          <w:noProof/>
        </w:rPr>
        <w:instrText xml:space="preserve"> PAGEREF _Toc146273089 \h </w:instrText>
      </w:r>
      <w:r>
        <w:rPr>
          <w:noProof/>
        </w:rPr>
      </w:r>
      <w:r>
        <w:rPr>
          <w:noProof/>
        </w:rPr>
        <w:fldChar w:fldCharType="separate"/>
      </w:r>
      <w:r>
        <w:rPr>
          <w:noProof/>
        </w:rPr>
        <w:t>22</w:t>
      </w:r>
      <w:r>
        <w:rPr>
          <w:noProof/>
        </w:rPr>
        <w:fldChar w:fldCharType="end"/>
      </w:r>
    </w:p>
    <w:p w14:paraId="5FF0278F" w14:textId="54024A5A" w:rsidR="00A276B3" w:rsidRPr="00A276B3" w:rsidRDefault="00A276B3">
      <w:pPr>
        <w:pStyle w:val="TOC2"/>
        <w:rPr>
          <w:rFonts w:ascii="Calibri" w:eastAsia="Yu Mincho" w:hAnsi="Calibri"/>
          <w:noProof/>
          <w:kern w:val="2"/>
          <w:sz w:val="22"/>
          <w:szCs w:val="22"/>
        </w:rPr>
      </w:pPr>
      <w:r>
        <w:rPr>
          <w:noProof/>
        </w:rPr>
        <w:t>8.2</w:t>
      </w:r>
      <w:r w:rsidRPr="00A276B3">
        <w:rPr>
          <w:rFonts w:ascii="Calibri" w:eastAsia="Yu Mincho" w:hAnsi="Calibri"/>
          <w:noProof/>
          <w:kern w:val="2"/>
          <w:sz w:val="22"/>
          <w:szCs w:val="22"/>
        </w:rPr>
        <w:tab/>
      </w:r>
      <w:r>
        <w:rPr>
          <w:noProof/>
        </w:rPr>
        <w:t>A-GNSS, LTE and NR positioning test suite parameters declarations</w:t>
      </w:r>
      <w:r>
        <w:rPr>
          <w:noProof/>
        </w:rPr>
        <w:tab/>
      </w:r>
      <w:r>
        <w:rPr>
          <w:noProof/>
        </w:rPr>
        <w:fldChar w:fldCharType="begin" w:fldLock="1"/>
      </w:r>
      <w:r>
        <w:rPr>
          <w:noProof/>
        </w:rPr>
        <w:instrText xml:space="preserve"> PAGEREF _Toc146273090 \h </w:instrText>
      </w:r>
      <w:r>
        <w:rPr>
          <w:noProof/>
        </w:rPr>
      </w:r>
      <w:r>
        <w:rPr>
          <w:noProof/>
        </w:rPr>
        <w:fldChar w:fldCharType="separate"/>
      </w:r>
      <w:r>
        <w:rPr>
          <w:noProof/>
        </w:rPr>
        <w:t>22</w:t>
      </w:r>
      <w:r>
        <w:rPr>
          <w:noProof/>
        </w:rPr>
        <w:fldChar w:fldCharType="end"/>
      </w:r>
    </w:p>
    <w:p w14:paraId="1B2A8214" w14:textId="247A4419" w:rsidR="00A276B3" w:rsidRPr="00A276B3" w:rsidRDefault="00A276B3">
      <w:pPr>
        <w:pStyle w:val="TOC1"/>
        <w:rPr>
          <w:rFonts w:ascii="Calibri" w:eastAsia="Yu Mincho" w:hAnsi="Calibri"/>
          <w:noProof/>
          <w:kern w:val="2"/>
          <w:szCs w:val="22"/>
        </w:rPr>
      </w:pPr>
      <w:r>
        <w:rPr>
          <w:noProof/>
        </w:rPr>
        <w:lastRenderedPageBreak/>
        <w:t>9</w:t>
      </w:r>
      <w:r w:rsidRPr="00A276B3">
        <w:rPr>
          <w:rFonts w:ascii="Calibri" w:eastAsia="Yu Mincho" w:hAnsi="Calibri"/>
          <w:noProof/>
          <w:kern w:val="2"/>
          <w:szCs w:val="22"/>
        </w:rPr>
        <w:tab/>
      </w:r>
      <w:r>
        <w:rPr>
          <w:noProof/>
        </w:rPr>
        <w:t>Other SS Requirements with TTCN-3 impact</w:t>
      </w:r>
      <w:r>
        <w:rPr>
          <w:noProof/>
        </w:rPr>
        <w:tab/>
      </w:r>
      <w:r>
        <w:rPr>
          <w:noProof/>
        </w:rPr>
        <w:fldChar w:fldCharType="begin" w:fldLock="1"/>
      </w:r>
      <w:r>
        <w:rPr>
          <w:noProof/>
        </w:rPr>
        <w:instrText xml:space="preserve"> PAGEREF _Toc146273091 \h </w:instrText>
      </w:r>
      <w:r>
        <w:rPr>
          <w:noProof/>
        </w:rPr>
      </w:r>
      <w:r>
        <w:rPr>
          <w:noProof/>
        </w:rPr>
        <w:fldChar w:fldCharType="separate"/>
      </w:r>
      <w:r>
        <w:rPr>
          <w:noProof/>
        </w:rPr>
        <w:t>22</w:t>
      </w:r>
      <w:r>
        <w:rPr>
          <w:noProof/>
        </w:rPr>
        <w:fldChar w:fldCharType="end"/>
      </w:r>
    </w:p>
    <w:p w14:paraId="48CCE6AC" w14:textId="2F445946" w:rsidR="00A276B3" w:rsidRPr="00A276B3" w:rsidRDefault="00A276B3">
      <w:pPr>
        <w:pStyle w:val="TOC2"/>
        <w:rPr>
          <w:rFonts w:ascii="Calibri" w:eastAsia="Yu Mincho" w:hAnsi="Calibri"/>
          <w:noProof/>
          <w:kern w:val="2"/>
          <w:sz w:val="22"/>
          <w:szCs w:val="22"/>
        </w:rPr>
      </w:pPr>
      <w:r>
        <w:rPr>
          <w:noProof/>
        </w:rPr>
        <w:t>9.1</w:t>
      </w:r>
      <w:r w:rsidRPr="00A276B3">
        <w:rPr>
          <w:rFonts w:ascii="Calibri" w:eastAsia="Yu Mincho" w:hAnsi="Calibri"/>
          <w:noProof/>
          <w:kern w:val="2"/>
          <w:sz w:val="22"/>
          <w:szCs w:val="22"/>
        </w:rPr>
        <w:tab/>
      </w:r>
      <w:r>
        <w:rPr>
          <w:noProof/>
        </w:rPr>
        <w:t>Codec Requirements</w:t>
      </w:r>
      <w:r>
        <w:rPr>
          <w:noProof/>
        </w:rPr>
        <w:tab/>
      </w:r>
      <w:r>
        <w:rPr>
          <w:noProof/>
        </w:rPr>
        <w:fldChar w:fldCharType="begin" w:fldLock="1"/>
      </w:r>
      <w:r>
        <w:rPr>
          <w:noProof/>
        </w:rPr>
        <w:instrText xml:space="preserve"> PAGEREF _Toc146273092 \h </w:instrText>
      </w:r>
      <w:r>
        <w:rPr>
          <w:noProof/>
        </w:rPr>
      </w:r>
      <w:r>
        <w:rPr>
          <w:noProof/>
        </w:rPr>
        <w:fldChar w:fldCharType="separate"/>
      </w:r>
      <w:r>
        <w:rPr>
          <w:noProof/>
        </w:rPr>
        <w:t>22</w:t>
      </w:r>
      <w:r>
        <w:rPr>
          <w:noProof/>
        </w:rPr>
        <w:fldChar w:fldCharType="end"/>
      </w:r>
    </w:p>
    <w:p w14:paraId="77BA312B" w14:textId="3DBF88CD" w:rsidR="00A276B3" w:rsidRPr="00A276B3" w:rsidRDefault="00A276B3" w:rsidP="00A276B3">
      <w:pPr>
        <w:pStyle w:val="TOC8"/>
        <w:rPr>
          <w:rFonts w:ascii="Calibri" w:eastAsia="Yu Mincho" w:hAnsi="Calibri"/>
          <w:b w:val="0"/>
          <w:noProof/>
          <w:kern w:val="2"/>
          <w:szCs w:val="22"/>
        </w:rPr>
      </w:pPr>
      <w:r>
        <w:rPr>
          <w:noProof/>
        </w:rPr>
        <w:t>Annex A (normative): Test Suites</w:t>
      </w:r>
      <w:r>
        <w:rPr>
          <w:noProof/>
        </w:rPr>
        <w:tab/>
      </w:r>
      <w:r>
        <w:rPr>
          <w:noProof/>
        </w:rPr>
        <w:fldChar w:fldCharType="begin" w:fldLock="1"/>
      </w:r>
      <w:r>
        <w:rPr>
          <w:noProof/>
        </w:rPr>
        <w:instrText xml:space="preserve"> PAGEREF _Toc146273093 \h </w:instrText>
      </w:r>
      <w:r>
        <w:rPr>
          <w:noProof/>
        </w:rPr>
      </w:r>
      <w:r>
        <w:rPr>
          <w:noProof/>
        </w:rPr>
        <w:fldChar w:fldCharType="separate"/>
      </w:r>
      <w:r>
        <w:rPr>
          <w:noProof/>
        </w:rPr>
        <w:t>23</w:t>
      </w:r>
      <w:r>
        <w:rPr>
          <w:noProof/>
        </w:rPr>
        <w:fldChar w:fldCharType="end"/>
      </w:r>
    </w:p>
    <w:p w14:paraId="3CFD32E9" w14:textId="538F4C2E" w:rsidR="00A276B3" w:rsidRPr="00A276B3" w:rsidRDefault="00A276B3">
      <w:pPr>
        <w:pStyle w:val="TOC1"/>
        <w:rPr>
          <w:rFonts w:ascii="Calibri" w:eastAsia="Yu Mincho" w:hAnsi="Calibri"/>
          <w:noProof/>
          <w:kern w:val="2"/>
          <w:szCs w:val="22"/>
        </w:rPr>
      </w:pPr>
      <w:r>
        <w:rPr>
          <w:noProof/>
        </w:rPr>
        <w:t>A.1</w:t>
      </w:r>
      <w:r w:rsidRPr="00A276B3">
        <w:rPr>
          <w:rFonts w:ascii="Calibri" w:eastAsia="Yu Mincho" w:hAnsi="Calibri"/>
          <w:noProof/>
          <w:kern w:val="2"/>
          <w:szCs w:val="22"/>
        </w:rPr>
        <w:tab/>
      </w:r>
      <w:r>
        <w:rPr>
          <w:noProof/>
        </w:rPr>
        <w:t>UTRA A-GPS test suite</w:t>
      </w:r>
      <w:r>
        <w:rPr>
          <w:noProof/>
        </w:rPr>
        <w:tab/>
      </w:r>
      <w:r>
        <w:rPr>
          <w:noProof/>
        </w:rPr>
        <w:fldChar w:fldCharType="begin" w:fldLock="1"/>
      </w:r>
      <w:r>
        <w:rPr>
          <w:noProof/>
        </w:rPr>
        <w:instrText xml:space="preserve"> PAGEREF _Toc146273094 \h </w:instrText>
      </w:r>
      <w:r>
        <w:rPr>
          <w:noProof/>
        </w:rPr>
      </w:r>
      <w:r>
        <w:rPr>
          <w:noProof/>
        </w:rPr>
        <w:fldChar w:fldCharType="separate"/>
      </w:r>
      <w:r>
        <w:rPr>
          <w:noProof/>
        </w:rPr>
        <w:t>23</w:t>
      </w:r>
      <w:r>
        <w:rPr>
          <w:noProof/>
        </w:rPr>
        <w:fldChar w:fldCharType="end"/>
      </w:r>
    </w:p>
    <w:p w14:paraId="5896EAE3" w14:textId="5143A179" w:rsidR="00A276B3" w:rsidRPr="00A276B3" w:rsidRDefault="00A276B3">
      <w:pPr>
        <w:pStyle w:val="TOC2"/>
        <w:rPr>
          <w:rFonts w:ascii="Calibri" w:eastAsia="Yu Mincho" w:hAnsi="Calibri"/>
          <w:noProof/>
          <w:kern w:val="2"/>
          <w:sz w:val="22"/>
          <w:szCs w:val="22"/>
        </w:rPr>
      </w:pPr>
      <w:r>
        <w:rPr>
          <w:noProof/>
        </w:rPr>
        <w:t>A.1.1</w:t>
      </w:r>
      <w:r w:rsidRPr="00A276B3">
        <w:rPr>
          <w:rFonts w:ascii="Calibri" w:eastAsia="Yu Mincho" w:hAnsi="Calibri"/>
          <w:noProof/>
          <w:kern w:val="2"/>
          <w:sz w:val="22"/>
          <w:szCs w:val="22"/>
        </w:rPr>
        <w:tab/>
      </w:r>
      <w:r>
        <w:rPr>
          <w:noProof/>
        </w:rPr>
        <w:t>Baseline of specifications</w:t>
      </w:r>
      <w:r>
        <w:rPr>
          <w:noProof/>
        </w:rPr>
        <w:tab/>
      </w:r>
      <w:r>
        <w:rPr>
          <w:noProof/>
        </w:rPr>
        <w:fldChar w:fldCharType="begin" w:fldLock="1"/>
      </w:r>
      <w:r>
        <w:rPr>
          <w:noProof/>
        </w:rPr>
        <w:instrText xml:space="preserve"> PAGEREF _Toc146273095 \h </w:instrText>
      </w:r>
      <w:r>
        <w:rPr>
          <w:noProof/>
        </w:rPr>
      </w:r>
      <w:r>
        <w:rPr>
          <w:noProof/>
        </w:rPr>
        <w:fldChar w:fldCharType="separate"/>
      </w:r>
      <w:r>
        <w:rPr>
          <w:noProof/>
        </w:rPr>
        <w:t>23</w:t>
      </w:r>
      <w:r>
        <w:rPr>
          <w:noProof/>
        </w:rPr>
        <w:fldChar w:fldCharType="end"/>
      </w:r>
    </w:p>
    <w:p w14:paraId="30BDE2ED" w14:textId="10AB263E" w:rsidR="00A276B3" w:rsidRPr="00A276B3" w:rsidRDefault="00A276B3">
      <w:pPr>
        <w:pStyle w:val="TOC2"/>
        <w:rPr>
          <w:rFonts w:ascii="Calibri" w:eastAsia="Yu Mincho" w:hAnsi="Calibri"/>
          <w:noProof/>
          <w:kern w:val="2"/>
          <w:sz w:val="22"/>
          <w:szCs w:val="22"/>
        </w:rPr>
      </w:pPr>
      <w:r>
        <w:rPr>
          <w:noProof/>
        </w:rPr>
        <w:t>A.1.2</w:t>
      </w:r>
      <w:r w:rsidRPr="00A276B3">
        <w:rPr>
          <w:rFonts w:ascii="Calibri" w:eastAsia="Yu Mincho" w:hAnsi="Calibri"/>
          <w:noProof/>
          <w:kern w:val="2"/>
          <w:sz w:val="22"/>
          <w:szCs w:val="22"/>
        </w:rPr>
        <w:tab/>
      </w:r>
      <w:r>
        <w:rPr>
          <w:noProof/>
        </w:rPr>
        <w:t>AGPS ATS</w:t>
      </w:r>
      <w:r>
        <w:rPr>
          <w:noProof/>
        </w:rPr>
        <w:tab/>
      </w:r>
      <w:r>
        <w:rPr>
          <w:noProof/>
        </w:rPr>
        <w:fldChar w:fldCharType="begin" w:fldLock="1"/>
      </w:r>
      <w:r>
        <w:rPr>
          <w:noProof/>
        </w:rPr>
        <w:instrText xml:space="preserve"> PAGEREF _Toc146273096 \h </w:instrText>
      </w:r>
      <w:r>
        <w:rPr>
          <w:noProof/>
        </w:rPr>
      </w:r>
      <w:r>
        <w:rPr>
          <w:noProof/>
        </w:rPr>
        <w:fldChar w:fldCharType="separate"/>
      </w:r>
      <w:r>
        <w:rPr>
          <w:noProof/>
        </w:rPr>
        <w:t>23</w:t>
      </w:r>
      <w:r>
        <w:rPr>
          <w:noProof/>
        </w:rPr>
        <w:fldChar w:fldCharType="end"/>
      </w:r>
    </w:p>
    <w:p w14:paraId="7FB77D7A" w14:textId="4502F7AA" w:rsidR="00A276B3" w:rsidRPr="00A276B3" w:rsidRDefault="00A276B3">
      <w:pPr>
        <w:pStyle w:val="TOC2"/>
        <w:rPr>
          <w:rFonts w:ascii="Calibri" w:eastAsia="Yu Mincho" w:hAnsi="Calibri"/>
          <w:noProof/>
          <w:kern w:val="2"/>
          <w:sz w:val="22"/>
          <w:szCs w:val="22"/>
        </w:rPr>
      </w:pPr>
      <w:r>
        <w:rPr>
          <w:noProof/>
        </w:rPr>
        <w:t>A.1.3</w:t>
      </w:r>
      <w:r w:rsidRPr="00A276B3">
        <w:rPr>
          <w:rFonts w:ascii="Calibri" w:eastAsia="Yu Mincho" w:hAnsi="Calibri"/>
          <w:noProof/>
          <w:kern w:val="2"/>
          <w:sz w:val="22"/>
          <w:szCs w:val="22"/>
        </w:rPr>
        <w:tab/>
      </w:r>
      <w:r>
        <w:rPr>
          <w:noProof/>
        </w:rPr>
        <w:t>The TTCN Machine Processable form (TTCN.MP)</w:t>
      </w:r>
      <w:r>
        <w:rPr>
          <w:noProof/>
        </w:rPr>
        <w:tab/>
      </w:r>
      <w:r>
        <w:rPr>
          <w:noProof/>
        </w:rPr>
        <w:fldChar w:fldCharType="begin" w:fldLock="1"/>
      </w:r>
      <w:r>
        <w:rPr>
          <w:noProof/>
        </w:rPr>
        <w:instrText xml:space="preserve"> PAGEREF _Toc146273097 \h </w:instrText>
      </w:r>
      <w:r>
        <w:rPr>
          <w:noProof/>
        </w:rPr>
      </w:r>
      <w:r>
        <w:rPr>
          <w:noProof/>
        </w:rPr>
        <w:fldChar w:fldCharType="separate"/>
      </w:r>
      <w:r>
        <w:rPr>
          <w:noProof/>
        </w:rPr>
        <w:t>24</w:t>
      </w:r>
      <w:r>
        <w:rPr>
          <w:noProof/>
        </w:rPr>
        <w:fldChar w:fldCharType="end"/>
      </w:r>
    </w:p>
    <w:p w14:paraId="3D55BA4A" w14:textId="065584DC" w:rsidR="00A276B3" w:rsidRPr="00A276B3" w:rsidRDefault="00A276B3">
      <w:pPr>
        <w:pStyle w:val="TOC1"/>
        <w:rPr>
          <w:rFonts w:ascii="Calibri" w:eastAsia="Yu Mincho" w:hAnsi="Calibri"/>
          <w:noProof/>
          <w:kern w:val="2"/>
          <w:szCs w:val="22"/>
        </w:rPr>
      </w:pPr>
      <w:r>
        <w:rPr>
          <w:noProof/>
        </w:rPr>
        <w:t>A.2</w:t>
      </w:r>
      <w:r w:rsidRPr="00A276B3">
        <w:rPr>
          <w:rFonts w:ascii="Calibri" w:eastAsia="Yu Mincho" w:hAnsi="Calibri"/>
          <w:noProof/>
          <w:kern w:val="2"/>
          <w:szCs w:val="22"/>
        </w:rPr>
        <w:tab/>
      </w:r>
      <w:r>
        <w:rPr>
          <w:noProof/>
        </w:rPr>
        <w:t>UTRA A-GNSS, LTE and NR/5GC positioning test suite</w:t>
      </w:r>
      <w:r>
        <w:rPr>
          <w:noProof/>
        </w:rPr>
        <w:tab/>
      </w:r>
      <w:r>
        <w:rPr>
          <w:noProof/>
        </w:rPr>
        <w:fldChar w:fldCharType="begin" w:fldLock="1"/>
      </w:r>
      <w:r>
        <w:rPr>
          <w:noProof/>
        </w:rPr>
        <w:instrText xml:space="preserve"> PAGEREF _Toc146273098 \h </w:instrText>
      </w:r>
      <w:r>
        <w:rPr>
          <w:noProof/>
        </w:rPr>
      </w:r>
      <w:r>
        <w:rPr>
          <w:noProof/>
        </w:rPr>
        <w:fldChar w:fldCharType="separate"/>
      </w:r>
      <w:r>
        <w:rPr>
          <w:noProof/>
        </w:rPr>
        <w:t>24</w:t>
      </w:r>
      <w:r>
        <w:rPr>
          <w:noProof/>
        </w:rPr>
        <w:fldChar w:fldCharType="end"/>
      </w:r>
    </w:p>
    <w:p w14:paraId="1CD88439" w14:textId="2DB73534" w:rsidR="00A276B3" w:rsidRPr="00A276B3" w:rsidRDefault="00A276B3">
      <w:pPr>
        <w:pStyle w:val="TOC2"/>
        <w:rPr>
          <w:rFonts w:ascii="Calibri" w:eastAsia="Yu Mincho" w:hAnsi="Calibri"/>
          <w:noProof/>
          <w:kern w:val="2"/>
          <w:sz w:val="22"/>
          <w:szCs w:val="22"/>
        </w:rPr>
      </w:pPr>
      <w:r>
        <w:rPr>
          <w:noProof/>
        </w:rPr>
        <w:t>A.2.1</w:t>
      </w:r>
      <w:r w:rsidRPr="00A276B3">
        <w:rPr>
          <w:rFonts w:ascii="Calibri" w:eastAsia="Yu Mincho" w:hAnsi="Calibri"/>
          <w:noProof/>
          <w:kern w:val="2"/>
          <w:sz w:val="22"/>
          <w:szCs w:val="22"/>
        </w:rPr>
        <w:tab/>
      </w:r>
      <w:r>
        <w:rPr>
          <w:noProof/>
        </w:rPr>
        <w:t>Baseline of specifications</w:t>
      </w:r>
      <w:r>
        <w:rPr>
          <w:noProof/>
        </w:rPr>
        <w:tab/>
      </w:r>
      <w:r>
        <w:rPr>
          <w:noProof/>
        </w:rPr>
        <w:fldChar w:fldCharType="begin" w:fldLock="1"/>
      </w:r>
      <w:r>
        <w:rPr>
          <w:noProof/>
        </w:rPr>
        <w:instrText xml:space="preserve"> PAGEREF _Toc146273099 \h </w:instrText>
      </w:r>
      <w:r>
        <w:rPr>
          <w:noProof/>
        </w:rPr>
      </w:r>
      <w:r>
        <w:rPr>
          <w:noProof/>
        </w:rPr>
        <w:fldChar w:fldCharType="separate"/>
      </w:r>
      <w:r>
        <w:rPr>
          <w:noProof/>
        </w:rPr>
        <w:t>24</w:t>
      </w:r>
      <w:r>
        <w:rPr>
          <w:noProof/>
        </w:rPr>
        <w:fldChar w:fldCharType="end"/>
      </w:r>
    </w:p>
    <w:p w14:paraId="3955424B" w14:textId="5D226EE6" w:rsidR="00A276B3" w:rsidRPr="00A276B3" w:rsidRDefault="00A276B3">
      <w:pPr>
        <w:pStyle w:val="TOC2"/>
        <w:rPr>
          <w:rFonts w:ascii="Calibri" w:eastAsia="Yu Mincho" w:hAnsi="Calibri"/>
          <w:noProof/>
          <w:kern w:val="2"/>
          <w:sz w:val="22"/>
          <w:szCs w:val="22"/>
        </w:rPr>
      </w:pPr>
      <w:r>
        <w:rPr>
          <w:noProof/>
        </w:rPr>
        <w:t>A.2.2</w:t>
      </w:r>
      <w:r w:rsidRPr="00A276B3">
        <w:rPr>
          <w:rFonts w:ascii="Calibri" w:eastAsia="Yu Mincho" w:hAnsi="Calibri"/>
          <w:noProof/>
          <w:kern w:val="2"/>
          <w:sz w:val="22"/>
          <w:szCs w:val="22"/>
        </w:rPr>
        <w:tab/>
      </w:r>
      <w:r>
        <w:rPr>
          <w:noProof/>
        </w:rPr>
        <w:t>E-UTRA LTE positioning Test Cases</w:t>
      </w:r>
      <w:r>
        <w:rPr>
          <w:noProof/>
        </w:rPr>
        <w:tab/>
      </w:r>
      <w:r>
        <w:rPr>
          <w:noProof/>
        </w:rPr>
        <w:fldChar w:fldCharType="begin" w:fldLock="1"/>
      </w:r>
      <w:r>
        <w:rPr>
          <w:noProof/>
        </w:rPr>
        <w:instrText xml:space="preserve"> PAGEREF _Toc146273100 \h </w:instrText>
      </w:r>
      <w:r>
        <w:rPr>
          <w:noProof/>
        </w:rPr>
      </w:r>
      <w:r>
        <w:rPr>
          <w:noProof/>
        </w:rPr>
        <w:fldChar w:fldCharType="separate"/>
      </w:r>
      <w:r>
        <w:rPr>
          <w:noProof/>
        </w:rPr>
        <w:t>24</w:t>
      </w:r>
      <w:r>
        <w:rPr>
          <w:noProof/>
        </w:rPr>
        <w:fldChar w:fldCharType="end"/>
      </w:r>
    </w:p>
    <w:p w14:paraId="16DD0AF2" w14:textId="491B1728" w:rsidR="00A276B3" w:rsidRPr="00A276B3" w:rsidRDefault="00A276B3">
      <w:pPr>
        <w:pStyle w:val="TOC2"/>
        <w:rPr>
          <w:rFonts w:ascii="Calibri" w:eastAsia="Yu Mincho" w:hAnsi="Calibri"/>
          <w:noProof/>
          <w:kern w:val="2"/>
          <w:sz w:val="22"/>
          <w:szCs w:val="22"/>
        </w:rPr>
      </w:pPr>
      <w:r>
        <w:rPr>
          <w:noProof/>
        </w:rPr>
        <w:t>A.2.3</w:t>
      </w:r>
      <w:r w:rsidRPr="00A276B3">
        <w:rPr>
          <w:rFonts w:ascii="Calibri" w:eastAsia="Yu Mincho" w:hAnsi="Calibri"/>
          <w:noProof/>
          <w:kern w:val="2"/>
          <w:sz w:val="22"/>
          <w:szCs w:val="22"/>
        </w:rPr>
        <w:tab/>
      </w:r>
      <w:r>
        <w:rPr>
          <w:noProof/>
        </w:rPr>
        <w:t>UTRA A-GNSS Test Cases</w:t>
      </w:r>
      <w:r>
        <w:rPr>
          <w:noProof/>
        </w:rPr>
        <w:tab/>
      </w:r>
      <w:r>
        <w:rPr>
          <w:noProof/>
        </w:rPr>
        <w:fldChar w:fldCharType="begin" w:fldLock="1"/>
      </w:r>
      <w:r>
        <w:rPr>
          <w:noProof/>
        </w:rPr>
        <w:instrText xml:space="preserve"> PAGEREF _Toc146273101 \h </w:instrText>
      </w:r>
      <w:r>
        <w:rPr>
          <w:noProof/>
        </w:rPr>
      </w:r>
      <w:r>
        <w:rPr>
          <w:noProof/>
        </w:rPr>
        <w:fldChar w:fldCharType="separate"/>
      </w:r>
      <w:r>
        <w:rPr>
          <w:noProof/>
        </w:rPr>
        <w:t>25</w:t>
      </w:r>
      <w:r>
        <w:rPr>
          <w:noProof/>
        </w:rPr>
        <w:fldChar w:fldCharType="end"/>
      </w:r>
    </w:p>
    <w:p w14:paraId="38F99545" w14:textId="5FF62741" w:rsidR="00A276B3" w:rsidRPr="00A276B3" w:rsidRDefault="00A276B3">
      <w:pPr>
        <w:pStyle w:val="TOC2"/>
        <w:rPr>
          <w:rFonts w:ascii="Calibri" w:eastAsia="Yu Mincho" w:hAnsi="Calibri"/>
          <w:noProof/>
          <w:kern w:val="2"/>
          <w:sz w:val="22"/>
          <w:szCs w:val="22"/>
        </w:rPr>
      </w:pPr>
      <w:r>
        <w:rPr>
          <w:noProof/>
        </w:rPr>
        <w:t>A.2.4</w:t>
      </w:r>
      <w:r w:rsidRPr="00A276B3">
        <w:rPr>
          <w:rFonts w:ascii="Calibri" w:eastAsia="Yu Mincho" w:hAnsi="Calibri"/>
          <w:noProof/>
          <w:kern w:val="2"/>
          <w:sz w:val="22"/>
          <w:szCs w:val="22"/>
        </w:rPr>
        <w:tab/>
      </w:r>
      <w:r>
        <w:rPr>
          <w:noProof/>
        </w:rPr>
        <w:t>NR/5GC Test Cases</w:t>
      </w:r>
      <w:r>
        <w:rPr>
          <w:noProof/>
        </w:rPr>
        <w:tab/>
      </w:r>
      <w:r>
        <w:rPr>
          <w:noProof/>
        </w:rPr>
        <w:fldChar w:fldCharType="begin" w:fldLock="1"/>
      </w:r>
      <w:r>
        <w:rPr>
          <w:noProof/>
        </w:rPr>
        <w:instrText xml:space="preserve"> PAGEREF _Toc146273102 \h </w:instrText>
      </w:r>
      <w:r>
        <w:rPr>
          <w:noProof/>
        </w:rPr>
      </w:r>
      <w:r>
        <w:rPr>
          <w:noProof/>
        </w:rPr>
        <w:fldChar w:fldCharType="separate"/>
      </w:r>
      <w:r>
        <w:rPr>
          <w:noProof/>
        </w:rPr>
        <w:t>25</w:t>
      </w:r>
      <w:r>
        <w:rPr>
          <w:noProof/>
        </w:rPr>
        <w:fldChar w:fldCharType="end"/>
      </w:r>
    </w:p>
    <w:p w14:paraId="59E04A1D" w14:textId="5D4DF9E3" w:rsidR="00A276B3" w:rsidRPr="00A276B3" w:rsidRDefault="00A276B3" w:rsidP="00A276B3">
      <w:pPr>
        <w:pStyle w:val="TOC8"/>
        <w:rPr>
          <w:rFonts w:ascii="Calibri" w:eastAsia="Yu Mincho" w:hAnsi="Calibri"/>
          <w:b w:val="0"/>
          <w:noProof/>
          <w:kern w:val="2"/>
          <w:szCs w:val="22"/>
        </w:rPr>
      </w:pPr>
      <w:r>
        <w:rPr>
          <w:noProof/>
        </w:rPr>
        <w:t>Annex B (informative): ASN.1 modules</w:t>
      </w:r>
      <w:r>
        <w:rPr>
          <w:noProof/>
        </w:rPr>
        <w:tab/>
      </w:r>
      <w:r>
        <w:rPr>
          <w:noProof/>
        </w:rPr>
        <w:fldChar w:fldCharType="begin" w:fldLock="1"/>
      </w:r>
      <w:r>
        <w:rPr>
          <w:noProof/>
        </w:rPr>
        <w:instrText xml:space="preserve"> PAGEREF _Toc146273103 \h </w:instrText>
      </w:r>
      <w:r>
        <w:rPr>
          <w:noProof/>
        </w:rPr>
      </w:r>
      <w:r>
        <w:rPr>
          <w:noProof/>
        </w:rPr>
        <w:fldChar w:fldCharType="separate"/>
      </w:r>
      <w:r>
        <w:rPr>
          <w:noProof/>
        </w:rPr>
        <w:t>27</w:t>
      </w:r>
      <w:r>
        <w:rPr>
          <w:noProof/>
        </w:rPr>
        <w:fldChar w:fldCharType="end"/>
      </w:r>
    </w:p>
    <w:p w14:paraId="0C881068" w14:textId="2551DED1" w:rsidR="00A276B3" w:rsidRPr="00A276B3" w:rsidRDefault="00A276B3">
      <w:pPr>
        <w:pStyle w:val="TOC1"/>
        <w:rPr>
          <w:rFonts w:ascii="Calibri" w:eastAsia="Yu Mincho" w:hAnsi="Calibri"/>
          <w:noProof/>
          <w:kern w:val="2"/>
          <w:szCs w:val="22"/>
        </w:rPr>
      </w:pPr>
      <w:r>
        <w:rPr>
          <w:noProof/>
        </w:rPr>
        <w:t>B.1</w:t>
      </w:r>
      <w:r w:rsidRPr="00A276B3">
        <w:rPr>
          <w:rFonts w:ascii="Calibri" w:eastAsia="Yu Mincho" w:hAnsi="Calibri"/>
          <w:noProof/>
          <w:kern w:val="2"/>
          <w:szCs w:val="22"/>
        </w:rPr>
        <w:tab/>
      </w:r>
      <w:r>
        <w:rPr>
          <w:noProof/>
        </w:rPr>
        <w:t>A-GPS ASN.1 module</w:t>
      </w:r>
      <w:r>
        <w:rPr>
          <w:noProof/>
        </w:rPr>
        <w:tab/>
      </w:r>
      <w:r>
        <w:rPr>
          <w:noProof/>
        </w:rPr>
        <w:fldChar w:fldCharType="begin" w:fldLock="1"/>
      </w:r>
      <w:r>
        <w:rPr>
          <w:noProof/>
        </w:rPr>
        <w:instrText xml:space="preserve"> PAGEREF _Toc146273104 \h </w:instrText>
      </w:r>
      <w:r>
        <w:rPr>
          <w:noProof/>
        </w:rPr>
      </w:r>
      <w:r>
        <w:rPr>
          <w:noProof/>
        </w:rPr>
        <w:fldChar w:fldCharType="separate"/>
      </w:r>
      <w:r>
        <w:rPr>
          <w:noProof/>
        </w:rPr>
        <w:t>27</w:t>
      </w:r>
      <w:r>
        <w:rPr>
          <w:noProof/>
        </w:rPr>
        <w:fldChar w:fldCharType="end"/>
      </w:r>
    </w:p>
    <w:p w14:paraId="5AEA1F66" w14:textId="12912128" w:rsidR="00A276B3" w:rsidRPr="00A276B3" w:rsidRDefault="00A276B3">
      <w:pPr>
        <w:pStyle w:val="TOC1"/>
        <w:rPr>
          <w:rFonts w:ascii="Calibri" w:eastAsia="Yu Mincho" w:hAnsi="Calibri"/>
          <w:noProof/>
          <w:kern w:val="2"/>
          <w:szCs w:val="22"/>
        </w:rPr>
      </w:pPr>
      <w:r>
        <w:rPr>
          <w:noProof/>
        </w:rPr>
        <w:t>B.2</w:t>
      </w:r>
      <w:r w:rsidRPr="00A276B3">
        <w:rPr>
          <w:rFonts w:ascii="Calibri" w:eastAsia="Yu Mincho" w:hAnsi="Calibri"/>
          <w:noProof/>
          <w:kern w:val="2"/>
          <w:szCs w:val="22"/>
        </w:rPr>
        <w:tab/>
      </w:r>
      <w:r>
        <w:rPr>
          <w:noProof/>
        </w:rPr>
        <w:t>A-GNSS ASN.1 modules</w:t>
      </w:r>
      <w:r>
        <w:rPr>
          <w:noProof/>
        </w:rPr>
        <w:tab/>
      </w:r>
      <w:r>
        <w:rPr>
          <w:noProof/>
        </w:rPr>
        <w:fldChar w:fldCharType="begin" w:fldLock="1"/>
      </w:r>
      <w:r>
        <w:rPr>
          <w:noProof/>
        </w:rPr>
        <w:instrText xml:space="preserve"> PAGEREF _Toc146273105 \h </w:instrText>
      </w:r>
      <w:r>
        <w:rPr>
          <w:noProof/>
        </w:rPr>
      </w:r>
      <w:r>
        <w:rPr>
          <w:noProof/>
        </w:rPr>
        <w:fldChar w:fldCharType="separate"/>
      </w:r>
      <w:r>
        <w:rPr>
          <w:noProof/>
        </w:rPr>
        <w:t>27</w:t>
      </w:r>
      <w:r>
        <w:rPr>
          <w:noProof/>
        </w:rPr>
        <w:fldChar w:fldCharType="end"/>
      </w:r>
    </w:p>
    <w:p w14:paraId="62C3800B" w14:textId="3398FD5C" w:rsidR="00A276B3" w:rsidRPr="00A276B3" w:rsidRDefault="00A276B3">
      <w:pPr>
        <w:pStyle w:val="TOC1"/>
        <w:rPr>
          <w:rFonts w:ascii="Calibri" w:eastAsia="Yu Mincho" w:hAnsi="Calibri"/>
          <w:noProof/>
          <w:kern w:val="2"/>
          <w:szCs w:val="22"/>
        </w:rPr>
      </w:pPr>
      <w:r>
        <w:rPr>
          <w:noProof/>
        </w:rPr>
        <w:t>B.3</w:t>
      </w:r>
      <w:r w:rsidRPr="00A276B3">
        <w:rPr>
          <w:rFonts w:ascii="Calibri" w:eastAsia="Yu Mincho" w:hAnsi="Calibri"/>
          <w:noProof/>
          <w:kern w:val="2"/>
          <w:szCs w:val="22"/>
        </w:rPr>
        <w:tab/>
      </w:r>
      <w:r>
        <w:rPr>
          <w:noProof/>
        </w:rPr>
        <w:t>LPP ASN.1</w:t>
      </w:r>
      <w:r>
        <w:rPr>
          <w:noProof/>
        </w:rPr>
        <w:tab/>
      </w:r>
      <w:r>
        <w:rPr>
          <w:noProof/>
        </w:rPr>
        <w:fldChar w:fldCharType="begin" w:fldLock="1"/>
      </w:r>
      <w:r>
        <w:rPr>
          <w:noProof/>
        </w:rPr>
        <w:instrText xml:space="preserve"> PAGEREF _Toc146273106 \h </w:instrText>
      </w:r>
      <w:r>
        <w:rPr>
          <w:noProof/>
        </w:rPr>
      </w:r>
      <w:r>
        <w:rPr>
          <w:noProof/>
        </w:rPr>
        <w:fldChar w:fldCharType="separate"/>
      </w:r>
      <w:r>
        <w:rPr>
          <w:noProof/>
        </w:rPr>
        <w:t>27</w:t>
      </w:r>
      <w:r>
        <w:rPr>
          <w:noProof/>
        </w:rPr>
        <w:fldChar w:fldCharType="end"/>
      </w:r>
    </w:p>
    <w:p w14:paraId="011406BC" w14:textId="286D3CF6" w:rsidR="00A276B3" w:rsidRPr="00A276B3" w:rsidRDefault="00A276B3" w:rsidP="00A276B3">
      <w:pPr>
        <w:pStyle w:val="TOC8"/>
        <w:rPr>
          <w:rFonts w:ascii="Calibri" w:eastAsia="Yu Mincho" w:hAnsi="Calibri"/>
          <w:b w:val="0"/>
          <w:noProof/>
          <w:kern w:val="2"/>
          <w:szCs w:val="22"/>
        </w:rPr>
      </w:pPr>
      <w:r w:rsidRPr="00A276B3">
        <w:rPr>
          <w:noProof/>
        </w:rPr>
        <w:t>Annex C (informative) TTCN-3 Definitions</w:t>
      </w:r>
      <w:r w:rsidRPr="00A276B3">
        <w:rPr>
          <w:noProof/>
        </w:rPr>
        <w:tab/>
      </w:r>
      <w:r w:rsidRPr="00A276B3">
        <w:rPr>
          <w:noProof/>
        </w:rPr>
        <w:fldChar w:fldCharType="begin" w:fldLock="1"/>
      </w:r>
      <w:r w:rsidRPr="00A276B3">
        <w:rPr>
          <w:noProof/>
        </w:rPr>
        <w:instrText xml:space="preserve"> PAGEREF _Toc146273107 \h </w:instrText>
      </w:r>
      <w:r w:rsidRPr="00A276B3">
        <w:rPr>
          <w:noProof/>
        </w:rPr>
      </w:r>
      <w:r w:rsidRPr="00A276B3">
        <w:rPr>
          <w:noProof/>
        </w:rPr>
        <w:fldChar w:fldCharType="separate"/>
      </w:r>
      <w:r w:rsidRPr="00A276B3">
        <w:rPr>
          <w:noProof/>
        </w:rPr>
        <w:t>28</w:t>
      </w:r>
      <w:r w:rsidRPr="00A276B3">
        <w:rPr>
          <w:noProof/>
        </w:rPr>
        <w:fldChar w:fldCharType="end"/>
      </w:r>
    </w:p>
    <w:p w14:paraId="7852FA83" w14:textId="7C72D7D8" w:rsidR="00A276B3" w:rsidRPr="00A276B3" w:rsidRDefault="00A276B3">
      <w:pPr>
        <w:pStyle w:val="TOC1"/>
        <w:rPr>
          <w:rFonts w:ascii="Calibri" w:eastAsia="Yu Mincho" w:hAnsi="Calibri"/>
          <w:noProof/>
          <w:kern w:val="2"/>
          <w:szCs w:val="22"/>
        </w:rPr>
      </w:pPr>
      <w:r w:rsidRPr="00A276B3">
        <w:rPr>
          <w:noProof/>
        </w:rPr>
        <w:t>C.1</w:t>
      </w:r>
      <w:r w:rsidRPr="00A276B3">
        <w:rPr>
          <w:rFonts w:ascii="Calibri" w:eastAsia="Yu Mincho" w:hAnsi="Calibri"/>
          <w:noProof/>
          <w:kern w:val="2"/>
          <w:szCs w:val="22"/>
        </w:rPr>
        <w:tab/>
      </w:r>
      <w:r w:rsidRPr="00A276B3">
        <w:rPr>
          <w:noProof/>
        </w:rPr>
        <w:t>EUTRA_POS_ASP_TypeDefs</w:t>
      </w:r>
      <w:r w:rsidRPr="00A276B3">
        <w:rPr>
          <w:noProof/>
        </w:rPr>
        <w:tab/>
      </w:r>
      <w:r w:rsidRPr="00A276B3">
        <w:rPr>
          <w:noProof/>
        </w:rPr>
        <w:fldChar w:fldCharType="begin" w:fldLock="1"/>
      </w:r>
      <w:r w:rsidRPr="00A276B3">
        <w:rPr>
          <w:noProof/>
        </w:rPr>
        <w:instrText xml:space="preserve"> PAGEREF _Toc146273108 \h </w:instrText>
      </w:r>
      <w:r w:rsidRPr="00A276B3">
        <w:rPr>
          <w:noProof/>
        </w:rPr>
      </w:r>
      <w:r w:rsidRPr="00A276B3">
        <w:rPr>
          <w:noProof/>
        </w:rPr>
        <w:fldChar w:fldCharType="separate"/>
      </w:r>
      <w:r w:rsidRPr="00A276B3">
        <w:rPr>
          <w:noProof/>
        </w:rPr>
        <w:t>28</w:t>
      </w:r>
      <w:r w:rsidRPr="00A276B3">
        <w:rPr>
          <w:noProof/>
        </w:rPr>
        <w:fldChar w:fldCharType="end"/>
      </w:r>
    </w:p>
    <w:p w14:paraId="226177D7" w14:textId="22E2AB09" w:rsidR="00A276B3" w:rsidRPr="00A276B3" w:rsidRDefault="00A276B3">
      <w:pPr>
        <w:pStyle w:val="TOC2"/>
        <w:rPr>
          <w:rFonts w:ascii="Calibri" w:eastAsia="Yu Mincho" w:hAnsi="Calibri"/>
          <w:noProof/>
          <w:kern w:val="2"/>
          <w:sz w:val="22"/>
          <w:szCs w:val="22"/>
        </w:rPr>
      </w:pPr>
      <w:r w:rsidRPr="00A276B3">
        <w:rPr>
          <w:noProof/>
        </w:rPr>
        <w:t>C.1.1</w:t>
      </w:r>
      <w:r w:rsidRPr="00A276B3">
        <w:rPr>
          <w:rFonts w:ascii="Calibri" w:eastAsia="Yu Mincho" w:hAnsi="Calibri"/>
          <w:noProof/>
          <w:kern w:val="2"/>
          <w:sz w:val="22"/>
          <w:szCs w:val="22"/>
        </w:rPr>
        <w:tab/>
      </w:r>
      <w:r w:rsidRPr="00A276B3">
        <w:rPr>
          <w:noProof/>
        </w:rPr>
        <w:t>System_Configuration_PosExt</w:t>
      </w:r>
      <w:r w:rsidRPr="00A276B3">
        <w:rPr>
          <w:noProof/>
        </w:rPr>
        <w:tab/>
      </w:r>
      <w:r w:rsidRPr="00A276B3">
        <w:rPr>
          <w:noProof/>
        </w:rPr>
        <w:fldChar w:fldCharType="begin" w:fldLock="1"/>
      </w:r>
      <w:r w:rsidRPr="00A276B3">
        <w:rPr>
          <w:noProof/>
        </w:rPr>
        <w:instrText xml:space="preserve"> PAGEREF _Toc146273109 \h </w:instrText>
      </w:r>
      <w:r w:rsidRPr="00A276B3">
        <w:rPr>
          <w:noProof/>
        </w:rPr>
      </w:r>
      <w:r w:rsidRPr="00A276B3">
        <w:rPr>
          <w:noProof/>
        </w:rPr>
        <w:fldChar w:fldCharType="separate"/>
      </w:r>
      <w:r w:rsidRPr="00A276B3">
        <w:rPr>
          <w:noProof/>
        </w:rPr>
        <w:t>28</w:t>
      </w:r>
      <w:r w:rsidRPr="00A276B3">
        <w:rPr>
          <w:noProof/>
        </w:rPr>
        <w:fldChar w:fldCharType="end"/>
      </w:r>
    </w:p>
    <w:p w14:paraId="103F490D" w14:textId="2C740710" w:rsidR="00A276B3" w:rsidRPr="00A276B3" w:rsidRDefault="00A276B3">
      <w:pPr>
        <w:pStyle w:val="TOC2"/>
        <w:rPr>
          <w:rFonts w:ascii="Calibri" w:eastAsia="Yu Mincho" w:hAnsi="Calibri"/>
          <w:noProof/>
          <w:kern w:val="2"/>
          <w:sz w:val="22"/>
          <w:szCs w:val="22"/>
        </w:rPr>
      </w:pPr>
      <w:r w:rsidRPr="00A276B3">
        <w:rPr>
          <w:noProof/>
        </w:rPr>
        <w:t>C.1.2</w:t>
      </w:r>
      <w:r w:rsidRPr="00A276B3">
        <w:rPr>
          <w:rFonts w:ascii="Calibri" w:eastAsia="Yu Mincho" w:hAnsi="Calibri"/>
          <w:noProof/>
          <w:kern w:val="2"/>
          <w:sz w:val="22"/>
          <w:szCs w:val="22"/>
        </w:rPr>
        <w:tab/>
      </w:r>
      <w:r w:rsidRPr="00A276B3">
        <w:rPr>
          <w:noProof/>
        </w:rPr>
        <w:t>Cell_Configuration_PosExt</w:t>
      </w:r>
      <w:r w:rsidRPr="00A276B3">
        <w:rPr>
          <w:noProof/>
        </w:rPr>
        <w:tab/>
      </w:r>
      <w:r w:rsidRPr="00A276B3">
        <w:rPr>
          <w:noProof/>
        </w:rPr>
        <w:fldChar w:fldCharType="begin" w:fldLock="1"/>
      </w:r>
      <w:r w:rsidRPr="00A276B3">
        <w:rPr>
          <w:noProof/>
        </w:rPr>
        <w:instrText xml:space="preserve"> PAGEREF _Toc146273110 \h </w:instrText>
      </w:r>
      <w:r w:rsidRPr="00A276B3">
        <w:rPr>
          <w:noProof/>
        </w:rPr>
      </w:r>
      <w:r w:rsidRPr="00A276B3">
        <w:rPr>
          <w:noProof/>
        </w:rPr>
        <w:fldChar w:fldCharType="separate"/>
      </w:r>
      <w:r w:rsidRPr="00A276B3">
        <w:rPr>
          <w:noProof/>
        </w:rPr>
        <w:t>28</w:t>
      </w:r>
      <w:r w:rsidRPr="00A276B3">
        <w:rPr>
          <w:noProof/>
        </w:rPr>
        <w:fldChar w:fldCharType="end"/>
      </w:r>
    </w:p>
    <w:p w14:paraId="66E2384F" w14:textId="6FF3A71D" w:rsidR="00A276B3" w:rsidRPr="00A276B3" w:rsidRDefault="00A276B3">
      <w:pPr>
        <w:pStyle w:val="TOC3"/>
        <w:rPr>
          <w:rFonts w:ascii="Calibri" w:eastAsia="Yu Mincho" w:hAnsi="Calibri"/>
          <w:noProof/>
          <w:kern w:val="2"/>
          <w:sz w:val="22"/>
          <w:szCs w:val="22"/>
        </w:rPr>
      </w:pPr>
      <w:r w:rsidRPr="00A276B3">
        <w:rPr>
          <w:noProof/>
        </w:rPr>
        <w:t>C.1.2.1</w:t>
      </w:r>
      <w:r w:rsidRPr="00A276B3">
        <w:rPr>
          <w:rFonts w:ascii="Calibri" w:eastAsia="Yu Mincho" w:hAnsi="Calibri"/>
          <w:noProof/>
          <w:kern w:val="2"/>
          <w:sz w:val="22"/>
          <w:szCs w:val="22"/>
        </w:rPr>
        <w:tab/>
      </w:r>
      <w:r w:rsidRPr="00A276B3">
        <w:rPr>
          <w:noProof/>
        </w:rPr>
        <w:t>Cell_Configuration_Common_PosExt</w:t>
      </w:r>
      <w:r w:rsidRPr="00A276B3">
        <w:rPr>
          <w:noProof/>
        </w:rPr>
        <w:tab/>
      </w:r>
      <w:r w:rsidRPr="00A276B3">
        <w:rPr>
          <w:noProof/>
        </w:rPr>
        <w:fldChar w:fldCharType="begin" w:fldLock="1"/>
      </w:r>
      <w:r w:rsidRPr="00A276B3">
        <w:rPr>
          <w:noProof/>
        </w:rPr>
        <w:instrText xml:space="preserve"> PAGEREF _Toc146273111 \h </w:instrText>
      </w:r>
      <w:r w:rsidRPr="00A276B3">
        <w:rPr>
          <w:noProof/>
        </w:rPr>
      </w:r>
      <w:r w:rsidRPr="00A276B3">
        <w:rPr>
          <w:noProof/>
        </w:rPr>
        <w:fldChar w:fldCharType="separate"/>
      </w:r>
      <w:r w:rsidRPr="00A276B3">
        <w:rPr>
          <w:noProof/>
        </w:rPr>
        <w:t>28</w:t>
      </w:r>
      <w:r w:rsidRPr="00A276B3">
        <w:rPr>
          <w:noProof/>
        </w:rPr>
        <w:fldChar w:fldCharType="end"/>
      </w:r>
    </w:p>
    <w:p w14:paraId="0F971E92" w14:textId="028D241D" w:rsidR="00A276B3" w:rsidRPr="00A276B3" w:rsidRDefault="00A276B3">
      <w:pPr>
        <w:pStyle w:val="TOC3"/>
        <w:rPr>
          <w:rFonts w:ascii="Calibri" w:eastAsia="Yu Mincho" w:hAnsi="Calibri"/>
          <w:noProof/>
          <w:kern w:val="2"/>
          <w:sz w:val="22"/>
          <w:szCs w:val="22"/>
        </w:rPr>
      </w:pPr>
      <w:r w:rsidRPr="00A276B3">
        <w:rPr>
          <w:noProof/>
        </w:rPr>
        <w:t>C.1.2.2</w:t>
      </w:r>
      <w:r w:rsidRPr="00A276B3">
        <w:rPr>
          <w:rFonts w:ascii="Calibri" w:eastAsia="Yu Mincho" w:hAnsi="Calibri"/>
          <w:noProof/>
          <w:kern w:val="2"/>
          <w:sz w:val="22"/>
          <w:szCs w:val="22"/>
        </w:rPr>
        <w:tab/>
      </w:r>
      <w:r w:rsidRPr="00A276B3">
        <w:rPr>
          <w:noProof/>
        </w:rPr>
        <w:t>Downlink_Physical_Layer_Configuration_PosExt</w:t>
      </w:r>
      <w:r w:rsidRPr="00A276B3">
        <w:rPr>
          <w:noProof/>
        </w:rPr>
        <w:tab/>
      </w:r>
      <w:r w:rsidRPr="00A276B3">
        <w:rPr>
          <w:noProof/>
        </w:rPr>
        <w:fldChar w:fldCharType="begin" w:fldLock="1"/>
      </w:r>
      <w:r w:rsidRPr="00A276B3">
        <w:rPr>
          <w:noProof/>
        </w:rPr>
        <w:instrText xml:space="preserve"> PAGEREF _Toc146273112 \h </w:instrText>
      </w:r>
      <w:r w:rsidRPr="00A276B3">
        <w:rPr>
          <w:noProof/>
        </w:rPr>
      </w:r>
      <w:r w:rsidRPr="00A276B3">
        <w:rPr>
          <w:noProof/>
        </w:rPr>
        <w:fldChar w:fldCharType="separate"/>
      </w:r>
      <w:r w:rsidRPr="00A276B3">
        <w:rPr>
          <w:noProof/>
        </w:rPr>
        <w:t>29</w:t>
      </w:r>
      <w:r w:rsidRPr="00A276B3">
        <w:rPr>
          <w:noProof/>
        </w:rPr>
        <w:fldChar w:fldCharType="end"/>
      </w:r>
    </w:p>
    <w:p w14:paraId="337C81C9" w14:textId="18302A92" w:rsidR="00A276B3" w:rsidRPr="00A276B3" w:rsidRDefault="00A276B3">
      <w:pPr>
        <w:pStyle w:val="TOC2"/>
        <w:rPr>
          <w:rFonts w:ascii="Calibri" w:eastAsia="Yu Mincho" w:hAnsi="Calibri"/>
          <w:noProof/>
          <w:kern w:val="2"/>
          <w:sz w:val="22"/>
          <w:szCs w:val="22"/>
        </w:rPr>
      </w:pPr>
      <w:r w:rsidRPr="00A276B3">
        <w:rPr>
          <w:noProof/>
        </w:rPr>
        <w:t>C.1.3</w:t>
      </w:r>
      <w:r w:rsidRPr="00A276B3">
        <w:rPr>
          <w:rFonts w:ascii="Calibri" w:eastAsia="Yu Mincho" w:hAnsi="Calibri"/>
          <w:noProof/>
          <w:kern w:val="2"/>
          <w:sz w:val="22"/>
          <w:szCs w:val="22"/>
        </w:rPr>
        <w:tab/>
      </w:r>
      <w:r w:rsidRPr="00A276B3">
        <w:rPr>
          <w:noProof/>
        </w:rPr>
        <w:t>System_Interface_PosExt</w:t>
      </w:r>
      <w:r w:rsidRPr="00A276B3">
        <w:rPr>
          <w:noProof/>
        </w:rPr>
        <w:tab/>
      </w:r>
      <w:r w:rsidRPr="00A276B3">
        <w:rPr>
          <w:noProof/>
        </w:rPr>
        <w:fldChar w:fldCharType="begin" w:fldLock="1"/>
      </w:r>
      <w:r w:rsidRPr="00A276B3">
        <w:rPr>
          <w:noProof/>
        </w:rPr>
        <w:instrText xml:space="preserve"> PAGEREF _Toc146273113 \h </w:instrText>
      </w:r>
      <w:r w:rsidRPr="00A276B3">
        <w:rPr>
          <w:noProof/>
        </w:rPr>
      </w:r>
      <w:r w:rsidRPr="00A276B3">
        <w:rPr>
          <w:noProof/>
        </w:rPr>
        <w:fldChar w:fldCharType="separate"/>
      </w:r>
      <w:r w:rsidRPr="00A276B3">
        <w:rPr>
          <w:noProof/>
        </w:rPr>
        <w:t>29</w:t>
      </w:r>
      <w:r w:rsidRPr="00A276B3">
        <w:rPr>
          <w:noProof/>
        </w:rPr>
        <w:fldChar w:fldCharType="end"/>
      </w:r>
    </w:p>
    <w:p w14:paraId="4A8BBF14" w14:textId="670C5F59" w:rsidR="00A276B3" w:rsidRPr="00A276B3" w:rsidRDefault="00A276B3">
      <w:pPr>
        <w:pStyle w:val="TOC1"/>
        <w:rPr>
          <w:rFonts w:ascii="Calibri" w:eastAsia="Yu Mincho" w:hAnsi="Calibri"/>
          <w:noProof/>
          <w:kern w:val="2"/>
          <w:szCs w:val="22"/>
        </w:rPr>
      </w:pPr>
      <w:r w:rsidRPr="00A276B3">
        <w:rPr>
          <w:noProof/>
        </w:rPr>
        <w:t>C.2</w:t>
      </w:r>
      <w:r w:rsidRPr="00A276B3">
        <w:rPr>
          <w:rFonts w:ascii="Calibri" w:eastAsia="Yu Mincho" w:hAnsi="Calibri"/>
          <w:noProof/>
          <w:kern w:val="2"/>
          <w:szCs w:val="22"/>
        </w:rPr>
        <w:tab/>
      </w:r>
      <w:r w:rsidRPr="00A276B3">
        <w:rPr>
          <w:noProof/>
        </w:rPr>
        <w:t>References to TTCN-3</w:t>
      </w:r>
      <w:r w:rsidRPr="00A276B3">
        <w:rPr>
          <w:noProof/>
        </w:rPr>
        <w:tab/>
      </w:r>
      <w:r w:rsidRPr="00A276B3">
        <w:rPr>
          <w:noProof/>
        </w:rPr>
        <w:fldChar w:fldCharType="begin" w:fldLock="1"/>
      </w:r>
      <w:r w:rsidRPr="00A276B3">
        <w:rPr>
          <w:noProof/>
        </w:rPr>
        <w:instrText xml:space="preserve"> PAGEREF _Toc146273114 \h </w:instrText>
      </w:r>
      <w:r w:rsidRPr="00A276B3">
        <w:rPr>
          <w:noProof/>
        </w:rPr>
      </w:r>
      <w:r w:rsidRPr="00A276B3">
        <w:rPr>
          <w:noProof/>
        </w:rPr>
        <w:fldChar w:fldCharType="separate"/>
      </w:r>
      <w:r w:rsidRPr="00A276B3">
        <w:rPr>
          <w:noProof/>
        </w:rPr>
        <w:t>30</w:t>
      </w:r>
      <w:r w:rsidRPr="00A276B3">
        <w:rPr>
          <w:noProof/>
        </w:rPr>
        <w:fldChar w:fldCharType="end"/>
      </w:r>
    </w:p>
    <w:p w14:paraId="6E2E51E8" w14:textId="6B40594C" w:rsidR="00A276B3" w:rsidRPr="00A276B3" w:rsidRDefault="00A276B3" w:rsidP="00A276B3">
      <w:pPr>
        <w:pStyle w:val="TOC8"/>
        <w:rPr>
          <w:rFonts w:ascii="Calibri" w:eastAsia="Yu Mincho" w:hAnsi="Calibri"/>
          <w:b w:val="0"/>
          <w:noProof/>
          <w:kern w:val="2"/>
          <w:szCs w:val="22"/>
        </w:rPr>
      </w:pPr>
      <w:r w:rsidRPr="00A276B3">
        <w:rPr>
          <w:noProof/>
        </w:rPr>
        <w:t>Annex D (informative) Positioning System Simulator ASP Definitions in TTCN-3</w:t>
      </w:r>
      <w:r w:rsidRPr="00A276B3">
        <w:rPr>
          <w:noProof/>
        </w:rPr>
        <w:tab/>
      </w:r>
      <w:r w:rsidRPr="00A276B3">
        <w:rPr>
          <w:noProof/>
        </w:rPr>
        <w:fldChar w:fldCharType="begin" w:fldLock="1"/>
      </w:r>
      <w:r w:rsidRPr="00A276B3">
        <w:rPr>
          <w:noProof/>
        </w:rPr>
        <w:instrText xml:space="preserve"> PAGEREF _Toc146273115 \h </w:instrText>
      </w:r>
      <w:r w:rsidRPr="00A276B3">
        <w:rPr>
          <w:noProof/>
        </w:rPr>
      </w:r>
      <w:r w:rsidRPr="00A276B3">
        <w:rPr>
          <w:noProof/>
        </w:rPr>
        <w:fldChar w:fldCharType="separate"/>
      </w:r>
      <w:r w:rsidRPr="00A276B3">
        <w:rPr>
          <w:noProof/>
        </w:rPr>
        <w:t>31</w:t>
      </w:r>
      <w:r w:rsidRPr="00A276B3">
        <w:rPr>
          <w:noProof/>
        </w:rPr>
        <w:fldChar w:fldCharType="end"/>
      </w:r>
    </w:p>
    <w:p w14:paraId="020923DA" w14:textId="02378184" w:rsidR="00A276B3" w:rsidRPr="00A276B3" w:rsidRDefault="00A276B3">
      <w:pPr>
        <w:pStyle w:val="TOC1"/>
        <w:rPr>
          <w:rFonts w:ascii="Calibri" w:eastAsia="Yu Mincho" w:hAnsi="Calibri"/>
          <w:noProof/>
          <w:kern w:val="2"/>
          <w:szCs w:val="22"/>
        </w:rPr>
      </w:pPr>
      <w:r w:rsidRPr="00A276B3">
        <w:rPr>
          <w:noProof/>
        </w:rPr>
        <w:t>D.1</w:t>
      </w:r>
      <w:r w:rsidRPr="00A276B3">
        <w:rPr>
          <w:rFonts w:ascii="Calibri" w:eastAsia="Yu Mincho" w:hAnsi="Calibri"/>
          <w:noProof/>
          <w:kern w:val="2"/>
          <w:szCs w:val="22"/>
        </w:rPr>
        <w:tab/>
      </w:r>
      <w:r w:rsidRPr="00A276B3">
        <w:rPr>
          <w:noProof/>
        </w:rPr>
        <w:t>PosSystem_ASP_TypeDefs</w:t>
      </w:r>
      <w:r w:rsidRPr="00A276B3">
        <w:rPr>
          <w:noProof/>
        </w:rPr>
        <w:tab/>
      </w:r>
      <w:r>
        <w:rPr>
          <w:noProof/>
        </w:rPr>
        <w:fldChar w:fldCharType="begin" w:fldLock="1"/>
      </w:r>
      <w:r>
        <w:rPr>
          <w:noProof/>
        </w:rPr>
        <w:instrText xml:space="preserve"> PAGEREF _Toc146273116 \h </w:instrText>
      </w:r>
      <w:r>
        <w:rPr>
          <w:noProof/>
        </w:rPr>
      </w:r>
      <w:r>
        <w:rPr>
          <w:noProof/>
        </w:rPr>
        <w:fldChar w:fldCharType="separate"/>
      </w:r>
      <w:r>
        <w:rPr>
          <w:noProof/>
        </w:rPr>
        <w:t>31</w:t>
      </w:r>
      <w:r>
        <w:rPr>
          <w:noProof/>
        </w:rPr>
        <w:fldChar w:fldCharType="end"/>
      </w:r>
    </w:p>
    <w:p w14:paraId="33B10B55" w14:textId="0F7261D8" w:rsidR="00A276B3" w:rsidRPr="00A276B3" w:rsidRDefault="00A276B3">
      <w:pPr>
        <w:pStyle w:val="TOC2"/>
        <w:rPr>
          <w:rFonts w:ascii="Calibri" w:eastAsia="Yu Mincho" w:hAnsi="Calibri"/>
          <w:noProof/>
          <w:kern w:val="2"/>
          <w:sz w:val="22"/>
          <w:szCs w:val="22"/>
        </w:rPr>
      </w:pPr>
      <w:r>
        <w:rPr>
          <w:noProof/>
        </w:rPr>
        <w:t>D.1.1</w:t>
      </w:r>
      <w:r w:rsidRPr="00A276B3">
        <w:rPr>
          <w:rFonts w:ascii="Calibri" w:eastAsia="Yu Mincho" w:hAnsi="Calibri"/>
          <w:noProof/>
          <w:kern w:val="2"/>
          <w:sz w:val="22"/>
          <w:szCs w:val="22"/>
        </w:rPr>
        <w:tab/>
      </w:r>
      <w:r>
        <w:rPr>
          <w:noProof/>
        </w:rPr>
        <w:t>PosSystem_Load_Scenario</w:t>
      </w:r>
      <w:r>
        <w:rPr>
          <w:noProof/>
        </w:rPr>
        <w:tab/>
      </w:r>
      <w:r>
        <w:rPr>
          <w:noProof/>
        </w:rPr>
        <w:fldChar w:fldCharType="begin" w:fldLock="1"/>
      </w:r>
      <w:r>
        <w:rPr>
          <w:noProof/>
        </w:rPr>
        <w:instrText xml:space="preserve"> PAGEREF _Toc146273117 \h </w:instrText>
      </w:r>
      <w:r>
        <w:rPr>
          <w:noProof/>
        </w:rPr>
      </w:r>
      <w:r>
        <w:rPr>
          <w:noProof/>
        </w:rPr>
        <w:fldChar w:fldCharType="separate"/>
      </w:r>
      <w:r>
        <w:rPr>
          <w:noProof/>
        </w:rPr>
        <w:t>31</w:t>
      </w:r>
      <w:r>
        <w:rPr>
          <w:noProof/>
        </w:rPr>
        <w:fldChar w:fldCharType="end"/>
      </w:r>
    </w:p>
    <w:p w14:paraId="2A0C8B02" w14:textId="2A608908" w:rsidR="00A276B3" w:rsidRPr="00A276B3" w:rsidRDefault="00A276B3">
      <w:pPr>
        <w:pStyle w:val="TOC2"/>
        <w:rPr>
          <w:rFonts w:ascii="Calibri" w:eastAsia="Yu Mincho" w:hAnsi="Calibri"/>
          <w:noProof/>
          <w:kern w:val="2"/>
          <w:sz w:val="22"/>
          <w:szCs w:val="22"/>
        </w:rPr>
      </w:pPr>
      <w:r>
        <w:rPr>
          <w:noProof/>
        </w:rPr>
        <w:t>D.1.2</w:t>
      </w:r>
      <w:r w:rsidRPr="00A276B3">
        <w:rPr>
          <w:rFonts w:ascii="Calibri" w:eastAsia="Yu Mincho" w:hAnsi="Calibri"/>
          <w:noProof/>
          <w:kern w:val="2"/>
          <w:sz w:val="22"/>
          <w:szCs w:val="22"/>
        </w:rPr>
        <w:tab/>
      </w:r>
      <w:r>
        <w:rPr>
          <w:noProof/>
        </w:rPr>
        <w:t>PosSystem_Retrieve_Data</w:t>
      </w:r>
      <w:r>
        <w:rPr>
          <w:noProof/>
        </w:rPr>
        <w:tab/>
      </w:r>
      <w:r>
        <w:rPr>
          <w:noProof/>
        </w:rPr>
        <w:fldChar w:fldCharType="begin" w:fldLock="1"/>
      </w:r>
      <w:r>
        <w:rPr>
          <w:noProof/>
        </w:rPr>
        <w:instrText xml:space="preserve"> PAGEREF _Toc146273118 \h </w:instrText>
      </w:r>
      <w:r>
        <w:rPr>
          <w:noProof/>
        </w:rPr>
      </w:r>
      <w:r>
        <w:rPr>
          <w:noProof/>
        </w:rPr>
        <w:fldChar w:fldCharType="separate"/>
      </w:r>
      <w:r>
        <w:rPr>
          <w:noProof/>
        </w:rPr>
        <w:t>32</w:t>
      </w:r>
      <w:r>
        <w:rPr>
          <w:noProof/>
        </w:rPr>
        <w:fldChar w:fldCharType="end"/>
      </w:r>
    </w:p>
    <w:p w14:paraId="3E3D8F03" w14:textId="276B6094" w:rsidR="00A276B3" w:rsidRPr="00A276B3" w:rsidRDefault="00A276B3">
      <w:pPr>
        <w:pStyle w:val="TOC3"/>
        <w:rPr>
          <w:rFonts w:ascii="Calibri" w:eastAsia="Yu Mincho" w:hAnsi="Calibri"/>
          <w:noProof/>
          <w:kern w:val="2"/>
          <w:sz w:val="22"/>
          <w:szCs w:val="22"/>
        </w:rPr>
      </w:pPr>
      <w:r>
        <w:rPr>
          <w:noProof/>
        </w:rPr>
        <w:t>D.1.2.1</w:t>
      </w:r>
      <w:r w:rsidRPr="00A276B3">
        <w:rPr>
          <w:rFonts w:ascii="Calibri" w:eastAsia="Yu Mincho" w:hAnsi="Calibri"/>
          <w:noProof/>
          <w:kern w:val="2"/>
          <w:sz w:val="22"/>
          <w:szCs w:val="22"/>
        </w:rPr>
        <w:tab/>
      </w:r>
      <w:r>
        <w:rPr>
          <w:noProof/>
        </w:rPr>
        <w:t>SatSystem_Retrieve_UTRAN_Data</w:t>
      </w:r>
      <w:r>
        <w:rPr>
          <w:noProof/>
        </w:rPr>
        <w:tab/>
      </w:r>
      <w:r>
        <w:rPr>
          <w:noProof/>
        </w:rPr>
        <w:fldChar w:fldCharType="begin" w:fldLock="1"/>
      </w:r>
      <w:r>
        <w:rPr>
          <w:noProof/>
        </w:rPr>
        <w:instrText xml:space="preserve"> PAGEREF _Toc146273119 \h </w:instrText>
      </w:r>
      <w:r>
        <w:rPr>
          <w:noProof/>
        </w:rPr>
      </w:r>
      <w:r>
        <w:rPr>
          <w:noProof/>
        </w:rPr>
        <w:fldChar w:fldCharType="separate"/>
      </w:r>
      <w:r>
        <w:rPr>
          <w:noProof/>
        </w:rPr>
        <w:t>32</w:t>
      </w:r>
      <w:r>
        <w:rPr>
          <w:noProof/>
        </w:rPr>
        <w:fldChar w:fldCharType="end"/>
      </w:r>
    </w:p>
    <w:p w14:paraId="5AA44446" w14:textId="2ADD982F" w:rsidR="00A276B3" w:rsidRPr="00A276B3" w:rsidRDefault="00A276B3">
      <w:pPr>
        <w:pStyle w:val="TOC3"/>
        <w:rPr>
          <w:rFonts w:ascii="Calibri" w:eastAsia="Yu Mincho" w:hAnsi="Calibri"/>
          <w:noProof/>
          <w:kern w:val="2"/>
          <w:sz w:val="22"/>
          <w:szCs w:val="22"/>
        </w:rPr>
      </w:pPr>
      <w:r>
        <w:rPr>
          <w:noProof/>
        </w:rPr>
        <w:t>D.1.2.2</w:t>
      </w:r>
      <w:r w:rsidRPr="00A276B3">
        <w:rPr>
          <w:rFonts w:ascii="Calibri" w:eastAsia="Yu Mincho" w:hAnsi="Calibri"/>
          <w:noProof/>
          <w:kern w:val="2"/>
          <w:sz w:val="22"/>
          <w:szCs w:val="22"/>
        </w:rPr>
        <w:tab/>
      </w:r>
      <w:r>
        <w:rPr>
          <w:noProof/>
        </w:rPr>
        <w:t>PosSystem_Retrieve_LPP_Data</w:t>
      </w:r>
      <w:r>
        <w:rPr>
          <w:noProof/>
        </w:rPr>
        <w:tab/>
      </w:r>
      <w:r>
        <w:rPr>
          <w:noProof/>
        </w:rPr>
        <w:fldChar w:fldCharType="begin" w:fldLock="1"/>
      </w:r>
      <w:r>
        <w:rPr>
          <w:noProof/>
        </w:rPr>
        <w:instrText xml:space="preserve"> PAGEREF _Toc146273120 \h </w:instrText>
      </w:r>
      <w:r>
        <w:rPr>
          <w:noProof/>
        </w:rPr>
      </w:r>
      <w:r>
        <w:rPr>
          <w:noProof/>
        </w:rPr>
        <w:fldChar w:fldCharType="separate"/>
      </w:r>
      <w:r>
        <w:rPr>
          <w:noProof/>
        </w:rPr>
        <w:t>33</w:t>
      </w:r>
      <w:r>
        <w:rPr>
          <w:noProof/>
        </w:rPr>
        <w:fldChar w:fldCharType="end"/>
      </w:r>
    </w:p>
    <w:p w14:paraId="6ADC17A1" w14:textId="25F1418E" w:rsidR="00A276B3" w:rsidRPr="00A276B3" w:rsidRDefault="00A276B3">
      <w:pPr>
        <w:pStyle w:val="TOC3"/>
        <w:rPr>
          <w:rFonts w:ascii="Calibri" w:eastAsia="Yu Mincho" w:hAnsi="Calibri"/>
          <w:noProof/>
          <w:kern w:val="2"/>
          <w:sz w:val="22"/>
          <w:szCs w:val="22"/>
        </w:rPr>
      </w:pPr>
      <w:r>
        <w:rPr>
          <w:noProof/>
        </w:rPr>
        <w:t>D.1.2.3</w:t>
      </w:r>
      <w:r w:rsidRPr="00A276B3">
        <w:rPr>
          <w:rFonts w:ascii="Calibri" w:eastAsia="Yu Mincho" w:hAnsi="Calibri"/>
          <w:noProof/>
          <w:kern w:val="2"/>
          <w:sz w:val="22"/>
          <w:szCs w:val="22"/>
        </w:rPr>
        <w:tab/>
      </w:r>
      <w:r>
        <w:rPr>
          <w:noProof/>
        </w:rPr>
        <w:t>PosSystem_Retrieve_Data_Common</w:t>
      </w:r>
      <w:r>
        <w:rPr>
          <w:noProof/>
        </w:rPr>
        <w:tab/>
      </w:r>
      <w:r>
        <w:rPr>
          <w:noProof/>
        </w:rPr>
        <w:fldChar w:fldCharType="begin" w:fldLock="1"/>
      </w:r>
      <w:r>
        <w:rPr>
          <w:noProof/>
        </w:rPr>
        <w:instrText xml:space="preserve"> PAGEREF _Toc146273121 \h </w:instrText>
      </w:r>
      <w:r>
        <w:rPr>
          <w:noProof/>
        </w:rPr>
      </w:r>
      <w:r>
        <w:rPr>
          <w:noProof/>
        </w:rPr>
        <w:fldChar w:fldCharType="separate"/>
      </w:r>
      <w:r>
        <w:rPr>
          <w:noProof/>
        </w:rPr>
        <w:t>34</w:t>
      </w:r>
      <w:r>
        <w:rPr>
          <w:noProof/>
        </w:rPr>
        <w:fldChar w:fldCharType="end"/>
      </w:r>
    </w:p>
    <w:p w14:paraId="18837267" w14:textId="74ECC73C" w:rsidR="00A276B3" w:rsidRPr="00A276B3" w:rsidRDefault="00A276B3">
      <w:pPr>
        <w:pStyle w:val="TOC2"/>
        <w:rPr>
          <w:rFonts w:ascii="Calibri" w:eastAsia="Yu Mincho" w:hAnsi="Calibri"/>
          <w:noProof/>
          <w:kern w:val="2"/>
          <w:sz w:val="22"/>
          <w:szCs w:val="22"/>
        </w:rPr>
      </w:pPr>
      <w:r>
        <w:rPr>
          <w:noProof/>
        </w:rPr>
        <w:t>D.1.3</w:t>
      </w:r>
      <w:r w:rsidRPr="00A276B3">
        <w:rPr>
          <w:rFonts w:ascii="Calibri" w:eastAsia="Yu Mincho" w:hAnsi="Calibri"/>
          <w:noProof/>
          <w:kern w:val="2"/>
          <w:sz w:val="22"/>
          <w:szCs w:val="22"/>
        </w:rPr>
        <w:tab/>
      </w:r>
      <w:r>
        <w:rPr>
          <w:noProof/>
        </w:rPr>
        <w:t>PosSystem_PowerControl</w:t>
      </w:r>
      <w:r>
        <w:rPr>
          <w:noProof/>
        </w:rPr>
        <w:tab/>
      </w:r>
      <w:r>
        <w:rPr>
          <w:noProof/>
        </w:rPr>
        <w:fldChar w:fldCharType="begin" w:fldLock="1"/>
      </w:r>
      <w:r>
        <w:rPr>
          <w:noProof/>
        </w:rPr>
        <w:instrText xml:space="preserve"> PAGEREF _Toc146273122 \h </w:instrText>
      </w:r>
      <w:r>
        <w:rPr>
          <w:noProof/>
        </w:rPr>
      </w:r>
      <w:r>
        <w:rPr>
          <w:noProof/>
        </w:rPr>
        <w:fldChar w:fldCharType="separate"/>
      </w:r>
      <w:r>
        <w:rPr>
          <w:noProof/>
        </w:rPr>
        <w:t>34</w:t>
      </w:r>
      <w:r>
        <w:rPr>
          <w:noProof/>
        </w:rPr>
        <w:fldChar w:fldCharType="end"/>
      </w:r>
    </w:p>
    <w:p w14:paraId="05C89716" w14:textId="5968F5AB" w:rsidR="00A276B3" w:rsidRPr="00A276B3" w:rsidRDefault="00A276B3">
      <w:pPr>
        <w:pStyle w:val="TOC2"/>
        <w:rPr>
          <w:rFonts w:ascii="Calibri" w:eastAsia="Yu Mincho" w:hAnsi="Calibri"/>
          <w:noProof/>
          <w:kern w:val="2"/>
          <w:sz w:val="22"/>
          <w:szCs w:val="22"/>
        </w:rPr>
      </w:pPr>
      <w:r>
        <w:rPr>
          <w:noProof/>
        </w:rPr>
        <w:t>D.1.4</w:t>
      </w:r>
      <w:r w:rsidRPr="00A276B3">
        <w:rPr>
          <w:rFonts w:ascii="Calibri" w:eastAsia="Yu Mincho" w:hAnsi="Calibri"/>
          <w:noProof/>
          <w:kern w:val="2"/>
          <w:sz w:val="22"/>
          <w:szCs w:val="22"/>
        </w:rPr>
        <w:tab/>
      </w:r>
      <w:r>
        <w:rPr>
          <w:noProof/>
        </w:rPr>
        <w:t>PosSystem_GnssUtcTime</w:t>
      </w:r>
      <w:r>
        <w:rPr>
          <w:noProof/>
        </w:rPr>
        <w:tab/>
      </w:r>
      <w:r>
        <w:rPr>
          <w:noProof/>
        </w:rPr>
        <w:fldChar w:fldCharType="begin" w:fldLock="1"/>
      </w:r>
      <w:r>
        <w:rPr>
          <w:noProof/>
        </w:rPr>
        <w:instrText xml:space="preserve"> PAGEREF _Toc146273123 \h </w:instrText>
      </w:r>
      <w:r>
        <w:rPr>
          <w:noProof/>
        </w:rPr>
      </w:r>
      <w:r>
        <w:rPr>
          <w:noProof/>
        </w:rPr>
        <w:fldChar w:fldCharType="separate"/>
      </w:r>
      <w:r>
        <w:rPr>
          <w:noProof/>
        </w:rPr>
        <w:t>35</w:t>
      </w:r>
      <w:r>
        <w:rPr>
          <w:noProof/>
        </w:rPr>
        <w:fldChar w:fldCharType="end"/>
      </w:r>
    </w:p>
    <w:p w14:paraId="7B58ED46" w14:textId="5D0C10B1" w:rsidR="00A276B3" w:rsidRPr="00A276B3" w:rsidRDefault="00A276B3">
      <w:pPr>
        <w:pStyle w:val="TOC2"/>
        <w:rPr>
          <w:rFonts w:ascii="Calibri" w:eastAsia="Yu Mincho" w:hAnsi="Calibri"/>
          <w:noProof/>
          <w:kern w:val="2"/>
          <w:sz w:val="22"/>
          <w:szCs w:val="22"/>
        </w:rPr>
      </w:pPr>
      <w:r>
        <w:rPr>
          <w:noProof/>
        </w:rPr>
        <w:t>D.1.5</w:t>
      </w:r>
      <w:r w:rsidRPr="00A276B3">
        <w:rPr>
          <w:rFonts w:ascii="Calibri" w:eastAsia="Yu Mincho" w:hAnsi="Calibri"/>
          <w:noProof/>
          <w:kern w:val="2"/>
          <w:sz w:val="22"/>
          <w:szCs w:val="22"/>
        </w:rPr>
        <w:tab/>
      </w:r>
      <w:r>
        <w:rPr>
          <w:noProof/>
        </w:rPr>
        <w:t>System_Interface</w:t>
      </w:r>
      <w:r>
        <w:rPr>
          <w:noProof/>
        </w:rPr>
        <w:tab/>
      </w:r>
      <w:r>
        <w:rPr>
          <w:noProof/>
        </w:rPr>
        <w:fldChar w:fldCharType="begin" w:fldLock="1"/>
      </w:r>
      <w:r>
        <w:rPr>
          <w:noProof/>
        </w:rPr>
        <w:instrText xml:space="preserve"> PAGEREF _Toc146273124 \h </w:instrText>
      </w:r>
      <w:r>
        <w:rPr>
          <w:noProof/>
        </w:rPr>
      </w:r>
      <w:r>
        <w:rPr>
          <w:noProof/>
        </w:rPr>
        <w:fldChar w:fldCharType="separate"/>
      </w:r>
      <w:r>
        <w:rPr>
          <w:noProof/>
        </w:rPr>
        <w:t>35</w:t>
      </w:r>
      <w:r>
        <w:rPr>
          <w:noProof/>
        </w:rPr>
        <w:fldChar w:fldCharType="end"/>
      </w:r>
    </w:p>
    <w:p w14:paraId="1D937ECF" w14:textId="4F0E3D61" w:rsidR="00A276B3" w:rsidRPr="00A276B3" w:rsidRDefault="00A276B3">
      <w:pPr>
        <w:pStyle w:val="TOC1"/>
        <w:rPr>
          <w:rFonts w:ascii="Calibri" w:eastAsia="Yu Mincho" w:hAnsi="Calibri"/>
          <w:noProof/>
          <w:kern w:val="2"/>
          <w:szCs w:val="22"/>
        </w:rPr>
      </w:pPr>
      <w:r>
        <w:rPr>
          <w:noProof/>
        </w:rPr>
        <w:t>D.2</w:t>
      </w:r>
      <w:r w:rsidRPr="00A276B3">
        <w:rPr>
          <w:rFonts w:ascii="Calibri" w:eastAsia="Yu Mincho" w:hAnsi="Calibri"/>
          <w:noProof/>
          <w:kern w:val="2"/>
          <w:szCs w:val="22"/>
        </w:rPr>
        <w:tab/>
      </w:r>
      <w:r>
        <w:rPr>
          <w:noProof/>
        </w:rPr>
        <w:t>CommonDefs</w:t>
      </w:r>
      <w:r>
        <w:rPr>
          <w:noProof/>
        </w:rPr>
        <w:tab/>
      </w:r>
      <w:r>
        <w:rPr>
          <w:noProof/>
        </w:rPr>
        <w:fldChar w:fldCharType="begin" w:fldLock="1"/>
      </w:r>
      <w:r>
        <w:rPr>
          <w:noProof/>
        </w:rPr>
        <w:instrText xml:space="preserve"> PAGEREF _Toc146273125 \h </w:instrText>
      </w:r>
      <w:r>
        <w:rPr>
          <w:noProof/>
        </w:rPr>
      </w:r>
      <w:r>
        <w:rPr>
          <w:noProof/>
        </w:rPr>
        <w:fldChar w:fldCharType="separate"/>
      </w:r>
      <w:r>
        <w:rPr>
          <w:noProof/>
        </w:rPr>
        <w:t>36</w:t>
      </w:r>
      <w:r>
        <w:rPr>
          <w:noProof/>
        </w:rPr>
        <w:fldChar w:fldCharType="end"/>
      </w:r>
    </w:p>
    <w:p w14:paraId="3E747FB9" w14:textId="628DF8DD" w:rsidR="00A276B3" w:rsidRPr="00A276B3" w:rsidRDefault="00A276B3">
      <w:pPr>
        <w:pStyle w:val="TOC1"/>
        <w:rPr>
          <w:rFonts w:ascii="Calibri" w:eastAsia="Yu Mincho" w:hAnsi="Calibri"/>
          <w:noProof/>
          <w:kern w:val="2"/>
          <w:szCs w:val="22"/>
        </w:rPr>
      </w:pPr>
      <w:r>
        <w:rPr>
          <w:noProof/>
        </w:rPr>
        <w:t>D.3</w:t>
      </w:r>
      <w:r w:rsidRPr="00A276B3">
        <w:rPr>
          <w:rFonts w:ascii="Calibri" w:eastAsia="Yu Mincho" w:hAnsi="Calibri"/>
          <w:noProof/>
          <w:kern w:val="2"/>
          <w:szCs w:val="22"/>
        </w:rPr>
        <w:tab/>
      </w:r>
      <w:r>
        <w:rPr>
          <w:noProof/>
        </w:rPr>
        <w:t>References to TTCN-3</w:t>
      </w:r>
      <w:r>
        <w:rPr>
          <w:noProof/>
        </w:rPr>
        <w:tab/>
      </w:r>
      <w:r>
        <w:rPr>
          <w:noProof/>
        </w:rPr>
        <w:fldChar w:fldCharType="begin" w:fldLock="1"/>
      </w:r>
      <w:r>
        <w:rPr>
          <w:noProof/>
        </w:rPr>
        <w:instrText xml:space="preserve"> PAGEREF _Toc146273126 \h </w:instrText>
      </w:r>
      <w:r>
        <w:rPr>
          <w:noProof/>
        </w:rPr>
      </w:r>
      <w:r>
        <w:rPr>
          <w:noProof/>
        </w:rPr>
        <w:fldChar w:fldCharType="separate"/>
      </w:r>
      <w:r>
        <w:rPr>
          <w:noProof/>
        </w:rPr>
        <w:t>37</w:t>
      </w:r>
      <w:r>
        <w:rPr>
          <w:noProof/>
        </w:rPr>
        <w:fldChar w:fldCharType="end"/>
      </w:r>
    </w:p>
    <w:p w14:paraId="1654C2B6" w14:textId="42A3AD50" w:rsidR="00A276B3" w:rsidRPr="00A276B3" w:rsidRDefault="00A276B3" w:rsidP="00A276B3">
      <w:pPr>
        <w:pStyle w:val="TOC8"/>
        <w:rPr>
          <w:rFonts w:ascii="Calibri" w:eastAsia="Yu Mincho" w:hAnsi="Calibri"/>
          <w:b w:val="0"/>
          <w:noProof/>
          <w:kern w:val="2"/>
          <w:szCs w:val="22"/>
        </w:rPr>
      </w:pPr>
      <w:r w:rsidRPr="00A276B3">
        <w:rPr>
          <w:noProof/>
        </w:rPr>
        <w:t>Annex E (informative) TTCN-3 Definitions</w:t>
      </w:r>
      <w:r w:rsidRPr="00A276B3">
        <w:rPr>
          <w:noProof/>
        </w:rPr>
        <w:tab/>
      </w:r>
      <w:r w:rsidRPr="00A276B3">
        <w:rPr>
          <w:noProof/>
        </w:rPr>
        <w:fldChar w:fldCharType="begin" w:fldLock="1"/>
      </w:r>
      <w:r w:rsidRPr="00A276B3">
        <w:rPr>
          <w:noProof/>
        </w:rPr>
        <w:instrText xml:space="preserve"> PAGEREF _Toc146273127 \h </w:instrText>
      </w:r>
      <w:r w:rsidRPr="00A276B3">
        <w:rPr>
          <w:noProof/>
        </w:rPr>
      </w:r>
      <w:r w:rsidRPr="00A276B3">
        <w:rPr>
          <w:noProof/>
        </w:rPr>
        <w:fldChar w:fldCharType="separate"/>
      </w:r>
      <w:r w:rsidRPr="00A276B3">
        <w:rPr>
          <w:noProof/>
        </w:rPr>
        <w:t>37</w:t>
      </w:r>
      <w:r w:rsidRPr="00A276B3">
        <w:rPr>
          <w:noProof/>
        </w:rPr>
        <w:fldChar w:fldCharType="end"/>
      </w:r>
    </w:p>
    <w:p w14:paraId="4CBE862D" w14:textId="1178FB34" w:rsidR="00A276B3" w:rsidRPr="00A276B3" w:rsidRDefault="00A276B3">
      <w:pPr>
        <w:pStyle w:val="TOC1"/>
        <w:rPr>
          <w:rFonts w:ascii="Calibri" w:eastAsia="Yu Mincho" w:hAnsi="Calibri"/>
          <w:noProof/>
          <w:kern w:val="2"/>
          <w:szCs w:val="22"/>
        </w:rPr>
      </w:pPr>
      <w:r>
        <w:rPr>
          <w:noProof/>
        </w:rPr>
        <w:t>E.1</w:t>
      </w:r>
      <w:r w:rsidRPr="00A276B3">
        <w:rPr>
          <w:rFonts w:ascii="Calibri" w:eastAsia="Yu Mincho" w:hAnsi="Calibri"/>
          <w:noProof/>
          <w:kern w:val="2"/>
          <w:szCs w:val="22"/>
        </w:rPr>
        <w:tab/>
      </w:r>
      <w:r>
        <w:rPr>
          <w:noProof/>
        </w:rPr>
        <w:t>NR5GC_POS_ASP_TypeDefs</w:t>
      </w:r>
      <w:r>
        <w:rPr>
          <w:noProof/>
        </w:rPr>
        <w:tab/>
      </w:r>
      <w:r>
        <w:rPr>
          <w:noProof/>
        </w:rPr>
        <w:fldChar w:fldCharType="begin" w:fldLock="1"/>
      </w:r>
      <w:r>
        <w:rPr>
          <w:noProof/>
        </w:rPr>
        <w:instrText xml:space="preserve"> PAGEREF _Toc146273128 \h </w:instrText>
      </w:r>
      <w:r>
        <w:rPr>
          <w:noProof/>
        </w:rPr>
      </w:r>
      <w:r>
        <w:rPr>
          <w:noProof/>
        </w:rPr>
        <w:fldChar w:fldCharType="separate"/>
      </w:r>
      <w:r>
        <w:rPr>
          <w:noProof/>
        </w:rPr>
        <w:t>37</w:t>
      </w:r>
      <w:r>
        <w:rPr>
          <w:noProof/>
        </w:rPr>
        <w:fldChar w:fldCharType="end"/>
      </w:r>
    </w:p>
    <w:p w14:paraId="442E3FD1" w14:textId="5912D769" w:rsidR="00A276B3" w:rsidRPr="00A276B3" w:rsidRDefault="00A276B3">
      <w:pPr>
        <w:pStyle w:val="TOC2"/>
        <w:rPr>
          <w:rFonts w:ascii="Calibri" w:eastAsia="Yu Mincho" w:hAnsi="Calibri"/>
          <w:noProof/>
          <w:kern w:val="2"/>
          <w:sz w:val="22"/>
          <w:szCs w:val="22"/>
        </w:rPr>
      </w:pPr>
      <w:r>
        <w:rPr>
          <w:noProof/>
        </w:rPr>
        <w:t>E.1.1</w:t>
      </w:r>
      <w:r w:rsidRPr="00A276B3">
        <w:rPr>
          <w:rFonts w:ascii="Calibri" w:eastAsia="Yu Mincho" w:hAnsi="Calibri"/>
          <w:noProof/>
          <w:kern w:val="2"/>
          <w:sz w:val="22"/>
          <w:szCs w:val="22"/>
        </w:rPr>
        <w:tab/>
      </w:r>
      <w:r>
        <w:rPr>
          <w:noProof/>
        </w:rPr>
        <w:t>NR_System_Configuration_PosExt</w:t>
      </w:r>
      <w:r>
        <w:rPr>
          <w:noProof/>
        </w:rPr>
        <w:tab/>
      </w:r>
      <w:r>
        <w:rPr>
          <w:noProof/>
        </w:rPr>
        <w:fldChar w:fldCharType="begin" w:fldLock="1"/>
      </w:r>
      <w:r>
        <w:rPr>
          <w:noProof/>
        </w:rPr>
        <w:instrText xml:space="preserve"> PAGEREF _Toc146273129 \h </w:instrText>
      </w:r>
      <w:r>
        <w:rPr>
          <w:noProof/>
        </w:rPr>
      </w:r>
      <w:r>
        <w:rPr>
          <w:noProof/>
        </w:rPr>
        <w:fldChar w:fldCharType="separate"/>
      </w:r>
      <w:r>
        <w:rPr>
          <w:noProof/>
        </w:rPr>
        <w:t>37</w:t>
      </w:r>
      <w:r>
        <w:rPr>
          <w:noProof/>
        </w:rPr>
        <w:fldChar w:fldCharType="end"/>
      </w:r>
    </w:p>
    <w:p w14:paraId="3D531C1A" w14:textId="2195F649" w:rsidR="00A276B3" w:rsidRPr="00A276B3" w:rsidRDefault="00A276B3">
      <w:pPr>
        <w:pStyle w:val="TOC2"/>
        <w:rPr>
          <w:rFonts w:ascii="Calibri" w:eastAsia="Yu Mincho" w:hAnsi="Calibri"/>
          <w:noProof/>
          <w:kern w:val="2"/>
          <w:sz w:val="22"/>
          <w:szCs w:val="22"/>
        </w:rPr>
      </w:pPr>
      <w:r>
        <w:rPr>
          <w:noProof/>
        </w:rPr>
        <w:t>E.1.2</w:t>
      </w:r>
      <w:r w:rsidRPr="00A276B3">
        <w:rPr>
          <w:rFonts w:ascii="Calibri" w:eastAsia="Yu Mincho" w:hAnsi="Calibri"/>
          <w:noProof/>
          <w:kern w:val="2"/>
          <w:sz w:val="22"/>
          <w:szCs w:val="22"/>
        </w:rPr>
        <w:tab/>
      </w:r>
      <w:r>
        <w:rPr>
          <w:noProof/>
        </w:rPr>
        <w:t>NR_Cell_Configuration_PosExt</w:t>
      </w:r>
      <w:r>
        <w:rPr>
          <w:noProof/>
        </w:rPr>
        <w:tab/>
      </w:r>
      <w:r>
        <w:rPr>
          <w:noProof/>
        </w:rPr>
        <w:fldChar w:fldCharType="begin" w:fldLock="1"/>
      </w:r>
      <w:r>
        <w:rPr>
          <w:noProof/>
        </w:rPr>
        <w:instrText xml:space="preserve"> PAGEREF _Toc146273130 \h </w:instrText>
      </w:r>
      <w:r>
        <w:rPr>
          <w:noProof/>
        </w:rPr>
      </w:r>
      <w:r>
        <w:rPr>
          <w:noProof/>
        </w:rPr>
        <w:fldChar w:fldCharType="separate"/>
      </w:r>
      <w:r>
        <w:rPr>
          <w:noProof/>
        </w:rPr>
        <w:t>38</w:t>
      </w:r>
      <w:r>
        <w:rPr>
          <w:noProof/>
        </w:rPr>
        <w:fldChar w:fldCharType="end"/>
      </w:r>
    </w:p>
    <w:p w14:paraId="3869EFDB" w14:textId="465849C8" w:rsidR="00A276B3" w:rsidRPr="00A276B3" w:rsidRDefault="00A276B3">
      <w:pPr>
        <w:pStyle w:val="TOC3"/>
        <w:rPr>
          <w:rFonts w:ascii="Calibri" w:eastAsia="Yu Mincho" w:hAnsi="Calibri"/>
          <w:noProof/>
          <w:kern w:val="2"/>
          <w:sz w:val="22"/>
          <w:szCs w:val="22"/>
        </w:rPr>
      </w:pPr>
      <w:r>
        <w:rPr>
          <w:noProof/>
        </w:rPr>
        <w:t>E.1.2.1</w:t>
      </w:r>
      <w:r w:rsidRPr="00A276B3">
        <w:rPr>
          <w:rFonts w:ascii="Calibri" w:eastAsia="Yu Mincho" w:hAnsi="Calibri"/>
          <w:noProof/>
          <w:kern w:val="2"/>
          <w:sz w:val="22"/>
          <w:szCs w:val="22"/>
        </w:rPr>
        <w:tab/>
      </w:r>
      <w:r>
        <w:rPr>
          <w:noProof/>
        </w:rPr>
        <w:t>NR_Cell_Configuration_Common_PosExt</w:t>
      </w:r>
      <w:r>
        <w:rPr>
          <w:noProof/>
        </w:rPr>
        <w:tab/>
      </w:r>
      <w:r>
        <w:rPr>
          <w:noProof/>
        </w:rPr>
        <w:fldChar w:fldCharType="begin" w:fldLock="1"/>
      </w:r>
      <w:r>
        <w:rPr>
          <w:noProof/>
        </w:rPr>
        <w:instrText xml:space="preserve"> PAGEREF _Toc146273131 \h </w:instrText>
      </w:r>
      <w:r>
        <w:rPr>
          <w:noProof/>
        </w:rPr>
      </w:r>
      <w:r>
        <w:rPr>
          <w:noProof/>
        </w:rPr>
        <w:fldChar w:fldCharType="separate"/>
      </w:r>
      <w:r>
        <w:rPr>
          <w:noProof/>
        </w:rPr>
        <w:t>38</w:t>
      </w:r>
      <w:r>
        <w:rPr>
          <w:noProof/>
        </w:rPr>
        <w:fldChar w:fldCharType="end"/>
      </w:r>
    </w:p>
    <w:p w14:paraId="5323794D" w14:textId="0A71A8FC" w:rsidR="00A276B3" w:rsidRPr="00A276B3" w:rsidRDefault="00A276B3">
      <w:pPr>
        <w:pStyle w:val="TOC3"/>
        <w:rPr>
          <w:rFonts w:ascii="Calibri" w:eastAsia="Yu Mincho" w:hAnsi="Calibri"/>
          <w:noProof/>
          <w:kern w:val="2"/>
          <w:sz w:val="22"/>
          <w:szCs w:val="22"/>
        </w:rPr>
      </w:pPr>
      <w:r>
        <w:rPr>
          <w:noProof/>
        </w:rPr>
        <w:t>E.1.2.2</w:t>
      </w:r>
      <w:r w:rsidRPr="00A276B3">
        <w:rPr>
          <w:rFonts w:ascii="Calibri" w:eastAsia="Yu Mincho" w:hAnsi="Calibri"/>
          <w:noProof/>
          <w:kern w:val="2"/>
          <w:sz w:val="22"/>
          <w:szCs w:val="22"/>
        </w:rPr>
        <w:tab/>
      </w:r>
      <w:r>
        <w:rPr>
          <w:noProof/>
        </w:rPr>
        <w:t>Downlink_Physical_Layer_Configuration_PosExt</w:t>
      </w:r>
      <w:r>
        <w:rPr>
          <w:noProof/>
        </w:rPr>
        <w:tab/>
      </w:r>
      <w:r>
        <w:rPr>
          <w:noProof/>
        </w:rPr>
        <w:fldChar w:fldCharType="begin" w:fldLock="1"/>
      </w:r>
      <w:r>
        <w:rPr>
          <w:noProof/>
        </w:rPr>
        <w:instrText xml:space="preserve"> PAGEREF _Toc146273132 \h </w:instrText>
      </w:r>
      <w:r>
        <w:rPr>
          <w:noProof/>
        </w:rPr>
      </w:r>
      <w:r>
        <w:rPr>
          <w:noProof/>
        </w:rPr>
        <w:fldChar w:fldCharType="separate"/>
      </w:r>
      <w:r>
        <w:rPr>
          <w:noProof/>
        </w:rPr>
        <w:t>38</w:t>
      </w:r>
      <w:r>
        <w:rPr>
          <w:noProof/>
        </w:rPr>
        <w:fldChar w:fldCharType="end"/>
      </w:r>
    </w:p>
    <w:p w14:paraId="12F16986" w14:textId="2405D97E" w:rsidR="00A276B3" w:rsidRPr="00A276B3" w:rsidRDefault="00A276B3">
      <w:pPr>
        <w:pStyle w:val="TOC2"/>
        <w:rPr>
          <w:rFonts w:ascii="Calibri" w:eastAsia="Yu Mincho" w:hAnsi="Calibri"/>
          <w:noProof/>
          <w:kern w:val="2"/>
          <w:sz w:val="22"/>
          <w:szCs w:val="22"/>
        </w:rPr>
      </w:pPr>
      <w:r>
        <w:rPr>
          <w:noProof/>
        </w:rPr>
        <w:t>E.1.3</w:t>
      </w:r>
      <w:r w:rsidRPr="00A276B3">
        <w:rPr>
          <w:rFonts w:ascii="Calibri" w:eastAsia="Yu Mincho" w:hAnsi="Calibri"/>
          <w:noProof/>
          <w:kern w:val="2"/>
          <w:sz w:val="22"/>
          <w:szCs w:val="22"/>
        </w:rPr>
        <w:tab/>
      </w:r>
      <w:r>
        <w:rPr>
          <w:noProof/>
        </w:rPr>
        <w:t>NR_System_Interface_PosExt</w:t>
      </w:r>
      <w:r>
        <w:rPr>
          <w:noProof/>
        </w:rPr>
        <w:tab/>
      </w:r>
      <w:r>
        <w:rPr>
          <w:noProof/>
        </w:rPr>
        <w:fldChar w:fldCharType="begin" w:fldLock="1"/>
      </w:r>
      <w:r>
        <w:rPr>
          <w:noProof/>
        </w:rPr>
        <w:instrText xml:space="preserve"> PAGEREF _Toc146273133 \h </w:instrText>
      </w:r>
      <w:r>
        <w:rPr>
          <w:noProof/>
        </w:rPr>
      </w:r>
      <w:r>
        <w:rPr>
          <w:noProof/>
        </w:rPr>
        <w:fldChar w:fldCharType="separate"/>
      </w:r>
      <w:r>
        <w:rPr>
          <w:noProof/>
        </w:rPr>
        <w:t>40</w:t>
      </w:r>
      <w:r>
        <w:rPr>
          <w:noProof/>
        </w:rPr>
        <w:fldChar w:fldCharType="end"/>
      </w:r>
    </w:p>
    <w:p w14:paraId="5269F865" w14:textId="6E6EFC83" w:rsidR="00A276B3" w:rsidRPr="00A276B3" w:rsidRDefault="00A276B3">
      <w:pPr>
        <w:pStyle w:val="TOC1"/>
        <w:rPr>
          <w:rFonts w:ascii="Calibri" w:eastAsia="Yu Mincho" w:hAnsi="Calibri"/>
          <w:noProof/>
          <w:kern w:val="2"/>
          <w:szCs w:val="22"/>
        </w:rPr>
      </w:pPr>
      <w:r>
        <w:rPr>
          <w:noProof/>
        </w:rPr>
        <w:t>E.2</w:t>
      </w:r>
      <w:r w:rsidRPr="00A276B3">
        <w:rPr>
          <w:rFonts w:ascii="Calibri" w:eastAsia="Yu Mincho" w:hAnsi="Calibri"/>
          <w:noProof/>
          <w:kern w:val="2"/>
          <w:szCs w:val="22"/>
        </w:rPr>
        <w:tab/>
      </w:r>
      <w:r>
        <w:rPr>
          <w:noProof/>
        </w:rPr>
        <w:t>References to TTCN-3</w:t>
      </w:r>
      <w:r>
        <w:rPr>
          <w:noProof/>
        </w:rPr>
        <w:tab/>
      </w:r>
      <w:r>
        <w:rPr>
          <w:noProof/>
        </w:rPr>
        <w:fldChar w:fldCharType="begin" w:fldLock="1"/>
      </w:r>
      <w:r>
        <w:rPr>
          <w:noProof/>
        </w:rPr>
        <w:instrText xml:space="preserve"> PAGEREF _Toc146273134 \h </w:instrText>
      </w:r>
      <w:r>
        <w:rPr>
          <w:noProof/>
        </w:rPr>
      </w:r>
      <w:r>
        <w:rPr>
          <w:noProof/>
        </w:rPr>
        <w:fldChar w:fldCharType="separate"/>
      </w:r>
      <w:r>
        <w:rPr>
          <w:noProof/>
        </w:rPr>
        <w:t>40</w:t>
      </w:r>
      <w:r>
        <w:rPr>
          <w:noProof/>
        </w:rPr>
        <w:fldChar w:fldCharType="end"/>
      </w:r>
    </w:p>
    <w:p w14:paraId="466B15CE" w14:textId="4190F415" w:rsidR="00A276B3" w:rsidRPr="00A276B3" w:rsidRDefault="00A276B3" w:rsidP="00A276B3">
      <w:pPr>
        <w:pStyle w:val="TOC8"/>
        <w:rPr>
          <w:rFonts w:ascii="Calibri" w:eastAsia="Yu Mincho" w:hAnsi="Calibri"/>
          <w:b w:val="0"/>
          <w:noProof/>
          <w:kern w:val="2"/>
          <w:szCs w:val="22"/>
        </w:rPr>
      </w:pPr>
      <w:r>
        <w:rPr>
          <w:noProof/>
        </w:rPr>
        <w:t>Annex F (informative): Change history</w:t>
      </w:r>
      <w:r>
        <w:rPr>
          <w:noProof/>
        </w:rPr>
        <w:tab/>
      </w:r>
      <w:r>
        <w:rPr>
          <w:noProof/>
        </w:rPr>
        <w:fldChar w:fldCharType="begin" w:fldLock="1"/>
      </w:r>
      <w:r>
        <w:rPr>
          <w:noProof/>
        </w:rPr>
        <w:instrText xml:space="preserve"> PAGEREF _Toc146273135 \h </w:instrText>
      </w:r>
      <w:r>
        <w:rPr>
          <w:noProof/>
        </w:rPr>
      </w:r>
      <w:r>
        <w:rPr>
          <w:noProof/>
        </w:rPr>
        <w:fldChar w:fldCharType="separate"/>
      </w:r>
      <w:r>
        <w:rPr>
          <w:noProof/>
        </w:rPr>
        <w:t>41</w:t>
      </w:r>
      <w:r>
        <w:rPr>
          <w:noProof/>
        </w:rPr>
        <w:fldChar w:fldCharType="end"/>
      </w:r>
    </w:p>
    <w:p w14:paraId="2D355034" w14:textId="153054E2" w:rsidR="00080512" w:rsidRPr="00C06175" w:rsidRDefault="00C06175">
      <w:r>
        <w:rPr>
          <w:sz w:val="22"/>
        </w:rPr>
        <w:fldChar w:fldCharType="end"/>
      </w:r>
    </w:p>
    <w:p w14:paraId="7152B686" w14:textId="77777777" w:rsidR="00080512" w:rsidRPr="00C06175" w:rsidRDefault="00080512">
      <w:pPr>
        <w:pStyle w:val="Heading1"/>
      </w:pPr>
      <w:r w:rsidRPr="00C06175">
        <w:br w:type="page"/>
      </w:r>
      <w:bookmarkStart w:id="4" w:name="_Toc27409288"/>
      <w:bookmarkStart w:id="5" w:name="_Toc36038622"/>
      <w:bookmarkStart w:id="6" w:name="_Toc58332777"/>
      <w:bookmarkStart w:id="7" w:name="_Toc75462693"/>
      <w:bookmarkStart w:id="8" w:name="_Toc90625634"/>
      <w:bookmarkStart w:id="9" w:name="_Toc92134758"/>
      <w:bookmarkStart w:id="10" w:name="_Toc146273041"/>
      <w:r w:rsidRPr="00C06175">
        <w:lastRenderedPageBreak/>
        <w:t>Foreword</w:t>
      </w:r>
      <w:bookmarkEnd w:id="4"/>
      <w:bookmarkEnd w:id="5"/>
      <w:bookmarkEnd w:id="6"/>
      <w:bookmarkEnd w:id="7"/>
      <w:bookmarkEnd w:id="8"/>
      <w:bookmarkEnd w:id="9"/>
      <w:bookmarkEnd w:id="10"/>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1" w:name="_Toc27409289"/>
      <w:bookmarkStart w:id="12" w:name="_Toc36038623"/>
      <w:bookmarkStart w:id="13" w:name="_Toc58332778"/>
      <w:bookmarkStart w:id="14" w:name="_Toc75462694"/>
      <w:bookmarkStart w:id="15" w:name="_Toc90625635"/>
      <w:bookmarkStart w:id="16" w:name="_Toc92134759"/>
      <w:bookmarkStart w:id="17" w:name="_Toc146273042"/>
      <w:r w:rsidRPr="00C06175">
        <w:t>Introduction</w:t>
      </w:r>
      <w:bookmarkEnd w:id="11"/>
      <w:bookmarkEnd w:id="12"/>
      <w:bookmarkEnd w:id="13"/>
      <w:bookmarkEnd w:id="14"/>
      <w:bookmarkEnd w:id="15"/>
      <w:bookmarkEnd w:id="16"/>
      <w:bookmarkEnd w:id="17"/>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A-GPS at the UTRA Uu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A-GNSS at the UTRA Uu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 xml:space="preserve">LTE positioning at the LTE-Uu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NR-Uu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8" w:name="_Toc27409290"/>
      <w:bookmarkStart w:id="19" w:name="_Toc36038624"/>
      <w:bookmarkStart w:id="20" w:name="_Toc58332779"/>
      <w:bookmarkStart w:id="21" w:name="_Toc75462695"/>
      <w:bookmarkStart w:id="22" w:name="_Toc90625636"/>
      <w:bookmarkStart w:id="23" w:name="_Toc92134760"/>
      <w:bookmarkStart w:id="24" w:name="_Toc146273043"/>
      <w:r w:rsidRPr="00C06175">
        <w:lastRenderedPageBreak/>
        <w:t>1</w:t>
      </w:r>
      <w:r w:rsidRPr="00C06175">
        <w:tab/>
        <w:t>Scope</w:t>
      </w:r>
      <w:bookmarkEnd w:id="18"/>
      <w:bookmarkEnd w:id="19"/>
      <w:bookmarkEnd w:id="20"/>
      <w:bookmarkEnd w:id="21"/>
      <w:bookmarkEnd w:id="22"/>
      <w:bookmarkEnd w:id="23"/>
      <w:bookmarkEnd w:id="24"/>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Uu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LTE-Uu</w:t>
      </w:r>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UTRA Uu</w:t>
      </w:r>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r w:rsidRPr="00C06175">
        <w:t>Uu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5" w:name="_Toc27409291"/>
      <w:bookmarkStart w:id="26" w:name="_Toc36038625"/>
      <w:bookmarkStart w:id="27" w:name="_Toc58332780"/>
      <w:bookmarkStart w:id="28" w:name="_Toc75462696"/>
      <w:bookmarkStart w:id="29" w:name="_Toc90625637"/>
      <w:bookmarkStart w:id="30" w:name="_Toc92134761"/>
      <w:bookmarkStart w:id="31" w:name="_Toc146273044"/>
      <w:r w:rsidRPr="00C06175">
        <w:t>2</w:t>
      </w:r>
      <w:r w:rsidRPr="00C06175">
        <w:tab/>
        <w:t>References</w:t>
      </w:r>
      <w:bookmarkEnd w:id="25"/>
      <w:bookmarkEnd w:id="26"/>
      <w:bookmarkEnd w:id="27"/>
      <w:bookmarkEnd w:id="28"/>
      <w:bookmarkEnd w:id="29"/>
      <w:bookmarkEnd w:id="30"/>
      <w:bookmarkEnd w:id="31"/>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2"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2"/>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3"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3"/>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4"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5"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5"/>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6"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6"/>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7"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7"/>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8"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8"/>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9"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9"/>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40"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40"/>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1"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1"/>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2"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2"/>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3"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3"/>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4"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4"/>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5"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5"/>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6"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6"/>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7"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7"/>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8"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8"/>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9"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9"/>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50"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50"/>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1"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1"/>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2"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2"/>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3"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3"/>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4"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4"/>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5" w:name="_Toc27409292"/>
      <w:bookmarkStart w:id="56"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75849B6B" w14:textId="77777777" w:rsidR="00983499" w:rsidRPr="00C06175" w:rsidRDefault="008A1266" w:rsidP="008A1266">
      <w:pPr>
        <w:pStyle w:val="EX"/>
      </w:pPr>
      <w:r w:rsidRPr="00C06175">
        <w:t>[</w:t>
      </w:r>
      <w:r w:rsidR="00B37BC2" w:rsidRPr="00C06175">
        <w:t>29</w:t>
      </w:r>
      <w:r w:rsidRPr="00C06175">
        <w:t>]</w:t>
      </w:r>
      <w:r w:rsidRPr="00C06175">
        <w:tab/>
        <w:t>3GPP TS 38.211: "NR; Physical channels and modulation".</w:t>
      </w:r>
    </w:p>
    <w:p w14:paraId="7B4B4EA1" w14:textId="77777777" w:rsidR="00080512" w:rsidRPr="00C06175" w:rsidRDefault="00080512">
      <w:pPr>
        <w:pStyle w:val="Heading1"/>
      </w:pPr>
      <w:bookmarkStart w:id="57" w:name="_Toc58332781"/>
      <w:bookmarkStart w:id="58" w:name="_Toc75462697"/>
      <w:bookmarkStart w:id="59" w:name="_Toc90625638"/>
      <w:bookmarkStart w:id="60" w:name="_Toc92134762"/>
      <w:bookmarkStart w:id="61" w:name="_Toc146273045"/>
      <w:r w:rsidRPr="00C06175">
        <w:lastRenderedPageBreak/>
        <w:t>3</w:t>
      </w:r>
      <w:r w:rsidRPr="00C06175">
        <w:tab/>
        <w:t>Definitions, symbols and abbreviations</w:t>
      </w:r>
      <w:bookmarkEnd w:id="55"/>
      <w:bookmarkEnd w:id="56"/>
      <w:bookmarkEnd w:id="57"/>
      <w:bookmarkEnd w:id="58"/>
      <w:bookmarkEnd w:id="59"/>
      <w:bookmarkEnd w:id="60"/>
      <w:bookmarkEnd w:id="61"/>
    </w:p>
    <w:p w14:paraId="131472F2" w14:textId="77777777" w:rsidR="00080512" w:rsidRPr="00C06175" w:rsidRDefault="00080512">
      <w:pPr>
        <w:pStyle w:val="Heading2"/>
      </w:pPr>
      <w:bookmarkStart w:id="62" w:name="_Toc27409293"/>
      <w:bookmarkStart w:id="63" w:name="_Toc36038627"/>
      <w:bookmarkStart w:id="64" w:name="_Toc58332782"/>
      <w:bookmarkStart w:id="65" w:name="_Toc75462698"/>
      <w:bookmarkStart w:id="66" w:name="_Toc90625639"/>
      <w:bookmarkStart w:id="67" w:name="_Toc92134763"/>
      <w:bookmarkStart w:id="68" w:name="_Toc146273046"/>
      <w:r w:rsidRPr="00C06175">
        <w:t>3.1</w:t>
      </w:r>
      <w:r w:rsidRPr="00C06175">
        <w:tab/>
        <w:t>Definitions</w:t>
      </w:r>
      <w:bookmarkEnd w:id="62"/>
      <w:bookmarkEnd w:id="63"/>
      <w:bookmarkEnd w:id="64"/>
      <w:bookmarkEnd w:id="65"/>
      <w:bookmarkEnd w:id="66"/>
      <w:bookmarkEnd w:id="67"/>
      <w:bookmarkEnd w:id="68"/>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9" w:name="_Toc27409294"/>
      <w:bookmarkStart w:id="70" w:name="_Toc36038628"/>
      <w:bookmarkStart w:id="71" w:name="_Toc58332783"/>
      <w:bookmarkStart w:id="72" w:name="_Toc75462699"/>
      <w:bookmarkStart w:id="73" w:name="_Toc90625640"/>
      <w:bookmarkStart w:id="74" w:name="_Toc92134764"/>
      <w:bookmarkStart w:id="75" w:name="_Toc146273047"/>
      <w:r w:rsidRPr="00C06175">
        <w:t>3.2</w:t>
      </w:r>
      <w:r w:rsidRPr="00C06175">
        <w:tab/>
        <w:t>Symbols</w:t>
      </w:r>
      <w:bookmarkEnd w:id="69"/>
      <w:bookmarkEnd w:id="70"/>
      <w:bookmarkEnd w:id="71"/>
      <w:bookmarkEnd w:id="72"/>
      <w:bookmarkEnd w:id="73"/>
      <w:bookmarkEnd w:id="74"/>
      <w:bookmarkEnd w:id="75"/>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6" w:name="_Toc27409295"/>
      <w:bookmarkStart w:id="77" w:name="_Toc36038629"/>
      <w:bookmarkStart w:id="78" w:name="_Toc58332784"/>
      <w:bookmarkStart w:id="79" w:name="_Toc75462700"/>
      <w:bookmarkStart w:id="80" w:name="_Toc90625641"/>
      <w:bookmarkStart w:id="81" w:name="_Toc92134765"/>
      <w:bookmarkStart w:id="82" w:name="_Toc146273048"/>
      <w:r w:rsidRPr="00C06175">
        <w:t>3.3</w:t>
      </w:r>
      <w:r w:rsidRPr="00C06175">
        <w:tab/>
        <w:t>Abbreviations</w:t>
      </w:r>
      <w:bookmarkEnd w:id="76"/>
      <w:bookmarkEnd w:id="77"/>
      <w:bookmarkEnd w:id="78"/>
      <w:bookmarkEnd w:id="79"/>
      <w:bookmarkEnd w:id="80"/>
      <w:bookmarkEnd w:id="81"/>
      <w:bookmarkEnd w:id="82"/>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3" w:name="_Toc27409296"/>
      <w:bookmarkStart w:id="84" w:name="_Toc36038630"/>
      <w:bookmarkStart w:id="85" w:name="_Toc58332785"/>
      <w:bookmarkStart w:id="86" w:name="_Toc75462701"/>
      <w:bookmarkStart w:id="87" w:name="_Toc90625642"/>
      <w:bookmarkStart w:id="88" w:name="_Toc92134766"/>
      <w:bookmarkStart w:id="89" w:name="_Toc146273049"/>
      <w:r w:rsidRPr="00C06175">
        <w:t>4</w:t>
      </w:r>
      <w:r w:rsidRPr="00C06175">
        <w:tab/>
        <w:t xml:space="preserve">A-GPS </w:t>
      </w:r>
      <w:r w:rsidR="000351EF" w:rsidRPr="00C06175">
        <w:t>s</w:t>
      </w:r>
      <w:r w:rsidRPr="00C06175">
        <w:t>ys</w:t>
      </w:r>
      <w:r w:rsidR="00171226" w:rsidRPr="00C06175">
        <w:t>tem architecture and test model</w:t>
      </w:r>
      <w:bookmarkEnd w:id="83"/>
      <w:bookmarkEnd w:id="84"/>
      <w:bookmarkEnd w:id="85"/>
      <w:bookmarkEnd w:id="86"/>
      <w:bookmarkEnd w:id="87"/>
      <w:bookmarkEnd w:id="88"/>
      <w:bookmarkEnd w:id="89"/>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775E42" w:rsidRPr="00C06175">
        <w:t>.</w:t>
      </w:r>
    </w:p>
    <w:p w14:paraId="47ABA755" w14:textId="77777777" w:rsidR="00BE6585" w:rsidRPr="00C06175" w:rsidRDefault="00BE6585" w:rsidP="00BE6585">
      <w:pPr>
        <w:pStyle w:val="Heading2"/>
      </w:pPr>
      <w:bookmarkStart w:id="90" w:name="_Toc27409297"/>
      <w:bookmarkStart w:id="91" w:name="_Toc36038631"/>
      <w:bookmarkStart w:id="92" w:name="_Toc58332786"/>
      <w:bookmarkStart w:id="93" w:name="_Toc75462702"/>
      <w:bookmarkStart w:id="94" w:name="_Toc90625643"/>
      <w:bookmarkStart w:id="95" w:name="_Toc92134767"/>
      <w:bookmarkStart w:id="96" w:name="_Toc146273050"/>
      <w:r w:rsidRPr="00C06175">
        <w:t>4.1</w:t>
      </w:r>
      <w:r w:rsidRPr="00C06175">
        <w:tab/>
        <w:t>ATS and module structure</w:t>
      </w:r>
      <w:bookmarkEnd w:id="90"/>
      <w:bookmarkEnd w:id="91"/>
      <w:bookmarkEnd w:id="92"/>
      <w:bookmarkEnd w:id="93"/>
      <w:bookmarkEnd w:id="94"/>
      <w:bookmarkEnd w:id="95"/>
      <w:bookmarkEnd w:id="96"/>
    </w:p>
    <w:p w14:paraId="1F3F3DF9" w14:textId="77777777" w:rsidR="00BE7F86"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7" w:name="_Toc27409298"/>
      <w:bookmarkStart w:id="98" w:name="_Toc36038632"/>
      <w:bookmarkStart w:id="99" w:name="_Toc58332787"/>
      <w:bookmarkStart w:id="100" w:name="_Toc75462703"/>
      <w:bookmarkStart w:id="101" w:name="_Toc90625644"/>
      <w:bookmarkStart w:id="102" w:name="_Toc92134768"/>
      <w:bookmarkStart w:id="103" w:name="_Toc146273051"/>
      <w:r w:rsidRPr="00C06175">
        <w:t>4.</w:t>
      </w:r>
      <w:r w:rsidR="00CA31FC" w:rsidRPr="00C06175">
        <w:t>2</w:t>
      </w:r>
      <w:r w:rsidRPr="00C06175">
        <w:tab/>
        <w:t>Upper tester</w:t>
      </w:r>
      <w:bookmarkEnd w:id="97"/>
      <w:bookmarkEnd w:id="98"/>
      <w:bookmarkEnd w:id="99"/>
      <w:bookmarkEnd w:id="100"/>
      <w:bookmarkEnd w:id="101"/>
      <w:bookmarkEnd w:id="102"/>
      <w:bookmarkEnd w:id="103"/>
    </w:p>
    <w:p w14:paraId="288B4FD0" w14:textId="77777777" w:rsidR="00171226" w:rsidRPr="00C06175" w:rsidRDefault="007567B7" w:rsidP="00171226">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4" w:name="_Toc27409299"/>
      <w:bookmarkStart w:id="105" w:name="_Toc36038633"/>
      <w:bookmarkStart w:id="106" w:name="_Toc58332788"/>
      <w:bookmarkStart w:id="107" w:name="_Toc75462704"/>
      <w:bookmarkStart w:id="108" w:name="_Toc90625645"/>
      <w:bookmarkStart w:id="109" w:name="_Toc92134769"/>
      <w:bookmarkStart w:id="110" w:name="_Toc146273052"/>
      <w:r w:rsidRPr="00C06175">
        <w:t>4.</w:t>
      </w:r>
      <w:r w:rsidR="007929D1" w:rsidRPr="00C06175">
        <w:t>3</w:t>
      </w:r>
      <w:r w:rsidRPr="00C06175">
        <w:tab/>
        <w:t>SV PCO</w:t>
      </w:r>
      <w:bookmarkEnd w:id="104"/>
      <w:bookmarkEnd w:id="105"/>
      <w:bookmarkEnd w:id="106"/>
      <w:bookmarkEnd w:id="107"/>
      <w:bookmarkEnd w:id="108"/>
      <w:bookmarkEnd w:id="109"/>
      <w:bookmarkEnd w:id="110"/>
    </w:p>
    <w:p w14:paraId="1DFFED78" w14:textId="77777777" w:rsidR="005A2937"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1" w:name="_Toc27409300"/>
      <w:bookmarkStart w:id="112" w:name="_Toc36038634"/>
      <w:bookmarkStart w:id="113" w:name="_Toc58332789"/>
      <w:bookmarkStart w:id="114" w:name="_Toc75462705"/>
      <w:bookmarkStart w:id="115" w:name="_Toc90625646"/>
      <w:bookmarkStart w:id="116" w:name="_Toc92134770"/>
      <w:bookmarkStart w:id="117" w:name="_Toc146273053"/>
      <w:r w:rsidRPr="00C06175">
        <w:t>4.</w:t>
      </w:r>
      <w:r w:rsidR="007929D1" w:rsidRPr="00C06175">
        <w:t>4</w:t>
      </w:r>
      <w:r w:rsidRPr="00C06175">
        <w:tab/>
        <w:t>A-GPS Primitives</w:t>
      </w:r>
      <w:bookmarkEnd w:id="111"/>
      <w:bookmarkEnd w:id="112"/>
      <w:bookmarkEnd w:id="113"/>
      <w:bookmarkEnd w:id="114"/>
      <w:bookmarkEnd w:id="115"/>
      <w:bookmarkEnd w:id="116"/>
      <w:bookmarkEnd w:id="117"/>
    </w:p>
    <w:p w14:paraId="58F06B7E" w14:textId="77777777" w:rsidR="007567B7" w:rsidRPr="00C06175" w:rsidRDefault="007567B7" w:rsidP="007567B7">
      <w:r w:rsidRPr="00C06175">
        <w:t>Refer to 3GPP TS 34.123-3[</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8" w:name="_Toc27409301"/>
      <w:bookmarkStart w:id="119" w:name="_Toc36038635"/>
      <w:bookmarkStart w:id="120" w:name="_Toc58332790"/>
      <w:bookmarkStart w:id="121" w:name="_Toc75462706"/>
      <w:bookmarkStart w:id="122" w:name="_Toc90625647"/>
      <w:bookmarkStart w:id="123" w:name="_Toc92134771"/>
      <w:bookmarkStart w:id="124" w:name="_Toc146273054"/>
      <w:r w:rsidRPr="00C06175">
        <w:t>4.5</w:t>
      </w:r>
      <w:r w:rsidRPr="00C06175">
        <w:tab/>
      </w:r>
      <w:r w:rsidR="00360FF2" w:rsidRPr="00C06175">
        <w:t>Specific test suite operation for A-GPS testing</w:t>
      </w:r>
      <w:bookmarkEnd w:id="118"/>
      <w:bookmarkEnd w:id="119"/>
      <w:bookmarkEnd w:id="120"/>
      <w:bookmarkEnd w:id="121"/>
      <w:bookmarkEnd w:id="122"/>
      <w:bookmarkEnd w:id="123"/>
      <w:bookmarkEnd w:id="124"/>
    </w:p>
    <w:p w14:paraId="531C571F" w14:textId="77777777" w:rsidR="007567B7" w:rsidRPr="00C06175" w:rsidRDefault="007567B7" w:rsidP="007567B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5" w:name="_Toc27409302"/>
      <w:bookmarkStart w:id="126" w:name="_Toc36038636"/>
      <w:bookmarkStart w:id="127" w:name="_Toc58332791"/>
      <w:bookmarkStart w:id="128" w:name="_Toc75462707"/>
      <w:bookmarkStart w:id="129" w:name="_Toc90625648"/>
      <w:bookmarkStart w:id="130" w:name="_Toc92134772"/>
      <w:bookmarkStart w:id="131" w:name="_Toc146273055"/>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5"/>
      <w:bookmarkEnd w:id="126"/>
      <w:bookmarkEnd w:id="127"/>
      <w:bookmarkEnd w:id="128"/>
      <w:bookmarkEnd w:id="129"/>
      <w:bookmarkEnd w:id="130"/>
      <w:bookmarkEnd w:id="131"/>
    </w:p>
    <w:p w14:paraId="217BD534" w14:textId="77777777" w:rsidR="00517E9F" w:rsidRPr="00C06175" w:rsidRDefault="00F71E9B" w:rsidP="00B775E9">
      <w:pPr>
        <w:pStyle w:val="Heading2"/>
      </w:pPr>
      <w:bookmarkStart w:id="132" w:name="_Toc27409303"/>
      <w:bookmarkStart w:id="133" w:name="_Toc36038637"/>
      <w:bookmarkStart w:id="134" w:name="_Toc58332792"/>
      <w:bookmarkStart w:id="135" w:name="_Toc75462708"/>
      <w:bookmarkStart w:id="136" w:name="_Toc90625649"/>
      <w:bookmarkStart w:id="137" w:name="_Toc92134773"/>
      <w:bookmarkStart w:id="138" w:name="_Toc146273056"/>
      <w:r w:rsidRPr="00C06175">
        <w:t>5</w:t>
      </w:r>
      <w:r w:rsidR="00517E9F" w:rsidRPr="00C06175">
        <w:t>.1</w:t>
      </w:r>
      <w:r w:rsidR="00517E9F" w:rsidRPr="00C06175">
        <w:tab/>
        <w:t>Test system architecture</w:t>
      </w:r>
      <w:bookmarkEnd w:id="132"/>
      <w:bookmarkEnd w:id="133"/>
      <w:bookmarkEnd w:id="134"/>
      <w:bookmarkEnd w:id="135"/>
      <w:bookmarkEnd w:id="136"/>
      <w:bookmarkEnd w:id="137"/>
      <w:bookmarkEnd w:id="138"/>
    </w:p>
    <w:p w14:paraId="26AEF074" w14:textId="77777777" w:rsidR="001235CE" w:rsidRPr="00C06175" w:rsidRDefault="00F71E9B" w:rsidP="00B775E9">
      <w:pPr>
        <w:pStyle w:val="Heading3"/>
      </w:pPr>
      <w:bookmarkStart w:id="139" w:name="_Toc27409304"/>
      <w:bookmarkStart w:id="140" w:name="_Toc36038638"/>
      <w:bookmarkStart w:id="141" w:name="_Toc58332793"/>
      <w:bookmarkStart w:id="142" w:name="_Toc75462709"/>
      <w:bookmarkStart w:id="143" w:name="_Toc90625650"/>
      <w:bookmarkStart w:id="144" w:name="_Toc92134774"/>
      <w:bookmarkStart w:id="145" w:name="_Toc146273057"/>
      <w:r w:rsidRPr="00C06175">
        <w:t>5</w:t>
      </w:r>
      <w:r w:rsidR="001235CE" w:rsidRPr="00C06175">
        <w:t>.1.1</w:t>
      </w:r>
      <w:r w:rsidR="001235CE" w:rsidRPr="00C06175">
        <w:tab/>
        <w:t>General system architecture</w:t>
      </w:r>
      <w:bookmarkEnd w:id="139"/>
      <w:bookmarkEnd w:id="140"/>
      <w:bookmarkEnd w:id="141"/>
      <w:bookmarkEnd w:id="142"/>
      <w:bookmarkEnd w:id="143"/>
      <w:bookmarkEnd w:id="144"/>
      <w:bookmarkEnd w:id="145"/>
    </w:p>
    <w:p w14:paraId="204B58D6" w14:textId="77777777" w:rsidR="00FC634E" w:rsidRPr="00C06175" w:rsidRDefault="00517E9F" w:rsidP="00FC634E">
      <w:r w:rsidRPr="00C06175">
        <w:t xml:space="preserve">Refer to </w:t>
      </w:r>
      <w:r w:rsidR="009A1876" w:rsidRPr="00C06175">
        <w:t>3GPP TS 36.523-3 [</w:t>
      </w:r>
      <w:r>
        <w:fldChar w:fldCharType="begin"/>
      </w:r>
      <w:r>
        <w:instrText xml:space="preserve"> REF_3GPPTS36523_3 </w:instrText>
      </w:r>
      <w:r>
        <w:fldChar w:fldCharType="separate"/>
      </w:r>
      <w:r w:rsidR="006B52FB" w:rsidRPr="00C06175">
        <w:t>6</w:t>
      </w:r>
      <w:r>
        <w:fldChar w:fldCharType="end"/>
      </w:r>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6" w:name="_Toc27409305"/>
      <w:bookmarkStart w:id="147" w:name="_Toc36038639"/>
      <w:bookmarkStart w:id="148" w:name="_Toc58332794"/>
      <w:bookmarkStart w:id="149" w:name="_Toc75462710"/>
      <w:bookmarkStart w:id="150" w:name="_Toc90625651"/>
      <w:bookmarkStart w:id="151" w:name="_Toc92134775"/>
      <w:bookmarkStart w:id="152" w:name="_Toc146273058"/>
      <w:r w:rsidRPr="00C06175">
        <w:t>5.1.2</w:t>
      </w:r>
      <w:r w:rsidRPr="00C06175">
        <w:tab/>
      </w:r>
      <w:r w:rsidR="001235CE" w:rsidRPr="00C06175">
        <w:t>Component architecture</w:t>
      </w:r>
      <w:bookmarkEnd w:id="146"/>
      <w:bookmarkEnd w:id="147"/>
      <w:bookmarkEnd w:id="148"/>
      <w:bookmarkEnd w:id="149"/>
      <w:bookmarkEnd w:id="150"/>
      <w:bookmarkEnd w:id="151"/>
      <w:bookmarkEnd w:id="152"/>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836658" w:rsidRDefault="00B775E9" w:rsidP="007D1B62">
      <w:pPr>
        <w:pStyle w:val="B1"/>
        <w:rPr>
          <w:lang w:val="fr-FR"/>
        </w:rPr>
      </w:pPr>
      <w:r w:rsidRPr="00836658">
        <w:rPr>
          <w:lang w:val="fr-FR"/>
        </w:rPr>
        <w:t>-</w:t>
      </w:r>
      <w:r w:rsidRPr="00836658">
        <w:rPr>
          <w:lang w:val="fr-FR"/>
        </w:rPr>
        <w:tab/>
      </w:r>
      <w:r w:rsidR="007D1B62" w:rsidRPr="00836658">
        <w:rPr>
          <w:lang w:val="fr-FR"/>
        </w:rPr>
        <w:t>E-UTRA</w:t>
      </w:r>
      <w:r w:rsidR="00057A29" w:rsidRPr="00836658">
        <w:rPr>
          <w:lang w:val="fr-FR"/>
        </w:rPr>
        <w:t xml:space="preserve"> PTC</w:t>
      </w:r>
      <w:r w:rsidRPr="00836658">
        <w:rPr>
          <w:lang w:val="fr-FR"/>
        </w:rPr>
        <w:t>;</w:t>
      </w:r>
    </w:p>
    <w:p w14:paraId="3DB280E0" w14:textId="77777777" w:rsidR="007D1B62" w:rsidRPr="00836658" w:rsidRDefault="00B775E9" w:rsidP="007709D8">
      <w:pPr>
        <w:pStyle w:val="B1"/>
        <w:rPr>
          <w:lang w:val="fr-FR"/>
        </w:rPr>
      </w:pPr>
      <w:r w:rsidRPr="00836658">
        <w:rPr>
          <w:lang w:val="fr-FR"/>
        </w:rPr>
        <w:t>-</w:t>
      </w:r>
      <w:r w:rsidRPr="00836658">
        <w:rPr>
          <w:lang w:val="fr-FR"/>
        </w:rPr>
        <w:tab/>
      </w:r>
      <w:r w:rsidR="0067061B" w:rsidRPr="00836658">
        <w:rPr>
          <w:lang w:val="fr-FR"/>
        </w:rPr>
        <w:t>UTRA</w:t>
      </w:r>
      <w:r w:rsidR="00057A29" w:rsidRPr="00836658">
        <w:rPr>
          <w:lang w:val="fr-FR"/>
        </w:rPr>
        <w:t xml:space="preserve"> PTC</w:t>
      </w:r>
      <w:r w:rsidR="007D1B62" w:rsidRPr="00836658">
        <w:rPr>
          <w:lang w:val="fr-FR"/>
        </w:rPr>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r>
        <w:fldChar w:fldCharType="begin"/>
      </w:r>
      <w:r>
        <w:instrText xml:space="preserve"> REF_3GPPTS36523_3 </w:instrText>
      </w:r>
      <w:r>
        <w:fldChar w:fldCharType="separate"/>
      </w:r>
      <w:r w:rsidR="006B52FB" w:rsidRPr="00C06175">
        <w:t>6</w:t>
      </w:r>
      <w:r>
        <w:fldChar w:fldCharType="end"/>
      </w:r>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000000" w:rsidP="001235CE">
      <w:pPr>
        <w:pStyle w:val="TH"/>
        <w:rPr>
          <w:rFonts w:ascii="Times New Roman" w:hAnsi="Times New Roman"/>
          <w:b w:val="0"/>
        </w:rPr>
      </w:pPr>
      <w:r>
        <w:pict w14:anchorId="4869AB73">
          <v:shape id="Picture 3" o:spid="_x0000_i1027" type="#_x0000_t75" style="width:360.75pt;height:346.5pt;visibility:visible">
            <v:imagedata r:id="rId15"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3" w:name="_Toc27409306"/>
      <w:bookmarkStart w:id="154" w:name="_Toc36038640"/>
      <w:bookmarkStart w:id="155" w:name="_Toc58332795"/>
      <w:bookmarkStart w:id="156" w:name="_Toc75462711"/>
      <w:bookmarkStart w:id="157" w:name="_Toc90625652"/>
      <w:bookmarkStart w:id="158" w:name="_Toc92134776"/>
      <w:bookmarkStart w:id="159" w:name="_Toc146273059"/>
      <w:r w:rsidRPr="00C06175">
        <w:t>5</w:t>
      </w:r>
      <w:r w:rsidR="00057A29" w:rsidRPr="00C06175">
        <w:t>.1.2.1</w:t>
      </w:r>
      <w:r w:rsidR="00057A29" w:rsidRPr="00C06175">
        <w:tab/>
        <w:t>Interfaces</w:t>
      </w:r>
      <w:bookmarkEnd w:id="153"/>
      <w:bookmarkEnd w:id="154"/>
      <w:bookmarkEnd w:id="155"/>
      <w:bookmarkEnd w:id="156"/>
      <w:bookmarkEnd w:id="157"/>
      <w:bookmarkEnd w:id="158"/>
      <w:bookmarkEnd w:id="159"/>
    </w:p>
    <w:p w14:paraId="50E513C2" w14:textId="77777777" w:rsidR="002005C6" w:rsidRPr="00C06175" w:rsidRDefault="002005C6" w:rsidP="002005C6">
      <w:pPr>
        <w:keepNext/>
        <w:keepLines/>
      </w:pPr>
      <w:r w:rsidRPr="00C06175">
        <w:t>A</w:t>
      </w:r>
      <w:r w:rsidR="00057A29" w:rsidRPr="00C06175">
        <w:t xml:space="preserve"> number of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60" w:name="_Toc27409307"/>
      <w:bookmarkStart w:id="161" w:name="_Toc36038641"/>
      <w:bookmarkStart w:id="162" w:name="_Toc58332796"/>
      <w:bookmarkStart w:id="163" w:name="_Toc75462712"/>
      <w:bookmarkStart w:id="164" w:name="_Toc90625653"/>
      <w:bookmarkStart w:id="165" w:name="_Toc92134777"/>
      <w:bookmarkStart w:id="166" w:name="_Toc146273060"/>
      <w:r w:rsidRPr="00C06175">
        <w:t>5.2</w:t>
      </w:r>
      <w:r w:rsidRPr="00C06175">
        <w:tab/>
      </w:r>
      <w:r w:rsidR="0090719C" w:rsidRPr="00C06175">
        <w:t>Test model</w:t>
      </w:r>
      <w:bookmarkEnd w:id="160"/>
      <w:bookmarkEnd w:id="161"/>
      <w:bookmarkEnd w:id="162"/>
      <w:bookmarkEnd w:id="163"/>
      <w:bookmarkEnd w:id="164"/>
      <w:bookmarkEnd w:id="165"/>
      <w:bookmarkEnd w:id="166"/>
    </w:p>
    <w:p w14:paraId="3CE59C75" w14:textId="77777777" w:rsidR="0090719C" w:rsidRPr="00C06175" w:rsidRDefault="0090719C" w:rsidP="0090719C">
      <w:r w:rsidRPr="00C06175">
        <w:t xml:space="preserve">In order to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r>
        <w:fldChar w:fldCharType="begin"/>
      </w:r>
      <w:r>
        <w:instrText xml:space="preserve"> REF_3GPPTS37571_5 </w:instrText>
      </w:r>
      <w:r>
        <w:fldChar w:fldCharType="separate"/>
      </w:r>
      <w:r w:rsidR="006B52FB" w:rsidRPr="00C06175">
        <w:t>5</w:t>
      </w:r>
      <w:r>
        <w:fldChar w:fldCharType="end"/>
      </w:r>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7" w:name="_Toc27409308"/>
      <w:bookmarkStart w:id="168" w:name="_Toc36038642"/>
      <w:bookmarkStart w:id="169" w:name="_Toc58332797"/>
      <w:bookmarkStart w:id="170" w:name="_Toc75462713"/>
      <w:bookmarkStart w:id="171" w:name="_Toc90625654"/>
      <w:bookmarkStart w:id="172" w:name="_Toc92134778"/>
      <w:bookmarkStart w:id="173" w:name="_Toc146273061"/>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7"/>
      <w:bookmarkEnd w:id="168"/>
      <w:bookmarkEnd w:id="169"/>
      <w:bookmarkEnd w:id="170"/>
      <w:bookmarkEnd w:id="171"/>
      <w:bookmarkEnd w:id="172"/>
      <w:bookmarkEnd w:id="173"/>
    </w:p>
    <w:p w14:paraId="6DEA8CC6" w14:textId="77777777" w:rsidR="006554C0" w:rsidRPr="00C06175" w:rsidRDefault="00000000" w:rsidP="00B775E9">
      <w:pPr>
        <w:pStyle w:val="TH"/>
      </w:pPr>
      <w:r>
        <w:pict w14:anchorId="18E3349E">
          <v:shape id="Picture 4" o:spid="_x0000_i1028" type="#_x0000_t75" style="width:306.75pt;height:310.5pt;visibility:visible">
            <v:imagedata r:id="rId16"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r>
        <w:fldChar w:fldCharType="begin"/>
      </w:r>
      <w:r>
        <w:instrText xml:space="preserve"> REF_3GPPTS36523_3 </w:instrText>
      </w:r>
      <w:r>
        <w:fldChar w:fldCharType="separate"/>
      </w:r>
      <w:r w:rsidR="006B52FB" w:rsidRPr="00C06175">
        <w:t>6</w:t>
      </w:r>
      <w:r>
        <w:fldChar w:fldCharType="end"/>
      </w:r>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r>
        <w:fldChar w:fldCharType="begin"/>
      </w:r>
      <w:r>
        <w:instrText xml:space="preserve"> REF_3GPPTS36355 </w:instrText>
      </w:r>
      <w:r>
        <w:fldChar w:fldCharType="separate"/>
      </w:r>
      <w:r w:rsidR="006B52FB" w:rsidRPr="00C06175">
        <w:t>10</w:t>
      </w:r>
      <w:r>
        <w:fldChar w:fldCharType="end"/>
      </w:r>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r>
        <w:fldChar w:fldCharType="begin"/>
      </w:r>
      <w:r>
        <w:instrText xml:space="preserve"> REF_ITU_TQ773 </w:instrText>
      </w:r>
      <w:r>
        <w:fldChar w:fldCharType="separate"/>
      </w:r>
      <w:r w:rsidR="006B52FB" w:rsidRPr="00C06175">
        <w:t>16</w:t>
      </w:r>
      <w:r>
        <w:fldChar w:fldCharType="end"/>
      </w:r>
      <w:r w:rsidRPr="00C06175">
        <w:t>] ROSE component [</w:t>
      </w:r>
      <w:r>
        <w:fldChar w:fldCharType="begin"/>
      </w:r>
      <w:r>
        <w:instrText xml:space="preserve"> REF_ITU_TX880 </w:instrText>
      </w:r>
      <w:r>
        <w:fldChar w:fldCharType="separate"/>
      </w:r>
      <w:r w:rsidR="006B52FB" w:rsidRPr="00C06175">
        <w:t>15</w:t>
      </w:r>
      <w:r>
        <w:fldChar w:fldCharType="end"/>
      </w:r>
      <w:r w:rsidRPr="00C06175">
        <w:t>] of the facility information element [</w:t>
      </w:r>
      <w:r>
        <w:fldChar w:fldCharType="begin"/>
      </w:r>
      <w:r>
        <w:instrText xml:space="preserve"> REF_3GPPTS29002 </w:instrText>
      </w:r>
      <w:r>
        <w:fldChar w:fldCharType="separate"/>
      </w:r>
      <w:r w:rsidR="006B52FB" w:rsidRPr="00C06175">
        <w:t>14</w:t>
      </w:r>
      <w:r>
        <w:fldChar w:fldCharType="end"/>
      </w:r>
      <w:r w:rsidRPr="00C06175">
        <w:t>] in the Supplement Service [</w:t>
      </w:r>
      <w:r>
        <w:fldChar w:fldCharType="begin"/>
      </w:r>
      <w:r>
        <w:instrText xml:space="preserve"> REF_3GPPTS24080 </w:instrText>
      </w:r>
      <w:r>
        <w:fldChar w:fldCharType="separate"/>
      </w:r>
      <w:r w:rsidR="006B52FB"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006B52FB" w:rsidRPr="00C06175">
        <w:t>13</w:t>
      </w:r>
      <w:r>
        <w:fldChar w:fldCharType="end"/>
      </w:r>
      <w:r w:rsidRPr="00C06175">
        <w:t>]</w:t>
      </w:r>
      <w:r w:rsidR="00B775E9" w:rsidRPr="00C06175">
        <w:t>,</w:t>
      </w:r>
      <w:r w:rsidRPr="00C06175">
        <w:t xml:space="preserve"> clause 3.6.1 and 3GPP TS 29.002 [</w:t>
      </w:r>
      <w:r>
        <w:fldChar w:fldCharType="begin"/>
      </w:r>
      <w:r>
        <w:instrText xml:space="preserve"> REF_3GPPTS29002 </w:instrText>
      </w:r>
      <w:r>
        <w:fldChar w:fldCharType="separate"/>
      </w:r>
      <w:r w:rsidR="006B52FB" w:rsidRPr="00C06175">
        <w:t>14</w:t>
      </w:r>
      <w:r>
        <w:fldChar w:fldCharType="end"/>
      </w:r>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4" w:name="_Toc27409309"/>
      <w:bookmarkStart w:id="175" w:name="_Toc36038643"/>
      <w:bookmarkStart w:id="176" w:name="_Toc58332798"/>
      <w:bookmarkStart w:id="177" w:name="_Toc75462714"/>
      <w:bookmarkStart w:id="178" w:name="_Toc90625655"/>
      <w:bookmarkStart w:id="179" w:name="_Toc92134779"/>
      <w:bookmarkStart w:id="180" w:name="_Toc146273062"/>
      <w:r w:rsidRPr="00C06175">
        <w:t>5</w:t>
      </w:r>
      <w:r w:rsidR="00F452CE" w:rsidRPr="00C06175">
        <w:t>.2.</w:t>
      </w:r>
      <w:r w:rsidR="00295A0D" w:rsidRPr="00C06175">
        <w:t>2</w:t>
      </w:r>
      <w:r w:rsidR="00F452CE" w:rsidRPr="00C06175">
        <w:tab/>
      </w:r>
      <w:r w:rsidR="00CC3182" w:rsidRPr="00C06175">
        <w:t>UTRA A-GNSS test model</w:t>
      </w:r>
      <w:bookmarkEnd w:id="174"/>
      <w:bookmarkEnd w:id="175"/>
      <w:bookmarkEnd w:id="176"/>
      <w:bookmarkEnd w:id="177"/>
      <w:bookmarkEnd w:id="178"/>
      <w:bookmarkEnd w:id="179"/>
      <w:bookmarkEnd w:id="180"/>
    </w:p>
    <w:p w14:paraId="784D9826" w14:textId="77777777" w:rsidR="00B92A5E" w:rsidRPr="00C06175" w:rsidRDefault="00000000" w:rsidP="00B775E9">
      <w:pPr>
        <w:pStyle w:val="TH"/>
      </w:pPr>
      <w:r>
        <w:pict w14:anchorId="5F666312">
          <v:shape id="Picture 5" o:spid="_x0000_i1029" type="#_x0000_t75" style="width:235.5pt;height:258.75pt;visibility:visible">
            <v:imagedata r:id="rId17"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r>
        <w:fldChar w:fldCharType="begin"/>
      </w:r>
      <w:r>
        <w:instrText xml:space="preserve"> REF_3GPPTS36523_3 </w:instrText>
      </w:r>
      <w:r>
        <w:fldChar w:fldCharType="separate"/>
      </w:r>
      <w:r w:rsidR="006B52FB" w:rsidRPr="00C06175">
        <w:t>6</w:t>
      </w:r>
      <w:r>
        <w:fldChar w:fldCharType="end"/>
      </w:r>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r>
        <w:fldChar w:fldCharType="begin"/>
      </w:r>
      <w:r>
        <w:instrText xml:space="preserve"> REF_ITU_TQ773 </w:instrText>
      </w:r>
      <w:r>
        <w:fldChar w:fldCharType="separate"/>
      </w:r>
      <w:r w:rsidR="006B52FB" w:rsidRPr="00C06175">
        <w:t>16</w:t>
      </w:r>
      <w:r>
        <w:fldChar w:fldCharType="end"/>
      </w:r>
      <w:r w:rsidR="0000622E" w:rsidRPr="00C06175">
        <w:t>]</w:t>
      </w:r>
      <w:r w:rsidR="001E48ED" w:rsidRPr="00C06175">
        <w:t xml:space="preserve"> ROSE </w:t>
      </w:r>
      <w:r w:rsidRPr="00C06175">
        <w:t>component</w:t>
      </w:r>
      <w:r w:rsidR="001E48ED" w:rsidRPr="00C06175">
        <w:t xml:space="preserve"> </w:t>
      </w:r>
      <w:r w:rsidR="0000622E" w:rsidRPr="00C06175">
        <w:t>[</w:t>
      </w:r>
      <w:r>
        <w:fldChar w:fldCharType="begin"/>
      </w:r>
      <w:r>
        <w:instrText xml:space="preserve"> REF_ITU_TX880 </w:instrText>
      </w:r>
      <w:r>
        <w:fldChar w:fldCharType="separate"/>
      </w:r>
      <w:r w:rsidR="006B52FB" w:rsidRPr="00C06175">
        <w:t>15</w:t>
      </w:r>
      <w:r>
        <w:fldChar w:fldCharType="end"/>
      </w:r>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1E48ED" w:rsidRPr="00C06175">
        <w:t xml:space="preserve"> </w:t>
      </w:r>
      <w:r w:rsidR="00EB54EC" w:rsidRPr="00C06175">
        <w:t>in the Supplement Service</w:t>
      </w:r>
      <w:r w:rsidR="001E48ED" w:rsidRPr="00C06175">
        <w:t xml:space="preserve">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1" w:name="_Toc27409310"/>
      <w:bookmarkStart w:id="182" w:name="_Toc36038644"/>
      <w:bookmarkStart w:id="183" w:name="_Toc58332799"/>
      <w:bookmarkStart w:id="184" w:name="_Toc75462715"/>
      <w:bookmarkStart w:id="185" w:name="_Toc90625656"/>
      <w:bookmarkStart w:id="186" w:name="_Toc92134780"/>
      <w:bookmarkStart w:id="187" w:name="_Toc146273063"/>
      <w:r w:rsidRPr="00C06175">
        <w:lastRenderedPageBreak/>
        <w:t>5.3</w:t>
      </w:r>
      <w:r w:rsidRPr="00C06175">
        <w:tab/>
        <w:t>ASP specifications</w:t>
      </w:r>
      <w:bookmarkEnd w:id="181"/>
      <w:bookmarkEnd w:id="182"/>
      <w:bookmarkEnd w:id="183"/>
      <w:bookmarkEnd w:id="184"/>
      <w:bookmarkEnd w:id="185"/>
      <w:bookmarkEnd w:id="186"/>
      <w:bookmarkEnd w:id="187"/>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8" w:name="_Toc27409311"/>
      <w:bookmarkStart w:id="189" w:name="_Toc36038645"/>
      <w:bookmarkStart w:id="190" w:name="_Toc58332800"/>
      <w:bookmarkStart w:id="191" w:name="_Toc75462716"/>
      <w:bookmarkStart w:id="192" w:name="_Toc90625657"/>
      <w:bookmarkStart w:id="193" w:name="_Toc92134781"/>
      <w:bookmarkStart w:id="194" w:name="_Toc146273064"/>
      <w:r w:rsidRPr="00C06175">
        <w:t>5.4</w:t>
      </w:r>
      <w:r w:rsidR="00295A0D" w:rsidRPr="00C06175">
        <w:tab/>
      </w:r>
      <w:r w:rsidR="00D97856" w:rsidRPr="00C06175">
        <w:t xml:space="preserve">LTE </w:t>
      </w:r>
      <w:r w:rsidR="00295A0D" w:rsidRPr="00C06175">
        <w:t>OTDOA test model</w:t>
      </w:r>
      <w:bookmarkEnd w:id="188"/>
      <w:bookmarkEnd w:id="189"/>
      <w:bookmarkEnd w:id="190"/>
      <w:bookmarkEnd w:id="191"/>
      <w:bookmarkEnd w:id="192"/>
      <w:bookmarkEnd w:id="193"/>
      <w:bookmarkEnd w:id="194"/>
    </w:p>
    <w:p w14:paraId="18C139FA" w14:textId="77777777" w:rsidR="00160160" w:rsidRPr="00C06175" w:rsidRDefault="001140E7" w:rsidP="001140E7">
      <w:pPr>
        <w:pStyle w:val="TH"/>
      </w:pPr>
      <w:r w:rsidRPr="00C06175">
        <w:rPr>
          <w:rFonts w:ascii="Times New Roman" w:hAnsi="Times New Roman"/>
          <w:bCs/>
        </w:rPr>
        <w:t xml:space="preserve"> </w:t>
      </w:r>
      <w:r w:rsidR="00000000">
        <w:pict w14:anchorId="75F382ED">
          <v:shape id="Picture 6" o:spid="_x0000_i1030" type="#_x0000_t75" style="width:315pt;height:384.75pt;visibility:visible">
            <v:imagedata r:id="rId18"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r>
        <w:fldChar w:fldCharType="begin"/>
      </w:r>
      <w:r>
        <w:instrText xml:space="preserve"> REF_3GPPTS36211 </w:instrText>
      </w:r>
      <w:r>
        <w:fldChar w:fldCharType="separate"/>
      </w:r>
      <w:r w:rsidR="006B52FB" w:rsidRPr="00C06175">
        <w:t>23</w:t>
      </w:r>
      <w:r>
        <w:fldChar w:fldCharType="end"/>
      </w:r>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5" w:name="_Toc27409312"/>
      <w:bookmarkStart w:id="196" w:name="_Toc36038646"/>
      <w:bookmarkStart w:id="197" w:name="_Toc58332801"/>
      <w:bookmarkStart w:id="198" w:name="_Toc75462717"/>
      <w:bookmarkStart w:id="199" w:name="_Toc90625658"/>
      <w:bookmarkStart w:id="200" w:name="_Toc92134782"/>
      <w:bookmarkStart w:id="201" w:name="_Toc146273065"/>
      <w:r w:rsidRPr="00C06175">
        <w:lastRenderedPageBreak/>
        <w:t>5.5</w:t>
      </w:r>
      <w:r w:rsidR="00295A0D" w:rsidRPr="00C06175">
        <w:tab/>
      </w:r>
      <w:r w:rsidR="00D97856" w:rsidRPr="00C06175">
        <w:t xml:space="preserve">LTE </w:t>
      </w:r>
      <w:r w:rsidR="00295A0D" w:rsidRPr="00C06175">
        <w:t>ECID test model</w:t>
      </w:r>
      <w:bookmarkEnd w:id="195"/>
      <w:bookmarkEnd w:id="196"/>
      <w:bookmarkEnd w:id="197"/>
      <w:bookmarkEnd w:id="198"/>
      <w:bookmarkEnd w:id="199"/>
      <w:bookmarkEnd w:id="200"/>
      <w:bookmarkEnd w:id="201"/>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2" w:name="_Toc27409313"/>
      <w:bookmarkStart w:id="203" w:name="_Toc36038647"/>
      <w:bookmarkStart w:id="204" w:name="_Toc58332802"/>
      <w:bookmarkStart w:id="205" w:name="_Toc75462718"/>
      <w:bookmarkStart w:id="206" w:name="_Toc90625659"/>
      <w:bookmarkStart w:id="207" w:name="_Toc92134783"/>
      <w:bookmarkStart w:id="208" w:name="_Toc146273066"/>
      <w:r w:rsidRPr="00C06175">
        <w:t>6</w:t>
      </w:r>
      <w:r w:rsidR="00F71E9B" w:rsidRPr="00C06175">
        <w:tab/>
      </w:r>
      <w:r w:rsidR="00D97856" w:rsidRPr="00C06175">
        <w:t>LTE i</w:t>
      </w:r>
      <w:r w:rsidR="00DD2394" w:rsidRPr="00C06175">
        <w:t>ndoor positioning system architecture and test models</w:t>
      </w:r>
      <w:bookmarkEnd w:id="202"/>
      <w:bookmarkEnd w:id="203"/>
      <w:bookmarkEnd w:id="204"/>
      <w:bookmarkEnd w:id="205"/>
      <w:bookmarkEnd w:id="206"/>
      <w:bookmarkEnd w:id="207"/>
      <w:bookmarkEnd w:id="208"/>
    </w:p>
    <w:p w14:paraId="300975E3" w14:textId="77777777" w:rsidR="00DD2394" w:rsidRPr="00C06175" w:rsidRDefault="00DD2394" w:rsidP="00DD2394">
      <w:pPr>
        <w:pStyle w:val="Heading2"/>
      </w:pPr>
      <w:bookmarkStart w:id="209" w:name="_Toc27409314"/>
      <w:bookmarkStart w:id="210" w:name="_Toc36038648"/>
      <w:bookmarkStart w:id="211" w:name="_Toc58332803"/>
      <w:bookmarkStart w:id="212" w:name="_Toc75462719"/>
      <w:bookmarkStart w:id="213" w:name="_Toc90625660"/>
      <w:bookmarkStart w:id="214" w:name="_Toc92134784"/>
      <w:bookmarkStart w:id="215" w:name="_Toc146273067"/>
      <w:r w:rsidRPr="00C06175">
        <w:t>6.1</w:t>
      </w:r>
      <w:r w:rsidRPr="00C06175">
        <w:tab/>
        <w:t>Test system architecture</w:t>
      </w:r>
      <w:bookmarkEnd w:id="209"/>
      <w:bookmarkEnd w:id="210"/>
      <w:bookmarkEnd w:id="211"/>
      <w:bookmarkEnd w:id="212"/>
      <w:bookmarkEnd w:id="213"/>
      <w:bookmarkEnd w:id="214"/>
      <w:bookmarkEnd w:id="215"/>
    </w:p>
    <w:p w14:paraId="75FC411B" w14:textId="77777777" w:rsidR="00DD2394" w:rsidRPr="00C06175" w:rsidRDefault="00DD2394" w:rsidP="00DD2394">
      <w:pPr>
        <w:pStyle w:val="Heading3"/>
      </w:pPr>
      <w:bookmarkStart w:id="216" w:name="_Toc27409315"/>
      <w:bookmarkStart w:id="217" w:name="_Toc36038649"/>
      <w:bookmarkStart w:id="218" w:name="_Toc58332804"/>
      <w:bookmarkStart w:id="219" w:name="_Toc75462720"/>
      <w:bookmarkStart w:id="220" w:name="_Toc90625661"/>
      <w:bookmarkStart w:id="221" w:name="_Toc92134785"/>
      <w:bookmarkStart w:id="222" w:name="_Toc146273068"/>
      <w:r w:rsidRPr="00C06175">
        <w:t>6.1.1</w:t>
      </w:r>
      <w:r w:rsidRPr="00C06175">
        <w:tab/>
        <w:t>General system architecture</w:t>
      </w:r>
      <w:bookmarkEnd w:id="216"/>
      <w:bookmarkEnd w:id="217"/>
      <w:bookmarkEnd w:id="218"/>
      <w:bookmarkEnd w:id="219"/>
      <w:bookmarkEnd w:id="220"/>
      <w:bookmarkEnd w:id="221"/>
      <w:bookmarkEnd w:id="222"/>
    </w:p>
    <w:p w14:paraId="695A9920" w14:textId="77777777" w:rsidR="00DD2394" w:rsidRPr="00C06175" w:rsidRDefault="00DD2394" w:rsidP="00DD2394">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53B14541" w14:textId="77777777" w:rsidR="00DD2394" w:rsidRPr="00C06175" w:rsidRDefault="00DD2394" w:rsidP="00DD2394">
      <w:pPr>
        <w:pStyle w:val="Heading3"/>
      </w:pPr>
      <w:bookmarkStart w:id="223" w:name="_Toc27409316"/>
      <w:bookmarkStart w:id="224" w:name="_Toc36038650"/>
      <w:bookmarkStart w:id="225" w:name="_Toc58332805"/>
      <w:bookmarkStart w:id="226" w:name="_Toc75462721"/>
      <w:bookmarkStart w:id="227" w:name="_Toc90625662"/>
      <w:bookmarkStart w:id="228" w:name="_Toc92134786"/>
      <w:bookmarkStart w:id="229" w:name="_Toc146273069"/>
      <w:r w:rsidRPr="00C06175">
        <w:t>6.1.2</w:t>
      </w:r>
      <w:r w:rsidRPr="00C06175">
        <w:tab/>
        <w:t>Component architecture</w:t>
      </w:r>
      <w:bookmarkEnd w:id="223"/>
      <w:bookmarkEnd w:id="224"/>
      <w:bookmarkEnd w:id="225"/>
      <w:bookmarkEnd w:id="226"/>
      <w:bookmarkEnd w:id="227"/>
      <w:bookmarkEnd w:id="228"/>
      <w:bookmarkEnd w:id="229"/>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7C2450" w:rsidP="00D97856">
      <w:pPr>
        <w:pStyle w:val="TH"/>
        <w:rPr>
          <w:rFonts w:ascii="Times New Roman" w:hAnsi="Times New Roman"/>
        </w:rPr>
      </w:pPr>
      <w:r>
        <w:pict w14:anchorId="19F2B2B0">
          <v:shape id="Picture 7" o:spid="_x0000_i1031" type="#_x0000_t75" style="width:375.75pt;height:366pt;visibility:visible">
            <v:imagedata r:id="rId19"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30" w:name="_Toc27409317"/>
      <w:bookmarkStart w:id="231" w:name="_Toc36038651"/>
      <w:bookmarkStart w:id="232" w:name="_Toc58332806"/>
      <w:bookmarkStart w:id="233" w:name="_Toc75462722"/>
      <w:bookmarkStart w:id="234" w:name="_Toc90625663"/>
      <w:bookmarkStart w:id="235" w:name="_Toc92134787"/>
      <w:bookmarkStart w:id="236" w:name="_Toc146273070"/>
      <w:r w:rsidRPr="00C06175">
        <w:lastRenderedPageBreak/>
        <w:t>6.1.2.1</w:t>
      </w:r>
      <w:r w:rsidRPr="00C06175">
        <w:tab/>
        <w:t>Interfaces</w:t>
      </w:r>
      <w:bookmarkEnd w:id="230"/>
      <w:bookmarkEnd w:id="231"/>
      <w:bookmarkEnd w:id="232"/>
      <w:bookmarkEnd w:id="233"/>
      <w:bookmarkEnd w:id="234"/>
      <w:bookmarkEnd w:id="235"/>
      <w:bookmarkEnd w:id="236"/>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7" w:name="_Toc27409318"/>
      <w:bookmarkStart w:id="238" w:name="_Toc36038652"/>
      <w:bookmarkStart w:id="239" w:name="_Toc58332807"/>
      <w:bookmarkStart w:id="240" w:name="_Toc75462723"/>
      <w:bookmarkStart w:id="241" w:name="_Toc90625664"/>
      <w:bookmarkStart w:id="242" w:name="_Toc92134788"/>
      <w:bookmarkStart w:id="243" w:name="_Toc146273071"/>
      <w:r w:rsidRPr="00C06175">
        <w:t>6.2</w:t>
      </w:r>
      <w:r w:rsidRPr="00C06175">
        <w:tab/>
        <w:t>Test model</w:t>
      </w:r>
      <w:bookmarkEnd w:id="237"/>
      <w:bookmarkEnd w:id="238"/>
      <w:bookmarkEnd w:id="239"/>
      <w:bookmarkEnd w:id="240"/>
      <w:bookmarkEnd w:id="241"/>
      <w:bookmarkEnd w:id="242"/>
      <w:bookmarkEnd w:id="243"/>
    </w:p>
    <w:p w14:paraId="4D5E8D51" w14:textId="77777777" w:rsidR="00DD2394" w:rsidRPr="00C06175" w:rsidRDefault="00DD2394" w:rsidP="00DD2394">
      <w:pPr>
        <w:pStyle w:val="Heading3"/>
      </w:pPr>
      <w:bookmarkStart w:id="244" w:name="_Toc27409319"/>
      <w:bookmarkStart w:id="245" w:name="_Toc36038653"/>
      <w:bookmarkStart w:id="246" w:name="_Toc58332808"/>
      <w:bookmarkStart w:id="247" w:name="_Toc75462724"/>
      <w:bookmarkStart w:id="248" w:name="_Toc90625665"/>
      <w:bookmarkStart w:id="249" w:name="_Toc92134789"/>
      <w:bookmarkStart w:id="250" w:name="_Toc146273072"/>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4"/>
      <w:bookmarkEnd w:id="245"/>
      <w:bookmarkEnd w:id="246"/>
      <w:bookmarkEnd w:id="247"/>
      <w:bookmarkEnd w:id="248"/>
      <w:bookmarkEnd w:id="249"/>
      <w:bookmarkEnd w:id="250"/>
    </w:p>
    <w:p w14:paraId="3F602B67" w14:textId="77777777" w:rsidR="00DD2394" w:rsidRPr="00C06175" w:rsidRDefault="00DD2394" w:rsidP="00DD2394">
      <w:pPr>
        <w:pStyle w:val="TH"/>
      </w:pPr>
      <w:r w:rsidRPr="00C06175">
        <w:object w:dxaOrig="6121" w:dyaOrig="6452" w14:anchorId="0EBDD5B1">
          <v:shape id="_x0000_i1032" type="#_x0000_t75" style="width:306pt;height:322.5pt" o:ole="">
            <v:imagedata r:id="rId20" o:title=""/>
          </v:shape>
          <o:OLEObject Type="Embed" ProgID="Word.Document.12" ShapeID="_x0000_i1032" DrawAspect="Content" ObjectID="_1788792215" r:id="rId21">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r>
        <w:fldChar w:fldCharType="begin"/>
      </w:r>
      <w:r>
        <w:instrText xml:space="preserve"> REF_3GPPTS36523_3 </w:instrText>
      </w:r>
      <w:r>
        <w:fldChar w:fldCharType="separate"/>
      </w:r>
      <w:r w:rsidRPr="00C06175">
        <w:t>6</w:t>
      </w:r>
      <w:r>
        <w:fldChar w:fldCharType="end"/>
      </w:r>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r>
        <w:fldChar w:fldCharType="begin"/>
      </w:r>
      <w:r>
        <w:instrText xml:space="preserve"> REF_3GPPTS37571_2 </w:instrText>
      </w:r>
      <w:r>
        <w:fldChar w:fldCharType="separate"/>
      </w:r>
      <w:r w:rsidRPr="00C06175">
        <w:t>3</w:t>
      </w:r>
      <w:r>
        <w:fldChar w:fldCharType="end"/>
      </w:r>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r>
        <w:fldChar w:fldCharType="begin"/>
      </w:r>
      <w:r>
        <w:instrText xml:space="preserve"> REF_ITU_TQ773 </w:instrText>
      </w:r>
      <w:r>
        <w:fldChar w:fldCharType="separate"/>
      </w:r>
      <w:r w:rsidRPr="00C06175">
        <w:t>16</w:t>
      </w:r>
      <w:r>
        <w:fldChar w:fldCharType="end"/>
      </w:r>
      <w:r w:rsidRPr="00C06175">
        <w:t>] ROSE component [</w:t>
      </w:r>
      <w:r>
        <w:fldChar w:fldCharType="begin"/>
      </w:r>
      <w:r>
        <w:instrText xml:space="preserve"> REF_ITU_TX880 </w:instrText>
      </w:r>
      <w:r>
        <w:fldChar w:fldCharType="separate"/>
      </w:r>
      <w:r w:rsidRPr="00C06175">
        <w:t>15</w:t>
      </w:r>
      <w:r>
        <w:fldChar w:fldCharType="end"/>
      </w:r>
      <w:r w:rsidRPr="00C06175">
        <w:t>] of the facility information element [</w:t>
      </w:r>
      <w:r>
        <w:fldChar w:fldCharType="begin"/>
      </w:r>
      <w:r>
        <w:instrText xml:space="preserve"> REF_3GPPTS29002 </w:instrText>
      </w:r>
      <w:r>
        <w:fldChar w:fldCharType="separate"/>
      </w:r>
      <w:r w:rsidRPr="00C06175">
        <w:t>14</w:t>
      </w:r>
      <w:r>
        <w:fldChar w:fldCharType="end"/>
      </w:r>
      <w:r w:rsidRPr="00C06175">
        <w:t>] in the Supplement Service [</w:t>
      </w:r>
      <w:r>
        <w:fldChar w:fldCharType="begin"/>
      </w:r>
      <w:r>
        <w:instrText xml:space="preserve"> REF_3GPPTS24080 </w:instrText>
      </w:r>
      <w:r>
        <w:fldChar w:fldCharType="separate"/>
      </w:r>
      <w:r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Pr="00C06175">
        <w:t>13</w:t>
      </w:r>
      <w:r>
        <w:fldChar w:fldCharType="end"/>
      </w:r>
      <w:r w:rsidRPr="00C06175">
        <w:t>], clause 3.6.1 and 3GPP TS 29.002 [</w:t>
      </w:r>
      <w:r>
        <w:fldChar w:fldCharType="begin"/>
      </w:r>
      <w:r>
        <w:instrText xml:space="preserve"> REF_3GPPTS29002 </w:instrText>
      </w:r>
      <w:r>
        <w:fldChar w:fldCharType="separate"/>
      </w:r>
      <w:r w:rsidRPr="00C06175">
        <w:t>14</w:t>
      </w:r>
      <w:r>
        <w:fldChar w:fldCharType="end"/>
      </w:r>
      <w:r w:rsidRPr="00C06175">
        <w:t>], clause 17.1.1.</w:t>
      </w:r>
    </w:p>
    <w:p w14:paraId="6ABC2472" w14:textId="77777777" w:rsidR="001C5846" w:rsidRPr="00C06175" w:rsidRDefault="001C5846" w:rsidP="001C5846">
      <w:pPr>
        <w:pStyle w:val="Heading1"/>
      </w:pPr>
      <w:bookmarkStart w:id="251" w:name="_Toc27409320"/>
      <w:bookmarkStart w:id="252" w:name="_Toc36038654"/>
      <w:bookmarkStart w:id="253" w:name="_Toc58332809"/>
      <w:bookmarkStart w:id="254" w:name="_Toc75462725"/>
      <w:bookmarkStart w:id="255" w:name="_Toc90625666"/>
      <w:bookmarkStart w:id="256" w:name="_Toc92134790"/>
      <w:bookmarkStart w:id="257" w:name="_Toc146273073"/>
      <w:r w:rsidRPr="00C06175">
        <w:t>6A</w:t>
      </w:r>
      <w:r w:rsidRPr="00C06175">
        <w:tab/>
      </w:r>
      <w:r w:rsidR="00D97856" w:rsidRPr="00C06175">
        <w:t>LTE test models requiring GNSS support</w:t>
      </w:r>
      <w:bookmarkEnd w:id="251"/>
      <w:bookmarkEnd w:id="252"/>
      <w:bookmarkEnd w:id="253"/>
      <w:bookmarkEnd w:id="254"/>
      <w:bookmarkEnd w:id="255"/>
      <w:bookmarkEnd w:id="256"/>
      <w:bookmarkEnd w:id="257"/>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r>
        <w:fldChar w:fldCharType="begin"/>
      </w:r>
      <w:r>
        <w:instrText xml:space="preserve"> REF_3GPPTS36523_3 </w:instrText>
      </w:r>
      <w:r>
        <w:fldChar w:fldCharType="separate"/>
      </w:r>
      <w:r w:rsidR="001C5846" w:rsidRPr="00C06175">
        <w:t>6</w:t>
      </w:r>
      <w:r>
        <w:fldChar w:fldCharType="end"/>
      </w:r>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the both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8" w:name="_Toc27409321"/>
      <w:bookmarkStart w:id="259" w:name="_Toc36038655"/>
      <w:bookmarkStart w:id="260" w:name="_Toc58332810"/>
      <w:bookmarkStart w:id="261" w:name="_Toc75462726"/>
      <w:bookmarkStart w:id="262" w:name="_Toc90625667"/>
      <w:bookmarkStart w:id="263" w:name="_Toc92134791"/>
      <w:bookmarkStart w:id="264" w:name="_Toc146273074"/>
      <w:r w:rsidRPr="00C06175">
        <w:t>6B</w:t>
      </w:r>
      <w:r w:rsidRPr="00C06175">
        <w:tab/>
        <w:t xml:space="preserve">NG-RAN NR </w:t>
      </w:r>
      <w:r w:rsidR="00D97856" w:rsidRPr="00C06175">
        <w:t xml:space="preserve">positioning </w:t>
      </w:r>
      <w:r w:rsidRPr="00C06175">
        <w:t>system architecture and test models</w:t>
      </w:r>
      <w:bookmarkEnd w:id="258"/>
      <w:bookmarkEnd w:id="259"/>
      <w:bookmarkEnd w:id="260"/>
      <w:bookmarkEnd w:id="261"/>
      <w:bookmarkEnd w:id="262"/>
      <w:bookmarkEnd w:id="263"/>
      <w:bookmarkEnd w:id="264"/>
    </w:p>
    <w:p w14:paraId="4EF6B218" w14:textId="77777777" w:rsidR="00C130CF" w:rsidRPr="00C06175" w:rsidRDefault="00C130CF" w:rsidP="00C130CF">
      <w:pPr>
        <w:pStyle w:val="Heading2"/>
      </w:pPr>
      <w:bookmarkStart w:id="265" w:name="_Toc27409322"/>
      <w:bookmarkStart w:id="266" w:name="_Toc36038656"/>
      <w:bookmarkStart w:id="267" w:name="_Toc58332811"/>
      <w:bookmarkStart w:id="268" w:name="_Toc75462727"/>
      <w:bookmarkStart w:id="269" w:name="_Toc90625668"/>
      <w:bookmarkStart w:id="270" w:name="_Toc92134792"/>
      <w:bookmarkStart w:id="271" w:name="_Toc146273075"/>
      <w:r w:rsidRPr="00C06175">
        <w:t>6B.1</w:t>
      </w:r>
      <w:r w:rsidRPr="00C06175">
        <w:tab/>
        <w:t>Test system architecture</w:t>
      </w:r>
      <w:bookmarkEnd w:id="265"/>
      <w:bookmarkEnd w:id="266"/>
      <w:bookmarkEnd w:id="267"/>
      <w:bookmarkEnd w:id="268"/>
      <w:bookmarkEnd w:id="269"/>
      <w:bookmarkEnd w:id="270"/>
      <w:bookmarkEnd w:id="271"/>
    </w:p>
    <w:p w14:paraId="691B16DC" w14:textId="77777777" w:rsidR="00C130CF" w:rsidRPr="00C06175" w:rsidRDefault="00C130CF" w:rsidP="00C130CF">
      <w:pPr>
        <w:pStyle w:val="Heading3"/>
      </w:pPr>
      <w:bookmarkStart w:id="272" w:name="_Toc27409323"/>
      <w:bookmarkStart w:id="273" w:name="_Toc36038657"/>
      <w:bookmarkStart w:id="274" w:name="_Toc58332812"/>
      <w:bookmarkStart w:id="275" w:name="_Toc75462728"/>
      <w:bookmarkStart w:id="276" w:name="_Toc90625669"/>
      <w:bookmarkStart w:id="277" w:name="_Toc92134793"/>
      <w:bookmarkStart w:id="278" w:name="_Toc146273076"/>
      <w:r w:rsidRPr="00C06175">
        <w:t>6B.1.1</w:t>
      </w:r>
      <w:r w:rsidRPr="00C06175">
        <w:tab/>
        <w:t>General system architecture</w:t>
      </w:r>
      <w:bookmarkEnd w:id="272"/>
      <w:bookmarkEnd w:id="273"/>
      <w:bookmarkEnd w:id="274"/>
      <w:bookmarkEnd w:id="275"/>
      <w:bookmarkEnd w:id="276"/>
      <w:bookmarkEnd w:id="277"/>
      <w:bookmarkEnd w:id="278"/>
    </w:p>
    <w:p w14:paraId="4F48F573" w14:textId="77777777" w:rsidR="00C130CF" w:rsidRPr="00C06175" w:rsidRDefault="00C130CF" w:rsidP="00C130CF">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3CFD1C76" w14:textId="77777777" w:rsidR="00C130CF" w:rsidRPr="00C06175" w:rsidRDefault="00C130CF" w:rsidP="00C130CF">
      <w:pPr>
        <w:pStyle w:val="Heading3"/>
      </w:pPr>
      <w:bookmarkStart w:id="279" w:name="_Toc27409324"/>
      <w:bookmarkStart w:id="280" w:name="_Toc36038658"/>
      <w:bookmarkStart w:id="281" w:name="_Toc58332813"/>
      <w:bookmarkStart w:id="282" w:name="_Toc75462729"/>
      <w:bookmarkStart w:id="283" w:name="_Toc90625670"/>
      <w:bookmarkStart w:id="284" w:name="_Toc92134794"/>
      <w:bookmarkStart w:id="285" w:name="_Toc146273077"/>
      <w:r w:rsidRPr="00C06175">
        <w:t>6B.1.2</w:t>
      </w:r>
      <w:r w:rsidRPr="00C06175">
        <w:tab/>
        <w:t>Component architecture</w:t>
      </w:r>
      <w:bookmarkEnd w:id="279"/>
      <w:bookmarkEnd w:id="280"/>
      <w:bookmarkEnd w:id="281"/>
      <w:bookmarkEnd w:id="282"/>
      <w:bookmarkEnd w:id="283"/>
      <w:bookmarkEnd w:id="284"/>
      <w:bookmarkEnd w:id="285"/>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7C2450" w:rsidP="00D97856">
      <w:pPr>
        <w:pStyle w:val="TH"/>
      </w:pPr>
      <w:r>
        <w:pict w14:anchorId="23BBB348">
          <v:shape id="Picture 9" o:spid="_x0000_i1033" type="#_x0000_t75" style="width:354.75pt;height:345.75pt;visibility:visible">
            <v:imagedata r:id="rId22"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6" w:name="_Toc27409325"/>
      <w:bookmarkStart w:id="287" w:name="_Toc36038659"/>
      <w:bookmarkStart w:id="288" w:name="_Toc58332814"/>
      <w:bookmarkStart w:id="289" w:name="_Toc75462730"/>
      <w:bookmarkStart w:id="290" w:name="_Toc90625671"/>
      <w:bookmarkStart w:id="291" w:name="_Toc92134795"/>
      <w:bookmarkStart w:id="292" w:name="_Toc146273078"/>
      <w:r w:rsidRPr="00C06175">
        <w:t>6B.2</w:t>
      </w:r>
      <w:r w:rsidRPr="00C06175">
        <w:tab/>
        <w:t>Test models</w:t>
      </w:r>
      <w:bookmarkEnd w:id="286"/>
      <w:bookmarkEnd w:id="287"/>
      <w:bookmarkEnd w:id="288"/>
      <w:bookmarkEnd w:id="289"/>
      <w:bookmarkEnd w:id="290"/>
      <w:bookmarkEnd w:id="291"/>
      <w:bookmarkEnd w:id="292"/>
    </w:p>
    <w:p w14:paraId="7A700127" w14:textId="77777777" w:rsidR="00C130CF" w:rsidRPr="00C06175" w:rsidRDefault="00C130CF" w:rsidP="00C130CF">
      <w:pPr>
        <w:pStyle w:val="Heading3"/>
      </w:pPr>
      <w:bookmarkStart w:id="293" w:name="_Toc27409326"/>
      <w:bookmarkStart w:id="294" w:name="_Toc36038660"/>
      <w:bookmarkStart w:id="295" w:name="_Toc58332815"/>
      <w:bookmarkStart w:id="296" w:name="_Toc75462731"/>
      <w:bookmarkStart w:id="297" w:name="_Toc90625672"/>
      <w:bookmarkStart w:id="298" w:name="_Toc92134796"/>
      <w:bookmarkStart w:id="299" w:name="_Toc146273079"/>
      <w:r w:rsidRPr="00C06175">
        <w:t>6B.2.1</w:t>
      </w:r>
      <w:r w:rsidRPr="00C06175">
        <w:tab/>
        <w:t xml:space="preserve">NR GNSS </w:t>
      </w:r>
      <w:r w:rsidR="00D97856" w:rsidRPr="00C06175">
        <w:t>p</w:t>
      </w:r>
      <w:r w:rsidRPr="00C06175">
        <w:t>ositioning test model</w:t>
      </w:r>
      <w:bookmarkEnd w:id="293"/>
      <w:bookmarkEnd w:id="294"/>
      <w:bookmarkEnd w:id="295"/>
      <w:bookmarkEnd w:id="296"/>
      <w:bookmarkEnd w:id="297"/>
      <w:bookmarkEnd w:id="298"/>
      <w:bookmarkEnd w:id="299"/>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7C2450" w:rsidP="00C130CF">
      <w:pPr>
        <w:pStyle w:val="TH"/>
      </w:pPr>
      <w:r>
        <w:lastRenderedPageBreak/>
        <w:pict w14:anchorId="72D98BAC">
          <v:shape id="Picture 10" o:spid="_x0000_i1034" type="#_x0000_t75" style="width:364.5pt;height:381.75pt;visibility:visible">
            <v:imagedata r:id="rId23"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300" w:name="_Toc27409327"/>
      <w:bookmarkStart w:id="301" w:name="_Toc36038661"/>
      <w:bookmarkStart w:id="302" w:name="_Toc58332816"/>
      <w:bookmarkStart w:id="303" w:name="_Toc75462732"/>
      <w:bookmarkStart w:id="304" w:name="_Toc90625673"/>
      <w:bookmarkStart w:id="305" w:name="_Toc92134797"/>
      <w:bookmarkStart w:id="306" w:name="_Toc146273080"/>
      <w:r w:rsidRPr="00C06175">
        <w:t>6B.2.2</w:t>
      </w:r>
      <w:r w:rsidRPr="00C06175">
        <w:tab/>
        <w:t>NR indoor positioning test model</w:t>
      </w:r>
      <w:bookmarkEnd w:id="300"/>
      <w:bookmarkEnd w:id="301"/>
      <w:bookmarkEnd w:id="302"/>
      <w:bookmarkEnd w:id="303"/>
      <w:bookmarkEnd w:id="304"/>
      <w:bookmarkEnd w:id="305"/>
      <w:bookmarkEnd w:id="306"/>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7" w:name="_Toc27409328"/>
      <w:bookmarkStart w:id="308" w:name="_Toc36038662"/>
      <w:bookmarkStart w:id="309" w:name="_Toc58332817"/>
      <w:bookmarkStart w:id="310" w:name="_Toc75462733"/>
      <w:bookmarkStart w:id="311" w:name="_Toc90625674"/>
      <w:bookmarkStart w:id="312" w:name="_Toc92134798"/>
      <w:bookmarkStart w:id="313" w:name="_Toc146273081"/>
      <w:r w:rsidRPr="00C06175">
        <w:t>6B.2.3</w:t>
      </w:r>
      <w:r w:rsidRPr="00C06175">
        <w:tab/>
        <w:t>NR OTDOA (LTE) positioning test model</w:t>
      </w:r>
      <w:bookmarkEnd w:id="307"/>
      <w:bookmarkEnd w:id="308"/>
      <w:bookmarkEnd w:id="309"/>
      <w:bookmarkEnd w:id="310"/>
      <w:bookmarkEnd w:id="311"/>
      <w:bookmarkEnd w:id="312"/>
      <w:bookmarkEnd w:id="313"/>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7C2450" w:rsidP="00B925A7">
      <w:pPr>
        <w:pStyle w:val="TH"/>
      </w:pPr>
      <w:r>
        <w:lastRenderedPageBreak/>
        <w:pict w14:anchorId="1ED0405E">
          <v:shape id="Picture 11" o:spid="_x0000_i1035" type="#_x0000_t75" style="width:482.25pt;height:328.5pt;visibility:visible">
            <v:imagedata r:id="rId24"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4" w:name="_Hlk83893666"/>
      <w:bookmarkStart w:id="315" w:name="_Toc90625675"/>
      <w:bookmarkStart w:id="316" w:name="_Toc92134799"/>
      <w:bookmarkStart w:id="317" w:name="_Toc146273082"/>
      <w:r w:rsidRPr="00C06175">
        <w:lastRenderedPageBreak/>
        <w:t>6B.2.4</w:t>
      </w:r>
      <w:bookmarkEnd w:id="314"/>
      <w:r w:rsidRPr="00C06175">
        <w:tab/>
        <w:t>NR Multi-RTT, DL-AoD and DL-TDOA positioning test model</w:t>
      </w:r>
      <w:bookmarkEnd w:id="315"/>
      <w:bookmarkEnd w:id="316"/>
      <w:bookmarkEnd w:id="317"/>
    </w:p>
    <w:p w14:paraId="54EF3ED2" w14:textId="77777777" w:rsidR="008A1266" w:rsidRPr="00C06175" w:rsidRDefault="007C2450" w:rsidP="00B37BC2">
      <w:pPr>
        <w:pStyle w:val="TH"/>
      </w:pPr>
      <w:r>
        <w:pict w14:anchorId="36422BCB">
          <v:shape id="Picture 12" o:spid="_x0000_i1036" type="#_x0000_t75" alt="Graphical user interface, diagram, application&#10;&#10;Description automatically generated" style="width:296.25pt;height:370.5pt;visibility:visible">
            <v:imagedata r:id="rId25"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DL-AoD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DL-AoD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DL-AoD and DL-TDOA environments are specified in TS 37.571-2 [</w:t>
      </w:r>
      <w:r>
        <w:fldChar w:fldCharType="begin"/>
      </w:r>
      <w:r>
        <w:instrText xml:space="preserve"> REF_3GPPTS37571_2 </w:instrText>
      </w:r>
      <w:r>
        <w:fldChar w:fldCharType="separate"/>
      </w:r>
      <w:r w:rsidRPr="00C06175">
        <w:t>3</w:t>
      </w:r>
      <w:r>
        <w:fldChar w:fldCharType="end"/>
      </w:r>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8" w:name="_Toc90625676"/>
      <w:bookmarkStart w:id="319" w:name="_Toc92134800"/>
      <w:bookmarkStart w:id="320" w:name="_Toc146273083"/>
      <w:r w:rsidRPr="00C06175">
        <w:t>6B.2.5</w:t>
      </w:r>
      <w:r w:rsidRPr="00C06175">
        <w:tab/>
        <w:t>NR E-CID test model</w:t>
      </w:r>
      <w:bookmarkEnd w:id="318"/>
      <w:bookmarkEnd w:id="319"/>
      <w:bookmarkEnd w:id="320"/>
    </w:p>
    <w:p w14:paraId="5CF0BCA2" w14:textId="28951C32" w:rsidR="0032138E" w:rsidRPr="00C06175" w:rsidRDefault="008A1266" w:rsidP="0032138E">
      <w:r w:rsidRPr="00C06175">
        <w:t>The test model is the same as the NR/5GC Layer 3 test model (TS 38.523-3 [24], clause 5.2.1.1).</w:t>
      </w:r>
    </w:p>
    <w:p w14:paraId="1A8187D1" w14:textId="505EC93F" w:rsidR="0032138E" w:rsidRPr="00C06175" w:rsidRDefault="0032138E" w:rsidP="0032138E">
      <w:pPr>
        <w:pStyle w:val="Heading1"/>
      </w:pPr>
      <w:bookmarkStart w:id="321" w:name="_Toc146273084"/>
      <w:r w:rsidRPr="00C06175">
        <w:lastRenderedPageBreak/>
        <w:t>6C</w:t>
      </w:r>
      <w:r w:rsidRPr="00C06175">
        <w:tab/>
        <w:t>NR/5GC test models requiring GNSS support</w:t>
      </w:r>
      <w:bookmarkEnd w:id="321"/>
    </w:p>
    <w:p w14:paraId="76442527" w14:textId="1D4696D6" w:rsidR="0032138E" w:rsidRPr="00C06175" w:rsidRDefault="0032138E" w:rsidP="0032138E">
      <w:r w:rsidRPr="00C06175">
        <w:t>The NR sidelink test model specified in TS 38.523-3 [24] clause 5.2.1.6 requires the presence of a GNSS emulation.</w:t>
      </w:r>
    </w:p>
    <w:p w14:paraId="2F524D45" w14:textId="77777777" w:rsidR="0032138E" w:rsidRPr="00C06175" w:rsidRDefault="0032138E" w:rsidP="0032138E">
      <w:r w:rsidRPr="00C06175">
        <w:t>The positioning simulator shall be capable of generating and broadcasting the following GNSS: GPS, Galileo, GLONASS and BDS.</w:t>
      </w:r>
    </w:p>
    <w:p w14:paraId="036B0C8A" w14:textId="77777777" w:rsidR="0032138E" w:rsidRPr="00C06175" w:rsidRDefault="0032138E" w:rsidP="0032138E">
      <w:r w:rsidRPr="00C06175">
        <w:t>The ASPs at POS Port for NR sidelink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132E96E5" w14:textId="77777777" w:rsidR="0032138E" w:rsidRPr="00C06175" w:rsidRDefault="0032138E" w:rsidP="0032138E">
      <w:pPr>
        <w:pStyle w:val="B1"/>
      </w:pPr>
      <w:r w:rsidRPr="00C06175">
        <w:t>-</w:t>
      </w:r>
      <w:r w:rsidRPr="00C06175">
        <w:tab/>
        <w:t>Start or stop generating and broadcasting satellite signals from the positioning simulator.</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61AC43F7" w14:textId="4171AD89" w:rsidR="0032138E" w:rsidRPr="00C06175" w:rsidRDefault="0032138E" w:rsidP="0032138E">
      <w:r w:rsidRPr="00C06175">
        <w:t>-</w:t>
      </w:r>
      <w:r w:rsidRPr="00C06175">
        <w:tab/>
        <w:t>Retrieve the current UTC time of the GNSS scenario.</w:t>
      </w:r>
    </w:p>
    <w:p w14:paraId="05CAC0C0" w14:textId="77777777" w:rsidR="00FA593B" w:rsidRPr="00C06175" w:rsidRDefault="007A0CE5" w:rsidP="007D1607">
      <w:pPr>
        <w:pStyle w:val="Heading1"/>
      </w:pPr>
      <w:bookmarkStart w:id="322" w:name="_Toc27409329"/>
      <w:bookmarkStart w:id="323" w:name="_Toc36038663"/>
      <w:bookmarkStart w:id="324" w:name="_Toc58332818"/>
      <w:bookmarkStart w:id="325" w:name="_Toc75462734"/>
      <w:bookmarkStart w:id="326" w:name="_Toc90625677"/>
      <w:bookmarkStart w:id="327" w:name="_Toc92134801"/>
      <w:bookmarkStart w:id="328" w:name="_Toc146273085"/>
      <w:r w:rsidRPr="00C06175">
        <w:t>7</w:t>
      </w:r>
      <w:r w:rsidR="00FA593B" w:rsidRPr="00C06175">
        <w:tab/>
        <w:t>Upper Tester Interface</w:t>
      </w:r>
      <w:bookmarkEnd w:id="322"/>
      <w:bookmarkEnd w:id="323"/>
      <w:bookmarkEnd w:id="324"/>
      <w:bookmarkEnd w:id="325"/>
      <w:bookmarkEnd w:id="326"/>
      <w:bookmarkEnd w:id="327"/>
      <w:bookmarkEnd w:id="328"/>
    </w:p>
    <w:p w14:paraId="4E512F09" w14:textId="77777777" w:rsidR="00360FF2" w:rsidRPr="00C06175" w:rsidRDefault="007A0CE5" w:rsidP="00360FF2">
      <w:pPr>
        <w:pStyle w:val="Heading2"/>
      </w:pPr>
      <w:bookmarkStart w:id="329" w:name="_Toc27409330"/>
      <w:bookmarkStart w:id="330" w:name="_Toc36038664"/>
      <w:bookmarkStart w:id="331" w:name="_Toc58332819"/>
      <w:bookmarkStart w:id="332" w:name="_Toc75462735"/>
      <w:bookmarkStart w:id="333" w:name="_Toc90625678"/>
      <w:bookmarkStart w:id="334" w:name="_Toc92134802"/>
      <w:bookmarkStart w:id="335" w:name="_Toc146273086"/>
      <w:r w:rsidRPr="00C06175">
        <w:t>7</w:t>
      </w:r>
      <w:r w:rsidR="00360FF2" w:rsidRPr="00C06175">
        <w:t>.1</w:t>
      </w:r>
      <w:r w:rsidR="00360FF2" w:rsidRPr="00C06175">
        <w:tab/>
        <w:t>MMI for A-GPS</w:t>
      </w:r>
      <w:bookmarkEnd w:id="329"/>
      <w:bookmarkEnd w:id="330"/>
      <w:bookmarkEnd w:id="331"/>
      <w:bookmarkEnd w:id="332"/>
      <w:bookmarkEnd w:id="333"/>
      <w:bookmarkEnd w:id="334"/>
      <w:bookmarkEnd w:id="335"/>
    </w:p>
    <w:p w14:paraId="1B864955" w14:textId="77777777" w:rsidR="00C70CE0" w:rsidRPr="00C06175" w:rsidRDefault="009953D5" w:rsidP="00C70CE0">
      <w:r w:rsidRPr="00C06175">
        <w:t>Refer to 3GPP TS 34.123-3</w:t>
      </w:r>
      <w:r w:rsidR="001461D0"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36" w:name="_Toc27409331"/>
      <w:bookmarkStart w:id="337" w:name="_Toc36038665"/>
      <w:bookmarkStart w:id="338" w:name="_Toc58332820"/>
      <w:bookmarkStart w:id="339" w:name="_Toc75462736"/>
      <w:bookmarkStart w:id="340" w:name="_Toc90625679"/>
      <w:bookmarkStart w:id="341" w:name="_Toc92134803"/>
      <w:bookmarkStart w:id="342" w:name="_Toc146273087"/>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36"/>
      <w:bookmarkEnd w:id="337"/>
      <w:bookmarkEnd w:id="338"/>
      <w:bookmarkEnd w:id="339"/>
      <w:bookmarkEnd w:id="340"/>
      <w:bookmarkEnd w:id="341"/>
      <w:bookmarkEnd w:id="342"/>
    </w:p>
    <w:p w14:paraId="74BC0E27" w14:textId="77777777" w:rsidR="00DD6732" w:rsidRPr="00C06175" w:rsidRDefault="00FA593B" w:rsidP="00FA593B">
      <w:r w:rsidRPr="00C06175">
        <w:t xml:space="preserve">Refer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9"/>
        <w:gridCol w:w="1327"/>
        <w:gridCol w:w="1773"/>
      </w:tblGrid>
      <w:tr w:rsidR="008D3599" w:rsidRPr="00C06175" w14:paraId="22CB577E" w14:textId="77777777">
        <w:trPr>
          <w:jc w:val="center"/>
        </w:trPr>
        <w:tc>
          <w:tcPr>
            <w:tcW w:w="3949" w:type="dxa"/>
            <w:vAlign w:val="center"/>
          </w:tcPr>
          <w:p w14:paraId="605F89D9" w14:textId="77777777" w:rsidR="008D3599" w:rsidRPr="00C06175" w:rsidRDefault="008D3599" w:rsidP="00112A11">
            <w:pPr>
              <w:pStyle w:val="TAH"/>
            </w:pPr>
            <w:r w:rsidRPr="00C06175">
              <w:t>Command</w:t>
            </w:r>
          </w:p>
        </w:tc>
        <w:tc>
          <w:tcPr>
            <w:tcW w:w="3100" w:type="dxa"/>
            <w:gridSpan w:val="2"/>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jc w:val="center"/>
        </w:trPr>
        <w:tc>
          <w:tcPr>
            <w:tcW w:w="3941" w:type="dxa"/>
          </w:tcPr>
          <w:p w14:paraId="6DE83CE9" w14:textId="77777777" w:rsidR="008D3599" w:rsidRPr="00C06175" w:rsidRDefault="008D3599" w:rsidP="00112A11">
            <w:pPr>
              <w:pStyle w:val="TAL"/>
            </w:pPr>
          </w:p>
        </w:tc>
        <w:tc>
          <w:tcPr>
            <w:tcW w:w="1327" w:type="dxa"/>
            <w:tcBorders>
              <w:top w:val="single" w:sz="4" w:space="0" w:color="auto"/>
              <w:right w:val="single" w:sz="4" w:space="0" w:color="auto"/>
            </w:tcBorders>
            <w:shd w:val="clear" w:color="auto" w:fill="auto"/>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shd w:val="clear" w:color="auto" w:fill="auto"/>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lastRenderedPageBreak/>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3" w:name="_Toc27409332"/>
      <w:bookmarkStart w:id="344" w:name="_Toc36038666"/>
      <w:bookmarkStart w:id="345" w:name="_Toc58332821"/>
      <w:bookmarkStart w:id="346" w:name="_Toc75462737"/>
      <w:bookmarkStart w:id="347" w:name="_Toc90625680"/>
      <w:bookmarkStart w:id="348" w:name="_Toc92134804"/>
      <w:bookmarkStart w:id="349" w:name="_Toc146273088"/>
      <w:r w:rsidRPr="00C06175">
        <w:t>8</w:t>
      </w:r>
      <w:r w:rsidR="00A32FA3" w:rsidRPr="00C06175">
        <w:tab/>
        <w:t>IXIT Proforma</w:t>
      </w:r>
      <w:bookmarkEnd w:id="343"/>
      <w:bookmarkEnd w:id="344"/>
      <w:bookmarkEnd w:id="345"/>
      <w:bookmarkEnd w:id="346"/>
      <w:bookmarkEnd w:id="347"/>
      <w:bookmarkEnd w:id="348"/>
      <w:bookmarkEnd w:id="349"/>
    </w:p>
    <w:p w14:paraId="10D3F62A" w14:textId="77777777" w:rsidR="00360FF2" w:rsidRPr="00C06175" w:rsidRDefault="007A0CE5" w:rsidP="00843A1A">
      <w:pPr>
        <w:pStyle w:val="Heading2"/>
      </w:pPr>
      <w:bookmarkStart w:id="350" w:name="_Toc27409333"/>
      <w:bookmarkStart w:id="351" w:name="_Toc36038667"/>
      <w:bookmarkStart w:id="352" w:name="_Toc58332822"/>
      <w:bookmarkStart w:id="353" w:name="_Toc75462738"/>
      <w:bookmarkStart w:id="354" w:name="_Toc90625681"/>
      <w:bookmarkStart w:id="355" w:name="_Toc92134805"/>
      <w:bookmarkStart w:id="356" w:name="_Toc146273089"/>
      <w:r w:rsidRPr="00C06175">
        <w:t>8</w:t>
      </w:r>
      <w:r w:rsidR="00360FF2" w:rsidRPr="00C06175">
        <w:t>.1</w:t>
      </w:r>
      <w:r w:rsidR="00360FF2" w:rsidRPr="00C06175">
        <w:tab/>
        <w:t>A-GPS test suite parameters declarations</w:t>
      </w:r>
      <w:bookmarkEnd w:id="350"/>
      <w:bookmarkEnd w:id="351"/>
      <w:bookmarkEnd w:id="352"/>
      <w:bookmarkEnd w:id="353"/>
      <w:bookmarkEnd w:id="354"/>
      <w:bookmarkEnd w:id="355"/>
      <w:bookmarkEnd w:id="356"/>
    </w:p>
    <w:p w14:paraId="2E975C5C" w14:textId="77777777" w:rsidR="00354E89" w:rsidRPr="00C06175" w:rsidRDefault="007567B7" w:rsidP="00354E89">
      <w:r w:rsidRPr="00C06175">
        <w:t>Refer to 3GPP TS 34.123-3</w:t>
      </w:r>
      <w:r w:rsidR="008979EB"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57" w:name="_Toc27409334"/>
      <w:bookmarkStart w:id="358" w:name="_Toc36038668"/>
      <w:bookmarkStart w:id="359" w:name="_Toc58332823"/>
      <w:bookmarkStart w:id="360" w:name="_Toc75462739"/>
      <w:bookmarkStart w:id="361" w:name="_Toc90625682"/>
      <w:bookmarkStart w:id="362" w:name="_Toc92134806"/>
      <w:bookmarkStart w:id="363" w:name="_Toc146273090"/>
      <w:r w:rsidRPr="00C06175">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57"/>
      <w:bookmarkEnd w:id="358"/>
      <w:bookmarkEnd w:id="359"/>
      <w:bookmarkEnd w:id="360"/>
      <w:bookmarkEnd w:id="361"/>
      <w:bookmarkEnd w:id="362"/>
      <w:bookmarkEnd w:id="363"/>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04927357" w14:textId="3101A69E" w:rsidR="008A1266" w:rsidRPr="00C06175" w:rsidRDefault="008A1266" w:rsidP="008A1266">
      <w:pPr>
        <w:pStyle w:val="TH"/>
      </w:pPr>
      <w:r w:rsidRPr="00C06175">
        <w:t xml:space="preserve">Table 8.2-1: </w:t>
      </w:r>
      <w:r w:rsidR="007936EA" w:rsidRPr="007936EA">
        <w:t>Void</w:t>
      </w:r>
    </w:p>
    <w:p w14:paraId="2874BB91" w14:textId="77777777" w:rsidR="00F8104D" w:rsidRPr="00C06175" w:rsidRDefault="00F8104D" w:rsidP="00F8104D"/>
    <w:p w14:paraId="214C7FFF" w14:textId="77777777" w:rsidR="00F8104D" w:rsidRPr="00C06175" w:rsidRDefault="00F8104D" w:rsidP="00F8104D">
      <w:pPr>
        <w:pStyle w:val="Heading1"/>
      </w:pPr>
      <w:bookmarkStart w:id="364" w:name="_Toc27409335"/>
      <w:bookmarkStart w:id="365" w:name="_Toc36038669"/>
      <w:bookmarkStart w:id="366" w:name="_Toc58332824"/>
      <w:bookmarkStart w:id="367" w:name="_Toc75462740"/>
      <w:bookmarkStart w:id="368" w:name="_Toc90625683"/>
      <w:bookmarkStart w:id="369" w:name="_Toc92134807"/>
      <w:bookmarkStart w:id="370" w:name="_Toc146273091"/>
      <w:r w:rsidRPr="00C06175">
        <w:t>9</w:t>
      </w:r>
      <w:r w:rsidRPr="00C06175">
        <w:tab/>
        <w:t>Other SS Requirements with TTCN-3 impact</w:t>
      </w:r>
      <w:bookmarkEnd w:id="364"/>
      <w:bookmarkEnd w:id="365"/>
      <w:bookmarkEnd w:id="366"/>
      <w:bookmarkEnd w:id="367"/>
      <w:bookmarkEnd w:id="368"/>
      <w:bookmarkEnd w:id="369"/>
      <w:bookmarkEnd w:id="370"/>
    </w:p>
    <w:p w14:paraId="0ED716B5" w14:textId="77777777" w:rsidR="00F8104D" w:rsidRPr="00C06175" w:rsidRDefault="00000000" w:rsidP="00F8104D">
      <w:pPr>
        <w:pStyle w:val="Heading2"/>
      </w:pPr>
      <w:bookmarkStart w:id="371" w:name="_Toc27409336"/>
      <w:bookmarkStart w:id="372" w:name="_Toc36038670"/>
      <w:bookmarkStart w:id="373" w:name="_Toc58332825"/>
      <w:bookmarkStart w:id="374" w:name="_Toc75462741"/>
      <w:bookmarkStart w:id="375" w:name="_Toc90625684"/>
      <w:bookmarkStart w:id="376" w:name="_Toc92134808"/>
      <w:bookmarkStart w:id="377" w:name="_Toc146273092"/>
      <w:r>
        <w:pict w14:anchorId="2396D5D4">
          <v:rect id="Control 182" o:spid="_x0000_s2231"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1"/>
      <w:bookmarkEnd w:id="372"/>
      <w:bookmarkEnd w:id="373"/>
      <w:bookmarkEnd w:id="374"/>
      <w:bookmarkEnd w:id="375"/>
      <w:bookmarkEnd w:id="376"/>
      <w:bookmarkEnd w:id="377"/>
    </w:p>
    <w:p w14:paraId="6C8ED2A7" w14:textId="77777777" w:rsidR="006F22E3" w:rsidRPr="00C06175" w:rsidRDefault="00F8104D" w:rsidP="00354E89">
      <w:r w:rsidRPr="00C06175">
        <w:t>Refer to 3GPP TS 36.523-3 [6] clause 8.1</w:t>
      </w:r>
      <w:r w:rsidR="00D97856" w:rsidRPr="00C06175">
        <w:t xml:space="preserve"> and TS 38.523-3 [24] clause 8.1</w:t>
      </w:r>
      <w:r w:rsidRPr="00C06175">
        <w:t>.</w:t>
      </w:r>
    </w:p>
    <w:p w14:paraId="3E3433A6" w14:textId="77777777" w:rsidR="00A32FA3" w:rsidRPr="00C06175" w:rsidRDefault="001705C0" w:rsidP="00A32FA3">
      <w:pPr>
        <w:pStyle w:val="Heading8"/>
      </w:pPr>
      <w:r w:rsidRPr="00C06175">
        <w:br w:type="page"/>
      </w:r>
      <w:bookmarkStart w:id="378" w:name="_Toc27409337"/>
      <w:bookmarkStart w:id="379" w:name="_Toc36038671"/>
      <w:bookmarkStart w:id="380" w:name="_Toc58332826"/>
      <w:bookmarkStart w:id="381" w:name="_Toc75462742"/>
      <w:bookmarkStart w:id="382" w:name="_Toc90625685"/>
      <w:bookmarkStart w:id="383" w:name="_Toc92134809"/>
      <w:bookmarkStart w:id="384" w:name="_Toc146273093"/>
      <w:r w:rsidR="00A32FA3" w:rsidRPr="00C06175">
        <w:lastRenderedPageBreak/>
        <w:t>Annex A (normative):</w:t>
      </w:r>
      <w:r w:rsidR="00A32FA3" w:rsidRPr="00C06175">
        <w:br/>
        <w:t>Test Suites</w:t>
      </w:r>
      <w:bookmarkEnd w:id="378"/>
      <w:bookmarkEnd w:id="379"/>
      <w:bookmarkEnd w:id="380"/>
      <w:bookmarkEnd w:id="381"/>
      <w:bookmarkEnd w:id="382"/>
      <w:bookmarkEnd w:id="383"/>
      <w:bookmarkEnd w:id="384"/>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5" w:name="_Toc27409338"/>
      <w:bookmarkStart w:id="386" w:name="_Toc36038672"/>
      <w:bookmarkStart w:id="387" w:name="_Toc58332827"/>
      <w:bookmarkStart w:id="388" w:name="_Toc75462743"/>
      <w:bookmarkStart w:id="389" w:name="_Toc90625686"/>
      <w:bookmarkStart w:id="390" w:name="_Toc92134810"/>
      <w:bookmarkStart w:id="391" w:name="_Toc146273094"/>
      <w:r w:rsidRPr="00C06175">
        <w:t>A.1</w:t>
      </w:r>
      <w:r w:rsidRPr="00C06175">
        <w:tab/>
      </w:r>
      <w:r w:rsidR="00983499" w:rsidRPr="00C06175">
        <w:t xml:space="preserve">UTRA </w:t>
      </w:r>
      <w:r w:rsidRPr="00C06175">
        <w:t>A-GPS test suite</w:t>
      </w:r>
      <w:bookmarkEnd w:id="385"/>
      <w:bookmarkEnd w:id="386"/>
      <w:bookmarkEnd w:id="387"/>
      <w:bookmarkEnd w:id="388"/>
      <w:bookmarkEnd w:id="389"/>
      <w:bookmarkEnd w:id="390"/>
      <w:bookmarkEnd w:id="391"/>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r>
        <w:fldChar w:fldCharType="begin"/>
      </w:r>
      <w:r>
        <w:instrText xml:space="preserve"> REF_TR101666 </w:instrText>
      </w:r>
      <w:r>
        <w:fldChar w:fldCharType="separate"/>
      </w:r>
      <w:r w:rsidR="006B52FB" w:rsidRPr="00C06175">
        <w:t>20</w:t>
      </w:r>
      <w:r>
        <w:fldChar w:fldCharType="end"/>
      </w:r>
      <w:r w:rsidRPr="00C06175">
        <w:t>].</w:t>
      </w:r>
    </w:p>
    <w:p w14:paraId="309A6142" w14:textId="77777777" w:rsidR="00F71E9B" w:rsidRPr="00C06175" w:rsidRDefault="00F71E9B" w:rsidP="00F71E9B">
      <w:pPr>
        <w:pStyle w:val="Heading2"/>
      </w:pPr>
      <w:bookmarkStart w:id="392" w:name="_Toc27409339"/>
      <w:bookmarkStart w:id="393" w:name="_Toc36038673"/>
      <w:bookmarkStart w:id="394" w:name="_Toc58332828"/>
      <w:bookmarkStart w:id="395" w:name="_Toc75462744"/>
      <w:bookmarkStart w:id="396" w:name="_Toc90625687"/>
      <w:bookmarkStart w:id="397" w:name="_Toc92134811"/>
      <w:bookmarkStart w:id="398" w:name="_Toc146273095"/>
      <w:r w:rsidRPr="00C06175">
        <w:t>A.1.1</w:t>
      </w:r>
      <w:r w:rsidRPr="00C06175">
        <w:tab/>
      </w:r>
      <w:r w:rsidR="00983499" w:rsidRPr="00C06175">
        <w:t xml:space="preserve">Baseline </w:t>
      </w:r>
      <w:r w:rsidRPr="00C06175">
        <w:t>of specifications</w:t>
      </w:r>
      <w:bookmarkEnd w:id="392"/>
      <w:bookmarkEnd w:id="393"/>
      <w:bookmarkEnd w:id="394"/>
      <w:bookmarkEnd w:id="395"/>
      <w:bookmarkEnd w:id="396"/>
      <w:bookmarkEnd w:id="397"/>
      <w:bookmarkEnd w:id="398"/>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r>
              <w:fldChar w:fldCharType="begin"/>
            </w:r>
            <w:r>
              <w:instrText xml:space="preserve"> REF_3GPPTS25331 </w:instrText>
            </w:r>
            <w:r>
              <w:fldChar w:fldCharType="separate"/>
            </w:r>
            <w:r w:rsidR="006B52FB" w:rsidRPr="00C06175">
              <w:t>12</w:t>
            </w:r>
            <w:r>
              <w:fldChar w:fldCharType="end"/>
            </w:r>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r>
              <w:fldChar w:fldCharType="begin"/>
            </w:r>
            <w:r>
              <w:instrText xml:space="preserve"> REF_3GPPTS37571_3 </w:instrText>
            </w:r>
            <w:r>
              <w:fldChar w:fldCharType="separate"/>
            </w:r>
            <w:r w:rsidR="006B52FB" w:rsidRPr="00C06175">
              <w:t>4</w:t>
            </w:r>
            <w:r>
              <w:fldChar w:fldCharType="end"/>
            </w:r>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r>
              <w:fldChar w:fldCharType="begin"/>
            </w:r>
            <w:r>
              <w:instrText xml:space="preserve"> REF_3GPPTS34108 </w:instrText>
            </w:r>
            <w:r>
              <w:fldChar w:fldCharType="separate"/>
            </w:r>
            <w:r w:rsidR="006B52FB" w:rsidRPr="00C06175">
              <w:t>9</w:t>
            </w:r>
            <w:r>
              <w:fldChar w:fldCharType="end"/>
            </w:r>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r>
              <w:fldChar w:fldCharType="begin"/>
            </w:r>
            <w:r>
              <w:instrText xml:space="preserve"> REF_3GPPTS34109 </w:instrText>
            </w:r>
            <w:r>
              <w:fldChar w:fldCharType="separate"/>
            </w:r>
            <w:r w:rsidR="006B52FB" w:rsidRPr="00C06175">
              <w:t>18</w:t>
            </w:r>
            <w:r>
              <w:fldChar w:fldCharType="end"/>
            </w:r>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399" w:name="_Toc27409340"/>
      <w:bookmarkStart w:id="400" w:name="_Toc36038674"/>
      <w:bookmarkStart w:id="401" w:name="_Toc58332829"/>
      <w:bookmarkStart w:id="402" w:name="_Toc75462745"/>
      <w:bookmarkStart w:id="403" w:name="_Toc90625688"/>
      <w:bookmarkStart w:id="404" w:name="_Toc92134812"/>
      <w:bookmarkStart w:id="405" w:name="_Toc146273096"/>
      <w:r w:rsidRPr="00C06175">
        <w:t>A.1.2</w:t>
      </w:r>
      <w:r w:rsidRPr="00C06175">
        <w:tab/>
        <w:t>AGPS ATS</w:t>
      </w:r>
      <w:bookmarkEnd w:id="399"/>
      <w:bookmarkEnd w:id="400"/>
      <w:bookmarkEnd w:id="401"/>
      <w:bookmarkEnd w:id="402"/>
      <w:bookmarkEnd w:id="403"/>
      <w:bookmarkEnd w:id="404"/>
      <w:bookmarkEnd w:id="405"/>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r>
              <w:fldChar w:fldCharType="begin"/>
            </w:r>
            <w:r>
              <w:instrText xml:space="preserve"> REF_3GPPTS37571_2 </w:instrText>
            </w:r>
            <w:r>
              <w:fldChar w:fldCharType="separate"/>
            </w:r>
            <w:r w:rsidR="006B52FB" w:rsidRPr="00C06175">
              <w:t>3</w:t>
            </w:r>
            <w:r>
              <w:fldChar w:fldCharType="end"/>
            </w:r>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r>
              <w:fldChar w:fldCharType="begin"/>
            </w:r>
            <w:r>
              <w:instrText xml:space="preserve"> REF_3GPPTS34123_3 </w:instrText>
            </w:r>
            <w:r>
              <w:fldChar w:fldCharType="separate"/>
            </w:r>
            <w:r w:rsidR="006B52FB" w:rsidRPr="00C06175">
              <w:t>8</w:t>
            </w:r>
            <w:r>
              <w:fldChar w:fldCharType="end"/>
            </w:r>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06" w:name="_Toc27409341"/>
      <w:bookmarkStart w:id="407" w:name="_Toc36038675"/>
      <w:bookmarkStart w:id="408" w:name="_Toc58332830"/>
      <w:bookmarkStart w:id="409" w:name="_Toc75462746"/>
      <w:bookmarkStart w:id="410" w:name="_Toc90625689"/>
      <w:bookmarkStart w:id="411" w:name="_Toc92134813"/>
      <w:bookmarkStart w:id="412" w:name="_Toc146273097"/>
      <w:r w:rsidRPr="00C06175">
        <w:t>A.1.</w:t>
      </w:r>
      <w:r w:rsidR="006C6A24" w:rsidRPr="00C06175">
        <w:t>3</w:t>
      </w:r>
      <w:r w:rsidRPr="00C06175">
        <w:tab/>
        <w:t>The TTCN Machine Processable form (TTCN.MP)</w:t>
      </w:r>
      <w:bookmarkEnd w:id="406"/>
      <w:bookmarkEnd w:id="407"/>
      <w:bookmarkEnd w:id="408"/>
      <w:bookmarkEnd w:id="409"/>
      <w:bookmarkEnd w:id="410"/>
      <w:bookmarkEnd w:id="411"/>
      <w:bookmarkEnd w:id="412"/>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3" w:name="_Toc27409342"/>
      <w:bookmarkStart w:id="414" w:name="_Toc36038676"/>
      <w:bookmarkStart w:id="415" w:name="_Toc58332831"/>
      <w:bookmarkStart w:id="416" w:name="_Toc75462747"/>
      <w:bookmarkStart w:id="417" w:name="_Toc90625690"/>
      <w:bookmarkStart w:id="418" w:name="_Toc92134814"/>
      <w:bookmarkStart w:id="419" w:name="_Toc146273098"/>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3"/>
      <w:bookmarkEnd w:id="414"/>
      <w:bookmarkEnd w:id="415"/>
      <w:bookmarkEnd w:id="416"/>
      <w:bookmarkEnd w:id="417"/>
      <w:bookmarkEnd w:id="418"/>
      <w:bookmarkEnd w:id="419"/>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r>
        <w:fldChar w:fldCharType="begin"/>
      </w:r>
      <w:r>
        <w:instrText xml:space="preserve"> REF_ES201873_1 </w:instrText>
      </w:r>
      <w:r>
        <w:fldChar w:fldCharType="separate"/>
      </w:r>
      <w:r w:rsidR="006B52FB" w:rsidRPr="00C06175">
        <w:t>17</w:t>
      </w:r>
      <w:r>
        <w:fldChar w:fldCharType="end"/>
      </w:r>
      <w:r w:rsidRPr="00C06175">
        <w:t>].</w:t>
      </w:r>
    </w:p>
    <w:p w14:paraId="67CA3BDE" w14:textId="77777777" w:rsidR="00A32FA3" w:rsidRPr="00C06175" w:rsidRDefault="00A32FA3" w:rsidP="00066122">
      <w:pPr>
        <w:pStyle w:val="Heading2"/>
      </w:pPr>
      <w:bookmarkStart w:id="420" w:name="_Toc27409343"/>
      <w:bookmarkStart w:id="421" w:name="_Toc36038677"/>
      <w:bookmarkStart w:id="422" w:name="_Toc58332832"/>
      <w:bookmarkStart w:id="423" w:name="_Toc75462748"/>
      <w:bookmarkStart w:id="424" w:name="_Toc90625691"/>
      <w:bookmarkStart w:id="425" w:name="_Toc92134815"/>
      <w:bookmarkStart w:id="426" w:name="_Toc146273099"/>
      <w:r w:rsidRPr="00C06175">
        <w:t>A.</w:t>
      </w:r>
      <w:r w:rsidR="00F71E9B" w:rsidRPr="00C06175">
        <w:t>2.</w:t>
      </w:r>
      <w:r w:rsidRPr="00C06175">
        <w:t>1</w:t>
      </w:r>
      <w:r w:rsidRPr="00C06175">
        <w:tab/>
        <w:t>Baseline of specifications</w:t>
      </w:r>
      <w:bookmarkEnd w:id="420"/>
      <w:bookmarkEnd w:id="421"/>
      <w:bookmarkEnd w:id="422"/>
      <w:bookmarkEnd w:id="423"/>
      <w:bookmarkEnd w:id="424"/>
      <w:bookmarkEnd w:id="425"/>
      <w:bookmarkEnd w:id="426"/>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27" w:name="_Toc27409344"/>
      <w:bookmarkStart w:id="428" w:name="_Toc36038678"/>
      <w:bookmarkStart w:id="429" w:name="_Toc58332833"/>
      <w:bookmarkStart w:id="430" w:name="_Toc75462749"/>
      <w:bookmarkStart w:id="431" w:name="_Toc90625692"/>
      <w:bookmarkStart w:id="432" w:name="_Toc92134816"/>
      <w:bookmarkStart w:id="433" w:name="_Toc146273100"/>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27"/>
      <w:bookmarkEnd w:id="428"/>
      <w:bookmarkEnd w:id="429"/>
      <w:bookmarkEnd w:id="430"/>
      <w:bookmarkEnd w:id="431"/>
      <w:bookmarkEnd w:id="432"/>
      <w:bookmarkEnd w:id="433"/>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486566" w:rsidRPr="004B75C0" w14:paraId="43C7DDC6"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A91EE7" w14:textId="77777777" w:rsidR="00486566" w:rsidRDefault="00486566" w:rsidP="00423C5D">
            <w:pPr>
              <w:pStyle w:val="TAL"/>
            </w:pPr>
            <w:r w:rsidRPr="000403B2">
              <w:t>7.2.2.2.6.FDDs</w:t>
            </w:r>
          </w:p>
        </w:tc>
        <w:tc>
          <w:tcPr>
            <w:tcW w:w="8533" w:type="dxa"/>
            <w:tcBorders>
              <w:top w:val="single" w:sz="6" w:space="0" w:color="auto"/>
              <w:left w:val="single" w:sz="6" w:space="0" w:color="auto"/>
              <w:bottom w:val="single" w:sz="6" w:space="0" w:color="auto"/>
              <w:right w:val="single" w:sz="6" w:space="0" w:color="auto"/>
            </w:tcBorders>
          </w:tcPr>
          <w:p w14:paraId="7E134195" w14:textId="77777777" w:rsidR="00486566" w:rsidRPr="004B75C0" w:rsidRDefault="00486566" w:rsidP="00423C5D">
            <w:pPr>
              <w:pStyle w:val="TAL"/>
            </w:pPr>
            <w:r w:rsidRPr="000403B2">
              <w:t>Basic Self Location: UE-assisted sub-test 6 (FDD)</w:t>
            </w:r>
          </w:p>
        </w:tc>
      </w:tr>
      <w:tr w:rsidR="00486566" w:rsidRPr="004B75C0" w14:paraId="426D691F"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593DD74" w14:textId="77777777" w:rsidR="00486566" w:rsidRDefault="00486566" w:rsidP="00423C5D">
            <w:pPr>
              <w:pStyle w:val="TAL"/>
            </w:pPr>
            <w:r w:rsidRPr="000403B2">
              <w:t>7.2.2.2.6.TDDs</w:t>
            </w:r>
          </w:p>
        </w:tc>
        <w:tc>
          <w:tcPr>
            <w:tcW w:w="8533" w:type="dxa"/>
            <w:tcBorders>
              <w:top w:val="single" w:sz="6" w:space="0" w:color="auto"/>
              <w:left w:val="single" w:sz="6" w:space="0" w:color="auto"/>
              <w:bottom w:val="single" w:sz="6" w:space="0" w:color="auto"/>
              <w:right w:val="single" w:sz="6" w:space="0" w:color="auto"/>
            </w:tcBorders>
          </w:tcPr>
          <w:p w14:paraId="74A393E3" w14:textId="77777777" w:rsidR="00486566" w:rsidRPr="004B75C0" w:rsidRDefault="00486566" w:rsidP="00423C5D">
            <w:pPr>
              <w:pStyle w:val="TAL"/>
            </w:pPr>
            <w:r w:rsidRPr="000403B2">
              <w:t>Basic Self Location: UE-assisted sub-test 6 (TDD)</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4" w:name="_Toc27409345"/>
      <w:bookmarkStart w:id="435" w:name="_Toc36038679"/>
      <w:bookmarkStart w:id="436" w:name="_Toc58332834"/>
      <w:bookmarkStart w:id="437" w:name="_Toc75462750"/>
      <w:bookmarkStart w:id="438" w:name="_Toc90625693"/>
      <w:bookmarkStart w:id="439" w:name="_Toc92134817"/>
      <w:bookmarkStart w:id="440" w:name="_Toc146273101"/>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4"/>
      <w:bookmarkEnd w:id="435"/>
      <w:bookmarkEnd w:id="436"/>
      <w:bookmarkEnd w:id="437"/>
      <w:bookmarkEnd w:id="438"/>
      <w:bookmarkEnd w:id="439"/>
      <w:bookmarkEnd w:id="440"/>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1" w:name="_Toc58332835"/>
      <w:bookmarkStart w:id="442" w:name="_Toc75462751"/>
      <w:bookmarkStart w:id="443" w:name="_Toc90625694"/>
      <w:bookmarkStart w:id="444" w:name="_Toc92134818"/>
      <w:bookmarkStart w:id="445" w:name="_Toc146273102"/>
      <w:r w:rsidRPr="00C06175">
        <w:t>A.2.4</w:t>
      </w:r>
      <w:r w:rsidRPr="00C06175">
        <w:tab/>
        <w:t>NR/5GC Test Cases</w:t>
      </w:r>
      <w:bookmarkEnd w:id="441"/>
      <w:bookmarkEnd w:id="442"/>
      <w:bookmarkEnd w:id="443"/>
      <w:bookmarkEnd w:id="444"/>
      <w:bookmarkEnd w:id="445"/>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lastRenderedPageBreak/>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8046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490BE5" w:rsidRPr="00C06175" w14:paraId="29ADB2A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B405FF" w14:textId="115E3666" w:rsidR="00490BE5" w:rsidRPr="00C06175" w:rsidRDefault="00490BE5" w:rsidP="00490BE5">
            <w:pPr>
              <w:pStyle w:val="TAL"/>
            </w:pPr>
            <w:r w:rsidRPr="00B77A96">
              <w:t>9.3.1.2.19s.NR5GC</w:t>
            </w:r>
          </w:p>
        </w:tc>
        <w:tc>
          <w:tcPr>
            <w:tcW w:w="7278" w:type="dxa"/>
            <w:tcBorders>
              <w:top w:val="single" w:sz="6" w:space="0" w:color="auto"/>
              <w:left w:val="single" w:sz="6" w:space="0" w:color="auto"/>
              <w:bottom w:val="single" w:sz="6" w:space="0" w:color="auto"/>
              <w:right w:val="single" w:sz="6" w:space="0" w:color="auto"/>
            </w:tcBorders>
          </w:tcPr>
          <w:p w14:paraId="7C56D170" w14:textId="66599549" w:rsidR="00490BE5" w:rsidRPr="00C06175" w:rsidRDefault="00490BE5" w:rsidP="00490BE5">
            <w:pPr>
              <w:pStyle w:val="TAL"/>
            </w:pPr>
            <w:r w:rsidRPr="00B77A96">
              <w:t>LPP Abort: Subtest 19</w:t>
            </w:r>
          </w:p>
        </w:tc>
      </w:tr>
      <w:tr w:rsidR="007936EA" w:rsidRPr="00C06175" w14:paraId="5BD012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7FCBBFFF" w14:textId="51870F25" w:rsidR="007936EA" w:rsidRPr="00B77A96" w:rsidRDefault="007936EA" w:rsidP="007936EA">
            <w:pPr>
              <w:pStyle w:val="TAL"/>
            </w:pPr>
            <w:r w:rsidRPr="00DA70C0">
              <w:t>9.3.1.2.20s.NR5GC</w:t>
            </w:r>
          </w:p>
        </w:tc>
        <w:tc>
          <w:tcPr>
            <w:tcW w:w="7278" w:type="dxa"/>
            <w:tcBorders>
              <w:top w:val="single" w:sz="6" w:space="0" w:color="auto"/>
              <w:left w:val="single" w:sz="6" w:space="0" w:color="auto"/>
              <w:bottom w:val="single" w:sz="6" w:space="0" w:color="auto"/>
              <w:right w:val="single" w:sz="6" w:space="0" w:color="auto"/>
            </w:tcBorders>
          </w:tcPr>
          <w:p w14:paraId="4691A0BB" w14:textId="455CE611" w:rsidR="007936EA" w:rsidRPr="00B77A96" w:rsidRDefault="007936EA" w:rsidP="007936EA">
            <w:pPr>
              <w:pStyle w:val="TAL"/>
            </w:pPr>
            <w:r w:rsidRPr="00DA70C0">
              <w:t>LPP Abort: Subtest 20</w:t>
            </w:r>
          </w:p>
        </w:tc>
      </w:tr>
      <w:tr w:rsidR="007936EA" w:rsidRPr="00C06175" w14:paraId="21209F7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09BE554D" w14:textId="17F2FC09" w:rsidR="007936EA" w:rsidRPr="00B77A96" w:rsidRDefault="007936EA" w:rsidP="007936EA">
            <w:pPr>
              <w:pStyle w:val="TAL"/>
            </w:pPr>
            <w:r w:rsidRPr="00DA70C0">
              <w:t>9.3.1.2.21s.NR5GC</w:t>
            </w:r>
          </w:p>
        </w:tc>
        <w:tc>
          <w:tcPr>
            <w:tcW w:w="7278" w:type="dxa"/>
            <w:tcBorders>
              <w:top w:val="single" w:sz="6" w:space="0" w:color="auto"/>
              <w:left w:val="single" w:sz="6" w:space="0" w:color="auto"/>
              <w:bottom w:val="single" w:sz="6" w:space="0" w:color="auto"/>
              <w:right w:val="single" w:sz="6" w:space="0" w:color="auto"/>
            </w:tcBorders>
          </w:tcPr>
          <w:p w14:paraId="65DB177A" w14:textId="5FBBA149" w:rsidR="007936EA" w:rsidRPr="00B77A96" w:rsidRDefault="007936EA" w:rsidP="007936EA">
            <w:pPr>
              <w:pStyle w:val="TAL"/>
            </w:pPr>
            <w:r w:rsidRPr="00DA70C0">
              <w:t>LPP Abort: Subtest 21</w:t>
            </w:r>
          </w:p>
        </w:tc>
      </w:tr>
      <w:tr w:rsidR="00490BE5" w:rsidRPr="00C06175" w14:paraId="2930D1E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490BE5" w:rsidRPr="00C06175" w:rsidRDefault="00490BE5" w:rsidP="00490BE5">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490BE5" w:rsidRPr="00C06175" w:rsidRDefault="00490BE5" w:rsidP="00490BE5">
            <w:pPr>
              <w:pStyle w:val="TAL"/>
              <w:rPr>
                <w:rFonts w:cs="Arial"/>
                <w:sz w:val="16"/>
                <w:szCs w:val="16"/>
              </w:rPr>
            </w:pPr>
            <w:r w:rsidRPr="00C06175">
              <w:t>LPP Duplicated Message</w:t>
            </w:r>
          </w:p>
        </w:tc>
      </w:tr>
      <w:tr w:rsidR="00490BE5" w:rsidRPr="00C06175" w14:paraId="0882D0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490BE5" w:rsidRPr="00C06175" w:rsidRDefault="00490BE5" w:rsidP="00490BE5">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490BE5" w:rsidRPr="00C06175" w:rsidRDefault="00490BE5" w:rsidP="00490BE5">
            <w:pPr>
              <w:pStyle w:val="TAL"/>
              <w:rPr>
                <w:snapToGrid w:val="0"/>
              </w:rPr>
            </w:pPr>
            <w:r w:rsidRPr="00C06175">
              <w:t>LPP Acknowledgement</w:t>
            </w:r>
          </w:p>
        </w:tc>
      </w:tr>
      <w:tr w:rsidR="00490BE5" w:rsidRPr="00C06175" w14:paraId="131C7E7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490BE5" w:rsidRPr="00C06175" w:rsidRDefault="00490BE5" w:rsidP="00490BE5">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490BE5" w:rsidRPr="00C06175" w:rsidRDefault="00490BE5" w:rsidP="00490BE5">
            <w:pPr>
              <w:pStyle w:val="TAL"/>
              <w:rPr>
                <w:snapToGrid w:val="0"/>
              </w:rPr>
            </w:pPr>
            <w:r w:rsidRPr="00C06175">
              <w:t>LPP Retransmission</w:t>
            </w:r>
          </w:p>
        </w:tc>
      </w:tr>
      <w:tr w:rsidR="00490BE5" w:rsidRPr="00C06175" w14:paraId="422FFCE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490BE5" w:rsidRPr="00C06175" w:rsidRDefault="00490BE5" w:rsidP="00490BE5">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490BE5" w:rsidRPr="00C06175" w:rsidRDefault="00490BE5" w:rsidP="00490BE5">
            <w:pPr>
              <w:pStyle w:val="TAL"/>
            </w:pPr>
            <w:r w:rsidRPr="00C06175">
              <w:t>E-SMLC Initiated Assistance Data Delivery followed by Location Information Transfer: UE-Based: Subtest 15</w:t>
            </w:r>
          </w:p>
        </w:tc>
      </w:tr>
      <w:tr w:rsidR="00490BE5" w:rsidRPr="00C06175" w14:paraId="1B09205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4E68D3B" w14:textId="7DC84E78" w:rsidR="00490BE5" w:rsidRPr="00C06175" w:rsidRDefault="00490BE5" w:rsidP="00490BE5">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BC4E16F" w14:textId="08775A91" w:rsidR="00490BE5" w:rsidRPr="00C06175" w:rsidRDefault="00490BE5" w:rsidP="00490BE5">
            <w:pPr>
              <w:pStyle w:val="TAL"/>
            </w:pPr>
            <w:r w:rsidRPr="00C06175">
              <w:t>E-SMLC Initiated Assistance Data Delivery followed by Location Information Transfer: UE-Assisted: Subtest 15</w:t>
            </w:r>
          </w:p>
        </w:tc>
      </w:tr>
      <w:tr w:rsidR="00490BE5" w:rsidRPr="00C06175" w14:paraId="6CA6946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8FDFD8F" w14:textId="65DA21A6" w:rsidR="00490BE5" w:rsidRPr="00C06175" w:rsidRDefault="00490BE5" w:rsidP="00490BE5">
            <w:pPr>
              <w:pStyle w:val="TAL"/>
            </w:pPr>
            <w:r w:rsidRPr="008A2DEF">
              <w:t>9.3.4.2.19s.NR5GC</w:t>
            </w:r>
          </w:p>
        </w:tc>
        <w:tc>
          <w:tcPr>
            <w:tcW w:w="7278" w:type="dxa"/>
            <w:tcBorders>
              <w:top w:val="single" w:sz="6" w:space="0" w:color="auto"/>
              <w:left w:val="single" w:sz="6" w:space="0" w:color="auto"/>
              <w:bottom w:val="single" w:sz="6" w:space="0" w:color="auto"/>
              <w:right w:val="single" w:sz="6" w:space="0" w:color="auto"/>
            </w:tcBorders>
          </w:tcPr>
          <w:p w14:paraId="62F503FB" w14:textId="7C49C740" w:rsidR="00490BE5" w:rsidRPr="00C06175" w:rsidRDefault="00490BE5" w:rsidP="00490BE5">
            <w:pPr>
              <w:pStyle w:val="TAL"/>
            </w:pPr>
            <w:r w:rsidRPr="008A2DEF">
              <w:t>E-SMLC Initiated Assistance Data Delivery followed by Location Information Transfer: UE-Assisted: Subtest 19</w:t>
            </w:r>
          </w:p>
        </w:tc>
      </w:tr>
      <w:tr w:rsidR="00490BE5" w:rsidRPr="00C06175" w14:paraId="35AFD28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8C6927B" w14:textId="356DDC4F" w:rsidR="00490BE5" w:rsidRPr="00C06175" w:rsidRDefault="00490BE5" w:rsidP="00490BE5">
            <w:pPr>
              <w:pStyle w:val="TAL"/>
            </w:pPr>
            <w:r w:rsidRPr="008A2DEF">
              <w:t>9.3.4.2.20s.NR5GC</w:t>
            </w:r>
          </w:p>
        </w:tc>
        <w:tc>
          <w:tcPr>
            <w:tcW w:w="7278" w:type="dxa"/>
            <w:tcBorders>
              <w:top w:val="single" w:sz="6" w:space="0" w:color="auto"/>
              <w:left w:val="single" w:sz="6" w:space="0" w:color="auto"/>
              <w:bottom w:val="single" w:sz="6" w:space="0" w:color="auto"/>
              <w:right w:val="single" w:sz="6" w:space="0" w:color="auto"/>
            </w:tcBorders>
          </w:tcPr>
          <w:p w14:paraId="34EE5140" w14:textId="52A9987E" w:rsidR="00490BE5" w:rsidRPr="00C06175" w:rsidRDefault="00490BE5" w:rsidP="00490BE5">
            <w:pPr>
              <w:pStyle w:val="TAL"/>
            </w:pPr>
            <w:r w:rsidRPr="008A2DEF">
              <w:t>E-SMLC Initiated Assistance Data Delivery followed by Location Information Transfer: UE-Assisted: Subtest 20</w:t>
            </w:r>
          </w:p>
        </w:tc>
      </w:tr>
      <w:tr w:rsidR="00490BE5" w:rsidRPr="00C06175" w14:paraId="0714BB5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A753297" w14:textId="4F4BF2CA" w:rsidR="00490BE5" w:rsidRPr="00C06175" w:rsidRDefault="00490BE5" w:rsidP="00490BE5">
            <w:pPr>
              <w:pStyle w:val="TAL"/>
            </w:pPr>
            <w:r w:rsidRPr="008A2DEF">
              <w:t>9.3.4.2.21s.NR5GC</w:t>
            </w:r>
          </w:p>
        </w:tc>
        <w:tc>
          <w:tcPr>
            <w:tcW w:w="7278" w:type="dxa"/>
            <w:tcBorders>
              <w:top w:val="single" w:sz="6" w:space="0" w:color="auto"/>
              <w:left w:val="single" w:sz="6" w:space="0" w:color="auto"/>
              <w:bottom w:val="single" w:sz="6" w:space="0" w:color="auto"/>
              <w:right w:val="single" w:sz="6" w:space="0" w:color="auto"/>
            </w:tcBorders>
          </w:tcPr>
          <w:p w14:paraId="0D22B209" w14:textId="2FAE0122" w:rsidR="00490BE5" w:rsidRPr="00C06175" w:rsidRDefault="00490BE5" w:rsidP="00490BE5">
            <w:pPr>
              <w:pStyle w:val="TAL"/>
            </w:pPr>
            <w:r w:rsidRPr="008A2DEF">
              <w:t>E-SMLC Initiated Assistance Data Delivery followed by Location Information Transfer: UE-Assisted: Subtest 21</w:t>
            </w:r>
          </w:p>
        </w:tc>
      </w:tr>
      <w:tr w:rsidR="00490BE5" w:rsidRPr="00C06175" w14:paraId="62D93E79"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CF92522" w14:textId="416E2F59" w:rsidR="00490BE5" w:rsidRPr="00C06175" w:rsidRDefault="00490BE5" w:rsidP="00490BE5">
            <w:pPr>
              <w:pStyle w:val="TAL"/>
            </w:pPr>
            <w:r w:rsidRPr="008A2DEF">
              <w:t>9.3.4.2.22s.NR5GC</w:t>
            </w:r>
          </w:p>
        </w:tc>
        <w:tc>
          <w:tcPr>
            <w:tcW w:w="7278" w:type="dxa"/>
            <w:tcBorders>
              <w:top w:val="single" w:sz="6" w:space="0" w:color="auto"/>
              <w:left w:val="single" w:sz="6" w:space="0" w:color="auto"/>
              <w:bottom w:val="single" w:sz="6" w:space="0" w:color="auto"/>
              <w:right w:val="single" w:sz="6" w:space="0" w:color="auto"/>
            </w:tcBorders>
          </w:tcPr>
          <w:p w14:paraId="1D1251CF" w14:textId="3B1B3370" w:rsidR="00490BE5" w:rsidRPr="00C06175" w:rsidRDefault="00490BE5" w:rsidP="00490BE5">
            <w:pPr>
              <w:pStyle w:val="TAL"/>
            </w:pPr>
            <w:r w:rsidRPr="008A2DEF">
              <w:t>E-SMLC Initiated Assistance Data Delivery followed by Location Information Transfer: UE-Assisted: Subtest 22</w:t>
            </w:r>
          </w:p>
        </w:tc>
      </w:tr>
      <w:tr w:rsidR="00490BE5" w:rsidRPr="00C06175" w14:paraId="506BE02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490BE5" w:rsidRPr="00C06175" w:rsidRDefault="00490BE5" w:rsidP="00490BE5">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490BE5" w:rsidRPr="00C06175" w:rsidRDefault="00490BE5" w:rsidP="00490BE5">
            <w:pPr>
              <w:pStyle w:val="TAL"/>
            </w:pPr>
            <w:r w:rsidRPr="00C06175">
              <w:t>E-SMLC Initiated Position Measurement without Assistance Data: UE-Based: Subtest 15</w:t>
            </w:r>
          </w:p>
        </w:tc>
      </w:tr>
      <w:tr w:rsidR="00490BE5" w:rsidRPr="00C06175" w14:paraId="5550981E"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490BE5" w:rsidRPr="00C06175" w:rsidRDefault="00490BE5" w:rsidP="00490BE5">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490BE5" w:rsidRPr="00C06175" w:rsidRDefault="00490BE5" w:rsidP="00490BE5">
            <w:pPr>
              <w:pStyle w:val="TAL"/>
            </w:pPr>
            <w:r w:rsidRPr="00C06175">
              <w:t>E-SMLC Initiated Position Measurement without Assistance Data: UE-Assisted: Subtest 15</w:t>
            </w:r>
          </w:p>
        </w:tc>
      </w:tr>
      <w:tr w:rsidR="00E33EC1" w:rsidRPr="00C06175" w14:paraId="24952097"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A72E29B" w14:textId="5DB0C527" w:rsidR="00E33EC1" w:rsidRPr="00C06175" w:rsidRDefault="00E33EC1" w:rsidP="00E33EC1">
            <w:pPr>
              <w:pStyle w:val="TAL"/>
            </w:pPr>
            <w:r w:rsidRPr="00F31BDF">
              <w:t>9.3.4.4.19s.NR5GC</w:t>
            </w:r>
          </w:p>
        </w:tc>
        <w:tc>
          <w:tcPr>
            <w:tcW w:w="7278" w:type="dxa"/>
            <w:tcBorders>
              <w:top w:val="single" w:sz="6" w:space="0" w:color="auto"/>
              <w:left w:val="single" w:sz="6" w:space="0" w:color="auto"/>
              <w:bottom w:val="single" w:sz="6" w:space="0" w:color="auto"/>
              <w:right w:val="single" w:sz="6" w:space="0" w:color="auto"/>
            </w:tcBorders>
          </w:tcPr>
          <w:p w14:paraId="646C2A06" w14:textId="61886014" w:rsidR="00E33EC1" w:rsidRPr="00C06175" w:rsidRDefault="00E33EC1" w:rsidP="00E33EC1">
            <w:pPr>
              <w:pStyle w:val="TAL"/>
            </w:pPr>
            <w:r w:rsidRPr="0049038D">
              <w:t>E-SMLC Initiated Position Measurement without Assistance Data: UE-Assisted: Subtest 19</w:t>
            </w:r>
          </w:p>
        </w:tc>
      </w:tr>
      <w:tr w:rsidR="00E33EC1" w:rsidRPr="00C06175" w14:paraId="11935458"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E9F6C1" w14:textId="47DAC338" w:rsidR="00E33EC1" w:rsidRPr="00C06175" w:rsidRDefault="00E33EC1" w:rsidP="00E33EC1">
            <w:pPr>
              <w:pStyle w:val="TAL"/>
            </w:pPr>
            <w:r w:rsidRPr="00F31BDF">
              <w:t>9.3.4.4.20s.NR5GC</w:t>
            </w:r>
          </w:p>
        </w:tc>
        <w:tc>
          <w:tcPr>
            <w:tcW w:w="7278" w:type="dxa"/>
            <w:tcBorders>
              <w:top w:val="single" w:sz="6" w:space="0" w:color="auto"/>
              <w:left w:val="single" w:sz="6" w:space="0" w:color="auto"/>
              <w:bottom w:val="single" w:sz="6" w:space="0" w:color="auto"/>
              <w:right w:val="single" w:sz="6" w:space="0" w:color="auto"/>
            </w:tcBorders>
          </w:tcPr>
          <w:p w14:paraId="11AC144C" w14:textId="2E802106" w:rsidR="00E33EC1" w:rsidRPr="00C06175" w:rsidRDefault="00E33EC1" w:rsidP="00E33EC1">
            <w:pPr>
              <w:pStyle w:val="TAL"/>
            </w:pPr>
            <w:r w:rsidRPr="0049038D">
              <w:t>E-SMLC Initiated Position Measurement without Assistance Data: UE-Assisted: Subtest 20</w:t>
            </w:r>
          </w:p>
        </w:tc>
      </w:tr>
      <w:tr w:rsidR="00E33EC1" w:rsidRPr="00C06175" w14:paraId="5136B240"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276CB4B1" w14:textId="047FA951" w:rsidR="00E33EC1" w:rsidRPr="00C06175" w:rsidRDefault="00E33EC1" w:rsidP="00E33EC1">
            <w:pPr>
              <w:pStyle w:val="TAL"/>
            </w:pPr>
            <w:r w:rsidRPr="00F31BDF">
              <w:t>9.3.4.4.21s.NR5GC</w:t>
            </w:r>
          </w:p>
        </w:tc>
        <w:tc>
          <w:tcPr>
            <w:tcW w:w="7278" w:type="dxa"/>
            <w:tcBorders>
              <w:top w:val="single" w:sz="6" w:space="0" w:color="auto"/>
              <w:left w:val="single" w:sz="6" w:space="0" w:color="auto"/>
              <w:bottom w:val="single" w:sz="6" w:space="0" w:color="auto"/>
              <w:right w:val="single" w:sz="6" w:space="0" w:color="auto"/>
            </w:tcBorders>
          </w:tcPr>
          <w:p w14:paraId="105CBFCC" w14:textId="308F3C81" w:rsidR="00E33EC1" w:rsidRPr="00C06175" w:rsidRDefault="00E33EC1" w:rsidP="00E33EC1">
            <w:pPr>
              <w:pStyle w:val="TAL"/>
            </w:pPr>
            <w:r w:rsidRPr="0049038D">
              <w:t>E-SMLC Initiated Position Measurement without Assistance Data: UE-Assisted: Subtest 21</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46" w:name="_Toc27409346"/>
      <w:bookmarkStart w:id="447" w:name="_Toc36038680"/>
      <w:bookmarkStart w:id="448" w:name="_Toc58332836"/>
      <w:bookmarkStart w:id="449" w:name="_Toc75462752"/>
      <w:bookmarkStart w:id="450" w:name="_Toc90625695"/>
      <w:bookmarkStart w:id="451" w:name="_Toc92134819"/>
      <w:bookmarkStart w:id="452" w:name="_Toc146273103"/>
      <w:r w:rsidR="000144C8" w:rsidRPr="00C06175">
        <w:lastRenderedPageBreak/>
        <w:t>Annex B (informative):</w:t>
      </w:r>
      <w:r w:rsidR="002A0DF1" w:rsidRPr="00C06175">
        <w:br/>
        <w:t>ASN.1 module</w:t>
      </w:r>
      <w:r w:rsidR="00E94F47" w:rsidRPr="00C06175">
        <w:t>s</w:t>
      </w:r>
      <w:bookmarkEnd w:id="446"/>
      <w:bookmarkEnd w:id="447"/>
      <w:bookmarkEnd w:id="448"/>
      <w:bookmarkEnd w:id="449"/>
      <w:bookmarkEnd w:id="450"/>
      <w:bookmarkEnd w:id="451"/>
      <w:bookmarkEnd w:id="452"/>
    </w:p>
    <w:p w14:paraId="1E8721D2" w14:textId="77777777" w:rsidR="00841E07" w:rsidRPr="00C06175" w:rsidRDefault="00841E07" w:rsidP="00843A1A">
      <w:pPr>
        <w:pStyle w:val="Heading1"/>
      </w:pPr>
      <w:bookmarkStart w:id="453" w:name="_Toc27409347"/>
      <w:bookmarkStart w:id="454" w:name="_Toc36038681"/>
      <w:bookmarkStart w:id="455" w:name="_Toc58332837"/>
      <w:bookmarkStart w:id="456" w:name="_Toc75462753"/>
      <w:bookmarkStart w:id="457" w:name="_Toc90625696"/>
      <w:bookmarkStart w:id="458" w:name="_Toc92134820"/>
      <w:bookmarkStart w:id="459" w:name="_Toc146273104"/>
      <w:r w:rsidRPr="00C06175">
        <w:t>B.</w:t>
      </w:r>
      <w:r w:rsidR="00B5418B" w:rsidRPr="00C06175">
        <w:t>1</w:t>
      </w:r>
      <w:r w:rsidRPr="00C06175">
        <w:tab/>
        <w:t>A-GPS ASN.1 module</w:t>
      </w:r>
      <w:bookmarkEnd w:id="453"/>
      <w:bookmarkEnd w:id="454"/>
      <w:bookmarkEnd w:id="455"/>
      <w:bookmarkEnd w:id="456"/>
      <w:bookmarkEnd w:id="457"/>
      <w:bookmarkEnd w:id="458"/>
      <w:bookmarkEnd w:id="459"/>
    </w:p>
    <w:p w14:paraId="41293341" w14:textId="77777777" w:rsidR="001461D0" w:rsidRPr="00C06175" w:rsidRDefault="001461D0" w:rsidP="001461D0">
      <w:r w:rsidRPr="00C06175">
        <w:t xml:space="preserve">Refer to 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60" w:name="_Toc27409348"/>
      <w:bookmarkStart w:id="461" w:name="_Toc36038682"/>
      <w:bookmarkStart w:id="462" w:name="_Toc58332838"/>
      <w:bookmarkStart w:id="463" w:name="_Toc75462754"/>
      <w:bookmarkStart w:id="464" w:name="_Toc90625697"/>
      <w:bookmarkStart w:id="465" w:name="_Toc92134821"/>
      <w:bookmarkStart w:id="466" w:name="_Toc146273105"/>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60"/>
      <w:bookmarkEnd w:id="461"/>
      <w:bookmarkEnd w:id="462"/>
      <w:bookmarkEnd w:id="463"/>
      <w:bookmarkEnd w:id="464"/>
      <w:bookmarkEnd w:id="465"/>
      <w:bookmarkEnd w:id="466"/>
    </w:p>
    <w:p w14:paraId="6EFC2B74" w14:textId="77777777" w:rsidR="00536B85" w:rsidRPr="00C06175" w:rsidRDefault="00536B85" w:rsidP="00536B85">
      <w:r w:rsidRPr="00C06175">
        <w:t>Refer to 3GPP TS 34.123-3 [</w:t>
      </w:r>
      <w:r>
        <w:fldChar w:fldCharType="begin"/>
      </w:r>
      <w:r>
        <w:instrText xml:space="preserve"> REF_3GPPTS34123_3 </w:instrText>
      </w:r>
      <w:r>
        <w:fldChar w:fldCharType="separate"/>
      </w:r>
      <w:r w:rsidRPr="00C06175">
        <w:t>8</w:t>
      </w:r>
      <w:r>
        <w:fldChar w:fldCharType="end"/>
      </w:r>
      <w:r w:rsidRPr="00C06175">
        <w:t>], annex H.2.</w:t>
      </w:r>
    </w:p>
    <w:p w14:paraId="5B1C03D0" w14:textId="77777777" w:rsidR="00191E3D" w:rsidRPr="00C06175" w:rsidRDefault="00191E3D" w:rsidP="007867FC">
      <w:pPr>
        <w:pStyle w:val="Heading1"/>
      </w:pPr>
      <w:bookmarkStart w:id="467" w:name="_Toc27409349"/>
      <w:bookmarkStart w:id="468" w:name="_Toc36038683"/>
      <w:bookmarkStart w:id="469" w:name="_Toc58332839"/>
      <w:bookmarkStart w:id="470" w:name="_Toc75462755"/>
      <w:bookmarkStart w:id="471" w:name="_Toc90625698"/>
      <w:bookmarkStart w:id="472" w:name="_Toc92134822"/>
      <w:bookmarkStart w:id="473" w:name="_Toc146273106"/>
      <w:r w:rsidRPr="00C06175">
        <w:t>B.3</w:t>
      </w:r>
      <w:r w:rsidRPr="00C06175">
        <w:tab/>
        <w:t xml:space="preserve">LPP </w:t>
      </w:r>
      <w:r w:rsidR="004E3F0B" w:rsidRPr="00C06175">
        <w:t>ASN</w:t>
      </w:r>
      <w:r w:rsidRPr="00C06175">
        <w:t>.1</w:t>
      </w:r>
      <w:bookmarkEnd w:id="467"/>
      <w:bookmarkEnd w:id="468"/>
      <w:bookmarkEnd w:id="469"/>
      <w:bookmarkEnd w:id="470"/>
      <w:bookmarkEnd w:id="471"/>
      <w:bookmarkEnd w:id="472"/>
      <w:bookmarkEnd w:id="473"/>
    </w:p>
    <w:p w14:paraId="5CCB3A5F" w14:textId="77777777" w:rsidR="00694554"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r>
        <w:fldChar w:fldCharType="begin"/>
      </w:r>
      <w:r>
        <w:instrText xml:space="preserve"> REF_3GPPTS36355 </w:instrText>
      </w:r>
      <w:r>
        <w:fldChar w:fldCharType="separate"/>
      </w:r>
      <w:r w:rsidR="006B52FB" w:rsidRPr="00C06175">
        <w:t>10</w:t>
      </w:r>
      <w:r>
        <w:fldChar w:fldCharType="end"/>
      </w:r>
      <w:r w:rsidR="0000622E" w:rsidRPr="00C06175">
        <w:t>]</w:t>
      </w:r>
      <w:r w:rsidRPr="00C06175">
        <w:t xml:space="preserve"> without any change.</w:t>
      </w:r>
    </w:p>
    <w:p w14:paraId="68ACB2A2" w14:textId="77777777" w:rsidR="00CC66DC" w:rsidRDefault="00CC66DC" w:rsidP="00694554"/>
    <w:p w14:paraId="36B7D433" w14:textId="77777777" w:rsidR="00836658" w:rsidRDefault="00836658" w:rsidP="00836658">
      <w:pPr>
        <w:pStyle w:val="Heading8"/>
      </w:pPr>
      <w:r>
        <w:t>Annex C (informative)</w:t>
      </w:r>
      <w:r>
        <w:br/>
        <w:t>TTCN-3 Definitions</w:t>
      </w:r>
    </w:p>
    <w:p w14:paraId="455481FE" w14:textId="77777777" w:rsidR="00836658" w:rsidRDefault="00836658" w:rsidP="00836658">
      <w:pPr>
        <w:pStyle w:val="Heading1"/>
      </w:pPr>
      <w:r>
        <w:t>C.1</w:t>
      </w:r>
      <w:r>
        <w:tab/>
        <w:t>EUTRA_POS_ASP_TypeDefs</w:t>
      </w:r>
    </w:p>
    <w:p w14:paraId="560BC277" w14:textId="77777777" w:rsidR="00836658" w:rsidRDefault="00836658" w:rsidP="00836658">
      <w:r>
        <w:t>Type definitions for configuration of Positioning Reference Signal in the system simulator;</w:t>
      </w:r>
      <w:r>
        <w:br/>
        <w:t>Common design principles: refer to 3GPP TS 36.523-3 [6] annex D.</w:t>
      </w:r>
    </w:p>
    <w:p w14:paraId="1C303D3A" w14:textId="77777777" w:rsidR="00836658" w:rsidRDefault="00836658" w:rsidP="00836658">
      <w:pPr>
        <w:pStyle w:val="Heading2"/>
      </w:pPr>
      <w:r>
        <w:t>C.1.1</w:t>
      </w:r>
      <w:r>
        <w:tab/>
        <w:t>System_Configuration_PosExt</w:t>
      </w:r>
    </w:p>
    <w:p w14:paraId="01A9A66D" w14:textId="77777777" w:rsidR="00836658" w:rsidRDefault="00836658" w:rsidP="00836658">
      <w:r>
        <w:t>Formal ASP Definitions for EUTRA PRS system configuration</w:t>
      </w:r>
    </w:p>
    <w:p w14:paraId="64625A98" w14:textId="77777777" w:rsidR="00836658" w:rsidRDefault="00836658" w:rsidP="00836658">
      <w:pPr>
        <w:pStyle w:val="TH"/>
      </w:pPr>
      <w:r>
        <w:t>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566E6E1E" w14:textId="77777777" w:rsidTr="00C83AF4">
        <w:tc>
          <w:tcPr>
            <w:tcW w:w="9857" w:type="dxa"/>
            <w:gridSpan w:val="3"/>
            <w:shd w:val="clear" w:color="auto" w:fill="E0E0E0"/>
          </w:tcPr>
          <w:p w14:paraId="2C3A5F80" w14:textId="77777777" w:rsidR="00836658" w:rsidRPr="00BE2B40" w:rsidRDefault="00836658" w:rsidP="00C83AF4">
            <w:pPr>
              <w:pStyle w:val="TAL"/>
              <w:rPr>
                <w:b/>
              </w:rPr>
            </w:pPr>
            <w:r w:rsidRPr="00BE2B40">
              <w:rPr>
                <w:b/>
              </w:rPr>
              <w:t>TTCN-3 Union Type</w:t>
            </w:r>
          </w:p>
        </w:tc>
      </w:tr>
      <w:tr w:rsidR="00836658" w14:paraId="49A4BD38" w14:textId="77777777" w:rsidTr="00C83AF4">
        <w:tc>
          <w:tcPr>
            <w:tcW w:w="1479" w:type="dxa"/>
            <w:tcBorders>
              <w:bottom w:val="single" w:sz="4" w:space="0" w:color="auto"/>
            </w:tcBorders>
            <w:shd w:val="clear" w:color="auto" w:fill="E0E0E0"/>
          </w:tcPr>
          <w:p w14:paraId="65834CB6" w14:textId="77777777" w:rsidR="00836658" w:rsidRPr="00BE2B40" w:rsidRDefault="00836658" w:rsidP="00C83AF4">
            <w:pPr>
              <w:pStyle w:val="TAL"/>
              <w:rPr>
                <w:b/>
              </w:rPr>
            </w:pPr>
            <w:bookmarkStart w:id="474" w:name="SystemRequest_PosExt_Type" w:colFirst="1" w:colLast="1"/>
            <w:r w:rsidRPr="00BE2B40">
              <w:rPr>
                <w:b/>
              </w:rPr>
              <w:t>Name</w:t>
            </w:r>
          </w:p>
        </w:tc>
        <w:tc>
          <w:tcPr>
            <w:tcW w:w="8378" w:type="dxa"/>
            <w:gridSpan w:val="2"/>
            <w:tcBorders>
              <w:bottom w:val="single" w:sz="4" w:space="0" w:color="auto"/>
            </w:tcBorders>
            <w:shd w:val="clear" w:color="auto" w:fill="FFFF99"/>
          </w:tcPr>
          <w:p w14:paraId="7922DDD2" w14:textId="77777777" w:rsidR="00836658" w:rsidRPr="00BE2B40" w:rsidRDefault="00836658" w:rsidP="00C83AF4">
            <w:pPr>
              <w:pStyle w:val="TAL"/>
              <w:rPr>
                <w:b/>
              </w:rPr>
            </w:pPr>
            <w:r w:rsidRPr="00BE2B40">
              <w:rPr>
                <w:b/>
              </w:rPr>
              <w:t>SystemRequest_PosExt_Type</w:t>
            </w:r>
          </w:p>
        </w:tc>
      </w:tr>
      <w:bookmarkEnd w:id="474"/>
      <w:tr w:rsidR="00836658" w14:paraId="00F86B4A" w14:textId="77777777" w:rsidTr="00C83AF4">
        <w:tc>
          <w:tcPr>
            <w:tcW w:w="1479" w:type="dxa"/>
            <w:tcBorders>
              <w:bottom w:val="double" w:sz="4" w:space="0" w:color="auto"/>
            </w:tcBorders>
            <w:shd w:val="clear" w:color="auto" w:fill="E0E0E0"/>
          </w:tcPr>
          <w:p w14:paraId="4FFBF7F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1064AAC8" w14:textId="77777777" w:rsidR="00836658" w:rsidRPr="00BE2B40" w:rsidRDefault="00836658" w:rsidP="00C83AF4">
            <w:pPr>
              <w:pStyle w:val="TAL"/>
            </w:pPr>
            <w:r w:rsidRPr="00BE2B40">
              <w:t>NOTE: Same structure as SystemRequest_Type in 3GPP TS 36.523-3 [6] annex D</w:t>
            </w:r>
          </w:p>
        </w:tc>
      </w:tr>
      <w:tr w:rsidR="00836658" w14:paraId="0F093C9D" w14:textId="77777777" w:rsidTr="00C83AF4">
        <w:tc>
          <w:tcPr>
            <w:tcW w:w="1479" w:type="dxa"/>
            <w:tcBorders>
              <w:top w:val="double" w:sz="4" w:space="0" w:color="auto"/>
            </w:tcBorders>
            <w:shd w:val="clear" w:color="auto" w:fill="auto"/>
          </w:tcPr>
          <w:p w14:paraId="5538A4F0" w14:textId="77777777" w:rsidR="00836658" w:rsidRPr="00BE2B40" w:rsidRDefault="00836658" w:rsidP="00C83AF4">
            <w:pPr>
              <w:pStyle w:val="TAL"/>
            </w:pPr>
            <w:r w:rsidRPr="00BE2B40">
              <w:t>Cell</w:t>
            </w:r>
          </w:p>
        </w:tc>
        <w:tc>
          <w:tcPr>
            <w:tcW w:w="2957" w:type="dxa"/>
            <w:tcBorders>
              <w:top w:val="double" w:sz="4" w:space="0" w:color="auto"/>
            </w:tcBorders>
            <w:shd w:val="clear" w:color="auto" w:fill="auto"/>
          </w:tcPr>
          <w:p w14:paraId="791C67B9" w14:textId="77777777" w:rsidR="00836658" w:rsidRPr="00BE2B40" w:rsidRDefault="00000000" w:rsidP="00C83AF4">
            <w:pPr>
              <w:pStyle w:val="TAL"/>
            </w:pPr>
            <w:hyperlink w:anchor="CellConfigRequest_PosExt_Type" w:history="1">
              <w:r w:rsidR="00836658" w:rsidRPr="00BE2B40">
                <w:rPr>
                  <w:rStyle w:val="Hyperlink"/>
                </w:rPr>
                <w:t>CellConfigRequest_PosExt_Type</w:t>
              </w:r>
            </w:hyperlink>
          </w:p>
        </w:tc>
        <w:tc>
          <w:tcPr>
            <w:tcW w:w="5421" w:type="dxa"/>
            <w:tcBorders>
              <w:top w:val="double" w:sz="4" w:space="0" w:color="auto"/>
            </w:tcBorders>
            <w:shd w:val="clear" w:color="auto" w:fill="auto"/>
          </w:tcPr>
          <w:p w14:paraId="51C41606" w14:textId="77777777" w:rsidR="00836658" w:rsidRPr="00BE2B40" w:rsidRDefault="00836658" w:rsidP="00C83AF4">
            <w:pPr>
              <w:pStyle w:val="TAL"/>
            </w:pPr>
            <w:r w:rsidRPr="00BE2B40">
              <w:t>configure PRS in an LTE cell;</w:t>
            </w:r>
          </w:p>
          <w:p w14:paraId="6A8DBAB8" w14:textId="77777777" w:rsidR="00836658" w:rsidRPr="00BE2B40" w:rsidRDefault="00836658" w:rsidP="00C83AF4">
            <w:pPr>
              <w:pStyle w:val="TAL"/>
            </w:pPr>
            <w:r w:rsidRPr="00BE2B40">
              <w:t>the cell shall be configured as usual beforehand and SS shall raise an error when the cell does not exist yet;</w:t>
            </w:r>
          </w:p>
          <w:p w14:paraId="5A411D2D" w14:textId="77777777" w:rsidR="00836658" w:rsidRPr="00BE2B40" w:rsidRDefault="00836658" w:rsidP="00C83AF4">
            <w:pPr>
              <w:pStyle w:val="TAL"/>
            </w:pPr>
            <w:r w:rsidRPr="00BE2B40">
              <w:t>there is no explicit release of the PRS but the whole cell needs to be released</w:t>
            </w:r>
          </w:p>
        </w:tc>
      </w:tr>
    </w:tbl>
    <w:p w14:paraId="706710C6" w14:textId="77777777" w:rsidR="00836658" w:rsidRDefault="00836658" w:rsidP="00836658"/>
    <w:p w14:paraId="3CFB6F8B" w14:textId="77777777" w:rsidR="00836658" w:rsidRDefault="00836658" w:rsidP="00836658">
      <w:pPr>
        <w:pStyle w:val="TH"/>
      </w:pPr>
      <w:r>
        <w:t>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4B197FCF" w14:textId="77777777" w:rsidTr="00C83AF4">
        <w:tc>
          <w:tcPr>
            <w:tcW w:w="9857" w:type="dxa"/>
            <w:gridSpan w:val="3"/>
            <w:shd w:val="clear" w:color="auto" w:fill="E0E0E0"/>
          </w:tcPr>
          <w:p w14:paraId="14F30BD4" w14:textId="77777777" w:rsidR="00836658" w:rsidRPr="00BE2B40" w:rsidRDefault="00836658" w:rsidP="00C83AF4">
            <w:pPr>
              <w:pStyle w:val="TAL"/>
              <w:rPr>
                <w:b/>
              </w:rPr>
            </w:pPr>
            <w:r w:rsidRPr="00BE2B40">
              <w:rPr>
                <w:b/>
              </w:rPr>
              <w:t>TTCN-3 Union Type</w:t>
            </w:r>
          </w:p>
        </w:tc>
      </w:tr>
      <w:tr w:rsidR="00836658" w14:paraId="05F7C792" w14:textId="77777777" w:rsidTr="00C83AF4">
        <w:tc>
          <w:tcPr>
            <w:tcW w:w="1479" w:type="dxa"/>
            <w:tcBorders>
              <w:bottom w:val="single" w:sz="4" w:space="0" w:color="auto"/>
            </w:tcBorders>
            <w:shd w:val="clear" w:color="auto" w:fill="E0E0E0"/>
          </w:tcPr>
          <w:p w14:paraId="2C490017" w14:textId="77777777" w:rsidR="00836658" w:rsidRPr="00BE2B40" w:rsidRDefault="00836658" w:rsidP="00C83AF4">
            <w:pPr>
              <w:pStyle w:val="TAL"/>
              <w:rPr>
                <w:b/>
              </w:rPr>
            </w:pPr>
            <w:bookmarkStart w:id="475" w:name="SystemConfirm_PosExt_Type" w:colFirst="1" w:colLast="1"/>
            <w:r w:rsidRPr="00BE2B40">
              <w:rPr>
                <w:b/>
              </w:rPr>
              <w:t>Name</w:t>
            </w:r>
          </w:p>
        </w:tc>
        <w:tc>
          <w:tcPr>
            <w:tcW w:w="8378" w:type="dxa"/>
            <w:gridSpan w:val="2"/>
            <w:tcBorders>
              <w:bottom w:val="single" w:sz="4" w:space="0" w:color="auto"/>
            </w:tcBorders>
            <w:shd w:val="clear" w:color="auto" w:fill="FFFF99"/>
          </w:tcPr>
          <w:p w14:paraId="07954EAC" w14:textId="77777777" w:rsidR="00836658" w:rsidRPr="00BE2B40" w:rsidRDefault="00836658" w:rsidP="00C83AF4">
            <w:pPr>
              <w:pStyle w:val="TAL"/>
              <w:rPr>
                <w:b/>
              </w:rPr>
            </w:pPr>
            <w:r w:rsidRPr="00BE2B40">
              <w:rPr>
                <w:b/>
              </w:rPr>
              <w:t>SystemConfirm_PosExt_Type</w:t>
            </w:r>
          </w:p>
        </w:tc>
      </w:tr>
      <w:bookmarkEnd w:id="475"/>
      <w:tr w:rsidR="00836658" w14:paraId="57B2D735" w14:textId="77777777" w:rsidTr="00C83AF4">
        <w:tc>
          <w:tcPr>
            <w:tcW w:w="1479" w:type="dxa"/>
            <w:tcBorders>
              <w:bottom w:val="double" w:sz="4" w:space="0" w:color="auto"/>
            </w:tcBorders>
            <w:shd w:val="clear" w:color="auto" w:fill="E0E0E0"/>
          </w:tcPr>
          <w:p w14:paraId="0DAFF08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31AB1F45" w14:textId="77777777" w:rsidR="00836658" w:rsidRPr="00BE2B40" w:rsidRDefault="00836658" w:rsidP="00C83AF4">
            <w:pPr>
              <w:pStyle w:val="TAL"/>
            </w:pPr>
            <w:r w:rsidRPr="00BE2B40">
              <w:t>confirmations for system configuration;</w:t>
            </w:r>
          </w:p>
          <w:p w14:paraId="0CDB64B3" w14:textId="77777777" w:rsidR="00836658" w:rsidRPr="00BE2B40" w:rsidRDefault="00836658" w:rsidP="00C83AF4">
            <w:pPr>
              <w:pStyle w:val="TAL"/>
            </w:pPr>
            <w:r w:rsidRPr="00BE2B40">
              <w:t>in general to be sent after the configuration has been done</w:t>
            </w:r>
          </w:p>
        </w:tc>
      </w:tr>
      <w:tr w:rsidR="00836658" w14:paraId="343DABC8" w14:textId="77777777" w:rsidTr="00C83AF4">
        <w:tc>
          <w:tcPr>
            <w:tcW w:w="1479" w:type="dxa"/>
            <w:tcBorders>
              <w:top w:val="double" w:sz="4" w:space="0" w:color="auto"/>
            </w:tcBorders>
            <w:shd w:val="clear" w:color="auto" w:fill="auto"/>
          </w:tcPr>
          <w:p w14:paraId="02F6DE3B" w14:textId="77777777" w:rsidR="00836658" w:rsidRPr="00BE2B40" w:rsidRDefault="00836658" w:rsidP="00C83AF4">
            <w:pPr>
              <w:pStyle w:val="TAL"/>
            </w:pPr>
            <w:r w:rsidRPr="00BE2B40">
              <w:t>Cell</w:t>
            </w:r>
          </w:p>
        </w:tc>
        <w:tc>
          <w:tcPr>
            <w:tcW w:w="2957" w:type="dxa"/>
            <w:tcBorders>
              <w:top w:val="double" w:sz="4" w:space="0" w:color="auto"/>
            </w:tcBorders>
            <w:shd w:val="clear" w:color="auto" w:fill="auto"/>
          </w:tcPr>
          <w:p w14:paraId="53B825F8" w14:textId="77777777" w:rsidR="00836658" w:rsidRPr="00BE2B40" w:rsidRDefault="00836658" w:rsidP="00C83AF4">
            <w:pPr>
              <w:pStyle w:val="TAL"/>
            </w:pPr>
            <w:r w:rsidRPr="00BE2B40">
              <w:t>Null_Type</w:t>
            </w:r>
          </w:p>
        </w:tc>
        <w:tc>
          <w:tcPr>
            <w:tcW w:w="5421" w:type="dxa"/>
            <w:tcBorders>
              <w:top w:val="double" w:sz="4" w:space="0" w:color="auto"/>
            </w:tcBorders>
            <w:shd w:val="clear" w:color="auto" w:fill="auto"/>
          </w:tcPr>
          <w:p w14:paraId="5A957F33" w14:textId="77777777" w:rsidR="00836658" w:rsidRPr="00BE2B40" w:rsidRDefault="00836658" w:rsidP="00C83AF4">
            <w:pPr>
              <w:pStyle w:val="TAL"/>
            </w:pPr>
            <w:r w:rsidRPr="00BE2B40">
              <w:t>(no further parameters from SS)</w:t>
            </w:r>
          </w:p>
        </w:tc>
      </w:tr>
    </w:tbl>
    <w:p w14:paraId="3CF3F2D8" w14:textId="77777777" w:rsidR="00836658" w:rsidRDefault="00836658" w:rsidP="00836658"/>
    <w:p w14:paraId="75B8247A" w14:textId="77777777" w:rsidR="00836658" w:rsidRDefault="00836658" w:rsidP="00836658">
      <w:pPr>
        <w:pStyle w:val="Heading2"/>
      </w:pPr>
      <w:r>
        <w:lastRenderedPageBreak/>
        <w:t>C.1.2</w:t>
      </w:r>
      <w:r>
        <w:tab/>
        <w:t>Cell_Configuration_PosExt</w:t>
      </w:r>
    </w:p>
    <w:p w14:paraId="345C5E9F" w14:textId="77777777" w:rsidR="00836658" w:rsidRDefault="00836658" w:rsidP="00836658">
      <w:r>
        <w:t>Specific Info for PRS Cell Configuration Primitive</w:t>
      </w:r>
    </w:p>
    <w:p w14:paraId="56A6CECE" w14:textId="77777777" w:rsidR="00836658" w:rsidRDefault="00836658" w:rsidP="00836658">
      <w:pPr>
        <w:pStyle w:val="Heading3"/>
      </w:pPr>
      <w:r>
        <w:t>C.1.2.1</w:t>
      </w:r>
      <w:r>
        <w:tab/>
        <w:t>Cell_Configuration_Common_PosExt</w:t>
      </w:r>
    </w:p>
    <w:p w14:paraId="585894E5" w14:textId="77777777" w:rsidR="00836658" w:rsidRDefault="00836658" w:rsidP="00836658">
      <w:pPr>
        <w:pStyle w:val="TH"/>
      </w:pPr>
      <w:r>
        <w:t>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999A0A2" w14:textId="77777777" w:rsidTr="00C83AF4">
        <w:tc>
          <w:tcPr>
            <w:tcW w:w="9857" w:type="dxa"/>
            <w:gridSpan w:val="3"/>
            <w:shd w:val="clear" w:color="auto" w:fill="E0E0E0"/>
          </w:tcPr>
          <w:p w14:paraId="5954E9C9" w14:textId="77777777" w:rsidR="00836658" w:rsidRPr="00BE2B40" w:rsidRDefault="00836658" w:rsidP="00C83AF4">
            <w:pPr>
              <w:pStyle w:val="TAL"/>
              <w:rPr>
                <w:b/>
              </w:rPr>
            </w:pPr>
            <w:r w:rsidRPr="00BE2B40">
              <w:rPr>
                <w:b/>
              </w:rPr>
              <w:t>TTCN-3 Union Type</w:t>
            </w:r>
          </w:p>
        </w:tc>
      </w:tr>
      <w:tr w:rsidR="00836658" w14:paraId="0FDCC867" w14:textId="77777777" w:rsidTr="00C83AF4">
        <w:tc>
          <w:tcPr>
            <w:tcW w:w="1479" w:type="dxa"/>
            <w:tcBorders>
              <w:bottom w:val="single" w:sz="4" w:space="0" w:color="auto"/>
            </w:tcBorders>
            <w:shd w:val="clear" w:color="auto" w:fill="E0E0E0"/>
          </w:tcPr>
          <w:p w14:paraId="05B42DD0" w14:textId="77777777" w:rsidR="00836658" w:rsidRPr="00BE2B40" w:rsidRDefault="00836658" w:rsidP="00C83AF4">
            <w:pPr>
              <w:pStyle w:val="TAL"/>
              <w:rPr>
                <w:b/>
              </w:rPr>
            </w:pPr>
            <w:bookmarkStart w:id="476" w:name="CellConfigRequest_PosExt_Type" w:colFirst="1" w:colLast="1"/>
            <w:r w:rsidRPr="00BE2B40">
              <w:rPr>
                <w:b/>
              </w:rPr>
              <w:t>Name</w:t>
            </w:r>
          </w:p>
        </w:tc>
        <w:tc>
          <w:tcPr>
            <w:tcW w:w="8378" w:type="dxa"/>
            <w:gridSpan w:val="2"/>
            <w:tcBorders>
              <w:bottom w:val="single" w:sz="4" w:space="0" w:color="auto"/>
            </w:tcBorders>
            <w:shd w:val="clear" w:color="auto" w:fill="FFFF99"/>
          </w:tcPr>
          <w:p w14:paraId="6C4E388F" w14:textId="77777777" w:rsidR="00836658" w:rsidRPr="00BE2B40" w:rsidRDefault="00836658" w:rsidP="00C83AF4">
            <w:pPr>
              <w:pStyle w:val="TAL"/>
              <w:rPr>
                <w:b/>
              </w:rPr>
            </w:pPr>
            <w:r w:rsidRPr="00BE2B40">
              <w:rPr>
                <w:b/>
              </w:rPr>
              <w:t>CellConfigRequest_PosExt_Type</w:t>
            </w:r>
          </w:p>
        </w:tc>
      </w:tr>
      <w:bookmarkEnd w:id="476"/>
      <w:tr w:rsidR="00836658" w14:paraId="17A86257" w14:textId="77777777" w:rsidTr="00C83AF4">
        <w:tc>
          <w:tcPr>
            <w:tcW w:w="1479" w:type="dxa"/>
            <w:tcBorders>
              <w:bottom w:val="double" w:sz="4" w:space="0" w:color="auto"/>
            </w:tcBorders>
            <w:shd w:val="clear" w:color="auto" w:fill="E0E0E0"/>
          </w:tcPr>
          <w:p w14:paraId="2400D409"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4ED33516" w14:textId="77777777" w:rsidR="00836658" w:rsidRPr="00BE2B40" w:rsidRDefault="00836658" w:rsidP="00C83AF4">
            <w:pPr>
              <w:pStyle w:val="TAL"/>
            </w:pPr>
            <w:r w:rsidRPr="00BE2B40">
              <w:t>NOTE: Same structure as SystemRequest_Type in 3GPP TS 36.523-3 [6] annex D</w:t>
            </w:r>
          </w:p>
        </w:tc>
      </w:tr>
      <w:tr w:rsidR="00836658" w14:paraId="3B012C62" w14:textId="77777777" w:rsidTr="00C83AF4">
        <w:tc>
          <w:tcPr>
            <w:tcW w:w="1479" w:type="dxa"/>
            <w:tcBorders>
              <w:top w:val="double" w:sz="4" w:space="0" w:color="auto"/>
            </w:tcBorders>
            <w:shd w:val="clear" w:color="auto" w:fill="auto"/>
          </w:tcPr>
          <w:p w14:paraId="31D152D0" w14:textId="77777777" w:rsidR="00836658" w:rsidRPr="00BE2B40" w:rsidRDefault="00836658" w:rsidP="00C83AF4">
            <w:pPr>
              <w:pStyle w:val="TAL"/>
            </w:pPr>
            <w:r w:rsidRPr="00BE2B40">
              <w:t>AddOrReconfigure</w:t>
            </w:r>
          </w:p>
        </w:tc>
        <w:tc>
          <w:tcPr>
            <w:tcW w:w="2957" w:type="dxa"/>
            <w:tcBorders>
              <w:top w:val="double" w:sz="4" w:space="0" w:color="auto"/>
            </w:tcBorders>
            <w:shd w:val="clear" w:color="auto" w:fill="auto"/>
          </w:tcPr>
          <w:p w14:paraId="4662B9AC" w14:textId="77777777" w:rsidR="00836658" w:rsidRPr="00BE2B40" w:rsidRDefault="00000000" w:rsidP="00C83AF4">
            <w:pPr>
              <w:pStyle w:val="TAL"/>
            </w:pPr>
            <w:hyperlink w:anchor="CellConfigInfo_PosExt_Type" w:history="1">
              <w:r w:rsidR="00836658" w:rsidRPr="00BE2B40">
                <w:rPr>
                  <w:rStyle w:val="Hyperlink"/>
                </w:rPr>
                <w:t>CellConfigInfo_PosExt_Type</w:t>
              </w:r>
            </w:hyperlink>
          </w:p>
        </w:tc>
        <w:tc>
          <w:tcPr>
            <w:tcW w:w="5421" w:type="dxa"/>
            <w:tcBorders>
              <w:top w:val="double" w:sz="4" w:space="0" w:color="auto"/>
            </w:tcBorders>
            <w:shd w:val="clear" w:color="auto" w:fill="auto"/>
          </w:tcPr>
          <w:p w14:paraId="5479D998" w14:textId="77777777" w:rsidR="00836658" w:rsidRPr="00BE2B40" w:rsidRDefault="00836658" w:rsidP="00C83AF4">
            <w:pPr>
              <w:pStyle w:val="TAL"/>
            </w:pPr>
            <w:r w:rsidRPr="00BE2B40">
              <w:t>for PRS configuration of given cell:</w:t>
            </w:r>
          </w:p>
          <w:p w14:paraId="619D7B73" w14:textId="77777777" w:rsidR="00836658" w:rsidRPr="00BE2B40" w:rsidRDefault="00836658" w:rsidP="00C83AF4">
            <w:pPr>
              <w:pStyle w:val="TAL"/>
            </w:pPr>
            <w:r w:rsidRPr="00BE2B40">
              <w:t>CellId : identifier of the cell to be configured</w:t>
            </w:r>
          </w:p>
          <w:p w14:paraId="7195E5CF" w14:textId="77777777" w:rsidR="00836658" w:rsidRPr="00BE2B40" w:rsidRDefault="00836658" w:rsidP="00C83AF4">
            <w:pPr>
              <w:pStyle w:val="TAL"/>
            </w:pPr>
            <w:r w:rsidRPr="00BE2B40">
              <w:t>RoutingInfo : None</w:t>
            </w:r>
          </w:p>
          <w:p w14:paraId="1E9E19C8" w14:textId="77777777" w:rsidR="00836658" w:rsidRPr="00BE2B40" w:rsidRDefault="00836658" w:rsidP="00C83AF4">
            <w:pPr>
              <w:pStyle w:val="TAL"/>
            </w:pPr>
            <w:r w:rsidRPr="00BE2B40">
              <w:t>TimingInfo : Now (for initial configuration and for reconfiguration in general)</w:t>
            </w:r>
          </w:p>
          <w:p w14:paraId="324FD092" w14:textId="77777777" w:rsidR="00836658" w:rsidRPr="00BE2B40" w:rsidRDefault="00836658" w:rsidP="00C83AF4">
            <w:pPr>
              <w:pStyle w:val="TAL"/>
            </w:pPr>
            <w:r w:rsidRPr="00BE2B40">
              <w:t>ControlInfo : CnfFlag:=true; FollowOnFlag:=false (in general)</w:t>
            </w:r>
          </w:p>
        </w:tc>
      </w:tr>
    </w:tbl>
    <w:p w14:paraId="3710800C" w14:textId="77777777" w:rsidR="00836658" w:rsidRDefault="00836658" w:rsidP="00836658"/>
    <w:p w14:paraId="0F0D1B0A" w14:textId="77777777" w:rsidR="00836658" w:rsidRDefault="00836658" w:rsidP="00836658">
      <w:pPr>
        <w:pStyle w:val="TH"/>
      </w:pPr>
      <w:r>
        <w:t>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C6C9036" w14:textId="77777777" w:rsidTr="00C83AF4">
        <w:tc>
          <w:tcPr>
            <w:tcW w:w="9857" w:type="dxa"/>
            <w:gridSpan w:val="4"/>
            <w:shd w:val="clear" w:color="auto" w:fill="E0E0E0"/>
          </w:tcPr>
          <w:p w14:paraId="04D2F779" w14:textId="77777777" w:rsidR="00836658" w:rsidRPr="00BE2B40" w:rsidRDefault="00836658" w:rsidP="00C83AF4">
            <w:pPr>
              <w:pStyle w:val="TAL"/>
              <w:rPr>
                <w:b/>
              </w:rPr>
            </w:pPr>
            <w:r w:rsidRPr="00BE2B40">
              <w:rPr>
                <w:b/>
              </w:rPr>
              <w:t>TTCN-3 Record Type</w:t>
            </w:r>
          </w:p>
        </w:tc>
      </w:tr>
      <w:tr w:rsidR="00836658" w14:paraId="3ABAD529" w14:textId="77777777" w:rsidTr="00C83AF4">
        <w:tc>
          <w:tcPr>
            <w:tcW w:w="1479" w:type="dxa"/>
            <w:tcBorders>
              <w:bottom w:val="single" w:sz="4" w:space="0" w:color="auto"/>
            </w:tcBorders>
            <w:shd w:val="clear" w:color="auto" w:fill="E0E0E0"/>
          </w:tcPr>
          <w:p w14:paraId="5BE52462" w14:textId="77777777" w:rsidR="00836658" w:rsidRPr="00BE2B40" w:rsidRDefault="00836658" w:rsidP="00C83AF4">
            <w:pPr>
              <w:pStyle w:val="TAL"/>
              <w:rPr>
                <w:b/>
              </w:rPr>
            </w:pPr>
            <w:bookmarkStart w:id="477" w:name="CellConfigInfo_PosExt_Type" w:colFirst="1" w:colLast="1"/>
            <w:r w:rsidRPr="00BE2B40">
              <w:rPr>
                <w:b/>
              </w:rPr>
              <w:t>Name</w:t>
            </w:r>
          </w:p>
        </w:tc>
        <w:tc>
          <w:tcPr>
            <w:tcW w:w="8378" w:type="dxa"/>
            <w:gridSpan w:val="3"/>
            <w:tcBorders>
              <w:bottom w:val="single" w:sz="4" w:space="0" w:color="auto"/>
            </w:tcBorders>
            <w:shd w:val="clear" w:color="auto" w:fill="FFFF99"/>
          </w:tcPr>
          <w:p w14:paraId="00B1A95C" w14:textId="77777777" w:rsidR="00836658" w:rsidRPr="00BE2B40" w:rsidRDefault="00836658" w:rsidP="00C83AF4">
            <w:pPr>
              <w:pStyle w:val="TAL"/>
              <w:rPr>
                <w:b/>
              </w:rPr>
            </w:pPr>
            <w:r w:rsidRPr="00BE2B40">
              <w:rPr>
                <w:b/>
              </w:rPr>
              <w:t>CellConfigInfo_PosExt_Type</w:t>
            </w:r>
          </w:p>
        </w:tc>
      </w:tr>
      <w:bookmarkEnd w:id="477"/>
      <w:tr w:rsidR="00836658" w14:paraId="4F4B7FDD" w14:textId="77777777" w:rsidTr="00C83AF4">
        <w:tc>
          <w:tcPr>
            <w:tcW w:w="1479" w:type="dxa"/>
            <w:tcBorders>
              <w:bottom w:val="double" w:sz="4" w:space="0" w:color="auto"/>
            </w:tcBorders>
            <w:shd w:val="clear" w:color="auto" w:fill="E0E0E0"/>
          </w:tcPr>
          <w:p w14:paraId="2C905C37"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392E7283" w14:textId="77777777" w:rsidR="00836658" w:rsidRPr="00BE2B40" w:rsidRDefault="00836658" w:rsidP="00C83AF4">
            <w:pPr>
              <w:pStyle w:val="TAL"/>
            </w:pPr>
            <w:r w:rsidRPr="00BE2B40">
              <w:t>NOTE: Same structure as SystemRequest_Type in 3GPP TS 36.523-3 [6] annex D</w:t>
            </w:r>
          </w:p>
          <w:p w14:paraId="45EBDED6" w14:textId="77777777" w:rsidR="00836658" w:rsidRPr="00BE2B40" w:rsidRDefault="00836658" w:rsidP="00C83AF4">
            <w:pPr>
              <w:pStyle w:val="TAL"/>
            </w:pPr>
            <w:r w:rsidRPr="00BE2B40">
              <w:t>common information for initial cell configuration or reconfiguration;</w:t>
            </w:r>
          </w:p>
          <w:p w14:paraId="04D08A04" w14:textId="77777777" w:rsidR="00836658" w:rsidRPr="00BE2B40" w:rsidRDefault="00836658" w:rsidP="00C83AF4">
            <w:pPr>
              <w:pStyle w:val="TAL"/>
            </w:pPr>
            <w:r w:rsidRPr="00BE2B40">
              <w:t>in case of reconfiguration OMIT means 'keep configuration as it is'</w:t>
            </w:r>
          </w:p>
        </w:tc>
      </w:tr>
      <w:tr w:rsidR="00836658" w14:paraId="69B38032" w14:textId="77777777" w:rsidTr="00C83AF4">
        <w:tc>
          <w:tcPr>
            <w:tcW w:w="1479" w:type="dxa"/>
            <w:tcBorders>
              <w:top w:val="double" w:sz="4" w:space="0" w:color="auto"/>
            </w:tcBorders>
            <w:shd w:val="clear" w:color="auto" w:fill="auto"/>
          </w:tcPr>
          <w:p w14:paraId="1E7514E8" w14:textId="77777777" w:rsidR="00836658" w:rsidRPr="00BE2B40" w:rsidRDefault="00836658" w:rsidP="00C83AF4">
            <w:pPr>
              <w:pStyle w:val="TAL"/>
            </w:pPr>
            <w:r w:rsidRPr="00BE2B40">
              <w:t>Basic</w:t>
            </w:r>
          </w:p>
        </w:tc>
        <w:tc>
          <w:tcPr>
            <w:tcW w:w="2464" w:type="dxa"/>
            <w:tcBorders>
              <w:top w:val="double" w:sz="4" w:space="0" w:color="auto"/>
            </w:tcBorders>
            <w:shd w:val="clear" w:color="auto" w:fill="auto"/>
          </w:tcPr>
          <w:p w14:paraId="0CAFD709" w14:textId="77777777" w:rsidR="00836658" w:rsidRPr="00BE2B40" w:rsidRDefault="00000000" w:rsidP="00C83AF4">
            <w:pPr>
              <w:pStyle w:val="TAL"/>
            </w:pPr>
            <w:hyperlink w:anchor="BasicCellConfig_PosExt_Type" w:history="1">
              <w:r w:rsidR="00836658" w:rsidRPr="00BE2B40">
                <w:rPr>
                  <w:rStyle w:val="Hyperlink"/>
                </w:rPr>
                <w:t>BasicCellConfig_PosExt_Type</w:t>
              </w:r>
            </w:hyperlink>
          </w:p>
        </w:tc>
        <w:tc>
          <w:tcPr>
            <w:tcW w:w="493" w:type="dxa"/>
            <w:tcBorders>
              <w:top w:val="double" w:sz="4" w:space="0" w:color="auto"/>
            </w:tcBorders>
            <w:shd w:val="clear" w:color="auto" w:fill="auto"/>
          </w:tcPr>
          <w:p w14:paraId="50D92413"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3549C266" w14:textId="77777777" w:rsidR="00836658" w:rsidRPr="00BE2B40" w:rsidRDefault="00836658" w:rsidP="00C83AF4">
            <w:pPr>
              <w:pStyle w:val="TAL"/>
            </w:pPr>
            <w:r w:rsidRPr="00BE2B40">
              <w:t>Extended PRS information for a cell</w:t>
            </w:r>
          </w:p>
        </w:tc>
      </w:tr>
    </w:tbl>
    <w:p w14:paraId="2649E066" w14:textId="77777777" w:rsidR="00836658" w:rsidRDefault="00836658" w:rsidP="00836658"/>
    <w:p w14:paraId="7B32618C" w14:textId="77777777" w:rsidR="00836658" w:rsidRDefault="00836658" w:rsidP="00836658">
      <w:pPr>
        <w:pStyle w:val="TH"/>
      </w:pPr>
      <w:r>
        <w:t>BasicCellConfig_PosExt_Type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4C955267" w14:textId="77777777" w:rsidTr="00C83AF4">
        <w:tc>
          <w:tcPr>
            <w:tcW w:w="9857" w:type="dxa"/>
            <w:gridSpan w:val="4"/>
            <w:shd w:val="clear" w:color="auto" w:fill="E0E0E0"/>
          </w:tcPr>
          <w:p w14:paraId="56D5366A" w14:textId="77777777" w:rsidR="00836658" w:rsidRPr="00BE2B40" w:rsidRDefault="00836658" w:rsidP="00C83AF4">
            <w:pPr>
              <w:pStyle w:val="TAL"/>
              <w:rPr>
                <w:b/>
              </w:rPr>
            </w:pPr>
            <w:r w:rsidRPr="00BE2B40">
              <w:rPr>
                <w:b/>
              </w:rPr>
              <w:t>TTCN-3 Record Type</w:t>
            </w:r>
          </w:p>
        </w:tc>
      </w:tr>
      <w:tr w:rsidR="00836658" w14:paraId="496F51D8" w14:textId="77777777" w:rsidTr="00C83AF4">
        <w:tc>
          <w:tcPr>
            <w:tcW w:w="1479" w:type="dxa"/>
            <w:tcBorders>
              <w:bottom w:val="single" w:sz="4" w:space="0" w:color="auto"/>
            </w:tcBorders>
            <w:shd w:val="clear" w:color="auto" w:fill="E0E0E0"/>
          </w:tcPr>
          <w:p w14:paraId="178727B7" w14:textId="77777777" w:rsidR="00836658" w:rsidRPr="00BE2B40" w:rsidRDefault="00836658" w:rsidP="00C83AF4">
            <w:pPr>
              <w:pStyle w:val="TAL"/>
              <w:rPr>
                <w:b/>
              </w:rPr>
            </w:pPr>
            <w:bookmarkStart w:id="478" w:name="BasicCellConfig_PosExt_Type" w:colFirst="1" w:colLast="1"/>
            <w:r w:rsidRPr="00BE2B40">
              <w:rPr>
                <w:b/>
              </w:rPr>
              <w:t>Name</w:t>
            </w:r>
          </w:p>
        </w:tc>
        <w:tc>
          <w:tcPr>
            <w:tcW w:w="8378" w:type="dxa"/>
            <w:gridSpan w:val="3"/>
            <w:tcBorders>
              <w:bottom w:val="single" w:sz="4" w:space="0" w:color="auto"/>
            </w:tcBorders>
            <w:shd w:val="clear" w:color="auto" w:fill="FFFF99"/>
          </w:tcPr>
          <w:p w14:paraId="370B5958" w14:textId="77777777" w:rsidR="00836658" w:rsidRPr="00BE2B40" w:rsidRDefault="00836658" w:rsidP="00C83AF4">
            <w:pPr>
              <w:pStyle w:val="TAL"/>
              <w:rPr>
                <w:b/>
              </w:rPr>
            </w:pPr>
            <w:r w:rsidRPr="00BE2B40">
              <w:rPr>
                <w:b/>
              </w:rPr>
              <w:t>BasicCellConfig_PosExt_Type</w:t>
            </w:r>
          </w:p>
        </w:tc>
      </w:tr>
      <w:bookmarkEnd w:id="478"/>
      <w:tr w:rsidR="00836658" w14:paraId="121473F0" w14:textId="77777777" w:rsidTr="00C83AF4">
        <w:tc>
          <w:tcPr>
            <w:tcW w:w="1479" w:type="dxa"/>
            <w:tcBorders>
              <w:bottom w:val="double" w:sz="4" w:space="0" w:color="auto"/>
            </w:tcBorders>
            <w:shd w:val="clear" w:color="auto" w:fill="E0E0E0"/>
          </w:tcPr>
          <w:p w14:paraId="4EA3B33E"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79204150" w14:textId="77777777" w:rsidR="00836658" w:rsidRPr="00BE2B40" w:rsidRDefault="00836658" w:rsidP="00C83AF4">
            <w:pPr>
              <w:pStyle w:val="TAL"/>
            </w:pPr>
            <w:r w:rsidRPr="00BE2B40">
              <w:t>NOTE: Same structure as SystemRequest_Type in 3GPP TS 36.523-3 [6] annex D</w:t>
            </w:r>
          </w:p>
          <w:p w14:paraId="65769A90" w14:textId="77777777" w:rsidR="00836658" w:rsidRPr="00BE2B40" w:rsidRDefault="00836658" w:rsidP="00C83AF4">
            <w:pPr>
              <w:pStyle w:val="TAL"/>
            </w:pPr>
            <w:r w:rsidRPr="00BE2B40">
              <w:t>Physical layer:</w:t>
            </w:r>
          </w:p>
        </w:tc>
      </w:tr>
      <w:tr w:rsidR="00836658" w14:paraId="7BCC9C68" w14:textId="77777777" w:rsidTr="00C83AF4">
        <w:tc>
          <w:tcPr>
            <w:tcW w:w="1479" w:type="dxa"/>
            <w:tcBorders>
              <w:top w:val="double" w:sz="4" w:space="0" w:color="auto"/>
            </w:tcBorders>
            <w:shd w:val="clear" w:color="auto" w:fill="auto"/>
          </w:tcPr>
          <w:p w14:paraId="35B067B3" w14:textId="77777777" w:rsidR="00836658" w:rsidRPr="00BE2B40" w:rsidRDefault="00836658" w:rsidP="00C83AF4">
            <w:pPr>
              <w:pStyle w:val="TAL"/>
            </w:pPr>
            <w:r w:rsidRPr="00BE2B40">
              <w:t>PhysicalLayerConfigDL</w:t>
            </w:r>
          </w:p>
        </w:tc>
        <w:tc>
          <w:tcPr>
            <w:tcW w:w="2464" w:type="dxa"/>
            <w:tcBorders>
              <w:top w:val="double" w:sz="4" w:space="0" w:color="auto"/>
            </w:tcBorders>
            <w:shd w:val="clear" w:color="auto" w:fill="auto"/>
          </w:tcPr>
          <w:p w14:paraId="4B8709A1" w14:textId="77777777" w:rsidR="00836658" w:rsidRPr="00BE2B40" w:rsidRDefault="00000000" w:rsidP="00C83AF4">
            <w:pPr>
              <w:pStyle w:val="TAL"/>
            </w:pPr>
            <w:hyperlink w:anchor="PhysicalLayerConfigDL_PosExt_Type" w:history="1">
              <w:r w:rsidR="00836658" w:rsidRPr="00BE2B40">
                <w:rPr>
                  <w:rStyle w:val="Hyperlink"/>
                </w:rPr>
                <w:t>PhysicalLayerConfigDL_PosExt_Type</w:t>
              </w:r>
            </w:hyperlink>
          </w:p>
        </w:tc>
        <w:tc>
          <w:tcPr>
            <w:tcW w:w="493" w:type="dxa"/>
            <w:tcBorders>
              <w:top w:val="double" w:sz="4" w:space="0" w:color="auto"/>
            </w:tcBorders>
            <w:shd w:val="clear" w:color="auto" w:fill="auto"/>
          </w:tcPr>
          <w:p w14:paraId="168949E5"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BE498F4" w14:textId="77777777" w:rsidR="00836658" w:rsidRPr="00BE2B40" w:rsidRDefault="00836658" w:rsidP="00C83AF4">
            <w:pPr>
              <w:pStyle w:val="TAL"/>
            </w:pPr>
            <w:r w:rsidRPr="00BE2B40">
              <w:t>Default settings regarding physical control PRS signal</w:t>
            </w:r>
          </w:p>
        </w:tc>
      </w:tr>
    </w:tbl>
    <w:p w14:paraId="739944D4" w14:textId="77777777" w:rsidR="00836658" w:rsidRDefault="00836658" w:rsidP="00836658"/>
    <w:p w14:paraId="59F26D61" w14:textId="77777777" w:rsidR="00836658" w:rsidRDefault="00836658" w:rsidP="00836658">
      <w:pPr>
        <w:pStyle w:val="Heading3"/>
      </w:pPr>
      <w:r>
        <w:t>C.1.2.2</w:t>
      </w:r>
      <w:r>
        <w:tab/>
        <w:t>Downlink_Physical_Layer_Configuration_PosExt</w:t>
      </w:r>
    </w:p>
    <w:p w14:paraId="445AFF86" w14:textId="77777777" w:rsidR="00836658" w:rsidRDefault="00836658" w:rsidP="00836658">
      <w:r>
        <w:t>Downlink physical layer configuration:</w:t>
      </w:r>
      <w:r>
        <w:br/>
        <w:t>- DL antenna configuration for port 6.</w:t>
      </w:r>
      <w:r>
        <w:br/>
        <w:t>- PRS configuration.</w:t>
      </w:r>
    </w:p>
    <w:p w14:paraId="720996FC" w14:textId="77777777" w:rsidR="00836658" w:rsidRDefault="00836658" w:rsidP="00836658">
      <w:pPr>
        <w:pStyle w:val="TH"/>
      </w:pPr>
      <w:r>
        <w:t>AntennaPort6_Config_Type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0D163165" w14:textId="77777777" w:rsidTr="00C83AF4">
        <w:tc>
          <w:tcPr>
            <w:tcW w:w="9857" w:type="dxa"/>
            <w:gridSpan w:val="4"/>
            <w:shd w:val="clear" w:color="auto" w:fill="E0E0E0"/>
          </w:tcPr>
          <w:p w14:paraId="74F2438B" w14:textId="77777777" w:rsidR="00836658" w:rsidRPr="00BE2B40" w:rsidRDefault="00836658" w:rsidP="00C83AF4">
            <w:pPr>
              <w:pStyle w:val="TAL"/>
              <w:rPr>
                <w:b/>
              </w:rPr>
            </w:pPr>
            <w:r w:rsidRPr="00BE2B40">
              <w:rPr>
                <w:b/>
              </w:rPr>
              <w:t>TTCN-3 Record Type</w:t>
            </w:r>
          </w:p>
        </w:tc>
      </w:tr>
      <w:tr w:rsidR="00836658" w14:paraId="3B372766" w14:textId="77777777" w:rsidTr="00C83AF4">
        <w:tc>
          <w:tcPr>
            <w:tcW w:w="1479" w:type="dxa"/>
            <w:tcBorders>
              <w:bottom w:val="single" w:sz="4" w:space="0" w:color="auto"/>
            </w:tcBorders>
            <w:shd w:val="clear" w:color="auto" w:fill="E0E0E0"/>
          </w:tcPr>
          <w:p w14:paraId="2771B9F2" w14:textId="77777777" w:rsidR="00836658" w:rsidRPr="00BE2B40" w:rsidRDefault="00836658" w:rsidP="00C83AF4">
            <w:pPr>
              <w:pStyle w:val="TAL"/>
              <w:rPr>
                <w:b/>
              </w:rPr>
            </w:pPr>
            <w:bookmarkStart w:id="479" w:name="AntennaPort6_Config_Type" w:colFirst="1" w:colLast="1"/>
            <w:r w:rsidRPr="00BE2B40">
              <w:rPr>
                <w:b/>
              </w:rPr>
              <w:t>Name</w:t>
            </w:r>
          </w:p>
        </w:tc>
        <w:tc>
          <w:tcPr>
            <w:tcW w:w="8378" w:type="dxa"/>
            <w:gridSpan w:val="3"/>
            <w:tcBorders>
              <w:bottom w:val="single" w:sz="4" w:space="0" w:color="auto"/>
            </w:tcBorders>
            <w:shd w:val="clear" w:color="auto" w:fill="FFFF99"/>
          </w:tcPr>
          <w:p w14:paraId="50F752FA" w14:textId="77777777" w:rsidR="00836658" w:rsidRPr="00BE2B40" w:rsidRDefault="00836658" w:rsidP="00C83AF4">
            <w:pPr>
              <w:pStyle w:val="TAL"/>
              <w:rPr>
                <w:b/>
              </w:rPr>
            </w:pPr>
            <w:r w:rsidRPr="00BE2B40">
              <w:rPr>
                <w:b/>
              </w:rPr>
              <w:t>AntennaPort6_Config_Type</w:t>
            </w:r>
          </w:p>
        </w:tc>
      </w:tr>
      <w:bookmarkEnd w:id="479"/>
      <w:tr w:rsidR="00836658" w14:paraId="0C7A168E" w14:textId="77777777" w:rsidTr="00C83AF4">
        <w:tc>
          <w:tcPr>
            <w:tcW w:w="1479" w:type="dxa"/>
            <w:tcBorders>
              <w:bottom w:val="double" w:sz="4" w:space="0" w:color="auto"/>
            </w:tcBorders>
            <w:shd w:val="clear" w:color="auto" w:fill="E0E0E0"/>
          </w:tcPr>
          <w:p w14:paraId="4DEF4115"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EA091FA" w14:textId="77777777" w:rsidR="00836658" w:rsidRPr="00BE2B40" w:rsidRDefault="00836658" w:rsidP="00C83AF4">
            <w:pPr>
              <w:pStyle w:val="TAL"/>
            </w:pPr>
            <w:r w:rsidRPr="00BE2B40">
              <w:t>to configure antenna port 6 for positioning;</w:t>
            </w:r>
          </w:p>
          <w:p w14:paraId="210D0B60"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59FFFE6" w14:textId="77777777" w:rsidTr="00C83AF4">
        <w:tc>
          <w:tcPr>
            <w:tcW w:w="1479" w:type="dxa"/>
            <w:tcBorders>
              <w:top w:val="double" w:sz="4" w:space="0" w:color="auto"/>
            </w:tcBorders>
            <w:shd w:val="clear" w:color="auto" w:fill="auto"/>
          </w:tcPr>
          <w:p w14:paraId="42BFED4C" w14:textId="77777777" w:rsidR="00836658" w:rsidRPr="00BE2B40" w:rsidRDefault="00836658" w:rsidP="00C83AF4">
            <w:pPr>
              <w:pStyle w:val="TAL"/>
            </w:pPr>
            <w:r w:rsidRPr="00BE2B40">
              <w:t>Port</w:t>
            </w:r>
          </w:p>
        </w:tc>
        <w:tc>
          <w:tcPr>
            <w:tcW w:w="2464" w:type="dxa"/>
            <w:tcBorders>
              <w:top w:val="double" w:sz="4" w:space="0" w:color="auto"/>
            </w:tcBorders>
            <w:shd w:val="clear" w:color="auto" w:fill="auto"/>
          </w:tcPr>
          <w:p w14:paraId="57FF60CA" w14:textId="77777777" w:rsidR="00836658" w:rsidRPr="00BE2B40" w:rsidRDefault="00836658" w:rsidP="00C83AF4">
            <w:pPr>
              <w:pStyle w:val="TAL"/>
            </w:pPr>
            <w:r w:rsidRPr="00BE2B40">
              <w:t>AntennaPort_Type</w:t>
            </w:r>
          </w:p>
        </w:tc>
        <w:tc>
          <w:tcPr>
            <w:tcW w:w="493" w:type="dxa"/>
            <w:tcBorders>
              <w:top w:val="double" w:sz="4" w:space="0" w:color="auto"/>
            </w:tcBorders>
            <w:shd w:val="clear" w:color="auto" w:fill="auto"/>
          </w:tcPr>
          <w:p w14:paraId="7B30F999"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0E46915" w14:textId="77777777" w:rsidR="00836658" w:rsidRPr="00BE2B40" w:rsidRDefault="00836658" w:rsidP="00C83AF4">
            <w:pPr>
              <w:pStyle w:val="TAL"/>
            </w:pPr>
          </w:p>
        </w:tc>
      </w:tr>
      <w:tr w:rsidR="00836658" w14:paraId="229EEE2A" w14:textId="77777777" w:rsidTr="00C83AF4">
        <w:tc>
          <w:tcPr>
            <w:tcW w:w="1479" w:type="dxa"/>
            <w:shd w:val="clear" w:color="auto" w:fill="auto"/>
          </w:tcPr>
          <w:p w14:paraId="16292061" w14:textId="77777777" w:rsidR="00836658" w:rsidRPr="00BE2B40" w:rsidRDefault="00836658" w:rsidP="00C83AF4">
            <w:pPr>
              <w:pStyle w:val="TAL"/>
            </w:pPr>
            <w:r w:rsidRPr="00BE2B40">
              <w:t>PRS</w:t>
            </w:r>
          </w:p>
        </w:tc>
        <w:tc>
          <w:tcPr>
            <w:tcW w:w="2464" w:type="dxa"/>
            <w:shd w:val="clear" w:color="auto" w:fill="auto"/>
          </w:tcPr>
          <w:p w14:paraId="42CBEC99" w14:textId="77777777" w:rsidR="00836658" w:rsidRPr="00BE2B40" w:rsidRDefault="00836658" w:rsidP="00C83AF4">
            <w:pPr>
              <w:pStyle w:val="TAL"/>
            </w:pPr>
            <w:r w:rsidRPr="00BE2B40">
              <w:t>PRS_Info</w:t>
            </w:r>
          </w:p>
        </w:tc>
        <w:tc>
          <w:tcPr>
            <w:tcW w:w="493" w:type="dxa"/>
            <w:shd w:val="clear" w:color="auto" w:fill="auto"/>
          </w:tcPr>
          <w:p w14:paraId="24408EBD" w14:textId="77777777" w:rsidR="00836658" w:rsidRPr="00BE2B40" w:rsidRDefault="00836658" w:rsidP="00C83AF4">
            <w:pPr>
              <w:pStyle w:val="TAL"/>
            </w:pPr>
            <w:r w:rsidRPr="00BE2B40">
              <w:t>opt</w:t>
            </w:r>
          </w:p>
        </w:tc>
        <w:tc>
          <w:tcPr>
            <w:tcW w:w="5421" w:type="dxa"/>
            <w:shd w:val="clear" w:color="auto" w:fill="auto"/>
          </w:tcPr>
          <w:p w14:paraId="5BB0A460" w14:textId="77777777" w:rsidR="00836658" w:rsidRPr="00BE2B40" w:rsidRDefault="00836658" w:rsidP="00C83AF4">
            <w:pPr>
              <w:pStyle w:val="TAL"/>
            </w:pPr>
          </w:p>
        </w:tc>
      </w:tr>
      <w:tr w:rsidR="00836658" w14:paraId="040848A8" w14:textId="77777777" w:rsidTr="00C83AF4">
        <w:tc>
          <w:tcPr>
            <w:tcW w:w="1479" w:type="dxa"/>
            <w:shd w:val="clear" w:color="auto" w:fill="auto"/>
          </w:tcPr>
          <w:p w14:paraId="46237B54" w14:textId="77777777" w:rsidR="00836658" w:rsidRPr="00BE2B40" w:rsidRDefault="00836658" w:rsidP="00C83AF4">
            <w:pPr>
              <w:pStyle w:val="TAL"/>
            </w:pPr>
            <w:r w:rsidRPr="00BE2B40">
              <w:t>RelativeTxPower</w:t>
            </w:r>
          </w:p>
        </w:tc>
        <w:tc>
          <w:tcPr>
            <w:tcW w:w="2464" w:type="dxa"/>
            <w:shd w:val="clear" w:color="auto" w:fill="auto"/>
          </w:tcPr>
          <w:p w14:paraId="5A3F1696" w14:textId="77777777" w:rsidR="00836658" w:rsidRPr="00BE2B40" w:rsidRDefault="00836658" w:rsidP="00C83AF4">
            <w:pPr>
              <w:pStyle w:val="TAL"/>
            </w:pPr>
            <w:r w:rsidRPr="00BE2B40">
              <w:t>ToRS_EPRE_Ratio_Type</w:t>
            </w:r>
          </w:p>
        </w:tc>
        <w:tc>
          <w:tcPr>
            <w:tcW w:w="493" w:type="dxa"/>
            <w:shd w:val="clear" w:color="auto" w:fill="auto"/>
          </w:tcPr>
          <w:p w14:paraId="415266DD" w14:textId="77777777" w:rsidR="00836658" w:rsidRPr="00BE2B40" w:rsidRDefault="00836658" w:rsidP="00C83AF4">
            <w:pPr>
              <w:pStyle w:val="TAL"/>
            </w:pPr>
            <w:r w:rsidRPr="00BE2B40">
              <w:t>opt</w:t>
            </w:r>
          </w:p>
        </w:tc>
        <w:tc>
          <w:tcPr>
            <w:tcW w:w="5421" w:type="dxa"/>
            <w:shd w:val="clear" w:color="auto" w:fill="auto"/>
          </w:tcPr>
          <w:p w14:paraId="1140F51E" w14:textId="77777777" w:rsidR="00836658" w:rsidRPr="00BE2B40" w:rsidRDefault="00836658" w:rsidP="00C83AF4">
            <w:pPr>
              <w:pStyle w:val="TAL"/>
            </w:pPr>
            <w:r w:rsidRPr="00BE2B40">
              <w:t>power ratio for Dl-PRS resource elements relative to the RS</w:t>
            </w:r>
          </w:p>
        </w:tc>
      </w:tr>
    </w:tbl>
    <w:p w14:paraId="4CD816D1" w14:textId="77777777" w:rsidR="00836658" w:rsidRDefault="00836658" w:rsidP="00836658"/>
    <w:p w14:paraId="18F03C33" w14:textId="77777777" w:rsidR="00836658" w:rsidRDefault="00836658" w:rsidP="00836658">
      <w:pPr>
        <w:pStyle w:val="TH"/>
      </w:pPr>
      <w:r>
        <w:lastRenderedPageBreak/>
        <w:t>PhysicalLayerConfigDL_PosExt_Type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E20CCDE" w14:textId="77777777" w:rsidTr="00C83AF4">
        <w:tc>
          <w:tcPr>
            <w:tcW w:w="9857" w:type="dxa"/>
            <w:gridSpan w:val="4"/>
            <w:shd w:val="clear" w:color="auto" w:fill="E0E0E0"/>
          </w:tcPr>
          <w:p w14:paraId="5342360F" w14:textId="77777777" w:rsidR="00836658" w:rsidRPr="00BE2B40" w:rsidRDefault="00836658" w:rsidP="00C83AF4">
            <w:pPr>
              <w:pStyle w:val="TAL"/>
              <w:rPr>
                <w:b/>
              </w:rPr>
            </w:pPr>
            <w:r w:rsidRPr="00BE2B40">
              <w:rPr>
                <w:b/>
              </w:rPr>
              <w:t>TTCN-3 Record Type</w:t>
            </w:r>
          </w:p>
        </w:tc>
      </w:tr>
      <w:tr w:rsidR="00836658" w14:paraId="0BDADA72" w14:textId="77777777" w:rsidTr="00C83AF4">
        <w:tc>
          <w:tcPr>
            <w:tcW w:w="1479" w:type="dxa"/>
            <w:tcBorders>
              <w:bottom w:val="single" w:sz="4" w:space="0" w:color="auto"/>
            </w:tcBorders>
            <w:shd w:val="clear" w:color="auto" w:fill="E0E0E0"/>
          </w:tcPr>
          <w:p w14:paraId="3B603E4F" w14:textId="77777777" w:rsidR="00836658" w:rsidRPr="00BE2B40" w:rsidRDefault="00836658" w:rsidP="00C83AF4">
            <w:pPr>
              <w:pStyle w:val="TAL"/>
              <w:rPr>
                <w:b/>
              </w:rPr>
            </w:pPr>
            <w:bookmarkStart w:id="480" w:name="PhysicalLayerConfigDL_PosExt_Type" w:colFirst="1" w:colLast="1"/>
            <w:r w:rsidRPr="00BE2B40">
              <w:rPr>
                <w:b/>
              </w:rPr>
              <w:t>Name</w:t>
            </w:r>
          </w:p>
        </w:tc>
        <w:tc>
          <w:tcPr>
            <w:tcW w:w="8378" w:type="dxa"/>
            <w:gridSpan w:val="3"/>
            <w:tcBorders>
              <w:bottom w:val="single" w:sz="4" w:space="0" w:color="auto"/>
            </w:tcBorders>
            <w:shd w:val="clear" w:color="auto" w:fill="FFFF99"/>
          </w:tcPr>
          <w:p w14:paraId="7643387C" w14:textId="77777777" w:rsidR="00836658" w:rsidRPr="00BE2B40" w:rsidRDefault="00836658" w:rsidP="00C83AF4">
            <w:pPr>
              <w:pStyle w:val="TAL"/>
              <w:rPr>
                <w:b/>
              </w:rPr>
            </w:pPr>
            <w:r w:rsidRPr="00BE2B40">
              <w:rPr>
                <w:b/>
              </w:rPr>
              <w:t>PhysicalLayerConfigDL_PosExt_Type</w:t>
            </w:r>
          </w:p>
        </w:tc>
      </w:tr>
      <w:bookmarkEnd w:id="480"/>
      <w:tr w:rsidR="00836658" w14:paraId="6ABB3AF4" w14:textId="77777777" w:rsidTr="00C83AF4">
        <w:tc>
          <w:tcPr>
            <w:tcW w:w="1479" w:type="dxa"/>
            <w:tcBorders>
              <w:bottom w:val="double" w:sz="4" w:space="0" w:color="auto"/>
            </w:tcBorders>
            <w:shd w:val="clear" w:color="auto" w:fill="E0E0E0"/>
          </w:tcPr>
          <w:p w14:paraId="65FB0261"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9974191"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312AA6B" w14:textId="77777777" w:rsidTr="00C83AF4">
        <w:tc>
          <w:tcPr>
            <w:tcW w:w="1479" w:type="dxa"/>
            <w:tcBorders>
              <w:top w:val="double" w:sz="4" w:space="0" w:color="auto"/>
            </w:tcBorders>
            <w:shd w:val="clear" w:color="auto" w:fill="auto"/>
          </w:tcPr>
          <w:p w14:paraId="2BD19655" w14:textId="77777777" w:rsidR="00836658" w:rsidRPr="00BE2B40" w:rsidRDefault="00836658" w:rsidP="00C83AF4">
            <w:pPr>
              <w:pStyle w:val="TAL"/>
            </w:pPr>
            <w:r w:rsidRPr="00BE2B40">
              <w:t>AntennaPort6</w:t>
            </w:r>
          </w:p>
        </w:tc>
        <w:tc>
          <w:tcPr>
            <w:tcW w:w="2464" w:type="dxa"/>
            <w:tcBorders>
              <w:top w:val="double" w:sz="4" w:space="0" w:color="auto"/>
            </w:tcBorders>
            <w:shd w:val="clear" w:color="auto" w:fill="auto"/>
          </w:tcPr>
          <w:p w14:paraId="2280FFBD" w14:textId="77777777" w:rsidR="00836658" w:rsidRPr="00BE2B40" w:rsidRDefault="00000000" w:rsidP="00C83AF4">
            <w:pPr>
              <w:pStyle w:val="TAL"/>
            </w:pPr>
            <w:hyperlink w:anchor="AntennaPort6_Config_Type" w:history="1">
              <w:r w:rsidR="00836658" w:rsidRPr="00BE2B40">
                <w:rPr>
                  <w:rStyle w:val="Hyperlink"/>
                </w:rPr>
                <w:t>AntennaPort6_Config_Type</w:t>
              </w:r>
            </w:hyperlink>
          </w:p>
        </w:tc>
        <w:tc>
          <w:tcPr>
            <w:tcW w:w="493" w:type="dxa"/>
            <w:tcBorders>
              <w:top w:val="double" w:sz="4" w:space="0" w:color="auto"/>
            </w:tcBorders>
            <w:shd w:val="clear" w:color="auto" w:fill="auto"/>
          </w:tcPr>
          <w:p w14:paraId="49DFCCBA"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9BDD7F5" w14:textId="77777777" w:rsidR="00836658" w:rsidRPr="00BE2B40" w:rsidRDefault="00836658" w:rsidP="00C83AF4">
            <w:pPr>
              <w:pStyle w:val="TAL"/>
            </w:pPr>
          </w:p>
        </w:tc>
      </w:tr>
    </w:tbl>
    <w:p w14:paraId="2E20B199" w14:textId="77777777" w:rsidR="00836658" w:rsidRDefault="00836658" w:rsidP="00836658"/>
    <w:p w14:paraId="374A159F" w14:textId="77777777" w:rsidR="00836658" w:rsidRDefault="00836658" w:rsidP="00836658">
      <w:pPr>
        <w:pStyle w:val="Heading2"/>
      </w:pPr>
      <w:r>
        <w:t>C.1.3</w:t>
      </w:r>
      <w:r>
        <w:tab/>
        <w:t>System_Interface_PosExt</w:t>
      </w:r>
    </w:p>
    <w:p w14:paraId="302C42D7" w14:textId="77777777" w:rsidR="00836658" w:rsidRDefault="00836658" w:rsidP="00836658">
      <w:pPr>
        <w:pStyle w:val="TH"/>
      </w:pPr>
      <w:r>
        <w:t>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645D04F4" w14:textId="77777777" w:rsidTr="00C83AF4">
        <w:tc>
          <w:tcPr>
            <w:tcW w:w="9857" w:type="dxa"/>
            <w:gridSpan w:val="4"/>
            <w:shd w:val="clear" w:color="auto" w:fill="E0E0E0"/>
          </w:tcPr>
          <w:p w14:paraId="2D0CEFEC" w14:textId="77777777" w:rsidR="00836658" w:rsidRPr="00BE2B40" w:rsidRDefault="00836658" w:rsidP="00C83AF4">
            <w:pPr>
              <w:pStyle w:val="TAL"/>
              <w:rPr>
                <w:b/>
              </w:rPr>
            </w:pPr>
            <w:r w:rsidRPr="00BE2B40">
              <w:rPr>
                <w:b/>
              </w:rPr>
              <w:t>TTCN-3 Record Type</w:t>
            </w:r>
          </w:p>
        </w:tc>
      </w:tr>
      <w:tr w:rsidR="00836658" w14:paraId="200EC944" w14:textId="77777777" w:rsidTr="00C83AF4">
        <w:tc>
          <w:tcPr>
            <w:tcW w:w="1479" w:type="dxa"/>
            <w:tcBorders>
              <w:bottom w:val="single" w:sz="4" w:space="0" w:color="auto"/>
            </w:tcBorders>
            <w:shd w:val="clear" w:color="auto" w:fill="E0E0E0"/>
          </w:tcPr>
          <w:p w14:paraId="5F93E4C6" w14:textId="77777777" w:rsidR="00836658" w:rsidRPr="00BE2B40" w:rsidRDefault="00836658" w:rsidP="00C83AF4">
            <w:pPr>
              <w:pStyle w:val="TAL"/>
              <w:rPr>
                <w:b/>
              </w:rPr>
            </w:pPr>
            <w:bookmarkStart w:id="481" w:name="SYSTEM_CTRL_POSEXT_REQ" w:colFirst="1" w:colLast="1"/>
            <w:r w:rsidRPr="00BE2B40">
              <w:rPr>
                <w:b/>
              </w:rPr>
              <w:t>Name</w:t>
            </w:r>
          </w:p>
        </w:tc>
        <w:tc>
          <w:tcPr>
            <w:tcW w:w="8378" w:type="dxa"/>
            <w:gridSpan w:val="3"/>
            <w:tcBorders>
              <w:bottom w:val="single" w:sz="4" w:space="0" w:color="auto"/>
            </w:tcBorders>
            <w:shd w:val="clear" w:color="auto" w:fill="FFFF99"/>
          </w:tcPr>
          <w:p w14:paraId="47BC5B7E" w14:textId="77777777" w:rsidR="00836658" w:rsidRPr="00BE2B40" w:rsidRDefault="00836658" w:rsidP="00C83AF4">
            <w:pPr>
              <w:pStyle w:val="TAL"/>
              <w:rPr>
                <w:b/>
              </w:rPr>
            </w:pPr>
            <w:r w:rsidRPr="00BE2B40">
              <w:rPr>
                <w:b/>
              </w:rPr>
              <w:t>SYSTEM_CTRL_POSEXT_REQ</w:t>
            </w:r>
          </w:p>
        </w:tc>
      </w:tr>
      <w:bookmarkEnd w:id="481"/>
      <w:tr w:rsidR="00836658" w14:paraId="24CB3518" w14:textId="77777777" w:rsidTr="00C83AF4">
        <w:tc>
          <w:tcPr>
            <w:tcW w:w="1479" w:type="dxa"/>
            <w:tcBorders>
              <w:bottom w:val="double" w:sz="4" w:space="0" w:color="auto"/>
            </w:tcBorders>
            <w:shd w:val="clear" w:color="auto" w:fill="E0E0E0"/>
          </w:tcPr>
          <w:p w14:paraId="724BFD08"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837191C" w14:textId="77777777" w:rsidR="00836658" w:rsidRPr="00BE2B40" w:rsidRDefault="00836658" w:rsidP="00C83AF4">
            <w:pPr>
              <w:pStyle w:val="TAL"/>
            </w:pPr>
          </w:p>
        </w:tc>
      </w:tr>
      <w:tr w:rsidR="00836658" w14:paraId="17BFC3B6" w14:textId="77777777" w:rsidTr="00C83AF4">
        <w:tc>
          <w:tcPr>
            <w:tcW w:w="1479" w:type="dxa"/>
            <w:tcBorders>
              <w:top w:val="double" w:sz="4" w:space="0" w:color="auto"/>
            </w:tcBorders>
            <w:shd w:val="clear" w:color="auto" w:fill="auto"/>
          </w:tcPr>
          <w:p w14:paraId="22C09F1B" w14:textId="77777777" w:rsidR="00836658" w:rsidRPr="00BE2B40" w:rsidRDefault="00836658" w:rsidP="00C83AF4">
            <w:pPr>
              <w:pStyle w:val="TAL"/>
            </w:pPr>
            <w:r w:rsidRPr="00BE2B40">
              <w:t>Common</w:t>
            </w:r>
          </w:p>
        </w:tc>
        <w:tc>
          <w:tcPr>
            <w:tcW w:w="2464" w:type="dxa"/>
            <w:tcBorders>
              <w:top w:val="double" w:sz="4" w:space="0" w:color="auto"/>
            </w:tcBorders>
            <w:shd w:val="clear" w:color="auto" w:fill="auto"/>
          </w:tcPr>
          <w:p w14:paraId="52A489ED" w14:textId="77777777" w:rsidR="00836658" w:rsidRPr="00BE2B40" w:rsidRDefault="00836658" w:rsidP="00C83AF4">
            <w:pPr>
              <w:pStyle w:val="TAL"/>
            </w:pPr>
            <w:r w:rsidRPr="00BE2B40">
              <w:t>ReqAspCommonPart_Type</w:t>
            </w:r>
          </w:p>
        </w:tc>
        <w:tc>
          <w:tcPr>
            <w:tcW w:w="493" w:type="dxa"/>
            <w:tcBorders>
              <w:top w:val="double" w:sz="4" w:space="0" w:color="auto"/>
            </w:tcBorders>
            <w:shd w:val="clear" w:color="auto" w:fill="auto"/>
          </w:tcPr>
          <w:p w14:paraId="0D4C2F01" w14:textId="77777777" w:rsidR="00836658" w:rsidRPr="00BE2B40" w:rsidRDefault="00836658" w:rsidP="00C83AF4">
            <w:pPr>
              <w:pStyle w:val="TAL"/>
            </w:pPr>
          </w:p>
        </w:tc>
        <w:tc>
          <w:tcPr>
            <w:tcW w:w="5421" w:type="dxa"/>
            <w:tcBorders>
              <w:top w:val="double" w:sz="4" w:space="0" w:color="auto"/>
            </w:tcBorders>
            <w:shd w:val="clear" w:color="auto" w:fill="auto"/>
          </w:tcPr>
          <w:p w14:paraId="3EB3EE0A" w14:textId="77777777" w:rsidR="00836658" w:rsidRPr="00BE2B40" w:rsidRDefault="00836658" w:rsidP="00C83AF4">
            <w:pPr>
              <w:pStyle w:val="TAL"/>
            </w:pPr>
            <w:r w:rsidRPr="00BE2B40">
              <w:t>For configuration of antenna port 6 TimingInfo is now</w:t>
            </w:r>
          </w:p>
        </w:tc>
      </w:tr>
      <w:tr w:rsidR="00836658" w14:paraId="0CD2DBB7" w14:textId="77777777" w:rsidTr="00C83AF4">
        <w:tc>
          <w:tcPr>
            <w:tcW w:w="1479" w:type="dxa"/>
            <w:shd w:val="clear" w:color="auto" w:fill="auto"/>
          </w:tcPr>
          <w:p w14:paraId="32C3DAEF" w14:textId="77777777" w:rsidR="00836658" w:rsidRPr="00BE2B40" w:rsidRDefault="00836658" w:rsidP="00C83AF4">
            <w:pPr>
              <w:pStyle w:val="TAL"/>
            </w:pPr>
            <w:r w:rsidRPr="00BE2B40">
              <w:t>Request</w:t>
            </w:r>
          </w:p>
        </w:tc>
        <w:tc>
          <w:tcPr>
            <w:tcW w:w="2464" w:type="dxa"/>
            <w:shd w:val="clear" w:color="auto" w:fill="auto"/>
          </w:tcPr>
          <w:p w14:paraId="1EB2D70C" w14:textId="77777777" w:rsidR="00836658" w:rsidRPr="00BE2B40" w:rsidRDefault="00000000" w:rsidP="00C83AF4">
            <w:pPr>
              <w:pStyle w:val="TAL"/>
            </w:pPr>
            <w:hyperlink w:anchor="SystemRequest_PosExt_Type" w:history="1">
              <w:r w:rsidR="00836658" w:rsidRPr="00BE2B40">
                <w:rPr>
                  <w:rStyle w:val="Hyperlink"/>
                </w:rPr>
                <w:t>SystemRequest_PosExt_Type</w:t>
              </w:r>
            </w:hyperlink>
          </w:p>
        </w:tc>
        <w:tc>
          <w:tcPr>
            <w:tcW w:w="493" w:type="dxa"/>
            <w:shd w:val="clear" w:color="auto" w:fill="auto"/>
          </w:tcPr>
          <w:p w14:paraId="4DF0A121" w14:textId="77777777" w:rsidR="00836658" w:rsidRPr="00BE2B40" w:rsidRDefault="00836658" w:rsidP="00C83AF4">
            <w:pPr>
              <w:pStyle w:val="TAL"/>
            </w:pPr>
          </w:p>
        </w:tc>
        <w:tc>
          <w:tcPr>
            <w:tcW w:w="5421" w:type="dxa"/>
            <w:shd w:val="clear" w:color="auto" w:fill="auto"/>
          </w:tcPr>
          <w:p w14:paraId="23624A8D" w14:textId="77777777" w:rsidR="00836658" w:rsidRPr="00BE2B40" w:rsidRDefault="00836658" w:rsidP="00C83AF4">
            <w:pPr>
              <w:pStyle w:val="TAL"/>
            </w:pPr>
            <w:r w:rsidRPr="00BE2B40">
              <w:t>configure a PRS in a cell</w:t>
            </w:r>
          </w:p>
        </w:tc>
      </w:tr>
    </w:tbl>
    <w:p w14:paraId="1043C2D1" w14:textId="77777777" w:rsidR="00836658" w:rsidRDefault="00836658" w:rsidP="00836658"/>
    <w:p w14:paraId="12957C68" w14:textId="77777777" w:rsidR="00836658" w:rsidRDefault="00836658" w:rsidP="00836658">
      <w:pPr>
        <w:pStyle w:val="TH"/>
      </w:pPr>
      <w:r>
        <w:t>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21D141F" w14:textId="77777777" w:rsidTr="00C83AF4">
        <w:tc>
          <w:tcPr>
            <w:tcW w:w="9857" w:type="dxa"/>
            <w:gridSpan w:val="4"/>
            <w:shd w:val="clear" w:color="auto" w:fill="E0E0E0"/>
          </w:tcPr>
          <w:p w14:paraId="0BD26944" w14:textId="77777777" w:rsidR="00836658" w:rsidRPr="00BE2B40" w:rsidRDefault="00836658" w:rsidP="00C83AF4">
            <w:pPr>
              <w:pStyle w:val="TAL"/>
              <w:rPr>
                <w:b/>
              </w:rPr>
            </w:pPr>
            <w:r w:rsidRPr="00BE2B40">
              <w:rPr>
                <w:b/>
              </w:rPr>
              <w:t>TTCN-3 Record Type</w:t>
            </w:r>
          </w:p>
        </w:tc>
      </w:tr>
      <w:tr w:rsidR="00836658" w14:paraId="4A5A171A" w14:textId="77777777" w:rsidTr="00C83AF4">
        <w:tc>
          <w:tcPr>
            <w:tcW w:w="1479" w:type="dxa"/>
            <w:tcBorders>
              <w:bottom w:val="single" w:sz="4" w:space="0" w:color="auto"/>
            </w:tcBorders>
            <w:shd w:val="clear" w:color="auto" w:fill="E0E0E0"/>
          </w:tcPr>
          <w:p w14:paraId="5099A880" w14:textId="77777777" w:rsidR="00836658" w:rsidRPr="00BE2B40" w:rsidRDefault="00836658" w:rsidP="00C83AF4">
            <w:pPr>
              <w:pStyle w:val="TAL"/>
              <w:rPr>
                <w:b/>
              </w:rPr>
            </w:pPr>
            <w:bookmarkStart w:id="482" w:name="SYSTEM_CTRL_POSEXT_CNF" w:colFirst="1" w:colLast="1"/>
            <w:r w:rsidRPr="00BE2B40">
              <w:rPr>
                <w:b/>
              </w:rPr>
              <w:t>Name</w:t>
            </w:r>
          </w:p>
        </w:tc>
        <w:tc>
          <w:tcPr>
            <w:tcW w:w="8378" w:type="dxa"/>
            <w:gridSpan w:val="3"/>
            <w:tcBorders>
              <w:bottom w:val="single" w:sz="4" w:space="0" w:color="auto"/>
            </w:tcBorders>
            <w:shd w:val="clear" w:color="auto" w:fill="FFFF99"/>
          </w:tcPr>
          <w:p w14:paraId="31E21C07" w14:textId="77777777" w:rsidR="00836658" w:rsidRPr="00BE2B40" w:rsidRDefault="00836658" w:rsidP="00C83AF4">
            <w:pPr>
              <w:pStyle w:val="TAL"/>
              <w:rPr>
                <w:b/>
              </w:rPr>
            </w:pPr>
            <w:r w:rsidRPr="00BE2B40">
              <w:rPr>
                <w:b/>
              </w:rPr>
              <w:t>SYSTEM_CTRL_POSEXT_CNF</w:t>
            </w:r>
          </w:p>
        </w:tc>
      </w:tr>
      <w:bookmarkEnd w:id="482"/>
      <w:tr w:rsidR="00836658" w14:paraId="36D9E44A" w14:textId="77777777" w:rsidTr="00C83AF4">
        <w:tc>
          <w:tcPr>
            <w:tcW w:w="1479" w:type="dxa"/>
            <w:tcBorders>
              <w:bottom w:val="double" w:sz="4" w:space="0" w:color="auto"/>
            </w:tcBorders>
            <w:shd w:val="clear" w:color="auto" w:fill="E0E0E0"/>
          </w:tcPr>
          <w:p w14:paraId="7D35231F"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7A9164ED" w14:textId="77777777" w:rsidR="00836658" w:rsidRPr="00BE2B40" w:rsidRDefault="00836658" w:rsidP="00C83AF4">
            <w:pPr>
              <w:pStyle w:val="TAL"/>
            </w:pPr>
          </w:p>
        </w:tc>
      </w:tr>
      <w:tr w:rsidR="00836658" w14:paraId="78371362" w14:textId="77777777" w:rsidTr="00C83AF4">
        <w:tc>
          <w:tcPr>
            <w:tcW w:w="1479" w:type="dxa"/>
            <w:tcBorders>
              <w:top w:val="double" w:sz="4" w:space="0" w:color="auto"/>
            </w:tcBorders>
            <w:shd w:val="clear" w:color="auto" w:fill="auto"/>
          </w:tcPr>
          <w:p w14:paraId="6017BF07" w14:textId="77777777" w:rsidR="00836658" w:rsidRPr="00BE2B40" w:rsidRDefault="00836658" w:rsidP="00C83AF4">
            <w:pPr>
              <w:pStyle w:val="TAL"/>
            </w:pPr>
            <w:r w:rsidRPr="00BE2B40">
              <w:t>Common</w:t>
            </w:r>
          </w:p>
        </w:tc>
        <w:tc>
          <w:tcPr>
            <w:tcW w:w="2464" w:type="dxa"/>
            <w:tcBorders>
              <w:top w:val="double" w:sz="4" w:space="0" w:color="auto"/>
            </w:tcBorders>
            <w:shd w:val="clear" w:color="auto" w:fill="auto"/>
          </w:tcPr>
          <w:p w14:paraId="0A0848B6" w14:textId="77777777" w:rsidR="00836658" w:rsidRPr="00BE2B40" w:rsidRDefault="00836658" w:rsidP="00C83AF4">
            <w:pPr>
              <w:pStyle w:val="TAL"/>
            </w:pPr>
            <w:r w:rsidRPr="00BE2B40">
              <w:t>CnfAspCommonPart_Type</w:t>
            </w:r>
          </w:p>
        </w:tc>
        <w:tc>
          <w:tcPr>
            <w:tcW w:w="493" w:type="dxa"/>
            <w:tcBorders>
              <w:top w:val="double" w:sz="4" w:space="0" w:color="auto"/>
            </w:tcBorders>
            <w:shd w:val="clear" w:color="auto" w:fill="auto"/>
          </w:tcPr>
          <w:p w14:paraId="7ADA276F" w14:textId="77777777" w:rsidR="00836658" w:rsidRPr="00BE2B40" w:rsidRDefault="00836658" w:rsidP="00C83AF4">
            <w:pPr>
              <w:pStyle w:val="TAL"/>
            </w:pPr>
          </w:p>
        </w:tc>
        <w:tc>
          <w:tcPr>
            <w:tcW w:w="5421" w:type="dxa"/>
            <w:tcBorders>
              <w:top w:val="double" w:sz="4" w:space="0" w:color="auto"/>
            </w:tcBorders>
            <w:shd w:val="clear" w:color="auto" w:fill="auto"/>
          </w:tcPr>
          <w:p w14:paraId="1E27CBCE" w14:textId="77777777" w:rsidR="00836658" w:rsidRPr="00BE2B40" w:rsidRDefault="00836658" w:rsidP="00C83AF4">
            <w:pPr>
              <w:pStyle w:val="TAL"/>
            </w:pPr>
            <w:r w:rsidRPr="00BE2B40">
              <w:t>TimingInfo is ignored by TTCN</w:t>
            </w:r>
          </w:p>
          <w:p w14:paraId="77C268B0" w14:textId="77777777" w:rsidR="00836658" w:rsidRPr="00BE2B40" w:rsidRDefault="00836658" w:rsidP="00C83AF4">
            <w:pPr>
              <w:pStyle w:val="TAL"/>
            </w:pPr>
            <w:r w:rsidRPr="00BE2B40">
              <w:t>=&gt; SS may set TimingInfo to "None"</w:t>
            </w:r>
          </w:p>
        </w:tc>
      </w:tr>
      <w:tr w:rsidR="00836658" w14:paraId="3E8C9215" w14:textId="77777777" w:rsidTr="00C83AF4">
        <w:tc>
          <w:tcPr>
            <w:tcW w:w="1479" w:type="dxa"/>
            <w:shd w:val="clear" w:color="auto" w:fill="auto"/>
          </w:tcPr>
          <w:p w14:paraId="73EF82B8" w14:textId="77777777" w:rsidR="00836658" w:rsidRPr="00BE2B40" w:rsidRDefault="00836658" w:rsidP="00C83AF4">
            <w:pPr>
              <w:pStyle w:val="TAL"/>
            </w:pPr>
            <w:r w:rsidRPr="00BE2B40">
              <w:t>Confirm</w:t>
            </w:r>
          </w:p>
        </w:tc>
        <w:tc>
          <w:tcPr>
            <w:tcW w:w="2464" w:type="dxa"/>
            <w:shd w:val="clear" w:color="auto" w:fill="auto"/>
          </w:tcPr>
          <w:p w14:paraId="4676D13E" w14:textId="77777777" w:rsidR="00836658" w:rsidRPr="00BE2B40" w:rsidRDefault="00000000" w:rsidP="00C83AF4">
            <w:pPr>
              <w:pStyle w:val="TAL"/>
            </w:pPr>
            <w:hyperlink w:anchor="SystemConfirm_PosExt_Type" w:history="1">
              <w:r w:rsidR="00836658" w:rsidRPr="00BE2B40">
                <w:rPr>
                  <w:rStyle w:val="Hyperlink"/>
                </w:rPr>
                <w:t>SystemConfirm_PosExt_Type</w:t>
              </w:r>
            </w:hyperlink>
          </w:p>
        </w:tc>
        <w:tc>
          <w:tcPr>
            <w:tcW w:w="493" w:type="dxa"/>
            <w:shd w:val="clear" w:color="auto" w:fill="auto"/>
          </w:tcPr>
          <w:p w14:paraId="57460FDD" w14:textId="77777777" w:rsidR="00836658" w:rsidRPr="00BE2B40" w:rsidRDefault="00836658" w:rsidP="00C83AF4">
            <w:pPr>
              <w:pStyle w:val="TAL"/>
            </w:pPr>
          </w:p>
        </w:tc>
        <w:tc>
          <w:tcPr>
            <w:tcW w:w="5421" w:type="dxa"/>
            <w:shd w:val="clear" w:color="auto" w:fill="auto"/>
          </w:tcPr>
          <w:p w14:paraId="35DB710B" w14:textId="77777777" w:rsidR="00836658" w:rsidRPr="00BE2B40" w:rsidRDefault="00836658" w:rsidP="00C83AF4">
            <w:pPr>
              <w:pStyle w:val="TAL"/>
            </w:pPr>
          </w:p>
        </w:tc>
      </w:tr>
    </w:tbl>
    <w:p w14:paraId="31CCF65D" w14:textId="77777777" w:rsidR="00836658" w:rsidRDefault="00836658" w:rsidP="00836658"/>
    <w:p w14:paraId="1F14133F" w14:textId="77777777" w:rsidR="00836658" w:rsidRDefault="00836658" w:rsidP="00836658">
      <w:pPr>
        <w:pStyle w:val="TH"/>
      </w:pPr>
      <w:r>
        <w:t>EUTRA_SYSTEM_POSEXT_PORT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378473E" w14:textId="77777777" w:rsidTr="00C83AF4">
        <w:tc>
          <w:tcPr>
            <w:tcW w:w="9857" w:type="dxa"/>
            <w:gridSpan w:val="3"/>
            <w:shd w:val="clear" w:color="auto" w:fill="E0E0E0"/>
          </w:tcPr>
          <w:p w14:paraId="603319F9" w14:textId="77777777" w:rsidR="00836658" w:rsidRPr="00BE2B40" w:rsidRDefault="00836658" w:rsidP="00C83AF4">
            <w:pPr>
              <w:pStyle w:val="TAL"/>
              <w:rPr>
                <w:b/>
              </w:rPr>
            </w:pPr>
            <w:r w:rsidRPr="00BE2B40">
              <w:rPr>
                <w:b/>
              </w:rPr>
              <w:t>TTCN-3 Port Type</w:t>
            </w:r>
          </w:p>
        </w:tc>
      </w:tr>
      <w:tr w:rsidR="00836658" w14:paraId="12370D95" w14:textId="77777777" w:rsidTr="00C83AF4">
        <w:tc>
          <w:tcPr>
            <w:tcW w:w="1479" w:type="dxa"/>
            <w:tcBorders>
              <w:bottom w:val="single" w:sz="4" w:space="0" w:color="auto"/>
            </w:tcBorders>
            <w:shd w:val="clear" w:color="auto" w:fill="E0E0E0"/>
          </w:tcPr>
          <w:p w14:paraId="5851CA92" w14:textId="77777777" w:rsidR="00836658" w:rsidRPr="00BE2B40" w:rsidRDefault="00836658" w:rsidP="00C83AF4">
            <w:pPr>
              <w:pStyle w:val="TAL"/>
              <w:rPr>
                <w:b/>
              </w:rPr>
            </w:pPr>
            <w:bookmarkStart w:id="483" w:name="EUTRA_SYSTEM_POSEXT_PORT" w:colFirst="1" w:colLast="1"/>
            <w:r w:rsidRPr="00BE2B40">
              <w:rPr>
                <w:b/>
              </w:rPr>
              <w:t>Name</w:t>
            </w:r>
          </w:p>
        </w:tc>
        <w:tc>
          <w:tcPr>
            <w:tcW w:w="8378" w:type="dxa"/>
            <w:gridSpan w:val="2"/>
            <w:tcBorders>
              <w:bottom w:val="single" w:sz="4" w:space="0" w:color="auto"/>
            </w:tcBorders>
            <w:shd w:val="clear" w:color="auto" w:fill="FFFF99"/>
          </w:tcPr>
          <w:p w14:paraId="54D533F4" w14:textId="77777777" w:rsidR="00836658" w:rsidRPr="00BE2B40" w:rsidRDefault="00836658" w:rsidP="00C83AF4">
            <w:pPr>
              <w:pStyle w:val="TAL"/>
              <w:rPr>
                <w:b/>
              </w:rPr>
            </w:pPr>
            <w:r w:rsidRPr="00BE2B40">
              <w:rPr>
                <w:b/>
              </w:rPr>
              <w:t>EUTRA_SYSTEM_POSEXT_PORT</w:t>
            </w:r>
          </w:p>
        </w:tc>
      </w:tr>
      <w:bookmarkEnd w:id="483"/>
      <w:tr w:rsidR="00836658" w14:paraId="3F12870A" w14:textId="77777777" w:rsidTr="00C83AF4">
        <w:tc>
          <w:tcPr>
            <w:tcW w:w="1479" w:type="dxa"/>
            <w:tcBorders>
              <w:bottom w:val="double" w:sz="4" w:space="0" w:color="auto"/>
            </w:tcBorders>
            <w:shd w:val="clear" w:color="auto" w:fill="E0E0E0"/>
          </w:tcPr>
          <w:p w14:paraId="6510BCDB"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4E2A1272" w14:textId="77777777" w:rsidR="00836658" w:rsidRPr="00BE2B40" w:rsidRDefault="00836658" w:rsidP="00C83AF4">
            <w:pPr>
              <w:pStyle w:val="TAL"/>
            </w:pPr>
            <w:r w:rsidRPr="00BE2B40">
              <w:t>EUTRA PTC: Ext Port for system configuration of antenna port 6</w:t>
            </w:r>
          </w:p>
        </w:tc>
      </w:tr>
      <w:tr w:rsidR="00836658" w14:paraId="316D3FA9" w14:textId="77777777" w:rsidTr="00C83AF4">
        <w:tc>
          <w:tcPr>
            <w:tcW w:w="1479" w:type="dxa"/>
            <w:tcBorders>
              <w:top w:val="double" w:sz="4" w:space="0" w:color="auto"/>
            </w:tcBorders>
            <w:shd w:val="clear" w:color="auto" w:fill="auto"/>
          </w:tcPr>
          <w:p w14:paraId="44D36C7D" w14:textId="77777777" w:rsidR="00836658" w:rsidRPr="00BE2B40" w:rsidRDefault="00836658" w:rsidP="00C83AF4">
            <w:pPr>
              <w:pStyle w:val="TAL"/>
            </w:pPr>
            <w:r w:rsidRPr="00BE2B40">
              <w:t>out</w:t>
            </w:r>
          </w:p>
        </w:tc>
        <w:tc>
          <w:tcPr>
            <w:tcW w:w="2957" w:type="dxa"/>
            <w:tcBorders>
              <w:top w:val="double" w:sz="4" w:space="0" w:color="auto"/>
            </w:tcBorders>
            <w:shd w:val="clear" w:color="auto" w:fill="auto"/>
          </w:tcPr>
          <w:p w14:paraId="7DF5D9CA" w14:textId="77777777" w:rsidR="00836658" w:rsidRPr="00BE2B40" w:rsidRDefault="00000000" w:rsidP="00C83AF4">
            <w:pPr>
              <w:pStyle w:val="TAL"/>
            </w:pPr>
            <w:hyperlink w:anchor="SYSTEM_CTRL_POSEXT_REQ" w:history="1">
              <w:r w:rsidR="00836658" w:rsidRPr="00BE2B40">
                <w:rPr>
                  <w:rStyle w:val="Hyperlink"/>
                </w:rPr>
                <w:t>SYSTEM_CTRL_POSEXT_REQ</w:t>
              </w:r>
            </w:hyperlink>
          </w:p>
        </w:tc>
        <w:tc>
          <w:tcPr>
            <w:tcW w:w="5421" w:type="dxa"/>
            <w:tcBorders>
              <w:top w:val="double" w:sz="4" w:space="0" w:color="auto"/>
            </w:tcBorders>
            <w:shd w:val="clear" w:color="auto" w:fill="auto"/>
          </w:tcPr>
          <w:p w14:paraId="5BB1072D" w14:textId="77777777" w:rsidR="00836658" w:rsidRPr="00BE2B40" w:rsidRDefault="00836658" w:rsidP="00C83AF4">
            <w:pPr>
              <w:pStyle w:val="TAL"/>
            </w:pPr>
          </w:p>
        </w:tc>
      </w:tr>
      <w:tr w:rsidR="00836658" w14:paraId="3856091B" w14:textId="77777777" w:rsidTr="00C83AF4">
        <w:tc>
          <w:tcPr>
            <w:tcW w:w="1479" w:type="dxa"/>
            <w:shd w:val="clear" w:color="auto" w:fill="auto"/>
          </w:tcPr>
          <w:p w14:paraId="473008F7" w14:textId="77777777" w:rsidR="00836658" w:rsidRPr="00BE2B40" w:rsidRDefault="00836658" w:rsidP="00C83AF4">
            <w:pPr>
              <w:pStyle w:val="TAL"/>
            </w:pPr>
            <w:r w:rsidRPr="00BE2B40">
              <w:t>in</w:t>
            </w:r>
          </w:p>
        </w:tc>
        <w:tc>
          <w:tcPr>
            <w:tcW w:w="2957" w:type="dxa"/>
            <w:shd w:val="clear" w:color="auto" w:fill="auto"/>
          </w:tcPr>
          <w:p w14:paraId="18D4CC04" w14:textId="77777777" w:rsidR="00836658" w:rsidRPr="00BE2B40" w:rsidRDefault="00000000" w:rsidP="00C83AF4">
            <w:pPr>
              <w:pStyle w:val="TAL"/>
            </w:pPr>
            <w:hyperlink w:anchor="SYSTEM_CTRL_POSEXT_CNF" w:history="1">
              <w:r w:rsidR="00836658" w:rsidRPr="00BE2B40">
                <w:rPr>
                  <w:rStyle w:val="Hyperlink"/>
                </w:rPr>
                <w:t>SYSTEM_CTRL_POSEXT_CNF</w:t>
              </w:r>
            </w:hyperlink>
          </w:p>
        </w:tc>
        <w:tc>
          <w:tcPr>
            <w:tcW w:w="5421" w:type="dxa"/>
            <w:shd w:val="clear" w:color="auto" w:fill="auto"/>
          </w:tcPr>
          <w:p w14:paraId="36A37897" w14:textId="77777777" w:rsidR="00836658" w:rsidRPr="00BE2B40" w:rsidRDefault="00836658" w:rsidP="00C83AF4">
            <w:pPr>
              <w:pStyle w:val="TAL"/>
            </w:pPr>
          </w:p>
        </w:tc>
      </w:tr>
    </w:tbl>
    <w:p w14:paraId="57A818E3" w14:textId="77777777" w:rsidR="00836658" w:rsidRDefault="00836658" w:rsidP="00836658"/>
    <w:p w14:paraId="66CFB2A0" w14:textId="77777777" w:rsidR="00836658" w:rsidRDefault="00836658" w:rsidP="00836658">
      <w:pPr>
        <w:pStyle w:val="Heading1"/>
      </w:pPr>
      <w:r>
        <w:t>C.2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36658" w14:paraId="4EF380C9" w14:textId="77777777" w:rsidTr="00C83AF4">
        <w:tc>
          <w:tcPr>
            <w:tcW w:w="9856" w:type="dxa"/>
            <w:gridSpan w:val="3"/>
            <w:tcBorders>
              <w:bottom w:val="double" w:sz="4" w:space="0" w:color="auto"/>
            </w:tcBorders>
            <w:shd w:val="clear" w:color="auto" w:fill="E0E0E0"/>
          </w:tcPr>
          <w:p w14:paraId="49048F1F" w14:textId="77777777" w:rsidR="00836658" w:rsidRPr="00BE2B40" w:rsidRDefault="00836658" w:rsidP="00C83AF4">
            <w:pPr>
              <w:pStyle w:val="TAL"/>
              <w:rPr>
                <w:b/>
              </w:rPr>
            </w:pPr>
            <w:r w:rsidRPr="00BE2B40">
              <w:rPr>
                <w:b/>
              </w:rPr>
              <w:t>References to TTCN-3</w:t>
            </w:r>
          </w:p>
        </w:tc>
      </w:tr>
      <w:tr w:rsidR="00836658" w14:paraId="5B64B01E" w14:textId="77777777" w:rsidTr="00C83AF4">
        <w:tc>
          <w:tcPr>
            <w:tcW w:w="1971" w:type="dxa"/>
            <w:tcBorders>
              <w:top w:val="double" w:sz="4" w:space="0" w:color="auto"/>
            </w:tcBorders>
            <w:shd w:val="clear" w:color="auto" w:fill="auto"/>
          </w:tcPr>
          <w:p w14:paraId="6EA087C4" w14:textId="77777777" w:rsidR="00836658" w:rsidRPr="00BE2B40" w:rsidRDefault="00836658" w:rsidP="00C83AF4">
            <w:pPr>
              <w:pStyle w:val="TAL"/>
              <w:rPr>
                <w:b/>
              </w:rPr>
            </w:pPr>
            <w:r w:rsidRPr="00BE2B40">
              <w:rPr>
                <w:b/>
              </w:rPr>
              <w:t>EUTRA_POS_ASP_TypeDefs</w:t>
            </w:r>
          </w:p>
        </w:tc>
        <w:tc>
          <w:tcPr>
            <w:tcW w:w="5914" w:type="dxa"/>
            <w:tcBorders>
              <w:top w:val="double" w:sz="4" w:space="0" w:color="auto"/>
            </w:tcBorders>
            <w:shd w:val="clear" w:color="auto" w:fill="auto"/>
          </w:tcPr>
          <w:p w14:paraId="1F8567DC" w14:textId="77777777" w:rsidR="00836658" w:rsidRPr="00BE2B40" w:rsidRDefault="00836658" w:rsidP="00C83AF4">
            <w:pPr>
              <w:pStyle w:val="TAL"/>
            </w:pPr>
            <w:r w:rsidRPr="00BE2B40">
              <w:t>EUTRA/EUTRA_POS_ASP_TypeDefs.ttcn</w:t>
            </w:r>
          </w:p>
        </w:tc>
        <w:tc>
          <w:tcPr>
            <w:tcW w:w="1971" w:type="dxa"/>
            <w:tcBorders>
              <w:top w:val="double" w:sz="4" w:space="0" w:color="auto"/>
            </w:tcBorders>
            <w:shd w:val="clear" w:color="auto" w:fill="auto"/>
          </w:tcPr>
          <w:p w14:paraId="5BEE2DEC" w14:textId="77777777" w:rsidR="00836658" w:rsidRPr="00BE2B40" w:rsidRDefault="00836658" w:rsidP="00C83AF4">
            <w:pPr>
              <w:pStyle w:val="TAL"/>
            </w:pPr>
            <w:r w:rsidRPr="00BE2B40">
              <w:t>Rev 36622</w:t>
            </w:r>
          </w:p>
        </w:tc>
      </w:tr>
    </w:tbl>
    <w:p w14:paraId="33772463" w14:textId="77777777" w:rsidR="00764291" w:rsidRDefault="00764291" w:rsidP="00764291"/>
    <w:p w14:paraId="5D81C23B" w14:textId="77777777" w:rsidR="0032138E" w:rsidRPr="00C06175" w:rsidRDefault="00066122" w:rsidP="0032138E">
      <w:pPr>
        <w:pStyle w:val="Heading8"/>
      </w:pPr>
      <w:r w:rsidRPr="00C06175">
        <w:br w:type="page"/>
      </w:r>
      <w:bookmarkStart w:id="484" w:name="_Toc36038692"/>
      <w:bookmarkStart w:id="485" w:name="_Toc58332848"/>
      <w:bookmarkStart w:id="486" w:name="_Toc75462764"/>
      <w:bookmarkStart w:id="487" w:name="_Toc90625707"/>
      <w:bookmarkStart w:id="488" w:name="_Toc92134831"/>
      <w:bookmarkStart w:id="489" w:name="_Toc146273115"/>
      <w:bookmarkStart w:id="490" w:name="_Toc27409358"/>
      <w:r w:rsidR="00BD6FF9" w:rsidRPr="00C06175">
        <w:lastRenderedPageBreak/>
        <w:t>Annex D (informative)</w:t>
      </w:r>
      <w:r w:rsidR="00BD6FF9" w:rsidRPr="00C06175">
        <w:br/>
        <w:t>Positioning System Simulator ASP Definitions in TTCN-3</w:t>
      </w:r>
      <w:bookmarkEnd w:id="484"/>
      <w:bookmarkEnd w:id="485"/>
      <w:bookmarkEnd w:id="486"/>
      <w:bookmarkEnd w:id="487"/>
      <w:bookmarkEnd w:id="488"/>
      <w:bookmarkEnd w:id="489"/>
    </w:p>
    <w:p w14:paraId="408D36F6" w14:textId="77777777" w:rsidR="0032138E" w:rsidRPr="00C06175" w:rsidRDefault="0032138E" w:rsidP="0032138E">
      <w:pPr>
        <w:pStyle w:val="Heading1"/>
      </w:pPr>
      <w:bookmarkStart w:id="491" w:name="_Toc146273116"/>
      <w:r w:rsidRPr="00C06175">
        <w:t>D.1</w:t>
      </w:r>
      <w:r w:rsidRPr="00C06175">
        <w:tab/>
        <w:t>PosSystem_ASP_TypeDefs</w:t>
      </w:r>
      <w:bookmarkEnd w:id="491"/>
    </w:p>
    <w:p w14:paraId="048243E7" w14:textId="77777777" w:rsidR="0032138E" w:rsidRPr="00C06175" w:rsidRDefault="0032138E" w:rsidP="0032138E">
      <w:pPr>
        <w:pStyle w:val="TH"/>
      </w:pPr>
      <w:r w:rsidRPr="00C06175">
        <w:t>PosSystem_ASP_TypeDefs: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shd w:val="clear" w:color="auto" w:fill="auto"/>
          </w:tcPr>
          <w:p w14:paraId="7C1CEECB" w14:textId="77777777" w:rsidR="0032138E" w:rsidRPr="00C06175" w:rsidRDefault="0032138E" w:rsidP="003169BE">
            <w:pPr>
              <w:pStyle w:val="TAL"/>
              <w:rPr>
                <w:b/>
              </w:rPr>
            </w:pPr>
            <w:bookmarkStart w:id="492" w:name="tsc_MaxPosSystems" w:colFirst="0" w:colLast="0"/>
            <w:r w:rsidRPr="00C06175">
              <w:rPr>
                <w:b/>
              </w:rPr>
              <w:t>tsc_MaxPosSystems</w:t>
            </w:r>
          </w:p>
        </w:tc>
        <w:tc>
          <w:tcPr>
            <w:tcW w:w="2957" w:type="dxa"/>
            <w:tcBorders>
              <w:top w:val="double" w:sz="4" w:space="0" w:color="auto"/>
            </w:tcBorders>
            <w:shd w:val="clear" w:color="auto" w:fill="auto"/>
          </w:tcPr>
          <w:p w14:paraId="7D01DBBA" w14:textId="77777777" w:rsidR="0032138E" w:rsidRPr="00C06175" w:rsidRDefault="0032138E" w:rsidP="003169BE">
            <w:pPr>
              <w:pStyle w:val="TAL"/>
            </w:pPr>
            <w:r w:rsidRPr="00C06175">
              <w:t>integer</w:t>
            </w:r>
          </w:p>
        </w:tc>
        <w:tc>
          <w:tcPr>
            <w:tcW w:w="1971" w:type="dxa"/>
            <w:tcBorders>
              <w:top w:val="double" w:sz="4" w:space="0" w:color="auto"/>
            </w:tcBorders>
            <w:shd w:val="clear" w:color="auto" w:fill="auto"/>
          </w:tcPr>
          <w:p w14:paraId="4B5763AF" w14:textId="77777777" w:rsidR="0032138E" w:rsidRPr="00C06175" w:rsidRDefault="0032138E" w:rsidP="003169BE">
            <w:pPr>
              <w:pStyle w:val="TAL"/>
            </w:pPr>
            <w:r w:rsidRPr="00C06175">
              <w:t>12</w:t>
            </w:r>
          </w:p>
        </w:tc>
        <w:tc>
          <w:tcPr>
            <w:tcW w:w="2957" w:type="dxa"/>
            <w:tcBorders>
              <w:top w:val="double" w:sz="4" w:space="0" w:color="auto"/>
            </w:tcBorders>
            <w:shd w:val="clear" w:color="auto" w:fill="auto"/>
          </w:tcPr>
          <w:p w14:paraId="729806D0" w14:textId="77777777" w:rsidR="0032138E" w:rsidRPr="00C06175" w:rsidRDefault="0032138E" w:rsidP="003169BE">
            <w:pPr>
              <w:pStyle w:val="TAL"/>
            </w:pPr>
          </w:p>
        </w:tc>
      </w:tr>
      <w:bookmarkEnd w:id="492"/>
    </w:tbl>
    <w:p w14:paraId="38C72180" w14:textId="77777777" w:rsidR="0032138E" w:rsidRPr="00C06175" w:rsidRDefault="0032138E" w:rsidP="0032138E"/>
    <w:p w14:paraId="4A5CF5AE" w14:textId="77777777" w:rsidR="0032138E" w:rsidRPr="00C06175" w:rsidRDefault="0032138E" w:rsidP="0032138E">
      <w:pPr>
        <w:pStyle w:val="TH"/>
      </w:pPr>
      <w:r w:rsidRPr="00C06175">
        <w:t>PositioningSystemType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493"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r w:rsidRPr="00C06175">
              <w:rPr>
                <w:b/>
              </w:rPr>
              <w:t>PositioningSystemType</w:t>
            </w:r>
          </w:p>
        </w:tc>
      </w:tr>
      <w:bookmarkEnd w:id="493"/>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shd w:val="clear" w:color="auto" w:fill="auto"/>
          </w:tcPr>
          <w:p w14:paraId="0D40A8F3" w14:textId="77777777" w:rsidR="0032138E" w:rsidRPr="00C06175" w:rsidRDefault="0032138E" w:rsidP="003169BE">
            <w:pPr>
              <w:pStyle w:val="TAL"/>
            </w:pPr>
            <w:r w:rsidRPr="00C06175">
              <w:t>gps</w:t>
            </w:r>
          </w:p>
        </w:tc>
        <w:tc>
          <w:tcPr>
            <w:tcW w:w="7886" w:type="dxa"/>
            <w:tcBorders>
              <w:top w:val="double" w:sz="4" w:space="0" w:color="auto"/>
            </w:tcBorders>
            <w:shd w:val="clear" w:color="auto" w:fill="auto"/>
          </w:tcPr>
          <w:p w14:paraId="049E25FB" w14:textId="77777777" w:rsidR="0032138E" w:rsidRPr="00C06175" w:rsidRDefault="0032138E" w:rsidP="003169BE">
            <w:pPr>
              <w:pStyle w:val="TAL"/>
            </w:pPr>
          </w:p>
        </w:tc>
      </w:tr>
      <w:tr w:rsidR="0032138E" w:rsidRPr="00C06175" w14:paraId="4B244E72" w14:textId="77777777" w:rsidTr="003169BE">
        <w:tc>
          <w:tcPr>
            <w:tcW w:w="1971" w:type="dxa"/>
            <w:shd w:val="clear" w:color="auto" w:fill="auto"/>
          </w:tcPr>
          <w:p w14:paraId="72B1EC14" w14:textId="77777777" w:rsidR="0032138E" w:rsidRPr="00C06175" w:rsidRDefault="0032138E" w:rsidP="003169BE">
            <w:pPr>
              <w:pStyle w:val="TAL"/>
            </w:pPr>
            <w:r w:rsidRPr="00C06175">
              <w:t>modernizedGPS</w:t>
            </w:r>
          </w:p>
        </w:tc>
        <w:tc>
          <w:tcPr>
            <w:tcW w:w="7886" w:type="dxa"/>
            <w:shd w:val="clear" w:color="auto" w:fill="auto"/>
          </w:tcPr>
          <w:p w14:paraId="2EBAB0FB" w14:textId="77777777" w:rsidR="0032138E" w:rsidRPr="00C06175" w:rsidRDefault="0032138E" w:rsidP="003169BE">
            <w:pPr>
              <w:pStyle w:val="TAL"/>
            </w:pPr>
          </w:p>
        </w:tc>
      </w:tr>
      <w:tr w:rsidR="0032138E" w:rsidRPr="00C06175" w14:paraId="368B2C36" w14:textId="77777777" w:rsidTr="003169BE">
        <w:tc>
          <w:tcPr>
            <w:tcW w:w="1971" w:type="dxa"/>
            <w:shd w:val="clear" w:color="auto" w:fill="auto"/>
          </w:tcPr>
          <w:p w14:paraId="4AE24D45" w14:textId="77777777" w:rsidR="0032138E" w:rsidRPr="00C06175" w:rsidRDefault="0032138E" w:rsidP="003169BE">
            <w:pPr>
              <w:pStyle w:val="TAL"/>
            </w:pPr>
            <w:r w:rsidRPr="00C06175">
              <w:t>glonass</w:t>
            </w:r>
          </w:p>
        </w:tc>
        <w:tc>
          <w:tcPr>
            <w:tcW w:w="7886" w:type="dxa"/>
            <w:shd w:val="clear" w:color="auto" w:fill="auto"/>
          </w:tcPr>
          <w:p w14:paraId="66BB3272" w14:textId="77777777" w:rsidR="0032138E" w:rsidRPr="00C06175" w:rsidRDefault="0032138E" w:rsidP="003169BE">
            <w:pPr>
              <w:pStyle w:val="TAL"/>
            </w:pPr>
          </w:p>
        </w:tc>
      </w:tr>
      <w:tr w:rsidR="0032138E" w:rsidRPr="00C06175" w14:paraId="319DC52C" w14:textId="77777777" w:rsidTr="003169BE">
        <w:tc>
          <w:tcPr>
            <w:tcW w:w="1971" w:type="dxa"/>
            <w:shd w:val="clear" w:color="auto" w:fill="auto"/>
          </w:tcPr>
          <w:p w14:paraId="142BE392" w14:textId="77777777" w:rsidR="0032138E" w:rsidRPr="00C06175" w:rsidRDefault="0032138E" w:rsidP="003169BE">
            <w:pPr>
              <w:pStyle w:val="TAL"/>
            </w:pPr>
            <w:r w:rsidRPr="00C06175">
              <w:t>galileo</w:t>
            </w:r>
          </w:p>
        </w:tc>
        <w:tc>
          <w:tcPr>
            <w:tcW w:w="7886" w:type="dxa"/>
            <w:shd w:val="clear" w:color="auto" w:fill="auto"/>
          </w:tcPr>
          <w:p w14:paraId="72C6043E" w14:textId="77777777" w:rsidR="0032138E" w:rsidRPr="00C06175" w:rsidRDefault="0032138E" w:rsidP="003169BE">
            <w:pPr>
              <w:pStyle w:val="TAL"/>
            </w:pPr>
          </w:p>
        </w:tc>
      </w:tr>
      <w:tr w:rsidR="0032138E" w:rsidRPr="00C06175" w14:paraId="007AA091" w14:textId="77777777" w:rsidTr="003169BE">
        <w:tc>
          <w:tcPr>
            <w:tcW w:w="1971" w:type="dxa"/>
            <w:shd w:val="clear" w:color="auto" w:fill="auto"/>
          </w:tcPr>
          <w:p w14:paraId="0CA1EC33" w14:textId="77777777" w:rsidR="0032138E" w:rsidRPr="00C06175" w:rsidRDefault="0032138E" w:rsidP="003169BE">
            <w:pPr>
              <w:pStyle w:val="TAL"/>
            </w:pPr>
            <w:r w:rsidRPr="00C06175">
              <w:t>qzss</w:t>
            </w:r>
          </w:p>
        </w:tc>
        <w:tc>
          <w:tcPr>
            <w:tcW w:w="7886" w:type="dxa"/>
            <w:shd w:val="clear" w:color="auto" w:fill="auto"/>
          </w:tcPr>
          <w:p w14:paraId="3AEF1162" w14:textId="77777777" w:rsidR="0032138E" w:rsidRPr="00C06175" w:rsidRDefault="0032138E" w:rsidP="003169BE">
            <w:pPr>
              <w:pStyle w:val="TAL"/>
            </w:pPr>
          </w:p>
        </w:tc>
      </w:tr>
      <w:tr w:rsidR="0032138E" w:rsidRPr="00C06175" w14:paraId="1F32A437" w14:textId="77777777" w:rsidTr="003169BE">
        <w:tc>
          <w:tcPr>
            <w:tcW w:w="1971" w:type="dxa"/>
            <w:shd w:val="clear" w:color="auto" w:fill="auto"/>
          </w:tcPr>
          <w:p w14:paraId="7B6E847C" w14:textId="77777777" w:rsidR="0032138E" w:rsidRPr="00C06175" w:rsidRDefault="0032138E" w:rsidP="003169BE">
            <w:pPr>
              <w:pStyle w:val="TAL"/>
            </w:pPr>
            <w:r w:rsidRPr="00C06175">
              <w:t>otdoa</w:t>
            </w:r>
          </w:p>
        </w:tc>
        <w:tc>
          <w:tcPr>
            <w:tcW w:w="7886" w:type="dxa"/>
            <w:shd w:val="clear" w:color="auto" w:fill="auto"/>
          </w:tcPr>
          <w:p w14:paraId="59DD7086" w14:textId="77777777" w:rsidR="0032138E" w:rsidRPr="00C06175" w:rsidRDefault="0032138E" w:rsidP="003169BE">
            <w:pPr>
              <w:pStyle w:val="TAL"/>
            </w:pPr>
          </w:p>
        </w:tc>
      </w:tr>
      <w:tr w:rsidR="0032138E" w:rsidRPr="00C06175" w14:paraId="5C490BAE" w14:textId="77777777" w:rsidTr="003169BE">
        <w:tc>
          <w:tcPr>
            <w:tcW w:w="1971" w:type="dxa"/>
            <w:shd w:val="clear" w:color="auto" w:fill="auto"/>
          </w:tcPr>
          <w:p w14:paraId="74D29C28" w14:textId="77777777" w:rsidR="0032138E" w:rsidRPr="00C06175" w:rsidRDefault="0032138E" w:rsidP="003169BE">
            <w:pPr>
              <w:pStyle w:val="TAL"/>
            </w:pPr>
            <w:r w:rsidRPr="00C06175">
              <w:t>ecid</w:t>
            </w:r>
          </w:p>
        </w:tc>
        <w:tc>
          <w:tcPr>
            <w:tcW w:w="7886" w:type="dxa"/>
            <w:shd w:val="clear" w:color="auto" w:fill="auto"/>
          </w:tcPr>
          <w:p w14:paraId="4EBDA3FD" w14:textId="77777777" w:rsidR="0032138E" w:rsidRPr="00C06175" w:rsidRDefault="0032138E" w:rsidP="003169BE">
            <w:pPr>
              <w:pStyle w:val="TAL"/>
            </w:pPr>
          </w:p>
        </w:tc>
      </w:tr>
      <w:tr w:rsidR="0032138E" w:rsidRPr="00C06175" w14:paraId="3D1EEF40" w14:textId="77777777" w:rsidTr="003169BE">
        <w:tc>
          <w:tcPr>
            <w:tcW w:w="1971" w:type="dxa"/>
            <w:shd w:val="clear" w:color="auto" w:fill="auto"/>
          </w:tcPr>
          <w:p w14:paraId="79520C31" w14:textId="77777777" w:rsidR="0032138E" w:rsidRPr="00C06175" w:rsidRDefault="0032138E" w:rsidP="003169BE">
            <w:pPr>
              <w:pStyle w:val="TAL"/>
            </w:pPr>
            <w:r w:rsidRPr="00C06175">
              <w:t>bds</w:t>
            </w:r>
          </w:p>
        </w:tc>
        <w:tc>
          <w:tcPr>
            <w:tcW w:w="7886" w:type="dxa"/>
            <w:shd w:val="clear" w:color="auto" w:fill="auto"/>
          </w:tcPr>
          <w:p w14:paraId="5BAAA8EA" w14:textId="77777777" w:rsidR="0032138E" w:rsidRPr="00C06175" w:rsidRDefault="0032138E" w:rsidP="003169BE">
            <w:pPr>
              <w:pStyle w:val="TAL"/>
            </w:pPr>
          </w:p>
        </w:tc>
      </w:tr>
      <w:tr w:rsidR="0032138E" w:rsidRPr="00C06175" w14:paraId="6C0D781A" w14:textId="77777777" w:rsidTr="003169BE">
        <w:tc>
          <w:tcPr>
            <w:tcW w:w="1971" w:type="dxa"/>
            <w:shd w:val="clear" w:color="auto" w:fill="auto"/>
          </w:tcPr>
          <w:p w14:paraId="66CD46B6" w14:textId="77777777" w:rsidR="0032138E" w:rsidRPr="00C06175" w:rsidRDefault="0032138E" w:rsidP="003169BE">
            <w:pPr>
              <w:pStyle w:val="TAL"/>
            </w:pPr>
            <w:r w:rsidRPr="00C06175">
              <w:t>mbs</w:t>
            </w:r>
          </w:p>
        </w:tc>
        <w:tc>
          <w:tcPr>
            <w:tcW w:w="7886" w:type="dxa"/>
            <w:shd w:val="clear" w:color="auto" w:fill="auto"/>
          </w:tcPr>
          <w:p w14:paraId="6C1E9380" w14:textId="77777777" w:rsidR="0032138E" w:rsidRPr="00C06175" w:rsidRDefault="0032138E" w:rsidP="003169BE">
            <w:pPr>
              <w:pStyle w:val="TAL"/>
            </w:pPr>
          </w:p>
        </w:tc>
      </w:tr>
      <w:tr w:rsidR="0032138E" w:rsidRPr="00C06175" w14:paraId="4C04E7E5" w14:textId="77777777" w:rsidTr="003169BE">
        <w:tc>
          <w:tcPr>
            <w:tcW w:w="1971" w:type="dxa"/>
            <w:shd w:val="clear" w:color="auto" w:fill="auto"/>
          </w:tcPr>
          <w:p w14:paraId="5BC57F25" w14:textId="77777777" w:rsidR="0032138E" w:rsidRPr="00C06175" w:rsidRDefault="0032138E" w:rsidP="003169BE">
            <w:pPr>
              <w:pStyle w:val="TAL"/>
            </w:pPr>
            <w:r w:rsidRPr="00C06175">
              <w:t>wlan</w:t>
            </w:r>
          </w:p>
        </w:tc>
        <w:tc>
          <w:tcPr>
            <w:tcW w:w="7886" w:type="dxa"/>
            <w:shd w:val="clear" w:color="auto" w:fill="auto"/>
          </w:tcPr>
          <w:p w14:paraId="42AB9877" w14:textId="77777777" w:rsidR="0032138E" w:rsidRPr="00C06175" w:rsidRDefault="0032138E" w:rsidP="003169BE">
            <w:pPr>
              <w:pStyle w:val="TAL"/>
            </w:pPr>
          </w:p>
        </w:tc>
      </w:tr>
      <w:tr w:rsidR="0032138E" w:rsidRPr="00C06175" w14:paraId="16E9412F" w14:textId="77777777" w:rsidTr="003169BE">
        <w:tc>
          <w:tcPr>
            <w:tcW w:w="1971" w:type="dxa"/>
            <w:shd w:val="clear" w:color="auto" w:fill="auto"/>
          </w:tcPr>
          <w:p w14:paraId="73410DC9" w14:textId="77777777" w:rsidR="0032138E" w:rsidRPr="00C06175" w:rsidRDefault="0032138E" w:rsidP="003169BE">
            <w:pPr>
              <w:pStyle w:val="TAL"/>
            </w:pPr>
            <w:r w:rsidRPr="00C06175">
              <w:t>bluetooth</w:t>
            </w:r>
          </w:p>
        </w:tc>
        <w:tc>
          <w:tcPr>
            <w:tcW w:w="7886" w:type="dxa"/>
            <w:shd w:val="clear" w:color="auto" w:fill="auto"/>
          </w:tcPr>
          <w:p w14:paraId="21BAD0CE" w14:textId="77777777" w:rsidR="0032138E" w:rsidRPr="00C06175" w:rsidRDefault="0032138E" w:rsidP="003169BE">
            <w:pPr>
              <w:pStyle w:val="TAL"/>
            </w:pPr>
          </w:p>
        </w:tc>
      </w:tr>
      <w:tr w:rsidR="0032138E" w:rsidRPr="00C06175" w14:paraId="424A7AB4" w14:textId="77777777" w:rsidTr="003169BE">
        <w:tc>
          <w:tcPr>
            <w:tcW w:w="1971" w:type="dxa"/>
            <w:shd w:val="clear" w:color="auto" w:fill="auto"/>
          </w:tcPr>
          <w:p w14:paraId="0D767375" w14:textId="77777777" w:rsidR="0032138E" w:rsidRPr="00C06175" w:rsidRDefault="0032138E" w:rsidP="003169BE">
            <w:pPr>
              <w:pStyle w:val="TAL"/>
            </w:pPr>
            <w:r w:rsidRPr="00C06175">
              <w:t>sensor</w:t>
            </w:r>
          </w:p>
        </w:tc>
        <w:tc>
          <w:tcPr>
            <w:tcW w:w="7886" w:type="dxa"/>
            <w:shd w:val="clear" w:color="auto" w:fill="auto"/>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r w:rsidRPr="00C06175">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494"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r w:rsidRPr="00C06175">
              <w:rPr>
                <w:b/>
              </w:rPr>
              <w:t>PositioningSystemList_Type</w:t>
            </w:r>
          </w:p>
        </w:tc>
      </w:tr>
      <w:bookmarkEnd w:id="494"/>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shd w:val="clear" w:color="auto" w:fill="auto"/>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r w:rsidRPr="00C06175">
                <w:rPr>
                  <w:rStyle w:val="Hyperlink"/>
                </w:rPr>
                <w:t>PositioningSystemType</w:t>
              </w:r>
            </w:hyperlink>
          </w:p>
        </w:tc>
      </w:tr>
    </w:tbl>
    <w:p w14:paraId="3009C363" w14:textId="77777777" w:rsidR="0032138E" w:rsidRPr="00C06175" w:rsidRDefault="0032138E" w:rsidP="0032138E"/>
    <w:p w14:paraId="01997546" w14:textId="77777777" w:rsidR="0032138E" w:rsidRPr="00C06175" w:rsidRDefault="0032138E" w:rsidP="0032138E">
      <w:pPr>
        <w:pStyle w:val="TH"/>
      </w:pPr>
      <w:r w:rsidRPr="00C06175">
        <w:t>Altitude_Type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r w:rsidRPr="00C06175">
              <w:rPr>
                <w:b/>
              </w:rPr>
              <w:t>Altitude_Type</w:t>
            </w:r>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shd w:val="clear" w:color="auto" w:fill="auto"/>
          </w:tcPr>
          <w:p w14:paraId="2020E7F5" w14:textId="77777777" w:rsidR="0032138E" w:rsidRPr="00C06175" w:rsidRDefault="0032138E" w:rsidP="003169BE">
            <w:pPr>
              <w:pStyle w:val="TAL"/>
            </w:pPr>
            <w:r w:rsidRPr="00C06175">
              <w:t>Height</w:t>
            </w:r>
          </w:p>
        </w:tc>
        <w:tc>
          <w:tcPr>
            <w:tcW w:w="2464" w:type="dxa"/>
            <w:tcBorders>
              <w:top w:val="double" w:sz="4" w:space="0" w:color="auto"/>
            </w:tcBorders>
            <w:shd w:val="clear" w:color="auto" w:fill="auto"/>
          </w:tcPr>
          <w:p w14:paraId="296F76F9"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3434078C" w14:textId="77777777" w:rsidR="0032138E" w:rsidRPr="00C06175" w:rsidRDefault="0032138E" w:rsidP="003169BE">
            <w:pPr>
              <w:pStyle w:val="TAL"/>
            </w:pPr>
          </w:p>
        </w:tc>
        <w:tc>
          <w:tcPr>
            <w:tcW w:w="5421" w:type="dxa"/>
            <w:tcBorders>
              <w:top w:val="double" w:sz="4" w:space="0" w:color="auto"/>
            </w:tcBorders>
            <w:shd w:val="clear" w:color="auto" w:fill="auto"/>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495" w:name="_Toc146273117"/>
      <w:r w:rsidRPr="00C06175">
        <w:t>D.1.1</w:t>
      </w:r>
      <w:r w:rsidRPr="00C06175">
        <w:tab/>
        <w:t>PosSystem_Load_Scenario</w:t>
      </w:r>
      <w:bookmarkEnd w:id="495"/>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r w:rsidRPr="00C06175">
        <w:t>PosSystem_Load_Scenario: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shd w:val="clear" w:color="auto" w:fill="auto"/>
          </w:tcPr>
          <w:p w14:paraId="2D93FD54" w14:textId="77777777" w:rsidR="0032138E" w:rsidRPr="00C06175" w:rsidRDefault="0032138E" w:rsidP="003169BE">
            <w:pPr>
              <w:pStyle w:val="TAL"/>
              <w:rPr>
                <w:b/>
              </w:rPr>
            </w:pPr>
            <w:bookmarkStart w:id="496" w:name="ScenarioNumber_Type" w:colFirst="0" w:colLast="0"/>
            <w:r w:rsidRPr="00C06175">
              <w:rPr>
                <w:b/>
              </w:rPr>
              <w:t>ScenarioNumber_Type</w:t>
            </w:r>
          </w:p>
        </w:tc>
        <w:tc>
          <w:tcPr>
            <w:tcW w:w="3450" w:type="dxa"/>
            <w:tcBorders>
              <w:top w:val="double" w:sz="4" w:space="0" w:color="auto"/>
            </w:tcBorders>
            <w:shd w:val="clear" w:color="auto" w:fill="auto"/>
          </w:tcPr>
          <w:p w14:paraId="216A5862" w14:textId="77777777" w:rsidR="0032138E" w:rsidRPr="00C06175" w:rsidRDefault="0032138E" w:rsidP="003169BE">
            <w:pPr>
              <w:pStyle w:val="TAL"/>
            </w:pPr>
            <w:r w:rsidRPr="00C06175">
              <w:t>integer</w:t>
            </w:r>
          </w:p>
        </w:tc>
        <w:tc>
          <w:tcPr>
            <w:tcW w:w="3943" w:type="dxa"/>
            <w:tcBorders>
              <w:top w:val="double" w:sz="4" w:space="0" w:color="auto"/>
            </w:tcBorders>
            <w:shd w:val="clear" w:color="auto" w:fill="auto"/>
          </w:tcPr>
          <w:p w14:paraId="07CD6B6A" w14:textId="77777777" w:rsidR="0032138E" w:rsidRPr="00C06175" w:rsidRDefault="0032138E" w:rsidP="003169BE">
            <w:pPr>
              <w:pStyle w:val="TAL"/>
            </w:pPr>
          </w:p>
        </w:tc>
      </w:tr>
      <w:bookmarkEnd w:id="496"/>
    </w:tbl>
    <w:p w14:paraId="5230FFBE" w14:textId="77777777" w:rsidR="0032138E" w:rsidRPr="00C06175" w:rsidRDefault="0032138E" w:rsidP="0032138E"/>
    <w:p w14:paraId="3CCFEF45" w14:textId="77777777" w:rsidR="0032138E" w:rsidRPr="00C06175" w:rsidRDefault="0032138E" w:rsidP="0032138E">
      <w:pPr>
        <w:pStyle w:val="TH"/>
      </w:pPr>
      <w:r w:rsidRPr="00C06175">
        <w:lastRenderedPageBreak/>
        <w:t>PositioningScenario_Type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497"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r w:rsidRPr="00C06175">
              <w:rPr>
                <w:b/>
              </w:rPr>
              <w:t>PositioningScenario_Type</w:t>
            </w:r>
          </w:p>
        </w:tc>
      </w:tr>
      <w:bookmarkEnd w:id="497"/>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shd w:val="clear" w:color="auto" w:fill="auto"/>
          </w:tcPr>
          <w:p w14:paraId="31554FC0" w14:textId="77777777" w:rsidR="0032138E" w:rsidRPr="00C06175" w:rsidRDefault="0032138E" w:rsidP="003169BE">
            <w:pPr>
              <w:pStyle w:val="TAL"/>
            </w:pPr>
            <w:r w:rsidRPr="00C06175">
              <w:t>LTE_Positioning</w:t>
            </w:r>
          </w:p>
        </w:tc>
        <w:tc>
          <w:tcPr>
            <w:tcW w:w="2957" w:type="dxa"/>
            <w:tcBorders>
              <w:top w:val="double" w:sz="4" w:space="0" w:color="auto"/>
            </w:tcBorders>
            <w:shd w:val="clear" w:color="auto" w:fill="auto"/>
          </w:tcPr>
          <w:p w14:paraId="30E150F1"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tcBorders>
              <w:top w:val="double" w:sz="4" w:space="0" w:color="auto"/>
            </w:tcBorders>
            <w:shd w:val="clear" w:color="auto" w:fill="auto"/>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shd w:val="clear" w:color="auto" w:fill="auto"/>
          </w:tcPr>
          <w:p w14:paraId="50386A58" w14:textId="77777777" w:rsidR="0032138E" w:rsidRPr="00C06175" w:rsidRDefault="0032138E" w:rsidP="003169BE">
            <w:pPr>
              <w:pStyle w:val="TAL"/>
            </w:pPr>
            <w:r w:rsidRPr="00C06175">
              <w:t>AGNSS</w:t>
            </w:r>
          </w:p>
        </w:tc>
        <w:tc>
          <w:tcPr>
            <w:tcW w:w="2957" w:type="dxa"/>
            <w:shd w:val="clear" w:color="auto" w:fill="auto"/>
          </w:tcPr>
          <w:p w14:paraId="1F5481EB"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shd w:val="clear" w:color="auto" w:fill="auto"/>
          </w:tcPr>
          <w:p w14:paraId="3C5153E1" w14:textId="77777777" w:rsidR="0032138E" w:rsidRPr="00C06175" w:rsidRDefault="0032138E" w:rsidP="003169BE">
            <w:pPr>
              <w:pStyle w:val="TAL"/>
            </w:pPr>
            <w:r w:rsidRPr="00C06175">
              <w:t>V2X</w:t>
            </w:r>
          </w:p>
        </w:tc>
        <w:tc>
          <w:tcPr>
            <w:tcW w:w="2957" w:type="dxa"/>
            <w:shd w:val="clear" w:color="auto" w:fill="auto"/>
          </w:tcPr>
          <w:p w14:paraId="170BAEFD"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shd w:val="clear" w:color="auto" w:fill="auto"/>
          </w:tcPr>
          <w:p w14:paraId="5D6F5C89" w14:textId="77777777" w:rsidR="0032138E" w:rsidRPr="00C06175" w:rsidRDefault="0032138E" w:rsidP="003169BE">
            <w:pPr>
              <w:pStyle w:val="TAL"/>
            </w:pPr>
            <w:r w:rsidRPr="00C06175">
              <w:t>NR_Positioning</w:t>
            </w:r>
          </w:p>
        </w:tc>
        <w:tc>
          <w:tcPr>
            <w:tcW w:w="2957" w:type="dxa"/>
            <w:shd w:val="clear" w:color="auto" w:fill="auto"/>
          </w:tcPr>
          <w:p w14:paraId="143DDC4C"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shd w:val="clear" w:color="auto" w:fill="auto"/>
          </w:tcPr>
          <w:p w14:paraId="52058763" w14:textId="77777777" w:rsidR="0032138E" w:rsidRPr="00C06175" w:rsidRDefault="0032138E" w:rsidP="003169BE">
            <w:pPr>
              <w:pStyle w:val="TAL"/>
            </w:pPr>
            <w:r w:rsidRPr="00C06175">
              <w:t>Aerial</w:t>
            </w:r>
          </w:p>
        </w:tc>
        <w:tc>
          <w:tcPr>
            <w:tcW w:w="2957" w:type="dxa"/>
            <w:shd w:val="clear" w:color="auto" w:fill="auto"/>
          </w:tcPr>
          <w:p w14:paraId="3927D362"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shd w:val="clear" w:color="auto" w:fill="auto"/>
          </w:tcPr>
          <w:p w14:paraId="57759421" w14:textId="77777777" w:rsidR="0032138E" w:rsidRPr="00C06175" w:rsidRDefault="0032138E" w:rsidP="003169BE">
            <w:pPr>
              <w:pStyle w:val="TAL"/>
            </w:pPr>
            <w:r w:rsidRPr="00C06175">
              <w:t>NR_Sidelink</w:t>
            </w:r>
          </w:p>
        </w:tc>
        <w:tc>
          <w:tcPr>
            <w:tcW w:w="2957" w:type="dxa"/>
            <w:shd w:val="clear" w:color="auto" w:fill="auto"/>
          </w:tcPr>
          <w:p w14:paraId="54C0A3E8"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498" w:name="_Toc146273118"/>
      <w:r w:rsidRPr="00C06175">
        <w:t>D.1.2</w:t>
      </w:r>
      <w:r w:rsidRPr="00C06175">
        <w:tab/>
        <w:t>PosSystem_Retrieve_Data</w:t>
      </w:r>
      <w:bookmarkEnd w:id="498"/>
    </w:p>
    <w:p w14:paraId="0CB020F6" w14:textId="77777777" w:rsidR="0032138E" w:rsidRPr="00C06175" w:rsidRDefault="0032138E" w:rsidP="0032138E">
      <w:pPr>
        <w:pStyle w:val="Heading3"/>
      </w:pPr>
      <w:bookmarkStart w:id="499" w:name="_Toc146273119"/>
      <w:r w:rsidRPr="00C06175">
        <w:t>D.1.2.1</w:t>
      </w:r>
      <w:r w:rsidRPr="00C06175">
        <w:tab/>
        <w:t>SatSystem_Retrieve_UTRAN_Data</w:t>
      </w:r>
      <w:bookmarkEnd w:id="499"/>
    </w:p>
    <w:p w14:paraId="5BED3770" w14:textId="77777777" w:rsidR="0032138E" w:rsidRPr="00C06175" w:rsidRDefault="0032138E" w:rsidP="0032138E">
      <w:pPr>
        <w:pStyle w:val="TH"/>
      </w:pPr>
      <w:r w:rsidRPr="00C06175">
        <w:t>UTRAN_GPS_AssistanceDataRequest_Type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500"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r w:rsidRPr="00C06175">
              <w:rPr>
                <w:b/>
              </w:rPr>
              <w:t>UTRAN_GPS_AssistanceDataRequest_Type</w:t>
            </w:r>
          </w:p>
        </w:tc>
      </w:tr>
      <w:bookmarkEnd w:id="500"/>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shd w:val="clear" w:color="auto" w:fill="auto"/>
          </w:tcPr>
          <w:p w14:paraId="434093AB" w14:textId="77777777" w:rsidR="0032138E" w:rsidRPr="00C06175" w:rsidRDefault="0032138E" w:rsidP="003169BE">
            <w:pPr>
              <w:pStyle w:val="TAL"/>
            </w:pPr>
            <w:r w:rsidRPr="00C06175">
              <w:t>AssistanceDataReqGPS</w:t>
            </w:r>
          </w:p>
        </w:tc>
        <w:tc>
          <w:tcPr>
            <w:tcW w:w="2464" w:type="dxa"/>
            <w:tcBorders>
              <w:top w:val="double" w:sz="4" w:space="0" w:color="auto"/>
            </w:tcBorders>
            <w:shd w:val="clear" w:color="auto" w:fill="auto"/>
          </w:tcPr>
          <w:p w14:paraId="1F6DDF6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51FB1C1" w14:textId="77777777" w:rsidR="0032138E" w:rsidRPr="00C06175" w:rsidRDefault="0032138E" w:rsidP="003169BE">
            <w:pPr>
              <w:pStyle w:val="TAL"/>
            </w:pPr>
          </w:p>
        </w:tc>
        <w:tc>
          <w:tcPr>
            <w:tcW w:w="5421" w:type="dxa"/>
            <w:tcBorders>
              <w:top w:val="double" w:sz="4" w:space="0" w:color="auto"/>
            </w:tcBorders>
            <w:shd w:val="clear" w:color="auto" w:fill="auto"/>
          </w:tcPr>
          <w:p w14:paraId="3BF31C52" w14:textId="77777777" w:rsidR="0032138E" w:rsidRPr="00C06175" w:rsidRDefault="0032138E" w:rsidP="003169BE">
            <w:pPr>
              <w:pStyle w:val="TAL"/>
            </w:pPr>
            <w:r w:rsidRPr="00C06175">
              <w:t>bitstring containing 3GPP TS 25.331 [12] type UE-Positioning-GPS-AdditionalAssistanceDataRequest</w:t>
            </w:r>
          </w:p>
        </w:tc>
      </w:tr>
    </w:tbl>
    <w:p w14:paraId="1D1A46CA" w14:textId="77777777" w:rsidR="0032138E" w:rsidRPr="00C06175" w:rsidRDefault="0032138E" w:rsidP="0032138E"/>
    <w:p w14:paraId="141A63DD" w14:textId="77777777" w:rsidR="0032138E" w:rsidRPr="00C06175" w:rsidRDefault="0032138E" w:rsidP="0032138E">
      <w:pPr>
        <w:pStyle w:val="TH"/>
      </w:pPr>
      <w:r w:rsidRPr="00C06175">
        <w:t>UTRAN_GANSS_AssistanceDataRequest_Type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01"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r w:rsidRPr="00C06175">
              <w:rPr>
                <w:b/>
              </w:rPr>
              <w:t>UTRAN_GANSS_AssistanceDataRequest_Type</w:t>
            </w:r>
          </w:p>
        </w:tc>
      </w:tr>
      <w:bookmarkEnd w:id="501"/>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shd w:val="clear" w:color="auto" w:fill="auto"/>
          </w:tcPr>
          <w:p w14:paraId="24D21274" w14:textId="77777777" w:rsidR="0032138E" w:rsidRPr="00C06175" w:rsidRDefault="0032138E" w:rsidP="003169BE">
            <w:pPr>
              <w:pStyle w:val="TAL"/>
            </w:pPr>
            <w:r w:rsidRPr="00C06175">
              <w:t>AssistanceDataReqGANSS</w:t>
            </w:r>
          </w:p>
        </w:tc>
        <w:tc>
          <w:tcPr>
            <w:tcW w:w="2464" w:type="dxa"/>
            <w:tcBorders>
              <w:top w:val="double" w:sz="4" w:space="0" w:color="auto"/>
            </w:tcBorders>
            <w:shd w:val="clear" w:color="auto" w:fill="auto"/>
          </w:tcPr>
          <w:p w14:paraId="2A1AA9CF"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BF1307B"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4EDDC70F" w14:textId="77777777" w:rsidR="0032138E" w:rsidRPr="00C06175" w:rsidRDefault="0032138E" w:rsidP="003169BE">
            <w:pPr>
              <w:pStyle w:val="TAL"/>
            </w:pPr>
            <w:r w:rsidRPr="00C06175">
              <w:t>bitstring containing 3GPP TS 25.331 [12] type UE-Positioning-GANSS-AdditionalAssistanceDataRequest</w:t>
            </w:r>
          </w:p>
        </w:tc>
      </w:tr>
      <w:tr w:rsidR="0032138E" w:rsidRPr="00C06175" w14:paraId="70C16B2A" w14:textId="77777777" w:rsidTr="003169BE">
        <w:tc>
          <w:tcPr>
            <w:tcW w:w="1479" w:type="dxa"/>
            <w:shd w:val="clear" w:color="auto" w:fill="auto"/>
          </w:tcPr>
          <w:p w14:paraId="4E7B9ADF" w14:textId="77777777" w:rsidR="0032138E" w:rsidRPr="00C06175" w:rsidRDefault="0032138E" w:rsidP="003169BE">
            <w:pPr>
              <w:pStyle w:val="TAL"/>
            </w:pPr>
            <w:r w:rsidRPr="00C06175">
              <w:t>AssistanceDataReqGANSSv860ext</w:t>
            </w:r>
          </w:p>
        </w:tc>
        <w:tc>
          <w:tcPr>
            <w:tcW w:w="2464" w:type="dxa"/>
            <w:shd w:val="clear" w:color="auto" w:fill="auto"/>
          </w:tcPr>
          <w:p w14:paraId="76F14D8D" w14:textId="77777777" w:rsidR="0032138E" w:rsidRPr="00C06175" w:rsidRDefault="0032138E" w:rsidP="003169BE">
            <w:pPr>
              <w:pStyle w:val="TAL"/>
            </w:pPr>
            <w:r w:rsidRPr="00C06175">
              <w:t>bitstring</w:t>
            </w:r>
          </w:p>
        </w:tc>
        <w:tc>
          <w:tcPr>
            <w:tcW w:w="493" w:type="dxa"/>
            <w:shd w:val="clear" w:color="auto" w:fill="auto"/>
          </w:tcPr>
          <w:p w14:paraId="223913AF" w14:textId="77777777" w:rsidR="0032138E" w:rsidRPr="00C06175" w:rsidRDefault="0032138E" w:rsidP="003169BE">
            <w:pPr>
              <w:pStyle w:val="TAL"/>
            </w:pPr>
            <w:r w:rsidRPr="00C06175">
              <w:t>opt</w:t>
            </w:r>
          </w:p>
        </w:tc>
        <w:tc>
          <w:tcPr>
            <w:tcW w:w="5421" w:type="dxa"/>
            <w:shd w:val="clear" w:color="auto" w:fill="auto"/>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shd w:val="clear" w:color="auto" w:fill="auto"/>
          </w:tcPr>
          <w:p w14:paraId="47391F5F" w14:textId="77777777" w:rsidR="0032138E" w:rsidRPr="00C06175" w:rsidRDefault="0032138E" w:rsidP="003169BE">
            <w:pPr>
              <w:pStyle w:val="TAL"/>
            </w:pPr>
            <w:r w:rsidRPr="00C06175">
              <w:t>AssistanceDataReqGANSSvc50ext</w:t>
            </w:r>
          </w:p>
        </w:tc>
        <w:tc>
          <w:tcPr>
            <w:tcW w:w="2464" w:type="dxa"/>
            <w:shd w:val="clear" w:color="auto" w:fill="auto"/>
          </w:tcPr>
          <w:p w14:paraId="75756CAE" w14:textId="77777777" w:rsidR="0032138E" w:rsidRPr="00C06175" w:rsidRDefault="0032138E" w:rsidP="003169BE">
            <w:pPr>
              <w:pStyle w:val="TAL"/>
            </w:pPr>
            <w:r w:rsidRPr="00C06175">
              <w:t>bitstring</w:t>
            </w:r>
          </w:p>
        </w:tc>
        <w:tc>
          <w:tcPr>
            <w:tcW w:w="493" w:type="dxa"/>
            <w:shd w:val="clear" w:color="auto" w:fill="auto"/>
          </w:tcPr>
          <w:p w14:paraId="34D74201" w14:textId="77777777" w:rsidR="0032138E" w:rsidRPr="00C06175" w:rsidRDefault="0032138E" w:rsidP="003169BE">
            <w:pPr>
              <w:pStyle w:val="TAL"/>
            </w:pPr>
            <w:r w:rsidRPr="00C06175">
              <w:t>opt</w:t>
            </w:r>
          </w:p>
        </w:tc>
        <w:tc>
          <w:tcPr>
            <w:tcW w:w="5421" w:type="dxa"/>
            <w:shd w:val="clear" w:color="auto" w:fill="auto"/>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r w:rsidRPr="00C06175">
        <w:t>UTRAN_AssistanceDataRequest_Type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02"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r w:rsidRPr="00C06175">
              <w:rPr>
                <w:b/>
              </w:rPr>
              <w:t>UTRAN_AssistanceDataRequest_Type</w:t>
            </w:r>
          </w:p>
        </w:tc>
      </w:tr>
      <w:bookmarkEnd w:id="502"/>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shd w:val="clear" w:color="auto" w:fill="auto"/>
          </w:tcPr>
          <w:p w14:paraId="3465EE45"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4572ACFA" w14:textId="77777777" w:rsidR="0032138E" w:rsidRPr="00C06175" w:rsidRDefault="00000000" w:rsidP="003169BE">
            <w:pPr>
              <w:pStyle w:val="TAL"/>
            </w:pPr>
            <w:hyperlink w:anchor="UTRAN_GPS_AssistanceDataRequest_Type" w:history="1">
              <w:r w:rsidR="0032138E" w:rsidRPr="00C06175">
                <w:rPr>
                  <w:rStyle w:val="Hyperlink"/>
                </w:rPr>
                <w:t>UTRAN_GPS_AssistanceDataRequest_Type</w:t>
              </w:r>
            </w:hyperlink>
          </w:p>
        </w:tc>
        <w:tc>
          <w:tcPr>
            <w:tcW w:w="5421" w:type="dxa"/>
            <w:tcBorders>
              <w:top w:val="double" w:sz="4" w:space="0" w:color="auto"/>
            </w:tcBorders>
            <w:shd w:val="clear" w:color="auto" w:fill="auto"/>
          </w:tcPr>
          <w:p w14:paraId="5B62B97A" w14:textId="77777777" w:rsidR="0032138E" w:rsidRPr="00C06175" w:rsidRDefault="0032138E" w:rsidP="003169BE">
            <w:pPr>
              <w:pStyle w:val="TAL"/>
            </w:pPr>
          </w:p>
        </w:tc>
      </w:tr>
      <w:tr w:rsidR="0032138E" w:rsidRPr="00C06175" w14:paraId="12010B4E" w14:textId="77777777" w:rsidTr="003169BE">
        <w:tc>
          <w:tcPr>
            <w:tcW w:w="1479" w:type="dxa"/>
            <w:shd w:val="clear" w:color="auto" w:fill="auto"/>
          </w:tcPr>
          <w:p w14:paraId="402D1E8E" w14:textId="77777777" w:rsidR="0032138E" w:rsidRPr="00C06175" w:rsidRDefault="0032138E" w:rsidP="003169BE">
            <w:pPr>
              <w:pStyle w:val="TAL"/>
            </w:pPr>
            <w:r w:rsidRPr="00C06175">
              <w:t>GANSS</w:t>
            </w:r>
          </w:p>
        </w:tc>
        <w:tc>
          <w:tcPr>
            <w:tcW w:w="2957" w:type="dxa"/>
            <w:shd w:val="clear" w:color="auto" w:fill="auto"/>
          </w:tcPr>
          <w:p w14:paraId="1DFA0F12" w14:textId="77777777" w:rsidR="0032138E" w:rsidRPr="00C06175" w:rsidRDefault="00000000" w:rsidP="003169BE">
            <w:pPr>
              <w:pStyle w:val="TAL"/>
            </w:pPr>
            <w:hyperlink w:anchor="UTRAN_GANSS_AssistanceDataRequest_Type" w:history="1">
              <w:r w:rsidR="0032138E" w:rsidRPr="00C06175">
                <w:rPr>
                  <w:rStyle w:val="Hyperlink"/>
                </w:rPr>
                <w:t>UTRAN_GANSS_AssistanceDataRequest_Type</w:t>
              </w:r>
            </w:hyperlink>
          </w:p>
        </w:tc>
        <w:tc>
          <w:tcPr>
            <w:tcW w:w="5421" w:type="dxa"/>
            <w:shd w:val="clear" w:color="auto" w:fill="auto"/>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r w:rsidRPr="00C06175">
        <w:t>UTRAN_AssistanceDataRequestList_Type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03"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r w:rsidRPr="00C06175">
              <w:rPr>
                <w:b/>
              </w:rPr>
              <w:t>UTRAN_AssistanceDataRequestList_Type</w:t>
            </w:r>
          </w:p>
        </w:tc>
      </w:tr>
      <w:bookmarkEnd w:id="503"/>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shd w:val="clear" w:color="auto" w:fill="auto"/>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r w:rsidRPr="00C06175">
                <w:rPr>
                  <w:rStyle w:val="Hyperlink"/>
                </w:rPr>
                <w:t>UTRAN_AssistanceDataRequest_Type</w:t>
              </w:r>
            </w:hyperlink>
          </w:p>
        </w:tc>
      </w:tr>
    </w:tbl>
    <w:p w14:paraId="2396A7DA" w14:textId="77777777" w:rsidR="0032138E" w:rsidRPr="00C06175" w:rsidRDefault="0032138E" w:rsidP="0032138E"/>
    <w:p w14:paraId="65B22637" w14:textId="77777777" w:rsidR="0032138E" w:rsidRPr="00C06175" w:rsidRDefault="0032138E" w:rsidP="0032138E">
      <w:pPr>
        <w:pStyle w:val="TH"/>
      </w:pPr>
      <w:r w:rsidRPr="00C06175">
        <w:lastRenderedPageBreak/>
        <w:t>UTRAN_GPS_AssistanceData_Type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04"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r w:rsidRPr="00C06175">
              <w:rPr>
                <w:b/>
              </w:rPr>
              <w:t>UTRAN_GPS_AssistanceData_Type</w:t>
            </w:r>
          </w:p>
        </w:tc>
      </w:tr>
      <w:bookmarkEnd w:id="504"/>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shd w:val="clear" w:color="auto" w:fill="auto"/>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shd w:val="clear" w:color="auto" w:fill="auto"/>
          </w:tcPr>
          <w:p w14:paraId="1FE576D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410C622E"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shd w:val="clear" w:color="auto" w:fill="auto"/>
          </w:tcPr>
          <w:p w14:paraId="73583BB1" w14:textId="77777777" w:rsidR="0032138E" w:rsidRPr="00C06175" w:rsidRDefault="0032138E" w:rsidP="003169BE">
            <w:pPr>
              <w:pStyle w:val="TAL"/>
            </w:pPr>
            <w:r w:rsidRPr="00C06175">
              <w:t>AssistanceDataGPSr12</w:t>
            </w:r>
          </w:p>
        </w:tc>
        <w:tc>
          <w:tcPr>
            <w:tcW w:w="2464" w:type="dxa"/>
            <w:shd w:val="clear" w:color="auto" w:fill="auto"/>
          </w:tcPr>
          <w:p w14:paraId="1AF6DB22" w14:textId="77777777" w:rsidR="0032138E" w:rsidRPr="00C06175" w:rsidRDefault="0032138E" w:rsidP="003169BE">
            <w:pPr>
              <w:pStyle w:val="TAL"/>
            </w:pPr>
            <w:r w:rsidRPr="00C06175">
              <w:t>bitstring</w:t>
            </w:r>
          </w:p>
        </w:tc>
        <w:tc>
          <w:tcPr>
            <w:tcW w:w="493" w:type="dxa"/>
            <w:shd w:val="clear" w:color="auto" w:fill="auto"/>
          </w:tcPr>
          <w:p w14:paraId="0B415523" w14:textId="77777777" w:rsidR="0032138E" w:rsidRPr="00C06175" w:rsidRDefault="0032138E" w:rsidP="003169BE">
            <w:pPr>
              <w:pStyle w:val="TAL"/>
            </w:pPr>
            <w:r w:rsidRPr="00C06175">
              <w:t>opt</w:t>
            </w:r>
          </w:p>
        </w:tc>
        <w:tc>
          <w:tcPr>
            <w:tcW w:w="5421" w:type="dxa"/>
            <w:shd w:val="clear" w:color="auto" w:fill="auto"/>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shd w:val="clear" w:color="auto" w:fill="auto"/>
          </w:tcPr>
          <w:p w14:paraId="6F7DD254" w14:textId="77777777" w:rsidR="0032138E" w:rsidRPr="00C06175" w:rsidRDefault="0032138E" w:rsidP="003169BE">
            <w:pPr>
              <w:pStyle w:val="TAL"/>
            </w:pPr>
            <w:r w:rsidRPr="00C06175">
              <w:t>AlmanacSatInfoList17To31</w:t>
            </w:r>
          </w:p>
        </w:tc>
        <w:tc>
          <w:tcPr>
            <w:tcW w:w="2464" w:type="dxa"/>
            <w:shd w:val="clear" w:color="auto" w:fill="auto"/>
          </w:tcPr>
          <w:p w14:paraId="48FAD1BB" w14:textId="77777777" w:rsidR="0032138E" w:rsidRPr="00C06175" w:rsidRDefault="0032138E" w:rsidP="003169BE">
            <w:pPr>
              <w:pStyle w:val="TAL"/>
            </w:pPr>
            <w:r w:rsidRPr="00C06175">
              <w:t>bitstring</w:t>
            </w:r>
          </w:p>
        </w:tc>
        <w:tc>
          <w:tcPr>
            <w:tcW w:w="493" w:type="dxa"/>
            <w:shd w:val="clear" w:color="auto" w:fill="auto"/>
          </w:tcPr>
          <w:p w14:paraId="594CDE74" w14:textId="77777777" w:rsidR="0032138E" w:rsidRPr="00C06175" w:rsidRDefault="0032138E" w:rsidP="003169BE">
            <w:pPr>
              <w:pStyle w:val="TAL"/>
            </w:pPr>
            <w:r w:rsidRPr="00C06175">
              <w:t>opt</w:t>
            </w:r>
          </w:p>
        </w:tc>
        <w:tc>
          <w:tcPr>
            <w:tcW w:w="5421" w:type="dxa"/>
            <w:shd w:val="clear" w:color="auto" w:fill="auto"/>
          </w:tcPr>
          <w:p w14:paraId="74FEFB14" w14:textId="77777777" w:rsidR="0032138E" w:rsidRPr="00C06175" w:rsidRDefault="0032138E" w:rsidP="003169BE">
            <w:pPr>
              <w:pStyle w:val="TAL"/>
            </w:pPr>
            <w:r w:rsidRPr="00C06175">
              <w:t>bitstring containing 3GPP TS 25.331 [12] type AlmanacSatInfoList</w:t>
            </w:r>
          </w:p>
        </w:tc>
      </w:tr>
    </w:tbl>
    <w:p w14:paraId="2E33DB66" w14:textId="77777777" w:rsidR="0032138E" w:rsidRPr="00C06175" w:rsidRDefault="0032138E" w:rsidP="0032138E"/>
    <w:p w14:paraId="16749161" w14:textId="77777777" w:rsidR="0032138E" w:rsidRPr="00C06175" w:rsidRDefault="0032138E" w:rsidP="0032138E">
      <w:pPr>
        <w:pStyle w:val="TH"/>
      </w:pPr>
      <w:r w:rsidRPr="00C06175">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05"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r w:rsidRPr="00C06175">
              <w:rPr>
                <w:b/>
              </w:rPr>
              <w:t>UTRAN_GANSS_AssistanceData_Type</w:t>
            </w:r>
          </w:p>
        </w:tc>
      </w:tr>
      <w:bookmarkEnd w:id="505"/>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shd w:val="clear" w:color="auto" w:fill="auto"/>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shd w:val="clear" w:color="auto" w:fill="auto"/>
          </w:tcPr>
          <w:p w14:paraId="11D48FE2"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22A07D29"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shd w:val="clear" w:color="auto" w:fill="auto"/>
          </w:tcPr>
          <w:p w14:paraId="5A5C6E6B" w14:textId="77777777" w:rsidR="0032138E" w:rsidRPr="00C06175" w:rsidRDefault="0032138E" w:rsidP="003169BE">
            <w:pPr>
              <w:pStyle w:val="TAL"/>
            </w:pPr>
            <w:r w:rsidRPr="00C06175">
              <w:t>AssistanceDataGANSS_r12</w:t>
            </w:r>
          </w:p>
        </w:tc>
        <w:tc>
          <w:tcPr>
            <w:tcW w:w="2464" w:type="dxa"/>
            <w:shd w:val="clear" w:color="auto" w:fill="auto"/>
          </w:tcPr>
          <w:p w14:paraId="2704E500" w14:textId="77777777" w:rsidR="0032138E" w:rsidRPr="00C06175" w:rsidRDefault="0032138E" w:rsidP="003169BE">
            <w:pPr>
              <w:pStyle w:val="TAL"/>
            </w:pPr>
            <w:r w:rsidRPr="00C06175">
              <w:t>bitstring</w:t>
            </w:r>
          </w:p>
        </w:tc>
        <w:tc>
          <w:tcPr>
            <w:tcW w:w="493" w:type="dxa"/>
            <w:shd w:val="clear" w:color="auto" w:fill="auto"/>
          </w:tcPr>
          <w:p w14:paraId="01D1FA95" w14:textId="77777777" w:rsidR="0032138E" w:rsidRPr="00C06175" w:rsidRDefault="0032138E" w:rsidP="003169BE">
            <w:pPr>
              <w:pStyle w:val="TAL"/>
            </w:pPr>
            <w:r w:rsidRPr="00C06175">
              <w:t>opt</w:t>
            </w:r>
          </w:p>
        </w:tc>
        <w:tc>
          <w:tcPr>
            <w:tcW w:w="5421" w:type="dxa"/>
            <w:shd w:val="clear" w:color="auto" w:fill="auto"/>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r w:rsidRPr="00C06175">
        <w:t>UTRAN_AssistanceData_Type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06"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r w:rsidRPr="00C06175">
              <w:rPr>
                <w:b/>
              </w:rPr>
              <w:t>UTRAN_AssistanceData_Type</w:t>
            </w:r>
          </w:p>
        </w:tc>
      </w:tr>
      <w:bookmarkEnd w:id="506"/>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shd w:val="clear" w:color="auto" w:fill="auto"/>
          </w:tcPr>
          <w:p w14:paraId="0B53DEFC"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2B9E1AB4" w14:textId="77777777" w:rsidR="0032138E" w:rsidRPr="00C06175" w:rsidRDefault="00000000" w:rsidP="003169BE">
            <w:pPr>
              <w:pStyle w:val="TAL"/>
            </w:pPr>
            <w:hyperlink w:anchor="UTRAN_GPS_AssistanceData_Type" w:history="1">
              <w:r w:rsidR="0032138E" w:rsidRPr="00C06175">
                <w:rPr>
                  <w:rStyle w:val="Hyperlink"/>
                </w:rPr>
                <w:t>UTRAN_GPS_AssistanceData_Type</w:t>
              </w:r>
            </w:hyperlink>
          </w:p>
        </w:tc>
        <w:tc>
          <w:tcPr>
            <w:tcW w:w="5421" w:type="dxa"/>
            <w:tcBorders>
              <w:top w:val="double" w:sz="4" w:space="0" w:color="auto"/>
            </w:tcBorders>
            <w:shd w:val="clear" w:color="auto" w:fill="auto"/>
          </w:tcPr>
          <w:p w14:paraId="6B7324DC" w14:textId="77777777" w:rsidR="0032138E" w:rsidRPr="00C06175" w:rsidRDefault="0032138E" w:rsidP="003169BE">
            <w:pPr>
              <w:pStyle w:val="TAL"/>
            </w:pPr>
          </w:p>
        </w:tc>
      </w:tr>
      <w:tr w:rsidR="0032138E" w:rsidRPr="00C06175" w14:paraId="610C1972" w14:textId="77777777" w:rsidTr="003169BE">
        <w:tc>
          <w:tcPr>
            <w:tcW w:w="1479" w:type="dxa"/>
            <w:shd w:val="clear" w:color="auto" w:fill="auto"/>
          </w:tcPr>
          <w:p w14:paraId="04A4C696" w14:textId="77777777" w:rsidR="0032138E" w:rsidRPr="00C06175" w:rsidRDefault="0032138E" w:rsidP="003169BE">
            <w:pPr>
              <w:pStyle w:val="TAL"/>
            </w:pPr>
            <w:r w:rsidRPr="00C06175">
              <w:t>GANSS</w:t>
            </w:r>
          </w:p>
        </w:tc>
        <w:tc>
          <w:tcPr>
            <w:tcW w:w="2957" w:type="dxa"/>
            <w:shd w:val="clear" w:color="auto" w:fill="auto"/>
          </w:tcPr>
          <w:p w14:paraId="406315E6" w14:textId="77777777" w:rsidR="0032138E" w:rsidRPr="00C06175" w:rsidRDefault="00000000" w:rsidP="003169BE">
            <w:pPr>
              <w:pStyle w:val="TAL"/>
            </w:pPr>
            <w:hyperlink w:anchor="UTRAN_GANSS_AssistanceData_Type" w:history="1">
              <w:r w:rsidR="0032138E" w:rsidRPr="00C06175">
                <w:rPr>
                  <w:rStyle w:val="Hyperlink"/>
                </w:rPr>
                <w:t>UTRAN_GANSS_AssistanceData_Type</w:t>
              </w:r>
            </w:hyperlink>
          </w:p>
        </w:tc>
        <w:tc>
          <w:tcPr>
            <w:tcW w:w="5421" w:type="dxa"/>
            <w:shd w:val="clear" w:color="auto" w:fill="auto"/>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r w:rsidRPr="00C06175">
        <w:t>UTRAN_AssistanceDataList_Type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07"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r w:rsidRPr="00C06175">
              <w:rPr>
                <w:b/>
              </w:rPr>
              <w:t>UTRAN_AssistanceDataList_Type</w:t>
            </w:r>
          </w:p>
        </w:tc>
      </w:tr>
      <w:bookmarkEnd w:id="507"/>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shd w:val="clear" w:color="auto" w:fill="auto"/>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r w:rsidRPr="00C06175">
                <w:rPr>
                  <w:rStyle w:val="Hyperlink"/>
                </w:rPr>
                <w:t>UTRAN_AssistanceData_Type</w:t>
              </w:r>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08" w:name="_Toc146273120"/>
      <w:r w:rsidRPr="00C06175">
        <w:t>D.1.2.2</w:t>
      </w:r>
      <w:r w:rsidRPr="00C06175">
        <w:tab/>
        <w:t>PosSystem_Retrieve_LPP_Data</w:t>
      </w:r>
      <w:bookmarkEnd w:id="508"/>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"cs_RequestAssistData_UEB_GpsAndGlonass" as an example.</w:t>
      </w:r>
    </w:p>
    <w:p w14:paraId="32851879" w14:textId="77777777" w:rsidR="0032138E" w:rsidRPr="00C06175" w:rsidRDefault="0032138E" w:rsidP="0032138E">
      <w:pPr>
        <w:pStyle w:val="TH"/>
      </w:pPr>
      <w:r w:rsidRPr="00C06175">
        <w:t>LPP_AssistanceDataRequest_Type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r w:rsidRPr="00C06175">
              <w:rPr>
                <w:b/>
              </w:rPr>
              <w:t>LPP_AssistanceDataRequest_Type</w:t>
            </w:r>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shd w:val="clear" w:color="auto" w:fill="auto"/>
          </w:tcPr>
          <w:p w14:paraId="3AFA2450"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294FECED"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r w:rsidRPr="00C06175">
        <w:lastRenderedPageBreak/>
        <w:t>LPP_AssistanceDataProvide_Type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r w:rsidRPr="00C06175">
              <w:rPr>
                <w:b/>
              </w:rPr>
              <w:t>LPP_AssistanceDataProvide_Type</w:t>
            </w:r>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shd w:val="clear" w:color="auto" w:fill="auto"/>
          </w:tcPr>
          <w:p w14:paraId="47496ABD"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6690A32F"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r w:rsidRPr="00C06175">
        <w:t>LPP_AssistanceDataRequestList_Type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r w:rsidRPr="00C06175">
              <w:rPr>
                <w:b/>
              </w:rPr>
              <w:t>LPP_AssistanceDataRequestList_Type</w:t>
            </w:r>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shd w:val="clear" w:color="auto" w:fill="auto"/>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r w:rsidRPr="00C06175">
                <w:rPr>
                  <w:rStyle w:val="Hyperlink"/>
                </w:rPr>
                <w:t>LPP_AssistanceDataRequest_Type</w:t>
              </w:r>
            </w:hyperlink>
          </w:p>
        </w:tc>
      </w:tr>
    </w:tbl>
    <w:p w14:paraId="6FE8CE94" w14:textId="77777777" w:rsidR="0032138E" w:rsidRPr="00C06175" w:rsidRDefault="0032138E" w:rsidP="0032138E"/>
    <w:p w14:paraId="514A07CA" w14:textId="77777777" w:rsidR="0032138E" w:rsidRPr="00C06175" w:rsidRDefault="0032138E" w:rsidP="0032138E">
      <w:pPr>
        <w:pStyle w:val="TH"/>
      </w:pPr>
      <w:r w:rsidRPr="00C06175">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r w:rsidRPr="00C06175">
              <w:rPr>
                <w:b/>
              </w:rPr>
              <w:t>LPP_AssistanceDataList_Type</w:t>
            </w:r>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shd w:val="clear" w:color="auto" w:fill="auto"/>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r w:rsidRPr="00C06175">
                <w:rPr>
                  <w:rStyle w:val="Hyperlink"/>
                </w:rPr>
                <w:t>LPP_AssistanceDataProvide_Type</w:t>
              </w:r>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09" w:name="_Toc146273121"/>
      <w:r w:rsidRPr="00C06175">
        <w:t>D.1.2.3</w:t>
      </w:r>
      <w:r w:rsidRPr="00C06175">
        <w:tab/>
        <w:t>PosSystem_Retrieve_Data_Common</w:t>
      </w:r>
      <w:bookmarkEnd w:id="509"/>
    </w:p>
    <w:p w14:paraId="4F64E2FF" w14:textId="77777777" w:rsidR="0032138E" w:rsidRPr="00C06175" w:rsidRDefault="0032138E" w:rsidP="0032138E">
      <w:pPr>
        <w:pStyle w:val="TH"/>
      </w:pPr>
      <w:r w:rsidRPr="00C06175">
        <w:t>AssistanceDataRetrieveRequest_Type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10"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r w:rsidRPr="00C06175">
              <w:rPr>
                <w:b/>
              </w:rPr>
              <w:t>AssistanceDataRetrieveRequest_Type</w:t>
            </w:r>
          </w:p>
        </w:tc>
      </w:tr>
      <w:bookmarkEnd w:id="510"/>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shd w:val="clear" w:color="auto" w:fill="auto"/>
          </w:tcPr>
          <w:p w14:paraId="724FB9A0"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7911938" w14:textId="77777777" w:rsidR="0032138E" w:rsidRPr="00C06175" w:rsidRDefault="00000000" w:rsidP="003169BE">
            <w:pPr>
              <w:pStyle w:val="TAL"/>
            </w:pPr>
            <w:hyperlink w:anchor="LPP_AssistanceDataRequestList_Type" w:history="1">
              <w:r w:rsidR="0032138E" w:rsidRPr="00C06175">
                <w:rPr>
                  <w:rStyle w:val="Hyperlink"/>
                </w:rPr>
                <w:t>LPP_AssistanceDataRequestList_Type</w:t>
              </w:r>
            </w:hyperlink>
          </w:p>
        </w:tc>
        <w:tc>
          <w:tcPr>
            <w:tcW w:w="5421" w:type="dxa"/>
            <w:tcBorders>
              <w:top w:val="double" w:sz="4" w:space="0" w:color="auto"/>
            </w:tcBorders>
            <w:shd w:val="clear" w:color="auto" w:fill="auto"/>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shd w:val="clear" w:color="auto" w:fill="auto"/>
          </w:tcPr>
          <w:p w14:paraId="3E4B3C4C" w14:textId="77777777" w:rsidR="0032138E" w:rsidRPr="00C06175" w:rsidRDefault="0032138E" w:rsidP="003169BE">
            <w:pPr>
              <w:pStyle w:val="TAL"/>
            </w:pPr>
            <w:r w:rsidRPr="00C06175">
              <w:t>UTRA_GNSS</w:t>
            </w:r>
          </w:p>
        </w:tc>
        <w:tc>
          <w:tcPr>
            <w:tcW w:w="2957" w:type="dxa"/>
            <w:shd w:val="clear" w:color="auto" w:fill="auto"/>
          </w:tcPr>
          <w:p w14:paraId="6754FA50" w14:textId="77777777" w:rsidR="0032138E" w:rsidRPr="00C06175" w:rsidRDefault="00000000" w:rsidP="003169BE">
            <w:pPr>
              <w:pStyle w:val="TAL"/>
            </w:pPr>
            <w:hyperlink w:anchor="UTRAN_AssistanceDataRequestList_Type" w:history="1">
              <w:r w:rsidR="0032138E" w:rsidRPr="00C06175">
                <w:rPr>
                  <w:rStyle w:val="Hyperlink"/>
                </w:rPr>
                <w:t>UTRAN_AssistanceDataRequestList_Type</w:t>
              </w:r>
            </w:hyperlink>
          </w:p>
        </w:tc>
        <w:tc>
          <w:tcPr>
            <w:tcW w:w="5421" w:type="dxa"/>
            <w:shd w:val="clear" w:color="auto" w:fill="auto"/>
          </w:tcPr>
          <w:p w14:paraId="4213AC93" w14:textId="77777777" w:rsidR="0032138E" w:rsidRPr="00C06175" w:rsidRDefault="0032138E" w:rsidP="003169BE">
            <w:pPr>
              <w:pStyle w:val="TAL"/>
            </w:pPr>
            <w:r w:rsidRPr="00C06175">
              <w:t>Retrieve A-GNSS data list in the order of positioning system provided in PositioningSystemList</w:t>
            </w:r>
          </w:p>
        </w:tc>
      </w:tr>
    </w:tbl>
    <w:p w14:paraId="5DC9F9E3" w14:textId="77777777" w:rsidR="0032138E" w:rsidRPr="00C06175" w:rsidRDefault="0032138E" w:rsidP="0032138E"/>
    <w:p w14:paraId="28845A0D" w14:textId="77777777" w:rsidR="0032138E" w:rsidRPr="00C06175" w:rsidRDefault="0032138E" w:rsidP="0032138E">
      <w:pPr>
        <w:pStyle w:val="TH"/>
      </w:pPr>
      <w:r w:rsidRPr="00C06175">
        <w:t>AssistanceDataRetrieveResponse_Type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11"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r w:rsidRPr="00C06175">
              <w:rPr>
                <w:b/>
              </w:rPr>
              <w:t>AssistanceDataRetrieveResponse_Type</w:t>
            </w:r>
          </w:p>
        </w:tc>
      </w:tr>
      <w:bookmarkEnd w:id="511"/>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shd w:val="clear" w:color="auto" w:fill="auto"/>
          </w:tcPr>
          <w:p w14:paraId="18A7A372"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235FD1D" w14:textId="77777777" w:rsidR="0032138E" w:rsidRPr="00C06175" w:rsidRDefault="00000000" w:rsidP="003169BE">
            <w:pPr>
              <w:pStyle w:val="TAL"/>
            </w:pPr>
            <w:hyperlink w:anchor="LPP_AssistanceDataList_Type" w:history="1">
              <w:r w:rsidR="0032138E" w:rsidRPr="00C06175">
                <w:rPr>
                  <w:rStyle w:val="Hyperlink"/>
                </w:rPr>
                <w:t>LPP_AssistanceDataList_Type</w:t>
              </w:r>
            </w:hyperlink>
          </w:p>
        </w:tc>
        <w:tc>
          <w:tcPr>
            <w:tcW w:w="5421" w:type="dxa"/>
            <w:tcBorders>
              <w:top w:val="double" w:sz="4" w:space="0" w:color="auto"/>
            </w:tcBorders>
            <w:shd w:val="clear" w:color="auto" w:fill="auto"/>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shd w:val="clear" w:color="auto" w:fill="auto"/>
          </w:tcPr>
          <w:p w14:paraId="600CA36C" w14:textId="77777777" w:rsidR="0032138E" w:rsidRPr="00C06175" w:rsidRDefault="0032138E" w:rsidP="003169BE">
            <w:pPr>
              <w:pStyle w:val="TAL"/>
            </w:pPr>
            <w:r w:rsidRPr="00C06175">
              <w:t>UTRA_AGNSS</w:t>
            </w:r>
          </w:p>
        </w:tc>
        <w:tc>
          <w:tcPr>
            <w:tcW w:w="2957" w:type="dxa"/>
            <w:shd w:val="clear" w:color="auto" w:fill="auto"/>
          </w:tcPr>
          <w:p w14:paraId="5FE63D13" w14:textId="77777777" w:rsidR="0032138E" w:rsidRPr="00C06175" w:rsidRDefault="00000000" w:rsidP="003169BE">
            <w:pPr>
              <w:pStyle w:val="TAL"/>
            </w:pPr>
            <w:hyperlink w:anchor="UTRAN_AssistanceDataList_Type" w:history="1">
              <w:r w:rsidR="0032138E" w:rsidRPr="00C06175">
                <w:rPr>
                  <w:rStyle w:val="Hyperlink"/>
                </w:rPr>
                <w:t>UTRAN_AssistanceDataList_Type</w:t>
              </w:r>
            </w:hyperlink>
          </w:p>
        </w:tc>
        <w:tc>
          <w:tcPr>
            <w:tcW w:w="5421" w:type="dxa"/>
            <w:shd w:val="clear" w:color="auto" w:fill="auto"/>
          </w:tcPr>
          <w:p w14:paraId="1EC1EFC0" w14:textId="77777777" w:rsidR="0032138E" w:rsidRPr="00C06175" w:rsidRDefault="0032138E" w:rsidP="003169BE">
            <w:pPr>
              <w:pStyle w:val="TAL"/>
            </w:pPr>
            <w:r w:rsidRPr="00C06175">
              <w:t>Retrieve A-GNSS data list in the order of positioning system provided in PositioningSystemList</w:t>
            </w:r>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12" w:name="_Toc146273122"/>
      <w:r w:rsidRPr="00C06175">
        <w:t>D.1.3</w:t>
      </w:r>
      <w:r w:rsidRPr="00C06175">
        <w:tab/>
        <w:t>PosSystem_PowerControl</w:t>
      </w:r>
      <w:bookmarkEnd w:id="512"/>
    </w:p>
    <w:p w14:paraId="4C82C656" w14:textId="77777777" w:rsidR="0032138E" w:rsidRPr="00C06175" w:rsidRDefault="0032138E" w:rsidP="0032138E">
      <w:pPr>
        <w:pStyle w:val="TH"/>
      </w:pPr>
      <w:r w:rsidRPr="00C06175">
        <w:t>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13"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r w:rsidRPr="00C06175">
              <w:rPr>
                <w:b/>
              </w:rPr>
              <w:t>PowerControl_Type</w:t>
            </w:r>
          </w:p>
        </w:tc>
      </w:tr>
      <w:bookmarkEnd w:id="513"/>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shd w:val="clear" w:color="auto" w:fill="auto"/>
          </w:tcPr>
          <w:p w14:paraId="364E00C7" w14:textId="77777777" w:rsidR="0032138E" w:rsidRPr="00C06175" w:rsidRDefault="0032138E" w:rsidP="003169BE">
            <w:pPr>
              <w:pStyle w:val="TAL"/>
            </w:pPr>
            <w:r w:rsidRPr="00C06175">
              <w:t>PowerOn</w:t>
            </w:r>
          </w:p>
        </w:tc>
        <w:tc>
          <w:tcPr>
            <w:tcW w:w="2957" w:type="dxa"/>
            <w:tcBorders>
              <w:top w:val="double" w:sz="4" w:space="0" w:color="auto"/>
            </w:tcBorders>
            <w:shd w:val="clear" w:color="auto" w:fill="auto"/>
          </w:tcPr>
          <w:p w14:paraId="69809607"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shd w:val="clear" w:color="auto" w:fill="auto"/>
          </w:tcPr>
          <w:p w14:paraId="1740BC73" w14:textId="77777777" w:rsidR="0032138E" w:rsidRPr="00C06175" w:rsidRDefault="0032138E" w:rsidP="003169BE">
            <w:pPr>
              <w:pStyle w:val="TAL"/>
            </w:pPr>
            <w:r w:rsidRPr="00C06175">
              <w:t>PowerOff</w:t>
            </w:r>
          </w:p>
        </w:tc>
        <w:tc>
          <w:tcPr>
            <w:tcW w:w="2957" w:type="dxa"/>
            <w:shd w:val="clear" w:color="auto" w:fill="auto"/>
          </w:tcPr>
          <w:p w14:paraId="298A569B"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14" w:name="_Toc146273123"/>
      <w:r w:rsidRPr="00C06175">
        <w:lastRenderedPageBreak/>
        <w:t>D.1.4</w:t>
      </w:r>
      <w:r w:rsidRPr="00C06175">
        <w:tab/>
        <w:t>PosSystem_GnssUtcTime</w:t>
      </w:r>
      <w:bookmarkEnd w:id="514"/>
    </w:p>
    <w:p w14:paraId="56D3F108" w14:textId="77777777" w:rsidR="0032138E" w:rsidRPr="00C06175" w:rsidRDefault="0032138E" w:rsidP="0032138E">
      <w:pPr>
        <w:pStyle w:val="TH"/>
      </w:pPr>
      <w:r w:rsidRPr="00C06175">
        <w:t>GnssUtcTime_Type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15"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r w:rsidRPr="00C06175">
              <w:rPr>
                <w:b/>
              </w:rPr>
              <w:t>GnssUtcTime_Type</w:t>
            </w:r>
          </w:p>
        </w:tc>
      </w:tr>
      <w:bookmarkEnd w:id="515"/>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shd w:val="clear" w:color="auto" w:fill="auto"/>
          </w:tcPr>
          <w:p w14:paraId="7CB44EEF" w14:textId="77777777" w:rsidR="0032138E" w:rsidRPr="00C06175" w:rsidRDefault="0032138E" w:rsidP="003169BE">
            <w:pPr>
              <w:pStyle w:val="TAL"/>
            </w:pPr>
            <w:r w:rsidRPr="00C06175">
              <w:t>Struct_tm</w:t>
            </w:r>
          </w:p>
        </w:tc>
        <w:tc>
          <w:tcPr>
            <w:tcW w:w="2464" w:type="dxa"/>
            <w:tcBorders>
              <w:top w:val="double" w:sz="4" w:space="0" w:color="auto"/>
            </w:tcBorders>
            <w:shd w:val="clear" w:color="auto" w:fill="auto"/>
          </w:tcPr>
          <w:p w14:paraId="2C453484" w14:textId="77777777" w:rsidR="0032138E" w:rsidRPr="00C06175" w:rsidRDefault="00000000" w:rsidP="003169BE">
            <w:pPr>
              <w:pStyle w:val="TAL"/>
            </w:pPr>
            <w:hyperlink w:anchor="Struct_tm_Type" w:history="1">
              <w:r w:rsidR="0032138E" w:rsidRPr="00C06175">
                <w:rPr>
                  <w:rStyle w:val="Hyperlink"/>
                </w:rPr>
                <w:t>Struct_tm_Type</w:t>
              </w:r>
            </w:hyperlink>
          </w:p>
        </w:tc>
        <w:tc>
          <w:tcPr>
            <w:tcW w:w="493" w:type="dxa"/>
            <w:tcBorders>
              <w:top w:val="double" w:sz="4" w:space="0" w:color="auto"/>
            </w:tcBorders>
            <w:shd w:val="clear" w:color="auto" w:fill="auto"/>
          </w:tcPr>
          <w:p w14:paraId="75FC7202" w14:textId="77777777" w:rsidR="0032138E" w:rsidRPr="00C06175" w:rsidRDefault="0032138E" w:rsidP="003169BE">
            <w:pPr>
              <w:pStyle w:val="TAL"/>
            </w:pPr>
          </w:p>
        </w:tc>
        <w:tc>
          <w:tcPr>
            <w:tcW w:w="5421" w:type="dxa"/>
            <w:tcBorders>
              <w:top w:val="double" w:sz="4" w:space="0" w:color="auto"/>
            </w:tcBorders>
            <w:shd w:val="clear" w:color="auto" w:fill="auto"/>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shd w:val="clear" w:color="auto" w:fill="auto"/>
          </w:tcPr>
          <w:p w14:paraId="50467ADA" w14:textId="77777777" w:rsidR="0032138E" w:rsidRPr="00C06175" w:rsidRDefault="0032138E" w:rsidP="003169BE">
            <w:pPr>
              <w:pStyle w:val="TAL"/>
            </w:pPr>
            <w:r w:rsidRPr="00C06175">
              <w:t>TimezoneInfo</w:t>
            </w:r>
          </w:p>
        </w:tc>
        <w:tc>
          <w:tcPr>
            <w:tcW w:w="2464" w:type="dxa"/>
            <w:shd w:val="clear" w:color="auto" w:fill="auto"/>
          </w:tcPr>
          <w:p w14:paraId="3AE3D0BE" w14:textId="77777777" w:rsidR="0032138E" w:rsidRPr="00C06175" w:rsidRDefault="0032138E" w:rsidP="003169BE">
            <w:pPr>
              <w:pStyle w:val="TAL"/>
            </w:pPr>
            <w:r w:rsidRPr="00C06175">
              <w:t>integer</w:t>
            </w:r>
          </w:p>
        </w:tc>
        <w:tc>
          <w:tcPr>
            <w:tcW w:w="493" w:type="dxa"/>
            <w:shd w:val="clear" w:color="auto" w:fill="auto"/>
          </w:tcPr>
          <w:p w14:paraId="50CBD0CE" w14:textId="77777777" w:rsidR="0032138E" w:rsidRPr="00C06175" w:rsidRDefault="0032138E" w:rsidP="003169BE">
            <w:pPr>
              <w:pStyle w:val="TAL"/>
            </w:pPr>
          </w:p>
        </w:tc>
        <w:tc>
          <w:tcPr>
            <w:tcW w:w="5421" w:type="dxa"/>
            <w:shd w:val="clear" w:color="auto" w:fill="auto"/>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16" w:name="_Toc146273124"/>
      <w:r w:rsidRPr="00C06175">
        <w:t>D.1.5</w:t>
      </w:r>
      <w:r w:rsidRPr="00C06175">
        <w:tab/>
        <w:t>System_Interface</w:t>
      </w:r>
      <w:bookmarkEnd w:id="516"/>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r w:rsidRPr="00C06175">
        <w:t>PosSystemCrtlRequest_Type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17"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r w:rsidRPr="00C06175">
              <w:rPr>
                <w:b/>
              </w:rPr>
              <w:t>PosSystemCrtlRequest_Type</w:t>
            </w:r>
          </w:p>
        </w:tc>
      </w:tr>
      <w:bookmarkEnd w:id="517"/>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shd w:val="clear" w:color="auto" w:fill="auto"/>
          </w:tcPr>
          <w:p w14:paraId="5DD3556C"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0F80F89D"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61CE537C" w14:textId="77777777" w:rsidR="0032138E" w:rsidRPr="00C06175" w:rsidRDefault="0032138E" w:rsidP="003169BE">
            <w:pPr>
              <w:pStyle w:val="TAL"/>
            </w:pPr>
          </w:p>
        </w:tc>
      </w:tr>
      <w:tr w:rsidR="0032138E" w:rsidRPr="00C06175" w14:paraId="7331F210" w14:textId="77777777" w:rsidTr="003169BE">
        <w:tc>
          <w:tcPr>
            <w:tcW w:w="1479" w:type="dxa"/>
            <w:shd w:val="clear" w:color="auto" w:fill="auto"/>
          </w:tcPr>
          <w:p w14:paraId="2C0E6D4F" w14:textId="77777777" w:rsidR="0032138E" w:rsidRPr="00C06175" w:rsidRDefault="0032138E" w:rsidP="003169BE">
            <w:pPr>
              <w:pStyle w:val="TAL"/>
            </w:pPr>
            <w:r w:rsidRPr="00C06175">
              <w:t>Stop</w:t>
            </w:r>
          </w:p>
        </w:tc>
        <w:tc>
          <w:tcPr>
            <w:tcW w:w="2957" w:type="dxa"/>
            <w:shd w:val="clear" w:color="auto" w:fill="auto"/>
          </w:tcPr>
          <w:p w14:paraId="408442CC"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2D035072" w14:textId="77777777" w:rsidR="0032138E" w:rsidRPr="00C06175" w:rsidRDefault="0032138E" w:rsidP="003169BE">
            <w:pPr>
              <w:pStyle w:val="TAL"/>
            </w:pPr>
          </w:p>
        </w:tc>
      </w:tr>
      <w:tr w:rsidR="0032138E" w:rsidRPr="00C06175" w14:paraId="38719C9A" w14:textId="77777777" w:rsidTr="003169BE">
        <w:tc>
          <w:tcPr>
            <w:tcW w:w="1479" w:type="dxa"/>
            <w:shd w:val="clear" w:color="auto" w:fill="auto"/>
          </w:tcPr>
          <w:p w14:paraId="5E20490C" w14:textId="77777777" w:rsidR="0032138E" w:rsidRPr="00C06175" w:rsidRDefault="0032138E" w:rsidP="003169BE">
            <w:pPr>
              <w:pStyle w:val="TAL"/>
            </w:pPr>
            <w:r w:rsidRPr="00C06175">
              <w:t>LoadScenario</w:t>
            </w:r>
          </w:p>
        </w:tc>
        <w:tc>
          <w:tcPr>
            <w:tcW w:w="2957" w:type="dxa"/>
            <w:shd w:val="clear" w:color="auto" w:fill="auto"/>
          </w:tcPr>
          <w:p w14:paraId="179F274E" w14:textId="77777777" w:rsidR="0032138E" w:rsidRPr="00C06175" w:rsidRDefault="00000000" w:rsidP="003169BE">
            <w:pPr>
              <w:pStyle w:val="TAL"/>
            </w:pPr>
            <w:hyperlink w:anchor="PositioningScenario_Type" w:history="1">
              <w:r w:rsidR="0032138E" w:rsidRPr="00C06175">
                <w:rPr>
                  <w:rStyle w:val="Hyperlink"/>
                </w:rPr>
                <w:t>PositioningScenario_Type</w:t>
              </w:r>
            </w:hyperlink>
          </w:p>
        </w:tc>
        <w:tc>
          <w:tcPr>
            <w:tcW w:w="5421" w:type="dxa"/>
            <w:shd w:val="clear" w:color="auto" w:fill="auto"/>
          </w:tcPr>
          <w:p w14:paraId="4FB39BEC" w14:textId="77777777" w:rsidR="0032138E" w:rsidRPr="00C06175" w:rsidRDefault="0032138E" w:rsidP="003169BE">
            <w:pPr>
              <w:pStyle w:val="TAL"/>
            </w:pPr>
          </w:p>
        </w:tc>
      </w:tr>
      <w:tr w:rsidR="0032138E" w:rsidRPr="00C06175" w14:paraId="62C28810" w14:textId="77777777" w:rsidTr="003169BE">
        <w:tc>
          <w:tcPr>
            <w:tcW w:w="1479" w:type="dxa"/>
            <w:shd w:val="clear" w:color="auto" w:fill="auto"/>
          </w:tcPr>
          <w:p w14:paraId="7991A10D" w14:textId="77777777" w:rsidR="0032138E" w:rsidRPr="00C06175" w:rsidRDefault="0032138E" w:rsidP="003169BE">
            <w:pPr>
              <w:pStyle w:val="TAL"/>
            </w:pPr>
            <w:r w:rsidRPr="00C06175">
              <w:t>RetrieveData</w:t>
            </w:r>
          </w:p>
        </w:tc>
        <w:tc>
          <w:tcPr>
            <w:tcW w:w="2957" w:type="dxa"/>
            <w:shd w:val="clear" w:color="auto" w:fill="auto"/>
          </w:tcPr>
          <w:p w14:paraId="62DC5925" w14:textId="77777777" w:rsidR="0032138E" w:rsidRPr="00C06175" w:rsidRDefault="00000000" w:rsidP="003169BE">
            <w:pPr>
              <w:pStyle w:val="TAL"/>
            </w:pPr>
            <w:hyperlink w:anchor="AssistanceDataRetrieveRequest_Type" w:history="1">
              <w:r w:rsidR="0032138E" w:rsidRPr="00C06175">
                <w:rPr>
                  <w:rStyle w:val="Hyperlink"/>
                </w:rPr>
                <w:t>AssistanceDataRetrieveRequest_Type</w:t>
              </w:r>
            </w:hyperlink>
          </w:p>
        </w:tc>
        <w:tc>
          <w:tcPr>
            <w:tcW w:w="5421" w:type="dxa"/>
            <w:shd w:val="clear" w:color="auto" w:fill="auto"/>
          </w:tcPr>
          <w:p w14:paraId="3A54D029" w14:textId="77777777" w:rsidR="0032138E" w:rsidRPr="00C06175" w:rsidRDefault="0032138E" w:rsidP="003169BE">
            <w:pPr>
              <w:pStyle w:val="TAL"/>
            </w:pPr>
          </w:p>
        </w:tc>
      </w:tr>
      <w:tr w:rsidR="0032138E" w:rsidRPr="00C06175" w14:paraId="102D9A58" w14:textId="77777777" w:rsidTr="003169BE">
        <w:tc>
          <w:tcPr>
            <w:tcW w:w="1479" w:type="dxa"/>
            <w:shd w:val="clear" w:color="auto" w:fill="auto"/>
          </w:tcPr>
          <w:p w14:paraId="5BEABF7A" w14:textId="77777777" w:rsidR="0032138E" w:rsidRPr="00C06175" w:rsidRDefault="0032138E" w:rsidP="003169BE">
            <w:pPr>
              <w:pStyle w:val="TAL"/>
            </w:pPr>
            <w:r w:rsidRPr="00C06175">
              <w:t>TriggerMove</w:t>
            </w:r>
          </w:p>
        </w:tc>
        <w:tc>
          <w:tcPr>
            <w:tcW w:w="2957" w:type="dxa"/>
            <w:shd w:val="clear" w:color="auto" w:fill="auto"/>
          </w:tcPr>
          <w:p w14:paraId="57C09A37"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shd w:val="clear" w:color="auto" w:fill="auto"/>
          </w:tcPr>
          <w:p w14:paraId="4086E661" w14:textId="77777777" w:rsidR="0032138E" w:rsidRPr="00C06175" w:rsidRDefault="0032138E" w:rsidP="003169BE">
            <w:pPr>
              <w:pStyle w:val="TAL"/>
            </w:pPr>
            <w:r w:rsidRPr="00C06175">
              <w:t>TriggerPowerOnOff</w:t>
            </w:r>
          </w:p>
        </w:tc>
        <w:tc>
          <w:tcPr>
            <w:tcW w:w="2957" w:type="dxa"/>
            <w:shd w:val="clear" w:color="auto" w:fill="auto"/>
          </w:tcPr>
          <w:p w14:paraId="1240EADD" w14:textId="77777777" w:rsidR="0032138E" w:rsidRPr="00C06175" w:rsidRDefault="00000000" w:rsidP="003169BE">
            <w:pPr>
              <w:pStyle w:val="TAL"/>
            </w:pPr>
            <w:hyperlink w:anchor="PowerControl_Type" w:history="1">
              <w:r w:rsidR="0032138E" w:rsidRPr="00C06175">
                <w:rPr>
                  <w:rStyle w:val="Hyperlink"/>
                </w:rPr>
                <w:t>PowerControl_Type</w:t>
              </w:r>
            </w:hyperlink>
          </w:p>
        </w:tc>
        <w:tc>
          <w:tcPr>
            <w:tcW w:w="5421" w:type="dxa"/>
            <w:shd w:val="clear" w:color="auto" w:fill="auto"/>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shd w:val="clear" w:color="auto" w:fill="auto"/>
          </w:tcPr>
          <w:p w14:paraId="7F879028" w14:textId="77777777" w:rsidR="0032138E" w:rsidRPr="00C06175" w:rsidRDefault="0032138E" w:rsidP="003169BE">
            <w:pPr>
              <w:pStyle w:val="TAL"/>
            </w:pPr>
            <w:r w:rsidRPr="00C06175">
              <w:t>SetAltitude</w:t>
            </w:r>
          </w:p>
        </w:tc>
        <w:tc>
          <w:tcPr>
            <w:tcW w:w="2957" w:type="dxa"/>
            <w:shd w:val="clear" w:color="auto" w:fill="auto"/>
          </w:tcPr>
          <w:p w14:paraId="0EB25867" w14:textId="77777777" w:rsidR="0032138E" w:rsidRPr="00C06175" w:rsidRDefault="00000000" w:rsidP="003169BE">
            <w:pPr>
              <w:pStyle w:val="TAL"/>
            </w:pPr>
            <w:hyperlink w:anchor="Altitude_Type" w:history="1">
              <w:r w:rsidR="0032138E" w:rsidRPr="00C06175">
                <w:rPr>
                  <w:rStyle w:val="Hyperlink"/>
                </w:rPr>
                <w:t>Altitude_Type</w:t>
              </w:r>
            </w:hyperlink>
          </w:p>
        </w:tc>
        <w:tc>
          <w:tcPr>
            <w:tcW w:w="5421" w:type="dxa"/>
            <w:shd w:val="clear" w:color="auto" w:fill="auto"/>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shd w:val="clear" w:color="auto" w:fill="auto"/>
          </w:tcPr>
          <w:p w14:paraId="4B940F94" w14:textId="77777777" w:rsidR="0032138E" w:rsidRPr="00C06175" w:rsidRDefault="0032138E" w:rsidP="003169BE">
            <w:pPr>
              <w:pStyle w:val="TAL"/>
            </w:pPr>
            <w:r w:rsidRPr="00C06175">
              <w:t>TriggerAerialMove</w:t>
            </w:r>
          </w:p>
        </w:tc>
        <w:tc>
          <w:tcPr>
            <w:tcW w:w="2957" w:type="dxa"/>
            <w:shd w:val="clear" w:color="auto" w:fill="auto"/>
          </w:tcPr>
          <w:p w14:paraId="0A26809A" w14:textId="77777777" w:rsidR="0032138E" w:rsidRPr="00C06175" w:rsidRDefault="00000000" w:rsidP="003169BE">
            <w:pPr>
              <w:pStyle w:val="TAL"/>
            </w:pPr>
            <w:hyperlink w:anchor="Altitude_Type" w:history="1">
              <w:r w:rsidR="0032138E" w:rsidRPr="00C06175">
                <w:rPr>
                  <w:rStyle w:val="Hyperlink"/>
                </w:rPr>
                <w:t>Altitude_Type</w:t>
              </w:r>
            </w:hyperlink>
          </w:p>
        </w:tc>
        <w:tc>
          <w:tcPr>
            <w:tcW w:w="5421" w:type="dxa"/>
            <w:shd w:val="clear" w:color="auto" w:fill="auto"/>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shd w:val="clear" w:color="auto" w:fill="auto"/>
          </w:tcPr>
          <w:p w14:paraId="7250C8D9" w14:textId="77777777" w:rsidR="0032138E" w:rsidRPr="00C06175" w:rsidRDefault="0032138E" w:rsidP="003169BE">
            <w:pPr>
              <w:pStyle w:val="TAL"/>
            </w:pPr>
            <w:r w:rsidRPr="00C06175">
              <w:t>RetrieveGnssUtcTime</w:t>
            </w:r>
          </w:p>
        </w:tc>
        <w:tc>
          <w:tcPr>
            <w:tcW w:w="2957" w:type="dxa"/>
            <w:shd w:val="clear" w:color="auto" w:fill="auto"/>
          </w:tcPr>
          <w:p w14:paraId="203628C4"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r w:rsidRPr="00C06175">
        <w:t>PosSystemCrtlConfirm_Type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18"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r w:rsidRPr="00C06175">
              <w:rPr>
                <w:b/>
              </w:rPr>
              <w:t>PosSystemCrtlConfirm_Type</w:t>
            </w:r>
          </w:p>
        </w:tc>
      </w:tr>
      <w:bookmarkEnd w:id="518"/>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shd w:val="clear" w:color="auto" w:fill="auto"/>
          </w:tcPr>
          <w:p w14:paraId="131DF364"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7F0F070F"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7E8ED271" w14:textId="77777777" w:rsidR="0032138E" w:rsidRPr="00C06175" w:rsidRDefault="0032138E" w:rsidP="003169BE">
            <w:pPr>
              <w:pStyle w:val="TAL"/>
            </w:pPr>
          </w:p>
        </w:tc>
      </w:tr>
      <w:tr w:rsidR="0032138E" w:rsidRPr="00C06175" w14:paraId="7C5A8B86" w14:textId="77777777" w:rsidTr="003169BE">
        <w:tc>
          <w:tcPr>
            <w:tcW w:w="1479" w:type="dxa"/>
            <w:shd w:val="clear" w:color="auto" w:fill="auto"/>
          </w:tcPr>
          <w:p w14:paraId="61C5D991" w14:textId="77777777" w:rsidR="0032138E" w:rsidRPr="00C06175" w:rsidRDefault="0032138E" w:rsidP="003169BE">
            <w:pPr>
              <w:pStyle w:val="TAL"/>
            </w:pPr>
            <w:r w:rsidRPr="00C06175">
              <w:t>Stop</w:t>
            </w:r>
          </w:p>
        </w:tc>
        <w:tc>
          <w:tcPr>
            <w:tcW w:w="2957" w:type="dxa"/>
            <w:shd w:val="clear" w:color="auto" w:fill="auto"/>
          </w:tcPr>
          <w:p w14:paraId="7E3887B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9BB2A81" w14:textId="77777777" w:rsidR="0032138E" w:rsidRPr="00C06175" w:rsidRDefault="0032138E" w:rsidP="003169BE">
            <w:pPr>
              <w:pStyle w:val="TAL"/>
            </w:pPr>
          </w:p>
        </w:tc>
      </w:tr>
      <w:tr w:rsidR="0032138E" w:rsidRPr="00C06175" w14:paraId="1EEFEBC1" w14:textId="77777777" w:rsidTr="003169BE">
        <w:tc>
          <w:tcPr>
            <w:tcW w:w="1479" w:type="dxa"/>
            <w:shd w:val="clear" w:color="auto" w:fill="auto"/>
          </w:tcPr>
          <w:p w14:paraId="38A78CC4" w14:textId="77777777" w:rsidR="0032138E" w:rsidRPr="00C06175" w:rsidRDefault="0032138E" w:rsidP="003169BE">
            <w:pPr>
              <w:pStyle w:val="TAL"/>
            </w:pPr>
            <w:r w:rsidRPr="00C06175">
              <w:t>LoadScenario</w:t>
            </w:r>
          </w:p>
        </w:tc>
        <w:tc>
          <w:tcPr>
            <w:tcW w:w="2957" w:type="dxa"/>
            <w:shd w:val="clear" w:color="auto" w:fill="auto"/>
          </w:tcPr>
          <w:p w14:paraId="0ED00310"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D1237B4" w14:textId="77777777" w:rsidR="0032138E" w:rsidRPr="00C06175" w:rsidRDefault="0032138E" w:rsidP="003169BE">
            <w:pPr>
              <w:pStyle w:val="TAL"/>
            </w:pPr>
          </w:p>
        </w:tc>
      </w:tr>
      <w:tr w:rsidR="0032138E" w:rsidRPr="00C06175" w14:paraId="7E83C11E" w14:textId="77777777" w:rsidTr="003169BE">
        <w:tc>
          <w:tcPr>
            <w:tcW w:w="1479" w:type="dxa"/>
            <w:shd w:val="clear" w:color="auto" w:fill="auto"/>
          </w:tcPr>
          <w:p w14:paraId="75340C26" w14:textId="77777777" w:rsidR="0032138E" w:rsidRPr="00C06175" w:rsidRDefault="0032138E" w:rsidP="003169BE">
            <w:pPr>
              <w:pStyle w:val="TAL"/>
            </w:pPr>
            <w:r w:rsidRPr="00C06175">
              <w:t>RetrieveData</w:t>
            </w:r>
          </w:p>
        </w:tc>
        <w:tc>
          <w:tcPr>
            <w:tcW w:w="2957" w:type="dxa"/>
            <w:shd w:val="clear" w:color="auto" w:fill="auto"/>
          </w:tcPr>
          <w:p w14:paraId="68C3011E" w14:textId="77777777" w:rsidR="0032138E" w:rsidRPr="00C06175" w:rsidRDefault="00000000" w:rsidP="003169BE">
            <w:pPr>
              <w:pStyle w:val="TAL"/>
            </w:pPr>
            <w:hyperlink w:anchor="AssistanceDataRetrieveResponse_Type" w:history="1">
              <w:r w:rsidR="0032138E" w:rsidRPr="00C06175">
                <w:rPr>
                  <w:rStyle w:val="Hyperlink"/>
                </w:rPr>
                <w:t>AssistanceDataRetrieveResponse_Type</w:t>
              </w:r>
            </w:hyperlink>
          </w:p>
        </w:tc>
        <w:tc>
          <w:tcPr>
            <w:tcW w:w="5421" w:type="dxa"/>
            <w:shd w:val="clear" w:color="auto" w:fill="auto"/>
          </w:tcPr>
          <w:p w14:paraId="1C0ECAB8" w14:textId="77777777" w:rsidR="0032138E" w:rsidRPr="00C06175" w:rsidRDefault="0032138E" w:rsidP="003169BE">
            <w:pPr>
              <w:pStyle w:val="TAL"/>
            </w:pPr>
          </w:p>
        </w:tc>
      </w:tr>
      <w:tr w:rsidR="0032138E" w:rsidRPr="00C06175" w14:paraId="460698AC" w14:textId="77777777" w:rsidTr="003169BE">
        <w:tc>
          <w:tcPr>
            <w:tcW w:w="1479" w:type="dxa"/>
            <w:shd w:val="clear" w:color="auto" w:fill="auto"/>
          </w:tcPr>
          <w:p w14:paraId="1F9498A8" w14:textId="77777777" w:rsidR="0032138E" w:rsidRPr="00C06175" w:rsidRDefault="0032138E" w:rsidP="003169BE">
            <w:pPr>
              <w:pStyle w:val="TAL"/>
            </w:pPr>
            <w:r w:rsidRPr="00C06175">
              <w:t>TriggerMove</w:t>
            </w:r>
          </w:p>
        </w:tc>
        <w:tc>
          <w:tcPr>
            <w:tcW w:w="2957" w:type="dxa"/>
            <w:shd w:val="clear" w:color="auto" w:fill="auto"/>
          </w:tcPr>
          <w:p w14:paraId="22B1292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shd w:val="clear" w:color="auto" w:fill="auto"/>
          </w:tcPr>
          <w:p w14:paraId="061BD329" w14:textId="77777777" w:rsidR="0032138E" w:rsidRPr="00C06175" w:rsidRDefault="0032138E" w:rsidP="003169BE">
            <w:pPr>
              <w:pStyle w:val="TAL"/>
            </w:pPr>
            <w:r w:rsidRPr="00C06175">
              <w:t>TriggerPowerOnOff</w:t>
            </w:r>
          </w:p>
        </w:tc>
        <w:tc>
          <w:tcPr>
            <w:tcW w:w="2957" w:type="dxa"/>
            <w:shd w:val="clear" w:color="auto" w:fill="auto"/>
          </w:tcPr>
          <w:p w14:paraId="74806E3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shd w:val="clear" w:color="auto" w:fill="auto"/>
          </w:tcPr>
          <w:p w14:paraId="7C3E11F7" w14:textId="77777777" w:rsidR="0032138E" w:rsidRPr="00C06175" w:rsidRDefault="0032138E" w:rsidP="003169BE">
            <w:pPr>
              <w:pStyle w:val="TAL"/>
            </w:pPr>
            <w:r w:rsidRPr="00C06175">
              <w:t>SetAltitude</w:t>
            </w:r>
          </w:p>
        </w:tc>
        <w:tc>
          <w:tcPr>
            <w:tcW w:w="2957" w:type="dxa"/>
            <w:shd w:val="clear" w:color="auto" w:fill="auto"/>
          </w:tcPr>
          <w:p w14:paraId="74442684"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shd w:val="clear" w:color="auto" w:fill="auto"/>
          </w:tcPr>
          <w:p w14:paraId="204D3C08" w14:textId="77777777" w:rsidR="0032138E" w:rsidRPr="00C06175" w:rsidRDefault="0032138E" w:rsidP="003169BE">
            <w:pPr>
              <w:pStyle w:val="TAL"/>
            </w:pPr>
            <w:r w:rsidRPr="00C06175">
              <w:t>TriggerAerialMove</w:t>
            </w:r>
          </w:p>
        </w:tc>
        <w:tc>
          <w:tcPr>
            <w:tcW w:w="2957" w:type="dxa"/>
            <w:shd w:val="clear" w:color="auto" w:fill="auto"/>
          </w:tcPr>
          <w:p w14:paraId="4E04C44A"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shd w:val="clear" w:color="auto" w:fill="auto"/>
          </w:tcPr>
          <w:p w14:paraId="3AA627FA" w14:textId="77777777" w:rsidR="0032138E" w:rsidRPr="00C06175" w:rsidRDefault="0032138E" w:rsidP="003169BE">
            <w:pPr>
              <w:pStyle w:val="TAL"/>
            </w:pPr>
            <w:r w:rsidRPr="00C06175">
              <w:t>RetrieveGnssUtcTime</w:t>
            </w:r>
          </w:p>
        </w:tc>
        <w:tc>
          <w:tcPr>
            <w:tcW w:w="2957" w:type="dxa"/>
            <w:shd w:val="clear" w:color="auto" w:fill="auto"/>
          </w:tcPr>
          <w:p w14:paraId="13586FE6" w14:textId="77777777" w:rsidR="0032138E" w:rsidRPr="00C06175" w:rsidRDefault="00000000" w:rsidP="003169BE">
            <w:pPr>
              <w:pStyle w:val="TAL"/>
            </w:pPr>
            <w:hyperlink w:anchor="GnssUtcTime_Type" w:history="1">
              <w:r w:rsidR="0032138E" w:rsidRPr="00C06175">
                <w:rPr>
                  <w:rStyle w:val="Hyperlink"/>
                </w:rPr>
                <w:t>GnssUtcTime_Type</w:t>
              </w:r>
            </w:hyperlink>
          </w:p>
        </w:tc>
        <w:tc>
          <w:tcPr>
            <w:tcW w:w="5421" w:type="dxa"/>
            <w:shd w:val="clear" w:color="auto" w:fill="auto"/>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19"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19"/>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shd w:val="clear" w:color="auto" w:fill="auto"/>
          </w:tcPr>
          <w:p w14:paraId="005A7170"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28BE8D83" w14:textId="77777777" w:rsidR="0032138E" w:rsidRPr="00C06175" w:rsidRDefault="00000000"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31479A6E" w14:textId="77777777" w:rsidR="0032138E" w:rsidRPr="00C06175" w:rsidRDefault="0032138E" w:rsidP="003169BE">
            <w:pPr>
              <w:pStyle w:val="TAL"/>
            </w:pPr>
          </w:p>
        </w:tc>
        <w:tc>
          <w:tcPr>
            <w:tcW w:w="5421" w:type="dxa"/>
            <w:tcBorders>
              <w:top w:val="double" w:sz="4" w:space="0" w:color="auto"/>
            </w:tcBorders>
            <w:shd w:val="clear" w:color="auto" w:fill="auto"/>
          </w:tcPr>
          <w:p w14:paraId="22FC4CE6" w14:textId="77777777" w:rsidR="0032138E" w:rsidRPr="00C06175" w:rsidRDefault="0032138E" w:rsidP="003169BE">
            <w:pPr>
              <w:pStyle w:val="TAL"/>
            </w:pPr>
            <w:r w:rsidRPr="00C06175">
              <w:t>The list of positioning systems to be configured; there is only one system of one type in the list e.g. gps, galileo etc.</w:t>
            </w:r>
          </w:p>
        </w:tc>
      </w:tr>
      <w:tr w:rsidR="0032138E" w:rsidRPr="00C06175" w14:paraId="6BD0A5C4" w14:textId="77777777" w:rsidTr="003169BE">
        <w:tc>
          <w:tcPr>
            <w:tcW w:w="1479" w:type="dxa"/>
            <w:shd w:val="clear" w:color="auto" w:fill="auto"/>
          </w:tcPr>
          <w:p w14:paraId="6C926665" w14:textId="77777777" w:rsidR="0032138E" w:rsidRPr="00C06175" w:rsidRDefault="0032138E" w:rsidP="003169BE">
            <w:pPr>
              <w:pStyle w:val="TAL"/>
            </w:pPr>
            <w:r w:rsidRPr="00C06175">
              <w:t>CnfFlag</w:t>
            </w:r>
          </w:p>
        </w:tc>
        <w:tc>
          <w:tcPr>
            <w:tcW w:w="2464" w:type="dxa"/>
            <w:shd w:val="clear" w:color="auto" w:fill="auto"/>
          </w:tcPr>
          <w:p w14:paraId="476F1864" w14:textId="77777777" w:rsidR="0032138E" w:rsidRPr="00C06175" w:rsidRDefault="0032138E" w:rsidP="003169BE">
            <w:pPr>
              <w:pStyle w:val="TAL"/>
            </w:pPr>
            <w:r w:rsidRPr="00C06175">
              <w:t>boolean</w:t>
            </w:r>
          </w:p>
        </w:tc>
        <w:tc>
          <w:tcPr>
            <w:tcW w:w="493" w:type="dxa"/>
            <w:shd w:val="clear" w:color="auto" w:fill="auto"/>
          </w:tcPr>
          <w:p w14:paraId="0C079D28" w14:textId="77777777" w:rsidR="0032138E" w:rsidRPr="00C06175" w:rsidRDefault="0032138E" w:rsidP="003169BE">
            <w:pPr>
              <w:pStyle w:val="TAL"/>
            </w:pPr>
          </w:p>
        </w:tc>
        <w:tc>
          <w:tcPr>
            <w:tcW w:w="5421" w:type="dxa"/>
            <w:shd w:val="clear" w:color="auto" w:fill="auto"/>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shd w:val="clear" w:color="auto" w:fill="auto"/>
          </w:tcPr>
          <w:p w14:paraId="3E7442FE" w14:textId="77777777" w:rsidR="0032138E" w:rsidRPr="00C06175" w:rsidRDefault="0032138E" w:rsidP="003169BE">
            <w:pPr>
              <w:pStyle w:val="TAL"/>
            </w:pPr>
            <w:r w:rsidRPr="00C06175">
              <w:t>Request</w:t>
            </w:r>
          </w:p>
        </w:tc>
        <w:tc>
          <w:tcPr>
            <w:tcW w:w="2464" w:type="dxa"/>
            <w:shd w:val="clear" w:color="auto" w:fill="auto"/>
          </w:tcPr>
          <w:p w14:paraId="0D3AEE9B" w14:textId="77777777" w:rsidR="0032138E" w:rsidRPr="00C06175" w:rsidRDefault="00000000" w:rsidP="003169BE">
            <w:pPr>
              <w:pStyle w:val="TAL"/>
            </w:pPr>
            <w:hyperlink w:anchor="PosSystemCrtlRequest_Type" w:history="1">
              <w:r w:rsidR="0032138E" w:rsidRPr="00C06175">
                <w:rPr>
                  <w:rStyle w:val="Hyperlink"/>
                </w:rPr>
                <w:t>PosSystemCrtlRequest_Type</w:t>
              </w:r>
            </w:hyperlink>
          </w:p>
        </w:tc>
        <w:tc>
          <w:tcPr>
            <w:tcW w:w="493" w:type="dxa"/>
            <w:shd w:val="clear" w:color="auto" w:fill="auto"/>
          </w:tcPr>
          <w:p w14:paraId="28E06C1A" w14:textId="77777777" w:rsidR="0032138E" w:rsidRPr="00C06175" w:rsidRDefault="0032138E" w:rsidP="003169BE">
            <w:pPr>
              <w:pStyle w:val="TAL"/>
            </w:pPr>
          </w:p>
        </w:tc>
        <w:tc>
          <w:tcPr>
            <w:tcW w:w="5421" w:type="dxa"/>
            <w:shd w:val="clear" w:color="auto" w:fill="auto"/>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20"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20"/>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shd w:val="clear" w:color="auto" w:fill="auto"/>
          </w:tcPr>
          <w:p w14:paraId="1EC30ADC"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3B844F92" w14:textId="77777777" w:rsidR="0032138E" w:rsidRPr="00C06175" w:rsidRDefault="00000000"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5DED6FF9" w14:textId="77777777" w:rsidR="0032138E" w:rsidRPr="00C06175" w:rsidRDefault="0032138E" w:rsidP="003169BE">
            <w:pPr>
              <w:pStyle w:val="TAL"/>
            </w:pPr>
          </w:p>
        </w:tc>
        <w:tc>
          <w:tcPr>
            <w:tcW w:w="5421" w:type="dxa"/>
            <w:tcBorders>
              <w:top w:val="double" w:sz="4" w:space="0" w:color="auto"/>
            </w:tcBorders>
            <w:shd w:val="clear" w:color="auto" w:fill="auto"/>
          </w:tcPr>
          <w:p w14:paraId="78ED9EC9" w14:textId="77777777" w:rsidR="0032138E" w:rsidRPr="00C06175" w:rsidRDefault="0032138E" w:rsidP="003169BE">
            <w:pPr>
              <w:pStyle w:val="TAL"/>
            </w:pPr>
          </w:p>
        </w:tc>
      </w:tr>
      <w:tr w:rsidR="0032138E" w:rsidRPr="00C06175" w14:paraId="092A6115" w14:textId="77777777" w:rsidTr="003169BE">
        <w:tc>
          <w:tcPr>
            <w:tcW w:w="1479" w:type="dxa"/>
            <w:shd w:val="clear" w:color="auto" w:fill="auto"/>
          </w:tcPr>
          <w:p w14:paraId="2273EEC0" w14:textId="77777777" w:rsidR="0032138E" w:rsidRPr="00C06175" w:rsidRDefault="0032138E" w:rsidP="003169BE">
            <w:pPr>
              <w:pStyle w:val="TAL"/>
            </w:pPr>
            <w:r w:rsidRPr="00C06175">
              <w:t>Confirm</w:t>
            </w:r>
          </w:p>
        </w:tc>
        <w:tc>
          <w:tcPr>
            <w:tcW w:w="2464" w:type="dxa"/>
            <w:shd w:val="clear" w:color="auto" w:fill="auto"/>
          </w:tcPr>
          <w:p w14:paraId="549AF897" w14:textId="77777777" w:rsidR="0032138E" w:rsidRPr="00C06175" w:rsidRDefault="00000000" w:rsidP="003169BE">
            <w:pPr>
              <w:pStyle w:val="TAL"/>
            </w:pPr>
            <w:hyperlink w:anchor="PosSystemCrtlConfirm_Type" w:history="1">
              <w:r w:rsidR="0032138E" w:rsidRPr="00C06175">
                <w:rPr>
                  <w:rStyle w:val="Hyperlink"/>
                </w:rPr>
                <w:t>PosSystemCrtlConfirm_Type</w:t>
              </w:r>
            </w:hyperlink>
          </w:p>
        </w:tc>
        <w:tc>
          <w:tcPr>
            <w:tcW w:w="493" w:type="dxa"/>
            <w:shd w:val="clear" w:color="auto" w:fill="auto"/>
          </w:tcPr>
          <w:p w14:paraId="583FA593" w14:textId="77777777" w:rsidR="0032138E" w:rsidRPr="00C06175" w:rsidRDefault="0032138E" w:rsidP="003169BE">
            <w:pPr>
              <w:pStyle w:val="TAL"/>
            </w:pPr>
          </w:p>
        </w:tc>
        <w:tc>
          <w:tcPr>
            <w:tcW w:w="5421" w:type="dxa"/>
            <w:shd w:val="clear" w:color="auto" w:fill="auto"/>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21"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21"/>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shd w:val="clear" w:color="auto" w:fill="auto"/>
          </w:tcPr>
          <w:p w14:paraId="5CD6E690"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B57FDE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39B352DE" w14:textId="77777777" w:rsidR="0032138E" w:rsidRPr="00C06175" w:rsidRDefault="0032138E" w:rsidP="003169BE">
            <w:pPr>
              <w:pStyle w:val="TAL"/>
            </w:pPr>
          </w:p>
        </w:tc>
      </w:tr>
      <w:tr w:rsidR="0032138E" w:rsidRPr="00C06175" w14:paraId="176A9B9C" w14:textId="77777777" w:rsidTr="003169BE">
        <w:tc>
          <w:tcPr>
            <w:tcW w:w="1479" w:type="dxa"/>
            <w:shd w:val="clear" w:color="auto" w:fill="auto"/>
          </w:tcPr>
          <w:p w14:paraId="2FE3D507" w14:textId="77777777" w:rsidR="0032138E" w:rsidRPr="00C06175" w:rsidRDefault="0032138E" w:rsidP="003169BE">
            <w:pPr>
              <w:pStyle w:val="TAL"/>
            </w:pPr>
            <w:r w:rsidRPr="00C06175">
              <w:t>in</w:t>
            </w:r>
          </w:p>
        </w:tc>
        <w:tc>
          <w:tcPr>
            <w:tcW w:w="2957" w:type="dxa"/>
            <w:shd w:val="clear" w:color="auto" w:fill="auto"/>
          </w:tcPr>
          <w:p w14:paraId="52703506"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22"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22"/>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shd w:val="clear" w:color="auto" w:fill="auto"/>
          </w:tcPr>
          <w:p w14:paraId="5A5D0FFA"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F3AC04A"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tcBorders>
              <w:top w:val="double" w:sz="4" w:space="0" w:color="auto"/>
            </w:tcBorders>
            <w:shd w:val="clear" w:color="auto" w:fill="auto"/>
          </w:tcPr>
          <w:p w14:paraId="4BEFA1E3" w14:textId="77777777" w:rsidR="0032138E" w:rsidRPr="00C06175" w:rsidRDefault="0032138E" w:rsidP="003169BE">
            <w:pPr>
              <w:pStyle w:val="TAL"/>
            </w:pPr>
          </w:p>
        </w:tc>
      </w:tr>
      <w:tr w:rsidR="0032138E" w:rsidRPr="00C06175" w14:paraId="47B0ACCC" w14:textId="77777777" w:rsidTr="003169BE">
        <w:tc>
          <w:tcPr>
            <w:tcW w:w="1479" w:type="dxa"/>
            <w:shd w:val="clear" w:color="auto" w:fill="auto"/>
          </w:tcPr>
          <w:p w14:paraId="170FFCC7" w14:textId="77777777" w:rsidR="0032138E" w:rsidRPr="00C06175" w:rsidRDefault="0032138E" w:rsidP="003169BE">
            <w:pPr>
              <w:pStyle w:val="TAL"/>
            </w:pPr>
            <w:r w:rsidRPr="00C06175">
              <w:t>in</w:t>
            </w:r>
          </w:p>
        </w:tc>
        <w:tc>
          <w:tcPr>
            <w:tcW w:w="2957" w:type="dxa"/>
            <w:shd w:val="clear" w:color="auto" w:fill="auto"/>
          </w:tcPr>
          <w:p w14:paraId="5B612F1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shd w:val="clear" w:color="auto" w:fill="auto"/>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23"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23"/>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shd w:val="clear" w:color="auto" w:fill="auto"/>
          </w:tcPr>
          <w:p w14:paraId="43239D68"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485A7852"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51C6BDF3" w14:textId="77777777" w:rsidR="0032138E" w:rsidRPr="00C06175" w:rsidRDefault="0032138E" w:rsidP="003169BE">
            <w:pPr>
              <w:pStyle w:val="TAL"/>
            </w:pPr>
          </w:p>
        </w:tc>
      </w:tr>
      <w:tr w:rsidR="0032138E" w:rsidRPr="00C06175" w14:paraId="30F1FF28" w14:textId="77777777" w:rsidTr="003169BE">
        <w:tc>
          <w:tcPr>
            <w:tcW w:w="1479" w:type="dxa"/>
            <w:shd w:val="clear" w:color="auto" w:fill="auto"/>
          </w:tcPr>
          <w:p w14:paraId="40098DE5" w14:textId="77777777" w:rsidR="0032138E" w:rsidRPr="00C06175" w:rsidRDefault="0032138E" w:rsidP="003169BE">
            <w:pPr>
              <w:pStyle w:val="TAL"/>
            </w:pPr>
            <w:r w:rsidRPr="00C06175">
              <w:t>in</w:t>
            </w:r>
          </w:p>
        </w:tc>
        <w:tc>
          <w:tcPr>
            <w:tcW w:w="2957" w:type="dxa"/>
            <w:shd w:val="clear" w:color="auto" w:fill="auto"/>
          </w:tcPr>
          <w:p w14:paraId="49956408"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24" w:name="_Toc146273125"/>
      <w:r w:rsidRPr="00C06175">
        <w:t>D.2</w:t>
      </w:r>
      <w:r w:rsidRPr="00C06175">
        <w:tab/>
        <w:t>CommonDefs</w:t>
      </w:r>
      <w:bookmarkEnd w:id="524"/>
    </w:p>
    <w:p w14:paraId="3B01E8B5" w14:textId="77777777" w:rsidR="0032138E" w:rsidRPr="00C06175" w:rsidRDefault="0032138E" w:rsidP="0032138E">
      <w:pPr>
        <w:pStyle w:val="TH"/>
      </w:pPr>
      <w:r w:rsidRPr="00C06175">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shd w:val="clear" w:color="auto" w:fill="auto"/>
          </w:tcPr>
          <w:p w14:paraId="730FB3BC" w14:textId="77777777" w:rsidR="0032138E" w:rsidRPr="00C06175" w:rsidRDefault="0032138E" w:rsidP="003169BE">
            <w:pPr>
              <w:pStyle w:val="TAL"/>
              <w:rPr>
                <w:b/>
              </w:rPr>
            </w:pPr>
            <w:bookmarkStart w:id="525" w:name="Null_Type" w:colFirst="0" w:colLast="0"/>
            <w:r w:rsidRPr="00C06175">
              <w:rPr>
                <w:b/>
              </w:rPr>
              <w:t>Null_Type</w:t>
            </w:r>
          </w:p>
        </w:tc>
        <w:tc>
          <w:tcPr>
            <w:tcW w:w="3450" w:type="dxa"/>
            <w:tcBorders>
              <w:top w:val="double" w:sz="4" w:space="0" w:color="auto"/>
            </w:tcBorders>
            <w:shd w:val="clear" w:color="auto" w:fill="auto"/>
          </w:tcPr>
          <w:p w14:paraId="3C6F28DC" w14:textId="77777777" w:rsidR="0032138E" w:rsidRPr="00C06175" w:rsidRDefault="0032138E" w:rsidP="003169BE">
            <w:pPr>
              <w:pStyle w:val="TAL"/>
            </w:pPr>
            <w:r w:rsidRPr="00C06175">
              <w:t>boolean (true)</w:t>
            </w:r>
          </w:p>
        </w:tc>
        <w:tc>
          <w:tcPr>
            <w:tcW w:w="3943" w:type="dxa"/>
            <w:tcBorders>
              <w:top w:val="double" w:sz="4" w:space="0" w:color="auto"/>
            </w:tcBorders>
            <w:shd w:val="clear" w:color="auto" w:fill="auto"/>
          </w:tcPr>
          <w:p w14:paraId="0F7F599D" w14:textId="77777777" w:rsidR="0032138E" w:rsidRPr="00C06175" w:rsidRDefault="0032138E" w:rsidP="003169BE">
            <w:pPr>
              <w:pStyle w:val="TAL"/>
            </w:pPr>
            <w:r w:rsidRPr="00C06175">
              <w:t>dummy type for 'typeless' fields in unions</w:t>
            </w:r>
          </w:p>
        </w:tc>
      </w:tr>
      <w:bookmarkEnd w:id="525"/>
    </w:tbl>
    <w:p w14:paraId="71072A32" w14:textId="77777777" w:rsidR="0032138E" w:rsidRPr="00C06175" w:rsidRDefault="0032138E" w:rsidP="0032138E"/>
    <w:p w14:paraId="3AEAB401" w14:textId="77777777" w:rsidR="0032138E" w:rsidRPr="00C06175" w:rsidRDefault="0032138E" w:rsidP="0032138E">
      <w:pPr>
        <w:pStyle w:val="TH"/>
      </w:pPr>
      <w:r w:rsidRPr="00C06175">
        <w:lastRenderedPageBreak/>
        <w:t>Struct_tm_Type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26"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r w:rsidRPr="00C06175">
              <w:rPr>
                <w:b/>
              </w:rPr>
              <w:t>Struct_tm_Type</w:t>
            </w:r>
          </w:p>
        </w:tc>
      </w:tr>
      <w:bookmarkEnd w:id="526"/>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72A0E2FB" w14:textId="77777777" w:rsidR="0032138E" w:rsidRPr="00C06175" w:rsidRDefault="0032138E" w:rsidP="003169BE">
            <w:pPr>
              <w:pStyle w:val="TAL"/>
            </w:pPr>
            <w:r w:rsidRPr="00C06175">
              <w:t>TTCN-3 equivalent for the "struct tm" as defined on C standard library (time.h or ctime.h for C or C++)</w:t>
            </w:r>
          </w:p>
        </w:tc>
      </w:tr>
      <w:tr w:rsidR="0032138E" w:rsidRPr="00C06175" w14:paraId="590EA9F6" w14:textId="77777777" w:rsidTr="003169BE">
        <w:tc>
          <w:tcPr>
            <w:tcW w:w="1479" w:type="dxa"/>
            <w:tcBorders>
              <w:top w:val="double" w:sz="4" w:space="0" w:color="auto"/>
            </w:tcBorders>
            <w:shd w:val="clear" w:color="auto" w:fill="auto"/>
          </w:tcPr>
          <w:p w14:paraId="64DB6401" w14:textId="77777777" w:rsidR="0032138E" w:rsidRPr="00C06175" w:rsidRDefault="0032138E" w:rsidP="003169BE">
            <w:pPr>
              <w:pStyle w:val="TAL"/>
            </w:pPr>
            <w:r w:rsidRPr="00C06175">
              <w:t>tm_sec</w:t>
            </w:r>
          </w:p>
        </w:tc>
        <w:tc>
          <w:tcPr>
            <w:tcW w:w="2464" w:type="dxa"/>
            <w:tcBorders>
              <w:top w:val="double" w:sz="4" w:space="0" w:color="auto"/>
            </w:tcBorders>
            <w:shd w:val="clear" w:color="auto" w:fill="auto"/>
          </w:tcPr>
          <w:p w14:paraId="4F985D91"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234A7066" w14:textId="77777777" w:rsidR="0032138E" w:rsidRPr="00C06175" w:rsidRDefault="0032138E" w:rsidP="003169BE">
            <w:pPr>
              <w:pStyle w:val="TAL"/>
            </w:pPr>
          </w:p>
        </w:tc>
        <w:tc>
          <w:tcPr>
            <w:tcW w:w="5421" w:type="dxa"/>
            <w:tcBorders>
              <w:top w:val="double" w:sz="4" w:space="0" w:color="auto"/>
            </w:tcBorders>
            <w:shd w:val="clear" w:color="auto" w:fill="auto"/>
          </w:tcPr>
          <w:p w14:paraId="79C6C208" w14:textId="77777777" w:rsidR="0032138E" w:rsidRPr="00C06175" w:rsidRDefault="0032138E" w:rsidP="003169BE">
            <w:pPr>
              <w:pStyle w:val="TAL"/>
            </w:pPr>
            <w:r w:rsidRPr="00C06175">
              <w:t>seconds after the minute    0..61 (tm_sec is generally 0-59. Extra range to accommodate for leap seconds in certain systems)</w:t>
            </w:r>
          </w:p>
        </w:tc>
      </w:tr>
      <w:tr w:rsidR="0032138E" w:rsidRPr="00C06175" w14:paraId="01F4A561" w14:textId="77777777" w:rsidTr="003169BE">
        <w:tc>
          <w:tcPr>
            <w:tcW w:w="1479" w:type="dxa"/>
            <w:shd w:val="clear" w:color="auto" w:fill="auto"/>
          </w:tcPr>
          <w:p w14:paraId="229B225A" w14:textId="77777777" w:rsidR="0032138E" w:rsidRPr="00C06175" w:rsidRDefault="0032138E" w:rsidP="003169BE">
            <w:pPr>
              <w:pStyle w:val="TAL"/>
            </w:pPr>
            <w:r w:rsidRPr="00C06175">
              <w:t>tm_min</w:t>
            </w:r>
          </w:p>
        </w:tc>
        <w:tc>
          <w:tcPr>
            <w:tcW w:w="2464" w:type="dxa"/>
            <w:shd w:val="clear" w:color="auto" w:fill="auto"/>
          </w:tcPr>
          <w:p w14:paraId="3481A452" w14:textId="77777777" w:rsidR="0032138E" w:rsidRPr="00C06175" w:rsidRDefault="0032138E" w:rsidP="003169BE">
            <w:pPr>
              <w:pStyle w:val="TAL"/>
            </w:pPr>
            <w:r w:rsidRPr="00C06175">
              <w:t>integer</w:t>
            </w:r>
          </w:p>
        </w:tc>
        <w:tc>
          <w:tcPr>
            <w:tcW w:w="493" w:type="dxa"/>
            <w:shd w:val="clear" w:color="auto" w:fill="auto"/>
          </w:tcPr>
          <w:p w14:paraId="6C89BE85" w14:textId="77777777" w:rsidR="0032138E" w:rsidRPr="00C06175" w:rsidRDefault="0032138E" w:rsidP="003169BE">
            <w:pPr>
              <w:pStyle w:val="TAL"/>
            </w:pPr>
          </w:p>
        </w:tc>
        <w:tc>
          <w:tcPr>
            <w:tcW w:w="5421" w:type="dxa"/>
            <w:shd w:val="clear" w:color="auto" w:fill="auto"/>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shd w:val="clear" w:color="auto" w:fill="auto"/>
          </w:tcPr>
          <w:p w14:paraId="21792C38" w14:textId="77777777" w:rsidR="0032138E" w:rsidRPr="00C06175" w:rsidRDefault="0032138E" w:rsidP="003169BE">
            <w:pPr>
              <w:pStyle w:val="TAL"/>
            </w:pPr>
            <w:r w:rsidRPr="00C06175">
              <w:t>tm_hour</w:t>
            </w:r>
          </w:p>
        </w:tc>
        <w:tc>
          <w:tcPr>
            <w:tcW w:w="2464" w:type="dxa"/>
            <w:shd w:val="clear" w:color="auto" w:fill="auto"/>
          </w:tcPr>
          <w:p w14:paraId="40A219BE" w14:textId="77777777" w:rsidR="0032138E" w:rsidRPr="00C06175" w:rsidRDefault="0032138E" w:rsidP="003169BE">
            <w:pPr>
              <w:pStyle w:val="TAL"/>
            </w:pPr>
            <w:r w:rsidRPr="00C06175">
              <w:t>integer</w:t>
            </w:r>
          </w:p>
        </w:tc>
        <w:tc>
          <w:tcPr>
            <w:tcW w:w="493" w:type="dxa"/>
            <w:shd w:val="clear" w:color="auto" w:fill="auto"/>
          </w:tcPr>
          <w:p w14:paraId="25C25DC0" w14:textId="77777777" w:rsidR="0032138E" w:rsidRPr="00C06175" w:rsidRDefault="0032138E" w:rsidP="003169BE">
            <w:pPr>
              <w:pStyle w:val="TAL"/>
            </w:pPr>
          </w:p>
        </w:tc>
        <w:tc>
          <w:tcPr>
            <w:tcW w:w="5421" w:type="dxa"/>
            <w:shd w:val="clear" w:color="auto" w:fill="auto"/>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shd w:val="clear" w:color="auto" w:fill="auto"/>
          </w:tcPr>
          <w:p w14:paraId="2E069F8B" w14:textId="77777777" w:rsidR="0032138E" w:rsidRPr="00C06175" w:rsidRDefault="0032138E" w:rsidP="003169BE">
            <w:pPr>
              <w:pStyle w:val="TAL"/>
            </w:pPr>
            <w:r w:rsidRPr="00C06175">
              <w:t>tm_mday</w:t>
            </w:r>
          </w:p>
        </w:tc>
        <w:tc>
          <w:tcPr>
            <w:tcW w:w="2464" w:type="dxa"/>
            <w:shd w:val="clear" w:color="auto" w:fill="auto"/>
          </w:tcPr>
          <w:p w14:paraId="4F23724F" w14:textId="77777777" w:rsidR="0032138E" w:rsidRPr="00C06175" w:rsidRDefault="0032138E" w:rsidP="003169BE">
            <w:pPr>
              <w:pStyle w:val="TAL"/>
            </w:pPr>
            <w:r w:rsidRPr="00C06175">
              <w:t>integer</w:t>
            </w:r>
          </w:p>
        </w:tc>
        <w:tc>
          <w:tcPr>
            <w:tcW w:w="493" w:type="dxa"/>
            <w:shd w:val="clear" w:color="auto" w:fill="auto"/>
          </w:tcPr>
          <w:p w14:paraId="1DE5203C" w14:textId="77777777" w:rsidR="0032138E" w:rsidRPr="00C06175" w:rsidRDefault="0032138E" w:rsidP="003169BE">
            <w:pPr>
              <w:pStyle w:val="TAL"/>
            </w:pPr>
          </w:p>
        </w:tc>
        <w:tc>
          <w:tcPr>
            <w:tcW w:w="5421" w:type="dxa"/>
            <w:shd w:val="clear" w:color="auto" w:fill="auto"/>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shd w:val="clear" w:color="auto" w:fill="auto"/>
          </w:tcPr>
          <w:p w14:paraId="3AC85FC8" w14:textId="77777777" w:rsidR="0032138E" w:rsidRPr="00C06175" w:rsidRDefault="0032138E" w:rsidP="003169BE">
            <w:pPr>
              <w:pStyle w:val="TAL"/>
            </w:pPr>
            <w:r w:rsidRPr="00C06175">
              <w:t>tm_mon</w:t>
            </w:r>
          </w:p>
        </w:tc>
        <w:tc>
          <w:tcPr>
            <w:tcW w:w="2464" w:type="dxa"/>
            <w:shd w:val="clear" w:color="auto" w:fill="auto"/>
          </w:tcPr>
          <w:p w14:paraId="340F4F47" w14:textId="77777777" w:rsidR="0032138E" w:rsidRPr="00C06175" w:rsidRDefault="0032138E" w:rsidP="003169BE">
            <w:pPr>
              <w:pStyle w:val="TAL"/>
            </w:pPr>
            <w:r w:rsidRPr="00C06175">
              <w:t>integer</w:t>
            </w:r>
          </w:p>
        </w:tc>
        <w:tc>
          <w:tcPr>
            <w:tcW w:w="493" w:type="dxa"/>
            <w:shd w:val="clear" w:color="auto" w:fill="auto"/>
          </w:tcPr>
          <w:p w14:paraId="4A61258B" w14:textId="77777777" w:rsidR="0032138E" w:rsidRPr="00C06175" w:rsidRDefault="0032138E" w:rsidP="003169BE">
            <w:pPr>
              <w:pStyle w:val="TAL"/>
            </w:pPr>
          </w:p>
        </w:tc>
        <w:tc>
          <w:tcPr>
            <w:tcW w:w="5421" w:type="dxa"/>
            <w:shd w:val="clear" w:color="auto" w:fill="auto"/>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shd w:val="clear" w:color="auto" w:fill="auto"/>
          </w:tcPr>
          <w:p w14:paraId="7D7960C0" w14:textId="77777777" w:rsidR="0032138E" w:rsidRPr="00C06175" w:rsidRDefault="0032138E" w:rsidP="003169BE">
            <w:pPr>
              <w:pStyle w:val="TAL"/>
            </w:pPr>
            <w:r w:rsidRPr="00C06175">
              <w:t>tm_year</w:t>
            </w:r>
          </w:p>
        </w:tc>
        <w:tc>
          <w:tcPr>
            <w:tcW w:w="2464" w:type="dxa"/>
            <w:shd w:val="clear" w:color="auto" w:fill="auto"/>
          </w:tcPr>
          <w:p w14:paraId="3481AE58" w14:textId="77777777" w:rsidR="0032138E" w:rsidRPr="00C06175" w:rsidRDefault="0032138E" w:rsidP="003169BE">
            <w:pPr>
              <w:pStyle w:val="TAL"/>
            </w:pPr>
            <w:r w:rsidRPr="00C06175">
              <w:t>integer</w:t>
            </w:r>
          </w:p>
        </w:tc>
        <w:tc>
          <w:tcPr>
            <w:tcW w:w="493" w:type="dxa"/>
            <w:shd w:val="clear" w:color="auto" w:fill="auto"/>
          </w:tcPr>
          <w:p w14:paraId="6E0A44E7" w14:textId="77777777" w:rsidR="0032138E" w:rsidRPr="00C06175" w:rsidRDefault="0032138E" w:rsidP="003169BE">
            <w:pPr>
              <w:pStyle w:val="TAL"/>
            </w:pPr>
          </w:p>
        </w:tc>
        <w:tc>
          <w:tcPr>
            <w:tcW w:w="5421" w:type="dxa"/>
            <w:shd w:val="clear" w:color="auto" w:fill="auto"/>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shd w:val="clear" w:color="auto" w:fill="auto"/>
          </w:tcPr>
          <w:p w14:paraId="2A22402D" w14:textId="77777777" w:rsidR="0032138E" w:rsidRPr="00C06175" w:rsidRDefault="0032138E" w:rsidP="003169BE">
            <w:pPr>
              <w:pStyle w:val="TAL"/>
            </w:pPr>
            <w:r w:rsidRPr="00C06175">
              <w:t>tm_wday</w:t>
            </w:r>
          </w:p>
        </w:tc>
        <w:tc>
          <w:tcPr>
            <w:tcW w:w="2464" w:type="dxa"/>
            <w:shd w:val="clear" w:color="auto" w:fill="auto"/>
          </w:tcPr>
          <w:p w14:paraId="7F04B890" w14:textId="77777777" w:rsidR="0032138E" w:rsidRPr="00C06175" w:rsidRDefault="0032138E" w:rsidP="003169BE">
            <w:pPr>
              <w:pStyle w:val="TAL"/>
            </w:pPr>
            <w:r w:rsidRPr="00C06175">
              <w:t>integer</w:t>
            </w:r>
          </w:p>
        </w:tc>
        <w:tc>
          <w:tcPr>
            <w:tcW w:w="493" w:type="dxa"/>
            <w:shd w:val="clear" w:color="auto" w:fill="auto"/>
          </w:tcPr>
          <w:p w14:paraId="732971AF" w14:textId="77777777" w:rsidR="0032138E" w:rsidRPr="00C06175" w:rsidRDefault="0032138E" w:rsidP="003169BE">
            <w:pPr>
              <w:pStyle w:val="TAL"/>
            </w:pPr>
          </w:p>
        </w:tc>
        <w:tc>
          <w:tcPr>
            <w:tcW w:w="5421" w:type="dxa"/>
            <w:shd w:val="clear" w:color="auto" w:fill="auto"/>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shd w:val="clear" w:color="auto" w:fill="auto"/>
          </w:tcPr>
          <w:p w14:paraId="7723F809" w14:textId="77777777" w:rsidR="0032138E" w:rsidRPr="00C06175" w:rsidRDefault="0032138E" w:rsidP="003169BE">
            <w:pPr>
              <w:pStyle w:val="TAL"/>
            </w:pPr>
            <w:r w:rsidRPr="00C06175">
              <w:t>tm_yday</w:t>
            </w:r>
          </w:p>
        </w:tc>
        <w:tc>
          <w:tcPr>
            <w:tcW w:w="2464" w:type="dxa"/>
            <w:shd w:val="clear" w:color="auto" w:fill="auto"/>
          </w:tcPr>
          <w:p w14:paraId="39EF78D1" w14:textId="77777777" w:rsidR="0032138E" w:rsidRPr="00C06175" w:rsidRDefault="0032138E" w:rsidP="003169BE">
            <w:pPr>
              <w:pStyle w:val="TAL"/>
            </w:pPr>
            <w:r w:rsidRPr="00C06175">
              <w:t>integer</w:t>
            </w:r>
          </w:p>
        </w:tc>
        <w:tc>
          <w:tcPr>
            <w:tcW w:w="493" w:type="dxa"/>
            <w:shd w:val="clear" w:color="auto" w:fill="auto"/>
          </w:tcPr>
          <w:p w14:paraId="32FAB408" w14:textId="77777777" w:rsidR="0032138E" w:rsidRPr="00C06175" w:rsidRDefault="0032138E" w:rsidP="003169BE">
            <w:pPr>
              <w:pStyle w:val="TAL"/>
            </w:pPr>
          </w:p>
        </w:tc>
        <w:tc>
          <w:tcPr>
            <w:tcW w:w="5421" w:type="dxa"/>
            <w:shd w:val="clear" w:color="auto" w:fill="auto"/>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shd w:val="clear" w:color="auto" w:fill="auto"/>
          </w:tcPr>
          <w:p w14:paraId="13F663DA" w14:textId="77777777" w:rsidR="0032138E" w:rsidRPr="00C06175" w:rsidRDefault="0032138E" w:rsidP="003169BE">
            <w:pPr>
              <w:pStyle w:val="TAL"/>
            </w:pPr>
            <w:r w:rsidRPr="00C06175">
              <w:t>tm_isdst</w:t>
            </w:r>
          </w:p>
        </w:tc>
        <w:tc>
          <w:tcPr>
            <w:tcW w:w="2464" w:type="dxa"/>
            <w:shd w:val="clear" w:color="auto" w:fill="auto"/>
          </w:tcPr>
          <w:p w14:paraId="6E61525F" w14:textId="77777777" w:rsidR="0032138E" w:rsidRPr="00C06175" w:rsidRDefault="0032138E" w:rsidP="003169BE">
            <w:pPr>
              <w:pStyle w:val="TAL"/>
            </w:pPr>
            <w:r w:rsidRPr="00C06175">
              <w:t>integer</w:t>
            </w:r>
          </w:p>
        </w:tc>
        <w:tc>
          <w:tcPr>
            <w:tcW w:w="493" w:type="dxa"/>
            <w:shd w:val="clear" w:color="auto" w:fill="auto"/>
          </w:tcPr>
          <w:p w14:paraId="26A1FED9" w14:textId="77777777" w:rsidR="0032138E" w:rsidRPr="00C06175" w:rsidRDefault="0032138E" w:rsidP="003169BE">
            <w:pPr>
              <w:pStyle w:val="TAL"/>
            </w:pPr>
          </w:p>
        </w:tc>
        <w:tc>
          <w:tcPr>
            <w:tcW w:w="5421" w:type="dxa"/>
            <w:shd w:val="clear" w:color="auto" w:fill="auto"/>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27" w:name="_Toc146273126"/>
      <w:r w:rsidRPr="00C06175">
        <w:t>D.3</w:t>
      </w:r>
      <w:r w:rsidRPr="00C06175">
        <w:tab/>
        <w:t>References to TTCN-3</w:t>
      </w:r>
      <w:bookmarkEnd w:id="527"/>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shd w:val="clear" w:color="auto" w:fill="auto"/>
          </w:tcPr>
          <w:p w14:paraId="5C88C6CD" w14:textId="77777777" w:rsidR="0032138E" w:rsidRPr="00C06175" w:rsidRDefault="0032138E" w:rsidP="003169BE">
            <w:pPr>
              <w:pStyle w:val="TAL"/>
              <w:rPr>
                <w:b/>
              </w:rPr>
            </w:pPr>
            <w:r w:rsidRPr="00C06175">
              <w:rPr>
                <w:b/>
              </w:rPr>
              <w:t>PosSystem_ASP_TypeDefs</w:t>
            </w:r>
          </w:p>
        </w:tc>
        <w:tc>
          <w:tcPr>
            <w:tcW w:w="5914" w:type="dxa"/>
            <w:tcBorders>
              <w:top w:val="double" w:sz="4" w:space="0" w:color="auto"/>
            </w:tcBorders>
            <w:shd w:val="clear" w:color="auto" w:fill="auto"/>
          </w:tcPr>
          <w:p w14:paraId="063F8A35" w14:textId="77777777" w:rsidR="0032138E" w:rsidRPr="00C06175" w:rsidRDefault="0032138E" w:rsidP="003169BE">
            <w:pPr>
              <w:pStyle w:val="TAL"/>
            </w:pPr>
            <w:r w:rsidRPr="00C06175">
              <w:t>POS/PosSystem_ASP_TypeDefs.ttcn</w:t>
            </w:r>
          </w:p>
        </w:tc>
        <w:tc>
          <w:tcPr>
            <w:tcW w:w="1971" w:type="dxa"/>
            <w:tcBorders>
              <w:top w:val="double" w:sz="4" w:space="0" w:color="auto"/>
            </w:tcBorders>
            <w:shd w:val="clear" w:color="auto" w:fill="auto"/>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shd w:val="clear" w:color="auto" w:fill="auto"/>
          </w:tcPr>
          <w:p w14:paraId="46F297ED" w14:textId="77777777" w:rsidR="0032138E" w:rsidRPr="00C06175" w:rsidRDefault="0032138E" w:rsidP="003169BE">
            <w:pPr>
              <w:pStyle w:val="TAL"/>
              <w:rPr>
                <w:b/>
              </w:rPr>
            </w:pPr>
            <w:r w:rsidRPr="00C06175">
              <w:rPr>
                <w:b/>
              </w:rPr>
              <w:t>CommonDefs</w:t>
            </w:r>
          </w:p>
        </w:tc>
        <w:tc>
          <w:tcPr>
            <w:tcW w:w="5914" w:type="dxa"/>
            <w:shd w:val="clear" w:color="auto" w:fill="auto"/>
          </w:tcPr>
          <w:p w14:paraId="63BB4CB7" w14:textId="77777777" w:rsidR="0032138E" w:rsidRPr="00C06175" w:rsidRDefault="0032138E" w:rsidP="003169BE">
            <w:pPr>
              <w:pStyle w:val="TAL"/>
            </w:pPr>
            <w:r w:rsidRPr="00C06175">
              <w:t>Common/CommonDefs.ttcn</w:t>
            </w:r>
          </w:p>
        </w:tc>
        <w:tc>
          <w:tcPr>
            <w:tcW w:w="1971" w:type="dxa"/>
            <w:shd w:val="clear" w:color="auto" w:fill="auto"/>
          </w:tcPr>
          <w:p w14:paraId="237AFEB8" w14:textId="77777777" w:rsidR="0032138E" w:rsidRPr="00C06175" w:rsidRDefault="0032138E" w:rsidP="003169BE">
            <w:pPr>
              <w:pStyle w:val="TAL"/>
            </w:pPr>
            <w:r w:rsidRPr="00C06175">
              <w:t>Rev 32608</w:t>
            </w:r>
          </w:p>
        </w:tc>
      </w:tr>
    </w:tbl>
    <w:p w14:paraId="5B3A959E" w14:textId="77777777" w:rsidR="00764291" w:rsidRDefault="00764291" w:rsidP="00BC4BE6">
      <w:bookmarkStart w:id="528" w:name="historyclause"/>
      <w:bookmarkEnd w:id="490"/>
    </w:p>
    <w:p w14:paraId="6BABBD52" w14:textId="77777777" w:rsidR="007A3AA1" w:rsidRDefault="007A3AA1" w:rsidP="007A3AA1">
      <w:pPr>
        <w:pStyle w:val="Heading8"/>
      </w:pPr>
      <w:r>
        <w:t>Annex E (informative)</w:t>
      </w:r>
      <w:r>
        <w:br/>
        <w:t>TTCN-3 Definitions</w:t>
      </w:r>
    </w:p>
    <w:p w14:paraId="368AF624" w14:textId="77777777" w:rsidR="007A3AA1" w:rsidRDefault="007A3AA1" w:rsidP="007A3AA1">
      <w:pPr>
        <w:pStyle w:val="Heading1"/>
      </w:pPr>
      <w:r>
        <w:t>E.1</w:t>
      </w:r>
      <w:r>
        <w:tab/>
        <w:t>NR5GC_POS_ASP_TypeDefs</w:t>
      </w:r>
    </w:p>
    <w:p w14:paraId="0C118698" w14:textId="77777777" w:rsidR="007A3AA1" w:rsidRDefault="007A3AA1" w:rsidP="007A3AA1">
      <w:r>
        <w:t>Type definitions for configuration of DL Positioning Reference Signal in the system simulator;</w:t>
      </w:r>
      <w:r>
        <w:br/>
        <w:t>Common design principles: refer to 3GPP TS 38.523-3 [24] annex D.</w:t>
      </w:r>
    </w:p>
    <w:p w14:paraId="17651B96" w14:textId="77777777" w:rsidR="007A3AA1" w:rsidRDefault="007A3AA1" w:rsidP="007A3AA1">
      <w:pPr>
        <w:pStyle w:val="Heading2"/>
      </w:pPr>
      <w:r>
        <w:t>E.1.1</w:t>
      </w:r>
      <w:r>
        <w:tab/>
        <w:t>NR_System_Configuration_PosExt</w:t>
      </w:r>
    </w:p>
    <w:p w14:paraId="1CDFFCF8" w14:textId="77777777" w:rsidR="007A3AA1" w:rsidRDefault="007A3AA1" w:rsidP="007A3AA1">
      <w:r>
        <w:t>Formal ASP Definitions for NR5GC DL-PRS system configuration</w:t>
      </w:r>
    </w:p>
    <w:p w14:paraId="57F887C4" w14:textId="77777777" w:rsidR="007A3AA1" w:rsidRDefault="007A3AA1" w:rsidP="007A3AA1">
      <w:pPr>
        <w:pStyle w:val="TH"/>
      </w:pPr>
      <w:r>
        <w:t>NR_SystemRequest_PosExt_Type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0496EC73" w14:textId="77777777" w:rsidTr="00C83AF4">
        <w:tc>
          <w:tcPr>
            <w:tcW w:w="9857" w:type="dxa"/>
            <w:gridSpan w:val="3"/>
            <w:shd w:val="clear" w:color="auto" w:fill="E0E0E0"/>
          </w:tcPr>
          <w:p w14:paraId="747D4397" w14:textId="77777777" w:rsidR="007A3AA1" w:rsidRPr="00BF4D6A" w:rsidRDefault="007A3AA1" w:rsidP="00C83AF4">
            <w:pPr>
              <w:pStyle w:val="TAL"/>
              <w:rPr>
                <w:b/>
              </w:rPr>
            </w:pPr>
            <w:r w:rsidRPr="00BF4D6A">
              <w:rPr>
                <w:b/>
              </w:rPr>
              <w:t>TTCN-3 Union Type</w:t>
            </w:r>
          </w:p>
        </w:tc>
      </w:tr>
      <w:tr w:rsidR="007A3AA1" w14:paraId="08143C78" w14:textId="77777777" w:rsidTr="00C83AF4">
        <w:tc>
          <w:tcPr>
            <w:tcW w:w="1479" w:type="dxa"/>
            <w:tcBorders>
              <w:bottom w:val="single" w:sz="4" w:space="0" w:color="auto"/>
            </w:tcBorders>
            <w:shd w:val="clear" w:color="auto" w:fill="E0E0E0"/>
          </w:tcPr>
          <w:p w14:paraId="2CF99D2B" w14:textId="77777777" w:rsidR="007A3AA1" w:rsidRPr="00BF4D6A" w:rsidRDefault="007A3AA1" w:rsidP="00C83AF4">
            <w:pPr>
              <w:pStyle w:val="TAL"/>
              <w:rPr>
                <w:b/>
              </w:rPr>
            </w:pPr>
            <w:bookmarkStart w:id="529" w:name="NR_SystemRequest_PosExt_Type" w:colFirst="1" w:colLast="1"/>
            <w:r w:rsidRPr="00BF4D6A">
              <w:rPr>
                <w:b/>
              </w:rPr>
              <w:t>Name</w:t>
            </w:r>
          </w:p>
        </w:tc>
        <w:tc>
          <w:tcPr>
            <w:tcW w:w="8378" w:type="dxa"/>
            <w:gridSpan w:val="2"/>
            <w:tcBorders>
              <w:bottom w:val="single" w:sz="4" w:space="0" w:color="auto"/>
            </w:tcBorders>
            <w:shd w:val="clear" w:color="auto" w:fill="FFFF99"/>
          </w:tcPr>
          <w:p w14:paraId="7F0F4698" w14:textId="77777777" w:rsidR="007A3AA1" w:rsidRPr="00BF4D6A" w:rsidRDefault="007A3AA1" w:rsidP="00C83AF4">
            <w:pPr>
              <w:pStyle w:val="TAL"/>
              <w:rPr>
                <w:b/>
              </w:rPr>
            </w:pPr>
            <w:r w:rsidRPr="00BF4D6A">
              <w:rPr>
                <w:b/>
              </w:rPr>
              <w:t>NR_SystemRequest_PosExt_Type</w:t>
            </w:r>
          </w:p>
        </w:tc>
      </w:tr>
      <w:bookmarkEnd w:id="529"/>
      <w:tr w:rsidR="007A3AA1" w14:paraId="049E83AA" w14:textId="77777777" w:rsidTr="00C83AF4">
        <w:tc>
          <w:tcPr>
            <w:tcW w:w="1479" w:type="dxa"/>
            <w:tcBorders>
              <w:bottom w:val="double" w:sz="4" w:space="0" w:color="auto"/>
            </w:tcBorders>
            <w:shd w:val="clear" w:color="auto" w:fill="E0E0E0"/>
          </w:tcPr>
          <w:p w14:paraId="0B6075D4"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0E94FC44" w14:textId="77777777" w:rsidR="007A3AA1" w:rsidRPr="00BF4D6A" w:rsidRDefault="007A3AA1" w:rsidP="00C83AF4">
            <w:pPr>
              <w:pStyle w:val="TAL"/>
            </w:pPr>
            <w:r w:rsidRPr="00BF4D6A">
              <w:t>NOTE: Same structure as NR_SystemRequest_Type in 3GPP TS 38.523-3 [24] annex D</w:t>
            </w:r>
          </w:p>
        </w:tc>
      </w:tr>
      <w:tr w:rsidR="007A3AA1" w14:paraId="4B6A84E5" w14:textId="77777777" w:rsidTr="00C83AF4">
        <w:tc>
          <w:tcPr>
            <w:tcW w:w="1479" w:type="dxa"/>
            <w:tcBorders>
              <w:top w:val="double" w:sz="4" w:space="0" w:color="auto"/>
            </w:tcBorders>
            <w:shd w:val="clear" w:color="auto" w:fill="auto"/>
          </w:tcPr>
          <w:p w14:paraId="502DC4C2" w14:textId="77777777" w:rsidR="007A3AA1" w:rsidRPr="00BF4D6A" w:rsidRDefault="007A3AA1" w:rsidP="00C83AF4">
            <w:pPr>
              <w:pStyle w:val="TAL"/>
            </w:pPr>
            <w:r w:rsidRPr="00BF4D6A">
              <w:t>Cell</w:t>
            </w:r>
          </w:p>
        </w:tc>
        <w:tc>
          <w:tcPr>
            <w:tcW w:w="2957" w:type="dxa"/>
            <w:tcBorders>
              <w:top w:val="double" w:sz="4" w:space="0" w:color="auto"/>
            </w:tcBorders>
            <w:shd w:val="clear" w:color="auto" w:fill="auto"/>
          </w:tcPr>
          <w:p w14:paraId="06E22291" w14:textId="77777777" w:rsidR="007A3AA1" w:rsidRPr="00BF4D6A" w:rsidRDefault="00000000" w:rsidP="00C83AF4">
            <w:pPr>
              <w:pStyle w:val="TAL"/>
            </w:pPr>
            <w:hyperlink w:anchor="NR_CellConfigRequest_PosExt_Type" w:history="1">
              <w:r w:rsidR="007A3AA1" w:rsidRPr="00BF4D6A">
                <w:rPr>
                  <w:rStyle w:val="Hyperlink"/>
                </w:rPr>
                <w:t>NR_CellConfigRequest_PosExt_Type</w:t>
              </w:r>
            </w:hyperlink>
          </w:p>
        </w:tc>
        <w:tc>
          <w:tcPr>
            <w:tcW w:w="5421" w:type="dxa"/>
            <w:tcBorders>
              <w:top w:val="double" w:sz="4" w:space="0" w:color="auto"/>
            </w:tcBorders>
            <w:shd w:val="clear" w:color="auto" w:fill="auto"/>
          </w:tcPr>
          <w:p w14:paraId="2C54D138" w14:textId="77777777" w:rsidR="007A3AA1" w:rsidRPr="00BF4D6A" w:rsidRDefault="007A3AA1" w:rsidP="00C83AF4">
            <w:pPr>
              <w:pStyle w:val="TAL"/>
            </w:pPr>
            <w:r w:rsidRPr="00BF4D6A">
              <w:t>configure DL-PRS in an NR cell;</w:t>
            </w:r>
          </w:p>
          <w:p w14:paraId="4CEB2231" w14:textId="77777777" w:rsidR="007A3AA1" w:rsidRPr="00BF4D6A" w:rsidRDefault="007A3AA1" w:rsidP="00C83AF4">
            <w:pPr>
              <w:pStyle w:val="TAL"/>
            </w:pPr>
            <w:r w:rsidRPr="00BF4D6A">
              <w:t>the cell shall be configured as usual beforehand and SS shall raise an error when the cell does not exist yet;</w:t>
            </w:r>
          </w:p>
          <w:p w14:paraId="738B8B43" w14:textId="77777777" w:rsidR="007A3AA1" w:rsidRPr="00BF4D6A" w:rsidRDefault="007A3AA1" w:rsidP="00C83AF4">
            <w:pPr>
              <w:pStyle w:val="TAL"/>
            </w:pPr>
            <w:r w:rsidRPr="00BF4D6A">
              <w:t>there is no explicit release of the PRS but the whole cell needs to be released</w:t>
            </w:r>
          </w:p>
        </w:tc>
      </w:tr>
    </w:tbl>
    <w:p w14:paraId="50793343" w14:textId="77777777" w:rsidR="007A3AA1" w:rsidRDefault="007A3AA1" w:rsidP="007A3AA1"/>
    <w:p w14:paraId="54B064A9" w14:textId="77777777" w:rsidR="007A3AA1" w:rsidRDefault="007A3AA1" w:rsidP="007A3AA1">
      <w:pPr>
        <w:pStyle w:val="TH"/>
      </w:pPr>
      <w:r>
        <w:t>NR_SystemConfirm_PosExt_Type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6DDAD80" w14:textId="77777777" w:rsidTr="00C83AF4">
        <w:tc>
          <w:tcPr>
            <w:tcW w:w="9857" w:type="dxa"/>
            <w:gridSpan w:val="3"/>
            <w:shd w:val="clear" w:color="auto" w:fill="E0E0E0"/>
          </w:tcPr>
          <w:p w14:paraId="0E1280A3" w14:textId="77777777" w:rsidR="007A3AA1" w:rsidRPr="00BF4D6A" w:rsidRDefault="007A3AA1" w:rsidP="00C83AF4">
            <w:pPr>
              <w:pStyle w:val="TAL"/>
              <w:rPr>
                <w:b/>
              </w:rPr>
            </w:pPr>
            <w:r w:rsidRPr="00BF4D6A">
              <w:rPr>
                <w:b/>
              </w:rPr>
              <w:t>TTCN-3 Union Type</w:t>
            </w:r>
          </w:p>
        </w:tc>
      </w:tr>
      <w:tr w:rsidR="007A3AA1" w14:paraId="3FEB199A" w14:textId="77777777" w:rsidTr="00C83AF4">
        <w:tc>
          <w:tcPr>
            <w:tcW w:w="1479" w:type="dxa"/>
            <w:tcBorders>
              <w:bottom w:val="single" w:sz="4" w:space="0" w:color="auto"/>
            </w:tcBorders>
            <w:shd w:val="clear" w:color="auto" w:fill="E0E0E0"/>
          </w:tcPr>
          <w:p w14:paraId="315601DC" w14:textId="77777777" w:rsidR="007A3AA1" w:rsidRPr="00BF4D6A" w:rsidRDefault="007A3AA1" w:rsidP="00C83AF4">
            <w:pPr>
              <w:pStyle w:val="TAL"/>
              <w:rPr>
                <w:b/>
              </w:rPr>
            </w:pPr>
            <w:bookmarkStart w:id="530" w:name="NR_SystemConfirm_PosExt_Type" w:colFirst="1" w:colLast="1"/>
            <w:r w:rsidRPr="00BF4D6A">
              <w:rPr>
                <w:b/>
              </w:rPr>
              <w:t>Name</w:t>
            </w:r>
          </w:p>
        </w:tc>
        <w:tc>
          <w:tcPr>
            <w:tcW w:w="8378" w:type="dxa"/>
            <w:gridSpan w:val="2"/>
            <w:tcBorders>
              <w:bottom w:val="single" w:sz="4" w:space="0" w:color="auto"/>
            </w:tcBorders>
            <w:shd w:val="clear" w:color="auto" w:fill="FFFF99"/>
          </w:tcPr>
          <w:p w14:paraId="4B922039" w14:textId="77777777" w:rsidR="007A3AA1" w:rsidRPr="00BF4D6A" w:rsidRDefault="007A3AA1" w:rsidP="00C83AF4">
            <w:pPr>
              <w:pStyle w:val="TAL"/>
              <w:rPr>
                <w:b/>
              </w:rPr>
            </w:pPr>
            <w:r w:rsidRPr="00BF4D6A">
              <w:rPr>
                <w:b/>
              </w:rPr>
              <w:t>NR_SystemConfirm_PosExt_Type</w:t>
            </w:r>
          </w:p>
        </w:tc>
      </w:tr>
      <w:bookmarkEnd w:id="530"/>
      <w:tr w:rsidR="007A3AA1" w14:paraId="1C13BFAF" w14:textId="77777777" w:rsidTr="00C83AF4">
        <w:tc>
          <w:tcPr>
            <w:tcW w:w="1479" w:type="dxa"/>
            <w:tcBorders>
              <w:bottom w:val="double" w:sz="4" w:space="0" w:color="auto"/>
            </w:tcBorders>
            <w:shd w:val="clear" w:color="auto" w:fill="E0E0E0"/>
          </w:tcPr>
          <w:p w14:paraId="3941FC31"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3374B613" w14:textId="77777777" w:rsidR="007A3AA1" w:rsidRPr="00BF4D6A" w:rsidRDefault="007A3AA1" w:rsidP="00C83AF4">
            <w:pPr>
              <w:pStyle w:val="TAL"/>
            </w:pPr>
            <w:r w:rsidRPr="00BF4D6A">
              <w:t>confirmations for system configuration;</w:t>
            </w:r>
          </w:p>
          <w:p w14:paraId="1F79BB50" w14:textId="77777777" w:rsidR="007A3AA1" w:rsidRPr="00BF4D6A" w:rsidRDefault="007A3AA1" w:rsidP="00C83AF4">
            <w:pPr>
              <w:pStyle w:val="TAL"/>
            </w:pPr>
            <w:r w:rsidRPr="00BF4D6A">
              <w:t>in general to be sent after the configuration has been done</w:t>
            </w:r>
          </w:p>
        </w:tc>
      </w:tr>
      <w:tr w:rsidR="007A3AA1" w14:paraId="3352FDAA" w14:textId="77777777" w:rsidTr="00C83AF4">
        <w:tc>
          <w:tcPr>
            <w:tcW w:w="1479" w:type="dxa"/>
            <w:tcBorders>
              <w:top w:val="double" w:sz="4" w:space="0" w:color="auto"/>
            </w:tcBorders>
            <w:shd w:val="clear" w:color="auto" w:fill="auto"/>
          </w:tcPr>
          <w:p w14:paraId="3CAD6B53" w14:textId="77777777" w:rsidR="007A3AA1" w:rsidRPr="00BF4D6A" w:rsidRDefault="007A3AA1" w:rsidP="00C83AF4">
            <w:pPr>
              <w:pStyle w:val="TAL"/>
            </w:pPr>
            <w:r w:rsidRPr="00BF4D6A">
              <w:t>Cell</w:t>
            </w:r>
          </w:p>
        </w:tc>
        <w:tc>
          <w:tcPr>
            <w:tcW w:w="2957" w:type="dxa"/>
            <w:tcBorders>
              <w:top w:val="double" w:sz="4" w:space="0" w:color="auto"/>
            </w:tcBorders>
            <w:shd w:val="clear" w:color="auto" w:fill="auto"/>
          </w:tcPr>
          <w:p w14:paraId="63FB2551" w14:textId="77777777" w:rsidR="007A3AA1" w:rsidRPr="00BF4D6A" w:rsidRDefault="007A3AA1" w:rsidP="00C83AF4">
            <w:pPr>
              <w:pStyle w:val="TAL"/>
            </w:pPr>
            <w:r w:rsidRPr="00BF4D6A">
              <w:t>Null_Type</w:t>
            </w:r>
          </w:p>
        </w:tc>
        <w:tc>
          <w:tcPr>
            <w:tcW w:w="5421" w:type="dxa"/>
            <w:tcBorders>
              <w:top w:val="double" w:sz="4" w:space="0" w:color="auto"/>
            </w:tcBorders>
            <w:shd w:val="clear" w:color="auto" w:fill="auto"/>
          </w:tcPr>
          <w:p w14:paraId="34D39049" w14:textId="77777777" w:rsidR="007A3AA1" w:rsidRPr="00BF4D6A" w:rsidRDefault="007A3AA1" w:rsidP="00C83AF4">
            <w:pPr>
              <w:pStyle w:val="TAL"/>
            </w:pPr>
            <w:r w:rsidRPr="00BF4D6A">
              <w:t>(no further parameters from SS)</w:t>
            </w:r>
          </w:p>
        </w:tc>
      </w:tr>
    </w:tbl>
    <w:p w14:paraId="11DA1EA1" w14:textId="77777777" w:rsidR="007A3AA1" w:rsidRDefault="007A3AA1" w:rsidP="007A3AA1"/>
    <w:p w14:paraId="77D5BEFB" w14:textId="77777777" w:rsidR="007A3AA1" w:rsidRDefault="007A3AA1" w:rsidP="007A3AA1">
      <w:pPr>
        <w:pStyle w:val="Heading2"/>
      </w:pPr>
      <w:r>
        <w:lastRenderedPageBreak/>
        <w:t>E.1.2</w:t>
      </w:r>
      <w:r>
        <w:tab/>
        <w:t>NR_Cell_Configuration_PosExt</w:t>
      </w:r>
    </w:p>
    <w:p w14:paraId="5E0CA1BC" w14:textId="77777777" w:rsidR="007A3AA1" w:rsidRDefault="007A3AA1" w:rsidP="007A3AA1">
      <w:r>
        <w:t>Specific Info for DL-PRS Cell Configuration Primitive</w:t>
      </w:r>
    </w:p>
    <w:p w14:paraId="25A5A18F" w14:textId="77777777" w:rsidR="007A3AA1" w:rsidRDefault="007A3AA1" w:rsidP="007A3AA1">
      <w:pPr>
        <w:pStyle w:val="Heading3"/>
      </w:pPr>
      <w:r>
        <w:t>E.1.2.1</w:t>
      </w:r>
      <w:r>
        <w:tab/>
        <w:t>NR_Cell_Configuration_Common_PosExt</w:t>
      </w:r>
    </w:p>
    <w:p w14:paraId="5E33B2E1" w14:textId="77777777" w:rsidR="007A3AA1" w:rsidRDefault="007A3AA1" w:rsidP="007A3AA1">
      <w:pPr>
        <w:pStyle w:val="TH"/>
      </w:pPr>
      <w:r>
        <w:t>NR_CellConfigRequest_PosExt_Type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55BC559B" w14:textId="77777777" w:rsidTr="00C83AF4">
        <w:tc>
          <w:tcPr>
            <w:tcW w:w="9857" w:type="dxa"/>
            <w:gridSpan w:val="3"/>
            <w:shd w:val="clear" w:color="auto" w:fill="E0E0E0"/>
          </w:tcPr>
          <w:p w14:paraId="006249F8" w14:textId="77777777" w:rsidR="007A3AA1" w:rsidRPr="00BF4D6A" w:rsidRDefault="007A3AA1" w:rsidP="00C83AF4">
            <w:pPr>
              <w:pStyle w:val="TAL"/>
              <w:rPr>
                <w:b/>
              </w:rPr>
            </w:pPr>
            <w:r w:rsidRPr="00BF4D6A">
              <w:rPr>
                <w:b/>
              </w:rPr>
              <w:t>TTCN-3 Union Type</w:t>
            </w:r>
          </w:p>
        </w:tc>
      </w:tr>
      <w:tr w:rsidR="007A3AA1" w14:paraId="0DC8EC8C" w14:textId="77777777" w:rsidTr="00C83AF4">
        <w:tc>
          <w:tcPr>
            <w:tcW w:w="1479" w:type="dxa"/>
            <w:tcBorders>
              <w:bottom w:val="single" w:sz="4" w:space="0" w:color="auto"/>
            </w:tcBorders>
            <w:shd w:val="clear" w:color="auto" w:fill="E0E0E0"/>
          </w:tcPr>
          <w:p w14:paraId="352D0316" w14:textId="77777777" w:rsidR="007A3AA1" w:rsidRPr="00BF4D6A" w:rsidRDefault="007A3AA1" w:rsidP="00C83AF4">
            <w:pPr>
              <w:pStyle w:val="TAL"/>
              <w:rPr>
                <w:b/>
              </w:rPr>
            </w:pPr>
            <w:bookmarkStart w:id="531" w:name="NR_CellConfigRequest_PosExt_Type" w:colFirst="1" w:colLast="1"/>
            <w:r w:rsidRPr="00BF4D6A">
              <w:rPr>
                <w:b/>
              </w:rPr>
              <w:t>Name</w:t>
            </w:r>
          </w:p>
        </w:tc>
        <w:tc>
          <w:tcPr>
            <w:tcW w:w="8378" w:type="dxa"/>
            <w:gridSpan w:val="2"/>
            <w:tcBorders>
              <w:bottom w:val="single" w:sz="4" w:space="0" w:color="auto"/>
            </w:tcBorders>
            <w:shd w:val="clear" w:color="auto" w:fill="FFFF99"/>
          </w:tcPr>
          <w:p w14:paraId="1ADC3AD0" w14:textId="77777777" w:rsidR="007A3AA1" w:rsidRPr="00BF4D6A" w:rsidRDefault="007A3AA1" w:rsidP="00C83AF4">
            <w:pPr>
              <w:pStyle w:val="TAL"/>
              <w:rPr>
                <w:b/>
              </w:rPr>
            </w:pPr>
            <w:r w:rsidRPr="00BF4D6A">
              <w:rPr>
                <w:b/>
              </w:rPr>
              <w:t>NR_CellConfigRequest_PosExt_Type</w:t>
            </w:r>
          </w:p>
        </w:tc>
      </w:tr>
      <w:bookmarkEnd w:id="531"/>
      <w:tr w:rsidR="007A3AA1" w14:paraId="74C4F4B4" w14:textId="77777777" w:rsidTr="00C83AF4">
        <w:tc>
          <w:tcPr>
            <w:tcW w:w="1479" w:type="dxa"/>
            <w:tcBorders>
              <w:bottom w:val="double" w:sz="4" w:space="0" w:color="auto"/>
            </w:tcBorders>
            <w:shd w:val="clear" w:color="auto" w:fill="E0E0E0"/>
          </w:tcPr>
          <w:p w14:paraId="70276610"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32835E49" w14:textId="77777777" w:rsidR="007A3AA1" w:rsidRPr="00BF4D6A" w:rsidRDefault="007A3AA1" w:rsidP="00C83AF4">
            <w:pPr>
              <w:pStyle w:val="TAL"/>
            </w:pPr>
            <w:r w:rsidRPr="00BF4D6A">
              <w:t>NOTE: Same structure as NR_SystemRequest_Type in 3GPP TS 38.523-3 [24] annex D</w:t>
            </w:r>
          </w:p>
        </w:tc>
      </w:tr>
      <w:tr w:rsidR="007A3AA1" w14:paraId="0DD35EEE" w14:textId="77777777" w:rsidTr="00C83AF4">
        <w:tc>
          <w:tcPr>
            <w:tcW w:w="1479" w:type="dxa"/>
            <w:tcBorders>
              <w:top w:val="double" w:sz="4" w:space="0" w:color="auto"/>
            </w:tcBorders>
            <w:shd w:val="clear" w:color="auto" w:fill="auto"/>
          </w:tcPr>
          <w:p w14:paraId="42EC8398" w14:textId="77777777" w:rsidR="007A3AA1" w:rsidRPr="00BF4D6A" w:rsidRDefault="007A3AA1" w:rsidP="00C83AF4">
            <w:pPr>
              <w:pStyle w:val="TAL"/>
            </w:pPr>
            <w:r w:rsidRPr="00BF4D6A">
              <w:t>AddOrReconfigure</w:t>
            </w:r>
          </w:p>
        </w:tc>
        <w:tc>
          <w:tcPr>
            <w:tcW w:w="2957" w:type="dxa"/>
            <w:tcBorders>
              <w:top w:val="double" w:sz="4" w:space="0" w:color="auto"/>
            </w:tcBorders>
            <w:shd w:val="clear" w:color="auto" w:fill="auto"/>
          </w:tcPr>
          <w:p w14:paraId="06812EC5" w14:textId="77777777" w:rsidR="007A3AA1" w:rsidRPr="00BF4D6A" w:rsidRDefault="00000000" w:rsidP="00C83AF4">
            <w:pPr>
              <w:pStyle w:val="TAL"/>
            </w:pPr>
            <w:hyperlink w:anchor="NR_CellConfigInfo_PosExt_Type" w:history="1">
              <w:r w:rsidR="007A3AA1" w:rsidRPr="00BF4D6A">
                <w:rPr>
                  <w:rStyle w:val="Hyperlink"/>
                </w:rPr>
                <w:t>NR_CellConfigInfo_PosExt_Type</w:t>
              </w:r>
            </w:hyperlink>
          </w:p>
        </w:tc>
        <w:tc>
          <w:tcPr>
            <w:tcW w:w="5421" w:type="dxa"/>
            <w:tcBorders>
              <w:top w:val="double" w:sz="4" w:space="0" w:color="auto"/>
            </w:tcBorders>
            <w:shd w:val="clear" w:color="auto" w:fill="auto"/>
          </w:tcPr>
          <w:p w14:paraId="24EBF929" w14:textId="77777777" w:rsidR="007A3AA1" w:rsidRPr="00BF4D6A" w:rsidRDefault="007A3AA1" w:rsidP="00C83AF4">
            <w:pPr>
              <w:pStyle w:val="TAL"/>
            </w:pPr>
            <w:r w:rsidRPr="00BF4D6A">
              <w:t>for PRS configuration of given cell:</w:t>
            </w:r>
          </w:p>
          <w:p w14:paraId="0BC25936" w14:textId="77777777" w:rsidR="007A3AA1" w:rsidRPr="00BF4D6A" w:rsidRDefault="007A3AA1" w:rsidP="00C83AF4">
            <w:pPr>
              <w:pStyle w:val="TAL"/>
            </w:pPr>
            <w:r w:rsidRPr="00BF4D6A">
              <w:t>CellId : identifier of the cell to be configured</w:t>
            </w:r>
          </w:p>
          <w:p w14:paraId="39E532C0" w14:textId="77777777" w:rsidR="007A3AA1" w:rsidRPr="00BF4D6A" w:rsidRDefault="007A3AA1" w:rsidP="00C83AF4">
            <w:pPr>
              <w:pStyle w:val="TAL"/>
            </w:pPr>
            <w:r w:rsidRPr="00BF4D6A">
              <w:t>RoutingInfo : None</w:t>
            </w:r>
          </w:p>
          <w:p w14:paraId="28D8CA31" w14:textId="77777777" w:rsidR="007A3AA1" w:rsidRPr="00BF4D6A" w:rsidRDefault="007A3AA1" w:rsidP="00C83AF4">
            <w:pPr>
              <w:pStyle w:val="TAL"/>
            </w:pPr>
            <w:r w:rsidRPr="00BF4D6A">
              <w:t>RlcBearerRouting : 'None'</w:t>
            </w:r>
          </w:p>
          <w:p w14:paraId="1FD1767F" w14:textId="77777777" w:rsidR="007A3AA1" w:rsidRPr="00BF4D6A" w:rsidRDefault="007A3AA1" w:rsidP="00C83AF4">
            <w:pPr>
              <w:pStyle w:val="TAL"/>
            </w:pPr>
            <w:r w:rsidRPr="00BF4D6A">
              <w:t>MacBearerRouting : 'omit'</w:t>
            </w:r>
          </w:p>
          <w:p w14:paraId="41BB9E8F" w14:textId="77777777" w:rsidR="007A3AA1" w:rsidRPr="00BF4D6A" w:rsidRDefault="007A3AA1" w:rsidP="00C83AF4">
            <w:pPr>
              <w:pStyle w:val="TAL"/>
            </w:pPr>
            <w:r w:rsidRPr="00BF4D6A">
              <w:t>TimingInfo : Now (for initial configuration and for reconfiguration in general)</w:t>
            </w:r>
          </w:p>
          <w:p w14:paraId="55BEA52C" w14:textId="77777777" w:rsidR="007A3AA1" w:rsidRPr="00BF4D6A" w:rsidRDefault="007A3AA1" w:rsidP="00C83AF4">
            <w:pPr>
              <w:pStyle w:val="TAL"/>
            </w:pPr>
            <w:r w:rsidRPr="00BF4D6A">
              <w:t>ControlInfo : CnfFlag:=true; FollowOnFlag:=false (in general)</w:t>
            </w:r>
          </w:p>
        </w:tc>
      </w:tr>
    </w:tbl>
    <w:p w14:paraId="00ED910E" w14:textId="77777777" w:rsidR="007A3AA1" w:rsidRDefault="007A3AA1" w:rsidP="007A3AA1"/>
    <w:p w14:paraId="34E2693A" w14:textId="77777777" w:rsidR="007A3AA1" w:rsidRDefault="007A3AA1" w:rsidP="007A3AA1">
      <w:pPr>
        <w:pStyle w:val="TH"/>
      </w:pPr>
      <w:r>
        <w:t>NR_CellConfigInfo_PosExt_Type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29DF2E46" w14:textId="77777777" w:rsidTr="00C83AF4">
        <w:tc>
          <w:tcPr>
            <w:tcW w:w="9857" w:type="dxa"/>
            <w:gridSpan w:val="4"/>
            <w:shd w:val="clear" w:color="auto" w:fill="E0E0E0"/>
          </w:tcPr>
          <w:p w14:paraId="6CEBB72D" w14:textId="77777777" w:rsidR="007A3AA1" w:rsidRPr="00BF4D6A" w:rsidRDefault="007A3AA1" w:rsidP="00C83AF4">
            <w:pPr>
              <w:pStyle w:val="TAL"/>
              <w:rPr>
                <w:b/>
              </w:rPr>
            </w:pPr>
            <w:r w:rsidRPr="00BF4D6A">
              <w:rPr>
                <w:b/>
              </w:rPr>
              <w:t>TTCN-3 Record Type</w:t>
            </w:r>
          </w:p>
        </w:tc>
      </w:tr>
      <w:tr w:rsidR="007A3AA1" w14:paraId="0CC2FBD4" w14:textId="77777777" w:rsidTr="00C83AF4">
        <w:tc>
          <w:tcPr>
            <w:tcW w:w="1479" w:type="dxa"/>
            <w:tcBorders>
              <w:bottom w:val="single" w:sz="4" w:space="0" w:color="auto"/>
            </w:tcBorders>
            <w:shd w:val="clear" w:color="auto" w:fill="E0E0E0"/>
          </w:tcPr>
          <w:p w14:paraId="71FF0B78" w14:textId="77777777" w:rsidR="007A3AA1" w:rsidRPr="00BF4D6A" w:rsidRDefault="007A3AA1" w:rsidP="00C83AF4">
            <w:pPr>
              <w:pStyle w:val="TAL"/>
              <w:rPr>
                <w:b/>
              </w:rPr>
            </w:pPr>
            <w:bookmarkStart w:id="532" w:name="NR_CellConfigInfo_PosExt_Type" w:colFirst="1" w:colLast="1"/>
            <w:r w:rsidRPr="00BF4D6A">
              <w:rPr>
                <w:b/>
              </w:rPr>
              <w:t>Name</w:t>
            </w:r>
          </w:p>
        </w:tc>
        <w:tc>
          <w:tcPr>
            <w:tcW w:w="8378" w:type="dxa"/>
            <w:gridSpan w:val="3"/>
            <w:tcBorders>
              <w:bottom w:val="single" w:sz="4" w:space="0" w:color="auto"/>
            </w:tcBorders>
            <w:shd w:val="clear" w:color="auto" w:fill="FFFF99"/>
          </w:tcPr>
          <w:p w14:paraId="6067E4D7" w14:textId="77777777" w:rsidR="007A3AA1" w:rsidRPr="00BF4D6A" w:rsidRDefault="007A3AA1" w:rsidP="00C83AF4">
            <w:pPr>
              <w:pStyle w:val="TAL"/>
              <w:rPr>
                <w:b/>
              </w:rPr>
            </w:pPr>
            <w:r w:rsidRPr="00BF4D6A">
              <w:rPr>
                <w:b/>
              </w:rPr>
              <w:t>NR_CellConfigInfo_PosExt_Type</w:t>
            </w:r>
          </w:p>
        </w:tc>
      </w:tr>
      <w:bookmarkEnd w:id="532"/>
      <w:tr w:rsidR="007A3AA1" w14:paraId="1FC8DECD" w14:textId="77777777" w:rsidTr="00C83AF4">
        <w:tc>
          <w:tcPr>
            <w:tcW w:w="1479" w:type="dxa"/>
            <w:tcBorders>
              <w:bottom w:val="double" w:sz="4" w:space="0" w:color="auto"/>
            </w:tcBorders>
            <w:shd w:val="clear" w:color="auto" w:fill="E0E0E0"/>
          </w:tcPr>
          <w:p w14:paraId="2F43A0D3"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507D89F4" w14:textId="77777777" w:rsidR="007A3AA1" w:rsidRPr="00BF4D6A" w:rsidRDefault="007A3AA1" w:rsidP="00C83AF4">
            <w:pPr>
              <w:pStyle w:val="TAL"/>
            </w:pPr>
            <w:r w:rsidRPr="00BF4D6A">
              <w:t>NOTE: Same structure as NR_SystemRequest_Type in 3GPP TS 38.523-3 [24] annex D</w:t>
            </w:r>
          </w:p>
          <w:p w14:paraId="7B224488" w14:textId="77777777" w:rsidR="007A3AA1" w:rsidRPr="00BF4D6A" w:rsidRDefault="007A3AA1" w:rsidP="00C83AF4">
            <w:pPr>
              <w:pStyle w:val="TAL"/>
            </w:pPr>
            <w:r w:rsidRPr="00BF4D6A">
              <w:t>common information for initial cell configuration or reconfiguration;</w:t>
            </w:r>
          </w:p>
          <w:p w14:paraId="6CAC0F03" w14:textId="77777777" w:rsidR="007A3AA1" w:rsidRPr="00BF4D6A" w:rsidRDefault="007A3AA1" w:rsidP="00C83AF4">
            <w:pPr>
              <w:pStyle w:val="TAL"/>
            </w:pPr>
            <w:r w:rsidRPr="00BF4D6A">
              <w:t>in case of reconfiguration OMIT means 'keep configuration as it is'</w:t>
            </w:r>
          </w:p>
        </w:tc>
      </w:tr>
      <w:tr w:rsidR="007A3AA1" w14:paraId="00ADC4F3" w14:textId="77777777" w:rsidTr="00C83AF4">
        <w:tc>
          <w:tcPr>
            <w:tcW w:w="1479" w:type="dxa"/>
            <w:tcBorders>
              <w:top w:val="double" w:sz="4" w:space="0" w:color="auto"/>
            </w:tcBorders>
            <w:shd w:val="clear" w:color="auto" w:fill="auto"/>
          </w:tcPr>
          <w:p w14:paraId="781829EC" w14:textId="77777777" w:rsidR="007A3AA1" w:rsidRPr="00BF4D6A" w:rsidRDefault="007A3AA1" w:rsidP="00C83AF4">
            <w:pPr>
              <w:pStyle w:val="TAL"/>
            </w:pPr>
            <w:r w:rsidRPr="00BF4D6A">
              <w:t>PhysicalLayer</w:t>
            </w:r>
          </w:p>
        </w:tc>
        <w:tc>
          <w:tcPr>
            <w:tcW w:w="2464" w:type="dxa"/>
            <w:tcBorders>
              <w:top w:val="double" w:sz="4" w:space="0" w:color="auto"/>
            </w:tcBorders>
            <w:shd w:val="clear" w:color="auto" w:fill="auto"/>
          </w:tcPr>
          <w:p w14:paraId="520D3F90" w14:textId="77777777" w:rsidR="007A3AA1" w:rsidRPr="00BF4D6A" w:rsidRDefault="00000000" w:rsidP="00C83AF4">
            <w:pPr>
              <w:pStyle w:val="TAL"/>
            </w:pPr>
            <w:hyperlink w:anchor="NR_CellConfigPhysicalLayer_PosExt_Type" w:history="1">
              <w:r w:rsidR="007A3AA1" w:rsidRPr="00BF4D6A">
                <w:rPr>
                  <w:rStyle w:val="Hyperlink"/>
                </w:rPr>
                <w:t>NR_CellConfigPhysicalLayer_PosExt_Type</w:t>
              </w:r>
            </w:hyperlink>
          </w:p>
        </w:tc>
        <w:tc>
          <w:tcPr>
            <w:tcW w:w="493" w:type="dxa"/>
            <w:tcBorders>
              <w:top w:val="double" w:sz="4" w:space="0" w:color="auto"/>
            </w:tcBorders>
            <w:shd w:val="clear" w:color="auto" w:fill="auto"/>
          </w:tcPr>
          <w:p w14:paraId="614C68D4"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4B5E6DF9" w14:textId="77777777" w:rsidR="007A3AA1" w:rsidRPr="00BF4D6A" w:rsidRDefault="007A3AA1" w:rsidP="00C83AF4">
            <w:pPr>
              <w:pStyle w:val="TAL"/>
            </w:pPr>
            <w:r w:rsidRPr="00BF4D6A">
              <w:t>Extended DL-PRS information for a cell</w:t>
            </w:r>
          </w:p>
        </w:tc>
      </w:tr>
    </w:tbl>
    <w:p w14:paraId="25694970" w14:textId="77777777" w:rsidR="007A3AA1" w:rsidRDefault="007A3AA1" w:rsidP="007A3AA1"/>
    <w:p w14:paraId="53331924" w14:textId="77777777" w:rsidR="007A3AA1" w:rsidRDefault="007A3AA1" w:rsidP="007A3AA1">
      <w:pPr>
        <w:pStyle w:val="TH"/>
      </w:pPr>
      <w:r>
        <w:t>NR_CellConfigPhysicalLayer_PosExt_Type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5AD011F9" w14:textId="77777777" w:rsidTr="00C83AF4">
        <w:tc>
          <w:tcPr>
            <w:tcW w:w="9857" w:type="dxa"/>
            <w:gridSpan w:val="4"/>
            <w:shd w:val="clear" w:color="auto" w:fill="E0E0E0"/>
          </w:tcPr>
          <w:p w14:paraId="6A585C0B" w14:textId="77777777" w:rsidR="007A3AA1" w:rsidRPr="00BF4D6A" w:rsidRDefault="007A3AA1" w:rsidP="00C83AF4">
            <w:pPr>
              <w:pStyle w:val="TAL"/>
              <w:rPr>
                <w:b/>
              </w:rPr>
            </w:pPr>
            <w:r w:rsidRPr="00BF4D6A">
              <w:rPr>
                <w:b/>
              </w:rPr>
              <w:t>TTCN-3 Record Type</w:t>
            </w:r>
          </w:p>
        </w:tc>
      </w:tr>
      <w:tr w:rsidR="007A3AA1" w14:paraId="04997E24" w14:textId="77777777" w:rsidTr="00C83AF4">
        <w:tc>
          <w:tcPr>
            <w:tcW w:w="1479" w:type="dxa"/>
            <w:tcBorders>
              <w:bottom w:val="single" w:sz="4" w:space="0" w:color="auto"/>
            </w:tcBorders>
            <w:shd w:val="clear" w:color="auto" w:fill="E0E0E0"/>
          </w:tcPr>
          <w:p w14:paraId="7B4E6095" w14:textId="77777777" w:rsidR="007A3AA1" w:rsidRPr="00BF4D6A" w:rsidRDefault="007A3AA1" w:rsidP="00C83AF4">
            <w:pPr>
              <w:pStyle w:val="TAL"/>
              <w:rPr>
                <w:b/>
              </w:rPr>
            </w:pPr>
            <w:bookmarkStart w:id="533" w:name="NR_CellConfigPhysicalLayer_PosExt_Type" w:colFirst="1" w:colLast="1"/>
            <w:r w:rsidRPr="00BF4D6A">
              <w:rPr>
                <w:b/>
              </w:rPr>
              <w:t>Name</w:t>
            </w:r>
          </w:p>
        </w:tc>
        <w:tc>
          <w:tcPr>
            <w:tcW w:w="8378" w:type="dxa"/>
            <w:gridSpan w:val="3"/>
            <w:tcBorders>
              <w:bottom w:val="single" w:sz="4" w:space="0" w:color="auto"/>
            </w:tcBorders>
            <w:shd w:val="clear" w:color="auto" w:fill="FFFF99"/>
          </w:tcPr>
          <w:p w14:paraId="08DC4040" w14:textId="77777777" w:rsidR="007A3AA1" w:rsidRPr="00BF4D6A" w:rsidRDefault="007A3AA1" w:rsidP="00C83AF4">
            <w:pPr>
              <w:pStyle w:val="TAL"/>
              <w:rPr>
                <w:b/>
              </w:rPr>
            </w:pPr>
            <w:r w:rsidRPr="00BF4D6A">
              <w:rPr>
                <w:b/>
              </w:rPr>
              <w:t>NR_CellConfigPhysicalLayer_PosExt_Type</w:t>
            </w:r>
          </w:p>
        </w:tc>
      </w:tr>
      <w:bookmarkEnd w:id="533"/>
      <w:tr w:rsidR="007A3AA1" w14:paraId="7332108E" w14:textId="77777777" w:rsidTr="00C83AF4">
        <w:tc>
          <w:tcPr>
            <w:tcW w:w="1479" w:type="dxa"/>
            <w:tcBorders>
              <w:bottom w:val="double" w:sz="4" w:space="0" w:color="auto"/>
            </w:tcBorders>
            <w:shd w:val="clear" w:color="auto" w:fill="E0E0E0"/>
          </w:tcPr>
          <w:p w14:paraId="0F88E8F9"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125E4D49" w14:textId="77777777" w:rsidR="007A3AA1" w:rsidRPr="00BF4D6A" w:rsidRDefault="007A3AA1" w:rsidP="00C83AF4">
            <w:pPr>
              <w:pStyle w:val="TAL"/>
            </w:pPr>
            <w:r w:rsidRPr="00BF4D6A">
              <w:t>NOTE: Same structure as NR_SystemRequest_Type in 3GPP TS 38.523-3 [24] annex D</w:t>
            </w:r>
          </w:p>
          <w:p w14:paraId="46C79F2B" w14:textId="77777777" w:rsidR="007A3AA1" w:rsidRPr="00BF4D6A" w:rsidRDefault="007A3AA1" w:rsidP="00C83AF4">
            <w:pPr>
              <w:pStyle w:val="TAL"/>
            </w:pPr>
            <w:r w:rsidRPr="00BF4D6A">
              <w:t>Physical layer:</w:t>
            </w:r>
          </w:p>
        </w:tc>
      </w:tr>
      <w:tr w:rsidR="007A3AA1" w14:paraId="014DF20A" w14:textId="77777777" w:rsidTr="00C83AF4">
        <w:tc>
          <w:tcPr>
            <w:tcW w:w="1479" w:type="dxa"/>
            <w:tcBorders>
              <w:top w:val="double" w:sz="4" w:space="0" w:color="auto"/>
            </w:tcBorders>
            <w:shd w:val="clear" w:color="auto" w:fill="auto"/>
          </w:tcPr>
          <w:p w14:paraId="62B212EB" w14:textId="77777777" w:rsidR="007A3AA1" w:rsidRPr="00BF4D6A" w:rsidRDefault="007A3AA1" w:rsidP="00C83AF4">
            <w:pPr>
              <w:pStyle w:val="TAL"/>
            </w:pPr>
            <w:r w:rsidRPr="00BF4D6A">
              <w:t>Downlink</w:t>
            </w:r>
          </w:p>
        </w:tc>
        <w:tc>
          <w:tcPr>
            <w:tcW w:w="2464" w:type="dxa"/>
            <w:tcBorders>
              <w:top w:val="double" w:sz="4" w:space="0" w:color="auto"/>
            </w:tcBorders>
            <w:shd w:val="clear" w:color="auto" w:fill="auto"/>
          </w:tcPr>
          <w:p w14:paraId="648C9A9C" w14:textId="77777777" w:rsidR="007A3AA1" w:rsidRPr="00BF4D6A" w:rsidRDefault="00000000" w:rsidP="00C83AF4">
            <w:pPr>
              <w:pStyle w:val="TAL"/>
            </w:pPr>
            <w:hyperlink w:anchor="NR_CellCon__PhysicalLayerDownlink_PosExt" w:history="1">
              <w:r w:rsidR="007A3AA1" w:rsidRPr="00BF4D6A">
                <w:rPr>
                  <w:rStyle w:val="Hyperlink"/>
                </w:rPr>
                <w:t>NR_CellConfigPhysicalLayerDownlink_PosExt_Type</w:t>
              </w:r>
            </w:hyperlink>
          </w:p>
        </w:tc>
        <w:tc>
          <w:tcPr>
            <w:tcW w:w="493" w:type="dxa"/>
            <w:tcBorders>
              <w:top w:val="double" w:sz="4" w:space="0" w:color="auto"/>
            </w:tcBorders>
            <w:shd w:val="clear" w:color="auto" w:fill="auto"/>
          </w:tcPr>
          <w:p w14:paraId="01143954"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7FE7F925" w14:textId="77777777" w:rsidR="007A3AA1" w:rsidRPr="00BF4D6A" w:rsidRDefault="007A3AA1" w:rsidP="00C83AF4">
            <w:pPr>
              <w:pStyle w:val="TAL"/>
            </w:pPr>
            <w:r w:rsidRPr="00BF4D6A">
              <w:t>Default settings regarding physical control DL-PRS signal</w:t>
            </w:r>
          </w:p>
        </w:tc>
      </w:tr>
    </w:tbl>
    <w:p w14:paraId="264B105F" w14:textId="77777777" w:rsidR="007A3AA1" w:rsidRDefault="007A3AA1" w:rsidP="007A3AA1"/>
    <w:p w14:paraId="28BFE2D5" w14:textId="77777777" w:rsidR="007A3AA1" w:rsidRDefault="007A3AA1" w:rsidP="007A3AA1">
      <w:pPr>
        <w:pStyle w:val="Heading3"/>
      </w:pPr>
      <w:r>
        <w:t>E.1.2.2</w:t>
      </w:r>
      <w:r>
        <w:tab/>
        <w:t>Downlink_Physical_Layer_Configuration_PosExt</w:t>
      </w:r>
    </w:p>
    <w:p w14:paraId="646DCDF2" w14:textId="77777777" w:rsidR="007A3AA1" w:rsidRDefault="007A3AA1" w:rsidP="007A3AA1">
      <w:r>
        <w:t>Downlink physical layer configuration:</w:t>
      </w:r>
      <w:r>
        <w:br/>
        <w:t>- DL-PRS Frequency Layer configuration.</w:t>
      </w:r>
      <w:r>
        <w:br/>
        <w:t>- DL-PRS TRP configuration.</w:t>
      </w:r>
    </w:p>
    <w:p w14:paraId="6382A6D3" w14:textId="77777777" w:rsidR="007A3AA1" w:rsidRDefault="007A3AA1" w:rsidP="007A3AA1">
      <w:pPr>
        <w:pStyle w:val="TH"/>
      </w:pPr>
      <w:r>
        <w:t>Downlink_Physical_Layer_Configuration_PosExt: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A3AA1" w14:paraId="05A6B106" w14:textId="77777777" w:rsidTr="00C83AF4">
        <w:tc>
          <w:tcPr>
            <w:tcW w:w="9857" w:type="dxa"/>
            <w:gridSpan w:val="3"/>
            <w:tcBorders>
              <w:bottom w:val="double" w:sz="4" w:space="0" w:color="auto"/>
            </w:tcBorders>
            <w:shd w:val="clear" w:color="auto" w:fill="E0E0E0"/>
          </w:tcPr>
          <w:p w14:paraId="2646D002" w14:textId="77777777" w:rsidR="007A3AA1" w:rsidRPr="00BF4D6A" w:rsidRDefault="007A3AA1" w:rsidP="00C83AF4">
            <w:pPr>
              <w:pStyle w:val="TAL"/>
              <w:rPr>
                <w:b/>
              </w:rPr>
            </w:pPr>
            <w:r w:rsidRPr="00BF4D6A">
              <w:rPr>
                <w:b/>
              </w:rPr>
              <w:t>TTCN-3 Basic Types</w:t>
            </w:r>
          </w:p>
        </w:tc>
      </w:tr>
      <w:tr w:rsidR="007A3AA1" w14:paraId="190570C6" w14:textId="77777777" w:rsidTr="00C83AF4">
        <w:tc>
          <w:tcPr>
            <w:tcW w:w="2464" w:type="dxa"/>
            <w:tcBorders>
              <w:top w:val="double" w:sz="4" w:space="0" w:color="auto"/>
            </w:tcBorders>
            <w:shd w:val="clear" w:color="auto" w:fill="auto"/>
          </w:tcPr>
          <w:p w14:paraId="66E1F3EA" w14:textId="77777777" w:rsidR="007A3AA1" w:rsidRPr="00BF4D6A" w:rsidRDefault="007A3AA1" w:rsidP="00C83AF4">
            <w:pPr>
              <w:pStyle w:val="TAL"/>
              <w:rPr>
                <w:b/>
              </w:rPr>
            </w:pPr>
            <w:bookmarkStart w:id="534" w:name="DlPrs_CombSizeN_Type" w:colFirst="0" w:colLast="0"/>
            <w:r w:rsidRPr="00BF4D6A">
              <w:rPr>
                <w:b/>
              </w:rPr>
              <w:t>DlPrs_CombSizeN_Type</w:t>
            </w:r>
          </w:p>
        </w:tc>
        <w:tc>
          <w:tcPr>
            <w:tcW w:w="3450" w:type="dxa"/>
            <w:tcBorders>
              <w:top w:val="double" w:sz="4" w:space="0" w:color="auto"/>
            </w:tcBorders>
            <w:shd w:val="clear" w:color="auto" w:fill="auto"/>
          </w:tcPr>
          <w:p w14:paraId="055755D1" w14:textId="77777777" w:rsidR="007A3AA1" w:rsidRPr="00BF4D6A" w:rsidRDefault="007A3AA1" w:rsidP="00C83AF4">
            <w:pPr>
              <w:pStyle w:val="TAL"/>
            </w:pPr>
            <w:r w:rsidRPr="00BF4D6A">
              <w:t>NR_DL_PRS_PositioningFrequencyLayer_r16.dl_PRS_CombSizeN_r16</w:t>
            </w:r>
          </w:p>
        </w:tc>
        <w:tc>
          <w:tcPr>
            <w:tcW w:w="3943" w:type="dxa"/>
            <w:tcBorders>
              <w:top w:val="double" w:sz="4" w:space="0" w:color="auto"/>
            </w:tcBorders>
            <w:shd w:val="clear" w:color="auto" w:fill="auto"/>
          </w:tcPr>
          <w:p w14:paraId="0283E56E" w14:textId="77777777" w:rsidR="007A3AA1" w:rsidRPr="00BF4D6A" w:rsidRDefault="007A3AA1" w:rsidP="00C83AF4">
            <w:pPr>
              <w:pStyle w:val="TAL"/>
            </w:pPr>
          </w:p>
        </w:tc>
      </w:tr>
      <w:bookmarkEnd w:id="534"/>
    </w:tbl>
    <w:p w14:paraId="00C41E2C" w14:textId="77777777" w:rsidR="007A3AA1" w:rsidRDefault="007A3AA1" w:rsidP="007A3AA1"/>
    <w:p w14:paraId="7EC637FA" w14:textId="77777777" w:rsidR="007A3AA1" w:rsidRDefault="007A3AA1" w:rsidP="007A3AA1">
      <w:pPr>
        <w:pStyle w:val="TH"/>
      </w:pPr>
      <w:r>
        <w:lastRenderedPageBreak/>
        <w:t>DlPrs_FreqLayerConfig_Type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0ED889F" w14:textId="77777777" w:rsidTr="00C83AF4">
        <w:tc>
          <w:tcPr>
            <w:tcW w:w="9857" w:type="dxa"/>
            <w:gridSpan w:val="4"/>
            <w:shd w:val="clear" w:color="auto" w:fill="E0E0E0"/>
          </w:tcPr>
          <w:p w14:paraId="155E624B" w14:textId="77777777" w:rsidR="007A3AA1" w:rsidRPr="00BF4D6A" w:rsidRDefault="007A3AA1" w:rsidP="00C83AF4">
            <w:pPr>
              <w:pStyle w:val="TAL"/>
              <w:rPr>
                <w:b/>
              </w:rPr>
            </w:pPr>
            <w:r w:rsidRPr="00BF4D6A">
              <w:rPr>
                <w:b/>
              </w:rPr>
              <w:t>TTCN-3 Record Type</w:t>
            </w:r>
          </w:p>
        </w:tc>
      </w:tr>
      <w:tr w:rsidR="007A3AA1" w14:paraId="7553B388" w14:textId="77777777" w:rsidTr="00C83AF4">
        <w:tc>
          <w:tcPr>
            <w:tcW w:w="1479" w:type="dxa"/>
            <w:tcBorders>
              <w:bottom w:val="single" w:sz="4" w:space="0" w:color="auto"/>
            </w:tcBorders>
            <w:shd w:val="clear" w:color="auto" w:fill="E0E0E0"/>
          </w:tcPr>
          <w:p w14:paraId="139F3081" w14:textId="77777777" w:rsidR="007A3AA1" w:rsidRPr="00BF4D6A" w:rsidRDefault="007A3AA1" w:rsidP="00C83AF4">
            <w:pPr>
              <w:pStyle w:val="TAL"/>
              <w:rPr>
                <w:b/>
              </w:rPr>
            </w:pPr>
            <w:bookmarkStart w:id="535" w:name="DlPrs_FreqLayerConfig_Type" w:colFirst="1" w:colLast="1"/>
            <w:r w:rsidRPr="00BF4D6A">
              <w:rPr>
                <w:b/>
              </w:rPr>
              <w:t>Name</w:t>
            </w:r>
          </w:p>
        </w:tc>
        <w:tc>
          <w:tcPr>
            <w:tcW w:w="8378" w:type="dxa"/>
            <w:gridSpan w:val="3"/>
            <w:tcBorders>
              <w:bottom w:val="single" w:sz="4" w:space="0" w:color="auto"/>
            </w:tcBorders>
            <w:shd w:val="clear" w:color="auto" w:fill="FFFF99"/>
          </w:tcPr>
          <w:p w14:paraId="5D147830" w14:textId="77777777" w:rsidR="007A3AA1" w:rsidRPr="00BF4D6A" w:rsidRDefault="007A3AA1" w:rsidP="00C83AF4">
            <w:pPr>
              <w:pStyle w:val="TAL"/>
              <w:rPr>
                <w:b/>
              </w:rPr>
            </w:pPr>
            <w:r w:rsidRPr="00BF4D6A">
              <w:rPr>
                <w:b/>
              </w:rPr>
              <w:t>DlPrs_FreqLayerConfig_Type</w:t>
            </w:r>
          </w:p>
        </w:tc>
      </w:tr>
      <w:bookmarkEnd w:id="535"/>
      <w:tr w:rsidR="007A3AA1" w14:paraId="2B96BFDC" w14:textId="77777777" w:rsidTr="00C83AF4">
        <w:tc>
          <w:tcPr>
            <w:tcW w:w="1479" w:type="dxa"/>
            <w:tcBorders>
              <w:bottom w:val="double" w:sz="4" w:space="0" w:color="auto"/>
            </w:tcBorders>
            <w:shd w:val="clear" w:color="auto" w:fill="E0E0E0"/>
          </w:tcPr>
          <w:p w14:paraId="271B7067"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2B3ECF8" w14:textId="77777777" w:rsidR="007A3AA1" w:rsidRPr="00BF4D6A" w:rsidRDefault="007A3AA1" w:rsidP="00C83AF4">
            <w:pPr>
              <w:pStyle w:val="TAL"/>
            </w:pPr>
          </w:p>
        </w:tc>
      </w:tr>
      <w:tr w:rsidR="007A3AA1" w14:paraId="47EAE65C" w14:textId="77777777" w:rsidTr="00C83AF4">
        <w:tc>
          <w:tcPr>
            <w:tcW w:w="1479" w:type="dxa"/>
            <w:tcBorders>
              <w:top w:val="double" w:sz="4" w:space="0" w:color="auto"/>
            </w:tcBorders>
            <w:shd w:val="clear" w:color="auto" w:fill="auto"/>
          </w:tcPr>
          <w:p w14:paraId="514B25A0" w14:textId="77777777" w:rsidR="007A3AA1" w:rsidRPr="00BF4D6A" w:rsidRDefault="007A3AA1" w:rsidP="00C83AF4">
            <w:pPr>
              <w:pStyle w:val="TAL"/>
            </w:pPr>
            <w:r w:rsidRPr="00BF4D6A">
              <w:t>DlPrs_ResourceBW</w:t>
            </w:r>
          </w:p>
        </w:tc>
        <w:tc>
          <w:tcPr>
            <w:tcW w:w="2464" w:type="dxa"/>
            <w:tcBorders>
              <w:top w:val="double" w:sz="4" w:space="0" w:color="auto"/>
            </w:tcBorders>
            <w:shd w:val="clear" w:color="auto" w:fill="auto"/>
          </w:tcPr>
          <w:p w14:paraId="4AEF48A3" w14:textId="77777777" w:rsidR="007A3AA1" w:rsidRPr="00BF4D6A" w:rsidRDefault="007A3AA1" w:rsidP="00C83AF4">
            <w:pPr>
              <w:pStyle w:val="TAL"/>
            </w:pPr>
            <w:r w:rsidRPr="00BF4D6A">
              <w:t>integer</w:t>
            </w:r>
          </w:p>
        </w:tc>
        <w:tc>
          <w:tcPr>
            <w:tcW w:w="493" w:type="dxa"/>
            <w:tcBorders>
              <w:top w:val="double" w:sz="4" w:space="0" w:color="auto"/>
            </w:tcBorders>
            <w:shd w:val="clear" w:color="auto" w:fill="auto"/>
          </w:tcPr>
          <w:p w14:paraId="58C26310"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345F5273" w14:textId="77777777" w:rsidR="007A3AA1" w:rsidRPr="00BF4D6A" w:rsidRDefault="007A3AA1" w:rsidP="00C83AF4">
            <w:pPr>
              <w:pStyle w:val="TAL"/>
            </w:pPr>
          </w:p>
        </w:tc>
      </w:tr>
      <w:tr w:rsidR="007A3AA1" w14:paraId="7D5C87DB" w14:textId="77777777" w:rsidTr="00C83AF4">
        <w:tc>
          <w:tcPr>
            <w:tcW w:w="1479" w:type="dxa"/>
            <w:shd w:val="clear" w:color="auto" w:fill="auto"/>
          </w:tcPr>
          <w:p w14:paraId="1994366F" w14:textId="77777777" w:rsidR="007A3AA1" w:rsidRPr="00BF4D6A" w:rsidRDefault="007A3AA1" w:rsidP="00C83AF4">
            <w:pPr>
              <w:pStyle w:val="TAL"/>
            </w:pPr>
            <w:r w:rsidRPr="00BF4D6A">
              <w:t>DlPrs_CombSizeN</w:t>
            </w:r>
          </w:p>
        </w:tc>
        <w:tc>
          <w:tcPr>
            <w:tcW w:w="2464" w:type="dxa"/>
            <w:shd w:val="clear" w:color="auto" w:fill="auto"/>
          </w:tcPr>
          <w:p w14:paraId="65F90016" w14:textId="77777777" w:rsidR="007A3AA1" w:rsidRPr="00BF4D6A" w:rsidRDefault="00000000" w:rsidP="00C83AF4">
            <w:pPr>
              <w:pStyle w:val="TAL"/>
            </w:pPr>
            <w:hyperlink w:anchor="DlPrs_CombSizeN_Type" w:history="1">
              <w:r w:rsidR="007A3AA1" w:rsidRPr="00BF4D6A">
                <w:rPr>
                  <w:rStyle w:val="Hyperlink"/>
                </w:rPr>
                <w:t>DlPrs_CombSizeN_Type</w:t>
              </w:r>
            </w:hyperlink>
          </w:p>
        </w:tc>
        <w:tc>
          <w:tcPr>
            <w:tcW w:w="493" w:type="dxa"/>
            <w:shd w:val="clear" w:color="auto" w:fill="auto"/>
          </w:tcPr>
          <w:p w14:paraId="1C853BF0" w14:textId="77777777" w:rsidR="007A3AA1" w:rsidRPr="00BF4D6A" w:rsidRDefault="007A3AA1" w:rsidP="00C83AF4">
            <w:pPr>
              <w:pStyle w:val="TAL"/>
            </w:pPr>
            <w:r w:rsidRPr="00BF4D6A">
              <w:t>opt</w:t>
            </w:r>
          </w:p>
        </w:tc>
        <w:tc>
          <w:tcPr>
            <w:tcW w:w="5421" w:type="dxa"/>
            <w:shd w:val="clear" w:color="auto" w:fill="auto"/>
          </w:tcPr>
          <w:p w14:paraId="3E5927E6" w14:textId="77777777" w:rsidR="007A3AA1" w:rsidRPr="00BF4D6A" w:rsidRDefault="007A3AA1" w:rsidP="00C83AF4">
            <w:pPr>
              <w:pStyle w:val="TAL"/>
            </w:pPr>
          </w:p>
        </w:tc>
      </w:tr>
    </w:tbl>
    <w:p w14:paraId="61D4CC93" w14:textId="77777777" w:rsidR="007A3AA1" w:rsidRDefault="007A3AA1" w:rsidP="007A3AA1"/>
    <w:p w14:paraId="3BB91286" w14:textId="77777777" w:rsidR="007A3AA1" w:rsidRDefault="007A3AA1" w:rsidP="007A3AA1">
      <w:pPr>
        <w:pStyle w:val="TH"/>
      </w:pPr>
      <w:r>
        <w:t>DlPrs_TRPConfig_Type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4A69A180" w14:textId="77777777" w:rsidTr="00C83AF4">
        <w:tc>
          <w:tcPr>
            <w:tcW w:w="9857" w:type="dxa"/>
            <w:gridSpan w:val="4"/>
            <w:shd w:val="clear" w:color="auto" w:fill="E0E0E0"/>
          </w:tcPr>
          <w:p w14:paraId="46086077" w14:textId="77777777" w:rsidR="007A3AA1" w:rsidRPr="00BF4D6A" w:rsidRDefault="007A3AA1" w:rsidP="00C83AF4">
            <w:pPr>
              <w:pStyle w:val="TAL"/>
              <w:rPr>
                <w:b/>
              </w:rPr>
            </w:pPr>
            <w:r w:rsidRPr="00BF4D6A">
              <w:rPr>
                <w:b/>
              </w:rPr>
              <w:t>TTCN-3 Record Type</w:t>
            </w:r>
          </w:p>
        </w:tc>
      </w:tr>
      <w:tr w:rsidR="007A3AA1" w14:paraId="312E28D5" w14:textId="77777777" w:rsidTr="00C83AF4">
        <w:tc>
          <w:tcPr>
            <w:tcW w:w="1479" w:type="dxa"/>
            <w:tcBorders>
              <w:bottom w:val="single" w:sz="4" w:space="0" w:color="auto"/>
            </w:tcBorders>
            <w:shd w:val="clear" w:color="auto" w:fill="E0E0E0"/>
          </w:tcPr>
          <w:p w14:paraId="51659765" w14:textId="77777777" w:rsidR="007A3AA1" w:rsidRPr="00BF4D6A" w:rsidRDefault="007A3AA1" w:rsidP="00C83AF4">
            <w:pPr>
              <w:pStyle w:val="TAL"/>
              <w:rPr>
                <w:b/>
              </w:rPr>
            </w:pPr>
            <w:bookmarkStart w:id="536" w:name="DlPrs_TRPConfig_Type" w:colFirst="1" w:colLast="1"/>
            <w:r w:rsidRPr="00BF4D6A">
              <w:rPr>
                <w:b/>
              </w:rPr>
              <w:t>Name</w:t>
            </w:r>
          </w:p>
        </w:tc>
        <w:tc>
          <w:tcPr>
            <w:tcW w:w="8378" w:type="dxa"/>
            <w:gridSpan w:val="3"/>
            <w:tcBorders>
              <w:bottom w:val="single" w:sz="4" w:space="0" w:color="auto"/>
            </w:tcBorders>
            <w:shd w:val="clear" w:color="auto" w:fill="FFFF99"/>
          </w:tcPr>
          <w:p w14:paraId="416DED1C" w14:textId="77777777" w:rsidR="007A3AA1" w:rsidRPr="00BF4D6A" w:rsidRDefault="007A3AA1" w:rsidP="00C83AF4">
            <w:pPr>
              <w:pStyle w:val="TAL"/>
              <w:rPr>
                <w:b/>
              </w:rPr>
            </w:pPr>
            <w:r w:rsidRPr="00BF4D6A">
              <w:rPr>
                <w:b/>
              </w:rPr>
              <w:t>DlPrs_TRPConfig_Type</w:t>
            </w:r>
          </w:p>
        </w:tc>
      </w:tr>
      <w:bookmarkEnd w:id="536"/>
      <w:tr w:rsidR="007A3AA1" w14:paraId="26AB4700" w14:textId="77777777" w:rsidTr="00C83AF4">
        <w:tc>
          <w:tcPr>
            <w:tcW w:w="1479" w:type="dxa"/>
            <w:tcBorders>
              <w:bottom w:val="double" w:sz="4" w:space="0" w:color="auto"/>
            </w:tcBorders>
            <w:shd w:val="clear" w:color="auto" w:fill="E0E0E0"/>
          </w:tcPr>
          <w:p w14:paraId="52E14F2A"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8A6EBA8" w14:textId="77777777" w:rsidR="007A3AA1" w:rsidRPr="00BF4D6A" w:rsidRDefault="007A3AA1" w:rsidP="00C83AF4">
            <w:pPr>
              <w:pStyle w:val="TAL"/>
            </w:pPr>
          </w:p>
        </w:tc>
      </w:tr>
      <w:tr w:rsidR="007A3AA1" w14:paraId="60D75B00" w14:textId="77777777" w:rsidTr="00C83AF4">
        <w:tc>
          <w:tcPr>
            <w:tcW w:w="1479" w:type="dxa"/>
            <w:tcBorders>
              <w:top w:val="double" w:sz="4" w:space="0" w:color="auto"/>
            </w:tcBorders>
            <w:shd w:val="clear" w:color="auto" w:fill="auto"/>
          </w:tcPr>
          <w:p w14:paraId="13CFA2F8" w14:textId="77777777" w:rsidR="007A3AA1" w:rsidRPr="00BF4D6A" w:rsidRDefault="007A3AA1" w:rsidP="00C83AF4">
            <w:pPr>
              <w:pStyle w:val="TAL"/>
            </w:pPr>
            <w:r w:rsidRPr="00BF4D6A">
              <w:t>NrDlPrsSfn0Offset</w:t>
            </w:r>
          </w:p>
        </w:tc>
        <w:tc>
          <w:tcPr>
            <w:tcW w:w="2464" w:type="dxa"/>
            <w:tcBorders>
              <w:top w:val="double" w:sz="4" w:space="0" w:color="auto"/>
            </w:tcBorders>
            <w:shd w:val="clear" w:color="auto" w:fill="auto"/>
          </w:tcPr>
          <w:p w14:paraId="1FABC103" w14:textId="77777777" w:rsidR="007A3AA1" w:rsidRPr="00BF4D6A" w:rsidRDefault="007A3AA1" w:rsidP="00C83AF4">
            <w:pPr>
              <w:pStyle w:val="TAL"/>
            </w:pPr>
            <w:r w:rsidRPr="00BF4D6A">
              <w:t>NR_DL_PRS_SFN0_Offset_r16</w:t>
            </w:r>
          </w:p>
        </w:tc>
        <w:tc>
          <w:tcPr>
            <w:tcW w:w="493" w:type="dxa"/>
            <w:tcBorders>
              <w:top w:val="double" w:sz="4" w:space="0" w:color="auto"/>
            </w:tcBorders>
            <w:shd w:val="clear" w:color="auto" w:fill="auto"/>
          </w:tcPr>
          <w:p w14:paraId="1B185D6B"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10C496BC" w14:textId="77777777" w:rsidR="007A3AA1" w:rsidRPr="00BF4D6A" w:rsidRDefault="007A3AA1" w:rsidP="00C83AF4">
            <w:pPr>
              <w:pStyle w:val="TAL"/>
            </w:pPr>
          </w:p>
        </w:tc>
      </w:tr>
      <w:tr w:rsidR="007A3AA1" w14:paraId="396781C6" w14:textId="77777777" w:rsidTr="00C83AF4">
        <w:tc>
          <w:tcPr>
            <w:tcW w:w="1479" w:type="dxa"/>
            <w:shd w:val="clear" w:color="auto" w:fill="auto"/>
          </w:tcPr>
          <w:p w14:paraId="40CAEB63" w14:textId="77777777" w:rsidR="007A3AA1" w:rsidRPr="00BF4D6A" w:rsidRDefault="007A3AA1" w:rsidP="00C83AF4">
            <w:pPr>
              <w:pStyle w:val="TAL"/>
            </w:pPr>
            <w:r w:rsidRPr="00BF4D6A">
              <w:t>NrDlPrsExpectedRstd</w:t>
            </w:r>
          </w:p>
        </w:tc>
        <w:tc>
          <w:tcPr>
            <w:tcW w:w="2464" w:type="dxa"/>
            <w:shd w:val="clear" w:color="auto" w:fill="auto"/>
          </w:tcPr>
          <w:p w14:paraId="43B50D61" w14:textId="77777777" w:rsidR="007A3AA1" w:rsidRPr="00BF4D6A" w:rsidRDefault="007A3AA1" w:rsidP="00C83AF4">
            <w:pPr>
              <w:pStyle w:val="TAL"/>
            </w:pPr>
            <w:r w:rsidRPr="00BF4D6A">
              <w:t>integer</w:t>
            </w:r>
          </w:p>
        </w:tc>
        <w:tc>
          <w:tcPr>
            <w:tcW w:w="493" w:type="dxa"/>
            <w:shd w:val="clear" w:color="auto" w:fill="auto"/>
          </w:tcPr>
          <w:p w14:paraId="13CF28F8" w14:textId="77777777" w:rsidR="007A3AA1" w:rsidRPr="00BF4D6A" w:rsidRDefault="007A3AA1" w:rsidP="00C83AF4">
            <w:pPr>
              <w:pStyle w:val="TAL"/>
            </w:pPr>
            <w:r w:rsidRPr="00BF4D6A">
              <w:t>opt</w:t>
            </w:r>
          </w:p>
        </w:tc>
        <w:tc>
          <w:tcPr>
            <w:tcW w:w="5421" w:type="dxa"/>
            <w:shd w:val="clear" w:color="auto" w:fill="auto"/>
          </w:tcPr>
          <w:p w14:paraId="0D6366B2" w14:textId="77777777" w:rsidR="007A3AA1" w:rsidRPr="00BF4D6A" w:rsidRDefault="007A3AA1" w:rsidP="00C83AF4">
            <w:pPr>
              <w:pStyle w:val="TAL"/>
            </w:pPr>
          </w:p>
        </w:tc>
      </w:tr>
      <w:tr w:rsidR="007A3AA1" w14:paraId="101FE153" w14:textId="77777777" w:rsidTr="00C83AF4">
        <w:tc>
          <w:tcPr>
            <w:tcW w:w="1479" w:type="dxa"/>
            <w:shd w:val="clear" w:color="auto" w:fill="auto"/>
          </w:tcPr>
          <w:p w14:paraId="52EA4ADE" w14:textId="77777777" w:rsidR="007A3AA1" w:rsidRPr="00BF4D6A" w:rsidRDefault="007A3AA1" w:rsidP="00C83AF4">
            <w:pPr>
              <w:pStyle w:val="TAL"/>
            </w:pPr>
            <w:r w:rsidRPr="00BF4D6A">
              <w:t>NrDlPrsExpectedRstdUncertainty</w:t>
            </w:r>
          </w:p>
        </w:tc>
        <w:tc>
          <w:tcPr>
            <w:tcW w:w="2464" w:type="dxa"/>
            <w:shd w:val="clear" w:color="auto" w:fill="auto"/>
          </w:tcPr>
          <w:p w14:paraId="0146FA7F" w14:textId="77777777" w:rsidR="007A3AA1" w:rsidRPr="00BF4D6A" w:rsidRDefault="007A3AA1" w:rsidP="00C83AF4">
            <w:pPr>
              <w:pStyle w:val="TAL"/>
            </w:pPr>
            <w:r w:rsidRPr="00BF4D6A">
              <w:t>integer</w:t>
            </w:r>
          </w:p>
        </w:tc>
        <w:tc>
          <w:tcPr>
            <w:tcW w:w="493" w:type="dxa"/>
            <w:shd w:val="clear" w:color="auto" w:fill="auto"/>
          </w:tcPr>
          <w:p w14:paraId="1B04976E" w14:textId="77777777" w:rsidR="007A3AA1" w:rsidRPr="00BF4D6A" w:rsidRDefault="007A3AA1" w:rsidP="00C83AF4">
            <w:pPr>
              <w:pStyle w:val="TAL"/>
            </w:pPr>
            <w:r w:rsidRPr="00BF4D6A">
              <w:t>opt</w:t>
            </w:r>
          </w:p>
        </w:tc>
        <w:tc>
          <w:tcPr>
            <w:tcW w:w="5421" w:type="dxa"/>
            <w:shd w:val="clear" w:color="auto" w:fill="auto"/>
          </w:tcPr>
          <w:p w14:paraId="1A3220C5" w14:textId="77777777" w:rsidR="007A3AA1" w:rsidRPr="00BF4D6A" w:rsidRDefault="007A3AA1" w:rsidP="00C83AF4">
            <w:pPr>
              <w:pStyle w:val="TAL"/>
            </w:pPr>
          </w:p>
        </w:tc>
      </w:tr>
      <w:tr w:rsidR="007A3AA1" w14:paraId="3EDB4949" w14:textId="77777777" w:rsidTr="00C83AF4">
        <w:tc>
          <w:tcPr>
            <w:tcW w:w="1479" w:type="dxa"/>
            <w:shd w:val="clear" w:color="auto" w:fill="auto"/>
          </w:tcPr>
          <w:p w14:paraId="3213EE61" w14:textId="77777777" w:rsidR="007A3AA1" w:rsidRPr="00BF4D6A" w:rsidRDefault="007A3AA1" w:rsidP="00C83AF4">
            <w:pPr>
              <w:pStyle w:val="TAL"/>
            </w:pPr>
            <w:r w:rsidRPr="00BF4D6A">
              <w:t>NrDlPrsInfo</w:t>
            </w:r>
          </w:p>
        </w:tc>
        <w:tc>
          <w:tcPr>
            <w:tcW w:w="2464" w:type="dxa"/>
            <w:shd w:val="clear" w:color="auto" w:fill="auto"/>
          </w:tcPr>
          <w:p w14:paraId="41ACCA6E" w14:textId="77777777" w:rsidR="007A3AA1" w:rsidRPr="00BF4D6A" w:rsidRDefault="007A3AA1" w:rsidP="00C83AF4">
            <w:pPr>
              <w:pStyle w:val="TAL"/>
            </w:pPr>
            <w:r w:rsidRPr="00BF4D6A">
              <w:t>NR_DL_PRS_Info_r16</w:t>
            </w:r>
          </w:p>
        </w:tc>
        <w:tc>
          <w:tcPr>
            <w:tcW w:w="493" w:type="dxa"/>
            <w:shd w:val="clear" w:color="auto" w:fill="auto"/>
          </w:tcPr>
          <w:p w14:paraId="1CDEAF39" w14:textId="77777777" w:rsidR="007A3AA1" w:rsidRPr="00BF4D6A" w:rsidRDefault="007A3AA1" w:rsidP="00C83AF4">
            <w:pPr>
              <w:pStyle w:val="TAL"/>
            </w:pPr>
            <w:r w:rsidRPr="00BF4D6A">
              <w:t>opt</w:t>
            </w:r>
          </w:p>
        </w:tc>
        <w:tc>
          <w:tcPr>
            <w:tcW w:w="5421" w:type="dxa"/>
            <w:shd w:val="clear" w:color="auto" w:fill="auto"/>
          </w:tcPr>
          <w:p w14:paraId="25F4E3FE" w14:textId="77777777" w:rsidR="007A3AA1" w:rsidRPr="00BF4D6A" w:rsidRDefault="007A3AA1" w:rsidP="00C83AF4">
            <w:pPr>
              <w:pStyle w:val="TAL"/>
            </w:pPr>
          </w:p>
        </w:tc>
      </w:tr>
    </w:tbl>
    <w:p w14:paraId="7D975054" w14:textId="77777777" w:rsidR="007A3AA1" w:rsidRDefault="007A3AA1" w:rsidP="007A3AA1"/>
    <w:p w14:paraId="30F1AC6A" w14:textId="77777777" w:rsidR="007A3AA1" w:rsidRDefault="007A3AA1" w:rsidP="007A3AA1">
      <w:pPr>
        <w:pStyle w:val="TH"/>
      </w:pPr>
      <w:r>
        <w:t>DlPrs_EPREs_Type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3D89AE7" w14:textId="77777777" w:rsidTr="00C83AF4">
        <w:tc>
          <w:tcPr>
            <w:tcW w:w="9857" w:type="dxa"/>
            <w:gridSpan w:val="4"/>
            <w:shd w:val="clear" w:color="auto" w:fill="E0E0E0"/>
          </w:tcPr>
          <w:p w14:paraId="427028C3" w14:textId="77777777" w:rsidR="007A3AA1" w:rsidRPr="00BF4D6A" w:rsidRDefault="007A3AA1" w:rsidP="00C83AF4">
            <w:pPr>
              <w:pStyle w:val="TAL"/>
              <w:rPr>
                <w:b/>
              </w:rPr>
            </w:pPr>
            <w:r w:rsidRPr="00BF4D6A">
              <w:rPr>
                <w:b/>
              </w:rPr>
              <w:t>TTCN-3 Record Type</w:t>
            </w:r>
          </w:p>
        </w:tc>
      </w:tr>
      <w:tr w:rsidR="007A3AA1" w14:paraId="318F219C" w14:textId="77777777" w:rsidTr="00C83AF4">
        <w:tc>
          <w:tcPr>
            <w:tcW w:w="1479" w:type="dxa"/>
            <w:tcBorders>
              <w:bottom w:val="single" w:sz="4" w:space="0" w:color="auto"/>
            </w:tcBorders>
            <w:shd w:val="clear" w:color="auto" w:fill="E0E0E0"/>
          </w:tcPr>
          <w:p w14:paraId="07BB7680" w14:textId="77777777" w:rsidR="007A3AA1" w:rsidRPr="00BF4D6A" w:rsidRDefault="007A3AA1" w:rsidP="00C83AF4">
            <w:pPr>
              <w:pStyle w:val="TAL"/>
              <w:rPr>
                <w:b/>
              </w:rPr>
            </w:pPr>
            <w:bookmarkStart w:id="537" w:name="DlPrs_EPREs_Type" w:colFirst="1" w:colLast="1"/>
            <w:r w:rsidRPr="00BF4D6A">
              <w:rPr>
                <w:b/>
              </w:rPr>
              <w:t>Name</w:t>
            </w:r>
          </w:p>
        </w:tc>
        <w:tc>
          <w:tcPr>
            <w:tcW w:w="8378" w:type="dxa"/>
            <w:gridSpan w:val="3"/>
            <w:tcBorders>
              <w:bottom w:val="single" w:sz="4" w:space="0" w:color="auto"/>
            </w:tcBorders>
            <w:shd w:val="clear" w:color="auto" w:fill="FFFF99"/>
          </w:tcPr>
          <w:p w14:paraId="3DBDB32A" w14:textId="77777777" w:rsidR="007A3AA1" w:rsidRPr="00BF4D6A" w:rsidRDefault="007A3AA1" w:rsidP="00C83AF4">
            <w:pPr>
              <w:pStyle w:val="TAL"/>
              <w:rPr>
                <w:b/>
              </w:rPr>
            </w:pPr>
            <w:r w:rsidRPr="00BF4D6A">
              <w:rPr>
                <w:b/>
              </w:rPr>
              <w:t>DlPrs_EPREs_Type</w:t>
            </w:r>
          </w:p>
        </w:tc>
      </w:tr>
      <w:bookmarkEnd w:id="537"/>
      <w:tr w:rsidR="007A3AA1" w14:paraId="5F4BC3B3" w14:textId="77777777" w:rsidTr="00C83AF4">
        <w:tc>
          <w:tcPr>
            <w:tcW w:w="1479" w:type="dxa"/>
            <w:tcBorders>
              <w:bottom w:val="double" w:sz="4" w:space="0" w:color="auto"/>
            </w:tcBorders>
            <w:shd w:val="clear" w:color="auto" w:fill="E0E0E0"/>
          </w:tcPr>
          <w:p w14:paraId="5B091EDC"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07F1B8D0" w14:textId="77777777" w:rsidR="007A3AA1" w:rsidRPr="00BF4D6A" w:rsidRDefault="007A3AA1" w:rsidP="00C83AF4">
            <w:pPr>
              <w:pStyle w:val="TAL"/>
            </w:pPr>
            <w:r w:rsidRPr="00BF4D6A">
              <w:t>EPRE for DL-PRS relative to SSS</w:t>
            </w:r>
          </w:p>
        </w:tc>
      </w:tr>
      <w:tr w:rsidR="007A3AA1" w14:paraId="566D82BB" w14:textId="77777777" w:rsidTr="00C83AF4">
        <w:tc>
          <w:tcPr>
            <w:tcW w:w="1479" w:type="dxa"/>
            <w:tcBorders>
              <w:top w:val="double" w:sz="4" w:space="0" w:color="auto"/>
            </w:tcBorders>
            <w:shd w:val="clear" w:color="auto" w:fill="auto"/>
          </w:tcPr>
          <w:p w14:paraId="789F9672" w14:textId="77777777" w:rsidR="007A3AA1" w:rsidRPr="00BF4D6A" w:rsidRDefault="007A3AA1" w:rsidP="00C83AF4">
            <w:pPr>
              <w:pStyle w:val="TAL"/>
            </w:pPr>
            <w:r w:rsidRPr="00BF4D6A">
              <w:t>DlPrsToSSS</w:t>
            </w:r>
          </w:p>
        </w:tc>
        <w:tc>
          <w:tcPr>
            <w:tcW w:w="2464" w:type="dxa"/>
            <w:tcBorders>
              <w:top w:val="double" w:sz="4" w:space="0" w:color="auto"/>
            </w:tcBorders>
            <w:shd w:val="clear" w:color="auto" w:fill="auto"/>
          </w:tcPr>
          <w:p w14:paraId="1D5B8D40" w14:textId="77777777" w:rsidR="007A3AA1" w:rsidRPr="00BF4D6A" w:rsidRDefault="007A3AA1" w:rsidP="00C83AF4">
            <w:pPr>
              <w:pStyle w:val="TAL"/>
            </w:pPr>
            <w:r w:rsidRPr="00BF4D6A">
              <w:t>NR_EPRE_Ratio_Type</w:t>
            </w:r>
          </w:p>
        </w:tc>
        <w:tc>
          <w:tcPr>
            <w:tcW w:w="493" w:type="dxa"/>
            <w:tcBorders>
              <w:top w:val="double" w:sz="4" w:space="0" w:color="auto"/>
            </w:tcBorders>
            <w:shd w:val="clear" w:color="auto" w:fill="auto"/>
          </w:tcPr>
          <w:p w14:paraId="5C469136"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1A3DB0F7" w14:textId="77777777" w:rsidR="007A3AA1" w:rsidRPr="00BF4D6A" w:rsidRDefault="007A3AA1" w:rsidP="00C83AF4">
            <w:pPr>
              <w:pStyle w:val="TAL"/>
            </w:pPr>
            <w:r w:rsidRPr="00BF4D6A">
              <w:t>Positioning reference signal;</w:t>
            </w:r>
          </w:p>
          <w:p w14:paraId="4BBAC03B" w14:textId="77777777" w:rsidR="007A3AA1" w:rsidRPr="00BF4D6A" w:rsidRDefault="007A3AA1" w:rsidP="00C83AF4">
            <w:pPr>
              <w:pStyle w:val="TAL"/>
            </w:pPr>
            <w:r w:rsidRPr="00BF4D6A">
              <w:t>38.211 clause 7.4.1.7</w:t>
            </w:r>
          </w:p>
        </w:tc>
      </w:tr>
    </w:tbl>
    <w:p w14:paraId="423D1DF8" w14:textId="77777777" w:rsidR="007A3AA1" w:rsidRDefault="007A3AA1" w:rsidP="007A3AA1"/>
    <w:p w14:paraId="3DB38B5C" w14:textId="77777777" w:rsidR="007A3AA1" w:rsidRDefault="007A3AA1" w:rsidP="007A3AA1">
      <w:pPr>
        <w:pStyle w:val="TH"/>
      </w:pPr>
      <w:r>
        <w:t>DL_PRSConfig_Type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C64F7D3" w14:textId="77777777" w:rsidTr="00C83AF4">
        <w:tc>
          <w:tcPr>
            <w:tcW w:w="9857" w:type="dxa"/>
            <w:gridSpan w:val="4"/>
            <w:shd w:val="clear" w:color="auto" w:fill="E0E0E0"/>
          </w:tcPr>
          <w:p w14:paraId="2BF62137" w14:textId="77777777" w:rsidR="007A3AA1" w:rsidRPr="00BF4D6A" w:rsidRDefault="007A3AA1" w:rsidP="00C83AF4">
            <w:pPr>
              <w:pStyle w:val="TAL"/>
              <w:rPr>
                <w:b/>
              </w:rPr>
            </w:pPr>
            <w:r w:rsidRPr="00BF4D6A">
              <w:rPr>
                <w:b/>
              </w:rPr>
              <w:t>TTCN-3 Record Type</w:t>
            </w:r>
          </w:p>
        </w:tc>
      </w:tr>
      <w:tr w:rsidR="007A3AA1" w14:paraId="6123753B" w14:textId="77777777" w:rsidTr="00C83AF4">
        <w:tc>
          <w:tcPr>
            <w:tcW w:w="1479" w:type="dxa"/>
            <w:tcBorders>
              <w:bottom w:val="single" w:sz="4" w:space="0" w:color="auto"/>
            </w:tcBorders>
            <w:shd w:val="clear" w:color="auto" w:fill="E0E0E0"/>
          </w:tcPr>
          <w:p w14:paraId="68842002" w14:textId="77777777" w:rsidR="007A3AA1" w:rsidRPr="00BF4D6A" w:rsidRDefault="007A3AA1" w:rsidP="00C83AF4">
            <w:pPr>
              <w:pStyle w:val="TAL"/>
              <w:rPr>
                <w:b/>
              </w:rPr>
            </w:pPr>
            <w:bookmarkStart w:id="538" w:name="DL_PRSConfig_Type" w:colFirst="1" w:colLast="1"/>
            <w:r w:rsidRPr="00BF4D6A">
              <w:rPr>
                <w:b/>
              </w:rPr>
              <w:t>Name</w:t>
            </w:r>
          </w:p>
        </w:tc>
        <w:tc>
          <w:tcPr>
            <w:tcW w:w="8378" w:type="dxa"/>
            <w:gridSpan w:val="3"/>
            <w:tcBorders>
              <w:bottom w:val="single" w:sz="4" w:space="0" w:color="auto"/>
            </w:tcBorders>
            <w:shd w:val="clear" w:color="auto" w:fill="FFFF99"/>
          </w:tcPr>
          <w:p w14:paraId="2FCCDC12" w14:textId="77777777" w:rsidR="007A3AA1" w:rsidRPr="00BF4D6A" w:rsidRDefault="007A3AA1" w:rsidP="00C83AF4">
            <w:pPr>
              <w:pStyle w:val="TAL"/>
              <w:rPr>
                <w:b/>
              </w:rPr>
            </w:pPr>
            <w:r w:rsidRPr="00BF4D6A">
              <w:rPr>
                <w:b/>
              </w:rPr>
              <w:t>DL_PRSConfig_Type</w:t>
            </w:r>
          </w:p>
        </w:tc>
      </w:tr>
      <w:bookmarkEnd w:id="538"/>
      <w:tr w:rsidR="007A3AA1" w14:paraId="71F54764" w14:textId="77777777" w:rsidTr="00C83AF4">
        <w:tc>
          <w:tcPr>
            <w:tcW w:w="1479" w:type="dxa"/>
            <w:tcBorders>
              <w:bottom w:val="double" w:sz="4" w:space="0" w:color="auto"/>
            </w:tcBorders>
            <w:shd w:val="clear" w:color="auto" w:fill="E0E0E0"/>
          </w:tcPr>
          <w:p w14:paraId="2855385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85F4EA0" w14:textId="77777777" w:rsidR="007A3AA1" w:rsidRPr="00BF4D6A" w:rsidRDefault="007A3AA1" w:rsidP="00C83AF4">
            <w:pPr>
              <w:pStyle w:val="TAL"/>
            </w:pPr>
            <w:r w:rsidRPr="00BF4D6A">
              <w:t>to configure DL-PRS for positioning;</w:t>
            </w:r>
          </w:p>
          <w:p w14:paraId="2B5834FB"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57C52812" w14:textId="77777777" w:rsidTr="00C83AF4">
        <w:tc>
          <w:tcPr>
            <w:tcW w:w="1479" w:type="dxa"/>
            <w:tcBorders>
              <w:top w:val="double" w:sz="4" w:space="0" w:color="auto"/>
            </w:tcBorders>
            <w:shd w:val="clear" w:color="auto" w:fill="auto"/>
          </w:tcPr>
          <w:p w14:paraId="69C0A8BC" w14:textId="77777777" w:rsidR="007A3AA1" w:rsidRPr="00BF4D6A" w:rsidRDefault="007A3AA1" w:rsidP="00C83AF4">
            <w:pPr>
              <w:pStyle w:val="TAL"/>
            </w:pPr>
            <w:r w:rsidRPr="00BF4D6A">
              <w:t>DlPrs_FreqLayerConfig</w:t>
            </w:r>
          </w:p>
        </w:tc>
        <w:tc>
          <w:tcPr>
            <w:tcW w:w="2464" w:type="dxa"/>
            <w:tcBorders>
              <w:top w:val="double" w:sz="4" w:space="0" w:color="auto"/>
            </w:tcBorders>
            <w:shd w:val="clear" w:color="auto" w:fill="auto"/>
          </w:tcPr>
          <w:p w14:paraId="1F16133C" w14:textId="77777777" w:rsidR="007A3AA1" w:rsidRPr="00BF4D6A" w:rsidRDefault="00000000" w:rsidP="00C83AF4">
            <w:pPr>
              <w:pStyle w:val="TAL"/>
            </w:pPr>
            <w:hyperlink w:anchor="DlPrs_FreqLayerConfig_Type" w:history="1">
              <w:r w:rsidR="007A3AA1" w:rsidRPr="00BF4D6A">
                <w:rPr>
                  <w:rStyle w:val="Hyperlink"/>
                </w:rPr>
                <w:t>DlPrs_FreqLayerConfig_Type</w:t>
              </w:r>
            </w:hyperlink>
          </w:p>
        </w:tc>
        <w:tc>
          <w:tcPr>
            <w:tcW w:w="493" w:type="dxa"/>
            <w:tcBorders>
              <w:top w:val="double" w:sz="4" w:space="0" w:color="auto"/>
            </w:tcBorders>
            <w:shd w:val="clear" w:color="auto" w:fill="auto"/>
          </w:tcPr>
          <w:p w14:paraId="2CEC9D98"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0C669DEC" w14:textId="77777777" w:rsidR="007A3AA1" w:rsidRPr="00BF4D6A" w:rsidRDefault="007A3AA1" w:rsidP="00C83AF4">
            <w:pPr>
              <w:pStyle w:val="TAL"/>
            </w:pPr>
          </w:p>
        </w:tc>
      </w:tr>
      <w:tr w:rsidR="007A3AA1" w14:paraId="36AF3AB0" w14:textId="77777777" w:rsidTr="00C83AF4">
        <w:tc>
          <w:tcPr>
            <w:tcW w:w="1479" w:type="dxa"/>
            <w:shd w:val="clear" w:color="auto" w:fill="auto"/>
          </w:tcPr>
          <w:p w14:paraId="419F235D" w14:textId="77777777" w:rsidR="007A3AA1" w:rsidRPr="00BF4D6A" w:rsidRDefault="007A3AA1" w:rsidP="00C83AF4">
            <w:pPr>
              <w:pStyle w:val="TAL"/>
            </w:pPr>
            <w:r w:rsidRPr="00BF4D6A">
              <w:t>DlPrs_TRPConfig</w:t>
            </w:r>
          </w:p>
        </w:tc>
        <w:tc>
          <w:tcPr>
            <w:tcW w:w="2464" w:type="dxa"/>
            <w:shd w:val="clear" w:color="auto" w:fill="auto"/>
          </w:tcPr>
          <w:p w14:paraId="111C850C" w14:textId="77777777" w:rsidR="007A3AA1" w:rsidRPr="00BF4D6A" w:rsidRDefault="00000000" w:rsidP="00C83AF4">
            <w:pPr>
              <w:pStyle w:val="TAL"/>
            </w:pPr>
            <w:hyperlink w:anchor="DlPrs_TRPConfig_Type" w:history="1">
              <w:r w:rsidR="007A3AA1" w:rsidRPr="00BF4D6A">
                <w:rPr>
                  <w:rStyle w:val="Hyperlink"/>
                </w:rPr>
                <w:t>DlPrs_TRPConfig_Type</w:t>
              </w:r>
            </w:hyperlink>
          </w:p>
        </w:tc>
        <w:tc>
          <w:tcPr>
            <w:tcW w:w="493" w:type="dxa"/>
            <w:shd w:val="clear" w:color="auto" w:fill="auto"/>
          </w:tcPr>
          <w:p w14:paraId="0E28E42C" w14:textId="77777777" w:rsidR="007A3AA1" w:rsidRPr="00BF4D6A" w:rsidRDefault="007A3AA1" w:rsidP="00C83AF4">
            <w:pPr>
              <w:pStyle w:val="TAL"/>
            </w:pPr>
            <w:r w:rsidRPr="00BF4D6A">
              <w:t>opt</w:t>
            </w:r>
          </w:p>
        </w:tc>
        <w:tc>
          <w:tcPr>
            <w:tcW w:w="5421" w:type="dxa"/>
            <w:shd w:val="clear" w:color="auto" w:fill="auto"/>
          </w:tcPr>
          <w:p w14:paraId="51C6120C" w14:textId="77777777" w:rsidR="007A3AA1" w:rsidRPr="00BF4D6A" w:rsidRDefault="007A3AA1" w:rsidP="00C83AF4">
            <w:pPr>
              <w:pStyle w:val="TAL"/>
            </w:pPr>
          </w:p>
        </w:tc>
      </w:tr>
      <w:tr w:rsidR="007A3AA1" w14:paraId="60CE0903" w14:textId="77777777" w:rsidTr="00C83AF4">
        <w:tc>
          <w:tcPr>
            <w:tcW w:w="1479" w:type="dxa"/>
            <w:shd w:val="clear" w:color="auto" w:fill="auto"/>
          </w:tcPr>
          <w:p w14:paraId="7B6B5417" w14:textId="77777777" w:rsidR="007A3AA1" w:rsidRPr="00BF4D6A" w:rsidRDefault="007A3AA1" w:rsidP="00C83AF4">
            <w:pPr>
              <w:pStyle w:val="TAL"/>
            </w:pPr>
            <w:r w:rsidRPr="00BF4D6A">
              <w:t>RelativeTxPower</w:t>
            </w:r>
          </w:p>
        </w:tc>
        <w:tc>
          <w:tcPr>
            <w:tcW w:w="2464" w:type="dxa"/>
            <w:shd w:val="clear" w:color="auto" w:fill="auto"/>
          </w:tcPr>
          <w:p w14:paraId="5F85F49C" w14:textId="77777777" w:rsidR="007A3AA1" w:rsidRPr="00BF4D6A" w:rsidRDefault="00000000" w:rsidP="00C83AF4">
            <w:pPr>
              <w:pStyle w:val="TAL"/>
            </w:pPr>
            <w:hyperlink w:anchor="DlPrs_EPREs_Type" w:history="1">
              <w:r w:rsidR="007A3AA1" w:rsidRPr="00BF4D6A">
                <w:rPr>
                  <w:rStyle w:val="Hyperlink"/>
                </w:rPr>
                <w:t>DlPrs_EPREs_Type</w:t>
              </w:r>
            </w:hyperlink>
          </w:p>
        </w:tc>
        <w:tc>
          <w:tcPr>
            <w:tcW w:w="493" w:type="dxa"/>
            <w:shd w:val="clear" w:color="auto" w:fill="auto"/>
          </w:tcPr>
          <w:p w14:paraId="3105E10F" w14:textId="77777777" w:rsidR="007A3AA1" w:rsidRPr="00BF4D6A" w:rsidRDefault="007A3AA1" w:rsidP="00C83AF4">
            <w:pPr>
              <w:pStyle w:val="TAL"/>
            </w:pPr>
            <w:r w:rsidRPr="00BF4D6A">
              <w:t>opt</w:t>
            </w:r>
          </w:p>
        </w:tc>
        <w:tc>
          <w:tcPr>
            <w:tcW w:w="5421" w:type="dxa"/>
            <w:shd w:val="clear" w:color="auto" w:fill="auto"/>
          </w:tcPr>
          <w:p w14:paraId="4997D4DD" w14:textId="77777777" w:rsidR="007A3AA1" w:rsidRPr="00BF4D6A" w:rsidRDefault="007A3AA1" w:rsidP="00C83AF4">
            <w:pPr>
              <w:pStyle w:val="TAL"/>
            </w:pPr>
            <w:r w:rsidRPr="00BF4D6A">
              <w:t>transmit power for DL-PRS signal</w:t>
            </w:r>
          </w:p>
        </w:tc>
      </w:tr>
    </w:tbl>
    <w:p w14:paraId="5B3C930D" w14:textId="77777777" w:rsidR="007A3AA1" w:rsidRDefault="007A3AA1" w:rsidP="007A3AA1"/>
    <w:p w14:paraId="3DE24731" w14:textId="77777777" w:rsidR="007A3AA1" w:rsidRDefault="007A3AA1" w:rsidP="007A3AA1">
      <w:pPr>
        <w:pStyle w:val="TH"/>
      </w:pPr>
      <w:r>
        <w:t>NR_CellConfigPhysicalLayerDownlink_PosExt_Type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100B84B" w14:textId="77777777" w:rsidTr="00C83AF4">
        <w:tc>
          <w:tcPr>
            <w:tcW w:w="9857" w:type="dxa"/>
            <w:gridSpan w:val="4"/>
            <w:shd w:val="clear" w:color="auto" w:fill="E0E0E0"/>
          </w:tcPr>
          <w:p w14:paraId="2CD20B1A" w14:textId="77777777" w:rsidR="007A3AA1" w:rsidRPr="00BF4D6A" w:rsidRDefault="007A3AA1" w:rsidP="00C83AF4">
            <w:pPr>
              <w:pStyle w:val="TAL"/>
              <w:rPr>
                <w:b/>
              </w:rPr>
            </w:pPr>
            <w:r w:rsidRPr="00BF4D6A">
              <w:rPr>
                <w:b/>
              </w:rPr>
              <w:t>TTCN-3 Record Type</w:t>
            </w:r>
          </w:p>
        </w:tc>
      </w:tr>
      <w:tr w:rsidR="007A3AA1" w14:paraId="7A2BEACD" w14:textId="77777777" w:rsidTr="00C83AF4">
        <w:tc>
          <w:tcPr>
            <w:tcW w:w="1479" w:type="dxa"/>
            <w:tcBorders>
              <w:bottom w:val="single" w:sz="4" w:space="0" w:color="auto"/>
            </w:tcBorders>
            <w:shd w:val="clear" w:color="auto" w:fill="E0E0E0"/>
          </w:tcPr>
          <w:p w14:paraId="63AAD289" w14:textId="77777777" w:rsidR="007A3AA1" w:rsidRPr="00BF4D6A" w:rsidRDefault="007A3AA1" w:rsidP="00C83AF4">
            <w:pPr>
              <w:pStyle w:val="TAL"/>
              <w:rPr>
                <w:b/>
              </w:rPr>
            </w:pPr>
            <w:bookmarkStart w:id="539" w:name="NR_CellCon__PhysicalLayerDownlink_PosExt" w:colFirst="1" w:colLast="1"/>
            <w:r w:rsidRPr="00BF4D6A">
              <w:rPr>
                <w:b/>
              </w:rPr>
              <w:t>Name</w:t>
            </w:r>
          </w:p>
        </w:tc>
        <w:tc>
          <w:tcPr>
            <w:tcW w:w="8378" w:type="dxa"/>
            <w:gridSpan w:val="3"/>
            <w:tcBorders>
              <w:bottom w:val="single" w:sz="4" w:space="0" w:color="auto"/>
            </w:tcBorders>
            <w:shd w:val="clear" w:color="auto" w:fill="FFFF99"/>
          </w:tcPr>
          <w:p w14:paraId="2B5BC1F0" w14:textId="77777777" w:rsidR="007A3AA1" w:rsidRPr="00BF4D6A" w:rsidRDefault="007A3AA1" w:rsidP="00C83AF4">
            <w:pPr>
              <w:pStyle w:val="TAL"/>
              <w:rPr>
                <w:b/>
              </w:rPr>
            </w:pPr>
            <w:r w:rsidRPr="00BF4D6A">
              <w:rPr>
                <w:b/>
              </w:rPr>
              <w:t>NR_CellConfigPhysicalLayerDownlink_PosExt_Type</w:t>
            </w:r>
          </w:p>
        </w:tc>
      </w:tr>
      <w:bookmarkEnd w:id="539"/>
      <w:tr w:rsidR="007A3AA1" w14:paraId="00F4C0E5" w14:textId="77777777" w:rsidTr="00C83AF4">
        <w:tc>
          <w:tcPr>
            <w:tcW w:w="1479" w:type="dxa"/>
            <w:tcBorders>
              <w:bottom w:val="double" w:sz="4" w:space="0" w:color="auto"/>
            </w:tcBorders>
            <w:shd w:val="clear" w:color="auto" w:fill="E0E0E0"/>
          </w:tcPr>
          <w:p w14:paraId="01DBB9C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572D225"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2C62153B" w14:textId="77777777" w:rsidTr="00C83AF4">
        <w:tc>
          <w:tcPr>
            <w:tcW w:w="1479" w:type="dxa"/>
            <w:tcBorders>
              <w:top w:val="double" w:sz="4" w:space="0" w:color="auto"/>
            </w:tcBorders>
            <w:shd w:val="clear" w:color="auto" w:fill="auto"/>
          </w:tcPr>
          <w:p w14:paraId="4898C770" w14:textId="77777777" w:rsidR="007A3AA1" w:rsidRPr="00BF4D6A" w:rsidRDefault="007A3AA1" w:rsidP="00C83AF4">
            <w:pPr>
              <w:pStyle w:val="TAL"/>
            </w:pPr>
            <w:r w:rsidRPr="00BF4D6A">
              <w:t>DL_PRSConfig</w:t>
            </w:r>
          </w:p>
        </w:tc>
        <w:tc>
          <w:tcPr>
            <w:tcW w:w="2464" w:type="dxa"/>
            <w:tcBorders>
              <w:top w:val="double" w:sz="4" w:space="0" w:color="auto"/>
            </w:tcBorders>
            <w:shd w:val="clear" w:color="auto" w:fill="auto"/>
          </w:tcPr>
          <w:p w14:paraId="28280103" w14:textId="77777777" w:rsidR="007A3AA1" w:rsidRPr="00BF4D6A" w:rsidRDefault="00000000" w:rsidP="00C83AF4">
            <w:pPr>
              <w:pStyle w:val="TAL"/>
            </w:pPr>
            <w:hyperlink w:anchor="DL_PRSConfig_Type" w:history="1">
              <w:r w:rsidR="007A3AA1" w:rsidRPr="00BF4D6A">
                <w:rPr>
                  <w:rStyle w:val="Hyperlink"/>
                </w:rPr>
                <w:t>DL_PRSConfig_Type</w:t>
              </w:r>
            </w:hyperlink>
          </w:p>
        </w:tc>
        <w:tc>
          <w:tcPr>
            <w:tcW w:w="493" w:type="dxa"/>
            <w:tcBorders>
              <w:top w:val="double" w:sz="4" w:space="0" w:color="auto"/>
            </w:tcBorders>
            <w:shd w:val="clear" w:color="auto" w:fill="auto"/>
          </w:tcPr>
          <w:p w14:paraId="21BB8F8E"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337F0EA8" w14:textId="77777777" w:rsidR="007A3AA1" w:rsidRPr="00BF4D6A" w:rsidRDefault="007A3AA1" w:rsidP="00C83AF4">
            <w:pPr>
              <w:pStyle w:val="TAL"/>
            </w:pPr>
          </w:p>
        </w:tc>
      </w:tr>
    </w:tbl>
    <w:p w14:paraId="49D535E0" w14:textId="77777777" w:rsidR="007A3AA1" w:rsidRDefault="007A3AA1" w:rsidP="007A3AA1"/>
    <w:p w14:paraId="1380AA1E" w14:textId="77777777" w:rsidR="007A3AA1" w:rsidRDefault="007A3AA1" w:rsidP="007A3AA1">
      <w:pPr>
        <w:pStyle w:val="Heading2"/>
      </w:pPr>
      <w:r>
        <w:lastRenderedPageBreak/>
        <w:t>E.1.3</w:t>
      </w:r>
      <w:r>
        <w:tab/>
        <w:t>NR_System_Interface_PosExt</w:t>
      </w:r>
    </w:p>
    <w:p w14:paraId="4A0B0F46" w14:textId="77777777" w:rsidR="007A3AA1" w:rsidRDefault="007A3AA1" w:rsidP="007A3AA1">
      <w:pPr>
        <w:pStyle w:val="TH"/>
      </w:pPr>
      <w:r>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737CAFF" w14:textId="77777777" w:rsidTr="00C83AF4">
        <w:tc>
          <w:tcPr>
            <w:tcW w:w="9857" w:type="dxa"/>
            <w:gridSpan w:val="4"/>
            <w:shd w:val="clear" w:color="auto" w:fill="E0E0E0"/>
          </w:tcPr>
          <w:p w14:paraId="2555CA1F" w14:textId="77777777" w:rsidR="007A3AA1" w:rsidRPr="00BF4D6A" w:rsidRDefault="007A3AA1" w:rsidP="00C83AF4">
            <w:pPr>
              <w:pStyle w:val="TAL"/>
              <w:rPr>
                <w:b/>
              </w:rPr>
            </w:pPr>
            <w:r w:rsidRPr="00BF4D6A">
              <w:rPr>
                <w:b/>
              </w:rPr>
              <w:t>TTCN-3 Record Type</w:t>
            </w:r>
          </w:p>
        </w:tc>
      </w:tr>
      <w:tr w:rsidR="007A3AA1" w14:paraId="759E854A" w14:textId="77777777" w:rsidTr="00C83AF4">
        <w:tc>
          <w:tcPr>
            <w:tcW w:w="1479" w:type="dxa"/>
            <w:tcBorders>
              <w:bottom w:val="single" w:sz="4" w:space="0" w:color="auto"/>
            </w:tcBorders>
            <w:shd w:val="clear" w:color="auto" w:fill="E0E0E0"/>
          </w:tcPr>
          <w:p w14:paraId="62737A44" w14:textId="77777777" w:rsidR="007A3AA1" w:rsidRPr="00BF4D6A" w:rsidRDefault="007A3AA1" w:rsidP="00C83AF4">
            <w:pPr>
              <w:pStyle w:val="TAL"/>
              <w:rPr>
                <w:b/>
              </w:rPr>
            </w:pPr>
            <w:bookmarkStart w:id="540" w:name="NR_SYSTEM_CTRL_POSEXT_REQ" w:colFirst="1" w:colLast="1"/>
            <w:r w:rsidRPr="00BF4D6A">
              <w:rPr>
                <w:b/>
              </w:rPr>
              <w:t>Name</w:t>
            </w:r>
          </w:p>
        </w:tc>
        <w:tc>
          <w:tcPr>
            <w:tcW w:w="8378" w:type="dxa"/>
            <w:gridSpan w:val="3"/>
            <w:tcBorders>
              <w:bottom w:val="single" w:sz="4" w:space="0" w:color="auto"/>
            </w:tcBorders>
            <w:shd w:val="clear" w:color="auto" w:fill="FFFF99"/>
          </w:tcPr>
          <w:p w14:paraId="0326768C" w14:textId="77777777" w:rsidR="007A3AA1" w:rsidRPr="00BF4D6A" w:rsidRDefault="007A3AA1" w:rsidP="00C83AF4">
            <w:pPr>
              <w:pStyle w:val="TAL"/>
              <w:rPr>
                <w:b/>
              </w:rPr>
            </w:pPr>
            <w:r w:rsidRPr="00BF4D6A">
              <w:rPr>
                <w:b/>
              </w:rPr>
              <w:t>NR_SYSTEM_CTRL_POSEXT_REQ</w:t>
            </w:r>
          </w:p>
        </w:tc>
      </w:tr>
      <w:bookmarkEnd w:id="540"/>
      <w:tr w:rsidR="007A3AA1" w14:paraId="003B0E64" w14:textId="77777777" w:rsidTr="00C83AF4">
        <w:tc>
          <w:tcPr>
            <w:tcW w:w="1479" w:type="dxa"/>
            <w:tcBorders>
              <w:bottom w:val="double" w:sz="4" w:space="0" w:color="auto"/>
            </w:tcBorders>
            <w:shd w:val="clear" w:color="auto" w:fill="E0E0E0"/>
          </w:tcPr>
          <w:p w14:paraId="5D6C5D12"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13B6FC1" w14:textId="77777777" w:rsidR="007A3AA1" w:rsidRPr="00BF4D6A" w:rsidRDefault="007A3AA1" w:rsidP="00C83AF4">
            <w:pPr>
              <w:pStyle w:val="TAL"/>
            </w:pPr>
          </w:p>
        </w:tc>
      </w:tr>
      <w:tr w:rsidR="007A3AA1" w14:paraId="38B9D018" w14:textId="77777777" w:rsidTr="00C83AF4">
        <w:tc>
          <w:tcPr>
            <w:tcW w:w="1479" w:type="dxa"/>
            <w:tcBorders>
              <w:top w:val="double" w:sz="4" w:space="0" w:color="auto"/>
            </w:tcBorders>
            <w:shd w:val="clear" w:color="auto" w:fill="auto"/>
          </w:tcPr>
          <w:p w14:paraId="74A3CC8B" w14:textId="77777777" w:rsidR="007A3AA1" w:rsidRPr="00BF4D6A" w:rsidRDefault="007A3AA1" w:rsidP="00C83AF4">
            <w:pPr>
              <w:pStyle w:val="TAL"/>
            </w:pPr>
            <w:r w:rsidRPr="00BF4D6A">
              <w:t>Common</w:t>
            </w:r>
          </w:p>
        </w:tc>
        <w:tc>
          <w:tcPr>
            <w:tcW w:w="2464" w:type="dxa"/>
            <w:tcBorders>
              <w:top w:val="double" w:sz="4" w:space="0" w:color="auto"/>
            </w:tcBorders>
            <w:shd w:val="clear" w:color="auto" w:fill="auto"/>
          </w:tcPr>
          <w:p w14:paraId="4AEAF5DF" w14:textId="77777777" w:rsidR="007A3AA1" w:rsidRPr="00BF4D6A" w:rsidRDefault="007A3AA1" w:rsidP="00C83AF4">
            <w:pPr>
              <w:pStyle w:val="TAL"/>
            </w:pPr>
            <w:r w:rsidRPr="00BF4D6A">
              <w:t>NR_ReqAspCommonPart_Type</w:t>
            </w:r>
          </w:p>
        </w:tc>
        <w:tc>
          <w:tcPr>
            <w:tcW w:w="493" w:type="dxa"/>
            <w:tcBorders>
              <w:top w:val="double" w:sz="4" w:space="0" w:color="auto"/>
            </w:tcBorders>
            <w:shd w:val="clear" w:color="auto" w:fill="auto"/>
          </w:tcPr>
          <w:p w14:paraId="32E73A2A" w14:textId="77777777" w:rsidR="007A3AA1" w:rsidRPr="00BF4D6A" w:rsidRDefault="007A3AA1" w:rsidP="00C83AF4">
            <w:pPr>
              <w:pStyle w:val="TAL"/>
            </w:pPr>
          </w:p>
        </w:tc>
        <w:tc>
          <w:tcPr>
            <w:tcW w:w="5421" w:type="dxa"/>
            <w:tcBorders>
              <w:top w:val="double" w:sz="4" w:space="0" w:color="auto"/>
            </w:tcBorders>
            <w:shd w:val="clear" w:color="auto" w:fill="auto"/>
          </w:tcPr>
          <w:p w14:paraId="6BAF220A" w14:textId="77777777" w:rsidR="007A3AA1" w:rsidRPr="00BF4D6A" w:rsidRDefault="007A3AA1" w:rsidP="00C83AF4">
            <w:pPr>
              <w:pStyle w:val="TAL"/>
            </w:pPr>
            <w:r w:rsidRPr="00BF4D6A">
              <w:t>For configuration of DL-PRS TimingInfo is now</w:t>
            </w:r>
          </w:p>
        </w:tc>
      </w:tr>
      <w:tr w:rsidR="007A3AA1" w14:paraId="058AA5CF" w14:textId="77777777" w:rsidTr="00C83AF4">
        <w:tc>
          <w:tcPr>
            <w:tcW w:w="1479" w:type="dxa"/>
            <w:shd w:val="clear" w:color="auto" w:fill="auto"/>
          </w:tcPr>
          <w:p w14:paraId="4B71094D" w14:textId="77777777" w:rsidR="007A3AA1" w:rsidRPr="00BF4D6A" w:rsidRDefault="007A3AA1" w:rsidP="00C83AF4">
            <w:pPr>
              <w:pStyle w:val="TAL"/>
            </w:pPr>
            <w:r w:rsidRPr="00BF4D6A">
              <w:t>Request</w:t>
            </w:r>
          </w:p>
        </w:tc>
        <w:tc>
          <w:tcPr>
            <w:tcW w:w="2464" w:type="dxa"/>
            <w:shd w:val="clear" w:color="auto" w:fill="auto"/>
          </w:tcPr>
          <w:p w14:paraId="4A7EADFB" w14:textId="77777777" w:rsidR="007A3AA1" w:rsidRPr="00BF4D6A" w:rsidRDefault="00000000" w:rsidP="00C83AF4">
            <w:pPr>
              <w:pStyle w:val="TAL"/>
            </w:pPr>
            <w:hyperlink w:anchor="NR_SystemRequest_PosExt_Type" w:history="1">
              <w:r w:rsidR="007A3AA1" w:rsidRPr="00BF4D6A">
                <w:rPr>
                  <w:rStyle w:val="Hyperlink"/>
                </w:rPr>
                <w:t>NR_SystemRequest_PosExt_Type</w:t>
              </w:r>
            </w:hyperlink>
          </w:p>
        </w:tc>
        <w:tc>
          <w:tcPr>
            <w:tcW w:w="493" w:type="dxa"/>
            <w:shd w:val="clear" w:color="auto" w:fill="auto"/>
          </w:tcPr>
          <w:p w14:paraId="78E55C4F" w14:textId="77777777" w:rsidR="007A3AA1" w:rsidRPr="00BF4D6A" w:rsidRDefault="007A3AA1" w:rsidP="00C83AF4">
            <w:pPr>
              <w:pStyle w:val="TAL"/>
            </w:pPr>
          </w:p>
        </w:tc>
        <w:tc>
          <w:tcPr>
            <w:tcW w:w="5421" w:type="dxa"/>
            <w:shd w:val="clear" w:color="auto" w:fill="auto"/>
          </w:tcPr>
          <w:p w14:paraId="121332A5" w14:textId="77777777" w:rsidR="007A3AA1" w:rsidRPr="00BF4D6A" w:rsidRDefault="007A3AA1" w:rsidP="00C83AF4">
            <w:pPr>
              <w:pStyle w:val="TAL"/>
            </w:pPr>
            <w:r w:rsidRPr="00BF4D6A">
              <w:t>configure a DL-PRS in a cell</w:t>
            </w:r>
          </w:p>
        </w:tc>
      </w:tr>
    </w:tbl>
    <w:p w14:paraId="33079CB7" w14:textId="77777777" w:rsidR="007A3AA1" w:rsidRDefault="007A3AA1" w:rsidP="007A3AA1"/>
    <w:p w14:paraId="4613D9E5" w14:textId="77777777" w:rsidR="007A3AA1" w:rsidRDefault="007A3AA1" w:rsidP="007A3AA1">
      <w:pPr>
        <w:pStyle w:val="TH"/>
      </w:pPr>
      <w:r>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0CE780E7" w14:textId="77777777" w:rsidTr="00C83AF4">
        <w:tc>
          <w:tcPr>
            <w:tcW w:w="9857" w:type="dxa"/>
            <w:gridSpan w:val="4"/>
            <w:shd w:val="clear" w:color="auto" w:fill="E0E0E0"/>
          </w:tcPr>
          <w:p w14:paraId="029AEFA0" w14:textId="77777777" w:rsidR="007A3AA1" w:rsidRPr="00BF4D6A" w:rsidRDefault="007A3AA1" w:rsidP="00C83AF4">
            <w:pPr>
              <w:pStyle w:val="TAL"/>
              <w:rPr>
                <w:b/>
              </w:rPr>
            </w:pPr>
            <w:r w:rsidRPr="00BF4D6A">
              <w:rPr>
                <w:b/>
              </w:rPr>
              <w:t>TTCN-3 Record Type</w:t>
            </w:r>
          </w:p>
        </w:tc>
      </w:tr>
      <w:tr w:rsidR="007A3AA1" w14:paraId="3ABC6BBE" w14:textId="77777777" w:rsidTr="00C83AF4">
        <w:tc>
          <w:tcPr>
            <w:tcW w:w="1479" w:type="dxa"/>
            <w:tcBorders>
              <w:bottom w:val="single" w:sz="4" w:space="0" w:color="auto"/>
            </w:tcBorders>
            <w:shd w:val="clear" w:color="auto" w:fill="E0E0E0"/>
          </w:tcPr>
          <w:p w14:paraId="2848E51B" w14:textId="77777777" w:rsidR="007A3AA1" w:rsidRPr="00BF4D6A" w:rsidRDefault="007A3AA1" w:rsidP="00C83AF4">
            <w:pPr>
              <w:pStyle w:val="TAL"/>
              <w:rPr>
                <w:b/>
              </w:rPr>
            </w:pPr>
            <w:bookmarkStart w:id="541" w:name="NR_SYSTEM_CTRL_POSEXT_CNF" w:colFirst="1" w:colLast="1"/>
            <w:r w:rsidRPr="00BF4D6A">
              <w:rPr>
                <w:b/>
              </w:rPr>
              <w:t>Name</w:t>
            </w:r>
          </w:p>
        </w:tc>
        <w:tc>
          <w:tcPr>
            <w:tcW w:w="8378" w:type="dxa"/>
            <w:gridSpan w:val="3"/>
            <w:tcBorders>
              <w:bottom w:val="single" w:sz="4" w:space="0" w:color="auto"/>
            </w:tcBorders>
            <w:shd w:val="clear" w:color="auto" w:fill="FFFF99"/>
          </w:tcPr>
          <w:p w14:paraId="0F89F659" w14:textId="77777777" w:rsidR="007A3AA1" w:rsidRPr="00BF4D6A" w:rsidRDefault="007A3AA1" w:rsidP="00C83AF4">
            <w:pPr>
              <w:pStyle w:val="TAL"/>
              <w:rPr>
                <w:b/>
              </w:rPr>
            </w:pPr>
            <w:r w:rsidRPr="00BF4D6A">
              <w:rPr>
                <w:b/>
              </w:rPr>
              <w:t>NR_SYSTEM_CTRL_POSEXT_CNF</w:t>
            </w:r>
          </w:p>
        </w:tc>
      </w:tr>
      <w:bookmarkEnd w:id="541"/>
      <w:tr w:rsidR="007A3AA1" w14:paraId="5DB9DD39" w14:textId="77777777" w:rsidTr="00C83AF4">
        <w:tc>
          <w:tcPr>
            <w:tcW w:w="1479" w:type="dxa"/>
            <w:tcBorders>
              <w:bottom w:val="double" w:sz="4" w:space="0" w:color="auto"/>
            </w:tcBorders>
            <w:shd w:val="clear" w:color="auto" w:fill="E0E0E0"/>
          </w:tcPr>
          <w:p w14:paraId="697E2B14"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84798B3" w14:textId="77777777" w:rsidR="007A3AA1" w:rsidRPr="00BF4D6A" w:rsidRDefault="007A3AA1" w:rsidP="00C83AF4">
            <w:pPr>
              <w:pStyle w:val="TAL"/>
            </w:pPr>
          </w:p>
        </w:tc>
      </w:tr>
      <w:tr w:rsidR="007A3AA1" w14:paraId="2200322C" w14:textId="77777777" w:rsidTr="00C83AF4">
        <w:tc>
          <w:tcPr>
            <w:tcW w:w="1479" w:type="dxa"/>
            <w:tcBorders>
              <w:top w:val="double" w:sz="4" w:space="0" w:color="auto"/>
            </w:tcBorders>
            <w:shd w:val="clear" w:color="auto" w:fill="auto"/>
          </w:tcPr>
          <w:p w14:paraId="3E68B783" w14:textId="77777777" w:rsidR="007A3AA1" w:rsidRPr="00BF4D6A" w:rsidRDefault="007A3AA1" w:rsidP="00C83AF4">
            <w:pPr>
              <w:pStyle w:val="TAL"/>
            </w:pPr>
            <w:r w:rsidRPr="00BF4D6A">
              <w:t>Common</w:t>
            </w:r>
          </w:p>
        </w:tc>
        <w:tc>
          <w:tcPr>
            <w:tcW w:w="2464" w:type="dxa"/>
            <w:tcBorders>
              <w:top w:val="double" w:sz="4" w:space="0" w:color="auto"/>
            </w:tcBorders>
            <w:shd w:val="clear" w:color="auto" w:fill="auto"/>
          </w:tcPr>
          <w:p w14:paraId="5254F455" w14:textId="77777777" w:rsidR="007A3AA1" w:rsidRPr="00BF4D6A" w:rsidRDefault="007A3AA1" w:rsidP="00C83AF4">
            <w:pPr>
              <w:pStyle w:val="TAL"/>
            </w:pPr>
            <w:r w:rsidRPr="00BF4D6A">
              <w:t>NR_CnfAspCommonPart_Type</w:t>
            </w:r>
          </w:p>
        </w:tc>
        <w:tc>
          <w:tcPr>
            <w:tcW w:w="493" w:type="dxa"/>
            <w:tcBorders>
              <w:top w:val="double" w:sz="4" w:space="0" w:color="auto"/>
            </w:tcBorders>
            <w:shd w:val="clear" w:color="auto" w:fill="auto"/>
          </w:tcPr>
          <w:p w14:paraId="202E2F42" w14:textId="77777777" w:rsidR="007A3AA1" w:rsidRPr="00BF4D6A" w:rsidRDefault="007A3AA1" w:rsidP="00C83AF4">
            <w:pPr>
              <w:pStyle w:val="TAL"/>
            </w:pPr>
          </w:p>
        </w:tc>
        <w:tc>
          <w:tcPr>
            <w:tcW w:w="5421" w:type="dxa"/>
            <w:tcBorders>
              <w:top w:val="double" w:sz="4" w:space="0" w:color="auto"/>
            </w:tcBorders>
            <w:shd w:val="clear" w:color="auto" w:fill="auto"/>
          </w:tcPr>
          <w:p w14:paraId="26D7AA4E" w14:textId="77777777" w:rsidR="007A3AA1" w:rsidRPr="00BF4D6A" w:rsidRDefault="007A3AA1" w:rsidP="00C83AF4">
            <w:pPr>
              <w:pStyle w:val="TAL"/>
            </w:pPr>
            <w:r w:rsidRPr="00BF4D6A">
              <w:t>TimingInfo is ignored by TTCN</w:t>
            </w:r>
          </w:p>
          <w:p w14:paraId="3AAD3612" w14:textId="77777777" w:rsidR="007A3AA1" w:rsidRPr="00BF4D6A" w:rsidRDefault="007A3AA1" w:rsidP="00C83AF4">
            <w:pPr>
              <w:pStyle w:val="TAL"/>
            </w:pPr>
            <w:r w:rsidRPr="00BF4D6A">
              <w:t>=&gt; SS may set TimingInfo to "None"</w:t>
            </w:r>
          </w:p>
        </w:tc>
      </w:tr>
      <w:tr w:rsidR="007A3AA1" w14:paraId="3D64E4E9" w14:textId="77777777" w:rsidTr="00C83AF4">
        <w:tc>
          <w:tcPr>
            <w:tcW w:w="1479" w:type="dxa"/>
            <w:shd w:val="clear" w:color="auto" w:fill="auto"/>
          </w:tcPr>
          <w:p w14:paraId="7C918F75" w14:textId="77777777" w:rsidR="007A3AA1" w:rsidRPr="00BF4D6A" w:rsidRDefault="007A3AA1" w:rsidP="00C83AF4">
            <w:pPr>
              <w:pStyle w:val="TAL"/>
            </w:pPr>
            <w:r w:rsidRPr="00BF4D6A">
              <w:t>Confirm</w:t>
            </w:r>
          </w:p>
        </w:tc>
        <w:tc>
          <w:tcPr>
            <w:tcW w:w="2464" w:type="dxa"/>
            <w:shd w:val="clear" w:color="auto" w:fill="auto"/>
          </w:tcPr>
          <w:p w14:paraId="773974A9" w14:textId="77777777" w:rsidR="007A3AA1" w:rsidRPr="00BF4D6A" w:rsidRDefault="00000000" w:rsidP="00C83AF4">
            <w:pPr>
              <w:pStyle w:val="TAL"/>
            </w:pPr>
            <w:hyperlink w:anchor="NR_SystemConfirm_PosExt_Type" w:history="1">
              <w:r w:rsidR="007A3AA1" w:rsidRPr="00BF4D6A">
                <w:rPr>
                  <w:rStyle w:val="Hyperlink"/>
                </w:rPr>
                <w:t>NR_SystemConfirm_PosExt_Type</w:t>
              </w:r>
            </w:hyperlink>
          </w:p>
        </w:tc>
        <w:tc>
          <w:tcPr>
            <w:tcW w:w="493" w:type="dxa"/>
            <w:shd w:val="clear" w:color="auto" w:fill="auto"/>
          </w:tcPr>
          <w:p w14:paraId="723D6CA8" w14:textId="77777777" w:rsidR="007A3AA1" w:rsidRPr="00BF4D6A" w:rsidRDefault="007A3AA1" w:rsidP="00C83AF4">
            <w:pPr>
              <w:pStyle w:val="TAL"/>
            </w:pPr>
          </w:p>
        </w:tc>
        <w:tc>
          <w:tcPr>
            <w:tcW w:w="5421" w:type="dxa"/>
            <w:shd w:val="clear" w:color="auto" w:fill="auto"/>
          </w:tcPr>
          <w:p w14:paraId="397E4D36" w14:textId="77777777" w:rsidR="007A3AA1" w:rsidRPr="00BF4D6A" w:rsidRDefault="007A3AA1" w:rsidP="00C83AF4">
            <w:pPr>
              <w:pStyle w:val="TAL"/>
            </w:pPr>
          </w:p>
        </w:tc>
      </w:tr>
    </w:tbl>
    <w:p w14:paraId="62AEA5BE" w14:textId="77777777" w:rsidR="007A3AA1" w:rsidRDefault="007A3AA1" w:rsidP="007A3AA1"/>
    <w:p w14:paraId="611967D4" w14:textId="77777777" w:rsidR="007A3AA1" w:rsidRDefault="007A3AA1" w:rsidP="007A3AA1">
      <w:pPr>
        <w:pStyle w:val="TH"/>
      </w:pPr>
      <w:r>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0AE89E9" w14:textId="77777777" w:rsidTr="00C83AF4">
        <w:tc>
          <w:tcPr>
            <w:tcW w:w="9857" w:type="dxa"/>
            <w:gridSpan w:val="3"/>
            <w:shd w:val="clear" w:color="auto" w:fill="E0E0E0"/>
          </w:tcPr>
          <w:p w14:paraId="26B108E2" w14:textId="77777777" w:rsidR="007A3AA1" w:rsidRPr="00BF4D6A" w:rsidRDefault="007A3AA1" w:rsidP="00C83AF4">
            <w:pPr>
              <w:pStyle w:val="TAL"/>
              <w:rPr>
                <w:b/>
              </w:rPr>
            </w:pPr>
            <w:r w:rsidRPr="00BF4D6A">
              <w:rPr>
                <w:b/>
              </w:rPr>
              <w:t>TTCN-3 Port Type</w:t>
            </w:r>
          </w:p>
        </w:tc>
      </w:tr>
      <w:tr w:rsidR="007A3AA1" w14:paraId="4C8987C5" w14:textId="77777777" w:rsidTr="00C83AF4">
        <w:tc>
          <w:tcPr>
            <w:tcW w:w="1479" w:type="dxa"/>
            <w:tcBorders>
              <w:bottom w:val="single" w:sz="4" w:space="0" w:color="auto"/>
            </w:tcBorders>
            <w:shd w:val="clear" w:color="auto" w:fill="E0E0E0"/>
          </w:tcPr>
          <w:p w14:paraId="72ED983E" w14:textId="77777777" w:rsidR="007A3AA1" w:rsidRPr="00BF4D6A" w:rsidRDefault="007A3AA1" w:rsidP="00C83AF4">
            <w:pPr>
              <w:pStyle w:val="TAL"/>
              <w:rPr>
                <w:b/>
              </w:rPr>
            </w:pPr>
            <w:bookmarkStart w:id="542" w:name="NR_SYSTEM_POSEXT_PORT" w:colFirst="1" w:colLast="1"/>
            <w:r w:rsidRPr="00BF4D6A">
              <w:rPr>
                <w:b/>
              </w:rPr>
              <w:t>Name</w:t>
            </w:r>
          </w:p>
        </w:tc>
        <w:tc>
          <w:tcPr>
            <w:tcW w:w="8378" w:type="dxa"/>
            <w:gridSpan w:val="2"/>
            <w:tcBorders>
              <w:bottom w:val="single" w:sz="4" w:space="0" w:color="auto"/>
            </w:tcBorders>
            <w:shd w:val="clear" w:color="auto" w:fill="FFFF99"/>
          </w:tcPr>
          <w:p w14:paraId="1FF6723E" w14:textId="77777777" w:rsidR="007A3AA1" w:rsidRPr="00BF4D6A" w:rsidRDefault="007A3AA1" w:rsidP="00C83AF4">
            <w:pPr>
              <w:pStyle w:val="TAL"/>
              <w:rPr>
                <w:b/>
              </w:rPr>
            </w:pPr>
            <w:r w:rsidRPr="00BF4D6A">
              <w:rPr>
                <w:b/>
              </w:rPr>
              <w:t>NR_SYSTEM_POSEXT_PORT</w:t>
            </w:r>
          </w:p>
        </w:tc>
      </w:tr>
      <w:bookmarkEnd w:id="542"/>
      <w:tr w:rsidR="007A3AA1" w14:paraId="5C811992" w14:textId="77777777" w:rsidTr="00C83AF4">
        <w:tc>
          <w:tcPr>
            <w:tcW w:w="1479" w:type="dxa"/>
            <w:tcBorders>
              <w:bottom w:val="double" w:sz="4" w:space="0" w:color="auto"/>
            </w:tcBorders>
            <w:shd w:val="clear" w:color="auto" w:fill="E0E0E0"/>
          </w:tcPr>
          <w:p w14:paraId="532A62D6"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1C1E9684" w14:textId="77777777" w:rsidR="007A3AA1" w:rsidRPr="00BF4D6A" w:rsidRDefault="007A3AA1" w:rsidP="00C83AF4">
            <w:pPr>
              <w:pStyle w:val="TAL"/>
            </w:pPr>
            <w:r w:rsidRPr="00BF4D6A">
              <w:t>NR PTC: Ext Port for system configuration of DL-PRS</w:t>
            </w:r>
          </w:p>
        </w:tc>
      </w:tr>
      <w:tr w:rsidR="007A3AA1" w14:paraId="5A441CCD" w14:textId="77777777" w:rsidTr="00C83AF4">
        <w:tc>
          <w:tcPr>
            <w:tcW w:w="1479" w:type="dxa"/>
            <w:tcBorders>
              <w:top w:val="double" w:sz="4" w:space="0" w:color="auto"/>
            </w:tcBorders>
            <w:shd w:val="clear" w:color="auto" w:fill="auto"/>
          </w:tcPr>
          <w:p w14:paraId="5FBEEB26" w14:textId="77777777" w:rsidR="007A3AA1" w:rsidRPr="00BF4D6A" w:rsidRDefault="007A3AA1" w:rsidP="00C83AF4">
            <w:pPr>
              <w:pStyle w:val="TAL"/>
            </w:pPr>
            <w:r w:rsidRPr="00BF4D6A">
              <w:t>out</w:t>
            </w:r>
          </w:p>
        </w:tc>
        <w:tc>
          <w:tcPr>
            <w:tcW w:w="2957" w:type="dxa"/>
            <w:tcBorders>
              <w:top w:val="double" w:sz="4" w:space="0" w:color="auto"/>
            </w:tcBorders>
            <w:shd w:val="clear" w:color="auto" w:fill="auto"/>
          </w:tcPr>
          <w:p w14:paraId="3A500D56" w14:textId="77777777" w:rsidR="007A3AA1" w:rsidRPr="00BF4D6A" w:rsidRDefault="00000000" w:rsidP="00C83AF4">
            <w:pPr>
              <w:pStyle w:val="TAL"/>
            </w:pPr>
            <w:hyperlink w:anchor="NR_SYSTEM_CTRL_POSEXT_REQ" w:history="1">
              <w:r w:rsidR="007A3AA1" w:rsidRPr="00BF4D6A">
                <w:rPr>
                  <w:rStyle w:val="Hyperlink"/>
                </w:rPr>
                <w:t>NR_SYSTEM_CTRL_POSEXT_REQ</w:t>
              </w:r>
            </w:hyperlink>
          </w:p>
        </w:tc>
        <w:tc>
          <w:tcPr>
            <w:tcW w:w="5421" w:type="dxa"/>
            <w:tcBorders>
              <w:top w:val="double" w:sz="4" w:space="0" w:color="auto"/>
            </w:tcBorders>
            <w:shd w:val="clear" w:color="auto" w:fill="auto"/>
          </w:tcPr>
          <w:p w14:paraId="2C1C71BD" w14:textId="77777777" w:rsidR="007A3AA1" w:rsidRPr="00BF4D6A" w:rsidRDefault="007A3AA1" w:rsidP="00C83AF4">
            <w:pPr>
              <w:pStyle w:val="TAL"/>
            </w:pPr>
          </w:p>
        </w:tc>
      </w:tr>
      <w:tr w:rsidR="007A3AA1" w14:paraId="4A87A0E0" w14:textId="77777777" w:rsidTr="00C83AF4">
        <w:tc>
          <w:tcPr>
            <w:tcW w:w="1479" w:type="dxa"/>
            <w:shd w:val="clear" w:color="auto" w:fill="auto"/>
          </w:tcPr>
          <w:p w14:paraId="0211C6B5" w14:textId="77777777" w:rsidR="007A3AA1" w:rsidRPr="00BF4D6A" w:rsidRDefault="007A3AA1" w:rsidP="00C83AF4">
            <w:pPr>
              <w:pStyle w:val="TAL"/>
            </w:pPr>
            <w:r w:rsidRPr="00BF4D6A">
              <w:t>in</w:t>
            </w:r>
          </w:p>
        </w:tc>
        <w:tc>
          <w:tcPr>
            <w:tcW w:w="2957" w:type="dxa"/>
            <w:shd w:val="clear" w:color="auto" w:fill="auto"/>
          </w:tcPr>
          <w:p w14:paraId="7F00C63F" w14:textId="77777777" w:rsidR="007A3AA1" w:rsidRPr="00BF4D6A" w:rsidRDefault="00000000" w:rsidP="00C83AF4">
            <w:pPr>
              <w:pStyle w:val="TAL"/>
            </w:pPr>
            <w:hyperlink w:anchor="NR_SYSTEM_CTRL_POSEXT_CNF" w:history="1">
              <w:r w:rsidR="007A3AA1" w:rsidRPr="00BF4D6A">
                <w:rPr>
                  <w:rStyle w:val="Hyperlink"/>
                </w:rPr>
                <w:t>NR_SYSTEM_CTRL_POSEXT_CNF</w:t>
              </w:r>
            </w:hyperlink>
          </w:p>
        </w:tc>
        <w:tc>
          <w:tcPr>
            <w:tcW w:w="5421" w:type="dxa"/>
            <w:shd w:val="clear" w:color="auto" w:fill="auto"/>
          </w:tcPr>
          <w:p w14:paraId="5BC25D71" w14:textId="77777777" w:rsidR="007A3AA1" w:rsidRPr="00BF4D6A" w:rsidRDefault="007A3AA1" w:rsidP="00C83AF4">
            <w:pPr>
              <w:pStyle w:val="TAL"/>
            </w:pPr>
          </w:p>
        </w:tc>
      </w:tr>
    </w:tbl>
    <w:p w14:paraId="50338FA2" w14:textId="77777777" w:rsidR="007A3AA1" w:rsidRDefault="007A3AA1" w:rsidP="007A3AA1"/>
    <w:p w14:paraId="651A2705" w14:textId="77777777" w:rsidR="007A3AA1" w:rsidRDefault="007A3AA1" w:rsidP="007A3AA1">
      <w:pPr>
        <w:pStyle w:val="Heading1"/>
      </w:pPr>
      <w:r>
        <w:t>E.2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A3AA1" w14:paraId="40DD67A3" w14:textId="77777777" w:rsidTr="00C83AF4">
        <w:tc>
          <w:tcPr>
            <w:tcW w:w="9856" w:type="dxa"/>
            <w:gridSpan w:val="3"/>
            <w:tcBorders>
              <w:bottom w:val="double" w:sz="4" w:space="0" w:color="auto"/>
            </w:tcBorders>
            <w:shd w:val="clear" w:color="auto" w:fill="E0E0E0"/>
          </w:tcPr>
          <w:p w14:paraId="3757DD9B" w14:textId="77777777" w:rsidR="007A3AA1" w:rsidRPr="00BF4D6A" w:rsidRDefault="007A3AA1" w:rsidP="00C83AF4">
            <w:pPr>
              <w:pStyle w:val="TAL"/>
              <w:rPr>
                <w:b/>
              </w:rPr>
            </w:pPr>
            <w:r w:rsidRPr="00BF4D6A">
              <w:rPr>
                <w:b/>
              </w:rPr>
              <w:t>References to TTCN-3</w:t>
            </w:r>
          </w:p>
        </w:tc>
      </w:tr>
      <w:tr w:rsidR="007A3AA1" w14:paraId="0D3D6C62" w14:textId="77777777" w:rsidTr="00C83AF4">
        <w:tc>
          <w:tcPr>
            <w:tcW w:w="1971" w:type="dxa"/>
            <w:tcBorders>
              <w:top w:val="double" w:sz="4" w:space="0" w:color="auto"/>
            </w:tcBorders>
            <w:shd w:val="clear" w:color="auto" w:fill="auto"/>
          </w:tcPr>
          <w:p w14:paraId="08DDBA60" w14:textId="77777777" w:rsidR="007A3AA1" w:rsidRPr="00BF4D6A" w:rsidRDefault="007A3AA1" w:rsidP="00C83AF4">
            <w:pPr>
              <w:pStyle w:val="TAL"/>
              <w:rPr>
                <w:b/>
              </w:rPr>
            </w:pPr>
            <w:r w:rsidRPr="00BF4D6A">
              <w:rPr>
                <w:b/>
              </w:rPr>
              <w:t>NR5GC_POS_ASP_TypeDefs</w:t>
            </w:r>
          </w:p>
        </w:tc>
        <w:tc>
          <w:tcPr>
            <w:tcW w:w="5914" w:type="dxa"/>
            <w:tcBorders>
              <w:top w:val="double" w:sz="4" w:space="0" w:color="auto"/>
            </w:tcBorders>
            <w:shd w:val="clear" w:color="auto" w:fill="auto"/>
          </w:tcPr>
          <w:p w14:paraId="3D43A667" w14:textId="77777777" w:rsidR="007A3AA1" w:rsidRPr="00BF4D6A" w:rsidRDefault="007A3AA1" w:rsidP="00C83AF4">
            <w:pPr>
              <w:pStyle w:val="TAL"/>
            </w:pPr>
            <w:r w:rsidRPr="00BF4D6A">
              <w:t>NR5GC/NR5GC_POS_ASP_TypeDefs.ttcn</w:t>
            </w:r>
          </w:p>
        </w:tc>
        <w:tc>
          <w:tcPr>
            <w:tcW w:w="1971" w:type="dxa"/>
            <w:tcBorders>
              <w:top w:val="double" w:sz="4" w:space="0" w:color="auto"/>
            </w:tcBorders>
            <w:shd w:val="clear" w:color="auto" w:fill="auto"/>
          </w:tcPr>
          <w:p w14:paraId="675399BA" w14:textId="77777777" w:rsidR="007A3AA1" w:rsidRPr="00BF4D6A" w:rsidRDefault="007A3AA1" w:rsidP="00C83AF4">
            <w:pPr>
              <w:pStyle w:val="TAL"/>
            </w:pPr>
            <w:r w:rsidRPr="00BF4D6A">
              <w:t>Rev 36621</w:t>
            </w:r>
          </w:p>
        </w:tc>
      </w:tr>
    </w:tbl>
    <w:p w14:paraId="58D00ADD" w14:textId="77777777" w:rsidR="007A3AA1" w:rsidRPr="00C06175" w:rsidRDefault="007A3AA1" w:rsidP="00BC4BE6"/>
    <w:p w14:paraId="15E5B9C5" w14:textId="77777777" w:rsidR="00080512" w:rsidRPr="00C06175" w:rsidRDefault="00080512">
      <w:pPr>
        <w:pStyle w:val="Heading8"/>
      </w:pPr>
      <w:r w:rsidRPr="00C06175">
        <w:br w:type="page"/>
      </w:r>
      <w:bookmarkStart w:id="543" w:name="_Toc27409369"/>
      <w:bookmarkStart w:id="544" w:name="_Toc36038703"/>
      <w:bookmarkStart w:id="545" w:name="_Toc58332859"/>
      <w:bookmarkStart w:id="546" w:name="_Toc75462775"/>
      <w:bookmarkStart w:id="547" w:name="_Toc90625726"/>
      <w:bookmarkStart w:id="548" w:name="_Toc92134850"/>
      <w:bookmarkStart w:id="549" w:name="_Toc146273135"/>
      <w:r w:rsidRPr="00C06175">
        <w:lastRenderedPageBreak/>
        <w:t xml:space="preserve">Annex </w:t>
      </w:r>
      <w:r w:rsidR="008A1266" w:rsidRPr="00C06175">
        <w:t>F</w:t>
      </w:r>
      <w:r w:rsidRPr="00C06175">
        <w:t xml:space="preserve"> (informative):</w:t>
      </w:r>
      <w:r w:rsidRPr="00C06175">
        <w:br/>
        <w:t>Change history</w:t>
      </w:r>
      <w:bookmarkEnd w:id="543"/>
      <w:bookmarkEnd w:id="544"/>
      <w:bookmarkEnd w:id="545"/>
      <w:bookmarkEnd w:id="546"/>
      <w:bookmarkEnd w:id="547"/>
      <w:bookmarkEnd w:id="548"/>
      <w:bookmarkEnd w:id="54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567"/>
        <w:gridCol w:w="236"/>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528"/>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0454CE">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52"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36"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0454CE">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52"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36"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0454CE">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52"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0454CE">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52"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ns and formattings.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Correction to svID values in AcquisitionAssist and AuxiliaryInformation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lastRenderedPageBreak/>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Addition of BeiDou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Improvement of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000000" w:rsidP="002857C6">
            <w:pPr>
              <w:rPr>
                <w:rFonts w:ascii="Arial" w:hAnsi="Arial" w:cs="Arial"/>
                <w:color w:val="000000"/>
                <w:sz w:val="16"/>
                <w:szCs w:val="16"/>
              </w:rPr>
            </w:pPr>
            <w:hyperlink r:id="rId26" w:history="1">
              <w:r w:rsidR="00916A92"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000000" w:rsidP="002857C6">
            <w:pPr>
              <w:rPr>
                <w:rFonts w:ascii="Arial" w:hAnsi="Arial" w:cs="Arial"/>
                <w:color w:val="000000"/>
                <w:sz w:val="16"/>
                <w:szCs w:val="16"/>
              </w:rPr>
            </w:pPr>
            <w:hyperlink r:id="rId27" w:history="1">
              <w:r w:rsidR="00916A92"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00000" w:rsidP="000B59F6">
            <w:pPr>
              <w:rPr>
                <w:rFonts w:ascii="Arial" w:hAnsi="Arial" w:cs="Arial"/>
                <w:color w:val="000000"/>
                <w:sz w:val="16"/>
                <w:szCs w:val="16"/>
              </w:rPr>
            </w:pPr>
            <w:hyperlink r:id="rId28" w:history="1">
              <w:r w:rsidR="000B59F6"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00000" w:rsidP="000B59F6">
            <w:pPr>
              <w:rPr>
                <w:rFonts w:ascii="Arial" w:hAnsi="Arial" w:cs="Arial"/>
                <w:color w:val="000000"/>
                <w:sz w:val="16"/>
                <w:szCs w:val="16"/>
              </w:rPr>
            </w:pPr>
            <w:hyperlink r:id="rId29" w:history="1">
              <w:r w:rsidR="000B59F6"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function f_POS_CheckCapabilities()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00000" w:rsidP="000B59F6">
            <w:pPr>
              <w:rPr>
                <w:rFonts w:ascii="Arial" w:hAnsi="Arial" w:cs="Arial"/>
                <w:color w:val="000000"/>
                <w:sz w:val="16"/>
                <w:szCs w:val="16"/>
              </w:rPr>
            </w:pPr>
            <w:hyperlink r:id="rId30" w:history="1">
              <w:r w:rsidR="000B59F6" w:rsidRPr="00C06175">
                <w:rPr>
                  <w:rFonts w:ascii="Arial" w:hAnsi="Arial"/>
                  <w:color w:val="000000"/>
                  <w:sz w:val="16"/>
                  <w:szCs w:val="16"/>
                </w:rPr>
                <w:t>R5s170186</w:t>
              </w:r>
            </w:hyperlink>
            <w:r w:rsidR="000B59F6"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Update ASP changes due to inclusion of iPOS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000000" w:rsidP="000364DA">
            <w:pPr>
              <w:rPr>
                <w:rFonts w:ascii="Arial" w:hAnsi="Arial" w:cs="Arial"/>
                <w:color w:val="000000"/>
                <w:sz w:val="16"/>
                <w:szCs w:val="16"/>
              </w:rPr>
            </w:pPr>
            <w:hyperlink r:id="rId31" w:history="1">
              <w:r w:rsidR="00C85806"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000000" w:rsidP="000364DA">
            <w:pPr>
              <w:rPr>
                <w:rFonts w:ascii="Arial" w:hAnsi="Arial" w:cs="Arial"/>
                <w:color w:val="000000"/>
                <w:sz w:val="16"/>
                <w:szCs w:val="16"/>
              </w:rPr>
            </w:pPr>
            <w:hyperlink r:id="rId32" w:history="1">
              <w:r w:rsidR="00C85806"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000000" w:rsidP="000364DA">
            <w:pPr>
              <w:rPr>
                <w:rFonts w:ascii="Arial" w:hAnsi="Arial" w:cs="Arial"/>
                <w:color w:val="000000"/>
                <w:sz w:val="16"/>
                <w:szCs w:val="16"/>
              </w:rPr>
            </w:pPr>
            <w:hyperlink r:id="rId33" w:history="1">
              <w:r w:rsidR="00C85806"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000000" w:rsidP="000364DA">
            <w:pPr>
              <w:rPr>
                <w:rFonts w:ascii="Arial" w:hAnsi="Arial" w:cs="Arial"/>
                <w:color w:val="000000"/>
                <w:sz w:val="16"/>
                <w:szCs w:val="16"/>
              </w:rPr>
            </w:pPr>
            <w:hyperlink r:id="rId34" w:history="1">
              <w:r w:rsidR="00C85806"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000000" w:rsidP="000364DA">
            <w:pPr>
              <w:rPr>
                <w:rFonts w:ascii="Arial" w:hAnsi="Arial" w:cs="Arial"/>
                <w:color w:val="000000"/>
                <w:sz w:val="16"/>
                <w:szCs w:val="16"/>
              </w:rPr>
            </w:pPr>
            <w:hyperlink r:id="rId35" w:history="1">
              <w:r w:rsidR="00C85806"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000000" w:rsidP="00A84352">
            <w:pPr>
              <w:rPr>
                <w:rFonts w:ascii="Arial" w:hAnsi="Arial" w:cs="Arial"/>
                <w:color w:val="000000"/>
                <w:sz w:val="16"/>
                <w:szCs w:val="16"/>
              </w:rPr>
            </w:pPr>
            <w:hyperlink r:id="rId36" w:history="1">
              <w:r w:rsidR="00546B76"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000000" w:rsidP="00546B76">
            <w:pPr>
              <w:rPr>
                <w:rFonts w:ascii="Arial" w:hAnsi="Arial" w:cs="Arial"/>
                <w:color w:val="000000"/>
                <w:sz w:val="16"/>
                <w:szCs w:val="16"/>
              </w:rPr>
            </w:pPr>
            <w:hyperlink r:id="rId37" w:history="1">
              <w:r w:rsidR="00546B76"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000000" w:rsidP="00E73320">
            <w:pPr>
              <w:rPr>
                <w:rFonts w:ascii="Arial" w:hAnsi="Arial" w:cs="Arial"/>
                <w:color w:val="000000"/>
                <w:sz w:val="16"/>
                <w:szCs w:val="16"/>
              </w:rPr>
            </w:pPr>
            <w:hyperlink r:id="rId38" w:history="1">
              <w:r w:rsidR="00546B3D"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000000" w:rsidP="003567E1">
            <w:pPr>
              <w:rPr>
                <w:rFonts w:ascii="Arial" w:hAnsi="Arial" w:cs="Arial"/>
                <w:color w:val="000000"/>
                <w:sz w:val="16"/>
                <w:szCs w:val="16"/>
              </w:rPr>
            </w:pPr>
            <w:hyperlink r:id="rId39" w:history="1">
              <w:r w:rsidR="003567E1"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000000" w:rsidP="003567E1">
            <w:pPr>
              <w:rPr>
                <w:rFonts w:ascii="Arial" w:hAnsi="Arial" w:cs="Arial"/>
                <w:color w:val="000000"/>
                <w:sz w:val="16"/>
                <w:szCs w:val="16"/>
              </w:rPr>
            </w:pPr>
            <w:hyperlink r:id="rId40" w:history="1">
              <w:r w:rsidR="003567E1"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000000" w:rsidP="003567E1">
            <w:pPr>
              <w:rPr>
                <w:rFonts w:ascii="Arial" w:hAnsi="Arial" w:cs="Arial"/>
                <w:color w:val="000000"/>
                <w:sz w:val="16"/>
                <w:szCs w:val="16"/>
              </w:rPr>
            </w:pPr>
            <w:hyperlink r:id="rId41" w:history="1">
              <w:r w:rsidR="003567E1"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000000" w:rsidP="003567E1">
            <w:pPr>
              <w:rPr>
                <w:rFonts w:ascii="Arial" w:hAnsi="Arial" w:cs="Arial"/>
                <w:color w:val="000000"/>
                <w:sz w:val="16"/>
                <w:szCs w:val="16"/>
              </w:rPr>
            </w:pPr>
            <w:hyperlink r:id="rId42" w:history="1">
              <w:r w:rsidR="003567E1"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000000" w:rsidP="00725931">
            <w:pPr>
              <w:rPr>
                <w:rFonts w:ascii="Arial" w:hAnsi="Arial" w:cs="Arial"/>
                <w:color w:val="000000"/>
                <w:sz w:val="16"/>
                <w:szCs w:val="16"/>
              </w:rPr>
            </w:pPr>
            <w:hyperlink r:id="rId43" w:history="1">
              <w:r w:rsidR="00725931"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000000" w:rsidP="00360247">
            <w:pPr>
              <w:rPr>
                <w:rFonts w:ascii="Arial" w:hAnsi="Arial" w:cs="Arial"/>
                <w:color w:val="000000"/>
                <w:sz w:val="16"/>
                <w:szCs w:val="16"/>
              </w:rPr>
            </w:pPr>
            <w:hyperlink r:id="rId44" w:history="1">
              <w:r w:rsidR="00347736"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000000" w:rsidP="00535105">
            <w:pPr>
              <w:rPr>
                <w:rFonts w:ascii="Arial" w:hAnsi="Arial" w:cs="Arial"/>
                <w:color w:val="000000"/>
                <w:sz w:val="16"/>
                <w:szCs w:val="16"/>
              </w:rPr>
            </w:pPr>
            <w:hyperlink r:id="rId45" w:history="1">
              <w:r w:rsidR="00347736"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Correction to checking LPP ePDU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000000" w:rsidP="00C130CF">
            <w:pPr>
              <w:rPr>
                <w:rFonts w:ascii="Arial" w:hAnsi="Arial" w:cs="Arial"/>
                <w:color w:val="000000"/>
                <w:sz w:val="16"/>
                <w:szCs w:val="16"/>
              </w:rPr>
            </w:pPr>
            <w:hyperlink r:id="rId46" w:history="1">
              <w:r w:rsidR="00C130CF"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f_POS_CheckCapabilities_Agnss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000000" w:rsidP="00C130CF">
            <w:pPr>
              <w:rPr>
                <w:rFonts w:ascii="Arial" w:hAnsi="Arial" w:cs="Arial"/>
                <w:color w:val="000000"/>
                <w:sz w:val="16"/>
                <w:szCs w:val="16"/>
              </w:rPr>
            </w:pPr>
            <w:hyperlink r:id="rId47" w:history="1">
              <w:r w:rsidR="00C130CF"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000000" w:rsidP="00C130CF">
            <w:pPr>
              <w:rPr>
                <w:rFonts w:ascii="Arial" w:hAnsi="Arial" w:cs="Arial"/>
                <w:color w:val="000000"/>
                <w:sz w:val="16"/>
                <w:szCs w:val="16"/>
              </w:rPr>
            </w:pPr>
            <w:hyperlink r:id="rId48" w:history="1">
              <w:r w:rsidR="00C130CF"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000000" w:rsidP="00B925A7">
            <w:pPr>
              <w:rPr>
                <w:rFonts w:ascii="Arial" w:hAnsi="Arial" w:cs="Arial"/>
                <w:color w:val="000000"/>
                <w:sz w:val="16"/>
                <w:szCs w:val="16"/>
              </w:rPr>
            </w:pPr>
            <w:hyperlink r:id="rId49" w:history="1">
              <w:r w:rsidR="00286B65"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000000" w:rsidP="007C5AD5">
            <w:pPr>
              <w:rPr>
                <w:rFonts w:ascii="Arial" w:hAnsi="Arial" w:cs="Arial"/>
                <w:color w:val="000000"/>
                <w:sz w:val="16"/>
                <w:szCs w:val="16"/>
              </w:rPr>
            </w:pPr>
            <w:hyperlink r:id="rId50" w:history="1">
              <w:r w:rsidR="007C5AD5"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000000" w:rsidP="00983499">
            <w:pPr>
              <w:rPr>
                <w:rFonts w:ascii="Arial" w:hAnsi="Arial" w:cs="Arial"/>
                <w:color w:val="000000"/>
                <w:sz w:val="16"/>
                <w:szCs w:val="16"/>
              </w:rPr>
            </w:pPr>
            <w:hyperlink r:id="rId51" w:history="1">
              <w:r w:rsidR="00983499"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000000" w:rsidP="00983499">
            <w:pPr>
              <w:rPr>
                <w:rFonts w:ascii="Arial" w:hAnsi="Arial" w:cs="Arial"/>
                <w:color w:val="000000"/>
                <w:sz w:val="16"/>
                <w:szCs w:val="16"/>
              </w:rPr>
            </w:pPr>
            <w:hyperlink r:id="rId52" w:history="1">
              <w:r w:rsidR="00983499"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000000" w:rsidP="00983499">
            <w:pPr>
              <w:rPr>
                <w:rFonts w:ascii="Arial" w:hAnsi="Arial" w:cs="Arial"/>
                <w:color w:val="000000"/>
                <w:sz w:val="16"/>
                <w:szCs w:val="16"/>
              </w:rPr>
            </w:pPr>
            <w:hyperlink r:id="rId53" w:history="1">
              <w:r w:rsidR="00983499"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000000" w:rsidP="00983499">
            <w:pPr>
              <w:rPr>
                <w:rFonts w:ascii="Arial" w:hAnsi="Arial" w:cs="Arial"/>
                <w:color w:val="000000"/>
                <w:sz w:val="16"/>
                <w:szCs w:val="16"/>
              </w:rPr>
            </w:pPr>
            <w:hyperlink r:id="rId54" w:history="1">
              <w:r w:rsidR="00983499"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000000" w:rsidP="00983499">
            <w:pPr>
              <w:rPr>
                <w:rFonts w:ascii="Arial" w:hAnsi="Arial" w:cs="Arial"/>
                <w:color w:val="000000"/>
                <w:sz w:val="16"/>
                <w:szCs w:val="16"/>
              </w:rPr>
            </w:pPr>
            <w:hyperlink r:id="rId55" w:history="1">
              <w:r w:rsidR="00983499"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000000" w:rsidP="00983499">
            <w:pPr>
              <w:rPr>
                <w:rFonts w:ascii="Arial" w:hAnsi="Arial" w:cs="Arial"/>
                <w:color w:val="000000"/>
                <w:sz w:val="16"/>
                <w:szCs w:val="16"/>
              </w:rPr>
            </w:pPr>
            <w:hyperlink r:id="rId56" w:history="1">
              <w:r w:rsidR="00983499"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000000" w:rsidP="00983499">
            <w:pPr>
              <w:rPr>
                <w:rFonts w:ascii="Arial" w:hAnsi="Arial" w:cs="Arial"/>
                <w:color w:val="000000"/>
                <w:sz w:val="16"/>
                <w:szCs w:val="16"/>
              </w:rPr>
            </w:pPr>
            <w:hyperlink r:id="rId57" w:history="1">
              <w:r w:rsidR="00983499"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000000" w:rsidP="00983499">
            <w:pPr>
              <w:rPr>
                <w:rFonts w:ascii="Arial" w:hAnsi="Arial" w:cs="Arial"/>
                <w:color w:val="000000"/>
                <w:sz w:val="16"/>
                <w:szCs w:val="16"/>
              </w:rPr>
            </w:pPr>
            <w:hyperlink r:id="rId58" w:history="1">
              <w:r w:rsidR="00983499"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000000" w:rsidP="00983499">
            <w:pPr>
              <w:rPr>
                <w:rFonts w:ascii="Arial" w:hAnsi="Arial" w:cs="Arial"/>
                <w:color w:val="000000"/>
                <w:sz w:val="16"/>
                <w:szCs w:val="16"/>
              </w:rPr>
            </w:pPr>
            <w:hyperlink r:id="rId59" w:history="1">
              <w:r w:rsidR="00983499"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000000" w:rsidP="00983499">
            <w:pPr>
              <w:rPr>
                <w:rFonts w:ascii="Arial" w:hAnsi="Arial" w:cs="Arial"/>
                <w:color w:val="000000"/>
                <w:sz w:val="16"/>
                <w:szCs w:val="16"/>
              </w:rPr>
            </w:pPr>
            <w:hyperlink r:id="rId60" w:history="1">
              <w:r w:rsidR="00983499"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000000" w:rsidP="00983499">
            <w:pPr>
              <w:rPr>
                <w:rFonts w:ascii="Arial" w:hAnsi="Arial" w:cs="Arial"/>
                <w:color w:val="000000"/>
                <w:sz w:val="16"/>
                <w:szCs w:val="16"/>
              </w:rPr>
            </w:pPr>
            <w:hyperlink r:id="rId61" w:history="1">
              <w:r w:rsidR="00983499"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function f_POS_NR_SendLppAck()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000000" w:rsidP="00983499">
            <w:pPr>
              <w:rPr>
                <w:rFonts w:ascii="Arial" w:hAnsi="Arial" w:cs="Arial"/>
                <w:color w:val="000000"/>
                <w:sz w:val="16"/>
                <w:szCs w:val="16"/>
              </w:rPr>
            </w:pPr>
            <w:hyperlink r:id="rId62" w:history="1">
              <w:r w:rsidR="00983499"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000000" w:rsidP="004223A3">
            <w:pPr>
              <w:rPr>
                <w:rFonts w:ascii="Arial" w:hAnsi="Arial"/>
                <w:color w:val="000000"/>
                <w:sz w:val="16"/>
                <w:szCs w:val="16"/>
              </w:rPr>
            </w:pPr>
            <w:hyperlink r:id="rId63" w:history="1">
              <w:r w:rsidR="00983499"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000000" w:rsidP="00644372">
            <w:pPr>
              <w:rPr>
                <w:rFonts w:ascii="Arial" w:hAnsi="Arial" w:cs="Arial"/>
                <w:color w:val="000000"/>
                <w:sz w:val="16"/>
                <w:szCs w:val="16"/>
              </w:rPr>
            </w:pPr>
            <w:hyperlink r:id="rId64" w:history="1">
              <w:r w:rsidR="00D17F8D"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function f_POS_NR_CheckAgnssMultiFreq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000000" w:rsidP="00644372">
            <w:pPr>
              <w:rPr>
                <w:rFonts w:ascii="Arial" w:hAnsi="Arial" w:cs="Arial"/>
                <w:color w:val="000000"/>
                <w:sz w:val="16"/>
                <w:szCs w:val="16"/>
              </w:rPr>
            </w:pPr>
            <w:hyperlink r:id="rId65" w:history="1">
              <w:r w:rsidR="00D17F8D"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000000" w:rsidP="004D26F0">
            <w:pPr>
              <w:rPr>
                <w:rFonts w:ascii="Arial" w:hAnsi="Arial" w:cs="Arial"/>
                <w:color w:val="000000"/>
                <w:sz w:val="16"/>
                <w:szCs w:val="16"/>
              </w:rPr>
            </w:pPr>
            <w:hyperlink r:id="rId66" w:history="1">
              <w:r w:rsidR="008645EB"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Correction for common POS function f_POS_SelectTemplateReq_IonosphModel()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000000" w:rsidP="002235E0">
            <w:pPr>
              <w:rPr>
                <w:rFonts w:ascii="Arial" w:hAnsi="Arial" w:cs="Arial"/>
                <w:color w:val="000000"/>
                <w:sz w:val="16"/>
                <w:szCs w:val="16"/>
              </w:rPr>
            </w:pPr>
            <w:hyperlink r:id="rId67" w:history="1">
              <w:r w:rsidR="00221029"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000000" w:rsidP="002235E0">
            <w:pPr>
              <w:rPr>
                <w:rFonts w:ascii="Arial" w:hAnsi="Arial" w:cs="Arial"/>
                <w:color w:val="000000"/>
                <w:sz w:val="16"/>
                <w:szCs w:val="16"/>
              </w:rPr>
            </w:pPr>
            <w:hyperlink r:id="rId68" w:history="1">
              <w:r w:rsidR="00221029"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000000" w:rsidP="002235E0">
            <w:pPr>
              <w:rPr>
                <w:rFonts w:ascii="Arial" w:hAnsi="Arial" w:cs="Arial"/>
                <w:color w:val="000000"/>
                <w:sz w:val="16"/>
                <w:szCs w:val="16"/>
              </w:rPr>
            </w:pPr>
            <w:hyperlink r:id="rId69" w:history="1">
              <w:r w:rsidR="00221029"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000000" w:rsidP="002235E0">
            <w:pPr>
              <w:rPr>
                <w:rFonts w:ascii="Arial" w:hAnsi="Arial" w:cs="Arial"/>
                <w:color w:val="000000"/>
                <w:sz w:val="16"/>
                <w:szCs w:val="16"/>
              </w:rPr>
            </w:pPr>
            <w:hyperlink r:id="rId70" w:history="1">
              <w:r w:rsidR="00221029"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Include new pixit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000000" w:rsidP="00B37BC2">
            <w:pPr>
              <w:rPr>
                <w:rFonts w:ascii="Arial" w:hAnsi="Arial" w:cs="Arial"/>
                <w:color w:val="000000"/>
                <w:sz w:val="16"/>
                <w:szCs w:val="16"/>
              </w:rPr>
            </w:pPr>
            <w:hyperlink r:id="rId71" w:history="1">
              <w:r w:rsidR="00E2095B"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POS_Parameters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000000" w:rsidP="00B37BC2">
            <w:pPr>
              <w:rPr>
                <w:rFonts w:ascii="Arial" w:hAnsi="Arial" w:cs="Arial"/>
                <w:color w:val="000000"/>
                <w:sz w:val="16"/>
                <w:szCs w:val="16"/>
              </w:rPr>
            </w:pPr>
            <w:hyperlink r:id="rId72" w:history="1">
              <w:r w:rsidR="00E2095B"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f_POS_OTDOA_CheckEutraBand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000000" w:rsidP="00B37BC2">
            <w:pPr>
              <w:rPr>
                <w:rFonts w:ascii="Arial" w:hAnsi="Arial" w:cs="Arial"/>
                <w:color w:val="000000"/>
                <w:sz w:val="16"/>
                <w:szCs w:val="16"/>
              </w:rPr>
            </w:pPr>
            <w:hyperlink r:id="rId73" w:history="1">
              <w:r w:rsidR="00E2095B"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5G V2X: GNSS Test Model updates for NR sidelink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000000" w:rsidP="004D090E">
            <w:pPr>
              <w:rPr>
                <w:rFonts w:ascii="Arial" w:hAnsi="Arial" w:cs="Arial"/>
                <w:color w:val="000000"/>
                <w:sz w:val="16"/>
                <w:szCs w:val="16"/>
              </w:rPr>
            </w:pPr>
            <w:hyperlink r:id="rId74" w:history="1">
              <w:r w:rsidR="004D090E"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000000" w:rsidP="004D090E">
            <w:pPr>
              <w:rPr>
                <w:rFonts w:ascii="Arial" w:hAnsi="Arial" w:cs="Arial"/>
                <w:color w:val="000000"/>
                <w:sz w:val="16"/>
                <w:szCs w:val="16"/>
              </w:rPr>
            </w:pPr>
            <w:hyperlink r:id="rId75" w:history="1">
              <w:r w:rsidR="004D090E"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f_POS_NR_CheckCapabilities_NR_Ecid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000000" w:rsidP="004D090E">
            <w:pPr>
              <w:rPr>
                <w:rFonts w:ascii="Arial" w:hAnsi="Arial" w:cs="Arial"/>
                <w:color w:val="000000"/>
                <w:sz w:val="16"/>
                <w:szCs w:val="16"/>
              </w:rPr>
            </w:pPr>
            <w:hyperlink r:id="rId76" w:history="1">
              <w:r w:rsidR="004D090E"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000000" w:rsidP="004D090E">
            <w:pPr>
              <w:rPr>
                <w:rFonts w:ascii="Arial" w:hAnsi="Arial" w:cs="Arial"/>
                <w:color w:val="000000"/>
                <w:sz w:val="16"/>
                <w:szCs w:val="16"/>
              </w:rPr>
            </w:pPr>
            <w:hyperlink r:id="rId77" w:history="1">
              <w:r w:rsidR="004D090E"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000000" w:rsidP="00E243CD">
            <w:pPr>
              <w:rPr>
                <w:rFonts w:ascii="Arial" w:hAnsi="Arial"/>
                <w:color w:val="000000"/>
                <w:sz w:val="16"/>
                <w:szCs w:val="16"/>
              </w:rPr>
            </w:pPr>
            <w:hyperlink r:id="rId78" w:history="1">
              <w:r w:rsidR="00E243CD"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Correction to f_UT_AT_CheckNotifyLocationRequest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000000" w:rsidP="00E243CD">
            <w:pPr>
              <w:rPr>
                <w:rFonts w:ascii="Arial" w:hAnsi="Arial"/>
                <w:color w:val="000000"/>
                <w:sz w:val="16"/>
                <w:szCs w:val="16"/>
              </w:rPr>
            </w:pPr>
            <w:hyperlink r:id="rId79" w:history="1">
              <w:r w:rsidR="00E243CD"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000000" w:rsidP="00A92559">
            <w:pPr>
              <w:rPr>
                <w:rFonts w:ascii="Arial" w:hAnsi="Arial" w:cs="Arial"/>
                <w:sz w:val="16"/>
                <w:szCs w:val="16"/>
              </w:rPr>
            </w:pPr>
            <w:hyperlink r:id="rId80" w:history="1">
              <w:r w:rsidR="00A92559"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000000" w:rsidP="00A92559">
            <w:pPr>
              <w:rPr>
                <w:rFonts w:ascii="Arial" w:hAnsi="Arial" w:cs="Arial"/>
                <w:sz w:val="16"/>
                <w:szCs w:val="16"/>
              </w:rPr>
            </w:pPr>
            <w:hyperlink r:id="rId81" w:history="1">
              <w:r w:rsidR="00A92559"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000000" w:rsidP="00A92559">
            <w:pPr>
              <w:rPr>
                <w:rFonts w:ascii="Arial" w:hAnsi="Arial" w:cs="Arial"/>
                <w:sz w:val="16"/>
                <w:szCs w:val="16"/>
              </w:rPr>
            </w:pPr>
            <w:hyperlink r:id="rId82" w:history="1">
              <w:r w:rsidR="00A92559"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000000" w:rsidP="00A92559">
            <w:pPr>
              <w:rPr>
                <w:rFonts w:ascii="Arial" w:hAnsi="Arial" w:cs="Arial"/>
                <w:sz w:val="16"/>
                <w:szCs w:val="16"/>
              </w:rPr>
            </w:pPr>
            <w:hyperlink r:id="rId83" w:history="1">
              <w:r w:rsidR="00A92559" w:rsidRPr="000454CE">
                <w:rPr>
                  <w:rFonts w:ascii="Arial" w:hAnsi="Arial"/>
                  <w:sz w:val="16"/>
                  <w:szCs w:val="16"/>
                </w:rPr>
                <w:t>R5s221026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000000" w:rsidP="00A92559">
            <w:pPr>
              <w:rPr>
                <w:rFonts w:ascii="Arial" w:hAnsi="Arial" w:cs="Arial"/>
                <w:sz w:val="16"/>
                <w:szCs w:val="16"/>
              </w:rPr>
            </w:pPr>
            <w:hyperlink r:id="rId84" w:history="1">
              <w:r w:rsidR="00A92559"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CC2B50" w14:paraId="7BC27E37"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8046E0" w:rsidRDefault="00000000" w:rsidP="00CC2B50">
            <w:pPr>
              <w:rPr>
                <w:rFonts w:ascii="Arial" w:hAnsi="Arial" w:cs="Arial"/>
                <w:sz w:val="16"/>
                <w:szCs w:val="16"/>
              </w:rPr>
            </w:pPr>
            <w:hyperlink r:id="rId85" w:history="1">
              <w:r w:rsidR="00490BE5" w:rsidRPr="008046E0">
                <w:rPr>
                  <w:rFonts w:ascii="Arial" w:hAnsi="Arial" w:cs="Arial"/>
                  <w:sz w:val="16"/>
                  <w:szCs w:val="16"/>
                </w:rPr>
                <w:t>R5s221296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CC2B50">
            <w:pPr>
              <w:rPr>
                <w:rFonts w:ascii="Arial" w:hAnsi="Arial" w:cs="Arial"/>
                <w:sz w:val="16"/>
                <w:szCs w:val="16"/>
              </w:rPr>
            </w:pPr>
            <w:r w:rsidRPr="00490BE5">
              <w:rPr>
                <w:rFonts w:ascii="Arial" w:hAnsi="Arial" w:cs="Arial"/>
                <w:sz w:val="16"/>
                <w:szCs w:val="16"/>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CC2B50">
            <w:pPr>
              <w:rPr>
                <w:rFonts w:ascii="Arial" w:hAnsi="Arial" w:cs="Arial"/>
                <w:sz w:val="16"/>
                <w:szCs w:val="16"/>
              </w:rPr>
            </w:pPr>
            <w:r w:rsidRPr="00490BE5">
              <w:rPr>
                <w:rFonts w:ascii="Arial" w:hAnsi="Arial" w:cs="Arial"/>
                <w:sz w:val="16"/>
                <w:szCs w:val="16"/>
              </w:rPr>
              <w:t>Correction to f_POS_NR_CheckCapabilities_Prs_ProcessingCapabilityBandList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62C44226"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8046E0" w:rsidRDefault="00000000" w:rsidP="00CC2B50">
            <w:pPr>
              <w:rPr>
                <w:rFonts w:ascii="Arial" w:hAnsi="Arial" w:cs="Arial"/>
                <w:sz w:val="16"/>
                <w:szCs w:val="16"/>
              </w:rPr>
            </w:pPr>
            <w:hyperlink r:id="rId86" w:history="1">
              <w:r w:rsidR="00490BE5" w:rsidRPr="008046E0">
                <w:rPr>
                  <w:rFonts w:ascii="Arial" w:hAnsi="Arial" w:cs="Arial"/>
                  <w:sz w:val="16"/>
                  <w:szCs w:val="16"/>
                </w:rPr>
                <w:t>R5s221350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CC2B50">
            <w:pPr>
              <w:rPr>
                <w:rFonts w:ascii="Arial" w:hAnsi="Arial" w:cs="Arial"/>
                <w:sz w:val="16"/>
                <w:szCs w:val="16"/>
              </w:rPr>
            </w:pPr>
            <w:r w:rsidRPr="00490BE5">
              <w:rPr>
                <w:rFonts w:ascii="Arial" w:hAnsi="Arial" w:cs="Arial"/>
                <w:sz w:val="16"/>
                <w:szCs w:val="16"/>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CC2B50">
            <w:pPr>
              <w:rPr>
                <w:rFonts w:ascii="Arial" w:hAnsi="Arial" w:cs="Arial"/>
                <w:sz w:val="16"/>
                <w:szCs w:val="16"/>
              </w:rPr>
            </w:pPr>
            <w:r w:rsidRPr="00490BE5">
              <w:rPr>
                <w:rFonts w:ascii="Arial" w:hAnsi="Arial" w:cs="Arial"/>
                <w:sz w:val="16"/>
                <w:szCs w:val="16"/>
              </w:rPr>
              <w:t>Addition of POS testcase 9.3.1.2.19s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540B19CB"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CC2B50">
            <w:pPr>
              <w:rPr>
                <w:rFonts w:ascii="Arial" w:hAnsi="Arial" w:cs="Arial"/>
                <w:sz w:val="16"/>
                <w:szCs w:val="16"/>
              </w:rPr>
            </w:pPr>
            <w:r w:rsidRPr="00490BE5">
              <w:rPr>
                <w:rFonts w:ascii="Arial" w:hAnsi="Arial" w:cs="Arial"/>
                <w:sz w:val="16"/>
                <w:szCs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8046E0" w:rsidRDefault="00000000" w:rsidP="00CC2B50">
            <w:pPr>
              <w:rPr>
                <w:rFonts w:ascii="Arial" w:hAnsi="Arial" w:cs="Arial"/>
                <w:sz w:val="16"/>
                <w:szCs w:val="16"/>
              </w:rPr>
            </w:pPr>
            <w:hyperlink r:id="rId87" w:history="1">
              <w:r w:rsidR="00490BE5" w:rsidRPr="008046E0">
                <w:rPr>
                  <w:rFonts w:ascii="Arial" w:hAnsi="Arial" w:cs="Arial"/>
                  <w:sz w:val="16"/>
                  <w:szCs w:val="16"/>
                </w:rPr>
                <w:t>R5s221351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CC2B50">
            <w:pPr>
              <w:rPr>
                <w:rFonts w:ascii="Arial" w:hAnsi="Arial" w:cs="Arial"/>
                <w:sz w:val="16"/>
                <w:szCs w:val="16"/>
              </w:rPr>
            </w:pPr>
            <w:r w:rsidRPr="00490BE5">
              <w:rPr>
                <w:rFonts w:ascii="Arial" w:hAnsi="Arial" w:cs="Arial"/>
                <w:sz w:val="16"/>
                <w:szCs w:val="16"/>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2CBCC368"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8046E0" w:rsidRDefault="00000000" w:rsidP="00CC2B50">
            <w:pPr>
              <w:rPr>
                <w:rFonts w:ascii="Arial" w:hAnsi="Arial" w:cs="Arial"/>
                <w:sz w:val="16"/>
                <w:szCs w:val="16"/>
              </w:rPr>
            </w:pPr>
            <w:hyperlink r:id="rId88" w:history="1">
              <w:r w:rsidR="00490BE5" w:rsidRPr="008046E0">
                <w:rPr>
                  <w:rFonts w:ascii="Arial" w:hAnsi="Arial" w:cs="Arial"/>
                  <w:sz w:val="16"/>
                  <w:szCs w:val="16"/>
                </w:rPr>
                <w:t>R5s221352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CC2B50">
            <w:pPr>
              <w:rPr>
                <w:rFonts w:ascii="Arial" w:hAnsi="Arial" w:cs="Arial"/>
                <w:sz w:val="16"/>
                <w:szCs w:val="16"/>
              </w:rPr>
            </w:pPr>
            <w:r w:rsidRPr="00490BE5">
              <w:rPr>
                <w:rFonts w:ascii="Arial" w:hAnsi="Arial" w:cs="Arial"/>
                <w:sz w:val="16"/>
                <w:szCs w:val="16"/>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15FA83D5"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8046E0" w:rsidRDefault="00000000" w:rsidP="00CC2B50">
            <w:pPr>
              <w:rPr>
                <w:rFonts w:ascii="Arial" w:hAnsi="Arial" w:cs="Arial"/>
                <w:sz w:val="16"/>
                <w:szCs w:val="16"/>
              </w:rPr>
            </w:pPr>
            <w:hyperlink r:id="rId89" w:history="1">
              <w:r w:rsidR="00490BE5" w:rsidRPr="008046E0">
                <w:rPr>
                  <w:rFonts w:ascii="Arial" w:hAnsi="Arial" w:cs="Arial"/>
                  <w:sz w:val="16"/>
                  <w:szCs w:val="16"/>
                </w:rPr>
                <w:t>R5s221353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CC2B50">
            <w:pPr>
              <w:rPr>
                <w:rFonts w:ascii="Arial" w:hAnsi="Arial" w:cs="Arial"/>
                <w:sz w:val="16"/>
                <w:szCs w:val="16"/>
              </w:rPr>
            </w:pPr>
            <w:r w:rsidRPr="00490BE5">
              <w:rPr>
                <w:rFonts w:ascii="Arial" w:hAnsi="Arial" w:cs="Arial"/>
                <w:sz w:val="16"/>
                <w:szCs w:val="16"/>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34C22B7A"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8046E0" w:rsidRDefault="00000000" w:rsidP="00CC2B50">
            <w:pPr>
              <w:rPr>
                <w:rFonts w:ascii="Arial" w:hAnsi="Arial" w:cs="Arial"/>
                <w:sz w:val="16"/>
                <w:szCs w:val="16"/>
              </w:rPr>
            </w:pPr>
            <w:hyperlink r:id="rId90" w:history="1">
              <w:r w:rsidR="00490BE5" w:rsidRPr="008046E0">
                <w:rPr>
                  <w:rFonts w:ascii="Arial" w:hAnsi="Arial" w:cs="Arial"/>
                  <w:sz w:val="16"/>
                  <w:szCs w:val="16"/>
                </w:rPr>
                <w:t>R5s221354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CC2B50">
            <w:pPr>
              <w:rPr>
                <w:rFonts w:ascii="Arial" w:hAnsi="Arial" w:cs="Arial"/>
                <w:sz w:val="16"/>
                <w:szCs w:val="16"/>
              </w:rPr>
            </w:pPr>
            <w:r w:rsidRPr="00490BE5">
              <w:rPr>
                <w:rFonts w:ascii="Arial" w:hAnsi="Arial" w:cs="Arial"/>
                <w:sz w:val="16"/>
                <w:szCs w:val="16"/>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770ABB41"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8046E0" w:rsidRDefault="00000000" w:rsidP="00CC2B50">
            <w:pPr>
              <w:rPr>
                <w:rFonts w:ascii="Arial" w:hAnsi="Arial" w:cs="Arial"/>
                <w:sz w:val="16"/>
                <w:szCs w:val="16"/>
              </w:rPr>
            </w:pPr>
            <w:hyperlink r:id="rId91" w:history="1">
              <w:r w:rsidR="00490BE5" w:rsidRPr="008046E0">
                <w:rPr>
                  <w:rFonts w:ascii="Arial" w:hAnsi="Arial" w:cs="Arial"/>
                  <w:sz w:val="16"/>
                  <w:szCs w:val="16"/>
                </w:rPr>
                <w:t>R5s221363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CC2B50">
            <w:pPr>
              <w:rPr>
                <w:rFonts w:ascii="Arial" w:hAnsi="Arial" w:cs="Arial"/>
                <w:sz w:val="16"/>
                <w:szCs w:val="16"/>
              </w:rPr>
            </w:pPr>
            <w:r w:rsidRPr="00490BE5">
              <w:rPr>
                <w:rFonts w:ascii="Arial" w:hAnsi="Arial" w:cs="Arial"/>
                <w:sz w:val="16"/>
                <w:szCs w:val="16"/>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CC2B50">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02E06614"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D169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51E9"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983F6C" w14:textId="77777777" w:rsidR="00490BE5" w:rsidRPr="008046E0" w:rsidRDefault="00000000" w:rsidP="00CC2B50">
            <w:pPr>
              <w:rPr>
                <w:rFonts w:ascii="Arial" w:hAnsi="Arial" w:cs="Arial"/>
                <w:sz w:val="16"/>
                <w:szCs w:val="16"/>
              </w:rPr>
            </w:pPr>
            <w:hyperlink r:id="rId92" w:history="1">
              <w:r w:rsidR="00490BE5" w:rsidRPr="008046E0">
                <w:rPr>
                  <w:rFonts w:ascii="Arial" w:hAnsi="Arial" w:cs="Arial"/>
                  <w:sz w:val="16"/>
                  <w:szCs w:val="16"/>
                </w:rPr>
                <w:t>R5s221180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5DBBD" w14:textId="77777777" w:rsidR="00490BE5" w:rsidRPr="00CC2B50" w:rsidRDefault="00490BE5" w:rsidP="00CC2B50">
            <w:pPr>
              <w:rPr>
                <w:rFonts w:ascii="Arial" w:hAnsi="Arial" w:cs="Arial"/>
                <w:sz w:val="16"/>
                <w:szCs w:val="16"/>
              </w:rPr>
            </w:pPr>
            <w:r w:rsidRPr="00CC2B50">
              <w:rPr>
                <w:rFonts w:ascii="Arial" w:hAnsi="Arial" w:cs="Arial"/>
                <w:sz w:val="16"/>
                <w:szCs w:val="16"/>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BC2C5" w14:textId="77777777"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BBC2A0" w14:textId="77777777" w:rsidR="00490BE5" w:rsidRPr="00490BE5" w:rsidRDefault="00490BE5" w:rsidP="00CC2B50">
            <w:pPr>
              <w:rPr>
                <w:rFonts w:ascii="Arial" w:hAnsi="Arial" w:cs="Arial"/>
                <w:sz w:val="16"/>
                <w:szCs w:val="16"/>
              </w:rPr>
            </w:pPr>
            <w:r w:rsidRPr="00490BE5">
              <w:rPr>
                <w:rFonts w:ascii="Arial" w:hAnsi="Arial" w:cs="Arial"/>
                <w:sz w:val="16"/>
                <w:szCs w:val="16"/>
              </w:rPr>
              <w:t>Rel-17 Sep'22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63C5" w14:textId="11460546" w:rsidR="00490BE5" w:rsidRPr="00490BE5" w:rsidRDefault="00490BE5" w:rsidP="00CC2B50">
            <w:pPr>
              <w:rPr>
                <w:rFonts w:ascii="Arial" w:hAnsi="Arial" w:cs="Arial"/>
                <w:sz w:val="16"/>
                <w:szCs w:val="16"/>
              </w:rPr>
            </w:pPr>
            <w:r w:rsidRPr="00490BE5">
              <w:rPr>
                <w:rFonts w:ascii="Arial" w:hAnsi="Arial" w:cs="Arial"/>
                <w:sz w:val="16"/>
                <w:szCs w:val="16"/>
              </w:rPr>
              <w:t>16.</w:t>
            </w:r>
            <w:r w:rsidR="007A5838">
              <w:rPr>
                <w:rFonts w:ascii="Arial" w:hAnsi="Arial" w:cs="Arial"/>
                <w:sz w:val="16"/>
                <w:szCs w:val="16"/>
              </w:rPr>
              <w:t>8</w:t>
            </w:r>
            <w:r w:rsidRPr="00490BE5">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E48C4" w14:textId="77777777" w:rsidR="00490BE5" w:rsidRPr="00490BE5" w:rsidRDefault="00490BE5" w:rsidP="00CC2B50">
            <w:pPr>
              <w:rPr>
                <w:rFonts w:ascii="Arial" w:hAnsi="Arial" w:cs="Arial"/>
                <w:sz w:val="16"/>
                <w:szCs w:val="16"/>
              </w:rPr>
            </w:pPr>
            <w:r w:rsidRPr="00490BE5">
              <w:rPr>
                <w:rFonts w:ascii="Arial" w:hAnsi="Arial" w:cs="Arial"/>
                <w:sz w:val="16"/>
                <w:szCs w:val="16"/>
              </w:rPr>
              <w:t>17.0.0</w:t>
            </w:r>
          </w:p>
        </w:tc>
      </w:tr>
      <w:tr w:rsidR="00E46758" w:rsidRPr="00AE4343" w14:paraId="58EDAD8E"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8FE23" w14:textId="440E8AD9"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A49CD" w14:textId="63D7778C"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E0315" w14:textId="629B37FE" w:rsidR="00E46758" w:rsidRPr="00AE4343" w:rsidRDefault="00000000" w:rsidP="00E33EC1">
            <w:pPr>
              <w:rPr>
                <w:rFonts w:ascii="Arial" w:hAnsi="Arial" w:cs="Arial"/>
                <w:sz w:val="16"/>
                <w:szCs w:val="16"/>
              </w:rPr>
            </w:pPr>
            <w:hyperlink r:id="rId93" w:history="1">
              <w:r w:rsidR="00E46758" w:rsidRPr="00AE4343">
                <w:rPr>
                  <w:rFonts w:ascii="Arial" w:hAnsi="Arial"/>
                  <w:sz w:val="16"/>
                  <w:szCs w:val="16"/>
                </w:rPr>
                <w:t>R5s230101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0CA7" w14:textId="767DF6CE" w:rsidR="00E46758" w:rsidRPr="00AE4343" w:rsidRDefault="00E46758" w:rsidP="00E33EC1">
            <w:pPr>
              <w:rPr>
                <w:rFonts w:ascii="Arial" w:hAnsi="Arial" w:cs="Arial"/>
                <w:sz w:val="16"/>
                <w:szCs w:val="16"/>
              </w:rPr>
            </w:pPr>
            <w:r w:rsidRPr="00AE4343">
              <w:rPr>
                <w:rFonts w:ascii="Arial" w:hAnsi="Arial" w:cs="Arial"/>
                <w:sz w:val="16"/>
                <w:szCs w:val="16"/>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73C34" w14:textId="26A74F43"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6D996A" w14:textId="31486DB6"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36187" w14:textId="74E1A2F8"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7912" w14:textId="428EEF71"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6C9BA602"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E03C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32A5A"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CA8B7" w14:textId="77C0015B" w:rsidR="00E46758" w:rsidRPr="00AE4343" w:rsidRDefault="00000000" w:rsidP="00E33EC1">
            <w:pPr>
              <w:rPr>
                <w:rFonts w:ascii="Arial" w:hAnsi="Arial" w:cs="Arial"/>
                <w:sz w:val="16"/>
                <w:szCs w:val="16"/>
              </w:rPr>
            </w:pPr>
            <w:hyperlink r:id="rId94" w:history="1">
              <w:r w:rsidR="00E46758" w:rsidRPr="00AE4343">
                <w:rPr>
                  <w:rFonts w:ascii="Arial" w:hAnsi="Arial"/>
                  <w:sz w:val="16"/>
                  <w:szCs w:val="16"/>
                </w:rPr>
                <w:t>R5s230205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7596" w14:textId="0D352AA0" w:rsidR="00E46758" w:rsidRPr="00AE4343" w:rsidRDefault="00E46758" w:rsidP="00E33EC1">
            <w:pPr>
              <w:rPr>
                <w:rFonts w:ascii="Arial" w:hAnsi="Arial" w:cs="Arial"/>
                <w:sz w:val="16"/>
                <w:szCs w:val="16"/>
              </w:rPr>
            </w:pPr>
            <w:r w:rsidRPr="00AE4343">
              <w:rPr>
                <w:rFonts w:ascii="Arial" w:hAnsi="Arial" w:cs="Arial"/>
                <w:sz w:val="16"/>
                <w:szCs w:val="16"/>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8ADC6" w14:textId="4BB0E722"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5F33D6" w14:textId="6729098A"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6758"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D6333"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786D0019"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5635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06196"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C89B0" w14:textId="1C010A74" w:rsidR="00E46758" w:rsidRPr="00AE4343" w:rsidRDefault="00000000" w:rsidP="00E33EC1">
            <w:pPr>
              <w:rPr>
                <w:rFonts w:ascii="Arial" w:hAnsi="Arial" w:cs="Arial"/>
                <w:sz w:val="16"/>
                <w:szCs w:val="16"/>
              </w:rPr>
            </w:pPr>
            <w:hyperlink r:id="rId95" w:history="1">
              <w:r w:rsidR="00E46758" w:rsidRPr="00AE4343">
                <w:rPr>
                  <w:rFonts w:ascii="Arial" w:hAnsi="Arial"/>
                  <w:sz w:val="16"/>
                  <w:szCs w:val="16"/>
                </w:rPr>
                <w:t>R5s230206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B08BD" w14:textId="5C9FE73B" w:rsidR="00E46758" w:rsidRPr="00AE4343" w:rsidRDefault="00E46758" w:rsidP="00E33EC1">
            <w:pPr>
              <w:rPr>
                <w:rFonts w:ascii="Arial" w:hAnsi="Arial" w:cs="Arial"/>
                <w:sz w:val="16"/>
                <w:szCs w:val="16"/>
              </w:rPr>
            </w:pPr>
            <w:r w:rsidRPr="00AE4343">
              <w:rPr>
                <w:rFonts w:ascii="Arial" w:hAnsi="Arial" w:cs="Arial"/>
                <w:sz w:val="16"/>
                <w:szCs w:val="16"/>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B38C4" w14:textId="7D76A124"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BD8593" w14:textId="77A5404F"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A5874"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04450"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5CA7EA46"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BE9"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BF0B7"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E6981" w14:textId="6EFACA7F" w:rsidR="00E46758" w:rsidRPr="00AE4343" w:rsidRDefault="00000000" w:rsidP="00E33EC1">
            <w:pPr>
              <w:rPr>
                <w:rFonts w:ascii="Arial" w:hAnsi="Arial" w:cs="Arial"/>
                <w:sz w:val="16"/>
                <w:szCs w:val="16"/>
              </w:rPr>
            </w:pPr>
            <w:hyperlink r:id="rId96" w:history="1">
              <w:r w:rsidR="00E46758" w:rsidRPr="00AE4343">
                <w:rPr>
                  <w:rFonts w:ascii="Arial" w:hAnsi="Arial"/>
                  <w:sz w:val="16"/>
                  <w:szCs w:val="16"/>
                </w:rPr>
                <w:t>R5s230260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26F94" w14:textId="4B10D2B2" w:rsidR="00E46758" w:rsidRPr="00AE4343" w:rsidRDefault="00E46758" w:rsidP="00E33EC1">
            <w:pPr>
              <w:rPr>
                <w:rFonts w:ascii="Arial" w:hAnsi="Arial" w:cs="Arial"/>
                <w:sz w:val="16"/>
                <w:szCs w:val="16"/>
              </w:rPr>
            </w:pPr>
            <w:r w:rsidRPr="00AE4343">
              <w:rPr>
                <w:rFonts w:ascii="Arial" w:hAnsi="Arial" w:cs="Arial"/>
                <w:sz w:val="16"/>
                <w:szCs w:val="16"/>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F41F4" w14:textId="78AFB0FC"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E20888" w14:textId="51E78576" w:rsidR="00E46758" w:rsidRPr="00AE4343" w:rsidRDefault="00E46758" w:rsidP="00E33EC1">
            <w:pPr>
              <w:rPr>
                <w:rFonts w:ascii="Arial" w:hAnsi="Arial" w:cs="Arial"/>
                <w:sz w:val="16"/>
                <w:szCs w:val="16"/>
              </w:rPr>
            </w:pPr>
            <w:r w:rsidRPr="00AE4343">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E098B"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105EB"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67000C" w:rsidRPr="0067000C" w14:paraId="11458350"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320D56" w14:textId="6765AAE0"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688AA" w14:textId="38C23324"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5B53B" w14:textId="3E4FA58A" w:rsidR="006D75D9" w:rsidRPr="0067000C" w:rsidRDefault="00000000" w:rsidP="006D75D9">
            <w:pPr>
              <w:rPr>
                <w:rFonts w:ascii="Arial" w:hAnsi="Arial" w:cs="Arial"/>
                <w:sz w:val="16"/>
                <w:szCs w:val="16"/>
              </w:rPr>
            </w:pPr>
            <w:hyperlink r:id="rId97" w:history="1">
              <w:r w:rsidR="006D75D9" w:rsidRPr="0067000C">
                <w:rPr>
                  <w:rFonts w:ascii="Arial" w:hAnsi="Arial" w:cs="Arial"/>
                  <w:sz w:val="16"/>
                  <w:szCs w:val="16"/>
                </w:rPr>
                <w:t>R5s230438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65940" w14:textId="146DBECF" w:rsidR="006D75D9" w:rsidRPr="006D75D9" w:rsidRDefault="006D75D9" w:rsidP="006D75D9">
            <w:pPr>
              <w:rPr>
                <w:rFonts w:ascii="Arial" w:hAnsi="Arial" w:cs="Arial"/>
                <w:sz w:val="16"/>
                <w:szCs w:val="16"/>
              </w:rPr>
            </w:pPr>
            <w:r w:rsidRPr="006D75D9">
              <w:rPr>
                <w:rFonts w:ascii="Arial" w:hAnsi="Arial" w:cs="Arial"/>
                <w:sz w:val="16"/>
                <w:szCs w:val="16"/>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AA44B" w14:textId="3161929E"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DCC5B" w14:textId="74CB5BA0"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7.2.2.2.6.FDDs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58351" w14:textId="5B36626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BA678" w14:textId="13713A6A"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67000C" w:rsidRPr="0067000C" w14:paraId="4A37E2E6"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A0C4E" w14:textId="77777777"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13CE" w14:textId="77777777"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FAF42" w14:textId="108E6964" w:rsidR="006D75D9" w:rsidRPr="0067000C" w:rsidRDefault="00000000" w:rsidP="006D75D9">
            <w:pPr>
              <w:rPr>
                <w:rFonts w:ascii="Arial" w:hAnsi="Arial" w:cs="Arial"/>
                <w:sz w:val="16"/>
                <w:szCs w:val="16"/>
              </w:rPr>
            </w:pPr>
            <w:hyperlink r:id="rId98" w:history="1">
              <w:r w:rsidR="006D75D9" w:rsidRPr="0067000C">
                <w:rPr>
                  <w:rFonts w:ascii="Arial" w:hAnsi="Arial" w:cs="Arial"/>
                  <w:sz w:val="16"/>
                  <w:szCs w:val="16"/>
                </w:rPr>
                <w:t>R5s230440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366A0" w14:textId="47A67195" w:rsidR="006D75D9" w:rsidRPr="006D75D9" w:rsidRDefault="006D75D9" w:rsidP="006D75D9">
            <w:pPr>
              <w:rPr>
                <w:rFonts w:ascii="Arial" w:hAnsi="Arial" w:cs="Arial"/>
                <w:sz w:val="16"/>
                <w:szCs w:val="16"/>
              </w:rPr>
            </w:pPr>
            <w:r w:rsidRPr="006D75D9">
              <w:rPr>
                <w:rFonts w:ascii="Arial" w:hAnsi="Arial" w:cs="Arial"/>
                <w:sz w:val="16"/>
                <w:szCs w:val="16"/>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D4ADF8" w14:textId="1308965C"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2AC28" w14:textId="2FF947C7"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7.2.2.2.6.TDDs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342B0" w14:textId="252C8CC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230B4" w14:textId="2D7ED3D5"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A9353A" w:rsidRPr="00D9744E" w14:paraId="00CC3B7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BA9EF" w14:textId="77777777" w:rsidR="00A9353A" w:rsidRPr="006D75D9" w:rsidRDefault="00A9353A" w:rsidP="00A9353A">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34324" w14:textId="77777777" w:rsidR="00A9353A" w:rsidRPr="0067000C" w:rsidRDefault="00A9353A" w:rsidP="00A9353A">
            <w:pPr>
              <w:rPr>
                <w:rFonts w:ascii="Arial" w:hAnsi="Arial" w:cs="Arial"/>
                <w:sz w:val="16"/>
                <w:szCs w:val="16"/>
              </w:rPr>
            </w:pPr>
            <w:r w:rsidRPr="0067000C">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385BC" w14:textId="1968CE5B" w:rsidR="00A9353A" w:rsidRPr="0067000C" w:rsidRDefault="00000000" w:rsidP="00A9353A">
            <w:pPr>
              <w:rPr>
                <w:rFonts w:ascii="Arial" w:hAnsi="Arial" w:cs="Arial"/>
                <w:sz w:val="16"/>
                <w:szCs w:val="16"/>
              </w:rPr>
            </w:pPr>
            <w:hyperlink r:id="rId99" w:history="1">
              <w:r w:rsidR="00A9353A" w:rsidRPr="0067000C">
                <w:rPr>
                  <w:rFonts w:ascii="Arial" w:hAnsi="Arial" w:cs="Arial"/>
                  <w:sz w:val="16"/>
                  <w:szCs w:val="16"/>
                </w:rPr>
                <w:t>R5s230473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E45FB" w14:textId="5EE1C5D7" w:rsidR="00A9353A" w:rsidRPr="006D75D9" w:rsidRDefault="00A9353A" w:rsidP="00A9353A">
            <w:pPr>
              <w:rPr>
                <w:rFonts w:ascii="Arial" w:hAnsi="Arial" w:cs="Arial"/>
                <w:sz w:val="16"/>
                <w:szCs w:val="16"/>
              </w:rPr>
            </w:pPr>
            <w:r w:rsidRPr="006D75D9">
              <w:rPr>
                <w:rFonts w:ascii="Arial" w:hAnsi="Arial" w:cs="Arial"/>
                <w:sz w:val="16"/>
                <w:szCs w:val="16"/>
              </w:rPr>
              <w:t>018</w:t>
            </w:r>
            <w:r>
              <w:rPr>
                <w:rFonts w:ascii="Arial" w:hAnsi="Arial" w:cs="Arial"/>
                <w:sz w:val="16"/>
                <w:szCs w:val="16"/>
              </w:rPr>
              <w:t>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F6900" w14:textId="5FF1025F" w:rsidR="00A9353A" w:rsidRPr="006D75D9" w:rsidRDefault="00A9353A" w:rsidP="00A9353A">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AC1565" w14:textId="5F67EEE5" w:rsidR="00A9353A" w:rsidRPr="006D75D9" w:rsidRDefault="00A9353A" w:rsidP="00A9353A">
            <w:pPr>
              <w:rPr>
                <w:rFonts w:ascii="Arial" w:hAnsi="Arial" w:cs="Arial"/>
                <w:sz w:val="16"/>
                <w:szCs w:val="16"/>
              </w:rPr>
            </w:pPr>
            <w:r>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D88DA" w14:textId="77777777" w:rsidR="00A9353A" w:rsidRPr="006D75D9" w:rsidRDefault="00A9353A" w:rsidP="00A9353A">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DFC5" w14:textId="77777777" w:rsidR="00A9353A" w:rsidRPr="006D75D9" w:rsidRDefault="00A9353A" w:rsidP="00A9353A">
            <w:pPr>
              <w:rPr>
                <w:rFonts w:ascii="Arial" w:hAnsi="Arial" w:cs="Arial"/>
                <w:sz w:val="16"/>
                <w:szCs w:val="16"/>
              </w:rPr>
            </w:pPr>
            <w:r w:rsidRPr="006D75D9">
              <w:rPr>
                <w:rFonts w:ascii="Arial" w:hAnsi="Arial" w:cs="Arial"/>
                <w:sz w:val="16"/>
                <w:szCs w:val="16"/>
              </w:rPr>
              <w:t>17.2.0</w:t>
            </w:r>
          </w:p>
        </w:tc>
      </w:tr>
      <w:tr w:rsidR="00D9744E" w:rsidRPr="00D9744E" w14:paraId="4CBF763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4D26B6" w14:textId="386B9459" w:rsidR="00D9744E" w:rsidRPr="006D75D9" w:rsidRDefault="00D9744E" w:rsidP="00D9744E">
            <w:pPr>
              <w:rPr>
                <w:rFonts w:ascii="Arial" w:hAnsi="Arial" w:cs="Arial"/>
                <w:sz w:val="16"/>
                <w:szCs w:val="16"/>
              </w:rPr>
            </w:pPr>
            <w:r w:rsidRPr="00051CFD">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30E7B" w14:textId="1226DBA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F298C" w14:textId="77C62EF2" w:rsidR="00D9744E" w:rsidRPr="00D9744E" w:rsidRDefault="00000000" w:rsidP="00D9744E">
            <w:pPr>
              <w:rPr>
                <w:rFonts w:ascii="Arial" w:hAnsi="Arial" w:cs="Arial"/>
                <w:sz w:val="16"/>
                <w:szCs w:val="16"/>
              </w:rPr>
            </w:pPr>
            <w:hyperlink r:id="rId100" w:history="1">
              <w:r w:rsidR="00D9744E" w:rsidRPr="00D9744E">
                <w:rPr>
                  <w:rFonts w:ascii="Arial" w:hAnsi="Arial" w:cs="Arial"/>
                  <w:sz w:val="16"/>
                  <w:szCs w:val="16"/>
                </w:rPr>
                <w:t>R5s230498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C7C9" w14:textId="0903F579" w:rsidR="00D9744E" w:rsidRPr="006D75D9" w:rsidRDefault="00D9744E" w:rsidP="00D9744E">
            <w:pPr>
              <w:rPr>
                <w:rFonts w:ascii="Arial" w:hAnsi="Arial" w:cs="Arial"/>
                <w:sz w:val="16"/>
                <w:szCs w:val="16"/>
              </w:rPr>
            </w:pPr>
            <w:r w:rsidRPr="00FC7774">
              <w:rPr>
                <w:rFonts w:ascii="Arial" w:hAnsi="Arial" w:cs="Arial"/>
                <w:sz w:val="16"/>
                <w:szCs w:val="16"/>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24164" w14:textId="77ECEAA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344DD" w14:textId="56F34F14" w:rsidR="00D9744E" w:rsidRDefault="00D9744E" w:rsidP="00D9744E">
            <w:pPr>
              <w:rPr>
                <w:rFonts w:ascii="Arial" w:hAnsi="Arial" w:cs="Arial"/>
                <w:sz w:val="16"/>
                <w:szCs w:val="16"/>
              </w:rPr>
            </w:pPr>
            <w:r w:rsidRPr="00FC7774">
              <w:rPr>
                <w:rFonts w:ascii="Arial" w:hAnsi="Arial" w:cs="Arial"/>
                <w:sz w:val="16"/>
                <w:szCs w:val="16"/>
              </w:rPr>
              <w:t>Correction for NR5GC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59A37" w14:textId="4F2D8B8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A1835" w14:textId="214DBA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DDB567C"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F314F" w14:textId="3DF92DF3"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36664" w14:textId="1B648E8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BB0C4" w14:textId="7BBBD2C9" w:rsidR="00D9744E" w:rsidRPr="00D9744E" w:rsidRDefault="00000000" w:rsidP="00D9744E">
            <w:pPr>
              <w:rPr>
                <w:rFonts w:ascii="Arial" w:hAnsi="Arial" w:cs="Arial"/>
                <w:sz w:val="16"/>
                <w:szCs w:val="16"/>
              </w:rPr>
            </w:pPr>
            <w:hyperlink r:id="rId101" w:history="1">
              <w:r w:rsidR="00D9744E" w:rsidRPr="00D9744E">
                <w:rPr>
                  <w:rFonts w:ascii="Arial" w:hAnsi="Arial" w:cs="Arial"/>
                  <w:sz w:val="16"/>
                  <w:szCs w:val="16"/>
                </w:rPr>
                <w:t>R5s230499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93003" w14:textId="6F9266BF" w:rsidR="00D9744E" w:rsidRPr="006D75D9" w:rsidRDefault="00D9744E" w:rsidP="00D9744E">
            <w:pPr>
              <w:rPr>
                <w:rFonts w:ascii="Arial" w:hAnsi="Arial" w:cs="Arial"/>
                <w:sz w:val="16"/>
                <w:szCs w:val="16"/>
              </w:rPr>
            </w:pPr>
            <w:r w:rsidRPr="00FC7774">
              <w:rPr>
                <w:rFonts w:ascii="Arial" w:hAnsi="Arial" w:cs="Arial"/>
                <w:sz w:val="16"/>
                <w:szCs w:val="16"/>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C3B0A5" w14:textId="5E7CA5CC"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5C5D58" w14:textId="6EF1590D" w:rsidR="00D9744E" w:rsidRDefault="00D9744E" w:rsidP="00D9744E">
            <w:pPr>
              <w:rPr>
                <w:rFonts w:ascii="Arial" w:hAnsi="Arial" w:cs="Arial"/>
                <w:sz w:val="16"/>
                <w:szCs w:val="16"/>
              </w:rPr>
            </w:pPr>
            <w:r w:rsidRPr="00FC7774">
              <w:rPr>
                <w:rFonts w:ascii="Arial" w:hAnsi="Arial" w:cs="Arial"/>
                <w:sz w:val="16"/>
                <w:szCs w:val="16"/>
              </w:rPr>
              <w:t>Correction for EUTRA positioning test case 7.3.4.4_7s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C3AB" w14:textId="3BF22EAD"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07AFE" w14:textId="54F56C80"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0CB7BC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942B35" w14:textId="6650598B"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A64EC" w14:textId="33880AAE"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0E9551" w14:textId="050E7F3E" w:rsidR="00D9744E" w:rsidRPr="00D9744E" w:rsidRDefault="00000000" w:rsidP="00D9744E">
            <w:pPr>
              <w:rPr>
                <w:rFonts w:ascii="Arial" w:hAnsi="Arial" w:cs="Arial"/>
                <w:sz w:val="16"/>
                <w:szCs w:val="16"/>
              </w:rPr>
            </w:pPr>
            <w:hyperlink r:id="rId102" w:history="1">
              <w:r w:rsidR="00D9744E" w:rsidRPr="00D9744E">
                <w:rPr>
                  <w:rFonts w:ascii="Arial" w:hAnsi="Arial" w:cs="Arial"/>
                  <w:sz w:val="16"/>
                  <w:szCs w:val="16"/>
                </w:rPr>
                <w:t>R5s230502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30744" w14:textId="183432AF" w:rsidR="00D9744E" w:rsidRPr="006D75D9" w:rsidRDefault="00D9744E" w:rsidP="00D9744E">
            <w:pPr>
              <w:rPr>
                <w:rFonts w:ascii="Arial" w:hAnsi="Arial" w:cs="Arial"/>
                <w:sz w:val="16"/>
                <w:szCs w:val="16"/>
              </w:rPr>
            </w:pPr>
            <w:r w:rsidRPr="00FC7774">
              <w:rPr>
                <w:rFonts w:ascii="Arial" w:hAnsi="Arial" w:cs="Arial"/>
                <w:sz w:val="16"/>
                <w:szCs w:val="16"/>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BA7015" w14:textId="25893027"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6A87D4" w14:textId="1B091413" w:rsidR="00D9744E" w:rsidRDefault="00D9744E" w:rsidP="00D9744E">
            <w:pPr>
              <w:rPr>
                <w:rFonts w:ascii="Arial" w:hAnsi="Arial" w:cs="Arial"/>
                <w:sz w:val="16"/>
                <w:szCs w:val="16"/>
              </w:rPr>
            </w:pPr>
            <w:r w:rsidRPr="00FC7774">
              <w:rPr>
                <w:rFonts w:ascii="Arial" w:hAnsi="Arial" w:cs="Arial"/>
                <w:sz w:val="16"/>
                <w:szCs w:val="16"/>
              </w:rPr>
              <w:t>Addition of CNF templates in PosSystem_Control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9D02D" w14:textId="4653D074"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5631" w14:textId="1870CAC9"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509B0CF"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E517D" w14:textId="3A202FED"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911FB" w14:textId="7FDB65B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3C7D6" w14:textId="1ED94C43" w:rsidR="00D9744E" w:rsidRPr="00D9744E" w:rsidRDefault="00000000" w:rsidP="00D9744E">
            <w:pPr>
              <w:rPr>
                <w:rFonts w:ascii="Arial" w:hAnsi="Arial" w:cs="Arial"/>
                <w:sz w:val="16"/>
                <w:szCs w:val="16"/>
              </w:rPr>
            </w:pPr>
            <w:hyperlink r:id="rId103" w:history="1">
              <w:r w:rsidR="00D9744E" w:rsidRPr="00D9744E">
                <w:rPr>
                  <w:rFonts w:ascii="Arial" w:hAnsi="Arial" w:cs="Arial"/>
                  <w:sz w:val="16"/>
                  <w:szCs w:val="16"/>
                </w:rPr>
                <w:t>R5s230513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64E1D" w14:textId="114F5DB7" w:rsidR="00D9744E" w:rsidRPr="006D75D9" w:rsidRDefault="00D9744E" w:rsidP="00D9744E">
            <w:pPr>
              <w:rPr>
                <w:rFonts w:ascii="Arial" w:hAnsi="Arial" w:cs="Arial"/>
                <w:sz w:val="16"/>
                <w:szCs w:val="16"/>
              </w:rPr>
            </w:pPr>
            <w:r w:rsidRPr="00FC7774">
              <w:rPr>
                <w:rFonts w:ascii="Arial" w:hAnsi="Arial" w:cs="Arial"/>
                <w:sz w:val="16"/>
                <w:szCs w:val="16"/>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F5B44" w14:textId="2CCAF1E0"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0D2A66" w14:textId="00ADE14A" w:rsidR="00D9744E" w:rsidRDefault="00D9744E" w:rsidP="00D9744E">
            <w:pPr>
              <w:rPr>
                <w:rFonts w:ascii="Arial" w:hAnsi="Arial" w:cs="Arial"/>
                <w:sz w:val="16"/>
                <w:szCs w:val="16"/>
              </w:rPr>
            </w:pPr>
            <w:r w:rsidRPr="00FC7774">
              <w:rPr>
                <w:rFonts w:ascii="Arial" w:hAnsi="Arial" w:cs="Arial"/>
                <w:sz w:val="16"/>
                <w:szCs w:val="16"/>
              </w:rPr>
              <w:t>Correction to f_NR_ConfigUlSrsMultiRTT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07E11" w14:textId="29A88F3A"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14B7C" w14:textId="428B78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2721D98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1ECE3" w14:textId="7B9B3A20"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89E6" w14:textId="0D11E1C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ABF054" w14:textId="021038D6" w:rsidR="00D9744E" w:rsidRPr="00D9744E" w:rsidRDefault="00000000" w:rsidP="00D9744E">
            <w:pPr>
              <w:rPr>
                <w:rFonts w:ascii="Arial" w:hAnsi="Arial" w:cs="Arial"/>
                <w:sz w:val="16"/>
                <w:szCs w:val="16"/>
              </w:rPr>
            </w:pPr>
            <w:hyperlink r:id="rId104" w:history="1">
              <w:r w:rsidR="00D9744E" w:rsidRPr="00D9744E">
                <w:rPr>
                  <w:rFonts w:ascii="Arial" w:hAnsi="Arial" w:cs="Arial"/>
                  <w:sz w:val="16"/>
                  <w:szCs w:val="16"/>
                </w:rPr>
                <w:t>R5s230595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FB410" w14:textId="43612888" w:rsidR="00D9744E" w:rsidRPr="006D75D9" w:rsidRDefault="00D9744E" w:rsidP="00D9744E">
            <w:pPr>
              <w:rPr>
                <w:rFonts w:ascii="Arial" w:hAnsi="Arial" w:cs="Arial"/>
                <w:sz w:val="16"/>
                <w:szCs w:val="16"/>
              </w:rPr>
            </w:pPr>
            <w:r w:rsidRPr="00FC7774">
              <w:rPr>
                <w:rFonts w:ascii="Arial" w:hAnsi="Arial" w:cs="Arial"/>
                <w:sz w:val="16"/>
                <w:szCs w:val="16"/>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B92B8" w14:textId="015CCB7E"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D86C90" w14:textId="5FF76256" w:rsidR="00D9744E" w:rsidRDefault="00D9744E" w:rsidP="00D9744E">
            <w:pPr>
              <w:rPr>
                <w:rFonts w:ascii="Arial" w:hAnsi="Arial" w:cs="Arial"/>
                <w:sz w:val="16"/>
                <w:szCs w:val="16"/>
              </w:rPr>
            </w:pPr>
            <w:r w:rsidRPr="00FC7774">
              <w:rPr>
                <w:rFonts w:ascii="Arial" w:hAnsi="Arial" w:cs="Arial"/>
                <w:sz w:val="16"/>
                <w:szCs w:val="16"/>
              </w:rPr>
              <w:t>Correction for GNSS 15s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9DAB5" w14:textId="3084549C"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8181D" w14:textId="5FAEC208"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035414B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4CB46" w14:textId="4E56932F"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6FA3E" w14:textId="6A594997"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B171C" w14:textId="7E6905AF" w:rsidR="00D9744E" w:rsidRPr="00D9744E" w:rsidRDefault="00000000" w:rsidP="00D9744E">
            <w:pPr>
              <w:rPr>
                <w:rFonts w:ascii="Arial" w:hAnsi="Arial" w:cs="Arial"/>
                <w:sz w:val="16"/>
                <w:szCs w:val="16"/>
              </w:rPr>
            </w:pPr>
            <w:hyperlink r:id="rId105" w:history="1">
              <w:r w:rsidR="00D9744E" w:rsidRPr="00D9744E">
                <w:rPr>
                  <w:rFonts w:ascii="Arial" w:hAnsi="Arial" w:cs="Arial"/>
                  <w:sz w:val="16"/>
                  <w:szCs w:val="16"/>
                </w:rPr>
                <w:t>R5s230608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246F2" w14:textId="1E0C16FE" w:rsidR="00D9744E" w:rsidRPr="006D75D9" w:rsidRDefault="00D9744E" w:rsidP="00D9744E">
            <w:pPr>
              <w:rPr>
                <w:rFonts w:ascii="Arial" w:hAnsi="Arial" w:cs="Arial"/>
                <w:sz w:val="16"/>
                <w:szCs w:val="16"/>
              </w:rPr>
            </w:pPr>
            <w:r w:rsidRPr="00FC7774">
              <w:rPr>
                <w:rFonts w:ascii="Arial" w:hAnsi="Arial" w:cs="Arial"/>
                <w:sz w:val="16"/>
                <w:szCs w:val="16"/>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28671C" w14:textId="50DAD10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89C07" w14:textId="75921A09" w:rsidR="00D9744E" w:rsidRDefault="00D9744E" w:rsidP="00D9744E">
            <w:pPr>
              <w:rPr>
                <w:rFonts w:ascii="Arial" w:hAnsi="Arial" w:cs="Arial"/>
                <w:sz w:val="16"/>
                <w:szCs w:val="16"/>
              </w:rPr>
            </w:pPr>
            <w:r w:rsidRPr="00FC7774">
              <w:rPr>
                <w:rFonts w:ascii="Arial" w:hAnsi="Arial" w:cs="Arial"/>
                <w:sz w:val="16"/>
                <w:szCs w:val="16"/>
              </w:rPr>
              <w:t>Correction to svID values in AcquisitionAssist and AuxiliaryInformation for GNSS Scenarios 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67FF4" w14:textId="00FDCE53"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6B16" w14:textId="23E0EDCB"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B3693B9"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1EB67" w14:textId="070F3B99"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9F7D" w14:textId="6E6E1A0F"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36CC8" w14:textId="10EA9FDC" w:rsidR="00D9744E" w:rsidRPr="00D9744E" w:rsidRDefault="00000000" w:rsidP="00D9744E">
            <w:pPr>
              <w:rPr>
                <w:rFonts w:ascii="Arial" w:hAnsi="Arial" w:cs="Arial"/>
                <w:sz w:val="16"/>
                <w:szCs w:val="16"/>
              </w:rPr>
            </w:pPr>
            <w:hyperlink r:id="rId106" w:history="1">
              <w:r w:rsidR="00D9744E" w:rsidRPr="00D9744E">
                <w:rPr>
                  <w:rFonts w:ascii="Arial" w:hAnsi="Arial" w:cs="Arial"/>
                  <w:sz w:val="16"/>
                  <w:szCs w:val="16"/>
                </w:rPr>
                <w:t>R5s230674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0FD90" w14:textId="14037418" w:rsidR="00D9744E" w:rsidRPr="006D75D9" w:rsidRDefault="00D9744E" w:rsidP="00D9744E">
            <w:pPr>
              <w:rPr>
                <w:rFonts w:ascii="Arial" w:hAnsi="Arial" w:cs="Arial"/>
                <w:sz w:val="16"/>
                <w:szCs w:val="16"/>
              </w:rPr>
            </w:pPr>
            <w:r w:rsidRPr="00FC7774">
              <w:rPr>
                <w:rFonts w:ascii="Arial" w:hAnsi="Arial" w:cs="Arial"/>
                <w:sz w:val="16"/>
                <w:szCs w:val="16"/>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C4D09" w14:textId="638986E5"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64364C" w14:textId="2E08F8A7" w:rsidR="00D9744E" w:rsidRDefault="00D9744E" w:rsidP="00D9744E">
            <w:pPr>
              <w:rPr>
                <w:rFonts w:ascii="Arial" w:hAnsi="Arial" w:cs="Arial"/>
                <w:sz w:val="16"/>
                <w:szCs w:val="16"/>
              </w:rPr>
            </w:pPr>
            <w:r w:rsidRPr="00FC7774">
              <w:rPr>
                <w:rFonts w:ascii="Arial" w:hAnsi="Arial" w:cs="Arial"/>
                <w:sz w:val="16"/>
                <w:szCs w:val="16"/>
              </w:rPr>
              <w:t>Update of TTCN type definitions, Annexes C and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3EE41" w14:textId="2937E30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81BFD" w14:textId="600C6A03"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4F39F2" w:rsidRPr="00A16EF8" w14:paraId="57D4E278"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18771" w14:textId="2338F5F1" w:rsidR="004F39F2" w:rsidRPr="004F39F2" w:rsidRDefault="004F39F2" w:rsidP="004F39F2">
            <w:pPr>
              <w:rPr>
                <w:rFonts w:ascii="Arial" w:hAnsi="Arial" w:cs="Arial"/>
                <w:sz w:val="16"/>
                <w:szCs w:val="16"/>
              </w:rPr>
            </w:pPr>
            <w:r w:rsidRPr="005F44E7">
              <w:rPr>
                <w:rFonts w:ascii="Arial" w:hAnsi="Arial" w:cs="Arial"/>
                <w:sz w:val="16"/>
                <w:szCs w:val="16"/>
              </w:rPr>
              <w:t>2023-</w:t>
            </w:r>
            <w:r w:rsidRPr="004F39F2">
              <w:rPr>
                <w:rFonts w:ascii="Arial" w:hAnsi="Arial"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5B89D" w14:textId="2220F3AB"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292" w14:textId="00FDE6C0" w:rsidR="004F39F2" w:rsidRPr="00A16EF8" w:rsidRDefault="00000000" w:rsidP="004F39F2">
            <w:pPr>
              <w:rPr>
                <w:rFonts w:ascii="Arial" w:hAnsi="Arial" w:cs="Arial"/>
                <w:sz w:val="16"/>
                <w:szCs w:val="16"/>
              </w:rPr>
            </w:pPr>
            <w:hyperlink r:id="rId107" w:history="1">
              <w:r w:rsidR="004F39F2" w:rsidRPr="00A16EF8">
                <w:rPr>
                  <w:rFonts w:ascii="Arial" w:hAnsi="Arial" w:cs="Arial"/>
                  <w:sz w:val="16"/>
                  <w:szCs w:val="16"/>
                </w:rPr>
                <w:t>R5s230711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4AEB0" w14:textId="67E3E18B" w:rsidR="004F39F2" w:rsidRPr="004F39F2" w:rsidRDefault="004F39F2" w:rsidP="004F39F2">
            <w:pPr>
              <w:rPr>
                <w:rFonts w:ascii="Arial" w:hAnsi="Arial" w:cs="Arial"/>
                <w:sz w:val="16"/>
                <w:szCs w:val="16"/>
              </w:rPr>
            </w:pPr>
            <w:r w:rsidRPr="004F39F2">
              <w:rPr>
                <w:rFonts w:ascii="Arial" w:hAnsi="Arial" w:cs="Arial"/>
                <w:sz w:val="16"/>
                <w:szCs w:val="16"/>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E7552" w14:textId="00C3DF81"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7AD65" w14:textId="52011D2C" w:rsidR="004F39F2" w:rsidRPr="004F39F2" w:rsidRDefault="004F39F2" w:rsidP="004F39F2">
            <w:pPr>
              <w:rPr>
                <w:rFonts w:ascii="Arial" w:hAnsi="Arial" w:cs="Arial"/>
                <w:sz w:val="16"/>
                <w:szCs w:val="16"/>
              </w:rPr>
            </w:pPr>
            <w:r w:rsidRPr="004F39F2">
              <w:rPr>
                <w:rFonts w:ascii="Arial" w:hAnsi="Arial" w:cs="Arial"/>
                <w:sz w:val="16"/>
                <w:szCs w:val="16"/>
              </w:rPr>
              <w:t>Correction for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3D708" w14:textId="1987943A"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D117F" w14:textId="3957C8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4F58BFA2"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927755"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8C162"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FADB5" w14:textId="2789FF5C" w:rsidR="004F39F2" w:rsidRPr="00A16EF8" w:rsidRDefault="00000000" w:rsidP="004F39F2">
            <w:pPr>
              <w:rPr>
                <w:rFonts w:ascii="Arial" w:hAnsi="Arial" w:cs="Arial"/>
                <w:sz w:val="16"/>
                <w:szCs w:val="16"/>
              </w:rPr>
            </w:pPr>
            <w:hyperlink r:id="rId108" w:history="1">
              <w:r w:rsidR="004F39F2" w:rsidRPr="00A16EF8">
                <w:rPr>
                  <w:rFonts w:ascii="Arial" w:hAnsi="Arial" w:cs="Arial"/>
                  <w:sz w:val="16"/>
                  <w:szCs w:val="16"/>
                </w:rPr>
                <w:t>R5s230755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7E22E" w14:textId="24D0ACCE" w:rsidR="004F39F2" w:rsidRPr="004F39F2" w:rsidRDefault="004F39F2" w:rsidP="004F39F2">
            <w:pPr>
              <w:rPr>
                <w:rFonts w:ascii="Arial" w:hAnsi="Arial" w:cs="Arial"/>
                <w:sz w:val="16"/>
                <w:szCs w:val="16"/>
              </w:rPr>
            </w:pPr>
            <w:r w:rsidRPr="004F39F2">
              <w:rPr>
                <w:rFonts w:ascii="Arial" w:hAnsi="Arial" w:cs="Arial"/>
                <w:sz w:val="16"/>
                <w:szCs w:val="16"/>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CC811" w14:textId="50258415"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E4075A" w14:textId="2FD1D9B8" w:rsidR="004F39F2" w:rsidRPr="004F39F2" w:rsidRDefault="004F39F2" w:rsidP="004F39F2">
            <w:pPr>
              <w:rPr>
                <w:rFonts w:ascii="Arial" w:hAnsi="Arial" w:cs="Arial"/>
                <w:sz w:val="16"/>
                <w:szCs w:val="16"/>
              </w:rPr>
            </w:pPr>
            <w:r w:rsidRPr="004F39F2">
              <w:rPr>
                <w:rFonts w:ascii="Arial" w:hAnsi="Arial" w:cs="Arial"/>
                <w:sz w:val="16"/>
                <w:szCs w:val="16"/>
              </w:rPr>
              <w:t>Correction for function f_POS_NR_CheckCapabilities_Prs_ProcessingCapabilityBandList()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AACA2"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DB1B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00F62AF6"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BC7C33"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57BE8"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F42C8" w14:textId="74163B52" w:rsidR="004F39F2" w:rsidRPr="00A16EF8" w:rsidRDefault="00000000" w:rsidP="004F39F2">
            <w:pPr>
              <w:rPr>
                <w:rFonts w:ascii="Arial" w:hAnsi="Arial" w:cs="Arial"/>
                <w:sz w:val="16"/>
                <w:szCs w:val="16"/>
              </w:rPr>
            </w:pPr>
            <w:hyperlink r:id="rId109" w:history="1">
              <w:r w:rsidR="004F39F2" w:rsidRPr="00A16EF8">
                <w:rPr>
                  <w:rFonts w:ascii="Arial" w:hAnsi="Arial" w:cs="Arial"/>
                  <w:sz w:val="16"/>
                  <w:szCs w:val="16"/>
                </w:rPr>
                <w:t>R5s230842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1C1C8" w14:textId="3CE1BF6F" w:rsidR="004F39F2" w:rsidRPr="004F39F2" w:rsidRDefault="004F39F2" w:rsidP="004F39F2">
            <w:pPr>
              <w:rPr>
                <w:rFonts w:ascii="Arial" w:hAnsi="Arial" w:cs="Arial"/>
                <w:sz w:val="16"/>
                <w:szCs w:val="16"/>
              </w:rPr>
            </w:pPr>
            <w:r w:rsidRPr="004F39F2">
              <w:rPr>
                <w:rFonts w:ascii="Arial" w:hAnsi="Arial" w:cs="Arial"/>
                <w:sz w:val="16"/>
                <w:szCs w:val="16"/>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3E84E" w14:textId="3B79CF47"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F3B939" w14:textId="54925964" w:rsidR="004F39F2" w:rsidRPr="004F39F2" w:rsidRDefault="004F39F2" w:rsidP="004F39F2">
            <w:pPr>
              <w:rPr>
                <w:rFonts w:ascii="Arial" w:hAnsi="Arial" w:cs="Arial"/>
                <w:sz w:val="16"/>
                <w:szCs w:val="16"/>
              </w:rPr>
            </w:pPr>
            <w:r w:rsidRPr="004F39F2">
              <w:rPr>
                <w:rFonts w:ascii="Arial" w:hAnsi="Arial" w:cs="Arial"/>
                <w:sz w:val="16"/>
                <w:szCs w:val="16"/>
              </w:rPr>
              <w:t>Rel-17 June'23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5A516"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B0D9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5E0967D1"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ADA8F"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F8CD3"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CA36D1" w14:textId="13EEA866" w:rsidR="004F39F2" w:rsidRPr="00A16EF8" w:rsidRDefault="00000000" w:rsidP="004F39F2">
            <w:pPr>
              <w:rPr>
                <w:rFonts w:ascii="Arial" w:hAnsi="Arial" w:cs="Arial"/>
                <w:sz w:val="16"/>
                <w:szCs w:val="16"/>
              </w:rPr>
            </w:pPr>
            <w:hyperlink r:id="rId110" w:history="1">
              <w:r w:rsidR="004F39F2" w:rsidRPr="00A16EF8">
                <w:rPr>
                  <w:rFonts w:ascii="Arial" w:hAnsi="Arial" w:cs="Arial"/>
                  <w:sz w:val="16"/>
                  <w:szCs w:val="16"/>
                </w:rPr>
                <w:t>R5s230846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5EAAA" w14:textId="4B11BB59" w:rsidR="004F39F2" w:rsidRPr="004F39F2" w:rsidRDefault="004F39F2" w:rsidP="004F39F2">
            <w:pPr>
              <w:rPr>
                <w:rFonts w:ascii="Arial" w:hAnsi="Arial" w:cs="Arial"/>
                <w:sz w:val="16"/>
                <w:szCs w:val="16"/>
              </w:rPr>
            </w:pPr>
            <w:r w:rsidRPr="004F39F2">
              <w:rPr>
                <w:rFonts w:ascii="Arial" w:hAnsi="Arial" w:cs="Arial"/>
                <w:sz w:val="16"/>
                <w:szCs w:val="16"/>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281D1A" w14:textId="024D1609"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F141C5" w14:textId="6E772EF7" w:rsidR="004F39F2" w:rsidRPr="004F39F2" w:rsidRDefault="004F39F2" w:rsidP="004F39F2">
            <w:pPr>
              <w:rPr>
                <w:rFonts w:ascii="Arial" w:hAnsi="Arial" w:cs="Arial"/>
                <w:sz w:val="16"/>
                <w:szCs w:val="16"/>
              </w:rPr>
            </w:pPr>
            <w:r w:rsidRPr="004F39F2">
              <w:rPr>
                <w:rFonts w:ascii="Arial" w:hAnsi="Arial" w:cs="Arial"/>
                <w:sz w:val="16"/>
                <w:szCs w:val="16"/>
              </w:rPr>
              <w:t>Corrections on control module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EC73"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AF00"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0C0FDF" w:rsidRPr="00040481" w14:paraId="124F7C3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49DCD" w14:textId="390F1780" w:rsidR="000C0FDF" w:rsidRPr="000C0FDF" w:rsidRDefault="000C0FDF" w:rsidP="00040481">
            <w:pPr>
              <w:rPr>
                <w:rFonts w:ascii="Arial" w:hAnsi="Arial" w:cs="Arial"/>
                <w:sz w:val="16"/>
                <w:szCs w:val="16"/>
              </w:rPr>
            </w:pPr>
            <w:r w:rsidRPr="00722D06">
              <w:rPr>
                <w:rFonts w:ascii="Arial" w:hAnsi="Arial" w:cs="Arial"/>
                <w:sz w:val="16"/>
                <w:szCs w:val="16"/>
              </w:rPr>
              <w:t>202</w:t>
            </w:r>
            <w:r w:rsidRPr="000C0FDF">
              <w:rPr>
                <w:rFonts w:ascii="Arial" w:hAnsi="Arial" w:cs="Arial"/>
                <w:sz w:val="16"/>
                <w:szCs w:val="16"/>
              </w:rPr>
              <w:t>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A14E" w14:textId="6B418293"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71363" w14:textId="61A5B2E4" w:rsidR="000C0FDF" w:rsidRPr="00040481" w:rsidRDefault="000C0FDF" w:rsidP="00040481">
            <w:pPr>
              <w:rPr>
                <w:rFonts w:ascii="Arial" w:hAnsi="Arial" w:cs="Arial"/>
                <w:sz w:val="16"/>
                <w:szCs w:val="16"/>
              </w:rPr>
            </w:pPr>
            <w:r w:rsidRPr="00040481">
              <w:rPr>
                <w:rFonts w:ascii="Arial" w:hAnsi="Arial" w:cs="Arial"/>
                <w:sz w:val="16"/>
                <w:szCs w:val="16"/>
              </w:rPr>
              <w:t>R5-240553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A5F0" w14:textId="0E506019" w:rsidR="000C0FDF" w:rsidRPr="000C0FDF" w:rsidRDefault="000C0FDF" w:rsidP="00040481">
            <w:pPr>
              <w:rPr>
                <w:rFonts w:ascii="Arial" w:hAnsi="Arial" w:cs="Arial"/>
                <w:sz w:val="16"/>
                <w:szCs w:val="16"/>
              </w:rPr>
            </w:pPr>
            <w:r w:rsidRPr="00040481">
              <w:rPr>
                <w:rFonts w:ascii="Arial" w:hAnsi="Arial" w:cs="Arial"/>
                <w:sz w:val="16"/>
                <w:szCs w:val="16"/>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DD475" w14:textId="3C835D20" w:rsidR="000C0FDF" w:rsidRPr="000C0FDF" w:rsidRDefault="000C0FDF" w:rsidP="00040481">
            <w:pPr>
              <w:rPr>
                <w:rFonts w:ascii="Arial" w:hAnsi="Arial" w:cs="Arial"/>
                <w:sz w:val="16"/>
                <w:szCs w:val="16"/>
              </w:rPr>
            </w:pPr>
            <w:r w:rsidRPr="00040481">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5C7867" w14:textId="66895399" w:rsidR="000C0FDF" w:rsidRPr="000C0FDF" w:rsidRDefault="000C0FDF" w:rsidP="00040481">
            <w:pPr>
              <w:rPr>
                <w:rFonts w:ascii="Arial" w:hAnsi="Arial" w:cs="Arial"/>
                <w:sz w:val="16"/>
                <w:szCs w:val="16"/>
              </w:rPr>
            </w:pPr>
            <w:r w:rsidRPr="00040481">
              <w:rPr>
                <w:rFonts w:ascii="Arial" w:hAnsi="Arial" w:cs="Arial"/>
                <w:sz w:val="16"/>
                <w:szCs w:val="16"/>
              </w:rPr>
              <w:t>Removal of PIXIT for deprecated signalling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D079" w14:textId="5D6CE232"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18F9E" w14:textId="596F1504"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7E94C8"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70C0C"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61AFF"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6A58A" w14:textId="019F8305" w:rsidR="000C0FDF" w:rsidRPr="00040481" w:rsidRDefault="00000000" w:rsidP="00040481">
            <w:pPr>
              <w:rPr>
                <w:rFonts w:ascii="Arial" w:hAnsi="Arial" w:cs="Arial"/>
                <w:sz w:val="16"/>
                <w:szCs w:val="16"/>
              </w:rPr>
            </w:pPr>
            <w:hyperlink r:id="rId111" w:history="1">
              <w:r w:rsidR="000C0FDF" w:rsidRPr="00040481">
                <w:rPr>
                  <w:rFonts w:ascii="Arial" w:hAnsi="Arial" w:cs="Arial"/>
                  <w:sz w:val="16"/>
                  <w:szCs w:val="16"/>
                </w:rPr>
                <w:t>R5s240144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99778" w14:textId="30CF3A20" w:rsidR="000C0FDF" w:rsidRPr="000C0FDF" w:rsidRDefault="000C0FDF" w:rsidP="00040481">
            <w:pPr>
              <w:rPr>
                <w:rFonts w:ascii="Arial" w:hAnsi="Arial" w:cs="Arial"/>
                <w:sz w:val="16"/>
                <w:szCs w:val="16"/>
              </w:rPr>
            </w:pPr>
            <w:r w:rsidRPr="000C0FDF">
              <w:rPr>
                <w:rFonts w:ascii="Arial" w:hAnsi="Arial" w:cs="Arial"/>
                <w:sz w:val="16"/>
                <w:szCs w:val="16"/>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A5A4" w14:textId="0E3AF94B"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3769E" w14:textId="76D43BD5" w:rsidR="000C0FDF" w:rsidRPr="000C0FDF" w:rsidRDefault="000C0FDF" w:rsidP="00040481">
            <w:pPr>
              <w:rPr>
                <w:rFonts w:ascii="Arial" w:hAnsi="Arial" w:cs="Arial"/>
                <w:sz w:val="16"/>
                <w:szCs w:val="16"/>
              </w:rPr>
            </w:pPr>
            <w:r w:rsidRPr="000C0FDF">
              <w:rPr>
                <w:rFonts w:ascii="Arial" w:hAnsi="Arial" w:cs="Arial"/>
                <w:sz w:val="16"/>
                <w:szCs w:val="16"/>
              </w:rPr>
              <w:t>Correction to f_POS_NR_Set_DlPrsAssistanceDataPerTRP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A76C6"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B4892"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71E888B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4EDF1"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8FA82"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F43C3" w14:textId="5F720352" w:rsidR="000C0FDF" w:rsidRPr="00040481" w:rsidRDefault="00000000" w:rsidP="00040481">
            <w:pPr>
              <w:rPr>
                <w:rFonts w:ascii="Arial" w:hAnsi="Arial" w:cs="Arial"/>
                <w:sz w:val="16"/>
                <w:szCs w:val="16"/>
              </w:rPr>
            </w:pPr>
            <w:hyperlink r:id="rId112" w:history="1">
              <w:r w:rsidR="000C0FDF" w:rsidRPr="00040481">
                <w:rPr>
                  <w:rFonts w:ascii="Arial" w:hAnsi="Arial" w:cs="Arial"/>
                  <w:sz w:val="16"/>
                  <w:szCs w:val="16"/>
                </w:rPr>
                <w:t>R5s240146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7751" w14:textId="22BAA25D" w:rsidR="000C0FDF" w:rsidRPr="000C0FDF" w:rsidRDefault="000C0FDF" w:rsidP="00040481">
            <w:pPr>
              <w:rPr>
                <w:rFonts w:ascii="Arial" w:hAnsi="Arial" w:cs="Arial"/>
                <w:sz w:val="16"/>
                <w:szCs w:val="16"/>
              </w:rPr>
            </w:pPr>
            <w:r w:rsidRPr="000C0FDF">
              <w:rPr>
                <w:rFonts w:ascii="Arial" w:hAnsi="Arial" w:cs="Arial"/>
                <w:sz w:val="16"/>
                <w:szCs w:val="16"/>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893259" w14:textId="71C0B8A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5D4497" w14:textId="248DEEA4" w:rsidR="000C0FDF" w:rsidRPr="000C0FDF" w:rsidRDefault="000C0FDF" w:rsidP="00040481">
            <w:pPr>
              <w:rPr>
                <w:rFonts w:ascii="Arial" w:hAnsi="Arial" w:cs="Arial"/>
                <w:sz w:val="16"/>
                <w:szCs w:val="16"/>
              </w:rPr>
            </w:pPr>
            <w:r w:rsidRPr="000C0FDF">
              <w:rPr>
                <w:rFonts w:ascii="Arial" w:hAnsi="Arial" w:cs="Arial"/>
                <w:sz w:val="16"/>
                <w:szCs w:val="16"/>
              </w:rPr>
              <w:t>Addition of NR5GC POS test case 9.3.1.2.21s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D40E7"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B50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0C90AB2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4D745"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32D43"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C29D9" w14:textId="33F65CF3" w:rsidR="000C0FDF" w:rsidRPr="00040481" w:rsidRDefault="00000000" w:rsidP="00040481">
            <w:pPr>
              <w:rPr>
                <w:rFonts w:ascii="Arial" w:hAnsi="Arial" w:cs="Arial"/>
                <w:sz w:val="16"/>
                <w:szCs w:val="16"/>
              </w:rPr>
            </w:pPr>
            <w:hyperlink r:id="rId113" w:history="1">
              <w:r w:rsidR="000C0FDF" w:rsidRPr="00040481">
                <w:rPr>
                  <w:rFonts w:ascii="Arial" w:hAnsi="Arial" w:cs="Arial"/>
                  <w:sz w:val="16"/>
                  <w:szCs w:val="16"/>
                </w:rPr>
                <w:t>R5s240160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E40C1" w14:textId="59912607" w:rsidR="000C0FDF" w:rsidRPr="000C0FDF" w:rsidRDefault="000C0FDF" w:rsidP="00040481">
            <w:pPr>
              <w:rPr>
                <w:rFonts w:ascii="Arial" w:hAnsi="Arial" w:cs="Arial"/>
                <w:sz w:val="16"/>
                <w:szCs w:val="16"/>
              </w:rPr>
            </w:pPr>
            <w:r w:rsidRPr="000C0FDF">
              <w:rPr>
                <w:rFonts w:ascii="Arial" w:hAnsi="Arial" w:cs="Arial"/>
                <w:sz w:val="16"/>
                <w:szCs w:val="16"/>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A6D433" w14:textId="32797F9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78930" w14:textId="0EB9AEB8" w:rsidR="000C0FDF" w:rsidRPr="000C0FDF" w:rsidRDefault="000C0FDF" w:rsidP="00040481">
            <w:pPr>
              <w:rPr>
                <w:rFonts w:ascii="Arial" w:hAnsi="Arial" w:cs="Arial"/>
                <w:sz w:val="16"/>
                <w:szCs w:val="16"/>
              </w:rPr>
            </w:pPr>
            <w:r w:rsidRPr="000C0FDF">
              <w:rPr>
                <w:rFonts w:ascii="Arial" w:hAnsi="Arial" w:cs="Arial"/>
                <w:sz w:val="16"/>
                <w:szCs w:val="16"/>
              </w:rPr>
              <w:t>Correction to f_POS_NR_CheckCapabilities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6CD0E"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56B07"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F1F6BAF"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8DE23"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EA8E7"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1264A1" w14:textId="0D589465" w:rsidR="000C0FDF" w:rsidRPr="00040481" w:rsidRDefault="00000000" w:rsidP="00040481">
            <w:pPr>
              <w:rPr>
                <w:rFonts w:ascii="Arial" w:hAnsi="Arial" w:cs="Arial"/>
                <w:sz w:val="16"/>
                <w:szCs w:val="16"/>
              </w:rPr>
            </w:pPr>
            <w:hyperlink r:id="rId114" w:history="1">
              <w:r w:rsidR="000C0FDF" w:rsidRPr="00040481">
                <w:rPr>
                  <w:rFonts w:ascii="Arial" w:hAnsi="Arial" w:cs="Arial"/>
                  <w:sz w:val="16"/>
                  <w:szCs w:val="16"/>
                </w:rPr>
                <w:t>R5s240169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75F7" w14:textId="59337887" w:rsidR="000C0FDF" w:rsidRPr="000C0FDF" w:rsidRDefault="000C0FDF" w:rsidP="00040481">
            <w:pPr>
              <w:rPr>
                <w:rFonts w:ascii="Arial" w:hAnsi="Arial" w:cs="Arial"/>
                <w:sz w:val="16"/>
                <w:szCs w:val="16"/>
              </w:rPr>
            </w:pPr>
            <w:r w:rsidRPr="000C0FDF">
              <w:rPr>
                <w:rFonts w:ascii="Arial" w:hAnsi="Arial" w:cs="Arial"/>
                <w:sz w:val="16"/>
                <w:szCs w:val="16"/>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D959C7" w14:textId="41B805A1"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55E0FC" w14:textId="6938F4A6" w:rsidR="000C0FDF" w:rsidRPr="000C0FDF" w:rsidRDefault="000C0FDF" w:rsidP="00040481">
            <w:pPr>
              <w:rPr>
                <w:rFonts w:ascii="Arial" w:hAnsi="Arial" w:cs="Arial"/>
                <w:sz w:val="16"/>
                <w:szCs w:val="16"/>
              </w:rPr>
            </w:pPr>
            <w:r w:rsidRPr="000C0FDF">
              <w:rPr>
                <w:rFonts w:ascii="Arial" w:hAnsi="Arial" w:cs="Arial"/>
                <w:sz w:val="16"/>
                <w:szCs w:val="16"/>
              </w:rPr>
              <w:t>Addition of NR POS Test case 9.3.1.2.20s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51E82"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178C"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0C5CEB"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D5F3CF"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059"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A922" w14:textId="1A41B06C" w:rsidR="000C0FDF" w:rsidRPr="00040481" w:rsidRDefault="00000000" w:rsidP="00040481">
            <w:pPr>
              <w:rPr>
                <w:rFonts w:ascii="Arial" w:hAnsi="Arial" w:cs="Arial"/>
                <w:sz w:val="16"/>
                <w:szCs w:val="16"/>
              </w:rPr>
            </w:pPr>
            <w:hyperlink r:id="rId115" w:history="1">
              <w:r w:rsidR="000C0FDF" w:rsidRPr="00040481">
                <w:rPr>
                  <w:rFonts w:ascii="Arial" w:hAnsi="Arial" w:cs="Arial"/>
                  <w:sz w:val="16"/>
                  <w:szCs w:val="16"/>
                </w:rPr>
                <w:t>R5s240199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55D09" w14:textId="6F23B7AB" w:rsidR="000C0FDF" w:rsidRPr="000C0FDF" w:rsidRDefault="000C0FDF" w:rsidP="00040481">
            <w:pPr>
              <w:rPr>
                <w:rFonts w:ascii="Arial" w:hAnsi="Arial" w:cs="Arial"/>
                <w:sz w:val="16"/>
                <w:szCs w:val="16"/>
              </w:rPr>
            </w:pPr>
            <w:r w:rsidRPr="000C0FDF">
              <w:rPr>
                <w:rFonts w:ascii="Arial" w:hAnsi="Arial" w:cs="Arial"/>
                <w:sz w:val="16"/>
                <w:szCs w:val="16"/>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4EFA62" w14:textId="484A1661" w:rsidR="000C0FDF" w:rsidRPr="000C0FDF" w:rsidRDefault="000C0FDF" w:rsidP="00040481">
            <w:pPr>
              <w:rPr>
                <w:rFonts w:ascii="Arial" w:hAnsi="Arial" w:cs="Arial"/>
                <w:sz w:val="16"/>
                <w:szCs w:val="16"/>
              </w:rPr>
            </w:pPr>
            <w:r w:rsidRPr="000C0FDF">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E872D2" w14:textId="4CADC485" w:rsidR="000C0FDF" w:rsidRPr="000C0FDF" w:rsidRDefault="000C0FDF" w:rsidP="00040481">
            <w:pPr>
              <w:rPr>
                <w:rFonts w:ascii="Arial" w:hAnsi="Arial" w:cs="Arial"/>
                <w:sz w:val="16"/>
                <w:szCs w:val="16"/>
              </w:rPr>
            </w:pPr>
            <w:r w:rsidRPr="000C0FDF">
              <w:rPr>
                <w:rFonts w:ascii="Arial" w:hAnsi="Arial" w:cs="Arial"/>
                <w:sz w:val="16"/>
                <w:szCs w:val="16"/>
              </w:rPr>
              <w:t>Correction to function f_POS_NR_CheckCapabilities_NR_Ecid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A75F"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6D37D"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56CF18AF"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4C6"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4B191"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ECAEC9" w14:textId="6519EEE2" w:rsidR="000C0FDF" w:rsidRPr="00040481" w:rsidRDefault="00000000" w:rsidP="00040481">
            <w:pPr>
              <w:rPr>
                <w:rFonts w:ascii="Arial" w:hAnsi="Arial" w:cs="Arial"/>
                <w:sz w:val="16"/>
                <w:szCs w:val="16"/>
              </w:rPr>
            </w:pPr>
            <w:hyperlink r:id="rId116" w:history="1">
              <w:r w:rsidR="000C0FDF" w:rsidRPr="00040481">
                <w:rPr>
                  <w:rFonts w:ascii="Arial" w:hAnsi="Arial" w:cs="Arial"/>
                  <w:sz w:val="16"/>
                  <w:szCs w:val="16"/>
                </w:rPr>
                <w:t>R5s240240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4E2E" w14:textId="5D49596F" w:rsidR="000C0FDF" w:rsidRPr="000C0FDF" w:rsidRDefault="000C0FDF" w:rsidP="00040481">
            <w:pPr>
              <w:rPr>
                <w:rFonts w:ascii="Arial" w:hAnsi="Arial" w:cs="Arial"/>
                <w:sz w:val="16"/>
                <w:szCs w:val="16"/>
              </w:rPr>
            </w:pPr>
            <w:r w:rsidRPr="000C0FDF">
              <w:rPr>
                <w:rFonts w:ascii="Arial" w:hAnsi="Arial" w:cs="Arial"/>
                <w:sz w:val="16"/>
                <w:szCs w:val="16"/>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96099C" w14:textId="02D2E214"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FB89C6" w14:textId="0DC89C77" w:rsidR="000C0FDF" w:rsidRPr="000C0FDF" w:rsidRDefault="000C0FDF" w:rsidP="00040481">
            <w:pPr>
              <w:rPr>
                <w:rFonts w:ascii="Arial" w:hAnsi="Arial" w:cs="Arial"/>
                <w:sz w:val="16"/>
                <w:szCs w:val="16"/>
              </w:rPr>
            </w:pPr>
            <w:r w:rsidRPr="000C0FDF">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648B"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B0CB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7C0D27" w:rsidRPr="007C0D27" w14:paraId="6055AF11" w14:textId="77777777" w:rsidTr="000916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5F213" w14:textId="77777777" w:rsidR="007C0D27" w:rsidRPr="000C0FDF" w:rsidRDefault="007C0D27" w:rsidP="007C0D27">
            <w:pPr>
              <w:rPr>
                <w:rFonts w:ascii="Arial" w:hAnsi="Arial" w:cs="Arial"/>
                <w:sz w:val="16"/>
                <w:szCs w:val="16"/>
              </w:rPr>
            </w:pPr>
            <w:r w:rsidRPr="000C0FDF">
              <w:rPr>
                <w:rFonts w:ascii="Arial" w:hAnsi="Arial" w:cs="Arial"/>
                <w:sz w:val="16"/>
                <w:szCs w:val="16"/>
              </w:rPr>
              <w:t>2024-0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47F86" w14:textId="77777777" w:rsidR="007C0D27" w:rsidRPr="000C0FDF" w:rsidRDefault="007C0D27" w:rsidP="007C0D27">
            <w:pPr>
              <w:rPr>
                <w:rFonts w:ascii="Arial" w:hAnsi="Arial" w:cs="Arial"/>
                <w:sz w:val="16"/>
                <w:szCs w:val="16"/>
              </w:rPr>
            </w:pPr>
            <w:r w:rsidRPr="000C0FDF">
              <w:rPr>
                <w:rFonts w:ascii="Arial" w:hAnsi="Arial" w:cs="Arial"/>
                <w:sz w:val="16"/>
                <w:szCs w:val="16"/>
              </w:rPr>
              <w:t>RAN#10</w:t>
            </w:r>
            <w:r>
              <w:rPr>
                <w:rFonts w:ascii="Arial" w:hAnsi="Arial" w:cs="Arial"/>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1CE922" w14:textId="3F5B496B" w:rsidR="007C0D27" w:rsidRPr="000916CB" w:rsidRDefault="00000000" w:rsidP="007C0D27">
            <w:pPr>
              <w:rPr>
                <w:rFonts w:ascii="Arial" w:hAnsi="Arial" w:cs="Arial"/>
                <w:sz w:val="16"/>
                <w:szCs w:val="16"/>
              </w:rPr>
            </w:pPr>
            <w:hyperlink r:id="rId117" w:history="1">
              <w:r w:rsidR="007C0D27" w:rsidRPr="000916CB">
                <w:rPr>
                  <w:rFonts w:ascii="Arial" w:hAnsi="Arial"/>
                  <w:sz w:val="16"/>
                  <w:szCs w:val="16"/>
                </w:rPr>
                <w:t>R5s240301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892B3" w14:textId="67614760" w:rsidR="007C0D27" w:rsidRPr="000C0FDF" w:rsidRDefault="007C0D27" w:rsidP="007C0D27">
            <w:pPr>
              <w:rPr>
                <w:rFonts w:ascii="Arial" w:hAnsi="Arial" w:cs="Arial"/>
                <w:sz w:val="16"/>
                <w:szCs w:val="16"/>
              </w:rPr>
            </w:pPr>
            <w:r>
              <w:rPr>
                <w:rFonts w:ascii="Arial" w:hAnsi="Arial" w:cs="Arial"/>
                <w:sz w:val="16"/>
                <w:szCs w:val="16"/>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908C3C" w14:textId="249A6D03" w:rsidR="007C0D27" w:rsidRPr="000C0FDF" w:rsidRDefault="007C0D27" w:rsidP="007C0D27">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609DE9" w14:textId="3B0665D3" w:rsidR="007C0D27" w:rsidRPr="000C0FDF" w:rsidRDefault="007C0D27" w:rsidP="007C0D27">
            <w:pPr>
              <w:rPr>
                <w:rFonts w:ascii="Arial" w:hAnsi="Arial" w:cs="Arial"/>
                <w:sz w:val="16"/>
                <w:szCs w:val="16"/>
              </w:rPr>
            </w:pPr>
            <w:r>
              <w:rPr>
                <w:rFonts w:ascii="Arial" w:hAnsi="Arial" w:cs="Arial"/>
                <w:sz w:val="16"/>
                <w:szCs w:val="16"/>
              </w:rPr>
              <w:t>Correction of GNSS 15s test cases for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6B6E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5</w:t>
            </w:r>
            <w:r w:rsidRPr="000C0FDF">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336B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6</w:t>
            </w:r>
            <w:r w:rsidRPr="000C0FDF">
              <w:rPr>
                <w:rFonts w:ascii="Arial" w:hAnsi="Arial" w:cs="Arial"/>
                <w:sz w:val="16"/>
                <w:szCs w:val="16"/>
              </w:rPr>
              <w:t>.0</w:t>
            </w:r>
          </w:p>
        </w:tc>
      </w:tr>
      <w:tr w:rsidR="007C2450" w:rsidRPr="007C2450" w14:paraId="5D7765D2" w14:textId="77777777" w:rsidTr="007C23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BD895" w14:textId="7FFB361D" w:rsidR="007C2450" w:rsidRPr="007C2450" w:rsidRDefault="007C2450" w:rsidP="007C2450">
            <w:pPr>
              <w:rPr>
                <w:rFonts w:ascii="Arial" w:hAnsi="Arial" w:cs="Arial"/>
                <w:sz w:val="16"/>
                <w:szCs w:val="16"/>
              </w:rPr>
            </w:pPr>
            <w:r w:rsidRPr="007C2450">
              <w:rPr>
                <w:rFonts w:ascii="Arial" w:hAnsi="Arial" w:cs="Arial"/>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09E1A" w14:textId="70D311DF" w:rsidR="007C2450" w:rsidRPr="007C2450" w:rsidRDefault="007C2450" w:rsidP="007C2450">
            <w:pPr>
              <w:rPr>
                <w:rFonts w:ascii="Arial" w:hAnsi="Arial" w:cs="Arial"/>
                <w:sz w:val="16"/>
                <w:szCs w:val="16"/>
              </w:rPr>
            </w:pPr>
            <w:r w:rsidRPr="007C2450">
              <w:rPr>
                <w:rFonts w:ascii="Arial" w:hAnsi="Arial" w:cs="Arial"/>
                <w:sz w:val="16"/>
                <w:szCs w:val="16"/>
              </w:rPr>
              <w:t>RAN#105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EE1A58" w14:textId="07DAD557" w:rsidR="007C2450" w:rsidRPr="007C2450" w:rsidRDefault="007C2450" w:rsidP="007C2450">
            <w:pPr>
              <w:rPr>
                <w:rFonts w:ascii="Arial" w:hAnsi="Arial" w:cs="Arial"/>
                <w:sz w:val="16"/>
                <w:szCs w:val="16"/>
              </w:rPr>
            </w:pPr>
            <w:hyperlink r:id="rId118" w:history="1">
              <w:r w:rsidRPr="007C2450">
                <w:rPr>
                  <w:rFonts w:ascii="Arial" w:hAnsi="Arial"/>
                  <w:sz w:val="16"/>
                  <w:szCs w:val="16"/>
                </w:rPr>
                <w:t>R5s240532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58613" w14:textId="6FAC531B" w:rsidR="007C2450" w:rsidRPr="007C2450" w:rsidRDefault="007C2450" w:rsidP="007C2450">
            <w:pPr>
              <w:rPr>
                <w:rFonts w:ascii="Arial" w:hAnsi="Arial" w:cs="Arial"/>
                <w:sz w:val="16"/>
                <w:szCs w:val="16"/>
              </w:rPr>
            </w:pPr>
            <w:r w:rsidRPr="007C2450">
              <w:rPr>
                <w:rFonts w:ascii="Arial" w:hAnsi="Arial" w:cs="Arial"/>
                <w:sz w:val="16"/>
                <w:szCs w:val="16"/>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A55428" w14:textId="3961FA95" w:rsidR="007C2450" w:rsidRPr="007C2450" w:rsidRDefault="007C2450" w:rsidP="007C2450">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9A406C" w14:textId="6667B1D9" w:rsidR="007C2450" w:rsidRPr="007C2450" w:rsidRDefault="007C2450" w:rsidP="007C2450">
            <w:pPr>
              <w:rPr>
                <w:rFonts w:ascii="Arial" w:hAnsi="Arial" w:cs="Arial"/>
                <w:sz w:val="16"/>
                <w:szCs w:val="16"/>
              </w:rPr>
            </w:pPr>
            <w:r w:rsidRPr="007C2450">
              <w:rPr>
                <w:rFonts w:ascii="Arial" w:hAnsi="Arial" w:cs="Arial"/>
                <w:sz w:val="16"/>
                <w:szCs w:val="16"/>
              </w:rPr>
              <w:t>Rel-18 June’24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64A6C" w14:textId="4522F560" w:rsidR="007C2450" w:rsidRPr="007C2450" w:rsidRDefault="007C2450" w:rsidP="007C2450">
            <w:pPr>
              <w:rPr>
                <w:rFonts w:ascii="Arial" w:hAnsi="Arial" w:cs="Arial"/>
                <w:sz w:val="16"/>
                <w:szCs w:val="16"/>
              </w:rPr>
            </w:pPr>
            <w:r w:rsidRPr="007C2450">
              <w:rPr>
                <w:rFonts w:ascii="Arial" w:hAnsi="Arial" w:cs="Arial"/>
                <w:sz w:val="16"/>
                <w:szCs w:val="16"/>
              </w:rPr>
              <w:t>17.6.0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1ED3F" w14:textId="4348B3FC" w:rsidR="007C2450" w:rsidRPr="007C2450" w:rsidRDefault="007C2450" w:rsidP="007C2450">
            <w:pPr>
              <w:rPr>
                <w:rFonts w:ascii="Arial" w:hAnsi="Arial" w:cs="Arial"/>
                <w:sz w:val="16"/>
                <w:szCs w:val="16"/>
              </w:rPr>
            </w:pPr>
            <w:r w:rsidRPr="007C2450">
              <w:rPr>
                <w:rFonts w:ascii="Arial" w:hAnsi="Arial" w:cs="Arial"/>
                <w:sz w:val="16"/>
                <w:szCs w:val="16"/>
              </w:rPr>
              <w:t>18.0.0</w:t>
            </w:r>
          </w:p>
        </w:tc>
      </w:tr>
    </w:tbl>
    <w:p w14:paraId="005A99DA" w14:textId="77777777" w:rsidR="00242130" w:rsidRPr="00C06175" w:rsidRDefault="00242130"/>
    <w:sectPr w:rsidR="00242130" w:rsidRPr="00C06175">
      <w:headerReference w:type="default" r:id="rId119"/>
      <w:footerReference w:type="default" r:id="rId1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FA9B05" w14:textId="77777777" w:rsidR="00A07623" w:rsidRDefault="00A07623">
      <w:r>
        <w:separator/>
      </w:r>
    </w:p>
  </w:endnote>
  <w:endnote w:type="continuationSeparator" w:id="0">
    <w:p w14:paraId="6E565C5F" w14:textId="77777777" w:rsidR="00A07623" w:rsidRDefault="00A07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21F49" w14:textId="77777777" w:rsidR="00A07623" w:rsidRDefault="00A07623">
      <w:r>
        <w:separator/>
      </w:r>
    </w:p>
  </w:footnote>
  <w:footnote w:type="continuationSeparator" w:id="0">
    <w:p w14:paraId="28AD1F68" w14:textId="77777777" w:rsidR="00A07623" w:rsidRDefault="00A07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2A843" w14:textId="7425EC9A"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2450">
      <w:rPr>
        <w:rFonts w:ascii="Arial" w:hAnsi="Arial" w:cs="Arial"/>
        <w:b/>
        <w:noProof/>
        <w:sz w:val="18"/>
        <w:szCs w:val="18"/>
      </w:rPr>
      <w:t>3GPP TS 37.571-4 V18.0.0 (2024-09)</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16A3D981"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2450">
      <w:rPr>
        <w:rFonts w:ascii="Arial" w:hAnsi="Arial" w:cs="Arial"/>
        <w:b/>
        <w:noProof/>
        <w:sz w:val="18"/>
        <w:szCs w:val="18"/>
      </w:rPr>
      <w:t>Release 18</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E6262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CAE3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F82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21"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9"/>
  </w:num>
  <w:num w:numId="4" w16cid:durableId="990136563">
    <w:abstractNumId w:val="14"/>
  </w:num>
  <w:num w:numId="5" w16cid:durableId="1689135030">
    <w:abstractNumId w:val="26"/>
  </w:num>
  <w:num w:numId="6" w16cid:durableId="715543280">
    <w:abstractNumId w:val="23"/>
  </w:num>
  <w:num w:numId="7" w16cid:durableId="1295869761">
    <w:abstractNumId w:val="10"/>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9"/>
  </w:num>
  <w:num w:numId="9" w16cid:durableId="418062932">
    <w:abstractNumId w:val="11"/>
  </w:num>
  <w:num w:numId="10" w16cid:durableId="879509060">
    <w:abstractNumId w:val="21"/>
  </w:num>
  <w:num w:numId="11" w16cid:durableId="1490561593">
    <w:abstractNumId w:val="18"/>
  </w:num>
  <w:num w:numId="12" w16cid:durableId="817696154">
    <w:abstractNumId w:val="25"/>
  </w:num>
  <w:num w:numId="13" w16cid:durableId="287666466">
    <w:abstractNumId w:val="27"/>
  </w:num>
  <w:num w:numId="14" w16cid:durableId="1424305002">
    <w:abstractNumId w:val="24"/>
  </w:num>
  <w:num w:numId="15" w16cid:durableId="2057049103">
    <w:abstractNumId w:val="17"/>
  </w:num>
  <w:num w:numId="16" w16cid:durableId="149836518">
    <w:abstractNumId w:val="16"/>
  </w:num>
  <w:num w:numId="17" w16cid:durableId="1398674437">
    <w:abstractNumId w:val="28"/>
  </w:num>
  <w:num w:numId="18" w16cid:durableId="468592916">
    <w:abstractNumId w:val="22"/>
  </w:num>
  <w:num w:numId="19" w16cid:durableId="658079016">
    <w:abstractNumId w:val="19"/>
  </w:num>
  <w:num w:numId="20" w16cid:durableId="503664255">
    <w:abstractNumId w:val="31"/>
  </w:num>
  <w:num w:numId="21" w16cid:durableId="2022127403">
    <w:abstractNumId w:val="20"/>
  </w:num>
  <w:num w:numId="22" w16cid:durableId="1234200529">
    <w:abstractNumId w:val="30"/>
  </w:num>
  <w:num w:numId="23" w16cid:durableId="1950889843">
    <w:abstractNumId w:val="13"/>
  </w:num>
  <w:num w:numId="24" w16cid:durableId="1169175387">
    <w:abstractNumId w:val="12"/>
  </w:num>
  <w:num w:numId="25" w16cid:durableId="321013129">
    <w:abstractNumId w:val="15"/>
  </w:num>
  <w:num w:numId="26" w16cid:durableId="1902641849">
    <w:abstractNumId w:val="7"/>
  </w:num>
  <w:num w:numId="27" w16cid:durableId="1775124122">
    <w:abstractNumId w:val="6"/>
  </w:num>
  <w:num w:numId="28" w16cid:durableId="74207791">
    <w:abstractNumId w:val="5"/>
  </w:num>
  <w:num w:numId="29" w16cid:durableId="1532650650">
    <w:abstractNumId w:val="4"/>
  </w:num>
  <w:num w:numId="30" w16cid:durableId="392120292">
    <w:abstractNumId w:val="8"/>
  </w:num>
  <w:num w:numId="31" w16cid:durableId="377167376">
    <w:abstractNumId w:val="3"/>
  </w:num>
  <w:num w:numId="32" w16cid:durableId="1670521130">
    <w:abstractNumId w:val="2"/>
  </w:num>
  <w:num w:numId="33" w16cid:durableId="1303192473">
    <w:abstractNumId w:val="1"/>
  </w:num>
  <w:num w:numId="34" w16cid:durableId="49487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3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0481"/>
    <w:rsid w:val="00041E8C"/>
    <w:rsid w:val="000454CE"/>
    <w:rsid w:val="00051457"/>
    <w:rsid w:val="00053023"/>
    <w:rsid w:val="00057A29"/>
    <w:rsid w:val="00057AEF"/>
    <w:rsid w:val="000617E8"/>
    <w:rsid w:val="00063835"/>
    <w:rsid w:val="00064197"/>
    <w:rsid w:val="00064C70"/>
    <w:rsid w:val="00065B99"/>
    <w:rsid w:val="00066122"/>
    <w:rsid w:val="00070A0E"/>
    <w:rsid w:val="00071BE9"/>
    <w:rsid w:val="00071E5B"/>
    <w:rsid w:val="00072D20"/>
    <w:rsid w:val="000733D5"/>
    <w:rsid w:val="00074294"/>
    <w:rsid w:val="00076288"/>
    <w:rsid w:val="00076D6C"/>
    <w:rsid w:val="00080512"/>
    <w:rsid w:val="000916CB"/>
    <w:rsid w:val="00092C85"/>
    <w:rsid w:val="00092F59"/>
    <w:rsid w:val="000A05D9"/>
    <w:rsid w:val="000A22B7"/>
    <w:rsid w:val="000A328C"/>
    <w:rsid w:val="000A6427"/>
    <w:rsid w:val="000A7F59"/>
    <w:rsid w:val="000B1F0A"/>
    <w:rsid w:val="000B5890"/>
    <w:rsid w:val="000B59F6"/>
    <w:rsid w:val="000C0FDF"/>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54DF"/>
    <w:rsid w:val="001C5846"/>
    <w:rsid w:val="001D2A2E"/>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6CBF"/>
    <w:rsid w:val="00227243"/>
    <w:rsid w:val="00231097"/>
    <w:rsid w:val="00235E31"/>
    <w:rsid w:val="0023692B"/>
    <w:rsid w:val="00237F9F"/>
    <w:rsid w:val="00242130"/>
    <w:rsid w:val="00243853"/>
    <w:rsid w:val="0024698C"/>
    <w:rsid w:val="00252A63"/>
    <w:rsid w:val="00252B59"/>
    <w:rsid w:val="00252CE1"/>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4B3"/>
    <w:rsid w:val="00442ADC"/>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13AB"/>
    <w:rsid w:val="00482B2D"/>
    <w:rsid w:val="00482BD1"/>
    <w:rsid w:val="00483457"/>
    <w:rsid w:val="00486566"/>
    <w:rsid w:val="0048683B"/>
    <w:rsid w:val="00486E2F"/>
    <w:rsid w:val="004901F3"/>
    <w:rsid w:val="00490BE5"/>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1B91"/>
    <w:rsid w:val="004D26F0"/>
    <w:rsid w:val="004D6C86"/>
    <w:rsid w:val="004D727B"/>
    <w:rsid w:val="004D77EF"/>
    <w:rsid w:val="004E213A"/>
    <w:rsid w:val="004E3F0B"/>
    <w:rsid w:val="004E4D7C"/>
    <w:rsid w:val="004E5060"/>
    <w:rsid w:val="004F2A3B"/>
    <w:rsid w:val="004F31B4"/>
    <w:rsid w:val="004F39F2"/>
    <w:rsid w:val="004F5D57"/>
    <w:rsid w:val="005008B9"/>
    <w:rsid w:val="0050097D"/>
    <w:rsid w:val="00503FB8"/>
    <w:rsid w:val="005049E1"/>
    <w:rsid w:val="00506511"/>
    <w:rsid w:val="005104D4"/>
    <w:rsid w:val="00511585"/>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12FF"/>
    <w:rsid w:val="005A2937"/>
    <w:rsid w:val="005A4CE6"/>
    <w:rsid w:val="005A6D31"/>
    <w:rsid w:val="005B08B8"/>
    <w:rsid w:val="005B403E"/>
    <w:rsid w:val="005B63FF"/>
    <w:rsid w:val="005C12C7"/>
    <w:rsid w:val="005C48D1"/>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69D8"/>
    <w:rsid w:val="00617AE2"/>
    <w:rsid w:val="0062371E"/>
    <w:rsid w:val="006242CB"/>
    <w:rsid w:val="00631344"/>
    <w:rsid w:val="00631765"/>
    <w:rsid w:val="006358DC"/>
    <w:rsid w:val="00635F50"/>
    <w:rsid w:val="0063658C"/>
    <w:rsid w:val="006401ED"/>
    <w:rsid w:val="00642210"/>
    <w:rsid w:val="00643D0F"/>
    <w:rsid w:val="00644372"/>
    <w:rsid w:val="00647B52"/>
    <w:rsid w:val="006554C0"/>
    <w:rsid w:val="0066004A"/>
    <w:rsid w:val="00664B5D"/>
    <w:rsid w:val="0067000C"/>
    <w:rsid w:val="00670593"/>
    <w:rsid w:val="0067061B"/>
    <w:rsid w:val="00676064"/>
    <w:rsid w:val="00676AFD"/>
    <w:rsid w:val="006813CD"/>
    <w:rsid w:val="00681D95"/>
    <w:rsid w:val="00683D83"/>
    <w:rsid w:val="006915FE"/>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D75D9"/>
    <w:rsid w:val="006E4A62"/>
    <w:rsid w:val="006F20B8"/>
    <w:rsid w:val="006F22E3"/>
    <w:rsid w:val="0070067B"/>
    <w:rsid w:val="0070579C"/>
    <w:rsid w:val="007068A7"/>
    <w:rsid w:val="007072F9"/>
    <w:rsid w:val="0070773A"/>
    <w:rsid w:val="00713ABB"/>
    <w:rsid w:val="00713DB7"/>
    <w:rsid w:val="00720937"/>
    <w:rsid w:val="0072289D"/>
    <w:rsid w:val="00724F28"/>
    <w:rsid w:val="00725931"/>
    <w:rsid w:val="00727D9B"/>
    <w:rsid w:val="007340A4"/>
    <w:rsid w:val="00734A5B"/>
    <w:rsid w:val="00735DDD"/>
    <w:rsid w:val="00744E76"/>
    <w:rsid w:val="00746D52"/>
    <w:rsid w:val="00746E72"/>
    <w:rsid w:val="00751F8D"/>
    <w:rsid w:val="007567B7"/>
    <w:rsid w:val="007604A4"/>
    <w:rsid w:val="00760546"/>
    <w:rsid w:val="007626DB"/>
    <w:rsid w:val="00764291"/>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36EA"/>
    <w:rsid w:val="00794902"/>
    <w:rsid w:val="007950DD"/>
    <w:rsid w:val="0079776E"/>
    <w:rsid w:val="007A053B"/>
    <w:rsid w:val="007A0CE5"/>
    <w:rsid w:val="007A3AA1"/>
    <w:rsid w:val="007A4BF0"/>
    <w:rsid w:val="007A5838"/>
    <w:rsid w:val="007A70D1"/>
    <w:rsid w:val="007B1963"/>
    <w:rsid w:val="007B1BA9"/>
    <w:rsid w:val="007B24CB"/>
    <w:rsid w:val="007B35C9"/>
    <w:rsid w:val="007B4D68"/>
    <w:rsid w:val="007B6074"/>
    <w:rsid w:val="007C055D"/>
    <w:rsid w:val="007C074B"/>
    <w:rsid w:val="007C0D27"/>
    <w:rsid w:val="007C2377"/>
    <w:rsid w:val="007C2450"/>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24C4"/>
    <w:rsid w:val="007F31DE"/>
    <w:rsid w:val="007F3EF9"/>
    <w:rsid w:val="007F4ED8"/>
    <w:rsid w:val="007F6074"/>
    <w:rsid w:val="007F78A6"/>
    <w:rsid w:val="007F7AAC"/>
    <w:rsid w:val="00800FB7"/>
    <w:rsid w:val="00802F80"/>
    <w:rsid w:val="00803991"/>
    <w:rsid w:val="008046E0"/>
    <w:rsid w:val="00807576"/>
    <w:rsid w:val="008104E1"/>
    <w:rsid w:val="00811CF8"/>
    <w:rsid w:val="00816861"/>
    <w:rsid w:val="00821185"/>
    <w:rsid w:val="0082250A"/>
    <w:rsid w:val="00830818"/>
    <w:rsid w:val="00830FC2"/>
    <w:rsid w:val="00831431"/>
    <w:rsid w:val="00836658"/>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0C8D"/>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0D4"/>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0862"/>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059C"/>
    <w:rsid w:val="009C19FF"/>
    <w:rsid w:val="009C4EE2"/>
    <w:rsid w:val="009D2570"/>
    <w:rsid w:val="009D40A2"/>
    <w:rsid w:val="009D4A02"/>
    <w:rsid w:val="009E021F"/>
    <w:rsid w:val="009E12EA"/>
    <w:rsid w:val="009E225D"/>
    <w:rsid w:val="009E3BF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23"/>
    <w:rsid w:val="00A0764B"/>
    <w:rsid w:val="00A13024"/>
    <w:rsid w:val="00A13831"/>
    <w:rsid w:val="00A16EF8"/>
    <w:rsid w:val="00A17773"/>
    <w:rsid w:val="00A21493"/>
    <w:rsid w:val="00A22557"/>
    <w:rsid w:val="00A276B3"/>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6595A"/>
    <w:rsid w:val="00A71432"/>
    <w:rsid w:val="00A76C9A"/>
    <w:rsid w:val="00A83545"/>
    <w:rsid w:val="00A84352"/>
    <w:rsid w:val="00A84457"/>
    <w:rsid w:val="00A85894"/>
    <w:rsid w:val="00A87CFB"/>
    <w:rsid w:val="00A92559"/>
    <w:rsid w:val="00A92663"/>
    <w:rsid w:val="00A9353A"/>
    <w:rsid w:val="00A963C9"/>
    <w:rsid w:val="00AA0A7C"/>
    <w:rsid w:val="00AA0AB1"/>
    <w:rsid w:val="00AA0C6D"/>
    <w:rsid w:val="00AA156B"/>
    <w:rsid w:val="00AA3D0F"/>
    <w:rsid w:val="00AA528C"/>
    <w:rsid w:val="00AA7838"/>
    <w:rsid w:val="00AB1398"/>
    <w:rsid w:val="00AB1BA1"/>
    <w:rsid w:val="00AB253B"/>
    <w:rsid w:val="00AB4CD2"/>
    <w:rsid w:val="00AB50DF"/>
    <w:rsid w:val="00AB7469"/>
    <w:rsid w:val="00AC047D"/>
    <w:rsid w:val="00AC1E6C"/>
    <w:rsid w:val="00AC374A"/>
    <w:rsid w:val="00AC3887"/>
    <w:rsid w:val="00AC4DE1"/>
    <w:rsid w:val="00AC53EC"/>
    <w:rsid w:val="00AD2130"/>
    <w:rsid w:val="00AD2FED"/>
    <w:rsid w:val="00AE4343"/>
    <w:rsid w:val="00AE5C8E"/>
    <w:rsid w:val="00AE5F35"/>
    <w:rsid w:val="00AF0D64"/>
    <w:rsid w:val="00AF38A8"/>
    <w:rsid w:val="00AF6425"/>
    <w:rsid w:val="00AF7F44"/>
    <w:rsid w:val="00B02CFB"/>
    <w:rsid w:val="00B0594B"/>
    <w:rsid w:val="00B0705D"/>
    <w:rsid w:val="00B11109"/>
    <w:rsid w:val="00B11E64"/>
    <w:rsid w:val="00B14818"/>
    <w:rsid w:val="00B149CF"/>
    <w:rsid w:val="00B15449"/>
    <w:rsid w:val="00B159D3"/>
    <w:rsid w:val="00B179EE"/>
    <w:rsid w:val="00B17F0C"/>
    <w:rsid w:val="00B225FB"/>
    <w:rsid w:val="00B238DC"/>
    <w:rsid w:val="00B2420D"/>
    <w:rsid w:val="00B24D19"/>
    <w:rsid w:val="00B30D5E"/>
    <w:rsid w:val="00B310EE"/>
    <w:rsid w:val="00B33700"/>
    <w:rsid w:val="00B370C3"/>
    <w:rsid w:val="00B37BC2"/>
    <w:rsid w:val="00B37CAA"/>
    <w:rsid w:val="00B44C90"/>
    <w:rsid w:val="00B54129"/>
    <w:rsid w:val="00B5418B"/>
    <w:rsid w:val="00B54A8E"/>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1A9"/>
    <w:rsid w:val="00C12A57"/>
    <w:rsid w:val="00C130CF"/>
    <w:rsid w:val="00C23625"/>
    <w:rsid w:val="00C248CF"/>
    <w:rsid w:val="00C273D8"/>
    <w:rsid w:val="00C31C99"/>
    <w:rsid w:val="00C33079"/>
    <w:rsid w:val="00C34BA0"/>
    <w:rsid w:val="00C355D7"/>
    <w:rsid w:val="00C35A3D"/>
    <w:rsid w:val="00C37CCA"/>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2B50"/>
    <w:rsid w:val="00CC3182"/>
    <w:rsid w:val="00CC625E"/>
    <w:rsid w:val="00CC66DC"/>
    <w:rsid w:val="00CC715F"/>
    <w:rsid w:val="00CD241F"/>
    <w:rsid w:val="00CD27EC"/>
    <w:rsid w:val="00CD4CE2"/>
    <w:rsid w:val="00CD5EAB"/>
    <w:rsid w:val="00CD693B"/>
    <w:rsid w:val="00CD7981"/>
    <w:rsid w:val="00CE672B"/>
    <w:rsid w:val="00CE73F8"/>
    <w:rsid w:val="00CE7C83"/>
    <w:rsid w:val="00CF101B"/>
    <w:rsid w:val="00CF1FFB"/>
    <w:rsid w:val="00CF3AE4"/>
    <w:rsid w:val="00CF704B"/>
    <w:rsid w:val="00D1138D"/>
    <w:rsid w:val="00D17F8D"/>
    <w:rsid w:val="00D25134"/>
    <w:rsid w:val="00D256FE"/>
    <w:rsid w:val="00D301A2"/>
    <w:rsid w:val="00D30E66"/>
    <w:rsid w:val="00D330AC"/>
    <w:rsid w:val="00D339D1"/>
    <w:rsid w:val="00D36946"/>
    <w:rsid w:val="00D41C2C"/>
    <w:rsid w:val="00D41E70"/>
    <w:rsid w:val="00D447F7"/>
    <w:rsid w:val="00D44998"/>
    <w:rsid w:val="00D44E3F"/>
    <w:rsid w:val="00D50100"/>
    <w:rsid w:val="00D52240"/>
    <w:rsid w:val="00D52704"/>
    <w:rsid w:val="00D536E2"/>
    <w:rsid w:val="00D6076B"/>
    <w:rsid w:val="00D72DEC"/>
    <w:rsid w:val="00D74BEF"/>
    <w:rsid w:val="00D82831"/>
    <w:rsid w:val="00D86721"/>
    <w:rsid w:val="00D87E00"/>
    <w:rsid w:val="00D92B4D"/>
    <w:rsid w:val="00D9744E"/>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4A61"/>
    <w:rsid w:val="00E17B22"/>
    <w:rsid w:val="00E2095B"/>
    <w:rsid w:val="00E243CD"/>
    <w:rsid w:val="00E270A9"/>
    <w:rsid w:val="00E332AD"/>
    <w:rsid w:val="00E33417"/>
    <w:rsid w:val="00E33EC1"/>
    <w:rsid w:val="00E3421E"/>
    <w:rsid w:val="00E40D81"/>
    <w:rsid w:val="00E42227"/>
    <w:rsid w:val="00E43AF0"/>
    <w:rsid w:val="00E446BA"/>
    <w:rsid w:val="00E46758"/>
    <w:rsid w:val="00E4676E"/>
    <w:rsid w:val="00E46782"/>
    <w:rsid w:val="00E503B0"/>
    <w:rsid w:val="00E522EF"/>
    <w:rsid w:val="00E563DC"/>
    <w:rsid w:val="00E578F7"/>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790C"/>
    <w:rsid w:val="00E903D4"/>
    <w:rsid w:val="00E91300"/>
    <w:rsid w:val="00E94F47"/>
    <w:rsid w:val="00E955A4"/>
    <w:rsid w:val="00EA0EB3"/>
    <w:rsid w:val="00EA10E4"/>
    <w:rsid w:val="00EA5FD7"/>
    <w:rsid w:val="00EA7748"/>
    <w:rsid w:val="00EB2684"/>
    <w:rsid w:val="00EB54EC"/>
    <w:rsid w:val="00EB5B7D"/>
    <w:rsid w:val="00EC0DAB"/>
    <w:rsid w:val="00EC467E"/>
    <w:rsid w:val="00EC4A25"/>
    <w:rsid w:val="00EC5D12"/>
    <w:rsid w:val="00ED1353"/>
    <w:rsid w:val="00ED4C1A"/>
    <w:rsid w:val="00ED719D"/>
    <w:rsid w:val="00EE28B3"/>
    <w:rsid w:val="00EE3FD8"/>
    <w:rsid w:val="00EE61C2"/>
    <w:rsid w:val="00EE699F"/>
    <w:rsid w:val="00EF0B3A"/>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47EA3"/>
    <w:rsid w:val="00F50C82"/>
    <w:rsid w:val="00F5531B"/>
    <w:rsid w:val="00F60C5F"/>
    <w:rsid w:val="00F63404"/>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C7774"/>
    <w:rsid w:val="00FD1C14"/>
    <w:rsid w:val="00FD35B7"/>
    <w:rsid w:val="00FD7721"/>
    <w:rsid w:val="00FE1D8A"/>
    <w:rsid w:val="00FE2636"/>
    <w:rsid w:val="00FE2D9C"/>
    <w:rsid w:val="00FE5712"/>
    <w:rsid w:val="00FF0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D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727B"/>
    <w:pPr>
      <w:pBdr>
        <w:top w:val="none" w:sz="0" w:space="0" w:color="auto"/>
      </w:pBdr>
      <w:spacing w:before="180"/>
      <w:outlineLvl w:val="1"/>
    </w:pPr>
    <w:rPr>
      <w:sz w:val="32"/>
    </w:rPr>
  </w:style>
  <w:style w:type="paragraph" w:styleId="Heading3">
    <w:name w:val="heading 3"/>
    <w:basedOn w:val="Heading2"/>
    <w:next w:val="Normal"/>
    <w:link w:val="Heading3Char"/>
    <w:qFormat/>
    <w:rsid w:val="004D727B"/>
    <w:pPr>
      <w:spacing w:before="120"/>
      <w:outlineLvl w:val="2"/>
    </w:pPr>
    <w:rPr>
      <w:sz w:val="28"/>
    </w:rPr>
  </w:style>
  <w:style w:type="paragraph" w:styleId="Heading4">
    <w:name w:val="heading 4"/>
    <w:basedOn w:val="Heading3"/>
    <w:next w:val="Normal"/>
    <w:qFormat/>
    <w:rsid w:val="004D727B"/>
    <w:pPr>
      <w:ind w:left="1418" w:hanging="1418"/>
      <w:outlineLvl w:val="3"/>
    </w:pPr>
    <w:rPr>
      <w:sz w:val="24"/>
    </w:rPr>
  </w:style>
  <w:style w:type="paragraph" w:styleId="Heading5">
    <w:name w:val="heading 5"/>
    <w:basedOn w:val="Heading4"/>
    <w:next w:val="Normal"/>
    <w:qFormat/>
    <w:rsid w:val="004D727B"/>
    <w:pPr>
      <w:ind w:left="1701" w:hanging="1701"/>
      <w:outlineLvl w:val="4"/>
    </w:pPr>
    <w:rPr>
      <w:sz w:val="22"/>
    </w:rPr>
  </w:style>
  <w:style w:type="paragraph" w:styleId="Heading6">
    <w:name w:val="heading 6"/>
    <w:basedOn w:val="H6"/>
    <w:next w:val="Normal"/>
    <w:qFormat/>
    <w:rsid w:val="004D727B"/>
    <w:pPr>
      <w:outlineLvl w:val="5"/>
    </w:pPr>
  </w:style>
  <w:style w:type="paragraph" w:styleId="Heading7">
    <w:name w:val="heading 7"/>
    <w:basedOn w:val="H6"/>
    <w:next w:val="Normal"/>
    <w:qFormat/>
    <w:rsid w:val="004D727B"/>
    <w:pPr>
      <w:outlineLvl w:val="6"/>
    </w:pPr>
  </w:style>
  <w:style w:type="paragraph" w:styleId="Heading8">
    <w:name w:val="heading 8"/>
    <w:basedOn w:val="Heading1"/>
    <w:next w:val="Normal"/>
    <w:qFormat/>
    <w:rsid w:val="004D727B"/>
    <w:pPr>
      <w:ind w:left="0" w:firstLine="0"/>
      <w:outlineLvl w:val="7"/>
    </w:pPr>
  </w:style>
  <w:style w:type="paragraph" w:styleId="Heading9">
    <w:name w:val="heading 9"/>
    <w:basedOn w:val="Heading8"/>
    <w:next w:val="Normal"/>
    <w:qFormat/>
    <w:rsid w:val="004D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4D727B"/>
    <w:pPr>
      <w:ind w:left="1985" w:hanging="1985"/>
      <w:outlineLvl w:val="9"/>
    </w:pPr>
    <w:rPr>
      <w:sz w:val="20"/>
    </w:rPr>
  </w:style>
  <w:style w:type="paragraph" w:styleId="TOC9">
    <w:name w:val="toc 9"/>
    <w:basedOn w:val="TOC8"/>
    <w:semiHidden/>
    <w:rsid w:val="004D727B"/>
    <w:pPr>
      <w:ind w:left="1418" w:hanging="1418"/>
    </w:pPr>
  </w:style>
  <w:style w:type="paragraph" w:styleId="TOC8">
    <w:name w:val="toc 8"/>
    <w:basedOn w:val="TOC1"/>
    <w:uiPriority w:val="39"/>
    <w:rsid w:val="004D727B"/>
    <w:pPr>
      <w:spacing w:before="180"/>
      <w:ind w:left="2693" w:hanging="2693"/>
    </w:pPr>
    <w:rPr>
      <w:b/>
    </w:rPr>
  </w:style>
  <w:style w:type="paragraph" w:styleId="TOC1">
    <w:name w:val="toc 1"/>
    <w:uiPriority w:val="39"/>
    <w:rsid w:val="004D727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D727B"/>
    <w:pPr>
      <w:keepLines/>
      <w:tabs>
        <w:tab w:val="center" w:pos="4536"/>
        <w:tab w:val="right" w:pos="9072"/>
      </w:tabs>
    </w:pPr>
  </w:style>
  <w:style w:type="character" w:customStyle="1" w:styleId="ZGSM">
    <w:name w:val="ZGSM"/>
    <w:rsid w:val="004D727B"/>
  </w:style>
  <w:style w:type="paragraph" w:styleId="Header">
    <w:name w:val="header"/>
    <w:rsid w:val="004D727B"/>
    <w:pPr>
      <w:widowControl w:val="0"/>
      <w:overflowPunct w:val="0"/>
      <w:autoSpaceDE w:val="0"/>
      <w:autoSpaceDN w:val="0"/>
      <w:adjustRightInd w:val="0"/>
      <w:textAlignment w:val="baseline"/>
    </w:pPr>
    <w:rPr>
      <w:rFonts w:ascii="Arial" w:hAnsi="Arial"/>
      <w:b/>
      <w:sz w:val="18"/>
    </w:rPr>
  </w:style>
  <w:style w:type="paragraph" w:customStyle="1" w:styleId="ZD">
    <w:name w:val="ZD"/>
    <w:rsid w:val="004D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D727B"/>
    <w:pPr>
      <w:ind w:left="1701" w:hanging="1701"/>
    </w:pPr>
  </w:style>
  <w:style w:type="paragraph" w:styleId="TOC4">
    <w:name w:val="toc 4"/>
    <w:basedOn w:val="TOC3"/>
    <w:uiPriority w:val="39"/>
    <w:rsid w:val="004D727B"/>
    <w:pPr>
      <w:ind w:left="1418" w:hanging="1418"/>
    </w:pPr>
  </w:style>
  <w:style w:type="paragraph" w:styleId="TOC3">
    <w:name w:val="toc 3"/>
    <w:basedOn w:val="TOC2"/>
    <w:uiPriority w:val="39"/>
    <w:rsid w:val="004D727B"/>
    <w:pPr>
      <w:ind w:left="1134" w:hanging="1134"/>
    </w:pPr>
  </w:style>
  <w:style w:type="paragraph" w:styleId="TOC2">
    <w:name w:val="toc 2"/>
    <w:basedOn w:val="TOC1"/>
    <w:uiPriority w:val="39"/>
    <w:rsid w:val="004D727B"/>
    <w:pPr>
      <w:keepNext w:val="0"/>
      <w:spacing w:before="0"/>
      <w:ind w:left="851" w:hanging="851"/>
    </w:pPr>
    <w:rPr>
      <w:sz w:val="20"/>
    </w:rPr>
  </w:style>
  <w:style w:type="paragraph" w:styleId="Footer">
    <w:name w:val="footer"/>
    <w:basedOn w:val="Header"/>
    <w:rsid w:val="004D727B"/>
    <w:pPr>
      <w:jc w:val="center"/>
    </w:pPr>
    <w:rPr>
      <w:i/>
    </w:rPr>
  </w:style>
  <w:style w:type="paragraph" w:customStyle="1" w:styleId="TT">
    <w:name w:val="TT"/>
    <w:basedOn w:val="Heading1"/>
    <w:next w:val="Normal"/>
    <w:rsid w:val="004D727B"/>
    <w:pPr>
      <w:outlineLvl w:val="9"/>
    </w:pPr>
  </w:style>
  <w:style w:type="paragraph" w:customStyle="1" w:styleId="NF">
    <w:name w:val="NF"/>
    <w:basedOn w:val="NO"/>
    <w:rsid w:val="004D727B"/>
    <w:pPr>
      <w:keepNext/>
      <w:spacing w:after="0"/>
    </w:pPr>
    <w:rPr>
      <w:rFonts w:ascii="Arial" w:hAnsi="Arial"/>
      <w:sz w:val="18"/>
    </w:rPr>
  </w:style>
  <w:style w:type="paragraph" w:customStyle="1" w:styleId="NO">
    <w:name w:val="NO"/>
    <w:basedOn w:val="Normal"/>
    <w:rsid w:val="004D727B"/>
    <w:pPr>
      <w:keepLines/>
      <w:ind w:left="1135" w:hanging="851"/>
    </w:pPr>
  </w:style>
  <w:style w:type="paragraph" w:customStyle="1" w:styleId="PL">
    <w:name w:val="PL"/>
    <w:link w:val="PLChar"/>
    <w:rsid w:val="004D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B9060E"/>
    <w:rPr>
      <w:rFonts w:ascii="Courier New" w:hAnsi="Courier New"/>
      <w:sz w:val="16"/>
    </w:rPr>
  </w:style>
  <w:style w:type="paragraph" w:customStyle="1" w:styleId="TAR">
    <w:name w:val="TAR"/>
    <w:basedOn w:val="TAL"/>
    <w:rsid w:val="004D727B"/>
    <w:pPr>
      <w:jc w:val="right"/>
    </w:pPr>
  </w:style>
  <w:style w:type="paragraph" w:customStyle="1" w:styleId="TAL">
    <w:name w:val="TAL"/>
    <w:basedOn w:val="Normal"/>
    <w:link w:val="TALChar"/>
    <w:qFormat/>
    <w:rsid w:val="004D727B"/>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4D727B"/>
    <w:rPr>
      <w:b/>
    </w:rPr>
  </w:style>
  <w:style w:type="paragraph" w:customStyle="1" w:styleId="TAC">
    <w:name w:val="TAC"/>
    <w:basedOn w:val="TAL"/>
    <w:link w:val="TACCar"/>
    <w:rsid w:val="004D727B"/>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4D72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D727B"/>
    <w:pPr>
      <w:keepLines/>
      <w:ind w:left="1702" w:hanging="1418"/>
    </w:pPr>
  </w:style>
  <w:style w:type="character" w:customStyle="1" w:styleId="EXChar">
    <w:name w:val="EX Char"/>
    <w:link w:val="EX"/>
    <w:rsid w:val="00B179EE"/>
  </w:style>
  <w:style w:type="paragraph" w:customStyle="1" w:styleId="FP">
    <w:name w:val="FP"/>
    <w:basedOn w:val="Normal"/>
    <w:rsid w:val="004D727B"/>
    <w:pPr>
      <w:spacing w:after="0"/>
    </w:pPr>
  </w:style>
  <w:style w:type="paragraph" w:customStyle="1" w:styleId="NW">
    <w:name w:val="NW"/>
    <w:basedOn w:val="NO"/>
    <w:rsid w:val="004D727B"/>
    <w:pPr>
      <w:spacing w:after="0"/>
    </w:pPr>
  </w:style>
  <w:style w:type="paragraph" w:customStyle="1" w:styleId="EW">
    <w:name w:val="EW"/>
    <w:basedOn w:val="EX"/>
    <w:rsid w:val="004D727B"/>
    <w:pPr>
      <w:spacing w:after="0"/>
    </w:pPr>
  </w:style>
  <w:style w:type="paragraph" w:customStyle="1" w:styleId="B1">
    <w:name w:val="B1"/>
    <w:basedOn w:val="List"/>
    <w:link w:val="B1Char"/>
    <w:rsid w:val="004D727B"/>
  </w:style>
  <w:style w:type="character" w:customStyle="1" w:styleId="B1Char">
    <w:name w:val="B1 Char"/>
    <w:link w:val="B1"/>
    <w:rsid w:val="007D1B62"/>
  </w:style>
  <w:style w:type="paragraph" w:styleId="TOC6">
    <w:name w:val="toc 6"/>
    <w:basedOn w:val="TOC5"/>
    <w:next w:val="Normal"/>
    <w:semiHidden/>
    <w:rsid w:val="004D727B"/>
    <w:pPr>
      <w:ind w:left="1985" w:hanging="1985"/>
    </w:pPr>
  </w:style>
  <w:style w:type="paragraph" w:styleId="TOC7">
    <w:name w:val="toc 7"/>
    <w:basedOn w:val="TOC6"/>
    <w:next w:val="Normal"/>
    <w:semiHidden/>
    <w:rsid w:val="004D727B"/>
    <w:pPr>
      <w:ind w:left="2268" w:hanging="2268"/>
    </w:pPr>
  </w:style>
  <w:style w:type="paragraph" w:customStyle="1" w:styleId="EditorsNote">
    <w:name w:val="Editor's Note"/>
    <w:basedOn w:val="NO"/>
    <w:rsid w:val="004D727B"/>
    <w:rPr>
      <w:color w:val="FF0000"/>
    </w:rPr>
  </w:style>
  <w:style w:type="paragraph" w:customStyle="1" w:styleId="TH">
    <w:name w:val="TH"/>
    <w:basedOn w:val="Normal"/>
    <w:link w:val="THChar"/>
    <w:rsid w:val="004D727B"/>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4D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D727B"/>
    <w:pPr>
      <w:ind w:left="851" w:hanging="851"/>
    </w:pPr>
  </w:style>
  <w:style w:type="paragraph" w:customStyle="1" w:styleId="ZH">
    <w:name w:val="ZH"/>
    <w:rsid w:val="004D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727B"/>
    <w:pPr>
      <w:keepNext w:val="0"/>
      <w:spacing w:before="0" w:after="240"/>
    </w:pPr>
  </w:style>
  <w:style w:type="paragraph" w:customStyle="1" w:styleId="ZG">
    <w:name w:val="ZG"/>
    <w:rsid w:val="004D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D727B"/>
  </w:style>
  <w:style w:type="paragraph" w:customStyle="1" w:styleId="B3">
    <w:name w:val="B3"/>
    <w:basedOn w:val="List3"/>
    <w:rsid w:val="004D727B"/>
  </w:style>
  <w:style w:type="paragraph" w:customStyle="1" w:styleId="B4">
    <w:name w:val="B4"/>
    <w:basedOn w:val="List4"/>
    <w:rsid w:val="004D727B"/>
  </w:style>
  <w:style w:type="paragraph" w:customStyle="1" w:styleId="B5">
    <w:name w:val="B5"/>
    <w:basedOn w:val="List5"/>
    <w:rsid w:val="004D727B"/>
  </w:style>
  <w:style w:type="paragraph" w:customStyle="1" w:styleId="ZTD">
    <w:name w:val="ZTD"/>
    <w:basedOn w:val="ZB"/>
    <w:rsid w:val="004D727B"/>
    <w:pPr>
      <w:framePr w:hRule="auto" w:wrap="notBeside" w:y="852"/>
    </w:pPr>
    <w:rPr>
      <w:i w:val="0"/>
      <w:sz w:val="40"/>
    </w:rPr>
  </w:style>
  <w:style w:type="paragraph" w:customStyle="1" w:styleId="ZV">
    <w:name w:val="ZV"/>
    <w:basedOn w:val="ZU"/>
    <w:rsid w:val="004D727B"/>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4D727B"/>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4D727B"/>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4D727B"/>
    <w:pPr>
      <w:ind w:left="284"/>
    </w:pPr>
  </w:style>
  <w:style w:type="paragraph" w:styleId="Index1">
    <w:name w:val="index 1"/>
    <w:basedOn w:val="Normal"/>
    <w:rsid w:val="004D727B"/>
    <w:pPr>
      <w:keepLines/>
      <w:spacing w:after="0"/>
    </w:pPr>
  </w:style>
  <w:style w:type="paragraph" w:styleId="ListNumber2">
    <w:name w:val="List Number 2"/>
    <w:basedOn w:val="ListNumber"/>
    <w:rsid w:val="004D727B"/>
    <w:pPr>
      <w:ind w:left="851"/>
    </w:pPr>
  </w:style>
  <w:style w:type="paragraph" w:styleId="ListBullet2">
    <w:name w:val="List Bullet 2"/>
    <w:basedOn w:val="ListBullet"/>
    <w:rsid w:val="004D727B"/>
    <w:pPr>
      <w:ind w:left="851"/>
    </w:pPr>
  </w:style>
  <w:style w:type="paragraph" w:styleId="ListBullet3">
    <w:name w:val="List Bullet 3"/>
    <w:basedOn w:val="ListBullet2"/>
    <w:rsid w:val="004D727B"/>
    <w:pPr>
      <w:ind w:left="1135"/>
    </w:pPr>
  </w:style>
  <w:style w:type="paragraph" w:styleId="ListNumber">
    <w:name w:val="List Number"/>
    <w:basedOn w:val="List"/>
    <w:rsid w:val="004D727B"/>
  </w:style>
  <w:style w:type="paragraph" w:styleId="List2">
    <w:name w:val="List 2"/>
    <w:basedOn w:val="List"/>
    <w:rsid w:val="004D727B"/>
    <w:pPr>
      <w:ind w:left="851"/>
    </w:pPr>
  </w:style>
  <w:style w:type="paragraph" w:styleId="List3">
    <w:name w:val="List 3"/>
    <w:basedOn w:val="List2"/>
    <w:rsid w:val="004D727B"/>
    <w:pPr>
      <w:ind w:left="1135"/>
    </w:pPr>
  </w:style>
  <w:style w:type="paragraph" w:styleId="List4">
    <w:name w:val="List 4"/>
    <w:basedOn w:val="List3"/>
    <w:rsid w:val="004D727B"/>
    <w:pPr>
      <w:ind w:left="1418"/>
    </w:pPr>
  </w:style>
  <w:style w:type="paragraph" w:styleId="List5">
    <w:name w:val="List 5"/>
    <w:basedOn w:val="List4"/>
    <w:rsid w:val="004D727B"/>
    <w:pPr>
      <w:ind w:left="1702"/>
    </w:pPr>
  </w:style>
  <w:style w:type="paragraph" w:styleId="List">
    <w:name w:val="List"/>
    <w:basedOn w:val="Normal"/>
    <w:rsid w:val="004D727B"/>
    <w:pPr>
      <w:ind w:left="568" w:hanging="284"/>
    </w:pPr>
  </w:style>
  <w:style w:type="paragraph" w:styleId="ListBullet">
    <w:name w:val="List Bullet"/>
    <w:basedOn w:val="List"/>
    <w:rsid w:val="004D727B"/>
  </w:style>
  <w:style w:type="paragraph" w:styleId="ListBullet4">
    <w:name w:val="List Bullet 4"/>
    <w:basedOn w:val="ListBullet3"/>
    <w:rsid w:val="004D727B"/>
    <w:pPr>
      <w:ind w:left="1418"/>
    </w:pPr>
  </w:style>
  <w:style w:type="paragraph" w:styleId="ListBullet5">
    <w:name w:val="List Bullet 5"/>
    <w:basedOn w:val="ListBullet4"/>
    <w:rsid w:val="004D727B"/>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 w:type="paragraph" w:styleId="Bibliography">
    <w:name w:val="Bibliography"/>
    <w:basedOn w:val="Normal"/>
    <w:next w:val="Normal"/>
    <w:uiPriority w:val="37"/>
    <w:semiHidden/>
    <w:unhideWhenUsed/>
    <w:rsid w:val="004D727B"/>
  </w:style>
  <w:style w:type="paragraph" w:styleId="BlockText">
    <w:name w:val="Block Text"/>
    <w:basedOn w:val="Normal"/>
    <w:rsid w:val="004D727B"/>
    <w:pPr>
      <w:spacing w:after="120"/>
      <w:ind w:left="1440" w:right="1440"/>
    </w:pPr>
  </w:style>
  <w:style w:type="paragraph" w:styleId="BodyText">
    <w:name w:val="Body Text"/>
    <w:basedOn w:val="Normal"/>
    <w:link w:val="BodyTextChar"/>
    <w:rsid w:val="004D727B"/>
    <w:pPr>
      <w:spacing w:after="120"/>
    </w:pPr>
  </w:style>
  <w:style w:type="character" w:customStyle="1" w:styleId="BodyTextChar">
    <w:name w:val="Body Text Char"/>
    <w:basedOn w:val="DefaultParagraphFont"/>
    <w:link w:val="BodyText"/>
    <w:rsid w:val="004D727B"/>
  </w:style>
  <w:style w:type="paragraph" w:styleId="BodyText2">
    <w:name w:val="Body Text 2"/>
    <w:basedOn w:val="Normal"/>
    <w:link w:val="BodyText2Char"/>
    <w:rsid w:val="004D727B"/>
    <w:pPr>
      <w:spacing w:after="120" w:line="480" w:lineRule="auto"/>
    </w:pPr>
  </w:style>
  <w:style w:type="character" w:customStyle="1" w:styleId="BodyText2Char">
    <w:name w:val="Body Text 2 Char"/>
    <w:basedOn w:val="DefaultParagraphFont"/>
    <w:link w:val="BodyText2"/>
    <w:rsid w:val="004D727B"/>
  </w:style>
  <w:style w:type="paragraph" w:styleId="BodyText3">
    <w:name w:val="Body Text 3"/>
    <w:basedOn w:val="Normal"/>
    <w:link w:val="BodyText3Char"/>
    <w:rsid w:val="004D727B"/>
    <w:pPr>
      <w:spacing w:after="120"/>
    </w:pPr>
    <w:rPr>
      <w:sz w:val="16"/>
      <w:szCs w:val="16"/>
    </w:rPr>
  </w:style>
  <w:style w:type="character" w:customStyle="1" w:styleId="BodyText3Char">
    <w:name w:val="Body Text 3 Char"/>
    <w:link w:val="BodyText3"/>
    <w:rsid w:val="004D727B"/>
    <w:rPr>
      <w:sz w:val="16"/>
      <w:szCs w:val="16"/>
    </w:rPr>
  </w:style>
  <w:style w:type="paragraph" w:styleId="BodyTextFirstIndent">
    <w:name w:val="Body Text First Indent"/>
    <w:basedOn w:val="BodyText"/>
    <w:link w:val="BodyTextFirstIndentChar"/>
    <w:rsid w:val="004D727B"/>
    <w:pPr>
      <w:ind w:firstLine="210"/>
    </w:pPr>
  </w:style>
  <w:style w:type="character" w:customStyle="1" w:styleId="BodyTextFirstIndentChar">
    <w:name w:val="Body Text First Indent Char"/>
    <w:basedOn w:val="BodyTextChar"/>
    <w:link w:val="BodyTextFirstIndent"/>
    <w:rsid w:val="004D727B"/>
  </w:style>
  <w:style w:type="paragraph" w:styleId="BodyTextIndent">
    <w:name w:val="Body Text Indent"/>
    <w:basedOn w:val="Normal"/>
    <w:link w:val="BodyTextIndentChar"/>
    <w:rsid w:val="004D727B"/>
    <w:pPr>
      <w:spacing w:after="120"/>
      <w:ind w:left="283"/>
    </w:pPr>
  </w:style>
  <w:style w:type="character" w:customStyle="1" w:styleId="BodyTextIndentChar">
    <w:name w:val="Body Text Indent Char"/>
    <w:basedOn w:val="DefaultParagraphFont"/>
    <w:link w:val="BodyTextIndent"/>
    <w:rsid w:val="004D727B"/>
  </w:style>
  <w:style w:type="paragraph" w:styleId="BodyTextFirstIndent2">
    <w:name w:val="Body Text First Indent 2"/>
    <w:basedOn w:val="BodyTextIndent"/>
    <w:link w:val="BodyTextFirstIndent2Char"/>
    <w:rsid w:val="004D727B"/>
    <w:pPr>
      <w:ind w:firstLine="210"/>
    </w:pPr>
  </w:style>
  <w:style w:type="character" w:customStyle="1" w:styleId="BodyTextFirstIndent2Char">
    <w:name w:val="Body Text First Indent 2 Char"/>
    <w:basedOn w:val="BodyTextIndentChar"/>
    <w:link w:val="BodyTextFirstIndent2"/>
    <w:rsid w:val="004D727B"/>
  </w:style>
  <w:style w:type="paragraph" w:styleId="BodyTextIndent2">
    <w:name w:val="Body Text Indent 2"/>
    <w:basedOn w:val="Normal"/>
    <w:link w:val="BodyTextIndent2Char"/>
    <w:rsid w:val="004D727B"/>
    <w:pPr>
      <w:spacing w:after="120" w:line="480" w:lineRule="auto"/>
      <w:ind w:left="283"/>
    </w:pPr>
  </w:style>
  <w:style w:type="character" w:customStyle="1" w:styleId="BodyTextIndent2Char">
    <w:name w:val="Body Text Indent 2 Char"/>
    <w:basedOn w:val="DefaultParagraphFont"/>
    <w:link w:val="BodyTextIndent2"/>
    <w:rsid w:val="004D727B"/>
  </w:style>
  <w:style w:type="paragraph" w:styleId="BodyTextIndent3">
    <w:name w:val="Body Text Indent 3"/>
    <w:basedOn w:val="Normal"/>
    <w:link w:val="BodyTextIndent3Char"/>
    <w:rsid w:val="004D727B"/>
    <w:pPr>
      <w:spacing w:after="120"/>
      <w:ind w:left="283"/>
    </w:pPr>
    <w:rPr>
      <w:sz w:val="16"/>
      <w:szCs w:val="16"/>
    </w:rPr>
  </w:style>
  <w:style w:type="character" w:customStyle="1" w:styleId="BodyTextIndent3Char">
    <w:name w:val="Body Text Indent 3 Char"/>
    <w:link w:val="BodyTextIndent3"/>
    <w:rsid w:val="004D727B"/>
    <w:rPr>
      <w:sz w:val="16"/>
      <w:szCs w:val="16"/>
    </w:rPr>
  </w:style>
  <w:style w:type="paragraph" w:styleId="Caption">
    <w:name w:val="caption"/>
    <w:basedOn w:val="Normal"/>
    <w:next w:val="Normal"/>
    <w:semiHidden/>
    <w:unhideWhenUsed/>
    <w:qFormat/>
    <w:rsid w:val="004D727B"/>
    <w:rPr>
      <w:b/>
      <w:bCs/>
    </w:rPr>
  </w:style>
  <w:style w:type="paragraph" w:styleId="Closing">
    <w:name w:val="Closing"/>
    <w:basedOn w:val="Normal"/>
    <w:link w:val="ClosingChar"/>
    <w:rsid w:val="004D727B"/>
    <w:pPr>
      <w:ind w:left="4252"/>
    </w:pPr>
  </w:style>
  <w:style w:type="character" w:customStyle="1" w:styleId="ClosingChar">
    <w:name w:val="Closing Char"/>
    <w:basedOn w:val="DefaultParagraphFont"/>
    <w:link w:val="Closing"/>
    <w:rsid w:val="004D727B"/>
  </w:style>
  <w:style w:type="paragraph" w:styleId="CommentSubject">
    <w:name w:val="annotation subject"/>
    <w:basedOn w:val="CommentText"/>
    <w:next w:val="CommentText"/>
    <w:link w:val="CommentSubjectChar"/>
    <w:rsid w:val="004D727B"/>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4D727B"/>
    <w:rPr>
      <w:b/>
      <w:bCs/>
    </w:rPr>
  </w:style>
  <w:style w:type="paragraph" w:styleId="Date">
    <w:name w:val="Date"/>
    <w:basedOn w:val="Normal"/>
    <w:next w:val="Normal"/>
    <w:link w:val="DateChar"/>
    <w:rsid w:val="004D727B"/>
  </w:style>
  <w:style w:type="character" w:customStyle="1" w:styleId="DateChar">
    <w:name w:val="Date Char"/>
    <w:basedOn w:val="DefaultParagraphFont"/>
    <w:link w:val="Date"/>
    <w:rsid w:val="004D727B"/>
  </w:style>
  <w:style w:type="paragraph" w:styleId="E-mailSignature">
    <w:name w:val="E-mail Signature"/>
    <w:basedOn w:val="Normal"/>
    <w:link w:val="E-mailSignatureChar"/>
    <w:rsid w:val="004D727B"/>
  </w:style>
  <w:style w:type="character" w:customStyle="1" w:styleId="E-mailSignatureChar">
    <w:name w:val="E-mail Signature Char"/>
    <w:basedOn w:val="DefaultParagraphFont"/>
    <w:link w:val="E-mailSignature"/>
    <w:rsid w:val="004D727B"/>
  </w:style>
  <w:style w:type="paragraph" w:styleId="EndnoteText">
    <w:name w:val="endnote text"/>
    <w:basedOn w:val="Normal"/>
    <w:link w:val="EndnoteTextChar"/>
    <w:rsid w:val="004D727B"/>
  </w:style>
  <w:style w:type="character" w:customStyle="1" w:styleId="EndnoteTextChar">
    <w:name w:val="Endnote Text Char"/>
    <w:basedOn w:val="DefaultParagraphFont"/>
    <w:link w:val="EndnoteText"/>
    <w:rsid w:val="004D727B"/>
  </w:style>
  <w:style w:type="paragraph" w:styleId="EnvelopeAddress">
    <w:name w:val="envelope address"/>
    <w:basedOn w:val="Normal"/>
    <w:rsid w:val="004D727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27B"/>
    <w:rPr>
      <w:rFonts w:ascii="Calibri Light" w:eastAsia="Yu Gothic Light" w:hAnsi="Calibri Light"/>
    </w:rPr>
  </w:style>
  <w:style w:type="paragraph" w:styleId="HTMLAddress">
    <w:name w:val="HTML Address"/>
    <w:basedOn w:val="Normal"/>
    <w:link w:val="HTMLAddressChar"/>
    <w:rsid w:val="004D727B"/>
    <w:rPr>
      <w:i/>
      <w:iCs/>
    </w:rPr>
  </w:style>
  <w:style w:type="character" w:customStyle="1" w:styleId="HTMLAddressChar">
    <w:name w:val="HTML Address Char"/>
    <w:link w:val="HTMLAddress"/>
    <w:rsid w:val="004D727B"/>
    <w:rPr>
      <w:i/>
      <w:iCs/>
    </w:rPr>
  </w:style>
  <w:style w:type="paragraph" w:styleId="HTMLPreformatted">
    <w:name w:val="HTML Preformatted"/>
    <w:basedOn w:val="Normal"/>
    <w:link w:val="HTMLPreformattedChar"/>
    <w:rsid w:val="004D727B"/>
    <w:rPr>
      <w:rFonts w:ascii="Courier New" w:hAnsi="Courier New" w:cs="Courier New"/>
    </w:rPr>
  </w:style>
  <w:style w:type="character" w:customStyle="1" w:styleId="HTMLPreformattedChar">
    <w:name w:val="HTML Preformatted Char"/>
    <w:link w:val="HTMLPreformatted"/>
    <w:rsid w:val="004D727B"/>
    <w:rPr>
      <w:rFonts w:ascii="Courier New" w:hAnsi="Courier New" w:cs="Courier New"/>
    </w:rPr>
  </w:style>
  <w:style w:type="paragraph" w:styleId="Index3">
    <w:name w:val="index 3"/>
    <w:basedOn w:val="Normal"/>
    <w:next w:val="Normal"/>
    <w:rsid w:val="004D727B"/>
    <w:pPr>
      <w:ind w:left="600" w:hanging="200"/>
    </w:pPr>
  </w:style>
  <w:style w:type="paragraph" w:styleId="Index4">
    <w:name w:val="index 4"/>
    <w:basedOn w:val="Normal"/>
    <w:next w:val="Normal"/>
    <w:rsid w:val="004D727B"/>
    <w:pPr>
      <w:ind w:left="800" w:hanging="200"/>
    </w:pPr>
  </w:style>
  <w:style w:type="paragraph" w:styleId="Index5">
    <w:name w:val="index 5"/>
    <w:basedOn w:val="Normal"/>
    <w:next w:val="Normal"/>
    <w:rsid w:val="004D727B"/>
    <w:pPr>
      <w:ind w:left="1000" w:hanging="200"/>
    </w:pPr>
  </w:style>
  <w:style w:type="paragraph" w:styleId="Index6">
    <w:name w:val="index 6"/>
    <w:basedOn w:val="Normal"/>
    <w:next w:val="Normal"/>
    <w:rsid w:val="004D727B"/>
    <w:pPr>
      <w:ind w:left="1200" w:hanging="200"/>
    </w:pPr>
  </w:style>
  <w:style w:type="paragraph" w:styleId="Index7">
    <w:name w:val="index 7"/>
    <w:basedOn w:val="Normal"/>
    <w:next w:val="Normal"/>
    <w:rsid w:val="004D727B"/>
    <w:pPr>
      <w:ind w:left="1400" w:hanging="200"/>
    </w:pPr>
  </w:style>
  <w:style w:type="paragraph" w:styleId="Index8">
    <w:name w:val="index 8"/>
    <w:basedOn w:val="Normal"/>
    <w:next w:val="Normal"/>
    <w:rsid w:val="004D727B"/>
    <w:pPr>
      <w:ind w:left="1600" w:hanging="200"/>
    </w:pPr>
  </w:style>
  <w:style w:type="paragraph" w:styleId="Index9">
    <w:name w:val="index 9"/>
    <w:basedOn w:val="Normal"/>
    <w:next w:val="Normal"/>
    <w:rsid w:val="004D727B"/>
    <w:pPr>
      <w:ind w:left="1800" w:hanging="200"/>
    </w:pPr>
  </w:style>
  <w:style w:type="paragraph" w:styleId="IndexHeading">
    <w:name w:val="index heading"/>
    <w:basedOn w:val="Normal"/>
    <w:next w:val="Index1"/>
    <w:rsid w:val="004D727B"/>
    <w:rPr>
      <w:rFonts w:ascii="Calibri Light" w:eastAsia="Yu Gothic Light" w:hAnsi="Calibri Light"/>
      <w:b/>
      <w:bCs/>
    </w:rPr>
  </w:style>
  <w:style w:type="paragraph" w:styleId="IntenseQuote">
    <w:name w:val="Intense Quote"/>
    <w:basedOn w:val="Normal"/>
    <w:next w:val="Normal"/>
    <w:link w:val="IntenseQuoteChar"/>
    <w:uiPriority w:val="30"/>
    <w:qFormat/>
    <w:rsid w:val="004D72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727B"/>
    <w:rPr>
      <w:i/>
      <w:iCs/>
      <w:color w:val="4472C4"/>
    </w:rPr>
  </w:style>
  <w:style w:type="paragraph" w:styleId="ListContinue">
    <w:name w:val="List Continue"/>
    <w:basedOn w:val="Normal"/>
    <w:rsid w:val="004D727B"/>
    <w:pPr>
      <w:spacing w:after="120"/>
      <w:ind w:left="283"/>
      <w:contextualSpacing/>
    </w:pPr>
  </w:style>
  <w:style w:type="paragraph" w:styleId="ListContinue2">
    <w:name w:val="List Continue 2"/>
    <w:basedOn w:val="Normal"/>
    <w:rsid w:val="004D727B"/>
    <w:pPr>
      <w:spacing w:after="120"/>
      <w:ind w:left="566"/>
      <w:contextualSpacing/>
    </w:pPr>
  </w:style>
  <w:style w:type="paragraph" w:styleId="ListContinue3">
    <w:name w:val="List Continue 3"/>
    <w:basedOn w:val="Normal"/>
    <w:rsid w:val="004D727B"/>
    <w:pPr>
      <w:spacing w:after="120"/>
      <w:ind w:left="849"/>
      <w:contextualSpacing/>
    </w:pPr>
  </w:style>
  <w:style w:type="paragraph" w:styleId="ListContinue4">
    <w:name w:val="List Continue 4"/>
    <w:basedOn w:val="Normal"/>
    <w:rsid w:val="004D727B"/>
    <w:pPr>
      <w:spacing w:after="120"/>
      <w:ind w:left="1132"/>
      <w:contextualSpacing/>
    </w:pPr>
  </w:style>
  <w:style w:type="paragraph" w:styleId="ListContinue5">
    <w:name w:val="List Continue 5"/>
    <w:basedOn w:val="Normal"/>
    <w:rsid w:val="004D727B"/>
    <w:pPr>
      <w:spacing w:after="120"/>
      <w:ind w:left="1415"/>
      <w:contextualSpacing/>
    </w:pPr>
  </w:style>
  <w:style w:type="paragraph" w:styleId="ListNumber3">
    <w:name w:val="List Number 3"/>
    <w:basedOn w:val="Normal"/>
    <w:rsid w:val="004D727B"/>
    <w:pPr>
      <w:numPr>
        <w:numId w:val="32"/>
      </w:numPr>
      <w:contextualSpacing/>
    </w:pPr>
  </w:style>
  <w:style w:type="paragraph" w:styleId="ListNumber4">
    <w:name w:val="List Number 4"/>
    <w:basedOn w:val="Normal"/>
    <w:rsid w:val="004D727B"/>
    <w:pPr>
      <w:numPr>
        <w:numId w:val="33"/>
      </w:numPr>
      <w:contextualSpacing/>
    </w:pPr>
  </w:style>
  <w:style w:type="paragraph" w:styleId="ListNumber5">
    <w:name w:val="List Number 5"/>
    <w:basedOn w:val="Normal"/>
    <w:rsid w:val="004D727B"/>
    <w:pPr>
      <w:numPr>
        <w:numId w:val="34"/>
      </w:numPr>
      <w:contextualSpacing/>
    </w:pPr>
  </w:style>
  <w:style w:type="paragraph" w:styleId="ListParagraph">
    <w:name w:val="List Paragraph"/>
    <w:basedOn w:val="Normal"/>
    <w:uiPriority w:val="34"/>
    <w:qFormat/>
    <w:rsid w:val="004D727B"/>
    <w:pPr>
      <w:ind w:left="720"/>
    </w:pPr>
  </w:style>
  <w:style w:type="paragraph" w:styleId="MacroText">
    <w:name w:val="macro"/>
    <w:link w:val="MacroTextChar"/>
    <w:rsid w:val="004D72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D727B"/>
    <w:rPr>
      <w:rFonts w:ascii="Courier New" w:hAnsi="Courier New" w:cs="Courier New"/>
    </w:rPr>
  </w:style>
  <w:style w:type="paragraph" w:styleId="MessageHeader">
    <w:name w:val="Message Header"/>
    <w:basedOn w:val="Normal"/>
    <w:link w:val="MessageHeaderChar"/>
    <w:rsid w:val="004D7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4D727B"/>
    <w:rPr>
      <w:rFonts w:ascii="Calibri Light" w:eastAsia="Yu Gothic Light" w:hAnsi="Calibri Light"/>
      <w:sz w:val="24"/>
      <w:szCs w:val="24"/>
      <w:shd w:val="pct20" w:color="auto" w:fill="auto"/>
    </w:rPr>
  </w:style>
  <w:style w:type="paragraph" w:styleId="NoSpacing">
    <w:name w:val="No Spacing"/>
    <w:uiPriority w:val="1"/>
    <w:qFormat/>
    <w:rsid w:val="004D727B"/>
    <w:pPr>
      <w:overflowPunct w:val="0"/>
      <w:autoSpaceDE w:val="0"/>
      <w:autoSpaceDN w:val="0"/>
      <w:adjustRightInd w:val="0"/>
      <w:textAlignment w:val="baseline"/>
    </w:pPr>
  </w:style>
  <w:style w:type="paragraph" w:styleId="NormalWeb">
    <w:name w:val="Normal (Web)"/>
    <w:basedOn w:val="Normal"/>
    <w:rsid w:val="004D727B"/>
    <w:rPr>
      <w:sz w:val="24"/>
      <w:szCs w:val="24"/>
    </w:rPr>
  </w:style>
  <w:style w:type="paragraph" w:styleId="NormalIndent">
    <w:name w:val="Normal Indent"/>
    <w:basedOn w:val="Normal"/>
    <w:rsid w:val="004D727B"/>
    <w:pPr>
      <w:ind w:left="720"/>
    </w:pPr>
  </w:style>
  <w:style w:type="paragraph" w:styleId="NoteHeading">
    <w:name w:val="Note Heading"/>
    <w:basedOn w:val="Normal"/>
    <w:next w:val="Normal"/>
    <w:link w:val="NoteHeadingChar"/>
    <w:rsid w:val="004D727B"/>
  </w:style>
  <w:style w:type="character" w:customStyle="1" w:styleId="NoteHeadingChar">
    <w:name w:val="Note Heading Char"/>
    <w:basedOn w:val="DefaultParagraphFont"/>
    <w:link w:val="NoteHeading"/>
    <w:rsid w:val="004D727B"/>
  </w:style>
  <w:style w:type="paragraph" w:styleId="PlainText">
    <w:name w:val="Plain Text"/>
    <w:basedOn w:val="Normal"/>
    <w:link w:val="PlainTextChar"/>
    <w:rsid w:val="004D727B"/>
    <w:rPr>
      <w:rFonts w:ascii="Courier New" w:hAnsi="Courier New" w:cs="Courier New"/>
    </w:rPr>
  </w:style>
  <w:style w:type="character" w:customStyle="1" w:styleId="PlainTextChar">
    <w:name w:val="Plain Text Char"/>
    <w:link w:val="PlainText"/>
    <w:rsid w:val="004D727B"/>
    <w:rPr>
      <w:rFonts w:ascii="Courier New" w:hAnsi="Courier New" w:cs="Courier New"/>
    </w:rPr>
  </w:style>
  <w:style w:type="paragraph" w:styleId="Quote">
    <w:name w:val="Quote"/>
    <w:basedOn w:val="Normal"/>
    <w:next w:val="Normal"/>
    <w:link w:val="QuoteChar"/>
    <w:uiPriority w:val="29"/>
    <w:qFormat/>
    <w:rsid w:val="004D727B"/>
    <w:pPr>
      <w:spacing w:before="200" w:after="160"/>
      <w:ind w:left="864" w:right="864"/>
      <w:jc w:val="center"/>
    </w:pPr>
    <w:rPr>
      <w:i/>
      <w:iCs/>
      <w:color w:val="404040"/>
    </w:rPr>
  </w:style>
  <w:style w:type="character" w:customStyle="1" w:styleId="QuoteChar">
    <w:name w:val="Quote Char"/>
    <w:link w:val="Quote"/>
    <w:uiPriority w:val="29"/>
    <w:rsid w:val="004D727B"/>
    <w:rPr>
      <w:i/>
      <w:iCs/>
      <w:color w:val="404040"/>
    </w:rPr>
  </w:style>
  <w:style w:type="paragraph" w:styleId="Salutation">
    <w:name w:val="Salutation"/>
    <w:basedOn w:val="Normal"/>
    <w:next w:val="Normal"/>
    <w:link w:val="SalutationChar"/>
    <w:rsid w:val="004D727B"/>
  </w:style>
  <w:style w:type="character" w:customStyle="1" w:styleId="SalutationChar">
    <w:name w:val="Salutation Char"/>
    <w:basedOn w:val="DefaultParagraphFont"/>
    <w:link w:val="Salutation"/>
    <w:rsid w:val="004D727B"/>
  </w:style>
  <w:style w:type="paragraph" w:styleId="Signature">
    <w:name w:val="Signature"/>
    <w:basedOn w:val="Normal"/>
    <w:link w:val="SignatureChar"/>
    <w:rsid w:val="004D727B"/>
    <w:pPr>
      <w:ind w:left="4252"/>
    </w:pPr>
  </w:style>
  <w:style w:type="character" w:customStyle="1" w:styleId="SignatureChar">
    <w:name w:val="Signature Char"/>
    <w:basedOn w:val="DefaultParagraphFont"/>
    <w:link w:val="Signature"/>
    <w:rsid w:val="004D727B"/>
  </w:style>
  <w:style w:type="paragraph" w:styleId="Subtitle">
    <w:name w:val="Subtitle"/>
    <w:basedOn w:val="Normal"/>
    <w:next w:val="Normal"/>
    <w:link w:val="SubtitleChar"/>
    <w:qFormat/>
    <w:rsid w:val="004D727B"/>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4D727B"/>
    <w:rPr>
      <w:rFonts w:ascii="Calibri Light" w:eastAsia="Yu Gothic Light" w:hAnsi="Calibri Light"/>
      <w:sz w:val="24"/>
      <w:szCs w:val="24"/>
    </w:rPr>
  </w:style>
  <w:style w:type="paragraph" w:styleId="TableofAuthorities">
    <w:name w:val="table of authorities"/>
    <w:basedOn w:val="Normal"/>
    <w:next w:val="Normal"/>
    <w:rsid w:val="004D727B"/>
    <w:pPr>
      <w:ind w:left="200" w:hanging="200"/>
    </w:pPr>
  </w:style>
  <w:style w:type="paragraph" w:styleId="TableofFigures">
    <w:name w:val="table of figures"/>
    <w:basedOn w:val="Normal"/>
    <w:next w:val="Normal"/>
    <w:rsid w:val="004D727B"/>
  </w:style>
  <w:style w:type="paragraph" w:styleId="Title">
    <w:name w:val="Title"/>
    <w:basedOn w:val="Normal"/>
    <w:next w:val="Normal"/>
    <w:link w:val="TitleChar"/>
    <w:qFormat/>
    <w:rsid w:val="004D727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4D727B"/>
    <w:rPr>
      <w:rFonts w:ascii="Calibri Light" w:eastAsia="Yu Gothic Light" w:hAnsi="Calibri Light"/>
      <w:b/>
      <w:bCs/>
      <w:kern w:val="28"/>
      <w:sz w:val="32"/>
      <w:szCs w:val="32"/>
    </w:rPr>
  </w:style>
  <w:style w:type="paragraph" w:styleId="TOAHeading">
    <w:name w:val="toa heading"/>
    <w:basedOn w:val="Normal"/>
    <w:next w:val="Normal"/>
    <w:rsid w:val="004D727B"/>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4D727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5_Test_ex-T1/TTCN/TTCN_CRs/2016/Docs/R5s160479.zip" TargetMode="External"/><Relationship Id="rId117" Type="http://schemas.openxmlformats.org/officeDocument/2006/relationships/hyperlink" Target="https://www.3gpp.org/ftp/TSG_RAN/WG5_Test_ex-T1/TTCN/TTCN_CRs/2024/Docs/R5s240301.zip" TargetMode="External"/><Relationship Id="rId21" Type="http://schemas.openxmlformats.org/officeDocument/2006/relationships/package" Target="embeddings/Microsoft_Word_Document.docx"/><Relationship Id="rId42" Type="http://schemas.openxmlformats.org/officeDocument/2006/relationships/hyperlink" Target="http://www.3gpp.org/ftp/TSG_RAN/WG5_Test_ex-T1/TTCN/TTCN_CRs/2018/Docs/R5s180115.zip" TargetMode="External"/><Relationship Id="rId47" Type="http://schemas.openxmlformats.org/officeDocument/2006/relationships/hyperlink" Target="http://www.3gpp.org/ftp/TSG_RAN/WG5_Test_ex-T1/TTCN/TTCN_CRs/2019/Docs/R5s190463.zip" TargetMode="External"/><Relationship Id="rId63" Type="http://schemas.openxmlformats.org/officeDocument/2006/relationships/hyperlink" Target="https://www.3gpp.org/ftp/TSG_RAN/WG5_Test_ex-T1/TTCN/TTCN_CRs/2020/Docs/R5s201388.zip" TargetMode="External"/><Relationship Id="rId68" Type="http://schemas.openxmlformats.org/officeDocument/2006/relationships/hyperlink" Target="https://www.3gpp.org/ftp/TSG_RAN/WG5_Test_ex-T1/TTCN/TTCN_CRs/2021/Docs/R5s210922.zip" TargetMode="External"/><Relationship Id="rId84" Type="http://schemas.openxmlformats.org/officeDocument/2006/relationships/hyperlink" Target="https://www.3gpp.org/ftp/TSG_RAN/WG5_Test_ex-T1/TTCN/TTCN_CRs/2022/Docs/R5s221073.zip" TargetMode="External"/><Relationship Id="rId89" Type="http://schemas.openxmlformats.org/officeDocument/2006/relationships/hyperlink" Target="https://www.3gpp.org/ftp/TSG_RAN/WG5_Test_ex-T1/TTCN/TTCN_CRs/2022/Docs/R5s221353.zip" TargetMode="External"/><Relationship Id="rId112" Type="http://schemas.openxmlformats.org/officeDocument/2006/relationships/hyperlink" Target="https://www.3gpp.org/ftp/TSG_RAN/WG5_Test_ex-T1/TTCN/TTCN_CRs/2024/Docs/R5s240146.zip" TargetMode="External"/><Relationship Id="rId16" Type="http://schemas.openxmlformats.org/officeDocument/2006/relationships/image" Target="media/image4.wmf"/><Relationship Id="rId107" Type="http://schemas.openxmlformats.org/officeDocument/2006/relationships/hyperlink" Target="https://www.3gpp.org/ftp/TSG_RAN/WG5_Test_ex-T1/TTCN/TTCN_CRs/2023/Docs/R5s230711.zip" TargetMode="External"/><Relationship Id="rId11" Type="http://schemas.openxmlformats.org/officeDocument/2006/relationships/endnotes" Target="endnotes.xml"/><Relationship Id="rId32" Type="http://schemas.openxmlformats.org/officeDocument/2006/relationships/hyperlink" Target="http://www.3gpp.org/ftp/TSG_RAN/WG5_Test_ex-T1/TTCN/TTCN_CRs/2017/Docs/R5s170313.zip" TargetMode="External"/><Relationship Id="rId37" Type="http://schemas.openxmlformats.org/officeDocument/2006/relationships/hyperlink" Target="http://www.3gpp.org/ftp/TSG_RAN/WG5_Test_ex-T1/TTCN/TTCN_CRs/2017/Docs/R5s170599.zip" TargetMode="External"/><Relationship Id="rId53" Type="http://schemas.openxmlformats.org/officeDocument/2006/relationships/hyperlink" Target="https://www.3gpp.org/ftp/TSG_RAN/WG5_Test_ex-T1/TTCN/TTCN_CRs/2020/Docs/R5s201395.zip" TargetMode="External"/><Relationship Id="rId58" Type="http://schemas.openxmlformats.org/officeDocument/2006/relationships/hyperlink" Target="https://www.3gpp.org/ftp/TSG_RAN/WG5_Test_ex-T1/TTCN/TTCN_CRs/2020/Docs/R5s201405.zip" TargetMode="External"/><Relationship Id="rId74" Type="http://schemas.openxmlformats.org/officeDocument/2006/relationships/hyperlink" Target="https://www.3gpp.org/ftp/TSG_RAN/WG5_Test_ex-T1/TTCN/TTCN_CRs/2022/Docs/R5s220170.zip" TargetMode="External"/><Relationship Id="rId79" Type="http://schemas.openxmlformats.org/officeDocument/2006/relationships/hyperlink" Target="https://www.3gpp.org/ftp/TSG_RAN/WG5_Test_ex-T1/TTCN/TTCN_CRs/2022/Docs/R5s220672.zip" TargetMode="External"/><Relationship Id="rId102" Type="http://schemas.openxmlformats.org/officeDocument/2006/relationships/hyperlink" Target="https://www.3gpp.org/ftp/TSG_RAN/WG5_Test_ex-T1/TTCN/TTCN_CRs/2023/Docs/R5s230502.zip" TargetMode="External"/><Relationship Id="rId5" Type="http://schemas.openxmlformats.org/officeDocument/2006/relationships/customXml" Target="../customXml/item4.xml"/><Relationship Id="rId61" Type="http://schemas.openxmlformats.org/officeDocument/2006/relationships/hyperlink" Target="https://www.3gpp.org/ftp/TSG_RAN/WG5_Test_ex-T1/TTCN/TTCN_CRs/2020/Docs/R5s201529.zip" TargetMode="External"/><Relationship Id="rId82" Type="http://schemas.openxmlformats.org/officeDocument/2006/relationships/hyperlink" Target="https://www.3gpp.org/ftp/TSG_RAN/WG5_Test_ex-T1/TTCN/TTCN_CRs/2022/Docs/R5s220900.zip" TargetMode="External"/><Relationship Id="rId90" Type="http://schemas.openxmlformats.org/officeDocument/2006/relationships/hyperlink" Target="https://www.3gpp.org/ftp/TSG_RAN/WG5_Test_ex-T1/TTCN/TTCN_CRs/2022/Docs/R5s221354.zip" TargetMode="External"/><Relationship Id="rId95" Type="http://schemas.openxmlformats.org/officeDocument/2006/relationships/hyperlink" Target="https://www.3gpp.org/ftp/TSG_RAN/WG5_Test_ex-T1/TTCN/TTCN_CRs/2023/Docs/R5s230206.zip" TargetMode="External"/><Relationship Id="rId19" Type="http://schemas.openxmlformats.org/officeDocument/2006/relationships/image" Target="media/image7.emf"/><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hyperlink" Target="http://www.3gpp.org/ftp/tsg_ran/WG5_Test_ex-T1/TTCN/TTCN_CRs/2016/Docs/R5s160480.zip" TargetMode="External"/><Relationship Id="rId30" Type="http://schemas.openxmlformats.org/officeDocument/2006/relationships/hyperlink" Target="http://www.3gpp.org/ftp/TSG_RAN/WG5_Test_ex-T1/TTCN/TTCN_CRs/2017/Docs/R5s170186.zip" TargetMode="External"/><Relationship Id="rId35" Type="http://schemas.openxmlformats.org/officeDocument/2006/relationships/hyperlink" Target="http://www.3gpp.org/ftp/TSG_RAN/WG5_Test_ex-T1/TTCN/TTCN_CRs/2017/Docs/R5s170416.zip" TargetMode="External"/><Relationship Id="rId43" Type="http://schemas.openxmlformats.org/officeDocument/2006/relationships/hyperlink" Target="http://www.3gpp.org/ftp/TSG_RAN/WG5_Test_ex-T1/TTCN/TTCN_CRs/2018/Docs/R5s180327.zip" TargetMode="External"/><Relationship Id="rId48" Type="http://schemas.openxmlformats.org/officeDocument/2006/relationships/hyperlink" Target="http://www.3gpp.org/ftp/TSG_RAN/WG5_Test_ex-T1/TTCN/TTCN_CRs/2019/Docs/R5s190759.zip" TargetMode="External"/><Relationship Id="rId56" Type="http://schemas.openxmlformats.org/officeDocument/2006/relationships/hyperlink" Target="https://www.3gpp.org/ftp/TSG_RAN/WG5_Test_ex-T1/TTCN/TTCN_CRs/2020/Docs/R5s201401.zip" TargetMode="External"/><Relationship Id="rId64" Type="http://schemas.openxmlformats.org/officeDocument/2006/relationships/hyperlink" Target="https://www.3gpp.org/ftp/TSG_RAN/WG5_Test_ex-T1/TTCN/TTCN_CRs/2021/Docs/R5s210208.zip" TargetMode="External"/><Relationship Id="rId69" Type="http://schemas.openxmlformats.org/officeDocument/2006/relationships/hyperlink" Target="https://www.3gpp.org/ftp/TSG_RAN/WG5_Test_ex-T1/TTCN/TTCN_CRs/2021/Docs/R5s210926.zip" TargetMode="External"/><Relationship Id="rId77" Type="http://schemas.openxmlformats.org/officeDocument/2006/relationships/hyperlink" Target="https://www.3gpp.org/ftp/TSG_RAN/WG5_Test_ex-T1/TTCN/TTCN_CRs/2022/Docs/R5s220439.zip" TargetMode="External"/><Relationship Id="rId100" Type="http://schemas.openxmlformats.org/officeDocument/2006/relationships/hyperlink" Target="https://www.3gpp.org/ftp/TSG_RAN/WG5_Test_ex-T1/TTCN/TTCN_CRs/2023/Docs/R5s230498.zip" TargetMode="External"/><Relationship Id="rId105" Type="http://schemas.openxmlformats.org/officeDocument/2006/relationships/hyperlink" Target="https://www.3gpp.org/ftp/TSG_RAN/WG5_Test_ex-T1/TTCN/TTCN_CRs/2023/Docs/R5s230608.zip" TargetMode="External"/><Relationship Id="rId113" Type="http://schemas.openxmlformats.org/officeDocument/2006/relationships/hyperlink" Target="https://www.3gpp.org/ftp/TSG_RAN/WG5_Test_ex-T1/TTCN/TTCN_CRs/2024/Docs/R5s240160.zip" TargetMode="External"/><Relationship Id="rId118" Type="http://schemas.openxmlformats.org/officeDocument/2006/relationships/hyperlink" Target="https://www.3gpp.org/ftp/TSG_RAN/WG5_Test_ex-T1/TTCN/TTCN_CRs/2024/Docs/R5s240532.zip" TargetMode="External"/><Relationship Id="rId8" Type="http://schemas.openxmlformats.org/officeDocument/2006/relationships/settings" Target="settings.xml"/><Relationship Id="rId51" Type="http://schemas.openxmlformats.org/officeDocument/2006/relationships/hyperlink" Target="https://www.3gpp.org/ftp/TSG_RAN/WG5_Test_ex-T1/TTCN/TTCN_CRs/2020/Docs/R5s201391.zip" TargetMode="External"/><Relationship Id="rId72" Type="http://schemas.openxmlformats.org/officeDocument/2006/relationships/hyperlink" Target="https://www.3gpp.org/ftp/TSG_RAN/WG5_Test_ex-T1/TTCN/TTCN_CRs/2021/Docs/R5s211515.zip" TargetMode="External"/><Relationship Id="rId80" Type="http://schemas.openxmlformats.org/officeDocument/2006/relationships/hyperlink" Target="https://www.3gpp.org/ftp/TSG_RAN/WG5_Test_ex-T1/TTCN/TTCN_CRs/2022/Docs/R5s220765.zip" TargetMode="External"/><Relationship Id="rId85" Type="http://schemas.openxmlformats.org/officeDocument/2006/relationships/hyperlink" Target="https://www.3gpp.org/ftp/TSG_RAN/WG5_Test_ex-T1/TTCN/TTCN_CRs/2022/Docs/R5s221296.zip" TargetMode="External"/><Relationship Id="rId93" Type="http://schemas.openxmlformats.org/officeDocument/2006/relationships/hyperlink" Target="https://www.3gpp.org/ftp/TSG_RAN/WG5_Test_ex-T1/TTCN/TTCN_CRs/2023/Docs/R5s230101.zip" TargetMode="External"/><Relationship Id="rId98" Type="http://schemas.openxmlformats.org/officeDocument/2006/relationships/hyperlink" Target="https://www.3gpp.org/ftp/TSG_RAN/WG5_Test_ex-T1/TTCN/TTCN_CRs/2023/Docs/R5s230440.zip" TargetMode="External"/><Relationship Id="rId12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5.wmf"/><Relationship Id="rId25" Type="http://schemas.openxmlformats.org/officeDocument/2006/relationships/image" Target="media/image12.png"/><Relationship Id="rId33" Type="http://schemas.openxmlformats.org/officeDocument/2006/relationships/hyperlink" Target="http://www.3gpp.org/ftp/TSG_RAN/WG5_Test_ex-T1/TTCN/TTCN_CRs/2017/Docs/R5s170363.zip" TargetMode="External"/><Relationship Id="rId38" Type="http://schemas.openxmlformats.org/officeDocument/2006/relationships/hyperlink" Target="http://www.3gpp.org/ftp/TSG_RAN/WG5_Test_ex-T1/TTCN/TTCN_CRs/2017/Docs/R5s170860.zip" TargetMode="External"/><Relationship Id="rId46" Type="http://schemas.openxmlformats.org/officeDocument/2006/relationships/hyperlink" Target="http://www.3gpp.org/ftp/TSG_RAN/WG5_Test_ex-T1/TTCN/TTCN_CRs/2019/Docs/R5s190462.zip" TargetMode="External"/><Relationship Id="rId59" Type="http://schemas.openxmlformats.org/officeDocument/2006/relationships/hyperlink" Target="https://www.3gpp.org/ftp/TSG_RAN/WG5_Test_ex-T1/TTCN/TTCN_CRs/2020/Docs/R5s201407.zip" TargetMode="External"/><Relationship Id="rId67" Type="http://schemas.openxmlformats.org/officeDocument/2006/relationships/hyperlink" Target="https://www.3gpp.org/ftp/TSG_RAN/WG5_Test_ex-T1/TTCN/TTCN_CRs/2021/Docs/R5s210887.zip" TargetMode="External"/><Relationship Id="rId103" Type="http://schemas.openxmlformats.org/officeDocument/2006/relationships/hyperlink" Target="https://www.3gpp.org/ftp/TSG_RAN/WG5_Test_ex-T1/TTCN/TTCN_CRs/2023/Docs/R5s230513.zip" TargetMode="External"/><Relationship Id="rId108" Type="http://schemas.openxmlformats.org/officeDocument/2006/relationships/hyperlink" Target="https://www.3gpp.org/ftp/TSG_RAN/WG5_Test_ex-T1/TTCN/TTCN_CRs/2023/Docs/R5s230755.zip" TargetMode="External"/><Relationship Id="rId116" Type="http://schemas.openxmlformats.org/officeDocument/2006/relationships/hyperlink" Target="https://www.3gpp.org/ftp/TSG_RAN/WG5_Test_ex-T1/TTCN/TTCN_CRs/2024/Docs/R5s240240.zip" TargetMode="External"/><Relationship Id="rId20" Type="http://schemas.openxmlformats.org/officeDocument/2006/relationships/image" Target="media/image8.emf"/><Relationship Id="rId41" Type="http://schemas.openxmlformats.org/officeDocument/2006/relationships/hyperlink" Target="http://www.3gpp.org/ftp/TSG_RAN/WG5_Test_ex-T1/TTCN/TTCN_CRs/2018/Docs/R5s180114.zip" TargetMode="External"/><Relationship Id="rId54" Type="http://schemas.openxmlformats.org/officeDocument/2006/relationships/hyperlink" Target="https://www.3gpp.org/ftp/TSG_RAN/WG5_Test_ex-T1/TTCN/TTCN_CRs/2020/Docs/R5s201397.zip" TargetMode="External"/><Relationship Id="rId62" Type="http://schemas.openxmlformats.org/officeDocument/2006/relationships/hyperlink" Target="https://www.3gpp.org/ftp/TSG_RAN/WG5_Test_ex-T1/TTCN/TTCN_CRs/2020/Docs/R5s201649.zip" TargetMode="External"/><Relationship Id="rId70" Type="http://schemas.openxmlformats.org/officeDocument/2006/relationships/hyperlink" Target="https://www.3gpp.org/ftp/TSG_RAN/WG5_Test_ex-T1/TTCN/TTCN_CRs/2021/Docs/R5s211177.zip" TargetMode="External"/><Relationship Id="rId75" Type="http://schemas.openxmlformats.org/officeDocument/2006/relationships/hyperlink" Target="https://www.3gpp.org/ftp/TSG_RAN/WG5_Test_ex-T1/TTCN/TTCN_CRs/2022/Docs/R5s220432.zip" TargetMode="External"/><Relationship Id="rId83" Type="http://schemas.openxmlformats.org/officeDocument/2006/relationships/hyperlink" Target="https://www.3gpp.org/ftp/TSG_RAN/WG5_Test_ex-T1/TTCN/TTCN_CRs/2022/Docs/R5s221026.zip" TargetMode="External"/><Relationship Id="rId88" Type="http://schemas.openxmlformats.org/officeDocument/2006/relationships/hyperlink" Target="https://www.3gpp.org/ftp/TSG_RAN/WG5_Test_ex-T1/TTCN/TTCN_CRs/2022/Docs/R5s221352.zip" TargetMode="External"/><Relationship Id="rId91" Type="http://schemas.openxmlformats.org/officeDocument/2006/relationships/hyperlink" Target="https://www.3gpp.org/ftp/TSG_RAN/WG5_Test_ex-T1/TTCN/TTCN_CRs/2022/Docs/R5s221363.zip" TargetMode="External"/><Relationship Id="rId96" Type="http://schemas.openxmlformats.org/officeDocument/2006/relationships/hyperlink" Target="https://www.3gpp.org/ftp/TSG_RAN/WG5_Test_ex-T1/TTCN/TTCN_CRs/2023/Docs/R5s230260.zip" TargetMode="External"/><Relationship Id="rId111" Type="http://schemas.openxmlformats.org/officeDocument/2006/relationships/hyperlink" Target="https://www.3gpp.org/ftp/TSG_RAN/WG5_Test_ex-T1/TTCN/TTCN_CRs/2024/Docs/R5s240144.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0.emf"/><Relationship Id="rId28" Type="http://schemas.openxmlformats.org/officeDocument/2006/relationships/hyperlink" Target="http://www.3gpp.org/ftp/TSG_RAN/WG5_Test_ex-T1/TTCN/TTCN_CRs/2017/Docs/R5s170127.zip" TargetMode="External"/><Relationship Id="rId36" Type="http://schemas.openxmlformats.org/officeDocument/2006/relationships/hyperlink" Target="http://www.3gpp.org/ftp/TSG_RAN/WG5_Test_ex-T1/TTCN/TTCN_CRs/2017/Docs/R5s170630.zip" TargetMode="External"/><Relationship Id="rId49" Type="http://schemas.openxmlformats.org/officeDocument/2006/relationships/hyperlink" Target="http://www.3gpp.org/ftp/TSG_RAN/WG5_Test_ex-T1/TTCN/TTCN_CRs/2019/Docs/R5s191048.zip" TargetMode="External"/><Relationship Id="rId57" Type="http://schemas.openxmlformats.org/officeDocument/2006/relationships/hyperlink" Target="https://www.3gpp.org/ftp/TSG_RAN/WG5_Test_ex-T1/TTCN/TTCN_CRs/2020/Docs/R5s201403.zip" TargetMode="External"/><Relationship Id="rId106" Type="http://schemas.openxmlformats.org/officeDocument/2006/relationships/hyperlink" Target="https://www.3gpp.org/ftp/TSG_RAN/WG5_Test_ex-T1/TTCN/TTCN_CRs/2023/Docs/R5s230674.zip" TargetMode="External"/><Relationship Id="rId114" Type="http://schemas.openxmlformats.org/officeDocument/2006/relationships/hyperlink" Target="https://www.3gpp.org/ftp/TSG_RAN/WG5_Test_ex-T1/TTCN/TTCN_CRs/2024/Docs/R5s240169.zip" TargetMode="External"/><Relationship Id="rId119"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hyperlink" Target="http://www.3gpp.org/ftp/TSG_RAN/WG5_Test_ex-T1/TTCN/TTCN_CRs/2017/Docs/R5s170311.zip" TargetMode="External"/><Relationship Id="rId44" Type="http://schemas.openxmlformats.org/officeDocument/2006/relationships/hyperlink" Target="http://www.3gpp.org/ftp/TSG_RAN/WG5_Test_ex-T1/TTCN/TTCN_CRs/2018/Docs/R5s180569.zip" TargetMode="External"/><Relationship Id="rId52" Type="http://schemas.openxmlformats.org/officeDocument/2006/relationships/hyperlink" Target="https://www.3gpp.org/ftp/TSG_RAN/WG5_Test_ex-T1/TTCN/TTCN_CRs/2020/Docs/R5s201393.zip" TargetMode="External"/><Relationship Id="rId60" Type="http://schemas.openxmlformats.org/officeDocument/2006/relationships/hyperlink" Target="https://www.3gpp.org/ftp/TSG_RAN/WG5_Test_ex-T1/TTCN/TTCN_CRs/2020/Docs/R5s201460.zip" TargetMode="External"/><Relationship Id="rId65" Type="http://schemas.openxmlformats.org/officeDocument/2006/relationships/hyperlink" Target="https://www.3gpp.org/ftp/TSG_RAN/WG5_Test_ex-T1/TTCN/TTCN_CRs/2021/Docs/R5s210262.zip" TargetMode="External"/><Relationship Id="rId73" Type="http://schemas.openxmlformats.org/officeDocument/2006/relationships/hyperlink" Target="https://www.3gpp.org/ftp/TSG_RAN/WG5_Test_ex-T1/TTCN/TTCN_CRs/2021/Docs/R5s211696.zip" TargetMode="External"/><Relationship Id="rId78" Type="http://schemas.openxmlformats.org/officeDocument/2006/relationships/hyperlink" Target="https://www.3gpp.org/ftp/TSG_RAN/WG5_Test_ex-T1/TTCN/TTCN_CRs/2022/Docs/R5s220671.zip" TargetMode="External"/><Relationship Id="rId81" Type="http://schemas.openxmlformats.org/officeDocument/2006/relationships/hyperlink" Target="https://www.3gpp.org/ftp/TSG_RAN/WG5_Test_ex-T1/TTCN/TTCN_CRs/2022/Docs/R5s220799.zip" TargetMode="External"/><Relationship Id="rId86" Type="http://schemas.openxmlformats.org/officeDocument/2006/relationships/hyperlink" Target="https://www.3gpp.org/ftp/TSG_RAN/WG5_Test_ex-T1/TTCN/TTCN_CRs/2022/Docs/R5s221350.zip" TargetMode="External"/><Relationship Id="rId94" Type="http://schemas.openxmlformats.org/officeDocument/2006/relationships/hyperlink" Target="https://www.3gpp.org/ftp/TSG_RAN/WG5_Test_ex-T1/TTCN/TTCN_CRs/2023/Docs/R5s230205.zip" TargetMode="External"/><Relationship Id="rId99" Type="http://schemas.openxmlformats.org/officeDocument/2006/relationships/hyperlink" Target="https://www.3gpp.org/ftp/TSG_RAN/WG5_Test_ex-T1/TTCN/TTCN_CRs/2023/Docs/R5s230473.zip" TargetMode="External"/><Relationship Id="rId101" Type="http://schemas.openxmlformats.org/officeDocument/2006/relationships/hyperlink" Target="https://www.3gpp.org/ftp/TSG_RAN/WG5_Test_ex-T1/TTCN/TTCN_CRs/2023/Docs/R5s230499.zip" TargetMode="External"/><Relationship Id="rId12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hyperlink" Target="http://www.3gpp.org/ftp/TSG_RAN/WG5_Test_ex-T1/TTCN/TTCN_CRs/2018/Docs/R5s180081.zip" TargetMode="External"/><Relationship Id="rId109" Type="http://schemas.openxmlformats.org/officeDocument/2006/relationships/hyperlink" Target="https://www.3gpp.org/ftp/TSG_RAN/WG5_Test_ex-T1/TTCN/TTCN_CRs/2023/Docs/R5s230842.zip" TargetMode="External"/><Relationship Id="rId34" Type="http://schemas.openxmlformats.org/officeDocument/2006/relationships/hyperlink" Target="http://www.3gpp.org/ftp/TSG_RAN/WG5_Test_ex-T1/TTCN/TTCN_CRs/2017/Docs/R5s170383.zip" TargetMode="External"/><Relationship Id="rId50" Type="http://schemas.openxmlformats.org/officeDocument/2006/relationships/hyperlink" Target="http://www.3gpp.org/ftp/TSG_RAN/WG5_Test_ex-T1/TTCN/TTCN_CRs/2020/Docs/R5s200581.zip" TargetMode="External"/><Relationship Id="rId55" Type="http://schemas.openxmlformats.org/officeDocument/2006/relationships/hyperlink" Target="https://www.3gpp.org/ftp/TSG_RAN/WG5_Test_ex-T1/TTCN/TTCN_CRs/2020/Docs/R5s201399.zip" TargetMode="External"/><Relationship Id="rId76" Type="http://schemas.openxmlformats.org/officeDocument/2006/relationships/hyperlink" Target="https://www.3gpp.org/ftp/TSG_RAN/WG5_Test_ex-T1/TTCN/TTCN_CRs/2022/Docs/R5s220433.zip" TargetMode="External"/><Relationship Id="rId97" Type="http://schemas.openxmlformats.org/officeDocument/2006/relationships/hyperlink" Target="https://www.3gpp.org/ftp/TSG_RAN/WG5_Test_ex-T1/TTCN/TTCN_CRs/2023/Docs/R5s230438.zip" TargetMode="External"/><Relationship Id="rId104" Type="http://schemas.openxmlformats.org/officeDocument/2006/relationships/hyperlink" Target="https://www.3gpp.org/ftp/TSG_RAN/WG5_Test_ex-T1/TTCN/TTCN_CRs/2023/Docs/R5s230595.zip" TargetMode="External"/><Relationship Id="rId120" Type="http://schemas.openxmlformats.org/officeDocument/2006/relationships/footer" Target="footer1.xml"/><Relationship Id="rId7" Type="http://schemas.openxmlformats.org/officeDocument/2006/relationships/styles" Target="styles.xml"/><Relationship Id="rId71" Type="http://schemas.openxmlformats.org/officeDocument/2006/relationships/hyperlink" Target="https://www.3gpp.org/ftp/TSG_RAN/WG5_Test_ex-T1/TTCN/TTCN_CRs/2021/Docs/R5s211307.zip" TargetMode="External"/><Relationship Id="rId92" Type="http://schemas.openxmlformats.org/officeDocument/2006/relationships/hyperlink" Target="https://www.3gpp.org/ftp/TSG_RAN/WG5_Test_ex-T1/TTCN/TTCN_CRs/2022/Docs/R5s221180.zip" TargetMode="External"/><Relationship Id="rId2" Type="http://schemas.openxmlformats.org/officeDocument/2006/relationships/customXml" Target="../customXml/item1.xml"/><Relationship Id="rId29" Type="http://schemas.openxmlformats.org/officeDocument/2006/relationships/hyperlink" Target="http://www.3gpp.org/ftp/TSG_RAN/WG5_Test_ex-T1/TTCN/TTCN_CRs/2017/Docs/R5s170128.zip" TargetMode="External"/><Relationship Id="rId24" Type="http://schemas.openxmlformats.org/officeDocument/2006/relationships/image" Target="media/image11.emf"/><Relationship Id="rId40" Type="http://schemas.openxmlformats.org/officeDocument/2006/relationships/hyperlink" Target="http://www.3gpp.org/ftp/TSG_RAN/WG5_Test_ex-T1/TTCN/TTCN_CRs/2018/Docs/R5s180113.zip" TargetMode="External"/><Relationship Id="rId45" Type="http://schemas.openxmlformats.org/officeDocument/2006/relationships/hyperlink" Target="http://www.3gpp.org/ftp/TSG_RAN/WG5_Test_ex-T1/TTCN/TTCN_CRs/2018/Docs/R5s180554.zip" TargetMode="External"/><Relationship Id="rId66" Type="http://schemas.openxmlformats.org/officeDocument/2006/relationships/hyperlink" Target="https://www.3gpp.org/ftp/TSG_RAN/WG5_Test_ex-T1/TTCN/TTCN_CRs/2021/Docs/R5s210416.zip" TargetMode="External"/><Relationship Id="rId87" Type="http://schemas.openxmlformats.org/officeDocument/2006/relationships/hyperlink" Target="https://www.3gpp.org/ftp/TSG_RAN/WG5_Test_ex-T1/TTCN/TTCN_CRs/2022/Docs/R5s221351.zip" TargetMode="External"/><Relationship Id="rId110" Type="http://schemas.openxmlformats.org/officeDocument/2006/relationships/hyperlink" Target="https://www.3gpp.org/ftp/TSG_RAN/WG5_Test_ex-T1/TTCN/TTCN_CRs/2023/Docs/R5s230846.zip" TargetMode="External"/><Relationship Id="rId115" Type="http://schemas.openxmlformats.org/officeDocument/2006/relationships/hyperlink" Target="https://www.3gpp.org/ftp/TSG_RAN/WG5_Test_ex-T1/TTCN/TTCN_CRs/2024/Docs/R5s2401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customXml/itemProps3.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4.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1070</TotalTime>
  <Pages>46</Pages>
  <Words>13628</Words>
  <Characters>77683</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91129</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5579</cp:lastModifiedBy>
  <cp:revision>82</cp:revision>
  <cp:lastPrinted>2012-06-07T10:39:00Z</cp:lastPrinted>
  <dcterms:created xsi:type="dcterms:W3CDTF">2021-12-20T17:37:00Z</dcterms:created>
  <dcterms:modified xsi:type="dcterms:W3CDTF">2024-09-25T15:57:00Z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