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10A83660"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A3431">
              <w:rPr>
                <w:sz w:val="64"/>
              </w:rPr>
              <w:t>243</w:t>
            </w:r>
            <w:r w:rsidRPr="00447313">
              <w:rPr>
                <w:sz w:val="64"/>
              </w:rPr>
              <w:t xml:space="preserve"> </w:t>
            </w:r>
            <w:r w:rsidRPr="00447313">
              <w:t>V</w:t>
            </w:r>
            <w:bookmarkStart w:id="3" w:name="specVersion"/>
            <w:r w:rsidR="00AF5A66">
              <w:t>1</w:t>
            </w:r>
            <w:r w:rsidR="006C6CB3">
              <w:t>8</w:t>
            </w:r>
            <w:r w:rsidRPr="00447313">
              <w:t>.</w:t>
            </w:r>
            <w:r w:rsidR="00AF5A66">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BC0D5D">
              <w:rPr>
                <w:sz w:val="32"/>
              </w:rPr>
              <w:t>4</w:t>
            </w:r>
            <w:r w:rsidRPr="00447313">
              <w:rPr>
                <w:sz w:val="32"/>
              </w:rPr>
              <w:t>-</w:t>
            </w:r>
            <w:bookmarkEnd w:id="4"/>
            <w:r w:rsidR="00BC0D5D">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616E47E" w:rsidR="00F32E78" w:rsidRPr="00D55895" w:rsidRDefault="00F32E78" w:rsidP="00F32E78">
            <w:pPr>
              <w:pStyle w:val="ZT"/>
              <w:framePr w:wrap="auto" w:hAnchor="text" w:yAlign="inline"/>
            </w:pPr>
            <w:r w:rsidRPr="00D55895">
              <w:t xml:space="preserve">Specification of the </w:t>
            </w:r>
            <w:r w:rsidR="00D5736B">
              <w:t>AES</w:t>
            </w:r>
            <w:r>
              <w:t xml:space="preserve"> based 256-bits</w:t>
            </w:r>
            <w:r w:rsidRPr="00D55895">
              <w:t xml:space="preserve"> </w:t>
            </w:r>
            <w:r>
              <w:t>a</w:t>
            </w:r>
            <w:r w:rsidRPr="00D55895">
              <w:t xml:space="preserve">lgorithm </w:t>
            </w:r>
            <w:r>
              <w:t>s</w:t>
            </w:r>
            <w:r w:rsidRPr="00D55895">
              <w:t>et:</w:t>
            </w:r>
          </w:p>
          <w:p w14:paraId="68AB0D8E" w14:textId="01BF4D5D" w:rsidR="00F32E78" w:rsidRPr="00D55895" w:rsidRDefault="00F32E78" w:rsidP="00F32E78">
            <w:pPr>
              <w:pStyle w:val="ZT"/>
              <w:framePr w:wrap="auto" w:hAnchor="text" w:yAlign="inline"/>
            </w:pPr>
            <w:r>
              <w:t xml:space="preserve">Specification of the </w:t>
            </w:r>
            <w:r w:rsidR="008C7376">
              <w:t>256-</w:t>
            </w:r>
            <w:r>
              <w:t>NEA</w:t>
            </w:r>
            <w:r w:rsidR="00D5736B">
              <w:t>5</w:t>
            </w:r>
            <w:r>
              <w:t xml:space="preserve"> encryption, the </w:t>
            </w:r>
            <w:r w:rsidR="008C7376">
              <w:t>256-</w:t>
            </w:r>
            <w:r>
              <w:t>NIA</w:t>
            </w:r>
            <w:r w:rsidR="00D5736B">
              <w:t>5</w:t>
            </w:r>
            <w:r>
              <w:t xml:space="preserve"> integrity, and the </w:t>
            </w:r>
            <w:r w:rsidR="008C7376">
              <w:t>256-</w:t>
            </w:r>
            <w:r w:rsidR="007F3AE0">
              <w:t>NCA</w:t>
            </w:r>
            <w:r w:rsidR="00D5736B">
              <w:t>5</w:t>
            </w:r>
            <w:r w:rsidR="007F3AE0">
              <w:t xml:space="preserve"> </w:t>
            </w:r>
            <w:r>
              <w:t xml:space="preserve">authenticated encryption </w:t>
            </w:r>
            <w:r w:rsidR="007F3AE0">
              <w:t xml:space="preserve">algorithm </w:t>
            </w:r>
            <w:r>
              <w:t>for 5G</w:t>
            </w:r>
            <w:r w:rsidRPr="00D55895">
              <w:t>;</w:t>
            </w:r>
          </w:p>
          <w:p w14:paraId="6F9CBD46" w14:textId="659332D9" w:rsidR="003816A4" w:rsidRPr="00D55895" w:rsidRDefault="003816A4" w:rsidP="003816A4">
            <w:pPr>
              <w:pStyle w:val="ZT"/>
              <w:framePr w:wrap="auto" w:hAnchor="text" w:yAlign="inline"/>
            </w:pPr>
            <w:r w:rsidRPr="00D55895">
              <w:t xml:space="preserve">Document </w:t>
            </w:r>
            <w:r w:rsidR="0092303D">
              <w:t>1</w:t>
            </w:r>
            <w:r w:rsidRPr="00D55895">
              <w:t xml:space="preserve">: </w:t>
            </w:r>
            <w:r w:rsidR="00247A4F">
              <w:t>a</w:t>
            </w:r>
            <w:r w:rsidR="0092303D">
              <w:t xml:space="preserve">lgorithm </w:t>
            </w:r>
            <w:r w:rsidR="00247A4F">
              <w:t>s</w:t>
            </w:r>
            <w:r w:rsidR="0092303D">
              <w:t>pecification</w:t>
            </w:r>
            <w:r w:rsidRPr="00D55895">
              <w:t xml:space="preserve"> </w:t>
            </w:r>
          </w:p>
          <w:p w14:paraId="04CAC1E0" w14:textId="621D234A"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6C6CB3">
              <w:rPr>
                <w:rStyle w:val="ZGSM"/>
              </w:rPr>
              <w:t>8</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4701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F6DD88"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AF5A66">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741B172" w14:textId="77777777" w:rsidR="00D46034" w:rsidRPr="00FF1384" w:rsidRDefault="00D46034" w:rsidP="00D46034">
      <w:pPr>
        <w:widowControl w:val="0"/>
      </w:pPr>
      <w:bookmarkStart w:id="19" w:name="_Hlk148352460"/>
      <w:bookmarkStart w:id="20"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4E4119B6" w14:textId="77777777" w:rsidR="00D46034" w:rsidRPr="006C1219" w:rsidRDefault="00D46034" w:rsidP="00D46034">
      <w:pPr>
        <w:pStyle w:val="B1"/>
        <w:rPr>
          <w:b/>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6C1219">
        <w:rPr>
          <w:b/>
        </w:rPr>
        <w:t xml:space="preserve">Document 1: Algorithm </w:t>
      </w:r>
      <w:r>
        <w:rPr>
          <w:b/>
        </w:rPr>
        <w:t>S</w:t>
      </w:r>
      <w:r w:rsidRPr="006C1219">
        <w:rPr>
          <w:b/>
        </w:rPr>
        <w:t>pecification</w:t>
      </w:r>
      <w:r w:rsidRPr="006C1219">
        <w:rPr>
          <w:b/>
          <w:snapToGrid w:val="0"/>
        </w:rPr>
        <w:t xml:space="preserve"> "</w:t>
      </w:r>
      <w:r w:rsidRPr="006C1219">
        <w:rPr>
          <w:b/>
        </w:rPr>
        <w:t>.</w:t>
      </w:r>
    </w:p>
    <w:p w14:paraId="328436E8" w14:textId="77777777" w:rsidR="00D46034" w:rsidRPr="00F469AE" w:rsidRDefault="00D46034" w:rsidP="00D46034">
      <w:pPr>
        <w:pStyle w:val="B1"/>
        <w:rPr>
          <w:bCs/>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F469AE">
        <w:rPr>
          <w:bCs/>
        </w:rPr>
        <w:t>Document 2: Implement</w:t>
      </w:r>
      <w:r>
        <w:rPr>
          <w:bCs/>
        </w:rPr>
        <w:t>ation T</w:t>
      </w:r>
      <w:r w:rsidRPr="00F469AE">
        <w:rPr>
          <w:bCs/>
        </w:rPr>
        <w:t xml:space="preserve">est </w:t>
      </w:r>
      <w:r>
        <w:rPr>
          <w:bCs/>
        </w:rPr>
        <w:t>D</w:t>
      </w:r>
      <w:r w:rsidRPr="00F469AE">
        <w:rPr>
          <w:bCs/>
        </w:rPr>
        <w:t>ata</w:t>
      </w:r>
      <w:r w:rsidRPr="00F469AE">
        <w:rPr>
          <w:bCs/>
          <w:snapToGrid w:val="0"/>
        </w:rPr>
        <w:t>"</w:t>
      </w:r>
      <w:r w:rsidRPr="00F469AE">
        <w:rPr>
          <w:bCs/>
        </w:rPr>
        <w:t>.</w:t>
      </w:r>
    </w:p>
    <w:p w14:paraId="153B2951" w14:textId="77777777" w:rsidR="00D46034" w:rsidRPr="006C1219" w:rsidRDefault="00D46034" w:rsidP="00D46034">
      <w:pPr>
        <w:pStyle w:val="B1"/>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6C1219">
        <w:t xml:space="preserve">Document 3: Design </w:t>
      </w:r>
      <w:r>
        <w:t>C</w:t>
      </w:r>
      <w:r w:rsidRPr="006C1219">
        <w:t xml:space="preserve">onformance </w:t>
      </w:r>
      <w:r>
        <w:t>T</w:t>
      </w:r>
      <w:r w:rsidRPr="006C1219">
        <w:t xml:space="preserve">est </w:t>
      </w:r>
      <w:r>
        <w:t>D</w:t>
      </w:r>
      <w:r w:rsidRPr="006C1219">
        <w:t>ata</w:t>
      </w:r>
      <w:r w:rsidRPr="006C1219">
        <w:rPr>
          <w:snapToGrid w:val="0"/>
        </w:rPr>
        <w:t>"</w:t>
      </w:r>
      <w:r w:rsidRPr="006C1219">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3E74AF8D" w14:textId="77777777" w:rsidR="00D46034" w:rsidRPr="009A2275" w:rsidRDefault="00D46034" w:rsidP="00D46034">
      <w:bookmarkStart w:id="23" w:name="references"/>
      <w:bookmarkStart w:id="24" w:name="_Hlk148947793"/>
      <w:bookmarkStart w:id="25" w:name="_Toc148681740"/>
      <w:bookmarkEnd w:id="23"/>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63D9E6" w14:textId="77777777" w:rsidR="002D2A6E" w:rsidRDefault="002D2A6E" w:rsidP="002D2A6E">
      <w:pPr>
        <w:pStyle w:val="EX"/>
      </w:pPr>
      <w:r>
        <w:t>[1]</w:t>
      </w:r>
      <w:r>
        <w:tab/>
        <w:t>3GPP TR 21.905: "Vocabulary for 3GPP Specifications".</w:t>
      </w:r>
    </w:p>
    <w:p w14:paraId="7E1C2D94" w14:textId="03E1BD7E" w:rsidR="00D46034" w:rsidRDefault="00D46034" w:rsidP="00D46034">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757A6C71" w14:textId="77777777" w:rsidR="00D46034" w:rsidRDefault="00D46034" w:rsidP="00D46034">
      <w:pPr>
        <w:pStyle w:val="EditorsNote"/>
        <w:ind w:left="0" w:firstLine="0"/>
      </w:pPr>
      <w:r>
        <w:t>Editor’s Note: The given reference [x] leads to the valid portal, but the desired specifications are not stored there because they are still under construction.</w:t>
      </w:r>
    </w:p>
    <w:p w14:paraId="5256B240" w14:textId="77777777" w:rsidR="006678DE" w:rsidRDefault="006678DE" w:rsidP="006D1E53">
      <w:pPr>
        <w:pStyle w:val="EX"/>
      </w:pP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30D5008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6034">
        <w:t>, in the non-redacted version of the specification [2]</w:t>
      </w:r>
      <w:r w:rsidRPr="004D3578">
        <w:t xml:space="preserve"> and the following apply. A term defined in the present document </w:t>
      </w:r>
      <w:r w:rsidR="00D46034">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10A956E5" w14:textId="77777777" w:rsidR="00D46034" w:rsidRPr="004D3578" w:rsidRDefault="00D46034" w:rsidP="00D4603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1F1927D5"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D46034">
        <w:t>, in the non-redacted version of the specification [2]</w:t>
      </w:r>
      <w:r w:rsidRPr="004D3578">
        <w:t xml:space="preserve"> and the following apply. An abbreviation defined in the present document </w:t>
      </w:r>
      <w:r w:rsidR="00D46034">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0A0F4C33" w14:textId="1716EFC2" w:rsidR="00D46034" w:rsidRDefault="00D46034" w:rsidP="00D46034">
      <w:bookmarkStart w:id="32" w:name="_Toc148681746"/>
      <w:r>
        <w:t>The technical provisions of the AES based 256-bits algorithm specification are contained in the non-redacted version of the present document [2].</w:t>
      </w:r>
    </w:p>
    <w:p w14:paraId="12189D5C" w14:textId="77777777" w:rsidR="00D242C6" w:rsidRPr="00DC232B" w:rsidRDefault="00D242C6" w:rsidP="00541ADF"/>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3236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236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236CB" w:rsidRPr="006B0D02" w14:paraId="5D2EC785" w14:textId="77777777" w:rsidTr="003236CB">
        <w:tc>
          <w:tcPr>
            <w:tcW w:w="800" w:type="dxa"/>
            <w:shd w:val="solid" w:color="FFFFFF" w:fill="auto"/>
          </w:tcPr>
          <w:p w14:paraId="2B5B67D5" w14:textId="77777777" w:rsidR="003236CB" w:rsidRPr="006B0D02" w:rsidRDefault="003236CB" w:rsidP="00606007">
            <w:pPr>
              <w:pStyle w:val="TAC"/>
              <w:rPr>
                <w:sz w:val="16"/>
                <w:szCs w:val="16"/>
              </w:rPr>
            </w:pPr>
            <w:r>
              <w:rPr>
                <w:sz w:val="16"/>
                <w:szCs w:val="16"/>
              </w:rPr>
              <w:t>2023-11</w:t>
            </w:r>
          </w:p>
        </w:tc>
        <w:tc>
          <w:tcPr>
            <w:tcW w:w="800" w:type="dxa"/>
            <w:shd w:val="solid" w:color="FFFFFF" w:fill="auto"/>
          </w:tcPr>
          <w:p w14:paraId="6CAB2C2B" w14:textId="77777777" w:rsidR="003236CB" w:rsidRPr="006B0D02" w:rsidRDefault="003236CB" w:rsidP="00606007">
            <w:pPr>
              <w:pStyle w:val="TAC"/>
              <w:rPr>
                <w:sz w:val="16"/>
                <w:szCs w:val="16"/>
              </w:rPr>
            </w:pPr>
            <w:r>
              <w:rPr>
                <w:sz w:val="16"/>
                <w:szCs w:val="16"/>
              </w:rPr>
              <w:t>SA3#113</w:t>
            </w:r>
          </w:p>
        </w:tc>
        <w:tc>
          <w:tcPr>
            <w:tcW w:w="1094" w:type="dxa"/>
            <w:shd w:val="solid" w:color="FFFFFF" w:fill="auto"/>
          </w:tcPr>
          <w:p w14:paraId="7DCA6CFF" w14:textId="6FABD820" w:rsidR="003236CB" w:rsidRPr="006B0D02" w:rsidRDefault="003236CB" w:rsidP="00606007">
            <w:pPr>
              <w:pStyle w:val="TAC"/>
              <w:rPr>
                <w:sz w:val="16"/>
                <w:szCs w:val="16"/>
              </w:rPr>
            </w:pPr>
            <w:r>
              <w:rPr>
                <w:sz w:val="16"/>
                <w:szCs w:val="16"/>
              </w:rPr>
              <w:t>S3-234427</w:t>
            </w:r>
          </w:p>
        </w:tc>
        <w:tc>
          <w:tcPr>
            <w:tcW w:w="425" w:type="dxa"/>
            <w:shd w:val="solid" w:color="FFFFFF" w:fill="auto"/>
          </w:tcPr>
          <w:p w14:paraId="59C46ABF" w14:textId="77777777" w:rsidR="003236CB" w:rsidRPr="006B0D02" w:rsidRDefault="003236CB" w:rsidP="00606007">
            <w:pPr>
              <w:pStyle w:val="TAL"/>
              <w:rPr>
                <w:sz w:val="16"/>
                <w:szCs w:val="16"/>
              </w:rPr>
            </w:pPr>
          </w:p>
        </w:tc>
        <w:tc>
          <w:tcPr>
            <w:tcW w:w="425" w:type="dxa"/>
            <w:shd w:val="solid" w:color="FFFFFF" w:fill="auto"/>
          </w:tcPr>
          <w:p w14:paraId="5F4001D1" w14:textId="77777777" w:rsidR="003236CB" w:rsidRPr="006B0D02" w:rsidRDefault="003236CB" w:rsidP="00606007">
            <w:pPr>
              <w:pStyle w:val="TAR"/>
              <w:rPr>
                <w:sz w:val="16"/>
                <w:szCs w:val="16"/>
              </w:rPr>
            </w:pPr>
          </w:p>
        </w:tc>
        <w:tc>
          <w:tcPr>
            <w:tcW w:w="425" w:type="dxa"/>
            <w:shd w:val="solid" w:color="FFFFFF" w:fill="auto"/>
          </w:tcPr>
          <w:p w14:paraId="3592A65D" w14:textId="77777777" w:rsidR="003236CB" w:rsidRPr="006B0D02" w:rsidRDefault="003236CB" w:rsidP="00606007">
            <w:pPr>
              <w:pStyle w:val="TAC"/>
              <w:rPr>
                <w:sz w:val="16"/>
                <w:szCs w:val="16"/>
              </w:rPr>
            </w:pPr>
          </w:p>
        </w:tc>
        <w:tc>
          <w:tcPr>
            <w:tcW w:w="4962" w:type="dxa"/>
            <w:shd w:val="solid" w:color="FFFFFF" w:fill="auto"/>
          </w:tcPr>
          <w:p w14:paraId="560505CA" w14:textId="77777777" w:rsidR="003236CB" w:rsidRPr="00670629" w:rsidRDefault="003236CB" w:rsidP="00606007">
            <w:pPr>
              <w:pStyle w:val="TAL"/>
              <w:rPr>
                <w:bCs/>
                <w:sz w:val="16"/>
                <w:szCs w:val="16"/>
              </w:rPr>
            </w:pPr>
            <w:r w:rsidRPr="00670629">
              <w:rPr>
                <w:bCs/>
                <w:sz w:val="16"/>
              </w:rPr>
              <w:t>First time submitted for discussion and approval.</w:t>
            </w:r>
          </w:p>
        </w:tc>
        <w:tc>
          <w:tcPr>
            <w:tcW w:w="708" w:type="dxa"/>
            <w:shd w:val="solid" w:color="FFFFFF" w:fill="auto"/>
          </w:tcPr>
          <w:p w14:paraId="19BC0594" w14:textId="77777777" w:rsidR="003236CB" w:rsidRPr="007D6048" w:rsidRDefault="003236CB" w:rsidP="00606007">
            <w:pPr>
              <w:pStyle w:val="TAC"/>
              <w:rPr>
                <w:sz w:val="16"/>
                <w:szCs w:val="16"/>
              </w:rPr>
            </w:pPr>
            <w:r>
              <w:rPr>
                <w:sz w:val="16"/>
                <w:szCs w:val="16"/>
              </w:rPr>
              <w:t>0.1.0</w:t>
            </w:r>
          </w:p>
        </w:tc>
      </w:tr>
      <w:tr w:rsidR="003236CB" w:rsidRPr="006B0D02" w14:paraId="4E30B72C" w14:textId="77777777" w:rsidTr="003236CB">
        <w:tc>
          <w:tcPr>
            <w:tcW w:w="800" w:type="dxa"/>
            <w:shd w:val="solid" w:color="FFFFFF" w:fill="auto"/>
          </w:tcPr>
          <w:p w14:paraId="66A92177" w14:textId="77777777" w:rsidR="003236CB" w:rsidRDefault="003236CB" w:rsidP="00606007">
            <w:pPr>
              <w:pStyle w:val="TAC"/>
              <w:rPr>
                <w:sz w:val="16"/>
                <w:szCs w:val="16"/>
              </w:rPr>
            </w:pPr>
            <w:r>
              <w:rPr>
                <w:sz w:val="16"/>
                <w:szCs w:val="16"/>
              </w:rPr>
              <w:t>2024-02</w:t>
            </w:r>
          </w:p>
        </w:tc>
        <w:tc>
          <w:tcPr>
            <w:tcW w:w="800" w:type="dxa"/>
            <w:shd w:val="solid" w:color="FFFFFF" w:fill="auto"/>
          </w:tcPr>
          <w:p w14:paraId="0175BE82" w14:textId="77777777" w:rsidR="003236CB" w:rsidRDefault="003236CB" w:rsidP="00606007">
            <w:pPr>
              <w:pStyle w:val="TAC"/>
              <w:rPr>
                <w:sz w:val="16"/>
                <w:szCs w:val="16"/>
              </w:rPr>
            </w:pPr>
            <w:r>
              <w:rPr>
                <w:sz w:val="16"/>
                <w:szCs w:val="16"/>
              </w:rPr>
              <w:t>SA3#115</w:t>
            </w:r>
          </w:p>
        </w:tc>
        <w:tc>
          <w:tcPr>
            <w:tcW w:w="1094" w:type="dxa"/>
            <w:shd w:val="solid" w:color="FFFFFF" w:fill="auto"/>
          </w:tcPr>
          <w:p w14:paraId="1D1A2066" w14:textId="51906B1D" w:rsidR="003236CB" w:rsidRDefault="003236CB" w:rsidP="00606007">
            <w:pPr>
              <w:pStyle w:val="TAC"/>
              <w:rPr>
                <w:sz w:val="16"/>
                <w:szCs w:val="16"/>
              </w:rPr>
            </w:pPr>
            <w:r>
              <w:rPr>
                <w:sz w:val="16"/>
                <w:szCs w:val="16"/>
              </w:rPr>
              <w:t>S3-240271</w:t>
            </w:r>
          </w:p>
        </w:tc>
        <w:tc>
          <w:tcPr>
            <w:tcW w:w="425" w:type="dxa"/>
            <w:shd w:val="solid" w:color="FFFFFF" w:fill="auto"/>
          </w:tcPr>
          <w:p w14:paraId="0E59B21D" w14:textId="77777777" w:rsidR="003236CB" w:rsidRPr="006B0D02" w:rsidRDefault="003236CB" w:rsidP="00606007">
            <w:pPr>
              <w:pStyle w:val="TAL"/>
              <w:rPr>
                <w:sz w:val="16"/>
                <w:szCs w:val="16"/>
              </w:rPr>
            </w:pPr>
          </w:p>
        </w:tc>
        <w:tc>
          <w:tcPr>
            <w:tcW w:w="425" w:type="dxa"/>
            <w:shd w:val="solid" w:color="FFFFFF" w:fill="auto"/>
          </w:tcPr>
          <w:p w14:paraId="2212C556" w14:textId="77777777" w:rsidR="003236CB" w:rsidRPr="006B0D02" w:rsidRDefault="003236CB" w:rsidP="00606007">
            <w:pPr>
              <w:pStyle w:val="TAR"/>
              <w:rPr>
                <w:sz w:val="16"/>
                <w:szCs w:val="16"/>
              </w:rPr>
            </w:pPr>
          </w:p>
        </w:tc>
        <w:tc>
          <w:tcPr>
            <w:tcW w:w="425" w:type="dxa"/>
            <w:shd w:val="solid" w:color="FFFFFF" w:fill="auto"/>
          </w:tcPr>
          <w:p w14:paraId="45293851" w14:textId="77777777" w:rsidR="003236CB" w:rsidRPr="006B0D02" w:rsidRDefault="003236CB" w:rsidP="00606007">
            <w:pPr>
              <w:pStyle w:val="TAC"/>
              <w:rPr>
                <w:sz w:val="16"/>
                <w:szCs w:val="16"/>
              </w:rPr>
            </w:pPr>
          </w:p>
        </w:tc>
        <w:tc>
          <w:tcPr>
            <w:tcW w:w="4962" w:type="dxa"/>
            <w:shd w:val="solid" w:color="FFFFFF" w:fill="auto"/>
          </w:tcPr>
          <w:p w14:paraId="596242DE" w14:textId="77777777" w:rsidR="003236CB" w:rsidRPr="00670629" w:rsidRDefault="003236CB" w:rsidP="00606007">
            <w:pPr>
              <w:pStyle w:val="TAL"/>
              <w:rPr>
                <w:bCs/>
                <w:sz w:val="16"/>
              </w:rPr>
            </w:pPr>
            <w:r w:rsidRPr="00670629">
              <w:rPr>
                <w:bCs/>
                <w:sz w:val="16"/>
              </w:rPr>
              <w:t>Skeleton only submitted for approval.</w:t>
            </w:r>
          </w:p>
        </w:tc>
        <w:tc>
          <w:tcPr>
            <w:tcW w:w="708" w:type="dxa"/>
            <w:shd w:val="solid" w:color="FFFFFF" w:fill="auto"/>
          </w:tcPr>
          <w:p w14:paraId="29AC3317" w14:textId="77777777" w:rsidR="003236CB" w:rsidRDefault="003236CB" w:rsidP="00606007">
            <w:pPr>
              <w:pStyle w:val="TAC"/>
              <w:rPr>
                <w:sz w:val="16"/>
                <w:szCs w:val="16"/>
              </w:rPr>
            </w:pPr>
            <w:r>
              <w:rPr>
                <w:sz w:val="16"/>
                <w:szCs w:val="16"/>
              </w:rPr>
              <w:t>0.2.0</w:t>
            </w:r>
          </w:p>
        </w:tc>
      </w:tr>
      <w:tr w:rsidR="00670629" w:rsidRPr="006B0D02" w14:paraId="607C0A44" w14:textId="77777777" w:rsidTr="003236CB">
        <w:tc>
          <w:tcPr>
            <w:tcW w:w="800" w:type="dxa"/>
            <w:shd w:val="solid" w:color="FFFFFF" w:fill="auto"/>
          </w:tcPr>
          <w:p w14:paraId="2361C0D9" w14:textId="40D9ED57" w:rsidR="00670629" w:rsidRDefault="00670629" w:rsidP="00606007">
            <w:pPr>
              <w:pStyle w:val="TAC"/>
              <w:rPr>
                <w:sz w:val="16"/>
                <w:szCs w:val="16"/>
              </w:rPr>
            </w:pPr>
            <w:r>
              <w:rPr>
                <w:sz w:val="16"/>
                <w:szCs w:val="16"/>
              </w:rPr>
              <w:t>2024-02</w:t>
            </w:r>
          </w:p>
        </w:tc>
        <w:tc>
          <w:tcPr>
            <w:tcW w:w="800" w:type="dxa"/>
            <w:shd w:val="solid" w:color="FFFFFF" w:fill="auto"/>
          </w:tcPr>
          <w:p w14:paraId="78301BE5" w14:textId="38009876" w:rsidR="00670629" w:rsidRDefault="00670629" w:rsidP="00606007">
            <w:pPr>
              <w:pStyle w:val="TAC"/>
              <w:rPr>
                <w:sz w:val="16"/>
                <w:szCs w:val="16"/>
              </w:rPr>
            </w:pPr>
            <w:r>
              <w:rPr>
                <w:sz w:val="16"/>
                <w:szCs w:val="16"/>
              </w:rPr>
              <w:t>SA3#115</w:t>
            </w:r>
          </w:p>
        </w:tc>
        <w:tc>
          <w:tcPr>
            <w:tcW w:w="1094" w:type="dxa"/>
            <w:shd w:val="solid" w:color="FFFFFF" w:fill="auto"/>
          </w:tcPr>
          <w:p w14:paraId="68AB22F0" w14:textId="0B7682D7" w:rsidR="00670629" w:rsidRDefault="00670629" w:rsidP="00606007">
            <w:pPr>
              <w:pStyle w:val="TAC"/>
              <w:rPr>
                <w:sz w:val="16"/>
                <w:szCs w:val="16"/>
              </w:rPr>
            </w:pPr>
            <w:r>
              <w:rPr>
                <w:sz w:val="16"/>
                <w:szCs w:val="16"/>
              </w:rPr>
              <w:t>S3-240280</w:t>
            </w:r>
          </w:p>
        </w:tc>
        <w:tc>
          <w:tcPr>
            <w:tcW w:w="425" w:type="dxa"/>
            <w:shd w:val="solid" w:color="FFFFFF" w:fill="auto"/>
          </w:tcPr>
          <w:p w14:paraId="0868500B" w14:textId="77777777" w:rsidR="00670629" w:rsidRPr="006B0D02" w:rsidRDefault="00670629" w:rsidP="00606007">
            <w:pPr>
              <w:pStyle w:val="TAL"/>
              <w:rPr>
                <w:sz w:val="16"/>
                <w:szCs w:val="16"/>
              </w:rPr>
            </w:pPr>
          </w:p>
        </w:tc>
        <w:tc>
          <w:tcPr>
            <w:tcW w:w="425" w:type="dxa"/>
            <w:shd w:val="solid" w:color="FFFFFF" w:fill="auto"/>
          </w:tcPr>
          <w:p w14:paraId="24D37D54" w14:textId="77777777" w:rsidR="00670629" w:rsidRPr="006B0D02" w:rsidRDefault="00670629" w:rsidP="00606007">
            <w:pPr>
              <w:pStyle w:val="TAR"/>
              <w:rPr>
                <w:sz w:val="16"/>
                <w:szCs w:val="16"/>
              </w:rPr>
            </w:pPr>
          </w:p>
        </w:tc>
        <w:tc>
          <w:tcPr>
            <w:tcW w:w="425" w:type="dxa"/>
            <w:shd w:val="solid" w:color="FFFFFF" w:fill="auto"/>
          </w:tcPr>
          <w:p w14:paraId="607BD65B" w14:textId="77777777" w:rsidR="00670629" w:rsidRPr="006B0D02" w:rsidRDefault="00670629" w:rsidP="00606007">
            <w:pPr>
              <w:pStyle w:val="TAC"/>
              <w:rPr>
                <w:sz w:val="16"/>
                <w:szCs w:val="16"/>
              </w:rPr>
            </w:pPr>
          </w:p>
        </w:tc>
        <w:tc>
          <w:tcPr>
            <w:tcW w:w="4962" w:type="dxa"/>
            <w:shd w:val="solid" w:color="FFFFFF" w:fill="auto"/>
          </w:tcPr>
          <w:p w14:paraId="09DB4EE8" w14:textId="76FB4EBB" w:rsidR="00670629" w:rsidRPr="00670629" w:rsidRDefault="00670629" w:rsidP="00606007">
            <w:pPr>
              <w:pStyle w:val="TAL"/>
              <w:rPr>
                <w:bCs/>
                <w:sz w:val="16"/>
              </w:rPr>
            </w:pPr>
            <w:r w:rsidRPr="00670629">
              <w:rPr>
                <w:bCs/>
                <w:sz w:val="16"/>
              </w:rPr>
              <w:t>Technical provision content edited.</w:t>
            </w:r>
          </w:p>
        </w:tc>
        <w:tc>
          <w:tcPr>
            <w:tcW w:w="708" w:type="dxa"/>
            <w:shd w:val="solid" w:color="FFFFFF" w:fill="auto"/>
          </w:tcPr>
          <w:p w14:paraId="3D6ED8B2" w14:textId="7514BF6C" w:rsidR="00670629" w:rsidRDefault="00670629" w:rsidP="00606007">
            <w:pPr>
              <w:pStyle w:val="TAC"/>
              <w:rPr>
                <w:sz w:val="16"/>
                <w:szCs w:val="16"/>
              </w:rPr>
            </w:pPr>
            <w:r>
              <w:rPr>
                <w:sz w:val="16"/>
                <w:szCs w:val="16"/>
              </w:rPr>
              <w:t>0.3.0</w:t>
            </w:r>
          </w:p>
        </w:tc>
      </w:tr>
      <w:tr w:rsidR="00AF5A66" w:rsidRPr="006B0D02" w14:paraId="7FAEF193" w14:textId="77777777" w:rsidTr="003236CB">
        <w:tc>
          <w:tcPr>
            <w:tcW w:w="800" w:type="dxa"/>
            <w:shd w:val="solid" w:color="FFFFFF" w:fill="auto"/>
          </w:tcPr>
          <w:p w14:paraId="2229359E" w14:textId="56496D9B" w:rsidR="00AF5A66" w:rsidRDefault="00AF5A66" w:rsidP="00606007">
            <w:pPr>
              <w:pStyle w:val="TAC"/>
              <w:rPr>
                <w:sz w:val="16"/>
                <w:szCs w:val="16"/>
              </w:rPr>
            </w:pPr>
            <w:r>
              <w:rPr>
                <w:sz w:val="16"/>
                <w:szCs w:val="16"/>
              </w:rPr>
              <w:t>2024-03</w:t>
            </w:r>
          </w:p>
        </w:tc>
        <w:tc>
          <w:tcPr>
            <w:tcW w:w="800" w:type="dxa"/>
            <w:shd w:val="solid" w:color="FFFFFF" w:fill="auto"/>
          </w:tcPr>
          <w:p w14:paraId="21FABECC" w14:textId="130C9214" w:rsidR="00AF5A66" w:rsidRDefault="00AF5A66" w:rsidP="00606007">
            <w:pPr>
              <w:pStyle w:val="TAC"/>
              <w:rPr>
                <w:sz w:val="16"/>
                <w:szCs w:val="16"/>
              </w:rPr>
            </w:pPr>
            <w:r>
              <w:rPr>
                <w:sz w:val="16"/>
                <w:szCs w:val="16"/>
              </w:rPr>
              <w:t>SA#103</w:t>
            </w:r>
          </w:p>
        </w:tc>
        <w:tc>
          <w:tcPr>
            <w:tcW w:w="1094" w:type="dxa"/>
            <w:shd w:val="solid" w:color="FFFFFF" w:fill="auto"/>
          </w:tcPr>
          <w:p w14:paraId="2B766E21" w14:textId="5EE3E709" w:rsidR="00AF5A66" w:rsidRDefault="00AF5A66" w:rsidP="00606007">
            <w:pPr>
              <w:pStyle w:val="TAC"/>
              <w:rPr>
                <w:sz w:val="16"/>
                <w:szCs w:val="16"/>
              </w:rPr>
            </w:pPr>
            <w:r>
              <w:rPr>
                <w:sz w:val="16"/>
                <w:szCs w:val="16"/>
              </w:rPr>
              <w:t>SP-240</w:t>
            </w:r>
            <w:r w:rsidR="00692812">
              <w:rPr>
                <w:sz w:val="16"/>
                <w:szCs w:val="16"/>
              </w:rPr>
              <w:t>225</w:t>
            </w:r>
          </w:p>
        </w:tc>
        <w:tc>
          <w:tcPr>
            <w:tcW w:w="425" w:type="dxa"/>
            <w:shd w:val="solid" w:color="FFFFFF" w:fill="auto"/>
          </w:tcPr>
          <w:p w14:paraId="796BAF8B" w14:textId="77777777" w:rsidR="00AF5A66" w:rsidRPr="006B0D02" w:rsidRDefault="00AF5A66" w:rsidP="00606007">
            <w:pPr>
              <w:pStyle w:val="TAL"/>
              <w:rPr>
                <w:sz w:val="16"/>
                <w:szCs w:val="16"/>
              </w:rPr>
            </w:pPr>
          </w:p>
        </w:tc>
        <w:tc>
          <w:tcPr>
            <w:tcW w:w="425" w:type="dxa"/>
            <w:shd w:val="solid" w:color="FFFFFF" w:fill="auto"/>
          </w:tcPr>
          <w:p w14:paraId="333A533E" w14:textId="77777777" w:rsidR="00AF5A66" w:rsidRPr="006B0D02" w:rsidRDefault="00AF5A66" w:rsidP="00606007">
            <w:pPr>
              <w:pStyle w:val="TAR"/>
              <w:rPr>
                <w:sz w:val="16"/>
                <w:szCs w:val="16"/>
              </w:rPr>
            </w:pPr>
          </w:p>
        </w:tc>
        <w:tc>
          <w:tcPr>
            <w:tcW w:w="425" w:type="dxa"/>
            <w:shd w:val="solid" w:color="FFFFFF" w:fill="auto"/>
          </w:tcPr>
          <w:p w14:paraId="5F985327" w14:textId="77777777" w:rsidR="00AF5A66" w:rsidRPr="006B0D02" w:rsidRDefault="00AF5A66" w:rsidP="00606007">
            <w:pPr>
              <w:pStyle w:val="TAC"/>
              <w:rPr>
                <w:sz w:val="16"/>
                <w:szCs w:val="16"/>
              </w:rPr>
            </w:pPr>
          </w:p>
        </w:tc>
        <w:tc>
          <w:tcPr>
            <w:tcW w:w="4962" w:type="dxa"/>
            <w:shd w:val="solid" w:color="FFFFFF" w:fill="auto"/>
          </w:tcPr>
          <w:p w14:paraId="71BAF301" w14:textId="3B941CA8" w:rsidR="00AF5A66" w:rsidRPr="00670629" w:rsidRDefault="00692812" w:rsidP="00606007">
            <w:pPr>
              <w:pStyle w:val="TAL"/>
              <w:rPr>
                <w:bCs/>
                <w:sz w:val="16"/>
              </w:rPr>
            </w:pPr>
            <w:r>
              <w:rPr>
                <w:bCs/>
                <w:sz w:val="16"/>
              </w:rPr>
              <w:t>Presented for information and approval</w:t>
            </w:r>
          </w:p>
        </w:tc>
        <w:tc>
          <w:tcPr>
            <w:tcW w:w="708" w:type="dxa"/>
            <w:shd w:val="solid" w:color="FFFFFF" w:fill="auto"/>
          </w:tcPr>
          <w:p w14:paraId="2C096686" w14:textId="0550EF27" w:rsidR="00AF5A66" w:rsidRDefault="00692812" w:rsidP="00606007">
            <w:pPr>
              <w:pStyle w:val="TAC"/>
              <w:rPr>
                <w:sz w:val="16"/>
                <w:szCs w:val="16"/>
              </w:rPr>
            </w:pPr>
            <w:r>
              <w:rPr>
                <w:sz w:val="16"/>
                <w:szCs w:val="16"/>
              </w:rPr>
              <w:t>1.0.0</w:t>
            </w:r>
          </w:p>
        </w:tc>
      </w:tr>
      <w:tr w:rsidR="006C6CB3" w:rsidRPr="006B0D02" w14:paraId="3F2720AB" w14:textId="77777777" w:rsidTr="003236CB">
        <w:tc>
          <w:tcPr>
            <w:tcW w:w="800" w:type="dxa"/>
            <w:shd w:val="solid" w:color="FFFFFF" w:fill="auto"/>
          </w:tcPr>
          <w:p w14:paraId="2E739884" w14:textId="7922E818" w:rsidR="006C6CB3" w:rsidRDefault="006C6CB3" w:rsidP="006C6CB3">
            <w:pPr>
              <w:pStyle w:val="TAC"/>
              <w:rPr>
                <w:sz w:val="16"/>
                <w:szCs w:val="16"/>
              </w:rPr>
            </w:pPr>
            <w:r>
              <w:rPr>
                <w:sz w:val="16"/>
                <w:szCs w:val="16"/>
              </w:rPr>
              <w:t>2024-03</w:t>
            </w:r>
          </w:p>
        </w:tc>
        <w:tc>
          <w:tcPr>
            <w:tcW w:w="800" w:type="dxa"/>
            <w:shd w:val="solid" w:color="FFFFFF" w:fill="auto"/>
          </w:tcPr>
          <w:p w14:paraId="23AECC88" w14:textId="4B2EC7BF" w:rsidR="006C6CB3" w:rsidRDefault="006C6CB3" w:rsidP="006C6CB3">
            <w:pPr>
              <w:pStyle w:val="TAC"/>
              <w:rPr>
                <w:sz w:val="16"/>
                <w:szCs w:val="16"/>
              </w:rPr>
            </w:pPr>
            <w:r>
              <w:rPr>
                <w:sz w:val="16"/>
                <w:szCs w:val="16"/>
              </w:rPr>
              <w:t>SA#103</w:t>
            </w:r>
          </w:p>
        </w:tc>
        <w:tc>
          <w:tcPr>
            <w:tcW w:w="1094" w:type="dxa"/>
            <w:shd w:val="solid" w:color="FFFFFF" w:fill="auto"/>
          </w:tcPr>
          <w:p w14:paraId="03E94950" w14:textId="77777777" w:rsidR="006C6CB3" w:rsidRDefault="006C6CB3" w:rsidP="006C6CB3">
            <w:pPr>
              <w:pStyle w:val="TAC"/>
              <w:rPr>
                <w:sz w:val="16"/>
                <w:szCs w:val="16"/>
              </w:rPr>
            </w:pPr>
          </w:p>
        </w:tc>
        <w:tc>
          <w:tcPr>
            <w:tcW w:w="425" w:type="dxa"/>
            <w:shd w:val="solid" w:color="FFFFFF" w:fill="auto"/>
          </w:tcPr>
          <w:p w14:paraId="27AE359D" w14:textId="77777777" w:rsidR="006C6CB3" w:rsidRPr="006B0D02" w:rsidRDefault="006C6CB3" w:rsidP="006C6CB3">
            <w:pPr>
              <w:pStyle w:val="TAL"/>
              <w:rPr>
                <w:sz w:val="16"/>
                <w:szCs w:val="16"/>
              </w:rPr>
            </w:pPr>
          </w:p>
        </w:tc>
        <w:tc>
          <w:tcPr>
            <w:tcW w:w="425" w:type="dxa"/>
            <w:shd w:val="solid" w:color="FFFFFF" w:fill="auto"/>
          </w:tcPr>
          <w:p w14:paraId="614BA0AC" w14:textId="77777777" w:rsidR="006C6CB3" w:rsidRPr="006B0D02" w:rsidRDefault="006C6CB3" w:rsidP="006C6CB3">
            <w:pPr>
              <w:pStyle w:val="TAR"/>
              <w:rPr>
                <w:sz w:val="16"/>
                <w:szCs w:val="16"/>
              </w:rPr>
            </w:pPr>
          </w:p>
        </w:tc>
        <w:tc>
          <w:tcPr>
            <w:tcW w:w="425" w:type="dxa"/>
            <w:shd w:val="solid" w:color="FFFFFF" w:fill="auto"/>
          </w:tcPr>
          <w:p w14:paraId="2D5FE21E" w14:textId="77777777" w:rsidR="006C6CB3" w:rsidRPr="006B0D02" w:rsidRDefault="006C6CB3" w:rsidP="006C6CB3">
            <w:pPr>
              <w:pStyle w:val="TAC"/>
              <w:rPr>
                <w:sz w:val="16"/>
                <w:szCs w:val="16"/>
              </w:rPr>
            </w:pPr>
          </w:p>
        </w:tc>
        <w:tc>
          <w:tcPr>
            <w:tcW w:w="4962" w:type="dxa"/>
            <w:shd w:val="solid" w:color="FFFFFF" w:fill="auto"/>
          </w:tcPr>
          <w:p w14:paraId="5272677F" w14:textId="4AB2E7B4" w:rsidR="006C6CB3" w:rsidRDefault="006C6CB3" w:rsidP="006C6CB3">
            <w:pPr>
              <w:pStyle w:val="TAL"/>
              <w:rPr>
                <w:bCs/>
                <w:sz w:val="16"/>
              </w:rPr>
            </w:pPr>
            <w:r>
              <w:rPr>
                <w:bCs/>
                <w:sz w:val="16"/>
              </w:rPr>
              <w:t>Upgrade to change control version</w:t>
            </w:r>
          </w:p>
        </w:tc>
        <w:tc>
          <w:tcPr>
            <w:tcW w:w="708" w:type="dxa"/>
            <w:shd w:val="solid" w:color="FFFFFF" w:fill="auto"/>
          </w:tcPr>
          <w:p w14:paraId="09F961BC" w14:textId="055C1B78" w:rsidR="006C6CB3" w:rsidRDefault="006C6CB3" w:rsidP="006C6CB3">
            <w:pPr>
              <w:pStyle w:val="TAC"/>
              <w:rPr>
                <w:sz w:val="16"/>
                <w:szCs w:val="16"/>
              </w:rPr>
            </w:pPr>
            <w:r>
              <w:rPr>
                <w:sz w:val="16"/>
                <w:szCs w:val="16"/>
              </w:rPr>
              <w:t>18.0.0</w:t>
            </w:r>
          </w:p>
        </w:tc>
      </w:tr>
    </w:tbl>
    <w:p w14:paraId="6BA8C2E7" w14:textId="77777777" w:rsidR="003C3971" w:rsidRPr="00235394" w:rsidRDefault="003C3971" w:rsidP="003C3971"/>
    <w:p w14:paraId="3A6FB7AB" w14:textId="30FBDD31" w:rsidR="003C3971" w:rsidRPr="00235394" w:rsidRDefault="00354FB2" w:rsidP="00354FB2">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D1BEB" w14:textId="77777777" w:rsidR="006E4112" w:rsidRDefault="006E4112">
      <w:r>
        <w:separator/>
      </w:r>
    </w:p>
  </w:endnote>
  <w:endnote w:type="continuationSeparator" w:id="0">
    <w:p w14:paraId="096D697B" w14:textId="77777777" w:rsidR="006E4112" w:rsidRDefault="006E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4A91" w14:textId="77777777" w:rsidR="006E4112" w:rsidRDefault="006E4112">
      <w:r>
        <w:separator/>
      </w:r>
    </w:p>
  </w:footnote>
  <w:footnote w:type="continuationSeparator" w:id="0">
    <w:p w14:paraId="1F085668" w14:textId="77777777" w:rsidR="006E4112" w:rsidRDefault="006E4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1EB4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2F2">
      <w:rPr>
        <w:rFonts w:ascii="Arial" w:hAnsi="Arial" w:cs="Arial"/>
        <w:b/>
        <w:noProof/>
        <w:sz w:val="18"/>
        <w:szCs w:val="18"/>
      </w:rPr>
      <w:t>3GPP TS 35.243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49E0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2F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AC7"/>
    <w:rsid w:val="0002556E"/>
    <w:rsid w:val="00033397"/>
    <w:rsid w:val="00040095"/>
    <w:rsid w:val="00051834"/>
    <w:rsid w:val="00054A22"/>
    <w:rsid w:val="00062023"/>
    <w:rsid w:val="000655A6"/>
    <w:rsid w:val="00080512"/>
    <w:rsid w:val="0008207E"/>
    <w:rsid w:val="0008701B"/>
    <w:rsid w:val="000B2D58"/>
    <w:rsid w:val="000C47C3"/>
    <w:rsid w:val="000D58AB"/>
    <w:rsid w:val="000E3F3D"/>
    <w:rsid w:val="001128F1"/>
    <w:rsid w:val="00133525"/>
    <w:rsid w:val="00167996"/>
    <w:rsid w:val="001A3431"/>
    <w:rsid w:val="001A4C42"/>
    <w:rsid w:val="001A7420"/>
    <w:rsid w:val="001B6637"/>
    <w:rsid w:val="001C21C3"/>
    <w:rsid w:val="001D02C2"/>
    <w:rsid w:val="001F0C1D"/>
    <w:rsid w:val="001F1132"/>
    <w:rsid w:val="001F168B"/>
    <w:rsid w:val="00231821"/>
    <w:rsid w:val="002347A2"/>
    <w:rsid w:val="00247A4F"/>
    <w:rsid w:val="002675F0"/>
    <w:rsid w:val="002760EE"/>
    <w:rsid w:val="00287A91"/>
    <w:rsid w:val="002957CE"/>
    <w:rsid w:val="002B6339"/>
    <w:rsid w:val="002B687C"/>
    <w:rsid w:val="002D2A6E"/>
    <w:rsid w:val="002E00EE"/>
    <w:rsid w:val="00315240"/>
    <w:rsid w:val="003172DC"/>
    <w:rsid w:val="003236CB"/>
    <w:rsid w:val="0035462D"/>
    <w:rsid w:val="00354FB2"/>
    <w:rsid w:val="00356555"/>
    <w:rsid w:val="003765B8"/>
    <w:rsid w:val="003816A4"/>
    <w:rsid w:val="003C3971"/>
    <w:rsid w:val="00423334"/>
    <w:rsid w:val="004345EC"/>
    <w:rsid w:val="004349C9"/>
    <w:rsid w:val="00436A0F"/>
    <w:rsid w:val="00447313"/>
    <w:rsid w:val="004653E2"/>
    <w:rsid w:val="00465515"/>
    <w:rsid w:val="0046574B"/>
    <w:rsid w:val="0047011E"/>
    <w:rsid w:val="0049751D"/>
    <w:rsid w:val="004C30AC"/>
    <w:rsid w:val="004D3578"/>
    <w:rsid w:val="004E213A"/>
    <w:rsid w:val="004F0988"/>
    <w:rsid w:val="004F3340"/>
    <w:rsid w:val="004F3F3C"/>
    <w:rsid w:val="0053388B"/>
    <w:rsid w:val="00535773"/>
    <w:rsid w:val="00541ADF"/>
    <w:rsid w:val="00543E6C"/>
    <w:rsid w:val="0055475B"/>
    <w:rsid w:val="00565087"/>
    <w:rsid w:val="00597B11"/>
    <w:rsid w:val="005D2E01"/>
    <w:rsid w:val="005D7526"/>
    <w:rsid w:val="005E4BB2"/>
    <w:rsid w:val="005F788A"/>
    <w:rsid w:val="00602AEA"/>
    <w:rsid w:val="00614D88"/>
    <w:rsid w:val="00614FDF"/>
    <w:rsid w:val="0063543D"/>
    <w:rsid w:val="00647114"/>
    <w:rsid w:val="006678DE"/>
    <w:rsid w:val="00670629"/>
    <w:rsid w:val="006912E9"/>
    <w:rsid w:val="00692812"/>
    <w:rsid w:val="006A323F"/>
    <w:rsid w:val="006B30D0"/>
    <w:rsid w:val="006B3DFF"/>
    <w:rsid w:val="006C1219"/>
    <w:rsid w:val="006C1A8A"/>
    <w:rsid w:val="006C3D95"/>
    <w:rsid w:val="006C6CB3"/>
    <w:rsid w:val="006D1E53"/>
    <w:rsid w:val="006E2C58"/>
    <w:rsid w:val="006E4112"/>
    <w:rsid w:val="006E5C86"/>
    <w:rsid w:val="00701116"/>
    <w:rsid w:val="0071174C"/>
    <w:rsid w:val="0071279E"/>
    <w:rsid w:val="00713C44"/>
    <w:rsid w:val="00734A5B"/>
    <w:rsid w:val="0074026F"/>
    <w:rsid w:val="007429F6"/>
    <w:rsid w:val="00743BFB"/>
    <w:rsid w:val="00744E76"/>
    <w:rsid w:val="007512F2"/>
    <w:rsid w:val="00765EA3"/>
    <w:rsid w:val="00774DA4"/>
    <w:rsid w:val="00781F0F"/>
    <w:rsid w:val="007A04B0"/>
    <w:rsid w:val="007B4532"/>
    <w:rsid w:val="007B600E"/>
    <w:rsid w:val="007F0F4A"/>
    <w:rsid w:val="007F3AE0"/>
    <w:rsid w:val="008028A4"/>
    <w:rsid w:val="00830747"/>
    <w:rsid w:val="008768CA"/>
    <w:rsid w:val="00890599"/>
    <w:rsid w:val="008C384C"/>
    <w:rsid w:val="008C7376"/>
    <w:rsid w:val="008D4561"/>
    <w:rsid w:val="008D5BE6"/>
    <w:rsid w:val="008E2D68"/>
    <w:rsid w:val="008E6756"/>
    <w:rsid w:val="0090271F"/>
    <w:rsid w:val="00902E23"/>
    <w:rsid w:val="009076DD"/>
    <w:rsid w:val="009102DA"/>
    <w:rsid w:val="009114D7"/>
    <w:rsid w:val="0091348E"/>
    <w:rsid w:val="00917CCB"/>
    <w:rsid w:val="0092303D"/>
    <w:rsid w:val="00932D06"/>
    <w:rsid w:val="0093336A"/>
    <w:rsid w:val="00933FB0"/>
    <w:rsid w:val="009375F6"/>
    <w:rsid w:val="00941C98"/>
    <w:rsid w:val="00942EC2"/>
    <w:rsid w:val="00955CBC"/>
    <w:rsid w:val="009F37B7"/>
    <w:rsid w:val="00A10F02"/>
    <w:rsid w:val="00A164B4"/>
    <w:rsid w:val="00A26956"/>
    <w:rsid w:val="00A27486"/>
    <w:rsid w:val="00A53724"/>
    <w:rsid w:val="00A56066"/>
    <w:rsid w:val="00A62E3C"/>
    <w:rsid w:val="00A701C1"/>
    <w:rsid w:val="00A73129"/>
    <w:rsid w:val="00A82346"/>
    <w:rsid w:val="00A92BA1"/>
    <w:rsid w:val="00A95A32"/>
    <w:rsid w:val="00AB4A5D"/>
    <w:rsid w:val="00AC6BC6"/>
    <w:rsid w:val="00AE65E2"/>
    <w:rsid w:val="00AF1460"/>
    <w:rsid w:val="00AF5A66"/>
    <w:rsid w:val="00B15449"/>
    <w:rsid w:val="00B93086"/>
    <w:rsid w:val="00BA19ED"/>
    <w:rsid w:val="00BA4B8D"/>
    <w:rsid w:val="00BC0D5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13758"/>
    <w:rsid w:val="00D13879"/>
    <w:rsid w:val="00D20D42"/>
    <w:rsid w:val="00D242C6"/>
    <w:rsid w:val="00D4228F"/>
    <w:rsid w:val="00D46034"/>
    <w:rsid w:val="00D5736B"/>
    <w:rsid w:val="00D57972"/>
    <w:rsid w:val="00D675A9"/>
    <w:rsid w:val="00D738D6"/>
    <w:rsid w:val="00D755EB"/>
    <w:rsid w:val="00D76048"/>
    <w:rsid w:val="00D82E6F"/>
    <w:rsid w:val="00D854E7"/>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5B0"/>
    <w:rsid w:val="00EA5EA7"/>
    <w:rsid w:val="00EA6E28"/>
    <w:rsid w:val="00EB5C04"/>
    <w:rsid w:val="00EC4A25"/>
    <w:rsid w:val="00EE47F6"/>
    <w:rsid w:val="00EF608C"/>
    <w:rsid w:val="00F025A2"/>
    <w:rsid w:val="00F04712"/>
    <w:rsid w:val="00F13360"/>
    <w:rsid w:val="00F22EC7"/>
    <w:rsid w:val="00F325C8"/>
    <w:rsid w:val="00F32E78"/>
    <w:rsid w:val="00F469AE"/>
    <w:rsid w:val="00F653B8"/>
    <w:rsid w:val="00F9008D"/>
    <w:rsid w:val="00FA1266"/>
    <w:rsid w:val="00FC1192"/>
    <w:rsid w:val="00FE1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2024-03-27T10:00:00Z</dcterms:created>
  <dcterms:modified xsi:type="dcterms:W3CDTF">2024-03-27T10:00:00Z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