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6BDE30D9"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w:t>
            </w:r>
            <w:r w:rsidR="007941F0">
              <w:t>7</w:t>
            </w:r>
            <w:r w:rsidRPr="00B558CC">
              <w:t>.</w:t>
            </w:r>
            <w:r w:rsidR="005E304C">
              <w:t>5</w:t>
            </w:r>
            <w:r w:rsidRPr="00B558CC">
              <w:t>.</w:t>
            </w:r>
            <w:bookmarkEnd w:id="3"/>
            <w:r w:rsidR="00B558CC" w:rsidRPr="00B558CC">
              <w:t>0</w:t>
            </w:r>
            <w:r w:rsidRPr="00B558CC">
              <w:t xml:space="preserve"> </w:t>
            </w:r>
            <w:r w:rsidRPr="00B558CC">
              <w:rPr>
                <w:sz w:val="32"/>
              </w:rPr>
              <w:t>(</w:t>
            </w:r>
            <w:bookmarkStart w:id="4" w:name="issueDate"/>
            <w:r w:rsidR="00674C64" w:rsidRPr="00B558CC">
              <w:rPr>
                <w:sz w:val="32"/>
              </w:rPr>
              <w:t>202</w:t>
            </w:r>
            <w:r w:rsidR="00674C64">
              <w:rPr>
                <w:sz w:val="32"/>
              </w:rPr>
              <w:t>3</w:t>
            </w:r>
            <w:r w:rsidRPr="00B558CC">
              <w:rPr>
                <w:sz w:val="32"/>
              </w:rPr>
              <w:t>-</w:t>
            </w:r>
            <w:bookmarkEnd w:id="4"/>
            <w:r w:rsidR="005E304C">
              <w:rPr>
                <w:sz w:val="32"/>
              </w:rPr>
              <w:t>12</w:t>
            </w:r>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5" w:name="spectype2"/>
            <w:r w:rsidRPr="00B558CC">
              <w:t>Specification</w:t>
            </w:r>
            <w:bookmarkEnd w:id="5"/>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07983618"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6" w:name="specRelease"/>
            <w:r w:rsidRPr="00B558CC">
              <w:rPr>
                <w:rStyle w:val="ZGSM"/>
              </w:rPr>
              <w:t>1</w:t>
            </w:r>
            <w:bookmarkEnd w:id="6"/>
            <w:r w:rsidR="007941F0">
              <w:rPr>
                <w:rStyle w:val="ZGSM"/>
              </w:rPr>
              <w:t>7</w:t>
            </w:r>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7"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8"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8"/>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9"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0"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0"/>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1"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07549456" w:rsidR="00E16509" w:rsidRPr="00B558CC" w:rsidRDefault="00E16509" w:rsidP="00133525">
            <w:pPr>
              <w:pStyle w:val="FP"/>
              <w:jc w:val="center"/>
              <w:rPr>
                <w:noProof/>
                <w:sz w:val="18"/>
              </w:rPr>
            </w:pPr>
            <w:r w:rsidRPr="00B558CC">
              <w:rPr>
                <w:noProof/>
                <w:sz w:val="18"/>
              </w:rPr>
              <w:t xml:space="preserve">© </w:t>
            </w:r>
            <w:r w:rsidR="00674C64" w:rsidRPr="00B558CC">
              <w:rPr>
                <w:noProof/>
                <w:sz w:val="18"/>
              </w:rPr>
              <w:t>202</w:t>
            </w:r>
            <w:r w:rsidR="00674C64">
              <w:rPr>
                <w:noProof/>
                <w:sz w:val="18"/>
              </w:rPr>
              <w:t>3</w:t>
            </w:r>
            <w:r w:rsidRPr="00B558CC">
              <w:rPr>
                <w:noProof/>
                <w:sz w:val="18"/>
              </w:rPr>
              <w:t>, 3GPP Organizational Partners (ARIB, ATIS, CCSA, ETSI, TSDSI, TTA, TTC).</w:t>
            </w:r>
            <w:bookmarkStart w:id="12" w:name="copyrightaddon"/>
            <w:bookmarkEnd w:id="12"/>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1"/>
          </w:p>
          <w:p w14:paraId="78FD7C72" w14:textId="77777777" w:rsidR="00E16509" w:rsidRPr="00B558CC" w:rsidRDefault="00E16509" w:rsidP="00133525"/>
        </w:tc>
      </w:tr>
      <w:bookmarkEnd w:id="9"/>
    </w:tbl>
    <w:p w14:paraId="78FD7C74" w14:textId="77777777" w:rsidR="00080512" w:rsidRPr="00B558CC" w:rsidRDefault="00080512">
      <w:pPr>
        <w:pStyle w:val="TT"/>
      </w:pPr>
      <w:r w:rsidRPr="00B558CC">
        <w:br w:type="page"/>
      </w:r>
      <w:bookmarkStart w:id="13" w:name="tableOfContents"/>
      <w:bookmarkEnd w:id="13"/>
      <w:r w:rsidRPr="00B558CC">
        <w:lastRenderedPageBreak/>
        <w:t>Contents</w:t>
      </w:r>
    </w:p>
    <w:p w14:paraId="3B9A24D9" w14:textId="2AAB29FE" w:rsidR="00897AA3" w:rsidRDefault="00897AA3">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_Toc155320665 \h </w:instrText>
      </w:r>
      <w:r>
        <w:fldChar w:fldCharType="separate"/>
      </w:r>
      <w:r>
        <w:t>7</w:t>
      </w:r>
      <w:r>
        <w:fldChar w:fldCharType="end"/>
      </w:r>
    </w:p>
    <w:p w14:paraId="238467E2" w14:textId="72AC664E" w:rsidR="00897AA3" w:rsidRDefault="00897AA3">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_Toc155320666 \h </w:instrText>
      </w:r>
      <w:r>
        <w:fldChar w:fldCharType="separate"/>
      </w:r>
      <w:r>
        <w:t>8</w:t>
      </w:r>
      <w:r>
        <w:fldChar w:fldCharType="end"/>
      </w:r>
    </w:p>
    <w:p w14:paraId="299214C8" w14:textId="01AC7969" w:rsidR="00897AA3" w:rsidRDefault="00897AA3">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_Toc155320667 \h </w:instrText>
      </w:r>
      <w:r>
        <w:fldChar w:fldCharType="separate"/>
      </w:r>
      <w:r>
        <w:t>8</w:t>
      </w:r>
      <w:r>
        <w:fldChar w:fldCharType="end"/>
      </w:r>
    </w:p>
    <w:p w14:paraId="643401AA" w14:textId="68A3C43E" w:rsidR="00897AA3" w:rsidRDefault="00897AA3">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_Toc155320668 \h </w:instrText>
      </w:r>
      <w:r>
        <w:fldChar w:fldCharType="separate"/>
      </w:r>
      <w:r>
        <w:t>10</w:t>
      </w:r>
      <w:r>
        <w:fldChar w:fldCharType="end"/>
      </w:r>
    </w:p>
    <w:p w14:paraId="3A30BBC3" w14:textId="243DABC1" w:rsidR="00897AA3" w:rsidRDefault="00897AA3">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_Toc155320669 \h </w:instrText>
      </w:r>
      <w:r>
        <w:fldChar w:fldCharType="separate"/>
      </w:r>
      <w:r>
        <w:t>10</w:t>
      </w:r>
      <w:r>
        <w:fldChar w:fldCharType="end"/>
      </w:r>
    </w:p>
    <w:p w14:paraId="7A9FFBFB" w14:textId="62059FAE" w:rsidR="00897AA3" w:rsidRDefault="00897AA3">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_Toc155320670 \h </w:instrText>
      </w:r>
      <w:r>
        <w:fldChar w:fldCharType="separate"/>
      </w:r>
      <w:r>
        <w:t>11</w:t>
      </w:r>
      <w:r>
        <w:fldChar w:fldCharType="end"/>
      </w:r>
    </w:p>
    <w:p w14:paraId="6692CBB6" w14:textId="62877ABC" w:rsidR="00897AA3" w:rsidRDefault="00897AA3">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_Toc155320671 \h </w:instrText>
      </w:r>
      <w:r>
        <w:fldChar w:fldCharType="separate"/>
      </w:r>
      <w:r>
        <w:t>11</w:t>
      </w:r>
      <w:r>
        <w:fldChar w:fldCharType="end"/>
      </w:r>
    </w:p>
    <w:p w14:paraId="289DE4F4" w14:textId="39771FD4" w:rsidR="00897AA3" w:rsidRDefault="00897AA3">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rsidRPr="008120F2">
        <w:rPr>
          <w:lang w:val="en-US" w:eastAsia="zh-CN"/>
        </w:rPr>
        <w:t>Test conditions</w:t>
      </w:r>
      <w:r>
        <w:tab/>
      </w:r>
      <w:r>
        <w:fldChar w:fldCharType="begin"/>
      </w:r>
      <w:r>
        <w:instrText xml:space="preserve"> PAGEREF _Toc155320672 \h </w:instrText>
      </w:r>
      <w:r>
        <w:fldChar w:fldCharType="separate"/>
      </w:r>
      <w:r>
        <w:t>12</w:t>
      </w:r>
      <w:r>
        <w:fldChar w:fldCharType="end"/>
      </w:r>
    </w:p>
    <w:p w14:paraId="4C652454" w14:textId="72EECFAA" w:rsidR="00897AA3" w:rsidRDefault="00897AA3">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General</w:t>
      </w:r>
      <w:r>
        <w:tab/>
      </w:r>
      <w:r>
        <w:fldChar w:fldCharType="begin"/>
      </w:r>
      <w:r>
        <w:instrText xml:space="preserve"> PAGEREF _Toc155320673 \h </w:instrText>
      </w:r>
      <w:r>
        <w:fldChar w:fldCharType="separate"/>
      </w:r>
      <w:r>
        <w:t>12</w:t>
      </w:r>
      <w:r>
        <w:fldChar w:fldCharType="end"/>
      </w:r>
    </w:p>
    <w:p w14:paraId="5F2F937D" w14:textId="04A2D4EE" w:rsidR="00897AA3" w:rsidRDefault="00897AA3">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_Toc155320674 \h </w:instrText>
      </w:r>
      <w:r>
        <w:fldChar w:fldCharType="separate"/>
      </w:r>
      <w:r>
        <w:t>12</w:t>
      </w:r>
      <w:r>
        <w:fldChar w:fldCharType="end"/>
      </w:r>
    </w:p>
    <w:p w14:paraId="3F3A0E9B" w14:textId="5CAAEF26" w:rsidR="00897AA3" w:rsidRDefault="00897AA3">
      <w:pPr>
        <w:pStyle w:val="TOC2"/>
        <w:rPr>
          <w:rFonts w:asciiTheme="minorHAnsi" w:eastAsiaTheme="minorEastAsia" w:hAnsiTheme="minorHAnsi" w:cstheme="minorBidi"/>
          <w:kern w:val="2"/>
          <w:sz w:val="22"/>
          <w:szCs w:val="22"/>
          <w:lang w:eastAsia="en-GB"/>
          <w14:ligatures w14:val="standardContextual"/>
        </w:rPr>
      </w:pPr>
      <w:r>
        <w:t>4.</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_Toc155320675 \h </w:instrText>
      </w:r>
      <w:r>
        <w:fldChar w:fldCharType="separate"/>
      </w:r>
      <w:r>
        <w:t>13</w:t>
      </w:r>
      <w:r>
        <w:fldChar w:fldCharType="end"/>
      </w:r>
    </w:p>
    <w:p w14:paraId="314F353D" w14:textId="2DE1A09A" w:rsidR="00897AA3" w:rsidRDefault="00897AA3">
      <w:pPr>
        <w:pStyle w:val="TOC2"/>
        <w:rPr>
          <w:rFonts w:asciiTheme="minorHAnsi" w:eastAsiaTheme="minorEastAsia" w:hAnsiTheme="minorHAnsi" w:cstheme="minorBidi"/>
          <w:kern w:val="2"/>
          <w:sz w:val="22"/>
          <w:szCs w:val="22"/>
          <w:lang w:eastAsia="en-GB"/>
          <w14:ligatures w14:val="standardContextual"/>
        </w:rPr>
      </w:pPr>
      <w:r>
        <w:t>4.</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Exclusion bands</w:t>
      </w:r>
      <w:r>
        <w:tab/>
      </w:r>
      <w:r>
        <w:fldChar w:fldCharType="begin"/>
      </w:r>
      <w:r>
        <w:instrText xml:space="preserve"> PAGEREF _Toc155320676 \h </w:instrText>
      </w:r>
      <w:r>
        <w:fldChar w:fldCharType="separate"/>
      </w:r>
      <w:r>
        <w:t>13</w:t>
      </w:r>
      <w:r>
        <w:fldChar w:fldCharType="end"/>
      </w:r>
    </w:p>
    <w:p w14:paraId="46BA3256" w14:textId="74A79F7E" w:rsidR="00897AA3" w:rsidRDefault="00897AA3">
      <w:pPr>
        <w:pStyle w:val="TOC3"/>
        <w:rPr>
          <w:rFonts w:asciiTheme="minorHAnsi" w:eastAsiaTheme="minorEastAsia" w:hAnsiTheme="minorHAnsi" w:cstheme="minorBidi"/>
          <w:kern w:val="2"/>
          <w:sz w:val="22"/>
          <w:szCs w:val="22"/>
          <w:lang w:eastAsia="en-GB"/>
          <w14:ligatures w14:val="standardContextual"/>
        </w:rPr>
      </w:pPr>
      <w:r w:rsidRPr="008120F2">
        <w:rPr>
          <w:lang w:val="en-US" w:eastAsia="zh-CN"/>
        </w:rPr>
        <w:t>4.4.1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Transmitter exclusion band</w:t>
      </w:r>
      <w:r>
        <w:tab/>
      </w:r>
      <w:r>
        <w:fldChar w:fldCharType="begin"/>
      </w:r>
      <w:r>
        <w:instrText xml:space="preserve"> PAGEREF _Toc155320677 \h </w:instrText>
      </w:r>
      <w:r>
        <w:fldChar w:fldCharType="separate"/>
      </w:r>
      <w:r>
        <w:t>13</w:t>
      </w:r>
      <w:r>
        <w:fldChar w:fldCharType="end"/>
      </w:r>
    </w:p>
    <w:p w14:paraId="7029EA86" w14:textId="5030602E" w:rsidR="00897AA3" w:rsidRDefault="00897AA3">
      <w:pPr>
        <w:pStyle w:val="TOC3"/>
        <w:rPr>
          <w:rFonts w:asciiTheme="minorHAnsi" w:eastAsiaTheme="minorEastAsia" w:hAnsiTheme="minorHAnsi" w:cstheme="minorBidi"/>
          <w:kern w:val="2"/>
          <w:sz w:val="22"/>
          <w:szCs w:val="22"/>
          <w:lang w:eastAsia="en-GB"/>
          <w14:ligatures w14:val="standardContextual"/>
        </w:rPr>
      </w:pPr>
      <w:r w:rsidRPr="008120F2">
        <w:rPr>
          <w:lang w:val="en-US" w:eastAsia="zh-CN"/>
        </w:rPr>
        <w:t>4.4.2</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Receiver exclusion band</w:t>
      </w:r>
      <w:r>
        <w:tab/>
      </w:r>
      <w:r>
        <w:fldChar w:fldCharType="begin"/>
      </w:r>
      <w:r>
        <w:instrText xml:space="preserve"> PAGEREF _Toc155320678 \h </w:instrText>
      </w:r>
      <w:r>
        <w:fldChar w:fldCharType="separate"/>
      </w:r>
      <w:r>
        <w:t>14</w:t>
      </w:r>
      <w:r>
        <w:fldChar w:fldCharType="end"/>
      </w:r>
    </w:p>
    <w:p w14:paraId="13171C5B" w14:textId="31E6A29C" w:rsidR="00897AA3" w:rsidRDefault="00897AA3">
      <w:pPr>
        <w:pStyle w:val="TOC2"/>
        <w:rPr>
          <w:rFonts w:asciiTheme="minorHAnsi" w:eastAsiaTheme="minorEastAsia" w:hAnsiTheme="minorHAnsi" w:cstheme="minorBidi"/>
          <w:kern w:val="2"/>
          <w:sz w:val="22"/>
          <w:szCs w:val="22"/>
          <w:lang w:eastAsia="en-GB"/>
          <w14:ligatures w14:val="standardContextual"/>
        </w:rPr>
      </w:pPr>
      <w:r>
        <w:t>4.</w:t>
      </w:r>
      <w:r w:rsidRPr="008120F2">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IAB</w:t>
      </w:r>
      <w:r>
        <w:t xml:space="preserve"> test configurations</w:t>
      </w:r>
      <w:r>
        <w:tab/>
      </w:r>
      <w:r>
        <w:fldChar w:fldCharType="begin"/>
      </w:r>
      <w:r>
        <w:instrText xml:space="preserve"> PAGEREF _Toc155320679 \h </w:instrText>
      </w:r>
      <w:r>
        <w:fldChar w:fldCharType="separate"/>
      </w:r>
      <w:r>
        <w:t>14</w:t>
      </w:r>
      <w:r>
        <w:fldChar w:fldCharType="end"/>
      </w:r>
    </w:p>
    <w:p w14:paraId="78A78454" w14:textId="263189E8"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_Toc155320680 \h </w:instrText>
      </w:r>
      <w:r>
        <w:fldChar w:fldCharType="separate"/>
      </w:r>
      <w:r>
        <w:t>15</w:t>
      </w:r>
      <w:r>
        <w:fldChar w:fldCharType="end"/>
      </w:r>
    </w:p>
    <w:p w14:paraId="4D8C9056" w14:textId="7C42058A"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General</w:t>
      </w:r>
      <w:r>
        <w:tab/>
      </w:r>
      <w:r>
        <w:fldChar w:fldCharType="begin"/>
      </w:r>
      <w:r>
        <w:instrText xml:space="preserve"> PAGEREF _Toc155320681 \h </w:instrText>
      </w:r>
      <w:r>
        <w:fldChar w:fldCharType="separate"/>
      </w:r>
      <w:r>
        <w:t>15</w:t>
      </w:r>
      <w:r>
        <w:fldChar w:fldCharType="end"/>
      </w:r>
    </w:p>
    <w:p w14:paraId="248A1CF8" w14:textId="269893DB"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.2</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8120F2">
        <w:rPr>
          <w:lang w:val="en-US" w:eastAsia="zh-CN"/>
        </w:rPr>
        <w:t>of IAB-DU</w:t>
      </w:r>
      <w:r>
        <w:tab/>
      </w:r>
      <w:r>
        <w:fldChar w:fldCharType="begin"/>
      </w:r>
      <w:r>
        <w:instrText xml:space="preserve"> PAGEREF _Toc155320682 \h </w:instrText>
      </w:r>
      <w:r>
        <w:fldChar w:fldCharType="separate"/>
      </w:r>
      <w:r>
        <w:t>16</w:t>
      </w:r>
      <w:r>
        <w:fldChar w:fldCharType="end"/>
      </w:r>
    </w:p>
    <w:p w14:paraId="618614E2" w14:textId="5E4068E5"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 xml:space="preserve">Assessment of throughput </w:t>
      </w:r>
      <w:r w:rsidRPr="008120F2">
        <w:rPr>
          <w:lang w:val="en-US" w:eastAsia="zh-CN"/>
        </w:rPr>
        <w:t>of IAB-MT</w:t>
      </w:r>
      <w:r>
        <w:tab/>
      </w:r>
      <w:r>
        <w:fldChar w:fldCharType="begin"/>
      </w:r>
      <w:r>
        <w:instrText xml:space="preserve"> PAGEREF _Toc155320683 \h </w:instrText>
      </w:r>
      <w:r>
        <w:fldChar w:fldCharType="separate"/>
      </w:r>
      <w:r>
        <w:t>16</w:t>
      </w:r>
      <w:r>
        <w:fldChar w:fldCharType="end"/>
      </w:r>
    </w:p>
    <w:p w14:paraId="6FDC042E" w14:textId="62CB7CCD"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5</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Ancillary equipment</w:t>
      </w:r>
      <w:r>
        <w:tab/>
      </w:r>
      <w:r>
        <w:fldChar w:fldCharType="begin"/>
      </w:r>
      <w:r>
        <w:instrText xml:space="preserve"> PAGEREF _Toc155320684 \h </w:instrText>
      </w:r>
      <w:r>
        <w:fldChar w:fldCharType="separate"/>
      </w:r>
      <w:r>
        <w:t>16</w:t>
      </w:r>
      <w:r>
        <w:fldChar w:fldCharType="end"/>
      </w:r>
    </w:p>
    <w:p w14:paraId="66994FFF" w14:textId="128F15DB"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_Toc155320685 \h </w:instrText>
      </w:r>
      <w:r>
        <w:fldChar w:fldCharType="separate"/>
      </w:r>
      <w:r>
        <w:t>16</w:t>
      </w:r>
      <w:r>
        <w:fldChar w:fldCharType="end"/>
      </w:r>
    </w:p>
    <w:p w14:paraId="229ECA12" w14:textId="54393EAC"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.1</w:t>
      </w:r>
      <w:r>
        <w:rPr>
          <w:rFonts w:asciiTheme="minorHAnsi" w:eastAsiaTheme="minorEastAsia" w:hAnsiTheme="minorHAnsi" w:cstheme="minorBidi"/>
          <w:kern w:val="2"/>
          <w:sz w:val="22"/>
          <w:szCs w:val="22"/>
          <w:lang w:eastAsia="en-GB"/>
          <w14:ligatures w14:val="standardContextual"/>
        </w:rPr>
        <w:tab/>
      </w:r>
      <w:r>
        <w:t xml:space="preserve">Performance criteria for continuous phenomena for </w:t>
      </w:r>
      <w:r w:rsidRPr="008120F2">
        <w:rPr>
          <w:lang w:val="en-US" w:eastAsia="zh-CN"/>
        </w:rPr>
        <w:t>IAB</w:t>
      </w:r>
      <w:r>
        <w:tab/>
      </w:r>
      <w:r>
        <w:fldChar w:fldCharType="begin"/>
      </w:r>
      <w:r>
        <w:instrText xml:space="preserve"> PAGEREF _Toc155320686 \h </w:instrText>
      </w:r>
      <w:r>
        <w:fldChar w:fldCharType="separate"/>
      </w:r>
      <w:r>
        <w:t>16</w:t>
      </w:r>
      <w:r>
        <w:fldChar w:fldCharType="end"/>
      </w:r>
    </w:p>
    <w:p w14:paraId="40BAE59D" w14:textId="77CC84A9"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.2</w:t>
      </w:r>
      <w:r>
        <w:rPr>
          <w:rFonts w:asciiTheme="minorHAnsi" w:eastAsiaTheme="minorEastAsia" w:hAnsiTheme="minorHAnsi" w:cstheme="minorBidi"/>
          <w:kern w:val="2"/>
          <w:sz w:val="22"/>
          <w:szCs w:val="22"/>
          <w:lang w:eastAsia="en-GB"/>
          <w14:ligatures w14:val="standardContextual"/>
        </w:rPr>
        <w:tab/>
      </w:r>
      <w:r>
        <w:t xml:space="preserve">Performance criteria for transient phenomena for </w:t>
      </w:r>
      <w:r w:rsidRPr="008120F2">
        <w:rPr>
          <w:lang w:val="en-US" w:eastAsia="zh-CN"/>
        </w:rPr>
        <w:t>IAB</w:t>
      </w:r>
      <w:r>
        <w:tab/>
      </w:r>
      <w:r>
        <w:fldChar w:fldCharType="begin"/>
      </w:r>
      <w:r>
        <w:instrText xml:space="preserve"> PAGEREF _Toc155320687 \h </w:instrText>
      </w:r>
      <w:r>
        <w:fldChar w:fldCharType="separate"/>
      </w:r>
      <w:r>
        <w:t>17</w:t>
      </w:r>
      <w:r>
        <w:fldChar w:fldCharType="end"/>
      </w:r>
    </w:p>
    <w:p w14:paraId="5D07800A" w14:textId="78156426"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Performance criteria for continuous phenomena for Ancillary equipment</w:t>
      </w:r>
      <w:r>
        <w:tab/>
      </w:r>
      <w:r>
        <w:fldChar w:fldCharType="begin"/>
      </w:r>
      <w:r>
        <w:instrText xml:space="preserve"> PAGEREF _Toc155320688 \h </w:instrText>
      </w:r>
      <w:r>
        <w:fldChar w:fldCharType="separate"/>
      </w:r>
      <w:r>
        <w:t>17</w:t>
      </w:r>
      <w:r>
        <w:fldChar w:fldCharType="end"/>
      </w:r>
    </w:p>
    <w:p w14:paraId="03C7EED5" w14:textId="4C9CF85C"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6</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Performance criteria for transient phenomena for Ancillary equipment</w:t>
      </w:r>
      <w:r>
        <w:tab/>
      </w:r>
      <w:r>
        <w:fldChar w:fldCharType="begin"/>
      </w:r>
      <w:r>
        <w:instrText xml:space="preserve"> PAGEREF _Toc155320689 \h </w:instrText>
      </w:r>
      <w:r>
        <w:fldChar w:fldCharType="separate"/>
      </w:r>
      <w:r>
        <w:t>18</w:t>
      </w:r>
      <w:r>
        <w:fldChar w:fldCharType="end"/>
      </w:r>
    </w:p>
    <w:p w14:paraId="282203C6" w14:textId="2A53D152"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7</w:t>
      </w:r>
      <w:r>
        <w:rPr>
          <w:rFonts w:asciiTheme="minorHAnsi" w:eastAsiaTheme="minorEastAsia" w:hAnsiTheme="minorHAnsi" w:cstheme="minorBidi"/>
          <w:kern w:val="2"/>
          <w:szCs w:val="22"/>
          <w:lang w:eastAsia="en-GB"/>
          <w14:ligatures w14:val="standardContextual"/>
        </w:rPr>
        <w:tab/>
      </w:r>
      <w:r>
        <w:t>Applicability overview</w:t>
      </w:r>
      <w:r>
        <w:tab/>
      </w:r>
      <w:r>
        <w:fldChar w:fldCharType="begin"/>
      </w:r>
      <w:r>
        <w:instrText xml:space="preserve"> PAGEREF _Toc155320690 \h </w:instrText>
      </w:r>
      <w:r>
        <w:fldChar w:fldCharType="separate"/>
      </w:r>
      <w:r>
        <w:t>18</w:t>
      </w:r>
      <w:r>
        <w:fldChar w:fldCharType="end"/>
      </w:r>
    </w:p>
    <w:p w14:paraId="3BF784B8" w14:textId="569B6A7E"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7.0</w:t>
      </w:r>
      <w:r>
        <w:rPr>
          <w:rFonts w:asciiTheme="minorHAnsi" w:eastAsiaTheme="minorEastAsia" w:hAnsiTheme="minorHAnsi" w:cstheme="minorBidi"/>
          <w:kern w:val="2"/>
          <w:sz w:val="22"/>
          <w:szCs w:val="22"/>
          <w:lang w:eastAsia="en-GB"/>
          <w14:ligatures w14:val="standardContextual"/>
        </w:rPr>
        <w:tab/>
      </w:r>
      <w:r w:rsidRPr="008120F2">
        <w:rPr>
          <w:rFonts w:eastAsia="SimSun"/>
          <w:lang w:val="en-US" w:eastAsia="zh-CN"/>
        </w:rPr>
        <w:t>General</w:t>
      </w:r>
      <w:r>
        <w:tab/>
      </w:r>
      <w:r>
        <w:fldChar w:fldCharType="begin"/>
      </w:r>
      <w:r>
        <w:instrText xml:space="preserve"> PAGEREF _Toc155320691 \h </w:instrText>
      </w:r>
      <w:r>
        <w:fldChar w:fldCharType="separate"/>
      </w:r>
      <w:r>
        <w:t>18</w:t>
      </w:r>
      <w:r>
        <w:fldChar w:fldCharType="end"/>
      </w:r>
    </w:p>
    <w:p w14:paraId="21AB4CC1" w14:textId="55122B11"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7</w:t>
      </w:r>
      <w:r>
        <w:t>.1</w:t>
      </w:r>
      <w:r>
        <w:rPr>
          <w:rFonts w:asciiTheme="minorHAnsi" w:eastAsiaTheme="minorEastAsia" w:hAnsiTheme="minorHAnsi" w:cstheme="minorBidi"/>
          <w:kern w:val="2"/>
          <w:sz w:val="22"/>
          <w:szCs w:val="22"/>
          <w:lang w:eastAsia="en-GB"/>
          <w14:ligatures w14:val="standardContextual"/>
        </w:rPr>
        <w:tab/>
      </w:r>
      <w:r w:rsidRPr="008120F2">
        <w:rPr>
          <w:lang w:val="en-US" w:eastAsia="zh-CN"/>
        </w:rPr>
        <w:t>Emission</w:t>
      </w:r>
      <w:r>
        <w:tab/>
      </w:r>
      <w:r>
        <w:fldChar w:fldCharType="begin"/>
      </w:r>
      <w:r>
        <w:instrText xml:space="preserve"> PAGEREF _Toc155320692 \h </w:instrText>
      </w:r>
      <w:r>
        <w:fldChar w:fldCharType="separate"/>
      </w:r>
      <w:r>
        <w:t>18</w:t>
      </w:r>
      <w:r>
        <w:fldChar w:fldCharType="end"/>
      </w:r>
    </w:p>
    <w:p w14:paraId="43AC4DA6" w14:textId="6FAEFC96"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7</w:t>
      </w:r>
      <w:r>
        <w:t>.2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_Toc155320693 \h </w:instrText>
      </w:r>
      <w:r>
        <w:fldChar w:fldCharType="separate"/>
      </w:r>
      <w:r>
        <w:t>18</w:t>
      </w:r>
      <w:r>
        <w:fldChar w:fldCharType="end"/>
      </w:r>
    </w:p>
    <w:p w14:paraId="442BA25C" w14:textId="04D27D63"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_Toc155320694 \h </w:instrText>
      </w:r>
      <w:r>
        <w:fldChar w:fldCharType="separate"/>
      </w:r>
      <w:r>
        <w:t>19</w:t>
      </w:r>
      <w:r>
        <w:fldChar w:fldCharType="end"/>
      </w:r>
    </w:p>
    <w:p w14:paraId="59008115" w14:textId="0EF1AF61"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_Toc155320695 \h </w:instrText>
      </w:r>
      <w:r>
        <w:fldChar w:fldCharType="separate"/>
      </w:r>
      <w:r>
        <w:t>19</w:t>
      </w:r>
      <w:r>
        <w:fldChar w:fldCharType="end"/>
      </w:r>
    </w:p>
    <w:p w14:paraId="0364DE6C" w14:textId="1F37995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_Toc155320696 \h </w:instrText>
      </w:r>
      <w:r>
        <w:fldChar w:fldCharType="separate"/>
      </w:r>
      <w:r>
        <w:t>20</w:t>
      </w:r>
      <w:r>
        <w:fldChar w:fldCharType="end"/>
      </w:r>
    </w:p>
    <w:p w14:paraId="4FB575E7" w14:textId="038230F0" w:rsidR="00897AA3" w:rsidRDefault="00897AA3">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 xml:space="preserve">Radiated emission, </w:t>
      </w:r>
      <w:r w:rsidRPr="008120F2">
        <w:rPr>
          <w:rFonts w:eastAsia="SimSun"/>
          <w:lang w:val="en-US" w:eastAsia="zh-CN"/>
        </w:rPr>
        <w:t>IAB</w:t>
      </w:r>
      <w:r>
        <w:tab/>
      </w:r>
      <w:r>
        <w:fldChar w:fldCharType="begin"/>
      </w:r>
      <w:r>
        <w:instrText xml:space="preserve"> PAGEREF _Toc155320697 \h </w:instrText>
      </w:r>
      <w:r>
        <w:fldChar w:fldCharType="separate"/>
      </w:r>
      <w:r>
        <w:t>20</w:t>
      </w:r>
      <w:r>
        <w:fldChar w:fldCharType="end"/>
      </w:r>
    </w:p>
    <w:p w14:paraId="7F79003F" w14:textId="5C5AE4CF" w:rsidR="00897AA3" w:rsidRDefault="00897AA3">
      <w:pPr>
        <w:pStyle w:val="TOC4"/>
        <w:rPr>
          <w:rFonts w:asciiTheme="minorHAnsi" w:eastAsiaTheme="minorEastAsia" w:hAnsiTheme="minorHAnsi" w:cstheme="minorBidi"/>
          <w:kern w:val="2"/>
          <w:sz w:val="22"/>
          <w:szCs w:val="22"/>
          <w:lang w:eastAsia="en-GB"/>
          <w14:ligatures w14:val="standardContextual"/>
        </w:rPr>
      </w:pPr>
      <w:r>
        <w:t>8.2.1.1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_Toc155320698 \h </w:instrText>
      </w:r>
      <w:r>
        <w:fldChar w:fldCharType="separate"/>
      </w:r>
      <w:r>
        <w:t>20</w:t>
      </w:r>
      <w:r>
        <w:fldChar w:fldCharType="end"/>
      </w:r>
    </w:p>
    <w:p w14:paraId="600B6F37" w14:textId="0E563D08" w:rsidR="00897AA3" w:rsidRDefault="00897AA3">
      <w:pPr>
        <w:pStyle w:val="TOC4"/>
        <w:rPr>
          <w:rFonts w:asciiTheme="minorHAnsi" w:eastAsiaTheme="minorEastAsia" w:hAnsiTheme="minorHAnsi" w:cstheme="minorBidi"/>
          <w:kern w:val="2"/>
          <w:sz w:val="22"/>
          <w:szCs w:val="22"/>
          <w:lang w:eastAsia="en-GB"/>
          <w14:ligatures w14:val="standardContextual"/>
        </w:rPr>
      </w:pPr>
      <w:r>
        <w:t>8.2.1.2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_Toc155320699 \h </w:instrText>
      </w:r>
      <w:r>
        <w:fldChar w:fldCharType="separate"/>
      </w:r>
      <w:r>
        <w:t>20</w:t>
      </w:r>
      <w:r>
        <w:fldChar w:fldCharType="end"/>
      </w:r>
    </w:p>
    <w:p w14:paraId="31B67469" w14:textId="0DFFBE44" w:rsidR="00897AA3" w:rsidRDefault="00897AA3">
      <w:pPr>
        <w:pStyle w:val="TOC4"/>
        <w:rPr>
          <w:rFonts w:asciiTheme="minorHAnsi" w:eastAsiaTheme="minorEastAsia" w:hAnsiTheme="minorHAnsi" w:cstheme="minorBidi"/>
          <w:kern w:val="2"/>
          <w:sz w:val="22"/>
          <w:szCs w:val="22"/>
          <w:lang w:eastAsia="en-GB"/>
          <w14:ligatures w14:val="standardContextual"/>
        </w:rPr>
      </w:pPr>
      <w:r>
        <w:t>8.2.1.</w:t>
      </w:r>
      <w:r w:rsidRPr="008120F2">
        <w:rPr>
          <w:lang w:val="en-US"/>
        </w:rPr>
        <w:t>3</w:t>
      </w:r>
      <w:r>
        <w:rPr>
          <w:rFonts w:asciiTheme="minorHAnsi" w:eastAsiaTheme="minorEastAsia" w:hAnsiTheme="minorHAnsi" w:cstheme="minorBidi"/>
          <w:kern w:val="2"/>
          <w:sz w:val="22"/>
          <w:szCs w:val="22"/>
          <w:lang w:eastAsia="en-GB"/>
          <w14:ligatures w14:val="standardContextual"/>
        </w:rPr>
        <w:tab/>
      </w:r>
      <w:r w:rsidRPr="008120F2">
        <w:rPr>
          <w:lang w:val="en-US"/>
        </w:rPr>
        <w:t>Limits</w:t>
      </w:r>
      <w:r>
        <w:tab/>
      </w:r>
      <w:r>
        <w:fldChar w:fldCharType="begin"/>
      </w:r>
      <w:r>
        <w:instrText xml:space="preserve"> PAGEREF _Toc155320700 \h </w:instrText>
      </w:r>
      <w:r>
        <w:fldChar w:fldCharType="separate"/>
      </w:r>
      <w:r>
        <w:t>21</w:t>
      </w:r>
      <w:r>
        <w:fldChar w:fldCharType="end"/>
      </w:r>
    </w:p>
    <w:p w14:paraId="3F9CBB68" w14:textId="5961B708" w:rsidR="00897AA3" w:rsidRDefault="00897AA3">
      <w:pPr>
        <w:pStyle w:val="TOC4"/>
        <w:rPr>
          <w:rFonts w:asciiTheme="minorHAnsi" w:eastAsiaTheme="minorEastAsia" w:hAnsiTheme="minorHAnsi" w:cstheme="minorBidi"/>
          <w:kern w:val="2"/>
          <w:sz w:val="22"/>
          <w:szCs w:val="22"/>
          <w:lang w:eastAsia="en-GB"/>
          <w14:ligatures w14:val="standardContextual"/>
        </w:rPr>
      </w:pPr>
      <w:r>
        <w:t>8.2.1.4</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_Toc155320701 \h </w:instrText>
      </w:r>
      <w:r>
        <w:fldChar w:fldCharType="separate"/>
      </w:r>
      <w:r>
        <w:t>21</w:t>
      </w:r>
      <w:r>
        <w:fldChar w:fldCharType="end"/>
      </w:r>
    </w:p>
    <w:p w14:paraId="7ACE67C2" w14:textId="623025F4" w:rsidR="00897AA3" w:rsidRDefault="00897AA3">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 xml:space="preserve">Radiated emission, </w:t>
      </w:r>
      <w:r w:rsidRPr="008120F2">
        <w:rPr>
          <w:lang w:val="en-US" w:eastAsia="zh-CN"/>
        </w:rPr>
        <w:t>a</w:t>
      </w:r>
      <w:r>
        <w:t>ncillary equipment</w:t>
      </w:r>
      <w:r>
        <w:tab/>
      </w:r>
      <w:r>
        <w:fldChar w:fldCharType="begin"/>
      </w:r>
      <w:r>
        <w:instrText xml:space="preserve"> PAGEREF _Toc155320702 \h </w:instrText>
      </w:r>
      <w:r>
        <w:fldChar w:fldCharType="separate"/>
      </w:r>
      <w:r>
        <w:t>22</w:t>
      </w:r>
      <w:r>
        <w:fldChar w:fldCharType="end"/>
      </w:r>
    </w:p>
    <w:p w14:paraId="5B6F7BA8" w14:textId="1A12D01D" w:rsidR="00897AA3" w:rsidRDefault="00897AA3">
      <w:pPr>
        <w:pStyle w:val="TOC4"/>
        <w:rPr>
          <w:rFonts w:asciiTheme="minorHAnsi" w:eastAsiaTheme="minorEastAsia" w:hAnsiTheme="minorHAnsi" w:cstheme="minorBidi"/>
          <w:kern w:val="2"/>
          <w:sz w:val="22"/>
          <w:szCs w:val="22"/>
          <w:lang w:eastAsia="en-GB"/>
          <w14:ligatures w14:val="standardContextual"/>
        </w:rPr>
      </w:pPr>
      <w:r>
        <w:t>8.2.2.1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_Toc155320703 \h </w:instrText>
      </w:r>
      <w:r>
        <w:fldChar w:fldCharType="separate"/>
      </w:r>
      <w:r>
        <w:t>22</w:t>
      </w:r>
      <w:r>
        <w:fldChar w:fldCharType="end"/>
      </w:r>
    </w:p>
    <w:p w14:paraId="5EE7B15F" w14:textId="564F5F56" w:rsidR="00897AA3" w:rsidRDefault="00897AA3">
      <w:pPr>
        <w:pStyle w:val="TOC4"/>
        <w:rPr>
          <w:rFonts w:asciiTheme="minorHAnsi" w:eastAsiaTheme="minorEastAsia" w:hAnsiTheme="minorHAnsi" w:cstheme="minorBidi"/>
          <w:kern w:val="2"/>
          <w:sz w:val="22"/>
          <w:szCs w:val="22"/>
          <w:lang w:eastAsia="en-GB"/>
          <w14:ligatures w14:val="standardContextual"/>
        </w:rPr>
      </w:pPr>
      <w:r>
        <w:t>8.2.2.2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_Toc155320704 \h </w:instrText>
      </w:r>
      <w:r>
        <w:fldChar w:fldCharType="separate"/>
      </w:r>
      <w:r>
        <w:t>22</w:t>
      </w:r>
      <w:r>
        <w:fldChar w:fldCharType="end"/>
      </w:r>
    </w:p>
    <w:p w14:paraId="798C8571" w14:textId="60DF9ADD" w:rsidR="00897AA3" w:rsidRDefault="00897AA3">
      <w:pPr>
        <w:pStyle w:val="TOC4"/>
        <w:rPr>
          <w:rFonts w:asciiTheme="minorHAnsi" w:eastAsiaTheme="minorEastAsia" w:hAnsiTheme="minorHAnsi" w:cstheme="minorBidi"/>
          <w:kern w:val="2"/>
          <w:sz w:val="22"/>
          <w:szCs w:val="22"/>
          <w:lang w:eastAsia="en-GB"/>
          <w14:ligatures w14:val="standardContextual"/>
        </w:rPr>
      </w:pPr>
      <w:r>
        <w:t>8.2.2.3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_Toc155320705 \h </w:instrText>
      </w:r>
      <w:r>
        <w:fldChar w:fldCharType="separate"/>
      </w:r>
      <w:r>
        <w:t>22</w:t>
      </w:r>
      <w:r>
        <w:fldChar w:fldCharType="end"/>
      </w:r>
    </w:p>
    <w:p w14:paraId="1EE82A87" w14:textId="070A1188"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_Toc155320706 \h </w:instrText>
      </w:r>
      <w:r>
        <w:fldChar w:fldCharType="separate"/>
      </w:r>
      <w:r>
        <w:t>22</w:t>
      </w:r>
      <w:r>
        <w:fldChar w:fldCharType="end"/>
      </w:r>
    </w:p>
    <w:p w14:paraId="4BB434DD" w14:textId="2123D35E" w:rsidR="00897AA3" w:rsidRDefault="00897AA3">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_Toc155320707 \h </w:instrText>
      </w:r>
      <w:r>
        <w:fldChar w:fldCharType="separate"/>
      </w:r>
      <w:r>
        <w:t>23</w:t>
      </w:r>
      <w:r>
        <w:fldChar w:fldCharType="end"/>
      </w:r>
    </w:p>
    <w:p w14:paraId="5B5CE87C" w14:textId="1964B811" w:rsidR="00897AA3" w:rsidRDefault="00897AA3">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_Toc155320708 \h </w:instrText>
      </w:r>
      <w:r>
        <w:fldChar w:fldCharType="separate"/>
      </w:r>
      <w:r>
        <w:t>23</w:t>
      </w:r>
      <w:r>
        <w:fldChar w:fldCharType="end"/>
      </w:r>
    </w:p>
    <w:p w14:paraId="164FD3F6" w14:textId="5DCD4385" w:rsidR="00897AA3" w:rsidRDefault="00897AA3">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_Toc155320709 \h </w:instrText>
      </w:r>
      <w:r>
        <w:fldChar w:fldCharType="separate"/>
      </w:r>
      <w:r>
        <w:t>23</w:t>
      </w:r>
      <w:r>
        <w:fldChar w:fldCharType="end"/>
      </w:r>
    </w:p>
    <w:p w14:paraId="0F8341F6" w14:textId="2EB41DD3"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_Toc155320710 \h </w:instrText>
      </w:r>
      <w:r>
        <w:fldChar w:fldCharType="separate"/>
      </w:r>
      <w:r>
        <w:t>23</w:t>
      </w:r>
      <w:r>
        <w:fldChar w:fldCharType="end"/>
      </w:r>
    </w:p>
    <w:p w14:paraId="398639AF" w14:textId="099A2669" w:rsidR="00897AA3" w:rsidRDefault="00897AA3">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_Toc155320711 \h </w:instrText>
      </w:r>
      <w:r>
        <w:fldChar w:fldCharType="separate"/>
      </w:r>
      <w:r>
        <w:t>23</w:t>
      </w:r>
      <w:r>
        <w:fldChar w:fldCharType="end"/>
      </w:r>
    </w:p>
    <w:p w14:paraId="6D5FB4B4" w14:textId="017ECADF" w:rsidR="00897AA3" w:rsidRDefault="00897AA3">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_Toc155320712 \h </w:instrText>
      </w:r>
      <w:r>
        <w:fldChar w:fldCharType="separate"/>
      </w:r>
      <w:r>
        <w:t>23</w:t>
      </w:r>
      <w:r>
        <w:fldChar w:fldCharType="end"/>
      </w:r>
    </w:p>
    <w:p w14:paraId="0BA45E32" w14:textId="22D12B3D" w:rsidR="00897AA3" w:rsidRDefault="00897AA3">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_Toc155320713 \h </w:instrText>
      </w:r>
      <w:r>
        <w:fldChar w:fldCharType="separate"/>
      </w:r>
      <w:r>
        <w:t>23</w:t>
      </w:r>
      <w:r>
        <w:fldChar w:fldCharType="end"/>
      </w:r>
    </w:p>
    <w:p w14:paraId="3BBE60EE" w14:textId="6DCE3037"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Conducted emissions, telecommunication port</w:t>
      </w:r>
      <w:r>
        <w:tab/>
      </w:r>
      <w:r>
        <w:fldChar w:fldCharType="begin"/>
      </w:r>
      <w:r>
        <w:instrText xml:space="preserve"> PAGEREF _Toc155320714 \h </w:instrText>
      </w:r>
      <w:r>
        <w:fldChar w:fldCharType="separate"/>
      </w:r>
      <w:r>
        <w:t>24</w:t>
      </w:r>
      <w:r>
        <w:fldChar w:fldCharType="end"/>
      </w:r>
    </w:p>
    <w:p w14:paraId="11997037" w14:textId="1039BD67" w:rsidR="00897AA3" w:rsidRDefault="00897AA3">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_Toc155320715 \h </w:instrText>
      </w:r>
      <w:r>
        <w:fldChar w:fldCharType="separate"/>
      </w:r>
      <w:r>
        <w:t>24</w:t>
      </w:r>
      <w:r>
        <w:fldChar w:fldCharType="end"/>
      </w:r>
    </w:p>
    <w:p w14:paraId="4672BB15" w14:textId="06931D66" w:rsidR="00897AA3" w:rsidRDefault="00897AA3">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_Toc155320716 \h </w:instrText>
      </w:r>
      <w:r>
        <w:fldChar w:fldCharType="separate"/>
      </w:r>
      <w:r>
        <w:t>24</w:t>
      </w:r>
      <w:r>
        <w:fldChar w:fldCharType="end"/>
      </w:r>
    </w:p>
    <w:p w14:paraId="3A7FEAF2" w14:textId="2C4FD77D" w:rsidR="00897AA3" w:rsidRDefault="00897AA3">
      <w:pPr>
        <w:pStyle w:val="TOC3"/>
        <w:rPr>
          <w:rFonts w:asciiTheme="minorHAnsi" w:eastAsiaTheme="minorEastAsia" w:hAnsiTheme="minorHAnsi" w:cstheme="minorBidi"/>
          <w:kern w:val="2"/>
          <w:sz w:val="22"/>
          <w:szCs w:val="22"/>
          <w:lang w:eastAsia="en-GB"/>
          <w14:ligatures w14:val="standardContextual"/>
        </w:rPr>
      </w:pPr>
      <w:r>
        <w:t>8.5.3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_Toc155320717 \h </w:instrText>
      </w:r>
      <w:r>
        <w:fldChar w:fldCharType="separate"/>
      </w:r>
      <w:r>
        <w:t>24</w:t>
      </w:r>
      <w:r>
        <w:fldChar w:fldCharType="end"/>
      </w:r>
    </w:p>
    <w:p w14:paraId="58652958" w14:textId="23E8B2AA"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lastRenderedPageBreak/>
        <w:t>8</w:t>
      </w:r>
      <w:r>
        <w:t>.</w:t>
      </w:r>
      <w:r w:rsidRPr="008120F2">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Harmonic Current emissions (AC mains input port)</w:t>
      </w:r>
      <w:r>
        <w:tab/>
      </w:r>
      <w:r>
        <w:fldChar w:fldCharType="begin"/>
      </w:r>
      <w:r>
        <w:instrText xml:space="preserve"> PAGEREF _Toc155320718 \h </w:instrText>
      </w:r>
      <w:r>
        <w:fldChar w:fldCharType="separate"/>
      </w:r>
      <w:r>
        <w:t>24</w:t>
      </w:r>
      <w:r>
        <w:fldChar w:fldCharType="end"/>
      </w:r>
    </w:p>
    <w:p w14:paraId="3BEFF03B" w14:textId="0B7EA3B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8</w:t>
      </w:r>
      <w:r>
        <w:t>.</w:t>
      </w:r>
      <w:r w:rsidRPr="008120F2">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_Toc155320719 \h </w:instrText>
      </w:r>
      <w:r>
        <w:fldChar w:fldCharType="separate"/>
      </w:r>
      <w:r>
        <w:t>24</w:t>
      </w:r>
      <w:r>
        <w:fldChar w:fldCharType="end"/>
      </w:r>
    </w:p>
    <w:p w14:paraId="7EDFEA69" w14:textId="7C833064" w:rsidR="00897AA3" w:rsidRDefault="00897AA3">
      <w:pPr>
        <w:pStyle w:val="TOC1"/>
        <w:rPr>
          <w:rFonts w:asciiTheme="minorHAnsi" w:eastAsiaTheme="minorEastAsia" w:hAnsiTheme="minorHAnsi" w:cstheme="minorBidi"/>
          <w:kern w:val="2"/>
          <w:szCs w:val="22"/>
          <w:lang w:eastAsia="en-GB"/>
          <w14:ligatures w14:val="standardContextual"/>
        </w:rPr>
      </w:pPr>
      <w:r w:rsidRPr="008120F2">
        <w:rPr>
          <w:rFonts w:eastAsia="SimSun"/>
          <w:lang w:val="en-US" w:eastAsia="zh-CN"/>
        </w:rPr>
        <w:t>9</w:t>
      </w:r>
      <w:r>
        <w:rPr>
          <w:rFonts w:asciiTheme="minorHAnsi" w:eastAsiaTheme="minorEastAsia" w:hAnsiTheme="minorHAnsi" w:cstheme="minorBidi"/>
          <w:kern w:val="2"/>
          <w:szCs w:val="22"/>
          <w:lang w:eastAsia="en-GB"/>
          <w14:ligatures w14:val="standardContextual"/>
        </w:rPr>
        <w:tab/>
      </w:r>
      <w:r w:rsidRPr="008120F2">
        <w:rPr>
          <w:rFonts w:eastAsia="SimSun"/>
          <w:lang w:val="en-US" w:eastAsia="zh-CN"/>
        </w:rPr>
        <w:t>Immunity</w:t>
      </w:r>
      <w:r>
        <w:tab/>
      </w:r>
      <w:r>
        <w:fldChar w:fldCharType="begin"/>
      </w:r>
      <w:r>
        <w:instrText xml:space="preserve"> PAGEREF _Toc155320720 \h </w:instrText>
      </w:r>
      <w:r>
        <w:fldChar w:fldCharType="separate"/>
      </w:r>
      <w:r>
        <w:t>24</w:t>
      </w:r>
      <w:r>
        <w:fldChar w:fldCharType="end"/>
      </w:r>
    </w:p>
    <w:p w14:paraId="6F30BC52" w14:textId="05823BC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_Toc155320721 \h </w:instrText>
      </w:r>
      <w:r>
        <w:fldChar w:fldCharType="separate"/>
      </w:r>
      <w:r>
        <w:t>24</w:t>
      </w:r>
      <w:r>
        <w:fldChar w:fldCharType="end"/>
      </w:r>
    </w:p>
    <w:p w14:paraId="3BB5917F" w14:textId="44F50132"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.2</w:t>
      </w:r>
      <w:r>
        <w:rPr>
          <w:rFonts w:asciiTheme="minorHAnsi" w:eastAsiaTheme="minorEastAsia" w:hAnsiTheme="minorHAnsi" w:cstheme="minorBidi"/>
          <w:kern w:val="2"/>
          <w:sz w:val="22"/>
          <w:szCs w:val="22"/>
          <w:lang w:eastAsia="en-GB"/>
          <w14:ligatures w14:val="standardContextual"/>
        </w:rPr>
        <w:tab/>
      </w:r>
      <w:r>
        <w:t>RF electromagnetic field</w:t>
      </w:r>
      <w:r w:rsidRPr="008120F2">
        <w:rPr>
          <w:lang w:val="en-US" w:eastAsia="zh-CN"/>
        </w:rPr>
        <w:t xml:space="preserve"> (80 MHz - 6000 MHz)</w:t>
      </w:r>
      <w:r>
        <w:tab/>
      </w:r>
      <w:r>
        <w:fldChar w:fldCharType="begin"/>
      </w:r>
      <w:r>
        <w:instrText xml:space="preserve"> PAGEREF _Toc155320722 \h </w:instrText>
      </w:r>
      <w:r>
        <w:fldChar w:fldCharType="separate"/>
      </w:r>
      <w:r>
        <w:t>25</w:t>
      </w:r>
      <w:r>
        <w:fldChar w:fldCharType="end"/>
      </w:r>
    </w:p>
    <w:p w14:paraId="3F9B8AC8" w14:textId="4238CA86" w:rsidR="00897AA3" w:rsidRDefault="00897AA3">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_Toc155320723 \h </w:instrText>
      </w:r>
      <w:r>
        <w:fldChar w:fldCharType="separate"/>
      </w:r>
      <w:r>
        <w:t>25</w:t>
      </w:r>
      <w:r>
        <w:fldChar w:fldCharType="end"/>
      </w:r>
    </w:p>
    <w:p w14:paraId="4D27E5BC" w14:textId="4124FF8F" w:rsidR="00897AA3" w:rsidRDefault="00897AA3">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_Toc155320724 \h </w:instrText>
      </w:r>
      <w:r>
        <w:fldChar w:fldCharType="separate"/>
      </w:r>
      <w:r>
        <w:t>25</w:t>
      </w:r>
      <w:r>
        <w:fldChar w:fldCharType="end"/>
      </w:r>
    </w:p>
    <w:p w14:paraId="0EA5374A" w14:textId="5C70F290" w:rsidR="00897AA3" w:rsidRDefault="00897AA3">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_Toc155320725 \h </w:instrText>
      </w:r>
      <w:r>
        <w:fldChar w:fldCharType="separate"/>
      </w:r>
      <w:r>
        <w:t>27</w:t>
      </w:r>
      <w:r>
        <w:fldChar w:fldCharType="end"/>
      </w:r>
    </w:p>
    <w:p w14:paraId="7346CB20" w14:textId="1DC99900"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_Toc155320726 \h </w:instrText>
      </w:r>
      <w:r>
        <w:fldChar w:fldCharType="separate"/>
      </w:r>
      <w:r>
        <w:t>27</w:t>
      </w:r>
      <w:r>
        <w:fldChar w:fldCharType="end"/>
      </w:r>
    </w:p>
    <w:p w14:paraId="7DEB8222" w14:textId="33174D91" w:rsidR="00897AA3" w:rsidRDefault="00897AA3">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_Toc155320727 \h </w:instrText>
      </w:r>
      <w:r>
        <w:fldChar w:fldCharType="separate"/>
      </w:r>
      <w:r>
        <w:t>27</w:t>
      </w:r>
      <w:r>
        <w:fldChar w:fldCharType="end"/>
      </w:r>
    </w:p>
    <w:p w14:paraId="4EEC47C3" w14:textId="2D118AEB" w:rsidR="00897AA3" w:rsidRDefault="00897AA3">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_Toc155320728 \h </w:instrText>
      </w:r>
      <w:r>
        <w:fldChar w:fldCharType="separate"/>
      </w:r>
      <w:r>
        <w:t>28</w:t>
      </w:r>
      <w:r>
        <w:fldChar w:fldCharType="end"/>
      </w:r>
    </w:p>
    <w:p w14:paraId="5989F5F4" w14:textId="71A46E40" w:rsidR="00897AA3" w:rsidRDefault="00897AA3">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_Toc155320729 \h </w:instrText>
      </w:r>
      <w:r>
        <w:fldChar w:fldCharType="separate"/>
      </w:r>
      <w:r>
        <w:t>28</w:t>
      </w:r>
      <w:r>
        <w:fldChar w:fldCharType="end"/>
      </w:r>
    </w:p>
    <w:p w14:paraId="1CAD83FC" w14:textId="71E3D1B2"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_Toc155320730 \h </w:instrText>
      </w:r>
      <w:r>
        <w:fldChar w:fldCharType="separate"/>
      </w:r>
      <w:r>
        <w:t>28</w:t>
      </w:r>
      <w:r>
        <w:fldChar w:fldCharType="end"/>
      </w:r>
    </w:p>
    <w:p w14:paraId="47AD1511" w14:textId="65C48D2A" w:rsidR="00897AA3" w:rsidRDefault="00897AA3">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_Toc155320731 \h </w:instrText>
      </w:r>
      <w:r>
        <w:fldChar w:fldCharType="separate"/>
      </w:r>
      <w:r>
        <w:t>28</w:t>
      </w:r>
      <w:r>
        <w:fldChar w:fldCharType="end"/>
      </w:r>
    </w:p>
    <w:p w14:paraId="560E01B2" w14:textId="328D761A" w:rsidR="00897AA3" w:rsidRDefault="00897AA3">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_Toc155320732 \h </w:instrText>
      </w:r>
      <w:r>
        <w:fldChar w:fldCharType="separate"/>
      </w:r>
      <w:r>
        <w:t>28</w:t>
      </w:r>
      <w:r>
        <w:fldChar w:fldCharType="end"/>
      </w:r>
    </w:p>
    <w:p w14:paraId="7263DF4E" w14:textId="31B45225" w:rsidR="00897AA3" w:rsidRDefault="00897AA3">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_Toc155320733 \h </w:instrText>
      </w:r>
      <w:r>
        <w:fldChar w:fldCharType="separate"/>
      </w:r>
      <w:r>
        <w:t>28</w:t>
      </w:r>
      <w:r>
        <w:fldChar w:fldCharType="end"/>
      </w:r>
    </w:p>
    <w:p w14:paraId="7C7AA4C6" w14:textId="3AF82026"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5</w:t>
      </w:r>
      <w:r>
        <w:rPr>
          <w:rFonts w:asciiTheme="minorHAnsi" w:eastAsiaTheme="minorEastAsia" w:hAnsiTheme="minorHAnsi" w:cstheme="minorBidi"/>
          <w:kern w:val="2"/>
          <w:sz w:val="22"/>
          <w:szCs w:val="22"/>
          <w:lang w:eastAsia="en-GB"/>
          <w14:ligatures w14:val="standardContextual"/>
        </w:rPr>
        <w:tab/>
      </w:r>
      <w:r>
        <w:t>RF common mode (0.15 MHz - 80 MHz</w:t>
      </w:r>
      <w:r w:rsidRPr="008120F2">
        <w:rPr>
          <w:rFonts w:eastAsia="SimSun"/>
          <w:lang w:val="en-US" w:eastAsia="zh-CN"/>
        </w:rPr>
        <w:t>)</w:t>
      </w:r>
      <w:r>
        <w:tab/>
      </w:r>
      <w:r>
        <w:fldChar w:fldCharType="begin"/>
      </w:r>
      <w:r>
        <w:instrText xml:space="preserve"> PAGEREF _Toc155320734 \h </w:instrText>
      </w:r>
      <w:r>
        <w:fldChar w:fldCharType="separate"/>
      </w:r>
      <w:r>
        <w:t>29</w:t>
      </w:r>
      <w:r>
        <w:fldChar w:fldCharType="end"/>
      </w:r>
    </w:p>
    <w:p w14:paraId="0810406F" w14:textId="1D94A974" w:rsidR="00897AA3" w:rsidRDefault="00897AA3">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_Toc155320735 \h </w:instrText>
      </w:r>
      <w:r>
        <w:fldChar w:fldCharType="separate"/>
      </w:r>
      <w:r>
        <w:t>29</w:t>
      </w:r>
      <w:r>
        <w:fldChar w:fldCharType="end"/>
      </w:r>
    </w:p>
    <w:p w14:paraId="7284A994" w14:textId="21F40F1D" w:rsidR="00897AA3" w:rsidRDefault="00897AA3">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_Toc155320736 \h </w:instrText>
      </w:r>
      <w:r>
        <w:fldChar w:fldCharType="separate"/>
      </w:r>
      <w:r>
        <w:t>29</w:t>
      </w:r>
      <w:r>
        <w:fldChar w:fldCharType="end"/>
      </w:r>
    </w:p>
    <w:p w14:paraId="666A8900" w14:textId="027AF878" w:rsidR="00897AA3" w:rsidRDefault="00897AA3">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_Toc155320737 \h </w:instrText>
      </w:r>
      <w:r>
        <w:fldChar w:fldCharType="separate"/>
      </w:r>
      <w:r>
        <w:t>29</w:t>
      </w:r>
      <w:r>
        <w:fldChar w:fldCharType="end"/>
      </w:r>
    </w:p>
    <w:p w14:paraId="2016B71E" w14:textId="682E660E"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6</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_Toc155320738 \h </w:instrText>
      </w:r>
      <w:r>
        <w:fldChar w:fldCharType="separate"/>
      </w:r>
      <w:r>
        <w:t>29</w:t>
      </w:r>
      <w:r>
        <w:fldChar w:fldCharType="end"/>
      </w:r>
    </w:p>
    <w:p w14:paraId="227BC5E1" w14:textId="2860B565" w:rsidR="00897AA3" w:rsidRDefault="00897AA3">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_Toc155320739 \h </w:instrText>
      </w:r>
      <w:r>
        <w:fldChar w:fldCharType="separate"/>
      </w:r>
      <w:r>
        <w:t>30</w:t>
      </w:r>
      <w:r>
        <w:fldChar w:fldCharType="end"/>
      </w:r>
    </w:p>
    <w:p w14:paraId="01630343" w14:textId="7849D2B4" w:rsidR="00897AA3" w:rsidRDefault="00897AA3">
      <w:pPr>
        <w:pStyle w:val="TOC3"/>
        <w:rPr>
          <w:rFonts w:asciiTheme="minorHAnsi" w:eastAsiaTheme="minorEastAsia" w:hAnsiTheme="minorHAnsi" w:cstheme="minorBidi"/>
          <w:kern w:val="2"/>
          <w:sz w:val="22"/>
          <w:szCs w:val="22"/>
          <w:lang w:eastAsia="en-GB"/>
          <w14:ligatures w14:val="standardContextual"/>
        </w:rPr>
      </w:pPr>
      <w:r>
        <w:t>9.6.2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_Toc155320740 \h </w:instrText>
      </w:r>
      <w:r>
        <w:fldChar w:fldCharType="separate"/>
      </w:r>
      <w:r>
        <w:t>30</w:t>
      </w:r>
      <w:r>
        <w:fldChar w:fldCharType="end"/>
      </w:r>
    </w:p>
    <w:p w14:paraId="4E80CF7F" w14:textId="52A75878" w:rsidR="00897AA3" w:rsidRDefault="00897AA3">
      <w:pPr>
        <w:pStyle w:val="TOC3"/>
        <w:rPr>
          <w:rFonts w:asciiTheme="minorHAnsi" w:eastAsiaTheme="minorEastAsia" w:hAnsiTheme="minorHAnsi" w:cstheme="minorBidi"/>
          <w:kern w:val="2"/>
          <w:sz w:val="22"/>
          <w:szCs w:val="22"/>
          <w:lang w:eastAsia="en-GB"/>
          <w14:ligatures w14:val="standardContextual"/>
        </w:rPr>
      </w:pPr>
      <w:r>
        <w:t>9.6.3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_Toc155320741 \h </w:instrText>
      </w:r>
      <w:r>
        <w:fldChar w:fldCharType="separate"/>
      </w:r>
      <w:r>
        <w:t>30</w:t>
      </w:r>
      <w:r>
        <w:fldChar w:fldCharType="end"/>
      </w:r>
    </w:p>
    <w:p w14:paraId="3EA510C8" w14:textId="6667554F" w:rsidR="00897AA3" w:rsidRDefault="00897AA3">
      <w:pPr>
        <w:pStyle w:val="TOC2"/>
        <w:rPr>
          <w:rFonts w:asciiTheme="minorHAnsi" w:eastAsiaTheme="minorEastAsia" w:hAnsiTheme="minorHAnsi" w:cstheme="minorBidi"/>
          <w:kern w:val="2"/>
          <w:sz w:val="22"/>
          <w:szCs w:val="22"/>
          <w:lang w:eastAsia="en-GB"/>
          <w14:ligatures w14:val="standardContextual"/>
        </w:rPr>
      </w:pPr>
      <w:r w:rsidRPr="008120F2">
        <w:rPr>
          <w:rFonts w:eastAsia="SimSun"/>
          <w:lang w:val="en-US" w:eastAsia="zh-CN"/>
        </w:rPr>
        <w:t>9</w:t>
      </w:r>
      <w:r>
        <w:t>.</w:t>
      </w:r>
      <w:r w:rsidRPr="008120F2">
        <w:rPr>
          <w:rFonts w:eastAsia="SimSun"/>
          <w:lang w:val="en-US" w:eastAsia="zh-CN"/>
        </w:rPr>
        <w:t>7</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_Toc155320742 \h </w:instrText>
      </w:r>
      <w:r>
        <w:fldChar w:fldCharType="separate"/>
      </w:r>
      <w:r>
        <w:t>30</w:t>
      </w:r>
      <w:r>
        <w:fldChar w:fldCharType="end"/>
      </w:r>
    </w:p>
    <w:p w14:paraId="5D819F32" w14:textId="57144599" w:rsidR="00897AA3" w:rsidRDefault="00897AA3">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_Toc155320743 \h </w:instrText>
      </w:r>
      <w:r>
        <w:fldChar w:fldCharType="separate"/>
      </w:r>
      <w:r>
        <w:t>30</w:t>
      </w:r>
      <w:r>
        <w:fldChar w:fldCharType="end"/>
      </w:r>
    </w:p>
    <w:p w14:paraId="50C53980" w14:textId="78A1976B" w:rsidR="00897AA3" w:rsidRDefault="00897AA3">
      <w:pPr>
        <w:pStyle w:val="TOC3"/>
        <w:rPr>
          <w:rFonts w:asciiTheme="minorHAnsi" w:eastAsiaTheme="minorEastAsia" w:hAnsiTheme="minorHAnsi" w:cstheme="minorBidi"/>
          <w:kern w:val="2"/>
          <w:sz w:val="22"/>
          <w:szCs w:val="22"/>
          <w:lang w:eastAsia="en-GB"/>
          <w14:ligatures w14:val="standardContextual"/>
        </w:rPr>
      </w:pPr>
      <w:r>
        <w:t>9.7.2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_Toc155320744 \h </w:instrText>
      </w:r>
      <w:r>
        <w:fldChar w:fldCharType="separate"/>
      </w:r>
      <w:r>
        <w:t>30</w:t>
      </w:r>
      <w:r>
        <w:fldChar w:fldCharType="end"/>
      </w:r>
    </w:p>
    <w:p w14:paraId="393BB266" w14:textId="06FD727D" w:rsidR="00897AA3" w:rsidRDefault="00897AA3">
      <w:pPr>
        <w:pStyle w:val="TOC4"/>
        <w:rPr>
          <w:rFonts w:asciiTheme="minorHAnsi" w:eastAsiaTheme="minorEastAsia" w:hAnsiTheme="minorHAnsi" w:cstheme="minorBidi"/>
          <w:kern w:val="2"/>
          <w:sz w:val="22"/>
          <w:szCs w:val="22"/>
          <w:lang w:eastAsia="en-GB"/>
          <w14:ligatures w14:val="standardContextual"/>
        </w:rPr>
      </w:pPr>
      <w:r>
        <w:t>9.7.2.1</w:t>
      </w:r>
      <w:r>
        <w:rPr>
          <w:rFonts w:asciiTheme="minorHAnsi" w:eastAsiaTheme="minorEastAsia" w:hAnsiTheme="minorHAnsi" w:cstheme="minorBidi"/>
          <w:kern w:val="2"/>
          <w:sz w:val="22"/>
          <w:szCs w:val="22"/>
          <w:lang w:eastAsia="en-GB"/>
          <w14:ligatures w14:val="standardContextual"/>
        </w:rPr>
        <w:tab/>
      </w:r>
      <w:r>
        <w:t>Test method for telecommunication ports directly connected to outdoor cables</w:t>
      </w:r>
      <w:r>
        <w:tab/>
      </w:r>
      <w:r>
        <w:fldChar w:fldCharType="begin"/>
      </w:r>
      <w:r>
        <w:instrText xml:space="preserve"> PAGEREF _Toc155320745 \h </w:instrText>
      </w:r>
      <w:r>
        <w:fldChar w:fldCharType="separate"/>
      </w:r>
      <w:r>
        <w:t>31</w:t>
      </w:r>
      <w:r>
        <w:fldChar w:fldCharType="end"/>
      </w:r>
    </w:p>
    <w:p w14:paraId="4237D729" w14:textId="33F6775D" w:rsidR="00897AA3" w:rsidRDefault="00897AA3">
      <w:pPr>
        <w:pStyle w:val="TOC4"/>
        <w:rPr>
          <w:rFonts w:asciiTheme="minorHAnsi" w:eastAsiaTheme="minorEastAsia" w:hAnsiTheme="minorHAnsi" w:cstheme="minorBidi"/>
          <w:kern w:val="2"/>
          <w:sz w:val="22"/>
          <w:szCs w:val="22"/>
          <w:lang w:eastAsia="en-GB"/>
          <w14:ligatures w14:val="standardContextual"/>
        </w:rPr>
      </w:pPr>
      <w:r>
        <w:t>9.7.2.2</w:t>
      </w:r>
      <w:r>
        <w:rPr>
          <w:rFonts w:asciiTheme="minorHAnsi" w:eastAsiaTheme="minorEastAsia" w:hAnsiTheme="minorHAnsi" w:cstheme="minorBidi"/>
          <w:kern w:val="2"/>
          <w:sz w:val="22"/>
          <w:szCs w:val="22"/>
          <w:lang w:eastAsia="en-GB"/>
          <w14:ligatures w14:val="standardContextual"/>
        </w:rPr>
        <w:tab/>
      </w:r>
      <w:r>
        <w:t>Test method for telecommunication ports connected to indoor cables</w:t>
      </w:r>
      <w:r>
        <w:tab/>
      </w:r>
      <w:r>
        <w:fldChar w:fldCharType="begin"/>
      </w:r>
      <w:r>
        <w:instrText xml:space="preserve"> PAGEREF _Toc155320746 \h </w:instrText>
      </w:r>
      <w:r>
        <w:fldChar w:fldCharType="separate"/>
      </w:r>
      <w:r>
        <w:t>31</w:t>
      </w:r>
      <w:r>
        <w:fldChar w:fldCharType="end"/>
      </w:r>
    </w:p>
    <w:p w14:paraId="73460D25" w14:textId="38A4CFB3" w:rsidR="00897AA3" w:rsidRDefault="00897AA3">
      <w:pPr>
        <w:pStyle w:val="TOC4"/>
        <w:rPr>
          <w:rFonts w:asciiTheme="minorHAnsi" w:eastAsiaTheme="minorEastAsia" w:hAnsiTheme="minorHAnsi" w:cstheme="minorBidi"/>
          <w:kern w:val="2"/>
          <w:sz w:val="22"/>
          <w:szCs w:val="22"/>
          <w:lang w:eastAsia="en-GB"/>
          <w14:ligatures w14:val="standardContextual"/>
        </w:rPr>
      </w:pPr>
      <w:r>
        <w:t>9.7.2.3</w:t>
      </w:r>
      <w:r>
        <w:rPr>
          <w:rFonts w:asciiTheme="minorHAnsi" w:eastAsiaTheme="minorEastAsia" w:hAnsiTheme="minorHAnsi" w:cstheme="minorBidi"/>
          <w:kern w:val="2"/>
          <w:sz w:val="22"/>
          <w:szCs w:val="22"/>
          <w:lang w:eastAsia="en-GB"/>
          <w14:ligatures w14:val="standardContextual"/>
        </w:rPr>
        <w:tab/>
      </w:r>
      <w:r>
        <w:t>Test method for AC power ports</w:t>
      </w:r>
      <w:r>
        <w:tab/>
      </w:r>
      <w:r>
        <w:fldChar w:fldCharType="begin"/>
      </w:r>
      <w:r>
        <w:instrText xml:space="preserve"> PAGEREF _Toc155320747 \h </w:instrText>
      </w:r>
      <w:r>
        <w:fldChar w:fldCharType="separate"/>
      </w:r>
      <w:r>
        <w:t>31</w:t>
      </w:r>
      <w:r>
        <w:fldChar w:fldCharType="end"/>
      </w:r>
    </w:p>
    <w:p w14:paraId="617328B2" w14:textId="7FC23CEA" w:rsidR="00897AA3" w:rsidRDefault="00897AA3">
      <w:pPr>
        <w:pStyle w:val="TOC3"/>
        <w:rPr>
          <w:rFonts w:asciiTheme="minorHAnsi" w:eastAsiaTheme="minorEastAsia" w:hAnsiTheme="minorHAnsi" w:cstheme="minorBidi"/>
          <w:kern w:val="2"/>
          <w:sz w:val="22"/>
          <w:szCs w:val="22"/>
          <w:lang w:eastAsia="en-GB"/>
          <w14:ligatures w14:val="standardContextual"/>
        </w:rPr>
      </w:pPr>
      <w:r>
        <w:t>9.7.3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_Toc155320748 \h </w:instrText>
      </w:r>
      <w:r>
        <w:fldChar w:fldCharType="separate"/>
      </w:r>
      <w:r>
        <w:t>31</w:t>
      </w:r>
      <w:r>
        <w:fldChar w:fldCharType="end"/>
      </w:r>
    </w:p>
    <w:p w14:paraId="19ED1001" w14:textId="6447B6B9" w:rsidR="00897AA3" w:rsidRDefault="00897AA3">
      <w:pPr>
        <w:pStyle w:val="TOC8"/>
        <w:rPr>
          <w:rFonts w:asciiTheme="minorHAnsi" w:eastAsiaTheme="minorEastAsia" w:hAnsiTheme="minorHAnsi" w:cstheme="minorBidi"/>
          <w:b w:val="0"/>
          <w:kern w:val="2"/>
          <w:szCs w:val="22"/>
          <w:lang w:eastAsia="en-GB"/>
          <w14:ligatures w14:val="standardContextual"/>
        </w:rPr>
      </w:pPr>
      <w:r>
        <w:t xml:space="preserve">Annex </w:t>
      </w:r>
      <w:r w:rsidRPr="008120F2">
        <w:rPr>
          <w:rFonts w:eastAsia="SimSun"/>
          <w:lang w:val="en-US" w:eastAsia="zh-CN"/>
        </w:rPr>
        <w:t>A</w:t>
      </w:r>
      <w:r>
        <w:t xml:space="preserve"> (informative): Change history</w:t>
      </w:r>
      <w:r>
        <w:tab/>
      </w:r>
      <w:r>
        <w:fldChar w:fldCharType="begin"/>
      </w:r>
      <w:r>
        <w:instrText xml:space="preserve"> PAGEREF _Toc155320749 \h </w:instrText>
      </w:r>
      <w:r>
        <w:fldChar w:fldCharType="separate"/>
      </w:r>
      <w:r>
        <w:t>31</w:t>
      </w:r>
      <w:r>
        <w:fldChar w:fldCharType="end"/>
      </w:r>
    </w:p>
    <w:p w14:paraId="78FD7CC9" w14:textId="773A487E" w:rsidR="00080512" w:rsidRPr="00B558CC" w:rsidRDefault="00897AA3">
      <w:r>
        <w:fldChar w:fldCharType="end"/>
      </w:r>
    </w:p>
    <w:p w14:paraId="78FD7CCA" w14:textId="77777777" w:rsidR="00080512" w:rsidRPr="00B558CC" w:rsidRDefault="00080512" w:rsidP="00B558CC">
      <w:pPr>
        <w:pStyle w:val="Heading1"/>
      </w:pPr>
      <w:r w:rsidRPr="00B558CC">
        <w:br w:type="page"/>
      </w:r>
      <w:bookmarkStart w:id="14" w:name="foreword"/>
      <w:bookmarkStart w:id="15" w:name="_Toc2086433"/>
      <w:bookmarkStart w:id="16" w:name="_Toc53219690"/>
      <w:bookmarkStart w:id="17" w:name="_Toc53220133"/>
      <w:bookmarkStart w:id="18" w:name="_Toc61184185"/>
      <w:bookmarkStart w:id="19" w:name="_Toc74643014"/>
      <w:bookmarkStart w:id="20" w:name="_Toc76541632"/>
      <w:bookmarkStart w:id="21" w:name="_Toc76541717"/>
      <w:bookmarkStart w:id="22" w:name="_Toc82447325"/>
      <w:bookmarkStart w:id="23" w:name="_Toc114143625"/>
      <w:bookmarkStart w:id="24" w:name="_Toc130399079"/>
      <w:bookmarkStart w:id="25" w:name="_Toc137533109"/>
      <w:bookmarkStart w:id="26" w:name="_Toc138855731"/>
      <w:bookmarkStart w:id="27" w:name="_Toc145531396"/>
      <w:bookmarkStart w:id="28" w:name="_Toc155320665"/>
      <w:bookmarkEnd w:id="14"/>
      <w:r w:rsidRPr="00B558CC">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8FD7CCB" w14:textId="77777777" w:rsidR="00080512" w:rsidRPr="00B558CC" w:rsidRDefault="00080512">
      <w:r w:rsidRPr="00B558CC">
        <w:t xml:space="preserve">This Technical </w:t>
      </w:r>
      <w:bookmarkStart w:id="29" w:name="spectype3"/>
      <w:r w:rsidRPr="00B558CC">
        <w:t>Specification</w:t>
      </w:r>
      <w:bookmarkEnd w:id="29"/>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indicates a recommendation not 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30" w:name="introduction"/>
      <w:bookmarkStart w:id="31" w:name="scope"/>
      <w:bookmarkStart w:id="32" w:name="_Toc49507496"/>
      <w:bookmarkStart w:id="33" w:name="_Toc53218984"/>
      <w:bookmarkStart w:id="34" w:name="_Toc53219691"/>
      <w:bookmarkStart w:id="35" w:name="_Toc53220134"/>
      <w:bookmarkStart w:id="36" w:name="_Toc61184186"/>
      <w:bookmarkStart w:id="37" w:name="_Toc74643015"/>
      <w:bookmarkStart w:id="38" w:name="_Toc76541633"/>
      <w:bookmarkStart w:id="39" w:name="_Toc76541718"/>
      <w:bookmarkStart w:id="40" w:name="_Toc82447326"/>
      <w:bookmarkStart w:id="41" w:name="_Toc114143626"/>
      <w:bookmarkStart w:id="42" w:name="_Toc130399080"/>
      <w:bookmarkStart w:id="43" w:name="_Toc137533110"/>
      <w:bookmarkStart w:id="44" w:name="_Toc138855732"/>
      <w:bookmarkStart w:id="45" w:name="_Toc145531397"/>
      <w:bookmarkStart w:id="46" w:name="_Toc155320666"/>
      <w:bookmarkStart w:id="47" w:name="_Toc2086435"/>
      <w:bookmarkEnd w:id="30"/>
      <w:bookmarkEnd w:id="31"/>
      <w:r w:rsidRPr="00B558CC">
        <w:t>1</w:t>
      </w:r>
      <w:r w:rsidRPr="00B558CC">
        <w:tab/>
        <w:t>Scope</w:t>
      </w:r>
      <w:bookmarkStart w:id="48" w:name="_Toc354565179"/>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6F0B5861" w14:textId="49282D2F" w:rsidR="00D05679" w:rsidRDefault="00D05679" w:rsidP="00B558CC">
      <w:r w:rsidRPr="003903E9">
        <w:t xml:space="preserve">Technical requirements related to the antenna </w:t>
      </w:r>
      <w:r>
        <w:t>and TAB connectors</w:t>
      </w:r>
      <w:r w:rsidRPr="003903E9">
        <w:t xml:space="preserve"> are not included in the present document. These are found in the relevant product standards [2</w:t>
      </w:r>
      <w:r>
        <w:t>, 24, 25</w:t>
      </w:r>
      <w:r w:rsidRPr="003903E9">
        <w:t>].</w:t>
      </w:r>
    </w:p>
    <w:p w14:paraId="78FD7CED" w14:textId="4C74C27A" w:rsidR="00B558CC" w:rsidRPr="00B558CC" w:rsidRDefault="004130CA" w:rsidP="00B558CC">
      <w:r>
        <w:t>The environment classification used in the present document refers to the residential, commercial and light industrial environment classification used in IEC 61000-6-1 [4]</w:t>
      </w:r>
      <w:r>
        <w:rPr>
          <w:rFonts w:eastAsia="SimSun" w:hint="eastAsia"/>
          <w:lang w:val="en-US" w:eastAsia="zh-CN"/>
        </w:rPr>
        <w:t>,</w:t>
      </w:r>
      <w:r>
        <w:t xml:space="preserve"> IEC 61000-6-3 [5]</w:t>
      </w:r>
      <w:r>
        <w:rPr>
          <w:rFonts w:eastAsia="SimSun" w:hint="eastAsia"/>
          <w:lang w:val="en-US" w:eastAsia="zh-CN"/>
        </w:rPr>
        <w:t xml:space="preserve"> and IEC 61000-6-8 [26]</w:t>
      </w:r>
      <w:r>
        <w:t>.</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49" w:name="_Toc47081113"/>
      <w:bookmarkStart w:id="50" w:name="_Toc49507497"/>
      <w:bookmarkStart w:id="51" w:name="_Toc53218985"/>
      <w:bookmarkStart w:id="52" w:name="_Toc53219692"/>
      <w:bookmarkStart w:id="53" w:name="_Toc53220135"/>
      <w:bookmarkStart w:id="54" w:name="_Toc61184187"/>
      <w:bookmarkStart w:id="55" w:name="_Toc74643016"/>
      <w:bookmarkStart w:id="56" w:name="_Toc76541634"/>
      <w:bookmarkStart w:id="57" w:name="_Toc76541719"/>
      <w:bookmarkStart w:id="58" w:name="_Toc82447327"/>
      <w:bookmarkStart w:id="59" w:name="_Toc114143627"/>
      <w:bookmarkStart w:id="60" w:name="_Toc130399081"/>
      <w:bookmarkStart w:id="61" w:name="_Toc137533111"/>
      <w:bookmarkStart w:id="62" w:name="_Toc138855733"/>
      <w:bookmarkStart w:id="63" w:name="_Toc145531398"/>
      <w:bookmarkStart w:id="64" w:name="_Toc155320667"/>
      <w:r w:rsidRPr="00B558CC">
        <w:t>2</w:t>
      </w:r>
      <w:r w:rsidRPr="00B558CC">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65" w:name="OLE_LINK3"/>
      <w:bookmarkStart w:id="66" w:name="OLE_LINK2"/>
      <w:bookmarkStart w:id="67" w:name="OLE_LINK1"/>
      <w:bookmarkStart w:id="68"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65"/>
    <w:bookmarkEnd w:id="66"/>
    <w:bookmarkEnd w:id="67"/>
    <w:bookmarkEnd w:id="68"/>
    <w:p w14:paraId="78FD7CF4" w14:textId="77777777" w:rsidR="00B558CC" w:rsidRPr="00B558CC" w:rsidRDefault="00B558CC" w:rsidP="00B558CC">
      <w:pPr>
        <w:pStyle w:val="EX"/>
      </w:pPr>
      <w:r w:rsidRPr="00B558CC">
        <w:t>[1]</w:t>
      </w:r>
      <w:r w:rsidRPr="00B558CC">
        <w:tab/>
        <w:t>3GPP TR 21.905: "Vocabulary for 3GPP Specifications"</w:t>
      </w:r>
      <w:bookmarkStart w:id="69"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5EC1C40" w:rsidR="00B558CC" w:rsidRPr="00B558CC" w:rsidRDefault="004130CA" w:rsidP="006A28B2">
      <w:pPr>
        <w:pStyle w:val="EX"/>
      </w:pPr>
      <w:r>
        <w:t>[</w:t>
      </w:r>
      <w:r>
        <w:rPr>
          <w:lang w:val="en-US" w:eastAsia="zh-CN"/>
        </w:rPr>
        <w:t>5</w:t>
      </w:r>
      <w:r>
        <w:t>]</w:t>
      </w:r>
      <w:r>
        <w:tab/>
        <w:t xml:space="preserve">IEC 61000-6-3: "Electromagnetic compatibility (EMC) - </w:t>
      </w:r>
      <w:r>
        <w:rPr>
          <w:lang w:eastAsia="en-GB"/>
        </w:rPr>
        <w:t>Part 6-3: Generic standards - Emission standard for equipment in residential environments"</w:t>
      </w:r>
      <w:r>
        <w:rPr>
          <w:rFonts w:eastAsia="SimSun" w:hint="eastAsia"/>
          <w:lang w:val="en-US" w:eastAsia="zh-CN"/>
        </w:rPr>
        <w:t>.</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lastRenderedPageBreak/>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Default="00C15E71" w:rsidP="006A28B2">
      <w:pPr>
        <w:pStyle w:val="EX"/>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4A14C085" w14:textId="5394DF02" w:rsidR="004130CA" w:rsidRPr="00E807DB" w:rsidRDefault="004130CA" w:rsidP="006A28B2">
      <w:pPr>
        <w:pStyle w:val="EX"/>
        <w:rPr>
          <w:lang w:val="en-US" w:eastAsia="zh-CN"/>
        </w:rPr>
      </w:pPr>
      <w:r>
        <w:rPr>
          <w:rFonts w:hint="eastAsia"/>
        </w:rPr>
        <w:t>[</w:t>
      </w:r>
      <w:r>
        <w:rPr>
          <w:rFonts w:eastAsia="SimSun" w:hint="eastAsia"/>
          <w:lang w:val="en-US" w:eastAsia="zh-CN"/>
        </w:rPr>
        <w:t>2</w:t>
      </w:r>
      <w:r>
        <w:rPr>
          <w:rFonts w:hint="eastAsia"/>
        </w:rPr>
        <w:t>6]</w:t>
      </w:r>
      <w:r>
        <w:rPr>
          <w:rFonts w:hint="eastAsia"/>
        </w:rPr>
        <w:tab/>
        <w:t>IEC 61000-6-8:"Electromagnetic compatibility (EMC) - Part 6-8: Generic standards - Emission standard for professional equipment in commercial and light-industrial locations".</w:t>
      </w:r>
    </w:p>
    <w:p w14:paraId="78FD7D0B" w14:textId="77777777" w:rsidR="00B558CC" w:rsidRPr="00B558CC" w:rsidRDefault="00B558CC" w:rsidP="00B558CC">
      <w:pPr>
        <w:pStyle w:val="Heading1"/>
      </w:pPr>
      <w:bookmarkStart w:id="70" w:name="_Toc47081114"/>
      <w:bookmarkStart w:id="71" w:name="_Toc49507498"/>
      <w:bookmarkStart w:id="72" w:name="_Toc53218986"/>
      <w:bookmarkStart w:id="73" w:name="_Toc53219693"/>
      <w:bookmarkStart w:id="74" w:name="_Toc53220136"/>
      <w:bookmarkStart w:id="75" w:name="_Toc61184188"/>
      <w:bookmarkStart w:id="76" w:name="_Toc74643017"/>
      <w:bookmarkStart w:id="77" w:name="_Toc76541635"/>
      <w:bookmarkStart w:id="78" w:name="_Toc76541720"/>
      <w:bookmarkStart w:id="79" w:name="_Toc82447328"/>
      <w:bookmarkStart w:id="80" w:name="_Toc114143628"/>
      <w:bookmarkStart w:id="81" w:name="_Toc130399082"/>
      <w:bookmarkStart w:id="82" w:name="_Toc137533112"/>
      <w:bookmarkStart w:id="83" w:name="_Toc138855734"/>
      <w:bookmarkStart w:id="84" w:name="_Toc145531399"/>
      <w:bookmarkStart w:id="85" w:name="_Toc155320668"/>
      <w:r w:rsidRPr="00B558CC">
        <w:lastRenderedPageBreak/>
        <w:t>3</w:t>
      </w:r>
      <w:r w:rsidRPr="00B558CC">
        <w:tab/>
        <w:t>Definitions, symbols and abbreviations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8FD7D0C" w14:textId="77777777" w:rsidR="00B558CC" w:rsidRPr="00B558CC" w:rsidRDefault="00B558CC" w:rsidP="008C3760">
      <w:pPr>
        <w:pStyle w:val="Heading2"/>
      </w:pPr>
      <w:bookmarkStart w:id="86" w:name="_Toc354565181"/>
      <w:bookmarkStart w:id="87" w:name="_Toc47081115"/>
      <w:bookmarkStart w:id="88" w:name="_Toc49507499"/>
      <w:bookmarkStart w:id="89" w:name="_Toc53218987"/>
      <w:bookmarkStart w:id="90" w:name="_Toc53219694"/>
      <w:bookmarkStart w:id="91" w:name="_Toc53220137"/>
      <w:bookmarkStart w:id="92" w:name="_Toc61184189"/>
      <w:bookmarkStart w:id="93" w:name="_Toc74643018"/>
      <w:bookmarkStart w:id="94" w:name="_Toc76541636"/>
      <w:bookmarkStart w:id="95" w:name="_Toc76541721"/>
      <w:bookmarkStart w:id="96" w:name="_Toc82447329"/>
      <w:bookmarkStart w:id="97" w:name="_Toc114143629"/>
      <w:bookmarkStart w:id="98" w:name="_Toc130399083"/>
      <w:bookmarkStart w:id="99" w:name="_Toc137533113"/>
      <w:bookmarkStart w:id="100" w:name="_Toc138855735"/>
      <w:bookmarkStart w:id="101" w:name="_Toc145531400"/>
      <w:bookmarkStart w:id="102" w:name="_Toc155320669"/>
      <w:r w:rsidRPr="00B558CC">
        <w:t>3.1</w:t>
      </w:r>
      <w:r w:rsidRPr="00B558CC">
        <w:tab/>
        <w:t>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103" w:name="_MON_1631609652"/>
      <w:bookmarkStart w:id="104" w:name="_1576657865"/>
      <w:bookmarkEnd w:id="103"/>
      <w:bookmarkEnd w:id="104"/>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6A5B89">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105" w:name="_Toc354565182"/>
      <w:bookmarkStart w:id="106" w:name="_Toc47081116"/>
      <w:bookmarkStart w:id="107" w:name="_Toc49507500"/>
      <w:bookmarkStart w:id="108" w:name="_Toc53218988"/>
      <w:bookmarkStart w:id="109" w:name="_Toc53219695"/>
      <w:bookmarkStart w:id="110" w:name="_Toc53220138"/>
      <w:bookmarkStart w:id="111" w:name="_Toc61184190"/>
      <w:bookmarkStart w:id="112" w:name="_Toc74643019"/>
      <w:bookmarkStart w:id="113" w:name="_Toc76541637"/>
      <w:bookmarkStart w:id="114" w:name="_Toc76541722"/>
      <w:bookmarkStart w:id="115" w:name="_Toc82447330"/>
      <w:bookmarkStart w:id="116" w:name="_Toc114143630"/>
      <w:bookmarkStart w:id="117" w:name="_Toc130399084"/>
      <w:bookmarkStart w:id="118" w:name="_Toc137533114"/>
      <w:bookmarkStart w:id="119" w:name="_Toc138855736"/>
      <w:bookmarkStart w:id="120" w:name="_Toc145531401"/>
      <w:bookmarkStart w:id="121" w:name="_Toc155320670"/>
      <w:r w:rsidRPr="00B558CC">
        <w:t>3.2</w:t>
      </w:r>
      <w:r w:rsidRPr="00B558CC">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2372201" w14:textId="77777777" w:rsidR="00EF51EA" w:rsidRDefault="00EF51EA" w:rsidP="00EF51EA">
      <w:pPr>
        <w:pStyle w:val="EW"/>
        <w:rPr>
          <w:i/>
          <w:iCs/>
        </w:rPr>
      </w:pPr>
      <w:r>
        <w:t>F</w:t>
      </w:r>
      <w:r>
        <w:rPr>
          <w:vertAlign w:val="subscript"/>
        </w:rPr>
        <w:t>DL,high</w:t>
      </w:r>
      <w:r>
        <w:tab/>
      </w:r>
      <w:r>
        <w:tab/>
        <w:t xml:space="preserve">The highest frequency of the downlink </w:t>
      </w:r>
      <w:r>
        <w:rPr>
          <w:i/>
          <w:iCs/>
        </w:rPr>
        <w:t>operating band</w:t>
      </w:r>
    </w:p>
    <w:p w14:paraId="48207434" w14:textId="77777777" w:rsidR="00EF51EA" w:rsidRDefault="00EF51EA" w:rsidP="00EF51EA">
      <w:pPr>
        <w:pStyle w:val="EW"/>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2016C1D7" w14:textId="77777777" w:rsidR="00EF51EA" w:rsidRDefault="00EF51EA" w:rsidP="00EF51EA">
      <w:pPr>
        <w:pStyle w:val="EW"/>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EF51EA">
      <w:pPr>
        <w:pStyle w:val="EW"/>
      </w:pPr>
    </w:p>
    <w:p w14:paraId="78FD7D2F" w14:textId="77777777" w:rsidR="00B558CC" w:rsidRPr="00EE5FAA" w:rsidRDefault="00B558CC" w:rsidP="008C3760">
      <w:pPr>
        <w:pStyle w:val="Heading2"/>
      </w:pPr>
      <w:bookmarkStart w:id="122" w:name="_Toc47081117"/>
      <w:bookmarkStart w:id="123" w:name="_Toc354565183"/>
      <w:bookmarkStart w:id="124" w:name="_Toc49507501"/>
      <w:bookmarkStart w:id="125" w:name="_Toc53218989"/>
      <w:bookmarkStart w:id="126" w:name="_Toc53219696"/>
      <w:bookmarkStart w:id="127" w:name="_Toc53220139"/>
      <w:bookmarkStart w:id="128" w:name="_Toc61184191"/>
      <w:bookmarkStart w:id="129" w:name="_Toc74643020"/>
      <w:bookmarkStart w:id="130" w:name="_Toc76541638"/>
      <w:bookmarkStart w:id="131" w:name="_Toc76541723"/>
      <w:bookmarkStart w:id="132" w:name="_Toc82447331"/>
      <w:bookmarkStart w:id="133" w:name="_Toc114143631"/>
      <w:bookmarkStart w:id="134" w:name="_Toc130399085"/>
      <w:bookmarkStart w:id="135" w:name="_Toc137533115"/>
      <w:bookmarkStart w:id="136" w:name="_Toc138855737"/>
      <w:bookmarkStart w:id="137" w:name="_Toc145531402"/>
      <w:bookmarkStart w:id="138" w:name="_Toc155320671"/>
      <w:r w:rsidRPr="00EE5FAA">
        <w:t>3.3</w:t>
      </w:r>
      <w:r w:rsidRPr="00EE5FAA">
        <w:tab/>
        <w:t>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lastRenderedPageBreak/>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139" w:name="_Toc354565184"/>
      <w:bookmarkStart w:id="140" w:name="_Toc49507502"/>
      <w:bookmarkStart w:id="141" w:name="_Toc47081118"/>
      <w:bookmarkStart w:id="142" w:name="_Toc53218990"/>
      <w:bookmarkStart w:id="143" w:name="_Toc53219697"/>
      <w:bookmarkStart w:id="144" w:name="_Toc53220140"/>
      <w:bookmarkStart w:id="145" w:name="_Toc61184192"/>
      <w:bookmarkStart w:id="146" w:name="_Toc74643021"/>
      <w:bookmarkStart w:id="147" w:name="_Toc76541639"/>
      <w:bookmarkStart w:id="148" w:name="_Toc76541724"/>
      <w:bookmarkStart w:id="149" w:name="_Toc82447332"/>
      <w:bookmarkStart w:id="150" w:name="_Toc114143632"/>
      <w:bookmarkStart w:id="151" w:name="_Toc130399086"/>
      <w:bookmarkStart w:id="152" w:name="_Toc137533116"/>
      <w:bookmarkStart w:id="153" w:name="_Toc138855738"/>
      <w:bookmarkStart w:id="154" w:name="_Toc145531403"/>
      <w:bookmarkStart w:id="155" w:name="_Toc155320672"/>
      <w:r w:rsidRPr="00EE5FAA">
        <w:t>4</w:t>
      </w:r>
      <w:r w:rsidRPr="00EE5FAA">
        <w:tab/>
      </w:r>
      <w:r w:rsidRPr="00EE5FAA">
        <w:rPr>
          <w:szCs w:val="22"/>
          <w:lang w:val="en-US" w:eastAsia="zh-CN"/>
        </w:rPr>
        <w:t>Test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8FD7D50" w14:textId="77777777" w:rsidR="00B558CC" w:rsidRPr="00EE5FAA" w:rsidRDefault="00B558CC" w:rsidP="00B558CC">
      <w:pPr>
        <w:pStyle w:val="Heading2"/>
      </w:pPr>
      <w:bookmarkStart w:id="156" w:name="_Toc47081119"/>
      <w:bookmarkStart w:id="157" w:name="_Toc354565185"/>
      <w:bookmarkStart w:id="158" w:name="_Toc49507503"/>
      <w:bookmarkStart w:id="159" w:name="_Toc53218991"/>
      <w:bookmarkStart w:id="160" w:name="_Toc53219698"/>
      <w:bookmarkStart w:id="161" w:name="_Toc53220141"/>
      <w:bookmarkStart w:id="162" w:name="_Toc61184193"/>
      <w:bookmarkStart w:id="163" w:name="_Toc74643022"/>
      <w:bookmarkStart w:id="164" w:name="_Toc76541640"/>
      <w:bookmarkStart w:id="165" w:name="_Toc76541725"/>
      <w:bookmarkStart w:id="166" w:name="_Toc82447333"/>
      <w:bookmarkStart w:id="167" w:name="_Toc114143633"/>
      <w:bookmarkStart w:id="168" w:name="_Toc130399087"/>
      <w:bookmarkStart w:id="169" w:name="_Toc137533117"/>
      <w:bookmarkStart w:id="170" w:name="_Toc138855739"/>
      <w:bookmarkStart w:id="171" w:name="_Toc145531404"/>
      <w:bookmarkStart w:id="172" w:name="_Toc155320673"/>
      <w:r w:rsidRPr="00EE5FAA">
        <w:t>4.1</w:t>
      </w:r>
      <w:r w:rsidRPr="00EE5FAA">
        <w:tab/>
      </w:r>
      <w:r w:rsidRPr="00EE5FAA">
        <w:rPr>
          <w:lang w:val="en-US" w:eastAsia="zh-CN"/>
        </w:rPr>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1AD64D9" w14:textId="78ECE387" w:rsidR="0085512E" w:rsidRPr="00CD7969" w:rsidRDefault="0085512E" w:rsidP="0085512E">
      <w:pPr>
        <w:rPr>
          <w:rFonts w:eastAsia="Yu Mincho"/>
        </w:rPr>
      </w:pPr>
      <w:bookmarkStart w:id="173" w:name="_Toc354565186"/>
      <w:bookmarkStart w:id="174" w:name="_Toc47081120"/>
      <w:bookmarkStart w:id="175" w:name="_Toc49507504"/>
      <w:bookmarkStart w:id="176" w:name="_Toc53218992"/>
      <w:bookmarkStart w:id="177" w:name="_Toc53219699"/>
      <w:bookmarkStart w:id="178" w:name="_Toc53220142"/>
      <w:r w:rsidRPr="00EE5FAA">
        <w:t>Requirements throughout the EMC specifications are in some cases defined separately for different frequency ranges (FR). The frequency ranges FR1 and FR2 are defined in clause 5.1 of TS 38.174 [2].</w:t>
      </w:r>
      <w:r>
        <w:t xml:space="preserve"> </w:t>
      </w:r>
      <w:r>
        <w:rPr>
          <w:rFonts w:eastAsia="Yu Mincho"/>
        </w:rPr>
        <w:t>NR IAB is designed to operate in FR1 and</w:t>
      </w:r>
      <w:r>
        <w:t xml:space="preserve"> FR2-1.</w:t>
      </w:r>
    </w:p>
    <w:p w14:paraId="78FD7D52" w14:textId="64029F56" w:rsidR="00EE5FAA" w:rsidRPr="00EE5FAA" w:rsidRDefault="0085512E" w:rsidP="0085512E">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hint="eastAsia"/>
          <w:lang w:val="en-US" w:eastAsia="zh-CN"/>
        </w:rPr>
        <w:t>TS</w:t>
      </w:r>
      <w:r>
        <w:rPr>
          <w:lang w:val="en-US" w:eastAsia="zh-CN"/>
        </w:rPr>
        <w:t xml:space="preserve"> </w:t>
      </w:r>
      <w:r>
        <w:rPr>
          <w:rFonts w:hint="eastAsia"/>
          <w:lang w:val="en-US" w:eastAsia="zh-CN"/>
        </w:rPr>
        <w:t>38.176-1</w:t>
      </w:r>
      <w:r>
        <w:rPr>
          <w:lang w:val="en-US" w:eastAsia="zh-CN"/>
        </w:rPr>
        <w:t xml:space="preserve"> </w:t>
      </w:r>
      <w:r>
        <w:rPr>
          <w:rFonts w:hint="eastAsia"/>
          <w:lang w:val="en-US" w:eastAsia="zh-CN"/>
        </w:rPr>
        <w:t>[24] and TS</w:t>
      </w:r>
      <w:r>
        <w:rPr>
          <w:lang w:val="en-US" w:eastAsia="zh-CN"/>
        </w:rPr>
        <w:t xml:space="preserve"> </w:t>
      </w:r>
      <w:r>
        <w:rPr>
          <w:rFonts w:hint="eastAsia"/>
          <w:lang w:val="en-US" w:eastAsia="zh-CN"/>
        </w:rPr>
        <w:t>38.176-2</w:t>
      </w:r>
      <w:r>
        <w:rPr>
          <w:lang w:val="en-US" w:eastAsia="zh-CN"/>
        </w:rPr>
        <w:t xml:space="preserve"> </w:t>
      </w:r>
      <w:r>
        <w:rPr>
          <w:rFonts w:hint="eastAsia"/>
          <w:lang w:val="en-US" w:eastAsia="zh-CN"/>
        </w:rPr>
        <w:t>[25]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137DE3F8" w14:textId="04C846ED" w:rsidR="0085512E" w:rsidRDefault="0085512E" w:rsidP="0085512E">
      <w:pPr>
        <w:pStyle w:val="NO"/>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w:t>
      </w:r>
      <w:r>
        <w:t xml:space="preserve"> </w:t>
      </w:r>
      <w:r>
        <w:rPr>
          <w:rFonts w:hint="eastAsia"/>
        </w:rPr>
        <w:t>38.176-1</w:t>
      </w:r>
      <w:r>
        <w:t xml:space="preserve"> </w:t>
      </w:r>
      <w:r>
        <w:rPr>
          <w:rFonts w:hint="eastAsia"/>
        </w:rPr>
        <w:t xml:space="preserve">[24], </w:t>
      </w:r>
      <w:r>
        <w:t>t</w:t>
      </w:r>
      <w:r>
        <w:rPr>
          <w:rFonts w:hint="eastAsia"/>
        </w:rPr>
        <w:t>able 4.6-1</w:t>
      </w:r>
      <w:r>
        <w:rPr>
          <w:rFonts w:hint="eastAsia"/>
          <w:lang w:val="en-US" w:eastAsia="zh-CN"/>
        </w:rPr>
        <w:t xml:space="preserve"> and TS</w:t>
      </w:r>
      <w:r>
        <w:rPr>
          <w:lang w:val="en-US" w:eastAsia="zh-CN"/>
        </w:rPr>
        <w:t xml:space="preserve"> </w:t>
      </w:r>
      <w:r>
        <w:rPr>
          <w:rFonts w:hint="eastAsia"/>
          <w:lang w:val="en-US" w:eastAsia="zh-CN"/>
        </w:rPr>
        <w:t>38.176-2</w:t>
      </w:r>
      <w:r>
        <w:rPr>
          <w:lang w:val="en-US" w:eastAsia="zh-CN"/>
        </w:rPr>
        <w:t xml:space="preserve"> </w:t>
      </w:r>
      <w:r>
        <w:rPr>
          <w:rFonts w:hint="eastAsia"/>
          <w:lang w:val="en-US" w:eastAsia="zh-CN"/>
        </w:rPr>
        <w:t>[25],</w:t>
      </w:r>
      <w:r>
        <w:rPr>
          <w:lang w:val="en-US" w:eastAsia="zh-CN"/>
        </w:rPr>
        <w:t xml:space="preserve"> t</w:t>
      </w:r>
      <w:r>
        <w:rPr>
          <w:rFonts w:hint="eastAsia"/>
          <w:lang w:val="en-US" w:eastAsia="zh-CN"/>
        </w:rPr>
        <w:t>able 4.6-1</w:t>
      </w:r>
      <w:r>
        <w:t>.</w:t>
      </w:r>
    </w:p>
    <w:p w14:paraId="78FD7D56" w14:textId="1255B337" w:rsidR="00EE5FAA" w:rsidRPr="00EE5FAA" w:rsidRDefault="0085512E" w:rsidP="0085512E">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w:t>
      </w:r>
      <w:r>
        <w:t xml:space="preserve"> </w:t>
      </w:r>
      <w:r>
        <w:rPr>
          <w:rFonts w:hint="eastAsia"/>
        </w:rPr>
        <w:t>38.176-</w:t>
      </w:r>
      <w:r>
        <w:rPr>
          <w:rFonts w:hint="eastAsia"/>
          <w:lang w:val="en-US" w:eastAsia="zh-CN"/>
        </w:rPr>
        <w:t>2</w:t>
      </w:r>
      <w:r>
        <w:rPr>
          <w:lang w:val="en-US" w:eastAsia="zh-CN"/>
        </w:rPr>
        <w:t xml:space="preserve"> </w:t>
      </w:r>
      <w:r>
        <w:rPr>
          <w:rFonts w:hint="eastAsia"/>
        </w:rPr>
        <w:t>[2</w:t>
      </w:r>
      <w:r>
        <w:rPr>
          <w:rFonts w:hint="eastAsia"/>
          <w:lang w:val="en-US" w:eastAsia="zh-CN"/>
        </w:rPr>
        <w:t>5</w:t>
      </w:r>
      <w:r>
        <w:rPr>
          <w:rFonts w:hint="eastAsia"/>
        </w:rPr>
        <w:t xml:space="preserve">], </w:t>
      </w:r>
      <w:r>
        <w:t>t</w:t>
      </w:r>
      <w:r>
        <w:rPr>
          <w:rFonts w:hint="eastAsia"/>
        </w:rPr>
        <w:t>able 4.6-1</w:t>
      </w:r>
      <w:r>
        <w:t>.</w:t>
      </w:r>
    </w:p>
    <w:p w14:paraId="78FD7D57" w14:textId="77777777" w:rsidR="00B558CC" w:rsidRPr="00EE5FAA" w:rsidRDefault="00B558CC" w:rsidP="00B558CC">
      <w:pPr>
        <w:pStyle w:val="Heading2"/>
      </w:pPr>
      <w:bookmarkStart w:id="179" w:name="_Toc61184194"/>
      <w:bookmarkStart w:id="180" w:name="_Toc74643023"/>
      <w:bookmarkStart w:id="181" w:name="_Toc76541641"/>
      <w:bookmarkStart w:id="182" w:name="_Toc76541726"/>
      <w:bookmarkStart w:id="183" w:name="_Toc82447334"/>
      <w:bookmarkStart w:id="184" w:name="_Toc114143634"/>
      <w:bookmarkStart w:id="185" w:name="_Toc130399088"/>
      <w:bookmarkStart w:id="186" w:name="_Toc137533118"/>
      <w:bookmarkStart w:id="187" w:name="_Toc138855740"/>
      <w:bookmarkStart w:id="188" w:name="_Toc145531405"/>
      <w:bookmarkStart w:id="189" w:name="_Toc155320674"/>
      <w:r w:rsidRPr="00EE5FAA">
        <w:t>4.2</w:t>
      </w:r>
      <w:r w:rsidRPr="00EE5FAA">
        <w:tab/>
      </w:r>
      <w:bookmarkEnd w:id="173"/>
      <w:r w:rsidRPr="00EE5FAA">
        <w:t>Arrangements for establishing a communication link</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78FD7D58" w14:textId="77777777" w:rsidR="00EE5FAA" w:rsidRPr="00EE5FAA" w:rsidRDefault="00EE5FAA" w:rsidP="00EE5FAA">
      <w:pPr>
        <w:rPr>
          <w:rFonts w:cs="v4.2.0"/>
        </w:rPr>
      </w:pPr>
      <w:bookmarkStart w:id="190" w:name="_Toc47081123"/>
      <w:bookmarkStart w:id="191" w:name="_Toc49507505"/>
      <w:bookmarkStart w:id="192" w:name="_Toc53218993"/>
      <w:bookmarkStart w:id="193" w:name="_Toc53219700"/>
      <w:bookmarkStart w:id="194"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lastRenderedPageBreak/>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897AA3">
      <w:r w:rsidRPr="00EE5FAA">
        <w:t>For immunity tests clause 4.3 shall apply and the conditions shall be as follows.</w:t>
      </w:r>
    </w:p>
    <w:p w14:paraId="78FD7D61" w14:textId="77777777" w:rsidR="00B558CC" w:rsidRPr="00EE5FAA" w:rsidRDefault="00B558CC" w:rsidP="008C3760">
      <w:pPr>
        <w:pStyle w:val="Heading2"/>
      </w:pPr>
      <w:bookmarkStart w:id="195" w:name="_Toc61184195"/>
      <w:bookmarkStart w:id="196" w:name="_Toc74643024"/>
      <w:bookmarkStart w:id="197" w:name="_Toc76541642"/>
      <w:bookmarkStart w:id="198" w:name="_Toc76541727"/>
      <w:bookmarkStart w:id="199" w:name="_Toc82447335"/>
      <w:bookmarkStart w:id="200" w:name="_Toc114143635"/>
      <w:bookmarkStart w:id="201" w:name="_Toc130399089"/>
      <w:bookmarkStart w:id="202" w:name="_Toc137533119"/>
      <w:bookmarkStart w:id="203" w:name="_Toc138855741"/>
      <w:bookmarkStart w:id="204" w:name="_Toc145531406"/>
      <w:bookmarkStart w:id="205" w:name="_Toc155320675"/>
      <w:r w:rsidRPr="00EE5FAA">
        <w:t>4.</w:t>
      </w:r>
      <w:r w:rsidRPr="00EE5FAA">
        <w:rPr>
          <w:rFonts w:eastAsia="SimSun"/>
          <w:lang w:val="en-US" w:eastAsia="zh-CN"/>
        </w:rPr>
        <w:t>3</w:t>
      </w:r>
      <w:r w:rsidRPr="00EE5FAA">
        <w:tab/>
        <w:t>Narrow band responses on receivers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78FD7D62" w14:textId="77777777" w:rsidR="00EE5FAA" w:rsidRPr="00EE5FAA" w:rsidRDefault="00EE5FAA" w:rsidP="00EE5FAA">
      <w:pPr>
        <w:rPr>
          <w:rFonts w:cs="v4.2.0"/>
        </w:rPr>
      </w:pPr>
      <w:bookmarkStart w:id="206" w:name="_Toc47081126"/>
      <w:bookmarkStart w:id="207" w:name="_Toc49507506"/>
      <w:bookmarkStart w:id="208" w:name="_Toc53218994"/>
      <w:bookmarkStart w:id="209" w:name="_Toc53219701"/>
      <w:bookmarkStart w:id="210"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211" w:name="_Toc61184196"/>
      <w:bookmarkStart w:id="212" w:name="_Toc74643025"/>
      <w:bookmarkStart w:id="213" w:name="_Toc76541643"/>
      <w:bookmarkStart w:id="214" w:name="_Toc76541728"/>
      <w:bookmarkStart w:id="215" w:name="_Toc82447336"/>
      <w:bookmarkStart w:id="216" w:name="_Toc114143636"/>
      <w:bookmarkStart w:id="217" w:name="_Toc130399090"/>
      <w:bookmarkStart w:id="218" w:name="_Toc137533120"/>
      <w:bookmarkStart w:id="219" w:name="_Toc138855742"/>
      <w:bookmarkStart w:id="220" w:name="_Toc145531407"/>
      <w:bookmarkStart w:id="221" w:name="_Toc155320676"/>
      <w:r w:rsidRPr="00EE5FAA">
        <w:t>4.</w:t>
      </w:r>
      <w:r w:rsidRPr="00EE5FAA">
        <w:rPr>
          <w:rFonts w:eastAsia="SimSun"/>
          <w:lang w:val="en-US" w:eastAsia="zh-CN"/>
        </w:rPr>
        <w:t>4</w:t>
      </w:r>
      <w:r w:rsidRPr="00EE5FAA">
        <w:tab/>
        <w:t>Exclusion bands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8FD7D69" w14:textId="77777777" w:rsidR="00B558CC" w:rsidRPr="00EE5FAA" w:rsidRDefault="00B558CC" w:rsidP="008C3760">
      <w:pPr>
        <w:pStyle w:val="Heading3"/>
        <w:rPr>
          <w:lang w:val="en-US"/>
        </w:rPr>
      </w:pPr>
      <w:bookmarkStart w:id="222" w:name="_Toc37268285"/>
      <w:bookmarkStart w:id="223" w:name="_Toc45879589"/>
      <w:bookmarkStart w:id="224" w:name="_Toc20994234"/>
      <w:bookmarkStart w:id="225" w:name="_Toc29812093"/>
      <w:bookmarkStart w:id="226" w:name="_Toc37139281"/>
      <w:bookmarkStart w:id="227" w:name="_Toc37268379"/>
      <w:bookmarkStart w:id="228" w:name="_Toc49507507"/>
      <w:bookmarkStart w:id="229" w:name="_Toc53218995"/>
      <w:bookmarkStart w:id="230" w:name="_Toc53219702"/>
      <w:bookmarkStart w:id="231" w:name="_Toc53220145"/>
      <w:bookmarkStart w:id="232" w:name="_Toc61184197"/>
      <w:bookmarkStart w:id="233" w:name="_Toc74643026"/>
      <w:bookmarkStart w:id="234" w:name="_Toc76541644"/>
      <w:bookmarkStart w:id="235" w:name="_Toc76541729"/>
      <w:bookmarkStart w:id="236" w:name="_Toc82447337"/>
      <w:bookmarkStart w:id="237" w:name="_Toc114143637"/>
      <w:bookmarkStart w:id="238" w:name="_Toc130399091"/>
      <w:bookmarkStart w:id="239" w:name="_Toc137533121"/>
      <w:bookmarkStart w:id="240" w:name="_Toc138855743"/>
      <w:bookmarkStart w:id="241" w:name="_Toc145531408"/>
      <w:bookmarkStart w:id="242" w:name="_Toc155320677"/>
      <w:bookmarkStart w:id="243" w:name="_Hlk494715706"/>
      <w:r w:rsidRPr="00EE5FAA">
        <w:rPr>
          <w:lang w:val="en-US" w:eastAsia="zh-CN"/>
        </w:rPr>
        <w:t>4.4.1</w:t>
      </w:r>
      <w:r w:rsidRPr="00EE5FAA">
        <w:tab/>
      </w:r>
      <w:r w:rsidRPr="00EE5FAA">
        <w:rPr>
          <w:lang w:val="en-US" w:eastAsia="zh-CN"/>
        </w:rPr>
        <w:t>Transmitter exclusion band</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8FD7D6A" w14:textId="77777777" w:rsidR="00B558CC" w:rsidRPr="00EE5FAA" w:rsidRDefault="00B558CC" w:rsidP="00B558CC">
      <w:pPr>
        <w:rPr>
          <w:iCs/>
          <w:lang w:val="en-US" w:eastAsia="zh-CN"/>
        </w:rPr>
      </w:pPr>
      <w:bookmarkStart w:id="244" w:name="_Toc29812094"/>
      <w:bookmarkStart w:id="245" w:name="_Toc37139282"/>
      <w:bookmarkStart w:id="246"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3C8BB9F9" w14:textId="77777777" w:rsidR="00693064" w:rsidRDefault="00693064" w:rsidP="00693064">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576A66F0" w14:textId="77777777" w:rsidR="00693064" w:rsidRDefault="00693064" w:rsidP="00693064">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2CFB64E9" w14:textId="77777777" w:rsidR="00693064" w:rsidRDefault="00693064" w:rsidP="00693064">
      <w:pPr>
        <w:pStyle w:val="TH"/>
        <w:rPr>
          <w:lang w:eastAsia="en-GB"/>
        </w:rPr>
      </w:pPr>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9C691F4"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435B1111" w14:textId="77777777" w:rsidR="00693064" w:rsidRDefault="00693064" w:rsidP="00693064">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17AA8B86"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4B75F10"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0FE79432"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1D9E667"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3F68D010" w14:textId="77777777" w:rsidR="00693064" w:rsidRDefault="00693064" w:rsidP="00693064">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3302DD11" w14:textId="77777777" w:rsidR="00693064" w:rsidRDefault="00693064" w:rsidP="00693064">
            <w:pPr>
              <w:pStyle w:val="TAC"/>
              <w:rPr>
                <w:lang w:eastAsia="en-GB"/>
              </w:rPr>
            </w:pPr>
            <w:r>
              <w:rPr>
                <w:lang w:eastAsia="en-GB"/>
              </w:rPr>
              <w:t>10</w:t>
            </w:r>
          </w:p>
        </w:tc>
      </w:tr>
      <w:tr w:rsidR="00693064" w14:paraId="51779EDD"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422CEC6C"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5076D628" w14:textId="77777777" w:rsidR="00693064" w:rsidRDefault="00693064" w:rsidP="00693064">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7A029E16" w14:textId="77777777" w:rsidR="00693064" w:rsidRDefault="00693064" w:rsidP="00693064">
            <w:pPr>
              <w:pStyle w:val="TAC"/>
              <w:rPr>
                <w:lang w:eastAsia="en-GB"/>
              </w:rPr>
            </w:pPr>
            <w:r>
              <w:rPr>
                <w:lang w:eastAsia="en-GB"/>
              </w:rPr>
              <w:t>40</w:t>
            </w:r>
          </w:p>
        </w:tc>
      </w:tr>
    </w:tbl>
    <w:p w14:paraId="37A9005F" w14:textId="77777777" w:rsidR="00693064" w:rsidRDefault="00693064" w:rsidP="00693064">
      <w:pPr>
        <w:rPr>
          <w:lang w:eastAsia="en-GB"/>
        </w:rPr>
      </w:pPr>
    </w:p>
    <w:p w14:paraId="75165B46" w14:textId="43268429" w:rsidR="00693064" w:rsidRDefault="00693064" w:rsidP="00693064">
      <w:pPr>
        <w:pStyle w:val="TH"/>
        <w:rPr>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F98EEAD"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75B88835" w14:textId="77777777" w:rsidR="00693064" w:rsidRDefault="00693064" w:rsidP="00693064">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34E5C27"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0322A99"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34431D37"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79091413"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6C5403B4" w14:textId="77777777" w:rsidR="00693064" w:rsidRDefault="00693064" w:rsidP="00693064">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6E1EF252" w14:textId="77777777" w:rsidR="00693064" w:rsidRDefault="00693064" w:rsidP="00693064">
            <w:pPr>
              <w:pStyle w:val="TAC"/>
              <w:rPr>
                <w:lang w:eastAsia="en-GB"/>
              </w:rPr>
            </w:pPr>
            <w:r>
              <w:rPr>
                <w:lang w:eastAsia="en-GB"/>
              </w:rPr>
              <w:t>10</w:t>
            </w:r>
          </w:p>
        </w:tc>
      </w:tr>
      <w:tr w:rsidR="00693064" w14:paraId="48298318"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DC49057"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48E2066A" w14:textId="77777777" w:rsidR="00693064" w:rsidRDefault="00693064" w:rsidP="00693064">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221CDBD0" w14:textId="77777777" w:rsidR="00693064" w:rsidRDefault="00693064" w:rsidP="00693064">
            <w:pPr>
              <w:pStyle w:val="TAC"/>
              <w:rPr>
                <w:lang w:eastAsia="en-GB"/>
              </w:rPr>
            </w:pPr>
            <w:r>
              <w:rPr>
                <w:lang w:eastAsia="en-GB"/>
              </w:rPr>
              <w:t>40</w:t>
            </w:r>
          </w:p>
        </w:tc>
      </w:tr>
    </w:tbl>
    <w:p w14:paraId="3C9329C5" w14:textId="77777777" w:rsidR="00693064" w:rsidRDefault="00693064" w:rsidP="00693064">
      <w:pPr>
        <w:rPr>
          <w:lang w:val="en-US" w:eastAsia="zh-CN"/>
        </w:rPr>
      </w:pPr>
    </w:p>
    <w:p w14:paraId="4A7D45B1" w14:textId="77777777" w:rsidR="00693064" w:rsidRDefault="00693064" w:rsidP="00693064">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247" w:name="_Toc37268380"/>
      <w:bookmarkStart w:id="248"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249" w:name="_Toc37268286"/>
    </w:p>
    <w:p w14:paraId="78FD7D7F" w14:textId="77777777" w:rsidR="00B558CC" w:rsidRPr="00EE5FAA" w:rsidRDefault="00B558CC" w:rsidP="00A97321">
      <w:pPr>
        <w:pStyle w:val="Heading3"/>
        <w:rPr>
          <w:lang w:val="en-US"/>
        </w:rPr>
      </w:pPr>
      <w:bookmarkStart w:id="250" w:name="_Toc49507508"/>
      <w:bookmarkStart w:id="251" w:name="_Toc53218996"/>
      <w:bookmarkStart w:id="252" w:name="_Toc53219703"/>
      <w:bookmarkStart w:id="253" w:name="_Toc53220146"/>
      <w:bookmarkStart w:id="254" w:name="_Toc61184198"/>
      <w:bookmarkStart w:id="255" w:name="_Toc74643027"/>
      <w:bookmarkStart w:id="256" w:name="_Toc76541645"/>
      <w:bookmarkStart w:id="257" w:name="_Toc76541730"/>
      <w:bookmarkStart w:id="258" w:name="_Toc82447338"/>
      <w:bookmarkStart w:id="259" w:name="_Toc114143638"/>
      <w:bookmarkStart w:id="260" w:name="_Toc130399092"/>
      <w:bookmarkStart w:id="261" w:name="_Toc137533122"/>
      <w:bookmarkStart w:id="262" w:name="_Toc138855744"/>
      <w:bookmarkStart w:id="263" w:name="_Toc145531409"/>
      <w:bookmarkStart w:id="264" w:name="_Toc155320678"/>
      <w:r w:rsidRPr="00EE5FAA">
        <w:rPr>
          <w:lang w:val="en-US" w:eastAsia="zh-CN"/>
        </w:rPr>
        <w:t>4.4.2</w:t>
      </w:r>
      <w:r w:rsidRPr="00EE5FAA">
        <w:tab/>
      </w:r>
      <w:r w:rsidRPr="00EE5FAA">
        <w:rPr>
          <w:lang w:val="en-US" w:eastAsia="zh-CN"/>
        </w:rPr>
        <w:t>Receiver exclusion band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bookmarkEnd w:id="243"/>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265" w:name="_Toc49507509"/>
      <w:bookmarkStart w:id="266" w:name="_Toc47081131"/>
      <w:bookmarkStart w:id="267" w:name="_Toc53218997"/>
      <w:bookmarkStart w:id="268" w:name="_Toc53219704"/>
      <w:bookmarkStart w:id="269" w:name="_Toc53220147"/>
      <w:bookmarkStart w:id="270" w:name="_Toc61184199"/>
      <w:bookmarkStart w:id="271" w:name="_Toc74643028"/>
      <w:bookmarkStart w:id="272" w:name="_Toc76541646"/>
      <w:bookmarkStart w:id="273" w:name="_Toc76541731"/>
      <w:bookmarkStart w:id="274" w:name="_Toc82447339"/>
      <w:bookmarkStart w:id="275" w:name="_Toc114143639"/>
      <w:bookmarkStart w:id="276" w:name="_Toc130399093"/>
      <w:bookmarkStart w:id="277" w:name="_Toc137533123"/>
      <w:bookmarkStart w:id="278" w:name="_Toc138855745"/>
      <w:bookmarkStart w:id="279" w:name="_Toc145531410"/>
      <w:bookmarkStart w:id="280" w:name="_Toc155320679"/>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441F74">
            <w:pPr>
              <w:pStyle w:val="TAN"/>
              <w:rPr>
                <w:lang w:eastAsia="ja-JP"/>
              </w:rPr>
            </w:pPr>
            <w:r>
              <w:rPr>
                <w:lang w:eastAsia="zh-CN"/>
              </w:rPr>
              <w:t>NOTE 1:</w:t>
            </w:r>
            <w:r>
              <w:rPr>
                <w:lang w:eastAsia="zh-CN"/>
              </w:rPr>
              <w:tab/>
              <w:t xml:space="preserve">IABTC1 and/or IABTC3 shall be applied </w:t>
            </w:r>
            <w:r>
              <w:rPr>
                <w:lang w:eastAsia="ja-JP"/>
              </w:rPr>
              <w:t xml:space="preserve">in each supported </w:t>
            </w:r>
            <w:r w:rsidRPr="00DC10F3">
              <w:rPr>
                <w:i/>
                <w:iCs/>
                <w:lang w:eastAsia="ja-JP"/>
              </w:rPr>
              <w:t>operating band</w:t>
            </w:r>
            <w:r>
              <w:rPr>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281" w:name="_Toc47081134"/>
      <w:bookmarkStart w:id="282" w:name="_Toc49507510"/>
      <w:bookmarkStart w:id="283" w:name="_Toc53218998"/>
      <w:bookmarkStart w:id="284" w:name="_Toc53219705"/>
      <w:bookmarkStart w:id="285" w:name="_Toc53220148"/>
      <w:bookmarkStart w:id="286" w:name="_Toc61184200"/>
      <w:bookmarkStart w:id="287" w:name="_Toc74643029"/>
      <w:bookmarkStart w:id="288" w:name="_Toc76541647"/>
      <w:bookmarkStart w:id="289" w:name="_Toc76541732"/>
      <w:bookmarkStart w:id="290" w:name="_Toc82447340"/>
      <w:bookmarkStart w:id="291" w:name="_Toc114143640"/>
      <w:bookmarkStart w:id="292" w:name="_Toc130399094"/>
      <w:bookmarkStart w:id="293" w:name="_Toc137533124"/>
      <w:bookmarkStart w:id="294" w:name="_Toc138855746"/>
      <w:bookmarkStart w:id="295" w:name="_Toc145531411"/>
      <w:bookmarkStart w:id="296" w:name="_Toc155320680"/>
      <w:r w:rsidRPr="00EE5FAA">
        <w:rPr>
          <w:rFonts w:eastAsia="SimSun"/>
          <w:lang w:val="en-US" w:eastAsia="zh-CN"/>
        </w:rPr>
        <w:t>5</w:t>
      </w:r>
      <w:r w:rsidRPr="00EE5FAA">
        <w:tab/>
        <w:t>Performance assessment</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8FD7DA5" w14:textId="77777777" w:rsidR="00B558CC" w:rsidRPr="00EE5FAA" w:rsidRDefault="00B558CC" w:rsidP="00B558CC">
      <w:pPr>
        <w:pStyle w:val="Heading2"/>
      </w:pPr>
      <w:bookmarkStart w:id="297" w:name="_Toc49507511"/>
      <w:bookmarkStart w:id="298" w:name="_Toc47081135"/>
      <w:bookmarkStart w:id="299" w:name="_Toc53218999"/>
      <w:bookmarkStart w:id="300" w:name="_Toc53219706"/>
      <w:bookmarkStart w:id="301" w:name="_Toc53220149"/>
      <w:bookmarkStart w:id="302" w:name="_Toc61184201"/>
      <w:bookmarkStart w:id="303" w:name="_Toc74643030"/>
      <w:bookmarkStart w:id="304" w:name="_Toc76541648"/>
      <w:bookmarkStart w:id="305" w:name="_Toc76541733"/>
      <w:bookmarkStart w:id="306" w:name="_Toc82447341"/>
      <w:bookmarkStart w:id="307" w:name="_Toc114143641"/>
      <w:bookmarkStart w:id="308" w:name="_Toc130399095"/>
      <w:bookmarkStart w:id="309" w:name="_Toc137533125"/>
      <w:bookmarkStart w:id="310" w:name="_Toc138855747"/>
      <w:bookmarkStart w:id="311" w:name="_Toc145531412"/>
      <w:bookmarkStart w:id="312" w:name="_Toc155320681"/>
      <w:r w:rsidRPr="00EE5FAA">
        <w:rPr>
          <w:rFonts w:eastAsia="SimSun"/>
          <w:lang w:val="en-US" w:eastAsia="zh-CN"/>
        </w:rPr>
        <w:t>5</w:t>
      </w:r>
      <w:r w:rsidRPr="00EE5FAA">
        <w:t>.1</w:t>
      </w:r>
      <w:r w:rsidRPr="00EE5FAA">
        <w:tab/>
      </w:r>
      <w:r w:rsidRPr="00EE5FAA">
        <w:rPr>
          <w:szCs w:val="22"/>
          <w:lang w:val="en-US" w:eastAsia="zh-CN"/>
        </w:rPr>
        <w:t>General</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8FD7DA6" w14:textId="77777777" w:rsidR="00EE5FAA" w:rsidRPr="00EE5FAA" w:rsidRDefault="00EE5FAA" w:rsidP="00EE5FAA">
      <w:pPr>
        <w:rPr>
          <w:rFonts w:cs="v4.2.0"/>
        </w:rPr>
      </w:pPr>
      <w:bookmarkStart w:id="313" w:name="_Toc47081136"/>
      <w:bookmarkStart w:id="314" w:name="_Toc49507512"/>
      <w:bookmarkStart w:id="315" w:name="_Toc53219000"/>
      <w:bookmarkStart w:id="316" w:name="_Toc53219707"/>
      <w:bookmarkStart w:id="317"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897AA3">
      <w:r w:rsidRPr="00EE5FAA">
        <w:t>A communication link used by more than one operating band, shall be assessed on all</w:t>
      </w:r>
      <w:r w:rsidRPr="00EE5FAA">
        <w:rPr>
          <w:lang w:val="en-US" w:eastAsia="zh-CN"/>
        </w:rPr>
        <w:t xml:space="preserve"> </w:t>
      </w:r>
      <w:r w:rsidRPr="00EE5FAA">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318" w:name="_Toc61184202"/>
      <w:bookmarkStart w:id="319" w:name="_Toc74643031"/>
      <w:bookmarkStart w:id="320" w:name="_Toc76541649"/>
      <w:bookmarkStart w:id="321" w:name="_Toc76541734"/>
      <w:bookmarkStart w:id="322" w:name="_Toc82447342"/>
      <w:bookmarkStart w:id="323" w:name="_Toc114143642"/>
      <w:bookmarkStart w:id="324" w:name="_Toc130399096"/>
      <w:bookmarkStart w:id="325" w:name="_Toc137533126"/>
      <w:bookmarkStart w:id="326" w:name="_Toc138855748"/>
      <w:bookmarkStart w:id="327" w:name="_Toc145531413"/>
      <w:bookmarkStart w:id="328" w:name="_Toc155320682"/>
      <w:r w:rsidRPr="00EE5FAA">
        <w:rPr>
          <w:rFonts w:eastAsia="SimSun"/>
          <w:lang w:val="en-US" w:eastAsia="zh-CN"/>
        </w:rPr>
        <w:t>5</w:t>
      </w:r>
      <w:r w:rsidRPr="00EE5FAA">
        <w:t>.2</w:t>
      </w:r>
      <w:r w:rsidRPr="00EE5FAA">
        <w:tab/>
      </w:r>
      <w:bookmarkStart w:id="329" w:name="OLE_LINK5"/>
      <w:r w:rsidRPr="00EE5FAA">
        <w:t xml:space="preserve">Assessment of throughput </w:t>
      </w:r>
      <w:r w:rsidRPr="00EE5FAA">
        <w:rPr>
          <w:lang w:val="en-US" w:eastAsia="zh-CN"/>
        </w:rPr>
        <w:t>of IAB-DU</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8FD7DB2" w14:textId="443F77BE" w:rsidR="00EE5FAA" w:rsidRPr="00EE5FAA" w:rsidRDefault="00EE5FAA" w:rsidP="00982DAC">
      <w:bookmarkStart w:id="330" w:name="_Toc47081139"/>
      <w:bookmarkStart w:id="331" w:name="_Toc49507513"/>
      <w:bookmarkStart w:id="332" w:name="_Toc53219001"/>
      <w:bookmarkStart w:id="333" w:name="_Toc53219708"/>
      <w:bookmarkStart w:id="334" w:name="_Toc53220151"/>
      <w:r w:rsidRPr="00EE5FAA">
        <w:rPr>
          <w:lang w:val="en-US" w:eastAsia="zh-CN"/>
        </w:rPr>
        <w:t xml:space="preserve">For downlink assessment of the IAB-DU, a communication link shall be established between the transmitter </w:t>
      </w:r>
      <w:r w:rsidRPr="00EE5FAA">
        <w:t xml:space="preserve">(via port for </w:t>
      </w:r>
      <w:r w:rsidRPr="00EE5FAA">
        <w:rPr>
          <w:lang w:val="en-US" w:eastAsia="zh-CN"/>
        </w:rPr>
        <w:t>the</w:t>
      </w:r>
      <w:r w:rsidRPr="00EE5FAA">
        <w:t xml:space="preserve"> IAB</w:t>
      </w:r>
      <w:r w:rsidRPr="00EE5FAA">
        <w:rPr>
          <w:lang w:val="en-US" w:eastAsia="zh-CN"/>
        </w:rPr>
        <w:t xml:space="preserve"> type 1-H</w:t>
      </w:r>
      <w:r w:rsidRPr="00EE5FAA">
        <w:t xml:space="preserve">, or via RIB for </w:t>
      </w:r>
      <w:r w:rsidRPr="00EE5FAA">
        <w:rPr>
          <w:lang w:val="en-US" w:eastAsia="zh-CN"/>
        </w:rPr>
        <w:t>the</w:t>
      </w:r>
      <w:r w:rsidRPr="00EE5FAA">
        <w:t xml:space="preserve"> IAB</w:t>
      </w:r>
      <w:r w:rsidRPr="00EE5FAA">
        <w:rPr>
          <w:lang w:val="en-US" w:eastAsia="zh-CN"/>
        </w:rPr>
        <w:t xml:space="preserve"> type 1-O and IAB type 2-O</w:t>
      </w:r>
      <w:r w:rsidRPr="00EE5FAA">
        <w:t xml:space="preserve">) </w:t>
      </w:r>
      <w:r w:rsidRPr="00EE5FAA">
        <w:rPr>
          <w:lang w:val="en-US" w:eastAsia="zh-CN"/>
        </w:rPr>
        <w:t>and</w:t>
      </w:r>
      <w:r w:rsidRPr="00EE5FAA">
        <w:t xml:space="preserve"> </w:t>
      </w:r>
      <w:r w:rsidRPr="00EE5FAA">
        <w:rPr>
          <w:lang w:val="en-US" w:eastAsia="zh-CN"/>
        </w:rPr>
        <w:t>the test</w:t>
      </w:r>
      <w:r w:rsidRPr="00EE5FAA">
        <w:t xml:space="preserve"> equipment. </w:t>
      </w:r>
      <w:r w:rsidR="00982DAC">
        <w:t>Test equipment</w:t>
      </w:r>
      <w:r w:rsidR="00982DAC">
        <w:rPr>
          <w:lang w:val="en-US" w:eastAsia="zh-CN"/>
        </w:rPr>
        <w:t xml:space="preserve"> </w:t>
      </w:r>
      <w:r w:rsidR="00982DAC">
        <w:t xml:space="preserve">shall meet the requirements for the throughput assessment defined in </w:t>
      </w:r>
      <w:r w:rsidR="00982DAC">
        <w:rPr>
          <w:rFonts w:eastAsia="SimSun" w:hint="eastAsia"/>
          <w:lang w:val="en-US" w:eastAsia="zh-CN"/>
        </w:rPr>
        <w:t>TS38.176-1[24] and TS38.176-2[25]</w:t>
      </w:r>
      <w:r w:rsidR="00982DAC">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897AA3">
      <w:pPr>
        <w:rPr>
          <w:i/>
          <w:lang w:val="en-US" w:eastAsia="zh-CN"/>
        </w:rPr>
      </w:pPr>
      <w:r w:rsidRPr="00EE5FAA">
        <w:rPr>
          <w:lang w:val="en-US" w:eastAsia="zh-CN"/>
        </w:rPr>
        <w:t xml:space="preserve">For uplink assessment of the IAB-DU, </w:t>
      </w:r>
      <w:r w:rsidRPr="00EE5FAA">
        <w:t>the value of the throughput at the output of the receiver shall be monitored at</w:t>
      </w:r>
      <w:r w:rsidRPr="00EE5FAA">
        <w:rPr>
          <w:lang w:val="en-US" w:eastAsia="zh-CN"/>
        </w:rPr>
        <w:t xml:space="preserve"> </w:t>
      </w:r>
      <w:r w:rsidRPr="00EE5FAA">
        <w:t>NG interface by using suitable test equipment.</w:t>
      </w:r>
    </w:p>
    <w:p w14:paraId="78FD7DB4" w14:textId="77777777" w:rsidR="00B558CC" w:rsidRPr="00EE5FAA" w:rsidRDefault="00B558CC" w:rsidP="00B558CC">
      <w:pPr>
        <w:pStyle w:val="Heading2"/>
        <w:rPr>
          <w:rFonts w:eastAsia="SimSun"/>
          <w:lang w:val="en-US" w:eastAsia="zh-CN"/>
        </w:rPr>
      </w:pPr>
      <w:bookmarkStart w:id="335" w:name="_Toc61184203"/>
      <w:bookmarkStart w:id="336" w:name="_Toc74643032"/>
      <w:bookmarkStart w:id="337" w:name="_Toc76541650"/>
      <w:bookmarkStart w:id="338" w:name="_Toc76541735"/>
      <w:bookmarkStart w:id="339" w:name="_Toc82447343"/>
      <w:bookmarkStart w:id="340" w:name="_Toc114143643"/>
      <w:bookmarkStart w:id="341" w:name="_Toc130399097"/>
      <w:bookmarkStart w:id="342" w:name="_Toc137533127"/>
      <w:bookmarkStart w:id="343" w:name="_Toc138855749"/>
      <w:bookmarkStart w:id="344" w:name="_Toc145531414"/>
      <w:bookmarkStart w:id="345" w:name="_Toc155320683"/>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8FD7DB5" w14:textId="77777777" w:rsidR="00EE5FAA" w:rsidRDefault="00EE5FAA" w:rsidP="00EE5FAA">
      <w:bookmarkStart w:id="346" w:name="_Toc47081142"/>
      <w:bookmarkStart w:id="347" w:name="_Toc49507514"/>
      <w:bookmarkStart w:id="348" w:name="_Toc53219002"/>
      <w:bookmarkStart w:id="349" w:name="_Toc53219709"/>
      <w:bookmarkStart w:id="350"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351" w:name="_Toc61184204"/>
      <w:bookmarkStart w:id="352" w:name="_Toc74643033"/>
      <w:bookmarkStart w:id="353" w:name="_Toc76541651"/>
      <w:bookmarkStart w:id="354" w:name="_Toc76541736"/>
      <w:bookmarkStart w:id="355" w:name="_Toc82447344"/>
      <w:bookmarkStart w:id="356" w:name="_Toc114143644"/>
      <w:bookmarkStart w:id="357" w:name="_Toc130399098"/>
      <w:bookmarkStart w:id="358" w:name="_Toc137533128"/>
      <w:bookmarkStart w:id="359" w:name="_Toc138855750"/>
      <w:bookmarkStart w:id="360" w:name="_Toc145531415"/>
      <w:bookmarkStart w:id="361" w:name="_Toc155320684"/>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78FD7DB7" w14:textId="77777777" w:rsidR="00EE5FAA" w:rsidRPr="00EE5FAA" w:rsidRDefault="00EE5FAA" w:rsidP="00441F74">
      <w:bookmarkStart w:id="362" w:name="_Toc47081143"/>
      <w:bookmarkStart w:id="363" w:name="_Toc49507515"/>
      <w:bookmarkStart w:id="364" w:name="_Toc53219003"/>
      <w:bookmarkStart w:id="365" w:name="_Toc53219710"/>
      <w:bookmarkStart w:id="366" w:name="_Toc53220153"/>
      <w:r w:rsidRPr="00EE5FAA">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p>
    <w:p w14:paraId="78FD7DB8" w14:textId="77777777" w:rsidR="00B558CC" w:rsidRPr="00EE5FAA" w:rsidRDefault="00B558CC" w:rsidP="00B558CC">
      <w:pPr>
        <w:pStyle w:val="Heading1"/>
      </w:pPr>
      <w:bookmarkStart w:id="367" w:name="_Toc61184205"/>
      <w:bookmarkStart w:id="368" w:name="_Toc74643034"/>
      <w:bookmarkStart w:id="369" w:name="_Toc76541652"/>
      <w:bookmarkStart w:id="370" w:name="_Toc76541737"/>
      <w:bookmarkStart w:id="371" w:name="_Toc82447345"/>
      <w:bookmarkStart w:id="372" w:name="_Toc114143645"/>
      <w:bookmarkStart w:id="373" w:name="_Toc130399099"/>
      <w:bookmarkStart w:id="374" w:name="_Toc137533129"/>
      <w:bookmarkStart w:id="375" w:name="_Toc138855751"/>
      <w:bookmarkStart w:id="376" w:name="_Toc145531416"/>
      <w:bookmarkStart w:id="377" w:name="_Toc155320685"/>
      <w:r w:rsidRPr="00EE5FAA">
        <w:rPr>
          <w:rFonts w:eastAsia="SimSun"/>
          <w:lang w:val="en-US" w:eastAsia="zh-CN"/>
        </w:rPr>
        <w:t>6</w:t>
      </w:r>
      <w:r w:rsidRPr="00EE5FAA">
        <w:tab/>
        <w:t>Performance criteria</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78FD7DB9" w14:textId="77777777" w:rsidR="00B558CC" w:rsidRPr="00EE5FAA" w:rsidRDefault="00B558CC" w:rsidP="00B558CC">
      <w:pPr>
        <w:pStyle w:val="Heading2"/>
        <w:rPr>
          <w:lang w:val="en-US" w:eastAsia="zh-CN"/>
        </w:rPr>
      </w:pPr>
      <w:bookmarkStart w:id="378" w:name="_Toc47081144"/>
      <w:bookmarkStart w:id="379" w:name="_Toc49507516"/>
      <w:bookmarkStart w:id="380" w:name="_Toc53219004"/>
      <w:bookmarkStart w:id="381" w:name="_Toc53219711"/>
      <w:bookmarkStart w:id="382" w:name="_Toc53220154"/>
      <w:bookmarkStart w:id="383" w:name="_Toc61184206"/>
      <w:bookmarkStart w:id="384" w:name="_Toc74643035"/>
      <w:bookmarkStart w:id="385" w:name="_Toc76541653"/>
      <w:bookmarkStart w:id="386" w:name="_Toc76541738"/>
      <w:bookmarkStart w:id="387" w:name="_Toc82447346"/>
      <w:bookmarkStart w:id="388" w:name="_Toc114143646"/>
      <w:bookmarkStart w:id="389" w:name="_Toc130399100"/>
      <w:bookmarkStart w:id="390" w:name="_Toc137533130"/>
      <w:bookmarkStart w:id="391" w:name="_Toc138855752"/>
      <w:bookmarkStart w:id="392" w:name="_Toc145531417"/>
      <w:bookmarkStart w:id="393" w:name="_Toc155320686"/>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556B04B0" w:rsidR="00EB16D8" w:rsidRDefault="00982DAC"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equipments</w:t>
      </w:r>
      <w:r>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6C6F5471" w:rsidR="00EB16D8" w:rsidRDefault="00557DF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 xml:space="preserve">andwidth (MHz) </w:t>
            </w:r>
            <w:r>
              <w:rPr>
                <w:rFonts w:eastAsia="SimSun" w:cs="Arial" w:hint="eastAsia"/>
                <w:lang w:val="en-US" w:eastAsia="zh-CN"/>
              </w:rPr>
              <w:t>as defined in TS 38.174 section 5.3.2 [2] for IAB-MT and TS 38.104 section 5.3.2-1 [22] for IAB-DU</w:t>
            </w:r>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7"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5"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557DF8">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557DF8" w:rsidRPr="00D15925" w14:paraId="7581AE4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266DCD0D"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557DF8" w:rsidRDefault="00557DF8" w:rsidP="00557DF8">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557DF8" w:rsidRDefault="00557DF8" w:rsidP="00557DF8">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557DF8" w:rsidRDefault="00557DF8" w:rsidP="00557DF8">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4F33138B" w14:textId="77777777" w:rsidR="00557DF8" w:rsidRDefault="00557DF8" w:rsidP="00557DF8">
            <w:pPr>
              <w:spacing w:after="0"/>
              <w:rPr>
                <w:rFonts w:ascii="Arial" w:hAnsi="Arial" w:cs="Arial"/>
                <w:sz w:val="18"/>
              </w:rPr>
            </w:pPr>
          </w:p>
        </w:tc>
      </w:tr>
      <w:tr w:rsidR="00557DF8" w:rsidRPr="00D15925" w14:paraId="2D1D4873" w14:textId="77777777" w:rsidTr="00557DF8">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61035649" w:rsidR="00557DF8" w:rsidRDefault="00557DF8" w:rsidP="00557DF8">
            <w:pPr>
              <w:pStyle w:val="TAC"/>
              <w:rPr>
                <w:rFonts w:eastAsia="SimSun"/>
                <w:lang w:val="en-US"/>
              </w:rPr>
            </w:pPr>
            <w:r>
              <w:rPr>
                <w:rFonts w:eastAsia="SimSun" w:hint="eastAsia"/>
                <w:lang w:val="en-US" w:eastAsia="zh-CN"/>
              </w:rPr>
              <w:t>20 to 100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557DF8" w:rsidRDefault="00557DF8" w:rsidP="00557DF8">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557DF8" w:rsidRDefault="00557DF8" w:rsidP="00557DF8">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557DF8" w:rsidRDefault="00557DF8" w:rsidP="00557DF8">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56C3B5AB" w14:textId="77777777" w:rsidR="00557DF8" w:rsidRDefault="00557DF8" w:rsidP="00557DF8">
            <w:pPr>
              <w:spacing w:after="0"/>
              <w:rPr>
                <w:rFonts w:ascii="Arial" w:hAnsi="Arial" w:cs="Arial"/>
                <w:sz w:val="18"/>
              </w:rPr>
            </w:pPr>
          </w:p>
        </w:tc>
      </w:tr>
      <w:tr w:rsidR="00EB16D8" w:rsidRPr="00D15925" w14:paraId="0039F6E8" w14:textId="77777777" w:rsidTr="00557DF8">
        <w:trPr>
          <w:jc w:val="center"/>
        </w:trPr>
        <w:tc>
          <w:tcPr>
            <w:tcW w:w="10260"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02EFFDC0" w:rsidR="00EB16D8" w:rsidRDefault="00EB16D8" w:rsidP="00EB16D8">
      <w:pPr>
        <w:pStyle w:val="TH"/>
        <w:rPr>
          <w:rFonts w:eastAsia="SimSun"/>
          <w:lang w:val="en-US" w:eastAsia="zh-CN"/>
        </w:rPr>
      </w:pPr>
      <w:r>
        <w:t>Table 6.1</w:t>
      </w:r>
      <w:r>
        <w:rPr>
          <w:lang w:val="en-US" w:eastAsia="zh-CN"/>
        </w:rPr>
        <w:t>-2</w:t>
      </w:r>
      <w:r>
        <w:t xml:space="preserve">: </w:t>
      </w:r>
      <w:r w:rsidR="0085512E">
        <w:rPr>
          <w:lang w:val="en-US" w:eastAsia="zh-CN"/>
        </w:rPr>
        <w:t>FR2-1 p</w:t>
      </w:r>
      <w:r w:rsidR="0085512E">
        <w:t xml:space="preserve">erformance </w:t>
      </w:r>
      <w:r w:rsidR="0085512E">
        <w:rPr>
          <w:lang w:val="en-US" w:eastAsia="zh-CN"/>
        </w:rPr>
        <w:t>c</w:t>
      </w:r>
      <w:r w:rsidR="0085512E">
        <w:t xml:space="preserve">riteria for continuous phenomena for </w:t>
      </w:r>
      <w:r w:rsidR="0085512E">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441F74"/>
    <w:p w14:paraId="78FD7DBB" w14:textId="77777777" w:rsidR="00B558CC" w:rsidRPr="00EE5FAA" w:rsidRDefault="00B558CC" w:rsidP="00B558CC">
      <w:pPr>
        <w:pStyle w:val="Heading2"/>
        <w:rPr>
          <w:lang w:val="en-US" w:eastAsia="zh-CN"/>
        </w:rPr>
      </w:pPr>
      <w:bookmarkStart w:id="394" w:name="_Toc47081147"/>
      <w:bookmarkStart w:id="395" w:name="_Toc49507517"/>
      <w:bookmarkStart w:id="396" w:name="_Toc53219005"/>
      <w:bookmarkStart w:id="397" w:name="_Toc53219712"/>
      <w:bookmarkStart w:id="398" w:name="_Toc53220155"/>
      <w:bookmarkStart w:id="399" w:name="_Toc61184207"/>
      <w:bookmarkStart w:id="400" w:name="_Toc74643036"/>
      <w:bookmarkStart w:id="401" w:name="_Toc76541654"/>
      <w:bookmarkStart w:id="402" w:name="_Toc76541739"/>
      <w:bookmarkStart w:id="403" w:name="_Toc82447347"/>
      <w:bookmarkStart w:id="404" w:name="_Toc114143647"/>
      <w:bookmarkStart w:id="405" w:name="_Toc130399101"/>
      <w:bookmarkStart w:id="406" w:name="_Toc137533131"/>
      <w:bookmarkStart w:id="407" w:name="_Toc138855753"/>
      <w:bookmarkStart w:id="408" w:name="_Toc145531418"/>
      <w:bookmarkStart w:id="409" w:name="_Toc155320687"/>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00E00594" w14:textId="059FBECA" w:rsidR="00EB16D8" w:rsidRDefault="00982DAC"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equipments</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410" w:name="_Toc47081150"/>
      <w:bookmarkStart w:id="411" w:name="_Toc49507518"/>
      <w:bookmarkStart w:id="412" w:name="_Toc53219006"/>
      <w:bookmarkStart w:id="413" w:name="_Toc53219713"/>
      <w:bookmarkStart w:id="414" w:name="_Toc53220156"/>
      <w:bookmarkStart w:id="415" w:name="_Toc61184208"/>
      <w:bookmarkStart w:id="416" w:name="_Toc74643037"/>
      <w:bookmarkStart w:id="417" w:name="_Toc76541655"/>
      <w:bookmarkStart w:id="418" w:name="_Toc76541740"/>
      <w:bookmarkStart w:id="419" w:name="_Toc82447348"/>
      <w:bookmarkStart w:id="420" w:name="_Toc114143648"/>
      <w:bookmarkStart w:id="421" w:name="_Toc130399102"/>
      <w:bookmarkStart w:id="422" w:name="_Toc137533132"/>
      <w:bookmarkStart w:id="423" w:name="_Toc138855754"/>
      <w:bookmarkStart w:id="424" w:name="_Toc145531419"/>
      <w:bookmarkStart w:id="425" w:name="_Toc155320688"/>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8FD7DBE" w14:textId="77777777" w:rsidR="00EE5FAA" w:rsidRPr="00EE5FAA" w:rsidRDefault="00EE5FAA" w:rsidP="00EE5FAA">
      <w:pPr>
        <w:pStyle w:val="Guidance"/>
        <w:rPr>
          <w:i w:val="0"/>
          <w:iCs/>
          <w:color w:val="auto"/>
        </w:rPr>
      </w:pPr>
      <w:bookmarkStart w:id="426" w:name="_Toc47081151"/>
      <w:bookmarkStart w:id="427" w:name="_Toc49507519"/>
      <w:bookmarkStart w:id="428" w:name="_Toc53219007"/>
      <w:bookmarkStart w:id="429" w:name="_Toc53219714"/>
      <w:bookmarkStart w:id="430"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431" w:name="_Toc61184209"/>
      <w:bookmarkStart w:id="432" w:name="_Toc74643038"/>
      <w:bookmarkStart w:id="433" w:name="_Toc76541656"/>
      <w:bookmarkStart w:id="434" w:name="_Toc76541741"/>
      <w:bookmarkStart w:id="435" w:name="_Toc82447349"/>
      <w:bookmarkStart w:id="436" w:name="_Toc114143649"/>
      <w:bookmarkStart w:id="437" w:name="_Toc130399103"/>
      <w:bookmarkStart w:id="438" w:name="_Toc137533133"/>
      <w:bookmarkStart w:id="439" w:name="_Toc138855755"/>
      <w:bookmarkStart w:id="440" w:name="_Toc145531420"/>
      <w:bookmarkStart w:id="441" w:name="_Toc155320689"/>
      <w:r w:rsidRPr="00EE5FAA">
        <w:rPr>
          <w:rFonts w:eastAsia="SimSun"/>
          <w:lang w:val="en-US" w:eastAsia="zh-CN"/>
        </w:rPr>
        <w:lastRenderedPageBreak/>
        <w:t>6</w:t>
      </w:r>
      <w:r w:rsidRPr="00EE5FAA">
        <w:t>.</w:t>
      </w:r>
      <w:r w:rsidRPr="00EE5FAA">
        <w:rPr>
          <w:rFonts w:eastAsia="SimSun"/>
          <w:lang w:val="en-US" w:eastAsia="zh-CN"/>
        </w:rPr>
        <w:t>4</w:t>
      </w:r>
      <w:r w:rsidRPr="00EE5FAA">
        <w:tab/>
        <w:t>Performance criteria for transient phenomena for Ancillary equipment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8FD7DC0" w14:textId="77777777" w:rsidR="00EE5FAA" w:rsidRDefault="00EE5FAA" w:rsidP="00EE5FAA">
      <w:bookmarkStart w:id="442" w:name="_Toc47081152"/>
      <w:bookmarkStart w:id="443" w:name="_Toc49507520"/>
      <w:bookmarkStart w:id="444" w:name="_Toc53219008"/>
      <w:bookmarkStart w:id="445" w:name="_Toc53219715"/>
      <w:bookmarkStart w:id="446" w:name="_Toc53220158"/>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C1" w14:textId="77777777" w:rsidR="00B558CC" w:rsidRDefault="00B558CC" w:rsidP="00B558CC">
      <w:pPr>
        <w:pStyle w:val="Heading1"/>
      </w:pPr>
      <w:bookmarkStart w:id="447" w:name="_Toc61184210"/>
      <w:bookmarkStart w:id="448" w:name="_Toc74643039"/>
      <w:bookmarkStart w:id="449" w:name="_Toc76541657"/>
      <w:bookmarkStart w:id="450" w:name="_Toc76541742"/>
      <w:bookmarkStart w:id="451" w:name="_Toc82447350"/>
      <w:bookmarkStart w:id="452" w:name="_Toc114143650"/>
      <w:bookmarkStart w:id="453" w:name="_Toc130399104"/>
      <w:bookmarkStart w:id="454" w:name="_Toc137533134"/>
      <w:bookmarkStart w:id="455" w:name="_Toc138855756"/>
      <w:bookmarkStart w:id="456" w:name="_Toc145531421"/>
      <w:bookmarkStart w:id="457" w:name="_Toc155320690"/>
      <w:r w:rsidRPr="00EE5FAA">
        <w:rPr>
          <w:rFonts w:eastAsia="SimSun"/>
          <w:lang w:val="en-US" w:eastAsia="zh-CN"/>
        </w:rPr>
        <w:t>7</w:t>
      </w:r>
      <w:r w:rsidRPr="00EE5FAA">
        <w:tab/>
        <w:t>Applicability overview</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B4A82AC" w14:textId="202CADC6" w:rsidR="0085512E" w:rsidRPr="000F27D2" w:rsidRDefault="0085512E" w:rsidP="0085512E">
      <w:pPr>
        <w:pStyle w:val="Heading2"/>
        <w:rPr>
          <w:rFonts w:eastAsia="SimSun"/>
          <w:lang w:val="en-US" w:eastAsia="zh-CN"/>
        </w:rPr>
      </w:pPr>
      <w:bookmarkStart w:id="458" w:name="_Toc155320691"/>
      <w:r w:rsidRPr="000F27D2">
        <w:rPr>
          <w:rFonts w:eastAsia="SimSun"/>
          <w:lang w:val="en-US" w:eastAsia="zh-CN"/>
        </w:rPr>
        <w:t>7.0</w:t>
      </w:r>
      <w:r>
        <w:rPr>
          <w:rFonts w:eastAsia="SimSun"/>
          <w:lang w:val="en-US" w:eastAsia="zh-CN"/>
        </w:rPr>
        <w:tab/>
      </w:r>
      <w:r w:rsidRPr="000F27D2">
        <w:rPr>
          <w:rFonts w:eastAsia="SimSun"/>
          <w:lang w:val="en-US" w:eastAsia="zh-CN"/>
        </w:rPr>
        <w:t>General</w:t>
      </w:r>
      <w:bookmarkEnd w:id="458"/>
    </w:p>
    <w:p w14:paraId="3D4498B4" w14:textId="1483BDA1" w:rsidR="0085512E" w:rsidRPr="0085512E" w:rsidRDefault="0085512E" w:rsidP="0085512E">
      <w:r w:rsidRPr="00EE5FAA">
        <w:t>Throughout this specification, whenever the IAB requirement is referred, its applicability shall be considered as applicable to the IAB node as a whole (</w:t>
      </w:r>
      <w:r>
        <w:t>i.e. IAB-</w:t>
      </w:r>
      <w:r w:rsidRPr="00EE5FAA">
        <w:t xml:space="preserve">MT and </w:t>
      </w:r>
      <w:r>
        <w:t>IAB-</w:t>
      </w:r>
      <w:r w:rsidRPr="00EE5FAA">
        <w:t>DU), irrespective of its implementation. Performance assessment of an IAB node with multiple enclosures may be done separately for each of them, according to the manufacturer's choice.</w:t>
      </w:r>
    </w:p>
    <w:p w14:paraId="78FD7DC2" w14:textId="77777777" w:rsidR="00B558CC" w:rsidRPr="00EE5FAA" w:rsidRDefault="00B558CC" w:rsidP="00A97321">
      <w:pPr>
        <w:pStyle w:val="Heading2"/>
      </w:pPr>
      <w:bookmarkStart w:id="459" w:name="_Toc47081153"/>
      <w:bookmarkStart w:id="460" w:name="_Toc49507521"/>
      <w:bookmarkStart w:id="461" w:name="_Toc53219009"/>
      <w:bookmarkStart w:id="462" w:name="_Toc53219716"/>
      <w:bookmarkStart w:id="463" w:name="_Toc53220159"/>
      <w:bookmarkStart w:id="464" w:name="_Toc61184211"/>
      <w:bookmarkStart w:id="465" w:name="_Toc74643040"/>
      <w:bookmarkStart w:id="466" w:name="_Toc76541658"/>
      <w:bookmarkStart w:id="467" w:name="_Toc76541743"/>
      <w:bookmarkStart w:id="468" w:name="_Toc82447351"/>
      <w:bookmarkStart w:id="469" w:name="_Toc114143651"/>
      <w:bookmarkStart w:id="470" w:name="_Toc130399105"/>
      <w:bookmarkStart w:id="471" w:name="_Toc137533135"/>
      <w:bookmarkStart w:id="472" w:name="_Toc138855757"/>
      <w:bookmarkStart w:id="473" w:name="_Toc145531422"/>
      <w:bookmarkStart w:id="474" w:name="_Toc155320692"/>
      <w:r w:rsidRPr="00EE5FAA">
        <w:rPr>
          <w:rFonts w:eastAsia="SimSun"/>
          <w:lang w:val="en-US" w:eastAsia="zh-CN"/>
        </w:rPr>
        <w:t>7</w:t>
      </w:r>
      <w:r w:rsidRPr="00EE5FAA">
        <w:t>.1</w:t>
      </w:r>
      <w:r w:rsidRPr="00EE5FAA">
        <w:tab/>
      </w:r>
      <w:r w:rsidRPr="00EE5FAA">
        <w:rPr>
          <w:lang w:val="en-US" w:eastAsia="zh-CN"/>
        </w:rPr>
        <w:t>Emission</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17ABF1A9" w:rsidR="00252B59" w:rsidRPr="00EE5FAA" w:rsidRDefault="00252B59" w:rsidP="00A97321">
            <w:pPr>
              <w:pStyle w:val="TAH"/>
            </w:pPr>
            <w:r w:rsidRPr="00EE5FAA">
              <w:t>IAB</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475" w:name="_Toc49507522"/>
      <w:bookmarkStart w:id="476" w:name="_Toc47081154"/>
      <w:bookmarkStart w:id="477" w:name="_Toc53219010"/>
    </w:p>
    <w:p w14:paraId="78FD7E0B" w14:textId="77777777" w:rsidR="00B558CC" w:rsidRPr="00EE5FAA" w:rsidRDefault="00B558CC" w:rsidP="00B558CC">
      <w:pPr>
        <w:pStyle w:val="Heading2"/>
      </w:pPr>
      <w:bookmarkStart w:id="478" w:name="_Toc53219717"/>
      <w:bookmarkStart w:id="479" w:name="_Toc53220160"/>
      <w:bookmarkStart w:id="480" w:name="_Toc61184212"/>
      <w:bookmarkStart w:id="481" w:name="_Toc74643041"/>
      <w:bookmarkStart w:id="482" w:name="_Toc76541659"/>
      <w:bookmarkStart w:id="483" w:name="_Toc76541744"/>
      <w:bookmarkStart w:id="484" w:name="_Toc82447352"/>
      <w:bookmarkStart w:id="485" w:name="_Toc114143652"/>
      <w:bookmarkStart w:id="486" w:name="_Toc130399106"/>
      <w:bookmarkStart w:id="487" w:name="_Toc137533136"/>
      <w:bookmarkStart w:id="488" w:name="_Toc138855758"/>
      <w:bookmarkStart w:id="489" w:name="_Toc145531423"/>
      <w:bookmarkStart w:id="490" w:name="_Toc155320693"/>
      <w:r w:rsidRPr="00EE5FAA">
        <w:rPr>
          <w:rFonts w:eastAsia="SimSun"/>
          <w:lang w:val="en-US" w:eastAsia="zh-CN"/>
        </w:rPr>
        <w:t>7</w:t>
      </w:r>
      <w:r w:rsidRPr="00EE5FAA">
        <w:t>.2</w:t>
      </w:r>
      <w:r w:rsidRPr="00EE5FAA">
        <w:tab/>
        <w:t>Immunity</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491" w:name="_Toc49507523"/>
      <w:bookmarkStart w:id="492" w:name="_Toc47081155"/>
      <w:bookmarkStart w:id="493" w:name="_Toc53219011"/>
      <w:bookmarkStart w:id="494" w:name="_Toc53219718"/>
      <w:bookmarkStart w:id="495" w:name="_Toc53220161"/>
      <w:bookmarkStart w:id="496" w:name="_Toc61184213"/>
      <w:bookmarkStart w:id="497" w:name="_Toc74643042"/>
      <w:bookmarkStart w:id="498" w:name="_Toc76541660"/>
      <w:bookmarkStart w:id="499" w:name="_Toc76541745"/>
      <w:bookmarkStart w:id="500" w:name="_Toc82447353"/>
      <w:bookmarkStart w:id="501" w:name="_Toc114143653"/>
      <w:bookmarkStart w:id="502" w:name="_Toc130399107"/>
      <w:bookmarkStart w:id="503" w:name="_Toc137533137"/>
      <w:bookmarkStart w:id="504" w:name="_Toc138855759"/>
      <w:bookmarkStart w:id="505" w:name="_Toc145531424"/>
      <w:bookmarkStart w:id="506" w:name="_Toc155320694"/>
      <w:r w:rsidRPr="00B558CC">
        <w:rPr>
          <w:rFonts w:eastAsia="SimSun"/>
          <w:lang w:val="en-US" w:eastAsia="zh-CN"/>
        </w:rPr>
        <w:t>8</w:t>
      </w:r>
      <w:r w:rsidRPr="00B558CC">
        <w:tab/>
        <w:t>Emission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8FD7E48" w14:textId="77777777" w:rsidR="00B558CC" w:rsidRPr="00B558CC" w:rsidRDefault="00B558CC" w:rsidP="00B558CC">
      <w:pPr>
        <w:pStyle w:val="Heading2"/>
      </w:pPr>
      <w:bookmarkStart w:id="507" w:name="_Toc49507524"/>
      <w:bookmarkStart w:id="508" w:name="_Toc47081156"/>
      <w:bookmarkStart w:id="509" w:name="_Toc53219012"/>
      <w:bookmarkStart w:id="510" w:name="_Toc53219719"/>
      <w:bookmarkStart w:id="511" w:name="_Toc53220162"/>
      <w:bookmarkStart w:id="512" w:name="_Toc61184214"/>
      <w:bookmarkStart w:id="513" w:name="_Toc74643043"/>
      <w:bookmarkStart w:id="514" w:name="_Toc76541661"/>
      <w:bookmarkStart w:id="515" w:name="_Toc76541746"/>
      <w:bookmarkStart w:id="516" w:name="_Toc82447354"/>
      <w:bookmarkStart w:id="517" w:name="_Toc114143654"/>
      <w:bookmarkStart w:id="518" w:name="_Toc130399108"/>
      <w:bookmarkStart w:id="519" w:name="_Toc137533138"/>
      <w:bookmarkStart w:id="520" w:name="_Toc138855760"/>
      <w:bookmarkStart w:id="521" w:name="_Toc145531425"/>
      <w:bookmarkStart w:id="522" w:name="_Toc155320695"/>
      <w:r w:rsidRPr="00B558CC">
        <w:rPr>
          <w:rFonts w:eastAsia="SimSun"/>
          <w:lang w:val="en-US" w:eastAsia="zh-CN"/>
        </w:rPr>
        <w:t>8</w:t>
      </w:r>
      <w:r w:rsidRPr="00B558CC">
        <w:t>.1</w:t>
      </w:r>
      <w:r w:rsidRPr="00B558CC">
        <w:tab/>
        <w:t>Test configurations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78FD7E49" w14:textId="77777777" w:rsidR="00EE5FAA" w:rsidRDefault="00EE5FAA" w:rsidP="00EE5FAA">
      <w:pPr>
        <w:rPr>
          <w:rFonts w:cs="v4.2.0"/>
        </w:rPr>
      </w:pPr>
      <w:bookmarkStart w:id="523" w:name="_Toc486867075"/>
      <w:bookmarkStart w:id="524" w:name="_Toc49507525"/>
      <w:bookmarkStart w:id="525" w:name="_Toc47081157"/>
      <w:bookmarkStart w:id="526" w:name="_Toc53219013"/>
      <w:bookmarkStart w:id="527" w:name="_Toc53219720"/>
      <w:bookmarkStart w:id="528"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529" w:name="_Toc61184215"/>
      <w:bookmarkStart w:id="530" w:name="_Toc74643044"/>
      <w:bookmarkStart w:id="531" w:name="_Toc76541662"/>
      <w:bookmarkStart w:id="532" w:name="_Toc76541747"/>
      <w:bookmarkStart w:id="533" w:name="_Toc82447355"/>
      <w:bookmarkStart w:id="534" w:name="_Toc114143655"/>
      <w:bookmarkStart w:id="535" w:name="_Toc130399109"/>
      <w:bookmarkStart w:id="536" w:name="_Toc137533139"/>
      <w:bookmarkStart w:id="537" w:name="_Toc138855761"/>
      <w:bookmarkStart w:id="538" w:name="_Toc145531426"/>
      <w:bookmarkStart w:id="539" w:name="_Toc155320696"/>
      <w:bookmarkEnd w:id="523"/>
      <w:r w:rsidRPr="00B558CC">
        <w:rPr>
          <w:rFonts w:eastAsia="SimSun"/>
          <w:lang w:val="en-US" w:eastAsia="zh-CN"/>
        </w:rPr>
        <w:lastRenderedPageBreak/>
        <w:t>8</w:t>
      </w:r>
      <w:r w:rsidRPr="00B558CC">
        <w:t>.2</w:t>
      </w:r>
      <w:r w:rsidRPr="00B558CC">
        <w:tab/>
        <w:t>Radiated emission</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78FD7E54" w14:textId="77777777" w:rsidR="00B558CC" w:rsidRPr="00B558CC" w:rsidRDefault="00B558CC" w:rsidP="00982DAC"/>
    <w:p w14:paraId="78FD7E55" w14:textId="77777777" w:rsidR="00B558CC" w:rsidRPr="00B558CC" w:rsidRDefault="00B558CC" w:rsidP="00A97321">
      <w:pPr>
        <w:pStyle w:val="Heading3"/>
        <w:rPr>
          <w:rFonts w:eastAsia="SimSun"/>
          <w:lang w:val="en-US" w:eastAsia="zh-CN"/>
        </w:rPr>
      </w:pPr>
      <w:bookmarkStart w:id="540" w:name="_Toc37268403"/>
      <w:bookmarkStart w:id="541" w:name="_Toc20994258"/>
      <w:bookmarkStart w:id="542" w:name="_Toc45879613"/>
      <w:bookmarkStart w:id="543" w:name="_Toc37268309"/>
      <w:bookmarkStart w:id="544" w:name="_Toc37139305"/>
      <w:bookmarkStart w:id="545" w:name="_Toc29812117"/>
      <w:bookmarkStart w:id="546" w:name="_Toc49507526"/>
      <w:bookmarkStart w:id="547" w:name="_Toc53219014"/>
      <w:bookmarkStart w:id="548" w:name="_Toc53219721"/>
      <w:bookmarkStart w:id="549" w:name="_Toc53220164"/>
      <w:bookmarkStart w:id="550" w:name="_Toc61184216"/>
      <w:bookmarkStart w:id="551" w:name="_Toc74643045"/>
      <w:bookmarkStart w:id="552" w:name="_Toc76541663"/>
      <w:bookmarkStart w:id="553" w:name="_Toc76541748"/>
      <w:bookmarkStart w:id="554" w:name="_Toc82447356"/>
      <w:bookmarkStart w:id="555" w:name="_Toc114143656"/>
      <w:bookmarkStart w:id="556" w:name="_Toc130399110"/>
      <w:bookmarkStart w:id="557" w:name="_Toc137533140"/>
      <w:bookmarkStart w:id="558" w:name="_Toc138855762"/>
      <w:bookmarkStart w:id="559" w:name="_Toc145531427"/>
      <w:bookmarkStart w:id="560" w:name="_Toc155320697"/>
      <w:r w:rsidRPr="00B558CC">
        <w:t>8.2.1</w:t>
      </w:r>
      <w:r w:rsidRPr="00B558CC">
        <w:tab/>
        <w:t xml:space="preserve">Radiated emission, </w:t>
      </w:r>
      <w:bookmarkEnd w:id="540"/>
      <w:bookmarkEnd w:id="541"/>
      <w:bookmarkEnd w:id="542"/>
      <w:bookmarkEnd w:id="543"/>
      <w:bookmarkEnd w:id="544"/>
      <w:bookmarkEnd w:id="545"/>
      <w:r w:rsidRPr="00B558CC">
        <w:rPr>
          <w:rFonts w:eastAsia="SimSun"/>
          <w:lang w:val="en-US" w:eastAsia="zh-CN"/>
        </w:rPr>
        <w:t>IAB</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8FD7E57" w14:textId="77777777" w:rsidR="00A97321" w:rsidRDefault="00A97321" w:rsidP="00A97321">
      <w:bookmarkStart w:id="561" w:name="_Toc37268314"/>
      <w:bookmarkStart w:id="562" w:name="_Toc37268408"/>
      <w:bookmarkStart w:id="563" w:name="_Toc20994263"/>
      <w:bookmarkStart w:id="564" w:name="_Toc29812122"/>
      <w:bookmarkStart w:id="565" w:name="_Toc45879618"/>
      <w:bookmarkStart w:id="566" w:name="_Toc49507527"/>
      <w:bookmarkStart w:id="567" w:name="_Toc37139310"/>
      <w:bookmarkStart w:id="568" w:name="_Toc53219015"/>
      <w:bookmarkStart w:id="569" w:name="_Toc53219722"/>
      <w:bookmarkStart w:id="570" w:name="_Toc53220165"/>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571" w:name="_Toc20994259"/>
      <w:bookmarkStart w:id="572" w:name="_Toc29812118"/>
      <w:bookmarkStart w:id="573" w:name="_Toc45879614"/>
      <w:bookmarkStart w:id="574" w:name="_Toc37268310"/>
      <w:bookmarkStart w:id="575" w:name="_Toc37139306"/>
      <w:bookmarkStart w:id="576" w:name="_Toc37268404"/>
      <w:bookmarkStart w:id="577" w:name="_Toc61184217"/>
      <w:bookmarkStart w:id="578" w:name="_Toc74643046"/>
      <w:bookmarkStart w:id="579" w:name="_Toc76541664"/>
      <w:bookmarkStart w:id="580" w:name="_Toc76541749"/>
      <w:bookmarkStart w:id="581" w:name="_Toc82447357"/>
      <w:bookmarkStart w:id="582" w:name="_Toc114143657"/>
      <w:bookmarkStart w:id="583" w:name="_Toc130399111"/>
      <w:bookmarkStart w:id="584" w:name="_Toc137533141"/>
      <w:bookmarkStart w:id="585" w:name="_Toc138855763"/>
      <w:bookmarkStart w:id="586" w:name="_Toc145531428"/>
      <w:bookmarkStart w:id="587" w:name="_Toc155320698"/>
      <w:r>
        <w:t>8.2.1.1</w:t>
      </w:r>
      <w:r>
        <w:tab/>
        <w:t>Definition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588" w:name="_Toc45879615"/>
      <w:bookmarkStart w:id="589" w:name="_Toc37268311"/>
      <w:bookmarkStart w:id="590" w:name="_Toc37268405"/>
      <w:bookmarkStart w:id="591" w:name="_Toc37139307"/>
      <w:bookmarkStart w:id="592" w:name="_Toc20994260"/>
      <w:bookmarkStart w:id="593" w:name="_Toc29812119"/>
      <w:bookmarkStart w:id="594" w:name="_Toc61184218"/>
      <w:bookmarkStart w:id="595" w:name="_Toc74643047"/>
      <w:bookmarkStart w:id="596" w:name="_Toc76541665"/>
      <w:bookmarkStart w:id="597" w:name="_Toc76541750"/>
      <w:bookmarkStart w:id="598" w:name="_Toc82447358"/>
      <w:bookmarkStart w:id="599" w:name="_Toc114143658"/>
      <w:bookmarkStart w:id="600" w:name="_Toc130399112"/>
      <w:bookmarkStart w:id="601" w:name="_Toc137533142"/>
      <w:bookmarkStart w:id="602" w:name="_Toc138855764"/>
      <w:bookmarkStart w:id="603" w:name="_Toc145531429"/>
      <w:bookmarkStart w:id="604" w:name="_Toc155320699"/>
      <w:r>
        <w:t>8.2.1.2</w:t>
      </w:r>
      <w:r>
        <w:tab/>
        <w:t>Test method</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7C99D64" w14:textId="1475DEF7" w:rsidR="00EF51EA" w:rsidRDefault="00EF51EA" w:rsidP="00EF51EA">
      <w:pPr>
        <w:pStyle w:val="B1"/>
        <w:rPr>
          <w:lang w:eastAsia="en-GB"/>
        </w:rPr>
      </w:pPr>
      <w:bookmarkStart w:id="605" w:name="_Toc37268406"/>
      <w:bookmarkStart w:id="606" w:name="_Toc37139308"/>
      <w:bookmarkStart w:id="607" w:name="_Toc37268312"/>
      <w:bookmarkStart w:id="608" w:name="_Toc45879616"/>
      <w:bookmarkStart w:id="609" w:name="_Toc29812120"/>
      <w:bookmarkStart w:id="610" w:name="_Toc20994261"/>
      <w:bookmarkStart w:id="611" w:name="_Toc61184219"/>
      <w:bookmarkStart w:id="612" w:name="_Toc74643048"/>
      <w:bookmarkStart w:id="613" w:name="_Toc76541666"/>
      <w:bookmarkStart w:id="614" w:name="_Toc76541751"/>
      <w:bookmarkStart w:id="615"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2AD6F92E" w14:textId="19C6209D" w:rsidR="00EF51EA" w:rsidRDefault="00EF51EA" w:rsidP="00EF51EA">
      <w:pPr>
        <w:pStyle w:val="B1"/>
        <w:rPr>
          <w:lang w:eastAsia="en-GB"/>
        </w:rPr>
      </w:pPr>
      <w:r>
        <w:rPr>
          <w:rFonts w:eastAsia="SimSun" w:hint="eastAsia"/>
          <w:lang w:val="en-US" w:eastAsia="zh-CN"/>
        </w:rPr>
        <w:lastRenderedPageBreak/>
        <w:t>d)</w:t>
      </w:r>
      <w:r>
        <w:rPr>
          <w:rFonts w:eastAsia="SimSun" w:hint="eastAsia"/>
          <w:lang w:val="en-US" w:eastAsia="zh-CN"/>
        </w:rPr>
        <w:tab/>
        <w:t>For IAB-MT t</w:t>
      </w:r>
      <w:r>
        <w:t>he received power shall be measured over the frequency range from 30 MHz to F</w:t>
      </w:r>
      <w:r>
        <w:rPr>
          <w:rFonts w:eastAsia="SimSun" w:hint="eastAsia"/>
          <w:vertAlign w:val="subscript"/>
          <w:lang w:val="en-US" w:eastAsia="zh-CN"/>
        </w:rPr>
        <w:t>U</w:t>
      </w:r>
      <w:r>
        <w:rPr>
          <w:vertAlign w:val="subscript"/>
        </w:rPr>
        <w:t>L,low</w:t>
      </w:r>
      <w:r>
        <w:t> - Δf</w:t>
      </w:r>
      <w:r>
        <w:rPr>
          <w:rFonts w:hint="eastAsia"/>
          <w:vertAlign w:val="subscript"/>
          <w:lang w:val="en-US" w:eastAsia="zh-CN"/>
        </w:rPr>
        <w:t>OBUE</w:t>
      </w:r>
      <w:r>
        <w:t> and from F</w:t>
      </w:r>
      <w:r>
        <w:rPr>
          <w:rFonts w:eastAsia="SimSun" w:hint="eastAsia"/>
          <w:vertAlign w:val="subscript"/>
          <w:lang w:val="en-US" w:eastAsia="zh-CN"/>
        </w:rPr>
        <w:t>U</w:t>
      </w:r>
      <w:r>
        <w:rPr>
          <w:vertAlign w:val="subscript"/>
        </w:rPr>
        <w:t>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w:t>
      </w:r>
      <w:r>
        <w:rPr>
          <w:rFonts w:eastAsia="SimSun" w:hint="eastAsia"/>
          <w:lang w:val="en-US" w:eastAsia="zh-CN"/>
        </w:rPr>
        <w:t>uplink</w:t>
      </w:r>
      <w:r>
        <w:t xml:space="preserve">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60DDDBA2" w14:textId="77777777" w:rsidR="00EF51EA" w:rsidRPr="00EF51EA" w:rsidRDefault="00EF51EA" w:rsidP="00EF51EA">
      <w:pPr>
        <w:rPr>
          <w:lang w:eastAsia="en-GB"/>
        </w:rPr>
      </w:pPr>
    </w:p>
    <w:p w14:paraId="78FD7E69" w14:textId="18EDCA1B" w:rsidR="00A97321" w:rsidRDefault="00A97321" w:rsidP="00EF51EA">
      <w:pPr>
        <w:pStyle w:val="Heading4"/>
      </w:pPr>
      <w:bookmarkStart w:id="616" w:name="_Toc114143659"/>
      <w:bookmarkStart w:id="617" w:name="_Toc130399113"/>
      <w:bookmarkStart w:id="618" w:name="_Toc137533143"/>
      <w:bookmarkStart w:id="619" w:name="_Toc138855765"/>
      <w:bookmarkStart w:id="620" w:name="_Toc145531430"/>
      <w:bookmarkStart w:id="621" w:name="_Toc155320700"/>
      <w:r>
        <w:t>8.2.1.</w:t>
      </w:r>
      <w:r>
        <w:rPr>
          <w:lang w:val="en-US"/>
        </w:rPr>
        <w:t>3</w:t>
      </w:r>
      <w:r>
        <w:tab/>
      </w:r>
      <w:r>
        <w:rPr>
          <w:lang w:val="en-US"/>
        </w:rPr>
        <w:t>Limits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982DAC">
            <w:pPr>
              <w:pStyle w:val="TAH"/>
            </w:pPr>
            <w:r>
              <w:t>Frequency Range</w:t>
            </w:r>
          </w:p>
        </w:tc>
        <w:tc>
          <w:tcPr>
            <w:tcW w:w="1770" w:type="dxa"/>
          </w:tcPr>
          <w:p w14:paraId="78FD7E6D" w14:textId="77777777" w:rsidR="00A97321" w:rsidRDefault="00A97321" w:rsidP="00982DAC">
            <w:pPr>
              <w:pStyle w:val="TAH"/>
            </w:pPr>
            <w:r>
              <w:t>e.r.p.</w:t>
            </w:r>
          </w:p>
          <w:p w14:paraId="78FD7E6E" w14:textId="77777777" w:rsidR="00A97321" w:rsidRDefault="00A97321" w:rsidP="00982DAC">
            <w:pPr>
              <w:pStyle w:val="TAH"/>
            </w:pPr>
            <w:r>
              <w:rPr>
                <w:rFonts w:hint="eastAsia"/>
                <w:lang w:val="en-US" w:eastAsia="zh-CN"/>
              </w:rPr>
              <w:t>(dBm)</w:t>
            </w:r>
          </w:p>
        </w:tc>
        <w:tc>
          <w:tcPr>
            <w:tcW w:w="1550" w:type="dxa"/>
          </w:tcPr>
          <w:p w14:paraId="78FD7E6F" w14:textId="77777777" w:rsidR="00A97321" w:rsidRDefault="00A97321" w:rsidP="00982DA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982DAC">
            <w:pPr>
              <w:pStyle w:val="TAH"/>
            </w:pPr>
            <w:r>
              <w:t>(NOTE 4)</w:t>
            </w:r>
          </w:p>
        </w:tc>
        <w:tc>
          <w:tcPr>
            <w:tcW w:w="1530" w:type="dxa"/>
          </w:tcPr>
          <w:p w14:paraId="78FD7E71" w14:textId="77777777" w:rsidR="00A97321" w:rsidRDefault="00A97321" w:rsidP="00982DAC">
            <w:pPr>
              <w:pStyle w:val="TAH"/>
            </w:pPr>
            <w:r>
              <w:rPr>
                <w:color w:val="000000" w:themeColor="text1"/>
                <w:lang w:eastAsia="en-GB"/>
              </w:rPr>
              <w:t>Field strength at 10 m</w:t>
            </w:r>
          </w:p>
          <w:p w14:paraId="78FD7E72" w14:textId="77777777" w:rsidR="00A97321" w:rsidRDefault="00A97321" w:rsidP="00982DA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982DAC">
            <w:pPr>
              <w:pStyle w:val="TAH"/>
            </w:pPr>
            <w:r>
              <w:t>(NOTE 4)</w:t>
            </w:r>
          </w:p>
        </w:tc>
        <w:tc>
          <w:tcPr>
            <w:tcW w:w="1340" w:type="dxa"/>
          </w:tcPr>
          <w:p w14:paraId="78FD7E74" w14:textId="77777777" w:rsidR="00A97321" w:rsidRDefault="00A97321" w:rsidP="00982DAC">
            <w:pPr>
              <w:pStyle w:val="TAH"/>
            </w:pPr>
            <w:r>
              <w:rPr>
                <w:lang w:eastAsia="en-GB"/>
              </w:rPr>
              <w:t>Reference bandwidth</w:t>
            </w:r>
          </w:p>
        </w:tc>
        <w:tc>
          <w:tcPr>
            <w:tcW w:w="817" w:type="dxa"/>
          </w:tcPr>
          <w:p w14:paraId="78FD7E75" w14:textId="77777777" w:rsidR="00A97321" w:rsidRDefault="00A97321" w:rsidP="00982DAC">
            <w:pPr>
              <w:pStyle w:val="TAH"/>
            </w:pPr>
            <w:r>
              <w:t>NOTE</w:t>
            </w:r>
          </w:p>
        </w:tc>
      </w:tr>
      <w:tr w:rsidR="00A97321" w14:paraId="78FD7E7D" w14:textId="77777777" w:rsidTr="00A824FC">
        <w:trPr>
          <w:jc w:val="center"/>
        </w:trPr>
        <w:tc>
          <w:tcPr>
            <w:tcW w:w="2769" w:type="dxa"/>
          </w:tcPr>
          <w:p w14:paraId="78FD7E77" w14:textId="77777777" w:rsidR="00A97321" w:rsidRDefault="00A97321" w:rsidP="00982DAC">
            <w:pPr>
              <w:pStyle w:val="TAC"/>
            </w:pPr>
            <w:r>
              <w:t>30 MHz ≤ f &lt; 1000 MHz</w:t>
            </w:r>
          </w:p>
        </w:tc>
        <w:tc>
          <w:tcPr>
            <w:tcW w:w="1770" w:type="dxa"/>
          </w:tcPr>
          <w:p w14:paraId="78FD7E78" w14:textId="77777777" w:rsidR="00A97321" w:rsidRDefault="00A97321" w:rsidP="00982DAC">
            <w:pPr>
              <w:pStyle w:val="TAC"/>
            </w:pPr>
            <w:r>
              <w:t>-36</w:t>
            </w:r>
          </w:p>
        </w:tc>
        <w:tc>
          <w:tcPr>
            <w:tcW w:w="1550" w:type="dxa"/>
          </w:tcPr>
          <w:p w14:paraId="78FD7E79" w14:textId="77777777" w:rsidR="00A97321" w:rsidRDefault="00A97321" w:rsidP="00982DAC">
            <w:pPr>
              <w:pStyle w:val="TAC"/>
            </w:pPr>
            <w:r>
              <w:rPr>
                <w:color w:val="000000" w:themeColor="text1"/>
                <w:lang w:eastAsia="ko-KR"/>
              </w:rPr>
              <w:t>65.4 (NOTE 5)</w:t>
            </w:r>
          </w:p>
        </w:tc>
        <w:tc>
          <w:tcPr>
            <w:tcW w:w="1530" w:type="dxa"/>
          </w:tcPr>
          <w:p w14:paraId="78FD7E7A" w14:textId="77777777" w:rsidR="00A97321" w:rsidRDefault="00A97321" w:rsidP="00982DAC">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982DAC">
            <w:pPr>
              <w:pStyle w:val="TAC"/>
            </w:pPr>
            <w:r>
              <w:t>100 kHz</w:t>
            </w:r>
          </w:p>
        </w:tc>
        <w:tc>
          <w:tcPr>
            <w:tcW w:w="817" w:type="dxa"/>
          </w:tcPr>
          <w:p w14:paraId="78FD7E7C" w14:textId="77777777" w:rsidR="00A97321" w:rsidRDefault="00A97321" w:rsidP="00982DAC">
            <w:pPr>
              <w:pStyle w:val="TAC"/>
            </w:pPr>
          </w:p>
        </w:tc>
      </w:tr>
      <w:tr w:rsidR="00A97321" w14:paraId="78FD7E84" w14:textId="77777777" w:rsidTr="00A824FC">
        <w:trPr>
          <w:jc w:val="center"/>
        </w:trPr>
        <w:tc>
          <w:tcPr>
            <w:tcW w:w="2769" w:type="dxa"/>
          </w:tcPr>
          <w:p w14:paraId="78FD7E7E" w14:textId="77777777" w:rsidR="00A97321" w:rsidRDefault="00A97321" w:rsidP="00982DAC">
            <w:pPr>
              <w:pStyle w:val="TAC"/>
            </w:pPr>
            <w:r>
              <w:t>1 GHz ≤ f &lt; 12.75 GHz</w:t>
            </w:r>
          </w:p>
        </w:tc>
        <w:tc>
          <w:tcPr>
            <w:tcW w:w="1770" w:type="dxa"/>
          </w:tcPr>
          <w:p w14:paraId="78FD7E7F" w14:textId="77777777" w:rsidR="00A97321" w:rsidRDefault="00A97321" w:rsidP="00982DAC">
            <w:pPr>
              <w:pStyle w:val="TAC"/>
            </w:pPr>
            <w:r>
              <w:t>-30</w:t>
            </w:r>
          </w:p>
        </w:tc>
        <w:tc>
          <w:tcPr>
            <w:tcW w:w="1550" w:type="dxa"/>
          </w:tcPr>
          <w:p w14:paraId="78FD7E80" w14:textId="77777777" w:rsidR="00A97321" w:rsidRDefault="00A97321" w:rsidP="00982DAC">
            <w:pPr>
              <w:pStyle w:val="TAC"/>
            </w:pPr>
            <w:r>
              <w:rPr>
                <w:color w:val="000000" w:themeColor="text1"/>
                <w:lang w:eastAsia="ko-KR"/>
              </w:rPr>
              <w:t>67.4</w:t>
            </w:r>
          </w:p>
        </w:tc>
        <w:tc>
          <w:tcPr>
            <w:tcW w:w="1530" w:type="dxa"/>
          </w:tcPr>
          <w:p w14:paraId="78FD7E81" w14:textId="77777777" w:rsidR="00A97321" w:rsidRDefault="00A97321" w:rsidP="00982DAC">
            <w:pPr>
              <w:pStyle w:val="TAC"/>
            </w:pPr>
            <w:r>
              <w:rPr>
                <w:color w:val="000000" w:themeColor="text1"/>
                <w:lang w:eastAsia="ko-KR"/>
              </w:rPr>
              <w:t>Not applicable</w:t>
            </w:r>
          </w:p>
        </w:tc>
        <w:tc>
          <w:tcPr>
            <w:tcW w:w="1340" w:type="dxa"/>
          </w:tcPr>
          <w:p w14:paraId="78FD7E82" w14:textId="77777777" w:rsidR="00A97321" w:rsidRDefault="00A97321" w:rsidP="00982DAC">
            <w:pPr>
              <w:pStyle w:val="TAC"/>
            </w:pPr>
            <w:r>
              <w:t>1 MHz</w:t>
            </w:r>
          </w:p>
        </w:tc>
        <w:tc>
          <w:tcPr>
            <w:tcW w:w="817" w:type="dxa"/>
          </w:tcPr>
          <w:p w14:paraId="78FD7E83" w14:textId="77777777" w:rsidR="00A97321" w:rsidRDefault="00A97321" w:rsidP="00982DAC">
            <w:pPr>
              <w:pStyle w:val="TAC"/>
            </w:pPr>
          </w:p>
        </w:tc>
      </w:tr>
      <w:tr w:rsidR="00A97321" w14:paraId="78FD7E8B" w14:textId="77777777" w:rsidTr="00A824FC">
        <w:trPr>
          <w:jc w:val="center"/>
        </w:trPr>
        <w:tc>
          <w:tcPr>
            <w:tcW w:w="2769" w:type="dxa"/>
            <w:vAlign w:val="center"/>
          </w:tcPr>
          <w:p w14:paraId="78FD7E85" w14:textId="77777777" w:rsidR="00A97321" w:rsidRDefault="00A97321" w:rsidP="00982DA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982DAC">
            <w:pPr>
              <w:pStyle w:val="TAC"/>
            </w:pPr>
            <w:r>
              <w:t>-30</w:t>
            </w:r>
          </w:p>
        </w:tc>
        <w:tc>
          <w:tcPr>
            <w:tcW w:w="1550" w:type="dxa"/>
          </w:tcPr>
          <w:p w14:paraId="78FD7E87" w14:textId="77777777" w:rsidR="00A97321" w:rsidRDefault="00A97321" w:rsidP="00982DAC">
            <w:pPr>
              <w:pStyle w:val="TAC"/>
            </w:pPr>
            <w:r>
              <w:rPr>
                <w:color w:val="000000" w:themeColor="text1"/>
                <w:lang w:eastAsia="ko-KR"/>
              </w:rPr>
              <w:t>67.4</w:t>
            </w:r>
          </w:p>
        </w:tc>
        <w:tc>
          <w:tcPr>
            <w:tcW w:w="1530" w:type="dxa"/>
          </w:tcPr>
          <w:p w14:paraId="78FD7E88" w14:textId="77777777" w:rsidR="00A97321" w:rsidRDefault="00A97321" w:rsidP="00982DAC">
            <w:pPr>
              <w:pStyle w:val="TAC"/>
            </w:pPr>
            <w:r>
              <w:rPr>
                <w:color w:val="000000" w:themeColor="text1"/>
                <w:lang w:eastAsia="ko-KR"/>
              </w:rPr>
              <w:t>Not applicable</w:t>
            </w:r>
          </w:p>
        </w:tc>
        <w:tc>
          <w:tcPr>
            <w:tcW w:w="1340" w:type="dxa"/>
          </w:tcPr>
          <w:p w14:paraId="78FD7E89" w14:textId="77777777" w:rsidR="00A97321" w:rsidRDefault="00A97321" w:rsidP="00982DAC">
            <w:pPr>
              <w:pStyle w:val="TAC"/>
            </w:pPr>
            <w:r>
              <w:t>1 MHz</w:t>
            </w:r>
          </w:p>
        </w:tc>
        <w:tc>
          <w:tcPr>
            <w:tcW w:w="817" w:type="dxa"/>
            <w:vAlign w:val="center"/>
          </w:tcPr>
          <w:p w14:paraId="78FD7E8A" w14:textId="77777777" w:rsidR="00A97321" w:rsidRDefault="00A97321" w:rsidP="00982DAC">
            <w:pPr>
              <w:pStyle w:val="TAC"/>
            </w:pPr>
            <w:r>
              <w:t>1</w:t>
            </w:r>
          </w:p>
        </w:tc>
      </w:tr>
      <w:tr w:rsidR="00EF51EA" w14:paraId="78FD7E92" w14:textId="77777777" w:rsidTr="00EF51EA">
        <w:trPr>
          <w:jc w:val="center"/>
        </w:trPr>
        <w:tc>
          <w:tcPr>
            <w:tcW w:w="2769" w:type="dxa"/>
            <w:vAlign w:val="center"/>
          </w:tcPr>
          <w:p w14:paraId="78FD7E8C" w14:textId="09085982" w:rsidR="00EF51EA" w:rsidRDefault="00EF51EA" w:rsidP="00982DA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EF51EA" w:rsidRDefault="00EF51EA" w:rsidP="00982DAC">
            <w:pPr>
              <w:pStyle w:val="TAC"/>
            </w:pPr>
            <w:r>
              <w:rPr>
                <w:lang w:eastAsia="en-GB"/>
              </w:rPr>
              <w:t>Not defined</w:t>
            </w:r>
          </w:p>
        </w:tc>
        <w:tc>
          <w:tcPr>
            <w:tcW w:w="1550" w:type="dxa"/>
            <w:tcBorders>
              <w:bottom w:val="nil"/>
            </w:tcBorders>
          </w:tcPr>
          <w:p w14:paraId="78FD7E8E" w14:textId="77777777" w:rsidR="00EF51EA" w:rsidRDefault="00EF51EA" w:rsidP="00982DAC">
            <w:pPr>
              <w:pStyle w:val="TAC"/>
            </w:pPr>
            <w:r>
              <w:rPr>
                <w:lang w:eastAsia="en-GB"/>
              </w:rPr>
              <w:t>Not defined</w:t>
            </w:r>
          </w:p>
        </w:tc>
        <w:tc>
          <w:tcPr>
            <w:tcW w:w="1530" w:type="dxa"/>
            <w:tcBorders>
              <w:bottom w:val="nil"/>
            </w:tcBorders>
          </w:tcPr>
          <w:p w14:paraId="78FD7E8F" w14:textId="77777777" w:rsidR="00EF51EA" w:rsidRDefault="00EF51EA" w:rsidP="00982DAC">
            <w:pPr>
              <w:pStyle w:val="TAC"/>
            </w:pPr>
            <w:r>
              <w:rPr>
                <w:lang w:eastAsia="en-GB"/>
              </w:rPr>
              <w:t>Not defined</w:t>
            </w:r>
          </w:p>
        </w:tc>
        <w:tc>
          <w:tcPr>
            <w:tcW w:w="1340" w:type="dxa"/>
            <w:tcBorders>
              <w:bottom w:val="nil"/>
            </w:tcBorders>
          </w:tcPr>
          <w:p w14:paraId="78FD7E90" w14:textId="77777777" w:rsidR="00EF51EA" w:rsidRDefault="00EF51EA" w:rsidP="00982DAC">
            <w:pPr>
              <w:pStyle w:val="TAC"/>
            </w:pPr>
            <w:r>
              <w:rPr>
                <w:lang w:eastAsia="en-GB"/>
              </w:rPr>
              <w:t>Not defined</w:t>
            </w:r>
          </w:p>
        </w:tc>
        <w:tc>
          <w:tcPr>
            <w:tcW w:w="817" w:type="dxa"/>
            <w:tcBorders>
              <w:bottom w:val="nil"/>
            </w:tcBorders>
            <w:vAlign w:val="center"/>
          </w:tcPr>
          <w:p w14:paraId="78FD7E91" w14:textId="77777777" w:rsidR="00EF51EA" w:rsidRDefault="00EF51EA" w:rsidP="00982DAC">
            <w:pPr>
              <w:pStyle w:val="TAC"/>
            </w:pPr>
            <w:r>
              <w:rPr>
                <w:rFonts w:hint="eastAsia"/>
                <w:lang w:val="en-US" w:eastAsia="zh-CN"/>
              </w:rPr>
              <w:t>2,3</w:t>
            </w:r>
          </w:p>
        </w:tc>
      </w:tr>
      <w:tr w:rsidR="00EF51EA" w14:paraId="156229F2" w14:textId="77777777" w:rsidTr="00EF51EA">
        <w:trPr>
          <w:jc w:val="center"/>
        </w:trPr>
        <w:tc>
          <w:tcPr>
            <w:tcW w:w="2769" w:type="dxa"/>
            <w:vAlign w:val="center"/>
          </w:tcPr>
          <w:p w14:paraId="3F908DDB" w14:textId="205E7758" w:rsidR="00EF51EA" w:rsidRDefault="00EF51EA" w:rsidP="00982DAC">
            <w:pPr>
              <w:pStyle w:val="TAC"/>
            </w:pPr>
            <w:r>
              <w:t>F</w:t>
            </w:r>
            <w:r>
              <w:rPr>
                <w:rFonts w:eastAsia="SimSun" w:hint="eastAsia"/>
                <w:vertAlign w:val="subscript"/>
                <w:lang w:val="en-US" w:eastAsia="zh-CN"/>
              </w:rPr>
              <w:t>U</w:t>
            </w:r>
            <w:r>
              <w:rPr>
                <w:vertAlign w:val="subscript"/>
              </w:rPr>
              <w:t>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79EDB2F" w14:textId="77777777" w:rsidR="00EF51EA" w:rsidRDefault="00EF51EA" w:rsidP="00982DAC">
            <w:pPr>
              <w:pStyle w:val="TAC"/>
              <w:rPr>
                <w:lang w:eastAsia="en-GB"/>
              </w:rPr>
            </w:pPr>
          </w:p>
        </w:tc>
        <w:tc>
          <w:tcPr>
            <w:tcW w:w="1550" w:type="dxa"/>
            <w:tcBorders>
              <w:top w:val="nil"/>
            </w:tcBorders>
          </w:tcPr>
          <w:p w14:paraId="144B5EA3" w14:textId="77777777" w:rsidR="00EF51EA" w:rsidRDefault="00EF51EA" w:rsidP="00982DAC">
            <w:pPr>
              <w:pStyle w:val="TAC"/>
              <w:rPr>
                <w:lang w:eastAsia="en-GB"/>
              </w:rPr>
            </w:pPr>
          </w:p>
        </w:tc>
        <w:tc>
          <w:tcPr>
            <w:tcW w:w="1530" w:type="dxa"/>
            <w:tcBorders>
              <w:top w:val="nil"/>
            </w:tcBorders>
          </w:tcPr>
          <w:p w14:paraId="2A7A4E69" w14:textId="77777777" w:rsidR="00EF51EA" w:rsidRDefault="00EF51EA" w:rsidP="00982DAC">
            <w:pPr>
              <w:pStyle w:val="TAC"/>
              <w:rPr>
                <w:lang w:eastAsia="en-GB"/>
              </w:rPr>
            </w:pPr>
          </w:p>
        </w:tc>
        <w:tc>
          <w:tcPr>
            <w:tcW w:w="1340" w:type="dxa"/>
            <w:tcBorders>
              <w:top w:val="nil"/>
            </w:tcBorders>
          </w:tcPr>
          <w:p w14:paraId="311ED8A7" w14:textId="77777777" w:rsidR="00EF51EA" w:rsidRDefault="00EF51EA" w:rsidP="00982DAC">
            <w:pPr>
              <w:pStyle w:val="TAC"/>
              <w:rPr>
                <w:lang w:eastAsia="en-GB"/>
              </w:rPr>
            </w:pPr>
          </w:p>
        </w:tc>
        <w:tc>
          <w:tcPr>
            <w:tcW w:w="817" w:type="dxa"/>
            <w:tcBorders>
              <w:top w:val="nil"/>
            </w:tcBorders>
            <w:vAlign w:val="center"/>
          </w:tcPr>
          <w:p w14:paraId="076A5597" w14:textId="77777777" w:rsidR="00EF51EA" w:rsidRDefault="00EF51EA" w:rsidP="00982DAC">
            <w:pPr>
              <w:pStyle w:val="TAC"/>
              <w:rPr>
                <w:lang w:val="en-US" w:eastAsia="zh-CN"/>
              </w:rPr>
            </w:pPr>
          </w:p>
        </w:tc>
      </w:tr>
      <w:tr w:rsidR="00A97321" w14:paraId="78FD7E98" w14:textId="77777777" w:rsidTr="00200727">
        <w:trPr>
          <w:jc w:val="center"/>
        </w:trPr>
        <w:tc>
          <w:tcPr>
            <w:tcW w:w="9776" w:type="dxa"/>
            <w:gridSpan w:val="6"/>
          </w:tcPr>
          <w:p w14:paraId="78FD7E93" w14:textId="77777777" w:rsidR="00A97321" w:rsidRDefault="00A97321" w:rsidP="00982DAC">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rsidP="00982DAC">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7868590" w14:textId="77777777" w:rsidR="00EF51EA" w:rsidRDefault="00EF51EA" w:rsidP="00982DAC">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EBEE2F7" w14:textId="77777777" w:rsidR="00EF51EA" w:rsidRDefault="00EF51EA" w:rsidP="00982DAC">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7C160F18" w:rsidR="00A97321" w:rsidRPr="00A97321" w:rsidRDefault="00EF51EA" w:rsidP="00982DAC">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622" w:name="_Toc37268313"/>
      <w:bookmarkStart w:id="623" w:name="_Toc37268407"/>
      <w:bookmarkStart w:id="624" w:name="_Toc29812121"/>
      <w:bookmarkStart w:id="625" w:name="_Toc20994262"/>
      <w:bookmarkStart w:id="626" w:name="_Toc37139309"/>
      <w:bookmarkStart w:id="627" w:name="_Toc45879617"/>
      <w:bookmarkStart w:id="628" w:name="_Toc61184220"/>
      <w:bookmarkStart w:id="629" w:name="_Toc74643049"/>
      <w:bookmarkStart w:id="630" w:name="_Toc76541667"/>
      <w:bookmarkStart w:id="631" w:name="_Toc76541752"/>
      <w:bookmarkStart w:id="632" w:name="_Toc82447360"/>
      <w:bookmarkStart w:id="633" w:name="_Toc114143660"/>
      <w:bookmarkStart w:id="634" w:name="_Toc130399114"/>
      <w:bookmarkStart w:id="635" w:name="_Toc137533144"/>
      <w:bookmarkStart w:id="636" w:name="_Toc138855766"/>
      <w:bookmarkStart w:id="637" w:name="_Toc145531431"/>
      <w:bookmarkStart w:id="638" w:name="_Toc155320701"/>
      <w:r>
        <w:t>8.2.1.4</w:t>
      </w:r>
      <w:r>
        <w:tab/>
        <w:t>Interpretation of the measurement results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639" w:name="_Toc61184221"/>
      <w:bookmarkStart w:id="640" w:name="_Toc74643050"/>
      <w:bookmarkStart w:id="641" w:name="_Toc76541668"/>
      <w:bookmarkStart w:id="642" w:name="_Toc76541753"/>
      <w:bookmarkStart w:id="643" w:name="_Toc82447361"/>
      <w:bookmarkStart w:id="644" w:name="_Toc114143661"/>
      <w:bookmarkStart w:id="645" w:name="_Toc130399115"/>
      <w:bookmarkStart w:id="646" w:name="_Toc137533145"/>
      <w:bookmarkStart w:id="647" w:name="_Toc138855767"/>
      <w:bookmarkStart w:id="648" w:name="_Toc145531432"/>
      <w:bookmarkStart w:id="649" w:name="_Toc155320702"/>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561"/>
      <w:bookmarkEnd w:id="562"/>
      <w:bookmarkEnd w:id="563"/>
      <w:bookmarkEnd w:id="564"/>
      <w:bookmarkEnd w:id="565"/>
      <w:bookmarkEnd w:id="566"/>
      <w:bookmarkEnd w:id="567"/>
      <w:bookmarkEnd w:id="568"/>
      <w:bookmarkEnd w:id="569"/>
      <w:bookmarkEnd w:id="570"/>
      <w:bookmarkEnd w:id="639"/>
      <w:bookmarkEnd w:id="640"/>
      <w:bookmarkEnd w:id="641"/>
      <w:bookmarkEnd w:id="642"/>
      <w:bookmarkEnd w:id="643"/>
      <w:bookmarkEnd w:id="644"/>
      <w:bookmarkEnd w:id="645"/>
      <w:bookmarkEnd w:id="646"/>
      <w:bookmarkEnd w:id="647"/>
      <w:bookmarkEnd w:id="648"/>
      <w:bookmarkEnd w:id="649"/>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650" w:name="_Toc20994264"/>
      <w:bookmarkStart w:id="651" w:name="_Toc29812123"/>
      <w:bookmarkStart w:id="652" w:name="_Toc37268315"/>
      <w:bookmarkStart w:id="653" w:name="_Toc37268409"/>
      <w:bookmarkStart w:id="654" w:name="_Toc45879619"/>
      <w:bookmarkStart w:id="655" w:name="_Toc49507528"/>
      <w:bookmarkStart w:id="656" w:name="_Toc37139311"/>
      <w:bookmarkStart w:id="657" w:name="_Toc53219016"/>
      <w:bookmarkStart w:id="658" w:name="_Toc53219723"/>
      <w:bookmarkStart w:id="659" w:name="_Toc53220166"/>
      <w:bookmarkStart w:id="660" w:name="_Toc61184222"/>
      <w:bookmarkStart w:id="661" w:name="_Toc74643051"/>
      <w:bookmarkStart w:id="662" w:name="_Toc76541669"/>
      <w:bookmarkStart w:id="663" w:name="_Toc76541754"/>
      <w:bookmarkStart w:id="664" w:name="_Toc82447362"/>
      <w:bookmarkStart w:id="665" w:name="_Toc114143662"/>
      <w:bookmarkStart w:id="666" w:name="_Toc130399116"/>
      <w:bookmarkStart w:id="667" w:name="_Toc137533146"/>
      <w:bookmarkStart w:id="668" w:name="_Toc138855768"/>
      <w:bookmarkStart w:id="669" w:name="_Toc145531433"/>
      <w:bookmarkStart w:id="670" w:name="_Toc155320703"/>
      <w:r w:rsidRPr="00B558CC">
        <w:t>8.2.2.1</w:t>
      </w:r>
      <w:r w:rsidRPr="00B558CC">
        <w:rPr>
          <w:rFonts w:eastAsia="SimSun" w:hint="eastAsia"/>
          <w:lang w:val="en-US" w:eastAsia="zh-CN"/>
        </w:rPr>
        <w:tab/>
      </w:r>
      <w:r w:rsidRPr="00B558CC">
        <w:t>Definition</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671" w:name="_Toc45879620"/>
      <w:bookmarkStart w:id="672" w:name="_Toc20994265"/>
      <w:bookmarkStart w:id="673" w:name="_Toc37139312"/>
      <w:bookmarkStart w:id="674" w:name="_Toc29812124"/>
      <w:bookmarkStart w:id="675" w:name="_Toc37268410"/>
      <w:bookmarkStart w:id="676" w:name="_Toc37268316"/>
      <w:bookmarkStart w:id="677" w:name="_Toc49507529"/>
      <w:bookmarkStart w:id="678" w:name="_Toc53219017"/>
      <w:bookmarkStart w:id="679" w:name="_Toc53219724"/>
      <w:bookmarkStart w:id="680" w:name="_Toc53220167"/>
      <w:bookmarkStart w:id="681" w:name="_Toc61184223"/>
      <w:bookmarkStart w:id="682" w:name="_Toc74643052"/>
      <w:bookmarkStart w:id="683" w:name="_Toc76541670"/>
      <w:bookmarkStart w:id="684" w:name="_Toc76541755"/>
      <w:bookmarkStart w:id="685" w:name="_Toc82447363"/>
      <w:bookmarkStart w:id="686" w:name="_Toc114143663"/>
      <w:bookmarkStart w:id="687" w:name="_Toc130399117"/>
      <w:bookmarkStart w:id="688" w:name="_Toc137533147"/>
      <w:bookmarkStart w:id="689" w:name="_Toc138855769"/>
      <w:bookmarkStart w:id="690" w:name="_Toc145531434"/>
      <w:bookmarkStart w:id="691" w:name="_Toc155320704"/>
      <w:r w:rsidRPr="00B558CC">
        <w:t>8.2.2.2</w:t>
      </w:r>
      <w:r w:rsidRPr="00B558CC">
        <w:tab/>
        <w:t>Test method</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692" w:name="_Toc37268317"/>
      <w:bookmarkStart w:id="693" w:name="_Toc29812125"/>
      <w:bookmarkStart w:id="694" w:name="_Toc45879621"/>
      <w:bookmarkStart w:id="695" w:name="_Toc37268411"/>
      <w:bookmarkStart w:id="696" w:name="_Toc37139313"/>
      <w:bookmarkStart w:id="697" w:name="_Toc20994266"/>
      <w:bookmarkStart w:id="698" w:name="_Toc49507530"/>
      <w:bookmarkStart w:id="699" w:name="_Toc53219018"/>
      <w:bookmarkStart w:id="700" w:name="_Toc53219725"/>
      <w:bookmarkStart w:id="701" w:name="_Toc53220168"/>
      <w:bookmarkStart w:id="702" w:name="_Toc61184224"/>
      <w:bookmarkStart w:id="703" w:name="_Toc74643053"/>
      <w:bookmarkStart w:id="704" w:name="_Toc76541671"/>
      <w:bookmarkStart w:id="705" w:name="_Toc76541756"/>
      <w:bookmarkStart w:id="706" w:name="_Toc82447364"/>
      <w:bookmarkStart w:id="707" w:name="_Toc114143664"/>
      <w:bookmarkStart w:id="708" w:name="_Toc130399118"/>
      <w:bookmarkStart w:id="709" w:name="_Toc137533148"/>
      <w:bookmarkStart w:id="710" w:name="_Toc138855770"/>
      <w:bookmarkStart w:id="711" w:name="_Toc145531435"/>
      <w:bookmarkStart w:id="712" w:name="_Toc155320705"/>
      <w:r w:rsidRPr="00B558CC">
        <w:t>8.2.2.3</w:t>
      </w:r>
      <w:r w:rsidRPr="00B558CC">
        <w:tab/>
        <w:t>Limits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713" w:name="_Toc47081158"/>
      <w:bookmarkStart w:id="714" w:name="_Toc49507531"/>
      <w:bookmarkStart w:id="715" w:name="_Toc53219019"/>
      <w:bookmarkStart w:id="716" w:name="_Toc53219726"/>
      <w:bookmarkStart w:id="717" w:name="_Toc53220169"/>
      <w:bookmarkStart w:id="718" w:name="_Toc61184225"/>
      <w:bookmarkStart w:id="719" w:name="_Toc74643054"/>
      <w:bookmarkStart w:id="720" w:name="_Toc76541672"/>
      <w:bookmarkStart w:id="721" w:name="_Toc76541757"/>
      <w:bookmarkStart w:id="722" w:name="_Toc82447365"/>
      <w:bookmarkStart w:id="723" w:name="_Toc114143665"/>
      <w:bookmarkStart w:id="724" w:name="_Toc130399119"/>
      <w:bookmarkStart w:id="725" w:name="_Toc137533149"/>
      <w:bookmarkStart w:id="726" w:name="_Toc138855771"/>
      <w:bookmarkStart w:id="727" w:name="_Toc145531436"/>
      <w:bookmarkStart w:id="728" w:name="_Toc155320706"/>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729" w:name="_Toc37139315"/>
      <w:bookmarkStart w:id="730" w:name="_Toc29812127"/>
      <w:bookmarkStart w:id="731" w:name="_Toc37268319"/>
      <w:bookmarkStart w:id="732" w:name="_Toc37268413"/>
      <w:bookmarkStart w:id="733" w:name="_Toc45879623"/>
      <w:bookmarkStart w:id="734" w:name="_Toc20994268"/>
      <w:bookmarkStart w:id="735" w:name="_Toc49507532"/>
      <w:bookmarkStart w:id="736" w:name="_Toc53219020"/>
      <w:bookmarkStart w:id="737" w:name="_Toc53219727"/>
      <w:bookmarkStart w:id="738" w:name="_Toc53220170"/>
      <w:bookmarkStart w:id="739" w:name="_Toc61184226"/>
      <w:bookmarkStart w:id="740" w:name="_Toc74643055"/>
      <w:bookmarkStart w:id="741" w:name="_Toc76541673"/>
      <w:bookmarkStart w:id="742" w:name="_Toc76541758"/>
      <w:bookmarkStart w:id="743" w:name="_Toc82447366"/>
      <w:bookmarkStart w:id="744" w:name="_Toc114143666"/>
      <w:bookmarkStart w:id="745" w:name="_Toc130399120"/>
      <w:bookmarkStart w:id="746" w:name="_Toc137533150"/>
      <w:bookmarkStart w:id="747" w:name="_Toc138855772"/>
      <w:bookmarkStart w:id="748" w:name="_Toc145531437"/>
      <w:bookmarkStart w:id="749" w:name="_Toc155320707"/>
      <w:r w:rsidRPr="00B558CC">
        <w:lastRenderedPageBreak/>
        <w:t>8.3.1</w:t>
      </w:r>
      <w:r w:rsidRPr="00B558CC">
        <w:rPr>
          <w:rFonts w:eastAsia="SimSun" w:hint="eastAsia"/>
          <w:lang w:val="en-US" w:eastAsia="zh-CN"/>
        </w:rPr>
        <w:tab/>
      </w:r>
      <w:r w:rsidRPr="00B558CC">
        <w:t>Definition</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750" w:name="_Toc20994269"/>
      <w:bookmarkStart w:id="751" w:name="_Toc29812128"/>
      <w:bookmarkStart w:id="752" w:name="_Toc37268414"/>
      <w:bookmarkStart w:id="753" w:name="_Toc37268320"/>
      <w:bookmarkStart w:id="754" w:name="_Toc45879624"/>
      <w:bookmarkStart w:id="755" w:name="_Toc37139316"/>
      <w:bookmarkStart w:id="756" w:name="_Toc49507533"/>
      <w:bookmarkStart w:id="757" w:name="_Toc53219021"/>
      <w:bookmarkStart w:id="758" w:name="_Toc53219728"/>
      <w:bookmarkStart w:id="759" w:name="_Toc53220171"/>
      <w:bookmarkStart w:id="760" w:name="_Toc61184227"/>
      <w:bookmarkStart w:id="761" w:name="_Toc74643056"/>
      <w:bookmarkStart w:id="762" w:name="_Toc76541674"/>
      <w:bookmarkStart w:id="763" w:name="_Toc76541759"/>
      <w:bookmarkStart w:id="764" w:name="_Toc82447367"/>
      <w:bookmarkStart w:id="765" w:name="_Toc114143667"/>
      <w:bookmarkStart w:id="766" w:name="_Toc130399121"/>
      <w:bookmarkStart w:id="767" w:name="_Toc137533151"/>
      <w:bookmarkStart w:id="768" w:name="_Toc138855773"/>
      <w:bookmarkStart w:id="769" w:name="_Toc145531438"/>
      <w:bookmarkStart w:id="770" w:name="_Toc155320708"/>
      <w:r w:rsidRPr="00B558CC">
        <w:t>8.3.2</w:t>
      </w:r>
      <w:r w:rsidRPr="00B558CC">
        <w:tab/>
        <w:t>Test method</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771" w:name="_Toc45879625"/>
      <w:bookmarkStart w:id="772" w:name="_Toc37268415"/>
      <w:bookmarkStart w:id="773" w:name="_Toc29812129"/>
      <w:bookmarkStart w:id="774" w:name="_Toc37139317"/>
      <w:bookmarkStart w:id="775" w:name="_Toc37268321"/>
      <w:bookmarkStart w:id="776" w:name="_Toc20994270"/>
      <w:bookmarkStart w:id="777" w:name="_Toc49507534"/>
      <w:bookmarkStart w:id="778" w:name="_Toc53219022"/>
      <w:bookmarkStart w:id="779" w:name="_Toc53219729"/>
      <w:bookmarkStart w:id="780" w:name="_Toc53220172"/>
      <w:bookmarkStart w:id="781" w:name="_Toc61184228"/>
      <w:bookmarkStart w:id="782" w:name="_Toc74643057"/>
      <w:bookmarkStart w:id="783" w:name="_Toc76541675"/>
      <w:bookmarkStart w:id="784" w:name="_Toc76541760"/>
      <w:bookmarkStart w:id="785" w:name="_Toc82447368"/>
      <w:bookmarkStart w:id="786" w:name="_Toc114143668"/>
      <w:bookmarkStart w:id="787" w:name="_Toc130399122"/>
      <w:bookmarkStart w:id="788" w:name="_Toc137533152"/>
      <w:bookmarkStart w:id="789" w:name="_Toc138855774"/>
      <w:bookmarkStart w:id="790" w:name="_Toc145531439"/>
      <w:bookmarkStart w:id="791" w:name="_Toc155320709"/>
      <w:r w:rsidRPr="00B558CC">
        <w:t>8.3.3</w:t>
      </w:r>
      <w:r w:rsidRPr="00B558CC">
        <w:tab/>
        <w:t>Limits</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792" w:name="_Toc47081159"/>
      <w:bookmarkStart w:id="793" w:name="_Toc49507535"/>
      <w:bookmarkStart w:id="794" w:name="_Toc53219023"/>
      <w:bookmarkStart w:id="795" w:name="_Toc53219730"/>
      <w:bookmarkStart w:id="796" w:name="_Toc53220173"/>
      <w:bookmarkStart w:id="797" w:name="_Toc61184229"/>
      <w:bookmarkStart w:id="798" w:name="_Toc74643058"/>
      <w:bookmarkStart w:id="799" w:name="_Toc76541676"/>
      <w:bookmarkStart w:id="800" w:name="_Toc76541761"/>
      <w:bookmarkStart w:id="801" w:name="_Toc82447369"/>
      <w:bookmarkStart w:id="802" w:name="_Toc114143669"/>
      <w:bookmarkStart w:id="803" w:name="_Toc130399123"/>
      <w:bookmarkStart w:id="804" w:name="_Toc137533153"/>
      <w:bookmarkStart w:id="805" w:name="_Toc138855775"/>
      <w:bookmarkStart w:id="806" w:name="_Toc145531440"/>
      <w:bookmarkStart w:id="807" w:name="_Toc155320710"/>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808" w:name="_Toc20994272"/>
      <w:bookmarkStart w:id="809" w:name="_Toc45879627"/>
      <w:bookmarkStart w:id="810" w:name="_Toc37268417"/>
      <w:bookmarkStart w:id="811" w:name="_Toc29812131"/>
      <w:bookmarkStart w:id="812" w:name="_Toc37268323"/>
      <w:bookmarkStart w:id="813" w:name="_Toc37139319"/>
      <w:bookmarkStart w:id="814" w:name="_Toc49507536"/>
      <w:bookmarkStart w:id="815" w:name="_Toc53219024"/>
      <w:bookmarkStart w:id="816" w:name="_Toc53219731"/>
      <w:bookmarkStart w:id="817" w:name="_Toc53220174"/>
      <w:bookmarkStart w:id="818" w:name="_Toc61184230"/>
      <w:bookmarkStart w:id="819" w:name="_Toc74643059"/>
      <w:bookmarkStart w:id="820" w:name="_Toc76541677"/>
      <w:bookmarkStart w:id="821" w:name="_Toc76541762"/>
      <w:bookmarkStart w:id="822" w:name="_Toc82447370"/>
      <w:bookmarkStart w:id="823" w:name="_Toc114143670"/>
      <w:bookmarkStart w:id="824" w:name="_Toc130399124"/>
      <w:bookmarkStart w:id="825" w:name="_Toc137533154"/>
      <w:bookmarkStart w:id="826" w:name="_Toc138855776"/>
      <w:bookmarkStart w:id="827" w:name="_Toc145531441"/>
      <w:bookmarkStart w:id="828" w:name="_Toc155320711"/>
      <w:r w:rsidRPr="00B558CC">
        <w:t>8.4.1</w:t>
      </w:r>
      <w:r w:rsidRPr="00B558CC">
        <w:tab/>
        <w:t>Definition</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829" w:name="_Toc37268418"/>
      <w:bookmarkStart w:id="830" w:name="_Toc37139320"/>
      <w:bookmarkStart w:id="831" w:name="_Toc29812132"/>
      <w:bookmarkStart w:id="832" w:name="_Toc45879628"/>
      <w:bookmarkStart w:id="833" w:name="_Toc20994273"/>
      <w:bookmarkStart w:id="834" w:name="_Toc37268324"/>
      <w:bookmarkStart w:id="835" w:name="_Toc49507537"/>
      <w:bookmarkStart w:id="836" w:name="_Toc53219025"/>
      <w:bookmarkStart w:id="837" w:name="_Toc53219732"/>
      <w:bookmarkStart w:id="838" w:name="_Toc53220175"/>
      <w:bookmarkStart w:id="839" w:name="_Toc61184231"/>
      <w:bookmarkStart w:id="840" w:name="_Toc74643060"/>
      <w:bookmarkStart w:id="841" w:name="_Toc76541678"/>
      <w:bookmarkStart w:id="842" w:name="_Toc76541763"/>
      <w:bookmarkStart w:id="843" w:name="_Toc82447371"/>
      <w:bookmarkStart w:id="844" w:name="_Toc114143671"/>
      <w:bookmarkStart w:id="845" w:name="_Toc130399125"/>
      <w:bookmarkStart w:id="846" w:name="_Toc137533155"/>
      <w:bookmarkStart w:id="847" w:name="_Toc138855777"/>
      <w:bookmarkStart w:id="848" w:name="_Toc145531442"/>
      <w:bookmarkStart w:id="849" w:name="_Toc155320712"/>
      <w:r w:rsidRPr="00B558CC">
        <w:t>8.4.2</w:t>
      </w:r>
      <w:r w:rsidRPr="00B558CC">
        <w:tab/>
        <w:t>Test method</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850" w:name="_Toc37268325"/>
      <w:bookmarkStart w:id="851" w:name="_Toc45879629"/>
      <w:bookmarkStart w:id="852" w:name="_Toc20994274"/>
      <w:bookmarkStart w:id="853" w:name="_Toc37268419"/>
      <w:bookmarkStart w:id="854" w:name="_Toc37139321"/>
      <w:bookmarkStart w:id="855" w:name="_Toc29812133"/>
      <w:bookmarkStart w:id="856" w:name="_Toc49507538"/>
      <w:bookmarkStart w:id="857" w:name="_Toc53219026"/>
      <w:bookmarkStart w:id="858" w:name="_Toc53219733"/>
      <w:bookmarkStart w:id="859" w:name="_Toc53220176"/>
      <w:bookmarkStart w:id="860" w:name="_Toc61184232"/>
      <w:bookmarkStart w:id="861" w:name="_Toc74643061"/>
      <w:bookmarkStart w:id="862" w:name="_Toc76541679"/>
      <w:bookmarkStart w:id="863" w:name="_Toc76541764"/>
      <w:bookmarkStart w:id="864" w:name="_Toc82447372"/>
      <w:bookmarkStart w:id="865" w:name="_Toc114143672"/>
      <w:bookmarkStart w:id="866" w:name="_Toc130399126"/>
      <w:bookmarkStart w:id="867" w:name="_Toc137533156"/>
      <w:bookmarkStart w:id="868" w:name="_Toc138855778"/>
      <w:bookmarkStart w:id="869" w:name="_Toc145531443"/>
      <w:bookmarkStart w:id="870" w:name="_Toc155320713"/>
      <w:r w:rsidRPr="00B558CC">
        <w:t>8.4.3</w:t>
      </w:r>
      <w:r w:rsidRPr="00B558CC">
        <w:tab/>
        <w:t>Limits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871" w:name="_Toc49507539"/>
      <w:bookmarkStart w:id="872" w:name="_Toc47081160"/>
      <w:bookmarkStart w:id="873" w:name="_Toc53219027"/>
      <w:bookmarkStart w:id="874" w:name="_Toc53219734"/>
      <w:bookmarkStart w:id="875" w:name="_Toc53220177"/>
      <w:bookmarkStart w:id="876" w:name="_Toc61184233"/>
      <w:bookmarkStart w:id="877" w:name="_Toc74643062"/>
      <w:bookmarkStart w:id="878" w:name="_Toc76541680"/>
      <w:bookmarkStart w:id="879" w:name="_Toc76541765"/>
      <w:bookmarkStart w:id="880" w:name="_Toc82447373"/>
      <w:bookmarkStart w:id="881" w:name="_Toc114143673"/>
      <w:bookmarkStart w:id="882" w:name="_Toc130399127"/>
      <w:bookmarkStart w:id="883" w:name="_Toc137533157"/>
      <w:bookmarkStart w:id="884" w:name="_Toc138855779"/>
      <w:bookmarkStart w:id="885" w:name="_Toc145531444"/>
      <w:bookmarkStart w:id="886" w:name="_Toc155320714"/>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887" w:name="_Toc37268327"/>
      <w:bookmarkStart w:id="888" w:name="_Toc29812135"/>
      <w:bookmarkStart w:id="889" w:name="_Toc37139323"/>
      <w:bookmarkStart w:id="890" w:name="_Toc20994276"/>
      <w:bookmarkStart w:id="891" w:name="_Toc45879631"/>
      <w:bookmarkStart w:id="892" w:name="_Toc37268421"/>
      <w:bookmarkStart w:id="893" w:name="_Toc49507540"/>
      <w:bookmarkStart w:id="894" w:name="_Toc53219028"/>
      <w:bookmarkStart w:id="895" w:name="_Toc53219735"/>
      <w:bookmarkStart w:id="896" w:name="_Toc53220178"/>
      <w:bookmarkStart w:id="897" w:name="_Toc61184234"/>
      <w:bookmarkStart w:id="898" w:name="_Toc74643063"/>
      <w:bookmarkStart w:id="899" w:name="_Toc76541681"/>
      <w:bookmarkStart w:id="900" w:name="_Toc76541766"/>
      <w:bookmarkStart w:id="901" w:name="_Toc82447374"/>
      <w:bookmarkStart w:id="902" w:name="_Toc114143674"/>
      <w:bookmarkStart w:id="903" w:name="_Toc130399128"/>
      <w:bookmarkStart w:id="904" w:name="_Toc137533158"/>
      <w:bookmarkStart w:id="905" w:name="_Toc138855780"/>
      <w:bookmarkStart w:id="906" w:name="_Toc145531445"/>
      <w:bookmarkStart w:id="907" w:name="_Toc155320715"/>
      <w:r w:rsidRPr="00B558CC">
        <w:t>8.</w:t>
      </w:r>
      <w:r w:rsidRPr="00B558CC">
        <w:rPr>
          <w:rFonts w:hint="eastAsia"/>
        </w:rPr>
        <w:t>5</w:t>
      </w:r>
      <w:r w:rsidRPr="00B558CC">
        <w:t>.1</w:t>
      </w:r>
      <w:r w:rsidRPr="00B558CC">
        <w:tab/>
        <w:t>Definition</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908" w:name="_Toc37139324"/>
      <w:bookmarkStart w:id="909" w:name="_Toc37268328"/>
      <w:bookmarkStart w:id="910" w:name="_Toc29812136"/>
      <w:bookmarkStart w:id="911" w:name="_Toc20994277"/>
      <w:bookmarkStart w:id="912" w:name="_Toc37268422"/>
      <w:bookmarkStart w:id="913" w:name="_Toc45879632"/>
      <w:bookmarkStart w:id="914" w:name="_Toc49507541"/>
      <w:bookmarkStart w:id="915" w:name="_Toc53219029"/>
      <w:bookmarkStart w:id="916" w:name="_Toc53219736"/>
      <w:bookmarkStart w:id="917" w:name="_Toc53220179"/>
      <w:bookmarkStart w:id="918" w:name="_Toc61184235"/>
      <w:bookmarkStart w:id="919" w:name="_Toc74643064"/>
      <w:bookmarkStart w:id="920" w:name="_Toc76541682"/>
      <w:bookmarkStart w:id="921" w:name="_Toc76541767"/>
      <w:bookmarkStart w:id="922" w:name="_Toc82447375"/>
      <w:bookmarkStart w:id="923" w:name="_Toc114143675"/>
      <w:bookmarkStart w:id="924" w:name="_Toc130399129"/>
      <w:bookmarkStart w:id="925" w:name="_Toc137533159"/>
      <w:bookmarkStart w:id="926" w:name="_Toc138855781"/>
      <w:bookmarkStart w:id="927" w:name="_Toc145531446"/>
      <w:bookmarkStart w:id="928" w:name="_Toc155320716"/>
      <w:r w:rsidRPr="00B558CC">
        <w:t>8.</w:t>
      </w:r>
      <w:r w:rsidRPr="00B558CC">
        <w:rPr>
          <w:rFonts w:hint="eastAsia"/>
        </w:rPr>
        <w:t>5</w:t>
      </w:r>
      <w:r w:rsidRPr="00B558CC">
        <w:t>.2</w:t>
      </w:r>
      <w:r w:rsidRPr="00B558CC">
        <w:tab/>
        <w:t>Test method</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929" w:name="_Toc29812137"/>
      <w:bookmarkStart w:id="930" w:name="_Toc20994278"/>
      <w:bookmarkStart w:id="931" w:name="_Toc37268329"/>
      <w:bookmarkStart w:id="932" w:name="_Toc37139325"/>
      <w:bookmarkStart w:id="933" w:name="_Toc37268423"/>
      <w:bookmarkStart w:id="934" w:name="_Toc45879633"/>
      <w:bookmarkStart w:id="935" w:name="_Toc49507542"/>
      <w:bookmarkStart w:id="936" w:name="_Toc53219030"/>
      <w:bookmarkStart w:id="937" w:name="_Toc53219737"/>
      <w:bookmarkStart w:id="938" w:name="_Toc53220180"/>
      <w:bookmarkStart w:id="939" w:name="_Toc61184236"/>
      <w:bookmarkStart w:id="940" w:name="_Toc74643065"/>
      <w:bookmarkStart w:id="941" w:name="_Toc76541683"/>
      <w:bookmarkStart w:id="942" w:name="_Toc76541768"/>
      <w:bookmarkStart w:id="943" w:name="_Toc82447376"/>
      <w:bookmarkStart w:id="944" w:name="_Toc114143676"/>
      <w:bookmarkStart w:id="945" w:name="_Toc130399130"/>
      <w:bookmarkStart w:id="946" w:name="_Toc137533160"/>
      <w:bookmarkStart w:id="947" w:name="_Toc138855782"/>
      <w:bookmarkStart w:id="948" w:name="_Toc145531447"/>
      <w:bookmarkStart w:id="949" w:name="_Toc155320717"/>
      <w:r w:rsidRPr="00B558CC">
        <w:t>8.</w:t>
      </w:r>
      <w:r w:rsidRPr="00B558CC">
        <w:rPr>
          <w:rFonts w:hint="eastAsia"/>
        </w:rPr>
        <w:t>5</w:t>
      </w:r>
      <w:r w:rsidRPr="00B558CC">
        <w:t>.3</w:t>
      </w:r>
      <w:r w:rsidRPr="00B558CC">
        <w:tab/>
        <w:t>Limits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950" w:name="_Toc49507543"/>
      <w:bookmarkStart w:id="951" w:name="_Toc47081161"/>
      <w:bookmarkStart w:id="952" w:name="_Toc53219031"/>
      <w:bookmarkStart w:id="953" w:name="_Toc53219738"/>
      <w:bookmarkStart w:id="954" w:name="_Toc53220181"/>
      <w:bookmarkStart w:id="955" w:name="_Toc61184237"/>
      <w:bookmarkStart w:id="956" w:name="_Toc74643066"/>
      <w:bookmarkStart w:id="957" w:name="_Toc76541684"/>
      <w:bookmarkStart w:id="958" w:name="_Toc76541769"/>
      <w:bookmarkStart w:id="959" w:name="_Toc82447377"/>
      <w:bookmarkStart w:id="960" w:name="_Toc114143677"/>
      <w:bookmarkStart w:id="961" w:name="_Toc130399131"/>
      <w:bookmarkStart w:id="962" w:name="_Toc137533161"/>
      <w:bookmarkStart w:id="963" w:name="_Toc138855783"/>
      <w:bookmarkStart w:id="964" w:name="_Toc145531448"/>
      <w:bookmarkStart w:id="965" w:name="_Toc155320718"/>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966" w:name="_Toc47081162"/>
      <w:bookmarkStart w:id="967" w:name="_Toc49507544"/>
      <w:bookmarkStart w:id="968" w:name="_Toc53219032"/>
      <w:bookmarkStart w:id="969" w:name="_Toc53219739"/>
      <w:bookmarkStart w:id="970" w:name="_Toc53220182"/>
      <w:bookmarkStart w:id="971" w:name="_Toc61184238"/>
      <w:bookmarkStart w:id="972" w:name="_Toc74643067"/>
      <w:bookmarkStart w:id="973" w:name="_Toc76541685"/>
      <w:bookmarkStart w:id="974" w:name="_Toc76541770"/>
      <w:bookmarkStart w:id="975" w:name="_Toc82447378"/>
      <w:bookmarkStart w:id="976" w:name="_Toc114143678"/>
      <w:bookmarkStart w:id="977" w:name="_Toc130399132"/>
      <w:bookmarkStart w:id="978" w:name="_Toc137533162"/>
      <w:bookmarkStart w:id="979" w:name="_Toc138855784"/>
      <w:bookmarkStart w:id="980" w:name="_Toc145531449"/>
      <w:bookmarkStart w:id="981" w:name="_Toc155320719"/>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982" w:name="_Toc47081163"/>
      <w:bookmarkStart w:id="983" w:name="_Toc49507545"/>
      <w:bookmarkStart w:id="984" w:name="_Toc53219033"/>
      <w:bookmarkStart w:id="985" w:name="_Toc53219740"/>
      <w:bookmarkStart w:id="986" w:name="_Toc53220183"/>
      <w:bookmarkStart w:id="987" w:name="_Toc61184239"/>
      <w:bookmarkStart w:id="988" w:name="_Toc74643068"/>
      <w:bookmarkStart w:id="989" w:name="_Toc76541686"/>
      <w:bookmarkStart w:id="990" w:name="_Toc76541771"/>
      <w:bookmarkStart w:id="991" w:name="_Toc82447379"/>
      <w:bookmarkStart w:id="992" w:name="_Toc114143679"/>
      <w:bookmarkStart w:id="993" w:name="_Toc130399133"/>
      <w:bookmarkStart w:id="994" w:name="_Toc137533163"/>
      <w:bookmarkStart w:id="995" w:name="_Toc138855785"/>
      <w:bookmarkStart w:id="996" w:name="_Toc145531450"/>
      <w:bookmarkStart w:id="997" w:name="_Toc155320720"/>
      <w:r w:rsidRPr="00B558CC">
        <w:rPr>
          <w:rFonts w:eastAsia="SimSun"/>
          <w:lang w:val="en-US" w:eastAsia="zh-CN"/>
        </w:rPr>
        <w:t>9</w:t>
      </w:r>
      <w:r w:rsidRPr="00B558CC">
        <w:tab/>
      </w:r>
      <w:r w:rsidRPr="00B558CC">
        <w:rPr>
          <w:rFonts w:eastAsia="SimSun"/>
          <w:lang w:val="en-US" w:eastAsia="zh-CN"/>
        </w:rPr>
        <w:t>Immunity</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78FD7EF5" w14:textId="77777777" w:rsidR="00B558CC" w:rsidRPr="00B558CC" w:rsidRDefault="00B558CC" w:rsidP="00B558CC">
      <w:pPr>
        <w:pStyle w:val="Heading2"/>
      </w:pPr>
      <w:bookmarkStart w:id="998" w:name="_Toc47081164"/>
      <w:bookmarkStart w:id="999" w:name="_Toc49507546"/>
      <w:bookmarkStart w:id="1000" w:name="_Toc53219034"/>
      <w:bookmarkStart w:id="1001" w:name="_Toc53219741"/>
      <w:bookmarkStart w:id="1002" w:name="_Toc53220184"/>
      <w:bookmarkStart w:id="1003" w:name="_Toc61184240"/>
      <w:bookmarkStart w:id="1004" w:name="_Toc74643069"/>
      <w:bookmarkStart w:id="1005" w:name="_Toc76541687"/>
      <w:bookmarkStart w:id="1006" w:name="_Toc76541772"/>
      <w:bookmarkStart w:id="1007" w:name="_Toc82447380"/>
      <w:bookmarkStart w:id="1008" w:name="_Toc114143680"/>
      <w:bookmarkStart w:id="1009" w:name="_Toc130399134"/>
      <w:bookmarkStart w:id="1010" w:name="_Toc137533164"/>
      <w:bookmarkStart w:id="1011" w:name="_Toc138855786"/>
      <w:bookmarkStart w:id="1012" w:name="_Toc145531451"/>
      <w:bookmarkStart w:id="1013" w:name="_Toc155320721"/>
      <w:r w:rsidRPr="00B558CC">
        <w:rPr>
          <w:rFonts w:eastAsia="SimSun"/>
          <w:lang w:val="en-US" w:eastAsia="zh-CN"/>
        </w:rPr>
        <w:t>9</w:t>
      </w:r>
      <w:r w:rsidRPr="00B558CC">
        <w:t>.1</w:t>
      </w:r>
      <w:r w:rsidRPr="00B558CC">
        <w:tab/>
        <w:t>Test configurations</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78FD7EF6" w14:textId="77777777" w:rsidR="00EE5FAA" w:rsidRDefault="00EE5FAA" w:rsidP="00EE5FAA">
      <w:pPr>
        <w:rPr>
          <w:rFonts w:cs="v4.2.0"/>
        </w:rPr>
      </w:pPr>
      <w:bookmarkStart w:id="1014" w:name="_Toc47081165"/>
      <w:bookmarkStart w:id="1015" w:name="_Toc49507547"/>
      <w:bookmarkStart w:id="1016" w:name="_Toc53219035"/>
      <w:bookmarkStart w:id="1017" w:name="_Toc53219742"/>
      <w:bookmarkStart w:id="1018"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lastRenderedPageBreak/>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1019" w:name="_Toc61184241"/>
      <w:bookmarkStart w:id="1020" w:name="_Toc74643070"/>
      <w:bookmarkStart w:id="1021" w:name="_Toc76541688"/>
      <w:bookmarkStart w:id="1022" w:name="_Toc76541773"/>
      <w:bookmarkStart w:id="1023" w:name="_Toc82447381"/>
      <w:bookmarkStart w:id="1024" w:name="_Toc114143681"/>
      <w:bookmarkStart w:id="1025" w:name="_Toc130399135"/>
      <w:bookmarkStart w:id="1026" w:name="_Toc137533165"/>
      <w:bookmarkStart w:id="1027" w:name="_Toc138855787"/>
      <w:bookmarkStart w:id="1028" w:name="_Toc145531452"/>
      <w:bookmarkStart w:id="1029" w:name="_Toc155320722"/>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8FD7F03" w14:textId="77777777" w:rsidR="00B558CC" w:rsidRPr="00B558CC" w:rsidRDefault="00B558CC" w:rsidP="00B558CC">
      <w:pPr>
        <w:pStyle w:val="Guidance"/>
        <w:rPr>
          <w:rFonts w:cs="v4.2.0"/>
          <w:i w:val="0"/>
          <w:iCs/>
          <w:color w:val="auto"/>
        </w:rPr>
      </w:pPr>
      <w:bookmarkStart w:id="1030"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1031" w:name="_Toc37139336"/>
      <w:bookmarkStart w:id="1032" w:name="_Toc29812148"/>
      <w:bookmarkStart w:id="1033" w:name="_Toc37268434"/>
      <w:bookmarkStart w:id="1034" w:name="_Toc20994289"/>
      <w:bookmarkStart w:id="1035" w:name="_Toc37268340"/>
      <w:bookmarkStart w:id="1036" w:name="_Toc49507548"/>
      <w:bookmarkStart w:id="1037" w:name="_Toc53219036"/>
      <w:bookmarkStart w:id="1038" w:name="_Toc53219743"/>
      <w:bookmarkStart w:id="1039" w:name="_Toc53220186"/>
      <w:bookmarkStart w:id="1040" w:name="_Toc61184242"/>
      <w:bookmarkStart w:id="1041" w:name="_Toc74643071"/>
      <w:bookmarkStart w:id="1042" w:name="_Toc76541689"/>
      <w:bookmarkStart w:id="1043" w:name="_Toc76541774"/>
      <w:bookmarkStart w:id="1044" w:name="_Toc82447382"/>
      <w:bookmarkStart w:id="1045" w:name="_Toc114143682"/>
      <w:bookmarkStart w:id="1046" w:name="_Toc130399136"/>
      <w:bookmarkStart w:id="1047" w:name="_Toc137533166"/>
      <w:bookmarkStart w:id="1048" w:name="_Toc138855788"/>
      <w:bookmarkStart w:id="1049" w:name="_Toc145531453"/>
      <w:bookmarkStart w:id="1050" w:name="_Toc155320723"/>
      <w:r w:rsidRPr="00B558CC">
        <w:t>9.2.1</w:t>
      </w:r>
      <w:r w:rsidRPr="00B558CC">
        <w:tab/>
        <w:t>Definition</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1051" w:name="_Toc20994290"/>
      <w:bookmarkStart w:id="1052" w:name="_Toc37268435"/>
      <w:bookmarkStart w:id="1053" w:name="_Toc37268341"/>
      <w:bookmarkStart w:id="1054" w:name="_Toc37139337"/>
      <w:bookmarkStart w:id="1055" w:name="_Toc29812149"/>
      <w:bookmarkStart w:id="1056" w:name="_Toc49507549"/>
      <w:bookmarkStart w:id="1057" w:name="_Toc53219037"/>
      <w:bookmarkStart w:id="1058" w:name="_Toc53219744"/>
      <w:bookmarkStart w:id="1059" w:name="_Toc53220187"/>
      <w:bookmarkStart w:id="1060" w:name="_Toc61184243"/>
      <w:bookmarkStart w:id="1061" w:name="_Toc74643072"/>
      <w:bookmarkStart w:id="1062" w:name="_Toc76541690"/>
      <w:bookmarkStart w:id="1063" w:name="_Toc76541775"/>
      <w:bookmarkStart w:id="1064" w:name="_Toc82447383"/>
      <w:bookmarkStart w:id="1065" w:name="_Toc114143683"/>
      <w:bookmarkStart w:id="1066" w:name="_Toc130399137"/>
      <w:bookmarkStart w:id="1067" w:name="_Toc137533167"/>
      <w:bookmarkStart w:id="1068" w:name="_Toc138855789"/>
      <w:bookmarkStart w:id="1069" w:name="_Toc145531454"/>
      <w:bookmarkStart w:id="1070" w:name="_Toc155320724"/>
      <w:r w:rsidRPr="00B558CC">
        <w:t>9.2.2</w:t>
      </w:r>
      <w:r w:rsidRPr="00B558CC">
        <w:tab/>
        <w:t>Test method and level</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58F67C2D" w14:textId="77777777" w:rsidR="00D05679" w:rsidRPr="00B558CC" w:rsidRDefault="00D05679" w:rsidP="00D0567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r>
        <w:rPr>
          <w:rFonts w:cs="v4.2.0"/>
          <w:lang w:val="en-US" w:eastAsia="zh-CN"/>
        </w:rPr>
        <w:t xml:space="preserve">, which specifies test methodology based on </w:t>
      </w:r>
      <w:r>
        <w:rPr>
          <w:lang w:eastAsia="sv-SE"/>
        </w:rPr>
        <w:t>anechoic chamber</w:t>
      </w:r>
      <w:r w:rsidRPr="00B558CC">
        <w:rPr>
          <w:rFonts w:cs="v4.2.0"/>
        </w:rPr>
        <w:t>.</w:t>
      </w:r>
      <w:r>
        <w:rPr>
          <w:rFonts w:cs="v4.2.0"/>
        </w:rPr>
        <w:t xml:space="preserve"> </w:t>
      </w:r>
      <w:r w:rsidRPr="00B558CC">
        <w:rPr>
          <w:rFonts w:cs="v4.2.0"/>
        </w:rPr>
        <w:t>The use of reverberation chamber test method according to IEC 61000-4-21 [18], clause 6.1 and Annex D as alternative method is allowed.</w:t>
      </w:r>
    </w:p>
    <w:p w14:paraId="78FD7F08" w14:textId="5812159F" w:rsidR="00B558CC" w:rsidRPr="00B558CC" w:rsidRDefault="00D05679" w:rsidP="00D05679">
      <w:pPr>
        <w:pStyle w:val="B1"/>
      </w:pPr>
      <w:r>
        <w:t>T</w:t>
      </w:r>
      <w:r w:rsidRPr="00B558CC">
        <w: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1071" w:name="_Toc20994291"/>
      <w:bookmarkStart w:id="1072" w:name="_Toc29812150"/>
      <w:bookmarkStart w:id="1073" w:name="_Toc37268436"/>
      <w:bookmarkStart w:id="1074" w:name="_Toc37268342"/>
      <w:bookmarkStart w:id="1075" w:name="_Toc37139338"/>
      <w:bookmarkStart w:id="1076" w:name="_Toc49507550"/>
      <w:bookmarkStart w:id="1077" w:name="_Toc53219038"/>
      <w:bookmarkStart w:id="1078" w:name="_Toc53219745"/>
      <w:bookmarkStart w:id="1079" w:name="_Toc53220188"/>
      <w:bookmarkStart w:id="1080"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137C3FC2" w:rsidR="00680588" w:rsidRDefault="00D05679" w:rsidP="00680588">
      <w:pPr>
        <w:pStyle w:val="B1"/>
      </w:pPr>
      <w:bookmarkStart w:id="1081" w:name="_Toc76541691"/>
      <w:bookmarkStart w:id="1082" w:name="_Toc74643073"/>
      <w:bookmarkStart w:id="1083"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range above 690 MHz </w:t>
      </w:r>
      <w:r>
        <w:t>(according to ETSI EN 301 489-50 [</w:t>
      </w:r>
      <w:r>
        <w:rPr>
          <w:rFonts w:hint="eastAsia"/>
          <w:lang w:val="en-US" w:eastAsia="zh-CN"/>
        </w:rPr>
        <w:t>28</w:t>
      </w:r>
      <w:r>
        <w:t xml:space="preserve">]), the EMC RF electromagnetic field immunity requirement with a level of 10 V/m applies on the non-radiating faces of the </w:t>
      </w:r>
      <w:r w:rsidRPr="00DC10F3">
        <w:rPr>
          <w:i/>
        </w:rPr>
        <w:t>IAB type 1-O</w:t>
      </w:r>
      <w:r>
        <w:t xml:space="preserve">, or </w:t>
      </w:r>
      <w:r w:rsidRPr="00DC10F3">
        <w:rPr>
          <w:i/>
        </w:rPr>
        <w:t>IAB type 2-O</w:t>
      </w:r>
      <w:r>
        <w:rPr>
          <w:i/>
        </w:rPr>
        <w:t>,</w:t>
      </w:r>
      <w:r>
        <w:rPr>
          <w:i/>
          <w:lang w:val="en-US" w:eastAsia="zh-CN"/>
        </w:rPr>
        <w:t xml:space="preserve"> </w:t>
      </w:r>
      <w:r>
        <w:rPr>
          <w:lang w:val="en-US" w:eastAsia="zh-CN"/>
        </w:rPr>
        <w:t>as depicted on figures 9.2.2-1</w:t>
      </w:r>
      <w:r>
        <w:t>.</w:t>
      </w:r>
    </w:p>
    <w:p w14:paraId="626CE4CF" w14:textId="42BAACA3" w:rsidR="00680588" w:rsidRDefault="00680588" w:rsidP="00680588">
      <w:pPr>
        <w:pStyle w:val="NO"/>
      </w:pPr>
      <w:r>
        <w:lastRenderedPageBreak/>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1084" w:name="_Toc82447384"/>
      <w:bookmarkStart w:id="1085" w:name="_Toc114143684"/>
      <w:bookmarkStart w:id="1086" w:name="_Toc130399138"/>
      <w:bookmarkStart w:id="1087" w:name="_Toc137533168"/>
      <w:bookmarkStart w:id="1088" w:name="_Toc138855790"/>
      <w:bookmarkStart w:id="1089" w:name="_Toc145531455"/>
      <w:bookmarkStart w:id="1090" w:name="_Toc155320725"/>
      <w:r w:rsidRPr="00B558CC">
        <w:t>9.2.3</w:t>
      </w:r>
      <w:r w:rsidRPr="00B558CC">
        <w:tab/>
        <w:t>Performance criteria</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1091" w:name="_Toc47081166"/>
      <w:bookmarkStart w:id="1092" w:name="_Toc49507551"/>
      <w:bookmarkStart w:id="1093" w:name="_Toc53219039"/>
      <w:bookmarkStart w:id="1094" w:name="_Toc53219746"/>
      <w:bookmarkStart w:id="1095" w:name="_Toc53220189"/>
      <w:bookmarkStart w:id="1096" w:name="_Toc61184245"/>
      <w:bookmarkStart w:id="1097" w:name="_Toc74643074"/>
      <w:bookmarkStart w:id="1098" w:name="_Toc76541692"/>
      <w:bookmarkStart w:id="1099" w:name="_Toc76541777"/>
      <w:bookmarkStart w:id="1100" w:name="_Toc82447385"/>
      <w:bookmarkStart w:id="1101" w:name="_Toc114143685"/>
      <w:bookmarkStart w:id="1102" w:name="_Toc130399139"/>
      <w:bookmarkStart w:id="1103" w:name="_Toc137533169"/>
      <w:bookmarkStart w:id="1104" w:name="_Toc138855791"/>
      <w:bookmarkStart w:id="1105" w:name="_Toc145531456"/>
      <w:bookmarkStart w:id="1106" w:name="_Toc155320726"/>
      <w:bookmarkEnd w:id="1030"/>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1107" w:name="_Toc37268438"/>
      <w:bookmarkStart w:id="1108" w:name="_Toc20994293"/>
      <w:bookmarkStart w:id="1109" w:name="_Toc37139340"/>
      <w:bookmarkStart w:id="1110" w:name="_Toc37268344"/>
      <w:bookmarkStart w:id="1111" w:name="_Toc29812152"/>
      <w:bookmarkStart w:id="1112" w:name="_Toc49507552"/>
      <w:bookmarkStart w:id="1113" w:name="_Toc53219040"/>
      <w:bookmarkStart w:id="1114" w:name="_Toc53219747"/>
      <w:bookmarkStart w:id="1115" w:name="_Toc53220190"/>
      <w:bookmarkStart w:id="1116" w:name="_Toc61184246"/>
      <w:bookmarkStart w:id="1117" w:name="_Toc74643075"/>
      <w:bookmarkStart w:id="1118" w:name="_Toc76541693"/>
      <w:bookmarkStart w:id="1119" w:name="_Toc76541778"/>
      <w:bookmarkStart w:id="1120" w:name="_Toc82447386"/>
      <w:bookmarkStart w:id="1121" w:name="_Toc114143686"/>
      <w:bookmarkStart w:id="1122" w:name="_Toc130399140"/>
      <w:bookmarkStart w:id="1123" w:name="_Toc137533170"/>
      <w:bookmarkStart w:id="1124" w:name="_Toc138855792"/>
      <w:bookmarkStart w:id="1125" w:name="_Toc145531457"/>
      <w:bookmarkStart w:id="1126" w:name="_Toc155320727"/>
      <w:r w:rsidRPr="00B558CC">
        <w:t>9.3.1</w:t>
      </w:r>
      <w:r w:rsidRPr="00B558CC">
        <w:tab/>
        <w:t>Definition</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127" w:name="_Toc20994294"/>
      <w:bookmarkStart w:id="1128" w:name="_Toc37268439"/>
      <w:bookmarkStart w:id="1129" w:name="_Toc37139341"/>
      <w:bookmarkStart w:id="1130" w:name="_Toc29812153"/>
      <w:bookmarkStart w:id="1131" w:name="_Toc49507553"/>
      <w:bookmarkStart w:id="1132" w:name="_Toc37268345"/>
      <w:bookmarkStart w:id="1133" w:name="_Toc53219041"/>
      <w:bookmarkStart w:id="1134" w:name="_Toc53219748"/>
      <w:bookmarkStart w:id="1135" w:name="_Toc53220191"/>
      <w:bookmarkStart w:id="1136" w:name="_Toc61184247"/>
      <w:bookmarkStart w:id="1137" w:name="_Toc74643076"/>
      <w:bookmarkStart w:id="1138" w:name="_Toc76541694"/>
      <w:bookmarkStart w:id="1139" w:name="_Toc76541779"/>
      <w:bookmarkStart w:id="1140" w:name="_Toc82447387"/>
      <w:bookmarkStart w:id="1141" w:name="_Toc114143687"/>
      <w:bookmarkStart w:id="1142" w:name="_Toc130399141"/>
      <w:bookmarkStart w:id="1143" w:name="_Toc137533171"/>
      <w:bookmarkStart w:id="1144" w:name="_Toc138855793"/>
      <w:bookmarkStart w:id="1145" w:name="_Toc145531458"/>
      <w:bookmarkStart w:id="1146" w:name="_Toc155320728"/>
      <w:r w:rsidRPr="00B558CC">
        <w:lastRenderedPageBreak/>
        <w:t>9.3.2</w:t>
      </w:r>
      <w:r w:rsidRPr="00B558CC">
        <w:tab/>
        <w:t>Test method and level</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6A5B89">
      <w:pPr>
        <w:pStyle w:val="NO"/>
      </w:pPr>
      <w:r w:rsidRPr="00B558CC">
        <w:t>NOTE:</w:t>
      </w:r>
      <w:r w:rsidRPr="00B558CC">
        <w:tab/>
        <w:t>Ensure that the EUT is fully discharged between each ESD exposure.</w:t>
      </w:r>
    </w:p>
    <w:p w14:paraId="78FD7F1E" w14:textId="77777777" w:rsidR="00B558CC" w:rsidRPr="00B558CC" w:rsidRDefault="00B558CC" w:rsidP="00B558CC">
      <w:pPr>
        <w:pStyle w:val="Heading3"/>
      </w:pPr>
      <w:bookmarkStart w:id="1147" w:name="_Toc37268440"/>
      <w:bookmarkStart w:id="1148" w:name="_Toc37268346"/>
      <w:bookmarkStart w:id="1149" w:name="_Toc37139342"/>
      <w:bookmarkStart w:id="1150" w:name="_Toc20994295"/>
      <w:bookmarkStart w:id="1151" w:name="_Toc29812154"/>
      <w:bookmarkStart w:id="1152" w:name="_Toc49507554"/>
      <w:bookmarkStart w:id="1153" w:name="_Toc53219042"/>
      <w:bookmarkStart w:id="1154" w:name="_Toc53219749"/>
      <w:bookmarkStart w:id="1155" w:name="_Toc53220192"/>
      <w:bookmarkStart w:id="1156" w:name="_Toc61184248"/>
      <w:bookmarkStart w:id="1157" w:name="_Toc74643077"/>
      <w:bookmarkStart w:id="1158" w:name="_Toc76541695"/>
      <w:bookmarkStart w:id="1159" w:name="_Toc76541780"/>
      <w:bookmarkStart w:id="1160" w:name="_Toc82447388"/>
      <w:bookmarkStart w:id="1161" w:name="_Toc114143688"/>
      <w:bookmarkStart w:id="1162" w:name="_Toc130399142"/>
      <w:bookmarkStart w:id="1163" w:name="_Toc137533172"/>
      <w:bookmarkStart w:id="1164" w:name="_Toc138855794"/>
      <w:bookmarkStart w:id="1165" w:name="_Toc145531459"/>
      <w:bookmarkStart w:id="1166" w:name="_Toc155320729"/>
      <w:r w:rsidRPr="00B558CC">
        <w:t>9.3.3</w:t>
      </w:r>
      <w:r w:rsidRPr="00B558CC">
        <w:tab/>
        <w:t>Performance criteria</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1167" w:name="_Toc49507555"/>
      <w:bookmarkStart w:id="1168" w:name="_Toc47081167"/>
      <w:bookmarkStart w:id="1169" w:name="_Toc53219043"/>
      <w:bookmarkStart w:id="1170" w:name="_Toc53219750"/>
      <w:bookmarkStart w:id="1171" w:name="_Toc53220193"/>
      <w:bookmarkStart w:id="1172" w:name="_Toc61184249"/>
      <w:bookmarkStart w:id="1173" w:name="_Toc74643078"/>
      <w:bookmarkStart w:id="1174" w:name="_Toc76541696"/>
      <w:bookmarkStart w:id="1175" w:name="_Toc76541781"/>
      <w:bookmarkStart w:id="1176" w:name="_Toc82447389"/>
      <w:bookmarkStart w:id="1177" w:name="_Toc114143689"/>
      <w:bookmarkStart w:id="1178" w:name="_Toc130399143"/>
      <w:bookmarkStart w:id="1179" w:name="_Toc137533173"/>
      <w:bookmarkStart w:id="1180" w:name="_Toc138855795"/>
      <w:bookmarkStart w:id="1181" w:name="_Toc145531460"/>
      <w:bookmarkStart w:id="1182" w:name="_Toc155320730"/>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183" w:name="_Toc37268348"/>
      <w:bookmarkStart w:id="1184" w:name="_Toc37268442"/>
      <w:bookmarkStart w:id="1185" w:name="_Toc37139344"/>
      <w:bookmarkStart w:id="1186" w:name="_Toc29812156"/>
      <w:bookmarkStart w:id="1187" w:name="_Toc20994297"/>
      <w:bookmarkStart w:id="1188" w:name="_Toc49507556"/>
      <w:bookmarkStart w:id="1189" w:name="_Toc53219044"/>
      <w:bookmarkStart w:id="1190" w:name="_Toc53219751"/>
      <w:bookmarkStart w:id="1191" w:name="_Toc53220194"/>
      <w:bookmarkStart w:id="1192" w:name="_Toc61184250"/>
      <w:bookmarkStart w:id="1193" w:name="_Toc74643079"/>
      <w:bookmarkStart w:id="1194" w:name="_Toc76541697"/>
      <w:bookmarkStart w:id="1195" w:name="_Toc76541782"/>
      <w:bookmarkStart w:id="1196" w:name="_Toc82447390"/>
      <w:bookmarkStart w:id="1197" w:name="_Toc114143690"/>
      <w:bookmarkStart w:id="1198" w:name="_Toc130399144"/>
      <w:bookmarkStart w:id="1199" w:name="_Toc137533174"/>
      <w:bookmarkStart w:id="1200" w:name="_Toc138855796"/>
      <w:bookmarkStart w:id="1201" w:name="_Toc145531461"/>
      <w:bookmarkStart w:id="1202" w:name="_Toc155320731"/>
      <w:r w:rsidRPr="00B558CC">
        <w:t>9.4.1</w:t>
      </w:r>
      <w:r w:rsidRPr="00B558CC">
        <w:tab/>
        <w:t>Definition</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203" w:name="_Toc20994298"/>
      <w:bookmarkStart w:id="1204" w:name="_Toc29812157"/>
      <w:bookmarkStart w:id="1205" w:name="_Toc37268443"/>
      <w:bookmarkStart w:id="1206" w:name="_Toc37268349"/>
      <w:bookmarkStart w:id="1207" w:name="_Toc37139345"/>
      <w:bookmarkStart w:id="1208" w:name="_Toc49507557"/>
      <w:bookmarkStart w:id="1209" w:name="_Toc53219045"/>
      <w:bookmarkStart w:id="1210" w:name="_Toc53219752"/>
      <w:bookmarkStart w:id="1211" w:name="_Toc53220195"/>
      <w:bookmarkStart w:id="1212" w:name="_Toc61184251"/>
      <w:bookmarkStart w:id="1213" w:name="_Toc74643080"/>
      <w:bookmarkStart w:id="1214" w:name="_Toc76541698"/>
      <w:bookmarkStart w:id="1215" w:name="_Toc76541783"/>
      <w:bookmarkStart w:id="1216" w:name="_Toc82447391"/>
      <w:bookmarkStart w:id="1217" w:name="_Toc114143691"/>
      <w:bookmarkStart w:id="1218" w:name="_Toc130399145"/>
      <w:bookmarkStart w:id="1219" w:name="_Toc137533175"/>
      <w:bookmarkStart w:id="1220" w:name="_Toc138855797"/>
      <w:bookmarkStart w:id="1221" w:name="_Toc145531462"/>
      <w:bookmarkStart w:id="1222" w:name="_Toc155320732"/>
      <w:r w:rsidRPr="00B558CC">
        <w:t>9.4.2</w:t>
      </w:r>
      <w:r w:rsidRPr="00B558CC">
        <w:tab/>
        <w:t>Test method and level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223" w:name="_Toc37268444"/>
      <w:bookmarkStart w:id="1224" w:name="_Toc37139346"/>
      <w:bookmarkStart w:id="1225" w:name="_Toc29812158"/>
      <w:bookmarkStart w:id="1226" w:name="_Toc20994299"/>
      <w:bookmarkStart w:id="1227" w:name="_Toc37268350"/>
      <w:bookmarkStart w:id="1228" w:name="_Toc49507558"/>
      <w:bookmarkStart w:id="1229" w:name="_Toc53219046"/>
      <w:bookmarkStart w:id="1230" w:name="_Toc53219753"/>
      <w:bookmarkStart w:id="1231" w:name="_Toc53220196"/>
      <w:bookmarkStart w:id="1232" w:name="_Toc61184252"/>
      <w:bookmarkStart w:id="1233" w:name="_Toc74643081"/>
      <w:bookmarkStart w:id="1234" w:name="_Toc76541699"/>
      <w:bookmarkStart w:id="1235" w:name="_Toc76541784"/>
      <w:bookmarkStart w:id="1236" w:name="_Toc82447392"/>
      <w:bookmarkStart w:id="1237" w:name="_Toc114143692"/>
      <w:bookmarkStart w:id="1238" w:name="_Toc130399146"/>
      <w:bookmarkStart w:id="1239" w:name="_Toc137533176"/>
      <w:bookmarkStart w:id="1240" w:name="_Toc138855798"/>
      <w:bookmarkStart w:id="1241" w:name="_Toc145531463"/>
      <w:bookmarkStart w:id="1242" w:name="_Toc155320733"/>
      <w:r w:rsidRPr="00B558CC">
        <w:t>9.4.3</w:t>
      </w:r>
      <w:r w:rsidRPr="00B558CC">
        <w:tab/>
        <w:t>Performance criteria</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1243" w:name="_Toc47081168"/>
      <w:bookmarkStart w:id="1244" w:name="_Toc49507559"/>
      <w:bookmarkStart w:id="1245" w:name="_Toc53219047"/>
      <w:bookmarkStart w:id="1246" w:name="_Toc53219754"/>
      <w:bookmarkStart w:id="1247" w:name="_Toc53220197"/>
      <w:bookmarkStart w:id="1248" w:name="_Toc61184253"/>
      <w:bookmarkStart w:id="1249" w:name="_Toc74643082"/>
      <w:bookmarkStart w:id="1250" w:name="_Toc76541700"/>
      <w:bookmarkStart w:id="1251" w:name="_Toc76541785"/>
      <w:bookmarkStart w:id="1252" w:name="_Toc82447393"/>
      <w:bookmarkStart w:id="1253" w:name="_Toc114143693"/>
      <w:bookmarkStart w:id="1254" w:name="_Toc130399147"/>
      <w:bookmarkStart w:id="1255" w:name="_Toc137533177"/>
      <w:bookmarkStart w:id="1256" w:name="_Toc138855799"/>
      <w:bookmarkStart w:id="1257" w:name="_Toc145531464"/>
      <w:bookmarkStart w:id="1258" w:name="_Toc155320734"/>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20A6B94A" w:rsidR="00B558CC" w:rsidRPr="00B558CC" w:rsidRDefault="00D05679" w:rsidP="00B558CC">
      <w:pPr>
        <w:pStyle w:val="NO"/>
      </w:pPr>
      <w:r w:rsidRPr="00B558CC">
        <w:t>NOTE:</w:t>
      </w:r>
      <w:r w:rsidRPr="00B558CC">
        <w:tab/>
        <w:t xml:space="preserve">This test can also be performed using the </w:t>
      </w:r>
      <w:r>
        <w:t>clamp injection</w:t>
      </w:r>
      <w:r w:rsidRPr="00B558CC">
        <w:t xml:space="preserve"> 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259" w:name="_Toc20994301"/>
      <w:bookmarkStart w:id="1260" w:name="_Toc29812160"/>
      <w:bookmarkStart w:id="1261" w:name="_Toc37139348"/>
      <w:bookmarkStart w:id="1262" w:name="_Toc37268446"/>
      <w:bookmarkStart w:id="1263" w:name="_Toc37268352"/>
      <w:bookmarkStart w:id="1264" w:name="_Toc49507560"/>
      <w:bookmarkStart w:id="1265" w:name="_Toc53219048"/>
      <w:bookmarkStart w:id="1266" w:name="_Toc53219755"/>
      <w:bookmarkStart w:id="1267" w:name="_Toc53220198"/>
      <w:bookmarkStart w:id="1268" w:name="_Toc61184254"/>
      <w:bookmarkStart w:id="1269" w:name="_Toc74643083"/>
      <w:bookmarkStart w:id="1270" w:name="_Toc76541701"/>
      <w:bookmarkStart w:id="1271" w:name="_Toc76541786"/>
      <w:bookmarkStart w:id="1272" w:name="_Toc82447394"/>
      <w:bookmarkStart w:id="1273" w:name="_Toc114143694"/>
      <w:bookmarkStart w:id="1274" w:name="_Toc130399148"/>
      <w:bookmarkStart w:id="1275" w:name="_Toc137533178"/>
      <w:bookmarkStart w:id="1276" w:name="_Toc138855800"/>
      <w:bookmarkStart w:id="1277" w:name="_Toc145531465"/>
      <w:bookmarkStart w:id="1278" w:name="_Toc155320735"/>
      <w:r w:rsidRPr="00B558CC">
        <w:t>9.5.1</w:t>
      </w:r>
      <w:r w:rsidRPr="00B558CC">
        <w:tab/>
        <w:t>Definition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279" w:name="_Toc37139349"/>
      <w:bookmarkStart w:id="1280" w:name="_Toc20994302"/>
      <w:bookmarkStart w:id="1281" w:name="_Toc37268447"/>
      <w:bookmarkStart w:id="1282" w:name="_Toc37268353"/>
      <w:bookmarkStart w:id="1283" w:name="_Toc29812161"/>
      <w:bookmarkStart w:id="1284" w:name="_Toc49507561"/>
      <w:bookmarkStart w:id="1285" w:name="_Toc53219049"/>
      <w:bookmarkStart w:id="1286" w:name="_Toc53219756"/>
      <w:bookmarkStart w:id="1287" w:name="_Toc53220199"/>
      <w:bookmarkStart w:id="1288" w:name="_Toc61184255"/>
      <w:bookmarkStart w:id="1289" w:name="_Toc74643084"/>
      <w:bookmarkStart w:id="1290" w:name="_Toc76541702"/>
      <w:bookmarkStart w:id="1291" w:name="_Toc76541787"/>
      <w:bookmarkStart w:id="1292" w:name="_Toc82447395"/>
      <w:bookmarkStart w:id="1293" w:name="_Toc114143695"/>
      <w:bookmarkStart w:id="1294" w:name="_Toc130399149"/>
      <w:bookmarkStart w:id="1295" w:name="_Toc137533179"/>
      <w:bookmarkStart w:id="1296" w:name="_Toc138855801"/>
      <w:bookmarkStart w:id="1297" w:name="_Toc145531466"/>
      <w:bookmarkStart w:id="1298" w:name="_Toc155320736"/>
      <w:r w:rsidRPr="00B558CC">
        <w:t>9.5.2</w:t>
      </w:r>
      <w:r w:rsidRPr="00B558CC">
        <w:tab/>
        <w:t>Test method and level</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299" w:name="_Toc20994303"/>
      <w:bookmarkStart w:id="1300" w:name="_Toc29812162"/>
      <w:bookmarkStart w:id="1301" w:name="_Toc37268354"/>
      <w:bookmarkStart w:id="1302" w:name="_Toc37139350"/>
      <w:bookmarkStart w:id="1303" w:name="_Toc37268448"/>
      <w:bookmarkStart w:id="1304" w:name="_Toc49507562"/>
      <w:bookmarkStart w:id="1305" w:name="_Toc53219050"/>
      <w:bookmarkStart w:id="1306" w:name="_Toc53219757"/>
      <w:bookmarkStart w:id="1307" w:name="_Toc53220200"/>
      <w:bookmarkStart w:id="1308" w:name="_Toc61184256"/>
      <w:bookmarkStart w:id="1309" w:name="_Toc74643085"/>
      <w:bookmarkStart w:id="1310" w:name="_Toc76541703"/>
      <w:bookmarkStart w:id="1311" w:name="_Toc76541788"/>
      <w:bookmarkStart w:id="1312" w:name="_Toc82447396"/>
      <w:bookmarkStart w:id="1313" w:name="_Toc114143696"/>
      <w:bookmarkStart w:id="1314" w:name="_Toc130399150"/>
      <w:bookmarkStart w:id="1315" w:name="_Toc137533180"/>
      <w:bookmarkStart w:id="1316" w:name="_Toc138855802"/>
      <w:bookmarkStart w:id="1317" w:name="_Toc145531467"/>
      <w:bookmarkStart w:id="1318" w:name="_Toc155320737"/>
      <w:r w:rsidRPr="00B558CC">
        <w:t>9.5.3</w:t>
      </w:r>
      <w:r w:rsidRPr="00B558CC">
        <w:tab/>
        <w:t>Performance criteria</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319" w:name="_Toc49507563"/>
      <w:bookmarkStart w:id="1320" w:name="_Toc47081169"/>
      <w:bookmarkStart w:id="1321" w:name="_Toc53219051"/>
      <w:bookmarkStart w:id="1322" w:name="_Toc53219758"/>
      <w:bookmarkStart w:id="1323" w:name="_Toc53220201"/>
      <w:bookmarkStart w:id="1324" w:name="_Toc61184257"/>
      <w:bookmarkStart w:id="1325" w:name="_Toc74643086"/>
      <w:bookmarkStart w:id="1326" w:name="_Toc76541704"/>
      <w:bookmarkStart w:id="1327" w:name="_Toc76541789"/>
      <w:bookmarkStart w:id="1328" w:name="_Toc82447397"/>
      <w:bookmarkStart w:id="1329" w:name="_Toc114143697"/>
      <w:bookmarkStart w:id="1330" w:name="_Toc130399151"/>
      <w:bookmarkStart w:id="1331" w:name="_Toc137533181"/>
      <w:bookmarkStart w:id="1332" w:name="_Toc138855803"/>
      <w:bookmarkStart w:id="1333" w:name="_Toc145531468"/>
      <w:bookmarkStart w:id="1334" w:name="_Toc155320738"/>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335" w:name="_Toc20994305"/>
      <w:bookmarkStart w:id="1336" w:name="_Toc37139352"/>
      <w:bookmarkStart w:id="1337" w:name="_Toc37268356"/>
      <w:bookmarkStart w:id="1338" w:name="_Toc37268450"/>
      <w:bookmarkStart w:id="1339" w:name="_Toc29812164"/>
      <w:bookmarkStart w:id="1340" w:name="_Toc49507564"/>
      <w:bookmarkStart w:id="1341" w:name="_Toc53219052"/>
      <w:bookmarkStart w:id="1342" w:name="_Toc53219759"/>
      <w:bookmarkStart w:id="1343" w:name="_Toc53220202"/>
      <w:bookmarkStart w:id="1344" w:name="_Toc61184258"/>
      <w:bookmarkStart w:id="1345" w:name="_Toc74643087"/>
      <w:bookmarkStart w:id="1346" w:name="_Toc76541705"/>
      <w:bookmarkStart w:id="1347" w:name="_Toc76541790"/>
      <w:bookmarkStart w:id="1348" w:name="_Toc82447398"/>
      <w:bookmarkStart w:id="1349" w:name="_Toc114143698"/>
      <w:bookmarkStart w:id="1350" w:name="_Toc130399152"/>
      <w:bookmarkStart w:id="1351" w:name="_Toc137533182"/>
      <w:bookmarkStart w:id="1352" w:name="_Toc138855804"/>
      <w:bookmarkStart w:id="1353" w:name="_Toc145531469"/>
      <w:bookmarkStart w:id="1354" w:name="_Toc155320739"/>
      <w:r w:rsidRPr="00B558CC">
        <w:lastRenderedPageBreak/>
        <w:t>9.6.1</w:t>
      </w:r>
      <w:r w:rsidRPr="00B558CC">
        <w:tab/>
        <w:t>Definition</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355" w:name="_Toc20994306"/>
      <w:bookmarkStart w:id="1356" w:name="_Toc37139353"/>
      <w:bookmarkStart w:id="1357" w:name="_Toc29812165"/>
      <w:bookmarkStart w:id="1358" w:name="_Toc37268357"/>
      <w:bookmarkStart w:id="1359" w:name="_Toc37268451"/>
      <w:bookmarkStart w:id="1360" w:name="_Toc49507565"/>
      <w:bookmarkStart w:id="1361" w:name="_Toc53219053"/>
      <w:bookmarkStart w:id="1362" w:name="_Toc53219760"/>
      <w:bookmarkStart w:id="1363" w:name="_Toc53220203"/>
      <w:bookmarkStart w:id="1364" w:name="_Toc61184259"/>
      <w:bookmarkStart w:id="1365" w:name="_Toc74643088"/>
      <w:bookmarkStart w:id="1366" w:name="_Toc76541706"/>
      <w:bookmarkStart w:id="1367" w:name="_Toc76541791"/>
      <w:bookmarkStart w:id="1368" w:name="_Toc82447399"/>
      <w:bookmarkStart w:id="1369" w:name="_Toc114143699"/>
      <w:bookmarkStart w:id="1370" w:name="_Toc130399153"/>
      <w:bookmarkStart w:id="1371" w:name="_Toc137533183"/>
      <w:bookmarkStart w:id="1372" w:name="_Toc138855805"/>
      <w:bookmarkStart w:id="1373" w:name="_Toc145531470"/>
      <w:bookmarkStart w:id="1374" w:name="_Toc155320740"/>
      <w:r w:rsidRPr="00B558CC">
        <w:t>9.6.2</w:t>
      </w:r>
      <w:r w:rsidRPr="00B558CC">
        <w:tab/>
        <w:t>Test method and level</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375" w:name="_Toc37139354"/>
      <w:bookmarkStart w:id="1376" w:name="_Toc37268452"/>
      <w:bookmarkStart w:id="1377" w:name="_Toc20994307"/>
      <w:bookmarkStart w:id="1378" w:name="_Toc29812166"/>
      <w:bookmarkStart w:id="1379" w:name="_Toc37268358"/>
      <w:bookmarkStart w:id="1380" w:name="_Toc49507566"/>
      <w:bookmarkStart w:id="1381" w:name="_Toc53219054"/>
      <w:bookmarkStart w:id="1382" w:name="_Toc53219761"/>
      <w:bookmarkStart w:id="1383" w:name="_Toc53220204"/>
      <w:bookmarkStart w:id="1384" w:name="_Toc61184260"/>
      <w:bookmarkStart w:id="1385" w:name="_Toc74643089"/>
      <w:bookmarkStart w:id="1386" w:name="_Toc76541707"/>
      <w:bookmarkStart w:id="1387" w:name="_Toc76541792"/>
      <w:bookmarkStart w:id="1388" w:name="_Toc82447400"/>
      <w:bookmarkStart w:id="1389" w:name="_Toc114143700"/>
      <w:bookmarkStart w:id="1390" w:name="_Toc130399154"/>
      <w:bookmarkStart w:id="1391" w:name="_Toc137533184"/>
      <w:bookmarkStart w:id="1392" w:name="_Toc138855806"/>
      <w:bookmarkStart w:id="1393" w:name="_Toc145531471"/>
      <w:bookmarkStart w:id="1394" w:name="_Toc155320741"/>
      <w:r w:rsidRPr="00B558CC">
        <w:t>9.6.3</w:t>
      </w:r>
      <w:r w:rsidRPr="00B558CC">
        <w:tab/>
        <w:t>Performance criteria</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78FD7F58" w14:textId="77777777" w:rsidR="00EE5FAA" w:rsidRPr="00B558CC" w:rsidRDefault="00EE5FAA" w:rsidP="00EE5FAA">
      <w:pPr>
        <w:rPr>
          <w:rFonts w:cs="v4.2.0"/>
        </w:rPr>
      </w:pPr>
      <w:bookmarkStart w:id="1395" w:name="_Toc49507567"/>
      <w:bookmarkStart w:id="1396" w:name="_Toc47081170"/>
      <w:bookmarkStart w:id="1397" w:name="_Toc53219055"/>
      <w:bookmarkStart w:id="1398" w:name="_Toc53219762"/>
      <w:bookmarkStart w:id="1399"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400" w:name="_Toc61184261"/>
      <w:bookmarkStart w:id="1401" w:name="_Toc74643090"/>
      <w:bookmarkStart w:id="1402" w:name="_Toc76541708"/>
      <w:bookmarkStart w:id="1403" w:name="_Toc76541793"/>
      <w:bookmarkStart w:id="1404" w:name="_Toc82447401"/>
      <w:bookmarkStart w:id="1405" w:name="_Toc114143701"/>
      <w:bookmarkStart w:id="1406" w:name="_Toc130399155"/>
      <w:bookmarkStart w:id="1407" w:name="_Toc137533185"/>
      <w:bookmarkStart w:id="1408" w:name="_Toc138855807"/>
      <w:bookmarkStart w:id="1409" w:name="_Toc145531472"/>
      <w:bookmarkStart w:id="1410" w:name="_Toc155320742"/>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411" w:name="_Toc29812168"/>
      <w:bookmarkStart w:id="1412" w:name="_Toc20994309"/>
      <w:bookmarkStart w:id="1413" w:name="_Toc37268454"/>
      <w:bookmarkStart w:id="1414" w:name="_Toc37139356"/>
      <w:bookmarkStart w:id="1415" w:name="_Toc37268360"/>
      <w:bookmarkStart w:id="1416" w:name="_Toc49507568"/>
      <w:bookmarkStart w:id="1417" w:name="_Toc53219056"/>
      <w:bookmarkStart w:id="1418" w:name="_Toc53219763"/>
      <w:bookmarkStart w:id="1419" w:name="_Toc53220206"/>
      <w:bookmarkStart w:id="1420" w:name="_Toc61184262"/>
      <w:bookmarkStart w:id="1421" w:name="_Toc74643091"/>
      <w:bookmarkStart w:id="1422" w:name="_Toc76541709"/>
      <w:bookmarkStart w:id="1423" w:name="_Toc76541794"/>
      <w:bookmarkStart w:id="1424" w:name="_Toc82447402"/>
      <w:bookmarkStart w:id="1425" w:name="_Toc114143702"/>
      <w:bookmarkStart w:id="1426" w:name="_Toc130399156"/>
      <w:bookmarkStart w:id="1427" w:name="_Toc137533186"/>
      <w:bookmarkStart w:id="1428" w:name="_Toc138855808"/>
      <w:bookmarkStart w:id="1429" w:name="_Toc145531473"/>
      <w:bookmarkStart w:id="1430" w:name="_Toc155320743"/>
      <w:r w:rsidRPr="00B558CC">
        <w:t>9.7.1</w:t>
      </w:r>
      <w:r w:rsidRPr="00B558CC">
        <w:tab/>
        <w:t>Definition</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431" w:name="_Toc37268455"/>
      <w:bookmarkStart w:id="1432" w:name="_Toc29812169"/>
      <w:bookmarkStart w:id="1433" w:name="_Toc20994310"/>
      <w:bookmarkStart w:id="1434" w:name="_Toc37268361"/>
      <w:bookmarkStart w:id="1435" w:name="_Toc37139357"/>
      <w:bookmarkStart w:id="1436" w:name="_Toc49507569"/>
      <w:bookmarkStart w:id="1437" w:name="_Toc53219057"/>
      <w:bookmarkStart w:id="1438" w:name="_Toc53219764"/>
      <w:bookmarkStart w:id="1439" w:name="_Toc53220207"/>
      <w:bookmarkStart w:id="1440" w:name="_Toc61184263"/>
      <w:bookmarkStart w:id="1441" w:name="_Toc74643092"/>
      <w:bookmarkStart w:id="1442" w:name="_Toc76541710"/>
      <w:bookmarkStart w:id="1443" w:name="_Toc76541795"/>
      <w:bookmarkStart w:id="1444" w:name="_Toc82447403"/>
      <w:bookmarkStart w:id="1445" w:name="_Toc114143703"/>
      <w:bookmarkStart w:id="1446" w:name="_Toc130399157"/>
      <w:bookmarkStart w:id="1447" w:name="_Toc137533187"/>
      <w:bookmarkStart w:id="1448" w:name="_Toc138855809"/>
      <w:bookmarkStart w:id="1449" w:name="_Toc145531474"/>
      <w:bookmarkStart w:id="1450" w:name="_Toc155320744"/>
      <w:r w:rsidRPr="00B558CC">
        <w:t>9.7.2</w:t>
      </w:r>
      <w:r w:rsidRPr="00B558CC">
        <w:tab/>
        <w:t>Test method and level</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451" w:name="_Toc37139358"/>
      <w:bookmarkStart w:id="1452" w:name="_Toc29812170"/>
      <w:bookmarkStart w:id="1453" w:name="_Toc37268456"/>
      <w:bookmarkStart w:id="1454" w:name="_Toc20994311"/>
      <w:bookmarkStart w:id="1455" w:name="_Toc37268362"/>
      <w:bookmarkStart w:id="1456" w:name="_Toc49507570"/>
      <w:bookmarkStart w:id="1457" w:name="_Toc53219058"/>
      <w:bookmarkStart w:id="1458" w:name="_Toc53219765"/>
      <w:bookmarkStart w:id="1459" w:name="_Toc53220208"/>
      <w:bookmarkStart w:id="1460" w:name="_Toc61184264"/>
      <w:bookmarkStart w:id="1461" w:name="_Toc74643093"/>
      <w:bookmarkStart w:id="1462" w:name="_Toc76541711"/>
      <w:bookmarkStart w:id="1463" w:name="_Toc76541796"/>
      <w:bookmarkStart w:id="1464" w:name="_Toc82447404"/>
      <w:bookmarkStart w:id="1465" w:name="_Toc114143704"/>
      <w:bookmarkStart w:id="1466" w:name="_Toc130399158"/>
      <w:bookmarkStart w:id="1467" w:name="_Toc137533188"/>
      <w:bookmarkStart w:id="1468" w:name="_Toc138855810"/>
      <w:bookmarkStart w:id="1469" w:name="_Toc145531475"/>
      <w:bookmarkStart w:id="1470" w:name="_Toc155320745"/>
      <w:r w:rsidRPr="00B558CC">
        <w:t>9.7.2.1</w:t>
      </w:r>
      <w:r w:rsidRPr="00B558CC">
        <w:tab/>
        <w:t>Test method for telecommunication ports directly connected to outdoor cables</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471" w:name="_Toc37268457"/>
      <w:bookmarkStart w:id="1472" w:name="_Toc37139359"/>
      <w:bookmarkStart w:id="1473" w:name="_Toc20994312"/>
      <w:bookmarkStart w:id="1474" w:name="_Toc29812171"/>
      <w:bookmarkStart w:id="1475" w:name="_Toc37268363"/>
      <w:bookmarkStart w:id="1476" w:name="_Toc49507571"/>
      <w:bookmarkStart w:id="1477" w:name="_Toc53219059"/>
      <w:bookmarkStart w:id="1478" w:name="_Toc53219766"/>
      <w:bookmarkStart w:id="1479" w:name="_Toc53220209"/>
      <w:bookmarkStart w:id="1480" w:name="_Toc61184265"/>
      <w:bookmarkStart w:id="1481" w:name="_Toc74643094"/>
      <w:bookmarkStart w:id="1482" w:name="_Toc76541712"/>
      <w:bookmarkStart w:id="1483" w:name="_Toc76541797"/>
      <w:bookmarkStart w:id="1484" w:name="_Toc82447405"/>
      <w:bookmarkStart w:id="1485" w:name="_Toc114143705"/>
      <w:bookmarkStart w:id="1486" w:name="_Toc130399159"/>
      <w:bookmarkStart w:id="1487" w:name="_Toc137533189"/>
      <w:bookmarkStart w:id="1488" w:name="_Toc138855811"/>
      <w:bookmarkStart w:id="1489" w:name="_Toc145531476"/>
      <w:bookmarkStart w:id="1490" w:name="_Toc155320746"/>
      <w:r w:rsidRPr="00B558CC">
        <w:t>9.7.2.2</w:t>
      </w:r>
      <w:r w:rsidRPr="00B558CC">
        <w:tab/>
        <w:t>Test method for telecommunication ports connected to indoor cables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491" w:name="_Toc37268364"/>
      <w:bookmarkStart w:id="1492" w:name="_Toc29812172"/>
      <w:bookmarkStart w:id="1493" w:name="_Toc20994313"/>
      <w:bookmarkStart w:id="1494" w:name="_Toc37268458"/>
      <w:bookmarkStart w:id="1495" w:name="_Toc37139360"/>
      <w:bookmarkStart w:id="1496" w:name="_Toc49507572"/>
      <w:bookmarkStart w:id="1497" w:name="_Toc53219060"/>
      <w:bookmarkStart w:id="1498" w:name="_Toc53219767"/>
      <w:bookmarkStart w:id="1499" w:name="_Toc53220210"/>
      <w:bookmarkStart w:id="1500" w:name="_Toc61184266"/>
      <w:bookmarkStart w:id="1501" w:name="_Toc74643095"/>
      <w:bookmarkStart w:id="1502" w:name="_Toc76541713"/>
      <w:bookmarkStart w:id="1503" w:name="_Toc76541798"/>
      <w:bookmarkStart w:id="1504" w:name="_Toc82447406"/>
      <w:bookmarkStart w:id="1505" w:name="_Toc114143706"/>
      <w:bookmarkStart w:id="1506" w:name="_Toc130399160"/>
      <w:bookmarkStart w:id="1507" w:name="_Toc137533190"/>
      <w:bookmarkStart w:id="1508" w:name="_Toc138855812"/>
      <w:bookmarkStart w:id="1509" w:name="_Toc145531477"/>
      <w:bookmarkStart w:id="1510" w:name="_Toc155320747"/>
      <w:r w:rsidRPr="00B558CC">
        <w:t>9.7.2.3</w:t>
      </w:r>
      <w:r w:rsidRPr="00B558CC">
        <w:tab/>
        <w:t>Test method for AC power ports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511" w:name="_Toc20994314"/>
      <w:bookmarkStart w:id="1512" w:name="_Toc37268459"/>
      <w:bookmarkStart w:id="1513" w:name="_Toc37268365"/>
      <w:bookmarkStart w:id="1514" w:name="_Toc37139361"/>
      <w:bookmarkStart w:id="1515" w:name="_Toc29812173"/>
      <w:bookmarkStart w:id="1516" w:name="_Toc49507573"/>
      <w:bookmarkStart w:id="1517" w:name="_Toc53219061"/>
      <w:bookmarkStart w:id="1518" w:name="_Toc53219768"/>
      <w:bookmarkStart w:id="1519" w:name="_Toc53220211"/>
      <w:bookmarkStart w:id="1520" w:name="_Toc61184267"/>
      <w:bookmarkStart w:id="1521" w:name="_Toc74643096"/>
      <w:bookmarkStart w:id="1522" w:name="_Toc76541714"/>
      <w:bookmarkStart w:id="1523" w:name="_Toc76541799"/>
      <w:bookmarkStart w:id="1524" w:name="_Toc82447407"/>
      <w:bookmarkStart w:id="1525" w:name="_Toc114143707"/>
      <w:bookmarkStart w:id="1526" w:name="_Toc130399161"/>
      <w:bookmarkStart w:id="1527" w:name="_Toc137533191"/>
      <w:bookmarkStart w:id="1528" w:name="_Toc138855813"/>
      <w:bookmarkStart w:id="1529" w:name="_Toc145531478"/>
      <w:bookmarkStart w:id="1530" w:name="_Toc155320748"/>
      <w:r w:rsidRPr="00B558CC">
        <w:t>9.7.3</w:t>
      </w:r>
      <w:r w:rsidRPr="00B558CC">
        <w:tab/>
        <w:t>Performance criteria</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531" w:name="_Toc18916202"/>
      <w:bookmarkStart w:id="1532" w:name="_Toc47081171"/>
      <w:bookmarkStart w:id="1533" w:name="_Toc49507574"/>
      <w:bookmarkStart w:id="1534" w:name="_Toc53219062"/>
      <w:bookmarkStart w:id="1535" w:name="_Toc53219769"/>
      <w:bookmarkStart w:id="1536" w:name="_Toc53220212"/>
      <w:bookmarkStart w:id="1537" w:name="_Toc61184268"/>
      <w:bookmarkStart w:id="1538" w:name="_Toc74643097"/>
      <w:bookmarkStart w:id="1539" w:name="_Toc76541715"/>
      <w:bookmarkStart w:id="1540" w:name="_Toc76541800"/>
      <w:bookmarkStart w:id="1541" w:name="_Toc82447408"/>
      <w:bookmarkStart w:id="1542" w:name="_Toc114143708"/>
      <w:bookmarkStart w:id="1543" w:name="_Toc130399162"/>
      <w:bookmarkStart w:id="1544" w:name="_Toc137533192"/>
      <w:bookmarkStart w:id="1545" w:name="_Toc138855814"/>
      <w:bookmarkStart w:id="1546" w:name="_Toc145531479"/>
      <w:bookmarkStart w:id="1547" w:name="_Toc155320749"/>
      <w:r w:rsidRPr="00B558CC">
        <w:t xml:space="preserve">Annex </w:t>
      </w:r>
      <w:r w:rsidRPr="00B558CC">
        <w:rPr>
          <w:rFonts w:eastAsia="SimSun"/>
          <w:lang w:val="en-US" w:eastAsia="zh-CN"/>
        </w:rPr>
        <w:t>A</w:t>
      </w:r>
      <w:r w:rsidRPr="00B558CC">
        <w:t xml:space="preserve"> (informative):</w:t>
      </w:r>
      <w:r w:rsidRPr="00B558CC">
        <w:br/>
        <w:t>Change history</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78FD7F7B" w14:textId="77777777" w:rsidR="003C3971" w:rsidRPr="00B558CC" w:rsidRDefault="003C3971" w:rsidP="003C3971">
      <w:bookmarkStart w:id="1548" w:name="historyclause"/>
      <w:bookmarkEnd w:id="47"/>
      <w:bookmarkEnd w:id="154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402F3F4C" w14:textId="77777777" w:rsidR="007941F0" w:rsidRPr="004E4DC6" w:rsidRDefault="007941F0" w:rsidP="007941F0">
      <w:pPr>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7941F0" w:rsidRPr="002E7774" w14:paraId="50C70DC8"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9C0DB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7941F0" w:rsidRPr="002E7774" w14:paraId="7DC657C6"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F68857F"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D6632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A6BF7D"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60CDC9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77D0A5"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D8C157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207A0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F64BCA"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7941F0" w:rsidRPr="002E7774" w14:paraId="42E954F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24D80"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40A0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01A94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D080"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691E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7DE6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BD196" w14:textId="77777777" w:rsidR="007941F0" w:rsidRPr="009C2758" w:rsidRDefault="007941F0"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343BDC"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075287" w:rsidRPr="002E7774" w14:paraId="7EB23884"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5691B4E" w14:textId="7776E519"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494625" w14:textId="545ACA0D"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14C5DF" w14:textId="0BB9C82E"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75287">
              <w:rPr>
                <w:rFonts w:ascii="Arial" w:eastAsia="SimSun" w:hAnsi="Arial" w:cs="Arial"/>
                <w:sz w:val="16"/>
                <w:szCs w:val="16"/>
                <w:lang w:eastAsia="ja-JP"/>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B9FA" w14:textId="1A8049A3" w:rsidR="00075287" w:rsidRPr="002E7774" w:rsidRDefault="00075287"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075287">
              <w:rPr>
                <w:rFonts w:ascii="Arial" w:eastAsia="SimSun" w:hAnsi="Arial"/>
                <w:sz w:val="16"/>
                <w:szCs w:val="16"/>
                <w:lang w:eastAsia="en-GB"/>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A68DF9" w14:textId="77777777"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187B6" w14:textId="67942C0C"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E02D82" w14:textId="2C256229" w:rsidR="00075287" w:rsidRPr="009C2758" w:rsidRDefault="00075287" w:rsidP="00142FCE">
            <w:pPr>
              <w:pStyle w:val="TAL"/>
              <w:rPr>
                <w:rFonts w:eastAsia="SimSun"/>
                <w:sz w:val="16"/>
                <w:szCs w:val="16"/>
                <w:lang w:eastAsia="en-GB"/>
              </w:rPr>
            </w:pPr>
            <w:r w:rsidRPr="00075287">
              <w:rPr>
                <w:rFonts w:eastAsia="SimSun"/>
                <w:sz w:val="16"/>
                <w:szCs w:val="16"/>
                <w:lang w:eastAsia="en-GB"/>
              </w:rPr>
              <w:t>Big CR for TS 38.175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8647" w14:textId="310D11E2"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674C64" w:rsidRPr="002E7774" w14:paraId="41FBE907"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340513FF" w14:textId="178FB2FB"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DCED23" w14:textId="193A6977"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226D7" w14:textId="41BDDCBB" w:rsidR="00674C64" w:rsidRPr="00075287" w:rsidRDefault="004A5175"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8D8C0" w14:textId="2C588745" w:rsidR="00674C64" w:rsidRPr="00075287" w:rsidRDefault="004A5175"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02501" w14:textId="77777777" w:rsidR="00674C64" w:rsidRPr="002E777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85660" w14:textId="47CC6C9B" w:rsidR="00674C64" w:rsidRDefault="004A5175"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7697DC" w14:textId="0AFDE21C" w:rsidR="00674C64" w:rsidRPr="00075287" w:rsidRDefault="004A5175" w:rsidP="00142FCE">
            <w:pPr>
              <w:pStyle w:val="TAL"/>
              <w:rPr>
                <w:rFonts w:eastAsia="SimSun"/>
                <w:sz w:val="16"/>
                <w:szCs w:val="16"/>
                <w:lang w:eastAsia="en-GB"/>
              </w:rPr>
            </w:pPr>
            <w:r w:rsidRPr="004A5175">
              <w:rPr>
                <w:rFonts w:eastAsia="SimSun"/>
                <w:sz w:val="16"/>
                <w:szCs w:val="16"/>
                <w:lang w:eastAsia="en-GB"/>
              </w:rPr>
              <w:t>CR to TS 38.175 IAB clause 4.1, 5.2, 6.1, 6.2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BDD9" w14:textId="6FB97C9A"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4A5175" w:rsidRPr="002E7774" w14:paraId="33A93AD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5CE1EFBA" w14:textId="48C62CB6"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B68D88" w14:textId="75AE2E3C"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087E1" w14:textId="357AA8EA" w:rsidR="004A5175" w:rsidRPr="00075287" w:rsidRDefault="004A5175" w:rsidP="004A517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84AC" w14:textId="482DEDDF" w:rsidR="004A5175" w:rsidRPr="00075287" w:rsidRDefault="004A5175" w:rsidP="004A5175">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73B4B1" w14:textId="77777777" w:rsidR="004A5175" w:rsidRPr="002E7774"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7CDF5" w14:textId="1778DD00"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A192D37" w14:textId="77777777" w:rsidR="004A5175" w:rsidRDefault="004A5175" w:rsidP="004A5175">
            <w:pPr>
              <w:pStyle w:val="TAL"/>
              <w:rPr>
                <w:rFonts w:eastAsia="SimSun"/>
                <w:sz w:val="16"/>
                <w:szCs w:val="16"/>
                <w:lang w:eastAsia="en-GB"/>
              </w:rPr>
            </w:pPr>
            <w:r w:rsidRPr="004A5175">
              <w:rPr>
                <w:rFonts w:eastAsia="SimSun"/>
                <w:sz w:val="16"/>
                <w:szCs w:val="16"/>
                <w:lang w:eastAsia="en-GB"/>
              </w:rPr>
              <w:t>TS 38.175: Corrections in clause 1 Scope and clause 9 Immunity</w:t>
            </w:r>
          </w:p>
          <w:p w14:paraId="25D4F9CF" w14:textId="3CA166DD" w:rsidR="004A5175" w:rsidRPr="00075287" w:rsidRDefault="004A5175" w:rsidP="004A5175">
            <w:pPr>
              <w:pStyle w:val="TAL"/>
              <w:rPr>
                <w:rFonts w:eastAsia="SimSun"/>
                <w:sz w:val="16"/>
                <w:szCs w:val="16"/>
                <w:lang w:eastAsia="en-GB"/>
              </w:rPr>
            </w:pPr>
            <w:r w:rsidRPr="00EE5FAA">
              <w:tab/>
            </w:r>
            <w:r>
              <w:rPr>
                <w:rFonts w:eastAsia="SimSun"/>
                <w:sz w:val="16"/>
                <w:szCs w:val="16"/>
                <w:lang w:eastAsia="en-GB"/>
              </w:rPr>
              <w:t>NOTE: This CR was not implemented because the CR is</w:t>
            </w:r>
            <w:r w:rsidRPr="00EE5FAA">
              <w:tab/>
            </w:r>
            <w:r>
              <w:rPr>
                <w:rFonts w:eastAsia="SimSun"/>
                <w:sz w:val="16"/>
                <w:szCs w:val="16"/>
                <w:lang w:eastAsia="en-GB"/>
              </w:rPr>
              <w:t xml:space="preserve">actually for Rel-16 specification and duplicate the Rel-16 tdoc in </w:t>
            </w:r>
            <w:r w:rsidRPr="00EE5FAA">
              <w:tab/>
            </w:r>
            <w:r>
              <w:rPr>
                <w:rFonts w:eastAsia="SimSun"/>
                <w:sz w:val="16"/>
                <w:szCs w:val="16"/>
                <w:lang w:eastAsia="en-GB"/>
              </w:rPr>
              <w:t>R4-2302326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050D0" w14:textId="0BA1D9D1"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EA3593" w:rsidRPr="002E7774" w14:paraId="0D3C6432"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1C3FE2F5" w14:textId="2CE50BEA"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9F28A9F" w14:textId="767369DC"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8BCE9C0" w14:textId="3890A20E"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04B7C" w14:textId="43517404"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C9AA2" w14:textId="26DCA24F"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4F060" w14:textId="794B76E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3865D34" w14:textId="236724A9" w:rsidR="00EA3593" w:rsidRPr="00F30210" w:rsidRDefault="00EA3593" w:rsidP="00EA3593">
            <w:pPr>
              <w:pStyle w:val="TAL"/>
              <w:rPr>
                <w:rFonts w:eastAsia="SimSun" w:cs="Arial"/>
                <w:sz w:val="16"/>
                <w:szCs w:val="16"/>
                <w:lang w:eastAsia="en-GB"/>
              </w:rPr>
            </w:pPr>
            <w:r w:rsidRPr="00F30210">
              <w:rPr>
                <w:rFonts w:cs="Arial"/>
                <w:sz w:val="16"/>
                <w:szCs w:val="16"/>
              </w:rPr>
              <w:t>CR on TS 38.175 IAB performance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274EC" w14:textId="0153418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EA3593" w:rsidRPr="002E7774" w14:paraId="0E220558"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257CCE3" w14:textId="4306B576"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5BF103" w14:textId="736C494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39E40C" w14:textId="1FA5D146"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F30210">
              <w:rPr>
                <w:rFonts w:ascii="Arial" w:hAnsi="Arial" w:cs="Arial"/>
                <w:sz w:val="16"/>
                <w:szCs w:val="16"/>
              </w:rPr>
              <w:t>RP-231353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E5FAC" w14:textId="5F1D83B0" w:rsidR="00EA3593" w:rsidRPr="00F30210" w:rsidRDefault="00EA3593" w:rsidP="00EA3593">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F30210">
              <w:rPr>
                <w:rFonts w:ascii="Arial" w:hAnsi="Arial"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935FB" w14:textId="77777777"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8B89F" w14:textId="0A51D5E0" w:rsidR="00EA3593" w:rsidRPr="00F30210" w:rsidRDefault="00EA3593" w:rsidP="00EA3593">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F30210">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4CF8ED2" w14:textId="46F637F1" w:rsidR="00EA3593" w:rsidRPr="00F30210" w:rsidRDefault="00EA3593" w:rsidP="00EA3593">
            <w:pPr>
              <w:pStyle w:val="TAL"/>
              <w:rPr>
                <w:rFonts w:eastAsia="SimSun" w:cs="Arial"/>
                <w:sz w:val="16"/>
                <w:szCs w:val="16"/>
                <w:lang w:eastAsia="en-GB"/>
              </w:rPr>
            </w:pPr>
            <w:r w:rsidRPr="00F30210">
              <w:rPr>
                <w:rFonts w:cs="Arial"/>
                <w:sz w:val="16"/>
                <w:szCs w:val="16"/>
              </w:rPr>
              <w:t>TS 38.175: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6C6B5" w14:textId="12BA7091" w:rsidR="00EA3593" w:rsidRDefault="00EA3593" w:rsidP="00EA359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17.3.0</w:t>
            </w:r>
          </w:p>
        </w:tc>
      </w:tr>
      <w:tr w:rsidR="00CD603C" w:rsidRPr="002E7774" w14:paraId="3985E045"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0AF505F9" w14:textId="6FFBB42B"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F2E4AA" w14:textId="1F90B074"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3B4B57" w14:textId="6A7F76D3" w:rsidR="00CD603C" w:rsidRPr="00F30210" w:rsidRDefault="00CD603C" w:rsidP="00CD603C">
            <w:pPr>
              <w:keepNext/>
              <w:keepLines/>
              <w:overflowPunct w:val="0"/>
              <w:autoSpaceDE w:val="0"/>
              <w:autoSpaceDN w:val="0"/>
              <w:adjustRightInd w:val="0"/>
              <w:spacing w:after="0"/>
              <w:jc w:val="center"/>
              <w:textAlignment w:val="baseline"/>
              <w:rPr>
                <w:rFonts w:ascii="Arial" w:hAnsi="Arial" w:cs="Arial"/>
                <w:sz w:val="16"/>
                <w:szCs w:val="16"/>
              </w:rPr>
            </w:pPr>
            <w:r w:rsidRPr="00CD603C">
              <w:rPr>
                <w:rFonts w:ascii="Arial" w:hAnsi="Arial" w:cs="Arial"/>
                <w:sz w:val="16"/>
                <w:szCs w:val="16"/>
              </w:rPr>
              <w:t>RP-232502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60C90" w14:textId="1062C195" w:rsidR="00CD603C" w:rsidRPr="00CD603C" w:rsidRDefault="00CD603C" w:rsidP="00CD603C">
            <w:pPr>
              <w:pStyle w:val="TAC"/>
              <w:rPr>
                <w:rFonts w:cs="Arial"/>
                <w:sz w:val="16"/>
                <w:szCs w:val="16"/>
              </w:rPr>
            </w:pPr>
            <w:r w:rsidRPr="00CD603C">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6D9" w14:textId="37A9341E" w:rsidR="00CD603C" w:rsidRPr="00CD603C" w:rsidRDefault="00CD603C" w:rsidP="00CD603C">
            <w:pPr>
              <w:pStyle w:val="TAC"/>
              <w:rPr>
                <w:rFonts w:eastAsia="SimSun" w:cs="Arial"/>
                <w:sz w:val="16"/>
                <w:szCs w:val="16"/>
                <w:lang w:eastAsia="en-GB"/>
              </w:rPr>
            </w:pPr>
            <w:r w:rsidRPr="00CD603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0FA75" w14:textId="71412535" w:rsidR="00CD603C" w:rsidRPr="00CD603C" w:rsidRDefault="00CD603C" w:rsidP="00CD603C">
            <w:pPr>
              <w:pStyle w:val="TAC"/>
              <w:rPr>
                <w:rFonts w:cs="Arial"/>
                <w:sz w:val="16"/>
                <w:szCs w:val="16"/>
              </w:rPr>
            </w:pPr>
            <w:r w:rsidRPr="00CD603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E53C5C" w14:textId="7A1422E4" w:rsidR="00CD603C" w:rsidRPr="00F30210" w:rsidRDefault="00CD603C" w:rsidP="00CD603C">
            <w:pPr>
              <w:pStyle w:val="TAL"/>
              <w:rPr>
                <w:rFonts w:cs="Arial"/>
                <w:sz w:val="16"/>
                <w:szCs w:val="16"/>
              </w:rPr>
            </w:pPr>
            <w:r w:rsidRPr="00CD603C">
              <w:rPr>
                <w:rFonts w:cs="Arial"/>
                <w:sz w:val="16"/>
                <w:szCs w:val="16"/>
              </w:rPr>
              <w:t>[NR_newRAT-Core] CR on TS 38.175 IAB reference maintenance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977CD" w14:textId="52AC4F8F" w:rsidR="00CD603C" w:rsidRDefault="00CD603C" w:rsidP="00CD603C">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17.4.0</w:t>
            </w:r>
          </w:p>
        </w:tc>
      </w:tr>
      <w:tr w:rsidR="00A571C4" w:rsidRPr="002E7774" w14:paraId="0537F9C9"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D4CAE31" w14:textId="04F83DA5"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1C37EDF" w14:textId="647ABD72"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E6E829" w14:textId="1AD27F93" w:rsidR="00A571C4" w:rsidRPr="00A571C4" w:rsidRDefault="00A571C4" w:rsidP="00A571C4">
            <w:pPr>
              <w:keepNext/>
              <w:keepLines/>
              <w:overflowPunct w:val="0"/>
              <w:autoSpaceDE w:val="0"/>
              <w:autoSpaceDN w:val="0"/>
              <w:adjustRightInd w:val="0"/>
              <w:spacing w:after="0"/>
              <w:jc w:val="center"/>
              <w:textAlignment w:val="baseline"/>
              <w:rPr>
                <w:rFonts w:ascii="Arial" w:hAnsi="Arial" w:cs="Arial"/>
                <w:sz w:val="16"/>
                <w:szCs w:val="16"/>
              </w:rPr>
            </w:pPr>
            <w:r w:rsidRPr="00A571C4">
              <w:rPr>
                <w:rFonts w:ascii="Arial" w:hAnsi="Arial" w:cs="Arial"/>
                <w:sz w:val="16"/>
                <w:szCs w:val="16"/>
              </w:rPr>
              <w:t>RP-233347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53ABF" w14:textId="3304291D" w:rsidR="00A571C4" w:rsidRPr="00A571C4" w:rsidRDefault="00A571C4" w:rsidP="00A571C4">
            <w:pPr>
              <w:pStyle w:val="TAC"/>
              <w:rPr>
                <w:rFonts w:cs="Arial"/>
                <w:sz w:val="16"/>
                <w:szCs w:val="16"/>
              </w:rPr>
            </w:pPr>
            <w:r w:rsidRPr="00A571C4">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B80A8" w14:textId="77777777" w:rsidR="00A571C4" w:rsidRPr="00A571C4" w:rsidRDefault="00A571C4" w:rsidP="00A571C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3B3FA" w14:textId="41A9FD39" w:rsidR="00A571C4" w:rsidRPr="00A571C4" w:rsidRDefault="00A571C4" w:rsidP="00A571C4">
            <w:pPr>
              <w:pStyle w:val="TAC"/>
              <w:rPr>
                <w:rFonts w:cs="Arial"/>
                <w:sz w:val="16"/>
                <w:szCs w:val="16"/>
              </w:rPr>
            </w:pPr>
            <w:r w:rsidRPr="00A571C4">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AC5CE8" w14:textId="1767AEA4" w:rsidR="00A571C4" w:rsidRPr="00A571C4" w:rsidRDefault="00A571C4" w:rsidP="00A571C4">
            <w:pPr>
              <w:pStyle w:val="TAL"/>
              <w:rPr>
                <w:rFonts w:cs="Arial"/>
                <w:sz w:val="16"/>
                <w:szCs w:val="16"/>
              </w:rPr>
            </w:pPr>
            <w:r w:rsidRPr="00A571C4">
              <w:rPr>
                <w:rFonts w:cs="Arial"/>
                <w:sz w:val="16"/>
                <w:szCs w:val="16"/>
              </w:rPr>
              <w:t>CR to TS 38.175 on correction of FR range to FR2-1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4F717" w14:textId="7F32E411"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r w:rsidR="00A571C4" w:rsidRPr="002E7774" w14:paraId="354E2643" w14:textId="77777777" w:rsidTr="006A5B89">
        <w:tc>
          <w:tcPr>
            <w:tcW w:w="801" w:type="dxa"/>
            <w:tcBorders>
              <w:top w:val="single" w:sz="6" w:space="0" w:color="auto"/>
              <w:left w:val="single" w:sz="6" w:space="0" w:color="auto"/>
              <w:bottom w:val="single" w:sz="6" w:space="0" w:color="auto"/>
              <w:right w:val="single" w:sz="6" w:space="0" w:color="auto"/>
            </w:tcBorders>
            <w:shd w:val="solid" w:color="FFFFFF" w:fill="auto"/>
          </w:tcPr>
          <w:p w14:paraId="43167554" w14:textId="069312FC"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F9FF7CC" w14:textId="534BFDE0"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F2369C" w14:textId="1874DD95" w:rsidR="00A571C4" w:rsidRPr="00A571C4" w:rsidRDefault="00A571C4" w:rsidP="00A571C4">
            <w:pPr>
              <w:keepNext/>
              <w:keepLines/>
              <w:overflowPunct w:val="0"/>
              <w:autoSpaceDE w:val="0"/>
              <w:autoSpaceDN w:val="0"/>
              <w:adjustRightInd w:val="0"/>
              <w:spacing w:after="0"/>
              <w:jc w:val="center"/>
              <w:textAlignment w:val="baseline"/>
              <w:rPr>
                <w:rFonts w:ascii="Arial" w:hAnsi="Arial" w:cs="Arial"/>
                <w:sz w:val="16"/>
                <w:szCs w:val="16"/>
              </w:rPr>
            </w:pPr>
            <w:r w:rsidRPr="00A571C4">
              <w:rPr>
                <w:rFonts w:ascii="Arial" w:hAnsi="Arial" w:cs="Arial"/>
                <w:sz w:val="16"/>
                <w:szCs w:val="16"/>
              </w:rPr>
              <w:t>RP-233338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CEEB" w14:textId="31645CAF" w:rsidR="00A571C4" w:rsidRPr="00A571C4" w:rsidRDefault="00A571C4" w:rsidP="00A571C4">
            <w:pPr>
              <w:pStyle w:val="TAC"/>
              <w:rPr>
                <w:rFonts w:cs="Arial"/>
                <w:sz w:val="16"/>
                <w:szCs w:val="16"/>
              </w:rPr>
            </w:pPr>
            <w:r w:rsidRPr="00A571C4">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FFBD1" w14:textId="77777777" w:rsidR="00A571C4" w:rsidRPr="00A571C4" w:rsidRDefault="00A571C4" w:rsidP="00A571C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50BA" w14:textId="72446B68" w:rsidR="00A571C4" w:rsidRPr="00A571C4" w:rsidRDefault="00A571C4" w:rsidP="00A571C4">
            <w:pPr>
              <w:pStyle w:val="TAC"/>
              <w:rPr>
                <w:rFonts w:cs="Arial"/>
                <w:sz w:val="16"/>
                <w:szCs w:val="16"/>
              </w:rPr>
            </w:pPr>
            <w:r w:rsidRPr="00A571C4">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2E1B435" w14:textId="7FA37568" w:rsidR="00A571C4" w:rsidRPr="00A571C4" w:rsidRDefault="00A571C4" w:rsidP="00A571C4">
            <w:pPr>
              <w:pStyle w:val="TAL"/>
              <w:rPr>
                <w:rFonts w:cs="Arial"/>
                <w:sz w:val="16"/>
                <w:szCs w:val="16"/>
              </w:rPr>
            </w:pPr>
            <w:r w:rsidRPr="00A571C4">
              <w:rPr>
                <w:rFonts w:cs="Arial"/>
                <w:sz w:val="16"/>
                <w:szCs w:val="16"/>
              </w:rPr>
              <w:t>[NR_IAB-Core] CR to TS 38.175 correction of EMC requirements applicability,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B176B" w14:textId="29BC4D5F" w:rsidR="00A571C4" w:rsidRDefault="00A571C4" w:rsidP="00A571C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17.5.0</w:t>
            </w:r>
          </w:p>
        </w:tc>
      </w:tr>
    </w:tbl>
    <w:p w14:paraId="0C6E6799" w14:textId="77777777" w:rsidR="007941F0" w:rsidRPr="00235394" w:rsidRDefault="007941F0" w:rsidP="007941F0"/>
    <w:p w14:paraId="78FD7FC4"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FD1CB" w14:textId="77777777" w:rsidR="006F4156" w:rsidRDefault="006F4156">
      <w:r>
        <w:separator/>
      </w:r>
    </w:p>
  </w:endnote>
  <w:endnote w:type="continuationSeparator" w:id="0">
    <w:p w14:paraId="4DE85419" w14:textId="77777777" w:rsidR="006F4156" w:rsidRDefault="006F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77B55" w14:textId="77777777" w:rsidR="0078103F" w:rsidRDefault="00781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624A6" w14:textId="77777777" w:rsidR="0078103F" w:rsidRDefault="00781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A0C4C" w14:textId="77777777" w:rsidR="0078103F" w:rsidRDefault="007810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A184B" w14:textId="77777777" w:rsidR="006F4156" w:rsidRDefault="006F4156">
      <w:r>
        <w:separator/>
      </w:r>
    </w:p>
  </w:footnote>
  <w:footnote w:type="continuationSeparator" w:id="0">
    <w:p w14:paraId="537ABF98" w14:textId="77777777" w:rsidR="006F4156" w:rsidRDefault="006F4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E01FC" w14:textId="77777777" w:rsidR="0078103F" w:rsidRDefault="007810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59FEA" w14:textId="77777777" w:rsidR="0078103F" w:rsidRDefault="00781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B078" w14:textId="77777777" w:rsidR="0078103F" w:rsidRDefault="007810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181C4507"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103F">
      <w:rPr>
        <w:rFonts w:ascii="Arial" w:hAnsi="Arial" w:cs="Arial"/>
        <w:b/>
        <w:noProof/>
        <w:sz w:val="18"/>
        <w:szCs w:val="18"/>
      </w:rPr>
      <w:t>3GPP TS 38.175 V17.5.0 (2023-12)</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44F118FC"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103F">
      <w:rPr>
        <w:rFonts w:ascii="Arial" w:hAnsi="Arial" w:cs="Arial"/>
        <w:b/>
        <w:noProof/>
        <w:sz w:val="18"/>
        <w:szCs w:val="18"/>
      </w:rPr>
      <w:t>Release 17</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31500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0652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853481">
    <w:abstractNumId w:val="1"/>
  </w:num>
  <w:num w:numId="4" w16cid:durableId="233246639">
    <w:abstractNumId w:val="4"/>
  </w:num>
  <w:num w:numId="5" w16cid:durableId="74863221">
    <w:abstractNumId w:val="2"/>
  </w:num>
  <w:num w:numId="6" w16cid:durableId="201263896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C6"/>
    <w:rsid w:val="00033397"/>
    <w:rsid w:val="0003361C"/>
    <w:rsid w:val="00040095"/>
    <w:rsid w:val="00051834"/>
    <w:rsid w:val="00054A22"/>
    <w:rsid w:val="00062023"/>
    <w:rsid w:val="000655A6"/>
    <w:rsid w:val="00075287"/>
    <w:rsid w:val="00080512"/>
    <w:rsid w:val="000C47C3"/>
    <w:rsid w:val="000D2B0D"/>
    <w:rsid w:val="000D3573"/>
    <w:rsid w:val="000D58AB"/>
    <w:rsid w:val="00133525"/>
    <w:rsid w:val="001A2309"/>
    <w:rsid w:val="001A4C42"/>
    <w:rsid w:val="001A7420"/>
    <w:rsid w:val="001B6637"/>
    <w:rsid w:val="001C21C3"/>
    <w:rsid w:val="001D02C2"/>
    <w:rsid w:val="001D4F5A"/>
    <w:rsid w:val="001F0C1D"/>
    <w:rsid w:val="001F1132"/>
    <w:rsid w:val="001F168B"/>
    <w:rsid w:val="00200727"/>
    <w:rsid w:val="002347A2"/>
    <w:rsid w:val="00243FCC"/>
    <w:rsid w:val="00252B59"/>
    <w:rsid w:val="00262ED8"/>
    <w:rsid w:val="002675F0"/>
    <w:rsid w:val="002737D9"/>
    <w:rsid w:val="002B6339"/>
    <w:rsid w:val="002E00EE"/>
    <w:rsid w:val="003172DC"/>
    <w:rsid w:val="0035462D"/>
    <w:rsid w:val="003765B8"/>
    <w:rsid w:val="003A334A"/>
    <w:rsid w:val="003B266D"/>
    <w:rsid w:val="003C23CA"/>
    <w:rsid w:val="003C3971"/>
    <w:rsid w:val="004130CA"/>
    <w:rsid w:val="00423334"/>
    <w:rsid w:val="004311BD"/>
    <w:rsid w:val="004345EC"/>
    <w:rsid w:val="00441F74"/>
    <w:rsid w:val="0045059D"/>
    <w:rsid w:val="00465515"/>
    <w:rsid w:val="0048197E"/>
    <w:rsid w:val="00486D5F"/>
    <w:rsid w:val="004A5175"/>
    <w:rsid w:val="004A54BB"/>
    <w:rsid w:val="004B63DE"/>
    <w:rsid w:val="004D3578"/>
    <w:rsid w:val="004E213A"/>
    <w:rsid w:val="004F0043"/>
    <w:rsid w:val="004F0988"/>
    <w:rsid w:val="004F32E4"/>
    <w:rsid w:val="004F3340"/>
    <w:rsid w:val="005061EF"/>
    <w:rsid w:val="005171AB"/>
    <w:rsid w:val="0053388B"/>
    <w:rsid w:val="00535773"/>
    <w:rsid w:val="00543E6C"/>
    <w:rsid w:val="00547AA0"/>
    <w:rsid w:val="00557DF8"/>
    <w:rsid w:val="00565087"/>
    <w:rsid w:val="005675F3"/>
    <w:rsid w:val="00597B11"/>
    <w:rsid w:val="005B4B4F"/>
    <w:rsid w:val="005D2E01"/>
    <w:rsid w:val="005D7526"/>
    <w:rsid w:val="005E304C"/>
    <w:rsid w:val="005E4BB2"/>
    <w:rsid w:val="00602AEA"/>
    <w:rsid w:val="00614FDF"/>
    <w:rsid w:val="0063543D"/>
    <w:rsid w:val="00647114"/>
    <w:rsid w:val="00674C64"/>
    <w:rsid w:val="00680588"/>
    <w:rsid w:val="00693064"/>
    <w:rsid w:val="006A28B2"/>
    <w:rsid w:val="006A323F"/>
    <w:rsid w:val="006A5B89"/>
    <w:rsid w:val="006B30D0"/>
    <w:rsid w:val="006C2D5A"/>
    <w:rsid w:val="006C3D95"/>
    <w:rsid w:val="006D4E25"/>
    <w:rsid w:val="006E5C86"/>
    <w:rsid w:val="006F4156"/>
    <w:rsid w:val="00701116"/>
    <w:rsid w:val="00713C44"/>
    <w:rsid w:val="00734A5B"/>
    <w:rsid w:val="0074026F"/>
    <w:rsid w:val="007429F6"/>
    <w:rsid w:val="00744E76"/>
    <w:rsid w:val="00774DA4"/>
    <w:rsid w:val="0078103F"/>
    <w:rsid w:val="00781F0F"/>
    <w:rsid w:val="007941F0"/>
    <w:rsid w:val="007B3725"/>
    <w:rsid w:val="007B600E"/>
    <w:rsid w:val="007D7CF2"/>
    <w:rsid w:val="007F0F4A"/>
    <w:rsid w:val="008028A4"/>
    <w:rsid w:val="00830747"/>
    <w:rsid w:val="0085512E"/>
    <w:rsid w:val="008768CA"/>
    <w:rsid w:val="00897AA3"/>
    <w:rsid w:val="008C3760"/>
    <w:rsid w:val="008C384C"/>
    <w:rsid w:val="008E034B"/>
    <w:rsid w:val="0090271F"/>
    <w:rsid w:val="0090294D"/>
    <w:rsid w:val="00902E23"/>
    <w:rsid w:val="00905F21"/>
    <w:rsid w:val="009114D7"/>
    <w:rsid w:val="0091348E"/>
    <w:rsid w:val="00917CCB"/>
    <w:rsid w:val="00942EC2"/>
    <w:rsid w:val="00982DAC"/>
    <w:rsid w:val="009D19D0"/>
    <w:rsid w:val="009D738C"/>
    <w:rsid w:val="009F37B7"/>
    <w:rsid w:val="00A10F02"/>
    <w:rsid w:val="00A164B4"/>
    <w:rsid w:val="00A26956"/>
    <w:rsid w:val="00A27486"/>
    <w:rsid w:val="00A53724"/>
    <w:rsid w:val="00A56066"/>
    <w:rsid w:val="00A571C4"/>
    <w:rsid w:val="00A73129"/>
    <w:rsid w:val="00A82346"/>
    <w:rsid w:val="00A824FC"/>
    <w:rsid w:val="00A92BA1"/>
    <w:rsid w:val="00A97321"/>
    <w:rsid w:val="00AC6BC6"/>
    <w:rsid w:val="00AD6F49"/>
    <w:rsid w:val="00AE65E2"/>
    <w:rsid w:val="00B15449"/>
    <w:rsid w:val="00B558CC"/>
    <w:rsid w:val="00B93086"/>
    <w:rsid w:val="00BA19ED"/>
    <w:rsid w:val="00BA4B8D"/>
    <w:rsid w:val="00BB4EBA"/>
    <w:rsid w:val="00BC0F7D"/>
    <w:rsid w:val="00BC3A74"/>
    <w:rsid w:val="00BD7D31"/>
    <w:rsid w:val="00BE3255"/>
    <w:rsid w:val="00BF128E"/>
    <w:rsid w:val="00C00D92"/>
    <w:rsid w:val="00C074DD"/>
    <w:rsid w:val="00C1496A"/>
    <w:rsid w:val="00C15E71"/>
    <w:rsid w:val="00C33079"/>
    <w:rsid w:val="00C45231"/>
    <w:rsid w:val="00C72833"/>
    <w:rsid w:val="00C80F1D"/>
    <w:rsid w:val="00C93F40"/>
    <w:rsid w:val="00CA3D0C"/>
    <w:rsid w:val="00CD603C"/>
    <w:rsid w:val="00CD7969"/>
    <w:rsid w:val="00CF2912"/>
    <w:rsid w:val="00D05679"/>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27897"/>
    <w:rsid w:val="00E44582"/>
    <w:rsid w:val="00E5110A"/>
    <w:rsid w:val="00E76CC7"/>
    <w:rsid w:val="00E77534"/>
    <w:rsid w:val="00E77645"/>
    <w:rsid w:val="00E807DB"/>
    <w:rsid w:val="00E95FB0"/>
    <w:rsid w:val="00EA15B0"/>
    <w:rsid w:val="00EA3593"/>
    <w:rsid w:val="00EA5EA7"/>
    <w:rsid w:val="00EB16D8"/>
    <w:rsid w:val="00EC39A7"/>
    <w:rsid w:val="00EC4A25"/>
    <w:rsid w:val="00EE5FAA"/>
    <w:rsid w:val="00EF51EA"/>
    <w:rsid w:val="00EF6E8C"/>
    <w:rsid w:val="00F025A2"/>
    <w:rsid w:val="00F04712"/>
    <w:rsid w:val="00F13360"/>
    <w:rsid w:val="00F22EC7"/>
    <w:rsid w:val="00F2728C"/>
    <w:rsid w:val="00F30210"/>
    <w:rsid w:val="00F308C3"/>
    <w:rsid w:val="00F325C8"/>
    <w:rsid w:val="00F653B8"/>
    <w:rsid w:val="00F9008D"/>
    <w:rsid w:val="00FA1266"/>
    <w:rsid w:val="00FA13F3"/>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075287"/>
    <w:rPr>
      <w:lang w:eastAsia="en-US"/>
    </w:rPr>
  </w:style>
  <w:style w:type="character" w:customStyle="1" w:styleId="Heading2Char">
    <w:name w:val="Heading 2 Char"/>
    <w:basedOn w:val="DefaultParagraphFont"/>
    <w:link w:val="Heading2"/>
    <w:rsid w:val="0085512E"/>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30</Pages>
  <Words>11113</Words>
  <Characters>63349</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37</cp:revision>
  <cp:lastPrinted>2019-02-25T14:05:00Z</cp:lastPrinted>
  <dcterms:created xsi:type="dcterms:W3CDTF">2021-09-30T23:31:00Z</dcterms:created>
  <dcterms:modified xsi:type="dcterms:W3CDTF">2024-01-09T19:23:00Z</dcterms:modified>
</cp:coreProperties>
</file>